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2158BF64"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BC4FB5">
              <w:t>14</w:t>
            </w:r>
            <w:r w:rsidRPr="00C04A08">
              <w:t>.</w:t>
            </w:r>
            <w:bookmarkEnd w:id="3"/>
            <w:r w:rsidR="008C73A0" w:rsidRPr="00C04A08">
              <w:t>0</w:t>
            </w:r>
            <w:r w:rsidRPr="00C04A08">
              <w:t xml:space="preserve"> </w:t>
            </w:r>
            <w:r w:rsidRPr="00C04A08">
              <w:rPr>
                <w:sz w:val="32"/>
              </w:rPr>
              <w:t>(</w:t>
            </w:r>
            <w:bookmarkStart w:id="4" w:name="issueDate"/>
            <w:r w:rsidR="00BF3C1D" w:rsidRPr="00C04A08">
              <w:rPr>
                <w:sz w:val="32"/>
              </w:rPr>
              <w:t>202</w:t>
            </w:r>
            <w:r w:rsidR="00BF3C1D">
              <w:rPr>
                <w:sz w:val="32"/>
              </w:rPr>
              <w:t>4</w:t>
            </w:r>
            <w:r w:rsidRPr="00C04A08">
              <w:rPr>
                <w:sz w:val="32"/>
              </w:rPr>
              <w:t>-</w:t>
            </w:r>
            <w:bookmarkEnd w:id="4"/>
            <w:r w:rsidR="00BC4FB5">
              <w:rPr>
                <w:sz w:val="32"/>
              </w:rPr>
              <w:t>06</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2D6A6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1D4DC994" w:rsidR="00E16509" w:rsidRPr="00C04A08" w:rsidRDefault="00E16509" w:rsidP="00133525">
            <w:pPr>
              <w:pStyle w:val="FP"/>
              <w:jc w:val="center"/>
              <w:rPr>
                <w:noProof/>
                <w:sz w:val="18"/>
              </w:rPr>
            </w:pPr>
            <w:r w:rsidRPr="00C04A08">
              <w:rPr>
                <w:noProof/>
                <w:sz w:val="18"/>
              </w:rPr>
              <w:t xml:space="preserve">© </w:t>
            </w:r>
            <w:r w:rsidR="00BF3C1D" w:rsidRPr="00C04A08">
              <w:rPr>
                <w:noProof/>
                <w:sz w:val="18"/>
              </w:rPr>
              <w:t>202</w:t>
            </w:r>
            <w:r w:rsidR="00BF3C1D">
              <w:rPr>
                <w:noProof/>
                <w:sz w:val="18"/>
              </w:rPr>
              <w:t>4</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1516EE57" w14:textId="0F18DB55" w:rsidR="00A1110B" w:rsidRDefault="00A1110B">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_Toc169872302 \h </w:instrText>
      </w:r>
      <w:r>
        <w:fldChar w:fldCharType="separate"/>
      </w:r>
      <w:r>
        <w:t>21</w:t>
      </w:r>
      <w:r>
        <w:fldChar w:fldCharType="end"/>
      </w:r>
    </w:p>
    <w:p w14:paraId="2BC23CF9" w14:textId="3B271F8F" w:rsidR="00A1110B" w:rsidRDefault="00A1110B">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_Toc169872303 \h </w:instrText>
      </w:r>
      <w:r>
        <w:fldChar w:fldCharType="separate"/>
      </w:r>
      <w:r>
        <w:t>23</w:t>
      </w:r>
      <w:r>
        <w:fldChar w:fldCharType="end"/>
      </w:r>
    </w:p>
    <w:p w14:paraId="55A9ED3B" w14:textId="086F0499" w:rsidR="00A1110B" w:rsidRDefault="00A1110B">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_Toc169872304 \h </w:instrText>
      </w:r>
      <w:r>
        <w:fldChar w:fldCharType="separate"/>
      </w:r>
      <w:r>
        <w:t>23</w:t>
      </w:r>
      <w:r>
        <w:fldChar w:fldCharType="end"/>
      </w:r>
    </w:p>
    <w:p w14:paraId="72FEC2ED" w14:textId="7AE8A962" w:rsidR="00A1110B" w:rsidRDefault="00A1110B">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_Toc169872305 \h </w:instrText>
      </w:r>
      <w:r>
        <w:fldChar w:fldCharType="separate"/>
      </w:r>
      <w:r>
        <w:t>24</w:t>
      </w:r>
      <w:r>
        <w:fldChar w:fldCharType="end"/>
      </w:r>
    </w:p>
    <w:p w14:paraId="3288FDC7" w14:textId="5EB073A9" w:rsidR="00A1110B" w:rsidRDefault="00A1110B">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r>
      <w:r>
        <w:instrText xml:space="preserve"> PAGEREF _Toc169872306 \h </w:instrText>
      </w:r>
      <w:r>
        <w:fldChar w:fldCharType="separate"/>
      </w:r>
      <w:r>
        <w:t>24</w:t>
      </w:r>
      <w:r>
        <w:fldChar w:fldCharType="end"/>
      </w:r>
    </w:p>
    <w:p w14:paraId="4C7C828D" w14:textId="3442B33D" w:rsidR="00A1110B" w:rsidRDefault="00A1110B">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_Toc169872307 \h </w:instrText>
      </w:r>
      <w:r>
        <w:fldChar w:fldCharType="separate"/>
      </w:r>
      <w:r>
        <w:t>25</w:t>
      </w:r>
      <w:r>
        <w:fldChar w:fldCharType="end"/>
      </w:r>
    </w:p>
    <w:p w14:paraId="5FA92B18" w14:textId="7F540923" w:rsidR="00A1110B" w:rsidRDefault="00A1110B">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_Toc169872308 \h </w:instrText>
      </w:r>
      <w:r>
        <w:fldChar w:fldCharType="separate"/>
      </w:r>
      <w:r>
        <w:t>27</w:t>
      </w:r>
      <w:r>
        <w:fldChar w:fldCharType="end"/>
      </w:r>
    </w:p>
    <w:p w14:paraId="77E729AE" w14:textId="06DDDDEF" w:rsidR="00A1110B" w:rsidRDefault="00A1110B">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_Toc169872309 \h </w:instrText>
      </w:r>
      <w:r>
        <w:fldChar w:fldCharType="separate"/>
      </w:r>
      <w:r>
        <w:t>29</w:t>
      </w:r>
      <w:r>
        <w:fldChar w:fldCharType="end"/>
      </w:r>
    </w:p>
    <w:p w14:paraId="7A3702FA" w14:textId="027BAC4D" w:rsidR="00A1110B" w:rsidRDefault="00A1110B">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_Toc169872310 \h </w:instrText>
      </w:r>
      <w:r>
        <w:fldChar w:fldCharType="separate"/>
      </w:r>
      <w:r>
        <w:t>29</w:t>
      </w:r>
      <w:r>
        <w:fldChar w:fldCharType="end"/>
      </w:r>
    </w:p>
    <w:p w14:paraId="2B7A19F2" w14:textId="333E39F7" w:rsidR="00A1110B" w:rsidRDefault="00A1110B">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_Toc169872311 \h </w:instrText>
      </w:r>
      <w:r>
        <w:fldChar w:fldCharType="separate"/>
      </w:r>
      <w:r>
        <w:t>29</w:t>
      </w:r>
      <w:r>
        <w:fldChar w:fldCharType="end"/>
      </w:r>
    </w:p>
    <w:p w14:paraId="06422CC3" w14:textId="44436CC1" w:rsidR="00A1110B" w:rsidRDefault="00A1110B">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Specification suffix information</w:t>
      </w:r>
      <w:r>
        <w:tab/>
      </w:r>
      <w:r>
        <w:fldChar w:fldCharType="begin"/>
      </w:r>
      <w:r>
        <w:instrText xml:space="preserve"> PAGEREF _Toc169872312 \h </w:instrText>
      </w:r>
      <w:r>
        <w:fldChar w:fldCharType="separate"/>
      </w:r>
      <w:r>
        <w:t>29</w:t>
      </w:r>
      <w:r>
        <w:fldChar w:fldCharType="end"/>
      </w:r>
    </w:p>
    <w:p w14:paraId="33BBF222" w14:textId="50939A16" w:rsidR="00A1110B" w:rsidRDefault="00A1110B">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Operating bands and channel arrangement</w:t>
      </w:r>
      <w:r>
        <w:tab/>
      </w:r>
      <w:r>
        <w:fldChar w:fldCharType="begin"/>
      </w:r>
      <w:r>
        <w:instrText xml:space="preserve"> PAGEREF _Toc169872313 \h </w:instrText>
      </w:r>
      <w:r>
        <w:fldChar w:fldCharType="separate"/>
      </w:r>
      <w:r>
        <w:t>31</w:t>
      </w:r>
      <w:r>
        <w:fldChar w:fldCharType="end"/>
      </w:r>
    </w:p>
    <w:p w14:paraId="4C44CC28" w14:textId="33E4DA43" w:rsidR="00A1110B" w:rsidRDefault="00A1110B">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_Toc169872314 \h </w:instrText>
      </w:r>
      <w:r>
        <w:fldChar w:fldCharType="separate"/>
      </w:r>
      <w:r>
        <w:t>31</w:t>
      </w:r>
      <w:r>
        <w:fldChar w:fldCharType="end"/>
      </w:r>
    </w:p>
    <w:p w14:paraId="0658F127" w14:textId="5C5E78C4" w:rsidR="00A1110B" w:rsidRDefault="00A1110B">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Operating bands</w:t>
      </w:r>
      <w:r>
        <w:tab/>
      </w:r>
      <w:r>
        <w:fldChar w:fldCharType="begin"/>
      </w:r>
      <w:r>
        <w:instrText xml:space="preserve"> PAGEREF _Toc169872315 \h </w:instrText>
      </w:r>
      <w:r>
        <w:fldChar w:fldCharType="separate"/>
      </w:r>
      <w:r>
        <w:t>31</w:t>
      </w:r>
      <w:r>
        <w:fldChar w:fldCharType="end"/>
      </w:r>
    </w:p>
    <w:p w14:paraId="1D2817BF" w14:textId="216F5A42" w:rsidR="00A1110B" w:rsidRDefault="00A1110B">
      <w:pPr>
        <w:pStyle w:val="TOC2"/>
        <w:rPr>
          <w:rFonts w:asciiTheme="minorHAnsi" w:eastAsiaTheme="minorEastAsia" w:hAnsiTheme="minorHAnsi" w:cstheme="minorBidi"/>
          <w:kern w:val="2"/>
          <w:sz w:val="24"/>
          <w:szCs w:val="24"/>
          <w:lang w:eastAsia="en-GB"/>
          <w14:ligatures w14:val="standardContextual"/>
        </w:rPr>
      </w:pPr>
      <w:r>
        <w:t>5.2A</w:t>
      </w:r>
      <w:r>
        <w:rPr>
          <w:rFonts w:asciiTheme="minorHAnsi" w:eastAsiaTheme="minorEastAsia" w:hAnsiTheme="minorHAnsi" w:cstheme="minorBidi"/>
          <w:kern w:val="2"/>
          <w:sz w:val="24"/>
          <w:szCs w:val="24"/>
          <w:lang w:eastAsia="en-GB"/>
          <w14:ligatures w14:val="standardContextual"/>
        </w:rPr>
        <w:tab/>
      </w:r>
      <w:r>
        <w:t>Operating bands for CA</w:t>
      </w:r>
      <w:r>
        <w:tab/>
      </w:r>
      <w:r>
        <w:fldChar w:fldCharType="begin"/>
      </w:r>
      <w:r>
        <w:instrText xml:space="preserve"> PAGEREF _Toc169872316 \h </w:instrText>
      </w:r>
      <w:r>
        <w:fldChar w:fldCharType="separate"/>
      </w:r>
      <w:r>
        <w:t>31</w:t>
      </w:r>
      <w:r>
        <w:fldChar w:fldCharType="end"/>
      </w:r>
    </w:p>
    <w:p w14:paraId="2623C52B" w14:textId="08D0EF94" w:rsidR="00A1110B" w:rsidRDefault="00A1110B">
      <w:pPr>
        <w:pStyle w:val="TOC3"/>
        <w:rPr>
          <w:rFonts w:asciiTheme="minorHAnsi" w:eastAsiaTheme="minorEastAsia" w:hAnsiTheme="minorHAnsi" w:cstheme="minorBidi"/>
          <w:kern w:val="2"/>
          <w:sz w:val="24"/>
          <w:szCs w:val="24"/>
          <w:lang w:eastAsia="en-GB"/>
          <w14:ligatures w14:val="standardContextual"/>
        </w:rPr>
      </w:pPr>
      <w:r>
        <w:t>5.2A.1</w:t>
      </w:r>
      <w:r>
        <w:rPr>
          <w:rFonts w:asciiTheme="minorHAnsi" w:eastAsiaTheme="minorEastAsia" w:hAnsiTheme="minorHAnsi" w:cstheme="minorBidi"/>
          <w:kern w:val="2"/>
          <w:sz w:val="24"/>
          <w:szCs w:val="24"/>
          <w:lang w:eastAsia="en-GB"/>
          <w14:ligatures w14:val="standardContextual"/>
        </w:rPr>
        <w:tab/>
      </w:r>
      <w:r>
        <w:t>Intra-band CA</w:t>
      </w:r>
      <w:r>
        <w:tab/>
      </w:r>
      <w:r>
        <w:fldChar w:fldCharType="begin"/>
      </w:r>
      <w:r>
        <w:instrText xml:space="preserve"> PAGEREF _Toc169872317 \h </w:instrText>
      </w:r>
      <w:r>
        <w:fldChar w:fldCharType="separate"/>
      </w:r>
      <w:r>
        <w:t>31</w:t>
      </w:r>
      <w:r>
        <w:fldChar w:fldCharType="end"/>
      </w:r>
    </w:p>
    <w:p w14:paraId="454FC0BD" w14:textId="22C0DFA5" w:rsidR="00A1110B" w:rsidRDefault="00A1110B">
      <w:pPr>
        <w:pStyle w:val="TOC3"/>
        <w:rPr>
          <w:rFonts w:asciiTheme="minorHAnsi" w:eastAsiaTheme="minorEastAsia" w:hAnsiTheme="minorHAnsi" w:cstheme="minorBidi"/>
          <w:kern w:val="2"/>
          <w:sz w:val="24"/>
          <w:szCs w:val="24"/>
          <w:lang w:eastAsia="en-GB"/>
          <w14:ligatures w14:val="standardContextual"/>
        </w:rPr>
      </w:pPr>
      <w:r>
        <w:t>5.2A.2</w:t>
      </w:r>
      <w:r>
        <w:rPr>
          <w:rFonts w:asciiTheme="minorHAnsi" w:eastAsiaTheme="minorEastAsia" w:hAnsiTheme="minorHAnsi" w:cstheme="minorBidi"/>
          <w:kern w:val="2"/>
          <w:sz w:val="24"/>
          <w:szCs w:val="24"/>
          <w:lang w:eastAsia="en-GB"/>
          <w14:ligatures w14:val="standardContextual"/>
        </w:rPr>
        <w:tab/>
      </w:r>
      <w:r>
        <w:t>Inter-band CA</w:t>
      </w:r>
      <w:r>
        <w:tab/>
      </w:r>
      <w:r>
        <w:fldChar w:fldCharType="begin"/>
      </w:r>
      <w:r>
        <w:instrText xml:space="preserve"> PAGEREF _Toc169872318 \h </w:instrText>
      </w:r>
      <w:r>
        <w:fldChar w:fldCharType="separate"/>
      </w:r>
      <w:r>
        <w:t>32</w:t>
      </w:r>
      <w:r>
        <w:fldChar w:fldCharType="end"/>
      </w:r>
    </w:p>
    <w:p w14:paraId="1FA1DC64" w14:textId="40774B3B" w:rsidR="00A1110B" w:rsidRDefault="00A1110B">
      <w:pPr>
        <w:pStyle w:val="TOC2"/>
        <w:rPr>
          <w:rFonts w:asciiTheme="minorHAnsi" w:eastAsiaTheme="minorEastAsia" w:hAnsiTheme="minorHAnsi" w:cstheme="minorBidi"/>
          <w:kern w:val="2"/>
          <w:sz w:val="24"/>
          <w:szCs w:val="24"/>
          <w:lang w:eastAsia="en-GB"/>
          <w14:ligatures w14:val="standardContextual"/>
        </w:rPr>
      </w:pPr>
      <w:r>
        <w:t>5.2D</w:t>
      </w:r>
      <w:r>
        <w:rPr>
          <w:rFonts w:asciiTheme="minorHAnsi" w:eastAsiaTheme="minorEastAsia" w:hAnsiTheme="minorHAnsi" w:cstheme="minorBidi"/>
          <w:kern w:val="2"/>
          <w:sz w:val="24"/>
          <w:szCs w:val="24"/>
          <w:lang w:eastAsia="en-GB"/>
          <w14:ligatures w14:val="standardContextual"/>
        </w:rPr>
        <w:tab/>
      </w:r>
      <w:r>
        <w:t>Operating bands for UL MIMO</w:t>
      </w:r>
      <w:r>
        <w:tab/>
      </w:r>
      <w:r>
        <w:fldChar w:fldCharType="begin"/>
      </w:r>
      <w:r>
        <w:instrText xml:space="preserve"> PAGEREF _Toc169872319 \h </w:instrText>
      </w:r>
      <w:r>
        <w:fldChar w:fldCharType="separate"/>
      </w:r>
      <w:r>
        <w:t>32</w:t>
      </w:r>
      <w:r>
        <w:fldChar w:fldCharType="end"/>
      </w:r>
    </w:p>
    <w:p w14:paraId="1F90B7FB" w14:textId="2C822D81" w:rsidR="00A1110B" w:rsidRDefault="00A1110B">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UE Channel bandwidth</w:t>
      </w:r>
      <w:r>
        <w:tab/>
      </w:r>
      <w:r>
        <w:fldChar w:fldCharType="begin"/>
      </w:r>
      <w:r>
        <w:instrText xml:space="preserve"> PAGEREF _Toc169872320 \h </w:instrText>
      </w:r>
      <w:r>
        <w:fldChar w:fldCharType="separate"/>
      </w:r>
      <w:r>
        <w:t>32</w:t>
      </w:r>
      <w:r>
        <w:fldChar w:fldCharType="end"/>
      </w:r>
    </w:p>
    <w:p w14:paraId="0DEECEE2" w14:textId="77DC2280" w:rsidR="00A1110B" w:rsidRDefault="00A1110B">
      <w:pPr>
        <w:pStyle w:val="TOC3"/>
        <w:rPr>
          <w:rFonts w:asciiTheme="minorHAnsi" w:eastAsiaTheme="minorEastAsia" w:hAnsiTheme="minorHAnsi" w:cstheme="minorBidi"/>
          <w:kern w:val="2"/>
          <w:sz w:val="24"/>
          <w:szCs w:val="24"/>
          <w:lang w:eastAsia="en-GB"/>
          <w14:ligatures w14:val="standardContextual"/>
        </w:rPr>
      </w:pPr>
      <w:r w:rsidRPr="00567B99">
        <w:rPr>
          <w:rFonts w:eastAsia="Yu Mincho"/>
        </w:rPr>
        <w:t>5.3.1</w:t>
      </w:r>
      <w:r>
        <w:rPr>
          <w:rFonts w:asciiTheme="minorHAnsi" w:eastAsiaTheme="minorEastAsia" w:hAnsiTheme="minorHAnsi" w:cstheme="minorBidi"/>
          <w:kern w:val="2"/>
          <w:sz w:val="24"/>
          <w:szCs w:val="24"/>
          <w:lang w:eastAsia="en-GB"/>
          <w14:ligatures w14:val="standardContextual"/>
        </w:rPr>
        <w:tab/>
      </w:r>
      <w:r w:rsidRPr="00567B99">
        <w:rPr>
          <w:rFonts w:eastAsia="Yu Mincho"/>
        </w:rPr>
        <w:t>General</w:t>
      </w:r>
      <w:r>
        <w:tab/>
      </w:r>
      <w:r>
        <w:fldChar w:fldCharType="begin"/>
      </w:r>
      <w:r>
        <w:instrText xml:space="preserve"> PAGEREF _Toc169872321 \h </w:instrText>
      </w:r>
      <w:r>
        <w:fldChar w:fldCharType="separate"/>
      </w:r>
      <w:r>
        <w:t>32</w:t>
      </w:r>
      <w:r>
        <w:fldChar w:fldCharType="end"/>
      </w:r>
    </w:p>
    <w:p w14:paraId="1D837E82" w14:textId="4203BBB8" w:rsidR="00A1110B" w:rsidRDefault="00A1110B">
      <w:pPr>
        <w:pStyle w:val="TOC3"/>
        <w:rPr>
          <w:rFonts w:asciiTheme="minorHAnsi" w:eastAsiaTheme="minorEastAsia" w:hAnsiTheme="minorHAnsi" w:cstheme="minorBidi"/>
          <w:kern w:val="2"/>
          <w:sz w:val="24"/>
          <w:szCs w:val="24"/>
          <w:lang w:eastAsia="en-GB"/>
          <w14:ligatures w14:val="standardContextual"/>
        </w:rPr>
      </w:pPr>
      <w:r w:rsidRPr="00567B99">
        <w:rPr>
          <w:rFonts w:eastAsia="Yu Mincho"/>
        </w:rPr>
        <w:t>5.3.2</w:t>
      </w:r>
      <w:r>
        <w:rPr>
          <w:rFonts w:asciiTheme="minorHAnsi" w:eastAsiaTheme="minorEastAsia" w:hAnsiTheme="minorHAnsi" w:cstheme="minorBidi"/>
          <w:kern w:val="2"/>
          <w:sz w:val="24"/>
          <w:szCs w:val="24"/>
          <w:lang w:eastAsia="en-GB"/>
          <w14:ligatures w14:val="standardContextual"/>
        </w:rPr>
        <w:tab/>
      </w:r>
      <w:r w:rsidRPr="00567B99">
        <w:rPr>
          <w:rFonts w:eastAsia="Yu Mincho"/>
        </w:rPr>
        <w:t>Maximum transmission bandwidth configuration</w:t>
      </w:r>
      <w:r>
        <w:tab/>
      </w:r>
      <w:r>
        <w:fldChar w:fldCharType="begin"/>
      </w:r>
      <w:r>
        <w:instrText xml:space="preserve"> PAGEREF _Toc169872322 \h </w:instrText>
      </w:r>
      <w:r>
        <w:fldChar w:fldCharType="separate"/>
      </w:r>
      <w:r>
        <w:t>33</w:t>
      </w:r>
      <w:r>
        <w:fldChar w:fldCharType="end"/>
      </w:r>
    </w:p>
    <w:p w14:paraId="589902DD" w14:textId="614B6ACF" w:rsidR="00A1110B" w:rsidRDefault="00A1110B">
      <w:pPr>
        <w:pStyle w:val="TOC3"/>
        <w:rPr>
          <w:rFonts w:asciiTheme="minorHAnsi" w:eastAsiaTheme="minorEastAsia" w:hAnsiTheme="minorHAnsi" w:cstheme="minorBidi"/>
          <w:kern w:val="2"/>
          <w:sz w:val="24"/>
          <w:szCs w:val="24"/>
          <w:lang w:eastAsia="en-GB"/>
          <w14:ligatures w14:val="standardContextual"/>
        </w:rPr>
      </w:pPr>
      <w:r w:rsidRPr="00567B99">
        <w:rPr>
          <w:rFonts w:eastAsia="Yu Mincho"/>
        </w:rPr>
        <w:t>5.3.3</w:t>
      </w:r>
      <w:r>
        <w:rPr>
          <w:rFonts w:asciiTheme="minorHAnsi" w:eastAsiaTheme="minorEastAsia" w:hAnsiTheme="minorHAnsi" w:cstheme="minorBidi"/>
          <w:kern w:val="2"/>
          <w:sz w:val="24"/>
          <w:szCs w:val="24"/>
          <w:lang w:eastAsia="en-GB"/>
          <w14:ligatures w14:val="standardContextual"/>
        </w:rPr>
        <w:tab/>
      </w:r>
      <w:r w:rsidRPr="00567B99">
        <w:rPr>
          <w:rFonts w:eastAsia="Yu Mincho"/>
        </w:rPr>
        <w:t>Minimum guardband and transmission bandwidth configuration</w:t>
      </w:r>
      <w:r>
        <w:tab/>
      </w:r>
      <w:r>
        <w:fldChar w:fldCharType="begin"/>
      </w:r>
      <w:r>
        <w:instrText xml:space="preserve"> PAGEREF _Toc169872323 \h </w:instrText>
      </w:r>
      <w:r>
        <w:fldChar w:fldCharType="separate"/>
      </w:r>
      <w:r>
        <w:t>33</w:t>
      </w:r>
      <w:r>
        <w:fldChar w:fldCharType="end"/>
      </w:r>
    </w:p>
    <w:p w14:paraId="010FB6A0" w14:textId="44D16B57" w:rsidR="00A1110B" w:rsidRDefault="00A1110B">
      <w:pPr>
        <w:pStyle w:val="TOC3"/>
        <w:rPr>
          <w:rFonts w:asciiTheme="minorHAnsi" w:eastAsiaTheme="minorEastAsia" w:hAnsiTheme="minorHAnsi" w:cstheme="minorBidi"/>
          <w:kern w:val="2"/>
          <w:sz w:val="24"/>
          <w:szCs w:val="24"/>
          <w:lang w:eastAsia="en-GB"/>
          <w14:ligatures w14:val="standardContextual"/>
        </w:rPr>
      </w:pPr>
      <w:r w:rsidRPr="00567B99">
        <w:rPr>
          <w:rFonts w:eastAsia="Yu Mincho"/>
        </w:rPr>
        <w:t>5.3.4</w:t>
      </w:r>
      <w:r>
        <w:rPr>
          <w:rFonts w:asciiTheme="minorHAnsi" w:eastAsiaTheme="minorEastAsia" w:hAnsiTheme="minorHAnsi" w:cstheme="minorBidi"/>
          <w:kern w:val="2"/>
          <w:sz w:val="24"/>
          <w:szCs w:val="24"/>
          <w:lang w:eastAsia="en-GB"/>
          <w14:ligatures w14:val="standardContextual"/>
        </w:rPr>
        <w:tab/>
      </w:r>
      <w:r w:rsidRPr="00567B99">
        <w:rPr>
          <w:rFonts w:eastAsia="Yu Mincho"/>
        </w:rPr>
        <w:t>RB alignment</w:t>
      </w:r>
      <w:r>
        <w:tab/>
      </w:r>
      <w:r>
        <w:fldChar w:fldCharType="begin"/>
      </w:r>
      <w:r>
        <w:instrText xml:space="preserve"> PAGEREF _Toc169872324 \h </w:instrText>
      </w:r>
      <w:r>
        <w:fldChar w:fldCharType="separate"/>
      </w:r>
      <w:r>
        <w:t>35</w:t>
      </w:r>
      <w:r>
        <w:fldChar w:fldCharType="end"/>
      </w:r>
    </w:p>
    <w:p w14:paraId="52DDBF89" w14:textId="1600F761" w:rsidR="00A1110B" w:rsidRDefault="00A1110B">
      <w:pPr>
        <w:pStyle w:val="TOC2"/>
        <w:rPr>
          <w:rFonts w:asciiTheme="minorHAnsi" w:eastAsiaTheme="minorEastAsia" w:hAnsiTheme="minorHAnsi" w:cstheme="minorBidi"/>
          <w:kern w:val="2"/>
          <w:sz w:val="24"/>
          <w:szCs w:val="24"/>
          <w:lang w:eastAsia="en-GB"/>
          <w14:ligatures w14:val="standardContextual"/>
        </w:rPr>
      </w:pPr>
      <w:r>
        <w:t>5.3A</w:t>
      </w:r>
      <w:r>
        <w:rPr>
          <w:rFonts w:asciiTheme="minorHAnsi" w:eastAsiaTheme="minorEastAsia" w:hAnsiTheme="minorHAnsi" w:cstheme="minorBidi"/>
          <w:kern w:val="2"/>
          <w:sz w:val="24"/>
          <w:szCs w:val="24"/>
          <w:lang w:eastAsia="en-GB"/>
          <w14:ligatures w14:val="standardContextual"/>
        </w:rPr>
        <w:tab/>
      </w:r>
      <w:r>
        <w:t>UE channel bandwidth for CA</w:t>
      </w:r>
      <w:r>
        <w:tab/>
      </w:r>
      <w:r>
        <w:fldChar w:fldCharType="begin"/>
      </w:r>
      <w:r>
        <w:instrText xml:space="preserve"> PAGEREF _Toc169872325 \h </w:instrText>
      </w:r>
      <w:r>
        <w:fldChar w:fldCharType="separate"/>
      </w:r>
      <w:r>
        <w:t>36</w:t>
      </w:r>
      <w:r>
        <w:fldChar w:fldCharType="end"/>
      </w:r>
    </w:p>
    <w:p w14:paraId="2009D971" w14:textId="2A888282" w:rsidR="00A1110B" w:rsidRDefault="00A1110B">
      <w:pPr>
        <w:pStyle w:val="TOC3"/>
        <w:rPr>
          <w:rFonts w:asciiTheme="minorHAnsi" w:eastAsiaTheme="minorEastAsia" w:hAnsiTheme="minorHAnsi" w:cstheme="minorBidi"/>
          <w:kern w:val="2"/>
          <w:sz w:val="24"/>
          <w:szCs w:val="24"/>
          <w:lang w:eastAsia="en-GB"/>
          <w14:ligatures w14:val="standardContextual"/>
        </w:rPr>
      </w:pPr>
      <w:r>
        <w:t>5.3A.1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_Toc169872326 \h </w:instrText>
      </w:r>
      <w:r>
        <w:fldChar w:fldCharType="separate"/>
      </w:r>
      <w:r>
        <w:t>36</w:t>
      </w:r>
      <w:r>
        <w:fldChar w:fldCharType="end"/>
      </w:r>
    </w:p>
    <w:p w14:paraId="34E78DDB" w14:textId="36F9E4F0" w:rsidR="00A1110B" w:rsidRDefault="00A1110B">
      <w:pPr>
        <w:pStyle w:val="TOC3"/>
        <w:rPr>
          <w:rFonts w:asciiTheme="minorHAnsi" w:eastAsiaTheme="minorEastAsia" w:hAnsiTheme="minorHAnsi" w:cstheme="minorBidi"/>
          <w:kern w:val="2"/>
          <w:sz w:val="24"/>
          <w:szCs w:val="24"/>
          <w:lang w:eastAsia="en-GB"/>
          <w14:ligatures w14:val="standardContextual"/>
        </w:rPr>
      </w:pPr>
      <w:r>
        <w:t>5.3A.2</w:t>
      </w:r>
      <w:r>
        <w:rPr>
          <w:rFonts w:asciiTheme="minorHAnsi" w:eastAsiaTheme="minorEastAsia" w:hAnsiTheme="minorHAnsi" w:cstheme="minorBidi"/>
          <w:kern w:val="2"/>
          <w:sz w:val="24"/>
          <w:szCs w:val="24"/>
          <w:lang w:eastAsia="en-GB"/>
          <w14:ligatures w14:val="standardContextual"/>
        </w:rPr>
        <w:tab/>
      </w:r>
      <w:r>
        <w:t>Minimum guardband and transmission bandwidth configuration for CA</w:t>
      </w:r>
      <w:r>
        <w:tab/>
      </w:r>
      <w:r>
        <w:fldChar w:fldCharType="begin"/>
      </w:r>
      <w:r>
        <w:instrText xml:space="preserve"> PAGEREF _Toc169872327 \h </w:instrText>
      </w:r>
      <w:r>
        <w:fldChar w:fldCharType="separate"/>
      </w:r>
      <w:r>
        <w:t>36</w:t>
      </w:r>
      <w:r>
        <w:fldChar w:fldCharType="end"/>
      </w:r>
    </w:p>
    <w:p w14:paraId="3239E12D" w14:textId="2D66B0CE" w:rsidR="00A1110B" w:rsidRDefault="00A1110B">
      <w:pPr>
        <w:pStyle w:val="TOC3"/>
        <w:rPr>
          <w:rFonts w:asciiTheme="minorHAnsi" w:eastAsiaTheme="minorEastAsia" w:hAnsiTheme="minorHAnsi" w:cstheme="minorBidi"/>
          <w:kern w:val="2"/>
          <w:sz w:val="24"/>
          <w:szCs w:val="24"/>
          <w:lang w:eastAsia="en-GB"/>
          <w14:ligatures w14:val="standardContextual"/>
        </w:rPr>
      </w:pPr>
      <w:r>
        <w:t>5.3A.3</w:t>
      </w:r>
      <w:r>
        <w:rPr>
          <w:rFonts w:asciiTheme="minorHAnsi" w:eastAsiaTheme="minorEastAsia" w:hAnsiTheme="minorHAnsi" w:cstheme="minorBidi"/>
          <w:kern w:val="2"/>
          <w:sz w:val="24"/>
          <w:szCs w:val="24"/>
          <w:lang w:eastAsia="en-GB"/>
          <w14:ligatures w14:val="standardContextual"/>
        </w:rPr>
        <w:tab/>
      </w:r>
      <w:r>
        <w:t>RB alignment with different numerologies for CA</w:t>
      </w:r>
      <w:r>
        <w:tab/>
      </w:r>
      <w:r>
        <w:fldChar w:fldCharType="begin"/>
      </w:r>
      <w:r>
        <w:instrText xml:space="preserve"> PAGEREF _Toc169872328 \h </w:instrText>
      </w:r>
      <w:r>
        <w:fldChar w:fldCharType="separate"/>
      </w:r>
      <w:r>
        <w:t>37</w:t>
      </w:r>
      <w:r>
        <w:fldChar w:fldCharType="end"/>
      </w:r>
    </w:p>
    <w:p w14:paraId="71805449" w14:textId="3203CABA" w:rsidR="00A1110B" w:rsidRDefault="00A1110B">
      <w:pPr>
        <w:pStyle w:val="TOC3"/>
        <w:rPr>
          <w:rFonts w:asciiTheme="minorHAnsi" w:eastAsiaTheme="minorEastAsia" w:hAnsiTheme="minorHAnsi" w:cstheme="minorBidi"/>
          <w:kern w:val="2"/>
          <w:sz w:val="24"/>
          <w:szCs w:val="24"/>
          <w:lang w:eastAsia="en-GB"/>
          <w14:ligatures w14:val="standardContextual"/>
        </w:rPr>
      </w:pPr>
      <w:r>
        <w:t>5.3A.4</w:t>
      </w:r>
      <w:r>
        <w:rPr>
          <w:rFonts w:asciiTheme="minorHAnsi" w:eastAsiaTheme="minorEastAsia" w:hAnsiTheme="minorHAnsi" w:cstheme="minorBidi"/>
          <w:kern w:val="2"/>
          <w:sz w:val="24"/>
          <w:szCs w:val="24"/>
          <w:lang w:eastAsia="en-GB"/>
          <w14:ligatures w14:val="standardContextual"/>
        </w:rPr>
        <w:tab/>
      </w:r>
      <w:r>
        <w:t>UE channel bandwidth per operating band for CA</w:t>
      </w:r>
      <w:r>
        <w:tab/>
      </w:r>
      <w:r>
        <w:fldChar w:fldCharType="begin"/>
      </w:r>
      <w:r>
        <w:instrText xml:space="preserve"> PAGEREF _Toc169872329 \h </w:instrText>
      </w:r>
      <w:r>
        <w:fldChar w:fldCharType="separate"/>
      </w:r>
      <w:r>
        <w:t>37</w:t>
      </w:r>
      <w:r>
        <w:fldChar w:fldCharType="end"/>
      </w:r>
    </w:p>
    <w:p w14:paraId="632E65A9" w14:textId="786F3B6B" w:rsidR="00A1110B" w:rsidRDefault="00A1110B">
      <w:pPr>
        <w:pStyle w:val="TOC2"/>
        <w:rPr>
          <w:rFonts w:asciiTheme="minorHAnsi" w:eastAsiaTheme="minorEastAsia" w:hAnsiTheme="minorHAnsi" w:cstheme="minorBidi"/>
          <w:kern w:val="2"/>
          <w:sz w:val="24"/>
          <w:szCs w:val="24"/>
          <w:lang w:eastAsia="en-GB"/>
          <w14:ligatures w14:val="standardContextual"/>
        </w:rPr>
      </w:pPr>
      <w:r>
        <w:t>5.3D</w:t>
      </w:r>
      <w:r>
        <w:rPr>
          <w:rFonts w:asciiTheme="minorHAnsi" w:eastAsiaTheme="minorEastAsia" w:hAnsiTheme="minorHAnsi" w:cstheme="minorBidi"/>
          <w:kern w:val="2"/>
          <w:sz w:val="24"/>
          <w:szCs w:val="24"/>
          <w:lang w:eastAsia="en-GB"/>
          <w14:ligatures w14:val="standardContextual"/>
        </w:rPr>
        <w:tab/>
      </w:r>
      <w:r>
        <w:t>Channel bandwidth for UL MIMO</w:t>
      </w:r>
      <w:r>
        <w:tab/>
      </w:r>
      <w:r>
        <w:fldChar w:fldCharType="begin"/>
      </w:r>
      <w:r>
        <w:instrText xml:space="preserve"> PAGEREF _Toc169872330 \h </w:instrText>
      </w:r>
      <w:r>
        <w:fldChar w:fldCharType="separate"/>
      </w:r>
      <w:r>
        <w:t>40</w:t>
      </w:r>
      <w:r>
        <w:fldChar w:fldCharType="end"/>
      </w:r>
    </w:p>
    <w:p w14:paraId="05FEE907" w14:textId="05909A28" w:rsidR="00A1110B" w:rsidRDefault="00A1110B">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Channel arrangement</w:t>
      </w:r>
      <w:r>
        <w:tab/>
      </w:r>
      <w:r>
        <w:fldChar w:fldCharType="begin"/>
      </w:r>
      <w:r>
        <w:instrText xml:space="preserve"> PAGEREF _Toc169872331 \h </w:instrText>
      </w:r>
      <w:r>
        <w:fldChar w:fldCharType="separate"/>
      </w:r>
      <w:r>
        <w:t>40</w:t>
      </w:r>
      <w:r>
        <w:fldChar w:fldCharType="end"/>
      </w:r>
    </w:p>
    <w:p w14:paraId="1F3E62D9" w14:textId="01C078B2" w:rsidR="00A1110B" w:rsidRDefault="00A1110B">
      <w:pPr>
        <w:pStyle w:val="TOC3"/>
        <w:rPr>
          <w:rFonts w:asciiTheme="minorHAnsi" w:eastAsiaTheme="minorEastAsia" w:hAnsiTheme="minorHAnsi" w:cstheme="minorBidi"/>
          <w:kern w:val="2"/>
          <w:sz w:val="24"/>
          <w:szCs w:val="24"/>
          <w:lang w:eastAsia="en-GB"/>
          <w14:ligatures w14:val="standardContextual"/>
        </w:rPr>
      </w:pPr>
      <w:r w:rsidRPr="00567B99">
        <w:rPr>
          <w:rFonts w:eastAsia="Yu Mincho"/>
        </w:rPr>
        <w:t>5.4.1</w:t>
      </w:r>
      <w:r>
        <w:rPr>
          <w:rFonts w:asciiTheme="minorHAnsi" w:eastAsiaTheme="minorEastAsia" w:hAnsiTheme="minorHAnsi" w:cstheme="minorBidi"/>
          <w:kern w:val="2"/>
          <w:sz w:val="24"/>
          <w:szCs w:val="24"/>
          <w:lang w:eastAsia="en-GB"/>
          <w14:ligatures w14:val="standardContextual"/>
        </w:rPr>
        <w:tab/>
      </w:r>
      <w:r w:rsidRPr="00567B99">
        <w:rPr>
          <w:rFonts w:eastAsia="Yu Mincho"/>
        </w:rPr>
        <w:t>Channel spacing</w:t>
      </w:r>
      <w:r>
        <w:tab/>
      </w:r>
      <w:r>
        <w:fldChar w:fldCharType="begin"/>
      </w:r>
      <w:r>
        <w:instrText xml:space="preserve"> PAGEREF _Toc169872332 \h </w:instrText>
      </w:r>
      <w:r>
        <w:fldChar w:fldCharType="separate"/>
      </w:r>
      <w:r>
        <w:t>40</w:t>
      </w:r>
      <w:r>
        <w:fldChar w:fldCharType="end"/>
      </w:r>
    </w:p>
    <w:p w14:paraId="3762E63D" w14:textId="05421457"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Yu Mincho"/>
        </w:rPr>
        <w:t>5.4.1.1</w:t>
      </w:r>
      <w:r>
        <w:rPr>
          <w:rFonts w:asciiTheme="minorHAnsi" w:eastAsiaTheme="minorEastAsia" w:hAnsiTheme="minorHAnsi" w:cstheme="minorBidi"/>
          <w:kern w:val="2"/>
          <w:sz w:val="24"/>
          <w:szCs w:val="24"/>
          <w:lang w:eastAsia="en-GB"/>
          <w14:ligatures w14:val="standardContextual"/>
        </w:rPr>
        <w:tab/>
      </w:r>
      <w:r w:rsidRPr="00567B99">
        <w:rPr>
          <w:rFonts w:eastAsia="Yu Mincho"/>
        </w:rPr>
        <w:t>Channel spacing for adjacent NR carriers</w:t>
      </w:r>
      <w:r>
        <w:tab/>
      </w:r>
      <w:r>
        <w:fldChar w:fldCharType="begin"/>
      </w:r>
      <w:r>
        <w:instrText xml:space="preserve"> PAGEREF _Toc169872333 \h </w:instrText>
      </w:r>
      <w:r>
        <w:fldChar w:fldCharType="separate"/>
      </w:r>
      <w:r>
        <w:t>40</w:t>
      </w:r>
      <w:r>
        <w:fldChar w:fldCharType="end"/>
      </w:r>
    </w:p>
    <w:p w14:paraId="68278FF8" w14:textId="589B3E93" w:rsidR="00A1110B" w:rsidRDefault="00A1110B">
      <w:pPr>
        <w:pStyle w:val="TOC3"/>
        <w:rPr>
          <w:rFonts w:asciiTheme="minorHAnsi" w:eastAsiaTheme="minorEastAsia" w:hAnsiTheme="minorHAnsi" w:cstheme="minorBidi"/>
          <w:kern w:val="2"/>
          <w:sz w:val="24"/>
          <w:szCs w:val="24"/>
          <w:lang w:eastAsia="en-GB"/>
          <w14:ligatures w14:val="standardContextual"/>
        </w:rPr>
      </w:pPr>
      <w:r w:rsidRPr="00567B99">
        <w:rPr>
          <w:rFonts w:eastAsia="Yu Mincho"/>
        </w:rPr>
        <w:t>5.4.2</w:t>
      </w:r>
      <w:r>
        <w:rPr>
          <w:rFonts w:asciiTheme="minorHAnsi" w:eastAsiaTheme="minorEastAsia" w:hAnsiTheme="minorHAnsi" w:cstheme="minorBidi"/>
          <w:kern w:val="2"/>
          <w:sz w:val="24"/>
          <w:szCs w:val="24"/>
          <w:lang w:eastAsia="en-GB"/>
          <w14:ligatures w14:val="standardContextual"/>
        </w:rPr>
        <w:tab/>
      </w:r>
      <w:r w:rsidRPr="00567B99">
        <w:rPr>
          <w:rFonts w:eastAsia="Yu Mincho"/>
        </w:rPr>
        <w:t>Channel raster</w:t>
      </w:r>
      <w:r>
        <w:tab/>
      </w:r>
      <w:r>
        <w:fldChar w:fldCharType="begin"/>
      </w:r>
      <w:r>
        <w:instrText xml:space="preserve"> PAGEREF _Toc169872334 \h </w:instrText>
      </w:r>
      <w:r>
        <w:fldChar w:fldCharType="separate"/>
      </w:r>
      <w:r>
        <w:t>41</w:t>
      </w:r>
      <w:r>
        <w:fldChar w:fldCharType="end"/>
      </w:r>
    </w:p>
    <w:p w14:paraId="50CB06D1" w14:textId="15E36987"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Yu Mincho"/>
        </w:rPr>
        <w:t>5.4.2.1</w:t>
      </w:r>
      <w:r>
        <w:rPr>
          <w:rFonts w:asciiTheme="minorHAnsi" w:eastAsiaTheme="minorEastAsia" w:hAnsiTheme="minorHAnsi" w:cstheme="minorBidi"/>
          <w:kern w:val="2"/>
          <w:sz w:val="24"/>
          <w:szCs w:val="24"/>
          <w:lang w:eastAsia="en-GB"/>
          <w14:ligatures w14:val="standardContextual"/>
        </w:rPr>
        <w:tab/>
      </w:r>
      <w:r w:rsidRPr="00567B99">
        <w:rPr>
          <w:rFonts w:eastAsia="Yu Mincho"/>
        </w:rPr>
        <w:t>NR-ARFCN and channel raster</w:t>
      </w:r>
      <w:r>
        <w:tab/>
      </w:r>
      <w:r>
        <w:fldChar w:fldCharType="begin"/>
      </w:r>
      <w:r>
        <w:instrText xml:space="preserve"> PAGEREF _Toc169872335 \h </w:instrText>
      </w:r>
      <w:r>
        <w:fldChar w:fldCharType="separate"/>
      </w:r>
      <w:r>
        <w:t>41</w:t>
      </w:r>
      <w:r>
        <w:fldChar w:fldCharType="end"/>
      </w:r>
    </w:p>
    <w:p w14:paraId="17D16515" w14:textId="721D1719"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Yu Mincho"/>
        </w:rPr>
        <w:t>5.4.2.2</w:t>
      </w:r>
      <w:r>
        <w:rPr>
          <w:rFonts w:asciiTheme="minorHAnsi" w:eastAsiaTheme="minorEastAsia" w:hAnsiTheme="minorHAnsi" w:cstheme="minorBidi"/>
          <w:kern w:val="2"/>
          <w:sz w:val="24"/>
          <w:szCs w:val="24"/>
          <w:lang w:eastAsia="en-GB"/>
          <w14:ligatures w14:val="standardContextual"/>
        </w:rPr>
        <w:tab/>
      </w:r>
      <w:r w:rsidRPr="00567B99">
        <w:rPr>
          <w:rFonts w:eastAsia="Yu Mincho"/>
        </w:rPr>
        <w:t>Channel raster to resource element mapping</w:t>
      </w:r>
      <w:r>
        <w:tab/>
      </w:r>
      <w:r>
        <w:fldChar w:fldCharType="begin"/>
      </w:r>
      <w:r>
        <w:instrText xml:space="preserve"> PAGEREF _Toc169872336 \h </w:instrText>
      </w:r>
      <w:r>
        <w:fldChar w:fldCharType="separate"/>
      </w:r>
      <w:r>
        <w:t>41</w:t>
      </w:r>
      <w:r>
        <w:fldChar w:fldCharType="end"/>
      </w:r>
    </w:p>
    <w:p w14:paraId="571F9258" w14:textId="38E62CFD"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Yu Mincho"/>
        </w:rPr>
        <w:t>5.4.2.3</w:t>
      </w:r>
      <w:r>
        <w:rPr>
          <w:rFonts w:asciiTheme="minorHAnsi" w:eastAsiaTheme="minorEastAsia" w:hAnsiTheme="minorHAnsi" w:cstheme="minorBidi"/>
          <w:kern w:val="2"/>
          <w:sz w:val="24"/>
          <w:szCs w:val="24"/>
          <w:lang w:eastAsia="en-GB"/>
          <w14:ligatures w14:val="standardContextual"/>
        </w:rPr>
        <w:tab/>
      </w:r>
      <w:r w:rsidRPr="00567B99">
        <w:rPr>
          <w:rFonts w:eastAsia="Yu Mincho"/>
        </w:rPr>
        <w:t>Channel raster entries for each operating band</w:t>
      </w:r>
      <w:r>
        <w:tab/>
      </w:r>
      <w:r>
        <w:fldChar w:fldCharType="begin"/>
      </w:r>
      <w:r>
        <w:instrText xml:space="preserve"> PAGEREF _Toc169872337 \h </w:instrText>
      </w:r>
      <w:r>
        <w:fldChar w:fldCharType="separate"/>
      </w:r>
      <w:r>
        <w:t>41</w:t>
      </w:r>
      <w:r>
        <w:fldChar w:fldCharType="end"/>
      </w:r>
    </w:p>
    <w:p w14:paraId="713E3140" w14:textId="71786D46" w:rsidR="00A1110B" w:rsidRDefault="00A1110B">
      <w:pPr>
        <w:pStyle w:val="TOC3"/>
        <w:rPr>
          <w:rFonts w:asciiTheme="minorHAnsi" w:eastAsiaTheme="minorEastAsia" w:hAnsiTheme="minorHAnsi" w:cstheme="minorBidi"/>
          <w:kern w:val="2"/>
          <w:sz w:val="24"/>
          <w:szCs w:val="24"/>
          <w:lang w:eastAsia="en-GB"/>
          <w14:ligatures w14:val="standardContextual"/>
        </w:rPr>
      </w:pPr>
      <w:r w:rsidRPr="00567B99">
        <w:rPr>
          <w:rFonts w:eastAsia="Yu Mincho"/>
        </w:rPr>
        <w:t>5.4.3</w:t>
      </w:r>
      <w:r>
        <w:rPr>
          <w:rFonts w:asciiTheme="minorHAnsi" w:eastAsiaTheme="minorEastAsia" w:hAnsiTheme="minorHAnsi" w:cstheme="minorBidi"/>
          <w:kern w:val="2"/>
          <w:sz w:val="24"/>
          <w:szCs w:val="24"/>
          <w:lang w:eastAsia="en-GB"/>
          <w14:ligatures w14:val="standardContextual"/>
        </w:rPr>
        <w:tab/>
      </w:r>
      <w:r w:rsidRPr="00567B99">
        <w:rPr>
          <w:rFonts w:eastAsia="Yu Mincho"/>
        </w:rPr>
        <w:t>Synchronization raster</w:t>
      </w:r>
      <w:r>
        <w:tab/>
      </w:r>
      <w:r>
        <w:fldChar w:fldCharType="begin"/>
      </w:r>
      <w:r>
        <w:instrText xml:space="preserve"> PAGEREF _Toc169872338 \h </w:instrText>
      </w:r>
      <w:r>
        <w:fldChar w:fldCharType="separate"/>
      </w:r>
      <w:r>
        <w:t>42</w:t>
      </w:r>
      <w:r>
        <w:fldChar w:fldCharType="end"/>
      </w:r>
    </w:p>
    <w:p w14:paraId="79F46B0B" w14:textId="1698BE0E"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Yu Mincho"/>
        </w:rPr>
        <w:t>5.4.3.1</w:t>
      </w:r>
      <w:r>
        <w:rPr>
          <w:rFonts w:asciiTheme="minorHAnsi" w:eastAsiaTheme="minorEastAsia" w:hAnsiTheme="minorHAnsi" w:cstheme="minorBidi"/>
          <w:kern w:val="2"/>
          <w:sz w:val="24"/>
          <w:szCs w:val="24"/>
          <w:lang w:eastAsia="en-GB"/>
          <w14:ligatures w14:val="standardContextual"/>
        </w:rPr>
        <w:tab/>
      </w:r>
      <w:r w:rsidRPr="00567B99">
        <w:rPr>
          <w:rFonts w:eastAsia="Yu Mincho"/>
        </w:rPr>
        <w:t>Synchronization raster and numbering</w:t>
      </w:r>
      <w:r>
        <w:tab/>
      </w:r>
      <w:r>
        <w:fldChar w:fldCharType="begin"/>
      </w:r>
      <w:r>
        <w:instrText xml:space="preserve"> PAGEREF _Toc169872339 \h </w:instrText>
      </w:r>
      <w:r>
        <w:fldChar w:fldCharType="separate"/>
      </w:r>
      <w:r>
        <w:t>42</w:t>
      </w:r>
      <w:r>
        <w:fldChar w:fldCharType="end"/>
      </w:r>
    </w:p>
    <w:p w14:paraId="30BB7C82" w14:textId="10CC2D8B"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Yu Mincho"/>
        </w:rPr>
        <w:t>5.4.3.2</w:t>
      </w:r>
      <w:r>
        <w:rPr>
          <w:rFonts w:asciiTheme="minorHAnsi" w:eastAsiaTheme="minorEastAsia" w:hAnsiTheme="minorHAnsi" w:cstheme="minorBidi"/>
          <w:kern w:val="2"/>
          <w:sz w:val="24"/>
          <w:szCs w:val="24"/>
          <w:lang w:eastAsia="en-GB"/>
          <w14:ligatures w14:val="standardContextual"/>
        </w:rPr>
        <w:tab/>
      </w:r>
      <w:r w:rsidRPr="00567B99">
        <w:rPr>
          <w:rFonts w:eastAsia="Yu Mincho"/>
        </w:rPr>
        <w:t>Synchronization raster to synchronization block resource element mapping</w:t>
      </w:r>
      <w:r>
        <w:tab/>
      </w:r>
      <w:r>
        <w:fldChar w:fldCharType="begin"/>
      </w:r>
      <w:r>
        <w:instrText xml:space="preserve"> PAGEREF _Toc169872340 \h </w:instrText>
      </w:r>
      <w:r>
        <w:fldChar w:fldCharType="separate"/>
      </w:r>
      <w:r>
        <w:t>42</w:t>
      </w:r>
      <w:r>
        <w:fldChar w:fldCharType="end"/>
      </w:r>
    </w:p>
    <w:p w14:paraId="23A45647" w14:textId="06804C50"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Yu Mincho"/>
        </w:rPr>
        <w:t>5.4.3.3</w:t>
      </w:r>
      <w:r>
        <w:rPr>
          <w:rFonts w:asciiTheme="minorHAnsi" w:eastAsiaTheme="minorEastAsia" w:hAnsiTheme="minorHAnsi" w:cstheme="minorBidi"/>
          <w:kern w:val="2"/>
          <w:sz w:val="24"/>
          <w:szCs w:val="24"/>
          <w:lang w:eastAsia="en-GB"/>
          <w14:ligatures w14:val="standardContextual"/>
        </w:rPr>
        <w:tab/>
      </w:r>
      <w:r w:rsidRPr="00567B99">
        <w:rPr>
          <w:rFonts w:eastAsia="Yu Mincho"/>
        </w:rPr>
        <w:t>Synchronization raster entries for each operating band</w:t>
      </w:r>
      <w:r>
        <w:tab/>
      </w:r>
      <w:r>
        <w:fldChar w:fldCharType="begin"/>
      </w:r>
      <w:r>
        <w:instrText xml:space="preserve"> PAGEREF _Toc169872341 \h </w:instrText>
      </w:r>
      <w:r>
        <w:fldChar w:fldCharType="separate"/>
      </w:r>
      <w:r>
        <w:t>43</w:t>
      </w:r>
      <w:r>
        <w:fldChar w:fldCharType="end"/>
      </w:r>
    </w:p>
    <w:p w14:paraId="728EAD78" w14:textId="55493CC9" w:rsidR="00A1110B" w:rsidRDefault="00A1110B">
      <w:pPr>
        <w:pStyle w:val="TOC2"/>
        <w:rPr>
          <w:rFonts w:asciiTheme="minorHAnsi" w:eastAsiaTheme="minorEastAsia" w:hAnsiTheme="minorHAnsi" w:cstheme="minorBidi"/>
          <w:kern w:val="2"/>
          <w:sz w:val="24"/>
          <w:szCs w:val="24"/>
          <w:lang w:eastAsia="en-GB"/>
          <w14:ligatures w14:val="standardContextual"/>
        </w:rPr>
      </w:pPr>
      <w:r>
        <w:t>5.4A</w:t>
      </w:r>
      <w:r>
        <w:rPr>
          <w:rFonts w:asciiTheme="minorHAnsi" w:eastAsiaTheme="minorEastAsia" w:hAnsiTheme="minorHAnsi" w:cstheme="minorBidi"/>
          <w:kern w:val="2"/>
          <w:sz w:val="24"/>
          <w:szCs w:val="24"/>
          <w:lang w:eastAsia="en-GB"/>
          <w14:ligatures w14:val="standardContextual"/>
        </w:rPr>
        <w:tab/>
      </w:r>
      <w:r>
        <w:t>Channel arrangement for CA</w:t>
      </w:r>
      <w:r>
        <w:tab/>
      </w:r>
      <w:r>
        <w:fldChar w:fldCharType="begin"/>
      </w:r>
      <w:r>
        <w:instrText xml:space="preserve"> PAGEREF _Toc169872342 \h </w:instrText>
      </w:r>
      <w:r>
        <w:fldChar w:fldCharType="separate"/>
      </w:r>
      <w:r>
        <w:t>43</w:t>
      </w:r>
      <w:r>
        <w:fldChar w:fldCharType="end"/>
      </w:r>
    </w:p>
    <w:p w14:paraId="66A1BFF7" w14:textId="25D8BCF3" w:rsidR="00A1110B" w:rsidRDefault="00A1110B">
      <w:pPr>
        <w:pStyle w:val="TOC3"/>
        <w:rPr>
          <w:rFonts w:asciiTheme="minorHAnsi" w:eastAsiaTheme="minorEastAsia" w:hAnsiTheme="minorHAnsi" w:cstheme="minorBidi"/>
          <w:kern w:val="2"/>
          <w:sz w:val="24"/>
          <w:szCs w:val="24"/>
          <w:lang w:eastAsia="en-GB"/>
          <w14:ligatures w14:val="standardContextual"/>
        </w:rPr>
      </w:pPr>
      <w:r w:rsidRPr="00567B99">
        <w:rPr>
          <w:rFonts w:eastAsia="Yu Mincho"/>
        </w:rPr>
        <w:t>5.4A.1</w:t>
      </w:r>
      <w:r>
        <w:rPr>
          <w:rFonts w:asciiTheme="minorHAnsi" w:eastAsiaTheme="minorEastAsia" w:hAnsiTheme="minorHAnsi" w:cstheme="minorBidi"/>
          <w:kern w:val="2"/>
          <w:sz w:val="24"/>
          <w:szCs w:val="24"/>
          <w:lang w:eastAsia="en-GB"/>
          <w14:ligatures w14:val="standardContextual"/>
        </w:rPr>
        <w:tab/>
      </w:r>
      <w:r w:rsidRPr="00567B99">
        <w:rPr>
          <w:rFonts w:eastAsia="Yu Mincho"/>
        </w:rPr>
        <w:t>Channel spacing for CA</w:t>
      </w:r>
      <w:r>
        <w:tab/>
      </w:r>
      <w:r>
        <w:fldChar w:fldCharType="begin"/>
      </w:r>
      <w:r>
        <w:instrText xml:space="preserve"> PAGEREF _Toc169872343 \h </w:instrText>
      </w:r>
      <w:r>
        <w:fldChar w:fldCharType="separate"/>
      </w:r>
      <w:r>
        <w:t>43</w:t>
      </w:r>
      <w:r>
        <w:fldChar w:fldCharType="end"/>
      </w:r>
    </w:p>
    <w:p w14:paraId="664E4BCF" w14:textId="0D80E4F8" w:rsidR="00A1110B" w:rsidRDefault="00A1110B">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Configurations</w:t>
      </w:r>
      <w:r>
        <w:tab/>
      </w:r>
      <w:r>
        <w:fldChar w:fldCharType="begin"/>
      </w:r>
      <w:r>
        <w:instrText xml:space="preserve"> PAGEREF _Toc169872344 \h </w:instrText>
      </w:r>
      <w:r>
        <w:fldChar w:fldCharType="separate"/>
      </w:r>
      <w:r>
        <w:t>45</w:t>
      </w:r>
      <w:r>
        <w:fldChar w:fldCharType="end"/>
      </w:r>
    </w:p>
    <w:p w14:paraId="64BF1F4F" w14:textId="490A3232" w:rsidR="00A1110B" w:rsidRDefault="00A1110B">
      <w:pPr>
        <w:pStyle w:val="TOC2"/>
        <w:rPr>
          <w:rFonts w:asciiTheme="minorHAnsi" w:eastAsiaTheme="minorEastAsia" w:hAnsiTheme="minorHAnsi" w:cstheme="minorBidi"/>
          <w:kern w:val="2"/>
          <w:sz w:val="24"/>
          <w:szCs w:val="24"/>
          <w:lang w:eastAsia="en-GB"/>
          <w14:ligatures w14:val="standardContextual"/>
        </w:rPr>
      </w:pPr>
      <w:r>
        <w:t>5.5A</w:t>
      </w:r>
      <w:r>
        <w:rPr>
          <w:rFonts w:asciiTheme="minorHAnsi" w:eastAsiaTheme="minorEastAsia" w:hAnsiTheme="minorHAnsi" w:cstheme="minorBidi"/>
          <w:kern w:val="2"/>
          <w:sz w:val="24"/>
          <w:szCs w:val="24"/>
          <w:lang w:eastAsia="en-GB"/>
          <w14:ligatures w14:val="standardContextual"/>
        </w:rPr>
        <w:tab/>
      </w:r>
      <w:r>
        <w:t>Configurations for CA</w:t>
      </w:r>
      <w:r>
        <w:tab/>
      </w:r>
      <w:r>
        <w:fldChar w:fldCharType="begin"/>
      </w:r>
      <w:r>
        <w:instrText xml:space="preserve"> PAGEREF _Toc169872345 \h </w:instrText>
      </w:r>
      <w:r>
        <w:fldChar w:fldCharType="separate"/>
      </w:r>
      <w:r>
        <w:t>45</w:t>
      </w:r>
      <w:r>
        <w:fldChar w:fldCharType="end"/>
      </w:r>
    </w:p>
    <w:p w14:paraId="1321151C" w14:textId="51AB6E0F" w:rsidR="00A1110B" w:rsidRDefault="00A1110B">
      <w:pPr>
        <w:pStyle w:val="TOC3"/>
        <w:rPr>
          <w:rFonts w:asciiTheme="minorHAnsi" w:eastAsiaTheme="minorEastAsia" w:hAnsiTheme="minorHAnsi" w:cstheme="minorBidi"/>
          <w:kern w:val="2"/>
          <w:sz w:val="24"/>
          <w:szCs w:val="24"/>
          <w:lang w:eastAsia="en-GB"/>
          <w14:ligatures w14:val="standardContextual"/>
        </w:rPr>
      </w:pPr>
      <w:r>
        <w:t>5.5A.1</w:t>
      </w:r>
      <w:r>
        <w:rPr>
          <w:rFonts w:asciiTheme="minorHAnsi" w:eastAsiaTheme="minorEastAsia" w:hAnsiTheme="minorHAnsi" w:cstheme="minorBidi"/>
          <w:kern w:val="2"/>
          <w:sz w:val="24"/>
          <w:szCs w:val="24"/>
          <w:lang w:eastAsia="en-GB"/>
          <w14:ligatures w14:val="standardContextual"/>
        </w:rPr>
        <w:tab/>
      </w:r>
      <w:r>
        <w:t>Configurations for intra-band contiguous CA</w:t>
      </w:r>
      <w:r>
        <w:tab/>
      </w:r>
      <w:r>
        <w:fldChar w:fldCharType="begin"/>
      </w:r>
      <w:r>
        <w:instrText xml:space="preserve"> PAGEREF _Toc169872346 \h </w:instrText>
      </w:r>
      <w:r>
        <w:fldChar w:fldCharType="separate"/>
      </w:r>
      <w:r>
        <w:t>45</w:t>
      </w:r>
      <w:r>
        <w:fldChar w:fldCharType="end"/>
      </w:r>
    </w:p>
    <w:p w14:paraId="77338CDD" w14:textId="77FFD9E0" w:rsidR="00A1110B" w:rsidRDefault="00A1110B">
      <w:pPr>
        <w:pStyle w:val="TOC3"/>
        <w:rPr>
          <w:rFonts w:asciiTheme="minorHAnsi" w:eastAsiaTheme="minorEastAsia" w:hAnsiTheme="minorHAnsi" w:cstheme="minorBidi"/>
          <w:kern w:val="2"/>
          <w:sz w:val="24"/>
          <w:szCs w:val="24"/>
          <w:lang w:eastAsia="en-GB"/>
          <w14:ligatures w14:val="standardContextual"/>
        </w:rPr>
      </w:pPr>
      <w:r>
        <w:t>5.5A.2</w:t>
      </w:r>
      <w:r>
        <w:rPr>
          <w:rFonts w:asciiTheme="minorHAnsi" w:eastAsiaTheme="minorEastAsia" w:hAnsiTheme="minorHAnsi" w:cstheme="minorBidi"/>
          <w:kern w:val="2"/>
          <w:sz w:val="24"/>
          <w:szCs w:val="24"/>
          <w:lang w:eastAsia="en-GB"/>
          <w14:ligatures w14:val="standardContextual"/>
        </w:rPr>
        <w:tab/>
      </w:r>
      <w:r>
        <w:t>Configurations for intra-band non-contiguous CA</w:t>
      </w:r>
      <w:r>
        <w:tab/>
      </w:r>
      <w:r>
        <w:fldChar w:fldCharType="begin"/>
      </w:r>
      <w:r>
        <w:instrText xml:space="preserve"> PAGEREF _Toc169872347 \h </w:instrText>
      </w:r>
      <w:r>
        <w:fldChar w:fldCharType="separate"/>
      </w:r>
      <w:r>
        <w:t>53</w:t>
      </w:r>
      <w:r>
        <w:fldChar w:fldCharType="end"/>
      </w:r>
    </w:p>
    <w:p w14:paraId="0FAFF53F" w14:textId="0D09A154" w:rsidR="00A1110B" w:rsidRDefault="00A1110B">
      <w:pPr>
        <w:pStyle w:val="TOC3"/>
        <w:rPr>
          <w:rFonts w:asciiTheme="minorHAnsi" w:eastAsiaTheme="minorEastAsia" w:hAnsiTheme="minorHAnsi" w:cstheme="minorBidi"/>
          <w:kern w:val="2"/>
          <w:sz w:val="24"/>
          <w:szCs w:val="24"/>
          <w:lang w:eastAsia="en-GB"/>
          <w14:ligatures w14:val="standardContextual"/>
        </w:rPr>
      </w:pPr>
      <w:r>
        <w:t>5.5A.3</w:t>
      </w:r>
      <w:r>
        <w:rPr>
          <w:rFonts w:asciiTheme="minorHAnsi" w:eastAsiaTheme="minorEastAsia" w:hAnsiTheme="minorHAnsi" w:cstheme="minorBidi"/>
          <w:kern w:val="2"/>
          <w:sz w:val="24"/>
          <w:szCs w:val="24"/>
          <w:lang w:eastAsia="en-GB"/>
          <w14:ligatures w14:val="standardContextual"/>
        </w:rPr>
        <w:tab/>
      </w:r>
      <w:r>
        <w:t>Configurations for inter-band CA</w:t>
      </w:r>
      <w:r>
        <w:tab/>
      </w:r>
      <w:r>
        <w:fldChar w:fldCharType="begin"/>
      </w:r>
      <w:r>
        <w:instrText xml:space="preserve"> PAGEREF _Toc169872348 \h </w:instrText>
      </w:r>
      <w:r>
        <w:fldChar w:fldCharType="separate"/>
      </w:r>
      <w:r>
        <w:t>62</w:t>
      </w:r>
      <w:r>
        <w:fldChar w:fldCharType="end"/>
      </w:r>
    </w:p>
    <w:p w14:paraId="6C602835" w14:textId="000D7329" w:rsidR="00A1110B" w:rsidRDefault="00A1110B">
      <w:pPr>
        <w:pStyle w:val="TOC2"/>
        <w:rPr>
          <w:rFonts w:asciiTheme="minorHAnsi" w:eastAsiaTheme="minorEastAsia" w:hAnsiTheme="minorHAnsi" w:cstheme="minorBidi"/>
          <w:kern w:val="2"/>
          <w:sz w:val="24"/>
          <w:szCs w:val="24"/>
          <w:lang w:eastAsia="en-GB"/>
          <w14:ligatures w14:val="standardContextual"/>
        </w:rPr>
      </w:pPr>
      <w:r>
        <w:t>5.5D</w:t>
      </w:r>
      <w:r>
        <w:rPr>
          <w:rFonts w:asciiTheme="minorHAnsi" w:eastAsiaTheme="minorEastAsia" w:hAnsiTheme="minorHAnsi" w:cstheme="minorBidi"/>
          <w:kern w:val="2"/>
          <w:sz w:val="24"/>
          <w:szCs w:val="24"/>
          <w:lang w:eastAsia="en-GB"/>
          <w14:ligatures w14:val="standardContextual"/>
        </w:rPr>
        <w:tab/>
      </w:r>
      <w:r>
        <w:t>Configurations for UL MIMO</w:t>
      </w:r>
      <w:r>
        <w:tab/>
      </w:r>
      <w:r>
        <w:fldChar w:fldCharType="begin"/>
      </w:r>
      <w:r>
        <w:instrText xml:space="preserve"> PAGEREF _Toc169872349 \h </w:instrText>
      </w:r>
      <w:r>
        <w:fldChar w:fldCharType="separate"/>
      </w:r>
      <w:r>
        <w:t>66</w:t>
      </w:r>
      <w:r>
        <w:fldChar w:fldCharType="end"/>
      </w:r>
    </w:p>
    <w:p w14:paraId="3FF36D8B" w14:textId="1860E046" w:rsidR="00A1110B" w:rsidRDefault="00A1110B">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Transmitter characteristics</w:t>
      </w:r>
      <w:r>
        <w:tab/>
      </w:r>
      <w:r>
        <w:fldChar w:fldCharType="begin"/>
      </w:r>
      <w:r>
        <w:instrText xml:space="preserve"> PAGEREF _Toc169872350 \h </w:instrText>
      </w:r>
      <w:r>
        <w:fldChar w:fldCharType="separate"/>
      </w:r>
      <w:r>
        <w:t>67</w:t>
      </w:r>
      <w:r>
        <w:fldChar w:fldCharType="end"/>
      </w:r>
    </w:p>
    <w:p w14:paraId="78BE43BC" w14:textId="4A242CDE" w:rsidR="00A1110B" w:rsidRDefault="00A1110B">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_Toc169872351 \h </w:instrText>
      </w:r>
      <w:r>
        <w:fldChar w:fldCharType="separate"/>
      </w:r>
      <w:r>
        <w:t>67</w:t>
      </w:r>
      <w:r>
        <w:fldChar w:fldCharType="end"/>
      </w:r>
    </w:p>
    <w:p w14:paraId="3639861F" w14:textId="7A72016C" w:rsidR="00A1110B" w:rsidRDefault="00A1110B">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Transmitter power</w:t>
      </w:r>
      <w:r>
        <w:tab/>
      </w:r>
      <w:r>
        <w:fldChar w:fldCharType="begin"/>
      </w:r>
      <w:r>
        <w:instrText xml:space="preserve"> PAGEREF _Toc169872352 \h </w:instrText>
      </w:r>
      <w:r>
        <w:fldChar w:fldCharType="separate"/>
      </w:r>
      <w:r>
        <w:t>67</w:t>
      </w:r>
      <w:r>
        <w:fldChar w:fldCharType="end"/>
      </w:r>
    </w:p>
    <w:p w14:paraId="57DB32CB" w14:textId="397D008B" w:rsidR="00A1110B" w:rsidRDefault="00A1110B">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UE maximum output power</w:t>
      </w:r>
      <w:r>
        <w:tab/>
      </w:r>
      <w:r>
        <w:fldChar w:fldCharType="begin"/>
      </w:r>
      <w:r>
        <w:instrText xml:space="preserve"> PAGEREF _Toc169872353 \h </w:instrText>
      </w:r>
      <w:r>
        <w:fldChar w:fldCharType="separate"/>
      </w:r>
      <w:r>
        <w:t>67</w:t>
      </w:r>
      <w:r>
        <w:fldChar w:fldCharType="end"/>
      </w:r>
    </w:p>
    <w:p w14:paraId="0F38864B" w14:textId="08F443B9" w:rsidR="00A1110B" w:rsidRDefault="00A1110B">
      <w:pPr>
        <w:pStyle w:val="TOC4"/>
        <w:rPr>
          <w:rFonts w:asciiTheme="minorHAnsi" w:eastAsiaTheme="minorEastAsia" w:hAnsiTheme="minorHAnsi" w:cstheme="minorBidi"/>
          <w:kern w:val="2"/>
          <w:sz w:val="24"/>
          <w:szCs w:val="24"/>
          <w:lang w:eastAsia="en-GB"/>
          <w14:ligatures w14:val="standardContextual"/>
        </w:rPr>
      </w:pPr>
      <w:r>
        <w:t>6.2.1.0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_Toc169872354 \h </w:instrText>
      </w:r>
      <w:r>
        <w:fldChar w:fldCharType="separate"/>
      </w:r>
      <w:r>
        <w:t>67</w:t>
      </w:r>
      <w:r>
        <w:fldChar w:fldCharType="end"/>
      </w:r>
    </w:p>
    <w:p w14:paraId="068497FB" w14:textId="13558BDE" w:rsidR="00A1110B" w:rsidRDefault="00A1110B">
      <w:pPr>
        <w:pStyle w:val="TOC4"/>
        <w:rPr>
          <w:rFonts w:asciiTheme="minorHAnsi" w:eastAsiaTheme="minorEastAsia" w:hAnsiTheme="minorHAnsi" w:cstheme="minorBidi"/>
          <w:kern w:val="2"/>
          <w:sz w:val="24"/>
          <w:szCs w:val="24"/>
          <w:lang w:eastAsia="en-GB"/>
          <w14:ligatures w14:val="standardContextual"/>
        </w:rPr>
      </w:pPr>
      <w:r>
        <w:t>6.2.1.1</w:t>
      </w:r>
      <w:r>
        <w:rPr>
          <w:rFonts w:asciiTheme="minorHAnsi" w:eastAsiaTheme="minorEastAsia" w:hAnsiTheme="minorHAnsi" w:cstheme="minorBidi"/>
          <w:kern w:val="2"/>
          <w:sz w:val="24"/>
          <w:szCs w:val="24"/>
          <w:lang w:eastAsia="en-GB"/>
          <w14:ligatures w14:val="standardContextual"/>
        </w:rPr>
        <w:tab/>
      </w:r>
      <w:r>
        <w:t>UE maximum output power for power class 1</w:t>
      </w:r>
      <w:r>
        <w:tab/>
      </w:r>
      <w:r>
        <w:fldChar w:fldCharType="begin"/>
      </w:r>
      <w:r>
        <w:instrText xml:space="preserve"> PAGEREF _Toc169872355 \h </w:instrText>
      </w:r>
      <w:r>
        <w:fldChar w:fldCharType="separate"/>
      </w:r>
      <w:r>
        <w:t>67</w:t>
      </w:r>
      <w:r>
        <w:fldChar w:fldCharType="end"/>
      </w:r>
    </w:p>
    <w:p w14:paraId="27C73C85" w14:textId="2A7DEDEF" w:rsidR="00A1110B" w:rsidRDefault="00A1110B">
      <w:pPr>
        <w:pStyle w:val="TOC4"/>
        <w:rPr>
          <w:rFonts w:asciiTheme="minorHAnsi" w:eastAsiaTheme="minorEastAsia" w:hAnsiTheme="minorHAnsi" w:cstheme="minorBidi"/>
          <w:kern w:val="2"/>
          <w:sz w:val="24"/>
          <w:szCs w:val="24"/>
          <w:lang w:eastAsia="en-GB"/>
          <w14:ligatures w14:val="standardContextual"/>
        </w:rPr>
      </w:pPr>
      <w:r>
        <w:t>6.2.1.2</w:t>
      </w:r>
      <w:r>
        <w:rPr>
          <w:rFonts w:asciiTheme="minorHAnsi" w:eastAsiaTheme="minorEastAsia" w:hAnsiTheme="minorHAnsi" w:cstheme="minorBidi"/>
          <w:kern w:val="2"/>
          <w:sz w:val="24"/>
          <w:szCs w:val="24"/>
          <w:lang w:eastAsia="en-GB"/>
          <w14:ligatures w14:val="standardContextual"/>
        </w:rPr>
        <w:tab/>
      </w:r>
      <w:r>
        <w:t>UE maximum output power for power class 2</w:t>
      </w:r>
      <w:r>
        <w:tab/>
      </w:r>
      <w:r>
        <w:fldChar w:fldCharType="begin"/>
      </w:r>
      <w:r>
        <w:instrText xml:space="preserve"> PAGEREF _Toc169872356 \h </w:instrText>
      </w:r>
      <w:r>
        <w:fldChar w:fldCharType="separate"/>
      </w:r>
      <w:r>
        <w:t>68</w:t>
      </w:r>
      <w:r>
        <w:fldChar w:fldCharType="end"/>
      </w:r>
    </w:p>
    <w:p w14:paraId="216986F8" w14:textId="099756EB" w:rsidR="00A1110B" w:rsidRDefault="00A1110B">
      <w:pPr>
        <w:pStyle w:val="TOC4"/>
        <w:rPr>
          <w:rFonts w:asciiTheme="minorHAnsi" w:eastAsiaTheme="minorEastAsia" w:hAnsiTheme="minorHAnsi" w:cstheme="minorBidi"/>
          <w:kern w:val="2"/>
          <w:sz w:val="24"/>
          <w:szCs w:val="24"/>
          <w:lang w:eastAsia="en-GB"/>
          <w14:ligatures w14:val="standardContextual"/>
        </w:rPr>
      </w:pPr>
      <w:r>
        <w:t>6.2.1.3</w:t>
      </w:r>
      <w:r>
        <w:rPr>
          <w:rFonts w:asciiTheme="minorHAnsi" w:eastAsiaTheme="minorEastAsia" w:hAnsiTheme="minorHAnsi" w:cstheme="minorBidi"/>
          <w:kern w:val="2"/>
          <w:sz w:val="24"/>
          <w:szCs w:val="24"/>
          <w:lang w:eastAsia="en-GB"/>
          <w14:ligatures w14:val="standardContextual"/>
        </w:rPr>
        <w:tab/>
      </w:r>
      <w:r>
        <w:t>UE maximum output power for power class 3</w:t>
      </w:r>
      <w:r>
        <w:tab/>
      </w:r>
      <w:r>
        <w:fldChar w:fldCharType="begin"/>
      </w:r>
      <w:r>
        <w:instrText xml:space="preserve"> PAGEREF _Toc169872357 \h </w:instrText>
      </w:r>
      <w:r>
        <w:fldChar w:fldCharType="separate"/>
      </w:r>
      <w:r>
        <w:t>69</w:t>
      </w:r>
      <w:r>
        <w:fldChar w:fldCharType="end"/>
      </w:r>
    </w:p>
    <w:p w14:paraId="686BAAF6" w14:textId="29BFFD04" w:rsidR="00A1110B" w:rsidRDefault="00A1110B">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maximum output power for power class 4</w:t>
      </w:r>
      <w:r>
        <w:tab/>
      </w:r>
      <w:r>
        <w:fldChar w:fldCharType="begin"/>
      </w:r>
      <w:r>
        <w:instrText xml:space="preserve"> PAGEREF _Toc169872358 \h </w:instrText>
      </w:r>
      <w:r>
        <w:fldChar w:fldCharType="separate"/>
      </w:r>
      <w:r>
        <w:t>71</w:t>
      </w:r>
      <w:r>
        <w:fldChar w:fldCharType="end"/>
      </w:r>
    </w:p>
    <w:p w14:paraId="058A9B87" w14:textId="5ADA51D3" w:rsidR="00A1110B" w:rsidRDefault="00A1110B">
      <w:pPr>
        <w:pStyle w:val="TOC4"/>
        <w:rPr>
          <w:rFonts w:asciiTheme="minorHAnsi" w:eastAsiaTheme="minorEastAsia" w:hAnsiTheme="minorHAnsi" w:cstheme="minorBidi"/>
          <w:kern w:val="2"/>
          <w:sz w:val="24"/>
          <w:szCs w:val="24"/>
          <w:lang w:eastAsia="en-GB"/>
          <w14:ligatures w14:val="standardContextual"/>
        </w:rPr>
      </w:pPr>
      <w:r>
        <w:t>6.2.1.5</w:t>
      </w:r>
      <w:r>
        <w:rPr>
          <w:rFonts w:asciiTheme="minorHAnsi" w:eastAsiaTheme="minorEastAsia" w:hAnsiTheme="minorHAnsi" w:cstheme="minorBidi"/>
          <w:kern w:val="2"/>
          <w:sz w:val="24"/>
          <w:szCs w:val="24"/>
          <w:lang w:eastAsia="en-GB"/>
          <w14:ligatures w14:val="standardContextual"/>
        </w:rPr>
        <w:tab/>
      </w:r>
      <w:r>
        <w:t>UE maximum output power for power class 5</w:t>
      </w:r>
      <w:r>
        <w:tab/>
      </w:r>
      <w:r>
        <w:fldChar w:fldCharType="begin"/>
      </w:r>
      <w:r>
        <w:instrText xml:space="preserve"> PAGEREF _Toc169872359 \h </w:instrText>
      </w:r>
      <w:r>
        <w:fldChar w:fldCharType="separate"/>
      </w:r>
      <w:r>
        <w:t>72</w:t>
      </w:r>
      <w:r>
        <w:fldChar w:fldCharType="end"/>
      </w:r>
    </w:p>
    <w:p w14:paraId="317D3CB2" w14:textId="379FA479" w:rsidR="00A1110B" w:rsidRDefault="00A1110B">
      <w:pPr>
        <w:pStyle w:val="TOC4"/>
        <w:rPr>
          <w:rFonts w:asciiTheme="minorHAnsi" w:eastAsiaTheme="minorEastAsia" w:hAnsiTheme="minorHAnsi" w:cstheme="minorBidi"/>
          <w:kern w:val="2"/>
          <w:sz w:val="24"/>
          <w:szCs w:val="24"/>
          <w:lang w:eastAsia="en-GB"/>
          <w14:ligatures w14:val="standardContextual"/>
        </w:rPr>
      </w:pPr>
      <w:r>
        <w:t>6.2.1.6</w:t>
      </w:r>
      <w:r>
        <w:rPr>
          <w:rFonts w:asciiTheme="minorHAnsi" w:eastAsiaTheme="minorEastAsia" w:hAnsiTheme="minorHAnsi" w:cstheme="minorBidi"/>
          <w:kern w:val="2"/>
          <w:sz w:val="24"/>
          <w:szCs w:val="24"/>
          <w:lang w:eastAsia="en-GB"/>
          <w14:ligatures w14:val="standardContextual"/>
        </w:rPr>
        <w:tab/>
      </w:r>
      <w:r>
        <w:t>UE maximum output power for power class 6</w:t>
      </w:r>
      <w:r>
        <w:tab/>
      </w:r>
      <w:r>
        <w:fldChar w:fldCharType="begin"/>
      </w:r>
      <w:r>
        <w:instrText xml:space="preserve"> PAGEREF _Toc169872360 \h </w:instrText>
      </w:r>
      <w:r>
        <w:fldChar w:fldCharType="separate"/>
      </w:r>
      <w:r>
        <w:t>73</w:t>
      </w:r>
      <w:r>
        <w:fldChar w:fldCharType="end"/>
      </w:r>
    </w:p>
    <w:p w14:paraId="2C8E4A6A" w14:textId="35380347" w:rsidR="00A1110B" w:rsidRDefault="00A1110B">
      <w:pPr>
        <w:pStyle w:val="TOC4"/>
        <w:rPr>
          <w:rFonts w:asciiTheme="minorHAnsi" w:eastAsiaTheme="minorEastAsia" w:hAnsiTheme="minorHAnsi" w:cstheme="minorBidi"/>
          <w:kern w:val="2"/>
          <w:sz w:val="24"/>
          <w:szCs w:val="24"/>
          <w:lang w:eastAsia="en-GB"/>
          <w14:ligatures w14:val="standardContextual"/>
        </w:rPr>
      </w:pPr>
      <w:r>
        <w:t>6.2.1.7</w:t>
      </w:r>
      <w:r>
        <w:rPr>
          <w:rFonts w:asciiTheme="minorHAnsi" w:eastAsiaTheme="minorEastAsia" w:hAnsiTheme="minorHAnsi" w:cstheme="minorBidi"/>
          <w:kern w:val="2"/>
          <w:sz w:val="24"/>
          <w:szCs w:val="24"/>
          <w:lang w:eastAsia="en-GB"/>
          <w14:ligatures w14:val="standardContextual"/>
        </w:rPr>
        <w:tab/>
      </w:r>
      <w:r>
        <w:t>UE maximum output power for power class 7</w:t>
      </w:r>
      <w:r>
        <w:tab/>
      </w:r>
      <w:r>
        <w:fldChar w:fldCharType="begin"/>
      </w:r>
      <w:r>
        <w:instrText xml:space="preserve"> PAGEREF _Toc169872361 \h </w:instrText>
      </w:r>
      <w:r>
        <w:fldChar w:fldCharType="separate"/>
      </w:r>
      <w:r>
        <w:t>74</w:t>
      </w:r>
      <w:r>
        <w:fldChar w:fldCharType="end"/>
      </w:r>
    </w:p>
    <w:p w14:paraId="69C97E80" w14:textId="76D5AB82" w:rsidR="00A1110B" w:rsidRDefault="00A1110B">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UE maximum output power reduction</w:t>
      </w:r>
      <w:r>
        <w:tab/>
      </w:r>
      <w:r>
        <w:fldChar w:fldCharType="begin"/>
      </w:r>
      <w:r>
        <w:instrText xml:space="preserve"> PAGEREF _Toc169872362 \h </w:instrText>
      </w:r>
      <w:r>
        <w:fldChar w:fldCharType="separate"/>
      </w:r>
      <w:r>
        <w:t>75</w:t>
      </w:r>
      <w:r>
        <w:fldChar w:fldCharType="end"/>
      </w:r>
    </w:p>
    <w:p w14:paraId="7206E4F7" w14:textId="745A3571"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Malgun Gothic"/>
        </w:rPr>
        <w:t>6.2.2.0</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General</w:t>
      </w:r>
      <w:r>
        <w:tab/>
      </w:r>
      <w:r>
        <w:fldChar w:fldCharType="begin"/>
      </w:r>
      <w:r>
        <w:instrText xml:space="preserve"> PAGEREF _Toc169872363 \h </w:instrText>
      </w:r>
      <w:r>
        <w:fldChar w:fldCharType="separate"/>
      </w:r>
      <w:r>
        <w:t>75</w:t>
      </w:r>
      <w:r>
        <w:fldChar w:fldCharType="end"/>
      </w:r>
    </w:p>
    <w:p w14:paraId="0D8ACA39" w14:textId="6D5CDA1E" w:rsidR="00A1110B" w:rsidRDefault="00A1110B">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UE maximum output power reduction for power class 1</w:t>
      </w:r>
      <w:r>
        <w:tab/>
      </w:r>
      <w:r>
        <w:fldChar w:fldCharType="begin"/>
      </w:r>
      <w:r>
        <w:instrText xml:space="preserve"> PAGEREF _Toc169872364 \h </w:instrText>
      </w:r>
      <w:r>
        <w:fldChar w:fldCharType="separate"/>
      </w:r>
      <w:r>
        <w:t>75</w:t>
      </w:r>
      <w:r>
        <w:fldChar w:fldCharType="end"/>
      </w:r>
    </w:p>
    <w:p w14:paraId="207CB52A" w14:textId="38E39291" w:rsidR="00A1110B" w:rsidRDefault="00A1110B">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UE maximum output power reduction for power class 2</w:t>
      </w:r>
      <w:r>
        <w:tab/>
      </w:r>
      <w:r>
        <w:fldChar w:fldCharType="begin"/>
      </w:r>
      <w:r>
        <w:instrText xml:space="preserve"> PAGEREF _Toc169872365 \h </w:instrText>
      </w:r>
      <w:r>
        <w:fldChar w:fldCharType="separate"/>
      </w:r>
      <w:r>
        <w:t>77</w:t>
      </w:r>
      <w:r>
        <w:fldChar w:fldCharType="end"/>
      </w:r>
    </w:p>
    <w:p w14:paraId="6B3ED888" w14:textId="729A1980" w:rsidR="00A1110B" w:rsidRDefault="00A1110B">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UE maximum output power reduction for power class 3</w:t>
      </w:r>
      <w:r>
        <w:tab/>
      </w:r>
      <w:r>
        <w:fldChar w:fldCharType="begin"/>
      </w:r>
      <w:r>
        <w:instrText xml:space="preserve"> PAGEREF _Toc169872366 \h </w:instrText>
      </w:r>
      <w:r>
        <w:fldChar w:fldCharType="separate"/>
      </w:r>
      <w:r>
        <w:t>77</w:t>
      </w:r>
      <w:r>
        <w:fldChar w:fldCharType="end"/>
      </w:r>
    </w:p>
    <w:p w14:paraId="6505D629" w14:textId="262E0326" w:rsidR="00A1110B" w:rsidRDefault="00A1110B">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UE maximum output power reduction for power class 4</w:t>
      </w:r>
      <w:r>
        <w:tab/>
      </w:r>
      <w:r>
        <w:fldChar w:fldCharType="begin"/>
      </w:r>
      <w:r>
        <w:instrText xml:space="preserve"> PAGEREF _Toc169872367 \h </w:instrText>
      </w:r>
      <w:r>
        <w:fldChar w:fldCharType="separate"/>
      </w:r>
      <w:r>
        <w:t>79</w:t>
      </w:r>
      <w:r>
        <w:fldChar w:fldCharType="end"/>
      </w:r>
    </w:p>
    <w:p w14:paraId="2BF5CD5F" w14:textId="01AC9624" w:rsidR="00A1110B" w:rsidRDefault="00A1110B">
      <w:pPr>
        <w:pStyle w:val="TOC4"/>
        <w:rPr>
          <w:rFonts w:asciiTheme="minorHAnsi" w:eastAsiaTheme="minorEastAsia" w:hAnsiTheme="minorHAnsi" w:cstheme="minorBidi"/>
          <w:kern w:val="2"/>
          <w:sz w:val="24"/>
          <w:szCs w:val="24"/>
          <w:lang w:eastAsia="en-GB"/>
          <w14:ligatures w14:val="standardContextual"/>
        </w:rPr>
      </w:pPr>
      <w:r>
        <w:t>6.2.2.5</w:t>
      </w:r>
      <w:r>
        <w:rPr>
          <w:rFonts w:asciiTheme="minorHAnsi" w:eastAsiaTheme="minorEastAsia" w:hAnsiTheme="minorHAnsi" w:cstheme="minorBidi"/>
          <w:kern w:val="2"/>
          <w:sz w:val="24"/>
          <w:szCs w:val="24"/>
          <w:lang w:eastAsia="en-GB"/>
          <w14:ligatures w14:val="standardContextual"/>
        </w:rPr>
        <w:tab/>
      </w:r>
      <w:r>
        <w:t>UE maximum output power reduction for power class 5</w:t>
      </w:r>
      <w:r>
        <w:tab/>
      </w:r>
      <w:r>
        <w:fldChar w:fldCharType="begin"/>
      </w:r>
      <w:r>
        <w:instrText xml:space="preserve"> PAGEREF _Toc169872368 \h </w:instrText>
      </w:r>
      <w:r>
        <w:fldChar w:fldCharType="separate"/>
      </w:r>
      <w:r>
        <w:t>79</w:t>
      </w:r>
      <w:r>
        <w:fldChar w:fldCharType="end"/>
      </w:r>
    </w:p>
    <w:p w14:paraId="0FD46D43" w14:textId="1CE1B9E9" w:rsidR="00A1110B" w:rsidRDefault="00A1110B">
      <w:pPr>
        <w:pStyle w:val="TOC4"/>
        <w:rPr>
          <w:rFonts w:asciiTheme="minorHAnsi" w:eastAsiaTheme="minorEastAsia" w:hAnsiTheme="minorHAnsi" w:cstheme="minorBidi"/>
          <w:kern w:val="2"/>
          <w:sz w:val="24"/>
          <w:szCs w:val="24"/>
          <w:lang w:eastAsia="en-GB"/>
          <w14:ligatures w14:val="standardContextual"/>
        </w:rPr>
      </w:pPr>
      <w:r>
        <w:t>6.2.2.6</w:t>
      </w:r>
      <w:r>
        <w:rPr>
          <w:rFonts w:asciiTheme="minorHAnsi" w:eastAsiaTheme="minorEastAsia" w:hAnsiTheme="minorHAnsi" w:cstheme="minorBidi"/>
          <w:kern w:val="2"/>
          <w:sz w:val="24"/>
          <w:szCs w:val="24"/>
          <w:lang w:eastAsia="en-GB"/>
          <w14:ligatures w14:val="standardContextual"/>
        </w:rPr>
        <w:tab/>
      </w:r>
      <w:r>
        <w:t>UE maximum output power reduction for power class 6</w:t>
      </w:r>
      <w:r>
        <w:tab/>
      </w:r>
      <w:r>
        <w:fldChar w:fldCharType="begin"/>
      </w:r>
      <w:r>
        <w:instrText xml:space="preserve"> PAGEREF _Toc169872369 \h </w:instrText>
      </w:r>
      <w:r>
        <w:fldChar w:fldCharType="separate"/>
      </w:r>
      <w:r>
        <w:t>79</w:t>
      </w:r>
      <w:r>
        <w:fldChar w:fldCharType="end"/>
      </w:r>
    </w:p>
    <w:p w14:paraId="63705C35" w14:textId="6BA59622" w:rsidR="00A1110B" w:rsidRDefault="00A1110B">
      <w:pPr>
        <w:pStyle w:val="TOC4"/>
        <w:rPr>
          <w:rFonts w:asciiTheme="minorHAnsi" w:eastAsiaTheme="minorEastAsia" w:hAnsiTheme="minorHAnsi" w:cstheme="minorBidi"/>
          <w:kern w:val="2"/>
          <w:sz w:val="24"/>
          <w:szCs w:val="24"/>
          <w:lang w:eastAsia="en-GB"/>
          <w14:ligatures w14:val="standardContextual"/>
        </w:rPr>
      </w:pPr>
      <w:r>
        <w:t>6.2.2.7</w:t>
      </w:r>
      <w:r>
        <w:rPr>
          <w:rFonts w:asciiTheme="minorHAnsi" w:eastAsiaTheme="minorEastAsia" w:hAnsiTheme="minorHAnsi" w:cstheme="minorBidi"/>
          <w:kern w:val="2"/>
          <w:sz w:val="24"/>
          <w:szCs w:val="24"/>
          <w:lang w:eastAsia="en-GB"/>
          <w14:ligatures w14:val="standardContextual"/>
        </w:rPr>
        <w:tab/>
      </w:r>
      <w:r>
        <w:t>UE maximum output power reduction for power class 7</w:t>
      </w:r>
      <w:r>
        <w:tab/>
      </w:r>
      <w:r>
        <w:fldChar w:fldCharType="begin"/>
      </w:r>
      <w:r>
        <w:instrText xml:space="preserve"> PAGEREF _Toc169872370 \h </w:instrText>
      </w:r>
      <w:r>
        <w:fldChar w:fldCharType="separate"/>
      </w:r>
      <w:r>
        <w:t>79</w:t>
      </w:r>
      <w:r>
        <w:fldChar w:fldCharType="end"/>
      </w:r>
    </w:p>
    <w:p w14:paraId="688E5849" w14:textId="740649C8" w:rsidR="00A1110B" w:rsidRDefault="00A1110B">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UE maximum output power with additional requirements</w:t>
      </w:r>
      <w:r>
        <w:tab/>
      </w:r>
      <w:r>
        <w:fldChar w:fldCharType="begin"/>
      </w:r>
      <w:r>
        <w:instrText xml:space="preserve"> PAGEREF _Toc169872371 \h </w:instrText>
      </w:r>
      <w:r>
        <w:fldChar w:fldCharType="separate"/>
      </w:r>
      <w:r>
        <w:t>79</w:t>
      </w:r>
      <w:r>
        <w:fldChar w:fldCharType="end"/>
      </w:r>
    </w:p>
    <w:p w14:paraId="37DDCC1A" w14:textId="7F8D0541" w:rsidR="00A1110B" w:rsidRDefault="00A1110B">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_Toc169872372 \h </w:instrText>
      </w:r>
      <w:r>
        <w:fldChar w:fldCharType="separate"/>
      </w:r>
      <w:r>
        <w:t>79</w:t>
      </w:r>
      <w:r>
        <w:fldChar w:fldCharType="end"/>
      </w:r>
    </w:p>
    <w:p w14:paraId="52EBC448" w14:textId="6F3A8CB7" w:rsidR="00A1110B" w:rsidRDefault="00A1110B">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_Toc169872373 \h </w:instrText>
      </w:r>
      <w:r>
        <w:fldChar w:fldCharType="separate"/>
      </w:r>
      <w:r>
        <w:t>81</w:t>
      </w:r>
      <w:r>
        <w:fldChar w:fldCharType="end"/>
      </w:r>
    </w:p>
    <w:p w14:paraId="39D5D8E5" w14:textId="1F24487C" w:rsidR="00A1110B" w:rsidRDefault="00A1110B">
      <w:pPr>
        <w:pStyle w:val="TOC5"/>
        <w:rPr>
          <w:rFonts w:asciiTheme="minorHAnsi" w:eastAsiaTheme="minorEastAsia" w:hAnsiTheme="minorHAnsi" w:cstheme="minorBidi"/>
          <w:kern w:val="2"/>
          <w:sz w:val="24"/>
          <w:szCs w:val="24"/>
          <w:lang w:eastAsia="en-GB"/>
          <w14:ligatures w14:val="standardContextual"/>
        </w:rPr>
      </w:pPr>
      <w:r w:rsidRPr="00567B99">
        <w:rPr>
          <w:snapToGrid w:val="0"/>
          <w:lang w:eastAsia="zh-CN"/>
        </w:rPr>
        <w:t>6.2.3.2.1</w:t>
      </w:r>
      <w:r>
        <w:rPr>
          <w:rFonts w:asciiTheme="minorHAnsi" w:eastAsiaTheme="minorEastAsia" w:hAnsiTheme="minorHAnsi" w:cstheme="minorBidi"/>
          <w:kern w:val="2"/>
          <w:sz w:val="24"/>
          <w:szCs w:val="24"/>
          <w:lang w:eastAsia="en-GB"/>
          <w14:ligatures w14:val="standardContextual"/>
        </w:rPr>
        <w:tab/>
      </w:r>
      <w:r w:rsidRPr="00567B99">
        <w:rPr>
          <w:snapToGrid w:val="0"/>
          <w:lang w:eastAsia="zh-CN"/>
        </w:rPr>
        <w:t>Void</w:t>
      </w:r>
      <w:r>
        <w:tab/>
      </w:r>
      <w:r>
        <w:fldChar w:fldCharType="begin"/>
      </w:r>
      <w:r>
        <w:instrText xml:space="preserve"> PAGEREF _Toc169872374 \h </w:instrText>
      </w:r>
      <w:r>
        <w:fldChar w:fldCharType="separate"/>
      </w:r>
      <w:r>
        <w:t>81</w:t>
      </w:r>
      <w:r>
        <w:fldChar w:fldCharType="end"/>
      </w:r>
    </w:p>
    <w:p w14:paraId="5BEEA1C1" w14:textId="7CC643C6" w:rsidR="00A1110B" w:rsidRDefault="00A1110B">
      <w:pPr>
        <w:pStyle w:val="TOC5"/>
        <w:rPr>
          <w:rFonts w:asciiTheme="minorHAnsi" w:eastAsiaTheme="minorEastAsia" w:hAnsiTheme="minorHAnsi" w:cstheme="minorBidi"/>
          <w:kern w:val="2"/>
          <w:sz w:val="24"/>
          <w:szCs w:val="24"/>
          <w:lang w:eastAsia="en-GB"/>
          <w14:ligatures w14:val="standardContextual"/>
        </w:rPr>
      </w:pPr>
      <w:r w:rsidRPr="00567B99">
        <w:rPr>
          <w:snapToGrid w:val="0"/>
          <w:lang w:eastAsia="zh-CN"/>
        </w:rPr>
        <w:t>6.2.3.2.2</w:t>
      </w:r>
      <w:r>
        <w:rPr>
          <w:rFonts w:asciiTheme="minorHAnsi" w:eastAsiaTheme="minorEastAsia" w:hAnsiTheme="minorHAnsi" w:cstheme="minorBidi"/>
          <w:kern w:val="2"/>
          <w:sz w:val="24"/>
          <w:szCs w:val="24"/>
          <w:lang w:eastAsia="en-GB"/>
          <w14:ligatures w14:val="standardContextual"/>
        </w:rPr>
        <w:tab/>
      </w:r>
      <w:r w:rsidRPr="00567B99">
        <w:rPr>
          <w:snapToGrid w:val="0"/>
          <w:lang w:eastAsia="zh-CN"/>
        </w:rPr>
        <w:t>Void</w:t>
      </w:r>
      <w:r>
        <w:tab/>
      </w:r>
      <w:r>
        <w:fldChar w:fldCharType="begin"/>
      </w:r>
      <w:r>
        <w:instrText xml:space="preserve"> PAGEREF _Toc169872375 \h </w:instrText>
      </w:r>
      <w:r>
        <w:fldChar w:fldCharType="separate"/>
      </w:r>
      <w:r>
        <w:t>81</w:t>
      </w:r>
      <w:r>
        <w:fldChar w:fldCharType="end"/>
      </w:r>
    </w:p>
    <w:p w14:paraId="6CC05DC6" w14:textId="2F0F65F3" w:rsidR="00A1110B" w:rsidRDefault="00A1110B">
      <w:pPr>
        <w:pStyle w:val="TOC5"/>
        <w:rPr>
          <w:rFonts w:asciiTheme="minorHAnsi" w:eastAsiaTheme="minorEastAsia" w:hAnsiTheme="minorHAnsi" w:cstheme="minorBidi"/>
          <w:kern w:val="2"/>
          <w:sz w:val="24"/>
          <w:szCs w:val="24"/>
          <w:lang w:eastAsia="en-GB"/>
          <w14:ligatures w14:val="standardContextual"/>
        </w:rPr>
      </w:pPr>
      <w:r w:rsidRPr="00567B99">
        <w:rPr>
          <w:snapToGrid w:val="0"/>
          <w:lang w:eastAsia="zh-CN"/>
        </w:rPr>
        <w:t>6.2.3.2.3</w:t>
      </w:r>
      <w:r>
        <w:rPr>
          <w:rFonts w:asciiTheme="minorHAnsi" w:eastAsiaTheme="minorEastAsia" w:hAnsiTheme="minorHAnsi" w:cstheme="minorBidi"/>
          <w:kern w:val="2"/>
          <w:sz w:val="24"/>
          <w:szCs w:val="24"/>
          <w:lang w:eastAsia="en-GB"/>
          <w14:ligatures w14:val="standardContextual"/>
        </w:rPr>
        <w:tab/>
      </w:r>
      <w:r w:rsidRPr="00567B99">
        <w:rPr>
          <w:snapToGrid w:val="0"/>
          <w:lang w:eastAsia="zh-CN"/>
        </w:rPr>
        <w:t>Void</w:t>
      </w:r>
      <w:r>
        <w:tab/>
      </w:r>
      <w:r>
        <w:fldChar w:fldCharType="begin"/>
      </w:r>
      <w:r>
        <w:instrText xml:space="preserve"> PAGEREF _Toc169872376 \h </w:instrText>
      </w:r>
      <w:r>
        <w:fldChar w:fldCharType="separate"/>
      </w:r>
      <w:r>
        <w:t>81</w:t>
      </w:r>
      <w:r>
        <w:fldChar w:fldCharType="end"/>
      </w:r>
    </w:p>
    <w:p w14:paraId="2ADA6E04" w14:textId="6589D155" w:rsidR="00A1110B" w:rsidRDefault="00A1110B">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_Toc169872377 \h </w:instrText>
      </w:r>
      <w:r>
        <w:fldChar w:fldCharType="separate"/>
      </w:r>
      <w:r>
        <w:t>81</w:t>
      </w:r>
      <w:r>
        <w:fldChar w:fldCharType="end"/>
      </w:r>
    </w:p>
    <w:p w14:paraId="18BB5750" w14:textId="5EA736DF" w:rsidR="00A1110B" w:rsidRDefault="00A1110B">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_Toc169872378 \h </w:instrText>
      </w:r>
      <w:r>
        <w:fldChar w:fldCharType="separate"/>
      </w:r>
      <w:r>
        <w:t>81</w:t>
      </w:r>
      <w:r>
        <w:fldChar w:fldCharType="end"/>
      </w:r>
    </w:p>
    <w:p w14:paraId="661152F4" w14:textId="4AD0A685" w:rsidR="00A1110B" w:rsidRDefault="00A1110B">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A-MPR for NS_202</w:t>
      </w:r>
      <w:r>
        <w:tab/>
      </w:r>
      <w:r>
        <w:fldChar w:fldCharType="begin"/>
      </w:r>
      <w:r>
        <w:instrText xml:space="preserve"> PAGEREF _Toc169872379 \h </w:instrText>
      </w:r>
      <w:r>
        <w:fldChar w:fldCharType="separate"/>
      </w:r>
      <w:r>
        <w:t>81</w:t>
      </w:r>
      <w:r>
        <w:fldChar w:fldCharType="end"/>
      </w:r>
    </w:p>
    <w:p w14:paraId="41A85200" w14:textId="37C159A9" w:rsidR="00A1110B" w:rsidRDefault="00A1110B">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A-MPR for NS_202 for power class 1</w:t>
      </w:r>
      <w:r>
        <w:tab/>
      </w:r>
      <w:r>
        <w:fldChar w:fldCharType="begin"/>
      </w:r>
      <w:r>
        <w:instrText xml:space="preserve"> PAGEREF _Toc169872380 \h </w:instrText>
      </w:r>
      <w:r>
        <w:fldChar w:fldCharType="separate"/>
      </w:r>
      <w:r>
        <w:t>81</w:t>
      </w:r>
      <w:r>
        <w:fldChar w:fldCharType="end"/>
      </w:r>
    </w:p>
    <w:p w14:paraId="715EB166" w14:textId="3F20FBB5" w:rsidR="00A1110B" w:rsidRDefault="00A1110B">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A-MPR for NS_202 for power class 2</w:t>
      </w:r>
      <w:r>
        <w:tab/>
      </w:r>
      <w:r>
        <w:fldChar w:fldCharType="begin"/>
      </w:r>
      <w:r>
        <w:instrText xml:space="preserve"> PAGEREF _Toc169872381 \h </w:instrText>
      </w:r>
      <w:r>
        <w:fldChar w:fldCharType="separate"/>
      </w:r>
      <w:r>
        <w:t>81</w:t>
      </w:r>
      <w:r>
        <w:fldChar w:fldCharType="end"/>
      </w:r>
    </w:p>
    <w:p w14:paraId="58C8895E" w14:textId="607227D5" w:rsidR="00A1110B" w:rsidRDefault="00A1110B">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A-MPR for NS_202 for power class 3</w:t>
      </w:r>
      <w:r>
        <w:tab/>
      </w:r>
      <w:r>
        <w:fldChar w:fldCharType="begin"/>
      </w:r>
      <w:r>
        <w:instrText xml:space="preserve"> PAGEREF _Toc169872382 \h </w:instrText>
      </w:r>
      <w:r>
        <w:fldChar w:fldCharType="separate"/>
      </w:r>
      <w:r>
        <w:t>81</w:t>
      </w:r>
      <w:r>
        <w:fldChar w:fldCharType="end"/>
      </w:r>
    </w:p>
    <w:p w14:paraId="204AC9F8" w14:textId="43BCFD5C" w:rsidR="00A1110B" w:rsidRDefault="00A1110B">
      <w:pPr>
        <w:pStyle w:val="TOC5"/>
        <w:rPr>
          <w:rFonts w:asciiTheme="minorHAnsi" w:eastAsiaTheme="minorEastAsia" w:hAnsiTheme="minorHAnsi" w:cstheme="minorBidi"/>
          <w:kern w:val="2"/>
          <w:sz w:val="24"/>
          <w:szCs w:val="24"/>
          <w:lang w:eastAsia="en-GB"/>
          <w14:ligatures w14:val="standardContextual"/>
        </w:rPr>
      </w:pPr>
      <w:r>
        <w:t>6.2.3.3.4</w:t>
      </w:r>
      <w:r>
        <w:rPr>
          <w:rFonts w:asciiTheme="minorHAnsi" w:eastAsiaTheme="minorEastAsia" w:hAnsiTheme="minorHAnsi" w:cstheme="minorBidi"/>
          <w:kern w:val="2"/>
          <w:sz w:val="24"/>
          <w:szCs w:val="24"/>
          <w:lang w:eastAsia="en-GB"/>
          <w14:ligatures w14:val="standardContextual"/>
        </w:rPr>
        <w:tab/>
      </w:r>
      <w:r>
        <w:t>A-MPR for NS_202 for power class 4</w:t>
      </w:r>
      <w:r>
        <w:tab/>
      </w:r>
      <w:r>
        <w:fldChar w:fldCharType="begin"/>
      </w:r>
      <w:r>
        <w:instrText xml:space="preserve"> PAGEREF _Toc169872383 \h </w:instrText>
      </w:r>
      <w:r>
        <w:fldChar w:fldCharType="separate"/>
      </w:r>
      <w:r>
        <w:t>81</w:t>
      </w:r>
      <w:r>
        <w:fldChar w:fldCharType="end"/>
      </w:r>
    </w:p>
    <w:p w14:paraId="7032FB5E" w14:textId="17597601" w:rsidR="00A1110B" w:rsidRDefault="00A1110B">
      <w:pPr>
        <w:pStyle w:val="TOC5"/>
        <w:rPr>
          <w:rFonts w:asciiTheme="minorHAnsi" w:eastAsiaTheme="minorEastAsia" w:hAnsiTheme="minorHAnsi" w:cstheme="minorBidi"/>
          <w:kern w:val="2"/>
          <w:sz w:val="24"/>
          <w:szCs w:val="24"/>
          <w:lang w:eastAsia="en-GB"/>
          <w14:ligatures w14:val="standardContextual"/>
        </w:rPr>
      </w:pPr>
      <w:r>
        <w:t>6.2.3.3.5</w:t>
      </w:r>
      <w:r>
        <w:rPr>
          <w:rFonts w:asciiTheme="minorHAnsi" w:eastAsiaTheme="minorEastAsia" w:hAnsiTheme="minorHAnsi" w:cstheme="minorBidi"/>
          <w:kern w:val="2"/>
          <w:sz w:val="24"/>
          <w:szCs w:val="24"/>
          <w:lang w:eastAsia="en-GB"/>
          <w14:ligatures w14:val="standardContextual"/>
        </w:rPr>
        <w:tab/>
      </w:r>
      <w:r>
        <w:t>A-MPR for NS_202 for power class 5</w:t>
      </w:r>
      <w:r>
        <w:tab/>
      </w:r>
      <w:r>
        <w:fldChar w:fldCharType="begin"/>
      </w:r>
      <w:r>
        <w:instrText xml:space="preserve"> PAGEREF _Toc169872384 \h </w:instrText>
      </w:r>
      <w:r>
        <w:fldChar w:fldCharType="separate"/>
      </w:r>
      <w:r>
        <w:t>81</w:t>
      </w:r>
      <w:r>
        <w:fldChar w:fldCharType="end"/>
      </w:r>
    </w:p>
    <w:p w14:paraId="6EE241E7" w14:textId="3F9E724B" w:rsidR="00A1110B" w:rsidRDefault="00A1110B">
      <w:pPr>
        <w:pStyle w:val="TOC5"/>
        <w:rPr>
          <w:rFonts w:asciiTheme="minorHAnsi" w:eastAsiaTheme="minorEastAsia" w:hAnsiTheme="minorHAnsi" w:cstheme="minorBidi"/>
          <w:kern w:val="2"/>
          <w:sz w:val="24"/>
          <w:szCs w:val="24"/>
          <w:lang w:eastAsia="en-GB"/>
          <w14:ligatures w14:val="standardContextual"/>
        </w:rPr>
      </w:pPr>
      <w:r>
        <w:t>6.2.3.3.6</w:t>
      </w:r>
      <w:r>
        <w:rPr>
          <w:rFonts w:asciiTheme="minorHAnsi" w:eastAsiaTheme="minorEastAsia" w:hAnsiTheme="minorHAnsi" w:cstheme="minorBidi"/>
          <w:kern w:val="2"/>
          <w:sz w:val="24"/>
          <w:szCs w:val="24"/>
          <w:lang w:eastAsia="en-GB"/>
          <w14:ligatures w14:val="standardContextual"/>
        </w:rPr>
        <w:tab/>
      </w:r>
      <w:r>
        <w:t>A-MPR for NS_202 for power class 6</w:t>
      </w:r>
      <w:r>
        <w:tab/>
      </w:r>
      <w:r>
        <w:fldChar w:fldCharType="begin"/>
      </w:r>
      <w:r>
        <w:instrText xml:space="preserve"> PAGEREF _Toc169872385 \h </w:instrText>
      </w:r>
      <w:r>
        <w:fldChar w:fldCharType="separate"/>
      </w:r>
      <w:r>
        <w:t>81</w:t>
      </w:r>
      <w:r>
        <w:fldChar w:fldCharType="end"/>
      </w:r>
    </w:p>
    <w:p w14:paraId="79072563" w14:textId="095C2527" w:rsidR="00A1110B" w:rsidRDefault="00A1110B">
      <w:pPr>
        <w:pStyle w:val="TOC5"/>
        <w:rPr>
          <w:rFonts w:asciiTheme="minorHAnsi" w:eastAsiaTheme="minorEastAsia" w:hAnsiTheme="minorHAnsi" w:cstheme="minorBidi"/>
          <w:kern w:val="2"/>
          <w:sz w:val="24"/>
          <w:szCs w:val="24"/>
          <w:lang w:eastAsia="en-GB"/>
          <w14:ligatures w14:val="standardContextual"/>
        </w:rPr>
      </w:pPr>
      <w:r>
        <w:t>6.2.3.3.7</w:t>
      </w:r>
      <w:r>
        <w:rPr>
          <w:rFonts w:asciiTheme="minorHAnsi" w:eastAsiaTheme="minorEastAsia" w:hAnsiTheme="minorHAnsi" w:cstheme="minorBidi"/>
          <w:kern w:val="2"/>
          <w:sz w:val="24"/>
          <w:szCs w:val="24"/>
          <w:lang w:eastAsia="en-GB"/>
          <w14:ligatures w14:val="standardContextual"/>
        </w:rPr>
        <w:tab/>
      </w:r>
      <w:r>
        <w:t>A-MPR for NS_202 for power class 7</w:t>
      </w:r>
      <w:r>
        <w:tab/>
      </w:r>
      <w:r>
        <w:fldChar w:fldCharType="begin"/>
      </w:r>
      <w:r>
        <w:instrText xml:space="preserve"> PAGEREF _Toc169872386 \h </w:instrText>
      </w:r>
      <w:r>
        <w:fldChar w:fldCharType="separate"/>
      </w:r>
      <w:r>
        <w:t>81</w:t>
      </w:r>
      <w:r>
        <w:fldChar w:fldCharType="end"/>
      </w:r>
    </w:p>
    <w:p w14:paraId="22324B84" w14:textId="1B1CBAB2"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Malgun Gothic"/>
        </w:rPr>
        <w:t>6.2.3.4</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A-MPR for NS_203</w:t>
      </w:r>
      <w:r>
        <w:tab/>
      </w:r>
      <w:r>
        <w:fldChar w:fldCharType="begin"/>
      </w:r>
      <w:r>
        <w:instrText xml:space="preserve"> PAGEREF _Toc169872387 \h </w:instrText>
      </w:r>
      <w:r>
        <w:fldChar w:fldCharType="separate"/>
      </w:r>
      <w:r>
        <w:t>81</w:t>
      </w:r>
      <w:r>
        <w:fldChar w:fldCharType="end"/>
      </w:r>
    </w:p>
    <w:p w14:paraId="7E87C6DD" w14:textId="68D7389B" w:rsidR="00A1110B" w:rsidRDefault="00A1110B">
      <w:pPr>
        <w:pStyle w:val="TOC5"/>
        <w:rPr>
          <w:rFonts w:asciiTheme="minorHAnsi" w:eastAsiaTheme="minorEastAsia" w:hAnsiTheme="minorHAnsi" w:cstheme="minorBidi"/>
          <w:kern w:val="2"/>
          <w:sz w:val="24"/>
          <w:szCs w:val="24"/>
          <w:lang w:eastAsia="en-GB"/>
          <w14:ligatures w14:val="standardContextual"/>
        </w:rPr>
      </w:pPr>
      <w:r w:rsidRPr="00567B99">
        <w:rPr>
          <w:rFonts w:eastAsia="Malgun Gothic"/>
          <w:snapToGrid w:val="0"/>
          <w:lang w:eastAsia="zh-CN"/>
        </w:rPr>
        <w:t>6.2.3.4.1</w:t>
      </w:r>
      <w:r>
        <w:rPr>
          <w:rFonts w:asciiTheme="minorHAnsi" w:eastAsiaTheme="minorEastAsia" w:hAnsiTheme="minorHAnsi" w:cstheme="minorBidi"/>
          <w:kern w:val="2"/>
          <w:sz w:val="24"/>
          <w:szCs w:val="24"/>
          <w:lang w:eastAsia="en-GB"/>
          <w14:ligatures w14:val="standardContextual"/>
        </w:rPr>
        <w:tab/>
      </w:r>
      <w:r w:rsidRPr="00567B99">
        <w:rPr>
          <w:rFonts w:eastAsia="Malgun Gothic"/>
          <w:snapToGrid w:val="0"/>
          <w:lang w:eastAsia="zh-CN"/>
        </w:rPr>
        <w:t>A-MPR for NS_203 for power class 1</w:t>
      </w:r>
      <w:r>
        <w:tab/>
      </w:r>
      <w:r>
        <w:fldChar w:fldCharType="begin"/>
      </w:r>
      <w:r>
        <w:instrText xml:space="preserve"> PAGEREF _Toc169872388 \h </w:instrText>
      </w:r>
      <w:r>
        <w:fldChar w:fldCharType="separate"/>
      </w:r>
      <w:r>
        <w:t>81</w:t>
      </w:r>
      <w:r>
        <w:fldChar w:fldCharType="end"/>
      </w:r>
    </w:p>
    <w:p w14:paraId="39E50A2A" w14:textId="18C2973A" w:rsidR="00A1110B" w:rsidRDefault="00A1110B">
      <w:pPr>
        <w:pStyle w:val="TOC5"/>
        <w:rPr>
          <w:rFonts w:asciiTheme="minorHAnsi" w:eastAsiaTheme="minorEastAsia" w:hAnsiTheme="minorHAnsi" w:cstheme="minorBidi"/>
          <w:kern w:val="2"/>
          <w:sz w:val="24"/>
          <w:szCs w:val="24"/>
          <w:lang w:eastAsia="en-GB"/>
          <w14:ligatures w14:val="standardContextual"/>
        </w:rPr>
      </w:pPr>
      <w:r w:rsidRPr="00567B99">
        <w:rPr>
          <w:rFonts w:eastAsia="Malgun Gothic"/>
          <w:snapToGrid w:val="0"/>
          <w:lang w:eastAsia="zh-CN"/>
        </w:rPr>
        <w:t>6.2.3.4.2</w:t>
      </w:r>
      <w:r>
        <w:rPr>
          <w:rFonts w:asciiTheme="minorHAnsi" w:eastAsiaTheme="minorEastAsia" w:hAnsiTheme="minorHAnsi" w:cstheme="minorBidi"/>
          <w:kern w:val="2"/>
          <w:sz w:val="24"/>
          <w:szCs w:val="24"/>
          <w:lang w:eastAsia="en-GB"/>
          <w14:ligatures w14:val="standardContextual"/>
        </w:rPr>
        <w:tab/>
      </w:r>
      <w:r w:rsidRPr="00567B99">
        <w:rPr>
          <w:rFonts w:eastAsia="Malgun Gothic"/>
          <w:snapToGrid w:val="0"/>
          <w:lang w:eastAsia="zh-CN"/>
        </w:rPr>
        <w:t>A-MPR for NS_203 for power class 2</w:t>
      </w:r>
      <w:r>
        <w:tab/>
      </w:r>
      <w:r>
        <w:fldChar w:fldCharType="begin"/>
      </w:r>
      <w:r>
        <w:instrText xml:space="preserve"> PAGEREF _Toc169872389 \h </w:instrText>
      </w:r>
      <w:r>
        <w:fldChar w:fldCharType="separate"/>
      </w:r>
      <w:r>
        <w:t>82</w:t>
      </w:r>
      <w:r>
        <w:fldChar w:fldCharType="end"/>
      </w:r>
    </w:p>
    <w:p w14:paraId="22C3CD18" w14:textId="2D13B557" w:rsidR="00A1110B" w:rsidRDefault="00A1110B">
      <w:pPr>
        <w:pStyle w:val="TOC5"/>
        <w:rPr>
          <w:rFonts w:asciiTheme="minorHAnsi" w:eastAsiaTheme="minorEastAsia" w:hAnsiTheme="minorHAnsi" w:cstheme="minorBidi"/>
          <w:kern w:val="2"/>
          <w:sz w:val="24"/>
          <w:szCs w:val="24"/>
          <w:lang w:eastAsia="en-GB"/>
          <w14:ligatures w14:val="standardContextual"/>
        </w:rPr>
      </w:pPr>
      <w:r w:rsidRPr="00567B99">
        <w:rPr>
          <w:rFonts w:eastAsia="Malgun Gothic"/>
          <w:snapToGrid w:val="0"/>
          <w:lang w:eastAsia="zh-CN"/>
        </w:rPr>
        <w:t>6.2.3.4.3</w:t>
      </w:r>
      <w:r>
        <w:rPr>
          <w:rFonts w:asciiTheme="minorHAnsi" w:eastAsiaTheme="minorEastAsia" w:hAnsiTheme="minorHAnsi" w:cstheme="minorBidi"/>
          <w:kern w:val="2"/>
          <w:sz w:val="24"/>
          <w:szCs w:val="24"/>
          <w:lang w:eastAsia="en-GB"/>
          <w14:ligatures w14:val="standardContextual"/>
        </w:rPr>
        <w:tab/>
      </w:r>
      <w:r w:rsidRPr="00567B99">
        <w:rPr>
          <w:rFonts w:eastAsia="Malgun Gothic"/>
          <w:snapToGrid w:val="0"/>
          <w:lang w:eastAsia="zh-CN"/>
        </w:rPr>
        <w:t>A-MPR for NS_203 for power class 3</w:t>
      </w:r>
      <w:r>
        <w:tab/>
      </w:r>
      <w:r>
        <w:fldChar w:fldCharType="begin"/>
      </w:r>
      <w:r>
        <w:instrText xml:space="preserve"> PAGEREF _Toc169872390 \h </w:instrText>
      </w:r>
      <w:r>
        <w:fldChar w:fldCharType="separate"/>
      </w:r>
      <w:r>
        <w:t>82</w:t>
      </w:r>
      <w:r>
        <w:fldChar w:fldCharType="end"/>
      </w:r>
    </w:p>
    <w:p w14:paraId="4C9FD168" w14:textId="0889946D" w:rsidR="00A1110B" w:rsidRDefault="00A1110B">
      <w:pPr>
        <w:pStyle w:val="TOC5"/>
        <w:rPr>
          <w:rFonts w:asciiTheme="minorHAnsi" w:eastAsiaTheme="minorEastAsia" w:hAnsiTheme="minorHAnsi" w:cstheme="minorBidi"/>
          <w:kern w:val="2"/>
          <w:sz w:val="24"/>
          <w:szCs w:val="24"/>
          <w:lang w:eastAsia="en-GB"/>
          <w14:ligatures w14:val="standardContextual"/>
        </w:rPr>
      </w:pPr>
      <w:r w:rsidRPr="00567B99">
        <w:rPr>
          <w:rFonts w:eastAsia="Malgun Gothic"/>
        </w:rPr>
        <w:t>6.2.3.4.4</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A-MPR for NS_203 for power class 4</w:t>
      </w:r>
      <w:r>
        <w:tab/>
      </w:r>
      <w:r>
        <w:fldChar w:fldCharType="begin"/>
      </w:r>
      <w:r>
        <w:instrText xml:space="preserve"> PAGEREF _Toc169872391 \h </w:instrText>
      </w:r>
      <w:r>
        <w:fldChar w:fldCharType="separate"/>
      </w:r>
      <w:r>
        <w:t>82</w:t>
      </w:r>
      <w:r>
        <w:fldChar w:fldCharType="end"/>
      </w:r>
    </w:p>
    <w:p w14:paraId="2A316BC2" w14:textId="49EACAFB" w:rsidR="00A1110B" w:rsidRDefault="00A1110B">
      <w:pPr>
        <w:pStyle w:val="TOC5"/>
        <w:rPr>
          <w:rFonts w:asciiTheme="minorHAnsi" w:eastAsiaTheme="minorEastAsia" w:hAnsiTheme="minorHAnsi" w:cstheme="minorBidi"/>
          <w:kern w:val="2"/>
          <w:sz w:val="24"/>
          <w:szCs w:val="24"/>
          <w:lang w:eastAsia="en-GB"/>
          <w14:ligatures w14:val="standardContextual"/>
        </w:rPr>
      </w:pPr>
      <w:r w:rsidRPr="00567B99">
        <w:rPr>
          <w:rFonts w:eastAsia="Malgun Gothic"/>
        </w:rPr>
        <w:t>6.2.3.4.5</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A-MPR for NS_203 for power class 5</w:t>
      </w:r>
      <w:r>
        <w:tab/>
      </w:r>
      <w:r>
        <w:fldChar w:fldCharType="begin"/>
      </w:r>
      <w:r>
        <w:instrText xml:space="preserve"> PAGEREF _Toc169872392 \h </w:instrText>
      </w:r>
      <w:r>
        <w:fldChar w:fldCharType="separate"/>
      </w:r>
      <w:r>
        <w:t>82</w:t>
      </w:r>
      <w:r>
        <w:fldChar w:fldCharType="end"/>
      </w:r>
    </w:p>
    <w:p w14:paraId="44FFB74F" w14:textId="295AAD5F" w:rsidR="00A1110B" w:rsidRDefault="00A1110B">
      <w:pPr>
        <w:pStyle w:val="TOC5"/>
        <w:rPr>
          <w:rFonts w:asciiTheme="minorHAnsi" w:eastAsiaTheme="minorEastAsia" w:hAnsiTheme="minorHAnsi" w:cstheme="minorBidi"/>
          <w:kern w:val="2"/>
          <w:sz w:val="24"/>
          <w:szCs w:val="24"/>
          <w:lang w:eastAsia="en-GB"/>
          <w14:ligatures w14:val="standardContextual"/>
        </w:rPr>
      </w:pPr>
      <w:r w:rsidRPr="00567B99">
        <w:rPr>
          <w:rFonts w:eastAsia="Malgun Gothic"/>
        </w:rPr>
        <w:t>6.2.3.4.6</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A-MPR for NS_203 for power class 6</w:t>
      </w:r>
      <w:r>
        <w:tab/>
      </w:r>
      <w:r>
        <w:fldChar w:fldCharType="begin"/>
      </w:r>
      <w:r>
        <w:instrText xml:space="preserve"> PAGEREF _Toc169872393 \h </w:instrText>
      </w:r>
      <w:r>
        <w:fldChar w:fldCharType="separate"/>
      </w:r>
      <w:r>
        <w:t>82</w:t>
      </w:r>
      <w:r>
        <w:fldChar w:fldCharType="end"/>
      </w:r>
    </w:p>
    <w:p w14:paraId="212836A1" w14:textId="1EFB8763" w:rsidR="00A1110B" w:rsidRDefault="00A1110B">
      <w:pPr>
        <w:pStyle w:val="TOC5"/>
        <w:rPr>
          <w:rFonts w:asciiTheme="minorHAnsi" w:eastAsiaTheme="minorEastAsia" w:hAnsiTheme="minorHAnsi" w:cstheme="minorBidi"/>
          <w:kern w:val="2"/>
          <w:sz w:val="24"/>
          <w:szCs w:val="24"/>
          <w:lang w:eastAsia="en-GB"/>
          <w14:ligatures w14:val="standardContextual"/>
        </w:rPr>
      </w:pPr>
      <w:r w:rsidRPr="00567B99">
        <w:rPr>
          <w:rFonts w:eastAsia="Malgun Gothic"/>
        </w:rPr>
        <w:t>6.2.3.4.7</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A-MPR for NS_203 for power class 7</w:t>
      </w:r>
      <w:r>
        <w:tab/>
      </w:r>
      <w:r>
        <w:fldChar w:fldCharType="begin"/>
      </w:r>
      <w:r>
        <w:instrText xml:space="preserve"> PAGEREF _Toc169872394 \h </w:instrText>
      </w:r>
      <w:r>
        <w:fldChar w:fldCharType="separate"/>
      </w:r>
      <w:r>
        <w:t>82</w:t>
      </w:r>
      <w:r>
        <w:fldChar w:fldCharType="end"/>
      </w:r>
    </w:p>
    <w:p w14:paraId="1EC48BAB" w14:textId="2DD28FDB" w:rsidR="00A1110B" w:rsidRDefault="00A1110B">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Configured transmitted power</w:t>
      </w:r>
      <w:r>
        <w:tab/>
      </w:r>
      <w:r>
        <w:fldChar w:fldCharType="begin"/>
      </w:r>
      <w:r>
        <w:instrText xml:space="preserve"> PAGEREF _Toc169872395 \h </w:instrText>
      </w:r>
      <w:r>
        <w:fldChar w:fldCharType="separate"/>
      </w:r>
      <w:r>
        <w:t>82</w:t>
      </w:r>
      <w:r>
        <w:fldChar w:fldCharType="end"/>
      </w:r>
    </w:p>
    <w:p w14:paraId="752ED60A" w14:textId="24EDBA29" w:rsidR="00A1110B" w:rsidRDefault="00A1110B">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Requirements for UL gap (</w:t>
      </w:r>
      <w:r w:rsidRPr="00567B99">
        <w:rPr>
          <w:i/>
          <w:iCs/>
        </w:rPr>
        <w:t>ul-GapFR2-r17</w:t>
      </w:r>
      <w:r>
        <w:t>) for TX power management</w:t>
      </w:r>
      <w:r>
        <w:tab/>
      </w:r>
      <w:r>
        <w:fldChar w:fldCharType="begin"/>
      </w:r>
      <w:r>
        <w:instrText xml:space="preserve"> PAGEREF _Toc169872396 \h </w:instrText>
      </w:r>
      <w:r>
        <w:fldChar w:fldCharType="separate"/>
      </w:r>
      <w:r>
        <w:t>83</w:t>
      </w:r>
      <w:r>
        <w:fldChar w:fldCharType="end"/>
      </w:r>
    </w:p>
    <w:p w14:paraId="20D6434F" w14:textId="3D8129E0" w:rsidR="00A1110B" w:rsidRDefault="00A1110B">
      <w:pPr>
        <w:pStyle w:val="TOC2"/>
        <w:rPr>
          <w:rFonts w:asciiTheme="minorHAnsi" w:eastAsiaTheme="minorEastAsia" w:hAnsiTheme="minorHAnsi" w:cstheme="minorBidi"/>
          <w:kern w:val="2"/>
          <w:sz w:val="24"/>
          <w:szCs w:val="24"/>
          <w:lang w:eastAsia="en-GB"/>
          <w14:ligatures w14:val="standardContextual"/>
        </w:rPr>
      </w:pPr>
      <w:r>
        <w:t>6.2A</w:t>
      </w:r>
      <w:r>
        <w:rPr>
          <w:rFonts w:asciiTheme="minorHAnsi" w:eastAsiaTheme="minorEastAsia" w:hAnsiTheme="minorHAnsi" w:cstheme="minorBidi"/>
          <w:kern w:val="2"/>
          <w:sz w:val="24"/>
          <w:szCs w:val="24"/>
          <w:lang w:eastAsia="en-GB"/>
          <w14:ligatures w14:val="standardContextual"/>
        </w:rPr>
        <w:tab/>
      </w:r>
      <w:r>
        <w:t>Transmitter power for CA</w:t>
      </w:r>
      <w:r>
        <w:tab/>
      </w:r>
      <w:r>
        <w:fldChar w:fldCharType="begin"/>
      </w:r>
      <w:r>
        <w:instrText xml:space="preserve"> PAGEREF _Toc169872397 \h </w:instrText>
      </w:r>
      <w:r>
        <w:fldChar w:fldCharType="separate"/>
      </w:r>
      <w:r>
        <w:t>84</w:t>
      </w:r>
      <w:r>
        <w:fldChar w:fldCharType="end"/>
      </w:r>
    </w:p>
    <w:p w14:paraId="56E0E2F9" w14:textId="60C0E8F3" w:rsidR="00A1110B" w:rsidRDefault="00A1110B">
      <w:pPr>
        <w:pStyle w:val="TOC3"/>
        <w:rPr>
          <w:rFonts w:asciiTheme="minorHAnsi" w:eastAsiaTheme="minorEastAsia" w:hAnsiTheme="minorHAnsi" w:cstheme="minorBidi"/>
          <w:kern w:val="2"/>
          <w:sz w:val="24"/>
          <w:szCs w:val="24"/>
          <w:lang w:eastAsia="en-GB"/>
          <w14:ligatures w14:val="standardContextual"/>
        </w:rPr>
      </w:pPr>
      <w:r>
        <w:t>6.2A.1</w:t>
      </w:r>
      <w:r>
        <w:rPr>
          <w:rFonts w:asciiTheme="minorHAnsi" w:eastAsiaTheme="minorEastAsia" w:hAnsiTheme="minorHAnsi" w:cstheme="minorBidi"/>
          <w:kern w:val="2"/>
          <w:sz w:val="24"/>
          <w:szCs w:val="24"/>
          <w:lang w:eastAsia="en-GB"/>
          <w14:ligatures w14:val="standardContextual"/>
        </w:rPr>
        <w:tab/>
      </w:r>
      <w:r>
        <w:t>UE maximum output power for CA</w:t>
      </w:r>
      <w:r>
        <w:tab/>
      </w:r>
      <w:r>
        <w:fldChar w:fldCharType="begin"/>
      </w:r>
      <w:r>
        <w:instrText xml:space="preserve"> PAGEREF _Toc169872398 \h </w:instrText>
      </w:r>
      <w:r>
        <w:fldChar w:fldCharType="separate"/>
      </w:r>
      <w:r>
        <w:t>84</w:t>
      </w:r>
      <w:r>
        <w:fldChar w:fldCharType="end"/>
      </w:r>
    </w:p>
    <w:p w14:paraId="0C7049EB" w14:textId="088B96EE" w:rsidR="00A1110B" w:rsidRDefault="00A1110B">
      <w:pPr>
        <w:pStyle w:val="TOC3"/>
        <w:rPr>
          <w:rFonts w:asciiTheme="minorHAnsi" w:eastAsiaTheme="minorEastAsia" w:hAnsiTheme="minorHAnsi" w:cstheme="minorBidi"/>
          <w:kern w:val="2"/>
          <w:sz w:val="24"/>
          <w:szCs w:val="24"/>
          <w:lang w:eastAsia="en-GB"/>
          <w14:ligatures w14:val="standardContextual"/>
        </w:rPr>
      </w:pPr>
      <w:r>
        <w:t>6.2A.2</w:t>
      </w:r>
      <w:r>
        <w:rPr>
          <w:rFonts w:asciiTheme="minorHAnsi" w:eastAsiaTheme="minorEastAsia" w:hAnsiTheme="minorHAnsi" w:cstheme="minorBidi"/>
          <w:kern w:val="2"/>
          <w:sz w:val="24"/>
          <w:szCs w:val="24"/>
          <w:lang w:eastAsia="en-GB"/>
          <w14:ligatures w14:val="standardContextual"/>
        </w:rPr>
        <w:tab/>
      </w:r>
      <w:r>
        <w:t>UE maximum output power reduction for CA</w:t>
      </w:r>
      <w:r>
        <w:tab/>
      </w:r>
      <w:r>
        <w:fldChar w:fldCharType="begin"/>
      </w:r>
      <w:r>
        <w:instrText xml:space="preserve"> PAGEREF _Toc169872399 \h </w:instrText>
      </w:r>
      <w:r>
        <w:fldChar w:fldCharType="separate"/>
      </w:r>
      <w:r>
        <w:t>85</w:t>
      </w:r>
      <w:r>
        <w:fldChar w:fldCharType="end"/>
      </w:r>
    </w:p>
    <w:p w14:paraId="4AD07F95" w14:textId="5ABC59D6" w:rsidR="00A1110B" w:rsidRDefault="00A1110B">
      <w:pPr>
        <w:pStyle w:val="TOC4"/>
        <w:rPr>
          <w:rFonts w:asciiTheme="minorHAnsi" w:eastAsiaTheme="minorEastAsia" w:hAnsiTheme="minorHAnsi" w:cstheme="minorBidi"/>
          <w:kern w:val="2"/>
          <w:sz w:val="24"/>
          <w:szCs w:val="24"/>
          <w:lang w:eastAsia="en-GB"/>
          <w14:ligatures w14:val="standardContextual"/>
        </w:rPr>
      </w:pPr>
      <w:r>
        <w:t>6.2A.2.1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_Toc169872400 \h </w:instrText>
      </w:r>
      <w:r>
        <w:fldChar w:fldCharType="separate"/>
      </w:r>
      <w:r>
        <w:t>85</w:t>
      </w:r>
      <w:r>
        <w:fldChar w:fldCharType="end"/>
      </w:r>
    </w:p>
    <w:p w14:paraId="3BBB4E59" w14:textId="54EFB85A" w:rsidR="00A1110B" w:rsidRDefault="00A1110B">
      <w:pPr>
        <w:pStyle w:val="TOC4"/>
        <w:rPr>
          <w:rFonts w:asciiTheme="minorHAnsi" w:eastAsiaTheme="minorEastAsia" w:hAnsiTheme="minorHAnsi" w:cstheme="minorBidi"/>
          <w:kern w:val="2"/>
          <w:sz w:val="24"/>
          <w:szCs w:val="24"/>
          <w:lang w:eastAsia="en-GB"/>
          <w14:ligatures w14:val="standardContextual"/>
        </w:rPr>
      </w:pPr>
      <w:r>
        <w:t>6.2A.2.2</w:t>
      </w:r>
      <w:r>
        <w:rPr>
          <w:rFonts w:asciiTheme="minorHAnsi" w:eastAsiaTheme="minorEastAsia" w:hAnsiTheme="minorHAnsi" w:cstheme="minorBidi"/>
          <w:kern w:val="2"/>
          <w:sz w:val="24"/>
          <w:szCs w:val="24"/>
          <w:lang w:eastAsia="en-GB"/>
          <w14:ligatures w14:val="standardContextual"/>
        </w:rPr>
        <w:tab/>
      </w:r>
      <w:r>
        <w:t>Maximum output power reduction for power class 1</w:t>
      </w:r>
      <w:r>
        <w:tab/>
      </w:r>
      <w:r>
        <w:fldChar w:fldCharType="begin"/>
      </w:r>
      <w:r>
        <w:instrText xml:space="preserve"> PAGEREF _Toc169872401 \h </w:instrText>
      </w:r>
      <w:r>
        <w:fldChar w:fldCharType="separate"/>
      </w:r>
      <w:r>
        <w:t>85</w:t>
      </w:r>
      <w:r>
        <w:fldChar w:fldCharType="end"/>
      </w:r>
    </w:p>
    <w:p w14:paraId="1BB9704B" w14:textId="4D3FA1D1" w:rsidR="00A1110B" w:rsidRDefault="00A1110B">
      <w:pPr>
        <w:pStyle w:val="TOC5"/>
        <w:rPr>
          <w:rFonts w:asciiTheme="minorHAnsi" w:eastAsiaTheme="minorEastAsia" w:hAnsiTheme="minorHAnsi" w:cstheme="minorBidi"/>
          <w:kern w:val="2"/>
          <w:sz w:val="24"/>
          <w:szCs w:val="24"/>
          <w:lang w:eastAsia="en-GB"/>
          <w14:ligatures w14:val="standardContextual"/>
        </w:rPr>
      </w:pPr>
      <w:r>
        <w:t>6.2A.2.2.1</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contiguous UL CA</w:t>
      </w:r>
      <w:r>
        <w:tab/>
      </w:r>
      <w:r>
        <w:fldChar w:fldCharType="begin"/>
      </w:r>
      <w:r>
        <w:instrText xml:space="preserve"> PAGEREF _Toc169872402 \h </w:instrText>
      </w:r>
      <w:r>
        <w:fldChar w:fldCharType="separate"/>
      </w:r>
      <w:r>
        <w:t>85</w:t>
      </w:r>
      <w:r>
        <w:fldChar w:fldCharType="end"/>
      </w:r>
    </w:p>
    <w:p w14:paraId="3415BD6C" w14:textId="7278A59A" w:rsidR="00A1110B" w:rsidRDefault="00A1110B">
      <w:pPr>
        <w:pStyle w:val="TOC5"/>
        <w:rPr>
          <w:rFonts w:asciiTheme="minorHAnsi" w:eastAsiaTheme="minorEastAsia" w:hAnsiTheme="minorHAnsi" w:cstheme="minorBidi"/>
          <w:kern w:val="2"/>
          <w:sz w:val="24"/>
          <w:szCs w:val="24"/>
          <w:lang w:eastAsia="en-GB"/>
          <w14:ligatures w14:val="standardContextual"/>
        </w:rPr>
      </w:pPr>
      <w:r>
        <w:t>6.2A.2.2.2</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non-contiguous UL CA</w:t>
      </w:r>
      <w:r>
        <w:tab/>
      </w:r>
      <w:r>
        <w:fldChar w:fldCharType="begin"/>
      </w:r>
      <w:r>
        <w:instrText xml:space="preserve"> PAGEREF _Toc169872403 \h </w:instrText>
      </w:r>
      <w:r>
        <w:fldChar w:fldCharType="separate"/>
      </w:r>
      <w:r>
        <w:t>87</w:t>
      </w:r>
      <w:r>
        <w:fldChar w:fldCharType="end"/>
      </w:r>
    </w:p>
    <w:p w14:paraId="41109959" w14:textId="757E7EA9" w:rsidR="00A1110B" w:rsidRDefault="00A1110B">
      <w:pPr>
        <w:pStyle w:val="TOC5"/>
        <w:rPr>
          <w:rFonts w:asciiTheme="minorHAnsi" w:eastAsiaTheme="minorEastAsia" w:hAnsiTheme="minorHAnsi" w:cstheme="minorBidi"/>
          <w:kern w:val="2"/>
          <w:sz w:val="24"/>
          <w:szCs w:val="24"/>
          <w:lang w:eastAsia="en-GB"/>
          <w14:ligatures w14:val="standardContextual"/>
        </w:rPr>
      </w:pPr>
      <w:r>
        <w:t>6.2A.2.2.3</w:t>
      </w:r>
      <w:r>
        <w:rPr>
          <w:rFonts w:asciiTheme="minorHAnsi" w:eastAsiaTheme="minorEastAsia" w:hAnsiTheme="minorHAnsi" w:cstheme="minorBidi"/>
          <w:kern w:val="2"/>
          <w:sz w:val="24"/>
          <w:szCs w:val="24"/>
          <w:lang w:eastAsia="en-GB"/>
          <w14:ligatures w14:val="standardContextual"/>
        </w:rPr>
        <w:tab/>
      </w:r>
      <w:r>
        <w:t>Maximum output power reduction for power class 1 inter-band CA</w:t>
      </w:r>
      <w:r>
        <w:tab/>
      </w:r>
      <w:r>
        <w:fldChar w:fldCharType="begin"/>
      </w:r>
      <w:r>
        <w:instrText xml:space="preserve"> PAGEREF _Toc169872404 \h </w:instrText>
      </w:r>
      <w:r>
        <w:fldChar w:fldCharType="separate"/>
      </w:r>
      <w:r>
        <w:t>87</w:t>
      </w:r>
      <w:r>
        <w:fldChar w:fldCharType="end"/>
      </w:r>
    </w:p>
    <w:p w14:paraId="34D7BF41" w14:textId="0D9CD350" w:rsidR="00A1110B" w:rsidRDefault="00A1110B">
      <w:pPr>
        <w:pStyle w:val="TOC4"/>
        <w:rPr>
          <w:rFonts w:asciiTheme="minorHAnsi" w:eastAsiaTheme="minorEastAsia" w:hAnsiTheme="minorHAnsi" w:cstheme="minorBidi"/>
          <w:kern w:val="2"/>
          <w:sz w:val="24"/>
          <w:szCs w:val="24"/>
          <w:lang w:eastAsia="en-GB"/>
          <w14:ligatures w14:val="standardContextual"/>
        </w:rPr>
      </w:pPr>
      <w:r>
        <w:t>6.2A.2.3</w:t>
      </w:r>
      <w:r>
        <w:rPr>
          <w:rFonts w:asciiTheme="minorHAnsi" w:eastAsiaTheme="minorEastAsia" w:hAnsiTheme="minorHAnsi" w:cstheme="minorBidi"/>
          <w:kern w:val="2"/>
          <w:sz w:val="24"/>
          <w:szCs w:val="24"/>
          <w:lang w:eastAsia="en-GB"/>
          <w14:ligatures w14:val="standardContextual"/>
        </w:rPr>
        <w:tab/>
      </w:r>
      <w:r>
        <w:t>Maximum output power reduction for power class 2</w:t>
      </w:r>
      <w:r>
        <w:tab/>
      </w:r>
      <w:r>
        <w:fldChar w:fldCharType="begin"/>
      </w:r>
      <w:r>
        <w:instrText xml:space="preserve"> PAGEREF _Toc169872405 \h </w:instrText>
      </w:r>
      <w:r>
        <w:fldChar w:fldCharType="separate"/>
      </w:r>
      <w:r>
        <w:t>88</w:t>
      </w:r>
      <w:r>
        <w:fldChar w:fldCharType="end"/>
      </w:r>
    </w:p>
    <w:p w14:paraId="53D0E4DF" w14:textId="6AFBCF64" w:rsidR="00A1110B" w:rsidRDefault="00A1110B">
      <w:pPr>
        <w:pStyle w:val="TOC4"/>
        <w:rPr>
          <w:rFonts w:asciiTheme="minorHAnsi" w:eastAsiaTheme="minorEastAsia" w:hAnsiTheme="minorHAnsi" w:cstheme="minorBidi"/>
          <w:kern w:val="2"/>
          <w:sz w:val="24"/>
          <w:szCs w:val="24"/>
          <w:lang w:eastAsia="en-GB"/>
          <w14:ligatures w14:val="standardContextual"/>
        </w:rPr>
      </w:pPr>
      <w:r>
        <w:t>6.2A.2.4</w:t>
      </w:r>
      <w:r>
        <w:rPr>
          <w:rFonts w:asciiTheme="minorHAnsi" w:eastAsiaTheme="minorEastAsia" w:hAnsiTheme="minorHAnsi" w:cstheme="minorBidi"/>
          <w:kern w:val="2"/>
          <w:sz w:val="24"/>
          <w:szCs w:val="24"/>
          <w:lang w:eastAsia="en-GB"/>
          <w14:ligatures w14:val="standardContextual"/>
        </w:rPr>
        <w:tab/>
      </w:r>
      <w:r>
        <w:t>Maximum output power reduction for power class 3</w:t>
      </w:r>
      <w:r>
        <w:tab/>
      </w:r>
      <w:r>
        <w:fldChar w:fldCharType="begin"/>
      </w:r>
      <w:r>
        <w:instrText xml:space="preserve"> PAGEREF _Toc169872406 \h </w:instrText>
      </w:r>
      <w:r>
        <w:fldChar w:fldCharType="separate"/>
      </w:r>
      <w:r>
        <w:t>88</w:t>
      </w:r>
      <w:r>
        <w:fldChar w:fldCharType="end"/>
      </w:r>
    </w:p>
    <w:p w14:paraId="0FE92B10" w14:textId="3C14CB1F" w:rsidR="00A1110B" w:rsidRDefault="00A1110B">
      <w:pPr>
        <w:pStyle w:val="TOC5"/>
        <w:rPr>
          <w:rFonts w:asciiTheme="minorHAnsi" w:eastAsiaTheme="minorEastAsia" w:hAnsiTheme="minorHAnsi" w:cstheme="minorBidi"/>
          <w:kern w:val="2"/>
          <w:sz w:val="24"/>
          <w:szCs w:val="24"/>
          <w:lang w:eastAsia="en-GB"/>
          <w14:ligatures w14:val="standardContextual"/>
        </w:rPr>
      </w:pPr>
      <w:r>
        <w:t>6.2A.2.4.1</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contiguous CA</w:t>
      </w:r>
      <w:r>
        <w:tab/>
      </w:r>
      <w:r>
        <w:fldChar w:fldCharType="begin"/>
      </w:r>
      <w:r>
        <w:instrText xml:space="preserve"> PAGEREF _Toc169872407 \h </w:instrText>
      </w:r>
      <w:r>
        <w:fldChar w:fldCharType="separate"/>
      </w:r>
      <w:r>
        <w:t>88</w:t>
      </w:r>
      <w:r>
        <w:fldChar w:fldCharType="end"/>
      </w:r>
    </w:p>
    <w:p w14:paraId="7F25B570" w14:textId="377EE7B9" w:rsidR="00A1110B" w:rsidRDefault="00A1110B">
      <w:pPr>
        <w:pStyle w:val="TOC5"/>
        <w:rPr>
          <w:rFonts w:asciiTheme="minorHAnsi" w:eastAsiaTheme="minorEastAsia" w:hAnsiTheme="minorHAnsi" w:cstheme="minorBidi"/>
          <w:kern w:val="2"/>
          <w:sz w:val="24"/>
          <w:szCs w:val="24"/>
          <w:lang w:eastAsia="en-GB"/>
          <w14:ligatures w14:val="standardContextual"/>
        </w:rPr>
      </w:pPr>
      <w:r>
        <w:t>6.2A.2.4.2</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non-contiguous CA</w:t>
      </w:r>
      <w:r>
        <w:tab/>
      </w:r>
      <w:r>
        <w:fldChar w:fldCharType="begin"/>
      </w:r>
      <w:r>
        <w:instrText xml:space="preserve"> PAGEREF _Toc169872408 \h </w:instrText>
      </w:r>
      <w:r>
        <w:fldChar w:fldCharType="separate"/>
      </w:r>
      <w:r>
        <w:t>89</w:t>
      </w:r>
      <w:r>
        <w:fldChar w:fldCharType="end"/>
      </w:r>
    </w:p>
    <w:p w14:paraId="64AE8578" w14:textId="2C4183B9" w:rsidR="00A1110B" w:rsidRDefault="00A1110B">
      <w:pPr>
        <w:pStyle w:val="TOC5"/>
        <w:rPr>
          <w:rFonts w:asciiTheme="minorHAnsi" w:eastAsiaTheme="minorEastAsia" w:hAnsiTheme="minorHAnsi" w:cstheme="minorBidi"/>
          <w:kern w:val="2"/>
          <w:sz w:val="24"/>
          <w:szCs w:val="24"/>
          <w:lang w:eastAsia="en-GB"/>
          <w14:ligatures w14:val="standardContextual"/>
        </w:rPr>
      </w:pPr>
      <w:r>
        <w:t>6.2A.2.4.3</w:t>
      </w:r>
      <w:r>
        <w:rPr>
          <w:rFonts w:asciiTheme="minorHAnsi" w:eastAsiaTheme="minorEastAsia" w:hAnsiTheme="minorHAnsi" w:cstheme="minorBidi"/>
          <w:kern w:val="2"/>
          <w:sz w:val="24"/>
          <w:szCs w:val="24"/>
          <w:lang w:eastAsia="en-GB"/>
          <w14:ligatures w14:val="standardContextual"/>
        </w:rPr>
        <w:tab/>
      </w:r>
      <w:r>
        <w:t>Maximum output power reduction for power class 3 inter-band CA</w:t>
      </w:r>
      <w:r>
        <w:tab/>
      </w:r>
      <w:r>
        <w:fldChar w:fldCharType="begin"/>
      </w:r>
      <w:r>
        <w:instrText xml:space="preserve"> PAGEREF _Toc169872409 \h </w:instrText>
      </w:r>
      <w:r>
        <w:fldChar w:fldCharType="separate"/>
      </w:r>
      <w:r>
        <w:t>90</w:t>
      </w:r>
      <w:r>
        <w:fldChar w:fldCharType="end"/>
      </w:r>
    </w:p>
    <w:p w14:paraId="16432922" w14:textId="17FE8BBF" w:rsidR="00A1110B" w:rsidRDefault="00A1110B">
      <w:pPr>
        <w:pStyle w:val="TOC4"/>
        <w:rPr>
          <w:rFonts w:asciiTheme="minorHAnsi" w:eastAsiaTheme="minorEastAsia" w:hAnsiTheme="minorHAnsi" w:cstheme="minorBidi"/>
          <w:kern w:val="2"/>
          <w:sz w:val="24"/>
          <w:szCs w:val="24"/>
          <w:lang w:eastAsia="en-GB"/>
          <w14:ligatures w14:val="standardContextual"/>
        </w:rPr>
      </w:pPr>
      <w:r>
        <w:t>6.2A.2.5</w:t>
      </w:r>
      <w:r>
        <w:rPr>
          <w:rFonts w:asciiTheme="minorHAnsi" w:eastAsiaTheme="minorEastAsia" w:hAnsiTheme="minorHAnsi" w:cstheme="minorBidi"/>
          <w:kern w:val="2"/>
          <w:sz w:val="24"/>
          <w:szCs w:val="24"/>
          <w:lang w:eastAsia="en-GB"/>
          <w14:ligatures w14:val="standardContextual"/>
        </w:rPr>
        <w:tab/>
      </w:r>
      <w:r>
        <w:t>Maximum output power reduction for power class 4</w:t>
      </w:r>
      <w:r>
        <w:tab/>
      </w:r>
      <w:r>
        <w:fldChar w:fldCharType="begin"/>
      </w:r>
      <w:r>
        <w:instrText xml:space="preserve"> PAGEREF _Toc169872410 \h </w:instrText>
      </w:r>
      <w:r>
        <w:fldChar w:fldCharType="separate"/>
      </w:r>
      <w:r>
        <w:t>90</w:t>
      </w:r>
      <w:r>
        <w:fldChar w:fldCharType="end"/>
      </w:r>
    </w:p>
    <w:p w14:paraId="298DBD58" w14:textId="1EC48CA0" w:rsidR="00A1110B" w:rsidRDefault="00A1110B">
      <w:pPr>
        <w:pStyle w:val="TOC4"/>
        <w:rPr>
          <w:rFonts w:asciiTheme="minorHAnsi" w:eastAsiaTheme="minorEastAsia" w:hAnsiTheme="minorHAnsi" w:cstheme="minorBidi"/>
          <w:kern w:val="2"/>
          <w:sz w:val="24"/>
          <w:szCs w:val="24"/>
          <w:lang w:eastAsia="en-GB"/>
          <w14:ligatures w14:val="standardContextual"/>
        </w:rPr>
      </w:pPr>
      <w:r>
        <w:t>6.2A.2.6</w:t>
      </w:r>
      <w:r>
        <w:rPr>
          <w:rFonts w:asciiTheme="minorHAnsi" w:eastAsiaTheme="minorEastAsia" w:hAnsiTheme="minorHAnsi" w:cstheme="minorBidi"/>
          <w:kern w:val="2"/>
          <w:sz w:val="24"/>
          <w:szCs w:val="24"/>
          <w:lang w:eastAsia="en-GB"/>
          <w14:ligatures w14:val="standardContextual"/>
        </w:rPr>
        <w:tab/>
      </w:r>
      <w:r>
        <w:t>Maximum output power reduction for power class 5</w:t>
      </w:r>
      <w:r>
        <w:tab/>
      </w:r>
      <w:r>
        <w:fldChar w:fldCharType="begin"/>
      </w:r>
      <w:r>
        <w:instrText xml:space="preserve"> PAGEREF _Toc169872411 \h </w:instrText>
      </w:r>
      <w:r>
        <w:fldChar w:fldCharType="separate"/>
      </w:r>
      <w:r>
        <w:t>90</w:t>
      </w:r>
      <w:r>
        <w:fldChar w:fldCharType="end"/>
      </w:r>
    </w:p>
    <w:p w14:paraId="3DA59117" w14:textId="7FEFECE9" w:rsidR="00A1110B" w:rsidRDefault="00A1110B">
      <w:pPr>
        <w:pStyle w:val="TOC3"/>
        <w:rPr>
          <w:rFonts w:asciiTheme="minorHAnsi" w:eastAsiaTheme="minorEastAsia" w:hAnsiTheme="minorHAnsi" w:cstheme="minorBidi"/>
          <w:kern w:val="2"/>
          <w:sz w:val="24"/>
          <w:szCs w:val="24"/>
          <w:lang w:eastAsia="en-GB"/>
          <w14:ligatures w14:val="standardContextual"/>
        </w:rPr>
      </w:pPr>
      <w:r>
        <w:t>6.2A.3</w:t>
      </w:r>
      <w:r>
        <w:rPr>
          <w:rFonts w:asciiTheme="minorHAnsi" w:eastAsiaTheme="minorEastAsia" w:hAnsiTheme="minorHAnsi" w:cstheme="minorBidi"/>
          <w:kern w:val="2"/>
          <w:sz w:val="24"/>
          <w:szCs w:val="24"/>
          <w:lang w:eastAsia="en-GB"/>
          <w14:ligatures w14:val="standardContextual"/>
        </w:rPr>
        <w:tab/>
      </w:r>
      <w:r>
        <w:t>UE maximum output power with additional requirements for CA</w:t>
      </w:r>
      <w:r>
        <w:tab/>
      </w:r>
      <w:r>
        <w:fldChar w:fldCharType="begin"/>
      </w:r>
      <w:r>
        <w:instrText xml:space="preserve"> PAGEREF _Toc169872412 \h </w:instrText>
      </w:r>
      <w:r>
        <w:fldChar w:fldCharType="separate"/>
      </w:r>
      <w:r>
        <w:t>91</w:t>
      </w:r>
      <w:r>
        <w:fldChar w:fldCharType="end"/>
      </w:r>
    </w:p>
    <w:p w14:paraId="13BBFB12" w14:textId="35118944" w:rsidR="00A1110B" w:rsidRDefault="00A1110B">
      <w:pPr>
        <w:pStyle w:val="TOC4"/>
        <w:rPr>
          <w:rFonts w:asciiTheme="minorHAnsi" w:eastAsiaTheme="minorEastAsia" w:hAnsiTheme="minorHAnsi" w:cstheme="minorBidi"/>
          <w:kern w:val="2"/>
          <w:sz w:val="24"/>
          <w:szCs w:val="24"/>
          <w:lang w:eastAsia="en-GB"/>
          <w14:ligatures w14:val="standardContextual"/>
        </w:rPr>
      </w:pPr>
      <w:r>
        <w:t>6.2A.3.1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_Toc169872413 \h </w:instrText>
      </w:r>
      <w:r>
        <w:fldChar w:fldCharType="separate"/>
      </w:r>
      <w:r>
        <w:t>91</w:t>
      </w:r>
      <w:r>
        <w:fldChar w:fldCharType="end"/>
      </w:r>
    </w:p>
    <w:p w14:paraId="2D9BA19B" w14:textId="5452AE08" w:rsidR="00A1110B" w:rsidRDefault="00A1110B">
      <w:pPr>
        <w:pStyle w:val="TOC4"/>
        <w:rPr>
          <w:rFonts w:asciiTheme="minorHAnsi" w:eastAsiaTheme="minorEastAsia" w:hAnsiTheme="minorHAnsi" w:cstheme="minorBidi"/>
          <w:kern w:val="2"/>
          <w:sz w:val="24"/>
          <w:szCs w:val="24"/>
          <w:lang w:eastAsia="en-GB"/>
          <w14:ligatures w14:val="standardContextual"/>
        </w:rPr>
      </w:pPr>
      <w:r>
        <w:t>6.2A.3.2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_Toc169872414 \h </w:instrText>
      </w:r>
      <w:r>
        <w:fldChar w:fldCharType="separate"/>
      </w:r>
      <w:r>
        <w:t>92</w:t>
      </w:r>
      <w:r>
        <w:fldChar w:fldCharType="end"/>
      </w:r>
    </w:p>
    <w:p w14:paraId="46937666" w14:textId="1EDCF8F6" w:rsidR="00A1110B" w:rsidRDefault="00A1110B">
      <w:pPr>
        <w:pStyle w:val="TOC5"/>
        <w:rPr>
          <w:rFonts w:asciiTheme="minorHAnsi" w:eastAsiaTheme="minorEastAsia" w:hAnsiTheme="minorHAnsi" w:cstheme="minorBidi"/>
          <w:kern w:val="2"/>
          <w:sz w:val="24"/>
          <w:szCs w:val="24"/>
          <w:lang w:eastAsia="en-GB"/>
          <w14:ligatures w14:val="standardContextual"/>
        </w:rPr>
      </w:pPr>
      <w:r>
        <w:t>6.2A.3.2.1</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_Toc169872415 \h </w:instrText>
      </w:r>
      <w:r>
        <w:fldChar w:fldCharType="separate"/>
      </w:r>
      <w:r>
        <w:t>92</w:t>
      </w:r>
      <w:r>
        <w:fldChar w:fldCharType="end"/>
      </w:r>
    </w:p>
    <w:p w14:paraId="2231FEA6" w14:textId="75BBEB64" w:rsidR="00A1110B" w:rsidRDefault="00A1110B">
      <w:pPr>
        <w:pStyle w:val="TOC5"/>
        <w:rPr>
          <w:rFonts w:asciiTheme="minorHAnsi" w:eastAsiaTheme="minorEastAsia" w:hAnsiTheme="minorHAnsi" w:cstheme="minorBidi"/>
          <w:kern w:val="2"/>
          <w:sz w:val="24"/>
          <w:szCs w:val="24"/>
          <w:lang w:eastAsia="en-GB"/>
          <w14:ligatures w14:val="standardContextual"/>
        </w:rPr>
      </w:pPr>
      <w:r>
        <w:t>6.2A.3.2.2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_Toc169872416 \h </w:instrText>
      </w:r>
      <w:r>
        <w:fldChar w:fldCharType="separate"/>
      </w:r>
      <w:r>
        <w:t>92</w:t>
      </w:r>
      <w:r>
        <w:fldChar w:fldCharType="end"/>
      </w:r>
    </w:p>
    <w:p w14:paraId="7302E6BD" w14:textId="19AC7615" w:rsidR="00A1110B" w:rsidRDefault="00A1110B">
      <w:pPr>
        <w:pStyle w:val="TOC5"/>
        <w:rPr>
          <w:rFonts w:asciiTheme="minorHAnsi" w:eastAsiaTheme="minorEastAsia" w:hAnsiTheme="minorHAnsi" w:cstheme="minorBidi"/>
          <w:kern w:val="2"/>
          <w:sz w:val="24"/>
          <w:szCs w:val="24"/>
          <w:lang w:eastAsia="en-GB"/>
          <w14:ligatures w14:val="standardContextual"/>
        </w:rPr>
      </w:pPr>
      <w:r>
        <w:t>6.2A.3.2.3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_Toc169872417 \h </w:instrText>
      </w:r>
      <w:r>
        <w:fldChar w:fldCharType="separate"/>
      </w:r>
      <w:r>
        <w:t>92</w:t>
      </w:r>
      <w:r>
        <w:fldChar w:fldCharType="end"/>
      </w:r>
    </w:p>
    <w:p w14:paraId="515AE8F4" w14:textId="37698CDC" w:rsidR="00A1110B" w:rsidRDefault="00A1110B">
      <w:pPr>
        <w:pStyle w:val="TOC5"/>
        <w:rPr>
          <w:rFonts w:asciiTheme="minorHAnsi" w:eastAsiaTheme="minorEastAsia" w:hAnsiTheme="minorHAnsi" w:cstheme="minorBidi"/>
          <w:kern w:val="2"/>
          <w:sz w:val="24"/>
          <w:szCs w:val="24"/>
          <w:lang w:eastAsia="en-GB"/>
          <w14:ligatures w14:val="standardContextual"/>
        </w:rPr>
      </w:pPr>
      <w:r>
        <w:t>6.2A.3.2.4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_Toc169872418 \h </w:instrText>
      </w:r>
      <w:r>
        <w:fldChar w:fldCharType="separate"/>
      </w:r>
      <w:r>
        <w:t>92</w:t>
      </w:r>
      <w:r>
        <w:fldChar w:fldCharType="end"/>
      </w:r>
    </w:p>
    <w:p w14:paraId="27A7C211" w14:textId="13E68CD4" w:rsidR="00A1110B" w:rsidRDefault="00A1110B">
      <w:pPr>
        <w:pStyle w:val="TOC5"/>
        <w:rPr>
          <w:rFonts w:asciiTheme="minorHAnsi" w:eastAsiaTheme="minorEastAsia" w:hAnsiTheme="minorHAnsi" w:cstheme="minorBidi"/>
          <w:kern w:val="2"/>
          <w:sz w:val="24"/>
          <w:szCs w:val="24"/>
          <w:lang w:eastAsia="en-GB"/>
          <w14:ligatures w14:val="standardContextual"/>
        </w:rPr>
      </w:pPr>
      <w:r>
        <w:t>6.2A.3.2.5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_Toc169872419 \h </w:instrText>
      </w:r>
      <w:r>
        <w:fldChar w:fldCharType="separate"/>
      </w:r>
      <w:r>
        <w:t>92</w:t>
      </w:r>
      <w:r>
        <w:fldChar w:fldCharType="end"/>
      </w:r>
    </w:p>
    <w:p w14:paraId="69CCCF74" w14:textId="5ACCF30F" w:rsidR="00A1110B" w:rsidRDefault="00A1110B">
      <w:pPr>
        <w:pStyle w:val="TOC4"/>
        <w:rPr>
          <w:rFonts w:asciiTheme="minorHAnsi" w:eastAsiaTheme="minorEastAsia" w:hAnsiTheme="minorHAnsi" w:cstheme="minorBidi"/>
          <w:kern w:val="2"/>
          <w:sz w:val="24"/>
          <w:szCs w:val="24"/>
          <w:lang w:eastAsia="en-GB"/>
          <w14:ligatures w14:val="standardContextual"/>
        </w:rPr>
      </w:pPr>
      <w:r>
        <w:t>6.2A.3.3</w:t>
      </w:r>
      <w:r>
        <w:rPr>
          <w:rFonts w:asciiTheme="minorHAnsi" w:eastAsiaTheme="minorEastAsia" w:hAnsiTheme="minorHAnsi" w:cstheme="minorBidi"/>
          <w:kern w:val="2"/>
          <w:sz w:val="24"/>
          <w:szCs w:val="24"/>
          <w:lang w:eastAsia="en-GB"/>
          <w14:ligatures w14:val="standardContextual"/>
        </w:rPr>
        <w:tab/>
      </w:r>
      <w:r>
        <w:t>A-MPR for CA_NS_202</w:t>
      </w:r>
      <w:r>
        <w:tab/>
      </w:r>
      <w:r>
        <w:fldChar w:fldCharType="begin"/>
      </w:r>
      <w:r>
        <w:instrText xml:space="preserve"> PAGEREF _Toc169872420 \h </w:instrText>
      </w:r>
      <w:r>
        <w:fldChar w:fldCharType="separate"/>
      </w:r>
      <w:r>
        <w:t>92</w:t>
      </w:r>
      <w:r>
        <w:fldChar w:fldCharType="end"/>
      </w:r>
    </w:p>
    <w:p w14:paraId="713F87B4" w14:textId="64021231" w:rsidR="00A1110B" w:rsidRDefault="00A1110B">
      <w:pPr>
        <w:pStyle w:val="TOC5"/>
        <w:rPr>
          <w:rFonts w:asciiTheme="minorHAnsi" w:eastAsiaTheme="minorEastAsia" w:hAnsiTheme="minorHAnsi" w:cstheme="minorBidi"/>
          <w:kern w:val="2"/>
          <w:sz w:val="24"/>
          <w:szCs w:val="24"/>
          <w:lang w:eastAsia="en-GB"/>
          <w14:ligatures w14:val="standardContextual"/>
        </w:rPr>
      </w:pPr>
      <w:r>
        <w:t>6.2A.3.3.1</w:t>
      </w:r>
      <w:r>
        <w:rPr>
          <w:rFonts w:asciiTheme="minorHAnsi" w:eastAsiaTheme="minorEastAsia" w:hAnsiTheme="minorHAnsi" w:cstheme="minorBidi"/>
          <w:kern w:val="2"/>
          <w:sz w:val="24"/>
          <w:szCs w:val="24"/>
          <w:lang w:eastAsia="en-GB"/>
          <w14:ligatures w14:val="standardContextual"/>
        </w:rPr>
        <w:tab/>
      </w:r>
      <w:r>
        <w:t>A-MPR for CA_NS_202 for power class 1</w:t>
      </w:r>
      <w:r>
        <w:tab/>
      </w:r>
      <w:r>
        <w:fldChar w:fldCharType="begin"/>
      </w:r>
      <w:r>
        <w:instrText xml:space="preserve"> PAGEREF _Toc169872421 \h </w:instrText>
      </w:r>
      <w:r>
        <w:fldChar w:fldCharType="separate"/>
      </w:r>
      <w:r>
        <w:t>92</w:t>
      </w:r>
      <w:r>
        <w:fldChar w:fldCharType="end"/>
      </w:r>
    </w:p>
    <w:p w14:paraId="2D45FA2E" w14:textId="1AA7ED9E" w:rsidR="00A1110B" w:rsidRDefault="00A1110B">
      <w:pPr>
        <w:pStyle w:val="TOC5"/>
        <w:rPr>
          <w:rFonts w:asciiTheme="minorHAnsi" w:eastAsiaTheme="minorEastAsia" w:hAnsiTheme="minorHAnsi" w:cstheme="minorBidi"/>
          <w:kern w:val="2"/>
          <w:sz w:val="24"/>
          <w:szCs w:val="24"/>
          <w:lang w:eastAsia="en-GB"/>
          <w14:ligatures w14:val="standardContextual"/>
        </w:rPr>
      </w:pPr>
      <w:r>
        <w:t>6.2A.3.3.2</w:t>
      </w:r>
      <w:r>
        <w:rPr>
          <w:rFonts w:asciiTheme="minorHAnsi" w:eastAsiaTheme="minorEastAsia" w:hAnsiTheme="minorHAnsi" w:cstheme="minorBidi"/>
          <w:kern w:val="2"/>
          <w:sz w:val="24"/>
          <w:szCs w:val="24"/>
          <w:lang w:eastAsia="en-GB"/>
          <w14:ligatures w14:val="standardContextual"/>
        </w:rPr>
        <w:tab/>
      </w:r>
      <w:r>
        <w:t>A-MPR for CA_NS_202 for power class 2</w:t>
      </w:r>
      <w:r>
        <w:tab/>
      </w:r>
      <w:r>
        <w:fldChar w:fldCharType="begin"/>
      </w:r>
      <w:r>
        <w:instrText xml:space="preserve"> PAGEREF _Toc169872422 \h </w:instrText>
      </w:r>
      <w:r>
        <w:fldChar w:fldCharType="separate"/>
      </w:r>
      <w:r>
        <w:t>92</w:t>
      </w:r>
      <w:r>
        <w:fldChar w:fldCharType="end"/>
      </w:r>
    </w:p>
    <w:p w14:paraId="709B7EDD" w14:textId="1595FF72" w:rsidR="00A1110B" w:rsidRDefault="00A1110B">
      <w:pPr>
        <w:pStyle w:val="TOC5"/>
        <w:rPr>
          <w:rFonts w:asciiTheme="minorHAnsi" w:eastAsiaTheme="minorEastAsia" w:hAnsiTheme="minorHAnsi" w:cstheme="minorBidi"/>
          <w:kern w:val="2"/>
          <w:sz w:val="24"/>
          <w:szCs w:val="24"/>
          <w:lang w:eastAsia="en-GB"/>
          <w14:ligatures w14:val="standardContextual"/>
        </w:rPr>
      </w:pPr>
      <w:r>
        <w:t>6.2A.3.3.3</w:t>
      </w:r>
      <w:r>
        <w:rPr>
          <w:rFonts w:asciiTheme="minorHAnsi" w:eastAsiaTheme="minorEastAsia" w:hAnsiTheme="minorHAnsi" w:cstheme="minorBidi"/>
          <w:kern w:val="2"/>
          <w:sz w:val="24"/>
          <w:szCs w:val="24"/>
          <w:lang w:eastAsia="en-GB"/>
          <w14:ligatures w14:val="standardContextual"/>
        </w:rPr>
        <w:tab/>
      </w:r>
      <w:r>
        <w:t>A-MPR for CA_NS_202 for power class 3</w:t>
      </w:r>
      <w:r>
        <w:tab/>
      </w:r>
      <w:r>
        <w:fldChar w:fldCharType="begin"/>
      </w:r>
      <w:r>
        <w:instrText xml:space="preserve"> PAGEREF _Toc169872423 \h </w:instrText>
      </w:r>
      <w:r>
        <w:fldChar w:fldCharType="separate"/>
      </w:r>
      <w:r>
        <w:t>92</w:t>
      </w:r>
      <w:r>
        <w:fldChar w:fldCharType="end"/>
      </w:r>
    </w:p>
    <w:p w14:paraId="185EE16B" w14:textId="4AE19A4B" w:rsidR="00A1110B" w:rsidRDefault="00A1110B">
      <w:pPr>
        <w:pStyle w:val="TOC5"/>
        <w:rPr>
          <w:rFonts w:asciiTheme="minorHAnsi" w:eastAsiaTheme="minorEastAsia" w:hAnsiTheme="minorHAnsi" w:cstheme="minorBidi"/>
          <w:kern w:val="2"/>
          <w:sz w:val="24"/>
          <w:szCs w:val="24"/>
          <w:lang w:eastAsia="en-GB"/>
          <w14:ligatures w14:val="standardContextual"/>
        </w:rPr>
      </w:pPr>
      <w:r>
        <w:t>6.2A.3.3.4</w:t>
      </w:r>
      <w:r>
        <w:rPr>
          <w:rFonts w:asciiTheme="minorHAnsi" w:eastAsiaTheme="minorEastAsia" w:hAnsiTheme="minorHAnsi" w:cstheme="minorBidi"/>
          <w:kern w:val="2"/>
          <w:sz w:val="24"/>
          <w:szCs w:val="24"/>
          <w:lang w:eastAsia="en-GB"/>
          <w14:ligatures w14:val="standardContextual"/>
        </w:rPr>
        <w:tab/>
      </w:r>
      <w:r>
        <w:t>A-MPR for CA_NS_202 for power class 4</w:t>
      </w:r>
      <w:r>
        <w:tab/>
      </w:r>
      <w:r>
        <w:fldChar w:fldCharType="begin"/>
      </w:r>
      <w:r>
        <w:instrText xml:space="preserve"> PAGEREF _Toc169872424 \h </w:instrText>
      </w:r>
      <w:r>
        <w:fldChar w:fldCharType="separate"/>
      </w:r>
      <w:r>
        <w:t>92</w:t>
      </w:r>
      <w:r>
        <w:fldChar w:fldCharType="end"/>
      </w:r>
    </w:p>
    <w:p w14:paraId="0AFA868A" w14:textId="1146890F" w:rsidR="00A1110B" w:rsidRDefault="00A1110B">
      <w:pPr>
        <w:pStyle w:val="TOC5"/>
        <w:rPr>
          <w:rFonts w:asciiTheme="minorHAnsi" w:eastAsiaTheme="minorEastAsia" w:hAnsiTheme="minorHAnsi" w:cstheme="minorBidi"/>
          <w:kern w:val="2"/>
          <w:sz w:val="24"/>
          <w:szCs w:val="24"/>
          <w:lang w:eastAsia="en-GB"/>
          <w14:ligatures w14:val="standardContextual"/>
        </w:rPr>
      </w:pPr>
      <w:r>
        <w:t>6.2A.3.3.5</w:t>
      </w:r>
      <w:r>
        <w:rPr>
          <w:rFonts w:asciiTheme="minorHAnsi" w:eastAsiaTheme="minorEastAsia" w:hAnsiTheme="minorHAnsi" w:cstheme="minorBidi"/>
          <w:kern w:val="2"/>
          <w:sz w:val="24"/>
          <w:szCs w:val="24"/>
          <w:lang w:eastAsia="en-GB"/>
          <w14:ligatures w14:val="standardContextual"/>
        </w:rPr>
        <w:tab/>
      </w:r>
      <w:r>
        <w:t>A-MPR for CA_NS_202 for power class 5</w:t>
      </w:r>
      <w:r>
        <w:tab/>
      </w:r>
      <w:r>
        <w:fldChar w:fldCharType="begin"/>
      </w:r>
      <w:r>
        <w:instrText xml:space="preserve"> PAGEREF _Toc169872425 \h </w:instrText>
      </w:r>
      <w:r>
        <w:fldChar w:fldCharType="separate"/>
      </w:r>
      <w:r>
        <w:t>92</w:t>
      </w:r>
      <w:r>
        <w:fldChar w:fldCharType="end"/>
      </w:r>
    </w:p>
    <w:p w14:paraId="4808063E" w14:textId="7748DD72"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Malgun Gothic"/>
        </w:rPr>
        <w:t>6.2A.3.4</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A-MPR for CA_NS_203</w:t>
      </w:r>
      <w:r>
        <w:tab/>
      </w:r>
      <w:r>
        <w:fldChar w:fldCharType="begin"/>
      </w:r>
      <w:r>
        <w:instrText xml:space="preserve"> PAGEREF _Toc169872426 \h </w:instrText>
      </w:r>
      <w:r>
        <w:fldChar w:fldCharType="separate"/>
      </w:r>
      <w:r>
        <w:t>92</w:t>
      </w:r>
      <w:r>
        <w:fldChar w:fldCharType="end"/>
      </w:r>
    </w:p>
    <w:p w14:paraId="76E45582" w14:textId="28C7582C" w:rsidR="00A1110B" w:rsidRDefault="00A1110B">
      <w:pPr>
        <w:pStyle w:val="TOC5"/>
        <w:rPr>
          <w:rFonts w:asciiTheme="minorHAnsi" w:eastAsiaTheme="minorEastAsia" w:hAnsiTheme="minorHAnsi" w:cstheme="minorBidi"/>
          <w:kern w:val="2"/>
          <w:sz w:val="24"/>
          <w:szCs w:val="24"/>
          <w:lang w:eastAsia="en-GB"/>
          <w14:ligatures w14:val="standardContextual"/>
        </w:rPr>
      </w:pPr>
      <w:r w:rsidRPr="00567B99">
        <w:rPr>
          <w:rFonts w:eastAsia="Malgun Gothic"/>
        </w:rPr>
        <w:t>6.2A.3.4.1</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A-MPR for CA_NS_203 for power class 1</w:t>
      </w:r>
      <w:r>
        <w:tab/>
      </w:r>
      <w:r>
        <w:fldChar w:fldCharType="begin"/>
      </w:r>
      <w:r>
        <w:instrText xml:space="preserve"> PAGEREF _Toc169872427 \h </w:instrText>
      </w:r>
      <w:r>
        <w:fldChar w:fldCharType="separate"/>
      </w:r>
      <w:r>
        <w:t>92</w:t>
      </w:r>
      <w:r>
        <w:fldChar w:fldCharType="end"/>
      </w:r>
    </w:p>
    <w:p w14:paraId="30B14607" w14:textId="273D3E62" w:rsidR="00A1110B" w:rsidRDefault="00A1110B">
      <w:pPr>
        <w:pStyle w:val="TOC5"/>
        <w:rPr>
          <w:rFonts w:asciiTheme="minorHAnsi" w:eastAsiaTheme="minorEastAsia" w:hAnsiTheme="minorHAnsi" w:cstheme="minorBidi"/>
          <w:kern w:val="2"/>
          <w:sz w:val="24"/>
          <w:szCs w:val="24"/>
          <w:lang w:eastAsia="en-GB"/>
          <w14:ligatures w14:val="standardContextual"/>
        </w:rPr>
      </w:pPr>
      <w:r w:rsidRPr="00567B99">
        <w:rPr>
          <w:rFonts w:eastAsia="Malgun Gothic"/>
        </w:rPr>
        <w:t>6.2A.3.4.2</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A-MPR for CA_NS_203 for power class 2</w:t>
      </w:r>
      <w:r>
        <w:tab/>
      </w:r>
      <w:r>
        <w:fldChar w:fldCharType="begin"/>
      </w:r>
      <w:r>
        <w:instrText xml:space="preserve"> PAGEREF _Toc169872428 \h </w:instrText>
      </w:r>
      <w:r>
        <w:fldChar w:fldCharType="separate"/>
      </w:r>
      <w:r>
        <w:t>92</w:t>
      </w:r>
      <w:r>
        <w:fldChar w:fldCharType="end"/>
      </w:r>
    </w:p>
    <w:p w14:paraId="1BD8404E" w14:textId="68B0E42C" w:rsidR="00A1110B" w:rsidRDefault="00A1110B">
      <w:pPr>
        <w:pStyle w:val="TOC5"/>
        <w:rPr>
          <w:rFonts w:asciiTheme="minorHAnsi" w:eastAsiaTheme="minorEastAsia" w:hAnsiTheme="minorHAnsi" w:cstheme="minorBidi"/>
          <w:kern w:val="2"/>
          <w:sz w:val="24"/>
          <w:szCs w:val="24"/>
          <w:lang w:eastAsia="en-GB"/>
          <w14:ligatures w14:val="standardContextual"/>
        </w:rPr>
      </w:pPr>
      <w:r w:rsidRPr="00567B99">
        <w:rPr>
          <w:rFonts w:eastAsia="Malgun Gothic"/>
        </w:rPr>
        <w:t>6.2A.3.4.3</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A-MPR for CA_NS_203 for power class 3</w:t>
      </w:r>
      <w:r>
        <w:tab/>
      </w:r>
      <w:r>
        <w:fldChar w:fldCharType="begin"/>
      </w:r>
      <w:r>
        <w:instrText xml:space="preserve"> PAGEREF _Toc169872429 \h </w:instrText>
      </w:r>
      <w:r>
        <w:fldChar w:fldCharType="separate"/>
      </w:r>
      <w:r>
        <w:t>92</w:t>
      </w:r>
      <w:r>
        <w:fldChar w:fldCharType="end"/>
      </w:r>
    </w:p>
    <w:p w14:paraId="5227A7EF" w14:textId="1DC6E67A" w:rsidR="00A1110B" w:rsidRDefault="00A1110B">
      <w:pPr>
        <w:pStyle w:val="TOC5"/>
        <w:rPr>
          <w:rFonts w:asciiTheme="minorHAnsi" w:eastAsiaTheme="minorEastAsia" w:hAnsiTheme="minorHAnsi" w:cstheme="minorBidi"/>
          <w:kern w:val="2"/>
          <w:sz w:val="24"/>
          <w:szCs w:val="24"/>
          <w:lang w:eastAsia="en-GB"/>
          <w14:ligatures w14:val="standardContextual"/>
        </w:rPr>
      </w:pPr>
      <w:r w:rsidRPr="00567B99">
        <w:rPr>
          <w:rFonts w:eastAsia="Malgun Gothic"/>
        </w:rPr>
        <w:t>6.2A.3.4.4</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A-MPR for CA_NS_203 for power class 4</w:t>
      </w:r>
      <w:r>
        <w:tab/>
      </w:r>
      <w:r>
        <w:fldChar w:fldCharType="begin"/>
      </w:r>
      <w:r>
        <w:instrText xml:space="preserve"> PAGEREF _Toc169872430 \h </w:instrText>
      </w:r>
      <w:r>
        <w:fldChar w:fldCharType="separate"/>
      </w:r>
      <w:r>
        <w:t>93</w:t>
      </w:r>
      <w:r>
        <w:fldChar w:fldCharType="end"/>
      </w:r>
    </w:p>
    <w:p w14:paraId="56624D1F" w14:textId="52BD6CC4" w:rsidR="00A1110B" w:rsidRDefault="00A1110B">
      <w:pPr>
        <w:pStyle w:val="TOC5"/>
        <w:rPr>
          <w:rFonts w:asciiTheme="minorHAnsi" w:eastAsiaTheme="minorEastAsia" w:hAnsiTheme="minorHAnsi" w:cstheme="minorBidi"/>
          <w:kern w:val="2"/>
          <w:sz w:val="24"/>
          <w:szCs w:val="24"/>
          <w:lang w:eastAsia="en-GB"/>
          <w14:ligatures w14:val="standardContextual"/>
        </w:rPr>
      </w:pPr>
      <w:r w:rsidRPr="00567B99">
        <w:rPr>
          <w:rFonts w:eastAsia="Malgun Gothic"/>
        </w:rPr>
        <w:t>6.2A.3.4.5</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A-MPR for CA_NS_203 for power class 5</w:t>
      </w:r>
      <w:r>
        <w:tab/>
      </w:r>
      <w:r>
        <w:fldChar w:fldCharType="begin"/>
      </w:r>
      <w:r>
        <w:instrText xml:space="preserve"> PAGEREF _Toc169872431 \h </w:instrText>
      </w:r>
      <w:r>
        <w:fldChar w:fldCharType="separate"/>
      </w:r>
      <w:r>
        <w:t>93</w:t>
      </w:r>
      <w:r>
        <w:fldChar w:fldCharType="end"/>
      </w:r>
    </w:p>
    <w:p w14:paraId="14357B2D" w14:textId="20CD30EF" w:rsidR="00A1110B" w:rsidRDefault="00A1110B">
      <w:pPr>
        <w:pStyle w:val="TOC3"/>
        <w:rPr>
          <w:rFonts w:asciiTheme="minorHAnsi" w:eastAsiaTheme="minorEastAsia" w:hAnsiTheme="minorHAnsi" w:cstheme="minorBidi"/>
          <w:kern w:val="2"/>
          <w:sz w:val="24"/>
          <w:szCs w:val="24"/>
          <w:lang w:eastAsia="en-GB"/>
          <w14:ligatures w14:val="standardContextual"/>
        </w:rPr>
      </w:pPr>
      <w:r>
        <w:t>6.2A.4</w:t>
      </w:r>
      <w:r>
        <w:rPr>
          <w:rFonts w:asciiTheme="minorHAnsi" w:eastAsiaTheme="minorEastAsia" w:hAnsiTheme="minorHAnsi" w:cstheme="minorBidi"/>
          <w:kern w:val="2"/>
          <w:sz w:val="24"/>
          <w:szCs w:val="24"/>
          <w:lang w:eastAsia="en-GB"/>
          <w14:ligatures w14:val="standardContextual"/>
        </w:rPr>
        <w:tab/>
      </w:r>
      <w:r>
        <w:t>Configured transmitted power for CA</w:t>
      </w:r>
      <w:r>
        <w:tab/>
      </w:r>
      <w:r>
        <w:fldChar w:fldCharType="begin"/>
      </w:r>
      <w:r>
        <w:instrText xml:space="preserve"> PAGEREF _Toc169872432 \h </w:instrText>
      </w:r>
      <w:r>
        <w:fldChar w:fldCharType="separate"/>
      </w:r>
      <w:r>
        <w:t>93</w:t>
      </w:r>
      <w:r>
        <w:fldChar w:fldCharType="end"/>
      </w:r>
    </w:p>
    <w:p w14:paraId="62C329D0" w14:textId="00DEFE8F" w:rsidR="00A1110B" w:rsidRDefault="00A1110B">
      <w:pPr>
        <w:pStyle w:val="TOC4"/>
        <w:rPr>
          <w:rFonts w:asciiTheme="minorHAnsi" w:eastAsiaTheme="minorEastAsia" w:hAnsiTheme="minorHAnsi" w:cstheme="minorBidi"/>
          <w:kern w:val="2"/>
          <w:sz w:val="24"/>
          <w:szCs w:val="24"/>
          <w:lang w:eastAsia="en-GB"/>
          <w14:ligatures w14:val="standardContextual"/>
        </w:rPr>
      </w:pPr>
      <w:r>
        <w:t>6.2A.4.1</w:t>
      </w:r>
      <w:r>
        <w:rPr>
          <w:rFonts w:asciiTheme="minorHAnsi" w:eastAsiaTheme="minorEastAsia" w:hAnsiTheme="minorHAnsi" w:cstheme="minorBidi"/>
          <w:kern w:val="2"/>
          <w:sz w:val="24"/>
          <w:szCs w:val="24"/>
          <w:lang w:eastAsia="en-GB"/>
          <w14:ligatures w14:val="standardContextual"/>
        </w:rPr>
        <w:tab/>
      </w:r>
      <w:r>
        <w:t>Configured transmitted power for intra-band UL CA</w:t>
      </w:r>
      <w:r>
        <w:tab/>
      </w:r>
      <w:r>
        <w:fldChar w:fldCharType="begin"/>
      </w:r>
      <w:r>
        <w:instrText xml:space="preserve"> PAGEREF _Toc169872433 \h </w:instrText>
      </w:r>
      <w:r>
        <w:fldChar w:fldCharType="separate"/>
      </w:r>
      <w:r>
        <w:t>93</w:t>
      </w:r>
      <w:r>
        <w:fldChar w:fldCharType="end"/>
      </w:r>
    </w:p>
    <w:p w14:paraId="742800CD" w14:textId="1A0BA8E0" w:rsidR="00A1110B" w:rsidRDefault="00A1110B">
      <w:pPr>
        <w:pStyle w:val="TOC4"/>
        <w:rPr>
          <w:rFonts w:asciiTheme="minorHAnsi" w:eastAsiaTheme="minorEastAsia" w:hAnsiTheme="minorHAnsi" w:cstheme="minorBidi"/>
          <w:kern w:val="2"/>
          <w:sz w:val="24"/>
          <w:szCs w:val="24"/>
          <w:lang w:eastAsia="en-GB"/>
          <w14:ligatures w14:val="standardContextual"/>
        </w:rPr>
      </w:pPr>
      <w:r>
        <w:t>6.2A.4.2</w:t>
      </w:r>
      <w:r>
        <w:rPr>
          <w:rFonts w:asciiTheme="minorHAnsi" w:eastAsiaTheme="minorEastAsia" w:hAnsiTheme="minorHAnsi" w:cstheme="minorBidi"/>
          <w:kern w:val="2"/>
          <w:sz w:val="24"/>
          <w:szCs w:val="24"/>
          <w:lang w:eastAsia="en-GB"/>
          <w14:ligatures w14:val="standardContextual"/>
        </w:rPr>
        <w:tab/>
      </w:r>
      <w:r>
        <w:t>Configured transmitted power for inter-band UL CA</w:t>
      </w:r>
      <w:r>
        <w:tab/>
      </w:r>
      <w:r>
        <w:fldChar w:fldCharType="begin"/>
      </w:r>
      <w:r>
        <w:instrText xml:space="preserve"> PAGEREF _Toc169872434 \h </w:instrText>
      </w:r>
      <w:r>
        <w:fldChar w:fldCharType="separate"/>
      </w:r>
      <w:r>
        <w:t>94</w:t>
      </w:r>
      <w:r>
        <w:fldChar w:fldCharType="end"/>
      </w:r>
    </w:p>
    <w:p w14:paraId="3DB3BC6C" w14:textId="66475153" w:rsidR="00A1110B" w:rsidRDefault="00A1110B">
      <w:pPr>
        <w:pStyle w:val="TOC3"/>
        <w:rPr>
          <w:rFonts w:asciiTheme="minorHAnsi" w:eastAsiaTheme="minorEastAsia" w:hAnsiTheme="minorHAnsi" w:cstheme="minorBidi"/>
          <w:kern w:val="2"/>
          <w:sz w:val="24"/>
          <w:szCs w:val="24"/>
          <w:lang w:eastAsia="en-GB"/>
          <w14:ligatures w14:val="standardContextual"/>
        </w:rPr>
      </w:pPr>
      <w:r>
        <w:t>6.2A.5</w:t>
      </w:r>
      <w:r>
        <w:rPr>
          <w:rFonts w:asciiTheme="minorHAnsi" w:eastAsiaTheme="minorEastAsia" w:hAnsiTheme="minorHAnsi" w:cstheme="minorBidi"/>
          <w:kern w:val="2"/>
          <w:sz w:val="24"/>
          <w:szCs w:val="24"/>
          <w:lang w:eastAsia="en-GB"/>
          <w14:ligatures w14:val="standardContextual"/>
        </w:rPr>
        <w:tab/>
      </w:r>
      <w:r>
        <w:t>Requirements for UL gap (</w:t>
      </w:r>
      <w:r w:rsidRPr="00567B99">
        <w:rPr>
          <w:i/>
          <w:iCs/>
        </w:rPr>
        <w:t>ul-GapFR2-r17</w:t>
      </w:r>
      <w:r>
        <w:t>) for TX power management in CA</w:t>
      </w:r>
      <w:r>
        <w:tab/>
      </w:r>
      <w:r>
        <w:fldChar w:fldCharType="begin"/>
      </w:r>
      <w:r>
        <w:instrText xml:space="preserve"> PAGEREF _Toc169872435 \h </w:instrText>
      </w:r>
      <w:r>
        <w:fldChar w:fldCharType="separate"/>
      </w:r>
      <w:r>
        <w:t>95</w:t>
      </w:r>
      <w:r>
        <w:fldChar w:fldCharType="end"/>
      </w:r>
    </w:p>
    <w:p w14:paraId="33505021" w14:textId="5DD843AE" w:rsidR="00A1110B" w:rsidRDefault="00A1110B">
      <w:pPr>
        <w:pStyle w:val="TOC2"/>
        <w:rPr>
          <w:rFonts w:asciiTheme="minorHAnsi" w:eastAsiaTheme="minorEastAsia" w:hAnsiTheme="minorHAnsi" w:cstheme="minorBidi"/>
          <w:kern w:val="2"/>
          <w:sz w:val="24"/>
          <w:szCs w:val="24"/>
          <w:lang w:eastAsia="en-GB"/>
          <w14:ligatures w14:val="standardContextual"/>
        </w:rPr>
      </w:pPr>
      <w:r>
        <w:t>6.2D</w:t>
      </w:r>
      <w:r>
        <w:rPr>
          <w:rFonts w:asciiTheme="minorHAnsi" w:eastAsiaTheme="minorEastAsia" w:hAnsiTheme="minorHAnsi" w:cstheme="minorBidi"/>
          <w:kern w:val="2"/>
          <w:sz w:val="24"/>
          <w:szCs w:val="24"/>
          <w:lang w:eastAsia="en-GB"/>
          <w14:ligatures w14:val="standardContextual"/>
        </w:rPr>
        <w:tab/>
      </w:r>
      <w:r>
        <w:t>Transmitter power for UL MIMO</w:t>
      </w:r>
      <w:r>
        <w:tab/>
      </w:r>
      <w:r>
        <w:fldChar w:fldCharType="begin"/>
      </w:r>
      <w:r>
        <w:instrText xml:space="preserve"> PAGEREF _Toc169872436 \h </w:instrText>
      </w:r>
      <w:r>
        <w:fldChar w:fldCharType="separate"/>
      </w:r>
      <w:r>
        <w:t>95</w:t>
      </w:r>
      <w:r>
        <w:fldChar w:fldCharType="end"/>
      </w:r>
    </w:p>
    <w:p w14:paraId="2B1ED41C" w14:textId="4379E7D6" w:rsidR="00A1110B" w:rsidRDefault="00A1110B">
      <w:pPr>
        <w:pStyle w:val="TOC3"/>
        <w:rPr>
          <w:rFonts w:asciiTheme="minorHAnsi" w:eastAsiaTheme="minorEastAsia" w:hAnsiTheme="minorHAnsi" w:cstheme="minorBidi"/>
          <w:kern w:val="2"/>
          <w:sz w:val="24"/>
          <w:szCs w:val="24"/>
          <w:lang w:eastAsia="en-GB"/>
          <w14:ligatures w14:val="standardContextual"/>
        </w:rPr>
      </w:pPr>
      <w:r>
        <w:t>6.2D.1</w:t>
      </w:r>
      <w:r>
        <w:rPr>
          <w:rFonts w:asciiTheme="minorHAnsi" w:eastAsiaTheme="minorEastAsia" w:hAnsiTheme="minorHAnsi" w:cstheme="minorBidi"/>
          <w:kern w:val="2"/>
          <w:sz w:val="24"/>
          <w:szCs w:val="24"/>
          <w:lang w:eastAsia="en-GB"/>
          <w14:ligatures w14:val="standardContextual"/>
        </w:rPr>
        <w:tab/>
      </w:r>
      <w:r>
        <w:t>UE maximum output power for UL MIMO</w:t>
      </w:r>
      <w:r>
        <w:tab/>
      </w:r>
      <w:r>
        <w:fldChar w:fldCharType="begin"/>
      </w:r>
      <w:r>
        <w:instrText xml:space="preserve"> PAGEREF _Toc169872437 \h </w:instrText>
      </w:r>
      <w:r>
        <w:fldChar w:fldCharType="separate"/>
      </w:r>
      <w:r>
        <w:t>95</w:t>
      </w:r>
      <w:r>
        <w:fldChar w:fldCharType="end"/>
      </w:r>
    </w:p>
    <w:p w14:paraId="58BC1302" w14:textId="5E9CC68F" w:rsidR="00A1110B" w:rsidRDefault="00A1110B">
      <w:pPr>
        <w:pStyle w:val="TOC4"/>
        <w:rPr>
          <w:rFonts w:asciiTheme="minorHAnsi" w:eastAsiaTheme="minorEastAsia" w:hAnsiTheme="minorHAnsi" w:cstheme="minorBidi"/>
          <w:kern w:val="2"/>
          <w:sz w:val="24"/>
          <w:szCs w:val="24"/>
          <w:lang w:eastAsia="en-GB"/>
          <w14:ligatures w14:val="standardContextual"/>
        </w:rPr>
      </w:pPr>
      <w:r>
        <w:t>6.2D.1.0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_Toc169872438 \h </w:instrText>
      </w:r>
      <w:r>
        <w:fldChar w:fldCharType="separate"/>
      </w:r>
      <w:r>
        <w:t>95</w:t>
      </w:r>
      <w:r>
        <w:fldChar w:fldCharType="end"/>
      </w:r>
    </w:p>
    <w:p w14:paraId="42320F97" w14:textId="369FE5BD" w:rsidR="00A1110B" w:rsidRDefault="00A1110B">
      <w:pPr>
        <w:pStyle w:val="TOC4"/>
        <w:rPr>
          <w:rFonts w:asciiTheme="minorHAnsi" w:eastAsiaTheme="minorEastAsia" w:hAnsiTheme="minorHAnsi" w:cstheme="minorBidi"/>
          <w:kern w:val="2"/>
          <w:sz w:val="24"/>
          <w:szCs w:val="24"/>
          <w:lang w:eastAsia="en-GB"/>
          <w14:ligatures w14:val="standardContextual"/>
        </w:rPr>
      </w:pPr>
      <w:r>
        <w:t>6.2D.1.1</w:t>
      </w:r>
      <w:r>
        <w:rPr>
          <w:rFonts w:asciiTheme="minorHAnsi" w:eastAsiaTheme="minorEastAsia" w:hAnsiTheme="minorHAnsi" w:cstheme="minorBidi"/>
          <w:kern w:val="2"/>
          <w:sz w:val="24"/>
          <w:szCs w:val="24"/>
          <w:lang w:eastAsia="en-GB"/>
          <w14:ligatures w14:val="standardContextual"/>
        </w:rPr>
        <w:tab/>
      </w:r>
      <w:r>
        <w:t>UE maximum output power for UL MIMO for power class 1</w:t>
      </w:r>
      <w:r>
        <w:tab/>
      </w:r>
      <w:r>
        <w:fldChar w:fldCharType="begin"/>
      </w:r>
      <w:r>
        <w:instrText xml:space="preserve"> PAGEREF _Toc169872439 \h </w:instrText>
      </w:r>
      <w:r>
        <w:fldChar w:fldCharType="separate"/>
      </w:r>
      <w:r>
        <w:t>96</w:t>
      </w:r>
      <w:r>
        <w:fldChar w:fldCharType="end"/>
      </w:r>
    </w:p>
    <w:p w14:paraId="158CE1DC" w14:textId="4083E994" w:rsidR="00A1110B" w:rsidRDefault="00A1110B">
      <w:pPr>
        <w:pStyle w:val="TOC4"/>
        <w:rPr>
          <w:rFonts w:asciiTheme="minorHAnsi" w:eastAsiaTheme="minorEastAsia" w:hAnsiTheme="minorHAnsi" w:cstheme="minorBidi"/>
          <w:kern w:val="2"/>
          <w:sz w:val="24"/>
          <w:szCs w:val="24"/>
          <w:lang w:eastAsia="en-GB"/>
          <w14:ligatures w14:val="standardContextual"/>
        </w:rPr>
      </w:pPr>
      <w:r>
        <w:t>6.2D.1.</w:t>
      </w:r>
      <w:r>
        <w:rPr>
          <w:lang w:eastAsia="ko-KR"/>
        </w:rPr>
        <w:t>2</w:t>
      </w:r>
      <w:r>
        <w:rPr>
          <w:rFonts w:asciiTheme="minorHAnsi" w:eastAsiaTheme="minorEastAsia" w:hAnsiTheme="minorHAnsi" w:cstheme="minorBidi"/>
          <w:kern w:val="2"/>
          <w:sz w:val="24"/>
          <w:szCs w:val="24"/>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_Toc169872440 \h </w:instrText>
      </w:r>
      <w:r>
        <w:fldChar w:fldCharType="separate"/>
      </w:r>
      <w:r>
        <w:t>97</w:t>
      </w:r>
      <w:r>
        <w:fldChar w:fldCharType="end"/>
      </w:r>
    </w:p>
    <w:p w14:paraId="58C16BC5" w14:textId="1A70A489" w:rsidR="00A1110B" w:rsidRDefault="00A1110B">
      <w:pPr>
        <w:pStyle w:val="TOC4"/>
        <w:rPr>
          <w:rFonts w:asciiTheme="minorHAnsi" w:eastAsiaTheme="minorEastAsia" w:hAnsiTheme="minorHAnsi" w:cstheme="minorBidi"/>
          <w:kern w:val="2"/>
          <w:sz w:val="24"/>
          <w:szCs w:val="24"/>
          <w:lang w:eastAsia="en-GB"/>
          <w14:ligatures w14:val="standardContextual"/>
        </w:rPr>
      </w:pPr>
      <w:r>
        <w:t>6.2D.1.3</w:t>
      </w:r>
      <w:r>
        <w:rPr>
          <w:rFonts w:asciiTheme="minorHAnsi" w:eastAsiaTheme="minorEastAsia" w:hAnsiTheme="minorHAnsi" w:cstheme="minorBidi"/>
          <w:kern w:val="2"/>
          <w:sz w:val="24"/>
          <w:szCs w:val="24"/>
          <w:lang w:eastAsia="en-GB"/>
          <w14:ligatures w14:val="standardContextual"/>
        </w:rPr>
        <w:tab/>
      </w:r>
      <w:r>
        <w:t>UE maximum output power for UL MIMO for power class 3</w:t>
      </w:r>
      <w:r>
        <w:tab/>
      </w:r>
      <w:r>
        <w:fldChar w:fldCharType="begin"/>
      </w:r>
      <w:r>
        <w:instrText xml:space="preserve"> PAGEREF _Toc169872441 \h </w:instrText>
      </w:r>
      <w:r>
        <w:fldChar w:fldCharType="separate"/>
      </w:r>
      <w:r>
        <w:t>98</w:t>
      </w:r>
      <w:r>
        <w:fldChar w:fldCharType="end"/>
      </w:r>
    </w:p>
    <w:p w14:paraId="0F503CE9" w14:textId="6008B239" w:rsidR="00A1110B" w:rsidRDefault="00A1110B">
      <w:pPr>
        <w:pStyle w:val="TOC4"/>
        <w:rPr>
          <w:rFonts w:asciiTheme="minorHAnsi" w:eastAsiaTheme="minorEastAsia" w:hAnsiTheme="minorHAnsi" w:cstheme="minorBidi"/>
          <w:kern w:val="2"/>
          <w:sz w:val="24"/>
          <w:szCs w:val="24"/>
          <w:lang w:eastAsia="en-GB"/>
          <w14:ligatures w14:val="standardContextual"/>
        </w:rPr>
      </w:pPr>
      <w:r>
        <w:t>6.2D.1.4</w:t>
      </w:r>
      <w:r>
        <w:rPr>
          <w:rFonts w:asciiTheme="minorHAnsi" w:eastAsiaTheme="minorEastAsia" w:hAnsiTheme="minorHAnsi" w:cstheme="minorBidi"/>
          <w:kern w:val="2"/>
          <w:sz w:val="24"/>
          <w:szCs w:val="24"/>
          <w:lang w:eastAsia="en-GB"/>
          <w14:ligatures w14:val="standardContextual"/>
        </w:rPr>
        <w:tab/>
      </w:r>
      <w:r>
        <w:t>UE maximum output power for UL MIMO for power class 4</w:t>
      </w:r>
      <w:r>
        <w:tab/>
      </w:r>
      <w:r>
        <w:fldChar w:fldCharType="begin"/>
      </w:r>
      <w:r>
        <w:instrText xml:space="preserve"> PAGEREF _Toc169872442 \h </w:instrText>
      </w:r>
      <w:r>
        <w:fldChar w:fldCharType="separate"/>
      </w:r>
      <w:r>
        <w:t>99</w:t>
      </w:r>
      <w:r>
        <w:fldChar w:fldCharType="end"/>
      </w:r>
    </w:p>
    <w:p w14:paraId="143D700B" w14:textId="1438E891" w:rsidR="00A1110B" w:rsidRDefault="00A1110B">
      <w:pPr>
        <w:pStyle w:val="TOC4"/>
        <w:rPr>
          <w:rFonts w:asciiTheme="minorHAnsi" w:eastAsiaTheme="minorEastAsia" w:hAnsiTheme="minorHAnsi" w:cstheme="minorBidi"/>
          <w:kern w:val="2"/>
          <w:sz w:val="24"/>
          <w:szCs w:val="24"/>
          <w:lang w:eastAsia="en-GB"/>
          <w14:ligatures w14:val="standardContextual"/>
        </w:rPr>
      </w:pPr>
      <w:r>
        <w:t>6.2D.1.5</w:t>
      </w:r>
      <w:r>
        <w:rPr>
          <w:rFonts w:asciiTheme="minorHAnsi" w:eastAsiaTheme="minorEastAsia" w:hAnsiTheme="minorHAnsi" w:cstheme="minorBidi"/>
          <w:kern w:val="2"/>
          <w:sz w:val="24"/>
          <w:szCs w:val="24"/>
          <w:lang w:eastAsia="en-GB"/>
          <w14:ligatures w14:val="standardContextual"/>
        </w:rPr>
        <w:tab/>
      </w:r>
      <w:r>
        <w:t>UE maximum output power for UL MIMO for power class 5</w:t>
      </w:r>
      <w:r>
        <w:tab/>
      </w:r>
      <w:r>
        <w:fldChar w:fldCharType="begin"/>
      </w:r>
      <w:r>
        <w:instrText xml:space="preserve"> PAGEREF _Toc169872443 \h </w:instrText>
      </w:r>
      <w:r>
        <w:fldChar w:fldCharType="separate"/>
      </w:r>
      <w:r>
        <w:t>100</w:t>
      </w:r>
      <w:r>
        <w:fldChar w:fldCharType="end"/>
      </w:r>
    </w:p>
    <w:p w14:paraId="14000EB8" w14:textId="13672249" w:rsidR="00A1110B" w:rsidRDefault="00A1110B">
      <w:pPr>
        <w:pStyle w:val="TOC4"/>
        <w:rPr>
          <w:rFonts w:asciiTheme="minorHAnsi" w:eastAsiaTheme="minorEastAsia" w:hAnsiTheme="minorHAnsi" w:cstheme="minorBidi"/>
          <w:kern w:val="2"/>
          <w:sz w:val="24"/>
          <w:szCs w:val="24"/>
          <w:lang w:eastAsia="en-GB"/>
          <w14:ligatures w14:val="standardContextual"/>
        </w:rPr>
      </w:pPr>
      <w:r>
        <w:t>6.2D.1.6</w:t>
      </w:r>
      <w:r>
        <w:rPr>
          <w:rFonts w:asciiTheme="minorHAnsi" w:eastAsiaTheme="minorEastAsia" w:hAnsiTheme="minorHAnsi" w:cstheme="minorBidi"/>
          <w:kern w:val="2"/>
          <w:sz w:val="24"/>
          <w:szCs w:val="24"/>
          <w:lang w:eastAsia="en-GB"/>
          <w14:ligatures w14:val="standardContextual"/>
        </w:rPr>
        <w:tab/>
      </w:r>
      <w:r>
        <w:t>UE maximum output power for UL MIMO for power class 6</w:t>
      </w:r>
      <w:r>
        <w:tab/>
      </w:r>
      <w:r>
        <w:fldChar w:fldCharType="begin"/>
      </w:r>
      <w:r>
        <w:instrText xml:space="preserve"> PAGEREF _Toc169872444 \h </w:instrText>
      </w:r>
      <w:r>
        <w:fldChar w:fldCharType="separate"/>
      </w:r>
      <w:r>
        <w:t>100</w:t>
      </w:r>
      <w:r>
        <w:fldChar w:fldCharType="end"/>
      </w:r>
    </w:p>
    <w:p w14:paraId="61416F93" w14:textId="0C9F3507" w:rsidR="00A1110B" w:rsidRDefault="00A1110B">
      <w:pPr>
        <w:pStyle w:val="TOC3"/>
        <w:rPr>
          <w:rFonts w:asciiTheme="minorHAnsi" w:eastAsiaTheme="minorEastAsia" w:hAnsiTheme="minorHAnsi" w:cstheme="minorBidi"/>
          <w:kern w:val="2"/>
          <w:sz w:val="24"/>
          <w:szCs w:val="24"/>
          <w:lang w:eastAsia="en-GB"/>
          <w14:ligatures w14:val="standardContextual"/>
        </w:rPr>
      </w:pPr>
      <w:r>
        <w:t>6.2D.2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tab/>
      </w:r>
      <w:r>
        <w:fldChar w:fldCharType="begin"/>
      </w:r>
      <w:r>
        <w:instrText xml:space="preserve"> PAGEREF _Toc169872445 \h </w:instrText>
      </w:r>
      <w:r>
        <w:fldChar w:fldCharType="separate"/>
      </w:r>
      <w:r>
        <w:t>101</w:t>
      </w:r>
      <w:r>
        <w:fldChar w:fldCharType="end"/>
      </w:r>
    </w:p>
    <w:p w14:paraId="2662463A" w14:textId="14343CE0" w:rsidR="00A1110B" w:rsidRDefault="00A1110B">
      <w:pPr>
        <w:pStyle w:val="TOC4"/>
        <w:rPr>
          <w:rFonts w:asciiTheme="minorHAnsi" w:eastAsiaTheme="minorEastAsia" w:hAnsiTheme="minorHAnsi" w:cstheme="minorBidi"/>
          <w:kern w:val="2"/>
          <w:sz w:val="24"/>
          <w:szCs w:val="24"/>
          <w:lang w:eastAsia="en-GB"/>
          <w14:ligatures w14:val="standardContextual"/>
        </w:rPr>
      </w:pPr>
      <w:r>
        <w:t>6.2D.2.1</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_Toc169872446 \h </w:instrText>
      </w:r>
      <w:r>
        <w:fldChar w:fldCharType="separate"/>
      </w:r>
      <w:r>
        <w:t>101</w:t>
      </w:r>
      <w:r>
        <w:fldChar w:fldCharType="end"/>
      </w:r>
    </w:p>
    <w:p w14:paraId="232CE129" w14:textId="33F0FB2B" w:rsidR="00A1110B" w:rsidRDefault="00A1110B">
      <w:pPr>
        <w:pStyle w:val="TOC4"/>
        <w:rPr>
          <w:rFonts w:asciiTheme="minorHAnsi" w:eastAsiaTheme="minorEastAsia" w:hAnsiTheme="minorHAnsi" w:cstheme="minorBidi"/>
          <w:kern w:val="2"/>
          <w:sz w:val="24"/>
          <w:szCs w:val="24"/>
          <w:lang w:eastAsia="en-GB"/>
          <w14:ligatures w14:val="standardContextual"/>
        </w:rPr>
      </w:pPr>
      <w:r>
        <w:t>6.2D.2.2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_Toc169872447 \h </w:instrText>
      </w:r>
      <w:r>
        <w:fldChar w:fldCharType="separate"/>
      </w:r>
      <w:r>
        <w:t>102</w:t>
      </w:r>
      <w:r>
        <w:fldChar w:fldCharType="end"/>
      </w:r>
    </w:p>
    <w:p w14:paraId="0BC69D51" w14:textId="341B321A" w:rsidR="00A1110B" w:rsidRDefault="00A1110B">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_Toc169872448 \h </w:instrText>
      </w:r>
      <w:r>
        <w:fldChar w:fldCharType="separate"/>
      </w:r>
      <w:r>
        <w:t>102</w:t>
      </w:r>
      <w:r>
        <w:fldChar w:fldCharType="end"/>
      </w:r>
    </w:p>
    <w:p w14:paraId="5D8DE179" w14:textId="4C816208" w:rsidR="00A1110B" w:rsidRDefault="00A1110B">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_Toc169872449 \h </w:instrText>
      </w:r>
      <w:r>
        <w:fldChar w:fldCharType="separate"/>
      </w:r>
      <w:r>
        <w:t>102</w:t>
      </w:r>
      <w:r>
        <w:fldChar w:fldCharType="end"/>
      </w:r>
    </w:p>
    <w:p w14:paraId="270FCFE0" w14:textId="7A490401" w:rsidR="00A1110B" w:rsidRDefault="00A1110B">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5</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5</w:t>
      </w:r>
      <w:r>
        <w:tab/>
      </w:r>
      <w:r>
        <w:fldChar w:fldCharType="begin"/>
      </w:r>
      <w:r>
        <w:instrText xml:space="preserve"> PAGEREF _Toc169872450 \h </w:instrText>
      </w:r>
      <w:r>
        <w:fldChar w:fldCharType="separate"/>
      </w:r>
      <w:r>
        <w:t>102</w:t>
      </w:r>
      <w:r>
        <w:fldChar w:fldCharType="end"/>
      </w:r>
    </w:p>
    <w:p w14:paraId="24A693F3" w14:textId="18AB2967" w:rsidR="00A1110B" w:rsidRDefault="00A1110B">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6</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6</w:t>
      </w:r>
      <w:r>
        <w:tab/>
      </w:r>
      <w:r>
        <w:fldChar w:fldCharType="begin"/>
      </w:r>
      <w:r>
        <w:instrText xml:space="preserve"> PAGEREF _Toc169872451 \h </w:instrText>
      </w:r>
      <w:r>
        <w:fldChar w:fldCharType="separate"/>
      </w:r>
      <w:r>
        <w:t>102</w:t>
      </w:r>
      <w:r>
        <w:fldChar w:fldCharType="end"/>
      </w:r>
    </w:p>
    <w:p w14:paraId="2586A75F" w14:textId="6C4726B7" w:rsidR="00A1110B" w:rsidRDefault="00A1110B">
      <w:pPr>
        <w:pStyle w:val="TOC3"/>
        <w:rPr>
          <w:rFonts w:asciiTheme="minorHAnsi" w:eastAsiaTheme="minorEastAsia" w:hAnsiTheme="minorHAnsi" w:cstheme="minorBidi"/>
          <w:kern w:val="2"/>
          <w:sz w:val="24"/>
          <w:szCs w:val="24"/>
          <w:lang w:eastAsia="en-GB"/>
          <w14:ligatures w14:val="standardContextual"/>
        </w:rPr>
      </w:pPr>
      <w:r>
        <w:t>6.2D.3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tab/>
      </w:r>
      <w:r>
        <w:fldChar w:fldCharType="begin"/>
      </w:r>
      <w:r>
        <w:instrText xml:space="preserve"> PAGEREF _Toc169872452 \h </w:instrText>
      </w:r>
      <w:r>
        <w:fldChar w:fldCharType="separate"/>
      </w:r>
      <w:r>
        <w:t>102</w:t>
      </w:r>
      <w:r>
        <w:fldChar w:fldCharType="end"/>
      </w:r>
    </w:p>
    <w:p w14:paraId="39CFB60A" w14:textId="2F725623" w:rsidR="00A1110B" w:rsidRDefault="00A1110B">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.1</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_Toc169872453 \h </w:instrText>
      </w:r>
      <w:r>
        <w:fldChar w:fldCharType="separate"/>
      </w:r>
      <w:r>
        <w:t>102</w:t>
      </w:r>
      <w:r>
        <w:fldChar w:fldCharType="end"/>
      </w:r>
    </w:p>
    <w:p w14:paraId="70875EE5" w14:textId="0E404B99" w:rsidR="00A1110B" w:rsidRDefault="00A1110B">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.2</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_Toc169872454 \h </w:instrText>
      </w:r>
      <w:r>
        <w:fldChar w:fldCharType="separate"/>
      </w:r>
      <w:r>
        <w:t>103</w:t>
      </w:r>
      <w:r>
        <w:fldChar w:fldCharType="end"/>
      </w:r>
    </w:p>
    <w:p w14:paraId="1450590D" w14:textId="735DBEC9" w:rsidR="00A1110B" w:rsidRDefault="00A1110B">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_Toc169872455 \h </w:instrText>
      </w:r>
      <w:r>
        <w:fldChar w:fldCharType="separate"/>
      </w:r>
      <w:r>
        <w:t>103</w:t>
      </w:r>
      <w:r>
        <w:fldChar w:fldCharType="end"/>
      </w:r>
    </w:p>
    <w:p w14:paraId="697503E3" w14:textId="307D6645" w:rsidR="00A1110B" w:rsidRDefault="00A1110B">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_Toc169872456 \h </w:instrText>
      </w:r>
      <w:r>
        <w:fldChar w:fldCharType="separate"/>
      </w:r>
      <w:r>
        <w:t>103</w:t>
      </w:r>
      <w:r>
        <w:fldChar w:fldCharType="end"/>
      </w:r>
    </w:p>
    <w:p w14:paraId="49231632" w14:textId="1C94A0B1" w:rsidR="00A1110B" w:rsidRDefault="00A1110B">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.5</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5</w:t>
      </w:r>
      <w:r>
        <w:tab/>
      </w:r>
      <w:r>
        <w:fldChar w:fldCharType="begin"/>
      </w:r>
      <w:r>
        <w:instrText xml:space="preserve"> PAGEREF _Toc169872457 \h </w:instrText>
      </w:r>
      <w:r>
        <w:fldChar w:fldCharType="separate"/>
      </w:r>
      <w:r>
        <w:t>103</w:t>
      </w:r>
      <w:r>
        <w:fldChar w:fldCharType="end"/>
      </w:r>
    </w:p>
    <w:p w14:paraId="62176A3B" w14:textId="7C5BFE6E" w:rsidR="00A1110B" w:rsidRDefault="00A1110B">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.6</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6</w:t>
      </w:r>
      <w:r>
        <w:tab/>
      </w:r>
      <w:r>
        <w:fldChar w:fldCharType="begin"/>
      </w:r>
      <w:r>
        <w:instrText xml:space="preserve"> PAGEREF _Toc169872458 \h </w:instrText>
      </w:r>
      <w:r>
        <w:fldChar w:fldCharType="separate"/>
      </w:r>
      <w:r>
        <w:t>103</w:t>
      </w:r>
      <w:r>
        <w:fldChar w:fldCharType="end"/>
      </w:r>
    </w:p>
    <w:p w14:paraId="3753531E" w14:textId="6315136E" w:rsidR="00A1110B" w:rsidRDefault="00A1110B">
      <w:pPr>
        <w:pStyle w:val="TOC3"/>
        <w:rPr>
          <w:rFonts w:asciiTheme="minorHAnsi" w:eastAsiaTheme="minorEastAsia" w:hAnsiTheme="minorHAnsi" w:cstheme="minorBidi"/>
          <w:kern w:val="2"/>
          <w:sz w:val="24"/>
          <w:szCs w:val="24"/>
          <w:lang w:eastAsia="en-GB"/>
          <w14:ligatures w14:val="standardContextual"/>
        </w:rPr>
      </w:pPr>
      <w:r>
        <w:t>6.2D.4</w:t>
      </w:r>
      <w:r>
        <w:rPr>
          <w:rFonts w:asciiTheme="minorHAnsi" w:eastAsiaTheme="minorEastAsia" w:hAnsiTheme="minorHAnsi" w:cstheme="minorBidi"/>
          <w:kern w:val="2"/>
          <w:sz w:val="24"/>
          <w:szCs w:val="24"/>
          <w:lang w:eastAsia="en-GB"/>
          <w14:ligatures w14:val="standardContextual"/>
        </w:rPr>
        <w:tab/>
      </w:r>
      <w:r>
        <w:t>Configured transmitted power for UL MIMO</w:t>
      </w:r>
      <w:r>
        <w:tab/>
      </w:r>
      <w:r>
        <w:fldChar w:fldCharType="begin"/>
      </w:r>
      <w:r>
        <w:instrText xml:space="preserve"> PAGEREF _Toc169872459 \h </w:instrText>
      </w:r>
      <w:r>
        <w:fldChar w:fldCharType="separate"/>
      </w:r>
      <w:r>
        <w:t>103</w:t>
      </w:r>
      <w:r>
        <w:fldChar w:fldCharType="end"/>
      </w:r>
    </w:p>
    <w:p w14:paraId="12A87F24" w14:textId="3C28AD35" w:rsidR="00A1110B" w:rsidRDefault="00A1110B">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Output power dynamics</w:t>
      </w:r>
      <w:r>
        <w:tab/>
      </w:r>
      <w:r>
        <w:fldChar w:fldCharType="begin"/>
      </w:r>
      <w:r>
        <w:instrText xml:space="preserve"> PAGEREF _Toc169872460 \h </w:instrText>
      </w:r>
      <w:r>
        <w:fldChar w:fldCharType="separate"/>
      </w:r>
      <w:r>
        <w:t>103</w:t>
      </w:r>
      <w:r>
        <w:fldChar w:fldCharType="end"/>
      </w:r>
    </w:p>
    <w:p w14:paraId="6522485D" w14:textId="63BE129C" w:rsidR="00A1110B" w:rsidRDefault="00A1110B">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Minimum output power</w:t>
      </w:r>
      <w:r>
        <w:tab/>
      </w:r>
      <w:r>
        <w:fldChar w:fldCharType="begin"/>
      </w:r>
      <w:r>
        <w:instrText xml:space="preserve"> PAGEREF _Toc169872461 \h </w:instrText>
      </w:r>
      <w:r>
        <w:fldChar w:fldCharType="separate"/>
      </w:r>
      <w:r>
        <w:t>103</w:t>
      </w:r>
      <w:r>
        <w:fldChar w:fldCharType="end"/>
      </w:r>
    </w:p>
    <w:p w14:paraId="6F3F1224" w14:textId="581CC317" w:rsidR="00A1110B" w:rsidRDefault="00A1110B">
      <w:pPr>
        <w:pStyle w:val="TOC4"/>
        <w:rPr>
          <w:rFonts w:asciiTheme="minorHAnsi" w:eastAsiaTheme="minorEastAsia" w:hAnsiTheme="minorHAnsi" w:cstheme="minorBidi"/>
          <w:kern w:val="2"/>
          <w:sz w:val="24"/>
          <w:szCs w:val="24"/>
          <w:lang w:eastAsia="en-GB"/>
          <w14:ligatures w14:val="standardContextual"/>
        </w:rPr>
      </w:pPr>
      <w:r>
        <w:t>6.3.1.0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_Toc169872462 \h </w:instrText>
      </w:r>
      <w:r>
        <w:fldChar w:fldCharType="separate"/>
      </w:r>
      <w:r>
        <w:t>103</w:t>
      </w:r>
      <w:r>
        <w:fldChar w:fldCharType="end"/>
      </w:r>
    </w:p>
    <w:p w14:paraId="61A7E0AB" w14:textId="651601E0" w:rsidR="00A1110B" w:rsidRDefault="00A1110B">
      <w:pPr>
        <w:pStyle w:val="TOC4"/>
        <w:rPr>
          <w:rFonts w:asciiTheme="minorHAnsi" w:eastAsiaTheme="minorEastAsia" w:hAnsiTheme="minorHAnsi" w:cstheme="minorBidi"/>
          <w:kern w:val="2"/>
          <w:sz w:val="24"/>
          <w:szCs w:val="24"/>
          <w:lang w:eastAsia="en-GB"/>
          <w14:ligatures w14:val="standardContextual"/>
        </w:rPr>
      </w:pPr>
      <w:r>
        <w:t>6.3.1.1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_Toc169872463 \h </w:instrText>
      </w:r>
      <w:r>
        <w:fldChar w:fldCharType="separate"/>
      </w:r>
      <w:r>
        <w:t>104</w:t>
      </w:r>
      <w:r>
        <w:fldChar w:fldCharType="end"/>
      </w:r>
    </w:p>
    <w:p w14:paraId="0062E80D" w14:textId="07AD59C8" w:rsidR="00A1110B" w:rsidRDefault="00A1110B">
      <w:pPr>
        <w:pStyle w:val="TOC4"/>
        <w:rPr>
          <w:rFonts w:asciiTheme="minorHAnsi" w:eastAsiaTheme="minorEastAsia" w:hAnsiTheme="minorHAnsi" w:cstheme="minorBidi"/>
          <w:kern w:val="2"/>
          <w:sz w:val="24"/>
          <w:szCs w:val="24"/>
          <w:lang w:eastAsia="en-GB"/>
          <w14:ligatures w14:val="standardContextual"/>
        </w:rPr>
      </w:pPr>
      <w:r>
        <w:t>6.3.1.2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_Toc169872464 \h </w:instrText>
      </w:r>
      <w:r>
        <w:fldChar w:fldCharType="separate"/>
      </w:r>
      <w:r>
        <w:t>104</w:t>
      </w:r>
      <w:r>
        <w:fldChar w:fldCharType="end"/>
      </w:r>
    </w:p>
    <w:p w14:paraId="6D6CEBB9" w14:textId="5CC2470B" w:rsidR="00A1110B" w:rsidRDefault="00A1110B">
      <w:pPr>
        <w:pStyle w:val="TOC4"/>
        <w:rPr>
          <w:rFonts w:asciiTheme="minorHAnsi" w:eastAsiaTheme="minorEastAsia" w:hAnsiTheme="minorHAnsi" w:cstheme="minorBidi"/>
          <w:kern w:val="2"/>
          <w:sz w:val="24"/>
          <w:szCs w:val="24"/>
          <w:lang w:eastAsia="en-GB"/>
          <w14:ligatures w14:val="standardContextual"/>
        </w:rPr>
      </w:pPr>
      <w:r>
        <w:t>6.3.1.3</w:t>
      </w:r>
      <w:r>
        <w:rPr>
          <w:rFonts w:asciiTheme="minorHAnsi" w:eastAsiaTheme="minorEastAsia" w:hAnsiTheme="minorHAnsi" w:cstheme="minorBidi"/>
          <w:kern w:val="2"/>
          <w:sz w:val="24"/>
          <w:szCs w:val="24"/>
          <w:lang w:eastAsia="en-GB"/>
          <w14:ligatures w14:val="standardContextual"/>
        </w:rPr>
        <w:tab/>
      </w:r>
      <w:r>
        <w:t>Minimum output power for power class 5 and 6</w:t>
      </w:r>
      <w:r>
        <w:tab/>
      </w:r>
      <w:r>
        <w:fldChar w:fldCharType="begin"/>
      </w:r>
      <w:r>
        <w:instrText xml:space="preserve"> PAGEREF _Toc169872465 \h </w:instrText>
      </w:r>
      <w:r>
        <w:fldChar w:fldCharType="separate"/>
      </w:r>
      <w:r>
        <w:t>104</w:t>
      </w:r>
      <w:r>
        <w:fldChar w:fldCharType="end"/>
      </w:r>
    </w:p>
    <w:p w14:paraId="069C1079" w14:textId="79591631" w:rsidR="00A1110B" w:rsidRDefault="00A1110B">
      <w:pPr>
        <w:pStyle w:val="TOC4"/>
        <w:rPr>
          <w:rFonts w:asciiTheme="minorHAnsi" w:eastAsiaTheme="minorEastAsia" w:hAnsiTheme="minorHAnsi" w:cstheme="minorBidi"/>
          <w:kern w:val="2"/>
          <w:sz w:val="24"/>
          <w:szCs w:val="24"/>
          <w:lang w:eastAsia="en-GB"/>
          <w14:ligatures w14:val="standardContextual"/>
        </w:rPr>
      </w:pPr>
      <w:r>
        <w:t>6.3.1.4</w:t>
      </w:r>
      <w:r>
        <w:rPr>
          <w:rFonts w:asciiTheme="minorHAnsi" w:eastAsiaTheme="minorEastAsia" w:hAnsiTheme="minorHAnsi" w:cstheme="minorBidi"/>
          <w:kern w:val="2"/>
          <w:sz w:val="24"/>
          <w:szCs w:val="24"/>
          <w:lang w:eastAsia="en-GB"/>
          <w14:ligatures w14:val="standardContextual"/>
        </w:rPr>
        <w:tab/>
      </w:r>
      <w:r>
        <w:t>Minimum output power for power class 7</w:t>
      </w:r>
      <w:r>
        <w:tab/>
      </w:r>
      <w:r>
        <w:fldChar w:fldCharType="begin"/>
      </w:r>
      <w:r>
        <w:instrText xml:space="preserve"> PAGEREF _Toc169872466 \h </w:instrText>
      </w:r>
      <w:r>
        <w:fldChar w:fldCharType="separate"/>
      </w:r>
      <w:r>
        <w:t>105</w:t>
      </w:r>
      <w:r>
        <w:fldChar w:fldCharType="end"/>
      </w:r>
    </w:p>
    <w:p w14:paraId="2C30A1FD" w14:textId="3DF681F8" w:rsidR="00A1110B" w:rsidRDefault="00A1110B">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Transmit OFF power</w:t>
      </w:r>
      <w:r>
        <w:tab/>
      </w:r>
      <w:r>
        <w:fldChar w:fldCharType="begin"/>
      </w:r>
      <w:r>
        <w:instrText xml:space="preserve"> PAGEREF _Toc169872467 \h </w:instrText>
      </w:r>
      <w:r>
        <w:fldChar w:fldCharType="separate"/>
      </w:r>
      <w:r>
        <w:t>105</w:t>
      </w:r>
      <w:r>
        <w:fldChar w:fldCharType="end"/>
      </w:r>
    </w:p>
    <w:p w14:paraId="60C32AF2" w14:textId="7638A977" w:rsidR="00A1110B" w:rsidRDefault="00A1110B">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Transmit ON/OFF time mask</w:t>
      </w:r>
      <w:r>
        <w:tab/>
      </w:r>
      <w:r>
        <w:fldChar w:fldCharType="begin"/>
      </w:r>
      <w:r>
        <w:instrText xml:space="preserve"> PAGEREF _Toc169872468 \h </w:instrText>
      </w:r>
      <w:r>
        <w:fldChar w:fldCharType="separate"/>
      </w:r>
      <w:r>
        <w:t>105</w:t>
      </w:r>
      <w:r>
        <w:fldChar w:fldCharType="end"/>
      </w:r>
    </w:p>
    <w:p w14:paraId="3A535D0E" w14:textId="00A1C1BD" w:rsidR="00A1110B" w:rsidRDefault="00A1110B">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_Toc169872469 \h </w:instrText>
      </w:r>
      <w:r>
        <w:fldChar w:fldCharType="separate"/>
      </w:r>
      <w:r>
        <w:t>105</w:t>
      </w:r>
      <w:r>
        <w:fldChar w:fldCharType="end"/>
      </w:r>
    </w:p>
    <w:p w14:paraId="2B25C571" w14:textId="388BD3CD" w:rsidR="00A1110B" w:rsidRDefault="00A1110B">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General ON/OFF time mask</w:t>
      </w:r>
      <w:r>
        <w:tab/>
      </w:r>
      <w:r>
        <w:fldChar w:fldCharType="begin"/>
      </w:r>
      <w:r>
        <w:instrText xml:space="preserve"> PAGEREF _Toc169872470 \h </w:instrText>
      </w:r>
      <w:r>
        <w:fldChar w:fldCharType="separate"/>
      </w:r>
      <w:r>
        <w:t>106</w:t>
      </w:r>
      <w:r>
        <w:fldChar w:fldCharType="end"/>
      </w:r>
    </w:p>
    <w:p w14:paraId="63145458" w14:textId="34F77527" w:rsidR="00A1110B" w:rsidRDefault="00A1110B">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Transmit power time mask for slot and short or long subslot boundaries</w:t>
      </w:r>
      <w:r>
        <w:tab/>
      </w:r>
      <w:r>
        <w:fldChar w:fldCharType="begin"/>
      </w:r>
      <w:r>
        <w:instrText xml:space="preserve"> PAGEREF _Toc169872471 \h </w:instrText>
      </w:r>
      <w:r>
        <w:fldChar w:fldCharType="separate"/>
      </w:r>
      <w:r>
        <w:t>106</w:t>
      </w:r>
      <w:r>
        <w:fldChar w:fldCharType="end"/>
      </w:r>
    </w:p>
    <w:p w14:paraId="1DF49B13" w14:textId="375962A0" w:rsidR="00A1110B" w:rsidRDefault="00A1110B">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PRACH time mask</w:t>
      </w:r>
      <w:r>
        <w:tab/>
      </w:r>
      <w:r>
        <w:fldChar w:fldCharType="begin"/>
      </w:r>
      <w:r>
        <w:instrText xml:space="preserve"> PAGEREF _Toc169872472 \h </w:instrText>
      </w:r>
      <w:r>
        <w:fldChar w:fldCharType="separate"/>
      </w:r>
      <w:r>
        <w:t>106</w:t>
      </w:r>
      <w:r>
        <w:fldChar w:fldCharType="end"/>
      </w:r>
    </w:p>
    <w:p w14:paraId="4BEDD8FB" w14:textId="374B3DC4" w:rsidR="00A1110B" w:rsidRDefault="00A1110B">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_Toc169872473 \h </w:instrText>
      </w:r>
      <w:r>
        <w:fldChar w:fldCharType="separate"/>
      </w:r>
      <w:r>
        <w:t>108</w:t>
      </w:r>
      <w:r>
        <w:fldChar w:fldCharType="end"/>
      </w:r>
    </w:p>
    <w:p w14:paraId="7EA9EE0C" w14:textId="31A0F5A3" w:rsidR="00A1110B" w:rsidRDefault="00A1110B">
      <w:pPr>
        <w:pStyle w:val="TOC4"/>
        <w:rPr>
          <w:rFonts w:asciiTheme="minorHAnsi" w:eastAsiaTheme="minorEastAsia" w:hAnsiTheme="minorHAnsi" w:cstheme="minorBidi"/>
          <w:kern w:val="2"/>
          <w:sz w:val="24"/>
          <w:szCs w:val="24"/>
          <w:lang w:eastAsia="en-GB"/>
          <w14:ligatures w14:val="standardContextual"/>
        </w:rPr>
      </w:pPr>
      <w:r>
        <w:t>6.3.3.6</w:t>
      </w:r>
      <w:r>
        <w:rPr>
          <w:rFonts w:asciiTheme="minorHAnsi" w:eastAsiaTheme="minorEastAsia" w:hAnsiTheme="minorHAnsi" w:cstheme="minorBidi"/>
          <w:kern w:val="2"/>
          <w:sz w:val="24"/>
          <w:szCs w:val="24"/>
          <w:lang w:eastAsia="en-GB"/>
          <w14:ligatures w14:val="standardContextual"/>
        </w:rPr>
        <w:tab/>
      </w:r>
      <w:r>
        <w:t>SRS time mask</w:t>
      </w:r>
      <w:r>
        <w:tab/>
      </w:r>
      <w:r>
        <w:fldChar w:fldCharType="begin"/>
      </w:r>
      <w:r>
        <w:instrText xml:space="preserve"> PAGEREF _Toc169872474 \h </w:instrText>
      </w:r>
      <w:r>
        <w:fldChar w:fldCharType="separate"/>
      </w:r>
      <w:r>
        <w:t>108</w:t>
      </w:r>
      <w:r>
        <w:fldChar w:fldCharType="end"/>
      </w:r>
    </w:p>
    <w:p w14:paraId="581E2C88" w14:textId="11EBE471" w:rsidR="00A1110B" w:rsidRDefault="00A1110B">
      <w:pPr>
        <w:pStyle w:val="TOC4"/>
        <w:rPr>
          <w:rFonts w:asciiTheme="minorHAnsi" w:eastAsiaTheme="minorEastAsia" w:hAnsiTheme="minorHAnsi" w:cstheme="minorBidi"/>
          <w:kern w:val="2"/>
          <w:sz w:val="24"/>
          <w:szCs w:val="24"/>
          <w:lang w:eastAsia="en-GB"/>
          <w14:ligatures w14:val="standardContextual"/>
        </w:rPr>
      </w:pPr>
      <w:r>
        <w:t>6.3.3.7</w:t>
      </w:r>
      <w:r>
        <w:rPr>
          <w:rFonts w:asciiTheme="minorHAnsi" w:eastAsiaTheme="minorEastAsia" w:hAnsiTheme="minorHAnsi" w:cstheme="minorBidi"/>
          <w:kern w:val="2"/>
          <w:sz w:val="24"/>
          <w:szCs w:val="24"/>
          <w:lang w:eastAsia="en-GB"/>
          <w14:ligatures w14:val="standardContextual"/>
        </w:rPr>
        <w:tab/>
      </w:r>
      <w:r>
        <w:t>PUSCH-PUCCH and PUSCH-SRS time masks</w:t>
      </w:r>
      <w:r>
        <w:tab/>
      </w:r>
      <w:r>
        <w:fldChar w:fldCharType="begin"/>
      </w:r>
      <w:r>
        <w:instrText xml:space="preserve"> PAGEREF _Toc169872475 \h </w:instrText>
      </w:r>
      <w:r>
        <w:fldChar w:fldCharType="separate"/>
      </w:r>
      <w:r>
        <w:t>109</w:t>
      </w:r>
      <w:r>
        <w:fldChar w:fldCharType="end"/>
      </w:r>
    </w:p>
    <w:p w14:paraId="189F4615" w14:textId="1B68E3BA" w:rsidR="00A1110B" w:rsidRDefault="00A1110B">
      <w:pPr>
        <w:pStyle w:val="TOC4"/>
        <w:rPr>
          <w:rFonts w:asciiTheme="minorHAnsi" w:eastAsiaTheme="minorEastAsia" w:hAnsiTheme="minorHAnsi" w:cstheme="minorBidi"/>
          <w:kern w:val="2"/>
          <w:sz w:val="24"/>
          <w:szCs w:val="24"/>
          <w:lang w:eastAsia="en-GB"/>
          <w14:ligatures w14:val="standardContextual"/>
        </w:rPr>
      </w:pPr>
      <w:r>
        <w:t>6.3.3.8</w:t>
      </w:r>
      <w:r>
        <w:rPr>
          <w:rFonts w:asciiTheme="minorHAnsi" w:eastAsiaTheme="minorEastAsia" w:hAnsiTheme="minorHAnsi" w:cstheme="minorBidi"/>
          <w:kern w:val="2"/>
          <w:sz w:val="24"/>
          <w:szCs w:val="24"/>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_Toc169872476 \h </w:instrText>
      </w:r>
      <w:r>
        <w:fldChar w:fldCharType="separate"/>
      </w:r>
      <w:r>
        <w:t>109</w:t>
      </w:r>
      <w:r>
        <w:fldChar w:fldCharType="end"/>
      </w:r>
    </w:p>
    <w:p w14:paraId="315063F4" w14:textId="7CA2AA7A" w:rsidR="00A1110B" w:rsidRDefault="00A1110B">
      <w:pPr>
        <w:pStyle w:val="TOC4"/>
        <w:rPr>
          <w:rFonts w:asciiTheme="minorHAnsi" w:eastAsiaTheme="minorEastAsia" w:hAnsiTheme="minorHAnsi" w:cstheme="minorBidi"/>
          <w:kern w:val="2"/>
          <w:sz w:val="24"/>
          <w:szCs w:val="24"/>
          <w:lang w:eastAsia="en-GB"/>
          <w14:ligatures w14:val="standardContextual"/>
        </w:rPr>
      </w:pPr>
      <w:r>
        <w:t>6.3.3.9</w:t>
      </w:r>
      <w:r>
        <w:rPr>
          <w:rFonts w:asciiTheme="minorHAnsi" w:eastAsiaTheme="minorEastAsia" w:hAnsiTheme="minorHAnsi" w:cstheme="minorBidi"/>
          <w:kern w:val="2"/>
          <w:sz w:val="24"/>
          <w:szCs w:val="24"/>
          <w:lang w:eastAsia="en-GB"/>
          <w14:ligatures w14:val="standardContextual"/>
        </w:rPr>
        <w:tab/>
      </w:r>
      <w:r>
        <w:t>Transmit power time mask for consecutive short subslot transmissions boundaries</w:t>
      </w:r>
      <w:r>
        <w:tab/>
      </w:r>
      <w:r>
        <w:fldChar w:fldCharType="begin"/>
      </w:r>
      <w:r>
        <w:instrText xml:space="preserve"> PAGEREF _Toc169872477 \h </w:instrText>
      </w:r>
      <w:r>
        <w:fldChar w:fldCharType="separate"/>
      </w:r>
      <w:r>
        <w:t>110</w:t>
      </w:r>
      <w:r>
        <w:fldChar w:fldCharType="end"/>
      </w:r>
    </w:p>
    <w:p w14:paraId="741756B0" w14:textId="6CFFFFC2" w:rsidR="00A1110B" w:rsidRDefault="00A1110B">
      <w:pPr>
        <w:pStyle w:val="TOC3"/>
        <w:rPr>
          <w:rFonts w:asciiTheme="minorHAnsi" w:eastAsiaTheme="minorEastAsia" w:hAnsiTheme="minorHAnsi" w:cstheme="minorBidi"/>
          <w:kern w:val="2"/>
          <w:sz w:val="24"/>
          <w:szCs w:val="24"/>
          <w:lang w:eastAsia="en-GB"/>
          <w14:ligatures w14:val="standardContextual"/>
        </w:rPr>
      </w:pPr>
      <w:r>
        <w:t>6.3.4</w:t>
      </w:r>
      <w:r>
        <w:rPr>
          <w:rFonts w:asciiTheme="minorHAnsi" w:eastAsiaTheme="minorEastAsia" w:hAnsiTheme="minorHAnsi" w:cstheme="minorBidi"/>
          <w:kern w:val="2"/>
          <w:sz w:val="24"/>
          <w:szCs w:val="24"/>
          <w:lang w:eastAsia="en-GB"/>
          <w14:ligatures w14:val="standardContextual"/>
        </w:rPr>
        <w:tab/>
      </w:r>
      <w:r>
        <w:t>Power control</w:t>
      </w:r>
      <w:r>
        <w:tab/>
      </w:r>
      <w:r>
        <w:fldChar w:fldCharType="begin"/>
      </w:r>
      <w:r>
        <w:instrText xml:space="preserve"> PAGEREF _Toc169872478 \h </w:instrText>
      </w:r>
      <w:r>
        <w:fldChar w:fldCharType="separate"/>
      </w:r>
      <w:r>
        <w:t>111</w:t>
      </w:r>
      <w:r>
        <w:fldChar w:fldCharType="end"/>
      </w:r>
    </w:p>
    <w:p w14:paraId="3E658FFB" w14:textId="34092461" w:rsidR="00A1110B" w:rsidRDefault="00A1110B">
      <w:pPr>
        <w:pStyle w:val="TOC4"/>
        <w:rPr>
          <w:rFonts w:asciiTheme="minorHAnsi" w:eastAsiaTheme="minorEastAsia" w:hAnsiTheme="minorHAnsi" w:cstheme="minorBidi"/>
          <w:kern w:val="2"/>
          <w:sz w:val="24"/>
          <w:szCs w:val="24"/>
          <w:lang w:eastAsia="en-GB"/>
          <w14:ligatures w14:val="standardContextual"/>
        </w:rPr>
      </w:pPr>
      <w:r>
        <w:t>6.3.4.1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_Toc169872479 \h </w:instrText>
      </w:r>
      <w:r>
        <w:fldChar w:fldCharType="separate"/>
      </w:r>
      <w:r>
        <w:t>111</w:t>
      </w:r>
      <w:r>
        <w:fldChar w:fldCharType="end"/>
      </w:r>
    </w:p>
    <w:p w14:paraId="59515557" w14:textId="6CE81EB3" w:rsidR="00A1110B" w:rsidRDefault="00A1110B">
      <w:pPr>
        <w:pStyle w:val="TOC4"/>
        <w:rPr>
          <w:rFonts w:asciiTheme="minorHAnsi" w:eastAsiaTheme="minorEastAsia" w:hAnsiTheme="minorHAnsi" w:cstheme="minorBidi"/>
          <w:kern w:val="2"/>
          <w:sz w:val="24"/>
          <w:szCs w:val="24"/>
          <w:lang w:eastAsia="en-GB"/>
          <w14:ligatures w14:val="standardContextual"/>
        </w:rPr>
      </w:pPr>
      <w:r>
        <w:t>6.3.4.2</w:t>
      </w:r>
      <w:r>
        <w:rPr>
          <w:rFonts w:asciiTheme="minorHAnsi" w:eastAsiaTheme="minorEastAsia" w:hAnsiTheme="minorHAnsi" w:cstheme="minorBidi"/>
          <w:kern w:val="2"/>
          <w:sz w:val="24"/>
          <w:szCs w:val="24"/>
          <w:lang w:eastAsia="en-GB"/>
          <w14:ligatures w14:val="standardContextual"/>
        </w:rPr>
        <w:tab/>
      </w:r>
      <w:r>
        <w:t>Absolute power tolerance</w:t>
      </w:r>
      <w:r>
        <w:tab/>
      </w:r>
      <w:r>
        <w:fldChar w:fldCharType="begin"/>
      </w:r>
      <w:r>
        <w:instrText xml:space="preserve"> PAGEREF _Toc169872480 \h </w:instrText>
      </w:r>
      <w:r>
        <w:fldChar w:fldCharType="separate"/>
      </w:r>
      <w:r>
        <w:t>111</w:t>
      </w:r>
      <w:r>
        <w:fldChar w:fldCharType="end"/>
      </w:r>
    </w:p>
    <w:p w14:paraId="2043DD8C" w14:textId="65B14388" w:rsidR="00A1110B" w:rsidRDefault="00A1110B">
      <w:pPr>
        <w:pStyle w:val="TOC4"/>
        <w:rPr>
          <w:rFonts w:asciiTheme="minorHAnsi" w:eastAsiaTheme="minorEastAsia" w:hAnsiTheme="minorHAnsi" w:cstheme="minorBidi"/>
          <w:kern w:val="2"/>
          <w:sz w:val="24"/>
          <w:szCs w:val="24"/>
          <w:lang w:eastAsia="en-GB"/>
          <w14:ligatures w14:val="standardContextual"/>
        </w:rPr>
      </w:pPr>
      <w:r>
        <w:t>6.3.4.3</w:t>
      </w:r>
      <w:r>
        <w:rPr>
          <w:rFonts w:asciiTheme="minorHAnsi" w:eastAsiaTheme="minorEastAsia" w:hAnsiTheme="minorHAnsi" w:cstheme="minorBidi"/>
          <w:kern w:val="2"/>
          <w:sz w:val="24"/>
          <w:szCs w:val="24"/>
          <w:lang w:eastAsia="en-GB"/>
          <w14:ligatures w14:val="standardContextual"/>
        </w:rPr>
        <w:tab/>
      </w:r>
      <w:r>
        <w:t>Relative power tolerance</w:t>
      </w:r>
      <w:r>
        <w:tab/>
      </w:r>
      <w:r>
        <w:fldChar w:fldCharType="begin"/>
      </w:r>
      <w:r>
        <w:instrText xml:space="preserve"> PAGEREF _Toc169872481 \h </w:instrText>
      </w:r>
      <w:r>
        <w:fldChar w:fldCharType="separate"/>
      </w:r>
      <w:r>
        <w:t>111</w:t>
      </w:r>
      <w:r>
        <w:fldChar w:fldCharType="end"/>
      </w:r>
    </w:p>
    <w:p w14:paraId="66970FC2" w14:textId="6795D0A9" w:rsidR="00A1110B" w:rsidRDefault="00A1110B">
      <w:pPr>
        <w:pStyle w:val="TOC4"/>
        <w:rPr>
          <w:rFonts w:asciiTheme="minorHAnsi" w:eastAsiaTheme="minorEastAsia" w:hAnsiTheme="minorHAnsi" w:cstheme="minorBidi"/>
          <w:kern w:val="2"/>
          <w:sz w:val="24"/>
          <w:szCs w:val="24"/>
          <w:lang w:eastAsia="en-GB"/>
          <w14:ligatures w14:val="standardContextual"/>
        </w:rPr>
      </w:pPr>
      <w:r>
        <w:t>6.3.4.4</w:t>
      </w:r>
      <w:r>
        <w:rPr>
          <w:rFonts w:asciiTheme="minorHAnsi" w:eastAsiaTheme="minorEastAsia" w:hAnsiTheme="minorHAnsi" w:cstheme="minorBidi"/>
          <w:kern w:val="2"/>
          <w:sz w:val="24"/>
          <w:szCs w:val="24"/>
          <w:lang w:eastAsia="en-GB"/>
          <w14:ligatures w14:val="standardContextual"/>
        </w:rPr>
        <w:tab/>
      </w:r>
      <w:r>
        <w:t>Aggregate power tolerance</w:t>
      </w:r>
      <w:r>
        <w:tab/>
      </w:r>
      <w:r>
        <w:fldChar w:fldCharType="begin"/>
      </w:r>
      <w:r>
        <w:instrText xml:space="preserve"> PAGEREF _Toc169872482 \h </w:instrText>
      </w:r>
      <w:r>
        <w:fldChar w:fldCharType="separate"/>
      </w:r>
      <w:r>
        <w:t>112</w:t>
      </w:r>
      <w:r>
        <w:fldChar w:fldCharType="end"/>
      </w:r>
    </w:p>
    <w:p w14:paraId="4C4485C1" w14:textId="6BAB6293" w:rsidR="00A1110B" w:rsidRDefault="00A1110B">
      <w:pPr>
        <w:pStyle w:val="TOC2"/>
        <w:rPr>
          <w:rFonts w:asciiTheme="minorHAnsi" w:eastAsiaTheme="minorEastAsia" w:hAnsiTheme="minorHAnsi" w:cstheme="minorBidi"/>
          <w:kern w:val="2"/>
          <w:sz w:val="24"/>
          <w:szCs w:val="24"/>
          <w:lang w:eastAsia="en-GB"/>
          <w14:ligatures w14:val="standardContextual"/>
        </w:rPr>
      </w:pPr>
      <w:r>
        <w:t>6.3A</w:t>
      </w:r>
      <w:r>
        <w:rPr>
          <w:rFonts w:asciiTheme="minorHAnsi" w:eastAsiaTheme="minorEastAsia" w:hAnsiTheme="minorHAnsi" w:cstheme="minorBidi"/>
          <w:kern w:val="2"/>
          <w:sz w:val="24"/>
          <w:szCs w:val="24"/>
          <w:lang w:eastAsia="en-GB"/>
          <w14:ligatures w14:val="standardContextual"/>
        </w:rPr>
        <w:tab/>
      </w:r>
      <w:r>
        <w:t>Output power dynamics for CA</w:t>
      </w:r>
      <w:r>
        <w:tab/>
      </w:r>
      <w:r>
        <w:fldChar w:fldCharType="begin"/>
      </w:r>
      <w:r>
        <w:instrText xml:space="preserve"> PAGEREF _Toc169872483 \h </w:instrText>
      </w:r>
      <w:r>
        <w:fldChar w:fldCharType="separate"/>
      </w:r>
      <w:r>
        <w:t>112</w:t>
      </w:r>
      <w:r>
        <w:fldChar w:fldCharType="end"/>
      </w:r>
    </w:p>
    <w:p w14:paraId="7BCC15C0" w14:textId="0607FCAA" w:rsidR="00A1110B" w:rsidRDefault="00A1110B">
      <w:pPr>
        <w:pStyle w:val="TOC3"/>
        <w:rPr>
          <w:rFonts w:asciiTheme="minorHAnsi" w:eastAsiaTheme="minorEastAsia" w:hAnsiTheme="minorHAnsi" w:cstheme="minorBidi"/>
          <w:kern w:val="2"/>
          <w:sz w:val="24"/>
          <w:szCs w:val="24"/>
          <w:lang w:eastAsia="en-GB"/>
          <w14:ligatures w14:val="standardContextual"/>
        </w:rPr>
      </w:pPr>
      <w:r>
        <w:t>6.3A.1</w:t>
      </w:r>
      <w:r>
        <w:rPr>
          <w:rFonts w:asciiTheme="minorHAnsi" w:eastAsiaTheme="minorEastAsia" w:hAnsiTheme="minorHAnsi" w:cstheme="minorBidi"/>
          <w:kern w:val="2"/>
          <w:sz w:val="24"/>
          <w:szCs w:val="24"/>
          <w:lang w:eastAsia="en-GB"/>
          <w14:ligatures w14:val="standardContextual"/>
        </w:rPr>
        <w:tab/>
      </w:r>
      <w:r>
        <w:t>Minimum output power for CA</w:t>
      </w:r>
      <w:r>
        <w:tab/>
      </w:r>
      <w:r>
        <w:fldChar w:fldCharType="begin"/>
      </w:r>
      <w:r>
        <w:instrText xml:space="preserve"> PAGEREF _Toc169872484 \h </w:instrText>
      </w:r>
      <w:r>
        <w:fldChar w:fldCharType="separate"/>
      </w:r>
      <w:r>
        <w:t>112</w:t>
      </w:r>
      <w:r>
        <w:fldChar w:fldCharType="end"/>
      </w:r>
    </w:p>
    <w:p w14:paraId="5F6B6261" w14:textId="1BF1A3C4" w:rsidR="00A1110B" w:rsidRDefault="00A1110B">
      <w:pPr>
        <w:pStyle w:val="TOC4"/>
        <w:rPr>
          <w:rFonts w:asciiTheme="minorHAnsi" w:eastAsiaTheme="minorEastAsia" w:hAnsiTheme="minorHAnsi" w:cstheme="minorBidi"/>
          <w:kern w:val="2"/>
          <w:sz w:val="24"/>
          <w:szCs w:val="24"/>
          <w:lang w:eastAsia="en-GB"/>
          <w14:ligatures w14:val="standardContextual"/>
        </w:rPr>
      </w:pPr>
      <w:r>
        <w:t>6.3A.1.0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_Toc169872485 \h </w:instrText>
      </w:r>
      <w:r>
        <w:fldChar w:fldCharType="separate"/>
      </w:r>
      <w:r>
        <w:t>112</w:t>
      </w:r>
      <w:r>
        <w:fldChar w:fldCharType="end"/>
      </w:r>
    </w:p>
    <w:p w14:paraId="35AA185A" w14:textId="7A774D59" w:rsidR="00A1110B" w:rsidRDefault="00A1110B">
      <w:pPr>
        <w:pStyle w:val="TOC4"/>
        <w:rPr>
          <w:rFonts w:asciiTheme="minorHAnsi" w:eastAsiaTheme="minorEastAsia" w:hAnsiTheme="minorHAnsi" w:cstheme="minorBidi"/>
          <w:kern w:val="2"/>
          <w:sz w:val="24"/>
          <w:szCs w:val="24"/>
          <w:lang w:eastAsia="en-GB"/>
          <w14:ligatures w14:val="standardContextual"/>
        </w:rPr>
      </w:pPr>
      <w:r>
        <w:t>6.3A.1.1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_Toc169872486 \h </w:instrText>
      </w:r>
      <w:r>
        <w:fldChar w:fldCharType="separate"/>
      </w:r>
      <w:r>
        <w:t>113</w:t>
      </w:r>
      <w:r>
        <w:fldChar w:fldCharType="end"/>
      </w:r>
    </w:p>
    <w:p w14:paraId="59750ADD" w14:textId="521D1B90" w:rsidR="00A1110B" w:rsidRDefault="00A1110B">
      <w:pPr>
        <w:pStyle w:val="TOC4"/>
        <w:rPr>
          <w:rFonts w:asciiTheme="minorHAnsi" w:eastAsiaTheme="minorEastAsia" w:hAnsiTheme="minorHAnsi" w:cstheme="minorBidi"/>
          <w:kern w:val="2"/>
          <w:sz w:val="24"/>
          <w:szCs w:val="24"/>
          <w:lang w:eastAsia="en-GB"/>
          <w14:ligatures w14:val="standardContextual"/>
        </w:rPr>
      </w:pPr>
      <w:r>
        <w:t>6.3A.1.2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_Toc169872487 \h </w:instrText>
      </w:r>
      <w:r>
        <w:fldChar w:fldCharType="separate"/>
      </w:r>
      <w:r>
        <w:t>113</w:t>
      </w:r>
      <w:r>
        <w:fldChar w:fldCharType="end"/>
      </w:r>
    </w:p>
    <w:p w14:paraId="7A2E95C6" w14:textId="7234F2B8" w:rsidR="00A1110B" w:rsidRDefault="00A1110B">
      <w:pPr>
        <w:pStyle w:val="TOC4"/>
        <w:rPr>
          <w:rFonts w:asciiTheme="minorHAnsi" w:eastAsiaTheme="minorEastAsia" w:hAnsiTheme="minorHAnsi" w:cstheme="minorBidi"/>
          <w:kern w:val="2"/>
          <w:sz w:val="24"/>
          <w:szCs w:val="24"/>
          <w:lang w:eastAsia="en-GB"/>
          <w14:ligatures w14:val="standardContextual"/>
        </w:rPr>
      </w:pPr>
      <w:r>
        <w:t>6.3A.1.3</w:t>
      </w:r>
      <w:r>
        <w:rPr>
          <w:rFonts w:asciiTheme="minorHAnsi" w:eastAsiaTheme="minorEastAsia" w:hAnsiTheme="minorHAnsi" w:cstheme="minorBidi"/>
          <w:kern w:val="2"/>
          <w:sz w:val="24"/>
          <w:szCs w:val="24"/>
          <w:lang w:eastAsia="en-GB"/>
          <w14:ligatures w14:val="standardContextual"/>
        </w:rPr>
        <w:tab/>
      </w:r>
      <w:r>
        <w:t>Minimum output power for power class 5</w:t>
      </w:r>
      <w:r>
        <w:tab/>
      </w:r>
      <w:r>
        <w:fldChar w:fldCharType="begin"/>
      </w:r>
      <w:r>
        <w:instrText xml:space="preserve"> PAGEREF _Toc169872488 \h </w:instrText>
      </w:r>
      <w:r>
        <w:fldChar w:fldCharType="separate"/>
      </w:r>
      <w:r>
        <w:t>114</w:t>
      </w:r>
      <w:r>
        <w:fldChar w:fldCharType="end"/>
      </w:r>
    </w:p>
    <w:p w14:paraId="6834D6CC" w14:textId="78559E26" w:rsidR="00A1110B" w:rsidRDefault="00A1110B">
      <w:pPr>
        <w:pStyle w:val="TOC3"/>
        <w:rPr>
          <w:rFonts w:asciiTheme="minorHAnsi" w:eastAsiaTheme="minorEastAsia" w:hAnsiTheme="minorHAnsi" w:cstheme="minorBidi"/>
          <w:kern w:val="2"/>
          <w:sz w:val="24"/>
          <w:szCs w:val="24"/>
          <w:lang w:eastAsia="en-GB"/>
          <w14:ligatures w14:val="standardContextual"/>
        </w:rPr>
      </w:pPr>
      <w:r>
        <w:t>6.3A.2</w:t>
      </w:r>
      <w:r>
        <w:rPr>
          <w:rFonts w:asciiTheme="minorHAnsi" w:eastAsiaTheme="minorEastAsia" w:hAnsiTheme="minorHAnsi" w:cstheme="minorBidi"/>
          <w:kern w:val="2"/>
          <w:sz w:val="24"/>
          <w:szCs w:val="24"/>
          <w:lang w:eastAsia="en-GB"/>
          <w14:ligatures w14:val="standardContextual"/>
        </w:rPr>
        <w:tab/>
      </w:r>
      <w:r>
        <w:t>Transmit OFF power for CA</w:t>
      </w:r>
      <w:r>
        <w:tab/>
      </w:r>
      <w:r>
        <w:fldChar w:fldCharType="begin"/>
      </w:r>
      <w:r>
        <w:instrText xml:space="preserve"> PAGEREF _Toc169872489 \h </w:instrText>
      </w:r>
      <w:r>
        <w:fldChar w:fldCharType="separate"/>
      </w:r>
      <w:r>
        <w:t>114</w:t>
      </w:r>
      <w:r>
        <w:fldChar w:fldCharType="end"/>
      </w:r>
    </w:p>
    <w:p w14:paraId="4E213257" w14:textId="7EF66E38" w:rsidR="00A1110B" w:rsidRDefault="00A1110B">
      <w:pPr>
        <w:pStyle w:val="TOC3"/>
        <w:rPr>
          <w:rFonts w:asciiTheme="minorHAnsi" w:eastAsiaTheme="minorEastAsia" w:hAnsiTheme="minorHAnsi" w:cstheme="minorBidi"/>
          <w:kern w:val="2"/>
          <w:sz w:val="24"/>
          <w:szCs w:val="24"/>
          <w:lang w:eastAsia="en-GB"/>
          <w14:ligatures w14:val="standardContextual"/>
        </w:rPr>
      </w:pPr>
      <w:r>
        <w:t>6.3A.3</w:t>
      </w:r>
      <w:r>
        <w:rPr>
          <w:rFonts w:asciiTheme="minorHAnsi" w:eastAsiaTheme="minorEastAsia" w:hAnsiTheme="minorHAnsi" w:cstheme="minorBidi"/>
          <w:kern w:val="2"/>
          <w:sz w:val="24"/>
          <w:szCs w:val="24"/>
          <w:lang w:eastAsia="en-GB"/>
          <w14:ligatures w14:val="standardContextual"/>
        </w:rPr>
        <w:tab/>
      </w:r>
      <w:r>
        <w:t>Transmit ON/OFF time mask for CA</w:t>
      </w:r>
      <w:r>
        <w:tab/>
      </w:r>
      <w:r>
        <w:fldChar w:fldCharType="begin"/>
      </w:r>
      <w:r>
        <w:instrText xml:space="preserve"> PAGEREF _Toc169872490 \h </w:instrText>
      </w:r>
      <w:r>
        <w:fldChar w:fldCharType="separate"/>
      </w:r>
      <w:r>
        <w:t>114</w:t>
      </w:r>
      <w:r>
        <w:fldChar w:fldCharType="end"/>
      </w:r>
    </w:p>
    <w:p w14:paraId="6A951276" w14:textId="3EB6A1E1" w:rsidR="00A1110B" w:rsidRDefault="00A1110B">
      <w:pPr>
        <w:pStyle w:val="TOC3"/>
        <w:rPr>
          <w:rFonts w:asciiTheme="minorHAnsi" w:eastAsiaTheme="minorEastAsia" w:hAnsiTheme="minorHAnsi" w:cstheme="minorBidi"/>
          <w:kern w:val="2"/>
          <w:sz w:val="24"/>
          <w:szCs w:val="24"/>
          <w:lang w:eastAsia="en-GB"/>
          <w14:ligatures w14:val="standardContextual"/>
        </w:rPr>
      </w:pPr>
      <w:r>
        <w:t>6.3A.4</w:t>
      </w:r>
      <w:r>
        <w:rPr>
          <w:rFonts w:asciiTheme="minorHAnsi" w:eastAsiaTheme="minorEastAsia" w:hAnsiTheme="minorHAnsi" w:cstheme="minorBidi"/>
          <w:kern w:val="2"/>
          <w:sz w:val="24"/>
          <w:szCs w:val="24"/>
          <w:lang w:eastAsia="en-GB"/>
          <w14:ligatures w14:val="standardContextual"/>
        </w:rPr>
        <w:tab/>
      </w:r>
      <w:r>
        <w:t>Power control for CA</w:t>
      </w:r>
      <w:r>
        <w:tab/>
      </w:r>
      <w:r>
        <w:fldChar w:fldCharType="begin"/>
      </w:r>
      <w:r>
        <w:instrText xml:space="preserve"> PAGEREF _Toc169872491 \h </w:instrText>
      </w:r>
      <w:r>
        <w:fldChar w:fldCharType="separate"/>
      </w:r>
      <w:r>
        <w:t>115</w:t>
      </w:r>
      <w:r>
        <w:fldChar w:fldCharType="end"/>
      </w:r>
    </w:p>
    <w:p w14:paraId="73F2376B" w14:textId="77BBBC48"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Malgun Gothic"/>
        </w:rPr>
        <w:t>6.3A.4.1</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General</w:t>
      </w:r>
      <w:r>
        <w:tab/>
      </w:r>
      <w:r>
        <w:fldChar w:fldCharType="begin"/>
      </w:r>
      <w:r>
        <w:instrText xml:space="preserve"> PAGEREF _Toc169872492 \h </w:instrText>
      </w:r>
      <w:r>
        <w:fldChar w:fldCharType="separate"/>
      </w:r>
      <w:r>
        <w:t>115</w:t>
      </w:r>
      <w:r>
        <w:fldChar w:fldCharType="end"/>
      </w:r>
    </w:p>
    <w:p w14:paraId="2E44FC0F" w14:textId="50ECBED6"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Malgun Gothic"/>
        </w:rPr>
        <w:t>6.3A.4.2</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Absolute power tolerance</w:t>
      </w:r>
      <w:r>
        <w:tab/>
      </w:r>
      <w:r>
        <w:fldChar w:fldCharType="begin"/>
      </w:r>
      <w:r>
        <w:instrText xml:space="preserve"> PAGEREF _Toc169872493 \h </w:instrText>
      </w:r>
      <w:r>
        <w:fldChar w:fldCharType="separate"/>
      </w:r>
      <w:r>
        <w:t>115</w:t>
      </w:r>
      <w:r>
        <w:fldChar w:fldCharType="end"/>
      </w:r>
    </w:p>
    <w:p w14:paraId="27868C6A" w14:textId="417D464B"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Malgun Gothic"/>
        </w:rPr>
        <w:t>6.3A.4.3</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Relative power tolerance</w:t>
      </w:r>
      <w:r>
        <w:tab/>
      </w:r>
      <w:r>
        <w:fldChar w:fldCharType="begin"/>
      </w:r>
      <w:r>
        <w:instrText xml:space="preserve"> PAGEREF _Toc169872494 \h </w:instrText>
      </w:r>
      <w:r>
        <w:fldChar w:fldCharType="separate"/>
      </w:r>
      <w:r>
        <w:t>115</w:t>
      </w:r>
      <w:r>
        <w:fldChar w:fldCharType="end"/>
      </w:r>
    </w:p>
    <w:p w14:paraId="6FC5847D" w14:textId="0E38D05A"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Malgun Gothic"/>
        </w:rPr>
        <w:t>6.3A.4.4</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Aggregate power tolerance</w:t>
      </w:r>
      <w:r>
        <w:tab/>
      </w:r>
      <w:r>
        <w:fldChar w:fldCharType="begin"/>
      </w:r>
      <w:r>
        <w:instrText xml:space="preserve"> PAGEREF _Toc169872495 \h </w:instrText>
      </w:r>
      <w:r>
        <w:fldChar w:fldCharType="separate"/>
      </w:r>
      <w:r>
        <w:t>115</w:t>
      </w:r>
      <w:r>
        <w:fldChar w:fldCharType="end"/>
      </w:r>
    </w:p>
    <w:p w14:paraId="0778A247" w14:textId="2BD3B95A" w:rsidR="00A1110B" w:rsidRDefault="00A1110B">
      <w:pPr>
        <w:pStyle w:val="TOC2"/>
        <w:rPr>
          <w:rFonts w:asciiTheme="minorHAnsi" w:eastAsiaTheme="minorEastAsia" w:hAnsiTheme="minorHAnsi" w:cstheme="minorBidi"/>
          <w:kern w:val="2"/>
          <w:sz w:val="24"/>
          <w:szCs w:val="24"/>
          <w:lang w:eastAsia="en-GB"/>
          <w14:ligatures w14:val="standardContextual"/>
        </w:rPr>
      </w:pPr>
      <w:r>
        <w:t>6.3D</w:t>
      </w:r>
      <w:r>
        <w:rPr>
          <w:rFonts w:asciiTheme="minorHAnsi" w:eastAsiaTheme="minorEastAsia" w:hAnsiTheme="minorHAnsi" w:cstheme="minorBidi"/>
          <w:kern w:val="2"/>
          <w:sz w:val="24"/>
          <w:szCs w:val="24"/>
          <w:lang w:eastAsia="en-GB"/>
          <w14:ligatures w14:val="standardContextual"/>
        </w:rPr>
        <w:tab/>
      </w:r>
      <w:r>
        <w:t>Output power dynamics for UL MIMO</w:t>
      </w:r>
      <w:r>
        <w:tab/>
      </w:r>
      <w:r>
        <w:fldChar w:fldCharType="begin"/>
      </w:r>
      <w:r>
        <w:instrText xml:space="preserve"> PAGEREF _Toc169872496 \h </w:instrText>
      </w:r>
      <w:r>
        <w:fldChar w:fldCharType="separate"/>
      </w:r>
      <w:r>
        <w:t>116</w:t>
      </w:r>
      <w:r>
        <w:fldChar w:fldCharType="end"/>
      </w:r>
    </w:p>
    <w:p w14:paraId="39F642CD" w14:textId="49279923" w:rsidR="00A1110B" w:rsidRDefault="00A1110B">
      <w:pPr>
        <w:pStyle w:val="TOC3"/>
        <w:rPr>
          <w:rFonts w:asciiTheme="minorHAnsi" w:eastAsiaTheme="minorEastAsia" w:hAnsiTheme="minorHAnsi" w:cstheme="minorBidi"/>
          <w:kern w:val="2"/>
          <w:sz w:val="24"/>
          <w:szCs w:val="24"/>
          <w:lang w:eastAsia="en-GB"/>
          <w14:ligatures w14:val="standardContextual"/>
        </w:rPr>
      </w:pPr>
      <w:r>
        <w:t>6.3D.0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_Toc169872497 \h </w:instrText>
      </w:r>
      <w:r>
        <w:fldChar w:fldCharType="separate"/>
      </w:r>
      <w:r>
        <w:t>116</w:t>
      </w:r>
      <w:r>
        <w:fldChar w:fldCharType="end"/>
      </w:r>
    </w:p>
    <w:p w14:paraId="376D977A" w14:textId="46A254C8" w:rsidR="00A1110B" w:rsidRDefault="00A1110B">
      <w:pPr>
        <w:pStyle w:val="TOC3"/>
        <w:rPr>
          <w:rFonts w:asciiTheme="minorHAnsi" w:eastAsiaTheme="minorEastAsia" w:hAnsiTheme="minorHAnsi" w:cstheme="minorBidi"/>
          <w:kern w:val="2"/>
          <w:sz w:val="24"/>
          <w:szCs w:val="24"/>
          <w:lang w:eastAsia="en-GB"/>
          <w14:ligatures w14:val="standardContextual"/>
        </w:rPr>
      </w:pPr>
      <w:r>
        <w:t>6.3D.1</w:t>
      </w:r>
      <w:r>
        <w:rPr>
          <w:rFonts w:asciiTheme="minorHAnsi" w:eastAsiaTheme="minorEastAsia" w:hAnsiTheme="minorHAnsi" w:cstheme="minorBidi"/>
          <w:kern w:val="2"/>
          <w:sz w:val="24"/>
          <w:szCs w:val="24"/>
          <w:lang w:eastAsia="en-GB"/>
          <w14:ligatures w14:val="standardContextual"/>
        </w:rPr>
        <w:tab/>
      </w:r>
      <w:r>
        <w:t>Minimum output power for UL MIMO</w:t>
      </w:r>
      <w:r>
        <w:tab/>
      </w:r>
      <w:r>
        <w:fldChar w:fldCharType="begin"/>
      </w:r>
      <w:r>
        <w:instrText xml:space="preserve"> PAGEREF _Toc169872498 \h </w:instrText>
      </w:r>
      <w:r>
        <w:fldChar w:fldCharType="separate"/>
      </w:r>
      <w:r>
        <w:t>116</w:t>
      </w:r>
      <w:r>
        <w:fldChar w:fldCharType="end"/>
      </w:r>
    </w:p>
    <w:p w14:paraId="0258F778" w14:textId="63840FA8" w:rsidR="00A1110B" w:rsidRDefault="00A1110B">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.1</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1</w:t>
      </w:r>
      <w:r>
        <w:tab/>
      </w:r>
      <w:r>
        <w:fldChar w:fldCharType="begin"/>
      </w:r>
      <w:r>
        <w:instrText xml:space="preserve"> PAGEREF _Toc169872499 \h </w:instrText>
      </w:r>
      <w:r>
        <w:fldChar w:fldCharType="separate"/>
      </w:r>
      <w:r>
        <w:t>116</w:t>
      </w:r>
      <w:r>
        <w:fldChar w:fldCharType="end"/>
      </w:r>
    </w:p>
    <w:p w14:paraId="2A1A6966" w14:textId="1785293D" w:rsidR="00A1110B" w:rsidRDefault="00A1110B">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.2</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_Toc169872500 \h </w:instrText>
      </w:r>
      <w:r>
        <w:fldChar w:fldCharType="separate"/>
      </w:r>
      <w:r>
        <w:t>116</w:t>
      </w:r>
      <w:r>
        <w:fldChar w:fldCharType="end"/>
      </w:r>
    </w:p>
    <w:p w14:paraId="524A2760" w14:textId="27EE5CEC" w:rsidR="00A1110B" w:rsidRDefault="00A1110B">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.3</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5 and 6</w:t>
      </w:r>
      <w:r>
        <w:tab/>
      </w:r>
      <w:r>
        <w:fldChar w:fldCharType="begin"/>
      </w:r>
      <w:r>
        <w:instrText xml:space="preserve"> PAGEREF _Toc169872501 \h </w:instrText>
      </w:r>
      <w:r>
        <w:fldChar w:fldCharType="separate"/>
      </w:r>
      <w:r>
        <w:t>116</w:t>
      </w:r>
      <w:r>
        <w:fldChar w:fldCharType="end"/>
      </w:r>
    </w:p>
    <w:p w14:paraId="01D57CFF" w14:textId="00FD6EA1" w:rsidR="00A1110B" w:rsidRDefault="00A1110B">
      <w:pPr>
        <w:pStyle w:val="TOC3"/>
        <w:rPr>
          <w:rFonts w:asciiTheme="minorHAnsi" w:eastAsiaTheme="minorEastAsia" w:hAnsiTheme="minorHAnsi" w:cstheme="minorBidi"/>
          <w:kern w:val="2"/>
          <w:sz w:val="24"/>
          <w:szCs w:val="24"/>
          <w:lang w:eastAsia="en-GB"/>
          <w14:ligatures w14:val="standardContextual"/>
        </w:rPr>
      </w:pPr>
      <w:r>
        <w:t>6.3D.2</w:t>
      </w:r>
      <w:r>
        <w:rPr>
          <w:rFonts w:asciiTheme="minorHAnsi" w:eastAsiaTheme="minorEastAsia" w:hAnsiTheme="minorHAnsi" w:cstheme="minorBidi"/>
          <w:kern w:val="2"/>
          <w:sz w:val="24"/>
          <w:szCs w:val="24"/>
          <w:lang w:eastAsia="en-GB"/>
          <w14:ligatures w14:val="standardContextual"/>
        </w:rPr>
        <w:tab/>
      </w:r>
      <w:r>
        <w:t>Transmit OFF power for UL MIMO</w:t>
      </w:r>
      <w:r>
        <w:tab/>
      </w:r>
      <w:r>
        <w:fldChar w:fldCharType="begin"/>
      </w:r>
      <w:r>
        <w:instrText xml:space="preserve"> PAGEREF _Toc169872502 \h </w:instrText>
      </w:r>
      <w:r>
        <w:fldChar w:fldCharType="separate"/>
      </w:r>
      <w:r>
        <w:t>116</w:t>
      </w:r>
      <w:r>
        <w:fldChar w:fldCharType="end"/>
      </w:r>
    </w:p>
    <w:p w14:paraId="7629046C" w14:textId="30570E6D" w:rsidR="00A1110B" w:rsidRDefault="00A1110B">
      <w:pPr>
        <w:pStyle w:val="TOC3"/>
        <w:rPr>
          <w:rFonts w:asciiTheme="minorHAnsi" w:eastAsiaTheme="minorEastAsia" w:hAnsiTheme="minorHAnsi" w:cstheme="minorBidi"/>
          <w:kern w:val="2"/>
          <w:sz w:val="24"/>
          <w:szCs w:val="24"/>
          <w:lang w:eastAsia="en-GB"/>
          <w14:ligatures w14:val="standardContextual"/>
        </w:rPr>
      </w:pPr>
      <w:r>
        <w:t>6.3D.3</w:t>
      </w:r>
      <w:r>
        <w:rPr>
          <w:rFonts w:asciiTheme="minorHAnsi" w:eastAsiaTheme="minorEastAsia" w:hAnsiTheme="minorHAnsi" w:cstheme="minorBidi"/>
          <w:kern w:val="2"/>
          <w:sz w:val="24"/>
          <w:szCs w:val="24"/>
          <w:lang w:eastAsia="en-GB"/>
          <w14:ligatures w14:val="standardContextual"/>
        </w:rPr>
        <w:tab/>
      </w:r>
      <w:r>
        <w:t>Transmit ON/OFF time mask for UL MIMO</w:t>
      </w:r>
      <w:r>
        <w:tab/>
      </w:r>
      <w:r>
        <w:fldChar w:fldCharType="begin"/>
      </w:r>
      <w:r>
        <w:instrText xml:space="preserve"> PAGEREF _Toc169872503 \h </w:instrText>
      </w:r>
      <w:r>
        <w:fldChar w:fldCharType="separate"/>
      </w:r>
      <w:r>
        <w:t>116</w:t>
      </w:r>
      <w:r>
        <w:fldChar w:fldCharType="end"/>
      </w:r>
    </w:p>
    <w:p w14:paraId="1E9B8F83" w14:textId="68F965F8" w:rsidR="00A1110B" w:rsidRDefault="00A1110B">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Transmit signal quality</w:t>
      </w:r>
      <w:r>
        <w:tab/>
      </w:r>
      <w:r>
        <w:fldChar w:fldCharType="begin"/>
      </w:r>
      <w:r>
        <w:instrText xml:space="preserve"> PAGEREF _Toc169872504 \h </w:instrText>
      </w:r>
      <w:r>
        <w:fldChar w:fldCharType="separate"/>
      </w:r>
      <w:r>
        <w:t>116</w:t>
      </w:r>
      <w:r>
        <w:fldChar w:fldCharType="end"/>
      </w:r>
    </w:p>
    <w:p w14:paraId="50DD4AC3" w14:textId="1ACE4759" w:rsidR="00A1110B" w:rsidRDefault="00A1110B">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_Toc169872505 \h </w:instrText>
      </w:r>
      <w:r>
        <w:fldChar w:fldCharType="separate"/>
      </w:r>
      <w:r>
        <w:t>116</w:t>
      </w:r>
      <w:r>
        <w:fldChar w:fldCharType="end"/>
      </w:r>
    </w:p>
    <w:p w14:paraId="548A0131" w14:textId="5788A87E" w:rsidR="00A1110B" w:rsidRDefault="00A1110B">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_Toc169872506 \h </w:instrText>
      </w:r>
      <w:r>
        <w:fldChar w:fldCharType="separate"/>
      </w:r>
      <w:r>
        <w:t>117</w:t>
      </w:r>
      <w:r>
        <w:fldChar w:fldCharType="end"/>
      </w:r>
    </w:p>
    <w:p w14:paraId="4D5C9349" w14:textId="10A76104" w:rsidR="00A1110B" w:rsidRDefault="00A1110B">
      <w:pPr>
        <w:pStyle w:val="TOC4"/>
        <w:rPr>
          <w:rFonts w:asciiTheme="minorHAnsi" w:eastAsiaTheme="minorEastAsia" w:hAnsiTheme="minorHAnsi" w:cstheme="minorBidi"/>
          <w:kern w:val="2"/>
          <w:sz w:val="24"/>
          <w:szCs w:val="24"/>
          <w:lang w:eastAsia="en-GB"/>
          <w14:ligatures w14:val="standardContextual"/>
        </w:rPr>
      </w:pPr>
      <w:r>
        <w:t>6.4.2.0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_Toc169872507 \h </w:instrText>
      </w:r>
      <w:r>
        <w:fldChar w:fldCharType="separate"/>
      </w:r>
      <w:r>
        <w:t>117</w:t>
      </w:r>
      <w:r>
        <w:fldChar w:fldCharType="end"/>
      </w:r>
    </w:p>
    <w:p w14:paraId="738B333B" w14:textId="371B8A02" w:rsidR="00A1110B" w:rsidRDefault="00A1110B">
      <w:pPr>
        <w:pStyle w:val="TOC4"/>
        <w:rPr>
          <w:rFonts w:asciiTheme="minorHAnsi" w:eastAsiaTheme="minorEastAsia" w:hAnsiTheme="minorHAnsi" w:cstheme="minorBidi"/>
          <w:kern w:val="2"/>
          <w:sz w:val="24"/>
          <w:szCs w:val="24"/>
          <w:lang w:eastAsia="en-GB"/>
          <w14:ligatures w14:val="standardContextual"/>
        </w:rPr>
      </w:pPr>
      <w:r>
        <w:t>6.4.2.1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_Toc169872508 \h </w:instrText>
      </w:r>
      <w:r>
        <w:fldChar w:fldCharType="separate"/>
      </w:r>
      <w:r>
        <w:t>117</w:t>
      </w:r>
      <w:r>
        <w:fldChar w:fldCharType="end"/>
      </w:r>
    </w:p>
    <w:p w14:paraId="3E3944DC" w14:textId="126513CE" w:rsidR="00A1110B" w:rsidRDefault="00A1110B">
      <w:pPr>
        <w:pStyle w:val="TOC4"/>
        <w:rPr>
          <w:rFonts w:asciiTheme="minorHAnsi" w:eastAsiaTheme="minorEastAsia" w:hAnsiTheme="minorHAnsi" w:cstheme="minorBidi"/>
          <w:kern w:val="2"/>
          <w:sz w:val="24"/>
          <w:szCs w:val="24"/>
          <w:lang w:eastAsia="en-GB"/>
          <w14:ligatures w14:val="standardContextual"/>
        </w:rPr>
      </w:pPr>
      <w:r>
        <w:t>6.4.2.2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_Toc169872509 \h </w:instrText>
      </w:r>
      <w:r>
        <w:fldChar w:fldCharType="separate"/>
      </w:r>
      <w:r>
        <w:t>119</w:t>
      </w:r>
      <w:r>
        <w:fldChar w:fldCharType="end"/>
      </w:r>
    </w:p>
    <w:p w14:paraId="36139173" w14:textId="26ADCA03" w:rsidR="00A1110B" w:rsidRDefault="00A1110B">
      <w:pPr>
        <w:pStyle w:val="TOC5"/>
        <w:rPr>
          <w:rFonts w:asciiTheme="minorHAnsi" w:eastAsiaTheme="minorEastAsia" w:hAnsiTheme="minorHAnsi" w:cstheme="minorBidi"/>
          <w:kern w:val="2"/>
          <w:sz w:val="24"/>
          <w:szCs w:val="24"/>
          <w:lang w:eastAsia="en-GB"/>
          <w14:ligatures w14:val="standardContextual"/>
        </w:rPr>
      </w:pPr>
      <w:r>
        <w:t>6.4.2.2.1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_Toc169872510 \h </w:instrText>
      </w:r>
      <w:r>
        <w:fldChar w:fldCharType="separate"/>
      </w:r>
      <w:r>
        <w:t>119</w:t>
      </w:r>
      <w:r>
        <w:fldChar w:fldCharType="end"/>
      </w:r>
    </w:p>
    <w:p w14:paraId="27BFC757" w14:textId="124BC951" w:rsidR="00A1110B" w:rsidRDefault="00A1110B">
      <w:pPr>
        <w:pStyle w:val="TOC5"/>
        <w:rPr>
          <w:rFonts w:asciiTheme="minorHAnsi" w:eastAsiaTheme="minorEastAsia" w:hAnsiTheme="minorHAnsi" w:cstheme="minorBidi"/>
          <w:kern w:val="2"/>
          <w:sz w:val="24"/>
          <w:szCs w:val="24"/>
          <w:lang w:eastAsia="en-GB"/>
          <w14:ligatures w14:val="standardContextual"/>
        </w:rPr>
      </w:pPr>
      <w:r>
        <w:t>6.4.2.2.2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_Toc169872511 \h </w:instrText>
      </w:r>
      <w:r>
        <w:fldChar w:fldCharType="separate"/>
      </w:r>
      <w:r>
        <w:t>119</w:t>
      </w:r>
      <w:r>
        <w:fldChar w:fldCharType="end"/>
      </w:r>
    </w:p>
    <w:p w14:paraId="034F10ED" w14:textId="212EE69D" w:rsidR="00A1110B" w:rsidRDefault="00A1110B">
      <w:pPr>
        <w:pStyle w:val="TOC5"/>
        <w:rPr>
          <w:rFonts w:asciiTheme="minorHAnsi" w:eastAsiaTheme="minorEastAsia" w:hAnsiTheme="minorHAnsi" w:cstheme="minorBidi"/>
          <w:kern w:val="2"/>
          <w:sz w:val="24"/>
          <w:szCs w:val="24"/>
          <w:lang w:eastAsia="en-GB"/>
          <w14:ligatures w14:val="standardContextual"/>
        </w:rPr>
      </w:pPr>
      <w:r>
        <w:t>6.4.2.2.3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_Toc169872512 \h </w:instrText>
      </w:r>
      <w:r>
        <w:fldChar w:fldCharType="separate"/>
      </w:r>
      <w:r>
        <w:t>119</w:t>
      </w:r>
      <w:r>
        <w:fldChar w:fldCharType="end"/>
      </w:r>
    </w:p>
    <w:p w14:paraId="0B49100B" w14:textId="7A6040A4" w:rsidR="00A1110B" w:rsidRDefault="00A1110B">
      <w:pPr>
        <w:pStyle w:val="TOC5"/>
        <w:rPr>
          <w:rFonts w:asciiTheme="minorHAnsi" w:eastAsiaTheme="minorEastAsia" w:hAnsiTheme="minorHAnsi" w:cstheme="minorBidi"/>
          <w:kern w:val="2"/>
          <w:sz w:val="24"/>
          <w:szCs w:val="24"/>
          <w:lang w:eastAsia="en-GB"/>
          <w14:ligatures w14:val="standardContextual"/>
        </w:rPr>
      </w:pPr>
      <w:r>
        <w:t>6.4.2.2.4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_Toc169872513 \h </w:instrText>
      </w:r>
      <w:r>
        <w:fldChar w:fldCharType="separate"/>
      </w:r>
      <w:r>
        <w:t>119</w:t>
      </w:r>
      <w:r>
        <w:fldChar w:fldCharType="end"/>
      </w:r>
    </w:p>
    <w:p w14:paraId="0CF93577" w14:textId="18135521" w:rsidR="00A1110B" w:rsidRDefault="00A1110B">
      <w:pPr>
        <w:pStyle w:val="TOC5"/>
        <w:rPr>
          <w:rFonts w:asciiTheme="minorHAnsi" w:eastAsiaTheme="minorEastAsia" w:hAnsiTheme="minorHAnsi" w:cstheme="minorBidi"/>
          <w:kern w:val="2"/>
          <w:sz w:val="24"/>
          <w:szCs w:val="24"/>
          <w:lang w:eastAsia="en-GB"/>
          <w14:ligatures w14:val="standardContextual"/>
        </w:rPr>
      </w:pPr>
      <w:r>
        <w:t>6.4.2.2.5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_Toc169872514 \h </w:instrText>
      </w:r>
      <w:r>
        <w:fldChar w:fldCharType="separate"/>
      </w:r>
      <w:r>
        <w:t>120</w:t>
      </w:r>
      <w:r>
        <w:fldChar w:fldCharType="end"/>
      </w:r>
    </w:p>
    <w:p w14:paraId="4F84DAEE" w14:textId="574F3C7E" w:rsidR="00A1110B" w:rsidRDefault="00A1110B">
      <w:pPr>
        <w:pStyle w:val="TOC5"/>
        <w:rPr>
          <w:rFonts w:asciiTheme="minorHAnsi" w:eastAsiaTheme="minorEastAsia" w:hAnsiTheme="minorHAnsi" w:cstheme="minorBidi"/>
          <w:kern w:val="2"/>
          <w:sz w:val="24"/>
          <w:szCs w:val="24"/>
          <w:lang w:eastAsia="en-GB"/>
          <w14:ligatures w14:val="standardContextual"/>
        </w:rPr>
      </w:pPr>
      <w:r>
        <w:t>6.4.2.2.6</w:t>
      </w:r>
      <w:r>
        <w:rPr>
          <w:rFonts w:asciiTheme="minorHAnsi" w:eastAsiaTheme="minorEastAsia" w:hAnsiTheme="minorHAnsi" w:cstheme="minorBidi"/>
          <w:kern w:val="2"/>
          <w:sz w:val="24"/>
          <w:szCs w:val="24"/>
          <w:lang w:eastAsia="en-GB"/>
          <w14:ligatures w14:val="standardContextual"/>
        </w:rPr>
        <w:tab/>
      </w:r>
      <w:r>
        <w:t>Carrier leakage for power class 5</w:t>
      </w:r>
      <w:r>
        <w:tab/>
      </w:r>
      <w:r>
        <w:fldChar w:fldCharType="begin"/>
      </w:r>
      <w:r>
        <w:instrText xml:space="preserve"> PAGEREF _Toc169872515 \h </w:instrText>
      </w:r>
      <w:r>
        <w:fldChar w:fldCharType="separate"/>
      </w:r>
      <w:r>
        <w:t>120</w:t>
      </w:r>
      <w:r>
        <w:fldChar w:fldCharType="end"/>
      </w:r>
    </w:p>
    <w:p w14:paraId="36CFBCB3" w14:textId="067CE109" w:rsidR="00A1110B" w:rsidRDefault="00A1110B">
      <w:pPr>
        <w:pStyle w:val="TOC5"/>
        <w:rPr>
          <w:rFonts w:asciiTheme="minorHAnsi" w:eastAsiaTheme="minorEastAsia" w:hAnsiTheme="minorHAnsi" w:cstheme="minorBidi"/>
          <w:kern w:val="2"/>
          <w:sz w:val="24"/>
          <w:szCs w:val="24"/>
          <w:lang w:eastAsia="en-GB"/>
          <w14:ligatures w14:val="standardContextual"/>
        </w:rPr>
      </w:pPr>
      <w:r>
        <w:t>6.4.2.2.7</w:t>
      </w:r>
      <w:r>
        <w:rPr>
          <w:rFonts w:asciiTheme="minorHAnsi" w:eastAsiaTheme="minorEastAsia" w:hAnsiTheme="minorHAnsi" w:cstheme="minorBidi"/>
          <w:kern w:val="2"/>
          <w:sz w:val="24"/>
          <w:szCs w:val="24"/>
          <w:lang w:eastAsia="en-GB"/>
          <w14:ligatures w14:val="standardContextual"/>
        </w:rPr>
        <w:tab/>
      </w:r>
      <w:r>
        <w:t>Carrier leakage for power class 6</w:t>
      </w:r>
      <w:r>
        <w:tab/>
      </w:r>
      <w:r>
        <w:fldChar w:fldCharType="begin"/>
      </w:r>
      <w:r>
        <w:instrText xml:space="preserve"> PAGEREF _Toc169872516 \h </w:instrText>
      </w:r>
      <w:r>
        <w:fldChar w:fldCharType="separate"/>
      </w:r>
      <w:r>
        <w:t>120</w:t>
      </w:r>
      <w:r>
        <w:fldChar w:fldCharType="end"/>
      </w:r>
    </w:p>
    <w:p w14:paraId="5A86E29D" w14:textId="48192A2D" w:rsidR="00A1110B" w:rsidRDefault="00A1110B">
      <w:pPr>
        <w:pStyle w:val="TOC5"/>
        <w:rPr>
          <w:rFonts w:asciiTheme="minorHAnsi" w:eastAsiaTheme="minorEastAsia" w:hAnsiTheme="minorHAnsi" w:cstheme="minorBidi"/>
          <w:kern w:val="2"/>
          <w:sz w:val="24"/>
          <w:szCs w:val="24"/>
          <w:lang w:eastAsia="en-GB"/>
          <w14:ligatures w14:val="standardContextual"/>
        </w:rPr>
      </w:pPr>
      <w:r>
        <w:t>6.4.2.2.8</w:t>
      </w:r>
      <w:r>
        <w:rPr>
          <w:rFonts w:asciiTheme="minorHAnsi" w:eastAsiaTheme="minorEastAsia" w:hAnsiTheme="minorHAnsi" w:cstheme="minorBidi"/>
          <w:kern w:val="2"/>
          <w:sz w:val="24"/>
          <w:szCs w:val="24"/>
          <w:lang w:eastAsia="en-GB"/>
          <w14:ligatures w14:val="standardContextual"/>
        </w:rPr>
        <w:tab/>
      </w:r>
      <w:r>
        <w:t>Carrier leakage for power class 7</w:t>
      </w:r>
      <w:r>
        <w:tab/>
      </w:r>
      <w:r>
        <w:fldChar w:fldCharType="begin"/>
      </w:r>
      <w:r>
        <w:instrText xml:space="preserve"> PAGEREF _Toc169872517 \h </w:instrText>
      </w:r>
      <w:r>
        <w:fldChar w:fldCharType="separate"/>
      </w:r>
      <w:r>
        <w:t>120</w:t>
      </w:r>
      <w:r>
        <w:fldChar w:fldCharType="end"/>
      </w:r>
    </w:p>
    <w:p w14:paraId="03B074BC" w14:textId="59BA1F1E" w:rsidR="00A1110B" w:rsidRDefault="00A1110B">
      <w:pPr>
        <w:pStyle w:val="TOC4"/>
        <w:rPr>
          <w:rFonts w:asciiTheme="minorHAnsi" w:eastAsiaTheme="minorEastAsia" w:hAnsiTheme="minorHAnsi" w:cstheme="minorBidi"/>
          <w:kern w:val="2"/>
          <w:sz w:val="24"/>
          <w:szCs w:val="24"/>
          <w:lang w:eastAsia="en-GB"/>
          <w14:ligatures w14:val="standardContextual"/>
        </w:rPr>
      </w:pPr>
      <w:r>
        <w:t>6.4.2.3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_Toc169872518 \h </w:instrText>
      </w:r>
      <w:r>
        <w:fldChar w:fldCharType="separate"/>
      </w:r>
      <w:r>
        <w:t>120</w:t>
      </w:r>
      <w:r>
        <w:fldChar w:fldCharType="end"/>
      </w:r>
    </w:p>
    <w:p w14:paraId="237AFFA7" w14:textId="3DBBCCF6" w:rsidR="00A1110B" w:rsidRDefault="00A1110B">
      <w:pPr>
        <w:pStyle w:val="TOC5"/>
        <w:rPr>
          <w:rFonts w:asciiTheme="minorHAnsi" w:eastAsiaTheme="minorEastAsia" w:hAnsiTheme="minorHAnsi" w:cstheme="minorBidi"/>
          <w:kern w:val="2"/>
          <w:sz w:val="24"/>
          <w:szCs w:val="24"/>
          <w:lang w:eastAsia="en-GB"/>
          <w14:ligatures w14:val="standardContextual"/>
        </w:rPr>
      </w:pPr>
      <w:r>
        <w:t>6.4.2.3.1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_Toc169872519 \h </w:instrText>
      </w:r>
      <w:r>
        <w:fldChar w:fldCharType="separate"/>
      </w:r>
      <w:r>
        <w:t>120</w:t>
      </w:r>
      <w:r>
        <w:fldChar w:fldCharType="end"/>
      </w:r>
    </w:p>
    <w:p w14:paraId="40AE7BB7" w14:textId="0E7C9815" w:rsidR="00A1110B" w:rsidRDefault="00A1110B">
      <w:pPr>
        <w:pStyle w:val="TOC5"/>
        <w:rPr>
          <w:rFonts w:asciiTheme="minorHAnsi" w:eastAsiaTheme="minorEastAsia" w:hAnsiTheme="minorHAnsi" w:cstheme="minorBidi"/>
          <w:kern w:val="2"/>
          <w:sz w:val="24"/>
          <w:szCs w:val="24"/>
          <w:lang w:eastAsia="en-GB"/>
          <w14:ligatures w14:val="standardContextual"/>
        </w:rPr>
      </w:pPr>
      <w:r>
        <w:t>6.4.2.3.2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_Toc169872520 \h </w:instrText>
      </w:r>
      <w:r>
        <w:fldChar w:fldCharType="separate"/>
      </w:r>
      <w:r>
        <w:t>121</w:t>
      </w:r>
      <w:r>
        <w:fldChar w:fldCharType="end"/>
      </w:r>
    </w:p>
    <w:p w14:paraId="00CCF15A" w14:textId="6C861E60" w:rsidR="00A1110B" w:rsidRDefault="00A1110B">
      <w:pPr>
        <w:pStyle w:val="TOC5"/>
        <w:rPr>
          <w:rFonts w:asciiTheme="minorHAnsi" w:eastAsiaTheme="minorEastAsia" w:hAnsiTheme="minorHAnsi" w:cstheme="minorBidi"/>
          <w:kern w:val="2"/>
          <w:sz w:val="24"/>
          <w:szCs w:val="24"/>
          <w:lang w:eastAsia="en-GB"/>
          <w14:ligatures w14:val="standardContextual"/>
        </w:rPr>
      </w:pPr>
      <w:r>
        <w:t>6.4.2.3.3</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In-band emissions for power class 2</w:t>
      </w:r>
      <w:r>
        <w:tab/>
      </w:r>
      <w:r>
        <w:fldChar w:fldCharType="begin"/>
      </w:r>
      <w:r>
        <w:instrText xml:space="preserve"> PAGEREF _Toc169872521 \h </w:instrText>
      </w:r>
      <w:r>
        <w:fldChar w:fldCharType="separate"/>
      </w:r>
      <w:r>
        <w:t>121</w:t>
      </w:r>
      <w:r>
        <w:fldChar w:fldCharType="end"/>
      </w:r>
    </w:p>
    <w:p w14:paraId="5153C350" w14:textId="0D5EE9F7" w:rsidR="00A1110B" w:rsidRDefault="00A1110B">
      <w:pPr>
        <w:pStyle w:val="TOC5"/>
        <w:rPr>
          <w:rFonts w:asciiTheme="minorHAnsi" w:eastAsiaTheme="minorEastAsia" w:hAnsiTheme="minorHAnsi" w:cstheme="minorBidi"/>
          <w:kern w:val="2"/>
          <w:sz w:val="24"/>
          <w:szCs w:val="24"/>
          <w:lang w:eastAsia="en-GB"/>
          <w14:ligatures w14:val="standardContextual"/>
        </w:rPr>
      </w:pPr>
      <w:r>
        <w:t>6.4.2.3.4</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In-band emissions for power class 3</w:t>
      </w:r>
      <w:r>
        <w:tab/>
      </w:r>
      <w:r>
        <w:fldChar w:fldCharType="begin"/>
      </w:r>
      <w:r>
        <w:instrText xml:space="preserve"> PAGEREF _Toc169872522 \h </w:instrText>
      </w:r>
      <w:r>
        <w:fldChar w:fldCharType="separate"/>
      </w:r>
      <w:r>
        <w:t>122</w:t>
      </w:r>
      <w:r>
        <w:fldChar w:fldCharType="end"/>
      </w:r>
    </w:p>
    <w:p w14:paraId="1578C80E" w14:textId="0DDE6878" w:rsidR="00A1110B" w:rsidRDefault="00A1110B">
      <w:pPr>
        <w:pStyle w:val="TOC5"/>
        <w:rPr>
          <w:rFonts w:asciiTheme="minorHAnsi" w:eastAsiaTheme="minorEastAsia" w:hAnsiTheme="minorHAnsi" w:cstheme="minorBidi"/>
          <w:kern w:val="2"/>
          <w:sz w:val="24"/>
          <w:szCs w:val="24"/>
          <w:lang w:eastAsia="en-GB"/>
          <w14:ligatures w14:val="standardContextual"/>
        </w:rPr>
      </w:pPr>
      <w:r>
        <w:t>6.4.2.3.5</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In-band emissions for power class 4</w:t>
      </w:r>
      <w:r>
        <w:tab/>
      </w:r>
      <w:r>
        <w:fldChar w:fldCharType="begin"/>
      </w:r>
      <w:r>
        <w:instrText xml:space="preserve"> PAGEREF _Toc169872523 \h </w:instrText>
      </w:r>
      <w:r>
        <w:fldChar w:fldCharType="separate"/>
      </w:r>
      <w:r>
        <w:t>123</w:t>
      </w:r>
      <w:r>
        <w:fldChar w:fldCharType="end"/>
      </w:r>
    </w:p>
    <w:p w14:paraId="559F86EB" w14:textId="41CE6FE4" w:rsidR="00A1110B" w:rsidRDefault="00A1110B">
      <w:pPr>
        <w:pStyle w:val="TOC5"/>
        <w:rPr>
          <w:rFonts w:asciiTheme="minorHAnsi" w:eastAsiaTheme="minorEastAsia" w:hAnsiTheme="minorHAnsi" w:cstheme="minorBidi"/>
          <w:kern w:val="2"/>
          <w:sz w:val="24"/>
          <w:szCs w:val="24"/>
          <w:lang w:eastAsia="en-GB"/>
          <w14:ligatures w14:val="standardContextual"/>
        </w:rPr>
      </w:pPr>
      <w:r>
        <w:t>6.4.2.3.6</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In-band emissions for power class 5</w:t>
      </w:r>
      <w:r>
        <w:tab/>
      </w:r>
      <w:r>
        <w:fldChar w:fldCharType="begin"/>
      </w:r>
      <w:r>
        <w:instrText xml:space="preserve"> PAGEREF _Toc169872524 \h </w:instrText>
      </w:r>
      <w:r>
        <w:fldChar w:fldCharType="separate"/>
      </w:r>
      <w:r>
        <w:t>124</w:t>
      </w:r>
      <w:r>
        <w:fldChar w:fldCharType="end"/>
      </w:r>
    </w:p>
    <w:p w14:paraId="6407CA4C" w14:textId="32497F74" w:rsidR="00A1110B" w:rsidRDefault="00A1110B">
      <w:pPr>
        <w:pStyle w:val="TOC5"/>
        <w:rPr>
          <w:rFonts w:asciiTheme="minorHAnsi" w:eastAsiaTheme="minorEastAsia" w:hAnsiTheme="minorHAnsi" w:cstheme="minorBidi"/>
          <w:kern w:val="2"/>
          <w:sz w:val="24"/>
          <w:szCs w:val="24"/>
          <w:lang w:eastAsia="en-GB"/>
          <w14:ligatures w14:val="standardContextual"/>
        </w:rPr>
      </w:pPr>
      <w:r>
        <w:t>6.4.2.3.7</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In-band emissions for power class 6</w:t>
      </w:r>
      <w:r>
        <w:tab/>
      </w:r>
      <w:r>
        <w:fldChar w:fldCharType="begin"/>
      </w:r>
      <w:r>
        <w:instrText xml:space="preserve"> PAGEREF _Toc169872525 \h </w:instrText>
      </w:r>
      <w:r>
        <w:fldChar w:fldCharType="separate"/>
      </w:r>
      <w:r>
        <w:t>125</w:t>
      </w:r>
      <w:r>
        <w:fldChar w:fldCharType="end"/>
      </w:r>
    </w:p>
    <w:p w14:paraId="19E8B927" w14:textId="396E018C" w:rsidR="00A1110B" w:rsidRDefault="00A1110B">
      <w:pPr>
        <w:pStyle w:val="TOC5"/>
        <w:rPr>
          <w:rFonts w:asciiTheme="minorHAnsi" w:eastAsiaTheme="minorEastAsia" w:hAnsiTheme="minorHAnsi" w:cstheme="minorBidi"/>
          <w:kern w:val="2"/>
          <w:sz w:val="24"/>
          <w:szCs w:val="24"/>
          <w:lang w:eastAsia="en-GB"/>
          <w14:ligatures w14:val="standardContextual"/>
        </w:rPr>
      </w:pPr>
      <w:r>
        <w:t>6.4.2.3.8</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In-band emissions for power class 7</w:t>
      </w:r>
      <w:r>
        <w:tab/>
      </w:r>
      <w:r>
        <w:fldChar w:fldCharType="begin"/>
      </w:r>
      <w:r>
        <w:instrText xml:space="preserve"> PAGEREF _Toc169872526 \h </w:instrText>
      </w:r>
      <w:r>
        <w:fldChar w:fldCharType="separate"/>
      </w:r>
      <w:r>
        <w:t>125</w:t>
      </w:r>
      <w:r>
        <w:fldChar w:fldCharType="end"/>
      </w:r>
    </w:p>
    <w:p w14:paraId="1013C418" w14:textId="07FE1B39" w:rsidR="00A1110B" w:rsidRDefault="00A1110B">
      <w:pPr>
        <w:pStyle w:val="TOC4"/>
        <w:rPr>
          <w:rFonts w:asciiTheme="minorHAnsi" w:eastAsiaTheme="minorEastAsia" w:hAnsiTheme="minorHAnsi" w:cstheme="minorBidi"/>
          <w:kern w:val="2"/>
          <w:sz w:val="24"/>
          <w:szCs w:val="24"/>
          <w:lang w:eastAsia="en-GB"/>
          <w14:ligatures w14:val="standardContextual"/>
        </w:rPr>
      </w:pPr>
      <w:r>
        <w:t>6.4.2.4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_Toc169872527 \h </w:instrText>
      </w:r>
      <w:r>
        <w:fldChar w:fldCharType="separate"/>
      </w:r>
      <w:r>
        <w:t>125</w:t>
      </w:r>
      <w:r>
        <w:fldChar w:fldCharType="end"/>
      </w:r>
    </w:p>
    <w:p w14:paraId="615685AA" w14:textId="1BD3BDCD" w:rsidR="00A1110B" w:rsidRDefault="00A1110B">
      <w:pPr>
        <w:pStyle w:val="TOC4"/>
        <w:rPr>
          <w:rFonts w:asciiTheme="minorHAnsi" w:eastAsiaTheme="minorEastAsia" w:hAnsiTheme="minorHAnsi" w:cstheme="minorBidi"/>
          <w:kern w:val="2"/>
          <w:sz w:val="24"/>
          <w:szCs w:val="24"/>
          <w:lang w:eastAsia="en-GB"/>
          <w14:ligatures w14:val="standardContextual"/>
        </w:rPr>
      </w:pPr>
      <w:r>
        <w:t>6.4.2.5</w:t>
      </w:r>
      <w:r>
        <w:rPr>
          <w:rFonts w:asciiTheme="minorHAnsi" w:eastAsiaTheme="minorEastAsia" w:hAnsiTheme="minorHAnsi" w:cstheme="minorBidi"/>
          <w:kern w:val="2"/>
          <w:sz w:val="24"/>
          <w:szCs w:val="24"/>
          <w:lang w:eastAsia="en-GB"/>
          <w14:ligatures w14:val="standardContextual"/>
        </w:rPr>
        <w:tab/>
      </w:r>
      <w:r>
        <w:t>EVM spectral flatness for Pi/2 BPSK modulation</w:t>
      </w:r>
      <w:r>
        <w:tab/>
      </w:r>
      <w:r>
        <w:fldChar w:fldCharType="begin"/>
      </w:r>
      <w:r>
        <w:instrText xml:space="preserve"> PAGEREF _Toc169872528 \h </w:instrText>
      </w:r>
      <w:r>
        <w:fldChar w:fldCharType="separate"/>
      </w:r>
      <w:r>
        <w:t>126</w:t>
      </w:r>
      <w:r>
        <w:fldChar w:fldCharType="end"/>
      </w:r>
    </w:p>
    <w:p w14:paraId="4F52A665" w14:textId="59AE35B6" w:rsidR="00A1110B" w:rsidRDefault="00A1110B">
      <w:pPr>
        <w:pStyle w:val="TOC4"/>
        <w:rPr>
          <w:rFonts w:asciiTheme="minorHAnsi" w:eastAsiaTheme="minorEastAsia" w:hAnsiTheme="minorHAnsi" w:cstheme="minorBidi"/>
          <w:kern w:val="2"/>
          <w:sz w:val="24"/>
          <w:szCs w:val="24"/>
          <w:lang w:eastAsia="en-GB"/>
          <w14:ligatures w14:val="standardContextual"/>
        </w:rPr>
      </w:pPr>
      <w:r>
        <w:t>6.4.2.6</w:t>
      </w:r>
      <w:r>
        <w:rPr>
          <w:rFonts w:asciiTheme="minorHAnsi" w:eastAsiaTheme="minorEastAsia" w:hAnsiTheme="minorHAnsi" w:cstheme="minorBidi"/>
          <w:kern w:val="2"/>
          <w:sz w:val="24"/>
          <w:szCs w:val="24"/>
          <w:lang w:eastAsia="en-GB"/>
          <w14:ligatures w14:val="standardContextual"/>
        </w:rPr>
        <w:tab/>
      </w:r>
      <w:r>
        <w:t>Phase continuity requirements for DMRS bundling</w:t>
      </w:r>
      <w:r>
        <w:tab/>
      </w:r>
      <w:r>
        <w:fldChar w:fldCharType="begin"/>
      </w:r>
      <w:r>
        <w:instrText xml:space="preserve"> PAGEREF _Toc169872529 \h </w:instrText>
      </w:r>
      <w:r>
        <w:fldChar w:fldCharType="separate"/>
      </w:r>
      <w:r>
        <w:t>127</w:t>
      </w:r>
      <w:r>
        <w:fldChar w:fldCharType="end"/>
      </w:r>
    </w:p>
    <w:p w14:paraId="30C65027" w14:textId="0341245A" w:rsidR="00A1110B" w:rsidRDefault="00A1110B">
      <w:pPr>
        <w:pStyle w:val="TOC2"/>
        <w:rPr>
          <w:rFonts w:asciiTheme="minorHAnsi" w:eastAsiaTheme="minorEastAsia" w:hAnsiTheme="minorHAnsi" w:cstheme="minorBidi"/>
          <w:kern w:val="2"/>
          <w:sz w:val="24"/>
          <w:szCs w:val="24"/>
          <w:lang w:eastAsia="en-GB"/>
          <w14:ligatures w14:val="standardContextual"/>
        </w:rPr>
      </w:pPr>
      <w:r>
        <w:t>6.4A</w:t>
      </w:r>
      <w:r>
        <w:rPr>
          <w:rFonts w:asciiTheme="minorHAnsi" w:eastAsiaTheme="minorEastAsia" w:hAnsiTheme="minorHAnsi" w:cstheme="minorBidi"/>
          <w:kern w:val="2"/>
          <w:sz w:val="24"/>
          <w:szCs w:val="24"/>
          <w:lang w:eastAsia="en-GB"/>
          <w14:ligatures w14:val="standardContextual"/>
        </w:rPr>
        <w:tab/>
      </w:r>
      <w:r>
        <w:t>Transmit signal quality for CA</w:t>
      </w:r>
      <w:r>
        <w:tab/>
      </w:r>
      <w:r>
        <w:fldChar w:fldCharType="begin"/>
      </w:r>
      <w:r>
        <w:instrText xml:space="preserve"> PAGEREF _Toc169872530 \h </w:instrText>
      </w:r>
      <w:r>
        <w:fldChar w:fldCharType="separate"/>
      </w:r>
      <w:r>
        <w:t>128</w:t>
      </w:r>
      <w:r>
        <w:fldChar w:fldCharType="end"/>
      </w:r>
    </w:p>
    <w:p w14:paraId="42FDAB61" w14:textId="742C77FD" w:rsidR="00A1110B" w:rsidRDefault="00A1110B">
      <w:pPr>
        <w:pStyle w:val="TOC3"/>
        <w:rPr>
          <w:rFonts w:asciiTheme="minorHAnsi" w:eastAsiaTheme="minorEastAsia" w:hAnsiTheme="minorHAnsi" w:cstheme="minorBidi"/>
          <w:kern w:val="2"/>
          <w:sz w:val="24"/>
          <w:szCs w:val="24"/>
          <w:lang w:eastAsia="en-GB"/>
          <w14:ligatures w14:val="standardContextual"/>
        </w:rPr>
      </w:pPr>
      <w:r>
        <w:t>6.4A.0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_Toc169872531 \h </w:instrText>
      </w:r>
      <w:r>
        <w:fldChar w:fldCharType="separate"/>
      </w:r>
      <w:r>
        <w:t>128</w:t>
      </w:r>
      <w:r>
        <w:fldChar w:fldCharType="end"/>
      </w:r>
    </w:p>
    <w:p w14:paraId="18A47F75" w14:textId="44660F29" w:rsidR="00A1110B" w:rsidRDefault="00A1110B">
      <w:pPr>
        <w:pStyle w:val="TOC3"/>
        <w:rPr>
          <w:rFonts w:asciiTheme="minorHAnsi" w:eastAsiaTheme="minorEastAsia" w:hAnsiTheme="minorHAnsi" w:cstheme="minorBidi"/>
          <w:kern w:val="2"/>
          <w:sz w:val="24"/>
          <w:szCs w:val="24"/>
          <w:lang w:eastAsia="en-GB"/>
          <w14:ligatures w14:val="standardContextual"/>
        </w:rPr>
      </w:pPr>
      <w:r>
        <w:t>6.4A.1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_Toc169872532 \h </w:instrText>
      </w:r>
      <w:r>
        <w:fldChar w:fldCharType="separate"/>
      </w:r>
      <w:r>
        <w:t>129</w:t>
      </w:r>
      <w:r>
        <w:fldChar w:fldCharType="end"/>
      </w:r>
    </w:p>
    <w:p w14:paraId="79BA6F76" w14:textId="508A5404" w:rsidR="00A1110B" w:rsidRDefault="00A1110B">
      <w:pPr>
        <w:pStyle w:val="TOC3"/>
        <w:rPr>
          <w:rFonts w:asciiTheme="minorHAnsi" w:eastAsiaTheme="minorEastAsia" w:hAnsiTheme="minorHAnsi" w:cstheme="minorBidi"/>
          <w:kern w:val="2"/>
          <w:sz w:val="24"/>
          <w:szCs w:val="24"/>
          <w:lang w:eastAsia="en-GB"/>
          <w14:ligatures w14:val="standardContextual"/>
        </w:rPr>
      </w:pPr>
      <w:r>
        <w:t>6.4A.2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_Toc169872533 \h </w:instrText>
      </w:r>
      <w:r>
        <w:fldChar w:fldCharType="separate"/>
      </w:r>
      <w:r>
        <w:t>129</w:t>
      </w:r>
      <w:r>
        <w:fldChar w:fldCharType="end"/>
      </w:r>
    </w:p>
    <w:p w14:paraId="0052F868" w14:textId="4BA42D96" w:rsidR="00A1110B" w:rsidRDefault="00A1110B">
      <w:pPr>
        <w:pStyle w:val="TOC4"/>
        <w:rPr>
          <w:rFonts w:asciiTheme="minorHAnsi" w:eastAsiaTheme="minorEastAsia" w:hAnsiTheme="minorHAnsi" w:cstheme="minorBidi"/>
          <w:kern w:val="2"/>
          <w:sz w:val="24"/>
          <w:szCs w:val="24"/>
          <w:lang w:eastAsia="en-GB"/>
          <w14:ligatures w14:val="standardContextual"/>
        </w:rPr>
      </w:pPr>
      <w:r>
        <w:t>6.4A.2.0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_Toc169872534 \h </w:instrText>
      </w:r>
      <w:r>
        <w:fldChar w:fldCharType="separate"/>
      </w:r>
      <w:r>
        <w:t>129</w:t>
      </w:r>
      <w:r>
        <w:fldChar w:fldCharType="end"/>
      </w:r>
    </w:p>
    <w:p w14:paraId="0A106F0C" w14:textId="5990EEE5" w:rsidR="00A1110B" w:rsidRDefault="00A1110B">
      <w:pPr>
        <w:pStyle w:val="TOC4"/>
        <w:rPr>
          <w:rFonts w:asciiTheme="minorHAnsi" w:eastAsiaTheme="minorEastAsia" w:hAnsiTheme="minorHAnsi" w:cstheme="minorBidi"/>
          <w:kern w:val="2"/>
          <w:sz w:val="24"/>
          <w:szCs w:val="24"/>
          <w:lang w:eastAsia="en-GB"/>
          <w14:ligatures w14:val="standardContextual"/>
        </w:rPr>
      </w:pPr>
      <w:r>
        <w:t>6.4A.2.1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_Toc169872535 \h </w:instrText>
      </w:r>
      <w:r>
        <w:fldChar w:fldCharType="separate"/>
      </w:r>
      <w:r>
        <w:t>129</w:t>
      </w:r>
      <w:r>
        <w:fldChar w:fldCharType="end"/>
      </w:r>
    </w:p>
    <w:p w14:paraId="3380DADB" w14:textId="35837587" w:rsidR="00A1110B" w:rsidRDefault="00A1110B">
      <w:pPr>
        <w:pStyle w:val="TOC4"/>
        <w:rPr>
          <w:rFonts w:asciiTheme="minorHAnsi" w:eastAsiaTheme="minorEastAsia" w:hAnsiTheme="minorHAnsi" w:cstheme="minorBidi"/>
          <w:kern w:val="2"/>
          <w:sz w:val="24"/>
          <w:szCs w:val="24"/>
          <w:lang w:eastAsia="en-GB"/>
          <w14:ligatures w14:val="standardContextual"/>
        </w:rPr>
      </w:pPr>
      <w:r>
        <w:t>6.4A.2.2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_Toc169872536 \h </w:instrText>
      </w:r>
      <w:r>
        <w:fldChar w:fldCharType="separate"/>
      </w:r>
      <w:r>
        <w:t>129</w:t>
      </w:r>
      <w:r>
        <w:fldChar w:fldCharType="end"/>
      </w:r>
    </w:p>
    <w:p w14:paraId="7158CDF3" w14:textId="57697711" w:rsidR="00A1110B" w:rsidRDefault="00A1110B">
      <w:pPr>
        <w:pStyle w:val="TOC5"/>
        <w:rPr>
          <w:rFonts w:asciiTheme="minorHAnsi" w:eastAsiaTheme="minorEastAsia" w:hAnsiTheme="minorHAnsi" w:cstheme="minorBidi"/>
          <w:kern w:val="2"/>
          <w:sz w:val="24"/>
          <w:szCs w:val="24"/>
          <w:lang w:eastAsia="en-GB"/>
          <w14:ligatures w14:val="standardContextual"/>
        </w:rPr>
      </w:pPr>
      <w:r>
        <w:t>6.4A.2.2.1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_Toc169872537 \h </w:instrText>
      </w:r>
      <w:r>
        <w:fldChar w:fldCharType="separate"/>
      </w:r>
      <w:r>
        <w:t>129</w:t>
      </w:r>
      <w:r>
        <w:fldChar w:fldCharType="end"/>
      </w:r>
    </w:p>
    <w:p w14:paraId="76E1E264" w14:textId="257080BB" w:rsidR="00A1110B" w:rsidRDefault="00A1110B">
      <w:pPr>
        <w:pStyle w:val="TOC5"/>
        <w:rPr>
          <w:rFonts w:asciiTheme="minorHAnsi" w:eastAsiaTheme="minorEastAsia" w:hAnsiTheme="minorHAnsi" w:cstheme="minorBidi"/>
          <w:kern w:val="2"/>
          <w:sz w:val="24"/>
          <w:szCs w:val="24"/>
          <w:lang w:eastAsia="en-GB"/>
          <w14:ligatures w14:val="standardContextual"/>
        </w:rPr>
      </w:pPr>
      <w:r>
        <w:t>6.4A.2.2.2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_Toc169872538 \h </w:instrText>
      </w:r>
      <w:r>
        <w:fldChar w:fldCharType="separate"/>
      </w:r>
      <w:r>
        <w:t>130</w:t>
      </w:r>
      <w:r>
        <w:fldChar w:fldCharType="end"/>
      </w:r>
    </w:p>
    <w:p w14:paraId="52B70958" w14:textId="77E35ACA" w:rsidR="00A1110B" w:rsidRDefault="00A1110B">
      <w:pPr>
        <w:pStyle w:val="TOC5"/>
        <w:rPr>
          <w:rFonts w:asciiTheme="minorHAnsi" w:eastAsiaTheme="minorEastAsia" w:hAnsiTheme="minorHAnsi" w:cstheme="minorBidi"/>
          <w:kern w:val="2"/>
          <w:sz w:val="24"/>
          <w:szCs w:val="24"/>
          <w:lang w:eastAsia="en-GB"/>
          <w14:ligatures w14:val="standardContextual"/>
        </w:rPr>
      </w:pPr>
      <w:r>
        <w:t>6.4A.2.2.3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_Toc169872539 \h </w:instrText>
      </w:r>
      <w:r>
        <w:fldChar w:fldCharType="separate"/>
      </w:r>
      <w:r>
        <w:t>130</w:t>
      </w:r>
      <w:r>
        <w:fldChar w:fldCharType="end"/>
      </w:r>
    </w:p>
    <w:p w14:paraId="52EE47EA" w14:textId="592657B3" w:rsidR="00A1110B" w:rsidRDefault="00A1110B">
      <w:pPr>
        <w:pStyle w:val="TOC5"/>
        <w:rPr>
          <w:rFonts w:asciiTheme="minorHAnsi" w:eastAsiaTheme="minorEastAsia" w:hAnsiTheme="minorHAnsi" w:cstheme="minorBidi"/>
          <w:kern w:val="2"/>
          <w:sz w:val="24"/>
          <w:szCs w:val="24"/>
          <w:lang w:eastAsia="en-GB"/>
          <w14:ligatures w14:val="standardContextual"/>
        </w:rPr>
      </w:pPr>
      <w:r>
        <w:t>6.4A.2.2.4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_Toc169872540 \h </w:instrText>
      </w:r>
      <w:r>
        <w:fldChar w:fldCharType="separate"/>
      </w:r>
      <w:r>
        <w:t>130</w:t>
      </w:r>
      <w:r>
        <w:fldChar w:fldCharType="end"/>
      </w:r>
    </w:p>
    <w:p w14:paraId="1A49B8C6" w14:textId="094F7C17" w:rsidR="00A1110B" w:rsidRDefault="00A1110B">
      <w:pPr>
        <w:pStyle w:val="TOC5"/>
        <w:rPr>
          <w:rFonts w:asciiTheme="minorHAnsi" w:eastAsiaTheme="minorEastAsia" w:hAnsiTheme="minorHAnsi" w:cstheme="minorBidi"/>
          <w:kern w:val="2"/>
          <w:sz w:val="24"/>
          <w:szCs w:val="24"/>
          <w:lang w:eastAsia="en-GB"/>
          <w14:ligatures w14:val="standardContextual"/>
        </w:rPr>
      </w:pPr>
      <w:r>
        <w:t>6.4A.2.2.5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_Toc169872541 \h </w:instrText>
      </w:r>
      <w:r>
        <w:fldChar w:fldCharType="separate"/>
      </w:r>
      <w:r>
        <w:t>131</w:t>
      </w:r>
      <w:r>
        <w:fldChar w:fldCharType="end"/>
      </w:r>
    </w:p>
    <w:p w14:paraId="19423276" w14:textId="7CEBDC9A" w:rsidR="00A1110B" w:rsidRDefault="00A1110B">
      <w:pPr>
        <w:pStyle w:val="TOC5"/>
        <w:rPr>
          <w:rFonts w:asciiTheme="minorHAnsi" w:eastAsiaTheme="minorEastAsia" w:hAnsiTheme="minorHAnsi" w:cstheme="minorBidi"/>
          <w:kern w:val="2"/>
          <w:sz w:val="24"/>
          <w:szCs w:val="24"/>
          <w:lang w:eastAsia="en-GB"/>
          <w14:ligatures w14:val="standardContextual"/>
        </w:rPr>
      </w:pPr>
      <w:r>
        <w:t>6.4A.2.2.6</w:t>
      </w:r>
      <w:r>
        <w:rPr>
          <w:rFonts w:asciiTheme="minorHAnsi" w:eastAsiaTheme="minorEastAsia" w:hAnsiTheme="minorHAnsi" w:cstheme="minorBidi"/>
          <w:kern w:val="2"/>
          <w:sz w:val="24"/>
          <w:szCs w:val="24"/>
          <w:lang w:eastAsia="en-GB"/>
          <w14:ligatures w14:val="standardContextual"/>
        </w:rPr>
        <w:tab/>
      </w:r>
      <w:r>
        <w:t>Carrier leakage for power class 5</w:t>
      </w:r>
      <w:r>
        <w:tab/>
      </w:r>
      <w:r>
        <w:fldChar w:fldCharType="begin"/>
      </w:r>
      <w:r>
        <w:instrText xml:space="preserve"> PAGEREF _Toc169872542 \h </w:instrText>
      </w:r>
      <w:r>
        <w:fldChar w:fldCharType="separate"/>
      </w:r>
      <w:r>
        <w:t>131</w:t>
      </w:r>
      <w:r>
        <w:fldChar w:fldCharType="end"/>
      </w:r>
    </w:p>
    <w:p w14:paraId="1B96AAFE" w14:textId="4A459407" w:rsidR="00A1110B" w:rsidRDefault="00A1110B">
      <w:pPr>
        <w:pStyle w:val="TOC4"/>
        <w:rPr>
          <w:rFonts w:asciiTheme="minorHAnsi" w:eastAsiaTheme="minorEastAsia" w:hAnsiTheme="minorHAnsi" w:cstheme="minorBidi"/>
          <w:kern w:val="2"/>
          <w:sz w:val="24"/>
          <w:szCs w:val="24"/>
          <w:lang w:eastAsia="en-GB"/>
          <w14:ligatures w14:val="standardContextual"/>
        </w:rPr>
      </w:pPr>
      <w:r>
        <w:t>6.4A.2.3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_Toc169872543 \h </w:instrText>
      </w:r>
      <w:r>
        <w:fldChar w:fldCharType="separate"/>
      </w:r>
      <w:r>
        <w:t>131</w:t>
      </w:r>
      <w:r>
        <w:fldChar w:fldCharType="end"/>
      </w:r>
    </w:p>
    <w:p w14:paraId="7E2A88BE" w14:textId="168CF97D" w:rsidR="00A1110B" w:rsidRDefault="00A1110B">
      <w:pPr>
        <w:pStyle w:val="TOC5"/>
        <w:rPr>
          <w:rFonts w:asciiTheme="minorHAnsi" w:eastAsiaTheme="minorEastAsia" w:hAnsiTheme="minorHAnsi" w:cstheme="minorBidi"/>
          <w:kern w:val="2"/>
          <w:sz w:val="24"/>
          <w:szCs w:val="24"/>
          <w:lang w:eastAsia="en-GB"/>
          <w14:ligatures w14:val="standardContextual"/>
        </w:rPr>
      </w:pPr>
      <w:r>
        <w:t>6.4A.2.3.1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_Toc169872544 \h </w:instrText>
      </w:r>
      <w:r>
        <w:fldChar w:fldCharType="separate"/>
      </w:r>
      <w:r>
        <w:t>131</w:t>
      </w:r>
      <w:r>
        <w:fldChar w:fldCharType="end"/>
      </w:r>
    </w:p>
    <w:p w14:paraId="40CCE340" w14:textId="6A22FE6D" w:rsidR="00A1110B" w:rsidRDefault="00A1110B">
      <w:pPr>
        <w:pStyle w:val="TOC5"/>
        <w:rPr>
          <w:rFonts w:asciiTheme="minorHAnsi" w:eastAsiaTheme="minorEastAsia" w:hAnsiTheme="minorHAnsi" w:cstheme="minorBidi"/>
          <w:kern w:val="2"/>
          <w:sz w:val="24"/>
          <w:szCs w:val="24"/>
          <w:lang w:eastAsia="en-GB"/>
          <w14:ligatures w14:val="standardContextual"/>
        </w:rPr>
      </w:pPr>
      <w:r>
        <w:t>6.4A.2.3.2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_Toc169872545 \h </w:instrText>
      </w:r>
      <w:r>
        <w:fldChar w:fldCharType="separate"/>
      </w:r>
      <w:r>
        <w:t>132</w:t>
      </w:r>
      <w:r>
        <w:fldChar w:fldCharType="end"/>
      </w:r>
    </w:p>
    <w:p w14:paraId="0F36DC67" w14:textId="2CBA6754" w:rsidR="00A1110B" w:rsidRDefault="00A1110B">
      <w:pPr>
        <w:pStyle w:val="TOC5"/>
        <w:rPr>
          <w:rFonts w:asciiTheme="minorHAnsi" w:eastAsiaTheme="minorEastAsia" w:hAnsiTheme="minorHAnsi" w:cstheme="minorBidi"/>
          <w:kern w:val="2"/>
          <w:sz w:val="24"/>
          <w:szCs w:val="24"/>
          <w:lang w:eastAsia="en-GB"/>
          <w14:ligatures w14:val="standardContextual"/>
        </w:rPr>
      </w:pPr>
      <w:r>
        <w:t>6.4A.2.3.3</w:t>
      </w:r>
      <w:r>
        <w:rPr>
          <w:rFonts w:asciiTheme="minorHAnsi" w:eastAsiaTheme="minorEastAsia" w:hAnsiTheme="minorHAnsi" w:cstheme="minorBidi"/>
          <w:kern w:val="2"/>
          <w:sz w:val="24"/>
          <w:szCs w:val="24"/>
          <w:lang w:eastAsia="en-GB"/>
          <w14:ligatures w14:val="standardContextual"/>
        </w:rPr>
        <w:tab/>
      </w:r>
      <w:r>
        <w:t>Inband emissions for power class 2</w:t>
      </w:r>
      <w:r>
        <w:tab/>
      </w:r>
      <w:r>
        <w:fldChar w:fldCharType="begin"/>
      </w:r>
      <w:r>
        <w:instrText xml:space="preserve"> PAGEREF _Toc169872546 \h </w:instrText>
      </w:r>
      <w:r>
        <w:fldChar w:fldCharType="separate"/>
      </w:r>
      <w:r>
        <w:t>132</w:t>
      </w:r>
      <w:r>
        <w:fldChar w:fldCharType="end"/>
      </w:r>
    </w:p>
    <w:p w14:paraId="46B22034" w14:textId="4B0F78A3" w:rsidR="00A1110B" w:rsidRDefault="00A1110B">
      <w:pPr>
        <w:pStyle w:val="TOC5"/>
        <w:rPr>
          <w:rFonts w:asciiTheme="minorHAnsi" w:eastAsiaTheme="minorEastAsia" w:hAnsiTheme="minorHAnsi" w:cstheme="minorBidi"/>
          <w:kern w:val="2"/>
          <w:sz w:val="24"/>
          <w:szCs w:val="24"/>
          <w:lang w:eastAsia="en-GB"/>
          <w14:ligatures w14:val="standardContextual"/>
        </w:rPr>
      </w:pPr>
      <w:r>
        <w:t>6.4A.2.3.4</w:t>
      </w:r>
      <w:r>
        <w:rPr>
          <w:rFonts w:asciiTheme="minorHAnsi" w:eastAsiaTheme="minorEastAsia" w:hAnsiTheme="minorHAnsi" w:cstheme="minorBidi"/>
          <w:kern w:val="2"/>
          <w:sz w:val="24"/>
          <w:szCs w:val="24"/>
          <w:lang w:eastAsia="en-GB"/>
          <w14:ligatures w14:val="standardContextual"/>
        </w:rPr>
        <w:tab/>
      </w:r>
      <w:r>
        <w:t>Inband emissions for power class 3</w:t>
      </w:r>
      <w:r>
        <w:tab/>
      </w:r>
      <w:r>
        <w:fldChar w:fldCharType="begin"/>
      </w:r>
      <w:r>
        <w:instrText xml:space="preserve"> PAGEREF _Toc169872547 \h </w:instrText>
      </w:r>
      <w:r>
        <w:fldChar w:fldCharType="separate"/>
      </w:r>
      <w:r>
        <w:t>133</w:t>
      </w:r>
      <w:r>
        <w:fldChar w:fldCharType="end"/>
      </w:r>
    </w:p>
    <w:p w14:paraId="3A8A3AFD" w14:textId="24EF7363" w:rsidR="00A1110B" w:rsidRDefault="00A1110B">
      <w:pPr>
        <w:pStyle w:val="TOC5"/>
        <w:rPr>
          <w:rFonts w:asciiTheme="minorHAnsi" w:eastAsiaTheme="minorEastAsia" w:hAnsiTheme="minorHAnsi" w:cstheme="minorBidi"/>
          <w:kern w:val="2"/>
          <w:sz w:val="24"/>
          <w:szCs w:val="24"/>
          <w:lang w:eastAsia="en-GB"/>
          <w14:ligatures w14:val="standardContextual"/>
        </w:rPr>
      </w:pPr>
      <w:r>
        <w:t>6.4A.2.3.5</w:t>
      </w:r>
      <w:r>
        <w:rPr>
          <w:rFonts w:asciiTheme="minorHAnsi" w:eastAsiaTheme="minorEastAsia" w:hAnsiTheme="minorHAnsi" w:cstheme="minorBidi"/>
          <w:kern w:val="2"/>
          <w:sz w:val="24"/>
          <w:szCs w:val="24"/>
          <w:lang w:eastAsia="en-GB"/>
          <w14:ligatures w14:val="standardContextual"/>
        </w:rPr>
        <w:tab/>
      </w:r>
      <w:r>
        <w:t>Inband emissions for power class 4</w:t>
      </w:r>
      <w:r>
        <w:tab/>
      </w:r>
      <w:r>
        <w:fldChar w:fldCharType="begin"/>
      </w:r>
      <w:r>
        <w:instrText xml:space="preserve"> PAGEREF _Toc169872548 \h </w:instrText>
      </w:r>
      <w:r>
        <w:fldChar w:fldCharType="separate"/>
      </w:r>
      <w:r>
        <w:t>134</w:t>
      </w:r>
      <w:r>
        <w:fldChar w:fldCharType="end"/>
      </w:r>
    </w:p>
    <w:p w14:paraId="6405DC6A" w14:textId="28852E25" w:rsidR="00A1110B" w:rsidRDefault="00A1110B">
      <w:pPr>
        <w:pStyle w:val="TOC5"/>
        <w:rPr>
          <w:rFonts w:asciiTheme="minorHAnsi" w:eastAsiaTheme="minorEastAsia" w:hAnsiTheme="minorHAnsi" w:cstheme="minorBidi"/>
          <w:kern w:val="2"/>
          <w:sz w:val="24"/>
          <w:szCs w:val="24"/>
          <w:lang w:eastAsia="en-GB"/>
          <w14:ligatures w14:val="standardContextual"/>
        </w:rPr>
      </w:pPr>
      <w:r>
        <w:t>6.4A.2.3.6</w:t>
      </w:r>
      <w:r>
        <w:rPr>
          <w:rFonts w:asciiTheme="minorHAnsi" w:eastAsiaTheme="minorEastAsia" w:hAnsiTheme="minorHAnsi" w:cstheme="minorBidi"/>
          <w:kern w:val="2"/>
          <w:sz w:val="24"/>
          <w:szCs w:val="24"/>
          <w:lang w:eastAsia="en-GB"/>
          <w14:ligatures w14:val="standardContextual"/>
        </w:rPr>
        <w:tab/>
      </w:r>
      <w:r>
        <w:t>Inband emissions for power class 5</w:t>
      </w:r>
      <w:r>
        <w:tab/>
      </w:r>
      <w:r>
        <w:fldChar w:fldCharType="begin"/>
      </w:r>
      <w:r>
        <w:instrText xml:space="preserve"> PAGEREF _Toc169872549 \h </w:instrText>
      </w:r>
      <w:r>
        <w:fldChar w:fldCharType="separate"/>
      </w:r>
      <w:r>
        <w:t>135</w:t>
      </w:r>
      <w:r>
        <w:fldChar w:fldCharType="end"/>
      </w:r>
    </w:p>
    <w:p w14:paraId="4FE5CCE9" w14:textId="56361D00" w:rsidR="00A1110B" w:rsidRDefault="00A1110B">
      <w:pPr>
        <w:pStyle w:val="TOC4"/>
        <w:rPr>
          <w:rFonts w:asciiTheme="minorHAnsi" w:eastAsiaTheme="minorEastAsia" w:hAnsiTheme="minorHAnsi" w:cstheme="minorBidi"/>
          <w:kern w:val="2"/>
          <w:sz w:val="24"/>
          <w:szCs w:val="24"/>
          <w:lang w:eastAsia="en-GB"/>
          <w14:ligatures w14:val="standardContextual"/>
        </w:rPr>
      </w:pPr>
      <w:r>
        <w:t>6.4A.2.4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_Toc169872550 \h </w:instrText>
      </w:r>
      <w:r>
        <w:fldChar w:fldCharType="separate"/>
      </w:r>
      <w:r>
        <w:t>136</w:t>
      </w:r>
      <w:r>
        <w:fldChar w:fldCharType="end"/>
      </w:r>
    </w:p>
    <w:p w14:paraId="3DF2F0E5" w14:textId="4A13D4D6" w:rsidR="00A1110B" w:rsidRDefault="00A1110B">
      <w:pPr>
        <w:pStyle w:val="TOC2"/>
        <w:rPr>
          <w:rFonts w:asciiTheme="minorHAnsi" w:eastAsiaTheme="minorEastAsia" w:hAnsiTheme="minorHAnsi" w:cstheme="minorBidi"/>
          <w:kern w:val="2"/>
          <w:sz w:val="24"/>
          <w:szCs w:val="24"/>
          <w:lang w:eastAsia="en-GB"/>
          <w14:ligatures w14:val="standardContextual"/>
        </w:rPr>
      </w:pPr>
      <w:r>
        <w:t>6.4D</w:t>
      </w:r>
      <w:r>
        <w:rPr>
          <w:rFonts w:asciiTheme="minorHAnsi" w:eastAsiaTheme="minorEastAsia" w:hAnsiTheme="minorHAnsi" w:cstheme="minorBidi"/>
          <w:kern w:val="2"/>
          <w:sz w:val="24"/>
          <w:szCs w:val="24"/>
          <w:lang w:eastAsia="en-GB"/>
          <w14:ligatures w14:val="standardContextual"/>
        </w:rPr>
        <w:tab/>
      </w:r>
      <w:r>
        <w:t>Transmit signal quality for UL MIMO</w:t>
      </w:r>
      <w:r>
        <w:tab/>
      </w:r>
      <w:r>
        <w:fldChar w:fldCharType="begin"/>
      </w:r>
      <w:r>
        <w:instrText xml:space="preserve"> PAGEREF _Toc169872551 \h </w:instrText>
      </w:r>
      <w:r>
        <w:fldChar w:fldCharType="separate"/>
      </w:r>
      <w:r>
        <w:t>136</w:t>
      </w:r>
      <w:r>
        <w:fldChar w:fldCharType="end"/>
      </w:r>
    </w:p>
    <w:p w14:paraId="2C104A66" w14:textId="2CF06E8E" w:rsidR="00A1110B" w:rsidRDefault="00A1110B">
      <w:pPr>
        <w:pStyle w:val="TOC3"/>
        <w:rPr>
          <w:rFonts w:asciiTheme="minorHAnsi" w:eastAsiaTheme="minorEastAsia" w:hAnsiTheme="minorHAnsi" w:cstheme="minorBidi"/>
          <w:kern w:val="2"/>
          <w:sz w:val="24"/>
          <w:szCs w:val="24"/>
          <w:lang w:eastAsia="en-GB"/>
          <w14:ligatures w14:val="standardContextual"/>
        </w:rPr>
      </w:pPr>
      <w:r>
        <w:t>6.4D.0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_Toc169872552 \h </w:instrText>
      </w:r>
      <w:r>
        <w:fldChar w:fldCharType="separate"/>
      </w:r>
      <w:r>
        <w:t>136</w:t>
      </w:r>
      <w:r>
        <w:fldChar w:fldCharType="end"/>
      </w:r>
    </w:p>
    <w:p w14:paraId="0802F04B" w14:textId="6E390C45" w:rsidR="00A1110B" w:rsidRDefault="00A1110B">
      <w:pPr>
        <w:pStyle w:val="TOC3"/>
        <w:rPr>
          <w:rFonts w:asciiTheme="minorHAnsi" w:eastAsiaTheme="minorEastAsia" w:hAnsiTheme="minorHAnsi" w:cstheme="minorBidi"/>
          <w:kern w:val="2"/>
          <w:sz w:val="24"/>
          <w:szCs w:val="24"/>
          <w:lang w:eastAsia="en-GB"/>
          <w14:ligatures w14:val="standardContextual"/>
        </w:rPr>
      </w:pPr>
      <w:r>
        <w:t>6.4D.1</w:t>
      </w:r>
      <w:r>
        <w:rPr>
          <w:rFonts w:asciiTheme="minorHAnsi" w:eastAsiaTheme="minorEastAsia" w:hAnsiTheme="minorHAnsi" w:cstheme="minorBidi"/>
          <w:kern w:val="2"/>
          <w:sz w:val="24"/>
          <w:szCs w:val="24"/>
          <w:lang w:eastAsia="en-GB"/>
          <w14:ligatures w14:val="standardContextual"/>
        </w:rPr>
        <w:tab/>
      </w:r>
      <w:r>
        <w:t>Frequency error for UL MIMO</w:t>
      </w:r>
      <w:r>
        <w:tab/>
      </w:r>
      <w:r>
        <w:fldChar w:fldCharType="begin"/>
      </w:r>
      <w:r>
        <w:instrText xml:space="preserve"> PAGEREF _Toc169872553 \h </w:instrText>
      </w:r>
      <w:r>
        <w:fldChar w:fldCharType="separate"/>
      </w:r>
      <w:r>
        <w:t>136</w:t>
      </w:r>
      <w:r>
        <w:fldChar w:fldCharType="end"/>
      </w:r>
    </w:p>
    <w:p w14:paraId="73C91A6D" w14:textId="08368304" w:rsidR="00A1110B" w:rsidRDefault="00A1110B">
      <w:pPr>
        <w:pStyle w:val="TOC3"/>
        <w:rPr>
          <w:rFonts w:asciiTheme="minorHAnsi" w:eastAsiaTheme="minorEastAsia" w:hAnsiTheme="minorHAnsi" w:cstheme="minorBidi"/>
          <w:kern w:val="2"/>
          <w:sz w:val="24"/>
          <w:szCs w:val="24"/>
          <w:lang w:eastAsia="en-GB"/>
          <w14:ligatures w14:val="standardContextual"/>
        </w:rPr>
      </w:pPr>
      <w:r>
        <w:t>6.4D.2</w:t>
      </w:r>
      <w:r>
        <w:rPr>
          <w:rFonts w:asciiTheme="minorHAnsi" w:eastAsiaTheme="minorEastAsia" w:hAnsiTheme="minorHAnsi" w:cstheme="minorBidi"/>
          <w:kern w:val="2"/>
          <w:sz w:val="24"/>
          <w:szCs w:val="24"/>
          <w:lang w:eastAsia="en-GB"/>
          <w14:ligatures w14:val="standardContextual"/>
        </w:rPr>
        <w:tab/>
      </w:r>
      <w:r>
        <w:t>Transmit modulation quality for UL MIMO</w:t>
      </w:r>
      <w:r>
        <w:tab/>
      </w:r>
      <w:r>
        <w:fldChar w:fldCharType="begin"/>
      </w:r>
      <w:r>
        <w:instrText xml:space="preserve"> PAGEREF _Toc169872554 \h </w:instrText>
      </w:r>
      <w:r>
        <w:fldChar w:fldCharType="separate"/>
      </w:r>
      <w:r>
        <w:t>136</w:t>
      </w:r>
      <w:r>
        <w:fldChar w:fldCharType="end"/>
      </w:r>
    </w:p>
    <w:p w14:paraId="0507B5BF" w14:textId="5E58182D" w:rsidR="00A1110B" w:rsidRDefault="00A1110B">
      <w:pPr>
        <w:pStyle w:val="TOC3"/>
        <w:rPr>
          <w:rFonts w:asciiTheme="minorHAnsi" w:eastAsiaTheme="minorEastAsia" w:hAnsiTheme="minorHAnsi" w:cstheme="minorBidi"/>
          <w:kern w:val="2"/>
          <w:sz w:val="24"/>
          <w:szCs w:val="24"/>
          <w:lang w:eastAsia="en-GB"/>
          <w14:ligatures w14:val="standardContextual"/>
        </w:rPr>
      </w:pPr>
      <w:r>
        <w:t>6.4D.3</w:t>
      </w:r>
      <w:r>
        <w:rPr>
          <w:rFonts w:asciiTheme="minorHAnsi" w:eastAsiaTheme="minorEastAsia" w:hAnsiTheme="minorHAnsi" w:cstheme="minorBidi"/>
          <w:kern w:val="2"/>
          <w:sz w:val="24"/>
          <w:szCs w:val="24"/>
          <w:lang w:eastAsia="en-GB"/>
          <w14:ligatures w14:val="standardContextual"/>
        </w:rPr>
        <w:tab/>
      </w:r>
      <w:r>
        <w:t>Time alignment error for UL MIMO</w:t>
      </w:r>
      <w:r>
        <w:tab/>
      </w:r>
      <w:r>
        <w:fldChar w:fldCharType="begin"/>
      </w:r>
      <w:r>
        <w:instrText xml:space="preserve"> PAGEREF _Toc169872555 \h </w:instrText>
      </w:r>
      <w:r>
        <w:fldChar w:fldCharType="separate"/>
      </w:r>
      <w:r>
        <w:t>137</w:t>
      </w:r>
      <w:r>
        <w:fldChar w:fldCharType="end"/>
      </w:r>
    </w:p>
    <w:p w14:paraId="13D41477" w14:textId="5087FAC7" w:rsidR="00A1110B" w:rsidRDefault="00A1110B">
      <w:pPr>
        <w:pStyle w:val="TOC3"/>
        <w:rPr>
          <w:rFonts w:asciiTheme="minorHAnsi" w:eastAsiaTheme="minorEastAsia" w:hAnsiTheme="minorHAnsi" w:cstheme="minorBidi"/>
          <w:kern w:val="2"/>
          <w:sz w:val="24"/>
          <w:szCs w:val="24"/>
          <w:lang w:eastAsia="en-GB"/>
          <w14:ligatures w14:val="standardContextual"/>
        </w:rPr>
      </w:pPr>
      <w:r>
        <w:t>6.4D.4</w:t>
      </w:r>
      <w:r>
        <w:rPr>
          <w:rFonts w:asciiTheme="minorHAnsi" w:eastAsiaTheme="minorEastAsia" w:hAnsiTheme="minorHAnsi" w:cstheme="minorBidi"/>
          <w:kern w:val="2"/>
          <w:sz w:val="24"/>
          <w:szCs w:val="24"/>
          <w:lang w:eastAsia="en-GB"/>
          <w14:ligatures w14:val="standardContextual"/>
        </w:rPr>
        <w:tab/>
      </w:r>
      <w:r>
        <w:t>Requirements for coherent UL MIMO</w:t>
      </w:r>
      <w:r>
        <w:tab/>
      </w:r>
      <w:r>
        <w:fldChar w:fldCharType="begin"/>
      </w:r>
      <w:r>
        <w:instrText xml:space="preserve"> PAGEREF _Toc169872556 \h </w:instrText>
      </w:r>
      <w:r>
        <w:fldChar w:fldCharType="separate"/>
      </w:r>
      <w:r>
        <w:t>137</w:t>
      </w:r>
      <w:r>
        <w:fldChar w:fldCharType="end"/>
      </w:r>
    </w:p>
    <w:p w14:paraId="4A21D5EC" w14:textId="0714330F" w:rsidR="00A1110B" w:rsidRDefault="00A1110B">
      <w:pPr>
        <w:pStyle w:val="TOC2"/>
        <w:rPr>
          <w:rFonts w:asciiTheme="minorHAnsi" w:eastAsiaTheme="minorEastAsia" w:hAnsiTheme="minorHAnsi" w:cstheme="minorBidi"/>
          <w:kern w:val="2"/>
          <w:sz w:val="24"/>
          <w:szCs w:val="24"/>
          <w:lang w:eastAsia="en-GB"/>
          <w14:ligatures w14:val="standardContextual"/>
        </w:rPr>
      </w:pPr>
      <w:r>
        <w:t>6.5</w:t>
      </w:r>
      <w:r>
        <w:rPr>
          <w:rFonts w:asciiTheme="minorHAnsi" w:eastAsiaTheme="minorEastAsia" w:hAnsiTheme="minorHAnsi" w:cstheme="minorBidi"/>
          <w:kern w:val="2"/>
          <w:sz w:val="24"/>
          <w:szCs w:val="24"/>
          <w:lang w:eastAsia="en-GB"/>
          <w14:ligatures w14:val="standardContextual"/>
        </w:rPr>
        <w:tab/>
      </w:r>
      <w:r>
        <w:t>Output RF spectrum emissions</w:t>
      </w:r>
      <w:r>
        <w:tab/>
      </w:r>
      <w:r>
        <w:fldChar w:fldCharType="begin"/>
      </w:r>
      <w:r>
        <w:instrText xml:space="preserve"> PAGEREF _Toc169872557 \h </w:instrText>
      </w:r>
      <w:r>
        <w:fldChar w:fldCharType="separate"/>
      </w:r>
      <w:r>
        <w:t>138</w:t>
      </w:r>
      <w:r>
        <w:fldChar w:fldCharType="end"/>
      </w:r>
    </w:p>
    <w:p w14:paraId="0F189D86" w14:textId="36F9B555" w:rsidR="00A1110B" w:rsidRDefault="00A1110B">
      <w:pPr>
        <w:pStyle w:val="TOC3"/>
        <w:rPr>
          <w:rFonts w:asciiTheme="minorHAnsi" w:eastAsiaTheme="minorEastAsia" w:hAnsiTheme="minorHAnsi" w:cstheme="minorBidi"/>
          <w:kern w:val="2"/>
          <w:sz w:val="24"/>
          <w:szCs w:val="24"/>
          <w:lang w:eastAsia="en-GB"/>
          <w14:ligatures w14:val="standardContextual"/>
        </w:rPr>
      </w:pPr>
      <w:r>
        <w:t>6.5.1</w:t>
      </w:r>
      <w:r>
        <w:rPr>
          <w:rFonts w:asciiTheme="minorHAnsi" w:eastAsiaTheme="minorEastAsia" w:hAnsiTheme="minorHAnsi" w:cstheme="minorBidi"/>
          <w:kern w:val="2"/>
          <w:sz w:val="24"/>
          <w:szCs w:val="24"/>
          <w:lang w:eastAsia="en-GB"/>
          <w14:ligatures w14:val="standardContextual"/>
        </w:rPr>
        <w:tab/>
      </w:r>
      <w:r>
        <w:t>Occupied bandwidth</w:t>
      </w:r>
      <w:r>
        <w:tab/>
      </w:r>
      <w:r>
        <w:fldChar w:fldCharType="begin"/>
      </w:r>
      <w:r>
        <w:instrText xml:space="preserve"> PAGEREF _Toc169872558 \h </w:instrText>
      </w:r>
      <w:r>
        <w:fldChar w:fldCharType="separate"/>
      </w:r>
      <w:r>
        <w:t>138</w:t>
      </w:r>
      <w:r>
        <w:fldChar w:fldCharType="end"/>
      </w:r>
    </w:p>
    <w:p w14:paraId="3E5FC88A" w14:textId="781D6D27" w:rsidR="00A1110B" w:rsidRDefault="00A1110B">
      <w:pPr>
        <w:pStyle w:val="TOC3"/>
        <w:rPr>
          <w:rFonts w:asciiTheme="minorHAnsi" w:eastAsiaTheme="minorEastAsia" w:hAnsiTheme="minorHAnsi" w:cstheme="minorBidi"/>
          <w:kern w:val="2"/>
          <w:sz w:val="24"/>
          <w:szCs w:val="24"/>
          <w:lang w:eastAsia="en-GB"/>
          <w14:ligatures w14:val="standardContextual"/>
        </w:rPr>
      </w:pPr>
      <w:r>
        <w:t>6.5.2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_Toc169872559 \h </w:instrText>
      </w:r>
      <w:r>
        <w:fldChar w:fldCharType="separate"/>
      </w:r>
      <w:r>
        <w:t>138</w:t>
      </w:r>
      <w:r>
        <w:fldChar w:fldCharType="end"/>
      </w:r>
    </w:p>
    <w:p w14:paraId="7B9D2C12" w14:textId="4C72626F" w:rsidR="00A1110B" w:rsidRDefault="00A1110B">
      <w:pPr>
        <w:pStyle w:val="TOC4"/>
        <w:rPr>
          <w:rFonts w:asciiTheme="minorHAnsi" w:eastAsiaTheme="minorEastAsia" w:hAnsiTheme="minorHAnsi" w:cstheme="minorBidi"/>
          <w:kern w:val="2"/>
          <w:sz w:val="24"/>
          <w:szCs w:val="24"/>
          <w:lang w:eastAsia="en-GB"/>
          <w14:ligatures w14:val="standardContextual"/>
        </w:rPr>
      </w:pPr>
      <w:r>
        <w:t>6.5.2.0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_Toc169872560 \h </w:instrText>
      </w:r>
      <w:r>
        <w:fldChar w:fldCharType="separate"/>
      </w:r>
      <w:r>
        <w:t>138</w:t>
      </w:r>
      <w:r>
        <w:fldChar w:fldCharType="end"/>
      </w:r>
    </w:p>
    <w:p w14:paraId="57B0BBDA" w14:textId="1E795C49" w:rsidR="00A1110B" w:rsidRDefault="00A1110B">
      <w:pPr>
        <w:pStyle w:val="TOC4"/>
        <w:rPr>
          <w:rFonts w:asciiTheme="minorHAnsi" w:eastAsiaTheme="minorEastAsia" w:hAnsiTheme="minorHAnsi" w:cstheme="minorBidi"/>
          <w:kern w:val="2"/>
          <w:sz w:val="24"/>
          <w:szCs w:val="24"/>
          <w:lang w:eastAsia="en-GB"/>
          <w14:ligatures w14:val="standardContextual"/>
        </w:rPr>
      </w:pPr>
      <w:r>
        <w:t>6.5.2.1</w:t>
      </w:r>
      <w:r>
        <w:rPr>
          <w:rFonts w:asciiTheme="minorHAnsi" w:eastAsiaTheme="minorEastAsia" w:hAnsiTheme="minorHAnsi" w:cstheme="minorBidi"/>
          <w:kern w:val="2"/>
          <w:sz w:val="24"/>
          <w:szCs w:val="24"/>
          <w:lang w:eastAsia="en-GB"/>
          <w14:ligatures w14:val="standardContextual"/>
        </w:rPr>
        <w:tab/>
      </w:r>
      <w:r>
        <w:t>Spectrum emission mask</w:t>
      </w:r>
      <w:r>
        <w:tab/>
      </w:r>
      <w:r>
        <w:fldChar w:fldCharType="begin"/>
      </w:r>
      <w:r>
        <w:instrText xml:space="preserve"> PAGEREF _Toc169872561 \h </w:instrText>
      </w:r>
      <w:r>
        <w:fldChar w:fldCharType="separate"/>
      </w:r>
      <w:r>
        <w:t>138</w:t>
      </w:r>
      <w:r>
        <w:fldChar w:fldCharType="end"/>
      </w:r>
    </w:p>
    <w:p w14:paraId="32238A37" w14:textId="2973D23D" w:rsidR="00A1110B" w:rsidRDefault="00A1110B">
      <w:pPr>
        <w:pStyle w:val="TOC4"/>
        <w:rPr>
          <w:rFonts w:asciiTheme="minorHAnsi" w:eastAsiaTheme="minorEastAsia" w:hAnsiTheme="minorHAnsi" w:cstheme="minorBidi"/>
          <w:kern w:val="2"/>
          <w:sz w:val="24"/>
          <w:szCs w:val="24"/>
          <w:lang w:eastAsia="en-GB"/>
          <w14:ligatures w14:val="standardContextual"/>
        </w:rPr>
      </w:pPr>
      <w:r>
        <w:t>6.5.2.2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_Toc169872562 \h </w:instrText>
      </w:r>
      <w:r>
        <w:fldChar w:fldCharType="separate"/>
      </w:r>
      <w:r>
        <w:t>139</w:t>
      </w:r>
      <w:r>
        <w:fldChar w:fldCharType="end"/>
      </w:r>
    </w:p>
    <w:p w14:paraId="187A28AA" w14:textId="0116A787" w:rsidR="00A1110B" w:rsidRDefault="00A1110B">
      <w:pPr>
        <w:pStyle w:val="TOC4"/>
        <w:rPr>
          <w:rFonts w:asciiTheme="minorHAnsi" w:eastAsiaTheme="minorEastAsia" w:hAnsiTheme="minorHAnsi" w:cstheme="minorBidi"/>
          <w:kern w:val="2"/>
          <w:sz w:val="24"/>
          <w:szCs w:val="24"/>
          <w:lang w:eastAsia="en-GB"/>
          <w14:ligatures w14:val="standardContextual"/>
        </w:rPr>
      </w:pPr>
      <w:r>
        <w:t>6.5.2.3</w:t>
      </w:r>
      <w:r>
        <w:rPr>
          <w:rFonts w:asciiTheme="minorHAnsi" w:eastAsiaTheme="minorEastAsia" w:hAnsiTheme="minorHAnsi" w:cstheme="minorBidi"/>
          <w:kern w:val="2"/>
          <w:sz w:val="24"/>
          <w:szCs w:val="24"/>
          <w:lang w:eastAsia="en-GB"/>
          <w14:ligatures w14:val="standardContextual"/>
        </w:rPr>
        <w:tab/>
      </w:r>
      <w:r>
        <w:t>Adjacent channel leakage ratio</w:t>
      </w:r>
      <w:r>
        <w:tab/>
      </w:r>
      <w:r>
        <w:fldChar w:fldCharType="begin"/>
      </w:r>
      <w:r>
        <w:instrText xml:space="preserve"> PAGEREF _Toc169872563 \h </w:instrText>
      </w:r>
      <w:r>
        <w:fldChar w:fldCharType="separate"/>
      </w:r>
      <w:r>
        <w:t>139</w:t>
      </w:r>
      <w:r>
        <w:fldChar w:fldCharType="end"/>
      </w:r>
    </w:p>
    <w:p w14:paraId="2176BC94" w14:textId="04EF0CE6" w:rsidR="00A1110B" w:rsidRDefault="00A1110B">
      <w:pPr>
        <w:pStyle w:val="TOC3"/>
        <w:rPr>
          <w:rFonts w:asciiTheme="minorHAnsi" w:eastAsiaTheme="minorEastAsia" w:hAnsiTheme="minorHAnsi" w:cstheme="minorBidi"/>
          <w:kern w:val="2"/>
          <w:sz w:val="24"/>
          <w:szCs w:val="24"/>
          <w:lang w:eastAsia="en-GB"/>
          <w14:ligatures w14:val="standardContextual"/>
        </w:rPr>
      </w:pPr>
      <w:r>
        <w:t>6.5.3</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_Toc169872564 \h </w:instrText>
      </w:r>
      <w:r>
        <w:fldChar w:fldCharType="separate"/>
      </w:r>
      <w:r>
        <w:t>140</w:t>
      </w:r>
      <w:r>
        <w:fldChar w:fldCharType="end"/>
      </w:r>
    </w:p>
    <w:p w14:paraId="632D43CB" w14:textId="5BCEF572" w:rsidR="00A1110B" w:rsidRDefault="00A1110B">
      <w:pPr>
        <w:pStyle w:val="TOC4"/>
        <w:rPr>
          <w:rFonts w:asciiTheme="minorHAnsi" w:eastAsiaTheme="minorEastAsia" w:hAnsiTheme="minorHAnsi" w:cstheme="minorBidi"/>
          <w:kern w:val="2"/>
          <w:sz w:val="24"/>
          <w:szCs w:val="24"/>
          <w:lang w:eastAsia="en-GB"/>
          <w14:ligatures w14:val="standardContextual"/>
        </w:rPr>
      </w:pPr>
      <w:r>
        <w:t>6.5.3.1</w:t>
      </w:r>
      <w:r>
        <w:rPr>
          <w:rFonts w:asciiTheme="minorHAnsi" w:eastAsiaTheme="minorEastAsia" w:hAnsiTheme="minorHAnsi" w:cstheme="minorBidi"/>
          <w:kern w:val="2"/>
          <w:sz w:val="24"/>
          <w:szCs w:val="24"/>
          <w:lang w:eastAsia="en-GB"/>
          <w14:ligatures w14:val="standardContextual"/>
        </w:rPr>
        <w:tab/>
      </w:r>
      <w:r>
        <w:t>Spurious emission band UE co-existence</w:t>
      </w:r>
      <w:r>
        <w:tab/>
      </w:r>
      <w:r>
        <w:fldChar w:fldCharType="begin"/>
      </w:r>
      <w:r>
        <w:instrText xml:space="preserve"> PAGEREF _Toc169872565 \h </w:instrText>
      </w:r>
      <w:r>
        <w:fldChar w:fldCharType="separate"/>
      </w:r>
      <w:r>
        <w:t>140</w:t>
      </w:r>
      <w:r>
        <w:fldChar w:fldCharType="end"/>
      </w:r>
    </w:p>
    <w:p w14:paraId="5A8EAE44" w14:textId="4E6FE844" w:rsidR="00A1110B" w:rsidRDefault="00A1110B">
      <w:pPr>
        <w:pStyle w:val="TOC4"/>
        <w:rPr>
          <w:rFonts w:asciiTheme="minorHAnsi" w:eastAsiaTheme="minorEastAsia" w:hAnsiTheme="minorHAnsi" w:cstheme="minorBidi"/>
          <w:kern w:val="2"/>
          <w:sz w:val="24"/>
          <w:szCs w:val="24"/>
          <w:lang w:eastAsia="en-GB"/>
          <w14:ligatures w14:val="standardContextual"/>
        </w:rPr>
      </w:pPr>
      <w:r>
        <w:t>6.5.3.2</w:t>
      </w:r>
      <w:r>
        <w:rPr>
          <w:rFonts w:asciiTheme="minorHAnsi" w:eastAsiaTheme="minorEastAsia" w:hAnsiTheme="minorHAnsi" w:cstheme="minorBidi"/>
          <w:kern w:val="2"/>
          <w:sz w:val="24"/>
          <w:szCs w:val="24"/>
          <w:lang w:eastAsia="en-GB"/>
          <w14:ligatures w14:val="standardContextual"/>
        </w:rPr>
        <w:tab/>
      </w:r>
      <w:r w:rsidRPr="00567B99">
        <w:rPr>
          <w:rFonts w:cs="Arial"/>
          <w:lang w:val="en-US" w:eastAsia="it-IT"/>
        </w:rPr>
        <w:t>Additional spurious emissions</w:t>
      </w:r>
      <w:r>
        <w:tab/>
      </w:r>
      <w:r>
        <w:fldChar w:fldCharType="begin"/>
      </w:r>
      <w:r>
        <w:instrText xml:space="preserve"> PAGEREF _Toc169872566 \h </w:instrText>
      </w:r>
      <w:r>
        <w:fldChar w:fldCharType="separate"/>
      </w:r>
      <w:r>
        <w:t>141</w:t>
      </w:r>
      <w:r>
        <w:fldChar w:fldCharType="end"/>
      </w:r>
    </w:p>
    <w:p w14:paraId="2EC059A5" w14:textId="1EA74EC4" w:rsidR="00A1110B" w:rsidRDefault="00A1110B">
      <w:pPr>
        <w:pStyle w:val="TOC5"/>
        <w:rPr>
          <w:rFonts w:asciiTheme="minorHAnsi" w:eastAsiaTheme="minorEastAsia" w:hAnsiTheme="minorHAnsi" w:cstheme="minorBidi"/>
          <w:kern w:val="2"/>
          <w:sz w:val="24"/>
          <w:szCs w:val="24"/>
          <w:lang w:eastAsia="en-GB"/>
          <w14:ligatures w14:val="standardContextual"/>
        </w:rPr>
      </w:pPr>
      <w:r>
        <w:t>6.5.3.2.1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_Toc169872567 \h </w:instrText>
      </w:r>
      <w:r>
        <w:fldChar w:fldCharType="separate"/>
      </w:r>
      <w:r>
        <w:t>141</w:t>
      </w:r>
      <w:r>
        <w:fldChar w:fldCharType="end"/>
      </w:r>
    </w:p>
    <w:p w14:paraId="243BDAD9" w14:textId="1D13B936" w:rsidR="00A1110B" w:rsidRDefault="00A1110B">
      <w:pPr>
        <w:pStyle w:val="TOC5"/>
        <w:rPr>
          <w:rFonts w:asciiTheme="minorHAnsi" w:eastAsiaTheme="minorEastAsia" w:hAnsiTheme="minorHAnsi" w:cstheme="minorBidi"/>
          <w:kern w:val="2"/>
          <w:sz w:val="24"/>
          <w:szCs w:val="24"/>
          <w:lang w:eastAsia="en-GB"/>
          <w14:ligatures w14:val="standardContextual"/>
        </w:rPr>
      </w:pPr>
      <w:r w:rsidRPr="00567B99">
        <w:rPr>
          <w:lang w:val="en-US" w:eastAsia="it-IT"/>
        </w:rPr>
        <w:t>6.5.3.2.2</w:t>
      </w:r>
      <w:r>
        <w:rPr>
          <w:rFonts w:asciiTheme="minorHAnsi" w:eastAsiaTheme="minorEastAsia" w:hAnsiTheme="minorHAnsi" w:cstheme="minorBidi"/>
          <w:kern w:val="2"/>
          <w:sz w:val="24"/>
          <w:szCs w:val="24"/>
          <w:lang w:eastAsia="en-GB"/>
          <w14:ligatures w14:val="standardContextual"/>
        </w:rPr>
        <w:tab/>
      </w:r>
      <w:r w:rsidRPr="00567B99">
        <w:rPr>
          <w:lang w:val="en-US" w:eastAsia="it-IT"/>
        </w:rPr>
        <w:t>Void</w:t>
      </w:r>
      <w:r>
        <w:tab/>
      </w:r>
      <w:r>
        <w:fldChar w:fldCharType="begin"/>
      </w:r>
      <w:r>
        <w:instrText xml:space="preserve"> PAGEREF _Toc169872568 \h </w:instrText>
      </w:r>
      <w:r>
        <w:fldChar w:fldCharType="separate"/>
      </w:r>
      <w:r>
        <w:t>142</w:t>
      </w:r>
      <w:r>
        <w:fldChar w:fldCharType="end"/>
      </w:r>
    </w:p>
    <w:p w14:paraId="27476A62" w14:textId="46C97F33" w:rsidR="00A1110B" w:rsidRDefault="00A1110B">
      <w:pPr>
        <w:pStyle w:val="TOC5"/>
        <w:rPr>
          <w:rFonts w:asciiTheme="minorHAnsi" w:eastAsiaTheme="minorEastAsia" w:hAnsiTheme="minorHAnsi" w:cstheme="minorBidi"/>
          <w:kern w:val="2"/>
          <w:sz w:val="24"/>
          <w:szCs w:val="24"/>
          <w:lang w:eastAsia="en-GB"/>
          <w14:ligatures w14:val="standardContextual"/>
        </w:rPr>
      </w:pPr>
      <w:r w:rsidRPr="00567B99">
        <w:rPr>
          <w:lang w:val="en-US" w:eastAsia="it-IT"/>
        </w:rPr>
        <w:t>6.5.3.2.3</w:t>
      </w:r>
      <w:r>
        <w:rPr>
          <w:rFonts w:asciiTheme="minorHAnsi" w:eastAsiaTheme="minorEastAsia" w:hAnsiTheme="minorHAnsi" w:cstheme="minorBidi"/>
          <w:kern w:val="2"/>
          <w:sz w:val="24"/>
          <w:szCs w:val="24"/>
          <w:lang w:eastAsia="en-GB"/>
          <w14:ligatures w14:val="standardContextual"/>
        </w:rPr>
        <w:tab/>
      </w:r>
      <w:r w:rsidRPr="00567B99">
        <w:rPr>
          <w:lang w:val="en-US" w:eastAsia="it-IT"/>
        </w:rPr>
        <w:t>Additional spurious emission requirements for NS_202</w:t>
      </w:r>
      <w:r>
        <w:tab/>
      </w:r>
      <w:r>
        <w:fldChar w:fldCharType="begin"/>
      </w:r>
      <w:r>
        <w:instrText xml:space="preserve"> PAGEREF _Toc169872569 \h </w:instrText>
      </w:r>
      <w:r>
        <w:fldChar w:fldCharType="separate"/>
      </w:r>
      <w:r>
        <w:t>142</w:t>
      </w:r>
      <w:r>
        <w:fldChar w:fldCharType="end"/>
      </w:r>
    </w:p>
    <w:p w14:paraId="79C90A3D" w14:textId="35005FDE" w:rsidR="00A1110B" w:rsidRDefault="00A1110B">
      <w:pPr>
        <w:pStyle w:val="TOC5"/>
        <w:rPr>
          <w:rFonts w:asciiTheme="minorHAnsi" w:eastAsiaTheme="minorEastAsia" w:hAnsiTheme="minorHAnsi" w:cstheme="minorBidi"/>
          <w:kern w:val="2"/>
          <w:sz w:val="24"/>
          <w:szCs w:val="24"/>
          <w:lang w:eastAsia="en-GB"/>
          <w14:ligatures w14:val="standardContextual"/>
        </w:rPr>
      </w:pPr>
      <w:r w:rsidRPr="00567B99">
        <w:rPr>
          <w:rFonts w:eastAsia="Malgun Gothic"/>
          <w:lang w:val="en-US" w:eastAsia="it-IT"/>
        </w:rPr>
        <w:t>6.5.3.2.4</w:t>
      </w:r>
      <w:r>
        <w:rPr>
          <w:rFonts w:asciiTheme="minorHAnsi" w:eastAsiaTheme="minorEastAsia" w:hAnsiTheme="minorHAnsi" w:cstheme="minorBidi"/>
          <w:kern w:val="2"/>
          <w:sz w:val="24"/>
          <w:szCs w:val="24"/>
          <w:lang w:eastAsia="en-GB"/>
          <w14:ligatures w14:val="standardContextual"/>
        </w:rPr>
        <w:tab/>
      </w:r>
      <w:r w:rsidRPr="00567B99">
        <w:rPr>
          <w:rFonts w:eastAsia="Malgun Gothic"/>
          <w:lang w:val="en-US" w:eastAsia="it-IT"/>
        </w:rPr>
        <w:t>Additional spurious emission requirements for NS_203</w:t>
      </w:r>
      <w:r>
        <w:tab/>
      </w:r>
      <w:r>
        <w:fldChar w:fldCharType="begin"/>
      </w:r>
      <w:r>
        <w:instrText xml:space="preserve"> PAGEREF _Toc169872570 \h </w:instrText>
      </w:r>
      <w:r>
        <w:fldChar w:fldCharType="separate"/>
      </w:r>
      <w:r>
        <w:t>142</w:t>
      </w:r>
      <w:r>
        <w:fldChar w:fldCharType="end"/>
      </w:r>
    </w:p>
    <w:p w14:paraId="309AC1CB" w14:textId="31E626E7" w:rsidR="00A1110B" w:rsidRDefault="00A1110B">
      <w:pPr>
        <w:pStyle w:val="TOC5"/>
        <w:rPr>
          <w:rFonts w:asciiTheme="minorHAnsi" w:eastAsiaTheme="minorEastAsia" w:hAnsiTheme="minorHAnsi" w:cstheme="minorBidi"/>
          <w:kern w:val="2"/>
          <w:sz w:val="24"/>
          <w:szCs w:val="24"/>
          <w:lang w:eastAsia="en-GB"/>
          <w14:ligatures w14:val="standardContextual"/>
        </w:rPr>
      </w:pPr>
      <w:r w:rsidRPr="00567B99">
        <w:rPr>
          <w:rFonts w:eastAsia="Malgun Gothic"/>
          <w:lang w:val="en-US" w:eastAsia="it-IT"/>
        </w:rPr>
        <w:t>6.5.3.2.5</w:t>
      </w:r>
      <w:r>
        <w:rPr>
          <w:rFonts w:asciiTheme="minorHAnsi" w:eastAsiaTheme="minorEastAsia" w:hAnsiTheme="minorHAnsi" w:cstheme="minorBidi"/>
          <w:kern w:val="2"/>
          <w:sz w:val="24"/>
          <w:szCs w:val="24"/>
          <w:lang w:eastAsia="en-GB"/>
          <w14:ligatures w14:val="standardContextual"/>
        </w:rPr>
        <w:tab/>
      </w:r>
      <w:r w:rsidRPr="00567B99">
        <w:rPr>
          <w:rFonts w:eastAsia="Malgun Gothic"/>
          <w:lang w:val="en-US" w:eastAsia="it-IT"/>
        </w:rPr>
        <w:t>Additional spurious emission requirements for NS_204</w:t>
      </w:r>
      <w:r>
        <w:tab/>
      </w:r>
      <w:r>
        <w:fldChar w:fldCharType="begin"/>
      </w:r>
      <w:r>
        <w:instrText xml:space="preserve"> PAGEREF _Toc169872571 \h </w:instrText>
      </w:r>
      <w:r>
        <w:fldChar w:fldCharType="separate"/>
      </w:r>
      <w:r>
        <w:t>142</w:t>
      </w:r>
      <w:r>
        <w:fldChar w:fldCharType="end"/>
      </w:r>
    </w:p>
    <w:p w14:paraId="3C09577F" w14:textId="12C49C97" w:rsidR="00A1110B" w:rsidRDefault="00A1110B">
      <w:pPr>
        <w:pStyle w:val="TOC2"/>
        <w:rPr>
          <w:rFonts w:asciiTheme="minorHAnsi" w:eastAsiaTheme="minorEastAsia" w:hAnsiTheme="minorHAnsi" w:cstheme="minorBidi"/>
          <w:kern w:val="2"/>
          <w:sz w:val="24"/>
          <w:szCs w:val="24"/>
          <w:lang w:eastAsia="en-GB"/>
          <w14:ligatures w14:val="standardContextual"/>
        </w:rPr>
      </w:pPr>
      <w:r>
        <w:t>6.5A</w:t>
      </w:r>
      <w:r>
        <w:rPr>
          <w:rFonts w:asciiTheme="minorHAnsi" w:eastAsiaTheme="minorEastAsia" w:hAnsiTheme="minorHAnsi" w:cstheme="minorBidi"/>
          <w:kern w:val="2"/>
          <w:sz w:val="24"/>
          <w:szCs w:val="24"/>
          <w:lang w:eastAsia="en-GB"/>
          <w14:ligatures w14:val="standardContextual"/>
        </w:rPr>
        <w:tab/>
      </w:r>
      <w:r>
        <w:t>Output RF spectrum emissions for CA</w:t>
      </w:r>
      <w:r>
        <w:tab/>
      </w:r>
      <w:r>
        <w:fldChar w:fldCharType="begin"/>
      </w:r>
      <w:r>
        <w:instrText xml:space="preserve"> PAGEREF _Toc169872572 \h </w:instrText>
      </w:r>
      <w:r>
        <w:fldChar w:fldCharType="separate"/>
      </w:r>
      <w:r>
        <w:t>143</w:t>
      </w:r>
      <w:r>
        <w:fldChar w:fldCharType="end"/>
      </w:r>
    </w:p>
    <w:p w14:paraId="4D6E794E" w14:textId="448E4F7B" w:rsidR="00A1110B" w:rsidRDefault="00A1110B">
      <w:pPr>
        <w:pStyle w:val="TOC3"/>
        <w:rPr>
          <w:rFonts w:asciiTheme="minorHAnsi" w:eastAsiaTheme="minorEastAsia" w:hAnsiTheme="minorHAnsi" w:cstheme="minorBidi"/>
          <w:kern w:val="2"/>
          <w:sz w:val="24"/>
          <w:szCs w:val="24"/>
          <w:lang w:eastAsia="en-GB"/>
          <w14:ligatures w14:val="standardContextual"/>
        </w:rPr>
      </w:pPr>
      <w:r>
        <w:t>6.5A.1</w:t>
      </w:r>
      <w:r>
        <w:rPr>
          <w:rFonts w:asciiTheme="minorHAnsi" w:eastAsiaTheme="minorEastAsia" w:hAnsiTheme="minorHAnsi" w:cstheme="minorBidi"/>
          <w:kern w:val="2"/>
          <w:sz w:val="24"/>
          <w:szCs w:val="24"/>
          <w:lang w:eastAsia="en-GB"/>
          <w14:ligatures w14:val="standardContextual"/>
        </w:rPr>
        <w:tab/>
      </w:r>
      <w:r>
        <w:t>Occupied bandwidth for CA</w:t>
      </w:r>
      <w:r>
        <w:tab/>
      </w:r>
      <w:r>
        <w:fldChar w:fldCharType="begin"/>
      </w:r>
      <w:r>
        <w:instrText xml:space="preserve"> PAGEREF _Toc169872573 \h </w:instrText>
      </w:r>
      <w:r>
        <w:fldChar w:fldCharType="separate"/>
      </w:r>
      <w:r>
        <w:t>143</w:t>
      </w:r>
      <w:r>
        <w:fldChar w:fldCharType="end"/>
      </w:r>
    </w:p>
    <w:p w14:paraId="22307AD5" w14:textId="6DAB8E4F" w:rsidR="00A1110B" w:rsidRDefault="00A1110B">
      <w:pPr>
        <w:pStyle w:val="TOC4"/>
        <w:rPr>
          <w:rFonts w:asciiTheme="minorHAnsi" w:eastAsiaTheme="minorEastAsia" w:hAnsiTheme="minorHAnsi" w:cstheme="minorBidi"/>
          <w:kern w:val="2"/>
          <w:sz w:val="24"/>
          <w:szCs w:val="24"/>
          <w:lang w:eastAsia="en-GB"/>
          <w14:ligatures w14:val="standardContextual"/>
        </w:rPr>
      </w:pPr>
      <w:r>
        <w:t>6.5A.1.0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_Toc169872574 \h </w:instrText>
      </w:r>
      <w:r>
        <w:fldChar w:fldCharType="separate"/>
      </w:r>
      <w:r>
        <w:t>143</w:t>
      </w:r>
      <w:r>
        <w:fldChar w:fldCharType="end"/>
      </w:r>
    </w:p>
    <w:p w14:paraId="38E4FA85" w14:textId="4AED2A0B" w:rsidR="00A1110B" w:rsidRDefault="00A1110B">
      <w:pPr>
        <w:pStyle w:val="TOC4"/>
        <w:rPr>
          <w:rFonts w:asciiTheme="minorHAnsi" w:eastAsiaTheme="minorEastAsia" w:hAnsiTheme="minorHAnsi" w:cstheme="minorBidi"/>
          <w:kern w:val="2"/>
          <w:sz w:val="24"/>
          <w:szCs w:val="24"/>
          <w:lang w:eastAsia="en-GB"/>
          <w14:ligatures w14:val="standardContextual"/>
        </w:rPr>
      </w:pPr>
      <w:r>
        <w:t>6.5A.1.1</w:t>
      </w:r>
      <w:r>
        <w:rPr>
          <w:rFonts w:asciiTheme="minorHAnsi" w:eastAsiaTheme="minorEastAsia" w:hAnsiTheme="minorHAnsi" w:cstheme="minorBidi"/>
          <w:kern w:val="2"/>
          <w:sz w:val="24"/>
          <w:szCs w:val="24"/>
          <w:lang w:eastAsia="en-GB"/>
          <w14:ligatures w14:val="standardContextual"/>
        </w:rPr>
        <w:tab/>
      </w:r>
      <w:r>
        <w:t>Occupied bandwidth for intra-band contiguous UL CA</w:t>
      </w:r>
      <w:r>
        <w:tab/>
      </w:r>
      <w:r>
        <w:fldChar w:fldCharType="begin"/>
      </w:r>
      <w:r>
        <w:instrText xml:space="preserve"> PAGEREF _Toc169872575 \h </w:instrText>
      </w:r>
      <w:r>
        <w:fldChar w:fldCharType="separate"/>
      </w:r>
      <w:r>
        <w:t>143</w:t>
      </w:r>
      <w:r>
        <w:fldChar w:fldCharType="end"/>
      </w:r>
    </w:p>
    <w:p w14:paraId="436BA28C" w14:textId="53DCAB8F" w:rsidR="00A1110B" w:rsidRDefault="00A1110B">
      <w:pPr>
        <w:pStyle w:val="TOC4"/>
        <w:rPr>
          <w:rFonts w:asciiTheme="minorHAnsi" w:eastAsiaTheme="minorEastAsia" w:hAnsiTheme="minorHAnsi" w:cstheme="minorBidi"/>
          <w:kern w:val="2"/>
          <w:sz w:val="24"/>
          <w:szCs w:val="24"/>
          <w:lang w:eastAsia="en-GB"/>
          <w14:ligatures w14:val="standardContextual"/>
        </w:rPr>
      </w:pPr>
      <w:r>
        <w:t>6.5A.1.2</w:t>
      </w:r>
      <w:r>
        <w:rPr>
          <w:rFonts w:asciiTheme="minorHAnsi" w:eastAsiaTheme="minorEastAsia" w:hAnsiTheme="minorHAnsi" w:cstheme="minorBidi"/>
          <w:kern w:val="2"/>
          <w:sz w:val="24"/>
          <w:szCs w:val="24"/>
          <w:lang w:eastAsia="en-GB"/>
          <w14:ligatures w14:val="standardContextual"/>
        </w:rPr>
        <w:tab/>
      </w:r>
      <w:r>
        <w:t>Occupied bandwidth for intra-band non-contiguous UL CA</w:t>
      </w:r>
      <w:r>
        <w:tab/>
      </w:r>
      <w:r>
        <w:fldChar w:fldCharType="begin"/>
      </w:r>
      <w:r>
        <w:instrText xml:space="preserve"> PAGEREF _Toc169872576 \h </w:instrText>
      </w:r>
      <w:r>
        <w:fldChar w:fldCharType="separate"/>
      </w:r>
      <w:r>
        <w:t>143</w:t>
      </w:r>
      <w:r>
        <w:fldChar w:fldCharType="end"/>
      </w:r>
    </w:p>
    <w:p w14:paraId="1347B3B9" w14:textId="38B32CB8" w:rsidR="00A1110B" w:rsidRDefault="00A1110B">
      <w:pPr>
        <w:pStyle w:val="TOC4"/>
        <w:rPr>
          <w:rFonts w:asciiTheme="minorHAnsi" w:eastAsiaTheme="minorEastAsia" w:hAnsiTheme="minorHAnsi" w:cstheme="minorBidi"/>
          <w:kern w:val="2"/>
          <w:sz w:val="24"/>
          <w:szCs w:val="24"/>
          <w:lang w:eastAsia="en-GB"/>
          <w14:ligatures w14:val="standardContextual"/>
        </w:rPr>
      </w:pPr>
      <w:r>
        <w:t>6.5A.1.3</w:t>
      </w:r>
      <w:r>
        <w:rPr>
          <w:rFonts w:asciiTheme="minorHAnsi" w:eastAsiaTheme="minorEastAsia" w:hAnsiTheme="minorHAnsi" w:cstheme="minorBidi"/>
          <w:kern w:val="2"/>
          <w:sz w:val="24"/>
          <w:szCs w:val="24"/>
          <w:lang w:eastAsia="en-GB"/>
          <w14:ligatures w14:val="standardContextual"/>
        </w:rPr>
        <w:tab/>
      </w:r>
      <w:r>
        <w:t>Occupied bandwidth for inter-band UL CA</w:t>
      </w:r>
      <w:r>
        <w:tab/>
      </w:r>
      <w:r>
        <w:fldChar w:fldCharType="begin"/>
      </w:r>
      <w:r>
        <w:instrText xml:space="preserve"> PAGEREF _Toc169872577 \h </w:instrText>
      </w:r>
      <w:r>
        <w:fldChar w:fldCharType="separate"/>
      </w:r>
      <w:r>
        <w:t>143</w:t>
      </w:r>
      <w:r>
        <w:fldChar w:fldCharType="end"/>
      </w:r>
    </w:p>
    <w:p w14:paraId="40C67209" w14:textId="71A83267" w:rsidR="00A1110B" w:rsidRDefault="00A1110B">
      <w:pPr>
        <w:pStyle w:val="TOC3"/>
        <w:rPr>
          <w:rFonts w:asciiTheme="minorHAnsi" w:eastAsiaTheme="minorEastAsia" w:hAnsiTheme="minorHAnsi" w:cstheme="minorBidi"/>
          <w:kern w:val="2"/>
          <w:sz w:val="24"/>
          <w:szCs w:val="24"/>
          <w:lang w:eastAsia="en-GB"/>
          <w14:ligatures w14:val="standardContextual"/>
        </w:rPr>
      </w:pPr>
      <w:r>
        <w:t>6.5A.2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_Toc169872578 \h </w:instrText>
      </w:r>
      <w:r>
        <w:fldChar w:fldCharType="separate"/>
      </w:r>
      <w:r>
        <w:t>143</w:t>
      </w:r>
      <w:r>
        <w:fldChar w:fldCharType="end"/>
      </w:r>
    </w:p>
    <w:p w14:paraId="18119518" w14:textId="6F1DEE4A" w:rsidR="00A1110B" w:rsidRDefault="00A1110B">
      <w:pPr>
        <w:pStyle w:val="TOC4"/>
        <w:rPr>
          <w:rFonts w:asciiTheme="minorHAnsi" w:eastAsiaTheme="minorEastAsia" w:hAnsiTheme="minorHAnsi" w:cstheme="minorBidi"/>
          <w:kern w:val="2"/>
          <w:sz w:val="24"/>
          <w:szCs w:val="24"/>
          <w:lang w:eastAsia="en-GB"/>
          <w14:ligatures w14:val="standardContextual"/>
        </w:rPr>
      </w:pPr>
      <w:r>
        <w:t>6.5A.2.1</w:t>
      </w:r>
      <w:r>
        <w:rPr>
          <w:rFonts w:asciiTheme="minorHAnsi" w:eastAsiaTheme="minorEastAsia" w:hAnsiTheme="minorHAnsi" w:cstheme="minorBidi"/>
          <w:kern w:val="2"/>
          <w:sz w:val="24"/>
          <w:szCs w:val="24"/>
          <w:lang w:eastAsia="en-GB"/>
          <w14:ligatures w14:val="standardContextual"/>
        </w:rPr>
        <w:tab/>
      </w:r>
      <w:r>
        <w:t>Spectrum emission mask for CA</w:t>
      </w:r>
      <w:r>
        <w:tab/>
      </w:r>
      <w:r>
        <w:fldChar w:fldCharType="begin"/>
      </w:r>
      <w:r>
        <w:instrText xml:space="preserve"> PAGEREF _Toc169872579 \h </w:instrText>
      </w:r>
      <w:r>
        <w:fldChar w:fldCharType="separate"/>
      </w:r>
      <w:r>
        <w:t>143</w:t>
      </w:r>
      <w:r>
        <w:fldChar w:fldCharType="end"/>
      </w:r>
    </w:p>
    <w:p w14:paraId="75917AAE" w14:textId="7EFB36DB" w:rsidR="00A1110B" w:rsidRDefault="00A1110B">
      <w:pPr>
        <w:pStyle w:val="TOC5"/>
        <w:rPr>
          <w:rFonts w:asciiTheme="minorHAnsi" w:eastAsiaTheme="minorEastAsia" w:hAnsiTheme="minorHAnsi" w:cstheme="minorBidi"/>
          <w:kern w:val="2"/>
          <w:sz w:val="24"/>
          <w:szCs w:val="24"/>
          <w:lang w:eastAsia="en-GB"/>
          <w14:ligatures w14:val="standardContextual"/>
        </w:rPr>
      </w:pPr>
      <w:r>
        <w:t>6.5A.2.1.0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_Toc169872580 \h </w:instrText>
      </w:r>
      <w:r>
        <w:fldChar w:fldCharType="separate"/>
      </w:r>
      <w:r>
        <w:t>143</w:t>
      </w:r>
      <w:r>
        <w:fldChar w:fldCharType="end"/>
      </w:r>
    </w:p>
    <w:p w14:paraId="691C518E" w14:textId="4E8DEC08" w:rsidR="00A1110B" w:rsidRDefault="00A1110B">
      <w:pPr>
        <w:pStyle w:val="TOC5"/>
        <w:rPr>
          <w:rFonts w:asciiTheme="minorHAnsi" w:eastAsiaTheme="minorEastAsia" w:hAnsiTheme="minorHAnsi" w:cstheme="minorBidi"/>
          <w:kern w:val="2"/>
          <w:sz w:val="24"/>
          <w:szCs w:val="24"/>
          <w:lang w:eastAsia="en-GB"/>
          <w14:ligatures w14:val="standardContextual"/>
        </w:rPr>
      </w:pPr>
      <w:r>
        <w:t>6.5A.2.1.1</w:t>
      </w:r>
      <w:r>
        <w:rPr>
          <w:rFonts w:asciiTheme="minorHAnsi" w:eastAsiaTheme="minorEastAsia" w:hAnsiTheme="minorHAnsi" w:cstheme="minorBidi"/>
          <w:kern w:val="2"/>
          <w:sz w:val="24"/>
          <w:szCs w:val="24"/>
          <w:lang w:eastAsia="en-GB"/>
          <w14:ligatures w14:val="standardContextual"/>
        </w:rPr>
        <w:tab/>
      </w:r>
      <w:r>
        <w:t>Spectrum emission mask for intra-band contiguous UL CA</w:t>
      </w:r>
      <w:r>
        <w:tab/>
      </w:r>
      <w:r>
        <w:fldChar w:fldCharType="begin"/>
      </w:r>
      <w:r>
        <w:instrText xml:space="preserve"> PAGEREF _Toc169872581 \h </w:instrText>
      </w:r>
      <w:r>
        <w:fldChar w:fldCharType="separate"/>
      </w:r>
      <w:r>
        <w:t>143</w:t>
      </w:r>
      <w:r>
        <w:fldChar w:fldCharType="end"/>
      </w:r>
    </w:p>
    <w:p w14:paraId="7E71A799" w14:textId="7E46C9BF" w:rsidR="00A1110B" w:rsidRDefault="00A1110B">
      <w:pPr>
        <w:pStyle w:val="TOC5"/>
        <w:rPr>
          <w:rFonts w:asciiTheme="minorHAnsi" w:eastAsiaTheme="minorEastAsia" w:hAnsiTheme="minorHAnsi" w:cstheme="minorBidi"/>
          <w:kern w:val="2"/>
          <w:sz w:val="24"/>
          <w:szCs w:val="24"/>
          <w:lang w:eastAsia="en-GB"/>
          <w14:ligatures w14:val="standardContextual"/>
        </w:rPr>
      </w:pPr>
      <w:r>
        <w:t>6.5A.2.1.2</w:t>
      </w:r>
      <w:r>
        <w:rPr>
          <w:rFonts w:asciiTheme="minorHAnsi" w:eastAsiaTheme="minorEastAsia" w:hAnsiTheme="minorHAnsi" w:cstheme="minorBidi"/>
          <w:kern w:val="2"/>
          <w:sz w:val="24"/>
          <w:szCs w:val="24"/>
          <w:lang w:eastAsia="en-GB"/>
          <w14:ligatures w14:val="standardContextual"/>
        </w:rPr>
        <w:tab/>
      </w:r>
      <w:r>
        <w:t>Spectrum emission mask for intra-band non-contiguous UL CA</w:t>
      </w:r>
      <w:r>
        <w:tab/>
      </w:r>
      <w:r>
        <w:fldChar w:fldCharType="begin"/>
      </w:r>
      <w:r>
        <w:instrText xml:space="preserve"> PAGEREF _Toc169872582 \h </w:instrText>
      </w:r>
      <w:r>
        <w:fldChar w:fldCharType="separate"/>
      </w:r>
      <w:r>
        <w:t>144</w:t>
      </w:r>
      <w:r>
        <w:fldChar w:fldCharType="end"/>
      </w:r>
    </w:p>
    <w:p w14:paraId="693791D0" w14:textId="68BD28B8" w:rsidR="00A1110B" w:rsidRDefault="00A1110B">
      <w:pPr>
        <w:pStyle w:val="TOC5"/>
        <w:rPr>
          <w:rFonts w:asciiTheme="minorHAnsi" w:eastAsiaTheme="minorEastAsia" w:hAnsiTheme="minorHAnsi" w:cstheme="minorBidi"/>
          <w:kern w:val="2"/>
          <w:sz w:val="24"/>
          <w:szCs w:val="24"/>
          <w:lang w:eastAsia="en-GB"/>
          <w14:ligatures w14:val="standardContextual"/>
        </w:rPr>
      </w:pPr>
      <w:r>
        <w:t>6.5A.2.1.3</w:t>
      </w:r>
      <w:r>
        <w:rPr>
          <w:rFonts w:asciiTheme="minorHAnsi" w:eastAsiaTheme="minorEastAsia" w:hAnsiTheme="minorHAnsi" w:cstheme="minorBidi"/>
          <w:kern w:val="2"/>
          <w:sz w:val="24"/>
          <w:szCs w:val="24"/>
          <w:lang w:eastAsia="en-GB"/>
          <w14:ligatures w14:val="standardContextual"/>
        </w:rPr>
        <w:tab/>
      </w:r>
      <w:r>
        <w:t>Spectrum emission mask for inter-band UL CA</w:t>
      </w:r>
      <w:r>
        <w:tab/>
      </w:r>
      <w:r>
        <w:fldChar w:fldCharType="begin"/>
      </w:r>
      <w:r>
        <w:instrText xml:space="preserve"> PAGEREF _Toc169872583 \h </w:instrText>
      </w:r>
      <w:r>
        <w:fldChar w:fldCharType="separate"/>
      </w:r>
      <w:r>
        <w:t>144</w:t>
      </w:r>
      <w:r>
        <w:fldChar w:fldCharType="end"/>
      </w:r>
    </w:p>
    <w:p w14:paraId="13E1D4DF" w14:textId="3E5010D3" w:rsidR="00A1110B" w:rsidRDefault="00A1110B">
      <w:pPr>
        <w:pStyle w:val="TOC4"/>
        <w:rPr>
          <w:rFonts w:asciiTheme="minorHAnsi" w:eastAsiaTheme="minorEastAsia" w:hAnsiTheme="minorHAnsi" w:cstheme="minorBidi"/>
          <w:kern w:val="2"/>
          <w:sz w:val="24"/>
          <w:szCs w:val="24"/>
          <w:lang w:eastAsia="en-GB"/>
          <w14:ligatures w14:val="standardContextual"/>
        </w:rPr>
      </w:pPr>
      <w:r>
        <w:t>6.5A.2.2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_Toc169872584 \h </w:instrText>
      </w:r>
      <w:r>
        <w:fldChar w:fldCharType="separate"/>
      </w:r>
      <w:r>
        <w:t>144</w:t>
      </w:r>
      <w:r>
        <w:fldChar w:fldCharType="end"/>
      </w:r>
    </w:p>
    <w:p w14:paraId="59B02F99" w14:textId="399675B8" w:rsidR="00A1110B" w:rsidRDefault="00A1110B">
      <w:pPr>
        <w:pStyle w:val="TOC4"/>
        <w:rPr>
          <w:rFonts w:asciiTheme="minorHAnsi" w:eastAsiaTheme="minorEastAsia" w:hAnsiTheme="minorHAnsi" w:cstheme="minorBidi"/>
          <w:kern w:val="2"/>
          <w:sz w:val="24"/>
          <w:szCs w:val="24"/>
          <w:lang w:eastAsia="en-GB"/>
          <w14:ligatures w14:val="standardContextual"/>
        </w:rPr>
      </w:pPr>
      <w:r>
        <w:t>6.5A.2.3</w:t>
      </w:r>
      <w:r>
        <w:rPr>
          <w:rFonts w:asciiTheme="minorHAnsi" w:eastAsiaTheme="minorEastAsia" w:hAnsiTheme="minorHAnsi" w:cstheme="minorBidi"/>
          <w:kern w:val="2"/>
          <w:sz w:val="24"/>
          <w:szCs w:val="24"/>
          <w:lang w:eastAsia="en-GB"/>
          <w14:ligatures w14:val="standardContextual"/>
        </w:rPr>
        <w:tab/>
      </w:r>
      <w:r>
        <w:t>Adjacent channel leakage ratio for CA</w:t>
      </w:r>
      <w:r>
        <w:tab/>
      </w:r>
      <w:r>
        <w:fldChar w:fldCharType="begin"/>
      </w:r>
      <w:r>
        <w:instrText xml:space="preserve"> PAGEREF _Toc169872585 \h </w:instrText>
      </w:r>
      <w:r>
        <w:fldChar w:fldCharType="separate"/>
      </w:r>
      <w:r>
        <w:t>144</w:t>
      </w:r>
      <w:r>
        <w:fldChar w:fldCharType="end"/>
      </w:r>
    </w:p>
    <w:p w14:paraId="571EF073" w14:textId="7DCDA8D3" w:rsidR="00A1110B" w:rsidRDefault="00A1110B">
      <w:pPr>
        <w:pStyle w:val="TOC5"/>
        <w:rPr>
          <w:rFonts w:asciiTheme="minorHAnsi" w:eastAsiaTheme="minorEastAsia" w:hAnsiTheme="minorHAnsi" w:cstheme="minorBidi"/>
          <w:kern w:val="2"/>
          <w:sz w:val="24"/>
          <w:szCs w:val="24"/>
          <w:lang w:eastAsia="en-GB"/>
          <w14:ligatures w14:val="standardContextual"/>
        </w:rPr>
      </w:pPr>
      <w:r>
        <w:t>6.5A.2.3.1</w:t>
      </w:r>
      <w:r>
        <w:rPr>
          <w:rFonts w:asciiTheme="minorHAnsi" w:eastAsiaTheme="minorEastAsia" w:hAnsiTheme="minorHAnsi" w:cstheme="minorBidi"/>
          <w:kern w:val="2"/>
          <w:sz w:val="24"/>
          <w:szCs w:val="24"/>
          <w:lang w:eastAsia="en-GB"/>
          <w14:ligatures w14:val="standardContextual"/>
        </w:rPr>
        <w:tab/>
      </w:r>
      <w:r>
        <w:t>Adjacent channel leakage ratio for CA intra-band contiguous UL CA</w:t>
      </w:r>
      <w:r>
        <w:tab/>
      </w:r>
      <w:r>
        <w:fldChar w:fldCharType="begin"/>
      </w:r>
      <w:r>
        <w:instrText xml:space="preserve"> PAGEREF _Toc169872586 \h </w:instrText>
      </w:r>
      <w:r>
        <w:fldChar w:fldCharType="separate"/>
      </w:r>
      <w:r>
        <w:t>144</w:t>
      </w:r>
      <w:r>
        <w:fldChar w:fldCharType="end"/>
      </w:r>
    </w:p>
    <w:p w14:paraId="58FB4CE2" w14:textId="4911ED95" w:rsidR="00A1110B" w:rsidRDefault="00A1110B">
      <w:pPr>
        <w:pStyle w:val="TOC5"/>
        <w:rPr>
          <w:rFonts w:asciiTheme="minorHAnsi" w:eastAsiaTheme="minorEastAsia" w:hAnsiTheme="minorHAnsi" w:cstheme="minorBidi"/>
          <w:kern w:val="2"/>
          <w:sz w:val="24"/>
          <w:szCs w:val="24"/>
          <w:lang w:eastAsia="en-GB"/>
          <w14:ligatures w14:val="standardContextual"/>
        </w:rPr>
      </w:pPr>
      <w:r>
        <w:t>6.5A.2.3.2</w:t>
      </w:r>
      <w:r>
        <w:rPr>
          <w:rFonts w:asciiTheme="minorHAnsi" w:eastAsiaTheme="minorEastAsia" w:hAnsiTheme="minorHAnsi" w:cstheme="minorBidi"/>
          <w:kern w:val="2"/>
          <w:sz w:val="24"/>
          <w:szCs w:val="24"/>
          <w:lang w:eastAsia="en-GB"/>
          <w14:ligatures w14:val="standardContextual"/>
        </w:rPr>
        <w:tab/>
      </w:r>
      <w:r>
        <w:t>Adjacent channel leakage ratio for CA intra-band non-contiguous UL CA</w:t>
      </w:r>
      <w:r>
        <w:tab/>
      </w:r>
      <w:r>
        <w:fldChar w:fldCharType="begin"/>
      </w:r>
      <w:r>
        <w:instrText xml:space="preserve"> PAGEREF _Toc169872587 \h </w:instrText>
      </w:r>
      <w:r>
        <w:fldChar w:fldCharType="separate"/>
      </w:r>
      <w:r>
        <w:t>145</w:t>
      </w:r>
      <w:r>
        <w:fldChar w:fldCharType="end"/>
      </w:r>
    </w:p>
    <w:p w14:paraId="3BC16387" w14:textId="40453F5F" w:rsidR="00A1110B" w:rsidRDefault="00A1110B">
      <w:pPr>
        <w:pStyle w:val="TOC5"/>
        <w:rPr>
          <w:rFonts w:asciiTheme="minorHAnsi" w:eastAsiaTheme="minorEastAsia" w:hAnsiTheme="minorHAnsi" w:cstheme="minorBidi"/>
          <w:kern w:val="2"/>
          <w:sz w:val="24"/>
          <w:szCs w:val="24"/>
          <w:lang w:eastAsia="en-GB"/>
          <w14:ligatures w14:val="standardContextual"/>
        </w:rPr>
      </w:pPr>
      <w:r>
        <w:t>6.5A.2.3.3</w:t>
      </w:r>
      <w:r>
        <w:rPr>
          <w:rFonts w:asciiTheme="minorHAnsi" w:eastAsiaTheme="minorEastAsia" w:hAnsiTheme="minorHAnsi" w:cstheme="minorBidi"/>
          <w:kern w:val="2"/>
          <w:sz w:val="24"/>
          <w:szCs w:val="24"/>
          <w:lang w:eastAsia="en-GB"/>
          <w14:ligatures w14:val="standardContextual"/>
        </w:rPr>
        <w:tab/>
      </w:r>
      <w:r>
        <w:t>Adjacent channel leakage ratio for CA inter-band UL CA</w:t>
      </w:r>
      <w:r>
        <w:tab/>
      </w:r>
      <w:r>
        <w:fldChar w:fldCharType="begin"/>
      </w:r>
      <w:r>
        <w:instrText xml:space="preserve"> PAGEREF _Toc169872588 \h </w:instrText>
      </w:r>
      <w:r>
        <w:fldChar w:fldCharType="separate"/>
      </w:r>
      <w:r>
        <w:t>145</w:t>
      </w:r>
      <w:r>
        <w:fldChar w:fldCharType="end"/>
      </w:r>
    </w:p>
    <w:p w14:paraId="0513FB54" w14:textId="3B3ADA63" w:rsidR="00A1110B" w:rsidRDefault="00A1110B">
      <w:pPr>
        <w:pStyle w:val="TOC3"/>
        <w:rPr>
          <w:rFonts w:asciiTheme="minorHAnsi" w:eastAsiaTheme="minorEastAsia" w:hAnsiTheme="minorHAnsi" w:cstheme="minorBidi"/>
          <w:kern w:val="2"/>
          <w:sz w:val="24"/>
          <w:szCs w:val="24"/>
          <w:lang w:eastAsia="en-GB"/>
          <w14:ligatures w14:val="standardContextual"/>
        </w:rPr>
      </w:pPr>
      <w:r>
        <w:t>6.5A.3</w:t>
      </w:r>
      <w:r>
        <w:rPr>
          <w:rFonts w:asciiTheme="minorHAnsi" w:eastAsiaTheme="minorEastAsia" w:hAnsiTheme="minorHAnsi" w:cstheme="minorBidi"/>
          <w:kern w:val="2"/>
          <w:sz w:val="24"/>
          <w:szCs w:val="24"/>
          <w:lang w:eastAsia="en-GB"/>
          <w14:ligatures w14:val="standardContextual"/>
        </w:rPr>
        <w:tab/>
      </w:r>
      <w:r>
        <w:t>Spurious emissions for CA</w:t>
      </w:r>
      <w:r>
        <w:tab/>
      </w:r>
      <w:r>
        <w:fldChar w:fldCharType="begin"/>
      </w:r>
      <w:r>
        <w:instrText xml:space="preserve"> PAGEREF _Toc169872589 \h </w:instrText>
      </w:r>
      <w:r>
        <w:fldChar w:fldCharType="separate"/>
      </w:r>
      <w:r>
        <w:t>145</w:t>
      </w:r>
      <w:r>
        <w:fldChar w:fldCharType="end"/>
      </w:r>
    </w:p>
    <w:p w14:paraId="6A9D6B5A" w14:textId="74EB8BDD" w:rsidR="00A1110B" w:rsidRDefault="00A1110B">
      <w:pPr>
        <w:pStyle w:val="TOC4"/>
        <w:rPr>
          <w:rFonts w:asciiTheme="minorHAnsi" w:eastAsiaTheme="minorEastAsia" w:hAnsiTheme="minorHAnsi" w:cstheme="minorBidi"/>
          <w:kern w:val="2"/>
          <w:sz w:val="24"/>
          <w:szCs w:val="24"/>
          <w:lang w:eastAsia="en-GB"/>
          <w14:ligatures w14:val="standardContextual"/>
        </w:rPr>
      </w:pPr>
      <w:r>
        <w:t>6.5A.3.0</w:t>
      </w:r>
      <w:r>
        <w:rPr>
          <w:rFonts w:asciiTheme="minorHAnsi" w:eastAsiaTheme="minorEastAsia" w:hAnsiTheme="minorHAnsi" w:cstheme="minorBidi"/>
          <w:kern w:val="2"/>
          <w:sz w:val="24"/>
          <w:szCs w:val="24"/>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_Toc169872590 \h </w:instrText>
      </w:r>
      <w:r>
        <w:fldChar w:fldCharType="separate"/>
      </w:r>
      <w:r>
        <w:t>145</w:t>
      </w:r>
      <w:r>
        <w:fldChar w:fldCharType="end"/>
      </w:r>
    </w:p>
    <w:p w14:paraId="342C517C" w14:textId="79607737" w:rsidR="00A1110B" w:rsidRDefault="00A1110B">
      <w:pPr>
        <w:pStyle w:val="TOC5"/>
        <w:rPr>
          <w:rFonts w:asciiTheme="minorHAnsi" w:eastAsiaTheme="minorEastAsia" w:hAnsiTheme="minorHAnsi" w:cstheme="minorBidi"/>
          <w:kern w:val="2"/>
          <w:sz w:val="24"/>
          <w:szCs w:val="24"/>
          <w:lang w:eastAsia="en-GB"/>
          <w14:ligatures w14:val="standardContextual"/>
        </w:rPr>
      </w:pPr>
      <w:r>
        <w:t>6.5A.3.0.0</w:t>
      </w:r>
      <w:r>
        <w:rPr>
          <w:rFonts w:asciiTheme="minorHAnsi" w:eastAsiaTheme="minorEastAsia" w:hAnsiTheme="minorHAnsi" w:cstheme="minorBidi"/>
          <w:kern w:val="2"/>
          <w:sz w:val="24"/>
          <w:szCs w:val="24"/>
          <w:lang w:eastAsia="en-GB"/>
          <w14:ligatures w14:val="standardContextual"/>
        </w:rPr>
        <w:tab/>
      </w:r>
      <w:r>
        <w:rPr>
          <w:lang w:eastAsia="ko-KR"/>
        </w:rPr>
        <w:t>General</w:t>
      </w:r>
      <w:r>
        <w:tab/>
      </w:r>
      <w:r>
        <w:fldChar w:fldCharType="begin"/>
      </w:r>
      <w:r>
        <w:instrText xml:space="preserve"> PAGEREF _Toc169872591 \h </w:instrText>
      </w:r>
      <w:r>
        <w:fldChar w:fldCharType="separate"/>
      </w:r>
      <w:r>
        <w:t>145</w:t>
      </w:r>
      <w:r>
        <w:fldChar w:fldCharType="end"/>
      </w:r>
    </w:p>
    <w:p w14:paraId="233ECA34" w14:textId="2865D39E" w:rsidR="00A1110B" w:rsidRDefault="00A1110B">
      <w:pPr>
        <w:pStyle w:val="TOC5"/>
        <w:rPr>
          <w:rFonts w:asciiTheme="minorHAnsi" w:eastAsiaTheme="minorEastAsia" w:hAnsiTheme="minorHAnsi" w:cstheme="minorBidi"/>
          <w:kern w:val="2"/>
          <w:sz w:val="24"/>
          <w:szCs w:val="24"/>
          <w:lang w:eastAsia="en-GB"/>
          <w14:ligatures w14:val="standardContextual"/>
        </w:rPr>
      </w:pPr>
      <w:r>
        <w:t>6.5A.3.0.1</w:t>
      </w:r>
      <w:r>
        <w:rPr>
          <w:rFonts w:asciiTheme="minorHAnsi" w:eastAsiaTheme="minorEastAsia" w:hAnsiTheme="minorHAnsi" w:cstheme="minorBidi"/>
          <w:kern w:val="2"/>
          <w:sz w:val="24"/>
          <w:szCs w:val="24"/>
          <w:lang w:eastAsia="en-GB"/>
          <w14:ligatures w14:val="standardContextual"/>
        </w:rPr>
        <w:tab/>
      </w:r>
      <w:r>
        <w:t>Spurious emissions for intra-band contiguous UL CA</w:t>
      </w:r>
      <w:r>
        <w:tab/>
      </w:r>
      <w:r>
        <w:fldChar w:fldCharType="begin"/>
      </w:r>
      <w:r>
        <w:instrText xml:space="preserve"> PAGEREF _Toc169872592 \h </w:instrText>
      </w:r>
      <w:r>
        <w:fldChar w:fldCharType="separate"/>
      </w:r>
      <w:r>
        <w:t>146</w:t>
      </w:r>
      <w:r>
        <w:fldChar w:fldCharType="end"/>
      </w:r>
    </w:p>
    <w:p w14:paraId="3AE003A9" w14:textId="3A2ECC92" w:rsidR="00A1110B" w:rsidRDefault="00A1110B">
      <w:pPr>
        <w:pStyle w:val="TOC5"/>
        <w:rPr>
          <w:rFonts w:asciiTheme="minorHAnsi" w:eastAsiaTheme="minorEastAsia" w:hAnsiTheme="minorHAnsi" w:cstheme="minorBidi"/>
          <w:kern w:val="2"/>
          <w:sz w:val="24"/>
          <w:szCs w:val="24"/>
          <w:lang w:eastAsia="en-GB"/>
          <w14:ligatures w14:val="standardContextual"/>
        </w:rPr>
      </w:pPr>
      <w:r>
        <w:t>6.5A.3.0.2</w:t>
      </w:r>
      <w:r>
        <w:rPr>
          <w:rFonts w:asciiTheme="minorHAnsi" w:eastAsiaTheme="minorEastAsia" w:hAnsiTheme="minorHAnsi" w:cstheme="minorBidi"/>
          <w:kern w:val="2"/>
          <w:sz w:val="24"/>
          <w:szCs w:val="24"/>
          <w:lang w:eastAsia="en-GB"/>
          <w14:ligatures w14:val="standardContextual"/>
        </w:rPr>
        <w:tab/>
      </w:r>
      <w:r>
        <w:t>Spurious emissions for intra-band non-contiguous UL CA</w:t>
      </w:r>
      <w:r>
        <w:tab/>
      </w:r>
      <w:r>
        <w:fldChar w:fldCharType="begin"/>
      </w:r>
      <w:r>
        <w:instrText xml:space="preserve"> PAGEREF _Toc169872593 \h </w:instrText>
      </w:r>
      <w:r>
        <w:fldChar w:fldCharType="separate"/>
      </w:r>
      <w:r>
        <w:t>146</w:t>
      </w:r>
      <w:r>
        <w:fldChar w:fldCharType="end"/>
      </w:r>
    </w:p>
    <w:p w14:paraId="3EF92AE8" w14:textId="2E7F278C" w:rsidR="00A1110B" w:rsidRDefault="00A1110B">
      <w:pPr>
        <w:pStyle w:val="TOC5"/>
        <w:rPr>
          <w:rFonts w:asciiTheme="minorHAnsi" w:eastAsiaTheme="minorEastAsia" w:hAnsiTheme="minorHAnsi" w:cstheme="minorBidi"/>
          <w:kern w:val="2"/>
          <w:sz w:val="24"/>
          <w:szCs w:val="24"/>
          <w:lang w:eastAsia="en-GB"/>
          <w14:ligatures w14:val="standardContextual"/>
        </w:rPr>
      </w:pPr>
      <w:r>
        <w:t>6.5A.3.0.3</w:t>
      </w:r>
      <w:r>
        <w:rPr>
          <w:rFonts w:asciiTheme="minorHAnsi" w:eastAsiaTheme="minorEastAsia" w:hAnsiTheme="minorHAnsi" w:cstheme="minorBidi"/>
          <w:kern w:val="2"/>
          <w:sz w:val="24"/>
          <w:szCs w:val="24"/>
          <w:lang w:eastAsia="en-GB"/>
          <w14:ligatures w14:val="standardContextual"/>
        </w:rPr>
        <w:tab/>
      </w:r>
      <w:r>
        <w:t>Spurious emissions for inter-band UL CA</w:t>
      </w:r>
      <w:r>
        <w:tab/>
      </w:r>
      <w:r>
        <w:fldChar w:fldCharType="begin"/>
      </w:r>
      <w:r>
        <w:instrText xml:space="preserve"> PAGEREF _Toc169872594 \h </w:instrText>
      </w:r>
      <w:r>
        <w:fldChar w:fldCharType="separate"/>
      </w:r>
      <w:r>
        <w:t>146</w:t>
      </w:r>
      <w:r>
        <w:fldChar w:fldCharType="end"/>
      </w:r>
    </w:p>
    <w:p w14:paraId="77EFEF2E" w14:textId="2C770571" w:rsidR="00A1110B" w:rsidRDefault="00A1110B">
      <w:pPr>
        <w:pStyle w:val="TOC4"/>
        <w:rPr>
          <w:rFonts w:asciiTheme="minorHAnsi" w:eastAsiaTheme="minorEastAsia" w:hAnsiTheme="minorHAnsi" w:cstheme="minorBidi"/>
          <w:kern w:val="2"/>
          <w:sz w:val="24"/>
          <w:szCs w:val="24"/>
          <w:lang w:eastAsia="en-GB"/>
          <w14:ligatures w14:val="standardContextual"/>
        </w:rPr>
      </w:pPr>
      <w:r>
        <w:t>6.5A.3.1</w:t>
      </w:r>
      <w:r>
        <w:rPr>
          <w:rFonts w:asciiTheme="minorHAnsi" w:eastAsiaTheme="minorEastAsia" w:hAnsiTheme="minorHAnsi" w:cstheme="minorBidi"/>
          <w:kern w:val="2"/>
          <w:sz w:val="24"/>
          <w:szCs w:val="24"/>
          <w:lang w:eastAsia="en-GB"/>
          <w14:ligatures w14:val="standardContextual"/>
        </w:rPr>
        <w:tab/>
      </w:r>
      <w:r>
        <w:t>Spurious emission band UE co-existence for UL CA</w:t>
      </w:r>
      <w:r>
        <w:tab/>
      </w:r>
      <w:r>
        <w:fldChar w:fldCharType="begin"/>
      </w:r>
      <w:r>
        <w:instrText xml:space="preserve"> PAGEREF _Toc169872595 \h </w:instrText>
      </w:r>
      <w:r>
        <w:fldChar w:fldCharType="separate"/>
      </w:r>
      <w:r>
        <w:t>146</w:t>
      </w:r>
      <w:r>
        <w:fldChar w:fldCharType="end"/>
      </w:r>
    </w:p>
    <w:p w14:paraId="4AB79CF0" w14:textId="14DA5808" w:rsidR="00A1110B" w:rsidRDefault="00A1110B">
      <w:pPr>
        <w:pStyle w:val="TOC4"/>
        <w:rPr>
          <w:rFonts w:asciiTheme="minorHAnsi" w:eastAsiaTheme="minorEastAsia" w:hAnsiTheme="minorHAnsi" w:cstheme="minorBidi"/>
          <w:kern w:val="2"/>
          <w:sz w:val="24"/>
          <w:szCs w:val="24"/>
          <w:lang w:eastAsia="en-GB"/>
          <w14:ligatures w14:val="standardContextual"/>
        </w:rPr>
      </w:pPr>
      <w:r>
        <w:t>6.5A.3.2</w:t>
      </w:r>
      <w:r>
        <w:rPr>
          <w:rFonts w:asciiTheme="minorHAnsi" w:eastAsiaTheme="minorEastAsia" w:hAnsiTheme="minorHAnsi" w:cstheme="minorBidi"/>
          <w:kern w:val="2"/>
          <w:sz w:val="24"/>
          <w:szCs w:val="24"/>
          <w:lang w:eastAsia="en-GB"/>
          <w14:ligatures w14:val="standardContextual"/>
        </w:rPr>
        <w:tab/>
      </w:r>
      <w:r>
        <w:t>Additional spurious emissions</w:t>
      </w:r>
      <w:r>
        <w:tab/>
      </w:r>
      <w:r>
        <w:fldChar w:fldCharType="begin"/>
      </w:r>
      <w:r>
        <w:instrText xml:space="preserve"> PAGEREF _Toc169872596 \h </w:instrText>
      </w:r>
      <w:r>
        <w:fldChar w:fldCharType="separate"/>
      </w:r>
      <w:r>
        <w:t>147</w:t>
      </w:r>
      <w:r>
        <w:fldChar w:fldCharType="end"/>
      </w:r>
    </w:p>
    <w:p w14:paraId="010C8C51" w14:textId="71E2DB6D" w:rsidR="00A1110B" w:rsidRDefault="00A1110B">
      <w:pPr>
        <w:pStyle w:val="TOC5"/>
        <w:rPr>
          <w:rFonts w:asciiTheme="minorHAnsi" w:eastAsiaTheme="minorEastAsia" w:hAnsiTheme="minorHAnsi" w:cstheme="minorBidi"/>
          <w:kern w:val="2"/>
          <w:sz w:val="24"/>
          <w:szCs w:val="24"/>
          <w:lang w:eastAsia="en-GB"/>
          <w14:ligatures w14:val="standardContextual"/>
        </w:rPr>
      </w:pPr>
      <w:r>
        <w:t>6.5A.3.2.1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_Toc169872597 \h </w:instrText>
      </w:r>
      <w:r>
        <w:fldChar w:fldCharType="separate"/>
      </w:r>
      <w:r>
        <w:t>147</w:t>
      </w:r>
      <w:r>
        <w:fldChar w:fldCharType="end"/>
      </w:r>
    </w:p>
    <w:p w14:paraId="596FACD5" w14:textId="6AAD0DB0" w:rsidR="00A1110B" w:rsidRDefault="00A1110B">
      <w:pPr>
        <w:pStyle w:val="TOC5"/>
        <w:rPr>
          <w:rFonts w:asciiTheme="minorHAnsi" w:eastAsiaTheme="minorEastAsia" w:hAnsiTheme="minorHAnsi" w:cstheme="minorBidi"/>
          <w:kern w:val="2"/>
          <w:sz w:val="24"/>
          <w:szCs w:val="24"/>
          <w:lang w:eastAsia="en-GB"/>
          <w14:ligatures w14:val="standardContextual"/>
        </w:rPr>
      </w:pPr>
      <w:r>
        <w:t>6.5A.3.2.2</w:t>
      </w:r>
      <w:r>
        <w:rPr>
          <w:rFonts w:asciiTheme="minorHAnsi" w:eastAsiaTheme="minorEastAsia" w:hAnsiTheme="minorHAnsi" w:cstheme="minorBidi"/>
          <w:kern w:val="2"/>
          <w:sz w:val="24"/>
          <w:szCs w:val="24"/>
          <w:lang w:eastAsia="en-GB"/>
          <w14:ligatures w14:val="standardContextual"/>
        </w:rPr>
        <w:tab/>
      </w:r>
      <w:r w:rsidRPr="00567B99">
        <w:rPr>
          <w:lang w:val="en-US"/>
        </w:rPr>
        <w:t>Void</w:t>
      </w:r>
      <w:r>
        <w:tab/>
      </w:r>
      <w:r>
        <w:fldChar w:fldCharType="begin"/>
      </w:r>
      <w:r>
        <w:instrText xml:space="preserve"> PAGEREF _Toc169872598 \h </w:instrText>
      </w:r>
      <w:r>
        <w:fldChar w:fldCharType="separate"/>
      </w:r>
      <w:r>
        <w:t>147</w:t>
      </w:r>
      <w:r>
        <w:fldChar w:fldCharType="end"/>
      </w:r>
    </w:p>
    <w:p w14:paraId="2C464411" w14:textId="1FC1881A" w:rsidR="00A1110B" w:rsidRDefault="00A1110B">
      <w:pPr>
        <w:pStyle w:val="TOC5"/>
        <w:rPr>
          <w:rFonts w:asciiTheme="minorHAnsi" w:eastAsiaTheme="minorEastAsia" w:hAnsiTheme="minorHAnsi" w:cstheme="minorBidi"/>
          <w:kern w:val="2"/>
          <w:sz w:val="24"/>
          <w:szCs w:val="24"/>
          <w:lang w:eastAsia="en-GB"/>
          <w14:ligatures w14:val="standardContextual"/>
        </w:rPr>
      </w:pPr>
      <w:r>
        <w:t>6.5A.3.2.3</w:t>
      </w:r>
      <w:r>
        <w:rPr>
          <w:rFonts w:asciiTheme="minorHAnsi" w:eastAsiaTheme="minorEastAsia" w:hAnsiTheme="minorHAnsi" w:cstheme="minorBidi"/>
          <w:kern w:val="2"/>
          <w:sz w:val="24"/>
          <w:szCs w:val="24"/>
          <w:lang w:eastAsia="en-GB"/>
          <w14:ligatures w14:val="standardContextual"/>
        </w:rPr>
        <w:tab/>
      </w:r>
      <w:r w:rsidRPr="00567B99">
        <w:rPr>
          <w:lang w:val="en-US"/>
        </w:rPr>
        <w:t>Additional spurious emission requirements for CA_NS_202</w:t>
      </w:r>
      <w:r>
        <w:tab/>
      </w:r>
      <w:r>
        <w:fldChar w:fldCharType="begin"/>
      </w:r>
      <w:r>
        <w:instrText xml:space="preserve"> PAGEREF _Toc169872599 \h </w:instrText>
      </w:r>
      <w:r>
        <w:fldChar w:fldCharType="separate"/>
      </w:r>
      <w:r>
        <w:t>147</w:t>
      </w:r>
      <w:r>
        <w:fldChar w:fldCharType="end"/>
      </w:r>
    </w:p>
    <w:p w14:paraId="1EAE1991" w14:textId="30E50EF8" w:rsidR="00A1110B" w:rsidRDefault="00A1110B">
      <w:pPr>
        <w:pStyle w:val="TOC5"/>
        <w:rPr>
          <w:rFonts w:asciiTheme="minorHAnsi" w:eastAsiaTheme="minorEastAsia" w:hAnsiTheme="minorHAnsi" w:cstheme="minorBidi"/>
          <w:kern w:val="2"/>
          <w:sz w:val="24"/>
          <w:szCs w:val="24"/>
          <w:lang w:eastAsia="en-GB"/>
          <w14:ligatures w14:val="standardContextual"/>
        </w:rPr>
      </w:pPr>
      <w:r w:rsidRPr="00567B99">
        <w:rPr>
          <w:rFonts w:eastAsia="Malgun Gothic"/>
        </w:rPr>
        <w:t>6.5A.3.2.4</w:t>
      </w:r>
      <w:r>
        <w:rPr>
          <w:rFonts w:asciiTheme="minorHAnsi" w:eastAsiaTheme="minorEastAsia" w:hAnsiTheme="minorHAnsi" w:cstheme="minorBidi"/>
          <w:kern w:val="2"/>
          <w:sz w:val="24"/>
          <w:szCs w:val="24"/>
          <w:lang w:eastAsia="en-GB"/>
          <w14:ligatures w14:val="standardContextual"/>
        </w:rPr>
        <w:tab/>
      </w:r>
      <w:r w:rsidRPr="00567B99">
        <w:rPr>
          <w:rFonts w:eastAsia="Malgun Gothic"/>
          <w:lang w:val="en-US"/>
        </w:rPr>
        <w:t>Additional spurious emission requirements for CA_NS_203</w:t>
      </w:r>
      <w:r>
        <w:tab/>
      </w:r>
      <w:r>
        <w:fldChar w:fldCharType="begin"/>
      </w:r>
      <w:r>
        <w:instrText xml:space="preserve"> PAGEREF _Toc169872600 \h </w:instrText>
      </w:r>
      <w:r>
        <w:fldChar w:fldCharType="separate"/>
      </w:r>
      <w:r>
        <w:t>147</w:t>
      </w:r>
      <w:r>
        <w:fldChar w:fldCharType="end"/>
      </w:r>
    </w:p>
    <w:p w14:paraId="18179DE7" w14:textId="1539FF76" w:rsidR="00A1110B" w:rsidRDefault="00A1110B">
      <w:pPr>
        <w:pStyle w:val="TOC2"/>
        <w:rPr>
          <w:rFonts w:asciiTheme="minorHAnsi" w:eastAsiaTheme="minorEastAsia" w:hAnsiTheme="minorHAnsi" w:cstheme="minorBidi"/>
          <w:kern w:val="2"/>
          <w:sz w:val="24"/>
          <w:szCs w:val="24"/>
          <w:lang w:eastAsia="en-GB"/>
          <w14:ligatures w14:val="standardContextual"/>
        </w:rPr>
      </w:pPr>
      <w:r>
        <w:t>6.5D</w:t>
      </w:r>
      <w:r>
        <w:rPr>
          <w:rFonts w:asciiTheme="minorHAnsi" w:eastAsiaTheme="minorEastAsia" w:hAnsiTheme="minorHAnsi" w:cstheme="minorBidi"/>
          <w:kern w:val="2"/>
          <w:sz w:val="24"/>
          <w:szCs w:val="24"/>
          <w:lang w:eastAsia="en-GB"/>
          <w14:ligatures w14:val="standardContextual"/>
        </w:rPr>
        <w:tab/>
      </w:r>
      <w:r>
        <w:t>Output RF spectrum emissions for UL MIMO</w:t>
      </w:r>
      <w:r>
        <w:tab/>
      </w:r>
      <w:r>
        <w:fldChar w:fldCharType="begin"/>
      </w:r>
      <w:r>
        <w:instrText xml:space="preserve"> PAGEREF _Toc169872601 \h </w:instrText>
      </w:r>
      <w:r>
        <w:fldChar w:fldCharType="separate"/>
      </w:r>
      <w:r>
        <w:t>148</w:t>
      </w:r>
      <w:r>
        <w:fldChar w:fldCharType="end"/>
      </w:r>
    </w:p>
    <w:p w14:paraId="5D1172AB" w14:textId="00CB58B4" w:rsidR="00A1110B" w:rsidRDefault="00A1110B">
      <w:pPr>
        <w:pStyle w:val="TOC3"/>
        <w:rPr>
          <w:rFonts w:asciiTheme="minorHAnsi" w:eastAsiaTheme="minorEastAsia" w:hAnsiTheme="minorHAnsi" w:cstheme="minorBidi"/>
          <w:kern w:val="2"/>
          <w:sz w:val="24"/>
          <w:szCs w:val="24"/>
          <w:lang w:eastAsia="en-GB"/>
          <w14:ligatures w14:val="standardContextual"/>
        </w:rPr>
      </w:pPr>
      <w:r>
        <w:t>6.5D.1</w:t>
      </w:r>
      <w:r>
        <w:rPr>
          <w:rFonts w:asciiTheme="minorHAnsi" w:eastAsiaTheme="minorEastAsia" w:hAnsiTheme="minorHAnsi" w:cstheme="minorBidi"/>
          <w:kern w:val="2"/>
          <w:sz w:val="24"/>
          <w:szCs w:val="24"/>
          <w:lang w:eastAsia="en-GB"/>
          <w14:ligatures w14:val="standardContextual"/>
        </w:rPr>
        <w:tab/>
      </w:r>
      <w:r>
        <w:t>Occupied bandwidth for UL MIMO</w:t>
      </w:r>
      <w:r>
        <w:tab/>
      </w:r>
      <w:r>
        <w:fldChar w:fldCharType="begin"/>
      </w:r>
      <w:r>
        <w:instrText xml:space="preserve"> PAGEREF _Toc169872602 \h </w:instrText>
      </w:r>
      <w:r>
        <w:fldChar w:fldCharType="separate"/>
      </w:r>
      <w:r>
        <w:t>148</w:t>
      </w:r>
      <w:r>
        <w:fldChar w:fldCharType="end"/>
      </w:r>
    </w:p>
    <w:p w14:paraId="0168FC77" w14:textId="041253A9" w:rsidR="00A1110B" w:rsidRDefault="00A1110B">
      <w:pPr>
        <w:pStyle w:val="TOC3"/>
        <w:rPr>
          <w:rFonts w:asciiTheme="minorHAnsi" w:eastAsiaTheme="minorEastAsia" w:hAnsiTheme="minorHAnsi" w:cstheme="minorBidi"/>
          <w:kern w:val="2"/>
          <w:sz w:val="24"/>
          <w:szCs w:val="24"/>
          <w:lang w:eastAsia="en-GB"/>
          <w14:ligatures w14:val="standardContextual"/>
        </w:rPr>
      </w:pPr>
      <w:r>
        <w:t>6.5D.2</w:t>
      </w:r>
      <w:r>
        <w:rPr>
          <w:rFonts w:asciiTheme="minorHAnsi" w:eastAsiaTheme="minorEastAsia" w:hAnsiTheme="minorHAnsi" w:cstheme="minorBidi"/>
          <w:kern w:val="2"/>
          <w:sz w:val="24"/>
          <w:szCs w:val="24"/>
          <w:lang w:eastAsia="en-GB"/>
          <w14:ligatures w14:val="standardContextual"/>
        </w:rPr>
        <w:tab/>
      </w:r>
      <w:r>
        <w:t>Out of band emissions for UL MIMO</w:t>
      </w:r>
      <w:r>
        <w:tab/>
      </w:r>
      <w:r>
        <w:fldChar w:fldCharType="begin"/>
      </w:r>
      <w:r>
        <w:instrText xml:space="preserve"> PAGEREF _Toc169872603 \h </w:instrText>
      </w:r>
      <w:r>
        <w:fldChar w:fldCharType="separate"/>
      </w:r>
      <w:r>
        <w:t>148</w:t>
      </w:r>
      <w:r>
        <w:fldChar w:fldCharType="end"/>
      </w:r>
    </w:p>
    <w:p w14:paraId="33AA1BC0" w14:textId="158D3E81" w:rsidR="00A1110B" w:rsidRDefault="00A1110B">
      <w:pPr>
        <w:pStyle w:val="TOC3"/>
        <w:rPr>
          <w:rFonts w:asciiTheme="minorHAnsi" w:eastAsiaTheme="minorEastAsia" w:hAnsiTheme="minorHAnsi" w:cstheme="minorBidi"/>
          <w:kern w:val="2"/>
          <w:sz w:val="24"/>
          <w:szCs w:val="24"/>
          <w:lang w:eastAsia="en-GB"/>
          <w14:ligatures w14:val="standardContextual"/>
        </w:rPr>
      </w:pPr>
      <w:r>
        <w:t>6.5D.3</w:t>
      </w:r>
      <w:r>
        <w:rPr>
          <w:rFonts w:asciiTheme="minorHAnsi" w:eastAsiaTheme="minorEastAsia" w:hAnsiTheme="minorHAnsi" w:cstheme="minorBidi"/>
          <w:kern w:val="2"/>
          <w:sz w:val="24"/>
          <w:szCs w:val="24"/>
          <w:lang w:eastAsia="en-GB"/>
          <w14:ligatures w14:val="standardContextual"/>
        </w:rPr>
        <w:tab/>
      </w:r>
      <w:r>
        <w:t>Spurious emissions for UL MIMO</w:t>
      </w:r>
      <w:r>
        <w:tab/>
      </w:r>
      <w:r>
        <w:fldChar w:fldCharType="begin"/>
      </w:r>
      <w:r>
        <w:instrText xml:space="preserve"> PAGEREF _Toc169872604 \h </w:instrText>
      </w:r>
      <w:r>
        <w:fldChar w:fldCharType="separate"/>
      </w:r>
      <w:r>
        <w:t>148</w:t>
      </w:r>
      <w:r>
        <w:fldChar w:fldCharType="end"/>
      </w:r>
    </w:p>
    <w:p w14:paraId="1FF76946" w14:textId="4F25F9DF" w:rsidR="00A1110B" w:rsidRDefault="00A1110B">
      <w:pPr>
        <w:pStyle w:val="TOC2"/>
        <w:rPr>
          <w:rFonts w:asciiTheme="minorHAnsi" w:eastAsiaTheme="minorEastAsia" w:hAnsiTheme="minorHAnsi" w:cstheme="minorBidi"/>
          <w:kern w:val="2"/>
          <w:sz w:val="24"/>
          <w:szCs w:val="24"/>
          <w:lang w:eastAsia="en-GB"/>
          <w14:ligatures w14:val="standardContextual"/>
        </w:rPr>
      </w:pPr>
      <w:r>
        <w:t>6.6</w:t>
      </w:r>
      <w:r>
        <w:rPr>
          <w:rFonts w:asciiTheme="minorHAnsi" w:eastAsiaTheme="minorEastAsia" w:hAnsiTheme="minorHAnsi" w:cstheme="minorBidi"/>
          <w:kern w:val="2"/>
          <w:sz w:val="24"/>
          <w:szCs w:val="24"/>
          <w:lang w:eastAsia="en-GB"/>
          <w14:ligatures w14:val="standardContextual"/>
        </w:rPr>
        <w:tab/>
      </w:r>
      <w:r>
        <w:t>Beam correspondence</w:t>
      </w:r>
      <w:r>
        <w:tab/>
      </w:r>
      <w:r>
        <w:fldChar w:fldCharType="begin"/>
      </w:r>
      <w:r>
        <w:instrText xml:space="preserve"> PAGEREF _Toc169872605 \h </w:instrText>
      </w:r>
      <w:r>
        <w:fldChar w:fldCharType="separate"/>
      </w:r>
      <w:r>
        <w:t>148</w:t>
      </w:r>
      <w:r>
        <w:fldChar w:fldCharType="end"/>
      </w:r>
    </w:p>
    <w:p w14:paraId="718E5D35" w14:textId="53CC7C83" w:rsidR="00A1110B" w:rsidRDefault="00A1110B">
      <w:pPr>
        <w:pStyle w:val="TOC3"/>
        <w:rPr>
          <w:rFonts w:asciiTheme="minorHAnsi" w:eastAsiaTheme="minorEastAsia" w:hAnsiTheme="minorHAnsi" w:cstheme="minorBidi"/>
          <w:kern w:val="2"/>
          <w:sz w:val="24"/>
          <w:szCs w:val="24"/>
          <w:lang w:eastAsia="en-GB"/>
          <w14:ligatures w14:val="standardContextual"/>
        </w:rPr>
      </w:pPr>
      <w:r>
        <w:t>6.6.1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_Toc169872606 \h </w:instrText>
      </w:r>
      <w:r>
        <w:fldChar w:fldCharType="separate"/>
      </w:r>
      <w:r>
        <w:t>148</w:t>
      </w:r>
      <w:r>
        <w:fldChar w:fldCharType="end"/>
      </w:r>
    </w:p>
    <w:p w14:paraId="7D9ABA57" w14:textId="3F2039FA" w:rsidR="00A1110B" w:rsidRDefault="00A1110B">
      <w:pPr>
        <w:pStyle w:val="TOC3"/>
        <w:rPr>
          <w:rFonts w:asciiTheme="minorHAnsi" w:eastAsiaTheme="minorEastAsia" w:hAnsiTheme="minorHAnsi" w:cstheme="minorBidi"/>
          <w:kern w:val="2"/>
          <w:sz w:val="24"/>
          <w:szCs w:val="24"/>
          <w:lang w:eastAsia="en-GB"/>
          <w14:ligatures w14:val="standardContextual"/>
        </w:rPr>
      </w:pPr>
      <w:r>
        <w:t>6.6.2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_Toc169872607 \h </w:instrText>
      </w:r>
      <w:r>
        <w:fldChar w:fldCharType="separate"/>
      </w:r>
      <w:r>
        <w:t>148</w:t>
      </w:r>
      <w:r>
        <w:fldChar w:fldCharType="end"/>
      </w:r>
    </w:p>
    <w:p w14:paraId="33EB9C69" w14:textId="6F234F30" w:rsidR="00A1110B" w:rsidRDefault="00A1110B">
      <w:pPr>
        <w:pStyle w:val="TOC3"/>
        <w:rPr>
          <w:rFonts w:asciiTheme="minorHAnsi" w:eastAsiaTheme="minorEastAsia" w:hAnsiTheme="minorHAnsi" w:cstheme="minorBidi"/>
          <w:kern w:val="2"/>
          <w:sz w:val="24"/>
          <w:szCs w:val="24"/>
          <w:lang w:eastAsia="en-GB"/>
          <w14:ligatures w14:val="standardContextual"/>
        </w:rPr>
      </w:pPr>
      <w:r>
        <w:t>6.6.3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_Toc169872608 \h </w:instrText>
      </w:r>
      <w:r>
        <w:fldChar w:fldCharType="separate"/>
      </w:r>
      <w:r>
        <w:t>148</w:t>
      </w:r>
      <w:r>
        <w:fldChar w:fldCharType="end"/>
      </w:r>
    </w:p>
    <w:p w14:paraId="70DC24E9" w14:textId="7F7AC2B7" w:rsidR="00A1110B" w:rsidRDefault="00A1110B">
      <w:pPr>
        <w:pStyle w:val="TOC3"/>
        <w:rPr>
          <w:rFonts w:asciiTheme="minorHAnsi" w:eastAsiaTheme="minorEastAsia" w:hAnsiTheme="minorHAnsi" w:cstheme="minorBidi"/>
          <w:kern w:val="2"/>
          <w:sz w:val="24"/>
          <w:szCs w:val="24"/>
          <w:lang w:eastAsia="en-GB"/>
          <w14:ligatures w14:val="standardContextual"/>
        </w:rPr>
      </w:pPr>
      <w:r>
        <w:t>6.6.4</w:t>
      </w:r>
      <w:r>
        <w:rPr>
          <w:rFonts w:asciiTheme="minorHAnsi" w:eastAsiaTheme="minorEastAsia" w:hAnsiTheme="minorHAnsi" w:cstheme="minorBidi"/>
          <w:kern w:val="2"/>
          <w:sz w:val="24"/>
          <w:szCs w:val="24"/>
          <w:lang w:eastAsia="en-GB"/>
          <w14:ligatures w14:val="standardContextual"/>
        </w:rPr>
        <w:tab/>
      </w:r>
      <w:r>
        <w:t>Beam correspondence for power class 3</w:t>
      </w:r>
      <w:r>
        <w:tab/>
      </w:r>
      <w:r>
        <w:fldChar w:fldCharType="begin"/>
      </w:r>
      <w:r>
        <w:instrText xml:space="preserve"> PAGEREF _Toc169872609 \h </w:instrText>
      </w:r>
      <w:r>
        <w:fldChar w:fldCharType="separate"/>
      </w:r>
      <w:r>
        <w:t>148</w:t>
      </w:r>
      <w:r>
        <w:fldChar w:fldCharType="end"/>
      </w:r>
    </w:p>
    <w:p w14:paraId="4880E466" w14:textId="7499B37E" w:rsidR="00A1110B" w:rsidRDefault="00A1110B">
      <w:pPr>
        <w:pStyle w:val="TOC4"/>
        <w:rPr>
          <w:rFonts w:asciiTheme="minorHAnsi" w:eastAsiaTheme="minorEastAsia" w:hAnsiTheme="minorHAnsi" w:cstheme="minorBidi"/>
          <w:kern w:val="2"/>
          <w:sz w:val="24"/>
          <w:szCs w:val="24"/>
          <w:lang w:eastAsia="en-GB"/>
          <w14:ligatures w14:val="standardContextual"/>
        </w:rPr>
      </w:pPr>
      <w:r>
        <w:t>6.6.4.1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_Toc169872610 \h </w:instrText>
      </w:r>
      <w:r>
        <w:fldChar w:fldCharType="separate"/>
      </w:r>
      <w:r>
        <w:t>148</w:t>
      </w:r>
      <w:r>
        <w:fldChar w:fldCharType="end"/>
      </w:r>
    </w:p>
    <w:p w14:paraId="13C6EA4F" w14:textId="4CC20BB5" w:rsidR="00A1110B" w:rsidRDefault="00A1110B">
      <w:pPr>
        <w:pStyle w:val="TOC4"/>
        <w:rPr>
          <w:rFonts w:asciiTheme="minorHAnsi" w:eastAsiaTheme="minorEastAsia" w:hAnsiTheme="minorHAnsi" w:cstheme="minorBidi"/>
          <w:kern w:val="2"/>
          <w:sz w:val="24"/>
          <w:szCs w:val="24"/>
          <w:lang w:eastAsia="en-GB"/>
          <w14:ligatures w14:val="standardContextual"/>
        </w:rPr>
      </w:pPr>
      <w:r>
        <w:t>6.6.4.2</w:t>
      </w:r>
      <w:r>
        <w:rPr>
          <w:rFonts w:asciiTheme="minorHAnsi" w:eastAsiaTheme="minorEastAsia" w:hAnsiTheme="minorHAnsi" w:cstheme="minorBidi"/>
          <w:kern w:val="2"/>
          <w:sz w:val="24"/>
          <w:szCs w:val="24"/>
          <w:lang w:eastAsia="en-GB"/>
          <w14:ligatures w14:val="standardContextual"/>
        </w:rPr>
        <w:tab/>
      </w:r>
      <w:r>
        <w:t>Beam correspondence tolerance for power class 3</w:t>
      </w:r>
      <w:r>
        <w:tab/>
      </w:r>
      <w:r>
        <w:fldChar w:fldCharType="begin"/>
      </w:r>
      <w:r>
        <w:instrText xml:space="preserve"> PAGEREF _Toc169872611 \h </w:instrText>
      </w:r>
      <w:r>
        <w:fldChar w:fldCharType="separate"/>
      </w:r>
      <w:r>
        <w:t>149</w:t>
      </w:r>
      <w:r>
        <w:fldChar w:fldCharType="end"/>
      </w:r>
    </w:p>
    <w:p w14:paraId="51179697" w14:textId="0B39DAA0" w:rsidR="00A1110B" w:rsidRDefault="00A1110B">
      <w:pPr>
        <w:pStyle w:val="TOC4"/>
        <w:rPr>
          <w:rFonts w:asciiTheme="minorHAnsi" w:eastAsiaTheme="minorEastAsia" w:hAnsiTheme="minorHAnsi" w:cstheme="minorBidi"/>
          <w:kern w:val="2"/>
          <w:sz w:val="24"/>
          <w:szCs w:val="24"/>
          <w:lang w:eastAsia="en-GB"/>
          <w14:ligatures w14:val="standardContextual"/>
        </w:rPr>
      </w:pPr>
      <w:r>
        <w:t>6.6.4.3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_Toc169872612 \h </w:instrText>
      </w:r>
      <w:r>
        <w:fldChar w:fldCharType="separate"/>
      </w:r>
      <w:r>
        <w:t>149</w:t>
      </w:r>
      <w:r>
        <w:fldChar w:fldCharType="end"/>
      </w:r>
    </w:p>
    <w:p w14:paraId="10F8FA0C" w14:textId="4012F9C8" w:rsidR="00A1110B" w:rsidRDefault="00A1110B">
      <w:pPr>
        <w:pStyle w:val="TOC5"/>
        <w:rPr>
          <w:rFonts w:asciiTheme="minorHAnsi" w:eastAsiaTheme="minorEastAsia" w:hAnsiTheme="minorHAnsi" w:cstheme="minorBidi"/>
          <w:kern w:val="2"/>
          <w:sz w:val="24"/>
          <w:szCs w:val="24"/>
          <w:lang w:eastAsia="en-GB"/>
          <w14:ligatures w14:val="standardContextual"/>
        </w:rPr>
      </w:pPr>
      <w:r>
        <w:t>6.6.4.3.1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_Toc169872613 \h </w:instrText>
      </w:r>
      <w:r>
        <w:fldChar w:fldCharType="separate"/>
      </w:r>
      <w:r>
        <w:t>149</w:t>
      </w:r>
      <w:r>
        <w:fldChar w:fldCharType="end"/>
      </w:r>
    </w:p>
    <w:p w14:paraId="3A9D5402" w14:textId="3CEA9C77" w:rsidR="00A1110B" w:rsidRDefault="00A1110B">
      <w:pPr>
        <w:pStyle w:val="TOC5"/>
        <w:rPr>
          <w:rFonts w:asciiTheme="minorHAnsi" w:eastAsiaTheme="minorEastAsia" w:hAnsiTheme="minorHAnsi" w:cstheme="minorBidi"/>
          <w:kern w:val="2"/>
          <w:sz w:val="24"/>
          <w:szCs w:val="24"/>
          <w:lang w:eastAsia="en-GB"/>
          <w14:ligatures w14:val="standardContextual"/>
        </w:rPr>
      </w:pPr>
      <w:r>
        <w:t>6.6.4.3.2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_Toc169872614 \h </w:instrText>
      </w:r>
      <w:r>
        <w:fldChar w:fldCharType="separate"/>
      </w:r>
      <w:r>
        <w:t>150</w:t>
      </w:r>
      <w:r>
        <w:fldChar w:fldCharType="end"/>
      </w:r>
    </w:p>
    <w:p w14:paraId="40ACACAA" w14:textId="15B7763C" w:rsidR="00A1110B" w:rsidRDefault="00A1110B">
      <w:pPr>
        <w:pStyle w:val="TOC5"/>
        <w:rPr>
          <w:rFonts w:asciiTheme="minorHAnsi" w:eastAsiaTheme="minorEastAsia" w:hAnsiTheme="minorHAnsi" w:cstheme="minorBidi"/>
          <w:kern w:val="2"/>
          <w:sz w:val="24"/>
          <w:szCs w:val="24"/>
          <w:lang w:eastAsia="en-GB"/>
          <w14:ligatures w14:val="standardContextual"/>
        </w:rPr>
      </w:pPr>
      <w:r>
        <w:t>6.6.4.3.3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_Toc169872615 \h </w:instrText>
      </w:r>
      <w:r>
        <w:fldChar w:fldCharType="separate"/>
      </w:r>
      <w:r>
        <w:t>150</w:t>
      </w:r>
      <w:r>
        <w:fldChar w:fldCharType="end"/>
      </w:r>
    </w:p>
    <w:p w14:paraId="3B68CABA" w14:textId="3FD5D4C5" w:rsidR="00A1110B" w:rsidRDefault="00A1110B">
      <w:pPr>
        <w:pStyle w:val="TOC4"/>
        <w:rPr>
          <w:rFonts w:asciiTheme="minorHAnsi" w:eastAsiaTheme="minorEastAsia" w:hAnsiTheme="minorHAnsi" w:cstheme="minorBidi"/>
          <w:kern w:val="2"/>
          <w:sz w:val="24"/>
          <w:szCs w:val="24"/>
          <w:lang w:eastAsia="en-GB"/>
          <w14:ligatures w14:val="standardContextual"/>
        </w:rPr>
      </w:pPr>
      <w:r>
        <w:t>6.6.4.4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_Toc169872616 \h </w:instrText>
      </w:r>
      <w:r>
        <w:fldChar w:fldCharType="separate"/>
      </w:r>
      <w:r>
        <w:t>151</w:t>
      </w:r>
      <w:r>
        <w:fldChar w:fldCharType="end"/>
      </w:r>
    </w:p>
    <w:p w14:paraId="3E361AA9" w14:textId="709D982D" w:rsidR="00A1110B" w:rsidRDefault="00A1110B">
      <w:pPr>
        <w:pStyle w:val="TOC3"/>
        <w:rPr>
          <w:rFonts w:asciiTheme="minorHAnsi" w:eastAsiaTheme="minorEastAsia" w:hAnsiTheme="minorHAnsi" w:cstheme="minorBidi"/>
          <w:kern w:val="2"/>
          <w:sz w:val="24"/>
          <w:szCs w:val="24"/>
          <w:lang w:eastAsia="en-GB"/>
          <w14:ligatures w14:val="standardContextual"/>
        </w:rPr>
      </w:pPr>
      <w:r>
        <w:t>6.6.5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_Toc169872617 \h </w:instrText>
      </w:r>
      <w:r>
        <w:fldChar w:fldCharType="separate"/>
      </w:r>
      <w:r>
        <w:t>151</w:t>
      </w:r>
      <w:r>
        <w:fldChar w:fldCharType="end"/>
      </w:r>
    </w:p>
    <w:p w14:paraId="3CA99E1C" w14:textId="69BC5260" w:rsidR="00A1110B" w:rsidRDefault="00A1110B">
      <w:pPr>
        <w:pStyle w:val="TOC3"/>
        <w:rPr>
          <w:rFonts w:asciiTheme="minorHAnsi" w:eastAsiaTheme="minorEastAsia" w:hAnsiTheme="minorHAnsi" w:cstheme="minorBidi"/>
          <w:kern w:val="2"/>
          <w:sz w:val="24"/>
          <w:szCs w:val="24"/>
          <w:lang w:eastAsia="en-GB"/>
          <w14:ligatures w14:val="standardContextual"/>
        </w:rPr>
      </w:pPr>
      <w:r>
        <w:t>6.6.6</w:t>
      </w:r>
      <w:r>
        <w:rPr>
          <w:rFonts w:asciiTheme="minorHAnsi" w:eastAsiaTheme="minorEastAsia" w:hAnsiTheme="minorHAnsi" w:cstheme="minorBidi"/>
          <w:kern w:val="2"/>
          <w:sz w:val="24"/>
          <w:szCs w:val="24"/>
          <w:lang w:eastAsia="en-GB"/>
          <w14:ligatures w14:val="standardContextual"/>
        </w:rPr>
        <w:tab/>
      </w:r>
      <w:r>
        <w:t>Beam correspondence for power class 5</w:t>
      </w:r>
      <w:r>
        <w:tab/>
      </w:r>
      <w:r>
        <w:fldChar w:fldCharType="begin"/>
      </w:r>
      <w:r>
        <w:instrText xml:space="preserve"> PAGEREF _Toc169872618 \h </w:instrText>
      </w:r>
      <w:r>
        <w:fldChar w:fldCharType="separate"/>
      </w:r>
      <w:r>
        <w:t>151</w:t>
      </w:r>
      <w:r>
        <w:fldChar w:fldCharType="end"/>
      </w:r>
    </w:p>
    <w:p w14:paraId="52237468" w14:textId="3449483B" w:rsidR="00A1110B" w:rsidRDefault="00A1110B">
      <w:pPr>
        <w:pStyle w:val="TOC4"/>
        <w:rPr>
          <w:rFonts w:asciiTheme="minorHAnsi" w:eastAsiaTheme="minorEastAsia" w:hAnsiTheme="minorHAnsi" w:cstheme="minorBidi"/>
          <w:kern w:val="2"/>
          <w:sz w:val="24"/>
          <w:szCs w:val="24"/>
          <w:lang w:eastAsia="en-GB"/>
          <w14:ligatures w14:val="standardContextual"/>
        </w:rPr>
      </w:pPr>
      <w:r>
        <w:t>6.6.6.1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_Toc169872619 \h </w:instrText>
      </w:r>
      <w:r>
        <w:fldChar w:fldCharType="separate"/>
      </w:r>
      <w:r>
        <w:t>151</w:t>
      </w:r>
      <w:r>
        <w:fldChar w:fldCharType="end"/>
      </w:r>
    </w:p>
    <w:p w14:paraId="3535AAA0" w14:textId="088E5B23" w:rsidR="00A1110B" w:rsidRDefault="00A1110B">
      <w:pPr>
        <w:pStyle w:val="TOC4"/>
        <w:rPr>
          <w:rFonts w:asciiTheme="minorHAnsi" w:eastAsiaTheme="minorEastAsia" w:hAnsiTheme="minorHAnsi" w:cstheme="minorBidi"/>
          <w:kern w:val="2"/>
          <w:sz w:val="24"/>
          <w:szCs w:val="24"/>
          <w:lang w:eastAsia="en-GB"/>
          <w14:ligatures w14:val="standardContextual"/>
        </w:rPr>
      </w:pPr>
      <w:r>
        <w:t>6.6.6.2</w:t>
      </w:r>
      <w:r>
        <w:rPr>
          <w:rFonts w:asciiTheme="minorHAnsi" w:eastAsiaTheme="minorEastAsia" w:hAnsiTheme="minorHAnsi" w:cstheme="minorBidi"/>
          <w:kern w:val="2"/>
          <w:sz w:val="24"/>
          <w:szCs w:val="24"/>
          <w:lang w:eastAsia="en-GB"/>
          <w14:ligatures w14:val="standardContextual"/>
        </w:rPr>
        <w:tab/>
      </w:r>
      <w:r>
        <w:t>(Reserved)</w:t>
      </w:r>
      <w:r>
        <w:tab/>
      </w:r>
      <w:r>
        <w:fldChar w:fldCharType="begin"/>
      </w:r>
      <w:r>
        <w:instrText xml:space="preserve"> PAGEREF _Toc169872620 \h </w:instrText>
      </w:r>
      <w:r>
        <w:fldChar w:fldCharType="separate"/>
      </w:r>
      <w:r>
        <w:t>152</w:t>
      </w:r>
      <w:r>
        <w:fldChar w:fldCharType="end"/>
      </w:r>
    </w:p>
    <w:p w14:paraId="66DF84BA" w14:textId="2E21054C" w:rsidR="00A1110B" w:rsidRDefault="00A1110B">
      <w:pPr>
        <w:pStyle w:val="TOC4"/>
        <w:rPr>
          <w:rFonts w:asciiTheme="minorHAnsi" w:eastAsiaTheme="minorEastAsia" w:hAnsiTheme="minorHAnsi" w:cstheme="minorBidi"/>
          <w:kern w:val="2"/>
          <w:sz w:val="24"/>
          <w:szCs w:val="24"/>
          <w:lang w:eastAsia="en-GB"/>
          <w14:ligatures w14:val="standardContextual"/>
        </w:rPr>
      </w:pPr>
      <w:r>
        <w:t>6.6.6.3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_Toc169872621 \h </w:instrText>
      </w:r>
      <w:r>
        <w:fldChar w:fldCharType="separate"/>
      </w:r>
      <w:r>
        <w:t>152</w:t>
      </w:r>
      <w:r>
        <w:fldChar w:fldCharType="end"/>
      </w:r>
    </w:p>
    <w:p w14:paraId="27F3D426" w14:textId="33A042E2" w:rsidR="00A1110B" w:rsidRDefault="00A1110B">
      <w:pPr>
        <w:pStyle w:val="TOC5"/>
        <w:rPr>
          <w:rFonts w:asciiTheme="minorHAnsi" w:eastAsiaTheme="minorEastAsia" w:hAnsiTheme="minorHAnsi" w:cstheme="minorBidi"/>
          <w:kern w:val="2"/>
          <w:sz w:val="24"/>
          <w:szCs w:val="24"/>
          <w:lang w:eastAsia="en-GB"/>
          <w14:ligatures w14:val="standardContextual"/>
        </w:rPr>
      </w:pPr>
      <w:r>
        <w:t>6.6.6.3.1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_Toc169872622 \h </w:instrText>
      </w:r>
      <w:r>
        <w:fldChar w:fldCharType="separate"/>
      </w:r>
      <w:r>
        <w:t>152</w:t>
      </w:r>
      <w:r>
        <w:fldChar w:fldCharType="end"/>
      </w:r>
    </w:p>
    <w:p w14:paraId="501E83F4" w14:textId="6E3B2CA3" w:rsidR="00A1110B" w:rsidRDefault="00A1110B">
      <w:pPr>
        <w:pStyle w:val="TOC5"/>
        <w:rPr>
          <w:rFonts w:asciiTheme="minorHAnsi" w:eastAsiaTheme="minorEastAsia" w:hAnsiTheme="minorHAnsi" w:cstheme="minorBidi"/>
          <w:kern w:val="2"/>
          <w:sz w:val="24"/>
          <w:szCs w:val="24"/>
          <w:lang w:eastAsia="en-GB"/>
          <w14:ligatures w14:val="standardContextual"/>
        </w:rPr>
      </w:pPr>
      <w:r>
        <w:t>6.6.6.3.2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_Toc169872623 \h </w:instrText>
      </w:r>
      <w:r>
        <w:fldChar w:fldCharType="separate"/>
      </w:r>
      <w:r>
        <w:t>153</w:t>
      </w:r>
      <w:r>
        <w:fldChar w:fldCharType="end"/>
      </w:r>
    </w:p>
    <w:p w14:paraId="3DB912CA" w14:textId="7CCFB1AC" w:rsidR="00A1110B" w:rsidRDefault="00A1110B">
      <w:pPr>
        <w:pStyle w:val="TOC5"/>
        <w:rPr>
          <w:rFonts w:asciiTheme="minorHAnsi" w:eastAsiaTheme="minorEastAsia" w:hAnsiTheme="minorHAnsi" w:cstheme="minorBidi"/>
          <w:kern w:val="2"/>
          <w:sz w:val="24"/>
          <w:szCs w:val="24"/>
          <w:lang w:eastAsia="en-GB"/>
          <w14:ligatures w14:val="standardContextual"/>
        </w:rPr>
      </w:pPr>
      <w:r>
        <w:t>6.6.6.3.3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_Toc169872624 \h </w:instrText>
      </w:r>
      <w:r>
        <w:fldChar w:fldCharType="separate"/>
      </w:r>
      <w:r>
        <w:t>153</w:t>
      </w:r>
      <w:r>
        <w:fldChar w:fldCharType="end"/>
      </w:r>
    </w:p>
    <w:p w14:paraId="00129F7C" w14:textId="202A100B" w:rsidR="00A1110B" w:rsidRDefault="00A1110B">
      <w:pPr>
        <w:pStyle w:val="TOC4"/>
        <w:rPr>
          <w:rFonts w:asciiTheme="minorHAnsi" w:eastAsiaTheme="minorEastAsia" w:hAnsiTheme="minorHAnsi" w:cstheme="minorBidi"/>
          <w:kern w:val="2"/>
          <w:sz w:val="24"/>
          <w:szCs w:val="24"/>
          <w:lang w:eastAsia="en-GB"/>
          <w14:ligatures w14:val="standardContextual"/>
        </w:rPr>
      </w:pPr>
      <w:r>
        <w:t>6.6.6.4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_Toc169872625 \h </w:instrText>
      </w:r>
      <w:r>
        <w:fldChar w:fldCharType="separate"/>
      </w:r>
      <w:r>
        <w:t>153</w:t>
      </w:r>
      <w:r>
        <w:fldChar w:fldCharType="end"/>
      </w:r>
    </w:p>
    <w:p w14:paraId="657D1230" w14:textId="3C81AC0A" w:rsidR="00A1110B" w:rsidRDefault="00A1110B">
      <w:pPr>
        <w:pStyle w:val="TOC3"/>
        <w:rPr>
          <w:rFonts w:asciiTheme="minorHAnsi" w:eastAsiaTheme="minorEastAsia" w:hAnsiTheme="minorHAnsi" w:cstheme="minorBidi"/>
          <w:kern w:val="2"/>
          <w:sz w:val="24"/>
          <w:szCs w:val="24"/>
          <w:lang w:eastAsia="en-GB"/>
          <w14:ligatures w14:val="standardContextual"/>
        </w:rPr>
      </w:pPr>
      <w:r>
        <w:t>6.6.7</w:t>
      </w:r>
      <w:r>
        <w:rPr>
          <w:rFonts w:asciiTheme="minorHAnsi" w:eastAsiaTheme="minorEastAsia" w:hAnsiTheme="minorHAnsi" w:cstheme="minorBidi"/>
          <w:kern w:val="2"/>
          <w:sz w:val="24"/>
          <w:szCs w:val="24"/>
          <w:lang w:eastAsia="en-GB"/>
          <w14:ligatures w14:val="standardContextual"/>
        </w:rPr>
        <w:tab/>
      </w:r>
      <w:r>
        <w:t>Beam correspondence for power class 6</w:t>
      </w:r>
      <w:r>
        <w:tab/>
      </w:r>
      <w:r>
        <w:fldChar w:fldCharType="begin"/>
      </w:r>
      <w:r>
        <w:instrText xml:space="preserve"> PAGEREF _Toc169872626 \h </w:instrText>
      </w:r>
      <w:r>
        <w:fldChar w:fldCharType="separate"/>
      </w:r>
      <w:r>
        <w:t>154</w:t>
      </w:r>
      <w:r>
        <w:fldChar w:fldCharType="end"/>
      </w:r>
    </w:p>
    <w:p w14:paraId="0A2FB9D9" w14:textId="11A6BB9B" w:rsidR="00A1110B" w:rsidRDefault="00A1110B">
      <w:pPr>
        <w:pStyle w:val="TOC4"/>
        <w:rPr>
          <w:rFonts w:asciiTheme="minorHAnsi" w:eastAsiaTheme="minorEastAsia" w:hAnsiTheme="minorHAnsi" w:cstheme="minorBidi"/>
          <w:kern w:val="2"/>
          <w:sz w:val="24"/>
          <w:szCs w:val="24"/>
          <w:lang w:eastAsia="en-GB"/>
          <w14:ligatures w14:val="standardContextual"/>
        </w:rPr>
      </w:pPr>
      <w:r>
        <w:t>6.6.7.1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_Toc169872627 \h </w:instrText>
      </w:r>
      <w:r>
        <w:fldChar w:fldCharType="separate"/>
      </w:r>
      <w:r>
        <w:t>154</w:t>
      </w:r>
      <w:r>
        <w:fldChar w:fldCharType="end"/>
      </w:r>
    </w:p>
    <w:p w14:paraId="63F964FD" w14:textId="3E52BB54" w:rsidR="00A1110B" w:rsidRDefault="00A1110B">
      <w:pPr>
        <w:pStyle w:val="TOC4"/>
        <w:rPr>
          <w:rFonts w:asciiTheme="minorHAnsi" w:eastAsiaTheme="minorEastAsia" w:hAnsiTheme="minorHAnsi" w:cstheme="minorBidi"/>
          <w:kern w:val="2"/>
          <w:sz w:val="24"/>
          <w:szCs w:val="24"/>
          <w:lang w:eastAsia="en-GB"/>
          <w14:ligatures w14:val="standardContextual"/>
        </w:rPr>
      </w:pPr>
      <w:r>
        <w:t>6.6.7.2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_Toc169872628 \h </w:instrText>
      </w:r>
      <w:r>
        <w:fldChar w:fldCharType="separate"/>
      </w:r>
      <w:r>
        <w:t>154</w:t>
      </w:r>
      <w:r>
        <w:fldChar w:fldCharType="end"/>
      </w:r>
    </w:p>
    <w:p w14:paraId="71A42FB9" w14:textId="16525365" w:rsidR="00A1110B" w:rsidRDefault="00A1110B">
      <w:pPr>
        <w:pStyle w:val="TOC4"/>
        <w:rPr>
          <w:rFonts w:asciiTheme="minorHAnsi" w:eastAsiaTheme="minorEastAsia" w:hAnsiTheme="minorHAnsi" w:cstheme="minorBidi"/>
          <w:kern w:val="2"/>
          <w:sz w:val="24"/>
          <w:szCs w:val="24"/>
          <w:lang w:eastAsia="en-GB"/>
          <w14:ligatures w14:val="standardContextual"/>
        </w:rPr>
      </w:pPr>
      <w:r>
        <w:t>6.6.7.3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_Toc169872629 \h </w:instrText>
      </w:r>
      <w:r>
        <w:fldChar w:fldCharType="separate"/>
      </w:r>
      <w:r>
        <w:t>154</w:t>
      </w:r>
      <w:r>
        <w:fldChar w:fldCharType="end"/>
      </w:r>
    </w:p>
    <w:p w14:paraId="42C7C90A" w14:textId="6400EAFD" w:rsidR="00A1110B" w:rsidRDefault="00A1110B">
      <w:pPr>
        <w:pStyle w:val="TOC5"/>
        <w:rPr>
          <w:rFonts w:asciiTheme="minorHAnsi" w:eastAsiaTheme="minorEastAsia" w:hAnsiTheme="minorHAnsi" w:cstheme="minorBidi"/>
          <w:kern w:val="2"/>
          <w:sz w:val="24"/>
          <w:szCs w:val="24"/>
          <w:lang w:eastAsia="en-GB"/>
          <w14:ligatures w14:val="standardContextual"/>
        </w:rPr>
      </w:pPr>
      <w:r>
        <w:t>6.6.7.3.1</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_Toc169872630 \h </w:instrText>
      </w:r>
      <w:r>
        <w:fldChar w:fldCharType="separate"/>
      </w:r>
      <w:r>
        <w:t>154</w:t>
      </w:r>
      <w:r>
        <w:fldChar w:fldCharType="end"/>
      </w:r>
    </w:p>
    <w:p w14:paraId="05784FCA" w14:textId="46561D50" w:rsidR="00A1110B" w:rsidRDefault="00A1110B">
      <w:pPr>
        <w:pStyle w:val="TOC5"/>
        <w:rPr>
          <w:rFonts w:asciiTheme="minorHAnsi" w:eastAsiaTheme="minorEastAsia" w:hAnsiTheme="minorHAnsi" w:cstheme="minorBidi"/>
          <w:kern w:val="2"/>
          <w:sz w:val="24"/>
          <w:szCs w:val="24"/>
          <w:lang w:eastAsia="en-GB"/>
          <w14:ligatures w14:val="standardContextual"/>
        </w:rPr>
      </w:pPr>
      <w:r>
        <w:t>6.6.7.3.2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_Toc169872631 \h </w:instrText>
      </w:r>
      <w:r>
        <w:fldChar w:fldCharType="separate"/>
      </w:r>
      <w:r>
        <w:t>154</w:t>
      </w:r>
      <w:r>
        <w:fldChar w:fldCharType="end"/>
      </w:r>
    </w:p>
    <w:p w14:paraId="7399B2F9" w14:textId="3FFAE6B6" w:rsidR="00A1110B" w:rsidRDefault="00A1110B">
      <w:pPr>
        <w:pStyle w:val="TOC5"/>
        <w:rPr>
          <w:rFonts w:asciiTheme="minorHAnsi" w:eastAsiaTheme="minorEastAsia" w:hAnsiTheme="minorHAnsi" w:cstheme="minorBidi"/>
          <w:kern w:val="2"/>
          <w:sz w:val="24"/>
          <w:szCs w:val="24"/>
          <w:lang w:eastAsia="en-GB"/>
          <w14:ligatures w14:val="standardContextual"/>
        </w:rPr>
      </w:pPr>
      <w:r>
        <w:t>6.6.7.3.3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_Toc169872632 \h </w:instrText>
      </w:r>
      <w:r>
        <w:fldChar w:fldCharType="separate"/>
      </w:r>
      <w:r>
        <w:t>154</w:t>
      </w:r>
      <w:r>
        <w:fldChar w:fldCharType="end"/>
      </w:r>
    </w:p>
    <w:p w14:paraId="6A73FC4E" w14:textId="0B859967" w:rsidR="00A1110B" w:rsidRDefault="00A1110B">
      <w:pPr>
        <w:pStyle w:val="TOC4"/>
        <w:rPr>
          <w:rFonts w:asciiTheme="minorHAnsi" w:eastAsiaTheme="minorEastAsia" w:hAnsiTheme="minorHAnsi" w:cstheme="minorBidi"/>
          <w:kern w:val="2"/>
          <w:sz w:val="24"/>
          <w:szCs w:val="24"/>
          <w:lang w:eastAsia="en-GB"/>
          <w14:ligatures w14:val="standardContextual"/>
        </w:rPr>
      </w:pPr>
      <w:r>
        <w:t>6.6.7.4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_Toc169872633 \h </w:instrText>
      </w:r>
      <w:r>
        <w:fldChar w:fldCharType="separate"/>
      </w:r>
      <w:r>
        <w:t>155</w:t>
      </w:r>
      <w:r>
        <w:fldChar w:fldCharType="end"/>
      </w:r>
    </w:p>
    <w:p w14:paraId="7EA3344B" w14:textId="7E982A7F" w:rsidR="00A1110B" w:rsidRDefault="00A1110B">
      <w:pPr>
        <w:pStyle w:val="TOC3"/>
        <w:rPr>
          <w:rFonts w:asciiTheme="minorHAnsi" w:eastAsiaTheme="minorEastAsia" w:hAnsiTheme="minorHAnsi" w:cstheme="minorBidi"/>
          <w:kern w:val="2"/>
          <w:sz w:val="24"/>
          <w:szCs w:val="24"/>
          <w:lang w:eastAsia="en-GB"/>
          <w14:ligatures w14:val="standardContextual"/>
        </w:rPr>
      </w:pPr>
      <w:r>
        <w:t>6.6.8</w:t>
      </w:r>
      <w:r>
        <w:rPr>
          <w:rFonts w:asciiTheme="minorHAnsi" w:eastAsiaTheme="minorEastAsia" w:hAnsiTheme="minorHAnsi" w:cstheme="minorBidi"/>
          <w:kern w:val="2"/>
          <w:sz w:val="24"/>
          <w:szCs w:val="24"/>
          <w:lang w:eastAsia="en-GB"/>
          <w14:ligatures w14:val="standardContextual"/>
        </w:rPr>
        <w:tab/>
      </w:r>
      <w:r>
        <w:t>Beam correspondence for power class 7</w:t>
      </w:r>
      <w:r>
        <w:tab/>
      </w:r>
      <w:r>
        <w:fldChar w:fldCharType="begin"/>
      </w:r>
      <w:r>
        <w:instrText xml:space="preserve"> PAGEREF _Toc169872634 \h </w:instrText>
      </w:r>
      <w:r>
        <w:fldChar w:fldCharType="separate"/>
      </w:r>
      <w:r>
        <w:t>156</w:t>
      </w:r>
      <w:r>
        <w:fldChar w:fldCharType="end"/>
      </w:r>
    </w:p>
    <w:p w14:paraId="561A1A08" w14:textId="2293CBF3" w:rsidR="00A1110B" w:rsidRDefault="00A1110B">
      <w:pPr>
        <w:pStyle w:val="TOC4"/>
        <w:rPr>
          <w:rFonts w:asciiTheme="minorHAnsi" w:eastAsiaTheme="minorEastAsia" w:hAnsiTheme="minorHAnsi" w:cstheme="minorBidi"/>
          <w:kern w:val="2"/>
          <w:sz w:val="24"/>
          <w:szCs w:val="24"/>
          <w:lang w:eastAsia="en-GB"/>
          <w14:ligatures w14:val="standardContextual"/>
        </w:rPr>
      </w:pPr>
      <w:r>
        <w:t>6.6.8.1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_Toc169872635 \h </w:instrText>
      </w:r>
      <w:r>
        <w:fldChar w:fldCharType="separate"/>
      </w:r>
      <w:r>
        <w:t>156</w:t>
      </w:r>
      <w:r>
        <w:fldChar w:fldCharType="end"/>
      </w:r>
    </w:p>
    <w:p w14:paraId="42657741" w14:textId="6E0D7DEB" w:rsidR="00A1110B" w:rsidRDefault="00A1110B">
      <w:pPr>
        <w:pStyle w:val="TOC4"/>
        <w:rPr>
          <w:rFonts w:asciiTheme="minorHAnsi" w:eastAsiaTheme="minorEastAsia" w:hAnsiTheme="minorHAnsi" w:cstheme="minorBidi"/>
          <w:kern w:val="2"/>
          <w:sz w:val="24"/>
          <w:szCs w:val="24"/>
          <w:lang w:eastAsia="en-GB"/>
          <w14:ligatures w14:val="standardContextual"/>
        </w:rPr>
      </w:pPr>
      <w:r>
        <w:t>6.6.8.2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_Toc169872636 \h </w:instrText>
      </w:r>
      <w:r>
        <w:fldChar w:fldCharType="separate"/>
      </w:r>
      <w:r>
        <w:t>156</w:t>
      </w:r>
      <w:r>
        <w:fldChar w:fldCharType="end"/>
      </w:r>
    </w:p>
    <w:p w14:paraId="499CC3FE" w14:textId="370100D2" w:rsidR="00A1110B" w:rsidRDefault="00A1110B">
      <w:pPr>
        <w:pStyle w:val="TOC4"/>
        <w:rPr>
          <w:rFonts w:asciiTheme="minorHAnsi" w:eastAsiaTheme="minorEastAsia" w:hAnsiTheme="minorHAnsi" w:cstheme="minorBidi"/>
          <w:kern w:val="2"/>
          <w:sz w:val="24"/>
          <w:szCs w:val="24"/>
          <w:lang w:eastAsia="en-GB"/>
          <w14:ligatures w14:val="standardContextual"/>
        </w:rPr>
      </w:pPr>
      <w:r>
        <w:t>6.6.8.3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_Toc169872637 \h </w:instrText>
      </w:r>
      <w:r>
        <w:fldChar w:fldCharType="separate"/>
      </w:r>
      <w:r>
        <w:t>156</w:t>
      </w:r>
      <w:r>
        <w:fldChar w:fldCharType="end"/>
      </w:r>
    </w:p>
    <w:p w14:paraId="1E17B6C6" w14:textId="31188668" w:rsidR="00A1110B" w:rsidRDefault="00A1110B">
      <w:pPr>
        <w:pStyle w:val="TOC5"/>
        <w:rPr>
          <w:rFonts w:asciiTheme="minorHAnsi" w:eastAsiaTheme="minorEastAsia" w:hAnsiTheme="minorHAnsi" w:cstheme="minorBidi"/>
          <w:kern w:val="2"/>
          <w:sz w:val="24"/>
          <w:szCs w:val="24"/>
          <w:lang w:eastAsia="en-GB"/>
          <w14:ligatures w14:val="standardContextual"/>
        </w:rPr>
      </w:pPr>
      <w:r>
        <w:t>6.6.8.3.1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_Toc169872638 \h </w:instrText>
      </w:r>
      <w:r>
        <w:fldChar w:fldCharType="separate"/>
      </w:r>
      <w:r>
        <w:t>156</w:t>
      </w:r>
      <w:r>
        <w:fldChar w:fldCharType="end"/>
      </w:r>
    </w:p>
    <w:p w14:paraId="0ECB990F" w14:textId="65C9E9AA" w:rsidR="00A1110B" w:rsidRDefault="00A1110B">
      <w:pPr>
        <w:pStyle w:val="TOC5"/>
        <w:rPr>
          <w:rFonts w:asciiTheme="minorHAnsi" w:eastAsiaTheme="minorEastAsia" w:hAnsiTheme="minorHAnsi" w:cstheme="minorBidi"/>
          <w:kern w:val="2"/>
          <w:sz w:val="24"/>
          <w:szCs w:val="24"/>
          <w:lang w:eastAsia="en-GB"/>
          <w14:ligatures w14:val="standardContextual"/>
        </w:rPr>
      </w:pPr>
      <w:r>
        <w:t>6.6.8.3.2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_Toc169872639 \h </w:instrText>
      </w:r>
      <w:r>
        <w:fldChar w:fldCharType="separate"/>
      </w:r>
      <w:r>
        <w:t>157</w:t>
      </w:r>
      <w:r>
        <w:fldChar w:fldCharType="end"/>
      </w:r>
    </w:p>
    <w:p w14:paraId="33BB80BC" w14:textId="3B6A14D1" w:rsidR="00A1110B" w:rsidRDefault="00A1110B">
      <w:pPr>
        <w:pStyle w:val="TOC5"/>
        <w:rPr>
          <w:rFonts w:asciiTheme="minorHAnsi" w:eastAsiaTheme="minorEastAsia" w:hAnsiTheme="minorHAnsi" w:cstheme="minorBidi"/>
          <w:kern w:val="2"/>
          <w:sz w:val="24"/>
          <w:szCs w:val="24"/>
          <w:lang w:eastAsia="en-GB"/>
          <w14:ligatures w14:val="standardContextual"/>
        </w:rPr>
      </w:pPr>
      <w:r>
        <w:t>6.6.8.3.3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_Toc169872640 \h </w:instrText>
      </w:r>
      <w:r>
        <w:fldChar w:fldCharType="separate"/>
      </w:r>
      <w:r>
        <w:t>157</w:t>
      </w:r>
      <w:r>
        <w:fldChar w:fldCharType="end"/>
      </w:r>
    </w:p>
    <w:p w14:paraId="3B466D2F" w14:textId="13329A04" w:rsidR="00A1110B" w:rsidRDefault="00A1110B">
      <w:pPr>
        <w:pStyle w:val="TOC4"/>
        <w:rPr>
          <w:rFonts w:asciiTheme="minorHAnsi" w:eastAsiaTheme="minorEastAsia" w:hAnsiTheme="minorHAnsi" w:cstheme="minorBidi"/>
          <w:kern w:val="2"/>
          <w:sz w:val="24"/>
          <w:szCs w:val="24"/>
          <w:lang w:eastAsia="en-GB"/>
          <w14:ligatures w14:val="standardContextual"/>
        </w:rPr>
      </w:pPr>
      <w:r>
        <w:t>6.6.8.4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_Toc169872641 \h </w:instrText>
      </w:r>
      <w:r>
        <w:fldChar w:fldCharType="separate"/>
      </w:r>
      <w:r>
        <w:t>157</w:t>
      </w:r>
      <w:r>
        <w:fldChar w:fldCharType="end"/>
      </w:r>
    </w:p>
    <w:p w14:paraId="17D78974" w14:textId="5E5EEE0A" w:rsidR="00A1110B" w:rsidRDefault="00A1110B">
      <w:pPr>
        <w:pStyle w:val="TOC2"/>
        <w:rPr>
          <w:rFonts w:asciiTheme="minorHAnsi" w:eastAsiaTheme="minorEastAsia" w:hAnsiTheme="minorHAnsi" w:cstheme="minorBidi"/>
          <w:kern w:val="2"/>
          <w:sz w:val="24"/>
          <w:szCs w:val="24"/>
          <w:lang w:eastAsia="en-GB"/>
          <w14:ligatures w14:val="standardContextual"/>
        </w:rPr>
      </w:pPr>
      <w:r>
        <w:t>6.6A</w:t>
      </w:r>
      <w:r>
        <w:rPr>
          <w:rFonts w:asciiTheme="minorHAnsi" w:eastAsiaTheme="minorEastAsia" w:hAnsiTheme="minorHAnsi" w:cstheme="minorBidi"/>
          <w:kern w:val="2"/>
          <w:sz w:val="24"/>
          <w:szCs w:val="24"/>
          <w:lang w:eastAsia="en-GB"/>
          <w14:ligatures w14:val="standardContextual"/>
        </w:rPr>
        <w:tab/>
      </w:r>
      <w:r>
        <w:t>Beam correspondence for CA</w:t>
      </w:r>
      <w:r>
        <w:tab/>
      </w:r>
      <w:r>
        <w:fldChar w:fldCharType="begin"/>
      </w:r>
      <w:r>
        <w:instrText xml:space="preserve"> PAGEREF _Toc169872642 \h </w:instrText>
      </w:r>
      <w:r>
        <w:fldChar w:fldCharType="separate"/>
      </w:r>
      <w:r>
        <w:t>158</w:t>
      </w:r>
      <w:r>
        <w:fldChar w:fldCharType="end"/>
      </w:r>
    </w:p>
    <w:p w14:paraId="42C0F7C3" w14:textId="26BDF67B" w:rsidR="00A1110B" w:rsidRDefault="00A1110B">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Receiver characteristics</w:t>
      </w:r>
      <w:r>
        <w:tab/>
      </w:r>
      <w:r>
        <w:fldChar w:fldCharType="begin"/>
      </w:r>
      <w:r>
        <w:instrText xml:space="preserve"> PAGEREF _Toc169872643 \h </w:instrText>
      </w:r>
      <w:r>
        <w:fldChar w:fldCharType="separate"/>
      </w:r>
      <w:r>
        <w:t>159</w:t>
      </w:r>
      <w:r>
        <w:fldChar w:fldCharType="end"/>
      </w:r>
    </w:p>
    <w:p w14:paraId="7FEDDEC2" w14:textId="79A0D4E0" w:rsidR="00A1110B" w:rsidRDefault="00A1110B">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_Toc169872644 \h </w:instrText>
      </w:r>
      <w:r>
        <w:fldChar w:fldCharType="separate"/>
      </w:r>
      <w:r>
        <w:t>159</w:t>
      </w:r>
      <w:r>
        <w:fldChar w:fldCharType="end"/>
      </w:r>
    </w:p>
    <w:p w14:paraId="6387C065" w14:textId="1B5BD2E1" w:rsidR="00A1110B" w:rsidRDefault="00A1110B">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Diversity characteristics</w:t>
      </w:r>
      <w:r>
        <w:tab/>
      </w:r>
      <w:r>
        <w:fldChar w:fldCharType="begin"/>
      </w:r>
      <w:r>
        <w:instrText xml:space="preserve"> PAGEREF _Toc169872645 \h </w:instrText>
      </w:r>
      <w:r>
        <w:fldChar w:fldCharType="separate"/>
      </w:r>
      <w:r>
        <w:t>159</w:t>
      </w:r>
      <w:r>
        <w:fldChar w:fldCharType="end"/>
      </w:r>
    </w:p>
    <w:p w14:paraId="69ECCFB6" w14:textId="7D7B5FB8" w:rsidR="00A1110B" w:rsidRDefault="00A1110B">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Reference sensitivity</w:t>
      </w:r>
      <w:r>
        <w:tab/>
      </w:r>
      <w:r>
        <w:fldChar w:fldCharType="begin"/>
      </w:r>
      <w:r>
        <w:instrText xml:space="preserve"> PAGEREF _Toc169872646 \h </w:instrText>
      </w:r>
      <w:r>
        <w:fldChar w:fldCharType="separate"/>
      </w:r>
      <w:r>
        <w:t>159</w:t>
      </w:r>
      <w:r>
        <w:fldChar w:fldCharType="end"/>
      </w:r>
    </w:p>
    <w:p w14:paraId="3CE95DF9" w14:textId="6F5D7943" w:rsidR="00A1110B" w:rsidRDefault="00A1110B">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_Toc169872647 \h </w:instrText>
      </w:r>
      <w:r>
        <w:fldChar w:fldCharType="separate"/>
      </w:r>
      <w:r>
        <w:t>159</w:t>
      </w:r>
      <w:r>
        <w:fldChar w:fldCharType="end"/>
      </w:r>
    </w:p>
    <w:p w14:paraId="5FC6DFAA" w14:textId="1D765C42" w:rsidR="00A1110B" w:rsidRDefault="00A1110B">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Reference sensitivity power level</w:t>
      </w:r>
      <w:r>
        <w:tab/>
      </w:r>
      <w:r>
        <w:fldChar w:fldCharType="begin"/>
      </w:r>
      <w:r>
        <w:instrText xml:space="preserve"> PAGEREF _Toc169872648 \h </w:instrText>
      </w:r>
      <w:r>
        <w:fldChar w:fldCharType="separate"/>
      </w:r>
      <w:r>
        <w:t>159</w:t>
      </w:r>
      <w:r>
        <w:fldChar w:fldCharType="end"/>
      </w:r>
    </w:p>
    <w:p w14:paraId="6B7F5E2A" w14:textId="27A7FF53" w:rsidR="00A1110B" w:rsidRDefault="00A1110B">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Reference sensitivity power level for power class 1</w:t>
      </w:r>
      <w:r>
        <w:tab/>
      </w:r>
      <w:r>
        <w:fldChar w:fldCharType="begin"/>
      </w:r>
      <w:r>
        <w:instrText xml:space="preserve"> PAGEREF _Toc169872649 \h </w:instrText>
      </w:r>
      <w:r>
        <w:fldChar w:fldCharType="separate"/>
      </w:r>
      <w:r>
        <w:t>159</w:t>
      </w:r>
      <w:r>
        <w:fldChar w:fldCharType="end"/>
      </w:r>
    </w:p>
    <w:p w14:paraId="104C5032" w14:textId="68E72B30" w:rsidR="00A1110B" w:rsidRDefault="00A1110B">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Reference sensitivity power level for power class 2</w:t>
      </w:r>
      <w:r>
        <w:tab/>
      </w:r>
      <w:r>
        <w:fldChar w:fldCharType="begin"/>
      </w:r>
      <w:r>
        <w:instrText xml:space="preserve"> PAGEREF _Toc169872650 \h </w:instrText>
      </w:r>
      <w:r>
        <w:fldChar w:fldCharType="separate"/>
      </w:r>
      <w:r>
        <w:t>160</w:t>
      </w:r>
      <w:r>
        <w:fldChar w:fldCharType="end"/>
      </w:r>
    </w:p>
    <w:p w14:paraId="5AAD4709" w14:textId="28B8B3FF" w:rsidR="00A1110B" w:rsidRDefault="00A1110B">
      <w:pPr>
        <w:pStyle w:val="TOC4"/>
        <w:rPr>
          <w:rFonts w:asciiTheme="minorHAnsi" w:eastAsiaTheme="minorEastAsia" w:hAnsiTheme="minorHAnsi" w:cstheme="minorBidi"/>
          <w:kern w:val="2"/>
          <w:sz w:val="24"/>
          <w:szCs w:val="24"/>
          <w:lang w:eastAsia="en-GB"/>
          <w14:ligatures w14:val="standardContextual"/>
        </w:rPr>
      </w:pPr>
      <w:r>
        <w:t>7.3.2.3</w:t>
      </w:r>
      <w:r>
        <w:rPr>
          <w:rFonts w:asciiTheme="minorHAnsi" w:eastAsiaTheme="minorEastAsia" w:hAnsiTheme="minorHAnsi" w:cstheme="minorBidi"/>
          <w:kern w:val="2"/>
          <w:sz w:val="24"/>
          <w:szCs w:val="24"/>
          <w:lang w:eastAsia="en-GB"/>
          <w14:ligatures w14:val="standardContextual"/>
        </w:rPr>
        <w:tab/>
      </w:r>
      <w:r>
        <w:t>Reference sensitivity power level for power class 3</w:t>
      </w:r>
      <w:r>
        <w:tab/>
      </w:r>
      <w:r>
        <w:fldChar w:fldCharType="begin"/>
      </w:r>
      <w:r>
        <w:instrText xml:space="preserve"> PAGEREF _Toc169872651 \h </w:instrText>
      </w:r>
      <w:r>
        <w:fldChar w:fldCharType="separate"/>
      </w:r>
      <w:r>
        <w:t>160</w:t>
      </w:r>
      <w:r>
        <w:fldChar w:fldCharType="end"/>
      </w:r>
    </w:p>
    <w:p w14:paraId="448AF8F0" w14:textId="185A0468" w:rsidR="00A1110B" w:rsidRDefault="00A1110B">
      <w:pPr>
        <w:pStyle w:val="TOC4"/>
        <w:rPr>
          <w:rFonts w:asciiTheme="minorHAnsi" w:eastAsiaTheme="minorEastAsia" w:hAnsiTheme="minorHAnsi" w:cstheme="minorBidi"/>
          <w:kern w:val="2"/>
          <w:sz w:val="24"/>
          <w:szCs w:val="24"/>
          <w:lang w:eastAsia="en-GB"/>
          <w14:ligatures w14:val="standardContextual"/>
        </w:rPr>
      </w:pPr>
      <w:r>
        <w:t>7.3.2.4</w:t>
      </w:r>
      <w:r>
        <w:rPr>
          <w:rFonts w:asciiTheme="minorHAnsi" w:eastAsiaTheme="minorEastAsia" w:hAnsiTheme="minorHAnsi" w:cstheme="minorBidi"/>
          <w:kern w:val="2"/>
          <w:sz w:val="24"/>
          <w:szCs w:val="24"/>
          <w:lang w:eastAsia="en-GB"/>
          <w14:ligatures w14:val="standardContextual"/>
        </w:rPr>
        <w:tab/>
      </w:r>
      <w:r>
        <w:t>Reference sensitivity power level for power class 4</w:t>
      </w:r>
      <w:r>
        <w:tab/>
      </w:r>
      <w:r>
        <w:fldChar w:fldCharType="begin"/>
      </w:r>
      <w:r>
        <w:instrText xml:space="preserve"> PAGEREF _Toc169872652 \h </w:instrText>
      </w:r>
      <w:r>
        <w:fldChar w:fldCharType="separate"/>
      </w:r>
      <w:r>
        <w:t>161</w:t>
      </w:r>
      <w:r>
        <w:fldChar w:fldCharType="end"/>
      </w:r>
    </w:p>
    <w:p w14:paraId="227CF2C5" w14:textId="5E51564D" w:rsidR="00A1110B" w:rsidRDefault="00A1110B">
      <w:pPr>
        <w:pStyle w:val="TOC4"/>
        <w:rPr>
          <w:rFonts w:asciiTheme="minorHAnsi" w:eastAsiaTheme="minorEastAsia" w:hAnsiTheme="minorHAnsi" w:cstheme="minorBidi"/>
          <w:kern w:val="2"/>
          <w:sz w:val="24"/>
          <w:szCs w:val="24"/>
          <w:lang w:eastAsia="en-GB"/>
          <w14:ligatures w14:val="standardContextual"/>
        </w:rPr>
      </w:pPr>
      <w:r>
        <w:t>7.3.2.5</w:t>
      </w:r>
      <w:r>
        <w:rPr>
          <w:rFonts w:asciiTheme="minorHAnsi" w:eastAsiaTheme="minorEastAsia" w:hAnsiTheme="minorHAnsi" w:cstheme="minorBidi"/>
          <w:kern w:val="2"/>
          <w:sz w:val="24"/>
          <w:szCs w:val="24"/>
          <w:lang w:eastAsia="en-GB"/>
          <w14:ligatures w14:val="standardContextual"/>
        </w:rPr>
        <w:tab/>
      </w:r>
      <w:r>
        <w:t>Reference sensitivity power level for power class 5</w:t>
      </w:r>
      <w:r>
        <w:tab/>
      </w:r>
      <w:r>
        <w:fldChar w:fldCharType="begin"/>
      </w:r>
      <w:r>
        <w:instrText xml:space="preserve"> PAGEREF _Toc169872653 \h </w:instrText>
      </w:r>
      <w:r>
        <w:fldChar w:fldCharType="separate"/>
      </w:r>
      <w:r>
        <w:t>161</w:t>
      </w:r>
      <w:r>
        <w:fldChar w:fldCharType="end"/>
      </w:r>
    </w:p>
    <w:p w14:paraId="2E7A3267" w14:textId="19DC0530" w:rsidR="00A1110B" w:rsidRDefault="00A1110B">
      <w:pPr>
        <w:pStyle w:val="TOC4"/>
        <w:rPr>
          <w:rFonts w:asciiTheme="minorHAnsi" w:eastAsiaTheme="minorEastAsia" w:hAnsiTheme="minorHAnsi" w:cstheme="minorBidi"/>
          <w:kern w:val="2"/>
          <w:sz w:val="24"/>
          <w:szCs w:val="24"/>
          <w:lang w:eastAsia="en-GB"/>
          <w14:ligatures w14:val="standardContextual"/>
        </w:rPr>
      </w:pPr>
      <w:r>
        <w:t>7.3.2.6</w:t>
      </w:r>
      <w:r>
        <w:rPr>
          <w:rFonts w:asciiTheme="minorHAnsi" w:eastAsiaTheme="minorEastAsia" w:hAnsiTheme="minorHAnsi" w:cstheme="minorBidi"/>
          <w:kern w:val="2"/>
          <w:sz w:val="24"/>
          <w:szCs w:val="24"/>
          <w:lang w:eastAsia="en-GB"/>
          <w14:ligatures w14:val="standardContextual"/>
        </w:rPr>
        <w:tab/>
      </w:r>
      <w:r>
        <w:t>Reference sensitivity power level for power class 6</w:t>
      </w:r>
      <w:r>
        <w:tab/>
      </w:r>
      <w:r>
        <w:fldChar w:fldCharType="begin"/>
      </w:r>
      <w:r>
        <w:instrText xml:space="preserve"> PAGEREF _Toc169872654 \h </w:instrText>
      </w:r>
      <w:r>
        <w:fldChar w:fldCharType="separate"/>
      </w:r>
      <w:r>
        <w:t>162</w:t>
      </w:r>
      <w:r>
        <w:fldChar w:fldCharType="end"/>
      </w:r>
    </w:p>
    <w:p w14:paraId="20EC7429" w14:textId="6051C9FE" w:rsidR="00A1110B" w:rsidRDefault="00A1110B">
      <w:pPr>
        <w:pStyle w:val="TOC4"/>
        <w:rPr>
          <w:rFonts w:asciiTheme="minorHAnsi" w:eastAsiaTheme="minorEastAsia" w:hAnsiTheme="minorHAnsi" w:cstheme="minorBidi"/>
          <w:kern w:val="2"/>
          <w:sz w:val="24"/>
          <w:szCs w:val="24"/>
          <w:lang w:eastAsia="en-GB"/>
          <w14:ligatures w14:val="standardContextual"/>
        </w:rPr>
      </w:pPr>
      <w:r>
        <w:t>7.3.2.7</w:t>
      </w:r>
      <w:r>
        <w:rPr>
          <w:rFonts w:asciiTheme="minorHAnsi" w:eastAsiaTheme="minorEastAsia" w:hAnsiTheme="minorHAnsi" w:cstheme="minorBidi"/>
          <w:kern w:val="2"/>
          <w:sz w:val="24"/>
          <w:szCs w:val="24"/>
          <w:lang w:eastAsia="en-GB"/>
          <w14:ligatures w14:val="standardContextual"/>
        </w:rPr>
        <w:tab/>
      </w:r>
      <w:r>
        <w:t>Reference sensitivity power level for power class 7</w:t>
      </w:r>
      <w:r>
        <w:tab/>
      </w:r>
      <w:r>
        <w:fldChar w:fldCharType="begin"/>
      </w:r>
      <w:r>
        <w:instrText xml:space="preserve"> PAGEREF _Toc169872655 \h </w:instrText>
      </w:r>
      <w:r>
        <w:fldChar w:fldCharType="separate"/>
      </w:r>
      <w:r>
        <w:t>162</w:t>
      </w:r>
      <w:r>
        <w:fldChar w:fldCharType="end"/>
      </w:r>
    </w:p>
    <w:p w14:paraId="2A30FB19" w14:textId="44A9D68D" w:rsidR="00A1110B" w:rsidRDefault="00A1110B">
      <w:pPr>
        <w:pStyle w:val="TOC3"/>
        <w:rPr>
          <w:rFonts w:asciiTheme="minorHAnsi" w:eastAsiaTheme="minorEastAsia" w:hAnsiTheme="minorHAnsi" w:cstheme="minorBidi"/>
          <w:kern w:val="2"/>
          <w:sz w:val="24"/>
          <w:szCs w:val="24"/>
          <w:lang w:eastAsia="en-GB"/>
          <w14:ligatures w14:val="standardContextual"/>
        </w:rPr>
      </w:pPr>
      <w:r w:rsidRPr="00567B99">
        <w:rPr>
          <w:snapToGrid w:val="0"/>
        </w:rPr>
        <w:t>7.3.3</w:t>
      </w:r>
      <w:r>
        <w:rPr>
          <w:rFonts w:asciiTheme="minorHAnsi" w:eastAsiaTheme="minorEastAsia" w:hAnsiTheme="minorHAnsi" w:cstheme="minorBidi"/>
          <w:kern w:val="2"/>
          <w:sz w:val="24"/>
          <w:szCs w:val="24"/>
          <w:lang w:eastAsia="en-GB"/>
          <w14:ligatures w14:val="standardContextual"/>
        </w:rPr>
        <w:tab/>
      </w:r>
      <w:r w:rsidRPr="00567B99">
        <w:rPr>
          <w:snapToGrid w:val="0"/>
        </w:rPr>
        <w:t>Void</w:t>
      </w:r>
      <w:r>
        <w:tab/>
      </w:r>
      <w:r>
        <w:fldChar w:fldCharType="begin"/>
      </w:r>
      <w:r>
        <w:instrText xml:space="preserve"> PAGEREF _Toc169872656 \h </w:instrText>
      </w:r>
      <w:r>
        <w:fldChar w:fldCharType="separate"/>
      </w:r>
      <w:r>
        <w:t>163</w:t>
      </w:r>
      <w:r>
        <w:fldChar w:fldCharType="end"/>
      </w:r>
    </w:p>
    <w:p w14:paraId="341DBC62" w14:textId="086D3BEC" w:rsidR="00A1110B" w:rsidRDefault="00A1110B">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EIS spherical coverage</w:t>
      </w:r>
      <w:r>
        <w:tab/>
      </w:r>
      <w:r>
        <w:fldChar w:fldCharType="begin"/>
      </w:r>
      <w:r>
        <w:instrText xml:space="preserve"> PAGEREF _Toc169872657 \h </w:instrText>
      </w:r>
      <w:r>
        <w:fldChar w:fldCharType="separate"/>
      </w:r>
      <w:r>
        <w:t>163</w:t>
      </w:r>
      <w:r>
        <w:fldChar w:fldCharType="end"/>
      </w:r>
    </w:p>
    <w:p w14:paraId="73D0CE52" w14:textId="539597A4"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Malgun Gothic"/>
        </w:rPr>
        <w:t>7.3.4.1</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EIS spherical coverage for power class 1</w:t>
      </w:r>
      <w:r>
        <w:tab/>
      </w:r>
      <w:r>
        <w:fldChar w:fldCharType="begin"/>
      </w:r>
      <w:r>
        <w:instrText xml:space="preserve"> PAGEREF _Toc169872658 \h </w:instrText>
      </w:r>
      <w:r>
        <w:fldChar w:fldCharType="separate"/>
      </w:r>
      <w:r>
        <w:t>163</w:t>
      </w:r>
      <w:r>
        <w:fldChar w:fldCharType="end"/>
      </w:r>
    </w:p>
    <w:p w14:paraId="2C880E03" w14:textId="74B266B6"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Malgun Gothic"/>
        </w:rPr>
        <w:t>7.3.4.2</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EIS spherical coverage for power class 2</w:t>
      </w:r>
      <w:r>
        <w:tab/>
      </w:r>
      <w:r>
        <w:fldChar w:fldCharType="begin"/>
      </w:r>
      <w:r>
        <w:instrText xml:space="preserve"> PAGEREF _Toc169872659 \h </w:instrText>
      </w:r>
      <w:r>
        <w:fldChar w:fldCharType="separate"/>
      </w:r>
      <w:r>
        <w:t>163</w:t>
      </w:r>
      <w:r>
        <w:fldChar w:fldCharType="end"/>
      </w:r>
    </w:p>
    <w:p w14:paraId="7A8E440E" w14:textId="5FFB084B" w:rsidR="00A1110B" w:rsidRDefault="00A1110B">
      <w:pPr>
        <w:pStyle w:val="TOC4"/>
        <w:rPr>
          <w:rFonts w:asciiTheme="minorHAnsi" w:eastAsiaTheme="minorEastAsia" w:hAnsiTheme="minorHAnsi" w:cstheme="minorBidi"/>
          <w:kern w:val="2"/>
          <w:sz w:val="24"/>
          <w:szCs w:val="24"/>
          <w:lang w:eastAsia="en-GB"/>
          <w14:ligatures w14:val="standardContextual"/>
        </w:rPr>
      </w:pPr>
      <w:r>
        <w:t>7.3.4.3</w:t>
      </w:r>
      <w:r>
        <w:rPr>
          <w:rFonts w:asciiTheme="minorHAnsi" w:eastAsiaTheme="minorEastAsia" w:hAnsiTheme="minorHAnsi" w:cstheme="minorBidi"/>
          <w:kern w:val="2"/>
          <w:sz w:val="24"/>
          <w:szCs w:val="24"/>
          <w:lang w:eastAsia="en-GB"/>
          <w14:ligatures w14:val="standardContextual"/>
        </w:rPr>
        <w:tab/>
      </w:r>
      <w:r>
        <w:t>EIS spherical coverage for power class 3</w:t>
      </w:r>
      <w:r>
        <w:tab/>
      </w:r>
      <w:r>
        <w:fldChar w:fldCharType="begin"/>
      </w:r>
      <w:r>
        <w:instrText xml:space="preserve"> PAGEREF _Toc169872660 \h </w:instrText>
      </w:r>
      <w:r>
        <w:fldChar w:fldCharType="separate"/>
      </w:r>
      <w:r>
        <w:t>164</w:t>
      </w:r>
      <w:r>
        <w:fldChar w:fldCharType="end"/>
      </w:r>
    </w:p>
    <w:p w14:paraId="3ED5CB6A" w14:textId="3F3FC76D"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Malgun Gothic"/>
        </w:rPr>
        <w:t>7.3.4.4</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EIS spherical coverage for power class 4</w:t>
      </w:r>
      <w:r>
        <w:tab/>
      </w:r>
      <w:r>
        <w:fldChar w:fldCharType="begin"/>
      </w:r>
      <w:r>
        <w:instrText xml:space="preserve"> PAGEREF _Toc169872661 \h </w:instrText>
      </w:r>
      <w:r>
        <w:fldChar w:fldCharType="separate"/>
      </w:r>
      <w:r>
        <w:t>164</w:t>
      </w:r>
      <w:r>
        <w:fldChar w:fldCharType="end"/>
      </w:r>
    </w:p>
    <w:p w14:paraId="2AE984F0" w14:textId="7A656F17"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Malgun Gothic"/>
        </w:rPr>
        <w:t>7.3.4.5</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EIS spherical coverage for power class 5</w:t>
      </w:r>
      <w:r>
        <w:tab/>
      </w:r>
      <w:r>
        <w:fldChar w:fldCharType="begin"/>
      </w:r>
      <w:r>
        <w:instrText xml:space="preserve"> PAGEREF _Toc169872662 \h </w:instrText>
      </w:r>
      <w:r>
        <w:fldChar w:fldCharType="separate"/>
      </w:r>
      <w:r>
        <w:t>165</w:t>
      </w:r>
      <w:r>
        <w:fldChar w:fldCharType="end"/>
      </w:r>
    </w:p>
    <w:p w14:paraId="5B9DC673" w14:textId="174BC9AE"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Malgun Gothic"/>
        </w:rPr>
        <w:t>7.3.4.6</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EIS spherical coverage for power class 6</w:t>
      </w:r>
      <w:r>
        <w:tab/>
      </w:r>
      <w:r>
        <w:fldChar w:fldCharType="begin"/>
      </w:r>
      <w:r>
        <w:instrText xml:space="preserve"> PAGEREF _Toc169872663 \h </w:instrText>
      </w:r>
      <w:r>
        <w:fldChar w:fldCharType="separate"/>
      </w:r>
      <w:r>
        <w:t>165</w:t>
      </w:r>
      <w:r>
        <w:fldChar w:fldCharType="end"/>
      </w:r>
    </w:p>
    <w:p w14:paraId="4ED30CC2" w14:textId="6C81E7A3" w:rsidR="00A1110B" w:rsidRDefault="00A1110B">
      <w:pPr>
        <w:pStyle w:val="TOC4"/>
        <w:rPr>
          <w:rFonts w:asciiTheme="minorHAnsi" w:eastAsiaTheme="minorEastAsia" w:hAnsiTheme="minorHAnsi" w:cstheme="minorBidi"/>
          <w:kern w:val="2"/>
          <w:sz w:val="24"/>
          <w:szCs w:val="24"/>
          <w:lang w:eastAsia="en-GB"/>
          <w14:ligatures w14:val="standardContextual"/>
        </w:rPr>
      </w:pPr>
      <w:r>
        <w:t>7.3.4.7</w:t>
      </w:r>
      <w:r>
        <w:rPr>
          <w:rFonts w:asciiTheme="minorHAnsi" w:eastAsiaTheme="minorEastAsia" w:hAnsiTheme="minorHAnsi" w:cstheme="minorBidi"/>
          <w:kern w:val="2"/>
          <w:sz w:val="24"/>
          <w:szCs w:val="24"/>
          <w:lang w:eastAsia="en-GB"/>
          <w14:ligatures w14:val="standardContextual"/>
        </w:rPr>
        <w:tab/>
      </w:r>
      <w:r>
        <w:t>EIS spherical coverage for power class 7</w:t>
      </w:r>
      <w:r>
        <w:tab/>
      </w:r>
      <w:r>
        <w:fldChar w:fldCharType="begin"/>
      </w:r>
      <w:r>
        <w:instrText xml:space="preserve"> PAGEREF _Toc169872664 \h </w:instrText>
      </w:r>
      <w:r>
        <w:fldChar w:fldCharType="separate"/>
      </w:r>
      <w:r>
        <w:t>165</w:t>
      </w:r>
      <w:r>
        <w:fldChar w:fldCharType="end"/>
      </w:r>
    </w:p>
    <w:p w14:paraId="119D464C" w14:textId="25C87868" w:rsidR="00A1110B" w:rsidRDefault="00A1110B">
      <w:pPr>
        <w:pStyle w:val="TOC2"/>
        <w:rPr>
          <w:rFonts w:asciiTheme="minorHAnsi" w:eastAsiaTheme="minorEastAsia" w:hAnsiTheme="minorHAnsi" w:cstheme="minorBidi"/>
          <w:kern w:val="2"/>
          <w:sz w:val="24"/>
          <w:szCs w:val="24"/>
          <w:lang w:eastAsia="en-GB"/>
          <w14:ligatures w14:val="standardContextual"/>
        </w:rPr>
      </w:pPr>
      <w:r>
        <w:t>7.3A</w:t>
      </w:r>
      <w:r>
        <w:rPr>
          <w:rFonts w:asciiTheme="minorHAnsi" w:eastAsiaTheme="minorEastAsia" w:hAnsiTheme="minorHAnsi" w:cstheme="minorBidi"/>
          <w:kern w:val="2"/>
          <w:sz w:val="24"/>
          <w:szCs w:val="24"/>
          <w:lang w:eastAsia="en-GB"/>
          <w14:ligatures w14:val="standardContextual"/>
        </w:rPr>
        <w:tab/>
      </w:r>
      <w:r>
        <w:t>Reference sensitivity for DL CA</w:t>
      </w:r>
      <w:r>
        <w:tab/>
      </w:r>
      <w:r>
        <w:fldChar w:fldCharType="begin"/>
      </w:r>
      <w:r>
        <w:instrText xml:space="preserve"> PAGEREF _Toc169872665 \h </w:instrText>
      </w:r>
      <w:r>
        <w:fldChar w:fldCharType="separate"/>
      </w:r>
      <w:r>
        <w:t>166</w:t>
      </w:r>
      <w:r>
        <w:fldChar w:fldCharType="end"/>
      </w:r>
    </w:p>
    <w:p w14:paraId="599E8097" w14:textId="1A6EC1F3" w:rsidR="00A1110B" w:rsidRDefault="00A1110B">
      <w:pPr>
        <w:pStyle w:val="TOC3"/>
        <w:rPr>
          <w:rFonts w:asciiTheme="minorHAnsi" w:eastAsiaTheme="minorEastAsia" w:hAnsiTheme="minorHAnsi" w:cstheme="minorBidi"/>
          <w:kern w:val="2"/>
          <w:sz w:val="24"/>
          <w:szCs w:val="24"/>
          <w:lang w:eastAsia="en-GB"/>
          <w14:ligatures w14:val="standardContextual"/>
        </w:rPr>
      </w:pPr>
      <w:r>
        <w:t>7.3A.1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_Toc169872666 \h </w:instrText>
      </w:r>
      <w:r>
        <w:fldChar w:fldCharType="separate"/>
      </w:r>
      <w:r>
        <w:t>166</w:t>
      </w:r>
      <w:r>
        <w:fldChar w:fldCharType="end"/>
      </w:r>
    </w:p>
    <w:p w14:paraId="30B7F66D" w14:textId="39AC259C" w:rsidR="00A1110B" w:rsidRDefault="00A1110B">
      <w:pPr>
        <w:pStyle w:val="TOC3"/>
        <w:rPr>
          <w:rFonts w:asciiTheme="minorHAnsi" w:eastAsiaTheme="minorEastAsia" w:hAnsiTheme="minorHAnsi" w:cstheme="minorBidi"/>
          <w:kern w:val="2"/>
          <w:sz w:val="24"/>
          <w:szCs w:val="24"/>
          <w:lang w:eastAsia="en-GB"/>
          <w14:ligatures w14:val="standardContextual"/>
        </w:rPr>
      </w:pPr>
      <w:r>
        <w:t>7.3A.2</w:t>
      </w:r>
      <w:r>
        <w:rPr>
          <w:rFonts w:asciiTheme="minorHAnsi" w:eastAsiaTheme="minorEastAsia" w:hAnsiTheme="minorHAnsi" w:cstheme="minorBidi"/>
          <w:kern w:val="2"/>
          <w:sz w:val="24"/>
          <w:szCs w:val="24"/>
          <w:lang w:eastAsia="en-GB"/>
          <w14:ligatures w14:val="standardContextual"/>
        </w:rPr>
        <w:tab/>
      </w:r>
      <w:r>
        <w:t>Reference sensitivity power level for CA</w:t>
      </w:r>
      <w:r>
        <w:tab/>
      </w:r>
      <w:r>
        <w:fldChar w:fldCharType="begin"/>
      </w:r>
      <w:r>
        <w:instrText xml:space="preserve"> PAGEREF _Toc169872667 \h </w:instrText>
      </w:r>
      <w:r>
        <w:fldChar w:fldCharType="separate"/>
      </w:r>
      <w:r>
        <w:t>166</w:t>
      </w:r>
      <w:r>
        <w:fldChar w:fldCharType="end"/>
      </w:r>
    </w:p>
    <w:p w14:paraId="1C7577B6" w14:textId="76877BB2" w:rsidR="00A1110B" w:rsidRDefault="00A1110B">
      <w:pPr>
        <w:pStyle w:val="TOC4"/>
        <w:rPr>
          <w:rFonts w:asciiTheme="minorHAnsi" w:eastAsiaTheme="minorEastAsia" w:hAnsiTheme="minorHAnsi" w:cstheme="minorBidi"/>
          <w:kern w:val="2"/>
          <w:sz w:val="24"/>
          <w:szCs w:val="24"/>
          <w:lang w:eastAsia="en-GB"/>
          <w14:ligatures w14:val="standardContextual"/>
        </w:rPr>
      </w:pPr>
      <w:r>
        <w:t>7.3A.2.1</w:t>
      </w:r>
      <w:r>
        <w:rPr>
          <w:rFonts w:asciiTheme="minorHAnsi" w:eastAsiaTheme="minorEastAsia" w:hAnsiTheme="minorHAnsi" w:cstheme="minorBidi"/>
          <w:kern w:val="2"/>
          <w:sz w:val="24"/>
          <w:szCs w:val="24"/>
          <w:lang w:eastAsia="en-GB"/>
          <w14:ligatures w14:val="standardContextual"/>
        </w:rPr>
        <w:tab/>
      </w:r>
      <w:r>
        <w:t>Intra-band contiguous CA</w:t>
      </w:r>
      <w:r>
        <w:tab/>
      </w:r>
      <w:r>
        <w:fldChar w:fldCharType="begin"/>
      </w:r>
      <w:r>
        <w:instrText xml:space="preserve"> PAGEREF _Toc169872668 \h </w:instrText>
      </w:r>
      <w:r>
        <w:fldChar w:fldCharType="separate"/>
      </w:r>
      <w:r>
        <w:t>166</w:t>
      </w:r>
      <w:r>
        <w:fldChar w:fldCharType="end"/>
      </w:r>
    </w:p>
    <w:p w14:paraId="617E38DD" w14:textId="429CFCB5"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Malgun Gothic"/>
        </w:rPr>
        <w:t>7.3A.2.3</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Inter-band CA</w:t>
      </w:r>
      <w:r>
        <w:tab/>
      </w:r>
      <w:r>
        <w:fldChar w:fldCharType="begin"/>
      </w:r>
      <w:r>
        <w:instrText xml:space="preserve"> PAGEREF _Toc169872669 \h </w:instrText>
      </w:r>
      <w:r>
        <w:fldChar w:fldCharType="separate"/>
      </w:r>
      <w:r>
        <w:t>167</w:t>
      </w:r>
      <w:r>
        <w:fldChar w:fldCharType="end"/>
      </w:r>
    </w:p>
    <w:p w14:paraId="42585585" w14:textId="527CB030" w:rsidR="00A1110B" w:rsidRDefault="00A1110B">
      <w:pPr>
        <w:pStyle w:val="TOC3"/>
        <w:rPr>
          <w:rFonts w:asciiTheme="minorHAnsi" w:eastAsiaTheme="minorEastAsia" w:hAnsiTheme="minorHAnsi" w:cstheme="minorBidi"/>
          <w:kern w:val="2"/>
          <w:sz w:val="24"/>
          <w:szCs w:val="24"/>
          <w:lang w:eastAsia="en-GB"/>
          <w14:ligatures w14:val="standardContextual"/>
        </w:rPr>
      </w:pPr>
      <w:r>
        <w:t>7.3A.3</w:t>
      </w:r>
      <w:r>
        <w:rPr>
          <w:rFonts w:asciiTheme="minorHAnsi" w:eastAsiaTheme="minorEastAsia" w:hAnsiTheme="minorHAnsi" w:cstheme="minorBidi"/>
          <w:kern w:val="2"/>
          <w:sz w:val="24"/>
          <w:szCs w:val="24"/>
          <w:lang w:eastAsia="en-GB"/>
          <w14:ligatures w14:val="standardContextual"/>
        </w:rPr>
        <w:tab/>
      </w:r>
      <w:r>
        <w:t>EIS spherical coverage for DL CA</w:t>
      </w:r>
      <w:r>
        <w:tab/>
      </w:r>
      <w:r>
        <w:fldChar w:fldCharType="begin"/>
      </w:r>
      <w:r>
        <w:instrText xml:space="preserve"> PAGEREF _Toc169872670 \h </w:instrText>
      </w:r>
      <w:r>
        <w:fldChar w:fldCharType="separate"/>
      </w:r>
      <w:r>
        <w:t>167</w:t>
      </w:r>
      <w:r>
        <w:fldChar w:fldCharType="end"/>
      </w:r>
    </w:p>
    <w:p w14:paraId="51D5A3FC" w14:textId="166E486C"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lang w:val="en-US"/>
        </w:rPr>
        <w:t>7.3A.3.1</w:t>
      </w:r>
      <w:r>
        <w:rPr>
          <w:rFonts w:asciiTheme="minorHAnsi" w:eastAsiaTheme="minorEastAsia" w:hAnsiTheme="minorHAnsi" w:cstheme="minorBidi"/>
          <w:kern w:val="2"/>
          <w:sz w:val="24"/>
          <w:szCs w:val="24"/>
          <w:lang w:eastAsia="en-GB"/>
          <w14:ligatures w14:val="standardContextual"/>
        </w:rPr>
        <w:tab/>
      </w:r>
      <w:r w:rsidRPr="00567B99">
        <w:rPr>
          <w:lang w:val="en-US"/>
        </w:rPr>
        <w:t>Void</w:t>
      </w:r>
      <w:r>
        <w:tab/>
      </w:r>
      <w:r>
        <w:fldChar w:fldCharType="begin"/>
      </w:r>
      <w:r>
        <w:instrText xml:space="preserve"> PAGEREF _Toc169872671 \h </w:instrText>
      </w:r>
      <w:r>
        <w:fldChar w:fldCharType="separate"/>
      </w:r>
      <w:r>
        <w:t>167</w:t>
      </w:r>
      <w:r>
        <w:fldChar w:fldCharType="end"/>
      </w:r>
    </w:p>
    <w:p w14:paraId="0C00DE21" w14:textId="5B9753B8"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lang w:val="en-US"/>
        </w:rPr>
        <w:t>7.3A.3.2</w:t>
      </w:r>
      <w:r>
        <w:rPr>
          <w:rFonts w:asciiTheme="minorHAnsi" w:eastAsiaTheme="minorEastAsia" w:hAnsiTheme="minorHAnsi" w:cstheme="minorBidi"/>
          <w:kern w:val="2"/>
          <w:sz w:val="24"/>
          <w:szCs w:val="24"/>
          <w:lang w:eastAsia="en-GB"/>
          <w14:ligatures w14:val="standardContextual"/>
        </w:rPr>
        <w:tab/>
      </w:r>
      <w:r w:rsidRPr="00567B99">
        <w:rPr>
          <w:lang w:val="en-US"/>
        </w:rPr>
        <w:t>Void</w:t>
      </w:r>
      <w:r>
        <w:tab/>
      </w:r>
      <w:r>
        <w:fldChar w:fldCharType="begin"/>
      </w:r>
      <w:r>
        <w:instrText xml:space="preserve"> PAGEREF _Toc169872672 \h </w:instrText>
      </w:r>
      <w:r>
        <w:fldChar w:fldCharType="separate"/>
      </w:r>
      <w:r>
        <w:t>167</w:t>
      </w:r>
      <w:r>
        <w:fldChar w:fldCharType="end"/>
      </w:r>
    </w:p>
    <w:p w14:paraId="18565AD4" w14:textId="6899EE15"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lang w:val="en-US"/>
        </w:rPr>
        <w:t>7.3A.3.3</w:t>
      </w:r>
      <w:r>
        <w:rPr>
          <w:rFonts w:asciiTheme="minorHAnsi" w:eastAsiaTheme="minorEastAsia" w:hAnsiTheme="minorHAnsi" w:cstheme="minorBidi"/>
          <w:kern w:val="2"/>
          <w:sz w:val="24"/>
          <w:szCs w:val="24"/>
          <w:lang w:eastAsia="en-GB"/>
          <w14:ligatures w14:val="standardContextual"/>
        </w:rPr>
        <w:tab/>
      </w:r>
      <w:r>
        <w:t>EIS spherical coverage for inter-band CA</w:t>
      </w:r>
      <w:r>
        <w:tab/>
      </w:r>
      <w:r>
        <w:fldChar w:fldCharType="begin"/>
      </w:r>
      <w:r>
        <w:instrText xml:space="preserve"> PAGEREF _Toc169872673 \h </w:instrText>
      </w:r>
      <w:r>
        <w:fldChar w:fldCharType="separate"/>
      </w:r>
      <w:r>
        <w:t>167</w:t>
      </w:r>
      <w:r>
        <w:fldChar w:fldCharType="end"/>
      </w:r>
    </w:p>
    <w:p w14:paraId="43E72B64" w14:textId="24D51342" w:rsidR="00A1110B" w:rsidRDefault="00A1110B">
      <w:pPr>
        <w:pStyle w:val="TOC2"/>
        <w:rPr>
          <w:rFonts w:asciiTheme="minorHAnsi" w:eastAsiaTheme="minorEastAsia" w:hAnsiTheme="minorHAnsi" w:cstheme="minorBidi"/>
          <w:kern w:val="2"/>
          <w:sz w:val="24"/>
          <w:szCs w:val="24"/>
          <w:lang w:eastAsia="en-GB"/>
          <w14:ligatures w14:val="standardContextual"/>
        </w:rPr>
      </w:pPr>
      <w:r>
        <w:t>7.3D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_Toc169872674 \h </w:instrText>
      </w:r>
      <w:r>
        <w:fldChar w:fldCharType="separate"/>
      </w:r>
      <w:r>
        <w:t>168</w:t>
      </w:r>
      <w:r>
        <w:fldChar w:fldCharType="end"/>
      </w:r>
    </w:p>
    <w:p w14:paraId="167873E5" w14:textId="424414B1" w:rsidR="00A1110B" w:rsidRDefault="00A1110B">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Maximum input level</w:t>
      </w:r>
      <w:r>
        <w:tab/>
      </w:r>
      <w:r>
        <w:fldChar w:fldCharType="begin"/>
      </w:r>
      <w:r>
        <w:instrText xml:space="preserve"> PAGEREF _Toc169872675 \h </w:instrText>
      </w:r>
      <w:r>
        <w:fldChar w:fldCharType="separate"/>
      </w:r>
      <w:r>
        <w:t>168</w:t>
      </w:r>
      <w:r>
        <w:fldChar w:fldCharType="end"/>
      </w:r>
    </w:p>
    <w:p w14:paraId="2602E67E" w14:textId="25BB21C3" w:rsidR="00A1110B" w:rsidRDefault="00A1110B">
      <w:pPr>
        <w:pStyle w:val="TOC2"/>
        <w:rPr>
          <w:rFonts w:asciiTheme="minorHAnsi" w:eastAsiaTheme="minorEastAsia" w:hAnsiTheme="minorHAnsi" w:cstheme="minorBidi"/>
          <w:kern w:val="2"/>
          <w:sz w:val="24"/>
          <w:szCs w:val="24"/>
          <w:lang w:eastAsia="en-GB"/>
          <w14:ligatures w14:val="standardContextual"/>
        </w:rPr>
      </w:pPr>
      <w:r>
        <w:t>7.4A</w:t>
      </w:r>
      <w:r>
        <w:rPr>
          <w:rFonts w:asciiTheme="minorHAnsi" w:eastAsiaTheme="minorEastAsia" w:hAnsiTheme="minorHAnsi" w:cstheme="minorBidi"/>
          <w:kern w:val="2"/>
          <w:sz w:val="24"/>
          <w:szCs w:val="24"/>
          <w:lang w:eastAsia="en-GB"/>
          <w14:ligatures w14:val="standardContextual"/>
        </w:rPr>
        <w:tab/>
      </w:r>
      <w:r>
        <w:t>Maximum input level for DL CA</w:t>
      </w:r>
      <w:r>
        <w:tab/>
      </w:r>
      <w:r>
        <w:fldChar w:fldCharType="begin"/>
      </w:r>
      <w:r>
        <w:instrText xml:space="preserve"> PAGEREF _Toc169872676 \h </w:instrText>
      </w:r>
      <w:r>
        <w:fldChar w:fldCharType="separate"/>
      </w:r>
      <w:r>
        <w:t>169</w:t>
      </w:r>
      <w:r>
        <w:fldChar w:fldCharType="end"/>
      </w:r>
    </w:p>
    <w:p w14:paraId="5851427E" w14:textId="1810A08E" w:rsidR="00A1110B" w:rsidRDefault="00A1110B">
      <w:pPr>
        <w:pStyle w:val="TOC3"/>
        <w:rPr>
          <w:rFonts w:asciiTheme="minorHAnsi" w:eastAsiaTheme="minorEastAsia" w:hAnsiTheme="minorHAnsi" w:cstheme="minorBidi"/>
          <w:kern w:val="2"/>
          <w:sz w:val="24"/>
          <w:szCs w:val="24"/>
          <w:lang w:eastAsia="en-GB"/>
          <w14:ligatures w14:val="standardContextual"/>
        </w:rPr>
      </w:pPr>
      <w:r>
        <w:rPr>
          <w:lang w:eastAsia="en-GB"/>
        </w:rPr>
        <w:t>7.4A.1</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contiguous CA</w:t>
      </w:r>
      <w:r>
        <w:tab/>
      </w:r>
      <w:r>
        <w:fldChar w:fldCharType="begin"/>
      </w:r>
      <w:r>
        <w:instrText xml:space="preserve"> PAGEREF _Toc169872677 \h </w:instrText>
      </w:r>
      <w:r>
        <w:fldChar w:fldCharType="separate"/>
      </w:r>
      <w:r>
        <w:t>169</w:t>
      </w:r>
      <w:r>
        <w:fldChar w:fldCharType="end"/>
      </w:r>
    </w:p>
    <w:p w14:paraId="4070C9FE" w14:textId="2F65EDCC" w:rsidR="00A1110B" w:rsidRDefault="00A1110B">
      <w:pPr>
        <w:pStyle w:val="TOC3"/>
        <w:rPr>
          <w:rFonts w:asciiTheme="minorHAnsi" w:eastAsiaTheme="minorEastAsia" w:hAnsiTheme="minorHAnsi" w:cstheme="minorBidi"/>
          <w:kern w:val="2"/>
          <w:sz w:val="24"/>
          <w:szCs w:val="24"/>
          <w:lang w:eastAsia="en-GB"/>
          <w14:ligatures w14:val="standardContextual"/>
        </w:rPr>
      </w:pPr>
      <w:r>
        <w:rPr>
          <w:lang w:eastAsia="en-GB"/>
        </w:rPr>
        <w:t>7.4A.2</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non-contiguous CA</w:t>
      </w:r>
      <w:r>
        <w:tab/>
      </w:r>
      <w:r>
        <w:fldChar w:fldCharType="begin"/>
      </w:r>
      <w:r>
        <w:instrText xml:space="preserve"> PAGEREF _Toc169872678 \h </w:instrText>
      </w:r>
      <w:r>
        <w:fldChar w:fldCharType="separate"/>
      </w:r>
      <w:r>
        <w:t>169</w:t>
      </w:r>
      <w:r>
        <w:fldChar w:fldCharType="end"/>
      </w:r>
    </w:p>
    <w:p w14:paraId="4201F688" w14:textId="6C7AB067" w:rsidR="00A1110B" w:rsidRDefault="00A1110B">
      <w:pPr>
        <w:pStyle w:val="TOC3"/>
        <w:rPr>
          <w:rFonts w:asciiTheme="minorHAnsi" w:eastAsiaTheme="minorEastAsia" w:hAnsiTheme="minorHAnsi" w:cstheme="minorBidi"/>
          <w:kern w:val="2"/>
          <w:sz w:val="24"/>
          <w:szCs w:val="24"/>
          <w:lang w:eastAsia="en-GB"/>
          <w14:ligatures w14:val="standardContextual"/>
        </w:rPr>
      </w:pPr>
      <w:r>
        <w:rPr>
          <w:lang w:eastAsia="en-GB"/>
        </w:rPr>
        <w:t>7.4A.3</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Inter-band CA</w:t>
      </w:r>
      <w:r>
        <w:tab/>
      </w:r>
      <w:r>
        <w:fldChar w:fldCharType="begin"/>
      </w:r>
      <w:r>
        <w:instrText xml:space="preserve"> PAGEREF _Toc169872679 \h </w:instrText>
      </w:r>
      <w:r>
        <w:fldChar w:fldCharType="separate"/>
      </w:r>
      <w:r>
        <w:t>169</w:t>
      </w:r>
      <w:r>
        <w:fldChar w:fldCharType="end"/>
      </w:r>
    </w:p>
    <w:p w14:paraId="605B9067" w14:textId="02BFAED9" w:rsidR="00A1110B" w:rsidRDefault="00A1110B">
      <w:pPr>
        <w:pStyle w:val="TOC2"/>
        <w:rPr>
          <w:rFonts w:asciiTheme="minorHAnsi" w:eastAsiaTheme="minorEastAsia" w:hAnsiTheme="minorHAnsi" w:cstheme="minorBidi"/>
          <w:kern w:val="2"/>
          <w:sz w:val="24"/>
          <w:szCs w:val="24"/>
          <w:lang w:eastAsia="en-GB"/>
          <w14:ligatures w14:val="standardContextual"/>
        </w:rPr>
      </w:pPr>
      <w:r>
        <w:t>7.4D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_Toc169872680 \h </w:instrText>
      </w:r>
      <w:r>
        <w:fldChar w:fldCharType="separate"/>
      </w:r>
      <w:r>
        <w:t>169</w:t>
      </w:r>
      <w:r>
        <w:fldChar w:fldCharType="end"/>
      </w:r>
    </w:p>
    <w:p w14:paraId="33BFA6D2" w14:textId="1BAC258F" w:rsidR="00A1110B" w:rsidRDefault="00A1110B">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Adjacent channel selectivity</w:t>
      </w:r>
      <w:r>
        <w:tab/>
      </w:r>
      <w:r>
        <w:fldChar w:fldCharType="begin"/>
      </w:r>
      <w:r>
        <w:instrText xml:space="preserve"> PAGEREF _Toc169872681 \h </w:instrText>
      </w:r>
      <w:r>
        <w:fldChar w:fldCharType="separate"/>
      </w:r>
      <w:r>
        <w:t>169</w:t>
      </w:r>
      <w:r>
        <w:fldChar w:fldCharType="end"/>
      </w:r>
    </w:p>
    <w:p w14:paraId="5A6F933D" w14:textId="075A40EE" w:rsidR="00A1110B" w:rsidRDefault="00A1110B">
      <w:pPr>
        <w:pStyle w:val="TOC2"/>
        <w:rPr>
          <w:rFonts w:asciiTheme="minorHAnsi" w:eastAsiaTheme="minorEastAsia" w:hAnsiTheme="minorHAnsi" w:cstheme="minorBidi"/>
          <w:kern w:val="2"/>
          <w:sz w:val="24"/>
          <w:szCs w:val="24"/>
          <w:lang w:eastAsia="en-GB"/>
          <w14:ligatures w14:val="standardContextual"/>
        </w:rPr>
      </w:pPr>
      <w:r>
        <w:t>7.5A</w:t>
      </w:r>
      <w:r>
        <w:rPr>
          <w:rFonts w:asciiTheme="minorHAnsi" w:eastAsiaTheme="minorEastAsia" w:hAnsiTheme="minorHAnsi" w:cstheme="minorBidi"/>
          <w:kern w:val="2"/>
          <w:sz w:val="24"/>
          <w:szCs w:val="24"/>
          <w:lang w:eastAsia="en-GB"/>
          <w14:ligatures w14:val="standardContextual"/>
        </w:rPr>
        <w:tab/>
      </w:r>
      <w:r>
        <w:t>Adjacent channel selectivity for DL CA</w:t>
      </w:r>
      <w:r>
        <w:tab/>
      </w:r>
      <w:r>
        <w:fldChar w:fldCharType="begin"/>
      </w:r>
      <w:r>
        <w:instrText xml:space="preserve"> PAGEREF _Toc169872682 \h </w:instrText>
      </w:r>
      <w:r>
        <w:fldChar w:fldCharType="separate"/>
      </w:r>
      <w:r>
        <w:t>171</w:t>
      </w:r>
      <w:r>
        <w:fldChar w:fldCharType="end"/>
      </w:r>
    </w:p>
    <w:p w14:paraId="057079E8" w14:textId="39E55C82" w:rsidR="00A1110B" w:rsidRDefault="00A1110B">
      <w:pPr>
        <w:pStyle w:val="TOC3"/>
        <w:rPr>
          <w:rFonts w:asciiTheme="minorHAnsi" w:eastAsiaTheme="minorEastAsia" w:hAnsiTheme="minorHAnsi" w:cstheme="minorBidi"/>
          <w:kern w:val="2"/>
          <w:sz w:val="24"/>
          <w:szCs w:val="24"/>
          <w:lang w:eastAsia="en-GB"/>
          <w14:ligatures w14:val="standardContextual"/>
        </w:rPr>
      </w:pPr>
      <w:r>
        <w:rPr>
          <w:lang w:eastAsia="en-GB"/>
        </w:rPr>
        <w:t>7.5A.1</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contiguous CA</w:t>
      </w:r>
      <w:r>
        <w:tab/>
      </w:r>
      <w:r>
        <w:fldChar w:fldCharType="begin"/>
      </w:r>
      <w:r>
        <w:instrText xml:space="preserve"> PAGEREF _Toc169872683 \h </w:instrText>
      </w:r>
      <w:r>
        <w:fldChar w:fldCharType="separate"/>
      </w:r>
      <w:r>
        <w:t>171</w:t>
      </w:r>
      <w:r>
        <w:fldChar w:fldCharType="end"/>
      </w:r>
    </w:p>
    <w:p w14:paraId="47017E97" w14:textId="61551A1C" w:rsidR="00A1110B" w:rsidRDefault="00A1110B">
      <w:pPr>
        <w:pStyle w:val="TOC3"/>
        <w:rPr>
          <w:rFonts w:asciiTheme="minorHAnsi" w:eastAsiaTheme="minorEastAsia" w:hAnsiTheme="minorHAnsi" w:cstheme="minorBidi"/>
          <w:kern w:val="2"/>
          <w:sz w:val="24"/>
          <w:szCs w:val="24"/>
          <w:lang w:eastAsia="en-GB"/>
          <w14:ligatures w14:val="standardContextual"/>
        </w:rPr>
      </w:pPr>
      <w:r>
        <w:rPr>
          <w:lang w:eastAsia="en-GB"/>
        </w:rPr>
        <w:t>7.5A.2</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non-contiguous CA</w:t>
      </w:r>
      <w:r>
        <w:tab/>
      </w:r>
      <w:r>
        <w:fldChar w:fldCharType="begin"/>
      </w:r>
      <w:r>
        <w:instrText xml:space="preserve"> PAGEREF _Toc169872684 \h </w:instrText>
      </w:r>
      <w:r>
        <w:fldChar w:fldCharType="separate"/>
      </w:r>
      <w:r>
        <w:t>173</w:t>
      </w:r>
      <w:r>
        <w:fldChar w:fldCharType="end"/>
      </w:r>
    </w:p>
    <w:p w14:paraId="1F62415F" w14:textId="71DD70A6" w:rsidR="00A1110B" w:rsidRDefault="00A1110B">
      <w:pPr>
        <w:pStyle w:val="TOC3"/>
        <w:rPr>
          <w:rFonts w:asciiTheme="minorHAnsi" w:eastAsiaTheme="minorEastAsia" w:hAnsiTheme="minorHAnsi" w:cstheme="minorBidi"/>
          <w:kern w:val="2"/>
          <w:sz w:val="24"/>
          <w:szCs w:val="24"/>
          <w:lang w:eastAsia="en-GB"/>
          <w14:ligatures w14:val="standardContextual"/>
        </w:rPr>
      </w:pPr>
      <w:r>
        <w:rPr>
          <w:lang w:eastAsia="en-GB"/>
        </w:rPr>
        <w:t>7.5A.3</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Inter-band CA</w:t>
      </w:r>
      <w:r>
        <w:tab/>
      </w:r>
      <w:r>
        <w:fldChar w:fldCharType="begin"/>
      </w:r>
      <w:r>
        <w:instrText xml:space="preserve"> PAGEREF _Toc169872685 \h </w:instrText>
      </w:r>
      <w:r>
        <w:fldChar w:fldCharType="separate"/>
      </w:r>
      <w:r>
        <w:t>173</w:t>
      </w:r>
      <w:r>
        <w:fldChar w:fldCharType="end"/>
      </w:r>
    </w:p>
    <w:p w14:paraId="17729D2D" w14:textId="67102DA7" w:rsidR="00A1110B" w:rsidRDefault="00A1110B">
      <w:pPr>
        <w:pStyle w:val="TOC2"/>
        <w:rPr>
          <w:rFonts w:asciiTheme="minorHAnsi" w:eastAsiaTheme="minorEastAsia" w:hAnsiTheme="minorHAnsi" w:cstheme="minorBidi"/>
          <w:kern w:val="2"/>
          <w:sz w:val="24"/>
          <w:szCs w:val="24"/>
          <w:lang w:eastAsia="en-GB"/>
          <w14:ligatures w14:val="standardContextual"/>
        </w:rPr>
      </w:pPr>
      <w:r>
        <w:t>7.5D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_Toc169872686 \h </w:instrText>
      </w:r>
      <w:r>
        <w:fldChar w:fldCharType="separate"/>
      </w:r>
      <w:r>
        <w:t>173</w:t>
      </w:r>
      <w:r>
        <w:fldChar w:fldCharType="end"/>
      </w:r>
    </w:p>
    <w:p w14:paraId="23047BA6" w14:textId="0C8D2DDE" w:rsidR="00A1110B" w:rsidRDefault="00A1110B">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Blocking characteristics</w:t>
      </w:r>
      <w:r>
        <w:tab/>
      </w:r>
      <w:r>
        <w:fldChar w:fldCharType="begin"/>
      </w:r>
      <w:r>
        <w:instrText xml:space="preserve"> PAGEREF _Toc169872687 \h </w:instrText>
      </w:r>
      <w:r>
        <w:fldChar w:fldCharType="separate"/>
      </w:r>
      <w:r>
        <w:t>173</w:t>
      </w:r>
      <w:r>
        <w:fldChar w:fldCharType="end"/>
      </w:r>
    </w:p>
    <w:p w14:paraId="7E0860E6" w14:textId="549EE97B" w:rsidR="00A1110B" w:rsidRDefault="00A1110B">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_Toc169872688 \h </w:instrText>
      </w:r>
      <w:r>
        <w:fldChar w:fldCharType="separate"/>
      </w:r>
      <w:r>
        <w:t>173</w:t>
      </w:r>
      <w:r>
        <w:fldChar w:fldCharType="end"/>
      </w:r>
    </w:p>
    <w:p w14:paraId="227A5057" w14:textId="45DAD89E" w:rsidR="00A1110B" w:rsidRDefault="00A1110B">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_Toc169872689 \h </w:instrText>
      </w:r>
      <w:r>
        <w:fldChar w:fldCharType="separate"/>
      </w:r>
      <w:r>
        <w:t>174</w:t>
      </w:r>
      <w:r>
        <w:fldChar w:fldCharType="end"/>
      </w:r>
    </w:p>
    <w:p w14:paraId="4968EBF4" w14:textId="34CD9C52" w:rsidR="00A1110B" w:rsidRDefault="00A1110B">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_Toc169872690 \h </w:instrText>
      </w:r>
      <w:r>
        <w:fldChar w:fldCharType="separate"/>
      </w:r>
      <w:r>
        <w:t>175</w:t>
      </w:r>
      <w:r>
        <w:fldChar w:fldCharType="end"/>
      </w:r>
    </w:p>
    <w:p w14:paraId="5930BB04" w14:textId="2052E15F" w:rsidR="00A1110B" w:rsidRDefault="00A1110B">
      <w:pPr>
        <w:pStyle w:val="TOC2"/>
        <w:rPr>
          <w:rFonts w:asciiTheme="minorHAnsi" w:eastAsiaTheme="minorEastAsia" w:hAnsiTheme="minorHAnsi" w:cstheme="minorBidi"/>
          <w:kern w:val="2"/>
          <w:sz w:val="24"/>
          <w:szCs w:val="24"/>
          <w:lang w:eastAsia="en-GB"/>
          <w14:ligatures w14:val="standardContextual"/>
        </w:rPr>
      </w:pPr>
      <w:r>
        <w:t>7.6A</w:t>
      </w:r>
      <w:r>
        <w:rPr>
          <w:rFonts w:asciiTheme="minorHAnsi" w:eastAsiaTheme="minorEastAsia" w:hAnsiTheme="minorHAnsi" w:cstheme="minorBidi"/>
          <w:kern w:val="2"/>
          <w:sz w:val="24"/>
          <w:szCs w:val="24"/>
          <w:lang w:eastAsia="en-GB"/>
          <w14:ligatures w14:val="standardContextual"/>
        </w:rPr>
        <w:tab/>
      </w:r>
      <w:r>
        <w:t>Blocking characteristics for DL CA</w:t>
      </w:r>
      <w:r>
        <w:tab/>
      </w:r>
      <w:r>
        <w:fldChar w:fldCharType="begin"/>
      </w:r>
      <w:r>
        <w:instrText xml:space="preserve"> PAGEREF _Toc169872691 \h </w:instrText>
      </w:r>
      <w:r>
        <w:fldChar w:fldCharType="separate"/>
      </w:r>
      <w:r>
        <w:t>175</w:t>
      </w:r>
      <w:r>
        <w:fldChar w:fldCharType="end"/>
      </w:r>
    </w:p>
    <w:p w14:paraId="3D837E51" w14:textId="245D9DF5" w:rsidR="00A1110B" w:rsidRDefault="00A1110B">
      <w:pPr>
        <w:pStyle w:val="TOC3"/>
        <w:rPr>
          <w:rFonts w:asciiTheme="minorHAnsi" w:eastAsiaTheme="minorEastAsia" w:hAnsiTheme="minorHAnsi" w:cstheme="minorBidi"/>
          <w:kern w:val="2"/>
          <w:sz w:val="24"/>
          <w:szCs w:val="24"/>
          <w:lang w:eastAsia="en-GB"/>
          <w14:ligatures w14:val="standardContextual"/>
        </w:rPr>
      </w:pPr>
      <w:r>
        <w:t>7.6A.1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_Toc169872692 \h </w:instrText>
      </w:r>
      <w:r>
        <w:fldChar w:fldCharType="separate"/>
      </w:r>
      <w:r>
        <w:t>175</w:t>
      </w:r>
      <w:r>
        <w:fldChar w:fldCharType="end"/>
      </w:r>
    </w:p>
    <w:p w14:paraId="7891B88C" w14:textId="689ADD84" w:rsidR="00A1110B" w:rsidRDefault="00A1110B">
      <w:pPr>
        <w:pStyle w:val="TOC3"/>
        <w:rPr>
          <w:rFonts w:asciiTheme="minorHAnsi" w:eastAsiaTheme="minorEastAsia" w:hAnsiTheme="minorHAnsi" w:cstheme="minorBidi"/>
          <w:kern w:val="2"/>
          <w:sz w:val="24"/>
          <w:szCs w:val="24"/>
          <w:lang w:eastAsia="en-GB"/>
          <w14:ligatures w14:val="standardContextual"/>
        </w:rPr>
      </w:pPr>
      <w:r>
        <w:t>7.6A.2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_Toc169872693 \h </w:instrText>
      </w:r>
      <w:r>
        <w:fldChar w:fldCharType="separate"/>
      </w:r>
      <w:r>
        <w:t>175</w:t>
      </w:r>
      <w:r>
        <w:fldChar w:fldCharType="end"/>
      </w:r>
    </w:p>
    <w:p w14:paraId="0961CBDF" w14:textId="7E1F0E87" w:rsidR="00A1110B" w:rsidRDefault="00A1110B">
      <w:pPr>
        <w:pStyle w:val="TOC4"/>
        <w:rPr>
          <w:rFonts w:asciiTheme="minorHAnsi" w:eastAsiaTheme="minorEastAsia" w:hAnsiTheme="minorHAnsi" w:cstheme="minorBidi"/>
          <w:kern w:val="2"/>
          <w:sz w:val="24"/>
          <w:szCs w:val="24"/>
          <w:lang w:eastAsia="en-GB"/>
          <w14:ligatures w14:val="standardContextual"/>
        </w:rPr>
      </w:pPr>
      <w:r>
        <w:t>7.6A.2.2</w:t>
      </w:r>
      <w:r>
        <w:rPr>
          <w:rFonts w:asciiTheme="minorHAnsi" w:eastAsiaTheme="minorEastAsia" w:hAnsiTheme="minorHAnsi" w:cstheme="minorBidi"/>
          <w:kern w:val="2"/>
          <w:sz w:val="24"/>
          <w:szCs w:val="24"/>
          <w:lang w:eastAsia="en-GB"/>
          <w14:ligatures w14:val="standardContextual"/>
        </w:rPr>
        <w:tab/>
      </w:r>
      <w:r>
        <w:t>In-band blocking for Intra-band non-contiguous CA</w:t>
      </w:r>
      <w:r>
        <w:tab/>
      </w:r>
      <w:r>
        <w:fldChar w:fldCharType="begin"/>
      </w:r>
      <w:r>
        <w:instrText xml:space="preserve"> PAGEREF _Toc169872694 \h </w:instrText>
      </w:r>
      <w:r>
        <w:fldChar w:fldCharType="separate"/>
      </w:r>
      <w:r>
        <w:t>175</w:t>
      </w:r>
      <w:r>
        <w:fldChar w:fldCharType="end"/>
      </w:r>
    </w:p>
    <w:p w14:paraId="07D6EAFA" w14:textId="152D437F" w:rsidR="00A1110B" w:rsidRDefault="00A1110B">
      <w:pPr>
        <w:pStyle w:val="TOC4"/>
        <w:rPr>
          <w:rFonts w:asciiTheme="minorHAnsi" w:eastAsiaTheme="minorEastAsia" w:hAnsiTheme="minorHAnsi" w:cstheme="minorBidi"/>
          <w:kern w:val="2"/>
          <w:sz w:val="24"/>
          <w:szCs w:val="24"/>
          <w:lang w:eastAsia="en-GB"/>
          <w14:ligatures w14:val="standardContextual"/>
        </w:rPr>
      </w:pPr>
      <w:r>
        <w:t>7.6A.2.3</w:t>
      </w:r>
      <w:r>
        <w:rPr>
          <w:rFonts w:asciiTheme="minorHAnsi" w:eastAsiaTheme="minorEastAsia" w:hAnsiTheme="minorHAnsi" w:cstheme="minorBidi"/>
          <w:kern w:val="2"/>
          <w:sz w:val="24"/>
          <w:szCs w:val="24"/>
          <w:lang w:eastAsia="en-GB"/>
          <w14:ligatures w14:val="standardContextual"/>
        </w:rPr>
        <w:tab/>
      </w:r>
      <w:r>
        <w:t>In-band blocking for Inter-band CA</w:t>
      </w:r>
      <w:r>
        <w:tab/>
      </w:r>
      <w:r>
        <w:fldChar w:fldCharType="begin"/>
      </w:r>
      <w:r>
        <w:instrText xml:space="preserve"> PAGEREF _Toc169872695 \h </w:instrText>
      </w:r>
      <w:r>
        <w:fldChar w:fldCharType="separate"/>
      </w:r>
      <w:r>
        <w:t>176</w:t>
      </w:r>
      <w:r>
        <w:fldChar w:fldCharType="end"/>
      </w:r>
    </w:p>
    <w:p w14:paraId="5B013ECD" w14:textId="36A2E488" w:rsidR="00A1110B" w:rsidRDefault="00A1110B">
      <w:pPr>
        <w:pStyle w:val="TOC2"/>
        <w:rPr>
          <w:rFonts w:asciiTheme="minorHAnsi" w:eastAsiaTheme="minorEastAsia" w:hAnsiTheme="minorHAnsi" w:cstheme="minorBidi"/>
          <w:kern w:val="2"/>
          <w:sz w:val="24"/>
          <w:szCs w:val="24"/>
          <w:lang w:eastAsia="en-GB"/>
          <w14:ligatures w14:val="standardContextual"/>
        </w:rPr>
      </w:pPr>
      <w:r>
        <w:t>7.6D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_Toc169872696 \h </w:instrText>
      </w:r>
      <w:r>
        <w:fldChar w:fldCharType="separate"/>
      </w:r>
      <w:r>
        <w:t>176</w:t>
      </w:r>
      <w:r>
        <w:fldChar w:fldCharType="end"/>
      </w:r>
    </w:p>
    <w:p w14:paraId="59D33156" w14:textId="7FEEAA27" w:rsidR="00A1110B" w:rsidRDefault="00A1110B">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_Toc169872697 \h </w:instrText>
      </w:r>
      <w:r>
        <w:fldChar w:fldCharType="separate"/>
      </w:r>
      <w:r>
        <w:t>176</w:t>
      </w:r>
      <w:r>
        <w:fldChar w:fldCharType="end"/>
      </w:r>
    </w:p>
    <w:p w14:paraId="16189B8B" w14:textId="7D61286D" w:rsidR="00A1110B" w:rsidRDefault="00A1110B">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_Toc169872698 \h </w:instrText>
      </w:r>
      <w:r>
        <w:fldChar w:fldCharType="separate"/>
      </w:r>
      <w:r>
        <w:t>176</w:t>
      </w:r>
      <w:r>
        <w:fldChar w:fldCharType="end"/>
      </w:r>
    </w:p>
    <w:p w14:paraId="4913DB2B" w14:textId="063CDF6D" w:rsidR="00A1110B" w:rsidRDefault="00A1110B">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_Toc169872699 \h </w:instrText>
      </w:r>
      <w:r>
        <w:fldChar w:fldCharType="separate"/>
      </w:r>
      <w:r>
        <w:t>176</w:t>
      </w:r>
      <w:r>
        <w:fldChar w:fldCharType="end"/>
      </w:r>
    </w:p>
    <w:p w14:paraId="19CBD8E4" w14:textId="300E2D12" w:rsidR="00A1110B" w:rsidRDefault="00A1110B">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_Toc169872700 \h </w:instrText>
      </w:r>
      <w:r>
        <w:fldChar w:fldCharType="separate"/>
      </w:r>
      <w:r>
        <w:t>177</w:t>
      </w:r>
      <w:r>
        <w:fldChar w:fldCharType="end"/>
      </w:r>
    </w:p>
    <w:p w14:paraId="3C4C5541" w14:textId="0CACEF48" w:rsidR="00A1110B" w:rsidRDefault="00A1110B">
      <w:pPr>
        <w:pStyle w:val="TOC8"/>
        <w:rPr>
          <w:rFonts w:asciiTheme="minorHAnsi" w:eastAsiaTheme="minorEastAsia" w:hAnsiTheme="minorHAnsi" w:cstheme="minorBidi"/>
          <w:b w:val="0"/>
          <w:kern w:val="2"/>
          <w:sz w:val="24"/>
          <w:szCs w:val="24"/>
          <w:lang w:eastAsia="en-GB"/>
          <w14:ligatures w14:val="standardContextual"/>
        </w:rPr>
      </w:pPr>
      <w:r>
        <w:t>Annex A (normative): Measurement channels</w:t>
      </w:r>
      <w:r>
        <w:tab/>
      </w:r>
      <w:r>
        <w:fldChar w:fldCharType="begin"/>
      </w:r>
      <w:r>
        <w:instrText xml:space="preserve"> PAGEREF _Toc169872701 \h </w:instrText>
      </w:r>
      <w:r>
        <w:fldChar w:fldCharType="separate"/>
      </w:r>
      <w:r>
        <w:t>178</w:t>
      </w:r>
      <w:r>
        <w:fldChar w:fldCharType="end"/>
      </w:r>
    </w:p>
    <w:p w14:paraId="576F81D1" w14:textId="4E6D6292" w:rsidR="00A1110B" w:rsidRDefault="00A1110B">
      <w:pPr>
        <w:pStyle w:val="TOC1"/>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_Toc169872702 \h </w:instrText>
      </w:r>
      <w:r>
        <w:fldChar w:fldCharType="separate"/>
      </w:r>
      <w:r>
        <w:t>178</w:t>
      </w:r>
      <w:r>
        <w:fldChar w:fldCharType="end"/>
      </w:r>
    </w:p>
    <w:p w14:paraId="6BD41BA5" w14:textId="26CDE25C" w:rsidR="00A1110B" w:rsidRDefault="00A1110B">
      <w:pPr>
        <w:pStyle w:val="TOC1"/>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UL reference measurement channels</w:t>
      </w:r>
      <w:r>
        <w:tab/>
      </w:r>
      <w:r>
        <w:fldChar w:fldCharType="begin"/>
      </w:r>
      <w:r>
        <w:instrText xml:space="preserve"> PAGEREF _Toc169872703 \h </w:instrText>
      </w:r>
      <w:r>
        <w:fldChar w:fldCharType="separate"/>
      </w:r>
      <w:r>
        <w:t>178</w:t>
      </w:r>
      <w:r>
        <w:fldChar w:fldCharType="end"/>
      </w:r>
    </w:p>
    <w:p w14:paraId="43357849" w14:textId="7CE02B8D" w:rsidR="00A1110B" w:rsidRDefault="00A1110B">
      <w:pPr>
        <w:pStyle w:val="TOC2"/>
        <w:rPr>
          <w:rFonts w:asciiTheme="minorHAnsi" w:eastAsiaTheme="minorEastAsia" w:hAnsiTheme="minorHAnsi" w:cstheme="minorBidi"/>
          <w:kern w:val="2"/>
          <w:sz w:val="24"/>
          <w:szCs w:val="24"/>
          <w:lang w:eastAsia="en-GB"/>
          <w14:ligatures w14:val="standardContextual"/>
        </w:rPr>
      </w:pPr>
      <w:r>
        <w:t>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_Toc169872704 \h </w:instrText>
      </w:r>
      <w:r>
        <w:fldChar w:fldCharType="separate"/>
      </w:r>
      <w:r>
        <w:t>178</w:t>
      </w:r>
      <w:r>
        <w:fldChar w:fldCharType="end"/>
      </w:r>
    </w:p>
    <w:p w14:paraId="75545F5C" w14:textId="6284F6A4" w:rsidR="00A1110B" w:rsidRDefault="00A1110B">
      <w:pPr>
        <w:pStyle w:val="TOC2"/>
        <w:rPr>
          <w:rFonts w:asciiTheme="minorHAnsi" w:eastAsiaTheme="minorEastAsia" w:hAnsiTheme="minorHAnsi" w:cstheme="minorBidi"/>
          <w:kern w:val="2"/>
          <w:sz w:val="24"/>
          <w:szCs w:val="24"/>
          <w:lang w:eastAsia="en-GB"/>
          <w14:ligatures w14:val="standardContextual"/>
        </w:rPr>
      </w:pPr>
      <w:r>
        <w:t>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_Toc169872705 \h </w:instrText>
      </w:r>
      <w:r>
        <w:fldChar w:fldCharType="separate"/>
      </w:r>
      <w:r>
        <w:t>178</w:t>
      </w:r>
      <w:r>
        <w:fldChar w:fldCharType="end"/>
      </w:r>
    </w:p>
    <w:p w14:paraId="40DB3A44" w14:textId="72624E6E" w:rsidR="00A1110B" w:rsidRDefault="00A1110B">
      <w:pPr>
        <w:pStyle w:val="TOC2"/>
        <w:rPr>
          <w:rFonts w:asciiTheme="minorHAnsi" w:eastAsiaTheme="minorEastAsia" w:hAnsiTheme="minorHAnsi" w:cstheme="minorBidi"/>
          <w:kern w:val="2"/>
          <w:sz w:val="24"/>
          <w:szCs w:val="24"/>
          <w:lang w:eastAsia="en-GB"/>
          <w14:ligatures w14:val="standardContextual"/>
        </w:rPr>
      </w:pPr>
      <w:r>
        <w:t>A.2.3</w:t>
      </w:r>
      <w:r>
        <w:rPr>
          <w:rFonts w:asciiTheme="minorHAnsi" w:eastAsiaTheme="minorEastAsia" w:hAnsiTheme="minorHAnsi" w:cstheme="minorBidi"/>
          <w:kern w:val="2"/>
          <w:sz w:val="24"/>
          <w:szCs w:val="24"/>
          <w:lang w:eastAsia="en-GB"/>
          <w14:ligatures w14:val="standardContextual"/>
        </w:rPr>
        <w:tab/>
      </w:r>
      <w:r>
        <w:t>Reference measurement channels for TDD</w:t>
      </w:r>
      <w:r>
        <w:tab/>
      </w:r>
      <w:r>
        <w:fldChar w:fldCharType="begin"/>
      </w:r>
      <w:r>
        <w:instrText xml:space="preserve"> PAGEREF _Toc169872706 \h </w:instrText>
      </w:r>
      <w:r>
        <w:fldChar w:fldCharType="separate"/>
      </w:r>
      <w:r>
        <w:t>179</w:t>
      </w:r>
      <w:r>
        <w:fldChar w:fldCharType="end"/>
      </w:r>
    </w:p>
    <w:p w14:paraId="355727A2" w14:textId="1DC54E31" w:rsidR="00A1110B" w:rsidRDefault="00A1110B">
      <w:pPr>
        <w:pStyle w:val="TOC3"/>
        <w:rPr>
          <w:rFonts w:asciiTheme="minorHAnsi" w:eastAsiaTheme="minorEastAsia" w:hAnsiTheme="minorHAnsi" w:cstheme="minorBidi"/>
          <w:kern w:val="2"/>
          <w:sz w:val="24"/>
          <w:szCs w:val="24"/>
          <w:lang w:eastAsia="en-GB"/>
          <w14:ligatures w14:val="standardContextual"/>
        </w:rPr>
      </w:pPr>
      <w:r>
        <w:t>A.2.3.1</w:t>
      </w:r>
      <w:r>
        <w:rPr>
          <w:rFonts w:asciiTheme="minorHAnsi" w:eastAsiaTheme="minorEastAsia" w:hAnsiTheme="minorHAnsi" w:cstheme="minorBidi"/>
          <w:kern w:val="2"/>
          <w:sz w:val="24"/>
          <w:szCs w:val="24"/>
          <w:lang w:eastAsia="en-GB"/>
          <w14:ligatures w14:val="standardContextual"/>
        </w:rPr>
        <w:tab/>
      </w:r>
      <w:r>
        <w:t>DFT-s-OFDM Pi/2-BPSK</w:t>
      </w:r>
      <w:r>
        <w:tab/>
      </w:r>
      <w:r>
        <w:fldChar w:fldCharType="begin"/>
      </w:r>
      <w:r>
        <w:instrText xml:space="preserve"> PAGEREF _Toc169872707 \h </w:instrText>
      </w:r>
      <w:r>
        <w:fldChar w:fldCharType="separate"/>
      </w:r>
      <w:r>
        <w:t>179</w:t>
      </w:r>
      <w:r>
        <w:fldChar w:fldCharType="end"/>
      </w:r>
    </w:p>
    <w:p w14:paraId="6B983F06" w14:textId="769BCAA6" w:rsidR="00A1110B" w:rsidRDefault="00A1110B">
      <w:pPr>
        <w:pStyle w:val="TOC3"/>
        <w:rPr>
          <w:rFonts w:asciiTheme="minorHAnsi" w:eastAsiaTheme="minorEastAsia" w:hAnsiTheme="minorHAnsi" w:cstheme="minorBidi"/>
          <w:kern w:val="2"/>
          <w:sz w:val="24"/>
          <w:szCs w:val="24"/>
          <w:lang w:eastAsia="en-GB"/>
          <w14:ligatures w14:val="standardContextual"/>
        </w:rPr>
      </w:pPr>
      <w:r>
        <w:t>A.2.3.2</w:t>
      </w:r>
      <w:r>
        <w:rPr>
          <w:rFonts w:asciiTheme="minorHAnsi" w:eastAsiaTheme="minorEastAsia" w:hAnsiTheme="minorHAnsi" w:cstheme="minorBidi"/>
          <w:kern w:val="2"/>
          <w:sz w:val="24"/>
          <w:szCs w:val="24"/>
          <w:lang w:eastAsia="en-GB"/>
          <w14:ligatures w14:val="standardContextual"/>
        </w:rPr>
        <w:tab/>
      </w:r>
      <w:r>
        <w:t>DFT-s-OFDM QPSK</w:t>
      </w:r>
      <w:r>
        <w:tab/>
      </w:r>
      <w:r>
        <w:fldChar w:fldCharType="begin"/>
      </w:r>
      <w:r>
        <w:instrText xml:space="preserve"> PAGEREF _Toc169872708 \h </w:instrText>
      </w:r>
      <w:r>
        <w:fldChar w:fldCharType="separate"/>
      </w:r>
      <w:r>
        <w:t>180</w:t>
      </w:r>
      <w:r>
        <w:fldChar w:fldCharType="end"/>
      </w:r>
    </w:p>
    <w:p w14:paraId="4AB6CCD4" w14:textId="2D4F9BCB" w:rsidR="00A1110B" w:rsidRDefault="00A1110B">
      <w:pPr>
        <w:pStyle w:val="TOC3"/>
        <w:rPr>
          <w:rFonts w:asciiTheme="minorHAnsi" w:eastAsiaTheme="minorEastAsia" w:hAnsiTheme="minorHAnsi" w:cstheme="minorBidi"/>
          <w:kern w:val="2"/>
          <w:sz w:val="24"/>
          <w:szCs w:val="24"/>
          <w:lang w:eastAsia="en-GB"/>
          <w14:ligatures w14:val="standardContextual"/>
        </w:rPr>
      </w:pPr>
      <w:r>
        <w:t>A.2.3.3</w:t>
      </w:r>
      <w:r>
        <w:rPr>
          <w:rFonts w:asciiTheme="minorHAnsi" w:eastAsiaTheme="minorEastAsia" w:hAnsiTheme="minorHAnsi" w:cstheme="minorBidi"/>
          <w:kern w:val="2"/>
          <w:sz w:val="24"/>
          <w:szCs w:val="24"/>
          <w:lang w:eastAsia="en-GB"/>
          <w14:ligatures w14:val="standardContextual"/>
        </w:rPr>
        <w:tab/>
      </w:r>
      <w:r>
        <w:t>DFT-s-OFDM 16QAM</w:t>
      </w:r>
      <w:r>
        <w:tab/>
      </w:r>
      <w:r>
        <w:fldChar w:fldCharType="begin"/>
      </w:r>
      <w:r>
        <w:instrText xml:space="preserve"> PAGEREF _Toc169872709 \h </w:instrText>
      </w:r>
      <w:r>
        <w:fldChar w:fldCharType="separate"/>
      </w:r>
      <w:r>
        <w:t>180</w:t>
      </w:r>
      <w:r>
        <w:fldChar w:fldCharType="end"/>
      </w:r>
    </w:p>
    <w:p w14:paraId="61DCC066" w14:textId="0DD684F6" w:rsidR="00A1110B" w:rsidRDefault="00A1110B">
      <w:pPr>
        <w:pStyle w:val="TOC3"/>
        <w:rPr>
          <w:rFonts w:asciiTheme="minorHAnsi" w:eastAsiaTheme="minorEastAsia" w:hAnsiTheme="minorHAnsi" w:cstheme="minorBidi"/>
          <w:kern w:val="2"/>
          <w:sz w:val="24"/>
          <w:szCs w:val="24"/>
          <w:lang w:eastAsia="en-GB"/>
          <w14:ligatures w14:val="standardContextual"/>
        </w:rPr>
      </w:pPr>
      <w:r>
        <w:t>A.2.3.4</w:t>
      </w:r>
      <w:r>
        <w:rPr>
          <w:rFonts w:asciiTheme="minorHAnsi" w:eastAsiaTheme="minorEastAsia" w:hAnsiTheme="minorHAnsi" w:cstheme="minorBidi"/>
          <w:kern w:val="2"/>
          <w:sz w:val="24"/>
          <w:szCs w:val="24"/>
          <w:lang w:eastAsia="en-GB"/>
          <w14:ligatures w14:val="standardContextual"/>
        </w:rPr>
        <w:tab/>
      </w:r>
      <w:r>
        <w:t>DFT-s-OFDM 64QAM</w:t>
      </w:r>
      <w:r>
        <w:tab/>
      </w:r>
      <w:r>
        <w:fldChar w:fldCharType="begin"/>
      </w:r>
      <w:r>
        <w:instrText xml:space="preserve"> PAGEREF _Toc169872710 \h </w:instrText>
      </w:r>
      <w:r>
        <w:fldChar w:fldCharType="separate"/>
      </w:r>
      <w:r>
        <w:t>181</w:t>
      </w:r>
      <w:r>
        <w:fldChar w:fldCharType="end"/>
      </w:r>
    </w:p>
    <w:p w14:paraId="6CCDEBA8" w14:textId="50D3CF0E" w:rsidR="00A1110B" w:rsidRDefault="00A1110B">
      <w:pPr>
        <w:pStyle w:val="TOC3"/>
        <w:rPr>
          <w:rFonts w:asciiTheme="minorHAnsi" w:eastAsiaTheme="minorEastAsia" w:hAnsiTheme="minorHAnsi" w:cstheme="minorBidi"/>
          <w:kern w:val="2"/>
          <w:sz w:val="24"/>
          <w:szCs w:val="24"/>
          <w:lang w:eastAsia="en-GB"/>
          <w14:ligatures w14:val="standardContextual"/>
        </w:rPr>
      </w:pPr>
      <w:r>
        <w:t>A.2.3.5</w:t>
      </w:r>
      <w:r>
        <w:rPr>
          <w:rFonts w:asciiTheme="minorHAnsi" w:eastAsiaTheme="minorEastAsia" w:hAnsiTheme="minorHAnsi" w:cstheme="minorBidi"/>
          <w:kern w:val="2"/>
          <w:sz w:val="24"/>
          <w:szCs w:val="24"/>
          <w:lang w:eastAsia="en-GB"/>
          <w14:ligatures w14:val="standardContextual"/>
        </w:rPr>
        <w:tab/>
      </w:r>
      <w:r>
        <w:t>CP-OFDM QPSK</w:t>
      </w:r>
      <w:r>
        <w:tab/>
      </w:r>
      <w:r>
        <w:fldChar w:fldCharType="begin"/>
      </w:r>
      <w:r>
        <w:instrText xml:space="preserve"> PAGEREF _Toc169872711 \h </w:instrText>
      </w:r>
      <w:r>
        <w:fldChar w:fldCharType="separate"/>
      </w:r>
      <w:r>
        <w:t>181</w:t>
      </w:r>
      <w:r>
        <w:fldChar w:fldCharType="end"/>
      </w:r>
    </w:p>
    <w:p w14:paraId="32D68DBC" w14:textId="76BCDE53" w:rsidR="00A1110B" w:rsidRDefault="00A1110B">
      <w:pPr>
        <w:pStyle w:val="TOC3"/>
        <w:rPr>
          <w:rFonts w:asciiTheme="minorHAnsi" w:eastAsiaTheme="minorEastAsia" w:hAnsiTheme="minorHAnsi" w:cstheme="minorBidi"/>
          <w:kern w:val="2"/>
          <w:sz w:val="24"/>
          <w:szCs w:val="24"/>
          <w:lang w:eastAsia="en-GB"/>
          <w14:ligatures w14:val="standardContextual"/>
        </w:rPr>
      </w:pPr>
      <w:r>
        <w:t>A.2.3.6</w:t>
      </w:r>
      <w:r>
        <w:rPr>
          <w:rFonts w:asciiTheme="minorHAnsi" w:eastAsiaTheme="minorEastAsia" w:hAnsiTheme="minorHAnsi" w:cstheme="minorBidi"/>
          <w:kern w:val="2"/>
          <w:sz w:val="24"/>
          <w:szCs w:val="24"/>
          <w:lang w:eastAsia="en-GB"/>
          <w14:ligatures w14:val="standardContextual"/>
        </w:rPr>
        <w:tab/>
      </w:r>
      <w:r>
        <w:t>CP-OFDM 16QAM</w:t>
      </w:r>
      <w:r>
        <w:tab/>
      </w:r>
      <w:r>
        <w:fldChar w:fldCharType="begin"/>
      </w:r>
      <w:r>
        <w:instrText xml:space="preserve"> PAGEREF _Toc169872712 \h </w:instrText>
      </w:r>
      <w:r>
        <w:fldChar w:fldCharType="separate"/>
      </w:r>
      <w:r>
        <w:t>182</w:t>
      </w:r>
      <w:r>
        <w:fldChar w:fldCharType="end"/>
      </w:r>
    </w:p>
    <w:p w14:paraId="6C0828F4" w14:textId="74628AF1" w:rsidR="00A1110B" w:rsidRDefault="00A1110B">
      <w:pPr>
        <w:pStyle w:val="TOC3"/>
        <w:rPr>
          <w:rFonts w:asciiTheme="minorHAnsi" w:eastAsiaTheme="minorEastAsia" w:hAnsiTheme="minorHAnsi" w:cstheme="minorBidi"/>
          <w:kern w:val="2"/>
          <w:sz w:val="24"/>
          <w:szCs w:val="24"/>
          <w:lang w:eastAsia="en-GB"/>
          <w14:ligatures w14:val="standardContextual"/>
        </w:rPr>
      </w:pPr>
      <w:r>
        <w:t>A.2.3.7</w:t>
      </w:r>
      <w:r>
        <w:rPr>
          <w:rFonts w:asciiTheme="minorHAnsi" w:eastAsiaTheme="minorEastAsia" w:hAnsiTheme="minorHAnsi" w:cstheme="minorBidi"/>
          <w:kern w:val="2"/>
          <w:sz w:val="24"/>
          <w:szCs w:val="24"/>
          <w:lang w:eastAsia="en-GB"/>
          <w14:ligatures w14:val="standardContextual"/>
        </w:rPr>
        <w:tab/>
      </w:r>
      <w:r>
        <w:t>CP-OFDM 64QAM</w:t>
      </w:r>
      <w:r>
        <w:tab/>
      </w:r>
      <w:r>
        <w:fldChar w:fldCharType="begin"/>
      </w:r>
      <w:r>
        <w:instrText xml:space="preserve"> PAGEREF _Toc169872713 \h </w:instrText>
      </w:r>
      <w:r>
        <w:fldChar w:fldCharType="separate"/>
      </w:r>
      <w:r>
        <w:t>183</w:t>
      </w:r>
      <w:r>
        <w:fldChar w:fldCharType="end"/>
      </w:r>
    </w:p>
    <w:p w14:paraId="101819AC" w14:textId="7E5703FC" w:rsidR="00A1110B" w:rsidRDefault="00A1110B">
      <w:pPr>
        <w:pStyle w:val="TOC1"/>
        <w:rPr>
          <w:rFonts w:asciiTheme="minorHAnsi" w:eastAsiaTheme="minorEastAsia" w:hAnsiTheme="minorHAnsi" w:cstheme="minorBidi"/>
          <w:kern w:val="2"/>
          <w:sz w:val="24"/>
          <w:szCs w:val="24"/>
          <w:lang w:eastAsia="en-GB"/>
          <w14:ligatures w14:val="standardContextual"/>
        </w:rPr>
      </w:pPr>
      <w:r>
        <w:t>A.3</w:t>
      </w:r>
      <w:r>
        <w:rPr>
          <w:rFonts w:asciiTheme="minorHAnsi" w:eastAsiaTheme="minorEastAsia" w:hAnsiTheme="minorHAnsi" w:cstheme="minorBidi"/>
          <w:kern w:val="2"/>
          <w:sz w:val="24"/>
          <w:szCs w:val="24"/>
          <w:lang w:eastAsia="en-GB"/>
          <w14:ligatures w14:val="standardContextual"/>
        </w:rPr>
        <w:tab/>
      </w:r>
      <w:r>
        <w:t>DL reference measurement channels</w:t>
      </w:r>
      <w:r>
        <w:tab/>
      </w:r>
      <w:r>
        <w:fldChar w:fldCharType="begin"/>
      </w:r>
      <w:r>
        <w:instrText xml:space="preserve"> PAGEREF _Toc169872714 \h </w:instrText>
      </w:r>
      <w:r>
        <w:fldChar w:fldCharType="separate"/>
      </w:r>
      <w:r>
        <w:t>184</w:t>
      </w:r>
      <w:r>
        <w:fldChar w:fldCharType="end"/>
      </w:r>
    </w:p>
    <w:p w14:paraId="079D86DF" w14:textId="7867A320" w:rsidR="00A1110B" w:rsidRDefault="00A1110B">
      <w:pPr>
        <w:pStyle w:val="TOC2"/>
        <w:rPr>
          <w:rFonts w:asciiTheme="minorHAnsi" w:eastAsiaTheme="minorEastAsia" w:hAnsiTheme="minorHAnsi" w:cstheme="minorBidi"/>
          <w:kern w:val="2"/>
          <w:sz w:val="24"/>
          <w:szCs w:val="24"/>
          <w:lang w:eastAsia="en-GB"/>
          <w14:ligatures w14:val="standardContextual"/>
        </w:rPr>
      </w:pPr>
      <w:r>
        <w:t>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_Toc169872715 \h </w:instrText>
      </w:r>
      <w:r>
        <w:fldChar w:fldCharType="separate"/>
      </w:r>
      <w:r>
        <w:t>184</w:t>
      </w:r>
      <w:r>
        <w:fldChar w:fldCharType="end"/>
      </w:r>
    </w:p>
    <w:p w14:paraId="414BD302" w14:textId="2FF5F7AC" w:rsidR="00A1110B" w:rsidRDefault="00A1110B">
      <w:pPr>
        <w:pStyle w:val="TOC2"/>
        <w:rPr>
          <w:rFonts w:asciiTheme="minorHAnsi" w:eastAsiaTheme="minorEastAsia" w:hAnsiTheme="minorHAnsi" w:cstheme="minorBidi"/>
          <w:kern w:val="2"/>
          <w:sz w:val="24"/>
          <w:szCs w:val="24"/>
          <w:lang w:eastAsia="en-GB"/>
          <w14:ligatures w14:val="standardContextual"/>
        </w:rPr>
      </w:pPr>
      <w:r>
        <w:t>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_Toc169872716 \h </w:instrText>
      </w:r>
      <w:r>
        <w:fldChar w:fldCharType="separate"/>
      </w:r>
      <w:r>
        <w:t>187</w:t>
      </w:r>
      <w:r>
        <w:fldChar w:fldCharType="end"/>
      </w:r>
    </w:p>
    <w:p w14:paraId="14EABDD5" w14:textId="6D8D240E" w:rsidR="00A1110B" w:rsidRDefault="00A1110B">
      <w:pPr>
        <w:pStyle w:val="TOC2"/>
        <w:rPr>
          <w:rFonts w:asciiTheme="minorHAnsi" w:eastAsiaTheme="minorEastAsia" w:hAnsiTheme="minorHAnsi" w:cstheme="minorBidi"/>
          <w:kern w:val="2"/>
          <w:sz w:val="24"/>
          <w:szCs w:val="24"/>
          <w:lang w:eastAsia="en-GB"/>
          <w14:ligatures w14:val="standardContextual"/>
        </w:rPr>
      </w:pPr>
      <w:r>
        <w:t>A.3.3</w:t>
      </w:r>
      <w:r>
        <w:rPr>
          <w:rFonts w:asciiTheme="minorHAnsi" w:eastAsiaTheme="minorEastAsia" w:hAnsiTheme="minorHAnsi" w:cstheme="minorBidi"/>
          <w:kern w:val="2"/>
          <w:sz w:val="24"/>
          <w:szCs w:val="24"/>
          <w:lang w:eastAsia="en-GB"/>
          <w14:ligatures w14:val="standardContextual"/>
        </w:rPr>
        <w:tab/>
      </w:r>
      <w:r>
        <w:t>DL reference measurement channels for TDD</w:t>
      </w:r>
      <w:r>
        <w:tab/>
      </w:r>
      <w:r>
        <w:fldChar w:fldCharType="begin"/>
      </w:r>
      <w:r>
        <w:instrText xml:space="preserve"> PAGEREF _Toc169872717 \h </w:instrText>
      </w:r>
      <w:r>
        <w:fldChar w:fldCharType="separate"/>
      </w:r>
      <w:r>
        <w:t>187</w:t>
      </w:r>
      <w:r>
        <w:fldChar w:fldCharType="end"/>
      </w:r>
    </w:p>
    <w:p w14:paraId="0C816082" w14:textId="41CC8CD4" w:rsidR="00A1110B" w:rsidRDefault="00A1110B">
      <w:pPr>
        <w:pStyle w:val="TOC4"/>
        <w:rPr>
          <w:rFonts w:asciiTheme="minorHAnsi" w:eastAsiaTheme="minorEastAsia" w:hAnsiTheme="minorHAnsi" w:cstheme="minorBidi"/>
          <w:kern w:val="2"/>
          <w:sz w:val="24"/>
          <w:szCs w:val="24"/>
          <w:lang w:eastAsia="en-GB"/>
          <w14:ligatures w14:val="standardContextual"/>
        </w:rPr>
      </w:pPr>
      <w:r>
        <w:t>A.3.3.1 General</w:t>
      </w:r>
      <w:r>
        <w:tab/>
      </w:r>
      <w:r>
        <w:fldChar w:fldCharType="begin"/>
      </w:r>
      <w:r>
        <w:instrText xml:space="preserve"> PAGEREF _Toc169872718 \h </w:instrText>
      </w:r>
      <w:r>
        <w:fldChar w:fldCharType="separate"/>
      </w:r>
      <w:r>
        <w:t>187</w:t>
      </w:r>
      <w:r>
        <w:fldChar w:fldCharType="end"/>
      </w:r>
    </w:p>
    <w:p w14:paraId="5A6023AE" w14:textId="6DA9605B" w:rsidR="00A1110B" w:rsidRDefault="00A1110B">
      <w:pPr>
        <w:pStyle w:val="TOC4"/>
        <w:rPr>
          <w:rFonts w:asciiTheme="minorHAnsi" w:eastAsiaTheme="minorEastAsia" w:hAnsiTheme="minorHAnsi" w:cstheme="minorBidi"/>
          <w:kern w:val="2"/>
          <w:sz w:val="24"/>
          <w:szCs w:val="24"/>
          <w:lang w:eastAsia="en-GB"/>
          <w14:ligatures w14:val="standardContextual"/>
        </w:rPr>
      </w:pPr>
      <w:r>
        <w:t>A.3.3.2</w:t>
      </w:r>
      <w:r>
        <w:rPr>
          <w:rFonts w:asciiTheme="minorHAnsi" w:eastAsiaTheme="minorEastAsia" w:hAnsiTheme="minorHAnsi" w:cstheme="minorBidi"/>
          <w:kern w:val="2"/>
          <w:sz w:val="24"/>
          <w:szCs w:val="24"/>
          <w:lang w:eastAsia="en-GB"/>
          <w14:ligatures w14:val="standardContextual"/>
        </w:rPr>
        <w:tab/>
      </w:r>
      <w:r>
        <w:t>FRC for receiver requirements for QPSK</w:t>
      </w:r>
      <w:r>
        <w:tab/>
      </w:r>
      <w:r>
        <w:fldChar w:fldCharType="begin"/>
      </w:r>
      <w:r>
        <w:instrText xml:space="preserve"> PAGEREF _Toc169872719 \h </w:instrText>
      </w:r>
      <w:r>
        <w:fldChar w:fldCharType="separate"/>
      </w:r>
      <w:r>
        <w:t>188</w:t>
      </w:r>
      <w:r>
        <w:fldChar w:fldCharType="end"/>
      </w:r>
    </w:p>
    <w:p w14:paraId="3545BCDA" w14:textId="5CE656D0" w:rsidR="00A1110B" w:rsidRDefault="00A1110B">
      <w:pPr>
        <w:pStyle w:val="TOC4"/>
        <w:rPr>
          <w:rFonts w:asciiTheme="minorHAnsi" w:eastAsiaTheme="minorEastAsia" w:hAnsiTheme="minorHAnsi" w:cstheme="minorBidi"/>
          <w:kern w:val="2"/>
          <w:sz w:val="24"/>
          <w:szCs w:val="24"/>
          <w:lang w:eastAsia="en-GB"/>
          <w14:ligatures w14:val="standardContextual"/>
        </w:rPr>
      </w:pPr>
      <w:r>
        <w:t>A.3.3.3</w:t>
      </w:r>
      <w:r>
        <w:rPr>
          <w:rFonts w:asciiTheme="minorHAnsi" w:eastAsiaTheme="minorEastAsia" w:hAnsiTheme="minorHAnsi" w:cstheme="minorBidi"/>
          <w:kern w:val="2"/>
          <w:sz w:val="24"/>
          <w:szCs w:val="24"/>
          <w:lang w:eastAsia="en-GB"/>
          <w14:ligatures w14:val="standardContextual"/>
        </w:rPr>
        <w:tab/>
      </w:r>
      <w:r>
        <w:t>FRC for receiver requirements for 16QAM</w:t>
      </w:r>
      <w:r>
        <w:tab/>
      </w:r>
      <w:r>
        <w:fldChar w:fldCharType="begin"/>
      </w:r>
      <w:r>
        <w:instrText xml:space="preserve"> PAGEREF _Toc169872720 \h </w:instrText>
      </w:r>
      <w:r>
        <w:fldChar w:fldCharType="separate"/>
      </w:r>
      <w:r>
        <w:t>191</w:t>
      </w:r>
      <w:r>
        <w:fldChar w:fldCharType="end"/>
      </w:r>
    </w:p>
    <w:p w14:paraId="4F6ACD96" w14:textId="51AD60C9" w:rsidR="00A1110B" w:rsidRDefault="00A1110B">
      <w:pPr>
        <w:pStyle w:val="TOC4"/>
        <w:rPr>
          <w:rFonts w:asciiTheme="minorHAnsi" w:eastAsiaTheme="minorEastAsia" w:hAnsiTheme="minorHAnsi" w:cstheme="minorBidi"/>
          <w:kern w:val="2"/>
          <w:sz w:val="24"/>
          <w:szCs w:val="24"/>
          <w:lang w:eastAsia="en-GB"/>
          <w14:ligatures w14:val="standardContextual"/>
        </w:rPr>
      </w:pPr>
      <w:r>
        <w:t>A.3.3.4</w:t>
      </w:r>
      <w:r>
        <w:rPr>
          <w:rFonts w:asciiTheme="minorHAnsi" w:eastAsiaTheme="minorEastAsia" w:hAnsiTheme="minorHAnsi" w:cstheme="minorBidi"/>
          <w:kern w:val="2"/>
          <w:sz w:val="24"/>
          <w:szCs w:val="24"/>
          <w:lang w:eastAsia="en-GB"/>
          <w14:ligatures w14:val="standardContextual"/>
        </w:rPr>
        <w:tab/>
      </w:r>
      <w:r>
        <w:t>FRC for receiver requirements for 64QAM</w:t>
      </w:r>
      <w:r>
        <w:tab/>
      </w:r>
      <w:r>
        <w:fldChar w:fldCharType="begin"/>
      </w:r>
      <w:r>
        <w:instrText xml:space="preserve"> PAGEREF _Toc169872721 \h </w:instrText>
      </w:r>
      <w:r>
        <w:fldChar w:fldCharType="separate"/>
      </w:r>
      <w:r>
        <w:t>192</w:t>
      </w:r>
      <w:r>
        <w:fldChar w:fldCharType="end"/>
      </w:r>
    </w:p>
    <w:p w14:paraId="4F5DDDE4" w14:textId="7657E1B6" w:rsidR="00A1110B" w:rsidRDefault="00A1110B">
      <w:pPr>
        <w:pStyle w:val="TOC4"/>
        <w:rPr>
          <w:rFonts w:asciiTheme="minorHAnsi" w:eastAsiaTheme="minorEastAsia" w:hAnsiTheme="minorHAnsi" w:cstheme="minorBidi"/>
          <w:kern w:val="2"/>
          <w:sz w:val="24"/>
          <w:szCs w:val="24"/>
          <w:lang w:eastAsia="en-GB"/>
          <w14:ligatures w14:val="standardContextual"/>
        </w:rPr>
      </w:pPr>
      <w:r w:rsidRPr="00567B99">
        <w:rPr>
          <w:rFonts w:eastAsia="Malgun Gothic"/>
        </w:rPr>
        <w:t>A.3.3.5</w:t>
      </w:r>
      <w:r>
        <w:rPr>
          <w:rFonts w:asciiTheme="minorHAnsi" w:eastAsiaTheme="minorEastAsia" w:hAnsiTheme="minorHAnsi" w:cstheme="minorBidi"/>
          <w:kern w:val="2"/>
          <w:sz w:val="24"/>
          <w:szCs w:val="24"/>
          <w:lang w:eastAsia="en-GB"/>
          <w14:ligatures w14:val="standardContextual"/>
        </w:rPr>
        <w:tab/>
      </w:r>
      <w:r w:rsidRPr="00567B99">
        <w:rPr>
          <w:rFonts w:eastAsia="Malgun Gothic"/>
        </w:rPr>
        <w:t>FRC for receiver requirements for 256QAM</w:t>
      </w:r>
      <w:r>
        <w:tab/>
      </w:r>
      <w:r>
        <w:fldChar w:fldCharType="begin"/>
      </w:r>
      <w:r>
        <w:instrText xml:space="preserve"> PAGEREF _Toc169872722 \h </w:instrText>
      </w:r>
      <w:r>
        <w:fldChar w:fldCharType="separate"/>
      </w:r>
      <w:r>
        <w:t>196</w:t>
      </w:r>
      <w:r>
        <w:fldChar w:fldCharType="end"/>
      </w:r>
    </w:p>
    <w:p w14:paraId="5F164AF8" w14:textId="50D7719E" w:rsidR="00A1110B" w:rsidRDefault="00A1110B">
      <w:pPr>
        <w:pStyle w:val="TOC2"/>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_Toc169872723 \h </w:instrText>
      </w:r>
      <w:r>
        <w:fldChar w:fldCharType="separate"/>
      </w:r>
      <w:r>
        <w:t>200</w:t>
      </w:r>
      <w:r>
        <w:fldChar w:fldCharType="end"/>
      </w:r>
    </w:p>
    <w:p w14:paraId="7546EF72" w14:textId="20FFD23C" w:rsidR="00A1110B" w:rsidRDefault="00A1110B">
      <w:pPr>
        <w:pStyle w:val="TOC2"/>
        <w:rPr>
          <w:rFonts w:asciiTheme="minorHAnsi" w:eastAsiaTheme="minorEastAsia" w:hAnsiTheme="minorHAnsi" w:cstheme="minorBidi"/>
          <w:kern w:val="2"/>
          <w:sz w:val="24"/>
          <w:szCs w:val="24"/>
          <w:lang w:eastAsia="en-GB"/>
          <w14:ligatures w14:val="standardContextual"/>
        </w:rPr>
      </w:pPr>
      <w:r>
        <w:t>A.5</w:t>
      </w:r>
      <w:r>
        <w:rPr>
          <w:rFonts w:asciiTheme="minorHAnsi" w:eastAsiaTheme="minorEastAsia" w:hAnsiTheme="minorHAnsi" w:cstheme="minorBidi"/>
          <w:kern w:val="2"/>
          <w:sz w:val="24"/>
          <w:szCs w:val="24"/>
          <w:lang w:eastAsia="en-GB"/>
          <w14:ligatures w14:val="standardContextual"/>
        </w:rPr>
        <w:tab/>
      </w:r>
      <w:r>
        <w:t>OFDMA Channel Noise Generator (OCNG)</w:t>
      </w:r>
      <w:r>
        <w:tab/>
      </w:r>
      <w:r>
        <w:fldChar w:fldCharType="begin"/>
      </w:r>
      <w:r>
        <w:instrText xml:space="preserve"> PAGEREF _Toc169872724 \h </w:instrText>
      </w:r>
      <w:r>
        <w:fldChar w:fldCharType="separate"/>
      </w:r>
      <w:r>
        <w:t>200</w:t>
      </w:r>
      <w:r>
        <w:fldChar w:fldCharType="end"/>
      </w:r>
    </w:p>
    <w:p w14:paraId="3D5CE312" w14:textId="22443225" w:rsidR="00A1110B" w:rsidRDefault="00A1110B">
      <w:pPr>
        <w:pStyle w:val="TOC3"/>
        <w:rPr>
          <w:rFonts w:asciiTheme="minorHAnsi" w:eastAsiaTheme="minorEastAsia" w:hAnsiTheme="minorHAnsi" w:cstheme="minorBidi"/>
          <w:kern w:val="2"/>
          <w:sz w:val="24"/>
          <w:szCs w:val="24"/>
          <w:lang w:eastAsia="en-GB"/>
          <w14:ligatures w14:val="standardContextual"/>
        </w:rPr>
      </w:pPr>
      <w:r>
        <w:t>A.5.1</w:t>
      </w:r>
      <w:r>
        <w:rPr>
          <w:rFonts w:asciiTheme="minorHAnsi" w:eastAsiaTheme="minorEastAsia" w:hAnsiTheme="minorHAnsi" w:cstheme="minorBidi"/>
          <w:kern w:val="2"/>
          <w:sz w:val="24"/>
          <w:szCs w:val="24"/>
          <w:lang w:eastAsia="en-GB"/>
          <w14:ligatures w14:val="standardContextual"/>
        </w:rPr>
        <w:tab/>
      </w:r>
      <w:r>
        <w:t>OCNG Patterns for FDD</w:t>
      </w:r>
      <w:r>
        <w:tab/>
      </w:r>
      <w:r>
        <w:fldChar w:fldCharType="begin"/>
      </w:r>
      <w:r>
        <w:instrText xml:space="preserve"> PAGEREF _Toc169872725 \h </w:instrText>
      </w:r>
      <w:r>
        <w:fldChar w:fldCharType="separate"/>
      </w:r>
      <w:r>
        <w:t>200</w:t>
      </w:r>
      <w:r>
        <w:fldChar w:fldCharType="end"/>
      </w:r>
    </w:p>
    <w:p w14:paraId="2F8010B7" w14:textId="5F4021D5" w:rsidR="00A1110B" w:rsidRDefault="00A1110B">
      <w:pPr>
        <w:pStyle w:val="TOC3"/>
        <w:rPr>
          <w:rFonts w:asciiTheme="minorHAnsi" w:eastAsiaTheme="minorEastAsia" w:hAnsiTheme="minorHAnsi" w:cstheme="minorBidi"/>
          <w:kern w:val="2"/>
          <w:sz w:val="24"/>
          <w:szCs w:val="24"/>
          <w:lang w:eastAsia="en-GB"/>
          <w14:ligatures w14:val="standardContextual"/>
        </w:rPr>
      </w:pPr>
      <w:r>
        <w:t>A.5.2</w:t>
      </w:r>
      <w:r>
        <w:rPr>
          <w:rFonts w:asciiTheme="minorHAnsi" w:eastAsiaTheme="minorEastAsia" w:hAnsiTheme="minorHAnsi" w:cstheme="minorBidi"/>
          <w:kern w:val="2"/>
          <w:sz w:val="24"/>
          <w:szCs w:val="24"/>
          <w:lang w:eastAsia="en-GB"/>
          <w14:ligatures w14:val="standardContextual"/>
        </w:rPr>
        <w:tab/>
      </w:r>
      <w:r>
        <w:t>OCNG Patterns for TDD</w:t>
      </w:r>
      <w:r>
        <w:tab/>
      </w:r>
      <w:r>
        <w:fldChar w:fldCharType="begin"/>
      </w:r>
      <w:r>
        <w:instrText xml:space="preserve"> PAGEREF _Toc169872726 \h </w:instrText>
      </w:r>
      <w:r>
        <w:fldChar w:fldCharType="separate"/>
      </w:r>
      <w:r>
        <w:t>200</w:t>
      </w:r>
      <w:r>
        <w:fldChar w:fldCharType="end"/>
      </w:r>
    </w:p>
    <w:p w14:paraId="5F0E1AE3" w14:textId="5BB240FF" w:rsidR="00A1110B" w:rsidRDefault="00A1110B">
      <w:pPr>
        <w:pStyle w:val="TOC4"/>
        <w:rPr>
          <w:rFonts w:asciiTheme="minorHAnsi" w:eastAsiaTheme="minorEastAsia" w:hAnsiTheme="minorHAnsi" w:cstheme="minorBidi"/>
          <w:kern w:val="2"/>
          <w:sz w:val="24"/>
          <w:szCs w:val="24"/>
          <w:lang w:eastAsia="en-GB"/>
          <w14:ligatures w14:val="standardContextual"/>
        </w:rPr>
      </w:pPr>
      <w:r>
        <w:t>A.5.2.1</w:t>
      </w:r>
      <w:r>
        <w:rPr>
          <w:rFonts w:asciiTheme="minorHAnsi" w:eastAsiaTheme="minorEastAsia" w:hAnsiTheme="minorHAnsi" w:cstheme="minorBidi"/>
          <w:kern w:val="2"/>
          <w:sz w:val="24"/>
          <w:szCs w:val="24"/>
          <w:lang w:eastAsia="en-GB"/>
          <w14:ligatures w14:val="standardContextual"/>
        </w:rPr>
        <w:tab/>
      </w:r>
      <w:r>
        <w:t>OCNG TDD pattern 1: Generic OCNG TDD Pattern for all unused REs</w:t>
      </w:r>
      <w:r>
        <w:tab/>
      </w:r>
      <w:r>
        <w:fldChar w:fldCharType="begin"/>
      </w:r>
      <w:r>
        <w:instrText xml:space="preserve"> PAGEREF _Toc169872727 \h </w:instrText>
      </w:r>
      <w:r>
        <w:fldChar w:fldCharType="separate"/>
      </w:r>
      <w:r>
        <w:t>200</w:t>
      </w:r>
      <w:r>
        <w:fldChar w:fldCharType="end"/>
      </w:r>
    </w:p>
    <w:p w14:paraId="3B2A7193" w14:textId="1FF5B055" w:rsidR="00A1110B" w:rsidRDefault="00A1110B">
      <w:pPr>
        <w:pStyle w:val="TOC8"/>
        <w:rPr>
          <w:rFonts w:asciiTheme="minorHAnsi" w:eastAsiaTheme="minorEastAsia" w:hAnsiTheme="minorHAnsi" w:cstheme="minorBidi"/>
          <w:b w:val="0"/>
          <w:kern w:val="2"/>
          <w:sz w:val="24"/>
          <w:szCs w:val="24"/>
          <w:lang w:eastAsia="en-GB"/>
          <w14:ligatures w14:val="standardContextual"/>
        </w:rPr>
      </w:pPr>
      <w:r>
        <w:t>Annex B (informative): Void</w:t>
      </w:r>
      <w:r>
        <w:tab/>
      </w:r>
      <w:r>
        <w:fldChar w:fldCharType="begin"/>
      </w:r>
      <w:r>
        <w:instrText xml:space="preserve"> PAGEREF _Toc169872728 \h </w:instrText>
      </w:r>
      <w:r>
        <w:fldChar w:fldCharType="separate"/>
      </w:r>
      <w:r>
        <w:t>201</w:t>
      </w:r>
      <w:r>
        <w:fldChar w:fldCharType="end"/>
      </w:r>
    </w:p>
    <w:p w14:paraId="6653D896" w14:textId="7CC48876" w:rsidR="00A1110B" w:rsidRDefault="00A1110B">
      <w:pPr>
        <w:pStyle w:val="TOC8"/>
        <w:rPr>
          <w:rFonts w:asciiTheme="minorHAnsi" w:eastAsiaTheme="minorEastAsia" w:hAnsiTheme="minorHAnsi" w:cstheme="minorBidi"/>
          <w:b w:val="0"/>
          <w:kern w:val="2"/>
          <w:sz w:val="24"/>
          <w:szCs w:val="24"/>
          <w:lang w:eastAsia="en-GB"/>
          <w14:ligatures w14:val="standardContextual"/>
        </w:rPr>
      </w:pPr>
      <w:r>
        <w:t>Annex C (normative): Downlink physical channels</w:t>
      </w:r>
      <w:r>
        <w:tab/>
      </w:r>
      <w:r>
        <w:fldChar w:fldCharType="begin"/>
      </w:r>
      <w:r>
        <w:instrText xml:space="preserve"> PAGEREF _Toc169872729 \h </w:instrText>
      </w:r>
      <w:r>
        <w:fldChar w:fldCharType="separate"/>
      </w:r>
      <w:r>
        <w:t>202</w:t>
      </w:r>
      <w:r>
        <w:fldChar w:fldCharType="end"/>
      </w:r>
    </w:p>
    <w:p w14:paraId="39A8D792" w14:textId="25DA7094" w:rsidR="00A1110B" w:rsidRDefault="00A1110B">
      <w:pPr>
        <w:pStyle w:val="TOC1"/>
        <w:rPr>
          <w:rFonts w:asciiTheme="minorHAnsi" w:eastAsiaTheme="minorEastAsia" w:hAnsiTheme="minorHAnsi" w:cstheme="minorBidi"/>
          <w:kern w:val="2"/>
          <w:sz w:val="24"/>
          <w:szCs w:val="24"/>
          <w:lang w:eastAsia="en-GB"/>
          <w14:ligatures w14:val="standardContextual"/>
        </w:rPr>
      </w:pPr>
      <w:r>
        <w:t>C.1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_Toc169872730 \h </w:instrText>
      </w:r>
      <w:r>
        <w:fldChar w:fldCharType="separate"/>
      </w:r>
      <w:r>
        <w:t>202</w:t>
      </w:r>
      <w:r>
        <w:fldChar w:fldCharType="end"/>
      </w:r>
    </w:p>
    <w:p w14:paraId="1D62D728" w14:textId="5E310667" w:rsidR="00A1110B" w:rsidRDefault="00A1110B">
      <w:pPr>
        <w:pStyle w:val="TOC1"/>
        <w:rPr>
          <w:rFonts w:asciiTheme="minorHAnsi" w:eastAsiaTheme="minorEastAsia" w:hAnsiTheme="minorHAnsi" w:cstheme="minorBidi"/>
          <w:kern w:val="2"/>
          <w:sz w:val="24"/>
          <w:szCs w:val="24"/>
          <w:lang w:eastAsia="en-GB"/>
          <w14:ligatures w14:val="standardContextual"/>
        </w:rPr>
      </w:pPr>
      <w:r>
        <w:t>C.2</w:t>
      </w:r>
      <w:r>
        <w:rPr>
          <w:rFonts w:asciiTheme="minorHAnsi" w:eastAsiaTheme="minorEastAsia" w:hAnsiTheme="minorHAnsi" w:cstheme="minorBidi"/>
          <w:kern w:val="2"/>
          <w:sz w:val="24"/>
          <w:szCs w:val="24"/>
          <w:lang w:eastAsia="en-GB"/>
          <w14:ligatures w14:val="standardContextual"/>
        </w:rPr>
        <w:tab/>
      </w:r>
      <w:r>
        <w:t>Setup</w:t>
      </w:r>
      <w:r>
        <w:tab/>
      </w:r>
      <w:r>
        <w:fldChar w:fldCharType="begin"/>
      </w:r>
      <w:r>
        <w:instrText xml:space="preserve"> PAGEREF _Toc169872731 \h </w:instrText>
      </w:r>
      <w:r>
        <w:fldChar w:fldCharType="separate"/>
      </w:r>
      <w:r>
        <w:t>202</w:t>
      </w:r>
      <w:r>
        <w:fldChar w:fldCharType="end"/>
      </w:r>
    </w:p>
    <w:p w14:paraId="73E4C835" w14:textId="3FD855DF" w:rsidR="00A1110B" w:rsidRDefault="00A1110B">
      <w:pPr>
        <w:pStyle w:val="TOC1"/>
        <w:rPr>
          <w:rFonts w:asciiTheme="minorHAnsi" w:eastAsiaTheme="minorEastAsia" w:hAnsiTheme="minorHAnsi" w:cstheme="minorBidi"/>
          <w:kern w:val="2"/>
          <w:sz w:val="24"/>
          <w:szCs w:val="24"/>
          <w:lang w:eastAsia="en-GB"/>
          <w14:ligatures w14:val="standardContextual"/>
        </w:rPr>
      </w:pPr>
      <w:r>
        <w:t>C.3</w:t>
      </w:r>
      <w:r>
        <w:rPr>
          <w:rFonts w:asciiTheme="minorHAnsi" w:eastAsiaTheme="minorEastAsia" w:hAnsiTheme="minorHAnsi" w:cstheme="minorBidi"/>
          <w:kern w:val="2"/>
          <w:sz w:val="24"/>
          <w:szCs w:val="24"/>
          <w:lang w:eastAsia="en-GB"/>
          <w14:ligatures w14:val="standardContextual"/>
        </w:rPr>
        <w:tab/>
      </w:r>
      <w:r>
        <w:t>Connection</w:t>
      </w:r>
      <w:r>
        <w:tab/>
      </w:r>
      <w:r>
        <w:fldChar w:fldCharType="begin"/>
      </w:r>
      <w:r>
        <w:instrText xml:space="preserve"> PAGEREF _Toc169872732 \h </w:instrText>
      </w:r>
      <w:r>
        <w:fldChar w:fldCharType="separate"/>
      </w:r>
      <w:r>
        <w:t>202</w:t>
      </w:r>
      <w:r>
        <w:fldChar w:fldCharType="end"/>
      </w:r>
    </w:p>
    <w:p w14:paraId="2AE19FAD" w14:textId="07FA6EDC" w:rsidR="00A1110B" w:rsidRDefault="00A1110B">
      <w:pPr>
        <w:pStyle w:val="TOC2"/>
        <w:rPr>
          <w:rFonts w:asciiTheme="minorHAnsi" w:eastAsiaTheme="minorEastAsia" w:hAnsiTheme="minorHAnsi" w:cstheme="minorBidi"/>
          <w:kern w:val="2"/>
          <w:sz w:val="24"/>
          <w:szCs w:val="24"/>
          <w:lang w:eastAsia="en-GB"/>
          <w14:ligatures w14:val="standardContextual"/>
        </w:rPr>
      </w:pPr>
      <w:r>
        <w:t>C.3.1</w:t>
      </w:r>
      <w:r>
        <w:rPr>
          <w:rFonts w:asciiTheme="minorHAnsi" w:eastAsiaTheme="minorEastAsia" w:hAnsiTheme="minorHAnsi" w:cstheme="minorBidi"/>
          <w:kern w:val="2"/>
          <w:sz w:val="24"/>
          <w:szCs w:val="24"/>
          <w:lang w:eastAsia="en-GB"/>
          <w14:ligatures w14:val="standardContextual"/>
        </w:rPr>
        <w:tab/>
      </w:r>
      <w:r>
        <w:t>Measurement of Receiver Characteristics</w:t>
      </w:r>
      <w:r>
        <w:tab/>
      </w:r>
      <w:r>
        <w:fldChar w:fldCharType="begin"/>
      </w:r>
      <w:r>
        <w:instrText xml:space="preserve"> PAGEREF _Toc169872733 \h </w:instrText>
      </w:r>
      <w:r>
        <w:fldChar w:fldCharType="separate"/>
      </w:r>
      <w:r>
        <w:t>202</w:t>
      </w:r>
      <w:r>
        <w:fldChar w:fldCharType="end"/>
      </w:r>
    </w:p>
    <w:p w14:paraId="2CB78498" w14:textId="2D3CC5FB" w:rsidR="00A1110B" w:rsidRDefault="00A1110B">
      <w:pPr>
        <w:pStyle w:val="TOC8"/>
        <w:rPr>
          <w:rFonts w:asciiTheme="minorHAnsi" w:eastAsiaTheme="minorEastAsia" w:hAnsiTheme="minorHAnsi" w:cstheme="minorBidi"/>
          <w:b w:val="0"/>
          <w:kern w:val="2"/>
          <w:sz w:val="24"/>
          <w:szCs w:val="24"/>
          <w:lang w:eastAsia="en-GB"/>
          <w14:ligatures w14:val="standardContextual"/>
        </w:rPr>
      </w:pPr>
      <w:r>
        <w:t>Annex D (normative): Characteristics of the interfering signal</w:t>
      </w:r>
      <w:r>
        <w:tab/>
      </w:r>
      <w:r>
        <w:fldChar w:fldCharType="begin"/>
      </w:r>
      <w:r>
        <w:instrText xml:space="preserve"> PAGEREF _Toc169872734 \h </w:instrText>
      </w:r>
      <w:r>
        <w:fldChar w:fldCharType="separate"/>
      </w:r>
      <w:r>
        <w:t>203</w:t>
      </w:r>
      <w:r>
        <w:fldChar w:fldCharType="end"/>
      </w:r>
    </w:p>
    <w:p w14:paraId="17667F68" w14:textId="5E613062" w:rsidR="00A1110B" w:rsidRDefault="00A1110B">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_Toc169872735 \h </w:instrText>
      </w:r>
      <w:r>
        <w:fldChar w:fldCharType="separate"/>
      </w:r>
      <w:r>
        <w:t>203</w:t>
      </w:r>
      <w:r>
        <w:fldChar w:fldCharType="end"/>
      </w:r>
    </w:p>
    <w:p w14:paraId="5232777F" w14:textId="52B962A0" w:rsidR="00A1110B" w:rsidRDefault="00A1110B">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Interference signals</w:t>
      </w:r>
      <w:r>
        <w:tab/>
      </w:r>
      <w:r>
        <w:fldChar w:fldCharType="begin"/>
      </w:r>
      <w:r>
        <w:instrText xml:space="preserve"> PAGEREF _Toc169872736 \h </w:instrText>
      </w:r>
      <w:r>
        <w:fldChar w:fldCharType="separate"/>
      </w:r>
      <w:r>
        <w:t>203</w:t>
      </w:r>
      <w:r>
        <w:fldChar w:fldCharType="end"/>
      </w:r>
    </w:p>
    <w:p w14:paraId="751F1E3F" w14:textId="0E1194DA" w:rsidR="00A1110B" w:rsidRDefault="00A1110B">
      <w:pPr>
        <w:pStyle w:val="TOC8"/>
        <w:rPr>
          <w:rFonts w:asciiTheme="minorHAnsi" w:eastAsiaTheme="minorEastAsia" w:hAnsiTheme="minorHAnsi" w:cstheme="minorBidi"/>
          <w:b w:val="0"/>
          <w:kern w:val="2"/>
          <w:sz w:val="24"/>
          <w:szCs w:val="24"/>
          <w:lang w:eastAsia="en-GB"/>
          <w14:ligatures w14:val="standardContextual"/>
        </w:rPr>
      </w:pPr>
      <w:r>
        <w:t>Annex E (normative): Environmental conditions</w:t>
      </w:r>
      <w:r>
        <w:tab/>
      </w:r>
      <w:r>
        <w:fldChar w:fldCharType="begin"/>
      </w:r>
      <w:r>
        <w:instrText xml:space="preserve"> PAGEREF _Toc169872737 \h </w:instrText>
      </w:r>
      <w:r>
        <w:fldChar w:fldCharType="separate"/>
      </w:r>
      <w:r>
        <w:t>204</w:t>
      </w:r>
      <w:r>
        <w:fldChar w:fldCharType="end"/>
      </w:r>
    </w:p>
    <w:p w14:paraId="45D8524B" w14:textId="6E2DC309" w:rsidR="00A1110B" w:rsidRDefault="00A1110B">
      <w:pPr>
        <w:pStyle w:val="TOC1"/>
        <w:rPr>
          <w:rFonts w:asciiTheme="minorHAnsi" w:eastAsiaTheme="minorEastAsia" w:hAnsiTheme="minorHAnsi" w:cstheme="minorBidi"/>
          <w:kern w:val="2"/>
          <w:sz w:val="24"/>
          <w:szCs w:val="24"/>
          <w:lang w:eastAsia="en-GB"/>
          <w14:ligatures w14:val="standardContextual"/>
        </w:rPr>
      </w:pPr>
      <w:r>
        <w:t>E.1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_Toc169872738 \h </w:instrText>
      </w:r>
      <w:r>
        <w:fldChar w:fldCharType="separate"/>
      </w:r>
      <w:r>
        <w:t>204</w:t>
      </w:r>
      <w:r>
        <w:fldChar w:fldCharType="end"/>
      </w:r>
    </w:p>
    <w:p w14:paraId="16D9E762" w14:textId="6D112950" w:rsidR="00A1110B" w:rsidRDefault="00A1110B">
      <w:pPr>
        <w:pStyle w:val="TOC1"/>
        <w:rPr>
          <w:rFonts w:asciiTheme="minorHAnsi" w:eastAsiaTheme="minorEastAsia" w:hAnsiTheme="minorHAnsi" w:cstheme="minorBidi"/>
          <w:kern w:val="2"/>
          <w:sz w:val="24"/>
          <w:szCs w:val="24"/>
          <w:lang w:eastAsia="en-GB"/>
          <w14:ligatures w14:val="standardContextual"/>
        </w:rPr>
      </w:pPr>
      <w:r>
        <w:t>E.2</w:t>
      </w:r>
      <w:r>
        <w:rPr>
          <w:rFonts w:asciiTheme="minorHAnsi" w:eastAsiaTheme="minorEastAsia" w:hAnsiTheme="minorHAnsi" w:cstheme="minorBidi"/>
          <w:kern w:val="2"/>
          <w:sz w:val="24"/>
          <w:szCs w:val="24"/>
          <w:lang w:eastAsia="en-GB"/>
          <w14:ligatures w14:val="standardContextual"/>
        </w:rPr>
        <w:tab/>
      </w:r>
      <w:r>
        <w:t>Environmental</w:t>
      </w:r>
      <w:r>
        <w:tab/>
      </w:r>
      <w:r>
        <w:fldChar w:fldCharType="begin"/>
      </w:r>
      <w:r>
        <w:instrText xml:space="preserve"> PAGEREF _Toc169872739 \h </w:instrText>
      </w:r>
      <w:r>
        <w:fldChar w:fldCharType="separate"/>
      </w:r>
      <w:r>
        <w:t>204</w:t>
      </w:r>
      <w:r>
        <w:fldChar w:fldCharType="end"/>
      </w:r>
    </w:p>
    <w:p w14:paraId="408E4FCD" w14:textId="6CF80D4B" w:rsidR="00A1110B" w:rsidRDefault="00A1110B">
      <w:pPr>
        <w:pStyle w:val="TOC2"/>
        <w:rPr>
          <w:rFonts w:asciiTheme="minorHAnsi" w:eastAsiaTheme="minorEastAsia" w:hAnsiTheme="minorHAnsi" w:cstheme="minorBidi"/>
          <w:kern w:val="2"/>
          <w:sz w:val="24"/>
          <w:szCs w:val="24"/>
          <w:lang w:eastAsia="en-GB"/>
          <w14:ligatures w14:val="standardContextual"/>
        </w:rPr>
      </w:pPr>
      <w:r>
        <w:t>E.2.1</w:t>
      </w:r>
      <w:r>
        <w:rPr>
          <w:rFonts w:asciiTheme="minorHAnsi" w:eastAsiaTheme="minorEastAsia" w:hAnsiTheme="minorHAnsi" w:cstheme="minorBidi"/>
          <w:kern w:val="2"/>
          <w:sz w:val="24"/>
          <w:szCs w:val="24"/>
          <w:lang w:eastAsia="en-GB"/>
          <w14:ligatures w14:val="standardContextual"/>
        </w:rPr>
        <w:tab/>
      </w:r>
      <w:r>
        <w:t>Temperature</w:t>
      </w:r>
      <w:r>
        <w:tab/>
      </w:r>
      <w:r>
        <w:fldChar w:fldCharType="begin"/>
      </w:r>
      <w:r>
        <w:instrText xml:space="preserve"> PAGEREF _Toc169872740 \h </w:instrText>
      </w:r>
      <w:r>
        <w:fldChar w:fldCharType="separate"/>
      </w:r>
      <w:r>
        <w:t>204</w:t>
      </w:r>
      <w:r>
        <w:fldChar w:fldCharType="end"/>
      </w:r>
    </w:p>
    <w:p w14:paraId="2E9843F7" w14:textId="6AE0417F" w:rsidR="00A1110B" w:rsidRDefault="00A1110B">
      <w:pPr>
        <w:pStyle w:val="TOC2"/>
        <w:rPr>
          <w:rFonts w:asciiTheme="minorHAnsi" w:eastAsiaTheme="minorEastAsia" w:hAnsiTheme="minorHAnsi" w:cstheme="minorBidi"/>
          <w:kern w:val="2"/>
          <w:sz w:val="24"/>
          <w:szCs w:val="24"/>
          <w:lang w:eastAsia="en-GB"/>
          <w14:ligatures w14:val="standardContextual"/>
        </w:rPr>
      </w:pPr>
      <w:r>
        <w:t>E.2.2</w:t>
      </w:r>
      <w:r>
        <w:rPr>
          <w:rFonts w:asciiTheme="minorHAnsi" w:eastAsiaTheme="minorEastAsia" w:hAnsiTheme="minorHAnsi" w:cstheme="minorBidi"/>
          <w:kern w:val="2"/>
          <w:sz w:val="24"/>
          <w:szCs w:val="24"/>
          <w:lang w:eastAsia="en-GB"/>
          <w14:ligatures w14:val="standardContextual"/>
        </w:rPr>
        <w:tab/>
      </w:r>
      <w:r>
        <w:t>Voltage</w:t>
      </w:r>
      <w:r>
        <w:tab/>
      </w:r>
      <w:r>
        <w:fldChar w:fldCharType="begin"/>
      </w:r>
      <w:r>
        <w:instrText xml:space="preserve"> PAGEREF _Toc169872741 \h </w:instrText>
      </w:r>
      <w:r>
        <w:fldChar w:fldCharType="separate"/>
      </w:r>
      <w:r>
        <w:t>204</w:t>
      </w:r>
      <w:r>
        <w:fldChar w:fldCharType="end"/>
      </w:r>
    </w:p>
    <w:p w14:paraId="22742210" w14:textId="4FFFB5A9" w:rsidR="00A1110B" w:rsidRDefault="00A1110B">
      <w:pPr>
        <w:pStyle w:val="TOC2"/>
        <w:rPr>
          <w:rFonts w:asciiTheme="minorHAnsi" w:eastAsiaTheme="minorEastAsia" w:hAnsiTheme="minorHAnsi" w:cstheme="minorBidi"/>
          <w:kern w:val="2"/>
          <w:sz w:val="24"/>
          <w:szCs w:val="24"/>
          <w:lang w:eastAsia="en-GB"/>
          <w14:ligatures w14:val="standardContextual"/>
        </w:rPr>
      </w:pPr>
      <w:r>
        <w:t>E.2.3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_Toc169872742 \h </w:instrText>
      </w:r>
      <w:r>
        <w:fldChar w:fldCharType="separate"/>
      </w:r>
      <w:r>
        <w:t>205</w:t>
      </w:r>
      <w:r>
        <w:fldChar w:fldCharType="end"/>
      </w:r>
    </w:p>
    <w:p w14:paraId="5C4B96A7" w14:textId="4FA22017" w:rsidR="00A1110B" w:rsidRDefault="00A1110B">
      <w:pPr>
        <w:pStyle w:val="TOC8"/>
        <w:rPr>
          <w:rFonts w:asciiTheme="minorHAnsi" w:eastAsiaTheme="minorEastAsia" w:hAnsiTheme="minorHAnsi" w:cstheme="minorBidi"/>
          <w:b w:val="0"/>
          <w:kern w:val="2"/>
          <w:sz w:val="24"/>
          <w:szCs w:val="24"/>
          <w:lang w:eastAsia="en-GB"/>
          <w14:ligatures w14:val="standardContextual"/>
        </w:rPr>
      </w:pPr>
      <w:r>
        <w:t>Annex F (normative): Transmit modulation</w:t>
      </w:r>
      <w:r>
        <w:tab/>
      </w:r>
      <w:r>
        <w:fldChar w:fldCharType="begin"/>
      </w:r>
      <w:r>
        <w:instrText xml:space="preserve"> PAGEREF _Toc169872743 \h </w:instrText>
      </w:r>
      <w:r>
        <w:fldChar w:fldCharType="separate"/>
      </w:r>
      <w:r>
        <w:t>206</w:t>
      </w:r>
      <w:r>
        <w:fldChar w:fldCharType="end"/>
      </w:r>
    </w:p>
    <w:p w14:paraId="5ADF7283" w14:textId="4B91978C" w:rsidR="00A1110B" w:rsidRDefault="00A1110B">
      <w:pPr>
        <w:pStyle w:val="TOC1"/>
        <w:rPr>
          <w:rFonts w:asciiTheme="minorHAnsi" w:eastAsiaTheme="minorEastAsia" w:hAnsiTheme="minorHAnsi" w:cstheme="minorBidi"/>
          <w:kern w:val="2"/>
          <w:sz w:val="24"/>
          <w:szCs w:val="24"/>
          <w:lang w:eastAsia="en-GB"/>
          <w14:ligatures w14:val="standardContextual"/>
        </w:rPr>
      </w:pPr>
      <w:r>
        <w:t>F.1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_Toc169872744 \h </w:instrText>
      </w:r>
      <w:r>
        <w:fldChar w:fldCharType="separate"/>
      </w:r>
      <w:r>
        <w:t>206</w:t>
      </w:r>
      <w:r>
        <w:fldChar w:fldCharType="end"/>
      </w:r>
    </w:p>
    <w:p w14:paraId="4938F05E" w14:textId="1FE57D7D" w:rsidR="00A1110B" w:rsidRDefault="00A1110B">
      <w:pPr>
        <w:pStyle w:val="TOC2"/>
        <w:rPr>
          <w:rFonts w:asciiTheme="minorHAnsi" w:eastAsiaTheme="minorEastAsia" w:hAnsiTheme="minorHAnsi" w:cstheme="minorBidi"/>
          <w:kern w:val="2"/>
          <w:sz w:val="24"/>
          <w:szCs w:val="24"/>
          <w:lang w:eastAsia="en-GB"/>
          <w14:ligatures w14:val="standardContextual"/>
        </w:rPr>
      </w:pPr>
      <w:r>
        <w:t>F.2</w:t>
      </w:r>
      <w:r>
        <w:rPr>
          <w:rFonts w:asciiTheme="minorHAnsi" w:eastAsiaTheme="minorEastAsia" w:hAnsiTheme="minorHAnsi" w:cstheme="minorBidi"/>
          <w:kern w:val="2"/>
          <w:sz w:val="24"/>
          <w:szCs w:val="24"/>
          <w:lang w:eastAsia="en-GB"/>
          <w14:ligatures w14:val="standardContextual"/>
        </w:rPr>
        <w:tab/>
      </w:r>
      <w:r>
        <w:t>Basic Error Vector Magnitude measurement</w:t>
      </w:r>
      <w:r>
        <w:tab/>
      </w:r>
      <w:r>
        <w:fldChar w:fldCharType="begin"/>
      </w:r>
      <w:r>
        <w:instrText xml:space="preserve"> PAGEREF _Toc169872745 \h </w:instrText>
      </w:r>
      <w:r>
        <w:fldChar w:fldCharType="separate"/>
      </w:r>
      <w:r>
        <w:t>206</w:t>
      </w:r>
      <w:r>
        <w:fldChar w:fldCharType="end"/>
      </w:r>
    </w:p>
    <w:p w14:paraId="286A2BC1" w14:textId="473C5844" w:rsidR="00A1110B" w:rsidRDefault="00A1110B">
      <w:pPr>
        <w:pStyle w:val="TOC1"/>
        <w:rPr>
          <w:rFonts w:asciiTheme="minorHAnsi" w:eastAsiaTheme="minorEastAsia" w:hAnsiTheme="minorHAnsi" w:cstheme="minorBidi"/>
          <w:kern w:val="2"/>
          <w:sz w:val="24"/>
          <w:szCs w:val="24"/>
          <w:lang w:eastAsia="en-GB"/>
          <w14:ligatures w14:val="standardContextual"/>
        </w:rPr>
      </w:pPr>
      <w:r>
        <w:t>F.3</w:t>
      </w:r>
      <w:r>
        <w:rPr>
          <w:rFonts w:asciiTheme="minorHAnsi" w:eastAsiaTheme="minorEastAsia" w:hAnsiTheme="minorHAnsi" w:cstheme="minorBidi"/>
          <w:kern w:val="2"/>
          <w:sz w:val="24"/>
          <w:szCs w:val="24"/>
          <w:lang w:eastAsia="en-GB"/>
          <w14:ligatures w14:val="standardContextual"/>
        </w:rPr>
        <w:tab/>
      </w:r>
      <w:r>
        <w:t>Basic in-band emissions measurement</w:t>
      </w:r>
      <w:r>
        <w:tab/>
      </w:r>
      <w:r>
        <w:fldChar w:fldCharType="begin"/>
      </w:r>
      <w:r>
        <w:instrText xml:space="preserve"> PAGEREF _Toc169872746 \h </w:instrText>
      </w:r>
      <w:r>
        <w:fldChar w:fldCharType="separate"/>
      </w:r>
      <w:r>
        <w:t>207</w:t>
      </w:r>
      <w:r>
        <w:fldChar w:fldCharType="end"/>
      </w:r>
    </w:p>
    <w:p w14:paraId="0C1D4A48" w14:textId="21ABC5D3" w:rsidR="00A1110B" w:rsidRDefault="00A1110B">
      <w:pPr>
        <w:pStyle w:val="TOC1"/>
        <w:rPr>
          <w:rFonts w:asciiTheme="minorHAnsi" w:eastAsiaTheme="minorEastAsia" w:hAnsiTheme="minorHAnsi" w:cstheme="minorBidi"/>
          <w:kern w:val="2"/>
          <w:sz w:val="24"/>
          <w:szCs w:val="24"/>
          <w:lang w:eastAsia="en-GB"/>
          <w14:ligatures w14:val="standardContextual"/>
        </w:rPr>
      </w:pPr>
      <w:r>
        <w:t>F.4</w:t>
      </w:r>
      <w:r>
        <w:rPr>
          <w:rFonts w:asciiTheme="minorHAnsi" w:eastAsiaTheme="minorEastAsia" w:hAnsiTheme="minorHAnsi" w:cstheme="minorBidi"/>
          <w:kern w:val="2"/>
          <w:sz w:val="24"/>
          <w:szCs w:val="24"/>
          <w:lang w:eastAsia="en-GB"/>
          <w14:ligatures w14:val="standardContextual"/>
        </w:rPr>
        <w:tab/>
      </w:r>
      <w:r>
        <w:t>Modified signal under test</w:t>
      </w:r>
      <w:r>
        <w:tab/>
      </w:r>
      <w:r>
        <w:fldChar w:fldCharType="begin"/>
      </w:r>
      <w:r>
        <w:instrText xml:space="preserve"> PAGEREF _Toc169872747 \h </w:instrText>
      </w:r>
      <w:r>
        <w:fldChar w:fldCharType="separate"/>
      </w:r>
      <w:r>
        <w:t>207</w:t>
      </w:r>
      <w:r>
        <w:fldChar w:fldCharType="end"/>
      </w:r>
    </w:p>
    <w:p w14:paraId="5AB7645A" w14:textId="2F31178D" w:rsidR="00A1110B" w:rsidRDefault="00A1110B">
      <w:pPr>
        <w:pStyle w:val="TOC1"/>
        <w:rPr>
          <w:rFonts w:asciiTheme="minorHAnsi" w:eastAsiaTheme="minorEastAsia" w:hAnsiTheme="minorHAnsi" w:cstheme="minorBidi"/>
          <w:kern w:val="2"/>
          <w:sz w:val="24"/>
          <w:szCs w:val="24"/>
          <w:lang w:eastAsia="en-GB"/>
          <w14:ligatures w14:val="standardContextual"/>
        </w:rPr>
      </w:pPr>
      <w:r>
        <w:t>F.5</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_Toc169872748 \h </w:instrText>
      </w:r>
      <w:r>
        <w:fldChar w:fldCharType="separate"/>
      </w:r>
      <w:r>
        <w:t>209</w:t>
      </w:r>
      <w:r>
        <w:fldChar w:fldCharType="end"/>
      </w:r>
    </w:p>
    <w:p w14:paraId="4891B360" w14:textId="07CF2175" w:rsidR="00A1110B" w:rsidRDefault="00A1110B">
      <w:pPr>
        <w:pStyle w:val="TOC2"/>
        <w:rPr>
          <w:rFonts w:asciiTheme="minorHAnsi" w:eastAsiaTheme="minorEastAsia" w:hAnsiTheme="minorHAnsi" w:cstheme="minorBidi"/>
          <w:kern w:val="2"/>
          <w:sz w:val="24"/>
          <w:szCs w:val="24"/>
          <w:lang w:eastAsia="en-GB"/>
          <w14:ligatures w14:val="standardContextual"/>
        </w:rPr>
      </w:pPr>
      <w:r>
        <w:t>F.5.1</w:t>
      </w:r>
      <w:r>
        <w:rPr>
          <w:rFonts w:asciiTheme="minorHAnsi" w:eastAsiaTheme="minorEastAsia" w:hAnsiTheme="minorHAnsi" w:cstheme="minorBidi"/>
          <w:kern w:val="2"/>
          <w:sz w:val="24"/>
          <w:szCs w:val="24"/>
          <w:lang w:eastAsia="en-GB"/>
          <w14:ligatures w14:val="standardContextual"/>
        </w:rPr>
        <w:tab/>
      </w:r>
      <w:r>
        <w:t>Timing offset</w:t>
      </w:r>
      <w:r>
        <w:tab/>
      </w:r>
      <w:r>
        <w:fldChar w:fldCharType="begin"/>
      </w:r>
      <w:r>
        <w:instrText xml:space="preserve"> PAGEREF _Toc169872749 \h </w:instrText>
      </w:r>
      <w:r>
        <w:fldChar w:fldCharType="separate"/>
      </w:r>
      <w:r>
        <w:t>209</w:t>
      </w:r>
      <w:r>
        <w:fldChar w:fldCharType="end"/>
      </w:r>
    </w:p>
    <w:p w14:paraId="189B4C2F" w14:textId="184249C5" w:rsidR="00A1110B" w:rsidRDefault="00A1110B">
      <w:pPr>
        <w:pStyle w:val="TOC2"/>
        <w:rPr>
          <w:rFonts w:asciiTheme="minorHAnsi" w:eastAsiaTheme="minorEastAsia" w:hAnsiTheme="minorHAnsi" w:cstheme="minorBidi"/>
          <w:kern w:val="2"/>
          <w:sz w:val="24"/>
          <w:szCs w:val="24"/>
          <w:lang w:eastAsia="en-GB"/>
          <w14:ligatures w14:val="standardContextual"/>
        </w:rPr>
      </w:pPr>
      <w:r>
        <w:t>F.5.2</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_Toc169872750 \h </w:instrText>
      </w:r>
      <w:r>
        <w:fldChar w:fldCharType="separate"/>
      </w:r>
      <w:r>
        <w:t>209</w:t>
      </w:r>
      <w:r>
        <w:fldChar w:fldCharType="end"/>
      </w:r>
    </w:p>
    <w:p w14:paraId="18C6668B" w14:textId="53B9718A" w:rsidR="00A1110B" w:rsidRDefault="00A1110B">
      <w:pPr>
        <w:pStyle w:val="TOC2"/>
        <w:rPr>
          <w:rFonts w:asciiTheme="minorHAnsi" w:eastAsiaTheme="minorEastAsia" w:hAnsiTheme="minorHAnsi" w:cstheme="minorBidi"/>
          <w:kern w:val="2"/>
          <w:sz w:val="24"/>
          <w:szCs w:val="24"/>
          <w:lang w:eastAsia="en-GB"/>
          <w14:ligatures w14:val="standardContextual"/>
        </w:rPr>
      </w:pPr>
      <w:r>
        <w:t>F.5.3</w:t>
      </w:r>
      <w:r>
        <w:rPr>
          <w:rFonts w:asciiTheme="minorHAnsi" w:eastAsiaTheme="minorEastAsia" w:hAnsiTheme="minorHAnsi" w:cstheme="minorBidi"/>
          <w:kern w:val="2"/>
          <w:sz w:val="24"/>
          <w:szCs w:val="24"/>
          <w:lang w:eastAsia="en-GB"/>
          <w14:ligatures w14:val="standardContextual"/>
        </w:rPr>
        <w:tab/>
      </w:r>
      <w:r>
        <w:t>Window length for normal CP</w:t>
      </w:r>
      <w:r>
        <w:tab/>
      </w:r>
      <w:r>
        <w:fldChar w:fldCharType="begin"/>
      </w:r>
      <w:r>
        <w:instrText xml:space="preserve"> PAGEREF _Toc169872751 \h </w:instrText>
      </w:r>
      <w:r>
        <w:fldChar w:fldCharType="separate"/>
      </w:r>
      <w:r>
        <w:t>210</w:t>
      </w:r>
      <w:r>
        <w:fldChar w:fldCharType="end"/>
      </w:r>
    </w:p>
    <w:p w14:paraId="0E589035" w14:textId="6196AF6B" w:rsidR="00A1110B" w:rsidRDefault="00A1110B">
      <w:pPr>
        <w:pStyle w:val="TOC2"/>
        <w:rPr>
          <w:rFonts w:asciiTheme="minorHAnsi" w:eastAsiaTheme="minorEastAsia" w:hAnsiTheme="minorHAnsi" w:cstheme="minorBidi"/>
          <w:kern w:val="2"/>
          <w:sz w:val="24"/>
          <w:szCs w:val="24"/>
          <w:lang w:eastAsia="en-GB"/>
          <w14:ligatures w14:val="standardContextual"/>
        </w:rPr>
      </w:pPr>
      <w:r>
        <w:t>F.5.4</w:t>
      </w:r>
      <w:r>
        <w:rPr>
          <w:rFonts w:asciiTheme="minorHAnsi" w:eastAsiaTheme="minorEastAsia" w:hAnsiTheme="minorHAnsi" w:cstheme="minorBidi"/>
          <w:kern w:val="2"/>
          <w:sz w:val="24"/>
          <w:szCs w:val="24"/>
          <w:lang w:eastAsia="en-GB"/>
          <w14:ligatures w14:val="standardContextual"/>
        </w:rPr>
        <w:tab/>
      </w:r>
      <w:r>
        <w:t>Window length for Extended CP</w:t>
      </w:r>
      <w:r>
        <w:tab/>
      </w:r>
      <w:r>
        <w:fldChar w:fldCharType="begin"/>
      </w:r>
      <w:r>
        <w:instrText xml:space="preserve"> PAGEREF _Toc169872752 \h </w:instrText>
      </w:r>
      <w:r>
        <w:fldChar w:fldCharType="separate"/>
      </w:r>
      <w:r>
        <w:t>210</w:t>
      </w:r>
      <w:r>
        <w:fldChar w:fldCharType="end"/>
      </w:r>
    </w:p>
    <w:p w14:paraId="76A0ED15" w14:textId="4ADF57F7" w:rsidR="00A1110B" w:rsidRDefault="00A1110B">
      <w:pPr>
        <w:pStyle w:val="TOC2"/>
        <w:rPr>
          <w:rFonts w:asciiTheme="minorHAnsi" w:eastAsiaTheme="minorEastAsia" w:hAnsiTheme="minorHAnsi" w:cstheme="minorBidi"/>
          <w:kern w:val="2"/>
          <w:sz w:val="24"/>
          <w:szCs w:val="24"/>
          <w:lang w:eastAsia="en-GB"/>
          <w14:ligatures w14:val="standardContextual"/>
        </w:rPr>
      </w:pPr>
      <w:r>
        <w:t>F.5.5</w:t>
      </w:r>
      <w:r>
        <w:rPr>
          <w:rFonts w:asciiTheme="minorHAnsi" w:eastAsiaTheme="minorEastAsia" w:hAnsiTheme="minorHAnsi" w:cstheme="minorBidi"/>
          <w:kern w:val="2"/>
          <w:sz w:val="24"/>
          <w:szCs w:val="24"/>
          <w:lang w:eastAsia="en-GB"/>
          <w14:ligatures w14:val="standardContextual"/>
        </w:rPr>
        <w:tab/>
      </w:r>
      <w:r>
        <w:t>Window length for PRACH</w:t>
      </w:r>
      <w:r>
        <w:tab/>
      </w:r>
      <w:r>
        <w:fldChar w:fldCharType="begin"/>
      </w:r>
      <w:r>
        <w:instrText xml:space="preserve"> PAGEREF _Toc169872753 \h </w:instrText>
      </w:r>
      <w:r>
        <w:fldChar w:fldCharType="separate"/>
      </w:r>
      <w:r>
        <w:t>210</w:t>
      </w:r>
      <w:r>
        <w:fldChar w:fldCharType="end"/>
      </w:r>
    </w:p>
    <w:p w14:paraId="16B448CD" w14:textId="63CAD1E7" w:rsidR="00A1110B" w:rsidRDefault="00A1110B">
      <w:pPr>
        <w:pStyle w:val="TOC1"/>
        <w:rPr>
          <w:rFonts w:asciiTheme="minorHAnsi" w:eastAsiaTheme="minorEastAsia" w:hAnsiTheme="minorHAnsi" w:cstheme="minorBidi"/>
          <w:kern w:val="2"/>
          <w:sz w:val="24"/>
          <w:szCs w:val="24"/>
          <w:lang w:eastAsia="en-GB"/>
          <w14:ligatures w14:val="standardContextual"/>
        </w:rPr>
      </w:pPr>
      <w:r>
        <w:t>F.6</w:t>
      </w:r>
      <w:r>
        <w:rPr>
          <w:rFonts w:asciiTheme="minorHAnsi" w:eastAsiaTheme="minorEastAsia" w:hAnsiTheme="minorHAnsi" w:cstheme="minorBidi"/>
          <w:kern w:val="2"/>
          <w:sz w:val="24"/>
          <w:szCs w:val="24"/>
          <w:lang w:eastAsia="en-GB"/>
          <w14:ligatures w14:val="standardContextual"/>
        </w:rPr>
        <w:tab/>
      </w:r>
      <w:r>
        <w:t>Averaged EVM</w:t>
      </w:r>
      <w:r>
        <w:tab/>
      </w:r>
      <w:r>
        <w:fldChar w:fldCharType="begin"/>
      </w:r>
      <w:r>
        <w:instrText xml:space="preserve"> PAGEREF _Toc169872754 \h </w:instrText>
      </w:r>
      <w:r>
        <w:fldChar w:fldCharType="separate"/>
      </w:r>
      <w:r>
        <w:t>211</w:t>
      </w:r>
      <w:r>
        <w:fldChar w:fldCharType="end"/>
      </w:r>
    </w:p>
    <w:p w14:paraId="1D5991DA" w14:textId="333749AB" w:rsidR="00A1110B" w:rsidRDefault="00A1110B">
      <w:pPr>
        <w:pStyle w:val="TOC1"/>
        <w:rPr>
          <w:rFonts w:asciiTheme="minorHAnsi" w:eastAsiaTheme="minorEastAsia" w:hAnsiTheme="minorHAnsi" w:cstheme="minorBidi"/>
          <w:kern w:val="2"/>
          <w:sz w:val="24"/>
          <w:szCs w:val="24"/>
          <w:lang w:eastAsia="en-GB"/>
          <w14:ligatures w14:val="standardContextual"/>
        </w:rPr>
      </w:pPr>
      <w:r>
        <w:t>F.7</w:t>
      </w:r>
      <w:r>
        <w:rPr>
          <w:rFonts w:asciiTheme="minorHAnsi" w:eastAsiaTheme="minorEastAsia" w:hAnsiTheme="minorHAnsi" w:cstheme="minorBidi"/>
          <w:kern w:val="2"/>
          <w:sz w:val="24"/>
          <w:szCs w:val="24"/>
          <w:lang w:eastAsia="en-GB"/>
          <w14:ligatures w14:val="standardContextual"/>
        </w:rPr>
        <w:tab/>
      </w:r>
      <w:r>
        <w:t>Spectrum Flatness</w:t>
      </w:r>
      <w:r>
        <w:tab/>
      </w:r>
      <w:r>
        <w:fldChar w:fldCharType="begin"/>
      </w:r>
      <w:r>
        <w:instrText xml:space="preserve"> PAGEREF _Toc169872755 \h </w:instrText>
      </w:r>
      <w:r>
        <w:fldChar w:fldCharType="separate"/>
      </w:r>
      <w:r>
        <w:t>212</w:t>
      </w:r>
      <w:r>
        <w:fldChar w:fldCharType="end"/>
      </w:r>
    </w:p>
    <w:p w14:paraId="103D2693" w14:textId="4B5BD445" w:rsidR="00A1110B" w:rsidRDefault="00A1110B">
      <w:pPr>
        <w:pStyle w:val="TOC1"/>
        <w:rPr>
          <w:rFonts w:asciiTheme="minorHAnsi" w:eastAsiaTheme="minorEastAsia" w:hAnsiTheme="minorHAnsi" w:cstheme="minorBidi"/>
          <w:kern w:val="2"/>
          <w:sz w:val="24"/>
          <w:szCs w:val="24"/>
          <w:lang w:eastAsia="en-GB"/>
          <w14:ligatures w14:val="standardContextual"/>
        </w:rPr>
      </w:pPr>
      <w:r w:rsidRPr="00567B99">
        <w:rPr>
          <w:rFonts w:eastAsia="MS Mincho"/>
        </w:rPr>
        <w:t>F.8</w:t>
      </w:r>
      <w:r>
        <w:rPr>
          <w:rFonts w:asciiTheme="minorHAnsi" w:eastAsiaTheme="minorEastAsia" w:hAnsiTheme="minorHAnsi" w:cstheme="minorBidi"/>
          <w:kern w:val="2"/>
          <w:sz w:val="24"/>
          <w:szCs w:val="24"/>
          <w:lang w:eastAsia="en-GB"/>
          <w14:ligatures w14:val="standardContextual"/>
        </w:rPr>
        <w:tab/>
      </w:r>
      <w:r w:rsidRPr="00567B99">
        <w:rPr>
          <w:lang w:val="en-US"/>
        </w:rPr>
        <w:t>Phase offset measurement for DMRS bundling</w:t>
      </w:r>
      <w:r>
        <w:tab/>
      </w:r>
      <w:r>
        <w:fldChar w:fldCharType="begin"/>
      </w:r>
      <w:r>
        <w:instrText xml:space="preserve"> PAGEREF _Toc169872756 \h </w:instrText>
      </w:r>
      <w:r>
        <w:fldChar w:fldCharType="separate"/>
      </w:r>
      <w:r>
        <w:t>212</w:t>
      </w:r>
      <w:r>
        <w:fldChar w:fldCharType="end"/>
      </w:r>
    </w:p>
    <w:p w14:paraId="14FD88BB" w14:textId="5EBD1CAC" w:rsidR="00A1110B" w:rsidRDefault="00A1110B">
      <w:pPr>
        <w:pStyle w:val="TOC2"/>
        <w:rPr>
          <w:rFonts w:asciiTheme="minorHAnsi" w:eastAsiaTheme="minorEastAsia" w:hAnsiTheme="minorHAnsi" w:cstheme="minorBidi"/>
          <w:kern w:val="2"/>
          <w:sz w:val="24"/>
          <w:szCs w:val="24"/>
          <w:lang w:eastAsia="en-GB"/>
          <w14:ligatures w14:val="standardContextual"/>
        </w:rPr>
      </w:pPr>
      <w:r>
        <w:t>F.8.1</w:t>
      </w:r>
      <w:r>
        <w:rPr>
          <w:rFonts w:asciiTheme="minorHAnsi" w:eastAsiaTheme="minorEastAsia" w:hAnsiTheme="minorHAnsi" w:cstheme="minorBidi"/>
          <w:kern w:val="2"/>
          <w:sz w:val="24"/>
          <w:szCs w:val="24"/>
          <w:lang w:eastAsia="en-GB"/>
          <w14:ligatures w14:val="standardContextual"/>
        </w:rPr>
        <w:tab/>
      </w:r>
      <w:r>
        <w:rPr>
          <w:lang w:eastAsia="zh-CN"/>
        </w:rPr>
        <w:t>M</w:t>
      </w:r>
      <w:r>
        <w:t>easurement point</w:t>
      </w:r>
      <w:r>
        <w:tab/>
      </w:r>
      <w:r>
        <w:fldChar w:fldCharType="begin"/>
      </w:r>
      <w:r>
        <w:instrText xml:space="preserve"> PAGEREF _Toc169872757 \h </w:instrText>
      </w:r>
      <w:r>
        <w:fldChar w:fldCharType="separate"/>
      </w:r>
      <w:r>
        <w:t>212</w:t>
      </w:r>
      <w:r>
        <w:fldChar w:fldCharType="end"/>
      </w:r>
    </w:p>
    <w:p w14:paraId="5D7331AB" w14:textId="30C9D837" w:rsidR="00A1110B" w:rsidRDefault="00A1110B">
      <w:pPr>
        <w:pStyle w:val="TOC2"/>
        <w:rPr>
          <w:rFonts w:asciiTheme="minorHAnsi" w:eastAsiaTheme="minorEastAsia" w:hAnsiTheme="minorHAnsi" w:cstheme="minorBidi"/>
          <w:kern w:val="2"/>
          <w:sz w:val="24"/>
          <w:szCs w:val="24"/>
          <w:lang w:eastAsia="en-GB"/>
          <w14:ligatures w14:val="standardContextual"/>
        </w:rPr>
      </w:pPr>
      <w:r>
        <w:t>F.8.2</w:t>
      </w:r>
      <w:r>
        <w:rPr>
          <w:rFonts w:asciiTheme="minorHAnsi" w:eastAsiaTheme="minorEastAsia" w:hAnsiTheme="minorHAnsi" w:cstheme="minorBidi"/>
          <w:kern w:val="2"/>
          <w:sz w:val="24"/>
          <w:szCs w:val="24"/>
          <w:lang w:eastAsia="en-GB"/>
          <w14:ligatures w14:val="standardContextual"/>
        </w:rPr>
        <w:tab/>
      </w:r>
      <w:r>
        <w:t>Symbols used</w:t>
      </w:r>
      <w:r>
        <w:tab/>
      </w:r>
      <w:r>
        <w:fldChar w:fldCharType="begin"/>
      </w:r>
      <w:r>
        <w:instrText xml:space="preserve"> PAGEREF _Toc169872758 \h </w:instrText>
      </w:r>
      <w:r>
        <w:fldChar w:fldCharType="separate"/>
      </w:r>
      <w:r>
        <w:t>213</w:t>
      </w:r>
      <w:r>
        <w:fldChar w:fldCharType="end"/>
      </w:r>
    </w:p>
    <w:p w14:paraId="27454EC1" w14:textId="5044397C" w:rsidR="00A1110B" w:rsidRDefault="00A1110B">
      <w:pPr>
        <w:pStyle w:val="TOC2"/>
        <w:rPr>
          <w:rFonts w:asciiTheme="minorHAnsi" w:eastAsiaTheme="minorEastAsia" w:hAnsiTheme="minorHAnsi" w:cstheme="minorBidi"/>
          <w:kern w:val="2"/>
          <w:sz w:val="24"/>
          <w:szCs w:val="24"/>
          <w:lang w:eastAsia="en-GB"/>
          <w14:ligatures w14:val="standardContextual"/>
        </w:rPr>
      </w:pPr>
      <w:r>
        <w:t>F.8.3</w:t>
      </w:r>
      <w:r>
        <w:rPr>
          <w:rFonts w:asciiTheme="minorHAnsi" w:eastAsiaTheme="minorEastAsia" w:hAnsiTheme="minorHAnsi" w:cstheme="minorBidi"/>
          <w:kern w:val="2"/>
          <w:sz w:val="24"/>
          <w:szCs w:val="24"/>
          <w:lang w:eastAsia="en-GB"/>
          <w14:ligatures w14:val="standardContextual"/>
        </w:rPr>
        <w:tab/>
      </w:r>
      <w:r>
        <w:t>Modified test signal</w:t>
      </w:r>
      <w:r>
        <w:tab/>
      </w:r>
      <w:r>
        <w:fldChar w:fldCharType="begin"/>
      </w:r>
      <w:r>
        <w:instrText xml:space="preserve"> PAGEREF _Toc169872759 \h </w:instrText>
      </w:r>
      <w:r>
        <w:fldChar w:fldCharType="separate"/>
      </w:r>
      <w:r>
        <w:t>213</w:t>
      </w:r>
      <w:r>
        <w:fldChar w:fldCharType="end"/>
      </w:r>
    </w:p>
    <w:p w14:paraId="28EB0F97" w14:textId="263555BC" w:rsidR="00A1110B" w:rsidRDefault="00A1110B">
      <w:pPr>
        <w:pStyle w:val="TOC2"/>
        <w:rPr>
          <w:rFonts w:asciiTheme="minorHAnsi" w:eastAsiaTheme="minorEastAsia" w:hAnsiTheme="minorHAnsi" w:cstheme="minorBidi"/>
          <w:kern w:val="2"/>
          <w:sz w:val="24"/>
          <w:szCs w:val="24"/>
          <w:lang w:eastAsia="en-GB"/>
          <w14:ligatures w14:val="standardContextual"/>
        </w:rPr>
      </w:pPr>
      <w:r>
        <w:t>F.8.4</w:t>
      </w:r>
      <w:r>
        <w:rPr>
          <w:rFonts w:asciiTheme="minorHAnsi" w:eastAsiaTheme="minorEastAsia" w:hAnsiTheme="minorHAnsi" w:cstheme="minorBidi"/>
          <w:kern w:val="2"/>
          <w:sz w:val="24"/>
          <w:szCs w:val="24"/>
          <w:lang w:eastAsia="en-GB"/>
          <w14:ligatures w14:val="standardContextual"/>
        </w:rPr>
        <w:tab/>
      </w:r>
      <w:r w:rsidRPr="00567B99">
        <w:rPr>
          <w:lang w:val="en-US"/>
        </w:rPr>
        <w:t>Phase offset measurement</w:t>
      </w:r>
      <w:r>
        <w:tab/>
      </w:r>
      <w:r>
        <w:fldChar w:fldCharType="begin"/>
      </w:r>
      <w:r>
        <w:instrText xml:space="preserve"> PAGEREF _Toc169872760 \h </w:instrText>
      </w:r>
      <w:r>
        <w:fldChar w:fldCharType="separate"/>
      </w:r>
      <w:r>
        <w:t>213</w:t>
      </w:r>
      <w:r>
        <w:fldChar w:fldCharType="end"/>
      </w:r>
    </w:p>
    <w:p w14:paraId="5CC1E6A6" w14:textId="5BB3106D" w:rsidR="00A1110B" w:rsidRDefault="00A1110B">
      <w:pPr>
        <w:pStyle w:val="TOC1"/>
        <w:rPr>
          <w:rFonts w:asciiTheme="minorHAnsi" w:eastAsiaTheme="minorEastAsia" w:hAnsiTheme="minorHAnsi" w:cstheme="minorBidi"/>
          <w:kern w:val="2"/>
          <w:sz w:val="24"/>
          <w:szCs w:val="24"/>
          <w:lang w:eastAsia="en-GB"/>
          <w14:ligatures w14:val="standardContextual"/>
        </w:rPr>
      </w:pPr>
      <w:r w:rsidRPr="00567B99">
        <w:rPr>
          <w:rFonts w:eastAsia="MS Mincho"/>
        </w:rPr>
        <w:t>F.9</w:t>
      </w:r>
      <w:r>
        <w:rPr>
          <w:rFonts w:asciiTheme="minorHAnsi" w:eastAsiaTheme="minorEastAsia" w:hAnsiTheme="minorHAnsi" w:cstheme="minorBidi"/>
          <w:kern w:val="2"/>
          <w:sz w:val="24"/>
          <w:szCs w:val="24"/>
          <w:lang w:eastAsia="en-GB"/>
          <w14:ligatures w14:val="standardContextual"/>
        </w:rPr>
        <w:tab/>
      </w:r>
      <w:r w:rsidRPr="00567B99">
        <w:rPr>
          <w:rFonts w:eastAsia="MS Mincho"/>
        </w:rPr>
        <w:t>Reserved</w:t>
      </w:r>
      <w:r>
        <w:tab/>
      </w:r>
      <w:r>
        <w:fldChar w:fldCharType="begin"/>
      </w:r>
      <w:r>
        <w:instrText xml:space="preserve"> PAGEREF _Toc169872761 \h </w:instrText>
      </w:r>
      <w:r>
        <w:fldChar w:fldCharType="separate"/>
      </w:r>
      <w:r>
        <w:t>213</w:t>
      </w:r>
      <w:r>
        <w:fldChar w:fldCharType="end"/>
      </w:r>
    </w:p>
    <w:p w14:paraId="15BA637F" w14:textId="582F3929" w:rsidR="00A1110B" w:rsidRDefault="00A1110B">
      <w:pPr>
        <w:pStyle w:val="TOC1"/>
        <w:rPr>
          <w:rFonts w:asciiTheme="minorHAnsi" w:eastAsiaTheme="minorEastAsia" w:hAnsiTheme="minorHAnsi" w:cstheme="minorBidi"/>
          <w:kern w:val="2"/>
          <w:sz w:val="24"/>
          <w:szCs w:val="24"/>
          <w:lang w:eastAsia="en-GB"/>
          <w14:ligatures w14:val="standardContextual"/>
        </w:rPr>
      </w:pPr>
      <w:r w:rsidRPr="00567B99">
        <w:rPr>
          <w:rFonts w:eastAsia="MS Mincho"/>
        </w:rPr>
        <w:t>F.10</w:t>
      </w:r>
      <w:r>
        <w:rPr>
          <w:rFonts w:asciiTheme="minorHAnsi" w:eastAsiaTheme="minorEastAsia" w:hAnsiTheme="minorHAnsi" w:cstheme="minorBidi"/>
          <w:kern w:val="2"/>
          <w:sz w:val="24"/>
          <w:szCs w:val="24"/>
          <w:lang w:eastAsia="en-GB"/>
          <w14:ligatures w14:val="standardContextual"/>
        </w:rPr>
        <w:tab/>
      </w:r>
      <w:r w:rsidRPr="00567B99">
        <w:rPr>
          <w:rFonts w:eastAsia="MS Mincho"/>
        </w:rPr>
        <w:t>EVM for dual transmit polarizations</w:t>
      </w:r>
      <w:r>
        <w:tab/>
      </w:r>
      <w:r>
        <w:fldChar w:fldCharType="begin"/>
      </w:r>
      <w:r>
        <w:instrText xml:space="preserve"> PAGEREF _Toc169872762 \h </w:instrText>
      </w:r>
      <w:r>
        <w:fldChar w:fldCharType="separate"/>
      </w:r>
      <w:r>
        <w:t>213</w:t>
      </w:r>
      <w:r>
        <w:fldChar w:fldCharType="end"/>
      </w:r>
    </w:p>
    <w:p w14:paraId="2A87B5E9" w14:textId="29A11F0C" w:rsidR="00A1110B" w:rsidRDefault="00A1110B">
      <w:pPr>
        <w:pStyle w:val="TOC2"/>
        <w:rPr>
          <w:rFonts w:asciiTheme="minorHAnsi" w:eastAsiaTheme="minorEastAsia" w:hAnsiTheme="minorHAnsi" w:cstheme="minorBidi"/>
          <w:kern w:val="2"/>
          <w:sz w:val="24"/>
          <w:szCs w:val="24"/>
          <w:lang w:eastAsia="en-GB"/>
          <w14:ligatures w14:val="standardContextual"/>
        </w:rPr>
      </w:pPr>
      <w:r w:rsidRPr="00567B99">
        <w:rPr>
          <w:rFonts w:eastAsia="MS Mincho"/>
        </w:rPr>
        <w:t>F.10.1</w:t>
      </w:r>
      <w:r>
        <w:rPr>
          <w:rFonts w:asciiTheme="minorHAnsi" w:eastAsiaTheme="minorEastAsia" w:hAnsiTheme="minorHAnsi" w:cstheme="minorBidi"/>
          <w:kern w:val="2"/>
          <w:sz w:val="24"/>
          <w:szCs w:val="24"/>
          <w:lang w:eastAsia="en-GB"/>
          <w14:ligatures w14:val="standardContextual"/>
        </w:rPr>
        <w:tab/>
      </w:r>
      <w:r w:rsidRPr="00567B99">
        <w:rPr>
          <w:rFonts w:eastAsia="MS Mincho"/>
        </w:rPr>
        <w:t>General</w:t>
      </w:r>
      <w:r>
        <w:tab/>
      </w:r>
      <w:r>
        <w:fldChar w:fldCharType="begin"/>
      </w:r>
      <w:r>
        <w:instrText xml:space="preserve"> PAGEREF _Toc169872763 \h </w:instrText>
      </w:r>
      <w:r>
        <w:fldChar w:fldCharType="separate"/>
      </w:r>
      <w:r>
        <w:t>213</w:t>
      </w:r>
      <w:r>
        <w:fldChar w:fldCharType="end"/>
      </w:r>
    </w:p>
    <w:p w14:paraId="335A7D05" w14:textId="7A5175AD" w:rsidR="00A1110B" w:rsidRDefault="00A1110B">
      <w:pPr>
        <w:pStyle w:val="TOC2"/>
        <w:rPr>
          <w:rFonts w:asciiTheme="minorHAnsi" w:eastAsiaTheme="minorEastAsia" w:hAnsiTheme="minorHAnsi" w:cstheme="minorBidi"/>
          <w:kern w:val="2"/>
          <w:sz w:val="24"/>
          <w:szCs w:val="24"/>
          <w:lang w:eastAsia="en-GB"/>
          <w14:ligatures w14:val="standardContextual"/>
        </w:rPr>
      </w:pPr>
      <w:r w:rsidRPr="00567B99">
        <w:rPr>
          <w:rFonts w:eastAsia="MS Mincho"/>
        </w:rPr>
        <w:t>F.10.2</w:t>
      </w:r>
      <w:r>
        <w:rPr>
          <w:rFonts w:asciiTheme="minorHAnsi" w:eastAsiaTheme="minorEastAsia" w:hAnsiTheme="minorHAnsi" w:cstheme="minorBidi"/>
          <w:kern w:val="2"/>
          <w:sz w:val="24"/>
          <w:szCs w:val="24"/>
          <w:lang w:eastAsia="en-GB"/>
          <w14:ligatures w14:val="standardContextual"/>
        </w:rPr>
        <w:tab/>
      </w:r>
      <w:r w:rsidRPr="00567B99">
        <w:rPr>
          <w:rFonts w:eastAsia="MS Mincho"/>
        </w:rPr>
        <w:t>MIMO Equalization (UL MIMO transmission)</w:t>
      </w:r>
      <w:r>
        <w:tab/>
      </w:r>
      <w:r>
        <w:fldChar w:fldCharType="begin"/>
      </w:r>
      <w:r>
        <w:instrText xml:space="preserve"> PAGEREF _Toc169872764 \h </w:instrText>
      </w:r>
      <w:r>
        <w:fldChar w:fldCharType="separate"/>
      </w:r>
      <w:r>
        <w:t>214</w:t>
      </w:r>
      <w:r>
        <w:fldChar w:fldCharType="end"/>
      </w:r>
    </w:p>
    <w:p w14:paraId="317AE655" w14:textId="7CA4E4B8" w:rsidR="00A1110B" w:rsidRDefault="00A1110B">
      <w:pPr>
        <w:pStyle w:val="TOC2"/>
        <w:rPr>
          <w:rFonts w:asciiTheme="minorHAnsi" w:eastAsiaTheme="minorEastAsia" w:hAnsiTheme="minorHAnsi" w:cstheme="minorBidi"/>
          <w:kern w:val="2"/>
          <w:sz w:val="24"/>
          <w:szCs w:val="24"/>
          <w:lang w:eastAsia="en-GB"/>
          <w14:ligatures w14:val="standardContextual"/>
        </w:rPr>
      </w:pPr>
      <w:r w:rsidRPr="00567B99">
        <w:rPr>
          <w:rFonts w:eastAsia="MS Mincho"/>
        </w:rPr>
        <w:t>F.10.3</w:t>
      </w:r>
      <w:r>
        <w:rPr>
          <w:rFonts w:asciiTheme="minorHAnsi" w:eastAsiaTheme="minorEastAsia" w:hAnsiTheme="minorHAnsi" w:cstheme="minorBidi"/>
          <w:kern w:val="2"/>
          <w:sz w:val="24"/>
          <w:szCs w:val="24"/>
          <w:lang w:eastAsia="en-GB"/>
          <w14:ligatures w14:val="standardContextual"/>
        </w:rPr>
        <w:tab/>
      </w:r>
      <w:r w:rsidRPr="00567B99">
        <w:rPr>
          <w:rFonts w:eastAsia="MS Mincho"/>
        </w:rPr>
        <w:t>Maximum Ratio combining (Tx diversity transmission)</w:t>
      </w:r>
      <w:r>
        <w:tab/>
      </w:r>
      <w:r>
        <w:fldChar w:fldCharType="begin"/>
      </w:r>
      <w:r>
        <w:instrText xml:space="preserve"> PAGEREF _Toc169872765 \h </w:instrText>
      </w:r>
      <w:r>
        <w:fldChar w:fldCharType="separate"/>
      </w:r>
      <w:r>
        <w:t>215</w:t>
      </w:r>
      <w:r>
        <w:fldChar w:fldCharType="end"/>
      </w:r>
    </w:p>
    <w:p w14:paraId="52E32996" w14:textId="03F1FE09" w:rsidR="00A1110B" w:rsidRDefault="00A1110B">
      <w:pPr>
        <w:pStyle w:val="TOC2"/>
        <w:rPr>
          <w:rFonts w:asciiTheme="minorHAnsi" w:eastAsiaTheme="minorEastAsia" w:hAnsiTheme="minorHAnsi" w:cstheme="minorBidi"/>
          <w:kern w:val="2"/>
          <w:sz w:val="24"/>
          <w:szCs w:val="24"/>
          <w:lang w:eastAsia="en-GB"/>
          <w14:ligatures w14:val="standardContextual"/>
        </w:rPr>
      </w:pPr>
      <w:r w:rsidRPr="00567B99">
        <w:rPr>
          <w:rFonts w:eastAsia="MS Mincho"/>
        </w:rPr>
        <w:t>F.10.4</w:t>
      </w:r>
      <w:r>
        <w:rPr>
          <w:rFonts w:asciiTheme="minorHAnsi" w:eastAsiaTheme="minorEastAsia" w:hAnsiTheme="minorHAnsi" w:cstheme="minorBidi"/>
          <w:kern w:val="2"/>
          <w:sz w:val="24"/>
          <w:szCs w:val="24"/>
          <w:lang w:eastAsia="en-GB"/>
          <w14:ligatures w14:val="standardContextual"/>
        </w:rPr>
        <w:tab/>
      </w:r>
      <w:r w:rsidRPr="00567B99">
        <w:rPr>
          <w:rFonts w:eastAsia="MS Mincho"/>
        </w:rPr>
        <w:t>Layer processing</w:t>
      </w:r>
      <w:r>
        <w:tab/>
      </w:r>
      <w:r>
        <w:fldChar w:fldCharType="begin"/>
      </w:r>
      <w:r>
        <w:instrText xml:space="preserve"> PAGEREF _Toc169872766 \h </w:instrText>
      </w:r>
      <w:r>
        <w:fldChar w:fldCharType="separate"/>
      </w:r>
      <w:r>
        <w:t>215</w:t>
      </w:r>
      <w:r>
        <w:fldChar w:fldCharType="end"/>
      </w:r>
    </w:p>
    <w:p w14:paraId="6FBF501B" w14:textId="4297032F" w:rsidR="00A1110B" w:rsidRDefault="00A1110B">
      <w:pPr>
        <w:pStyle w:val="TOC8"/>
        <w:rPr>
          <w:rFonts w:asciiTheme="minorHAnsi" w:eastAsiaTheme="minorEastAsia" w:hAnsiTheme="minorHAnsi" w:cstheme="minorBidi"/>
          <w:b w:val="0"/>
          <w:kern w:val="2"/>
          <w:sz w:val="24"/>
          <w:szCs w:val="24"/>
          <w:lang w:eastAsia="en-GB"/>
          <w14:ligatures w14:val="standardContextual"/>
        </w:rPr>
      </w:pPr>
      <w:r>
        <w:t xml:space="preserve">Annex G (normative): </w:t>
      </w:r>
      <w:r w:rsidRPr="00567B99">
        <w:rPr>
          <w:rFonts w:cs="Arial"/>
        </w:rPr>
        <w:t>Difference of relative phase and power errors</w:t>
      </w:r>
      <w:r>
        <w:tab/>
      </w:r>
      <w:r>
        <w:fldChar w:fldCharType="begin"/>
      </w:r>
      <w:r>
        <w:instrText xml:space="preserve"> PAGEREF _Toc169872767 \h </w:instrText>
      </w:r>
      <w:r>
        <w:fldChar w:fldCharType="separate"/>
      </w:r>
      <w:r>
        <w:t>216</w:t>
      </w:r>
      <w:r>
        <w:fldChar w:fldCharType="end"/>
      </w:r>
    </w:p>
    <w:p w14:paraId="19711C3D" w14:textId="0CF36545" w:rsidR="00A1110B" w:rsidRDefault="00A1110B">
      <w:pPr>
        <w:pStyle w:val="TOC1"/>
        <w:rPr>
          <w:rFonts w:asciiTheme="minorHAnsi" w:eastAsiaTheme="minorEastAsia" w:hAnsiTheme="minorHAnsi" w:cstheme="minorBidi"/>
          <w:kern w:val="2"/>
          <w:sz w:val="24"/>
          <w:szCs w:val="24"/>
          <w:lang w:eastAsia="en-GB"/>
          <w14:ligatures w14:val="standardContextual"/>
        </w:rPr>
      </w:pPr>
      <w:r>
        <w:t>G.0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_Toc169872768 \h </w:instrText>
      </w:r>
      <w:r>
        <w:fldChar w:fldCharType="separate"/>
      </w:r>
      <w:r>
        <w:t>216</w:t>
      </w:r>
      <w:r>
        <w:fldChar w:fldCharType="end"/>
      </w:r>
    </w:p>
    <w:p w14:paraId="23551087" w14:textId="742F597B" w:rsidR="00A1110B" w:rsidRDefault="00A1110B">
      <w:pPr>
        <w:pStyle w:val="TOC1"/>
        <w:rPr>
          <w:rFonts w:asciiTheme="minorHAnsi" w:eastAsiaTheme="minorEastAsia" w:hAnsiTheme="minorHAnsi" w:cstheme="minorBidi"/>
          <w:kern w:val="2"/>
          <w:sz w:val="24"/>
          <w:szCs w:val="24"/>
          <w:lang w:eastAsia="en-GB"/>
          <w14:ligatures w14:val="standardContextual"/>
        </w:rPr>
      </w:pPr>
      <w:r>
        <w:t>G.1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_Toc169872769 \h </w:instrText>
      </w:r>
      <w:r>
        <w:fldChar w:fldCharType="separate"/>
      </w:r>
      <w:r>
        <w:t>216</w:t>
      </w:r>
      <w:r>
        <w:fldChar w:fldCharType="end"/>
      </w:r>
    </w:p>
    <w:p w14:paraId="1167BFA5" w14:textId="59D3CE01" w:rsidR="00A1110B" w:rsidRDefault="00A1110B">
      <w:pPr>
        <w:pStyle w:val="TOC1"/>
        <w:rPr>
          <w:rFonts w:asciiTheme="minorHAnsi" w:eastAsiaTheme="minorEastAsia" w:hAnsiTheme="minorHAnsi" w:cstheme="minorBidi"/>
          <w:kern w:val="2"/>
          <w:sz w:val="24"/>
          <w:szCs w:val="24"/>
          <w:lang w:eastAsia="en-GB"/>
          <w14:ligatures w14:val="standardContextual"/>
        </w:rPr>
      </w:pPr>
      <w:r>
        <w:t>G.2</w:t>
      </w:r>
      <w:r>
        <w:rPr>
          <w:rFonts w:asciiTheme="minorHAnsi" w:eastAsiaTheme="minorEastAsia" w:hAnsiTheme="minorHAnsi" w:cstheme="minorBidi"/>
          <w:kern w:val="2"/>
          <w:sz w:val="24"/>
          <w:szCs w:val="24"/>
          <w:lang w:eastAsia="en-GB"/>
          <w14:ligatures w14:val="standardContextual"/>
        </w:rPr>
        <w:tab/>
      </w:r>
      <w:r>
        <w:t>Relative Phase Error Measurement</w:t>
      </w:r>
      <w:r>
        <w:tab/>
      </w:r>
      <w:r>
        <w:fldChar w:fldCharType="begin"/>
      </w:r>
      <w:r>
        <w:instrText xml:space="preserve"> PAGEREF _Toc169872770 \h </w:instrText>
      </w:r>
      <w:r>
        <w:fldChar w:fldCharType="separate"/>
      </w:r>
      <w:r>
        <w:t>216</w:t>
      </w:r>
      <w:r>
        <w:fldChar w:fldCharType="end"/>
      </w:r>
    </w:p>
    <w:p w14:paraId="542FE40C" w14:textId="11873490" w:rsidR="00A1110B" w:rsidRDefault="00A1110B">
      <w:pPr>
        <w:pStyle w:val="TOC2"/>
        <w:rPr>
          <w:rFonts w:asciiTheme="minorHAnsi" w:eastAsiaTheme="minorEastAsia" w:hAnsiTheme="minorHAnsi" w:cstheme="minorBidi"/>
          <w:kern w:val="2"/>
          <w:sz w:val="24"/>
          <w:szCs w:val="24"/>
          <w:lang w:eastAsia="en-GB"/>
          <w14:ligatures w14:val="standardContextual"/>
        </w:rPr>
      </w:pPr>
      <w:r>
        <w:t>G.2.1</w:t>
      </w:r>
      <w:r>
        <w:rPr>
          <w:rFonts w:asciiTheme="minorHAnsi" w:eastAsiaTheme="minorEastAsia" w:hAnsiTheme="minorHAnsi" w:cstheme="minorBidi"/>
          <w:kern w:val="2"/>
          <w:sz w:val="24"/>
          <w:szCs w:val="24"/>
          <w:lang w:eastAsia="en-GB"/>
          <w14:ligatures w14:val="standardContextual"/>
        </w:rPr>
        <w:tab/>
      </w:r>
      <w:r>
        <w:t>Symbols and subcarriers used</w:t>
      </w:r>
      <w:r>
        <w:tab/>
      </w:r>
      <w:r>
        <w:fldChar w:fldCharType="begin"/>
      </w:r>
      <w:r>
        <w:instrText xml:space="preserve"> PAGEREF _Toc169872771 \h </w:instrText>
      </w:r>
      <w:r>
        <w:fldChar w:fldCharType="separate"/>
      </w:r>
      <w:r>
        <w:t>217</w:t>
      </w:r>
      <w:r>
        <w:fldChar w:fldCharType="end"/>
      </w:r>
    </w:p>
    <w:p w14:paraId="4C4C88A9" w14:textId="5C3A6D8A" w:rsidR="00A1110B" w:rsidRDefault="00A1110B">
      <w:pPr>
        <w:pStyle w:val="TOC2"/>
        <w:rPr>
          <w:rFonts w:asciiTheme="minorHAnsi" w:eastAsiaTheme="minorEastAsia" w:hAnsiTheme="minorHAnsi" w:cstheme="minorBidi"/>
          <w:kern w:val="2"/>
          <w:sz w:val="24"/>
          <w:szCs w:val="24"/>
          <w:lang w:eastAsia="en-GB"/>
          <w14:ligatures w14:val="standardContextual"/>
        </w:rPr>
      </w:pPr>
      <w:r>
        <w:t>G.2.2</w:t>
      </w:r>
      <w:r>
        <w:rPr>
          <w:rFonts w:asciiTheme="minorHAnsi" w:eastAsiaTheme="minorEastAsia" w:hAnsiTheme="minorHAnsi" w:cstheme="minorBidi"/>
          <w:kern w:val="2"/>
          <w:sz w:val="24"/>
          <w:szCs w:val="24"/>
          <w:lang w:eastAsia="en-GB"/>
          <w14:ligatures w14:val="standardContextual"/>
        </w:rPr>
        <w:tab/>
      </w:r>
      <w:r>
        <w:t>CFO (carrier frequency offset) correction</w:t>
      </w:r>
      <w:r>
        <w:tab/>
      </w:r>
      <w:r>
        <w:fldChar w:fldCharType="begin"/>
      </w:r>
      <w:r>
        <w:instrText xml:space="preserve"> PAGEREF _Toc169872772 \h </w:instrText>
      </w:r>
      <w:r>
        <w:fldChar w:fldCharType="separate"/>
      </w:r>
      <w:r>
        <w:t>217</w:t>
      </w:r>
      <w:r>
        <w:fldChar w:fldCharType="end"/>
      </w:r>
    </w:p>
    <w:p w14:paraId="2F238F3E" w14:textId="08C9638D" w:rsidR="00A1110B" w:rsidRDefault="00A1110B">
      <w:pPr>
        <w:pStyle w:val="TOC2"/>
        <w:rPr>
          <w:rFonts w:asciiTheme="minorHAnsi" w:eastAsiaTheme="minorEastAsia" w:hAnsiTheme="minorHAnsi" w:cstheme="minorBidi"/>
          <w:kern w:val="2"/>
          <w:sz w:val="24"/>
          <w:szCs w:val="24"/>
          <w:lang w:eastAsia="en-GB"/>
          <w14:ligatures w14:val="standardContextual"/>
        </w:rPr>
      </w:pPr>
      <w:r>
        <w:t>G.2.3</w:t>
      </w:r>
      <w:r>
        <w:rPr>
          <w:rFonts w:asciiTheme="minorHAnsi" w:eastAsiaTheme="minorEastAsia" w:hAnsiTheme="minorHAnsi" w:cstheme="minorBidi"/>
          <w:kern w:val="2"/>
          <w:sz w:val="24"/>
          <w:szCs w:val="24"/>
          <w:lang w:eastAsia="en-GB"/>
          <w14:ligatures w14:val="standardContextual"/>
        </w:rPr>
        <w:tab/>
      </w:r>
      <w:r>
        <w:t>Steps of the measurement method</w:t>
      </w:r>
      <w:r>
        <w:tab/>
      </w:r>
      <w:r>
        <w:fldChar w:fldCharType="begin"/>
      </w:r>
      <w:r>
        <w:instrText xml:space="preserve"> PAGEREF _Toc169872773 \h </w:instrText>
      </w:r>
      <w:r>
        <w:fldChar w:fldCharType="separate"/>
      </w:r>
      <w:r>
        <w:t>217</w:t>
      </w:r>
      <w:r>
        <w:fldChar w:fldCharType="end"/>
      </w:r>
    </w:p>
    <w:p w14:paraId="023AFAD2" w14:textId="34FAC527" w:rsidR="00A1110B" w:rsidRDefault="00A1110B">
      <w:pPr>
        <w:pStyle w:val="TOC8"/>
        <w:rPr>
          <w:rFonts w:asciiTheme="minorHAnsi" w:eastAsiaTheme="minorEastAsia" w:hAnsiTheme="minorHAnsi" w:cstheme="minorBidi"/>
          <w:b w:val="0"/>
          <w:kern w:val="2"/>
          <w:sz w:val="24"/>
          <w:szCs w:val="24"/>
          <w:lang w:eastAsia="en-GB"/>
          <w14:ligatures w14:val="standardContextual"/>
        </w:rPr>
      </w:pPr>
      <w:r>
        <w:t>Annex H (Normative): Modified MPR behavior</w:t>
      </w:r>
      <w:r>
        <w:tab/>
      </w:r>
      <w:r>
        <w:fldChar w:fldCharType="begin"/>
      </w:r>
      <w:r>
        <w:instrText xml:space="preserve"> PAGEREF _Toc169872774 \h </w:instrText>
      </w:r>
      <w:r>
        <w:fldChar w:fldCharType="separate"/>
      </w:r>
      <w:r>
        <w:t>218</w:t>
      </w:r>
      <w:r>
        <w:fldChar w:fldCharType="end"/>
      </w:r>
    </w:p>
    <w:p w14:paraId="2BB4EDBB" w14:textId="4B3A2F12" w:rsidR="00A1110B" w:rsidRDefault="00A1110B">
      <w:pPr>
        <w:pStyle w:val="TOC1"/>
        <w:rPr>
          <w:rFonts w:asciiTheme="minorHAnsi" w:eastAsiaTheme="minorEastAsia" w:hAnsiTheme="minorHAnsi" w:cstheme="minorBidi"/>
          <w:kern w:val="2"/>
          <w:sz w:val="24"/>
          <w:szCs w:val="24"/>
          <w:lang w:eastAsia="en-GB"/>
          <w14:ligatures w14:val="standardContextual"/>
        </w:rPr>
      </w:pPr>
      <w:r>
        <w:t>H.1</w:t>
      </w:r>
      <w:r>
        <w:rPr>
          <w:rFonts w:asciiTheme="minorHAnsi" w:eastAsiaTheme="minorEastAsia" w:hAnsiTheme="minorHAnsi" w:cstheme="minorBidi"/>
          <w:kern w:val="2"/>
          <w:sz w:val="24"/>
          <w:szCs w:val="24"/>
          <w:lang w:eastAsia="en-GB"/>
          <w14:ligatures w14:val="standardContextual"/>
        </w:rPr>
        <w:tab/>
      </w:r>
      <w:r>
        <w:t>Indication of modified MPR behavior</w:t>
      </w:r>
      <w:r>
        <w:tab/>
      </w:r>
      <w:r>
        <w:fldChar w:fldCharType="begin"/>
      </w:r>
      <w:r>
        <w:instrText xml:space="preserve"> PAGEREF _Toc169872775 \h </w:instrText>
      </w:r>
      <w:r>
        <w:fldChar w:fldCharType="separate"/>
      </w:r>
      <w:r>
        <w:t>218</w:t>
      </w:r>
      <w:r>
        <w:fldChar w:fldCharType="end"/>
      </w:r>
    </w:p>
    <w:p w14:paraId="5710F58D" w14:textId="2B8E5402" w:rsidR="00A1110B" w:rsidRDefault="00A1110B">
      <w:pPr>
        <w:pStyle w:val="TOC8"/>
        <w:rPr>
          <w:rFonts w:asciiTheme="minorHAnsi" w:eastAsiaTheme="minorEastAsia" w:hAnsiTheme="minorHAnsi" w:cstheme="minorBidi"/>
          <w:b w:val="0"/>
          <w:kern w:val="2"/>
          <w:sz w:val="24"/>
          <w:szCs w:val="24"/>
          <w:lang w:eastAsia="en-GB"/>
          <w14:ligatures w14:val="standardContextual"/>
        </w:rPr>
      </w:pPr>
      <w:r>
        <w:t>Annex I (informative): Void</w:t>
      </w:r>
      <w:r>
        <w:tab/>
      </w:r>
      <w:r>
        <w:fldChar w:fldCharType="begin"/>
      </w:r>
      <w:r>
        <w:instrText xml:space="preserve"> PAGEREF _Toc169872776 \h </w:instrText>
      </w:r>
      <w:r>
        <w:fldChar w:fldCharType="separate"/>
      </w:r>
      <w:r>
        <w:t>218</w:t>
      </w:r>
      <w:r>
        <w:fldChar w:fldCharType="end"/>
      </w:r>
    </w:p>
    <w:p w14:paraId="40A9122A" w14:textId="6D04C380" w:rsidR="00A1110B" w:rsidRDefault="00A1110B">
      <w:pPr>
        <w:pStyle w:val="TOC8"/>
        <w:rPr>
          <w:rFonts w:asciiTheme="minorHAnsi" w:eastAsiaTheme="minorEastAsia" w:hAnsiTheme="minorHAnsi" w:cstheme="minorBidi"/>
          <w:b w:val="0"/>
          <w:kern w:val="2"/>
          <w:sz w:val="24"/>
          <w:szCs w:val="24"/>
          <w:lang w:eastAsia="en-GB"/>
          <w14:ligatures w14:val="standardContextual"/>
        </w:rPr>
      </w:pPr>
      <w:r>
        <w:t>Annex J (normative): UE coordinate system</w:t>
      </w:r>
      <w:r>
        <w:tab/>
      </w:r>
      <w:r>
        <w:fldChar w:fldCharType="begin"/>
      </w:r>
      <w:r>
        <w:instrText xml:space="preserve"> PAGEREF _Toc169872777 \h </w:instrText>
      </w:r>
      <w:r>
        <w:fldChar w:fldCharType="separate"/>
      </w:r>
      <w:r>
        <w:t>219</w:t>
      </w:r>
      <w:r>
        <w:fldChar w:fldCharType="end"/>
      </w:r>
    </w:p>
    <w:p w14:paraId="312ABD56" w14:textId="0B020314" w:rsidR="00A1110B" w:rsidRDefault="00A1110B">
      <w:pPr>
        <w:pStyle w:val="TOC1"/>
        <w:rPr>
          <w:rFonts w:asciiTheme="minorHAnsi" w:eastAsiaTheme="minorEastAsia" w:hAnsiTheme="minorHAnsi" w:cstheme="minorBidi"/>
          <w:kern w:val="2"/>
          <w:sz w:val="24"/>
          <w:szCs w:val="24"/>
          <w:lang w:eastAsia="en-GB"/>
          <w14:ligatures w14:val="standardContextual"/>
        </w:rPr>
      </w:pPr>
      <w:r>
        <w:t>J.1</w:t>
      </w:r>
      <w:r>
        <w:rPr>
          <w:rFonts w:asciiTheme="minorHAnsi" w:eastAsiaTheme="minorEastAsia" w:hAnsiTheme="minorHAnsi" w:cstheme="minorBidi"/>
          <w:kern w:val="2"/>
          <w:sz w:val="24"/>
          <w:szCs w:val="24"/>
          <w:lang w:eastAsia="en-GB"/>
          <w14:ligatures w14:val="standardContextual"/>
        </w:rPr>
        <w:tab/>
      </w:r>
      <w:r>
        <w:t>Reference coordinate system</w:t>
      </w:r>
      <w:r>
        <w:tab/>
      </w:r>
      <w:r>
        <w:fldChar w:fldCharType="begin"/>
      </w:r>
      <w:r>
        <w:instrText xml:space="preserve"> PAGEREF _Toc169872778 \h </w:instrText>
      </w:r>
      <w:r>
        <w:fldChar w:fldCharType="separate"/>
      </w:r>
      <w:r>
        <w:t>219</w:t>
      </w:r>
      <w:r>
        <w:fldChar w:fldCharType="end"/>
      </w:r>
    </w:p>
    <w:p w14:paraId="4FAE4B2E" w14:textId="56FB4389" w:rsidR="00A1110B" w:rsidRDefault="00A1110B">
      <w:pPr>
        <w:pStyle w:val="TOC1"/>
        <w:rPr>
          <w:rFonts w:asciiTheme="minorHAnsi" w:eastAsiaTheme="minorEastAsia" w:hAnsiTheme="minorHAnsi" w:cstheme="minorBidi"/>
          <w:kern w:val="2"/>
          <w:sz w:val="24"/>
          <w:szCs w:val="24"/>
          <w:lang w:eastAsia="en-GB"/>
          <w14:ligatures w14:val="standardContextual"/>
        </w:rPr>
      </w:pPr>
      <w:r>
        <w:t>J.2</w:t>
      </w:r>
      <w:r>
        <w:rPr>
          <w:rFonts w:asciiTheme="minorHAnsi" w:eastAsiaTheme="minorEastAsia" w:hAnsiTheme="minorHAnsi" w:cstheme="minorBidi"/>
          <w:kern w:val="2"/>
          <w:sz w:val="24"/>
          <w:szCs w:val="24"/>
          <w:lang w:eastAsia="en-GB"/>
          <w14:ligatures w14:val="standardContextual"/>
        </w:rPr>
        <w:tab/>
      </w:r>
      <w:r>
        <w:t>Test conditions and angle definitions</w:t>
      </w:r>
      <w:r>
        <w:tab/>
      </w:r>
      <w:r>
        <w:fldChar w:fldCharType="begin"/>
      </w:r>
      <w:r>
        <w:instrText xml:space="preserve"> PAGEREF _Toc169872779 \h </w:instrText>
      </w:r>
      <w:r>
        <w:fldChar w:fldCharType="separate"/>
      </w:r>
      <w:r>
        <w:t>220</w:t>
      </w:r>
      <w:r>
        <w:fldChar w:fldCharType="end"/>
      </w:r>
    </w:p>
    <w:p w14:paraId="6C8713BA" w14:textId="598D8ABD" w:rsidR="00A1110B" w:rsidRDefault="00A1110B">
      <w:pPr>
        <w:pStyle w:val="TOC1"/>
        <w:rPr>
          <w:rFonts w:asciiTheme="minorHAnsi" w:eastAsiaTheme="minorEastAsia" w:hAnsiTheme="minorHAnsi" w:cstheme="minorBidi"/>
          <w:kern w:val="2"/>
          <w:sz w:val="24"/>
          <w:szCs w:val="24"/>
          <w:lang w:eastAsia="en-GB"/>
          <w14:ligatures w14:val="standardContextual"/>
        </w:rPr>
      </w:pPr>
      <w:r>
        <w:t>J.3</w:t>
      </w:r>
      <w:r>
        <w:rPr>
          <w:rFonts w:asciiTheme="minorHAnsi" w:eastAsiaTheme="minorEastAsia" w:hAnsiTheme="minorHAnsi" w:cstheme="minorBidi"/>
          <w:kern w:val="2"/>
          <w:sz w:val="24"/>
          <w:szCs w:val="24"/>
          <w:lang w:eastAsia="en-GB"/>
          <w14:ligatures w14:val="standardContextual"/>
        </w:rPr>
        <w:tab/>
      </w:r>
      <w:r>
        <w:t>DUT positioning guidelines</w:t>
      </w:r>
      <w:r>
        <w:tab/>
      </w:r>
      <w:r>
        <w:fldChar w:fldCharType="begin"/>
      </w:r>
      <w:r>
        <w:instrText xml:space="preserve"> PAGEREF _Toc169872780 \h </w:instrText>
      </w:r>
      <w:r>
        <w:fldChar w:fldCharType="separate"/>
      </w:r>
      <w:r>
        <w:t>224</w:t>
      </w:r>
      <w:r>
        <w:fldChar w:fldCharType="end"/>
      </w:r>
    </w:p>
    <w:p w14:paraId="150CB59E" w14:textId="187A9237" w:rsidR="00A1110B" w:rsidRDefault="00A1110B">
      <w:pPr>
        <w:pStyle w:val="TOC8"/>
        <w:rPr>
          <w:rFonts w:asciiTheme="minorHAnsi" w:eastAsiaTheme="minorEastAsia" w:hAnsiTheme="minorHAnsi" w:cstheme="minorBidi"/>
          <w:b w:val="0"/>
          <w:kern w:val="2"/>
          <w:sz w:val="24"/>
          <w:szCs w:val="24"/>
          <w:lang w:eastAsia="en-GB"/>
          <w14:ligatures w14:val="standardContextual"/>
        </w:rPr>
      </w:pPr>
      <w:r>
        <w:t>Annex K (informative): Void</w:t>
      </w:r>
      <w:r>
        <w:tab/>
      </w:r>
      <w:r>
        <w:fldChar w:fldCharType="begin"/>
      </w:r>
      <w:r>
        <w:instrText xml:space="preserve"> PAGEREF _Toc169872781 \h </w:instrText>
      </w:r>
      <w:r>
        <w:fldChar w:fldCharType="separate"/>
      </w:r>
      <w:r>
        <w:t>225</w:t>
      </w:r>
      <w:r>
        <w:fldChar w:fldCharType="end"/>
      </w:r>
    </w:p>
    <w:p w14:paraId="23A0295E" w14:textId="08F31DD8" w:rsidR="00A1110B" w:rsidRDefault="00A1110B">
      <w:pPr>
        <w:pStyle w:val="TOC8"/>
        <w:rPr>
          <w:rFonts w:asciiTheme="minorHAnsi" w:eastAsiaTheme="minorEastAsia" w:hAnsiTheme="minorHAnsi" w:cstheme="minorBidi"/>
          <w:b w:val="0"/>
          <w:kern w:val="2"/>
          <w:sz w:val="24"/>
          <w:szCs w:val="24"/>
          <w:lang w:eastAsia="en-GB"/>
          <w14:ligatures w14:val="standardContextual"/>
        </w:rPr>
      </w:pPr>
      <w:r>
        <w:t>Annex L (informative): Change history</w:t>
      </w:r>
      <w:r>
        <w:tab/>
      </w:r>
      <w:r>
        <w:fldChar w:fldCharType="begin"/>
      </w:r>
      <w:r>
        <w:instrText xml:space="preserve"> PAGEREF _Toc169872782 \h </w:instrText>
      </w:r>
      <w:r>
        <w:fldChar w:fldCharType="separate"/>
      </w:r>
      <w:r>
        <w:t>226</w:t>
      </w:r>
      <w:r>
        <w:fldChar w:fldCharType="end"/>
      </w:r>
    </w:p>
    <w:p w14:paraId="49B8EE44" w14:textId="4B9D7D94" w:rsidR="00080512" w:rsidRPr="00C04A08" w:rsidRDefault="00A1110B">
      <w: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bookmarkStart w:id="32" w:name="_Toc98864046"/>
      <w:bookmarkStart w:id="33" w:name="_Toc99733295"/>
      <w:bookmarkStart w:id="34" w:name="_Toc106577186"/>
      <w:bookmarkStart w:id="35" w:name="_Toc114536937"/>
      <w:bookmarkStart w:id="36" w:name="_Toc115257205"/>
      <w:bookmarkStart w:id="37" w:name="_Toc123086524"/>
      <w:bookmarkStart w:id="38" w:name="_Toc124295848"/>
      <w:bookmarkStart w:id="39" w:name="_Toc124296318"/>
      <w:bookmarkStart w:id="40" w:name="_Toc130572134"/>
      <w:bookmarkStart w:id="41" w:name="_Toc131708133"/>
      <w:bookmarkStart w:id="42" w:name="_Toc137457940"/>
      <w:bookmarkStart w:id="43" w:name="_Toc138887427"/>
      <w:bookmarkStart w:id="44" w:name="_Toc138969511"/>
      <w:bookmarkStart w:id="45" w:name="_Toc145916572"/>
      <w:bookmarkStart w:id="46" w:name="_Toc155386337"/>
      <w:bookmarkStart w:id="47" w:name="_Toc161759377"/>
      <w:bookmarkStart w:id="48" w:name="_Toc169872302"/>
      <w:r w:rsidR="00842EF7" w:rsidRPr="00C04A08">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A4401E6" w14:textId="77777777" w:rsidR="00080512" w:rsidRPr="00C04A08" w:rsidRDefault="00080512" w:rsidP="00842EF7">
      <w:r w:rsidRPr="00C04A08">
        <w:t xml:space="preserve">This Technical </w:t>
      </w:r>
      <w:bookmarkStart w:id="49" w:name="spectype3"/>
      <w:r w:rsidRPr="00C04A08">
        <w:t>Specification</w:t>
      </w:r>
      <w:bookmarkEnd w:id="49"/>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50" w:name="introduction"/>
      <w:bookmarkEnd w:id="50"/>
      <w:r w:rsidRPr="00C04A08">
        <w:br w:type="page"/>
      </w:r>
      <w:bookmarkStart w:id="51" w:name="scope"/>
      <w:bookmarkStart w:id="52" w:name="_Toc36456365"/>
      <w:bookmarkStart w:id="53" w:name="_Toc36469463"/>
      <w:bookmarkStart w:id="54" w:name="_Toc37253872"/>
      <w:bookmarkStart w:id="55" w:name="_Toc37322729"/>
      <w:bookmarkStart w:id="56" w:name="_Toc37324135"/>
      <w:bookmarkStart w:id="57" w:name="_Toc45889658"/>
      <w:bookmarkStart w:id="58" w:name="_Toc52196312"/>
      <w:bookmarkStart w:id="59" w:name="_Toc52197292"/>
      <w:bookmarkStart w:id="60" w:name="_Toc53173015"/>
      <w:bookmarkStart w:id="61" w:name="_Toc53173384"/>
      <w:bookmarkStart w:id="62" w:name="_Toc61119373"/>
      <w:bookmarkStart w:id="63" w:name="_Toc61119755"/>
      <w:bookmarkStart w:id="64" w:name="_Toc67925801"/>
      <w:bookmarkStart w:id="65" w:name="_Toc75273439"/>
      <w:bookmarkStart w:id="66" w:name="_Toc76510339"/>
      <w:bookmarkStart w:id="67" w:name="_Toc83129492"/>
      <w:bookmarkStart w:id="68" w:name="_Toc90591025"/>
      <w:bookmarkStart w:id="69" w:name="_Toc98864047"/>
      <w:bookmarkStart w:id="70" w:name="_Toc99733296"/>
      <w:bookmarkStart w:id="71" w:name="_Toc106577187"/>
      <w:bookmarkStart w:id="72" w:name="_Toc114536938"/>
      <w:bookmarkStart w:id="73" w:name="_Toc115257206"/>
      <w:bookmarkStart w:id="74" w:name="_Toc123086525"/>
      <w:bookmarkStart w:id="75" w:name="_Toc124295849"/>
      <w:bookmarkStart w:id="76" w:name="_Toc124296319"/>
      <w:bookmarkStart w:id="77" w:name="_Toc130572135"/>
      <w:bookmarkStart w:id="78" w:name="_Toc131708134"/>
      <w:bookmarkStart w:id="79" w:name="_Toc137457941"/>
      <w:bookmarkStart w:id="80" w:name="_Toc138887428"/>
      <w:bookmarkStart w:id="81" w:name="_Toc138969512"/>
      <w:bookmarkStart w:id="82" w:name="_Toc145916573"/>
      <w:bookmarkStart w:id="83" w:name="_Toc155386338"/>
      <w:bookmarkStart w:id="84" w:name="_Toc161759378"/>
      <w:bookmarkStart w:id="85" w:name="_Toc169872303"/>
      <w:bookmarkEnd w:id="51"/>
      <w:r w:rsidR="007F0F4B">
        <w:t>1</w:t>
      </w:r>
      <w:r w:rsidR="007F0F4B">
        <w:tab/>
      </w:r>
      <w:r w:rsidR="00842EF7" w:rsidRPr="00C04A08">
        <w:t>Scope</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86" w:name="_Toc21340710"/>
      <w:bookmarkStart w:id="87" w:name="_Toc29805157"/>
      <w:bookmarkStart w:id="88" w:name="_Toc36456366"/>
      <w:bookmarkStart w:id="89" w:name="_Toc36469464"/>
      <w:bookmarkStart w:id="90" w:name="_Toc37253873"/>
      <w:bookmarkStart w:id="91" w:name="_Toc37322730"/>
      <w:bookmarkStart w:id="92" w:name="_Toc37324136"/>
      <w:bookmarkStart w:id="93" w:name="_Toc45889659"/>
      <w:bookmarkStart w:id="94" w:name="_Toc52196313"/>
      <w:bookmarkStart w:id="95" w:name="_Toc52197293"/>
      <w:bookmarkStart w:id="96" w:name="_Toc53173016"/>
      <w:bookmarkStart w:id="97" w:name="_Toc53173385"/>
      <w:bookmarkStart w:id="98" w:name="_Toc61119374"/>
      <w:bookmarkStart w:id="99" w:name="_Toc61119756"/>
      <w:bookmarkStart w:id="100" w:name="_Toc67925802"/>
      <w:bookmarkStart w:id="101" w:name="_Toc75273440"/>
      <w:bookmarkStart w:id="102" w:name="_Toc76510340"/>
      <w:bookmarkStart w:id="103" w:name="_Toc83129493"/>
      <w:bookmarkStart w:id="104" w:name="_Toc90591026"/>
      <w:bookmarkStart w:id="105" w:name="_Toc98864048"/>
      <w:bookmarkStart w:id="106" w:name="_Toc99733297"/>
      <w:bookmarkStart w:id="107" w:name="_Toc106577188"/>
      <w:bookmarkStart w:id="108" w:name="_Toc114536939"/>
      <w:bookmarkStart w:id="109" w:name="_Toc115257207"/>
      <w:bookmarkStart w:id="110" w:name="_Toc123086526"/>
      <w:bookmarkStart w:id="111" w:name="_Toc124295850"/>
      <w:bookmarkStart w:id="112" w:name="_Toc124296320"/>
      <w:bookmarkStart w:id="113" w:name="_Toc130572136"/>
      <w:bookmarkStart w:id="114" w:name="_Toc131708135"/>
      <w:bookmarkStart w:id="115" w:name="_Toc137457942"/>
      <w:bookmarkStart w:id="116" w:name="_Toc138887429"/>
      <w:bookmarkStart w:id="117" w:name="_Toc138969513"/>
      <w:bookmarkStart w:id="118" w:name="_Toc145916574"/>
      <w:bookmarkStart w:id="119" w:name="_Toc155386339"/>
      <w:bookmarkStart w:id="120" w:name="_Toc161759379"/>
      <w:bookmarkStart w:id="121" w:name="_Toc169872304"/>
      <w:r w:rsidRPr="00C04A08">
        <w:t>2</w:t>
      </w:r>
      <w:r w:rsidRPr="00C04A08">
        <w:tab/>
        <w:t>References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122" w:name="OLE_LINK2"/>
      <w:bookmarkStart w:id="123" w:name="OLE_LINK3"/>
      <w:bookmarkStart w:id="124"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22"/>
    <w:bookmarkEnd w:id="123"/>
    <w:bookmarkEnd w:id="124"/>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125" w:name="_Toc21340711"/>
      <w:bookmarkStart w:id="126" w:name="_Toc29805158"/>
      <w:bookmarkStart w:id="127" w:name="_Toc36456367"/>
      <w:bookmarkStart w:id="128" w:name="_Toc36469465"/>
      <w:bookmarkStart w:id="129" w:name="_Toc37253874"/>
      <w:bookmarkStart w:id="130" w:name="_Toc37322731"/>
      <w:bookmarkStart w:id="131" w:name="_Toc37324137"/>
      <w:bookmarkStart w:id="132" w:name="_Toc45889660"/>
      <w:bookmarkStart w:id="133" w:name="_Toc52196314"/>
      <w:bookmarkStart w:id="134" w:name="_Toc52197294"/>
      <w:bookmarkStart w:id="135" w:name="_Toc53173017"/>
      <w:bookmarkStart w:id="136" w:name="_Toc53173386"/>
      <w:bookmarkStart w:id="137" w:name="_Toc61119375"/>
      <w:bookmarkStart w:id="138" w:name="_Toc61119757"/>
      <w:bookmarkStart w:id="139" w:name="_Toc67925803"/>
      <w:bookmarkStart w:id="140" w:name="_Toc75273441"/>
      <w:bookmarkStart w:id="141" w:name="_Toc76510341"/>
      <w:bookmarkStart w:id="142" w:name="_Toc83129494"/>
      <w:bookmarkStart w:id="143" w:name="_Toc90591027"/>
      <w:bookmarkStart w:id="144" w:name="_Toc98864049"/>
      <w:bookmarkStart w:id="145" w:name="_Toc99733298"/>
      <w:bookmarkStart w:id="146" w:name="_Toc106577189"/>
      <w:bookmarkStart w:id="147" w:name="_Toc114536940"/>
      <w:bookmarkStart w:id="148" w:name="_Toc115257208"/>
      <w:bookmarkStart w:id="149" w:name="_Toc123086527"/>
      <w:bookmarkStart w:id="150" w:name="_Toc124295851"/>
      <w:bookmarkStart w:id="151" w:name="_Toc124296321"/>
      <w:bookmarkStart w:id="152" w:name="_Toc130572137"/>
      <w:bookmarkStart w:id="153" w:name="_Toc131708136"/>
      <w:bookmarkStart w:id="154" w:name="_Toc137457943"/>
      <w:bookmarkStart w:id="155" w:name="_Toc138887430"/>
      <w:bookmarkStart w:id="156" w:name="_Toc138969514"/>
      <w:bookmarkStart w:id="157" w:name="_Toc145916575"/>
      <w:bookmarkStart w:id="158" w:name="_Toc155386340"/>
      <w:bookmarkStart w:id="159" w:name="_Toc161759380"/>
      <w:bookmarkStart w:id="160" w:name="_Toc169872305"/>
      <w:r w:rsidRPr="00C04A08">
        <w:t>3</w:t>
      </w:r>
      <w:r w:rsidRPr="00C04A08">
        <w:tab/>
        <w:t>Definitions, symbols and abbreviations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2D2AD8AC" w14:textId="77777777" w:rsidR="00842EF7" w:rsidRPr="00C04A08" w:rsidRDefault="00842EF7" w:rsidP="00842EF7">
      <w:pPr>
        <w:pStyle w:val="Heading2"/>
      </w:pPr>
      <w:bookmarkStart w:id="161" w:name="_Toc21340712"/>
      <w:bookmarkStart w:id="162" w:name="_Toc29805159"/>
      <w:bookmarkStart w:id="163" w:name="_Toc36456368"/>
      <w:bookmarkStart w:id="164" w:name="_Toc36469466"/>
      <w:bookmarkStart w:id="165" w:name="_Toc37253875"/>
      <w:bookmarkStart w:id="166" w:name="_Toc37322732"/>
      <w:bookmarkStart w:id="167" w:name="_Toc37324138"/>
      <w:bookmarkStart w:id="168" w:name="_Toc45889661"/>
      <w:bookmarkStart w:id="169" w:name="_Toc52196315"/>
      <w:bookmarkStart w:id="170" w:name="_Toc52197295"/>
      <w:bookmarkStart w:id="171" w:name="_Toc53173018"/>
      <w:bookmarkStart w:id="172" w:name="_Toc53173387"/>
      <w:bookmarkStart w:id="173" w:name="_Toc61119376"/>
      <w:bookmarkStart w:id="174" w:name="_Toc61119758"/>
      <w:bookmarkStart w:id="175" w:name="_Toc67925804"/>
      <w:bookmarkStart w:id="176" w:name="_Toc75273442"/>
      <w:bookmarkStart w:id="177" w:name="_Toc76510342"/>
      <w:bookmarkStart w:id="178" w:name="_Toc83129495"/>
      <w:bookmarkStart w:id="179" w:name="_Toc90591028"/>
      <w:bookmarkStart w:id="180" w:name="_Toc98864050"/>
      <w:bookmarkStart w:id="181" w:name="_Toc99733299"/>
      <w:bookmarkStart w:id="182" w:name="_Toc106577190"/>
      <w:bookmarkStart w:id="183" w:name="_Toc114536941"/>
      <w:bookmarkStart w:id="184" w:name="_Toc115257209"/>
      <w:bookmarkStart w:id="185" w:name="_Toc123086528"/>
      <w:bookmarkStart w:id="186" w:name="_Toc124295852"/>
      <w:bookmarkStart w:id="187" w:name="_Toc124296322"/>
      <w:bookmarkStart w:id="188" w:name="_Toc130572138"/>
      <w:bookmarkStart w:id="189" w:name="_Toc131708137"/>
      <w:bookmarkStart w:id="190" w:name="_Toc137457944"/>
      <w:bookmarkStart w:id="191" w:name="_Toc138887431"/>
      <w:bookmarkStart w:id="192" w:name="_Toc138969515"/>
      <w:bookmarkStart w:id="193" w:name="_Toc145916576"/>
      <w:bookmarkStart w:id="194" w:name="_Toc155386341"/>
      <w:bookmarkStart w:id="195" w:name="_Toc161759381"/>
      <w:bookmarkStart w:id="196" w:name="_Toc169872306"/>
      <w:r w:rsidRPr="00C04A08">
        <w:t>3.1</w:t>
      </w:r>
      <w:r w:rsidRPr="00C04A08">
        <w:tab/>
        <w:t>Definitions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5FC71819" w14:textId="77777777" w:rsidR="00842EF7" w:rsidRPr="00C04A08" w:rsidRDefault="00842EF7" w:rsidP="00842EF7">
      <w:r w:rsidRPr="00C04A08">
        <w:t xml:space="preserve">For the purposes of the present document, the terms and definitions given in </w:t>
      </w:r>
      <w:bookmarkStart w:id="197" w:name="OLE_LINK6"/>
      <w:bookmarkStart w:id="198" w:name="OLE_LINK7"/>
      <w:bookmarkStart w:id="199" w:name="OLE_LINK8"/>
      <w:r w:rsidRPr="00C04A08">
        <w:t xml:space="preserve">3GPP </w:t>
      </w:r>
      <w:bookmarkEnd w:id="197"/>
      <w:bookmarkEnd w:id="198"/>
      <w:bookmarkEnd w:id="199"/>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73FC8E40"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165A23">
        <w:t xml:space="preserve">Tx </w:t>
      </w:r>
      <w:r w:rsidRPr="00C04A08">
        <w:t xml:space="preserve">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7049D61" w14:textId="5ABF37E3" w:rsidR="00165A23" w:rsidRDefault="00165A23" w:rsidP="00842EF7">
      <w:pPr>
        <w:rPr>
          <w:b/>
        </w:rPr>
      </w:pPr>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w:t>
      </w:r>
    </w:p>
    <w:p w14:paraId="6013ABEE" w14:textId="551A24DA"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FF477D">
        <w:t>.</w:t>
      </w:r>
    </w:p>
    <w:p w14:paraId="42734469" w14:textId="77777777" w:rsidR="00FF477D" w:rsidRDefault="00FF477D" w:rsidP="00FF477D">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AA2E321" w14:textId="5B144257" w:rsidR="00FF477D" w:rsidRPr="00C04A08" w:rsidRDefault="00FF477D" w:rsidP="00FF477D">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7AD83B50" w14:textId="1BC01F32" w:rsidR="00D63B27" w:rsidRPr="00C04A08" w:rsidRDefault="00D63B27" w:rsidP="00D63B27">
      <w:pPr>
        <w:rPr>
          <w:lang w:eastAsia="zh-CN"/>
        </w:rPr>
      </w:pPr>
      <w:bookmarkStart w:id="200" w:name="OLE_LINK13"/>
      <w:bookmarkStart w:id="201" w:name="OLE_LINK14"/>
      <w:r w:rsidRPr="009E14E7">
        <w:rPr>
          <w:rFonts w:hint="eastAsia"/>
          <w:b/>
          <w:lang w:eastAsia="zh-CN"/>
        </w:rPr>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200"/>
    <w:bookmarkEnd w:id="201"/>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1CB095B" w14:textId="77777777" w:rsidR="00AD1D90" w:rsidRDefault="00AD1D90" w:rsidP="00842EF7">
      <w:pPr>
        <w:rPr>
          <w:rFonts w:eastAsia="SimSun"/>
          <w:color w:val="000000"/>
          <w:lang w:val="en-US" w:eastAsia="zh-CN" w:bidi="ar"/>
        </w:rPr>
      </w:pPr>
      <w:r>
        <w:rPr>
          <w:b/>
        </w:rPr>
        <w:t>RedCap UE</w:t>
      </w:r>
      <w:r>
        <w:t xml:space="preserve">: </w:t>
      </w:r>
      <w:r>
        <w:rPr>
          <w:rFonts w:eastAsia="SimSun"/>
          <w:color w:val="000000"/>
          <w:lang w:val="en-US" w:eastAsia="zh-CN" w:bidi="ar"/>
        </w:rPr>
        <w:t xml:space="preserve">The UE with reduced capabilities as </w:t>
      </w:r>
      <w:r>
        <w:rPr>
          <w:rFonts w:eastAsia="SimSun" w:hint="eastAsia"/>
          <w:color w:val="000000"/>
          <w:lang w:val="en-US" w:eastAsia="zh-CN" w:bidi="ar"/>
        </w:rPr>
        <w:t xml:space="preserve">defined </w:t>
      </w:r>
      <w:r>
        <w:rPr>
          <w:rFonts w:eastAsia="SimSun"/>
          <w:color w:val="000000"/>
          <w:lang w:val="en-US" w:eastAsia="zh-CN" w:bidi="ar"/>
        </w:rPr>
        <w:t>in</w:t>
      </w:r>
      <w:r>
        <w:rPr>
          <w:rFonts w:eastAsia="SimSun" w:hint="eastAsia"/>
          <w:color w:val="000000"/>
          <w:lang w:val="en-US" w:eastAsia="zh-CN" w:bidi="ar"/>
        </w:rPr>
        <w:t xml:space="preserve"> </w:t>
      </w:r>
      <w:r>
        <w:rPr>
          <w:rFonts w:eastAsia="SimSun"/>
          <w:color w:val="000000"/>
          <w:lang w:val="en-US" w:eastAsia="zh-CN" w:bidi="ar"/>
        </w:rPr>
        <w:t>clause 4.2.21.1 from</w:t>
      </w:r>
      <w:r>
        <w:rPr>
          <w:rFonts w:eastAsia="SimSun" w:hint="eastAsia"/>
          <w:color w:val="000000"/>
          <w:lang w:val="en-US" w:eastAsia="zh-CN" w:bidi="ar"/>
        </w:rPr>
        <w:t xml:space="preserve"> TS38.306 [14]</w:t>
      </w:r>
    </w:p>
    <w:p w14:paraId="6E1EE916" w14:textId="0B442EFB"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202" w:name="_Toc21340713"/>
      <w:bookmarkStart w:id="203" w:name="_Toc29805160"/>
      <w:bookmarkStart w:id="204" w:name="_Toc36456369"/>
      <w:bookmarkStart w:id="205" w:name="_Toc36469467"/>
      <w:bookmarkStart w:id="206" w:name="_Toc37253876"/>
      <w:bookmarkStart w:id="207" w:name="_Toc37322733"/>
      <w:bookmarkStart w:id="208" w:name="_Toc37324139"/>
      <w:bookmarkStart w:id="209" w:name="_Toc45889662"/>
      <w:bookmarkStart w:id="210" w:name="_Toc52196316"/>
      <w:bookmarkStart w:id="211" w:name="_Toc52197296"/>
      <w:bookmarkStart w:id="212" w:name="_Toc53173019"/>
      <w:bookmarkStart w:id="213" w:name="_Toc53173388"/>
      <w:bookmarkStart w:id="214" w:name="_Toc61119377"/>
      <w:bookmarkStart w:id="215" w:name="_Toc61119759"/>
      <w:bookmarkStart w:id="216" w:name="_Toc67925805"/>
      <w:bookmarkStart w:id="217" w:name="_Toc75273443"/>
      <w:bookmarkStart w:id="218" w:name="_Toc76510343"/>
      <w:bookmarkStart w:id="219" w:name="_Toc83129496"/>
      <w:bookmarkStart w:id="220" w:name="_Toc90591029"/>
      <w:bookmarkStart w:id="221" w:name="_Toc98864051"/>
      <w:bookmarkStart w:id="222" w:name="_Toc99733300"/>
      <w:bookmarkStart w:id="223" w:name="_Toc106577191"/>
      <w:bookmarkStart w:id="224" w:name="_Toc114536942"/>
      <w:bookmarkStart w:id="225" w:name="_Toc115257210"/>
      <w:bookmarkStart w:id="226" w:name="_Toc123086529"/>
      <w:bookmarkStart w:id="227" w:name="_Toc124295853"/>
      <w:bookmarkStart w:id="228" w:name="_Toc124296323"/>
      <w:bookmarkStart w:id="229" w:name="_Toc130572139"/>
      <w:bookmarkStart w:id="230" w:name="_Toc131708138"/>
      <w:bookmarkStart w:id="231" w:name="_Toc137457945"/>
      <w:bookmarkStart w:id="232" w:name="_Toc138887432"/>
      <w:bookmarkStart w:id="233" w:name="_Toc138969516"/>
      <w:bookmarkStart w:id="234" w:name="_Toc145916577"/>
      <w:bookmarkStart w:id="235" w:name="_Toc155386342"/>
      <w:bookmarkStart w:id="236" w:name="_Toc161759382"/>
      <w:bookmarkStart w:id="237" w:name="_Toc169872307"/>
      <w:r w:rsidRPr="00C04A08">
        <w:t>3.2</w:t>
      </w:r>
      <w:r w:rsidRPr="00C04A08">
        <w:tab/>
        <w:t>Symbols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238"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238"/>
    <w:p w14:paraId="549DD2C2" w14:textId="4386B42A" w:rsidR="00327FC0" w:rsidRPr="00C04A08" w:rsidRDefault="00327FC0" w:rsidP="00327FC0">
      <w:pPr>
        <w:pStyle w:val="EW"/>
      </w:pPr>
      <w:r w:rsidRPr="00C04A08">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387E6CE8" w:rsidR="00842EF7" w:rsidRPr="00C04A08" w:rsidRDefault="00165A23" w:rsidP="00842EF7">
      <w:pPr>
        <w:pStyle w:val="EW"/>
      </w:pPr>
      <w:r w:rsidRPr="00C04A08">
        <w:t>F</w:t>
      </w:r>
      <w:r w:rsidRPr="00C04A08">
        <w:rPr>
          <w:vertAlign w:val="subscript"/>
        </w:rPr>
        <w:t>C</w:t>
      </w:r>
      <w:r w:rsidRPr="00C04A08">
        <w:rPr>
          <w:vertAlign w:val="subscript"/>
        </w:rPr>
        <w:tab/>
      </w:r>
      <w:r>
        <w:t xml:space="preserve">Center frequency of a carrier for a numerology defined by the </w:t>
      </w:r>
      <w:r w:rsidRPr="00C04A08">
        <w:rPr>
          <w:rFonts w:hint="eastAsia"/>
          <w:i/>
          <w:iCs/>
          <w:lang w:val="en-US"/>
        </w:rPr>
        <w:t xml:space="preserve">RF reference frequency </w:t>
      </w:r>
      <w:r w:rsidRPr="00C04A08">
        <w:rPr>
          <w:iCs/>
          <w:lang w:val="en-US"/>
        </w:rPr>
        <w:t xml:space="preserve"> </w:t>
      </w:r>
      <w:r w:rsidRPr="00C04A08">
        <w:rPr>
          <w:rFonts w:hint="eastAsia"/>
          <w:lang w:val="en-US"/>
        </w:rPr>
        <w:t>on the channel raster</w:t>
      </w:r>
      <w:r>
        <w:t xml:space="preserve"> mapped to the carrier according to </w:t>
      </w:r>
      <w:r>
        <w:rPr>
          <w:lang w:val="en-US" w:eastAsia="zh-CN"/>
        </w:rPr>
        <w:t>subclause</w:t>
      </w:r>
      <w:r w:rsidRPr="00C04A08">
        <w:rPr>
          <w:rFonts w:hint="eastAsia"/>
          <w:lang w:val="en-US"/>
        </w:rPr>
        <w:t xml:space="preserve"> 5.4.2.2</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0C2F25CE" w:rsidR="00842EF7" w:rsidRPr="00C04A08" w:rsidRDefault="007B7588"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239" w:name="_Hlk501040394"/>
      <w:r w:rsidRPr="00C04A08">
        <w:t>NR</w:t>
      </w:r>
      <w:r w:rsidRPr="00C04A08">
        <w:rPr>
          <w:vertAlign w:val="subscript"/>
        </w:rPr>
        <w:t>ACLR</w:t>
      </w:r>
      <w:r w:rsidRPr="00C04A08">
        <w:rPr>
          <w:vertAlign w:val="subscript"/>
        </w:rPr>
        <w:tab/>
      </w:r>
      <w:r w:rsidRPr="00C04A08">
        <w:t>NR ACLR</w:t>
      </w:r>
    </w:p>
    <w:bookmarkEnd w:id="239"/>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3BE8628D" w14:textId="77777777" w:rsidR="007B7588" w:rsidRPr="00C04A08" w:rsidRDefault="007B7588" w:rsidP="007B7588">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r>
        <w:t>, expressed in kHz</w:t>
      </w:r>
    </w:p>
    <w:p w14:paraId="543F7FB3" w14:textId="5D199762" w:rsidR="00842EF7" w:rsidRPr="00C04A08" w:rsidRDefault="007B7588" w:rsidP="007B7588">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r>
        <w:t>, expressed in kHz</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240" w:name="_Toc21340714"/>
      <w:bookmarkStart w:id="241" w:name="_Toc29805161"/>
      <w:bookmarkStart w:id="242" w:name="_Toc36456370"/>
      <w:bookmarkStart w:id="243" w:name="_Toc36469468"/>
      <w:bookmarkStart w:id="244" w:name="_Toc37253877"/>
      <w:bookmarkStart w:id="245" w:name="_Toc37322734"/>
      <w:bookmarkStart w:id="246" w:name="_Toc37324140"/>
      <w:bookmarkStart w:id="247" w:name="_Toc45889663"/>
      <w:bookmarkStart w:id="248" w:name="_Toc52196317"/>
      <w:bookmarkStart w:id="249" w:name="_Toc52197297"/>
      <w:bookmarkStart w:id="250" w:name="_Toc53173020"/>
      <w:bookmarkStart w:id="251" w:name="_Toc53173389"/>
      <w:bookmarkStart w:id="252" w:name="_Toc61119378"/>
      <w:bookmarkStart w:id="253" w:name="_Toc61119760"/>
      <w:bookmarkStart w:id="254" w:name="_Toc67925806"/>
      <w:bookmarkStart w:id="255" w:name="_Toc75273444"/>
      <w:bookmarkStart w:id="256" w:name="_Toc76510344"/>
      <w:bookmarkStart w:id="257" w:name="_Toc83129497"/>
      <w:bookmarkStart w:id="258" w:name="_Toc90591030"/>
      <w:bookmarkStart w:id="259" w:name="_Toc98864052"/>
      <w:bookmarkStart w:id="260" w:name="_Toc99733301"/>
      <w:bookmarkStart w:id="261" w:name="_Toc106577192"/>
      <w:bookmarkStart w:id="262" w:name="_Toc114536943"/>
      <w:bookmarkStart w:id="263" w:name="_Toc115257211"/>
      <w:bookmarkStart w:id="264" w:name="_Toc123086530"/>
      <w:bookmarkStart w:id="265" w:name="_Toc124295854"/>
      <w:bookmarkStart w:id="266" w:name="_Toc124296324"/>
      <w:bookmarkStart w:id="267" w:name="_Toc130572140"/>
      <w:bookmarkStart w:id="268" w:name="_Toc131708139"/>
      <w:bookmarkStart w:id="269" w:name="_Toc137457946"/>
      <w:bookmarkStart w:id="270" w:name="_Toc138887433"/>
      <w:bookmarkStart w:id="271" w:name="_Toc138969517"/>
      <w:bookmarkStart w:id="272" w:name="_Toc145916578"/>
      <w:bookmarkStart w:id="273" w:name="_Toc155386343"/>
      <w:bookmarkStart w:id="274" w:name="_Toc161759383"/>
      <w:bookmarkStart w:id="275" w:name="_Toc169872308"/>
      <w:r w:rsidRPr="00C04A08">
        <w:t>3.3</w:t>
      </w:r>
      <w:r w:rsidRPr="00C04A08">
        <w:tab/>
        <w:t>Abbreviations</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0ACF796" w14:textId="77777777" w:rsidR="00A40A31" w:rsidRDefault="00912E81" w:rsidP="00842EF7">
      <w:pPr>
        <w:pStyle w:val="EW"/>
      </w:pPr>
      <w:r>
        <w:t>RedCap</w:t>
      </w:r>
      <w:r>
        <w:tab/>
        <w:t>Reduced Capability</w:t>
      </w:r>
    </w:p>
    <w:p w14:paraId="7CBAA6C1" w14:textId="03911A5C" w:rsidR="00842EF7" w:rsidRPr="00C04A08" w:rsidRDefault="00842EF7" w:rsidP="00842EF7">
      <w:pPr>
        <w:pStyle w:val="EW"/>
      </w:pPr>
      <w:r w:rsidRPr="00C04A08">
        <w:t>RIB</w:t>
      </w:r>
      <w:r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76" w:name="_Toc21340715"/>
      <w:bookmarkStart w:id="277" w:name="_Toc29805162"/>
      <w:bookmarkStart w:id="278" w:name="_Toc36456371"/>
      <w:bookmarkStart w:id="279" w:name="_Toc36469469"/>
      <w:bookmarkStart w:id="280" w:name="_Toc37253878"/>
      <w:bookmarkStart w:id="281" w:name="_Toc37322735"/>
      <w:bookmarkStart w:id="282" w:name="_Toc37324141"/>
      <w:bookmarkStart w:id="283" w:name="_Toc45889664"/>
      <w:bookmarkStart w:id="284" w:name="_Toc52196318"/>
      <w:bookmarkStart w:id="285" w:name="_Toc52197298"/>
      <w:bookmarkStart w:id="286" w:name="_Toc53173021"/>
      <w:bookmarkStart w:id="287" w:name="_Toc53173390"/>
      <w:bookmarkStart w:id="288" w:name="_Toc61119379"/>
      <w:bookmarkStart w:id="289" w:name="_Toc61119761"/>
      <w:bookmarkStart w:id="290" w:name="_Toc67925807"/>
      <w:bookmarkStart w:id="291" w:name="_Toc75273445"/>
      <w:bookmarkStart w:id="292" w:name="_Toc76510345"/>
      <w:bookmarkStart w:id="293" w:name="_Toc83129498"/>
      <w:bookmarkStart w:id="294" w:name="_Toc90591031"/>
      <w:bookmarkStart w:id="295" w:name="_Toc98864053"/>
      <w:bookmarkStart w:id="296" w:name="_Toc99733302"/>
      <w:bookmarkStart w:id="297" w:name="_Toc106577193"/>
      <w:bookmarkStart w:id="298" w:name="_Toc114536944"/>
      <w:bookmarkStart w:id="299" w:name="_Toc115257212"/>
      <w:bookmarkStart w:id="300" w:name="_Toc123086531"/>
      <w:bookmarkStart w:id="301" w:name="_Toc124295855"/>
      <w:bookmarkStart w:id="302" w:name="_Toc124296325"/>
      <w:bookmarkStart w:id="303" w:name="_Toc130572141"/>
      <w:bookmarkStart w:id="304" w:name="_Toc131708140"/>
      <w:bookmarkStart w:id="305" w:name="_Toc137457947"/>
      <w:bookmarkStart w:id="306" w:name="_Toc138887434"/>
      <w:bookmarkStart w:id="307" w:name="_Toc138969518"/>
      <w:bookmarkStart w:id="308" w:name="_Toc145916579"/>
      <w:bookmarkStart w:id="309" w:name="_Toc155386344"/>
      <w:bookmarkStart w:id="310" w:name="_Toc161759384"/>
      <w:bookmarkStart w:id="311" w:name="_Toc169872309"/>
      <w:r w:rsidRPr="00C04A08">
        <w:t>4</w:t>
      </w:r>
      <w:r w:rsidRPr="00C04A08">
        <w:tab/>
        <w:t>General</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28E3073F" w14:textId="77777777" w:rsidR="00842EF7" w:rsidRPr="00C04A08" w:rsidRDefault="00842EF7" w:rsidP="00842EF7">
      <w:pPr>
        <w:pStyle w:val="Heading2"/>
      </w:pPr>
      <w:bookmarkStart w:id="312" w:name="_Toc21340716"/>
      <w:bookmarkStart w:id="313" w:name="_Toc29805163"/>
      <w:bookmarkStart w:id="314" w:name="_Toc36456372"/>
      <w:bookmarkStart w:id="315" w:name="_Toc36469470"/>
      <w:bookmarkStart w:id="316" w:name="_Toc37253879"/>
      <w:bookmarkStart w:id="317" w:name="_Toc37322736"/>
      <w:bookmarkStart w:id="318" w:name="_Toc37324142"/>
      <w:bookmarkStart w:id="319" w:name="_Toc45889665"/>
      <w:bookmarkStart w:id="320" w:name="_Toc52196319"/>
      <w:bookmarkStart w:id="321" w:name="_Toc52197299"/>
      <w:bookmarkStart w:id="322" w:name="_Toc53173022"/>
      <w:bookmarkStart w:id="323" w:name="_Toc53173391"/>
      <w:bookmarkStart w:id="324" w:name="_Toc61119380"/>
      <w:bookmarkStart w:id="325" w:name="_Toc61119762"/>
      <w:bookmarkStart w:id="326" w:name="_Toc67925808"/>
      <w:bookmarkStart w:id="327" w:name="_Toc75273446"/>
      <w:bookmarkStart w:id="328" w:name="_Toc76510346"/>
      <w:bookmarkStart w:id="329" w:name="_Toc83129499"/>
      <w:bookmarkStart w:id="330" w:name="_Toc90591032"/>
      <w:bookmarkStart w:id="331" w:name="_Toc98864054"/>
      <w:bookmarkStart w:id="332" w:name="_Toc99733303"/>
      <w:bookmarkStart w:id="333" w:name="_Toc106577194"/>
      <w:bookmarkStart w:id="334" w:name="_Toc114536945"/>
      <w:bookmarkStart w:id="335" w:name="_Toc115257213"/>
      <w:bookmarkStart w:id="336" w:name="_Toc123086532"/>
      <w:bookmarkStart w:id="337" w:name="_Toc124295856"/>
      <w:bookmarkStart w:id="338" w:name="_Toc124296326"/>
      <w:bookmarkStart w:id="339" w:name="_Toc130572142"/>
      <w:bookmarkStart w:id="340" w:name="_Toc131708141"/>
      <w:bookmarkStart w:id="341" w:name="_Toc137457948"/>
      <w:bookmarkStart w:id="342" w:name="_Toc138887435"/>
      <w:bookmarkStart w:id="343" w:name="_Toc138969519"/>
      <w:bookmarkStart w:id="344" w:name="_Toc145916580"/>
      <w:bookmarkStart w:id="345" w:name="_Toc155386345"/>
      <w:bookmarkStart w:id="346" w:name="_Toc161759385"/>
      <w:bookmarkStart w:id="347" w:name="_Toc169872310"/>
      <w:r w:rsidRPr="00C04A08">
        <w:t>4.1</w:t>
      </w:r>
      <w:r w:rsidRPr="00C04A08">
        <w:tab/>
        <w:t>Relationship between minimum requirements and test requirements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348" w:name="_Toc21340717"/>
      <w:bookmarkStart w:id="349" w:name="_Toc29805164"/>
      <w:bookmarkStart w:id="350" w:name="_Toc36456373"/>
      <w:bookmarkStart w:id="351" w:name="_Toc36469471"/>
      <w:bookmarkStart w:id="352" w:name="_Toc37253880"/>
      <w:bookmarkStart w:id="353" w:name="_Toc37322737"/>
      <w:bookmarkStart w:id="354" w:name="_Toc37324143"/>
      <w:bookmarkStart w:id="355" w:name="_Toc45889666"/>
      <w:bookmarkStart w:id="356" w:name="_Toc52196320"/>
      <w:bookmarkStart w:id="357" w:name="_Toc52197300"/>
      <w:bookmarkStart w:id="358" w:name="_Toc53173023"/>
      <w:bookmarkStart w:id="359" w:name="_Toc53173392"/>
      <w:bookmarkStart w:id="360" w:name="_Toc61119381"/>
      <w:bookmarkStart w:id="361" w:name="_Toc61119763"/>
      <w:bookmarkStart w:id="362" w:name="_Toc67925809"/>
      <w:bookmarkStart w:id="363" w:name="_Toc75273447"/>
      <w:bookmarkStart w:id="364" w:name="_Toc76510347"/>
      <w:bookmarkStart w:id="365" w:name="_Toc83129500"/>
      <w:bookmarkStart w:id="366" w:name="_Toc90591033"/>
      <w:bookmarkStart w:id="367" w:name="_Toc98864055"/>
      <w:bookmarkStart w:id="368" w:name="_Toc99733304"/>
      <w:bookmarkStart w:id="369" w:name="_Toc106577195"/>
      <w:bookmarkStart w:id="370" w:name="_Toc114536946"/>
      <w:bookmarkStart w:id="371" w:name="_Toc115257214"/>
      <w:bookmarkStart w:id="372" w:name="_Toc123086533"/>
      <w:bookmarkStart w:id="373" w:name="_Toc124295857"/>
      <w:bookmarkStart w:id="374" w:name="_Toc124296327"/>
      <w:bookmarkStart w:id="375" w:name="_Toc130572143"/>
      <w:bookmarkStart w:id="376" w:name="_Toc131708142"/>
      <w:bookmarkStart w:id="377" w:name="_Toc137457949"/>
      <w:bookmarkStart w:id="378" w:name="_Toc138887436"/>
      <w:bookmarkStart w:id="379" w:name="_Toc138969520"/>
      <w:bookmarkStart w:id="380" w:name="_Toc145916581"/>
      <w:bookmarkStart w:id="381" w:name="_Toc155386346"/>
      <w:bookmarkStart w:id="382" w:name="_Toc161759386"/>
      <w:bookmarkStart w:id="383" w:name="_Toc169872311"/>
      <w:r w:rsidRPr="00C04A08">
        <w:t>4.2</w:t>
      </w:r>
      <w:r w:rsidRPr="00C04A08">
        <w:tab/>
        <w:t>Applicability of minimum requirements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384" w:name="_Hlk9409873"/>
      <w:r w:rsidRPr="00C04A08">
        <w:rPr>
          <w:i/>
        </w:rPr>
        <w:t>TDD-UL-DL-ConfigurationCommon and TDD-UL-DL-ConfigurationDedicated</w:t>
      </w:r>
      <w:r w:rsidRPr="00C04A08" w:rsidDel="00F04BE9">
        <w:t xml:space="preserve"> </w:t>
      </w:r>
      <w:bookmarkEnd w:id="38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385" w:name="_Toc21340718"/>
      <w:bookmarkStart w:id="386" w:name="_Toc29805165"/>
      <w:bookmarkStart w:id="387" w:name="_Toc36456374"/>
      <w:bookmarkStart w:id="388" w:name="_Toc36469472"/>
      <w:bookmarkStart w:id="389" w:name="_Toc37253881"/>
      <w:bookmarkStart w:id="390" w:name="_Toc37322738"/>
      <w:bookmarkStart w:id="391" w:name="_Toc37324144"/>
      <w:bookmarkStart w:id="392" w:name="_Toc45889667"/>
      <w:bookmarkStart w:id="393" w:name="_Toc52196321"/>
      <w:bookmarkStart w:id="394" w:name="_Toc52197301"/>
      <w:bookmarkStart w:id="395" w:name="_Toc53173024"/>
      <w:bookmarkStart w:id="396" w:name="_Toc53173393"/>
      <w:bookmarkStart w:id="397" w:name="_Toc61119382"/>
      <w:bookmarkStart w:id="398" w:name="_Toc61119764"/>
      <w:bookmarkStart w:id="399" w:name="_Toc67925810"/>
      <w:bookmarkStart w:id="400" w:name="_Toc75273448"/>
      <w:bookmarkStart w:id="401" w:name="_Toc76510348"/>
      <w:bookmarkStart w:id="402" w:name="_Toc83129501"/>
      <w:bookmarkStart w:id="403" w:name="_Toc90591034"/>
      <w:bookmarkStart w:id="404" w:name="_Toc98864056"/>
      <w:bookmarkStart w:id="405" w:name="_Toc99733305"/>
      <w:bookmarkStart w:id="406" w:name="_Toc106577196"/>
      <w:bookmarkStart w:id="407" w:name="_Toc114536947"/>
      <w:bookmarkStart w:id="408" w:name="_Toc115257215"/>
      <w:bookmarkStart w:id="409" w:name="_Toc123086534"/>
      <w:bookmarkStart w:id="410" w:name="_Toc124295858"/>
      <w:bookmarkStart w:id="411" w:name="_Toc124296328"/>
      <w:bookmarkStart w:id="412" w:name="_Toc130572144"/>
      <w:bookmarkStart w:id="413" w:name="_Toc131708143"/>
      <w:bookmarkStart w:id="414" w:name="_Toc137457950"/>
      <w:bookmarkStart w:id="415" w:name="_Toc138887437"/>
      <w:bookmarkStart w:id="416" w:name="_Toc138969521"/>
      <w:bookmarkStart w:id="417" w:name="_Toc145916582"/>
      <w:bookmarkStart w:id="418" w:name="_Toc155386347"/>
      <w:bookmarkStart w:id="419" w:name="_Toc161759387"/>
      <w:bookmarkStart w:id="420" w:name="_Toc169872312"/>
      <w:r w:rsidRPr="00C04A08">
        <w:t>4.3</w:t>
      </w:r>
      <w:r w:rsidRPr="00C04A08">
        <w:tab/>
        <w:t>Specification suffix information</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421" w:name="_Toc21340719"/>
      <w:bookmarkStart w:id="422" w:name="_Toc29805166"/>
      <w:bookmarkStart w:id="423" w:name="_Toc36456375"/>
      <w:bookmarkStart w:id="424" w:name="_Toc36469473"/>
      <w:bookmarkStart w:id="425" w:name="_Toc37253882"/>
      <w:bookmarkStart w:id="426" w:name="_Toc37322739"/>
      <w:bookmarkStart w:id="427" w:name="_Toc37324145"/>
      <w:bookmarkStart w:id="428" w:name="_Toc45889668"/>
      <w:bookmarkStart w:id="429" w:name="_Toc52196322"/>
      <w:bookmarkStart w:id="430" w:name="_Toc52197302"/>
      <w:bookmarkStart w:id="431" w:name="_Toc53173025"/>
      <w:bookmarkStart w:id="432" w:name="_Toc53173394"/>
      <w:bookmarkStart w:id="433" w:name="_Toc61119383"/>
      <w:bookmarkStart w:id="434" w:name="_Toc61119765"/>
      <w:bookmarkStart w:id="435" w:name="_Toc67925811"/>
      <w:bookmarkStart w:id="436" w:name="_Toc75273449"/>
      <w:bookmarkStart w:id="437" w:name="_Toc76510349"/>
      <w:bookmarkStart w:id="438" w:name="_Toc83129502"/>
      <w:bookmarkStart w:id="439" w:name="_Toc90591035"/>
      <w:bookmarkStart w:id="440" w:name="_Toc98864057"/>
      <w:bookmarkStart w:id="441" w:name="_Toc99733306"/>
      <w:bookmarkStart w:id="442" w:name="_Toc106577197"/>
      <w:bookmarkStart w:id="443" w:name="_Toc114536948"/>
      <w:bookmarkStart w:id="444" w:name="_Toc115257216"/>
      <w:bookmarkStart w:id="445" w:name="_Toc123086535"/>
      <w:bookmarkStart w:id="446" w:name="_Toc124295859"/>
      <w:bookmarkStart w:id="447" w:name="_Toc124296329"/>
      <w:bookmarkStart w:id="448" w:name="_Toc130572145"/>
      <w:bookmarkStart w:id="449" w:name="_Toc131708144"/>
      <w:bookmarkStart w:id="450" w:name="_Toc137457951"/>
      <w:bookmarkStart w:id="451" w:name="_Toc138887438"/>
      <w:bookmarkStart w:id="452" w:name="_Toc138969522"/>
      <w:bookmarkStart w:id="453" w:name="_Toc145916583"/>
      <w:bookmarkStart w:id="454" w:name="_Toc155386348"/>
      <w:bookmarkStart w:id="455" w:name="_Toc161759388"/>
      <w:bookmarkStart w:id="456" w:name="_Toc169872313"/>
      <w:r w:rsidRPr="00C04A08">
        <w:t>5</w:t>
      </w:r>
      <w:r w:rsidRPr="00C04A08">
        <w:tab/>
        <w:t>Operating bands and channel arrangement</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75E4E9E8" w14:textId="77777777" w:rsidR="00842EF7" w:rsidRPr="00C04A08" w:rsidRDefault="00842EF7" w:rsidP="00842EF7">
      <w:pPr>
        <w:pStyle w:val="Heading2"/>
      </w:pPr>
      <w:bookmarkStart w:id="457" w:name="_Toc21340720"/>
      <w:bookmarkStart w:id="458" w:name="_Toc29805167"/>
      <w:bookmarkStart w:id="459" w:name="_Toc36456376"/>
      <w:bookmarkStart w:id="460" w:name="_Toc36469474"/>
      <w:bookmarkStart w:id="461" w:name="_Toc37253883"/>
      <w:bookmarkStart w:id="462" w:name="_Toc37322740"/>
      <w:bookmarkStart w:id="463" w:name="_Toc37324146"/>
      <w:bookmarkStart w:id="464" w:name="_Toc45889669"/>
      <w:bookmarkStart w:id="465" w:name="_Toc52196323"/>
      <w:bookmarkStart w:id="466" w:name="_Toc52197303"/>
      <w:bookmarkStart w:id="467" w:name="_Toc53173026"/>
      <w:bookmarkStart w:id="468" w:name="_Toc53173395"/>
      <w:bookmarkStart w:id="469" w:name="_Toc61119384"/>
      <w:bookmarkStart w:id="470" w:name="_Toc61119766"/>
      <w:bookmarkStart w:id="471" w:name="_Toc67925812"/>
      <w:bookmarkStart w:id="472" w:name="_Toc75273450"/>
      <w:bookmarkStart w:id="473" w:name="_Toc76510350"/>
      <w:bookmarkStart w:id="474" w:name="_Toc83129503"/>
      <w:bookmarkStart w:id="475" w:name="_Toc90591036"/>
      <w:bookmarkStart w:id="476" w:name="_Toc98864058"/>
      <w:bookmarkStart w:id="477" w:name="_Toc99733307"/>
      <w:bookmarkStart w:id="478" w:name="_Toc106577198"/>
      <w:bookmarkStart w:id="479" w:name="_Toc114536949"/>
      <w:bookmarkStart w:id="480" w:name="_Toc115257217"/>
      <w:bookmarkStart w:id="481" w:name="_Toc123086536"/>
      <w:bookmarkStart w:id="482" w:name="_Toc124295860"/>
      <w:bookmarkStart w:id="483" w:name="_Toc124296330"/>
      <w:bookmarkStart w:id="484" w:name="_Toc130572146"/>
      <w:bookmarkStart w:id="485" w:name="_Toc131708145"/>
      <w:bookmarkStart w:id="486" w:name="_Toc137457952"/>
      <w:bookmarkStart w:id="487" w:name="_Toc138887439"/>
      <w:bookmarkStart w:id="488" w:name="_Toc138969523"/>
      <w:bookmarkStart w:id="489" w:name="_Toc145916584"/>
      <w:bookmarkStart w:id="490" w:name="_Toc155386349"/>
      <w:bookmarkStart w:id="491" w:name="_Toc161759389"/>
      <w:bookmarkStart w:id="492" w:name="_Toc169872314"/>
      <w:r w:rsidRPr="00C04A08">
        <w:t>5.1</w:t>
      </w:r>
      <w:r w:rsidRPr="00C04A08">
        <w:tab/>
        <w:t>General</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493" w:name="_Toc21340721"/>
      <w:bookmarkStart w:id="494" w:name="_Toc29805168"/>
      <w:bookmarkStart w:id="495" w:name="_Toc36456377"/>
      <w:bookmarkStart w:id="496" w:name="_Toc36469475"/>
      <w:bookmarkStart w:id="497" w:name="_Toc37253884"/>
      <w:bookmarkStart w:id="498" w:name="_Toc37322741"/>
      <w:bookmarkStart w:id="499" w:name="_Toc37324147"/>
      <w:bookmarkStart w:id="500" w:name="_Toc45889670"/>
      <w:bookmarkStart w:id="501" w:name="_Toc52196324"/>
      <w:bookmarkStart w:id="502" w:name="_Toc52197304"/>
      <w:bookmarkStart w:id="503" w:name="_Toc53173027"/>
      <w:bookmarkStart w:id="504" w:name="_Toc53173396"/>
      <w:bookmarkStart w:id="505" w:name="_Toc61119385"/>
      <w:bookmarkStart w:id="506" w:name="_Toc61119767"/>
      <w:bookmarkStart w:id="507" w:name="_Toc67925813"/>
      <w:bookmarkStart w:id="508" w:name="_Toc75273451"/>
      <w:bookmarkStart w:id="509" w:name="_Toc76510351"/>
      <w:bookmarkStart w:id="510" w:name="_Toc83129504"/>
      <w:bookmarkStart w:id="511" w:name="_Toc90591037"/>
      <w:bookmarkStart w:id="512" w:name="_Toc98864059"/>
      <w:bookmarkStart w:id="513"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514" w:name="_Toc106577199"/>
      <w:bookmarkStart w:id="515" w:name="_Toc114536950"/>
      <w:bookmarkStart w:id="516" w:name="_Toc115257218"/>
      <w:bookmarkStart w:id="517" w:name="_Toc123086537"/>
      <w:bookmarkStart w:id="518" w:name="_Toc124295861"/>
      <w:bookmarkStart w:id="519" w:name="_Toc124296331"/>
      <w:bookmarkStart w:id="520" w:name="_Toc130572147"/>
      <w:bookmarkStart w:id="521" w:name="_Toc131708146"/>
      <w:bookmarkStart w:id="522" w:name="_Toc137457953"/>
      <w:bookmarkStart w:id="523" w:name="_Toc138887440"/>
      <w:bookmarkStart w:id="524" w:name="_Toc138969524"/>
      <w:bookmarkStart w:id="525" w:name="_Toc145916585"/>
      <w:bookmarkStart w:id="526" w:name="_Toc155386350"/>
      <w:bookmarkStart w:id="527" w:name="_Toc161759390"/>
      <w:bookmarkStart w:id="528" w:name="_Toc169872315"/>
      <w:r w:rsidRPr="00C04A08">
        <w:t>5.2</w:t>
      </w:r>
      <w:r w:rsidRPr="00C04A08">
        <w:tab/>
        <w:t>Operating bands</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B18B544" w14:textId="77777777" w:rsidR="004F09ED" w:rsidRPr="00C04A08" w:rsidRDefault="004F09ED" w:rsidP="004F09ED">
      <w:bookmarkStart w:id="529" w:name="_Toc21340722"/>
      <w:bookmarkStart w:id="530" w:name="_Toc29805169"/>
      <w:bookmarkStart w:id="531" w:name="_Toc36456378"/>
      <w:bookmarkStart w:id="532" w:name="_Toc36469476"/>
      <w:bookmarkStart w:id="533" w:name="_Toc37253885"/>
      <w:bookmarkStart w:id="534" w:name="_Toc37322742"/>
      <w:bookmarkStart w:id="535" w:name="_Toc37324148"/>
      <w:bookmarkStart w:id="536" w:name="_Toc45889671"/>
      <w:bookmarkStart w:id="537" w:name="_Toc52196325"/>
      <w:bookmarkStart w:id="538" w:name="_Toc52197305"/>
      <w:bookmarkStart w:id="539" w:name="_Toc53173028"/>
      <w:bookmarkStart w:id="540" w:name="_Toc53173397"/>
      <w:bookmarkStart w:id="541" w:name="_Toc61119386"/>
      <w:bookmarkStart w:id="542" w:name="_Toc61119768"/>
      <w:bookmarkStart w:id="543" w:name="_Toc67925814"/>
      <w:bookmarkStart w:id="544" w:name="_Toc75273452"/>
      <w:bookmarkStart w:id="545" w:name="_Toc76510352"/>
      <w:bookmarkStart w:id="546" w:name="_Toc83129505"/>
      <w:bookmarkStart w:id="547" w:name="_Toc90591038"/>
      <w:bookmarkStart w:id="548" w:name="_Toc98864060"/>
      <w:bookmarkStart w:id="549"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550"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550"/>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551"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551"/>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552" w:name="_Toc106577200"/>
      <w:bookmarkStart w:id="553" w:name="_Toc114536951"/>
      <w:bookmarkStart w:id="554" w:name="_Toc115257219"/>
      <w:bookmarkStart w:id="555" w:name="_Toc123086538"/>
      <w:bookmarkStart w:id="556" w:name="_Toc124295862"/>
      <w:bookmarkStart w:id="557" w:name="_Toc124296332"/>
      <w:bookmarkStart w:id="558" w:name="_Toc130572148"/>
      <w:bookmarkStart w:id="559" w:name="_Toc131708147"/>
      <w:bookmarkStart w:id="560" w:name="_Toc137457954"/>
      <w:bookmarkStart w:id="561" w:name="_Toc138887441"/>
      <w:bookmarkStart w:id="562" w:name="_Toc138969525"/>
      <w:bookmarkStart w:id="563" w:name="_Toc145916586"/>
      <w:bookmarkStart w:id="564" w:name="_Toc155386351"/>
      <w:bookmarkStart w:id="565" w:name="_Toc161759391"/>
      <w:bookmarkStart w:id="566" w:name="_Toc169872316"/>
      <w:r w:rsidRPr="00C04A08">
        <w:t>5.2A</w:t>
      </w:r>
      <w:r w:rsidRPr="00C04A08">
        <w:tab/>
        <w:t>Operating bands for CA</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6E18E696" w14:textId="77777777" w:rsidR="00842EF7" w:rsidRPr="00C04A08" w:rsidRDefault="00842EF7" w:rsidP="00842EF7">
      <w:pPr>
        <w:pStyle w:val="Heading3"/>
      </w:pPr>
      <w:bookmarkStart w:id="567" w:name="_Toc21340723"/>
      <w:bookmarkStart w:id="568" w:name="_Toc29805170"/>
      <w:bookmarkStart w:id="569" w:name="_Toc36456379"/>
      <w:bookmarkStart w:id="570" w:name="_Toc36469477"/>
      <w:bookmarkStart w:id="571" w:name="_Toc37253886"/>
      <w:bookmarkStart w:id="572" w:name="_Toc37322743"/>
      <w:bookmarkStart w:id="573" w:name="_Toc37324149"/>
      <w:bookmarkStart w:id="574" w:name="_Toc45889672"/>
      <w:bookmarkStart w:id="575" w:name="_Toc52196326"/>
      <w:bookmarkStart w:id="576" w:name="_Toc52197306"/>
      <w:bookmarkStart w:id="577" w:name="_Toc53173029"/>
      <w:bookmarkStart w:id="578" w:name="_Toc53173398"/>
      <w:bookmarkStart w:id="579" w:name="_Toc61119387"/>
      <w:bookmarkStart w:id="580" w:name="_Toc61119769"/>
      <w:bookmarkStart w:id="581" w:name="_Toc67925815"/>
      <w:bookmarkStart w:id="582" w:name="_Toc75273453"/>
      <w:bookmarkStart w:id="583" w:name="_Toc76510353"/>
      <w:bookmarkStart w:id="584" w:name="_Toc83129506"/>
      <w:bookmarkStart w:id="585" w:name="_Toc90591039"/>
      <w:bookmarkStart w:id="586" w:name="_Toc98864061"/>
      <w:bookmarkStart w:id="587" w:name="_Toc99733310"/>
      <w:bookmarkStart w:id="588" w:name="_Toc106577201"/>
      <w:bookmarkStart w:id="589" w:name="_Toc114536952"/>
      <w:bookmarkStart w:id="590" w:name="_Toc115257220"/>
      <w:bookmarkStart w:id="591" w:name="_Toc123086539"/>
      <w:bookmarkStart w:id="592" w:name="_Toc124295863"/>
      <w:bookmarkStart w:id="593" w:name="_Toc124296333"/>
      <w:bookmarkStart w:id="594" w:name="_Toc130572149"/>
      <w:bookmarkStart w:id="595" w:name="_Toc131708148"/>
      <w:bookmarkStart w:id="596" w:name="_Toc137457955"/>
      <w:bookmarkStart w:id="597" w:name="_Toc138887442"/>
      <w:bookmarkStart w:id="598" w:name="_Toc138969526"/>
      <w:bookmarkStart w:id="599" w:name="_Toc145916587"/>
      <w:bookmarkStart w:id="600" w:name="_Toc155386352"/>
      <w:bookmarkStart w:id="601" w:name="_Toc161759392"/>
      <w:bookmarkStart w:id="602" w:name="_Toc169872317"/>
      <w:r w:rsidRPr="00C04A08">
        <w:t>5.2A.1</w:t>
      </w:r>
      <w:r w:rsidRPr="00C04A08">
        <w:tab/>
        <w:t>Intra-band CA</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603" w:name="_Toc21340724"/>
      <w:bookmarkStart w:id="604" w:name="_Toc29805171"/>
      <w:bookmarkStart w:id="605" w:name="_Toc36456380"/>
      <w:bookmarkStart w:id="606" w:name="_Toc36469478"/>
      <w:bookmarkStart w:id="607" w:name="_Toc37253887"/>
      <w:bookmarkStart w:id="608" w:name="_Toc37322744"/>
      <w:bookmarkStart w:id="609" w:name="_Toc37324150"/>
      <w:bookmarkStart w:id="610" w:name="_Toc45889673"/>
      <w:bookmarkStart w:id="611" w:name="_Toc52196327"/>
      <w:bookmarkStart w:id="612" w:name="_Toc52197307"/>
      <w:bookmarkStart w:id="613" w:name="_Toc53173030"/>
      <w:bookmarkStart w:id="614" w:name="_Toc53173399"/>
      <w:bookmarkStart w:id="615" w:name="_Toc61119388"/>
      <w:bookmarkStart w:id="616" w:name="_Toc61119770"/>
      <w:bookmarkStart w:id="617" w:name="_Toc67925816"/>
      <w:bookmarkStart w:id="618" w:name="_Toc75273454"/>
      <w:bookmarkStart w:id="619" w:name="_Toc76510354"/>
      <w:bookmarkStart w:id="620" w:name="_Toc83129507"/>
      <w:bookmarkStart w:id="621" w:name="_Toc90591040"/>
      <w:bookmarkStart w:id="622" w:name="_Toc98864062"/>
      <w:bookmarkStart w:id="623" w:name="_Toc99733311"/>
      <w:bookmarkStart w:id="624" w:name="_Toc106577202"/>
      <w:r w:rsidRPr="00C04A08">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47782C"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64B0BC35" w:rsidR="0047782C" w:rsidRPr="00C04A08" w:rsidRDefault="0047782C" w:rsidP="0047782C">
            <w:pPr>
              <w:pStyle w:val="TAC"/>
            </w:pPr>
            <w:r>
              <w:t>CA_n263</w:t>
            </w:r>
            <w:r>
              <w:rPr>
                <w:rFonts w:eastAsia="SimSun"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012F61C3" w14:textId="5A408C7C" w:rsidR="0047782C" w:rsidRPr="00C04A08" w:rsidRDefault="0047782C" w:rsidP="0047782C">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625" w:name="_Toc114536953"/>
      <w:bookmarkStart w:id="626" w:name="_Toc115257221"/>
      <w:bookmarkStart w:id="627" w:name="_Toc123086540"/>
      <w:bookmarkStart w:id="628" w:name="_Toc124295864"/>
      <w:bookmarkStart w:id="629" w:name="_Toc124296334"/>
      <w:bookmarkStart w:id="630" w:name="_Toc130572150"/>
      <w:bookmarkStart w:id="631" w:name="_Toc131708149"/>
      <w:bookmarkStart w:id="632" w:name="_Toc137457956"/>
      <w:bookmarkStart w:id="633" w:name="_Toc138887443"/>
      <w:bookmarkStart w:id="634" w:name="_Toc138969527"/>
      <w:bookmarkStart w:id="635" w:name="_Toc145916588"/>
      <w:bookmarkStart w:id="636" w:name="_Toc155386353"/>
      <w:bookmarkStart w:id="637" w:name="_Toc161759393"/>
      <w:bookmarkStart w:id="638" w:name="_Toc169872318"/>
      <w:r w:rsidRPr="00C04A08">
        <w:t>5.2A.2</w:t>
      </w:r>
      <w:r w:rsidRPr="00C04A08">
        <w:tab/>
      </w:r>
      <w:bookmarkEnd w:id="603"/>
      <w:bookmarkEnd w:id="604"/>
      <w:bookmarkEnd w:id="605"/>
      <w:bookmarkEnd w:id="606"/>
      <w:bookmarkEnd w:id="607"/>
      <w:bookmarkEnd w:id="608"/>
      <w:bookmarkEnd w:id="609"/>
      <w:bookmarkEnd w:id="610"/>
      <w:r w:rsidR="004963EA" w:rsidRPr="00C04A08">
        <w:t>Inter-band CA</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7EB4500B" w14:textId="77777777" w:rsidR="004963EA" w:rsidRPr="00C04A08" w:rsidRDefault="004963EA" w:rsidP="004963EA">
      <w:bookmarkStart w:id="639" w:name="_Toc21340725"/>
      <w:bookmarkStart w:id="640" w:name="_Toc29805172"/>
      <w:bookmarkStart w:id="641" w:name="_Toc36456381"/>
      <w:bookmarkStart w:id="642" w:name="_Toc36469479"/>
      <w:bookmarkStart w:id="643" w:name="_Toc37253888"/>
      <w:bookmarkStart w:id="644" w:name="_Toc37322745"/>
      <w:bookmarkStart w:id="645" w:name="_Toc37324151"/>
      <w:bookmarkStart w:id="646"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647" w:name="OLE_LINK1"/>
            <w:r w:rsidRPr="00351D14">
              <w:rPr>
                <w:rFonts w:eastAsia="MS Mincho"/>
              </w:rPr>
              <w:t>CA_n258-n26</w:t>
            </w:r>
            <w:r>
              <w:rPr>
                <w:rFonts w:eastAsia="MS Mincho"/>
              </w:rPr>
              <w:t>1</w:t>
            </w:r>
            <w:r w:rsidRPr="00351D14">
              <w:rPr>
                <w:rFonts w:hint="eastAsia"/>
                <w:vertAlign w:val="superscript"/>
                <w:lang w:val="en-US" w:eastAsia="zh-CN"/>
              </w:rPr>
              <w:t>1</w:t>
            </w:r>
            <w:bookmarkEnd w:id="647"/>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648" w:name="_Toc52196328"/>
      <w:bookmarkStart w:id="649" w:name="_Toc52197308"/>
      <w:bookmarkStart w:id="650" w:name="_Toc53173031"/>
      <w:bookmarkStart w:id="651" w:name="_Toc53173400"/>
      <w:bookmarkStart w:id="652" w:name="_Toc61119389"/>
      <w:bookmarkStart w:id="653" w:name="_Toc61119771"/>
      <w:bookmarkStart w:id="654" w:name="_Toc67925817"/>
      <w:bookmarkStart w:id="655" w:name="_Toc75273455"/>
      <w:bookmarkStart w:id="656" w:name="_Toc76510355"/>
      <w:bookmarkStart w:id="657" w:name="_Toc83129508"/>
      <w:bookmarkStart w:id="658" w:name="_Toc90591041"/>
      <w:bookmarkStart w:id="659" w:name="_Toc98864063"/>
      <w:bookmarkStart w:id="660" w:name="_Toc99733312"/>
      <w:bookmarkStart w:id="661" w:name="_Toc106577203"/>
      <w:bookmarkStart w:id="662" w:name="_Toc114536954"/>
      <w:bookmarkStart w:id="663" w:name="_Toc115257222"/>
      <w:bookmarkStart w:id="664" w:name="_Toc123086541"/>
      <w:bookmarkStart w:id="665" w:name="_Toc124295865"/>
      <w:bookmarkStart w:id="666" w:name="_Toc124296335"/>
      <w:bookmarkStart w:id="667" w:name="_Toc130572151"/>
      <w:bookmarkStart w:id="668" w:name="_Toc131708150"/>
      <w:bookmarkStart w:id="669" w:name="_Toc137457957"/>
      <w:bookmarkStart w:id="670" w:name="_Toc138887444"/>
      <w:bookmarkStart w:id="671" w:name="_Toc138969528"/>
      <w:bookmarkStart w:id="672" w:name="_Toc145916589"/>
      <w:bookmarkStart w:id="673" w:name="_Toc155386354"/>
      <w:bookmarkStart w:id="674" w:name="_Toc161759394"/>
      <w:bookmarkStart w:id="675" w:name="_Toc169872319"/>
      <w:r w:rsidRPr="00C04A08">
        <w:t>5.2D</w:t>
      </w:r>
      <w:r w:rsidRPr="00C04A08">
        <w:tab/>
        <w:t>Operating bands for UL MIMO</w:t>
      </w:r>
      <w:bookmarkEnd w:id="639"/>
      <w:bookmarkEnd w:id="640"/>
      <w:bookmarkEnd w:id="641"/>
      <w:bookmarkEnd w:id="642"/>
      <w:bookmarkEnd w:id="643"/>
      <w:bookmarkEnd w:id="644"/>
      <w:bookmarkEnd w:id="645"/>
      <w:bookmarkEnd w:id="646"/>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676" w:name="_Toc21340726"/>
      <w:bookmarkStart w:id="677" w:name="_Toc29805173"/>
      <w:bookmarkStart w:id="678" w:name="_Toc36456382"/>
      <w:bookmarkStart w:id="679" w:name="_Toc36469480"/>
      <w:bookmarkStart w:id="680" w:name="_Toc37253889"/>
      <w:bookmarkStart w:id="681" w:name="_Toc37322746"/>
      <w:bookmarkStart w:id="682" w:name="_Toc37324152"/>
      <w:bookmarkStart w:id="683" w:name="_Toc45889675"/>
      <w:bookmarkStart w:id="684" w:name="_Toc52196329"/>
      <w:bookmarkStart w:id="685" w:name="_Toc52197309"/>
      <w:bookmarkStart w:id="686" w:name="_Toc53173032"/>
      <w:bookmarkStart w:id="687" w:name="_Toc53173401"/>
      <w:bookmarkStart w:id="688" w:name="_Toc61119390"/>
      <w:bookmarkStart w:id="689" w:name="_Toc61119772"/>
      <w:bookmarkStart w:id="690" w:name="_Toc67925818"/>
      <w:bookmarkStart w:id="691" w:name="_Toc75273456"/>
      <w:bookmarkStart w:id="692" w:name="_Toc76510356"/>
      <w:bookmarkStart w:id="693" w:name="_Toc83129509"/>
      <w:bookmarkStart w:id="694" w:name="_Toc90591042"/>
      <w:bookmarkStart w:id="695" w:name="_Toc98864064"/>
      <w:bookmarkStart w:id="696" w:name="_Toc99733313"/>
      <w:bookmarkStart w:id="697" w:name="_Toc106577204"/>
      <w:bookmarkStart w:id="698" w:name="_Toc114536955"/>
      <w:bookmarkStart w:id="699" w:name="_Toc115257223"/>
      <w:bookmarkStart w:id="700" w:name="_Toc123086542"/>
      <w:bookmarkStart w:id="701" w:name="_Toc124295866"/>
      <w:bookmarkStart w:id="702" w:name="_Toc124296336"/>
      <w:bookmarkStart w:id="703" w:name="_Toc130572152"/>
      <w:bookmarkStart w:id="704" w:name="_Toc131708151"/>
      <w:bookmarkStart w:id="705" w:name="_Toc137457958"/>
      <w:bookmarkStart w:id="706" w:name="_Toc138887445"/>
      <w:bookmarkStart w:id="707" w:name="_Toc138969529"/>
      <w:bookmarkStart w:id="708" w:name="_Toc145916590"/>
      <w:bookmarkStart w:id="709" w:name="_Toc155386355"/>
      <w:bookmarkStart w:id="710" w:name="_Toc161759395"/>
      <w:bookmarkStart w:id="711" w:name="_Toc169872320"/>
      <w:r w:rsidRPr="00C04A08">
        <w:t>5.3</w:t>
      </w:r>
      <w:r w:rsidRPr="00C04A08">
        <w:tab/>
        <w:t>UE Channel bandwidth</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39F7A779" w14:textId="77777777" w:rsidR="00842EF7" w:rsidRPr="00C04A08" w:rsidRDefault="00842EF7" w:rsidP="00842EF7">
      <w:pPr>
        <w:pStyle w:val="Heading3"/>
        <w:rPr>
          <w:rFonts w:eastAsia="Yu Mincho"/>
        </w:rPr>
      </w:pPr>
      <w:bookmarkStart w:id="712" w:name="_Toc21340727"/>
      <w:bookmarkStart w:id="713" w:name="_Toc29805174"/>
      <w:bookmarkStart w:id="714" w:name="_Toc36456383"/>
      <w:bookmarkStart w:id="715" w:name="_Toc36469481"/>
      <w:bookmarkStart w:id="716" w:name="_Toc37253890"/>
      <w:bookmarkStart w:id="717" w:name="_Toc37322747"/>
      <w:bookmarkStart w:id="718" w:name="_Toc37324153"/>
      <w:bookmarkStart w:id="719" w:name="_Toc45889676"/>
      <w:bookmarkStart w:id="720" w:name="_Toc52196330"/>
      <w:bookmarkStart w:id="721" w:name="_Toc52197310"/>
      <w:bookmarkStart w:id="722" w:name="_Toc53173033"/>
      <w:bookmarkStart w:id="723" w:name="_Toc53173402"/>
      <w:bookmarkStart w:id="724" w:name="_Toc61119391"/>
      <w:bookmarkStart w:id="725" w:name="_Toc61119773"/>
      <w:bookmarkStart w:id="726" w:name="_Toc67925819"/>
      <w:bookmarkStart w:id="727" w:name="_Toc75273457"/>
      <w:bookmarkStart w:id="728" w:name="_Toc76510357"/>
      <w:bookmarkStart w:id="729" w:name="_Toc83129510"/>
      <w:bookmarkStart w:id="730" w:name="_Toc90591043"/>
      <w:bookmarkStart w:id="731" w:name="_Toc98864065"/>
      <w:bookmarkStart w:id="732" w:name="_Toc99733314"/>
      <w:bookmarkStart w:id="733" w:name="_Toc106577205"/>
      <w:bookmarkStart w:id="734" w:name="_Toc114536956"/>
      <w:bookmarkStart w:id="735" w:name="_Toc115257224"/>
      <w:bookmarkStart w:id="736" w:name="_Toc123086543"/>
      <w:bookmarkStart w:id="737" w:name="_Toc124295867"/>
      <w:bookmarkStart w:id="738" w:name="_Toc124296337"/>
      <w:bookmarkStart w:id="739" w:name="_Toc130572153"/>
      <w:bookmarkStart w:id="740" w:name="_Toc131708152"/>
      <w:bookmarkStart w:id="741" w:name="_Toc137457959"/>
      <w:bookmarkStart w:id="742" w:name="_Toc138887446"/>
      <w:bookmarkStart w:id="743" w:name="_Toc138969530"/>
      <w:bookmarkStart w:id="744" w:name="_Toc145916591"/>
      <w:bookmarkStart w:id="745" w:name="_Toc155386356"/>
      <w:bookmarkStart w:id="746" w:name="_Toc161759396"/>
      <w:bookmarkStart w:id="747" w:name="_Toc169872321"/>
      <w:r w:rsidRPr="00C04A08">
        <w:rPr>
          <w:rFonts w:eastAsia="Yu Mincho"/>
        </w:rPr>
        <w:t>5.3.1</w:t>
      </w:r>
      <w:r w:rsidRPr="00C04A08">
        <w:rPr>
          <w:rFonts w:eastAsia="Yu Mincho"/>
        </w:rPr>
        <w:tab/>
        <w:t>General</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F722D8">
      <w:pPr>
        <w:pStyle w:val="TH"/>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748" w:name="_Toc21340728"/>
      <w:bookmarkStart w:id="749" w:name="_Toc29805175"/>
      <w:bookmarkStart w:id="750" w:name="_Toc36456384"/>
      <w:bookmarkStart w:id="751" w:name="_Toc36469482"/>
      <w:bookmarkStart w:id="752" w:name="_Toc37253891"/>
      <w:bookmarkStart w:id="753" w:name="_Toc37322748"/>
      <w:bookmarkStart w:id="754" w:name="_Toc37324154"/>
      <w:bookmarkStart w:id="755" w:name="_Toc45889677"/>
      <w:bookmarkStart w:id="756" w:name="_Toc52196331"/>
      <w:bookmarkStart w:id="757" w:name="_Toc52197311"/>
      <w:bookmarkStart w:id="758" w:name="_Toc53173034"/>
      <w:bookmarkStart w:id="759" w:name="_Toc53173403"/>
      <w:bookmarkStart w:id="760" w:name="_Toc61119392"/>
      <w:bookmarkStart w:id="761" w:name="_Toc61119774"/>
      <w:bookmarkStart w:id="762" w:name="_Toc67925820"/>
      <w:bookmarkStart w:id="763" w:name="_Toc75273458"/>
      <w:bookmarkStart w:id="764" w:name="_Toc76510358"/>
      <w:bookmarkStart w:id="765" w:name="_Toc83129511"/>
      <w:bookmarkStart w:id="766" w:name="_Toc90591044"/>
      <w:bookmarkStart w:id="767" w:name="_Toc98864066"/>
      <w:bookmarkStart w:id="768" w:name="_Toc99733315"/>
      <w:bookmarkStart w:id="769" w:name="_Toc106577206"/>
      <w:bookmarkStart w:id="770" w:name="_Toc114536957"/>
      <w:bookmarkStart w:id="771" w:name="_Toc115257225"/>
      <w:bookmarkStart w:id="772" w:name="_Toc123086544"/>
      <w:bookmarkStart w:id="773" w:name="_Toc124295868"/>
      <w:bookmarkStart w:id="774" w:name="_Toc124296338"/>
      <w:bookmarkStart w:id="775" w:name="_Toc130572154"/>
      <w:bookmarkStart w:id="776" w:name="_Toc131708153"/>
      <w:bookmarkStart w:id="777" w:name="_Toc137457960"/>
      <w:bookmarkStart w:id="778" w:name="_Toc138887447"/>
      <w:bookmarkStart w:id="779" w:name="_Toc138969531"/>
      <w:bookmarkStart w:id="780" w:name="_Toc145916592"/>
      <w:bookmarkStart w:id="781" w:name="_Toc155386357"/>
      <w:bookmarkStart w:id="782" w:name="_Toc161759397"/>
      <w:bookmarkStart w:id="783" w:name="_Toc169872322"/>
      <w:r w:rsidRPr="00C04A08">
        <w:rPr>
          <w:rFonts w:eastAsia="Yu Mincho"/>
        </w:rPr>
        <w:t>5.3.2</w:t>
      </w:r>
      <w:r w:rsidRPr="00C04A08">
        <w:rPr>
          <w:rFonts w:eastAsia="Yu Mincho"/>
        </w:rPr>
        <w:tab/>
        <w:t>Maximum transmission bandwidth configuration</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784" w:name="_Hlk92202516"/>
      <w:bookmarkStart w:id="785" w:name="_Toc21340729"/>
      <w:bookmarkStart w:id="786" w:name="_Toc29805176"/>
      <w:bookmarkStart w:id="787" w:name="_Toc36456385"/>
      <w:bookmarkStart w:id="788" w:name="_Toc36469483"/>
      <w:bookmarkStart w:id="789" w:name="_Toc37253892"/>
      <w:bookmarkStart w:id="790" w:name="_Toc37322749"/>
      <w:bookmarkStart w:id="791" w:name="_Toc37324155"/>
      <w:bookmarkStart w:id="792" w:name="_Toc45889678"/>
      <w:bookmarkStart w:id="793" w:name="_Toc52196332"/>
      <w:bookmarkStart w:id="794" w:name="_Toc52197312"/>
      <w:bookmarkStart w:id="795" w:name="_Toc53173035"/>
      <w:bookmarkStart w:id="796" w:name="_Toc53173404"/>
      <w:bookmarkStart w:id="797" w:name="_Toc61119393"/>
      <w:bookmarkStart w:id="798" w:name="_Toc61119775"/>
      <w:bookmarkStart w:id="799" w:name="_Toc67925821"/>
      <w:bookmarkStart w:id="800" w:name="_Toc75273459"/>
      <w:bookmarkStart w:id="801" w:name="_Toc76510359"/>
      <w:bookmarkStart w:id="802" w:name="_Toc83129512"/>
      <w:bookmarkStart w:id="803" w:name="_Toc90591045"/>
      <w:bookmarkStart w:id="804" w:name="_Toc98864067"/>
      <w:bookmarkStart w:id="805"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F722D8">
            <w:pPr>
              <w:pStyle w:val="TAN"/>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784"/>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806" w:name="_Toc106577207"/>
      <w:bookmarkStart w:id="807" w:name="_Toc114536958"/>
      <w:bookmarkStart w:id="808" w:name="_Toc115257226"/>
      <w:bookmarkStart w:id="809" w:name="_Toc123086545"/>
      <w:bookmarkStart w:id="810" w:name="_Toc124295869"/>
      <w:bookmarkStart w:id="811" w:name="_Toc124296339"/>
      <w:bookmarkStart w:id="812" w:name="_Toc130572155"/>
      <w:bookmarkStart w:id="813" w:name="_Toc131708154"/>
      <w:bookmarkStart w:id="814" w:name="_Toc137457961"/>
      <w:bookmarkStart w:id="815" w:name="_Toc138887448"/>
      <w:bookmarkStart w:id="816" w:name="_Toc138969532"/>
      <w:bookmarkStart w:id="817" w:name="_Toc145916593"/>
      <w:bookmarkStart w:id="818" w:name="_Toc155386358"/>
      <w:bookmarkStart w:id="819" w:name="_Toc161759398"/>
      <w:bookmarkStart w:id="820" w:name="_Toc169872323"/>
      <w:r w:rsidRPr="00C04A08">
        <w:rPr>
          <w:rFonts w:eastAsia="Yu Mincho"/>
        </w:rPr>
        <w:t>5.3.3</w:t>
      </w:r>
      <w:r w:rsidRPr="00C04A08">
        <w:rPr>
          <w:rFonts w:eastAsia="Yu Mincho"/>
        </w:rPr>
        <w:tab/>
        <w:t>Minimum guardband and transmission bandwidth configuration</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68C9707A" w:rsidR="00842EF7" w:rsidRPr="00C04A08" w:rsidRDefault="007B7588" w:rsidP="00842EF7">
      <w:pPr>
        <w:pStyle w:val="NO"/>
        <w:rPr>
          <w:rFonts w:eastAsia="Yu Mincho"/>
        </w:rPr>
      </w:pPr>
      <w:r w:rsidRPr="00C04A08">
        <w:rPr>
          <w:rFonts w:eastAsia="Yu Mincho"/>
        </w:rPr>
        <w:t>NOTE:</w:t>
      </w:r>
      <w:r w:rsidRPr="00C04A08">
        <w:rPr>
          <w:rFonts w:eastAsia="Yu Mincho"/>
        </w:rPr>
        <w:tab/>
        <w:t xml:space="preserve">The minimum guardbands have been calculated using the following equation: </w:t>
      </w:r>
      <w:r>
        <w:rPr>
          <w:rFonts w:eastAsia="Yu Mincho"/>
        </w:rPr>
        <w:t>GB</w:t>
      </w:r>
      <w:r w:rsidRPr="00B42A97">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B42A97">
        <w:rPr>
          <w:rFonts w:eastAsia="Yu Mincho"/>
          <w:vertAlign w:val="subscript"/>
        </w:rPr>
        <w:t>channel</w:t>
      </w:r>
      <w:r>
        <w:rPr>
          <w:rFonts w:eastAsia="Yu Mincho"/>
        </w:rPr>
        <w:t xml:space="preserve"> expressed in kHz</w:t>
      </w:r>
      <w:r w:rsidRPr="00C04A08">
        <w:rPr>
          <w:rFonts w:eastAsia="Yu Mincho"/>
        </w:rPr>
        <w:t>.</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821" w:name="_Toc21340730"/>
      <w:bookmarkStart w:id="822" w:name="_Toc29805177"/>
      <w:bookmarkStart w:id="823" w:name="_Toc36456386"/>
      <w:bookmarkStart w:id="824" w:name="_Toc36469484"/>
      <w:bookmarkStart w:id="825" w:name="_Toc37253893"/>
      <w:bookmarkStart w:id="826" w:name="_Toc37322750"/>
      <w:bookmarkStart w:id="827" w:name="_Toc37324156"/>
      <w:bookmarkStart w:id="828" w:name="_Toc45889679"/>
      <w:bookmarkStart w:id="829" w:name="_Toc52196333"/>
      <w:bookmarkStart w:id="830" w:name="_Toc52197313"/>
      <w:bookmarkStart w:id="831" w:name="_Toc53173036"/>
      <w:bookmarkStart w:id="832" w:name="_Toc53173405"/>
      <w:bookmarkStart w:id="833" w:name="_Toc61119394"/>
      <w:bookmarkStart w:id="834" w:name="_Toc61119776"/>
      <w:bookmarkStart w:id="835" w:name="_Toc67925822"/>
      <w:bookmarkStart w:id="836" w:name="_Toc75273460"/>
      <w:bookmarkStart w:id="837" w:name="_Toc76510360"/>
      <w:bookmarkStart w:id="838" w:name="_Toc83129513"/>
      <w:bookmarkStart w:id="839" w:name="_Toc90591046"/>
      <w:bookmarkStart w:id="840" w:name="_Toc98864068"/>
      <w:bookmarkStart w:id="841" w:name="_Toc99733317"/>
      <w:bookmarkStart w:id="842" w:name="_Toc106577208"/>
      <w:bookmarkStart w:id="843" w:name="_Toc114536959"/>
      <w:bookmarkStart w:id="844" w:name="_Toc115257227"/>
      <w:bookmarkStart w:id="845" w:name="_Toc123086546"/>
      <w:bookmarkStart w:id="846" w:name="_Toc124295870"/>
      <w:bookmarkStart w:id="847" w:name="_Toc124296340"/>
      <w:bookmarkStart w:id="848" w:name="_Toc130572156"/>
      <w:bookmarkStart w:id="849" w:name="_Toc131708155"/>
      <w:bookmarkStart w:id="850" w:name="_Toc137457962"/>
      <w:bookmarkStart w:id="851" w:name="_Toc138887449"/>
      <w:bookmarkStart w:id="852" w:name="_Toc138969533"/>
      <w:bookmarkStart w:id="853" w:name="_Toc145916594"/>
      <w:bookmarkStart w:id="854" w:name="_Toc155386359"/>
      <w:bookmarkStart w:id="855" w:name="_Toc161759399"/>
      <w:bookmarkStart w:id="856" w:name="_Toc169872324"/>
      <w:r w:rsidRPr="00C04A08">
        <w:rPr>
          <w:rFonts w:eastAsia="Yu Mincho"/>
        </w:rPr>
        <w:t>5.3.4</w:t>
      </w:r>
      <w:r w:rsidRPr="00C04A08">
        <w:rPr>
          <w:rFonts w:eastAsia="Yu Mincho"/>
        </w:rPr>
        <w:tab/>
        <w:t>RB alignment</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79EAC9A1" w14:textId="77777777" w:rsidR="00842EF7" w:rsidRPr="00C04A08" w:rsidRDefault="00842EF7" w:rsidP="00842EF7">
      <w:pPr>
        <w:pStyle w:val="Heading2"/>
      </w:pPr>
      <w:bookmarkStart w:id="857" w:name="_Toc21340731"/>
      <w:bookmarkStart w:id="858" w:name="_Toc29805178"/>
      <w:bookmarkStart w:id="859" w:name="_Toc36456387"/>
      <w:bookmarkStart w:id="860" w:name="_Toc36469485"/>
      <w:bookmarkStart w:id="861" w:name="_Toc37253894"/>
      <w:bookmarkStart w:id="862" w:name="_Toc37322751"/>
      <w:bookmarkStart w:id="863" w:name="_Toc37324157"/>
      <w:bookmarkStart w:id="864" w:name="_Toc45889680"/>
      <w:bookmarkStart w:id="865" w:name="_Toc52196334"/>
      <w:bookmarkStart w:id="866" w:name="_Toc52197314"/>
      <w:bookmarkStart w:id="867" w:name="_Toc53173037"/>
      <w:bookmarkStart w:id="868" w:name="_Toc53173406"/>
      <w:bookmarkStart w:id="869" w:name="_Toc61119395"/>
      <w:bookmarkStart w:id="870" w:name="_Toc61119777"/>
      <w:bookmarkStart w:id="871" w:name="_Toc67925823"/>
      <w:bookmarkStart w:id="872" w:name="_Toc75273461"/>
      <w:bookmarkStart w:id="873" w:name="_Toc76510361"/>
      <w:bookmarkStart w:id="874" w:name="_Toc83129514"/>
      <w:bookmarkStart w:id="875" w:name="_Toc90591047"/>
      <w:bookmarkStart w:id="876" w:name="_Toc98864069"/>
      <w:bookmarkStart w:id="877" w:name="_Toc99733318"/>
      <w:bookmarkStart w:id="878" w:name="_Toc106577209"/>
      <w:bookmarkStart w:id="879" w:name="_Toc114536960"/>
      <w:bookmarkStart w:id="880" w:name="_Toc115257228"/>
      <w:bookmarkStart w:id="881" w:name="_Toc123086547"/>
      <w:bookmarkStart w:id="882" w:name="_Toc124295871"/>
      <w:bookmarkStart w:id="883" w:name="_Toc124296341"/>
      <w:bookmarkStart w:id="884" w:name="_Toc130572157"/>
      <w:bookmarkStart w:id="885" w:name="_Toc131708156"/>
      <w:bookmarkStart w:id="886" w:name="_Toc137457963"/>
      <w:bookmarkStart w:id="887" w:name="_Toc138887450"/>
      <w:bookmarkStart w:id="888" w:name="_Toc138969534"/>
      <w:bookmarkStart w:id="889" w:name="_Toc145916595"/>
      <w:bookmarkStart w:id="890" w:name="_Toc155386360"/>
      <w:bookmarkStart w:id="891" w:name="_Toc161759400"/>
      <w:bookmarkStart w:id="892" w:name="_Toc169872325"/>
      <w:r w:rsidRPr="00C04A08">
        <w:t>5.3A</w:t>
      </w:r>
      <w:r w:rsidRPr="00C04A08">
        <w:tab/>
        <w:t>UE channel bandwidth for CA</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3F461C53" w14:textId="77777777" w:rsidR="00842EF7" w:rsidRPr="00C04A08" w:rsidRDefault="00842EF7" w:rsidP="0013282A">
      <w:pPr>
        <w:pStyle w:val="Heading3"/>
      </w:pPr>
      <w:bookmarkStart w:id="893" w:name="_Toc21340732"/>
      <w:bookmarkStart w:id="894" w:name="_Toc29805179"/>
      <w:bookmarkStart w:id="895" w:name="_Toc36456388"/>
      <w:bookmarkStart w:id="896" w:name="_Toc36469486"/>
      <w:bookmarkStart w:id="897" w:name="_Toc37253895"/>
      <w:bookmarkStart w:id="898" w:name="_Toc37322752"/>
      <w:bookmarkStart w:id="899" w:name="_Toc37324158"/>
      <w:bookmarkStart w:id="900" w:name="_Toc45889681"/>
      <w:bookmarkStart w:id="901" w:name="_Toc52196335"/>
      <w:bookmarkStart w:id="902" w:name="_Toc52197315"/>
      <w:bookmarkStart w:id="903" w:name="_Toc53173038"/>
      <w:bookmarkStart w:id="904" w:name="_Toc53173407"/>
      <w:bookmarkStart w:id="905" w:name="_Toc61119396"/>
      <w:bookmarkStart w:id="906" w:name="_Toc61119778"/>
      <w:bookmarkStart w:id="907" w:name="_Toc67925824"/>
      <w:bookmarkStart w:id="908" w:name="_Toc75273462"/>
      <w:bookmarkStart w:id="909" w:name="_Toc76510362"/>
      <w:bookmarkStart w:id="910" w:name="_Toc83129515"/>
      <w:bookmarkStart w:id="911" w:name="_Toc90591048"/>
      <w:bookmarkStart w:id="912" w:name="_Toc98864070"/>
      <w:bookmarkStart w:id="913" w:name="_Toc99733319"/>
      <w:bookmarkStart w:id="914" w:name="_Toc106577210"/>
      <w:bookmarkStart w:id="915" w:name="_Toc114536961"/>
      <w:bookmarkStart w:id="916" w:name="_Toc115257229"/>
      <w:bookmarkStart w:id="917" w:name="_Toc123086548"/>
      <w:bookmarkStart w:id="918" w:name="_Toc124295872"/>
      <w:bookmarkStart w:id="919" w:name="_Toc124296342"/>
      <w:bookmarkStart w:id="920" w:name="_Toc130572158"/>
      <w:bookmarkStart w:id="921" w:name="_Toc131708157"/>
      <w:bookmarkStart w:id="922" w:name="_Toc137457964"/>
      <w:bookmarkStart w:id="923" w:name="_Toc138887451"/>
      <w:bookmarkStart w:id="924" w:name="_Toc138969535"/>
      <w:bookmarkStart w:id="925" w:name="_Toc145916596"/>
      <w:bookmarkStart w:id="926" w:name="_Toc155386361"/>
      <w:bookmarkStart w:id="927" w:name="_Toc161759401"/>
      <w:bookmarkStart w:id="928" w:name="_Toc169872326"/>
      <w:r w:rsidRPr="00C04A08">
        <w:t>5.3A.1</w:t>
      </w:r>
      <w:r w:rsidRPr="00C04A08">
        <w:tab/>
        <w:t>General</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7FB97949" w14:textId="77777777" w:rsidR="00842EF7" w:rsidRPr="00C04A08" w:rsidRDefault="00842EF7" w:rsidP="0013282A">
      <w:pPr>
        <w:pStyle w:val="Heading3"/>
      </w:pPr>
      <w:bookmarkStart w:id="929" w:name="_Toc21340733"/>
      <w:bookmarkStart w:id="930" w:name="_Toc29805180"/>
      <w:bookmarkStart w:id="931" w:name="_Toc36456389"/>
      <w:bookmarkStart w:id="932" w:name="_Toc36469487"/>
      <w:bookmarkStart w:id="933" w:name="_Toc37253896"/>
      <w:bookmarkStart w:id="934" w:name="_Toc37322753"/>
      <w:bookmarkStart w:id="935" w:name="_Toc37324159"/>
      <w:bookmarkStart w:id="936" w:name="_Toc45889682"/>
      <w:bookmarkStart w:id="937" w:name="_Toc52196336"/>
      <w:bookmarkStart w:id="938" w:name="_Toc52197316"/>
      <w:bookmarkStart w:id="939" w:name="_Toc53173039"/>
      <w:bookmarkStart w:id="940" w:name="_Toc53173408"/>
      <w:bookmarkStart w:id="941" w:name="_Toc61119397"/>
      <w:bookmarkStart w:id="942" w:name="_Toc61119779"/>
      <w:bookmarkStart w:id="943" w:name="_Toc67925825"/>
      <w:bookmarkStart w:id="944" w:name="_Toc75273463"/>
      <w:bookmarkStart w:id="945" w:name="_Toc76510363"/>
      <w:bookmarkStart w:id="946" w:name="_Toc83129516"/>
      <w:bookmarkStart w:id="947" w:name="_Toc90591049"/>
      <w:bookmarkStart w:id="948" w:name="_Toc98864071"/>
      <w:bookmarkStart w:id="949" w:name="_Toc99733320"/>
      <w:bookmarkStart w:id="950" w:name="_Toc106577211"/>
      <w:bookmarkStart w:id="951" w:name="_Toc114536962"/>
      <w:bookmarkStart w:id="952" w:name="_Toc115257230"/>
      <w:bookmarkStart w:id="953" w:name="_Toc123086549"/>
      <w:bookmarkStart w:id="954" w:name="_Toc124295873"/>
      <w:bookmarkStart w:id="955" w:name="_Toc124296343"/>
      <w:bookmarkStart w:id="956" w:name="_Toc130572159"/>
      <w:bookmarkStart w:id="957" w:name="_Toc131708158"/>
      <w:bookmarkStart w:id="958" w:name="_Toc137457965"/>
      <w:bookmarkStart w:id="959" w:name="_Toc138887452"/>
      <w:bookmarkStart w:id="960" w:name="_Toc138969536"/>
      <w:bookmarkStart w:id="961" w:name="_Toc145916597"/>
      <w:bookmarkStart w:id="962" w:name="_Toc155386362"/>
      <w:bookmarkStart w:id="963" w:name="_Toc161759402"/>
      <w:bookmarkStart w:id="964" w:name="_Toc169872327"/>
      <w:r w:rsidRPr="00C04A08">
        <w:t>5.3A.2</w:t>
      </w:r>
      <w:r w:rsidRPr="00C04A08">
        <w:tab/>
        <w:t>Minimum guardband and transmission bandwidth configuration for CA</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965" w:name="_Toc21340734"/>
      <w:bookmarkStart w:id="966" w:name="_Toc29805181"/>
      <w:bookmarkStart w:id="967" w:name="_Toc36456390"/>
      <w:bookmarkStart w:id="968" w:name="_Toc36469488"/>
      <w:bookmarkStart w:id="969" w:name="_Toc37253897"/>
      <w:bookmarkStart w:id="970" w:name="_Toc37322754"/>
      <w:bookmarkStart w:id="971" w:name="_Toc37324160"/>
      <w:bookmarkStart w:id="972" w:name="_Toc45889683"/>
      <w:bookmarkStart w:id="973" w:name="_Toc52196337"/>
      <w:bookmarkStart w:id="974" w:name="_Toc52197317"/>
      <w:bookmarkStart w:id="975" w:name="_Toc53173040"/>
      <w:bookmarkStart w:id="976" w:name="_Toc53173409"/>
      <w:bookmarkStart w:id="977" w:name="_Toc61119398"/>
      <w:bookmarkStart w:id="978" w:name="_Toc61119780"/>
      <w:bookmarkStart w:id="979" w:name="_Toc67925826"/>
      <w:bookmarkStart w:id="980" w:name="_Toc75273464"/>
      <w:bookmarkStart w:id="981" w:name="_Toc76510364"/>
      <w:bookmarkStart w:id="982" w:name="_Toc83129517"/>
      <w:bookmarkStart w:id="983" w:name="_Toc90591050"/>
      <w:bookmarkStart w:id="984" w:name="_Toc98864072"/>
      <w:bookmarkStart w:id="985" w:name="_Toc99733321"/>
      <w:bookmarkStart w:id="986" w:name="_Toc106577212"/>
      <w:bookmarkStart w:id="987" w:name="_Toc114536963"/>
      <w:bookmarkStart w:id="988" w:name="_Toc115257231"/>
      <w:bookmarkStart w:id="989" w:name="_Toc123086550"/>
      <w:bookmarkStart w:id="990" w:name="_Toc124295874"/>
      <w:bookmarkStart w:id="991" w:name="_Toc124296344"/>
      <w:bookmarkStart w:id="992" w:name="_Toc130572160"/>
      <w:bookmarkStart w:id="993" w:name="_Toc131708159"/>
      <w:bookmarkStart w:id="994" w:name="_Toc137457966"/>
      <w:bookmarkStart w:id="995" w:name="_Toc138887453"/>
      <w:bookmarkStart w:id="996" w:name="_Toc138969537"/>
      <w:bookmarkStart w:id="997" w:name="_Toc145916598"/>
      <w:bookmarkStart w:id="998" w:name="_Toc155386363"/>
      <w:bookmarkStart w:id="999" w:name="_Toc161759403"/>
      <w:bookmarkStart w:id="1000" w:name="_Toc169872328"/>
      <w:r w:rsidRPr="00C04A08">
        <w:t>5.3A.3</w:t>
      </w:r>
      <w:r w:rsidRPr="00C04A08">
        <w:tab/>
        <w:t>RB alignment with different numerologies for CA</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23A6C23F" w14:textId="77777777" w:rsidR="00842EF7" w:rsidRPr="00C04A08" w:rsidRDefault="00842EF7" w:rsidP="0013282A">
      <w:pPr>
        <w:pStyle w:val="Heading3"/>
      </w:pPr>
      <w:bookmarkStart w:id="1001" w:name="_Toc21340735"/>
      <w:bookmarkStart w:id="1002" w:name="_Toc29805182"/>
      <w:bookmarkStart w:id="1003" w:name="_Toc36456391"/>
      <w:bookmarkStart w:id="1004" w:name="_Toc36469489"/>
      <w:bookmarkStart w:id="1005" w:name="_Toc37253898"/>
      <w:bookmarkStart w:id="1006" w:name="_Toc37322755"/>
      <w:bookmarkStart w:id="1007" w:name="_Toc37324161"/>
      <w:bookmarkStart w:id="1008" w:name="_Toc45889684"/>
      <w:bookmarkStart w:id="1009" w:name="_Toc52196338"/>
      <w:bookmarkStart w:id="1010" w:name="_Toc52197318"/>
      <w:bookmarkStart w:id="1011" w:name="_Toc53173041"/>
      <w:bookmarkStart w:id="1012" w:name="_Toc53173410"/>
      <w:bookmarkStart w:id="1013" w:name="_Toc61119399"/>
      <w:bookmarkStart w:id="1014" w:name="_Toc61119781"/>
      <w:bookmarkStart w:id="1015" w:name="_Toc67925827"/>
      <w:bookmarkStart w:id="1016" w:name="_Toc75273465"/>
      <w:bookmarkStart w:id="1017" w:name="_Toc76510365"/>
      <w:bookmarkStart w:id="1018" w:name="_Toc83129518"/>
      <w:bookmarkStart w:id="1019" w:name="_Toc90591051"/>
      <w:bookmarkStart w:id="1020" w:name="_Toc98864073"/>
      <w:bookmarkStart w:id="1021" w:name="_Toc99733322"/>
      <w:bookmarkStart w:id="1022" w:name="_Toc106577213"/>
      <w:bookmarkStart w:id="1023" w:name="_Toc114536964"/>
      <w:bookmarkStart w:id="1024" w:name="_Toc115257232"/>
      <w:bookmarkStart w:id="1025" w:name="_Toc123086551"/>
      <w:bookmarkStart w:id="1026" w:name="_Toc124295875"/>
      <w:bookmarkStart w:id="1027" w:name="_Toc124296345"/>
      <w:bookmarkStart w:id="1028" w:name="_Toc130572161"/>
      <w:bookmarkStart w:id="1029" w:name="_Toc131708160"/>
      <w:bookmarkStart w:id="1030" w:name="_Toc137457967"/>
      <w:bookmarkStart w:id="1031" w:name="_Toc138887454"/>
      <w:bookmarkStart w:id="1032" w:name="_Toc138969538"/>
      <w:bookmarkStart w:id="1033" w:name="_Toc145916599"/>
      <w:bookmarkStart w:id="1034" w:name="_Toc155386364"/>
      <w:bookmarkStart w:id="1035" w:name="_Toc161759404"/>
      <w:bookmarkStart w:id="1036" w:name="_Toc169872329"/>
      <w:r w:rsidRPr="00C04A08">
        <w:t>5.3A.4</w:t>
      </w:r>
      <w:r w:rsidRPr="00C04A08">
        <w:tab/>
        <w:t>UE channel bandwidth per operating band for CA</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1037"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1037"/>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1C3FF0">
        <w:trPr>
          <w:trHeight w:val="187"/>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290434">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290434" w:rsidRPr="00C04A08" w14:paraId="5FB915DE" w14:textId="77777777" w:rsidTr="00290434">
        <w:trPr>
          <w:trHeight w:val="187"/>
          <w:jc w:val="center"/>
        </w:trPr>
        <w:tc>
          <w:tcPr>
            <w:tcW w:w="1046" w:type="pct"/>
            <w:shd w:val="clear" w:color="auto" w:fill="auto"/>
            <w:tcMar>
              <w:top w:w="15" w:type="dxa"/>
              <w:left w:w="108" w:type="dxa"/>
              <w:bottom w:w="0" w:type="dxa"/>
              <w:right w:w="108" w:type="dxa"/>
            </w:tcMar>
          </w:tcPr>
          <w:p w14:paraId="761ADE15" w14:textId="77445890" w:rsidR="00290434" w:rsidRPr="00C04A08" w:rsidRDefault="00290434" w:rsidP="00290434">
            <w:pPr>
              <w:pStyle w:val="TAC"/>
            </w:pPr>
            <w:r w:rsidRPr="00F36374">
              <w:rPr>
                <w:rFonts w:eastAsia="Yu Mincho" w:cs="Arial"/>
                <w:szCs w:val="18"/>
              </w:rPr>
              <w:t>V (Note 4)</w:t>
            </w:r>
          </w:p>
        </w:tc>
        <w:tc>
          <w:tcPr>
            <w:tcW w:w="1854" w:type="pct"/>
            <w:shd w:val="clear" w:color="auto" w:fill="auto"/>
            <w:tcMar>
              <w:top w:w="15" w:type="dxa"/>
              <w:left w:w="108" w:type="dxa"/>
              <w:bottom w:w="0" w:type="dxa"/>
              <w:right w:w="108" w:type="dxa"/>
            </w:tcMar>
          </w:tcPr>
          <w:p w14:paraId="7FC6C4EF" w14:textId="14068D7E" w:rsidR="00290434" w:rsidRPr="00C04A08" w:rsidRDefault="00290434" w:rsidP="00290434">
            <w:pPr>
              <w:pStyle w:val="TAC"/>
            </w:pPr>
            <w:r w:rsidRPr="00F36374">
              <w:rPr>
                <w:rFonts w:eastAsia="Yu Mincho" w:cs="Arial"/>
                <w:szCs w:val="18"/>
              </w:rPr>
              <w:t>1200 MHz &lt; BW</w:t>
            </w:r>
            <w:r w:rsidRPr="00F36374">
              <w:rPr>
                <w:rFonts w:eastAsia="Yu Mincho" w:cs="Arial"/>
                <w:szCs w:val="18"/>
                <w:vertAlign w:val="subscript"/>
              </w:rPr>
              <w:t>Channel_CA</w:t>
            </w:r>
            <w:r w:rsidRPr="00F36374">
              <w:rPr>
                <w:rFonts w:eastAsia="Yu Mincho" w:cs="Arial"/>
                <w:szCs w:val="18"/>
              </w:rPr>
              <w:t xml:space="preserve"> ≤ 1600 MHz</w:t>
            </w:r>
          </w:p>
        </w:tc>
        <w:tc>
          <w:tcPr>
            <w:tcW w:w="1112" w:type="pct"/>
            <w:tcBorders>
              <w:right w:val="single" w:sz="4" w:space="0" w:color="auto"/>
            </w:tcBorders>
            <w:shd w:val="clear" w:color="auto" w:fill="auto"/>
            <w:tcMar>
              <w:top w:w="15" w:type="dxa"/>
              <w:left w:w="108" w:type="dxa"/>
              <w:bottom w:w="0" w:type="dxa"/>
              <w:right w:w="108" w:type="dxa"/>
            </w:tcMar>
          </w:tcPr>
          <w:p w14:paraId="077E0807" w14:textId="5A6ED3F1" w:rsidR="00290434" w:rsidRPr="00C04A08" w:rsidRDefault="00290434" w:rsidP="00290434">
            <w:pPr>
              <w:pStyle w:val="TAC"/>
            </w:pPr>
            <w:r w:rsidRPr="00F36374">
              <w:rPr>
                <w:rFonts w:eastAsia="Yu Mincho" w:cs="Arial"/>
                <w:szCs w:val="18"/>
              </w:rPr>
              <w:t>4</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0906AA1F" w14:textId="77777777" w:rsidR="00290434" w:rsidRPr="00C04A08" w:rsidRDefault="00290434" w:rsidP="00290434">
            <w:pPr>
              <w:pStyle w:val="TAC"/>
            </w:pPr>
          </w:p>
        </w:tc>
      </w:tr>
      <w:tr w:rsidR="00290434" w:rsidRPr="00C04A08" w14:paraId="565C9E75" w14:textId="77777777" w:rsidTr="00290434">
        <w:trPr>
          <w:trHeight w:val="187"/>
          <w:jc w:val="center"/>
        </w:trPr>
        <w:tc>
          <w:tcPr>
            <w:tcW w:w="1046" w:type="pct"/>
            <w:shd w:val="clear" w:color="auto" w:fill="auto"/>
            <w:tcMar>
              <w:top w:w="15" w:type="dxa"/>
              <w:left w:w="108" w:type="dxa"/>
              <w:bottom w:w="0" w:type="dxa"/>
              <w:right w:w="108" w:type="dxa"/>
            </w:tcMar>
          </w:tcPr>
          <w:p w14:paraId="5A23B1F3" w14:textId="68C5B517" w:rsidR="00290434" w:rsidRPr="00C04A08" w:rsidRDefault="00290434" w:rsidP="00290434">
            <w:pPr>
              <w:pStyle w:val="TAC"/>
            </w:pPr>
            <w:r w:rsidRPr="00F36374">
              <w:rPr>
                <w:rFonts w:eastAsia="Yu Mincho" w:cs="Arial"/>
                <w:szCs w:val="18"/>
              </w:rPr>
              <w:t>W (Note 4)</w:t>
            </w:r>
          </w:p>
        </w:tc>
        <w:tc>
          <w:tcPr>
            <w:tcW w:w="1854" w:type="pct"/>
            <w:shd w:val="clear" w:color="auto" w:fill="auto"/>
            <w:tcMar>
              <w:top w:w="15" w:type="dxa"/>
              <w:left w:w="108" w:type="dxa"/>
              <w:bottom w:w="0" w:type="dxa"/>
              <w:right w:w="108" w:type="dxa"/>
            </w:tcMar>
          </w:tcPr>
          <w:p w14:paraId="266E9BE8" w14:textId="03C12CD1" w:rsidR="00290434" w:rsidRPr="00C04A08" w:rsidRDefault="00290434" w:rsidP="00290434">
            <w:pPr>
              <w:pStyle w:val="TAC"/>
            </w:pPr>
            <w:r w:rsidRPr="00F36374">
              <w:rPr>
                <w:rFonts w:eastAsia="Yu Mincho" w:cs="Arial"/>
                <w:szCs w:val="18"/>
              </w:rPr>
              <w:t>1600 MHz &lt; BW</w:t>
            </w:r>
            <w:r w:rsidRPr="00F36374">
              <w:rPr>
                <w:rFonts w:eastAsia="Yu Mincho" w:cs="Arial"/>
                <w:szCs w:val="18"/>
                <w:vertAlign w:val="subscript"/>
              </w:rPr>
              <w:t>Channel_CA</w:t>
            </w:r>
            <w:r w:rsidRPr="00F36374">
              <w:rPr>
                <w:rFonts w:eastAsia="Yu Mincho" w:cs="Arial"/>
                <w:szCs w:val="18"/>
              </w:rPr>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7C5FEAF2" w14:textId="24E11243" w:rsidR="00290434" w:rsidRPr="00C04A08" w:rsidRDefault="00290434" w:rsidP="00290434">
            <w:pPr>
              <w:pStyle w:val="TAC"/>
            </w:pPr>
            <w:r w:rsidRPr="00F36374">
              <w:rPr>
                <w:rFonts w:eastAsia="Yu Mincho" w:cs="Arial"/>
                <w:szCs w:val="18"/>
              </w:rPr>
              <w:t>5</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6C533B0" w14:textId="77777777" w:rsidR="00290434" w:rsidRPr="00C04A08" w:rsidRDefault="00290434" w:rsidP="00290434">
            <w:pPr>
              <w:pStyle w:val="TAC"/>
            </w:pPr>
          </w:p>
        </w:tc>
      </w:tr>
      <w:tr w:rsidR="00EA0E61" w:rsidRPr="00C04A08" w14:paraId="27E8A6C2" w14:textId="77777777" w:rsidTr="00290434">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6524E01D" w:rsidR="00EA0E61" w:rsidRPr="00C04A08" w:rsidRDefault="003C79D4"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groups 1, 2, 3, 4 and 5, the minimum requirements apply for the cases in which each CA bandwidth class consists of up to two contiguous blocks of spectrum each with one or more contiguous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47B9C057" w14:textId="77777777" w:rsidR="00290434" w:rsidRPr="00290434" w:rsidRDefault="00290434" w:rsidP="00290434">
            <w:pPr>
              <w:pStyle w:val="TAN"/>
              <w:rPr>
                <w:rFonts w:eastAsia="SimSun"/>
              </w:rPr>
            </w:pPr>
            <w:r w:rsidRPr="00290434">
              <w:rPr>
                <w:rFonts w:eastAsia="MS PGothic"/>
              </w:rPr>
              <w:t>NOTE 3:</w:t>
            </w:r>
            <w:r w:rsidRPr="00290434">
              <w:rPr>
                <w:rFonts w:eastAsia="SimSun"/>
              </w:rPr>
              <w:tab/>
              <w:t>In this release of the specification, the minimum requirements for intra-band contiguous CA configurations apply for aggregated channel bandwidths up to 1600 M</w:t>
            </w:r>
            <w:r w:rsidRPr="003C79D4">
              <w:rPr>
                <w:rFonts w:eastAsia="SimSun"/>
              </w:rPr>
              <w:t xml:space="preserve">Hz </w:t>
            </w:r>
            <w:r w:rsidRPr="003C79D4">
              <w:rPr>
                <w:rFonts w:eastAsia="Yu Mincho" w:cs="Arial"/>
                <w:szCs w:val="18"/>
                <w:lang w:val="x-none"/>
              </w:rPr>
              <w:t xml:space="preserve">for FR2-1 </w:t>
            </w:r>
            <w:r w:rsidRPr="003C79D4">
              <w:rPr>
                <w:rFonts w:eastAsia="SimSun"/>
              </w:rPr>
              <w:t>(th</w:t>
            </w:r>
            <w:r w:rsidRPr="00290434">
              <w:rPr>
                <w:rFonts w:eastAsia="SimSun"/>
              </w:rPr>
              <w:t>is note is not relevant for UE capability parsing by the network).</w:t>
            </w:r>
          </w:p>
          <w:p w14:paraId="747EA113" w14:textId="3C14B61A" w:rsidR="00EA0E61" w:rsidRPr="00C04A08" w:rsidRDefault="00290434" w:rsidP="00290434">
            <w:pPr>
              <w:pStyle w:val="TAN"/>
              <w:rPr>
                <w:rFonts w:eastAsia="MS PGothic"/>
              </w:rPr>
            </w:pPr>
            <w:r w:rsidRPr="00290434">
              <w:rPr>
                <w:rFonts w:eastAsia="MS PGothic"/>
              </w:rPr>
              <w:t>NOTE 4:</w:t>
            </w:r>
            <w:r w:rsidRPr="00290434">
              <w:rPr>
                <w:rFonts w:eastAsia="SimSun"/>
              </w:rPr>
              <w:tab/>
            </w:r>
            <w:r w:rsidRPr="00290434">
              <w:rPr>
                <w:rFonts w:eastAsia="MS PGothic"/>
              </w:rPr>
              <w:t>This bandwidth class is applicable only for operating bands within FR2-2.</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1038" w:name="_Toc21340736"/>
      <w:bookmarkStart w:id="1039" w:name="_Toc29805183"/>
      <w:bookmarkStart w:id="1040" w:name="_Toc36456392"/>
      <w:bookmarkStart w:id="1041" w:name="_Toc36469490"/>
      <w:bookmarkStart w:id="1042" w:name="_Toc37253899"/>
      <w:bookmarkStart w:id="1043" w:name="_Toc37322756"/>
      <w:bookmarkStart w:id="1044" w:name="_Toc37324162"/>
      <w:bookmarkStart w:id="1045" w:name="_Toc45889685"/>
      <w:bookmarkStart w:id="1046" w:name="_Toc52196339"/>
      <w:bookmarkStart w:id="1047" w:name="_Toc52197319"/>
      <w:bookmarkStart w:id="1048" w:name="_Toc53173042"/>
      <w:bookmarkStart w:id="1049" w:name="_Toc53173411"/>
      <w:bookmarkStart w:id="1050" w:name="_Toc61119400"/>
      <w:bookmarkStart w:id="1051" w:name="_Toc61119782"/>
      <w:bookmarkStart w:id="1052" w:name="_Toc67925828"/>
      <w:bookmarkStart w:id="1053" w:name="_Toc75273466"/>
      <w:bookmarkStart w:id="1054" w:name="_Toc76510366"/>
      <w:bookmarkStart w:id="1055" w:name="_Toc83129519"/>
      <w:bookmarkStart w:id="1056" w:name="_Toc90591052"/>
      <w:bookmarkStart w:id="1057" w:name="_Toc98864074"/>
      <w:bookmarkStart w:id="1058" w:name="_Toc99733323"/>
      <w:bookmarkStart w:id="1059" w:name="_Toc106577214"/>
      <w:bookmarkStart w:id="1060" w:name="_Toc114536965"/>
      <w:bookmarkStart w:id="1061" w:name="_Toc115257233"/>
      <w:bookmarkStart w:id="1062" w:name="_Toc123086552"/>
      <w:bookmarkStart w:id="1063" w:name="_Toc124295876"/>
      <w:bookmarkStart w:id="1064" w:name="_Toc124296346"/>
      <w:bookmarkStart w:id="1065" w:name="_Toc130572162"/>
      <w:bookmarkStart w:id="1066" w:name="_Toc131708161"/>
      <w:bookmarkStart w:id="1067" w:name="_Toc137457968"/>
      <w:bookmarkStart w:id="1068" w:name="_Toc138887455"/>
      <w:bookmarkStart w:id="1069" w:name="_Toc138969539"/>
      <w:bookmarkStart w:id="1070" w:name="_Toc145916600"/>
      <w:bookmarkStart w:id="1071" w:name="_Toc155386365"/>
      <w:bookmarkStart w:id="1072" w:name="_Toc161759405"/>
      <w:bookmarkStart w:id="1073" w:name="_Toc169872330"/>
      <w:r w:rsidRPr="00C04A08">
        <w:t>5.3D</w:t>
      </w:r>
      <w:r w:rsidRPr="00C04A08">
        <w:tab/>
        <w:t>Channel bandwidth for UL MIMO</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1074" w:name="_Toc21340737"/>
      <w:bookmarkStart w:id="1075" w:name="_Toc29805184"/>
      <w:bookmarkStart w:id="1076" w:name="_Toc36456393"/>
      <w:bookmarkStart w:id="1077" w:name="_Toc36469491"/>
      <w:bookmarkStart w:id="1078" w:name="_Toc37253900"/>
      <w:bookmarkStart w:id="1079" w:name="_Toc37322757"/>
      <w:bookmarkStart w:id="1080" w:name="_Toc37324163"/>
      <w:bookmarkStart w:id="1081" w:name="_Toc45889686"/>
      <w:bookmarkStart w:id="1082" w:name="_Toc52196340"/>
      <w:bookmarkStart w:id="1083" w:name="_Toc52197320"/>
      <w:bookmarkStart w:id="1084" w:name="_Toc53173043"/>
      <w:bookmarkStart w:id="1085" w:name="_Toc53173412"/>
      <w:bookmarkStart w:id="1086" w:name="_Toc61119401"/>
      <w:bookmarkStart w:id="1087" w:name="_Toc61119783"/>
      <w:bookmarkStart w:id="1088" w:name="_Toc67925829"/>
      <w:bookmarkStart w:id="1089" w:name="_Toc75273467"/>
      <w:bookmarkStart w:id="1090" w:name="_Toc76510367"/>
      <w:bookmarkStart w:id="1091" w:name="_Toc83129520"/>
      <w:bookmarkStart w:id="1092" w:name="_Toc90591053"/>
      <w:bookmarkStart w:id="1093" w:name="_Toc98864075"/>
      <w:bookmarkStart w:id="1094" w:name="_Toc99733324"/>
      <w:bookmarkStart w:id="1095" w:name="_Toc106577215"/>
      <w:bookmarkStart w:id="1096" w:name="_Toc114536966"/>
      <w:bookmarkStart w:id="1097" w:name="_Toc115257234"/>
      <w:bookmarkStart w:id="1098" w:name="_Toc123086553"/>
      <w:bookmarkStart w:id="1099" w:name="_Toc124295877"/>
      <w:bookmarkStart w:id="1100" w:name="_Toc124296347"/>
      <w:bookmarkStart w:id="1101" w:name="_Toc130572163"/>
      <w:bookmarkStart w:id="1102" w:name="_Toc131708162"/>
      <w:bookmarkStart w:id="1103" w:name="_Toc137457969"/>
      <w:bookmarkStart w:id="1104" w:name="_Toc138887456"/>
      <w:bookmarkStart w:id="1105" w:name="_Toc138969540"/>
      <w:bookmarkStart w:id="1106" w:name="_Toc145916601"/>
      <w:bookmarkStart w:id="1107" w:name="_Toc155386366"/>
      <w:bookmarkStart w:id="1108" w:name="_Toc161759406"/>
      <w:bookmarkStart w:id="1109" w:name="_Toc169872331"/>
      <w:r w:rsidRPr="00C04A08">
        <w:t>5.4</w:t>
      </w:r>
      <w:r w:rsidRPr="00C04A08">
        <w:tab/>
        <w:t>Channel arrangement</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01CC4FB0" w14:textId="77777777" w:rsidR="00842EF7" w:rsidRPr="00C04A08" w:rsidRDefault="00842EF7" w:rsidP="00842EF7">
      <w:pPr>
        <w:pStyle w:val="Heading3"/>
        <w:rPr>
          <w:rFonts w:eastAsia="Yu Mincho"/>
        </w:rPr>
      </w:pPr>
      <w:bookmarkStart w:id="1110" w:name="_Toc21340738"/>
      <w:bookmarkStart w:id="1111" w:name="_Toc29805185"/>
      <w:bookmarkStart w:id="1112" w:name="_Toc36456394"/>
      <w:bookmarkStart w:id="1113" w:name="_Toc36469492"/>
      <w:bookmarkStart w:id="1114" w:name="_Toc37253901"/>
      <w:bookmarkStart w:id="1115" w:name="_Toc37322758"/>
      <w:bookmarkStart w:id="1116" w:name="_Toc37324164"/>
      <w:bookmarkStart w:id="1117" w:name="_Toc45889687"/>
      <w:bookmarkStart w:id="1118" w:name="_Toc52196341"/>
      <w:bookmarkStart w:id="1119" w:name="_Toc52197321"/>
      <w:bookmarkStart w:id="1120" w:name="_Toc53173044"/>
      <w:bookmarkStart w:id="1121" w:name="_Toc53173413"/>
      <w:bookmarkStart w:id="1122" w:name="_Toc61119402"/>
      <w:bookmarkStart w:id="1123" w:name="_Toc61119784"/>
      <w:bookmarkStart w:id="1124" w:name="_Toc67925830"/>
      <w:bookmarkStart w:id="1125" w:name="_Toc75273468"/>
      <w:bookmarkStart w:id="1126" w:name="_Toc76510368"/>
      <w:bookmarkStart w:id="1127" w:name="_Toc83129521"/>
      <w:bookmarkStart w:id="1128" w:name="_Toc90591054"/>
      <w:bookmarkStart w:id="1129" w:name="_Toc98864076"/>
      <w:bookmarkStart w:id="1130" w:name="_Toc99733325"/>
      <w:bookmarkStart w:id="1131" w:name="_Toc106577216"/>
      <w:bookmarkStart w:id="1132" w:name="_Toc114536967"/>
      <w:bookmarkStart w:id="1133" w:name="_Toc115257235"/>
      <w:bookmarkStart w:id="1134" w:name="_Toc123086554"/>
      <w:bookmarkStart w:id="1135" w:name="_Toc124295878"/>
      <w:bookmarkStart w:id="1136" w:name="_Toc124296348"/>
      <w:bookmarkStart w:id="1137" w:name="_Toc130572164"/>
      <w:bookmarkStart w:id="1138" w:name="_Toc131708163"/>
      <w:bookmarkStart w:id="1139" w:name="_Toc137457970"/>
      <w:bookmarkStart w:id="1140" w:name="_Toc138887457"/>
      <w:bookmarkStart w:id="1141" w:name="_Toc138969541"/>
      <w:bookmarkStart w:id="1142" w:name="_Toc145916602"/>
      <w:bookmarkStart w:id="1143" w:name="_Toc155386367"/>
      <w:bookmarkStart w:id="1144" w:name="_Toc161759407"/>
      <w:bookmarkStart w:id="1145" w:name="_Toc169872332"/>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1619B6D5" w14:textId="77777777" w:rsidR="00842EF7" w:rsidRPr="00C04A08" w:rsidRDefault="00842EF7" w:rsidP="00842EF7">
      <w:pPr>
        <w:pStyle w:val="Heading4"/>
        <w:rPr>
          <w:rFonts w:eastAsia="Yu Mincho"/>
        </w:rPr>
      </w:pPr>
      <w:bookmarkStart w:id="1146" w:name="_Toc21340739"/>
      <w:bookmarkStart w:id="1147" w:name="_Toc29805186"/>
      <w:bookmarkStart w:id="1148" w:name="_Toc36456395"/>
      <w:bookmarkStart w:id="1149" w:name="_Toc36469493"/>
      <w:bookmarkStart w:id="1150" w:name="_Toc37253902"/>
      <w:bookmarkStart w:id="1151" w:name="_Toc37322759"/>
      <w:bookmarkStart w:id="1152" w:name="_Toc37324165"/>
      <w:bookmarkStart w:id="1153" w:name="_Toc45889688"/>
      <w:bookmarkStart w:id="1154" w:name="_Toc52196342"/>
      <w:bookmarkStart w:id="1155" w:name="_Toc52197322"/>
      <w:bookmarkStart w:id="1156" w:name="_Toc53173045"/>
      <w:bookmarkStart w:id="1157" w:name="_Toc53173414"/>
      <w:bookmarkStart w:id="1158" w:name="_Toc61119403"/>
      <w:bookmarkStart w:id="1159" w:name="_Toc61119785"/>
      <w:bookmarkStart w:id="1160" w:name="_Toc67925831"/>
      <w:bookmarkStart w:id="1161" w:name="_Toc75273469"/>
      <w:bookmarkStart w:id="1162" w:name="_Toc76510369"/>
      <w:bookmarkStart w:id="1163" w:name="_Toc83129522"/>
      <w:bookmarkStart w:id="1164" w:name="_Toc90591055"/>
      <w:bookmarkStart w:id="1165" w:name="_Toc98864077"/>
      <w:bookmarkStart w:id="1166" w:name="_Toc99733326"/>
      <w:bookmarkStart w:id="1167" w:name="_Toc106577217"/>
      <w:bookmarkStart w:id="1168" w:name="_Toc114536968"/>
      <w:bookmarkStart w:id="1169" w:name="_Toc115257236"/>
      <w:bookmarkStart w:id="1170" w:name="_Toc123086555"/>
      <w:bookmarkStart w:id="1171" w:name="_Toc124295879"/>
      <w:bookmarkStart w:id="1172" w:name="_Toc124296349"/>
      <w:bookmarkStart w:id="1173" w:name="_Toc130572165"/>
      <w:bookmarkStart w:id="1174" w:name="_Toc131708164"/>
      <w:bookmarkStart w:id="1175" w:name="_Toc137457971"/>
      <w:bookmarkStart w:id="1176" w:name="_Toc138887458"/>
      <w:bookmarkStart w:id="1177" w:name="_Toc138969542"/>
      <w:bookmarkStart w:id="1178" w:name="_Toc145916603"/>
      <w:bookmarkStart w:id="1179" w:name="_Toc155386368"/>
      <w:bookmarkStart w:id="1180" w:name="_Toc161759408"/>
      <w:bookmarkStart w:id="1181" w:name="_Toc169872333"/>
      <w:r w:rsidRPr="00C04A08">
        <w:rPr>
          <w:rFonts w:eastAsia="Yu Mincho"/>
        </w:rPr>
        <w:t>5.4.1.1</w:t>
      </w:r>
      <w:r w:rsidRPr="00C04A08">
        <w:rPr>
          <w:rFonts w:eastAsia="Yu Mincho"/>
        </w:rPr>
        <w:tab/>
        <w:t>Channel spacing for adjacent NR carriers</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1182" w:name="_Toc21340740"/>
      <w:bookmarkStart w:id="1183" w:name="_Toc29805187"/>
      <w:bookmarkStart w:id="1184" w:name="_Toc36456396"/>
      <w:bookmarkStart w:id="1185" w:name="_Toc36469494"/>
      <w:bookmarkStart w:id="1186" w:name="_Toc37253903"/>
      <w:bookmarkStart w:id="1187" w:name="_Toc37322760"/>
      <w:bookmarkStart w:id="1188" w:name="_Toc37324166"/>
      <w:bookmarkStart w:id="1189" w:name="_Toc45889689"/>
      <w:bookmarkStart w:id="1190" w:name="_Toc52196343"/>
      <w:bookmarkStart w:id="1191" w:name="_Toc52197323"/>
      <w:bookmarkStart w:id="1192" w:name="_Toc53173046"/>
      <w:bookmarkStart w:id="1193" w:name="_Toc53173415"/>
      <w:bookmarkStart w:id="1194" w:name="_Toc61119404"/>
      <w:bookmarkStart w:id="1195" w:name="_Toc61119786"/>
      <w:bookmarkStart w:id="1196" w:name="_Toc67925832"/>
      <w:bookmarkStart w:id="1197" w:name="_Toc75273470"/>
      <w:bookmarkStart w:id="1198" w:name="_Toc76510370"/>
      <w:bookmarkStart w:id="1199" w:name="_Toc83129523"/>
      <w:bookmarkStart w:id="1200" w:name="_Toc90591056"/>
      <w:bookmarkStart w:id="1201" w:name="_Toc98864078"/>
      <w:bookmarkStart w:id="1202" w:name="_Toc99733327"/>
      <w:bookmarkStart w:id="1203" w:name="_Toc106577218"/>
      <w:bookmarkStart w:id="1204" w:name="_Toc114536969"/>
      <w:bookmarkStart w:id="1205" w:name="_Toc115257237"/>
      <w:bookmarkStart w:id="1206" w:name="_Toc123086556"/>
      <w:bookmarkStart w:id="1207" w:name="_Toc124295880"/>
      <w:bookmarkStart w:id="1208" w:name="_Toc124296350"/>
      <w:bookmarkStart w:id="1209" w:name="_Toc130572166"/>
      <w:bookmarkStart w:id="1210" w:name="_Toc131708165"/>
      <w:bookmarkStart w:id="1211" w:name="_Toc137457972"/>
      <w:bookmarkStart w:id="1212" w:name="_Toc138887459"/>
      <w:bookmarkStart w:id="1213" w:name="_Toc138969543"/>
      <w:bookmarkStart w:id="1214" w:name="_Toc145916604"/>
      <w:bookmarkStart w:id="1215" w:name="_Toc155386369"/>
      <w:bookmarkStart w:id="1216" w:name="_Toc161759409"/>
      <w:bookmarkStart w:id="1217" w:name="_Toc169872334"/>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232DE660" w14:textId="77777777" w:rsidR="00842EF7" w:rsidRPr="00C04A08" w:rsidRDefault="00842EF7" w:rsidP="00842EF7">
      <w:pPr>
        <w:pStyle w:val="Heading4"/>
        <w:rPr>
          <w:rFonts w:eastAsia="Yu Mincho"/>
        </w:rPr>
      </w:pPr>
      <w:bookmarkStart w:id="1218" w:name="_Toc21340741"/>
      <w:bookmarkStart w:id="1219" w:name="_Toc29805188"/>
      <w:bookmarkStart w:id="1220" w:name="_Toc36456397"/>
      <w:bookmarkStart w:id="1221" w:name="_Toc36469495"/>
      <w:bookmarkStart w:id="1222" w:name="_Toc37253904"/>
      <w:bookmarkStart w:id="1223" w:name="_Toc37322761"/>
      <w:bookmarkStart w:id="1224" w:name="_Toc37324167"/>
      <w:bookmarkStart w:id="1225" w:name="_Toc45889690"/>
      <w:bookmarkStart w:id="1226" w:name="_Toc52196344"/>
      <w:bookmarkStart w:id="1227" w:name="_Toc52197324"/>
      <w:bookmarkStart w:id="1228" w:name="_Toc53173047"/>
      <w:bookmarkStart w:id="1229" w:name="_Toc53173416"/>
      <w:bookmarkStart w:id="1230" w:name="_Toc61119405"/>
      <w:bookmarkStart w:id="1231" w:name="_Toc61119787"/>
      <w:bookmarkStart w:id="1232" w:name="_Toc67925833"/>
      <w:bookmarkStart w:id="1233" w:name="_Toc75273471"/>
      <w:bookmarkStart w:id="1234" w:name="_Toc76510371"/>
      <w:bookmarkStart w:id="1235" w:name="_Toc83129524"/>
      <w:bookmarkStart w:id="1236" w:name="_Toc90591057"/>
      <w:bookmarkStart w:id="1237" w:name="_Toc98864079"/>
      <w:bookmarkStart w:id="1238" w:name="_Toc99733328"/>
      <w:bookmarkStart w:id="1239" w:name="_Toc106577219"/>
      <w:bookmarkStart w:id="1240" w:name="_Toc114536970"/>
      <w:bookmarkStart w:id="1241" w:name="_Toc115257238"/>
      <w:bookmarkStart w:id="1242" w:name="_Toc123086557"/>
      <w:bookmarkStart w:id="1243" w:name="_Toc124295881"/>
      <w:bookmarkStart w:id="1244" w:name="_Toc124296351"/>
      <w:bookmarkStart w:id="1245" w:name="_Toc130572167"/>
      <w:bookmarkStart w:id="1246" w:name="_Toc131708166"/>
      <w:bookmarkStart w:id="1247" w:name="_Toc137457973"/>
      <w:bookmarkStart w:id="1248" w:name="_Toc138887460"/>
      <w:bookmarkStart w:id="1249" w:name="_Toc138969544"/>
      <w:bookmarkStart w:id="1250" w:name="_Toc145916605"/>
      <w:bookmarkStart w:id="1251" w:name="_Toc155386370"/>
      <w:bookmarkStart w:id="1252" w:name="_Toc161759410"/>
      <w:bookmarkStart w:id="1253" w:name="_Toc169872335"/>
      <w:r w:rsidRPr="00C04A08">
        <w:rPr>
          <w:rFonts w:eastAsia="Yu Mincho"/>
        </w:rPr>
        <w:t>5.4.2.1</w:t>
      </w:r>
      <w:r w:rsidRPr="00C04A08">
        <w:rPr>
          <w:rFonts w:eastAsia="Yu Mincho"/>
        </w:rPr>
        <w:tab/>
        <w:t>NR-ARFCN and channel raster</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1254" w:name="_Toc21340742"/>
      <w:bookmarkStart w:id="1255" w:name="_Toc29805189"/>
      <w:bookmarkStart w:id="1256" w:name="_Toc36456398"/>
      <w:bookmarkStart w:id="1257" w:name="_Toc36469496"/>
      <w:bookmarkStart w:id="1258" w:name="_Toc37253905"/>
      <w:bookmarkStart w:id="1259" w:name="_Toc37322762"/>
      <w:bookmarkStart w:id="1260" w:name="_Toc37324168"/>
      <w:bookmarkStart w:id="1261" w:name="_Toc45889691"/>
      <w:bookmarkStart w:id="1262" w:name="_Toc52196345"/>
      <w:bookmarkStart w:id="1263" w:name="_Toc52197325"/>
      <w:bookmarkStart w:id="1264" w:name="_Toc53173048"/>
      <w:bookmarkStart w:id="1265" w:name="_Toc53173417"/>
      <w:bookmarkStart w:id="1266" w:name="_Toc61119406"/>
      <w:bookmarkStart w:id="1267" w:name="_Toc61119788"/>
      <w:bookmarkStart w:id="1268" w:name="_Toc67925834"/>
      <w:bookmarkStart w:id="1269" w:name="_Toc75273472"/>
      <w:bookmarkStart w:id="1270" w:name="_Toc76510372"/>
      <w:bookmarkStart w:id="1271" w:name="_Toc83129525"/>
      <w:bookmarkStart w:id="1272" w:name="_Toc90591058"/>
      <w:bookmarkStart w:id="1273" w:name="_Toc98864080"/>
      <w:bookmarkStart w:id="1274" w:name="_Toc99733329"/>
      <w:bookmarkStart w:id="1275" w:name="_Toc106577220"/>
      <w:bookmarkStart w:id="1276" w:name="_Toc114536971"/>
      <w:bookmarkStart w:id="1277" w:name="_Toc115257239"/>
      <w:bookmarkStart w:id="1278" w:name="_Toc123086558"/>
      <w:bookmarkStart w:id="1279" w:name="_Toc124295882"/>
      <w:bookmarkStart w:id="1280" w:name="_Toc124296352"/>
      <w:bookmarkStart w:id="1281" w:name="_Toc130572168"/>
      <w:bookmarkStart w:id="1282" w:name="_Toc131708167"/>
      <w:bookmarkStart w:id="1283" w:name="_Toc137457974"/>
      <w:bookmarkStart w:id="1284" w:name="_Toc138887461"/>
      <w:bookmarkStart w:id="1285" w:name="_Toc138969545"/>
      <w:bookmarkStart w:id="1286" w:name="_Toc145916606"/>
      <w:bookmarkStart w:id="1287" w:name="_Toc155386371"/>
      <w:bookmarkStart w:id="1288" w:name="_Toc161759411"/>
      <w:bookmarkStart w:id="1289" w:name="_Toc169872336"/>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pt" o:ole="">
                  <v:imagedata r:id="rId14" o:title=""/>
                </v:shape>
                <o:OLEObject Type="Embed" ProgID="Equation.3" ShapeID="_x0000_i1025" DrawAspect="Content" ObjectID="_1782164691"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5pt" o:ole="">
                  <v:imagedata r:id="rId16" o:title=""/>
                </v:shape>
                <o:OLEObject Type="Embed" ProgID="Equation.3" ShapeID="_x0000_i1026" DrawAspect="Content" ObjectID="_1782164692"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1290" w:name="_Toc21340743"/>
      <w:bookmarkStart w:id="1291" w:name="_Toc29805190"/>
      <w:bookmarkStart w:id="1292" w:name="_Toc36456399"/>
      <w:bookmarkStart w:id="1293" w:name="_Toc36469497"/>
      <w:bookmarkStart w:id="1294" w:name="_Toc37253906"/>
      <w:bookmarkStart w:id="1295" w:name="_Toc37322763"/>
      <w:bookmarkStart w:id="1296" w:name="_Toc37324169"/>
      <w:bookmarkStart w:id="1297" w:name="_Toc45889692"/>
      <w:bookmarkStart w:id="1298" w:name="_Toc52196346"/>
      <w:bookmarkStart w:id="1299" w:name="_Toc52197326"/>
      <w:bookmarkStart w:id="1300" w:name="_Toc53173049"/>
      <w:bookmarkStart w:id="1301" w:name="_Toc53173418"/>
      <w:bookmarkStart w:id="1302" w:name="_Toc61119407"/>
      <w:bookmarkStart w:id="1303" w:name="_Toc61119789"/>
      <w:bookmarkStart w:id="1304" w:name="_Toc67925835"/>
      <w:bookmarkStart w:id="1305" w:name="_Toc75273473"/>
      <w:bookmarkStart w:id="1306" w:name="_Toc76510373"/>
      <w:bookmarkStart w:id="1307" w:name="_Toc83129526"/>
      <w:bookmarkStart w:id="1308" w:name="_Toc90591059"/>
      <w:bookmarkStart w:id="1309" w:name="_Toc98864081"/>
      <w:bookmarkStart w:id="1310" w:name="_Toc99733330"/>
      <w:bookmarkStart w:id="1311" w:name="_Toc106577221"/>
      <w:bookmarkStart w:id="1312" w:name="_Toc114536972"/>
      <w:bookmarkStart w:id="1313" w:name="_Toc115257240"/>
      <w:bookmarkStart w:id="1314" w:name="_Toc123086559"/>
      <w:bookmarkStart w:id="1315" w:name="_Toc124295883"/>
      <w:bookmarkStart w:id="1316" w:name="_Toc124296353"/>
      <w:bookmarkStart w:id="1317" w:name="_Toc130572169"/>
      <w:bookmarkStart w:id="1318" w:name="_Toc131708168"/>
      <w:bookmarkStart w:id="1319" w:name="_Toc137457975"/>
      <w:bookmarkStart w:id="1320" w:name="_Toc138887462"/>
      <w:bookmarkStart w:id="1321" w:name="_Toc138969546"/>
      <w:bookmarkStart w:id="1322" w:name="_Toc145916607"/>
      <w:bookmarkStart w:id="1323" w:name="_Toc155386372"/>
      <w:bookmarkStart w:id="1324" w:name="_Toc161759412"/>
      <w:bookmarkStart w:id="1325" w:name="_Toc169872337"/>
      <w:r w:rsidRPr="00C04A08">
        <w:rPr>
          <w:rFonts w:eastAsia="Yu Mincho"/>
        </w:rPr>
        <w:t>5.4.2.3</w:t>
      </w:r>
      <w:r w:rsidRPr="00C04A08">
        <w:rPr>
          <w:rFonts w:eastAsia="Yu Mincho"/>
        </w:rPr>
        <w:tab/>
        <w:t>Channel raster entries for each operating band</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1326" w:name="_Hlk95327748"/>
      <w:bookmarkStart w:id="1327" w:name="_Toc21340744"/>
      <w:bookmarkStart w:id="1328" w:name="_Toc29805191"/>
      <w:bookmarkStart w:id="1329" w:name="_Toc36456400"/>
      <w:bookmarkStart w:id="1330" w:name="_Toc36469498"/>
      <w:bookmarkStart w:id="1331" w:name="_Toc37253907"/>
      <w:bookmarkStart w:id="1332" w:name="_Toc37322764"/>
      <w:bookmarkStart w:id="1333" w:name="_Toc37324170"/>
      <w:bookmarkStart w:id="1334" w:name="_Toc45889693"/>
      <w:bookmarkStart w:id="1335" w:name="_Toc52196347"/>
      <w:bookmarkStart w:id="1336" w:name="_Toc52197327"/>
      <w:bookmarkStart w:id="1337" w:name="_Toc53173050"/>
      <w:bookmarkStart w:id="1338" w:name="_Toc53173419"/>
      <w:bookmarkStart w:id="1339" w:name="_Toc61119408"/>
      <w:bookmarkStart w:id="1340" w:name="_Toc61119790"/>
      <w:bookmarkStart w:id="1341" w:name="_Toc67925836"/>
      <w:bookmarkStart w:id="1342" w:name="_Toc75273474"/>
      <w:bookmarkStart w:id="1343" w:name="_Toc76510374"/>
      <w:bookmarkStart w:id="1344" w:name="_Toc83129527"/>
      <w:bookmarkStart w:id="1345" w:name="_Toc90591060"/>
      <w:bookmarkStart w:id="1346" w:name="_Toc98864082"/>
      <w:bookmarkStart w:id="1347" w:name="_Toc99733331"/>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1C3FF0">
        <w:trPr>
          <w:jc w:val="center"/>
        </w:trPr>
        <w:tc>
          <w:tcPr>
            <w:tcW w:w="1242" w:type="dxa"/>
            <w:tcBorders>
              <w:top w:val="single" w:sz="4" w:space="0" w:color="auto"/>
              <w:left w:val="single" w:sz="4" w:space="0" w:color="auto"/>
              <w:bottom w:val="single" w:sz="4" w:space="0" w:color="auto"/>
              <w:right w:val="single" w:sz="4" w:space="0" w:color="auto"/>
            </w:tcBorders>
            <w:hideMark/>
          </w:tcPr>
          <w:bookmarkEnd w:id="1326"/>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1348"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1348"/>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1349" w:name="_Toc106577222"/>
      <w:bookmarkStart w:id="1350" w:name="_Toc114536973"/>
      <w:bookmarkStart w:id="1351" w:name="_Toc115257241"/>
      <w:bookmarkStart w:id="1352" w:name="_Toc123086560"/>
      <w:bookmarkStart w:id="1353" w:name="_Toc124295884"/>
      <w:bookmarkStart w:id="1354" w:name="_Toc124296354"/>
      <w:bookmarkStart w:id="1355" w:name="_Toc130572170"/>
      <w:bookmarkStart w:id="1356" w:name="_Toc131708169"/>
      <w:bookmarkStart w:id="1357" w:name="_Toc137457976"/>
      <w:bookmarkStart w:id="1358" w:name="_Toc138887463"/>
      <w:bookmarkStart w:id="1359" w:name="_Toc138969547"/>
      <w:bookmarkStart w:id="1360" w:name="_Toc145916608"/>
      <w:bookmarkStart w:id="1361" w:name="_Toc155386373"/>
      <w:bookmarkStart w:id="1362" w:name="_Toc161759413"/>
      <w:bookmarkStart w:id="1363" w:name="_Toc169872338"/>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7867F7C4" w14:textId="77777777" w:rsidR="00842EF7" w:rsidRPr="00C04A08" w:rsidRDefault="00842EF7" w:rsidP="00842EF7">
      <w:pPr>
        <w:pStyle w:val="Heading4"/>
        <w:rPr>
          <w:rFonts w:eastAsia="Yu Mincho"/>
        </w:rPr>
      </w:pPr>
      <w:bookmarkStart w:id="1364" w:name="_Toc21340745"/>
      <w:bookmarkStart w:id="1365" w:name="_Toc29805192"/>
      <w:bookmarkStart w:id="1366" w:name="_Toc36456401"/>
      <w:bookmarkStart w:id="1367" w:name="_Toc36469499"/>
      <w:bookmarkStart w:id="1368" w:name="_Toc37253908"/>
      <w:bookmarkStart w:id="1369" w:name="_Toc37322765"/>
      <w:bookmarkStart w:id="1370" w:name="_Toc37324171"/>
      <w:bookmarkStart w:id="1371" w:name="_Toc45889694"/>
      <w:bookmarkStart w:id="1372" w:name="_Toc52196348"/>
      <w:bookmarkStart w:id="1373" w:name="_Toc52197328"/>
      <w:bookmarkStart w:id="1374" w:name="_Toc53173051"/>
      <w:bookmarkStart w:id="1375" w:name="_Toc53173420"/>
      <w:bookmarkStart w:id="1376" w:name="_Toc61119409"/>
      <w:bookmarkStart w:id="1377" w:name="_Toc61119791"/>
      <w:bookmarkStart w:id="1378" w:name="_Toc67925837"/>
      <w:bookmarkStart w:id="1379" w:name="_Toc75273475"/>
      <w:bookmarkStart w:id="1380" w:name="_Toc76510375"/>
      <w:bookmarkStart w:id="1381" w:name="_Toc83129528"/>
      <w:bookmarkStart w:id="1382" w:name="_Toc90591061"/>
      <w:bookmarkStart w:id="1383" w:name="_Toc98864083"/>
      <w:bookmarkStart w:id="1384" w:name="_Toc99733332"/>
      <w:bookmarkStart w:id="1385" w:name="_Toc106577223"/>
      <w:bookmarkStart w:id="1386" w:name="_Toc114536974"/>
      <w:bookmarkStart w:id="1387" w:name="_Toc115257242"/>
      <w:bookmarkStart w:id="1388" w:name="_Toc123086561"/>
      <w:bookmarkStart w:id="1389" w:name="_Toc124295885"/>
      <w:bookmarkStart w:id="1390" w:name="_Toc124296355"/>
      <w:bookmarkStart w:id="1391" w:name="_Toc130572171"/>
      <w:bookmarkStart w:id="1392" w:name="_Toc131708170"/>
      <w:bookmarkStart w:id="1393" w:name="_Toc137457977"/>
      <w:bookmarkStart w:id="1394" w:name="_Toc138887464"/>
      <w:bookmarkStart w:id="1395" w:name="_Toc138969548"/>
      <w:bookmarkStart w:id="1396" w:name="_Toc145916609"/>
      <w:bookmarkStart w:id="1397" w:name="_Toc155386374"/>
      <w:bookmarkStart w:id="1398" w:name="_Toc161759414"/>
      <w:bookmarkStart w:id="1399" w:name="_Toc169872339"/>
      <w:r w:rsidRPr="00C04A08">
        <w:rPr>
          <w:rFonts w:eastAsia="Yu Mincho"/>
        </w:rPr>
        <w:t>5.4.3.1</w:t>
      </w:r>
      <w:r w:rsidRPr="00C04A08">
        <w:rPr>
          <w:rFonts w:eastAsia="Yu Mincho"/>
        </w:rPr>
        <w:tab/>
        <w:t>Synchronization raster and numbering</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1400" w:name="_Toc21340746"/>
      <w:bookmarkStart w:id="1401" w:name="_Toc29805193"/>
      <w:bookmarkStart w:id="1402" w:name="_Toc36456402"/>
      <w:bookmarkStart w:id="1403" w:name="_Toc36469500"/>
      <w:bookmarkStart w:id="1404" w:name="_Toc37253909"/>
      <w:bookmarkStart w:id="1405" w:name="_Toc37322766"/>
      <w:bookmarkStart w:id="1406" w:name="_Toc37324172"/>
      <w:bookmarkStart w:id="1407" w:name="_Toc45889695"/>
      <w:bookmarkStart w:id="1408" w:name="_Toc52196349"/>
      <w:bookmarkStart w:id="1409" w:name="_Toc52197329"/>
      <w:bookmarkStart w:id="1410" w:name="_Toc53173052"/>
      <w:bookmarkStart w:id="1411" w:name="_Toc53173421"/>
      <w:bookmarkStart w:id="1412" w:name="_Toc61119410"/>
      <w:bookmarkStart w:id="1413" w:name="_Toc61119792"/>
      <w:bookmarkStart w:id="1414" w:name="_Toc67925838"/>
      <w:bookmarkStart w:id="1415" w:name="_Toc75273476"/>
      <w:bookmarkStart w:id="1416" w:name="_Toc76510376"/>
      <w:bookmarkStart w:id="1417" w:name="_Toc83129529"/>
      <w:bookmarkStart w:id="1418" w:name="_Toc90591062"/>
      <w:bookmarkStart w:id="1419" w:name="_Toc98864084"/>
      <w:bookmarkStart w:id="1420" w:name="_Toc99733333"/>
      <w:bookmarkStart w:id="1421" w:name="_Toc106577224"/>
      <w:bookmarkStart w:id="1422" w:name="_Toc114536975"/>
      <w:bookmarkStart w:id="1423" w:name="_Toc115257243"/>
      <w:bookmarkStart w:id="1424" w:name="_Toc123086562"/>
      <w:bookmarkStart w:id="1425" w:name="_Toc124295886"/>
      <w:bookmarkStart w:id="1426" w:name="_Toc124296356"/>
      <w:bookmarkStart w:id="1427" w:name="_Toc130572172"/>
      <w:bookmarkStart w:id="1428" w:name="_Toc131708171"/>
      <w:bookmarkStart w:id="1429" w:name="_Toc137457978"/>
      <w:bookmarkStart w:id="1430" w:name="_Toc138887465"/>
      <w:bookmarkStart w:id="1431" w:name="_Toc138969549"/>
      <w:bookmarkStart w:id="1432" w:name="_Toc145916610"/>
      <w:bookmarkStart w:id="1433" w:name="_Toc155386375"/>
      <w:bookmarkStart w:id="1434" w:name="_Toc161759415"/>
      <w:bookmarkStart w:id="1435" w:name="_Toc169872340"/>
      <w:r w:rsidRPr="00C04A08">
        <w:rPr>
          <w:rFonts w:eastAsia="Yu Mincho"/>
        </w:rPr>
        <w:t>5.4.3.2</w:t>
      </w:r>
      <w:r w:rsidRPr="00C04A08">
        <w:rPr>
          <w:rFonts w:eastAsia="Yu Mincho"/>
        </w:rPr>
        <w:tab/>
        <w:t>Synchronization raster to synchronization block resource element mapping</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5826059B" w14:textId="77777777" w:rsidR="00842EF7" w:rsidRPr="00C04A08" w:rsidRDefault="00842EF7" w:rsidP="00842EF7">
      <w:pPr>
        <w:rPr>
          <w:rFonts w:eastAsia="Yu Mincho"/>
        </w:rPr>
      </w:pPr>
      <w:bookmarkStart w:id="1436"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1437" w:name="_Toc29805194"/>
      <w:bookmarkStart w:id="1438" w:name="_Toc36456403"/>
      <w:bookmarkStart w:id="1439" w:name="_Toc36469501"/>
      <w:bookmarkStart w:id="1440" w:name="_Toc37253910"/>
      <w:bookmarkStart w:id="1441" w:name="_Toc37322767"/>
      <w:bookmarkStart w:id="1442" w:name="_Toc37324173"/>
      <w:bookmarkStart w:id="1443" w:name="_Toc45889696"/>
      <w:bookmarkStart w:id="1444" w:name="_Toc52196350"/>
      <w:bookmarkStart w:id="1445" w:name="_Toc52197330"/>
      <w:bookmarkStart w:id="1446" w:name="_Toc53173053"/>
      <w:bookmarkStart w:id="1447" w:name="_Toc53173422"/>
      <w:bookmarkStart w:id="1448" w:name="_Toc61119411"/>
      <w:bookmarkStart w:id="1449" w:name="_Toc61119793"/>
      <w:bookmarkStart w:id="1450" w:name="_Toc67925839"/>
      <w:bookmarkStart w:id="1451" w:name="_Toc75273477"/>
      <w:bookmarkStart w:id="1452" w:name="_Toc76510377"/>
      <w:bookmarkStart w:id="1453" w:name="_Toc83129530"/>
      <w:bookmarkStart w:id="1454" w:name="_Toc90591063"/>
      <w:bookmarkStart w:id="1455" w:name="_Toc98864085"/>
      <w:bookmarkStart w:id="1456" w:name="_Toc99733334"/>
      <w:bookmarkStart w:id="1457" w:name="_Toc106577225"/>
      <w:bookmarkStart w:id="1458" w:name="_Toc114536976"/>
      <w:bookmarkStart w:id="1459" w:name="_Toc115257244"/>
      <w:bookmarkStart w:id="1460" w:name="_Toc123086563"/>
      <w:bookmarkStart w:id="1461" w:name="_Toc124295887"/>
      <w:bookmarkStart w:id="1462" w:name="_Toc124296357"/>
      <w:bookmarkStart w:id="1463" w:name="_Toc130572173"/>
      <w:bookmarkStart w:id="1464" w:name="_Toc131708172"/>
      <w:bookmarkStart w:id="1465" w:name="_Toc137457979"/>
      <w:bookmarkStart w:id="1466" w:name="_Toc138887466"/>
      <w:bookmarkStart w:id="1467" w:name="_Toc138969550"/>
      <w:bookmarkStart w:id="1468" w:name="_Toc145916611"/>
      <w:bookmarkStart w:id="1469" w:name="_Toc155386376"/>
      <w:bookmarkStart w:id="1470" w:name="_Toc161759416"/>
      <w:bookmarkStart w:id="1471" w:name="_Toc169872341"/>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1472" w:name="_Toc21340748"/>
      <w:bookmarkStart w:id="1473" w:name="_Toc29805195"/>
      <w:bookmarkStart w:id="1474" w:name="_Toc36456404"/>
      <w:bookmarkStart w:id="1475" w:name="_Toc36469502"/>
      <w:bookmarkStart w:id="1476" w:name="_Toc37253911"/>
      <w:bookmarkStart w:id="1477" w:name="_Toc37322768"/>
      <w:bookmarkStart w:id="1478" w:name="_Toc37324174"/>
      <w:bookmarkStart w:id="1479" w:name="_Toc45889697"/>
      <w:bookmarkStart w:id="1480" w:name="_Toc52196351"/>
      <w:bookmarkStart w:id="1481" w:name="_Toc52197331"/>
      <w:bookmarkStart w:id="1482" w:name="_Toc53173054"/>
      <w:bookmarkStart w:id="1483" w:name="_Toc53173423"/>
      <w:bookmarkStart w:id="1484" w:name="_Toc61119412"/>
      <w:bookmarkStart w:id="1485" w:name="_Toc61119794"/>
      <w:bookmarkStart w:id="1486" w:name="_Toc67925840"/>
      <w:bookmarkStart w:id="1487" w:name="_Toc75273478"/>
      <w:bookmarkStart w:id="1488" w:name="_Toc76510378"/>
      <w:bookmarkStart w:id="1489" w:name="_Toc83129531"/>
      <w:bookmarkStart w:id="1490" w:name="_Toc90591064"/>
      <w:bookmarkStart w:id="1491" w:name="_Toc98864086"/>
      <w:bookmarkStart w:id="1492" w:name="_Toc99733335"/>
      <w:r w:rsidRPr="00C04A08">
        <w:rPr>
          <w:rFonts w:eastAsia="Yu Mincho"/>
        </w:rPr>
        <w:t xml:space="preserve">Table </w:t>
      </w:r>
      <w:bookmarkStart w:id="1493" w:name="_Hlk95328220"/>
      <w:r w:rsidRPr="00C04A08">
        <w:rPr>
          <w:rFonts w:eastAsia="Yu Mincho"/>
        </w:rPr>
        <w:t>5.4.3.3-1</w:t>
      </w:r>
      <w:bookmarkEnd w:id="1493"/>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1C3FF0">
        <w:trP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1494"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6B4DD32B" w14:textId="77777777" w:rsidR="00F722D8" w:rsidRDefault="00F722D8" w:rsidP="00F722D8">
      <w:pPr>
        <w:rPr>
          <w:rFonts w:eastAsia="Yu Mincho"/>
        </w:rPr>
      </w:pPr>
    </w:p>
    <w:p w14:paraId="0F83C8D2" w14:textId="3E5F5BB4"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1494"/>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1495" w:name="_Toc106577226"/>
      <w:bookmarkStart w:id="1496" w:name="_Toc114536977"/>
      <w:bookmarkStart w:id="1497" w:name="_Toc115257245"/>
      <w:bookmarkStart w:id="1498" w:name="_Toc123086564"/>
      <w:bookmarkStart w:id="1499" w:name="_Toc124295888"/>
      <w:bookmarkStart w:id="1500" w:name="_Toc124296358"/>
      <w:bookmarkStart w:id="1501" w:name="_Toc130572174"/>
      <w:bookmarkStart w:id="1502" w:name="_Toc131708173"/>
      <w:bookmarkStart w:id="1503" w:name="_Toc137457980"/>
      <w:bookmarkStart w:id="1504" w:name="_Toc138887467"/>
      <w:bookmarkStart w:id="1505" w:name="_Toc138969551"/>
      <w:bookmarkStart w:id="1506" w:name="_Toc145916612"/>
      <w:bookmarkStart w:id="1507" w:name="_Toc155386377"/>
      <w:bookmarkStart w:id="1508" w:name="_Toc161759417"/>
      <w:bookmarkStart w:id="1509" w:name="_Toc169872342"/>
      <w:r w:rsidRPr="00C04A08">
        <w:t>5.4A</w:t>
      </w:r>
      <w:r w:rsidRPr="00C04A08">
        <w:tab/>
        <w:t>Channel arrangement for CA</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0DB28839" w14:textId="77777777" w:rsidR="00842EF7" w:rsidRPr="00C04A08" w:rsidRDefault="00842EF7" w:rsidP="00842EF7">
      <w:pPr>
        <w:pStyle w:val="Heading3"/>
        <w:rPr>
          <w:rFonts w:eastAsia="Yu Mincho"/>
        </w:rPr>
      </w:pPr>
      <w:bookmarkStart w:id="1510" w:name="_Toc21340749"/>
      <w:bookmarkStart w:id="1511" w:name="_Toc29805196"/>
      <w:bookmarkStart w:id="1512" w:name="_Toc36456405"/>
      <w:bookmarkStart w:id="1513" w:name="_Toc36469503"/>
      <w:bookmarkStart w:id="1514" w:name="_Toc37253912"/>
      <w:bookmarkStart w:id="1515" w:name="_Toc37322769"/>
      <w:bookmarkStart w:id="1516" w:name="_Toc37324175"/>
      <w:bookmarkStart w:id="1517" w:name="_Toc45889698"/>
      <w:bookmarkStart w:id="1518" w:name="_Toc52196352"/>
      <w:bookmarkStart w:id="1519" w:name="_Toc52197332"/>
      <w:bookmarkStart w:id="1520" w:name="_Toc53173055"/>
      <w:bookmarkStart w:id="1521" w:name="_Toc53173424"/>
      <w:bookmarkStart w:id="1522" w:name="_Toc61119413"/>
      <w:bookmarkStart w:id="1523" w:name="_Toc61119795"/>
      <w:bookmarkStart w:id="1524" w:name="_Toc67925841"/>
      <w:bookmarkStart w:id="1525" w:name="_Toc75273479"/>
      <w:bookmarkStart w:id="1526" w:name="_Toc76510379"/>
      <w:bookmarkStart w:id="1527" w:name="_Toc83129532"/>
      <w:bookmarkStart w:id="1528" w:name="_Toc90591065"/>
      <w:bookmarkStart w:id="1529" w:name="_Toc98864087"/>
      <w:bookmarkStart w:id="1530" w:name="_Toc99733336"/>
      <w:bookmarkStart w:id="1531" w:name="_Toc106577227"/>
      <w:bookmarkStart w:id="1532" w:name="_Toc114536978"/>
      <w:bookmarkStart w:id="1533" w:name="_Toc115257246"/>
      <w:bookmarkStart w:id="1534" w:name="_Toc123086565"/>
      <w:bookmarkStart w:id="1535" w:name="_Toc124295889"/>
      <w:bookmarkStart w:id="1536" w:name="_Toc124296359"/>
      <w:bookmarkStart w:id="1537" w:name="_Toc130572175"/>
      <w:bookmarkStart w:id="1538" w:name="_Toc131708174"/>
      <w:bookmarkStart w:id="1539" w:name="_Toc137457981"/>
      <w:bookmarkStart w:id="1540" w:name="_Toc138887468"/>
      <w:bookmarkStart w:id="1541" w:name="_Toc138969552"/>
      <w:bookmarkStart w:id="1542" w:name="_Toc145916613"/>
      <w:bookmarkStart w:id="1543" w:name="_Toc155386378"/>
      <w:bookmarkStart w:id="1544" w:name="_Toc161759418"/>
      <w:bookmarkStart w:id="1545" w:name="_Toc169872343"/>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10.5pt;height:35.5pt;mso-position-horizontal-relative:page;mso-position-vertical-relative:page" o:ole="">
            <v:fill o:detectmouseclick="t"/>
            <v:imagedata r:id="rId18" o:title=""/>
          </v:shape>
          <o:OLEObject Type="Embed" ProgID="Equation.3" ShapeID="对象 7" DrawAspect="Content" ObjectID="_1782164693"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rFonts w:eastAsiaTheme="minorEastAsia"/>
          <w:lang w:val="en-US" w:eastAsia="zh-CN"/>
        </w:rPr>
        <w:tab/>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2D6A69">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1546" w:name="_Toc21340750"/>
      <w:bookmarkStart w:id="1547" w:name="_Toc29805197"/>
      <w:bookmarkStart w:id="1548" w:name="_Toc36456406"/>
      <w:bookmarkStart w:id="1549" w:name="_Toc36469504"/>
      <w:bookmarkStart w:id="1550" w:name="_Toc37253913"/>
      <w:bookmarkStart w:id="1551" w:name="_Toc37322770"/>
      <w:bookmarkStart w:id="1552" w:name="_Toc37324176"/>
      <w:bookmarkStart w:id="1553" w:name="_Toc45889699"/>
      <w:bookmarkStart w:id="1554" w:name="_Toc52196353"/>
      <w:bookmarkStart w:id="1555" w:name="_Toc52197333"/>
      <w:bookmarkStart w:id="1556" w:name="_Toc53173056"/>
      <w:bookmarkStart w:id="1557" w:name="_Toc53173425"/>
      <w:bookmarkStart w:id="1558" w:name="_Toc61119414"/>
      <w:bookmarkStart w:id="1559" w:name="_Toc61119796"/>
      <w:bookmarkStart w:id="1560" w:name="_Toc67925842"/>
      <w:bookmarkStart w:id="1561" w:name="_Toc75273480"/>
      <w:bookmarkStart w:id="1562" w:name="_Toc76510380"/>
      <w:bookmarkStart w:id="1563" w:name="_Toc83129533"/>
      <w:bookmarkStart w:id="1564" w:name="_Toc90591066"/>
      <w:bookmarkStart w:id="1565" w:name="_Toc98864088"/>
      <w:bookmarkStart w:id="1566" w:name="_Toc99733337"/>
      <w:bookmarkStart w:id="1567" w:name="_Toc106577228"/>
      <w:bookmarkStart w:id="1568" w:name="_Toc114536979"/>
      <w:bookmarkStart w:id="1569" w:name="_Toc115257247"/>
      <w:bookmarkStart w:id="1570" w:name="_Toc123086566"/>
      <w:bookmarkStart w:id="1571" w:name="_Toc124295890"/>
      <w:bookmarkStart w:id="1572" w:name="_Toc124296360"/>
      <w:bookmarkStart w:id="1573" w:name="_Toc130572176"/>
      <w:bookmarkStart w:id="1574" w:name="_Toc131708175"/>
      <w:bookmarkStart w:id="1575" w:name="_Toc137457982"/>
      <w:bookmarkStart w:id="1576" w:name="_Toc138887469"/>
      <w:bookmarkStart w:id="1577" w:name="_Toc138969553"/>
      <w:bookmarkStart w:id="1578" w:name="_Toc145916614"/>
      <w:bookmarkStart w:id="1579" w:name="_Toc155386379"/>
      <w:bookmarkStart w:id="1580" w:name="_Toc161759419"/>
      <w:bookmarkStart w:id="1581" w:name="_Toc169872344"/>
      <w:r w:rsidRPr="00C04A08">
        <w:t>5.5</w:t>
      </w:r>
      <w:r w:rsidRPr="00C04A08">
        <w:tab/>
        <w:t>Configurations</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5848C8AC" w14:textId="77777777" w:rsidR="00842EF7" w:rsidRPr="00C04A08" w:rsidRDefault="00842EF7" w:rsidP="00842EF7">
      <w:pPr>
        <w:pStyle w:val="Heading2"/>
      </w:pPr>
      <w:bookmarkStart w:id="1582" w:name="_Toc21340751"/>
      <w:bookmarkStart w:id="1583" w:name="_Toc29805198"/>
      <w:bookmarkStart w:id="1584" w:name="_Toc36456407"/>
      <w:bookmarkStart w:id="1585" w:name="_Toc36469505"/>
      <w:bookmarkStart w:id="1586" w:name="_Toc37253914"/>
      <w:bookmarkStart w:id="1587" w:name="_Toc37322771"/>
      <w:bookmarkStart w:id="1588" w:name="_Toc37324177"/>
      <w:bookmarkStart w:id="1589" w:name="_Toc45889700"/>
      <w:bookmarkStart w:id="1590" w:name="_Toc52196354"/>
      <w:bookmarkStart w:id="1591" w:name="_Toc52197334"/>
      <w:bookmarkStart w:id="1592" w:name="_Toc53173057"/>
      <w:bookmarkStart w:id="1593" w:name="_Toc53173426"/>
      <w:bookmarkStart w:id="1594" w:name="_Toc61119415"/>
      <w:bookmarkStart w:id="1595" w:name="_Toc61119797"/>
      <w:bookmarkStart w:id="1596" w:name="_Toc67925843"/>
      <w:bookmarkStart w:id="1597" w:name="_Toc75273481"/>
      <w:bookmarkStart w:id="1598" w:name="_Toc76510381"/>
      <w:bookmarkStart w:id="1599" w:name="_Toc83129534"/>
      <w:bookmarkStart w:id="1600" w:name="_Toc90591067"/>
      <w:bookmarkStart w:id="1601" w:name="_Toc98864089"/>
      <w:bookmarkStart w:id="1602" w:name="_Toc99733338"/>
      <w:bookmarkStart w:id="1603" w:name="_Toc106577229"/>
      <w:bookmarkStart w:id="1604" w:name="_Toc114536980"/>
      <w:bookmarkStart w:id="1605" w:name="_Toc115257248"/>
      <w:bookmarkStart w:id="1606" w:name="_Toc123086567"/>
      <w:bookmarkStart w:id="1607" w:name="_Toc124295891"/>
      <w:bookmarkStart w:id="1608" w:name="_Toc124296361"/>
      <w:bookmarkStart w:id="1609" w:name="_Toc130572177"/>
      <w:bookmarkStart w:id="1610" w:name="_Toc131708176"/>
      <w:bookmarkStart w:id="1611" w:name="_Toc137457983"/>
      <w:bookmarkStart w:id="1612" w:name="_Toc138887470"/>
      <w:bookmarkStart w:id="1613" w:name="_Toc138969554"/>
      <w:bookmarkStart w:id="1614" w:name="_Toc145916615"/>
      <w:bookmarkStart w:id="1615" w:name="_Toc155386380"/>
      <w:bookmarkStart w:id="1616" w:name="_Toc161759420"/>
      <w:bookmarkStart w:id="1617" w:name="_Toc169872345"/>
      <w:r w:rsidRPr="00C04A08">
        <w:t>5.5A</w:t>
      </w:r>
      <w:r w:rsidRPr="00C04A08">
        <w:tab/>
        <w:t>Configurations for CA</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7B475F19" w14:textId="77777777" w:rsidR="00842EF7" w:rsidRPr="00C04A08" w:rsidRDefault="00842EF7" w:rsidP="00842EF7">
      <w:pPr>
        <w:pStyle w:val="Heading3"/>
      </w:pPr>
      <w:bookmarkStart w:id="1618" w:name="_Toc21340752"/>
      <w:bookmarkStart w:id="1619" w:name="_Toc29805199"/>
      <w:bookmarkStart w:id="1620" w:name="_Toc36456408"/>
      <w:bookmarkStart w:id="1621" w:name="_Toc36469506"/>
      <w:bookmarkStart w:id="1622" w:name="_Toc37253915"/>
      <w:bookmarkStart w:id="1623" w:name="_Toc37322772"/>
      <w:bookmarkStart w:id="1624" w:name="_Toc37324178"/>
      <w:bookmarkStart w:id="1625" w:name="_Toc45889701"/>
      <w:bookmarkStart w:id="1626" w:name="_Toc52196355"/>
      <w:bookmarkStart w:id="1627" w:name="_Toc52197335"/>
      <w:bookmarkStart w:id="1628" w:name="_Toc53173058"/>
      <w:bookmarkStart w:id="1629" w:name="_Toc53173427"/>
      <w:bookmarkStart w:id="1630" w:name="_Toc61119416"/>
      <w:bookmarkStart w:id="1631" w:name="_Toc61119798"/>
      <w:bookmarkStart w:id="1632" w:name="_Toc67925844"/>
      <w:bookmarkStart w:id="1633" w:name="_Toc75273482"/>
      <w:bookmarkStart w:id="1634" w:name="_Toc76510382"/>
      <w:bookmarkStart w:id="1635" w:name="_Toc83129535"/>
      <w:bookmarkStart w:id="1636" w:name="_Toc90591068"/>
      <w:bookmarkStart w:id="1637" w:name="_Toc98864090"/>
      <w:bookmarkStart w:id="1638" w:name="_Toc99733339"/>
      <w:bookmarkStart w:id="1639" w:name="_Toc106577230"/>
      <w:bookmarkStart w:id="1640" w:name="_Toc114536981"/>
      <w:bookmarkStart w:id="1641" w:name="_Toc115257249"/>
      <w:bookmarkStart w:id="1642" w:name="_Toc123086568"/>
      <w:bookmarkStart w:id="1643" w:name="_Toc124295892"/>
      <w:bookmarkStart w:id="1644" w:name="_Toc124296362"/>
      <w:bookmarkStart w:id="1645" w:name="_Toc130572178"/>
      <w:bookmarkStart w:id="1646" w:name="_Toc131708177"/>
      <w:bookmarkStart w:id="1647" w:name="_Toc137457984"/>
      <w:bookmarkStart w:id="1648" w:name="_Toc138887471"/>
      <w:bookmarkStart w:id="1649" w:name="_Toc138969555"/>
      <w:bookmarkStart w:id="1650" w:name="_Toc145916616"/>
      <w:bookmarkStart w:id="1651" w:name="_Toc155386381"/>
      <w:bookmarkStart w:id="1652" w:name="_Toc161759421"/>
      <w:bookmarkStart w:id="1653" w:name="_Toc169872346"/>
      <w:r w:rsidRPr="00C04A08">
        <w:t>5.5A.1</w:t>
      </w:r>
      <w:r w:rsidRPr="00C04A08">
        <w:tab/>
        <w:t>Configurations for intra-band contiguous CA</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1654" w:name="_Hlk511814538"/>
            <w:r w:rsidRPr="00C04A08">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1654"/>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19893B24" w14:textId="58BCDF85" w:rsidR="00BF6F78" w:rsidRPr="00C04A08" w:rsidRDefault="005354FC" w:rsidP="005354FC">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4A7ACE" w:rsidRPr="00C04A08" w14:paraId="77E9644A"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852F81E" w14:textId="09A6C11B" w:rsidR="004A7ACE" w:rsidRDefault="004A7ACE" w:rsidP="004A7ACE">
            <w:pPr>
              <w:pStyle w:val="TAC"/>
              <w:rPr>
                <w:szCs w:val="18"/>
                <w:lang w:eastAsia="ja-JP"/>
              </w:rPr>
            </w:pPr>
            <w:r w:rsidRPr="00FF58BF">
              <w:rPr>
                <w:szCs w:val="18"/>
                <w:lang w:eastAsia="ja-JP"/>
              </w:rPr>
              <w:t>CA_n263B</w:t>
            </w:r>
          </w:p>
        </w:tc>
        <w:tc>
          <w:tcPr>
            <w:tcW w:w="544" w:type="pct"/>
            <w:tcBorders>
              <w:top w:val="single" w:sz="6" w:space="0" w:color="auto"/>
              <w:left w:val="single" w:sz="6" w:space="0" w:color="auto"/>
              <w:bottom w:val="single" w:sz="6" w:space="0" w:color="auto"/>
              <w:right w:val="single" w:sz="6" w:space="0" w:color="auto"/>
            </w:tcBorders>
            <w:vAlign w:val="center"/>
          </w:tcPr>
          <w:p w14:paraId="5205759B" w14:textId="5D4AEE9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367DABED" w14:textId="34640AC9"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E397D2A" w14:textId="7E408744"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E83747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1812F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9D1CE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86A64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4A7A7E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E17C2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6483DE" w14:textId="15BBFA52"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2A2388C2" w14:textId="361B60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0423B4A" w14:textId="2B23E974" w:rsidR="004A7ACE" w:rsidRPr="00C04A08" w:rsidRDefault="004A7ACE" w:rsidP="004A7ACE">
            <w:pPr>
              <w:pStyle w:val="TAC"/>
              <w:rPr>
                <w:lang w:eastAsia="ja-JP"/>
              </w:rPr>
            </w:pPr>
            <w:r w:rsidRPr="00FF58BF">
              <w:rPr>
                <w:lang w:eastAsia="ja-JP"/>
              </w:rPr>
              <w:t>1</w:t>
            </w:r>
          </w:p>
        </w:tc>
      </w:tr>
      <w:tr w:rsidR="004A7ACE" w:rsidRPr="00C04A08" w14:paraId="41FA10AF"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1690F47" w14:textId="1EAF0EA3" w:rsidR="004A7ACE" w:rsidRDefault="004A7ACE" w:rsidP="004A7ACE">
            <w:pPr>
              <w:pStyle w:val="TAC"/>
              <w:rPr>
                <w:szCs w:val="18"/>
                <w:lang w:eastAsia="ja-JP"/>
              </w:rPr>
            </w:pPr>
            <w:r w:rsidRPr="00FF58BF">
              <w:rPr>
                <w:szCs w:val="18"/>
                <w:lang w:eastAsia="ja-JP"/>
              </w:rPr>
              <w:t>CA_n263C</w:t>
            </w:r>
          </w:p>
        </w:tc>
        <w:tc>
          <w:tcPr>
            <w:tcW w:w="544" w:type="pct"/>
            <w:tcBorders>
              <w:top w:val="single" w:sz="6" w:space="0" w:color="auto"/>
              <w:left w:val="single" w:sz="6" w:space="0" w:color="auto"/>
              <w:bottom w:val="single" w:sz="6" w:space="0" w:color="auto"/>
              <w:right w:val="single" w:sz="6" w:space="0" w:color="auto"/>
            </w:tcBorders>
            <w:vAlign w:val="center"/>
          </w:tcPr>
          <w:p w14:paraId="067BCA0C" w14:textId="3CD15483"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602EB20" w14:textId="7CFE9F93"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9031061" w14:textId="5E25A6A7"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15982658" w14:textId="78A8A8A0"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903ADED"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D341A2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2DC9886"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D40972"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7B40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5995BB" w14:textId="677EC885" w:rsidR="004A7ACE" w:rsidRDefault="004A7ACE" w:rsidP="004A7ACE">
            <w:pPr>
              <w:pStyle w:val="TAC"/>
              <w:rPr>
                <w:rFonts w:cs="Arial"/>
                <w:szCs w:val="18"/>
                <w:lang w:eastAsia="ja-JP"/>
              </w:rPr>
            </w:pPr>
            <w:r w:rsidRPr="00FF58BF">
              <w:rPr>
                <w:rFonts w:cs="Arial"/>
                <w:szCs w:val="18"/>
                <w:lang w:eastAsia="ja-JP"/>
              </w:rPr>
              <w:t>1200</w:t>
            </w:r>
          </w:p>
        </w:tc>
        <w:tc>
          <w:tcPr>
            <w:tcW w:w="222" w:type="pct"/>
            <w:tcBorders>
              <w:top w:val="single" w:sz="6" w:space="0" w:color="auto"/>
              <w:left w:val="single" w:sz="6" w:space="0" w:color="auto"/>
              <w:bottom w:val="single" w:sz="6" w:space="0" w:color="auto"/>
              <w:right w:val="single" w:sz="4" w:space="0" w:color="auto"/>
            </w:tcBorders>
            <w:vAlign w:val="center"/>
          </w:tcPr>
          <w:p w14:paraId="06D1CDD3" w14:textId="534A1A3A"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1D58B" w14:textId="1BBFC4F6" w:rsidR="004A7ACE" w:rsidRPr="00C04A08" w:rsidRDefault="004A7ACE" w:rsidP="004A7ACE">
            <w:pPr>
              <w:pStyle w:val="TAC"/>
              <w:rPr>
                <w:lang w:eastAsia="ja-JP"/>
              </w:rPr>
            </w:pPr>
            <w:r w:rsidRPr="00FF58BF">
              <w:rPr>
                <w:lang w:eastAsia="ja-JP"/>
              </w:rPr>
              <w:t>1</w:t>
            </w:r>
          </w:p>
        </w:tc>
      </w:tr>
      <w:tr w:rsidR="004A7ACE" w:rsidRPr="00C04A08" w14:paraId="7EB08E3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8D99AB0" w14:textId="45A40280" w:rsidR="004A7ACE" w:rsidRDefault="004A7ACE" w:rsidP="004A7ACE">
            <w:pPr>
              <w:pStyle w:val="TAC"/>
              <w:rPr>
                <w:szCs w:val="18"/>
                <w:lang w:eastAsia="ja-JP"/>
              </w:rPr>
            </w:pPr>
            <w:r w:rsidRPr="00FF58BF">
              <w:rPr>
                <w:szCs w:val="18"/>
                <w:lang w:eastAsia="ja-JP"/>
              </w:rPr>
              <w:t>CA_n263G</w:t>
            </w:r>
          </w:p>
        </w:tc>
        <w:tc>
          <w:tcPr>
            <w:tcW w:w="544" w:type="pct"/>
            <w:tcBorders>
              <w:top w:val="single" w:sz="6" w:space="0" w:color="auto"/>
              <w:left w:val="single" w:sz="6" w:space="0" w:color="auto"/>
              <w:bottom w:val="single" w:sz="6" w:space="0" w:color="auto"/>
              <w:right w:val="single" w:sz="6" w:space="0" w:color="auto"/>
            </w:tcBorders>
            <w:vAlign w:val="center"/>
          </w:tcPr>
          <w:p w14:paraId="3F1023C2" w14:textId="4000CB55"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6938B0CD" w14:textId="4F3CD372"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EE394D2" w14:textId="6577325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BD108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D4B18A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FEA93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AFAE2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6B8E6F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81283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1BF065FA" w14:textId="05DF8105" w:rsidR="004A7ACE" w:rsidRDefault="004A7ACE" w:rsidP="004A7ACE">
            <w:pPr>
              <w:pStyle w:val="TAC"/>
              <w:rPr>
                <w:rFonts w:cs="Arial"/>
                <w:szCs w:val="18"/>
                <w:lang w:eastAsia="ja-JP"/>
              </w:rPr>
            </w:pPr>
            <w:r w:rsidRPr="00FF58BF">
              <w:rPr>
                <w:rFonts w:cs="Arial"/>
                <w:szCs w:val="18"/>
                <w:lang w:eastAsia="ja-JP"/>
              </w:rPr>
              <w:t>200</w:t>
            </w:r>
          </w:p>
        </w:tc>
        <w:tc>
          <w:tcPr>
            <w:tcW w:w="222" w:type="pct"/>
            <w:tcBorders>
              <w:top w:val="single" w:sz="6" w:space="0" w:color="auto"/>
              <w:left w:val="single" w:sz="6" w:space="0" w:color="auto"/>
              <w:bottom w:val="single" w:sz="6" w:space="0" w:color="auto"/>
              <w:right w:val="single" w:sz="4" w:space="0" w:color="auto"/>
            </w:tcBorders>
            <w:vAlign w:val="center"/>
          </w:tcPr>
          <w:p w14:paraId="7084F0CC" w14:textId="5CDCFC02"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716BF2A" w14:textId="26F3BF3A" w:rsidR="004A7ACE" w:rsidRPr="00C04A08" w:rsidRDefault="004A7ACE" w:rsidP="004A7ACE">
            <w:pPr>
              <w:pStyle w:val="TAC"/>
              <w:rPr>
                <w:lang w:eastAsia="ja-JP"/>
              </w:rPr>
            </w:pPr>
            <w:r w:rsidRPr="00FF58BF">
              <w:rPr>
                <w:lang w:eastAsia="ja-JP"/>
              </w:rPr>
              <w:t>3</w:t>
            </w:r>
          </w:p>
        </w:tc>
      </w:tr>
      <w:tr w:rsidR="004A7ACE" w:rsidRPr="00C04A08" w14:paraId="79A40078"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5152266" w14:textId="798545C1" w:rsidR="004A7ACE" w:rsidRDefault="004A7ACE" w:rsidP="004A7ACE">
            <w:pPr>
              <w:pStyle w:val="TAC"/>
              <w:rPr>
                <w:szCs w:val="18"/>
                <w:lang w:eastAsia="ja-JP"/>
              </w:rPr>
            </w:pPr>
            <w:r w:rsidRPr="00FF58BF">
              <w:rPr>
                <w:szCs w:val="18"/>
                <w:lang w:eastAsia="ja-JP"/>
              </w:rPr>
              <w:t>CA_n263H</w:t>
            </w:r>
          </w:p>
        </w:tc>
        <w:tc>
          <w:tcPr>
            <w:tcW w:w="544" w:type="pct"/>
            <w:tcBorders>
              <w:top w:val="single" w:sz="6" w:space="0" w:color="auto"/>
              <w:left w:val="single" w:sz="6" w:space="0" w:color="auto"/>
              <w:bottom w:val="single" w:sz="6" w:space="0" w:color="auto"/>
              <w:right w:val="single" w:sz="6" w:space="0" w:color="auto"/>
            </w:tcBorders>
            <w:vAlign w:val="center"/>
          </w:tcPr>
          <w:p w14:paraId="56D587AF" w14:textId="08D2011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8C31C3D" w14:textId="6B889EC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01F3DEE" w14:textId="32C3235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997B145" w14:textId="795A021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B788D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E4638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CB60D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4F5C1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68DCB5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8BE4CF4" w14:textId="6A65431A" w:rsidR="004A7ACE" w:rsidRDefault="004A7ACE" w:rsidP="004A7ACE">
            <w:pPr>
              <w:pStyle w:val="TAC"/>
              <w:rPr>
                <w:rFonts w:cs="Arial"/>
                <w:szCs w:val="18"/>
                <w:lang w:eastAsia="ja-JP"/>
              </w:rPr>
            </w:pPr>
            <w:r w:rsidRPr="00FF58BF">
              <w:rPr>
                <w:rFonts w:cs="Arial"/>
                <w:szCs w:val="18"/>
                <w:lang w:eastAsia="ja-JP"/>
              </w:rPr>
              <w:t>300</w:t>
            </w:r>
          </w:p>
        </w:tc>
        <w:tc>
          <w:tcPr>
            <w:tcW w:w="222" w:type="pct"/>
            <w:tcBorders>
              <w:top w:val="single" w:sz="6" w:space="0" w:color="auto"/>
              <w:left w:val="single" w:sz="6" w:space="0" w:color="auto"/>
              <w:bottom w:val="single" w:sz="6" w:space="0" w:color="auto"/>
              <w:right w:val="single" w:sz="4" w:space="0" w:color="auto"/>
            </w:tcBorders>
            <w:vAlign w:val="center"/>
          </w:tcPr>
          <w:p w14:paraId="079AF4A7" w14:textId="24BCC9DF"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5EA84D22" w14:textId="6FFBCDD6" w:rsidR="004A7ACE" w:rsidRPr="00C04A08" w:rsidRDefault="004A7ACE" w:rsidP="004A7ACE">
            <w:pPr>
              <w:pStyle w:val="TAC"/>
              <w:rPr>
                <w:lang w:eastAsia="ja-JP"/>
              </w:rPr>
            </w:pPr>
            <w:r w:rsidRPr="00FF58BF">
              <w:rPr>
                <w:lang w:eastAsia="ja-JP"/>
              </w:rPr>
              <w:t>3</w:t>
            </w:r>
          </w:p>
        </w:tc>
      </w:tr>
      <w:tr w:rsidR="004A7ACE" w:rsidRPr="00C04A08" w14:paraId="526D8B1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3B2E3BF" w14:textId="7B7F97B4" w:rsidR="004A7ACE" w:rsidRDefault="004A7ACE" w:rsidP="004A7ACE">
            <w:pPr>
              <w:pStyle w:val="TAC"/>
              <w:rPr>
                <w:szCs w:val="18"/>
                <w:lang w:eastAsia="ja-JP"/>
              </w:rPr>
            </w:pPr>
            <w:r w:rsidRPr="00FF58BF">
              <w:rPr>
                <w:szCs w:val="18"/>
                <w:lang w:eastAsia="ja-JP"/>
              </w:rPr>
              <w:t>CA_n263I</w:t>
            </w:r>
          </w:p>
        </w:tc>
        <w:tc>
          <w:tcPr>
            <w:tcW w:w="544" w:type="pct"/>
            <w:tcBorders>
              <w:top w:val="single" w:sz="6" w:space="0" w:color="auto"/>
              <w:left w:val="single" w:sz="6" w:space="0" w:color="auto"/>
              <w:bottom w:val="single" w:sz="6" w:space="0" w:color="auto"/>
              <w:right w:val="single" w:sz="6" w:space="0" w:color="auto"/>
            </w:tcBorders>
            <w:vAlign w:val="center"/>
          </w:tcPr>
          <w:p w14:paraId="20D7DC72" w14:textId="68EBCCE0"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1430D4E3" w14:textId="7340BE8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063C947" w14:textId="7DA27CA5"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F2D8733" w14:textId="0D0F829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A8AAA3" w14:textId="213DCD8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A6F37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CD75500"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BE4DE5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331E8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6227EABA" w14:textId="49CC35AE" w:rsidR="004A7ACE" w:rsidRDefault="004A7ACE" w:rsidP="004A7ACE">
            <w:pPr>
              <w:pStyle w:val="TAC"/>
              <w:rPr>
                <w:rFonts w:cs="Arial"/>
                <w:szCs w:val="18"/>
                <w:lang w:eastAsia="ja-JP"/>
              </w:rPr>
            </w:pPr>
            <w:r w:rsidRPr="00FF58BF">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3064C3CD" w14:textId="79992E20"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24B86E55" w14:textId="2A148CAB" w:rsidR="004A7ACE" w:rsidRPr="00C04A08" w:rsidRDefault="004A7ACE" w:rsidP="004A7ACE">
            <w:pPr>
              <w:pStyle w:val="TAC"/>
              <w:rPr>
                <w:lang w:eastAsia="ja-JP"/>
              </w:rPr>
            </w:pPr>
            <w:r w:rsidRPr="00FF58BF">
              <w:rPr>
                <w:lang w:eastAsia="ja-JP"/>
              </w:rPr>
              <w:t>3</w:t>
            </w:r>
          </w:p>
        </w:tc>
      </w:tr>
      <w:tr w:rsidR="004A7ACE" w:rsidRPr="00C04A08" w14:paraId="6A28634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F7D035C" w14:textId="391F8A36" w:rsidR="004A7ACE" w:rsidRDefault="004A7ACE" w:rsidP="004A7ACE">
            <w:pPr>
              <w:pStyle w:val="TAC"/>
              <w:rPr>
                <w:szCs w:val="18"/>
                <w:lang w:eastAsia="ja-JP"/>
              </w:rPr>
            </w:pPr>
            <w:r w:rsidRPr="00FF58BF">
              <w:rPr>
                <w:szCs w:val="18"/>
                <w:lang w:eastAsia="ja-JP"/>
              </w:rPr>
              <w:t>CA_n263J</w:t>
            </w:r>
          </w:p>
        </w:tc>
        <w:tc>
          <w:tcPr>
            <w:tcW w:w="544" w:type="pct"/>
            <w:tcBorders>
              <w:top w:val="single" w:sz="6" w:space="0" w:color="auto"/>
              <w:left w:val="single" w:sz="6" w:space="0" w:color="auto"/>
              <w:bottom w:val="single" w:sz="6" w:space="0" w:color="auto"/>
              <w:right w:val="single" w:sz="6" w:space="0" w:color="auto"/>
            </w:tcBorders>
            <w:vAlign w:val="center"/>
          </w:tcPr>
          <w:p w14:paraId="09F6C7C0" w14:textId="0A06157C"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B59D6BB" w14:textId="15DAAA7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08FB6CD" w14:textId="30EC91D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4649B68" w14:textId="2711273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2AAC2D1" w14:textId="5B017A9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A431" w14:textId="6DAC6C2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FA7C49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22DB80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FB04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EDBD50A" w14:textId="3A342A01" w:rsidR="004A7ACE" w:rsidRDefault="004A7ACE" w:rsidP="004A7ACE">
            <w:pPr>
              <w:pStyle w:val="TAC"/>
              <w:rPr>
                <w:rFonts w:cs="Arial"/>
                <w:szCs w:val="18"/>
                <w:lang w:eastAsia="ja-JP"/>
              </w:rPr>
            </w:pPr>
            <w:r w:rsidRPr="00FF58BF">
              <w:rPr>
                <w:rFonts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3288BE4B" w14:textId="048B71B9"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2F91F09" w14:textId="716554C2" w:rsidR="004A7ACE" w:rsidRPr="00C04A08" w:rsidRDefault="004A7ACE" w:rsidP="004A7ACE">
            <w:pPr>
              <w:pStyle w:val="TAC"/>
              <w:rPr>
                <w:lang w:eastAsia="ja-JP"/>
              </w:rPr>
            </w:pPr>
            <w:r w:rsidRPr="00FF58BF">
              <w:rPr>
                <w:lang w:eastAsia="ja-JP"/>
              </w:rPr>
              <w:t>3</w:t>
            </w:r>
          </w:p>
        </w:tc>
      </w:tr>
      <w:tr w:rsidR="004A7ACE" w:rsidRPr="00C04A08" w14:paraId="4349D36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A095DCE" w14:textId="2672DDB0" w:rsidR="004A7ACE" w:rsidRDefault="004A7ACE" w:rsidP="004A7ACE">
            <w:pPr>
              <w:pStyle w:val="TAC"/>
              <w:rPr>
                <w:szCs w:val="18"/>
                <w:lang w:eastAsia="ja-JP"/>
              </w:rPr>
            </w:pPr>
            <w:r w:rsidRPr="00FF58BF">
              <w:rPr>
                <w:szCs w:val="18"/>
                <w:lang w:eastAsia="ja-JP"/>
              </w:rPr>
              <w:t>CA_n263K</w:t>
            </w:r>
          </w:p>
        </w:tc>
        <w:tc>
          <w:tcPr>
            <w:tcW w:w="544" w:type="pct"/>
            <w:tcBorders>
              <w:top w:val="single" w:sz="6" w:space="0" w:color="auto"/>
              <w:left w:val="single" w:sz="6" w:space="0" w:color="auto"/>
              <w:bottom w:val="single" w:sz="6" w:space="0" w:color="auto"/>
              <w:right w:val="single" w:sz="6" w:space="0" w:color="auto"/>
            </w:tcBorders>
            <w:vAlign w:val="center"/>
          </w:tcPr>
          <w:p w14:paraId="146073E4" w14:textId="1FAF5FCA"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34AB351" w14:textId="00C9AA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3CDFAD2" w14:textId="4F61784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1C46AC" w14:textId="581AD681"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7CFFC0B" w14:textId="62C903E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104F762" w14:textId="0ABF3B3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69325B8" w14:textId="2528528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1AE9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1861F6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17066AD" w14:textId="7E3C4160" w:rsidR="004A7ACE" w:rsidRDefault="004A7ACE" w:rsidP="004A7ACE">
            <w:pPr>
              <w:pStyle w:val="TAC"/>
              <w:rPr>
                <w:rFonts w:cs="Arial"/>
                <w:szCs w:val="18"/>
                <w:lang w:eastAsia="ja-JP"/>
              </w:rPr>
            </w:pPr>
            <w:r w:rsidRPr="00FF58BF">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501FB8AA" w14:textId="74966F7D"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6BFC25FA" w14:textId="5771921B" w:rsidR="004A7ACE" w:rsidRPr="00C04A08" w:rsidRDefault="004A7ACE" w:rsidP="004A7ACE">
            <w:pPr>
              <w:pStyle w:val="TAC"/>
              <w:rPr>
                <w:lang w:eastAsia="ja-JP"/>
              </w:rPr>
            </w:pPr>
            <w:r w:rsidRPr="00FF58BF">
              <w:rPr>
                <w:lang w:eastAsia="ja-JP"/>
              </w:rPr>
              <w:t>3</w:t>
            </w:r>
          </w:p>
        </w:tc>
      </w:tr>
      <w:tr w:rsidR="004A7ACE" w:rsidRPr="00C04A08" w14:paraId="669EAAD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0240836C" w14:textId="25FA7A5D" w:rsidR="004A7ACE" w:rsidRDefault="004A7ACE" w:rsidP="004A7ACE">
            <w:pPr>
              <w:pStyle w:val="TAC"/>
              <w:rPr>
                <w:szCs w:val="18"/>
                <w:lang w:eastAsia="ja-JP"/>
              </w:rPr>
            </w:pPr>
            <w:r w:rsidRPr="00FF58BF">
              <w:rPr>
                <w:szCs w:val="18"/>
                <w:lang w:eastAsia="ja-JP"/>
              </w:rPr>
              <w:t>CA_n263L</w:t>
            </w:r>
          </w:p>
        </w:tc>
        <w:tc>
          <w:tcPr>
            <w:tcW w:w="544" w:type="pct"/>
            <w:tcBorders>
              <w:top w:val="single" w:sz="6" w:space="0" w:color="auto"/>
              <w:left w:val="single" w:sz="6" w:space="0" w:color="auto"/>
              <w:bottom w:val="single" w:sz="6" w:space="0" w:color="auto"/>
              <w:right w:val="single" w:sz="6" w:space="0" w:color="auto"/>
            </w:tcBorders>
            <w:vAlign w:val="center"/>
          </w:tcPr>
          <w:p w14:paraId="7FFE67A6" w14:textId="1534FB2F"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DDB4BF5" w14:textId="538DE8B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FDE220" w14:textId="68FAA59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D8C395" w14:textId="18A3E5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4D422CB" w14:textId="54A81B06"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477C4A" w14:textId="654F756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6782C14" w14:textId="16F4018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3FC539" w14:textId="7D33E69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87DD9E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F1D1D40" w14:textId="68A4F7FC" w:rsidR="004A7ACE" w:rsidRDefault="004A7ACE" w:rsidP="004A7ACE">
            <w:pPr>
              <w:pStyle w:val="TAC"/>
              <w:rPr>
                <w:rFonts w:cs="Arial"/>
                <w:szCs w:val="18"/>
                <w:lang w:eastAsia="ja-JP"/>
              </w:rPr>
            </w:pPr>
            <w:r w:rsidRPr="00FF58BF">
              <w:rPr>
                <w:rFonts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1AF81225" w14:textId="4A4011D6"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CCC84" w14:textId="3AFF0AEC" w:rsidR="004A7ACE" w:rsidRPr="00C04A08" w:rsidRDefault="004A7ACE" w:rsidP="004A7ACE">
            <w:pPr>
              <w:pStyle w:val="TAC"/>
              <w:rPr>
                <w:lang w:eastAsia="ja-JP"/>
              </w:rPr>
            </w:pPr>
            <w:r w:rsidRPr="00FF58BF">
              <w:rPr>
                <w:lang w:eastAsia="ja-JP"/>
              </w:rPr>
              <w:t>3</w:t>
            </w:r>
          </w:p>
        </w:tc>
      </w:tr>
      <w:tr w:rsidR="004A7ACE" w:rsidRPr="00C04A08" w14:paraId="5640AC3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700CA723" w14:textId="2C94F2CC" w:rsidR="004A7ACE" w:rsidRDefault="004A7ACE" w:rsidP="004A7ACE">
            <w:pPr>
              <w:pStyle w:val="TAC"/>
              <w:rPr>
                <w:szCs w:val="18"/>
                <w:lang w:eastAsia="ja-JP"/>
              </w:rPr>
            </w:pPr>
            <w:r w:rsidRPr="00FF58BF">
              <w:rPr>
                <w:szCs w:val="18"/>
                <w:lang w:eastAsia="ja-JP"/>
              </w:rPr>
              <w:t>CA_n263M</w:t>
            </w:r>
          </w:p>
        </w:tc>
        <w:tc>
          <w:tcPr>
            <w:tcW w:w="544" w:type="pct"/>
            <w:tcBorders>
              <w:top w:val="single" w:sz="6" w:space="0" w:color="auto"/>
              <w:left w:val="single" w:sz="6" w:space="0" w:color="auto"/>
              <w:bottom w:val="single" w:sz="6" w:space="0" w:color="auto"/>
              <w:right w:val="single" w:sz="6" w:space="0" w:color="auto"/>
            </w:tcBorders>
            <w:vAlign w:val="center"/>
          </w:tcPr>
          <w:p w14:paraId="3074C9ED" w14:textId="693342D7"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0B734545" w14:textId="0625006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0351612" w14:textId="7EAFB55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9C9E9B" w14:textId="6297544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7D99FD" w14:textId="5021880D"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B897E82" w14:textId="345915F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C74E3D" w14:textId="29EB801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D1174AB" w14:textId="4B233B8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B59D49" w14:textId="208E6D3C" w:rsidR="004A7ACE" w:rsidRDefault="004A7ACE" w:rsidP="004A7ACE">
            <w:pPr>
              <w:pStyle w:val="TAC"/>
              <w:rPr>
                <w:rFonts w:cs="Arial"/>
                <w:szCs w:val="18"/>
                <w:lang w:eastAsia="ja-JP"/>
              </w:rPr>
            </w:pPr>
            <w:r w:rsidRPr="00FF58BF">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1F5FD935" w14:textId="1BCA5EFB"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3B1C7802" w14:textId="16F909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E34AF94" w14:textId="6552D5E6" w:rsidR="004A7ACE" w:rsidRPr="00C04A08" w:rsidRDefault="004A7ACE" w:rsidP="004A7ACE">
            <w:pPr>
              <w:pStyle w:val="TAC"/>
              <w:rPr>
                <w:lang w:eastAsia="ja-JP"/>
              </w:rPr>
            </w:pPr>
            <w:r w:rsidRPr="00FF58BF">
              <w:rPr>
                <w:lang w:eastAsia="ja-JP"/>
              </w:rPr>
              <w:t>3</w:t>
            </w: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t>NOTE 1:</w:t>
            </w:r>
            <w:r w:rsidRPr="00C04A08">
              <w:tab/>
            </w:r>
            <w:r w:rsidR="004A5E27">
              <w:t>Void</w:t>
            </w:r>
          </w:p>
          <w:p w14:paraId="09C9A2ED" w14:textId="77777777" w:rsidR="005F09D1"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p w14:paraId="6A7DF0B0" w14:textId="5A362F92" w:rsidR="004A7ACE" w:rsidRPr="00C04A08" w:rsidRDefault="004A7ACE" w:rsidP="005F09D1">
            <w:pPr>
              <w:pStyle w:val="TAN"/>
              <w:keepNext w:val="0"/>
            </w:pPr>
            <w:r>
              <w:rPr>
                <w:szCs w:val="22"/>
                <w:lang w:eastAsia="en-GB"/>
              </w:rPr>
              <w:t>NOTE 3:</w:t>
            </w:r>
            <w:r w:rsidRPr="00C04A08">
              <w:tab/>
            </w:r>
            <w:r>
              <w:rPr>
                <w:szCs w:val="22"/>
                <w:lang w:eastAsia="en-GB"/>
              </w:rPr>
              <w:t>In this release of the specification, contiguous DL CA configurations within FR2-2 may only contain multiples of the same channel bandwidth.</w:t>
            </w:r>
          </w:p>
        </w:tc>
      </w:tr>
    </w:tbl>
    <w:p w14:paraId="1DB52F40" w14:textId="77777777" w:rsidR="00F74891" w:rsidRDefault="00F74891" w:rsidP="00842EF7">
      <w:pPr>
        <w:spacing w:after="0"/>
      </w:pPr>
    </w:p>
    <w:p w14:paraId="3BB5198C" w14:textId="4F161875" w:rsidR="00F74891" w:rsidRDefault="00F74891" w:rsidP="00842EF7">
      <w:pPr>
        <w:spacing w:after="0"/>
        <w:sectPr w:rsidR="00F74891" w:rsidSect="002D6A69">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1655" w:name="_Toc115257250"/>
      <w:bookmarkStart w:id="1656" w:name="_Toc123086569"/>
      <w:bookmarkStart w:id="1657" w:name="_Toc124295893"/>
      <w:bookmarkStart w:id="1658" w:name="_Toc124296363"/>
      <w:bookmarkStart w:id="1659" w:name="_Toc130572179"/>
      <w:bookmarkStart w:id="1660" w:name="_Toc131708178"/>
      <w:bookmarkStart w:id="1661" w:name="_Toc137457985"/>
      <w:bookmarkStart w:id="1662" w:name="_Toc138887472"/>
      <w:bookmarkStart w:id="1663" w:name="_Toc138969556"/>
      <w:bookmarkStart w:id="1664" w:name="_Toc145916617"/>
      <w:bookmarkStart w:id="1665" w:name="_Toc155386382"/>
      <w:bookmarkStart w:id="1666" w:name="_Toc161759422"/>
      <w:bookmarkStart w:id="1667" w:name="_Toc169872347"/>
      <w:r w:rsidRPr="00C04A08">
        <w:t>5.5A.2</w:t>
      </w:r>
      <w:r w:rsidRPr="00C04A08">
        <w:tab/>
        <w:t>Configurations for intra-band non-contiguous CA</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E14763" w:rsidRPr="00C04A08" w14:paraId="552AC184" w14:textId="77777777" w:rsidTr="00F74891">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7F26E0" w:rsidRPr="00C04A08" w14:paraId="6320C825" w14:textId="77777777" w:rsidTr="00555143">
        <w:trPr>
          <w:trHeight w:val="230"/>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7F26E0" w:rsidRPr="00C04A08" w14:paraId="0E7B8175" w14:textId="77777777" w:rsidTr="00555143">
        <w:trPr>
          <w:trHeight w:val="230"/>
        </w:trPr>
        <w:tc>
          <w:tcPr>
            <w:tcW w:w="1220"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7F26E0" w:rsidRPr="00C04A08" w14:paraId="0CF42B4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t>CA_n257(2A)</w:t>
            </w:r>
          </w:p>
        </w:tc>
        <w:tc>
          <w:tcPr>
            <w:tcW w:w="1111"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7F26E0" w:rsidRPr="00C04A08" w14:paraId="24551FA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7F26E0" w:rsidRPr="00C04A08" w14:paraId="1810D7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7F26E0" w:rsidRPr="00C04A08" w14:paraId="2BEE8FB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7F26E0" w:rsidRPr="00C04A08" w14:paraId="35C859D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7F26E0" w:rsidRPr="00C04A08" w14:paraId="2498B3A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7F26E0" w:rsidRPr="00C04A08" w14:paraId="3846E63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7F26E0" w:rsidRPr="00C04A08" w14:paraId="0313509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7F26E0" w:rsidRPr="00C04A08" w14:paraId="54C84A9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7F26E0" w:rsidRPr="00C04A08" w14:paraId="0D5B17F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7F26E0" w:rsidRPr="00C04A08" w14:paraId="64AD868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7F26E0" w:rsidRPr="00C04A08" w14:paraId="11A5C86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7F26E0" w:rsidRPr="00C04A08" w14:paraId="1A499C5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7F26E0" w:rsidRPr="00C04A08" w14:paraId="0CA6938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7F26E0" w:rsidRPr="00C04A08" w14:paraId="14168CE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7F26E0" w:rsidRPr="00C04A08" w14:paraId="060C2FD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7F26E0" w:rsidRPr="00C04A08" w14:paraId="4ED6EF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7F26E0" w:rsidRPr="00C04A08" w14:paraId="140C3E4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7F26E0" w:rsidRPr="00C04A08" w14:paraId="5C28463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7F26E0" w:rsidRPr="00C04A08" w14:paraId="45A5C12B"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23"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7F26E0" w:rsidRPr="00C04A08" w14:paraId="18D1EA8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7F26E0" w:rsidRPr="00C04A08" w14:paraId="240388A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FEC491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7F26E0" w:rsidRPr="00C04A08" w14:paraId="2A03828C"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7F26E0" w:rsidRPr="00C04A08" w14:paraId="09C01A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7F26E0" w:rsidRPr="00C04A08" w14:paraId="188B54D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7F26E0" w:rsidRPr="00C04A08" w14:paraId="7039A1E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7F26E0" w:rsidRPr="00C04A08" w14:paraId="077C0F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7F26E0" w:rsidRPr="00C04A08" w14:paraId="7DB51B9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7F26E0" w:rsidRPr="00C04A08" w14:paraId="4EA8A8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7F26E0" w:rsidRPr="00C04A08" w14:paraId="78CC9A7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F5FA33C" w14:textId="0824BB88" w:rsidR="0079426C" w:rsidRPr="00C04A08" w:rsidRDefault="0079426C" w:rsidP="0079426C">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3063140" w14:textId="043B11B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F9C5923" w14:textId="69248ED9" w:rsidR="0079426C" w:rsidRPr="00C04A08" w:rsidRDefault="0079426C" w:rsidP="0079426C">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3C147B57" w14:textId="3A88F918" w:rsidR="0079426C" w:rsidRPr="00C04A08" w:rsidRDefault="0079426C" w:rsidP="0079426C">
            <w:pPr>
              <w:pStyle w:val="TAC"/>
              <w:rPr>
                <w:lang w:val="en-US" w:eastAsia="fi-FI"/>
              </w:rPr>
            </w:pPr>
            <w:r w:rsidRPr="00C04A08">
              <w:rPr>
                <w:lang w:val="en-US" w:eastAsia="fi-FI"/>
              </w:rPr>
              <w:t>0</w:t>
            </w:r>
          </w:p>
        </w:tc>
      </w:tr>
      <w:tr w:rsidR="007F26E0" w:rsidRPr="00C04A08" w14:paraId="770D334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00C3EEFB" w14:textId="33C8D487" w:rsidR="0079426C" w:rsidRPr="00C04A08" w:rsidRDefault="0079426C" w:rsidP="0079426C">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7B3CD7A" w14:textId="3A8E0B78"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7DEA74C" w14:textId="765ADEEB"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43C4FC3B" w14:textId="1726E5E5" w:rsidR="0079426C" w:rsidRPr="00C04A08" w:rsidRDefault="0079426C" w:rsidP="0079426C">
            <w:pPr>
              <w:pStyle w:val="TAC"/>
              <w:rPr>
                <w:lang w:val="en-US" w:eastAsia="fi-FI"/>
              </w:rPr>
            </w:pPr>
            <w:r w:rsidRPr="00C04A08">
              <w:rPr>
                <w:lang w:val="en-US" w:eastAsia="fi-FI"/>
              </w:rPr>
              <w:t>0</w:t>
            </w:r>
          </w:p>
        </w:tc>
      </w:tr>
      <w:tr w:rsidR="007F26E0" w:rsidRPr="00C04A08" w14:paraId="3B5A7E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3A5C46FC" w14:textId="4A4E33DE" w:rsidR="0079426C" w:rsidRPr="00C04A08" w:rsidRDefault="0079426C" w:rsidP="0079426C">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11C0DF0" w14:textId="3528B5E6"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C4F623E" w14:textId="75D701C2"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7C78A4E2" w14:textId="546B5B13" w:rsidR="0079426C" w:rsidRPr="00C04A08" w:rsidRDefault="0079426C" w:rsidP="0079426C">
            <w:pPr>
              <w:pStyle w:val="TAC"/>
              <w:rPr>
                <w:lang w:val="en-US" w:eastAsia="fi-FI"/>
              </w:rPr>
            </w:pPr>
            <w:r w:rsidRPr="00C04A08">
              <w:rPr>
                <w:lang w:val="en-US" w:eastAsia="fi-FI"/>
              </w:rPr>
              <w:t>0</w:t>
            </w:r>
          </w:p>
        </w:tc>
      </w:tr>
      <w:tr w:rsidR="007F26E0" w:rsidRPr="00C04A08" w14:paraId="31D8AD1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903110B" w14:textId="3591BB73" w:rsidR="0079426C" w:rsidRPr="00C04A08" w:rsidRDefault="0079426C" w:rsidP="0079426C">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5B1AD48" w14:textId="32D0F28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6C519EA3" w14:textId="14F6323E"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123FBA3F" w14:textId="43F22347" w:rsidR="0079426C" w:rsidRPr="00C04A08" w:rsidRDefault="0079426C" w:rsidP="0079426C">
            <w:pPr>
              <w:pStyle w:val="TAC"/>
              <w:rPr>
                <w:lang w:val="en-US" w:eastAsia="fi-FI"/>
              </w:rPr>
            </w:pPr>
            <w:r w:rsidRPr="00C04A08">
              <w:rPr>
                <w:lang w:val="en-US" w:eastAsia="fi-FI"/>
              </w:rPr>
              <w:t>0</w:t>
            </w:r>
          </w:p>
        </w:tc>
      </w:tr>
      <w:tr w:rsidR="007F26E0" w:rsidRPr="00C04A08" w14:paraId="2A351CB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8EF6AE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7F26E0" w:rsidRPr="00C04A08" w14:paraId="58781AC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7F26E0" w:rsidRPr="00C04A08" w14:paraId="30CFD1F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7F26E0" w:rsidRPr="00C04A08" w14:paraId="1070B5B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0426152C" w14:textId="77777777" w:rsidR="0089154D" w:rsidRDefault="00E14763" w:rsidP="005A3AC3">
            <w:pPr>
              <w:pStyle w:val="TAC"/>
            </w:pPr>
            <w:r w:rsidRPr="00C04A08">
              <w:t>CA_n261G</w:t>
            </w:r>
          </w:p>
          <w:p w14:paraId="0EAF00F2" w14:textId="56C1AA8F" w:rsidR="00E14763" w:rsidRPr="00C04A08" w:rsidRDefault="00E14763" w:rsidP="005A3AC3">
            <w:pPr>
              <w:pStyle w:val="TAC"/>
              <w:rPr>
                <w:lang w:val="fi-FI" w:eastAsia="fi-FI"/>
              </w:rPr>
            </w:pPr>
            <w:r w:rsidRPr="00C04A08">
              <w:t>CA_n261H</w:t>
            </w:r>
          </w:p>
        </w:tc>
        <w:tc>
          <w:tcPr>
            <w:tcW w:w="1223"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7F26E0" w:rsidRPr="00C04A08" w14:paraId="4569A64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56FE16DD" w14:textId="77777777" w:rsidR="0089154D" w:rsidRDefault="00E14763" w:rsidP="005A3AC3">
            <w:pPr>
              <w:pStyle w:val="TAC"/>
            </w:pPr>
            <w:r w:rsidRPr="00C04A08">
              <w:t>CA_n261G</w:t>
            </w:r>
          </w:p>
          <w:p w14:paraId="661A688A" w14:textId="77777777" w:rsidR="0089154D" w:rsidRDefault="00E14763" w:rsidP="005A3AC3">
            <w:pPr>
              <w:pStyle w:val="TAC"/>
            </w:pPr>
            <w:r w:rsidRPr="00C04A08">
              <w:t>CA_n261H</w:t>
            </w:r>
          </w:p>
          <w:p w14:paraId="01679B8E" w14:textId="455149E8" w:rsidR="00E14763" w:rsidRPr="00C04A08" w:rsidRDefault="00E14763" w:rsidP="005A3AC3">
            <w:pPr>
              <w:pStyle w:val="TAC"/>
              <w:rPr>
                <w:lang w:eastAsia="fi-FI"/>
              </w:rPr>
            </w:pPr>
            <w:r w:rsidRPr="00C04A08">
              <w:t>CA_n261I</w:t>
            </w:r>
          </w:p>
        </w:tc>
        <w:tc>
          <w:tcPr>
            <w:tcW w:w="1223"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7F26E0" w:rsidRPr="00C04A08" w14:paraId="5ACDAB4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7F26E0" w:rsidRPr="00C04A08" w14:paraId="5AA08B8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7F26E0" w:rsidRPr="00C04A08" w14:paraId="32A4E22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7F26E0" w:rsidRPr="00C04A08" w14:paraId="3E80F8A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7F26E0" w:rsidRPr="00C04A08" w14:paraId="75738B6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7F26E0" w:rsidRPr="00C04A08" w14:paraId="31AC664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7F26E0" w:rsidRPr="00C04A08" w14:paraId="0E111B9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7F26E0" w:rsidRPr="00C04A08" w14:paraId="54FF3F6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F74891">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21DC9C83" w:rsidR="00842EF7" w:rsidRDefault="00842EF7" w:rsidP="00842EF7">
      <w:pPr>
        <w:pStyle w:val="TH"/>
      </w:pPr>
      <w:r w:rsidRPr="00C04A08">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2E425E" w:rsidRPr="002E425E" w14:paraId="010D0D3E" w14:textId="77777777" w:rsidTr="001C3FF0">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2F94D09" w14:textId="77777777" w:rsidR="002E425E" w:rsidRPr="002E425E" w:rsidRDefault="002E425E" w:rsidP="00F722D8">
            <w:pPr>
              <w:pStyle w:val="TAH"/>
              <w:rPr>
                <w:lang w:val="en-US" w:eastAsia="fi-FI"/>
              </w:rPr>
            </w:pPr>
            <w:r w:rsidRPr="002E425E">
              <w:rPr>
                <w:lang w:eastAsia="fi-FI"/>
              </w:rPr>
              <w:t>NR CA configuration / Bandwidth combination set</w:t>
            </w:r>
          </w:p>
        </w:tc>
      </w:tr>
      <w:tr w:rsidR="002E425E" w:rsidRPr="002E425E" w14:paraId="5A08CA8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CC1B520" w14:textId="77777777" w:rsidR="002E425E" w:rsidRPr="002E425E" w:rsidRDefault="002E425E" w:rsidP="00F722D8">
            <w:pPr>
              <w:pStyle w:val="TAH"/>
              <w:rPr>
                <w:lang w:val="fi-FI" w:eastAsia="fi-FI"/>
              </w:rPr>
            </w:pPr>
            <w:r w:rsidRPr="002E425E">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E4E6FE8" w14:textId="77777777" w:rsidR="002E425E" w:rsidRPr="002E425E" w:rsidRDefault="002E425E" w:rsidP="00F722D8">
            <w:pPr>
              <w:pStyle w:val="TAH"/>
              <w:rPr>
                <w:lang w:val="fi-FI" w:eastAsia="fi-FI"/>
              </w:rPr>
            </w:pPr>
            <w:r w:rsidRPr="002E425E">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0227F03A" w14:textId="77777777" w:rsidR="002E425E" w:rsidRPr="002E425E" w:rsidRDefault="002E425E" w:rsidP="00F722D8">
            <w:pPr>
              <w:pStyle w:val="TAH"/>
              <w:rPr>
                <w:lang w:val="fi-FI" w:eastAsia="fi-FI"/>
              </w:rPr>
            </w:pP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w:t>
            </w:r>
            <w:r w:rsidRPr="002E425E" w:rsidDel="002C1C4E">
              <w:rPr>
                <w:rFonts w:cs="Arial"/>
                <w:bCs/>
                <w:color w:val="000000"/>
                <w:szCs w:val="18"/>
                <w:lang w:eastAsia="fi-FI"/>
              </w:rPr>
              <w:t xml:space="preserve"> </w:t>
            </w:r>
            <w:r w:rsidRPr="002E425E">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137857C" w14:textId="77777777" w:rsidR="002E425E" w:rsidRPr="002E425E" w:rsidRDefault="002E425E" w:rsidP="00F722D8">
            <w:pPr>
              <w:pStyle w:val="TAH"/>
              <w:rPr>
                <w:lang w:val="fi-FI" w:eastAsia="fi-FI"/>
              </w:rPr>
            </w:pPr>
            <w:r w:rsidRPr="002E425E">
              <w:rPr>
                <w:lang w:eastAsia="fi-FI"/>
              </w:rPr>
              <w:t>BCS</w:t>
            </w:r>
          </w:p>
        </w:tc>
      </w:tr>
      <w:tr w:rsidR="002E425E" w:rsidRPr="002E425E" w14:paraId="4F45B12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4E7DC7"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443C01E0"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4D20CC42"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E48F0AA"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r>
      <w:tr w:rsidR="002E425E" w:rsidRPr="002E425E" w14:paraId="11DBC402" w14:textId="77777777" w:rsidTr="001C3FF0">
        <w:trPr>
          <w:trHeight w:val="187"/>
        </w:trPr>
        <w:tc>
          <w:tcPr>
            <w:tcW w:w="2055" w:type="dxa"/>
            <w:tcBorders>
              <w:top w:val="nil"/>
              <w:left w:val="single" w:sz="4" w:space="0" w:color="auto"/>
              <w:bottom w:val="single" w:sz="4" w:space="0" w:color="auto"/>
              <w:right w:val="single" w:sz="4" w:space="0" w:color="auto"/>
            </w:tcBorders>
          </w:tcPr>
          <w:p w14:paraId="3FAA07B3" w14:textId="77777777" w:rsidR="002E425E" w:rsidRPr="002E425E" w:rsidRDefault="002E425E" w:rsidP="003428D9">
            <w:pPr>
              <w:pStyle w:val="TAC"/>
              <w:rPr>
                <w:lang w:eastAsia="fi-FI"/>
              </w:rPr>
            </w:pPr>
            <w:r w:rsidRPr="002E425E">
              <w:rPr>
                <w:lang w:val="fr-FR"/>
              </w:rPr>
              <w:t>CA_n258(A-G)</w:t>
            </w:r>
          </w:p>
        </w:tc>
        <w:tc>
          <w:tcPr>
            <w:tcW w:w="1701" w:type="dxa"/>
            <w:tcBorders>
              <w:top w:val="nil"/>
              <w:left w:val="nil"/>
              <w:bottom w:val="single" w:sz="4" w:space="0" w:color="auto"/>
              <w:right w:val="single" w:sz="4" w:space="0" w:color="auto"/>
            </w:tcBorders>
          </w:tcPr>
          <w:p w14:paraId="78F63265" w14:textId="77777777" w:rsidR="002E425E" w:rsidRPr="002E425E" w:rsidRDefault="002E425E" w:rsidP="003428D9">
            <w:pPr>
              <w:pStyle w:val="TAC"/>
              <w:rPr>
                <w:lang w:val="en-US" w:eastAsia="fi-FI"/>
              </w:rPr>
            </w:pPr>
            <w:r w:rsidRPr="002E425E">
              <w:t>CA_n258G</w:t>
            </w:r>
          </w:p>
        </w:tc>
        <w:tc>
          <w:tcPr>
            <w:tcW w:w="2268" w:type="dxa"/>
            <w:tcBorders>
              <w:top w:val="nil"/>
              <w:left w:val="nil"/>
              <w:bottom w:val="single" w:sz="4" w:space="0" w:color="auto"/>
              <w:right w:val="single" w:sz="4" w:space="0" w:color="auto"/>
            </w:tcBorders>
          </w:tcPr>
          <w:p w14:paraId="17F83AC4" w14:textId="77777777" w:rsidR="002E425E" w:rsidRPr="002E425E" w:rsidRDefault="002E425E" w:rsidP="003428D9">
            <w:pPr>
              <w:pStyle w:val="TAC"/>
              <w:rPr>
                <w:lang w:val="en-US" w:eastAsia="fi-FI"/>
              </w:rPr>
            </w:pPr>
            <w:r w:rsidRPr="002E425E">
              <w:rPr>
                <w:lang w:val="fr-FR"/>
              </w:rPr>
              <w:t>600</w:t>
            </w:r>
          </w:p>
        </w:tc>
        <w:tc>
          <w:tcPr>
            <w:tcW w:w="2335" w:type="dxa"/>
            <w:tcBorders>
              <w:top w:val="nil"/>
              <w:left w:val="nil"/>
              <w:bottom w:val="single" w:sz="4" w:space="0" w:color="auto"/>
              <w:right w:val="single" w:sz="4" w:space="0" w:color="auto"/>
            </w:tcBorders>
          </w:tcPr>
          <w:p w14:paraId="28F31E3D" w14:textId="77777777" w:rsidR="002E425E" w:rsidRPr="002E425E" w:rsidRDefault="002E425E" w:rsidP="003428D9">
            <w:pPr>
              <w:pStyle w:val="TAC"/>
              <w:rPr>
                <w:lang w:val="en-US" w:eastAsia="fi-FI"/>
              </w:rPr>
            </w:pPr>
            <w:r w:rsidRPr="002E425E">
              <w:rPr>
                <w:lang w:val="fr-FR"/>
              </w:rPr>
              <w:t>0</w:t>
            </w:r>
          </w:p>
        </w:tc>
      </w:tr>
      <w:tr w:rsidR="002E425E" w:rsidRPr="002E425E" w14:paraId="3BEFCA4B" w14:textId="77777777" w:rsidTr="001C3FF0">
        <w:trPr>
          <w:trHeight w:val="187"/>
        </w:trPr>
        <w:tc>
          <w:tcPr>
            <w:tcW w:w="2055" w:type="dxa"/>
            <w:tcBorders>
              <w:top w:val="nil"/>
              <w:left w:val="single" w:sz="4" w:space="0" w:color="auto"/>
              <w:bottom w:val="single" w:sz="4" w:space="0" w:color="auto"/>
              <w:right w:val="single" w:sz="4" w:space="0" w:color="auto"/>
            </w:tcBorders>
          </w:tcPr>
          <w:p w14:paraId="36FB3CE5" w14:textId="77777777" w:rsidR="002E425E" w:rsidRPr="002E425E" w:rsidRDefault="002E425E" w:rsidP="003428D9">
            <w:pPr>
              <w:pStyle w:val="TAC"/>
              <w:rPr>
                <w:lang w:eastAsia="fi-FI"/>
              </w:rPr>
            </w:pPr>
            <w:r w:rsidRPr="002E425E">
              <w:rPr>
                <w:lang w:val="fr-FR"/>
              </w:rPr>
              <w:t>CA_n258(A-H)</w:t>
            </w:r>
          </w:p>
        </w:tc>
        <w:tc>
          <w:tcPr>
            <w:tcW w:w="1701" w:type="dxa"/>
            <w:tcBorders>
              <w:top w:val="nil"/>
              <w:left w:val="nil"/>
              <w:bottom w:val="single" w:sz="4" w:space="0" w:color="auto"/>
              <w:right w:val="single" w:sz="4" w:space="0" w:color="auto"/>
            </w:tcBorders>
          </w:tcPr>
          <w:p w14:paraId="5F5BF18F" w14:textId="77777777" w:rsidR="002E425E" w:rsidRDefault="002E425E" w:rsidP="003428D9">
            <w:pPr>
              <w:pStyle w:val="TAC"/>
              <w:rPr>
                <w:noProof/>
              </w:rPr>
            </w:pPr>
            <w:r w:rsidRPr="002E425E">
              <w:rPr>
                <w:noProof/>
              </w:rPr>
              <w:t>CA_n258G</w:t>
            </w:r>
          </w:p>
          <w:p w14:paraId="654EE904" w14:textId="77777777" w:rsidR="002E425E" w:rsidRPr="002E425E" w:rsidRDefault="002E425E" w:rsidP="003428D9">
            <w:pPr>
              <w:pStyle w:val="TAC"/>
              <w:rPr>
                <w:lang w:val="en-US" w:eastAsia="fi-FI"/>
              </w:rPr>
            </w:pPr>
            <w:r w:rsidRPr="002E425E">
              <w:t>CA_n258H</w:t>
            </w:r>
          </w:p>
        </w:tc>
        <w:tc>
          <w:tcPr>
            <w:tcW w:w="2268" w:type="dxa"/>
            <w:tcBorders>
              <w:top w:val="nil"/>
              <w:left w:val="nil"/>
              <w:bottom w:val="single" w:sz="4" w:space="0" w:color="auto"/>
              <w:right w:val="single" w:sz="4" w:space="0" w:color="auto"/>
            </w:tcBorders>
          </w:tcPr>
          <w:p w14:paraId="1F4E3824" w14:textId="77777777" w:rsidR="002E425E" w:rsidRPr="002E425E" w:rsidRDefault="002E425E" w:rsidP="003428D9">
            <w:pPr>
              <w:pStyle w:val="TAC"/>
              <w:rPr>
                <w:lang w:val="en-US" w:eastAsia="fi-FI"/>
              </w:rPr>
            </w:pPr>
            <w:r w:rsidRPr="002E425E">
              <w:rPr>
                <w:lang w:val="fr-FR"/>
              </w:rPr>
              <w:t>700</w:t>
            </w:r>
          </w:p>
        </w:tc>
        <w:tc>
          <w:tcPr>
            <w:tcW w:w="2335" w:type="dxa"/>
            <w:tcBorders>
              <w:top w:val="nil"/>
              <w:left w:val="nil"/>
              <w:bottom w:val="single" w:sz="4" w:space="0" w:color="auto"/>
              <w:right w:val="single" w:sz="4" w:space="0" w:color="auto"/>
            </w:tcBorders>
          </w:tcPr>
          <w:p w14:paraId="16CC6FF5" w14:textId="77777777" w:rsidR="002E425E" w:rsidRPr="002E425E" w:rsidRDefault="002E425E" w:rsidP="003428D9">
            <w:pPr>
              <w:pStyle w:val="TAC"/>
              <w:rPr>
                <w:lang w:val="en-US" w:eastAsia="fi-FI"/>
              </w:rPr>
            </w:pPr>
            <w:r w:rsidRPr="002E425E">
              <w:rPr>
                <w:lang w:val="fr-FR"/>
              </w:rPr>
              <w:t>0</w:t>
            </w:r>
          </w:p>
        </w:tc>
      </w:tr>
      <w:tr w:rsidR="002E425E" w:rsidRPr="002E425E" w14:paraId="3B5588F8" w14:textId="77777777" w:rsidTr="001C3FF0">
        <w:trPr>
          <w:trHeight w:val="187"/>
        </w:trPr>
        <w:tc>
          <w:tcPr>
            <w:tcW w:w="2055" w:type="dxa"/>
            <w:tcBorders>
              <w:top w:val="nil"/>
              <w:left w:val="single" w:sz="4" w:space="0" w:color="auto"/>
              <w:bottom w:val="single" w:sz="4" w:space="0" w:color="auto"/>
              <w:right w:val="single" w:sz="4" w:space="0" w:color="auto"/>
            </w:tcBorders>
          </w:tcPr>
          <w:p w14:paraId="7BF99368" w14:textId="77777777" w:rsidR="002E425E" w:rsidRPr="002E425E" w:rsidRDefault="002E425E" w:rsidP="003428D9">
            <w:pPr>
              <w:pStyle w:val="TAC"/>
              <w:rPr>
                <w:lang w:eastAsia="fi-FI"/>
              </w:rPr>
            </w:pPr>
            <w:r w:rsidRPr="002E425E">
              <w:rPr>
                <w:lang w:val="fr-FR"/>
              </w:rPr>
              <w:t>CA_n258(G-H)</w:t>
            </w:r>
          </w:p>
        </w:tc>
        <w:tc>
          <w:tcPr>
            <w:tcW w:w="1701" w:type="dxa"/>
            <w:tcBorders>
              <w:top w:val="nil"/>
              <w:left w:val="nil"/>
              <w:bottom w:val="single" w:sz="4" w:space="0" w:color="auto"/>
              <w:right w:val="single" w:sz="4" w:space="0" w:color="auto"/>
            </w:tcBorders>
          </w:tcPr>
          <w:p w14:paraId="30990321" w14:textId="77777777" w:rsidR="002E425E" w:rsidRPr="002E425E" w:rsidDel="00D32F45" w:rsidRDefault="002E425E" w:rsidP="003428D9">
            <w:pPr>
              <w:pStyle w:val="TAC"/>
              <w:rPr>
                <w:lang w:val="en-US" w:eastAsia="fi-FI"/>
              </w:rPr>
            </w:pPr>
            <w:r w:rsidRPr="002E425E">
              <w:t>CA_n258G</w:t>
            </w:r>
          </w:p>
          <w:p w14:paraId="7919D6B0" w14:textId="77777777" w:rsidR="002E425E" w:rsidRPr="002E425E" w:rsidRDefault="002E425E" w:rsidP="003428D9">
            <w:pPr>
              <w:pStyle w:val="TAC"/>
              <w:rPr>
                <w:lang w:val="en-US" w:eastAsia="fi-FI"/>
              </w:rPr>
            </w:pPr>
            <w:r w:rsidRPr="002E425E">
              <w:t>CA_n258H</w:t>
            </w:r>
          </w:p>
        </w:tc>
        <w:tc>
          <w:tcPr>
            <w:tcW w:w="2268" w:type="dxa"/>
            <w:tcBorders>
              <w:top w:val="nil"/>
              <w:left w:val="nil"/>
              <w:bottom w:val="single" w:sz="4" w:space="0" w:color="auto"/>
              <w:right w:val="single" w:sz="4" w:space="0" w:color="auto"/>
            </w:tcBorders>
          </w:tcPr>
          <w:p w14:paraId="6F4E05A3" w14:textId="77777777" w:rsidR="002E425E" w:rsidRPr="002E425E" w:rsidRDefault="002E425E" w:rsidP="003428D9">
            <w:pPr>
              <w:pStyle w:val="TAC"/>
              <w:rPr>
                <w:lang w:val="en-US" w:eastAsia="fi-FI"/>
              </w:rPr>
            </w:pPr>
            <w:r w:rsidRPr="002E425E">
              <w:rPr>
                <w:lang w:val="fr-FR"/>
              </w:rPr>
              <w:t>500</w:t>
            </w:r>
          </w:p>
        </w:tc>
        <w:tc>
          <w:tcPr>
            <w:tcW w:w="2335" w:type="dxa"/>
            <w:tcBorders>
              <w:top w:val="nil"/>
              <w:left w:val="nil"/>
              <w:bottom w:val="single" w:sz="4" w:space="0" w:color="auto"/>
              <w:right w:val="single" w:sz="4" w:space="0" w:color="auto"/>
            </w:tcBorders>
          </w:tcPr>
          <w:p w14:paraId="1F3B270B" w14:textId="77777777" w:rsidR="002E425E" w:rsidRPr="002E425E" w:rsidRDefault="002E425E" w:rsidP="003428D9">
            <w:pPr>
              <w:pStyle w:val="TAC"/>
              <w:rPr>
                <w:lang w:val="en-US" w:eastAsia="fi-FI"/>
              </w:rPr>
            </w:pPr>
            <w:r w:rsidRPr="002E425E">
              <w:rPr>
                <w:lang w:val="fr-FR"/>
              </w:rPr>
              <w:t>0</w:t>
            </w:r>
          </w:p>
        </w:tc>
      </w:tr>
      <w:tr w:rsidR="002E425E" w:rsidRPr="002E425E" w14:paraId="54062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45FDE" w14:textId="77777777" w:rsidR="002E425E" w:rsidRPr="002E425E" w:rsidRDefault="002E425E" w:rsidP="003428D9">
            <w:pPr>
              <w:pStyle w:val="TAC"/>
              <w:rPr>
                <w:lang w:val="fi-FI" w:eastAsia="fi-FI"/>
              </w:rPr>
            </w:pPr>
            <w:r w:rsidRPr="002E425E">
              <w:rPr>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A8EB65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F52620"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AC49EA0" w14:textId="77777777" w:rsidR="002E425E" w:rsidRPr="002E425E" w:rsidRDefault="002E425E" w:rsidP="003428D9">
            <w:pPr>
              <w:pStyle w:val="TAC"/>
              <w:rPr>
                <w:lang w:val="fi-FI" w:eastAsia="fi-FI"/>
              </w:rPr>
            </w:pPr>
            <w:r w:rsidRPr="002E425E">
              <w:rPr>
                <w:lang w:val="en-US" w:eastAsia="fi-FI"/>
              </w:rPr>
              <w:t>0</w:t>
            </w:r>
          </w:p>
        </w:tc>
      </w:tr>
      <w:tr w:rsidR="002E425E" w:rsidRPr="002E425E" w14:paraId="7EBC9A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8C3134" w14:textId="77777777" w:rsidR="002E425E" w:rsidRPr="002E425E" w:rsidRDefault="002E425E" w:rsidP="003428D9">
            <w:pPr>
              <w:pStyle w:val="TAC"/>
              <w:rPr>
                <w:lang w:eastAsia="fi-FI"/>
              </w:rPr>
            </w:pPr>
            <w:r w:rsidRPr="002E425E">
              <w:rPr>
                <w:lang w:eastAsia="fi-FI"/>
              </w:rPr>
              <w:t>CA_n260(A-E)</w:t>
            </w:r>
          </w:p>
        </w:tc>
        <w:tc>
          <w:tcPr>
            <w:tcW w:w="1701" w:type="dxa"/>
            <w:tcBorders>
              <w:top w:val="nil"/>
              <w:left w:val="nil"/>
              <w:bottom w:val="single" w:sz="4" w:space="0" w:color="auto"/>
              <w:right w:val="single" w:sz="4" w:space="0" w:color="auto"/>
            </w:tcBorders>
            <w:shd w:val="clear" w:color="auto" w:fill="auto"/>
          </w:tcPr>
          <w:p w14:paraId="3F48539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4BC5898"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589F9FA6" w14:textId="77777777" w:rsidR="002E425E" w:rsidRPr="002E425E" w:rsidRDefault="002E425E" w:rsidP="003428D9">
            <w:pPr>
              <w:pStyle w:val="TAC"/>
              <w:rPr>
                <w:lang w:val="en-US" w:eastAsia="fi-FI"/>
              </w:rPr>
            </w:pPr>
            <w:r w:rsidRPr="002E425E">
              <w:rPr>
                <w:lang w:val="en-US" w:eastAsia="fi-FI"/>
              </w:rPr>
              <w:t>0</w:t>
            </w:r>
          </w:p>
        </w:tc>
      </w:tr>
      <w:tr w:rsidR="002E425E" w:rsidRPr="002E425E" w14:paraId="4AFE8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893308" w14:textId="77777777" w:rsidR="002E425E" w:rsidRPr="002E425E" w:rsidRDefault="002E425E" w:rsidP="003428D9">
            <w:pPr>
              <w:pStyle w:val="TAC"/>
              <w:rPr>
                <w:lang w:val="fi-FI" w:eastAsia="fi-FI"/>
              </w:rPr>
            </w:pPr>
            <w:r w:rsidRPr="002E425E">
              <w:rPr>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3E7782D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E2354A"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623158C" w14:textId="77777777" w:rsidR="002E425E" w:rsidRPr="002E425E" w:rsidRDefault="002E425E" w:rsidP="003428D9">
            <w:pPr>
              <w:pStyle w:val="TAC"/>
              <w:rPr>
                <w:lang w:val="fi-FI" w:eastAsia="fi-FI"/>
              </w:rPr>
            </w:pPr>
            <w:r w:rsidRPr="002E425E">
              <w:rPr>
                <w:lang w:val="en-US" w:eastAsia="fi-FI"/>
              </w:rPr>
              <w:t>0</w:t>
            </w:r>
          </w:p>
        </w:tc>
      </w:tr>
      <w:tr w:rsidR="002E425E" w:rsidRPr="002E425E" w14:paraId="184C10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C7A53E" w14:textId="77777777" w:rsidR="002E425E" w:rsidRPr="002E425E" w:rsidRDefault="002E425E" w:rsidP="003428D9">
            <w:pPr>
              <w:pStyle w:val="TAC"/>
              <w:rPr>
                <w:lang w:eastAsia="fi-FI"/>
              </w:rPr>
            </w:pPr>
            <w:r w:rsidRPr="002E425E">
              <w:rPr>
                <w:lang w:eastAsia="fi-FI"/>
              </w:rPr>
              <w:t>CA_n260(3A-D)</w:t>
            </w:r>
          </w:p>
        </w:tc>
        <w:tc>
          <w:tcPr>
            <w:tcW w:w="1701" w:type="dxa"/>
            <w:tcBorders>
              <w:top w:val="nil"/>
              <w:left w:val="nil"/>
              <w:bottom w:val="single" w:sz="4" w:space="0" w:color="auto"/>
              <w:right w:val="single" w:sz="4" w:space="0" w:color="auto"/>
            </w:tcBorders>
            <w:shd w:val="clear" w:color="auto" w:fill="auto"/>
          </w:tcPr>
          <w:p w14:paraId="031AEFF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B7502FE"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13009475" w14:textId="77777777" w:rsidR="002E425E" w:rsidRPr="002E425E" w:rsidRDefault="002E425E" w:rsidP="003428D9">
            <w:pPr>
              <w:pStyle w:val="TAC"/>
              <w:rPr>
                <w:lang w:val="en-US" w:eastAsia="fi-FI"/>
              </w:rPr>
            </w:pPr>
            <w:r w:rsidRPr="002E425E">
              <w:rPr>
                <w:lang w:val="en-US" w:eastAsia="fi-FI"/>
              </w:rPr>
              <w:t>0</w:t>
            </w:r>
          </w:p>
        </w:tc>
      </w:tr>
      <w:tr w:rsidR="002E425E" w:rsidRPr="002E425E" w14:paraId="41FCFB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17D5CB" w14:textId="77777777" w:rsidR="002E425E" w:rsidRPr="002E425E" w:rsidRDefault="002E425E" w:rsidP="003428D9">
            <w:pPr>
              <w:pStyle w:val="TAC"/>
              <w:rPr>
                <w:lang w:eastAsia="fi-FI"/>
              </w:rPr>
            </w:pPr>
            <w:r w:rsidRPr="002E425E">
              <w:rPr>
                <w:lang w:eastAsia="fi-FI"/>
              </w:rPr>
              <w:t>CA_n260(4A-D)</w:t>
            </w:r>
          </w:p>
        </w:tc>
        <w:tc>
          <w:tcPr>
            <w:tcW w:w="1701" w:type="dxa"/>
            <w:tcBorders>
              <w:top w:val="nil"/>
              <w:left w:val="nil"/>
              <w:bottom w:val="single" w:sz="4" w:space="0" w:color="auto"/>
              <w:right w:val="single" w:sz="4" w:space="0" w:color="auto"/>
            </w:tcBorders>
            <w:shd w:val="clear" w:color="auto" w:fill="auto"/>
          </w:tcPr>
          <w:p w14:paraId="62719A3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B364F81"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2D94D6B0" w14:textId="77777777" w:rsidR="002E425E" w:rsidRPr="002E425E" w:rsidRDefault="002E425E" w:rsidP="003428D9">
            <w:pPr>
              <w:pStyle w:val="TAC"/>
              <w:rPr>
                <w:lang w:val="en-US" w:eastAsia="fi-FI"/>
              </w:rPr>
            </w:pPr>
            <w:r w:rsidRPr="002E425E">
              <w:rPr>
                <w:lang w:val="en-US" w:eastAsia="fi-FI"/>
              </w:rPr>
              <w:t>0</w:t>
            </w:r>
          </w:p>
        </w:tc>
      </w:tr>
      <w:tr w:rsidR="002E425E" w:rsidRPr="002E425E" w14:paraId="1C58FC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38D947" w14:textId="77777777" w:rsidR="002E425E" w:rsidRPr="002E425E" w:rsidRDefault="002E425E" w:rsidP="003428D9">
            <w:pPr>
              <w:pStyle w:val="TAC"/>
              <w:rPr>
                <w:lang w:val="fi-FI" w:eastAsia="fi-FI"/>
              </w:rPr>
            </w:pPr>
            <w:r w:rsidRPr="002E425E">
              <w:rPr>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1CF4365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45368"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90AD65" w14:textId="77777777" w:rsidR="002E425E" w:rsidRPr="002E425E" w:rsidRDefault="002E425E" w:rsidP="003428D9">
            <w:pPr>
              <w:pStyle w:val="TAC"/>
              <w:rPr>
                <w:lang w:val="fi-FI" w:eastAsia="fi-FI"/>
              </w:rPr>
            </w:pPr>
            <w:r w:rsidRPr="002E425E">
              <w:rPr>
                <w:lang w:val="en-US" w:eastAsia="fi-FI"/>
              </w:rPr>
              <w:t>0</w:t>
            </w:r>
          </w:p>
        </w:tc>
      </w:tr>
      <w:tr w:rsidR="002E425E" w:rsidRPr="002E425E" w14:paraId="35D6AB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CCF1A1" w14:textId="77777777" w:rsidR="002E425E" w:rsidRPr="002E425E" w:rsidRDefault="002E425E" w:rsidP="003428D9">
            <w:pPr>
              <w:pStyle w:val="TAC"/>
              <w:rPr>
                <w:lang w:val="fi-FI" w:eastAsia="fi-FI"/>
              </w:rPr>
            </w:pPr>
            <w:r w:rsidRPr="002E425E">
              <w:rPr>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7D5E621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E5D377"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EE3E3F" w14:textId="77777777" w:rsidR="002E425E" w:rsidRPr="002E425E" w:rsidRDefault="002E425E" w:rsidP="003428D9">
            <w:pPr>
              <w:pStyle w:val="TAC"/>
              <w:rPr>
                <w:lang w:val="fi-FI" w:eastAsia="fi-FI"/>
              </w:rPr>
            </w:pPr>
            <w:r w:rsidRPr="002E425E">
              <w:rPr>
                <w:lang w:val="en-US" w:eastAsia="fi-FI"/>
              </w:rPr>
              <w:t>0</w:t>
            </w:r>
          </w:p>
        </w:tc>
      </w:tr>
      <w:tr w:rsidR="002E425E" w:rsidRPr="002E425E" w14:paraId="6F9B5E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77E1C8" w14:textId="77777777" w:rsidR="002E425E" w:rsidRPr="002E425E" w:rsidRDefault="002E425E" w:rsidP="003428D9">
            <w:pPr>
              <w:pStyle w:val="TAC"/>
              <w:rPr>
                <w:lang w:val="fi-FI" w:eastAsia="fi-FI"/>
              </w:rPr>
            </w:pPr>
            <w:r w:rsidRPr="002E425E">
              <w:rPr>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1D1D597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FE4A0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B6BBF6B" w14:textId="77777777" w:rsidR="002E425E" w:rsidRPr="002E425E" w:rsidRDefault="002E425E" w:rsidP="003428D9">
            <w:pPr>
              <w:pStyle w:val="TAC"/>
              <w:rPr>
                <w:lang w:val="fi-FI" w:eastAsia="fi-FI"/>
              </w:rPr>
            </w:pPr>
            <w:r w:rsidRPr="002E425E">
              <w:rPr>
                <w:lang w:val="en-US" w:eastAsia="fi-FI"/>
              </w:rPr>
              <w:t>0</w:t>
            </w:r>
          </w:p>
        </w:tc>
      </w:tr>
      <w:tr w:rsidR="002E425E" w:rsidRPr="002E425E" w14:paraId="5F261E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693FD69" w14:textId="77777777" w:rsidR="002E425E" w:rsidRPr="002E425E" w:rsidRDefault="002E425E" w:rsidP="003428D9">
            <w:pPr>
              <w:pStyle w:val="TAC"/>
              <w:rPr>
                <w:lang w:eastAsia="fi-FI"/>
              </w:rPr>
            </w:pPr>
            <w:r w:rsidRPr="002E425E">
              <w:rPr>
                <w:lang w:eastAsia="fi-FI"/>
              </w:rPr>
              <w:t>CA_n260(A-D-G)</w:t>
            </w:r>
          </w:p>
        </w:tc>
        <w:tc>
          <w:tcPr>
            <w:tcW w:w="1701" w:type="dxa"/>
            <w:tcBorders>
              <w:top w:val="nil"/>
              <w:left w:val="nil"/>
              <w:bottom w:val="single" w:sz="4" w:space="0" w:color="auto"/>
              <w:right w:val="single" w:sz="4" w:space="0" w:color="auto"/>
            </w:tcBorders>
            <w:shd w:val="clear" w:color="auto" w:fill="auto"/>
          </w:tcPr>
          <w:p w14:paraId="666D81F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220560C"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7D91D85B" w14:textId="77777777" w:rsidR="002E425E" w:rsidRPr="002E425E" w:rsidRDefault="002E425E" w:rsidP="003428D9">
            <w:pPr>
              <w:pStyle w:val="TAC"/>
              <w:rPr>
                <w:lang w:val="en-US" w:eastAsia="fi-FI"/>
              </w:rPr>
            </w:pPr>
            <w:r w:rsidRPr="002E425E">
              <w:rPr>
                <w:lang w:val="en-US" w:eastAsia="fi-FI"/>
              </w:rPr>
              <w:t>0</w:t>
            </w:r>
          </w:p>
        </w:tc>
      </w:tr>
      <w:tr w:rsidR="002E425E" w:rsidRPr="002E425E" w14:paraId="342C28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720531" w14:textId="77777777" w:rsidR="002E425E" w:rsidRPr="002E425E" w:rsidRDefault="002E425E" w:rsidP="003428D9">
            <w:pPr>
              <w:pStyle w:val="TAC"/>
              <w:rPr>
                <w:lang w:val="fi-FI" w:eastAsia="fi-FI"/>
              </w:rPr>
            </w:pPr>
            <w:r w:rsidRPr="002E425E">
              <w:rPr>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353E088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DB3509"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F8E6101" w14:textId="77777777" w:rsidR="002E425E" w:rsidRPr="002E425E" w:rsidRDefault="002E425E" w:rsidP="003428D9">
            <w:pPr>
              <w:pStyle w:val="TAC"/>
              <w:rPr>
                <w:lang w:val="fi-FI" w:eastAsia="fi-FI"/>
              </w:rPr>
            </w:pPr>
            <w:r w:rsidRPr="002E425E">
              <w:rPr>
                <w:lang w:val="en-US" w:eastAsia="fi-FI"/>
              </w:rPr>
              <w:t>0</w:t>
            </w:r>
          </w:p>
        </w:tc>
      </w:tr>
      <w:tr w:rsidR="002E425E" w:rsidRPr="002E425E" w14:paraId="07F3B79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D26E8BE" w14:textId="77777777" w:rsidR="002E425E" w:rsidRPr="002E425E" w:rsidRDefault="002E425E" w:rsidP="003428D9">
            <w:pPr>
              <w:pStyle w:val="TAC"/>
              <w:rPr>
                <w:lang w:eastAsia="fi-FI"/>
              </w:rPr>
            </w:pPr>
            <w:r w:rsidRPr="002E425E">
              <w:rPr>
                <w:lang w:eastAsia="fi-FI"/>
              </w:rPr>
              <w:t>CA_n260(3A-D-O)</w:t>
            </w:r>
          </w:p>
        </w:tc>
        <w:tc>
          <w:tcPr>
            <w:tcW w:w="1701" w:type="dxa"/>
            <w:tcBorders>
              <w:top w:val="nil"/>
              <w:left w:val="nil"/>
              <w:bottom w:val="single" w:sz="4" w:space="0" w:color="auto"/>
              <w:right w:val="single" w:sz="4" w:space="0" w:color="auto"/>
            </w:tcBorders>
            <w:shd w:val="clear" w:color="auto" w:fill="auto"/>
          </w:tcPr>
          <w:p w14:paraId="78BB7C7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BA1D677"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1AAD5DC9" w14:textId="77777777" w:rsidR="002E425E" w:rsidRPr="002E425E" w:rsidRDefault="002E425E" w:rsidP="003428D9">
            <w:pPr>
              <w:pStyle w:val="TAC"/>
              <w:rPr>
                <w:lang w:val="en-US" w:eastAsia="fi-FI"/>
              </w:rPr>
            </w:pPr>
            <w:r w:rsidRPr="002E425E">
              <w:rPr>
                <w:lang w:val="en-US" w:eastAsia="fi-FI"/>
              </w:rPr>
              <w:t>0</w:t>
            </w:r>
          </w:p>
        </w:tc>
      </w:tr>
      <w:tr w:rsidR="002E425E" w:rsidRPr="002E425E" w14:paraId="1D350F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D71850" w14:textId="77777777" w:rsidR="002E425E" w:rsidRPr="002E425E" w:rsidRDefault="002E425E" w:rsidP="003428D9">
            <w:pPr>
              <w:pStyle w:val="TAC"/>
              <w:rPr>
                <w:lang w:val="fi-FI" w:eastAsia="fi-FI"/>
              </w:rPr>
            </w:pPr>
            <w:r w:rsidRPr="002E425E">
              <w:rPr>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5CC839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E0F91E"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EC1D5D4" w14:textId="77777777" w:rsidR="002E425E" w:rsidRPr="002E425E" w:rsidRDefault="002E425E" w:rsidP="003428D9">
            <w:pPr>
              <w:pStyle w:val="TAC"/>
              <w:rPr>
                <w:lang w:val="fi-FI" w:eastAsia="fi-FI"/>
              </w:rPr>
            </w:pPr>
            <w:r w:rsidRPr="002E425E">
              <w:rPr>
                <w:lang w:val="en-US" w:eastAsia="fi-FI"/>
              </w:rPr>
              <w:t>0</w:t>
            </w:r>
          </w:p>
        </w:tc>
      </w:tr>
      <w:tr w:rsidR="002E425E" w:rsidRPr="002E425E" w14:paraId="6D1D6F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9B4B9D" w14:textId="77777777" w:rsidR="002E425E" w:rsidRPr="002E425E" w:rsidRDefault="002E425E" w:rsidP="003428D9">
            <w:pPr>
              <w:pStyle w:val="TAC"/>
              <w:rPr>
                <w:lang w:val="fi-FI" w:eastAsia="fi-FI"/>
              </w:rPr>
            </w:pPr>
            <w:r w:rsidRPr="002E425E">
              <w:rPr>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3BB07DE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DC00A1"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F111348" w14:textId="77777777" w:rsidR="002E425E" w:rsidRPr="002E425E" w:rsidRDefault="002E425E" w:rsidP="003428D9">
            <w:pPr>
              <w:pStyle w:val="TAC"/>
              <w:rPr>
                <w:lang w:val="fi-FI" w:eastAsia="fi-FI"/>
              </w:rPr>
            </w:pPr>
            <w:r w:rsidRPr="002E425E">
              <w:rPr>
                <w:lang w:val="en-US" w:eastAsia="fi-FI"/>
              </w:rPr>
              <w:t>0</w:t>
            </w:r>
          </w:p>
        </w:tc>
      </w:tr>
      <w:tr w:rsidR="002E425E" w:rsidRPr="002E425E" w14:paraId="1E1A4E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3CDA6C" w14:textId="77777777" w:rsidR="002E425E" w:rsidRPr="002E425E" w:rsidRDefault="002E425E" w:rsidP="003428D9">
            <w:pPr>
              <w:pStyle w:val="TAC"/>
              <w:rPr>
                <w:lang w:val="fi-FI" w:eastAsia="fi-FI"/>
              </w:rPr>
            </w:pPr>
            <w:r w:rsidRPr="002E425E">
              <w:rPr>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29412E9"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45A65EE5"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934066" w14:textId="77777777" w:rsidR="002E425E" w:rsidRPr="002E425E" w:rsidRDefault="002E425E" w:rsidP="003428D9">
            <w:pPr>
              <w:pStyle w:val="TAC"/>
              <w:rPr>
                <w:lang w:val="fi-FI" w:eastAsia="fi-FI"/>
              </w:rPr>
            </w:pPr>
            <w:r w:rsidRPr="002E425E">
              <w:rPr>
                <w:lang w:val="en-US" w:eastAsia="fi-FI"/>
              </w:rPr>
              <w:t>0</w:t>
            </w:r>
          </w:p>
        </w:tc>
      </w:tr>
      <w:tr w:rsidR="002E425E" w:rsidRPr="002E425E" w14:paraId="0FC2A38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23A406D" w14:textId="77777777" w:rsidR="002E425E" w:rsidRPr="002E425E" w:rsidRDefault="002E425E" w:rsidP="003428D9">
            <w:pPr>
              <w:pStyle w:val="TAC"/>
              <w:rPr>
                <w:lang w:eastAsia="fi-FI"/>
              </w:rPr>
            </w:pPr>
            <w:r w:rsidRPr="002E425E">
              <w:rPr>
                <w:lang w:eastAsia="fi-FI"/>
              </w:rPr>
              <w:t>CA_n260(A-G-H)</w:t>
            </w:r>
          </w:p>
        </w:tc>
        <w:tc>
          <w:tcPr>
            <w:tcW w:w="1701" w:type="dxa"/>
            <w:tcBorders>
              <w:top w:val="nil"/>
              <w:left w:val="nil"/>
              <w:bottom w:val="single" w:sz="4" w:space="0" w:color="auto"/>
              <w:right w:val="single" w:sz="4" w:space="0" w:color="auto"/>
            </w:tcBorders>
            <w:shd w:val="clear" w:color="auto" w:fill="auto"/>
          </w:tcPr>
          <w:p w14:paraId="3FC683B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DB8EA76"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7A0793EB" w14:textId="77777777" w:rsidR="002E425E" w:rsidRPr="002E425E" w:rsidRDefault="002E425E" w:rsidP="003428D9">
            <w:pPr>
              <w:pStyle w:val="TAC"/>
              <w:rPr>
                <w:lang w:val="en-US" w:eastAsia="fi-FI"/>
              </w:rPr>
            </w:pPr>
            <w:r w:rsidRPr="002E425E">
              <w:rPr>
                <w:lang w:val="en-US" w:eastAsia="fi-FI"/>
              </w:rPr>
              <w:t>0</w:t>
            </w:r>
          </w:p>
        </w:tc>
      </w:tr>
      <w:tr w:rsidR="002E425E" w:rsidRPr="002E425E" w14:paraId="2CE4D9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07F69D" w14:textId="77777777" w:rsidR="002E425E" w:rsidRPr="002E425E" w:rsidRDefault="002E425E" w:rsidP="003428D9">
            <w:pPr>
              <w:pStyle w:val="TAC"/>
              <w:rPr>
                <w:lang w:val="fi-FI" w:eastAsia="fi-FI"/>
              </w:rPr>
            </w:pPr>
            <w:r w:rsidRPr="002E425E">
              <w:rPr>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018CC1F3"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0FF943BF"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8A8C044" w14:textId="77777777" w:rsidR="002E425E" w:rsidRPr="002E425E" w:rsidRDefault="002E425E" w:rsidP="003428D9">
            <w:pPr>
              <w:pStyle w:val="TAC"/>
              <w:rPr>
                <w:lang w:val="fi-FI" w:eastAsia="fi-FI"/>
              </w:rPr>
            </w:pPr>
            <w:r w:rsidRPr="002E425E">
              <w:rPr>
                <w:lang w:val="en-US" w:eastAsia="fi-FI"/>
              </w:rPr>
              <w:t>0</w:t>
            </w:r>
          </w:p>
        </w:tc>
      </w:tr>
      <w:tr w:rsidR="002E425E" w:rsidRPr="002E425E" w14:paraId="7803E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83FDE3" w14:textId="77777777" w:rsidR="002E425E" w:rsidRPr="002E425E" w:rsidRDefault="002E425E" w:rsidP="003428D9">
            <w:pPr>
              <w:pStyle w:val="TAC"/>
              <w:rPr>
                <w:lang w:val="fi-FI" w:eastAsia="fi-FI"/>
              </w:rPr>
            </w:pPr>
            <w:r w:rsidRPr="002E425E">
              <w:rPr>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7CAFCFB1"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7FBFBE85"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9FCF304" w14:textId="77777777" w:rsidR="002E425E" w:rsidRPr="002E425E" w:rsidRDefault="002E425E" w:rsidP="003428D9">
            <w:pPr>
              <w:pStyle w:val="TAC"/>
              <w:rPr>
                <w:lang w:val="fi-FI" w:eastAsia="fi-FI"/>
              </w:rPr>
            </w:pPr>
            <w:r w:rsidRPr="002E425E">
              <w:rPr>
                <w:lang w:val="en-US" w:eastAsia="fi-FI"/>
              </w:rPr>
              <w:t>0</w:t>
            </w:r>
          </w:p>
        </w:tc>
      </w:tr>
      <w:tr w:rsidR="002E425E" w:rsidRPr="002E425E" w14:paraId="560060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B4546F" w14:textId="77777777" w:rsidR="002E425E" w:rsidRPr="002E425E" w:rsidRDefault="002E425E" w:rsidP="003428D9">
            <w:pPr>
              <w:pStyle w:val="TAC"/>
              <w:rPr>
                <w:lang w:eastAsia="fi-FI"/>
              </w:rPr>
            </w:pPr>
            <w:r w:rsidRPr="002E425E">
              <w:rPr>
                <w:lang w:eastAsia="fi-FI"/>
              </w:rPr>
              <w:t>CA_n260(A-3G)</w:t>
            </w:r>
          </w:p>
        </w:tc>
        <w:tc>
          <w:tcPr>
            <w:tcW w:w="1701" w:type="dxa"/>
            <w:tcBorders>
              <w:top w:val="nil"/>
              <w:left w:val="nil"/>
              <w:bottom w:val="single" w:sz="4" w:space="0" w:color="auto"/>
              <w:right w:val="single" w:sz="4" w:space="0" w:color="auto"/>
            </w:tcBorders>
            <w:shd w:val="clear" w:color="auto" w:fill="auto"/>
          </w:tcPr>
          <w:p w14:paraId="4917EFF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65E38DD"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57B85777" w14:textId="77777777" w:rsidR="002E425E" w:rsidRPr="002E425E" w:rsidRDefault="002E425E" w:rsidP="003428D9">
            <w:pPr>
              <w:pStyle w:val="TAC"/>
              <w:rPr>
                <w:lang w:val="en-US" w:eastAsia="fi-FI"/>
              </w:rPr>
            </w:pPr>
            <w:r w:rsidRPr="002E425E">
              <w:rPr>
                <w:lang w:val="en-US" w:eastAsia="fi-FI"/>
              </w:rPr>
              <w:t>0</w:t>
            </w:r>
          </w:p>
        </w:tc>
      </w:tr>
      <w:tr w:rsidR="002E425E" w:rsidRPr="002E425E" w14:paraId="3C7E6A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7879F48" w14:textId="77777777" w:rsidR="002E425E" w:rsidRPr="002E425E" w:rsidRDefault="002E425E" w:rsidP="003428D9">
            <w:pPr>
              <w:pStyle w:val="TAC"/>
              <w:rPr>
                <w:lang w:eastAsia="fi-FI"/>
              </w:rPr>
            </w:pPr>
            <w:r w:rsidRPr="002E425E">
              <w:rPr>
                <w:lang w:eastAsia="fi-FI"/>
              </w:rPr>
              <w:t>CA_n260(A-4G)</w:t>
            </w:r>
          </w:p>
        </w:tc>
        <w:tc>
          <w:tcPr>
            <w:tcW w:w="1701" w:type="dxa"/>
            <w:tcBorders>
              <w:top w:val="nil"/>
              <w:left w:val="nil"/>
              <w:bottom w:val="single" w:sz="4" w:space="0" w:color="auto"/>
              <w:right w:val="single" w:sz="4" w:space="0" w:color="auto"/>
            </w:tcBorders>
            <w:shd w:val="clear" w:color="auto" w:fill="auto"/>
          </w:tcPr>
          <w:p w14:paraId="58F6801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39D0AFD"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3ABB3F76" w14:textId="77777777" w:rsidR="002E425E" w:rsidRPr="002E425E" w:rsidRDefault="002E425E" w:rsidP="003428D9">
            <w:pPr>
              <w:pStyle w:val="TAC"/>
              <w:rPr>
                <w:lang w:val="en-US" w:eastAsia="fi-FI"/>
              </w:rPr>
            </w:pPr>
            <w:r w:rsidRPr="002E425E">
              <w:rPr>
                <w:lang w:val="en-US" w:eastAsia="fi-FI"/>
              </w:rPr>
              <w:t>0</w:t>
            </w:r>
          </w:p>
        </w:tc>
      </w:tr>
      <w:tr w:rsidR="002E425E" w:rsidRPr="002E425E" w14:paraId="592069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C8D27E" w14:textId="77777777" w:rsidR="002E425E" w:rsidRPr="002E425E" w:rsidRDefault="002E425E" w:rsidP="003428D9">
            <w:pPr>
              <w:pStyle w:val="TAC"/>
              <w:rPr>
                <w:lang w:val="fi-FI" w:eastAsia="fi-FI"/>
              </w:rPr>
            </w:pPr>
            <w:r w:rsidRPr="002E425E">
              <w:rPr>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2B4020BD"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5634BAE4"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FF29A90" w14:textId="77777777" w:rsidR="002E425E" w:rsidRPr="002E425E" w:rsidRDefault="002E425E" w:rsidP="003428D9">
            <w:pPr>
              <w:pStyle w:val="TAC"/>
              <w:rPr>
                <w:lang w:val="fi-FI" w:eastAsia="fi-FI"/>
              </w:rPr>
            </w:pPr>
            <w:r w:rsidRPr="002E425E">
              <w:rPr>
                <w:lang w:val="en-US" w:eastAsia="fi-FI"/>
              </w:rPr>
              <w:t>0</w:t>
            </w:r>
          </w:p>
        </w:tc>
      </w:tr>
      <w:tr w:rsidR="002E425E" w:rsidRPr="002E425E" w14:paraId="0FFF96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6B9A73" w14:textId="77777777" w:rsidR="002E425E" w:rsidRPr="002E425E" w:rsidRDefault="002E425E" w:rsidP="003428D9">
            <w:pPr>
              <w:pStyle w:val="TAC"/>
              <w:rPr>
                <w:lang w:eastAsia="fi-FI"/>
              </w:rPr>
            </w:pPr>
            <w:r w:rsidRPr="002E425E">
              <w:rPr>
                <w:lang w:eastAsia="fi-FI"/>
              </w:rPr>
              <w:t>CA_n260(2A-3G)</w:t>
            </w:r>
          </w:p>
        </w:tc>
        <w:tc>
          <w:tcPr>
            <w:tcW w:w="1701" w:type="dxa"/>
            <w:tcBorders>
              <w:top w:val="nil"/>
              <w:left w:val="nil"/>
              <w:bottom w:val="single" w:sz="4" w:space="0" w:color="auto"/>
              <w:right w:val="single" w:sz="4" w:space="0" w:color="auto"/>
            </w:tcBorders>
            <w:shd w:val="clear" w:color="auto" w:fill="auto"/>
          </w:tcPr>
          <w:p w14:paraId="7A110F7B"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B8BDC7D"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3F969C86" w14:textId="77777777" w:rsidR="002E425E" w:rsidRPr="002E425E" w:rsidRDefault="002E425E" w:rsidP="003428D9">
            <w:pPr>
              <w:pStyle w:val="TAC"/>
              <w:rPr>
                <w:lang w:val="en-US" w:eastAsia="fi-FI"/>
              </w:rPr>
            </w:pPr>
            <w:r w:rsidRPr="002E425E">
              <w:rPr>
                <w:lang w:val="en-US" w:eastAsia="fi-FI"/>
              </w:rPr>
              <w:t>0</w:t>
            </w:r>
          </w:p>
        </w:tc>
      </w:tr>
      <w:tr w:rsidR="002E425E" w:rsidRPr="002E425E" w14:paraId="1AB122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4DB832" w14:textId="77777777" w:rsidR="002E425E" w:rsidRPr="002E425E" w:rsidRDefault="002E425E" w:rsidP="003428D9">
            <w:pPr>
              <w:pStyle w:val="TAC"/>
              <w:rPr>
                <w:lang w:val="fi-FI" w:eastAsia="fi-FI"/>
              </w:rPr>
            </w:pPr>
            <w:r w:rsidRPr="002E425E">
              <w:rPr>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4FA0358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31E77"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4249691" w14:textId="77777777" w:rsidR="002E425E" w:rsidRPr="002E425E" w:rsidRDefault="002E425E" w:rsidP="003428D9">
            <w:pPr>
              <w:pStyle w:val="TAC"/>
              <w:rPr>
                <w:lang w:val="fi-FI" w:eastAsia="fi-FI"/>
              </w:rPr>
            </w:pPr>
            <w:r w:rsidRPr="002E425E">
              <w:rPr>
                <w:lang w:val="en-US" w:eastAsia="fi-FI"/>
              </w:rPr>
              <w:t>0</w:t>
            </w:r>
          </w:p>
        </w:tc>
      </w:tr>
      <w:tr w:rsidR="002E425E" w:rsidRPr="002E425E" w14:paraId="047D3A1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A27D3" w14:textId="77777777" w:rsidR="002E425E" w:rsidRPr="002E425E" w:rsidRDefault="002E425E" w:rsidP="003428D9">
            <w:pPr>
              <w:pStyle w:val="TAC"/>
              <w:rPr>
                <w:lang w:val="fi-FI" w:eastAsia="fi-FI"/>
              </w:rPr>
            </w:pPr>
            <w:r w:rsidRPr="002E425E">
              <w:rPr>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07267903"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FD13C5"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EC68CD" w14:textId="77777777" w:rsidR="002E425E" w:rsidRPr="002E425E" w:rsidRDefault="002E425E" w:rsidP="003428D9">
            <w:pPr>
              <w:pStyle w:val="TAC"/>
              <w:rPr>
                <w:lang w:val="fi-FI" w:eastAsia="fi-FI"/>
              </w:rPr>
            </w:pPr>
            <w:r w:rsidRPr="002E425E">
              <w:rPr>
                <w:lang w:val="en-US" w:eastAsia="fi-FI"/>
              </w:rPr>
              <w:t>0</w:t>
            </w:r>
          </w:p>
        </w:tc>
      </w:tr>
      <w:tr w:rsidR="002E425E" w:rsidRPr="002E425E" w14:paraId="2A56EF4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2A7858" w14:textId="77777777" w:rsidR="002E425E" w:rsidRPr="002E425E" w:rsidRDefault="002E425E" w:rsidP="003428D9">
            <w:pPr>
              <w:pStyle w:val="TAC"/>
              <w:rPr>
                <w:lang w:val="fi-FI" w:eastAsia="fi-FI"/>
              </w:rPr>
            </w:pPr>
            <w:r w:rsidRPr="002E425E">
              <w:rPr>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1F57A8B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FC7FA"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D77959" w14:textId="77777777" w:rsidR="002E425E" w:rsidRPr="002E425E" w:rsidRDefault="002E425E" w:rsidP="003428D9">
            <w:pPr>
              <w:pStyle w:val="TAC"/>
              <w:rPr>
                <w:lang w:val="fi-FI" w:eastAsia="fi-FI"/>
              </w:rPr>
            </w:pPr>
            <w:r w:rsidRPr="002E425E">
              <w:rPr>
                <w:lang w:val="en-US" w:eastAsia="fi-FI"/>
              </w:rPr>
              <w:t>0</w:t>
            </w:r>
          </w:p>
        </w:tc>
      </w:tr>
      <w:tr w:rsidR="002E425E" w:rsidRPr="002E425E" w14:paraId="6A55B3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4272324" w14:textId="77777777" w:rsidR="002E425E" w:rsidRPr="002E425E" w:rsidRDefault="002E425E" w:rsidP="003428D9">
            <w:pPr>
              <w:pStyle w:val="TAC"/>
              <w:rPr>
                <w:lang w:eastAsia="fi-FI"/>
              </w:rPr>
            </w:pPr>
            <w:r w:rsidRPr="002E425E">
              <w:rPr>
                <w:lang w:eastAsia="fi-FI"/>
              </w:rPr>
              <w:t>CA_n260(3A-2G-O)</w:t>
            </w:r>
          </w:p>
        </w:tc>
        <w:tc>
          <w:tcPr>
            <w:tcW w:w="1701" w:type="dxa"/>
            <w:tcBorders>
              <w:top w:val="nil"/>
              <w:left w:val="nil"/>
              <w:bottom w:val="single" w:sz="4" w:space="0" w:color="auto"/>
              <w:right w:val="single" w:sz="4" w:space="0" w:color="auto"/>
            </w:tcBorders>
            <w:shd w:val="clear" w:color="auto" w:fill="auto"/>
          </w:tcPr>
          <w:p w14:paraId="4C7C0D2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E1291D9"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39722080" w14:textId="77777777" w:rsidR="002E425E" w:rsidRPr="002E425E" w:rsidRDefault="002E425E" w:rsidP="003428D9">
            <w:pPr>
              <w:pStyle w:val="TAC"/>
              <w:rPr>
                <w:lang w:val="en-US" w:eastAsia="fi-FI"/>
              </w:rPr>
            </w:pPr>
            <w:r w:rsidRPr="002E425E">
              <w:rPr>
                <w:lang w:val="en-US" w:eastAsia="fi-FI"/>
              </w:rPr>
              <w:t>0</w:t>
            </w:r>
          </w:p>
        </w:tc>
      </w:tr>
      <w:tr w:rsidR="002E425E" w:rsidRPr="002E425E" w14:paraId="16E36AC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C8B086" w14:textId="77777777" w:rsidR="002E425E" w:rsidRPr="002E425E" w:rsidRDefault="002E425E" w:rsidP="003428D9">
            <w:pPr>
              <w:pStyle w:val="TAC"/>
              <w:rPr>
                <w:lang w:val="fi-FI" w:eastAsia="fi-FI"/>
              </w:rPr>
            </w:pPr>
            <w:r w:rsidRPr="002E425E">
              <w:rPr>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5228EE54"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74BEADB"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67D7AFA" w14:textId="77777777" w:rsidR="002E425E" w:rsidRPr="002E425E" w:rsidRDefault="002E425E" w:rsidP="003428D9">
            <w:pPr>
              <w:pStyle w:val="TAC"/>
              <w:rPr>
                <w:lang w:val="fi-FI" w:eastAsia="fi-FI"/>
              </w:rPr>
            </w:pPr>
            <w:r w:rsidRPr="002E425E">
              <w:rPr>
                <w:lang w:val="en-US" w:eastAsia="fi-FI"/>
              </w:rPr>
              <w:t>0</w:t>
            </w:r>
          </w:p>
        </w:tc>
      </w:tr>
      <w:tr w:rsidR="002E425E" w:rsidRPr="002E425E" w14:paraId="376CAF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D839F8B" w14:textId="77777777" w:rsidR="002E425E" w:rsidRPr="002E425E" w:rsidRDefault="002E425E" w:rsidP="003428D9">
            <w:pPr>
              <w:pStyle w:val="TAC"/>
              <w:rPr>
                <w:lang w:eastAsia="fi-FI"/>
              </w:rPr>
            </w:pPr>
            <w:r w:rsidRPr="002E425E">
              <w:rPr>
                <w:lang w:eastAsia="fi-FI"/>
              </w:rPr>
              <w:t>CA_n260(4A-G-O)</w:t>
            </w:r>
          </w:p>
        </w:tc>
        <w:tc>
          <w:tcPr>
            <w:tcW w:w="1701" w:type="dxa"/>
            <w:tcBorders>
              <w:top w:val="nil"/>
              <w:left w:val="nil"/>
              <w:bottom w:val="single" w:sz="4" w:space="0" w:color="auto"/>
              <w:right w:val="single" w:sz="4" w:space="0" w:color="auto"/>
            </w:tcBorders>
            <w:shd w:val="clear" w:color="auto" w:fill="auto"/>
          </w:tcPr>
          <w:p w14:paraId="2D8C7622"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09CB9A4"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178A8067" w14:textId="77777777" w:rsidR="002E425E" w:rsidRPr="002E425E" w:rsidRDefault="002E425E" w:rsidP="003428D9">
            <w:pPr>
              <w:pStyle w:val="TAC"/>
              <w:rPr>
                <w:lang w:val="en-US" w:eastAsia="fi-FI"/>
              </w:rPr>
            </w:pPr>
            <w:r w:rsidRPr="002E425E">
              <w:rPr>
                <w:lang w:val="en-US" w:eastAsia="fi-FI"/>
              </w:rPr>
              <w:t>0</w:t>
            </w:r>
          </w:p>
        </w:tc>
      </w:tr>
      <w:tr w:rsidR="002E425E" w:rsidRPr="002E425E" w14:paraId="363559D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8C5306" w14:textId="77777777" w:rsidR="002E425E" w:rsidRPr="002E425E" w:rsidRDefault="002E425E" w:rsidP="003428D9">
            <w:pPr>
              <w:pStyle w:val="TAC"/>
              <w:rPr>
                <w:lang w:val="fi-FI" w:eastAsia="fi-FI"/>
              </w:rPr>
            </w:pPr>
            <w:r w:rsidRPr="002E425E">
              <w:rPr>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2559FFD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8B7F1AF"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3BF8A9D" w14:textId="77777777" w:rsidR="002E425E" w:rsidRPr="002E425E" w:rsidRDefault="002E425E" w:rsidP="003428D9">
            <w:pPr>
              <w:pStyle w:val="TAC"/>
              <w:rPr>
                <w:lang w:val="fi-FI" w:eastAsia="fi-FI"/>
              </w:rPr>
            </w:pPr>
            <w:r w:rsidRPr="002E425E">
              <w:rPr>
                <w:lang w:val="en-US" w:eastAsia="fi-FI"/>
              </w:rPr>
              <w:t>0</w:t>
            </w:r>
          </w:p>
        </w:tc>
      </w:tr>
      <w:tr w:rsidR="002E425E" w:rsidRPr="002E425E" w14:paraId="325B65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7C363EB" w14:textId="77777777" w:rsidR="002E425E" w:rsidRPr="002E425E" w:rsidRDefault="002E425E" w:rsidP="003428D9">
            <w:pPr>
              <w:pStyle w:val="TAC"/>
              <w:rPr>
                <w:lang w:eastAsia="fi-FI"/>
              </w:rPr>
            </w:pPr>
            <w:r w:rsidRPr="002E425E">
              <w:rPr>
                <w:lang w:eastAsia="fi-FI"/>
              </w:rPr>
              <w:t>CA_n260(5A-G)</w:t>
            </w:r>
          </w:p>
        </w:tc>
        <w:tc>
          <w:tcPr>
            <w:tcW w:w="1701" w:type="dxa"/>
            <w:tcBorders>
              <w:top w:val="nil"/>
              <w:left w:val="nil"/>
              <w:bottom w:val="single" w:sz="4" w:space="0" w:color="auto"/>
              <w:right w:val="single" w:sz="4" w:space="0" w:color="auto"/>
            </w:tcBorders>
            <w:shd w:val="clear" w:color="auto" w:fill="auto"/>
          </w:tcPr>
          <w:p w14:paraId="5DDD02A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2BC1ADD"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055F415E" w14:textId="77777777" w:rsidR="002E425E" w:rsidRPr="002E425E" w:rsidRDefault="002E425E" w:rsidP="003428D9">
            <w:pPr>
              <w:pStyle w:val="TAC"/>
              <w:rPr>
                <w:lang w:val="en-US" w:eastAsia="fi-FI"/>
              </w:rPr>
            </w:pPr>
            <w:r w:rsidRPr="002E425E">
              <w:rPr>
                <w:lang w:val="en-US" w:eastAsia="fi-FI"/>
              </w:rPr>
              <w:t>0</w:t>
            </w:r>
          </w:p>
        </w:tc>
      </w:tr>
      <w:tr w:rsidR="002E425E" w:rsidRPr="002E425E" w14:paraId="6883DB8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579278" w14:textId="77777777" w:rsidR="002E425E" w:rsidRPr="002E425E" w:rsidRDefault="002E425E" w:rsidP="003428D9">
            <w:pPr>
              <w:pStyle w:val="TAC"/>
              <w:rPr>
                <w:lang w:val="fi-FI" w:eastAsia="fi-FI"/>
              </w:rPr>
            </w:pPr>
            <w:r w:rsidRPr="002E425E">
              <w:rPr>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759AFC3D"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55CBB54F"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2F76900" w14:textId="77777777" w:rsidR="002E425E" w:rsidRPr="002E425E" w:rsidRDefault="002E425E" w:rsidP="003428D9">
            <w:pPr>
              <w:pStyle w:val="TAC"/>
              <w:rPr>
                <w:lang w:val="fi-FI" w:eastAsia="fi-FI"/>
              </w:rPr>
            </w:pPr>
            <w:r w:rsidRPr="002E425E">
              <w:rPr>
                <w:lang w:val="en-US" w:eastAsia="fi-FI"/>
              </w:rPr>
              <w:t>0</w:t>
            </w:r>
          </w:p>
        </w:tc>
      </w:tr>
      <w:tr w:rsidR="002E425E" w:rsidRPr="002E425E" w14:paraId="1C35DB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8A6CB2" w14:textId="77777777" w:rsidR="002E425E" w:rsidRPr="002E425E" w:rsidRDefault="002E425E" w:rsidP="003428D9">
            <w:pPr>
              <w:pStyle w:val="TAC"/>
              <w:rPr>
                <w:lang w:eastAsia="fi-FI"/>
              </w:rPr>
            </w:pPr>
            <w:r w:rsidRPr="002E425E">
              <w:rPr>
                <w:lang w:eastAsia="fi-FI"/>
              </w:rPr>
              <w:t>CA_n260(A-2G-3O)</w:t>
            </w:r>
          </w:p>
        </w:tc>
        <w:tc>
          <w:tcPr>
            <w:tcW w:w="1701" w:type="dxa"/>
            <w:tcBorders>
              <w:top w:val="nil"/>
              <w:left w:val="nil"/>
              <w:bottom w:val="single" w:sz="4" w:space="0" w:color="auto"/>
              <w:right w:val="single" w:sz="4" w:space="0" w:color="auto"/>
            </w:tcBorders>
            <w:shd w:val="clear" w:color="auto" w:fill="auto"/>
          </w:tcPr>
          <w:p w14:paraId="4A78A32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11191699"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0A849ADE" w14:textId="77777777" w:rsidR="002E425E" w:rsidRPr="002E425E" w:rsidRDefault="002E425E" w:rsidP="003428D9">
            <w:pPr>
              <w:pStyle w:val="TAC"/>
              <w:rPr>
                <w:lang w:val="en-US" w:eastAsia="fi-FI"/>
              </w:rPr>
            </w:pPr>
            <w:r w:rsidRPr="002E425E">
              <w:rPr>
                <w:lang w:val="en-US" w:eastAsia="fi-FI"/>
              </w:rPr>
              <w:t>0</w:t>
            </w:r>
          </w:p>
        </w:tc>
      </w:tr>
      <w:tr w:rsidR="002E425E" w:rsidRPr="002E425E" w14:paraId="1E43B83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D58C6" w14:textId="77777777" w:rsidR="002E425E" w:rsidRPr="002E425E" w:rsidRDefault="002E425E" w:rsidP="003428D9">
            <w:pPr>
              <w:pStyle w:val="TAC"/>
              <w:rPr>
                <w:lang w:eastAsia="fi-FI"/>
              </w:rPr>
            </w:pPr>
            <w:r w:rsidRPr="002E425E">
              <w:rPr>
                <w:lang w:eastAsia="fi-FI"/>
              </w:rPr>
              <w:t>CA_n260(2A-G-H)</w:t>
            </w:r>
          </w:p>
        </w:tc>
        <w:tc>
          <w:tcPr>
            <w:tcW w:w="1701" w:type="dxa"/>
            <w:tcBorders>
              <w:top w:val="nil"/>
              <w:left w:val="nil"/>
              <w:bottom w:val="single" w:sz="4" w:space="0" w:color="auto"/>
              <w:right w:val="single" w:sz="4" w:space="0" w:color="auto"/>
            </w:tcBorders>
            <w:shd w:val="clear" w:color="auto" w:fill="auto"/>
          </w:tcPr>
          <w:p w14:paraId="3BB3838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0CA1647"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13C59722" w14:textId="77777777" w:rsidR="002E425E" w:rsidRPr="002E425E" w:rsidRDefault="002E425E" w:rsidP="003428D9">
            <w:pPr>
              <w:pStyle w:val="TAC"/>
              <w:rPr>
                <w:lang w:val="en-US" w:eastAsia="fi-FI"/>
              </w:rPr>
            </w:pPr>
            <w:r w:rsidRPr="002E425E">
              <w:rPr>
                <w:lang w:val="en-US" w:eastAsia="fi-FI"/>
              </w:rPr>
              <w:t>0</w:t>
            </w:r>
          </w:p>
        </w:tc>
      </w:tr>
      <w:tr w:rsidR="002E425E" w:rsidRPr="002E425E" w14:paraId="6545B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EC6B0" w14:textId="77777777" w:rsidR="002E425E" w:rsidRPr="002E425E" w:rsidRDefault="002E425E" w:rsidP="003428D9">
            <w:pPr>
              <w:pStyle w:val="TAC"/>
              <w:rPr>
                <w:lang w:val="fi-FI" w:eastAsia="fi-FI"/>
              </w:rPr>
            </w:pPr>
            <w:r w:rsidRPr="002E425E">
              <w:rPr>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171903F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B9CCC9"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3F1FB62" w14:textId="77777777" w:rsidR="002E425E" w:rsidRPr="002E425E" w:rsidRDefault="002E425E" w:rsidP="003428D9">
            <w:pPr>
              <w:pStyle w:val="TAC"/>
              <w:rPr>
                <w:lang w:val="fi-FI" w:eastAsia="fi-FI"/>
              </w:rPr>
            </w:pPr>
            <w:r w:rsidRPr="002E425E">
              <w:rPr>
                <w:lang w:val="en-US" w:eastAsia="fi-FI"/>
              </w:rPr>
              <w:t>0</w:t>
            </w:r>
          </w:p>
        </w:tc>
      </w:tr>
      <w:tr w:rsidR="002E425E" w:rsidRPr="002E425E" w14:paraId="1E269D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EECB6C8" w14:textId="77777777" w:rsidR="002E425E" w:rsidRPr="002E425E" w:rsidRDefault="002E425E" w:rsidP="003428D9">
            <w:pPr>
              <w:pStyle w:val="TAC"/>
              <w:rPr>
                <w:lang w:eastAsia="fi-FI"/>
              </w:rPr>
            </w:pPr>
            <w:r w:rsidRPr="002E425E">
              <w:rPr>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1A2CFEF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B3DD0D9"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1D81F87D" w14:textId="77777777" w:rsidR="002E425E" w:rsidRPr="002E425E" w:rsidRDefault="002E425E" w:rsidP="003428D9">
            <w:pPr>
              <w:pStyle w:val="TAC"/>
              <w:rPr>
                <w:lang w:val="en-US" w:eastAsia="fi-FI"/>
              </w:rPr>
            </w:pPr>
            <w:r w:rsidRPr="002E425E">
              <w:rPr>
                <w:lang w:val="en-US" w:eastAsia="fi-FI"/>
              </w:rPr>
              <w:t>0</w:t>
            </w:r>
          </w:p>
        </w:tc>
      </w:tr>
      <w:tr w:rsidR="002E425E" w:rsidRPr="002E425E" w14:paraId="2A696B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A1D99" w14:textId="77777777" w:rsidR="002E425E" w:rsidRPr="002E425E" w:rsidRDefault="002E425E" w:rsidP="003428D9">
            <w:pPr>
              <w:pStyle w:val="TAC"/>
              <w:rPr>
                <w:lang w:val="fi-FI" w:eastAsia="fi-FI"/>
              </w:rPr>
            </w:pPr>
            <w:r w:rsidRPr="002E425E">
              <w:rPr>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63FE4F85"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2E3D9276"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B2876FC" w14:textId="77777777" w:rsidR="002E425E" w:rsidRPr="002E425E" w:rsidRDefault="002E425E" w:rsidP="003428D9">
            <w:pPr>
              <w:pStyle w:val="TAC"/>
              <w:rPr>
                <w:lang w:val="fi-FI" w:eastAsia="fi-FI"/>
              </w:rPr>
            </w:pPr>
            <w:r w:rsidRPr="002E425E">
              <w:rPr>
                <w:lang w:val="en-US" w:eastAsia="fi-FI"/>
              </w:rPr>
              <w:t>0</w:t>
            </w:r>
          </w:p>
        </w:tc>
      </w:tr>
      <w:tr w:rsidR="002E425E" w:rsidRPr="002E425E" w14:paraId="4A07B2C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9455272" w14:textId="77777777" w:rsidR="002E425E" w:rsidRPr="002E425E" w:rsidRDefault="002E425E" w:rsidP="003428D9">
            <w:pPr>
              <w:pStyle w:val="TAC"/>
              <w:rPr>
                <w:lang w:eastAsia="fi-FI"/>
              </w:rPr>
            </w:pPr>
            <w:r w:rsidRPr="002E425E">
              <w:rPr>
                <w:lang w:eastAsia="fi-FI"/>
              </w:rPr>
              <w:t>CA_n260(3A-G-O)</w:t>
            </w:r>
          </w:p>
        </w:tc>
        <w:tc>
          <w:tcPr>
            <w:tcW w:w="1701" w:type="dxa"/>
            <w:tcBorders>
              <w:top w:val="nil"/>
              <w:left w:val="nil"/>
              <w:bottom w:val="single" w:sz="4" w:space="0" w:color="auto"/>
              <w:right w:val="single" w:sz="4" w:space="0" w:color="auto"/>
            </w:tcBorders>
            <w:shd w:val="clear" w:color="auto" w:fill="auto"/>
          </w:tcPr>
          <w:p w14:paraId="6378961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423A0F1"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05E1FF31" w14:textId="77777777" w:rsidR="002E425E" w:rsidRPr="002E425E" w:rsidRDefault="002E425E" w:rsidP="003428D9">
            <w:pPr>
              <w:pStyle w:val="TAC"/>
              <w:rPr>
                <w:lang w:val="en-US" w:eastAsia="fi-FI"/>
              </w:rPr>
            </w:pPr>
            <w:r w:rsidRPr="002E425E">
              <w:rPr>
                <w:lang w:val="en-US" w:eastAsia="fi-FI"/>
              </w:rPr>
              <w:t>0</w:t>
            </w:r>
          </w:p>
        </w:tc>
      </w:tr>
      <w:tr w:rsidR="002E425E" w:rsidRPr="002E425E" w14:paraId="7DAE1F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46223B5" w14:textId="77777777" w:rsidR="002E425E" w:rsidRPr="002E425E" w:rsidRDefault="002E425E" w:rsidP="003428D9">
            <w:pPr>
              <w:pStyle w:val="TAC"/>
              <w:rPr>
                <w:lang w:eastAsia="fi-FI"/>
              </w:rPr>
            </w:pPr>
            <w:r w:rsidRPr="002E425E">
              <w:rPr>
                <w:lang w:eastAsia="fi-FI"/>
              </w:rPr>
              <w:t>CA_n260(3A-G-2O)</w:t>
            </w:r>
          </w:p>
        </w:tc>
        <w:tc>
          <w:tcPr>
            <w:tcW w:w="1701" w:type="dxa"/>
            <w:tcBorders>
              <w:top w:val="nil"/>
              <w:left w:val="nil"/>
              <w:bottom w:val="single" w:sz="4" w:space="0" w:color="auto"/>
              <w:right w:val="single" w:sz="4" w:space="0" w:color="auto"/>
            </w:tcBorders>
            <w:shd w:val="clear" w:color="auto" w:fill="auto"/>
          </w:tcPr>
          <w:p w14:paraId="64009F0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6E2E728"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49CAA1CD" w14:textId="77777777" w:rsidR="002E425E" w:rsidRPr="002E425E" w:rsidRDefault="002E425E" w:rsidP="003428D9">
            <w:pPr>
              <w:pStyle w:val="TAC"/>
              <w:rPr>
                <w:lang w:val="en-US" w:eastAsia="fi-FI"/>
              </w:rPr>
            </w:pPr>
            <w:r w:rsidRPr="002E425E">
              <w:rPr>
                <w:lang w:val="en-US" w:eastAsia="fi-FI"/>
              </w:rPr>
              <w:t>0</w:t>
            </w:r>
          </w:p>
        </w:tc>
      </w:tr>
      <w:tr w:rsidR="002E425E" w:rsidRPr="002E425E" w14:paraId="72B457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ECC673" w14:textId="77777777" w:rsidR="002E425E" w:rsidRPr="002E425E" w:rsidRDefault="002E425E" w:rsidP="003428D9">
            <w:pPr>
              <w:pStyle w:val="TAC"/>
              <w:rPr>
                <w:lang w:val="fi-FI" w:eastAsia="fi-FI"/>
              </w:rPr>
            </w:pPr>
            <w:r w:rsidRPr="002E425E">
              <w:rPr>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6585E9B0"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5D6302D1"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6FEBC2" w14:textId="77777777" w:rsidR="002E425E" w:rsidRPr="002E425E" w:rsidRDefault="002E425E" w:rsidP="003428D9">
            <w:pPr>
              <w:pStyle w:val="TAC"/>
              <w:rPr>
                <w:lang w:val="fi-FI" w:eastAsia="fi-FI"/>
              </w:rPr>
            </w:pPr>
            <w:r w:rsidRPr="002E425E">
              <w:rPr>
                <w:lang w:val="en-US" w:eastAsia="fi-FI"/>
              </w:rPr>
              <w:t>0</w:t>
            </w:r>
          </w:p>
        </w:tc>
      </w:tr>
      <w:tr w:rsidR="002E425E" w:rsidRPr="002E425E" w14:paraId="540C14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B8EBF05" w14:textId="77777777" w:rsidR="002E425E" w:rsidRPr="002E425E" w:rsidRDefault="002E425E" w:rsidP="003428D9">
            <w:pPr>
              <w:pStyle w:val="TAC"/>
              <w:rPr>
                <w:lang w:val="fi-FI" w:eastAsia="fi-FI"/>
              </w:rPr>
            </w:pPr>
            <w:r w:rsidRPr="002E425E">
              <w:rPr>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E42E8B9"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67E6ED1A"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122EDDE" w14:textId="77777777" w:rsidR="002E425E" w:rsidRPr="002E425E" w:rsidRDefault="002E425E" w:rsidP="003428D9">
            <w:pPr>
              <w:pStyle w:val="TAC"/>
              <w:rPr>
                <w:lang w:val="fi-FI" w:eastAsia="fi-FI"/>
              </w:rPr>
            </w:pPr>
            <w:r w:rsidRPr="002E425E">
              <w:rPr>
                <w:lang w:val="en-US" w:eastAsia="fi-FI"/>
              </w:rPr>
              <w:t>0</w:t>
            </w:r>
          </w:p>
        </w:tc>
      </w:tr>
      <w:tr w:rsidR="002E425E" w:rsidRPr="002E425E" w14:paraId="393AA3D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E8C63B3" w14:textId="77777777" w:rsidR="002E425E" w:rsidRPr="002E425E" w:rsidRDefault="002E425E" w:rsidP="003428D9">
            <w:pPr>
              <w:pStyle w:val="TAC"/>
              <w:rPr>
                <w:lang w:eastAsia="fi-FI"/>
              </w:rPr>
            </w:pPr>
            <w:r w:rsidRPr="002E425E">
              <w:rPr>
                <w:lang w:eastAsia="fi-FI"/>
              </w:rPr>
              <w:t>CA_n260(3A-H)</w:t>
            </w:r>
          </w:p>
        </w:tc>
        <w:tc>
          <w:tcPr>
            <w:tcW w:w="1701" w:type="dxa"/>
            <w:tcBorders>
              <w:top w:val="nil"/>
              <w:left w:val="nil"/>
              <w:bottom w:val="single" w:sz="4" w:space="0" w:color="auto"/>
              <w:right w:val="single" w:sz="4" w:space="0" w:color="auto"/>
            </w:tcBorders>
            <w:shd w:val="clear" w:color="auto" w:fill="auto"/>
          </w:tcPr>
          <w:p w14:paraId="1AD9B76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D5E8B91"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1F1D11A5" w14:textId="77777777" w:rsidR="002E425E" w:rsidRPr="002E425E" w:rsidRDefault="002E425E" w:rsidP="003428D9">
            <w:pPr>
              <w:pStyle w:val="TAC"/>
              <w:rPr>
                <w:lang w:val="en-US" w:eastAsia="fi-FI"/>
              </w:rPr>
            </w:pPr>
            <w:r w:rsidRPr="002E425E">
              <w:rPr>
                <w:lang w:val="en-US" w:eastAsia="fi-FI"/>
              </w:rPr>
              <w:t>0</w:t>
            </w:r>
          </w:p>
        </w:tc>
      </w:tr>
      <w:tr w:rsidR="002E425E" w:rsidRPr="002E425E" w14:paraId="24126C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ACFC40" w14:textId="77777777" w:rsidR="002E425E" w:rsidRPr="002E425E" w:rsidRDefault="002E425E" w:rsidP="003428D9">
            <w:pPr>
              <w:pStyle w:val="TAC"/>
              <w:rPr>
                <w:lang w:val="fi-FI" w:eastAsia="fi-FI"/>
              </w:rPr>
            </w:pPr>
            <w:r w:rsidRPr="002E425E">
              <w:rPr>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C55E81D"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6B6513E"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B576D8C" w14:textId="77777777" w:rsidR="002E425E" w:rsidRPr="002E425E" w:rsidRDefault="002E425E" w:rsidP="003428D9">
            <w:pPr>
              <w:pStyle w:val="TAC"/>
              <w:rPr>
                <w:lang w:val="fi-FI" w:eastAsia="fi-FI"/>
              </w:rPr>
            </w:pPr>
            <w:r w:rsidRPr="002E425E">
              <w:rPr>
                <w:lang w:val="en-US" w:eastAsia="fi-FI"/>
              </w:rPr>
              <w:t>0</w:t>
            </w:r>
          </w:p>
        </w:tc>
      </w:tr>
      <w:tr w:rsidR="002E425E" w:rsidRPr="002E425E" w14:paraId="1F1504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0A027" w14:textId="77777777" w:rsidR="002E425E" w:rsidRPr="002E425E" w:rsidRDefault="002E425E" w:rsidP="003428D9">
            <w:pPr>
              <w:pStyle w:val="TAC"/>
              <w:rPr>
                <w:lang w:val="fi-FI" w:eastAsia="fi-FI"/>
              </w:rPr>
            </w:pPr>
            <w:r w:rsidRPr="002E425E">
              <w:rPr>
                <w:lang w:eastAsia="fi-FI"/>
              </w:rPr>
              <w:t>CA_n260(A-H)</w:t>
            </w:r>
          </w:p>
        </w:tc>
        <w:tc>
          <w:tcPr>
            <w:tcW w:w="1701" w:type="dxa"/>
            <w:tcBorders>
              <w:top w:val="nil"/>
              <w:left w:val="nil"/>
              <w:bottom w:val="single" w:sz="4" w:space="0" w:color="auto"/>
              <w:right w:val="single" w:sz="4" w:space="0" w:color="auto"/>
            </w:tcBorders>
            <w:shd w:val="clear" w:color="auto" w:fill="auto"/>
            <w:hideMark/>
          </w:tcPr>
          <w:p w14:paraId="6B9CF97E" w14:textId="77777777" w:rsidR="002E425E" w:rsidRPr="002E425E" w:rsidRDefault="002E425E" w:rsidP="003428D9">
            <w:pPr>
              <w:pStyle w:val="TAC"/>
            </w:pPr>
            <w:r w:rsidRPr="002E425E">
              <w:t>CA_n260G</w:t>
            </w:r>
          </w:p>
          <w:p w14:paraId="001C4466" w14:textId="77777777" w:rsidR="002E425E" w:rsidRPr="002E425E" w:rsidRDefault="002E425E" w:rsidP="003428D9">
            <w:pPr>
              <w:pStyle w:val="TAC"/>
              <w:rPr>
                <w:lang w:val="fi-FI" w:eastAsia="fi-FI"/>
              </w:rPr>
            </w:pPr>
            <w:r w:rsidRPr="002E425E">
              <w:t>CA_n260H</w:t>
            </w:r>
          </w:p>
        </w:tc>
        <w:tc>
          <w:tcPr>
            <w:tcW w:w="2268" w:type="dxa"/>
            <w:tcBorders>
              <w:top w:val="nil"/>
              <w:left w:val="nil"/>
              <w:bottom w:val="single" w:sz="4" w:space="0" w:color="auto"/>
              <w:right w:val="single" w:sz="4" w:space="0" w:color="auto"/>
            </w:tcBorders>
            <w:shd w:val="clear" w:color="auto" w:fill="auto"/>
            <w:hideMark/>
          </w:tcPr>
          <w:p w14:paraId="5778A6A4"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A9DB426" w14:textId="77777777" w:rsidR="002E425E" w:rsidRPr="002E425E" w:rsidRDefault="002E425E" w:rsidP="003428D9">
            <w:pPr>
              <w:pStyle w:val="TAC"/>
              <w:rPr>
                <w:lang w:val="fi-FI" w:eastAsia="fi-FI"/>
              </w:rPr>
            </w:pPr>
            <w:r w:rsidRPr="002E425E">
              <w:rPr>
                <w:lang w:val="en-US" w:eastAsia="fi-FI"/>
              </w:rPr>
              <w:t>0</w:t>
            </w:r>
          </w:p>
        </w:tc>
      </w:tr>
      <w:tr w:rsidR="002E425E" w:rsidRPr="002E425E" w14:paraId="69F364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4597AAA" w14:textId="77777777" w:rsidR="002E425E" w:rsidRPr="002E425E" w:rsidRDefault="002E425E" w:rsidP="003428D9">
            <w:pPr>
              <w:pStyle w:val="TAC"/>
              <w:rPr>
                <w:lang w:eastAsia="fi-FI"/>
              </w:rPr>
            </w:pPr>
            <w:r w:rsidRPr="002E425E">
              <w:rPr>
                <w:lang w:eastAsia="fi-FI"/>
              </w:rPr>
              <w:t>CA_n260(A-H-O)</w:t>
            </w:r>
          </w:p>
        </w:tc>
        <w:tc>
          <w:tcPr>
            <w:tcW w:w="1701" w:type="dxa"/>
            <w:tcBorders>
              <w:top w:val="nil"/>
              <w:left w:val="nil"/>
              <w:bottom w:val="single" w:sz="4" w:space="0" w:color="auto"/>
              <w:right w:val="single" w:sz="4" w:space="0" w:color="auto"/>
            </w:tcBorders>
            <w:shd w:val="clear" w:color="auto" w:fill="auto"/>
          </w:tcPr>
          <w:p w14:paraId="77C38407"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2ACEA32"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5EA13822" w14:textId="77777777" w:rsidR="002E425E" w:rsidRPr="002E425E" w:rsidRDefault="002E425E" w:rsidP="003428D9">
            <w:pPr>
              <w:pStyle w:val="TAC"/>
              <w:rPr>
                <w:lang w:val="en-US" w:eastAsia="fi-FI"/>
              </w:rPr>
            </w:pPr>
            <w:r w:rsidRPr="002E425E">
              <w:rPr>
                <w:lang w:val="en-US" w:eastAsia="fi-FI"/>
              </w:rPr>
              <w:t>0</w:t>
            </w:r>
          </w:p>
        </w:tc>
      </w:tr>
      <w:tr w:rsidR="002E425E" w:rsidRPr="002E425E" w14:paraId="40975C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62FE14" w14:textId="77777777" w:rsidR="002E425E" w:rsidRPr="002E425E" w:rsidRDefault="002E425E" w:rsidP="003428D9">
            <w:pPr>
              <w:pStyle w:val="TAC"/>
              <w:rPr>
                <w:lang w:val="fi-FI" w:eastAsia="fi-FI"/>
              </w:rPr>
            </w:pPr>
            <w:r w:rsidRPr="002E425E">
              <w:rPr>
                <w:lang w:eastAsia="fi-FI"/>
              </w:rPr>
              <w:t>CA_n260(A-O)</w:t>
            </w:r>
          </w:p>
        </w:tc>
        <w:tc>
          <w:tcPr>
            <w:tcW w:w="1701" w:type="dxa"/>
            <w:tcBorders>
              <w:top w:val="nil"/>
              <w:left w:val="nil"/>
              <w:bottom w:val="single" w:sz="4" w:space="0" w:color="auto"/>
              <w:right w:val="single" w:sz="4" w:space="0" w:color="auto"/>
            </w:tcBorders>
            <w:shd w:val="clear" w:color="auto" w:fill="auto"/>
            <w:hideMark/>
          </w:tcPr>
          <w:p w14:paraId="25BA29F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E8EDBA"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F4E239" w14:textId="77777777" w:rsidR="002E425E" w:rsidRPr="002E425E" w:rsidRDefault="002E425E" w:rsidP="003428D9">
            <w:pPr>
              <w:pStyle w:val="TAC"/>
              <w:rPr>
                <w:lang w:val="fi-FI" w:eastAsia="fi-FI"/>
              </w:rPr>
            </w:pPr>
            <w:r w:rsidRPr="002E425E">
              <w:rPr>
                <w:lang w:val="en-US" w:eastAsia="fi-FI"/>
              </w:rPr>
              <w:t>0</w:t>
            </w:r>
          </w:p>
        </w:tc>
      </w:tr>
      <w:tr w:rsidR="002E425E" w:rsidRPr="002E425E" w14:paraId="2524CA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CB4CFD" w14:textId="77777777" w:rsidR="002E425E" w:rsidRPr="002E425E" w:rsidRDefault="002E425E" w:rsidP="003428D9">
            <w:pPr>
              <w:pStyle w:val="TAC"/>
              <w:rPr>
                <w:lang w:val="fi-FI" w:eastAsia="fi-FI"/>
              </w:rPr>
            </w:pPr>
            <w:r w:rsidRPr="002E425E">
              <w:rPr>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57554E3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A678AE" w14:textId="77777777" w:rsidR="002E425E" w:rsidRPr="002E425E" w:rsidRDefault="002E425E" w:rsidP="003428D9">
            <w:pPr>
              <w:pStyle w:val="TAC"/>
              <w:rPr>
                <w:lang w:val="fi-FI"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5370B035" w14:textId="77777777" w:rsidR="002E425E" w:rsidRPr="002E425E" w:rsidRDefault="002E425E" w:rsidP="003428D9">
            <w:pPr>
              <w:pStyle w:val="TAC"/>
              <w:rPr>
                <w:lang w:val="fi-FI" w:eastAsia="fi-FI"/>
              </w:rPr>
            </w:pPr>
            <w:r w:rsidRPr="002E425E">
              <w:rPr>
                <w:lang w:val="en-US" w:eastAsia="fi-FI"/>
              </w:rPr>
              <w:t>0</w:t>
            </w:r>
          </w:p>
        </w:tc>
      </w:tr>
      <w:tr w:rsidR="002E425E" w:rsidRPr="002E425E" w14:paraId="70C232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BDFA" w14:textId="77777777" w:rsidR="002E425E" w:rsidRPr="002E425E" w:rsidRDefault="002E425E" w:rsidP="003428D9">
            <w:pPr>
              <w:pStyle w:val="TAC"/>
              <w:rPr>
                <w:lang w:eastAsia="fi-FI"/>
              </w:rPr>
            </w:pPr>
            <w:r w:rsidRPr="002E425E">
              <w:rPr>
                <w:lang w:eastAsia="fi-FI"/>
              </w:rPr>
              <w:t>CA_n260(A-O-P-Q)</w:t>
            </w:r>
          </w:p>
        </w:tc>
        <w:tc>
          <w:tcPr>
            <w:tcW w:w="1701" w:type="dxa"/>
            <w:tcBorders>
              <w:top w:val="nil"/>
              <w:left w:val="nil"/>
              <w:bottom w:val="single" w:sz="4" w:space="0" w:color="auto"/>
              <w:right w:val="single" w:sz="4" w:space="0" w:color="auto"/>
            </w:tcBorders>
            <w:shd w:val="clear" w:color="auto" w:fill="auto"/>
          </w:tcPr>
          <w:p w14:paraId="7F03DB89"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20A0E0E"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66CA0F84" w14:textId="77777777" w:rsidR="002E425E" w:rsidRPr="002E425E" w:rsidRDefault="002E425E" w:rsidP="003428D9">
            <w:pPr>
              <w:pStyle w:val="TAC"/>
              <w:rPr>
                <w:lang w:val="en-US" w:eastAsia="fi-FI"/>
              </w:rPr>
            </w:pPr>
            <w:r w:rsidRPr="002E425E">
              <w:rPr>
                <w:lang w:val="en-US" w:eastAsia="fi-FI"/>
              </w:rPr>
              <w:t>0</w:t>
            </w:r>
          </w:p>
        </w:tc>
      </w:tr>
      <w:tr w:rsidR="002E425E" w:rsidRPr="002E425E" w14:paraId="2E5DD5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13EE55" w14:textId="77777777" w:rsidR="002E425E" w:rsidRPr="002E425E" w:rsidRDefault="002E425E" w:rsidP="003428D9">
            <w:pPr>
              <w:pStyle w:val="TAC"/>
              <w:rPr>
                <w:lang w:val="fi-FI" w:eastAsia="fi-FI"/>
              </w:rPr>
            </w:pPr>
            <w:r w:rsidRPr="002E425E">
              <w:rPr>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AB222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49DB8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477AE12" w14:textId="77777777" w:rsidR="002E425E" w:rsidRPr="002E425E" w:rsidRDefault="002E425E" w:rsidP="003428D9">
            <w:pPr>
              <w:pStyle w:val="TAC"/>
              <w:rPr>
                <w:lang w:val="fi-FI" w:eastAsia="fi-FI"/>
              </w:rPr>
            </w:pPr>
            <w:r w:rsidRPr="002E425E">
              <w:rPr>
                <w:lang w:val="en-US" w:eastAsia="fi-FI"/>
              </w:rPr>
              <w:t>0</w:t>
            </w:r>
          </w:p>
        </w:tc>
      </w:tr>
      <w:tr w:rsidR="002E425E" w:rsidRPr="002E425E" w14:paraId="6D5B7B7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C85499" w14:textId="77777777" w:rsidR="002E425E" w:rsidRPr="002E425E" w:rsidRDefault="002E425E" w:rsidP="003428D9">
            <w:pPr>
              <w:pStyle w:val="TAC"/>
              <w:rPr>
                <w:lang w:val="sv-SE" w:eastAsia="fi-FI"/>
              </w:rPr>
            </w:pPr>
            <w:r w:rsidRPr="002E425E">
              <w:rPr>
                <w:lang w:val="sv-SE" w:eastAsia="fi-FI"/>
              </w:rPr>
              <w:t>CA_n260(A-O-3P)</w:t>
            </w:r>
          </w:p>
        </w:tc>
        <w:tc>
          <w:tcPr>
            <w:tcW w:w="1701" w:type="dxa"/>
            <w:tcBorders>
              <w:top w:val="nil"/>
              <w:left w:val="nil"/>
              <w:bottom w:val="single" w:sz="4" w:space="0" w:color="auto"/>
              <w:right w:val="single" w:sz="4" w:space="0" w:color="auto"/>
            </w:tcBorders>
            <w:shd w:val="clear" w:color="auto" w:fill="auto"/>
          </w:tcPr>
          <w:p w14:paraId="00625A5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830462B"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4F00D0EA" w14:textId="77777777" w:rsidR="002E425E" w:rsidRPr="002E425E" w:rsidRDefault="002E425E" w:rsidP="003428D9">
            <w:pPr>
              <w:pStyle w:val="TAC"/>
              <w:rPr>
                <w:lang w:val="en-US" w:eastAsia="fi-FI"/>
              </w:rPr>
            </w:pPr>
            <w:r w:rsidRPr="002E425E">
              <w:rPr>
                <w:lang w:val="en-US" w:eastAsia="fi-FI"/>
              </w:rPr>
              <w:t>0</w:t>
            </w:r>
          </w:p>
        </w:tc>
      </w:tr>
      <w:tr w:rsidR="002E425E" w:rsidRPr="002E425E" w14:paraId="2B8CC3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BA778" w14:textId="77777777" w:rsidR="002E425E" w:rsidRPr="002E425E" w:rsidRDefault="002E425E" w:rsidP="003428D9">
            <w:pPr>
              <w:pStyle w:val="TAC"/>
              <w:rPr>
                <w:lang w:val="fi-FI" w:eastAsia="fi-FI"/>
              </w:rPr>
            </w:pPr>
            <w:r w:rsidRPr="002E425E">
              <w:rPr>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1374858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336B33" w14:textId="77777777" w:rsidR="002E425E" w:rsidRPr="002E425E" w:rsidRDefault="002E425E" w:rsidP="003428D9">
            <w:pPr>
              <w:pStyle w:val="TAC"/>
              <w:rPr>
                <w:lang w:val="fi-FI"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7A47797" w14:textId="77777777" w:rsidR="002E425E" w:rsidRPr="002E425E" w:rsidRDefault="002E425E" w:rsidP="003428D9">
            <w:pPr>
              <w:pStyle w:val="TAC"/>
              <w:rPr>
                <w:lang w:val="fi-FI" w:eastAsia="fi-FI"/>
              </w:rPr>
            </w:pPr>
            <w:r w:rsidRPr="002E425E">
              <w:rPr>
                <w:lang w:val="en-US" w:eastAsia="fi-FI"/>
              </w:rPr>
              <w:t>0</w:t>
            </w:r>
          </w:p>
        </w:tc>
      </w:tr>
      <w:tr w:rsidR="002E425E" w:rsidRPr="002E425E" w14:paraId="4F577F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39E748" w14:textId="77777777" w:rsidR="002E425E" w:rsidRPr="002E425E" w:rsidRDefault="002E425E" w:rsidP="003428D9">
            <w:pPr>
              <w:pStyle w:val="TAC"/>
              <w:rPr>
                <w:lang w:val="sv-SE" w:eastAsia="fi-FI"/>
              </w:rPr>
            </w:pPr>
            <w:r w:rsidRPr="002E425E">
              <w:rPr>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126A8F4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D081DCB" w14:textId="77777777" w:rsidR="002E425E" w:rsidRPr="002E425E" w:rsidRDefault="002E425E" w:rsidP="003428D9">
            <w:pPr>
              <w:pStyle w:val="TAC"/>
              <w:rPr>
                <w:lang w:val="en-US"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tcPr>
          <w:p w14:paraId="5B6BBDA6" w14:textId="77777777" w:rsidR="002E425E" w:rsidRPr="002E425E" w:rsidRDefault="002E425E" w:rsidP="003428D9">
            <w:pPr>
              <w:pStyle w:val="TAC"/>
              <w:rPr>
                <w:lang w:val="en-US" w:eastAsia="fi-FI"/>
              </w:rPr>
            </w:pPr>
            <w:r w:rsidRPr="002E425E">
              <w:rPr>
                <w:lang w:val="en-US" w:eastAsia="fi-FI"/>
              </w:rPr>
              <w:t>0</w:t>
            </w:r>
          </w:p>
        </w:tc>
      </w:tr>
      <w:tr w:rsidR="002E425E" w:rsidRPr="002E425E" w14:paraId="64D071F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BF035B" w14:textId="77777777" w:rsidR="002E425E" w:rsidRPr="002E425E" w:rsidRDefault="002E425E" w:rsidP="003428D9">
            <w:pPr>
              <w:pStyle w:val="TAC"/>
              <w:rPr>
                <w:lang w:val="fi-FI" w:eastAsia="fi-FI"/>
              </w:rPr>
            </w:pPr>
            <w:r w:rsidRPr="002E425E">
              <w:rPr>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3CF0A6B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382FC3"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18D4D04" w14:textId="77777777" w:rsidR="002E425E" w:rsidRPr="002E425E" w:rsidRDefault="002E425E" w:rsidP="003428D9">
            <w:pPr>
              <w:pStyle w:val="TAC"/>
              <w:rPr>
                <w:lang w:val="fi-FI" w:eastAsia="fi-FI"/>
              </w:rPr>
            </w:pPr>
            <w:r w:rsidRPr="002E425E">
              <w:rPr>
                <w:lang w:val="en-US" w:eastAsia="fi-FI"/>
              </w:rPr>
              <w:t>0</w:t>
            </w:r>
          </w:p>
        </w:tc>
      </w:tr>
      <w:tr w:rsidR="002E425E" w:rsidRPr="002E425E" w14:paraId="662D27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BB1C117" w14:textId="77777777" w:rsidR="002E425E" w:rsidRPr="002E425E" w:rsidRDefault="002E425E" w:rsidP="003428D9">
            <w:pPr>
              <w:pStyle w:val="TAC"/>
              <w:rPr>
                <w:lang w:val="en-US" w:eastAsia="fi-FI"/>
              </w:rPr>
            </w:pPr>
            <w:r w:rsidRPr="002E425E">
              <w:rPr>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5D496273"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352C079"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78AED4F8" w14:textId="77777777" w:rsidR="002E425E" w:rsidRPr="002E425E" w:rsidRDefault="002E425E" w:rsidP="003428D9">
            <w:pPr>
              <w:pStyle w:val="TAC"/>
              <w:rPr>
                <w:lang w:val="en-US" w:eastAsia="fi-FI"/>
              </w:rPr>
            </w:pPr>
            <w:r w:rsidRPr="002E425E">
              <w:rPr>
                <w:lang w:val="en-US" w:eastAsia="fi-FI"/>
              </w:rPr>
              <w:t>0</w:t>
            </w:r>
          </w:p>
        </w:tc>
      </w:tr>
      <w:tr w:rsidR="002E425E" w:rsidRPr="002E425E" w14:paraId="037FD5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4A9775" w14:textId="77777777" w:rsidR="002E425E" w:rsidRPr="002E425E" w:rsidRDefault="002E425E" w:rsidP="003428D9">
            <w:pPr>
              <w:pStyle w:val="TAC"/>
              <w:rPr>
                <w:lang w:val="fi-FI" w:eastAsia="fi-FI"/>
              </w:rPr>
            </w:pPr>
            <w:r w:rsidRPr="002E425E">
              <w:rPr>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61A14A7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3B2342A" w14:textId="77777777" w:rsidR="002E425E" w:rsidRPr="002E425E" w:rsidRDefault="002E425E" w:rsidP="003428D9">
            <w:pPr>
              <w:pStyle w:val="TAC"/>
              <w:rPr>
                <w:lang w:val="fi-FI"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6687D193" w14:textId="77777777" w:rsidR="002E425E" w:rsidRPr="002E425E" w:rsidRDefault="002E425E" w:rsidP="003428D9">
            <w:pPr>
              <w:pStyle w:val="TAC"/>
              <w:rPr>
                <w:lang w:val="fi-FI" w:eastAsia="fi-FI"/>
              </w:rPr>
            </w:pPr>
            <w:r w:rsidRPr="002E425E">
              <w:rPr>
                <w:lang w:val="en-US" w:eastAsia="fi-FI"/>
              </w:rPr>
              <w:t>0</w:t>
            </w:r>
          </w:p>
        </w:tc>
      </w:tr>
      <w:tr w:rsidR="002E425E" w:rsidRPr="002E425E" w14:paraId="196D093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31A585" w14:textId="77777777" w:rsidR="002E425E" w:rsidRPr="002E425E" w:rsidRDefault="002E425E" w:rsidP="003428D9">
            <w:pPr>
              <w:pStyle w:val="TAC"/>
              <w:rPr>
                <w:lang w:val="sv-SE" w:eastAsia="fi-FI"/>
              </w:rPr>
            </w:pPr>
            <w:r w:rsidRPr="002E425E">
              <w:rPr>
                <w:lang w:eastAsia="fi-FI"/>
              </w:rPr>
              <w:t>CA_n260(2A-2O-P-Q)</w:t>
            </w:r>
          </w:p>
        </w:tc>
        <w:tc>
          <w:tcPr>
            <w:tcW w:w="1701" w:type="dxa"/>
            <w:tcBorders>
              <w:top w:val="nil"/>
              <w:left w:val="nil"/>
              <w:bottom w:val="single" w:sz="4" w:space="0" w:color="auto"/>
              <w:right w:val="single" w:sz="4" w:space="0" w:color="auto"/>
            </w:tcBorders>
            <w:shd w:val="clear" w:color="auto" w:fill="auto"/>
          </w:tcPr>
          <w:p w14:paraId="3DA7CAD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91D66AE"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27F9137A" w14:textId="77777777" w:rsidR="002E425E" w:rsidRPr="002E425E" w:rsidRDefault="002E425E" w:rsidP="003428D9">
            <w:pPr>
              <w:pStyle w:val="TAC"/>
              <w:rPr>
                <w:lang w:val="en-US" w:eastAsia="fi-FI"/>
              </w:rPr>
            </w:pPr>
            <w:r w:rsidRPr="002E425E">
              <w:rPr>
                <w:lang w:val="en-US" w:eastAsia="fi-FI"/>
              </w:rPr>
              <w:t>0</w:t>
            </w:r>
          </w:p>
        </w:tc>
      </w:tr>
      <w:tr w:rsidR="002E425E" w:rsidRPr="002E425E" w14:paraId="654BCE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81B71" w14:textId="77777777" w:rsidR="002E425E" w:rsidRPr="002E425E" w:rsidRDefault="002E425E" w:rsidP="003428D9">
            <w:pPr>
              <w:pStyle w:val="TAC"/>
              <w:rPr>
                <w:lang w:val="fi-FI" w:eastAsia="fi-FI"/>
              </w:rPr>
            </w:pPr>
            <w:r w:rsidRPr="002E425E">
              <w:rPr>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D116CF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8DC19C"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9491F8A" w14:textId="77777777" w:rsidR="002E425E" w:rsidRPr="002E425E" w:rsidRDefault="002E425E" w:rsidP="003428D9">
            <w:pPr>
              <w:pStyle w:val="TAC"/>
              <w:rPr>
                <w:lang w:val="fi-FI" w:eastAsia="fi-FI"/>
              </w:rPr>
            </w:pPr>
            <w:r w:rsidRPr="002E425E">
              <w:rPr>
                <w:lang w:val="en-US" w:eastAsia="fi-FI"/>
              </w:rPr>
              <w:t>0</w:t>
            </w:r>
          </w:p>
        </w:tc>
      </w:tr>
      <w:tr w:rsidR="002E425E" w:rsidRPr="002E425E" w14:paraId="26BA08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C08DF" w14:textId="77777777" w:rsidR="002E425E" w:rsidRPr="002E425E" w:rsidRDefault="002E425E" w:rsidP="003428D9">
            <w:pPr>
              <w:pStyle w:val="TAC"/>
              <w:rPr>
                <w:lang w:val="fi-FI" w:eastAsia="fi-FI"/>
              </w:rPr>
            </w:pPr>
            <w:r w:rsidRPr="002E425E">
              <w:rPr>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07FD0DE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20B4E48"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6C6E131" w14:textId="77777777" w:rsidR="002E425E" w:rsidRPr="002E425E" w:rsidRDefault="002E425E" w:rsidP="003428D9">
            <w:pPr>
              <w:pStyle w:val="TAC"/>
              <w:rPr>
                <w:lang w:val="fi-FI" w:eastAsia="fi-FI"/>
              </w:rPr>
            </w:pPr>
            <w:r w:rsidRPr="002E425E">
              <w:rPr>
                <w:lang w:val="en-US" w:eastAsia="fi-FI"/>
              </w:rPr>
              <w:t>0</w:t>
            </w:r>
          </w:p>
        </w:tc>
      </w:tr>
      <w:tr w:rsidR="002E425E" w:rsidRPr="002E425E" w14:paraId="42072F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D62F47" w14:textId="77777777" w:rsidR="002E425E" w:rsidRPr="002E425E" w:rsidRDefault="002E425E" w:rsidP="003428D9">
            <w:pPr>
              <w:pStyle w:val="TAC"/>
              <w:rPr>
                <w:lang w:val="fi-FI" w:eastAsia="fi-FI"/>
              </w:rPr>
            </w:pPr>
            <w:r w:rsidRPr="002E425E">
              <w:rPr>
                <w:lang w:val="sv-SE" w:eastAsia="fi-FI"/>
              </w:rPr>
              <w:t>CA_n260(2A-O-Q)</w:t>
            </w:r>
          </w:p>
        </w:tc>
        <w:tc>
          <w:tcPr>
            <w:tcW w:w="1701" w:type="dxa"/>
            <w:tcBorders>
              <w:top w:val="nil"/>
              <w:left w:val="nil"/>
              <w:bottom w:val="single" w:sz="4" w:space="0" w:color="auto"/>
              <w:right w:val="single" w:sz="4" w:space="0" w:color="auto"/>
            </w:tcBorders>
            <w:shd w:val="clear" w:color="auto" w:fill="auto"/>
            <w:hideMark/>
          </w:tcPr>
          <w:p w14:paraId="38E0A27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C589BF"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142280C" w14:textId="77777777" w:rsidR="002E425E" w:rsidRPr="002E425E" w:rsidRDefault="002E425E" w:rsidP="003428D9">
            <w:pPr>
              <w:pStyle w:val="TAC"/>
              <w:rPr>
                <w:lang w:val="fi-FI" w:eastAsia="fi-FI"/>
              </w:rPr>
            </w:pPr>
            <w:r w:rsidRPr="002E425E">
              <w:rPr>
                <w:lang w:val="en-US" w:eastAsia="fi-FI"/>
              </w:rPr>
              <w:t>0</w:t>
            </w:r>
          </w:p>
        </w:tc>
      </w:tr>
      <w:tr w:rsidR="002E425E" w:rsidRPr="002E425E" w14:paraId="39FE0E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A3CAC7" w14:textId="77777777" w:rsidR="002E425E" w:rsidRPr="002E425E" w:rsidRDefault="002E425E" w:rsidP="003428D9">
            <w:pPr>
              <w:pStyle w:val="TAC"/>
              <w:rPr>
                <w:lang w:val="fi-FI" w:eastAsia="fi-FI"/>
              </w:rPr>
            </w:pPr>
            <w:r w:rsidRPr="002E425E">
              <w:rPr>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EA706B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B96CD3"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5C90CC64" w14:textId="77777777" w:rsidR="002E425E" w:rsidRPr="002E425E" w:rsidRDefault="002E425E" w:rsidP="003428D9">
            <w:pPr>
              <w:pStyle w:val="TAC"/>
              <w:rPr>
                <w:lang w:val="fi-FI" w:eastAsia="fi-FI"/>
              </w:rPr>
            </w:pPr>
            <w:r w:rsidRPr="002E425E">
              <w:rPr>
                <w:lang w:val="en-US" w:eastAsia="fi-FI"/>
              </w:rPr>
              <w:t>0</w:t>
            </w:r>
          </w:p>
        </w:tc>
      </w:tr>
      <w:tr w:rsidR="002E425E" w:rsidRPr="002E425E" w14:paraId="54F23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733CEC" w14:textId="77777777" w:rsidR="002E425E" w:rsidRPr="002E425E" w:rsidRDefault="002E425E" w:rsidP="003428D9">
            <w:pPr>
              <w:pStyle w:val="TAC"/>
              <w:rPr>
                <w:lang w:val="fi-FI" w:eastAsia="fi-FI"/>
              </w:rPr>
            </w:pPr>
            <w:r w:rsidRPr="002E425E">
              <w:rPr>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79F522B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42BA46"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F0F4F5" w14:textId="77777777" w:rsidR="002E425E" w:rsidRPr="002E425E" w:rsidRDefault="002E425E" w:rsidP="003428D9">
            <w:pPr>
              <w:pStyle w:val="TAC"/>
              <w:rPr>
                <w:lang w:val="fi-FI" w:eastAsia="fi-FI"/>
              </w:rPr>
            </w:pPr>
            <w:r w:rsidRPr="002E425E">
              <w:rPr>
                <w:lang w:val="en-US" w:eastAsia="fi-FI"/>
              </w:rPr>
              <w:t>0</w:t>
            </w:r>
          </w:p>
        </w:tc>
      </w:tr>
      <w:tr w:rsidR="002E425E" w:rsidRPr="002E425E" w14:paraId="745FF81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972BFE" w14:textId="77777777" w:rsidR="002E425E" w:rsidRPr="002E425E" w:rsidRDefault="002E425E" w:rsidP="003428D9">
            <w:pPr>
              <w:pStyle w:val="TAC"/>
              <w:rPr>
                <w:lang w:val="fi-FI" w:eastAsia="fi-FI"/>
              </w:rPr>
            </w:pPr>
            <w:r w:rsidRPr="002E425E">
              <w:rPr>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17F919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00C098"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5E95B4A" w14:textId="77777777" w:rsidR="002E425E" w:rsidRPr="002E425E" w:rsidRDefault="002E425E" w:rsidP="003428D9">
            <w:pPr>
              <w:pStyle w:val="TAC"/>
              <w:rPr>
                <w:lang w:val="fi-FI" w:eastAsia="fi-FI"/>
              </w:rPr>
            </w:pPr>
            <w:r w:rsidRPr="002E425E">
              <w:rPr>
                <w:lang w:val="en-US" w:eastAsia="fi-FI"/>
              </w:rPr>
              <w:t>0</w:t>
            </w:r>
          </w:p>
        </w:tc>
      </w:tr>
      <w:tr w:rsidR="002E425E" w:rsidRPr="002E425E" w14:paraId="0A06E6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BCFB13" w14:textId="77777777" w:rsidR="002E425E" w:rsidRPr="002E425E" w:rsidRDefault="002E425E" w:rsidP="003428D9">
            <w:pPr>
              <w:pStyle w:val="TAC"/>
              <w:rPr>
                <w:lang w:val="fi-FI" w:eastAsia="fi-FI"/>
              </w:rPr>
            </w:pPr>
            <w:r w:rsidRPr="002E425E">
              <w:rPr>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0CF8B94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E8CD8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21B418" w14:textId="77777777" w:rsidR="002E425E" w:rsidRPr="002E425E" w:rsidRDefault="002E425E" w:rsidP="003428D9">
            <w:pPr>
              <w:pStyle w:val="TAC"/>
              <w:rPr>
                <w:lang w:val="fi-FI" w:eastAsia="fi-FI"/>
              </w:rPr>
            </w:pPr>
            <w:r w:rsidRPr="002E425E">
              <w:rPr>
                <w:lang w:val="en-US" w:eastAsia="fi-FI"/>
              </w:rPr>
              <w:t>0</w:t>
            </w:r>
          </w:p>
        </w:tc>
      </w:tr>
      <w:tr w:rsidR="002E425E" w:rsidRPr="002E425E" w14:paraId="2E2252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D1C18F" w14:textId="77777777" w:rsidR="002E425E" w:rsidRPr="002E425E" w:rsidRDefault="002E425E" w:rsidP="003428D9">
            <w:pPr>
              <w:pStyle w:val="TAC"/>
              <w:rPr>
                <w:lang w:val="fi-FI" w:eastAsia="fi-FI"/>
              </w:rPr>
            </w:pPr>
            <w:r w:rsidRPr="002E425E">
              <w:rPr>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1AFB586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7C2065"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FF39184" w14:textId="77777777" w:rsidR="002E425E" w:rsidRPr="002E425E" w:rsidRDefault="002E425E" w:rsidP="003428D9">
            <w:pPr>
              <w:pStyle w:val="TAC"/>
              <w:rPr>
                <w:lang w:val="fi-FI" w:eastAsia="fi-FI"/>
              </w:rPr>
            </w:pPr>
            <w:r w:rsidRPr="002E425E">
              <w:rPr>
                <w:lang w:val="en-US" w:eastAsia="fi-FI"/>
              </w:rPr>
              <w:t>0</w:t>
            </w:r>
          </w:p>
        </w:tc>
      </w:tr>
      <w:tr w:rsidR="002E425E" w:rsidRPr="002E425E" w14:paraId="3DCFE4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B40DBA" w14:textId="77777777" w:rsidR="002E425E" w:rsidRPr="002E425E" w:rsidRDefault="002E425E" w:rsidP="003428D9">
            <w:pPr>
              <w:pStyle w:val="TAC"/>
              <w:rPr>
                <w:lang w:val="sv-SE" w:eastAsia="fi-FI"/>
              </w:rPr>
            </w:pPr>
            <w:r w:rsidRPr="002E425E">
              <w:rPr>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177F7C74"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0D62691"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0292338A" w14:textId="77777777" w:rsidR="002E425E" w:rsidRPr="002E425E" w:rsidRDefault="002E425E" w:rsidP="003428D9">
            <w:pPr>
              <w:pStyle w:val="TAC"/>
              <w:rPr>
                <w:lang w:val="en-US" w:eastAsia="fi-FI"/>
              </w:rPr>
            </w:pPr>
            <w:r w:rsidRPr="002E425E">
              <w:rPr>
                <w:lang w:val="en-US" w:eastAsia="fi-FI"/>
              </w:rPr>
              <w:t>0</w:t>
            </w:r>
          </w:p>
        </w:tc>
      </w:tr>
      <w:tr w:rsidR="002E425E" w:rsidRPr="002E425E" w14:paraId="3B6F74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860112" w14:textId="77777777" w:rsidR="002E425E" w:rsidRPr="002E425E" w:rsidRDefault="002E425E" w:rsidP="003428D9">
            <w:pPr>
              <w:pStyle w:val="TAC"/>
              <w:rPr>
                <w:lang w:val="fi-FI" w:eastAsia="fi-FI"/>
              </w:rPr>
            </w:pPr>
            <w:r w:rsidRPr="002E425E">
              <w:rPr>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0EE3F00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97CD466"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4ED374E" w14:textId="77777777" w:rsidR="002E425E" w:rsidRPr="002E425E" w:rsidRDefault="002E425E" w:rsidP="003428D9">
            <w:pPr>
              <w:pStyle w:val="TAC"/>
              <w:rPr>
                <w:lang w:val="fi-FI" w:eastAsia="fi-FI"/>
              </w:rPr>
            </w:pPr>
            <w:r w:rsidRPr="002E425E">
              <w:rPr>
                <w:lang w:val="en-US" w:eastAsia="fi-FI"/>
              </w:rPr>
              <w:t>0</w:t>
            </w:r>
          </w:p>
        </w:tc>
      </w:tr>
      <w:tr w:rsidR="002E425E" w:rsidRPr="002E425E" w14:paraId="725506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D6BDBB" w14:textId="77777777" w:rsidR="002E425E" w:rsidRPr="002E425E" w:rsidRDefault="002E425E" w:rsidP="003428D9">
            <w:pPr>
              <w:pStyle w:val="TAC"/>
              <w:rPr>
                <w:lang w:val="fi-FI" w:eastAsia="fi-FI"/>
              </w:rPr>
            </w:pPr>
            <w:r w:rsidRPr="002E425E">
              <w:rPr>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7239827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4F7078"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99A5FAB" w14:textId="77777777" w:rsidR="002E425E" w:rsidRPr="002E425E" w:rsidRDefault="002E425E" w:rsidP="003428D9">
            <w:pPr>
              <w:pStyle w:val="TAC"/>
              <w:rPr>
                <w:lang w:val="fi-FI" w:eastAsia="fi-FI"/>
              </w:rPr>
            </w:pPr>
            <w:r w:rsidRPr="002E425E">
              <w:rPr>
                <w:lang w:val="en-US" w:eastAsia="fi-FI"/>
              </w:rPr>
              <w:t>0</w:t>
            </w:r>
          </w:p>
        </w:tc>
      </w:tr>
      <w:tr w:rsidR="002E425E" w:rsidRPr="002E425E" w14:paraId="5171427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DACB22" w14:textId="77777777" w:rsidR="002E425E" w:rsidRPr="002E425E" w:rsidRDefault="002E425E" w:rsidP="003428D9">
            <w:pPr>
              <w:pStyle w:val="TAC"/>
              <w:rPr>
                <w:lang w:val="fi-FI" w:eastAsia="fi-FI"/>
              </w:rPr>
            </w:pPr>
            <w:r w:rsidRPr="002E425E">
              <w:rPr>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5EAFA8A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3E5C538"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0CBB1CF" w14:textId="77777777" w:rsidR="002E425E" w:rsidRPr="002E425E" w:rsidRDefault="002E425E" w:rsidP="003428D9">
            <w:pPr>
              <w:pStyle w:val="TAC"/>
              <w:rPr>
                <w:lang w:val="fi-FI" w:eastAsia="fi-FI"/>
              </w:rPr>
            </w:pPr>
            <w:r w:rsidRPr="002E425E">
              <w:rPr>
                <w:lang w:val="en-US" w:eastAsia="fi-FI"/>
              </w:rPr>
              <w:t>0</w:t>
            </w:r>
          </w:p>
        </w:tc>
      </w:tr>
      <w:tr w:rsidR="002E425E" w:rsidRPr="002E425E" w14:paraId="76B02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10EC6CA" w14:textId="77777777" w:rsidR="002E425E" w:rsidRPr="002E425E" w:rsidRDefault="002E425E" w:rsidP="003428D9">
            <w:pPr>
              <w:pStyle w:val="TAC"/>
              <w:rPr>
                <w:lang w:val="sv-SE" w:eastAsia="fi-FI"/>
              </w:rPr>
            </w:pPr>
            <w:r w:rsidRPr="002E425E">
              <w:rPr>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2EECEFC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2B76834"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61258019" w14:textId="77777777" w:rsidR="002E425E" w:rsidRPr="002E425E" w:rsidRDefault="002E425E" w:rsidP="003428D9">
            <w:pPr>
              <w:pStyle w:val="TAC"/>
              <w:rPr>
                <w:lang w:val="en-US" w:eastAsia="fi-FI"/>
              </w:rPr>
            </w:pPr>
            <w:r w:rsidRPr="002E425E">
              <w:rPr>
                <w:lang w:val="en-US" w:eastAsia="fi-FI"/>
              </w:rPr>
              <w:t>0</w:t>
            </w:r>
          </w:p>
        </w:tc>
      </w:tr>
      <w:tr w:rsidR="002E425E" w:rsidRPr="002E425E" w14:paraId="3986CD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E1A777F" w14:textId="77777777" w:rsidR="002E425E" w:rsidRPr="002E425E" w:rsidRDefault="002E425E" w:rsidP="003428D9">
            <w:pPr>
              <w:pStyle w:val="TAC"/>
              <w:rPr>
                <w:lang w:val="sv-SE" w:eastAsia="fi-FI"/>
              </w:rPr>
            </w:pPr>
            <w:r w:rsidRPr="002E425E">
              <w:rPr>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38673ACC" w14:textId="77777777" w:rsidR="002E425E" w:rsidRPr="002E425E" w:rsidRDefault="002E425E" w:rsidP="003428D9">
            <w:pPr>
              <w:pStyle w:val="TAC"/>
              <w:rPr>
                <w:lang w:val="en-US" w:eastAsia="fi-FI"/>
              </w:rPr>
            </w:pPr>
          </w:p>
        </w:tc>
        <w:tc>
          <w:tcPr>
            <w:tcW w:w="2268" w:type="dxa"/>
            <w:tcBorders>
              <w:top w:val="nil"/>
              <w:left w:val="nil"/>
              <w:bottom w:val="single" w:sz="4" w:space="0" w:color="auto"/>
              <w:right w:val="single" w:sz="4" w:space="0" w:color="auto"/>
            </w:tcBorders>
            <w:shd w:val="clear" w:color="auto" w:fill="auto"/>
          </w:tcPr>
          <w:p w14:paraId="6B478105"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312D7FA6" w14:textId="77777777" w:rsidR="002E425E" w:rsidRPr="002E425E" w:rsidRDefault="002E425E" w:rsidP="003428D9">
            <w:pPr>
              <w:pStyle w:val="TAC"/>
              <w:rPr>
                <w:lang w:val="en-US" w:eastAsia="fi-FI"/>
              </w:rPr>
            </w:pPr>
            <w:r w:rsidRPr="002E425E">
              <w:rPr>
                <w:lang w:val="en-US" w:eastAsia="fi-FI"/>
              </w:rPr>
              <w:t>0</w:t>
            </w:r>
          </w:p>
        </w:tc>
      </w:tr>
      <w:tr w:rsidR="002E425E" w:rsidRPr="002E425E" w14:paraId="691474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7D4189" w14:textId="77777777" w:rsidR="002E425E" w:rsidRPr="002E425E" w:rsidRDefault="002E425E" w:rsidP="003428D9">
            <w:pPr>
              <w:pStyle w:val="TAC"/>
              <w:rPr>
                <w:lang w:val="fi-FI" w:eastAsia="fi-FI"/>
              </w:rPr>
            </w:pPr>
            <w:r w:rsidRPr="002E425E">
              <w:rPr>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7747CF1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8E10A5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C5662AE" w14:textId="77777777" w:rsidR="002E425E" w:rsidRPr="002E425E" w:rsidRDefault="002E425E" w:rsidP="003428D9">
            <w:pPr>
              <w:pStyle w:val="TAC"/>
              <w:rPr>
                <w:lang w:val="fi-FI" w:eastAsia="fi-FI"/>
              </w:rPr>
            </w:pPr>
            <w:r w:rsidRPr="002E425E">
              <w:rPr>
                <w:lang w:val="en-US" w:eastAsia="fi-FI"/>
              </w:rPr>
              <w:t>0</w:t>
            </w:r>
          </w:p>
        </w:tc>
      </w:tr>
      <w:tr w:rsidR="002E425E" w:rsidRPr="002E425E" w14:paraId="435068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B6901D" w14:textId="77777777" w:rsidR="002E425E" w:rsidRPr="002E425E" w:rsidRDefault="002E425E" w:rsidP="003428D9">
            <w:pPr>
              <w:pStyle w:val="TAC"/>
              <w:rPr>
                <w:lang w:val="fi-FI" w:eastAsia="fi-FI"/>
              </w:rPr>
            </w:pPr>
            <w:r w:rsidRPr="002E425E">
              <w:rPr>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06C388B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61C38F"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F97F2F5" w14:textId="77777777" w:rsidR="002E425E" w:rsidRPr="002E425E" w:rsidRDefault="002E425E" w:rsidP="003428D9">
            <w:pPr>
              <w:pStyle w:val="TAC"/>
              <w:rPr>
                <w:lang w:val="fi-FI" w:eastAsia="fi-FI"/>
              </w:rPr>
            </w:pPr>
            <w:r w:rsidRPr="002E425E">
              <w:rPr>
                <w:lang w:val="en-US" w:eastAsia="fi-FI"/>
              </w:rPr>
              <w:t>0</w:t>
            </w:r>
          </w:p>
        </w:tc>
      </w:tr>
      <w:tr w:rsidR="002E425E" w:rsidRPr="002E425E" w14:paraId="1D7F79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CDE16F" w14:textId="77777777" w:rsidR="002E425E" w:rsidRPr="002E425E" w:rsidRDefault="002E425E" w:rsidP="003428D9">
            <w:pPr>
              <w:pStyle w:val="TAC"/>
              <w:rPr>
                <w:lang w:val="fi-FI" w:eastAsia="fi-FI"/>
              </w:rPr>
            </w:pPr>
            <w:r w:rsidRPr="002E425E">
              <w:rPr>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B4E5EE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9C90D3"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396CC99E" w14:textId="77777777" w:rsidR="002E425E" w:rsidRPr="002E425E" w:rsidRDefault="002E425E" w:rsidP="003428D9">
            <w:pPr>
              <w:pStyle w:val="TAC"/>
              <w:rPr>
                <w:lang w:val="fi-FI" w:eastAsia="fi-FI"/>
              </w:rPr>
            </w:pPr>
            <w:r w:rsidRPr="002E425E">
              <w:rPr>
                <w:lang w:val="en-US" w:eastAsia="fi-FI"/>
              </w:rPr>
              <w:t>0</w:t>
            </w:r>
          </w:p>
        </w:tc>
      </w:tr>
      <w:tr w:rsidR="002E425E" w:rsidRPr="002E425E" w14:paraId="72063E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65322A" w14:textId="77777777" w:rsidR="002E425E" w:rsidRPr="002E425E" w:rsidRDefault="002E425E" w:rsidP="003428D9">
            <w:pPr>
              <w:pStyle w:val="TAC"/>
              <w:rPr>
                <w:lang w:val="fi-FI" w:eastAsia="fi-FI"/>
              </w:rPr>
            </w:pPr>
            <w:r w:rsidRPr="002E425E">
              <w:rPr>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4B42491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FB4E1A"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BF0053F" w14:textId="77777777" w:rsidR="002E425E" w:rsidRPr="002E425E" w:rsidRDefault="002E425E" w:rsidP="003428D9">
            <w:pPr>
              <w:pStyle w:val="TAC"/>
              <w:rPr>
                <w:lang w:val="fi-FI" w:eastAsia="fi-FI"/>
              </w:rPr>
            </w:pPr>
            <w:r w:rsidRPr="002E425E">
              <w:rPr>
                <w:lang w:val="en-US" w:eastAsia="fi-FI"/>
              </w:rPr>
              <w:t>0</w:t>
            </w:r>
          </w:p>
        </w:tc>
      </w:tr>
      <w:tr w:rsidR="002E425E" w:rsidRPr="002E425E" w14:paraId="10B7859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A6A396" w14:textId="77777777" w:rsidR="002E425E" w:rsidRPr="002E425E" w:rsidRDefault="002E425E" w:rsidP="003428D9">
            <w:pPr>
              <w:pStyle w:val="TAC"/>
              <w:rPr>
                <w:lang w:eastAsia="fi-FI"/>
              </w:rPr>
            </w:pPr>
            <w:r w:rsidRPr="002E425E">
              <w:rPr>
                <w:lang w:eastAsia="fi-FI"/>
              </w:rPr>
              <w:t>CA_n260(2A-3O-P)</w:t>
            </w:r>
          </w:p>
        </w:tc>
        <w:tc>
          <w:tcPr>
            <w:tcW w:w="1701" w:type="dxa"/>
            <w:tcBorders>
              <w:top w:val="nil"/>
              <w:left w:val="nil"/>
              <w:bottom w:val="single" w:sz="4" w:space="0" w:color="auto"/>
              <w:right w:val="single" w:sz="4" w:space="0" w:color="auto"/>
            </w:tcBorders>
            <w:shd w:val="clear" w:color="auto" w:fill="auto"/>
          </w:tcPr>
          <w:p w14:paraId="37DEA2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314E546" w14:textId="77777777" w:rsidR="002E425E" w:rsidRPr="002E425E" w:rsidRDefault="002E425E" w:rsidP="003428D9">
            <w:pPr>
              <w:pStyle w:val="TAC"/>
              <w:rPr>
                <w:lang w:val="en-US"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tcPr>
          <w:p w14:paraId="03ACA160" w14:textId="77777777" w:rsidR="002E425E" w:rsidRPr="002E425E" w:rsidRDefault="002E425E" w:rsidP="003428D9">
            <w:pPr>
              <w:pStyle w:val="TAC"/>
              <w:rPr>
                <w:lang w:val="en-US" w:eastAsia="fi-FI"/>
              </w:rPr>
            </w:pPr>
            <w:r w:rsidRPr="002E425E">
              <w:rPr>
                <w:lang w:val="en-US" w:eastAsia="fi-FI"/>
              </w:rPr>
              <w:t>0</w:t>
            </w:r>
          </w:p>
        </w:tc>
      </w:tr>
      <w:tr w:rsidR="002E425E" w:rsidRPr="002E425E" w14:paraId="0D7AAA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8BCD29" w14:textId="77777777" w:rsidR="002E425E" w:rsidRPr="002E425E" w:rsidRDefault="002E425E" w:rsidP="003428D9">
            <w:pPr>
              <w:pStyle w:val="TAC"/>
              <w:rPr>
                <w:lang w:eastAsia="fi-FI"/>
              </w:rPr>
            </w:pPr>
            <w:r w:rsidRPr="002E425E">
              <w:rPr>
                <w:lang w:eastAsia="fi-FI"/>
              </w:rPr>
              <w:t>CA_n260(2A-3O-Q)</w:t>
            </w:r>
          </w:p>
        </w:tc>
        <w:tc>
          <w:tcPr>
            <w:tcW w:w="1701" w:type="dxa"/>
            <w:tcBorders>
              <w:top w:val="nil"/>
              <w:left w:val="nil"/>
              <w:bottom w:val="single" w:sz="4" w:space="0" w:color="auto"/>
              <w:right w:val="single" w:sz="4" w:space="0" w:color="auto"/>
            </w:tcBorders>
            <w:shd w:val="clear" w:color="auto" w:fill="auto"/>
          </w:tcPr>
          <w:p w14:paraId="6D4A94A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135C71F"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6724E539" w14:textId="77777777" w:rsidR="002E425E" w:rsidRPr="002E425E" w:rsidRDefault="002E425E" w:rsidP="003428D9">
            <w:pPr>
              <w:pStyle w:val="TAC"/>
              <w:rPr>
                <w:lang w:val="en-US" w:eastAsia="fi-FI"/>
              </w:rPr>
            </w:pPr>
            <w:r w:rsidRPr="002E425E">
              <w:rPr>
                <w:lang w:val="en-US" w:eastAsia="fi-FI"/>
              </w:rPr>
              <w:t>0</w:t>
            </w:r>
          </w:p>
        </w:tc>
      </w:tr>
      <w:tr w:rsidR="002E425E" w:rsidRPr="002E425E" w14:paraId="65799CB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E429B5" w14:textId="77777777" w:rsidR="002E425E" w:rsidRPr="002E425E" w:rsidRDefault="002E425E" w:rsidP="003428D9">
            <w:pPr>
              <w:pStyle w:val="TAC"/>
              <w:rPr>
                <w:lang w:val="fi-FI" w:eastAsia="fi-FI"/>
              </w:rPr>
            </w:pPr>
            <w:r w:rsidRPr="002E425E">
              <w:rPr>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0D20E783"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25E4F80"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71CC335" w14:textId="77777777" w:rsidR="002E425E" w:rsidRPr="002E425E" w:rsidRDefault="002E425E" w:rsidP="003428D9">
            <w:pPr>
              <w:pStyle w:val="TAC"/>
              <w:rPr>
                <w:lang w:val="fi-FI" w:eastAsia="fi-FI"/>
              </w:rPr>
            </w:pPr>
            <w:r w:rsidRPr="002E425E">
              <w:rPr>
                <w:lang w:val="en-US" w:eastAsia="fi-FI"/>
              </w:rPr>
              <w:t>0</w:t>
            </w:r>
          </w:p>
        </w:tc>
      </w:tr>
      <w:tr w:rsidR="002E425E" w:rsidRPr="002E425E" w14:paraId="098DD3F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57D4DB5" w14:textId="77777777" w:rsidR="002E425E" w:rsidRPr="002E425E" w:rsidRDefault="002E425E" w:rsidP="003428D9">
            <w:pPr>
              <w:pStyle w:val="TAC"/>
              <w:rPr>
                <w:lang w:eastAsia="fi-FI"/>
              </w:rPr>
            </w:pPr>
            <w:r w:rsidRPr="002E425E">
              <w:rPr>
                <w:lang w:eastAsia="fi-FI"/>
              </w:rPr>
              <w:t>CA_n260(3A-2O-P)</w:t>
            </w:r>
          </w:p>
        </w:tc>
        <w:tc>
          <w:tcPr>
            <w:tcW w:w="1701" w:type="dxa"/>
            <w:tcBorders>
              <w:top w:val="nil"/>
              <w:left w:val="nil"/>
              <w:bottom w:val="single" w:sz="4" w:space="0" w:color="auto"/>
              <w:right w:val="single" w:sz="4" w:space="0" w:color="auto"/>
            </w:tcBorders>
            <w:shd w:val="clear" w:color="auto" w:fill="auto"/>
          </w:tcPr>
          <w:p w14:paraId="331AC19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4819779"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1A9CB9BA" w14:textId="77777777" w:rsidR="002E425E" w:rsidRPr="002E425E" w:rsidRDefault="002E425E" w:rsidP="003428D9">
            <w:pPr>
              <w:pStyle w:val="TAC"/>
              <w:rPr>
                <w:lang w:val="en-US" w:eastAsia="fi-FI"/>
              </w:rPr>
            </w:pPr>
            <w:r w:rsidRPr="002E425E">
              <w:rPr>
                <w:lang w:val="en-US" w:eastAsia="fi-FI"/>
              </w:rPr>
              <w:t>0</w:t>
            </w:r>
          </w:p>
        </w:tc>
      </w:tr>
      <w:tr w:rsidR="002E425E" w:rsidRPr="002E425E" w14:paraId="5035661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095178" w14:textId="77777777" w:rsidR="002E425E" w:rsidRPr="002E425E" w:rsidRDefault="002E425E" w:rsidP="003428D9">
            <w:pPr>
              <w:pStyle w:val="TAC"/>
              <w:rPr>
                <w:lang w:eastAsia="fi-FI"/>
              </w:rPr>
            </w:pPr>
            <w:r w:rsidRPr="002E425E">
              <w:rPr>
                <w:lang w:eastAsia="fi-FI"/>
              </w:rPr>
              <w:t>CA_n260(3A-2O-Q)</w:t>
            </w:r>
          </w:p>
        </w:tc>
        <w:tc>
          <w:tcPr>
            <w:tcW w:w="1701" w:type="dxa"/>
            <w:tcBorders>
              <w:top w:val="nil"/>
              <w:left w:val="nil"/>
              <w:bottom w:val="single" w:sz="4" w:space="0" w:color="auto"/>
              <w:right w:val="single" w:sz="4" w:space="0" w:color="auto"/>
            </w:tcBorders>
            <w:shd w:val="clear" w:color="auto" w:fill="auto"/>
          </w:tcPr>
          <w:p w14:paraId="7D873EE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8855413"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3DF7383E" w14:textId="77777777" w:rsidR="002E425E" w:rsidRPr="002E425E" w:rsidRDefault="002E425E" w:rsidP="003428D9">
            <w:pPr>
              <w:pStyle w:val="TAC"/>
              <w:rPr>
                <w:lang w:val="en-US" w:eastAsia="fi-FI"/>
              </w:rPr>
            </w:pPr>
            <w:r w:rsidRPr="002E425E">
              <w:rPr>
                <w:lang w:val="en-US" w:eastAsia="fi-FI"/>
              </w:rPr>
              <w:t>0</w:t>
            </w:r>
          </w:p>
        </w:tc>
      </w:tr>
      <w:tr w:rsidR="002E425E" w:rsidRPr="002E425E" w14:paraId="0BC9A3C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9B13DE" w14:textId="77777777" w:rsidR="002E425E" w:rsidRPr="002E425E" w:rsidRDefault="002E425E" w:rsidP="003428D9">
            <w:pPr>
              <w:pStyle w:val="TAC"/>
              <w:rPr>
                <w:lang w:val="fi-FI" w:eastAsia="fi-FI"/>
              </w:rPr>
            </w:pPr>
            <w:r w:rsidRPr="002E425E">
              <w:rPr>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7756015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7F4532"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28E651B" w14:textId="77777777" w:rsidR="002E425E" w:rsidRPr="002E425E" w:rsidRDefault="002E425E" w:rsidP="003428D9">
            <w:pPr>
              <w:pStyle w:val="TAC"/>
              <w:rPr>
                <w:lang w:val="fi-FI" w:eastAsia="fi-FI"/>
              </w:rPr>
            </w:pPr>
            <w:r w:rsidRPr="002E425E">
              <w:rPr>
                <w:lang w:val="en-US" w:eastAsia="fi-FI"/>
              </w:rPr>
              <w:t>0</w:t>
            </w:r>
          </w:p>
        </w:tc>
      </w:tr>
      <w:tr w:rsidR="002E425E" w:rsidRPr="002E425E" w14:paraId="5A5CF12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19C3958" w14:textId="77777777" w:rsidR="002E425E" w:rsidRPr="002E425E" w:rsidRDefault="002E425E" w:rsidP="003428D9">
            <w:pPr>
              <w:pStyle w:val="TAC"/>
              <w:rPr>
                <w:lang w:eastAsia="fi-FI"/>
              </w:rPr>
            </w:pPr>
            <w:r w:rsidRPr="002E425E">
              <w:rPr>
                <w:lang w:eastAsia="fi-FI"/>
              </w:rPr>
              <w:t>CA_n260(4A-O-P)</w:t>
            </w:r>
          </w:p>
        </w:tc>
        <w:tc>
          <w:tcPr>
            <w:tcW w:w="1701" w:type="dxa"/>
            <w:tcBorders>
              <w:top w:val="nil"/>
              <w:left w:val="nil"/>
              <w:bottom w:val="single" w:sz="4" w:space="0" w:color="auto"/>
              <w:right w:val="single" w:sz="4" w:space="0" w:color="auto"/>
            </w:tcBorders>
            <w:shd w:val="clear" w:color="auto" w:fill="auto"/>
          </w:tcPr>
          <w:p w14:paraId="7150C613"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2CBB054"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1B384FDF" w14:textId="77777777" w:rsidR="002E425E" w:rsidRPr="002E425E" w:rsidRDefault="002E425E" w:rsidP="003428D9">
            <w:pPr>
              <w:pStyle w:val="TAC"/>
              <w:rPr>
                <w:lang w:val="en-US" w:eastAsia="fi-FI"/>
              </w:rPr>
            </w:pPr>
            <w:r w:rsidRPr="002E425E">
              <w:rPr>
                <w:lang w:val="en-US" w:eastAsia="fi-FI"/>
              </w:rPr>
              <w:t>0</w:t>
            </w:r>
          </w:p>
        </w:tc>
      </w:tr>
      <w:tr w:rsidR="002E425E" w:rsidRPr="002E425E" w14:paraId="70103F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9D6361" w14:textId="77777777" w:rsidR="002E425E" w:rsidRPr="002E425E" w:rsidRDefault="002E425E" w:rsidP="003428D9">
            <w:pPr>
              <w:pStyle w:val="TAC"/>
              <w:rPr>
                <w:lang w:eastAsia="fi-FI"/>
              </w:rPr>
            </w:pPr>
            <w:r w:rsidRPr="002E425E">
              <w:rPr>
                <w:lang w:eastAsia="fi-FI"/>
              </w:rPr>
              <w:t>CA_n260(4A-O-Q)</w:t>
            </w:r>
          </w:p>
        </w:tc>
        <w:tc>
          <w:tcPr>
            <w:tcW w:w="1701" w:type="dxa"/>
            <w:tcBorders>
              <w:top w:val="nil"/>
              <w:left w:val="nil"/>
              <w:bottom w:val="single" w:sz="4" w:space="0" w:color="auto"/>
              <w:right w:val="single" w:sz="4" w:space="0" w:color="auto"/>
            </w:tcBorders>
            <w:shd w:val="clear" w:color="auto" w:fill="auto"/>
          </w:tcPr>
          <w:p w14:paraId="42FA48C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6C680D1"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58487DD5" w14:textId="77777777" w:rsidR="002E425E" w:rsidRPr="002E425E" w:rsidRDefault="002E425E" w:rsidP="003428D9">
            <w:pPr>
              <w:pStyle w:val="TAC"/>
              <w:rPr>
                <w:lang w:val="en-US" w:eastAsia="fi-FI"/>
              </w:rPr>
            </w:pPr>
            <w:r w:rsidRPr="002E425E">
              <w:rPr>
                <w:lang w:val="en-US" w:eastAsia="fi-FI"/>
              </w:rPr>
              <w:t>0</w:t>
            </w:r>
          </w:p>
        </w:tc>
      </w:tr>
      <w:tr w:rsidR="002E425E" w:rsidRPr="002E425E" w14:paraId="0A9EEF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538ECA" w14:textId="77777777" w:rsidR="002E425E" w:rsidRPr="002E425E" w:rsidRDefault="002E425E" w:rsidP="003428D9">
            <w:pPr>
              <w:pStyle w:val="TAC"/>
              <w:rPr>
                <w:lang w:eastAsia="fi-FI"/>
              </w:rPr>
            </w:pPr>
            <w:r w:rsidRPr="002E425E">
              <w:rPr>
                <w:lang w:eastAsia="fi-FI"/>
              </w:rPr>
              <w:t>CA_n260(5A-O-P)</w:t>
            </w:r>
          </w:p>
        </w:tc>
        <w:tc>
          <w:tcPr>
            <w:tcW w:w="1701" w:type="dxa"/>
            <w:tcBorders>
              <w:top w:val="nil"/>
              <w:left w:val="nil"/>
              <w:bottom w:val="single" w:sz="4" w:space="0" w:color="auto"/>
              <w:right w:val="single" w:sz="4" w:space="0" w:color="auto"/>
            </w:tcBorders>
            <w:shd w:val="clear" w:color="auto" w:fill="auto"/>
          </w:tcPr>
          <w:p w14:paraId="3299AA22"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C20B085" w14:textId="77777777" w:rsidR="002E425E" w:rsidRPr="002E425E" w:rsidRDefault="002E425E" w:rsidP="003428D9">
            <w:pPr>
              <w:pStyle w:val="TAC"/>
              <w:rPr>
                <w:lang w:val="en-US" w:eastAsia="fi-FI"/>
              </w:rPr>
            </w:pPr>
            <w:r w:rsidRPr="002E425E">
              <w:rPr>
                <w:lang w:val="en-US" w:eastAsia="fi-FI"/>
              </w:rPr>
              <w:t>2500</w:t>
            </w:r>
          </w:p>
        </w:tc>
        <w:tc>
          <w:tcPr>
            <w:tcW w:w="2335" w:type="dxa"/>
            <w:tcBorders>
              <w:top w:val="nil"/>
              <w:left w:val="nil"/>
              <w:bottom w:val="single" w:sz="4" w:space="0" w:color="auto"/>
              <w:right w:val="single" w:sz="4" w:space="0" w:color="auto"/>
            </w:tcBorders>
            <w:shd w:val="clear" w:color="auto" w:fill="auto"/>
          </w:tcPr>
          <w:p w14:paraId="1D20B3D0" w14:textId="77777777" w:rsidR="002E425E" w:rsidRPr="002E425E" w:rsidRDefault="002E425E" w:rsidP="003428D9">
            <w:pPr>
              <w:pStyle w:val="TAC"/>
              <w:rPr>
                <w:lang w:val="en-US" w:eastAsia="fi-FI"/>
              </w:rPr>
            </w:pPr>
            <w:r w:rsidRPr="002E425E">
              <w:rPr>
                <w:lang w:val="en-US" w:eastAsia="fi-FI"/>
              </w:rPr>
              <w:t>0</w:t>
            </w:r>
          </w:p>
        </w:tc>
      </w:tr>
      <w:tr w:rsidR="002E425E" w:rsidRPr="002E425E" w14:paraId="43B9FB3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EAEA0" w14:textId="77777777" w:rsidR="002E425E" w:rsidRPr="002E425E" w:rsidRDefault="002E425E" w:rsidP="003428D9">
            <w:pPr>
              <w:pStyle w:val="TAC"/>
              <w:rPr>
                <w:lang w:eastAsia="fi-FI"/>
              </w:rPr>
            </w:pPr>
            <w:r w:rsidRPr="002E425E">
              <w:rPr>
                <w:lang w:eastAsia="fi-FI"/>
              </w:rPr>
              <w:t>CA_n260(6A-O-P)</w:t>
            </w:r>
          </w:p>
        </w:tc>
        <w:tc>
          <w:tcPr>
            <w:tcW w:w="1701" w:type="dxa"/>
            <w:tcBorders>
              <w:top w:val="nil"/>
              <w:left w:val="nil"/>
              <w:bottom w:val="single" w:sz="4" w:space="0" w:color="auto"/>
              <w:right w:val="single" w:sz="4" w:space="0" w:color="auto"/>
            </w:tcBorders>
            <w:shd w:val="clear" w:color="auto" w:fill="auto"/>
          </w:tcPr>
          <w:p w14:paraId="615DE89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AB1F3F3" w14:textId="77777777" w:rsidR="002E425E" w:rsidRPr="002E425E" w:rsidRDefault="002E425E" w:rsidP="003428D9">
            <w:pPr>
              <w:pStyle w:val="TAC"/>
              <w:rPr>
                <w:lang w:val="en-US" w:eastAsia="fi-FI"/>
              </w:rPr>
            </w:pPr>
            <w:r w:rsidRPr="002E425E">
              <w:rPr>
                <w:lang w:val="en-US" w:eastAsia="fi-FI"/>
              </w:rPr>
              <w:t>2900</w:t>
            </w:r>
          </w:p>
        </w:tc>
        <w:tc>
          <w:tcPr>
            <w:tcW w:w="2335" w:type="dxa"/>
            <w:tcBorders>
              <w:top w:val="nil"/>
              <w:left w:val="nil"/>
              <w:bottom w:val="single" w:sz="4" w:space="0" w:color="auto"/>
              <w:right w:val="single" w:sz="4" w:space="0" w:color="auto"/>
            </w:tcBorders>
            <w:shd w:val="clear" w:color="auto" w:fill="auto"/>
          </w:tcPr>
          <w:p w14:paraId="47E8A976" w14:textId="77777777" w:rsidR="002E425E" w:rsidRPr="002E425E" w:rsidRDefault="002E425E" w:rsidP="003428D9">
            <w:pPr>
              <w:pStyle w:val="TAC"/>
              <w:rPr>
                <w:lang w:val="en-US" w:eastAsia="fi-FI"/>
              </w:rPr>
            </w:pPr>
            <w:r w:rsidRPr="002E425E">
              <w:rPr>
                <w:lang w:val="en-US" w:eastAsia="fi-FI"/>
              </w:rPr>
              <w:t>0</w:t>
            </w:r>
          </w:p>
        </w:tc>
      </w:tr>
      <w:tr w:rsidR="002E425E" w:rsidRPr="002E425E" w14:paraId="08FAFCB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E67325" w14:textId="77777777" w:rsidR="002E425E" w:rsidRPr="002E425E" w:rsidRDefault="002E425E" w:rsidP="003428D9">
            <w:pPr>
              <w:pStyle w:val="TAC"/>
              <w:rPr>
                <w:lang w:val="fi-FI" w:eastAsia="fi-FI"/>
              </w:rPr>
            </w:pPr>
            <w:r w:rsidRPr="002E425E">
              <w:rPr>
                <w:lang w:val="sv-SE" w:eastAsia="fi-FI"/>
              </w:rPr>
              <w:t>CA_n260(4A-3O)</w:t>
            </w:r>
          </w:p>
        </w:tc>
        <w:tc>
          <w:tcPr>
            <w:tcW w:w="1701" w:type="dxa"/>
            <w:tcBorders>
              <w:top w:val="nil"/>
              <w:left w:val="nil"/>
              <w:bottom w:val="single" w:sz="4" w:space="0" w:color="auto"/>
              <w:right w:val="single" w:sz="4" w:space="0" w:color="auto"/>
            </w:tcBorders>
            <w:hideMark/>
          </w:tcPr>
          <w:p w14:paraId="33DC454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hideMark/>
          </w:tcPr>
          <w:p w14:paraId="245BACA3"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single" w:sz="4" w:space="0" w:color="auto"/>
              <w:left w:val="nil"/>
              <w:bottom w:val="single" w:sz="4" w:space="0" w:color="auto"/>
              <w:right w:val="single" w:sz="4" w:space="0" w:color="auto"/>
            </w:tcBorders>
            <w:hideMark/>
          </w:tcPr>
          <w:p w14:paraId="6BFAA0E2" w14:textId="77777777" w:rsidR="002E425E" w:rsidRPr="002E425E" w:rsidRDefault="002E425E" w:rsidP="003428D9">
            <w:pPr>
              <w:pStyle w:val="TAC"/>
              <w:rPr>
                <w:lang w:val="fi-FI" w:eastAsia="fi-FI"/>
              </w:rPr>
            </w:pPr>
            <w:r w:rsidRPr="002E425E">
              <w:rPr>
                <w:lang w:eastAsia="fi-FI"/>
              </w:rPr>
              <w:t>0</w:t>
            </w:r>
          </w:p>
        </w:tc>
      </w:tr>
      <w:tr w:rsidR="002E425E" w:rsidRPr="002E425E" w14:paraId="445CDC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FBE6AE0" w14:textId="77777777" w:rsidR="002E425E" w:rsidRPr="002E425E" w:rsidRDefault="002E425E" w:rsidP="003428D9">
            <w:pPr>
              <w:pStyle w:val="TAC"/>
              <w:rPr>
                <w:lang w:val="fi-FI" w:eastAsia="fi-FI"/>
              </w:rPr>
            </w:pPr>
            <w:r w:rsidRPr="002E425E">
              <w:rPr>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6716DE2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562A5"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2DB64409" w14:textId="77777777" w:rsidR="002E425E" w:rsidRPr="002E425E" w:rsidRDefault="002E425E" w:rsidP="003428D9">
            <w:pPr>
              <w:pStyle w:val="TAC"/>
              <w:rPr>
                <w:lang w:val="fi-FI" w:eastAsia="fi-FI"/>
              </w:rPr>
            </w:pPr>
            <w:r w:rsidRPr="002E425E">
              <w:rPr>
                <w:lang w:val="en-US" w:eastAsia="fi-FI"/>
              </w:rPr>
              <w:t>0</w:t>
            </w:r>
          </w:p>
        </w:tc>
      </w:tr>
      <w:tr w:rsidR="002E425E" w:rsidRPr="002E425E" w14:paraId="1BCAEE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94006F" w14:textId="77777777" w:rsidR="002E425E" w:rsidRPr="002E425E" w:rsidRDefault="002E425E" w:rsidP="003428D9">
            <w:pPr>
              <w:pStyle w:val="TAC"/>
              <w:rPr>
                <w:lang w:val="fi-FI" w:eastAsia="fi-FI"/>
              </w:rPr>
            </w:pPr>
            <w:r w:rsidRPr="002E425E">
              <w:rPr>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7DE16CB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150392"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5D36D65F" w14:textId="77777777" w:rsidR="002E425E" w:rsidRPr="002E425E" w:rsidRDefault="002E425E" w:rsidP="003428D9">
            <w:pPr>
              <w:pStyle w:val="TAC"/>
              <w:rPr>
                <w:lang w:val="fi-FI" w:eastAsia="fi-FI"/>
              </w:rPr>
            </w:pPr>
            <w:r w:rsidRPr="002E425E">
              <w:rPr>
                <w:lang w:val="en-US" w:eastAsia="fi-FI"/>
              </w:rPr>
              <w:t>0</w:t>
            </w:r>
          </w:p>
        </w:tc>
      </w:tr>
      <w:tr w:rsidR="002E425E" w:rsidRPr="002E425E" w14:paraId="7F7660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3244F9" w14:textId="77777777" w:rsidR="002E425E" w:rsidRPr="002E425E" w:rsidRDefault="002E425E" w:rsidP="003428D9">
            <w:pPr>
              <w:pStyle w:val="TAC"/>
              <w:rPr>
                <w:lang w:val="fi-FI" w:eastAsia="fi-FI"/>
              </w:rPr>
            </w:pPr>
            <w:r w:rsidRPr="002E425E">
              <w:rPr>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4A8CE92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D9A888" w14:textId="77777777" w:rsidR="002E425E" w:rsidRPr="002E425E" w:rsidRDefault="002E425E" w:rsidP="003428D9">
            <w:pPr>
              <w:pStyle w:val="TAC"/>
              <w:rPr>
                <w:lang w:val="fi-FI" w:eastAsia="fi-FI"/>
              </w:rPr>
            </w:pPr>
            <w:r w:rsidRPr="002E425E">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B232CB2" w14:textId="77777777" w:rsidR="002E425E" w:rsidRPr="002E425E" w:rsidRDefault="002E425E" w:rsidP="003428D9">
            <w:pPr>
              <w:pStyle w:val="TAC"/>
              <w:rPr>
                <w:lang w:val="fi-FI" w:eastAsia="fi-FI"/>
              </w:rPr>
            </w:pPr>
            <w:r w:rsidRPr="002E425E">
              <w:rPr>
                <w:lang w:val="en-US" w:eastAsia="fi-FI"/>
              </w:rPr>
              <w:t>0</w:t>
            </w:r>
          </w:p>
        </w:tc>
      </w:tr>
      <w:tr w:rsidR="002E425E" w:rsidRPr="002E425E" w14:paraId="638344C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605B3F" w14:textId="77777777" w:rsidR="002E425E" w:rsidRPr="002E425E" w:rsidRDefault="002E425E" w:rsidP="003428D9">
            <w:pPr>
              <w:pStyle w:val="TAC"/>
              <w:rPr>
                <w:lang w:val="fi-FI" w:eastAsia="fi-FI"/>
              </w:rPr>
            </w:pPr>
            <w:r w:rsidRPr="002E425E">
              <w:rPr>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3A9976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6F5424" w14:textId="77777777" w:rsidR="002E425E" w:rsidRPr="002E425E" w:rsidRDefault="002E425E" w:rsidP="003428D9">
            <w:pPr>
              <w:pStyle w:val="TAC"/>
              <w:rPr>
                <w:lang w:val="fi-FI" w:eastAsia="fi-FI"/>
              </w:rPr>
            </w:pPr>
            <w:r w:rsidRPr="002E425E">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45FBAF5C" w14:textId="77777777" w:rsidR="002E425E" w:rsidRPr="002E425E" w:rsidRDefault="002E425E" w:rsidP="003428D9">
            <w:pPr>
              <w:pStyle w:val="TAC"/>
              <w:rPr>
                <w:lang w:val="fi-FI" w:eastAsia="fi-FI"/>
              </w:rPr>
            </w:pPr>
            <w:r w:rsidRPr="002E425E">
              <w:rPr>
                <w:lang w:val="en-US" w:eastAsia="fi-FI"/>
              </w:rPr>
              <w:t>0</w:t>
            </w:r>
          </w:p>
        </w:tc>
      </w:tr>
      <w:tr w:rsidR="002E425E" w:rsidRPr="002E425E" w14:paraId="1BB718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F320EC" w14:textId="77777777" w:rsidR="002E425E" w:rsidRPr="002E425E" w:rsidRDefault="002E425E" w:rsidP="003428D9">
            <w:pPr>
              <w:pStyle w:val="TAC"/>
              <w:rPr>
                <w:lang w:val="fi-FI" w:eastAsia="fi-FI"/>
              </w:rPr>
            </w:pPr>
            <w:r w:rsidRPr="002E425E">
              <w:rPr>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3342DD4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2F6A3F"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10BC5FB" w14:textId="77777777" w:rsidR="002E425E" w:rsidRPr="002E425E" w:rsidRDefault="002E425E" w:rsidP="003428D9">
            <w:pPr>
              <w:pStyle w:val="TAC"/>
              <w:rPr>
                <w:lang w:val="fi-FI" w:eastAsia="fi-FI"/>
              </w:rPr>
            </w:pPr>
            <w:r w:rsidRPr="002E425E">
              <w:rPr>
                <w:lang w:val="en-US" w:eastAsia="fi-FI"/>
              </w:rPr>
              <w:t>0</w:t>
            </w:r>
          </w:p>
        </w:tc>
      </w:tr>
      <w:tr w:rsidR="002E425E" w:rsidRPr="002E425E" w14:paraId="0BA798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262C0" w14:textId="77777777" w:rsidR="002E425E" w:rsidRPr="002E425E" w:rsidRDefault="002E425E" w:rsidP="003428D9">
            <w:pPr>
              <w:pStyle w:val="TAC"/>
              <w:rPr>
                <w:lang w:val="fi-FI" w:eastAsia="fi-FI"/>
              </w:rPr>
            </w:pPr>
            <w:r w:rsidRPr="002E425E">
              <w:rPr>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3FD358F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099157"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C198F9F" w14:textId="77777777" w:rsidR="002E425E" w:rsidRPr="002E425E" w:rsidRDefault="002E425E" w:rsidP="003428D9">
            <w:pPr>
              <w:pStyle w:val="TAC"/>
              <w:rPr>
                <w:lang w:val="fi-FI" w:eastAsia="fi-FI"/>
              </w:rPr>
            </w:pPr>
            <w:r w:rsidRPr="002E425E">
              <w:rPr>
                <w:lang w:val="en-US" w:eastAsia="fi-FI"/>
              </w:rPr>
              <w:t>0</w:t>
            </w:r>
          </w:p>
        </w:tc>
      </w:tr>
      <w:tr w:rsidR="002E425E" w:rsidRPr="002E425E" w14:paraId="790481A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929396" w14:textId="77777777" w:rsidR="002E425E" w:rsidRPr="002E425E" w:rsidRDefault="002E425E" w:rsidP="003428D9">
            <w:pPr>
              <w:pStyle w:val="TAC"/>
              <w:rPr>
                <w:lang w:val="fi-FI" w:eastAsia="fi-FI"/>
              </w:rPr>
            </w:pPr>
            <w:r w:rsidRPr="002E425E">
              <w:rPr>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0D34AB9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A7D8B6"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A318693" w14:textId="77777777" w:rsidR="002E425E" w:rsidRPr="002E425E" w:rsidRDefault="002E425E" w:rsidP="003428D9">
            <w:pPr>
              <w:pStyle w:val="TAC"/>
              <w:rPr>
                <w:lang w:val="fi-FI" w:eastAsia="fi-FI"/>
              </w:rPr>
            </w:pPr>
            <w:r w:rsidRPr="002E425E">
              <w:rPr>
                <w:lang w:val="en-US" w:eastAsia="fi-FI"/>
              </w:rPr>
              <w:t>0</w:t>
            </w:r>
          </w:p>
        </w:tc>
      </w:tr>
      <w:tr w:rsidR="002E425E" w:rsidRPr="002E425E" w14:paraId="2CE91B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EFC69B" w14:textId="77777777" w:rsidR="002E425E" w:rsidRPr="002E425E" w:rsidRDefault="002E425E" w:rsidP="003428D9">
            <w:pPr>
              <w:pStyle w:val="TAC"/>
              <w:rPr>
                <w:lang w:val="fi-FI" w:eastAsia="fi-FI"/>
              </w:rPr>
            </w:pPr>
            <w:r w:rsidRPr="002E425E">
              <w:rPr>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55A2EC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54A2FB"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7FD566B" w14:textId="77777777" w:rsidR="002E425E" w:rsidRPr="002E425E" w:rsidRDefault="002E425E" w:rsidP="003428D9">
            <w:pPr>
              <w:pStyle w:val="TAC"/>
              <w:rPr>
                <w:lang w:val="fi-FI" w:eastAsia="fi-FI"/>
              </w:rPr>
            </w:pPr>
            <w:r w:rsidRPr="002E425E">
              <w:rPr>
                <w:lang w:val="en-US" w:eastAsia="fi-FI"/>
              </w:rPr>
              <w:t>0</w:t>
            </w:r>
          </w:p>
        </w:tc>
      </w:tr>
      <w:tr w:rsidR="002E425E" w:rsidRPr="002E425E" w14:paraId="135BBC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D260B7" w14:textId="77777777" w:rsidR="002E425E" w:rsidRPr="002E425E" w:rsidRDefault="002E425E" w:rsidP="003428D9">
            <w:pPr>
              <w:pStyle w:val="TAC"/>
              <w:rPr>
                <w:lang w:val="fi-FI" w:eastAsia="fi-FI"/>
              </w:rPr>
            </w:pPr>
            <w:r w:rsidRPr="002E425E">
              <w:rPr>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50F5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B97129"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F3730E6" w14:textId="77777777" w:rsidR="002E425E" w:rsidRPr="002E425E" w:rsidRDefault="002E425E" w:rsidP="003428D9">
            <w:pPr>
              <w:pStyle w:val="TAC"/>
              <w:rPr>
                <w:lang w:val="fi-FI" w:eastAsia="fi-FI"/>
              </w:rPr>
            </w:pPr>
            <w:r w:rsidRPr="002E425E">
              <w:rPr>
                <w:lang w:val="en-US" w:eastAsia="fi-FI"/>
              </w:rPr>
              <w:t>0</w:t>
            </w:r>
          </w:p>
        </w:tc>
      </w:tr>
      <w:tr w:rsidR="002E425E" w:rsidRPr="002E425E" w14:paraId="4B027D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16A991F" w14:textId="77777777" w:rsidR="002E425E" w:rsidRPr="002E425E" w:rsidRDefault="002E425E" w:rsidP="003428D9">
            <w:pPr>
              <w:pStyle w:val="TAC"/>
              <w:rPr>
                <w:lang w:val="sv-SE" w:eastAsia="fi-FI"/>
              </w:rPr>
            </w:pPr>
            <w:r w:rsidRPr="002E425E">
              <w:rPr>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318124B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26B1E68"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227A5B04" w14:textId="77777777" w:rsidR="002E425E" w:rsidRPr="002E425E" w:rsidRDefault="002E425E" w:rsidP="003428D9">
            <w:pPr>
              <w:pStyle w:val="TAC"/>
              <w:rPr>
                <w:lang w:val="en-US" w:eastAsia="fi-FI"/>
              </w:rPr>
            </w:pPr>
            <w:r w:rsidRPr="002E425E">
              <w:rPr>
                <w:lang w:val="en-US" w:eastAsia="fi-FI"/>
              </w:rPr>
              <w:t>0</w:t>
            </w:r>
          </w:p>
        </w:tc>
      </w:tr>
      <w:tr w:rsidR="002E425E" w:rsidRPr="002E425E" w14:paraId="3CC79F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86F1D8" w14:textId="77777777" w:rsidR="002E425E" w:rsidRPr="002E425E" w:rsidRDefault="002E425E" w:rsidP="003428D9">
            <w:pPr>
              <w:pStyle w:val="TAC"/>
              <w:rPr>
                <w:lang w:val="sv-SE" w:eastAsia="fi-FI"/>
              </w:rPr>
            </w:pPr>
            <w:r w:rsidRPr="002E425E">
              <w:rPr>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8F8AE4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743C113"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0D52CE79" w14:textId="77777777" w:rsidR="002E425E" w:rsidRPr="002E425E" w:rsidRDefault="002E425E" w:rsidP="003428D9">
            <w:pPr>
              <w:pStyle w:val="TAC"/>
              <w:rPr>
                <w:lang w:val="en-US" w:eastAsia="fi-FI"/>
              </w:rPr>
            </w:pPr>
            <w:r w:rsidRPr="002E425E">
              <w:rPr>
                <w:lang w:val="en-US" w:eastAsia="fi-FI"/>
              </w:rPr>
              <w:t>0</w:t>
            </w:r>
          </w:p>
        </w:tc>
      </w:tr>
      <w:tr w:rsidR="002E425E" w:rsidRPr="002E425E" w14:paraId="6B08EF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4DE6E9" w14:textId="77777777" w:rsidR="002E425E" w:rsidRPr="002E425E" w:rsidRDefault="002E425E" w:rsidP="003428D9">
            <w:pPr>
              <w:pStyle w:val="TAC"/>
              <w:rPr>
                <w:lang w:val="fi-FI" w:eastAsia="fi-FI"/>
              </w:rPr>
            </w:pPr>
            <w:r w:rsidRPr="002E425E">
              <w:rPr>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34A066D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970D8C"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5EF5E7F" w14:textId="77777777" w:rsidR="002E425E" w:rsidRPr="002E425E" w:rsidRDefault="002E425E" w:rsidP="003428D9">
            <w:pPr>
              <w:pStyle w:val="TAC"/>
              <w:rPr>
                <w:lang w:val="fi-FI" w:eastAsia="fi-FI"/>
              </w:rPr>
            </w:pPr>
            <w:r w:rsidRPr="002E425E">
              <w:rPr>
                <w:lang w:val="en-US" w:eastAsia="fi-FI"/>
              </w:rPr>
              <w:t>0</w:t>
            </w:r>
          </w:p>
        </w:tc>
      </w:tr>
      <w:tr w:rsidR="002E425E" w:rsidRPr="002E425E" w14:paraId="6393BD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CC5E4C" w14:textId="77777777" w:rsidR="002E425E" w:rsidRPr="002E425E" w:rsidRDefault="002E425E" w:rsidP="003428D9">
            <w:pPr>
              <w:pStyle w:val="TAC"/>
              <w:rPr>
                <w:lang w:val="fi-FI" w:eastAsia="fi-FI"/>
              </w:rPr>
            </w:pPr>
            <w:r w:rsidRPr="002E425E">
              <w:rPr>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4B4A786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2FAE03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D795A8D" w14:textId="77777777" w:rsidR="002E425E" w:rsidRPr="002E425E" w:rsidRDefault="002E425E" w:rsidP="003428D9">
            <w:pPr>
              <w:pStyle w:val="TAC"/>
              <w:rPr>
                <w:lang w:val="fi-FI" w:eastAsia="fi-FI"/>
              </w:rPr>
            </w:pPr>
            <w:r w:rsidRPr="002E425E">
              <w:rPr>
                <w:lang w:val="en-US" w:eastAsia="fi-FI"/>
              </w:rPr>
              <w:t>0</w:t>
            </w:r>
          </w:p>
        </w:tc>
      </w:tr>
      <w:tr w:rsidR="002E425E" w:rsidRPr="002E425E" w14:paraId="2AD5CC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5DE6AFB" w14:textId="77777777" w:rsidR="002E425E" w:rsidRPr="002E425E" w:rsidRDefault="002E425E" w:rsidP="003428D9">
            <w:pPr>
              <w:pStyle w:val="TAC"/>
              <w:rPr>
                <w:lang w:eastAsia="fi-FI"/>
              </w:rPr>
            </w:pPr>
            <w:r w:rsidRPr="002E425E">
              <w:rPr>
                <w:lang w:eastAsia="fi-FI"/>
              </w:rPr>
              <w:t>CA_n260(A-3G-O)</w:t>
            </w:r>
          </w:p>
        </w:tc>
        <w:tc>
          <w:tcPr>
            <w:tcW w:w="1701" w:type="dxa"/>
            <w:tcBorders>
              <w:top w:val="nil"/>
              <w:left w:val="nil"/>
              <w:bottom w:val="single" w:sz="4" w:space="0" w:color="auto"/>
              <w:right w:val="single" w:sz="4" w:space="0" w:color="auto"/>
            </w:tcBorders>
            <w:shd w:val="clear" w:color="auto" w:fill="auto"/>
          </w:tcPr>
          <w:p w14:paraId="30BB0071"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10CC00D"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313073C3" w14:textId="77777777" w:rsidR="002E425E" w:rsidRPr="002E425E" w:rsidRDefault="002E425E" w:rsidP="003428D9">
            <w:pPr>
              <w:pStyle w:val="TAC"/>
              <w:rPr>
                <w:lang w:val="en-US" w:eastAsia="fi-FI"/>
              </w:rPr>
            </w:pPr>
            <w:r w:rsidRPr="002E425E">
              <w:rPr>
                <w:lang w:val="en-US" w:eastAsia="fi-FI"/>
              </w:rPr>
              <w:t>0</w:t>
            </w:r>
          </w:p>
        </w:tc>
      </w:tr>
      <w:tr w:rsidR="002E425E" w:rsidRPr="002E425E" w14:paraId="0EC14F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1E5020" w14:textId="77777777" w:rsidR="002E425E" w:rsidRPr="002E425E" w:rsidRDefault="002E425E" w:rsidP="003428D9">
            <w:pPr>
              <w:pStyle w:val="TAC"/>
              <w:rPr>
                <w:lang w:val="fi-FI" w:eastAsia="fi-FI"/>
              </w:rPr>
            </w:pPr>
            <w:r w:rsidRPr="002E425E">
              <w:rPr>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10F4C74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98E8920"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C2F544A" w14:textId="77777777" w:rsidR="002E425E" w:rsidRPr="002E425E" w:rsidRDefault="002E425E" w:rsidP="003428D9">
            <w:pPr>
              <w:pStyle w:val="TAC"/>
              <w:rPr>
                <w:lang w:val="fi-FI" w:eastAsia="fi-FI"/>
              </w:rPr>
            </w:pPr>
            <w:r w:rsidRPr="002E425E">
              <w:rPr>
                <w:lang w:val="en-US" w:eastAsia="fi-FI"/>
              </w:rPr>
              <w:t>0</w:t>
            </w:r>
          </w:p>
        </w:tc>
      </w:tr>
      <w:tr w:rsidR="002E425E" w:rsidRPr="002E425E" w14:paraId="36C9F0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078FAC" w14:textId="77777777" w:rsidR="002E425E" w:rsidRPr="002E425E" w:rsidRDefault="002E425E" w:rsidP="003428D9">
            <w:pPr>
              <w:pStyle w:val="TAC"/>
              <w:rPr>
                <w:lang w:val="fi-FI" w:eastAsia="fi-FI"/>
              </w:rPr>
            </w:pPr>
            <w:r w:rsidRPr="002E425E">
              <w:rPr>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221F8BE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4715A1"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5158CDD" w14:textId="77777777" w:rsidR="002E425E" w:rsidRPr="002E425E" w:rsidRDefault="002E425E" w:rsidP="003428D9">
            <w:pPr>
              <w:pStyle w:val="TAC"/>
              <w:rPr>
                <w:lang w:val="fi-FI" w:eastAsia="fi-FI"/>
              </w:rPr>
            </w:pPr>
            <w:r w:rsidRPr="002E425E">
              <w:rPr>
                <w:lang w:val="en-US" w:eastAsia="fi-FI"/>
              </w:rPr>
              <w:t>0</w:t>
            </w:r>
          </w:p>
        </w:tc>
      </w:tr>
      <w:tr w:rsidR="002E425E" w:rsidRPr="002E425E" w14:paraId="4F68FF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0EB0ED" w14:textId="77777777" w:rsidR="002E425E" w:rsidRPr="002E425E" w:rsidRDefault="002E425E" w:rsidP="003428D9">
            <w:pPr>
              <w:pStyle w:val="TAC"/>
              <w:rPr>
                <w:lang w:val="fi-FI" w:eastAsia="fi-FI"/>
              </w:rPr>
            </w:pPr>
            <w:r w:rsidRPr="002E425E">
              <w:rPr>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72DB6498" w14:textId="77777777" w:rsidR="003428D9" w:rsidRDefault="002E425E" w:rsidP="003428D9">
            <w:pPr>
              <w:pStyle w:val="TAC"/>
              <w:rPr>
                <w:lang w:val="en-US" w:eastAsia="fi-FI"/>
              </w:rPr>
            </w:pPr>
            <w:r w:rsidRPr="002E425E">
              <w:rPr>
                <w:lang w:val="en-US" w:eastAsia="fi-FI"/>
              </w:rPr>
              <w:t>CA_n260O</w:t>
            </w:r>
          </w:p>
          <w:p w14:paraId="5AA66D1B" w14:textId="310CEFE1" w:rsidR="002E425E" w:rsidRPr="002E425E" w:rsidRDefault="002E425E" w:rsidP="003428D9">
            <w:pPr>
              <w:pStyle w:val="TAC"/>
              <w:rPr>
                <w:lang w:val="fi-FI" w:eastAsia="fi-FI"/>
              </w:rPr>
            </w:pPr>
            <w:r w:rsidRPr="002E425E">
              <w:rPr>
                <w:lang w:val="en-US" w:eastAsia="fi-FI"/>
              </w:rPr>
              <w:t>CA_n260P</w:t>
            </w:r>
          </w:p>
        </w:tc>
        <w:tc>
          <w:tcPr>
            <w:tcW w:w="2268" w:type="dxa"/>
            <w:tcBorders>
              <w:top w:val="nil"/>
              <w:left w:val="nil"/>
              <w:bottom w:val="single" w:sz="4" w:space="0" w:color="auto"/>
              <w:right w:val="single" w:sz="4" w:space="0" w:color="auto"/>
            </w:tcBorders>
            <w:shd w:val="clear" w:color="auto" w:fill="auto"/>
            <w:hideMark/>
          </w:tcPr>
          <w:p w14:paraId="3DB48C23" w14:textId="77777777" w:rsidR="002E425E" w:rsidRPr="002E425E" w:rsidRDefault="002E425E" w:rsidP="003428D9">
            <w:pPr>
              <w:pStyle w:val="TAC"/>
              <w:rPr>
                <w:lang w:val="fi-FI"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270E0B2" w14:textId="77777777" w:rsidR="002E425E" w:rsidRPr="002E425E" w:rsidRDefault="002E425E" w:rsidP="003428D9">
            <w:pPr>
              <w:pStyle w:val="TAC"/>
              <w:rPr>
                <w:lang w:val="fi-FI" w:eastAsia="fi-FI"/>
              </w:rPr>
            </w:pPr>
            <w:r w:rsidRPr="002E425E">
              <w:rPr>
                <w:lang w:val="en-US" w:eastAsia="fi-FI"/>
              </w:rPr>
              <w:t>0</w:t>
            </w:r>
          </w:p>
        </w:tc>
      </w:tr>
      <w:tr w:rsidR="002E425E" w:rsidRPr="002E425E" w14:paraId="4CD96CA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1FC958" w14:textId="77777777" w:rsidR="002E425E" w:rsidRPr="002E425E" w:rsidRDefault="002E425E" w:rsidP="003428D9">
            <w:pPr>
              <w:pStyle w:val="TAC"/>
              <w:rPr>
                <w:lang w:eastAsia="fi-FI"/>
              </w:rPr>
            </w:pPr>
            <w:r w:rsidRPr="002E425E">
              <w:rPr>
                <w:lang w:eastAsia="fi-FI"/>
              </w:rPr>
              <w:t>CA_n260(3A-O-P-Q)</w:t>
            </w:r>
          </w:p>
        </w:tc>
        <w:tc>
          <w:tcPr>
            <w:tcW w:w="1701" w:type="dxa"/>
            <w:tcBorders>
              <w:top w:val="nil"/>
              <w:left w:val="nil"/>
              <w:bottom w:val="single" w:sz="4" w:space="0" w:color="auto"/>
              <w:right w:val="single" w:sz="4" w:space="0" w:color="auto"/>
            </w:tcBorders>
            <w:shd w:val="clear" w:color="auto" w:fill="auto"/>
          </w:tcPr>
          <w:p w14:paraId="007BECA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D3227D8"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782F6242" w14:textId="77777777" w:rsidR="002E425E" w:rsidRPr="002E425E" w:rsidRDefault="002E425E" w:rsidP="003428D9">
            <w:pPr>
              <w:pStyle w:val="TAC"/>
              <w:rPr>
                <w:lang w:val="en-US" w:eastAsia="fi-FI"/>
              </w:rPr>
            </w:pPr>
            <w:r w:rsidRPr="002E425E">
              <w:rPr>
                <w:lang w:val="en-US" w:eastAsia="fi-FI"/>
              </w:rPr>
              <w:t>0</w:t>
            </w:r>
          </w:p>
        </w:tc>
      </w:tr>
      <w:tr w:rsidR="002E425E" w:rsidRPr="002E425E" w14:paraId="26ADF2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C2B4A9E" w14:textId="77777777" w:rsidR="002E425E" w:rsidRPr="002E425E" w:rsidRDefault="002E425E" w:rsidP="003428D9">
            <w:pPr>
              <w:pStyle w:val="TAC"/>
              <w:rPr>
                <w:lang w:eastAsia="fi-FI"/>
              </w:rPr>
            </w:pPr>
            <w:r w:rsidRPr="002E425E">
              <w:rPr>
                <w:lang w:eastAsia="fi-FI"/>
              </w:rPr>
              <w:t>CA_n260(3A-O-2P)</w:t>
            </w:r>
          </w:p>
        </w:tc>
        <w:tc>
          <w:tcPr>
            <w:tcW w:w="1701" w:type="dxa"/>
            <w:tcBorders>
              <w:top w:val="nil"/>
              <w:left w:val="nil"/>
              <w:bottom w:val="single" w:sz="4" w:space="0" w:color="auto"/>
              <w:right w:val="single" w:sz="4" w:space="0" w:color="auto"/>
            </w:tcBorders>
            <w:shd w:val="clear" w:color="auto" w:fill="auto"/>
          </w:tcPr>
          <w:p w14:paraId="33DA6F7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DF2B019"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425A8BB2" w14:textId="77777777" w:rsidR="002E425E" w:rsidRPr="002E425E" w:rsidRDefault="002E425E" w:rsidP="003428D9">
            <w:pPr>
              <w:pStyle w:val="TAC"/>
              <w:rPr>
                <w:lang w:val="en-US" w:eastAsia="fi-FI"/>
              </w:rPr>
            </w:pPr>
            <w:r w:rsidRPr="002E425E">
              <w:rPr>
                <w:lang w:val="en-US" w:eastAsia="fi-FI"/>
              </w:rPr>
              <w:t>0</w:t>
            </w:r>
          </w:p>
        </w:tc>
      </w:tr>
      <w:tr w:rsidR="002E425E" w:rsidRPr="002E425E" w14:paraId="20CC56E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41981F" w14:textId="77777777" w:rsidR="002E425E" w:rsidRPr="002E425E" w:rsidRDefault="002E425E" w:rsidP="003428D9">
            <w:pPr>
              <w:pStyle w:val="TAC"/>
              <w:rPr>
                <w:lang w:eastAsia="fi-FI"/>
              </w:rPr>
            </w:pPr>
            <w:r w:rsidRPr="002E425E">
              <w:rPr>
                <w:lang w:eastAsia="fi-FI"/>
              </w:rPr>
              <w:t>CA_n260(3A-O-Q)</w:t>
            </w:r>
          </w:p>
        </w:tc>
        <w:tc>
          <w:tcPr>
            <w:tcW w:w="1701" w:type="dxa"/>
            <w:tcBorders>
              <w:top w:val="nil"/>
              <w:left w:val="nil"/>
              <w:bottom w:val="single" w:sz="4" w:space="0" w:color="auto"/>
              <w:right w:val="single" w:sz="4" w:space="0" w:color="auto"/>
            </w:tcBorders>
            <w:shd w:val="clear" w:color="auto" w:fill="auto"/>
          </w:tcPr>
          <w:p w14:paraId="4175DF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2142C19"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3AEC92E6" w14:textId="77777777" w:rsidR="002E425E" w:rsidRPr="002E425E" w:rsidRDefault="002E425E" w:rsidP="003428D9">
            <w:pPr>
              <w:pStyle w:val="TAC"/>
              <w:rPr>
                <w:lang w:val="en-US" w:eastAsia="fi-FI"/>
              </w:rPr>
            </w:pPr>
            <w:r w:rsidRPr="002E425E">
              <w:rPr>
                <w:lang w:val="en-US" w:eastAsia="fi-FI"/>
              </w:rPr>
              <w:t>0</w:t>
            </w:r>
          </w:p>
        </w:tc>
      </w:tr>
      <w:tr w:rsidR="002E425E" w:rsidRPr="002E425E" w14:paraId="19590F3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2E8B1F" w14:textId="77777777" w:rsidR="002E425E" w:rsidRPr="002E425E" w:rsidRDefault="002E425E" w:rsidP="003428D9">
            <w:pPr>
              <w:pStyle w:val="TAC"/>
              <w:rPr>
                <w:lang w:eastAsia="fi-FI"/>
              </w:rPr>
            </w:pPr>
            <w:r w:rsidRPr="002E425E">
              <w:rPr>
                <w:lang w:eastAsia="fi-FI"/>
              </w:rPr>
              <w:t>CA_n260(3A-O-2Q)</w:t>
            </w:r>
          </w:p>
        </w:tc>
        <w:tc>
          <w:tcPr>
            <w:tcW w:w="1701" w:type="dxa"/>
            <w:tcBorders>
              <w:top w:val="nil"/>
              <w:left w:val="nil"/>
              <w:bottom w:val="single" w:sz="4" w:space="0" w:color="auto"/>
              <w:right w:val="single" w:sz="4" w:space="0" w:color="auto"/>
            </w:tcBorders>
            <w:shd w:val="clear" w:color="auto" w:fill="auto"/>
          </w:tcPr>
          <w:p w14:paraId="469C0EB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BEE2068"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295E1504" w14:textId="77777777" w:rsidR="002E425E" w:rsidRPr="002E425E" w:rsidRDefault="002E425E" w:rsidP="003428D9">
            <w:pPr>
              <w:pStyle w:val="TAC"/>
              <w:rPr>
                <w:lang w:val="en-US" w:eastAsia="fi-FI"/>
              </w:rPr>
            </w:pPr>
            <w:r w:rsidRPr="002E425E">
              <w:rPr>
                <w:lang w:val="en-US" w:eastAsia="fi-FI"/>
              </w:rPr>
              <w:t>0</w:t>
            </w:r>
          </w:p>
        </w:tc>
      </w:tr>
      <w:tr w:rsidR="002E425E" w:rsidRPr="002E425E" w14:paraId="5A8B0CC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A8DBB7" w14:textId="77777777" w:rsidR="002E425E" w:rsidRPr="002E425E" w:rsidRDefault="002E425E" w:rsidP="003428D9">
            <w:pPr>
              <w:pStyle w:val="TAC"/>
              <w:rPr>
                <w:lang w:val="fi-FI" w:eastAsia="fi-FI"/>
              </w:rPr>
            </w:pPr>
            <w:r w:rsidRPr="002E425E">
              <w:rPr>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5101BA32"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A50EB4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5ED7D7" w14:textId="77777777" w:rsidR="002E425E" w:rsidRPr="002E425E" w:rsidRDefault="002E425E" w:rsidP="003428D9">
            <w:pPr>
              <w:pStyle w:val="TAC"/>
              <w:rPr>
                <w:lang w:val="fi-FI" w:eastAsia="fi-FI"/>
              </w:rPr>
            </w:pPr>
            <w:r w:rsidRPr="002E425E">
              <w:rPr>
                <w:lang w:val="en-US" w:eastAsia="fi-FI"/>
              </w:rPr>
              <w:t>0</w:t>
            </w:r>
          </w:p>
        </w:tc>
      </w:tr>
      <w:tr w:rsidR="002E425E" w:rsidRPr="002E425E" w14:paraId="10542A2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76E912" w14:textId="77777777" w:rsidR="002E425E" w:rsidRPr="002E425E" w:rsidRDefault="002E425E" w:rsidP="003428D9">
            <w:pPr>
              <w:pStyle w:val="TAC"/>
              <w:rPr>
                <w:lang w:val="fi-FI" w:eastAsia="fi-FI"/>
              </w:rPr>
            </w:pPr>
            <w:r w:rsidRPr="002E425E">
              <w:rPr>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23D80DCA"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295C557"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C074F8" w14:textId="77777777" w:rsidR="002E425E" w:rsidRPr="002E425E" w:rsidRDefault="002E425E" w:rsidP="003428D9">
            <w:pPr>
              <w:pStyle w:val="TAC"/>
              <w:rPr>
                <w:lang w:val="fi-FI" w:eastAsia="fi-FI"/>
              </w:rPr>
            </w:pPr>
            <w:r w:rsidRPr="002E425E">
              <w:rPr>
                <w:lang w:val="en-US" w:eastAsia="fi-FI"/>
              </w:rPr>
              <w:t>0</w:t>
            </w:r>
          </w:p>
        </w:tc>
      </w:tr>
      <w:tr w:rsidR="002E425E" w:rsidRPr="002E425E" w14:paraId="1806487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E3099F" w14:textId="77777777" w:rsidR="002E425E" w:rsidRPr="002E425E" w:rsidRDefault="002E425E" w:rsidP="003428D9">
            <w:pPr>
              <w:pStyle w:val="TAC"/>
              <w:rPr>
                <w:lang w:val="fi-FI" w:eastAsia="fi-FI"/>
              </w:rPr>
            </w:pPr>
            <w:r w:rsidRPr="002E425E">
              <w:rPr>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2BF4C33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7F32159"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534EE3" w14:textId="77777777" w:rsidR="002E425E" w:rsidRPr="002E425E" w:rsidRDefault="002E425E" w:rsidP="003428D9">
            <w:pPr>
              <w:pStyle w:val="TAC"/>
              <w:rPr>
                <w:lang w:val="fi-FI" w:eastAsia="fi-FI"/>
              </w:rPr>
            </w:pPr>
            <w:r w:rsidRPr="002E425E">
              <w:rPr>
                <w:lang w:val="en-US" w:eastAsia="fi-FI"/>
              </w:rPr>
              <w:t>0</w:t>
            </w:r>
          </w:p>
        </w:tc>
      </w:tr>
      <w:tr w:rsidR="002E425E" w:rsidRPr="002E425E" w14:paraId="17FBF7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16A338" w14:textId="77777777" w:rsidR="002E425E" w:rsidRPr="002E425E" w:rsidRDefault="002E425E" w:rsidP="003428D9">
            <w:pPr>
              <w:pStyle w:val="TAC"/>
              <w:rPr>
                <w:lang w:val="fi-FI" w:eastAsia="fi-FI"/>
              </w:rPr>
            </w:pPr>
            <w:r w:rsidRPr="002E425E">
              <w:rPr>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38078B5"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2A377AA"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432B2A3" w14:textId="77777777" w:rsidR="002E425E" w:rsidRPr="002E425E" w:rsidRDefault="002E425E" w:rsidP="003428D9">
            <w:pPr>
              <w:pStyle w:val="TAC"/>
              <w:rPr>
                <w:lang w:val="fi-FI" w:eastAsia="fi-FI"/>
              </w:rPr>
            </w:pPr>
            <w:r w:rsidRPr="002E425E">
              <w:rPr>
                <w:lang w:val="en-US" w:eastAsia="fi-FI"/>
              </w:rPr>
              <w:t>0</w:t>
            </w:r>
          </w:p>
        </w:tc>
      </w:tr>
      <w:tr w:rsidR="002E425E" w:rsidRPr="002E425E" w14:paraId="1C194F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416D6A" w14:textId="77777777" w:rsidR="002E425E" w:rsidRPr="002E425E" w:rsidRDefault="002E425E" w:rsidP="003428D9">
            <w:pPr>
              <w:pStyle w:val="TAC"/>
              <w:rPr>
                <w:lang w:val="fi-FI" w:eastAsia="fi-FI"/>
              </w:rPr>
            </w:pPr>
            <w:r w:rsidRPr="002E425E">
              <w:rPr>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410F3E1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CEF119" w14:textId="77777777" w:rsidR="002E425E" w:rsidRPr="002E425E" w:rsidRDefault="002E425E" w:rsidP="003428D9">
            <w:pPr>
              <w:pStyle w:val="TAC"/>
              <w:rPr>
                <w:lang w:val="fi-FI" w:eastAsia="fi-FI"/>
              </w:rPr>
            </w:pPr>
            <w:r w:rsidRPr="002E425E">
              <w:rPr>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1E040AA6" w14:textId="77777777" w:rsidR="002E425E" w:rsidRPr="002E425E" w:rsidRDefault="002E425E" w:rsidP="003428D9">
            <w:pPr>
              <w:pStyle w:val="TAC"/>
              <w:rPr>
                <w:lang w:val="fi-FI" w:eastAsia="fi-FI"/>
              </w:rPr>
            </w:pPr>
            <w:r w:rsidRPr="002E425E">
              <w:rPr>
                <w:lang w:val="en-US" w:eastAsia="fi-FI"/>
              </w:rPr>
              <w:t>0</w:t>
            </w:r>
          </w:p>
        </w:tc>
      </w:tr>
      <w:tr w:rsidR="002E425E" w:rsidRPr="002E425E" w14:paraId="3497D7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0B0A79" w14:textId="77777777" w:rsidR="002E425E" w:rsidRPr="002E425E" w:rsidRDefault="002E425E" w:rsidP="003428D9">
            <w:pPr>
              <w:pStyle w:val="TAC"/>
              <w:rPr>
                <w:lang w:val="fi-FI" w:eastAsia="fi-FI"/>
              </w:rPr>
            </w:pPr>
            <w:r w:rsidRPr="002E425E">
              <w:rPr>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4C9D8B8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FF7C45"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E4F55B5" w14:textId="77777777" w:rsidR="002E425E" w:rsidRPr="002E425E" w:rsidRDefault="002E425E" w:rsidP="003428D9">
            <w:pPr>
              <w:pStyle w:val="TAC"/>
              <w:rPr>
                <w:lang w:val="fi-FI" w:eastAsia="fi-FI"/>
              </w:rPr>
            </w:pPr>
            <w:r w:rsidRPr="002E425E">
              <w:rPr>
                <w:lang w:val="en-US" w:eastAsia="fi-FI"/>
              </w:rPr>
              <w:t>0</w:t>
            </w:r>
          </w:p>
        </w:tc>
      </w:tr>
      <w:tr w:rsidR="002E425E" w:rsidRPr="002E425E" w14:paraId="3B6EADC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2590D7" w14:textId="77777777" w:rsidR="002E425E" w:rsidRPr="002E425E" w:rsidRDefault="002E425E" w:rsidP="003428D9">
            <w:pPr>
              <w:pStyle w:val="TAC"/>
              <w:rPr>
                <w:lang w:val="fi-FI" w:eastAsia="fi-FI"/>
              </w:rPr>
            </w:pPr>
            <w:r w:rsidRPr="002E425E">
              <w:rPr>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7C325F3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7CD73E" w14:textId="77777777" w:rsidR="002E425E" w:rsidRPr="002E425E" w:rsidRDefault="002E425E" w:rsidP="003428D9">
            <w:pPr>
              <w:pStyle w:val="TAC"/>
              <w:rPr>
                <w:lang w:val="fi-FI"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575A39F7" w14:textId="77777777" w:rsidR="002E425E" w:rsidRPr="002E425E" w:rsidRDefault="002E425E" w:rsidP="003428D9">
            <w:pPr>
              <w:pStyle w:val="TAC"/>
              <w:rPr>
                <w:lang w:val="fi-FI" w:eastAsia="fi-FI"/>
              </w:rPr>
            </w:pPr>
            <w:r w:rsidRPr="002E425E">
              <w:rPr>
                <w:lang w:val="en-US" w:eastAsia="fi-FI"/>
              </w:rPr>
              <w:t>0</w:t>
            </w:r>
          </w:p>
        </w:tc>
      </w:tr>
      <w:tr w:rsidR="002E425E" w:rsidRPr="002E425E" w14:paraId="7099BD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D2DC5" w14:textId="77777777" w:rsidR="002E425E" w:rsidRPr="002E425E" w:rsidRDefault="002E425E" w:rsidP="003428D9">
            <w:pPr>
              <w:pStyle w:val="TAC"/>
              <w:rPr>
                <w:lang w:val="fi-FI" w:eastAsia="fi-FI"/>
              </w:rPr>
            </w:pPr>
            <w:r w:rsidRPr="002E425E">
              <w:rPr>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34A191D2"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63E20F"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E418D6" w14:textId="77777777" w:rsidR="002E425E" w:rsidRPr="002E425E" w:rsidRDefault="002E425E" w:rsidP="003428D9">
            <w:pPr>
              <w:pStyle w:val="TAC"/>
              <w:rPr>
                <w:lang w:val="fi-FI" w:eastAsia="fi-FI"/>
              </w:rPr>
            </w:pPr>
            <w:r w:rsidRPr="002E425E">
              <w:rPr>
                <w:lang w:val="en-US" w:eastAsia="fi-FI"/>
              </w:rPr>
              <w:t>0</w:t>
            </w:r>
          </w:p>
        </w:tc>
      </w:tr>
      <w:tr w:rsidR="002E425E" w:rsidRPr="002E425E" w14:paraId="2CA2F3B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FC7092" w14:textId="77777777" w:rsidR="002E425E" w:rsidRPr="002E425E" w:rsidRDefault="002E425E" w:rsidP="003428D9">
            <w:pPr>
              <w:pStyle w:val="TAC"/>
              <w:rPr>
                <w:lang w:val="fi-FI" w:eastAsia="fi-FI"/>
              </w:rPr>
            </w:pPr>
            <w:r w:rsidRPr="002E425E">
              <w:rPr>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0D96429C" w14:textId="6A34BFA8" w:rsidR="00625508" w:rsidRDefault="00625508" w:rsidP="003428D9">
            <w:pPr>
              <w:pStyle w:val="TAC"/>
              <w:rPr>
                <w:lang w:val="en-US" w:eastAsia="fi-FI"/>
              </w:rPr>
            </w:pPr>
            <w:r w:rsidRPr="002E425E">
              <w:rPr>
                <w:lang w:val="en-US" w:eastAsia="fi-FI"/>
              </w:rPr>
              <w:t>CA_n260</w:t>
            </w:r>
            <w:r>
              <w:rPr>
                <w:lang w:val="en-US" w:eastAsia="fi-FI"/>
              </w:rPr>
              <w:t>O</w:t>
            </w:r>
          </w:p>
          <w:p w14:paraId="76D91B00" w14:textId="35EB14A0" w:rsidR="003428D9" w:rsidRDefault="002E425E" w:rsidP="003428D9">
            <w:pPr>
              <w:pStyle w:val="TAC"/>
              <w:rPr>
                <w:lang w:val="en-US" w:eastAsia="fi-FI"/>
              </w:rPr>
            </w:pPr>
            <w:r w:rsidRPr="002E425E">
              <w:rPr>
                <w:lang w:val="en-US" w:eastAsia="fi-FI"/>
              </w:rPr>
              <w:t>CA_n260P</w:t>
            </w:r>
          </w:p>
          <w:p w14:paraId="73777477" w14:textId="01EDD281" w:rsidR="002E425E" w:rsidRPr="002E425E" w:rsidRDefault="002E425E" w:rsidP="003428D9">
            <w:pPr>
              <w:pStyle w:val="TAC"/>
              <w:rPr>
                <w:lang w:val="fi-FI" w:eastAsia="fi-FI"/>
              </w:rPr>
            </w:pPr>
            <w:r w:rsidRPr="002E425E">
              <w:rPr>
                <w:lang w:val="en-US" w:eastAsia="fi-FI"/>
              </w:rPr>
              <w:t>CA_n260Q</w:t>
            </w:r>
          </w:p>
        </w:tc>
        <w:tc>
          <w:tcPr>
            <w:tcW w:w="2268" w:type="dxa"/>
            <w:tcBorders>
              <w:top w:val="nil"/>
              <w:left w:val="nil"/>
              <w:bottom w:val="single" w:sz="4" w:space="0" w:color="auto"/>
              <w:right w:val="single" w:sz="4" w:space="0" w:color="auto"/>
            </w:tcBorders>
            <w:shd w:val="clear" w:color="auto" w:fill="auto"/>
            <w:hideMark/>
          </w:tcPr>
          <w:p w14:paraId="48BBFADB"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E9386B0" w14:textId="77777777" w:rsidR="002E425E" w:rsidRPr="002E425E" w:rsidRDefault="002E425E" w:rsidP="003428D9">
            <w:pPr>
              <w:pStyle w:val="TAC"/>
              <w:rPr>
                <w:lang w:val="fi-FI" w:eastAsia="fi-FI"/>
              </w:rPr>
            </w:pPr>
            <w:r w:rsidRPr="002E425E">
              <w:rPr>
                <w:lang w:val="en-US" w:eastAsia="fi-FI"/>
              </w:rPr>
              <w:t>0</w:t>
            </w:r>
          </w:p>
        </w:tc>
      </w:tr>
      <w:tr w:rsidR="002E425E" w:rsidRPr="002E425E" w14:paraId="6ADC61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6B9A8E" w14:textId="77777777" w:rsidR="002E425E" w:rsidRPr="002E425E" w:rsidRDefault="002E425E" w:rsidP="003428D9">
            <w:pPr>
              <w:pStyle w:val="TAC"/>
              <w:rPr>
                <w:lang w:val="fi-FI" w:eastAsia="fi-FI"/>
              </w:rPr>
            </w:pPr>
            <w:r w:rsidRPr="002E425E">
              <w:rPr>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514F779" w14:textId="77777777" w:rsidR="002E425E" w:rsidRPr="002E425E" w:rsidRDefault="002E425E" w:rsidP="003428D9">
            <w:pPr>
              <w:pStyle w:val="TAC"/>
              <w:rPr>
                <w:lang w:val="fi-FI"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hideMark/>
          </w:tcPr>
          <w:p w14:paraId="4066DE83"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573143E" w14:textId="77777777" w:rsidR="002E425E" w:rsidRPr="002E425E" w:rsidRDefault="002E425E" w:rsidP="003428D9">
            <w:pPr>
              <w:pStyle w:val="TAC"/>
              <w:rPr>
                <w:lang w:val="fi-FI" w:eastAsia="fi-FI"/>
              </w:rPr>
            </w:pPr>
            <w:r w:rsidRPr="002E425E">
              <w:rPr>
                <w:lang w:val="en-US" w:eastAsia="fi-FI"/>
              </w:rPr>
              <w:t>0</w:t>
            </w:r>
          </w:p>
        </w:tc>
      </w:tr>
      <w:tr w:rsidR="002E425E" w:rsidRPr="002E425E" w14:paraId="6A68E10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1357D" w14:textId="77777777" w:rsidR="002E425E" w:rsidRPr="002E425E" w:rsidRDefault="002E425E" w:rsidP="003428D9">
            <w:pPr>
              <w:pStyle w:val="TAC"/>
              <w:rPr>
                <w:lang w:val="sv-SE" w:eastAsia="fi-FI"/>
              </w:rPr>
            </w:pPr>
            <w:r w:rsidRPr="002E425E">
              <w:rPr>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14BDAF24" w14:textId="77777777" w:rsidR="002E425E" w:rsidRPr="002E425E" w:rsidRDefault="002E425E" w:rsidP="003428D9">
            <w:pPr>
              <w:pStyle w:val="TAC"/>
              <w:rPr>
                <w:lang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tcPr>
          <w:p w14:paraId="4BF4AA6E"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043B1A34" w14:textId="77777777" w:rsidR="002E425E" w:rsidRPr="002E425E" w:rsidRDefault="002E425E" w:rsidP="003428D9">
            <w:pPr>
              <w:pStyle w:val="TAC"/>
              <w:rPr>
                <w:lang w:val="en-US" w:eastAsia="fi-FI"/>
              </w:rPr>
            </w:pPr>
            <w:r w:rsidRPr="002E425E">
              <w:rPr>
                <w:lang w:val="en-US" w:eastAsia="fi-FI"/>
              </w:rPr>
              <w:t>0</w:t>
            </w:r>
          </w:p>
        </w:tc>
      </w:tr>
      <w:tr w:rsidR="002E425E" w:rsidRPr="002E425E" w14:paraId="3507F0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8CD255" w14:textId="77777777" w:rsidR="002E425E" w:rsidRPr="002E425E" w:rsidRDefault="002E425E" w:rsidP="003428D9">
            <w:pPr>
              <w:pStyle w:val="TAC"/>
              <w:rPr>
                <w:lang w:val="fi-FI" w:eastAsia="fi-FI"/>
              </w:rPr>
            </w:pPr>
            <w:r w:rsidRPr="002E425E">
              <w:rPr>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96DE11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6123DE" w14:textId="77777777" w:rsidR="002E425E" w:rsidRPr="002E425E" w:rsidRDefault="002E425E" w:rsidP="003428D9">
            <w:pPr>
              <w:pStyle w:val="TAC"/>
              <w:rPr>
                <w:lang w:val="fi-FI"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4A9E6CB" w14:textId="77777777" w:rsidR="002E425E" w:rsidRPr="002E425E" w:rsidRDefault="002E425E" w:rsidP="003428D9">
            <w:pPr>
              <w:pStyle w:val="TAC"/>
              <w:rPr>
                <w:lang w:val="fi-FI" w:eastAsia="fi-FI"/>
              </w:rPr>
            </w:pPr>
            <w:r w:rsidRPr="002E425E">
              <w:rPr>
                <w:lang w:val="en-US" w:eastAsia="fi-FI"/>
              </w:rPr>
              <w:t>0</w:t>
            </w:r>
          </w:p>
        </w:tc>
      </w:tr>
      <w:tr w:rsidR="002E425E" w:rsidRPr="002E425E" w14:paraId="2A29AC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9701D7" w14:textId="77777777" w:rsidR="002E425E" w:rsidRPr="002E425E" w:rsidRDefault="002E425E" w:rsidP="003428D9">
            <w:pPr>
              <w:pStyle w:val="TAC"/>
              <w:rPr>
                <w:lang w:val="sv-SE" w:eastAsia="fi-FI"/>
              </w:rPr>
            </w:pPr>
            <w:r w:rsidRPr="002E425E">
              <w:rPr>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182E4DC1" w14:textId="77777777" w:rsidR="002E425E" w:rsidRPr="002E425E" w:rsidRDefault="002E425E" w:rsidP="003428D9">
            <w:pPr>
              <w:pStyle w:val="TAC"/>
              <w:rPr>
                <w:lang w:val="sv-SE"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tcPr>
          <w:p w14:paraId="4369A4E1"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46E71551" w14:textId="77777777" w:rsidR="002E425E" w:rsidRPr="002E425E" w:rsidRDefault="002E425E" w:rsidP="003428D9">
            <w:pPr>
              <w:pStyle w:val="TAC"/>
              <w:rPr>
                <w:lang w:val="en-US" w:eastAsia="fi-FI"/>
              </w:rPr>
            </w:pPr>
            <w:r w:rsidRPr="002E425E">
              <w:rPr>
                <w:lang w:val="en-US" w:eastAsia="fi-FI"/>
              </w:rPr>
              <w:t>0</w:t>
            </w:r>
          </w:p>
        </w:tc>
      </w:tr>
      <w:tr w:rsidR="002E425E" w:rsidRPr="002E425E" w14:paraId="0840D1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CB8FCE" w14:textId="77777777" w:rsidR="002E425E" w:rsidRPr="002E425E" w:rsidRDefault="002E425E" w:rsidP="003428D9">
            <w:pPr>
              <w:pStyle w:val="TAC"/>
              <w:rPr>
                <w:lang w:val="fi-FI" w:eastAsia="fi-FI"/>
              </w:rPr>
            </w:pPr>
            <w:r w:rsidRPr="002E425E">
              <w:rPr>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6B589B7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51F974" w14:textId="77777777" w:rsidR="002E425E" w:rsidRPr="002E425E" w:rsidRDefault="002E425E" w:rsidP="003428D9">
            <w:pPr>
              <w:pStyle w:val="TAC"/>
              <w:rPr>
                <w:lang w:val="fi-FI"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0DBB87A" w14:textId="77777777" w:rsidR="002E425E" w:rsidRPr="002E425E" w:rsidRDefault="002E425E" w:rsidP="003428D9">
            <w:pPr>
              <w:pStyle w:val="TAC"/>
              <w:rPr>
                <w:lang w:val="fi-FI" w:eastAsia="fi-FI"/>
              </w:rPr>
            </w:pPr>
            <w:r w:rsidRPr="002E425E">
              <w:rPr>
                <w:lang w:val="en-US" w:eastAsia="fi-FI"/>
              </w:rPr>
              <w:t>0</w:t>
            </w:r>
          </w:p>
        </w:tc>
      </w:tr>
      <w:tr w:rsidR="002E425E" w:rsidRPr="002E425E" w14:paraId="4EB4327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22E04" w14:textId="77777777" w:rsidR="002E425E" w:rsidRPr="002E425E" w:rsidRDefault="002E425E" w:rsidP="003428D9">
            <w:pPr>
              <w:pStyle w:val="TAC"/>
              <w:rPr>
                <w:lang w:val="sv-SE" w:eastAsia="fi-FI"/>
              </w:rPr>
            </w:pPr>
            <w:r w:rsidRPr="002E425E">
              <w:rPr>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696C2847"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755225A0" w14:textId="77777777" w:rsidR="002E425E" w:rsidRPr="002E425E" w:rsidRDefault="002E425E" w:rsidP="003428D9">
            <w:pPr>
              <w:pStyle w:val="TAC"/>
              <w:rPr>
                <w:lang w:val="en-US" w:eastAsia="fi-FI"/>
              </w:rPr>
            </w:pPr>
            <w:r w:rsidRPr="002E425E">
              <w:rPr>
                <w:lang w:val="en-US" w:eastAsia="fi-FI"/>
              </w:rPr>
              <w:t>2300</w:t>
            </w:r>
          </w:p>
        </w:tc>
        <w:tc>
          <w:tcPr>
            <w:tcW w:w="2335" w:type="dxa"/>
            <w:tcBorders>
              <w:top w:val="nil"/>
              <w:left w:val="nil"/>
              <w:bottom w:val="single" w:sz="4" w:space="0" w:color="auto"/>
              <w:right w:val="single" w:sz="4" w:space="0" w:color="auto"/>
            </w:tcBorders>
            <w:shd w:val="clear" w:color="auto" w:fill="auto"/>
          </w:tcPr>
          <w:p w14:paraId="6B7A524D" w14:textId="77777777" w:rsidR="002E425E" w:rsidRPr="002E425E" w:rsidRDefault="002E425E" w:rsidP="003428D9">
            <w:pPr>
              <w:pStyle w:val="TAC"/>
              <w:rPr>
                <w:lang w:val="en-US" w:eastAsia="fi-FI"/>
              </w:rPr>
            </w:pPr>
            <w:r w:rsidRPr="002E425E">
              <w:rPr>
                <w:lang w:val="en-US" w:eastAsia="fi-FI"/>
              </w:rPr>
              <w:t>0</w:t>
            </w:r>
          </w:p>
        </w:tc>
      </w:tr>
      <w:tr w:rsidR="002E425E" w:rsidRPr="002E425E" w14:paraId="0E942A2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008E4A" w14:textId="77777777" w:rsidR="002E425E" w:rsidRPr="002E425E" w:rsidRDefault="002E425E" w:rsidP="003428D9">
            <w:pPr>
              <w:pStyle w:val="TAC"/>
              <w:rPr>
                <w:lang w:val="fi-FI" w:eastAsia="fi-FI"/>
              </w:rPr>
            </w:pPr>
            <w:r w:rsidRPr="002E425E">
              <w:rPr>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1A5F9A4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0AE7720" w14:textId="77777777" w:rsidR="002E425E" w:rsidRPr="002E425E" w:rsidRDefault="002E425E" w:rsidP="003428D9">
            <w:pPr>
              <w:pStyle w:val="TAC"/>
              <w:rPr>
                <w:lang w:val="fi-FI" w:eastAsia="fi-FI"/>
              </w:rPr>
            </w:pPr>
            <w:r w:rsidRPr="002E425E">
              <w:rPr>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201CDE98" w14:textId="77777777" w:rsidR="002E425E" w:rsidRPr="002E425E" w:rsidRDefault="002E425E" w:rsidP="003428D9">
            <w:pPr>
              <w:pStyle w:val="TAC"/>
              <w:rPr>
                <w:lang w:val="fi-FI" w:eastAsia="fi-FI"/>
              </w:rPr>
            </w:pPr>
            <w:r w:rsidRPr="002E425E">
              <w:rPr>
                <w:lang w:val="en-US" w:eastAsia="fi-FI"/>
              </w:rPr>
              <w:t>0</w:t>
            </w:r>
          </w:p>
        </w:tc>
      </w:tr>
      <w:tr w:rsidR="002E425E" w:rsidRPr="002E425E" w14:paraId="31D1E0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14E0A" w14:textId="77777777" w:rsidR="002E425E" w:rsidRPr="002E425E" w:rsidRDefault="002E425E" w:rsidP="003428D9">
            <w:pPr>
              <w:pStyle w:val="TAC"/>
              <w:rPr>
                <w:lang w:val="fi-FI" w:eastAsia="fi-FI"/>
              </w:rPr>
            </w:pPr>
            <w:r w:rsidRPr="002E425E">
              <w:rPr>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49BBC0DB"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2E268A0" w14:textId="77777777" w:rsidR="002E425E" w:rsidRPr="002E425E" w:rsidRDefault="002E425E" w:rsidP="003428D9">
            <w:pPr>
              <w:pStyle w:val="TAC"/>
              <w:rPr>
                <w:lang w:val="fi-FI" w:eastAsia="fi-FI"/>
              </w:rPr>
            </w:pPr>
            <w:r w:rsidRPr="002E425E">
              <w:rPr>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02D49E84" w14:textId="77777777" w:rsidR="002E425E" w:rsidRPr="002E425E" w:rsidRDefault="002E425E" w:rsidP="003428D9">
            <w:pPr>
              <w:pStyle w:val="TAC"/>
              <w:rPr>
                <w:lang w:val="fi-FI" w:eastAsia="fi-FI"/>
              </w:rPr>
            </w:pPr>
            <w:r w:rsidRPr="002E425E">
              <w:rPr>
                <w:lang w:val="en-US" w:eastAsia="fi-FI"/>
              </w:rPr>
              <w:t>0</w:t>
            </w:r>
          </w:p>
        </w:tc>
      </w:tr>
      <w:tr w:rsidR="002E425E" w:rsidRPr="002E425E" w14:paraId="59E7A6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B8B6D17" w14:textId="77777777" w:rsidR="002E425E" w:rsidRPr="002E425E" w:rsidRDefault="002E425E" w:rsidP="003428D9">
            <w:pPr>
              <w:pStyle w:val="TAC"/>
              <w:rPr>
                <w:lang w:val="sv-SE" w:eastAsia="fi-FI"/>
              </w:rPr>
            </w:pPr>
            <w:r w:rsidRPr="002E425E">
              <w:rPr>
                <w:lang w:val="sv-SE" w:eastAsia="fi-FI"/>
              </w:rPr>
              <w:t>CA_n260(7A-P)</w:t>
            </w:r>
          </w:p>
        </w:tc>
        <w:tc>
          <w:tcPr>
            <w:tcW w:w="1701" w:type="dxa"/>
            <w:tcBorders>
              <w:top w:val="nil"/>
              <w:left w:val="nil"/>
              <w:bottom w:val="single" w:sz="4" w:space="0" w:color="auto"/>
              <w:right w:val="single" w:sz="4" w:space="0" w:color="auto"/>
            </w:tcBorders>
            <w:shd w:val="clear" w:color="auto" w:fill="auto"/>
          </w:tcPr>
          <w:p w14:paraId="0EE4FD53"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1D71732" w14:textId="3C8843EC" w:rsidR="002E425E" w:rsidRPr="002E425E" w:rsidRDefault="002E425E" w:rsidP="003428D9">
            <w:pPr>
              <w:pStyle w:val="TAC"/>
              <w:rPr>
                <w:lang w:val="en-US" w:eastAsia="fi-FI"/>
              </w:rPr>
            </w:pPr>
            <w:r w:rsidRPr="002E425E">
              <w:rPr>
                <w:lang w:val="en-US" w:eastAsia="fi-FI"/>
              </w:rPr>
              <w:t>3000</w:t>
            </w:r>
          </w:p>
        </w:tc>
        <w:tc>
          <w:tcPr>
            <w:tcW w:w="2335" w:type="dxa"/>
            <w:tcBorders>
              <w:top w:val="nil"/>
              <w:left w:val="nil"/>
              <w:bottom w:val="single" w:sz="4" w:space="0" w:color="auto"/>
              <w:right w:val="single" w:sz="4" w:space="0" w:color="auto"/>
            </w:tcBorders>
            <w:shd w:val="clear" w:color="auto" w:fill="auto"/>
          </w:tcPr>
          <w:p w14:paraId="33A19BED" w14:textId="77777777" w:rsidR="002E425E" w:rsidRPr="002E425E" w:rsidRDefault="002E425E" w:rsidP="003428D9">
            <w:pPr>
              <w:pStyle w:val="TAC"/>
              <w:rPr>
                <w:lang w:val="en-US" w:eastAsia="fi-FI"/>
              </w:rPr>
            </w:pPr>
            <w:r w:rsidRPr="002E425E">
              <w:rPr>
                <w:lang w:val="en-US" w:eastAsia="fi-FI"/>
              </w:rPr>
              <w:t>0</w:t>
            </w:r>
          </w:p>
        </w:tc>
      </w:tr>
      <w:tr w:rsidR="002E425E" w:rsidRPr="002E425E" w14:paraId="417E6A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98657" w14:textId="77777777" w:rsidR="002E425E" w:rsidRPr="002E425E" w:rsidRDefault="002E425E" w:rsidP="003428D9">
            <w:pPr>
              <w:pStyle w:val="TAC"/>
              <w:rPr>
                <w:lang w:val="fi-FI" w:eastAsia="fi-FI"/>
              </w:rPr>
            </w:pPr>
            <w:r w:rsidRPr="002E425E">
              <w:rPr>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4DA37C7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EAB84D"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EAD17FF" w14:textId="77777777" w:rsidR="002E425E" w:rsidRPr="002E425E" w:rsidRDefault="002E425E" w:rsidP="003428D9">
            <w:pPr>
              <w:pStyle w:val="TAC"/>
              <w:rPr>
                <w:lang w:val="fi-FI" w:eastAsia="fi-FI"/>
              </w:rPr>
            </w:pPr>
            <w:r w:rsidRPr="002E425E">
              <w:rPr>
                <w:lang w:val="en-US" w:eastAsia="fi-FI"/>
              </w:rPr>
              <w:t>0</w:t>
            </w:r>
          </w:p>
        </w:tc>
      </w:tr>
      <w:tr w:rsidR="002E425E" w:rsidRPr="002E425E" w14:paraId="7DAAF5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B75B73" w14:textId="77777777" w:rsidR="002E425E" w:rsidRPr="002E425E" w:rsidRDefault="002E425E" w:rsidP="003428D9">
            <w:pPr>
              <w:pStyle w:val="TAC"/>
              <w:rPr>
                <w:lang w:val="fi-FI" w:eastAsia="fi-FI"/>
              </w:rPr>
            </w:pPr>
            <w:r w:rsidRPr="002E425E">
              <w:rPr>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A3C25B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080B121"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418275E" w14:textId="77777777" w:rsidR="002E425E" w:rsidRPr="002E425E" w:rsidRDefault="002E425E" w:rsidP="003428D9">
            <w:pPr>
              <w:pStyle w:val="TAC"/>
              <w:rPr>
                <w:lang w:val="fi-FI" w:eastAsia="fi-FI"/>
              </w:rPr>
            </w:pPr>
            <w:r w:rsidRPr="002E425E">
              <w:rPr>
                <w:lang w:val="en-US" w:eastAsia="fi-FI"/>
              </w:rPr>
              <w:t>0</w:t>
            </w:r>
          </w:p>
        </w:tc>
      </w:tr>
      <w:tr w:rsidR="002E425E" w:rsidRPr="002E425E" w14:paraId="1A9D95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9FADFD" w14:textId="77777777" w:rsidR="002E425E" w:rsidRPr="002E425E" w:rsidRDefault="002E425E" w:rsidP="003428D9">
            <w:pPr>
              <w:pStyle w:val="TAC"/>
              <w:rPr>
                <w:lang w:val="fi-FI" w:eastAsia="fi-FI"/>
              </w:rPr>
            </w:pPr>
            <w:r w:rsidRPr="002E425E">
              <w:rPr>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62E288F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AD6591" w14:textId="77777777" w:rsidR="002E425E" w:rsidRPr="002E425E" w:rsidRDefault="002E425E" w:rsidP="003428D9">
            <w:pPr>
              <w:pStyle w:val="TAC"/>
              <w:rPr>
                <w:lang w:val="fi-FI"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421E2C7D" w14:textId="77777777" w:rsidR="002E425E" w:rsidRPr="002E425E" w:rsidRDefault="002E425E" w:rsidP="003428D9">
            <w:pPr>
              <w:pStyle w:val="TAC"/>
              <w:rPr>
                <w:lang w:val="fi-FI" w:eastAsia="fi-FI"/>
              </w:rPr>
            </w:pPr>
            <w:r w:rsidRPr="002E425E">
              <w:rPr>
                <w:lang w:val="en-US" w:eastAsia="fi-FI"/>
              </w:rPr>
              <w:t>0</w:t>
            </w:r>
          </w:p>
        </w:tc>
      </w:tr>
      <w:tr w:rsidR="002E425E" w:rsidRPr="002E425E" w14:paraId="71C73E7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896E09" w14:textId="77777777" w:rsidR="002E425E" w:rsidRPr="002E425E" w:rsidRDefault="002E425E" w:rsidP="003428D9">
            <w:pPr>
              <w:pStyle w:val="TAC"/>
              <w:rPr>
                <w:lang w:val="fi-FI" w:eastAsia="fi-FI"/>
              </w:rPr>
            </w:pPr>
            <w:r w:rsidRPr="002E425E">
              <w:rPr>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754F1374"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5AA2E37"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CBBF589" w14:textId="77777777" w:rsidR="002E425E" w:rsidRPr="002E425E" w:rsidRDefault="002E425E" w:rsidP="003428D9">
            <w:pPr>
              <w:pStyle w:val="TAC"/>
              <w:rPr>
                <w:lang w:val="fi-FI" w:eastAsia="fi-FI"/>
              </w:rPr>
            </w:pPr>
            <w:r w:rsidRPr="002E425E">
              <w:rPr>
                <w:lang w:val="en-US" w:eastAsia="fi-FI"/>
              </w:rPr>
              <w:t>0</w:t>
            </w:r>
          </w:p>
        </w:tc>
      </w:tr>
      <w:tr w:rsidR="002E425E" w:rsidRPr="002E425E" w14:paraId="70DAD6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B54AAF" w14:textId="77777777" w:rsidR="002E425E" w:rsidRPr="002E425E" w:rsidRDefault="002E425E" w:rsidP="003428D9">
            <w:pPr>
              <w:pStyle w:val="TAC"/>
              <w:rPr>
                <w:lang w:val="fi-FI" w:eastAsia="fi-FI"/>
              </w:rPr>
            </w:pPr>
            <w:r w:rsidRPr="002E425E">
              <w:rPr>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CFEC60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0106EA"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3731435" w14:textId="77777777" w:rsidR="002E425E" w:rsidRPr="002E425E" w:rsidRDefault="002E425E" w:rsidP="003428D9">
            <w:pPr>
              <w:pStyle w:val="TAC"/>
              <w:rPr>
                <w:lang w:val="fi-FI" w:eastAsia="fi-FI"/>
              </w:rPr>
            </w:pPr>
            <w:r w:rsidRPr="002E425E">
              <w:rPr>
                <w:lang w:val="en-US" w:eastAsia="fi-FI"/>
              </w:rPr>
              <w:t>0</w:t>
            </w:r>
          </w:p>
        </w:tc>
      </w:tr>
      <w:tr w:rsidR="002E425E" w:rsidRPr="002E425E" w14:paraId="0F438C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6649F09" w14:textId="77777777" w:rsidR="002E425E" w:rsidRPr="002E425E" w:rsidRDefault="002E425E" w:rsidP="003428D9">
            <w:pPr>
              <w:pStyle w:val="TAC"/>
              <w:rPr>
                <w:lang w:val="sv-SE" w:eastAsia="fi-FI"/>
              </w:rPr>
            </w:pPr>
            <w:r w:rsidRPr="002E425E">
              <w:rPr>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2D35D358"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4F99DDB"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77298796" w14:textId="77777777" w:rsidR="002E425E" w:rsidRPr="002E425E" w:rsidRDefault="002E425E" w:rsidP="003428D9">
            <w:pPr>
              <w:pStyle w:val="TAC"/>
              <w:rPr>
                <w:lang w:val="en-US" w:eastAsia="fi-FI"/>
              </w:rPr>
            </w:pPr>
            <w:r w:rsidRPr="002E425E">
              <w:rPr>
                <w:lang w:val="en-US" w:eastAsia="fi-FI"/>
              </w:rPr>
              <w:t>0</w:t>
            </w:r>
          </w:p>
        </w:tc>
      </w:tr>
      <w:tr w:rsidR="002E425E" w:rsidRPr="002E425E" w14:paraId="2FFDC0D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612458" w14:textId="77777777" w:rsidR="002E425E" w:rsidRPr="002E425E" w:rsidRDefault="002E425E" w:rsidP="003428D9">
            <w:pPr>
              <w:pStyle w:val="TAC"/>
              <w:rPr>
                <w:lang w:val="fi-FI" w:eastAsia="fi-FI"/>
              </w:rPr>
            </w:pPr>
            <w:r w:rsidRPr="002E425E">
              <w:rPr>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2BC185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FE8951"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3E69563" w14:textId="77777777" w:rsidR="002E425E" w:rsidRPr="002E425E" w:rsidRDefault="002E425E" w:rsidP="003428D9">
            <w:pPr>
              <w:pStyle w:val="TAC"/>
              <w:rPr>
                <w:lang w:val="fi-FI" w:eastAsia="fi-FI"/>
              </w:rPr>
            </w:pPr>
            <w:r w:rsidRPr="002E425E">
              <w:rPr>
                <w:lang w:val="en-US" w:eastAsia="fi-FI"/>
              </w:rPr>
              <w:t>0</w:t>
            </w:r>
          </w:p>
        </w:tc>
      </w:tr>
      <w:tr w:rsidR="002E425E" w:rsidRPr="002E425E" w14:paraId="6561C3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DBA015" w14:textId="77777777" w:rsidR="002E425E" w:rsidRPr="002E425E" w:rsidRDefault="002E425E" w:rsidP="003428D9">
            <w:pPr>
              <w:pStyle w:val="TAC"/>
              <w:rPr>
                <w:lang w:val="fi-FI" w:eastAsia="fi-FI"/>
              </w:rPr>
            </w:pPr>
            <w:r w:rsidRPr="002E425E">
              <w:rPr>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689908A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EDC7A5"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A10E65A" w14:textId="77777777" w:rsidR="002E425E" w:rsidRPr="002E425E" w:rsidRDefault="002E425E" w:rsidP="003428D9">
            <w:pPr>
              <w:pStyle w:val="TAC"/>
              <w:rPr>
                <w:lang w:val="fi-FI" w:eastAsia="fi-FI"/>
              </w:rPr>
            </w:pPr>
            <w:r w:rsidRPr="002E425E">
              <w:rPr>
                <w:lang w:val="en-US" w:eastAsia="fi-FI"/>
              </w:rPr>
              <w:t>0</w:t>
            </w:r>
          </w:p>
        </w:tc>
      </w:tr>
      <w:tr w:rsidR="002E425E" w:rsidRPr="002E425E" w14:paraId="17D983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8CE6DC" w14:textId="77777777" w:rsidR="002E425E" w:rsidRPr="002E425E" w:rsidRDefault="002E425E" w:rsidP="003428D9">
            <w:pPr>
              <w:pStyle w:val="TAC"/>
              <w:rPr>
                <w:lang w:val="fi-FI" w:eastAsia="fi-FI"/>
              </w:rPr>
            </w:pPr>
            <w:r w:rsidRPr="002E425E">
              <w:rPr>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228179F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C31A052"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6E05994" w14:textId="77777777" w:rsidR="002E425E" w:rsidRPr="002E425E" w:rsidRDefault="002E425E" w:rsidP="003428D9">
            <w:pPr>
              <w:pStyle w:val="TAC"/>
              <w:rPr>
                <w:lang w:val="fi-FI" w:eastAsia="fi-FI"/>
              </w:rPr>
            </w:pPr>
            <w:r w:rsidRPr="002E425E">
              <w:rPr>
                <w:lang w:val="en-US" w:eastAsia="fi-FI"/>
              </w:rPr>
              <w:t>0</w:t>
            </w:r>
          </w:p>
        </w:tc>
      </w:tr>
      <w:tr w:rsidR="002E425E" w:rsidRPr="002E425E" w14:paraId="52B517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8DB554" w14:textId="77777777" w:rsidR="002E425E" w:rsidRPr="002E425E" w:rsidRDefault="002E425E" w:rsidP="003428D9">
            <w:pPr>
              <w:pStyle w:val="TAC"/>
              <w:rPr>
                <w:lang w:val="fi-FI" w:eastAsia="fi-FI"/>
              </w:rPr>
            </w:pPr>
            <w:r w:rsidRPr="002E425E">
              <w:rPr>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6D72010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9E3525" w14:textId="77777777" w:rsidR="002E425E" w:rsidRPr="002E425E" w:rsidRDefault="002E425E" w:rsidP="003428D9">
            <w:pPr>
              <w:pStyle w:val="TAC"/>
              <w:rPr>
                <w:lang w:val="fi-FI" w:eastAsia="fi-FI"/>
              </w:rPr>
            </w:pPr>
            <w:r w:rsidRPr="002E425E">
              <w:rPr>
                <w:lang w:eastAsia="fi-FI"/>
              </w:rPr>
              <w:t>2800</w:t>
            </w:r>
          </w:p>
        </w:tc>
        <w:tc>
          <w:tcPr>
            <w:tcW w:w="2335" w:type="dxa"/>
            <w:tcBorders>
              <w:top w:val="nil"/>
              <w:left w:val="nil"/>
              <w:bottom w:val="single" w:sz="4" w:space="0" w:color="auto"/>
              <w:right w:val="single" w:sz="4" w:space="0" w:color="auto"/>
            </w:tcBorders>
            <w:shd w:val="clear" w:color="auto" w:fill="auto"/>
            <w:hideMark/>
          </w:tcPr>
          <w:p w14:paraId="5569B0EB" w14:textId="77777777" w:rsidR="002E425E" w:rsidRPr="002E425E" w:rsidRDefault="002E425E" w:rsidP="003428D9">
            <w:pPr>
              <w:pStyle w:val="TAC"/>
              <w:rPr>
                <w:lang w:val="fi-FI" w:eastAsia="fi-FI"/>
              </w:rPr>
            </w:pPr>
            <w:r w:rsidRPr="002E425E">
              <w:rPr>
                <w:lang w:val="en-US" w:eastAsia="fi-FI"/>
              </w:rPr>
              <w:t>0</w:t>
            </w:r>
          </w:p>
        </w:tc>
      </w:tr>
      <w:tr w:rsidR="002E425E" w:rsidRPr="002E425E" w14:paraId="63295B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51FFE2" w14:textId="77777777" w:rsidR="002E425E" w:rsidRPr="002E425E" w:rsidRDefault="002E425E" w:rsidP="003428D9">
            <w:pPr>
              <w:pStyle w:val="TAC"/>
              <w:rPr>
                <w:lang w:val="fi-FI" w:eastAsia="fi-FI"/>
              </w:rPr>
            </w:pPr>
            <w:r w:rsidRPr="002E425E">
              <w:rPr>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4CD237CC"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7B37DE1"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BF0E25F" w14:textId="77777777" w:rsidR="002E425E" w:rsidRPr="002E425E" w:rsidRDefault="002E425E" w:rsidP="003428D9">
            <w:pPr>
              <w:pStyle w:val="TAC"/>
              <w:rPr>
                <w:lang w:val="fi-FI" w:eastAsia="fi-FI"/>
              </w:rPr>
            </w:pPr>
            <w:r w:rsidRPr="002E425E">
              <w:rPr>
                <w:lang w:val="en-US" w:eastAsia="fi-FI"/>
              </w:rPr>
              <w:t>0</w:t>
            </w:r>
          </w:p>
        </w:tc>
      </w:tr>
      <w:tr w:rsidR="002E425E" w:rsidRPr="002E425E" w14:paraId="6C4A262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9CF478" w14:textId="77777777" w:rsidR="002E425E" w:rsidRPr="002E425E" w:rsidRDefault="002E425E" w:rsidP="003428D9">
            <w:pPr>
              <w:pStyle w:val="TAC"/>
              <w:rPr>
                <w:lang w:val="fi-FI" w:eastAsia="fi-FI"/>
              </w:rPr>
            </w:pPr>
            <w:r w:rsidRPr="002E425E">
              <w:rPr>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545B6ED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B91B3B"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2568572" w14:textId="77777777" w:rsidR="002E425E" w:rsidRPr="002E425E" w:rsidRDefault="002E425E" w:rsidP="003428D9">
            <w:pPr>
              <w:pStyle w:val="TAC"/>
              <w:rPr>
                <w:lang w:val="fi-FI" w:eastAsia="fi-FI"/>
              </w:rPr>
            </w:pPr>
            <w:r w:rsidRPr="002E425E">
              <w:rPr>
                <w:lang w:val="en-US" w:eastAsia="fi-FI"/>
              </w:rPr>
              <w:t>0</w:t>
            </w:r>
          </w:p>
        </w:tc>
      </w:tr>
      <w:tr w:rsidR="002E425E" w:rsidRPr="002E425E" w14:paraId="5C5623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A77C4A" w14:textId="77777777" w:rsidR="002E425E" w:rsidRPr="002E425E" w:rsidRDefault="002E425E" w:rsidP="003428D9">
            <w:pPr>
              <w:pStyle w:val="TAC"/>
              <w:rPr>
                <w:lang w:val="fi-FI" w:eastAsia="fi-FI"/>
              </w:rPr>
            </w:pPr>
            <w:r w:rsidRPr="002E425E">
              <w:rPr>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7B580B1B"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AEFE1F"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0357DA16" w14:textId="77777777" w:rsidR="002E425E" w:rsidRPr="002E425E" w:rsidRDefault="002E425E" w:rsidP="003428D9">
            <w:pPr>
              <w:pStyle w:val="TAC"/>
              <w:rPr>
                <w:lang w:val="fi-FI" w:eastAsia="fi-FI"/>
              </w:rPr>
            </w:pPr>
            <w:r w:rsidRPr="002E425E">
              <w:rPr>
                <w:lang w:val="en-US" w:eastAsia="fi-FI"/>
              </w:rPr>
              <w:t>0</w:t>
            </w:r>
          </w:p>
        </w:tc>
      </w:tr>
      <w:tr w:rsidR="002E425E" w:rsidRPr="002E425E" w14:paraId="436B3F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F318B" w14:textId="77777777" w:rsidR="002E425E" w:rsidRPr="002E425E" w:rsidRDefault="002E425E" w:rsidP="003428D9">
            <w:pPr>
              <w:pStyle w:val="TAC"/>
              <w:rPr>
                <w:lang w:val="fi-FI" w:eastAsia="fi-FI"/>
              </w:rPr>
            </w:pPr>
            <w:r w:rsidRPr="002E425E">
              <w:rPr>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2F0C87C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EC18E86"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32856B1F" w14:textId="77777777" w:rsidR="002E425E" w:rsidRPr="002E425E" w:rsidRDefault="002E425E" w:rsidP="003428D9">
            <w:pPr>
              <w:pStyle w:val="TAC"/>
              <w:rPr>
                <w:lang w:val="fi-FI" w:eastAsia="fi-FI"/>
              </w:rPr>
            </w:pPr>
            <w:r w:rsidRPr="002E425E">
              <w:rPr>
                <w:lang w:val="en-US" w:eastAsia="fi-FI"/>
              </w:rPr>
              <w:t>0</w:t>
            </w:r>
          </w:p>
        </w:tc>
      </w:tr>
      <w:tr w:rsidR="002E425E" w:rsidRPr="002E425E" w14:paraId="6F2794D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7C915E" w14:textId="77777777" w:rsidR="002E425E" w:rsidRPr="002E425E" w:rsidRDefault="002E425E" w:rsidP="003428D9">
            <w:pPr>
              <w:pStyle w:val="TAC"/>
              <w:rPr>
                <w:lang w:val="fi-FI" w:eastAsia="fi-FI"/>
              </w:rPr>
            </w:pPr>
            <w:r w:rsidRPr="002E425E">
              <w:rPr>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39E1857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BC9D031"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844B6DA" w14:textId="77777777" w:rsidR="002E425E" w:rsidRPr="002E425E" w:rsidRDefault="002E425E" w:rsidP="003428D9">
            <w:pPr>
              <w:pStyle w:val="TAC"/>
              <w:rPr>
                <w:lang w:val="fi-FI" w:eastAsia="fi-FI"/>
              </w:rPr>
            </w:pPr>
            <w:r w:rsidRPr="002E425E">
              <w:rPr>
                <w:lang w:val="en-US" w:eastAsia="fi-FI"/>
              </w:rPr>
              <w:t>0</w:t>
            </w:r>
          </w:p>
        </w:tc>
      </w:tr>
      <w:tr w:rsidR="002E425E" w:rsidRPr="002E425E" w14:paraId="09B36B3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71A62" w14:textId="77777777" w:rsidR="002E425E" w:rsidRPr="002E425E" w:rsidRDefault="002E425E" w:rsidP="003428D9">
            <w:pPr>
              <w:pStyle w:val="TAC"/>
              <w:rPr>
                <w:lang w:val="fi-FI" w:eastAsia="fi-FI"/>
              </w:rPr>
            </w:pPr>
            <w:r w:rsidRPr="002E425E">
              <w:rPr>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460C06A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691C53" w14:textId="77777777" w:rsidR="002E425E" w:rsidRPr="002E425E" w:rsidRDefault="002E425E" w:rsidP="003428D9">
            <w:pPr>
              <w:pStyle w:val="TAC"/>
              <w:rPr>
                <w:lang w:val="fi-FI" w:eastAsia="fi-FI"/>
              </w:rPr>
            </w:pPr>
            <w:r w:rsidRPr="002E425E">
              <w:rPr>
                <w:lang w:eastAsia="fi-FI"/>
              </w:rPr>
              <w:t>2550</w:t>
            </w:r>
          </w:p>
        </w:tc>
        <w:tc>
          <w:tcPr>
            <w:tcW w:w="2335" w:type="dxa"/>
            <w:tcBorders>
              <w:top w:val="nil"/>
              <w:left w:val="nil"/>
              <w:bottom w:val="single" w:sz="4" w:space="0" w:color="auto"/>
              <w:right w:val="single" w:sz="4" w:space="0" w:color="auto"/>
            </w:tcBorders>
            <w:shd w:val="clear" w:color="auto" w:fill="auto"/>
            <w:hideMark/>
          </w:tcPr>
          <w:p w14:paraId="19707133" w14:textId="77777777" w:rsidR="002E425E" w:rsidRPr="002E425E" w:rsidRDefault="002E425E" w:rsidP="003428D9">
            <w:pPr>
              <w:pStyle w:val="TAC"/>
              <w:rPr>
                <w:lang w:val="fi-FI" w:eastAsia="fi-FI"/>
              </w:rPr>
            </w:pPr>
            <w:r w:rsidRPr="002E425E">
              <w:rPr>
                <w:lang w:val="en-US" w:eastAsia="fi-FI"/>
              </w:rPr>
              <w:t>0</w:t>
            </w:r>
          </w:p>
        </w:tc>
      </w:tr>
      <w:tr w:rsidR="002E425E" w:rsidRPr="002E425E" w14:paraId="7772E42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3253E4D" w14:textId="77777777" w:rsidR="002E425E" w:rsidRPr="002E425E" w:rsidRDefault="002E425E" w:rsidP="003428D9">
            <w:pPr>
              <w:pStyle w:val="TAC"/>
              <w:rPr>
                <w:lang w:val="sv-SE" w:eastAsia="fi-FI"/>
              </w:rPr>
            </w:pPr>
            <w:r w:rsidRPr="002E425E">
              <w:rPr>
                <w:lang w:val="sv-SE" w:eastAsia="fi-FI"/>
              </w:rPr>
              <w:t>CA_n260(9A-O)</w:t>
            </w:r>
          </w:p>
        </w:tc>
        <w:tc>
          <w:tcPr>
            <w:tcW w:w="1701" w:type="dxa"/>
            <w:tcBorders>
              <w:top w:val="nil"/>
              <w:left w:val="nil"/>
              <w:bottom w:val="single" w:sz="4" w:space="0" w:color="auto"/>
              <w:right w:val="single" w:sz="4" w:space="0" w:color="auto"/>
            </w:tcBorders>
            <w:shd w:val="clear" w:color="auto" w:fill="auto"/>
          </w:tcPr>
          <w:p w14:paraId="06D3EC96"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B27FD74" w14:textId="52A29B89" w:rsidR="002E425E" w:rsidRPr="002E425E" w:rsidRDefault="002E425E" w:rsidP="003428D9">
            <w:pPr>
              <w:pStyle w:val="TAC"/>
              <w:rPr>
                <w:lang w:eastAsia="fi-FI"/>
              </w:rPr>
            </w:pPr>
            <w:r w:rsidRPr="002E425E">
              <w:rPr>
                <w:lang w:val="en-US" w:eastAsia="fi-FI"/>
              </w:rPr>
              <w:t>3000</w:t>
            </w:r>
          </w:p>
        </w:tc>
        <w:tc>
          <w:tcPr>
            <w:tcW w:w="2335" w:type="dxa"/>
            <w:tcBorders>
              <w:top w:val="nil"/>
              <w:left w:val="nil"/>
              <w:bottom w:val="single" w:sz="4" w:space="0" w:color="auto"/>
              <w:right w:val="single" w:sz="4" w:space="0" w:color="auto"/>
            </w:tcBorders>
            <w:shd w:val="clear" w:color="auto" w:fill="auto"/>
          </w:tcPr>
          <w:p w14:paraId="1832FF25" w14:textId="77777777" w:rsidR="002E425E" w:rsidRPr="002E425E" w:rsidRDefault="002E425E" w:rsidP="003428D9">
            <w:pPr>
              <w:pStyle w:val="TAC"/>
              <w:rPr>
                <w:lang w:val="en-US" w:eastAsia="fi-FI"/>
              </w:rPr>
            </w:pPr>
            <w:r w:rsidRPr="002E425E">
              <w:rPr>
                <w:lang w:val="en-US" w:eastAsia="fi-FI"/>
              </w:rPr>
              <w:t>0</w:t>
            </w:r>
          </w:p>
        </w:tc>
      </w:tr>
      <w:tr w:rsidR="002E425E" w:rsidRPr="002E425E" w14:paraId="0555924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A8022B" w14:textId="77777777" w:rsidR="002E425E" w:rsidRPr="002E425E" w:rsidRDefault="002E425E" w:rsidP="003428D9">
            <w:pPr>
              <w:pStyle w:val="TAC"/>
              <w:rPr>
                <w:lang w:val="fi-FI" w:eastAsia="fi-FI"/>
              </w:rPr>
            </w:pPr>
            <w:r w:rsidRPr="002E425E">
              <w:rPr>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167D61C"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78DA347"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BD899F" w14:textId="77777777" w:rsidR="002E425E" w:rsidRPr="002E425E" w:rsidRDefault="002E425E" w:rsidP="003428D9">
            <w:pPr>
              <w:pStyle w:val="TAC"/>
              <w:rPr>
                <w:lang w:val="fi-FI" w:eastAsia="fi-FI"/>
              </w:rPr>
            </w:pPr>
            <w:r w:rsidRPr="002E425E">
              <w:rPr>
                <w:lang w:val="en-US" w:eastAsia="fi-FI"/>
              </w:rPr>
              <w:t>0</w:t>
            </w:r>
          </w:p>
        </w:tc>
      </w:tr>
      <w:tr w:rsidR="002E425E" w:rsidRPr="002E425E" w14:paraId="05C125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8C8F1" w14:textId="77777777" w:rsidR="002E425E" w:rsidRPr="002E425E" w:rsidRDefault="002E425E" w:rsidP="003428D9">
            <w:pPr>
              <w:pStyle w:val="TAC"/>
              <w:rPr>
                <w:lang w:val="fi-FI" w:eastAsia="fi-FI"/>
              </w:rPr>
            </w:pPr>
            <w:r w:rsidRPr="002E425E">
              <w:rPr>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1DA18CA9"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99DF155"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B401DBA" w14:textId="77777777" w:rsidR="002E425E" w:rsidRPr="002E425E" w:rsidRDefault="002E425E" w:rsidP="003428D9">
            <w:pPr>
              <w:pStyle w:val="TAC"/>
              <w:rPr>
                <w:lang w:val="fi-FI" w:eastAsia="fi-FI"/>
              </w:rPr>
            </w:pPr>
            <w:r w:rsidRPr="002E425E">
              <w:rPr>
                <w:lang w:val="en-US" w:eastAsia="fi-FI"/>
              </w:rPr>
              <w:t>0</w:t>
            </w:r>
          </w:p>
        </w:tc>
      </w:tr>
      <w:tr w:rsidR="002E425E" w:rsidRPr="002E425E" w14:paraId="2A380F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D65917" w14:textId="77777777" w:rsidR="002E425E" w:rsidRPr="002E425E" w:rsidRDefault="002E425E" w:rsidP="003428D9">
            <w:pPr>
              <w:pStyle w:val="TAC"/>
              <w:rPr>
                <w:lang w:val="fi-FI" w:eastAsia="fi-FI"/>
              </w:rPr>
            </w:pPr>
            <w:r w:rsidRPr="002E425E">
              <w:rPr>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03249DFA"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ECD3266"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1133DD7" w14:textId="77777777" w:rsidR="002E425E" w:rsidRPr="002E425E" w:rsidRDefault="002E425E" w:rsidP="003428D9">
            <w:pPr>
              <w:pStyle w:val="TAC"/>
              <w:rPr>
                <w:lang w:val="fi-FI" w:eastAsia="fi-FI"/>
              </w:rPr>
            </w:pPr>
            <w:r w:rsidRPr="002E425E">
              <w:rPr>
                <w:lang w:val="en-US" w:eastAsia="fi-FI"/>
              </w:rPr>
              <w:t>0</w:t>
            </w:r>
          </w:p>
        </w:tc>
      </w:tr>
      <w:tr w:rsidR="002E425E" w:rsidRPr="002E425E" w14:paraId="237FF7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C551F3" w14:textId="77777777" w:rsidR="002E425E" w:rsidRPr="002E425E" w:rsidRDefault="002E425E" w:rsidP="003428D9">
            <w:pPr>
              <w:pStyle w:val="TAC"/>
              <w:rPr>
                <w:lang w:val="fi-FI" w:eastAsia="fi-FI"/>
              </w:rPr>
            </w:pPr>
            <w:r w:rsidRPr="002E425E">
              <w:rPr>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03E5A7C1"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614DBD"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BF00F18" w14:textId="77777777" w:rsidR="002E425E" w:rsidRPr="002E425E" w:rsidRDefault="002E425E" w:rsidP="003428D9">
            <w:pPr>
              <w:pStyle w:val="TAC"/>
              <w:rPr>
                <w:lang w:val="fi-FI" w:eastAsia="fi-FI"/>
              </w:rPr>
            </w:pPr>
            <w:r w:rsidRPr="002E425E">
              <w:rPr>
                <w:lang w:val="en-US" w:eastAsia="fi-FI"/>
              </w:rPr>
              <w:t>0</w:t>
            </w:r>
          </w:p>
        </w:tc>
      </w:tr>
      <w:tr w:rsidR="002E425E" w:rsidRPr="002E425E" w14:paraId="6D48AD7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53D110" w14:textId="77777777" w:rsidR="002E425E" w:rsidRPr="002E425E" w:rsidRDefault="002E425E" w:rsidP="003428D9">
            <w:pPr>
              <w:pStyle w:val="TAC"/>
              <w:rPr>
                <w:lang w:val="fi-FI" w:eastAsia="fi-FI"/>
              </w:rPr>
            </w:pPr>
            <w:r w:rsidRPr="002E425E">
              <w:rPr>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4D884A79"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9DE0F2"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3CB675A" w14:textId="77777777" w:rsidR="002E425E" w:rsidRPr="002E425E" w:rsidRDefault="002E425E" w:rsidP="003428D9">
            <w:pPr>
              <w:pStyle w:val="TAC"/>
              <w:rPr>
                <w:lang w:val="fi-FI" w:eastAsia="fi-FI"/>
              </w:rPr>
            </w:pPr>
            <w:r w:rsidRPr="002E425E">
              <w:rPr>
                <w:lang w:val="en-US" w:eastAsia="fi-FI"/>
              </w:rPr>
              <w:t>0</w:t>
            </w:r>
          </w:p>
        </w:tc>
      </w:tr>
      <w:tr w:rsidR="002E425E" w:rsidRPr="002E425E" w14:paraId="7A5A794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332491" w14:textId="77777777" w:rsidR="002E425E" w:rsidRPr="002E425E" w:rsidRDefault="002E425E" w:rsidP="003428D9">
            <w:pPr>
              <w:pStyle w:val="TAC"/>
              <w:rPr>
                <w:lang w:val="fi-FI" w:eastAsia="fi-FI"/>
              </w:rPr>
            </w:pPr>
            <w:r w:rsidRPr="002E425E">
              <w:rPr>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7D0E980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EB3E14"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2B950B7" w14:textId="77777777" w:rsidR="002E425E" w:rsidRPr="002E425E" w:rsidRDefault="002E425E" w:rsidP="003428D9">
            <w:pPr>
              <w:pStyle w:val="TAC"/>
              <w:rPr>
                <w:lang w:val="fi-FI" w:eastAsia="fi-FI"/>
              </w:rPr>
            </w:pPr>
            <w:r w:rsidRPr="002E425E">
              <w:rPr>
                <w:lang w:val="en-US" w:eastAsia="fi-FI"/>
              </w:rPr>
              <w:t>0</w:t>
            </w:r>
          </w:p>
        </w:tc>
      </w:tr>
      <w:tr w:rsidR="002E425E" w:rsidRPr="002E425E" w14:paraId="7C3CDE5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ECBD10" w14:textId="77777777" w:rsidR="002E425E" w:rsidRPr="002E425E" w:rsidRDefault="002E425E" w:rsidP="003428D9">
            <w:pPr>
              <w:pStyle w:val="TAC"/>
              <w:rPr>
                <w:lang w:val="fi-FI" w:eastAsia="fi-FI"/>
              </w:rPr>
            </w:pPr>
            <w:r w:rsidRPr="002E425E">
              <w:rPr>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441E0845"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F3029D7"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C1F0BB" w14:textId="77777777" w:rsidR="002E425E" w:rsidRPr="002E425E" w:rsidRDefault="002E425E" w:rsidP="003428D9">
            <w:pPr>
              <w:pStyle w:val="TAC"/>
              <w:rPr>
                <w:lang w:val="fi-FI" w:eastAsia="fi-FI"/>
              </w:rPr>
            </w:pPr>
            <w:r w:rsidRPr="002E425E">
              <w:rPr>
                <w:lang w:val="en-US" w:eastAsia="fi-FI"/>
              </w:rPr>
              <w:t>0</w:t>
            </w:r>
          </w:p>
        </w:tc>
      </w:tr>
      <w:tr w:rsidR="002E425E" w:rsidRPr="002E425E" w14:paraId="170119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629C5F5" w14:textId="77777777" w:rsidR="002E425E" w:rsidRPr="002E425E" w:rsidRDefault="002E425E" w:rsidP="003428D9">
            <w:pPr>
              <w:pStyle w:val="TAC"/>
              <w:rPr>
                <w:lang w:val="sv-SE" w:eastAsia="fi-FI"/>
              </w:rPr>
            </w:pPr>
            <w:r w:rsidRPr="002E425E">
              <w:rPr>
                <w:lang w:val="sv-SE" w:eastAsia="fi-FI"/>
              </w:rPr>
              <w:t>CA_n260(5A-Q)</w:t>
            </w:r>
          </w:p>
        </w:tc>
        <w:tc>
          <w:tcPr>
            <w:tcW w:w="1701" w:type="dxa"/>
            <w:tcBorders>
              <w:top w:val="nil"/>
              <w:left w:val="nil"/>
              <w:bottom w:val="single" w:sz="4" w:space="0" w:color="auto"/>
              <w:right w:val="single" w:sz="4" w:space="0" w:color="auto"/>
            </w:tcBorders>
            <w:shd w:val="clear" w:color="auto" w:fill="auto"/>
          </w:tcPr>
          <w:p w14:paraId="4B9C1DA6"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3F2A3462" w14:textId="77777777" w:rsidR="002E425E" w:rsidRPr="002E425E" w:rsidRDefault="002E425E" w:rsidP="003428D9">
            <w:pPr>
              <w:pStyle w:val="TAC"/>
              <w:rPr>
                <w:lang w:val="en-US"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tcPr>
          <w:p w14:paraId="51286D97" w14:textId="77777777" w:rsidR="002E425E" w:rsidRPr="002E425E" w:rsidRDefault="002E425E" w:rsidP="003428D9">
            <w:pPr>
              <w:pStyle w:val="TAC"/>
              <w:rPr>
                <w:lang w:val="en-US" w:eastAsia="fi-FI"/>
              </w:rPr>
            </w:pPr>
            <w:r w:rsidRPr="002E425E">
              <w:rPr>
                <w:lang w:val="en-US" w:eastAsia="fi-FI"/>
              </w:rPr>
              <w:t>0</w:t>
            </w:r>
          </w:p>
        </w:tc>
      </w:tr>
      <w:tr w:rsidR="002E425E" w:rsidRPr="002E425E" w14:paraId="4F9008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03ABB61" w14:textId="77777777" w:rsidR="002E425E" w:rsidRPr="002E425E" w:rsidRDefault="002E425E" w:rsidP="003428D9">
            <w:pPr>
              <w:pStyle w:val="TAC"/>
              <w:rPr>
                <w:lang w:eastAsia="fi-FI"/>
              </w:rPr>
            </w:pPr>
            <w:r w:rsidRPr="002E425E">
              <w:rPr>
                <w:lang w:val="sv-SE" w:eastAsia="fi-FI"/>
              </w:rPr>
              <w:t>CA_n260(D-2G)</w:t>
            </w:r>
          </w:p>
        </w:tc>
        <w:tc>
          <w:tcPr>
            <w:tcW w:w="1701" w:type="dxa"/>
            <w:tcBorders>
              <w:top w:val="nil"/>
              <w:left w:val="nil"/>
              <w:bottom w:val="single" w:sz="4" w:space="0" w:color="auto"/>
              <w:right w:val="single" w:sz="4" w:space="0" w:color="auto"/>
            </w:tcBorders>
            <w:shd w:val="clear" w:color="auto" w:fill="auto"/>
          </w:tcPr>
          <w:p w14:paraId="0833473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23FCDB1"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54C2C86E" w14:textId="77777777" w:rsidR="002E425E" w:rsidRPr="002E425E" w:rsidRDefault="002E425E" w:rsidP="003428D9">
            <w:pPr>
              <w:pStyle w:val="TAC"/>
              <w:rPr>
                <w:lang w:val="en-US" w:eastAsia="fi-FI"/>
              </w:rPr>
            </w:pPr>
            <w:r w:rsidRPr="002E425E">
              <w:rPr>
                <w:lang w:val="en-US" w:eastAsia="fi-FI"/>
              </w:rPr>
              <w:t>0</w:t>
            </w:r>
          </w:p>
        </w:tc>
      </w:tr>
      <w:tr w:rsidR="002E425E" w:rsidRPr="002E425E" w14:paraId="0BE825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A66085" w14:textId="77777777" w:rsidR="002E425E" w:rsidRPr="002E425E" w:rsidRDefault="002E425E" w:rsidP="003428D9">
            <w:pPr>
              <w:pStyle w:val="TAC"/>
              <w:rPr>
                <w:lang w:val="fi-FI" w:eastAsia="fi-FI"/>
              </w:rPr>
            </w:pPr>
            <w:r w:rsidRPr="002E425E">
              <w:rPr>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00D1BC1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2975C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6992333" w14:textId="77777777" w:rsidR="002E425E" w:rsidRPr="002E425E" w:rsidRDefault="002E425E" w:rsidP="003428D9">
            <w:pPr>
              <w:pStyle w:val="TAC"/>
              <w:rPr>
                <w:lang w:val="fi-FI" w:eastAsia="fi-FI"/>
              </w:rPr>
            </w:pPr>
            <w:r w:rsidRPr="002E425E">
              <w:rPr>
                <w:lang w:val="en-US" w:eastAsia="fi-FI"/>
              </w:rPr>
              <w:t>0</w:t>
            </w:r>
          </w:p>
        </w:tc>
      </w:tr>
      <w:tr w:rsidR="002E425E" w:rsidRPr="002E425E" w14:paraId="2863F5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FFB3A7" w14:textId="77777777" w:rsidR="002E425E" w:rsidRPr="002E425E" w:rsidRDefault="002E425E" w:rsidP="003428D9">
            <w:pPr>
              <w:pStyle w:val="TAC"/>
              <w:rPr>
                <w:lang w:eastAsia="fi-FI"/>
              </w:rPr>
            </w:pPr>
            <w:r w:rsidRPr="002E425E">
              <w:rPr>
                <w:lang w:eastAsia="fi-FI"/>
              </w:rPr>
              <w:t>CA_n260(D-2O)</w:t>
            </w:r>
          </w:p>
        </w:tc>
        <w:tc>
          <w:tcPr>
            <w:tcW w:w="1701" w:type="dxa"/>
            <w:tcBorders>
              <w:top w:val="nil"/>
              <w:left w:val="nil"/>
              <w:bottom w:val="single" w:sz="4" w:space="0" w:color="auto"/>
              <w:right w:val="single" w:sz="4" w:space="0" w:color="auto"/>
            </w:tcBorders>
            <w:shd w:val="clear" w:color="auto" w:fill="auto"/>
          </w:tcPr>
          <w:p w14:paraId="639C055D" w14:textId="77777777" w:rsidR="002E425E" w:rsidRPr="002E425E" w:rsidRDefault="002E425E" w:rsidP="003428D9">
            <w:pPr>
              <w:pStyle w:val="TAC"/>
              <w:rPr>
                <w:lang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noWrap/>
          </w:tcPr>
          <w:p w14:paraId="7386B452"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11C0B171" w14:textId="77777777" w:rsidR="002E425E" w:rsidRPr="002E425E" w:rsidRDefault="002E425E" w:rsidP="003428D9">
            <w:pPr>
              <w:pStyle w:val="TAC"/>
              <w:rPr>
                <w:lang w:val="en-US" w:eastAsia="fi-FI"/>
              </w:rPr>
            </w:pPr>
            <w:r w:rsidRPr="002E425E">
              <w:rPr>
                <w:lang w:val="en-US" w:eastAsia="fi-FI"/>
              </w:rPr>
              <w:t>0</w:t>
            </w:r>
          </w:p>
        </w:tc>
      </w:tr>
      <w:tr w:rsidR="002E425E" w:rsidRPr="002E425E" w14:paraId="2819301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BD9626" w14:textId="77777777" w:rsidR="002E425E" w:rsidRPr="002E425E" w:rsidRDefault="002E425E" w:rsidP="003428D9">
            <w:pPr>
              <w:pStyle w:val="TAC"/>
              <w:rPr>
                <w:lang w:eastAsia="fi-FI"/>
              </w:rPr>
            </w:pPr>
            <w:r w:rsidRPr="002E425E">
              <w:rPr>
                <w:lang w:eastAsia="fi-FI"/>
              </w:rPr>
              <w:t>CA_n260(A-I)</w:t>
            </w:r>
          </w:p>
        </w:tc>
        <w:tc>
          <w:tcPr>
            <w:tcW w:w="1701" w:type="dxa"/>
            <w:tcBorders>
              <w:top w:val="nil"/>
              <w:left w:val="nil"/>
              <w:bottom w:val="single" w:sz="4" w:space="0" w:color="auto"/>
              <w:right w:val="single" w:sz="4" w:space="0" w:color="auto"/>
            </w:tcBorders>
            <w:shd w:val="clear" w:color="auto" w:fill="auto"/>
            <w:hideMark/>
          </w:tcPr>
          <w:p w14:paraId="0D35E4C8" w14:textId="77777777" w:rsidR="002E425E" w:rsidRPr="002E425E" w:rsidRDefault="002E425E" w:rsidP="003428D9">
            <w:pPr>
              <w:pStyle w:val="TAC"/>
              <w:rPr>
                <w:lang w:eastAsia="fi-FI"/>
              </w:rPr>
            </w:pPr>
            <w:r w:rsidRPr="002E425E">
              <w:rPr>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796903D"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286E39" w14:textId="77777777" w:rsidR="002E425E" w:rsidRPr="002E425E" w:rsidRDefault="002E425E" w:rsidP="003428D9">
            <w:pPr>
              <w:pStyle w:val="TAC"/>
              <w:rPr>
                <w:lang w:eastAsia="fi-FI"/>
              </w:rPr>
            </w:pPr>
            <w:r w:rsidRPr="002E425E">
              <w:rPr>
                <w:lang w:eastAsia="fi-FI"/>
              </w:rPr>
              <w:t>0</w:t>
            </w:r>
          </w:p>
        </w:tc>
      </w:tr>
      <w:tr w:rsidR="002E425E" w:rsidRPr="002E425E" w14:paraId="57FD68A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955A7DB" w14:textId="77777777" w:rsidR="002E425E" w:rsidRPr="002E425E" w:rsidRDefault="002E425E" w:rsidP="003428D9">
            <w:pPr>
              <w:pStyle w:val="TAC"/>
              <w:rPr>
                <w:lang w:eastAsia="fi-FI"/>
              </w:rPr>
            </w:pPr>
            <w:r w:rsidRPr="002E425E">
              <w:rPr>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AE76CFC" w14:textId="77777777" w:rsidR="003428D9" w:rsidRDefault="002E425E" w:rsidP="003428D9">
            <w:pPr>
              <w:pStyle w:val="TAC"/>
              <w:rPr>
                <w:lang w:eastAsia="fi-FI"/>
              </w:rPr>
            </w:pPr>
            <w:r w:rsidRPr="002E425E">
              <w:rPr>
                <w:lang w:eastAsia="fi-FI"/>
              </w:rPr>
              <w:t>CA_n260D</w:t>
            </w:r>
          </w:p>
          <w:p w14:paraId="161578CB" w14:textId="6B4CB245" w:rsidR="002E425E" w:rsidRPr="002E425E" w:rsidRDefault="002E425E" w:rsidP="003428D9">
            <w:pPr>
              <w:pStyle w:val="TAC"/>
              <w:rPr>
                <w:lang w:eastAsia="fi-FI"/>
              </w:rPr>
            </w:pPr>
            <w:r w:rsidRPr="002E425E">
              <w:rPr>
                <w:lang w:eastAsia="fi-FI"/>
              </w:rPr>
              <w:t>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0C7BD5E" w14:textId="77777777" w:rsidR="002E425E" w:rsidRPr="002E425E" w:rsidRDefault="002E425E" w:rsidP="003428D9">
            <w:pPr>
              <w:pStyle w:val="TAC"/>
              <w:rPr>
                <w:lang w:eastAsia="fi-FI"/>
              </w:rPr>
            </w:pPr>
            <w:r w:rsidRPr="002E425E">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9B88CC7" w14:textId="77777777" w:rsidR="002E425E" w:rsidRPr="002E425E" w:rsidRDefault="002E425E" w:rsidP="003428D9">
            <w:pPr>
              <w:pStyle w:val="TAC"/>
              <w:rPr>
                <w:lang w:eastAsia="fi-FI"/>
              </w:rPr>
            </w:pPr>
            <w:r w:rsidRPr="002E425E">
              <w:rPr>
                <w:lang w:eastAsia="fi-FI"/>
              </w:rPr>
              <w:t>0</w:t>
            </w:r>
          </w:p>
        </w:tc>
      </w:tr>
      <w:tr w:rsidR="002E425E" w:rsidRPr="002E425E" w14:paraId="64622FC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FA50857"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93DCF7D"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34DDF1B"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D74C97A" w14:textId="77777777" w:rsidR="002E425E" w:rsidRPr="002E425E" w:rsidRDefault="002E425E" w:rsidP="003428D9">
            <w:pPr>
              <w:pStyle w:val="TAC"/>
              <w:rPr>
                <w:lang w:eastAsia="fi-FI"/>
              </w:rPr>
            </w:pPr>
          </w:p>
        </w:tc>
      </w:tr>
      <w:tr w:rsidR="002E425E" w:rsidRPr="002E425E" w14:paraId="60ACA67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CFC9B3" w14:textId="77777777" w:rsidR="002E425E" w:rsidRPr="002E425E" w:rsidRDefault="002E425E" w:rsidP="003428D9">
            <w:pPr>
              <w:pStyle w:val="TAC"/>
              <w:rPr>
                <w:lang w:eastAsia="fi-FI"/>
              </w:rPr>
            </w:pPr>
            <w:r w:rsidRPr="002E425E">
              <w:rPr>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C1BAC18" w14:textId="77777777" w:rsidR="003428D9" w:rsidRDefault="002E425E" w:rsidP="003428D9">
            <w:pPr>
              <w:pStyle w:val="TAC"/>
              <w:rPr>
                <w:lang w:eastAsia="fi-FI"/>
              </w:rPr>
            </w:pPr>
            <w:r w:rsidRPr="002E425E">
              <w:rPr>
                <w:lang w:eastAsia="fi-FI"/>
              </w:rPr>
              <w:t>CA_n260D</w:t>
            </w:r>
          </w:p>
          <w:p w14:paraId="0A4F1E12" w14:textId="29891212" w:rsidR="00625508" w:rsidRDefault="00625508" w:rsidP="003428D9">
            <w:pPr>
              <w:pStyle w:val="TAC"/>
              <w:rPr>
                <w:lang w:eastAsia="fi-FI"/>
              </w:rPr>
            </w:pPr>
            <w:r w:rsidRPr="002E425E">
              <w:rPr>
                <w:lang w:eastAsia="fi-FI"/>
              </w:rPr>
              <w:t>CA_n260</w:t>
            </w:r>
            <w:r>
              <w:rPr>
                <w:lang w:eastAsia="fi-FI"/>
              </w:rPr>
              <w:t>G</w:t>
            </w:r>
          </w:p>
          <w:p w14:paraId="2F799ACA" w14:textId="0532D62D" w:rsidR="002E425E" w:rsidRPr="002E425E" w:rsidRDefault="002E425E" w:rsidP="003428D9">
            <w:pPr>
              <w:pStyle w:val="TAC"/>
              <w:rPr>
                <w:lang w:eastAsia="fi-FI"/>
              </w:rPr>
            </w:pPr>
            <w:r w:rsidRPr="002E425E">
              <w:rPr>
                <w:lang w:eastAsia="fi-FI"/>
              </w:rPr>
              <w:t>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7340B27" w14:textId="77777777" w:rsidR="002E425E" w:rsidRPr="002E425E" w:rsidRDefault="002E425E" w:rsidP="003428D9">
            <w:pPr>
              <w:pStyle w:val="TAC"/>
              <w:rPr>
                <w:lang w:eastAsia="fi-FI"/>
              </w:rPr>
            </w:pPr>
            <w:r w:rsidRPr="002E425E">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29CB3DA" w14:textId="77777777" w:rsidR="002E425E" w:rsidRPr="002E425E" w:rsidRDefault="002E425E" w:rsidP="003428D9">
            <w:pPr>
              <w:pStyle w:val="TAC"/>
              <w:rPr>
                <w:lang w:eastAsia="fi-FI"/>
              </w:rPr>
            </w:pPr>
            <w:r w:rsidRPr="002E425E">
              <w:rPr>
                <w:lang w:eastAsia="fi-FI"/>
              </w:rPr>
              <w:t>0</w:t>
            </w:r>
          </w:p>
        </w:tc>
      </w:tr>
      <w:tr w:rsidR="002E425E" w:rsidRPr="002E425E" w14:paraId="6010774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A7BB94A"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57802858"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A98975A"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7AF33A4C" w14:textId="77777777" w:rsidR="002E425E" w:rsidRPr="002E425E" w:rsidRDefault="002E425E" w:rsidP="003428D9">
            <w:pPr>
              <w:pStyle w:val="TAC"/>
              <w:rPr>
                <w:lang w:eastAsia="fi-FI"/>
              </w:rPr>
            </w:pPr>
          </w:p>
        </w:tc>
      </w:tr>
      <w:tr w:rsidR="002E425E" w:rsidRPr="002E425E" w14:paraId="51AB8BB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2BDFBB8" w14:textId="77777777" w:rsidR="002E425E" w:rsidRPr="002E425E" w:rsidRDefault="002E425E" w:rsidP="003428D9">
            <w:pPr>
              <w:pStyle w:val="TAC"/>
              <w:rPr>
                <w:lang w:eastAsia="fi-FI"/>
              </w:rPr>
            </w:pPr>
            <w:r w:rsidRPr="002E425E">
              <w:rPr>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4E86CCF" w14:textId="77777777" w:rsidR="003428D9" w:rsidRDefault="002E425E" w:rsidP="003428D9">
            <w:pPr>
              <w:pStyle w:val="TAC"/>
              <w:rPr>
                <w:lang w:eastAsia="fi-FI"/>
              </w:rPr>
            </w:pPr>
            <w:r w:rsidRPr="002E425E">
              <w:rPr>
                <w:lang w:eastAsia="fi-FI"/>
              </w:rPr>
              <w:t>CA_n260D</w:t>
            </w:r>
          </w:p>
          <w:p w14:paraId="6C15C1D2" w14:textId="611C1118" w:rsidR="00170AFA" w:rsidRDefault="00170AFA" w:rsidP="003428D9">
            <w:pPr>
              <w:pStyle w:val="TAC"/>
              <w:rPr>
                <w:lang w:eastAsia="fi-FI"/>
              </w:rPr>
            </w:pPr>
            <w:r w:rsidRPr="002E425E">
              <w:rPr>
                <w:lang w:eastAsia="fi-FI"/>
              </w:rPr>
              <w:t>CA_n260</w:t>
            </w:r>
            <w:r>
              <w:rPr>
                <w:lang w:eastAsia="fi-FI"/>
              </w:rPr>
              <w:t>G</w:t>
            </w:r>
          </w:p>
          <w:p w14:paraId="14F26EA3" w14:textId="3FA16E38" w:rsidR="00170AFA" w:rsidRDefault="00170AFA" w:rsidP="003428D9">
            <w:pPr>
              <w:pStyle w:val="TAC"/>
              <w:rPr>
                <w:lang w:eastAsia="fi-FI"/>
              </w:rPr>
            </w:pPr>
            <w:r w:rsidRPr="002E425E">
              <w:rPr>
                <w:lang w:eastAsia="fi-FI"/>
              </w:rPr>
              <w:t>CA_n260</w:t>
            </w:r>
            <w:r>
              <w:rPr>
                <w:lang w:eastAsia="fi-FI"/>
              </w:rPr>
              <w:t>H</w:t>
            </w:r>
          </w:p>
          <w:p w14:paraId="7D6EC2DE" w14:textId="23A30E74" w:rsidR="002E425E" w:rsidRPr="002E425E" w:rsidRDefault="002E425E" w:rsidP="003428D9">
            <w:pPr>
              <w:pStyle w:val="TAC"/>
              <w:rPr>
                <w:lang w:eastAsia="fi-FI"/>
              </w:rPr>
            </w:pPr>
            <w:r w:rsidRPr="002E425E">
              <w:rPr>
                <w:lang w:eastAsia="fi-FI"/>
              </w:rPr>
              <w:t>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D36B6C3"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70E10E8" w14:textId="77777777" w:rsidR="002E425E" w:rsidRPr="002E425E" w:rsidRDefault="002E425E" w:rsidP="003428D9">
            <w:pPr>
              <w:pStyle w:val="TAC"/>
              <w:rPr>
                <w:lang w:eastAsia="fi-FI"/>
              </w:rPr>
            </w:pPr>
            <w:r w:rsidRPr="002E425E">
              <w:rPr>
                <w:lang w:eastAsia="fi-FI"/>
              </w:rPr>
              <w:t>0</w:t>
            </w:r>
          </w:p>
        </w:tc>
      </w:tr>
      <w:tr w:rsidR="002E425E" w:rsidRPr="002E425E" w14:paraId="4BCDC79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1BD9DA"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70814906"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ADB5A4D"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C23FDD6" w14:textId="77777777" w:rsidR="002E425E" w:rsidRPr="002E425E" w:rsidRDefault="002E425E" w:rsidP="003428D9">
            <w:pPr>
              <w:pStyle w:val="TAC"/>
              <w:rPr>
                <w:lang w:eastAsia="fi-FI"/>
              </w:rPr>
            </w:pPr>
          </w:p>
        </w:tc>
      </w:tr>
      <w:tr w:rsidR="002E425E" w:rsidRPr="002E425E" w14:paraId="1831F822"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06FE02D" w14:textId="77777777" w:rsidR="002E425E" w:rsidRPr="002E425E" w:rsidRDefault="002E425E" w:rsidP="003428D9">
            <w:pPr>
              <w:pStyle w:val="TAC"/>
              <w:rPr>
                <w:lang w:eastAsia="fi-FI"/>
              </w:rPr>
            </w:pPr>
            <w:r w:rsidRPr="002E425E">
              <w:rPr>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EA28D20" w14:textId="77777777" w:rsidR="003428D9" w:rsidRDefault="002E425E" w:rsidP="003428D9">
            <w:pPr>
              <w:pStyle w:val="TAC"/>
              <w:rPr>
                <w:lang w:eastAsia="fi-FI"/>
              </w:rPr>
            </w:pPr>
            <w:r w:rsidRPr="002E425E">
              <w:rPr>
                <w:lang w:eastAsia="fi-FI"/>
              </w:rPr>
              <w:t>CA_n260D</w:t>
            </w:r>
          </w:p>
          <w:p w14:paraId="4EF7E7C7" w14:textId="1D0CFCF6" w:rsidR="002E425E" w:rsidRPr="002E425E" w:rsidRDefault="002E425E" w:rsidP="003428D9">
            <w:pPr>
              <w:pStyle w:val="TAC"/>
              <w:rPr>
                <w:lang w:eastAsia="fi-FI"/>
              </w:rPr>
            </w:pPr>
            <w:r w:rsidRPr="002E425E">
              <w:rPr>
                <w:lang w:eastAsia="fi-FI"/>
              </w:rPr>
              <w:t>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83976F" w14:textId="77777777" w:rsidR="002E425E" w:rsidRPr="002E425E" w:rsidRDefault="002E425E" w:rsidP="003428D9">
            <w:pPr>
              <w:pStyle w:val="TAC"/>
              <w:rPr>
                <w:lang w:eastAsia="fi-FI"/>
              </w:rPr>
            </w:pPr>
            <w:r w:rsidRPr="002E425E">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E554482" w14:textId="77777777" w:rsidR="002E425E" w:rsidRPr="002E425E" w:rsidRDefault="002E425E" w:rsidP="003428D9">
            <w:pPr>
              <w:pStyle w:val="TAC"/>
              <w:rPr>
                <w:lang w:eastAsia="fi-FI"/>
              </w:rPr>
            </w:pPr>
            <w:r w:rsidRPr="002E425E">
              <w:rPr>
                <w:lang w:eastAsia="fi-FI"/>
              </w:rPr>
              <w:t>0</w:t>
            </w:r>
          </w:p>
        </w:tc>
      </w:tr>
      <w:tr w:rsidR="002E425E" w:rsidRPr="002E425E" w14:paraId="129DC4E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0090013"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454BCF0"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1E0E31B"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6B756B2E" w14:textId="77777777" w:rsidR="002E425E" w:rsidRPr="002E425E" w:rsidRDefault="002E425E" w:rsidP="003428D9">
            <w:pPr>
              <w:pStyle w:val="TAC"/>
              <w:rPr>
                <w:lang w:eastAsia="fi-FI"/>
              </w:rPr>
            </w:pPr>
          </w:p>
        </w:tc>
      </w:tr>
      <w:tr w:rsidR="002E425E" w:rsidRPr="002E425E" w14:paraId="3587926C"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9971800" w14:textId="77777777" w:rsidR="002E425E" w:rsidRPr="002E425E" w:rsidRDefault="002E425E" w:rsidP="003428D9">
            <w:pPr>
              <w:pStyle w:val="TAC"/>
              <w:rPr>
                <w:lang w:eastAsia="fi-FI"/>
              </w:rPr>
            </w:pPr>
            <w:r w:rsidRPr="002E425E">
              <w:rPr>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3D94E83" w14:textId="77777777" w:rsidR="003428D9" w:rsidRDefault="002E425E" w:rsidP="003428D9">
            <w:pPr>
              <w:pStyle w:val="TAC"/>
              <w:rPr>
                <w:lang w:eastAsia="fi-FI"/>
              </w:rPr>
            </w:pPr>
            <w:r w:rsidRPr="002E425E">
              <w:rPr>
                <w:lang w:eastAsia="fi-FI"/>
              </w:rPr>
              <w:t>CA_n260D</w:t>
            </w:r>
          </w:p>
          <w:p w14:paraId="37DD32AC" w14:textId="2EB25B74" w:rsidR="00BF396E" w:rsidRDefault="00BF396E" w:rsidP="003428D9">
            <w:pPr>
              <w:pStyle w:val="TAC"/>
              <w:rPr>
                <w:lang w:eastAsia="fi-FI"/>
              </w:rPr>
            </w:pPr>
            <w:r w:rsidRPr="002E425E">
              <w:rPr>
                <w:lang w:eastAsia="fi-FI"/>
              </w:rPr>
              <w:t>CA_n260</w:t>
            </w:r>
            <w:r>
              <w:rPr>
                <w:lang w:eastAsia="fi-FI"/>
              </w:rPr>
              <w:t>O</w:t>
            </w:r>
          </w:p>
          <w:p w14:paraId="4480822E" w14:textId="62A5ABD0" w:rsidR="002E425E" w:rsidRPr="002E425E" w:rsidRDefault="002E425E" w:rsidP="003428D9">
            <w:pPr>
              <w:pStyle w:val="TAC"/>
              <w:rPr>
                <w:lang w:eastAsia="fi-FI"/>
              </w:rPr>
            </w:pPr>
            <w:r w:rsidRPr="002E425E">
              <w:rPr>
                <w:lang w:eastAsia="fi-FI"/>
              </w:rPr>
              <w:t>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0EF1CF" w14:textId="77777777" w:rsidR="002E425E" w:rsidRPr="002E425E" w:rsidRDefault="002E425E" w:rsidP="003428D9">
            <w:pPr>
              <w:pStyle w:val="TAC"/>
              <w:rPr>
                <w:lang w:eastAsia="fi-FI"/>
              </w:rPr>
            </w:pPr>
            <w:r w:rsidRPr="002E425E">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55F568A" w14:textId="77777777" w:rsidR="002E425E" w:rsidRPr="002E425E" w:rsidRDefault="002E425E" w:rsidP="003428D9">
            <w:pPr>
              <w:pStyle w:val="TAC"/>
              <w:rPr>
                <w:lang w:eastAsia="fi-FI"/>
              </w:rPr>
            </w:pPr>
            <w:r w:rsidRPr="002E425E">
              <w:rPr>
                <w:lang w:eastAsia="fi-FI"/>
              </w:rPr>
              <w:t>0</w:t>
            </w:r>
          </w:p>
        </w:tc>
      </w:tr>
      <w:tr w:rsidR="002E425E" w:rsidRPr="002E425E" w14:paraId="56DB48F8"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D090C1B"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4F223D9A"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FA215F5"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831501D" w14:textId="77777777" w:rsidR="002E425E" w:rsidRPr="002E425E" w:rsidRDefault="002E425E" w:rsidP="003428D9">
            <w:pPr>
              <w:pStyle w:val="TAC"/>
              <w:rPr>
                <w:lang w:eastAsia="fi-FI"/>
              </w:rPr>
            </w:pPr>
          </w:p>
        </w:tc>
      </w:tr>
      <w:tr w:rsidR="002E425E" w:rsidRPr="002E425E" w14:paraId="2B7DE7A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58B232B" w14:textId="77777777" w:rsidR="002E425E" w:rsidRPr="002E425E" w:rsidRDefault="002E425E" w:rsidP="003428D9">
            <w:pPr>
              <w:pStyle w:val="TAC"/>
              <w:rPr>
                <w:lang w:eastAsia="fi-FI"/>
              </w:rPr>
            </w:pPr>
            <w:r w:rsidRPr="002E425E">
              <w:rPr>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45A32E4" w14:textId="77777777" w:rsidR="003428D9" w:rsidRDefault="002E425E" w:rsidP="003428D9">
            <w:pPr>
              <w:pStyle w:val="TAC"/>
              <w:rPr>
                <w:lang w:eastAsia="fi-FI"/>
              </w:rPr>
            </w:pPr>
            <w:r w:rsidRPr="002E425E">
              <w:rPr>
                <w:lang w:eastAsia="fi-FI"/>
              </w:rPr>
              <w:t>CA_n260D</w:t>
            </w:r>
          </w:p>
          <w:p w14:paraId="7473F6D0" w14:textId="5F74BB9C" w:rsidR="00BF396E" w:rsidRDefault="00BF396E" w:rsidP="003428D9">
            <w:pPr>
              <w:pStyle w:val="TAC"/>
              <w:rPr>
                <w:lang w:eastAsia="fi-FI"/>
              </w:rPr>
            </w:pPr>
            <w:r w:rsidRPr="002E425E">
              <w:rPr>
                <w:lang w:eastAsia="fi-FI"/>
              </w:rPr>
              <w:t>CA_n260</w:t>
            </w:r>
            <w:r>
              <w:rPr>
                <w:lang w:eastAsia="fi-FI"/>
              </w:rPr>
              <w:t>O</w:t>
            </w:r>
          </w:p>
          <w:p w14:paraId="02164483" w14:textId="063A1DF1" w:rsidR="00BF396E" w:rsidRDefault="00BF396E" w:rsidP="003428D9">
            <w:pPr>
              <w:pStyle w:val="TAC"/>
              <w:rPr>
                <w:lang w:eastAsia="fi-FI"/>
              </w:rPr>
            </w:pPr>
            <w:r w:rsidRPr="002E425E">
              <w:rPr>
                <w:lang w:eastAsia="fi-FI"/>
              </w:rPr>
              <w:t>CA_n260</w:t>
            </w:r>
            <w:r>
              <w:rPr>
                <w:lang w:eastAsia="fi-FI"/>
              </w:rPr>
              <w:t>P</w:t>
            </w:r>
          </w:p>
          <w:p w14:paraId="35D0F0A1" w14:textId="135F0AC8" w:rsidR="002E425E" w:rsidRPr="002E425E" w:rsidRDefault="002E425E" w:rsidP="003428D9">
            <w:pPr>
              <w:pStyle w:val="TAC"/>
              <w:rPr>
                <w:lang w:eastAsia="fi-FI"/>
              </w:rPr>
            </w:pPr>
            <w:r w:rsidRPr="002E425E">
              <w:rPr>
                <w:lang w:eastAsia="fi-FI"/>
              </w:rPr>
              <w:t>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AC1952"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54278C" w14:textId="77777777" w:rsidR="002E425E" w:rsidRPr="002E425E" w:rsidRDefault="002E425E" w:rsidP="003428D9">
            <w:pPr>
              <w:pStyle w:val="TAC"/>
              <w:rPr>
                <w:lang w:eastAsia="fi-FI"/>
              </w:rPr>
            </w:pPr>
            <w:r w:rsidRPr="002E425E">
              <w:rPr>
                <w:lang w:eastAsia="fi-FI"/>
              </w:rPr>
              <w:t>0</w:t>
            </w:r>
          </w:p>
        </w:tc>
      </w:tr>
      <w:tr w:rsidR="002E425E" w:rsidRPr="002E425E" w14:paraId="1F394841"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82C9137"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0CBB085"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13F8103"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1C450764" w14:textId="77777777" w:rsidR="002E425E" w:rsidRPr="002E425E" w:rsidRDefault="002E425E" w:rsidP="003428D9">
            <w:pPr>
              <w:pStyle w:val="TAC"/>
              <w:rPr>
                <w:lang w:eastAsia="fi-FI"/>
              </w:rPr>
            </w:pPr>
          </w:p>
        </w:tc>
      </w:tr>
      <w:tr w:rsidR="002E425E" w:rsidRPr="002E425E" w14:paraId="7BA83641"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395BB4A" w14:textId="77777777" w:rsidR="002E425E" w:rsidRPr="002E425E" w:rsidRDefault="002E425E" w:rsidP="003428D9">
            <w:pPr>
              <w:pStyle w:val="TAC"/>
              <w:rPr>
                <w:lang w:eastAsia="fi-FI"/>
              </w:rPr>
            </w:pPr>
            <w:r w:rsidRPr="002E425E">
              <w:rPr>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4CAE148" w14:textId="5D3576F6" w:rsidR="00BF396E" w:rsidRDefault="00BF396E" w:rsidP="003428D9">
            <w:pPr>
              <w:pStyle w:val="TAC"/>
              <w:rPr>
                <w:lang w:eastAsia="fi-FI"/>
              </w:rPr>
            </w:pPr>
            <w:r w:rsidRPr="002E425E">
              <w:rPr>
                <w:lang w:eastAsia="fi-FI"/>
              </w:rPr>
              <w:t>CA_n260</w:t>
            </w:r>
            <w:r>
              <w:rPr>
                <w:lang w:eastAsia="fi-FI"/>
              </w:rPr>
              <w:t>D</w:t>
            </w:r>
          </w:p>
          <w:p w14:paraId="23714CE8" w14:textId="4AE380A4" w:rsidR="003428D9" w:rsidRDefault="002E425E" w:rsidP="003428D9">
            <w:pPr>
              <w:pStyle w:val="TAC"/>
              <w:rPr>
                <w:lang w:eastAsia="fi-FI"/>
              </w:rPr>
            </w:pPr>
            <w:r w:rsidRPr="002E425E">
              <w:rPr>
                <w:lang w:eastAsia="fi-FI"/>
              </w:rPr>
              <w:t>CA_n260E</w:t>
            </w:r>
          </w:p>
          <w:p w14:paraId="523F0DFD" w14:textId="4CA01E3F" w:rsidR="002E425E" w:rsidRPr="002E425E" w:rsidRDefault="002E425E" w:rsidP="003428D9">
            <w:pPr>
              <w:pStyle w:val="TAC"/>
              <w:rPr>
                <w:lang w:eastAsia="fi-FI"/>
              </w:rPr>
            </w:pPr>
            <w:r w:rsidRPr="002E425E">
              <w:rPr>
                <w:lang w:eastAsia="fi-FI"/>
              </w:rPr>
              <w:t>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088E22"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41856B" w14:textId="77777777" w:rsidR="002E425E" w:rsidRPr="002E425E" w:rsidRDefault="002E425E" w:rsidP="003428D9">
            <w:pPr>
              <w:pStyle w:val="TAC"/>
              <w:rPr>
                <w:lang w:eastAsia="fi-FI"/>
              </w:rPr>
            </w:pPr>
            <w:r w:rsidRPr="002E425E">
              <w:rPr>
                <w:lang w:eastAsia="fi-FI"/>
              </w:rPr>
              <w:t>0</w:t>
            </w:r>
          </w:p>
        </w:tc>
      </w:tr>
      <w:tr w:rsidR="002E425E" w:rsidRPr="002E425E" w14:paraId="459CC935"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F365A63"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336950E"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0011520"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4943AB4" w14:textId="77777777" w:rsidR="002E425E" w:rsidRPr="002E425E" w:rsidRDefault="002E425E" w:rsidP="003428D9">
            <w:pPr>
              <w:pStyle w:val="TAC"/>
              <w:rPr>
                <w:lang w:eastAsia="fi-FI"/>
              </w:rPr>
            </w:pPr>
          </w:p>
        </w:tc>
      </w:tr>
      <w:tr w:rsidR="002E425E" w:rsidRPr="002E425E" w14:paraId="0BA7C19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ADFCA7A" w14:textId="77777777" w:rsidR="002E425E" w:rsidRPr="002E425E" w:rsidRDefault="002E425E" w:rsidP="003428D9">
            <w:pPr>
              <w:pStyle w:val="TAC"/>
              <w:rPr>
                <w:lang w:eastAsia="fi-FI"/>
              </w:rPr>
            </w:pPr>
            <w:r w:rsidRPr="002E425E">
              <w:rPr>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914ABDB" w14:textId="5C8B086F" w:rsidR="00EB2A3B" w:rsidRDefault="00EB2A3B" w:rsidP="003428D9">
            <w:pPr>
              <w:pStyle w:val="TAC"/>
              <w:rPr>
                <w:lang w:eastAsia="fi-FI"/>
              </w:rPr>
            </w:pPr>
            <w:r w:rsidRPr="002E425E">
              <w:rPr>
                <w:lang w:eastAsia="fi-FI"/>
              </w:rPr>
              <w:t>CA_n260</w:t>
            </w:r>
            <w:r>
              <w:rPr>
                <w:lang w:eastAsia="fi-FI"/>
              </w:rPr>
              <w:t>D</w:t>
            </w:r>
          </w:p>
          <w:p w14:paraId="6A8BAEF7" w14:textId="42322726" w:rsidR="003428D9" w:rsidRDefault="002E425E" w:rsidP="003428D9">
            <w:pPr>
              <w:pStyle w:val="TAC"/>
              <w:rPr>
                <w:lang w:eastAsia="fi-FI"/>
              </w:rPr>
            </w:pPr>
            <w:r w:rsidRPr="002E425E">
              <w:rPr>
                <w:lang w:eastAsia="fi-FI"/>
              </w:rPr>
              <w:t>CA_n260E</w:t>
            </w:r>
          </w:p>
          <w:p w14:paraId="41F538E8" w14:textId="39B2CECE" w:rsidR="00EB2A3B" w:rsidRDefault="00EB2A3B" w:rsidP="003428D9">
            <w:pPr>
              <w:pStyle w:val="TAC"/>
              <w:rPr>
                <w:lang w:eastAsia="fi-FI"/>
              </w:rPr>
            </w:pPr>
            <w:r w:rsidRPr="002E425E">
              <w:rPr>
                <w:lang w:eastAsia="fi-FI"/>
              </w:rPr>
              <w:t>CA_n260</w:t>
            </w:r>
            <w:r>
              <w:rPr>
                <w:lang w:eastAsia="fi-FI"/>
              </w:rPr>
              <w:t>O</w:t>
            </w:r>
          </w:p>
          <w:p w14:paraId="66676417" w14:textId="0BC41FA3" w:rsidR="002E425E" w:rsidRPr="002E425E" w:rsidRDefault="002E425E" w:rsidP="003428D9">
            <w:pPr>
              <w:pStyle w:val="TAC"/>
              <w:rPr>
                <w:lang w:eastAsia="fi-FI"/>
              </w:rPr>
            </w:pPr>
            <w:r w:rsidRPr="002E425E">
              <w:rPr>
                <w:lang w:eastAsia="fi-FI"/>
              </w:rPr>
              <w:t>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777A1EB"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8B8CDD" w14:textId="77777777" w:rsidR="002E425E" w:rsidRPr="002E425E" w:rsidRDefault="002E425E" w:rsidP="003428D9">
            <w:pPr>
              <w:pStyle w:val="TAC"/>
              <w:rPr>
                <w:lang w:eastAsia="fi-FI"/>
              </w:rPr>
            </w:pPr>
            <w:r w:rsidRPr="002E425E">
              <w:rPr>
                <w:lang w:eastAsia="fi-FI"/>
              </w:rPr>
              <w:t>0</w:t>
            </w:r>
          </w:p>
        </w:tc>
      </w:tr>
      <w:tr w:rsidR="002E425E" w:rsidRPr="002E425E" w14:paraId="5A9848BD"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BBA13E"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2258F01"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55EBFE24"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98190AE" w14:textId="77777777" w:rsidR="002E425E" w:rsidRPr="002E425E" w:rsidRDefault="002E425E" w:rsidP="003428D9">
            <w:pPr>
              <w:pStyle w:val="TAC"/>
              <w:rPr>
                <w:lang w:eastAsia="fi-FI"/>
              </w:rPr>
            </w:pPr>
          </w:p>
        </w:tc>
      </w:tr>
      <w:tr w:rsidR="002E425E" w:rsidRPr="002E425E" w14:paraId="7348CB84"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F2B5939" w14:textId="77777777" w:rsidR="002E425E" w:rsidRPr="002E425E" w:rsidRDefault="002E425E" w:rsidP="003428D9">
            <w:pPr>
              <w:pStyle w:val="TAC"/>
              <w:rPr>
                <w:lang w:eastAsia="fi-FI"/>
              </w:rPr>
            </w:pPr>
            <w:r w:rsidRPr="002E425E">
              <w:rPr>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B857BE9" w14:textId="40EDC36D" w:rsidR="00E96F21" w:rsidRDefault="00E96F21" w:rsidP="003428D9">
            <w:pPr>
              <w:pStyle w:val="TAC"/>
              <w:rPr>
                <w:lang w:eastAsia="fi-FI"/>
              </w:rPr>
            </w:pPr>
            <w:r w:rsidRPr="002E425E">
              <w:rPr>
                <w:lang w:eastAsia="fi-FI"/>
              </w:rPr>
              <w:t>CA_n260</w:t>
            </w:r>
            <w:r>
              <w:rPr>
                <w:lang w:eastAsia="fi-FI"/>
              </w:rPr>
              <w:t>D</w:t>
            </w:r>
          </w:p>
          <w:p w14:paraId="04356A20" w14:textId="09C2A6CB" w:rsidR="003428D9" w:rsidRDefault="002E425E" w:rsidP="003428D9">
            <w:pPr>
              <w:pStyle w:val="TAC"/>
              <w:rPr>
                <w:lang w:eastAsia="fi-FI"/>
              </w:rPr>
            </w:pPr>
            <w:r w:rsidRPr="002E425E">
              <w:rPr>
                <w:lang w:eastAsia="fi-FI"/>
              </w:rPr>
              <w:t>CA_n260E</w:t>
            </w:r>
          </w:p>
          <w:p w14:paraId="47518163" w14:textId="0A822B71" w:rsidR="00E96F21" w:rsidRDefault="00E96F21" w:rsidP="003428D9">
            <w:pPr>
              <w:pStyle w:val="TAC"/>
              <w:rPr>
                <w:lang w:eastAsia="fi-FI"/>
              </w:rPr>
            </w:pPr>
            <w:r w:rsidRPr="002E425E">
              <w:rPr>
                <w:lang w:eastAsia="fi-FI"/>
              </w:rPr>
              <w:t>CA_n260</w:t>
            </w:r>
            <w:r>
              <w:rPr>
                <w:lang w:eastAsia="fi-FI"/>
              </w:rPr>
              <w:t>O</w:t>
            </w:r>
          </w:p>
          <w:p w14:paraId="65FDBBB4" w14:textId="277D8FEE" w:rsidR="00E96F21" w:rsidRDefault="00E96F21" w:rsidP="003428D9">
            <w:pPr>
              <w:pStyle w:val="TAC"/>
              <w:rPr>
                <w:lang w:eastAsia="fi-FI"/>
              </w:rPr>
            </w:pPr>
            <w:r w:rsidRPr="002E425E">
              <w:rPr>
                <w:lang w:eastAsia="fi-FI"/>
              </w:rPr>
              <w:t>CA_n260</w:t>
            </w:r>
            <w:r>
              <w:rPr>
                <w:lang w:eastAsia="fi-FI"/>
              </w:rPr>
              <w:t>P</w:t>
            </w:r>
          </w:p>
          <w:p w14:paraId="5D0A9C06" w14:textId="1034EED2" w:rsidR="002E425E" w:rsidRPr="002E425E" w:rsidRDefault="002E425E" w:rsidP="003428D9">
            <w:pPr>
              <w:pStyle w:val="TAC"/>
              <w:rPr>
                <w:lang w:eastAsia="fi-FI"/>
              </w:rPr>
            </w:pPr>
            <w:r w:rsidRPr="002E425E">
              <w:rPr>
                <w:lang w:eastAsia="fi-FI"/>
              </w:rPr>
              <w:t>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B10747B" w14:textId="77777777" w:rsidR="002E425E" w:rsidRPr="002E425E" w:rsidRDefault="002E425E" w:rsidP="003428D9">
            <w:pPr>
              <w:pStyle w:val="TAC"/>
              <w:rPr>
                <w:lang w:eastAsia="fi-FI"/>
              </w:rPr>
            </w:pPr>
            <w:r w:rsidRPr="002E425E">
              <w:rPr>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1519EE0" w14:textId="77777777" w:rsidR="002E425E" w:rsidRPr="002E425E" w:rsidRDefault="002E425E" w:rsidP="003428D9">
            <w:pPr>
              <w:pStyle w:val="TAC"/>
              <w:rPr>
                <w:lang w:eastAsia="fi-FI"/>
              </w:rPr>
            </w:pPr>
            <w:r w:rsidRPr="002E425E">
              <w:rPr>
                <w:lang w:eastAsia="fi-FI"/>
              </w:rPr>
              <w:t>0</w:t>
            </w:r>
          </w:p>
        </w:tc>
      </w:tr>
      <w:tr w:rsidR="002E425E" w:rsidRPr="002E425E" w14:paraId="4408CC7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AB4867B"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A97FC85"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3BF3A02"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A212156" w14:textId="77777777" w:rsidR="002E425E" w:rsidRPr="002E425E" w:rsidRDefault="002E425E" w:rsidP="003428D9">
            <w:pPr>
              <w:pStyle w:val="TAC"/>
              <w:rPr>
                <w:lang w:eastAsia="fi-FI"/>
              </w:rPr>
            </w:pPr>
          </w:p>
        </w:tc>
      </w:tr>
      <w:tr w:rsidR="002E425E" w:rsidRPr="002E425E" w14:paraId="09EC73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97C99E" w14:textId="77777777" w:rsidR="002E425E" w:rsidRPr="002E425E" w:rsidRDefault="002E425E" w:rsidP="003428D9">
            <w:pPr>
              <w:pStyle w:val="TAC"/>
              <w:rPr>
                <w:lang w:eastAsia="fi-FI"/>
              </w:rPr>
            </w:pPr>
            <w:r w:rsidRPr="002E425E">
              <w:rPr>
                <w:lang w:eastAsia="fi-FI"/>
              </w:rPr>
              <w:t>CA_n260(G-H)</w:t>
            </w:r>
          </w:p>
        </w:tc>
        <w:tc>
          <w:tcPr>
            <w:tcW w:w="1701" w:type="dxa"/>
            <w:tcBorders>
              <w:top w:val="nil"/>
              <w:left w:val="nil"/>
              <w:bottom w:val="single" w:sz="4" w:space="0" w:color="auto"/>
              <w:right w:val="single" w:sz="4" w:space="0" w:color="auto"/>
            </w:tcBorders>
            <w:shd w:val="clear" w:color="auto" w:fill="auto"/>
            <w:hideMark/>
          </w:tcPr>
          <w:p w14:paraId="7A1E7F92" w14:textId="77777777" w:rsidR="002E425E" w:rsidRPr="002E425E" w:rsidRDefault="002E425E" w:rsidP="003428D9">
            <w:pPr>
              <w:pStyle w:val="TAC"/>
            </w:pPr>
            <w:r w:rsidRPr="002E425E">
              <w:t>CA_n260G</w:t>
            </w:r>
          </w:p>
          <w:p w14:paraId="7F1107AF" w14:textId="77777777" w:rsidR="002E425E" w:rsidRPr="002E425E" w:rsidRDefault="002E425E" w:rsidP="003428D9">
            <w:pPr>
              <w:pStyle w:val="TAC"/>
              <w:rPr>
                <w:lang w:eastAsia="fi-FI"/>
              </w:rPr>
            </w:pPr>
            <w:r w:rsidRPr="002E425E">
              <w:t>CA_n260H</w:t>
            </w:r>
          </w:p>
        </w:tc>
        <w:tc>
          <w:tcPr>
            <w:tcW w:w="2268" w:type="dxa"/>
            <w:tcBorders>
              <w:top w:val="nil"/>
              <w:left w:val="nil"/>
              <w:bottom w:val="single" w:sz="4" w:space="0" w:color="auto"/>
              <w:right w:val="single" w:sz="4" w:space="0" w:color="auto"/>
            </w:tcBorders>
            <w:shd w:val="clear" w:color="auto" w:fill="auto"/>
            <w:hideMark/>
          </w:tcPr>
          <w:p w14:paraId="4B60CA52" w14:textId="77777777" w:rsidR="002E425E" w:rsidRPr="002E425E" w:rsidRDefault="002E425E" w:rsidP="003428D9">
            <w:pPr>
              <w:pStyle w:val="TAC"/>
              <w:rPr>
                <w:lang w:eastAsia="fi-FI"/>
              </w:rPr>
            </w:pPr>
            <w:r w:rsidRPr="002E425E">
              <w:rPr>
                <w:lang w:eastAsia="fi-FI"/>
              </w:rPr>
              <w:t>500</w:t>
            </w:r>
          </w:p>
        </w:tc>
        <w:tc>
          <w:tcPr>
            <w:tcW w:w="2335" w:type="dxa"/>
            <w:tcBorders>
              <w:top w:val="nil"/>
              <w:left w:val="nil"/>
              <w:bottom w:val="single" w:sz="4" w:space="0" w:color="auto"/>
              <w:right w:val="single" w:sz="4" w:space="0" w:color="auto"/>
            </w:tcBorders>
            <w:shd w:val="clear" w:color="auto" w:fill="auto"/>
            <w:hideMark/>
          </w:tcPr>
          <w:p w14:paraId="5B3E8E78" w14:textId="77777777" w:rsidR="002E425E" w:rsidRPr="002E425E" w:rsidRDefault="002E425E" w:rsidP="003428D9">
            <w:pPr>
              <w:pStyle w:val="TAC"/>
              <w:rPr>
                <w:lang w:eastAsia="fi-FI"/>
              </w:rPr>
            </w:pPr>
            <w:r w:rsidRPr="002E425E">
              <w:rPr>
                <w:lang w:eastAsia="fi-FI"/>
              </w:rPr>
              <w:t>0</w:t>
            </w:r>
          </w:p>
        </w:tc>
      </w:tr>
      <w:tr w:rsidR="002E425E" w:rsidRPr="002E425E" w14:paraId="55B677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F272462" w14:textId="77777777" w:rsidR="002E425E" w:rsidRPr="002E425E" w:rsidRDefault="002E425E" w:rsidP="003428D9">
            <w:pPr>
              <w:pStyle w:val="TAC"/>
              <w:rPr>
                <w:lang w:eastAsia="fi-FI"/>
              </w:rPr>
            </w:pPr>
            <w:r w:rsidRPr="002E425E">
              <w:rPr>
                <w:lang w:eastAsia="fi-FI"/>
              </w:rPr>
              <w:t>CA_n260(G-H-O)</w:t>
            </w:r>
          </w:p>
        </w:tc>
        <w:tc>
          <w:tcPr>
            <w:tcW w:w="1701" w:type="dxa"/>
            <w:tcBorders>
              <w:top w:val="nil"/>
              <w:left w:val="nil"/>
              <w:bottom w:val="single" w:sz="4" w:space="0" w:color="auto"/>
              <w:right w:val="single" w:sz="4" w:space="0" w:color="auto"/>
            </w:tcBorders>
            <w:shd w:val="clear" w:color="auto" w:fill="auto"/>
          </w:tcPr>
          <w:p w14:paraId="2BAB97A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0E673AE" w14:textId="77777777" w:rsidR="002E425E" w:rsidRPr="002E425E" w:rsidRDefault="002E425E" w:rsidP="003428D9">
            <w:pPr>
              <w:pStyle w:val="TAC"/>
              <w:rPr>
                <w:lang w:eastAsia="fi-FI"/>
              </w:rPr>
            </w:pPr>
            <w:r w:rsidRPr="002E425E">
              <w:rPr>
                <w:lang w:eastAsia="fi-FI"/>
              </w:rPr>
              <w:t>700</w:t>
            </w:r>
          </w:p>
        </w:tc>
        <w:tc>
          <w:tcPr>
            <w:tcW w:w="2335" w:type="dxa"/>
            <w:tcBorders>
              <w:top w:val="nil"/>
              <w:left w:val="nil"/>
              <w:bottom w:val="single" w:sz="4" w:space="0" w:color="auto"/>
              <w:right w:val="single" w:sz="4" w:space="0" w:color="auto"/>
            </w:tcBorders>
            <w:shd w:val="clear" w:color="auto" w:fill="auto"/>
          </w:tcPr>
          <w:p w14:paraId="53F0BE04" w14:textId="77777777" w:rsidR="002E425E" w:rsidRPr="002E425E" w:rsidRDefault="002E425E" w:rsidP="003428D9">
            <w:pPr>
              <w:pStyle w:val="TAC"/>
              <w:rPr>
                <w:lang w:eastAsia="fi-FI"/>
              </w:rPr>
            </w:pPr>
            <w:r w:rsidRPr="002E425E">
              <w:rPr>
                <w:lang w:eastAsia="fi-FI"/>
              </w:rPr>
              <w:t>0</w:t>
            </w:r>
          </w:p>
        </w:tc>
      </w:tr>
      <w:tr w:rsidR="002E425E" w:rsidRPr="002E425E" w14:paraId="4928020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407878A" w14:textId="77777777" w:rsidR="002E425E" w:rsidRPr="002E425E" w:rsidRDefault="002E425E" w:rsidP="003428D9">
            <w:pPr>
              <w:pStyle w:val="TAC"/>
              <w:rPr>
                <w:lang w:eastAsia="fi-FI"/>
              </w:rPr>
            </w:pPr>
            <w:r w:rsidRPr="002E425E">
              <w:rPr>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D8E2FB" w14:textId="77777777" w:rsidR="003428D9" w:rsidRDefault="002E425E" w:rsidP="003428D9">
            <w:pPr>
              <w:pStyle w:val="TAC"/>
              <w:rPr>
                <w:lang w:eastAsia="fi-FI"/>
              </w:rPr>
            </w:pPr>
            <w:r w:rsidRPr="002E425E">
              <w:rPr>
                <w:lang w:eastAsia="fi-FI"/>
              </w:rPr>
              <w:t>CA_n260G</w:t>
            </w:r>
          </w:p>
          <w:p w14:paraId="3FE792D3" w14:textId="2E8878AC" w:rsidR="002E425E" w:rsidRPr="002E425E" w:rsidRDefault="002E425E" w:rsidP="003428D9">
            <w:pPr>
              <w:pStyle w:val="TAC"/>
              <w:rPr>
                <w:lang w:eastAsia="fi-FI"/>
              </w:rPr>
            </w:pPr>
            <w:r w:rsidRPr="002E425E">
              <w:rPr>
                <w:lang w:eastAsia="fi-FI"/>
              </w:rPr>
              <w:t>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F86C64" w14:textId="77777777" w:rsidR="002E425E" w:rsidRPr="002E425E" w:rsidRDefault="002E425E" w:rsidP="003428D9">
            <w:pPr>
              <w:pStyle w:val="TAC"/>
              <w:rPr>
                <w:lang w:eastAsia="fi-FI"/>
              </w:rPr>
            </w:pPr>
            <w:r w:rsidRPr="002E425E">
              <w:rPr>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262F399" w14:textId="77777777" w:rsidR="002E425E" w:rsidRPr="002E425E" w:rsidRDefault="002E425E" w:rsidP="003428D9">
            <w:pPr>
              <w:pStyle w:val="TAC"/>
              <w:rPr>
                <w:lang w:eastAsia="fi-FI"/>
              </w:rPr>
            </w:pPr>
            <w:r w:rsidRPr="002E425E">
              <w:rPr>
                <w:lang w:eastAsia="zh-CN"/>
              </w:rPr>
              <w:t>0</w:t>
            </w:r>
          </w:p>
        </w:tc>
      </w:tr>
      <w:tr w:rsidR="002E425E" w:rsidRPr="002E425E" w14:paraId="11877F6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E3CC3F"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41F5BB7"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20E3240"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55AAB8FC" w14:textId="77777777" w:rsidR="002E425E" w:rsidRPr="002E425E" w:rsidRDefault="002E425E" w:rsidP="003428D9">
            <w:pPr>
              <w:pStyle w:val="TAC"/>
              <w:rPr>
                <w:lang w:val="fi-FI" w:eastAsia="fi-FI"/>
              </w:rPr>
            </w:pPr>
          </w:p>
        </w:tc>
      </w:tr>
      <w:tr w:rsidR="002E425E" w:rsidRPr="002E425E" w14:paraId="63C95B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574F" w14:textId="77777777" w:rsidR="002E425E" w:rsidRPr="002E425E" w:rsidRDefault="002E425E" w:rsidP="003428D9">
            <w:pPr>
              <w:pStyle w:val="TAC"/>
              <w:rPr>
                <w:lang w:val="fi-FI" w:eastAsia="fi-FI"/>
              </w:rPr>
            </w:pPr>
            <w:r w:rsidRPr="002E425E">
              <w:rPr>
                <w:lang w:eastAsia="fi-FI"/>
              </w:rPr>
              <w:t>CA_n260(G-O)</w:t>
            </w:r>
          </w:p>
        </w:tc>
        <w:tc>
          <w:tcPr>
            <w:tcW w:w="1701" w:type="dxa"/>
            <w:tcBorders>
              <w:top w:val="nil"/>
              <w:left w:val="nil"/>
              <w:bottom w:val="single" w:sz="4" w:space="0" w:color="auto"/>
              <w:right w:val="single" w:sz="4" w:space="0" w:color="auto"/>
            </w:tcBorders>
            <w:shd w:val="clear" w:color="auto" w:fill="auto"/>
            <w:hideMark/>
          </w:tcPr>
          <w:p w14:paraId="57923BF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012D9B5" w14:textId="77777777" w:rsidR="002E425E" w:rsidRPr="002E425E" w:rsidRDefault="002E425E" w:rsidP="003428D9">
            <w:pPr>
              <w:pStyle w:val="TAC"/>
              <w:rPr>
                <w:lang w:val="fi-FI" w:eastAsia="fi-FI"/>
              </w:rPr>
            </w:pPr>
            <w:r w:rsidRPr="002E425E">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0E36B4F9" w14:textId="77777777" w:rsidR="002E425E" w:rsidRPr="002E425E" w:rsidRDefault="002E425E" w:rsidP="003428D9">
            <w:pPr>
              <w:pStyle w:val="TAC"/>
              <w:rPr>
                <w:lang w:val="fi-FI" w:eastAsia="fi-FI"/>
              </w:rPr>
            </w:pPr>
            <w:r w:rsidRPr="002E425E">
              <w:rPr>
                <w:lang w:val="en-US" w:eastAsia="fi-FI"/>
              </w:rPr>
              <w:t>0</w:t>
            </w:r>
          </w:p>
        </w:tc>
      </w:tr>
      <w:tr w:rsidR="002E425E" w:rsidRPr="002E425E" w14:paraId="1E4AE02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B9839C" w14:textId="77777777" w:rsidR="002E425E" w:rsidRPr="002E425E" w:rsidRDefault="002E425E" w:rsidP="003428D9">
            <w:pPr>
              <w:pStyle w:val="TAC"/>
              <w:rPr>
                <w:lang w:val="fi-FI" w:eastAsia="fi-FI"/>
              </w:rPr>
            </w:pPr>
            <w:r w:rsidRPr="002E425E">
              <w:rPr>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6DFADF3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526898"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08375CC" w14:textId="77777777" w:rsidR="002E425E" w:rsidRPr="002E425E" w:rsidRDefault="002E425E" w:rsidP="003428D9">
            <w:pPr>
              <w:pStyle w:val="TAC"/>
              <w:rPr>
                <w:lang w:val="fi-FI" w:eastAsia="fi-FI"/>
              </w:rPr>
            </w:pPr>
            <w:r w:rsidRPr="002E425E">
              <w:rPr>
                <w:lang w:val="en-US" w:eastAsia="fi-FI"/>
              </w:rPr>
              <w:t>0</w:t>
            </w:r>
          </w:p>
        </w:tc>
      </w:tr>
      <w:tr w:rsidR="002E425E" w:rsidRPr="002E425E" w14:paraId="529714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856E11" w14:textId="77777777" w:rsidR="002E425E" w:rsidRPr="002E425E" w:rsidRDefault="002E425E" w:rsidP="003428D9">
            <w:pPr>
              <w:pStyle w:val="TAC"/>
              <w:rPr>
                <w:lang w:val="fi-FI" w:eastAsia="fi-FI"/>
              </w:rPr>
            </w:pPr>
            <w:r w:rsidRPr="002E425E">
              <w:rPr>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4EDC435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1121AC"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345A9FC" w14:textId="77777777" w:rsidR="002E425E" w:rsidRPr="002E425E" w:rsidRDefault="002E425E" w:rsidP="003428D9">
            <w:pPr>
              <w:pStyle w:val="TAC"/>
              <w:rPr>
                <w:lang w:val="fi-FI" w:eastAsia="fi-FI"/>
              </w:rPr>
            </w:pPr>
            <w:r w:rsidRPr="002E425E">
              <w:rPr>
                <w:lang w:val="en-US" w:eastAsia="fi-FI"/>
              </w:rPr>
              <w:t>0</w:t>
            </w:r>
          </w:p>
        </w:tc>
      </w:tr>
      <w:tr w:rsidR="002E425E" w:rsidRPr="002E425E" w14:paraId="24E586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0C41A4" w14:textId="77777777" w:rsidR="002E425E" w:rsidRPr="002E425E" w:rsidRDefault="002E425E" w:rsidP="003428D9">
            <w:pPr>
              <w:pStyle w:val="TAC"/>
              <w:rPr>
                <w:lang w:val="fi-FI" w:eastAsia="fi-FI"/>
              </w:rPr>
            </w:pPr>
            <w:r w:rsidRPr="002E425E">
              <w:rPr>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63EF85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ABBB6"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4900A3D" w14:textId="77777777" w:rsidR="002E425E" w:rsidRPr="002E425E" w:rsidRDefault="002E425E" w:rsidP="003428D9">
            <w:pPr>
              <w:pStyle w:val="TAC"/>
              <w:rPr>
                <w:lang w:val="fi-FI" w:eastAsia="fi-FI"/>
              </w:rPr>
            </w:pPr>
            <w:r w:rsidRPr="002E425E">
              <w:rPr>
                <w:lang w:val="en-US" w:eastAsia="fi-FI"/>
              </w:rPr>
              <w:t>0</w:t>
            </w:r>
          </w:p>
        </w:tc>
      </w:tr>
      <w:tr w:rsidR="002E425E" w:rsidRPr="002E425E" w14:paraId="613944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721D21" w14:textId="77777777" w:rsidR="002E425E" w:rsidRPr="002E425E" w:rsidRDefault="002E425E" w:rsidP="003428D9">
            <w:pPr>
              <w:pStyle w:val="TAC"/>
              <w:rPr>
                <w:lang w:val="fi-FI" w:eastAsia="fi-FI"/>
              </w:rPr>
            </w:pPr>
            <w:r w:rsidRPr="002E425E">
              <w:rPr>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78D4319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80177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1142B6" w14:textId="77777777" w:rsidR="002E425E" w:rsidRPr="002E425E" w:rsidRDefault="002E425E" w:rsidP="003428D9">
            <w:pPr>
              <w:pStyle w:val="TAC"/>
              <w:rPr>
                <w:lang w:val="fi-FI" w:eastAsia="fi-FI"/>
              </w:rPr>
            </w:pPr>
            <w:r w:rsidRPr="002E425E">
              <w:rPr>
                <w:lang w:val="en-US" w:eastAsia="fi-FI"/>
              </w:rPr>
              <w:t>0</w:t>
            </w:r>
          </w:p>
        </w:tc>
      </w:tr>
      <w:tr w:rsidR="002E425E" w:rsidRPr="002E425E" w14:paraId="2DE106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06544B" w14:textId="77777777" w:rsidR="002E425E" w:rsidRPr="002E425E" w:rsidRDefault="002E425E" w:rsidP="003428D9">
            <w:pPr>
              <w:pStyle w:val="TAC"/>
              <w:rPr>
                <w:lang w:val="fi-FI" w:eastAsia="fi-FI"/>
              </w:rPr>
            </w:pPr>
            <w:r w:rsidRPr="002E425E">
              <w:rPr>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26DCA10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919829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2B3FC40" w14:textId="77777777" w:rsidR="002E425E" w:rsidRPr="002E425E" w:rsidRDefault="002E425E" w:rsidP="003428D9">
            <w:pPr>
              <w:pStyle w:val="TAC"/>
              <w:rPr>
                <w:lang w:val="fi-FI" w:eastAsia="fi-FI"/>
              </w:rPr>
            </w:pPr>
            <w:r w:rsidRPr="002E425E">
              <w:rPr>
                <w:lang w:val="en-US" w:eastAsia="fi-FI"/>
              </w:rPr>
              <w:t>0</w:t>
            </w:r>
          </w:p>
        </w:tc>
      </w:tr>
      <w:tr w:rsidR="002E425E" w:rsidRPr="002E425E" w14:paraId="41DFA6F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D59BF5" w14:textId="77777777" w:rsidR="002E425E" w:rsidRPr="002E425E" w:rsidRDefault="002E425E" w:rsidP="003428D9">
            <w:pPr>
              <w:pStyle w:val="TAC"/>
              <w:rPr>
                <w:lang w:val="fi-FI" w:eastAsia="fi-FI"/>
              </w:rPr>
            </w:pPr>
            <w:r w:rsidRPr="002E425E">
              <w:rPr>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19CCD88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9A7FD0"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C263C2E" w14:textId="77777777" w:rsidR="002E425E" w:rsidRPr="002E425E" w:rsidRDefault="002E425E" w:rsidP="003428D9">
            <w:pPr>
              <w:pStyle w:val="TAC"/>
              <w:rPr>
                <w:lang w:val="fi-FI" w:eastAsia="fi-FI"/>
              </w:rPr>
            </w:pPr>
            <w:r w:rsidRPr="002E425E">
              <w:rPr>
                <w:lang w:val="en-US" w:eastAsia="fi-FI"/>
              </w:rPr>
              <w:t>0</w:t>
            </w:r>
          </w:p>
        </w:tc>
      </w:tr>
      <w:tr w:rsidR="002E425E" w:rsidRPr="002E425E" w14:paraId="2B4CB30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483E1" w14:textId="77777777" w:rsidR="002E425E" w:rsidRPr="002E425E" w:rsidRDefault="002E425E" w:rsidP="003428D9">
            <w:pPr>
              <w:pStyle w:val="TAC"/>
              <w:rPr>
                <w:lang w:val="fi-FI" w:eastAsia="fi-FI"/>
              </w:rPr>
            </w:pPr>
            <w:r w:rsidRPr="002E425E">
              <w:rPr>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7A14332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AD533"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D1FFBB" w14:textId="77777777" w:rsidR="002E425E" w:rsidRPr="002E425E" w:rsidRDefault="002E425E" w:rsidP="003428D9">
            <w:pPr>
              <w:pStyle w:val="TAC"/>
              <w:rPr>
                <w:lang w:val="fi-FI" w:eastAsia="fi-FI"/>
              </w:rPr>
            </w:pPr>
            <w:r w:rsidRPr="002E425E">
              <w:rPr>
                <w:lang w:val="en-US" w:eastAsia="fi-FI"/>
              </w:rPr>
              <w:t>0</w:t>
            </w:r>
          </w:p>
        </w:tc>
      </w:tr>
      <w:tr w:rsidR="002E425E" w:rsidRPr="002E425E" w14:paraId="73AF956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CE464" w14:textId="77777777" w:rsidR="002E425E" w:rsidRPr="002E425E" w:rsidRDefault="002E425E" w:rsidP="003428D9">
            <w:pPr>
              <w:pStyle w:val="TAC"/>
              <w:rPr>
                <w:lang w:val="fi-FI" w:eastAsia="fi-FI"/>
              </w:rPr>
            </w:pPr>
            <w:r w:rsidRPr="002E425E">
              <w:rPr>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2A52A9C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48A5F1"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12D62F" w14:textId="77777777" w:rsidR="002E425E" w:rsidRPr="002E425E" w:rsidRDefault="002E425E" w:rsidP="003428D9">
            <w:pPr>
              <w:pStyle w:val="TAC"/>
              <w:rPr>
                <w:lang w:val="fi-FI" w:eastAsia="fi-FI"/>
              </w:rPr>
            </w:pPr>
            <w:r w:rsidRPr="002E425E">
              <w:rPr>
                <w:lang w:val="en-US" w:eastAsia="fi-FI"/>
              </w:rPr>
              <w:t>0</w:t>
            </w:r>
          </w:p>
        </w:tc>
      </w:tr>
      <w:tr w:rsidR="002E425E" w:rsidRPr="002E425E" w14:paraId="365CF4A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0453F6" w14:textId="77777777" w:rsidR="002E425E" w:rsidRPr="002E425E" w:rsidRDefault="002E425E" w:rsidP="003428D9">
            <w:pPr>
              <w:pStyle w:val="TAC"/>
              <w:rPr>
                <w:lang w:val="fi-FI" w:eastAsia="fi-FI"/>
              </w:rPr>
            </w:pPr>
            <w:r w:rsidRPr="002E425E">
              <w:rPr>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15C46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D956A"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F9DB40" w14:textId="77777777" w:rsidR="002E425E" w:rsidRPr="002E425E" w:rsidRDefault="002E425E" w:rsidP="003428D9">
            <w:pPr>
              <w:pStyle w:val="TAC"/>
              <w:rPr>
                <w:lang w:val="fi-FI" w:eastAsia="fi-FI"/>
              </w:rPr>
            </w:pPr>
            <w:r w:rsidRPr="002E425E">
              <w:rPr>
                <w:lang w:val="en-US" w:eastAsia="fi-FI"/>
              </w:rPr>
              <w:t>0</w:t>
            </w:r>
          </w:p>
        </w:tc>
      </w:tr>
      <w:tr w:rsidR="002E425E" w:rsidRPr="002E425E" w14:paraId="1F09F1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2177D1" w14:textId="77777777" w:rsidR="002E425E" w:rsidRPr="002E425E" w:rsidRDefault="002E425E" w:rsidP="003428D9">
            <w:pPr>
              <w:pStyle w:val="TAC"/>
              <w:rPr>
                <w:lang w:val="fi-FI" w:eastAsia="fi-FI"/>
              </w:rPr>
            </w:pPr>
            <w:r w:rsidRPr="002E425E">
              <w:rPr>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49FE50A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694507"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D89EB05" w14:textId="77777777" w:rsidR="002E425E" w:rsidRPr="002E425E" w:rsidRDefault="002E425E" w:rsidP="003428D9">
            <w:pPr>
              <w:pStyle w:val="TAC"/>
              <w:rPr>
                <w:lang w:val="fi-FI" w:eastAsia="fi-FI"/>
              </w:rPr>
            </w:pPr>
            <w:r w:rsidRPr="002E425E">
              <w:rPr>
                <w:lang w:val="en-US" w:eastAsia="fi-FI"/>
              </w:rPr>
              <w:t>0</w:t>
            </w:r>
          </w:p>
        </w:tc>
      </w:tr>
      <w:tr w:rsidR="002E425E" w:rsidRPr="002E425E" w14:paraId="00D5F7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86E2DC" w14:textId="77777777" w:rsidR="002E425E" w:rsidRPr="002E425E" w:rsidRDefault="002E425E" w:rsidP="003428D9">
            <w:pPr>
              <w:pStyle w:val="TAC"/>
              <w:rPr>
                <w:lang w:val="fi-FI" w:eastAsia="fi-FI"/>
              </w:rPr>
            </w:pPr>
            <w:r w:rsidRPr="002E425E">
              <w:rPr>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60B9EF0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4E3D2"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474D32B" w14:textId="77777777" w:rsidR="002E425E" w:rsidRPr="002E425E" w:rsidRDefault="002E425E" w:rsidP="003428D9">
            <w:pPr>
              <w:pStyle w:val="TAC"/>
              <w:rPr>
                <w:lang w:val="fi-FI" w:eastAsia="fi-FI"/>
              </w:rPr>
            </w:pPr>
            <w:r w:rsidRPr="002E425E">
              <w:rPr>
                <w:lang w:val="en-US" w:eastAsia="fi-FI"/>
              </w:rPr>
              <w:t>0</w:t>
            </w:r>
          </w:p>
        </w:tc>
      </w:tr>
      <w:tr w:rsidR="002E425E" w:rsidRPr="002E425E" w14:paraId="04DF8F5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E4222" w14:textId="77777777" w:rsidR="002E425E" w:rsidRPr="002E425E" w:rsidRDefault="002E425E" w:rsidP="003428D9">
            <w:pPr>
              <w:pStyle w:val="TAC"/>
              <w:rPr>
                <w:lang w:val="fi-FI" w:eastAsia="fi-FI"/>
              </w:rPr>
            </w:pPr>
            <w:r w:rsidRPr="002E425E">
              <w:rPr>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25BBEC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699096"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DCA62B" w14:textId="77777777" w:rsidR="002E425E" w:rsidRPr="002E425E" w:rsidRDefault="002E425E" w:rsidP="003428D9">
            <w:pPr>
              <w:pStyle w:val="TAC"/>
              <w:rPr>
                <w:lang w:val="fi-FI" w:eastAsia="fi-FI"/>
              </w:rPr>
            </w:pPr>
            <w:r w:rsidRPr="002E425E">
              <w:rPr>
                <w:lang w:val="en-US" w:eastAsia="fi-FI"/>
              </w:rPr>
              <w:t>0</w:t>
            </w:r>
          </w:p>
        </w:tc>
      </w:tr>
      <w:tr w:rsidR="002E425E" w:rsidRPr="002E425E" w14:paraId="2B5666E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0700" w14:textId="77777777" w:rsidR="002E425E" w:rsidRPr="002E425E" w:rsidRDefault="002E425E" w:rsidP="003428D9">
            <w:pPr>
              <w:pStyle w:val="TAC"/>
              <w:rPr>
                <w:lang w:val="en-US" w:eastAsia="fi-FI"/>
              </w:rPr>
            </w:pPr>
            <w:r w:rsidRPr="002E425E">
              <w:rPr>
                <w:lang w:val="en-US" w:eastAsia="fi-FI"/>
              </w:rPr>
              <w:t>CA_n260(O-3P)</w:t>
            </w:r>
          </w:p>
        </w:tc>
        <w:tc>
          <w:tcPr>
            <w:tcW w:w="1701" w:type="dxa"/>
            <w:tcBorders>
              <w:top w:val="nil"/>
              <w:left w:val="nil"/>
              <w:bottom w:val="single" w:sz="4" w:space="0" w:color="auto"/>
              <w:right w:val="single" w:sz="4" w:space="0" w:color="auto"/>
            </w:tcBorders>
            <w:shd w:val="clear" w:color="auto" w:fill="auto"/>
          </w:tcPr>
          <w:p w14:paraId="6398514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5731F88" w14:textId="77777777" w:rsidR="002E425E" w:rsidRPr="002E425E" w:rsidRDefault="002E425E" w:rsidP="003428D9">
            <w:pPr>
              <w:pStyle w:val="TAC"/>
              <w:rPr>
                <w:lang w:val="en-US"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tcPr>
          <w:p w14:paraId="0C8D7F39" w14:textId="77777777" w:rsidR="002E425E" w:rsidRPr="002E425E" w:rsidRDefault="002E425E" w:rsidP="003428D9">
            <w:pPr>
              <w:pStyle w:val="TAC"/>
              <w:rPr>
                <w:lang w:val="en-US" w:eastAsia="fi-FI"/>
              </w:rPr>
            </w:pPr>
            <w:r w:rsidRPr="002E425E">
              <w:rPr>
                <w:lang w:val="en-US" w:eastAsia="fi-FI"/>
              </w:rPr>
              <w:t>0</w:t>
            </w:r>
          </w:p>
        </w:tc>
      </w:tr>
      <w:tr w:rsidR="002E425E" w:rsidRPr="002E425E" w14:paraId="67004E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B58FEB" w14:textId="77777777" w:rsidR="002E425E" w:rsidRPr="002E425E" w:rsidRDefault="002E425E" w:rsidP="003428D9">
            <w:pPr>
              <w:pStyle w:val="TAC"/>
              <w:rPr>
                <w:lang w:val="fi-FI" w:eastAsia="fi-FI"/>
              </w:rPr>
            </w:pPr>
            <w:r w:rsidRPr="002E425E">
              <w:rPr>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C5EFD7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2EA8ED"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137F1C" w14:textId="77777777" w:rsidR="002E425E" w:rsidRPr="002E425E" w:rsidRDefault="002E425E" w:rsidP="003428D9">
            <w:pPr>
              <w:pStyle w:val="TAC"/>
              <w:rPr>
                <w:lang w:val="fi-FI" w:eastAsia="fi-FI"/>
              </w:rPr>
            </w:pPr>
            <w:r w:rsidRPr="002E425E">
              <w:rPr>
                <w:lang w:val="en-US" w:eastAsia="fi-FI"/>
              </w:rPr>
              <w:t>0</w:t>
            </w:r>
          </w:p>
        </w:tc>
      </w:tr>
      <w:tr w:rsidR="002E425E" w:rsidRPr="002E425E" w14:paraId="59DD7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FA173" w14:textId="77777777" w:rsidR="002E425E" w:rsidRPr="002E425E" w:rsidRDefault="002E425E" w:rsidP="003428D9">
            <w:pPr>
              <w:pStyle w:val="TAC"/>
              <w:rPr>
                <w:lang w:val="fi-FI" w:eastAsia="fi-FI"/>
              </w:rPr>
            </w:pPr>
            <w:r w:rsidRPr="002E425E">
              <w:rPr>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571674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9513D2"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4263C20" w14:textId="77777777" w:rsidR="002E425E" w:rsidRPr="002E425E" w:rsidRDefault="002E425E" w:rsidP="003428D9">
            <w:pPr>
              <w:pStyle w:val="TAC"/>
              <w:rPr>
                <w:lang w:val="fi-FI" w:eastAsia="fi-FI"/>
              </w:rPr>
            </w:pPr>
            <w:r w:rsidRPr="002E425E">
              <w:rPr>
                <w:lang w:val="en-US" w:eastAsia="fi-FI"/>
              </w:rPr>
              <w:t>0</w:t>
            </w:r>
          </w:p>
        </w:tc>
      </w:tr>
      <w:tr w:rsidR="002E425E" w:rsidRPr="002E425E" w14:paraId="275F52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FA4506A" w14:textId="77777777" w:rsidR="002E425E" w:rsidRPr="002E425E" w:rsidRDefault="002E425E" w:rsidP="003428D9">
            <w:pPr>
              <w:pStyle w:val="TAC"/>
              <w:rPr>
                <w:lang w:val="en-US" w:eastAsia="fi-FI"/>
              </w:rPr>
            </w:pPr>
            <w:r w:rsidRPr="002E425E">
              <w:rPr>
                <w:lang w:val="en-US" w:eastAsia="fi-FI"/>
              </w:rPr>
              <w:t>CA_n260(O-P-Q)</w:t>
            </w:r>
          </w:p>
        </w:tc>
        <w:tc>
          <w:tcPr>
            <w:tcW w:w="1701" w:type="dxa"/>
            <w:tcBorders>
              <w:top w:val="nil"/>
              <w:left w:val="nil"/>
              <w:bottom w:val="single" w:sz="4" w:space="0" w:color="auto"/>
              <w:right w:val="single" w:sz="4" w:space="0" w:color="auto"/>
            </w:tcBorders>
            <w:shd w:val="clear" w:color="auto" w:fill="auto"/>
          </w:tcPr>
          <w:p w14:paraId="7DADA95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0A46E067"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5C1B88E3" w14:textId="77777777" w:rsidR="002E425E" w:rsidRPr="002E425E" w:rsidRDefault="002E425E" w:rsidP="003428D9">
            <w:pPr>
              <w:pStyle w:val="TAC"/>
              <w:rPr>
                <w:lang w:val="en-US" w:eastAsia="fi-FI"/>
              </w:rPr>
            </w:pPr>
            <w:r w:rsidRPr="002E425E">
              <w:rPr>
                <w:lang w:val="en-US" w:eastAsia="fi-FI"/>
              </w:rPr>
              <w:t>0</w:t>
            </w:r>
          </w:p>
        </w:tc>
      </w:tr>
      <w:tr w:rsidR="002E425E" w:rsidRPr="002E425E" w14:paraId="7851EC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ED7AEE" w14:textId="77777777" w:rsidR="002E425E" w:rsidRPr="002E425E" w:rsidRDefault="002E425E" w:rsidP="003428D9">
            <w:pPr>
              <w:pStyle w:val="TAC"/>
              <w:rPr>
                <w:lang w:val="fi-FI" w:eastAsia="fi-FI"/>
              </w:rPr>
            </w:pPr>
            <w:r w:rsidRPr="002E425E">
              <w:rPr>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791C24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D79C2D"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38F3787" w14:textId="77777777" w:rsidR="002E425E" w:rsidRPr="002E425E" w:rsidRDefault="002E425E" w:rsidP="003428D9">
            <w:pPr>
              <w:pStyle w:val="TAC"/>
              <w:rPr>
                <w:lang w:val="fi-FI" w:eastAsia="fi-FI"/>
              </w:rPr>
            </w:pPr>
            <w:r w:rsidRPr="002E425E">
              <w:rPr>
                <w:lang w:val="en-US" w:eastAsia="fi-FI"/>
              </w:rPr>
              <w:t>0</w:t>
            </w:r>
          </w:p>
        </w:tc>
      </w:tr>
      <w:tr w:rsidR="002E425E" w:rsidRPr="002E425E" w14:paraId="56BE20A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9FC9F09" w14:textId="77777777" w:rsidR="002E425E" w:rsidRPr="002E425E" w:rsidRDefault="002E425E" w:rsidP="003428D9">
            <w:pPr>
              <w:pStyle w:val="TAC"/>
              <w:rPr>
                <w:lang w:val="en-US" w:eastAsia="fi-FI"/>
              </w:rPr>
            </w:pPr>
            <w:r w:rsidRPr="002E425E">
              <w:rPr>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6B6E1E4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A8C1C99" w14:textId="77777777" w:rsidR="002E425E" w:rsidRPr="002E425E" w:rsidRDefault="002E425E" w:rsidP="003428D9">
            <w:pPr>
              <w:pStyle w:val="TAC"/>
              <w:rPr>
                <w:lang w:val="en-US"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tcPr>
          <w:p w14:paraId="6C320A32" w14:textId="77777777" w:rsidR="002E425E" w:rsidRPr="002E425E" w:rsidRDefault="002E425E" w:rsidP="003428D9">
            <w:pPr>
              <w:pStyle w:val="TAC"/>
              <w:rPr>
                <w:lang w:val="en-US" w:eastAsia="fi-FI"/>
              </w:rPr>
            </w:pPr>
            <w:r w:rsidRPr="002E425E">
              <w:rPr>
                <w:lang w:val="en-US" w:eastAsia="fi-FI"/>
              </w:rPr>
              <w:t>0</w:t>
            </w:r>
          </w:p>
        </w:tc>
      </w:tr>
      <w:tr w:rsidR="002E425E" w:rsidRPr="002E425E" w14:paraId="5142D7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F80760" w14:textId="77777777" w:rsidR="002E425E" w:rsidRPr="002E425E" w:rsidRDefault="002E425E" w:rsidP="003428D9">
            <w:pPr>
              <w:pStyle w:val="TAC"/>
              <w:rPr>
                <w:lang w:val="fi-FI" w:eastAsia="fi-FI"/>
              </w:rPr>
            </w:pPr>
            <w:r w:rsidRPr="002E425E">
              <w:rPr>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043FE41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21EF824" w14:textId="77777777" w:rsidR="002E425E" w:rsidRPr="002E425E" w:rsidRDefault="002E425E" w:rsidP="003428D9">
            <w:pPr>
              <w:pStyle w:val="TAC"/>
              <w:rPr>
                <w:lang w:val="fi-FI" w:eastAsia="fi-FI"/>
              </w:rPr>
            </w:pPr>
            <w:r w:rsidRPr="002E425E">
              <w:rPr>
                <w:lang w:eastAsia="fi-FI"/>
              </w:rPr>
              <w:t>1000</w:t>
            </w:r>
          </w:p>
        </w:tc>
        <w:tc>
          <w:tcPr>
            <w:tcW w:w="2335" w:type="dxa"/>
            <w:tcBorders>
              <w:top w:val="nil"/>
              <w:left w:val="nil"/>
              <w:bottom w:val="single" w:sz="4" w:space="0" w:color="auto"/>
              <w:right w:val="single" w:sz="4" w:space="0" w:color="auto"/>
            </w:tcBorders>
            <w:shd w:val="clear" w:color="auto" w:fill="auto"/>
            <w:hideMark/>
          </w:tcPr>
          <w:p w14:paraId="19223B1F" w14:textId="77777777" w:rsidR="002E425E" w:rsidRPr="002E425E" w:rsidRDefault="002E425E" w:rsidP="003428D9">
            <w:pPr>
              <w:pStyle w:val="TAC"/>
              <w:rPr>
                <w:lang w:val="fi-FI" w:eastAsia="fi-FI"/>
              </w:rPr>
            </w:pPr>
            <w:r w:rsidRPr="002E425E">
              <w:rPr>
                <w:lang w:val="en-US" w:eastAsia="fi-FI"/>
              </w:rPr>
              <w:t>0</w:t>
            </w:r>
          </w:p>
        </w:tc>
      </w:tr>
      <w:tr w:rsidR="002E425E" w:rsidRPr="002E425E" w14:paraId="13D0FB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3FD4F4" w14:textId="77777777" w:rsidR="002E425E" w:rsidRPr="002E425E" w:rsidRDefault="002E425E" w:rsidP="003428D9">
            <w:pPr>
              <w:pStyle w:val="TAC"/>
              <w:rPr>
                <w:lang w:val="en-US" w:eastAsia="fi-FI"/>
              </w:rPr>
            </w:pPr>
            <w:r w:rsidRPr="002E425E">
              <w:rPr>
                <w:lang w:val="en-US" w:eastAsia="fi-FI"/>
              </w:rPr>
              <w:t>CA_n260(3O-P)</w:t>
            </w:r>
          </w:p>
        </w:tc>
        <w:tc>
          <w:tcPr>
            <w:tcW w:w="1701" w:type="dxa"/>
            <w:tcBorders>
              <w:top w:val="nil"/>
              <w:left w:val="nil"/>
              <w:bottom w:val="single" w:sz="4" w:space="0" w:color="auto"/>
              <w:right w:val="single" w:sz="4" w:space="0" w:color="auto"/>
            </w:tcBorders>
            <w:shd w:val="clear" w:color="auto" w:fill="auto"/>
          </w:tcPr>
          <w:p w14:paraId="07D94AF8" w14:textId="77777777" w:rsidR="002E425E" w:rsidRPr="002E425E" w:rsidRDefault="002E425E" w:rsidP="003428D9">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361DB3A8" w14:textId="77777777" w:rsidR="002E425E" w:rsidRPr="002E425E" w:rsidRDefault="002E425E" w:rsidP="003428D9">
            <w:pPr>
              <w:pStyle w:val="TAC"/>
              <w:rPr>
                <w:lang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2C820A46" w14:textId="77777777" w:rsidR="002E425E" w:rsidRPr="002E425E" w:rsidRDefault="002E425E" w:rsidP="003428D9">
            <w:pPr>
              <w:pStyle w:val="TAC"/>
              <w:rPr>
                <w:lang w:val="en-US" w:eastAsia="fi-FI"/>
              </w:rPr>
            </w:pPr>
            <w:r w:rsidRPr="002E425E">
              <w:rPr>
                <w:lang w:val="en-US" w:eastAsia="fi-FI"/>
              </w:rPr>
              <w:t>0</w:t>
            </w:r>
          </w:p>
        </w:tc>
      </w:tr>
      <w:tr w:rsidR="002E425E" w:rsidRPr="002E425E" w14:paraId="04C28B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35C3936" w14:textId="77777777" w:rsidR="002E425E" w:rsidRPr="002E425E" w:rsidRDefault="002E425E" w:rsidP="003428D9">
            <w:pPr>
              <w:pStyle w:val="TAC"/>
              <w:rPr>
                <w:lang w:val="en-US" w:eastAsia="fi-FI"/>
              </w:rPr>
            </w:pPr>
            <w:r w:rsidRPr="002E425E">
              <w:rPr>
                <w:lang w:val="en-US" w:eastAsia="fi-FI"/>
              </w:rPr>
              <w:t>CA_n260(3O-Q)</w:t>
            </w:r>
          </w:p>
        </w:tc>
        <w:tc>
          <w:tcPr>
            <w:tcW w:w="1701" w:type="dxa"/>
            <w:tcBorders>
              <w:top w:val="nil"/>
              <w:left w:val="nil"/>
              <w:bottom w:val="single" w:sz="4" w:space="0" w:color="auto"/>
              <w:right w:val="single" w:sz="4" w:space="0" w:color="auto"/>
            </w:tcBorders>
            <w:shd w:val="clear" w:color="auto" w:fill="auto"/>
          </w:tcPr>
          <w:p w14:paraId="140BAF3A" w14:textId="77777777" w:rsidR="002E425E" w:rsidRPr="002E425E" w:rsidRDefault="002E425E" w:rsidP="003428D9">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1F4DF90C"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0D5804F3" w14:textId="77777777" w:rsidR="002E425E" w:rsidRPr="002E425E" w:rsidRDefault="002E425E" w:rsidP="003428D9">
            <w:pPr>
              <w:pStyle w:val="TAC"/>
              <w:rPr>
                <w:lang w:val="en-US" w:eastAsia="fi-FI"/>
              </w:rPr>
            </w:pPr>
            <w:r w:rsidRPr="002E425E">
              <w:rPr>
                <w:lang w:val="en-US" w:eastAsia="fi-FI"/>
              </w:rPr>
              <w:t>0</w:t>
            </w:r>
          </w:p>
        </w:tc>
      </w:tr>
      <w:tr w:rsidR="002E425E" w:rsidRPr="002E425E" w14:paraId="09F3325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72B564" w14:textId="77777777" w:rsidR="002E425E" w:rsidRPr="002E425E" w:rsidRDefault="002E425E" w:rsidP="003428D9">
            <w:pPr>
              <w:pStyle w:val="TAC"/>
              <w:rPr>
                <w:lang w:val="fi-FI" w:eastAsia="fi-FI"/>
              </w:rPr>
            </w:pPr>
            <w:r w:rsidRPr="002E425E">
              <w:rPr>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69A58F5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7A2BBF"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CECF801" w14:textId="77777777" w:rsidR="002E425E" w:rsidRPr="002E425E" w:rsidRDefault="002E425E" w:rsidP="003428D9">
            <w:pPr>
              <w:pStyle w:val="TAC"/>
              <w:rPr>
                <w:lang w:val="fi-FI" w:eastAsia="fi-FI"/>
              </w:rPr>
            </w:pPr>
            <w:r w:rsidRPr="002E425E">
              <w:rPr>
                <w:lang w:val="en-US" w:eastAsia="fi-FI"/>
              </w:rPr>
              <w:t>0</w:t>
            </w:r>
          </w:p>
        </w:tc>
      </w:tr>
      <w:tr w:rsidR="002E425E" w:rsidRPr="002E425E" w14:paraId="73F0C3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DF876D" w14:textId="77777777" w:rsidR="002E425E" w:rsidRPr="002E425E" w:rsidRDefault="002E425E" w:rsidP="003428D9">
            <w:pPr>
              <w:pStyle w:val="TAC"/>
              <w:rPr>
                <w:lang w:val="fi-FI" w:eastAsia="fi-FI"/>
              </w:rPr>
            </w:pPr>
            <w:r w:rsidRPr="002E425E">
              <w:rPr>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075B4D8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BAAB61"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4D98EF" w14:textId="77777777" w:rsidR="002E425E" w:rsidRPr="002E425E" w:rsidRDefault="002E425E" w:rsidP="003428D9">
            <w:pPr>
              <w:pStyle w:val="TAC"/>
              <w:rPr>
                <w:lang w:val="fi-FI" w:eastAsia="fi-FI"/>
              </w:rPr>
            </w:pPr>
            <w:r w:rsidRPr="002E425E">
              <w:rPr>
                <w:lang w:val="en-US" w:eastAsia="fi-FI"/>
              </w:rPr>
              <w:t>0</w:t>
            </w:r>
          </w:p>
        </w:tc>
      </w:tr>
      <w:tr w:rsidR="002E425E" w:rsidRPr="002E425E" w14:paraId="2213D5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6889B3A" w14:textId="77777777" w:rsidR="002E425E" w:rsidRPr="002E425E" w:rsidRDefault="002E425E" w:rsidP="003428D9">
            <w:pPr>
              <w:pStyle w:val="TAC"/>
              <w:rPr>
                <w:lang w:val="fi-FI" w:eastAsia="fi-FI"/>
              </w:rPr>
            </w:pPr>
            <w:r w:rsidRPr="002E425E">
              <w:rPr>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71B7F3F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17E463"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4A17BB6" w14:textId="77777777" w:rsidR="002E425E" w:rsidRPr="002E425E" w:rsidRDefault="002E425E" w:rsidP="003428D9">
            <w:pPr>
              <w:pStyle w:val="TAC"/>
              <w:rPr>
                <w:lang w:val="fi-FI" w:eastAsia="fi-FI"/>
              </w:rPr>
            </w:pPr>
            <w:r w:rsidRPr="002E425E">
              <w:rPr>
                <w:lang w:val="en-US" w:eastAsia="fi-FI"/>
              </w:rPr>
              <w:t>0</w:t>
            </w:r>
          </w:p>
        </w:tc>
      </w:tr>
      <w:tr w:rsidR="002E425E" w:rsidRPr="002E425E" w14:paraId="6FF536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F1736C" w14:textId="77777777" w:rsidR="002E425E" w:rsidRPr="002E425E" w:rsidRDefault="002E425E" w:rsidP="003428D9">
            <w:pPr>
              <w:pStyle w:val="TAC"/>
              <w:rPr>
                <w:lang w:val="fi-FI" w:eastAsia="fi-FI"/>
              </w:rPr>
            </w:pPr>
            <w:r w:rsidRPr="002E425E">
              <w:rPr>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2E5E8B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1DF007"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7C8E08D1" w14:textId="77777777" w:rsidR="002E425E" w:rsidRPr="002E425E" w:rsidRDefault="002E425E" w:rsidP="003428D9">
            <w:pPr>
              <w:pStyle w:val="TAC"/>
              <w:rPr>
                <w:lang w:val="fi-FI" w:eastAsia="fi-FI"/>
              </w:rPr>
            </w:pPr>
            <w:r w:rsidRPr="002E425E">
              <w:rPr>
                <w:lang w:val="en-US" w:eastAsia="fi-FI"/>
              </w:rPr>
              <w:t>0</w:t>
            </w:r>
          </w:p>
        </w:tc>
      </w:tr>
      <w:tr w:rsidR="002E425E" w:rsidRPr="002E425E" w14:paraId="050E236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F9BAF" w14:textId="77777777" w:rsidR="002E425E" w:rsidRPr="002E425E" w:rsidRDefault="002E425E" w:rsidP="003428D9">
            <w:pPr>
              <w:pStyle w:val="TAC"/>
              <w:rPr>
                <w:lang w:val="fi-FI" w:eastAsia="fi-FI"/>
              </w:rPr>
            </w:pPr>
            <w:r w:rsidRPr="002E425E">
              <w:rPr>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7C4466C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2706AD"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3811C2" w14:textId="77777777" w:rsidR="002E425E" w:rsidRPr="002E425E" w:rsidRDefault="002E425E" w:rsidP="003428D9">
            <w:pPr>
              <w:pStyle w:val="TAC"/>
              <w:rPr>
                <w:lang w:val="fi-FI" w:eastAsia="fi-FI"/>
              </w:rPr>
            </w:pPr>
            <w:r w:rsidRPr="002E425E">
              <w:rPr>
                <w:lang w:val="en-US" w:eastAsia="fi-FI"/>
              </w:rPr>
              <w:t>0</w:t>
            </w:r>
          </w:p>
        </w:tc>
      </w:tr>
      <w:tr w:rsidR="002E425E" w:rsidRPr="002E425E" w14:paraId="59FC295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7218A4" w14:textId="77777777" w:rsidR="002E425E" w:rsidRPr="002E425E" w:rsidRDefault="002E425E" w:rsidP="003428D9">
            <w:pPr>
              <w:pStyle w:val="TAC"/>
              <w:rPr>
                <w:lang w:val="en-US" w:eastAsia="fi-FI"/>
              </w:rPr>
            </w:pPr>
            <w:r w:rsidRPr="002E425E">
              <w:rPr>
                <w:lang w:val="en-US" w:eastAsia="fi-FI"/>
              </w:rPr>
              <w:t>CA_n261(A-E)</w:t>
            </w:r>
          </w:p>
        </w:tc>
        <w:tc>
          <w:tcPr>
            <w:tcW w:w="1701" w:type="dxa"/>
            <w:tcBorders>
              <w:top w:val="nil"/>
              <w:left w:val="nil"/>
              <w:bottom w:val="single" w:sz="4" w:space="0" w:color="auto"/>
              <w:right w:val="single" w:sz="4" w:space="0" w:color="auto"/>
            </w:tcBorders>
            <w:shd w:val="clear" w:color="auto" w:fill="auto"/>
          </w:tcPr>
          <w:p w14:paraId="562811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A3C4D8E"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67823A4" w14:textId="77777777" w:rsidR="002E425E" w:rsidRPr="002E425E" w:rsidRDefault="002E425E" w:rsidP="003428D9">
            <w:pPr>
              <w:pStyle w:val="TAC"/>
              <w:rPr>
                <w:lang w:val="en-US" w:eastAsia="fi-FI"/>
              </w:rPr>
            </w:pPr>
            <w:r w:rsidRPr="002E425E">
              <w:rPr>
                <w:lang w:val="en-US" w:eastAsia="fi-FI"/>
              </w:rPr>
              <w:t>0</w:t>
            </w:r>
          </w:p>
        </w:tc>
      </w:tr>
      <w:tr w:rsidR="002E425E" w:rsidRPr="002E425E" w14:paraId="6C9F7F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BA602" w14:textId="77777777" w:rsidR="002E425E" w:rsidRPr="002E425E" w:rsidRDefault="002E425E" w:rsidP="003428D9">
            <w:pPr>
              <w:pStyle w:val="TAC"/>
              <w:rPr>
                <w:lang w:val="en-US" w:eastAsia="fi-FI"/>
              </w:rPr>
            </w:pPr>
            <w:r w:rsidRPr="002E425E">
              <w:rPr>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4AC70A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66B3712"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A2C9D69" w14:textId="77777777" w:rsidR="002E425E" w:rsidRPr="002E425E" w:rsidRDefault="002E425E" w:rsidP="003428D9">
            <w:pPr>
              <w:pStyle w:val="TAC"/>
              <w:rPr>
                <w:lang w:val="en-US" w:eastAsia="fi-FI"/>
              </w:rPr>
            </w:pPr>
            <w:r w:rsidRPr="002E425E">
              <w:rPr>
                <w:lang w:val="en-US" w:eastAsia="fi-FI"/>
              </w:rPr>
              <w:t>0</w:t>
            </w:r>
          </w:p>
        </w:tc>
      </w:tr>
      <w:tr w:rsidR="002E425E" w:rsidRPr="002E425E" w14:paraId="1BCB010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DFCF0C3" w14:textId="77777777" w:rsidR="002E425E" w:rsidRPr="002E425E" w:rsidRDefault="002E425E" w:rsidP="003428D9">
            <w:pPr>
              <w:pStyle w:val="TAC"/>
              <w:rPr>
                <w:lang w:val="en-US" w:eastAsia="fi-FI"/>
              </w:rPr>
            </w:pPr>
            <w:r w:rsidRPr="002E425E">
              <w:rPr>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2BAD2E0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DCA8294"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4D0033AB" w14:textId="77777777" w:rsidR="002E425E" w:rsidRPr="002E425E" w:rsidRDefault="002E425E" w:rsidP="003428D9">
            <w:pPr>
              <w:pStyle w:val="TAC"/>
              <w:rPr>
                <w:lang w:val="en-US" w:eastAsia="fi-FI"/>
              </w:rPr>
            </w:pPr>
            <w:r w:rsidRPr="002E425E">
              <w:rPr>
                <w:lang w:val="en-US" w:eastAsia="fi-FI"/>
              </w:rPr>
              <w:t>0</w:t>
            </w:r>
          </w:p>
        </w:tc>
      </w:tr>
      <w:tr w:rsidR="002E425E" w:rsidRPr="002E425E" w14:paraId="129DA3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F38EE9" w14:textId="77777777" w:rsidR="002E425E" w:rsidRPr="002E425E" w:rsidRDefault="002E425E" w:rsidP="003428D9">
            <w:pPr>
              <w:pStyle w:val="TAC"/>
              <w:rPr>
                <w:lang w:val="fi-FI" w:eastAsia="fi-FI"/>
              </w:rPr>
            </w:pPr>
            <w:r w:rsidRPr="002E425E">
              <w:rPr>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BBE55E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F2C09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ED3E8FB" w14:textId="77777777" w:rsidR="002E425E" w:rsidRPr="002E425E" w:rsidRDefault="002E425E" w:rsidP="003428D9">
            <w:pPr>
              <w:pStyle w:val="TAC"/>
              <w:rPr>
                <w:lang w:val="fi-FI" w:eastAsia="fi-FI"/>
              </w:rPr>
            </w:pPr>
            <w:r w:rsidRPr="002E425E">
              <w:rPr>
                <w:lang w:val="en-US" w:eastAsia="fi-FI"/>
              </w:rPr>
              <w:t>0</w:t>
            </w:r>
          </w:p>
        </w:tc>
      </w:tr>
      <w:tr w:rsidR="002E425E" w:rsidRPr="002E425E" w14:paraId="032B2A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972A50" w14:textId="77777777" w:rsidR="002E425E" w:rsidRPr="002E425E" w:rsidRDefault="002E425E" w:rsidP="003428D9">
            <w:pPr>
              <w:pStyle w:val="TAC"/>
              <w:rPr>
                <w:lang w:val="en-US" w:eastAsia="fi-FI"/>
              </w:rPr>
            </w:pPr>
            <w:r w:rsidRPr="002E425E">
              <w:rPr>
                <w:lang w:val="en-US" w:eastAsia="fi-FI"/>
              </w:rPr>
              <w:t>CA_n261(A-D-G)</w:t>
            </w:r>
          </w:p>
        </w:tc>
        <w:tc>
          <w:tcPr>
            <w:tcW w:w="1701" w:type="dxa"/>
            <w:tcBorders>
              <w:top w:val="nil"/>
              <w:left w:val="nil"/>
              <w:bottom w:val="single" w:sz="4" w:space="0" w:color="auto"/>
              <w:right w:val="single" w:sz="4" w:space="0" w:color="auto"/>
            </w:tcBorders>
            <w:shd w:val="clear" w:color="auto" w:fill="auto"/>
          </w:tcPr>
          <w:p w14:paraId="763F28B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009AC4D"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E23EC40" w14:textId="77777777" w:rsidR="002E425E" w:rsidRPr="002E425E" w:rsidRDefault="002E425E" w:rsidP="003428D9">
            <w:pPr>
              <w:pStyle w:val="TAC"/>
              <w:rPr>
                <w:lang w:val="en-US" w:eastAsia="fi-FI"/>
              </w:rPr>
            </w:pPr>
            <w:r w:rsidRPr="002E425E">
              <w:rPr>
                <w:lang w:val="en-US" w:eastAsia="fi-FI"/>
              </w:rPr>
              <w:t>0</w:t>
            </w:r>
          </w:p>
        </w:tc>
      </w:tr>
      <w:tr w:rsidR="002E425E" w:rsidRPr="002E425E" w14:paraId="4088BC8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1760E9" w14:textId="77777777" w:rsidR="002E425E" w:rsidRPr="002E425E" w:rsidRDefault="002E425E" w:rsidP="003428D9">
            <w:pPr>
              <w:pStyle w:val="TAC"/>
              <w:rPr>
                <w:lang w:val="fi-FI" w:eastAsia="fi-FI"/>
              </w:rPr>
            </w:pPr>
            <w:r w:rsidRPr="002E425E">
              <w:rPr>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ED863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42C5F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8B19AB4" w14:textId="77777777" w:rsidR="002E425E" w:rsidRPr="002E425E" w:rsidRDefault="002E425E" w:rsidP="003428D9">
            <w:pPr>
              <w:pStyle w:val="TAC"/>
              <w:rPr>
                <w:lang w:val="fi-FI" w:eastAsia="fi-FI"/>
              </w:rPr>
            </w:pPr>
            <w:r w:rsidRPr="002E425E">
              <w:rPr>
                <w:lang w:val="en-US" w:eastAsia="fi-FI"/>
              </w:rPr>
              <w:t>0</w:t>
            </w:r>
          </w:p>
        </w:tc>
      </w:tr>
      <w:tr w:rsidR="002E425E" w:rsidRPr="002E425E" w14:paraId="47958F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B5C91B" w14:textId="77777777" w:rsidR="002E425E" w:rsidRPr="002E425E" w:rsidRDefault="002E425E" w:rsidP="003428D9">
            <w:pPr>
              <w:pStyle w:val="TAC"/>
              <w:rPr>
                <w:lang w:val="fi-FI" w:eastAsia="fi-FI"/>
              </w:rPr>
            </w:pPr>
            <w:r w:rsidRPr="002E425E">
              <w:rPr>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0F0FBE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FBD63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3567A10" w14:textId="77777777" w:rsidR="002E425E" w:rsidRPr="002E425E" w:rsidRDefault="002E425E" w:rsidP="003428D9">
            <w:pPr>
              <w:pStyle w:val="TAC"/>
              <w:rPr>
                <w:lang w:val="fi-FI" w:eastAsia="fi-FI"/>
              </w:rPr>
            </w:pPr>
            <w:r w:rsidRPr="002E425E">
              <w:rPr>
                <w:lang w:val="en-US" w:eastAsia="fi-FI"/>
              </w:rPr>
              <w:t>0</w:t>
            </w:r>
          </w:p>
        </w:tc>
      </w:tr>
      <w:tr w:rsidR="002E425E" w:rsidRPr="002E425E" w14:paraId="2CB6DC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AE2917" w14:textId="77777777" w:rsidR="002E425E" w:rsidRPr="002E425E" w:rsidRDefault="002E425E" w:rsidP="003428D9">
            <w:pPr>
              <w:pStyle w:val="TAC"/>
              <w:rPr>
                <w:lang w:val="fi-FI" w:eastAsia="fi-FI"/>
              </w:rPr>
            </w:pPr>
            <w:r w:rsidRPr="002E425E">
              <w:rPr>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676B352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E375FC"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F320357" w14:textId="77777777" w:rsidR="002E425E" w:rsidRPr="002E425E" w:rsidRDefault="002E425E" w:rsidP="003428D9">
            <w:pPr>
              <w:pStyle w:val="TAC"/>
              <w:rPr>
                <w:lang w:val="fi-FI" w:eastAsia="fi-FI"/>
              </w:rPr>
            </w:pPr>
            <w:r w:rsidRPr="002E425E">
              <w:rPr>
                <w:lang w:val="en-US" w:eastAsia="fi-FI"/>
              </w:rPr>
              <w:t>0</w:t>
            </w:r>
          </w:p>
        </w:tc>
      </w:tr>
      <w:tr w:rsidR="002E425E" w:rsidRPr="002E425E" w14:paraId="0BDDC1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2F2D12" w14:textId="77777777" w:rsidR="002E425E" w:rsidRPr="002E425E" w:rsidRDefault="002E425E" w:rsidP="003428D9">
            <w:pPr>
              <w:pStyle w:val="TAC"/>
              <w:rPr>
                <w:lang w:val="fi-FI" w:eastAsia="fi-FI"/>
              </w:rPr>
            </w:pPr>
            <w:r w:rsidRPr="002E425E">
              <w:rPr>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72E11255"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3F893E64"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2B5161" w14:textId="77777777" w:rsidR="002E425E" w:rsidRPr="002E425E" w:rsidRDefault="002E425E" w:rsidP="003428D9">
            <w:pPr>
              <w:pStyle w:val="TAC"/>
              <w:rPr>
                <w:lang w:val="fi-FI" w:eastAsia="fi-FI"/>
              </w:rPr>
            </w:pPr>
            <w:r w:rsidRPr="002E425E">
              <w:rPr>
                <w:lang w:val="en-US" w:eastAsia="fi-FI"/>
              </w:rPr>
              <w:t>0</w:t>
            </w:r>
          </w:p>
        </w:tc>
      </w:tr>
      <w:tr w:rsidR="002E425E" w:rsidRPr="002E425E" w14:paraId="399EBD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651961" w14:textId="77777777" w:rsidR="002E425E" w:rsidRPr="002E425E" w:rsidRDefault="002E425E" w:rsidP="003428D9">
            <w:pPr>
              <w:pStyle w:val="TAC"/>
              <w:rPr>
                <w:lang w:val="fi-FI" w:eastAsia="fi-FI"/>
              </w:rPr>
            </w:pPr>
            <w:r w:rsidRPr="002E425E">
              <w:rPr>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228B833E" w14:textId="77777777" w:rsidR="002E425E" w:rsidRPr="002E425E" w:rsidRDefault="002E425E" w:rsidP="003428D9">
            <w:pPr>
              <w:pStyle w:val="TAC"/>
            </w:pPr>
            <w:r w:rsidRPr="002E425E">
              <w:t>CA_n261G</w:t>
            </w:r>
          </w:p>
          <w:p w14:paraId="5D36B5AB"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16E43A4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4C9CE234" w14:textId="77777777" w:rsidR="002E425E" w:rsidRPr="002E425E" w:rsidRDefault="002E425E" w:rsidP="003428D9">
            <w:pPr>
              <w:pStyle w:val="TAC"/>
              <w:rPr>
                <w:lang w:val="fi-FI" w:eastAsia="fi-FI"/>
              </w:rPr>
            </w:pPr>
            <w:r w:rsidRPr="002E425E">
              <w:rPr>
                <w:lang w:val="en-US" w:eastAsia="fi-FI"/>
              </w:rPr>
              <w:t>0</w:t>
            </w:r>
          </w:p>
        </w:tc>
      </w:tr>
      <w:tr w:rsidR="002E425E" w:rsidRPr="002E425E" w14:paraId="22E8FE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C5C095" w14:textId="77777777" w:rsidR="002E425E" w:rsidRPr="002E425E" w:rsidRDefault="002E425E" w:rsidP="003428D9">
            <w:pPr>
              <w:pStyle w:val="TAC"/>
              <w:rPr>
                <w:lang w:val="fi-FI" w:eastAsia="fi-FI"/>
              </w:rPr>
            </w:pPr>
            <w:r w:rsidRPr="002E425E">
              <w:rPr>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5279D936" w14:textId="77777777" w:rsidR="002E425E" w:rsidRPr="002E425E" w:rsidRDefault="002E425E" w:rsidP="003428D9">
            <w:pPr>
              <w:pStyle w:val="TAC"/>
            </w:pPr>
            <w:r w:rsidRPr="002E425E">
              <w:t>CA_n261G</w:t>
            </w:r>
          </w:p>
          <w:p w14:paraId="278ED897" w14:textId="77777777" w:rsidR="002E425E" w:rsidRPr="002E425E" w:rsidRDefault="002E425E" w:rsidP="003428D9">
            <w:pPr>
              <w:pStyle w:val="TAC"/>
            </w:pPr>
            <w:r w:rsidRPr="002E425E">
              <w:t>CA_n261H</w:t>
            </w:r>
          </w:p>
          <w:p w14:paraId="2E17E8E1"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664DD94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39554F4" w14:textId="77777777" w:rsidR="002E425E" w:rsidRPr="002E425E" w:rsidRDefault="002E425E" w:rsidP="003428D9">
            <w:pPr>
              <w:pStyle w:val="TAC"/>
              <w:rPr>
                <w:lang w:val="fi-FI" w:eastAsia="fi-FI"/>
              </w:rPr>
            </w:pPr>
            <w:r w:rsidRPr="002E425E">
              <w:rPr>
                <w:lang w:val="en-US" w:eastAsia="fi-FI"/>
              </w:rPr>
              <w:t>0</w:t>
            </w:r>
          </w:p>
        </w:tc>
      </w:tr>
      <w:tr w:rsidR="002E425E" w:rsidRPr="002E425E" w14:paraId="1638FED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78DAAE" w14:textId="77777777" w:rsidR="002E425E" w:rsidRPr="002E425E" w:rsidRDefault="002E425E" w:rsidP="003428D9">
            <w:pPr>
              <w:pStyle w:val="TAC"/>
              <w:rPr>
                <w:lang w:val="fi-FI" w:eastAsia="fi-FI"/>
              </w:rPr>
            </w:pPr>
            <w:r w:rsidRPr="002E425E">
              <w:rPr>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3A6A1F0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4360766"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7C68714" w14:textId="77777777" w:rsidR="002E425E" w:rsidRPr="002E425E" w:rsidRDefault="002E425E" w:rsidP="003428D9">
            <w:pPr>
              <w:pStyle w:val="TAC"/>
              <w:rPr>
                <w:lang w:val="fi-FI" w:eastAsia="fi-FI"/>
              </w:rPr>
            </w:pPr>
            <w:r w:rsidRPr="002E425E">
              <w:rPr>
                <w:lang w:val="en-US" w:eastAsia="fi-FI"/>
              </w:rPr>
              <w:t>0</w:t>
            </w:r>
          </w:p>
        </w:tc>
      </w:tr>
      <w:tr w:rsidR="002E425E" w:rsidRPr="002E425E" w14:paraId="1380439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5E350" w14:textId="77777777" w:rsidR="002E425E" w:rsidRPr="002E425E" w:rsidRDefault="002E425E" w:rsidP="003428D9">
            <w:pPr>
              <w:pStyle w:val="TAC"/>
              <w:rPr>
                <w:lang w:val="en-US" w:eastAsia="fi-FI"/>
              </w:rPr>
            </w:pPr>
            <w:r w:rsidRPr="002E425E">
              <w:rPr>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483E400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72BA08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FB9BC78" w14:textId="77777777" w:rsidR="002E425E" w:rsidRPr="002E425E" w:rsidRDefault="002E425E" w:rsidP="003428D9">
            <w:pPr>
              <w:pStyle w:val="TAC"/>
              <w:rPr>
                <w:lang w:val="en-US" w:eastAsia="fi-FI"/>
              </w:rPr>
            </w:pPr>
            <w:r w:rsidRPr="002E425E">
              <w:rPr>
                <w:lang w:val="en-US" w:eastAsia="fi-FI"/>
              </w:rPr>
              <w:t>0</w:t>
            </w:r>
          </w:p>
        </w:tc>
      </w:tr>
      <w:tr w:rsidR="002E425E" w:rsidRPr="002E425E" w14:paraId="68C2717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AE3619" w14:textId="77777777" w:rsidR="002E425E" w:rsidRPr="002E425E" w:rsidRDefault="002E425E" w:rsidP="003428D9">
            <w:pPr>
              <w:pStyle w:val="TAC"/>
              <w:rPr>
                <w:lang w:val="fi-FI" w:eastAsia="fi-FI"/>
              </w:rPr>
            </w:pPr>
            <w:r w:rsidRPr="002E425E">
              <w:rPr>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85E3E0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7EE11E"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88F33C9" w14:textId="77777777" w:rsidR="002E425E" w:rsidRPr="002E425E" w:rsidRDefault="002E425E" w:rsidP="003428D9">
            <w:pPr>
              <w:pStyle w:val="TAC"/>
              <w:rPr>
                <w:lang w:val="fi-FI" w:eastAsia="fi-FI"/>
              </w:rPr>
            </w:pPr>
            <w:r w:rsidRPr="002E425E">
              <w:rPr>
                <w:lang w:val="en-US" w:eastAsia="fi-FI"/>
              </w:rPr>
              <w:t>0</w:t>
            </w:r>
          </w:p>
        </w:tc>
      </w:tr>
      <w:tr w:rsidR="002E425E" w:rsidRPr="002E425E" w14:paraId="2627B5A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688056E" w14:textId="77777777" w:rsidR="002E425E" w:rsidRPr="002E425E" w:rsidRDefault="002E425E" w:rsidP="003428D9">
            <w:pPr>
              <w:pStyle w:val="TAC"/>
              <w:rPr>
                <w:lang w:val="en-US" w:eastAsia="fi-FI"/>
              </w:rPr>
            </w:pPr>
            <w:r w:rsidRPr="002E425E">
              <w:rPr>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2B44F19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0EF573F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96EAE75" w14:textId="77777777" w:rsidR="002E425E" w:rsidRPr="002E425E" w:rsidRDefault="002E425E" w:rsidP="003428D9">
            <w:pPr>
              <w:pStyle w:val="TAC"/>
              <w:rPr>
                <w:lang w:val="en-US" w:eastAsia="fi-FI"/>
              </w:rPr>
            </w:pPr>
            <w:r w:rsidRPr="002E425E">
              <w:rPr>
                <w:lang w:val="en-US" w:eastAsia="fi-FI"/>
              </w:rPr>
              <w:t>0</w:t>
            </w:r>
          </w:p>
        </w:tc>
      </w:tr>
      <w:tr w:rsidR="002E425E" w:rsidRPr="002E425E" w14:paraId="49267D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702739" w14:textId="77777777" w:rsidR="002E425E" w:rsidRPr="002E425E" w:rsidRDefault="002E425E" w:rsidP="003428D9">
            <w:pPr>
              <w:pStyle w:val="TAC"/>
              <w:rPr>
                <w:lang w:val="fi-FI" w:eastAsia="fi-FI"/>
              </w:rPr>
            </w:pPr>
            <w:r w:rsidRPr="002E425E">
              <w:rPr>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559D9CF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9B4862"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34A839" w14:textId="77777777" w:rsidR="002E425E" w:rsidRPr="002E425E" w:rsidRDefault="002E425E" w:rsidP="003428D9">
            <w:pPr>
              <w:pStyle w:val="TAC"/>
              <w:rPr>
                <w:lang w:val="fi-FI" w:eastAsia="fi-FI"/>
              </w:rPr>
            </w:pPr>
            <w:r w:rsidRPr="002E425E">
              <w:rPr>
                <w:lang w:val="en-US" w:eastAsia="fi-FI"/>
              </w:rPr>
              <w:t>0</w:t>
            </w:r>
          </w:p>
        </w:tc>
      </w:tr>
      <w:tr w:rsidR="002E425E" w:rsidRPr="002E425E" w14:paraId="1BE0D94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E6B0B" w14:textId="77777777" w:rsidR="002E425E" w:rsidRPr="002E425E" w:rsidRDefault="002E425E" w:rsidP="003428D9">
            <w:pPr>
              <w:pStyle w:val="TAC"/>
              <w:rPr>
                <w:lang w:val="fi-FI" w:eastAsia="fi-FI"/>
              </w:rPr>
            </w:pPr>
            <w:r w:rsidRPr="002E425E">
              <w:rPr>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124D71D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162891"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D1F1121" w14:textId="77777777" w:rsidR="002E425E" w:rsidRPr="002E425E" w:rsidRDefault="002E425E" w:rsidP="003428D9">
            <w:pPr>
              <w:pStyle w:val="TAC"/>
              <w:rPr>
                <w:lang w:val="fi-FI" w:eastAsia="fi-FI"/>
              </w:rPr>
            </w:pPr>
            <w:r w:rsidRPr="002E425E">
              <w:rPr>
                <w:lang w:val="en-US" w:eastAsia="fi-FI"/>
              </w:rPr>
              <w:t>0</w:t>
            </w:r>
          </w:p>
        </w:tc>
      </w:tr>
      <w:tr w:rsidR="002E425E" w:rsidRPr="002E425E" w14:paraId="4749F9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FC8523" w14:textId="77777777" w:rsidR="002E425E" w:rsidRPr="002E425E" w:rsidRDefault="002E425E" w:rsidP="003428D9">
            <w:pPr>
              <w:pStyle w:val="TAC"/>
              <w:rPr>
                <w:lang w:val="fi-FI" w:eastAsia="fi-FI"/>
              </w:rPr>
            </w:pPr>
            <w:r w:rsidRPr="002E425E">
              <w:rPr>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418C4B5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33D260"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51A916D" w14:textId="77777777" w:rsidR="002E425E" w:rsidRPr="002E425E" w:rsidRDefault="002E425E" w:rsidP="003428D9">
            <w:pPr>
              <w:pStyle w:val="TAC"/>
              <w:rPr>
                <w:lang w:val="fi-FI" w:eastAsia="fi-FI"/>
              </w:rPr>
            </w:pPr>
            <w:r w:rsidRPr="002E425E">
              <w:rPr>
                <w:lang w:val="en-US" w:eastAsia="fi-FI"/>
              </w:rPr>
              <w:t>0</w:t>
            </w:r>
          </w:p>
        </w:tc>
      </w:tr>
      <w:tr w:rsidR="002E425E" w:rsidRPr="002E425E" w14:paraId="18D27F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FB93EB" w14:textId="77777777" w:rsidR="002E425E" w:rsidRPr="002E425E" w:rsidRDefault="002E425E" w:rsidP="003428D9">
            <w:pPr>
              <w:pStyle w:val="TAC"/>
              <w:rPr>
                <w:lang w:val="fi-FI" w:eastAsia="fi-FI"/>
              </w:rPr>
            </w:pPr>
            <w:r w:rsidRPr="002E425E">
              <w:rPr>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7D66A22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6838F1"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A5D4FFD" w14:textId="77777777" w:rsidR="002E425E" w:rsidRPr="002E425E" w:rsidRDefault="002E425E" w:rsidP="003428D9">
            <w:pPr>
              <w:pStyle w:val="TAC"/>
              <w:rPr>
                <w:lang w:val="fi-FI" w:eastAsia="fi-FI"/>
              </w:rPr>
            </w:pPr>
            <w:r w:rsidRPr="002E425E">
              <w:rPr>
                <w:lang w:val="en-US" w:eastAsia="fi-FI"/>
              </w:rPr>
              <w:t>0</w:t>
            </w:r>
          </w:p>
        </w:tc>
      </w:tr>
      <w:tr w:rsidR="002E425E" w:rsidRPr="002E425E" w14:paraId="270B0A4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840583" w14:textId="77777777" w:rsidR="002E425E" w:rsidRPr="002E425E" w:rsidRDefault="002E425E" w:rsidP="003428D9">
            <w:pPr>
              <w:pStyle w:val="TAC"/>
              <w:rPr>
                <w:lang w:val="fi-FI" w:eastAsia="fi-FI"/>
              </w:rPr>
            </w:pPr>
            <w:r w:rsidRPr="002E425E">
              <w:rPr>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09D46A2E"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34FA164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935FBD5" w14:textId="77777777" w:rsidR="002E425E" w:rsidRPr="002E425E" w:rsidRDefault="002E425E" w:rsidP="003428D9">
            <w:pPr>
              <w:pStyle w:val="TAC"/>
              <w:rPr>
                <w:lang w:val="fi-FI" w:eastAsia="fi-FI"/>
              </w:rPr>
            </w:pPr>
            <w:r w:rsidRPr="002E425E">
              <w:rPr>
                <w:lang w:val="fi-FI" w:eastAsia="fi-FI"/>
              </w:rPr>
              <w:t>0</w:t>
            </w:r>
          </w:p>
        </w:tc>
      </w:tr>
      <w:tr w:rsidR="002E425E" w:rsidRPr="002E425E" w14:paraId="6FFADA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94F411" w14:textId="77777777" w:rsidR="002E425E" w:rsidRPr="002E425E" w:rsidRDefault="002E425E" w:rsidP="003428D9">
            <w:pPr>
              <w:pStyle w:val="TAC"/>
              <w:rPr>
                <w:lang w:val="fi-FI" w:eastAsia="fi-FI"/>
              </w:rPr>
            </w:pPr>
            <w:r w:rsidRPr="002E425E">
              <w:rPr>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0664209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4A424633"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B8BDF1A" w14:textId="77777777" w:rsidR="002E425E" w:rsidRPr="002E425E" w:rsidRDefault="002E425E" w:rsidP="003428D9">
            <w:pPr>
              <w:pStyle w:val="TAC"/>
              <w:rPr>
                <w:lang w:val="fi-FI" w:eastAsia="fi-FI"/>
              </w:rPr>
            </w:pPr>
            <w:r w:rsidRPr="002E425E">
              <w:rPr>
                <w:lang w:val="en-US" w:eastAsia="fi-FI"/>
              </w:rPr>
              <w:t>0</w:t>
            </w:r>
          </w:p>
        </w:tc>
      </w:tr>
      <w:tr w:rsidR="002E425E" w:rsidRPr="002E425E" w14:paraId="008C1E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A5521C" w14:textId="77777777" w:rsidR="002E425E" w:rsidRPr="002E425E" w:rsidRDefault="002E425E" w:rsidP="003428D9">
            <w:pPr>
              <w:pStyle w:val="TAC"/>
              <w:rPr>
                <w:lang w:val="fi-FI" w:eastAsia="fi-FI"/>
              </w:rPr>
            </w:pPr>
            <w:r w:rsidRPr="002E425E">
              <w:rPr>
                <w:lang w:eastAsia="fi-FI"/>
              </w:rPr>
              <w:t>CA_n261(A-H)</w:t>
            </w:r>
          </w:p>
        </w:tc>
        <w:tc>
          <w:tcPr>
            <w:tcW w:w="1701" w:type="dxa"/>
            <w:tcBorders>
              <w:top w:val="nil"/>
              <w:left w:val="nil"/>
              <w:bottom w:val="single" w:sz="4" w:space="0" w:color="auto"/>
              <w:right w:val="single" w:sz="4" w:space="0" w:color="auto"/>
            </w:tcBorders>
            <w:shd w:val="clear" w:color="auto" w:fill="auto"/>
            <w:hideMark/>
          </w:tcPr>
          <w:p w14:paraId="324BB57E" w14:textId="77777777" w:rsidR="002E425E" w:rsidRPr="002E425E" w:rsidRDefault="002E425E" w:rsidP="003428D9">
            <w:pPr>
              <w:pStyle w:val="TAC"/>
            </w:pPr>
            <w:r w:rsidRPr="002E425E">
              <w:t>CA_n261G</w:t>
            </w:r>
          </w:p>
          <w:p w14:paraId="1D7E7AE4"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183D47AF"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1F3C9AA" w14:textId="77777777" w:rsidR="002E425E" w:rsidRPr="002E425E" w:rsidRDefault="002E425E" w:rsidP="003428D9">
            <w:pPr>
              <w:pStyle w:val="TAC"/>
              <w:rPr>
                <w:lang w:val="fi-FI" w:eastAsia="fi-FI"/>
              </w:rPr>
            </w:pPr>
            <w:r w:rsidRPr="002E425E">
              <w:rPr>
                <w:lang w:val="en-US" w:eastAsia="fi-FI"/>
              </w:rPr>
              <w:t>0</w:t>
            </w:r>
          </w:p>
        </w:tc>
      </w:tr>
      <w:tr w:rsidR="002E425E" w:rsidRPr="002E425E" w14:paraId="4CF3FF6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67DC64" w14:textId="77777777" w:rsidR="002E425E" w:rsidRPr="002E425E" w:rsidRDefault="002E425E" w:rsidP="003428D9">
            <w:pPr>
              <w:pStyle w:val="TAC"/>
              <w:rPr>
                <w:lang w:val="fi-FI" w:eastAsia="fi-FI"/>
              </w:rPr>
            </w:pPr>
            <w:r w:rsidRPr="002E425E">
              <w:rPr>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1D7EB281"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092BED6"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8AFD7BB" w14:textId="77777777" w:rsidR="002E425E" w:rsidRPr="002E425E" w:rsidRDefault="002E425E" w:rsidP="003428D9">
            <w:pPr>
              <w:pStyle w:val="TAC"/>
              <w:rPr>
                <w:lang w:val="fi-FI" w:eastAsia="fi-FI"/>
              </w:rPr>
            </w:pPr>
            <w:r w:rsidRPr="002E425E">
              <w:rPr>
                <w:lang w:val="en-US" w:eastAsia="fi-FI"/>
              </w:rPr>
              <w:t>0</w:t>
            </w:r>
          </w:p>
        </w:tc>
      </w:tr>
      <w:tr w:rsidR="002E425E" w:rsidRPr="002E425E" w14:paraId="08BCBA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9A8795" w14:textId="77777777" w:rsidR="002E425E" w:rsidRPr="002E425E" w:rsidRDefault="002E425E" w:rsidP="003428D9">
            <w:pPr>
              <w:pStyle w:val="TAC"/>
              <w:rPr>
                <w:lang w:val="fi-FI" w:eastAsia="fi-FI"/>
              </w:rPr>
            </w:pPr>
            <w:r w:rsidRPr="002E425E">
              <w:rPr>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0E50458F"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38893E0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041DDD3A" w14:textId="77777777" w:rsidR="002E425E" w:rsidRPr="002E425E" w:rsidRDefault="002E425E" w:rsidP="003428D9">
            <w:pPr>
              <w:pStyle w:val="TAC"/>
              <w:rPr>
                <w:lang w:val="fi-FI" w:eastAsia="fi-FI"/>
              </w:rPr>
            </w:pPr>
            <w:r w:rsidRPr="002E425E">
              <w:rPr>
                <w:lang w:val="en-US" w:eastAsia="fi-FI"/>
              </w:rPr>
              <w:t>0</w:t>
            </w:r>
          </w:p>
        </w:tc>
      </w:tr>
      <w:tr w:rsidR="002E425E" w:rsidRPr="002E425E" w14:paraId="369079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4BEF28" w14:textId="77777777" w:rsidR="002E425E" w:rsidRPr="002E425E" w:rsidRDefault="002E425E" w:rsidP="003428D9">
            <w:pPr>
              <w:pStyle w:val="TAC"/>
              <w:rPr>
                <w:lang w:val="fi-FI" w:eastAsia="fi-FI"/>
              </w:rPr>
            </w:pPr>
            <w:r w:rsidRPr="002E425E">
              <w:rPr>
                <w:lang w:eastAsia="fi-FI"/>
              </w:rPr>
              <w:t>CA_n261(A-I)</w:t>
            </w:r>
          </w:p>
        </w:tc>
        <w:tc>
          <w:tcPr>
            <w:tcW w:w="1701" w:type="dxa"/>
            <w:tcBorders>
              <w:top w:val="nil"/>
              <w:left w:val="nil"/>
              <w:bottom w:val="single" w:sz="4" w:space="0" w:color="auto"/>
              <w:right w:val="single" w:sz="4" w:space="0" w:color="auto"/>
            </w:tcBorders>
            <w:shd w:val="clear" w:color="auto" w:fill="auto"/>
            <w:hideMark/>
          </w:tcPr>
          <w:p w14:paraId="3B22BAE2" w14:textId="77777777" w:rsidR="002E425E" w:rsidRPr="002E425E" w:rsidRDefault="002E425E" w:rsidP="003428D9">
            <w:pPr>
              <w:pStyle w:val="TAC"/>
            </w:pPr>
            <w:r w:rsidRPr="002E425E">
              <w:t>CA_n261G</w:t>
            </w:r>
          </w:p>
          <w:p w14:paraId="3E68326A" w14:textId="77777777" w:rsidR="002E425E" w:rsidRPr="002E425E" w:rsidRDefault="002E425E" w:rsidP="003428D9">
            <w:pPr>
              <w:pStyle w:val="TAC"/>
            </w:pPr>
            <w:r w:rsidRPr="002E425E">
              <w:t>CA_n261H</w:t>
            </w:r>
          </w:p>
          <w:p w14:paraId="3E62DCD5"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71BEA66D"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0395A4" w14:textId="77777777" w:rsidR="002E425E" w:rsidRPr="002E425E" w:rsidRDefault="002E425E" w:rsidP="003428D9">
            <w:pPr>
              <w:pStyle w:val="TAC"/>
              <w:rPr>
                <w:lang w:val="fi-FI" w:eastAsia="fi-FI"/>
              </w:rPr>
            </w:pPr>
            <w:r w:rsidRPr="002E425E">
              <w:rPr>
                <w:lang w:val="en-US" w:eastAsia="fi-FI"/>
              </w:rPr>
              <w:t>0</w:t>
            </w:r>
          </w:p>
        </w:tc>
      </w:tr>
      <w:tr w:rsidR="002E425E" w:rsidRPr="002E425E" w14:paraId="73403F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9B143C" w14:textId="77777777" w:rsidR="002E425E" w:rsidRPr="002E425E" w:rsidRDefault="002E425E" w:rsidP="003428D9">
            <w:pPr>
              <w:pStyle w:val="TAC"/>
              <w:rPr>
                <w:lang w:val="fi-FI" w:eastAsia="fi-FI"/>
              </w:rPr>
            </w:pPr>
            <w:r w:rsidRPr="002E425E">
              <w:rPr>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5B643410"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E2E23B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B1D6F36" w14:textId="77777777" w:rsidR="002E425E" w:rsidRPr="002E425E" w:rsidRDefault="002E425E" w:rsidP="003428D9">
            <w:pPr>
              <w:pStyle w:val="TAC"/>
              <w:rPr>
                <w:lang w:val="fi-FI" w:eastAsia="fi-FI"/>
              </w:rPr>
            </w:pPr>
            <w:r w:rsidRPr="002E425E">
              <w:rPr>
                <w:lang w:val="en-US" w:eastAsia="fi-FI"/>
              </w:rPr>
              <w:t>0</w:t>
            </w:r>
          </w:p>
        </w:tc>
      </w:tr>
      <w:tr w:rsidR="002E425E" w:rsidRPr="002E425E" w14:paraId="5190F6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DFB612" w14:textId="77777777" w:rsidR="002E425E" w:rsidRPr="002E425E" w:rsidRDefault="002E425E" w:rsidP="003428D9">
            <w:pPr>
              <w:pStyle w:val="TAC"/>
              <w:rPr>
                <w:lang w:val="fi-FI" w:eastAsia="fi-FI"/>
              </w:rPr>
            </w:pPr>
            <w:r w:rsidRPr="002E425E">
              <w:rPr>
                <w:lang w:eastAsia="fi-FI"/>
              </w:rPr>
              <w:t>CA_n261(A-J)</w:t>
            </w:r>
          </w:p>
        </w:tc>
        <w:tc>
          <w:tcPr>
            <w:tcW w:w="1701" w:type="dxa"/>
            <w:tcBorders>
              <w:top w:val="nil"/>
              <w:left w:val="nil"/>
              <w:bottom w:val="single" w:sz="4" w:space="0" w:color="auto"/>
              <w:right w:val="single" w:sz="4" w:space="0" w:color="auto"/>
            </w:tcBorders>
            <w:shd w:val="clear" w:color="auto" w:fill="auto"/>
            <w:hideMark/>
          </w:tcPr>
          <w:p w14:paraId="5B58727B" w14:textId="77777777" w:rsidR="002E425E" w:rsidRPr="002E425E" w:rsidRDefault="002E425E" w:rsidP="003428D9">
            <w:pPr>
              <w:pStyle w:val="TAC"/>
            </w:pPr>
            <w:r w:rsidRPr="002E425E">
              <w:t>CA_n261G</w:t>
            </w:r>
          </w:p>
          <w:p w14:paraId="6B2CBD63" w14:textId="77777777" w:rsidR="002E425E" w:rsidRPr="002E425E" w:rsidRDefault="002E425E" w:rsidP="003428D9">
            <w:pPr>
              <w:pStyle w:val="TAC"/>
            </w:pPr>
            <w:r w:rsidRPr="002E425E">
              <w:t>CA_n261H</w:t>
            </w:r>
          </w:p>
          <w:p w14:paraId="2E6A749B"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450818AE"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2A791CB" w14:textId="77777777" w:rsidR="002E425E" w:rsidRPr="002E425E" w:rsidRDefault="002E425E" w:rsidP="003428D9">
            <w:pPr>
              <w:pStyle w:val="TAC"/>
              <w:rPr>
                <w:lang w:val="fi-FI" w:eastAsia="fi-FI"/>
              </w:rPr>
            </w:pPr>
            <w:r w:rsidRPr="002E425E">
              <w:rPr>
                <w:lang w:val="en-US" w:eastAsia="fi-FI"/>
              </w:rPr>
              <w:t>0</w:t>
            </w:r>
          </w:p>
        </w:tc>
      </w:tr>
      <w:tr w:rsidR="002E425E" w:rsidRPr="002E425E" w14:paraId="6BFED7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526F2E" w14:textId="77777777" w:rsidR="002E425E" w:rsidRPr="002E425E" w:rsidRDefault="002E425E" w:rsidP="003428D9">
            <w:pPr>
              <w:pStyle w:val="TAC"/>
              <w:rPr>
                <w:lang w:val="fi-FI" w:eastAsia="fi-FI"/>
              </w:rPr>
            </w:pPr>
            <w:r w:rsidRPr="002E425E">
              <w:rPr>
                <w:lang w:eastAsia="fi-FI"/>
              </w:rPr>
              <w:t>CA_n261(A-K)</w:t>
            </w:r>
          </w:p>
        </w:tc>
        <w:tc>
          <w:tcPr>
            <w:tcW w:w="1701" w:type="dxa"/>
            <w:tcBorders>
              <w:top w:val="nil"/>
              <w:left w:val="nil"/>
              <w:bottom w:val="single" w:sz="4" w:space="0" w:color="auto"/>
              <w:right w:val="single" w:sz="4" w:space="0" w:color="auto"/>
            </w:tcBorders>
            <w:shd w:val="clear" w:color="auto" w:fill="auto"/>
            <w:hideMark/>
          </w:tcPr>
          <w:p w14:paraId="128018BF" w14:textId="77777777" w:rsidR="002E425E" w:rsidRPr="002E425E" w:rsidRDefault="002E425E" w:rsidP="003428D9">
            <w:pPr>
              <w:pStyle w:val="TAC"/>
            </w:pPr>
            <w:r w:rsidRPr="002E425E">
              <w:t>CA_n261G</w:t>
            </w:r>
          </w:p>
          <w:p w14:paraId="5742137A" w14:textId="77777777" w:rsidR="002E425E" w:rsidRPr="002E425E" w:rsidRDefault="002E425E" w:rsidP="003428D9">
            <w:pPr>
              <w:pStyle w:val="TAC"/>
            </w:pPr>
            <w:r w:rsidRPr="002E425E">
              <w:t>CA_n261H</w:t>
            </w:r>
          </w:p>
          <w:p w14:paraId="1CF22316"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1038CED3"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E63213B" w14:textId="77777777" w:rsidR="002E425E" w:rsidRPr="002E425E" w:rsidRDefault="002E425E" w:rsidP="003428D9">
            <w:pPr>
              <w:pStyle w:val="TAC"/>
              <w:rPr>
                <w:lang w:val="fi-FI" w:eastAsia="fi-FI"/>
              </w:rPr>
            </w:pPr>
            <w:r w:rsidRPr="002E425E">
              <w:rPr>
                <w:lang w:val="en-US" w:eastAsia="fi-FI"/>
              </w:rPr>
              <w:t>0</w:t>
            </w:r>
          </w:p>
        </w:tc>
      </w:tr>
      <w:tr w:rsidR="002E425E" w:rsidRPr="002E425E" w14:paraId="4DC102F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A05DFF" w14:textId="77777777" w:rsidR="002E425E" w:rsidRPr="002E425E" w:rsidRDefault="002E425E" w:rsidP="003428D9">
            <w:pPr>
              <w:pStyle w:val="TAC"/>
              <w:rPr>
                <w:lang w:eastAsia="fi-FI"/>
              </w:rPr>
            </w:pPr>
            <w:r w:rsidRPr="002E425E">
              <w:t>CA_n261(A-L)</w:t>
            </w:r>
          </w:p>
        </w:tc>
        <w:tc>
          <w:tcPr>
            <w:tcW w:w="1701" w:type="dxa"/>
            <w:tcBorders>
              <w:top w:val="nil"/>
              <w:left w:val="nil"/>
              <w:bottom w:val="single" w:sz="4" w:space="0" w:color="auto"/>
              <w:right w:val="single" w:sz="4" w:space="0" w:color="auto"/>
            </w:tcBorders>
            <w:shd w:val="clear" w:color="auto" w:fill="auto"/>
          </w:tcPr>
          <w:p w14:paraId="6542B968" w14:textId="77777777" w:rsidR="002E425E" w:rsidRPr="002E425E" w:rsidRDefault="002E425E" w:rsidP="003428D9">
            <w:pPr>
              <w:pStyle w:val="TAC"/>
            </w:pPr>
            <w:r w:rsidRPr="002E425E">
              <w:t>CA_n261A</w:t>
            </w:r>
          </w:p>
          <w:p w14:paraId="4BCFA658" w14:textId="77777777" w:rsidR="002E425E" w:rsidRPr="002E425E" w:rsidRDefault="002E425E" w:rsidP="003428D9">
            <w:pPr>
              <w:pStyle w:val="TAC"/>
            </w:pPr>
            <w:r w:rsidRPr="002E425E">
              <w:t>CA_n261G</w:t>
            </w:r>
          </w:p>
          <w:p w14:paraId="782D5675" w14:textId="77777777" w:rsidR="002E425E" w:rsidRPr="002E425E" w:rsidRDefault="002E425E" w:rsidP="003428D9">
            <w:pPr>
              <w:pStyle w:val="TAC"/>
            </w:pPr>
            <w:r w:rsidRPr="002E425E">
              <w:t>CA_n261H</w:t>
            </w:r>
          </w:p>
          <w:p w14:paraId="7E5AB432" w14:textId="77777777" w:rsidR="002E425E" w:rsidRPr="002E425E" w:rsidRDefault="002E425E" w:rsidP="003428D9">
            <w:pPr>
              <w:pStyle w:val="TAC"/>
            </w:pPr>
            <w:r w:rsidRPr="002E425E">
              <w:t>CA_n261I</w:t>
            </w:r>
          </w:p>
        </w:tc>
        <w:tc>
          <w:tcPr>
            <w:tcW w:w="2268" w:type="dxa"/>
            <w:tcBorders>
              <w:top w:val="nil"/>
              <w:left w:val="nil"/>
              <w:bottom w:val="single" w:sz="4" w:space="0" w:color="auto"/>
              <w:right w:val="single" w:sz="4" w:space="0" w:color="auto"/>
            </w:tcBorders>
            <w:shd w:val="clear" w:color="auto" w:fill="auto"/>
          </w:tcPr>
          <w:p w14:paraId="78BFDF5E"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73E90711" w14:textId="77777777" w:rsidR="002E425E" w:rsidRPr="002E425E" w:rsidRDefault="002E425E" w:rsidP="003428D9">
            <w:pPr>
              <w:pStyle w:val="TAC"/>
              <w:rPr>
                <w:lang w:val="en-US" w:eastAsia="fi-FI"/>
              </w:rPr>
            </w:pPr>
            <w:r w:rsidRPr="002E425E">
              <w:rPr>
                <w:lang w:val="en-US" w:eastAsia="fi-FI"/>
              </w:rPr>
              <w:t>0</w:t>
            </w:r>
          </w:p>
        </w:tc>
      </w:tr>
      <w:tr w:rsidR="002E425E" w:rsidRPr="002E425E" w14:paraId="46EAD2C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9CD92A" w14:textId="77777777" w:rsidR="002E425E" w:rsidRPr="002E425E" w:rsidRDefault="002E425E" w:rsidP="003428D9">
            <w:pPr>
              <w:pStyle w:val="TAC"/>
              <w:rPr>
                <w:lang w:val="fi-FI" w:eastAsia="fi-FI"/>
              </w:rPr>
            </w:pPr>
            <w:r w:rsidRPr="002E425E">
              <w:rPr>
                <w:lang w:eastAsia="fi-FI"/>
              </w:rPr>
              <w:t>CA_n261(A-O)</w:t>
            </w:r>
          </w:p>
        </w:tc>
        <w:tc>
          <w:tcPr>
            <w:tcW w:w="1701" w:type="dxa"/>
            <w:tcBorders>
              <w:top w:val="nil"/>
              <w:left w:val="nil"/>
              <w:bottom w:val="single" w:sz="4" w:space="0" w:color="auto"/>
              <w:right w:val="single" w:sz="4" w:space="0" w:color="auto"/>
            </w:tcBorders>
            <w:shd w:val="clear" w:color="auto" w:fill="auto"/>
            <w:hideMark/>
          </w:tcPr>
          <w:p w14:paraId="1C43E2A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AAB3B"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867F339" w14:textId="77777777" w:rsidR="002E425E" w:rsidRPr="002E425E" w:rsidRDefault="002E425E" w:rsidP="003428D9">
            <w:pPr>
              <w:pStyle w:val="TAC"/>
              <w:rPr>
                <w:lang w:val="fi-FI" w:eastAsia="fi-FI"/>
              </w:rPr>
            </w:pPr>
            <w:r w:rsidRPr="002E425E">
              <w:rPr>
                <w:lang w:val="en-US" w:eastAsia="fi-FI"/>
              </w:rPr>
              <w:t>0</w:t>
            </w:r>
          </w:p>
        </w:tc>
      </w:tr>
      <w:tr w:rsidR="002E425E" w:rsidRPr="002E425E" w14:paraId="37B15F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A627D7" w14:textId="77777777" w:rsidR="002E425E" w:rsidRPr="002E425E" w:rsidRDefault="002E425E" w:rsidP="003428D9">
            <w:pPr>
              <w:pStyle w:val="TAC"/>
              <w:rPr>
                <w:lang w:eastAsia="fi-FI"/>
              </w:rPr>
            </w:pPr>
            <w:r w:rsidRPr="002E425E">
              <w:rPr>
                <w:lang w:eastAsia="fi-FI"/>
              </w:rPr>
              <w:t>CA_n261(A-O-P)</w:t>
            </w:r>
          </w:p>
        </w:tc>
        <w:tc>
          <w:tcPr>
            <w:tcW w:w="1701" w:type="dxa"/>
            <w:tcBorders>
              <w:top w:val="nil"/>
              <w:left w:val="nil"/>
              <w:bottom w:val="single" w:sz="4" w:space="0" w:color="auto"/>
              <w:right w:val="single" w:sz="4" w:space="0" w:color="auto"/>
            </w:tcBorders>
            <w:shd w:val="clear" w:color="auto" w:fill="auto"/>
          </w:tcPr>
          <w:p w14:paraId="3653386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1A6897A"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CF4D58D" w14:textId="77777777" w:rsidR="002E425E" w:rsidRPr="002E425E" w:rsidRDefault="002E425E" w:rsidP="003428D9">
            <w:pPr>
              <w:pStyle w:val="TAC"/>
              <w:rPr>
                <w:lang w:val="en-US" w:eastAsia="fi-FI"/>
              </w:rPr>
            </w:pPr>
            <w:r w:rsidRPr="002E425E">
              <w:rPr>
                <w:lang w:val="en-US" w:eastAsia="fi-FI"/>
              </w:rPr>
              <w:t>0</w:t>
            </w:r>
          </w:p>
        </w:tc>
      </w:tr>
      <w:tr w:rsidR="002E425E" w:rsidRPr="002E425E" w14:paraId="03CF86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BB1CC3" w14:textId="77777777" w:rsidR="002E425E" w:rsidRPr="002E425E" w:rsidRDefault="002E425E" w:rsidP="003428D9">
            <w:pPr>
              <w:pStyle w:val="TAC"/>
              <w:rPr>
                <w:lang w:eastAsia="fi-FI"/>
              </w:rPr>
            </w:pPr>
            <w:r w:rsidRPr="002E425E">
              <w:rPr>
                <w:lang w:eastAsia="fi-FI"/>
              </w:rPr>
              <w:t>CA_n261(A-O-Q)</w:t>
            </w:r>
          </w:p>
        </w:tc>
        <w:tc>
          <w:tcPr>
            <w:tcW w:w="1701" w:type="dxa"/>
            <w:tcBorders>
              <w:top w:val="nil"/>
              <w:left w:val="nil"/>
              <w:bottom w:val="single" w:sz="4" w:space="0" w:color="auto"/>
              <w:right w:val="single" w:sz="4" w:space="0" w:color="auto"/>
            </w:tcBorders>
            <w:shd w:val="clear" w:color="auto" w:fill="auto"/>
          </w:tcPr>
          <w:p w14:paraId="674B27C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940D27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6D6A6F2" w14:textId="77777777" w:rsidR="002E425E" w:rsidRPr="002E425E" w:rsidRDefault="002E425E" w:rsidP="003428D9">
            <w:pPr>
              <w:pStyle w:val="TAC"/>
              <w:rPr>
                <w:lang w:val="en-US" w:eastAsia="fi-FI"/>
              </w:rPr>
            </w:pPr>
            <w:r w:rsidRPr="002E425E">
              <w:rPr>
                <w:lang w:val="en-US" w:eastAsia="fi-FI"/>
              </w:rPr>
              <w:t>0</w:t>
            </w:r>
          </w:p>
        </w:tc>
      </w:tr>
      <w:tr w:rsidR="002E425E" w:rsidRPr="002E425E" w14:paraId="1EB631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90DD7" w14:textId="77777777" w:rsidR="002E425E" w:rsidRPr="002E425E" w:rsidRDefault="002E425E" w:rsidP="003428D9">
            <w:pPr>
              <w:pStyle w:val="TAC"/>
              <w:rPr>
                <w:lang w:eastAsia="fi-FI"/>
              </w:rPr>
            </w:pPr>
            <w:r w:rsidRPr="002E425E">
              <w:rPr>
                <w:lang w:eastAsia="fi-FI"/>
              </w:rPr>
              <w:t>CA_n261(2A-O)</w:t>
            </w:r>
          </w:p>
        </w:tc>
        <w:tc>
          <w:tcPr>
            <w:tcW w:w="1701" w:type="dxa"/>
            <w:tcBorders>
              <w:top w:val="nil"/>
              <w:left w:val="nil"/>
              <w:bottom w:val="single" w:sz="4" w:space="0" w:color="auto"/>
              <w:right w:val="single" w:sz="4" w:space="0" w:color="auto"/>
            </w:tcBorders>
            <w:shd w:val="clear" w:color="auto" w:fill="auto"/>
          </w:tcPr>
          <w:p w14:paraId="7E14CAB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EB1D7F8"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7B7514A" w14:textId="77777777" w:rsidR="002E425E" w:rsidRPr="002E425E" w:rsidRDefault="002E425E" w:rsidP="003428D9">
            <w:pPr>
              <w:pStyle w:val="TAC"/>
              <w:rPr>
                <w:lang w:val="en-US" w:eastAsia="fi-FI"/>
              </w:rPr>
            </w:pPr>
            <w:r w:rsidRPr="002E425E">
              <w:rPr>
                <w:lang w:val="en-US" w:eastAsia="fi-FI"/>
              </w:rPr>
              <w:t>0</w:t>
            </w:r>
          </w:p>
        </w:tc>
      </w:tr>
      <w:tr w:rsidR="002E425E" w:rsidRPr="002E425E" w14:paraId="1AE0E8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9C1FEC" w14:textId="77777777" w:rsidR="002E425E" w:rsidRPr="002E425E" w:rsidRDefault="002E425E" w:rsidP="003428D9">
            <w:pPr>
              <w:pStyle w:val="TAC"/>
              <w:rPr>
                <w:lang w:val="fi-FI" w:eastAsia="fi-FI"/>
              </w:rPr>
            </w:pPr>
            <w:r w:rsidRPr="002E425E">
              <w:rPr>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568180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2860FD"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451D94C3" w14:textId="77777777" w:rsidR="002E425E" w:rsidRPr="002E425E" w:rsidRDefault="002E425E" w:rsidP="003428D9">
            <w:pPr>
              <w:pStyle w:val="TAC"/>
              <w:rPr>
                <w:lang w:val="fi-FI" w:eastAsia="fi-FI"/>
              </w:rPr>
            </w:pPr>
            <w:r w:rsidRPr="002E425E">
              <w:rPr>
                <w:lang w:val="en-US" w:eastAsia="fi-FI"/>
              </w:rPr>
              <w:t>0</w:t>
            </w:r>
          </w:p>
        </w:tc>
      </w:tr>
      <w:tr w:rsidR="002E425E" w:rsidRPr="002E425E" w14:paraId="6B4DE71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3C247E" w14:textId="77777777" w:rsidR="002E425E" w:rsidRPr="002E425E" w:rsidRDefault="002E425E" w:rsidP="003428D9">
            <w:pPr>
              <w:pStyle w:val="TAC"/>
              <w:rPr>
                <w:lang w:val="fi-FI" w:eastAsia="fi-FI"/>
              </w:rPr>
            </w:pPr>
            <w:r w:rsidRPr="002E425E">
              <w:rPr>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3B50C5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C0FCA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AA94878" w14:textId="77777777" w:rsidR="002E425E" w:rsidRPr="002E425E" w:rsidRDefault="002E425E" w:rsidP="003428D9">
            <w:pPr>
              <w:pStyle w:val="TAC"/>
              <w:rPr>
                <w:lang w:val="fi-FI" w:eastAsia="fi-FI"/>
              </w:rPr>
            </w:pPr>
            <w:r w:rsidRPr="002E425E">
              <w:rPr>
                <w:lang w:val="en-US" w:eastAsia="fi-FI"/>
              </w:rPr>
              <w:t>0</w:t>
            </w:r>
          </w:p>
        </w:tc>
      </w:tr>
      <w:tr w:rsidR="002E425E" w:rsidRPr="002E425E" w14:paraId="24153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A7C389" w14:textId="77777777" w:rsidR="002E425E" w:rsidRPr="002E425E" w:rsidRDefault="002E425E" w:rsidP="003428D9">
            <w:pPr>
              <w:pStyle w:val="TAC"/>
              <w:rPr>
                <w:lang w:val="fi-FI" w:eastAsia="fi-FI"/>
              </w:rPr>
            </w:pPr>
            <w:r w:rsidRPr="002E425E">
              <w:rPr>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0D05389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598A59"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21D2B5C" w14:textId="77777777" w:rsidR="002E425E" w:rsidRPr="002E425E" w:rsidRDefault="002E425E" w:rsidP="003428D9">
            <w:pPr>
              <w:pStyle w:val="TAC"/>
              <w:rPr>
                <w:lang w:val="fi-FI" w:eastAsia="fi-FI"/>
              </w:rPr>
            </w:pPr>
            <w:r w:rsidRPr="002E425E">
              <w:rPr>
                <w:lang w:val="en-US" w:eastAsia="fi-FI"/>
              </w:rPr>
              <w:t>0</w:t>
            </w:r>
          </w:p>
        </w:tc>
      </w:tr>
      <w:tr w:rsidR="002E425E" w:rsidRPr="002E425E" w14:paraId="1852FE8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DE4A0E" w14:textId="77777777" w:rsidR="002E425E" w:rsidRPr="002E425E" w:rsidRDefault="002E425E" w:rsidP="003428D9">
            <w:pPr>
              <w:pStyle w:val="TAC"/>
              <w:rPr>
                <w:lang w:val="fi-FI" w:eastAsia="fi-FI"/>
              </w:rPr>
            </w:pPr>
            <w:r w:rsidRPr="002E425E">
              <w:rPr>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56CBED6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604F7A"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1D5F634" w14:textId="77777777" w:rsidR="002E425E" w:rsidRPr="002E425E" w:rsidRDefault="002E425E" w:rsidP="003428D9">
            <w:pPr>
              <w:pStyle w:val="TAC"/>
              <w:rPr>
                <w:lang w:val="fi-FI" w:eastAsia="fi-FI"/>
              </w:rPr>
            </w:pPr>
            <w:r w:rsidRPr="002E425E">
              <w:rPr>
                <w:lang w:val="en-US" w:eastAsia="fi-FI"/>
              </w:rPr>
              <w:t>0</w:t>
            </w:r>
          </w:p>
        </w:tc>
      </w:tr>
      <w:tr w:rsidR="002E425E" w:rsidRPr="002E425E" w14:paraId="57F22D7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FB98D9" w14:textId="77777777" w:rsidR="002E425E" w:rsidRPr="002E425E" w:rsidRDefault="002E425E" w:rsidP="003428D9">
            <w:pPr>
              <w:pStyle w:val="TAC"/>
              <w:rPr>
                <w:lang w:val="fi-FI" w:eastAsia="fi-FI"/>
              </w:rPr>
            </w:pPr>
            <w:r w:rsidRPr="002E425E">
              <w:rPr>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492396D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5DD5E5"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BE3A9B4" w14:textId="77777777" w:rsidR="002E425E" w:rsidRPr="002E425E" w:rsidRDefault="002E425E" w:rsidP="003428D9">
            <w:pPr>
              <w:pStyle w:val="TAC"/>
              <w:rPr>
                <w:lang w:val="fi-FI" w:eastAsia="fi-FI"/>
              </w:rPr>
            </w:pPr>
            <w:r w:rsidRPr="002E425E">
              <w:rPr>
                <w:lang w:val="en-US" w:eastAsia="fi-FI"/>
              </w:rPr>
              <w:t>0</w:t>
            </w:r>
          </w:p>
        </w:tc>
      </w:tr>
      <w:tr w:rsidR="002E425E" w:rsidRPr="002E425E" w14:paraId="2531815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C613BC" w14:textId="77777777" w:rsidR="002E425E" w:rsidRPr="002E425E" w:rsidRDefault="002E425E" w:rsidP="003428D9">
            <w:pPr>
              <w:pStyle w:val="TAC"/>
              <w:rPr>
                <w:lang w:val="fi-FI" w:eastAsia="fi-FI"/>
              </w:rPr>
            </w:pPr>
            <w:r w:rsidRPr="002E425E">
              <w:rPr>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9EFB1F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8A4F8F"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41ADA32" w14:textId="77777777" w:rsidR="002E425E" w:rsidRPr="002E425E" w:rsidRDefault="002E425E" w:rsidP="003428D9">
            <w:pPr>
              <w:pStyle w:val="TAC"/>
              <w:rPr>
                <w:lang w:val="fi-FI" w:eastAsia="fi-FI"/>
              </w:rPr>
            </w:pPr>
            <w:r w:rsidRPr="002E425E">
              <w:rPr>
                <w:lang w:val="en-US" w:eastAsia="fi-FI"/>
              </w:rPr>
              <w:t>0</w:t>
            </w:r>
          </w:p>
        </w:tc>
      </w:tr>
      <w:tr w:rsidR="002E425E" w:rsidRPr="002E425E" w14:paraId="5B2F8CA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3AA909" w14:textId="77777777" w:rsidR="002E425E" w:rsidRPr="002E425E" w:rsidRDefault="002E425E" w:rsidP="003428D9">
            <w:pPr>
              <w:pStyle w:val="TAC"/>
              <w:rPr>
                <w:lang w:val="fi-FI" w:eastAsia="fi-FI"/>
              </w:rPr>
            </w:pPr>
            <w:r w:rsidRPr="002E425E">
              <w:rPr>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073A95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345E2D"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40DA995" w14:textId="77777777" w:rsidR="002E425E" w:rsidRPr="002E425E" w:rsidRDefault="002E425E" w:rsidP="003428D9">
            <w:pPr>
              <w:pStyle w:val="TAC"/>
              <w:rPr>
                <w:lang w:val="fi-FI" w:eastAsia="fi-FI"/>
              </w:rPr>
            </w:pPr>
            <w:r w:rsidRPr="002E425E">
              <w:rPr>
                <w:lang w:val="en-US" w:eastAsia="fi-FI"/>
              </w:rPr>
              <w:t>0</w:t>
            </w:r>
          </w:p>
        </w:tc>
      </w:tr>
      <w:tr w:rsidR="002E425E" w:rsidRPr="002E425E" w14:paraId="5357308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A3490A1" w14:textId="77777777" w:rsidR="002E425E" w:rsidRPr="002E425E" w:rsidRDefault="002E425E" w:rsidP="003428D9">
            <w:pPr>
              <w:pStyle w:val="TAC"/>
              <w:rPr>
                <w:lang w:eastAsia="fi-FI"/>
              </w:rPr>
            </w:pPr>
            <w:r w:rsidRPr="002E425E">
              <w:rPr>
                <w:lang w:eastAsia="fi-FI"/>
              </w:rPr>
              <w:t>CA_n261(A-P-Q)</w:t>
            </w:r>
          </w:p>
        </w:tc>
        <w:tc>
          <w:tcPr>
            <w:tcW w:w="1701" w:type="dxa"/>
            <w:tcBorders>
              <w:top w:val="nil"/>
              <w:left w:val="nil"/>
              <w:bottom w:val="single" w:sz="4" w:space="0" w:color="auto"/>
              <w:right w:val="single" w:sz="4" w:space="0" w:color="auto"/>
            </w:tcBorders>
            <w:shd w:val="clear" w:color="auto" w:fill="auto"/>
          </w:tcPr>
          <w:p w14:paraId="5D9D4AC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64A8969"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2486682C" w14:textId="77777777" w:rsidR="002E425E" w:rsidRPr="002E425E" w:rsidRDefault="002E425E" w:rsidP="003428D9">
            <w:pPr>
              <w:pStyle w:val="TAC"/>
              <w:rPr>
                <w:lang w:val="en-US" w:eastAsia="fi-FI"/>
              </w:rPr>
            </w:pPr>
            <w:r w:rsidRPr="002E425E">
              <w:rPr>
                <w:lang w:val="en-US" w:eastAsia="fi-FI"/>
              </w:rPr>
              <w:t>0</w:t>
            </w:r>
          </w:p>
        </w:tc>
      </w:tr>
      <w:tr w:rsidR="002E425E" w:rsidRPr="002E425E" w14:paraId="627508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EDB55C" w14:textId="77777777" w:rsidR="002E425E" w:rsidRPr="002E425E" w:rsidRDefault="002E425E" w:rsidP="003428D9">
            <w:pPr>
              <w:pStyle w:val="TAC"/>
              <w:rPr>
                <w:lang w:eastAsia="fi-FI"/>
              </w:rPr>
            </w:pPr>
            <w:r w:rsidRPr="002E425E">
              <w:rPr>
                <w:lang w:eastAsia="fi-FI"/>
              </w:rPr>
              <w:t>CA_n261(2A-P)</w:t>
            </w:r>
          </w:p>
        </w:tc>
        <w:tc>
          <w:tcPr>
            <w:tcW w:w="1701" w:type="dxa"/>
            <w:tcBorders>
              <w:top w:val="nil"/>
              <w:left w:val="nil"/>
              <w:bottom w:val="single" w:sz="4" w:space="0" w:color="auto"/>
              <w:right w:val="single" w:sz="4" w:space="0" w:color="auto"/>
            </w:tcBorders>
            <w:shd w:val="clear" w:color="auto" w:fill="auto"/>
          </w:tcPr>
          <w:p w14:paraId="0453701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0005B9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8C61733" w14:textId="77777777" w:rsidR="002E425E" w:rsidRPr="002E425E" w:rsidRDefault="002E425E" w:rsidP="003428D9">
            <w:pPr>
              <w:pStyle w:val="TAC"/>
              <w:rPr>
                <w:lang w:val="en-US" w:eastAsia="fi-FI"/>
              </w:rPr>
            </w:pPr>
            <w:r w:rsidRPr="002E425E">
              <w:rPr>
                <w:lang w:val="en-US" w:eastAsia="fi-FI"/>
              </w:rPr>
              <w:t>0</w:t>
            </w:r>
          </w:p>
        </w:tc>
      </w:tr>
      <w:tr w:rsidR="002E425E" w:rsidRPr="002E425E" w14:paraId="11FABD3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E50AD9" w14:textId="77777777" w:rsidR="002E425E" w:rsidRPr="002E425E" w:rsidRDefault="002E425E" w:rsidP="003428D9">
            <w:pPr>
              <w:pStyle w:val="TAC"/>
              <w:rPr>
                <w:lang w:val="fi-FI" w:eastAsia="fi-FI"/>
              </w:rPr>
            </w:pPr>
            <w:r w:rsidRPr="002E425E">
              <w:rPr>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73DE05F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98AEF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77D6E3C" w14:textId="77777777" w:rsidR="002E425E" w:rsidRPr="002E425E" w:rsidRDefault="002E425E" w:rsidP="003428D9">
            <w:pPr>
              <w:pStyle w:val="TAC"/>
              <w:rPr>
                <w:lang w:val="fi-FI" w:eastAsia="fi-FI"/>
              </w:rPr>
            </w:pPr>
            <w:r w:rsidRPr="002E425E">
              <w:rPr>
                <w:lang w:val="en-US" w:eastAsia="fi-FI"/>
              </w:rPr>
              <w:t>0</w:t>
            </w:r>
          </w:p>
        </w:tc>
      </w:tr>
      <w:tr w:rsidR="002E425E" w:rsidRPr="002E425E" w14:paraId="69DECC6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A3435" w14:textId="77777777" w:rsidR="002E425E" w:rsidRPr="002E425E" w:rsidRDefault="002E425E" w:rsidP="003428D9">
            <w:pPr>
              <w:pStyle w:val="TAC"/>
              <w:rPr>
                <w:lang w:val="fi-FI" w:eastAsia="fi-FI"/>
              </w:rPr>
            </w:pPr>
            <w:r w:rsidRPr="002E425E">
              <w:rPr>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2F1C2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CAFB60"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91A87F6" w14:textId="77777777" w:rsidR="002E425E" w:rsidRPr="002E425E" w:rsidRDefault="002E425E" w:rsidP="003428D9">
            <w:pPr>
              <w:pStyle w:val="TAC"/>
              <w:rPr>
                <w:lang w:val="fi-FI" w:eastAsia="fi-FI"/>
              </w:rPr>
            </w:pPr>
            <w:r w:rsidRPr="002E425E">
              <w:rPr>
                <w:lang w:val="en-US" w:eastAsia="fi-FI"/>
              </w:rPr>
              <w:t>0</w:t>
            </w:r>
          </w:p>
        </w:tc>
      </w:tr>
      <w:tr w:rsidR="002E425E" w:rsidRPr="002E425E" w14:paraId="628E375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542B57" w14:textId="77777777" w:rsidR="002E425E" w:rsidRPr="002E425E" w:rsidRDefault="002E425E" w:rsidP="003428D9">
            <w:pPr>
              <w:pStyle w:val="TAC"/>
              <w:rPr>
                <w:lang w:eastAsia="fi-FI"/>
              </w:rPr>
            </w:pPr>
            <w:r w:rsidRPr="002E425E">
              <w:rPr>
                <w:lang w:eastAsia="fi-FI"/>
              </w:rPr>
              <w:t>CA_n261(2A-Q)</w:t>
            </w:r>
          </w:p>
        </w:tc>
        <w:tc>
          <w:tcPr>
            <w:tcW w:w="1701" w:type="dxa"/>
            <w:tcBorders>
              <w:top w:val="nil"/>
              <w:left w:val="nil"/>
              <w:bottom w:val="single" w:sz="4" w:space="0" w:color="auto"/>
              <w:right w:val="single" w:sz="4" w:space="0" w:color="auto"/>
            </w:tcBorders>
            <w:shd w:val="clear" w:color="auto" w:fill="auto"/>
          </w:tcPr>
          <w:p w14:paraId="6F0F6A9D"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D7A0A36"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E69927" w14:textId="77777777" w:rsidR="002E425E" w:rsidRPr="002E425E" w:rsidRDefault="002E425E" w:rsidP="003428D9">
            <w:pPr>
              <w:pStyle w:val="TAC"/>
              <w:rPr>
                <w:lang w:val="en-US" w:eastAsia="fi-FI"/>
              </w:rPr>
            </w:pPr>
            <w:r w:rsidRPr="002E425E">
              <w:rPr>
                <w:lang w:val="en-US" w:eastAsia="fi-FI"/>
              </w:rPr>
              <w:t>0</w:t>
            </w:r>
          </w:p>
        </w:tc>
      </w:tr>
      <w:tr w:rsidR="002E425E" w:rsidRPr="002E425E" w14:paraId="41188A6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E246E" w14:textId="77777777" w:rsidR="002E425E" w:rsidRPr="002E425E" w:rsidRDefault="002E425E" w:rsidP="003428D9">
            <w:pPr>
              <w:pStyle w:val="TAC"/>
              <w:rPr>
                <w:lang w:val="fi-FI" w:eastAsia="fi-FI"/>
              </w:rPr>
            </w:pPr>
            <w:r w:rsidRPr="002E425E">
              <w:rPr>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3EF8544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C6B443"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CFE4135" w14:textId="77777777" w:rsidR="002E425E" w:rsidRPr="002E425E" w:rsidRDefault="002E425E" w:rsidP="003428D9">
            <w:pPr>
              <w:pStyle w:val="TAC"/>
              <w:rPr>
                <w:lang w:val="fi-FI" w:eastAsia="fi-FI"/>
              </w:rPr>
            </w:pPr>
            <w:r w:rsidRPr="002E425E">
              <w:rPr>
                <w:lang w:val="en-US" w:eastAsia="fi-FI"/>
              </w:rPr>
              <w:t>0</w:t>
            </w:r>
          </w:p>
        </w:tc>
      </w:tr>
      <w:tr w:rsidR="002E425E" w:rsidRPr="002E425E" w14:paraId="734A7DE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82B73B" w14:textId="77777777" w:rsidR="002E425E" w:rsidRPr="002E425E" w:rsidRDefault="002E425E" w:rsidP="003428D9">
            <w:pPr>
              <w:pStyle w:val="TAC"/>
              <w:rPr>
                <w:lang w:val="fi-FI" w:eastAsia="fi-FI"/>
              </w:rPr>
            </w:pPr>
            <w:r w:rsidRPr="002E425E">
              <w:rPr>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2BC5183"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6D8FEAD3"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530917F" w14:textId="77777777" w:rsidR="002E425E" w:rsidRPr="002E425E" w:rsidRDefault="002E425E" w:rsidP="003428D9">
            <w:pPr>
              <w:pStyle w:val="TAC"/>
              <w:rPr>
                <w:lang w:val="fi-FI" w:eastAsia="fi-FI"/>
              </w:rPr>
            </w:pPr>
            <w:r w:rsidRPr="002E425E">
              <w:rPr>
                <w:lang w:val="en-US" w:eastAsia="fi-FI"/>
              </w:rPr>
              <w:t>0</w:t>
            </w:r>
          </w:p>
        </w:tc>
      </w:tr>
      <w:tr w:rsidR="002E425E" w:rsidRPr="002E425E" w14:paraId="0DD2F4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CC7BFB" w14:textId="77777777" w:rsidR="002E425E" w:rsidRPr="002E425E" w:rsidRDefault="002E425E" w:rsidP="003428D9">
            <w:pPr>
              <w:pStyle w:val="TAC"/>
              <w:rPr>
                <w:lang w:eastAsia="fi-FI"/>
              </w:rPr>
            </w:pPr>
            <w:r w:rsidRPr="002E425E">
              <w:rPr>
                <w:lang w:eastAsia="fi-FI"/>
              </w:rPr>
              <w:t>CA_n261(2A-2G)</w:t>
            </w:r>
          </w:p>
        </w:tc>
        <w:tc>
          <w:tcPr>
            <w:tcW w:w="1701" w:type="dxa"/>
            <w:tcBorders>
              <w:top w:val="nil"/>
              <w:left w:val="nil"/>
              <w:bottom w:val="single" w:sz="4" w:space="0" w:color="auto"/>
              <w:right w:val="single" w:sz="4" w:space="0" w:color="auto"/>
            </w:tcBorders>
            <w:shd w:val="clear" w:color="auto" w:fill="auto"/>
          </w:tcPr>
          <w:p w14:paraId="3EBD123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671A7FE"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146A274" w14:textId="77777777" w:rsidR="002E425E" w:rsidRPr="002E425E" w:rsidRDefault="002E425E" w:rsidP="003428D9">
            <w:pPr>
              <w:pStyle w:val="TAC"/>
              <w:rPr>
                <w:lang w:val="en-US" w:eastAsia="fi-FI"/>
              </w:rPr>
            </w:pPr>
            <w:r w:rsidRPr="002E425E">
              <w:rPr>
                <w:lang w:val="en-US" w:eastAsia="fi-FI"/>
              </w:rPr>
              <w:t>0</w:t>
            </w:r>
          </w:p>
        </w:tc>
      </w:tr>
      <w:tr w:rsidR="002E425E" w:rsidRPr="002E425E" w14:paraId="75729C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0F18A0D" w14:textId="77777777" w:rsidR="002E425E" w:rsidRPr="002E425E" w:rsidRDefault="002E425E" w:rsidP="003428D9">
            <w:pPr>
              <w:pStyle w:val="TAC"/>
              <w:rPr>
                <w:lang w:eastAsia="fi-FI"/>
              </w:rPr>
            </w:pPr>
            <w:r w:rsidRPr="002E425E">
              <w:rPr>
                <w:lang w:eastAsia="fi-FI"/>
              </w:rPr>
              <w:t>CA_n261(2A-2G-O)</w:t>
            </w:r>
          </w:p>
        </w:tc>
        <w:tc>
          <w:tcPr>
            <w:tcW w:w="1701" w:type="dxa"/>
            <w:tcBorders>
              <w:top w:val="nil"/>
              <w:left w:val="nil"/>
              <w:bottom w:val="single" w:sz="4" w:space="0" w:color="auto"/>
              <w:right w:val="single" w:sz="4" w:space="0" w:color="auto"/>
            </w:tcBorders>
            <w:shd w:val="clear" w:color="auto" w:fill="auto"/>
          </w:tcPr>
          <w:p w14:paraId="7D4A06A6" w14:textId="77777777" w:rsidR="002E425E" w:rsidRPr="002E425E" w:rsidRDefault="002E425E" w:rsidP="003428D9">
            <w:pPr>
              <w:pStyle w:val="TAC"/>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BEE028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4E377AB" w14:textId="77777777" w:rsidR="002E425E" w:rsidRPr="002E425E" w:rsidRDefault="002E425E" w:rsidP="003428D9">
            <w:pPr>
              <w:pStyle w:val="TAC"/>
              <w:rPr>
                <w:lang w:val="en-US" w:eastAsia="fi-FI"/>
              </w:rPr>
            </w:pPr>
            <w:r w:rsidRPr="002E425E">
              <w:rPr>
                <w:lang w:val="en-US" w:eastAsia="fi-FI"/>
              </w:rPr>
              <w:t>0</w:t>
            </w:r>
          </w:p>
        </w:tc>
      </w:tr>
      <w:tr w:rsidR="002E425E" w:rsidRPr="002E425E" w14:paraId="428678B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E35D96" w14:textId="77777777" w:rsidR="002E425E" w:rsidRPr="002E425E" w:rsidRDefault="002E425E" w:rsidP="003428D9">
            <w:pPr>
              <w:pStyle w:val="TAC"/>
              <w:rPr>
                <w:lang w:eastAsia="fi-FI"/>
              </w:rPr>
            </w:pPr>
            <w:r w:rsidRPr="002E425E">
              <w:rPr>
                <w:lang w:eastAsia="fi-FI"/>
              </w:rPr>
              <w:t>CA_n261(2A-3G)</w:t>
            </w:r>
          </w:p>
        </w:tc>
        <w:tc>
          <w:tcPr>
            <w:tcW w:w="1701" w:type="dxa"/>
            <w:tcBorders>
              <w:top w:val="nil"/>
              <w:left w:val="nil"/>
              <w:bottom w:val="single" w:sz="4" w:space="0" w:color="auto"/>
              <w:right w:val="single" w:sz="4" w:space="0" w:color="auto"/>
            </w:tcBorders>
            <w:shd w:val="clear" w:color="auto" w:fill="auto"/>
          </w:tcPr>
          <w:p w14:paraId="558A2A11"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07CC191"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D1AA706" w14:textId="77777777" w:rsidR="002E425E" w:rsidRPr="002E425E" w:rsidRDefault="002E425E" w:rsidP="003428D9">
            <w:pPr>
              <w:pStyle w:val="TAC"/>
              <w:rPr>
                <w:lang w:val="en-US" w:eastAsia="fi-FI"/>
              </w:rPr>
            </w:pPr>
            <w:r w:rsidRPr="002E425E">
              <w:rPr>
                <w:lang w:val="en-US" w:eastAsia="fi-FI"/>
              </w:rPr>
              <w:t>0</w:t>
            </w:r>
          </w:p>
        </w:tc>
      </w:tr>
      <w:tr w:rsidR="002E425E" w:rsidRPr="002E425E" w14:paraId="6DE488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BD278D2" w14:textId="77777777" w:rsidR="002E425E" w:rsidRPr="002E425E" w:rsidRDefault="002E425E" w:rsidP="003428D9">
            <w:pPr>
              <w:pStyle w:val="TAC"/>
              <w:rPr>
                <w:lang w:eastAsia="fi-FI"/>
              </w:rPr>
            </w:pPr>
            <w:r w:rsidRPr="002E425E">
              <w:rPr>
                <w:lang w:eastAsia="fi-FI"/>
              </w:rPr>
              <w:t>CA_n261(2A-2O)</w:t>
            </w:r>
          </w:p>
        </w:tc>
        <w:tc>
          <w:tcPr>
            <w:tcW w:w="1701" w:type="dxa"/>
            <w:tcBorders>
              <w:top w:val="nil"/>
              <w:left w:val="nil"/>
              <w:bottom w:val="single" w:sz="4" w:space="0" w:color="auto"/>
              <w:right w:val="single" w:sz="4" w:space="0" w:color="auto"/>
            </w:tcBorders>
            <w:shd w:val="clear" w:color="auto" w:fill="auto"/>
          </w:tcPr>
          <w:p w14:paraId="1471F6CB" w14:textId="77777777" w:rsidR="002E425E" w:rsidRPr="002E425E" w:rsidRDefault="002E425E" w:rsidP="003428D9">
            <w:pPr>
              <w:pStyle w:val="TAC"/>
              <w:rPr>
                <w:lang w:val="en-US" w:eastAsia="fi-FI"/>
              </w:rPr>
            </w:pPr>
            <w:r w:rsidRPr="002E425E">
              <w:t>-</w:t>
            </w:r>
          </w:p>
        </w:tc>
        <w:tc>
          <w:tcPr>
            <w:tcW w:w="2268" w:type="dxa"/>
            <w:tcBorders>
              <w:top w:val="nil"/>
              <w:left w:val="nil"/>
              <w:bottom w:val="single" w:sz="4" w:space="0" w:color="auto"/>
              <w:right w:val="single" w:sz="4" w:space="0" w:color="auto"/>
            </w:tcBorders>
            <w:shd w:val="clear" w:color="auto" w:fill="auto"/>
          </w:tcPr>
          <w:p w14:paraId="73158FCD"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D3AA54F" w14:textId="77777777" w:rsidR="002E425E" w:rsidRPr="002E425E" w:rsidRDefault="002E425E" w:rsidP="003428D9">
            <w:pPr>
              <w:pStyle w:val="TAC"/>
              <w:rPr>
                <w:lang w:val="en-US" w:eastAsia="fi-FI"/>
              </w:rPr>
            </w:pPr>
            <w:r w:rsidRPr="002E425E">
              <w:rPr>
                <w:lang w:val="en-US" w:eastAsia="fi-FI"/>
              </w:rPr>
              <w:t>0</w:t>
            </w:r>
          </w:p>
        </w:tc>
      </w:tr>
      <w:tr w:rsidR="002E425E" w:rsidRPr="002E425E" w14:paraId="66B31F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5BA7BD" w14:textId="77777777" w:rsidR="002E425E" w:rsidRPr="002E425E" w:rsidRDefault="002E425E" w:rsidP="003428D9">
            <w:pPr>
              <w:pStyle w:val="TAC"/>
              <w:rPr>
                <w:lang w:eastAsia="fi-FI"/>
              </w:rPr>
            </w:pPr>
            <w:r w:rsidRPr="002E425E">
              <w:rPr>
                <w:lang w:eastAsia="fi-FI"/>
              </w:rPr>
              <w:t>CA_n261(2A-3O)</w:t>
            </w:r>
          </w:p>
        </w:tc>
        <w:tc>
          <w:tcPr>
            <w:tcW w:w="1701" w:type="dxa"/>
            <w:tcBorders>
              <w:top w:val="nil"/>
              <w:left w:val="nil"/>
              <w:bottom w:val="single" w:sz="4" w:space="0" w:color="auto"/>
              <w:right w:val="single" w:sz="4" w:space="0" w:color="auto"/>
            </w:tcBorders>
            <w:shd w:val="clear" w:color="auto" w:fill="auto"/>
          </w:tcPr>
          <w:p w14:paraId="1E3EF0A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FA3EFCA"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F331B81" w14:textId="77777777" w:rsidR="002E425E" w:rsidRPr="002E425E" w:rsidRDefault="002E425E" w:rsidP="003428D9">
            <w:pPr>
              <w:pStyle w:val="TAC"/>
              <w:rPr>
                <w:lang w:val="en-US" w:eastAsia="fi-FI"/>
              </w:rPr>
            </w:pPr>
            <w:r w:rsidRPr="002E425E">
              <w:rPr>
                <w:lang w:val="en-US" w:eastAsia="fi-FI"/>
              </w:rPr>
              <w:t>0</w:t>
            </w:r>
          </w:p>
        </w:tc>
      </w:tr>
      <w:tr w:rsidR="002E425E" w:rsidRPr="002E425E" w14:paraId="4306BE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0C37A34" w14:textId="77777777" w:rsidR="002E425E" w:rsidRPr="002E425E" w:rsidRDefault="002E425E" w:rsidP="003428D9">
            <w:pPr>
              <w:pStyle w:val="TAC"/>
              <w:rPr>
                <w:lang w:eastAsia="fi-FI"/>
              </w:rPr>
            </w:pPr>
            <w:r w:rsidRPr="002E425E">
              <w:rPr>
                <w:lang w:eastAsia="fi-FI"/>
              </w:rPr>
              <w:t>CA_n261(2A-4O)</w:t>
            </w:r>
          </w:p>
        </w:tc>
        <w:tc>
          <w:tcPr>
            <w:tcW w:w="1701" w:type="dxa"/>
            <w:tcBorders>
              <w:top w:val="nil"/>
              <w:left w:val="nil"/>
              <w:bottom w:val="single" w:sz="4" w:space="0" w:color="auto"/>
              <w:right w:val="single" w:sz="4" w:space="0" w:color="auto"/>
            </w:tcBorders>
            <w:shd w:val="clear" w:color="auto" w:fill="auto"/>
          </w:tcPr>
          <w:p w14:paraId="6633D21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D0F94D8"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9CE1BA2" w14:textId="77777777" w:rsidR="002E425E" w:rsidRPr="002E425E" w:rsidRDefault="002E425E" w:rsidP="003428D9">
            <w:pPr>
              <w:pStyle w:val="TAC"/>
              <w:rPr>
                <w:lang w:val="en-US" w:eastAsia="fi-FI"/>
              </w:rPr>
            </w:pPr>
            <w:r w:rsidRPr="002E425E">
              <w:rPr>
                <w:lang w:val="en-US" w:eastAsia="fi-FI"/>
              </w:rPr>
              <w:t>0</w:t>
            </w:r>
          </w:p>
        </w:tc>
      </w:tr>
      <w:tr w:rsidR="002E425E" w:rsidRPr="002E425E" w14:paraId="358D29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C2C011" w14:textId="77777777" w:rsidR="002E425E" w:rsidRPr="002E425E" w:rsidRDefault="002E425E" w:rsidP="003428D9">
            <w:pPr>
              <w:pStyle w:val="TAC"/>
              <w:rPr>
                <w:lang w:eastAsia="fi-FI"/>
              </w:rPr>
            </w:pPr>
            <w:r w:rsidRPr="002E425E">
              <w:rPr>
                <w:lang w:eastAsia="fi-FI"/>
              </w:rPr>
              <w:t>CA_n261(2A-5O)</w:t>
            </w:r>
          </w:p>
        </w:tc>
        <w:tc>
          <w:tcPr>
            <w:tcW w:w="1701" w:type="dxa"/>
            <w:tcBorders>
              <w:top w:val="nil"/>
              <w:left w:val="nil"/>
              <w:bottom w:val="single" w:sz="4" w:space="0" w:color="auto"/>
              <w:right w:val="single" w:sz="4" w:space="0" w:color="auto"/>
            </w:tcBorders>
            <w:shd w:val="clear" w:color="auto" w:fill="auto"/>
          </w:tcPr>
          <w:p w14:paraId="6E4F3FC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14F0CB6"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0A7845A" w14:textId="77777777" w:rsidR="002E425E" w:rsidRPr="002E425E" w:rsidRDefault="002E425E" w:rsidP="003428D9">
            <w:pPr>
              <w:pStyle w:val="TAC"/>
              <w:rPr>
                <w:lang w:val="en-US" w:eastAsia="fi-FI"/>
              </w:rPr>
            </w:pPr>
            <w:r w:rsidRPr="002E425E">
              <w:rPr>
                <w:lang w:val="en-US" w:eastAsia="fi-FI"/>
              </w:rPr>
              <w:t>0</w:t>
            </w:r>
          </w:p>
        </w:tc>
      </w:tr>
      <w:tr w:rsidR="002E425E" w:rsidRPr="002E425E" w14:paraId="0D44766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374F4DE" w14:textId="77777777" w:rsidR="002E425E" w:rsidRPr="002E425E" w:rsidRDefault="002E425E" w:rsidP="003428D9">
            <w:pPr>
              <w:pStyle w:val="TAC"/>
              <w:rPr>
                <w:lang w:eastAsia="fi-FI"/>
              </w:rPr>
            </w:pPr>
            <w:r w:rsidRPr="002E425E">
              <w:rPr>
                <w:lang w:eastAsia="fi-FI"/>
              </w:rPr>
              <w:t>CA_n261(2A-6O)</w:t>
            </w:r>
          </w:p>
        </w:tc>
        <w:tc>
          <w:tcPr>
            <w:tcW w:w="1701" w:type="dxa"/>
            <w:tcBorders>
              <w:top w:val="nil"/>
              <w:left w:val="nil"/>
              <w:bottom w:val="single" w:sz="4" w:space="0" w:color="auto"/>
              <w:right w:val="single" w:sz="4" w:space="0" w:color="auto"/>
            </w:tcBorders>
            <w:shd w:val="clear" w:color="auto" w:fill="auto"/>
          </w:tcPr>
          <w:p w14:paraId="38E29B7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8726A7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86B08FD" w14:textId="77777777" w:rsidR="002E425E" w:rsidRPr="002E425E" w:rsidRDefault="002E425E" w:rsidP="003428D9">
            <w:pPr>
              <w:pStyle w:val="TAC"/>
              <w:rPr>
                <w:lang w:val="en-US" w:eastAsia="fi-FI"/>
              </w:rPr>
            </w:pPr>
            <w:r w:rsidRPr="002E425E">
              <w:rPr>
                <w:lang w:val="en-US" w:eastAsia="fi-FI"/>
              </w:rPr>
              <w:t>0</w:t>
            </w:r>
          </w:p>
        </w:tc>
      </w:tr>
      <w:tr w:rsidR="002E425E" w:rsidRPr="002E425E" w14:paraId="2C1D60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7F1281" w14:textId="77777777" w:rsidR="002E425E" w:rsidRPr="002E425E" w:rsidRDefault="002E425E" w:rsidP="003428D9">
            <w:pPr>
              <w:pStyle w:val="TAC"/>
              <w:rPr>
                <w:lang w:val="fi-FI" w:eastAsia="fi-FI"/>
              </w:rPr>
            </w:pPr>
            <w:r w:rsidRPr="002E425E">
              <w:rPr>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23F5A479" w14:textId="77777777" w:rsidR="002E425E" w:rsidRPr="002E425E" w:rsidRDefault="002E425E" w:rsidP="003428D9">
            <w:pPr>
              <w:pStyle w:val="TAC"/>
            </w:pPr>
            <w:r w:rsidRPr="002E425E">
              <w:t>CA_n261G</w:t>
            </w:r>
          </w:p>
          <w:p w14:paraId="21B385FC"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7F27C7B8"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425E05F" w14:textId="77777777" w:rsidR="002E425E" w:rsidRPr="002E425E" w:rsidRDefault="002E425E" w:rsidP="003428D9">
            <w:pPr>
              <w:pStyle w:val="TAC"/>
              <w:rPr>
                <w:lang w:val="fi-FI" w:eastAsia="fi-FI"/>
              </w:rPr>
            </w:pPr>
            <w:r w:rsidRPr="002E425E">
              <w:rPr>
                <w:lang w:val="en-US" w:eastAsia="fi-FI"/>
              </w:rPr>
              <w:t>0</w:t>
            </w:r>
          </w:p>
        </w:tc>
      </w:tr>
      <w:tr w:rsidR="002E425E" w:rsidRPr="002E425E" w14:paraId="63618E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F52A5" w14:textId="77777777" w:rsidR="002E425E" w:rsidRPr="002E425E" w:rsidRDefault="002E425E" w:rsidP="003428D9">
            <w:pPr>
              <w:pStyle w:val="TAC"/>
              <w:rPr>
                <w:lang w:val="fi-FI" w:eastAsia="fi-FI"/>
              </w:rPr>
            </w:pPr>
            <w:r w:rsidRPr="002E425E">
              <w:rPr>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7127BE7" w14:textId="77777777" w:rsidR="002E425E" w:rsidRPr="002E425E" w:rsidRDefault="002E425E" w:rsidP="003428D9">
            <w:pPr>
              <w:pStyle w:val="TAC"/>
            </w:pPr>
            <w:r w:rsidRPr="002E425E">
              <w:t>CA_n261G</w:t>
            </w:r>
          </w:p>
          <w:p w14:paraId="2B281F6A" w14:textId="77777777" w:rsidR="002E425E" w:rsidRPr="002E425E" w:rsidRDefault="002E425E" w:rsidP="003428D9">
            <w:pPr>
              <w:pStyle w:val="TAC"/>
            </w:pPr>
            <w:r w:rsidRPr="002E425E">
              <w:t>CA_n261H</w:t>
            </w:r>
          </w:p>
          <w:p w14:paraId="3D49FED3"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5AC1ABE8"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ECD984" w14:textId="77777777" w:rsidR="002E425E" w:rsidRPr="002E425E" w:rsidRDefault="002E425E" w:rsidP="003428D9">
            <w:pPr>
              <w:pStyle w:val="TAC"/>
              <w:rPr>
                <w:lang w:val="fi-FI" w:eastAsia="fi-FI"/>
              </w:rPr>
            </w:pPr>
            <w:r w:rsidRPr="002E425E">
              <w:rPr>
                <w:lang w:val="en-US" w:eastAsia="fi-FI"/>
              </w:rPr>
              <w:t>0</w:t>
            </w:r>
          </w:p>
        </w:tc>
      </w:tr>
      <w:tr w:rsidR="002E425E" w:rsidRPr="002E425E" w14:paraId="4B6E2AE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B4B1C7" w14:textId="77777777" w:rsidR="002E425E" w:rsidRPr="002E425E" w:rsidRDefault="002E425E" w:rsidP="003428D9">
            <w:pPr>
              <w:pStyle w:val="TAC"/>
              <w:rPr>
                <w:lang w:val="fi-FI" w:eastAsia="fi-FI"/>
              </w:rPr>
            </w:pPr>
            <w:r w:rsidRPr="002E425E">
              <w:rPr>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1F14E20E"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7F3106D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E0DC3F" w14:textId="77777777" w:rsidR="002E425E" w:rsidRPr="002E425E" w:rsidRDefault="002E425E" w:rsidP="003428D9">
            <w:pPr>
              <w:pStyle w:val="TAC"/>
              <w:rPr>
                <w:lang w:val="fi-FI" w:eastAsia="fi-FI"/>
              </w:rPr>
            </w:pPr>
            <w:r w:rsidRPr="002E425E">
              <w:rPr>
                <w:lang w:val="en-US" w:eastAsia="fi-FI"/>
              </w:rPr>
              <w:t>0</w:t>
            </w:r>
          </w:p>
        </w:tc>
      </w:tr>
      <w:tr w:rsidR="002E425E" w:rsidRPr="002E425E" w14:paraId="5FE3EB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C7023AD" w14:textId="77777777" w:rsidR="002E425E" w:rsidRPr="002E425E" w:rsidRDefault="002E425E" w:rsidP="003428D9">
            <w:pPr>
              <w:pStyle w:val="TAC"/>
              <w:rPr>
                <w:lang w:eastAsia="fi-FI"/>
              </w:rPr>
            </w:pPr>
            <w:r w:rsidRPr="002E425E">
              <w:rPr>
                <w:lang w:eastAsia="fi-FI"/>
              </w:rPr>
              <w:t>CA_n261(3A-G-O)</w:t>
            </w:r>
          </w:p>
        </w:tc>
        <w:tc>
          <w:tcPr>
            <w:tcW w:w="1701" w:type="dxa"/>
            <w:tcBorders>
              <w:top w:val="nil"/>
              <w:left w:val="nil"/>
              <w:bottom w:val="single" w:sz="4" w:space="0" w:color="auto"/>
              <w:right w:val="single" w:sz="4" w:space="0" w:color="auto"/>
            </w:tcBorders>
            <w:shd w:val="clear" w:color="auto" w:fill="auto"/>
          </w:tcPr>
          <w:p w14:paraId="55157C3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44A1D3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A4EE640" w14:textId="77777777" w:rsidR="002E425E" w:rsidRPr="002E425E" w:rsidRDefault="002E425E" w:rsidP="003428D9">
            <w:pPr>
              <w:pStyle w:val="TAC"/>
              <w:rPr>
                <w:lang w:val="en-US" w:eastAsia="fi-FI"/>
              </w:rPr>
            </w:pPr>
            <w:r w:rsidRPr="002E425E">
              <w:rPr>
                <w:lang w:val="en-US" w:eastAsia="fi-FI"/>
              </w:rPr>
              <w:t>0</w:t>
            </w:r>
          </w:p>
        </w:tc>
      </w:tr>
      <w:tr w:rsidR="002E425E" w:rsidRPr="002E425E" w14:paraId="2D895C2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5E0E801" w14:textId="77777777" w:rsidR="002E425E" w:rsidRPr="002E425E" w:rsidRDefault="002E425E" w:rsidP="003428D9">
            <w:pPr>
              <w:pStyle w:val="TAC"/>
              <w:rPr>
                <w:lang w:eastAsia="fi-FI"/>
              </w:rPr>
            </w:pPr>
            <w:r w:rsidRPr="002E425E">
              <w:rPr>
                <w:lang w:eastAsia="fi-FI"/>
              </w:rPr>
              <w:t>CA_n261(3A-2G)</w:t>
            </w:r>
          </w:p>
        </w:tc>
        <w:tc>
          <w:tcPr>
            <w:tcW w:w="1701" w:type="dxa"/>
            <w:tcBorders>
              <w:top w:val="nil"/>
              <w:left w:val="nil"/>
              <w:bottom w:val="single" w:sz="4" w:space="0" w:color="auto"/>
              <w:right w:val="single" w:sz="4" w:space="0" w:color="auto"/>
            </w:tcBorders>
            <w:shd w:val="clear" w:color="auto" w:fill="auto"/>
          </w:tcPr>
          <w:p w14:paraId="603156D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5FDC4B5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21434A62" w14:textId="77777777" w:rsidR="002E425E" w:rsidRPr="002E425E" w:rsidRDefault="002E425E" w:rsidP="003428D9">
            <w:pPr>
              <w:pStyle w:val="TAC"/>
              <w:rPr>
                <w:lang w:val="en-US" w:eastAsia="fi-FI"/>
              </w:rPr>
            </w:pPr>
            <w:r w:rsidRPr="002E425E">
              <w:rPr>
                <w:lang w:val="en-US" w:eastAsia="fi-FI"/>
              </w:rPr>
              <w:t>0</w:t>
            </w:r>
          </w:p>
        </w:tc>
      </w:tr>
      <w:tr w:rsidR="002E425E" w:rsidRPr="002E425E" w14:paraId="76CC17B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A13A1C" w14:textId="77777777" w:rsidR="002E425E" w:rsidRPr="002E425E" w:rsidRDefault="002E425E" w:rsidP="003428D9">
            <w:pPr>
              <w:pStyle w:val="TAC"/>
              <w:rPr>
                <w:lang w:eastAsia="fi-FI"/>
              </w:rPr>
            </w:pPr>
            <w:r w:rsidRPr="002E425E">
              <w:rPr>
                <w:lang w:eastAsia="fi-FI"/>
              </w:rPr>
              <w:t>CA_n261(3A-D)</w:t>
            </w:r>
          </w:p>
        </w:tc>
        <w:tc>
          <w:tcPr>
            <w:tcW w:w="1701" w:type="dxa"/>
            <w:tcBorders>
              <w:top w:val="nil"/>
              <w:left w:val="nil"/>
              <w:bottom w:val="single" w:sz="4" w:space="0" w:color="auto"/>
              <w:right w:val="single" w:sz="4" w:space="0" w:color="auto"/>
            </w:tcBorders>
            <w:shd w:val="clear" w:color="auto" w:fill="auto"/>
          </w:tcPr>
          <w:p w14:paraId="093EF3E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F1FB371"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E33DDAE" w14:textId="77777777" w:rsidR="002E425E" w:rsidRPr="002E425E" w:rsidRDefault="002E425E" w:rsidP="003428D9">
            <w:pPr>
              <w:pStyle w:val="TAC"/>
              <w:rPr>
                <w:lang w:val="en-US" w:eastAsia="fi-FI"/>
              </w:rPr>
            </w:pPr>
            <w:r w:rsidRPr="002E425E">
              <w:rPr>
                <w:lang w:val="en-US" w:eastAsia="fi-FI"/>
              </w:rPr>
              <w:t>0</w:t>
            </w:r>
          </w:p>
        </w:tc>
      </w:tr>
      <w:tr w:rsidR="002E425E" w:rsidRPr="002E425E" w14:paraId="53760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B636C6" w14:textId="77777777" w:rsidR="002E425E" w:rsidRPr="002E425E" w:rsidRDefault="002E425E" w:rsidP="003428D9">
            <w:pPr>
              <w:pStyle w:val="TAC"/>
              <w:rPr>
                <w:lang w:eastAsia="fi-FI"/>
              </w:rPr>
            </w:pPr>
            <w:r w:rsidRPr="002E425E">
              <w:rPr>
                <w:lang w:eastAsia="fi-FI"/>
              </w:rPr>
              <w:t>CA_n261(3A-O)</w:t>
            </w:r>
          </w:p>
        </w:tc>
        <w:tc>
          <w:tcPr>
            <w:tcW w:w="1701" w:type="dxa"/>
            <w:tcBorders>
              <w:top w:val="nil"/>
              <w:left w:val="nil"/>
              <w:bottom w:val="single" w:sz="4" w:space="0" w:color="auto"/>
              <w:right w:val="single" w:sz="4" w:space="0" w:color="auto"/>
            </w:tcBorders>
            <w:shd w:val="clear" w:color="auto" w:fill="auto"/>
          </w:tcPr>
          <w:p w14:paraId="7F60106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3636F9B"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8BD5BC2" w14:textId="77777777" w:rsidR="002E425E" w:rsidRPr="002E425E" w:rsidRDefault="002E425E" w:rsidP="003428D9">
            <w:pPr>
              <w:pStyle w:val="TAC"/>
              <w:rPr>
                <w:lang w:val="en-US" w:eastAsia="fi-FI"/>
              </w:rPr>
            </w:pPr>
            <w:r w:rsidRPr="002E425E">
              <w:rPr>
                <w:lang w:val="en-US" w:eastAsia="fi-FI"/>
              </w:rPr>
              <w:t>0</w:t>
            </w:r>
          </w:p>
        </w:tc>
      </w:tr>
      <w:tr w:rsidR="002E425E" w:rsidRPr="002E425E" w14:paraId="648CE3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13CB854" w14:textId="77777777" w:rsidR="002E425E" w:rsidRPr="002E425E" w:rsidRDefault="002E425E" w:rsidP="003428D9">
            <w:pPr>
              <w:pStyle w:val="TAC"/>
              <w:rPr>
                <w:lang w:eastAsia="fi-FI"/>
              </w:rPr>
            </w:pPr>
            <w:r w:rsidRPr="002E425E">
              <w:rPr>
                <w:lang w:eastAsia="fi-FI"/>
              </w:rPr>
              <w:t>CA_n261(3A-2O)</w:t>
            </w:r>
          </w:p>
        </w:tc>
        <w:tc>
          <w:tcPr>
            <w:tcW w:w="1701" w:type="dxa"/>
            <w:tcBorders>
              <w:top w:val="nil"/>
              <w:left w:val="nil"/>
              <w:bottom w:val="single" w:sz="4" w:space="0" w:color="auto"/>
              <w:right w:val="single" w:sz="4" w:space="0" w:color="auto"/>
            </w:tcBorders>
            <w:shd w:val="clear" w:color="auto" w:fill="auto"/>
          </w:tcPr>
          <w:p w14:paraId="4178508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FB5EEA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4190A168" w14:textId="77777777" w:rsidR="002E425E" w:rsidRPr="002E425E" w:rsidRDefault="002E425E" w:rsidP="003428D9">
            <w:pPr>
              <w:pStyle w:val="TAC"/>
              <w:rPr>
                <w:lang w:val="en-US" w:eastAsia="fi-FI"/>
              </w:rPr>
            </w:pPr>
            <w:r w:rsidRPr="002E425E">
              <w:rPr>
                <w:lang w:val="en-US" w:eastAsia="fi-FI"/>
              </w:rPr>
              <w:t>0</w:t>
            </w:r>
          </w:p>
        </w:tc>
      </w:tr>
      <w:tr w:rsidR="002E425E" w:rsidRPr="002E425E" w14:paraId="23F3A55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FFB137" w14:textId="77777777" w:rsidR="002E425E" w:rsidRPr="002E425E" w:rsidRDefault="002E425E" w:rsidP="003428D9">
            <w:pPr>
              <w:pStyle w:val="TAC"/>
              <w:rPr>
                <w:lang w:eastAsia="fi-FI"/>
              </w:rPr>
            </w:pPr>
            <w:r w:rsidRPr="002E425E">
              <w:rPr>
                <w:lang w:eastAsia="fi-FI"/>
              </w:rPr>
              <w:t>CA_n261(3A-3O)</w:t>
            </w:r>
          </w:p>
        </w:tc>
        <w:tc>
          <w:tcPr>
            <w:tcW w:w="1701" w:type="dxa"/>
            <w:tcBorders>
              <w:top w:val="nil"/>
              <w:left w:val="nil"/>
              <w:bottom w:val="single" w:sz="4" w:space="0" w:color="auto"/>
              <w:right w:val="single" w:sz="4" w:space="0" w:color="auto"/>
            </w:tcBorders>
            <w:shd w:val="clear" w:color="auto" w:fill="auto"/>
          </w:tcPr>
          <w:p w14:paraId="6B3E420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E78D9F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4ED2A4" w14:textId="77777777" w:rsidR="002E425E" w:rsidRPr="002E425E" w:rsidRDefault="002E425E" w:rsidP="003428D9">
            <w:pPr>
              <w:pStyle w:val="TAC"/>
              <w:rPr>
                <w:lang w:val="en-US" w:eastAsia="fi-FI"/>
              </w:rPr>
            </w:pPr>
            <w:r w:rsidRPr="002E425E">
              <w:rPr>
                <w:lang w:val="en-US" w:eastAsia="fi-FI"/>
              </w:rPr>
              <w:t>0</w:t>
            </w:r>
          </w:p>
        </w:tc>
      </w:tr>
      <w:tr w:rsidR="002E425E" w:rsidRPr="002E425E" w14:paraId="4E245A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51B94B6" w14:textId="77777777" w:rsidR="002E425E" w:rsidRPr="002E425E" w:rsidRDefault="002E425E" w:rsidP="003428D9">
            <w:pPr>
              <w:pStyle w:val="TAC"/>
              <w:rPr>
                <w:lang w:eastAsia="fi-FI"/>
              </w:rPr>
            </w:pPr>
            <w:r w:rsidRPr="002E425E">
              <w:rPr>
                <w:lang w:eastAsia="fi-FI"/>
              </w:rPr>
              <w:t>CA_n261(3A-4O)</w:t>
            </w:r>
          </w:p>
        </w:tc>
        <w:tc>
          <w:tcPr>
            <w:tcW w:w="1701" w:type="dxa"/>
            <w:tcBorders>
              <w:top w:val="nil"/>
              <w:left w:val="nil"/>
              <w:bottom w:val="single" w:sz="4" w:space="0" w:color="auto"/>
              <w:right w:val="single" w:sz="4" w:space="0" w:color="auto"/>
            </w:tcBorders>
            <w:shd w:val="clear" w:color="auto" w:fill="auto"/>
          </w:tcPr>
          <w:p w14:paraId="1E24DF3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794E7D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68E5A1F" w14:textId="77777777" w:rsidR="002E425E" w:rsidRPr="002E425E" w:rsidRDefault="002E425E" w:rsidP="003428D9">
            <w:pPr>
              <w:pStyle w:val="TAC"/>
              <w:rPr>
                <w:lang w:val="en-US" w:eastAsia="fi-FI"/>
              </w:rPr>
            </w:pPr>
            <w:r w:rsidRPr="002E425E">
              <w:rPr>
                <w:lang w:val="en-US" w:eastAsia="fi-FI"/>
              </w:rPr>
              <w:t>0</w:t>
            </w:r>
          </w:p>
        </w:tc>
      </w:tr>
      <w:tr w:rsidR="002E425E" w:rsidRPr="002E425E" w14:paraId="768623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B4FC8B" w14:textId="77777777" w:rsidR="002E425E" w:rsidRPr="002E425E" w:rsidRDefault="002E425E" w:rsidP="003428D9">
            <w:pPr>
              <w:pStyle w:val="TAC"/>
              <w:rPr>
                <w:lang w:eastAsia="fi-FI"/>
              </w:rPr>
            </w:pPr>
            <w:r w:rsidRPr="002E425E">
              <w:rPr>
                <w:lang w:eastAsia="fi-FI"/>
              </w:rPr>
              <w:t>CA_n261(3A-5O)</w:t>
            </w:r>
          </w:p>
        </w:tc>
        <w:tc>
          <w:tcPr>
            <w:tcW w:w="1701" w:type="dxa"/>
            <w:tcBorders>
              <w:top w:val="nil"/>
              <w:left w:val="nil"/>
              <w:bottom w:val="single" w:sz="4" w:space="0" w:color="auto"/>
              <w:right w:val="single" w:sz="4" w:space="0" w:color="auto"/>
            </w:tcBorders>
            <w:shd w:val="clear" w:color="auto" w:fill="auto"/>
          </w:tcPr>
          <w:p w14:paraId="3149539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5187B5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7403D8C" w14:textId="77777777" w:rsidR="002E425E" w:rsidRPr="002E425E" w:rsidRDefault="002E425E" w:rsidP="003428D9">
            <w:pPr>
              <w:pStyle w:val="TAC"/>
              <w:rPr>
                <w:lang w:val="en-US" w:eastAsia="fi-FI"/>
              </w:rPr>
            </w:pPr>
            <w:r w:rsidRPr="002E425E">
              <w:rPr>
                <w:lang w:val="en-US" w:eastAsia="fi-FI"/>
              </w:rPr>
              <w:t>0</w:t>
            </w:r>
          </w:p>
        </w:tc>
      </w:tr>
      <w:tr w:rsidR="002E425E" w:rsidRPr="002E425E" w14:paraId="046EADF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3110C57" w14:textId="77777777" w:rsidR="002E425E" w:rsidRPr="002E425E" w:rsidRDefault="002E425E" w:rsidP="003428D9">
            <w:pPr>
              <w:pStyle w:val="TAC"/>
              <w:rPr>
                <w:lang w:eastAsia="fi-FI"/>
              </w:rPr>
            </w:pPr>
            <w:r w:rsidRPr="002E425E">
              <w:rPr>
                <w:lang w:eastAsia="fi-FI"/>
              </w:rPr>
              <w:t>CA_n261(4A-G)</w:t>
            </w:r>
          </w:p>
        </w:tc>
        <w:tc>
          <w:tcPr>
            <w:tcW w:w="1701" w:type="dxa"/>
            <w:tcBorders>
              <w:top w:val="nil"/>
              <w:left w:val="nil"/>
              <w:bottom w:val="single" w:sz="4" w:space="0" w:color="auto"/>
              <w:right w:val="single" w:sz="4" w:space="0" w:color="auto"/>
            </w:tcBorders>
            <w:shd w:val="clear" w:color="auto" w:fill="auto"/>
          </w:tcPr>
          <w:p w14:paraId="1013120B"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6A7D87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027DDA4" w14:textId="77777777" w:rsidR="002E425E" w:rsidRPr="002E425E" w:rsidRDefault="002E425E" w:rsidP="003428D9">
            <w:pPr>
              <w:pStyle w:val="TAC"/>
              <w:rPr>
                <w:lang w:val="en-US" w:eastAsia="fi-FI"/>
              </w:rPr>
            </w:pPr>
            <w:r w:rsidRPr="002E425E">
              <w:rPr>
                <w:lang w:val="en-US" w:eastAsia="fi-FI"/>
              </w:rPr>
              <w:t>0</w:t>
            </w:r>
          </w:p>
        </w:tc>
      </w:tr>
      <w:tr w:rsidR="002E425E" w:rsidRPr="002E425E" w14:paraId="7867E1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142729" w14:textId="77777777" w:rsidR="002E425E" w:rsidRPr="002E425E" w:rsidRDefault="002E425E" w:rsidP="003428D9">
            <w:pPr>
              <w:pStyle w:val="TAC"/>
              <w:rPr>
                <w:lang w:eastAsia="fi-FI"/>
              </w:rPr>
            </w:pPr>
            <w:r w:rsidRPr="002E425E">
              <w:rPr>
                <w:lang w:eastAsia="fi-FI"/>
              </w:rPr>
              <w:t>CA_n261(4A-O)</w:t>
            </w:r>
          </w:p>
        </w:tc>
        <w:tc>
          <w:tcPr>
            <w:tcW w:w="1701" w:type="dxa"/>
            <w:tcBorders>
              <w:top w:val="nil"/>
              <w:left w:val="nil"/>
              <w:bottom w:val="single" w:sz="4" w:space="0" w:color="auto"/>
              <w:right w:val="single" w:sz="4" w:space="0" w:color="auto"/>
            </w:tcBorders>
            <w:shd w:val="clear" w:color="auto" w:fill="auto"/>
          </w:tcPr>
          <w:p w14:paraId="112F083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545BFCC7"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67FD385B" w14:textId="77777777" w:rsidR="002E425E" w:rsidRPr="002E425E" w:rsidRDefault="002E425E" w:rsidP="003428D9">
            <w:pPr>
              <w:pStyle w:val="TAC"/>
              <w:rPr>
                <w:lang w:val="en-US" w:eastAsia="fi-FI"/>
              </w:rPr>
            </w:pPr>
            <w:r w:rsidRPr="002E425E">
              <w:rPr>
                <w:lang w:val="en-US" w:eastAsia="fi-FI"/>
              </w:rPr>
              <w:t>0</w:t>
            </w:r>
          </w:p>
        </w:tc>
      </w:tr>
      <w:tr w:rsidR="002E425E" w:rsidRPr="002E425E" w14:paraId="4411640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47F73E" w14:textId="77777777" w:rsidR="002E425E" w:rsidRPr="002E425E" w:rsidRDefault="002E425E" w:rsidP="003428D9">
            <w:pPr>
              <w:pStyle w:val="TAC"/>
              <w:rPr>
                <w:lang w:eastAsia="fi-FI"/>
              </w:rPr>
            </w:pPr>
            <w:r w:rsidRPr="002E425E">
              <w:rPr>
                <w:lang w:eastAsia="fi-FI"/>
              </w:rPr>
              <w:t>CA_n261(4A-2O)</w:t>
            </w:r>
          </w:p>
        </w:tc>
        <w:tc>
          <w:tcPr>
            <w:tcW w:w="1701" w:type="dxa"/>
            <w:tcBorders>
              <w:top w:val="nil"/>
              <w:left w:val="nil"/>
              <w:bottom w:val="single" w:sz="4" w:space="0" w:color="auto"/>
              <w:right w:val="single" w:sz="4" w:space="0" w:color="auto"/>
            </w:tcBorders>
            <w:shd w:val="clear" w:color="auto" w:fill="auto"/>
          </w:tcPr>
          <w:p w14:paraId="17E4D4E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0C75690"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A50AD34" w14:textId="77777777" w:rsidR="002E425E" w:rsidRPr="002E425E" w:rsidRDefault="002E425E" w:rsidP="003428D9">
            <w:pPr>
              <w:pStyle w:val="TAC"/>
              <w:rPr>
                <w:lang w:val="en-US" w:eastAsia="fi-FI"/>
              </w:rPr>
            </w:pPr>
            <w:r w:rsidRPr="002E425E">
              <w:rPr>
                <w:lang w:val="en-US" w:eastAsia="fi-FI"/>
              </w:rPr>
              <w:t>0</w:t>
            </w:r>
          </w:p>
        </w:tc>
      </w:tr>
      <w:tr w:rsidR="002E425E" w:rsidRPr="002E425E" w14:paraId="28F90A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A374CF6" w14:textId="77777777" w:rsidR="002E425E" w:rsidRPr="002E425E" w:rsidRDefault="002E425E" w:rsidP="003428D9">
            <w:pPr>
              <w:pStyle w:val="TAC"/>
              <w:rPr>
                <w:lang w:eastAsia="fi-FI"/>
              </w:rPr>
            </w:pPr>
            <w:r w:rsidRPr="002E425E">
              <w:rPr>
                <w:lang w:eastAsia="fi-FI"/>
              </w:rPr>
              <w:t>CA_n261(4A-3O)</w:t>
            </w:r>
          </w:p>
        </w:tc>
        <w:tc>
          <w:tcPr>
            <w:tcW w:w="1701" w:type="dxa"/>
            <w:tcBorders>
              <w:top w:val="nil"/>
              <w:left w:val="nil"/>
              <w:bottom w:val="single" w:sz="4" w:space="0" w:color="auto"/>
              <w:right w:val="single" w:sz="4" w:space="0" w:color="auto"/>
            </w:tcBorders>
            <w:shd w:val="clear" w:color="auto" w:fill="auto"/>
          </w:tcPr>
          <w:p w14:paraId="6690733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EA052B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791A1CC" w14:textId="77777777" w:rsidR="002E425E" w:rsidRPr="002E425E" w:rsidRDefault="002E425E" w:rsidP="003428D9">
            <w:pPr>
              <w:pStyle w:val="TAC"/>
              <w:rPr>
                <w:lang w:val="en-US" w:eastAsia="fi-FI"/>
              </w:rPr>
            </w:pPr>
            <w:r w:rsidRPr="002E425E">
              <w:rPr>
                <w:lang w:val="en-US" w:eastAsia="fi-FI"/>
              </w:rPr>
              <w:t>0</w:t>
            </w:r>
          </w:p>
        </w:tc>
      </w:tr>
      <w:tr w:rsidR="002E425E" w:rsidRPr="002E425E" w14:paraId="1391C79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09CA9A" w14:textId="77777777" w:rsidR="002E425E" w:rsidRPr="002E425E" w:rsidRDefault="002E425E" w:rsidP="003428D9">
            <w:pPr>
              <w:pStyle w:val="TAC"/>
              <w:rPr>
                <w:lang w:eastAsia="fi-FI"/>
              </w:rPr>
            </w:pPr>
            <w:r w:rsidRPr="002E425E">
              <w:rPr>
                <w:lang w:eastAsia="fi-FI"/>
              </w:rPr>
              <w:t>CA_n261(4A-4O)</w:t>
            </w:r>
          </w:p>
        </w:tc>
        <w:tc>
          <w:tcPr>
            <w:tcW w:w="1701" w:type="dxa"/>
            <w:tcBorders>
              <w:top w:val="nil"/>
              <w:left w:val="nil"/>
              <w:bottom w:val="single" w:sz="4" w:space="0" w:color="auto"/>
              <w:right w:val="single" w:sz="4" w:space="0" w:color="auto"/>
            </w:tcBorders>
            <w:shd w:val="clear" w:color="auto" w:fill="auto"/>
          </w:tcPr>
          <w:p w14:paraId="13AE61F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3F2246B"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B6BD9DE" w14:textId="77777777" w:rsidR="002E425E" w:rsidRPr="002E425E" w:rsidRDefault="002E425E" w:rsidP="003428D9">
            <w:pPr>
              <w:pStyle w:val="TAC"/>
              <w:rPr>
                <w:lang w:val="en-US" w:eastAsia="fi-FI"/>
              </w:rPr>
            </w:pPr>
            <w:r w:rsidRPr="002E425E">
              <w:rPr>
                <w:lang w:val="en-US" w:eastAsia="fi-FI"/>
              </w:rPr>
              <w:t>0</w:t>
            </w:r>
          </w:p>
        </w:tc>
      </w:tr>
      <w:tr w:rsidR="002E425E" w:rsidRPr="002E425E" w14:paraId="2C2B04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A25FDE" w14:textId="77777777" w:rsidR="002E425E" w:rsidRPr="002E425E" w:rsidRDefault="002E425E" w:rsidP="003428D9">
            <w:pPr>
              <w:pStyle w:val="TAC"/>
              <w:rPr>
                <w:lang w:eastAsia="fi-FI"/>
              </w:rPr>
            </w:pPr>
            <w:r w:rsidRPr="002E425E">
              <w:rPr>
                <w:lang w:eastAsia="fi-FI"/>
              </w:rPr>
              <w:t>CA_n261(5A-O)</w:t>
            </w:r>
          </w:p>
        </w:tc>
        <w:tc>
          <w:tcPr>
            <w:tcW w:w="1701" w:type="dxa"/>
            <w:tcBorders>
              <w:top w:val="nil"/>
              <w:left w:val="nil"/>
              <w:bottom w:val="single" w:sz="4" w:space="0" w:color="auto"/>
              <w:right w:val="single" w:sz="4" w:space="0" w:color="auto"/>
            </w:tcBorders>
            <w:shd w:val="clear" w:color="auto" w:fill="auto"/>
          </w:tcPr>
          <w:p w14:paraId="22449F1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D980E39"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666485" w14:textId="77777777" w:rsidR="002E425E" w:rsidRPr="002E425E" w:rsidRDefault="002E425E" w:rsidP="003428D9">
            <w:pPr>
              <w:pStyle w:val="TAC"/>
              <w:rPr>
                <w:lang w:val="en-US" w:eastAsia="fi-FI"/>
              </w:rPr>
            </w:pPr>
            <w:r w:rsidRPr="002E425E">
              <w:rPr>
                <w:lang w:val="en-US" w:eastAsia="fi-FI"/>
              </w:rPr>
              <w:t>0</w:t>
            </w:r>
          </w:p>
        </w:tc>
      </w:tr>
      <w:tr w:rsidR="002E425E" w:rsidRPr="002E425E" w14:paraId="1F50F26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5A84F2" w14:textId="77777777" w:rsidR="002E425E" w:rsidRPr="002E425E" w:rsidRDefault="002E425E" w:rsidP="003428D9">
            <w:pPr>
              <w:pStyle w:val="TAC"/>
              <w:rPr>
                <w:lang w:eastAsia="fi-FI"/>
              </w:rPr>
            </w:pPr>
            <w:r w:rsidRPr="002E425E">
              <w:rPr>
                <w:lang w:eastAsia="fi-FI"/>
              </w:rPr>
              <w:t>CA_n261(5A-2O)</w:t>
            </w:r>
          </w:p>
        </w:tc>
        <w:tc>
          <w:tcPr>
            <w:tcW w:w="1701" w:type="dxa"/>
            <w:tcBorders>
              <w:top w:val="nil"/>
              <w:left w:val="nil"/>
              <w:bottom w:val="single" w:sz="4" w:space="0" w:color="auto"/>
              <w:right w:val="single" w:sz="4" w:space="0" w:color="auto"/>
            </w:tcBorders>
            <w:shd w:val="clear" w:color="auto" w:fill="auto"/>
          </w:tcPr>
          <w:p w14:paraId="70AAE4B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715588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8F16232" w14:textId="77777777" w:rsidR="002E425E" w:rsidRPr="002E425E" w:rsidRDefault="002E425E" w:rsidP="003428D9">
            <w:pPr>
              <w:pStyle w:val="TAC"/>
              <w:rPr>
                <w:lang w:val="en-US" w:eastAsia="fi-FI"/>
              </w:rPr>
            </w:pPr>
            <w:r w:rsidRPr="002E425E">
              <w:rPr>
                <w:lang w:val="en-US" w:eastAsia="fi-FI"/>
              </w:rPr>
              <w:t>0</w:t>
            </w:r>
          </w:p>
        </w:tc>
      </w:tr>
      <w:tr w:rsidR="002E425E" w:rsidRPr="002E425E" w14:paraId="513EDE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F6F4163" w14:textId="77777777" w:rsidR="002E425E" w:rsidRPr="002E425E" w:rsidRDefault="002E425E" w:rsidP="003428D9">
            <w:pPr>
              <w:pStyle w:val="TAC"/>
              <w:rPr>
                <w:lang w:eastAsia="fi-FI"/>
              </w:rPr>
            </w:pPr>
            <w:r w:rsidRPr="002E425E">
              <w:rPr>
                <w:lang w:eastAsia="fi-FI"/>
              </w:rPr>
              <w:t>CA_n261(5A-3O)</w:t>
            </w:r>
          </w:p>
        </w:tc>
        <w:tc>
          <w:tcPr>
            <w:tcW w:w="1701" w:type="dxa"/>
            <w:tcBorders>
              <w:top w:val="nil"/>
              <w:left w:val="nil"/>
              <w:bottom w:val="single" w:sz="4" w:space="0" w:color="auto"/>
              <w:right w:val="single" w:sz="4" w:space="0" w:color="auto"/>
            </w:tcBorders>
            <w:shd w:val="clear" w:color="auto" w:fill="auto"/>
          </w:tcPr>
          <w:p w14:paraId="6A2C5E1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3234EC9"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C923D1A" w14:textId="77777777" w:rsidR="002E425E" w:rsidRPr="002E425E" w:rsidRDefault="002E425E" w:rsidP="003428D9">
            <w:pPr>
              <w:pStyle w:val="TAC"/>
              <w:rPr>
                <w:lang w:val="en-US" w:eastAsia="fi-FI"/>
              </w:rPr>
            </w:pPr>
            <w:r w:rsidRPr="002E425E">
              <w:rPr>
                <w:lang w:val="en-US" w:eastAsia="fi-FI"/>
              </w:rPr>
              <w:t>0</w:t>
            </w:r>
          </w:p>
        </w:tc>
      </w:tr>
      <w:tr w:rsidR="002E425E" w:rsidRPr="002E425E" w14:paraId="3A8C01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E0DB85" w14:textId="77777777" w:rsidR="002E425E" w:rsidRPr="002E425E" w:rsidRDefault="002E425E" w:rsidP="003428D9">
            <w:pPr>
              <w:pStyle w:val="TAC"/>
              <w:rPr>
                <w:lang w:eastAsia="fi-FI"/>
              </w:rPr>
            </w:pPr>
            <w:r w:rsidRPr="002E425E">
              <w:rPr>
                <w:lang w:eastAsia="fi-FI"/>
              </w:rPr>
              <w:t>CA_n261(6A-O)</w:t>
            </w:r>
          </w:p>
        </w:tc>
        <w:tc>
          <w:tcPr>
            <w:tcW w:w="1701" w:type="dxa"/>
            <w:tcBorders>
              <w:top w:val="nil"/>
              <w:left w:val="nil"/>
              <w:bottom w:val="single" w:sz="4" w:space="0" w:color="auto"/>
              <w:right w:val="single" w:sz="4" w:space="0" w:color="auto"/>
            </w:tcBorders>
            <w:shd w:val="clear" w:color="auto" w:fill="auto"/>
          </w:tcPr>
          <w:p w14:paraId="145265D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819D1EE"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19775B8" w14:textId="77777777" w:rsidR="002E425E" w:rsidRPr="002E425E" w:rsidRDefault="002E425E" w:rsidP="003428D9">
            <w:pPr>
              <w:pStyle w:val="TAC"/>
              <w:rPr>
                <w:lang w:val="en-US" w:eastAsia="fi-FI"/>
              </w:rPr>
            </w:pPr>
            <w:r w:rsidRPr="002E425E">
              <w:rPr>
                <w:lang w:val="en-US" w:eastAsia="fi-FI"/>
              </w:rPr>
              <w:t>0</w:t>
            </w:r>
          </w:p>
        </w:tc>
      </w:tr>
      <w:tr w:rsidR="002E425E" w:rsidRPr="002E425E" w14:paraId="467AB1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80FC2E2" w14:textId="77777777" w:rsidR="002E425E" w:rsidRPr="002E425E" w:rsidRDefault="002E425E" w:rsidP="003428D9">
            <w:pPr>
              <w:pStyle w:val="TAC"/>
              <w:rPr>
                <w:lang w:eastAsia="fi-FI"/>
              </w:rPr>
            </w:pPr>
            <w:r w:rsidRPr="002E425E">
              <w:rPr>
                <w:lang w:eastAsia="fi-FI"/>
              </w:rPr>
              <w:t>CA_n261(6A-2O)</w:t>
            </w:r>
          </w:p>
        </w:tc>
        <w:tc>
          <w:tcPr>
            <w:tcW w:w="1701" w:type="dxa"/>
            <w:tcBorders>
              <w:top w:val="nil"/>
              <w:left w:val="nil"/>
              <w:bottom w:val="single" w:sz="4" w:space="0" w:color="auto"/>
              <w:right w:val="single" w:sz="4" w:space="0" w:color="auto"/>
            </w:tcBorders>
            <w:shd w:val="clear" w:color="auto" w:fill="auto"/>
          </w:tcPr>
          <w:p w14:paraId="7FB4161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ABF6C5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CABD0EB" w14:textId="77777777" w:rsidR="002E425E" w:rsidRPr="002E425E" w:rsidRDefault="002E425E" w:rsidP="003428D9">
            <w:pPr>
              <w:pStyle w:val="TAC"/>
              <w:rPr>
                <w:lang w:val="en-US" w:eastAsia="fi-FI"/>
              </w:rPr>
            </w:pPr>
            <w:r w:rsidRPr="002E425E">
              <w:rPr>
                <w:lang w:val="en-US" w:eastAsia="fi-FI"/>
              </w:rPr>
              <w:t>0</w:t>
            </w:r>
          </w:p>
        </w:tc>
      </w:tr>
      <w:tr w:rsidR="002E425E" w:rsidRPr="002E425E" w14:paraId="63761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FCE9F7" w14:textId="77777777" w:rsidR="002E425E" w:rsidRPr="002E425E" w:rsidRDefault="002E425E" w:rsidP="003428D9">
            <w:pPr>
              <w:pStyle w:val="TAC"/>
              <w:rPr>
                <w:lang w:eastAsia="fi-FI"/>
              </w:rPr>
            </w:pPr>
            <w:r w:rsidRPr="002E425E">
              <w:rPr>
                <w:lang w:eastAsia="fi-FI"/>
              </w:rPr>
              <w:t>CA_n261(7A-O)</w:t>
            </w:r>
          </w:p>
        </w:tc>
        <w:tc>
          <w:tcPr>
            <w:tcW w:w="1701" w:type="dxa"/>
            <w:tcBorders>
              <w:top w:val="nil"/>
              <w:left w:val="nil"/>
              <w:bottom w:val="single" w:sz="4" w:space="0" w:color="auto"/>
              <w:right w:val="single" w:sz="4" w:space="0" w:color="auto"/>
            </w:tcBorders>
            <w:shd w:val="clear" w:color="auto" w:fill="auto"/>
          </w:tcPr>
          <w:p w14:paraId="60A8945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E4F2E10"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EA6E397" w14:textId="77777777" w:rsidR="002E425E" w:rsidRPr="002E425E" w:rsidRDefault="002E425E" w:rsidP="003428D9">
            <w:pPr>
              <w:pStyle w:val="TAC"/>
              <w:rPr>
                <w:lang w:val="en-US" w:eastAsia="fi-FI"/>
              </w:rPr>
            </w:pPr>
            <w:r w:rsidRPr="002E425E">
              <w:rPr>
                <w:lang w:val="en-US" w:eastAsia="fi-FI"/>
              </w:rPr>
              <w:t>0</w:t>
            </w:r>
          </w:p>
        </w:tc>
      </w:tr>
      <w:tr w:rsidR="002E425E" w:rsidRPr="002E425E" w14:paraId="0D96879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497086C" w14:textId="77777777" w:rsidR="002E425E" w:rsidRPr="002E425E" w:rsidRDefault="002E425E" w:rsidP="003428D9">
            <w:pPr>
              <w:pStyle w:val="TAC"/>
              <w:rPr>
                <w:lang w:val="fi-FI" w:eastAsia="fi-FI"/>
              </w:rPr>
            </w:pPr>
            <w:r w:rsidRPr="002E425E">
              <w:rPr>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63F351E" w14:textId="77777777" w:rsidR="003428D9" w:rsidRDefault="002E425E" w:rsidP="003428D9">
            <w:pPr>
              <w:pStyle w:val="TAC"/>
              <w:rPr>
                <w:lang w:eastAsia="fi-FI"/>
              </w:rPr>
            </w:pPr>
            <w:r w:rsidRPr="002E425E">
              <w:rPr>
                <w:lang w:eastAsia="fi-FI"/>
              </w:rPr>
              <w:t>CA_n261D</w:t>
            </w:r>
          </w:p>
          <w:p w14:paraId="712ADEDD" w14:textId="71E5B54F" w:rsidR="002E425E" w:rsidRPr="002E425E" w:rsidRDefault="002E425E" w:rsidP="003428D9">
            <w:pPr>
              <w:pStyle w:val="TAC"/>
              <w:rPr>
                <w:lang w:val="fi-FI" w:eastAsia="fi-FI"/>
              </w:rPr>
            </w:pPr>
            <w:r w:rsidRPr="002E425E">
              <w:rPr>
                <w:lang w:eastAsia="fi-FI"/>
              </w:rPr>
              <w:t>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4B4B701" w14:textId="77777777" w:rsidR="002E425E" w:rsidRPr="002E425E" w:rsidRDefault="002E425E" w:rsidP="003428D9">
            <w:pPr>
              <w:pStyle w:val="TAC"/>
              <w:rPr>
                <w:lang w:val="fi-FI" w:eastAsia="fi-FI"/>
              </w:rPr>
            </w:pPr>
            <w:r w:rsidRPr="002E425E">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DD586F" w14:textId="77777777" w:rsidR="002E425E" w:rsidRPr="002E425E" w:rsidRDefault="002E425E" w:rsidP="003428D9">
            <w:pPr>
              <w:pStyle w:val="TAC"/>
              <w:rPr>
                <w:lang w:val="fi-FI" w:eastAsia="fi-FI"/>
              </w:rPr>
            </w:pPr>
            <w:r w:rsidRPr="002E425E">
              <w:rPr>
                <w:lang w:val="en-US" w:eastAsia="fi-FI"/>
              </w:rPr>
              <w:t>0</w:t>
            </w:r>
          </w:p>
        </w:tc>
      </w:tr>
      <w:tr w:rsidR="002E425E" w:rsidRPr="002E425E" w14:paraId="5A37B76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2DBBF95"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351A547"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E3E48B9"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6788FF7" w14:textId="77777777" w:rsidR="002E425E" w:rsidRPr="002E425E" w:rsidRDefault="002E425E" w:rsidP="003428D9">
            <w:pPr>
              <w:pStyle w:val="TAC"/>
              <w:rPr>
                <w:lang w:val="fi-FI" w:eastAsia="fi-FI"/>
              </w:rPr>
            </w:pPr>
          </w:p>
        </w:tc>
      </w:tr>
      <w:tr w:rsidR="002E425E" w:rsidRPr="002E425E" w14:paraId="2F37739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6836E2B" w14:textId="77777777" w:rsidR="002E425E" w:rsidRPr="002E425E" w:rsidRDefault="002E425E" w:rsidP="003428D9">
            <w:pPr>
              <w:pStyle w:val="TAC"/>
              <w:rPr>
                <w:lang w:val="fi-FI" w:eastAsia="fi-FI"/>
              </w:rPr>
            </w:pPr>
            <w:r w:rsidRPr="002E425E">
              <w:rPr>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D214A6B" w14:textId="77777777" w:rsidR="003428D9" w:rsidRDefault="002E425E" w:rsidP="003428D9">
            <w:pPr>
              <w:pStyle w:val="TAC"/>
              <w:rPr>
                <w:lang w:eastAsia="fi-FI"/>
              </w:rPr>
            </w:pPr>
            <w:r w:rsidRPr="002E425E">
              <w:rPr>
                <w:lang w:eastAsia="fi-FI"/>
              </w:rPr>
              <w:t>CA_n261D</w:t>
            </w:r>
          </w:p>
          <w:p w14:paraId="1BF3C372" w14:textId="1F5312C6" w:rsidR="008E1114" w:rsidRDefault="008E1114" w:rsidP="003428D9">
            <w:pPr>
              <w:pStyle w:val="TAC"/>
              <w:rPr>
                <w:lang w:eastAsia="fi-FI"/>
              </w:rPr>
            </w:pPr>
            <w:r w:rsidRPr="002E425E">
              <w:rPr>
                <w:lang w:eastAsia="fi-FI"/>
              </w:rPr>
              <w:t>CA_n261</w:t>
            </w:r>
            <w:r>
              <w:rPr>
                <w:lang w:eastAsia="fi-FI"/>
              </w:rPr>
              <w:t>G</w:t>
            </w:r>
          </w:p>
          <w:p w14:paraId="1B261E3F" w14:textId="4130ADDB" w:rsidR="002E425E" w:rsidRPr="002E425E" w:rsidRDefault="002E425E" w:rsidP="003428D9">
            <w:pPr>
              <w:pStyle w:val="TAC"/>
              <w:rPr>
                <w:lang w:val="fi-FI" w:eastAsia="fi-FI"/>
              </w:rPr>
            </w:pPr>
            <w:r w:rsidRPr="002E425E">
              <w:rPr>
                <w:lang w:eastAsia="fi-FI"/>
              </w:rPr>
              <w:t>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0631A53" w14:textId="77777777" w:rsidR="002E425E" w:rsidRPr="002E425E" w:rsidRDefault="002E425E" w:rsidP="003428D9">
            <w:pPr>
              <w:pStyle w:val="TAC"/>
              <w:rPr>
                <w:lang w:val="fi-FI" w:eastAsia="fi-FI"/>
              </w:rPr>
            </w:pPr>
            <w:r w:rsidRPr="002E425E">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4F5A7EA" w14:textId="77777777" w:rsidR="002E425E" w:rsidRPr="002E425E" w:rsidRDefault="002E425E" w:rsidP="003428D9">
            <w:pPr>
              <w:pStyle w:val="TAC"/>
              <w:rPr>
                <w:lang w:val="fi-FI" w:eastAsia="fi-FI"/>
              </w:rPr>
            </w:pPr>
            <w:r w:rsidRPr="002E425E">
              <w:rPr>
                <w:lang w:val="en-US" w:eastAsia="fi-FI"/>
              </w:rPr>
              <w:t>0</w:t>
            </w:r>
          </w:p>
        </w:tc>
      </w:tr>
      <w:tr w:rsidR="002E425E" w:rsidRPr="002E425E" w14:paraId="19CD9AC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D5AD29A"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04E6139"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79F4842C"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47F7C3A" w14:textId="77777777" w:rsidR="002E425E" w:rsidRPr="002E425E" w:rsidRDefault="002E425E" w:rsidP="003428D9">
            <w:pPr>
              <w:pStyle w:val="TAC"/>
              <w:rPr>
                <w:lang w:val="fi-FI" w:eastAsia="fi-FI"/>
              </w:rPr>
            </w:pPr>
          </w:p>
        </w:tc>
      </w:tr>
      <w:tr w:rsidR="002E425E" w:rsidRPr="002E425E" w14:paraId="19F0A7A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FB8B396" w14:textId="77777777" w:rsidR="002E425E" w:rsidRPr="002E425E" w:rsidRDefault="002E425E" w:rsidP="003428D9">
            <w:pPr>
              <w:pStyle w:val="TAC"/>
              <w:rPr>
                <w:lang w:val="fi-FI" w:eastAsia="fi-FI"/>
              </w:rPr>
            </w:pPr>
            <w:r w:rsidRPr="002E425E">
              <w:rPr>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5A04C6F" w14:textId="77777777" w:rsidR="003428D9" w:rsidRDefault="002E425E" w:rsidP="003428D9">
            <w:pPr>
              <w:pStyle w:val="TAC"/>
              <w:rPr>
                <w:lang w:eastAsia="fi-FI"/>
              </w:rPr>
            </w:pPr>
            <w:r w:rsidRPr="002E425E">
              <w:rPr>
                <w:lang w:eastAsia="fi-FI"/>
              </w:rPr>
              <w:t>CA_n261D</w:t>
            </w:r>
          </w:p>
          <w:p w14:paraId="50DC2D84" w14:textId="4104BB95" w:rsidR="008E1114" w:rsidRDefault="008E1114" w:rsidP="003428D9">
            <w:pPr>
              <w:pStyle w:val="TAC"/>
              <w:rPr>
                <w:lang w:eastAsia="fi-FI"/>
              </w:rPr>
            </w:pPr>
            <w:r w:rsidRPr="002E425E">
              <w:rPr>
                <w:lang w:eastAsia="fi-FI"/>
              </w:rPr>
              <w:t>CA_n261</w:t>
            </w:r>
            <w:r>
              <w:rPr>
                <w:lang w:eastAsia="fi-FI"/>
              </w:rPr>
              <w:t>G</w:t>
            </w:r>
          </w:p>
          <w:p w14:paraId="177F080F" w14:textId="0CF88855" w:rsidR="008E1114" w:rsidRDefault="008E1114" w:rsidP="003428D9">
            <w:pPr>
              <w:pStyle w:val="TAC"/>
              <w:rPr>
                <w:lang w:eastAsia="fi-FI"/>
              </w:rPr>
            </w:pPr>
            <w:r w:rsidRPr="002E425E">
              <w:rPr>
                <w:lang w:eastAsia="fi-FI"/>
              </w:rPr>
              <w:t>CA_n261</w:t>
            </w:r>
            <w:r>
              <w:rPr>
                <w:lang w:eastAsia="fi-FI"/>
              </w:rPr>
              <w:t>H</w:t>
            </w:r>
          </w:p>
          <w:p w14:paraId="6BCE9121" w14:textId="71A0E67C" w:rsidR="002E425E" w:rsidRPr="002E425E" w:rsidRDefault="002E425E" w:rsidP="003428D9">
            <w:pPr>
              <w:pStyle w:val="TAC"/>
              <w:rPr>
                <w:lang w:val="fi-FI" w:eastAsia="fi-FI"/>
              </w:rPr>
            </w:pPr>
            <w:r w:rsidRPr="002E425E">
              <w:rPr>
                <w:lang w:eastAsia="fi-FI"/>
              </w:rPr>
              <w:t>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EA280C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B32E10D" w14:textId="77777777" w:rsidR="002E425E" w:rsidRPr="002E425E" w:rsidRDefault="002E425E" w:rsidP="003428D9">
            <w:pPr>
              <w:pStyle w:val="TAC"/>
              <w:rPr>
                <w:lang w:val="fi-FI" w:eastAsia="fi-FI"/>
              </w:rPr>
            </w:pPr>
            <w:r w:rsidRPr="002E425E">
              <w:rPr>
                <w:lang w:val="en-US" w:eastAsia="fi-FI"/>
              </w:rPr>
              <w:t>0</w:t>
            </w:r>
          </w:p>
        </w:tc>
      </w:tr>
      <w:tr w:rsidR="002E425E" w:rsidRPr="002E425E" w14:paraId="4D26F71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05DB712"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64506DA"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124C6D2"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7AEC0FCC" w14:textId="77777777" w:rsidR="002E425E" w:rsidRPr="002E425E" w:rsidRDefault="002E425E" w:rsidP="003428D9">
            <w:pPr>
              <w:pStyle w:val="TAC"/>
              <w:rPr>
                <w:lang w:val="fi-FI" w:eastAsia="fi-FI"/>
              </w:rPr>
            </w:pPr>
          </w:p>
        </w:tc>
      </w:tr>
      <w:tr w:rsidR="002E425E" w:rsidRPr="002E425E" w14:paraId="02CC31D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AE183EB" w14:textId="77777777" w:rsidR="002E425E" w:rsidRPr="002E425E" w:rsidRDefault="002E425E" w:rsidP="003428D9">
            <w:pPr>
              <w:pStyle w:val="TAC"/>
              <w:rPr>
                <w:lang w:val="fi-FI" w:eastAsia="fi-FI"/>
              </w:rPr>
            </w:pPr>
            <w:r w:rsidRPr="002E425E">
              <w:rPr>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1458A7D" w14:textId="77777777" w:rsidR="003428D9" w:rsidRDefault="002E425E" w:rsidP="003428D9">
            <w:pPr>
              <w:pStyle w:val="TAC"/>
              <w:rPr>
                <w:lang w:eastAsia="fi-FI"/>
              </w:rPr>
            </w:pPr>
            <w:r w:rsidRPr="002E425E">
              <w:rPr>
                <w:lang w:eastAsia="fi-FI"/>
              </w:rPr>
              <w:t>CA_n261D</w:t>
            </w:r>
          </w:p>
          <w:p w14:paraId="688EBD6A" w14:textId="23DEA7F7" w:rsidR="002E425E" w:rsidRPr="002E425E" w:rsidRDefault="002E425E" w:rsidP="003428D9">
            <w:pPr>
              <w:pStyle w:val="TAC"/>
              <w:rPr>
                <w:lang w:val="fi-FI" w:eastAsia="fi-FI"/>
              </w:rPr>
            </w:pPr>
            <w:r w:rsidRPr="002E425E">
              <w:rPr>
                <w:lang w:eastAsia="fi-FI"/>
              </w:rPr>
              <w:t>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7056CD7" w14:textId="77777777" w:rsidR="002E425E" w:rsidRPr="002E425E" w:rsidRDefault="002E425E" w:rsidP="003428D9">
            <w:pPr>
              <w:pStyle w:val="TAC"/>
              <w:rPr>
                <w:lang w:val="fi-FI" w:eastAsia="fi-FI"/>
              </w:rPr>
            </w:pPr>
            <w:r w:rsidRPr="002E425E">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62D4C12" w14:textId="77777777" w:rsidR="002E425E" w:rsidRPr="002E425E" w:rsidRDefault="002E425E" w:rsidP="003428D9">
            <w:pPr>
              <w:pStyle w:val="TAC"/>
              <w:rPr>
                <w:lang w:val="fi-FI" w:eastAsia="fi-FI"/>
              </w:rPr>
            </w:pPr>
            <w:r w:rsidRPr="002E425E">
              <w:rPr>
                <w:lang w:val="en-US" w:eastAsia="fi-FI"/>
              </w:rPr>
              <w:t>0</w:t>
            </w:r>
          </w:p>
        </w:tc>
      </w:tr>
      <w:tr w:rsidR="002E425E" w:rsidRPr="002E425E" w14:paraId="55B87D7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EA0129D"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DF6FC43"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7385E0C"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87CC5AE" w14:textId="77777777" w:rsidR="002E425E" w:rsidRPr="002E425E" w:rsidRDefault="002E425E" w:rsidP="003428D9">
            <w:pPr>
              <w:pStyle w:val="TAC"/>
              <w:rPr>
                <w:lang w:val="fi-FI" w:eastAsia="fi-FI"/>
              </w:rPr>
            </w:pPr>
          </w:p>
        </w:tc>
      </w:tr>
      <w:tr w:rsidR="002E425E" w:rsidRPr="002E425E" w14:paraId="6C5E1BC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B18B6E" w14:textId="77777777" w:rsidR="002E425E" w:rsidRPr="002E425E" w:rsidRDefault="002E425E" w:rsidP="003428D9">
            <w:pPr>
              <w:pStyle w:val="TAC"/>
              <w:rPr>
                <w:lang w:val="fi-FI" w:eastAsia="fi-FI"/>
              </w:rPr>
            </w:pPr>
            <w:r w:rsidRPr="002E425E">
              <w:rPr>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333ECEF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96583C"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1C3B75C" w14:textId="77777777" w:rsidR="002E425E" w:rsidRPr="002E425E" w:rsidRDefault="002E425E" w:rsidP="003428D9">
            <w:pPr>
              <w:pStyle w:val="TAC"/>
              <w:rPr>
                <w:lang w:val="fi-FI" w:eastAsia="fi-FI"/>
              </w:rPr>
            </w:pPr>
            <w:r w:rsidRPr="002E425E">
              <w:rPr>
                <w:lang w:val="en-US" w:eastAsia="fi-FI"/>
              </w:rPr>
              <w:t>0</w:t>
            </w:r>
          </w:p>
        </w:tc>
      </w:tr>
      <w:tr w:rsidR="002E425E" w:rsidRPr="002E425E" w14:paraId="7FA5473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15CE647" w14:textId="77777777" w:rsidR="002E425E" w:rsidRPr="002E425E" w:rsidRDefault="002E425E" w:rsidP="003428D9">
            <w:pPr>
              <w:pStyle w:val="TAC"/>
              <w:rPr>
                <w:lang w:val="fi-FI" w:eastAsia="fi-FI"/>
              </w:rPr>
            </w:pPr>
            <w:r w:rsidRPr="002E425E">
              <w:rPr>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E1EA694" w14:textId="77777777" w:rsidR="003428D9" w:rsidRDefault="002E425E" w:rsidP="003428D9">
            <w:pPr>
              <w:pStyle w:val="TAC"/>
              <w:rPr>
                <w:lang w:eastAsia="fi-FI"/>
              </w:rPr>
            </w:pPr>
            <w:r w:rsidRPr="002E425E">
              <w:rPr>
                <w:lang w:eastAsia="fi-FI"/>
              </w:rPr>
              <w:t>CA_n261D</w:t>
            </w:r>
          </w:p>
          <w:p w14:paraId="13FB202A" w14:textId="48E9475E" w:rsidR="002E425E" w:rsidRPr="002E425E" w:rsidRDefault="002E425E" w:rsidP="003428D9">
            <w:pPr>
              <w:pStyle w:val="TAC"/>
              <w:rPr>
                <w:lang w:val="fi-FI" w:eastAsia="fi-FI"/>
              </w:rPr>
            </w:pPr>
            <w:r w:rsidRPr="002E425E">
              <w:rPr>
                <w:lang w:eastAsia="fi-FI"/>
              </w:rPr>
              <w:t>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0DB42A" w14:textId="77777777" w:rsidR="002E425E" w:rsidRPr="002E425E" w:rsidRDefault="002E425E" w:rsidP="003428D9">
            <w:pPr>
              <w:pStyle w:val="TAC"/>
              <w:rPr>
                <w:lang w:val="fi-FI" w:eastAsia="fi-FI"/>
              </w:rPr>
            </w:pPr>
            <w:r w:rsidRPr="002E425E">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CC57EFB" w14:textId="77777777" w:rsidR="002E425E" w:rsidRPr="002E425E" w:rsidRDefault="002E425E" w:rsidP="003428D9">
            <w:pPr>
              <w:pStyle w:val="TAC"/>
              <w:rPr>
                <w:lang w:val="fi-FI" w:eastAsia="fi-FI"/>
              </w:rPr>
            </w:pPr>
            <w:r w:rsidRPr="002E425E">
              <w:rPr>
                <w:lang w:val="en-US" w:eastAsia="fi-FI"/>
              </w:rPr>
              <w:t>0</w:t>
            </w:r>
          </w:p>
        </w:tc>
      </w:tr>
      <w:tr w:rsidR="002E425E" w:rsidRPr="002E425E" w14:paraId="62987F8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2A9CF44"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78125DD"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096780A"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6787DF90" w14:textId="77777777" w:rsidR="002E425E" w:rsidRPr="002E425E" w:rsidRDefault="002E425E" w:rsidP="003428D9">
            <w:pPr>
              <w:pStyle w:val="TAC"/>
              <w:rPr>
                <w:lang w:val="fi-FI" w:eastAsia="fi-FI"/>
              </w:rPr>
            </w:pPr>
          </w:p>
        </w:tc>
      </w:tr>
      <w:tr w:rsidR="002E425E" w:rsidRPr="002E425E" w14:paraId="33C9883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F619E03" w14:textId="77777777" w:rsidR="002E425E" w:rsidRPr="002E425E" w:rsidRDefault="002E425E" w:rsidP="003428D9">
            <w:pPr>
              <w:pStyle w:val="TAC"/>
              <w:rPr>
                <w:lang w:val="fi-FI" w:eastAsia="fi-FI"/>
              </w:rPr>
            </w:pPr>
            <w:r w:rsidRPr="002E425E">
              <w:rPr>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69E9B58" w14:textId="77777777" w:rsidR="003428D9" w:rsidRDefault="002E425E" w:rsidP="003428D9">
            <w:pPr>
              <w:pStyle w:val="TAC"/>
              <w:rPr>
                <w:lang w:eastAsia="fi-FI"/>
              </w:rPr>
            </w:pPr>
            <w:r w:rsidRPr="002E425E">
              <w:rPr>
                <w:lang w:eastAsia="fi-FI"/>
              </w:rPr>
              <w:t>CA_n261D</w:t>
            </w:r>
          </w:p>
          <w:p w14:paraId="42EC4749" w14:textId="4E8164E7" w:rsidR="008E1114" w:rsidRDefault="008E1114" w:rsidP="003428D9">
            <w:pPr>
              <w:pStyle w:val="TAC"/>
              <w:rPr>
                <w:lang w:eastAsia="fi-FI"/>
              </w:rPr>
            </w:pPr>
            <w:r w:rsidRPr="002E425E">
              <w:rPr>
                <w:lang w:eastAsia="fi-FI"/>
              </w:rPr>
              <w:t>CA_n261</w:t>
            </w:r>
            <w:r>
              <w:rPr>
                <w:lang w:eastAsia="fi-FI"/>
              </w:rPr>
              <w:t>O</w:t>
            </w:r>
          </w:p>
          <w:p w14:paraId="27C1FD3C" w14:textId="506B93EC" w:rsidR="008E1114" w:rsidRDefault="008E1114" w:rsidP="003428D9">
            <w:pPr>
              <w:pStyle w:val="TAC"/>
              <w:rPr>
                <w:lang w:eastAsia="fi-FI"/>
              </w:rPr>
            </w:pPr>
            <w:r w:rsidRPr="002E425E">
              <w:rPr>
                <w:lang w:eastAsia="fi-FI"/>
              </w:rPr>
              <w:t>CA_n261</w:t>
            </w:r>
            <w:r>
              <w:rPr>
                <w:lang w:eastAsia="fi-FI"/>
              </w:rPr>
              <w:t>P</w:t>
            </w:r>
          </w:p>
          <w:p w14:paraId="2EF79A81" w14:textId="6DBA7919" w:rsidR="002E425E" w:rsidRPr="002E425E" w:rsidRDefault="002E425E" w:rsidP="003428D9">
            <w:pPr>
              <w:pStyle w:val="TAC"/>
              <w:rPr>
                <w:lang w:val="fi-FI" w:eastAsia="fi-FI"/>
              </w:rPr>
            </w:pPr>
            <w:r w:rsidRPr="002E425E">
              <w:rPr>
                <w:lang w:eastAsia="fi-FI"/>
              </w:rPr>
              <w:t>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BEF104A"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D50E762" w14:textId="77777777" w:rsidR="002E425E" w:rsidRPr="002E425E" w:rsidRDefault="002E425E" w:rsidP="003428D9">
            <w:pPr>
              <w:pStyle w:val="TAC"/>
              <w:rPr>
                <w:lang w:val="fi-FI" w:eastAsia="fi-FI"/>
              </w:rPr>
            </w:pPr>
            <w:r w:rsidRPr="002E425E">
              <w:rPr>
                <w:lang w:val="en-US" w:eastAsia="fi-FI"/>
              </w:rPr>
              <w:t>0</w:t>
            </w:r>
          </w:p>
        </w:tc>
      </w:tr>
      <w:tr w:rsidR="002E425E" w:rsidRPr="002E425E" w14:paraId="3FA2BCEB"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57BC294"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7E499BC"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7EA7F56"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A23EF5E" w14:textId="77777777" w:rsidR="002E425E" w:rsidRPr="002E425E" w:rsidRDefault="002E425E" w:rsidP="003428D9">
            <w:pPr>
              <w:pStyle w:val="TAC"/>
              <w:rPr>
                <w:lang w:val="fi-FI" w:eastAsia="fi-FI"/>
              </w:rPr>
            </w:pPr>
          </w:p>
        </w:tc>
      </w:tr>
      <w:tr w:rsidR="002E425E" w:rsidRPr="002E425E" w14:paraId="2AD9F9AE"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136600E" w14:textId="77777777" w:rsidR="002E425E" w:rsidRPr="002E425E" w:rsidRDefault="002E425E" w:rsidP="003428D9">
            <w:pPr>
              <w:pStyle w:val="TAC"/>
              <w:rPr>
                <w:lang w:val="fi-FI" w:eastAsia="fi-FI"/>
              </w:rPr>
            </w:pPr>
            <w:r w:rsidRPr="002E425E">
              <w:rPr>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49EA87E" w14:textId="581366A7" w:rsidR="008E1114" w:rsidRDefault="008E1114" w:rsidP="003428D9">
            <w:pPr>
              <w:pStyle w:val="TAC"/>
              <w:rPr>
                <w:lang w:eastAsia="fi-FI"/>
              </w:rPr>
            </w:pPr>
            <w:r w:rsidRPr="002E425E">
              <w:rPr>
                <w:lang w:eastAsia="fi-FI"/>
              </w:rPr>
              <w:t>CA_n261</w:t>
            </w:r>
            <w:r>
              <w:rPr>
                <w:lang w:eastAsia="fi-FI"/>
              </w:rPr>
              <w:t>D</w:t>
            </w:r>
          </w:p>
          <w:p w14:paraId="06B2615B" w14:textId="64517913" w:rsidR="003428D9" w:rsidRDefault="002E425E" w:rsidP="003428D9">
            <w:pPr>
              <w:pStyle w:val="TAC"/>
              <w:rPr>
                <w:lang w:eastAsia="fi-FI"/>
              </w:rPr>
            </w:pPr>
            <w:r w:rsidRPr="002E425E">
              <w:rPr>
                <w:lang w:eastAsia="fi-FI"/>
              </w:rPr>
              <w:t>CA_n261E</w:t>
            </w:r>
          </w:p>
          <w:p w14:paraId="7E0FED5F" w14:textId="044D96E9" w:rsidR="002E425E" w:rsidRPr="002E425E" w:rsidRDefault="002E425E" w:rsidP="003428D9">
            <w:pPr>
              <w:pStyle w:val="TAC"/>
              <w:rPr>
                <w:lang w:val="fi-FI" w:eastAsia="fi-FI"/>
              </w:rPr>
            </w:pPr>
            <w:r w:rsidRPr="002E425E">
              <w:rPr>
                <w:lang w:eastAsia="fi-FI"/>
              </w:rPr>
              <w:t>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412521E"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E52570" w14:textId="77777777" w:rsidR="002E425E" w:rsidRPr="002E425E" w:rsidRDefault="002E425E" w:rsidP="003428D9">
            <w:pPr>
              <w:pStyle w:val="TAC"/>
              <w:rPr>
                <w:lang w:val="fi-FI" w:eastAsia="fi-FI"/>
              </w:rPr>
            </w:pPr>
            <w:r w:rsidRPr="002E425E">
              <w:rPr>
                <w:lang w:val="en-US" w:eastAsia="fi-FI"/>
              </w:rPr>
              <w:t>0</w:t>
            </w:r>
          </w:p>
        </w:tc>
      </w:tr>
      <w:tr w:rsidR="002E425E" w:rsidRPr="002E425E" w14:paraId="2A89024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74C4056"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134CD898"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61DFF49"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7D7529C" w14:textId="77777777" w:rsidR="002E425E" w:rsidRPr="002E425E" w:rsidRDefault="002E425E" w:rsidP="003428D9">
            <w:pPr>
              <w:pStyle w:val="TAC"/>
              <w:rPr>
                <w:lang w:val="fi-FI" w:eastAsia="fi-FI"/>
              </w:rPr>
            </w:pPr>
          </w:p>
        </w:tc>
      </w:tr>
      <w:tr w:rsidR="002E425E" w:rsidRPr="002E425E" w14:paraId="35937F1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528AB24" w14:textId="77777777" w:rsidR="002E425E" w:rsidRPr="002E425E" w:rsidRDefault="002E425E" w:rsidP="003428D9">
            <w:pPr>
              <w:pStyle w:val="TAC"/>
              <w:rPr>
                <w:lang w:val="fi-FI" w:eastAsia="fi-FI"/>
              </w:rPr>
            </w:pPr>
            <w:r w:rsidRPr="002E425E">
              <w:rPr>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A14CB12" w14:textId="24519940" w:rsidR="00E30AB3" w:rsidRDefault="00E30AB3" w:rsidP="003428D9">
            <w:pPr>
              <w:pStyle w:val="TAC"/>
              <w:rPr>
                <w:lang w:eastAsia="fi-FI"/>
              </w:rPr>
            </w:pPr>
            <w:r w:rsidRPr="002E425E">
              <w:rPr>
                <w:lang w:eastAsia="fi-FI"/>
              </w:rPr>
              <w:t>CA_n261</w:t>
            </w:r>
            <w:r>
              <w:rPr>
                <w:lang w:eastAsia="fi-FI"/>
              </w:rPr>
              <w:t>D</w:t>
            </w:r>
          </w:p>
          <w:p w14:paraId="1F412586" w14:textId="0D323480" w:rsidR="003428D9" w:rsidRDefault="002E425E" w:rsidP="003428D9">
            <w:pPr>
              <w:pStyle w:val="TAC"/>
              <w:rPr>
                <w:lang w:eastAsia="fi-FI"/>
              </w:rPr>
            </w:pPr>
            <w:r w:rsidRPr="002E425E">
              <w:rPr>
                <w:lang w:eastAsia="fi-FI"/>
              </w:rPr>
              <w:t>CA_n261E</w:t>
            </w:r>
          </w:p>
          <w:p w14:paraId="1DEC3F6E" w14:textId="3E3CC8B3" w:rsidR="00E30AB3" w:rsidRDefault="00E30AB3" w:rsidP="003428D9">
            <w:pPr>
              <w:pStyle w:val="TAC"/>
              <w:rPr>
                <w:lang w:eastAsia="fi-FI"/>
              </w:rPr>
            </w:pPr>
            <w:r w:rsidRPr="002E425E">
              <w:rPr>
                <w:lang w:eastAsia="fi-FI"/>
              </w:rPr>
              <w:t>CA_n261</w:t>
            </w:r>
            <w:r>
              <w:rPr>
                <w:lang w:eastAsia="fi-FI"/>
              </w:rPr>
              <w:t>O</w:t>
            </w:r>
          </w:p>
          <w:p w14:paraId="643A6602" w14:textId="21493E67" w:rsidR="002E425E" w:rsidRPr="002E425E" w:rsidRDefault="002E425E" w:rsidP="003428D9">
            <w:pPr>
              <w:pStyle w:val="TAC"/>
              <w:rPr>
                <w:lang w:val="fi-FI" w:eastAsia="fi-FI"/>
              </w:rPr>
            </w:pPr>
            <w:r w:rsidRPr="002E425E">
              <w:rPr>
                <w:lang w:eastAsia="fi-FI"/>
              </w:rPr>
              <w:t>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68441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087594" w14:textId="77777777" w:rsidR="002E425E" w:rsidRPr="002E425E" w:rsidRDefault="002E425E" w:rsidP="003428D9">
            <w:pPr>
              <w:pStyle w:val="TAC"/>
              <w:rPr>
                <w:lang w:val="fi-FI" w:eastAsia="fi-FI"/>
              </w:rPr>
            </w:pPr>
            <w:r w:rsidRPr="002E425E">
              <w:rPr>
                <w:lang w:val="en-US" w:eastAsia="fi-FI"/>
              </w:rPr>
              <w:t>0</w:t>
            </w:r>
          </w:p>
        </w:tc>
      </w:tr>
      <w:tr w:rsidR="002E425E" w:rsidRPr="002E425E" w14:paraId="756EE32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67F6467"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103BB576"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DAD3506"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58D81A1E" w14:textId="77777777" w:rsidR="002E425E" w:rsidRPr="002E425E" w:rsidRDefault="002E425E" w:rsidP="003428D9">
            <w:pPr>
              <w:pStyle w:val="TAC"/>
              <w:rPr>
                <w:lang w:val="fi-FI" w:eastAsia="fi-FI"/>
              </w:rPr>
            </w:pPr>
          </w:p>
        </w:tc>
      </w:tr>
      <w:tr w:rsidR="002E425E" w:rsidRPr="002E425E" w14:paraId="6D7FA57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A0D9C2C" w14:textId="77777777" w:rsidR="002E425E" w:rsidRPr="002E425E" w:rsidRDefault="002E425E" w:rsidP="003428D9">
            <w:pPr>
              <w:pStyle w:val="TAC"/>
              <w:rPr>
                <w:lang w:val="fi-FI" w:eastAsia="fi-FI"/>
              </w:rPr>
            </w:pPr>
            <w:r w:rsidRPr="002E425E">
              <w:rPr>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4E70480" w14:textId="6EEE2729" w:rsidR="00E30AB3" w:rsidRDefault="00E30AB3" w:rsidP="003428D9">
            <w:pPr>
              <w:pStyle w:val="TAC"/>
              <w:rPr>
                <w:lang w:eastAsia="fi-FI"/>
              </w:rPr>
            </w:pPr>
            <w:r w:rsidRPr="002E425E">
              <w:rPr>
                <w:lang w:eastAsia="fi-FI"/>
              </w:rPr>
              <w:t>CA_n261</w:t>
            </w:r>
            <w:r>
              <w:rPr>
                <w:lang w:eastAsia="fi-FI"/>
              </w:rPr>
              <w:t>D</w:t>
            </w:r>
          </w:p>
          <w:p w14:paraId="1B9DE9A1" w14:textId="344DBA0B" w:rsidR="003428D9" w:rsidRDefault="002E425E" w:rsidP="003428D9">
            <w:pPr>
              <w:pStyle w:val="TAC"/>
              <w:rPr>
                <w:lang w:eastAsia="fi-FI"/>
              </w:rPr>
            </w:pPr>
            <w:r w:rsidRPr="002E425E">
              <w:rPr>
                <w:lang w:eastAsia="fi-FI"/>
              </w:rPr>
              <w:t>CA_n261E</w:t>
            </w:r>
          </w:p>
          <w:p w14:paraId="69681937" w14:textId="2EA04F83" w:rsidR="00E30AB3" w:rsidRDefault="00E30AB3" w:rsidP="003428D9">
            <w:pPr>
              <w:pStyle w:val="TAC"/>
              <w:rPr>
                <w:lang w:eastAsia="fi-FI"/>
              </w:rPr>
            </w:pPr>
            <w:r w:rsidRPr="002E425E">
              <w:rPr>
                <w:lang w:eastAsia="fi-FI"/>
              </w:rPr>
              <w:t>CA_n261</w:t>
            </w:r>
            <w:r>
              <w:rPr>
                <w:lang w:eastAsia="fi-FI"/>
              </w:rPr>
              <w:t>O</w:t>
            </w:r>
          </w:p>
          <w:p w14:paraId="3D1906B1" w14:textId="210203FC" w:rsidR="00E30AB3" w:rsidRDefault="00E30AB3" w:rsidP="003428D9">
            <w:pPr>
              <w:pStyle w:val="TAC"/>
              <w:rPr>
                <w:lang w:eastAsia="fi-FI"/>
              </w:rPr>
            </w:pPr>
            <w:r w:rsidRPr="002E425E">
              <w:rPr>
                <w:lang w:eastAsia="fi-FI"/>
              </w:rPr>
              <w:t>CA_n261</w:t>
            </w:r>
            <w:r>
              <w:rPr>
                <w:lang w:eastAsia="fi-FI"/>
              </w:rPr>
              <w:t>P</w:t>
            </w:r>
          </w:p>
          <w:p w14:paraId="372D1CA0" w14:textId="14188794" w:rsidR="002E425E" w:rsidRPr="002E425E" w:rsidRDefault="002E425E" w:rsidP="003428D9">
            <w:pPr>
              <w:pStyle w:val="TAC"/>
              <w:rPr>
                <w:lang w:val="fi-FI" w:eastAsia="fi-FI"/>
              </w:rPr>
            </w:pPr>
            <w:r w:rsidRPr="002E425E">
              <w:rPr>
                <w:lang w:eastAsia="fi-FI"/>
              </w:rPr>
              <w:t>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AFFB6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24C204A" w14:textId="77777777" w:rsidR="002E425E" w:rsidRPr="002E425E" w:rsidRDefault="002E425E" w:rsidP="003428D9">
            <w:pPr>
              <w:pStyle w:val="TAC"/>
              <w:rPr>
                <w:lang w:val="fi-FI" w:eastAsia="fi-FI"/>
              </w:rPr>
            </w:pPr>
            <w:r w:rsidRPr="002E425E">
              <w:rPr>
                <w:lang w:val="en-US" w:eastAsia="fi-FI"/>
              </w:rPr>
              <w:t>0</w:t>
            </w:r>
          </w:p>
        </w:tc>
      </w:tr>
      <w:tr w:rsidR="002E425E" w:rsidRPr="002E425E" w14:paraId="1B6D819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4FC170E"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60D56EA"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8CC3F41"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EA357D6" w14:textId="77777777" w:rsidR="002E425E" w:rsidRPr="002E425E" w:rsidRDefault="002E425E" w:rsidP="003428D9">
            <w:pPr>
              <w:pStyle w:val="TAC"/>
              <w:rPr>
                <w:lang w:val="fi-FI" w:eastAsia="fi-FI"/>
              </w:rPr>
            </w:pPr>
          </w:p>
        </w:tc>
      </w:tr>
      <w:tr w:rsidR="002E425E" w:rsidRPr="002E425E" w14:paraId="68DCD0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103C77" w14:textId="77777777" w:rsidR="002E425E" w:rsidRPr="002E425E" w:rsidRDefault="002E425E" w:rsidP="003428D9">
            <w:pPr>
              <w:pStyle w:val="TAC"/>
              <w:rPr>
                <w:lang w:val="fi-FI" w:eastAsia="fi-FI"/>
              </w:rPr>
            </w:pPr>
            <w:r w:rsidRPr="002E425E">
              <w:rPr>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0EC8230" w14:textId="77777777" w:rsidR="002E425E" w:rsidRPr="002E425E" w:rsidRDefault="002E425E" w:rsidP="003428D9">
            <w:pPr>
              <w:pStyle w:val="TAC"/>
            </w:pPr>
            <w:r w:rsidRPr="002E425E">
              <w:t>CA_n261G</w:t>
            </w:r>
          </w:p>
          <w:p w14:paraId="7C4B46EC" w14:textId="77777777" w:rsidR="002E425E" w:rsidRPr="002E425E" w:rsidRDefault="002E425E" w:rsidP="003428D9">
            <w:pPr>
              <w:pStyle w:val="TAC"/>
            </w:pPr>
            <w:r w:rsidRPr="002E425E">
              <w:t>CA_n261H</w:t>
            </w:r>
          </w:p>
          <w:p w14:paraId="6EECC39E"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0C197638"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7D8F286" w14:textId="77777777" w:rsidR="002E425E" w:rsidRPr="002E425E" w:rsidRDefault="002E425E" w:rsidP="003428D9">
            <w:pPr>
              <w:pStyle w:val="TAC"/>
              <w:rPr>
                <w:lang w:val="fi-FI" w:eastAsia="fi-FI"/>
              </w:rPr>
            </w:pPr>
            <w:r w:rsidRPr="002E425E">
              <w:rPr>
                <w:lang w:val="en-US" w:eastAsia="fi-FI"/>
              </w:rPr>
              <w:t>0</w:t>
            </w:r>
          </w:p>
        </w:tc>
      </w:tr>
      <w:tr w:rsidR="002E425E" w:rsidRPr="002E425E" w14:paraId="56E66D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3D6590" w14:textId="77777777" w:rsidR="002E425E" w:rsidRPr="002E425E" w:rsidRDefault="002E425E" w:rsidP="003428D9">
            <w:pPr>
              <w:pStyle w:val="TAC"/>
              <w:rPr>
                <w:lang w:val="fi-FI" w:eastAsia="fi-FI"/>
              </w:rPr>
            </w:pPr>
            <w:r w:rsidRPr="002E425E">
              <w:rPr>
                <w:lang w:eastAsia="fi-FI"/>
              </w:rPr>
              <w:t>CA_n261(G-H)</w:t>
            </w:r>
          </w:p>
        </w:tc>
        <w:tc>
          <w:tcPr>
            <w:tcW w:w="1701" w:type="dxa"/>
            <w:tcBorders>
              <w:top w:val="nil"/>
              <w:left w:val="nil"/>
              <w:bottom w:val="single" w:sz="4" w:space="0" w:color="auto"/>
              <w:right w:val="single" w:sz="4" w:space="0" w:color="auto"/>
            </w:tcBorders>
            <w:shd w:val="clear" w:color="auto" w:fill="auto"/>
            <w:hideMark/>
          </w:tcPr>
          <w:p w14:paraId="206E4FC8" w14:textId="77777777" w:rsidR="002E425E" w:rsidRPr="002E425E" w:rsidRDefault="002E425E" w:rsidP="003428D9">
            <w:pPr>
              <w:pStyle w:val="TAC"/>
            </w:pPr>
            <w:r w:rsidRPr="002E425E">
              <w:t>CA_n261G</w:t>
            </w:r>
          </w:p>
          <w:p w14:paraId="42F778E8"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2AE64089"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E46A2F5" w14:textId="77777777" w:rsidR="002E425E" w:rsidRPr="002E425E" w:rsidRDefault="002E425E" w:rsidP="003428D9">
            <w:pPr>
              <w:pStyle w:val="TAC"/>
              <w:rPr>
                <w:lang w:val="fi-FI" w:eastAsia="fi-FI"/>
              </w:rPr>
            </w:pPr>
            <w:r w:rsidRPr="002E425E">
              <w:rPr>
                <w:lang w:val="en-US" w:eastAsia="fi-FI"/>
              </w:rPr>
              <w:t>0</w:t>
            </w:r>
          </w:p>
        </w:tc>
      </w:tr>
      <w:tr w:rsidR="002E425E" w:rsidRPr="002E425E" w14:paraId="0EB83E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F10E63" w14:textId="77777777" w:rsidR="002E425E" w:rsidRPr="002E425E" w:rsidRDefault="002E425E" w:rsidP="003428D9">
            <w:pPr>
              <w:pStyle w:val="TAC"/>
              <w:rPr>
                <w:lang w:eastAsia="fi-FI"/>
              </w:rPr>
            </w:pPr>
            <w:r w:rsidRPr="002E425E">
              <w:t>CA_n261(G-J)</w:t>
            </w:r>
          </w:p>
        </w:tc>
        <w:tc>
          <w:tcPr>
            <w:tcW w:w="1701" w:type="dxa"/>
            <w:tcBorders>
              <w:top w:val="nil"/>
              <w:left w:val="nil"/>
              <w:bottom w:val="single" w:sz="4" w:space="0" w:color="auto"/>
              <w:right w:val="single" w:sz="4" w:space="0" w:color="auto"/>
            </w:tcBorders>
            <w:shd w:val="clear" w:color="auto" w:fill="auto"/>
          </w:tcPr>
          <w:p w14:paraId="1AC1E74D" w14:textId="77777777" w:rsidR="002E425E" w:rsidRPr="002E425E" w:rsidRDefault="002E425E" w:rsidP="003428D9">
            <w:pPr>
              <w:pStyle w:val="TAC"/>
            </w:pPr>
            <w:r w:rsidRPr="002E425E">
              <w:t>CA_n261A</w:t>
            </w:r>
          </w:p>
          <w:p w14:paraId="1BD327B4" w14:textId="77777777" w:rsidR="002E425E" w:rsidRPr="002E425E" w:rsidRDefault="002E425E" w:rsidP="003428D9">
            <w:pPr>
              <w:pStyle w:val="TAC"/>
            </w:pPr>
            <w:r w:rsidRPr="002E425E">
              <w:t>CA_n261G</w:t>
            </w:r>
          </w:p>
          <w:p w14:paraId="0EA6D6BF" w14:textId="77777777" w:rsidR="002E425E" w:rsidRPr="002E425E" w:rsidRDefault="002E425E" w:rsidP="003428D9">
            <w:pPr>
              <w:pStyle w:val="TAC"/>
            </w:pPr>
            <w:r w:rsidRPr="002E425E">
              <w:t>CA_n261H</w:t>
            </w:r>
          </w:p>
          <w:p w14:paraId="31891343" w14:textId="77777777" w:rsidR="002E425E" w:rsidRPr="002E425E" w:rsidRDefault="002E425E" w:rsidP="003428D9">
            <w:pPr>
              <w:pStyle w:val="TAC"/>
            </w:pPr>
            <w:r w:rsidRPr="002E425E">
              <w:t>CA_n261I</w:t>
            </w:r>
          </w:p>
        </w:tc>
        <w:tc>
          <w:tcPr>
            <w:tcW w:w="2268" w:type="dxa"/>
            <w:tcBorders>
              <w:top w:val="nil"/>
              <w:left w:val="nil"/>
              <w:bottom w:val="single" w:sz="4" w:space="0" w:color="auto"/>
              <w:right w:val="single" w:sz="4" w:space="0" w:color="auto"/>
            </w:tcBorders>
            <w:shd w:val="clear" w:color="auto" w:fill="auto"/>
          </w:tcPr>
          <w:p w14:paraId="72B4BBD1" w14:textId="77777777" w:rsidR="002E425E" w:rsidRPr="002E425E" w:rsidRDefault="002E425E" w:rsidP="003428D9">
            <w:pPr>
              <w:pStyle w:val="TAC"/>
              <w:rPr>
                <w:lang w:val="en-US"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tcPr>
          <w:p w14:paraId="1A962FE6" w14:textId="77777777" w:rsidR="002E425E" w:rsidRPr="002E425E" w:rsidRDefault="002E425E" w:rsidP="003428D9">
            <w:pPr>
              <w:pStyle w:val="TAC"/>
              <w:rPr>
                <w:lang w:val="en-US" w:eastAsia="fi-FI"/>
              </w:rPr>
            </w:pPr>
            <w:r w:rsidRPr="002E425E">
              <w:rPr>
                <w:lang w:val="en-US" w:eastAsia="fi-FI"/>
              </w:rPr>
              <w:t>0</w:t>
            </w:r>
          </w:p>
        </w:tc>
      </w:tr>
      <w:tr w:rsidR="002E425E" w:rsidRPr="002E425E" w14:paraId="2F56939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41C9CD" w14:textId="77777777" w:rsidR="002E425E" w:rsidRPr="002E425E" w:rsidRDefault="002E425E" w:rsidP="003428D9">
            <w:pPr>
              <w:pStyle w:val="TAC"/>
              <w:rPr>
                <w:lang w:val="fi-FI" w:eastAsia="fi-FI"/>
              </w:rPr>
            </w:pPr>
            <w:r w:rsidRPr="002E425E">
              <w:rPr>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6FE7A47F"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49E92FA"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2793797" w14:textId="77777777" w:rsidR="002E425E" w:rsidRPr="002E425E" w:rsidRDefault="002E425E" w:rsidP="003428D9">
            <w:pPr>
              <w:pStyle w:val="TAC"/>
              <w:rPr>
                <w:lang w:val="fi-FI" w:eastAsia="fi-FI"/>
              </w:rPr>
            </w:pPr>
            <w:r w:rsidRPr="002E425E">
              <w:rPr>
                <w:lang w:val="en-US" w:eastAsia="fi-FI"/>
              </w:rPr>
              <w:t>0</w:t>
            </w:r>
          </w:p>
        </w:tc>
      </w:tr>
      <w:tr w:rsidR="002E425E" w:rsidRPr="002E425E" w14:paraId="447879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68EBE3" w14:textId="77777777" w:rsidR="002E425E" w:rsidRPr="002E425E" w:rsidRDefault="002E425E" w:rsidP="003428D9">
            <w:pPr>
              <w:pStyle w:val="TAC"/>
              <w:rPr>
                <w:lang w:val="fi-FI" w:eastAsia="fi-FI"/>
              </w:rPr>
            </w:pPr>
            <w:r w:rsidRPr="002E425E">
              <w:rPr>
                <w:lang w:eastAsia="fi-FI"/>
              </w:rPr>
              <w:t>CA_n261(G-O)</w:t>
            </w:r>
          </w:p>
        </w:tc>
        <w:tc>
          <w:tcPr>
            <w:tcW w:w="1701" w:type="dxa"/>
            <w:tcBorders>
              <w:top w:val="nil"/>
              <w:left w:val="nil"/>
              <w:bottom w:val="single" w:sz="4" w:space="0" w:color="auto"/>
              <w:right w:val="single" w:sz="4" w:space="0" w:color="auto"/>
            </w:tcBorders>
            <w:shd w:val="clear" w:color="auto" w:fill="auto"/>
            <w:hideMark/>
          </w:tcPr>
          <w:p w14:paraId="7F2E29BE"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9046CC3" w14:textId="77777777" w:rsidR="002E425E" w:rsidRPr="002E425E" w:rsidRDefault="002E425E" w:rsidP="003428D9">
            <w:pPr>
              <w:pStyle w:val="TAC"/>
              <w:rPr>
                <w:lang w:val="fi-FI" w:eastAsia="fi-FI"/>
              </w:rPr>
            </w:pPr>
            <w:r w:rsidRPr="002E425E">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29CD4FBB" w14:textId="77777777" w:rsidR="002E425E" w:rsidRPr="002E425E" w:rsidRDefault="002E425E" w:rsidP="003428D9">
            <w:pPr>
              <w:pStyle w:val="TAC"/>
              <w:rPr>
                <w:lang w:val="fi-FI" w:eastAsia="fi-FI"/>
              </w:rPr>
            </w:pPr>
            <w:r w:rsidRPr="002E425E">
              <w:rPr>
                <w:lang w:val="en-US" w:eastAsia="fi-FI"/>
              </w:rPr>
              <w:t>0</w:t>
            </w:r>
          </w:p>
        </w:tc>
      </w:tr>
      <w:tr w:rsidR="002E425E" w:rsidRPr="002E425E" w14:paraId="5455996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C993F5" w14:textId="77777777" w:rsidR="002E425E" w:rsidRPr="002E425E" w:rsidRDefault="002E425E" w:rsidP="003428D9">
            <w:pPr>
              <w:pStyle w:val="TAC"/>
              <w:rPr>
                <w:lang w:val="fi-FI" w:eastAsia="fi-FI"/>
              </w:rPr>
            </w:pPr>
            <w:r w:rsidRPr="002E425E">
              <w:rPr>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3C3E17D6"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352553EB"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4113CC7" w14:textId="77777777" w:rsidR="002E425E" w:rsidRPr="002E425E" w:rsidRDefault="002E425E" w:rsidP="003428D9">
            <w:pPr>
              <w:pStyle w:val="TAC"/>
              <w:rPr>
                <w:lang w:val="fi-FI" w:eastAsia="fi-FI"/>
              </w:rPr>
            </w:pPr>
            <w:r w:rsidRPr="002E425E">
              <w:rPr>
                <w:lang w:val="en-US" w:eastAsia="fi-FI"/>
              </w:rPr>
              <w:t>0</w:t>
            </w:r>
          </w:p>
        </w:tc>
      </w:tr>
      <w:tr w:rsidR="002E425E" w:rsidRPr="002E425E" w14:paraId="725ADA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EAC8AD" w14:textId="77777777" w:rsidR="002E425E" w:rsidRPr="002E425E" w:rsidRDefault="002E425E" w:rsidP="003428D9">
            <w:pPr>
              <w:pStyle w:val="TAC"/>
              <w:rPr>
                <w:lang w:val="fi-FI" w:eastAsia="fi-FI"/>
              </w:rPr>
            </w:pPr>
            <w:r w:rsidRPr="002E425E">
              <w:rPr>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342180E5"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45AA856"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24F8A83C" w14:textId="77777777" w:rsidR="002E425E" w:rsidRPr="002E425E" w:rsidRDefault="002E425E" w:rsidP="003428D9">
            <w:pPr>
              <w:pStyle w:val="TAC"/>
              <w:rPr>
                <w:lang w:val="fi-FI" w:eastAsia="fi-FI"/>
              </w:rPr>
            </w:pPr>
            <w:r w:rsidRPr="002E425E">
              <w:rPr>
                <w:lang w:val="en-US" w:eastAsia="fi-FI"/>
              </w:rPr>
              <w:t>0</w:t>
            </w:r>
          </w:p>
        </w:tc>
      </w:tr>
      <w:tr w:rsidR="002E425E" w:rsidRPr="002E425E" w14:paraId="6DF35B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6D8B75" w14:textId="77777777" w:rsidR="002E425E" w:rsidRPr="002E425E" w:rsidRDefault="002E425E" w:rsidP="003428D9">
            <w:pPr>
              <w:pStyle w:val="TAC"/>
              <w:rPr>
                <w:lang w:val="fi-FI" w:eastAsia="fi-FI"/>
              </w:rPr>
            </w:pPr>
            <w:r w:rsidRPr="002E425E">
              <w:rPr>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5F8BDEF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13F4C2C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FE13678" w14:textId="77777777" w:rsidR="002E425E" w:rsidRPr="002E425E" w:rsidRDefault="002E425E" w:rsidP="003428D9">
            <w:pPr>
              <w:pStyle w:val="TAC"/>
              <w:rPr>
                <w:lang w:val="fi-FI" w:eastAsia="fi-FI"/>
              </w:rPr>
            </w:pPr>
            <w:r w:rsidRPr="002E425E">
              <w:rPr>
                <w:lang w:val="en-US" w:eastAsia="fi-FI"/>
              </w:rPr>
              <w:t>0</w:t>
            </w:r>
          </w:p>
        </w:tc>
      </w:tr>
      <w:tr w:rsidR="002E425E" w:rsidRPr="002E425E" w14:paraId="0D3A37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16C3BC" w14:textId="77777777" w:rsidR="002E425E" w:rsidRPr="002E425E" w:rsidRDefault="002E425E" w:rsidP="003428D9">
            <w:pPr>
              <w:pStyle w:val="TAC"/>
              <w:rPr>
                <w:lang w:val="fi-FI" w:eastAsia="fi-FI"/>
              </w:rPr>
            </w:pPr>
            <w:r w:rsidRPr="002E425E">
              <w:rPr>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05FD68C" w14:textId="77777777" w:rsidR="002E425E" w:rsidRPr="002E425E" w:rsidRDefault="002E425E" w:rsidP="003428D9">
            <w:pPr>
              <w:pStyle w:val="TAC"/>
            </w:pPr>
            <w:r w:rsidRPr="002E425E">
              <w:t>CA_n261G</w:t>
            </w:r>
          </w:p>
          <w:p w14:paraId="77B664C4" w14:textId="77777777" w:rsidR="002E425E" w:rsidRPr="002E425E" w:rsidRDefault="002E425E" w:rsidP="003428D9">
            <w:pPr>
              <w:pStyle w:val="TAC"/>
            </w:pPr>
            <w:r w:rsidRPr="002E425E">
              <w:t>CA_n261H</w:t>
            </w:r>
          </w:p>
          <w:p w14:paraId="2B449DFB"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026D61E8"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951ABD7" w14:textId="77777777" w:rsidR="002E425E" w:rsidRPr="002E425E" w:rsidRDefault="002E425E" w:rsidP="003428D9">
            <w:pPr>
              <w:pStyle w:val="TAC"/>
              <w:rPr>
                <w:lang w:val="fi-FI" w:eastAsia="fi-FI"/>
              </w:rPr>
            </w:pPr>
            <w:r w:rsidRPr="002E425E">
              <w:rPr>
                <w:lang w:val="en-US" w:eastAsia="fi-FI"/>
              </w:rPr>
              <w:t>0</w:t>
            </w:r>
          </w:p>
        </w:tc>
      </w:tr>
      <w:tr w:rsidR="002E425E" w:rsidRPr="002E425E" w14:paraId="64B243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D719136" w14:textId="77777777" w:rsidR="002E425E" w:rsidRPr="002E425E" w:rsidRDefault="002E425E" w:rsidP="003428D9">
            <w:pPr>
              <w:pStyle w:val="TAC"/>
              <w:rPr>
                <w:lang w:eastAsia="fi-FI"/>
              </w:rPr>
            </w:pPr>
            <w:r w:rsidRPr="002E425E">
              <w:rPr>
                <w:lang w:eastAsia="fi-FI"/>
              </w:rPr>
              <w:t>CA_n261(O-P)</w:t>
            </w:r>
          </w:p>
        </w:tc>
        <w:tc>
          <w:tcPr>
            <w:tcW w:w="1701" w:type="dxa"/>
            <w:tcBorders>
              <w:top w:val="nil"/>
              <w:left w:val="nil"/>
              <w:bottom w:val="single" w:sz="4" w:space="0" w:color="auto"/>
              <w:right w:val="single" w:sz="4" w:space="0" w:color="auto"/>
            </w:tcBorders>
            <w:shd w:val="clear" w:color="auto" w:fill="auto"/>
          </w:tcPr>
          <w:p w14:paraId="58DC838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1EAFCE9B" w14:textId="77777777" w:rsidR="002E425E" w:rsidRPr="002E425E" w:rsidRDefault="002E425E" w:rsidP="003428D9">
            <w:pPr>
              <w:pStyle w:val="TAC"/>
              <w:rPr>
                <w:lang w:val="en-US"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tcPr>
          <w:p w14:paraId="5995D8FD" w14:textId="77777777" w:rsidR="002E425E" w:rsidRPr="002E425E" w:rsidRDefault="002E425E" w:rsidP="003428D9">
            <w:pPr>
              <w:pStyle w:val="TAC"/>
              <w:rPr>
                <w:lang w:val="en-US" w:eastAsia="fi-FI"/>
              </w:rPr>
            </w:pPr>
            <w:r w:rsidRPr="002E425E">
              <w:rPr>
                <w:lang w:val="en-US" w:eastAsia="fi-FI"/>
              </w:rPr>
              <w:t>0</w:t>
            </w:r>
          </w:p>
        </w:tc>
      </w:tr>
      <w:tr w:rsidR="002E425E" w:rsidRPr="002E425E" w14:paraId="0DE3E2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C4B9C0" w14:textId="77777777" w:rsidR="002E425E" w:rsidRPr="002E425E" w:rsidRDefault="002E425E" w:rsidP="003428D9">
            <w:pPr>
              <w:pStyle w:val="TAC"/>
              <w:rPr>
                <w:lang w:eastAsia="fi-FI"/>
              </w:rPr>
            </w:pPr>
            <w:r w:rsidRPr="002E425E">
              <w:rPr>
                <w:lang w:eastAsia="fi-FI"/>
              </w:rPr>
              <w:t>CA_n261(O-Q)</w:t>
            </w:r>
          </w:p>
        </w:tc>
        <w:tc>
          <w:tcPr>
            <w:tcW w:w="1701" w:type="dxa"/>
            <w:tcBorders>
              <w:top w:val="nil"/>
              <w:left w:val="nil"/>
              <w:bottom w:val="single" w:sz="4" w:space="0" w:color="auto"/>
              <w:right w:val="single" w:sz="4" w:space="0" w:color="auto"/>
            </w:tcBorders>
            <w:shd w:val="clear" w:color="auto" w:fill="auto"/>
          </w:tcPr>
          <w:p w14:paraId="0716BFE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ECD1A39" w14:textId="77777777" w:rsidR="002E425E" w:rsidRPr="002E425E" w:rsidRDefault="002E425E" w:rsidP="003428D9">
            <w:pPr>
              <w:pStyle w:val="TAC"/>
              <w:rPr>
                <w:lang w:val="en-US"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tcPr>
          <w:p w14:paraId="6D73C89B" w14:textId="77777777" w:rsidR="002E425E" w:rsidRPr="002E425E" w:rsidRDefault="002E425E" w:rsidP="003428D9">
            <w:pPr>
              <w:pStyle w:val="TAC"/>
              <w:rPr>
                <w:lang w:val="en-US" w:eastAsia="fi-FI"/>
              </w:rPr>
            </w:pPr>
            <w:r w:rsidRPr="002E425E">
              <w:rPr>
                <w:lang w:val="en-US" w:eastAsia="fi-FI"/>
              </w:rPr>
              <w:t>0</w:t>
            </w:r>
          </w:p>
        </w:tc>
      </w:tr>
      <w:tr w:rsidR="002E425E" w:rsidRPr="002E425E" w14:paraId="70ACD2E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786D21" w14:textId="77777777" w:rsidR="002E425E" w:rsidRPr="002E425E" w:rsidRDefault="002E425E" w:rsidP="003428D9">
            <w:pPr>
              <w:pStyle w:val="TAC"/>
              <w:rPr>
                <w:lang w:eastAsia="fi-FI"/>
              </w:rPr>
            </w:pPr>
            <w:r w:rsidRPr="002E425E">
              <w:rPr>
                <w:lang w:eastAsia="fi-FI"/>
              </w:rPr>
              <w:t>CA_n261(P-Q)</w:t>
            </w:r>
          </w:p>
        </w:tc>
        <w:tc>
          <w:tcPr>
            <w:tcW w:w="1701" w:type="dxa"/>
            <w:tcBorders>
              <w:top w:val="nil"/>
              <w:left w:val="nil"/>
              <w:bottom w:val="single" w:sz="4" w:space="0" w:color="auto"/>
              <w:right w:val="single" w:sz="4" w:space="0" w:color="auto"/>
            </w:tcBorders>
            <w:shd w:val="clear" w:color="auto" w:fill="auto"/>
          </w:tcPr>
          <w:p w14:paraId="78FF869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DDC5082" w14:textId="77777777" w:rsidR="002E425E" w:rsidRPr="002E425E" w:rsidRDefault="002E425E" w:rsidP="003428D9">
            <w:pPr>
              <w:pStyle w:val="TAC"/>
              <w:rPr>
                <w:lang w:val="en-US"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tcPr>
          <w:p w14:paraId="080987D6" w14:textId="77777777" w:rsidR="002E425E" w:rsidRPr="002E425E" w:rsidRDefault="002E425E" w:rsidP="003428D9">
            <w:pPr>
              <w:pStyle w:val="TAC"/>
              <w:rPr>
                <w:lang w:val="en-US" w:eastAsia="fi-FI"/>
              </w:rPr>
            </w:pPr>
            <w:r w:rsidRPr="002E425E">
              <w:rPr>
                <w:lang w:val="en-US" w:eastAsia="fi-FI"/>
              </w:rPr>
              <w:t>0</w:t>
            </w:r>
          </w:p>
        </w:tc>
      </w:tr>
      <w:tr w:rsidR="002E425E" w:rsidRPr="002E425E" w14:paraId="03915AFC" w14:textId="77777777" w:rsidTr="001C3FF0">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24415C" w14:textId="77777777" w:rsidR="002E425E" w:rsidRPr="002E425E" w:rsidRDefault="002E425E" w:rsidP="00F722D8">
            <w:pPr>
              <w:pStyle w:val="TAN"/>
              <w:rPr>
                <w:rFonts w:eastAsia="Yu Mincho"/>
                <w:lang w:val="en-US" w:eastAsia="zh-CN"/>
              </w:rPr>
            </w:pPr>
            <w:r w:rsidRPr="002E425E">
              <w:rPr>
                <w:lang w:val="en-US"/>
              </w:rPr>
              <w:t>NOTE 1:</w:t>
            </w:r>
            <w:r w:rsidRPr="002E425E">
              <w:tab/>
            </w:r>
            <w:r w:rsidRPr="002E425E">
              <w:rPr>
                <w:lang w:val="en-US"/>
              </w:rPr>
              <w:t>Void</w:t>
            </w:r>
          </w:p>
          <w:p w14:paraId="56EC450E" w14:textId="77777777" w:rsidR="002E425E" w:rsidRPr="002E425E" w:rsidRDefault="002E425E" w:rsidP="00F722D8">
            <w:pPr>
              <w:pStyle w:val="TAN"/>
            </w:pPr>
            <w:r w:rsidRPr="002E425E">
              <w:t>NOTE 2:</w:t>
            </w:r>
            <w:r w:rsidRPr="002E425E">
              <w:tab/>
              <w:t>Void</w:t>
            </w:r>
          </w:p>
          <w:p w14:paraId="412213BC" w14:textId="77777777" w:rsidR="002E425E" w:rsidRPr="002E425E" w:rsidRDefault="002E425E" w:rsidP="00F722D8">
            <w:pPr>
              <w:pStyle w:val="TAN"/>
            </w:pPr>
            <w:r w:rsidRPr="002E425E">
              <w:t>NOTE 3:</w:t>
            </w:r>
            <w:r w:rsidRPr="002E425E">
              <w:tab/>
              <w:t>Channel bandwidth per operating band defined in Table 5.3.5-1</w:t>
            </w:r>
          </w:p>
          <w:p w14:paraId="535BF17B" w14:textId="77777777" w:rsidR="002E425E" w:rsidRPr="002E425E" w:rsidRDefault="002E425E" w:rsidP="00F722D8">
            <w:pPr>
              <w:pStyle w:val="TAN"/>
            </w:pPr>
            <w:r w:rsidRPr="002E425E">
              <w:t>NOTE 4:</w:t>
            </w:r>
            <w:r w:rsidRPr="002E425E">
              <w:tab/>
              <w:t xml:space="preserve">Configurations for intra-band contiguous CA defined in Table 5.5A.1-1 </w:t>
            </w:r>
          </w:p>
          <w:p w14:paraId="094BE1E4" w14:textId="77777777" w:rsidR="002E425E" w:rsidRPr="002E425E" w:rsidRDefault="002E425E" w:rsidP="00F722D8">
            <w:pPr>
              <w:pStyle w:val="TAN"/>
            </w:pPr>
            <w:r w:rsidRPr="002E425E">
              <w:t>NOTE 5:</w:t>
            </w:r>
            <w:r w:rsidRPr="002E425E">
              <w:tab/>
              <w:t xml:space="preserve">Configurations for intra-band non-contiguous CA defined in Table </w:t>
            </w:r>
            <w:r w:rsidRPr="002E425E">
              <w:rPr>
                <w:rFonts w:hint="eastAsia"/>
              </w:rPr>
              <w:t>5.5A.</w:t>
            </w:r>
            <w:r w:rsidRPr="002E425E">
              <w:t>2</w:t>
            </w:r>
            <w:r w:rsidRPr="002E425E">
              <w:rPr>
                <w:rFonts w:hint="eastAsia"/>
              </w:rPr>
              <w:t>-</w:t>
            </w:r>
            <w:r w:rsidRPr="002E425E">
              <w:t>1</w:t>
            </w:r>
          </w:p>
          <w:p w14:paraId="3F259203" w14:textId="77777777" w:rsidR="002E425E" w:rsidRPr="002E425E" w:rsidRDefault="002E425E" w:rsidP="00F722D8">
            <w:pPr>
              <w:pStyle w:val="TAN"/>
            </w:pPr>
            <w:r w:rsidRPr="002E425E">
              <w:t>NOTE 6:</w:t>
            </w:r>
            <w:r w:rsidRPr="002E425E">
              <w:tab/>
              <w:t>Void</w:t>
            </w:r>
          </w:p>
          <w:p w14:paraId="1F5F610C" w14:textId="77777777" w:rsidR="002E425E" w:rsidRPr="002E425E" w:rsidRDefault="002E425E" w:rsidP="00F722D8">
            <w:pPr>
              <w:pStyle w:val="TAN"/>
              <w:rPr>
                <w:rFonts w:cs="Arial"/>
                <w:color w:val="000000"/>
                <w:szCs w:val="18"/>
                <w:lang w:eastAsia="fi-FI"/>
              </w:rPr>
            </w:pPr>
            <w:r w:rsidRPr="002E425E">
              <w:rPr>
                <w:rFonts w:cs="Arial"/>
                <w:color w:val="000000"/>
                <w:szCs w:val="18"/>
                <w:lang w:eastAsia="fi-FI"/>
              </w:rPr>
              <w:t>NOTE 7:</w:t>
            </w:r>
            <w:r w:rsidRPr="002E425E">
              <w:rPr>
                <w:rFonts w:cs="Arial"/>
                <w:color w:val="000000"/>
                <w:szCs w:val="18"/>
                <w:lang w:eastAsia="fi-FI"/>
              </w:rPr>
              <w:tab/>
              <w:t>Unless otherwise stated, BCS0 is referred in each constituent CA configuration.</w:t>
            </w:r>
          </w:p>
          <w:p w14:paraId="291AC8AD" w14:textId="77777777" w:rsidR="002E425E" w:rsidRPr="002E425E" w:rsidRDefault="002E425E" w:rsidP="00F722D8">
            <w:pPr>
              <w:pStyle w:val="TAN"/>
              <w:rPr>
                <w:rFonts w:cs="Arial"/>
                <w:color w:val="000000"/>
                <w:szCs w:val="18"/>
                <w:lang w:eastAsia="fi-FI"/>
              </w:rPr>
            </w:pPr>
            <w:r w:rsidRPr="002E425E">
              <w:rPr>
                <w:lang w:eastAsia="fi-FI"/>
              </w:rPr>
              <w:t>NOTE 8:</w:t>
            </w:r>
            <w:r w:rsidRPr="002E425E">
              <w:tab/>
            </w: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1668" w:name="_Toc52196357"/>
      <w:bookmarkStart w:id="1669" w:name="_Toc52197337"/>
      <w:bookmarkStart w:id="1670" w:name="_Toc53173060"/>
      <w:bookmarkStart w:id="1671" w:name="_Toc53173429"/>
      <w:bookmarkStart w:id="1672" w:name="_Toc61119418"/>
      <w:bookmarkStart w:id="1673" w:name="_Toc61119800"/>
      <w:bookmarkStart w:id="1674" w:name="_Toc67925846"/>
      <w:bookmarkStart w:id="1675" w:name="_Toc75273484"/>
      <w:bookmarkStart w:id="1676" w:name="_Toc76510384"/>
      <w:bookmarkStart w:id="1677" w:name="_Toc83129537"/>
      <w:bookmarkStart w:id="1678" w:name="_Toc90591070"/>
      <w:bookmarkStart w:id="1679" w:name="_Toc98864092"/>
      <w:bookmarkStart w:id="1680" w:name="_Toc99733341"/>
      <w:bookmarkStart w:id="1681" w:name="_Toc106577232"/>
      <w:bookmarkStart w:id="1682" w:name="_Toc114536983"/>
      <w:bookmarkStart w:id="1683" w:name="_Toc115257251"/>
      <w:bookmarkStart w:id="1684" w:name="_Toc123086570"/>
      <w:bookmarkStart w:id="1685" w:name="_Toc124295894"/>
      <w:bookmarkStart w:id="1686" w:name="_Toc124296364"/>
      <w:bookmarkStart w:id="1687" w:name="_Toc130572180"/>
      <w:bookmarkStart w:id="1688" w:name="_Toc131708179"/>
      <w:bookmarkStart w:id="1689" w:name="_Toc137457986"/>
      <w:bookmarkStart w:id="1690" w:name="_Toc138887473"/>
      <w:bookmarkStart w:id="1691" w:name="_Toc138969557"/>
      <w:bookmarkStart w:id="1692" w:name="_Toc145916618"/>
      <w:bookmarkStart w:id="1693" w:name="_Toc155386383"/>
      <w:bookmarkStart w:id="1694" w:name="_Toc161759423"/>
      <w:bookmarkStart w:id="1695" w:name="_Toc169872348"/>
      <w:bookmarkStart w:id="1696" w:name="_Toc21340754"/>
      <w:bookmarkStart w:id="1697" w:name="_Toc29805201"/>
      <w:bookmarkStart w:id="1698" w:name="_Toc36456410"/>
      <w:bookmarkStart w:id="1699" w:name="_Toc36469508"/>
      <w:bookmarkStart w:id="1700" w:name="_Toc37253917"/>
      <w:bookmarkStart w:id="1701" w:name="_Toc37322774"/>
      <w:bookmarkStart w:id="1702" w:name="_Toc37324180"/>
      <w:bookmarkStart w:id="1703" w:name="_Toc45889703"/>
      <w:r w:rsidRPr="00C04A08">
        <w:t>5.5A.3</w:t>
      </w:r>
      <w:r w:rsidRPr="00C04A08">
        <w:tab/>
        <w:t>Configurations for inter-band CA</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507F9282" w14:textId="5A872C67"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86"/>
        <w:gridCol w:w="1102"/>
        <w:gridCol w:w="2866"/>
        <w:gridCol w:w="1619"/>
      </w:tblGrid>
      <w:tr w:rsidR="00117E1C" w14:paraId="67DA1B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967F3A4" w14:textId="77777777" w:rsidR="00117E1C" w:rsidRDefault="00117E1C" w:rsidP="00E12EDE">
            <w:pPr>
              <w:pStyle w:val="TAH"/>
              <w:rPr>
                <w:lang w:eastAsia="zh-CN"/>
              </w:rPr>
            </w:pPr>
            <w:r>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63FAB803" w14:textId="77777777" w:rsidR="00117E1C" w:rsidRDefault="00117E1C" w:rsidP="00E12EDE">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24723856" w14:textId="77777777" w:rsidR="00117E1C" w:rsidRDefault="00117E1C" w:rsidP="00E12EDE">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CE80EA3" w14:textId="77777777" w:rsidR="00117E1C" w:rsidRDefault="00117E1C" w:rsidP="00E12EDE">
            <w:pPr>
              <w:pStyle w:val="TAH"/>
              <w:rPr>
                <w:lang w:eastAsia="zh-CN"/>
              </w:rPr>
            </w:pPr>
            <w:r>
              <w:rPr>
                <w:rFonts w:hint="eastAsia"/>
                <w:lang w:eastAsia="zh-CN"/>
              </w:rPr>
              <w:t>C</w:t>
            </w:r>
            <w:r>
              <w:rPr>
                <w:lang w:eastAsia="zh-CN"/>
              </w:rPr>
              <w:t xml:space="preserve">hannel bandwidth (MHz) </w:t>
            </w:r>
          </w:p>
          <w:p w14:paraId="7D86636B" w14:textId="77777777" w:rsidR="00117E1C" w:rsidRDefault="00117E1C" w:rsidP="00E12EDE">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27A108C4" w14:textId="77777777" w:rsidR="00117E1C" w:rsidRDefault="00117E1C" w:rsidP="00E12EDE">
            <w:pPr>
              <w:pStyle w:val="TAH"/>
              <w:rPr>
                <w:lang w:val="en-US" w:eastAsia="zh-CN"/>
              </w:rPr>
            </w:pPr>
            <w:r>
              <w:t>Bandwidth combination set</w:t>
            </w:r>
          </w:p>
        </w:tc>
      </w:tr>
      <w:tr w:rsidR="00117E1C" w14:paraId="5BDA27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637DF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4E4D562" w14:textId="3BA4501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9DAEA38"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58231B"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47CEED" w14:textId="77777777" w:rsidR="00117E1C" w:rsidRDefault="00117E1C" w:rsidP="00117E1C">
            <w:pPr>
              <w:pStyle w:val="TAC"/>
              <w:rPr>
                <w:lang w:val="en-US" w:eastAsia="zh-CN"/>
              </w:rPr>
            </w:pPr>
            <w:r>
              <w:rPr>
                <w:rFonts w:hint="eastAsia"/>
                <w:lang w:val="en-US" w:eastAsia="zh-CN"/>
              </w:rPr>
              <w:t>0</w:t>
            </w:r>
          </w:p>
        </w:tc>
      </w:tr>
      <w:tr w:rsidR="00117E1C" w14:paraId="6469E0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246596"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E5A06AF"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EBF1D38"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D0EFA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E8661FC" w14:textId="77777777" w:rsidR="00117E1C" w:rsidRDefault="00117E1C" w:rsidP="00117E1C">
            <w:pPr>
              <w:pStyle w:val="TAC"/>
              <w:rPr>
                <w:lang w:val="en-US" w:eastAsia="zh-CN"/>
              </w:rPr>
            </w:pPr>
          </w:p>
        </w:tc>
      </w:tr>
      <w:tr w:rsidR="00117E1C" w14:paraId="2B0982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DA6EE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72DD7087" w14:textId="29A13D0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432D85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A3423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B3067C4" w14:textId="77777777" w:rsidR="00117E1C" w:rsidRDefault="00117E1C" w:rsidP="00117E1C">
            <w:pPr>
              <w:pStyle w:val="TAC"/>
              <w:rPr>
                <w:lang w:val="en-US" w:eastAsia="zh-CN"/>
              </w:rPr>
            </w:pPr>
            <w:r>
              <w:rPr>
                <w:rFonts w:hint="eastAsia"/>
                <w:lang w:val="en-US" w:eastAsia="zh-CN"/>
              </w:rPr>
              <w:t>0</w:t>
            </w:r>
          </w:p>
        </w:tc>
      </w:tr>
      <w:tr w:rsidR="00117E1C" w14:paraId="449D386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6E5055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0AFD4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FA34D62"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DC721C" w14:textId="77777777" w:rsidR="00117E1C" w:rsidRDefault="00117E1C" w:rsidP="00117E1C">
            <w:pPr>
              <w:pStyle w:val="TAC"/>
              <w:rPr>
                <w:lang w:val="en-US" w:eastAsia="zh-CN"/>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21256EA" w14:textId="77777777" w:rsidR="00117E1C" w:rsidRDefault="00117E1C" w:rsidP="00117E1C">
            <w:pPr>
              <w:pStyle w:val="TAC"/>
              <w:rPr>
                <w:lang w:val="en-US" w:eastAsia="zh-CN"/>
              </w:rPr>
            </w:pPr>
          </w:p>
        </w:tc>
      </w:tr>
      <w:tr w:rsidR="00117E1C" w14:paraId="7E5BB87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8AC3A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C81BD63" w14:textId="29AEF1A3"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4B23E7"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AD43D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30F55D0" w14:textId="77777777" w:rsidR="00117E1C" w:rsidRDefault="00117E1C" w:rsidP="00117E1C">
            <w:pPr>
              <w:pStyle w:val="TAC"/>
              <w:rPr>
                <w:lang w:val="en-US" w:eastAsia="zh-CN"/>
              </w:rPr>
            </w:pPr>
            <w:r>
              <w:rPr>
                <w:rFonts w:hint="eastAsia"/>
                <w:lang w:val="en-US" w:eastAsia="zh-CN"/>
              </w:rPr>
              <w:t>0</w:t>
            </w:r>
          </w:p>
        </w:tc>
      </w:tr>
      <w:tr w:rsidR="00117E1C" w14:paraId="2FB83F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FC0BE5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5406C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2949F9C"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BC2107" w14:textId="77777777" w:rsidR="00117E1C" w:rsidRDefault="00117E1C" w:rsidP="00117E1C">
            <w:pPr>
              <w:pStyle w:val="TAC"/>
              <w:rPr>
                <w:lang w:val="en-US" w:eastAsia="zh-CN"/>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E4BDF0A" w14:textId="77777777" w:rsidR="00117E1C" w:rsidRDefault="00117E1C" w:rsidP="00117E1C">
            <w:pPr>
              <w:pStyle w:val="TAC"/>
              <w:rPr>
                <w:lang w:val="en-US" w:eastAsia="zh-CN"/>
              </w:rPr>
            </w:pPr>
          </w:p>
        </w:tc>
      </w:tr>
      <w:tr w:rsidR="00117E1C" w14:paraId="72C7E4F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7371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9C910C1" w14:textId="3778C79E"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194944E"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0A462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13253DC" w14:textId="77777777" w:rsidR="00117E1C" w:rsidRDefault="00117E1C" w:rsidP="00117E1C">
            <w:pPr>
              <w:pStyle w:val="TAC"/>
              <w:rPr>
                <w:lang w:val="en-US" w:eastAsia="zh-CN"/>
              </w:rPr>
            </w:pPr>
            <w:r>
              <w:rPr>
                <w:rFonts w:hint="eastAsia"/>
                <w:lang w:val="en-US" w:eastAsia="zh-CN"/>
              </w:rPr>
              <w:t>0</w:t>
            </w:r>
          </w:p>
        </w:tc>
      </w:tr>
      <w:tr w:rsidR="00117E1C" w14:paraId="1FEF99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9A844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75EA1F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7979B3"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3E7523" w14:textId="77777777" w:rsidR="00117E1C" w:rsidRDefault="00117E1C" w:rsidP="00117E1C">
            <w:pPr>
              <w:pStyle w:val="TAC"/>
              <w:rPr>
                <w:lang w:val="en-US" w:eastAsia="zh-CN"/>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E208087" w14:textId="77777777" w:rsidR="00117E1C" w:rsidRDefault="00117E1C" w:rsidP="00117E1C">
            <w:pPr>
              <w:pStyle w:val="TAC"/>
              <w:rPr>
                <w:lang w:val="en-US" w:eastAsia="zh-CN"/>
              </w:rPr>
            </w:pPr>
          </w:p>
        </w:tc>
      </w:tr>
      <w:tr w:rsidR="00117E1C" w14:paraId="388BFBB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5DECB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0F4087A7" w14:textId="2F8EC43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9A0D062"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671AB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378B386" w14:textId="77777777" w:rsidR="00117E1C" w:rsidRDefault="00117E1C" w:rsidP="00117E1C">
            <w:pPr>
              <w:pStyle w:val="TAC"/>
              <w:rPr>
                <w:lang w:val="en-US" w:eastAsia="zh-CN"/>
              </w:rPr>
            </w:pPr>
            <w:r>
              <w:rPr>
                <w:rFonts w:hint="eastAsia"/>
                <w:lang w:val="en-US" w:eastAsia="zh-CN"/>
              </w:rPr>
              <w:t>0</w:t>
            </w:r>
          </w:p>
        </w:tc>
      </w:tr>
      <w:tr w:rsidR="00117E1C" w14:paraId="5AD31EC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D45564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80AD83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315F00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A616E8" w14:textId="77777777" w:rsidR="00117E1C" w:rsidRDefault="00117E1C" w:rsidP="00117E1C">
            <w:pPr>
              <w:pStyle w:val="TAC"/>
              <w:rPr>
                <w:lang w:val="en-US" w:eastAsia="zh-CN"/>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1DC99E85" w14:textId="77777777" w:rsidR="00117E1C" w:rsidRDefault="00117E1C" w:rsidP="00117E1C">
            <w:pPr>
              <w:pStyle w:val="TAC"/>
              <w:rPr>
                <w:lang w:val="en-US" w:eastAsia="zh-CN"/>
              </w:rPr>
            </w:pPr>
          </w:p>
        </w:tc>
      </w:tr>
      <w:tr w:rsidR="00117E1C" w14:paraId="596394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5140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82C86B1" w14:textId="130AB80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F3828D0"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9EC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125C17" w14:textId="77777777" w:rsidR="00117E1C" w:rsidRDefault="00117E1C" w:rsidP="00117E1C">
            <w:pPr>
              <w:pStyle w:val="TAC"/>
              <w:rPr>
                <w:lang w:val="en-US" w:eastAsia="zh-CN"/>
              </w:rPr>
            </w:pPr>
            <w:r>
              <w:rPr>
                <w:rFonts w:hint="eastAsia"/>
                <w:lang w:val="en-US" w:eastAsia="zh-CN"/>
              </w:rPr>
              <w:t>0</w:t>
            </w:r>
          </w:p>
        </w:tc>
      </w:tr>
      <w:tr w:rsidR="00117E1C" w14:paraId="2576BB2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C4025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3F15E6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DBF23A7"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C7AB24" w14:textId="77777777" w:rsidR="00117E1C" w:rsidRDefault="00117E1C" w:rsidP="00117E1C">
            <w:pPr>
              <w:pStyle w:val="TAC"/>
              <w:rPr>
                <w:lang w:val="en-US" w:eastAsia="zh-CN"/>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EFD4618" w14:textId="77777777" w:rsidR="00117E1C" w:rsidRDefault="00117E1C" w:rsidP="00117E1C">
            <w:pPr>
              <w:pStyle w:val="TAC"/>
              <w:rPr>
                <w:lang w:val="en-US" w:eastAsia="zh-CN"/>
              </w:rPr>
            </w:pPr>
          </w:p>
        </w:tc>
      </w:tr>
      <w:tr w:rsidR="00117E1C" w14:paraId="1FBB992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740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66508B5" w14:textId="1D424E3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0C0136"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975F5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A307314" w14:textId="77777777" w:rsidR="00117E1C" w:rsidRDefault="00117E1C" w:rsidP="00117E1C">
            <w:pPr>
              <w:pStyle w:val="TAC"/>
              <w:rPr>
                <w:lang w:val="en-US" w:eastAsia="zh-CN"/>
              </w:rPr>
            </w:pPr>
            <w:r>
              <w:rPr>
                <w:rFonts w:hint="eastAsia"/>
                <w:lang w:val="en-US" w:eastAsia="zh-CN"/>
              </w:rPr>
              <w:t>0</w:t>
            </w:r>
          </w:p>
        </w:tc>
      </w:tr>
      <w:tr w:rsidR="00117E1C" w14:paraId="32B8CC8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A981"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E9B93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4514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5EA46D" w14:textId="77777777" w:rsidR="00117E1C" w:rsidRDefault="00117E1C" w:rsidP="00117E1C">
            <w:pPr>
              <w:pStyle w:val="TAC"/>
              <w:rPr>
                <w:lang w:val="en-US" w:eastAsia="zh-CN"/>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7D6B3B3" w14:textId="77777777" w:rsidR="00117E1C" w:rsidRDefault="00117E1C" w:rsidP="00117E1C">
            <w:pPr>
              <w:pStyle w:val="TAC"/>
              <w:rPr>
                <w:lang w:val="en-US" w:eastAsia="zh-CN"/>
              </w:rPr>
            </w:pPr>
          </w:p>
        </w:tc>
      </w:tr>
      <w:tr w:rsidR="00117E1C" w14:paraId="409A8C2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8AD2C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46C4C235" w14:textId="13BF68E1"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55B41C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F8011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D4E5186" w14:textId="77777777" w:rsidR="00117E1C" w:rsidRDefault="00117E1C" w:rsidP="00117E1C">
            <w:pPr>
              <w:pStyle w:val="TAC"/>
              <w:rPr>
                <w:lang w:val="en-US" w:eastAsia="zh-CN"/>
              </w:rPr>
            </w:pPr>
            <w:r>
              <w:rPr>
                <w:rFonts w:hint="eastAsia"/>
                <w:lang w:val="en-US" w:eastAsia="zh-CN"/>
              </w:rPr>
              <w:t>0</w:t>
            </w:r>
          </w:p>
        </w:tc>
      </w:tr>
      <w:tr w:rsidR="00117E1C" w14:paraId="633C96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FF5B0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550C5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7C740CB"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0D87D5" w14:textId="77777777" w:rsidR="00117E1C" w:rsidRDefault="00117E1C" w:rsidP="00117E1C">
            <w:pPr>
              <w:pStyle w:val="TAC"/>
              <w:rPr>
                <w:lang w:val="en-US" w:eastAsia="zh-CN"/>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C20D94A" w14:textId="77777777" w:rsidR="00117E1C" w:rsidRDefault="00117E1C" w:rsidP="00117E1C">
            <w:pPr>
              <w:pStyle w:val="TAC"/>
              <w:rPr>
                <w:lang w:val="en-US" w:eastAsia="zh-CN"/>
              </w:rPr>
            </w:pPr>
          </w:p>
        </w:tc>
      </w:tr>
      <w:tr w:rsidR="00117E1C" w14:paraId="0ABDBDF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6616D9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02B6F53C" w14:textId="31272B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FEAA01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0B788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E1BC767" w14:textId="77777777" w:rsidR="00117E1C" w:rsidRDefault="00117E1C" w:rsidP="00117E1C">
            <w:pPr>
              <w:pStyle w:val="TAC"/>
              <w:rPr>
                <w:lang w:val="en-US" w:eastAsia="zh-CN"/>
              </w:rPr>
            </w:pPr>
            <w:r>
              <w:rPr>
                <w:rFonts w:eastAsia="Yu Mincho" w:hint="eastAsia"/>
                <w:lang w:val="en-US" w:eastAsia="ja-JP"/>
              </w:rPr>
              <w:t>0</w:t>
            </w:r>
          </w:p>
        </w:tc>
      </w:tr>
      <w:tr w:rsidR="00117E1C" w14:paraId="2B3C38C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C2E919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513C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2531D5"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F57F1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51A40FF" w14:textId="77777777" w:rsidR="00117E1C" w:rsidRDefault="00117E1C" w:rsidP="00117E1C">
            <w:pPr>
              <w:pStyle w:val="TAC"/>
              <w:rPr>
                <w:lang w:val="en-US" w:eastAsia="zh-CN"/>
              </w:rPr>
            </w:pPr>
          </w:p>
        </w:tc>
      </w:tr>
      <w:tr w:rsidR="00117E1C" w14:paraId="7FDED3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05BD2D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1DB51937" w14:textId="46BC83F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7951DE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A93FB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DFD7783" w14:textId="77777777" w:rsidR="00117E1C" w:rsidRDefault="00117E1C" w:rsidP="00117E1C">
            <w:pPr>
              <w:pStyle w:val="TAC"/>
              <w:rPr>
                <w:lang w:val="en-US" w:eastAsia="zh-CN"/>
              </w:rPr>
            </w:pPr>
            <w:r>
              <w:rPr>
                <w:rFonts w:eastAsia="Yu Mincho" w:hint="eastAsia"/>
                <w:lang w:val="en-US" w:eastAsia="ja-JP"/>
              </w:rPr>
              <w:t>0</w:t>
            </w:r>
          </w:p>
        </w:tc>
      </w:tr>
      <w:tr w:rsidR="00117E1C" w14:paraId="70430EE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5EF9C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A188F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0F3C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4F7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D65AA4C" w14:textId="77777777" w:rsidR="00117E1C" w:rsidRDefault="00117E1C" w:rsidP="00117E1C">
            <w:pPr>
              <w:pStyle w:val="TAC"/>
              <w:rPr>
                <w:lang w:val="en-US" w:eastAsia="zh-CN"/>
              </w:rPr>
            </w:pPr>
          </w:p>
        </w:tc>
      </w:tr>
      <w:tr w:rsidR="00117E1C" w14:paraId="466424B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79ED5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3801A98" w14:textId="491FC35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488E460"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AE28B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5BE4C5" w14:textId="77777777" w:rsidR="00117E1C" w:rsidRDefault="00117E1C" w:rsidP="00117E1C">
            <w:pPr>
              <w:pStyle w:val="TAC"/>
              <w:rPr>
                <w:lang w:val="en-US" w:eastAsia="zh-CN"/>
              </w:rPr>
            </w:pPr>
            <w:r>
              <w:rPr>
                <w:rFonts w:eastAsia="Yu Mincho" w:hint="eastAsia"/>
                <w:lang w:val="en-US" w:eastAsia="ja-JP"/>
              </w:rPr>
              <w:t>0</w:t>
            </w:r>
          </w:p>
        </w:tc>
      </w:tr>
      <w:tr w:rsidR="00117E1C" w14:paraId="4E856F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187C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9239EF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69614E4"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AC3A4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844B2A1" w14:textId="77777777" w:rsidR="00117E1C" w:rsidRDefault="00117E1C" w:rsidP="00117E1C">
            <w:pPr>
              <w:pStyle w:val="TAC"/>
              <w:rPr>
                <w:lang w:val="en-US" w:eastAsia="zh-CN"/>
              </w:rPr>
            </w:pPr>
          </w:p>
        </w:tc>
      </w:tr>
      <w:tr w:rsidR="00117E1C" w14:paraId="63C7CDF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05180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E76E876" w14:textId="6294EEC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2C0A15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FAD3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B83A117" w14:textId="77777777" w:rsidR="00117E1C" w:rsidRDefault="00117E1C" w:rsidP="00117E1C">
            <w:pPr>
              <w:pStyle w:val="TAC"/>
              <w:rPr>
                <w:lang w:val="en-US" w:eastAsia="zh-CN"/>
              </w:rPr>
            </w:pPr>
            <w:r>
              <w:rPr>
                <w:rFonts w:eastAsia="Yu Mincho" w:hint="eastAsia"/>
                <w:lang w:val="en-US" w:eastAsia="ja-JP"/>
              </w:rPr>
              <w:t>0</w:t>
            </w:r>
          </w:p>
        </w:tc>
      </w:tr>
      <w:tr w:rsidR="00117E1C" w14:paraId="2069547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364C9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523E822"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8D468E"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D89D24"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411229B" w14:textId="77777777" w:rsidR="00117E1C" w:rsidRDefault="00117E1C" w:rsidP="00117E1C">
            <w:pPr>
              <w:pStyle w:val="TAC"/>
              <w:rPr>
                <w:lang w:val="en-US" w:eastAsia="zh-CN"/>
              </w:rPr>
            </w:pPr>
          </w:p>
        </w:tc>
      </w:tr>
      <w:tr w:rsidR="00117E1C" w14:paraId="188E34F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D985D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AF03636" w14:textId="0699989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C5C9CC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F7F6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4EAB3146" w14:textId="77777777" w:rsidR="00117E1C" w:rsidRDefault="00117E1C" w:rsidP="00117E1C">
            <w:pPr>
              <w:pStyle w:val="TAC"/>
              <w:rPr>
                <w:lang w:val="en-US" w:eastAsia="zh-CN"/>
              </w:rPr>
            </w:pPr>
            <w:r>
              <w:rPr>
                <w:rFonts w:eastAsia="Yu Mincho" w:hint="eastAsia"/>
                <w:lang w:val="en-US" w:eastAsia="ja-JP"/>
              </w:rPr>
              <w:t>0</w:t>
            </w:r>
          </w:p>
        </w:tc>
      </w:tr>
      <w:tr w:rsidR="00117E1C" w14:paraId="1A19056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933FE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60735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A2B62A"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334951"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38907D05" w14:textId="77777777" w:rsidR="00117E1C" w:rsidRDefault="00117E1C" w:rsidP="00117E1C">
            <w:pPr>
              <w:pStyle w:val="TAC"/>
              <w:rPr>
                <w:lang w:val="en-US" w:eastAsia="zh-CN"/>
              </w:rPr>
            </w:pPr>
          </w:p>
        </w:tc>
      </w:tr>
      <w:tr w:rsidR="00117E1C" w14:paraId="03FDDA2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F213E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DF2F8BB" w14:textId="4D7FD78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D206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0329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715605" w14:textId="77777777" w:rsidR="00117E1C" w:rsidRDefault="00117E1C" w:rsidP="00117E1C">
            <w:pPr>
              <w:pStyle w:val="TAC"/>
              <w:rPr>
                <w:lang w:val="en-US" w:eastAsia="zh-CN"/>
              </w:rPr>
            </w:pPr>
            <w:r>
              <w:rPr>
                <w:rFonts w:eastAsia="Yu Mincho" w:hint="eastAsia"/>
                <w:lang w:val="en-US" w:eastAsia="ja-JP"/>
              </w:rPr>
              <w:t>0</w:t>
            </w:r>
          </w:p>
        </w:tc>
      </w:tr>
      <w:tr w:rsidR="00117E1C" w14:paraId="16CA5CC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CA5F57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5C58E2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EC089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11BA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B1A9B74" w14:textId="77777777" w:rsidR="00117E1C" w:rsidRDefault="00117E1C" w:rsidP="00117E1C">
            <w:pPr>
              <w:pStyle w:val="TAC"/>
              <w:rPr>
                <w:lang w:val="en-US" w:eastAsia="zh-CN"/>
              </w:rPr>
            </w:pPr>
          </w:p>
        </w:tc>
      </w:tr>
      <w:tr w:rsidR="00117E1C" w14:paraId="09EA6B7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5500A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406C469" w14:textId="3C7D68B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2A9BD6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3AFF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811B21A" w14:textId="77777777" w:rsidR="00117E1C" w:rsidRDefault="00117E1C" w:rsidP="00117E1C">
            <w:pPr>
              <w:pStyle w:val="TAC"/>
              <w:rPr>
                <w:lang w:val="en-US" w:eastAsia="zh-CN"/>
              </w:rPr>
            </w:pPr>
            <w:r>
              <w:rPr>
                <w:rFonts w:eastAsia="Yu Mincho" w:hint="eastAsia"/>
                <w:lang w:val="en-US" w:eastAsia="ja-JP"/>
              </w:rPr>
              <w:t>0</w:t>
            </w:r>
          </w:p>
        </w:tc>
      </w:tr>
      <w:tr w:rsidR="00117E1C" w14:paraId="08C0734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29437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70D1B0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CD267E8"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913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7E9DD9FB" w14:textId="77777777" w:rsidR="00117E1C" w:rsidRDefault="00117E1C" w:rsidP="00117E1C">
            <w:pPr>
              <w:pStyle w:val="TAC"/>
              <w:rPr>
                <w:lang w:val="en-US" w:eastAsia="zh-CN"/>
              </w:rPr>
            </w:pPr>
          </w:p>
        </w:tc>
      </w:tr>
      <w:tr w:rsidR="00117E1C" w14:paraId="425CE8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1390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B8E4A2A" w14:textId="3226C6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CBFFBD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2DEF2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93C88E8" w14:textId="77777777" w:rsidR="00117E1C" w:rsidRDefault="00117E1C" w:rsidP="00117E1C">
            <w:pPr>
              <w:pStyle w:val="TAC"/>
              <w:rPr>
                <w:lang w:val="en-US" w:eastAsia="zh-CN"/>
              </w:rPr>
            </w:pPr>
            <w:r>
              <w:rPr>
                <w:rFonts w:eastAsia="Yu Mincho" w:hint="eastAsia"/>
                <w:lang w:val="en-US" w:eastAsia="ja-JP"/>
              </w:rPr>
              <w:t>0</w:t>
            </w:r>
          </w:p>
        </w:tc>
      </w:tr>
      <w:tr w:rsidR="00117E1C" w14:paraId="46E94A6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56F7C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6BAF3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E2C728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2327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2C7D2A9" w14:textId="77777777" w:rsidR="00117E1C" w:rsidRDefault="00117E1C" w:rsidP="00117E1C">
            <w:pPr>
              <w:pStyle w:val="TAC"/>
              <w:rPr>
                <w:lang w:val="en-US" w:eastAsia="zh-CN"/>
              </w:rPr>
            </w:pPr>
          </w:p>
        </w:tc>
      </w:tr>
      <w:tr w:rsidR="00117E1C" w14:paraId="02AE776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ED917CE"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973335E" w14:textId="14A6EC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3868EF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27703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0081F87" w14:textId="77777777" w:rsidR="00117E1C" w:rsidRDefault="00117E1C" w:rsidP="00117E1C">
            <w:pPr>
              <w:pStyle w:val="TAC"/>
              <w:rPr>
                <w:lang w:val="en-US" w:eastAsia="zh-CN"/>
              </w:rPr>
            </w:pPr>
            <w:r>
              <w:rPr>
                <w:rFonts w:eastAsia="Yu Mincho" w:hint="eastAsia"/>
                <w:lang w:val="en-US" w:eastAsia="ja-JP"/>
              </w:rPr>
              <w:t>0</w:t>
            </w:r>
          </w:p>
        </w:tc>
      </w:tr>
      <w:tr w:rsidR="00117E1C" w14:paraId="25E226B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28745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D038B4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037F76"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3D82C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BCF970A" w14:textId="77777777" w:rsidR="00117E1C" w:rsidRDefault="00117E1C" w:rsidP="00117E1C">
            <w:pPr>
              <w:pStyle w:val="TAC"/>
              <w:rPr>
                <w:lang w:val="en-US" w:eastAsia="zh-CN"/>
              </w:rPr>
            </w:pPr>
          </w:p>
        </w:tc>
      </w:tr>
      <w:tr w:rsidR="00117E1C" w14:paraId="64CBABE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FF2EF6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55D7F8FF" w14:textId="62D8B990"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97824B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25E87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653B821" w14:textId="77777777" w:rsidR="00117E1C" w:rsidRDefault="00117E1C" w:rsidP="00117E1C">
            <w:pPr>
              <w:pStyle w:val="TAC"/>
              <w:rPr>
                <w:lang w:val="en-US" w:eastAsia="zh-CN"/>
              </w:rPr>
            </w:pPr>
            <w:r>
              <w:rPr>
                <w:rFonts w:eastAsia="Yu Mincho" w:hint="eastAsia"/>
                <w:lang w:val="en-US" w:eastAsia="ja-JP"/>
              </w:rPr>
              <w:t>0</w:t>
            </w:r>
          </w:p>
        </w:tc>
      </w:tr>
      <w:tr w:rsidR="00117E1C" w14:paraId="7603A8D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48F3FB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8C5E8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212E4B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DD16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1B4F40E" w14:textId="77777777" w:rsidR="00117E1C" w:rsidRDefault="00117E1C" w:rsidP="00117E1C">
            <w:pPr>
              <w:pStyle w:val="TAC"/>
              <w:rPr>
                <w:lang w:val="en-US" w:eastAsia="zh-CN"/>
              </w:rPr>
            </w:pPr>
          </w:p>
        </w:tc>
      </w:tr>
      <w:tr w:rsidR="00117E1C" w14:paraId="50EE91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70D4D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54A2E1E6" w14:textId="2F53B1C4"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7C1169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8B5C4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1E5F8142" w14:textId="77777777" w:rsidR="00117E1C" w:rsidRDefault="00117E1C" w:rsidP="00117E1C">
            <w:pPr>
              <w:pStyle w:val="TAC"/>
              <w:rPr>
                <w:lang w:val="en-US" w:eastAsia="zh-CN"/>
              </w:rPr>
            </w:pPr>
            <w:r>
              <w:rPr>
                <w:rFonts w:eastAsia="Yu Mincho" w:hint="eastAsia"/>
                <w:lang w:val="en-US" w:eastAsia="ja-JP"/>
              </w:rPr>
              <w:t>0</w:t>
            </w:r>
          </w:p>
        </w:tc>
      </w:tr>
      <w:tr w:rsidR="00117E1C" w14:paraId="46E7B4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B57656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2D8F15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AE510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7072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C8B4BCC" w14:textId="77777777" w:rsidR="00117E1C" w:rsidRDefault="00117E1C" w:rsidP="00117E1C">
            <w:pPr>
              <w:pStyle w:val="TAC"/>
              <w:rPr>
                <w:lang w:val="en-US" w:eastAsia="zh-CN"/>
              </w:rPr>
            </w:pPr>
          </w:p>
        </w:tc>
      </w:tr>
      <w:tr w:rsidR="00117E1C" w14:paraId="62AC668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1F1CE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7484396F" w14:textId="38D7679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F9C52E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246FC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FE22B85" w14:textId="77777777" w:rsidR="00117E1C" w:rsidRDefault="00117E1C" w:rsidP="00117E1C">
            <w:pPr>
              <w:pStyle w:val="TAC"/>
              <w:rPr>
                <w:lang w:val="en-US" w:eastAsia="zh-CN"/>
              </w:rPr>
            </w:pPr>
            <w:r>
              <w:rPr>
                <w:rFonts w:eastAsia="Yu Mincho" w:hint="eastAsia"/>
                <w:lang w:val="en-US" w:eastAsia="ja-JP"/>
              </w:rPr>
              <w:t>0</w:t>
            </w:r>
          </w:p>
        </w:tc>
      </w:tr>
      <w:tr w:rsidR="00117E1C" w14:paraId="019B99E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73C3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FEC42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FB7FD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8EE36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4B6BDC9" w14:textId="77777777" w:rsidR="00117E1C" w:rsidRDefault="00117E1C" w:rsidP="00117E1C">
            <w:pPr>
              <w:pStyle w:val="TAC"/>
              <w:rPr>
                <w:lang w:val="en-US" w:eastAsia="zh-CN"/>
              </w:rPr>
            </w:pPr>
          </w:p>
        </w:tc>
      </w:tr>
      <w:tr w:rsidR="00117E1C" w14:paraId="30D8F56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96C94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5823632" w14:textId="3AAF1A2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F661AD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21966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293F2DD" w14:textId="77777777" w:rsidR="00117E1C" w:rsidRDefault="00117E1C" w:rsidP="00117E1C">
            <w:pPr>
              <w:pStyle w:val="TAC"/>
              <w:rPr>
                <w:lang w:val="en-US" w:eastAsia="zh-CN"/>
              </w:rPr>
            </w:pPr>
            <w:r>
              <w:rPr>
                <w:rFonts w:eastAsia="Yu Mincho" w:hint="eastAsia"/>
                <w:lang w:val="en-US" w:eastAsia="ja-JP"/>
              </w:rPr>
              <w:t>0</w:t>
            </w:r>
          </w:p>
        </w:tc>
      </w:tr>
      <w:tr w:rsidR="00117E1C" w14:paraId="333005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4A761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9A005E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B0F2A5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D800A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C9DF795" w14:textId="77777777" w:rsidR="00117E1C" w:rsidRDefault="00117E1C" w:rsidP="00117E1C">
            <w:pPr>
              <w:pStyle w:val="TAC"/>
              <w:rPr>
                <w:lang w:val="en-US" w:eastAsia="zh-CN"/>
              </w:rPr>
            </w:pPr>
          </w:p>
        </w:tc>
      </w:tr>
      <w:tr w:rsidR="00117E1C" w14:paraId="0D07C26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43F3344"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79EAC98" w14:textId="6A8BFAE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D50047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C8C48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E28C483" w14:textId="77777777" w:rsidR="00117E1C" w:rsidRDefault="00117E1C" w:rsidP="00117E1C">
            <w:pPr>
              <w:pStyle w:val="TAC"/>
              <w:rPr>
                <w:lang w:val="en-US" w:eastAsia="zh-CN"/>
              </w:rPr>
            </w:pPr>
            <w:r>
              <w:rPr>
                <w:rFonts w:eastAsia="Yu Mincho" w:hint="eastAsia"/>
                <w:lang w:val="en-US" w:eastAsia="ja-JP"/>
              </w:rPr>
              <w:t>0</w:t>
            </w:r>
          </w:p>
        </w:tc>
      </w:tr>
      <w:tr w:rsidR="00117E1C" w14:paraId="265D117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DB91FE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20A269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A76DC3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EA619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6AF18F4" w14:textId="77777777" w:rsidR="00117E1C" w:rsidRDefault="00117E1C" w:rsidP="00117E1C">
            <w:pPr>
              <w:pStyle w:val="TAC"/>
              <w:rPr>
                <w:lang w:val="en-US" w:eastAsia="zh-CN"/>
              </w:rPr>
            </w:pPr>
          </w:p>
        </w:tc>
      </w:tr>
      <w:tr w:rsidR="00117E1C" w14:paraId="616FF33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B7417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BE8945" w14:textId="17253F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BA4E1F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DF95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ED3E11D" w14:textId="77777777" w:rsidR="00117E1C" w:rsidRDefault="00117E1C" w:rsidP="00117E1C">
            <w:pPr>
              <w:pStyle w:val="TAC"/>
              <w:rPr>
                <w:lang w:val="en-US" w:eastAsia="zh-CN"/>
              </w:rPr>
            </w:pPr>
            <w:r>
              <w:rPr>
                <w:rFonts w:eastAsia="Yu Mincho" w:hint="eastAsia"/>
                <w:lang w:val="en-US" w:eastAsia="ja-JP"/>
              </w:rPr>
              <w:t>0</w:t>
            </w:r>
          </w:p>
        </w:tc>
      </w:tr>
      <w:tr w:rsidR="00117E1C" w14:paraId="72881A6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ED1A0F4"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B1877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4B3E2D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1143F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456944FB" w14:textId="77777777" w:rsidR="00117E1C" w:rsidRDefault="00117E1C" w:rsidP="00117E1C">
            <w:pPr>
              <w:pStyle w:val="TAC"/>
              <w:rPr>
                <w:lang w:val="en-US" w:eastAsia="zh-CN"/>
              </w:rPr>
            </w:pPr>
          </w:p>
        </w:tc>
      </w:tr>
      <w:tr w:rsidR="00117E1C" w14:paraId="6433798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69338F"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60EBEEDB" w14:textId="0B019AD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63735B4"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1414A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06A2C54" w14:textId="77777777" w:rsidR="00117E1C" w:rsidRDefault="00117E1C" w:rsidP="00117E1C">
            <w:pPr>
              <w:pStyle w:val="TAC"/>
              <w:rPr>
                <w:lang w:val="en-US" w:eastAsia="zh-CN"/>
              </w:rPr>
            </w:pPr>
            <w:r>
              <w:rPr>
                <w:rFonts w:eastAsia="Yu Mincho" w:hint="eastAsia"/>
                <w:lang w:val="en-US" w:eastAsia="ja-JP"/>
              </w:rPr>
              <w:t>0</w:t>
            </w:r>
          </w:p>
        </w:tc>
      </w:tr>
      <w:tr w:rsidR="00117E1C" w14:paraId="2A6DA87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CA99F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819C1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F4D9510"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5C72E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BB218C8" w14:textId="77777777" w:rsidR="00117E1C" w:rsidRDefault="00117E1C" w:rsidP="00117E1C">
            <w:pPr>
              <w:pStyle w:val="TAC"/>
              <w:rPr>
                <w:lang w:val="en-US" w:eastAsia="zh-CN"/>
              </w:rPr>
            </w:pPr>
          </w:p>
        </w:tc>
      </w:tr>
      <w:tr w:rsidR="00117E1C" w14:paraId="11DA3F5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BE4C8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2DF61BA" w14:textId="579F052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EB4E313"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784D2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E35D287" w14:textId="77777777" w:rsidR="00117E1C" w:rsidRDefault="00117E1C" w:rsidP="00117E1C">
            <w:pPr>
              <w:pStyle w:val="TAC"/>
              <w:rPr>
                <w:lang w:val="en-US" w:eastAsia="zh-CN"/>
              </w:rPr>
            </w:pPr>
            <w:r>
              <w:rPr>
                <w:rFonts w:eastAsia="Yu Mincho" w:hint="eastAsia"/>
                <w:lang w:val="en-US" w:eastAsia="ja-JP"/>
              </w:rPr>
              <w:t>0</w:t>
            </w:r>
          </w:p>
        </w:tc>
      </w:tr>
      <w:tr w:rsidR="00117E1C" w14:paraId="3FCE552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CBCAC3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D27C25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957C0A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8684E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1A69C7E" w14:textId="77777777" w:rsidR="00117E1C" w:rsidRDefault="00117E1C" w:rsidP="00117E1C">
            <w:pPr>
              <w:pStyle w:val="TAC"/>
              <w:rPr>
                <w:lang w:val="en-US" w:eastAsia="zh-CN"/>
              </w:rPr>
            </w:pPr>
          </w:p>
        </w:tc>
      </w:tr>
      <w:tr w:rsidR="00117E1C" w14:paraId="45CDF07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A6A38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8DC0F0A" w14:textId="0A96509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9D7C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181C1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AFAE272" w14:textId="77777777" w:rsidR="00117E1C" w:rsidRDefault="00117E1C" w:rsidP="00117E1C">
            <w:pPr>
              <w:pStyle w:val="TAC"/>
              <w:rPr>
                <w:lang w:val="en-US" w:eastAsia="zh-CN"/>
              </w:rPr>
            </w:pPr>
            <w:r>
              <w:rPr>
                <w:rFonts w:eastAsia="Yu Mincho" w:hint="eastAsia"/>
                <w:lang w:val="en-US" w:eastAsia="ja-JP"/>
              </w:rPr>
              <w:t>0</w:t>
            </w:r>
          </w:p>
        </w:tc>
      </w:tr>
      <w:tr w:rsidR="00117E1C" w14:paraId="5B674C7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88E5F1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8E2E41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3557E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EC8CA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ADBC025" w14:textId="77777777" w:rsidR="00117E1C" w:rsidRDefault="00117E1C" w:rsidP="00117E1C">
            <w:pPr>
              <w:pStyle w:val="TAC"/>
              <w:rPr>
                <w:lang w:val="en-US" w:eastAsia="zh-CN"/>
              </w:rPr>
            </w:pPr>
          </w:p>
        </w:tc>
      </w:tr>
      <w:tr w:rsidR="00117E1C" w14:paraId="29C942D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4ED6958"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42EF0EF7" w14:textId="439F528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1DE3D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BA54D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056B777" w14:textId="77777777" w:rsidR="00117E1C" w:rsidRDefault="00117E1C" w:rsidP="00117E1C">
            <w:pPr>
              <w:pStyle w:val="TAC"/>
              <w:rPr>
                <w:lang w:val="en-US" w:eastAsia="zh-CN"/>
              </w:rPr>
            </w:pPr>
            <w:r>
              <w:rPr>
                <w:rFonts w:eastAsia="Yu Mincho" w:hint="eastAsia"/>
                <w:lang w:val="en-US" w:eastAsia="ja-JP"/>
              </w:rPr>
              <w:t>0</w:t>
            </w:r>
          </w:p>
        </w:tc>
      </w:tr>
      <w:tr w:rsidR="00117E1C" w14:paraId="781BA1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9173B6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B4EC8D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87AD11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B35C9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DF48193" w14:textId="77777777" w:rsidR="00117E1C" w:rsidRDefault="00117E1C" w:rsidP="00117E1C">
            <w:pPr>
              <w:pStyle w:val="TAC"/>
              <w:rPr>
                <w:lang w:val="en-US" w:eastAsia="zh-CN"/>
              </w:rPr>
            </w:pPr>
          </w:p>
        </w:tc>
      </w:tr>
      <w:tr w:rsidR="00117E1C" w14:paraId="2DB4401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D14A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0D6032" w14:textId="522DE76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A3033BC"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3D776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F1AAEE4" w14:textId="77777777" w:rsidR="00117E1C" w:rsidRDefault="00117E1C" w:rsidP="00117E1C">
            <w:pPr>
              <w:pStyle w:val="TAC"/>
              <w:rPr>
                <w:lang w:val="en-US" w:eastAsia="zh-CN"/>
              </w:rPr>
            </w:pPr>
            <w:r>
              <w:rPr>
                <w:rFonts w:eastAsia="Yu Mincho" w:hint="eastAsia"/>
                <w:lang w:val="en-US" w:eastAsia="ja-JP"/>
              </w:rPr>
              <w:t>0</w:t>
            </w:r>
          </w:p>
        </w:tc>
      </w:tr>
      <w:tr w:rsidR="00117E1C" w14:paraId="72110E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70A7A7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09A443"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4EF879D"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3273B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1E8F1478" w14:textId="77777777" w:rsidR="00117E1C" w:rsidRDefault="00117E1C" w:rsidP="00117E1C">
            <w:pPr>
              <w:pStyle w:val="TAC"/>
              <w:rPr>
                <w:lang w:val="en-US" w:eastAsia="zh-CN"/>
              </w:rPr>
            </w:pPr>
          </w:p>
        </w:tc>
      </w:tr>
      <w:tr w:rsidR="00117E1C" w14:paraId="4260B47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35D3C4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ADDD664" w14:textId="46140708"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B76A46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8ECB3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E1763E8" w14:textId="77777777" w:rsidR="00117E1C" w:rsidRDefault="00117E1C" w:rsidP="00117E1C">
            <w:pPr>
              <w:pStyle w:val="TAC"/>
              <w:rPr>
                <w:lang w:val="en-US" w:eastAsia="zh-CN"/>
              </w:rPr>
            </w:pPr>
            <w:r>
              <w:rPr>
                <w:rFonts w:eastAsia="Yu Mincho" w:hint="eastAsia"/>
                <w:lang w:val="en-US" w:eastAsia="ja-JP"/>
              </w:rPr>
              <w:t>0</w:t>
            </w:r>
          </w:p>
        </w:tc>
      </w:tr>
      <w:tr w:rsidR="00117E1C" w14:paraId="0A85858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2F72D5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F9337B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CD9B3C"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C91D4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2574BD0E" w14:textId="77777777" w:rsidR="00117E1C" w:rsidRDefault="00117E1C" w:rsidP="00117E1C">
            <w:pPr>
              <w:pStyle w:val="TAC"/>
              <w:rPr>
                <w:lang w:val="en-US" w:eastAsia="zh-CN"/>
              </w:rPr>
            </w:pPr>
          </w:p>
        </w:tc>
      </w:tr>
      <w:tr w:rsidR="00117E1C" w14:paraId="5E74643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602B70"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76F45A5" w14:textId="095E8DD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2CFC29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96AD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2353663" w14:textId="77777777" w:rsidR="00117E1C" w:rsidRDefault="00117E1C" w:rsidP="00117E1C">
            <w:pPr>
              <w:pStyle w:val="TAC"/>
              <w:rPr>
                <w:lang w:val="en-US" w:eastAsia="zh-CN"/>
              </w:rPr>
            </w:pPr>
            <w:r>
              <w:rPr>
                <w:rFonts w:eastAsia="Yu Mincho" w:hint="eastAsia"/>
                <w:lang w:val="en-US" w:eastAsia="ja-JP"/>
              </w:rPr>
              <w:t>0</w:t>
            </w:r>
          </w:p>
        </w:tc>
      </w:tr>
      <w:tr w:rsidR="00117E1C" w14:paraId="39A86F8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3522D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8666ED"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E275D4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31413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779F69BD" w14:textId="77777777" w:rsidR="00117E1C" w:rsidRDefault="00117E1C" w:rsidP="00117E1C">
            <w:pPr>
              <w:pStyle w:val="TAC"/>
              <w:rPr>
                <w:lang w:val="en-US" w:eastAsia="zh-CN"/>
              </w:rPr>
            </w:pPr>
          </w:p>
        </w:tc>
      </w:tr>
      <w:tr w:rsidR="00117E1C" w14:paraId="327BFBA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CC195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9F3E887" w14:textId="0B74DD2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2C746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7AB32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73835FD" w14:textId="77777777" w:rsidR="00117E1C" w:rsidRDefault="00117E1C" w:rsidP="00117E1C">
            <w:pPr>
              <w:pStyle w:val="TAC"/>
              <w:rPr>
                <w:lang w:val="en-US" w:eastAsia="zh-CN"/>
              </w:rPr>
            </w:pPr>
            <w:r>
              <w:rPr>
                <w:rFonts w:eastAsia="Yu Mincho" w:hint="eastAsia"/>
                <w:lang w:val="en-US" w:eastAsia="ja-JP"/>
              </w:rPr>
              <w:t>0</w:t>
            </w:r>
          </w:p>
        </w:tc>
      </w:tr>
      <w:tr w:rsidR="00117E1C" w14:paraId="28BCAC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9733B1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4ADFAD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D6AD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77A3C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FD3BB13" w14:textId="77777777" w:rsidR="00117E1C" w:rsidRDefault="00117E1C" w:rsidP="00117E1C">
            <w:pPr>
              <w:pStyle w:val="TAC"/>
              <w:rPr>
                <w:lang w:val="en-US" w:eastAsia="zh-CN"/>
              </w:rPr>
            </w:pPr>
          </w:p>
        </w:tc>
      </w:tr>
      <w:tr w:rsidR="00117E1C" w14:paraId="23CD099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2B157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4E323A3" w14:textId="1D541B4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8DB00E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BE6BD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83C13B7" w14:textId="77777777" w:rsidR="00117E1C" w:rsidRDefault="00117E1C" w:rsidP="00117E1C">
            <w:pPr>
              <w:pStyle w:val="TAC"/>
              <w:rPr>
                <w:lang w:val="en-US" w:eastAsia="zh-CN"/>
              </w:rPr>
            </w:pPr>
            <w:r>
              <w:rPr>
                <w:rFonts w:eastAsia="Yu Mincho" w:hint="eastAsia"/>
                <w:lang w:val="en-US" w:eastAsia="ja-JP"/>
              </w:rPr>
              <w:t>0</w:t>
            </w:r>
          </w:p>
        </w:tc>
      </w:tr>
      <w:tr w:rsidR="00117E1C" w14:paraId="6D9F0B9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BF5522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D5D5E6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FBBD7B"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101A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C8778B" w14:textId="77777777" w:rsidR="00117E1C" w:rsidRDefault="00117E1C" w:rsidP="00117E1C">
            <w:pPr>
              <w:pStyle w:val="TAC"/>
              <w:rPr>
                <w:lang w:val="en-US" w:eastAsia="zh-CN"/>
              </w:rPr>
            </w:pPr>
          </w:p>
        </w:tc>
      </w:tr>
      <w:tr w:rsidR="00117E1C" w14:paraId="7E478F9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98BFED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ABB4781" w14:textId="77777777" w:rsidR="00117E1C"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5DB306D0"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19496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D22E212" w14:textId="77777777" w:rsidR="00117E1C" w:rsidRDefault="00117E1C" w:rsidP="00117E1C">
            <w:pPr>
              <w:pStyle w:val="TAC"/>
              <w:rPr>
                <w:lang w:val="en-US" w:eastAsia="zh-CN"/>
              </w:rPr>
            </w:pPr>
            <w:r>
              <w:rPr>
                <w:rFonts w:hint="eastAsia"/>
                <w:lang w:val="en-US" w:eastAsia="zh-CN"/>
              </w:rPr>
              <w:t>0</w:t>
            </w:r>
          </w:p>
        </w:tc>
      </w:tr>
      <w:tr w:rsidR="00117E1C" w14:paraId="35906B4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A5CD03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5AD0D6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AE8C599" w14:textId="77777777" w:rsidR="00117E1C" w:rsidRDefault="00117E1C" w:rsidP="00117E1C">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F13EA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27FD2565" w14:textId="77777777" w:rsidR="00117E1C" w:rsidRDefault="00117E1C" w:rsidP="00117E1C">
            <w:pPr>
              <w:pStyle w:val="TAC"/>
              <w:rPr>
                <w:lang w:val="en-US" w:eastAsia="zh-CN"/>
              </w:rPr>
            </w:pPr>
          </w:p>
        </w:tc>
      </w:tr>
      <w:tr w:rsidR="00117E1C" w14:paraId="718448E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708FF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794F8BEF" w14:textId="77777777" w:rsidR="00117E1C" w:rsidDel="00080D67"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BB8392C"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764132"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4B010E1" w14:textId="77777777" w:rsidR="00117E1C" w:rsidRDefault="00117E1C" w:rsidP="00117E1C">
            <w:pPr>
              <w:pStyle w:val="TAC"/>
              <w:rPr>
                <w:lang w:val="en-US" w:eastAsia="zh-CN"/>
              </w:rPr>
            </w:pPr>
            <w:r>
              <w:rPr>
                <w:lang w:val="en-US" w:eastAsia="zh-CN"/>
              </w:rPr>
              <w:t>0</w:t>
            </w:r>
          </w:p>
        </w:tc>
      </w:tr>
      <w:tr w:rsidR="00117E1C" w14:paraId="4F2F04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86FB"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BBD5820" w14:textId="77777777" w:rsidR="00117E1C" w:rsidDel="00080D67"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EA90BB" w14:textId="77777777" w:rsidR="00117E1C" w:rsidRDefault="00117E1C" w:rsidP="00117E1C">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BF05E3"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951B8E4" w14:textId="77777777" w:rsidR="00117E1C" w:rsidRDefault="00117E1C" w:rsidP="00117E1C">
            <w:pPr>
              <w:pStyle w:val="TAC"/>
              <w:rPr>
                <w:lang w:val="en-US" w:eastAsia="zh-CN"/>
              </w:rPr>
            </w:pPr>
          </w:p>
        </w:tc>
      </w:tr>
      <w:tr w:rsidR="00117E1C" w14:paraId="405F9CC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9CAB945" w14:textId="77777777" w:rsidR="00117E1C" w:rsidRDefault="00117E1C" w:rsidP="00117E1C">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13271D1" w14:textId="3EA70F91" w:rsidR="00117E1C" w:rsidRDefault="00117E1C" w:rsidP="00117E1C">
            <w:pPr>
              <w:pStyle w:val="TAC"/>
              <w:rPr>
                <w:lang w:val="en-US" w:eastAsia="zh-CN"/>
              </w:rPr>
            </w:pPr>
            <w:r>
              <w:rPr>
                <w:lang w:eastAsia="zh-CN"/>
              </w:rPr>
              <w:t>CA_n260A-n261A</w:t>
            </w:r>
          </w:p>
        </w:tc>
        <w:tc>
          <w:tcPr>
            <w:tcW w:w="576" w:type="pct"/>
            <w:tcBorders>
              <w:top w:val="single" w:sz="4" w:space="0" w:color="auto"/>
              <w:left w:val="single" w:sz="4" w:space="0" w:color="auto"/>
              <w:bottom w:val="nil"/>
              <w:right w:val="single" w:sz="4" w:space="0" w:color="auto"/>
            </w:tcBorders>
            <w:shd w:val="clear" w:color="auto" w:fill="auto"/>
          </w:tcPr>
          <w:p w14:paraId="17455265"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769CA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664495F" w14:textId="77777777" w:rsidR="00117E1C" w:rsidRDefault="00117E1C" w:rsidP="00117E1C">
            <w:pPr>
              <w:pStyle w:val="TAC"/>
              <w:rPr>
                <w:lang w:val="en-US" w:eastAsia="zh-CN"/>
              </w:rPr>
            </w:pPr>
            <w:r>
              <w:rPr>
                <w:rFonts w:hint="eastAsia"/>
                <w:lang w:val="en-US" w:eastAsia="zh-CN"/>
              </w:rPr>
              <w:t>0</w:t>
            </w:r>
          </w:p>
        </w:tc>
      </w:tr>
      <w:tr w:rsidR="00117E1C" w14:paraId="33AE96F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0E3AE9" w14:textId="77777777" w:rsidR="00117E1C" w:rsidRDefault="00117E1C" w:rsidP="00117E1C">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4FF6D476" w14:textId="77777777" w:rsidR="00117E1C" w:rsidRDefault="00117E1C" w:rsidP="00117E1C">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4B418836"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3553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CB7D68B" w14:textId="77777777" w:rsidR="00117E1C" w:rsidRDefault="00117E1C" w:rsidP="00117E1C">
            <w:pPr>
              <w:pStyle w:val="TAC"/>
              <w:rPr>
                <w:lang w:val="en-US" w:eastAsia="zh-CN"/>
              </w:rPr>
            </w:pPr>
          </w:p>
        </w:tc>
      </w:tr>
      <w:tr w:rsidR="00117E1C" w14:paraId="4799C6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E28754" w14:textId="77777777" w:rsidR="00117E1C" w:rsidRDefault="00117E1C" w:rsidP="00117E1C">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4C6E762F" w14:textId="2A0CFDED"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44B8CCA7" w14:textId="77777777" w:rsidR="00117E1C" w:rsidRDefault="00117E1C" w:rsidP="00117E1C">
            <w:pPr>
              <w:pStyle w:val="TAC"/>
              <w:rPr>
                <w:rFonts w:cs="Arial"/>
                <w:szCs w:val="18"/>
              </w:rPr>
            </w:pPr>
            <w:r>
              <w:rPr>
                <w:rFonts w:cs="Arial"/>
                <w:szCs w:val="18"/>
              </w:rPr>
              <w:t>CA_n261G</w:t>
            </w:r>
          </w:p>
          <w:p w14:paraId="00900BDF" w14:textId="77777777" w:rsidR="00117E1C" w:rsidRDefault="00117E1C" w:rsidP="00117E1C">
            <w:pPr>
              <w:pStyle w:val="TAC"/>
              <w:rPr>
                <w:rFonts w:cs="Arial"/>
                <w:szCs w:val="18"/>
              </w:rPr>
            </w:pPr>
            <w:r>
              <w:rPr>
                <w:rFonts w:cs="Arial"/>
                <w:szCs w:val="18"/>
              </w:rPr>
              <w:t>CA_n261H</w:t>
            </w:r>
          </w:p>
          <w:p w14:paraId="31241E63" w14:textId="77777777" w:rsidR="00117E1C" w:rsidRDefault="00117E1C" w:rsidP="00117E1C">
            <w:pPr>
              <w:pStyle w:val="TAC"/>
              <w:rPr>
                <w:rFonts w:cs="Arial"/>
                <w:szCs w:val="18"/>
              </w:rPr>
            </w:pPr>
            <w:r>
              <w:rPr>
                <w:rFonts w:cs="Arial"/>
                <w:szCs w:val="18"/>
              </w:rPr>
              <w:t>CA_n261I</w:t>
            </w:r>
          </w:p>
          <w:p w14:paraId="51AE9488" w14:textId="77777777" w:rsidR="00117E1C" w:rsidRDefault="00117E1C" w:rsidP="00117E1C">
            <w:pPr>
              <w:pStyle w:val="TAC"/>
              <w:rPr>
                <w:rFonts w:cs="Arial"/>
                <w:szCs w:val="18"/>
              </w:rPr>
            </w:pPr>
            <w:r>
              <w:rPr>
                <w:rFonts w:cs="Arial"/>
                <w:szCs w:val="18"/>
              </w:rPr>
              <w:t>CA_n261J</w:t>
            </w:r>
          </w:p>
          <w:p w14:paraId="3184FF36" w14:textId="77777777" w:rsidR="00117E1C" w:rsidRDefault="00117E1C" w:rsidP="00117E1C">
            <w:pPr>
              <w:pStyle w:val="TAC"/>
              <w:rPr>
                <w:rFonts w:cs="Arial"/>
                <w:szCs w:val="18"/>
              </w:rPr>
            </w:pPr>
            <w:r>
              <w:rPr>
                <w:rFonts w:cs="Arial"/>
                <w:szCs w:val="18"/>
              </w:rPr>
              <w:t>CA_n261K</w:t>
            </w:r>
          </w:p>
          <w:p w14:paraId="563F75A9" w14:textId="77777777" w:rsidR="00117E1C" w:rsidRDefault="00117E1C" w:rsidP="00117E1C">
            <w:pPr>
              <w:pStyle w:val="TAC"/>
              <w:rPr>
                <w:rFonts w:cs="Arial"/>
                <w:szCs w:val="18"/>
              </w:rPr>
            </w:pPr>
            <w:r>
              <w:rPr>
                <w:rFonts w:cs="Arial"/>
                <w:szCs w:val="18"/>
              </w:rPr>
              <w:t>CA_n261L</w:t>
            </w:r>
          </w:p>
          <w:p w14:paraId="5B91B35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997CAC"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50C68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BDDD0A3" w14:textId="77777777" w:rsidR="00117E1C" w:rsidRDefault="00117E1C" w:rsidP="00117E1C">
            <w:pPr>
              <w:pStyle w:val="TAC"/>
              <w:rPr>
                <w:lang w:val="en-US" w:eastAsia="zh-CN"/>
              </w:rPr>
            </w:pPr>
            <w:r>
              <w:rPr>
                <w:rFonts w:hint="eastAsia"/>
                <w:lang w:val="en-US" w:eastAsia="zh-CN"/>
              </w:rPr>
              <w:t>0</w:t>
            </w:r>
          </w:p>
        </w:tc>
      </w:tr>
      <w:tr w:rsidR="00117E1C" w14:paraId="46B2BE3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16682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49926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72C29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1051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4BEC3D" w14:textId="77777777" w:rsidR="00117E1C" w:rsidRDefault="00117E1C" w:rsidP="00117E1C">
            <w:pPr>
              <w:pStyle w:val="TAC"/>
              <w:rPr>
                <w:lang w:val="en-US" w:eastAsia="zh-CN"/>
              </w:rPr>
            </w:pPr>
          </w:p>
        </w:tc>
      </w:tr>
      <w:tr w:rsidR="00117E1C" w14:paraId="0E6849C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237006B" w14:textId="77777777" w:rsidR="00117E1C" w:rsidRDefault="00117E1C" w:rsidP="00117E1C">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2317DF9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E8773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28C5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83FB0A4" w14:textId="77777777" w:rsidR="00117E1C" w:rsidRDefault="00117E1C" w:rsidP="00117E1C">
            <w:pPr>
              <w:pStyle w:val="TAC"/>
              <w:rPr>
                <w:lang w:val="en-US" w:eastAsia="zh-CN"/>
              </w:rPr>
            </w:pPr>
            <w:r>
              <w:rPr>
                <w:rFonts w:hint="eastAsia"/>
                <w:lang w:val="en-US" w:eastAsia="zh-CN"/>
              </w:rPr>
              <w:t>0</w:t>
            </w:r>
          </w:p>
        </w:tc>
      </w:tr>
      <w:tr w:rsidR="00117E1C" w14:paraId="35456F3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1E3856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08285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49919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623561"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9A68B93" w14:textId="77777777" w:rsidR="00117E1C" w:rsidRDefault="00117E1C" w:rsidP="00117E1C">
            <w:pPr>
              <w:pStyle w:val="TAC"/>
              <w:rPr>
                <w:lang w:val="en-US" w:eastAsia="zh-CN"/>
              </w:rPr>
            </w:pPr>
          </w:p>
        </w:tc>
      </w:tr>
      <w:tr w:rsidR="00117E1C" w14:paraId="4E37ED3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C8E255" w14:textId="77777777" w:rsidR="00117E1C" w:rsidRDefault="00117E1C" w:rsidP="00117E1C">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0C9F9D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71355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9151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94BDBB1" w14:textId="77777777" w:rsidR="00117E1C" w:rsidRDefault="00117E1C" w:rsidP="00117E1C">
            <w:pPr>
              <w:pStyle w:val="TAC"/>
              <w:rPr>
                <w:lang w:val="en-US" w:eastAsia="zh-CN"/>
              </w:rPr>
            </w:pPr>
            <w:r>
              <w:rPr>
                <w:rFonts w:hint="eastAsia"/>
                <w:lang w:val="en-US" w:eastAsia="zh-CN"/>
              </w:rPr>
              <w:t>0</w:t>
            </w:r>
          </w:p>
        </w:tc>
      </w:tr>
      <w:tr w:rsidR="00117E1C" w14:paraId="0BBBF28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934D1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0222F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04E20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6027A5"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EDDBD82" w14:textId="77777777" w:rsidR="00117E1C" w:rsidRDefault="00117E1C" w:rsidP="00117E1C">
            <w:pPr>
              <w:pStyle w:val="TAC"/>
              <w:rPr>
                <w:lang w:val="en-US" w:eastAsia="zh-CN"/>
              </w:rPr>
            </w:pPr>
          </w:p>
        </w:tc>
      </w:tr>
      <w:tr w:rsidR="00117E1C" w14:paraId="0FF6101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453F7C4" w14:textId="77777777" w:rsidR="00117E1C" w:rsidRDefault="00117E1C" w:rsidP="00117E1C">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6454E2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7713AB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E602C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C046727" w14:textId="77777777" w:rsidR="00117E1C" w:rsidRDefault="00117E1C" w:rsidP="00117E1C">
            <w:pPr>
              <w:pStyle w:val="TAC"/>
              <w:rPr>
                <w:lang w:val="en-US" w:eastAsia="zh-CN"/>
              </w:rPr>
            </w:pPr>
            <w:r>
              <w:rPr>
                <w:rFonts w:hint="eastAsia"/>
                <w:lang w:val="en-US" w:eastAsia="zh-CN"/>
              </w:rPr>
              <w:t>0</w:t>
            </w:r>
          </w:p>
        </w:tc>
      </w:tr>
      <w:tr w:rsidR="00117E1C" w14:paraId="2DD2B31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D53DA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8AAA8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0579D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1FF7BD"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46FBDD6" w14:textId="77777777" w:rsidR="00117E1C" w:rsidRDefault="00117E1C" w:rsidP="00117E1C">
            <w:pPr>
              <w:pStyle w:val="TAC"/>
              <w:rPr>
                <w:lang w:val="en-US" w:eastAsia="zh-CN"/>
              </w:rPr>
            </w:pPr>
          </w:p>
        </w:tc>
      </w:tr>
      <w:tr w:rsidR="00117E1C" w14:paraId="5988D96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2CD52B" w14:textId="77777777" w:rsidR="00117E1C" w:rsidRDefault="00117E1C" w:rsidP="00117E1C">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5DFA905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810D0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DF68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B474E04" w14:textId="77777777" w:rsidR="00117E1C" w:rsidRDefault="00117E1C" w:rsidP="00117E1C">
            <w:pPr>
              <w:pStyle w:val="TAC"/>
              <w:rPr>
                <w:lang w:val="en-US" w:eastAsia="zh-CN"/>
              </w:rPr>
            </w:pPr>
            <w:r>
              <w:rPr>
                <w:rFonts w:hint="eastAsia"/>
                <w:lang w:val="en-US" w:eastAsia="zh-CN"/>
              </w:rPr>
              <w:t>0</w:t>
            </w:r>
          </w:p>
        </w:tc>
      </w:tr>
      <w:tr w:rsidR="00117E1C" w14:paraId="442001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09181C"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1EEE6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041DA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2B244"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EAD9452" w14:textId="77777777" w:rsidR="00117E1C" w:rsidRDefault="00117E1C" w:rsidP="00117E1C">
            <w:pPr>
              <w:pStyle w:val="TAC"/>
              <w:rPr>
                <w:lang w:val="en-US" w:eastAsia="zh-CN"/>
              </w:rPr>
            </w:pPr>
          </w:p>
        </w:tc>
      </w:tr>
      <w:tr w:rsidR="00117E1C" w14:paraId="2D126CF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AF11007" w14:textId="77777777" w:rsidR="00117E1C" w:rsidRDefault="00117E1C" w:rsidP="00117E1C">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2D00A3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7EE0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77CBE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0D6D767" w14:textId="77777777" w:rsidR="00117E1C" w:rsidRDefault="00117E1C" w:rsidP="00117E1C">
            <w:pPr>
              <w:pStyle w:val="TAC"/>
              <w:rPr>
                <w:lang w:val="en-US" w:eastAsia="zh-CN"/>
              </w:rPr>
            </w:pPr>
            <w:r>
              <w:rPr>
                <w:rFonts w:hint="eastAsia"/>
                <w:lang w:val="en-US" w:eastAsia="zh-CN"/>
              </w:rPr>
              <w:t>0</w:t>
            </w:r>
          </w:p>
        </w:tc>
      </w:tr>
      <w:tr w:rsidR="00117E1C" w14:paraId="77C5849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EA7AA6"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C6FFA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D7186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D04D63"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E358F41" w14:textId="77777777" w:rsidR="00117E1C" w:rsidRDefault="00117E1C" w:rsidP="00117E1C">
            <w:pPr>
              <w:pStyle w:val="TAC"/>
              <w:rPr>
                <w:lang w:val="en-US" w:eastAsia="zh-CN"/>
              </w:rPr>
            </w:pPr>
          </w:p>
        </w:tc>
      </w:tr>
      <w:tr w:rsidR="00117E1C" w14:paraId="3FD991B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F7D1FE6" w14:textId="77777777" w:rsidR="00117E1C" w:rsidRDefault="00117E1C" w:rsidP="00117E1C">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2E3DA27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8F202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D0447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EE05995" w14:textId="77777777" w:rsidR="00117E1C" w:rsidRDefault="00117E1C" w:rsidP="00117E1C">
            <w:pPr>
              <w:pStyle w:val="TAC"/>
              <w:rPr>
                <w:lang w:val="en-US" w:eastAsia="zh-CN"/>
              </w:rPr>
            </w:pPr>
            <w:r>
              <w:rPr>
                <w:rFonts w:hint="eastAsia"/>
                <w:lang w:val="en-US" w:eastAsia="zh-CN"/>
              </w:rPr>
              <w:t>0</w:t>
            </w:r>
          </w:p>
        </w:tc>
      </w:tr>
      <w:tr w:rsidR="00117E1C" w14:paraId="72909AC8"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18B87C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84F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E0426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FBEEE"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692CB109" w14:textId="77777777" w:rsidR="00117E1C" w:rsidRDefault="00117E1C" w:rsidP="00117E1C">
            <w:pPr>
              <w:pStyle w:val="TAC"/>
              <w:rPr>
                <w:lang w:val="en-US" w:eastAsia="zh-CN"/>
              </w:rPr>
            </w:pPr>
          </w:p>
        </w:tc>
      </w:tr>
      <w:tr w:rsidR="00117E1C" w14:paraId="17222A4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08ED5CE" w14:textId="77777777" w:rsidR="00117E1C" w:rsidRDefault="00117E1C" w:rsidP="00117E1C">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72AD1015" w14:textId="4F76352E"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44EE412" w14:textId="77777777" w:rsidR="00117E1C" w:rsidRDefault="00117E1C" w:rsidP="00117E1C">
            <w:pPr>
              <w:pStyle w:val="TAC"/>
              <w:rPr>
                <w:rFonts w:cs="Arial"/>
                <w:szCs w:val="18"/>
              </w:rPr>
            </w:pPr>
            <w:r>
              <w:rPr>
                <w:rFonts w:cs="Arial"/>
                <w:szCs w:val="18"/>
              </w:rPr>
              <w:t>CA_n260G</w:t>
            </w:r>
          </w:p>
          <w:p w14:paraId="11907CDB" w14:textId="77777777" w:rsidR="00117E1C" w:rsidRDefault="00117E1C" w:rsidP="00117E1C">
            <w:pPr>
              <w:pStyle w:val="TAC"/>
              <w:rPr>
                <w:rFonts w:cs="Arial"/>
                <w:szCs w:val="18"/>
              </w:rPr>
            </w:pPr>
            <w:r>
              <w:rPr>
                <w:rFonts w:cs="Arial"/>
                <w:szCs w:val="18"/>
              </w:rPr>
              <w:t>CA_n261G</w:t>
            </w:r>
          </w:p>
          <w:p w14:paraId="6F1289D7" w14:textId="77777777" w:rsidR="00117E1C" w:rsidRDefault="00117E1C" w:rsidP="00117E1C">
            <w:pPr>
              <w:pStyle w:val="TAC"/>
              <w:rPr>
                <w:rFonts w:cs="Arial"/>
                <w:szCs w:val="18"/>
              </w:rPr>
            </w:pPr>
            <w:r>
              <w:rPr>
                <w:rFonts w:cs="Arial"/>
                <w:szCs w:val="18"/>
              </w:rPr>
              <w:t>CA_n261H</w:t>
            </w:r>
          </w:p>
          <w:p w14:paraId="353EE45C" w14:textId="77777777" w:rsidR="00117E1C" w:rsidRDefault="00117E1C" w:rsidP="00117E1C">
            <w:pPr>
              <w:pStyle w:val="TAC"/>
              <w:rPr>
                <w:rFonts w:cs="Arial"/>
                <w:szCs w:val="18"/>
              </w:rPr>
            </w:pPr>
            <w:r>
              <w:rPr>
                <w:rFonts w:cs="Arial"/>
                <w:szCs w:val="18"/>
              </w:rPr>
              <w:t>CA_n261I</w:t>
            </w:r>
          </w:p>
          <w:p w14:paraId="48CB5C96" w14:textId="77777777" w:rsidR="00117E1C" w:rsidRDefault="00117E1C" w:rsidP="00117E1C">
            <w:pPr>
              <w:pStyle w:val="TAC"/>
              <w:rPr>
                <w:rFonts w:cs="Arial"/>
                <w:szCs w:val="18"/>
              </w:rPr>
            </w:pPr>
            <w:r>
              <w:rPr>
                <w:rFonts w:cs="Arial"/>
                <w:szCs w:val="18"/>
              </w:rPr>
              <w:t>CA_n261J</w:t>
            </w:r>
          </w:p>
          <w:p w14:paraId="3CABC50D" w14:textId="77777777" w:rsidR="00117E1C" w:rsidRDefault="00117E1C" w:rsidP="00117E1C">
            <w:pPr>
              <w:pStyle w:val="TAC"/>
              <w:rPr>
                <w:rFonts w:cs="Arial"/>
                <w:szCs w:val="18"/>
              </w:rPr>
            </w:pPr>
            <w:r>
              <w:rPr>
                <w:rFonts w:cs="Arial"/>
                <w:szCs w:val="18"/>
              </w:rPr>
              <w:t>CA_n261K</w:t>
            </w:r>
          </w:p>
          <w:p w14:paraId="24B36668" w14:textId="77777777" w:rsidR="00117E1C" w:rsidRDefault="00117E1C" w:rsidP="00117E1C">
            <w:pPr>
              <w:pStyle w:val="TAC"/>
              <w:rPr>
                <w:rFonts w:cs="Arial"/>
                <w:szCs w:val="18"/>
              </w:rPr>
            </w:pPr>
            <w:r>
              <w:rPr>
                <w:rFonts w:cs="Arial"/>
                <w:szCs w:val="18"/>
              </w:rPr>
              <w:t>CA_n261L</w:t>
            </w:r>
          </w:p>
          <w:p w14:paraId="116C5FBA"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A1220A"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387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98BE6CD" w14:textId="77777777" w:rsidR="00117E1C" w:rsidRDefault="00117E1C" w:rsidP="00117E1C">
            <w:pPr>
              <w:pStyle w:val="TAC"/>
              <w:rPr>
                <w:lang w:val="en-US" w:eastAsia="zh-CN"/>
              </w:rPr>
            </w:pPr>
            <w:r>
              <w:rPr>
                <w:rFonts w:hint="eastAsia"/>
                <w:lang w:val="en-US" w:eastAsia="zh-CN"/>
              </w:rPr>
              <w:t>0</w:t>
            </w:r>
          </w:p>
        </w:tc>
      </w:tr>
      <w:tr w:rsidR="00117E1C" w14:paraId="23C104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BCBD8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7BFFF2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AC082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C0C41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B2F61A0" w14:textId="77777777" w:rsidR="00117E1C" w:rsidRDefault="00117E1C" w:rsidP="00117E1C">
            <w:pPr>
              <w:pStyle w:val="TAC"/>
              <w:rPr>
                <w:lang w:val="en-US" w:eastAsia="zh-CN"/>
              </w:rPr>
            </w:pPr>
          </w:p>
        </w:tc>
      </w:tr>
      <w:tr w:rsidR="00117E1C" w14:paraId="576986F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EDA5ABE" w14:textId="77777777" w:rsidR="00117E1C" w:rsidRDefault="00117E1C" w:rsidP="00117E1C">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59D7F9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98D6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7BB976"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486EE1C" w14:textId="77777777" w:rsidR="00117E1C" w:rsidRDefault="00117E1C" w:rsidP="00117E1C">
            <w:pPr>
              <w:pStyle w:val="TAC"/>
              <w:rPr>
                <w:lang w:val="en-US" w:eastAsia="zh-CN"/>
              </w:rPr>
            </w:pPr>
            <w:r>
              <w:rPr>
                <w:rFonts w:hint="eastAsia"/>
                <w:lang w:val="en-US" w:eastAsia="zh-CN"/>
              </w:rPr>
              <w:t>0</w:t>
            </w:r>
          </w:p>
        </w:tc>
      </w:tr>
      <w:tr w:rsidR="00117E1C" w14:paraId="19ABB4B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66B363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A0C250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F4CB0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1E2E81"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0EAC59C" w14:textId="77777777" w:rsidR="00117E1C" w:rsidRDefault="00117E1C" w:rsidP="00117E1C">
            <w:pPr>
              <w:pStyle w:val="TAC"/>
              <w:rPr>
                <w:lang w:val="en-US" w:eastAsia="zh-CN"/>
              </w:rPr>
            </w:pPr>
          </w:p>
        </w:tc>
      </w:tr>
      <w:tr w:rsidR="00117E1C" w14:paraId="3CAB794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B415993" w14:textId="77777777" w:rsidR="00117E1C" w:rsidRDefault="00117E1C" w:rsidP="00117E1C">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45164E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E04F9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5A49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5BC879D" w14:textId="77777777" w:rsidR="00117E1C" w:rsidRDefault="00117E1C" w:rsidP="00117E1C">
            <w:pPr>
              <w:pStyle w:val="TAC"/>
              <w:rPr>
                <w:lang w:val="en-US" w:eastAsia="zh-CN"/>
              </w:rPr>
            </w:pPr>
            <w:r>
              <w:rPr>
                <w:rFonts w:hint="eastAsia"/>
                <w:lang w:val="en-US" w:eastAsia="zh-CN"/>
              </w:rPr>
              <w:t>0</w:t>
            </w:r>
          </w:p>
        </w:tc>
      </w:tr>
      <w:tr w:rsidR="00117E1C" w14:paraId="695F56A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958CAE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6CAA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C96B4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2517B3"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D0AFB81" w14:textId="77777777" w:rsidR="00117E1C" w:rsidRDefault="00117E1C" w:rsidP="00117E1C">
            <w:pPr>
              <w:pStyle w:val="TAC"/>
              <w:rPr>
                <w:lang w:val="en-US" w:eastAsia="zh-CN"/>
              </w:rPr>
            </w:pPr>
          </w:p>
        </w:tc>
      </w:tr>
      <w:tr w:rsidR="00117E1C" w14:paraId="5F2AE04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98C6039" w14:textId="77777777" w:rsidR="00117E1C" w:rsidRDefault="00117E1C" w:rsidP="00117E1C">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6954217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953D0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5425F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415371" w14:textId="77777777" w:rsidR="00117E1C" w:rsidRDefault="00117E1C" w:rsidP="00117E1C">
            <w:pPr>
              <w:pStyle w:val="TAC"/>
              <w:rPr>
                <w:lang w:val="en-US" w:eastAsia="zh-CN"/>
              </w:rPr>
            </w:pPr>
            <w:r>
              <w:rPr>
                <w:rFonts w:hint="eastAsia"/>
                <w:lang w:val="en-US" w:eastAsia="zh-CN"/>
              </w:rPr>
              <w:t>0</w:t>
            </w:r>
          </w:p>
        </w:tc>
      </w:tr>
      <w:tr w:rsidR="00117E1C" w14:paraId="2A88754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EBEA6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8C31A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58E0E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B7E717"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E291E9F" w14:textId="77777777" w:rsidR="00117E1C" w:rsidRDefault="00117E1C" w:rsidP="00117E1C">
            <w:pPr>
              <w:pStyle w:val="TAC"/>
              <w:rPr>
                <w:lang w:val="en-US" w:eastAsia="zh-CN"/>
              </w:rPr>
            </w:pPr>
          </w:p>
        </w:tc>
      </w:tr>
      <w:tr w:rsidR="00117E1C" w14:paraId="7A4493B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0720FE" w14:textId="77777777" w:rsidR="00117E1C" w:rsidRDefault="00117E1C" w:rsidP="00117E1C">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3C899D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5B8B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030CF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D15D977" w14:textId="77777777" w:rsidR="00117E1C" w:rsidRDefault="00117E1C" w:rsidP="00117E1C">
            <w:pPr>
              <w:pStyle w:val="TAC"/>
              <w:rPr>
                <w:lang w:val="en-US" w:eastAsia="zh-CN"/>
              </w:rPr>
            </w:pPr>
            <w:r>
              <w:rPr>
                <w:rFonts w:hint="eastAsia"/>
                <w:lang w:val="en-US" w:eastAsia="zh-CN"/>
              </w:rPr>
              <w:t>0</w:t>
            </w:r>
          </w:p>
        </w:tc>
      </w:tr>
      <w:tr w:rsidR="00117E1C" w14:paraId="4D45651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3E448B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7C6A85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3E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25DCA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18DF038" w14:textId="77777777" w:rsidR="00117E1C" w:rsidRDefault="00117E1C" w:rsidP="00117E1C">
            <w:pPr>
              <w:pStyle w:val="TAC"/>
              <w:rPr>
                <w:lang w:val="en-US" w:eastAsia="zh-CN"/>
              </w:rPr>
            </w:pPr>
          </w:p>
        </w:tc>
      </w:tr>
      <w:tr w:rsidR="00117E1C" w14:paraId="26BD282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A450264" w14:textId="77777777" w:rsidR="00117E1C" w:rsidRDefault="00117E1C" w:rsidP="00117E1C">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4479B6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831F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B2606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E29DAD5" w14:textId="77777777" w:rsidR="00117E1C" w:rsidRDefault="00117E1C" w:rsidP="00117E1C">
            <w:pPr>
              <w:pStyle w:val="TAC"/>
              <w:rPr>
                <w:lang w:val="en-US" w:eastAsia="zh-CN"/>
              </w:rPr>
            </w:pPr>
            <w:r>
              <w:rPr>
                <w:rFonts w:hint="eastAsia"/>
                <w:lang w:val="en-US" w:eastAsia="zh-CN"/>
              </w:rPr>
              <w:t>0</w:t>
            </w:r>
          </w:p>
        </w:tc>
      </w:tr>
      <w:tr w:rsidR="00117E1C" w14:paraId="012AD1A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FC9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1B1A7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D2641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57075E"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CC29DC0" w14:textId="77777777" w:rsidR="00117E1C" w:rsidRDefault="00117E1C" w:rsidP="00117E1C">
            <w:pPr>
              <w:pStyle w:val="TAC"/>
              <w:rPr>
                <w:lang w:val="en-US" w:eastAsia="zh-CN"/>
              </w:rPr>
            </w:pPr>
          </w:p>
        </w:tc>
      </w:tr>
      <w:tr w:rsidR="00117E1C" w14:paraId="15D8B5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2B9B3BB" w14:textId="77777777" w:rsidR="00117E1C" w:rsidRDefault="00117E1C" w:rsidP="00117E1C">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0930F26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CFA3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ADD599"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CE8462C" w14:textId="77777777" w:rsidR="00117E1C" w:rsidRDefault="00117E1C" w:rsidP="00117E1C">
            <w:pPr>
              <w:pStyle w:val="TAC"/>
              <w:rPr>
                <w:lang w:val="en-US" w:eastAsia="zh-CN"/>
              </w:rPr>
            </w:pPr>
            <w:r>
              <w:rPr>
                <w:rFonts w:hint="eastAsia"/>
                <w:lang w:val="en-US" w:eastAsia="zh-CN"/>
              </w:rPr>
              <w:t>0</w:t>
            </w:r>
          </w:p>
        </w:tc>
      </w:tr>
      <w:tr w:rsidR="00117E1C" w14:paraId="46C3FCB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5BA3C4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A6C63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0EC0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F672D8"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EA0B81E" w14:textId="77777777" w:rsidR="00117E1C" w:rsidRDefault="00117E1C" w:rsidP="00117E1C">
            <w:pPr>
              <w:pStyle w:val="TAC"/>
              <w:rPr>
                <w:lang w:val="en-US" w:eastAsia="zh-CN"/>
              </w:rPr>
            </w:pPr>
          </w:p>
        </w:tc>
      </w:tr>
      <w:tr w:rsidR="00117E1C" w14:paraId="40856F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7C3AE15" w14:textId="77777777" w:rsidR="00117E1C" w:rsidRDefault="00117E1C" w:rsidP="00117E1C">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58FA4A2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FB6A9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3449EB"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D047EE8" w14:textId="77777777" w:rsidR="00117E1C" w:rsidRDefault="00117E1C" w:rsidP="00117E1C">
            <w:pPr>
              <w:pStyle w:val="TAC"/>
              <w:rPr>
                <w:lang w:val="en-US" w:eastAsia="zh-CN"/>
              </w:rPr>
            </w:pPr>
            <w:r>
              <w:rPr>
                <w:rFonts w:hint="eastAsia"/>
                <w:lang w:val="en-US" w:eastAsia="zh-CN"/>
              </w:rPr>
              <w:t>0</w:t>
            </w:r>
          </w:p>
        </w:tc>
      </w:tr>
      <w:tr w:rsidR="00117E1C" w14:paraId="26A016C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13B74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6AEB9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D070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636518"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72A237B" w14:textId="77777777" w:rsidR="00117E1C" w:rsidRDefault="00117E1C" w:rsidP="00117E1C">
            <w:pPr>
              <w:pStyle w:val="TAC"/>
              <w:rPr>
                <w:lang w:val="en-US" w:eastAsia="zh-CN"/>
              </w:rPr>
            </w:pPr>
          </w:p>
        </w:tc>
      </w:tr>
      <w:tr w:rsidR="00117E1C" w14:paraId="7084BD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695A155" w14:textId="77777777" w:rsidR="00117E1C" w:rsidRDefault="00117E1C" w:rsidP="00117E1C">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155B3510" w14:textId="04E2F5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670F71F7" w14:textId="77777777" w:rsidR="00117E1C" w:rsidRDefault="00117E1C" w:rsidP="00117E1C">
            <w:pPr>
              <w:pStyle w:val="TAC"/>
              <w:rPr>
                <w:rFonts w:cs="Arial"/>
                <w:szCs w:val="18"/>
              </w:rPr>
            </w:pPr>
            <w:r>
              <w:rPr>
                <w:rFonts w:cs="Arial"/>
                <w:szCs w:val="18"/>
              </w:rPr>
              <w:t>CA_n260G</w:t>
            </w:r>
          </w:p>
          <w:p w14:paraId="5693F1B0" w14:textId="77777777" w:rsidR="00117E1C" w:rsidRDefault="00117E1C" w:rsidP="00117E1C">
            <w:pPr>
              <w:pStyle w:val="TAC"/>
              <w:rPr>
                <w:rFonts w:cs="Arial"/>
                <w:szCs w:val="18"/>
              </w:rPr>
            </w:pPr>
            <w:r>
              <w:rPr>
                <w:rFonts w:eastAsia="SimSun" w:cs="Arial" w:hint="eastAsia"/>
                <w:szCs w:val="18"/>
                <w:lang w:val="en-US" w:eastAsia="zh-CN"/>
              </w:rPr>
              <w:t>C</w:t>
            </w:r>
            <w:r>
              <w:rPr>
                <w:rFonts w:cs="Arial"/>
                <w:szCs w:val="18"/>
              </w:rPr>
              <w:t>A_n260H</w:t>
            </w:r>
          </w:p>
          <w:p w14:paraId="04ABC86E" w14:textId="77777777" w:rsidR="00117E1C" w:rsidRDefault="00117E1C" w:rsidP="00117E1C">
            <w:pPr>
              <w:pStyle w:val="TAC"/>
              <w:rPr>
                <w:rFonts w:cs="Arial"/>
                <w:szCs w:val="18"/>
              </w:rPr>
            </w:pPr>
            <w:r>
              <w:rPr>
                <w:rFonts w:cs="Arial"/>
                <w:szCs w:val="18"/>
              </w:rPr>
              <w:t>CA_n261G</w:t>
            </w:r>
          </w:p>
          <w:p w14:paraId="4D34CF1F" w14:textId="77777777" w:rsidR="00117E1C" w:rsidRDefault="00117E1C" w:rsidP="00117E1C">
            <w:pPr>
              <w:pStyle w:val="TAC"/>
              <w:rPr>
                <w:rFonts w:cs="Arial"/>
                <w:szCs w:val="18"/>
              </w:rPr>
            </w:pPr>
            <w:r>
              <w:rPr>
                <w:rFonts w:cs="Arial"/>
                <w:szCs w:val="18"/>
              </w:rPr>
              <w:t>CA_n261H</w:t>
            </w:r>
          </w:p>
          <w:p w14:paraId="7DFAA3B6" w14:textId="77777777" w:rsidR="00117E1C" w:rsidRDefault="00117E1C" w:rsidP="00117E1C">
            <w:pPr>
              <w:pStyle w:val="TAC"/>
              <w:rPr>
                <w:rFonts w:cs="Arial"/>
                <w:szCs w:val="18"/>
              </w:rPr>
            </w:pPr>
            <w:r>
              <w:rPr>
                <w:rFonts w:cs="Arial"/>
                <w:szCs w:val="18"/>
              </w:rPr>
              <w:t>CA_n261I</w:t>
            </w:r>
          </w:p>
          <w:p w14:paraId="136779F3" w14:textId="77777777" w:rsidR="00117E1C" w:rsidRDefault="00117E1C" w:rsidP="00117E1C">
            <w:pPr>
              <w:pStyle w:val="TAC"/>
              <w:rPr>
                <w:rFonts w:cs="Arial"/>
                <w:szCs w:val="18"/>
              </w:rPr>
            </w:pPr>
            <w:r>
              <w:rPr>
                <w:rFonts w:cs="Arial"/>
                <w:szCs w:val="18"/>
              </w:rPr>
              <w:t>CA_n261J</w:t>
            </w:r>
          </w:p>
          <w:p w14:paraId="03BE2A6F" w14:textId="77777777" w:rsidR="00117E1C" w:rsidRDefault="00117E1C" w:rsidP="00117E1C">
            <w:pPr>
              <w:pStyle w:val="TAC"/>
              <w:rPr>
                <w:rFonts w:cs="Arial"/>
                <w:szCs w:val="18"/>
              </w:rPr>
            </w:pPr>
            <w:r>
              <w:rPr>
                <w:rFonts w:cs="Arial"/>
                <w:szCs w:val="18"/>
              </w:rPr>
              <w:t>CA_n261K</w:t>
            </w:r>
          </w:p>
          <w:p w14:paraId="316E9EEB" w14:textId="77777777" w:rsidR="00117E1C" w:rsidRDefault="00117E1C" w:rsidP="00117E1C">
            <w:pPr>
              <w:pStyle w:val="TAC"/>
              <w:rPr>
                <w:rFonts w:cs="Arial"/>
                <w:szCs w:val="18"/>
              </w:rPr>
            </w:pPr>
            <w:r>
              <w:rPr>
                <w:rFonts w:cs="Arial"/>
                <w:szCs w:val="18"/>
              </w:rPr>
              <w:t>CA_n261L</w:t>
            </w:r>
          </w:p>
          <w:p w14:paraId="7BD378DB"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D0617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371DDE"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881A432" w14:textId="77777777" w:rsidR="00117E1C" w:rsidRDefault="00117E1C" w:rsidP="00117E1C">
            <w:pPr>
              <w:pStyle w:val="TAC"/>
              <w:rPr>
                <w:lang w:val="en-US" w:eastAsia="zh-CN"/>
              </w:rPr>
            </w:pPr>
            <w:r>
              <w:rPr>
                <w:rFonts w:hint="eastAsia"/>
                <w:lang w:val="en-US" w:eastAsia="zh-CN"/>
              </w:rPr>
              <w:t>0</w:t>
            </w:r>
          </w:p>
        </w:tc>
      </w:tr>
      <w:tr w:rsidR="00117E1C" w14:paraId="72B47C4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7123D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78603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0F3261"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0CB9B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3E3CEF" w14:textId="77777777" w:rsidR="00117E1C" w:rsidRDefault="00117E1C" w:rsidP="00117E1C">
            <w:pPr>
              <w:pStyle w:val="TAC"/>
              <w:rPr>
                <w:lang w:val="en-US" w:eastAsia="zh-CN"/>
              </w:rPr>
            </w:pPr>
          </w:p>
        </w:tc>
      </w:tr>
      <w:tr w:rsidR="00117E1C" w14:paraId="33E3E1C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110BFBC" w14:textId="77777777" w:rsidR="00117E1C" w:rsidRDefault="00117E1C" w:rsidP="00117E1C">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4A98403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4BC0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0D180D"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20609293" w14:textId="77777777" w:rsidR="00117E1C" w:rsidRDefault="00117E1C" w:rsidP="00117E1C">
            <w:pPr>
              <w:pStyle w:val="TAC"/>
              <w:rPr>
                <w:lang w:val="en-US" w:eastAsia="zh-CN"/>
              </w:rPr>
            </w:pPr>
            <w:r>
              <w:rPr>
                <w:lang w:val="en-US" w:eastAsia="zh-CN"/>
              </w:rPr>
              <w:t>0</w:t>
            </w:r>
          </w:p>
        </w:tc>
      </w:tr>
      <w:tr w:rsidR="00117E1C" w14:paraId="7736CDD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85A4B7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B0EE85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F3CA4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A34DD2"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ED5731" w14:textId="77777777" w:rsidR="00117E1C" w:rsidRDefault="00117E1C" w:rsidP="00117E1C">
            <w:pPr>
              <w:pStyle w:val="TAC"/>
              <w:rPr>
                <w:lang w:val="en-US" w:eastAsia="zh-CN"/>
              </w:rPr>
            </w:pPr>
          </w:p>
        </w:tc>
      </w:tr>
      <w:tr w:rsidR="00117E1C" w14:paraId="1633F57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C837F2F" w14:textId="77777777" w:rsidR="00117E1C" w:rsidRDefault="00117E1C" w:rsidP="00117E1C">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2BB2EC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161DC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81A64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D4A7BE" w14:textId="77777777" w:rsidR="00117E1C" w:rsidRDefault="00117E1C" w:rsidP="00117E1C">
            <w:pPr>
              <w:pStyle w:val="TAC"/>
              <w:rPr>
                <w:lang w:val="en-US" w:eastAsia="zh-CN"/>
              </w:rPr>
            </w:pPr>
            <w:r>
              <w:rPr>
                <w:lang w:val="en-US" w:eastAsia="zh-CN"/>
              </w:rPr>
              <w:t>0</w:t>
            </w:r>
          </w:p>
        </w:tc>
      </w:tr>
      <w:tr w:rsidR="00117E1C" w14:paraId="3BE7518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5CE77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27B4A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49C2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AC41CC"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650115" w14:textId="77777777" w:rsidR="00117E1C" w:rsidRDefault="00117E1C" w:rsidP="00117E1C">
            <w:pPr>
              <w:pStyle w:val="TAC"/>
              <w:rPr>
                <w:lang w:val="en-US" w:eastAsia="zh-CN"/>
              </w:rPr>
            </w:pPr>
          </w:p>
        </w:tc>
      </w:tr>
      <w:tr w:rsidR="00117E1C" w14:paraId="790EF96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42F8C26" w14:textId="77777777" w:rsidR="00117E1C" w:rsidRDefault="00117E1C" w:rsidP="00117E1C">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F205B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520C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B040C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B287C2" w14:textId="77777777" w:rsidR="00117E1C" w:rsidRDefault="00117E1C" w:rsidP="00117E1C">
            <w:pPr>
              <w:pStyle w:val="TAC"/>
              <w:rPr>
                <w:lang w:val="en-US" w:eastAsia="zh-CN"/>
              </w:rPr>
            </w:pPr>
            <w:r>
              <w:rPr>
                <w:lang w:val="en-US" w:eastAsia="zh-CN"/>
              </w:rPr>
              <w:t>0</w:t>
            </w:r>
          </w:p>
        </w:tc>
      </w:tr>
      <w:tr w:rsidR="00117E1C" w14:paraId="33D6B23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83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4E1D9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D0DD9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D230F1"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9AC58C8" w14:textId="77777777" w:rsidR="00117E1C" w:rsidRDefault="00117E1C" w:rsidP="00117E1C">
            <w:pPr>
              <w:pStyle w:val="TAC"/>
              <w:rPr>
                <w:lang w:val="en-US" w:eastAsia="zh-CN"/>
              </w:rPr>
            </w:pPr>
          </w:p>
        </w:tc>
      </w:tr>
      <w:tr w:rsidR="00117E1C" w14:paraId="620BCCC0"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E7FE5B6" w14:textId="77777777" w:rsidR="00117E1C" w:rsidRDefault="00117E1C" w:rsidP="00117E1C">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1B9C4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A9E66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F825D3"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D002E4" w14:textId="77777777" w:rsidR="00117E1C" w:rsidRDefault="00117E1C" w:rsidP="00117E1C">
            <w:pPr>
              <w:pStyle w:val="TAC"/>
              <w:rPr>
                <w:lang w:val="en-US" w:eastAsia="zh-CN"/>
              </w:rPr>
            </w:pPr>
            <w:r>
              <w:rPr>
                <w:lang w:val="en-US" w:eastAsia="zh-CN"/>
              </w:rPr>
              <w:t>0</w:t>
            </w:r>
          </w:p>
        </w:tc>
      </w:tr>
      <w:tr w:rsidR="00117E1C" w14:paraId="034404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9BADF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11C439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5973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A2CE8B"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DA999D" w14:textId="77777777" w:rsidR="00117E1C" w:rsidRDefault="00117E1C" w:rsidP="00117E1C">
            <w:pPr>
              <w:pStyle w:val="TAC"/>
              <w:rPr>
                <w:lang w:val="en-US" w:eastAsia="zh-CN"/>
              </w:rPr>
            </w:pPr>
          </w:p>
        </w:tc>
      </w:tr>
      <w:tr w:rsidR="00117E1C" w14:paraId="36B0570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3644B37" w14:textId="77777777" w:rsidR="00117E1C" w:rsidRDefault="00117E1C" w:rsidP="00117E1C">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19A664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7446E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29B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53A3FD9" w14:textId="77777777" w:rsidR="00117E1C" w:rsidRDefault="00117E1C" w:rsidP="00117E1C">
            <w:pPr>
              <w:pStyle w:val="TAC"/>
              <w:rPr>
                <w:lang w:val="en-US" w:eastAsia="zh-CN"/>
              </w:rPr>
            </w:pPr>
            <w:r>
              <w:rPr>
                <w:lang w:val="en-US" w:eastAsia="zh-CN"/>
              </w:rPr>
              <w:t>0</w:t>
            </w:r>
          </w:p>
        </w:tc>
      </w:tr>
      <w:tr w:rsidR="00117E1C" w14:paraId="6CDB1E0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07704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6BFB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A62DB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5E44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7838D93" w14:textId="77777777" w:rsidR="00117E1C" w:rsidRDefault="00117E1C" w:rsidP="00117E1C">
            <w:pPr>
              <w:pStyle w:val="TAC"/>
              <w:rPr>
                <w:lang w:val="en-US" w:eastAsia="zh-CN"/>
              </w:rPr>
            </w:pPr>
          </w:p>
        </w:tc>
      </w:tr>
      <w:tr w:rsidR="00117E1C" w14:paraId="6884178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D1D279A" w14:textId="77777777" w:rsidR="00117E1C" w:rsidRDefault="00117E1C" w:rsidP="00117E1C">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52850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46090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D4FF0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F486CD6" w14:textId="77777777" w:rsidR="00117E1C" w:rsidRDefault="00117E1C" w:rsidP="00117E1C">
            <w:pPr>
              <w:pStyle w:val="TAC"/>
              <w:rPr>
                <w:lang w:val="en-US" w:eastAsia="zh-CN"/>
              </w:rPr>
            </w:pPr>
            <w:r>
              <w:rPr>
                <w:lang w:val="en-US" w:eastAsia="zh-CN"/>
              </w:rPr>
              <w:t>0</w:t>
            </w:r>
          </w:p>
        </w:tc>
      </w:tr>
      <w:tr w:rsidR="00117E1C" w14:paraId="29F7349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88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91F1D4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B25E1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8960"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90180A" w14:textId="77777777" w:rsidR="00117E1C" w:rsidRDefault="00117E1C" w:rsidP="00117E1C">
            <w:pPr>
              <w:pStyle w:val="TAC"/>
              <w:rPr>
                <w:lang w:val="en-US" w:eastAsia="zh-CN"/>
              </w:rPr>
            </w:pPr>
          </w:p>
        </w:tc>
      </w:tr>
      <w:tr w:rsidR="00117E1C" w14:paraId="000715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BAA43FB" w14:textId="77777777" w:rsidR="00117E1C" w:rsidRDefault="00117E1C" w:rsidP="00117E1C">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1DFE989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310A0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BD18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64829125" w14:textId="77777777" w:rsidR="00117E1C" w:rsidRDefault="00117E1C" w:rsidP="00117E1C">
            <w:pPr>
              <w:pStyle w:val="TAC"/>
              <w:rPr>
                <w:lang w:val="en-US" w:eastAsia="zh-CN"/>
              </w:rPr>
            </w:pPr>
            <w:r>
              <w:rPr>
                <w:lang w:val="en-US" w:eastAsia="zh-CN"/>
              </w:rPr>
              <w:t>0</w:t>
            </w:r>
          </w:p>
        </w:tc>
      </w:tr>
      <w:tr w:rsidR="00117E1C" w14:paraId="4F839CD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D0C04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56CD8B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C25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8488C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598146BD" w14:textId="77777777" w:rsidR="00117E1C" w:rsidRDefault="00117E1C" w:rsidP="00117E1C">
            <w:pPr>
              <w:pStyle w:val="TAC"/>
              <w:rPr>
                <w:lang w:val="en-US" w:eastAsia="zh-CN"/>
              </w:rPr>
            </w:pPr>
          </w:p>
        </w:tc>
      </w:tr>
      <w:tr w:rsidR="00117E1C" w14:paraId="6321E95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7240E2B" w14:textId="77777777" w:rsidR="00117E1C" w:rsidRDefault="00117E1C" w:rsidP="00117E1C">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0D402DFD" w14:textId="11F1673A"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230F662" w14:textId="77777777" w:rsidR="00117E1C" w:rsidRDefault="00117E1C" w:rsidP="00117E1C">
            <w:pPr>
              <w:pStyle w:val="TAC"/>
              <w:rPr>
                <w:rFonts w:cs="Arial"/>
                <w:szCs w:val="18"/>
              </w:rPr>
            </w:pPr>
            <w:r>
              <w:rPr>
                <w:rFonts w:cs="Arial"/>
                <w:szCs w:val="18"/>
              </w:rPr>
              <w:t>CA_n260G</w:t>
            </w:r>
          </w:p>
          <w:p w14:paraId="5B6905A3" w14:textId="77777777" w:rsidR="00117E1C" w:rsidRDefault="00117E1C" w:rsidP="00117E1C">
            <w:pPr>
              <w:pStyle w:val="TAC"/>
              <w:rPr>
                <w:rFonts w:cs="Arial"/>
                <w:szCs w:val="18"/>
              </w:rPr>
            </w:pPr>
            <w:r>
              <w:rPr>
                <w:rFonts w:cs="Arial"/>
                <w:szCs w:val="18"/>
              </w:rPr>
              <w:t>CA_n260H</w:t>
            </w:r>
          </w:p>
          <w:p w14:paraId="670A17C1" w14:textId="77777777" w:rsidR="00117E1C" w:rsidRDefault="00117E1C" w:rsidP="00117E1C">
            <w:pPr>
              <w:pStyle w:val="TAC"/>
              <w:rPr>
                <w:rFonts w:cs="Arial"/>
                <w:szCs w:val="18"/>
              </w:rPr>
            </w:pPr>
            <w:r>
              <w:rPr>
                <w:rFonts w:cs="Arial"/>
                <w:szCs w:val="18"/>
              </w:rPr>
              <w:t>CA_n260I</w:t>
            </w:r>
          </w:p>
          <w:p w14:paraId="093E2347" w14:textId="77777777" w:rsidR="00117E1C" w:rsidRDefault="00117E1C" w:rsidP="00117E1C">
            <w:pPr>
              <w:pStyle w:val="TAC"/>
              <w:rPr>
                <w:rFonts w:cs="Arial"/>
                <w:szCs w:val="18"/>
              </w:rPr>
            </w:pPr>
            <w:r>
              <w:rPr>
                <w:rFonts w:cs="Arial"/>
                <w:szCs w:val="18"/>
              </w:rPr>
              <w:t>CA_n261G</w:t>
            </w:r>
          </w:p>
          <w:p w14:paraId="2FDC1E4E" w14:textId="77777777" w:rsidR="00117E1C" w:rsidRDefault="00117E1C" w:rsidP="00117E1C">
            <w:pPr>
              <w:pStyle w:val="TAC"/>
              <w:rPr>
                <w:rFonts w:cs="Arial"/>
                <w:szCs w:val="18"/>
              </w:rPr>
            </w:pPr>
            <w:r>
              <w:rPr>
                <w:rFonts w:cs="Arial"/>
                <w:szCs w:val="18"/>
              </w:rPr>
              <w:t>CA_n261H</w:t>
            </w:r>
          </w:p>
          <w:p w14:paraId="2A836310" w14:textId="77777777" w:rsidR="00117E1C" w:rsidRDefault="00117E1C" w:rsidP="00117E1C">
            <w:pPr>
              <w:pStyle w:val="TAC"/>
              <w:rPr>
                <w:rFonts w:cs="Arial"/>
                <w:szCs w:val="18"/>
              </w:rPr>
            </w:pPr>
            <w:r>
              <w:rPr>
                <w:rFonts w:cs="Arial"/>
                <w:szCs w:val="18"/>
              </w:rPr>
              <w:t>CA_n261I</w:t>
            </w:r>
          </w:p>
          <w:p w14:paraId="0D7C36A8" w14:textId="77777777" w:rsidR="00117E1C" w:rsidRDefault="00117E1C" w:rsidP="00117E1C">
            <w:pPr>
              <w:pStyle w:val="TAC"/>
              <w:rPr>
                <w:rFonts w:cs="Arial"/>
                <w:szCs w:val="18"/>
              </w:rPr>
            </w:pPr>
            <w:r>
              <w:rPr>
                <w:rFonts w:cs="Arial"/>
                <w:szCs w:val="18"/>
              </w:rPr>
              <w:t>CA_n261J</w:t>
            </w:r>
          </w:p>
          <w:p w14:paraId="71497656" w14:textId="77777777" w:rsidR="00117E1C" w:rsidRDefault="00117E1C" w:rsidP="00117E1C">
            <w:pPr>
              <w:pStyle w:val="TAC"/>
              <w:rPr>
                <w:rFonts w:cs="Arial"/>
                <w:szCs w:val="18"/>
              </w:rPr>
            </w:pPr>
            <w:r>
              <w:rPr>
                <w:rFonts w:cs="Arial"/>
                <w:szCs w:val="18"/>
              </w:rPr>
              <w:t>CA_n261K</w:t>
            </w:r>
          </w:p>
          <w:p w14:paraId="2A4DC0FF" w14:textId="77777777" w:rsidR="00117E1C" w:rsidRDefault="00117E1C" w:rsidP="00117E1C">
            <w:pPr>
              <w:pStyle w:val="TAC"/>
              <w:rPr>
                <w:rFonts w:cs="Arial"/>
                <w:szCs w:val="18"/>
              </w:rPr>
            </w:pPr>
            <w:r>
              <w:rPr>
                <w:rFonts w:cs="Arial"/>
                <w:szCs w:val="18"/>
              </w:rPr>
              <w:t>CA_n261L</w:t>
            </w:r>
          </w:p>
          <w:p w14:paraId="03F1C4F1"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1CFDE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459B81"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56B5ED4" w14:textId="77777777" w:rsidR="00117E1C" w:rsidRDefault="00117E1C" w:rsidP="00117E1C">
            <w:pPr>
              <w:pStyle w:val="TAC"/>
              <w:rPr>
                <w:lang w:val="en-US" w:eastAsia="zh-CN"/>
              </w:rPr>
            </w:pPr>
            <w:r>
              <w:rPr>
                <w:rFonts w:hint="eastAsia"/>
                <w:lang w:val="en-US" w:eastAsia="zh-CN"/>
              </w:rPr>
              <w:t>0</w:t>
            </w:r>
          </w:p>
        </w:tc>
      </w:tr>
      <w:tr w:rsidR="00117E1C" w14:paraId="38577C9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01B840"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8063C9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4EBE9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F3D731"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934F57" w14:textId="77777777" w:rsidR="00117E1C" w:rsidRDefault="00117E1C" w:rsidP="00117E1C">
            <w:pPr>
              <w:pStyle w:val="TAC"/>
              <w:rPr>
                <w:lang w:val="en-US" w:eastAsia="zh-CN"/>
              </w:rPr>
            </w:pPr>
          </w:p>
        </w:tc>
      </w:tr>
      <w:tr w:rsidR="00117E1C" w14:paraId="78E0641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F53B1B5" w14:textId="77777777" w:rsidR="00117E1C" w:rsidRDefault="00117E1C" w:rsidP="00117E1C">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18D5221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8A25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DBC177"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A99C9D2" w14:textId="77777777" w:rsidR="00117E1C" w:rsidRDefault="00117E1C" w:rsidP="00117E1C">
            <w:pPr>
              <w:pStyle w:val="TAC"/>
              <w:rPr>
                <w:lang w:val="en-US" w:eastAsia="zh-CN"/>
              </w:rPr>
            </w:pPr>
            <w:r>
              <w:rPr>
                <w:rFonts w:hint="eastAsia"/>
                <w:lang w:val="en-US" w:eastAsia="zh-CN"/>
              </w:rPr>
              <w:t>0</w:t>
            </w:r>
          </w:p>
        </w:tc>
      </w:tr>
      <w:tr w:rsidR="00117E1C" w14:paraId="04520C9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6CA84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A80E1F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68CA33"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21AC5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EDE6193" w14:textId="77777777" w:rsidR="00117E1C" w:rsidRDefault="00117E1C" w:rsidP="00117E1C">
            <w:pPr>
              <w:pStyle w:val="TAC"/>
              <w:rPr>
                <w:lang w:val="en-US" w:eastAsia="zh-CN"/>
              </w:rPr>
            </w:pPr>
          </w:p>
        </w:tc>
      </w:tr>
      <w:tr w:rsidR="00117E1C" w14:paraId="777F37D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B8A0B7" w14:textId="77777777" w:rsidR="00117E1C" w:rsidRDefault="00117E1C" w:rsidP="00117E1C">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7FA735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2852F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03663B"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975CE7C" w14:textId="77777777" w:rsidR="00117E1C" w:rsidRDefault="00117E1C" w:rsidP="00117E1C">
            <w:pPr>
              <w:pStyle w:val="TAC"/>
              <w:rPr>
                <w:lang w:val="en-US" w:eastAsia="zh-CN"/>
              </w:rPr>
            </w:pPr>
            <w:r>
              <w:rPr>
                <w:rFonts w:hint="eastAsia"/>
                <w:lang w:val="en-US" w:eastAsia="zh-CN"/>
              </w:rPr>
              <w:t>0</w:t>
            </w:r>
          </w:p>
        </w:tc>
      </w:tr>
      <w:tr w:rsidR="00117E1C" w14:paraId="219A6B5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8E60A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F1E41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B568C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807EF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93B52E" w14:textId="77777777" w:rsidR="00117E1C" w:rsidRDefault="00117E1C" w:rsidP="00117E1C">
            <w:pPr>
              <w:pStyle w:val="TAC"/>
              <w:rPr>
                <w:lang w:val="en-US" w:eastAsia="zh-CN"/>
              </w:rPr>
            </w:pPr>
          </w:p>
        </w:tc>
      </w:tr>
      <w:tr w:rsidR="00117E1C" w14:paraId="4BED432F"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C13F8D0" w14:textId="77777777" w:rsidR="00117E1C" w:rsidRDefault="00117E1C" w:rsidP="00117E1C">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653D1D1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924A9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45062F"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120B05E1" w14:textId="77777777" w:rsidR="00117E1C" w:rsidRDefault="00117E1C" w:rsidP="00117E1C">
            <w:pPr>
              <w:pStyle w:val="TAC"/>
              <w:rPr>
                <w:lang w:val="en-US" w:eastAsia="zh-CN"/>
              </w:rPr>
            </w:pPr>
            <w:r>
              <w:rPr>
                <w:rFonts w:hint="eastAsia"/>
                <w:lang w:val="en-US" w:eastAsia="zh-CN"/>
              </w:rPr>
              <w:t>0</w:t>
            </w:r>
          </w:p>
        </w:tc>
      </w:tr>
      <w:tr w:rsidR="00117E1C" w14:paraId="2A0767F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8372F9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2AE6E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E8838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0AD5EB"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BD663A" w14:textId="77777777" w:rsidR="00117E1C" w:rsidRDefault="00117E1C" w:rsidP="00117E1C">
            <w:pPr>
              <w:pStyle w:val="TAC"/>
              <w:rPr>
                <w:lang w:val="en-US" w:eastAsia="zh-CN"/>
              </w:rPr>
            </w:pPr>
          </w:p>
        </w:tc>
      </w:tr>
      <w:tr w:rsidR="00117E1C" w14:paraId="1BED222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92CE8C3" w14:textId="77777777" w:rsidR="00117E1C" w:rsidRDefault="00117E1C" w:rsidP="00117E1C">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4AEA863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2BAB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6887F8"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534F6CE" w14:textId="77777777" w:rsidR="00117E1C" w:rsidRDefault="00117E1C" w:rsidP="00117E1C">
            <w:pPr>
              <w:pStyle w:val="TAC"/>
              <w:rPr>
                <w:lang w:val="en-US" w:eastAsia="zh-CN"/>
              </w:rPr>
            </w:pPr>
            <w:r>
              <w:rPr>
                <w:rFonts w:hint="eastAsia"/>
                <w:lang w:val="en-US" w:eastAsia="zh-CN"/>
              </w:rPr>
              <w:t>0</w:t>
            </w:r>
          </w:p>
        </w:tc>
      </w:tr>
      <w:tr w:rsidR="00117E1C" w14:paraId="126BED8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43971E"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09442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82F2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860B1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45636D7B" w14:textId="77777777" w:rsidR="00117E1C" w:rsidRDefault="00117E1C" w:rsidP="00117E1C">
            <w:pPr>
              <w:pStyle w:val="TAC"/>
              <w:rPr>
                <w:lang w:val="en-US" w:eastAsia="zh-CN"/>
              </w:rPr>
            </w:pPr>
          </w:p>
        </w:tc>
      </w:tr>
      <w:tr w:rsidR="00117E1C" w14:paraId="7F2F070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1838EA9" w14:textId="77777777" w:rsidR="00117E1C" w:rsidRDefault="00117E1C" w:rsidP="00117E1C">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3F04BB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9D73A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6AF2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3D7F717" w14:textId="77777777" w:rsidR="00117E1C" w:rsidRDefault="00117E1C" w:rsidP="00117E1C">
            <w:pPr>
              <w:pStyle w:val="TAC"/>
              <w:rPr>
                <w:lang w:val="en-US" w:eastAsia="zh-CN"/>
              </w:rPr>
            </w:pPr>
            <w:r>
              <w:rPr>
                <w:rFonts w:hint="eastAsia"/>
                <w:lang w:val="en-US" w:eastAsia="zh-CN"/>
              </w:rPr>
              <w:t>0</w:t>
            </w:r>
          </w:p>
        </w:tc>
      </w:tr>
      <w:tr w:rsidR="00117E1C" w14:paraId="6C13DBD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2E1B1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5D2495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F54CF2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C9DC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2A5DD07C" w14:textId="77777777" w:rsidR="00117E1C" w:rsidRDefault="00117E1C" w:rsidP="00117E1C">
            <w:pPr>
              <w:pStyle w:val="TAC"/>
              <w:rPr>
                <w:lang w:val="en-US" w:eastAsia="zh-CN"/>
              </w:rPr>
            </w:pPr>
          </w:p>
        </w:tc>
      </w:tr>
      <w:tr w:rsidR="00117E1C" w14:paraId="30AD96A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E4D8A9" w14:textId="77777777" w:rsidR="00117E1C" w:rsidRDefault="00117E1C" w:rsidP="00117E1C">
            <w:pPr>
              <w:pStyle w:val="TAC"/>
              <w:rPr>
                <w:lang w:val="en-US" w:eastAsia="zh-CN"/>
              </w:rPr>
            </w:pPr>
            <w:r>
              <w:rPr>
                <w:rFonts w:cs="Arial"/>
                <w:szCs w:val="18"/>
              </w:rPr>
              <w:t>CA_n260I-n261L</w:t>
            </w:r>
          </w:p>
        </w:tc>
        <w:tc>
          <w:tcPr>
            <w:tcW w:w="986" w:type="pct"/>
            <w:vMerge/>
            <w:tcBorders>
              <w:left w:val="single" w:sz="4" w:space="0" w:color="auto"/>
              <w:right w:val="single" w:sz="4" w:space="0" w:color="auto"/>
            </w:tcBorders>
            <w:shd w:val="clear" w:color="auto" w:fill="auto"/>
            <w:vAlign w:val="center"/>
          </w:tcPr>
          <w:p w14:paraId="7658AF6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4EAEE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97D644"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803B117" w14:textId="77777777" w:rsidR="00117E1C" w:rsidRDefault="00117E1C" w:rsidP="00117E1C">
            <w:pPr>
              <w:pStyle w:val="TAC"/>
              <w:rPr>
                <w:lang w:val="en-US" w:eastAsia="zh-CN"/>
              </w:rPr>
            </w:pPr>
            <w:r>
              <w:rPr>
                <w:rFonts w:hint="eastAsia"/>
                <w:lang w:val="en-US" w:eastAsia="zh-CN"/>
              </w:rPr>
              <w:t>0</w:t>
            </w:r>
          </w:p>
        </w:tc>
      </w:tr>
      <w:tr w:rsidR="00117E1C" w14:paraId="0F7818E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E79293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2FAE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53A2B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94E3F9"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EFA9D7A" w14:textId="77777777" w:rsidR="00117E1C" w:rsidRDefault="00117E1C" w:rsidP="00117E1C">
            <w:pPr>
              <w:pStyle w:val="TAC"/>
              <w:rPr>
                <w:lang w:val="en-US" w:eastAsia="zh-CN"/>
              </w:rPr>
            </w:pPr>
          </w:p>
        </w:tc>
      </w:tr>
      <w:tr w:rsidR="00117E1C" w14:paraId="1A2669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D5F3520" w14:textId="77777777" w:rsidR="00117E1C" w:rsidRDefault="00117E1C" w:rsidP="00117E1C">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1885C7B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4CA9E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1FC4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CB440CB" w14:textId="77777777" w:rsidR="00117E1C" w:rsidRDefault="00117E1C" w:rsidP="00117E1C">
            <w:pPr>
              <w:pStyle w:val="TAC"/>
              <w:rPr>
                <w:lang w:val="en-US" w:eastAsia="zh-CN"/>
              </w:rPr>
            </w:pPr>
            <w:r>
              <w:rPr>
                <w:rFonts w:hint="eastAsia"/>
                <w:lang w:val="en-US" w:eastAsia="zh-CN"/>
              </w:rPr>
              <w:t>0</w:t>
            </w:r>
          </w:p>
        </w:tc>
      </w:tr>
      <w:tr w:rsidR="00117E1C" w14:paraId="24BD3A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AC8D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CBE7A8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6FDBB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4C142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9AE09DC" w14:textId="77777777" w:rsidR="00117E1C" w:rsidRDefault="00117E1C" w:rsidP="00117E1C">
            <w:pPr>
              <w:pStyle w:val="TAC"/>
              <w:rPr>
                <w:lang w:val="en-US" w:eastAsia="zh-CN"/>
              </w:rPr>
            </w:pPr>
          </w:p>
        </w:tc>
      </w:tr>
      <w:tr w:rsidR="00117E1C" w14:paraId="56CB248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A6BCB8C" w14:textId="77777777" w:rsidR="00117E1C" w:rsidRDefault="00117E1C" w:rsidP="00117E1C">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646C7F3E" w14:textId="7511DE3B"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15A4F02" w14:textId="77777777" w:rsidR="00117E1C" w:rsidRDefault="00117E1C" w:rsidP="00117E1C">
            <w:pPr>
              <w:pStyle w:val="TAC"/>
              <w:rPr>
                <w:rFonts w:cs="Arial"/>
                <w:szCs w:val="18"/>
              </w:rPr>
            </w:pPr>
            <w:r>
              <w:rPr>
                <w:rFonts w:cs="Arial"/>
                <w:szCs w:val="18"/>
              </w:rPr>
              <w:t>CA_n260G</w:t>
            </w:r>
          </w:p>
          <w:p w14:paraId="7095BF43" w14:textId="77777777" w:rsidR="00117E1C" w:rsidRDefault="00117E1C" w:rsidP="00117E1C">
            <w:pPr>
              <w:pStyle w:val="TAC"/>
              <w:rPr>
                <w:rFonts w:cs="Arial"/>
                <w:szCs w:val="18"/>
              </w:rPr>
            </w:pPr>
            <w:r>
              <w:rPr>
                <w:rFonts w:cs="Arial"/>
                <w:szCs w:val="18"/>
              </w:rPr>
              <w:t>CA_n260H</w:t>
            </w:r>
          </w:p>
          <w:p w14:paraId="3BD76EBE" w14:textId="77777777" w:rsidR="00117E1C" w:rsidRDefault="00117E1C" w:rsidP="00117E1C">
            <w:pPr>
              <w:pStyle w:val="TAC"/>
              <w:rPr>
                <w:rFonts w:cs="Arial"/>
                <w:szCs w:val="18"/>
              </w:rPr>
            </w:pPr>
            <w:r>
              <w:rPr>
                <w:rFonts w:cs="Arial"/>
                <w:szCs w:val="18"/>
              </w:rPr>
              <w:t>CA_n260I</w:t>
            </w:r>
          </w:p>
          <w:p w14:paraId="52C03D2C" w14:textId="77777777" w:rsidR="00117E1C" w:rsidRDefault="00117E1C" w:rsidP="00117E1C">
            <w:pPr>
              <w:pStyle w:val="TAC"/>
              <w:rPr>
                <w:rFonts w:cs="Arial"/>
                <w:szCs w:val="18"/>
              </w:rPr>
            </w:pPr>
            <w:r>
              <w:rPr>
                <w:rFonts w:cs="Arial"/>
                <w:szCs w:val="18"/>
              </w:rPr>
              <w:t>CA_n260J</w:t>
            </w:r>
          </w:p>
          <w:p w14:paraId="33F7AC22" w14:textId="77777777" w:rsidR="00117E1C" w:rsidRDefault="00117E1C" w:rsidP="00117E1C">
            <w:pPr>
              <w:pStyle w:val="TAC"/>
              <w:rPr>
                <w:rFonts w:cs="Arial"/>
                <w:szCs w:val="18"/>
              </w:rPr>
            </w:pPr>
            <w:r>
              <w:rPr>
                <w:rFonts w:cs="Arial"/>
                <w:szCs w:val="18"/>
              </w:rPr>
              <w:t xml:space="preserve"> CA_n261G</w:t>
            </w:r>
          </w:p>
          <w:p w14:paraId="3F936473" w14:textId="77777777" w:rsidR="00117E1C" w:rsidRDefault="00117E1C" w:rsidP="00117E1C">
            <w:pPr>
              <w:pStyle w:val="TAC"/>
              <w:rPr>
                <w:rFonts w:cs="Arial"/>
                <w:szCs w:val="18"/>
              </w:rPr>
            </w:pPr>
            <w:r>
              <w:rPr>
                <w:rFonts w:cs="Arial"/>
                <w:szCs w:val="18"/>
              </w:rPr>
              <w:t>CA_n261H</w:t>
            </w:r>
          </w:p>
          <w:p w14:paraId="1481704A" w14:textId="77777777" w:rsidR="00117E1C" w:rsidRDefault="00117E1C" w:rsidP="00117E1C">
            <w:pPr>
              <w:pStyle w:val="TAC"/>
              <w:rPr>
                <w:rFonts w:cs="Arial"/>
                <w:szCs w:val="18"/>
              </w:rPr>
            </w:pPr>
            <w:r>
              <w:rPr>
                <w:rFonts w:cs="Arial"/>
                <w:szCs w:val="18"/>
              </w:rPr>
              <w:t>CA_n261I</w:t>
            </w:r>
          </w:p>
          <w:p w14:paraId="44BD788F" w14:textId="77777777" w:rsidR="00117E1C" w:rsidRDefault="00117E1C" w:rsidP="00117E1C">
            <w:pPr>
              <w:pStyle w:val="TAC"/>
              <w:rPr>
                <w:rFonts w:cs="Arial"/>
                <w:szCs w:val="18"/>
              </w:rPr>
            </w:pPr>
            <w:r>
              <w:rPr>
                <w:rFonts w:cs="Arial"/>
                <w:szCs w:val="18"/>
              </w:rPr>
              <w:t>CA_n261J</w:t>
            </w:r>
          </w:p>
          <w:p w14:paraId="33C6F033" w14:textId="77777777" w:rsidR="00117E1C" w:rsidRDefault="00117E1C" w:rsidP="00117E1C">
            <w:pPr>
              <w:pStyle w:val="TAC"/>
              <w:rPr>
                <w:rFonts w:cs="Arial"/>
                <w:szCs w:val="18"/>
              </w:rPr>
            </w:pPr>
            <w:r>
              <w:rPr>
                <w:rFonts w:cs="Arial"/>
                <w:szCs w:val="18"/>
              </w:rPr>
              <w:t>CA_n261K</w:t>
            </w:r>
          </w:p>
          <w:p w14:paraId="71F99DBB" w14:textId="77777777" w:rsidR="00117E1C" w:rsidRDefault="00117E1C" w:rsidP="00117E1C">
            <w:pPr>
              <w:pStyle w:val="TAC"/>
              <w:rPr>
                <w:rFonts w:cs="Arial"/>
                <w:szCs w:val="18"/>
              </w:rPr>
            </w:pPr>
            <w:r>
              <w:rPr>
                <w:rFonts w:cs="Arial"/>
                <w:szCs w:val="18"/>
              </w:rPr>
              <w:t>CA_n261L</w:t>
            </w:r>
          </w:p>
          <w:p w14:paraId="1024FA89"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AC06F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9386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D98B7AD" w14:textId="77777777" w:rsidR="00117E1C" w:rsidRDefault="00117E1C" w:rsidP="00117E1C">
            <w:pPr>
              <w:pStyle w:val="TAC"/>
              <w:rPr>
                <w:lang w:val="en-US" w:eastAsia="zh-CN"/>
              </w:rPr>
            </w:pPr>
            <w:r>
              <w:rPr>
                <w:rFonts w:hint="eastAsia"/>
                <w:lang w:val="en-US" w:eastAsia="zh-CN"/>
              </w:rPr>
              <w:t>0</w:t>
            </w:r>
          </w:p>
        </w:tc>
      </w:tr>
      <w:tr w:rsidR="00117E1C" w14:paraId="1339E03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45A0E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C3B28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91252A"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4B7CE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043A35" w14:textId="77777777" w:rsidR="00117E1C" w:rsidRDefault="00117E1C" w:rsidP="00117E1C">
            <w:pPr>
              <w:pStyle w:val="TAC"/>
              <w:rPr>
                <w:lang w:val="en-US" w:eastAsia="zh-CN"/>
              </w:rPr>
            </w:pPr>
          </w:p>
        </w:tc>
      </w:tr>
      <w:tr w:rsidR="00117E1C" w14:paraId="3EFCA61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E5C6DF6" w14:textId="77777777" w:rsidR="00117E1C" w:rsidRDefault="00117E1C" w:rsidP="00117E1C">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AF33C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56759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E9CCCB"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7623E4B" w14:textId="77777777" w:rsidR="00117E1C" w:rsidRDefault="00117E1C" w:rsidP="00117E1C">
            <w:pPr>
              <w:pStyle w:val="TAC"/>
              <w:rPr>
                <w:lang w:val="en-US" w:eastAsia="zh-CN"/>
              </w:rPr>
            </w:pPr>
            <w:r>
              <w:rPr>
                <w:lang w:val="en-US" w:eastAsia="zh-CN"/>
              </w:rPr>
              <w:t>0</w:t>
            </w:r>
          </w:p>
        </w:tc>
      </w:tr>
      <w:tr w:rsidR="00117E1C" w14:paraId="6B94A2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D7C172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C90C40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BD15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EC3BD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9BF5108" w14:textId="77777777" w:rsidR="00117E1C" w:rsidRDefault="00117E1C" w:rsidP="00117E1C">
            <w:pPr>
              <w:pStyle w:val="TAC"/>
              <w:rPr>
                <w:lang w:val="en-US" w:eastAsia="zh-CN"/>
              </w:rPr>
            </w:pPr>
          </w:p>
        </w:tc>
      </w:tr>
      <w:tr w:rsidR="00117E1C" w14:paraId="6FCA868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01CC05A" w14:textId="77777777" w:rsidR="00117E1C" w:rsidRDefault="00117E1C" w:rsidP="00117E1C">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A0C19F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D91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D36A6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0A61D9B" w14:textId="77777777" w:rsidR="00117E1C" w:rsidRDefault="00117E1C" w:rsidP="00117E1C">
            <w:pPr>
              <w:pStyle w:val="TAC"/>
              <w:rPr>
                <w:lang w:val="en-US" w:eastAsia="zh-CN"/>
              </w:rPr>
            </w:pPr>
            <w:r>
              <w:rPr>
                <w:lang w:val="en-US" w:eastAsia="zh-CN"/>
              </w:rPr>
              <w:t>0</w:t>
            </w:r>
          </w:p>
        </w:tc>
      </w:tr>
      <w:tr w:rsidR="00117E1C" w14:paraId="708E92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9773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3812B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A3360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FAD34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886B71" w14:textId="77777777" w:rsidR="00117E1C" w:rsidRDefault="00117E1C" w:rsidP="00117E1C">
            <w:pPr>
              <w:pStyle w:val="TAC"/>
              <w:rPr>
                <w:lang w:val="en-US" w:eastAsia="zh-CN"/>
              </w:rPr>
            </w:pPr>
          </w:p>
        </w:tc>
      </w:tr>
      <w:tr w:rsidR="00117E1C" w14:paraId="11882F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88FCCBF" w14:textId="77777777" w:rsidR="00117E1C" w:rsidRDefault="00117E1C" w:rsidP="00117E1C">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2FAE928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38286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72A55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93E2E6E" w14:textId="77777777" w:rsidR="00117E1C" w:rsidRDefault="00117E1C" w:rsidP="00117E1C">
            <w:pPr>
              <w:pStyle w:val="TAC"/>
              <w:rPr>
                <w:lang w:val="en-US" w:eastAsia="zh-CN"/>
              </w:rPr>
            </w:pPr>
            <w:r>
              <w:rPr>
                <w:lang w:val="en-US" w:eastAsia="zh-CN"/>
              </w:rPr>
              <w:t>0</w:t>
            </w:r>
          </w:p>
        </w:tc>
      </w:tr>
      <w:tr w:rsidR="00117E1C" w14:paraId="301EE94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9D4B1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55B5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1AFFE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D93D2E"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30CE0F5" w14:textId="77777777" w:rsidR="00117E1C" w:rsidRDefault="00117E1C" w:rsidP="00117E1C">
            <w:pPr>
              <w:pStyle w:val="TAC"/>
              <w:rPr>
                <w:lang w:val="en-US" w:eastAsia="zh-CN"/>
              </w:rPr>
            </w:pPr>
          </w:p>
        </w:tc>
      </w:tr>
      <w:tr w:rsidR="00117E1C" w14:paraId="33903DB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CE80D34" w14:textId="77777777" w:rsidR="00117E1C" w:rsidRDefault="00117E1C" w:rsidP="00117E1C">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5D4F578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DD0B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08DEC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57276D" w14:textId="77777777" w:rsidR="00117E1C" w:rsidRDefault="00117E1C" w:rsidP="00117E1C">
            <w:pPr>
              <w:pStyle w:val="TAC"/>
              <w:rPr>
                <w:lang w:val="en-US" w:eastAsia="zh-CN"/>
              </w:rPr>
            </w:pPr>
            <w:r>
              <w:rPr>
                <w:lang w:val="en-US" w:eastAsia="zh-CN"/>
              </w:rPr>
              <w:t>0</w:t>
            </w:r>
          </w:p>
        </w:tc>
      </w:tr>
      <w:tr w:rsidR="00117E1C" w14:paraId="168B62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F9D5DE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327D2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CA822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EEFDCF"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38BD587" w14:textId="77777777" w:rsidR="00117E1C" w:rsidRDefault="00117E1C" w:rsidP="00117E1C">
            <w:pPr>
              <w:pStyle w:val="TAC"/>
              <w:rPr>
                <w:lang w:val="en-US" w:eastAsia="zh-CN"/>
              </w:rPr>
            </w:pPr>
          </w:p>
        </w:tc>
      </w:tr>
      <w:tr w:rsidR="00117E1C" w14:paraId="1D28426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C3C730B" w14:textId="77777777" w:rsidR="00117E1C" w:rsidRDefault="00117E1C" w:rsidP="00117E1C">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3616584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46134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5E89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6CACD06" w14:textId="77777777" w:rsidR="00117E1C" w:rsidRDefault="00117E1C" w:rsidP="00117E1C">
            <w:pPr>
              <w:pStyle w:val="TAC"/>
              <w:rPr>
                <w:lang w:val="en-US" w:eastAsia="zh-CN"/>
              </w:rPr>
            </w:pPr>
            <w:r>
              <w:rPr>
                <w:lang w:val="en-US" w:eastAsia="zh-CN"/>
              </w:rPr>
              <w:t>0</w:t>
            </w:r>
          </w:p>
        </w:tc>
      </w:tr>
      <w:tr w:rsidR="00117E1C" w14:paraId="67CF7D1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87965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9EB7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E46A0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C507E7"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CD15F0" w14:textId="77777777" w:rsidR="00117E1C" w:rsidRDefault="00117E1C" w:rsidP="00117E1C">
            <w:pPr>
              <w:pStyle w:val="TAC"/>
              <w:rPr>
                <w:lang w:val="en-US" w:eastAsia="zh-CN"/>
              </w:rPr>
            </w:pPr>
          </w:p>
        </w:tc>
      </w:tr>
      <w:tr w:rsidR="00117E1C" w14:paraId="555CF1C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DFFB514" w14:textId="77777777" w:rsidR="00117E1C" w:rsidRDefault="00117E1C" w:rsidP="00117E1C">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5D2772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334B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EDBA0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30657A3" w14:textId="77777777" w:rsidR="00117E1C" w:rsidRDefault="00117E1C" w:rsidP="00117E1C">
            <w:pPr>
              <w:pStyle w:val="TAC"/>
              <w:rPr>
                <w:lang w:val="en-US" w:eastAsia="zh-CN"/>
              </w:rPr>
            </w:pPr>
            <w:r>
              <w:rPr>
                <w:lang w:val="en-US" w:eastAsia="zh-CN"/>
              </w:rPr>
              <w:t>0</w:t>
            </w:r>
          </w:p>
        </w:tc>
      </w:tr>
      <w:tr w:rsidR="00117E1C" w14:paraId="52425EF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B4A9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2DE1CC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02CA5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979D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33DB0" w14:textId="77777777" w:rsidR="00117E1C" w:rsidRDefault="00117E1C" w:rsidP="00117E1C">
            <w:pPr>
              <w:pStyle w:val="TAC"/>
              <w:rPr>
                <w:lang w:val="en-US" w:eastAsia="zh-CN"/>
              </w:rPr>
            </w:pPr>
          </w:p>
        </w:tc>
      </w:tr>
      <w:tr w:rsidR="00117E1C" w14:paraId="04D115C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741A48F" w14:textId="77777777" w:rsidR="00117E1C" w:rsidRDefault="00117E1C" w:rsidP="00117E1C">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0C52EDB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75A72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9A1C59"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33E3703" w14:textId="77777777" w:rsidR="00117E1C" w:rsidRDefault="00117E1C" w:rsidP="00117E1C">
            <w:pPr>
              <w:pStyle w:val="TAC"/>
              <w:rPr>
                <w:lang w:val="en-US" w:eastAsia="zh-CN"/>
              </w:rPr>
            </w:pPr>
            <w:r>
              <w:rPr>
                <w:lang w:val="en-US" w:eastAsia="zh-CN"/>
              </w:rPr>
              <w:t>0</w:t>
            </w:r>
          </w:p>
        </w:tc>
      </w:tr>
      <w:tr w:rsidR="00117E1C" w14:paraId="30F1D471"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643E3DA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2D01AE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A417E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51363"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1D35B873" w14:textId="77777777" w:rsidR="00117E1C" w:rsidRDefault="00117E1C" w:rsidP="00117E1C">
            <w:pPr>
              <w:pStyle w:val="TAC"/>
              <w:rPr>
                <w:lang w:val="en-US" w:eastAsia="zh-CN"/>
              </w:rPr>
            </w:pPr>
          </w:p>
        </w:tc>
      </w:tr>
      <w:tr w:rsidR="00117E1C" w14:paraId="1D2E789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86FC386" w14:textId="77777777" w:rsidR="00117E1C" w:rsidRDefault="00117E1C" w:rsidP="00117E1C">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02ACC8AB" w14:textId="4987662F"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99B0B8F" w14:textId="77777777" w:rsidR="00117E1C" w:rsidRDefault="00117E1C" w:rsidP="00117E1C">
            <w:pPr>
              <w:pStyle w:val="TAC"/>
              <w:rPr>
                <w:rFonts w:cs="Arial"/>
                <w:szCs w:val="18"/>
              </w:rPr>
            </w:pPr>
            <w:r>
              <w:rPr>
                <w:rFonts w:cs="Arial"/>
                <w:szCs w:val="18"/>
              </w:rPr>
              <w:t>CA_n260G</w:t>
            </w:r>
          </w:p>
          <w:p w14:paraId="0C1732B7" w14:textId="77777777" w:rsidR="00117E1C" w:rsidRDefault="00117E1C" w:rsidP="00117E1C">
            <w:pPr>
              <w:pStyle w:val="TAC"/>
              <w:rPr>
                <w:rFonts w:cs="Arial"/>
                <w:szCs w:val="18"/>
              </w:rPr>
            </w:pPr>
            <w:r>
              <w:rPr>
                <w:rFonts w:cs="Arial"/>
                <w:szCs w:val="18"/>
              </w:rPr>
              <w:t>CA_n260H</w:t>
            </w:r>
          </w:p>
          <w:p w14:paraId="71013EB7" w14:textId="77777777" w:rsidR="00117E1C" w:rsidRDefault="00117E1C" w:rsidP="00117E1C">
            <w:pPr>
              <w:pStyle w:val="TAC"/>
              <w:rPr>
                <w:rFonts w:cs="Arial"/>
                <w:szCs w:val="18"/>
              </w:rPr>
            </w:pPr>
            <w:r>
              <w:rPr>
                <w:rFonts w:cs="Arial"/>
                <w:szCs w:val="18"/>
              </w:rPr>
              <w:t>CA_n260I</w:t>
            </w:r>
          </w:p>
          <w:p w14:paraId="57CFE113" w14:textId="77777777" w:rsidR="00117E1C" w:rsidRDefault="00117E1C" w:rsidP="00117E1C">
            <w:pPr>
              <w:pStyle w:val="TAC"/>
              <w:rPr>
                <w:rFonts w:cs="Arial"/>
                <w:szCs w:val="18"/>
              </w:rPr>
            </w:pPr>
            <w:r>
              <w:rPr>
                <w:rFonts w:cs="Arial"/>
                <w:szCs w:val="18"/>
              </w:rPr>
              <w:t>CA_n260J</w:t>
            </w:r>
          </w:p>
          <w:p w14:paraId="5CFA73A3" w14:textId="77777777" w:rsidR="00117E1C" w:rsidRDefault="00117E1C" w:rsidP="00117E1C">
            <w:pPr>
              <w:pStyle w:val="TAC"/>
              <w:rPr>
                <w:rFonts w:cs="Arial"/>
                <w:szCs w:val="18"/>
              </w:rPr>
            </w:pPr>
            <w:r>
              <w:rPr>
                <w:rFonts w:cs="Arial"/>
                <w:szCs w:val="18"/>
              </w:rPr>
              <w:t>CA_n260K</w:t>
            </w:r>
          </w:p>
          <w:p w14:paraId="0F3316F9" w14:textId="77777777" w:rsidR="00117E1C" w:rsidRDefault="00117E1C" w:rsidP="00117E1C">
            <w:pPr>
              <w:pStyle w:val="TAC"/>
              <w:rPr>
                <w:rFonts w:cs="Arial"/>
                <w:szCs w:val="18"/>
              </w:rPr>
            </w:pPr>
            <w:r>
              <w:rPr>
                <w:rFonts w:cs="Arial"/>
                <w:szCs w:val="18"/>
              </w:rPr>
              <w:t>CA_n261G</w:t>
            </w:r>
          </w:p>
          <w:p w14:paraId="3605115E" w14:textId="77777777" w:rsidR="00117E1C" w:rsidRDefault="00117E1C" w:rsidP="00117E1C">
            <w:pPr>
              <w:pStyle w:val="TAC"/>
              <w:rPr>
                <w:rFonts w:cs="Arial"/>
                <w:szCs w:val="18"/>
              </w:rPr>
            </w:pPr>
            <w:r>
              <w:rPr>
                <w:rFonts w:cs="Arial"/>
                <w:szCs w:val="18"/>
              </w:rPr>
              <w:t>CA_n261H</w:t>
            </w:r>
          </w:p>
          <w:p w14:paraId="7B7824DA" w14:textId="77777777" w:rsidR="00117E1C" w:rsidRDefault="00117E1C" w:rsidP="00117E1C">
            <w:pPr>
              <w:pStyle w:val="TAC"/>
              <w:rPr>
                <w:rFonts w:cs="Arial"/>
                <w:szCs w:val="18"/>
              </w:rPr>
            </w:pPr>
            <w:r>
              <w:rPr>
                <w:rFonts w:cs="Arial"/>
                <w:szCs w:val="18"/>
              </w:rPr>
              <w:t>CA_n261I</w:t>
            </w:r>
          </w:p>
          <w:p w14:paraId="4B2ABA01" w14:textId="77777777" w:rsidR="00117E1C" w:rsidRDefault="00117E1C" w:rsidP="00117E1C">
            <w:pPr>
              <w:pStyle w:val="TAC"/>
              <w:rPr>
                <w:rFonts w:cs="Arial"/>
                <w:szCs w:val="18"/>
              </w:rPr>
            </w:pPr>
            <w:r>
              <w:rPr>
                <w:rFonts w:cs="Arial"/>
                <w:szCs w:val="18"/>
              </w:rPr>
              <w:t>CA_n261J</w:t>
            </w:r>
          </w:p>
          <w:p w14:paraId="412E871D" w14:textId="77777777" w:rsidR="00117E1C" w:rsidRDefault="00117E1C" w:rsidP="00117E1C">
            <w:pPr>
              <w:pStyle w:val="TAC"/>
              <w:rPr>
                <w:rFonts w:cs="Arial"/>
                <w:szCs w:val="18"/>
              </w:rPr>
            </w:pPr>
            <w:r>
              <w:rPr>
                <w:rFonts w:cs="Arial"/>
                <w:szCs w:val="18"/>
              </w:rPr>
              <w:t>CA_n261K</w:t>
            </w:r>
          </w:p>
          <w:p w14:paraId="310239B4" w14:textId="77777777" w:rsidR="00117E1C" w:rsidRDefault="00117E1C" w:rsidP="00117E1C">
            <w:pPr>
              <w:pStyle w:val="TAC"/>
              <w:rPr>
                <w:rFonts w:cs="Arial"/>
                <w:szCs w:val="18"/>
              </w:rPr>
            </w:pPr>
            <w:r>
              <w:rPr>
                <w:rFonts w:cs="Arial"/>
                <w:szCs w:val="18"/>
              </w:rPr>
              <w:t>CA_n261L</w:t>
            </w:r>
          </w:p>
          <w:p w14:paraId="3D6C83E2"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0C589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01489"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110D0FF" w14:textId="77777777" w:rsidR="00117E1C" w:rsidRDefault="00117E1C" w:rsidP="00117E1C">
            <w:pPr>
              <w:pStyle w:val="TAC"/>
              <w:rPr>
                <w:lang w:val="en-US" w:eastAsia="zh-CN"/>
              </w:rPr>
            </w:pPr>
            <w:r>
              <w:rPr>
                <w:rFonts w:hint="eastAsia"/>
                <w:lang w:val="en-US" w:eastAsia="zh-CN"/>
              </w:rPr>
              <w:t>0</w:t>
            </w:r>
          </w:p>
        </w:tc>
      </w:tr>
      <w:tr w:rsidR="00117E1C" w14:paraId="380961D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D5FEC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E9C90D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6D021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6D7FF"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7C913CD" w14:textId="77777777" w:rsidR="00117E1C" w:rsidRDefault="00117E1C" w:rsidP="00117E1C">
            <w:pPr>
              <w:pStyle w:val="TAC"/>
              <w:rPr>
                <w:lang w:val="en-US" w:eastAsia="zh-CN"/>
              </w:rPr>
            </w:pPr>
          </w:p>
        </w:tc>
      </w:tr>
      <w:tr w:rsidR="00117E1C" w14:paraId="2181F0B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FC0C36" w14:textId="77777777" w:rsidR="00117E1C" w:rsidRDefault="00117E1C" w:rsidP="00117E1C">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126D64E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C50AB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383683"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2903659" w14:textId="77777777" w:rsidR="00117E1C" w:rsidRDefault="00117E1C" w:rsidP="00117E1C">
            <w:pPr>
              <w:pStyle w:val="TAC"/>
              <w:rPr>
                <w:lang w:val="en-US" w:eastAsia="zh-CN"/>
              </w:rPr>
            </w:pPr>
            <w:r>
              <w:rPr>
                <w:lang w:val="en-US" w:eastAsia="zh-CN"/>
              </w:rPr>
              <w:t>0</w:t>
            </w:r>
          </w:p>
        </w:tc>
      </w:tr>
      <w:tr w:rsidR="00117E1C" w14:paraId="3A3DF1B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0FC640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969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790FE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6529BB"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3FE9F9B" w14:textId="77777777" w:rsidR="00117E1C" w:rsidRDefault="00117E1C" w:rsidP="00117E1C">
            <w:pPr>
              <w:pStyle w:val="TAC"/>
              <w:rPr>
                <w:lang w:val="en-US" w:eastAsia="zh-CN"/>
              </w:rPr>
            </w:pPr>
          </w:p>
        </w:tc>
      </w:tr>
      <w:tr w:rsidR="00117E1C" w14:paraId="5736218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5701090" w14:textId="77777777" w:rsidR="00117E1C" w:rsidRDefault="00117E1C" w:rsidP="00117E1C">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67385EE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9D575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2BE6B7"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A3ED31E" w14:textId="77777777" w:rsidR="00117E1C" w:rsidRDefault="00117E1C" w:rsidP="00117E1C">
            <w:pPr>
              <w:pStyle w:val="TAC"/>
              <w:rPr>
                <w:lang w:val="en-US" w:eastAsia="zh-CN"/>
              </w:rPr>
            </w:pPr>
            <w:r>
              <w:rPr>
                <w:lang w:val="en-US" w:eastAsia="zh-CN"/>
              </w:rPr>
              <w:t>0</w:t>
            </w:r>
          </w:p>
        </w:tc>
      </w:tr>
      <w:tr w:rsidR="00117E1C" w14:paraId="5DB507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B12D2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21E2DB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CC01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632EE5"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AF064" w14:textId="77777777" w:rsidR="00117E1C" w:rsidRDefault="00117E1C" w:rsidP="00117E1C">
            <w:pPr>
              <w:pStyle w:val="TAC"/>
              <w:rPr>
                <w:lang w:val="en-US" w:eastAsia="zh-CN"/>
              </w:rPr>
            </w:pPr>
          </w:p>
        </w:tc>
      </w:tr>
      <w:tr w:rsidR="00117E1C" w14:paraId="24D394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4DCEFBF" w14:textId="77777777" w:rsidR="00117E1C" w:rsidRDefault="00117E1C" w:rsidP="00117E1C">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AE61A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8CB4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03BD3C"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F7F61B2" w14:textId="77777777" w:rsidR="00117E1C" w:rsidRDefault="00117E1C" w:rsidP="00117E1C">
            <w:pPr>
              <w:pStyle w:val="TAC"/>
              <w:rPr>
                <w:lang w:val="en-US" w:eastAsia="zh-CN"/>
              </w:rPr>
            </w:pPr>
            <w:r>
              <w:rPr>
                <w:lang w:val="en-US" w:eastAsia="zh-CN"/>
              </w:rPr>
              <w:t>0</w:t>
            </w:r>
          </w:p>
        </w:tc>
      </w:tr>
      <w:tr w:rsidR="00117E1C" w14:paraId="4C4E0E8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ED0F0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65B3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92756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ADCF8C"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7000085F" w14:textId="77777777" w:rsidR="00117E1C" w:rsidRDefault="00117E1C" w:rsidP="00117E1C">
            <w:pPr>
              <w:pStyle w:val="TAC"/>
              <w:rPr>
                <w:lang w:val="en-US" w:eastAsia="zh-CN"/>
              </w:rPr>
            </w:pPr>
          </w:p>
        </w:tc>
      </w:tr>
      <w:tr w:rsidR="00117E1C" w14:paraId="7CC463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9907881" w14:textId="77777777" w:rsidR="00117E1C" w:rsidRDefault="00117E1C" w:rsidP="00117E1C">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666BEBC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41990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993414"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06FD17D" w14:textId="77777777" w:rsidR="00117E1C" w:rsidRDefault="00117E1C" w:rsidP="00117E1C">
            <w:pPr>
              <w:pStyle w:val="TAC"/>
              <w:rPr>
                <w:lang w:val="en-US" w:eastAsia="zh-CN"/>
              </w:rPr>
            </w:pPr>
            <w:r>
              <w:rPr>
                <w:lang w:val="en-US" w:eastAsia="zh-CN"/>
              </w:rPr>
              <w:t>0</w:t>
            </w:r>
          </w:p>
        </w:tc>
      </w:tr>
      <w:tr w:rsidR="00117E1C" w14:paraId="263E981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522785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66F3C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6B42F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F55B7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C1EA19" w14:textId="77777777" w:rsidR="00117E1C" w:rsidRDefault="00117E1C" w:rsidP="00117E1C">
            <w:pPr>
              <w:pStyle w:val="TAC"/>
              <w:rPr>
                <w:lang w:val="en-US" w:eastAsia="zh-CN"/>
              </w:rPr>
            </w:pPr>
          </w:p>
        </w:tc>
      </w:tr>
      <w:tr w:rsidR="00117E1C" w14:paraId="0D57636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A5CE652" w14:textId="77777777" w:rsidR="00117E1C" w:rsidRDefault="00117E1C" w:rsidP="00117E1C">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68FCB4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9EBA8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65C55A"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850C30C" w14:textId="77777777" w:rsidR="00117E1C" w:rsidRDefault="00117E1C" w:rsidP="00117E1C">
            <w:pPr>
              <w:pStyle w:val="TAC"/>
              <w:rPr>
                <w:lang w:val="en-US" w:eastAsia="zh-CN"/>
              </w:rPr>
            </w:pPr>
            <w:r>
              <w:rPr>
                <w:lang w:val="en-US" w:eastAsia="zh-CN"/>
              </w:rPr>
              <w:t>0</w:t>
            </w:r>
          </w:p>
        </w:tc>
      </w:tr>
      <w:tr w:rsidR="00117E1C" w14:paraId="266B25A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8E172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1B02B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450945"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81522A"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C39F4A5" w14:textId="77777777" w:rsidR="00117E1C" w:rsidRDefault="00117E1C" w:rsidP="00117E1C">
            <w:pPr>
              <w:pStyle w:val="TAC"/>
              <w:rPr>
                <w:lang w:val="en-US" w:eastAsia="zh-CN"/>
              </w:rPr>
            </w:pPr>
          </w:p>
        </w:tc>
      </w:tr>
      <w:tr w:rsidR="00117E1C" w14:paraId="7C7B0FA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790249F" w14:textId="77777777" w:rsidR="00117E1C" w:rsidRDefault="00117E1C" w:rsidP="00117E1C">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6FD9E7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DC1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4599A0"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B238390" w14:textId="77777777" w:rsidR="00117E1C" w:rsidRDefault="00117E1C" w:rsidP="00117E1C">
            <w:pPr>
              <w:pStyle w:val="TAC"/>
              <w:rPr>
                <w:lang w:val="en-US" w:eastAsia="zh-CN"/>
              </w:rPr>
            </w:pPr>
            <w:r>
              <w:rPr>
                <w:lang w:val="en-US" w:eastAsia="zh-CN"/>
              </w:rPr>
              <w:t>0</w:t>
            </w:r>
          </w:p>
        </w:tc>
      </w:tr>
      <w:tr w:rsidR="00117E1C" w14:paraId="65E3FD6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13E8B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D44C5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81697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B8CFF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90F956A" w14:textId="77777777" w:rsidR="00117E1C" w:rsidRDefault="00117E1C" w:rsidP="00117E1C">
            <w:pPr>
              <w:pStyle w:val="TAC"/>
              <w:rPr>
                <w:lang w:val="en-US" w:eastAsia="zh-CN"/>
              </w:rPr>
            </w:pPr>
          </w:p>
        </w:tc>
      </w:tr>
      <w:tr w:rsidR="00117E1C" w14:paraId="43D91B5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67DB9B9" w14:textId="77777777" w:rsidR="00117E1C" w:rsidRDefault="00117E1C" w:rsidP="00117E1C">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504AF5D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C5972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44F53B"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180C383" w14:textId="77777777" w:rsidR="00117E1C" w:rsidRDefault="00117E1C" w:rsidP="00117E1C">
            <w:pPr>
              <w:pStyle w:val="TAC"/>
              <w:rPr>
                <w:lang w:val="en-US" w:eastAsia="zh-CN"/>
              </w:rPr>
            </w:pPr>
            <w:r>
              <w:rPr>
                <w:lang w:val="en-US" w:eastAsia="zh-CN"/>
              </w:rPr>
              <w:t>0</w:t>
            </w:r>
          </w:p>
        </w:tc>
      </w:tr>
      <w:tr w:rsidR="00117E1C" w14:paraId="7304CB1E"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7AFB56A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3981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194F0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8AD6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4224D85" w14:textId="77777777" w:rsidR="00117E1C" w:rsidRDefault="00117E1C" w:rsidP="00117E1C">
            <w:pPr>
              <w:pStyle w:val="TAC"/>
              <w:rPr>
                <w:lang w:val="en-US" w:eastAsia="zh-CN"/>
              </w:rPr>
            </w:pPr>
          </w:p>
        </w:tc>
      </w:tr>
      <w:tr w:rsidR="00117E1C" w14:paraId="30870A6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F13C01" w14:textId="77777777" w:rsidR="00117E1C" w:rsidRDefault="00117E1C" w:rsidP="00117E1C">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5697C0D0" w14:textId="6A67F0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16CCCC39" w14:textId="77777777" w:rsidR="00117E1C" w:rsidRDefault="00117E1C" w:rsidP="00117E1C">
            <w:pPr>
              <w:pStyle w:val="TAC"/>
              <w:rPr>
                <w:rFonts w:cs="Arial"/>
                <w:szCs w:val="18"/>
              </w:rPr>
            </w:pPr>
            <w:r>
              <w:rPr>
                <w:rFonts w:cs="Arial"/>
                <w:szCs w:val="18"/>
              </w:rPr>
              <w:t>CA_n260G</w:t>
            </w:r>
          </w:p>
          <w:p w14:paraId="49C36652" w14:textId="77777777" w:rsidR="00117E1C" w:rsidRDefault="00117E1C" w:rsidP="00117E1C">
            <w:pPr>
              <w:pStyle w:val="TAC"/>
              <w:rPr>
                <w:rFonts w:cs="Arial"/>
                <w:szCs w:val="18"/>
              </w:rPr>
            </w:pPr>
            <w:r>
              <w:rPr>
                <w:rFonts w:cs="Arial"/>
                <w:szCs w:val="18"/>
              </w:rPr>
              <w:t>CA_n260H</w:t>
            </w:r>
          </w:p>
          <w:p w14:paraId="683939CB" w14:textId="77777777" w:rsidR="00117E1C" w:rsidRDefault="00117E1C" w:rsidP="00117E1C">
            <w:pPr>
              <w:pStyle w:val="TAC"/>
              <w:rPr>
                <w:rFonts w:cs="Arial"/>
                <w:szCs w:val="18"/>
              </w:rPr>
            </w:pPr>
            <w:r>
              <w:rPr>
                <w:rFonts w:cs="Arial"/>
                <w:szCs w:val="18"/>
              </w:rPr>
              <w:t>CA_n260I</w:t>
            </w:r>
          </w:p>
          <w:p w14:paraId="766B1110" w14:textId="77777777" w:rsidR="00117E1C" w:rsidRDefault="00117E1C" w:rsidP="00117E1C">
            <w:pPr>
              <w:pStyle w:val="TAC"/>
              <w:rPr>
                <w:rFonts w:cs="Arial"/>
                <w:szCs w:val="18"/>
              </w:rPr>
            </w:pPr>
            <w:r>
              <w:rPr>
                <w:rFonts w:cs="Arial"/>
                <w:szCs w:val="18"/>
              </w:rPr>
              <w:t>CA_n260J</w:t>
            </w:r>
          </w:p>
          <w:p w14:paraId="047A775F" w14:textId="77777777" w:rsidR="00117E1C" w:rsidRDefault="00117E1C" w:rsidP="00117E1C">
            <w:pPr>
              <w:pStyle w:val="TAC"/>
              <w:rPr>
                <w:rFonts w:cs="Arial"/>
                <w:szCs w:val="18"/>
              </w:rPr>
            </w:pPr>
            <w:r>
              <w:rPr>
                <w:rFonts w:cs="Arial"/>
                <w:szCs w:val="18"/>
              </w:rPr>
              <w:t>CA_n260K</w:t>
            </w:r>
          </w:p>
          <w:p w14:paraId="694221FE" w14:textId="77777777" w:rsidR="00117E1C" w:rsidRDefault="00117E1C" w:rsidP="00117E1C">
            <w:pPr>
              <w:pStyle w:val="TAC"/>
              <w:rPr>
                <w:rFonts w:cs="Arial"/>
                <w:szCs w:val="18"/>
              </w:rPr>
            </w:pPr>
            <w:r>
              <w:rPr>
                <w:rFonts w:cs="Arial"/>
                <w:szCs w:val="18"/>
              </w:rPr>
              <w:t>CA_n260L</w:t>
            </w:r>
          </w:p>
          <w:p w14:paraId="291F0D1A" w14:textId="77777777" w:rsidR="00117E1C" w:rsidRDefault="00117E1C" w:rsidP="00117E1C">
            <w:pPr>
              <w:pStyle w:val="TAC"/>
              <w:rPr>
                <w:rFonts w:cs="Arial"/>
                <w:szCs w:val="18"/>
              </w:rPr>
            </w:pPr>
            <w:r>
              <w:rPr>
                <w:rFonts w:cs="Arial"/>
                <w:szCs w:val="18"/>
              </w:rPr>
              <w:t>CA_n261G</w:t>
            </w:r>
          </w:p>
          <w:p w14:paraId="274673A4" w14:textId="77777777" w:rsidR="00117E1C" w:rsidRDefault="00117E1C" w:rsidP="00117E1C">
            <w:pPr>
              <w:pStyle w:val="TAC"/>
              <w:rPr>
                <w:rFonts w:cs="Arial"/>
                <w:szCs w:val="18"/>
              </w:rPr>
            </w:pPr>
            <w:r>
              <w:rPr>
                <w:rFonts w:cs="Arial"/>
                <w:szCs w:val="18"/>
              </w:rPr>
              <w:t>CA_n261H</w:t>
            </w:r>
          </w:p>
          <w:p w14:paraId="54CF2235" w14:textId="77777777" w:rsidR="00117E1C" w:rsidRDefault="00117E1C" w:rsidP="00117E1C">
            <w:pPr>
              <w:pStyle w:val="TAC"/>
              <w:rPr>
                <w:rFonts w:cs="Arial"/>
                <w:szCs w:val="18"/>
              </w:rPr>
            </w:pPr>
            <w:r>
              <w:rPr>
                <w:rFonts w:cs="Arial"/>
                <w:szCs w:val="18"/>
              </w:rPr>
              <w:t>CA_n261I</w:t>
            </w:r>
          </w:p>
          <w:p w14:paraId="29603DF9" w14:textId="77777777" w:rsidR="00117E1C" w:rsidRDefault="00117E1C" w:rsidP="00117E1C">
            <w:pPr>
              <w:pStyle w:val="TAC"/>
              <w:rPr>
                <w:rFonts w:cs="Arial"/>
                <w:szCs w:val="18"/>
              </w:rPr>
            </w:pPr>
            <w:r>
              <w:rPr>
                <w:rFonts w:cs="Arial"/>
                <w:szCs w:val="18"/>
              </w:rPr>
              <w:t>CA_n261J</w:t>
            </w:r>
          </w:p>
          <w:p w14:paraId="6C363074" w14:textId="77777777" w:rsidR="00117E1C" w:rsidRDefault="00117E1C" w:rsidP="00117E1C">
            <w:pPr>
              <w:pStyle w:val="TAC"/>
              <w:rPr>
                <w:rFonts w:cs="Arial"/>
                <w:szCs w:val="18"/>
              </w:rPr>
            </w:pPr>
            <w:r>
              <w:rPr>
                <w:rFonts w:cs="Arial"/>
                <w:szCs w:val="18"/>
              </w:rPr>
              <w:t>CA_n261K</w:t>
            </w:r>
          </w:p>
          <w:p w14:paraId="75EDB86A" w14:textId="77777777" w:rsidR="00117E1C" w:rsidRDefault="00117E1C" w:rsidP="00117E1C">
            <w:pPr>
              <w:pStyle w:val="TAC"/>
              <w:rPr>
                <w:rFonts w:cs="Arial"/>
                <w:szCs w:val="18"/>
              </w:rPr>
            </w:pPr>
            <w:r>
              <w:rPr>
                <w:rFonts w:cs="Arial"/>
                <w:szCs w:val="18"/>
              </w:rPr>
              <w:t>CA_n261L</w:t>
            </w:r>
          </w:p>
          <w:p w14:paraId="3BC8B876"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596D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D3FAEC"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A4E14F6" w14:textId="77777777" w:rsidR="00117E1C" w:rsidRDefault="00117E1C" w:rsidP="00117E1C">
            <w:pPr>
              <w:pStyle w:val="TAC"/>
              <w:rPr>
                <w:lang w:val="en-US" w:eastAsia="zh-CN"/>
              </w:rPr>
            </w:pPr>
            <w:r>
              <w:rPr>
                <w:rFonts w:hint="eastAsia"/>
                <w:lang w:val="en-US" w:eastAsia="zh-CN"/>
              </w:rPr>
              <w:t>0</w:t>
            </w:r>
          </w:p>
        </w:tc>
      </w:tr>
      <w:tr w:rsidR="00117E1C" w14:paraId="5B6069A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A777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A6E24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4424C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447FF3"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06ED5EF4" w14:textId="77777777" w:rsidR="00117E1C" w:rsidRDefault="00117E1C" w:rsidP="00117E1C">
            <w:pPr>
              <w:pStyle w:val="TAC"/>
              <w:rPr>
                <w:lang w:val="en-US" w:eastAsia="zh-CN"/>
              </w:rPr>
            </w:pPr>
          </w:p>
        </w:tc>
      </w:tr>
      <w:tr w:rsidR="00117E1C" w14:paraId="721C182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CC29359" w14:textId="77777777" w:rsidR="00117E1C" w:rsidRDefault="00117E1C" w:rsidP="00117E1C">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6F9B891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E6DC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7F71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F906915" w14:textId="77777777" w:rsidR="00117E1C" w:rsidRDefault="00117E1C" w:rsidP="00117E1C">
            <w:pPr>
              <w:pStyle w:val="TAC"/>
              <w:rPr>
                <w:lang w:val="en-US" w:eastAsia="zh-CN"/>
              </w:rPr>
            </w:pPr>
            <w:r>
              <w:rPr>
                <w:lang w:val="en-US" w:eastAsia="zh-CN"/>
              </w:rPr>
              <w:t>0</w:t>
            </w:r>
          </w:p>
        </w:tc>
      </w:tr>
      <w:tr w:rsidR="00117E1C" w14:paraId="7482AD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AD8767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D45F1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4210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7D37E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2D79BDA" w14:textId="77777777" w:rsidR="00117E1C" w:rsidRDefault="00117E1C" w:rsidP="00117E1C">
            <w:pPr>
              <w:pStyle w:val="TAC"/>
              <w:rPr>
                <w:lang w:val="en-US" w:eastAsia="zh-CN"/>
              </w:rPr>
            </w:pPr>
          </w:p>
        </w:tc>
      </w:tr>
      <w:tr w:rsidR="00117E1C" w14:paraId="26B438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41F1AC" w14:textId="77777777" w:rsidR="00117E1C" w:rsidRDefault="00117E1C" w:rsidP="00117E1C">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00E13D8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017EE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6DC26D"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DC8AD7B" w14:textId="77777777" w:rsidR="00117E1C" w:rsidRDefault="00117E1C" w:rsidP="00117E1C">
            <w:pPr>
              <w:pStyle w:val="TAC"/>
              <w:rPr>
                <w:lang w:val="en-US" w:eastAsia="zh-CN"/>
              </w:rPr>
            </w:pPr>
            <w:r>
              <w:rPr>
                <w:lang w:val="en-US" w:eastAsia="zh-CN"/>
              </w:rPr>
              <w:t>0</w:t>
            </w:r>
          </w:p>
        </w:tc>
      </w:tr>
      <w:tr w:rsidR="00117E1C" w14:paraId="2B96BDD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AE39BE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E0F5B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4021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46EE62"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33F04E" w14:textId="77777777" w:rsidR="00117E1C" w:rsidRDefault="00117E1C" w:rsidP="00117E1C">
            <w:pPr>
              <w:pStyle w:val="TAC"/>
              <w:rPr>
                <w:lang w:val="en-US" w:eastAsia="zh-CN"/>
              </w:rPr>
            </w:pPr>
          </w:p>
        </w:tc>
      </w:tr>
      <w:tr w:rsidR="00117E1C" w14:paraId="09298E3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0FDFBAF" w14:textId="77777777" w:rsidR="00117E1C" w:rsidRDefault="00117E1C" w:rsidP="00117E1C">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3AAD37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44606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33A185"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C82B15" w14:textId="77777777" w:rsidR="00117E1C" w:rsidRDefault="00117E1C" w:rsidP="00117E1C">
            <w:pPr>
              <w:pStyle w:val="TAC"/>
              <w:rPr>
                <w:lang w:val="en-US" w:eastAsia="zh-CN"/>
              </w:rPr>
            </w:pPr>
            <w:r>
              <w:rPr>
                <w:lang w:val="en-US" w:eastAsia="zh-CN"/>
              </w:rPr>
              <w:t>0</w:t>
            </w:r>
          </w:p>
        </w:tc>
      </w:tr>
      <w:tr w:rsidR="00117E1C" w14:paraId="016BE03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416F55"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B58CE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0317F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BA6799"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825138D" w14:textId="77777777" w:rsidR="00117E1C" w:rsidRDefault="00117E1C" w:rsidP="00117E1C">
            <w:pPr>
              <w:pStyle w:val="TAC"/>
              <w:rPr>
                <w:lang w:val="en-US" w:eastAsia="zh-CN"/>
              </w:rPr>
            </w:pPr>
          </w:p>
        </w:tc>
      </w:tr>
      <w:tr w:rsidR="00117E1C" w14:paraId="15B7A40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28474B8" w14:textId="77777777" w:rsidR="00117E1C" w:rsidRDefault="00117E1C" w:rsidP="00117E1C">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4E7E842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A15C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6081B8"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C5D634F" w14:textId="77777777" w:rsidR="00117E1C" w:rsidRDefault="00117E1C" w:rsidP="00117E1C">
            <w:pPr>
              <w:pStyle w:val="TAC"/>
              <w:rPr>
                <w:lang w:val="en-US" w:eastAsia="zh-CN"/>
              </w:rPr>
            </w:pPr>
            <w:r>
              <w:rPr>
                <w:lang w:val="en-US" w:eastAsia="zh-CN"/>
              </w:rPr>
              <w:t>0</w:t>
            </w:r>
          </w:p>
        </w:tc>
      </w:tr>
      <w:tr w:rsidR="00117E1C" w14:paraId="5B0BA75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1C10E2"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CC089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6297C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651218"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7673FF07" w14:textId="77777777" w:rsidR="00117E1C" w:rsidRDefault="00117E1C" w:rsidP="00117E1C">
            <w:pPr>
              <w:pStyle w:val="TAC"/>
              <w:rPr>
                <w:lang w:val="en-US" w:eastAsia="zh-CN"/>
              </w:rPr>
            </w:pPr>
          </w:p>
        </w:tc>
      </w:tr>
      <w:tr w:rsidR="00117E1C" w14:paraId="004F938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20129E" w14:textId="77777777" w:rsidR="00117E1C" w:rsidRDefault="00117E1C" w:rsidP="00117E1C">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0E7718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0535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E2B983"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08F37EAE" w14:textId="77777777" w:rsidR="00117E1C" w:rsidRDefault="00117E1C" w:rsidP="00117E1C">
            <w:pPr>
              <w:pStyle w:val="TAC"/>
              <w:rPr>
                <w:lang w:val="en-US" w:eastAsia="zh-CN"/>
              </w:rPr>
            </w:pPr>
            <w:r>
              <w:rPr>
                <w:lang w:val="en-US" w:eastAsia="zh-CN"/>
              </w:rPr>
              <w:t>0</w:t>
            </w:r>
          </w:p>
        </w:tc>
      </w:tr>
      <w:tr w:rsidR="00117E1C" w14:paraId="6D2F48A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DAA1D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97F971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D50BD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35141F"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51C63F" w14:textId="77777777" w:rsidR="00117E1C" w:rsidRDefault="00117E1C" w:rsidP="00117E1C">
            <w:pPr>
              <w:pStyle w:val="TAC"/>
              <w:rPr>
                <w:lang w:val="en-US" w:eastAsia="zh-CN"/>
              </w:rPr>
            </w:pPr>
          </w:p>
        </w:tc>
      </w:tr>
      <w:tr w:rsidR="00117E1C" w14:paraId="530D6AA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A044DB2" w14:textId="77777777" w:rsidR="00117E1C" w:rsidRDefault="00117E1C" w:rsidP="00117E1C">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222583B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3A424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0E100A"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88A0C7A" w14:textId="77777777" w:rsidR="00117E1C" w:rsidRDefault="00117E1C" w:rsidP="00117E1C">
            <w:pPr>
              <w:pStyle w:val="TAC"/>
              <w:rPr>
                <w:lang w:val="en-US" w:eastAsia="zh-CN"/>
              </w:rPr>
            </w:pPr>
            <w:r>
              <w:rPr>
                <w:lang w:val="en-US" w:eastAsia="zh-CN"/>
              </w:rPr>
              <w:t>0</w:t>
            </w:r>
          </w:p>
        </w:tc>
      </w:tr>
      <w:tr w:rsidR="00117E1C" w14:paraId="74DF821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C25E31"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FA4547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A45A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60113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A81E949" w14:textId="77777777" w:rsidR="00117E1C" w:rsidRDefault="00117E1C" w:rsidP="00117E1C">
            <w:pPr>
              <w:pStyle w:val="TAC"/>
              <w:rPr>
                <w:lang w:val="en-US" w:eastAsia="zh-CN"/>
              </w:rPr>
            </w:pPr>
          </w:p>
        </w:tc>
      </w:tr>
      <w:tr w:rsidR="00117E1C" w14:paraId="7D322EB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D8E8DC3" w14:textId="77777777" w:rsidR="00117E1C" w:rsidRDefault="00117E1C" w:rsidP="00117E1C">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20E150C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49B1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1E8F0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662F3DC" w14:textId="77777777" w:rsidR="00117E1C" w:rsidRDefault="00117E1C" w:rsidP="00117E1C">
            <w:pPr>
              <w:pStyle w:val="TAC"/>
              <w:rPr>
                <w:lang w:val="en-US" w:eastAsia="zh-CN"/>
              </w:rPr>
            </w:pPr>
            <w:r>
              <w:rPr>
                <w:lang w:val="en-US" w:eastAsia="zh-CN"/>
              </w:rPr>
              <w:t>0</w:t>
            </w:r>
          </w:p>
        </w:tc>
      </w:tr>
      <w:tr w:rsidR="00117E1C" w14:paraId="4085A7E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36FC9F"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D86270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BAB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6DE3E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CF952" w14:textId="77777777" w:rsidR="00117E1C" w:rsidRDefault="00117E1C" w:rsidP="00117E1C">
            <w:pPr>
              <w:pStyle w:val="TAC"/>
              <w:rPr>
                <w:lang w:val="en-US" w:eastAsia="zh-CN"/>
              </w:rPr>
            </w:pPr>
          </w:p>
        </w:tc>
      </w:tr>
      <w:tr w:rsidR="00117E1C" w14:paraId="4485C0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2878FC7" w14:textId="77777777" w:rsidR="00117E1C" w:rsidRDefault="00117E1C" w:rsidP="00117E1C">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05A3A1FC" w14:textId="3082D0D2"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189E81B" w14:textId="77777777" w:rsidR="00117E1C" w:rsidRDefault="00117E1C" w:rsidP="00117E1C">
            <w:pPr>
              <w:pStyle w:val="TAC"/>
              <w:rPr>
                <w:rFonts w:cs="Arial"/>
                <w:szCs w:val="18"/>
              </w:rPr>
            </w:pPr>
            <w:r>
              <w:rPr>
                <w:rFonts w:cs="Arial"/>
                <w:szCs w:val="18"/>
              </w:rPr>
              <w:t>CA_n260G</w:t>
            </w:r>
          </w:p>
          <w:p w14:paraId="529A506A" w14:textId="77777777" w:rsidR="00117E1C" w:rsidRDefault="00117E1C" w:rsidP="00117E1C">
            <w:pPr>
              <w:pStyle w:val="TAC"/>
              <w:rPr>
                <w:rFonts w:cs="Arial"/>
                <w:szCs w:val="18"/>
              </w:rPr>
            </w:pPr>
            <w:r>
              <w:rPr>
                <w:rFonts w:cs="Arial"/>
                <w:szCs w:val="18"/>
              </w:rPr>
              <w:t>CA_n260H</w:t>
            </w:r>
          </w:p>
          <w:p w14:paraId="050BCF0C" w14:textId="77777777" w:rsidR="00117E1C" w:rsidRDefault="00117E1C" w:rsidP="00117E1C">
            <w:pPr>
              <w:pStyle w:val="TAC"/>
              <w:rPr>
                <w:rFonts w:cs="Arial"/>
                <w:szCs w:val="18"/>
              </w:rPr>
            </w:pPr>
            <w:r>
              <w:rPr>
                <w:rFonts w:cs="Arial"/>
                <w:szCs w:val="18"/>
              </w:rPr>
              <w:t>CA_n260I</w:t>
            </w:r>
          </w:p>
          <w:p w14:paraId="3112BF59" w14:textId="77777777" w:rsidR="00117E1C" w:rsidRDefault="00117E1C" w:rsidP="00117E1C">
            <w:pPr>
              <w:pStyle w:val="TAC"/>
              <w:rPr>
                <w:rFonts w:cs="Arial"/>
                <w:szCs w:val="18"/>
              </w:rPr>
            </w:pPr>
            <w:r>
              <w:rPr>
                <w:rFonts w:cs="Arial"/>
                <w:szCs w:val="18"/>
              </w:rPr>
              <w:t>CA_n260J</w:t>
            </w:r>
          </w:p>
          <w:p w14:paraId="374397D1" w14:textId="77777777" w:rsidR="00117E1C" w:rsidRDefault="00117E1C" w:rsidP="00117E1C">
            <w:pPr>
              <w:pStyle w:val="TAC"/>
              <w:rPr>
                <w:rFonts w:cs="Arial"/>
                <w:szCs w:val="18"/>
              </w:rPr>
            </w:pPr>
            <w:r>
              <w:rPr>
                <w:rFonts w:cs="Arial"/>
                <w:szCs w:val="18"/>
              </w:rPr>
              <w:t>CA_n260K</w:t>
            </w:r>
          </w:p>
          <w:p w14:paraId="372408A4" w14:textId="77777777" w:rsidR="00117E1C" w:rsidRDefault="00117E1C" w:rsidP="00117E1C">
            <w:pPr>
              <w:pStyle w:val="TAC"/>
              <w:rPr>
                <w:rFonts w:cs="Arial"/>
                <w:szCs w:val="18"/>
              </w:rPr>
            </w:pPr>
            <w:r>
              <w:rPr>
                <w:rFonts w:cs="Arial"/>
                <w:szCs w:val="18"/>
              </w:rPr>
              <w:t>CA_n260L</w:t>
            </w:r>
          </w:p>
          <w:p w14:paraId="7C6C3BA3" w14:textId="77777777" w:rsidR="00117E1C" w:rsidRDefault="00117E1C" w:rsidP="00117E1C">
            <w:pPr>
              <w:pStyle w:val="TAC"/>
              <w:rPr>
                <w:rFonts w:cs="Arial"/>
                <w:szCs w:val="18"/>
              </w:rPr>
            </w:pPr>
            <w:r>
              <w:rPr>
                <w:rFonts w:cs="Arial"/>
                <w:szCs w:val="18"/>
              </w:rPr>
              <w:t>CA_n260M</w:t>
            </w:r>
          </w:p>
          <w:p w14:paraId="5F38E808" w14:textId="77777777" w:rsidR="00117E1C" w:rsidRDefault="00117E1C" w:rsidP="00117E1C">
            <w:pPr>
              <w:pStyle w:val="TAC"/>
              <w:rPr>
                <w:rFonts w:cs="Arial"/>
                <w:szCs w:val="18"/>
              </w:rPr>
            </w:pPr>
            <w:r>
              <w:rPr>
                <w:rFonts w:cs="Arial"/>
                <w:szCs w:val="18"/>
              </w:rPr>
              <w:t>CA_n261G</w:t>
            </w:r>
          </w:p>
          <w:p w14:paraId="252A52A6" w14:textId="77777777" w:rsidR="00117E1C" w:rsidRDefault="00117E1C" w:rsidP="00117E1C">
            <w:pPr>
              <w:pStyle w:val="TAC"/>
              <w:rPr>
                <w:rFonts w:cs="Arial"/>
                <w:szCs w:val="18"/>
              </w:rPr>
            </w:pPr>
            <w:r>
              <w:rPr>
                <w:rFonts w:cs="Arial"/>
                <w:szCs w:val="18"/>
              </w:rPr>
              <w:t>CA_n261H</w:t>
            </w:r>
          </w:p>
          <w:p w14:paraId="63B178AE" w14:textId="77777777" w:rsidR="00117E1C" w:rsidRDefault="00117E1C" w:rsidP="00117E1C">
            <w:pPr>
              <w:pStyle w:val="TAC"/>
              <w:rPr>
                <w:rFonts w:cs="Arial"/>
                <w:szCs w:val="18"/>
              </w:rPr>
            </w:pPr>
            <w:r>
              <w:rPr>
                <w:rFonts w:cs="Arial"/>
                <w:szCs w:val="18"/>
              </w:rPr>
              <w:t>CA_n261I</w:t>
            </w:r>
          </w:p>
          <w:p w14:paraId="2A6F84E7" w14:textId="77777777" w:rsidR="00117E1C" w:rsidRDefault="00117E1C" w:rsidP="00117E1C">
            <w:pPr>
              <w:pStyle w:val="TAC"/>
              <w:rPr>
                <w:rFonts w:cs="Arial"/>
                <w:szCs w:val="18"/>
              </w:rPr>
            </w:pPr>
            <w:r>
              <w:rPr>
                <w:rFonts w:cs="Arial"/>
                <w:szCs w:val="18"/>
              </w:rPr>
              <w:t>CA_n261J</w:t>
            </w:r>
          </w:p>
          <w:p w14:paraId="134A55A8" w14:textId="77777777" w:rsidR="00117E1C" w:rsidRDefault="00117E1C" w:rsidP="00117E1C">
            <w:pPr>
              <w:pStyle w:val="TAC"/>
              <w:rPr>
                <w:rFonts w:cs="Arial"/>
                <w:szCs w:val="18"/>
              </w:rPr>
            </w:pPr>
            <w:r>
              <w:rPr>
                <w:rFonts w:cs="Arial"/>
                <w:szCs w:val="18"/>
              </w:rPr>
              <w:t>CA_n261K</w:t>
            </w:r>
          </w:p>
          <w:p w14:paraId="25C4C94D" w14:textId="77777777" w:rsidR="00117E1C" w:rsidRDefault="00117E1C" w:rsidP="00117E1C">
            <w:pPr>
              <w:pStyle w:val="TAC"/>
              <w:rPr>
                <w:rFonts w:cs="Arial"/>
                <w:szCs w:val="18"/>
              </w:rPr>
            </w:pPr>
            <w:r>
              <w:rPr>
                <w:rFonts w:cs="Arial"/>
                <w:szCs w:val="18"/>
              </w:rPr>
              <w:t>CA_n261L</w:t>
            </w:r>
          </w:p>
          <w:p w14:paraId="096B5C7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C67A9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59283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2691634" w14:textId="77777777" w:rsidR="00117E1C" w:rsidRDefault="00117E1C" w:rsidP="00117E1C">
            <w:pPr>
              <w:pStyle w:val="TAC"/>
              <w:rPr>
                <w:lang w:val="en-US" w:eastAsia="zh-CN"/>
              </w:rPr>
            </w:pPr>
            <w:r>
              <w:rPr>
                <w:rFonts w:hint="eastAsia"/>
                <w:lang w:val="en-US" w:eastAsia="zh-CN"/>
              </w:rPr>
              <w:t>0</w:t>
            </w:r>
          </w:p>
        </w:tc>
      </w:tr>
      <w:tr w:rsidR="00117E1C" w14:paraId="6662E00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3B9E2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2F2A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A55E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0FB30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B52E688" w14:textId="77777777" w:rsidR="00117E1C" w:rsidRDefault="00117E1C" w:rsidP="00117E1C">
            <w:pPr>
              <w:pStyle w:val="TAC"/>
              <w:rPr>
                <w:lang w:val="en-US" w:eastAsia="zh-CN"/>
              </w:rPr>
            </w:pPr>
          </w:p>
        </w:tc>
      </w:tr>
      <w:tr w:rsidR="00117E1C" w14:paraId="16A05B8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92051" w14:textId="77777777" w:rsidR="00117E1C" w:rsidRDefault="00117E1C" w:rsidP="00117E1C">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7C99B0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2709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4C454"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70C86E8" w14:textId="77777777" w:rsidR="00117E1C" w:rsidRDefault="00117E1C" w:rsidP="00117E1C">
            <w:pPr>
              <w:pStyle w:val="TAC"/>
              <w:rPr>
                <w:lang w:val="en-US" w:eastAsia="zh-CN"/>
              </w:rPr>
            </w:pPr>
            <w:r>
              <w:rPr>
                <w:rFonts w:hint="eastAsia"/>
                <w:lang w:val="en-US" w:eastAsia="zh-CN"/>
              </w:rPr>
              <w:t>0</w:t>
            </w:r>
          </w:p>
        </w:tc>
      </w:tr>
      <w:tr w:rsidR="00117E1C" w14:paraId="6A21471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E538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AD69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BC79F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A03B04"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605086E" w14:textId="77777777" w:rsidR="00117E1C" w:rsidRDefault="00117E1C" w:rsidP="00117E1C">
            <w:pPr>
              <w:pStyle w:val="TAC"/>
              <w:rPr>
                <w:lang w:val="en-US" w:eastAsia="zh-CN"/>
              </w:rPr>
            </w:pPr>
          </w:p>
        </w:tc>
      </w:tr>
      <w:tr w:rsidR="00117E1C" w14:paraId="20D6B46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B1231C" w14:textId="77777777" w:rsidR="00117E1C" w:rsidRDefault="00117E1C" w:rsidP="00117E1C">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3B9CB64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0971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D8FD1"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7632031" w14:textId="77777777" w:rsidR="00117E1C" w:rsidRDefault="00117E1C" w:rsidP="00117E1C">
            <w:pPr>
              <w:pStyle w:val="TAC"/>
              <w:rPr>
                <w:lang w:val="en-US" w:eastAsia="zh-CN"/>
              </w:rPr>
            </w:pPr>
            <w:r>
              <w:rPr>
                <w:rFonts w:hint="eastAsia"/>
                <w:lang w:val="en-US" w:eastAsia="zh-CN"/>
              </w:rPr>
              <w:t>0</w:t>
            </w:r>
          </w:p>
        </w:tc>
      </w:tr>
      <w:tr w:rsidR="00117E1C" w14:paraId="03BA05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D444AF"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55BE94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1144B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8657AF"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BDE8C52" w14:textId="77777777" w:rsidR="00117E1C" w:rsidRDefault="00117E1C" w:rsidP="00117E1C">
            <w:pPr>
              <w:pStyle w:val="TAC"/>
              <w:rPr>
                <w:lang w:val="en-US" w:eastAsia="zh-CN"/>
              </w:rPr>
            </w:pPr>
          </w:p>
        </w:tc>
      </w:tr>
      <w:tr w:rsidR="00117E1C" w14:paraId="612ADA1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25F8BDA" w14:textId="77777777" w:rsidR="00117E1C" w:rsidRDefault="00117E1C" w:rsidP="00117E1C">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684E76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AE90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E45AB5"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578AA51" w14:textId="77777777" w:rsidR="00117E1C" w:rsidRDefault="00117E1C" w:rsidP="00117E1C">
            <w:pPr>
              <w:pStyle w:val="TAC"/>
              <w:rPr>
                <w:lang w:val="en-US" w:eastAsia="zh-CN"/>
              </w:rPr>
            </w:pPr>
            <w:r>
              <w:rPr>
                <w:rFonts w:hint="eastAsia"/>
                <w:lang w:val="en-US" w:eastAsia="zh-CN"/>
              </w:rPr>
              <w:t>0</w:t>
            </w:r>
          </w:p>
        </w:tc>
      </w:tr>
      <w:tr w:rsidR="00117E1C" w14:paraId="6E4C80F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FD77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DCE021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3440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9BFF76"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9A44735" w14:textId="77777777" w:rsidR="00117E1C" w:rsidRDefault="00117E1C" w:rsidP="00117E1C">
            <w:pPr>
              <w:pStyle w:val="TAC"/>
              <w:rPr>
                <w:lang w:val="en-US" w:eastAsia="zh-CN"/>
              </w:rPr>
            </w:pPr>
          </w:p>
        </w:tc>
      </w:tr>
      <w:tr w:rsidR="00117E1C" w14:paraId="0D6A58D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FC4CDD" w14:textId="77777777" w:rsidR="00117E1C" w:rsidRDefault="00117E1C" w:rsidP="00117E1C">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51D788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A690E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114263"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42C955A" w14:textId="77777777" w:rsidR="00117E1C" w:rsidRDefault="00117E1C" w:rsidP="00117E1C">
            <w:pPr>
              <w:pStyle w:val="TAC"/>
              <w:rPr>
                <w:lang w:val="en-US" w:eastAsia="zh-CN"/>
              </w:rPr>
            </w:pPr>
            <w:r>
              <w:rPr>
                <w:rFonts w:hint="eastAsia"/>
                <w:lang w:val="en-US" w:eastAsia="zh-CN"/>
              </w:rPr>
              <w:t>0</w:t>
            </w:r>
          </w:p>
        </w:tc>
      </w:tr>
      <w:tr w:rsidR="00117E1C" w14:paraId="234C252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DE0977"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1DF54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5726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5F174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D0C1346" w14:textId="77777777" w:rsidR="00117E1C" w:rsidRDefault="00117E1C" w:rsidP="00117E1C">
            <w:pPr>
              <w:pStyle w:val="TAC"/>
              <w:rPr>
                <w:lang w:val="en-US" w:eastAsia="zh-CN"/>
              </w:rPr>
            </w:pPr>
          </w:p>
        </w:tc>
      </w:tr>
      <w:tr w:rsidR="00117E1C" w14:paraId="568EB93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B3ABA10" w14:textId="77777777" w:rsidR="00117E1C" w:rsidRDefault="00117E1C" w:rsidP="00117E1C">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5700D0A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267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47136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2C0B93A" w14:textId="77777777" w:rsidR="00117E1C" w:rsidRDefault="00117E1C" w:rsidP="00117E1C">
            <w:pPr>
              <w:pStyle w:val="TAC"/>
              <w:rPr>
                <w:lang w:val="en-US" w:eastAsia="zh-CN"/>
              </w:rPr>
            </w:pPr>
            <w:r>
              <w:rPr>
                <w:rFonts w:hint="eastAsia"/>
                <w:lang w:val="en-US" w:eastAsia="zh-CN"/>
              </w:rPr>
              <w:t>0</w:t>
            </w:r>
          </w:p>
        </w:tc>
      </w:tr>
      <w:tr w:rsidR="00117E1C" w14:paraId="318756A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654AD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F46F8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6821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CADB15"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243790A" w14:textId="77777777" w:rsidR="00117E1C" w:rsidRDefault="00117E1C" w:rsidP="00117E1C">
            <w:pPr>
              <w:pStyle w:val="TAC"/>
              <w:rPr>
                <w:lang w:val="en-US" w:eastAsia="zh-CN"/>
              </w:rPr>
            </w:pPr>
          </w:p>
        </w:tc>
      </w:tr>
      <w:tr w:rsidR="00117E1C" w14:paraId="78C53CC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139B89" w14:textId="77777777" w:rsidR="00117E1C" w:rsidRDefault="00117E1C" w:rsidP="00117E1C">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7B4294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59721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79C1C8"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80BD3B2" w14:textId="77777777" w:rsidR="00117E1C" w:rsidRDefault="00117E1C" w:rsidP="00117E1C">
            <w:pPr>
              <w:pStyle w:val="TAC"/>
              <w:rPr>
                <w:lang w:val="en-US" w:eastAsia="zh-CN"/>
              </w:rPr>
            </w:pPr>
            <w:r>
              <w:rPr>
                <w:rFonts w:hint="eastAsia"/>
                <w:lang w:val="en-US" w:eastAsia="zh-CN"/>
              </w:rPr>
              <w:t>0</w:t>
            </w:r>
          </w:p>
        </w:tc>
      </w:tr>
      <w:tr w:rsidR="00117E1C" w14:paraId="7FA283A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E53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39BC5C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001A3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FBB56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6A49EA" w14:textId="77777777" w:rsidR="00117E1C" w:rsidRDefault="00117E1C" w:rsidP="00117E1C">
            <w:pPr>
              <w:pStyle w:val="TAC"/>
              <w:rPr>
                <w:lang w:val="en-US" w:eastAsia="zh-CN"/>
              </w:rPr>
            </w:pPr>
          </w:p>
        </w:tc>
      </w:tr>
      <w:tr w:rsidR="00117E1C" w14:paraId="1FF7FBD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8A0875D" w14:textId="77777777" w:rsidR="00117E1C" w:rsidRDefault="00117E1C" w:rsidP="00117E1C">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6175C6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4E681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FCDB0E"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F6C7CAF" w14:textId="77777777" w:rsidR="00117E1C" w:rsidRDefault="00117E1C" w:rsidP="00117E1C">
            <w:pPr>
              <w:pStyle w:val="TAC"/>
              <w:rPr>
                <w:lang w:val="en-US" w:eastAsia="zh-CN"/>
              </w:rPr>
            </w:pPr>
            <w:r>
              <w:rPr>
                <w:rFonts w:hint="eastAsia"/>
                <w:lang w:val="en-US" w:eastAsia="zh-CN"/>
              </w:rPr>
              <w:t>0</w:t>
            </w:r>
          </w:p>
        </w:tc>
      </w:tr>
      <w:tr w:rsidR="00117E1C" w14:paraId="4F25B03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84949D"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0445FF0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55D85C" w14:textId="77777777" w:rsidR="00117E1C" w:rsidRDefault="00117E1C" w:rsidP="00117E1C">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59FDF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70BD95" w14:textId="77777777" w:rsidR="00117E1C" w:rsidRDefault="00117E1C" w:rsidP="00117E1C">
            <w:pPr>
              <w:pStyle w:val="TAC"/>
              <w:rPr>
                <w:lang w:val="en-US" w:eastAsia="zh-CN"/>
              </w:rPr>
            </w:pPr>
          </w:p>
        </w:tc>
      </w:tr>
      <w:tr w:rsidR="00117E1C" w14:paraId="2FE3A579" w14:textId="77777777" w:rsidTr="00E12EDE">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73E69CA0" w14:textId="77777777" w:rsidR="00117E1C" w:rsidRDefault="00117E1C" w:rsidP="00117E1C">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7113941E" w14:textId="77777777" w:rsidR="00117E1C" w:rsidRDefault="00117E1C" w:rsidP="00117E1C">
            <w:pPr>
              <w:pStyle w:val="TAN"/>
              <w:rPr>
                <w:lang w:eastAsia="zh-CN"/>
              </w:rPr>
            </w:pPr>
            <w:r>
              <w:rPr>
                <w:lang w:eastAsia="zh-CN"/>
              </w:rPr>
              <w:t>NOTE 2:</w:t>
            </w:r>
            <w:r>
              <w:tab/>
            </w:r>
            <w:r>
              <w:rPr>
                <w:lang w:eastAsia="zh-CN"/>
              </w:rPr>
              <w:t>Unless otherwise stated, BCS0 is referred in each constituent CA configuration</w:t>
            </w:r>
          </w:p>
          <w:p w14:paraId="1726359E" w14:textId="61A62754" w:rsidR="00117E1C" w:rsidRDefault="00117E1C" w:rsidP="00117E1C">
            <w:pPr>
              <w:pStyle w:val="TAN"/>
              <w:rPr>
                <w:lang w:val="en-US" w:eastAsia="zh-CN"/>
              </w:rPr>
            </w:pPr>
            <w:r>
              <w:rPr>
                <w:lang w:eastAsia="zh-CN"/>
              </w:rPr>
              <w:t>NOTE 3:</w:t>
            </w:r>
            <w:r>
              <w:tab/>
              <w:t xml:space="preserve">Void </w:t>
            </w:r>
          </w:p>
        </w:tc>
      </w:tr>
    </w:tbl>
    <w:p w14:paraId="0EBF6208" w14:textId="5DFBC4E6" w:rsidR="00117E1C" w:rsidRDefault="00117E1C" w:rsidP="00117E1C"/>
    <w:p w14:paraId="390D58A7" w14:textId="19B71CE7" w:rsidR="00842EF7" w:rsidRPr="00C04A08" w:rsidRDefault="00842EF7" w:rsidP="00842EF7">
      <w:pPr>
        <w:pStyle w:val="Heading2"/>
      </w:pPr>
      <w:bookmarkStart w:id="1704" w:name="_Toc52196358"/>
      <w:bookmarkStart w:id="1705" w:name="_Toc52197338"/>
      <w:bookmarkStart w:id="1706" w:name="_Toc53173061"/>
      <w:bookmarkStart w:id="1707" w:name="_Toc53173430"/>
      <w:bookmarkStart w:id="1708" w:name="_Toc61119419"/>
      <w:bookmarkStart w:id="1709" w:name="_Toc61119801"/>
      <w:bookmarkStart w:id="1710" w:name="_Toc67925847"/>
      <w:bookmarkStart w:id="1711" w:name="_Toc75273485"/>
      <w:bookmarkStart w:id="1712" w:name="_Toc76510385"/>
      <w:bookmarkStart w:id="1713" w:name="_Toc83129538"/>
      <w:bookmarkStart w:id="1714" w:name="_Toc90591071"/>
      <w:bookmarkStart w:id="1715" w:name="_Toc98864093"/>
      <w:bookmarkStart w:id="1716" w:name="_Toc99733342"/>
      <w:bookmarkStart w:id="1717" w:name="_Toc106577233"/>
      <w:bookmarkStart w:id="1718" w:name="_Toc114536984"/>
      <w:bookmarkStart w:id="1719" w:name="_Toc115257252"/>
      <w:bookmarkStart w:id="1720" w:name="_Toc123086571"/>
      <w:bookmarkStart w:id="1721" w:name="_Toc124295895"/>
      <w:bookmarkStart w:id="1722" w:name="_Toc124296365"/>
      <w:bookmarkStart w:id="1723" w:name="_Toc130572181"/>
      <w:bookmarkStart w:id="1724" w:name="_Toc131708180"/>
      <w:bookmarkStart w:id="1725" w:name="_Toc137457987"/>
      <w:bookmarkStart w:id="1726" w:name="_Toc138887474"/>
      <w:bookmarkStart w:id="1727" w:name="_Toc138969558"/>
      <w:bookmarkStart w:id="1728" w:name="_Toc145916619"/>
      <w:bookmarkStart w:id="1729" w:name="_Toc155386384"/>
      <w:bookmarkStart w:id="1730" w:name="_Toc161759424"/>
      <w:bookmarkStart w:id="1731" w:name="_Toc169872349"/>
      <w:r w:rsidRPr="00C04A08">
        <w:t>5.5D</w:t>
      </w:r>
      <w:r w:rsidRPr="00C04A08">
        <w:tab/>
        <w:t>Configurations for UL MIMO</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500EBE6C" w14:textId="77777777" w:rsidR="00842EF7" w:rsidRPr="00C04A08" w:rsidRDefault="00842EF7" w:rsidP="00842EF7">
      <w:pPr>
        <w:sectPr w:rsidR="00842EF7" w:rsidRPr="00C04A08" w:rsidSect="002D6A69">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732" w:name="_Toc21340755"/>
      <w:bookmarkStart w:id="1733" w:name="_Toc29805202"/>
      <w:bookmarkStart w:id="1734" w:name="_Toc36456411"/>
      <w:bookmarkStart w:id="1735" w:name="_Toc36469509"/>
      <w:bookmarkStart w:id="1736" w:name="_Toc37253918"/>
      <w:bookmarkStart w:id="1737" w:name="_Toc37322775"/>
      <w:bookmarkStart w:id="1738" w:name="_Toc37324181"/>
      <w:bookmarkStart w:id="1739" w:name="_Toc45889704"/>
      <w:bookmarkStart w:id="1740" w:name="_Toc52196359"/>
      <w:bookmarkStart w:id="1741" w:name="_Toc52197339"/>
      <w:bookmarkStart w:id="1742" w:name="_Toc53173062"/>
      <w:bookmarkStart w:id="1743" w:name="_Toc53173431"/>
      <w:bookmarkStart w:id="1744" w:name="_Toc61119420"/>
      <w:bookmarkStart w:id="1745" w:name="_Toc61119802"/>
      <w:bookmarkStart w:id="1746" w:name="_Toc67925848"/>
      <w:bookmarkStart w:id="1747" w:name="_Toc75273486"/>
      <w:bookmarkStart w:id="1748" w:name="_Toc76510386"/>
      <w:bookmarkStart w:id="1749" w:name="_Toc83129539"/>
      <w:bookmarkStart w:id="1750" w:name="_Toc90591072"/>
      <w:bookmarkStart w:id="1751" w:name="_Toc98864094"/>
      <w:bookmarkStart w:id="1752" w:name="_Toc99733343"/>
      <w:bookmarkStart w:id="1753" w:name="_Toc106577234"/>
      <w:bookmarkStart w:id="1754" w:name="_Toc114536985"/>
      <w:bookmarkStart w:id="1755" w:name="_Toc115257253"/>
      <w:bookmarkStart w:id="1756" w:name="_Toc123086572"/>
      <w:bookmarkStart w:id="1757" w:name="_Toc124295896"/>
      <w:bookmarkStart w:id="1758" w:name="_Toc124296366"/>
      <w:bookmarkStart w:id="1759" w:name="_Toc130572182"/>
      <w:bookmarkStart w:id="1760" w:name="_Toc131708181"/>
      <w:bookmarkStart w:id="1761" w:name="_Toc137457988"/>
      <w:bookmarkStart w:id="1762" w:name="_Toc138887475"/>
      <w:bookmarkStart w:id="1763" w:name="_Toc138969559"/>
      <w:bookmarkStart w:id="1764" w:name="_Toc145916620"/>
      <w:bookmarkStart w:id="1765" w:name="_Toc155386385"/>
      <w:bookmarkStart w:id="1766" w:name="_Toc161759425"/>
      <w:bookmarkStart w:id="1767" w:name="_Toc169872350"/>
      <w:r w:rsidRPr="00C04A08">
        <w:t>6</w:t>
      </w:r>
      <w:r w:rsidRPr="00C04A08">
        <w:tab/>
        <w:t>Transmitter characteristics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44D0B1CE" w14:textId="77777777" w:rsidR="00842EF7" w:rsidRPr="00C04A08" w:rsidRDefault="00842EF7" w:rsidP="00842EF7">
      <w:pPr>
        <w:pStyle w:val="Heading2"/>
      </w:pPr>
      <w:bookmarkStart w:id="1768" w:name="_Toc21340756"/>
      <w:bookmarkStart w:id="1769" w:name="_Toc29805203"/>
      <w:bookmarkStart w:id="1770" w:name="_Toc36456412"/>
      <w:bookmarkStart w:id="1771" w:name="_Toc36469510"/>
      <w:bookmarkStart w:id="1772" w:name="_Toc37253919"/>
      <w:bookmarkStart w:id="1773" w:name="_Toc37322776"/>
      <w:bookmarkStart w:id="1774" w:name="_Toc37324182"/>
      <w:bookmarkStart w:id="1775" w:name="_Toc45889705"/>
      <w:bookmarkStart w:id="1776" w:name="_Toc52196360"/>
      <w:bookmarkStart w:id="1777" w:name="_Toc52197340"/>
      <w:bookmarkStart w:id="1778" w:name="_Toc53173063"/>
      <w:bookmarkStart w:id="1779" w:name="_Toc53173432"/>
      <w:bookmarkStart w:id="1780" w:name="_Toc61119421"/>
      <w:bookmarkStart w:id="1781" w:name="_Toc61119803"/>
      <w:bookmarkStart w:id="1782" w:name="_Toc67925849"/>
      <w:bookmarkStart w:id="1783" w:name="_Toc75273487"/>
      <w:bookmarkStart w:id="1784" w:name="_Toc76510387"/>
      <w:bookmarkStart w:id="1785" w:name="_Toc83129540"/>
      <w:bookmarkStart w:id="1786" w:name="_Toc90591073"/>
      <w:bookmarkStart w:id="1787" w:name="_Toc98864095"/>
      <w:bookmarkStart w:id="1788" w:name="_Toc99733344"/>
      <w:bookmarkStart w:id="1789" w:name="_Toc106577235"/>
      <w:bookmarkStart w:id="1790" w:name="_Toc114536986"/>
      <w:bookmarkStart w:id="1791" w:name="_Toc115257254"/>
      <w:bookmarkStart w:id="1792" w:name="_Toc123086573"/>
      <w:bookmarkStart w:id="1793" w:name="_Toc124295897"/>
      <w:bookmarkStart w:id="1794" w:name="_Toc124296367"/>
      <w:bookmarkStart w:id="1795" w:name="_Toc130572183"/>
      <w:bookmarkStart w:id="1796" w:name="_Toc131708182"/>
      <w:bookmarkStart w:id="1797" w:name="_Toc137457989"/>
      <w:bookmarkStart w:id="1798" w:name="_Toc138887476"/>
      <w:bookmarkStart w:id="1799" w:name="_Toc138969560"/>
      <w:bookmarkStart w:id="1800" w:name="_Toc145916621"/>
      <w:bookmarkStart w:id="1801" w:name="_Toc155386386"/>
      <w:bookmarkStart w:id="1802" w:name="_Toc161759426"/>
      <w:bookmarkStart w:id="1803" w:name="_Toc169872351"/>
      <w:r w:rsidRPr="00C04A08">
        <w:t>6.1</w:t>
      </w:r>
      <w:r w:rsidRPr="00C04A08">
        <w:tab/>
        <w:t>General</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2F76735E" w14:textId="77777777" w:rsidR="00584E8F" w:rsidRPr="0083322E" w:rsidRDefault="00584E8F" w:rsidP="00584E8F">
      <w:bookmarkStart w:id="1804"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55E9D0CA" w14:textId="69CF3ED9" w:rsidR="00842EF7" w:rsidRPr="00C04A08" w:rsidRDefault="00842EF7" w:rsidP="00842EF7">
      <w:pPr>
        <w:rPr>
          <w:lang w:val="en-US"/>
        </w:rPr>
      </w:pPr>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804"/>
    </w:p>
    <w:p w14:paraId="23C6BEF8" w14:textId="77777777" w:rsidR="00842EF7" w:rsidRPr="00C04A08" w:rsidRDefault="00842EF7" w:rsidP="00842EF7">
      <w:pPr>
        <w:pStyle w:val="Heading2"/>
      </w:pPr>
      <w:bookmarkStart w:id="1805" w:name="_Toc21340757"/>
      <w:bookmarkStart w:id="1806" w:name="_Toc29805204"/>
      <w:bookmarkStart w:id="1807" w:name="_Toc36456413"/>
      <w:bookmarkStart w:id="1808" w:name="_Toc36469511"/>
      <w:bookmarkStart w:id="1809" w:name="_Toc37253920"/>
      <w:bookmarkStart w:id="1810" w:name="_Toc37322777"/>
      <w:bookmarkStart w:id="1811" w:name="_Toc37324183"/>
      <w:bookmarkStart w:id="1812" w:name="_Toc45889706"/>
      <w:bookmarkStart w:id="1813" w:name="_Toc52196361"/>
      <w:bookmarkStart w:id="1814" w:name="_Toc52197341"/>
      <w:bookmarkStart w:id="1815" w:name="_Toc53173064"/>
      <w:bookmarkStart w:id="1816" w:name="_Toc53173433"/>
      <w:bookmarkStart w:id="1817" w:name="_Toc61119422"/>
      <w:bookmarkStart w:id="1818" w:name="_Toc61119804"/>
      <w:bookmarkStart w:id="1819" w:name="_Toc67925850"/>
      <w:bookmarkStart w:id="1820" w:name="_Toc75273488"/>
      <w:bookmarkStart w:id="1821" w:name="_Toc76510388"/>
      <w:bookmarkStart w:id="1822" w:name="_Toc83129541"/>
      <w:bookmarkStart w:id="1823" w:name="_Toc90591074"/>
      <w:bookmarkStart w:id="1824" w:name="_Toc98864096"/>
      <w:bookmarkStart w:id="1825" w:name="_Toc99733345"/>
      <w:bookmarkStart w:id="1826" w:name="_Toc106577236"/>
      <w:bookmarkStart w:id="1827" w:name="_Toc114536987"/>
      <w:bookmarkStart w:id="1828" w:name="_Toc115257255"/>
      <w:bookmarkStart w:id="1829" w:name="_Toc123086574"/>
      <w:bookmarkStart w:id="1830" w:name="_Toc124295898"/>
      <w:bookmarkStart w:id="1831" w:name="_Toc124296368"/>
      <w:bookmarkStart w:id="1832" w:name="_Toc130572184"/>
      <w:bookmarkStart w:id="1833" w:name="_Toc131708183"/>
      <w:bookmarkStart w:id="1834" w:name="_Toc137457990"/>
      <w:bookmarkStart w:id="1835" w:name="_Toc138887477"/>
      <w:bookmarkStart w:id="1836" w:name="_Toc138969561"/>
      <w:bookmarkStart w:id="1837" w:name="_Toc145916622"/>
      <w:bookmarkStart w:id="1838" w:name="_Toc155386387"/>
      <w:bookmarkStart w:id="1839" w:name="_Toc161759427"/>
      <w:bookmarkStart w:id="1840" w:name="_Toc169872352"/>
      <w:r w:rsidRPr="00C04A08">
        <w:t>6.2</w:t>
      </w:r>
      <w:r w:rsidRPr="00C04A08">
        <w:tab/>
        <w:t>Transmitter power</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1A98F6FB" w14:textId="77777777" w:rsidR="00842EF7" w:rsidRPr="00C04A08" w:rsidRDefault="00842EF7" w:rsidP="00842EF7">
      <w:pPr>
        <w:pStyle w:val="Heading3"/>
      </w:pPr>
      <w:bookmarkStart w:id="1841" w:name="_Toc21340758"/>
      <w:bookmarkStart w:id="1842" w:name="_Toc29805205"/>
      <w:bookmarkStart w:id="1843" w:name="_Toc36456414"/>
      <w:bookmarkStart w:id="1844" w:name="_Toc36469512"/>
      <w:bookmarkStart w:id="1845" w:name="_Toc37253921"/>
      <w:bookmarkStart w:id="1846" w:name="_Toc37322778"/>
      <w:bookmarkStart w:id="1847" w:name="_Toc37324184"/>
      <w:bookmarkStart w:id="1848" w:name="_Toc45889707"/>
      <w:bookmarkStart w:id="1849" w:name="_Toc52196362"/>
      <w:bookmarkStart w:id="1850" w:name="_Toc52197342"/>
      <w:bookmarkStart w:id="1851" w:name="_Toc53173065"/>
      <w:bookmarkStart w:id="1852" w:name="_Toc53173434"/>
      <w:bookmarkStart w:id="1853" w:name="_Toc61119423"/>
      <w:bookmarkStart w:id="1854" w:name="_Toc61119805"/>
      <w:bookmarkStart w:id="1855" w:name="_Toc67925851"/>
      <w:bookmarkStart w:id="1856" w:name="_Toc75273489"/>
      <w:bookmarkStart w:id="1857" w:name="_Toc76510389"/>
      <w:bookmarkStart w:id="1858" w:name="_Toc83129542"/>
      <w:bookmarkStart w:id="1859" w:name="_Toc90591075"/>
      <w:bookmarkStart w:id="1860" w:name="_Toc98864097"/>
      <w:bookmarkStart w:id="1861" w:name="_Toc99733346"/>
      <w:bookmarkStart w:id="1862" w:name="_Toc106577237"/>
      <w:bookmarkStart w:id="1863" w:name="_Toc114536988"/>
      <w:bookmarkStart w:id="1864" w:name="_Toc115257256"/>
      <w:bookmarkStart w:id="1865" w:name="_Toc123086575"/>
      <w:bookmarkStart w:id="1866" w:name="_Toc124295899"/>
      <w:bookmarkStart w:id="1867" w:name="_Toc124296369"/>
      <w:bookmarkStart w:id="1868" w:name="_Toc130572185"/>
      <w:bookmarkStart w:id="1869" w:name="_Toc131708184"/>
      <w:bookmarkStart w:id="1870" w:name="_Toc137457991"/>
      <w:bookmarkStart w:id="1871" w:name="_Toc138887478"/>
      <w:bookmarkStart w:id="1872" w:name="_Toc138969562"/>
      <w:bookmarkStart w:id="1873" w:name="_Toc145916623"/>
      <w:bookmarkStart w:id="1874" w:name="_Toc155386388"/>
      <w:bookmarkStart w:id="1875" w:name="_Toc161759428"/>
      <w:bookmarkStart w:id="1876" w:name="_Toc169872353"/>
      <w:r w:rsidRPr="00C04A08">
        <w:t>6.2.1</w:t>
      </w:r>
      <w:r w:rsidRPr="00C04A08">
        <w:tab/>
        <w:t>UE maximum output power</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947A836" w14:textId="77777777" w:rsidR="00842EF7" w:rsidRPr="00C04A08" w:rsidRDefault="00842EF7" w:rsidP="00842EF7">
      <w:pPr>
        <w:pStyle w:val="Heading4"/>
      </w:pPr>
      <w:bookmarkStart w:id="1877" w:name="_Toc21340759"/>
      <w:bookmarkStart w:id="1878" w:name="_Toc29805206"/>
      <w:bookmarkStart w:id="1879" w:name="_Toc36456415"/>
      <w:bookmarkStart w:id="1880" w:name="_Toc36469513"/>
      <w:bookmarkStart w:id="1881" w:name="_Toc37253922"/>
      <w:bookmarkStart w:id="1882" w:name="_Toc37322779"/>
      <w:bookmarkStart w:id="1883" w:name="_Toc37324185"/>
      <w:bookmarkStart w:id="1884" w:name="_Toc45889708"/>
      <w:bookmarkStart w:id="1885" w:name="_Toc52196363"/>
      <w:bookmarkStart w:id="1886" w:name="_Toc52197343"/>
      <w:bookmarkStart w:id="1887" w:name="_Toc53173066"/>
      <w:bookmarkStart w:id="1888" w:name="_Toc53173435"/>
      <w:bookmarkStart w:id="1889" w:name="_Toc61119424"/>
      <w:bookmarkStart w:id="1890" w:name="_Toc61119806"/>
      <w:bookmarkStart w:id="1891" w:name="_Toc67925852"/>
      <w:bookmarkStart w:id="1892" w:name="_Toc75273490"/>
      <w:bookmarkStart w:id="1893" w:name="_Toc76510390"/>
      <w:bookmarkStart w:id="1894" w:name="_Toc83129543"/>
      <w:bookmarkStart w:id="1895" w:name="_Toc90591076"/>
      <w:bookmarkStart w:id="1896" w:name="_Toc98864098"/>
      <w:bookmarkStart w:id="1897" w:name="_Toc99733347"/>
      <w:bookmarkStart w:id="1898" w:name="_Toc106577238"/>
      <w:bookmarkStart w:id="1899" w:name="_Toc114536989"/>
      <w:bookmarkStart w:id="1900" w:name="_Toc115257257"/>
      <w:bookmarkStart w:id="1901" w:name="_Toc123086576"/>
      <w:bookmarkStart w:id="1902" w:name="_Toc124295900"/>
      <w:bookmarkStart w:id="1903" w:name="_Toc124296370"/>
      <w:bookmarkStart w:id="1904" w:name="_Toc130572186"/>
      <w:bookmarkStart w:id="1905" w:name="_Toc131708185"/>
      <w:bookmarkStart w:id="1906" w:name="_Toc137457992"/>
      <w:bookmarkStart w:id="1907" w:name="_Toc138887479"/>
      <w:bookmarkStart w:id="1908" w:name="_Toc138969563"/>
      <w:bookmarkStart w:id="1909" w:name="_Toc145916624"/>
      <w:bookmarkStart w:id="1910" w:name="_Toc155386389"/>
      <w:bookmarkStart w:id="1911" w:name="_Toc161759429"/>
      <w:bookmarkStart w:id="1912" w:name="_Toc169872354"/>
      <w:r w:rsidRPr="00C04A08">
        <w:t>6.2.1.0</w:t>
      </w:r>
      <w:r w:rsidRPr="00C04A08">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4335B8B3" w:rsidR="00912E81" w:rsidRPr="00C77612" w:rsidRDefault="00394B01" w:rsidP="00912E81">
            <w:pPr>
              <w:pStyle w:val="TAN"/>
            </w:pPr>
            <w:r>
              <w:t xml:space="preserve">Note:  Any power class can be used for Redcap type devices as long as the device can meet the core requirements that are applicable to Redcap devices </w:t>
            </w:r>
            <w:r w:rsidRPr="00DD17D5">
              <w:t>as defined in clause 4.2.21.1 from TS38.306 [14]</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1913" w:name="_Toc21340760"/>
      <w:bookmarkStart w:id="1914" w:name="_Toc29805207"/>
      <w:bookmarkStart w:id="1915" w:name="_Toc36456416"/>
      <w:bookmarkStart w:id="1916" w:name="_Toc36469514"/>
      <w:bookmarkStart w:id="1917" w:name="_Toc37253923"/>
      <w:bookmarkStart w:id="1918" w:name="_Toc37322780"/>
      <w:bookmarkStart w:id="1919" w:name="_Toc37324186"/>
      <w:bookmarkStart w:id="1920" w:name="_Toc45889709"/>
      <w:bookmarkStart w:id="1921" w:name="_Toc52196364"/>
      <w:bookmarkStart w:id="1922" w:name="_Toc52197344"/>
      <w:bookmarkStart w:id="1923" w:name="_Toc53173067"/>
      <w:bookmarkStart w:id="1924" w:name="_Toc53173436"/>
      <w:bookmarkStart w:id="1925" w:name="_Toc61119425"/>
      <w:bookmarkStart w:id="1926" w:name="_Toc61119807"/>
      <w:bookmarkStart w:id="1927" w:name="_Toc67925853"/>
      <w:bookmarkStart w:id="1928" w:name="_Toc75273491"/>
      <w:bookmarkStart w:id="1929" w:name="_Toc76510391"/>
      <w:bookmarkStart w:id="1930" w:name="_Toc83129544"/>
      <w:bookmarkStart w:id="1931" w:name="_Toc90591077"/>
      <w:bookmarkStart w:id="1932" w:name="_Toc98864099"/>
      <w:bookmarkStart w:id="1933" w:name="_Toc99733348"/>
      <w:bookmarkStart w:id="1934" w:name="_Toc106577239"/>
      <w:bookmarkStart w:id="1935" w:name="_Toc114536990"/>
      <w:bookmarkStart w:id="1936" w:name="_Toc115257258"/>
      <w:bookmarkStart w:id="1937" w:name="_Toc123086577"/>
      <w:bookmarkStart w:id="1938" w:name="_Toc124295901"/>
      <w:bookmarkStart w:id="1939" w:name="_Toc124296371"/>
      <w:bookmarkStart w:id="1940" w:name="_Toc130572187"/>
      <w:bookmarkStart w:id="1941" w:name="_Toc131708186"/>
      <w:bookmarkStart w:id="1942" w:name="_Toc137457993"/>
      <w:bookmarkStart w:id="1943" w:name="_Toc138887480"/>
      <w:bookmarkStart w:id="1944" w:name="_Toc138969564"/>
      <w:bookmarkStart w:id="1945" w:name="_Toc145916625"/>
      <w:bookmarkStart w:id="1946" w:name="_Toc155386390"/>
      <w:bookmarkStart w:id="1947" w:name="_Toc161759430"/>
      <w:bookmarkStart w:id="1948" w:name="_Toc169872355"/>
      <w:r w:rsidRPr="00C04A08">
        <w:t>6.2.1.1</w:t>
      </w:r>
      <w:r w:rsidRPr="00C04A08">
        <w:tab/>
        <w:t>UE maximum output power for power class 1</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559DC3FC" w14:textId="77777777" w:rsidR="00281A0C" w:rsidRPr="00C04A08" w:rsidRDefault="00281A0C" w:rsidP="00281A0C">
      <w:pPr>
        <w:pStyle w:val="TH"/>
      </w:pPr>
      <w:bookmarkStart w:id="1949" w:name="_Hlk515541620"/>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81A0C" w:rsidRPr="00C04A08" w14:paraId="1AA4627A" w14:textId="77777777" w:rsidTr="00637FCE">
        <w:trPr>
          <w:trHeight w:val="187"/>
          <w:jc w:val="center"/>
        </w:trPr>
        <w:tc>
          <w:tcPr>
            <w:tcW w:w="1663" w:type="dxa"/>
            <w:shd w:val="clear" w:color="auto" w:fill="auto"/>
            <w:vAlign w:val="center"/>
          </w:tcPr>
          <w:p w14:paraId="20747D9B" w14:textId="77777777" w:rsidR="00281A0C" w:rsidRPr="00C04A08" w:rsidRDefault="00281A0C" w:rsidP="00637FCE">
            <w:pPr>
              <w:pStyle w:val="TAH"/>
            </w:pPr>
            <w:r w:rsidRPr="00C04A08">
              <w:t>Operating band</w:t>
            </w:r>
          </w:p>
        </w:tc>
        <w:tc>
          <w:tcPr>
            <w:tcW w:w="1686" w:type="dxa"/>
            <w:shd w:val="clear" w:color="auto" w:fill="auto"/>
            <w:vAlign w:val="center"/>
          </w:tcPr>
          <w:p w14:paraId="30035BBB" w14:textId="77777777" w:rsidR="00281A0C" w:rsidRPr="00C04A08" w:rsidRDefault="00281A0C" w:rsidP="00637FCE">
            <w:pPr>
              <w:pStyle w:val="TAH"/>
            </w:pPr>
            <w:r w:rsidRPr="00C04A08">
              <w:t>Max TRP (dBm)</w:t>
            </w:r>
          </w:p>
        </w:tc>
        <w:tc>
          <w:tcPr>
            <w:tcW w:w="1691" w:type="dxa"/>
            <w:shd w:val="clear" w:color="auto" w:fill="auto"/>
          </w:tcPr>
          <w:p w14:paraId="0BE2E629" w14:textId="77777777" w:rsidR="00281A0C" w:rsidRPr="00C04A08" w:rsidRDefault="00281A0C" w:rsidP="00637FCE">
            <w:pPr>
              <w:pStyle w:val="TAH"/>
            </w:pPr>
            <w:r w:rsidRPr="00C04A08">
              <w:t>Max EIRP (dBm)</w:t>
            </w:r>
          </w:p>
        </w:tc>
      </w:tr>
      <w:tr w:rsidR="00281A0C" w:rsidRPr="00C04A08" w14:paraId="10705C12" w14:textId="77777777" w:rsidTr="00637FCE">
        <w:trPr>
          <w:trHeight w:val="187"/>
          <w:jc w:val="center"/>
        </w:trPr>
        <w:tc>
          <w:tcPr>
            <w:tcW w:w="1663" w:type="dxa"/>
            <w:shd w:val="clear" w:color="auto" w:fill="auto"/>
          </w:tcPr>
          <w:p w14:paraId="2F62A2E9" w14:textId="77777777" w:rsidR="00281A0C" w:rsidRPr="00C04A08" w:rsidRDefault="00281A0C" w:rsidP="00637FCE">
            <w:pPr>
              <w:pStyle w:val="TAC"/>
            </w:pPr>
            <w:r w:rsidRPr="00C04A08">
              <w:t>n257</w:t>
            </w:r>
          </w:p>
        </w:tc>
        <w:tc>
          <w:tcPr>
            <w:tcW w:w="1686" w:type="dxa"/>
            <w:shd w:val="clear" w:color="auto" w:fill="auto"/>
          </w:tcPr>
          <w:p w14:paraId="76108E25" w14:textId="77777777" w:rsidR="00281A0C" w:rsidRPr="00C04A08" w:rsidRDefault="00281A0C" w:rsidP="00637FCE">
            <w:pPr>
              <w:pStyle w:val="TAC"/>
            </w:pPr>
            <w:r w:rsidRPr="00C04A08">
              <w:t>35</w:t>
            </w:r>
          </w:p>
        </w:tc>
        <w:tc>
          <w:tcPr>
            <w:tcW w:w="1691" w:type="dxa"/>
            <w:shd w:val="clear" w:color="auto" w:fill="auto"/>
          </w:tcPr>
          <w:p w14:paraId="742A28E9" w14:textId="77777777" w:rsidR="00281A0C" w:rsidRPr="00C04A08" w:rsidRDefault="00281A0C" w:rsidP="00637FCE">
            <w:pPr>
              <w:pStyle w:val="TAC"/>
            </w:pPr>
            <w:r w:rsidRPr="00C04A08">
              <w:t>55</w:t>
            </w:r>
          </w:p>
        </w:tc>
      </w:tr>
      <w:tr w:rsidR="00281A0C" w:rsidRPr="00C04A08" w14:paraId="0E43F0E4" w14:textId="77777777" w:rsidTr="00637FCE">
        <w:trPr>
          <w:trHeight w:val="187"/>
          <w:jc w:val="center"/>
        </w:trPr>
        <w:tc>
          <w:tcPr>
            <w:tcW w:w="1663" w:type="dxa"/>
            <w:shd w:val="clear" w:color="auto" w:fill="auto"/>
          </w:tcPr>
          <w:p w14:paraId="4188E7E5" w14:textId="77777777" w:rsidR="00281A0C" w:rsidRPr="00C04A08" w:rsidRDefault="00281A0C" w:rsidP="00637FCE">
            <w:pPr>
              <w:pStyle w:val="TAC"/>
            </w:pPr>
            <w:r w:rsidRPr="00C04A08">
              <w:t>n258</w:t>
            </w:r>
          </w:p>
        </w:tc>
        <w:tc>
          <w:tcPr>
            <w:tcW w:w="1686" w:type="dxa"/>
            <w:shd w:val="clear" w:color="auto" w:fill="auto"/>
          </w:tcPr>
          <w:p w14:paraId="3C350F5D" w14:textId="77777777" w:rsidR="00281A0C" w:rsidRPr="00C04A08" w:rsidRDefault="00281A0C" w:rsidP="00637FCE">
            <w:pPr>
              <w:pStyle w:val="TAC"/>
            </w:pPr>
            <w:r w:rsidRPr="00C04A08">
              <w:t>35</w:t>
            </w:r>
          </w:p>
        </w:tc>
        <w:tc>
          <w:tcPr>
            <w:tcW w:w="1691" w:type="dxa"/>
            <w:shd w:val="clear" w:color="auto" w:fill="auto"/>
          </w:tcPr>
          <w:p w14:paraId="5A9B2E16" w14:textId="77777777" w:rsidR="00281A0C" w:rsidRPr="00C04A08" w:rsidRDefault="00281A0C" w:rsidP="00637FCE">
            <w:pPr>
              <w:pStyle w:val="TAC"/>
            </w:pPr>
            <w:r w:rsidRPr="00C04A08">
              <w:t>55</w:t>
            </w:r>
          </w:p>
        </w:tc>
      </w:tr>
      <w:tr w:rsidR="00281A0C" w:rsidRPr="00C04A08" w14:paraId="36D9E148" w14:textId="77777777" w:rsidTr="00637FCE">
        <w:trPr>
          <w:trHeight w:val="187"/>
          <w:jc w:val="center"/>
        </w:trPr>
        <w:tc>
          <w:tcPr>
            <w:tcW w:w="1663" w:type="dxa"/>
            <w:shd w:val="clear" w:color="auto" w:fill="auto"/>
          </w:tcPr>
          <w:p w14:paraId="5F7D07B5" w14:textId="77777777" w:rsidR="00281A0C" w:rsidRPr="00C04A08" w:rsidRDefault="00281A0C" w:rsidP="00637FCE">
            <w:pPr>
              <w:pStyle w:val="TAC"/>
            </w:pPr>
            <w:r w:rsidRPr="00C04A08">
              <w:t>n260</w:t>
            </w:r>
          </w:p>
        </w:tc>
        <w:tc>
          <w:tcPr>
            <w:tcW w:w="1686" w:type="dxa"/>
            <w:shd w:val="clear" w:color="auto" w:fill="auto"/>
          </w:tcPr>
          <w:p w14:paraId="5A9DA363" w14:textId="77777777" w:rsidR="00281A0C" w:rsidRPr="00C04A08" w:rsidRDefault="00281A0C" w:rsidP="00637FCE">
            <w:pPr>
              <w:pStyle w:val="TAC"/>
            </w:pPr>
            <w:r w:rsidRPr="00C04A08">
              <w:t>35</w:t>
            </w:r>
          </w:p>
        </w:tc>
        <w:tc>
          <w:tcPr>
            <w:tcW w:w="1691" w:type="dxa"/>
            <w:shd w:val="clear" w:color="auto" w:fill="auto"/>
          </w:tcPr>
          <w:p w14:paraId="6C91F7BC" w14:textId="77777777" w:rsidR="00281A0C" w:rsidRPr="00C04A08" w:rsidRDefault="00281A0C" w:rsidP="00637FCE">
            <w:pPr>
              <w:pStyle w:val="TAC"/>
            </w:pPr>
            <w:r w:rsidRPr="00C04A08">
              <w:t>55</w:t>
            </w:r>
          </w:p>
        </w:tc>
      </w:tr>
      <w:tr w:rsidR="00281A0C" w:rsidRPr="00C04A08" w14:paraId="1E38FA93" w14:textId="77777777" w:rsidTr="00637FCE">
        <w:trPr>
          <w:trHeight w:val="187"/>
          <w:jc w:val="center"/>
        </w:trPr>
        <w:tc>
          <w:tcPr>
            <w:tcW w:w="1663" w:type="dxa"/>
            <w:shd w:val="clear" w:color="auto" w:fill="auto"/>
          </w:tcPr>
          <w:p w14:paraId="5FA455E7" w14:textId="77777777" w:rsidR="00281A0C" w:rsidRPr="00C04A08" w:rsidRDefault="00281A0C" w:rsidP="00637FCE">
            <w:pPr>
              <w:pStyle w:val="TAC"/>
            </w:pPr>
            <w:r w:rsidRPr="00C04A08">
              <w:t>n261</w:t>
            </w:r>
          </w:p>
        </w:tc>
        <w:tc>
          <w:tcPr>
            <w:tcW w:w="1686" w:type="dxa"/>
            <w:shd w:val="clear" w:color="auto" w:fill="auto"/>
          </w:tcPr>
          <w:p w14:paraId="3E807B73" w14:textId="77777777" w:rsidR="00281A0C" w:rsidRPr="00C04A08" w:rsidRDefault="00281A0C" w:rsidP="00637FCE">
            <w:pPr>
              <w:pStyle w:val="TAC"/>
            </w:pPr>
            <w:r w:rsidRPr="00C04A08">
              <w:t>35</w:t>
            </w:r>
          </w:p>
        </w:tc>
        <w:tc>
          <w:tcPr>
            <w:tcW w:w="1691" w:type="dxa"/>
            <w:shd w:val="clear" w:color="auto" w:fill="auto"/>
          </w:tcPr>
          <w:p w14:paraId="620CC045" w14:textId="77777777" w:rsidR="00281A0C" w:rsidRPr="00C04A08" w:rsidRDefault="00281A0C" w:rsidP="00637FCE">
            <w:pPr>
              <w:pStyle w:val="TAC"/>
            </w:pPr>
            <w:r w:rsidRPr="00C04A08">
              <w:t>55</w:t>
            </w:r>
          </w:p>
        </w:tc>
      </w:tr>
      <w:tr w:rsidR="00281A0C" w:rsidRPr="00C04A08" w14:paraId="5DCADAC7"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0AF19546" w14:textId="77777777" w:rsidR="00281A0C" w:rsidRPr="00C04A08" w:rsidRDefault="00281A0C" w:rsidP="00637FCE">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70F856EC" w14:textId="77777777" w:rsidR="00281A0C" w:rsidRPr="00C04A08" w:rsidRDefault="00281A0C" w:rsidP="00637FCE">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022B9A4B" w14:textId="77777777" w:rsidR="00281A0C" w:rsidRPr="00C04A08" w:rsidRDefault="00281A0C" w:rsidP="00637FCE">
            <w:pPr>
              <w:pStyle w:val="TAC"/>
            </w:pPr>
            <w:r>
              <w:t>55</w:t>
            </w:r>
          </w:p>
        </w:tc>
      </w:tr>
      <w:tr w:rsidR="00281A0C" w:rsidRPr="00C04A08" w14:paraId="5FA7A60D"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A37F297" w14:textId="77777777" w:rsidR="00281A0C" w:rsidRDefault="00281A0C" w:rsidP="00637FCE">
            <w:pPr>
              <w:pStyle w:val="TAC"/>
            </w:pPr>
            <w:r>
              <w:t>n263</w:t>
            </w:r>
          </w:p>
        </w:tc>
        <w:tc>
          <w:tcPr>
            <w:tcW w:w="1686" w:type="dxa"/>
            <w:tcBorders>
              <w:top w:val="single" w:sz="4" w:space="0" w:color="auto"/>
              <w:left w:val="single" w:sz="4" w:space="0" w:color="auto"/>
              <w:bottom w:val="single" w:sz="4" w:space="0" w:color="auto"/>
              <w:right w:val="single" w:sz="4" w:space="0" w:color="auto"/>
            </w:tcBorders>
          </w:tcPr>
          <w:p w14:paraId="5F6263B8" w14:textId="77777777" w:rsidR="00281A0C" w:rsidRDefault="00281A0C" w:rsidP="00637FCE">
            <w:pPr>
              <w:pStyle w:val="TAC"/>
            </w:pPr>
            <w:r>
              <w:t>25</w:t>
            </w:r>
          </w:p>
        </w:tc>
        <w:tc>
          <w:tcPr>
            <w:tcW w:w="1691" w:type="dxa"/>
            <w:tcBorders>
              <w:top w:val="single" w:sz="4" w:space="0" w:color="auto"/>
              <w:left w:val="single" w:sz="4" w:space="0" w:color="auto"/>
              <w:bottom w:val="single" w:sz="4" w:space="0" w:color="auto"/>
              <w:right w:val="single" w:sz="4" w:space="0" w:color="auto"/>
            </w:tcBorders>
          </w:tcPr>
          <w:p w14:paraId="5C987404" w14:textId="68431FD9" w:rsidR="00281A0C" w:rsidRDefault="00F879C8" w:rsidP="00637FCE">
            <w:pPr>
              <w:pStyle w:val="TAC"/>
            </w:pPr>
            <w:r>
              <w:t>40</w:t>
            </w:r>
          </w:p>
        </w:tc>
      </w:tr>
    </w:tbl>
    <w:p w14:paraId="63308002" w14:textId="77777777" w:rsidR="00281A0C" w:rsidRPr="00C04A08" w:rsidRDefault="00281A0C" w:rsidP="00281A0C"/>
    <w:p w14:paraId="18DBC827" w14:textId="77777777" w:rsidR="00014677" w:rsidRPr="00C04A08" w:rsidRDefault="00014677" w:rsidP="00014677">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949"/>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1950" w:name="_Toc21340761"/>
      <w:bookmarkStart w:id="1951" w:name="_Toc29805208"/>
      <w:bookmarkStart w:id="1952" w:name="_Toc36456417"/>
      <w:bookmarkStart w:id="1953" w:name="_Toc36469515"/>
      <w:bookmarkStart w:id="1954" w:name="_Toc37253924"/>
      <w:bookmarkStart w:id="1955" w:name="_Toc37322781"/>
      <w:bookmarkStart w:id="1956" w:name="_Toc37324187"/>
      <w:bookmarkStart w:id="1957" w:name="_Toc45889710"/>
      <w:bookmarkStart w:id="1958" w:name="_Toc52196365"/>
      <w:bookmarkStart w:id="1959" w:name="_Toc52197345"/>
      <w:bookmarkStart w:id="1960" w:name="_Toc53173068"/>
      <w:bookmarkStart w:id="1961" w:name="_Toc53173437"/>
      <w:bookmarkStart w:id="1962" w:name="_Toc61119426"/>
      <w:bookmarkStart w:id="1963" w:name="_Toc61119808"/>
      <w:bookmarkStart w:id="1964" w:name="_Toc67925854"/>
      <w:bookmarkStart w:id="1965" w:name="_Toc75273492"/>
      <w:bookmarkStart w:id="1966" w:name="_Toc76510392"/>
      <w:bookmarkStart w:id="1967" w:name="_Toc83129545"/>
      <w:bookmarkStart w:id="1968" w:name="_Toc90591078"/>
      <w:bookmarkStart w:id="1969" w:name="_Toc98864100"/>
      <w:bookmarkStart w:id="1970" w:name="_Toc99733349"/>
      <w:bookmarkStart w:id="1971" w:name="_Toc106577240"/>
      <w:bookmarkStart w:id="1972" w:name="_Toc114536991"/>
      <w:bookmarkStart w:id="1973" w:name="_Toc115257259"/>
      <w:bookmarkStart w:id="1974" w:name="_Toc123086578"/>
      <w:bookmarkStart w:id="1975" w:name="_Toc124295902"/>
      <w:bookmarkStart w:id="1976" w:name="_Toc124296372"/>
      <w:bookmarkStart w:id="1977" w:name="_Toc130572188"/>
      <w:bookmarkStart w:id="1978" w:name="_Toc131708187"/>
      <w:bookmarkStart w:id="1979" w:name="_Toc137457994"/>
      <w:bookmarkStart w:id="1980" w:name="_Toc138887481"/>
      <w:bookmarkStart w:id="1981" w:name="_Toc138969565"/>
      <w:bookmarkStart w:id="1982" w:name="_Toc145916626"/>
      <w:bookmarkStart w:id="1983" w:name="_Toc155386391"/>
      <w:bookmarkStart w:id="1984" w:name="_Toc161759431"/>
      <w:bookmarkStart w:id="1985" w:name="_Toc169872356"/>
      <w:r w:rsidRPr="00C04A08">
        <w:t>6.2.1.2</w:t>
      </w:r>
      <w:r w:rsidRPr="00C04A08">
        <w:tab/>
        <w:t>UE maximum output power for power class 2</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1986"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1986"/>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1987" w:name="_Toc21340762"/>
      <w:bookmarkStart w:id="1988" w:name="_Toc29805209"/>
      <w:bookmarkStart w:id="1989" w:name="_Toc36456418"/>
      <w:bookmarkStart w:id="1990" w:name="_Toc36469516"/>
      <w:bookmarkStart w:id="1991" w:name="_Toc37253925"/>
      <w:bookmarkStart w:id="1992" w:name="_Toc37322782"/>
      <w:bookmarkStart w:id="1993" w:name="_Toc37324188"/>
      <w:bookmarkStart w:id="1994" w:name="_Toc45889711"/>
      <w:bookmarkStart w:id="1995" w:name="_Toc52196366"/>
      <w:bookmarkStart w:id="1996" w:name="_Toc52197346"/>
      <w:bookmarkStart w:id="1997" w:name="_Toc53173069"/>
      <w:bookmarkStart w:id="1998" w:name="_Toc53173438"/>
      <w:bookmarkStart w:id="1999" w:name="_Toc61119427"/>
      <w:bookmarkStart w:id="2000" w:name="_Toc61119809"/>
      <w:bookmarkStart w:id="2001" w:name="_Toc67925855"/>
      <w:bookmarkStart w:id="2002" w:name="_Toc75273493"/>
      <w:bookmarkStart w:id="2003" w:name="_Toc76510393"/>
      <w:bookmarkStart w:id="2004" w:name="_Toc83129546"/>
      <w:bookmarkStart w:id="2005" w:name="_Toc90591079"/>
      <w:bookmarkStart w:id="2006" w:name="_Toc98864101"/>
      <w:bookmarkStart w:id="2007" w:name="_Toc99733350"/>
      <w:bookmarkStart w:id="2008" w:name="_Toc106577241"/>
      <w:bookmarkStart w:id="2009" w:name="_Toc114536992"/>
      <w:bookmarkStart w:id="2010" w:name="_Toc115257260"/>
      <w:bookmarkStart w:id="2011" w:name="_Toc123086579"/>
      <w:bookmarkStart w:id="2012" w:name="_Toc124295903"/>
      <w:bookmarkStart w:id="2013" w:name="_Toc124296373"/>
      <w:bookmarkStart w:id="2014" w:name="_Toc130572189"/>
      <w:bookmarkStart w:id="2015" w:name="_Toc131708188"/>
      <w:bookmarkStart w:id="2016" w:name="_Toc137457995"/>
      <w:bookmarkStart w:id="2017" w:name="_Toc138887482"/>
      <w:bookmarkStart w:id="2018" w:name="_Toc138969566"/>
      <w:bookmarkStart w:id="2019" w:name="_Toc145916627"/>
      <w:bookmarkStart w:id="2020" w:name="_Toc155386392"/>
      <w:bookmarkStart w:id="2021" w:name="_Toc161759432"/>
      <w:bookmarkStart w:id="2022" w:name="_Toc169872357"/>
      <w:r w:rsidRPr="00C04A08">
        <w:t>6.2.1.3</w:t>
      </w:r>
      <w:r w:rsidRPr="00C04A08">
        <w:tab/>
        <w:t>UE maximum output power for power class 3</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7E60F5">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2023"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281A0C"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281A0C" w:rsidRDefault="00281A0C" w:rsidP="00281A0C">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3585EC8C" w:rsidR="00281A0C" w:rsidRDefault="00281A0C" w:rsidP="00281A0C">
            <w:pPr>
              <w:pStyle w:val="TAC"/>
              <w:rPr>
                <w:rFonts w:eastAsia="Calibri"/>
              </w:rPr>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7E12F1CB" w:rsidR="00281A0C" w:rsidRDefault="00281A0C" w:rsidP="00281A0C">
            <w:pPr>
              <w:pStyle w:val="TAC"/>
              <w:rPr>
                <w:rFonts w:eastAsia="Calibri"/>
              </w:rPr>
            </w:pPr>
            <w:r>
              <w:rPr>
                <w:rFonts w:eastAsiaTheme="minorEastAsia"/>
              </w:rPr>
              <w:t>43</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281A0C" w:rsidRDefault="00281A0C" w:rsidP="00281A0C">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55C6ABEF" w:rsidR="00281A0C" w:rsidRDefault="00281A0C" w:rsidP="00281A0C">
            <w:pPr>
              <w:pStyle w:val="TAC"/>
            </w:pPr>
            <w:r>
              <w:t>Default for “NS_200”</w:t>
            </w:r>
          </w:p>
        </w:tc>
      </w:tr>
      <w:tr w:rsidR="007B7588"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7B7588" w:rsidRDefault="007B7588" w:rsidP="007B7588">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3917971C" w:rsidR="007B7588" w:rsidRDefault="007B7588" w:rsidP="007B7588">
            <w:pPr>
              <w:pStyle w:val="TAC"/>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31915938" w:rsidR="007B7588" w:rsidRDefault="007B7588" w:rsidP="007B7588">
            <w:pPr>
              <w:pStyle w:val="TAC"/>
            </w:pPr>
            <w:r w:rsidRPr="00A31381">
              <w:t>40</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4D58380F" w:rsidR="007B7588" w:rsidRDefault="007B7588" w:rsidP="007B7588">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7B4167C0" w14:textId="0B4F1488" w:rsidR="007B7588" w:rsidRDefault="007B7588" w:rsidP="007B7588">
            <w:pPr>
              <w:pStyle w:val="TAC"/>
            </w:pPr>
            <w:r>
              <w:t>Applies when “NS_204” is indicated in the cell</w:t>
            </w:r>
          </w:p>
        </w:tc>
      </w:tr>
      <w:bookmarkEnd w:id="2023"/>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F722D8">
            <w:pPr>
              <w:pStyle w:val="TAH"/>
              <w:rPr>
                <w:rFonts w:eastAsia="SimSun"/>
              </w:rPr>
            </w:pPr>
            <w:bookmarkStart w:id="2024" w:name="_Hlk32225119"/>
            <w:bookmarkStart w:id="2025" w:name="_Hlk32316771"/>
            <w:r w:rsidRPr="00C04A08">
              <w:rPr>
                <w:rFonts w:eastAsia="SimSun"/>
              </w:rPr>
              <w:t>Band</w:t>
            </w:r>
          </w:p>
        </w:tc>
        <w:tc>
          <w:tcPr>
            <w:tcW w:w="2292" w:type="dxa"/>
          </w:tcPr>
          <w:p w14:paraId="611B77CE"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P,n</w:t>
            </w:r>
            <w:r w:rsidRPr="00C04A08">
              <w:rPr>
                <w:rFonts w:eastAsia="SimSun"/>
              </w:rPr>
              <w:t xml:space="preserve"> (dB)</w:t>
            </w:r>
          </w:p>
        </w:tc>
        <w:tc>
          <w:tcPr>
            <w:tcW w:w="2379" w:type="dxa"/>
          </w:tcPr>
          <w:p w14:paraId="75CFFB17"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S,n</w:t>
            </w:r>
            <w:r w:rsidRPr="00C04A08">
              <w:rPr>
                <w:rFonts w:eastAsia="SimSun"/>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F722D8">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F722D8">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F722D8">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F722D8">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F722D8">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F722D8">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F722D8">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F722D8">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F722D8">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F722D8">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F722D8">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F722D8">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F722D8">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F722D8">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F722D8">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F722D8">
            <w:pPr>
              <w:pStyle w:val="TAN"/>
              <w:rPr>
                <w:rFonts w:eastAsia="SimSun"/>
              </w:rPr>
            </w:pPr>
            <w:r w:rsidRPr="00C04A08">
              <w:rPr>
                <w:rFonts w:eastAsia="SimSun"/>
              </w:rPr>
              <w:t>Note 1: n260 peak and spherical relaxations are 0 dB for UE that exclusively supports n261+n260</w:t>
            </w:r>
          </w:p>
          <w:p w14:paraId="11922FEC" w14:textId="77777777" w:rsidR="003D79C0" w:rsidRPr="00C04A08" w:rsidRDefault="003D79C0" w:rsidP="00F722D8">
            <w:pPr>
              <w:pStyle w:val="TAN"/>
              <w:rPr>
                <w:rFonts w:eastAsia="SimSun"/>
              </w:rPr>
            </w:pPr>
            <w:r w:rsidRPr="00C04A08">
              <w:rPr>
                <w:rFonts w:eastAsia="SimSun"/>
              </w:rPr>
              <w:t>Note 2: n261 peak relaxation is 0 dB for UE that exclusively supports n261+n260</w:t>
            </w:r>
          </w:p>
          <w:p w14:paraId="30452795" w14:textId="77777777" w:rsidR="003D79C0" w:rsidRPr="00C04A08" w:rsidRDefault="003D79C0" w:rsidP="00F722D8">
            <w:pPr>
              <w:pStyle w:val="TAN"/>
              <w:rPr>
                <w:rFonts w:eastAsia="SimSun"/>
              </w:rPr>
            </w:pPr>
            <w:r w:rsidRPr="00C04A08">
              <w:rPr>
                <w:rFonts w:eastAsia="SimSun"/>
              </w:rPr>
              <w:t>Note 3: n257 peak and spherical relaxations are 0 dB for UE that exclusively supports n261+n257</w:t>
            </w:r>
          </w:p>
          <w:p w14:paraId="680C5778" w14:textId="77777777" w:rsidR="003D79C0" w:rsidRPr="00C04A08" w:rsidRDefault="003D79C0" w:rsidP="00F722D8">
            <w:pPr>
              <w:pStyle w:val="TAN"/>
              <w:rPr>
                <w:rFonts w:eastAsia="SimSun"/>
              </w:rPr>
            </w:pPr>
            <w:r w:rsidRPr="00C04A08">
              <w:rPr>
                <w:rFonts w:eastAsia="SimSun"/>
              </w:rPr>
              <w:t>Note 4: n261 peak and spherical relaxations are 0 dB for UE that exclusively supports n261+n257</w:t>
            </w:r>
          </w:p>
        </w:tc>
      </w:tr>
      <w:bookmarkEnd w:id="2024"/>
      <w:bookmarkEnd w:id="2025"/>
    </w:tbl>
    <w:p w14:paraId="40BD39C8" w14:textId="77777777" w:rsidR="00842EF7" w:rsidRPr="00C04A08" w:rsidRDefault="00842EF7" w:rsidP="00842EF7"/>
    <w:p w14:paraId="365E7464" w14:textId="77777777" w:rsidR="00842EF7" w:rsidRPr="00C04A08" w:rsidRDefault="00842EF7" w:rsidP="00842EF7">
      <w:pPr>
        <w:pStyle w:val="Heading4"/>
      </w:pPr>
      <w:bookmarkStart w:id="2026" w:name="_Toc21340763"/>
      <w:bookmarkStart w:id="2027" w:name="_Toc29805210"/>
      <w:bookmarkStart w:id="2028" w:name="_Toc36456419"/>
      <w:bookmarkStart w:id="2029" w:name="_Toc36469517"/>
      <w:bookmarkStart w:id="2030" w:name="_Toc37253926"/>
      <w:bookmarkStart w:id="2031" w:name="_Toc37322783"/>
      <w:bookmarkStart w:id="2032" w:name="_Toc37324189"/>
      <w:bookmarkStart w:id="2033" w:name="_Toc45889712"/>
      <w:bookmarkStart w:id="2034" w:name="_Toc52196367"/>
      <w:bookmarkStart w:id="2035" w:name="_Toc52197347"/>
      <w:bookmarkStart w:id="2036" w:name="_Toc53173070"/>
      <w:bookmarkStart w:id="2037" w:name="_Toc53173439"/>
      <w:bookmarkStart w:id="2038" w:name="_Toc61119428"/>
      <w:bookmarkStart w:id="2039" w:name="_Toc61119810"/>
      <w:bookmarkStart w:id="2040" w:name="_Toc67925856"/>
      <w:bookmarkStart w:id="2041" w:name="_Toc75273494"/>
      <w:bookmarkStart w:id="2042" w:name="_Toc76510394"/>
      <w:bookmarkStart w:id="2043" w:name="_Toc83129547"/>
      <w:bookmarkStart w:id="2044" w:name="_Toc90591080"/>
      <w:bookmarkStart w:id="2045" w:name="_Toc98864102"/>
      <w:bookmarkStart w:id="2046" w:name="_Toc99733351"/>
      <w:bookmarkStart w:id="2047" w:name="_Toc106577242"/>
      <w:bookmarkStart w:id="2048" w:name="_Toc114536993"/>
      <w:bookmarkStart w:id="2049" w:name="_Toc115257261"/>
      <w:bookmarkStart w:id="2050" w:name="_Toc123086580"/>
      <w:bookmarkStart w:id="2051" w:name="_Toc124295904"/>
      <w:bookmarkStart w:id="2052" w:name="_Toc124296374"/>
      <w:bookmarkStart w:id="2053" w:name="_Toc130572190"/>
      <w:bookmarkStart w:id="2054" w:name="_Toc131708189"/>
      <w:bookmarkStart w:id="2055" w:name="_Toc137457996"/>
      <w:bookmarkStart w:id="2056" w:name="_Toc138887483"/>
      <w:bookmarkStart w:id="2057" w:name="_Toc138969567"/>
      <w:bookmarkStart w:id="2058" w:name="_Toc145916628"/>
      <w:bookmarkStart w:id="2059" w:name="_Toc155386393"/>
      <w:bookmarkStart w:id="2060" w:name="_Toc161759433"/>
      <w:bookmarkStart w:id="2061" w:name="_Toc169872358"/>
      <w:r w:rsidRPr="00C04A08">
        <w:t>6.2.1.4</w:t>
      </w:r>
      <w:r w:rsidRPr="00C04A08">
        <w:tab/>
        <w:t>UE maximum output power for power class 4</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2062"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2062"/>
    </w:tbl>
    <w:p w14:paraId="31A58E9C" w14:textId="77777777" w:rsidR="00842EF7" w:rsidRDefault="00842EF7" w:rsidP="00842EF7"/>
    <w:p w14:paraId="375CBEFB" w14:textId="77777777" w:rsidR="00520437" w:rsidRPr="00FE760F" w:rsidRDefault="00520437" w:rsidP="00520437">
      <w:pPr>
        <w:pStyle w:val="Heading4"/>
      </w:pPr>
      <w:bookmarkStart w:id="2063" w:name="_Toc67925857"/>
      <w:bookmarkStart w:id="2064" w:name="_Toc75273495"/>
      <w:bookmarkStart w:id="2065" w:name="_Toc76510395"/>
      <w:bookmarkStart w:id="2066" w:name="_Toc83129548"/>
      <w:bookmarkStart w:id="2067" w:name="_Toc90591081"/>
      <w:bookmarkStart w:id="2068" w:name="_Toc98864103"/>
      <w:bookmarkStart w:id="2069" w:name="_Toc99733352"/>
      <w:bookmarkStart w:id="2070" w:name="_Toc106577243"/>
      <w:bookmarkStart w:id="2071" w:name="_Toc114536994"/>
      <w:bookmarkStart w:id="2072" w:name="_Toc115257262"/>
      <w:bookmarkStart w:id="2073" w:name="_Toc123086581"/>
      <w:bookmarkStart w:id="2074" w:name="_Toc124295905"/>
      <w:bookmarkStart w:id="2075" w:name="_Toc124296375"/>
      <w:bookmarkStart w:id="2076" w:name="_Toc130572191"/>
      <w:bookmarkStart w:id="2077" w:name="_Toc131708190"/>
      <w:bookmarkStart w:id="2078" w:name="_Toc137457997"/>
      <w:bookmarkStart w:id="2079" w:name="_Toc138887484"/>
      <w:bookmarkStart w:id="2080" w:name="_Toc138969568"/>
      <w:bookmarkStart w:id="2081" w:name="_Toc145916629"/>
      <w:bookmarkStart w:id="2082" w:name="_Toc155386394"/>
      <w:bookmarkStart w:id="2083" w:name="_Toc161759434"/>
      <w:bookmarkStart w:id="2084" w:name="_Toc169872359"/>
      <w:r>
        <w:t>6.2.1.5</w:t>
      </w:r>
      <w:r w:rsidRPr="00FE760F">
        <w:tab/>
        <w:t>UE maximu</w:t>
      </w:r>
      <w:r>
        <w:t>m output power for power class 5</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2085"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2085"/>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B721A4">
            <w:pPr>
              <w:pStyle w:val="TAH"/>
              <w:rPr>
                <w:rFonts w:eastAsia="SimSun"/>
              </w:rPr>
            </w:pPr>
            <w:r w:rsidRPr="005E01D7">
              <w:rPr>
                <w:rFonts w:eastAsia="SimSun"/>
              </w:rPr>
              <w:t>Band</w:t>
            </w:r>
          </w:p>
        </w:tc>
        <w:tc>
          <w:tcPr>
            <w:tcW w:w="2292" w:type="dxa"/>
          </w:tcPr>
          <w:p w14:paraId="0455D568"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P,n</w:t>
            </w:r>
            <w:r w:rsidRPr="005E01D7">
              <w:rPr>
                <w:rFonts w:eastAsia="SimSun"/>
              </w:rPr>
              <w:t xml:space="preserve"> (dB)</w:t>
            </w:r>
          </w:p>
        </w:tc>
        <w:tc>
          <w:tcPr>
            <w:tcW w:w="2379" w:type="dxa"/>
          </w:tcPr>
          <w:p w14:paraId="6BE8BAE4"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S,n</w:t>
            </w:r>
            <w:r w:rsidRPr="005E01D7">
              <w:rPr>
                <w:rFonts w:eastAsia="SimSun"/>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B721A4">
            <w:pPr>
              <w:pStyle w:val="TAC"/>
              <w:rPr>
                <w:rFonts w:eastAsia="Malgun Gothic"/>
              </w:rPr>
            </w:pPr>
            <w:r w:rsidRPr="005E01D7">
              <w:rPr>
                <w:rFonts w:eastAsia="Malgun Gothic"/>
              </w:rPr>
              <w:t>n257</w:t>
            </w:r>
          </w:p>
        </w:tc>
        <w:tc>
          <w:tcPr>
            <w:tcW w:w="2292" w:type="dxa"/>
            <w:vAlign w:val="center"/>
          </w:tcPr>
          <w:p w14:paraId="7F4FABE6" w14:textId="77777777" w:rsidR="00520437" w:rsidRPr="005E01D7" w:rsidRDefault="00520437" w:rsidP="00B721A4">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E82A080" w14:textId="77777777" w:rsidR="00520437" w:rsidRPr="005E01D7" w:rsidRDefault="00520437" w:rsidP="00B721A4">
            <w:pPr>
              <w:pStyle w:val="TAC"/>
              <w:rPr>
                <w:rFonts w:eastAsia="Malgun Gothic" w:cs="Arial"/>
              </w:rPr>
            </w:pPr>
            <w:r w:rsidRPr="005E01D7">
              <w:rPr>
                <w:rFonts w:eastAsia="Malgun Gothic" w:cs="Arial"/>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B721A4">
            <w:pPr>
              <w:pStyle w:val="TAC"/>
              <w:rPr>
                <w:rFonts w:eastAsia="Malgun Gothic"/>
              </w:rPr>
            </w:pPr>
            <w:r w:rsidRPr="005E01D7">
              <w:rPr>
                <w:rFonts w:eastAsia="Malgun Gothic"/>
              </w:rPr>
              <w:t>n258</w:t>
            </w:r>
          </w:p>
        </w:tc>
        <w:tc>
          <w:tcPr>
            <w:tcW w:w="2292" w:type="dxa"/>
            <w:vAlign w:val="center"/>
          </w:tcPr>
          <w:p w14:paraId="396EE1A4" w14:textId="77777777" w:rsidR="00520437" w:rsidRPr="005E01D7" w:rsidRDefault="00520437" w:rsidP="00B721A4">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6DD31F40" w14:textId="77777777" w:rsidR="00520437" w:rsidRPr="005E01D7" w:rsidRDefault="00520437" w:rsidP="00B721A4">
            <w:pPr>
              <w:pStyle w:val="TAC"/>
              <w:rPr>
                <w:rFonts w:eastAsia="Malgun Gothic" w:cs="Arial"/>
              </w:rPr>
            </w:pPr>
            <w:r w:rsidRPr="005E01D7">
              <w:rPr>
                <w:rFonts w:eastAsia="Malgun Gothic" w:cs="Arial"/>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B721A4">
            <w:pPr>
              <w:pStyle w:val="TAC"/>
              <w:rPr>
                <w:rFonts w:eastAsia="Malgun Gothic"/>
              </w:rPr>
            </w:pPr>
            <w:r>
              <w:rPr>
                <w:rFonts w:eastAsia="Malgun Gothic"/>
              </w:rPr>
              <w:t>n259</w:t>
            </w:r>
          </w:p>
        </w:tc>
        <w:tc>
          <w:tcPr>
            <w:tcW w:w="2292" w:type="dxa"/>
            <w:vAlign w:val="center"/>
          </w:tcPr>
          <w:p w14:paraId="2260CB02" w14:textId="1D06EBE1" w:rsidR="000F2FDA" w:rsidRPr="005E01D7" w:rsidRDefault="000F2FDA" w:rsidP="00B721A4">
            <w:pPr>
              <w:pStyle w:val="TAC"/>
              <w:rPr>
                <w:rFonts w:eastAsia="Malgun Gothic" w:cs="Arial"/>
              </w:rPr>
            </w:pPr>
            <w:r>
              <w:rPr>
                <w:rFonts w:eastAsia="Malgun Gothic" w:cs="Arial"/>
              </w:rPr>
              <w:t>0.5</w:t>
            </w:r>
          </w:p>
        </w:tc>
        <w:tc>
          <w:tcPr>
            <w:tcW w:w="2379" w:type="dxa"/>
            <w:vAlign w:val="center"/>
          </w:tcPr>
          <w:p w14:paraId="7658C651" w14:textId="2D93D2FB" w:rsidR="000F2FDA" w:rsidRPr="005E01D7" w:rsidRDefault="000F2FDA" w:rsidP="00B721A4">
            <w:pPr>
              <w:pStyle w:val="TAC"/>
              <w:rPr>
                <w:rFonts w:eastAsia="Malgun Gothic" w:cs="Arial"/>
              </w:rPr>
            </w:pPr>
            <w:r>
              <w:rPr>
                <w:rFonts w:eastAsia="Malgun Gothic" w:cs="Arial"/>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2086" w:name="_Toc98864104"/>
      <w:bookmarkStart w:id="2087" w:name="_Toc99733353"/>
      <w:bookmarkStart w:id="2088" w:name="_Toc106577244"/>
      <w:bookmarkStart w:id="2089" w:name="_Toc114536995"/>
      <w:bookmarkStart w:id="2090" w:name="_Toc115257263"/>
      <w:bookmarkStart w:id="2091" w:name="_Toc123086582"/>
      <w:bookmarkStart w:id="2092" w:name="_Toc124295906"/>
      <w:bookmarkStart w:id="2093" w:name="_Toc124296376"/>
      <w:bookmarkStart w:id="2094" w:name="_Toc130572192"/>
      <w:bookmarkStart w:id="2095" w:name="_Toc131708191"/>
      <w:bookmarkStart w:id="2096" w:name="_Toc137457998"/>
      <w:bookmarkStart w:id="2097" w:name="_Toc138887485"/>
      <w:bookmarkStart w:id="2098" w:name="_Toc138969569"/>
      <w:bookmarkStart w:id="2099" w:name="_Toc145916630"/>
      <w:bookmarkStart w:id="2100" w:name="_Toc155386395"/>
      <w:bookmarkStart w:id="2101" w:name="_Toc161759435"/>
      <w:bookmarkStart w:id="2102" w:name="_Toc169872360"/>
      <w:r>
        <w:t>6.2.1.6</w:t>
      </w:r>
      <w:r w:rsidRPr="00FE760F">
        <w:tab/>
        <w:t>UE maximu</w:t>
      </w:r>
      <w:r>
        <w:t>m output power for power class 6</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460E7A">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3422FF1" w:rsidR="00617ABA" w:rsidRPr="00D431E6" w:rsidRDefault="00CD5FF1" w:rsidP="0011551F">
            <w:pPr>
              <w:pStyle w:val="TAN"/>
              <w:rPr>
                <w:rFonts w:cs="Arial"/>
                <w:szCs w:val="18"/>
              </w:rPr>
            </w:pPr>
            <w:r w:rsidRPr="00867FC9">
              <w:rPr>
                <w:rFonts w:cs="Arial"/>
                <w:szCs w:val="18"/>
              </w:rPr>
              <w:t xml:space="preserve">NOTE 3:  </w:t>
            </w:r>
            <w:r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2B27A49" w14:textId="77777777" w:rsidR="00617ABA" w:rsidRPr="00D431E6" w:rsidRDefault="00617ABA" w:rsidP="0011551F">
            <w:pPr>
              <w:pStyle w:val="TAH"/>
              <w:rPr>
                <w:rFonts w:cs="Arial"/>
                <w:szCs w:val="18"/>
              </w:rPr>
            </w:pP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460E7A">
        <w:trPr>
          <w:trHeight w:val="20"/>
          <w:jc w:val="center"/>
        </w:trPr>
        <w:tc>
          <w:tcPr>
            <w:tcW w:w="8113" w:type="dxa"/>
            <w:gridSpan w:val="3"/>
            <w:tcBorders>
              <w:top w:val="single" w:sz="4" w:space="0" w:color="auto"/>
              <w:left w:val="single" w:sz="4" w:space="0" w:color="auto"/>
              <w:bottom w:val="single" w:sz="4" w:space="0" w:color="auto"/>
              <w:right w:val="single" w:sz="4"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2103" w:name="_Toc98864105"/>
      <w:bookmarkStart w:id="2104" w:name="_Toc99733354"/>
      <w:bookmarkStart w:id="2105" w:name="_Toc106577245"/>
      <w:bookmarkStart w:id="2106" w:name="_Toc114536996"/>
      <w:bookmarkStart w:id="2107" w:name="_Toc115257264"/>
      <w:bookmarkStart w:id="2108" w:name="_Toc123086583"/>
      <w:bookmarkStart w:id="2109" w:name="_Toc124295907"/>
      <w:bookmarkStart w:id="2110" w:name="_Toc124296377"/>
      <w:bookmarkStart w:id="2111" w:name="_Toc130572193"/>
      <w:bookmarkStart w:id="2112" w:name="_Toc131708192"/>
      <w:bookmarkStart w:id="2113" w:name="_Toc137457999"/>
      <w:bookmarkStart w:id="2114" w:name="_Toc138887486"/>
      <w:bookmarkStart w:id="2115" w:name="_Toc138969570"/>
      <w:bookmarkStart w:id="2116" w:name="_Toc145916631"/>
      <w:bookmarkStart w:id="2117" w:name="_Toc155386396"/>
      <w:bookmarkStart w:id="2118" w:name="_Toc161759436"/>
      <w:bookmarkStart w:id="2119" w:name="_Toc169872361"/>
      <w:r>
        <w:t>6.2.1.7</w:t>
      </w:r>
      <w:r>
        <w:tab/>
        <w:t>UE maximum output power for power class 7</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2120" w:name="_Toc21340764"/>
      <w:bookmarkStart w:id="2121" w:name="_Toc29805211"/>
      <w:bookmarkStart w:id="2122" w:name="_Toc36456420"/>
      <w:bookmarkStart w:id="2123" w:name="_Toc36469518"/>
      <w:bookmarkStart w:id="2124" w:name="_Toc37253927"/>
      <w:bookmarkStart w:id="2125" w:name="_Toc37322784"/>
      <w:bookmarkStart w:id="2126" w:name="_Toc37324190"/>
      <w:bookmarkStart w:id="2127" w:name="_Toc45889713"/>
      <w:bookmarkStart w:id="2128" w:name="_Toc52196368"/>
      <w:bookmarkStart w:id="2129" w:name="_Toc52197348"/>
      <w:bookmarkStart w:id="2130" w:name="_Toc53173071"/>
      <w:bookmarkStart w:id="2131" w:name="_Toc53173440"/>
      <w:bookmarkStart w:id="2132" w:name="_Toc61119429"/>
      <w:bookmarkStart w:id="2133" w:name="_Toc61119811"/>
      <w:bookmarkStart w:id="2134" w:name="_Toc67925858"/>
      <w:bookmarkStart w:id="2135" w:name="_Toc75273496"/>
      <w:bookmarkStart w:id="2136" w:name="_Toc76510396"/>
      <w:bookmarkStart w:id="2137" w:name="_Toc83129549"/>
      <w:bookmarkStart w:id="2138" w:name="_Toc90591082"/>
      <w:bookmarkStart w:id="2139" w:name="_Toc98864106"/>
      <w:bookmarkStart w:id="2140" w:name="_Toc99733355"/>
      <w:bookmarkStart w:id="2141" w:name="_Toc106577246"/>
      <w:bookmarkStart w:id="2142" w:name="_Toc114536997"/>
      <w:bookmarkStart w:id="2143" w:name="_Toc115257265"/>
      <w:bookmarkStart w:id="2144" w:name="_Toc123086584"/>
      <w:bookmarkStart w:id="2145" w:name="_Toc124295908"/>
      <w:bookmarkStart w:id="2146" w:name="_Toc124296378"/>
      <w:bookmarkStart w:id="2147" w:name="_Toc130572194"/>
      <w:bookmarkStart w:id="2148" w:name="_Toc131708193"/>
      <w:bookmarkStart w:id="2149" w:name="_Toc137458000"/>
      <w:bookmarkStart w:id="2150" w:name="_Toc138887487"/>
      <w:bookmarkStart w:id="2151" w:name="_Toc138969571"/>
      <w:bookmarkStart w:id="2152" w:name="_Toc145916632"/>
      <w:bookmarkStart w:id="2153" w:name="_Toc155386397"/>
      <w:bookmarkStart w:id="2154" w:name="_Toc161759437"/>
      <w:bookmarkStart w:id="2155" w:name="_Toc169872362"/>
      <w:r w:rsidRPr="00C04A08">
        <w:t>6.2.2</w:t>
      </w:r>
      <w:r w:rsidRPr="00C04A08">
        <w:tab/>
        <w:t>UE maximum output power reduction</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5D540CF6" w14:textId="77777777" w:rsidR="00842EF7" w:rsidRPr="00C04A08" w:rsidRDefault="00842EF7" w:rsidP="0013282A">
      <w:pPr>
        <w:pStyle w:val="Heading4"/>
        <w:rPr>
          <w:rFonts w:eastAsia="Malgun Gothic"/>
        </w:rPr>
      </w:pPr>
      <w:bookmarkStart w:id="2156" w:name="_Toc61119430"/>
      <w:bookmarkStart w:id="2157" w:name="_Toc61119812"/>
      <w:bookmarkStart w:id="2158" w:name="_Toc67925859"/>
      <w:bookmarkStart w:id="2159" w:name="_Toc75273497"/>
      <w:bookmarkStart w:id="2160" w:name="_Toc76510397"/>
      <w:bookmarkStart w:id="2161" w:name="_Toc83129550"/>
      <w:bookmarkStart w:id="2162" w:name="_Toc90591083"/>
      <w:bookmarkStart w:id="2163" w:name="_Toc98864107"/>
      <w:bookmarkStart w:id="2164" w:name="_Toc99733356"/>
      <w:bookmarkStart w:id="2165" w:name="_Toc106577247"/>
      <w:bookmarkStart w:id="2166" w:name="_Toc114536998"/>
      <w:bookmarkStart w:id="2167" w:name="_Toc115257266"/>
      <w:bookmarkStart w:id="2168" w:name="_Toc123086585"/>
      <w:bookmarkStart w:id="2169" w:name="_Toc124295909"/>
      <w:bookmarkStart w:id="2170" w:name="_Toc124296379"/>
      <w:bookmarkStart w:id="2171" w:name="_Toc130572195"/>
      <w:bookmarkStart w:id="2172" w:name="_Toc131708194"/>
      <w:bookmarkStart w:id="2173" w:name="_Toc137458001"/>
      <w:bookmarkStart w:id="2174" w:name="_Toc138887488"/>
      <w:bookmarkStart w:id="2175" w:name="_Toc138969572"/>
      <w:bookmarkStart w:id="2176" w:name="_Toc145916633"/>
      <w:bookmarkStart w:id="2177" w:name="_Toc155386398"/>
      <w:bookmarkStart w:id="2178" w:name="_Toc161759438"/>
      <w:bookmarkStart w:id="2179" w:name="_Toc169872363"/>
      <w:r w:rsidRPr="00C04A08">
        <w:rPr>
          <w:rFonts w:eastAsia="Malgun Gothic"/>
        </w:rPr>
        <w:t>6.2.2.0</w:t>
      </w:r>
      <w:r w:rsidRPr="00C04A08">
        <w:rPr>
          <w:rFonts w:eastAsia="Malgun Gothic"/>
        </w:rPr>
        <w:tab/>
        <w:t>General</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7C822D35" w14:textId="02CC57BB" w:rsidR="00842EF7" w:rsidRPr="00C04A08" w:rsidRDefault="00D91164" w:rsidP="00842EF7">
      <w:pPr>
        <w:rPr>
          <w:rFonts w:eastAsia="Malgun Gothic"/>
        </w:rPr>
      </w:pPr>
      <w:bookmarkStart w:id="2180" w:name="_Hlk520275743"/>
      <w:r w:rsidRPr="00C04A08">
        <w:t xml:space="preserve">The requirements in clause 6.2.2 only apply when both UL and DL of a UE are configured for single CC operation, and they are of the same bandwidth. A </w:t>
      </w:r>
      <w:r w:rsidRPr="00C04A08">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180"/>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2181" w:name="_Toc21340765"/>
      <w:bookmarkStart w:id="2182" w:name="_Toc29805212"/>
      <w:bookmarkStart w:id="2183" w:name="_Toc36456421"/>
      <w:bookmarkStart w:id="2184" w:name="_Toc36469519"/>
      <w:bookmarkStart w:id="2185" w:name="_Toc37253928"/>
      <w:bookmarkStart w:id="2186" w:name="_Toc37322785"/>
      <w:bookmarkStart w:id="2187" w:name="_Toc37324191"/>
      <w:bookmarkStart w:id="2188" w:name="_Toc45889714"/>
      <w:bookmarkStart w:id="2189" w:name="_Toc52196369"/>
      <w:bookmarkStart w:id="2190" w:name="_Toc52197349"/>
      <w:bookmarkStart w:id="2191" w:name="_Toc53173072"/>
      <w:bookmarkStart w:id="2192" w:name="_Toc53173441"/>
      <w:bookmarkStart w:id="2193" w:name="_Toc61119431"/>
      <w:bookmarkStart w:id="2194" w:name="_Toc61119813"/>
      <w:bookmarkStart w:id="2195" w:name="_Toc67925860"/>
      <w:bookmarkStart w:id="2196" w:name="_Toc75273498"/>
      <w:bookmarkStart w:id="2197" w:name="_Toc76510398"/>
      <w:bookmarkStart w:id="2198" w:name="_Toc83129551"/>
      <w:bookmarkStart w:id="2199" w:name="_Toc90591084"/>
      <w:bookmarkStart w:id="2200" w:name="_Toc98864108"/>
      <w:bookmarkStart w:id="2201" w:name="_Toc99733357"/>
      <w:bookmarkStart w:id="2202" w:name="_Toc106577248"/>
      <w:bookmarkStart w:id="2203" w:name="_Toc114536999"/>
      <w:bookmarkStart w:id="2204" w:name="_Toc115257267"/>
      <w:bookmarkStart w:id="2205" w:name="_Toc123086586"/>
      <w:bookmarkStart w:id="2206" w:name="_Toc124295910"/>
      <w:bookmarkStart w:id="2207" w:name="_Toc124296380"/>
      <w:bookmarkStart w:id="2208" w:name="_Toc130572196"/>
      <w:bookmarkStart w:id="2209" w:name="_Toc131708195"/>
      <w:bookmarkStart w:id="2210" w:name="_Toc137458002"/>
      <w:bookmarkStart w:id="2211" w:name="_Toc138887489"/>
      <w:bookmarkStart w:id="2212" w:name="_Toc138969573"/>
      <w:bookmarkStart w:id="2213" w:name="_Toc145916634"/>
      <w:bookmarkStart w:id="2214" w:name="_Toc155386399"/>
      <w:bookmarkStart w:id="2215" w:name="_Toc161759439"/>
      <w:bookmarkStart w:id="2216" w:name="_Toc169872364"/>
      <w:r w:rsidRPr="00C04A08">
        <w:t>6.2.2.1</w:t>
      </w:r>
      <w:r w:rsidRPr="00C04A08">
        <w:tab/>
        <w:t>UE maximum output power reduction for power class 1</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3A5FCF4C"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123BE5A5"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281A0C"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281A0C" w:rsidRPr="00C04A08" w:rsidRDefault="00281A0C" w:rsidP="00281A0C">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281A0C" w:rsidRPr="00C04A08" w:rsidRDefault="00281A0C" w:rsidP="00281A0C">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66E7DEC6" w:rsidR="00281A0C" w:rsidRPr="00C04A08" w:rsidRDefault="00281A0C" w:rsidP="00281A0C">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68F73796"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2F273E81" w:rsidR="00281A0C" w:rsidRPr="00C04A08" w:rsidRDefault="00281A0C" w:rsidP="00281A0C">
            <w:pPr>
              <w:pStyle w:val="TAC"/>
            </w:pPr>
            <w:r w:rsidRPr="00C04A08">
              <w:t>≤ 3.</w:t>
            </w:r>
            <w:r>
              <w:t>5</w:t>
            </w:r>
          </w:p>
        </w:tc>
      </w:tr>
      <w:tr w:rsidR="00281A0C"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7C8FF714" w:rsidR="00281A0C" w:rsidRPr="00C04A08" w:rsidRDefault="00281A0C" w:rsidP="00281A0C">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2D26F69F"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2782A557" w:rsidR="00281A0C" w:rsidRPr="00C04A08" w:rsidRDefault="00281A0C" w:rsidP="00281A0C">
            <w:pPr>
              <w:pStyle w:val="TAC"/>
            </w:pPr>
            <w:r w:rsidRPr="00C04A08">
              <w:t xml:space="preserve">≤ </w:t>
            </w:r>
            <w:r>
              <w:t>3.5</w:t>
            </w:r>
          </w:p>
        </w:tc>
      </w:tr>
      <w:tr w:rsidR="00281A0C"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5AD0824F" w:rsidR="00281A0C" w:rsidRPr="00C04A08" w:rsidRDefault="00281A0C" w:rsidP="00281A0C">
            <w:pPr>
              <w:pStyle w:val="TAC"/>
            </w:pPr>
            <w:r w:rsidRPr="00C04A08">
              <w:t xml:space="preserve">≤ </w:t>
            </w:r>
            <w:r>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5817AB3F" w:rsidR="00281A0C" w:rsidRPr="00C04A08" w:rsidRDefault="00281A0C" w:rsidP="00281A0C">
            <w:pPr>
              <w:pStyle w:val="TAC"/>
            </w:pPr>
            <w:r w:rsidRPr="00C04A08">
              <w:t xml:space="preserve">≤ </w:t>
            </w:r>
            <w:r>
              <w:rPr>
                <w:lang w:val="en-CA"/>
              </w:rPr>
              <w:t>2.5</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7917C17E" w:rsidR="00281A0C" w:rsidRPr="00C04A08" w:rsidRDefault="00281A0C" w:rsidP="00281A0C">
            <w:pPr>
              <w:pStyle w:val="TAC"/>
            </w:pPr>
            <w:r w:rsidRPr="00C04A08">
              <w:t xml:space="preserve">≤ </w:t>
            </w:r>
            <w:r>
              <w:rPr>
                <w:lang w:val="en-CA"/>
              </w:rPr>
              <w:t>2.5</w:t>
            </w:r>
          </w:p>
        </w:tc>
      </w:tr>
      <w:tr w:rsidR="00281A0C"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497C5ABE"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4257851F"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EC2A17" w:rsidR="00281A0C" w:rsidRPr="00C04A08" w:rsidRDefault="00281A0C" w:rsidP="00281A0C">
            <w:pPr>
              <w:pStyle w:val="TAC"/>
            </w:pPr>
            <w:r w:rsidRPr="00C04A08">
              <w:t xml:space="preserve">≤ </w:t>
            </w:r>
            <w:r>
              <w:rPr>
                <w:lang w:val="en-CA"/>
              </w:rPr>
              <w:t>8.0</w:t>
            </w:r>
          </w:p>
        </w:tc>
      </w:tr>
      <w:tr w:rsidR="00281A0C"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281A0C" w:rsidRPr="00C04A08" w:rsidRDefault="00281A0C" w:rsidP="00281A0C">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375A6798"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4E8A8602" w:rsidR="00281A0C" w:rsidRPr="00C04A08" w:rsidRDefault="00281A0C" w:rsidP="00281A0C">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4CB46B0B" w:rsidR="00281A0C" w:rsidRPr="00C04A08" w:rsidRDefault="00281A0C" w:rsidP="00281A0C">
            <w:pPr>
              <w:pStyle w:val="TAC"/>
            </w:pPr>
            <w:r w:rsidRPr="00C04A08">
              <w:t>≤</w:t>
            </w:r>
            <w:r w:rsidRPr="00C04A08">
              <w:rPr>
                <w:lang w:val="en-CA"/>
              </w:rPr>
              <w:t xml:space="preserve"> </w:t>
            </w:r>
            <w:r>
              <w:rPr>
                <w:lang w:val="en-CA"/>
              </w:rPr>
              <w:t>3.5</w:t>
            </w:r>
          </w:p>
        </w:tc>
      </w:tr>
      <w:tr w:rsidR="00281A0C"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5B4D82BF" w:rsidR="00281A0C" w:rsidRPr="00C04A08" w:rsidRDefault="00281A0C" w:rsidP="00281A0C">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0730F269" w:rsidR="00281A0C" w:rsidRPr="00C04A08" w:rsidRDefault="00281A0C" w:rsidP="00281A0C">
            <w:pPr>
              <w:pStyle w:val="TAC"/>
            </w:pPr>
            <w:r w:rsidRPr="00C04A08">
              <w:t xml:space="preserve">≤ </w:t>
            </w:r>
            <w:r>
              <w:rPr>
                <w:lang w:val="en-CA"/>
              </w:rPr>
              <w:t>3.5</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041C0E27" w:rsidR="00281A0C" w:rsidRPr="00C04A08" w:rsidRDefault="00281A0C" w:rsidP="00281A0C">
            <w:pPr>
              <w:pStyle w:val="TAC"/>
            </w:pPr>
            <w:r w:rsidRPr="00C04A08">
              <w:t xml:space="preserve">≤ </w:t>
            </w:r>
            <w:r>
              <w:rPr>
                <w:lang w:val="en-CA"/>
              </w:rPr>
              <w:t>4.0</w:t>
            </w:r>
          </w:p>
        </w:tc>
      </w:tr>
      <w:tr w:rsidR="00281A0C"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12A4D6D8"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2960D585"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3767070D" w:rsidR="00281A0C" w:rsidRPr="00C04A08" w:rsidRDefault="00281A0C" w:rsidP="00281A0C">
            <w:pPr>
              <w:pStyle w:val="TAC"/>
            </w:pPr>
            <w:r w:rsidRPr="00C04A08">
              <w:t xml:space="preserve">≤ </w:t>
            </w:r>
            <w:r>
              <w:rPr>
                <w:lang w:val="en-CA"/>
              </w:rPr>
              <w:t>9.5</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873B65"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873B65" w:rsidRPr="00C04A08" w:rsidRDefault="00873B65" w:rsidP="00873B65">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873B65" w:rsidRPr="00C04A08" w:rsidRDefault="00873B65" w:rsidP="00873B65">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69C62466" w:rsidR="00873B65" w:rsidRPr="00C04A08" w:rsidRDefault="00873B65" w:rsidP="00873B65">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58B85A61" w:rsidR="00873B65" w:rsidRPr="00C04A08" w:rsidRDefault="00873B65" w:rsidP="00873B65">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7074D473" w:rsidR="00873B65" w:rsidRPr="00C04A08" w:rsidRDefault="00873B65" w:rsidP="00873B65">
            <w:pPr>
              <w:pStyle w:val="TAC"/>
            </w:pPr>
            <w:r w:rsidRPr="00C04A08">
              <w:t>≤ 3.</w:t>
            </w:r>
            <w:r>
              <w:t>5</w:t>
            </w:r>
          </w:p>
        </w:tc>
      </w:tr>
      <w:tr w:rsidR="00873B65"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2748B34C"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1C8C2915" w:rsidR="00873B65" w:rsidRPr="00C04A08" w:rsidRDefault="00873B65" w:rsidP="00873B65">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4739EDE2" w:rsidR="00873B65" w:rsidRPr="00C04A08" w:rsidRDefault="00873B65" w:rsidP="00873B65">
            <w:pPr>
              <w:pStyle w:val="TAC"/>
            </w:pPr>
            <w:r w:rsidRPr="00C04A08">
              <w:t xml:space="preserve">≤ </w:t>
            </w:r>
            <w:r>
              <w:t>4.0</w:t>
            </w:r>
          </w:p>
        </w:tc>
      </w:tr>
      <w:tr w:rsidR="00873B65"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6E0F5BFD" w:rsidR="00873B65" w:rsidRPr="00C04A08" w:rsidRDefault="00873B65" w:rsidP="00873B65">
            <w:pPr>
              <w:pStyle w:val="TAC"/>
            </w:pPr>
            <w:r w:rsidRPr="00C04A08">
              <w:t xml:space="preserve">≤ </w:t>
            </w:r>
            <w:r>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2C876D87" w:rsidR="00873B65" w:rsidRPr="00C04A08" w:rsidRDefault="00873B65" w:rsidP="00873B65">
            <w:pPr>
              <w:pStyle w:val="TAC"/>
            </w:pPr>
            <w:r w:rsidRPr="00C04A08">
              <w:t xml:space="preserve">≤ </w:t>
            </w:r>
            <w:r>
              <w:rPr>
                <w:lang w:val="en-CA"/>
              </w:rPr>
              <w:t>3.0</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2240BC90" w:rsidR="00873B65" w:rsidRPr="00C04A08" w:rsidRDefault="00873B65" w:rsidP="00873B65">
            <w:pPr>
              <w:pStyle w:val="TAC"/>
            </w:pPr>
            <w:r w:rsidRPr="00C04A08">
              <w:t xml:space="preserve">≤ </w:t>
            </w:r>
            <w:r>
              <w:rPr>
                <w:lang w:val="en-CA"/>
              </w:rPr>
              <w:t>3.0</w:t>
            </w:r>
          </w:p>
        </w:tc>
      </w:tr>
      <w:tr w:rsidR="00873B65"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033841FF"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1799EA8D"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3D504E02" w:rsidR="00873B65" w:rsidRPr="00C04A08" w:rsidRDefault="00873B65" w:rsidP="00873B65">
            <w:pPr>
              <w:pStyle w:val="TAC"/>
            </w:pPr>
            <w:r w:rsidRPr="00C04A08">
              <w:t xml:space="preserve">≤ </w:t>
            </w:r>
            <w:r>
              <w:rPr>
                <w:lang w:val="en-CA"/>
              </w:rPr>
              <w:t>8.0</w:t>
            </w:r>
          </w:p>
        </w:tc>
      </w:tr>
      <w:tr w:rsidR="00873B65"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873B65" w:rsidRPr="00C04A08" w:rsidRDefault="00873B65" w:rsidP="00873B65">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010B658B"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069CFDC1" w:rsidR="00873B65" w:rsidRPr="00C04A08" w:rsidRDefault="00873B65" w:rsidP="00873B65">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039B56F0" w:rsidR="00873B65" w:rsidRPr="00C04A08" w:rsidRDefault="00873B65" w:rsidP="00873B65">
            <w:pPr>
              <w:pStyle w:val="TAC"/>
            </w:pPr>
            <w:r w:rsidRPr="00C04A08">
              <w:t>≤</w:t>
            </w:r>
            <w:r w:rsidRPr="00C04A08">
              <w:rPr>
                <w:lang w:val="en-CA"/>
              </w:rPr>
              <w:t xml:space="preserve"> </w:t>
            </w:r>
            <w:r>
              <w:rPr>
                <w:lang w:val="en-CA"/>
              </w:rPr>
              <w:t>3.5</w:t>
            </w:r>
          </w:p>
        </w:tc>
      </w:tr>
      <w:tr w:rsidR="00873B65"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63BDE555" w:rsidR="00873B65" w:rsidRPr="00C04A08" w:rsidRDefault="00873B65" w:rsidP="00873B65">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1E7F9CE5" w:rsidR="00873B65" w:rsidRPr="00C04A08" w:rsidRDefault="00873B65" w:rsidP="00873B65">
            <w:pPr>
              <w:pStyle w:val="TAC"/>
            </w:pPr>
            <w:r w:rsidRPr="00C04A08">
              <w:t xml:space="preserve">≤ </w:t>
            </w:r>
            <w:r>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052CFF65" w:rsidR="00873B65" w:rsidRPr="00C04A08" w:rsidRDefault="00873B65" w:rsidP="00873B65">
            <w:pPr>
              <w:pStyle w:val="TAC"/>
            </w:pPr>
            <w:r w:rsidRPr="00C04A08">
              <w:t xml:space="preserve">≤ </w:t>
            </w:r>
            <w:r>
              <w:rPr>
                <w:lang w:val="en-CA"/>
              </w:rPr>
              <w:t>5.5</w:t>
            </w:r>
          </w:p>
        </w:tc>
      </w:tr>
      <w:tr w:rsidR="00873B65"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21EC9CE1"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16029C6E"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63E71DFA" w:rsidR="00873B65" w:rsidRPr="00C04A08" w:rsidRDefault="00873B65" w:rsidP="00873B65">
            <w:pPr>
              <w:pStyle w:val="TAC"/>
            </w:pPr>
            <w:r w:rsidRPr="00C04A08">
              <w:t xml:space="preserve">≤ </w:t>
            </w:r>
            <w:r>
              <w:rPr>
                <w:lang w:val="en-CA"/>
              </w:rPr>
              <w:t>10.0</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00FCD4AF"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6.2.2.1-1 </w:t>
      </w:r>
      <w:r>
        <w:rPr>
          <w:rFonts w:eastAsia="SimSun" w:hint="eastAsia"/>
          <w:lang w:val="en-US" w:eastAsia="zh-CN"/>
        </w:rPr>
        <w:t xml:space="preserve">and 6.2.2.1-3 </w:t>
      </w:r>
      <w:r>
        <w:rPr>
          <w:rFonts w:eastAsia="SimSun"/>
        </w:rPr>
        <w:t>is a Region 1 inner RB allocation if</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17827C18"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6.2.2.1-2 </w:t>
      </w:r>
      <w:r>
        <w:rPr>
          <w:rFonts w:eastAsia="SimSun" w:hint="eastAsia"/>
          <w:lang w:val="en-US" w:eastAsia="zh-CN"/>
        </w:rPr>
        <w:t xml:space="preserve">and 6.2.2.1-4 </w:t>
      </w:r>
      <w:r>
        <w:rPr>
          <w:rFonts w:eastAsia="SimSun"/>
        </w:rPr>
        <w:t>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2217" w:name="_Toc21340766"/>
      <w:bookmarkStart w:id="2218" w:name="_Toc29805213"/>
      <w:bookmarkStart w:id="2219" w:name="_Toc36456422"/>
      <w:bookmarkStart w:id="2220" w:name="_Toc36469520"/>
      <w:bookmarkStart w:id="2221" w:name="_Toc37253929"/>
      <w:bookmarkStart w:id="2222" w:name="_Toc37322786"/>
      <w:bookmarkStart w:id="2223" w:name="_Toc37324192"/>
      <w:bookmarkStart w:id="2224" w:name="_Toc45889715"/>
      <w:bookmarkStart w:id="2225" w:name="_Toc52196370"/>
      <w:bookmarkStart w:id="2226" w:name="_Toc52197350"/>
      <w:bookmarkStart w:id="2227" w:name="_Toc53173073"/>
      <w:bookmarkStart w:id="2228" w:name="_Toc53173442"/>
      <w:bookmarkStart w:id="2229" w:name="_Toc61119432"/>
      <w:bookmarkStart w:id="2230" w:name="_Toc61119814"/>
      <w:bookmarkStart w:id="2231" w:name="_Toc67925861"/>
      <w:bookmarkStart w:id="2232" w:name="_Toc75273499"/>
      <w:bookmarkStart w:id="2233" w:name="_Toc76510399"/>
      <w:bookmarkStart w:id="2234" w:name="_Toc83129552"/>
      <w:bookmarkStart w:id="2235" w:name="_Toc90591085"/>
      <w:bookmarkStart w:id="2236" w:name="_Toc98864109"/>
      <w:bookmarkStart w:id="2237" w:name="_Toc99733358"/>
      <w:bookmarkStart w:id="2238" w:name="_Toc106577249"/>
      <w:bookmarkStart w:id="2239" w:name="_Toc114537000"/>
      <w:bookmarkStart w:id="2240" w:name="_Toc115257268"/>
      <w:bookmarkStart w:id="2241" w:name="_Toc123086587"/>
      <w:bookmarkStart w:id="2242" w:name="_Toc124295911"/>
      <w:bookmarkStart w:id="2243" w:name="_Toc124296381"/>
      <w:bookmarkStart w:id="2244" w:name="_Toc130572197"/>
      <w:bookmarkStart w:id="2245" w:name="_Toc131708196"/>
      <w:bookmarkStart w:id="2246" w:name="_Toc137458003"/>
      <w:bookmarkStart w:id="2247" w:name="_Toc138887490"/>
      <w:bookmarkStart w:id="2248" w:name="_Toc138969574"/>
      <w:bookmarkStart w:id="2249" w:name="_Toc145916635"/>
      <w:bookmarkStart w:id="2250" w:name="_Toc155386400"/>
      <w:bookmarkStart w:id="2251" w:name="_Toc161759440"/>
      <w:bookmarkStart w:id="2252" w:name="_Toc169872365"/>
      <w:r w:rsidRPr="00C04A08">
        <w:t>6.2.2.2</w:t>
      </w:r>
      <w:r w:rsidRPr="00C04A08">
        <w:tab/>
        <w:t>UE maximum output power reduction for power class 2</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2253" w:name="_Toc21340767"/>
      <w:bookmarkStart w:id="2254" w:name="_Toc29805214"/>
      <w:bookmarkStart w:id="2255" w:name="_Toc36456423"/>
      <w:bookmarkStart w:id="2256" w:name="_Toc36469521"/>
      <w:bookmarkStart w:id="2257" w:name="_Toc37253930"/>
      <w:bookmarkStart w:id="2258" w:name="_Toc37322787"/>
      <w:bookmarkStart w:id="2259" w:name="_Toc37324193"/>
      <w:bookmarkStart w:id="2260" w:name="_Toc45889716"/>
      <w:bookmarkStart w:id="2261" w:name="_Toc52196371"/>
      <w:bookmarkStart w:id="2262" w:name="_Toc52197351"/>
      <w:bookmarkStart w:id="2263" w:name="_Toc53173074"/>
      <w:bookmarkStart w:id="2264" w:name="_Toc53173443"/>
      <w:bookmarkStart w:id="2265" w:name="_Toc61119433"/>
      <w:bookmarkStart w:id="2266" w:name="_Toc61119815"/>
      <w:bookmarkStart w:id="2267" w:name="_Toc67925862"/>
      <w:bookmarkStart w:id="2268" w:name="_Toc75273500"/>
      <w:bookmarkStart w:id="2269" w:name="_Toc76510400"/>
      <w:bookmarkStart w:id="2270" w:name="_Toc83129553"/>
      <w:bookmarkStart w:id="2271" w:name="_Toc90591086"/>
      <w:bookmarkStart w:id="2272" w:name="_Toc98864110"/>
      <w:bookmarkStart w:id="2273" w:name="_Toc99733359"/>
      <w:bookmarkStart w:id="2274" w:name="_Toc106577250"/>
      <w:bookmarkStart w:id="2275" w:name="_Toc114537001"/>
      <w:bookmarkStart w:id="2276" w:name="_Toc115257269"/>
      <w:bookmarkStart w:id="2277" w:name="_Toc123086588"/>
      <w:bookmarkStart w:id="2278" w:name="_Toc124295912"/>
      <w:bookmarkStart w:id="2279" w:name="_Toc124296382"/>
      <w:bookmarkStart w:id="2280" w:name="_Toc130572198"/>
      <w:bookmarkStart w:id="2281" w:name="_Toc131708197"/>
      <w:bookmarkStart w:id="2282" w:name="_Toc137458004"/>
      <w:bookmarkStart w:id="2283" w:name="_Toc138887491"/>
      <w:bookmarkStart w:id="2284" w:name="_Toc138969575"/>
      <w:bookmarkStart w:id="2285" w:name="_Toc145916636"/>
      <w:bookmarkStart w:id="2286" w:name="_Toc155386401"/>
      <w:bookmarkStart w:id="2287" w:name="_Toc161759441"/>
      <w:bookmarkStart w:id="2288" w:name="_Toc169872366"/>
      <w:r w:rsidRPr="00C04A08">
        <w:t>6.2.2.3</w:t>
      </w:r>
      <w:r w:rsidRPr="00C04A08">
        <w:tab/>
        <w:t>UE maximum output power reduction for power class 3</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7777777" w:rsidR="000527C2" w:rsidRPr="00C04A08" w:rsidRDefault="000527C2" w:rsidP="000527C2">
      <w:pPr>
        <w:pStyle w:val="TH"/>
      </w:pPr>
      <w:r w:rsidRPr="00C04A08">
        <w:t>Table 6.2.2.3-1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77777777"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3A333635" w14:textId="2E18B858" w:rsidR="000527C2" w:rsidRDefault="000527C2" w:rsidP="000527C2">
      <w:pPr>
        <w:pStyle w:val="TH"/>
      </w:pPr>
      <w:r w:rsidRPr="00C04A08">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873B65" w:rsidRPr="00C04A08" w14:paraId="2523CA85" w14:textId="77777777" w:rsidTr="00975811">
        <w:trPr>
          <w:trHeight w:val="187"/>
        </w:trPr>
        <w:tc>
          <w:tcPr>
            <w:tcW w:w="1540" w:type="dxa"/>
            <w:tcBorders>
              <w:bottom w:val="nil"/>
            </w:tcBorders>
            <w:shd w:val="clear" w:color="auto" w:fill="auto"/>
            <w:hideMark/>
          </w:tcPr>
          <w:p w14:paraId="77922EC8"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hideMark/>
          </w:tcPr>
          <w:p w14:paraId="3E19ACE9"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tcPr>
          <w:p w14:paraId="7A0B4307" w14:textId="097B7F1B" w:rsidR="00873B65" w:rsidRPr="00C04A08" w:rsidRDefault="00873B65" w:rsidP="00873B65">
            <w:pPr>
              <w:pStyle w:val="TAC"/>
              <w:rPr>
                <w:lang w:val="en-US"/>
              </w:rPr>
            </w:pPr>
            <w:r w:rsidRPr="00C04A08">
              <w:t>0.0</w:t>
            </w:r>
          </w:p>
        </w:tc>
        <w:tc>
          <w:tcPr>
            <w:tcW w:w="2250" w:type="dxa"/>
            <w:shd w:val="clear" w:color="auto" w:fill="auto"/>
            <w:noWrap/>
          </w:tcPr>
          <w:p w14:paraId="1D176253" w14:textId="2B455660" w:rsidR="00873B65" w:rsidRPr="00C04A08" w:rsidRDefault="00873B65" w:rsidP="00873B65">
            <w:pPr>
              <w:pStyle w:val="TAC"/>
              <w:rPr>
                <w:lang w:val="en-US"/>
              </w:rPr>
            </w:pPr>
            <w:r w:rsidRPr="00C04A08">
              <w:t xml:space="preserve">≤ </w:t>
            </w:r>
            <w:r>
              <w:t>0.5</w:t>
            </w:r>
          </w:p>
        </w:tc>
      </w:tr>
      <w:tr w:rsidR="00873B65"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873B65" w:rsidRPr="00C04A08" w:rsidRDefault="00873B65" w:rsidP="00873B65">
            <w:pPr>
              <w:pStyle w:val="TAC"/>
              <w:rPr>
                <w:lang w:val="en-US"/>
              </w:rPr>
            </w:pPr>
          </w:p>
        </w:tc>
        <w:tc>
          <w:tcPr>
            <w:tcW w:w="1180" w:type="dxa"/>
            <w:shd w:val="clear" w:color="auto" w:fill="auto"/>
            <w:noWrap/>
            <w:hideMark/>
          </w:tcPr>
          <w:p w14:paraId="1952727B"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AFE9AA0" w14:textId="58898EA8" w:rsidR="00873B65" w:rsidRPr="00C04A08" w:rsidRDefault="00873B65" w:rsidP="00873B65">
            <w:pPr>
              <w:pStyle w:val="TAC"/>
              <w:rPr>
                <w:lang w:val="en-US"/>
              </w:rPr>
            </w:pPr>
            <w:r w:rsidRPr="00C04A08">
              <w:t>0.0</w:t>
            </w:r>
          </w:p>
        </w:tc>
        <w:tc>
          <w:tcPr>
            <w:tcW w:w="2250" w:type="dxa"/>
            <w:shd w:val="clear" w:color="auto" w:fill="auto"/>
            <w:noWrap/>
          </w:tcPr>
          <w:p w14:paraId="647E999B" w14:textId="4F17FBDD" w:rsidR="00873B65" w:rsidRPr="00C04A08" w:rsidRDefault="00873B65" w:rsidP="00873B65">
            <w:pPr>
              <w:pStyle w:val="TAC"/>
              <w:rPr>
                <w:lang w:val="en-US"/>
              </w:rPr>
            </w:pPr>
            <w:r w:rsidRPr="00C04A08">
              <w:t xml:space="preserve">≤ </w:t>
            </w:r>
            <w:r>
              <w:t>0.5</w:t>
            </w:r>
          </w:p>
        </w:tc>
      </w:tr>
      <w:tr w:rsidR="00873B65"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873B65" w:rsidRPr="00C04A08" w:rsidRDefault="00873B65" w:rsidP="00873B65">
            <w:pPr>
              <w:pStyle w:val="TAC"/>
              <w:rPr>
                <w:lang w:val="en-US"/>
              </w:rPr>
            </w:pPr>
          </w:p>
        </w:tc>
        <w:tc>
          <w:tcPr>
            <w:tcW w:w="1180" w:type="dxa"/>
            <w:shd w:val="clear" w:color="auto" w:fill="auto"/>
            <w:noWrap/>
            <w:hideMark/>
          </w:tcPr>
          <w:p w14:paraId="756B9962"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3BE843E8" w14:textId="626CB4A3" w:rsidR="00873B65" w:rsidRPr="00C04A08" w:rsidRDefault="00873B65" w:rsidP="00873B65">
            <w:pPr>
              <w:pStyle w:val="TAC"/>
              <w:rPr>
                <w:lang w:val="en-US"/>
              </w:rPr>
            </w:pPr>
            <w:r w:rsidRPr="00C04A08">
              <w:t xml:space="preserve">≤ </w:t>
            </w:r>
            <w:r>
              <w:t>3.0</w:t>
            </w:r>
          </w:p>
        </w:tc>
        <w:tc>
          <w:tcPr>
            <w:tcW w:w="2250" w:type="dxa"/>
            <w:shd w:val="clear" w:color="auto" w:fill="auto"/>
            <w:noWrap/>
          </w:tcPr>
          <w:p w14:paraId="5881E622" w14:textId="582C9E0B" w:rsidR="00873B65" w:rsidRPr="00C04A08" w:rsidRDefault="00873B65" w:rsidP="00873B65">
            <w:pPr>
              <w:pStyle w:val="TAC"/>
              <w:rPr>
                <w:lang w:val="en-US"/>
              </w:rPr>
            </w:pPr>
            <w:r w:rsidRPr="00C04A08">
              <w:t xml:space="preserve">≤ </w:t>
            </w:r>
            <w:r>
              <w:t>3.0</w:t>
            </w:r>
          </w:p>
        </w:tc>
      </w:tr>
      <w:tr w:rsidR="00873B65"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873B65" w:rsidRPr="00C04A08" w:rsidRDefault="00873B65" w:rsidP="00873B65">
            <w:pPr>
              <w:pStyle w:val="TAC"/>
              <w:rPr>
                <w:lang w:val="en-US"/>
              </w:rPr>
            </w:pPr>
          </w:p>
        </w:tc>
        <w:tc>
          <w:tcPr>
            <w:tcW w:w="1180" w:type="dxa"/>
            <w:shd w:val="clear" w:color="auto" w:fill="auto"/>
            <w:noWrap/>
            <w:hideMark/>
          </w:tcPr>
          <w:p w14:paraId="012594A8"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19C4A436" w14:textId="27E16769" w:rsidR="00873B65" w:rsidRPr="00C04A08" w:rsidRDefault="00873B65" w:rsidP="00873B65">
            <w:pPr>
              <w:pStyle w:val="TAC"/>
              <w:rPr>
                <w:lang w:val="en-US"/>
              </w:rPr>
            </w:pPr>
            <w:r w:rsidRPr="00C04A08">
              <w:t xml:space="preserve">≤ </w:t>
            </w:r>
            <w:r>
              <w:t>8.5</w:t>
            </w:r>
          </w:p>
        </w:tc>
        <w:tc>
          <w:tcPr>
            <w:tcW w:w="2250" w:type="dxa"/>
            <w:shd w:val="clear" w:color="auto" w:fill="auto"/>
            <w:noWrap/>
          </w:tcPr>
          <w:p w14:paraId="27DC616B" w14:textId="4272EF58" w:rsidR="00873B65" w:rsidRPr="00C04A08" w:rsidRDefault="00873B65" w:rsidP="00873B65">
            <w:pPr>
              <w:pStyle w:val="TAC"/>
              <w:rPr>
                <w:lang w:val="en-US"/>
              </w:rPr>
            </w:pPr>
            <w:r w:rsidRPr="00C04A08">
              <w:t xml:space="preserve">≤ </w:t>
            </w:r>
            <w:r>
              <w:t>8.5</w:t>
            </w:r>
          </w:p>
        </w:tc>
      </w:tr>
      <w:tr w:rsidR="00873B65" w:rsidRPr="00C04A08" w14:paraId="34420C6A" w14:textId="77777777" w:rsidTr="00975811">
        <w:trPr>
          <w:trHeight w:val="187"/>
        </w:trPr>
        <w:tc>
          <w:tcPr>
            <w:tcW w:w="1540" w:type="dxa"/>
            <w:tcBorders>
              <w:bottom w:val="nil"/>
            </w:tcBorders>
            <w:shd w:val="clear" w:color="auto" w:fill="auto"/>
            <w:noWrap/>
            <w:hideMark/>
          </w:tcPr>
          <w:p w14:paraId="1B37FD7B"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hideMark/>
          </w:tcPr>
          <w:p w14:paraId="4E040B89"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C3B54EC" w14:textId="26DBD791" w:rsidR="00873B65" w:rsidRPr="00C04A08" w:rsidRDefault="00873B65" w:rsidP="00873B65">
            <w:pPr>
              <w:pStyle w:val="TAC"/>
              <w:rPr>
                <w:lang w:val="en-US"/>
              </w:rPr>
            </w:pPr>
            <w:r w:rsidRPr="00C04A08">
              <w:t xml:space="preserve">≤ </w:t>
            </w:r>
            <w:r>
              <w:t>1.5</w:t>
            </w:r>
          </w:p>
        </w:tc>
        <w:tc>
          <w:tcPr>
            <w:tcW w:w="2250" w:type="dxa"/>
            <w:shd w:val="clear" w:color="auto" w:fill="auto"/>
            <w:noWrap/>
          </w:tcPr>
          <w:p w14:paraId="5B35A684" w14:textId="4D422333" w:rsidR="00873B65" w:rsidRPr="00C04A08" w:rsidRDefault="00873B65" w:rsidP="00873B65">
            <w:pPr>
              <w:pStyle w:val="TAC"/>
              <w:rPr>
                <w:lang w:val="en-US"/>
              </w:rPr>
            </w:pPr>
            <w:r w:rsidRPr="00C04A08">
              <w:t xml:space="preserve">≤ </w:t>
            </w:r>
            <w:r>
              <w:t>1.5</w:t>
            </w:r>
          </w:p>
        </w:tc>
      </w:tr>
      <w:tr w:rsidR="00873B65"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873B65" w:rsidRPr="00C04A08" w:rsidRDefault="00873B65" w:rsidP="00873B65">
            <w:pPr>
              <w:pStyle w:val="TAC"/>
              <w:rPr>
                <w:lang w:val="en-US"/>
              </w:rPr>
            </w:pPr>
          </w:p>
        </w:tc>
        <w:tc>
          <w:tcPr>
            <w:tcW w:w="1180" w:type="dxa"/>
            <w:shd w:val="clear" w:color="auto" w:fill="auto"/>
            <w:noWrap/>
            <w:hideMark/>
          </w:tcPr>
          <w:p w14:paraId="7829B47E"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72FE3005" w14:textId="17DC939D" w:rsidR="00873B65" w:rsidRPr="00C04A08" w:rsidRDefault="00873B65" w:rsidP="00873B65">
            <w:pPr>
              <w:pStyle w:val="TAC"/>
              <w:rPr>
                <w:lang w:val="en-US"/>
              </w:rPr>
            </w:pPr>
            <w:r w:rsidRPr="00C04A08">
              <w:t xml:space="preserve">≤ </w:t>
            </w:r>
            <w:r>
              <w:t>4.0</w:t>
            </w:r>
          </w:p>
        </w:tc>
        <w:tc>
          <w:tcPr>
            <w:tcW w:w="2250" w:type="dxa"/>
            <w:shd w:val="clear" w:color="auto" w:fill="auto"/>
            <w:noWrap/>
          </w:tcPr>
          <w:p w14:paraId="1C851F89" w14:textId="1BC3D76F" w:rsidR="00873B65" w:rsidRPr="00C04A08" w:rsidRDefault="00873B65" w:rsidP="00873B65">
            <w:pPr>
              <w:pStyle w:val="TAC"/>
              <w:rPr>
                <w:lang w:val="en-US"/>
              </w:rPr>
            </w:pPr>
            <w:r w:rsidRPr="00C04A08">
              <w:t xml:space="preserve">≤ </w:t>
            </w:r>
            <w:r>
              <w:t>4.0</w:t>
            </w:r>
          </w:p>
        </w:tc>
      </w:tr>
      <w:tr w:rsidR="00873B65" w:rsidRPr="00C04A08" w14:paraId="1D02E9AA" w14:textId="77777777" w:rsidTr="00975811">
        <w:trPr>
          <w:trHeight w:val="187"/>
        </w:trPr>
        <w:tc>
          <w:tcPr>
            <w:tcW w:w="1540" w:type="dxa"/>
            <w:tcBorders>
              <w:top w:val="nil"/>
            </w:tcBorders>
            <w:shd w:val="clear" w:color="auto" w:fill="auto"/>
            <w:hideMark/>
          </w:tcPr>
          <w:p w14:paraId="3715D1BA" w14:textId="77777777" w:rsidR="00873B65" w:rsidRPr="00C04A08" w:rsidRDefault="00873B65" w:rsidP="00873B65">
            <w:pPr>
              <w:pStyle w:val="TAC"/>
              <w:rPr>
                <w:lang w:val="en-US"/>
              </w:rPr>
            </w:pPr>
          </w:p>
        </w:tc>
        <w:tc>
          <w:tcPr>
            <w:tcW w:w="1180" w:type="dxa"/>
            <w:shd w:val="clear" w:color="auto" w:fill="auto"/>
            <w:noWrap/>
            <w:hideMark/>
          </w:tcPr>
          <w:p w14:paraId="5B1B90F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4B95C0CE" w14:textId="1D06E218" w:rsidR="00873B65" w:rsidRPr="00C04A08" w:rsidRDefault="00873B65" w:rsidP="00873B65">
            <w:pPr>
              <w:pStyle w:val="TAC"/>
              <w:rPr>
                <w:lang w:val="en-US"/>
              </w:rPr>
            </w:pPr>
            <w:r w:rsidRPr="00C04A08">
              <w:t xml:space="preserve">≤ </w:t>
            </w:r>
            <w:r>
              <w:t>10.0</w:t>
            </w:r>
          </w:p>
        </w:tc>
        <w:tc>
          <w:tcPr>
            <w:tcW w:w="2250" w:type="dxa"/>
            <w:shd w:val="clear" w:color="auto" w:fill="auto"/>
            <w:noWrap/>
          </w:tcPr>
          <w:p w14:paraId="4B126D96" w14:textId="5894DD51" w:rsidR="00873B65" w:rsidRPr="00C04A08" w:rsidRDefault="00873B65" w:rsidP="00873B65">
            <w:pPr>
              <w:pStyle w:val="TAC"/>
              <w:rPr>
                <w:lang w:val="en-US"/>
              </w:rPr>
            </w:pPr>
            <w:r w:rsidRPr="00C04A08">
              <w:t xml:space="preserve">≤ </w:t>
            </w:r>
            <w:r>
              <w:t>10.0</w:t>
            </w:r>
          </w:p>
        </w:tc>
      </w:tr>
    </w:tbl>
    <w:p w14:paraId="2D82EEAC" w14:textId="77777777" w:rsidR="000527C2" w:rsidRPr="00C04A08" w:rsidRDefault="000527C2" w:rsidP="00842EF7"/>
    <w:p w14:paraId="19C8E7C1" w14:textId="3A9F5695" w:rsidR="00842EF7" w:rsidRPr="00C04A08" w:rsidRDefault="00DA7E72" w:rsidP="00842EF7">
      <w:pPr>
        <w:ind w:left="284"/>
        <w:rPr>
          <w:lang w:val="en-US"/>
        </w:rPr>
      </w:pPr>
      <w:r>
        <w:rPr>
          <w:lang w:val="en-US"/>
        </w:rPr>
        <w:t>Where the following parameters are defined to specify valid RB allocation ranges for RB allocations in Table 6.2.2.3-1</w:t>
      </w:r>
      <w:r>
        <w:rPr>
          <w:rFonts w:eastAsia="SimSun" w:hint="eastAsia"/>
          <w:lang w:val="en-US" w:eastAsia="zh-CN"/>
        </w:rPr>
        <w:t xml:space="preserve"> and 6.2.2.3-1b</w:t>
      </w:r>
      <w:r>
        <w:rPr>
          <w:lang w:val="en-US"/>
        </w:rPr>
        <w:t>:</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41DD046" w:rsidR="00842EF7" w:rsidRPr="00C04A08" w:rsidRDefault="00DA7E72" w:rsidP="00842EF7">
      <w:pPr>
        <w:ind w:firstLine="284"/>
        <w:rPr>
          <w:lang w:val="en-US"/>
        </w:rPr>
      </w:pPr>
      <w:r>
        <w:rPr>
          <w:lang w:val="en-US"/>
        </w:rPr>
        <w:t xml:space="preserve">An RB allocation belonging to table 6.2.2.3-1 </w:t>
      </w:r>
      <w:r>
        <w:rPr>
          <w:rFonts w:eastAsia="SimSun" w:hint="eastAsia"/>
          <w:lang w:val="en-US" w:eastAsia="zh-CN"/>
        </w:rPr>
        <w:t xml:space="preserve">and 6.2.2.3-1b </w:t>
      </w:r>
      <w:r>
        <w:rPr>
          <w:lang w:val="en-US"/>
        </w:rPr>
        <w:t>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77777777" w:rsidR="00945036" w:rsidRPr="00C04A08" w:rsidRDefault="00945036" w:rsidP="00945036">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1DC667BE" w:rsidR="00945036" w:rsidRDefault="00945036" w:rsidP="00945036">
      <w:pPr>
        <w:pStyle w:val="TH"/>
      </w:pPr>
      <w:r w:rsidRPr="00C04A08">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873B65"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55A34B0A"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74829D57" w14:textId="02F98B64"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51DB0339" w14:textId="7AA890BF"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873B65" w:rsidRPr="00C04A08" w:rsidRDefault="00873B65" w:rsidP="00873B65">
            <w:pPr>
              <w:pStyle w:val="TAC"/>
              <w:rPr>
                <w:lang w:val="en-US"/>
              </w:rPr>
            </w:pPr>
          </w:p>
        </w:tc>
        <w:tc>
          <w:tcPr>
            <w:tcW w:w="1180" w:type="dxa"/>
            <w:shd w:val="clear" w:color="auto" w:fill="auto"/>
            <w:noWrap/>
            <w:vAlign w:val="center"/>
            <w:hideMark/>
          </w:tcPr>
          <w:p w14:paraId="0B0891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2BD4625" w14:textId="584854EC"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1238DD79" w14:textId="24D0EDA0"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873B65" w:rsidRPr="00C04A08" w:rsidRDefault="00873B65" w:rsidP="00873B65">
            <w:pPr>
              <w:pStyle w:val="TAC"/>
              <w:rPr>
                <w:lang w:val="en-US"/>
              </w:rPr>
            </w:pPr>
          </w:p>
        </w:tc>
        <w:tc>
          <w:tcPr>
            <w:tcW w:w="1180" w:type="dxa"/>
            <w:shd w:val="clear" w:color="auto" w:fill="auto"/>
            <w:noWrap/>
            <w:vAlign w:val="center"/>
            <w:hideMark/>
          </w:tcPr>
          <w:p w14:paraId="5B3C3795"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302D2EAA" w14:textId="655E1A23" w:rsidR="00873B65" w:rsidRPr="00C04A08" w:rsidRDefault="00873B65" w:rsidP="00873B65">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1B1C046D" w:rsidR="00873B65" w:rsidRPr="00C04A08" w:rsidRDefault="00873B65" w:rsidP="00873B65">
            <w:pPr>
              <w:pStyle w:val="TAC"/>
              <w:rPr>
                <w:rFonts w:eastAsia="Malgun Gothic"/>
                <w:lang w:val="en-US"/>
              </w:rPr>
            </w:pPr>
            <w:r w:rsidRPr="00C04A08">
              <w:t xml:space="preserve">≤ </w:t>
            </w:r>
            <w:r>
              <w:t>4.5</w:t>
            </w:r>
          </w:p>
        </w:tc>
      </w:tr>
      <w:tr w:rsidR="00873B65"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873B65" w:rsidRPr="00C04A08" w:rsidRDefault="00873B65" w:rsidP="00873B65">
            <w:pPr>
              <w:pStyle w:val="TAC"/>
              <w:rPr>
                <w:lang w:val="en-US"/>
              </w:rPr>
            </w:pPr>
          </w:p>
        </w:tc>
        <w:tc>
          <w:tcPr>
            <w:tcW w:w="1180" w:type="dxa"/>
            <w:shd w:val="clear" w:color="auto" w:fill="auto"/>
            <w:noWrap/>
            <w:vAlign w:val="center"/>
            <w:hideMark/>
          </w:tcPr>
          <w:p w14:paraId="736E7935"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702CDF8F" w14:textId="067F2980"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04897427" w14:textId="44434B3E"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569ADB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DDE5781" w14:textId="2F14C474" w:rsidR="00873B65" w:rsidRPr="00C04A08" w:rsidRDefault="00873B65" w:rsidP="00873B65">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7573F595" w:rsidR="00873B65" w:rsidRPr="00C04A08" w:rsidRDefault="00873B65" w:rsidP="00873B65">
            <w:pPr>
              <w:pStyle w:val="TAC"/>
              <w:rPr>
                <w:rFonts w:eastAsia="Malgun Gothic"/>
                <w:lang w:val="en-US"/>
              </w:rPr>
            </w:pPr>
            <w:r w:rsidRPr="00C04A08">
              <w:t xml:space="preserve">≤ </w:t>
            </w:r>
            <w:r>
              <w:t>5</w:t>
            </w:r>
            <w:r>
              <w:rPr>
                <w:rFonts w:eastAsia="Malgun Gothic"/>
              </w:rPr>
              <w:t>.0</w:t>
            </w:r>
          </w:p>
        </w:tc>
      </w:tr>
      <w:tr w:rsidR="00873B65"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873B65" w:rsidRPr="00C04A08" w:rsidRDefault="00873B65" w:rsidP="00873B65">
            <w:pPr>
              <w:pStyle w:val="TAC"/>
              <w:rPr>
                <w:lang w:val="en-US"/>
              </w:rPr>
            </w:pPr>
          </w:p>
        </w:tc>
        <w:tc>
          <w:tcPr>
            <w:tcW w:w="1180" w:type="dxa"/>
            <w:shd w:val="clear" w:color="auto" w:fill="auto"/>
            <w:noWrap/>
            <w:vAlign w:val="center"/>
            <w:hideMark/>
          </w:tcPr>
          <w:p w14:paraId="69166AC9"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1C0B9589" w14:textId="54143278"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46C7B390"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873B65" w:rsidRPr="00C04A08" w:rsidRDefault="00873B65" w:rsidP="00873B65">
            <w:pPr>
              <w:pStyle w:val="TAC"/>
              <w:rPr>
                <w:lang w:val="en-US"/>
              </w:rPr>
            </w:pPr>
          </w:p>
        </w:tc>
        <w:tc>
          <w:tcPr>
            <w:tcW w:w="1180" w:type="dxa"/>
            <w:shd w:val="clear" w:color="auto" w:fill="auto"/>
            <w:noWrap/>
            <w:vAlign w:val="center"/>
            <w:hideMark/>
          </w:tcPr>
          <w:p w14:paraId="454D9FA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4DF34D5E" w14:textId="1F4BC854" w:rsidR="00873B65" w:rsidRPr="00C04A08" w:rsidRDefault="00873B65" w:rsidP="00873B65">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74294EDF" w:rsidR="00873B65" w:rsidRPr="00C04A08" w:rsidRDefault="00873B65" w:rsidP="00873B65">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77777777" w:rsidR="00CD0B88" w:rsidRPr="00C04A08" w:rsidRDefault="00CD0B88" w:rsidP="00CD0B88">
      <w:pPr>
        <w:pStyle w:val="TH"/>
      </w:pPr>
      <w:r w:rsidRPr="00C04A08">
        <w:t>Table 6.2.2.</w:t>
      </w:r>
      <w:r w:rsidRPr="00C04A08">
        <w:rPr>
          <w:lang w:eastAsia="ko-KR"/>
        </w:rPr>
        <w:t>3</w:t>
      </w:r>
      <w:r w:rsidRPr="00C04A08">
        <w:t>-2</w:t>
      </w:r>
      <w:r>
        <w:t>c</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1C4CC6B4" w:rsidR="00CD0B88" w:rsidRPr="00C04A08" w:rsidRDefault="00F13225"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t>&gt;</w:t>
            </w:r>
            <w:r w:rsidRPr="00C04A08">
              <w:rPr>
                <w:lang w:val="en-US"/>
              </w:rPr>
              <w:t xml:space="preserve">= </w:t>
            </w:r>
            <w:r>
              <w:rPr>
                <w:lang w:val="en-US"/>
              </w:rPr>
              <w:t>8</w:t>
            </w:r>
            <w:r w:rsidRPr="00C04A08">
              <w:rPr>
                <w:lang w:val="en-US"/>
              </w:rPr>
              <w:t>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873B65"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6C3A1934"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0BE5E33E" w14:textId="75A4B01F"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0D4B850A" w14:textId="0722776B"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873B65" w:rsidRPr="00C04A08" w:rsidRDefault="00873B65" w:rsidP="00873B65">
            <w:pPr>
              <w:pStyle w:val="TAC"/>
              <w:rPr>
                <w:lang w:val="en-US"/>
              </w:rPr>
            </w:pPr>
          </w:p>
        </w:tc>
        <w:tc>
          <w:tcPr>
            <w:tcW w:w="1180" w:type="dxa"/>
            <w:shd w:val="clear" w:color="auto" w:fill="auto"/>
            <w:noWrap/>
            <w:vAlign w:val="center"/>
            <w:hideMark/>
          </w:tcPr>
          <w:p w14:paraId="3CD98FFE"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175DCD1" w14:textId="513B7F76" w:rsidR="00873B65" w:rsidRPr="00C04A08" w:rsidRDefault="00873B65" w:rsidP="00873B65">
            <w:pPr>
              <w:pStyle w:val="TAC"/>
              <w:rPr>
                <w:rFonts w:eastAsia="Malgun Gothic"/>
                <w:lang w:val="en-US"/>
              </w:rPr>
            </w:pPr>
            <w:r w:rsidRPr="006F4944">
              <w:rPr>
                <w:rFonts w:eastAsia="Malgun Gothic"/>
              </w:rPr>
              <w:t xml:space="preserve">≤ </w:t>
            </w:r>
            <w:r>
              <w:rPr>
                <w:rFonts w:eastAsia="Malgun Gothic"/>
              </w:rPr>
              <w:t>1.0</w:t>
            </w:r>
          </w:p>
        </w:tc>
        <w:tc>
          <w:tcPr>
            <w:tcW w:w="2250" w:type="dxa"/>
            <w:shd w:val="clear" w:color="auto" w:fill="auto"/>
            <w:noWrap/>
            <w:vAlign w:val="center"/>
          </w:tcPr>
          <w:p w14:paraId="21A4F3BA" w14:textId="5FABB176"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873B65" w:rsidRPr="00C04A08" w:rsidRDefault="00873B65" w:rsidP="00873B65">
            <w:pPr>
              <w:pStyle w:val="TAC"/>
              <w:rPr>
                <w:lang w:val="en-US"/>
              </w:rPr>
            </w:pPr>
          </w:p>
        </w:tc>
        <w:tc>
          <w:tcPr>
            <w:tcW w:w="1180" w:type="dxa"/>
            <w:shd w:val="clear" w:color="auto" w:fill="auto"/>
            <w:noWrap/>
            <w:vAlign w:val="center"/>
            <w:hideMark/>
          </w:tcPr>
          <w:p w14:paraId="0EDA5D03"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6A2EF7A8" w14:textId="6ECD1130" w:rsidR="00873B65" w:rsidRPr="00C04A08" w:rsidRDefault="00873B65" w:rsidP="00873B65">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00C15466" w:rsidR="00873B65" w:rsidRPr="00C04A08" w:rsidRDefault="00873B65" w:rsidP="00873B65">
            <w:pPr>
              <w:pStyle w:val="TAC"/>
              <w:rPr>
                <w:rFonts w:eastAsia="Malgun Gothic"/>
                <w:lang w:val="en-US"/>
              </w:rPr>
            </w:pPr>
            <w:r w:rsidRPr="00C04A08">
              <w:t xml:space="preserve">≤ </w:t>
            </w:r>
            <w:r>
              <w:t>6</w:t>
            </w:r>
            <w:r>
              <w:rPr>
                <w:rFonts w:eastAsia="Malgun Gothic"/>
              </w:rPr>
              <w:t>.0</w:t>
            </w:r>
          </w:p>
        </w:tc>
      </w:tr>
      <w:tr w:rsidR="00873B65"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873B65" w:rsidRPr="00C04A08" w:rsidRDefault="00873B65" w:rsidP="00873B65">
            <w:pPr>
              <w:pStyle w:val="TAC"/>
              <w:rPr>
                <w:lang w:val="en-US"/>
              </w:rPr>
            </w:pPr>
          </w:p>
        </w:tc>
        <w:tc>
          <w:tcPr>
            <w:tcW w:w="1180" w:type="dxa"/>
            <w:shd w:val="clear" w:color="auto" w:fill="auto"/>
            <w:noWrap/>
            <w:vAlign w:val="center"/>
            <w:hideMark/>
          </w:tcPr>
          <w:p w14:paraId="518416ED"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53707423" w14:textId="71BB3E01"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1C244E17" w14:textId="2923F8CB"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46FCA9D2"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60BBD1F" w14:textId="403D739B"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6B43C9E2"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873B65" w:rsidRPr="00C04A08" w:rsidRDefault="00873B65" w:rsidP="00873B65">
            <w:pPr>
              <w:pStyle w:val="TAC"/>
              <w:rPr>
                <w:lang w:val="en-US"/>
              </w:rPr>
            </w:pPr>
          </w:p>
        </w:tc>
        <w:tc>
          <w:tcPr>
            <w:tcW w:w="1180" w:type="dxa"/>
            <w:shd w:val="clear" w:color="auto" w:fill="auto"/>
            <w:noWrap/>
            <w:vAlign w:val="center"/>
            <w:hideMark/>
          </w:tcPr>
          <w:p w14:paraId="45794508"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585A0CF6" w14:textId="276C7EA5" w:rsidR="00873B65" w:rsidRPr="00C04A08" w:rsidRDefault="00873B65" w:rsidP="00873B65">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1685711F" w:rsidR="00873B65" w:rsidRPr="00C04A08" w:rsidRDefault="00873B65" w:rsidP="00873B65">
            <w:pPr>
              <w:pStyle w:val="TAC"/>
              <w:rPr>
                <w:rFonts w:eastAsia="Malgun Gothic"/>
                <w:lang w:val="en-US"/>
              </w:rPr>
            </w:pPr>
            <w:r w:rsidRPr="00C04A08">
              <w:t xml:space="preserve">≤ </w:t>
            </w:r>
            <w:r>
              <w:t>8</w:t>
            </w:r>
            <w:r>
              <w:rPr>
                <w:rFonts w:eastAsia="Malgun Gothic"/>
              </w:rPr>
              <w:t>.0</w:t>
            </w:r>
          </w:p>
        </w:tc>
      </w:tr>
      <w:tr w:rsidR="00873B65"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873B65" w:rsidRPr="00C04A08" w:rsidRDefault="00873B65" w:rsidP="00873B65">
            <w:pPr>
              <w:pStyle w:val="TAC"/>
              <w:rPr>
                <w:lang w:val="en-US"/>
              </w:rPr>
            </w:pPr>
          </w:p>
        </w:tc>
        <w:tc>
          <w:tcPr>
            <w:tcW w:w="1180" w:type="dxa"/>
            <w:shd w:val="clear" w:color="auto" w:fill="auto"/>
            <w:noWrap/>
            <w:vAlign w:val="center"/>
            <w:hideMark/>
          </w:tcPr>
          <w:p w14:paraId="3681FDFA"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33F937CA" w14:textId="07B59E72" w:rsidR="00873B65" w:rsidRPr="00C04A08" w:rsidRDefault="00873B65" w:rsidP="00873B65">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65CA542E" w:rsidR="00873B65" w:rsidRPr="00C04A08" w:rsidRDefault="00873B65" w:rsidP="00873B65">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2FCE56D4" w:rsidR="00842EF7" w:rsidRPr="00C04A08" w:rsidRDefault="00DA7E72" w:rsidP="00842EF7">
      <w:pPr>
        <w:rPr>
          <w:rFonts w:eastAsia="Malgun Gothic"/>
        </w:rPr>
      </w:pPr>
      <w:r>
        <w:rPr>
          <w:rFonts w:eastAsia="Malgun Gothic"/>
        </w:rPr>
        <w:t>Where</w:t>
      </w:r>
      <w:r>
        <w:rPr>
          <w:rFonts w:eastAsia="Yu Mincho"/>
        </w:rPr>
        <w:t xml:space="preserve"> the </w:t>
      </w:r>
      <w:r>
        <w:rPr>
          <w:rFonts w:eastAsia="Malgun Gothic"/>
        </w:rPr>
        <w:t xml:space="preserve">following parameters are defined to specify valid RB allocation ranges for </w:t>
      </w:r>
      <w:r>
        <w:rPr>
          <w:rFonts w:eastAsia="SimSun"/>
        </w:rPr>
        <w:t xml:space="preserve">RB allocations in </w:t>
      </w:r>
      <w:r>
        <w:rPr>
          <w:rFonts w:eastAsia="Malgun Gothic"/>
        </w:rPr>
        <w:t>Table 6.2.2.3-2</w:t>
      </w:r>
      <w:r>
        <w:rPr>
          <w:rFonts w:eastAsia="SimSun" w:hint="eastAsia"/>
          <w:lang w:val="en-US" w:eastAsia="zh-CN"/>
        </w:rPr>
        <w:t>, 6.2.2.3-2b and 6.2.2.3-2c</w:t>
      </w:r>
      <w:r>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16130F38" w:rsidR="00842EF7" w:rsidRPr="00C04A08" w:rsidRDefault="00DA7E72" w:rsidP="00842EF7">
      <w:pPr>
        <w:overflowPunct w:val="0"/>
        <w:autoSpaceDE w:val="0"/>
        <w:autoSpaceDN w:val="0"/>
        <w:adjustRightInd w:val="0"/>
        <w:textAlignment w:val="baseline"/>
        <w:rPr>
          <w:rFonts w:eastAsia="SimSun"/>
        </w:rPr>
      </w:pPr>
      <w:r>
        <w:rPr>
          <w:rFonts w:eastAsia="SimSun"/>
        </w:rPr>
        <w:t>An RB allocation belonging to table 6.2.2.3-2</w:t>
      </w:r>
      <w:r>
        <w:rPr>
          <w:rFonts w:eastAsia="SimSun" w:hint="eastAsia"/>
          <w:lang w:val="en-US" w:eastAsia="zh-CN"/>
        </w:rPr>
        <w:t>, 6.2.2.3-2b and 6.2.2.3-2c</w:t>
      </w:r>
      <w:r>
        <w:rPr>
          <w:rFonts w:eastAsia="SimSun"/>
        </w:rPr>
        <w:t xml:space="preserve">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2289" w:name="_Toc21340768"/>
      <w:bookmarkStart w:id="2290" w:name="_Toc29805215"/>
      <w:bookmarkStart w:id="2291" w:name="_Toc36456424"/>
      <w:bookmarkStart w:id="2292" w:name="_Toc36469522"/>
      <w:bookmarkStart w:id="2293" w:name="_Toc37253931"/>
      <w:bookmarkStart w:id="2294" w:name="_Toc37322788"/>
      <w:bookmarkStart w:id="2295" w:name="_Toc37324194"/>
      <w:bookmarkStart w:id="2296" w:name="_Toc45889717"/>
      <w:bookmarkStart w:id="2297" w:name="_Toc52196372"/>
      <w:bookmarkStart w:id="2298" w:name="_Toc52197352"/>
      <w:bookmarkStart w:id="2299" w:name="_Toc53173075"/>
      <w:bookmarkStart w:id="2300" w:name="_Toc53173444"/>
      <w:bookmarkStart w:id="2301" w:name="_Toc61119434"/>
      <w:bookmarkStart w:id="2302" w:name="_Toc61119816"/>
      <w:bookmarkStart w:id="2303" w:name="_Toc67925863"/>
      <w:bookmarkStart w:id="2304" w:name="_Toc75273501"/>
      <w:bookmarkStart w:id="2305" w:name="_Toc76510401"/>
      <w:bookmarkStart w:id="2306" w:name="_Toc83129554"/>
      <w:bookmarkStart w:id="2307" w:name="_Toc90591087"/>
      <w:bookmarkStart w:id="2308" w:name="_Toc98864111"/>
      <w:bookmarkStart w:id="2309" w:name="_Toc99733360"/>
      <w:bookmarkStart w:id="2310"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2311" w:name="_Toc114537002"/>
      <w:bookmarkStart w:id="2312" w:name="_Toc115257270"/>
      <w:bookmarkStart w:id="2313" w:name="_Toc123086589"/>
      <w:bookmarkStart w:id="2314" w:name="_Toc124295913"/>
      <w:bookmarkStart w:id="2315" w:name="_Toc124296383"/>
      <w:bookmarkStart w:id="2316" w:name="_Toc130572199"/>
      <w:bookmarkStart w:id="2317" w:name="_Toc131708198"/>
      <w:bookmarkStart w:id="2318" w:name="_Toc137458005"/>
      <w:bookmarkStart w:id="2319" w:name="_Toc138887492"/>
      <w:bookmarkStart w:id="2320" w:name="_Toc138969576"/>
      <w:bookmarkStart w:id="2321" w:name="_Toc145916637"/>
      <w:bookmarkStart w:id="2322" w:name="_Toc155386402"/>
      <w:bookmarkStart w:id="2323" w:name="_Toc161759442"/>
      <w:bookmarkStart w:id="2324" w:name="_Toc169872367"/>
      <w:r w:rsidRPr="00C04A08">
        <w:t>6.2.2.4</w:t>
      </w:r>
      <w:r w:rsidRPr="00C04A08">
        <w:tab/>
        <w:t>UE maximum output power reduction for power class 4</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2325" w:name="_Toc67925864"/>
      <w:bookmarkStart w:id="2326" w:name="_Toc75273502"/>
      <w:bookmarkStart w:id="2327" w:name="_Toc76510402"/>
      <w:bookmarkStart w:id="2328" w:name="_Toc83129555"/>
      <w:bookmarkStart w:id="2329" w:name="_Toc90591088"/>
      <w:bookmarkStart w:id="2330" w:name="_Toc98864112"/>
      <w:bookmarkStart w:id="2331" w:name="_Toc99733361"/>
      <w:bookmarkStart w:id="2332" w:name="_Toc106577252"/>
      <w:bookmarkStart w:id="2333" w:name="_Toc114537003"/>
      <w:bookmarkStart w:id="2334" w:name="_Toc115257271"/>
      <w:bookmarkStart w:id="2335" w:name="_Toc123086590"/>
      <w:bookmarkStart w:id="2336" w:name="_Toc124295914"/>
      <w:bookmarkStart w:id="2337" w:name="_Toc124296384"/>
      <w:bookmarkStart w:id="2338" w:name="_Toc130572200"/>
      <w:bookmarkStart w:id="2339" w:name="_Toc131708199"/>
      <w:bookmarkStart w:id="2340" w:name="_Toc137458006"/>
      <w:bookmarkStart w:id="2341" w:name="_Toc138887493"/>
      <w:bookmarkStart w:id="2342" w:name="_Toc138969577"/>
      <w:bookmarkStart w:id="2343" w:name="_Toc145916638"/>
      <w:bookmarkStart w:id="2344" w:name="_Toc155386403"/>
      <w:bookmarkStart w:id="2345" w:name="_Toc161759443"/>
      <w:bookmarkStart w:id="2346" w:name="_Toc169872368"/>
      <w:r w:rsidRPr="00FE760F">
        <w:t>6.2.2.</w:t>
      </w:r>
      <w:r>
        <w:t>5</w:t>
      </w:r>
      <w:r w:rsidRPr="00FE760F">
        <w:tab/>
        <w:t xml:space="preserve">UE maximum output power reduction for power class </w:t>
      </w:r>
      <w:r>
        <w:t>5</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2347" w:name="_Toc98864113"/>
      <w:bookmarkStart w:id="2348" w:name="_Toc99733362"/>
      <w:bookmarkStart w:id="2349" w:name="_Toc106577253"/>
      <w:bookmarkStart w:id="2350" w:name="_Toc114537004"/>
      <w:bookmarkStart w:id="2351" w:name="_Toc115257272"/>
      <w:bookmarkStart w:id="2352" w:name="_Toc123086591"/>
      <w:bookmarkStart w:id="2353" w:name="_Toc124295915"/>
      <w:bookmarkStart w:id="2354" w:name="_Toc124296385"/>
      <w:bookmarkStart w:id="2355" w:name="_Toc130572201"/>
      <w:bookmarkStart w:id="2356" w:name="_Toc131708200"/>
      <w:bookmarkStart w:id="2357" w:name="_Toc137458007"/>
      <w:bookmarkStart w:id="2358" w:name="_Toc138887494"/>
      <w:bookmarkStart w:id="2359" w:name="_Toc138969578"/>
      <w:bookmarkStart w:id="2360" w:name="_Toc145916639"/>
      <w:bookmarkStart w:id="2361" w:name="_Toc155386404"/>
      <w:bookmarkStart w:id="2362" w:name="_Toc161759444"/>
      <w:bookmarkStart w:id="2363" w:name="_Toc169872369"/>
      <w:r w:rsidRPr="00FE760F">
        <w:t>6.2.2.</w:t>
      </w:r>
      <w:r>
        <w:t>6</w:t>
      </w:r>
      <w:r w:rsidRPr="00FE760F">
        <w:tab/>
        <w:t xml:space="preserve">UE maximum output power reduction for power class </w:t>
      </w:r>
      <w:r>
        <w:t>6</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0DB6C2EB" w14:textId="77777777" w:rsidR="006C0751" w:rsidRPr="00C77612" w:rsidRDefault="006C0751" w:rsidP="006C0751">
      <w:r>
        <w:t>For power class 6</w:t>
      </w:r>
      <w:r w:rsidRPr="00FE760F">
        <w:t>, MPR specified in sub-clause 6.2.2.3 applies</w:t>
      </w:r>
      <w:r>
        <w:t>.</w:t>
      </w:r>
    </w:p>
    <w:p w14:paraId="0336222C" w14:textId="77777777" w:rsidR="00FF6C20" w:rsidRDefault="00FF6C20" w:rsidP="00FF6C20">
      <w:pPr>
        <w:pStyle w:val="Heading4"/>
      </w:pPr>
      <w:bookmarkStart w:id="2364" w:name="_Toc106577254"/>
      <w:bookmarkStart w:id="2365" w:name="_Toc114537005"/>
      <w:bookmarkStart w:id="2366" w:name="_Toc115257273"/>
      <w:bookmarkStart w:id="2367" w:name="_Toc123086592"/>
      <w:bookmarkStart w:id="2368" w:name="_Toc124295916"/>
      <w:bookmarkStart w:id="2369" w:name="_Toc124296386"/>
      <w:bookmarkStart w:id="2370" w:name="_Toc130572202"/>
      <w:bookmarkStart w:id="2371" w:name="_Toc131708201"/>
      <w:bookmarkStart w:id="2372" w:name="_Toc137458008"/>
      <w:bookmarkStart w:id="2373" w:name="_Toc138887495"/>
      <w:bookmarkStart w:id="2374" w:name="_Toc138969579"/>
      <w:bookmarkStart w:id="2375" w:name="_Toc145916640"/>
      <w:bookmarkStart w:id="2376" w:name="_Toc155386405"/>
      <w:bookmarkStart w:id="2377" w:name="_Toc161759445"/>
      <w:bookmarkStart w:id="2378" w:name="_Toc169872370"/>
      <w:r>
        <w:t>6.2.2.7</w:t>
      </w:r>
      <w:r>
        <w:tab/>
        <w:t>UE maximum output power reduction for power class 7</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4EC99ECA" w14:textId="1CD25205" w:rsidR="00FF6C20" w:rsidRDefault="00FF6C20" w:rsidP="00FF6C20">
      <w:r>
        <w:t xml:space="preserve">For power class 7, MPR specified in sub-clause 6.2.2.3 for </w:t>
      </w:r>
      <w:r>
        <w:rPr>
          <w:rFonts w:hint="eastAsia"/>
          <w:lang w:val="en-US" w:eastAsia="zh-CN"/>
        </w:rPr>
        <w:t>channel bandwidth</w:t>
      </w:r>
      <w:r>
        <w:t xml:space="preserve"> less than or equal to 200MHz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2379" w:name="_Toc21340769"/>
      <w:bookmarkStart w:id="2380" w:name="_Toc29805216"/>
      <w:bookmarkStart w:id="2381" w:name="_Toc36456425"/>
      <w:bookmarkStart w:id="2382" w:name="_Toc36469523"/>
      <w:bookmarkStart w:id="2383" w:name="_Toc37253932"/>
      <w:bookmarkStart w:id="2384" w:name="_Toc37322789"/>
      <w:bookmarkStart w:id="2385" w:name="_Toc37324195"/>
      <w:bookmarkStart w:id="2386" w:name="_Toc45889718"/>
      <w:bookmarkStart w:id="2387" w:name="_Toc52196373"/>
      <w:bookmarkStart w:id="2388" w:name="_Toc52197353"/>
      <w:bookmarkStart w:id="2389" w:name="_Toc53173076"/>
      <w:bookmarkStart w:id="2390" w:name="_Toc53173445"/>
      <w:bookmarkStart w:id="2391" w:name="_Toc61119435"/>
      <w:bookmarkStart w:id="2392" w:name="_Toc61119817"/>
      <w:bookmarkStart w:id="2393" w:name="_Toc67925865"/>
      <w:bookmarkStart w:id="2394" w:name="_Toc75273503"/>
      <w:bookmarkStart w:id="2395" w:name="_Toc76510403"/>
      <w:bookmarkStart w:id="2396" w:name="_Toc83129556"/>
      <w:bookmarkStart w:id="2397" w:name="_Toc90591089"/>
      <w:bookmarkStart w:id="2398" w:name="_Toc98864114"/>
      <w:bookmarkStart w:id="2399" w:name="_Toc99733363"/>
      <w:bookmarkStart w:id="2400" w:name="_Toc106577255"/>
      <w:bookmarkStart w:id="2401" w:name="_Toc114537006"/>
      <w:bookmarkStart w:id="2402" w:name="_Toc115257274"/>
      <w:bookmarkStart w:id="2403" w:name="_Toc123086593"/>
      <w:bookmarkStart w:id="2404" w:name="_Toc124295917"/>
      <w:bookmarkStart w:id="2405" w:name="_Toc124296387"/>
      <w:bookmarkStart w:id="2406" w:name="_Toc130572203"/>
      <w:bookmarkStart w:id="2407" w:name="_Toc131708202"/>
      <w:bookmarkStart w:id="2408" w:name="_Toc137458009"/>
      <w:bookmarkStart w:id="2409" w:name="_Toc138887496"/>
      <w:bookmarkStart w:id="2410" w:name="_Toc138969580"/>
      <w:bookmarkStart w:id="2411" w:name="_Toc145916641"/>
      <w:bookmarkStart w:id="2412" w:name="_Toc155386406"/>
      <w:bookmarkStart w:id="2413" w:name="_Toc161759446"/>
      <w:bookmarkStart w:id="2414" w:name="_Toc169872371"/>
      <w:r w:rsidRPr="00C04A08">
        <w:t>6.2.3</w:t>
      </w:r>
      <w:r w:rsidRPr="00C04A08">
        <w:tab/>
        <w:t>UE maximum output power with additional requirements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7F714232" w14:textId="77777777" w:rsidR="00842EF7" w:rsidRPr="00C04A08" w:rsidRDefault="00842EF7" w:rsidP="00842EF7">
      <w:pPr>
        <w:pStyle w:val="Heading4"/>
      </w:pPr>
      <w:bookmarkStart w:id="2415" w:name="_Toc21340770"/>
      <w:bookmarkStart w:id="2416" w:name="_Toc29805217"/>
      <w:bookmarkStart w:id="2417" w:name="_Toc36456426"/>
      <w:bookmarkStart w:id="2418" w:name="_Toc36469524"/>
      <w:bookmarkStart w:id="2419" w:name="_Toc37253933"/>
      <w:bookmarkStart w:id="2420" w:name="_Toc37322790"/>
      <w:bookmarkStart w:id="2421" w:name="_Toc37324196"/>
      <w:bookmarkStart w:id="2422" w:name="_Toc45889719"/>
      <w:bookmarkStart w:id="2423" w:name="_Toc52196374"/>
      <w:bookmarkStart w:id="2424" w:name="_Toc52197354"/>
      <w:bookmarkStart w:id="2425" w:name="_Toc53173077"/>
      <w:bookmarkStart w:id="2426" w:name="_Toc53173446"/>
      <w:bookmarkStart w:id="2427" w:name="_Toc61119436"/>
      <w:bookmarkStart w:id="2428" w:name="_Toc61119818"/>
      <w:bookmarkStart w:id="2429" w:name="_Toc67925866"/>
      <w:bookmarkStart w:id="2430" w:name="_Toc75273504"/>
      <w:bookmarkStart w:id="2431" w:name="_Toc76510404"/>
      <w:bookmarkStart w:id="2432" w:name="_Toc83129557"/>
      <w:bookmarkStart w:id="2433" w:name="_Toc90591090"/>
      <w:bookmarkStart w:id="2434" w:name="_Toc98864115"/>
      <w:bookmarkStart w:id="2435" w:name="_Toc99733364"/>
      <w:bookmarkStart w:id="2436" w:name="_Toc106577256"/>
      <w:bookmarkStart w:id="2437" w:name="_Toc114537007"/>
      <w:bookmarkStart w:id="2438" w:name="_Toc115257275"/>
      <w:bookmarkStart w:id="2439" w:name="_Toc123086594"/>
      <w:bookmarkStart w:id="2440" w:name="_Toc124295918"/>
      <w:bookmarkStart w:id="2441" w:name="_Toc124296388"/>
      <w:bookmarkStart w:id="2442" w:name="_Toc130572204"/>
      <w:bookmarkStart w:id="2443" w:name="_Toc131708203"/>
      <w:bookmarkStart w:id="2444" w:name="_Toc137458010"/>
      <w:bookmarkStart w:id="2445" w:name="_Toc138887497"/>
      <w:bookmarkStart w:id="2446" w:name="_Toc138969581"/>
      <w:bookmarkStart w:id="2447" w:name="_Toc145916642"/>
      <w:bookmarkStart w:id="2448" w:name="_Toc155386407"/>
      <w:bookmarkStart w:id="2449" w:name="_Toc161759447"/>
      <w:bookmarkStart w:id="2450" w:name="_Toc169872372"/>
      <w:r w:rsidRPr="00C04A08">
        <w:t>6.2.3.1</w:t>
      </w:r>
      <w:r w:rsidRPr="00C04A08">
        <w:tab/>
        <w:t>General</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F0E0F8C" w14:textId="5FCC141C" w:rsidR="00952A85" w:rsidRPr="00C04A08" w:rsidRDefault="00952A85" w:rsidP="00952A85">
      <w:pPr>
        <w:rPr>
          <w:i/>
          <w:lang w:eastAsia="zh-CN"/>
        </w:rPr>
      </w:pPr>
      <w:bookmarkStart w:id="2451"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2451"/>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873B65" w:rsidRPr="00C04A08" w14:paraId="6A11F202" w14:textId="77777777" w:rsidTr="00D42D92">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873B65" w:rsidRPr="00C04A08" w:rsidRDefault="00873B65" w:rsidP="00873B65">
            <w:pPr>
              <w:pStyle w:val="TAC"/>
            </w:pPr>
            <w:r>
              <w:t>n263</w:t>
            </w:r>
          </w:p>
        </w:tc>
        <w:tc>
          <w:tcPr>
            <w:tcW w:w="957" w:type="dxa"/>
            <w:tcBorders>
              <w:top w:val="single" w:sz="4" w:space="0" w:color="auto"/>
              <w:left w:val="single" w:sz="4" w:space="0" w:color="auto"/>
              <w:bottom w:val="single" w:sz="4" w:space="0" w:color="auto"/>
              <w:right w:val="single" w:sz="4" w:space="0" w:color="auto"/>
            </w:tcBorders>
          </w:tcPr>
          <w:p w14:paraId="766C0941" w14:textId="5252F371" w:rsidR="00873B65" w:rsidRPr="00C04A08" w:rsidRDefault="00873B65" w:rsidP="00873B65">
            <w:pPr>
              <w:pStyle w:val="TAC"/>
            </w:pPr>
            <w:r>
              <w:t>NS_200</w:t>
            </w:r>
          </w:p>
        </w:tc>
        <w:tc>
          <w:tcPr>
            <w:tcW w:w="990" w:type="dxa"/>
            <w:tcBorders>
              <w:top w:val="single" w:sz="4" w:space="0" w:color="auto"/>
              <w:left w:val="single" w:sz="4" w:space="0" w:color="auto"/>
              <w:bottom w:val="single" w:sz="4" w:space="0" w:color="auto"/>
              <w:right w:val="single" w:sz="4" w:space="0" w:color="auto"/>
            </w:tcBorders>
          </w:tcPr>
          <w:p w14:paraId="29ABFD7F" w14:textId="53521F8D" w:rsidR="00873B65" w:rsidRPr="00C04A08" w:rsidRDefault="00873B65" w:rsidP="00873B65">
            <w:pPr>
              <w:pStyle w:val="TAC"/>
            </w:pPr>
            <w:r>
              <w:t>NS_204</w:t>
            </w:r>
          </w:p>
        </w:tc>
        <w:tc>
          <w:tcPr>
            <w:tcW w:w="990" w:type="dxa"/>
            <w:tcBorders>
              <w:top w:val="single" w:sz="4" w:space="0" w:color="auto"/>
              <w:left w:val="single" w:sz="4" w:space="0" w:color="auto"/>
              <w:right w:val="single" w:sz="4" w:space="0" w:color="auto"/>
            </w:tcBorders>
          </w:tcPr>
          <w:p w14:paraId="4628C6C8"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55EB1BD"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3CD55349"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EE8F720"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A5D7E23"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FBCD3B0" w14:textId="77777777" w:rsidR="00873B65" w:rsidRPr="00C04A08" w:rsidRDefault="00873B65" w:rsidP="00873B65">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2452" w:name="_Toc21340771"/>
      <w:bookmarkStart w:id="2453" w:name="_Toc29805218"/>
      <w:bookmarkStart w:id="2454" w:name="_Toc36456427"/>
      <w:bookmarkStart w:id="2455" w:name="_Toc36469525"/>
      <w:bookmarkStart w:id="2456" w:name="_Toc37253934"/>
      <w:bookmarkStart w:id="2457" w:name="_Toc37322791"/>
      <w:bookmarkStart w:id="2458" w:name="_Toc37324197"/>
      <w:bookmarkStart w:id="2459" w:name="_Toc45889720"/>
      <w:bookmarkStart w:id="2460" w:name="_Toc52196375"/>
      <w:bookmarkStart w:id="2461" w:name="_Toc52197355"/>
      <w:bookmarkStart w:id="2462" w:name="_Toc53173078"/>
      <w:bookmarkStart w:id="2463" w:name="_Toc53173447"/>
      <w:bookmarkStart w:id="2464" w:name="_Toc61119437"/>
      <w:bookmarkStart w:id="2465" w:name="_Toc61119819"/>
      <w:bookmarkStart w:id="2466" w:name="_Toc67925867"/>
      <w:bookmarkStart w:id="2467" w:name="_Toc75273505"/>
      <w:bookmarkStart w:id="2468" w:name="_Toc76510405"/>
      <w:bookmarkStart w:id="2469" w:name="_Toc83129558"/>
      <w:bookmarkStart w:id="2470" w:name="_Toc90591091"/>
      <w:bookmarkStart w:id="2471" w:name="_Toc98864116"/>
      <w:bookmarkStart w:id="2472" w:name="_Toc99733365"/>
      <w:bookmarkStart w:id="2473" w:name="_Toc106577257"/>
      <w:bookmarkStart w:id="2474" w:name="_Toc114537008"/>
      <w:bookmarkStart w:id="2475" w:name="_Toc115257276"/>
      <w:bookmarkStart w:id="2476" w:name="_Toc123086595"/>
      <w:bookmarkStart w:id="2477" w:name="_Toc124295919"/>
      <w:bookmarkStart w:id="2478" w:name="_Toc124296389"/>
      <w:bookmarkStart w:id="2479" w:name="_Toc130572205"/>
      <w:bookmarkStart w:id="2480" w:name="_Toc131708204"/>
      <w:bookmarkStart w:id="2481" w:name="_Toc137458011"/>
      <w:bookmarkStart w:id="2482" w:name="_Toc138887498"/>
      <w:bookmarkStart w:id="2483" w:name="_Toc138969582"/>
      <w:bookmarkStart w:id="2484" w:name="_Toc145916643"/>
      <w:bookmarkStart w:id="2485" w:name="_Toc155386408"/>
      <w:bookmarkStart w:id="2486" w:name="_Toc161759448"/>
      <w:bookmarkStart w:id="2487" w:name="_Toc169872373"/>
      <w:r w:rsidRPr="00C04A08">
        <w:t>6.2.3.2</w:t>
      </w:r>
      <w:r w:rsidRPr="00C04A08">
        <w:tab/>
      </w:r>
      <w:bookmarkEnd w:id="2452"/>
      <w:bookmarkEnd w:id="2453"/>
      <w:bookmarkEnd w:id="2454"/>
      <w:bookmarkEnd w:id="2455"/>
      <w:bookmarkEnd w:id="2456"/>
      <w:bookmarkEnd w:id="2457"/>
      <w:bookmarkEnd w:id="2458"/>
      <w:bookmarkEnd w:id="2459"/>
      <w:bookmarkEnd w:id="2460"/>
      <w:bookmarkEnd w:id="2461"/>
      <w:bookmarkEnd w:id="2462"/>
      <w:bookmarkEnd w:id="2463"/>
      <w:r>
        <w:t>Void</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05A87BA9" w14:textId="77777777" w:rsidR="00C71299" w:rsidRPr="00C04A08" w:rsidRDefault="00C71299" w:rsidP="00C71299">
      <w:pPr>
        <w:pStyle w:val="Heading5"/>
        <w:rPr>
          <w:noProof/>
          <w:snapToGrid w:val="0"/>
          <w:lang w:eastAsia="zh-CN"/>
        </w:rPr>
      </w:pPr>
      <w:bookmarkStart w:id="2488" w:name="_Toc21340772"/>
      <w:bookmarkStart w:id="2489" w:name="_Toc29805219"/>
      <w:bookmarkStart w:id="2490" w:name="_Toc36456428"/>
      <w:bookmarkStart w:id="2491" w:name="_Toc36469526"/>
      <w:bookmarkStart w:id="2492" w:name="_Toc37253935"/>
      <w:bookmarkStart w:id="2493" w:name="_Toc37322792"/>
      <w:bookmarkStart w:id="2494" w:name="_Toc37324198"/>
      <w:bookmarkStart w:id="2495" w:name="_Toc45889721"/>
      <w:bookmarkStart w:id="2496" w:name="_Toc52196376"/>
      <w:bookmarkStart w:id="2497" w:name="_Toc52197356"/>
      <w:bookmarkStart w:id="2498" w:name="_Toc53173079"/>
      <w:bookmarkStart w:id="2499" w:name="_Toc53173448"/>
      <w:bookmarkStart w:id="2500" w:name="_Toc61119438"/>
      <w:bookmarkStart w:id="2501" w:name="_Toc61119820"/>
      <w:bookmarkStart w:id="2502" w:name="_Toc67925868"/>
      <w:bookmarkStart w:id="2503" w:name="_Toc75273506"/>
      <w:bookmarkStart w:id="2504" w:name="_Toc76510406"/>
      <w:bookmarkStart w:id="2505" w:name="_Toc83129559"/>
      <w:bookmarkStart w:id="2506" w:name="_Toc90591092"/>
      <w:bookmarkStart w:id="2507" w:name="_Toc98864117"/>
      <w:bookmarkStart w:id="2508" w:name="_Toc99733366"/>
      <w:bookmarkStart w:id="2509" w:name="_Toc106577258"/>
      <w:bookmarkStart w:id="2510" w:name="_Toc114537009"/>
      <w:bookmarkStart w:id="2511" w:name="_Toc115257277"/>
      <w:bookmarkStart w:id="2512" w:name="_Toc123086596"/>
      <w:bookmarkStart w:id="2513" w:name="_Toc124295920"/>
      <w:bookmarkStart w:id="2514" w:name="_Toc124296390"/>
      <w:bookmarkStart w:id="2515" w:name="_Toc130572206"/>
      <w:bookmarkStart w:id="2516" w:name="_Toc131708205"/>
      <w:bookmarkStart w:id="2517" w:name="_Toc137458012"/>
      <w:bookmarkStart w:id="2518" w:name="_Toc138887499"/>
      <w:bookmarkStart w:id="2519" w:name="_Toc138969583"/>
      <w:bookmarkStart w:id="2520" w:name="_Toc145916644"/>
      <w:bookmarkStart w:id="2521" w:name="_Toc155386409"/>
      <w:bookmarkStart w:id="2522" w:name="_Toc161759449"/>
      <w:bookmarkStart w:id="2523" w:name="_Toc169872374"/>
      <w:r w:rsidRPr="00C04A08">
        <w:rPr>
          <w:noProof/>
          <w:snapToGrid w:val="0"/>
          <w:lang w:eastAsia="zh-CN"/>
        </w:rPr>
        <w:t>6.2.3.2.1</w:t>
      </w:r>
      <w:r w:rsidRPr="00C04A08">
        <w:rPr>
          <w:noProof/>
          <w:snapToGrid w:val="0"/>
          <w:lang w:eastAsia="zh-CN"/>
        </w:rPr>
        <w:tab/>
      </w:r>
      <w:bookmarkEnd w:id="2488"/>
      <w:bookmarkEnd w:id="2489"/>
      <w:bookmarkEnd w:id="2490"/>
      <w:bookmarkEnd w:id="2491"/>
      <w:bookmarkEnd w:id="2492"/>
      <w:bookmarkEnd w:id="2493"/>
      <w:bookmarkEnd w:id="2494"/>
      <w:bookmarkEnd w:id="2495"/>
      <w:bookmarkEnd w:id="2496"/>
      <w:bookmarkEnd w:id="2497"/>
      <w:bookmarkEnd w:id="2498"/>
      <w:bookmarkEnd w:id="2499"/>
      <w:r>
        <w:rPr>
          <w:noProof/>
          <w:snapToGrid w:val="0"/>
          <w:lang w:eastAsia="zh-CN"/>
        </w:rPr>
        <w:t>Void</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60338FBB" w14:textId="77777777" w:rsidR="00C71299" w:rsidRPr="00C04A08" w:rsidRDefault="00C71299" w:rsidP="00C71299">
      <w:pPr>
        <w:pStyle w:val="Heading5"/>
        <w:rPr>
          <w:noProof/>
          <w:snapToGrid w:val="0"/>
          <w:lang w:eastAsia="zh-CN"/>
        </w:rPr>
      </w:pPr>
      <w:bookmarkStart w:id="2524" w:name="_Toc21340773"/>
      <w:bookmarkStart w:id="2525" w:name="_Toc29805220"/>
      <w:bookmarkStart w:id="2526" w:name="_Toc36456429"/>
      <w:bookmarkStart w:id="2527" w:name="_Toc36469527"/>
      <w:bookmarkStart w:id="2528" w:name="_Toc37253936"/>
      <w:bookmarkStart w:id="2529" w:name="_Toc37322793"/>
      <w:bookmarkStart w:id="2530" w:name="_Toc37324199"/>
      <w:bookmarkStart w:id="2531" w:name="_Toc45889722"/>
      <w:bookmarkStart w:id="2532" w:name="_Toc52196377"/>
      <w:bookmarkStart w:id="2533" w:name="_Toc52197357"/>
      <w:bookmarkStart w:id="2534" w:name="_Toc53173080"/>
      <w:bookmarkStart w:id="2535" w:name="_Toc53173449"/>
      <w:bookmarkStart w:id="2536" w:name="_Toc61119439"/>
      <w:bookmarkStart w:id="2537" w:name="_Toc61119821"/>
      <w:bookmarkStart w:id="2538" w:name="_Toc67925869"/>
      <w:bookmarkStart w:id="2539" w:name="_Toc75273507"/>
      <w:bookmarkStart w:id="2540" w:name="_Toc76510407"/>
      <w:bookmarkStart w:id="2541" w:name="_Toc83129560"/>
      <w:bookmarkStart w:id="2542" w:name="_Toc90591093"/>
      <w:bookmarkStart w:id="2543" w:name="_Toc98864118"/>
      <w:bookmarkStart w:id="2544" w:name="_Toc99733367"/>
      <w:bookmarkStart w:id="2545" w:name="_Toc106577259"/>
      <w:bookmarkStart w:id="2546" w:name="_Toc114537010"/>
      <w:bookmarkStart w:id="2547" w:name="_Toc115257278"/>
      <w:bookmarkStart w:id="2548" w:name="_Toc123086597"/>
      <w:bookmarkStart w:id="2549" w:name="_Toc124295921"/>
      <w:bookmarkStart w:id="2550" w:name="_Toc124296391"/>
      <w:bookmarkStart w:id="2551" w:name="_Toc130572207"/>
      <w:bookmarkStart w:id="2552" w:name="_Toc131708206"/>
      <w:bookmarkStart w:id="2553" w:name="_Toc137458013"/>
      <w:bookmarkStart w:id="2554" w:name="_Toc138887500"/>
      <w:bookmarkStart w:id="2555" w:name="_Toc138969584"/>
      <w:bookmarkStart w:id="2556" w:name="_Toc145916645"/>
      <w:bookmarkStart w:id="2557" w:name="_Toc155386410"/>
      <w:bookmarkStart w:id="2558" w:name="_Toc161759450"/>
      <w:bookmarkStart w:id="2559" w:name="_Toc169872375"/>
      <w:r w:rsidRPr="00C04A08">
        <w:rPr>
          <w:noProof/>
          <w:snapToGrid w:val="0"/>
          <w:lang w:eastAsia="zh-CN"/>
        </w:rPr>
        <w:t>6.2.3.2.2</w:t>
      </w:r>
      <w:r w:rsidRPr="00C04A08">
        <w:rPr>
          <w:noProof/>
          <w:snapToGrid w:val="0"/>
          <w:lang w:eastAsia="zh-CN"/>
        </w:rPr>
        <w:tab/>
      </w:r>
      <w:bookmarkEnd w:id="2524"/>
      <w:bookmarkEnd w:id="2525"/>
      <w:bookmarkEnd w:id="2526"/>
      <w:bookmarkEnd w:id="2527"/>
      <w:bookmarkEnd w:id="2528"/>
      <w:bookmarkEnd w:id="2529"/>
      <w:bookmarkEnd w:id="2530"/>
      <w:bookmarkEnd w:id="2531"/>
      <w:bookmarkEnd w:id="2532"/>
      <w:bookmarkEnd w:id="2533"/>
      <w:bookmarkEnd w:id="2534"/>
      <w:bookmarkEnd w:id="2535"/>
      <w:r>
        <w:rPr>
          <w:noProof/>
          <w:snapToGrid w:val="0"/>
          <w:lang w:eastAsia="zh-CN"/>
        </w:rPr>
        <w:t>Void</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2E56FE1F" w14:textId="77777777" w:rsidR="00C71299" w:rsidRPr="00C04A08" w:rsidRDefault="00C71299" w:rsidP="00C71299">
      <w:pPr>
        <w:pStyle w:val="Heading5"/>
        <w:rPr>
          <w:noProof/>
          <w:snapToGrid w:val="0"/>
          <w:lang w:eastAsia="zh-CN"/>
        </w:rPr>
      </w:pPr>
      <w:bookmarkStart w:id="2560" w:name="_Toc21340774"/>
      <w:bookmarkStart w:id="2561" w:name="_Toc29805221"/>
      <w:bookmarkStart w:id="2562" w:name="_Toc36456430"/>
      <w:bookmarkStart w:id="2563" w:name="_Toc36469528"/>
      <w:bookmarkStart w:id="2564" w:name="_Toc37253937"/>
      <w:bookmarkStart w:id="2565" w:name="_Toc37322794"/>
      <w:bookmarkStart w:id="2566" w:name="_Toc37324200"/>
      <w:bookmarkStart w:id="2567" w:name="_Toc45889723"/>
      <w:bookmarkStart w:id="2568" w:name="_Toc52196378"/>
      <w:bookmarkStart w:id="2569" w:name="_Toc52197358"/>
      <w:bookmarkStart w:id="2570" w:name="_Toc53173081"/>
      <w:bookmarkStart w:id="2571" w:name="_Toc53173450"/>
      <w:bookmarkStart w:id="2572" w:name="_Toc61119440"/>
      <w:bookmarkStart w:id="2573" w:name="_Toc61119822"/>
      <w:bookmarkStart w:id="2574" w:name="_Toc67925870"/>
      <w:bookmarkStart w:id="2575" w:name="_Toc75273508"/>
      <w:bookmarkStart w:id="2576" w:name="_Toc76510408"/>
      <w:bookmarkStart w:id="2577" w:name="_Toc83129561"/>
      <w:bookmarkStart w:id="2578" w:name="_Toc90591094"/>
      <w:bookmarkStart w:id="2579" w:name="_Toc98864119"/>
      <w:bookmarkStart w:id="2580" w:name="_Toc99733368"/>
      <w:bookmarkStart w:id="2581" w:name="_Toc106577260"/>
      <w:bookmarkStart w:id="2582" w:name="_Toc114537011"/>
      <w:bookmarkStart w:id="2583" w:name="_Toc115257279"/>
      <w:bookmarkStart w:id="2584" w:name="_Toc123086598"/>
      <w:bookmarkStart w:id="2585" w:name="_Toc124295922"/>
      <w:bookmarkStart w:id="2586" w:name="_Toc124296392"/>
      <w:bookmarkStart w:id="2587" w:name="_Toc130572208"/>
      <w:bookmarkStart w:id="2588" w:name="_Toc131708207"/>
      <w:bookmarkStart w:id="2589" w:name="_Toc137458014"/>
      <w:bookmarkStart w:id="2590" w:name="_Toc138887501"/>
      <w:bookmarkStart w:id="2591" w:name="_Toc138969585"/>
      <w:bookmarkStart w:id="2592" w:name="_Toc145916646"/>
      <w:bookmarkStart w:id="2593" w:name="_Toc155386411"/>
      <w:bookmarkStart w:id="2594" w:name="_Toc161759451"/>
      <w:bookmarkStart w:id="2595" w:name="_Toc169872376"/>
      <w:r w:rsidRPr="00C04A08">
        <w:rPr>
          <w:noProof/>
          <w:snapToGrid w:val="0"/>
          <w:lang w:eastAsia="zh-CN"/>
        </w:rPr>
        <w:t>6.2.3.2.3</w:t>
      </w:r>
      <w:r w:rsidRPr="00C04A08">
        <w:rPr>
          <w:noProof/>
          <w:snapToGrid w:val="0"/>
          <w:lang w:eastAsia="zh-CN"/>
        </w:rPr>
        <w:tab/>
      </w:r>
      <w:bookmarkEnd w:id="2560"/>
      <w:bookmarkEnd w:id="2561"/>
      <w:bookmarkEnd w:id="2562"/>
      <w:bookmarkEnd w:id="2563"/>
      <w:bookmarkEnd w:id="2564"/>
      <w:bookmarkEnd w:id="2565"/>
      <w:bookmarkEnd w:id="2566"/>
      <w:bookmarkEnd w:id="2567"/>
      <w:bookmarkEnd w:id="2568"/>
      <w:bookmarkEnd w:id="2569"/>
      <w:bookmarkEnd w:id="2570"/>
      <w:bookmarkEnd w:id="2571"/>
      <w:r>
        <w:rPr>
          <w:noProof/>
          <w:snapToGrid w:val="0"/>
          <w:lang w:eastAsia="zh-CN"/>
        </w:rPr>
        <w:t>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2F9F3493" w14:textId="77777777" w:rsidR="00387A45" w:rsidRPr="00C04A08" w:rsidRDefault="00387A45" w:rsidP="00D913B1">
      <w:pPr>
        <w:pStyle w:val="TH"/>
      </w:pPr>
      <w:bookmarkStart w:id="2596" w:name="_Toc21340775"/>
      <w:bookmarkStart w:id="2597" w:name="_Toc29805222"/>
      <w:bookmarkStart w:id="2598" w:name="_Toc36456431"/>
      <w:bookmarkStart w:id="2599" w:name="_Toc36469529"/>
      <w:bookmarkStart w:id="2600" w:name="_Toc37253938"/>
      <w:bookmarkStart w:id="2601" w:name="_Toc37322795"/>
      <w:bookmarkStart w:id="2602" w:name="_Toc37324201"/>
      <w:bookmarkStart w:id="2603" w:name="_Toc45889724"/>
      <w:bookmarkStart w:id="2604" w:name="_Toc52196379"/>
      <w:bookmarkStart w:id="2605" w:name="_Toc52197359"/>
      <w:bookmarkStart w:id="2606" w:name="_Toc53173082"/>
      <w:bookmarkStart w:id="2607" w:name="_Toc53173451"/>
      <w:bookmarkStart w:id="2608" w:name="_Toc61119441"/>
      <w:bookmarkStart w:id="2609" w:name="_Toc61119823"/>
      <w:bookmarkStart w:id="2610" w:name="_Toc67925871"/>
      <w:bookmarkStart w:id="2611" w:name="_Toc75273509"/>
      <w:bookmarkStart w:id="2612" w:name="_Toc76510409"/>
      <w:bookmarkStart w:id="2613" w:name="_Toc83129562"/>
      <w:bookmarkStart w:id="2614" w:name="_Toc90591095"/>
      <w:bookmarkStart w:id="2615" w:name="_Toc21340776"/>
      <w:bookmarkStart w:id="2616" w:name="_Toc29805223"/>
      <w:bookmarkStart w:id="2617" w:name="_Toc36456432"/>
      <w:bookmarkStart w:id="2618" w:name="_Toc36469530"/>
      <w:bookmarkStart w:id="2619" w:name="_Toc37253939"/>
      <w:bookmarkStart w:id="2620" w:name="_Toc37322796"/>
      <w:bookmarkStart w:id="2621" w:name="_Toc37324202"/>
      <w:bookmarkStart w:id="2622" w:name="_Toc45889725"/>
      <w:bookmarkStart w:id="2623" w:name="_Toc52196380"/>
      <w:bookmarkStart w:id="2624" w:name="_Toc52197360"/>
      <w:bookmarkStart w:id="2625" w:name="_Toc53173083"/>
      <w:bookmarkStart w:id="2626" w:name="_Toc53173452"/>
      <w:r>
        <w:rPr>
          <w:noProof/>
          <w:snapToGrid w:val="0"/>
          <w:lang w:eastAsia="zh-CN"/>
        </w:rPr>
        <w:t>Table 6.2.3.2.3</w:t>
      </w:r>
      <w:r w:rsidRPr="00C04A08">
        <w:rPr>
          <w:noProof/>
          <w:snapToGrid w:val="0"/>
          <w:lang w:eastAsia="zh-CN"/>
        </w:rPr>
        <w:t>-1: (Void)</w:t>
      </w:r>
    </w:p>
    <w:p w14:paraId="26E86A51" w14:textId="77777777" w:rsidR="00C71299" w:rsidRDefault="00C71299" w:rsidP="00C71299">
      <w:pPr>
        <w:pStyle w:val="Heading5"/>
      </w:pPr>
      <w:bookmarkStart w:id="2627" w:name="_Toc98864120"/>
      <w:bookmarkStart w:id="2628" w:name="_Toc99733369"/>
      <w:bookmarkStart w:id="2629" w:name="_Toc106577261"/>
      <w:bookmarkStart w:id="2630" w:name="_Toc114537012"/>
      <w:bookmarkStart w:id="2631" w:name="_Toc115257280"/>
      <w:bookmarkStart w:id="2632" w:name="_Toc123086599"/>
      <w:bookmarkStart w:id="2633" w:name="_Toc124295923"/>
      <w:bookmarkStart w:id="2634" w:name="_Toc124296393"/>
      <w:bookmarkStart w:id="2635" w:name="_Toc130572209"/>
      <w:bookmarkStart w:id="2636" w:name="_Toc131708208"/>
      <w:bookmarkStart w:id="2637" w:name="_Toc137458015"/>
      <w:bookmarkStart w:id="2638" w:name="_Toc138887502"/>
      <w:bookmarkStart w:id="2639" w:name="_Toc138969586"/>
      <w:bookmarkStart w:id="2640" w:name="_Toc145916647"/>
      <w:bookmarkStart w:id="2641" w:name="_Toc155386412"/>
      <w:bookmarkStart w:id="2642" w:name="_Toc161759452"/>
      <w:bookmarkStart w:id="2643" w:name="_Toc169872377"/>
      <w:r w:rsidRPr="00C04A08">
        <w:t>6.2.3.2.4</w:t>
      </w:r>
      <w:r w:rsidRPr="00C04A08">
        <w:tab/>
      </w:r>
      <w:r w:rsidRPr="0019697A">
        <w:t>Void</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360B497C" w14:textId="5ED0EABD" w:rsidR="000F2FDA" w:rsidRPr="00FE760F" w:rsidRDefault="000F2FDA" w:rsidP="00E32434">
      <w:pPr>
        <w:pStyle w:val="Heading5"/>
      </w:pPr>
      <w:bookmarkStart w:id="2644" w:name="_Toc67925872"/>
      <w:bookmarkStart w:id="2645" w:name="_Toc75273510"/>
      <w:bookmarkStart w:id="2646" w:name="_Toc76510410"/>
      <w:bookmarkStart w:id="2647" w:name="_Toc83129563"/>
      <w:bookmarkStart w:id="2648" w:name="_Toc90591096"/>
      <w:bookmarkStart w:id="2649" w:name="_Toc98864121"/>
      <w:bookmarkStart w:id="2650" w:name="_Toc99733370"/>
      <w:bookmarkStart w:id="2651" w:name="_Toc106577262"/>
      <w:bookmarkStart w:id="2652" w:name="_Toc114537013"/>
      <w:bookmarkStart w:id="2653" w:name="_Toc115257281"/>
      <w:bookmarkStart w:id="2654" w:name="_Toc123086600"/>
      <w:bookmarkStart w:id="2655" w:name="_Toc124295924"/>
      <w:bookmarkStart w:id="2656" w:name="_Toc124296394"/>
      <w:bookmarkStart w:id="2657" w:name="_Toc130572210"/>
      <w:bookmarkStart w:id="2658" w:name="_Toc131708209"/>
      <w:bookmarkStart w:id="2659" w:name="_Toc137458016"/>
      <w:bookmarkStart w:id="2660" w:name="_Toc138887503"/>
      <w:bookmarkStart w:id="2661" w:name="_Toc138969587"/>
      <w:bookmarkStart w:id="2662" w:name="_Toc145916648"/>
      <w:bookmarkStart w:id="2663" w:name="_Toc155386413"/>
      <w:bookmarkStart w:id="2664" w:name="_Toc161759453"/>
      <w:bookmarkStart w:id="2665" w:name="_Toc169872378"/>
      <w:bookmarkStart w:id="2666" w:name="_Toc61119442"/>
      <w:bookmarkStart w:id="2667" w:name="_Toc61119824"/>
      <w:bookmarkStart w:id="2668" w:name="_Toc67925873"/>
      <w:bookmarkStart w:id="2669" w:name="_Toc75273511"/>
      <w:bookmarkStart w:id="2670" w:name="_Toc76510411"/>
      <w:r w:rsidRPr="00E32434">
        <w:rPr>
          <w:szCs w:val="22"/>
        </w:rPr>
        <w:t>6.2.3.2.5</w:t>
      </w:r>
      <w:r w:rsidRPr="00E32434">
        <w:rPr>
          <w:szCs w:val="22"/>
        </w:rPr>
        <w:tab/>
      </w:r>
      <w:bookmarkEnd w:id="2644"/>
      <w:bookmarkEnd w:id="2645"/>
      <w:bookmarkEnd w:id="2646"/>
      <w:r w:rsidRPr="00E32434">
        <w:rPr>
          <w:szCs w:val="22"/>
        </w:rPr>
        <w:t>Void</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206361A7" w14:textId="77777777" w:rsidR="00842EF7" w:rsidRPr="00C04A08" w:rsidRDefault="00842EF7" w:rsidP="00C71299">
      <w:pPr>
        <w:pStyle w:val="Heading4"/>
      </w:pPr>
      <w:bookmarkStart w:id="2671" w:name="_Toc83129564"/>
      <w:bookmarkStart w:id="2672" w:name="_Toc90591097"/>
      <w:bookmarkStart w:id="2673" w:name="_Toc98864122"/>
      <w:bookmarkStart w:id="2674" w:name="_Toc99733371"/>
      <w:bookmarkStart w:id="2675" w:name="_Toc106577263"/>
      <w:bookmarkStart w:id="2676" w:name="_Toc114537014"/>
      <w:bookmarkStart w:id="2677" w:name="_Toc115257282"/>
      <w:bookmarkStart w:id="2678" w:name="_Toc123086601"/>
      <w:bookmarkStart w:id="2679" w:name="_Toc124295925"/>
      <w:bookmarkStart w:id="2680" w:name="_Toc124296395"/>
      <w:bookmarkStart w:id="2681" w:name="_Toc130572211"/>
      <w:bookmarkStart w:id="2682" w:name="_Toc131708210"/>
      <w:bookmarkStart w:id="2683" w:name="_Toc137458017"/>
      <w:bookmarkStart w:id="2684" w:name="_Toc138887504"/>
      <w:bookmarkStart w:id="2685" w:name="_Toc138969588"/>
      <w:bookmarkStart w:id="2686" w:name="_Toc145916649"/>
      <w:bookmarkStart w:id="2687" w:name="_Toc155386414"/>
      <w:bookmarkStart w:id="2688" w:name="_Toc161759454"/>
      <w:bookmarkStart w:id="2689" w:name="_Toc169872379"/>
      <w:r w:rsidRPr="00C04A08">
        <w:t>6.2.3.3</w:t>
      </w:r>
      <w:r w:rsidRPr="00C04A08">
        <w:tab/>
        <w:t>A-MPR for NS_202</w:t>
      </w:r>
      <w:bookmarkEnd w:id="2615"/>
      <w:bookmarkEnd w:id="2616"/>
      <w:bookmarkEnd w:id="2617"/>
      <w:bookmarkEnd w:id="2618"/>
      <w:bookmarkEnd w:id="2619"/>
      <w:bookmarkEnd w:id="2620"/>
      <w:bookmarkEnd w:id="2621"/>
      <w:bookmarkEnd w:id="2622"/>
      <w:bookmarkEnd w:id="2623"/>
      <w:bookmarkEnd w:id="2624"/>
      <w:bookmarkEnd w:id="2625"/>
      <w:bookmarkEnd w:id="2626"/>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1FA614AB" w14:textId="77777777" w:rsidR="00842EF7" w:rsidRPr="00C04A08" w:rsidRDefault="00842EF7" w:rsidP="0013282A">
      <w:pPr>
        <w:pStyle w:val="Heading5"/>
      </w:pPr>
      <w:bookmarkStart w:id="2690" w:name="_Toc21340777"/>
      <w:bookmarkStart w:id="2691" w:name="_Toc29805224"/>
      <w:bookmarkStart w:id="2692" w:name="_Toc36456433"/>
      <w:bookmarkStart w:id="2693" w:name="_Toc36469531"/>
      <w:bookmarkStart w:id="2694" w:name="_Toc37253940"/>
      <w:bookmarkStart w:id="2695" w:name="_Toc37322797"/>
      <w:bookmarkStart w:id="2696" w:name="_Toc37324203"/>
      <w:bookmarkStart w:id="2697" w:name="_Toc45889726"/>
      <w:bookmarkStart w:id="2698" w:name="_Toc52196381"/>
      <w:bookmarkStart w:id="2699" w:name="_Toc52197361"/>
      <w:bookmarkStart w:id="2700" w:name="_Toc53173084"/>
      <w:bookmarkStart w:id="2701" w:name="_Toc53173453"/>
      <w:bookmarkStart w:id="2702" w:name="_Toc61119443"/>
      <w:bookmarkStart w:id="2703" w:name="_Toc61119825"/>
      <w:bookmarkStart w:id="2704" w:name="_Toc67925874"/>
      <w:bookmarkStart w:id="2705" w:name="_Toc75273512"/>
      <w:bookmarkStart w:id="2706" w:name="_Toc76510412"/>
      <w:bookmarkStart w:id="2707" w:name="_Toc83129565"/>
      <w:bookmarkStart w:id="2708" w:name="_Toc90591098"/>
      <w:bookmarkStart w:id="2709" w:name="_Toc98864123"/>
      <w:bookmarkStart w:id="2710" w:name="_Toc99733372"/>
      <w:bookmarkStart w:id="2711" w:name="_Toc106577264"/>
      <w:bookmarkStart w:id="2712" w:name="_Toc114537015"/>
      <w:bookmarkStart w:id="2713" w:name="_Toc115257283"/>
      <w:bookmarkStart w:id="2714" w:name="_Toc123086602"/>
      <w:bookmarkStart w:id="2715" w:name="_Toc124295926"/>
      <w:bookmarkStart w:id="2716" w:name="_Toc124296396"/>
      <w:bookmarkStart w:id="2717" w:name="_Toc130572212"/>
      <w:bookmarkStart w:id="2718" w:name="_Toc131708211"/>
      <w:bookmarkStart w:id="2719" w:name="_Toc137458018"/>
      <w:bookmarkStart w:id="2720" w:name="_Toc138887505"/>
      <w:bookmarkStart w:id="2721" w:name="_Toc138969589"/>
      <w:bookmarkStart w:id="2722" w:name="_Toc145916650"/>
      <w:bookmarkStart w:id="2723" w:name="_Toc155386415"/>
      <w:bookmarkStart w:id="2724" w:name="_Toc161759455"/>
      <w:bookmarkStart w:id="2725" w:name="_Toc169872380"/>
      <w:r w:rsidRPr="00C04A08">
        <w:t>6.2.3.3.1</w:t>
      </w:r>
      <w:r w:rsidRPr="00C04A08">
        <w:tab/>
        <w:t>A-MPR for NS_202 for power class 1</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2726" w:name="_Toc21340778"/>
      <w:bookmarkStart w:id="2727" w:name="_Toc29805225"/>
      <w:bookmarkStart w:id="2728" w:name="_Toc36456434"/>
      <w:bookmarkStart w:id="2729" w:name="_Toc36469532"/>
      <w:bookmarkStart w:id="2730" w:name="_Toc37253941"/>
      <w:bookmarkStart w:id="2731" w:name="_Toc37322798"/>
      <w:bookmarkStart w:id="2732" w:name="_Toc37324204"/>
      <w:bookmarkStart w:id="2733" w:name="_Toc45889727"/>
      <w:bookmarkStart w:id="2734" w:name="_Toc52196382"/>
      <w:bookmarkStart w:id="2735" w:name="_Toc52197362"/>
      <w:bookmarkStart w:id="2736" w:name="_Toc53173085"/>
      <w:bookmarkStart w:id="2737" w:name="_Toc53173454"/>
      <w:bookmarkStart w:id="2738" w:name="_Toc61119444"/>
      <w:bookmarkStart w:id="2739" w:name="_Toc61119826"/>
      <w:bookmarkStart w:id="2740" w:name="_Toc67925875"/>
      <w:bookmarkStart w:id="2741" w:name="_Toc75273513"/>
      <w:bookmarkStart w:id="2742" w:name="_Toc76510413"/>
      <w:bookmarkStart w:id="2743" w:name="_Toc83129566"/>
      <w:bookmarkStart w:id="2744" w:name="_Toc90591099"/>
      <w:bookmarkStart w:id="2745" w:name="_Toc98864124"/>
      <w:bookmarkStart w:id="2746" w:name="_Toc99733373"/>
      <w:bookmarkStart w:id="2747" w:name="_Toc106577265"/>
      <w:bookmarkStart w:id="2748" w:name="_Toc114537016"/>
      <w:bookmarkStart w:id="2749" w:name="_Toc115257284"/>
      <w:bookmarkStart w:id="2750" w:name="_Toc123086603"/>
      <w:bookmarkStart w:id="2751" w:name="_Toc124295927"/>
      <w:bookmarkStart w:id="2752" w:name="_Toc124296397"/>
      <w:bookmarkStart w:id="2753" w:name="_Toc130572213"/>
      <w:bookmarkStart w:id="2754" w:name="_Toc131708212"/>
      <w:bookmarkStart w:id="2755" w:name="_Toc137458019"/>
      <w:bookmarkStart w:id="2756" w:name="_Toc138887506"/>
      <w:bookmarkStart w:id="2757" w:name="_Toc138969590"/>
      <w:bookmarkStart w:id="2758" w:name="_Toc145916651"/>
      <w:bookmarkStart w:id="2759" w:name="_Toc155386416"/>
      <w:bookmarkStart w:id="2760" w:name="_Toc161759456"/>
      <w:bookmarkStart w:id="2761" w:name="_Toc169872381"/>
      <w:r w:rsidRPr="00C04A08">
        <w:t>6.2.3.3.2</w:t>
      </w:r>
      <w:r w:rsidRPr="00C04A08">
        <w:tab/>
        <w:t>A-MPR for NS_202 for power class 2</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2762" w:name="_Toc21340779"/>
      <w:bookmarkStart w:id="2763" w:name="_Toc29805226"/>
      <w:bookmarkStart w:id="2764" w:name="_Toc36456435"/>
      <w:bookmarkStart w:id="2765" w:name="_Toc36469533"/>
      <w:bookmarkStart w:id="2766" w:name="_Toc37253942"/>
      <w:bookmarkStart w:id="2767" w:name="_Toc37322799"/>
      <w:bookmarkStart w:id="2768" w:name="_Toc37324205"/>
      <w:bookmarkStart w:id="2769" w:name="_Toc45889728"/>
      <w:bookmarkStart w:id="2770" w:name="_Toc52196383"/>
      <w:bookmarkStart w:id="2771" w:name="_Toc52197363"/>
      <w:bookmarkStart w:id="2772" w:name="_Toc53173086"/>
      <w:bookmarkStart w:id="2773" w:name="_Toc53173455"/>
      <w:bookmarkStart w:id="2774" w:name="_Toc61119445"/>
      <w:bookmarkStart w:id="2775" w:name="_Toc61119827"/>
      <w:bookmarkStart w:id="2776" w:name="_Toc67925876"/>
      <w:bookmarkStart w:id="2777" w:name="_Toc75273514"/>
      <w:bookmarkStart w:id="2778" w:name="_Toc76510414"/>
      <w:bookmarkStart w:id="2779" w:name="_Toc83129567"/>
      <w:bookmarkStart w:id="2780" w:name="_Toc90591100"/>
      <w:bookmarkStart w:id="2781" w:name="_Toc98864125"/>
      <w:bookmarkStart w:id="2782" w:name="_Toc99733374"/>
      <w:bookmarkStart w:id="2783" w:name="_Toc106577266"/>
      <w:bookmarkStart w:id="2784" w:name="_Toc114537017"/>
      <w:bookmarkStart w:id="2785" w:name="_Toc115257285"/>
      <w:bookmarkStart w:id="2786" w:name="_Toc123086604"/>
      <w:bookmarkStart w:id="2787" w:name="_Toc124295928"/>
      <w:bookmarkStart w:id="2788" w:name="_Toc124296398"/>
      <w:bookmarkStart w:id="2789" w:name="_Toc130572214"/>
      <w:bookmarkStart w:id="2790" w:name="_Toc131708213"/>
      <w:bookmarkStart w:id="2791" w:name="_Toc137458020"/>
      <w:bookmarkStart w:id="2792" w:name="_Toc138887507"/>
      <w:bookmarkStart w:id="2793" w:name="_Toc138969591"/>
      <w:bookmarkStart w:id="2794" w:name="_Toc145916652"/>
      <w:bookmarkStart w:id="2795" w:name="_Toc155386417"/>
      <w:bookmarkStart w:id="2796" w:name="_Toc161759457"/>
      <w:bookmarkStart w:id="2797" w:name="_Toc169872382"/>
      <w:r w:rsidRPr="00C04A08">
        <w:t>6.2.3.3.3</w:t>
      </w:r>
      <w:r w:rsidRPr="00C04A08">
        <w:tab/>
        <w:t>A-MPR for NS_202 for power class 3</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2798" w:name="_Toc21340780"/>
      <w:bookmarkStart w:id="2799" w:name="_Toc29805227"/>
      <w:bookmarkStart w:id="2800" w:name="_Toc36456436"/>
      <w:bookmarkStart w:id="2801" w:name="_Toc36469534"/>
      <w:bookmarkStart w:id="2802" w:name="_Toc37253943"/>
      <w:bookmarkStart w:id="2803" w:name="_Toc37322800"/>
      <w:bookmarkStart w:id="2804" w:name="_Toc37324206"/>
      <w:bookmarkStart w:id="2805" w:name="_Toc45889729"/>
      <w:bookmarkStart w:id="2806" w:name="_Toc52196384"/>
      <w:bookmarkStart w:id="2807" w:name="_Toc52197364"/>
      <w:bookmarkStart w:id="2808" w:name="_Toc53173087"/>
      <w:bookmarkStart w:id="2809" w:name="_Toc53173456"/>
      <w:bookmarkStart w:id="2810" w:name="_Toc61119446"/>
      <w:bookmarkStart w:id="2811" w:name="_Toc61119828"/>
      <w:bookmarkStart w:id="2812" w:name="_Toc67925877"/>
      <w:bookmarkStart w:id="2813" w:name="_Toc75273515"/>
      <w:bookmarkStart w:id="2814" w:name="_Toc76510415"/>
      <w:bookmarkStart w:id="2815" w:name="_Toc83129568"/>
      <w:bookmarkStart w:id="2816" w:name="_Toc90591101"/>
      <w:bookmarkStart w:id="2817" w:name="_Toc98864126"/>
      <w:bookmarkStart w:id="2818" w:name="_Toc99733375"/>
      <w:bookmarkStart w:id="2819" w:name="_Toc106577267"/>
      <w:bookmarkStart w:id="2820" w:name="_Toc114537018"/>
      <w:bookmarkStart w:id="2821" w:name="_Toc115257286"/>
      <w:bookmarkStart w:id="2822" w:name="_Toc123086605"/>
      <w:bookmarkStart w:id="2823" w:name="_Toc124295929"/>
      <w:bookmarkStart w:id="2824" w:name="_Toc124296399"/>
      <w:bookmarkStart w:id="2825" w:name="_Toc130572215"/>
      <w:bookmarkStart w:id="2826" w:name="_Toc131708214"/>
      <w:bookmarkStart w:id="2827" w:name="_Toc137458021"/>
      <w:bookmarkStart w:id="2828" w:name="_Toc138887508"/>
      <w:bookmarkStart w:id="2829" w:name="_Toc138969592"/>
      <w:bookmarkStart w:id="2830" w:name="_Toc145916653"/>
      <w:bookmarkStart w:id="2831" w:name="_Toc155386418"/>
      <w:bookmarkStart w:id="2832" w:name="_Toc161759458"/>
      <w:bookmarkStart w:id="2833" w:name="_Toc169872383"/>
      <w:r w:rsidRPr="00C04A08">
        <w:t>6.2.3.3.4</w:t>
      </w:r>
      <w:r w:rsidRPr="00C04A08">
        <w:tab/>
        <w:t>A-MPR for NS_202 for power class 4</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2834" w:name="_Toc67925878"/>
      <w:bookmarkStart w:id="2835" w:name="_Toc75273516"/>
      <w:bookmarkStart w:id="2836" w:name="_Toc76510416"/>
      <w:bookmarkStart w:id="2837" w:name="_Toc83129569"/>
      <w:bookmarkStart w:id="2838" w:name="_Toc90591102"/>
      <w:bookmarkStart w:id="2839" w:name="_Toc98864127"/>
      <w:bookmarkStart w:id="2840" w:name="_Toc99733376"/>
      <w:bookmarkStart w:id="2841" w:name="_Toc106577268"/>
      <w:bookmarkStart w:id="2842" w:name="_Toc114537019"/>
      <w:bookmarkStart w:id="2843" w:name="_Toc115257287"/>
      <w:bookmarkStart w:id="2844" w:name="_Toc123086606"/>
      <w:bookmarkStart w:id="2845" w:name="_Toc124295930"/>
      <w:bookmarkStart w:id="2846" w:name="_Toc124296400"/>
      <w:bookmarkStart w:id="2847" w:name="_Toc130572216"/>
      <w:bookmarkStart w:id="2848" w:name="_Toc131708215"/>
      <w:bookmarkStart w:id="2849" w:name="_Toc137458022"/>
      <w:bookmarkStart w:id="2850" w:name="_Toc138887509"/>
      <w:bookmarkStart w:id="2851" w:name="_Toc138969593"/>
      <w:bookmarkStart w:id="2852" w:name="_Toc145916654"/>
      <w:bookmarkStart w:id="2853" w:name="_Toc155386419"/>
      <w:bookmarkStart w:id="2854" w:name="_Toc161759459"/>
      <w:bookmarkStart w:id="2855" w:name="_Toc169872384"/>
      <w:r w:rsidRPr="00E32434">
        <w:rPr>
          <w:szCs w:val="22"/>
        </w:rPr>
        <w:t>6.2.3.3.5</w:t>
      </w:r>
      <w:r w:rsidRPr="00E32434">
        <w:rPr>
          <w:szCs w:val="22"/>
        </w:rPr>
        <w:tab/>
        <w:t>A-MPR for NS_202 for power class 5</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2856" w:name="_Toc98864128"/>
      <w:bookmarkStart w:id="2857" w:name="_Toc99733377"/>
      <w:bookmarkStart w:id="2858" w:name="_Toc106577269"/>
      <w:bookmarkStart w:id="2859" w:name="_Toc114537020"/>
      <w:bookmarkStart w:id="2860" w:name="_Toc115257288"/>
      <w:bookmarkStart w:id="2861" w:name="_Toc123086607"/>
      <w:bookmarkStart w:id="2862" w:name="_Toc124295931"/>
      <w:bookmarkStart w:id="2863" w:name="_Toc124296401"/>
      <w:bookmarkStart w:id="2864" w:name="_Toc130572217"/>
      <w:bookmarkStart w:id="2865" w:name="_Toc131708216"/>
      <w:bookmarkStart w:id="2866" w:name="_Toc137458023"/>
      <w:bookmarkStart w:id="2867" w:name="_Toc138887510"/>
      <w:bookmarkStart w:id="2868" w:name="_Toc138969594"/>
      <w:bookmarkStart w:id="2869" w:name="_Toc145916655"/>
      <w:bookmarkStart w:id="2870" w:name="_Toc155386420"/>
      <w:bookmarkStart w:id="2871" w:name="_Toc161759460"/>
      <w:bookmarkStart w:id="2872" w:name="_Toc169872385"/>
      <w:r w:rsidRPr="00E32434">
        <w:rPr>
          <w:szCs w:val="22"/>
        </w:rPr>
        <w:t>6.2.3.3.</w:t>
      </w:r>
      <w:r>
        <w:rPr>
          <w:szCs w:val="22"/>
        </w:rPr>
        <w:t>6</w:t>
      </w:r>
      <w:r w:rsidRPr="00E32434">
        <w:rPr>
          <w:szCs w:val="22"/>
        </w:rPr>
        <w:tab/>
        <w:t xml:space="preserve">A-MPR for NS_202 for power class </w:t>
      </w:r>
      <w:r>
        <w:rPr>
          <w:szCs w:val="22"/>
        </w:rPr>
        <w:t>6</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2873" w:name="_Toc106577270"/>
      <w:bookmarkStart w:id="2874" w:name="_Toc114537021"/>
      <w:bookmarkStart w:id="2875" w:name="_Toc115257289"/>
      <w:bookmarkStart w:id="2876" w:name="_Toc123086608"/>
      <w:bookmarkStart w:id="2877" w:name="_Toc124295932"/>
      <w:bookmarkStart w:id="2878" w:name="_Toc124296402"/>
      <w:bookmarkStart w:id="2879" w:name="_Toc130572218"/>
      <w:bookmarkStart w:id="2880" w:name="_Toc131708217"/>
      <w:bookmarkStart w:id="2881" w:name="_Toc137458024"/>
      <w:bookmarkStart w:id="2882" w:name="_Toc138887511"/>
      <w:bookmarkStart w:id="2883" w:name="_Toc138969595"/>
      <w:bookmarkStart w:id="2884" w:name="_Toc145916656"/>
      <w:bookmarkStart w:id="2885" w:name="_Toc155386421"/>
      <w:bookmarkStart w:id="2886" w:name="_Toc161759461"/>
      <w:bookmarkStart w:id="2887" w:name="_Toc169872386"/>
      <w:r>
        <w:rPr>
          <w:szCs w:val="22"/>
        </w:rPr>
        <w:t>6.2.3.3.7</w:t>
      </w:r>
      <w:r>
        <w:rPr>
          <w:szCs w:val="22"/>
        </w:rPr>
        <w:tab/>
        <w:t>A-MPR for NS_202 for power class 7</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2888" w:name="_Toc61119447"/>
      <w:bookmarkStart w:id="2889" w:name="_Toc61119829"/>
      <w:bookmarkStart w:id="2890" w:name="_Toc67925879"/>
      <w:bookmarkStart w:id="2891" w:name="_Toc75273517"/>
      <w:bookmarkStart w:id="2892" w:name="_Toc76510417"/>
      <w:bookmarkStart w:id="2893" w:name="_Toc83129570"/>
      <w:bookmarkStart w:id="2894" w:name="_Toc90591103"/>
      <w:bookmarkStart w:id="2895" w:name="_Toc98864129"/>
      <w:bookmarkStart w:id="2896" w:name="_Toc99733378"/>
      <w:bookmarkStart w:id="2897" w:name="_Toc106577271"/>
      <w:bookmarkStart w:id="2898" w:name="_Toc114537022"/>
      <w:bookmarkStart w:id="2899" w:name="_Toc115257290"/>
      <w:bookmarkStart w:id="2900" w:name="_Toc123086609"/>
      <w:bookmarkStart w:id="2901" w:name="_Toc124295933"/>
      <w:bookmarkStart w:id="2902" w:name="_Toc124296403"/>
      <w:bookmarkStart w:id="2903" w:name="_Toc130572219"/>
      <w:bookmarkStart w:id="2904" w:name="_Toc131708218"/>
      <w:bookmarkStart w:id="2905" w:name="_Toc137458025"/>
      <w:bookmarkStart w:id="2906" w:name="_Toc138887512"/>
      <w:bookmarkStart w:id="2907" w:name="_Toc138969596"/>
      <w:bookmarkStart w:id="2908" w:name="_Toc145916657"/>
      <w:bookmarkStart w:id="2909" w:name="_Toc155386422"/>
      <w:bookmarkStart w:id="2910" w:name="_Toc161759462"/>
      <w:bookmarkStart w:id="2911" w:name="_Toc169872387"/>
      <w:r w:rsidRPr="000231CE">
        <w:rPr>
          <w:rFonts w:eastAsia="Malgun Gothic"/>
        </w:rPr>
        <w:t>6.2.3.4</w:t>
      </w:r>
      <w:r w:rsidRPr="000231CE">
        <w:rPr>
          <w:rFonts w:eastAsia="Malgun Gothic"/>
        </w:rPr>
        <w:tab/>
        <w:t>A-MPR for NS_203</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0DB1421C" w14:textId="77777777" w:rsidR="00C71299" w:rsidRPr="000231CE" w:rsidRDefault="00C71299" w:rsidP="00C71299">
      <w:pPr>
        <w:pStyle w:val="Heading5"/>
        <w:rPr>
          <w:rFonts w:eastAsia="Malgun Gothic"/>
          <w:noProof/>
          <w:snapToGrid w:val="0"/>
          <w:lang w:eastAsia="zh-CN"/>
        </w:rPr>
      </w:pPr>
      <w:bookmarkStart w:id="2912" w:name="_Toc61119448"/>
      <w:bookmarkStart w:id="2913" w:name="_Toc61119830"/>
      <w:bookmarkStart w:id="2914" w:name="_Toc67925880"/>
      <w:bookmarkStart w:id="2915" w:name="_Toc75273518"/>
      <w:bookmarkStart w:id="2916" w:name="_Toc76510418"/>
      <w:bookmarkStart w:id="2917" w:name="_Toc83129571"/>
      <w:bookmarkStart w:id="2918" w:name="_Toc90591104"/>
      <w:bookmarkStart w:id="2919" w:name="_Toc98864130"/>
      <w:bookmarkStart w:id="2920" w:name="_Toc99733379"/>
      <w:bookmarkStart w:id="2921" w:name="_Toc106577272"/>
      <w:bookmarkStart w:id="2922" w:name="_Toc114537023"/>
      <w:bookmarkStart w:id="2923" w:name="_Toc115257291"/>
      <w:bookmarkStart w:id="2924" w:name="_Toc123086610"/>
      <w:bookmarkStart w:id="2925" w:name="_Toc124295934"/>
      <w:bookmarkStart w:id="2926" w:name="_Toc124296404"/>
      <w:bookmarkStart w:id="2927" w:name="_Toc130572220"/>
      <w:bookmarkStart w:id="2928" w:name="_Toc131708219"/>
      <w:bookmarkStart w:id="2929" w:name="_Toc137458026"/>
      <w:bookmarkStart w:id="2930" w:name="_Toc138887513"/>
      <w:bookmarkStart w:id="2931" w:name="_Toc138969597"/>
      <w:bookmarkStart w:id="2932" w:name="_Toc145916658"/>
      <w:bookmarkStart w:id="2933" w:name="_Toc155386423"/>
      <w:bookmarkStart w:id="2934" w:name="_Toc161759463"/>
      <w:bookmarkStart w:id="2935" w:name="_Toc169872388"/>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936"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2937" w:name="_Toc61119449"/>
      <w:bookmarkStart w:id="2938" w:name="_Toc61119831"/>
      <w:bookmarkStart w:id="2939" w:name="_Toc67925881"/>
      <w:bookmarkStart w:id="2940" w:name="_Toc75273519"/>
      <w:bookmarkStart w:id="2941" w:name="_Toc76510419"/>
      <w:bookmarkStart w:id="2942" w:name="_Toc83129572"/>
      <w:bookmarkStart w:id="2943" w:name="_Toc90591105"/>
      <w:bookmarkStart w:id="2944" w:name="_Toc98864131"/>
      <w:bookmarkStart w:id="2945" w:name="_Toc99733380"/>
      <w:bookmarkStart w:id="2946" w:name="_Toc106577273"/>
      <w:bookmarkStart w:id="2947" w:name="_Toc114537024"/>
      <w:bookmarkStart w:id="2948" w:name="_Toc115257292"/>
      <w:bookmarkStart w:id="2949" w:name="_Toc123086611"/>
      <w:bookmarkStart w:id="2950" w:name="_Toc124295935"/>
      <w:bookmarkStart w:id="2951" w:name="_Toc124296405"/>
      <w:bookmarkStart w:id="2952" w:name="_Toc130572221"/>
      <w:bookmarkStart w:id="2953" w:name="_Toc131708220"/>
      <w:bookmarkStart w:id="2954" w:name="_Toc137458027"/>
      <w:bookmarkStart w:id="2955" w:name="_Toc138887514"/>
      <w:bookmarkStart w:id="2956" w:name="_Toc138969598"/>
      <w:bookmarkStart w:id="2957" w:name="_Toc145916659"/>
      <w:bookmarkStart w:id="2958" w:name="_Toc155386424"/>
      <w:bookmarkStart w:id="2959" w:name="_Toc161759464"/>
      <w:bookmarkStart w:id="2960" w:name="_Toc169872389"/>
      <w:bookmarkEnd w:id="2936"/>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2961" w:name="_Toc61119450"/>
      <w:bookmarkStart w:id="2962" w:name="_Toc61119832"/>
      <w:bookmarkStart w:id="2963" w:name="_Toc67925882"/>
      <w:bookmarkStart w:id="2964" w:name="_Toc75273520"/>
      <w:bookmarkStart w:id="2965" w:name="_Toc76510420"/>
      <w:bookmarkStart w:id="2966" w:name="_Toc83129573"/>
      <w:bookmarkStart w:id="2967" w:name="_Toc90591106"/>
      <w:bookmarkStart w:id="2968" w:name="_Toc98864132"/>
      <w:bookmarkStart w:id="2969" w:name="_Toc99733381"/>
      <w:bookmarkStart w:id="2970" w:name="_Toc106577274"/>
      <w:bookmarkStart w:id="2971" w:name="_Toc114537025"/>
      <w:bookmarkStart w:id="2972" w:name="_Toc115257293"/>
      <w:bookmarkStart w:id="2973" w:name="_Toc123086612"/>
      <w:bookmarkStart w:id="2974" w:name="_Toc124295936"/>
      <w:bookmarkStart w:id="2975" w:name="_Toc124296406"/>
      <w:bookmarkStart w:id="2976" w:name="_Toc130572222"/>
      <w:bookmarkStart w:id="2977" w:name="_Toc131708221"/>
      <w:bookmarkStart w:id="2978" w:name="_Toc137458028"/>
      <w:bookmarkStart w:id="2979" w:name="_Toc138887515"/>
      <w:bookmarkStart w:id="2980" w:name="_Toc138969599"/>
      <w:bookmarkStart w:id="2981" w:name="_Toc145916660"/>
      <w:bookmarkStart w:id="2982" w:name="_Toc155386425"/>
      <w:bookmarkStart w:id="2983" w:name="_Toc161759465"/>
      <w:bookmarkStart w:id="2984" w:name="_Toc169872390"/>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2985" w:name="_Toc61119451"/>
      <w:bookmarkStart w:id="2986" w:name="_Toc61119833"/>
      <w:bookmarkStart w:id="2987" w:name="_Toc67925883"/>
      <w:bookmarkStart w:id="2988" w:name="_Toc75273521"/>
      <w:bookmarkStart w:id="2989" w:name="_Toc76510421"/>
      <w:bookmarkStart w:id="2990" w:name="_Toc83129574"/>
      <w:bookmarkStart w:id="2991" w:name="_Toc90591107"/>
      <w:bookmarkStart w:id="2992" w:name="_Toc98864133"/>
      <w:bookmarkStart w:id="2993" w:name="_Toc99733382"/>
      <w:bookmarkStart w:id="2994" w:name="_Toc106577275"/>
      <w:bookmarkStart w:id="2995" w:name="_Toc114537026"/>
      <w:bookmarkStart w:id="2996" w:name="_Toc115257294"/>
      <w:bookmarkStart w:id="2997" w:name="_Toc123086613"/>
      <w:bookmarkStart w:id="2998" w:name="_Toc124295937"/>
      <w:bookmarkStart w:id="2999" w:name="_Toc124296407"/>
      <w:bookmarkStart w:id="3000" w:name="_Toc130572223"/>
      <w:bookmarkStart w:id="3001" w:name="_Toc131708222"/>
      <w:bookmarkStart w:id="3002" w:name="_Toc137458029"/>
      <w:bookmarkStart w:id="3003" w:name="_Toc138887516"/>
      <w:bookmarkStart w:id="3004" w:name="_Toc138969600"/>
      <w:bookmarkStart w:id="3005" w:name="_Toc145916661"/>
      <w:bookmarkStart w:id="3006" w:name="_Toc155386426"/>
      <w:bookmarkStart w:id="3007" w:name="_Toc161759466"/>
      <w:bookmarkStart w:id="3008" w:name="_Toc169872391"/>
      <w:r w:rsidRPr="000231CE">
        <w:rPr>
          <w:rFonts w:eastAsia="Malgun Gothic"/>
        </w:rPr>
        <w:t>6.2.3.4.4</w:t>
      </w:r>
      <w:r w:rsidRPr="000231CE">
        <w:rPr>
          <w:rFonts w:eastAsia="Malgun Gothic"/>
        </w:rPr>
        <w:tab/>
        <w:t>A-MPR for NS_203 for power class 4</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3009" w:name="_Toc83129575"/>
      <w:bookmarkStart w:id="3010" w:name="_Toc90591108"/>
      <w:bookmarkStart w:id="3011" w:name="_Toc98864134"/>
      <w:bookmarkStart w:id="3012" w:name="_Toc99733383"/>
      <w:bookmarkStart w:id="3013" w:name="_Toc106577276"/>
      <w:bookmarkStart w:id="3014" w:name="_Toc114537027"/>
      <w:bookmarkStart w:id="3015" w:name="_Toc115257295"/>
      <w:bookmarkStart w:id="3016" w:name="_Toc123086614"/>
      <w:bookmarkStart w:id="3017" w:name="_Toc124295938"/>
      <w:bookmarkStart w:id="3018" w:name="_Toc124296408"/>
      <w:bookmarkStart w:id="3019" w:name="_Toc130572224"/>
      <w:bookmarkStart w:id="3020" w:name="_Toc131708223"/>
      <w:bookmarkStart w:id="3021" w:name="_Toc137458030"/>
      <w:bookmarkStart w:id="3022" w:name="_Toc138887517"/>
      <w:bookmarkStart w:id="3023" w:name="_Toc138969601"/>
      <w:bookmarkStart w:id="3024" w:name="_Toc145916662"/>
      <w:bookmarkStart w:id="3025" w:name="_Toc155386427"/>
      <w:bookmarkStart w:id="3026" w:name="_Toc161759467"/>
      <w:bookmarkStart w:id="3027" w:name="_Toc169872392"/>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3028" w:name="_Toc98864135"/>
      <w:bookmarkStart w:id="3029" w:name="_Toc99733384"/>
      <w:bookmarkStart w:id="3030" w:name="_Toc106577277"/>
      <w:bookmarkStart w:id="3031" w:name="_Toc114537028"/>
      <w:bookmarkStart w:id="3032" w:name="_Toc115257296"/>
      <w:bookmarkStart w:id="3033" w:name="_Toc123086615"/>
      <w:bookmarkStart w:id="3034" w:name="_Toc124295939"/>
      <w:bookmarkStart w:id="3035" w:name="_Toc124296409"/>
      <w:bookmarkStart w:id="3036" w:name="_Toc130572225"/>
      <w:bookmarkStart w:id="3037" w:name="_Toc131708224"/>
      <w:bookmarkStart w:id="3038" w:name="_Toc137458031"/>
      <w:bookmarkStart w:id="3039" w:name="_Toc138887518"/>
      <w:bookmarkStart w:id="3040" w:name="_Toc138969602"/>
      <w:bookmarkStart w:id="3041" w:name="_Toc145916663"/>
      <w:bookmarkStart w:id="3042" w:name="_Toc155386428"/>
      <w:bookmarkStart w:id="3043" w:name="_Toc161759468"/>
      <w:bookmarkStart w:id="3044" w:name="_Toc169872393"/>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3045" w:name="_Toc106577278"/>
      <w:bookmarkStart w:id="3046" w:name="_Toc114537029"/>
      <w:bookmarkStart w:id="3047" w:name="_Toc115257297"/>
      <w:bookmarkStart w:id="3048" w:name="_Toc123086616"/>
      <w:bookmarkStart w:id="3049" w:name="_Toc124295940"/>
      <w:bookmarkStart w:id="3050" w:name="_Toc124296410"/>
      <w:bookmarkStart w:id="3051" w:name="_Toc130572226"/>
      <w:bookmarkStart w:id="3052" w:name="_Toc131708225"/>
      <w:bookmarkStart w:id="3053" w:name="_Toc137458032"/>
      <w:bookmarkStart w:id="3054" w:name="_Toc138887519"/>
      <w:bookmarkStart w:id="3055" w:name="_Toc138969603"/>
      <w:bookmarkStart w:id="3056" w:name="_Toc145916664"/>
      <w:bookmarkStart w:id="3057" w:name="_Toc155386429"/>
      <w:bookmarkStart w:id="3058" w:name="_Toc161759469"/>
      <w:bookmarkStart w:id="3059" w:name="_Toc169872394"/>
      <w:r>
        <w:rPr>
          <w:rFonts w:eastAsia="Malgun Gothic"/>
        </w:rPr>
        <w:t>6.2.3.4.7</w:t>
      </w:r>
      <w:r>
        <w:rPr>
          <w:rFonts w:eastAsia="Malgun Gothic"/>
        </w:rPr>
        <w:tab/>
        <w:t>A-MPR for NS_203 for power class 7</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3060" w:name="_Toc21340781"/>
      <w:bookmarkStart w:id="3061" w:name="_Toc29805228"/>
      <w:bookmarkStart w:id="3062" w:name="_Toc36456437"/>
      <w:bookmarkStart w:id="3063" w:name="_Toc36469535"/>
      <w:bookmarkStart w:id="3064" w:name="_Toc37253944"/>
      <w:bookmarkStart w:id="3065" w:name="_Toc37322801"/>
      <w:bookmarkStart w:id="3066" w:name="_Toc37324207"/>
      <w:bookmarkStart w:id="3067" w:name="_Toc45889730"/>
      <w:bookmarkStart w:id="3068" w:name="_Toc52196385"/>
      <w:bookmarkStart w:id="3069" w:name="_Toc52197365"/>
      <w:bookmarkStart w:id="3070" w:name="_Toc53173088"/>
      <w:bookmarkStart w:id="3071" w:name="_Toc53173457"/>
      <w:bookmarkStart w:id="3072" w:name="_Toc61119452"/>
      <w:bookmarkStart w:id="3073" w:name="_Toc61119834"/>
      <w:bookmarkStart w:id="3074" w:name="_Toc67925884"/>
      <w:bookmarkStart w:id="3075" w:name="_Toc75273522"/>
      <w:bookmarkStart w:id="3076" w:name="_Toc76510422"/>
      <w:bookmarkStart w:id="3077" w:name="_Toc83129576"/>
      <w:bookmarkStart w:id="3078" w:name="_Toc90591109"/>
      <w:bookmarkStart w:id="3079" w:name="_Toc98864136"/>
      <w:bookmarkStart w:id="3080" w:name="_Toc99733385"/>
      <w:bookmarkStart w:id="3081" w:name="_Toc106577279"/>
      <w:bookmarkStart w:id="3082" w:name="_Toc114537030"/>
      <w:bookmarkStart w:id="3083" w:name="_Toc115257298"/>
      <w:bookmarkStart w:id="3084" w:name="_Toc123086617"/>
      <w:bookmarkStart w:id="3085" w:name="_Toc124295941"/>
      <w:bookmarkStart w:id="3086" w:name="_Toc124296411"/>
      <w:bookmarkStart w:id="3087" w:name="_Toc130572227"/>
      <w:bookmarkStart w:id="3088" w:name="_Toc131708226"/>
      <w:bookmarkStart w:id="3089" w:name="_Toc137458033"/>
      <w:bookmarkStart w:id="3090" w:name="_Toc138887520"/>
      <w:bookmarkStart w:id="3091" w:name="_Toc138969604"/>
      <w:bookmarkStart w:id="3092" w:name="_Toc145916665"/>
      <w:bookmarkStart w:id="3093" w:name="_Toc155386430"/>
      <w:bookmarkStart w:id="3094" w:name="_Toc161759470"/>
      <w:bookmarkStart w:id="3095" w:name="_Toc169872395"/>
      <w:bookmarkStart w:id="3096" w:name="_Hlk528842194"/>
      <w:r w:rsidRPr="00C04A08">
        <w:t>6.2.4</w:t>
      </w:r>
      <w:r w:rsidRPr="00C04A08">
        <w:tab/>
        <w:t>Configured transmitted power</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3097" w:name="_Hlk36570999"/>
      <w:r w:rsidR="00EE21F4" w:rsidRPr="00C04A08">
        <w:rPr>
          <w:rFonts w:ascii="Symbol" w:hAnsi="Symbol"/>
        </w:rPr>
        <w:t>D</w:t>
      </w:r>
      <w:r w:rsidR="00EE21F4" w:rsidRPr="00C04A08">
        <w:t>P</w:t>
      </w:r>
      <w:r w:rsidR="00EE21F4" w:rsidRPr="00C04A08">
        <w:rPr>
          <w:vertAlign w:val="subscript"/>
        </w:rPr>
        <w:t>IBE</w:t>
      </w:r>
      <w:bookmarkEnd w:id="3097"/>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3098" w:name="_Hlk36573666"/>
      <w:r w:rsidRPr="00C04A08">
        <w:t xml:space="preserve">UL transmission </w:t>
      </w:r>
      <w:r>
        <w:t xml:space="preserve">is QPSK, </w:t>
      </w:r>
      <w:bookmarkStart w:id="3099" w:name="_Hlk36571523"/>
      <w:r w:rsidRPr="00C04A08">
        <w:t>MPR</w:t>
      </w:r>
      <w:r w:rsidRPr="00C04A08">
        <w:rPr>
          <w:vertAlign w:val="subscript"/>
        </w:rPr>
        <w:t xml:space="preserve">f,c </w:t>
      </w:r>
      <w:bookmarkEnd w:id="3099"/>
      <w:r w:rsidRPr="00C04A08">
        <w:t xml:space="preserve">= 0 </w:t>
      </w:r>
      <w:bookmarkEnd w:id="3098"/>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1F82B8FA" w:rsidR="00842EF7" w:rsidRPr="00C04A08" w:rsidRDefault="00F13225"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B721A4">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B721A4">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B721A4">
      <w:pPr>
        <w:pStyle w:val="NO"/>
      </w:pPr>
      <w:r w:rsidRPr="00C04A08">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3096"/>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3100" w:name="_Toc114537031"/>
      <w:bookmarkStart w:id="3101" w:name="_Toc115257299"/>
      <w:bookmarkStart w:id="3102" w:name="_Toc123086618"/>
      <w:bookmarkStart w:id="3103" w:name="_Toc124295942"/>
      <w:bookmarkStart w:id="3104" w:name="_Toc124296412"/>
      <w:bookmarkStart w:id="3105" w:name="_Toc130572228"/>
      <w:bookmarkStart w:id="3106" w:name="_Toc131708227"/>
      <w:bookmarkStart w:id="3107" w:name="_Toc137458034"/>
      <w:bookmarkStart w:id="3108" w:name="_Toc138887521"/>
      <w:bookmarkStart w:id="3109" w:name="_Toc138969605"/>
      <w:bookmarkStart w:id="3110" w:name="_Toc145916666"/>
      <w:bookmarkStart w:id="3111" w:name="_Toc155386431"/>
      <w:bookmarkStart w:id="3112" w:name="_Toc161759471"/>
      <w:bookmarkStart w:id="3113" w:name="_Toc169872396"/>
      <w:r>
        <w:t>6.2.5</w:t>
      </w:r>
      <w:r>
        <w:tab/>
        <w:t>Requirements for UL gap (</w:t>
      </w:r>
      <w:r w:rsidRPr="007F26E0">
        <w:rPr>
          <w:i/>
          <w:iCs/>
        </w:rPr>
        <w:t>ul-GapFR2-r17</w:t>
      </w:r>
      <w:r>
        <w:t>) for TX power management</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of the 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3114" w:name="_Toc21340782"/>
      <w:bookmarkStart w:id="3115" w:name="_Toc29805229"/>
      <w:bookmarkStart w:id="3116" w:name="_Toc36456438"/>
      <w:bookmarkStart w:id="3117" w:name="_Toc36469536"/>
      <w:bookmarkStart w:id="3118" w:name="_Toc37253945"/>
      <w:bookmarkStart w:id="3119" w:name="_Toc37322802"/>
      <w:bookmarkStart w:id="3120" w:name="_Toc37324208"/>
      <w:bookmarkStart w:id="3121" w:name="_Toc45889731"/>
      <w:bookmarkStart w:id="3122" w:name="_Toc52196386"/>
      <w:bookmarkStart w:id="3123" w:name="_Toc52197366"/>
      <w:bookmarkStart w:id="3124" w:name="_Toc53173089"/>
      <w:bookmarkStart w:id="3125" w:name="_Toc53173458"/>
      <w:bookmarkStart w:id="3126" w:name="_Toc61119453"/>
      <w:bookmarkStart w:id="3127" w:name="_Toc61119835"/>
      <w:bookmarkStart w:id="3128" w:name="_Toc67925885"/>
      <w:bookmarkStart w:id="3129" w:name="_Toc75273523"/>
      <w:bookmarkStart w:id="3130" w:name="_Toc76510423"/>
      <w:bookmarkStart w:id="3131" w:name="_Toc83129577"/>
      <w:bookmarkStart w:id="3132" w:name="_Toc90591110"/>
      <w:bookmarkStart w:id="3133" w:name="_Toc98864137"/>
      <w:bookmarkStart w:id="3134" w:name="_Toc99733386"/>
      <w:bookmarkStart w:id="3135" w:name="_Toc106577281"/>
      <w:bookmarkStart w:id="3136" w:name="_Toc114537032"/>
      <w:bookmarkStart w:id="3137" w:name="_Toc115257300"/>
      <w:bookmarkStart w:id="3138" w:name="_Toc123086619"/>
      <w:bookmarkStart w:id="3139" w:name="_Toc124295943"/>
      <w:bookmarkStart w:id="3140" w:name="_Toc124296413"/>
      <w:bookmarkStart w:id="3141" w:name="_Toc130572229"/>
      <w:bookmarkStart w:id="3142" w:name="_Toc131708228"/>
      <w:bookmarkStart w:id="3143" w:name="_Toc137458035"/>
      <w:bookmarkStart w:id="3144" w:name="_Toc138887522"/>
      <w:bookmarkStart w:id="3145" w:name="_Toc138969606"/>
      <w:bookmarkStart w:id="3146" w:name="_Toc145916667"/>
      <w:bookmarkStart w:id="3147" w:name="_Toc155386432"/>
      <w:bookmarkStart w:id="3148" w:name="_Toc161759472"/>
      <w:bookmarkStart w:id="3149" w:name="_Toc169872397"/>
      <w:r w:rsidRPr="00C04A08">
        <w:t>6.2A</w:t>
      </w:r>
      <w:r w:rsidRPr="00C04A08">
        <w:tab/>
        <w:t>Transmitter power for CA</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4AAA1F05" w14:textId="77777777" w:rsidR="00842EF7" w:rsidRPr="00C04A08" w:rsidRDefault="00842EF7" w:rsidP="00842EF7">
      <w:pPr>
        <w:pStyle w:val="Heading3"/>
      </w:pPr>
      <w:bookmarkStart w:id="3150" w:name="_Toc21340783"/>
      <w:bookmarkStart w:id="3151" w:name="_Toc29805230"/>
      <w:bookmarkStart w:id="3152" w:name="_Toc36456439"/>
      <w:bookmarkStart w:id="3153" w:name="_Toc36469537"/>
      <w:bookmarkStart w:id="3154" w:name="_Toc37253946"/>
      <w:bookmarkStart w:id="3155" w:name="_Toc37322803"/>
      <w:bookmarkStart w:id="3156" w:name="_Toc37324209"/>
      <w:bookmarkStart w:id="3157" w:name="_Toc45889732"/>
      <w:bookmarkStart w:id="3158" w:name="_Toc52196387"/>
      <w:bookmarkStart w:id="3159" w:name="_Toc52197367"/>
      <w:bookmarkStart w:id="3160" w:name="_Toc53173090"/>
      <w:bookmarkStart w:id="3161" w:name="_Toc53173459"/>
      <w:bookmarkStart w:id="3162" w:name="_Toc61119454"/>
      <w:bookmarkStart w:id="3163" w:name="_Toc61119836"/>
      <w:bookmarkStart w:id="3164" w:name="_Toc67925886"/>
      <w:bookmarkStart w:id="3165" w:name="_Toc75273524"/>
      <w:bookmarkStart w:id="3166" w:name="_Toc76510424"/>
      <w:bookmarkStart w:id="3167" w:name="_Toc83129578"/>
      <w:bookmarkStart w:id="3168" w:name="_Toc90591111"/>
      <w:bookmarkStart w:id="3169" w:name="_Toc98864138"/>
      <w:bookmarkStart w:id="3170" w:name="_Toc99733387"/>
      <w:bookmarkStart w:id="3171" w:name="_Toc106577282"/>
      <w:bookmarkStart w:id="3172" w:name="_Toc114537033"/>
      <w:bookmarkStart w:id="3173" w:name="_Toc115257301"/>
      <w:bookmarkStart w:id="3174" w:name="_Toc123086620"/>
      <w:bookmarkStart w:id="3175" w:name="_Toc124295944"/>
      <w:bookmarkStart w:id="3176" w:name="_Toc124296414"/>
      <w:bookmarkStart w:id="3177" w:name="_Toc130572230"/>
      <w:bookmarkStart w:id="3178" w:name="_Toc131708229"/>
      <w:bookmarkStart w:id="3179" w:name="_Toc137458036"/>
      <w:bookmarkStart w:id="3180" w:name="_Toc138887523"/>
      <w:bookmarkStart w:id="3181" w:name="_Toc138969607"/>
      <w:bookmarkStart w:id="3182" w:name="_Toc145916668"/>
      <w:bookmarkStart w:id="3183" w:name="_Toc155386433"/>
      <w:bookmarkStart w:id="3184" w:name="_Toc161759473"/>
      <w:bookmarkStart w:id="3185" w:name="_Toc169872398"/>
      <w:r w:rsidRPr="00C04A08">
        <w:t>6.2A.1</w:t>
      </w:r>
      <w:r w:rsidRPr="00C04A08">
        <w:tab/>
        <w:t>UE maximum output power for CA</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283C7A67" w14:textId="77777777" w:rsidR="00270EF9" w:rsidRPr="00C04A08" w:rsidRDefault="00270EF9" w:rsidP="00270EF9">
      <w:bookmarkStart w:id="3186" w:name="_Toc21340784"/>
      <w:bookmarkStart w:id="3187" w:name="_Toc29805231"/>
      <w:bookmarkStart w:id="3188" w:name="_Toc36456440"/>
      <w:bookmarkStart w:id="3189" w:name="_Toc36469538"/>
      <w:bookmarkStart w:id="3190" w:name="_Toc37253947"/>
      <w:bookmarkStart w:id="3191" w:name="_Toc37322804"/>
      <w:bookmarkStart w:id="3192" w:name="_Toc37324210"/>
      <w:bookmarkStart w:id="3193" w:name="_Toc45889733"/>
      <w:bookmarkStart w:id="3194" w:name="_Toc52196388"/>
      <w:bookmarkStart w:id="3195" w:name="_Toc52197368"/>
      <w:bookmarkStart w:id="3196" w:name="_Toc53173091"/>
      <w:bookmarkStart w:id="3197" w:name="_Toc53173460"/>
      <w:bookmarkStart w:id="3198" w:name="_Toc61119455"/>
      <w:bookmarkStart w:id="3199" w:name="_Toc61119837"/>
      <w:bookmarkStart w:id="3200" w:name="_Toc67925887"/>
      <w:bookmarkStart w:id="3201" w:name="_Toc75273525"/>
      <w:bookmarkStart w:id="3202" w:name="_Toc76510425"/>
      <w:bookmarkStart w:id="3203" w:name="_Toc83129579"/>
      <w:bookmarkStart w:id="3204" w:name="_Toc90591112"/>
      <w:bookmarkStart w:id="3205" w:name="_Toc98864139"/>
      <w:bookmarkStart w:id="3206" w:name="_Toc99733388"/>
      <w:bookmarkStart w:id="3207"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117E1C">
      <w:pPr>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117E1C"/>
    <w:p w14:paraId="1C74BC31" w14:textId="6F2200DA" w:rsidR="00117E1C" w:rsidRDefault="00270EF9" w:rsidP="00117E1C">
      <w:pPr>
        <w:pStyle w:val="TH"/>
      </w:pPr>
      <w:r w:rsidRPr="000E30E1">
        <w:t xml:space="preserve">Table 6.2A.1-3: </w:t>
      </w:r>
      <w:r w:rsidR="00117E1C" w:rsidRPr="000E30E1">
        <w:rPr>
          <w:rFonts w:eastAsia="Malgun Gothic"/>
          <w:sz w:val="18"/>
        </w:rPr>
        <w:t>ΔT</w:t>
      </w:r>
      <w:r w:rsidR="00117E1C" w:rsidRPr="000E30E1">
        <w:rPr>
          <w:rFonts w:eastAsia="Malgun Gothic"/>
          <w:sz w:val="18"/>
          <w:vertAlign w:val="subscript"/>
        </w:rPr>
        <w:t>IB</w:t>
      </w:r>
      <w:r w:rsidR="00117E1C" w:rsidRPr="000E30E1">
        <w:rPr>
          <w:rFonts w:eastAsia="Malgun Gothic"/>
          <w:sz w:val="18"/>
        </w:rPr>
        <w:t xml:space="preserve"> </w:t>
      </w:r>
      <w:r w:rsidR="00117E1C" w:rsidRPr="000E30E1">
        <w:t>EIRP relaxations for inter-band UL</w:t>
      </w:r>
      <w:r w:rsidR="00117E1C">
        <w:t xml:space="preserve"> </w:t>
      </w:r>
      <w:r w:rsidR="00117E1C" w:rsidRPr="000E30E1">
        <w:t xml:space="preserve">CA for power class </w:t>
      </w:r>
      <w:r w:rsidR="00117E1C">
        <w:t>3</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117E1C" w:rsidRPr="000E30E1" w14:paraId="3998EBD2" w14:textId="77777777" w:rsidTr="00E12EDE">
        <w:trPr>
          <w:jc w:val="center"/>
        </w:trPr>
        <w:tc>
          <w:tcPr>
            <w:tcW w:w="2605" w:type="dxa"/>
            <w:tcBorders>
              <w:top w:val="single" w:sz="4" w:space="0" w:color="auto"/>
              <w:bottom w:val="single" w:sz="4" w:space="0" w:color="auto"/>
            </w:tcBorders>
            <w:vAlign w:val="center"/>
          </w:tcPr>
          <w:p w14:paraId="456456E7" w14:textId="77777777" w:rsidR="00117E1C" w:rsidRPr="000E30E1" w:rsidRDefault="00117E1C" w:rsidP="00E12EDE">
            <w:pPr>
              <w:pStyle w:val="TAH"/>
            </w:pPr>
            <w:r w:rsidRPr="000E30E1">
              <w:t xml:space="preserve">NR CA </w:t>
            </w:r>
            <w:r>
              <w:t>configuration</w:t>
            </w:r>
          </w:p>
        </w:tc>
        <w:tc>
          <w:tcPr>
            <w:tcW w:w="2250" w:type="dxa"/>
            <w:tcBorders>
              <w:top w:val="single" w:sz="4" w:space="0" w:color="auto"/>
            </w:tcBorders>
          </w:tcPr>
          <w:p w14:paraId="3566B11D" w14:textId="77777777" w:rsidR="00117E1C" w:rsidRPr="000E30E1" w:rsidRDefault="00117E1C" w:rsidP="00E12EDE">
            <w:pPr>
              <w:pStyle w:val="TAH"/>
            </w:pPr>
            <w:r w:rsidRPr="000E30E1">
              <w:t>NR band</w:t>
            </w:r>
          </w:p>
        </w:tc>
        <w:tc>
          <w:tcPr>
            <w:tcW w:w="1440" w:type="dxa"/>
            <w:tcBorders>
              <w:top w:val="single" w:sz="4" w:space="0" w:color="auto"/>
            </w:tcBorders>
            <w:shd w:val="clear" w:color="auto" w:fill="auto"/>
            <w:vAlign w:val="center"/>
          </w:tcPr>
          <w:p w14:paraId="3FA56D2B" w14:textId="77777777" w:rsidR="00117E1C" w:rsidRPr="000E30E1" w:rsidRDefault="00117E1C" w:rsidP="00E12EDE">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4859D6F9" w14:textId="77777777" w:rsidR="00117E1C" w:rsidRPr="000E30E1" w:rsidRDefault="00117E1C" w:rsidP="00E12EDE">
            <w:pPr>
              <w:pStyle w:val="TAH"/>
            </w:pPr>
            <w:r w:rsidRPr="000E30E1">
              <w:t>ΔT</w:t>
            </w:r>
            <w:r w:rsidRPr="000E30E1">
              <w:rPr>
                <w:vertAlign w:val="subscript"/>
              </w:rPr>
              <w:t>IB,S,n</w:t>
            </w:r>
            <w:r w:rsidRPr="000E30E1">
              <w:t xml:space="preserve"> (dB)</w:t>
            </w:r>
          </w:p>
        </w:tc>
      </w:tr>
      <w:tr w:rsidR="00117E1C" w:rsidRPr="000E30E1" w14:paraId="74F3FBD6"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3A9B9734" w14:textId="77777777" w:rsidR="00117E1C" w:rsidRPr="000E30E1" w:rsidRDefault="00117E1C" w:rsidP="00E12EDE">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E047D67" w14:textId="77777777" w:rsidR="00117E1C" w:rsidRPr="000E30E1" w:rsidRDefault="00117E1C" w:rsidP="00E12EDE">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4BDE9E" w14:textId="77777777" w:rsidR="00117E1C" w:rsidRPr="00D57E89" w:rsidRDefault="00117E1C" w:rsidP="00E12EDE">
            <w:pPr>
              <w:pStyle w:val="TAC"/>
              <w:rPr>
                <w:vertAlign w:val="superscript"/>
                <w:lang w:eastAsia="ja-JP"/>
              </w:rPr>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2A8132A" w14:textId="77777777" w:rsidR="00117E1C" w:rsidRPr="000E30E1" w:rsidRDefault="00117E1C" w:rsidP="00E12EDE">
            <w:pPr>
              <w:pStyle w:val="TAC"/>
              <w:rPr>
                <w:lang w:eastAsia="ja-JP"/>
              </w:rPr>
            </w:pPr>
            <w:r>
              <w:rPr>
                <w:rFonts w:hint="eastAsia"/>
                <w:lang w:eastAsia="ja-JP"/>
              </w:rPr>
              <w:t>6</w:t>
            </w:r>
            <w:r>
              <w:rPr>
                <w:lang w:eastAsia="ja-JP"/>
              </w:rPr>
              <w:t>.0</w:t>
            </w:r>
          </w:p>
        </w:tc>
      </w:tr>
      <w:tr w:rsidR="00117E1C" w14:paraId="12C91DA8"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4F1128D1"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6057BF4D" w14:textId="77777777" w:rsidR="00117E1C" w:rsidRPr="000E30E1" w:rsidRDefault="00117E1C" w:rsidP="00E12EDE">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2E3F6"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040018EE" w14:textId="77777777" w:rsidR="00117E1C" w:rsidRDefault="00117E1C" w:rsidP="00E12EDE">
            <w:pPr>
              <w:pStyle w:val="TAC"/>
            </w:pPr>
            <w:r>
              <w:rPr>
                <w:rFonts w:hint="eastAsia"/>
                <w:lang w:eastAsia="ja-JP"/>
              </w:rPr>
              <w:t>6</w:t>
            </w:r>
            <w:r>
              <w:rPr>
                <w:lang w:eastAsia="ja-JP"/>
              </w:rPr>
              <w:t>.0</w:t>
            </w:r>
          </w:p>
        </w:tc>
      </w:tr>
      <w:tr w:rsidR="00117E1C" w:rsidRPr="000E30E1" w14:paraId="67E94F80"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48837C8A" w14:textId="77777777" w:rsidR="00117E1C" w:rsidRPr="000E30E1" w:rsidRDefault="00117E1C" w:rsidP="00E12EDE">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774D910C" w14:textId="77777777" w:rsidR="00117E1C" w:rsidRPr="000E30E1" w:rsidRDefault="00117E1C" w:rsidP="00E12EDE">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C26E2B"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F096EB8" w14:textId="77777777" w:rsidR="00117E1C" w:rsidRPr="000E30E1" w:rsidRDefault="00117E1C" w:rsidP="00E12EDE">
            <w:pPr>
              <w:pStyle w:val="TAC"/>
            </w:pPr>
            <w:r>
              <w:rPr>
                <w:rFonts w:hint="eastAsia"/>
                <w:lang w:eastAsia="ja-JP"/>
              </w:rPr>
              <w:t>6</w:t>
            </w:r>
            <w:r>
              <w:rPr>
                <w:lang w:eastAsia="ja-JP"/>
              </w:rPr>
              <w:t>.0</w:t>
            </w:r>
          </w:p>
        </w:tc>
      </w:tr>
      <w:tr w:rsidR="00117E1C" w14:paraId="7EDD36CD"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C9BC65A"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7F155743" w14:textId="77777777" w:rsidR="00117E1C" w:rsidRPr="000E30E1" w:rsidRDefault="00117E1C" w:rsidP="00E12EDE">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1AD2F"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511DCA0D" w14:textId="77777777" w:rsidR="00117E1C" w:rsidRDefault="00117E1C" w:rsidP="00E12EDE">
            <w:pPr>
              <w:pStyle w:val="TAC"/>
            </w:pPr>
            <w:r>
              <w:rPr>
                <w:rFonts w:hint="eastAsia"/>
                <w:lang w:eastAsia="ja-JP"/>
              </w:rPr>
              <w:t>6</w:t>
            </w:r>
            <w:r>
              <w:rPr>
                <w:lang w:eastAsia="ja-JP"/>
              </w:rPr>
              <w:t>.0</w:t>
            </w:r>
          </w:p>
        </w:tc>
      </w:tr>
    </w:tbl>
    <w:p w14:paraId="55828D19" w14:textId="078C4DC3" w:rsidR="00270EF9" w:rsidRPr="008D2D07" w:rsidRDefault="00270EF9" w:rsidP="00117E1C"/>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3208" w:name="_Toc106577283"/>
      <w:bookmarkStart w:id="3209" w:name="_Toc114537034"/>
      <w:bookmarkStart w:id="3210" w:name="_Toc115257302"/>
      <w:bookmarkStart w:id="3211" w:name="_Toc123086621"/>
      <w:bookmarkStart w:id="3212" w:name="_Toc124295945"/>
      <w:bookmarkStart w:id="3213" w:name="_Toc124296415"/>
      <w:bookmarkStart w:id="3214" w:name="_Toc130572231"/>
      <w:bookmarkStart w:id="3215" w:name="_Toc131708230"/>
      <w:bookmarkStart w:id="3216" w:name="_Toc137458037"/>
      <w:bookmarkStart w:id="3217" w:name="_Toc138887524"/>
      <w:bookmarkStart w:id="3218" w:name="_Toc138969608"/>
      <w:bookmarkStart w:id="3219" w:name="_Toc145916669"/>
      <w:bookmarkStart w:id="3220" w:name="_Toc155386434"/>
      <w:bookmarkStart w:id="3221" w:name="_Toc161759474"/>
      <w:bookmarkStart w:id="3222" w:name="_Toc169872399"/>
      <w:r w:rsidRPr="00C04A08">
        <w:t>6.2A.2</w:t>
      </w:r>
      <w:r w:rsidRPr="00C04A08">
        <w:tab/>
        <w:t>UE maximum output power reduction for CA</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C3864C0" w14:textId="77777777" w:rsidR="00842EF7" w:rsidRPr="00C04A08" w:rsidRDefault="00842EF7" w:rsidP="00842EF7">
      <w:pPr>
        <w:pStyle w:val="Heading4"/>
      </w:pPr>
      <w:bookmarkStart w:id="3223" w:name="_Toc21340785"/>
      <w:bookmarkStart w:id="3224" w:name="_Toc29805232"/>
      <w:bookmarkStart w:id="3225" w:name="_Toc36456441"/>
      <w:bookmarkStart w:id="3226" w:name="_Toc36469539"/>
      <w:bookmarkStart w:id="3227" w:name="_Toc37253948"/>
      <w:bookmarkStart w:id="3228" w:name="_Toc37322805"/>
      <w:bookmarkStart w:id="3229" w:name="_Toc37324211"/>
      <w:bookmarkStart w:id="3230" w:name="_Toc45889734"/>
      <w:bookmarkStart w:id="3231" w:name="_Toc52196389"/>
      <w:bookmarkStart w:id="3232" w:name="_Toc52197369"/>
      <w:bookmarkStart w:id="3233" w:name="_Toc53173092"/>
      <w:bookmarkStart w:id="3234" w:name="_Toc53173461"/>
      <w:bookmarkStart w:id="3235" w:name="_Toc61119456"/>
      <w:bookmarkStart w:id="3236" w:name="_Toc61119838"/>
      <w:bookmarkStart w:id="3237" w:name="_Toc67925888"/>
      <w:bookmarkStart w:id="3238" w:name="_Toc75273526"/>
      <w:bookmarkStart w:id="3239" w:name="_Toc76510426"/>
      <w:bookmarkStart w:id="3240" w:name="_Toc83129580"/>
      <w:bookmarkStart w:id="3241" w:name="_Toc90591113"/>
      <w:bookmarkStart w:id="3242" w:name="_Toc98864140"/>
      <w:bookmarkStart w:id="3243" w:name="_Toc99733389"/>
      <w:bookmarkStart w:id="3244" w:name="_Toc106577284"/>
      <w:bookmarkStart w:id="3245" w:name="_Toc114537035"/>
      <w:bookmarkStart w:id="3246" w:name="_Toc115257303"/>
      <w:bookmarkStart w:id="3247" w:name="_Toc123086622"/>
      <w:bookmarkStart w:id="3248" w:name="_Toc124295946"/>
      <w:bookmarkStart w:id="3249" w:name="_Toc124296416"/>
      <w:bookmarkStart w:id="3250" w:name="_Toc130572232"/>
      <w:bookmarkStart w:id="3251" w:name="_Toc131708231"/>
      <w:bookmarkStart w:id="3252" w:name="_Toc137458038"/>
      <w:bookmarkStart w:id="3253" w:name="_Toc138887525"/>
      <w:bookmarkStart w:id="3254" w:name="_Toc138969609"/>
      <w:bookmarkStart w:id="3255" w:name="_Toc145916670"/>
      <w:bookmarkStart w:id="3256" w:name="_Toc155386435"/>
      <w:bookmarkStart w:id="3257" w:name="_Toc161759475"/>
      <w:bookmarkStart w:id="3258" w:name="_Toc169872400"/>
      <w:r w:rsidRPr="00C04A08">
        <w:t>6.2A.2.1</w:t>
      </w:r>
      <w:r w:rsidRPr="00C04A08">
        <w:tab/>
        <w:t>General</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0AAB1219" w:rsidR="00842EF7" w:rsidRPr="00C04A08" w:rsidRDefault="00834290" w:rsidP="00254D08">
      <w:pPr>
        <w:pStyle w:val="B10"/>
      </w:pPr>
      <w:r w:rsidRPr="00C04A08">
        <w:rPr>
          <w:rStyle w:val="ListBulletChar"/>
        </w:rPr>
        <w:t>-</w:t>
      </w:r>
      <w:r w:rsidR="00B721A4">
        <w:tab/>
      </w:r>
      <w:r w:rsidR="00842EF7" w:rsidRPr="00C04A08">
        <w:t>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647CA700" w:rsidR="00F40808" w:rsidRDefault="00F40808" w:rsidP="00F40808">
      <w:pPr>
        <w:pStyle w:val="B10"/>
      </w:pPr>
      <w:bookmarkStart w:id="3259" w:name="_Toc21340786"/>
      <w:bookmarkStart w:id="3260" w:name="_Toc29805233"/>
      <w:bookmarkStart w:id="3261" w:name="_Toc36456442"/>
      <w:bookmarkStart w:id="3262" w:name="_Toc36469540"/>
      <w:bookmarkStart w:id="3263" w:name="_Toc37253949"/>
      <w:bookmarkStart w:id="3264" w:name="_Toc37322806"/>
      <w:bookmarkStart w:id="3265" w:name="_Toc37324212"/>
      <w:bookmarkStart w:id="3266" w:name="_Toc45889735"/>
      <w:r w:rsidRPr="00C04A08">
        <w:rPr>
          <w:rStyle w:val="ListBulletChar"/>
        </w:rPr>
        <w:t>-</w:t>
      </w:r>
      <w:r w:rsidR="00B721A4">
        <w:rPr>
          <w:rStyle w:val="ListBulletChar"/>
        </w:rPr>
        <w:tab/>
      </w:r>
      <w:r w:rsidRPr="00C04A08">
        <w:rPr>
          <w:rStyle w:val="ListBulletChar"/>
        </w:rPr>
        <w:t>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4EE98171" w:rsidR="00F40808" w:rsidRPr="005E632D" w:rsidRDefault="00F40808" w:rsidP="00F40808">
      <w:pPr>
        <w:pStyle w:val="B10"/>
        <w:rPr>
          <w:rFonts w:eastAsia="Malgun Gothic"/>
        </w:rPr>
      </w:pPr>
      <w:r w:rsidRPr="005E632D">
        <w:rPr>
          <w:rStyle w:val="ListBulletChar"/>
        </w:rPr>
        <w:t>-</w:t>
      </w:r>
      <w:r w:rsidR="00B721A4">
        <w:rPr>
          <w:rStyle w:val="ListBulletChar"/>
        </w:rPr>
        <w:tab/>
      </w:r>
      <w:r w:rsidRPr="005E632D">
        <w:rPr>
          <w:rStyle w:val="ListBulletChar"/>
        </w:rPr>
        <w:t>inter-band uplink CA with two NR bands, and each UL band is configured with a single CC</w:t>
      </w:r>
      <w:r w:rsidRPr="005E632D">
        <w:t>.</w:t>
      </w:r>
    </w:p>
    <w:p w14:paraId="13A30D2F" w14:textId="1F7F339A" w:rsidR="00254D08" w:rsidRPr="00C04A08" w:rsidRDefault="00254D08" w:rsidP="00254D08">
      <w:pPr>
        <w:pStyle w:val="B10"/>
        <w:rPr>
          <w:rFonts w:eastAsia="Malgun Gothic"/>
        </w:rPr>
      </w:pPr>
      <w:r w:rsidRPr="00C04A08">
        <w:rPr>
          <w:rFonts w:eastAsia="Malgun Gothic"/>
        </w:rPr>
        <w:t>-</w:t>
      </w:r>
      <w:r w:rsidR="00B721A4">
        <w:rPr>
          <w:rFonts w:eastAsia="Malgun Gothic"/>
        </w:rPr>
        <w:tab/>
      </w:r>
      <w:r w:rsidRPr="00C04A08">
        <w:rPr>
          <w:rFonts w:eastAsia="Malgun Gothic"/>
        </w:rPr>
        <w:t>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3267" w:name="_Toc52196390"/>
      <w:bookmarkStart w:id="3268" w:name="_Toc52197370"/>
      <w:bookmarkStart w:id="3269" w:name="_Toc53173093"/>
      <w:bookmarkStart w:id="3270" w:name="_Toc53173462"/>
      <w:bookmarkStart w:id="3271" w:name="_Toc61119457"/>
      <w:bookmarkStart w:id="3272" w:name="_Toc61119839"/>
      <w:bookmarkStart w:id="3273" w:name="_Toc67925889"/>
      <w:bookmarkStart w:id="3274" w:name="_Toc75273527"/>
      <w:bookmarkStart w:id="3275" w:name="_Toc76510427"/>
      <w:bookmarkStart w:id="3276" w:name="_Toc83129581"/>
      <w:bookmarkStart w:id="3277" w:name="_Toc90591114"/>
      <w:bookmarkStart w:id="3278" w:name="_Toc98864141"/>
      <w:bookmarkStart w:id="3279" w:name="_Toc99733390"/>
      <w:bookmarkStart w:id="3280" w:name="_Toc106577285"/>
      <w:bookmarkStart w:id="3281" w:name="_Toc114537036"/>
      <w:bookmarkStart w:id="3282" w:name="_Toc115257304"/>
      <w:bookmarkStart w:id="3283" w:name="_Toc123086623"/>
      <w:bookmarkStart w:id="3284" w:name="_Toc124295947"/>
      <w:bookmarkStart w:id="3285" w:name="_Toc124296417"/>
      <w:bookmarkStart w:id="3286" w:name="_Toc130572233"/>
      <w:bookmarkStart w:id="3287" w:name="_Toc131708232"/>
      <w:bookmarkStart w:id="3288" w:name="_Toc137458039"/>
      <w:bookmarkStart w:id="3289" w:name="_Toc138887526"/>
      <w:bookmarkStart w:id="3290" w:name="_Toc138969610"/>
      <w:bookmarkStart w:id="3291" w:name="_Toc145916671"/>
      <w:bookmarkStart w:id="3292" w:name="_Toc155386436"/>
      <w:bookmarkStart w:id="3293" w:name="_Toc161759476"/>
      <w:bookmarkStart w:id="3294" w:name="_Toc169872401"/>
      <w:r w:rsidRPr="00C04A08">
        <w:t>6.2A.2.2</w:t>
      </w:r>
      <w:r w:rsidRPr="00C04A08">
        <w:tab/>
        <w:t>Maximum output power reduction for power class 1</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r w:rsidRPr="00C04A08">
        <w:t xml:space="preserve"> </w:t>
      </w:r>
    </w:p>
    <w:p w14:paraId="6192A631" w14:textId="77777777" w:rsidR="00254D08" w:rsidRPr="00C04A08" w:rsidRDefault="00254D08" w:rsidP="0013282A">
      <w:pPr>
        <w:pStyle w:val="Heading5"/>
      </w:pPr>
      <w:bookmarkStart w:id="3295" w:name="_Toc52196391"/>
      <w:bookmarkStart w:id="3296" w:name="_Toc52197371"/>
      <w:bookmarkStart w:id="3297" w:name="_Toc53173094"/>
      <w:bookmarkStart w:id="3298" w:name="_Toc53173463"/>
      <w:bookmarkStart w:id="3299" w:name="_Toc61119458"/>
      <w:bookmarkStart w:id="3300" w:name="_Toc61119840"/>
      <w:bookmarkStart w:id="3301" w:name="_Toc67925890"/>
      <w:bookmarkStart w:id="3302" w:name="_Toc75273528"/>
      <w:bookmarkStart w:id="3303" w:name="_Toc76510428"/>
      <w:bookmarkStart w:id="3304" w:name="_Toc83129582"/>
      <w:bookmarkStart w:id="3305" w:name="_Toc90591115"/>
      <w:bookmarkStart w:id="3306" w:name="_Toc98864142"/>
      <w:bookmarkStart w:id="3307" w:name="_Toc99733391"/>
      <w:bookmarkStart w:id="3308" w:name="_Toc106577286"/>
      <w:bookmarkStart w:id="3309" w:name="_Toc114537037"/>
      <w:bookmarkStart w:id="3310" w:name="_Toc115257305"/>
      <w:bookmarkStart w:id="3311" w:name="_Toc123086624"/>
      <w:bookmarkStart w:id="3312" w:name="_Toc124295948"/>
      <w:bookmarkStart w:id="3313" w:name="_Toc124296418"/>
      <w:bookmarkStart w:id="3314" w:name="_Toc130572234"/>
      <w:bookmarkStart w:id="3315" w:name="_Toc131708233"/>
      <w:bookmarkStart w:id="3316" w:name="_Toc137458040"/>
      <w:bookmarkStart w:id="3317" w:name="_Toc138887527"/>
      <w:bookmarkStart w:id="3318" w:name="_Toc138969611"/>
      <w:bookmarkStart w:id="3319" w:name="_Toc145916672"/>
      <w:bookmarkStart w:id="3320" w:name="_Toc155386437"/>
      <w:bookmarkStart w:id="3321" w:name="_Toc161759477"/>
      <w:bookmarkStart w:id="3322" w:name="_Toc169872402"/>
      <w:r w:rsidRPr="00C04A08">
        <w:t>6.2A.2.2.1</w:t>
      </w:r>
      <w:r w:rsidRPr="00C04A08">
        <w:tab/>
        <w:t>Maximum output power reduction for power class 1 intra-band contiguous UL CA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EB736B"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EB736B" w:rsidRPr="00C04A08" w:rsidRDefault="00EB736B" w:rsidP="00EB736B">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EB736B" w:rsidRPr="00C04A08" w:rsidRDefault="00EB736B" w:rsidP="00EB736B">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EB736B" w:rsidRPr="00C04A08" w:rsidRDefault="00EB736B" w:rsidP="00EB736B">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2FDB2AEE" w:rsidR="00EB736B" w:rsidRPr="00C04A08" w:rsidRDefault="00EB736B" w:rsidP="00EB736B">
            <w:pPr>
              <w:pStyle w:val="TAC"/>
            </w:pPr>
            <w:r>
              <w:t xml:space="preserve">≤ </w:t>
            </w:r>
            <w:r>
              <w:rPr>
                <w:lang w:eastAsia="en-GB"/>
              </w:rPr>
              <w:t>7.7</w:t>
            </w:r>
          </w:p>
        </w:tc>
        <w:tc>
          <w:tcPr>
            <w:tcW w:w="1375" w:type="dxa"/>
            <w:tcBorders>
              <w:top w:val="single" w:sz="4" w:space="0" w:color="auto"/>
              <w:left w:val="single" w:sz="4" w:space="0" w:color="auto"/>
              <w:bottom w:val="single" w:sz="4" w:space="0" w:color="auto"/>
              <w:right w:val="single" w:sz="4" w:space="0" w:color="auto"/>
            </w:tcBorders>
          </w:tcPr>
          <w:p w14:paraId="43ECD75B" w14:textId="626CB76D" w:rsidR="00EB736B" w:rsidRPr="00C04A08" w:rsidRDefault="00EB736B" w:rsidP="00EB736B">
            <w:pPr>
              <w:pStyle w:val="TAC"/>
            </w:pPr>
            <w:r>
              <w:t>≤ 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EB736B" w:rsidRPr="00C04A08" w:rsidRDefault="00EB736B" w:rsidP="00EB736B">
            <w:pPr>
              <w:pStyle w:val="TAC"/>
            </w:pPr>
            <w:r w:rsidRPr="00C04A08">
              <w:rPr>
                <w:rFonts w:cs="Arial"/>
                <w:szCs w:val="18"/>
                <w:lang w:val="en-US"/>
              </w:rPr>
              <w:t>≤ 8.7</w:t>
            </w:r>
          </w:p>
        </w:tc>
      </w:tr>
      <w:tr w:rsidR="00EB736B"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EB736B" w:rsidRPr="00C04A08" w:rsidRDefault="00EB736B" w:rsidP="00EB736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EB736B" w:rsidRPr="00C04A08" w:rsidRDefault="00EB736B" w:rsidP="00EB736B">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5D3F5B53" w:rsidR="00EB736B" w:rsidRPr="00C04A08" w:rsidRDefault="00EB736B" w:rsidP="00EB736B">
            <w:pPr>
              <w:pStyle w:val="TAC"/>
            </w:pPr>
            <w:r>
              <w:t xml:space="preserve">≤ </w:t>
            </w:r>
            <w:r>
              <w:rPr>
                <w:lang w:eastAsia="en-GB"/>
              </w:rPr>
              <w:t>8.7</w:t>
            </w:r>
          </w:p>
        </w:tc>
        <w:tc>
          <w:tcPr>
            <w:tcW w:w="1375" w:type="dxa"/>
            <w:tcBorders>
              <w:top w:val="single" w:sz="4" w:space="0" w:color="auto"/>
              <w:left w:val="single" w:sz="4" w:space="0" w:color="auto"/>
              <w:bottom w:val="single" w:sz="4" w:space="0" w:color="auto"/>
              <w:right w:val="single" w:sz="4" w:space="0" w:color="auto"/>
            </w:tcBorders>
          </w:tcPr>
          <w:p w14:paraId="14CACDF3" w14:textId="16E95127" w:rsidR="00EB736B" w:rsidRPr="00C04A08" w:rsidRDefault="00EB736B" w:rsidP="00EB736B">
            <w:pPr>
              <w:pStyle w:val="TAC"/>
            </w:pPr>
            <w:r>
              <w:t>≤ 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EB736B" w:rsidRPr="00C04A08" w:rsidRDefault="00EB736B" w:rsidP="00EB736B">
            <w:pPr>
              <w:pStyle w:val="TAC"/>
            </w:pPr>
            <w:r w:rsidRPr="00C04A08">
              <w:rPr>
                <w:rFonts w:cs="Arial"/>
                <w:szCs w:val="18"/>
                <w:lang w:val="en-US"/>
              </w:rPr>
              <w:t>≤ 9.7</w:t>
            </w:r>
          </w:p>
        </w:tc>
      </w:tr>
      <w:tr w:rsidR="00EB736B"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EB736B" w:rsidRPr="00C04A08" w:rsidRDefault="00EB736B" w:rsidP="00EB736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EB736B" w:rsidRPr="00C04A08" w:rsidRDefault="00EB736B" w:rsidP="00EB736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626FB659"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6EF5A7F3" w14:textId="6609A5CA" w:rsidR="00EB736B" w:rsidRPr="00C04A08" w:rsidRDefault="00EB736B" w:rsidP="00EB736B">
            <w:pPr>
              <w:pStyle w:val="TAC"/>
            </w:pPr>
            <w:r>
              <w:t>≤ 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EB736B" w:rsidRPr="00C04A08" w:rsidRDefault="00EB736B" w:rsidP="00EB736B">
            <w:pPr>
              <w:pStyle w:val="TAC"/>
            </w:pPr>
            <w:r w:rsidRPr="00C04A08">
              <w:rPr>
                <w:rFonts w:cs="Arial"/>
                <w:szCs w:val="18"/>
                <w:lang w:val="en-US"/>
              </w:rPr>
              <w:t>≤ 9.7</w:t>
            </w:r>
          </w:p>
        </w:tc>
      </w:tr>
      <w:tr w:rsidR="00EB736B"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EB736B" w:rsidRPr="00C04A08" w:rsidRDefault="00EB736B" w:rsidP="00EB736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EB736B" w:rsidRPr="00C04A08" w:rsidRDefault="00EB736B" w:rsidP="00EB736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3AA88AC1" w:rsidR="00EB736B" w:rsidRPr="00C04A08" w:rsidRDefault="00EB736B" w:rsidP="00EB736B">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319CF9F7" w14:textId="1F28896F" w:rsidR="00EB736B" w:rsidRPr="00C04A08" w:rsidRDefault="00EB736B" w:rsidP="00EB736B">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EB736B" w:rsidRPr="00C04A08" w:rsidRDefault="00EB736B" w:rsidP="00EB736B">
            <w:pPr>
              <w:pStyle w:val="TAC"/>
            </w:pPr>
            <w:r w:rsidRPr="00C04A08">
              <w:rPr>
                <w:rFonts w:cs="Arial"/>
                <w:szCs w:val="18"/>
                <w:lang w:val="en-US"/>
              </w:rPr>
              <w:t>≤ 11.7</w:t>
            </w:r>
          </w:p>
        </w:tc>
      </w:tr>
      <w:tr w:rsidR="00EB736B"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EB736B" w:rsidRPr="00C04A08" w:rsidRDefault="00EB736B" w:rsidP="00EB736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EB736B" w:rsidRPr="00C04A08" w:rsidRDefault="00EB736B" w:rsidP="00EB736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EB736B" w:rsidRPr="00C04A08" w:rsidRDefault="00EB736B" w:rsidP="00EB736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6ED0C972"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70BBF724" w14:textId="08D678E9" w:rsidR="00EB736B" w:rsidRPr="00C04A08" w:rsidRDefault="00EB736B" w:rsidP="00EB736B">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EB736B" w:rsidRPr="00C04A08" w:rsidRDefault="00EB736B" w:rsidP="00EB736B">
            <w:pPr>
              <w:pStyle w:val="TAC"/>
            </w:pPr>
            <w:r w:rsidRPr="00C04A08">
              <w:rPr>
                <w:rFonts w:cs="Arial"/>
                <w:szCs w:val="18"/>
                <w:lang w:val="en-US"/>
              </w:rPr>
              <w:t>≤ 9.7</w:t>
            </w:r>
          </w:p>
        </w:tc>
      </w:tr>
      <w:tr w:rsidR="00EB736B"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EB736B" w:rsidRPr="00C04A08" w:rsidRDefault="00EB736B" w:rsidP="00EB736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EB736B" w:rsidRPr="00C04A08" w:rsidRDefault="00EB736B" w:rsidP="00EB736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5997CE69"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29503EBE" w14:textId="50D6CA43" w:rsidR="00EB736B" w:rsidRPr="00C04A08" w:rsidRDefault="00EB736B" w:rsidP="00EB736B">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EB736B" w:rsidRPr="00C04A08" w:rsidRDefault="00EB736B" w:rsidP="00EB736B">
            <w:pPr>
              <w:pStyle w:val="TAC"/>
            </w:pPr>
            <w:r w:rsidRPr="00C04A08">
              <w:rPr>
                <w:rFonts w:cs="Arial"/>
                <w:szCs w:val="18"/>
                <w:lang w:val="en-US"/>
              </w:rPr>
              <w:t>≤ 9.7</w:t>
            </w:r>
          </w:p>
        </w:tc>
      </w:tr>
      <w:tr w:rsidR="00EB736B"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EB736B" w:rsidRPr="00C04A08" w:rsidRDefault="00EB736B" w:rsidP="00EB736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EB736B" w:rsidRPr="00C04A08" w:rsidRDefault="00EB736B" w:rsidP="00EB736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18625723" w:rsidR="00EB736B" w:rsidRPr="00C04A08" w:rsidRDefault="00EB736B" w:rsidP="00EB736B">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1C0C5E72" w14:textId="46351D19" w:rsidR="00EB736B" w:rsidRPr="00C04A08" w:rsidRDefault="00EB736B" w:rsidP="00EB736B">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EB736B" w:rsidRPr="00C04A08" w:rsidRDefault="00EB736B" w:rsidP="00EB736B">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45AC207D" w:rsidR="00873B65" w:rsidRPr="00C04A08" w:rsidRDefault="00873B65" w:rsidP="00873B65">
            <w:pPr>
              <w:pStyle w:val="TAC"/>
            </w:pPr>
            <w:r w:rsidRPr="007F707E">
              <w:t>≤ 7.0</w:t>
            </w:r>
          </w:p>
        </w:tc>
        <w:tc>
          <w:tcPr>
            <w:tcW w:w="1710" w:type="dxa"/>
            <w:tcBorders>
              <w:top w:val="single" w:sz="4" w:space="0" w:color="auto"/>
              <w:left w:val="single" w:sz="4" w:space="0" w:color="auto"/>
              <w:bottom w:val="single" w:sz="4" w:space="0" w:color="auto"/>
              <w:right w:val="single" w:sz="4" w:space="0" w:color="auto"/>
            </w:tcBorders>
          </w:tcPr>
          <w:p w14:paraId="77486935" w14:textId="4D4D4B9A" w:rsidR="00873B65" w:rsidRPr="00C04A08" w:rsidRDefault="00873B65" w:rsidP="00873B65">
            <w:pPr>
              <w:pStyle w:val="TAC"/>
            </w:pPr>
            <w:r w:rsidRPr="007F707E">
              <w:t>≤ 5.0</w:t>
            </w:r>
          </w:p>
        </w:tc>
        <w:tc>
          <w:tcPr>
            <w:tcW w:w="1890" w:type="dxa"/>
            <w:tcBorders>
              <w:top w:val="single" w:sz="4" w:space="0" w:color="auto"/>
              <w:left w:val="single" w:sz="4" w:space="0" w:color="auto"/>
              <w:bottom w:val="single" w:sz="4" w:space="0" w:color="auto"/>
              <w:right w:val="single" w:sz="4" w:space="0" w:color="auto"/>
            </w:tcBorders>
          </w:tcPr>
          <w:p w14:paraId="2FF9175B" w14:textId="05AE1317" w:rsidR="00873B65" w:rsidRPr="00C04A08" w:rsidRDefault="00873B65" w:rsidP="00873B65">
            <w:pPr>
              <w:pStyle w:val="TAC"/>
            </w:pPr>
            <w:r w:rsidRPr="007F707E">
              <w:t>≤ 2.0</w:t>
            </w:r>
          </w:p>
        </w:tc>
        <w:tc>
          <w:tcPr>
            <w:tcW w:w="2070" w:type="dxa"/>
            <w:tcBorders>
              <w:top w:val="single" w:sz="4" w:space="0" w:color="auto"/>
              <w:left w:val="single" w:sz="4" w:space="0" w:color="auto"/>
              <w:bottom w:val="single" w:sz="4" w:space="0" w:color="auto"/>
              <w:right w:val="single" w:sz="4" w:space="0" w:color="auto"/>
            </w:tcBorders>
          </w:tcPr>
          <w:p w14:paraId="0201D6B4" w14:textId="7A9E2BAC" w:rsidR="00873B65" w:rsidRPr="00C04A08" w:rsidRDefault="00873B65" w:rsidP="00873B65">
            <w:pPr>
              <w:pStyle w:val="TAC"/>
            </w:pPr>
            <w:r w:rsidRPr="007F707E">
              <w:t>≤ 2.0</w:t>
            </w:r>
          </w:p>
        </w:tc>
      </w:tr>
      <w:tr w:rsidR="00873B65"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5770DD90"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D81DF1" w14:textId="74389C19"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70016ABC" w14:textId="5D02F73B" w:rsidR="00873B65" w:rsidRPr="00C04A08" w:rsidRDefault="00873B65" w:rsidP="00873B65">
            <w:pPr>
              <w:pStyle w:val="TAC"/>
            </w:pPr>
            <w:r w:rsidRPr="007F707E">
              <w:t>≤ 3.0</w:t>
            </w:r>
          </w:p>
        </w:tc>
        <w:tc>
          <w:tcPr>
            <w:tcW w:w="2070" w:type="dxa"/>
            <w:tcBorders>
              <w:top w:val="single" w:sz="4" w:space="0" w:color="auto"/>
              <w:left w:val="single" w:sz="4" w:space="0" w:color="auto"/>
              <w:bottom w:val="single" w:sz="4" w:space="0" w:color="auto"/>
              <w:right w:val="single" w:sz="4" w:space="0" w:color="auto"/>
            </w:tcBorders>
          </w:tcPr>
          <w:p w14:paraId="01689361" w14:textId="2F0C7BA4" w:rsidR="00873B65" w:rsidRPr="00C04A08" w:rsidRDefault="00873B65" w:rsidP="00873B65">
            <w:pPr>
              <w:pStyle w:val="TAC"/>
            </w:pPr>
            <w:r w:rsidRPr="007F707E">
              <w:t>≤ 3.0</w:t>
            </w:r>
          </w:p>
        </w:tc>
      </w:tr>
      <w:tr w:rsidR="00873B65"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6FFE0361"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954616" w14:textId="3DC884A0"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6BAE8AC3" w14:textId="73BA4393" w:rsidR="00873B65" w:rsidRPr="00C04A08" w:rsidRDefault="00873B65" w:rsidP="00873B65">
            <w:pPr>
              <w:pStyle w:val="TAC"/>
            </w:pPr>
            <w:r w:rsidRPr="007F707E">
              <w:t>≤ 4.0</w:t>
            </w:r>
          </w:p>
        </w:tc>
        <w:tc>
          <w:tcPr>
            <w:tcW w:w="2070" w:type="dxa"/>
            <w:tcBorders>
              <w:top w:val="single" w:sz="4" w:space="0" w:color="auto"/>
              <w:left w:val="single" w:sz="4" w:space="0" w:color="auto"/>
              <w:bottom w:val="single" w:sz="4" w:space="0" w:color="auto"/>
              <w:right w:val="single" w:sz="4" w:space="0" w:color="auto"/>
            </w:tcBorders>
          </w:tcPr>
          <w:p w14:paraId="220E53B4" w14:textId="08CDE45A" w:rsidR="00873B65" w:rsidRPr="00C04A08" w:rsidRDefault="00873B65" w:rsidP="00873B65">
            <w:pPr>
              <w:pStyle w:val="TAC"/>
            </w:pPr>
            <w:r w:rsidRPr="007F707E">
              <w:t>≤ 4.0</w:t>
            </w:r>
          </w:p>
        </w:tc>
      </w:tr>
      <w:tr w:rsidR="00873B65"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5C73CC03" w:rsidR="00873B65" w:rsidRPr="00C04A08" w:rsidRDefault="00873B65" w:rsidP="00873B65">
            <w:pPr>
              <w:pStyle w:val="TAC"/>
            </w:pPr>
            <w:r w:rsidRPr="007F707E">
              <w:t>≤ 10.0</w:t>
            </w:r>
          </w:p>
        </w:tc>
        <w:tc>
          <w:tcPr>
            <w:tcW w:w="1710" w:type="dxa"/>
            <w:tcBorders>
              <w:top w:val="single" w:sz="4" w:space="0" w:color="auto"/>
              <w:left w:val="single" w:sz="4" w:space="0" w:color="auto"/>
              <w:bottom w:val="single" w:sz="4" w:space="0" w:color="auto"/>
              <w:right w:val="single" w:sz="4" w:space="0" w:color="auto"/>
            </w:tcBorders>
          </w:tcPr>
          <w:p w14:paraId="1D47EDB9" w14:textId="3052E9F4" w:rsidR="00873B65" w:rsidRPr="00C04A08" w:rsidRDefault="00873B65" w:rsidP="00873B65">
            <w:pPr>
              <w:pStyle w:val="TAC"/>
            </w:pPr>
            <w:r w:rsidRPr="007F707E">
              <w:t>≤ 10.0</w:t>
            </w:r>
          </w:p>
        </w:tc>
        <w:tc>
          <w:tcPr>
            <w:tcW w:w="1890" w:type="dxa"/>
            <w:tcBorders>
              <w:top w:val="single" w:sz="4" w:space="0" w:color="auto"/>
              <w:left w:val="single" w:sz="4" w:space="0" w:color="auto"/>
              <w:bottom w:val="single" w:sz="4" w:space="0" w:color="auto"/>
              <w:right w:val="single" w:sz="4" w:space="0" w:color="auto"/>
            </w:tcBorders>
          </w:tcPr>
          <w:p w14:paraId="6B778CE0" w14:textId="4EE71F20" w:rsidR="00873B65" w:rsidRPr="00C04A08" w:rsidRDefault="00873B65" w:rsidP="00873B65">
            <w:pPr>
              <w:pStyle w:val="TAC"/>
            </w:pPr>
            <w:r w:rsidRPr="007F707E">
              <w:t>≤ 10.0</w:t>
            </w:r>
          </w:p>
        </w:tc>
        <w:tc>
          <w:tcPr>
            <w:tcW w:w="2070" w:type="dxa"/>
            <w:tcBorders>
              <w:top w:val="single" w:sz="4" w:space="0" w:color="auto"/>
              <w:left w:val="single" w:sz="4" w:space="0" w:color="auto"/>
              <w:bottom w:val="single" w:sz="4" w:space="0" w:color="auto"/>
              <w:right w:val="single" w:sz="4" w:space="0" w:color="auto"/>
            </w:tcBorders>
          </w:tcPr>
          <w:p w14:paraId="64644FD4" w14:textId="4406FE6C" w:rsidR="00873B65" w:rsidRPr="00C04A08" w:rsidRDefault="00873B65" w:rsidP="00873B65">
            <w:pPr>
              <w:pStyle w:val="TAC"/>
            </w:pPr>
            <w:r w:rsidRPr="007F707E">
              <w:t>≤ 10.0</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3323" w:name="_Toc52196392"/>
      <w:bookmarkStart w:id="3324" w:name="_Toc52197372"/>
      <w:bookmarkStart w:id="3325" w:name="_Toc53173095"/>
      <w:bookmarkStart w:id="3326" w:name="_Toc53173464"/>
      <w:bookmarkStart w:id="3327" w:name="_Toc61119459"/>
      <w:bookmarkStart w:id="3328" w:name="_Toc61119841"/>
      <w:bookmarkStart w:id="3329" w:name="_Toc67925891"/>
      <w:bookmarkStart w:id="3330" w:name="_Toc75273529"/>
      <w:bookmarkStart w:id="3331" w:name="_Toc76510429"/>
      <w:bookmarkStart w:id="3332" w:name="_Toc83129583"/>
      <w:bookmarkStart w:id="3333" w:name="_Toc90591116"/>
      <w:bookmarkStart w:id="3334" w:name="_Toc98864143"/>
      <w:bookmarkStart w:id="3335" w:name="_Toc99733392"/>
      <w:bookmarkStart w:id="3336" w:name="_Toc106577287"/>
      <w:bookmarkStart w:id="3337" w:name="_Toc114537038"/>
      <w:bookmarkStart w:id="3338" w:name="_Toc115257306"/>
      <w:bookmarkStart w:id="3339" w:name="_Toc123086625"/>
      <w:bookmarkStart w:id="3340" w:name="_Toc124295949"/>
      <w:bookmarkStart w:id="3341" w:name="_Toc124296419"/>
      <w:bookmarkStart w:id="3342" w:name="_Toc130572235"/>
      <w:bookmarkStart w:id="3343" w:name="_Toc131708234"/>
      <w:bookmarkStart w:id="3344" w:name="_Toc137458041"/>
      <w:bookmarkStart w:id="3345" w:name="_Toc138887528"/>
      <w:bookmarkStart w:id="3346" w:name="_Toc138969612"/>
      <w:bookmarkStart w:id="3347" w:name="_Toc145916673"/>
      <w:bookmarkStart w:id="3348" w:name="_Toc155386438"/>
      <w:bookmarkStart w:id="3349" w:name="_Toc161759478"/>
      <w:bookmarkStart w:id="3350" w:name="_Toc169872403"/>
      <w:bookmarkStart w:id="3351" w:name="_Toc21340787"/>
      <w:bookmarkStart w:id="3352" w:name="_Toc29805234"/>
      <w:bookmarkStart w:id="3353" w:name="_Toc36456443"/>
      <w:bookmarkStart w:id="3354" w:name="_Toc36469541"/>
      <w:bookmarkStart w:id="3355" w:name="_Toc37253950"/>
      <w:bookmarkStart w:id="3356" w:name="_Toc37322807"/>
      <w:bookmarkStart w:id="3357" w:name="_Toc37324213"/>
      <w:bookmarkStart w:id="3358" w:name="_Toc45889736"/>
      <w:r w:rsidRPr="00C04A08">
        <w:t>6.2A.2.2.2</w:t>
      </w:r>
      <w:r w:rsidRPr="00C04A08">
        <w:tab/>
        <w:t>Maximum output power reduction for power class 1 intra-band non-contiguous UL CA</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6A09C393"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7C1CF399" w14:textId="77777777" w:rsidR="00AD1D90"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7DBA3262"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13A0DD2F" w14:textId="6B2BD8E7" w:rsidR="00AD1D90" w:rsidRPr="00C04A08" w:rsidRDefault="00AD1D90" w:rsidP="00AD1D90">
      <w:pPr>
        <w:pStyle w:val="B10"/>
        <w:rPr>
          <w:rFonts w:eastAsia="Malgun Gothic"/>
          <w:noProof/>
        </w:rPr>
      </w:pPr>
      <w:r w:rsidRPr="00C04A08">
        <w:t>N</w:t>
      </w:r>
      <w:r w:rsidRPr="005966CC">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14C63339" w:rsidR="00E4700A" w:rsidRDefault="00E4700A" w:rsidP="00E4700A">
      <w:pPr>
        <w:rPr>
          <w:rFonts w:eastAsia="Malgun Gothic"/>
        </w:rPr>
      </w:pPr>
    </w:p>
    <w:p w14:paraId="12A7CF27" w14:textId="16E115E7" w:rsidR="00AD1D90" w:rsidRDefault="00AD1D90" w:rsidP="00E4700A">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54120E6A" w14:textId="77777777" w:rsidR="00AD1D90" w:rsidRDefault="00AD1D90" w:rsidP="00E4700A">
      <w:pPr>
        <w:rPr>
          <w:rFonts w:eastAsia="Malgun Gothic"/>
        </w:rPr>
      </w:pPr>
    </w:p>
    <w:p w14:paraId="69509598" w14:textId="77777777" w:rsidR="00F40808" w:rsidRPr="00311FBF" w:rsidRDefault="00F40808" w:rsidP="00F40808">
      <w:pPr>
        <w:pStyle w:val="Heading5"/>
      </w:pPr>
      <w:bookmarkStart w:id="3359" w:name="_Toc106577288"/>
      <w:bookmarkStart w:id="3360" w:name="_Toc114537039"/>
      <w:bookmarkStart w:id="3361" w:name="_Toc115257307"/>
      <w:bookmarkStart w:id="3362" w:name="_Toc123086626"/>
      <w:bookmarkStart w:id="3363" w:name="_Toc124295950"/>
      <w:bookmarkStart w:id="3364" w:name="_Toc124296420"/>
      <w:bookmarkStart w:id="3365" w:name="_Toc130572236"/>
      <w:bookmarkStart w:id="3366" w:name="_Toc131708235"/>
      <w:bookmarkStart w:id="3367" w:name="_Toc137458042"/>
      <w:bookmarkStart w:id="3368" w:name="_Toc138887529"/>
      <w:bookmarkStart w:id="3369" w:name="_Toc138969613"/>
      <w:bookmarkStart w:id="3370" w:name="_Toc145916674"/>
      <w:bookmarkStart w:id="3371" w:name="_Toc155386439"/>
      <w:bookmarkStart w:id="3372" w:name="_Toc161759479"/>
      <w:bookmarkStart w:id="3373" w:name="_Toc169872404"/>
      <w:r w:rsidRPr="00311FBF">
        <w:t>6.2A.2.</w:t>
      </w:r>
      <w:r>
        <w:t>2</w:t>
      </w:r>
      <w:r w:rsidRPr="00311FBF">
        <w:t>.</w:t>
      </w:r>
      <w:r>
        <w:t>3</w:t>
      </w:r>
      <w:r w:rsidRPr="00311FBF">
        <w:tab/>
        <w:t xml:space="preserve">Maximum output power reduction for power class </w:t>
      </w:r>
      <w:r>
        <w:t>1</w:t>
      </w:r>
      <w:r w:rsidRPr="00311FBF">
        <w:t xml:space="preserve"> inter-band CA</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3374" w:name="_Toc52196393"/>
      <w:bookmarkStart w:id="3375" w:name="_Toc52197373"/>
      <w:bookmarkStart w:id="3376" w:name="_Toc53173096"/>
      <w:bookmarkStart w:id="3377" w:name="_Toc53173465"/>
      <w:bookmarkStart w:id="3378" w:name="_Toc61119460"/>
      <w:bookmarkStart w:id="3379" w:name="_Toc61119842"/>
      <w:bookmarkStart w:id="3380" w:name="_Toc67925892"/>
      <w:bookmarkStart w:id="3381" w:name="_Toc75273530"/>
      <w:bookmarkStart w:id="3382" w:name="_Toc76510430"/>
      <w:bookmarkStart w:id="3383" w:name="_Toc83129584"/>
      <w:bookmarkStart w:id="3384" w:name="_Toc90591117"/>
      <w:bookmarkStart w:id="3385" w:name="_Toc98864144"/>
      <w:bookmarkStart w:id="3386" w:name="_Toc99733393"/>
      <w:bookmarkStart w:id="3387" w:name="_Toc106577289"/>
      <w:bookmarkStart w:id="3388" w:name="_Toc114537040"/>
      <w:bookmarkStart w:id="3389" w:name="_Toc115257308"/>
      <w:bookmarkStart w:id="3390" w:name="_Toc123086627"/>
      <w:bookmarkStart w:id="3391" w:name="_Toc124295951"/>
      <w:bookmarkStart w:id="3392" w:name="_Toc124296421"/>
      <w:bookmarkStart w:id="3393" w:name="_Toc130572237"/>
      <w:bookmarkStart w:id="3394" w:name="_Toc131708236"/>
      <w:bookmarkStart w:id="3395" w:name="_Toc137458043"/>
      <w:bookmarkStart w:id="3396" w:name="_Toc138887530"/>
      <w:bookmarkStart w:id="3397" w:name="_Toc138969614"/>
      <w:bookmarkStart w:id="3398" w:name="_Toc145916675"/>
      <w:bookmarkStart w:id="3399" w:name="_Toc155386440"/>
      <w:bookmarkStart w:id="3400" w:name="_Toc161759480"/>
      <w:bookmarkStart w:id="3401" w:name="_Toc169872405"/>
      <w:r w:rsidRPr="00C04A08">
        <w:t>6.2A.2.3</w:t>
      </w:r>
      <w:r w:rsidRPr="00C04A08">
        <w:tab/>
        <w:t>Maximum output power reduction for power class 2</w:t>
      </w:r>
      <w:bookmarkEnd w:id="3351"/>
      <w:bookmarkEnd w:id="3352"/>
      <w:bookmarkEnd w:id="3353"/>
      <w:bookmarkEnd w:id="3354"/>
      <w:bookmarkEnd w:id="3355"/>
      <w:bookmarkEnd w:id="3356"/>
      <w:bookmarkEnd w:id="3357"/>
      <w:bookmarkEnd w:id="3358"/>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3402" w:name="_Toc21340788"/>
      <w:bookmarkStart w:id="3403" w:name="_Toc29805235"/>
      <w:bookmarkStart w:id="3404" w:name="_Toc36456444"/>
      <w:bookmarkStart w:id="3405" w:name="_Toc36469542"/>
      <w:bookmarkStart w:id="3406" w:name="_Toc37253951"/>
      <w:bookmarkStart w:id="3407" w:name="_Toc37322808"/>
      <w:bookmarkStart w:id="3408" w:name="_Toc37324214"/>
      <w:bookmarkStart w:id="3409" w:name="_Toc45889737"/>
      <w:bookmarkStart w:id="3410" w:name="_Toc52196394"/>
      <w:bookmarkStart w:id="3411" w:name="_Toc52197374"/>
      <w:bookmarkStart w:id="3412" w:name="_Toc53173097"/>
      <w:bookmarkStart w:id="3413" w:name="_Toc53173466"/>
      <w:bookmarkStart w:id="3414" w:name="_Toc61119461"/>
      <w:bookmarkStart w:id="3415" w:name="_Toc61119843"/>
      <w:bookmarkStart w:id="3416" w:name="_Toc67925893"/>
      <w:bookmarkStart w:id="3417" w:name="_Toc75273531"/>
      <w:bookmarkStart w:id="3418" w:name="_Toc76510431"/>
      <w:bookmarkStart w:id="3419" w:name="_Toc83129585"/>
      <w:bookmarkStart w:id="3420" w:name="_Toc90591118"/>
      <w:bookmarkStart w:id="3421" w:name="_Toc98864145"/>
      <w:bookmarkStart w:id="3422" w:name="_Toc99733394"/>
      <w:bookmarkStart w:id="3423" w:name="_Toc106577290"/>
      <w:bookmarkStart w:id="3424" w:name="_Toc114537041"/>
      <w:bookmarkStart w:id="3425" w:name="_Toc115257309"/>
      <w:bookmarkStart w:id="3426" w:name="_Toc123086628"/>
      <w:bookmarkStart w:id="3427" w:name="_Toc124295952"/>
      <w:bookmarkStart w:id="3428" w:name="_Toc124296422"/>
      <w:bookmarkStart w:id="3429" w:name="_Toc130572238"/>
      <w:bookmarkStart w:id="3430" w:name="_Toc131708237"/>
      <w:bookmarkStart w:id="3431" w:name="_Toc137458044"/>
      <w:bookmarkStart w:id="3432" w:name="_Toc138887531"/>
      <w:bookmarkStart w:id="3433" w:name="_Toc138969615"/>
      <w:bookmarkStart w:id="3434" w:name="_Toc145916676"/>
      <w:bookmarkStart w:id="3435" w:name="_Toc155386441"/>
      <w:bookmarkStart w:id="3436" w:name="_Toc161759481"/>
      <w:bookmarkStart w:id="3437" w:name="_Toc169872406"/>
      <w:r w:rsidRPr="00C04A08">
        <w:t>6.2A.2.4</w:t>
      </w:r>
      <w:r w:rsidRPr="00C04A08">
        <w:tab/>
        <w:t>Maximum output power reduction for power class 3</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2DEDD076" w14:textId="77777777" w:rsidR="00E4700A" w:rsidRPr="00C04A08" w:rsidRDefault="00E4700A" w:rsidP="0013282A">
      <w:pPr>
        <w:pStyle w:val="Heading5"/>
        <w:rPr>
          <w:rFonts w:eastAsia="Malgun Gothic"/>
          <w:sz w:val="24"/>
        </w:rPr>
      </w:pPr>
      <w:bookmarkStart w:id="3438" w:name="_Toc52196395"/>
      <w:bookmarkStart w:id="3439" w:name="_Toc52197375"/>
      <w:bookmarkStart w:id="3440" w:name="_Toc53173098"/>
      <w:bookmarkStart w:id="3441" w:name="_Toc53173467"/>
      <w:bookmarkStart w:id="3442" w:name="_Toc61119462"/>
      <w:bookmarkStart w:id="3443" w:name="_Toc61119844"/>
      <w:bookmarkStart w:id="3444" w:name="_Toc67925894"/>
      <w:bookmarkStart w:id="3445" w:name="_Toc75273532"/>
      <w:bookmarkStart w:id="3446" w:name="_Toc76510432"/>
      <w:bookmarkStart w:id="3447" w:name="_Toc83129586"/>
      <w:bookmarkStart w:id="3448" w:name="_Toc90591119"/>
      <w:bookmarkStart w:id="3449" w:name="_Toc98864146"/>
      <w:bookmarkStart w:id="3450" w:name="_Toc99733395"/>
      <w:bookmarkStart w:id="3451" w:name="_Toc106577291"/>
      <w:bookmarkStart w:id="3452" w:name="_Toc114537042"/>
      <w:bookmarkStart w:id="3453" w:name="_Toc115257310"/>
      <w:bookmarkStart w:id="3454" w:name="_Toc123086629"/>
      <w:bookmarkStart w:id="3455" w:name="_Toc124295953"/>
      <w:bookmarkStart w:id="3456" w:name="_Toc124296423"/>
      <w:bookmarkStart w:id="3457" w:name="_Toc130572239"/>
      <w:bookmarkStart w:id="3458" w:name="_Toc131708238"/>
      <w:bookmarkStart w:id="3459" w:name="_Toc137458045"/>
      <w:bookmarkStart w:id="3460" w:name="_Toc138887532"/>
      <w:bookmarkStart w:id="3461" w:name="_Toc138969616"/>
      <w:bookmarkStart w:id="3462" w:name="_Toc145916677"/>
      <w:bookmarkStart w:id="3463" w:name="_Toc155386442"/>
      <w:bookmarkStart w:id="3464" w:name="_Toc161759482"/>
      <w:bookmarkStart w:id="3465" w:name="_Toc169872407"/>
      <w:r w:rsidRPr="00C04A08">
        <w:t>6.2A.2.4.1</w:t>
      </w:r>
      <w:r w:rsidRPr="00C04A08">
        <w:tab/>
        <w:t>Maximum output power reduction for power class 3 intra-band contiguous CA</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AD1D90" w:rsidRPr="00C04A08" w14:paraId="3F571BA2" w14:textId="77777777" w:rsidTr="00DA5DF7">
        <w:trPr>
          <w:trHeight w:val="187"/>
          <w:jc w:val="center"/>
        </w:trPr>
        <w:tc>
          <w:tcPr>
            <w:tcW w:w="1669" w:type="dxa"/>
            <w:tcBorders>
              <w:bottom w:val="nil"/>
            </w:tcBorders>
            <w:shd w:val="clear" w:color="auto" w:fill="auto"/>
            <w:vAlign w:val="center"/>
          </w:tcPr>
          <w:p w14:paraId="36A7DF46" w14:textId="77777777" w:rsidR="00AD1D90" w:rsidRPr="00C04A08" w:rsidRDefault="00AD1D90" w:rsidP="00AD1D90">
            <w:pPr>
              <w:pStyle w:val="TAC"/>
            </w:pPr>
            <w:r w:rsidRPr="00C04A08">
              <w:t>DFT-s-OFDM</w:t>
            </w:r>
          </w:p>
        </w:tc>
        <w:tc>
          <w:tcPr>
            <w:tcW w:w="1655" w:type="dxa"/>
            <w:shd w:val="clear" w:color="auto" w:fill="auto"/>
          </w:tcPr>
          <w:p w14:paraId="612D59AB" w14:textId="77777777" w:rsidR="00AD1D90" w:rsidRPr="00C04A08" w:rsidRDefault="00AD1D90" w:rsidP="00AD1D90">
            <w:pPr>
              <w:pStyle w:val="TAC"/>
            </w:pPr>
            <w:r w:rsidRPr="00C04A08">
              <w:t>Pi/2 BPSK</w:t>
            </w:r>
          </w:p>
        </w:tc>
        <w:tc>
          <w:tcPr>
            <w:tcW w:w="1774" w:type="dxa"/>
            <w:shd w:val="clear" w:color="auto" w:fill="auto"/>
          </w:tcPr>
          <w:p w14:paraId="23D5DBC6"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5E5D0EEC" w14:textId="475EEA9E" w:rsidR="00AD1D90" w:rsidRPr="00C04A08" w:rsidRDefault="00AD1D90" w:rsidP="00AD1D90">
            <w:pPr>
              <w:pStyle w:val="TAC"/>
            </w:pPr>
            <w:r>
              <w:rPr>
                <w:lang w:eastAsia="en-GB"/>
              </w:rPr>
              <w:t>≤ 7.7</w:t>
            </w:r>
          </w:p>
        </w:tc>
        <w:tc>
          <w:tcPr>
            <w:tcW w:w="1555" w:type="dxa"/>
          </w:tcPr>
          <w:p w14:paraId="33126554" w14:textId="3E07C27A" w:rsidR="00AD1D90" w:rsidRPr="00C04A08" w:rsidRDefault="00AD1D90" w:rsidP="00AD1D90">
            <w:pPr>
              <w:pStyle w:val="TAC"/>
            </w:pPr>
            <w:r w:rsidRPr="00C04A08">
              <w:t>≤ 8.2</w:t>
            </w:r>
          </w:p>
        </w:tc>
        <w:tc>
          <w:tcPr>
            <w:tcW w:w="1438" w:type="dxa"/>
          </w:tcPr>
          <w:p w14:paraId="63C60913" w14:textId="77777777" w:rsidR="00AD1D90" w:rsidRPr="00C04A08" w:rsidRDefault="00AD1D90" w:rsidP="00AD1D90">
            <w:pPr>
              <w:pStyle w:val="TAC"/>
            </w:pPr>
            <w:r w:rsidRPr="00C04A08">
              <w:rPr>
                <w:rFonts w:cs="Arial"/>
                <w:szCs w:val="18"/>
                <w:lang w:val="en-US"/>
              </w:rPr>
              <w:t>≤ 8.7</w:t>
            </w:r>
          </w:p>
        </w:tc>
      </w:tr>
      <w:tr w:rsidR="00AD1D90" w:rsidRPr="00C04A08" w14:paraId="21DAB029" w14:textId="77777777" w:rsidTr="00DA5DF7">
        <w:trPr>
          <w:trHeight w:val="187"/>
          <w:jc w:val="center"/>
        </w:trPr>
        <w:tc>
          <w:tcPr>
            <w:tcW w:w="1669" w:type="dxa"/>
            <w:tcBorders>
              <w:top w:val="nil"/>
              <w:bottom w:val="nil"/>
            </w:tcBorders>
            <w:shd w:val="clear" w:color="auto" w:fill="auto"/>
            <w:vAlign w:val="center"/>
          </w:tcPr>
          <w:p w14:paraId="0BCBE7C0" w14:textId="77777777" w:rsidR="00AD1D90" w:rsidRPr="00C04A08" w:rsidRDefault="00AD1D90" w:rsidP="00AD1D90">
            <w:pPr>
              <w:pStyle w:val="TAC"/>
            </w:pPr>
          </w:p>
        </w:tc>
        <w:tc>
          <w:tcPr>
            <w:tcW w:w="1655" w:type="dxa"/>
            <w:shd w:val="clear" w:color="auto" w:fill="auto"/>
          </w:tcPr>
          <w:p w14:paraId="288678AF" w14:textId="77777777" w:rsidR="00AD1D90" w:rsidRPr="00C04A08" w:rsidRDefault="00AD1D90" w:rsidP="00AD1D90">
            <w:pPr>
              <w:pStyle w:val="TAC"/>
            </w:pPr>
            <w:r w:rsidRPr="00C04A08">
              <w:t>QPSK</w:t>
            </w:r>
          </w:p>
        </w:tc>
        <w:tc>
          <w:tcPr>
            <w:tcW w:w="1774" w:type="dxa"/>
            <w:shd w:val="clear" w:color="auto" w:fill="auto"/>
          </w:tcPr>
          <w:p w14:paraId="49D09370"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61B4FC90" w14:textId="1F5B8305" w:rsidR="00AD1D90" w:rsidRPr="00C04A08" w:rsidRDefault="00AD1D90" w:rsidP="00AD1D90">
            <w:pPr>
              <w:pStyle w:val="TAC"/>
            </w:pPr>
            <w:r>
              <w:rPr>
                <w:lang w:eastAsia="en-GB"/>
              </w:rPr>
              <w:t>≤ 7.7</w:t>
            </w:r>
          </w:p>
        </w:tc>
        <w:tc>
          <w:tcPr>
            <w:tcW w:w="1555" w:type="dxa"/>
          </w:tcPr>
          <w:p w14:paraId="774A0816" w14:textId="41101EF2" w:rsidR="00AD1D90" w:rsidRPr="00C04A08" w:rsidRDefault="00AD1D90" w:rsidP="00AD1D90">
            <w:pPr>
              <w:pStyle w:val="TAC"/>
            </w:pPr>
            <w:r w:rsidRPr="00C04A08">
              <w:t>≤ 8.2</w:t>
            </w:r>
          </w:p>
        </w:tc>
        <w:tc>
          <w:tcPr>
            <w:tcW w:w="1438" w:type="dxa"/>
          </w:tcPr>
          <w:p w14:paraId="6E2523C8" w14:textId="77777777" w:rsidR="00AD1D90" w:rsidRPr="00C04A08" w:rsidRDefault="00AD1D90" w:rsidP="00AD1D90">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58432597" w:rsidR="00873B65" w:rsidRPr="00583807" w:rsidRDefault="00873B65" w:rsidP="00873B65">
            <w:pPr>
              <w:pStyle w:val="TAC"/>
            </w:pPr>
            <w:r w:rsidRPr="00583807">
              <w:t xml:space="preserve">≤ </w:t>
            </w:r>
            <w:r w:rsidRPr="00583807">
              <w:rPr>
                <w:lang w:val="en-CA"/>
              </w:rPr>
              <w:t>1.0</w:t>
            </w:r>
          </w:p>
        </w:tc>
        <w:tc>
          <w:tcPr>
            <w:tcW w:w="1710" w:type="dxa"/>
            <w:tcBorders>
              <w:top w:val="single" w:sz="4" w:space="0" w:color="auto"/>
              <w:left w:val="single" w:sz="4" w:space="0" w:color="auto"/>
              <w:bottom w:val="single" w:sz="4" w:space="0" w:color="auto"/>
              <w:right w:val="single" w:sz="4" w:space="0" w:color="auto"/>
            </w:tcBorders>
          </w:tcPr>
          <w:p w14:paraId="2503C850" w14:textId="38EA3267" w:rsidR="00873B65" w:rsidRPr="00583807" w:rsidRDefault="00873B65" w:rsidP="00873B65">
            <w:pPr>
              <w:pStyle w:val="TAC"/>
            </w:pPr>
            <w:r w:rsidRPr="00583807">
              <w:t xml:space="preserve">≤ </w:t>
            </w:r>
            <w:r w:rsidRPr="00583807">
              <w:rPr>
                <w:lang w:val="en-CA"/>
              </w:rPr>
              <w:t>1.0</w:t>
            </w:r>
          </w:p>
        </w:tc>
        <w:tc>
          <w:tcPr>
            <w:tcW w:w="1890" w:type="dxa"/>
            <w:tcBorders>
              <w:top w:val="single" w:sz="4" w:space="0" w:color="auto"/>
              <w:left w:val="single" w:sz="4" w:space="0" w:color="auto"/>
              <w:bottom w:val="single" w:sz="4" w:space="0" w:color="auto"/>
              <w:right w:val="single" w:sz="4" w:space="0" w:color="auto"/>
            </w:tcBorders>
          </w:tcPr>
          <w:p w14:paraId="1D28602F" w14:textId="081BE966" w:rsidR="00873B65" w:rsidRPr="00583807" w:rsidRDefault="00873B65" w:rsidP="00873B65">
            <w:pPr>
              <w:pStyle w:val="TAC"/>
            </w:pPr>
            <w:r w:rsidRPr="00583807">
              <w:t xml:space="preserve">≤ </w:t>
            </w:r>
            <w:r w:rsidRPr="00583807">
              <w:rPr>
                <w:lang w:val="en-CA"/>
              </w:rPr>
              <w:t>1.0</w:t>
            </w:r>
          </w:p>
        </w:tc>
        <w:tc>
          <w:tcPr>
            <w:tcW w:w="2070" w:type="dxa"/>
            <w:tcBorders>
              <w:top w:val="single" w:sz="4" w:space="0" w:color="auto"/>
              <w:left w:val="single" w:sz="4" w:space="0" w:color="auto"/>
              <w:bottom w:val="single" w:sz="4" w:space="0" w:color="auto"/>
              <w:right w:val="single" w:sz="4" w:space="0" w:color="auto"/>
            </w:tcBorders>
          </w:tcPr>
          <w:p w14:paraId="30FEAA9D" w14:textId="6C88A5BB" w:rsidR="00873B65" w:rsidRPr="00583807" w:rsidRDefault="00873B65" w:rsidP="00873B65">
            <w:pPr>
              <w:pStyle w:val="TAC"/>
            </w:pPr>
            <w:r w:rsidRPr="00583807">
              <w:t xml:space="preserve">≤ </w:t>
            </w:r>
            <w:r w:rsidRPr="00583807">
              <w:rPr>
                <w:lang w:val="en-CA"/>
              </w:rPr>
              <w:t>1.0</w:t>
            </w:r>
          </w:p>
        </w:tc>
      </w:tr>
      <w:tr w:rsidR="00873B65"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407CB38E" w:rsidR="00873B65" w:rsidRPr="00583807" w:rsidRDefault="00873B65" w:rsidP="00873B65">
            <w:pPr>
              <w:pStyle w:val="TAC"/>
            </w:pPr>
            <w:r w:rsidRPr="00583807">
              <w:t xml:space="preserve">≤ </w:t>
            </w:r>
            <w:r w:rsidRPr="00583807">
              <w:rPr>
                <w:lang w:val="en-CA"/>
              </w:rPr>
              <w:t>2.0</w:t>
            </w:r>
          </w:p>
        </w:tc>
        <w:tc>
          <w:tcPr>
            <w:tcW w:w="1710" w:type="dxa"/>
            <w:tcBorders>
              <w:top w:val="single" w:sz="4" w:space="0" w:color="auto"/>
              <w:left w:val="single" w:sz="4" w:space="0" w:color="auto"/>
              <w:bottom w:val="single" w:sz="4" w:space="0" w:color="auto"/>
              <w:right w:val="single" w:sz="4" w:space="0" w:color="auto"/>
            </w:tcBorders>
          </w:tcPr>
          <w:p w14:paraId="0D45ED39" w14:textId="436DB251" w:rsidR="00873B65" w:rsidRPr="00583807" w:rsidRDefault="00873B65" w:rsidP="00873B65">
            <w:pPr>
              <w:pStyle w:val="TAC"/>
            </w:pPr>
            <w:r w:rsidRPr="00583807">
              <w:t xml:space="preserve">≤ </w:t>
            </w:r>
            <w:r w:rsidRPr="00583807">
              <w:rPr>
                <w:lang w:val="en-CA"/>
              </w:rPr>
              <w:t>2.0</w:t>
            </w:r>
          </w:p>
        </w:tc>
        <w:tc>
          <w:tcPr>
            <w:tcW w:w="1890" w:type="dxa"/>
            <w:tcBorders>
              <w:top w:val="single" w:sz="4" w:space="0" w:color="auto"/>
              <w:left w:val="single" w:sz="4" w:space="0" w:color="auto"/>
              <w:bottom w:val="single" w:sz="4" w:space="0" w:color="auto"/>
              <w:right w:val="single" w:sz="4" w:space="0" w:color="auto"/>
            </w:tcBorders>
          </w:tcPr>
          <w:p w14:paraId="4EAA5D7A" w14:textId="64D646C7" w:rsidR="00873B65" w:rsidRPr="00583807" w:rsidRDefault="00873B65" w:rsidP="00873B65">
            <w:pPr>
              <w:pStyle w:val="TAC"/>
            </w:pPr>
            <w:r w:rsidRPr="00583807">
              <w:t xml:space="preserve">≤ </w:t>
            </w:r>
            <w:r w:rsidRPr="00583807">
              <w:rPr>
                <w:lang w:val="en-CA"/>
              </w:rPr>
              <w:t>2.0</w:t>
            </w:r>
          </w:p>
        </w:tc>
        <w:tc>
          <w:tcPr>
            <w:tcW w:w="2070" w:type="dxa"/>
            <w:tcBorders>
              <w:top w:val="single" w:sz="4" w:space="0" w:color="auto"/>
              <w:left w:val="single" w:sz="4" w:space="0" w:color="auto"/>
              <w:bottom w:val="single" w:sz="4" w:space="0" w:color="auto"/>
              <w:right w:val="single" w:sz="4" w:space="0" w:color="auto"/>
            </w:tcBorders>
          </w:tcPr>
          <w:p w14:paraId="78D0ECE1" w14:textId="69F39A44" w:rsidR="00873B65" w:rsidRPr="00583807" w:rsidRDefault="00873B65" w:rsidP="00873B65">
            <w:pPr>
              <w:pStyle w:val="TAC"/>
            </w:pPr>
            <w:r w:rsidRPr="00583807">
              <w:t xml:space="preserve">≤ </w:t>
            </w:r>
            <w:r w:rsidRPr="00583807">
              <w:rPr>
                <w:lang w:val="en-CA"/>
              </w:rPr>
              <w:t>2.0</w:t>
            </w:r>
          </w:p>
        </w:tc>
      </w:tr>
      <w:tr w:rsidR="00873B65"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526A132F" w:rsidR="00873B65" w:rsidRPr="00583807" w:rsidRDefault="00873B65" w:rsidP="00873B65">
            <w:pPr>
              <w:pStyle w:val="TAC"/>
            </w:pPr>
            <w:r w:rsidRPr="00583807">
              <w:t xml:space="preserve">≤ </w:t>
            </w:r>
            <w:r w:rsidRPr="00583807">
              <w:rPr>
                <w:lang w:val="en-CA"/>
              </w:rPr>
              <w:t>4.0</w:t>
            </w:r>
          </w:p>
        </w:tc>
        <w:tc>
          <w:tcPr>
            <w:tcW w:w="1710" w:type="dxa"/>
            <w:tcBorders>
              <w:top w:val="single" w:sz="4" w:space="0" w:color="auto"/>
              <w:left w:val="single" w:sz="4" w:space="0" w:color="auto"/>
              <w:bottom w:val="single" w:sz="4" w:space="0" w:color="auto"/>
              <w:right w:val="single" w:sz="4" w:space="0" w:color="auto"/>
            </w:tcBorders>
          </w:tcPr>
          <w:p w14:paraId="29DBA48D" w14:textId="1B715511" w:rsidR="00873B65" w:rsidRPr="00583807" w:rsidRDefault="00873B65" w:rsidP="00873B65">
            <w:pPr>
              <w:pStyle w:val="TAC"/>
            </w:pPr>
            <w:r w:rsidRPr="00583807">
              <w:t xml:space="preserve">≤ </w:t>
            </w:r>
            <w:r w:rsidRPr="00583807">
              <w:rPr>
                <w:lang w:val="en-CA"/>
              </w:rPr>
              <w:t>4.0</w:t>
            </w:r>
          </w:p>
        </w:tc>
        <w:tc>
          <w:tcPr>
            <w:tcW w:w="1890" w:type="dxa"/>
            <w:tcBorders>
              <w:top w:val="single" w:sz="4" w:space="0" w:color="auto"/>
              <w:left w:val="single" w:sz="4" w:space="0" w:color="auto"/>
              <w:bottom w:val="single" w:sz="4" w:space="0" w:color="auto"/>
              <w:right w:val="single" w:sz="4" w:space="0" w:color="auto"/>
            </w:tcBorders>
          </w:tcPr>
          <w:p w14:paraId="6A449175" w14:textId="555C1D20" w:rsidR="00873B65" w:rsidRPr="00583807" w:rsidRDefault="00873B65" w:rsidP="00873B65">
            <w:pPr>
              <w:pStyle w:val="TAC"/>
            </w:pPr>
            <w:r w:rsidRPr="00583807">
              <w:t xml:space="preserve">≤ </w:t>
            </w:r>
            <w:r w:rsidRPr="00583807">
              <w:rPr>
                <w:lang w:val="en-CA"/>
              </w:rPr>
              <w:t>4.0</w:t>
            </w:r>
          </w:p>
        </w:tc>
        <w:tc>
          <w:tcPr>
            <w:tcW w:w="2070" w:type="dxa"/>
            <w:tcBorders>
              <w:top w:val="single" w:sz="4" w:space="0" w:color="auto"/>
              <w:left w:val="single" w:sz="4" w:space="0" w:color="auto"/>
              <w:bottom w:val="single" w:sz="4" w:space="0" w:color="auto"/>
              <w:right w:val="single" w:sz="4" w:space="0" w:color="auto"/>
            </w:tcBorders>
          </w:tcPr>
          <w:p w14:paraId="638D2658" w14:textId="388ABF5C" w:rsidR="00873B65" w:rsidRPr="00583807" w:rsidRDefault="00873B65" w:rsidP="00873B65">
            <w:pPr>
              <w:pStyle w:val="TAC"/>
            </w:pPr>
            <w:r w:rsidRPr="00583807">
              <w:t xml:space="preserve">≤ </w:t>
            </w:r>
            <w:r w:rsidRPr="00583807">
              <w:rPr>
                <w:lang w:val="en-CA"/>
              </w:rPr>
              <w:t>4.0</w:t>
            </w:r>
          </w:p>
        </w:tc>
      </w:tr>
      <w:tr w:rsidR="00873B65"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3D142813" w:rsidR="00873B65" w:rsidRPr="00583807" w:rsidRDefault="00873B65" w:rsidP="00873B65">
            <w:pPr>
              <w:pStyle w:val="TAC"/>
            </w:pPr>
            <w:r w:rsidRPr="00583807">
              <w:t xml:space="preserve">≤ </w:t>
            </w:r>
            <w:r w:rsidRPr="00583807">
              <w:rPr>
                <w:lang w:val="en-CA"/>
              </w:rPr>
              <w:t>10.0</w:t>
            </w:r>
          </w:p>
        </w:tc>
        <w:tc>
          <w:tcPr>
            <w:tcW w:w="1710" w:type="dxa"/>
            <w:tcBorders>
              <w:top w:val="single" w:sz="4" w:space="0" w:color="auto"/>
              <w:left w:val="single" w:sz="4" w:space="0" w:color="auto"/>
              <w:bottom w:val="single" w:sz="4" w:space="0" w:color="auto"/>
              <w:right w:val="single" w:sz="4" w:space="0" w:color="auto"/>
            </w:tcBorders>
          </w:tcPr>
          <w:p w14:paraId="718C83D2" w14:textId="6F0F65F3" w:rsidR="00873B65" w:rsidRPr="00583807" w:rsidRDefault="00873B65" w:rsidP="00873B65">
            <w:pPr>
              <w:pStyle w:val="TAC"/>
            </w:pPr>
            <w:r w:rsidRPr="00583807">
              <w:t xml:space="preserve">≤ </w:t>
            </w:r>
            <w:r w:rsidRPr="00583807">
              <w:rPr>
                <w:lang w:val="en-CA"/>
              </w:rPr>
              <w:t>10.0</w:t>
            </w:r>
          </w:p>
        </w:tc>
        <w:tc>
          <w:tcPr>
            <w:tcW w:w="1890" w:type="dxa"/>
            <w:tcBorders>
              <w:top w:val="single" w:sz="4" w:space="0" w:color="auto"/>
              <w:left w:val="single" w:sz="4" w:space="0" w:color="auto"/>
              <w:bottom w:val="single" w:sz="4" w:space="0" w:color="auto"/>
              <w:right w:val="single" w:sz="4" w:space="0" w:color="auto"/>
            </w:tcBorders>
          </w:tcPr>
          <w:p w14:paraId="36AA05C0" w14:textId="392EE0C7" w:rsidR="00873B65" w:rsidRPr="00583807" w:rsidRDefault="00873B65" w:rsidP="00873B65">
            <w:pPr>
              <w:pStyle w:val="TAC"/>
            </w:pPr>
            <w:r w:rsidRPr="00583807">
              <w:t xml:space="preserve">≤ </w:t>
            </w:r>
            <w:r w:rsidRPr="00583807">
              <w:rPr>
                <w:lang w:val="en-CA"/>
              </w:rPr>
              <w:t>10.0</w:t>
            </w:r>
          </w:p>
        </w:tc>
        <w:tc>
          <w:tcPr>
            <w:tcW w:w="2070" w:type="dxa"/>
            <w:tcBorders>
              <w:top w:val="single" w:sz="4" w:space="0" w:color="auto"/>
              <w:left w:val="single" w:sz="4" w:space="0" w:color="auto"/>
              <w:bottom w:val="single" w:sz="4" w:space="0" w:color="auto"/>
              <w:right w:val="single" w:sz="4" w:space="0" w:color="auto"/>
            </w:tcBorders>
          </w:tcPr>
          <w:p w14:paraId="33AB7755" w14:textId="71E35387" w:rsidR="00873B65" w:rsidRPr="00583807" w:rsidRDefault="00873B65" w:rsidP="00873B65">
            <w:pPr>
              <w:pStyle w:val="TAC"/>
            </w:pPr>
            <w:r w:rsidRPr="00583807">
              <w:t xml:space="preserve">≤ </w:t>
            </w:r>
            <w:r w:rsidRPr="00583807">
              <w:rPr>
                <w:lang w:val="en-CA"/>
              </w:rPr>
              <w:t>10.0</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3466" w:name="_Toc52196396"/>
      <w:bookmarkStart w:id="3467" w:name="_Toc52197376"/>
      <w:bookmarkStart w:id="3468" w:name="_Toc53173099"/>
      <w:bookmarkStart w:id="3469" w:name="_Toc53173468"/>
      <w:bookmarkStart w:id="3470" w:name="_Toc61119463"/>
      <w:bookmarkStart w:id="3471" w:name="_Toc61119845"/>
      <w:bookmarkStart w:id="3472" w:name="_Toc67925895"/>
      <w:bookmarkStart w:id="3473" w:name="_Toc75273533"/>
      <w:bookmarkStart w:id="3474" w:name="_Toc76510433"/>
      <w:bookmarkStart w:id="3475" w:name="_Toc83129587"/>
      <w:bookmarkStart w:id="3476" w:name="_Toc90591120"/>
      <w:bookmarkStart w:id="3477" w:name="_Toc98864147"/>
      <w:bookmarkStart w:id="3478" w:name="_Toc99733396"/>
      <w:bookmarkStart w:id="3479" w:name="_Toc106577292"/>
      <w:bookmarkStart w:id="3480" w:name="_Toc114537043"/>
      <w:bookmarkStart w:id="3481" w:name="_Toc115257311"/>
      <w:bookmarkStart w:id="3482" w:name="_Toc123086630"/>
      <w:bookmarkStart w:id="3483" w:name="_Toc124295954"/>
      <w:bookmarkStart w:id="3484" w:name="_Toc124296424"/>
      <w:bookmarkStart w:id="3485" w:name="_Toc130572240"/>
      <w:bookmarkStart w:id="3486" w:name="_Toc131708239"/>
      <w:bookmarkStart w:id="3487" w:name="_Toc137458046"/>
      <w:bookmarkStart w:id="3488" w:name="_Toc138887533"/>
      <w:bookmarkStart w:id="3489" w:name="_Toc138969617"/>
      <w:bookmarkStart w:id="3490" w:name="_Toc145916678"/>
      <w:bookmarkStart w:id="3491" w:name="_Toc155386443"/>
      <w:bookmarkStart w:id="3492" w:name="_Toc161759483"/>
      <w:bookmarkStart w:id="3493" w:name="_Toc169872408"/>
      <w:bookmarkStart w:id="3494" w:name="_Toc21340789"/>
      <w:bookmarkStart w:id="3495" w:name="_Toc29805236"/>
      <w:bookmarkStart w:id="3496" w:name="_Toc36456445"/>
      <w:bookmarkStart w:id="3497" w:name="_Toc36469543"/>
      <w:bookmarkStart w:id="3498" w:name="_Toc37253952"/>
      <w:bookmarkStart w:id="3499" w:name="_Toc37322809"/>
      <w:bookmarkStart w:id="3500" w:name="_Toc37324215"/>
      <w:bookmarkStart w:id="3501" w:name="_Toc45889738"/>
      <w:r w:rsidRPr="00C04A08">
        <w:t>6.2A.2.4.2</w:t>
      </w:r>
      <w:r w:rsidRPr="00C04A08">
        <w:tab/>
        <w:t>Maximum output power reduction for power class 3 intra-band non-contiguous CA</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C6F787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01D527F1" w14:textId="77777777" w:rsidR="00AD1D90" w:rsidRPr="00C04A08"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6969FD86"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5B6E9001" w14:textId="222FE7A2" w:rsidR="00AD1D90" w:rsidRPr="00C04A08" w:rsidRDefault="00AD1D90" w:rsidP="00AD1D90">
      <w:pPr>
        <w:pStyle w:val="B10"/>
        <w:rPr>
          <w:rFonts w:eastAsia="Malgun Gothic"/>
        </w:rPr>
      </w:pPr>
      <w:r w:rsidRPr="00C04A08">
        <w:t>N</w:t>
      </w:r>
      <w:r w:rsidRPr="00C04A08">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52D0C1EE"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612D5923" w:rsidR="00E4700A" w:rsidRDefault="00E4700A" w:rsidP="00117E1C">
      <w:pPr>
        <w:rPr>
          <w:rFonts w:eastAsia="Malgun Gothic"/>
        </w:rPr>
      </w:pPr>
    </w:p>
    <w:p w14:paraId="23C1859C" w14:textId="445B5F79" w:rsidR="00AD1D90" w:rsidRDefault="00AD1D90" w:rsidP="00117E1C">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006A6DDE" w14:textId="77777777" w:rsidR="00AD1D90" w:rsidRDefault="00AD1D90" w:rsidP="00117E1C">
      <w:pPr>
        <w:rPr>
          <w:rFonts w:eastAsia="Malgun Gothic"/>
        </w:rPr>
      </w:pPr>
    </w:p>
    <w:p w14:paraId="56E206F2" w14:textId="77777777" w:rsidR="00117E1C" w:rsidRPr="00311FBF" w:rsidRDefault="00117E1C" w:rsidP="00117E1C">
      <w:pPr>
        <w:pStyle w:val="Heading5"/>
      </w:pPr>
      <w:bookmarkStart w:id="3502" w:name="_Toc123086631"/>
      <w:bookmarkStart w:id="3503" w:name="_Toc124295955"/>
      <w:bookmarkStart w:id="3504" w:name="_Toc124296425"/>
      <w:bookmarkStart w:id="3505" w:name="_Toc130572241"/>
      <w:bookmarkStart w:id="3506" w:name="_Toc131708240"/>
      <w:bookmarkStart w:id="3507" w:name="_Toc137458047"/>
      <w:bookmarkStart w:id="3508" w:name="_Toc138887534"/>
      <w:bookmarkStart w:id="3509" w:name="_Toc138969618"/>
      <w:bookmarkStart w:id="3510" w:name="_Toc145916679"/>
      <w:bookmarkStart w:id="3511" w:name="_Toc155386444"/>
      <w:bookmarkStart w:id="3512" w:name="_Toc161759484"/>
      <w:bookmarkStart w:id="3513" w:name="_Toc169872409"/>
      <w:r w:rsidRPr="00311FBF">
        <w:t>6.2A.2.</w:t>
      </w:r>
      <w:r>
        <w:t>4</w:t>
      </w:r>
      <w:r w:rsidRPr="00311FBF">
        <w:t>.</w:t>
      </w:r>
      <w:r>
        <w:t>3</w:t>
      </w:r>
      <w:r w:rsidRPr="00311FBF">
        <w:tab/>
        <w:t xml:space="preserve">Maximum output power reduction for power class </w:t>
      </w:r>
      <w:r>
        <w:t>3</w:t>
      </w:r>
      <w:r w:rsidRPr="00311FBF">
        <w:t xml:space="preserve"> inter-band CA</w:t>
      </w:r>
      <w:bookmarkEnd w:id="3502"/>
      <w:bookmarkEnd w:id="3503"/>
      <w:bookmarkEnd w:id="3504"/>
      <w:bookmarkEnd w:id="3505"/>
      <w:bookmarkEnd w:id="3506"/>
      <w:bookmarkEnd w:id="3507"/>
      <w:bookmarkEnd w:id="3508"/>
      <w:bookmarkEnd w:id="3509"/>
      <w:bookmarkEnd w:id="3510"/>
      <w:bookmarkEnd w:id="3511"/>
      <w:bookmarkEnd w:id="3512"/>
      <w:bookmarkEnd w:id="3513"/>
    </w:p>
    <w:p w14:paraId="3831678D" w14:textId="77777777" w:rsidR="00117E1C" w:rsidRPr="00311FBF" w:rsidRDefault="00117E1C" w:rsidP="00117E1C">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A5E6CCE" w14:textId="77777777" w:rsidR="00117E1C" w:rsidRPr="00311FBF" w:rsidRDefault="00117E1C" w:rsidP="00117E1C">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7380F9D8" w14:textId="77777777" w:rsidR="00117E1C" w:rsidRPr="00311FBF" w:rsidRDefault="00117E1C" w:rsidP="00117E1C">
      <w:r w:rsidRPr="00311FBF">
        <w:t>Where:</w:t>
      </w:r>
    </w:p>
    <w:p w14:paraId="35FDB999" w14:textId="77777777" w:rsidR="00117E1C" w:rsidRPr="00311FBF" w:rsidRDefault="00117E1C" w:rsidP="00117E1C">
      <w:pPr>
        <w:rPr>
          <w:lang w:eastAsia="ja-JP"/>
        </w:rPr>
      </w:pPr>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3 for the allocation and modulation type in that band</w:t>
      </w:r>
      <w:r>
        <w:rPr>
          <w:rFonts w:hint="eastAsia"/>
          <w:lang w:eastAsia="ja-JP"/>
        </w:rPr>
        <w:t>.</w:t>
      </w:r>
    </w:p>
    <w:p w14:paraId="61C5EC3C" w14:textId="6F5F8C56" w:rsidR="00117E1C" w:rsidRPr="00311FBF" w:rsidRDefault="00117E1C" w:rsidP="00117E1C">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.4.3</w:t>
      </w:r>
      <w:r w:rsidRPr="00311FBF">
        <w:t>-1</w:t>
      </w:r>
      <w:r>
        <w:t xml:space="preserve"> and applies only when both bands have non-zero power UL RB allocations, 0 dB otherwise.</w:t>
      </w:r>
    </w:p>
    <w:p w14:paraId="0104A8D8" w14:textId="77777777" w:rsidR="00117E1C" w:rsidRPr="00311FBF" w:rsidRDefault="00117E1C" w:rsidP="00117E1C">
      <w:pPr>
        <w:pStyle w:val="TH"/>
      </w:pPr>
      <w:r w:rsidRPr="00311FBF">
        <w:t>Table 6.2A.2.</w:t>
      </w:r>
      <w:r>
        <w:t>4.3</w:t>
      </w:r>
      <w:r w:rsidRPr="00311FBF">
        <w:t>-1: MPR</w:t>
      </w:r>
      <w:r w:rsidRPr="00311FBF">
        <w:rPr>
          <w:vertAlign w:val="subscript"/>
        </w:rPr>
        <w:t>PA-PA</w:t>
      </w:r>
      <w:r w:rsidRPr="00311FBF">
        <w:t xml:space="preserve"> for Inter-band </w:t>
      </w:r>
      <w:r>
        <w:t>UL</w:t>
      </w:r>
      <w:r w:rsidRPr="00311FBF">
        <w:t>CA</w:t>
      </w:r>
      <w:r>
        <w:t xml:space="preserve"> in FR2 for PC3</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117E1C" w:rsidRPr="00311FBF" w14:paraId="0F143B96" w14:textId="77777777" w:rsidTr="00E12EDE">
        <w:trPr>
          <w:trHeight w:val="225"/>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14:paraId="2ACE214A" w14:textId="77777777" w:rsidR="00117E1C" w:rsidRPr="00311FBF" w:rsidRDefault="00117E1C" w:rsidP="00117E1C">
            <w:pPr>
              <w:pStyle w:val="TAH"/>
              <w:rPr>
                <w:rFonts w:eastAsia="MS Mincho"/>
              </w:rPr>
            </w:pPr>
            <w:r w:rsidRPr="00311FBF">
              <w:t>NR CA Band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0DFDDEA" w14:textId="77777777" w:rsidR="00117E1C" w:rsidRPr="00311FBF" w:rsidRDefault="00117E1C" w:rsidP="00117E1C">
            <w:pPr>
              <w:pStyle w:val="TAH"/>
              <w:rPr>
                <w:rFonts w:eastAsia="MS Mincho"/>
              </w:rPr>
            </w:pPr>
            <w:r w:rsidRPr="00311FBF">
              <w:rPr>
                <w:rFonts w:eastAsia="MS Mincho"/>
              </w:rPr>
              <w:t>MPR</w:t>
            </w:r>
          </w:p>
        </w:tc>
        <w:tc>
          <w:tcPr>
            <w:tcW w:w="2700" w:type="dxa"/>
            <w:tcBorders>
              <w:top w:val="single" w:sz="4" w:space="0" w:color="auto"/>
              <w:left w:val="single" w:sz="4" w:space="0" w:color="auto"/>
              <w:bottom w:val="single" w:sz="4" w:space="0" w:color="auto"/>
              <w:right w:val="single" w:sz="4" w:space="0" w:color="auto"/>
            </w:tcBorders>
            <w:vAlign w:val="center"/>
          </w:tcPr>
          <w:p w14:paraId="67512AAB" w14:textId="77777777" w:rsidR="00117E1C" w:rsidRPr="00311FBF" w:rsidRDefault="00117E1C" w:rsidP="00117E1C">
            <w:pPr>
              <w:pStyle w:val="TAH"/>
              <w:rPr>
                <w:rFonts w:eastAsia="MS Mincho"/>
              </w:rPr>
            </w:pPr>
            <w:r>
              <w:rPr>
                <w:rFonts w:eastAsia="MS Mincho"/>
              </w:rPr>
              <w:t>Value (dB)</w:t>
            </w:r>
          </w:p>
        </w:tc>
        <w:tc>
          <w:tcPr>
            <w:tcW w:w="4207" w:type="dxa"/>
            <w:tcBorders>
              <w:top w:val="single" w:sz="4" w:space="0" w:color="auto"/>
              <w:left w:val="single" w:sz="4" w:space="0" w:color="auto"/>
              <w:bottom w:val="single" w:sz="4" w:space="0" w:color="auto"/>
              <w:right w:val="single" w:sz="4" w:space="0" w:color="auto"/>
            </w:tcBorders>
            <w:vAlign w:val="center"/>
          </w:tcPr>
          <w:p w14:paraId="2FDEBD63" w14:textId="77777777" w:rsidR="00117E1C" w:rsidRPr="00311FBF" w:rsidRDefault="00117E1C" w:rsidP="00117E1C">
            <w:pPr>
              <w:pStyle w:val="TAH"/>
              <w:rPr>
                <w:rFonts w:eastAsia="MS Mincho"/>
              </w:rPr>
            </w:pPr>
            <w:r>
              <w:rPr>
                <w:rFonts w:eastAsia="MS Mincho"/>
              </w:rPr>
              <w:t>Condition</w:t>
            </w:r>
          </w:p>
        </w:tc>
      </w:tr>
      <w:tr w:rsidR="00117E1C" w:rsidRPr="00311FBF" w14:paraId="22A945F2" w14:textId="77777777" w:rsidTr="00E12EDE">
        <w:trPr>
          <w:trHeight w:val="414"/>
          <w:jc w:val="center"/>
        </w:trPr>
        <w:tc>
          <w:tcPr>
            <w:tcW w:w="1705" w:type="dxa"/>
            <w:tcBorders>
              <w:top w:val="single" w:sz="4" w:space="0" w:color="auto"/>
              <w:left w:val="single" w:sz="4" w:space="0" w:color="auto"/>
              <w:bottom w:val="nil"/>
              <w:right w:val="single" w:sz="4" w:space="0" w:color="auto"/>
            </w:tcBorders>
            <w:vAlign w:val="center"/>
          </w:tcPr>
          <w:p w14:paraId="163E9AF3" w14:textId="77777777" w:rsidR="00117E1C" w:rsidRPr="00311FBF" w:rsidRDefault="00117E1C" w:rsidP="00E12EDE">
            <w:pPr>
              <w:pStyle w:val="TAC"/>
            </w:pPr>
            <w:r w:rsidRPr="00311FBF">
              <w:t>CA_n2</w:t>
            </w:r>
            <w:r>
              <w:t>57A</w:t>
            </w:r>
            <w:r w:rsidRPr="00311FBF">
              <w:t>-n2</w:t>
            </w:r>
            <w:r>
              <w:t>59A</w:t>
            </w:r>
          </w:p>
        </w:tc>
        <w:tc>
          <w:tcPr>
            <w:tcW w:w="1080" w:type="dxa"/>
            <w:tcBorders>
              <w:top w:val="single" w:sz="4" w:space="0" w:color="auto"/>
              <w:left w:val="single" w:sz="4" w:space="0" w:color="auto"/>
              <w:bottom w:val="single" w:sz="4" w:space="0" w:color="auto"/>
              <w:right w:val="single" w:sz="4" w:space="0" w:color="auto"/>
            </w:tcBorders>
            <w:vAlign w:val="center"/>
          </w:tcPr>
          <w:p w14:paraId="7ACB0B41"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5A7BB88B" w14:textId="77777777" w:rsidR="00117E1C" w:rsidRPr="00BA0F1E" w:rsidRDefault="00117E1C" w:rsidP="00E12EDE">
            <w:pPr>
              <w:pStyle w:val="TAC"/>
              <w:rPr>
                <w:lang w:val="de-DE"/>
              </w:rPr>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5763971E" w14:textId="77777777" w:rsidR="00117E1C" w:rsidRPr="005E22BD" w:rsidRDefault="00117E1C" w:rsidP="00E12EDE">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311FBF" w14:paraId="168A091E" w14:textId="77777777" w:rsidTr="00E12EDE">
        <w:trPr>
          <w:trHeight w:val="414"/>
          <w:jc w:val="center"/>
        </w:trPr>
        <w:tc>
          <w:tcPr>
            <w:tcW w:w="1705" w:type="dxa"/>
            <w:tcBorders>
              <w:top w:val="nil"/>
              <w:left w:val="single" w:sz="4" w:space="0" w:color="auto"/>
              <w:bottom w:val="single" w:sz="4" w:space="0" w:color="auto"/>
              <w:right w:val="single" w:sz="4" w:space="0" w:color="auto"/>
            </w:tcBorders>
            <w:vAlign w:val="center"/>
          </w:tcPr>
          <w:p w14:paraId="52ED2BE8"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6FBA38B2"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61E0790" w14:textId="77777777" w:rsidR="00117E1C" w:rsidRPr="00A374D9" w:rsidRDefault="00117E1C" w:rsidP="00E12EDE">
            <w:pPr>
              <w:pStyle w:val="TAC"/>
            </w:pPr>
            <w:r>
              <w:t>0.0</w:t>
            </w:r>
          </w:p>
        </w:tc>
        <w:tc>
          <w:tcPr>
            <w:tcW w:w="4207" w:type="dxa"/>
            <w:tcBorders>
              <w:top w:val="single" w:sz="4" w:space="0" w:color="auto"/>
              <w:left w:val="single" w:sz="4" w:space="0" w:color="auto"/>
              <w:bottom w:val="single" w:sz="4" w:space="0" w:color="auto"/>
              <w:right w:val="single" w:sz="4" w:space="0" w:color="auto"/>
            </w:tcBorders>
            <w:vAlign w:val="center"/>
          </w:tcPr>
          <w:p w14:paraId="591505BD" w14:textId="77777777" w:rsidR="00117E1C" w:rsidRPr="00A374D9" w:rsidRDefault="00117E1C" w:rsidP="00E12EDE">
            <w:pPr>
              <w:pStyle w:val="TAC"/>
            </w:pPr>
            <w:r>
              <w:rPr>
                <w:rFonts w:eastAsia="SimSun"/>
                <w:lang w:eastAsia="en-GB"/>
              </w:rPr>
              <w:t>-</w:t>
            </w:r>
          </w:p>
        </w:tc>
      </w:tr>
      <w:tr w:rsidR="00117E1C" w:rsidRPr="005E22BD" w14:paraId="34302701" w14:textId="77777777" w:rsidTr="00E12EDE">
        <w:trPr>
          <w:trHeight w:val="225"/>
          <w:jc w:val="center"/>
        </w:trPr>
        <w:tc>
          <w:tcPr>
            <w:tcW w:w="1705" w:type="dxa"/>
            <w:tcBorders>
              <w:top w:val="nil"/>
              <w:left w:val="single" w:sz="4" w:space="0" w:color="auto"/>
              <w:bottom w:val="nil"/>
              <w:right w:val="single" w:sz="4" w:space="0" w:color="auto"/>
            </w:tcBorders>
            <w:vAlign w:val="center"/>
          </w:tcPr>
          <w:p w14:paraId="488C7520" w14:textId="77777777" w:rsidR="00117E1C" w:rsidRPr="00311FBF" w:rsidRDefault="00117E1C" w:rsidP="00E12EDE">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vAlign w:val="center"/>
          </w:tcPr>
          <w:p w14:paraId="4F76336D"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049FBE88" w14:textId="77777777" w:rsidR="00117E1C" w:rsidRPr="00343FB4" w:rsidRDefault="00117E1C" w:rsidP="00E12EDE">
            <w:pPr>
              <w:pStyle w:val="TAC"/>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7F5D2A63" w14:textId="77777777" w:rsidR="00117E1C" w:rsidRPr="00343FB4" w:rsidRDefault="00117E1C" w:rsidP="00E12EDE">
            <w:pPr>
              <w:pStyle w:val="TAC"/>
              <w:rPr>
                <w:rFonts w:eastAsia="SimSun"/>
                <w:lang w:eastAsia="en-GB"/>
              </w:rPr>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A374D9" w14:paraId="13389FD4" w14:textId="77777777" w:rsidTr="00E12EDE">
        <w:trPr>
          <w:trHeight w:val="225"/>
          <w:jc w:val="center"/>
        </w:trPr>
        <w:tc>
          <w:tcPr>
            <w:tcW w:w="1705" w:type="dxa"/>
            <w:tcBorders>
              <w:top w:val="nil"/>
              <w:left w:val="single" w:sz="4" w:space="0" w:color="auto"/>
              <w:bottom w:val="single" w:sz="4" w:space="0" w:color="auto"/>
              <w:right w:val="single" w:sz="4" w:space="0" w:color="auto"/>
            </w:tcBorders>
            <w:vAlign w:val="center"/>
          </w:tcPr>
          <w:p w14:paraId="365521C3"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7AFD0BDB"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8BCBE7A" w14:textId="77777777" w:rsidR="00117E1C" w:rsidRPr="00A374D9" w:rsidRDefault="00117E1C" w:rsidP="00E12EDE">
            <w:pPr>
              <w:pStyle w:val="TAC"/>
            </w:pPr>
            <w:r>
              <w:t>2</w:t>
            </w:r>
            <w:r w:rsidRPr="005E22BD">
              <w:t>.0 if condition satisfied, 0.0 otherwise</w:t>
            </w:r>
          </w:p>
        </w:tc>
        <w:tc>
          <w:tcPr>
            <w:tcW w:w="4207" w:type="dxa"/>
            <w:tcBorders>
              <w:top w:val="single" w:sz="4" w:space="0" w:color="auto"/>
              <w:left w:val="single" w:sz="4" w:space="0" w:color="auto"/>
              <w:bottom w:val="single" w:sz="4" w:space="0" w:color="auto"/>
              <w:right w:val="single" w:sz="4" w:space="0" w:color="auto"/>
            </w:tcBorders>
            <w:vAlign w:val="center"/>
          </w:tcPr>
          <w:p w14:paraId="5BE43A24" w14:textId="77777777" w:rsidR="00117E1C" w:rsidRDefault="00117E1C" w:rsidP="00E12EDE">
            <w:pPr>
              <w:pStyle w:val="TAC"/>
              <w:rPr>
                <w:rFonts w:eastAsia="SimSun"/>
                <w:lang w:eastAsia="en-GB"/>
              </w:rPr>
            </w:pPr>
            <w:r w:rsidRPr="0001250D">
              <w:rPr>
                <w:rFonts w:eastAsia="SimSun"/>
                <w:lang w:eastAsia="en-GB"/>
              </w:rPr>
              <w:t>47.2 GHz &lt;= 2*f</w:t>
            </w:r>
            <w:r w:rsidRPr="0001250D">
              <w:rPr>
                <w:rFonts w:eastAsia="SimSun"/>
                <w:vertAlign w:val="subscript"/>
                <w:lang w:eastAsia="en-GB"/>
              </w:rPr>
              <w:t xml:space="preserve">n260 </w:t>
            </w:r>
            <w:r w:rsidRPr="0001250D">
              <w:rPr>
                <w:rFonts w:eastAsia="SimSun"/>
                <w:lang w:eastAsia="en-GB"/>
              </w:rPr>
              <w:t>- f</w:t>
            </w:r>
            <w:r w:rsidRPr="0001250D">
              <w:rPr>
                <w:rFonts w:eastAsia="SimSun"/>
                <w:vertAlign w:val="subscript"/>
                <w:lang w:eastAsia="en-GB"/>
              </w:rPr>
              <w:t>n261</w:t>
            </w:r>
            <w:r w:rsidRPr="0001250D">
              <w:rPr>
                <w:rFonts w:eastAsia="SimSun"/>
                <w:lang w:eastAsia="en-GB"/>
              </w:rPr>
              <w:t xml:space="preserve"> &lt;= 48.2 GHz</w:t>
            </w:r>
          </w:p>
          <w:p w14:paraId="5D975F87" w14:textId="77777777" w:rsidR="00117E1C" w:rsidRPr="00343FB4" w:rsidRDefault="00117E1C" w:rsidP="00E12EDE">
            <w:pPr>
              <w:pStyle w:val="TAC"/>
              <w:rPr>
                <w:rFonts w:eastAsia="SimSun"/>
                <w:lang w:eastAsia="en-GB"/>
              </w:rPr>
            </w:pPr>
            <w:r>
              <w:t>Where f</w:t>
            </w:r>
            <w:r w:rsidRPr="0001250D">
              <w:rPr>
                <w:vertAlign w:val="subscript"/>
              </w:rPr>
              <w:t>n</w:t>
            </w:r>
            <w:r>
              <w:t xml:space="preserve"> is any frequency inside the UL allocation in band ‘n’</w:t>
            </w:r>
          </w:p>
        </w:tc>
      </w:tr>
    </w:tbl>
    <w:p w14:paraId="0ADC2AAF" w14:textId="77777777" w:rsidR="00117E1C" w:rsidRPr="00C04A08" w:rsidRDefault="00117E1C" w:rsidP="00117E1C">
      <w:pPr>
        <w:rPr>
          <w:rFonts w:eastAsia="Malgun Gothic"/>
        </w:rPr>
      </w:pPr>
    </w:p>
    <w:p w14:paraId="412D0FEA" w14:textId="77777777" w:rsidR="00842EF7" w:rsidRPr="00C04A08" w:rsidRDefault="00842EF7" w:rsidP="0013282A">
      <w:pPr>
        <w:pStyle w:val="Heading4"/>
      </w:pPr>
      <w:bookmarkStart w:id="3514" w:name="_Toc52196397"/>
      <w:bookmarkStart w:id="3515" w:name="_Toc52197377"/>
      <w:bookmarkStart w:id="3516" w:name="_Toc53173100"/>
      <w:bookmarkStart w:id="3517" w:name="_Toc53173469"/>
      <w:bookmarkStart w:id="3518" w:name="_Toc61119464"/>
      <w:bookmarkStart w:id="3519" w:name="_Toc61119846"/>
      <w:bookmarkStart w:id="3520" w:name="_Toc67925896"/>
      <w:bookmarkStart w:id="3521" w:name="_Toc75273534"/>
      <w:bookmarkStart w:id="3522" w:name="_Toc76510434"/>
      <w:bookmarkStart w:id="3523" w:name="_Toc83129588"/>
      <w:bookmarkStart w:id="3524" w:name="_Toc90591121"/>
      <w:bookmarkStart w:id="3525" w:name="_Toc98864148"/>
      <w:bookmarkStart w:id="3526" w:name="_Toc99733397"/>
      <w:bookmarkStart w:id="3527" w:name="_Toc106577293"/>
      <w:bookmarkStart w:id="3528" w:name="_Toc114537044"/>
      <w:bookmarkStart w:id="3529" w:name="_Toc115257312"/>
      <w:bookmarkStart w:id="3530" w:name="_Toc123086632"/>
      <w:bookmarkStart w:id="3531" w:name="_Toc124295956"/>
      <w:bookmarkStart w:id="3532" w:name="_Toc124296426"/>
      <w:bookmarkStart w:id="3533" w:name="_Toc130572242"/>
      <w:bookmarkStart w:id="3534" w:name="_Toc131708241"/>
      <w:bookmarkStart w:id="3535" w:name="_Toc137458048"/>
      <w:bookmarkStart w:id="3536" w:name="_Toc138887535"/>
      <w:bookmarkStart w:id="3537" w:name="_Toc138969619"/>
      <w:bookmarkStart w:id="3538" w:name="_Toc145916680"/>
      <w:bookmarkStart w:id="3539" w:name="_Toc155386445"/>
      <w:bookmarkStart w:id="3540" w:name="_Toc161759485"/>
      <w:bookmarkStart w:id="3541" w:name="_Toc169872410"/>
      <w:r w:rsidRPr="00C04A08">
        <w:t>6.2A.2.5</w:t>
      </w:r>
      <w:r w:rsidRPr="00C04A08">
        <w:tab/>
        <w:t>Maximum output power reduction for power class 4</w:t>
      </w:r>
      <w:bookmarkEnd w:id="3494"/>
      <w:bookmarkEnd w:id="3495"/>
      <w:bookmarkEnd w:id="3496"/>
      <w:bookmarkEnd w:id="3497"/>
      <w:bookmarkEnd w:id="3498"/>
      <w:bookmarkEnd w:id="3499"/>
      <w:bookmarkEnd w:id="3500"/>
      <w:bookmarkEnd w:id="3501"/>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3542" w:name="_Toc67925897"/>
      <w:bookmarkStart w:id="3543" w:name="_Toc75273535"/>
      <w:bookmarkStart w:id="3544" w:name="_Toc76510435"/>
      <w:bookmarkStart w:id="3545" w:name="_Toc83129589"/>
      <w:bookmarkStart w:id="3546" w:name="_Toc90591122"/>
      <w:bookmarkStart w:id="3547" w:name="_Toc98864149"/>
      <w:bookmarkStart w:id="3548" w:name="_Toc99733398"/>
      <w:bookmarkStart w:id="3549" w:name="_Toc106577294"/>
      <w:bookmarkStart w:id="3550" w:name="_Toc114537045"/>
      <w:bookmarkStart w:id="3551" w:name="_Toc115257313"/>
      <w:bookmarkStart w:id="3552" w:name="_Toc123086633"/>
      <w:bookmarkStart w:id="3553" w:name="_Toc124295957"/>
      <w:bookmarkStart w:id="3554" w:name="_Toc124296427"/>
      <w:bookmarkStart w:id="3555" w:name="_Toc130572243"/>
      <w:bookmarkStart w:id="3556" w:name="_Toc131708242"/>
      <w:bookmarkStart w:id="3557" w:name="_Toc137458049"/>
      <w:bookmarkStart w:id="3558" w:name="_Toc138887536"/>
      <w:bookmarkStart w:id="3559" w:name="_Toc138969620"/>
      <w:bookmarkStart w:id="3560" w:name="_Toc145916681"/>
      <w:bookmarkStart w:id="3561" w:name="_Toc155386446"/>
      <w:bookmarkStart w:id="3562" w:name="_Toc161759486"/>
      <w:bookmarkStart w:id="3563" w:name="_Toc169872411"/>
      <w:r w:rsidRPr="00FE760F">
        <w:t>6.2A.2.</w:t>
      </w:r>
      <w:r>
        <w:t>6</w:t>
      </w:r>
      <w:r w:rsidRPr="00FE760F">
        <w:tab/>
        <w:t>Maximum output p</w:t>
      </w:r>
      <w:r>
        <w:t>ower reduction for power class 5</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Pr="00FE760F" w:rsidRDefault="00033C26" w:rsidP="00033886"/>
    <w:p w14:paraId="2C3F078D" w14:textId="77777777" w:rsidR="00842EF7" w:rsidRPr="00C04A08" w:rsidRDefault="00842EF7" w:rsidP="00842EF7">
      <w:pPr>
        <w:pStyle w:val="Heading3"/>
      </w:pPr>
      <w:bookmarkStart w:id="3564" w:name="_Toc21340790"/>
      <w:bookmarkStart w:id="3565" w:name="_Toc29805237"/>
      <w:bookmarkStart w:id="3566" w:name="_Toc36456446"/>
      <w:bookmarkStart w:id="3567" w:name="_Toc36469544"/>
      <w:bookmarkStart w:id="3568" w:name="_Toc37253953"/>
      <w:bookmarkStart w:id="3569" w:name="_Toc37322810"/>
      <w:bookmarkStart w:id="3570" w:name="_Toc37324216"/>
      <w:bookmarkStart w:id="3571" w:name="_Toc45889739"/>
      <w:bookmarkStart w:id="3572" w:name="_Toc52196398"/>
      <w:bookmarkStart w:id="3573" w:name="_Toc52197378"/>
      <w:bookmarkStart w:id="3574" w:name="_Toc53173101"/>
      <w:bookmarkStart w:id="3575" w:name="_Toc53173470"/>
      <w:bookmarkStart w:id="3576" w:name="_Toc61119465"/>
      <w:bookmarkStart w:id="3577" w:name="_Toc61119847"/>
      <w:bookmarkStart w:id="3578" w:name="_Toc67925898"/>
      <w:bookmarkStart w:id="3579" w:name="_Toc75273536"/>
      <w:bookmarkStart w:id="3580" w:name="_Toc76510436"/>
      <w:bookmarkStart w:id="3581" w:name="_Toc83129590"/>
      <w:bookmarkStart w:id="3582" w:name="_Toc90591123"/>
      <w:bookmarkStart w:id="3583" w:name="_Toc98864150"/>
      <w:bookmarkStart w:id="3584" w:name="_Toc99733399"/>
      <w:bookmarkStart w:id="3585" w:name="_Toc106577295"/>
      <w:bookmarkStart w:id="3586" w:name="_Toc114537046"/>
      <w:bookmarkStart w:id="3587" w:name="_Toc115257314"/>
      <w:bookmarkStart w:id="3588" w:name="_Toc123086634"/>
      <w:bookmarkStart w:id="3589" w:name="_Toc124295958"/>
      <w:bookmarkStart w:id="3590" w:name="_Toc124296428"/>
      <w:bookmarkStart w:id="3591" w:name="_Toc130572244"/>
      <w:bookmarkStart w:id="3592" w:name="_Toc131708243"/>
      <w:bookmarkStart w:id="3593" w:name="_Toc137458050"/>
      <w:bookmarkStart w:id="3594" w:name="_Toc138887537"/>
      <w:bookmarkStart w:id="3595" w:name="_Toc138969621"/>
      <w:bookmarkStart w:id="3596" w:name="_Toc145916682"/>
      <w:bookmarkStart w:id="3597" w:name="_Toc155386447"/>
      <w:bookmarkStart w:id="3598" w:name="_Toc161759487"/>
      <w:bookmarkStart w:id="3599" w:name="_Toc169872412"/>
      <w:r w:rsidRPr="00C04A08">
        <w:t>6.2A.3</w:t>
      </w:r>
      <w:r w:rsidRPr="00C04A08">
        <w:tab/>
        <w:t>UE maximum output power with additional requirements for CA</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091164A6" w14:textId="77777777" w:rsidR="00842EF7" w:rsidRPr="00C04A08" w:rsidRDefault="00842EF7" w:rsidP="00842EF7">
      <w:pPr>
        <w:pStyle w:val="Heading4"/>
      </w:pPr>
      <w:bookmarkStart w:id="3600" w:name="_Toc21340791"/>
      <w:bookmarkStart w:id="3601" w:name="_Toc29805238"/>
      <w:bookmarkStart w:id="3602" w:name="_Toc36456447"/>
      <w:bookmarkStart w:id="3603" w:name="_Toc36469545"/>
      <w:bookmarkStart w:id="3604" w:name="_Toc37253954"/>
      <w:bookmarkStart w:id="3605" w:name="_Toc37322811"/>
      <w:bookmarkStart w:id="3606" w:name="_Toc37324217"/>
      <w:bookmarkStart w:id="3607" w:name="_Toc45889740"/>
      <w:bookmarkStart w:id="3608" w:name="_Toc52196399"/>
      <w:bookmarkStart w:id="3609" w:name="_Toc52197379"/>
      <w:bookmarkStart w:id="3610" w:name="_Toc53173102"/>
      <w:bookmarkStart w:id="3611" w:name="_Toc53173471"/>
      <w:bookmarkStart w:id="3612" w:name="_Toc61119466"/>
      <w:bookmarkStart w:id="3613" w:name="_Toc61119848"/>
      <w:bookmarkStart w:id="3614" w:name="_Toc67925899"/>
      <w:bookmarkStart w:id="3615" w:name="_Toc75273537"/>
      <w:bookmarkStart w:id="3616" w:name="_Toc76510437"/>
      <w:bookmarkStart w:id="3617" w:name="_Toc83129591"/>
      <w:bookmarkStart w:id="3618" w:name="_Toc90591124"/>
      <w:bookmarkStart w:id="3619" w:name="_Toc98864151"/>
      <w:bookmarkStart w:id="3620" w:name="_Toc99733400"/>
      <w:bookmarkStart w:id="3621" w:name="_Toc106577296"/>
      <w:bookmarkStart w:id="3622" w:name="_Toc114537047"/>
      <w:bookmarkStart w:id="3623" w:name="_Toc115257315"/>
      <w:bookmarkStart w:id="3624" w:name="_Toc123086635"/>
      <w:bookmarkStart w:id="3625" w:name="_Toc124295959"/>
      <w:bookmarkStart w:id="3626" w:name="_Toc124296429"/>
      <w:bookmarkStart w:id="3627" w:name="_Toc130572245"/>
      <w:bookmarkStart w:id="3628" w:name="_Toc131708244"/>
      <w:bookmarkStart w:id="3629" w:name="_Toc137458051"/>
      <w:bookmarkStart w:id="3630" w:name="_Toc138887538"/>
      <w:bookmarkStart w:id="3631" w:name="_Toc138969622"/>
      <w:bookmarkStart w:id="3632" w:name="_Toc145916683"/>
      <w:bookmarkStart w:id="3633" w:name="_Toc155386448"/>
      <w:bookmarkStart w:id="3634" w:name="_Toc161759488"/>
      <w:bookmarkStart w:id="3635" w:name="_Toc169872413"/>
      <w:r w:rsidRPr="00C04A08">
        <w:t>6.2A.3.1</w:t>
      </w:r>
      <w:r w:rsidRPr="00C04A08">
        <w:tab/>
        <w:t>General</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1A1218AA" w:rsidR="00842EF7" w:rsidRPr="00C04A08" w:rsidRDefault="00F13225"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476432"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476432" w:rsidRPr="00C04A08" w:rsidRDefault="00476432" w:rsidP="00476432">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476432" w:rsidRPr="00C04A08" w:rsidRDefault="00476432" w:rsidP="00476432">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476432" w:rsidRPr="00C04A08" w:rsidRDefault="00476432" w:rsidP="00476432">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476432" w:rsidRPr="00C04A08" w:rsidRDefault="00476432" w:rsidP="00476432">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476432" w:rsidRPr="00C04A08" w:rsidRDefault="00476432" w:rsidP="00476432">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476432" w:rsidRPr="00C04A08" w:rsidRDefault="00476432" w:rsidP="00476432">
            <w:pPr>
              <w:pStyle w:val="TAC"/>
            </w:pPr>
            <w:r w:rsidRPr="00C04A08">
              <w:t>N/A</w:t>
            </w:r>
          </w:p>
        </w:tc>
      </w:tr>
      <w:tr w:rsidR="00476432"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476432" w:rsidRPr="00C04A08" w:rsidRDefault="00476432" w:rsidP="00476432">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622AC2B4" w:rsidR="00476432" w:rsidRPr="00C04A08" w:rsidRDefault="00476432" w:rsidP="00476432">
            <w:pPr>
              <w:pStyle w:val="TAC"/>
            </w:pPr>
            <w:r w:rsidRPr="00C04A08">
              <w:t>6.5</w:t>
            </w:r>
            <w:r>
              <w:t>A</w:t>
            </w:r>
            <w:r w:rsidRPr="00C04A08">
              <w:t>.3.2.2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476432" w:rsidRPr="00C04A08" w:rsidRDefault="00476432" w:rsidP="00476432">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476432" w:rsidRPr="00C04A08" w:rsidRDefault="00476432" w:rsidP="00476432">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476432" w:rsidRPr="00C04A08" w:rsidRDefault="00476432" w:rsidP="00476432">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476432" w:rsidRPr="00C04A08" w:rsidRDefault="00476432" w:rsidP="00476432">
            <w:pPr>
              <w:pStyle w:val="TAC"/>
            </w:pPr>
            <w:r w:rsidRPr="00C04A08">
              <w:t>6.2A.3.2</w:t>
            </w:r>
          </w:p>
        </w:tc>
      </w:tr>
      <w:tr w:rsidR="00476432"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476432" w:rsidRPr="00C04A08" w:rsidRDefault="00476432" w:rsidP="00476432">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49C4A764" w:rsidR="00476432" w:rsidRPr="00C04A08" w:rsidRDefault="00476432" w:rsidP="00476432">
            <w:pPr>
              <w:pStyle w:val="TAC"/>
            </w:pPr>
            <w:r w:rsidRPr="00C04A08">
              <w:rPr>
                <w:rFonts w:eastAsia="Malgun Gothic"/>
              </w:rPr>
              <w:t>6.5</w:t>
            </w:r>
            <w:r>
              <w:rPr>
                <w:rFonts w:eastAsia="Malgun Gothic"/>
              </w:rPr>
              <w:t>A</w:t>
            </w:r>
            <w:r w:rsidRPr="00C04A08">
              <w:rPr>
                <w:rFonts w:eastAsia="Malgun Gothic"/>
              </w:rPr>
              <w:t>.3.2.3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476432" w:rsidRPr="00C04A08" w:rsidRDefault="00476432" w:rsidP="00476432">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476432" w:rsidRPr="00C04A08" w:rsidRDefault="00476432" w:rsidP="00476432">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476432" w:rsidRPr="00C04A08" w:rsidRDefault="00476432" w:rsidP="00476432">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476432" w:rsidRPr="00C04A08" w:rsidRDefault="00476432" w:rsidP="00476432">
            <w:pPr>
              <w:pStyle w:val="TAC"/>
            </w:pPr>
            <w:r w:rsidRPr="00C04A08">
              <w:rPr>
                <w:rFonts w:eastAsia="Malgun Gothic"/>
              </w:rPr>
              <w:t>6.2A.3.3</w:t>
            </w:r>
          </w:p>
        </w:tc>
      </w:tr>
      <w:tr w:rsidR="00476432"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476432" w:rsidRPr="00C04A08" w:rsidRDefault="00476432" w:rsidP="00476432">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4AE811CF" w:rsidR="00476432" w:rsidRPr="00C04A08" w:rsidRDefault="00476432" w:rsidP="00476432">
            <w:pPr>
              <w:pStyle w:val="TAC"/>
              <w:rPr>
                <w:rFonts w:eastAsia="Malgun Gothic"/>
              </w:rPr>
            </w:pPr>
            <w:r w:rsidRPr="00FE760F">
              <w:rPr>
                <w:rFonts w:eastAsia="Malgun Gothic"/>
              </w:rPr>
              <w:t>6.5</w:t>
            </w:r>
            <w:r>
              <w:rPr>
                <w:rFonts w:eastAsia="Malgun Gothic"/>
              </w:rPr>
              <w:t>A</w:t>
            </w:r>
            <w:r w:rsidRPr="00FE760F">
              <w:rPr>
                <w:rFonts w:eastAsia="Malgun Gothic"/>
              </w:rPr>
              <w:t>.3.2.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476432" w:rsidRPr="00C04A08" w:rsidRDefault="00476432" w:rsidP="00476432">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476432" w:rsidRPr="00C04A08" w:rsidRDefault="00476432" w:rsidP="00476432">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476432" w:rsidRPr="00C04A08" w:rsidRDefault="00476432" w:rsidP="00476432">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476432" w:rsidRPr="00C04A08" w:rsidRDefault="00476432" w:rsidP="00476432">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3636" w:name="_Toc21340792"/>
      <w:bookmarkStart w:id="3637" w:name="_Toc29805239"/>
      <w:bookmarkStart w:id="3638" w:name="_Toc36456448"/>
      <w:bookmarkStart w:id="3639" w:name="_Toc36469546"/>
      <w:bookmarkStart w:id="3640" w:name="_Toc37253955"/>
      <w:bookmarkStart w:id="3641" w:name="_Toc37322812"/>
      <w:bookmarkStart w:id="3642" w:name="_Toc37324218"/>
      <w:bookmarkStart w:id="3643" w:name="_Toc45889741"/>
      <w:bookmarkStart w:id="3644" w:name="_Toc52196400"/>
      <w:bookmarkStart w:id="3645" w:name="_Toc52197380"/>
      <w:bookmarkStart w:id="3646" w:name="_Toc53173103"/>
      <w:bookmarkStart w:id="3647" w:name="_Toc53173472"/>
      <w:bookmarkStart w:id="3648" w:name="_Toc61119467"/>
      <w:bookmarkStart w:id="3649" w:name="_Toc61119849"/>
      <w:bookmarkStart w:id="3650" w:name="_Toc67925900"/>
      <w:bookmarkStart w:id="3651" w:name="_Toc75273538"/>
      <w:bookmarkStart w:id="3652" w:name="_Toc76510438"/>
      <w:bookmarkStart w:id="3653" w:name="_Toc83129592"/>
      <w:bookmarkStart w:id="3654" w:name="_Toc90591125"/>
      <w:bookmarkStart w:id="3655" w:name="_Toc98864152"/>
      <w:bookmarkStart w:id="3656" w:name="_Toc99733401"/>
      <w:bookmarkStart w:id="3657" w:name="_Toc106577297"/>
      <w:bookmarkStart w:id="3658" w:name="_Toc114537048"/>
      <w:bookmarkStart w:id="3659" w:name="_Toc115257316"/>
      <w:bookmarkStart w:id="3660" w:name="_Toc123086636"/>
      <w:bookmarkStart w:id="3661" w:name="_Toc124295960"/>
      <w:bookmarkStart w:id="3662" w:name="_Toc124296430"/>
      <w:bookmarkStart w:id="3663" w:name="_Toc130572246"/>
      <w:bookmarkStart w:id="3664" w:name="_Toc131708245"/>
      <w:bookmarkStart w:id="3665" w:name="_Toc137458052"/>
      <w:bookmarkStart w:id="3666" w:name="_Toc138887539"/>
      <w:bookmarkStart w:id="3667" w:name="_Toc138969623"/>
      <w:bookmarkStart w:id="3668" w:name="_Toc145916684"/>
      <w:bookmarkStart w:id="3669" w:name="_Toc155386449"/>
      <w:bookmarkStart w:id="3670" w:name="_Toc161759489"/>
      <w:bookmarkStart w:id="3671" w:name="_Toc169872414"/>
      <w:bookmarkStart w:id="3672" w:name="_Toc21340793"/>
      <w:bookmarkStart w:id="3673" w:name="_Toc29805240"/>
      <w:bookmarkStart w:id="3674" w:name="_Toc36456449"/>
      <w:bookmarkStart w:id="3675" w:name="_Toc36469547"/>
      <w:bookmarkStart w:id="3676" w:name="_Toc37253956"/>
      <w:bookmarkStart w:id="3677" w:name="_Toc37322813"/>
      <w:bookmarkStart w:id="3678" w:name="_Toc37324219"/>
      <w:bookmarkStart w:id="3679" w:name="_Toc45889742"/>
      <w:bookmarkStart w:id="3680" w:name="_Toc52196401"/>
      <w:bookmarkStart w:id="3681" w:name="_Toc52197381"/>
      <w:bookmarkStart w:id="3682" w:name="_Toc53173104"/>
      <w:bookmarkStart w:id="3683" w:name="_Toc53173473"/>
      <w:r w:rsidRPr="00C04A08">
        <w:t>6.2A.3.2</w:t>
      </w:r>
      <w:r w:rsidRPr="00C04A08">
        <w:tab/>
      </w:r>
      <w:r w:rsidRPr="0019697A">
        <w:t>Void</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6403250E" w14:textId="77777777" w:rsidR="00FF485D" w:rsidRPr="00C04A08" w:rsidRDefault="00FF485D" w:rsidP="0013282A">
      <w:pPr>
        <w:pStyle w:val="Heading5"/>
      </w:pPr>
      <w:bookmarkStart w:id="3684" w:name="_Toc61119468"/>
      <w:bookmarkStart w:id="3685" w:name="_Toc61119850"/>
      <w:bookmarkStart w:id="3686" w:name="_Toc67925901"/>
      <w:bookmarkStart w:id="3687" w:name="_Toc75273539"/>
      <w:bookmarkStart w:id="3688" w:name="_Toc76510439"/>
      <w:bookmarkStart w:id="3689" w:name="_Toc83129593"/>
      <w:bookmarkStart w:id="3690" w:name="_Toc90591126"/>
      <w:bookmarkStart w:id="3691" w:name="_Toc98864153"/>
      <w:bookmarkStart w:id="3692" w:name="_Toc99733402"/>
      <w:bookmarkStart w:id="3693" w:name="_Toc106577298"/>
      <w:bookmarkStart w:id="3694" w:name="_Toc114537049"/>
      <w:bookmarkStart w:id="3695" w:name="_Toc115257317"/>
      <w:bookmarkStart w:id="3696" w:name="_Toc123086637"/>
      <w:bookmarkStart w:id="3697" w:name="_Toc124295961"/>
      <w:bookmarkStart w:id="3698" w:name="_Toc124296431"/>
      <w:bookmarkStart w:id="3699" w:name="_Toc130572247"/>
      <w:bookmarkStart w:id="3700" w:name="_Toc131708246"/>
      <w:bookmarkStart w:id="3701" w:name="_Toc137458053"/>
      <w:bookmarkStart w:id="3702" w:name="_Toc138887540"/>
      <w:bookmarkStart w:id="3703" w:name="_Toc138969624"/>
      <w:bookmarkStart w:id="3704" w:name="_Toc145916685"/>
      <w:bookmarkStart w:id="3705" w:name="_Toc155386450"/>
      <w:bookmarkStart w:id="3706" w:name="_Toc161759490"/>
      <w:bookmarkStart w:id="3707" w:name="_Toc169872415"/>
      <w:bookmarkEnd w:id="3672"/>
      <w:bookmarkEnd w:id="3673"/>
      <w:bookmarkEnd w:id="3674"/>
      <w:bookmarkEnd w:id="3675"/>
      <w:bookmarkEnd w:id="3676"/>
      <w:bookmarkEnd w:id="3677"/>
      <w:bookmarkEnd w:id="3678"/>
      <w:bookmarkEnd w:id="3679"/>
      <w:bookmarkEnd w:id="3680"/>
      <w:bookmarkEnd w:id="3681"/>
      <w:bookmarkEnd w:id="3682"/>
      <w:bookmarkEnd w:id="3683"/>
      <w:r w:rsidRPr="00C04A08">
        <w:t>6.2A.3.2.1</w:t>
      </w:r>
      <w:r w:rsidRPr="00C04A08">
        <w:tab/>
      </w:r>
      <w:r w:rsidRPr="0019697A">
        <w:t>Void</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67B17AC7" w14:textId="77777777" w:rsidR="00842EF7" w:rsidRPr="00C04A08" w:rsidRDefault="00842EF7" w:rsidP="00842EF7">
      <w:pPr>
        <w:pStyle w:val="TH"/>
      </w:pPr>
      <w:r w:rsidRPr="00C04A08">
        <w:t>Table 6.2A.3.2.1-1: (Void)</w:t>
      </w:r>
    </w:p>
    <w:p w14:paraId="4799239C" w14:textId="77777777" w:rsidR="00FF485D" w:rsidRPr="00C04A08" w:rsidRDefault="00FF485D" w:rsidP="00FF485D">
      <w:pPr>
        <w:pStyle w:val="Heading5"/>
      </w:pPr>
      <w:bookmarkStart w:id="3708" w:name="_Toc61119469"/>
      <w:bookmarkStart w:id="3709" w:name="_Toc61119851"/>
      <w:bookmarkStart w:id="3710" w:name="_Toc67925902"/>
      <w:bookmarkStart w:id="3711" w:name="_Toc75273540"/>
      <w:bookmarkStart w:id="3712" w:name="_Toc76510440"/>
      <w:bookmarkStart w:id="3713" w:name="_Toc83129594"/>
      <w:bookmarkStart w:id="3714" w:name="_Toc90591127"/>
      <w:bookmarkStart w:id="3715" w:name="_Toc98864154"/>
      <w:bookmarkStart w:id="3716" w:name="_Toc99733403"/>
      <w:bookmarkStart w:id="3717" w:name="_Toc106577299"/>
      <w:bookmarkStart w:id="3718" w:name="_Toc114537050"/>
      <w:bookmarkStart w:id="3719" w:name="_Toc115257318"/>
      <w:bookmarkStart w:id="3720" w:name="_Toc123086638"/>
      <w:bookmarkStart w:id="3721" w:name="_Toc124295962"/>
      <w:bookmarkStart w:id="3722" w:name="_Toc124296432"/>
      <w:bookmarkStart w:id="3723" w:name="_Toc130572248"/>
      <w:bookmarkStart w:id="3724" w:name="_Toc131708247"/>
      <w:bookmarkStart w:id="3725" w:name="_Toc137458054"/>
      <w:bookmarkStart w:id="3726" w:name="_Toc138887541"/>
      <w:bookmarkStart w:id="3727" w:name="_Toc138969625"/>
      <w:bookmarkStart w:id="3728" w:name="_Toc145916686"/>
      <w:bookmarkStart w:id="3729" w:name="_Toc155386451"/>
      <w:bookmarkStart w:id="3730" w:name="_Toc161759491"/>
      <w:bookmarkStart w:id="3731" w:name="_Toc169872416"/>
      <w:r w:rsidRPr="00C04A08">
        <w:t>6.2A.3.2.2</w:t>
      </w:r>
      <w:r w:rsidRPr="00C04A08">
        <w:tab/>
      </w:r>
      <w:r w:rsidRPr="0019697A">
        <w:t>Void</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E5FDA44" w14:textId="77777777" w:rsidR="002E5EAD" w:rsidRPr="00C04A08" w:rsidRDefault="002E5EAD" w:rsidP="002E5EAD">
      <w:pPr>
        <w:pStyle w:val="Heading5"/>
      </w:pPr>
      <w:bookmarkStart w:id="3732" w:name="_Toc21340795"/>
      <w:bookmarkStart w:id="3733" w:name="_Toc29805242"/>
      <w:bookmarkStart w:id="3734" w:name="_Toc36456451"/>
      <w:bookmarkStart w:id="3735" w:name="_Toc36469549"/>
      <w:bookmarkStart w:id="3736" w:name="_Toc37253958"/>
      <w:bookmarkStart w:id="3737" w:name="_Toc37322815"/>
      <w:bookmarkStart w:id="3738" w:name="_Toc37324221"/>
      <w:bookmarkStart w:id="3739" w:name="_Toc45889744"/>
      <w:bookmarkStart w:id="3740" w:name="_Toc52196403"/>
      <w:bookmarkStart w:id="3741" w:name="_Toc52197383"/>
      <w:bookmarkStart w:id="3742" w:name="_Toc53173106"/>
      <w:bookmarkStart w:id="3743" w:name="_Toc53173475"/>
      <w:bookmarkStart w:id="3744" w:name="_Toc61119470"/>
      <w:bookmarkStart w:id="3745" w:name="_Toc61119852"/>
      <w:bookmarkStart w:id="3746" w:name="_Toc67925903"/>
      <w:bookmarkStart w:id="3747" w:name="_Toc75273541"/>
      <w:bookmarkStart w:id="3748" w:name="_Toc76510441"/>
      <w:bookmarkStart w:id="3749" w:name="_Toc83129595"/>
      <w:bookmarkStart w:id="3750" w:name="_Toc90591128"/>
      <w:bookmarkStart w:id="3751" w:name="_Toc98864155"/>
      <w:bookmarkStart w:id="3752" w:name="_Toc99733404"/>
      <w:bookmarkStart w:id="3753" w:name="_Toc106577300"/>
      <w:bookmarkStart w:id="3754" w:name="_Toc114537051"/>
      <w:bookmarkStart w:id="3755" w:name="_Toc115257319"/>
      <w:bookmarkStart w:id="3756" w:name="_Toc123086639"/>
      <w:bookmarkStart w:id="3757" w:name="_Toc124295963"/>
      <w:bookmarkStart w:id="3758" w:name="_Toc124296433"/>
      <w:bookmarkStart w:id="3759" w:name="_Toc130572249"/>
      <w:bookmarkStart w:id="3760" w:name="_Toc131708248"/>
      <w:bookmarkStart w:id="3761" w:name="_Toc137458055"/>
      <w:bookmarkStart w:id="3762" w:name="_Toc138887542"/>
      <w:bookmarkStart w:id="3763" w:name="_Toc138969626"/>
      <w:bookmarkStart w:id="3764" w:name="_Toc145916687"/>
      <w:bookmarkStart w:id="3765" w:name="_Toc155386452"/>
      <w:bookmarkStart w:id="3766" w:name="_Toc161759492"/>
      <w:bookmarkStart w:id="3767" w:name="_Toc169872417"/>
      <w:bookmarkStart w:id="3768" w:name="_Toc67925905"/>
      <w:bookmarkStart w:id="3769" w:name="_Toc75273543"/>
      <w:bookmarkStart w:id="3770" w:name="_Toc76510443"/>
      <w:bookmarkStart w:id="3771" w:name="_Toc21340797"/>
      <w:bookmarkStart w:id="3772" w:name="_Toc29805244"/>
      <w:bookmarkStart w:id="3773" w:name="_Toc36456453"/>
      <w:bookmarkStart w:id="3774" w:name="_Toc36469551"/>
      <w:bookmarkStart w:id="3775" w:name="_Toc37253960"/>
      <w:bookmarkStart w:id="3776" w:name="_Toc37322817"/>
      <w:bookmarkStart w:id="3777" w:name="_Toc37324223"/>
      <w:bookmarkStart w:id="3778" w:name="_Toc45889746"/>
      <w:bookmarkStart w:id="3779" w:name="_Toc52196405"/>
      <w:bookmarkStart w:id="3780" w:name="_Toc52197385"/>
      <w:bookmarkStart w:id="3781" w:name="_Toc53173108"/>
      <w:bookmarkStart w:id="3782" w:name="_Toc53173477"/>
      <w:r w:rsidRPr="00C04A08">
        <w:t>6.2A.3.2.3</w:t>
      </w:r>
      <w:r w:rsidRPr="00C04A08">
        <w:tab/>
      </w:r>
      <w:r w:rsidRPr="0019697A">
        <w:t>Void</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0E452E9C" w14:textId="77777777" w:rsidR="002E5EAD" w:rsidRDefault="002E5EAD" w:rsidP="00186BFC">
      <w:pPr>
        <w:pStyle w:val="TH"/>
      </w:pPr>
      <w:bookmarkStart w:id="3783" w:name="_Toc61119471"/>
      <w:bookmarkStart w:id="3784" w:name="_Toc61119853"/>
      <w:bookmarkStart w:id="3785" w:name="_Toc67925904"/>
      <w:bookmarkStart w:id="3786" w:name="_Toc75273542"/>
      <w:bookmarkStart w:id="3787" w:name="_Toc76510442"/>
      <w:r w:rsidRPr="00C04A08">
        <w:t xml:space="preserve">Table 6.2A.3.2.3-1: </w:t>
      </w:r>
      <w:r>
        <w:t>Void</w:t>
      </w:r>
      <w:bookmarkStart w:id="3788" w:name="_Toc21340796"/>
      <w:bookmarkStart w:id="3789" w:name="_Toc29805243"/>
      <w:bookmarkStart w:id="3790" w:name="_Toc36456452"/>
      <w:bookmarkStart w:id="3791" w:name="_Toc36469550"/>
      <w:bookmarkStart w:id="3792" w:name="_Toc37253959"/>
      <w:bookmarkStart w:id="3793" w:name="_Toc37322816"/>
      <w:bookmarkStart w:id="3794" w:name="_Toc37324222"/>
      <w:bookmarkStart w:id="3795" w:name="_Toc45889745"/>
      <w:bookmarkStart w:id="3796" w:name="_Toc52196404"/>
      <w:bookmarkStart w:id="3797" w:name="_Toc52197384"/>
      <w:bookmarkStart w:id="3798" w:name="_Toc53173107"/>
      <w:bookmarkStart w:id="3799" w:name="_Toc53173476"/>
    </w:p>
    <w:p w14:paraId="0F19CA3A" w14:textId="77777777" w:rsidR="002E5EAD" w:rsidRDefault="002E5EAD" w:rsidP="002E5EAD">
      <w:pPr>
        <w:pStyle w:val="Heading5"/>
      </w:pPr>
      <w:bookmarkStart w:id="3800" w:name="_Toc83129596"/>
      <w:bookmarkStart w:id="3801" w:name="_Toc90591129"/>
      <w:bookmarkStart w:id="3802" w:name="_Toc98864156"/>
      <w:bookmarkStart w:id="3803" w:name="_Toc99733405"/>
      <w:bookmarkStart w:id="3804" w:name="_Toc106577301"/>
      <w:bookmarkStart w:id="3805" w:name="_Toc114537052"/>
      <w:bookmarkStart w:id="3806" w:name="_Toc115257320"/>
      <w:bookmarkStart w:id="3807" w:name="_Toc123086640"/>
      <w:bookmarkStart w:id="3808" w:name="_Toc124295964"/>
      <w:bookmarkStart w:id="3809" w:name="_Toc124296434"/>
      <w:bookmarkStart w:id="3810" w:name="_Toc130572250"/>
      <w:bookmarkStart w:id="3811" w:name="_Toc131708249"/>
      <w:bookmarkStart w:id="3812" w:name="_Toc137458056"/>
      <w:bookmarkStart w:id="3813" w:name="_Toc138887543"/>
      <w:bookmarkStart w:id="3814" w:name="_Toc138969627"/>
      <w:bookmarkStart w:id="3815" w:name="_Toc145916688"/>
      <w:bookmarkStart w:id="3816" w:name="_Toc155386453"/>
      <w:bookmarkStart w:id="3817" w:name="_Toc161759493"/>
      <w:bookmarkStart w:id="3818" w:name="_Toc169872418"/>
      <w:r w:rsidRPr="00C04A08">
        <w:t>6.2A.3.2.4</w:t>
      </w:r>
      <w:r w:rsidRPr="00C04A08">
        <w:tab/>
      </w:r>
      <w:r w:rsidRPr="00B45722">
        <w:t>Void</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20F8E3D4" w14:textId="13C8C54F" w:rsidR="003B6632" w:rsidRPr="00FE760F" w:rsidRDefault="003B6632" w:rsidP="00E10988">
      <w:pPr>
        <w:pStyle w:val="Heading5"/>
      </w:pPr>
      <w:bookmarkStart w:id="3819" w:name="_Toc83129597"/>
      <w:bookmarkStart w:id="3820" w:name="_Toc130572251"/>
      <w:bookmarkStart w:id="3821" w:name="_Toc131708250"/>
      <w:bookmarkStart w:id="3822" w:name="_Toc137458057"/>
      <w:bookmarkStart w:id="3823" w:name="_Toc138887544"/>
      <w:bookmarkStart w:id="3824" w:name="_Toc138969628"/>
      <w:bookmarkStart w:id="3825" w:name="_Toc145916689"/>
      <w:bookmarkStart w:id="3826" w:name="_Toc155386454"/>
      <w:bookmarkStart w:id="3827" w:name="_Toc161759494"/>
      <w:bookmarkStart w:id="3828" w:name="_Toc169872419"/>
      <w:bookmarkStart w:id="3829" w:name="_Toc21340798"/>
      <w:bookmarkStart w:id="3830" w:name="_Toc29805245"/>
      <w:bookmarkStart w:id="3831" w:name="_Toc36456454"/>
      <w:bookmarkStart w:id="3832" w:name="_Toc36469552"/>
      <w:bookmarkStart w:id="3833" w:name="_Toc37253961"/>
      <w:bookmarkStart w:id="3834" w:name="_Toc37322818"/>
      <w:bookmarkStart w:id="3835" w:name="_Toc37324224"/>
      <w:bookmarkStart w:id="3836" w:name="_Toc45889747"/>
      <w:bookmarkStart w:id="3837" w:name="_Toc52196406"/>
      <w:bookmarkStart w:id="3838" w:name="_Toc52197386"/>
      <w:bookmarkStart w:id="3839" w:name="_Toc53173109"/>
      <w:bookmarkStart w:id="3840" w:name="_Toc53173478"/>
      <w:bookmarkStart w:id="3841" w:name="_Toc61119473"/>
      <w:bookmarkStart w:id="3842" w:name="_Toc61119855"/>
      <w:bookmarkStart w:id="3843" w:name="_Toc67925907"/>
      <w:bookmarkStart w:id="3844" w:name="_Toc75273545"/>
      <w:bookmarkStart w:id="3845" w:name="_Toc76510445"/>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r w:rsidRPr="00E32434">
        <w:t>6.2A.3.2.5</w:t>
      </w:r>
      <w:r w:rsidRPr="00E32434">
        <w:tab/>
      </w:r>
      <w:r>
        <w:t>Void</w:t>
      </w:r>
      <w:bookmarkEnd w:id="3819"/>
      <w:bookmarkEnd w:id="3820"/>
      <w:bookmarkEnd w:id="3821"/>
      <w:bookmarkEnd w:id="3822"/>
      <w:bookmarkEnd w:id="3823"/>
      <w:bookmarkEnd w:id="3824"/>
      <w:bookmarkEnd w:id="3825"/>
      <w:bookmarkEnd w:id="3826"/>
      <w:bookmarkEnd w:id="3827"/>
      <w:bookmarkEnd w:id="3828"/>
    </w:p>
    <w:p w14:paraId="07490586" w14:textId="77777777" w:rsidR="003B6632" w:rsidRPr="00C04A08" w:rsidRDefault="003B6632" w:rsidP="003B6632">
      <w:pPr>
        <w:pStyle w:val="Heading4"/>
      </w:pPr>
      <w:bookmarkStart w:id="3846" w:name="_Toc61119472"/>
      <w:bookmarkStart w:id="3847" w:name="_Toc61119854"/>
      <w:bookmarkStart w:id="3848" w:name="_Toc67925906"/>
      <w:bookmarkStart w:id="3849" w:name="_Toc75273544"/>
      <w:bookmarkStart w:id="3850" w:name="_Toc76510444"/>
      <w:bookmarkStart w:id="3851" w:name="_Toc83129598"/>
      <w:bookmarkStart w:id="3852" w:name="_Toc90591130"/>
      <w:bookmarkStart w:id="3853" w:name="_Toc98864157"/>
      <w:bookmarkStart w:id="3854" w:name="_Toc99733406"/>
      <w:bookmarkStart w:id="3855" w:name="_Toc106577302"/>
      <w:bookmarkStart w:id="3856" w:name="_Toc114537053"/>
      <w:bookmarkStart w:id="3857" w:name="_Toc115257321"/>
      <w:bookmarkStart w:id="3858" w:name="_Toc123086641"/>
      <w:bookmarkStart w:id="3859" w:name="_Toc124295965"/>
      <w:bookmarkStart w:id="3860" w:name="_Toc124296435"/>
      <w:bookmarkStart w:id="3861" w:name="_Toc130572252"/>
      <w:bookmarkStart w:id="3862" w:name="_Toc131708251"/>
      <w:bookmarkStart w:id="3863" w:name="_Toc137458058"/>
      <w:bookmarkStart w:id="3864" w:name="_Toc138887545"/>
      <w:bookmarkStart w:id="3865" w:name="_Toc138969629"/>
      <w:bookmarkStart w:id="3866" w:name="_Toc145916690"/>
      <w:bookmarkStart w:id="3867" w:name="_Toc155386455"/>
      <w:bookmarkStart w:id="3868" w:name="_Toc161759495"/>
      <w:bookmarkStart w:id="3869" w:name="_Toc169872420"/>
      <w:r w:rsidRPr="00C04A08">
        <w:t>6.2A.3.3</w:t>
      </w:r>
      <w:r w:rsidRPr="00C04A08">
        <w:tab/>
        <w:t>A-MPR for CA_NS_202</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40C2A910" w14:textId="77777777" w:rsidR="00842EF7" w:rsidRPr="00C04A08" w:rsidRDefault="00842EF7" w:rsidP="00FF485D">
      <w:pPr>
        <w:pStyle w:val="Heading5"/>
      </w:pPr>
      <w:bookmarkStart w:id="3870" w:name="_Toc83129599"/>
      <w:bookmarkStart w:id="3871" w:name="_Toc90591131"/>
      <w:bookmarkStart w:id="3872" w:name="_Toc98864158"/>
      <w:bookmarkStart w:id="3873" w:name="_Toc99733407"/>
      <w:bookmarkStart w:id="3874" w:name="_Toc106577303"/>
      <w:bookmarkStart w:id="3875" w:name="_Toc114537054"/>
      <w:bookmarkStart w:id="3876" w:name="_Toc115257322"/>
      <w:bookmarkStart w:id="3877" w:name="_Toc123086642"/>
      <w:bookmarkStart w:id="3878" w:name="_Toc124295966"/>
      <w:bookmarkStart w:id="3879" w:name="_Toc124296436"/>
      <w:bookmarkStart w:id="3880" w:name="_Toc130572253"/>
      <w:bookmarkStart w:id="3881" w:name="_Toc131708252"/>
      <w:bookmarkStart w:id="3882" w:name="_Toc137458059"/>
      <w:bookmarkStart w:id="3883" w:name="_Toc138887546"/>
      <w:bookmarkStart w:id="3884" w:name="_Toc138969630"/>
      <w:bookmarkStart w:id="3885" w:name="_Toc145916691"/>
      <w:bookmarkStart w:id="3886" w:name="_Toc155386456"/>
      <w:bookmarkStart w:id="3887" w:name="_Toc161759496"/>
      <w:bookmarkStart w:id="3888" w:name="_Toc169872421"/>
      <w:r w:rsidRPr="00C04A08">
        <w:t>6.2A.3.3.1</w:t>
      </w:r>
      <w:r w:rsidRPr="00C04A08">
        <w:tab/>
        <w:t>A-MPR for CA_NS_202 for power class 1</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3889" w:name="_Toc21340799"/>
      <w:bookmarkStart w:id="3890" w:name="_Toc29805246"/>
      <w:bookmarkStart w:id="3891" w:name="_Toc36456455"/>
      <w:bookmarkStart w:id="3892" w:name="_Toc36469553"/>
      <w:bookmarkStart w:id="3893" w:name="_Toc37253962"/>
      <w:bookmarkStart w:id="3894" w:name="_Toc37322819"/>
      <w:bookmarkStart w:id="3895" w:name="_Toc37324225"/>
      <w:bookmarkStart w:id="3896" w:name="_Toc45889748"/>
      <w:bookmarkStart w:id="3897" w:name="_Toc52196407"/>
      <w:bookmarkStart w:id="3898" w:name="_Toc52197387"/>
      <w:bookmarkStart w:id="3899" w:name="_Toc53173110"/>
      <w:bookmarkStart w:id="3900" w:name="_Toc53173479"/>
      <w:bookmarkStart w:id="3901" w:name="_Toc61119474"/>
      <w:bookmarkStart w:id="3902" w:name="_Toc61119856"/>
      <w:bookmarkStart w:id="3903" w:name="_Toc67925908"/>
      <w:bookmarkStart w:id="3904" w:name="_Toc75273546"/>
      <w:bookmarkStart w:id="3905" w:name="_Toc76510446"/>
      <w:bookmarkStart w:id="3906" w:name="_Toc83129600"/>
      <w:bookmarkStart w:id="3907" w:name="_Toc90591132"/>
      <w:bookmarkStart w:id="3908" w:name="_Toc98864159"/>
      <w:bookmarkStart w:id="3909" w:name="_Toc99733408"/>
      <w:bookmarkStart w:id="3910" w:name="_Toc106577304"/>
      <w:bookmarkStart w:id="3911" w:name="_Toc114537055"/>
      <w:bookmarkStart w:id="3912" w:name="_Toc115257323"/>
      <w:bookmarkStart w:id="3913" w:name="_Toc123086643"/>
      <w:bookmarkStart w:id="3914" w:name="_Toc124295967"/>
      <w:bookmarkStart w:id="3915" w:name="_Toc124296437"/>
      <w:bookmarkStart w:id="3916" w:name="_Toc130572254"/>
      <w:bookmarkStart w:id="3917" w:name="_Toc131708253"/>
      <w:bookmarkStart w:id="3918" w:name="_Toc137458060"/>
      <w:bookmarkStart w:id="3919" w:name="_Toc138887547"/>
      <w:bookmarkStart w:id="3920" w:name="_Toc138969631"/>
      <w:bookmarkStart w:id="3921" w:name="_Toc145916692"/>
      <w:bookmarkStart w:id="3922" w:name="_Toc155386457"/>
      <w:bookmarkStart w:id="3923" w:name="_Toc161759497"/>
      <w:bookmarkStart w:id="3924" w:name="_Toc169872422"/>
      <w:r w:rsidRPr="00C04A08">
        <w:t>6.2A.3.3.2</w:t>
      </w:r>
      <w:r w:rsidRPr="00C04A08">
        <w:tab/>
        <w:t>A-MPR for CA_NS_202 for power class 2</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3925" w:name="_Toc21340800"/>
      <w:bookmarkStart w:id="3926" w:name="_Toc29805247"/>
      <w:bookmarkStart w:id="3927" w:name="_Toc36456456"/>
      <w:bookmarkStart w:id="3928" w:name="_Toc36469554"/>
      <w:bookmarkStart w:id="3929" w:name="_Toc37253963"/>
      <w:bookmarkStart w:id="3930" w:name="_Toc37322820"/>
      <w:bookmarkStart w:id="3931" w:name="_Toc37324226"/>
      <w:bookmarkStart w:id="3932" w:name="_Toc45889749"/>
      <w:bookmarkStart w:id="3933" w:name="_Toc52196408"/>
      <w:bookmarkStart w:id="3934" w:name="_Toc52197388"/>
      <w:bookmarkStart w:id="3935" w:name="_Toc53173111"/>
      <w:bookmarkStart w:id="3936" w:name="_Toc53173480"/>
      <w:bookmarkStart w:id="3937" w:name="_Toc61119475"/>
      <w:bookmarkStart w:id="3938" w:name="_Toc61119857"/>
      <w:bookmarkStart w:id="3939" w:name="_Toc67925909"/>
      <w:bookmarkStart w:id="3940" w:name="_Toc75273547"/>
      <w:bookmarkStart w:id="3941" w:name="_Toc76510447"/>
      <w:bookmarkStart w:id="3942" w:name="_Toc83129601"/>
      <w:bookmarkStart w:id="3943" w:name="_Toc90591133"/>
      <w:bookmarkStart w:id="3944" w:name="_Toc98864160"/>
      <w:bookmarkStart w:id="3945" w:name="_Toc99733409"/>
      <w:bookmarkStart w:id="3946" w:name="_Toc106577305"/>
      <w:bookmarkStart w:id="3947" w:name="_Toc114537056"/>
      <w:bookmarkStart w:id="3948" w:name="_Toc115257324"/>
      <w:bookmarkStart w:id="3949" w:name="_Toc123086644"/>
      <w:bookmarkStart w:id="3950" w:name="_Toc124295968"/>
      <w:bookmarkStart w:id="3951" w:name="_Toc124296438"/>
      <w:bookmarkStart w:id="3952" w:name="_Toc130572255"/>
      <w:bookmarkStart w:id="3953" w:name="_Toc131708254"/>
      <w:bookmarkStart w:id="3954" w:name="_Toc137458061"/>
      <w:bookmarkStart w:id="3955" w:name="_Toc138887548"/>
      <w:bookmarkStart w:id="3956" w:name="_Toc138969632"/>
      <w:bookmarkStart w:id="3957" w:name="_Toc145916693"/>
      <w:bookmarkStart w:id="3958" w:name="_Toc155386458"/>
      <w:bookmarkStart w:id="3959" w:name="_Toc161759498"/>
      <w:bookmarkStart w:id="3960" w:name="_Toc169872423"/>
      <w:r w:rsidRPr="00C04A08">
        <w:t>6.2A.3.3.3</w:t>
      </w:r>
      <w:r w:rsidRPr="00C04A08">
        <w:tab/>
        <w:t>A-MPR for CA_NS_202 for power class 3</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73541D62" w14:textId="77777777" w:rsidR="00CF7919" w:rsidRPr="00C04A08" w:rsidRDefault="00CF7919" w:rsidP="00CF7919">
      <w:pPr>
        <w:rPr>
          <w:rFonts w:eastAsia="Malgun Gothic"/>
        </w:rPr>
      </w:pPr>
      <w:bookmarkStart w:id="3961" w:name="_Toc21340801"/>
      <w:bookmarkStart w:id="3962" w:name="_Toc29805248"/>
      <w:bookmarkStart w:id="3963" w:name="_Toc36456457"/>
      <w:bookmarkStart w:id="3964" w:name="_Toc36469555"/>
      <w:bookmarkStart w:id="3965" w:name="_Toc37253964"/>
      <w:bookmarkStart w:id="3966" w:name="_Toc37322821"/>
      <w:bookmarkStart w:id="3967"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3968" w:name="_Toc45889750"/>
      <w:bookmarkStart w:id="3969" w:name="_Toc52196409"/>
      <w:bookmarkStart w:id="3970" w:name="_Toc52197389"/>
      <w:bookmarkStart w:id="3971" w:name="_Toc53173112"/>
      <w:bookmarkStart w:id="3972" w:name="_Toc53173481"/>
      <w:bookmarkStart w:id="3973" w:name="_Toc61119476"/>
      <w:bookmarkStart w:id="3974" w:name="_Toc61119858"/>
      <w:bookmarkStart w:id="3975" w:name="_Toc67925910"/>
      <w:bookmarkStart w:id="3976" w:name="_Toc75273548"/>
      <w:bookmarkStart w:id="3977" w:name="_Toc76510448"/>
      <w:bookmarkStart w:id="3978" w:name="_Toc83129602"/>
      <w:bookmarkStart w:id="3979" w:name="_Toc90591134"/>
      <w:bookmarkStart w:id="3980" w:name="_Toc98864161"/>
      <w:bookmarkStart w:id="3981" w:name="_Toc99733410"/>
      <w:bookmarkStart w:id="3982" w:name="_Toc106577306"/>
      <w:bookmarkStart w:id="3983" w:name="_Toc114537057"/>
      <w:bookmarkStart w:id="3984" w:name="_Toc115257325"/>
      <w:bookmarkStart w:id="3985" w:name="_Toc123086645"/>
      <w:bookmarkStart w:id="3986" w:name="_Toc124295969"/>
      <w:bookmarkStart w:id="3987" w:name="_Toc124296439"/>
      <w:bookmarkStart w:id="3988" w:name="_Toc130572256"/>
      <w:bookmarkStart w:id="3989" w:name="_Toc131708255"/>
      <w:bookmarkStart w:id="3990" w:name="_Toc137458062"/>
      <w:bookmarkStart w:id="3991" w:name="_Toc138887549"/>
      <w:bookmarkStart w:id="3992" w:name="_Toc138969633"/>
      <w:bookmarkStart w:id="3993" w:name="_Toc145916694"/>
      <w:bookmarkStart w:id="3994" w:name="_Toc155386459"/>
      <w:bookmarkStart w:id="3995" w:name="_Toc161759499"/>
      <w:bookmarkStart w:id="3996" w:name="_Toc169872424"/>
      <w:r w:rsidRPr="00C04A08">
        <w:t>6.2A.3.3.4</w:t>
      </w:r>
      <w:r w:rsidRPr="00C04A08">
        <w:tab/>
        <w:t>A-MPR for CA_NS_202 for power class 4</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3997" w:name="_Toc67925911"/>
      <w:bookmarkStart w:id="3998" w:name="_Toc75273549"/>
      <w:bookmarkStart w:id="3999" w:name="_Toc76510449"/>
      <w:bookmarkStart w:id="4000" w:name="_Toc83129603"/>
      <w:bookmarkStart w:id="4001" w:name="_Toc90591135"/>
      <w:bookmarkStart w:id="4002" w:name="_Toc98864162"/>
      <w:bookmarkStart w:id="4003" w:name="_Toc99733411"/>
      <w:bookmarkStart w:id="4004" w:name="_Toc106577307"/>
      <w:bookmarkStart w:id="4005" w:name="_Toc114537058"/>
      <w:bookmarkStart w:id="4006" w:name="_Toc115257326"/>
      <w:bookmarkStart w:id="4007" w:name="_Toc123086646"/>
      <w:bookmarkStart w:id="4008" w:name="_Toc124295970"/>
      <w:bookmarkStart w:id="4009" w:name="_Toc124296440"/>
      <w:bookmarkStart w:id="4010" w:name="_Toc130572257"/>
      <w:bookmarkStart w:id="4011" w:name="_Toc131708256"/>
      <w:bookmarkStart w:id="4012" w:name="_Toc137458063"/>
      <w:bookmarkStart w:id="4013" w:name="_Toc138887550"/>
      <w:bookmarkStart w:id="4014" w:name="_Toc138969634"/>
      <w:bookmarkStart w:id="4015" w:name="_Toc145916695"/>
      <w:bookmarkStart w:id="4016" w:name="_Toc155386460"/>
      <w:bookmarkStart w:id="4017" w:name="_Toc161759500"/>
      <w:bookmarkStart w:id="4018" w:name="_Toc169872425"/>
      <w:bookmarkStart w:id="4019" w:name="_Toc61119477"/>
      <w:bookmarkStart w:id="4020" w:name="_Toc61119859"/>
      <w:bookmarkStart w:id="4021" w:name="_Toc67925912"/>
      <w:bookmarkStart w:id="4022" w:name="_Toc75273550"/>
      <w:bookmarkStart w:id="4023" w:name="_Toc76510450"/>
      <w:bookmarkStart w:id="4024" w:name="_Toc21340802"/>
      <w:bookmarkStart w:id="4025" w:name="_Toc29805249"/>
      <w:bookmarkStart w:id="4026" w:name="_Toc36456458"/>
      <w:bookmarkStart w:id="4027" w:name="_Toc36469556"/>
      <w:bookmarkStart w:id="4028" w:name="_Toc37253965"/>
      <w:bookmarkStart w:id="4029" w:name="_Toc37322822"/>
      <w:bookmarkStart w:id="4030" w:name="_Toc37324228"/>
      <w:bookmarkStart w:id="4031" w:name="_Toc45889751"/>
      <w:bookmarkStart w:id="4032" w:name="_Toc52196410"/>
      <w:bookmarkStart w:id="4033" w:name="_Toc52197390"/>
      <w:bookmarkStart w:id="4034" w:name="_Toc53173113"/>
      <w:bookmarkStart w:id="4035" w:name="_Toc53173482"/>
      <w:r w:rsidRPr="00E32434">
        <w:rPr>
          <w:szCs w:val="22"/>
        </w:rPr>
        <w:t>6.2A.3.3.5</w:t>
      </w:r>
      <w:r w:rsidRPr="00E32434">
        <w:rPr>
          <w:szCs w:val="22"/>
        </w:rPr>
        <w:tab/>
        <w:t>A-MPR for CA_NS_202 for power class 5</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4036" w:name="_Toc83129604"/>
      <w:bookmarkStart w:id="4037" w:name="_Toc90591136"/>
      <w:bookmarkStart w:id="4038" w:name="_Toc98864163"/>
      <w:bookmarkStart w:id="4039" w:name="_Toc99733412"/>
      <w:bookmarkStart w:id="4040" w:name="_Toc106577308"/>
      <w:bookmarkStart w:id="4041" w:name="_Toc114537059"/>
      <w:bookmarkStart w:id="4042" w:name="_Toc115257327"/>
      <w:bookmarkStart w:id="4043" w:name="_Toc123086647"/>
      <w:bookmarkStart w:id="4044" w:name="_Toc124295971"/>
      <w:bookmarkStart w:id="4045" w:name="_Toc124296441"/>
      <w:bookmarkStart w:id="4046" w:name="_Toc130572258"/>
      <w:bookmarkStart w:id="4047" w:name="_Toc131708257"/>
      <w:bookmarkStart w:id="4048" w:name="_Toc137458064"/>
      <w:bookmarkStart w:id="4049" w:name="_Toc138887551"/>
      <w:bookmarkStart w:id="4050" w:name="_Toc138969635"/>
      <w:bookmarkStart w:id="4051" w:name="_Toc145916696"/>
      <w:bookmarkStart w:id="4052" w:name="_Toc155386461"/>
      <w:bookmarkStart w:id="4053" w:name="_Toc161759501"/>
      <w:bookmarkStart w:id="4054" w:name="_Toc169872426"/>
      <w:r w:rsidRPr="000231CE">
        <w:rPr>
          <w:rFonts w:eastAsia="Malgun Gothic"/>
        </w:rPr>
        <w:t>6.2A.3.4</w:t>
      </w:r>
      <w:r w:rsidRPr="000231CE">
        <w:rPr>
          <w:rFonts w:eastAsia="Malgun Gothic"/>
        </w:rPr>
        <w:tab/>
        <w:t>A-MPR for CA_NS_203</w:t>
      </w:r>
      <w:bookmarkEnd w:id="4019"/>
      <w:bookmarkEnd w:id="4020"/>
      <w:bookmarkEnd w:id="4021"/>
      <w:bookmarkEnd w:id="4022"/>
      <w:bookmarkEnd w:id="4023"/>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3CF7CF75" w14:textId="77777777" w:rsidR="00FF485D" w:rsidRPr="000231CE" w:rsidRDefault="00FF485D" w:rsidP="0013282A">
      <w:pPr>
        <w:pStyle w:val="Heading5"/>
        <w:rPr>
          <w:rFonts w:eastAsia="Malgun Gothic"/>
        </w:rPr>
      </w:pPr>
      <w:bookmarkStart w:id="4055" w:name="_Toc61119478"/>
      <w:bookmarkStart w:id="4056" w:name="_Toc61119860"/>
      <w:bookmarkStart w:id="4057" w:name="_Toc67925913"/>
      <w:bookmarkStart w:id="4058" w:name="_Toc75273551"/>
      <w:bookmarkStart w:id="4059" w:name="_Toc76510451"/>
      <w:bookmarkStart w:id="4060" w:name="_Toc83129605"/>
      <w:bookmarkStart w:id="4061" w:name="_Toc90591137"/>
      <w:bookmarkStart w:id="4062" w:name="_Toc98864164"/>
      <w:bookmarkStart w:id="4063" w:name="_Toc99733413"/>
      <w:bookmarkStart w:id="4064" w:name="_Toc106577309"/>
      <w:bookmarkStart w:id="4065" w:name="_Toc114537060"/>
      <w:bookmarkStart w:id="4066" w:name="_Toc115257328"/>
      <w:bookmarkStart w:id="4067" w:name="_Toc123086648"/>
      <w:bookmarkStart w:id="4068" w:name="_Toc124295972"/>
      <w:bookmarkStart w:id="4069" w:name="_Toc124296442"/>
      <w:bookmarkStart w:id="4070" w:name="_Toc130572259"/>
      <w:bookmarkStart w:id="4071" w:name="_Toc131708258"/>
      <w:bookmarkStart w:id="4072" w:name="_Toc137458065"/>
      <w:bookmarkStart w:id="4073" w:name="_Toc138887552"/>
      <w:bookmarkStart w:id="4074" w:name="_Toc138969636"/>
      <w:bookmarkStart w:id="4075" w:name="_Toc145916697"/>
      <w:bookmarkStart w:id="4076" w:name="_Toc155386462"/>
      <w:bookmarkStart w:id="4077" w:name="_Toc161759502"/>
      <w:bookmarkStart w:id="4078" w:name="_Toc169872427"/>
      <w:r w:rsidRPr="000231CE">
        <w:rPr>
          <w:rFonts w:eastAsia="Malgun Gothic"/>
        </w:rPr>
        <w:t>6.2A.3.4.1</w:t>
      </w:r>
      <w:r w:rsidRPr="000231CE">
        <w:rPr>
          <w:rFonts w:eastAsia="Malgun Gothic"/>
        </w:rPr>
        <w:tab/>
        <w:t>A-MPR for CA_NS_203 for power class 1</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4079" w:name="_Toc61119479"/>
      <w:bookmarkStart w:id="4080" w:name="_Toc61119861"/>
      <w:bookmarkStart w:id="4081" w:name="_Toc67925914"/>
      <w:bookmarkStart w:id="4082" w:name="_Toc75273552"/>
      <w:bookmarkStart w:id="4083" w:name="_Toc76510452"/>
      <w:bookmarkStart w:id="4084" w:name="_Toc83129606"/>
      <w:bookmarkStart w:id="4085" w:name="_Toc90591138"/>
      <w:bookmarkStart w:id="4086" w:name="_Toc98864165"/>
      <w:bookmarkStart w:id="4087" w:name="_Toc99733414"/>
      <w:bookmarkStart w:id="4088" w:name="_Toc106577310"/>
      <w:bookmarkStart w:id="4089" w:name="_Toc114537061"/>
      <w:bookmarkStart w:id="4090" w:name="_Toc115257329"/>
      <w:bookmarkStart w:id="4091" w:name="_Toc123086649"/>
      <w:bookmarkStart w:id="4092" w:name="_Toc124295973"/>
      <w:bookmarkStart w:id="4093" w:name="_Toc124296443"/>
      <w:bookmarkStart w:id="4094" w:name="_Toc130572260"/>
      <w:bookmarkStart w:id="4095" w:name="_Toc131708259"/>
      <w:bookmarkStart w:id="4096" w:name="_Toc137458066"/>
      <w:bookmarkStart w:id="4097" w:name="_Toc138887553"/>
      <w:bookmarkStart w:id="4098" w:name="_Toc138969637"/>
      <w:bookmarkStart w:id="4099" w:name="_Toc145916698"/>
      <w:bookmarkStart w:id="4100" w:name="_Toc155386463"/>
      <w:bookmarkStart w:id="4101" w:name="_Toc161759503"/>
      <w:bookmarkStart w:id="4102" w:name="_Toc169872428"/>
      <w:r w:rsidRPr="000231CE">
        <w:rPr>
          <w:rFonts w:eastAsia="Malgun Gothic"/>
        </w:rPr>
        <w:t>6.2A.3.4.2</w:t>
      </w:r>
      <w:r w:rsidRPr="000231CE">
        <w:rPr>
          <w:rFonts w:eastAsia="Malgun Gothic"/>
        </w:rPr>
        <w:tab/>
        <w:t>A-MPR for CA_NS_203 for power class 2</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4103" w:name="_Toc61119480"/>
      <w:bookmarkStart w:id="4104" w:name="_Toc61119862"/>
      <w:bookmarkStart w:id="4105" w:name="_Toc67925915"/>
      <w:bookmarkStart w:id="4106" w:name="_Toc75273553"/>
      <w:bookmarkStart w:id="4107" w:name="_Toc76510453"/>
      <w:bookmarkStart w:id="4108" w:name="_Toc83129607"/>
      <w:bookmarkStart w:id="4109" w:name="_Toc90591139"/>
      <w:bookmarkStart w:id="4110" w:name="_Toc98864166"/>
      <w:bookmarkStart w:id="4111" w:name="_Toc99733415"/>
      <w:bookmarkStart w:id="4112" w:name="_Toc106577311"/>
      <w:bookmarkStart w:id="4113" w:name="_Toc114537062"/>
      <w:bookmarkStart w:id="4114" w:name="_Toc115257330"/>
      <w:bookmarkStart w:id="4115" w:name="_Toc123086650"/>
      <w:bookmarkStart w:id="4116" w:name="_Toc124295974"/>
      <w:bookmarkStart w:id="4117" w:name="_Toc124296444"/>
      <w:bookmarkStart w:id="4118" w:name="_Toc130572261"/>
      <w:bookmarkStart w:id="4119" w:name="_Toc131708260"/>
      <w:bookmarkStart w:id="4120" w:name="_Toc137458067"/>
      <w:bookmarkStart w:id="4121" w:name="_Toc138887554"/>
      <w:bookmarkStart w:id="4122" w:name="_Toc138969638"/>
      <w:bookmarkStart w:id="4123" w:name="_Toc145916699"/>
      <w:bookmarkStart w:id="4124" w:name="_Toc155386464"/>
      <w:bookmarkStart w:id="4125" w:name="_Toc161759504"/>
      <w:bookmarkStart w:id="4126" w:name="_Toc169872429"/>
      <w:r w:rsidRPr="000231CE">
        <w:rPr>
          <w:rFonts w:eastAsia="Malgun Gothic"/>
        </w:rPr>
        <w:t>6.2A.3.4.3</w:t>
      </w:r>
      <w:r w:rsidRPr="000231CE">
        <w:rPr>
          <w:rFonts w:eastAsia="Malgun Gothic"/>
        </w:rPr>
        <w:tab/>
        <w:t>A-MPR for CA_NS_203 for power class 3</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4127" w:name="_Toc61119481"/>
      <w:bookmarkStart w:id="4128" w:name="_Toc61119863"/>
      <w:bookmarkStart w:id="4129" w:name="_Toc67925916"/>
      <w:bookmarkStart w:id="4130" w:name="_Toc75273554"/>
      <w:bookmarkStart w:id="4131" w:name="_Toc76510454"/>
      <w:bookmarkStart w:id="4132" w:name="_Toc83129608"/>
      <w:bookmarkStart w:id="4133" w:name="_Toc90591140"/>
      <w:bookmarkStart w:id="4134" w:name="_Toc98864167"/>
      <w:bookmarkStart w:id="4135" w:name="_Toc99733416"/>
      <w:bookmarkStart w:id="4136" w:name="_Toc106577312"/>
      <w:bookmarkStart w:id="4137" w:name="_Toc114537063"/>
      <w:bookmarkStart w:id="4138" w:name="_Toc115257331"/>
      <w:bookmarkStart w:id="4139" w:name="_Toc123086651"/>
      <w:bookmarkStart w:id="4140" w:name="_Toc124295975"/>
      <w:bookmarkStart w:id="4141" w:name="_Toc124296445"/>
      <w:bookmarkStart w:id="4142" w:name="_Toc130572262"/>
      <w:bookmarkStart w:id="4143" w:name="_Toc131708261"/>
      <w:bookmarkStart w:id="4144" w:name="_Toc137458068"/>
      <w:bookmarkStart w:id="4145" w:name="_Toc138887555"/>
      <w:bookmarkStart w:id="4146" w:name="_Toc138969639"/>
      <w:bookmarkStart w:id="4147" w:name="_Toc145916700"/>
      <w:bookmarkStart w:id="4148" w:name="_Toc155386465"/>
      <w:bookmarkStart w:id="4149" w:name="_Toc161759505"/>
      <w:bookmarkStart w:id="4150" w:name="_Toc169872430"/>
      <w:r w:rsidRPr="000231CE">
        <w:rPr>
          <w:rFonts w:eastAsia="Malgun Gothic"/>
        </w:rPr>
        <w:t>6.2A.3.4.4</w:t>
      </w:r>
      <w:r w:rsidRPr="000231CE">
        <w:rPr>
          <w:rFonts w:eastAsia="Malgun Gothic"/>
        </w:rPr>
        <w:tab/>
        <w:t>A-MPR for CA_NS_203 for power class 4</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4151" w:name="_Toc83129609"/>
      <w:bookmarkStart w:id="4152" w:name="_Toc90591141"/>
      <w:bookmarkStart w:id="4153" w:name="_Toc98864168"/>
      <w:bookmarkStart w:id="4154" w:name="_Toc99733417"/>
      <w:bookmarkStart w:id="4155" w:name="_Toc106577313"/>
      <w:bookmarkStart w:id="4156" w:name="_Toc114537064"/>
      <w:bookmarkStart w:id="4157" w:name="_Toc115257332"/>
      <w:bookmarkStart w:id="4158" w:name="_Toc123086652"/>
      <w:bookmarkStart w:id="4159" w:name="_Toc124295976"/>
      <w:bookmarkStart w:id="4160" w:name="_Toc124296446"/>
      <w:bookmarkStart w:id="4161" w:name="_Toc130572263"/>
      <w:bookmarkStart w:id="4162" w:name="_Toc131708262"/>
      <w:bookmarkStart w:id="4163" w:name="_Toc137458069"/>
      <w:bookmarkStart w:id="4164" w:name="_Toc138887556"/>
      <w:bookmarkStart w:id="4165" w:name="_Toc138969640"/>
      <w:bookmarkStart w:id="4166" w:name="_Toc145916701"/>
      <w:bookmarkStart w:id="4167" w:name="_Toc155386466"/>
      <w:bookmarkStart w:id="4168" w:name="_Toc161759506"/>
      <w:bookmarkStart w:id="4169" w:name="_Toc169872431"/>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4170" w:name="_Toc61119482"/>
      <w:bookmarkStart w:id="4171" w:name="_Toc61119864"/>
      <w:bookmarkStart w:id="4172" w:name="_Toc67925917"/>
      <w:bookmarkStart w:id="4173" w:name="_Toc75273555"/>
      <w:bookmarkStart w:id="4174" w:name="_Toc76510455"/>
      <w:bookmarkStart w:id="4175" w:name="_Toc83129610"/>
      <w:bookmarkStart w:id="4176" w:name="_Toc90591142"/>
      <w:bookmarkStart w:id="4177" w:name="_Toc98864169"/>
      <w:bookmarkStart w:id="4178" w:name="_Toc99733418"/>
      <w:bookmarkStart w:id="4179" w:name="_Toc106577314"/>
      <w:bookmarkStart w:id="4180" w:name="_Toc114537065"/>
      <w:bookmarkStart w:id="4181" w:name="_Toc115257333"/>
      <w:bookmarkStart w:id="4182" w:name="_Toc123086653"/>
      <w:bookmarkStart w:id="4183" w:name="_Toc124295977"/>
      <w:bookmarkStart w:id="4184" w:name="_Toc124296447"/>
      <w:bookmarkStart w:id="4185" w:name="_Toc130572264"/>
      <w:bookmarkStart w:id="4186" w:name="_Toc131708263"/>
      <w:bookmarkStart w:id="4187" w:name="_Toc137458070"/>
      <w:bookmarkStart w:id="4188" w:name="_Toc138887557"/>
      <w:bookmarkStart w:id="4189" w:name="_Toc138969641"/>
      <w:bookmarkStart w:id="4190" w:name="_Toc145916702"/>
      <w:bookmarkStart w:id="4191" w:name="_Toc155386467"/>
      <w:bookmarkStart w:id="4192" w:name="_Toc161759507"/>
      <w:bookmarkStart w:id="4193" w:name="_Toc169872432"/>
      <w:r w:rsidRPr="00C04A08">
        <w:t>6.2A.4</w:t>
      </w:r>
      <w:r w:rsidRPr="00C04A08">
        <w:tab/>
        <w:t>Configured transmitted power for CA</w:t>
      </w:r>
      <w:bookmarkEnd w:id="4024"/>
      <w:bookmarkEnd w:id="4025"/>
      <w:bookmarkEnd w:id="4026"/>
      <w:bookmarkEnd w:id="4027"/>
      <w:bookmarkEnd w:id="4028"/>
      <w:bookmarkEnd w:id="4029"/>
      <w:bookmarkEnd w:id="4030"/>
      <w:bookmarkEnd w:id="4031"/>
      <w:bookmarkEnd w:id="4032"/>
      <w:bookmarkEnd w:id="4033"/>
      <w:bookmarkEnd w:id="4034"/>
      <w:bookmarkEnd w:id="4035"/>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4E7694A" w14:textId="77777777" w:rsidR="0067506E" w:rsidRPr="00C04A08" w:rsidRDefault="0067506E" w:rsidP="0067506E">
      <w:pPr>
        <w:pStyle w:val="Heading4"/>
      </w:pPr>
      <w:bookmarkStart w:id="4194" w:name="_Toc106577315"/>
      <w:bookmarkStart w:id="4195" w:name="_Toc114537066"/>
      <w:bookmarkStart w:id="4196" w:name="_Toc115257334"/>
      <w:bookmarkStart w:id="4197" w:name="_Toc123086654"/>
      <w:bookmarkStart w:id="4198" w:name="_Toc124295978"/>
      <w:bookmarkStart w:id="4199" w:name="_Toc124296448"/>
      <w:bookmarkStart w:id="4200" w:name="_Toc130572265"/>
      <w:bookmarkStart w:id="4201" w:name="_Toc131708264"/>
      <w:bookmarkStart w:id="4202" w:name="_Toc137458071"/>
      <w:bookmarkStart w:id="4203" w:name="_Toc138887558"/>
      <w:bookmarkStart w:id="4204" w:name="_Toc138969642"/>
      <w:bookmarkStart w:id="4205" w:name="_Toc145916703"/>
      <w:bookmarkStart w:id="4206" w:name="_Toc155386468"/>
      <w:bookmarkStart w:id="4207" w:name="_Toc161759508"/>
      <w:bookmarkStart w:id="4208" w:name="_Toc169872433"/>
      <w:r w:rsidRPr="00C04A08">
        <w:t>6.2A.4</w:t>
      </w:r>
      <w:r>
        <w:t>.1</w:t>
      </w:r>
      <w:r w:rsidRPr="00C04A08">
        <w:tab/>
        <w:t xml:space="preserve">Configured transmitted power for </w:t>
      </w:r>
      <w:r>
        <w:t xml:space="preserve">intra-band UL </w:t>
      </w:r>
      <w:r w:rsidRPr="00C04A08">
        <w:t>CA</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77777777" w:rsidR="00A91134" w:rsidRDefault="00A91134" w:rsidP="00A91134">
      <w:r w:rsidRPr="002A2CB6">
        <w:t>with P</w:t>
      </w:r>
      <w:r w:rsidRPr="002A2CB6">
        <w:rPr>
          <w:vertAlign w:val="subscript"/>
        </w:rPr>
        <w:t>Powerclass</w:t>
      </w:r>
      <w:r w:rsidRPr="002A2CB6">
        <w:t xml:space="preserve"> the </w:t>
      </w:r>
      <w:r w:rsidRPr="00C04A08">
        <w:t xml:space="preserve">UE </w:t>
      </w:r>
      <w:r>
        <w:t xml:space="preserve">minimum 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4209" w:name="_Toc106577316"/>
      <w:bookmarkStart w:id="4210" w:name="_Toc114537067"/>
      <w:bookmarkStart w:id="4211" w:name="_Toc115257335"/>
      <w:bookmarkStart w:id="4212" w:name="_Toc123086655"/>
      <w:bookmarkStart w:id="4213" w:name="_Toc124295979"/>
      <w:bookmarkStart w:id="4214" w:name="_Toc124296449"/>
      <w:bookmarkStart w:id="4215" w:name="_Toc130572266"/>
      <w:bookmarkStart w:id="4216" w:name="_Toc131708265"/>
      <w:bookmarkStart w:id="4217" w:name="_Toc137458072"/>
      <w:bookmarkStart w:id="4218" w:name="_Toc138887559"/>
      <w:bookmarkStart w:id="4219" w:name="_Toc138969643"/>
      <w:bookmarkStart w:id="4220" w:name="_Toc145916704"/>
      <w:bookmarkStart w:id="4221" w:name="_Toc155386469"/>
      <w:bookmarkStart w:id="4222" w:name="_Toc161759509"/>
      <w:bookmarkStart w:id="4223" w:name="_Toc169872434"/>
      <w:r w:rsidRPr="00C04A08">
        <w:t>6.2A.4</w:t>
      </w:r>
      <w:r>
        <w:t>.2</w:t>
      </w:r>
      <w:r w:rsidRPr="00C04A08">
        <w:tab/>
        <w:t xml:space="preserve">Configured transmitted power for </w:t>
      </w:r>
      <w:r>
        <w:t xml:space="preserve">inter-band UL </w:t>
      </w:r>
      <w:r w:rsidRPr="00C04A08">
        <w:t>CA</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4224" w:name="_Toc114537068"/>
      <w:bookmarkStart w:id="4225" w:name="_Toc115257336"/>
      <w:bookmarkStart w:id="4226" w:name="_Toc123086656"/>
      <w:bookmarkStart w:id="4227" w:name="_Toc124295980"/>
      <w:bookmarkStart w:id="4228" w:name="_Toc124296450"/>
      <w:bookmarkStart w:id="4229" w:name="_Toc130572267"/>
      <w:bookmarkStart w:id="4230" w:name="_Toc131708266"/>
      <w:bookmarkStart w:id="4231" w:name="_Toc137458073"/>
      <w:bookmarkStart w:id="4232" w:name="_Toc138887560"/>
      <w:bookmarkStart w:id="4233" w:name="_Toc138969644"/>
      <w:bookmarkStart w:id="4234" w:name="_Toc145916705"/>
      <w:bookmarkStart w:id="4235" w:name="_Toc155386470"/>
      <w:bookmarkStart w:id="4236" w:name="_Toc161759510"/>
      <w:bookmarkStart w:id="4237" w:name="_Toc169872435"/>
      <w:r>
        <w:t>6.2A.5</w:t>
      </w:r>
      <w:r>
        <w:tab/>
        <w:t>Requirements for UL gap (</w:t>
      </w:r>
      <w:r w:rsidRPr="00BC709E">
        <w:rPr>
          <w:i/>
          <w:iCs/>
        </w:rPr>
        <w:t>ul-GapFR2-r17</w:t>
      </w:r>
      <w:r>
        <w:t>) for TX power management in CA</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4238" w:name="_Toc21340803"/>
      <w:bookmarkStart w:id="4239" w:name="_Toc29805250"/>
      <w:bookmarkStart w:id="4240" w:name="_Toc36456459"/>
      <w:bookmarkStart w:id="4241" w:name="_Toc36469557"/>
      <w:bookmarkStart w:id="4242" w:name="_Toc37253966"/>
      <w:bookmarkStart w:id="4243" w:name="_Toc37322823"/>
      <w:bookmarkStart w:id="4244" w:name="_Toc37324229"/>
      <w:bookmarkStart w:id="4245" w:name="_Toc45889752"/>
      <w:bookmarkStart w:id="4246" w:name="_Toc52196411"/>
      <w:bookmarkStart w:id="4247" w:name="_Toc52197391"/>
      <w:bookmarkStart w:id="4248" w:name="_Toc53173114"/>
      <w:bookmarkStart w:id="4249" w:name="_Toc53173483"/>
      <w:bookmarkStart w:id="4250" w:name="_Toc61119483"/>
      <w:bookmarkStart w:id="4251" w:name="_Toc61119865"/>
      <w:bookmarkStart w:id="4252" w:name="_Toc67925918"/>
      <w:bookmarkStart w:id="4253" w:name="_Toc75273556"/>
      <w:bookmarkStart w:id="4254" w:name="_Toc76510456"/>
      <w:bookmarkStart w:id="4255" w:name="_Toc83129611"/>
      <w:bookmarkStart w:id="4256" w:name="_Toc90591143"/>
      <w:bookmarkStart w:id="4257" w:name="_Toc98864170"/>
      <w:bookmarkStart w:id="4258" w:name="_Toc99733419"/>
      <w:bookmarkStart w:id="4259" w:name="_Toc106577318"/>
      <w:bookmarkStart w:id="4260" w:name="_Toc114537069"/>
      <w:bookmarkStart w:id="4261" w:name="_Toc115257337"/>
      <w:bookmarkStart w:id="4262" w:name="_Toc123086657"/>
      <w:bookmarkStart w:id="4263" w:name="_Toc124295981"/>
      <w:bookmarkStart w:id="4264" w:name="_Toc124296451"/>
      <w:bookmarkStart w:id="4265" w:name="_Toc130572268"/>
      <w:bookmarkStart w:id="4266" w:name="_Toc131708267"/>
      <w:bookmarkStart w:id="4267" w:name="_Toc137458074"/>
      <w:bookmarkStart w:id="4268" w:name="_Toc138887561"/>
      <w:bookmarkStart w:id="4269" w:name="_Toc138969645"/>
      <w:bookmarkStart w:id="4270" w:name="_Toc145916706"/>
      <w:bookmarkStart w:id="4271" w:name="_Toc155386471"/>
      <w:bookmarkStart w:id="4272" w:name="_Toc161759511"/>
      <w:bookmarkStart w:id="4273" w:name="_Toc169872436"/>
      <w:bookmarkEnd w:id="3207"/>
      <w:r w:rsidRPr="00C04A08">
        <w:t>6.2D</w:t>
      </w:r>
      <w:r w:rsidRPr="00C04A08">
        <w:tab/>
        <w:t>Transmitter power for UL MIMO</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CA312BC" w14:textId="77777777" w:rsidR="00842EF7" w:rsidRPr="00C04A08" w:rsidRDefault="00842EF7" w:rsidP="00842EF7">
      <w:pPr>
        <w:pStyle w:val="Heading3"/>
      </w:pPr>
      <w:bookmarkStart w:id="4274" w:name="_Toc21340804"/>
      <w:bookmarkStart w:id="4275" w:name="_Toc29805251"/>
      <w:bookmarkStart w:id="4276" w:name="_Toc36456460"/>
      <w:bookmarkStart w:id="4277" w:name="_Toc36469558"/>
      <w:bookmarkStart w:id="4278" w:name="_Toc37253967"/>
      <w:bookmarkStart w:id="4279" w:name="_Toc37322824"/>
      <w:bookmarkStart w:id="4280" w:name="_Toc37324230"/>
      <w:bookmarkStart w:id="4281" w:name="_Toc45889753"/>
      <w:bookmarkStart w:id="4282" w:name="_Toc52196412"/>
      <w:bookmarkStart w:id="4283" w:name="_Toc52197392"/>
      <w:bookmarkStart w:id="4284" w:name="_Toc53173115"/>
      <w:bookmarkStart w:id="4285" w:name="_Toc53173484"/>
      <w:bookmarkStart w:id="4286" w:name="_Toc61119484"/>
      <w:bookmarkStart w:id="4287" w:name="_Toc61119866"/>
      <w:bookmarkStart w:id="4288" w:name="_Toc67925919"/>
      <w:bookmarkStart w:id="4289" w:name="_Toc75273557"/>
      <w:bookmarkStart w:id="4290" w:name="_Toc76510457"/>
      <w:bookmarkStart w:id="4291" w:name="_Toc83129612"/>
      <w:bookmarkStart w:id="4292" w:name="_Toc90591144"/>
      <w:bookmarkStart w:id="4293" w:name="_Toc98864171"/>
      <w:bookmarkStart w:id="4294" w:name="_Toc99733420"/>
      <w:bookmarkStart w:id="4295" w:name="_Toc106577319"/>
      <w:bookmarkStart w:id="4296" w:name="_Toc114537070"/>
      <w:bookmarkStart w:id="4297" w:name="_Toc115257338"/>
      <w:bookmarkStart w:id="4298" w:name="_Toc123086658"/>
      <w:bookmarkStart w:id="4299" w:name="_Toc124295982"/>
      <w:bookmarkStart w:id="4300" w:name="_Toc124296452"/>
      <w:bookmarkStart w:id="4301" w:name="_Toc130572269"/>
      <w:bookmarkStart w:id="4302" w:name="_Toc131708268"/>
      <w:bookmarkStart w:id="4303" w:name="_Toc137458075"/>
      <w:bookmarkStart w:id="4304" w:name="_Toc138887562"/>
      <w:bookmarkStart w:id="4305" w:name="_Toc138969646"/>
      <w:bookmarkStart w:id="4306" w:name="_Toc145916707"/>
      <w:bookmarkStart w:id="4307" w:name="_Toc155386472"/>
      <w:bookmarkStart w:id="4308" w:name="_Toc161759512"/>
      <w:bookmarkStart w:id="4309" w:name="_Toc169872437"/>
      <w:r w:rsidRPr="00C04A08">
        <w:t>6.2D.1</w:t>
      </w:r>
      <w:r w:rsidRPr="00C04A08">
        <w:tab/>
        <w:t>UE maximum output power for UL MIMO</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2712A5DE" w14:textId="77777777" w:rsidR="00DB6E16" w:rsidRPr="00C04A08" w:rsidRDefault="00DB6E16" w:rsidP="00DB6E16">
      <w:pPr>
        <w:pStyle w:val="Heading4"/>
      </w:pPr>
      <w:bookmarkStart w:id="4310" w:name="_Toc52196413"/>
      <w:bookmarkStart w:id="4311" w:name="_Toc52197393"/>
      <w:bookmarkStart w:id="4312" w:name="_Toc53173116"/>
      <w:bookmarkStart w:id="4313" w:name="_Toc53173485"/>
      <w:bookmarkStart w:id="4314" w:name="_Toc61119485"/>
      <w:bookmarkStart w:id="4315" w:name="_Toc61119867"/>
      <w:bookmarkStart w:id="4316" w:name="_Toc67925920"/>
      <w:bookmarkStart w:id="4317" w:name="_Toc75273558"/>
      <w:bookmarkStart w:id="4318" w:name="_Toc76510458"/>
      <w:bookmarkStart w:id="4319" w:name="_Toc83129613"/>
      <w:bookmarkStart w:id="4320" w:name="_Toc90591145"/>
      <w:bookmarkStart w:id="4321" w:name="_Toc98864172"/>
      <w:bookmarkStart w:id="4322" w:name="_Toc99733421"/>
      <w:bookmarkStart w:id="4323" w:name="_Toc106577320"/>
      <w:bookmarkStart w:id="4324" w:name="_Toc114537071"/>
      <w:bookmarkStart w:id="4325" w:name="_Toc115257339"/>
      <w:bookmarkStart w:id="4326" w:name="_Toc123086659"/>
      <w:bookmarkStart w:id="4327" w:name="_Toc124295983"/>
      <w:bookmarkStart w:id="4328" w:name="_Toc124296453"/>
      <w:bookmarkStart w:id="4329" w:name="_Toc130572270"/>
      <w:bookmarkStart w:id="4330" w:name="_Toc131708269"/>
      <w:bookmarkStart w:id="4331" w:name="_Toc137458076"/>
      <w:bookmarkStart w:id="4332" w:name="_Toc138887563"/>
      <w:bookmarkStart w:id="4333" w:name="_Toc138969647"/>
      <w:bookmarkStart w:id="4334" w:name="_Toc145916708"/>
      <w:bookmarkStart w:id="4335" w:name="_Toc155386473"/>
      <w:bookmarkStart w:id="4336" w:name="_Toc161759513"/>
      <w:bookmarkStart w:id="4337" w:name="_Toc169872438"/>
      <w:bookmarkStart w:id="4338" w:name="_Toc21340805"/>
      <w:bookmarkStart w:id="4339" w:name="_Toc29805252"/>
      <w:bookmarkStart w:id="4340" w:name="_Toc36456461"/>
      <w:bookmarkStart w:id="4341" w:name="_Toc36469559"/>
      <w:bookmarkStart w:id="4342" w:name="_Toc37253968"/>
      <w:bookmarkStart w:id="4343" w:name="_Toc37322825"/>
      <w:bookmarkStart w:id="4344" w:name="_Toc37324231"/>
      <w:bookmarkStart w:id="4345" w:name="_Toc45889754"/>
      <w:r w:rsidRPr="00C04A08">
        <w:t>6.2D.1.0</w:t>
      </w:r>
      <w:r w:rsidRPr="00C04A08">
        <w:tab/>
        <w:t>General</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1A7B39DB" w:rsidR="00DB6E16" w:rsidRPr="00C04A08" w:rsidRDefault="00DB6E16" w:rsidP="00DB6E16">
            <w:pPr>
              <w:pStyle w:val="TAN"/>
              <w:rPr>
                <w:color w:val="000000"/>
              </w:rPr>
            </w:pPr>
            <w:r w:rsidRPr="00C04A08">
              <w:rPr>
                <w:color w:val="000000"/>
              </w:rPr>
              <w:t>NOTE 1:</w:t>
            </w:r>
            <w:r w:rsidR="00186BFC" w:rsidRPr="00C04A08">
              <w:tab/>
            </w:r>
            <w:r w:rsidRPr="00C04A08">
              <w:rPr>
                <w:color w:val="000000"/>
              </w:rPr>
              <w:t xml:space="preserve">For PUSCH configured with ULFPTxModes set to Mode-1, all requirements for 1-layer CP-OFDM based modulation in subsection 6.2D are assumed to be met if the requirement for 2-layer UL MIMO has been validated. </w:t>
            </w:r>
          </w:p>
          <w:p w14:paraId="4D148206" w14:textId="2D1FC167" w:rsidR="00DB6E16" w:rsidRPr="00C04A08" w:rsidRDefault="00DB6E16" w:rsidP="00DB6E16">
            <w:pPr>
              <w:pStyle w:val="TAN"/>
              <w:rPr>
                <w:color w:val="000000"/>
              </w:rPr>
            </w:pPr>
            <w:r w:rsidRPr="00C04A08">
              <w:rPr>
                <w:color w:val="000000"/>
              </w:rPr>
              <w:t>NOTE 2:</w:t>
            </w:r>
            <w:r w:rsidR="00186BFC" w:rsidRPr="00C04A08">
              <w:tab/>
            </w:r>
            <w:r w:rsidRPr="00C04A08">
              <w:rPr>
                <w:color w:val="000000"/>
              </w:rPr>
              <w:t>TPMI index selected shall be based upon the full power TPMI reported by the UE [10, TS 38.213].</w:t>
            </w:r>
          </w:p>
        </w:tc>
      </w:tr>
    </w:tbl>
    <w:p w14:paraId="00E7C1CE" w14:textId="77777777" w:rsidR="0022394D" w:rsidRDefault="0022394D" w:rsidP="0022394D"/>
    <w:p w14:paraId="5602A1F9" w14:textId="5A160DD0" w:rsidR="0022394D" w:rsidRPr="00C04A08" w:rsidRDefault="0022394D" w:rsidP="00460E7A">
      <w:pPr>
        <w:pStyle w:val="NO"/>
      </w:pPr>
      <w:r>
        <w:t>NOTE:</w:t>
      </w:r>
      <w:r w:rsidR="00460E7A">
        <w:tab/>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4346" w:name="_Toc52196414"/>
      <w:bookmarkStart w:id="4347" w:name="_Toc52197394"/>
      <w:bookmarkStart w:id="4348" w:name="_Toc53173117"/>
      <w:bookmarkStart w:id="4349" w:name="_Toc53173486"/>
      <w:bookmarkStart w:id="4350" w:name="_Toc61119486"/>
      <w:bookmarkStart w:id="4351" w:name="_Toc61119868"/>
      <w:bookmarkStart w:id="4352" w:name="_Toc67925921"/>
      <w:bookmarkStart w:id="4353" w:name="_Toc75273559"/>
      <w:bookmarkStart w:id="4354" w:name="_Toc76510459"/>
      <w:bookmarkStart w:id="4355" w:name="_Toc83129614"/>
      <w:bookmarkStart w:id="4356" w:name="_Toc90591146"/>
      <w:bookmarkStart w:id="4357" w:name="_Toc98864173"/>
      <w:bookmarkStart w:id="4358" w:name="_Toc99733422"/>
      <w:bookmarkStart w:id="4359" w:name="_Toc106577321"/>
      <w:bookmarkStart w:id="4360" w:name="_Toc114537072"/>
      <w:bookmarkStart w:id="4361" w:name="_Toc115257340"/>
      <w:bookmarkStart w:id="4362" w:name="_Toc123086660"/>
      <w:bookmarkStart w:id="4363" w:name="_Toc124295984"/>
      <w:bookmarkStart w:id="4364" w:name="_Toc124296454"/>
      <w:bookmarkStart w:id="4365" w:name="_Toc130572271"/>
      <w:bookmarkStart w:id="4366" w:name="_Toc131708270"/>
      <w:bookmarkStart w:id="4367" w:name="_Toc137458077"/>
      <w:bookmarkStart w:id="4368" w:name="_Toc138887564"/>
      <w:bookmarkStart w:id="4369" w:name="_Toc138969648"/>
      <w:bookmarkStart w:id="4370" w:name="_Toc145916709"/>
      <w:bookmarkStart w:id="4371" w:name="_Toc155386474"/>
      <w:bookmarkStart w:id="4372" w:name="_Toc161759514"/>
      <w:bookmarkStart w:id="4373" w:name="_Toc169872439"/>
      <w:r w:rsidRPr="00C04A08">
        <w:t>6.2D.1.1</w:t>
      </w:r>
      <w:r w:rsidRPr="00C04A08">
        <w:tab/>
        <w:t>UE maximum output power for UL MIMO for power class 1</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4374" w:name="_Hlk4399347"/>
      <w:r w:rsidRPr="00C04A08">
        <w:t>Table 6.2</w:t>
      </w:r>
      <w:r w:rsidRPr="00C04A08">
        <w:rPr>
          <w:rFonts w:hint="eastAsia"/>
          <w:lang w:eastAsia="zh-CN"/>
        </w:rPr>
        <w:t>D</w:t>
      </w:r>
      <w:r w:rsidRPr="00C04A08">
        <w:t>.1.1-</w:t>
      </w:r>
      <w:bookmarkEnd w:id="4374"/>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4375" w:name="_Toc21340806"/>
      <w:bookmarkStart w:id="4376" w:name="_Toc29805253"/>
      <w:bookmarkStart w:id="4377" w:name="_Toc36456462"/>
      <w:bookmarkStart w:id="4378" w:name="_Toc36469560"/>
      <w:bookmarkStart w:id="4379" w:name="_Toc37253969"/>
      <w:bookmarkStart w:id="4380" w:name="_Toc37322826"/>
      <w:bookmarkStart w:id="4381" w:name="_Toc37324232"/>
      <w:bookmarkStart w:id="4382" w:name="_Toc45889755"/>
      <w:bookmarkStart w:id="4383" w:name="_Toc52196415"/>
      <w:bookmarkStart w:id="4384" w:name="_Toc52197395"/>
      <w:bookmarkStart w:id="4385" w:name="_Toc53173118"/>
      <w:bookmarkStart w:id="4386" w:name="_Toc53173487"/>
      <w:bookmarkStart w:id="4387" w:name="_Toc61119487"/>
      <w:bookmarkStart w:id="4388" w:name="_Toc61119869"/>
      <w:bookmarkStart w:id="4389" w:name="_Toc67925922"/>
      <w:bookmarkStart w:id="4390" w:name="_Toc75273560"/>
      <w:bookmarkStart w:id="4391" w:name="_Toc76510460"/>
      <w:bookmarkStart w:id="4392" w:name="_Toc83129615"/>
      <w:bookmarkStart w:id="4393" w:name="_Toc90591147"/>
      <w:bookmarkStart w:id="4394" w:name="_Toc98864174"/>
      <w:bookmarkStart w:id="4395" w:name="_Toc99733423"/>
      <w:bookmarkStart w:id="4396" w:name="_Toc106577322"/>
      <w:bookmarkStart w:id="4397" w:name="_Toc114537073"/>
      <w:bookmarkStart w:id="4398" w:name="_Toc115257341"/>
      <w:bookmarkStart w:id="4399" w:name="_Toc123086661"/>
      <w:bookmarkStart w:id="4400" w:name="_Toc124295985"/>
      <w:bookmarkStart w:id="4401" w:name="_Toc124296455"/>
      <w:bookmarkStart w:id="4402" w:name="_Toc130572272"/>
      <w:bookmarkStart w:id="4403" w:name="_Toc131708271"/>
      <w:bookmarkStart w:id="4404" w:name="_Toc137458078"/>
      <w:bookmarkStart w:id="4405" w:name="_Toc138887565"/>
      <w:bookmarkStart w:id="4406" w:name="_Toc138969649"/>
      <w:bookmarkStart w:id="4407" w:name="_Toc145916710"/>
      <w:bookmarkStart w:id="4408" w:name="_Toc155386475"/>
      <w:bookmarkStart w:id="4409" w:name="_Toc161759515"/>
      <w:bookmarkStart w:id="4410" w:name="_Toc169872440"/>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4411" w:name="_Toc21340807"/>
      <w:bookmarkStart w:id="4412" w:name="_Toc29805254"/>
      <w:bookmarkStart w:id="4413" w:name="_Toc36456463"/>
      <w:bookmarkStart w:id="4414" w:name="_Toc36469561"/>
      <w:bookmarkStart w:id="4415" w:name="_Toc37253970"/>
      <w:bookmarkStart w:id="4416" w:name="_Toc37322827"/>
      <w:bookmarkStart w:id="4417" w:name="_Toc37324233"/>
      <w:bookmarkStart w:id="4418" w:name="_Toc45889756"/>
      <w:bookmarkStart w:id="4419" w:name="_Toc52196416"/>
      <w:bookmarkStart w:id="4420" w:name="_Toc52197396"/>
      <w:bookmarkStart w:id="4421" w:name="_Toc53173119"/>
      <w:bookmarkStart w:id="4422" w:name="_Toc53173488"/>
      <w:bookmarkStart w:id="4423" w:name="_Toc61119488"/>
      <w:bookmarkStart w:id="4424" w:name="_Toc61119870"/>
      <w:bookmarkStart w:id="4425" w:name="_Toc67925923"/>
      <w:bookmarkStart w:id="4426" w:name="_Toc75273561"/>
      <w:bookmarkStart w:id="4427" w:name="_Toc76510461"/>
      <w:bookmarkStart w:id="4428" w:name="_Toc83129616"/>
      <w:bookmarkStart w:id="4429" w:name="_Toc90591148"/>
      <w:bookmarkStart w:id="4430" w:name="_Toc98864175"/>
      <w:bookmarkStart w:id="4431" w:name="_Toc99733424"/>
      <w:bookmarkStart w:id="4432" w:name="_Toc106577323"/>
      <w:bookmarkStart w:id="4433" w:name="_Toc114537074"/>
      <w:bookmarkStart w:id="4434" w:name="_Toc115257342"/>
      <w:bookmarkStart w:id="4435" w:name="_Toc123086662"/>
      <w:bookmarkStart w:id="4436" w:name="_Toc124295986"/>
      <w:bookmarkStart w:id="4437" w:name="_Toc124296456"/>
      <w:bookmarkStart w:id="4438" w:name="_Toc130572273"/>
      <w:bookmarkStart w:id="4439" w:name="_Toc131708272"/>
      <w:bookmarkStart w:id="4440" w:name="_Toc137458079"/>
      <w:bookmarkStart w:id="4441" w:name="_Toc138887566"/>
      <w:bookmarkStart w:id="4442" w:name="_Toc138969650"/>
      <w:bookmarkStart w:id="4443" w:name="_Toc145916711"/>
      <w:bookmarkStart w:id="4444" w:name="_Toc155386476"/>
      <w:bookmarkStart w:id="4445" w:name="_Toc161759516"/>
      <w:bookmarkStart w:id="4446" w:name="_Toc169872441"/>
      <w:r w:rsidRPr="00C04A08">
        <w:t>6.2D.1.3</w:t>
      </w:r>
      <w:r w:rsidRPr="00C04A08">
        <w:tab/>
        <w:t>UE maximum output power for UL MIMO for power class 3</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4447" w:name="_Toc21340808"/>
      <w:bookmarkStart w:id="4448" w:name="_Toc29805255"/>
      <w:bookmarkStart w:id="4449" w:name="_Toc36456464"/>
      <w:bookmarkStart w:id="4450" w:name="_Toc36469562"/>
      <w:bookmarkStart w:id="4451" w:name="_Toc37253971"/>
      <w:bookmarkStart w:id="4452" w:name="_Toc37322828"/>
      <w:bookmarkStart w:id="4453" w:name="_Toc37324234"/>
      <w:bookmarkStart w:id="4454" w:name="_Toc45889757"/>
      <w:bookmarkStart w:id="4455" w:name="_Toc52196417"/>
      <w:bookmarkStart w:id="4456" w:name="_Toc52197397"/>
      <w:bookmarkStart w:id="4457" w:name="_Toc53173120"/>
      <w:bookmarkStart w:id="4458" w:name="_Toc53173489"/>
      <w:bookmarkStart w:id="4459" w:name="_Toc61119489"/>
      <w:bookmarkStart w:id="4460" w:name="_Toc61119871"/>
      <w:bookmarkStart w:id="4461" w:name="_Toc67925924"/>
      <w:bookmarkStart w:id="4462" w:name="_Toc75273562"/>
      <w:bookmarkStart w:id="4463" w:name="_Toc76510462"/>
      <w:bookmarkStart w:id="4464" w:name="_Toc83129617"/>
      <w:bookmarkStart w:id="4465" w:name="_Toc90591149"/>
      <w:bookmarkStart w:id="4466" w:name="_Toc98864176"/>
      <w:bookmarkStart w:id="4467" w:name="_Toc99733425"/>
      <w:bookmarkStart w:id="4468" w:name="_Toc106577324"/>
      <w:bookmarkStart w:id="4469" w:name="_Toc114537075"/>
      <w:bookmarkStart w:id="4470" w:name="_Toc115257343"/>
      <w:bookmarkStart w:id="4471" w:name="_Toc123086663"/>
      <w:bookmarkStart w:id="4472" w:name="_Toc124295987"/>
      <w:bookmarkStart w:id="4473" w:name="_Toc124296457"/>
      <w:bookmarkStart w:id="4474" w:name="_Toc130572274"/>
      <w:bookmarkStart w:id="4475" w:name="_Toc131708273"/>
      <w:bookmarkStart w:id="4476" w:name="_Toc137458080"/>
      <w:bookmarkStart w:id="4477" w:name="_Toc138887567"/>
      <w:bookmarkStart w:id="4478" w:name="_Toc138969651"/>
      <w:bookmarkStart w:id="4479" w:name="_Toc145916712"/>
      <w:bookmarkStart w:id="4480" w:name="_Toc155386477"/>
      <w:bookmarkStart w:id="4481" w:name="_Toc161759517"/>
      <w:bookmarkStart w:id="4482" w:name="_Toc169872442"/>
      <w:r w:rsidRPr="00C04A08">
        <w:t>6.2D.1.4</w:t>
      </w:r>
      <w:r w:rsidRPr="00C04A08">
        <w:tab/>
        <w:t>UE maximum output power for UL MIMO for power class 4</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4483" w:name="_Toc67925925"/>
      <w:bookmarkStart w:id="4484" w:name="_Toc75273563"/>
      <w:bookmarkStart w:id="4485" w:name="_Toc76510463"/>
      <w:bookmarkStart w:id="4486" w:name="_Toc83129618"/>
      <w:bookmarkStart w:id="4487" w:name="_Toc90591150"/>
      <w:bookmarkStart w:id="4488" w:name="_Toc98864177"/>
      <w:bookmarkStart w:id="4489" w:name="_Toc99733426"/>
      <w:bookmarkStart w:id="4490" w:name="_Toc106577325"/>
      <w:bookmarkStart w:id="4491" w:name="_Toc114537076"/>
      <w:bookmarkStart w:id="4492" w:name="_Toc115257344"/>
      <w:bookmarkStart w:id="4493" w:name="_Toc123086664"/>
      <w:bookmarkStart w:id="4494" w:name="_Toc124295988"/>
      <w:bookmarkStart w:id="4495" w:name="_Toc124296458"/>
      <w:bookmarkStart w:id="4496" w:name="_Toc130572275"/>
      <w:bookmarkStart w:id="4497" w:name="_Toc131708274"/>
      <w:bookmarkStart w:id="4498" w:name="_Toc137458081"/>
      <w:bookmarkStart w:id="4499" w:name="_Toc138887568"/>
      <w:bookmarkStart w:id="4500" w:name="_Toc138969652"/>
      <w:bookmarkStart w:id="4501" w:name="_Toc145916713"/>
      <w:bookmarkStart w:id="4502" w:name="_Toc155386478"/>
      <w:bookmarkStart w:id="4503" w:name="_Toc161759518"/>
      <w:bookmarkStart w:id="4504" w:name="_Toc169872443"/>
      <w:r>
        <w:t>6.2D.1.5</w:t>
      </w:r>
      <w:r w:rsidRPr="00FE760F">
        <w:tab/>
        <w:t>UE maximum output pow</w:t>
      </w:r>
      <w:r>
        <w:t>er for UL MIMO for power class 5</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4505" w:name="_Toc98864178"/>
      <w:bookmarkStart w:id="4506" w:name="_Toc99733427"/>
      <w:bookmarkStart w:id="4507" w:name="_Toc106577326"/>
      <w:bookmarkStart w:id="4508" w:name="_Toc114537077"/>
      <w:bookmarkStart w:id="4509" w:name="_Toc115257345"/>
      <w:bookmarkStart w:id="4510" w:name="_Toc123086665"/>
      <w:bookmarkStart w:id="4511" w:name="_Toc124295989"/>
      <w:bookmarkStart w:id="4512" w:name="_Toc124296459"/>
      <w:bookmarkStart w:id="4513" w:name="_Toc130572276"/>
      <w:bookmarkStart w:id="4514" w:name="_Toc131708275"/>
      <w:bookmarkStart w:id="4515" w:name="_Toc137458082"/>
      <w:bookmarkStart w:id="4516" w:name="_Toc138887569"/>
      <w:bookmarkStart w:id="4517" w:name="_Toc138969653"/>
      <w:bookmarkStart w:id="4518" w:name="_Toc145916714"/>
      <w:bookmarkStart w:id="4519" w:name="_Toc155386479"/>
      <w:bookmarkStart w:id="4520" w:name="_Toc161759519"/>
      <w:bookmarkStart w:id="4521" w:name="_Toc169872444"/>
      <w:r>
        <w:t>6.2D.1.6</w:t>
      </w:r>
      <w:r w:rsidRPr="00FE760F">
        <w:tab/>
        <w:t>UE maximum output pow</w:t>
      </w:r>
      <w:r>
        <w:t>er for UL MIMO for power class 6</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77777777" w:rsidR="006700B6" w:rsidRDefault="006700B6" w:rsidP="006700B6">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3C79D4">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23D710" w14:textId="0E71DBC6" w:rsidR="006700B6" w:rsidRPr="00D431E6" w:rsidRDefault="006700B6" w:rsidP="0011551F">
            <w:pPr>
              <w:pStyle w:val="TAN"/>
              <w:rPr>
                <w:rFonts w:cs="Arial"/>
                <w:szCs w:val="18"/>
              </w:rPr>
            </w:pPr>
            <w:bookmarkStart w:id="4522" w:name="_Hlk98863103"/>
            <w:r w:rsidRPr="00D431E6">
              <w:rPr>
                <w:rFonts w:cs="Arial"/>
                <w:szCs w:val="18"/>
              </w:rPr>
              <w:t>NOTE 1:</w:t>
            </w:r>
            <w:r w:rsidR="00460E7A"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035139A4" w:rsidR="006700B6" w:rsidRDefault="006700B6" w:rsidP="0011551F">
            <w:pPr>
              <w:pStyle w:val="TAN"/>
              <w:rPr>
                <w:rFonts w:cs="Arial"/>
                <w:szCs w:val="18"/>
              </w:rPr>
            </w:pPr>
            <w:r w:rsidRPr="00D431E6">
              <w:rPr>
                <w:rFonts w:cs="Arial"/>
                <w:szCs w:val="18"/>
              </w:rPr>
              <w:t>NOTE 2:</w:t>
            </w:r>
            <w:r w:rsidR="00460E7A" w:rsidRPr="00FE760F">
              <w:tab/>
            </w:r>
            <w:r w:rsidRPr="00D431E6">
              <w:rPr>
                <w:rFonts w:cs="Arial"/>
                <w:szCs w:val="18"/>
              </w:rPr>
              <w:t>The requirements in this table are verified only under normal temperature conditions as defined in Annex E.2.1.</w:t>
            </w:r>
          </w:p>
          <w:p w14:paraId="68165CC2" w14:textId="78FC6769" w:rsidR="006700B6" w:rsidRPr="00D431E6" w:rsidRDefault="00CD5FF1" w:rsidP="0011551F">
            <w:pPr>
              <w:pStyle w:val="TAN"/>
              <w:rPr>
                <w:rFonts w:cs="Arial"/>
                <w:szCs w:val="18"/>
              </w:rPr>
            </w:pPr>
            <w:r w:rsidRPr="00867FC9">
              <w:rPr>
                <w:rFonts w:cs="Arial"/>
                <w:szCs w:val="18"/>
              </w:rPr>
              <w:t>NOTE 3:</w:t>
            </w:r>
            <w:r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4523" w:name="_Toc21340809"/>
      <w:bookmarkStart w:id="4524" w:name="_Toc29805256"/>
      <w:bookmarkStart w:id="4525" w:name="_Toc36456465"/>
      <w:bookmarkStart w:id="4526" w:name="_Toc36469563"/>
      <w:bookmarkStart w:id="4527" w:name="_Toc37253972"/>
      <w:bookmarkStart w:id="4528" w:name="_Toc37322829"/>
      <w:bookmarkStart w:id="4529" w:name="_Toc37324235"/>
      <w:bookmarkStart w:id="4530" w:name="_Toc45889758"/>
      <w:bookmarkStart w:id="4531" w:name="_Toc52196418"/>
      <w:bookmarkStart w:id="4532" w:name="_Toc52197398"/>
      <w:bookmarkStart w:id="4533" w:name="_Toc53173121"/>
      <w:bookmarkStart w:id="4534" w:name="_Toc53173490"/>
      <w:bookmarkStart w:id="4535" w:name="_Toc61119490"/>
      <w:bookmarkStart w:id="4536" w:name="_Toc61119872"/>
      <w:bookmarkStart w:id="4537" w:name="_Toc67925926"/>
      <w:bookmarkStart w:id="4538" w:name="_Toc75273564"/>
      <w:bookmarkStart w:id="4539" w:name="_Toc76510464"/>
      <w:bookmarkStart w:id="4540" w:name="_Toc83129619"/>
      <w:bookmarkStart w:id="4541" w:name="_Toc90591151"/>
      <w:bookmarkStart w:id="4542" w:name="_Toc98864179"/>
      <w:bookmarkStart w:id="4543" w:name="_Toc99733428"/>
      <w:bookmarkStart w:id="4544" w:name="_Toc106577327"/>
      <w:bookmarkStart w:id="4545" w:name="_Toc114537078"/>
      <w:bookmarkStart w:id="4546" w:name="_Toc115257346"/>
      <w:bookmarkStart w:id="4547" w:name="_Toc123086666"/>
      <w:bookmarkStart w:id="4548" w:name="_Toc124295990"/>
      <w:bookmarkStart w:id="4549" w:name="_Toc124296460"/>
      <w:bookmarkStart w:id="4550" w:name="_Toc130572277"/>
      <w:bookmarkStart w:id="4551" w:name="_Toc131708276"/>
      <w:bookmarkStart w:id="4552" w:name="_Toc137458083"/>
      <w:bookmarkStart w:id="4553" w:name="_Toc138887570"/>
      <w:bookmarkStart w:id="4554" w:name="_Toc138969654"/>
      <w:bookmarkStart w:id="4555" w:name="_Toc145916715"/>
      <w:bookmarkStart w:id="4556" w:name="_Toc155386480"/>
      <w:bookmarkStart w:id="4557" w:name="_Toc161759520"/>
      <w:bookmarkStart w:id="4558" w:name="_Toc169872445"/>
      <w:bookmarkEnd w:id="4522"/>
      <w:r w:rsidRPr="00C04A08">
        <w:t>6.2D.2</w:t>
      </w:r>
      <w:r w:rsidRPr="00C04A08">
        <w:tab/>
        <w:t>UE maximum output power reduction for modulation / channel bandwidth for UL MIMO</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0EEB7979" w14:textId="77777777" w:rsidR="00842EF7" w:rsidRPr="00C04A08" w:rsidRDefault="00842EF7" w:rsidP="00842EF7">
      <w:pPr>
        <w:pStyle w:val="Heading4"/>
        <w:rPr>
          <w:lang w:eastAsia="ko-KR"/>
        </w:rPr>
      </w:pPr>
      <w:bookmarkStart w:id="4559" w:name="_Toc21340810"/>
      <w:bookmarkStart w:id="4560" w:name="_Toc29805257"/>
      <w:bookmarkStart w:id="4561" w:name="_Toc36456466"/>
      <w:bookmarkStart w:id="4562" w:name="_Toc36469564"/>
      <w:bookmarkStart w:id="4563" w:name="_Toc37253973"/>
      <w:bookmarkStart w:id="4564" w:name="_Toc37322830"/>
      <w:bookmarkStart w:id="4565" w:name="_Toc37324236"/>
      <w:bookmarkStart w:id="4566" w:name="_Toc45889759"/>
      <w:bookmarkStart w:id="4567" w:name="_Toc52196419"/>
      <w:bookmarkStart w:id="4568" w:name="_Toc52197399"/>
      <w:bookmarkStart w:id="4569" w:name="_Toc53173122"/>
      <w:bookmarkStart w:id="4570" w:name="_Toc53173491"/>
      <w:bookmarkStart w:id="4571" w:name="_Toc61119491"/>
      <w:bookmarkStart w:id="4572" w:name="_Toc61119873"/>
      <w:bookmarkStart w:id="4573" w:name="_Toc67925927"/>
      <w:bookmarkStart w:id="4574" w:name="_Toc75273565"/>
      <w:bookmarkStart w:id="4575" w:name="_Toc76510465"/>
      <w:bookmarkStart w:id="4576" w:name="_Toc83129620"/>
      <w:bookmarkStart w:id="4577" w:name="_Toc90591152"/>
      <w:bookmarkStart w:id="4578" w:name="_Toc98864180"/>
      <w:bookmarkStart w:id="4579" w:name="_Toc99733429"/>
      <w:bookmarkStart w:id="4580" w:name="_Toc106577328"/>
      <w:bookmarkStart w:id="4581" w:name="_Toc114537079"/>
      <w:bookmarkStart w:id="4582" w:name="_Toc115257347"/>
      <w:bookmarkStart w:id="4583" w:name="_Toc123086667"/>
      <w:bookmarkStart w:id="4584" w:name="_Toc124295991"/>
      <w:bookmarkStart w:id="4585" w:name="_Toc124296461"/>
      <w:bookmarkStart w:id="4586" w:name="_Toc130572278"/>
      <w:bookmarkStart w:id="4587" w:name="_Toc131708277"/>
      <w:bookmarkStart w:id="4588" w:name="_Toc137458084"/>
      <w:bookmarkStart w:id="4589" w:name="_Toc138887571"/>
      <w:bookmarkStart w:id="4590" w:name="_Toc138969655"/>
      <w:bookmarkStart w:id="4591" w:name="_Toc145916716"/>
      <w:bookmarkStart w:id="4592" w:name="_Toc155386481"/>
      <w:bookmarkStart w:id="4593" w:name="_Toc161759521"/>
      <w:bookmarkStart w:id="4594" w:name="_Toc169872446"/>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4595" w:name="_Toc21340811"/>
      <w:bookmarkStart w:id="4596" w:name="_Toc29805258"/>
      <w:bookmarkStart w:id="4597" w:name="_Toc36456467"/>
      <w:bookmarkStart w:id="4598" w:name="_Toc36469565"/>
      <w:bookmarkStart w:id="4599" w:name="_Toc37253974"/>
      <w:bookmarkStart w:id="4600" w:name="_Toc37322831"/>
      <w:bookmarkStart w:id="4601" w:name="_Toc37324237"/>
      <w:bookmarkStart w:id="4602" w:name="_Toc45889760"/>
      <w:bookmarkStart w:id="4603" w:name="_Toc52196420"/>
      <w:bookmarkStart w:id="4604" w:name="_Toc52197400"/>
      <w:bookmarkStart w:id="4605" w:name="_Toc53173123"/>
      <w:bookmarkStart w:id="4606" w:name="_Toc53173492"/>
      <w:bookmarkStart w:id="4607" w:name="_Toc61119492"/>
      <w:bookmarkStart w:id="4608" w:name="_Toc61119874"/>
      <w:bookmarkStart w:id="4609" w:name="_Toc67925928"/>
      <w:bookmarkStart w:id="4610" w:name="_Toc75273566"/>
      <w:bookmarkStart w:id="4611" w:name="_Toc76510466"/>
      <w:bookmarkStart w:id="4612" w:name="_Toc83129621"/>
      <w:bookmarkStart w:id="4613" w:name="_Toc90591153"/>
      <w:bookmarkStart w:id="4614" w:name="_Toc98864181"/>
      <w:bookmarkStart w:id="4615" w:name="_Toc99733430"/>
      <w:bookmarkStart w:id="4616" w:name="_Toc106577329"/>
      <w:bookmarkStart w:id="4617" w:name="_Toc114537080"/>
      <w:bookmarkStart w:id="4618" w:name="_Toc115257348"/>
      <w:bookmarkStart w:id="4619" w:name="_Toc123086668"/>
      <w:bookmarkStart w:id="4620" w:name="_Toc124295992"/>
      <w:bookmarkStart w:id="4621" w:name="_Toc124296462"/>
      <w:bookmarkStart w:id="4622" w:name="_Toc130572279"/>
      <w:bookmarkStart w:id="4623" w:name="_Toc131708278"/>
      <w:bookmarkStart w:id="4624" w:name="_Toc137458085"/>
      <w:bookmarkStart w:id="4625" w:name="_Toc138887572"/>
      <w:bookmarkStart w:id="4626" w:name="_Toc138969656"/>
      <w:bookmarkStart w:id="4627" w:name="_Toc145916717"/>
      <w:bookmarkStart w:id="4628" w:name="_Toc155386482"/>
      <w:bookmarkStart w:id="4629" w:name="_Toc161759522"/>
      <w:bookmarkStart w:id="4630" w:name="_Toc169872447"/>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4631" w:name="_Toc21340812"/>
      <w:bookmarkStart w:id="4632" w:name="_Toc29805259"/>
      <w:bookmarkStart w:id="4633" w:name="_Toc36456468"/>
      <w:bookmarkStart w:id="4634" w:name="_Toc36469566"/>
      <w:bookmarkStart w:id="4635" w:name="_Toc37253975"/>
      <w:bookmarkStart w:id="4636" w:name="_Toc37322832"/>
      <w:bookmarkStart w:id="4637" w:name="_Toc37324238"/>
      <w:bookmarkStart w:id="4638" w:name="_Toc45889761"/>
      <w:bookmarkStart w:id="4639" w:name="_Toc52196421"/>
      <w:bookmarkStart w:id="4640" w:name="_Toc52197401"/>
      <w:bookmarkStart w:id="4641" w:name="_Toc53173124"/>
      <w:bookmarkStart w:id="4642" w:name="_Toc53173493"/>
      <w:bookmarkStart w:id="4643" w:name="_Toc61119493"/>
      <w:bookmarkStart w:id="4644" w:name="_Toc61119875"/>
      <w:bookmarkStart w:id="4645" w:name="_Toc67925929"/>
      <w:bookmarkStart w:id="4646" w:name="_Toc75273567"/>
      <w:bookmarkStart w:id="4647" w:name="_Toc76510467"/>
      <w:bookmarkStart w:id="4648" w:name="_Toc83129622"/>
      <w:bookmarkStart w:id="4649" w:name="_Toc90591154"/>
      <w:bookmarkStart w:id="4650" w:name="_Toc98864182"/>
      <w:bookmarkStart w:id="4651" w:name="_Toc99733431"/>
      <w:bookmarkStart w:id="4652" w:name="_Toc106577330"/>
      <w:bookmarkStart w:id="4653" w:name="_Toc114537081"/>
      <w:bookmarkStart w:id="4654" w:name="_Toc115257349"/>
      <w:bookmarkStart w:id="4655" w:name="_Toc123086669"/>
      <w:bookmarkStart w:id="4656" w:name="_Toc124295993"/>
      <w:bookmarkStart w:id="4657" w:name="_Toc124296463"/>
      <w:bookmarkStart w:id="4658" w:name="_Toc130572280"/>
      <w:bookmarkStart w:id="4659" w:name="_Toc131708279"/>
      <w:bookmarkStart w:id="4660" w:name="_Toc137458086"/>
      <w:bookmarkStart w:id="4661" w:name="_Toc138887573"/>
      <w:bookmarkStart w:id="4662" w:name="_Toc138969657"/>
      <w:bookmarkStart w:id="4663" w:name="_Toc145916718"/>
      <w:bookmarkStart w:id="4664" w:name="_Toc155386483"/>
      <w:bookmarkStart w:id="4665" w:name="_Toc161759523"/>
      <w:bookmarkStart w:id="4666" w:name="_Toc169872448"/>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4667" w:name="_Toc21340813"/>
      <w:bookmarkStart w:id="4668" w:name="_Toc29805260"/>
      <w:bookmarkStart w:id="4669" w:name="_Toc36456469"/>
      <w:bookmarkStart w:id="4670" w:name="_Toc36469567"/>
      <w:bookmarkStart w:id="4671" w:name="_Toc37253976"/>
      <w:bookmarkStart w:id="4672" w:name="_Toc37322833"/>
      <w:bookmarkStart w:id="4673" w:name="_Toc37324239"/>
      <w:bookmarkStart w:id="4674" w:name="_Toc45889762"/>
      <w:bookmarkStart w:id="4675" w:name="_Toc52196422"/>
      <w:bookmarkStart w:id="4676" w:name="_Toc52197402"/>
      <w:bookmarkStart w:id="4677" w:name="_Toc53173125"/>
      <w:bookmarkStart w:id="4678" w:name="_Toc53173494"/>
      <w:bookmarkStart w:id="4679" w:name="_Toc61119494"/>
      <w:bookmarkStart w:id="4680" w:name="_Toc61119876"/>
      <w:bookmarkStart w:id="4681" w:name="_Toc67925930"/>
      <w:bookmarkStart w:id="4682" w:name="_Toc75273568"/>
      <w:bookmarkStart w:id="4683" w:name="_Toc76510468"/>
      <w:bookmarkStart w:id="4684" w:name="_Toc83129623"/>
      <w:bookmarkStart w:id="4685" w:name="_Toc90591155"/>
      <w:bookmarkStart w:id="4686" w:name="_Toc98864183"/>
      <w:bookmarkStart w:id="4687" w:name="_Toc99733432"/>
      <w:bookmarkStart w:id="4688" w:name="_Toc106577331"/>
      <w:bookmarkStart w:id="4689" w:name="_Toc114537082"/>
      <w:bookmarkStart w:id="4690" w:name="_Toc115257350"/>
      <w:bookmarkStart w:id="4691" w:name="_Toc123086670"/>
      <w:bookmarkStart w:id="4692" w:name="_Toc124295994"/>
      <w:bookmarkStart w:id="4693" w:name="_Toc124296464"/>
      <w:bookmarkStart w:id="4694" w:name="_Toc130572281"/>
      <w:bookmarkStart w:id="4695" w:name="_Toc131708280"/>
      <w:bookmarkStart w:id="4696" w:name="_Toc137458087"/>
      <w:bookmarkStart w:id="4697" w:name="_Toc138887574"/>
      <w:bookmarkStart w:id="4698" w:name="_Toc138969658"/>
      <w:bookmarkStart w:id="4699" w:name="_Toc145916719"/>
      <w:bookmarkStart w:id="4700" w:name="_Toc155386484"/>
      <w:bookmarkStart w:id="4701" w:name="_Toc161759524"/>
      <w:bookmarkStart w:id="4702" w:name="_Toc169872449"/>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4703" w:name="_Toc67925931"/>
      <w:bookmarkStart w:id="4704" w:name="_Toc75273569"/>
      <w:bookmarkStart w:id="4705" w:name="_Toc76510469"/>
      <w:bookmarkStart w:id="4706" w:name="_Toc83129624"/>
      <w:bookmarkStart w:id="4707" w:name="_Toc90591156"/>
      <w:bookmarkStart w:id="4708" w:name="_Toc98864184"/>
      <w:bookmarkStart w:id="4709" w:name="_Toc99733433"/>
      <w:bookmarkStart w:id="4710" w:name="_Toc106577332"/>
      <w:bookmarkStart w:id="4711" w:name="_Toc114537083"/>
      <w:bookmarkStart w:id="4712" w:name="_Toc115257351"/>
      <w:bookmarkStart w:id="4713" w:name="_Toc123086671"/>
      <w:bookmarkStart w:id="4714" w:name="_Toc124295995"/>
      <w:bookmarkStart w:id="4715" w:name="_Toc124296465"/>
      <w:bookmarkStart w:id="4716" w:name="_Toc130572282"/>
      <w:bookmarkStart w:id="4717" w:name="_Toc131708281"/>
      <w:bookmarkStart w:id="4718" w:name="_Toc137458088"/>
      <w:bookmarkStart w:id="4719" w:name="_Toc138887575"/>
      <w:bookmarkStart w:id="4720" w:name="_Toc138969659"/>
      <w:bookmarkStart w:id="4721" w:name="_Toc145916720"/>
      <w:bookmarkStart w:id="4722" w:name="_Toc155386485"/>
      <w:bookmarkStart w:id="4723" w:name="_Toc161759525"/>
      <w:bookmarkStart w:id="4724" w:name="_Toc169872450"/>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4725" w:name="_Toc98864185"/>
      <w:bookmarkStart w:id="4726" w:name="_Toc99733434"/>
      <w:bookmarkStart w:id="4727" w:name="_Toc106577333"/>
      <w:bookmarkStart w:id="4728" w:name="_Toc114537084"/>
      <w:bookmarkStart w:id="4729" w:name="_Toc115257352"/>
      <w:bookmarkStart w:id="4730" w:name="_Toc123086672"/>
      <w:bookmarkStart w:id="4731" w:name="_Toc124295996"/>
      <w:bookmarkStart w:id="4732" w:name="_Toc124296466"/>
      <w:bookmarkStart w:id="4733" w:name="_Toc130572283"/>
      <w:bookmarkStart w:id="4734" w:name="_Toc131708282"/>
      <w:bookmarkStart w:id="4735" w:name="_Toc137458089"/>
      <w:bookmarkStart w:id="4736" w:name="_Toc138887576"/>
      <w:bookmarkStart w:id="4737" w:name="_Toc138969660"/>
      <w:bookmarkStart w:id="4738" w:name="_Toc145916721"/>
      <w:bookmarkStart w:id="4739" w:name="_Toc155386486"/>
      <w:bookmarkStart w:id="4740" w:name="_Toc161759526"/>
      <w:bookmarkStart w:id="4741" w:name="_Toc169872451"/>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4742" w:name="_Toc21340814"/>
      <w:bookmarkStart w:id="4743" w:name="_Toc29805261"/>
      <w:bookmarkStart w:id="4744" w:name="_Toc36456470"/>
      <w:bookmarkStart w:id="4745" w:name="_Toc36469568"/>
      <w:bookmarkStart w:id="4746" w:name="_Toc37253977"/>
      <w:bookmarkStart w:id="4747" w:name="_Toc37322834"/>
      <w:bookmarkStart w:id="4748" w:name="_Toc37324240"/>
      <w:bookmarkStart w:id="4749" w:name="_Toc45889763"/>
      <w:bookmarkStart w:id="4750" w:name="_Toc52196423"/>
      <w:bookmarkStart w:id="4751" w:name="_Toc52197403"/>
      <w:bookmarkStart w:id="4752" w:name="_Toc53173126"/>
      <w:bookmarkStart w:id="4753" w:name="_Toc53173495"/>
      <w:bookmarkStart w:id="4754" w:name="_Toc61119495"/>
      <w:bookmarkStart w:id="4755" w:name="_Toc61119877"/>
      <w:bookmarkStart w:id="4756" w:name="_Toc67925932"/>
      <w:bookmarkStart w:id="4757" w:name="_Toc75273570"/>
      <w:bookmarkStart w:id="4758" w:name="_Toc76510470"/>
      <w:bookmarkStart w:id="4759" w:name="_Toc83129625"/>
      <w:bookmarkStart w:id="4760" w:name="_Toc90591157"/>
      <w:bookmarkStart w:id="4761" w:name="_Toc98864186"/>
      <w:bookmarkStart w:id="4762" w:name="_Toc99733435"/>
      <w:bookmarkStart w:id="4763" w:name="_Toc106577334"/>
      <w:bookmarkStart w:id="4764" w:name="_Toc114537085"/>
      <w:bookmarkStart w:id="4765" w:name="_Toc115257353"/>
      <w:bookmarkStart w:id="4766" w:name="_Toc123086673"/>
      <w:bookmarkStart w:id="4767" w:name="_Toc124295997"/>
      <w:bookmarkStart w:id="4768" w:name="_Toc124296467"/>
      <w:bookmarkStart w:id="4769" w:name="_Toc130572284"/>
      <w:bookmarkStart w:id="4770" w:name="_Toc131708283"/>
      <w:bookmarkStart w:id="4771" w:name="_Toc137458090"/>
      <w:bookmarkStart w:id="4772" w:name="_Toc138887577"/>
      <w:bookmarkStart w:id="4773" w:name="_Toc138969661"/>
      <w:bookmarkStart w:id="4774" w:name="_Toc145916722"/>
      <w:bookmarkStart w:id="4775" w:name="_Toc155386487"/>
      <w:bookmarkStart w:id="4776" w:name="_Toc161759527"/>
      <w:bookmarkStart w:id="4777" w:name="_Toc169872452"/>
      <w:r w:rsidRPr="00C04A08">
        <w:t>6.2D.3</w:t>
      </w:r>
      <w:r w:rsidRPr="00C04A08">
        <w:tab/>
        <w:t>UE maximum output power reduction with additional requirements for UL MIMO</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629FBD07" w14:textId="77777777" w:rsidR="00842EF7" w:rsidRPr="00C04A08" w:rsidRDefault="00842EF7" w:rsidP="00842EF7">
      <w:pPr>
        <w:pStyle w:val="Heading4"/>
        <w:rPr>
          <w:lang w:eastAsia="ko-KR"/>
        </w:rPr>
      </w:pPr>
      <w:bookmarkStart w:id="4778" w:name="_Toc21340815"/>
      <w:bookmarkStart w:id="4779" w:name="_Toc29805262"/>
      <w:bookmarkStart w:id="4780" w:name="_Toc36456471"/>
      <w:bookmarkStart w:id="4781" w:name="_Toc36469569"/>
      <w:bookmarkStart w:id="4782" w:name="_Toc37253978"/>
      <w:bookmarkStart w:id="4783" w:name="_Toc37322835"/>
      <w:bookmarkStart w:id="4784" w:name="_Toc37324241"/>
      <w:bookmarkStart w:id="4785" w:name="_Toc45889764"/>
      <w:bookmarkStart w:id="4786" w:name="_Toc52196424"/>
      <w:bookmarkStart w:id="4787" w:name="_Toc52197404"/>
      <w:bookmarkStart w:id="4788" w:name="_Toc53173127"/>
      <w:bookmarkStart w:id="4789" w:name="_Toc53173496"/>
      <w:bookmarkStart w:id="4790" w:name="_Toc61119496"/>
      <w:bookmarkStart w:id="4791" w:name="_Toc61119878"/>
      <w:bookmarkStart w:id="4792" w:name="_Toc67925933"/>
      <w:bookmarkStart w:id="4793" w:name="_Toc75273571"/>
      <w:bookmarkStart w:id="4794" w:name="_Toc76510471"/>
      <w:bookmarkStart w:id="4795" w:name="_Toc83129626"/>
      <w:bookmarkStart w:id="4796" w:name="_Toc90591158"/>
      <w:bookmarkStart w:id="4797" w:name="_Toc98864187"/>
      <w:bookmarkStart w:id="4798" w:name="_Toc99733436"/>
      <w:bookmarkStart w:id="4799" w:name="_Toc106577335"/>
      <w:bookmarkStart w:id="4800" w:name="_Toc114537086"/>
      <w:bookmarkStart w:id="4801" w:name="_Toc115257354"/>
      <w:bookmarkStart w:id="4802" w:name="_Toc123086674"/>
      <w:bookmarkStart w:id="4803" w:name="_Toc124295998"/>
      <w:bookmarkStart w:id="4804" w:name="_Toc124296468"/>
      <w:bookmarkStart w:id="4805" w:name="_Toc130572285"/>
      <w:bookmarkStart w:id="4806" w:name="_Toc131708284"/>
      <w:bookmarkStart w:id="4807" w:name="_Toc137458091"/>
      <w:bookmarkStart w:id="4808" w:name="_Toc138887578"/>
      <w:bookmarkStart w:id="4809" w:name="_Toc138969662"/>
      <w:bookmarkStart w:id="4810" w:name="_Toc145916723"/>
      <w:bookmarkStart w:id="4811" w:name="_Toc155386488"/>
      <w:bookmarkStart w:id="4812" w:name="_Toc161759528"/>
      <w:bookmarkStart w:id="4813" w:name="_Toc169872453"/>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4814" w:name="_Toc21340816"/>
      <w:bookmarkStart w:id="4815" w:name="_Toc29805263"/>
      <w:bookmarkStart w:id="4816" w:name="_Toc36456472"/>
      <w:bookmarkStart w:id="4817" w:name="_Toc36469570"/>
      <w:bookmarkStart w:id="4818" w:name="_Toc37253979"/>
      <w:bookmarkStart w:id="4819" w:name="_Toc37322836"/>
      <w:bookmarkStart w:id="4820" w:name="_Toc37324242"/>
      <w:bookmarkStart w:id="4821" w:name="_Toc45889765"/>
      <w:bookmarkStart w:id="4822" w:name="_Toc52196425"/>
      <w:bookmarkStart w:id="4823" w:name="_Toc52197405"/>
      <w:bookmarkStart w:id="4824" w:name="_Toc53173128"/>
      <w:bookmarkStart w:id="4825" w:name="_Toc53173497"/>
      <w:bookmarkStart w:id="4826" w:name="_Toc61119497"/>
      <w:bookmarkStart w:id="4827" w:name="_Toc61119879"/>
      <w:bookmarkStart w:id="4828" w:name="_Toc67925934"/>
      <w:bookmarkStart w:id="4829" w:name="_Toc75273572"/>
      <w:bookmarkStart w:id="4830" w:name="_Toc76510472"/>
      <w:bookmarkStart w:id="4831" w:name="_Toc83129627"/>
      <w:bookmarkStart w:id="4832" w:name="_Toc90591159"/>
      <w:bookmarkStart w:id="4833" w:name="_Toc98864188"/>
      <w:bookmarkStart w:id="4834" w:name="_Toc99733437"/>
      <w:bookmarkStart w:id="4835" w:name="_Toc106577336"/>
      <w:bookmarkStart w:id="4836" w:name="_Toc114537087"/>
      <w:bookmarkStart w:id="4837" w:name="_Toc115257355"/>
      <w:bookmarkStart w:id="4838" w:name="_Toc123086675"/>
      <w:bookmarkStart w:id="4839" w:name="_Toc124295999"/>
      <w:bookmarkStart w:id="4840" w:name="_Toc124296469"/>
      <w:bookmarkStart w:id="4841" w:name="_Toc130572286"/>
      <w:bookmarkStart w:id="4842" w:name="_Toc131708285"/>
      <w:bookmarkStart w:id="4843" w:name="_Toc137458092"/>
      <w:bookmarkStart w:id="4844" w:name="_Toc138887579"/>
      <w:bookmarkStart w:id="4845" w:name="_Toc138969663"/>
      <w:bookmarkStart w:id="4846" w:name="_Toc145916724"/>
      <w:bookmarkStart w:id="4847" w:name="_Toc155386489"/>
      <w:bookmarkStart w:id="4848" w:name="_Toc161759529"/>
      <w:bookmarkStart w:id="4849" w:name="_Toc169872454"/>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4850" w:name="_Toc21340817"/>
      <w:bookmarkStart w:id="4851" w:name="_Toc29805264"/>
      <w:bookmarkStart w:id="4852" w:name="_Toc36456473"/>
      <w:bookmarkStart w:id="4853" w:name="_Toc36469571"/>
      <w:bookmarkStart w:id="4854" w:name="_Toc37253980"/>
      <w:bookmarkStart w:id="4855" w:name="_Toc37322837"/>
      <w:bookmarkStart w:id="4856" w:name="_Toc37324243"/>
      <w:bookmarkStart w:id="4857" w:name="_Toc45889766"/>
      <w:bookmarkStart w:id="4858" w:name="_Toc52196426"/>
      <w:bookmarkStart w:id="4859" w:name="_Toc52197406"/>
      <w:bookmarkStart w:id="4860" w:name="_Toc53173129"/>
      <w:bookmarkStart w:id="4861" w:name="_Toc53173498"/>
      <w:bookmarkStart w:id="4862" w:name="_Toc61119498"/>
      <w:bookmarkStart w:id="4863" w:name="_Toc61119880"/>
      <w:bookmarkStart w:id="4864" w:name="_Toc67925935"/>
      <w:bookmarkStart w:id="4865" w:name="_Toc75273573"/>
      <w:bookmarkStart w:id="4866" w:name="_Toc76510473"/>
      <w:bookmarkStart w:id="4867" w:name="_Toc83129628"/>
      <w:bookmarkStart w:id="4868" w:name="_Toc90591160"/>
      <w:bookmarkStart w:id="4869" w:name="_Toc98864189"/>
      <w:bookmarkStart w:id="4870" w:name="_Toc99733438"/>
      <w:bookmarkStart w:id="4871" w:name="_Toc106577337"/>
      <w:bookmarkStart w:id="4872" w:name="_Toc114537088"/>
      <w:bookmarkStart w:id="4873" w:name="_Toc115257356"/>
      <w:bookmarkStart w:id="4874" w:name="_Toc123086676"/>
      <w:bookmarkStart w:id="4875" w:name="_Toc124296000"/>
      <w:bookmarkStart w:id="4876" w:name="_Toc124296470"/>
      <w:bookmarkStart w:id="4877" w:name="_Toc130572287"/>
      <w:bookmarkStart w:id="4878" w:name="_Toc131708286"/>
      <w:bookmarkStart w:id="4879" w:name="_Toc137458093"/>
      <w:bookmarkStart w:id="4880" w:name="_Toc138887580"/>
      <w:bookmarkStart w:id="4881" w:name="_Toc138969664"/>
      <w:bookmarkStart w:id="4882" w:name="_Toc145916725"/>
      <w:bookmarkStart w:id="4883" w:name="_Toc155386490"/>
      <w:bookmarkStart w:id="4884" w:name="_Toc161759530"/>
      <w:bookmarkStart w:id="4885" w:name="_Toc169872455"/>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4886" w:name="_Toc21340818"/>
      <w:bookmarkStart w:id="4887" w:name="_Toc29805265"/>
      <w:bookmarkStart w:id="4888" w:name="_Toc36456474"/>
      <w:bookmarkStart w:id="4889" w:name="_Toc36469572"/>
      <w:bookmarkStart w:id="4890" w:name="_Toc37253981"/>
      <w:bookmarkStart w:id="4891" w:name="_Toc37322838"/>
      <w:bookmarkStart w:id="4892" w:name="_Toc37324244"/>
      <w:bookmarkStart w:id="4893" w:name="_Toc45889767"/>
      <w:bookmarkStart w:id="4894" w:name="_Toc52196427"/>
      <w:bookmarkStart w:id="4895" w:name="_Toc52197407"/>
      <w:bookmarkStart w:id="4896" w:name="_Toc53173130"/>
      <w:bookmarkStart w:id="4897" w:name="_Toc53173499"/>
      <w:bookmarkStart w:id="4898" w:name="_Toc61119499"/>
      <w:bookmarkStart w:id="4899" w:name="_Toc61119881"/>
      <w:bookmarkStart w:id="4900" w:name="_Toc67925936"/>
      <w:bookmarkStart w:id="4901" w:name="_Toc75273574"/>
      <w:bookmarkStart w:id="4902" w:name="_Toc76510474"/>
      <w:bookmarkStart w:id="4903" w:name="_Toc83129629"/>
      <w:bookmarkStart w:id="4904" w:name="_Toc90591161"/>
      <w:bookmarkStart w:id="4905" w:name="_Toc98864190"/>
      <w:bookmarkStart w:id="4906" w:name="_Toc99733439"/>
      <w:bookmarkStart w:id="4907" w:name="_Toc106577338"/>
      <w:bookmarkStart w:id="4908" w:name="_Toc114537089"/>
      <w:bookmarkStart w:id="4909" w:name="_Toc115257357"/>
      <w:bookmarkStart w:id="4910" w:name="_Toc123086677"/>
      <w:bookmarkStart w:id="4911" w:name="_Toc124296001"/>
      <w:bookmarkStart w:id="4912" w:name="_Toc124296471"/>
      <w:bookmarkStart w:id="4913" w:name="_Toc130572288"/>
      <w:bookmarkStart w:id="4914" w:name="_Toc131708287"/>
      <w:bookmarkStart w:id="4915" w:name="_Toc137458094"/>
      <w:bookmarkStart w:id="4916" w:name="_Toc138887581"/>
      <w:bookmarkStart w:id="4917" w:name="_Toc138969665"/>
      <w:bookmarkStart w:id="4918" w:name="_Toc145916726"/>
      <w:bookmarkStart w:id="4919" w:name="_Toc155386491"/>
      <w:bookmarkStart w:id="4920" w:name="_Toc161759531"/>
      <w:bookmarkStart w:id="4921" w:name="_Toc169872456"/>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4922" w:name="_Toc67925937"/>
      <w:bookmarkStart w:id="4923" w:name="_Toc75273575"/>
      <w:bookmarkStart w:id="4924" w:name="_Toc76510475"/>
      <w:bookmarkStart w:id="4925" w:name="_Toc83129630"/>
      <w:bookmarkStart w:id="4926" w:name="_Toc90591162"/>
      <w:bookmarkStart w:id="4927" w:name="_Toc98864191"/>
      <w:bookmarkStart w:id="4928" w:name="_Toc99733440"/>
      <w:bookmarkStart w:id="4929" w:name="_Toc106577339"/>
      <w:bookmarkStart w:id="4930" w:name="_Toc114537090"/>
      <w:bookmarkStart w:id="4931" w:name="_Toc115257358"/>
      <w:bookmarkStart w:id="4932" w:name="_Toc123086678"/>
      <w:bookmarkStart w:id="4933" w:name="_Toc124296002"/>
      <w:bookmarkStart w:id="4934" w:name="_Toc124296472"/>
      <w:bookmarkStart w:id="4935" w:name="_Toc130572289"/>
      <w:bookmarkStart w:id="4936" w:name="_Toc131708288"/>
      <w:bookmarkStart w:id="4937" w:name="_Toc137458095"/>
      <w:bookmarkStart w:id="4938" w:name="_Toc138887582"/>
      <w:bookmarkStart w:id="4939" w:name="_Toc138969666"/>
      <w:bookmarkStart w:id="4940" w:name="_Toc145916727"/>
      <w:bookmarkStart w:id="4941" w:name="_Toc155386492"/>
      <w:bookmarkStart w:id="4942" w:name="_Toc161759532"/>
      <w:bookmarkStart w:id="4943" w:name="_Toc169872457"/>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4A5EC18D" w14:textId="545273CD" w:rsidR="00393343"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2710B717" w14:textId="77777777" w:rsidR="006700B6" w:rsidRPr="00FE760F" w:rsidRDefault="006700B6" w:rsidP="006700B6">
      <w:pPr>
        <w:pStyle w:val="Heading4"/>
        <w:rPr>
          <w:lang w:eastAsia="ko-KR"/>
        </w:rPr>
      </w:pPr>
      <w:bookmarkStart w:id="4944" w:name="_Toc98864192"/>
      <w:bookmarkStart w:id="4945" w:name="_Toc99733441"/>
      <w:bookmarkStart w:id="4946" w:name="_Toc106577340"/>
      <w:bookmarkStart w:id="4947" w:name="_Toc114537091"/>
      <w:bookmarkStart w:id="4948" w:name="_Toc115257359"/>
      <w:bookmarkStart w:id="4949" w:name="_Toc123086679"/>
      <w:bookmarkStart w:id="4950" w:name="_Toc124296003"/>
      <w:bookmarkStart w:id="4951" w:name="_Toc124296473"/>
      <w:bookmarkStart w:id="4952" w:name="_Toc130572290"/>
      <w:bookmarkStart w:id="4953" w:name="_Toc131708289"/>
      <w:bookmarkStart w:id="4954" w:name="_Toc137458096"/>
      <w:bookmarkStart w:id="4955" w:name="_Toc138887583"/>
      <w:bookmarkStart w:id="4956" w:name="_Toc138969667"/>
      <w:bookmarkStart w:id="4957" w:name="_Toc145916728"/>
      <w:bookmarkStart w:id="4958" w:name="_Toc155386493"/>
      <w:bookmarkStart w:id="4959" w:name="_Toc161759533"/>
      <w:bookmarkStart w:id="4960" w:name="_Toc169872458"/>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4961" w:name="_Toc21340819"/>
      <w:bookmarkStart w:id="4962" w:name="_Toc29805266"/>
      <w:bookmarkStart w:id="4963" w:name="_Toc36456475"/>
      <w:bookmarkStart w:id="4964" w:name="_Toc36469573"/>
      <w:bookmarkStart w:id="4965" w:name="_Toc37253982"/>
      <w:bookmarkStart w:id="4966" w:name="_Toc37322839"/>
      <w:bookmarkStart w:id="4967" w:name="_Toc37324245"/>
      <w:bookmarkStart w:id="4968" w:name="_Toc45889768"/>
      <w:bookmarkStart w:id="4969" w:name="_Toc52196428"/>
      <w:bookmarkStart w:id="4970" w:name="_Toc52197408"/>
      <w:bookmarkStart w:id="4971" w:name="_Toc53173131"/>
      <w:bookmarkStart w:id="4972" w:name="_Toc53173500"/>
      <w:bookmarkStart w:id="4973" w:name="_Toc61119500"/>
      <w:bookmarkStart w:id="4974" w:name="_Toc61119882"/>
      <w:bookmarkStart w:id="4975" w:name="_Toc67925938"/>
      <w:bookmarkStart w:id="4976" w:name="_Toc75273576"/>
      <w:bookmarkStart w:id="4977" w:name="_Toc76510476"/>
      <w:bookmarkStart w:id="4978" w:name="_Toc83129631"/>
      <w:bookmarkStart w:id="4979" w:name="_Toc90591163"/>
      <w:bookmarkStart w:id="4980" w:name="_Toc98864193"/>
      <w:bookmarkStart w:id="4981" w:name="_Toc99733442"/>
      <w:bookmarkStart w:id="4982" w:name="_Toc106577341"/>
      <w:bookmarkStart w:id="4983" w:name="_Toc114537092"/>
      <w:bookmarkStart w:id="4984" w:name="_Toc115257360"/>
      <w:bookmarkStart w:id="4985" w:name="_Toc123086680"/>
      <w:bookmarkStart w:id="4986" w:name="_Toc124296004"/>
      <w:bookmarkStart w:id="4987" w:name="_Toc124296474"/>
      <w:bookmarkStart w:id="4988" w:name="_Toc130572291"/>
      <w:bookmarkStart w:id="4989" w:name="_Toc131708290"/>
      <w:bookmarkStart w:id="4990" w:name="_Toc137458097"/>
      <w:bookmarkStart w:id="4991" w:name="_Toc138887584"/>
      <w:bookmarkStart w:id="4992" w:name="_Toc138969668"/>
      <w:bookmarkStart w:id="4993" w:name="_Toc145916729"/>
      <w:bookmarkStart w:id="4994" w:name="_Toc155386494"/>
      <w:bookmarkStart w:id="4995" w:name="_Toc161759534"/>
      <w:bookmarkStart w:id="4996" w:name="_Toc169872459"/>
      <w:r w:rsidRPr="00C04A08">
        <w:t>6.2D.4</w:t>
      </w:r>
      <w:r w:rsidRPr="00C04A08">
        <w:tab/>
        <w:t>Configured transmitted power for UL MIMO</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4997" w:name="_Toc21340820"/>
      <w:bookmarkStart w:id="4998" w:name="_Toc29805267"/>
      <w:bookmarkStart w:id="4999" w:name="_Toc36456476"/>
      <w:bookmarkStart w:id="5000" w:name="_Toc36469574"/>
      <w:bookmarkStart w:id="5001" w:name="_Toc37253983"/>
      <w:bookmarkStart w:id="5002" w:name="_Toc37322840"/>
      <w:bookmarkStart w:id="5003" w:name="_Toc37324246"/>
      <w:bookmarkStart w:id="5004" w:name="_Toc45889769"/>
      <w:bookmarkStart w:id="5005" w:name="_Toc52196429"/>
      <w:bookmarkStart w:id="5006" w:name="_Toc52197409"/>
      <w:bookmarkStart w:id="5007" w:name="_Toc53173132"/>
      <w:bookmarkStart w:id="5008" w:name="_Toc53173501"/>
      <w:bookmarkStart w:id="5009" w:name="_Toc61119501"/>
      <w:bookmarkStart w:id="5010" w:name="_Toc61119883"/>
      <w:bookmarkStart w:id="5011" w:name="_Toc67925939"/>
      <w:bookmarkStart w:id="5012" w:name="_Toc75273577"/>
      <w:bookmarkStart w:id="5013" w:name="_Toc76510477"/>
      <w:bookmarkStart w:id="5014" w:name="_Toc83129632"/>
      <w:bookmarkStart w:id="5015" w:name="_Toc90591164"/>
      <w:bookmarkStart w:id="5016" w:name="_Toc98864194"/>
      <w:bookmarkStart w:id="5017" w:name="_Toc99733443"/>
      <w:bookmarkStart w:id="5018" w:name="_Toc106577342"/>
      <w:bookmarkStart w:id="5019" w:name="_Toc114537093"/>
      <w:bookmarkStart w:id="5020" w:name="_Toc115257361"/>
      <w:bookmarkStart w:id="5021" w:name="_Toc123086681"/>
      <w:bookmarkStart w:id="5022" w:name="_Toc124296005"/>
      <w:bookmarkStart w:id="5023" w:name="_Toc124296475"/>
      <w:bookmarkStart w:id="5024" w:name="_Toc130572292"/>
      <w:bookmarkStart w:id="5025" w:name="_Toc131708291"/>
      <w:bookmarkStart w:id="5026" w:name="_Toc137458098"/>
      <w:bookmarkStart w:id="5027" w:name="_Toc138887585"/>
      <w:bookmarkStart w:id="5028" w:name="_Toc138969669"/>
      <w:bookmarkStart w:id="5029" w:name="_Toc145916730"/>
      <w:bookmarkStart w:id="5030" w:name="_Toc155386495"/>
      <w:bookmarkStart w:id="5031" w:name="_Toc161759535"/>
      <w:bookmarkStart w:id="5032" w:name="_Toc169872460"/>
      <w:r w:rsidRPr="00C04A08">
        <w:t>6.3</w:t>
      </w:r>
      <w:r w:rsidRPr="00C04A08">
        <w:tab/>
        <w:t>Output power dynamics</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2990B589" w14:textId="77777777" w:rsidR="00842EF7" w:rsidRPr="00C04A08" w:rsidRDefault="00842EF7" w:rsidP="00842EF7">
      <w:pPr>
        <w:pStyle w:val="Heading3"/>
      </w:pPr>
      <w:bookmarkStart w:id="5033" w:name="_Toc21340821"/>
      <w:bookmarkStart w:id="5034" w:name="_Toc29805268"/>
      <w:bookmarkStart w:id="5035" w:name="_Toc36456477"/>
      <w:bookmarkStart w:id="5036" w:name="_Toc36469575"/>
      <w:bookmarkStart w:id="5037" w:name="_Toc37253984"/>
      <w:bookmarkStart w:id="5038" w:name="_Toc37322841"/>
      <w:bookmarkStart w:id="5039" w:name="_Toc37324247"/>
      <w:bookmarkStart w:id="5040" w:name="_Toc45889770"/>
      <w:bookmarkStart w:id="5041" w:name="_Toc52196430"/>
      <w:bookmarkStart w:id="5042" w:name="_Toc52197410"/>
      <w:bookmarkStart w:id="5043" w:name="_Toc53173133"/>
      <w:bookmarkStart w:id="5044" w:name="_Toc53173502"/>
      <w:bookmarkStart w:id="5045" w:name="_Toc61119502"/>
      <w:bookmarkStart w:id="5046" w:name="_Toc61119884"/>
      <w:bookmarkStart w:id="5047" w:name="_Toc67925940"/>
      <w:bookmarkStart w:id="5048" w:name="_Toc75273578"/>
      <w:bookmarkStart w:id="5049" w:name="_Toc76510478"/>
      <w:bookmarkStart w:id="5050" w:name="_Toc83129633"/>
      <w:bookmarkStart w:id="5051" w:name="_Toc90591165"/>
      <w:bookmarkStart w:id="5052" w:name="_Toc98864195"/>
      <w:bookmarkStart w:id="5053" w:name="_Toc99733444"/>
      <w:bookmarkStart w:id="5054" w:name="_Toc106577343"/>
      <w:bookmarkStart w:id="5055" w:name="_Toc114537094"/>
      <w:bookmarkStart w:id="5056" w:name="_Toc115257362"/>
      <w:bookmarkStart w:id="5057" w:name="_Toc123086682"/>
      <w:bookmarkStart w:id="5058" w:name="_Toc124296006"/>
      <w:bookmarkStart w:id="5059" w:name="_Toc124296476"/>
      <w:bookmarkStart w:id="5060" w:name="_Toc130572293"/>
      <w:bookmarkStart w:id="5061" w:name="_Toc131708292"/>
      <w:bookmarkStart w:id="5062" w:name="_Toc137458099"/>
      <w:bookmarkStart w:id="5063" w:name="_Toc138887586"/>
      <w:bookmarkStart w:id="5064" w:name="_Toc138969670"/>
      <w:bookmarkStart w:id="5065" w:name="_Toc145916731"/>
      <w:bookmarkStart w:id="5066" w:name="_Toc155386496"/>
      <w:bookmarkStart w:id="5067" w:name="_Toc161759536"/>
      <w:bookmarkStart w:id="5068" w:name="_Toc169872461"/>
      <w:r w:rsidRPr="00C04A08">
        <w:t>6.3.1</w:t>
      </w:r>
      <w:r w:rsidRPr="00C04A08">
        <w:tab/>
        <w:t>Minimum output power</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2F911EB7" w14:textId="77777777" w:rsidR="00842EF7" w:rsidRPr="00C04A08" w:rsidRDefault="00842EF7" w:rsidP="00842EF7">
      <w:pPr>
        <w:pStyle w:val="Heading4"/>
      </w:pPr>
      <w:bookmarkStart w:id="5069" w:name="_Toc21340822"/>
      <w:bookmarkStart w:id="5070" w:name="_Toc29805269"/>
      <w:bookmarkStart w:id="5071" w:name="_Toc36456478"/>
      <w:bookmarkStart w:id="5072" w:name="_Toc36469576"/>
      <w:bookmarkStart w:id="5073" w:name="_Toc37253985"/>
      <w:bookmarkStart w:id="5074" w:name="_Toc37322842"/>
      <w:bookmarkStart w:id="5075" w:name="_Toc37324248"/>
      <w:bookmarkStart w:id="5076" w:name="_Toc45889771"/>
      <w:bookmarkStart w:id="5077" w:name="_Toc52196431"/>
      <w:bookmarkStart w:id="5078" w:name="_Toc52197411"/>
      <w:bookmarkStart w:id="5079" w:name="_Toc53173134"/>
      <w:bookmarkStart w:id="5080" w:name="_Toc53173503"/>
      <w:bookmarkStart w:id="5081" w:name="_Toc61119503"/>
      <w:bookmarkStart w:id="5082" w:name="_Toc61119885"/>
      <w:bookmarkStart w:id="5083" w:name="_Toc67925941"/>
      <w:bookmarkStart w:id="5084" w:name="_Toc75273579"/>
      <w:bookmarkStart w:id="5085" w:name="_Toc76510479"/>
      <w:bookmarkStart w:id="5086" w:name="_Toc83129634"/>
      <w:bookmarkStart w:id="5087" w:name="_Toc90591166"/>
      <w:bookmarkStart w:id="5088" w:name="_Toc98864196"/>
      <w:bookmarkStart w:id="5089" w:name="_Toc99733445"/>
      <w:bookmarkStart w:id="5090" w:name="_Toc106577344"/>
      <w:bookmarkStart w:id="5091" w:name="_Toc114537095"/>
      <w:bookmarkStart w:id="5092" w:name="_Toc115257363"/>
      <w:bookmarkStart w:id="5093" w:name="_Toc123086683"/>
      <w:bookmarkStart w:id="5094" w:name="_Toc124296007"/>
      <w:bookmarkStart w:id="5095" w:name="_Toc124296477"/>
      <w:bookmarkStart w:id="5096" w:name="_Toc130572294"/>
      <w:bookmarkStart w:id="5097" w:name="_Toc131708293"/>
      <w:bookmarkStart w:id="5098" w:name="_Toc137458100"/>
      <w:bookmarkStart w:id="5099" w:name="_Toc138887587"/>
      <w:bookmarkStart w:id="5100" w:name="_Toc138969671"/>
      <w:bookmarkStart w:id="5101" w:name="_Toc145916732"/>
      <w:bookmarkStart w:id="5102" w:name="_Toc155386497"/>
      <w:bookmarkStart w:id="5103" w:name="_Toc161759537"/>
      <w:bookmarkStart w:id="5104" w:name="_Toc169872462"/>
      <w:r w:rsidRPr="00C04A08">
        <w:t>6.3.1.0</w:t>
      </w:r>
      <w:r w:rsidRPr="00C04A08">
        <w:tab/>
        <w:t>General</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5105" w:name="_Toc21340823"/>
      <w:bookmarkStart w:id="5106" w:name="_Toc29805270"/>
      <w:bookmarkStart w:id="5107" w:name="_Toc36456479"/>
      <w:bookmarkStart w:id="5108" w:name="_Toc36469577"/>
      <w:bookmarkStart w:id="5109" w:name="_Toc37253986"/>
      <w:bookmarkStart w:id="5110" w:name="_Toc37322843"/>
      <w:bookmarkStart w:id="5111" w:name="_Toc37324249"/>
      <w:bookmarkStart w:id="5112"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5113" w:name="_Toc52196432"/>
      <w:bookmarkStart w:id="5114" w:name="_Toc52197412"/>
      <w:bookmarkStart w:id="5115" w:name="_Toc53173135"/>
      <w:bookmarkStart w:id="5116" w:name="_Toc53173504"/>
      <w:bookmarkStart w:id="5117" w:name="_Toc61119504"/>
      <w:bookmarkStart w:id="5118" w:name="_Toc61119886"/>
      <w:bookmarkStart w:id="5119" w:name="_Toc67925942"/>
      <w:bookmarkStart w:id="5120" w:name="_Toc75273580"/>
      <w:bookmarkStart w:id="5121" w:name="_Toc76510480"/>
      <w:bookmarkStart w:id="5122" w:name="_Toc83129635"/>
      <w:bookmarkStart w:id="5123" w:name="_Toc90591167"/>
      <w:bookmarkStart w:id="5124" w:name="_Toc98864197"/>
      <w:bookmarkStart w:id="5125" w:name="_Toc99733446"/>
      <w:bookmarkStart w:id="5126" w:name="_Toc106577345"/>
      <w:bookmarkStart w:id="5127" w:name="_Toc114537096"/>
      <w:bookmarkStart w:id="5128" w:name="_Toc115257364"/>
      <w:bookmarkStart w:id="5129" w:name="_Toc123086684"/>
      <w:bookmarkStart w:id="5130" w:name="_Toc124296008"/>
      <w:bookmarkStart w:id="5131" w:name="_Toc124296478"/>
      <w:bookmarkStart w:id="5132" w:name="_Toc130572295"/>
      <w:bookmarkStart w:id="5133" w:name="_Toc131708294"/>
      <w:bookmarkStart w:id="5134" w:name="_Toc137458101"/>
      <w:bookmarkStart w:id="5135" w:name="_Toc138887588"/>
      <w:bookmarkStart w:id="5136" w:name="_Toc138969672"/>
      <w:bookmarkStart w:id="5137" w:name="_Toc145916733"/>
      <w:bookmarkStart w:id="5138" w:name="_Toc155386498"/>
      <w:bookmarkStart w:id="5139" w:name="_Toc161759538"/>
      <w:bookmarkStart w:id="5140" w:name="_Toc169872463"/>
      <w:r w:rsidRPr="00C04A08">
        <w:t>6.3.1.1</w:t>
      </w:r>
      <w:r w:rsidRPr="00C04A08">
        <w:tab/>
        <w:t>Minimum output power for power class 1</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5141" w:name="_Toc21340824"/>
      <w:bookmarkStart w:id="5142" w:name="_Toc29805271"/>
      <w:bookmarkStart w:id="5143" w:name="_Toc36456480"/>
      <w:bookmarkStart w:id="5144" w:name="_Toc36469578"/>
      <w:bookmarkStart w:id="5145" w:name="_Toc37253987"/>
      <w:bookmarkStart w:id="5146" w:name="_Toc37322844"/>
      <w:bookmarkStart w:id="5147" w:name="_Toc37324250"/>
      <w:bookmarkStart w:id="5148" w:name="_Toc45889773"/>
      <w:bookmarkStart w:id="5149" w:name="_Toc52196433"/>
      <w:bookmarkStart w:id="5150" w:name="_Toc52197413"/>
      <w:bookmarkStart w:id="5151" w:name="_Toc53173136"/>
      <w:bookmarkStart w:id="5152" w:name="_Toc53173505"/>
      <w:bookmarkStart w:id="5153" w:name="_Toc61119505"/>
      <w:bookmarkStart w:id="5154" w:name="_Toc61119887"/>
      <w:bookmarkStart w:id="5155" w:name="_Toc67925943"/>
      <w:bookmarkStart w:id="5156" w:name="_Toc75273581"/>
      <w:bookmarkStart w:id="5157" w:name="_Toc76510481"/>
      <w:bookmarkStart w:id="5158" w:name="_Toc83129636"/>
      <w:bookmarkStart w:id="5159" w:name="_Toc90591168"/>
      <w:bookmarkStart w:id="5160" w:name="_Toc98864198"/>
      <w:bookmarkStart w:id="5161" w:name="_Toc99733447"/>
      <w:bookmarkStart w:id="5162"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5163" w:name="_Toc114537097"/>
      <w:bookmarkStart w:id="5164" w:name="_Toc115257365"/>
      <w:bookmarkStart w:id="5165" w:name="_Toc123086685"/>
      <w:bookmarkStart w:id="5166" w:name="_Toc124296009"/>
      <w:bookmarkStart w:id="5167" w:name="_Toc124296479"/>
      <w:bookmarkStart w:id="5168" w:name="_Toc130572296"/>
      <w:bookmarkStart w:id="5169" w:name="_Toc131708295"/>
      <w:bookmarkStart w:id="5170" w:name="_Toc137458102"/>
      <w:bookmarkStart w:id="5171" w:name="_Toc138887589"/>
      <w:bookmarkStart w:id="5172" w:name="_Toc138969673"/>
      <w:bookmarkStart w:id="5173" w:name="_Toc145916734"/>
      <w:bookmarkStart w:id="5174" w:name="_Toc155386499"/>
      <w:bookmarkStart w:id="5175" w:name="_Toc161759539"/>
      <w:bookmarkStart w:id="5176" w:name="_Toc169872464"/>
      <w:r w:rsidRPr="00C04A08">
        <w:t>6.3.1.2</w:t>
      </w:r>
      <w:r w:rsidRPr="00C04A08">
        <w:tab/>
        <w:t>Minimum output power for power class 2, 3, and 4</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5177" w:name="_Toc67925944"/>
      <w:bookmarkStart w:id="5178" w:name="_Toc75273582"/>
      <w:bookmarkStart w:id="5179" w:name="_Toc76510482"/>
      <w:bookmarkStart w:id="5180" w:name="_Toc83129637"/>
      <w:bookmarkStart w:id="5181" w:name="_Toc90591169"/>
      <w:bookmarkStart w:id="5182" w:name="_Toc98864199"/>
      <w:bookmarkStart w:id="5183" w:name="_Toc99733448"/>
      <w:bookmarkStart w:id="5184" w:name="_Toc106577347"/>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5185" w:name="_Toc114537098"/>
      <w:bookmarkStart w:id="5186" w:name="_Toc115257366"/>
      <w:bookmarkStart w:id="5187" w:name="_Toc123086686"/>
      <w:bookmarkStart w:id="5188" w:name="_Toc124296010"/>
      <w:bookmarkStart w:id="5189" w:name="_Toc124296480"/>
      <w:bookmarkStart w:id="5190" w:name="_Toc130572297"/>
      <w:bookmarkStart w:id="5191" w:name="_Toc131708296"/>
      <w:bookmarkStart w:id="5192" w:name="_Toc137458103"/>
      <w:bookmarkStart w:id="5193" w:name="_Toc138887590"/>
      <w:bookmarkStart w:id="5194" w:name="_Toc138969674"/>
      <w:bookmarkStart w:id="5195" w:name="_Toc145916735"/>
      <w:bookmarkStart w:id="5196" w:name="_Toc155386500"/>
      <w:bookmarkStart w:id="5197" w:name="_Toc161759540"/>
      <w:bookmarkStart w:id="5198" w:name="_Toc169872465"/>
      <w:r>
        <w:t>6.3.1.3</w:t>
      </w:r>
      <w:r w:rsidRPr="00FE760F">
        <w:tab/>
        <w:t xml:space="preserve">Minimum output power for power class </w:t>
      </w:r>
      <w:r>
        <w:t>5</w:t>
      </w:r>
      <w:bookmarkEnd w:id="5177"/>
      <w:bookmarkEnd w:id="5178"/>
      <w:bookmarkEnd w:id="5179"/>
      <w:bookmarkEnd w:id="5180"/>
      <w:bookmarkEnd w:id="5181"/>
      <w:r>
        <w:t xml:space="preserve"> and 6</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3B6632" w:rsidRPr="00FE760F" w:rsidRDefault="006C0751" w:rsidP="003B6632">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54A04B42" w:rsidR="00393343" w:rsidRDefault="00393343" w:rsidP="00842EF7"/>
    <w:p w14:paraId="251EDE32" w14:textId="77777777" w:rsidR="00FF6C20" w:rsidRDefault="00FF6C20" w:rsidP="00FF6C20">
      <w:pPr>
        <w:pStyle w:val="Heading4"/>
      </w:pPr>
      <w:bookmarkStart w:id="5199" w:name="_Toc106577348"/>
      <w:bookmarkStart w:id="5200" w:name="_Toc114537099"/>
      <w:bookmarkStart w:id="5201" w:name="_Toc115257367"/>
      <w:bookmarkStart w:id="5202" w:name="_Toc123086687"/>
      <w:bookmarkStart w:id="5203" w:name="_Toc124296011"/>
      <w:bookmarkStart w:id="5204" w:name="_Toc124296481"/>
      <w:bookmarkStart w:id="5205" w:name="_Toc130572298"/>
      <w:bookmarkStart w:id="5206" w:name="_Toc131708297"/>
      <w:bookmarkStart w:id="5207" w:name="_Toc137458104"/>
      <w:bookmarkStart w:id="5208" w:name="_Toc138887591"/>
      <w:bookmarkStart w:id="5209" w:name="_Toc138969675"/>
      <w:bookmarkStart w:id="5210" w:name="_Toc145916736"/>
      <w:bookmarkStart w:id="5211" w:name="_Toc155386501"/>
      <w:bookmarkStart w:id="5212" w:name="_Toc161759541"/>
      <w:bookmarkStart w:id="5213" w:name="_Toc169872466"/>
      <w:r>
        <w:t>6.3.1.4</w:t>
      </w:r>
      <w:r>
        <w:tab/>
        <w:t>Minimum output power for power class 7</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1C3FF0">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1C3FF0">
            <w:pPr>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5214" w:name="_Toc21340825"/>
      <w:bookmarkStart w:id="5215" w:name="_Toc29805272"/>
      <w:bookmarkStart w:id="5216" w:name="_Toc36456481"/>
      <w:bookmarkStart w:id="5217" w:name="_Toc36469579"/>
      <w:bookmarkStart w:id="5218" w:name="_Toc37253988"/>
      <w:bookmarkStart w:id="5219" w:name="_Toc37322845"/>
      <w:bookmarkStart w:id="5220" w:name="_Toc37324251"/>
      <w:bookmarkStart w:id="5221" w:name="_Toc45889774"/>
      <w:bookmarkStart w:id="5222" w:name="_Toc52196434"/>
      <w:bookmarkStart w:id="5223" w:name="_Toc52197414"/>
      <w:bookmarkStart w:id="5224" w:name="_Toc53173137"/>
      <w:bookmarkStart w:id="5225" w:name="_Toc53173506"/>
      <w:bookmarkStart w:id="5226" w:name="_Toc61119506"/>
      <w:bookmarkStart w:id="5227" w:name="_Toc61119888"/>
      <w:bookmarkStart w:id="5228" w:name="_Toc67925945"/>
      <w:bookmarkStart w:id="5229" w:name="_Toc75273583"/>
      <w:bookmarkStart w:id="5230" w:name="_Toc76510483"/>
      <w:bookmarkStart w:id="5231" w:name="_Toc83129638"/>
      <w:bookmarkStart w:id="5232" w:name="_Toc90591170"/>
      <w:bookmarkStart w:id="5233" w:name="_Toc98864200"/>
      <w:bookmarkStart w:id="5234" w:name="_Toc99733449"/>
      <w:bookmarkStart w:id="5235" w:name="_Toc106577349"/>
      <w:bookmarkStart w:id="5236" w:name="_Toc114537100"/>
      <w:bookmarkStart w:id="5237" w:name="_Toc115257368"/>
      <w:bookmarkStart w:id="5238" w:name="_Toc123086688"/>
      <w:bookmarkStart w:id="5239" w:name="_Toc124296012"/>
      <w:bookmarkStart w:id="5240" w:name="_Toc124296482"/>
      <w:bookmarkStart w:id="5241" w:name="_Toc130572299"/>
      <w:bookmarkStart w:id="5242" w:name="_Toc131708298"/>
      <w:bookmarkStart w:id="5243" w:name="_Toc137458105"/>
      <w:bookmarkStart w:id="5244" w:name="_Toc138887592"/>
      <w:bookmarkStart w:id="5245" w:name="_Toc138969676"/>
      <w:bookmarkStart w:id="5246" w:name="_Toc145916737"/>
      <w:bookmarkStart w:id="5247" w:name="_Toc155386502"/>
      <w:bookmarkStart w:id="5248" w:name="_Toc161759542"/>
      <w:bookmarkStart w:id="5249" w:name="_Toc169872467"/>
      <w:r w:rsidRPr="00C04A08">
        <w:t>6.3.2</w:t>
      </w:r>
      <w:r w:rsidRPr="00C04A08">
        <w:tab/>
        <w:t>Transmit OFF power</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5250" w:name="_Toc21340826"/>
      <w:bookmarkStart w:id="5251" w:name="_Toc29805273"/>
      <w:bookmarkStart w:id="5252" w:name="_Toc36456482"/>
      <w:bookmarkStart w:id="5253" w:name="_Toc36469580"/>
      <w:bookmarkStart w:id="5254" w:name="_Toc37253989"/>
      <w:bookmarkStart w:id="5255" w:name="_Toc37322846"/>
      <w:bookmarkStart w:id="5256" w:name="_Toc37324252"/>
      <w:bookmarkStart w:id="5257" w:name="_Toc45889775"/>
      <w:bookmarkStart w:id="5258" w:name="_Toc52196435"/>
      <w:bookmarkStart w:id="5259" w:name="_Toc52197415"/>
      <w:bookmarkStart w:id="5260" w:name="_Toc53173138"/>
      <w:bookmarkStart w:id="5261" w:name="_Toc53173507"/>
      <w:bookmarkStart w:id="5262" w:name="_Toc61119507"/>
      <w:bookmarkStart w:id="5263" w:name="_Toc61119889"/>
      <w:bookmarkStart w:id="5264" w:name="_Toc67925946"/>
      <w:bookmarkStart w:id="5265" w:name="_Toc75273584"/>
      <w:bookmarkStart w:id="5266" w:name="_Toc76510484"/>
      <w:bookmarkStart w:id="5267" w:name="_Toc83129639"/>
      <w:bookmarkStart w:id="5268" w:name="_Toc90591171"/>
      <w:bookmarkStart w:id="5269" w:name="_Toc98864201"/>
      <w:bookmarkStart w:id="5270"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0733EC56" w:rsidR="00ED341E" w:rsidRPr="003C4999" w:rsidRDefault="00281A0C" w:rsidP="00ED341E">
      <w:r w:rsidRPr="003C4999">
        <w:t xml:space="preserve">For UE indicating </w:t>
      </w:r>
      <w:r w:rsidRPr="002D77EA">
        <w:rPr>
          <w:i/>
          <w:iCs/>
        </w:rPr>
        <w:t>ul-GapFR2-r17</w:t>
      </w:r>
      <w:r w:rsidRPr="003C4999">
        <w:t xml:space="preserve">, UE </w:t>
      </w:r>
      <w:r>
        <w:t>shall</w:t>
      </w:r>
      <w:r w:rsidRPr="003C4999">
        <w:t xml:space="preserve"> meet OFF power requirement defined in this clause </w:t>
      </w:r>
      <w:r w:rsidRPr="003C4999">
        <w:rPr>
          <w:rFonts w:eastAsia="Yu Mincho"/>
          <w:szCs w:val="24"/>
          <w:lang w:eastAsia="zh-CN"/>
        </w:rPr>
        <w:t xml:space="preserve">for the band </w:t>
      </w:r>
      <w:r w:rsidRPr="003C4999">
        <w:rPr>
          <w:szCs w:val="24"/>
          <w:lang w:eastAsia="zh-CN"/>
        </w:rPr>
        <w:t>for which UL transmission is stopped in the activated UL gap.</w:t>
      </w:r>
    </w:p>
    <w:p w14:paraId="6FF78DF5" w14:textId="77777777" w:rsidR="00ED341E" w:rsidRPr="00C04A08" w:rsidRDefault="00ED341E" w:rsidP="006E5921"/>
    <w:p w14:paraId="121AD08C" w14:textId="77777777" w:rsidR="00842EF7" w:rsidRPr="00C04A08" w:rsidRDefault="00842EF7" w:rsidP="00842EF7">
      <w:pPr>
        <w:pStyle w:val="Heading3"/>
      </w:pPr>
      <w:bookmarkStart w:id="5271" w:name="_Toc106577350"/>
      <w:bookmarkStart w:id="5272" w:name="_Toc114537101"/>
      <w:bookmarkStart w:id="5273" w:name="_Toc115257369"/>
      <w:bookmarkStart w:id="5274" w:name="_Toc123086689"/>
      <w:bookmarkStart w:id="5275" w:name="_Toc124296013"/>
      <w:bookmarkStart w:id="5276" w:name="_Toc124296483"/>
      <w:bookmarkStart w:id="5277" w:name="_Toc130572300"/>
      <w:bookmarkStart w:id="5278" w:name="_Toc131708299"/>
      <w:bookmarkStart w:id="5279" w:name="_Toc137458106"/>
      <w:bookmarkStart w:id="5280" w:name="_Toc138887593"/>
      <w:bookmarkStart w:id="5281" w:name="_Toc138969677"/>
      <w:bookmarkStart w:id="5282" w:name="_Toc145916738"/>
      <w:bookmarkStart w:id="5283" w:name="_Toc155386503"/>
      <w:bookmarkStart w:id="5284" w:name="_Toc161759543"/>
      <w:bookmarkStart w:id="5285" w:name="_Toc169872468"/>
      <w:r w:rsidRPr="00C04A08">
        <w:t>6.3.3</w:t>
      </w:r>
      <w:r w:rsidRPr="00C04A08">
        <w:tab/>
        <w:t>Transmit ON/OFF time mask</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29BF46CE" w14:textId="77777777" w:rsidR="00842EF7" w:rsidRPr="00C04A08" w:rsidRDefault="00842EF7" w:rsidP="00842EF7">
      <w:pPr>
        <w:pStyle w:val="Heading4"/>
      </w:pPr>
      <w:bookmarkStart w:id="5286" w:name="_Toc21340827"/>
      <w:bookmarkStart w:id="5287" w:name="_Toc29805274"/>
      <w:bookmarkStart w:id="5288" w:name="_Toc36456483"/>
      <w:bookmarkStart w:id="5289" w:name="_Toc36469581"/>
      <w:bookmarkStart w:id="5290" w:name="_Toc37253990"/>
      <w:bookmarkStart w:id="5291" w:name="_Toc37322847"/>
      <w:bookmarkStart w:id="5292" w:name="_Toc37324253"/>
      <w:bookmarkStart w:id="5293" w:name="_Toc45889776"/>
      <w:bookmarkStart w:id="5294" w:name="_Toc52196436"/>
      <w:bookmarkStart w:id="5295" w:name="_Toc52197416"/>
      <w:bookmarkStart w:id="5296" w:name="_Toc53173139"/>
      <w:bookmarkStart w:id="5297" w:name="_Toc53173508"/>
      <w:bookmarkStart w:id="5298" w:name="_Toc61119508"/>
      <w:bookmarkStart w:id="5299" w:name="_Toc61119890"/>
      <w:bookmarkStart w:id="5300" w:name="_Toc67925947"/>
      <w:bookmarkStart w:id="5301" w:name="_Toc75273585"/>
      <w:bookmarkStart w:id="5302" w:name="_Toc76510485"/>
      <w:bookmarkStart w:id="5303" w:name="_Toc83129640"/>
      <w:bookmarkStart w:id="5304" w:name="_Toc90591172"/>
      <w:bookmarkStart w:id="5305" w:name="_Toc98864202"/>
      <w:bookmarkStart w:id="5306" w:name="_Toc99733451"/>
      <w:bookmarkStart w:id="5307" w:name="_Toc106577351"/>
      <w:bookmarkStart w:id="5308" w:name="_Toc114537102"/>
      <w:bookmarkStart w:id="5309" w:name="_Toc115257370"/>
      <w:bookmarkStart w:id="5310" w:name="_Toc123086690"/>
      <w:bookmarkStart w:id="5311" w:name="_Toc124296014"/>
      <w:bookmarkStart w:id="5312" w:name="_Toc124296484"/>
      <w:bookmarkStart w:id="5313" w:name="_Toc130572301"/>
      <w:bookmarkStart w:id="5314" w:name="_Toc131708300"/>
      <w:bookmarkStart w:id="5315" w:name="_Toc137458107"/>
      <w:bookmarkStart w:id="5316" w:name="_Toc138887594"/>
      <w:bookmarkStart w:id="5317" w:name="_Toc138969678"/>
      <w:bookmarkStart w:id="5318" w:name="_Toc145916739"/>
      <w:bookmarkStart w:id="5319" w:name="_Toc155386504"/>
      <w:bookmarkStart w:id="5320" w:name="_Toc161759544"/>
      <w:bookmarkStart w:id="5321" w:name="_Toc169872469"/>
      <w:r w:rsidRPr="00C04A08">
        <w:t>6.3.3.1</w:t>
      </w:r>
      <w:r w:rsidRPr="00C04A08">
        <w:tab/>
        <w:t>General</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5322" w:name="_Toc21340828"/>
      <w:bookmarkStart w:id="5323" w:name="_Toc29805275"/>
      <w:bookmarkStart w:id="5324" w:name="_Toc36456484"/>
      <w:bookmarkStart w:id="5325" w:name="_Toc36469582"/>
      <w:bookmarkStart w:id="5326" w:name="_Toc37253991"/>
      <w:bookmarkStart w:id="5327" w:name="_Toc37322848"/>
      <w:bookmarkStart w:id="5328" w:name="_Toc37324254"/>
      <w:bookmarkStart w:id="5329" w:name="_Toc45889777"/>
      <w:bookmarkStart w:id="5330" w:name="_Toc52196437"/>
      <w:bookmarkStart w:id="5331" w:name="_Toc52197417"/>
      <w:bookmarkStart w:id="5332" w:name="_Toc53173140"/>
      <w:bookmarkStart w:id="5333" w:name="_Toc53173509"/>
      <w:bookmarkStart w:id="5334" w:name="_Toc61119509"/>
      <w:bookmarkStart w:id="5335" w:name="_Toc61119891"/>
      <w:bookmarkStart w:id="5336" w:name="_Toc67925948"/>
      <w:bookmarkStart w:id="5337" w:name="_Toc75273586"/>
      <w:bookmarkStart w:id="5338" w:name="_Toc76510486"/>
      <w:bookmarkStart w:id="5339" w:name="_Toc83129641"/>
      <w:bookmarkStart w:id="5340" w:name="_Toc90591173"/>
      <w:bookmarkStart w:id="5341" w:name="_Toc98864203"/>
      <w:bookmarkStart w:id="5342" w:name="_Toc99733452"/>
      <w:bookmarkStart w:id="5343" w:name="_Toc106577352"/>
      <w:bookmarkStart w:id="5344" w:name="_Toc114537103"/>
      <w:bookmarkStart w:id="5345" w:name="_Toc115257371"/>
      <w:bookmarkStart w:id="5346" w:name="_Toc123086691"/>
      <w:bookmarkStart w:id="5347" w:name="_Toc124296015"/>
      <w:bookmarkStart w:id="5348" w:name="_Toc124296485"/>
      <w:bookmarkStart w:id="5349" w:name="_Toc130572302"/>
      <w:bookmarkStart w:id="5350" w:name="_Toc131708301"/>
      <w:bookmarkStart w:id="5351" w:name="_Toc137458108"/>
      <w:bookmarkStart w:id="5352" w:name="_Toc138887595"/>
      <w:bookmarkStart w:id="5353" w:name="_Toc138969679"/>
      <w:bookmarkStart w:id="5354" w:name="_Toc145916740"/>
      <w:bookmarkStart w:id="5355" w:name="_Toc155386505"/>
      <w:bookmarkStart w:id="5356" w:name="_Toc161759545"/>
      <w:bookmarkStart w:id="5357" w:name="_Toc169872470"/>
      <w:r w:rsidRPr="00C04A08">
        <w:t>6.3.3.2</w:t>
      </w:r>
      <w:r w:rsidRPr="00C04A08">
        <w:tab/>
        <w:t>General ON/OFF time mask</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5358" w:name="_Toc21340829"/>
      <w:bookmarkStart w:id="5359" w:name="_Toc29805276"/>
      <w:bookmarkStart w:id="5360" w:name="_Toc36456485"/>
      <w:bookmarkStart w:id="5361" w:name="_Toc36469583"/>
      <w:bookmarkStart w:id="5362" w:name="_Toc37253992"/>
      <w:bookmarkStart w:id="5363" w:name="_Toc37322849"/>
      <w:bookmarkStart w:id="5364" w:name="_Toc37324255"/>
      <w:bookmarkStart w:id="5365" w:name="_Toc45889778"/>
      <w:bookmarkStart w:id="5366" w:name="_Toc52196438"/>
      <w:bookmarkStart w:id="5367" w:name="_Toc52197418"/>
      <w:bookmarkStart w:id="5368" w:name="_Toc53173141"/>
      <w:bookmarkStart w:id="5369" w:name="_Toc53173510"/>
      <w:bookmarkStart w:id="5370" w:name="_Toc61119510"/>
      <w:bookmarkStart w:id="5371" w:name="_Toc61119892"/>
      <w:bookmarkStart w:id="5372" w:name="_Toc67925949"/>
      <w:bookmarkStart w:id="5373" w:name="_Toc75273587"/>
      <w:bookmarkStart w:id="5374" w:name="_Toc76510487"/>
      <w:bookmarkStart w:id="5375" w:name="_Toc83129642"/>
      <w:bookmarkStart w:id="5376" w:name="_Toc90591174"/>
      <w:bookmarkStart w:id="5377" w:name="_Toc98864204"/>
      <w:bookmarkStart w:id="5378" w:name="_Toc99733453"/>
      <w:bookmarkStart w:id="5379" w:name="_Toc106577353"/>
      <w:bookmarkStart w:id="5380" w:name="_Toc114537104"/>
      <w:bookmarkStart w:id="5381" w:name="_Toc115257372"/>
      <w:bookmarkStart w:id="5382" w:name="_Toc123086692"/>
      <w:bookmarkStart w:id="5383" w:name="_Toc124296016"/>
      <w:bookmarkStart w:id="5384" w:name="_Toc124296486"/>
      <w:bookmarkStart w:id="5385" w:name="_Toc130572303"/>
      <w:bookmarkStart w:id="5386" w:name="_Toc131708302"/>
      <w:bookmarkStart w:id="5387" w:name="_Toc137458109"/>
      <w:bookmarkStart w:id="5388" w:name="_Toc138887596"/>
      <w:bookmarkStart w:id="5389" w:name="_Toc138969680"/>
      <w:bookmarkStart w:id="5390" w:name="_Toc145916741"/>
      <w:bookmarkStart w:id="5391" w:name="_Toc155386506"/>
      <w:bookmarkStart w:id="5392" w:name="_Toc161759546"/>
      <w:bookmarkStart w:id="5393" w:name="_Toc169872471"/>
      <w:r w:rsidRPr="00C04A08">
        <w:t>6.3.3.3</w:t>
      </w:r>
      <w:r w:rsidRPr="00C04A08">
        <w:tab/>
        <w:t>Transmit power time mask for slot and short or long subslot boundaries</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5394" w:name="_Toc21340830"/>
      <w:bookmarkStart w:id="5395" w:name="_Toc29805277"/>
      <w:bookmarkStart w:id="5396" w:name="_Toc36456486"/>
      <w:bookmarkStart w:id="5397" w:name="_Toc36469584"/>
      <w:bookmarkStart w:id="5398" w:name="_Toc37253993"/>
      <w:bookmarkStart w:id="5399" w:name="_Toc37322850"/>
      <w:bookmarkStart w:id="5400" w:name="_Toc37324256"/>
      <w:bookmarkStart w:id="5401" w:name="_Toc45889779"/>
      <w:bookmarkStart w:id="5402" w:name="_Toc52196439"/>
      <w:bookmarkStart w:id="5403" w:name="_Toc52197419"/>
      <w:bookmarkStart w:id="5404" w:name="_Toc53173142"/>
      <w:bookmarkStart w:id="5405" w:name="_Toc53173511"/>
      <w:bookmarkStart w:id="5406" w:name="_Toc61119511"/>
      <w:bookmarkStart w:id="5407" w:name="_Toc61119893"/>
      <w:bookmarkStart w:id="5408" w:name="_Toc67925950"/>
      <w:bookmarkStart w:id="5409" w:name="_Toc75273588"/>
      <w:bookmarkStart w:id="5410" w:name="_Toc76510488"/>
      <w:bookmarkStart w:id="5411" w:name="_Toc83129643"/>
      <w:bookmarkStart w:id="5412" w:name="_Toc90591175"/>
      <w:bookmarkStart w:id="5413" w:name="_Toc98864205"/>
      <w:bookmarkStart w:id="5414" w:name="_Toc99733454"/>
      <w:bookmarkStart w:id="5415" w:name="_Toc106577354"/>
      <w:bookmarkStart w:id="5416" w:name="_Toc114537105"/>
      <w:bookmarkStart w:id="5417" w:name="_Toc115257373"/>
      <w:bookmarkStart w:id="5418" w:name="_Toc123086693"/>
      <w:bookmarkStart w:id="5419" w:name="_Toc124296017"/>
      <w:bookmarkStart w:id="5420" w:name="_Toc124296487"/>
      <w:bookmarkStart w:id="5421" w:name="_Toc130572304"/>
      <w:bookmarkStart w:id="5422" w:name="_Toc131708303"/>
      <w:bookmarkStart w:id="5423" w:name="_Toc137458110"/>
      <w:bookmarkStart w:id="5424" w:name="_Toc138887597"/>
      <w:bookmarkStart w:id="5425" w:name="_Toc138969681"/>
      <w:bookmarkStart w:id="5426" w:name="_Toc145916742"/>
      <w:bookmarkStart w:id="5427" w:name="_Toc155386507"/>
      <w:bookmarkStart w:id="5428" w:name="_Toc161759547"/>
      <w:bookmarkStart w:id="5429" w:name="_Toc169872472"/>
      <w:r w:rsidRPr="00C04A08">
        <w:t>6.3.3.4</w:t>
      </w:r>
      <w:r w:rsidRPr="00C04A08">
        <w:tab/>
        <w:t>PRACH time mask</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8945694" w:rsidR="00842EF7"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3024"/>
        <w:gridCol w:w="1872"/>
      </w:tblGrid>
      <w:tr w:rsidR="00873B65" w:rsidRPr="00C04A08" w14:paraId="0F1CB985" w14:textId="77777777" w:rsidTr="00637FCE">
        <w:trPr>
          <w:trHeight w:val="208"/>
          <w:jc w:val="center"/>
        </w:trPr>
        <w:tc>
          <w:tcPr>
            <w:tcW w:w="1073" w:type="dxa"/>
            <w:tcBorders>
              <w:bottom w:val="single" w:sz="4" w:space="0" w:color="auto"/>
            </w:tcBorders>
            <w:shd w:val="clear" w:color="auto" w:fill="auto"/>
          </w:tcPr>
          <w:p w14:paraId="0D0F30C8" w14:textId="77777777" w:rsidR="00873B65" w:rsidRPr="00C04A08" w:rsidRDefault="00873B65" w:rsidP="00637FCE">
            <w:pPr>
              <w:pStyle w:val="TAH"/>
              <w:rPr>
                <w:rFonts w:eastAsia="Batang" w:cs="Arial"/>
                <w:szCs w:val="22"/>
                <w:lang w:eastAsia="zh-CN"/>
              </w:rPr>
            </w:pPr>
            <w:r w:rsidRPr="00C04A08">
              <w:rPr>
                <w:rFonts w:eastAsia="Batang" w:cs="Arial"/>
                <w:szCs w:val="22"/>
                <w:lang w:eastAsia="zh-CN"/>
              </w:rPr>
              <w:t>Format</w:t>
            </w:r>
          </w:p>
        </w:tc>
        <w:tc>
          <w:tcPr>
            <w:tcW w:w="923" w:type="dxa"/>
          </w:tcPr>
          <w:p w14:paraId="1ACF286C" w14:textId="77777777" w:rsidR="00873B65" w:rsidRPr="00C04A08" w:rsidRDefault="00873B65" w:rsidP="00637FCE">
            <w:pPr>
              <w:pStyle w:val="TAH"/>
              <w:rPr>
                <w:rFonts w:cs="Arial"/>
                <w:szCs w:val="22"/>
                <w:lang w:eastAsia="zh-CN"/>
              </w:rPr>
            </w:pPr>
            <w:r w:rsidRPr="00C04A08">
              <w:rPr>
                <w:rFonts w:cs="Arial" w:hint="eastAsia"/>
                <w:szCs w:val="22"/>
                <w:lang w:eastAsia="zh-CN"/>
              </w:rPr>
              <w:t>SCS</w:t>
            </w:r>
          </w:p>
        </w:tc>
        <w:tc>
          <w:tcPr>
            <w:tcW w:w="3024" w:type="dxa"/>
          </w:tcPr>
          <w:p w14:paraId="184E80D1" w14:textId="77777777" w:rsidR="00873B65" w:rsidRPr="00C04A08" w:rsidRDefault="00873B65" w:rsidP="00637FCE">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c>
          <w:tcPr>
            <w:tcW w:w="1872" w:type="dxa"/>
          </w:tcPr>
          <w:p w14:paraId="16B093A4" w14:textId="77777777" w:rsidR="00873B65" w:rsidRPr="00C04A08" w:rsidRDefault="00873B65" w:rsidP="00637FCE">
            <w:pPr>
              <w:pStyle w:val="TAH"/>
              <w:rPr>
                <w:rFonts w:cs="Arial"/>
                <w:szCs w:val="22"/>
                <w:lang w:eastAsia="zh-CN"/>
              </w:rPr>
            </w:pPr>
            <w:r>
              <w:rPr>
                <w:rFonts w:cs="Arial"/>
                <w:szCs w:val="22"/>
                <w:lang w:eastAsia="zh-CN"/>
              </w:rPr>
              <w:t>Note</w:t>
            </w:r>
          </w:p>
        </w:tc>
      </w:tr>
      <w:tr w:rsidR="00873B65" w:rsidRPr="00C04A08" w14:paraId="0B5D5CA8" w14:textId="77777777" w:rsidTr="00637FCE">
        <w:trPr>
          <w:trHeight w:val="187"/>
          <w:jc w:val="center"/>
        </w:trPr>
        <w:tc>
          <w:tcPr>
            <w:tcW w:w="1073" w:type="dxa"/>
            <w:vMerge w:val="restart"/>
            <w:shd w:val="clear" w:color="auto" w:fill="auto"/>
            <w:vAlign w:val="center"/>
          </w:tcPr>
          <w:p w14:paraId="5C05ECF8"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A60D52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FDD80E6"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0FA6C196" w14:textId="77777777" w:rsidR="00873B65" w:rsidRPr="00C04A08" w:rsidRDefault="00873B65" w:rsidP="00637FCE">
            <w:pPr>
              <w:pStyle w:val="TAC"/>
              <w:rPr>
                <w:lang w:eastAsia="zh-CN"/>
              </w:rPr>
            </w:pPr>
          </w:p>
        </w:tc>
      </w:tr>
      <w:tr w:rsidR="00873B65" w:rsidRPr="00C04A08" w14:paraId="109E2A86" w14:textId="77777777" w:rsidTr="00637FCE">
        <w:trPr>
          <w:trHeight w:val="187"/>
          <w:jc w:val="center"/>
        </w:trPr>
        <w:tc>
          <w:tcPr>
            <w:tcW w:w="1073" w:type="dxa"/>
            <w:vMerge/>
            <w:shd w:val="clear" w:color="auto" w:fill="auto"/>
            <w:vAlign w:val="center"/>
          </w:tcPr>
          <w:p w14:paraId="17B83F3F" w14:textId="77777777" w:rsidR="00873B65" w:rsidRPr="00C04A08" w:rsidRDefault="00873B65" w:rsidP="00637FCE">
            <w:pPr>
              <w:pStyle w:val="TAC"/>
              <w:rPr>
                <w:lang w:eastAsia="zh-CN"/>
              </w:rPr>
            </w:pPr>
          </w:p>
        </w:tc>
        <w:tc>
          <w:tcPr>
            <w:tcW w:w="923" w:type="dxa"/>
          </w:tcPr>
          <w:p w14:paraId="125F1FCB"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653624B"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c>
          <w:tcPr>
            <w:tcW w:w="1872" w:type="dxa"/>
          </w:tcPr>
          <w:p w14:paraId="27EED640" w14:textId="77777777" w:rsidR="00873B65" w:rsidRPr="00C04A08" w:rsidRDefault="00873B65" w:rsidP="00637FCE">
            <w:pPr>
              <w:pStyle w:val="TAC"/>
              <w:rPr>
                <w:lang w:eastAsia="zh-CN"/>
              </w:rPr>
            </w:pPr>
          </w:p>
        </w:tc>
      </w:tr>
      <w:tr w:rsidR="00873B65" w:rsidRPr="00C04A08" w14:paraId="02A95FE1" w14:textId="77777777" w:rsidTr="00637FCE">
        <w:trPr>
          <w:trHeight w:val="187"/>
          <w:jc w:val="center"/>
        </w:trPr>
        <w:tc>
          <w:tcPr>
            <w:tcW w:w="1073" w:type="dxa"/>
            <w:vMerge/>
            <w:shd w:val="clear" w:color="auto" w:fill="auto"/>
            <w:vAlign w:val="center"/>
          </w:tcPr>
          <w:p w14:paraId="1ED1FEEB" w14:textId="77777777" w:rsidR="00873B65" w:rsidRPr="00C04A08" w:rsidRDefault="00873B65" w:rsidP="00637FCE">
            <w:pPr>
              <w:pStyle w:val="TAC"/>
              <w:rPr>
                <w:lang w:eastAsia="zh-CN"/>
              </w:rPr>
            </w:pPr>
          </w:p>
        </w:tc>
        <w:tc>
          <w:tcPr>
            <w:tcW w:w="923" w:type="dxa"/>
          </w:tcPr>
          <w:p w14:paraId="792D4599" w14:textId="77777777" w:rsidR="00873B65" w:rsidRPr="00C04A08" w:rsidRDefault="00873B65" w:rsidP="00637FCE">
            <w:pPr>
              <w:pStyle w:val="TAC"/>
              <w:rPr>
                <w:lang w:eastAsia="zh-CN"/>
              </w:rPr>
            </w:pPr>
            <w:r w:rsidRPr="00AB19BE">
              <w:t>480 kHz</w:t>
            </w:r>
          </w:p>
        </w:tc>
        <w:tc>
          <w:tcPr>
            <w:tcW w:w="3024" w:type="dxa"/>
          </w:tcPr>
          <w:p w14:paraId="58D402AE" w14:textId="77777777" w:rsidR="00873B65" w:rsidRPr="00C04A08" w:rsidRDefault="00873B65" w:rsidP="00637FCE">
            <w:pPr>
              <w:pStyle w:val="TAC"/>
              <w:rPr>
                <w:lang w:eastAsia="zh-CN"/>
              </w:rPr>
            </w:pPr>
            <w:r w:rsidRPr="00AB19BE">
              <w:t>0.004460 ms</w:t>
            </w:r>
          </w:p>
        </w:tc>
        <w:tc>
          <w:tcPr>
            <w:tcW w:w="1872" w:type="dxa"/>
          </w:tcPr>
          <w:p w14:paraId="5877B00A" w14:textId="77777777" w:rsidR="00873B65" w:rsidRPr="00C04A08" w:rsidRDefault="00873B65" w:rsidP="00637FCE">
            <w:pPr>
              <w:pStyle w:val="TAC"/>
              <w:rPr>
                <w:lang w:eastAsia="zh-CN"/>
              </w:rPr>
            </w:pPr>
          </w:p>
        </w:tc>
      </w:tr>
      <w:tr w:rsidR="00873B65" w:rsidRPr="00C04A08" w14:paraId="1D28F77C" w14:textId="77777777" w:rsidTr="00637FCE">
        <w:trPr>
          <w:trHeight w:val="187"/>
          <w:jc w:val="center"/>
        </w:trPr>
        <w:tc>
          <w:tcPr>
            <w:tcW w:w="1073" w:type="dxa"/>
            <w:vMerge/>
            <w:tcBorders>
              <w:bottom w:val="single" w:sz="4" w:space="0" w:color="auto"/>
            </w:tcBorders>
            <w:shd w:val="clear" w:color="auto" w:fill="auto"/>
            <w:vAlign w:val="center"/>
          </w:tcPr>
          <w:p w14:paraId="36CFF1F6" w14:textId="77777777" w:rsidR="00873B65" w:rsidRPr="00C04A08" w:rsidRDefault="00873B65" w:rsidP="00637FCE">
            <w:pPr>
              <w:pStyle w:val="TAC"/>
              <w:rPr>
                <w:lang w:eastAsia="zh-CN"/>
              </w:rPr>
            </w:pPr>
          </w:p>
        </w:tc>
        <w:tc>
          <w:tcPr>
            <w:tcW w:w="923" w:type="dxa"/>
          </w:tcPr>
          <w:p w14:paraId="62823F30" w14:textId="77777777" w:rsidR="00873B65" w:rsidRPr="00C04A08" w:rsidRDefault="00873B65" w:rsidP="00637FCE">
            <w:pPr>
              <w:pStyle w:val="TAC"/>
              <w:rPr>
                <w:lang w:eastAsia="zh-CN"/>
              </w:rPr>
            </w:pPr>
            <w:r w:rsidRPr="00AB19BE">
              <w:t>960 kHz</w:t>
            </w:r>
          </w:p>
        </w:tc>
        <w:tc>
          <w:tcPr>
            <w:tcW w:w="3024" w:type="dxa"/>
          </w:tcPr>
          <w:p w14:paraId="39BEF698" w14:textId="77777777" w:rsidR="00873B65" w:rsidRPr="00C04A08" w:rsidRDefault="00873B65" w:rsidP="00637FCE">
            <w:pPr>
              <w:pStyle w:val="TAC"/>
              <w:rPr>
                <w:lang w:eastAsia="zh-CN"/>
              </w:rPr>
            </w:pPr>
            <w:r w:rsidRPr="00AB19BE">
              <w:t>0.002230 ms</w:t>
            </w:r>
          </w:p>
        </w:tc>
        <w:tc>
          <w:tcPr>
            <w:tcW w:w="1872" w:type="dxa"/>
          </w:tcPr>
          <w:p w14:paraId="6E06FD1B" w14:textId="77777777" w:rsidR="00873B65" w:rsidRPr="00C04A08" w:rsidRDefault="00873B65" w:rsidP="00637FCE">
            <w:pPr>
              <w:pStyle w:val="TAC"/>
              <w:rPr>
                <w:lang w:eastAsia="zh-CN"/>
              </w:rPr>
            </w:pPr>
          </w:p>
        </w:tc>
      </w:tr>
      <w:tr w:rsidR="00873B65" w:rsidRPr="00C04A08" w14:paraId="106D9CB3" w14:textId="77777777" w:rsidTr="00637FCE">
        <w:trPr>
          <w:trHeight w:val="187"/>
          <w:jc w:val="center"/>
        </w:trPr>
        <w:tc>
          <w:tcPr>
            <w:tcW w:w="1073" w:type="dxa"/>
            <w:vMerge w:val="restart"/>
            <w:shd w:val="clear" w:color="auto" w:fill="auto"/>
            <w:vAlign w:val="center"/>
          </w:tcPr>
          <w:p w14:paraId="47AB217E"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0B30C9A0"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9B3B359" w14:textId="77777777" w:rsidR="00873B65" w:rsidRPr="00C04A08" w:rsidRDefault="00873B65" w:rsidP="00637FCE">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c>
          <w:tcPr>
            <w:tcW w:w="1872" w:type="dxa"/>
          </w:tcPr>
          <w:p w14:paraId="2DF44E53" w14:textId="77777777" w:rsidR="00873B65" w:rsidRPr="00C04A08" w:rsidRDefault="00873B65" w:rsidP="00637FCE">
            <w:pPr>
              <w:pStyle w:val="TAC"/>
              <w:rPr>
                <w:lang w:eastAsia="zh-CN"/>
              </w:rPr>
            </w:pPr>
          </w:p>
        </w:tc>
      </w:tr>
      <w:tr w:rsidR="00873B65" w:rsidRPr="00C04A08" w14:paraId="5F681B45" w14:textId="77777777" w:rsidTr="00637FCE">
        <w:trPr>
          <w:trHeight w:val="187"/>
          <w:jc w:val="center"/>
        </w:trPr>
        <w:tc>
          <w:tcPr>
            <w:tcW w:w="1073" w:type="dxa"/>
            <w:vMerge/>
            <w:shd w:val="clear" w:color="auto" w:fill="auto"/>
            <w:vAlign w:val="center"/>
          </w:tcPr>
          <w:p w14:paraId="58212AA2" w14:textId="77777777" w:rsidR="00873B65" w:rsidRPr="00C04A08" w:rsidRDefault="00873B65" w:rsidP="00637FCE">
            <w:pPr>
              <w:pStyle w:val="TAC"/>
              <w:rPr>
                <w:lang w:eastAsia="zh-CN"/>
              </w:rPr>
            </w:pPr>
          </w:p>
        </w:tc>
        <w:tc>
          <w:tcPr>
            <w:tcW w:w="923" w:type="dxa"/>
          </w:tcPr>
          <w:p w14:paraId="0B6D7E1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28C02A5"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504E1AD4" w14:textId="77777777" w:rsidR="00873B65" w:rsidRPr="00C04A08" w:rsidRDefault="00873B65" w:rsidP="00637FCE">
            <w:pPr>
              <w:pStyle w:val="TAC"/>
              <w:rPr>
                <w:lang w:eastAsia="zh-CN"/>
              </w:rPr>
            </w:pPr>
          </w:p>
        </w:tc>
      </w:tr>
      <w:tr w:rsidR="00873B65" w:rsidRPr="00C04A08" w14:paraId="6F56FE06" w14:textId="77777777" w:rsidTr="00637FCE">
        <w:trPr>
          <w:trHeight w:val="187"/>
          <w:jc w:val="center"/>
        </w:trPr>
        <w:tc>
          <w:tcPr>
            <w:tcW w:w="1073" w:type="dxa"/>
            <w:vMerge/>
            <w:shd w:val="clear" w:color="auto" w:fill="auto"/>
            <w:vAlign w:val="center"/>
          </w:tcPr>
          <w:p w14:paraId="37EB1842" w14:textId="77777777" w:rsidR="00873B65" w:rsidRPr="00C04A08" w:rsidRDefault="00873B65" w:rsidP="00637FCE">
            <w:pPr>
              <w:pStyle w:val="TAC"/>
              <w:rPr>
                <w:lang w:eastAsia="zh-CN"/>
              </w:rPr>
            </w:pPr>
          </w:p>
        </w:tc>
        <w:tc>
          <w:tcPr>
            <w:tcW w:w="923" w:type="dxa"/>
          </w:tcPr>
          <w:p w14:paraId="510E6EEC" w14:textId="77777777" w:rsidR="00873B65" w:rsidRPr="00C04A08" w:rsidRDefault="00873B65" w:rsidP="00637FCE">
            <w:pPr>
              <w:pStyle w:val="TAC"/>
              <w:rPr>
                <w:lang w:eastAsia="zh-CN"/>
              </w:rPr>
            </w:pPr>
            <w:r w:rsidRPr="00D87BF1">
              <w:t>480 kHz</w:t>
            </w:r>
          </w:p>
        </w:tc>
        <w:tc>
          <w:tcPr>
            <w:tcW w:w="3024" w:type="dxa"/>
          </w:tcPr>
          <w:p w14:paraId="31C2307F" w14:textId="77777777" w:rsidR="00873B65" w:rsidRPr="00C04A08" w:rsidRDefault="00873B65" w:rsidP="00637FCE">
            <w:pPr>
              <w:pStyle w:val="TAC"/>
              <w:rPr>
                <w:lang w:eastAsia="zh-CN"/>
              </w:rPr>
            </w:pPr>
            <w:r w:rsidRPr="00D87BF1">
              <w:t>0.008919 ms</w:t>
            </w:r>
          </w:p>
        </w:tc>
        <w:tc>
          <w:tcPr>
            <w:tcW w:w="1872" w:type="dxa"/>
          </w:tcPr>
          <w:p w14:paraId="01CB4D09" w14:textId="77777777" w:rsidR="00873B65" w:rsidRPr="00C04A08" w:rsidRDefault="00873B65" w:rsidP="00637FCE">
            <w:pPr>
              <w:pStyle w:val="TAC"/>
              <w:rPr>
                <w:lang w:eastAsia="zh-CN"/>
              </w:rPr>
            </w:pPr>
          </w:p>
        </w:tc>
      </w:tr>
      <w:tr w:rsidR="00873B65" w:rsidRPr="00C04A08" w14:paraId="019C379C" w14:textId="77777777" w:rsidTr="00637FCE">
        <w:trPr>
          <w:trHeight w:val="187"/>
          <w:jc w:val="center"/>
        </w:trPr>
        <w:tc>
          <w:tcPr>
            <w:tcW w:w="1073" w:type="dxa"/>
            <w:vMerge/>
            <w:tcBorders>
              <w:bottom w:val="single" w:sz="4" w:space="0" w:color="auto"/>
            </w:tcBorders>
            <w:shd w:val="clear" w:color="auto" w:fill="auto"/>
            <w:vAlign w:val="center"/>
          </w:tcPr>
          <w:p w14:paraId="775C2F61" w14:textId="77777777" w:rsidR="00873B65" w:rsidRPr="00C04A08" w:rsidRDefault="00873B65" w:rsidP="00637FCE">
            <w:pPr>
              <w:pStyle w:val="TAC"/>
              <w:rPr>
                <w:lang w:eastAsia="zh-CN"/>
              </w:rPr>
            </w:pPr>
          </w:p>
        </w:tc>
        <w:tc>
          <w:tcPr>
            <w:tcW w:w="923" w:type="dxa"/>
          </w:tcPr>
          <w:p w14:paraId="26928F1B" w14:textId="77777777" w:rsidR="00873B65" w:rsidRPr="00C04A08" w:rsidRDefault="00873B65" w:rsidP="00637FCE">
            <w:pPr>
              <w:pStyle w:val="TAC"/>
              <w:rPr>
                <w:lang w:eastAsia="zh-CN"/>
              </w:rPr>
            </w:pPr>
            <w:r w:rsidRPr="00D87BF1">
              <w:t>960 kHz</w:t>
            </w:r>
          </w:p>
        </w:tc>
        <w:tc>
          <w:tcPr>
            <w:tcW w:w="3024" w:type="dxa"/>
          </w:tcPr>
          <w:p w14:paraId="5F88C3D1" w14:textId="77777777" w:rsidR="00873B65" w:rsidRPr="00C04A08" w:rsidRDefault="00873B65" w:rsidP="00637FCE">
            <w:pPr>
              <w:pStyle w:val="TAC"/>
              <w:rPr>
                <w:lang w:eastAsia="zh-CN"/>
              </w:rPr>
            </w:pPr>
            <w:r w:rsidRPr="00D87BF1">
              <w:t>0.004460 ms</w:t>
            </w:r>
          </w:p>
        </w:tc>
        <w:tc>
          <w:tcPr>
            <w:tcW w:w="1872" w:type="dxa"/>
          </w:tcPr>
          <w:p w14:paraId="1CCD0DEE" w14:textId="77777777" w:rsidR="00873B65" w:rsidRPr="00C04A08" w:rsidRDefault="00873B65" w:rsidP="00637FCE">
            <w:pPr>
              <w:pStyle w:val="TAC"/>
              <w:rPr>
                <w:lang w:eastAsia="zh-CN"/>
              </w:rPr>
            </w:pPr>
          </w:p>
        </w:tc>
      </w:tr>
      <w:tr w:rsidR="00873B65" w:rsidRPr="00C04A08" w14:paraId="39178D8B" w14:textId="77777777" w:rsidTr="00637FCE">
        <w:trPr>
          <w:trHeight w:val="187"/>
          <w:jc w:val="center"/>
        </w:trPr>
        <w:tc>
          <w:tcPr>
            <w:tcW w:w="1073" w:type="dxa"/>
            <w:vMerge w:val="restart"/>
            <w:shd w:val="clear" w:color="auto" w:fill="auto"/>
            <w:vAlign w:val="center"/>
          </w:tcPr>
          <w:p w14:paraId="610E0E79"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734E17A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5EDD229" w14:textId="77777777" w:rsidR="00873B65" w:rsidRPr="00C04A08" w:rsidRDefault="00873B65" w:rsidP="00637FCE">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c>
          <w:tcPr>
            <w:tcW w:w="1872" w:type="dxa"/>
          </w:tcPr>
          <w:p w14:paraId="5FA431CE" w14:textId="77777777" w:rsidR="00873B65" w:rsidRPr="00C04A08" w:rsidRDefault="00873B65" w:rsidP="00637FCE">
            <w:pPr>
              <w:pStyle w:val="TAC"/>
              <w:rPr>
                <w:lang w:eastAsia="zh-CN"/>
              </w:rPr>
            </w:pPr>
          </w:p>
        </w:tc>
      </w:tr>
      <w:tr w:rsidR="00873B65" w:rsidRPr="00C04A08" w14:paraId="78D53357" w14:textId="77777777" w:rsidTr="00637FCE">
        <w:trPr>
          <w:trHeight w:val="187"/>
          <w:jc w:val="center"/>
        </w:trPr>
        <w:tc>
          <w:tcPr>
            <w:tcW w:w="1073" w:type="dxa"/>
            <w:vMerge/>
            <w:shd w:val="clear" w:color="auto" w:fill="auto"/>
            <w:vAlign w:val="center"/>
          </w:tcPr>
          <w:p w14:paraId="579DE1F0" w14:textId="77777777" w:rsidR="00873B65" w:rsidRPr="00C04A08" w:rsidRDefault="00873B65" w:rsidP="00637FCE">
            <w:pPr>
              <w:pStyle w:val="TAC"/>
              <w:rPr>
                <w:lang w:eastAsia="zh-CN"/>
              </w:rPr>
            </w:pPr>
          </w:p>
        </w:tc>
        <w:tc>
          <w:tcPr>
            <w:tcW w:w="923" w:type="dxa"/>
          </w:tcPr>
          <w:p w14:paraId="5EF1A939"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77F5E544" w14:textId="77777777" w:rsidR="00873B65" w:rsidRPr="00C04A08" w:rsidRDefault="00873B65" w:rsidP="00637FCE">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c>
          <w:tcPr>
            <w:tcW w:w="1872" w:type="dxa"/>
          </w:tcPr>
          <w:p w14:paraId="2F6961AF" w14:textId="77777777" w:rsidR="00873B65" w:rsidRPr="00C04A08" w:rsidRDefault="00873B65" w:rsidP="00637FCE">
            <w:pPr>
              <w:pStyle w:val="TAC"/>
              <w:rPr>
                <w:lang w:eastAsia="zh-CN"/>
              </w:rPr>
            </w:pPr>
          </w:p>
        </w:tc>
      </w:tr>
      <w:tr w:rsidR="00873B65" w:rsidRPr="00C04A08" w14:paraId="3F8C77D8" w14:textId="77777777" w:rsidTr="00637FCE">
        <w:trPr>
          <w:trHeight w:val="187"/>
          <w:jc w:val="center"/>
        </w:trPr>
        <w:tc>
          <w:tcPr>
            <w:tcW w:w="1073" w:type="dxa"/>
            <w:vMerge/>
            <w:shd w:val="clear" w:color="auto" w:fill="auto"/>
            <w:vAlign w:val="center"/>
          </w:tcPr>
          <w:p w14:paraId="261F765C" w14:textId="77777777" w:rsidR="00873B65" w:rsidRPr="00C04A08" w:rsidRDefault="00873B65" w:rsidP="00637FCE">
            <w:pPr>
              <w:pStyle w:val="TAC"/>
              <w:rPr>
                <w:lang w:eastAsia="zh-CN"/>
              </w:rPr>
            </w:pPr>
          </w:p>
        </w:tc>
        <w:tc>
          <w:tcPr>
            <w:tcW w:w="923" w:type="dxa"/>
          </w:tcPr>
          <w:p w14:paraId="200C74AD" w14:textId="77777777" w:rsidR="00873B65" w:rsidRPr="00C04A08" w:rsidRDefault="00873B65" w:rsidP="00637FCE">
            <w:pPr>
              <w:pStyle w:val="TAC"/>
              <w:rPr>
                <w:lang w:eastAsia="zh-CN"/>
              </w:rPr>
            </w:pPr>
            <w:r w:rsidRPr="001D6E66">
              <w:t>480 kHz</w:t>
            </w:r>
          </w:p>
        </w:tc>
        <w:tc>
          <w:tcPr>
            <w:tcW w:w="3024" w:type="dxa"/>
          </w:tcPr>
          <w:p w14:paraId="18E4CEBE" w14:textId="77777777" w:rsidR="00873B65" w:rsidRPr="00C04A08" w:rsidRDefault="00873B65" w:rsidP="00637FCE">
            <w:pPr>
              <w:pStyle w:val="TAC"/>
              <w:rPr>
                <w:lang w:eastAsia="zh-CN"/>
              </w:rPr>
            </w:pPr>
            <w:r w:rsidRPr="001D6E66">
              <w:t>0.013379 ms</w:t>
            </w:r>
          </w:p>
        </w:tc>
        <w:tc>
          <w:tcPr>
            <w:tcW w:w="1872" w:type="dxa"/>
          </w:tcPr>
          <w:p w14:paraId="1CDC03DA" w14:textId="77777777" w:rsidR="00873B65" w:rsidRPr="00C04A08" w:rsidRDefault="00873B65" w:rsidP="00637FCE">
            <w:pPr>
              <w:pStyle w:val="TAC"/>
              <w:rPr>
                <w:lang w:eastAsia="zh-CN"/>
              </w:rPr>
            </w:pPr>
          </w:p>
        </w:tc>
      </w:tr>
      <w:tr w:rsidR="00873B65" w:rsidRPr="00C04A08" w14:paraId="334CC987" w14:textId="77777777" w:rsidTr="00637FCE">
        <w:trPr>
          <w:trHeight w:val="187"/>
          <w:jc w:val="center"/>
        </w:trPr>
        <w:tc>
          <w:tcPr>
            <w:tcW w:w="1073" w:type="dxa"/>
            <w:vMerge/>
            <w:tcBorders>
              <w:bottom w:val="single" w:sz="4" w:space="0" w:color="auto"/>
            </w:tcBorders>
            <w:shd w:val="clear" w:color="auto" w:fill="auto"/>
            <w:vAlign w:val="center"/>
          </w:tcPr>
          <w:p w14:paraId="0ADE7569" w14:textId="77777777" w:rsidR="00873B65" w:rsidRPr="00C04A08" w:rsidRDefault="00873B65" w:rsidP="00637FCE">
            <w:pPr>
              <w:pStyle w:val="TAC"/>
              <w:rPr>
                <w:lang w:eastAsia="zh-CN"/>
              </w:rPr>
            </w:pPr>
          </w:p>
        </w:tc>
        <w:tc>
          <w:tcPr>
            <w:tcW w:w="923" w:type="dxa"/>
          </w:tcPr>
          <w:p w14:paraId="134AEBC1" w14:textId="77777777" w:rsidR="00873B65" w:rsidRPr="00C04A08" w:rsidRDefault="00873B65" w:rsidP="00637FCE">
            <w:pPr>
              <w:pStyle w:val="TAC"/>
              <w:rPr>
                <w:lang w:eastAsia="zh-CN"/>
              </w:rPr>
            </w:pPr>
            <w:r w:rsidRPr="001D6E66">
              <w:t>960 kHz</w:t>
            </w:r>
          </w:p>
        </w:tc>
        <w:tc>
          <w:tcPr>
            <w:tcW w:w="3024" w:type="dxa"/>
          </w:tcPr>
          <w:p w14:paraId="3C42FDD7" w14:textId="77777777" w:rsidR="00873B65" w:rsidRPr="00C04A08" w:rsidRDefault="00873B65" w:rsidP="00637FCE">
            <w:pPr>
              <w:pStyle w:val="TAC"/>
              <w:rPr>
                <w:lang w:eastAsia="zh-CN"/>
              </w:rPr>
            </w:pPr>
            <w:r w:rsidRPr="001D6E66">
              <w:t>0.006690 ms</w:t>
            </w:r>
          </w:p>
        </w:tc>
        <w:tc>
          <w:tcPr>
            <w:tcW w:w="1872" w:type="dxa"/>
          </w:tcPr>
          <w:p w14:paraId="7110F9D1" w14:textId="77777777" w:rsidR="00873B65" w:rsidRPr="00C04A08" w:rsidRDefault="00873B65" w:rsidP="00637FCE">
            <w:pPr>
              <w:pStyle w:val="TAC"/>
              <w:rPr>
                <w:lang w:eastAsia="zh-CN"/>
              </w:rPr>
            </w:pPr>
          </w:p>
        </w:tc>
      </w:tr>
      <w:tr w:rsidR="00873B65" w:rsidRPr="00C04A08" w14:paraId="0A83BEEF" w14:textId="77777777" w:rsidTr="00637FCE">
        <w:trPr>
          <w:trHeight w:val="187"/>
          <w:jc w:val="center"/>
        </w:trPr>
        <w:tc>
          <w:tcPr>
            <w:tcW w:w="1073" w:type="dxa"/>
            <w:vMerge w:val="restart"/>
            <w:shd w:val="clear" w:color="auto" w:fill="auto"/>
            <w:vAlign w:val="center"/>
          </w:tcPr>
          <w:p w14:paraId="23DC0A99" w14:textId="77777777" w:rsidR="00873B65" w:rsidRPr="00C04A08" w:rsidRDefault="00873B65" w:rsidP="00637FCE">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B8F5F28"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642579F"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c>
          <w:tcPr>
            <w:tcW w:w="1872" w:type="dxa"/>
          </w:tcPr>
          <w:p w14:paraId="4A2863A6" w14:textId="77777777" w:rsidR="00873B65" w:rsidRPr="00C04A08" w:rsidRDefault="00873B65" w:rsidP="00637FCE">
            <w:pPr>
              <w:pStyle w:val="TAC"/>
              <w:rPr>
                <w:lang w:eastAsia="zh-CN"/>
              </w:rPr>
            </w:pPr>
          </w:p>
        </w:tc>
      </w:tr>
      <w:tr w:rsidR="00873B65" w:rsidRPr="00C04A08" w14:paraId="134D80CF" w14:textId="77777777" w:rsidTr="00637FCE">
        <w:trPr>
          <w:trHeight w:val="187"/>
          <w:jc w:val="center"/>
        </w:trPr>
        <w:tc>
          <w:tcPr>
            <w:tcW w:w="1073" w:type="dxa"/>
            <w:vMerge/>
            <w:shd w:val="clear" w:color="auto" w:fill="auto"/>
            <w:vAlign w:val="center"/>
          </w:tcPr>
          <w:p w14:paraId="7B409250" w14:textId="77777777" w:rsidR="00873B65" w:rsidRPr="00C04A08" w:rsidRDefault="00873B65" w:rsidP="00637FCE">
            <w:pPr>
              <w:pStyle w:val="TAC"/>
              <w:rPr>
                <w:lang w:eastAsia="zh-CN"/>
              </w:rPr>
            </w:pPr>
          </w:p>
        </w:tc>
        <w:tc>
          <w:tcPr>
            <w:tcW w:w="923" w:type="dxa"/>
          </w:tcPr>
          <w:p w14:paraId="773A0FC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97D3EB6"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c>
          <w:tcPr>
            <w:tcW w:w="1872" w:type="dxa"/>
          </w:tcPr>
          <w:p w14:paraId="24DB7CBF" w14:textId="77777777" w:rsidR="00873B65" w:rsidRPr="00C04A08" w:rsidRDefault="00873B65" w:rsidP="00637FCE">
            <w:pPr>
              <w:pStyle w:val="TAC"/>
              <w:rPr>
                <w:lang w:eastAsia="zh-CN"/>
              </w:rPr>
            </w:pPr>
          </w:p>
        </w:tc>
      </w:tr>
      <w:tr w:rsidR="00873B65" w:rsidRPr="00C04A08" w14:paraId="41D17838" w14:textId="77777777" w:rsidTr="00637FCE">
        <w:trPr>
          <w:trHeight w:val="187"/>
          <w:jc w:val="center"/>
        </w:trPr>
        <w:tc>
          <w:tcPr>
            <w:tcW w:w="1073" w:type="dxa"/>
            <w:vMerge/>
            <w:shd w:val="clear" w:color="auto" w:fill="auto"/>
            <w:vAlign w:val="center"/>
          </w:tcPr>
          <w:p w14:paraId="1F533B60" w14:textId="77777777" w:rsidR="00873B65" w:rsidRPr="00C04A08" w:rsidRDefault="00873B65" w:rsidP="00637FCE">
            <w:pPr>
              <w:pStyle w:val="TAC"/>
              <w:rPr>
                <w:lang w:eastAsia="zh-CN"/>
              </w:rPr>
            </w:pPr>
          </w:p>
        </w:tc>
        <w:tc>
          <w:tcPr>
            <w:tcW w:w="923" w:type="dxa"/>
          </w:tcPr>
          <w:p w14:paraId="571991DD" w14:textId="77777777" w:rsidR="00873B65" w:rsidRPr="00C04A08" w:rsidRDefault="00873B65" w:rsidP="00637FCE">
            <w:pPr>
              <w:pStyle w:val="TAC"/>
              <w:rPr>
                <w:lang w:eastAsia="zh-CN"/>
              </w:rPr>
            </w:pPr>
            <w:r w:rsidRPr="00DF766A">
              <w:t>480 kHz</w:t>
            </w:r>
          </w:p>
        </w:tc>
        <w:tc>
          <w:tcPr>
            <w:tcW w:w="3024" w:type="dxa"/>
          </w:tcPr>
          <w:p w14:paraId="0AFDA9C6" w14:textId="77777777" w:rsidR="00873B65" w:rsidRPr="00C04A08" w:rsidRDefault="00873B65" w:rsidP="00637FCE">
            <w:pPr>
              <w:pStyle w:val="TAC"/>
              <w:rPr>
                <w:lang w:eastAsia="zh-CN"/>
              </w:rPr>
            </w:pPr>
            <w:r w:rsidRPr="00DF766A">
              <w:t>0.004386 ms</w:t>
            </w:r>
          </w:p>
        </w:tc>
        <w:tc>
          <w:tcPr>
            <w:tcW w:w="1872" w:type="dxa"/>
          </w:tcPr>
          <w:p w14:paraId="4066C647" w14:textId="77777777" w:rsidR="00873B65" w:rsidRPr="00C04A08" w:rsidRDefault="00873B65" w:rsidP="00637FCE">
            <w:pPr>
              <w:pStyle w:val="TAC"/>
              <w:rPr>
                <w:lang w:eastAsia="zh-CN"/>
              </w:rPr>
            </w:pPr>
          </w:p>
        </w:tc>
      </w:tr>
      <w:tr w:rsidR="00873B65" w:rsidRPr="00C04A08" w14:paraId="647F7A43" w14:textId="77777777" w:rsidTr="00637FCE">
        <w:trPr>
          <w:trHeight w:val="187"/>
          <w:jc w:val="center"/>
        </w:trPr>
        <w:tc>
          <w:tcPr>
            <w:tcW w:w="1073" w:type="dxa"/>
            <w:vMerge/>
            <w:tcBorders>
              <w:bottom w:val="single" w:sz="4" w:space="0" w:color="auto"/>
            </w:tcBorders>
            <w:shd w:val="clear" w:color="auto" w:fill="auto"/>
            <w:vAlign w:val="center"/>
          </w:tcPr>
          <w:p w14:paraId="1BFDE1CD" w14:textId="77777777" w:rsidR="00873B65" w:rsidRPr="00C04A08" w:rsidRDefault="00873B65" w:rsidP="00637FCE">
            <w:pPr>
              <w:pStyle w:val="TAC"/>
              <w:rPr>
                <w:lang w:eastAsia="zh-CN"/>
              </w:rPr>
            </w:pPr>
          </w:p>
        </w:tc>
        <w:tc>
          <w:tcPr>
            <w:tcW w:w="923" w:type="dxa"/>
          </w:tcPr>
          <w:p w14:paraId="75CC26B3" w14:textId="77777777" w:rsidR="00873B65" w:rsidRPr="00C04A08" w:rsidRDefault="00873B65" w:rsidP="00637FCE">
            <w:pPr>
              <w:pStyle w:val="TAC"/>
              <w:rPr>
                <w:lang w:eastAsia="zh-CN"/>
              </w:rPr>
            </w:pPr>
            <w:r w:rsidRPr="00DF766A">
              <w:t>960 kHz</w:t>
            </w:r>
          </w:p>
        </w:tc>
        <w:tc>
          <w:tcPr>
            <w:tcW w:w="3024" w:type="dxa"/>
          </w:tcPr>
          <w:p w14:paraId="33F587D4" w14:textId="77777777" w:rsidR="00873B65" w:rsidRPr="00C04A08" w:rsidRDefault="00873B65" w:rsidP="00637FCE">
            <w:pPr>
              <w:pStyle w:val="TAC"/>
              <w:rPr>
                <w:lang w:eastAsia="zh-CN"/>
              </w:rPr>
            </w:pPr>
            <w:r w:rsidRPr="00DF766A">
              <w:t>0.002193 ms</w:t>
            </w:r>
          </w:p>
        </w:tc>
        <w:tc>
          <w:tcPr>
            <w:tcW w:w="1872" w:type="dxa"/>
          </w:tcPr>
          <w:p w14:paraId="6D68B1F2" w14:textId="77777777" w:rsidR="00873B65" w:rsidRPr="00C04A08" w:rsidRDefault="00873B65" w:rsidP="00637FCE">
            <w:pPr>
              <w:pStyle w:val="TAC"/>
              <w:rPr>
                <w:lang w:eastAsia="zh-CN"/>
              </w:rPr>
            </w:pPr>
          </w:p>
        </w:tc>
      </w:tr>
      <w:tr w:rsidR="00873B65" w:rsidRPr="00C04A08" w14:paraId="21D74E0E" w14:textId="77777777" w:rsidTr="00637FCE">
        <w:trPr>
          <w:trHeight w:val="187"/>
          <w:jc w:val="center"/>
        </w:trPr>
        <w:tc>
          <w:tcPr>
            <w:tcW w:w="1073" w:type="dxa"/>
            <w:vMerge w:val="restart"/>
            <w:shd w:val="clear" w:color="auto" w:fill="auto"/>
            <w:vAlign w:val="center"/>
          </w:tcPr>
          <w:p w14:paraId="0982452B" w14:textId="77777777" w:rsidR="00873B65" w:rsidRPr="00C04A08" w:rsidRDefault="00873B65" w:rsidP="00637FCE">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65A43A8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865C71F" w14:textId="77777777" w:rsidR="00873B65" w:rsidRPr="00C04A08" w:rsidRDefault="00873B65" w:rsidP="00637FCE">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c>
          <w:tcPr>
            <w:tcW w:w="1872" w:type="dxa"/>
          </w:tcPr>
          <w:p w14:paraId="2394E30E" w14:textId="77777777" w:rsidR="00873B65" w:rsidRPr="00C04A08" w:rsidRDefault="00873B65" w:rsidP="00637FCE">
            <w:pPr>
              <w:pStyle w:val="TAC"/>
              <w:rPr>
                <w:lang w:eastAsia="zh-CN"/>
              </w:rPr>
            </w:pPr>
          </w:p>
        </w:tc>
      </w:tr>
      <w:tr w:rsidR="00873B65" w:rsidRPr="00C04A08" w14:paraId="5B0FD838" w14:textId="77777777" w:rsidTr="00637FCE">
        <w:trPr>
          <w:trHeight w:val="187"/>
          <w:jc w:val="center"/>
        </w:trPr>
        <w:tc>
          <w:tcPr>
            <w:tcW w:w="1073" w:type="dxa"/>
            <w:vMerge/>
            <w:shd w:val="clear" w:color="auto" w:fill="auto"/>
          </w:tcPr>
          <w:p w14:paraId="5BDA2AE1" w14:textId="77777777" w:rsidR="00873B65" w:rsidRPr="00C04A08" w:rsidRDefault="00873B65" w:rsidP="00637FCE">
            <w:pPr>
              <w:pStyle w:val="TAC"/>
              <w:rPr>
                <w:lang w:eastAsia="zh-CN"/>
              </w:rPr>
            </w:pPr>
          </w:p>
        </w:tc>
        <w:tc>
          <w:tcPr>
            <w:tcW w:w="923" w:type="dxa"/>
          </w:tcPr>
          <w:p w14:paraId="5BABD1A1"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995E9CC" w14:textId="77777777" w:rsidR="00873B65" w:rsidRPr="00C04A08" w:rsidRDefault="00873B65" w:rsidP="00637FCE">
            <w:pPr>
              <w:pStyle w:val="TAC"/>
              <w:rPr>
                <w:lang w:eastAsia="zh-CN"/>
              </w:rPr>
            </w:pPr>
            <w:r w:rsidRPr="00C04A08">
              <w:rPr>
                <w:lang w:eastAsia="zh-CN"/>
              </w:rPr>
              <w:t>0.103809</w:t>
            </w:r>
            <w:r w:rsidRPr="00C04A08">
              <w:rPr>
                <w:rFonts w:hint="eastAsia"/>
                <w:lang w:eastAsia="zh-CN"/>
              </w:rPr>
              <w:t xml:space="preserve"> ms</w:t>
            </w:r>
          </w:p>
        </w:tc>
        <w:tc>
          <w:tcPr>
            <w:tcW w:w="1872" w:type="dxa"/>
          </w:tcPr>
          <w:p w14:paraId="37372EEC" w14:textId="77777777" w:rsidR="00873B65" w:rsidRPr="00C04A08" w:rsidRDefault="00873B65" w:rsidP="00637FCE">
            <w:pPr>
              <w:pStyle w:val="TAC"/>
              <w:rPr>
                <w:lang w:eastAsia="zh-CN"/>
              </w:rPr>
            </w:pPr>
          </w:p>
        </w:tc>
      </w:tr>
      <w:tr w:rsidR="00873B65" w:rsidRPr="00C04A08" w14:paraId="10A73DA2" w14:textId="77777777" w:rsidTr="00637FCE">
        <w:trPr>
          <w:trHeight w:val="187"/>
          <w:jc w:val="center"/>
        </w:trPr>
        <w:tc>
          <w:tcPr>
            <w:tcW w:w="1073" w:type="dxa"/>
            <w:vMerge/>
            <w:shd w:val="clear" w:color="auto" w:fill="auto"/>
          </w:tcPr>
          <w:p w14:paraId="09E6B6F0" w14:textId="77777777" w:rsidR="00873B65" w:rsidRPr="00C04A08" w:rsidRDefault="00873B65" w:rsidP="00637FCE">
            <w:pPr>
              <w:pStyle w:val="TAC"/>
              <w:rPr>
                <w:lang w:eastAsia="zh-CN"/>
              </w:rPr>
            </w:pPr>
          </w:p>
        </w:tc>
        <w:tc>
          <w:tcPr>
            <w:tcW w:w="923" w:type="dxa"/>
          </w:tcPr>
          <w:p w14:paraId="7304B973" w14:textId="77777777" w:rsidR="00873B65" w:rsidRPr="00C04A08" w:rsidRDefault="00873B65" w:rsidP="00637FCE">
            <w:pPr>
              <w:pStyle w:val="TAC"/>
              <w:rPr>
                <w:lang w:eastAsia="zh-CN"/>
              </w:rPr>
            </w:pPr>
            <w:r w:rsidRPr="000173D7">
              <w:t>480 kHz</w:t>
            </w:r>
          </w:p>
        </w:tc>
        <w:tc>
          <w:tcPr>
            <w:tcW w:w="3024" w:type="dxa"/>
          </w:tcPr>
          <w:p w14:paraId="174B6DB0" w14:textId="77777777" w:rsidR="00873B65" w:rsidRPr="00C04A08" w:rsidRDefault="00873B65" w:rsidP="00637FCE">
            <w:pPr>
              <w:pStyle w:val="TAC"/>
              <w:rPr>
                <w:lang w:eastAsia="zh-CN"/>
              </w:rPr>
            </w:pPr>
            <w:r w:rsidRPr="000173D7">
              <w:t>0.025952 ms</w:t>
            </w:r>
          </w:p>
        </w:tc>
        <w:tc>
          <w:tcPr>
            <w:tcW w:w="1872" w:type="dxa"/>
          </w:tcPr>
          <w:p w14:paraId="43BBA49F" w14:textId="77777777" w:rsidR="00873B65" w:rsidRPr="00C04A08" w:rsidRDefault="00873B65" w:rsidP="00637FCE">
            <w:pPr>
              <w:pStyle w:val="TAC"/>
              <w:rPr>
                <w:lang w:eastAsia="zh-CN"/>
              </w:rPr>
            </w:pPr>
          </w:p>
        </w:tc>
      </w:tr>
      <w:tr w:rsidR="00873B65" w:rsidRPr="00C04A08" w14:paraId="4FE0EEAF" w14:textId="77777777" w:rsidTr="00637FCE">
        <w:trPr>
          <w:trHeight w:val="187"/>
          <w:jc w:val="center"/>
        </w:trPr>
        <w:tc>
          <w:tcPr>
            <w:tcW w:w="1073" w:type="dxa"/>
            <w:vMerge/>
            <w:tcBorders>
              <w:bottom w:val="single" w:sz="4" w:space="0" w:color="auto"/>
            </w:tcBorders>
            <w:shd w:val="clear" w:color="auto" w:fill="auto"/>
          </w:tcPr>
          <w:p w14:paraId="7AF42978" w14:textId="77777777" w:rsidR="00873B65" w:rsidRPr="00C04A08" w:rsidRDefault="00873B65" w:rsidP="00637FCE">
            <w:pPr>
              <w:pStyle w:val="TAC"/>
              <w:rPr>
                <w:lang w:eastAsia="zh-CN"/>
              </w:rPr>
            </w:pPr>
          </w:p>
        </w:tc>
        <w:tc>
          <w:tcPr>
            <w:tcW w:w="923" w:type="dxa"/>
          </w:tcPr>
          <w:p w14:paraId="03E7D496" w14:textId="77777777" w:rsidR="00873B65" w:rsidRPr="00C04A08" w:rsidRDefault="00873B65" w:rsidP="00637FCE">
            <w:pPr>
              <w:pStyle w:val="TAC"/>
              <w:rPr>
                <w:lang w:eastAsia="zh-CN"/>
              </w:rPr>
            </w:pPr>
            <w:r w:rsidRPr="000173D7">
              <w:t>960 kHz</w:t>
            </w:r>
          </w:p>
        </w:tc>
        <w:tc>
          <w:tcPr>
            <w:tcW w:w="3024" w:type="dxa"/>
          </w:tcPr>
          <w:p w14:paraId="6FD338DC" w14:textId="77777777" w:rsidR="00873B65" w:rsidRPr="00C04A08" w:rsidRDefault="00873B65" w:rsidP="00637FCE">
            <w:pPr>
              <w:pStyle w:val="TAC"/>
              <w:rPr>
                <w:lang w:eastAsia="zh-CN"/>
              </w:rPr>
            </w:pPr>
            <w:r w:rsidRPr="000173D7">
              <w:t>0.012976 ms</w:t>
            </w:r>
          </w:p>
        </w:tc>
        <w:tc>
          <w:tcPr>
            <w:tcW w:w="1872" w:type="dxa"/>
          </w:tcPr>
          <w:p w14:paraId="15393CDF" w14:textId="77777777" w:rsidR="00873B65" w:rsidRPr="00C04A08" w:rsidRDefault="00873B65" w:rsidP="00637FCE">
            <w:pPr>
              <w:pStyle w:val="TAC"/>
              <w:rPr>
                <w:lang w:eastAsia="zh-CN"/>
              </w:rPr>
            </w:pPr>
          </w:p>
        </w:tc>
      </w:tr>
      <w:tr w:rsidR="00C159FB" w:rsidRPr="00C04A08" w14:paraId="51414347" w14:textId="77777777" w:rsidTr="00637FCE">
        <w:trPr>
          <w:trHeight w:val="187"/>
          <w:jc w:val="center"/>
        </w:trPr>
        <w:tc>
          <w:tcPr>
            <w:tcW w:w="1073" w:type="dxa"/>
            <w:vMerge w:val="restart"/>
            <w:shd w:val="clear" w:color="auto" w:fill="auto"/>
            <w:vAlign w:val="center"/>
          </w:tcPr>
          <w:p w14:paraId="033187D8"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1E351BE6"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0E9B3D6B" w14:textId="0283774D" w:rsidR="00C159FB" w:rsidRPr="00C04A08" w:rsidRDefault="00C159FB" w:rsidP="00C159F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tc>
        <w:tc>
          <w:tcPr>
            <w:tcW w:w="1872" w:type="dxa"/>
            <w:vMerge w:val="restart"/>
            <w:vAlign w:val="center"/>
          </w:tcPr>
          <w:p w14:paraId="748FF1EF" w14:textId="77777777" w:rsidR="00C159FB" w:rsidRPr="00C04A08" w:rsidRDefault="00C159FB" w:rsidP="00C159FB">
            <w:pPr>
              <w:pStyle w:val="TAC"/>
              <w:rPr>
                <w:lang w:eastAsia="zh-CN"/>
              </w:rPr>
            </w:pPr>
            <w:r w:rsidRPr="00C04A08">
              <w:rPr>
                <w:lang w:eastAsia="zh-CN"/>
              </w:rPr>
              <w:t>X1 = [2,5]</w:t>
            </w:r>
          </w:p>
        </w:tc>
      </w:tr>
      <w:tr w:rsidR="00C159FB" w:rsidRPr="00C04A08" w14:paraId="121A75AE" w14:textId="77777777" w:rsidTr="00637FCE">
        <w:trPr>
          <w:trHeight w:val="187"/>
          <w:jc w:val="center"/>
        </w:trPr>
        <w:tc>
          <w:tcPr>
            <w:tcW w:w="1073" w:type="dxa"/>
            <w:vMerge/>
            <w:shd w:val="clear" w:color="auto" w:fill="auto"/>
          </w:tcPr>
          <w:p w14:paraId="4FBED289" w14:textId="77777777" w:rsidR="00C159FB" w:rsidRPr="00C04A08" w:rsidRDefault="00C159FB" w:rsidP="00C159FB">
            <w:pPr>
              <w:pStyle w:val="TAC"/>
              <w:rPr>
                <w:lang w:eastAsia="zh-CN"/>
              </w:rPr>
            </w:pPr>
          </w:p>
        </w:tc>
        <w:tc>
          <w:tcPr>
            <w:tcW w:w="923" w:type="dxa"/>
          </w:tcPr>
          <w:p w14:paraId="669FA024"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78332D15" w14:textId="5AFCBD3F" w:rsidR="00C159FB" w:rsidRPr="00C04A08" w:rsidRDefault="00C159FB" w:rsidP="00C159FB">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tc>
        <w:tc>
          <w:tcPr>
            <w:tcW w:w="1872" w:type="dxa"/>
            <w:vMerge/>
            <w:vAlign w:val="center"/>
          </w:tcPr>
          <w:p w14:paraId="5E55869F" w14:textId="77777777" w:rsidR="00C159FB" w:rsidRPr="00C04A08" w:rsidRDefault="00C159FB" w:rsidP="00C159FB">
            <w:pPr>
              <w:pStyle w:val="TAC"/>
              <w:rPr>
                <w:lang w:eastAsia="zh-CN"/>
              </w:rPr>
            </w:pPr>
          </w:p>
        </w:tc>
      </w:tr>
      <w:tr w:rsidR="00C159FB" w:rsidRPr="00C04A08" w14:paraId="42B6CE17" w14:textId="77777777" w:rsidTr="00637FCE">
        <w:trPr>
          <w:trHeight w:val="187"/>
          <w:jc w:val="center"/>
        </w:trPr>
        <w:tc>
          <w:tcPr>
            <w:tcW w:w="1073" w:type="dxa"/>
            <w:vMerge/>
            <w:shd w:val="clear" w:color="auto" w:fill="auto"/>
          </w:tcPr>
          <w:p w14:paraId="1C21479D" w14:textId="77777777" w:rsidR="00C159FB" w:rsidRPr="00C04A08" w:rsidRDefault="00C159FB" w:rsidP="00C159FB">
            <w:pPr>
              <w:pStyle w:val="TAC"/>
              <w:rPr>
                <w:lang w:eastAsia="zh-CN"/>
              </w:rPr>
            </w:pPr>
          </w:p>
        </w:tc>
        <w:tc>
          <w:tcPr>
            <w:tcW w:w="923" w:type="dxa"/>
          </w:tcPr>
          <w:p w14:paraId="43C51CBD" w14:textId="77777777" w:rsidR="00C159FB" w:rsidRPr="00C04A08" w:rsidRDefault="00C159FB" w:rsidP="00C159FB">
            <w:pPr>
              <w:pStyle w:val="TAC"/>
              <w:rPr>
                <w:lang w:eastAsia="zh-CN"/>
              </w:rPr>
            </w:pPr>
            <w:r w:rsidRPr="00485DC8">
              <w:rPr>
                <w:rFonts w:cs="Arial"/>
              </w:rPr>
              <w:t>480 kHz</w:t>
            </w:r>
          </w:p>
        </w:tc>
        <w:tc>
          <w:tcPr>
            <w:tcW w:w="3024" w:type="dxa"/>
          </w:tcPr>
          <w:p w14:paraId="7BEC5C2B" w14:textId="5AEEA454" w:rsidR="00C159FB" w:rsidRPr="00C04A08" w:rsidRDefault="00C159FB" w:rsidP="00C159FB">
            <w:pPr>
              <w:pStyle w:val="TAC"/>
              <w:rPr>
                <w:lang w:eastAsia="zh-CN"/>
              </w:rPr>
            </w:pPr>
            <w:r w:rsidRPr="00485DC8">
              <w:rPr>
                <w:rFonts w:cs="Arial"/>
                <w:szCs w:val="18"/>
              </w:rPr>
              <w:t xml:space="preserve">  0.004460 ms for front X1 occasion</w:t>
            </w:r>
            <w:r w:rsidRPr="00485DC8">
              <w:rPr>
                <w:rFonts w:cs="Arial"/>
                <w:szCs w:val="18"/>
              </w:rPr>
              <w:br/>
              <w:t xml:space="preserve"> 0.00438</w:t>
            </w:r>
            <w:r>
              <w:rPr>
                <w:rFonts w:cs="Arial"/>
                <w:szCs w:val="18"/>
              </w:rPr>
              <w:t>6</w:t>
            </w:r>
            <w:r w:rsidRPr="00485DC8">
              <w:rPr>
                <w:rFonts w:cs="Arial"/>
                <w:szCs w:val="18"/>
              </w:rPr>
              <w:t xml:space="preserve"> ms for last occasion</w:t>
            </w:r>
          </w:p>
        </w:tc>
        <w:tc>
          <w:tcPr>
            <w:tcW w:w="1872" w:type="dxa"/>
            <w:vMerge/>
            <w:vAlign w:val="center"/>
          </w:tcPr>
          <w:p w14:paraId="3598D1D6" w14:textId="77777777" w:rsidR="00C159FB" w:rsidRPr="00C04A08" w:rsidRDefault="00C159FB" w:rsidP="00C159FB">
            <w:pPr>
              <w:pStyle w:val="TAC"/>
              <w:rPr>
                <w:lang w:eastAsia="zh-CN"/>
              </w:rPr>
            </w:pPr>
          </w:p>
        </w:tc>
      </w:tr>
      <w:tr w:rsidR="00C159FB" w:rsidRPr="00C04A08" w14:paraId="484FB5EF" w14:textId="77777777" w:rsidTr="00637FCE">
        <w:trPr>
          <w:trHeight w:val="187"/>
          <w:jc w:val="center"/>
        </w:trPr>
        <w:tc>
          <w:tcPr>
            <w:tcW w:w="1073" w:type="dxa"/>
            <w:vMerge/>
            <w:tcBorders>
              <w:bottom w:val="single" w:sz="4" w:space="0" w:color="auto"/>
            </w:tcBorders>
            <w:shd w:val="clear" w:color="auto" w:fill="auto"/>
          </w:tcPr>
          <w:p w14:paraId="7A0D2FE7" w14:textId="77777777" w:rsidR="00C159FB" w:rsidRPr="00C04A08" w:rsidRDefault="00C159FB" w:rsidP="00C159FB">
            <w:pPr>
              <w:pStyle w:val="TAC"/>
              <w:rPr>
                <w:lang w:eastAsia="zh-CN"/>
              </w:rPr>
            </w:pPr>
          </w:p>
        </w:tc>
        <w:tc>
          <w:tcPr>
            <w:tcW w:w="923" w:type="dxa"/>
          </w:tcPr>
          <w:p w14:paraId="66F3B22B" w14:textId="77777777" w:rsidR="00C159FB" w:rsidRPr="00C04A08" w:rsidRDefault="00C159FB" w:rsidP="00C159FB">
            <w:pPr>
              <w:pStyle w:val="TAC"/>
              <w:rPr>
                <w:lang w:eastAsia="zh-CN"/>
              </w:rPr>
            </w:pPr>
            <w:r w:rsidRPr="00485DC8">
              <w:rPr>
                <w:rFonts w:cs="Arial"/>
              </w:rPr>
              <w:t>960 kHz</w:t>
            </w:r>
          </w:p>
        </w:tc>
        <w:tc>
          <w:tcPr>
            <w:tcW w:w="3024" w:type="dxa"/>
          </w:tcPr>
          <w:p w14:paraId="2E070233" w14:textId="2A11CCBE" w:rsidR="00C159FB" w:rsidRPr="00C04A08" w:rsidRDefault="00C159FB" w:rsidP="00C159FB">
            <w:pPr>
              <w:pStyle w:val="TAC"/>
              <w:rPr>
                <w:lang w:eastAsia="zh-CN"/>
              </w:rPr>
            </w:pPr>
            <w:r w:rsidRPr="00485DC8">
              <w:rPr>
                <w:rFonts w:cs="Arial"/>
                <w:szCs w:val="18"/>
              </w:rPr>
              <w:t>0.0</w:t>
            </w:r>
            <w:r>
              <w:rPr>
                <w:rFonts w:cs="Arial"/>
                <w:szCs w:val="18"/>
              </w:rPr>
              <w:t>02230</w:t>
            </w:r>
            <w:r w:rsidRPr="00485DC8">
              <w:rPr>
                <w:rFonts w:cs="Arial"/>
                <w:szCs w:val="18"/>
              </w:rPr>
              <w:t xml:space="preserve"> ms for front X1occasion</w:t>
            </w:r>
            <w:r w:rsidRPr="00485DC8">
              <w:rPr>
                <w:rFonts w:cs="Arial"/>
                <w:szCs w:val="18"/>
              </w:rPr>
              <w:br/>
              <w:t>0.0</w:t>
            </w:r>
            <w:r>
              <w:rPr>
                <w:rFonts w:cs="Arial"/>
                <w:szCs w:val="18"/>
              </w:rPr>
              <w:t>02193</w:t>
            </w:r>
            <w:r w:rsidRPr="00485DC8">
              <w:rPr>
                <w:rFonts w:cs="Arial"/>
                <w:szCs w:val="18"/>
              </w:rPr>
              <w:t xml:space="preserve"> ms for last occasion</w:t>
            </w:r>
          </w:p>
        </w:tc>
        <w:tc>
          <w:tcPr>
            <w:tcW w:w="1872" w:type="dxa"/>
            <w:vMerge/>
            <w:vAlign w:val="center"/>
          </w:tcPr>
          <w:p w14:paraId="5DEC2B8D" w14:textId="77777777" w:rsidR="00C159FB" w:rsidRPr="00C04A08" w:rsidRDefault="00C159FB" w:rsidP="00C159FB">
            <w:pPr>
              <w:pStyle w:val="TAC"/>
              <w:rPr>
                <w:lang w:eastAsia="zh-CN"/>
              </w:rPr>
            </w:pPr>
          </w:p>
        </w:tc>
      </w:tr>
      <w:tr w:rsidR="00873B65" w:rsidRPr="00C04A08" w14:paraId="0D402D24" w14:textId="77777777" w:rsidTr="00637FCE">
        <w:trPr>
          <w:trHeight w:val="187"/>
          <w:jc w:val="center"/>
        </w:trPr>
        <w:tc>
          <w:tcPr>
            <w:tcW w:w="1073" w:type="dxa"/>
            <w:vMerge w:val="restart"/>
            <w:shd w:val="clear" w:color="auto" w:fill="auto"/>
            <w:vAlign w:val="center"/>
          </w:tcPr>
          <w:p w14:paraId="35037960"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615432C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C067B07" w14:textId="0C1DC24D" w:rsidR="00873B65" w:rsidRPr="00C04A08" w:rsidRDefault="00873B65" w:rsidP="006A7861">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val="restart"/>
            <w:vAlign w:val="center"/>
          </w:tcPr>
          <w:p w14:paraId="3FAA8F17" w14:textId="77777777" w:rsidR="00873B65" w:rsidRPr="00C04A08" w:rsidRDefault="00873B65" w:rsidP="00637FCE">
            <w:pPr>
              <w:pStyle w:val="TAC"/>
              <w:rPr>
                <w:lang w:eastAsia="zh-CN"/>
              </w:rPr>
            </w:pPr>
            <w:r w:rsidRPr="00C04A08">
              <w:rPr>
                <w:lang w:eastAsia="zh-CN"/>
              </w:rPr>
              <w:t>X2 = [1,2]</w:t>
            </w:r>
          </w:p>
        </w:tc>
      </w:tr>
      <w:tr w:rsidR="00873B65" w:rsidRPr="00C04A08" w14:paraId="672958CB" w14:textId="77777777" w:rsidTr="00637FCE">
        <w:trPr>
          <w:trHeight w:val="187"/>
          <w:jc w:val="center"/>
        </w:trPr>
        <w:tc>
          <w:tcPr>
            <w:tcW w:w="1073" w:type="dxa"/>
            <w:vMerge/>
            <w:shd w:val="clear" w:color="auto" w:fill="auto"/>
          </w:tcPr>
          <w:p w14:paraId="72107200" w14:textId="77777777" w:rsidR="00873B65" w:rsidRPr="00C04A08" w:rsidRDefault="00873B65" w:rsidP="00637FCE">
            <w:pPr>
              <w:pStyle w:val="TAC"/>
              <w:rPr>
                <w:lang w:eastAsia="zh-CN"/>
              </w:rPr>
            </w:pPr>
          </w:p>
        </w:tc>
        <w:tc>
          <w:tcPr>
            <w:tcW w:w="923" w:type="dxa"/>
          </w:tcPr>
          <w:p w14:paraId="7BF2657A"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3D0A44AA" w14:textId="783B5575" w:rsidR="00873B65" w:rsidRPr="00C04A08" w:rsidRDefault="00873B65" w:rsidP="006A7861">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tcPr>
          <w:p w14:paraId="4DF911B6" w14:textId="77777777" w:rsidR="00873B65" w:rsidRPr="00C04A08" w:rsidRDefault="00873B65" w:rsidP="00637FCE">
            <w:pPr>
              <w:pStyle w:val="TAC"/>
              <w:rPr>
                <w:lang w:eastAsia="zh-CN"/>
              </w:rPr>
            </w:pPr>
          </w:p>
        </w:tc>
      </w:tr>
      <w:tr w:rsidR="00873B65" w:rsidRPr="00C04A08" w14:paraId="65BF6B09" w14:textId="77777777" w:rsidTr="00637FCE">
        <w:trPr>
          <w:trHeight w:val="187"/>
          <w:jc w:val="center"/>
        </w:trPr>
        <w:tc>
          <w:tcPr>
            <w:tcW w:w="1073" w:type="dxa"/>
            <w:vMerge/>
            <w:shd w:val="clear" w:color="auto" w:fill="auto"/>
          </w:tcPr>
          <w:p w14:paraId="3840503E" w14:textId="77777777" w:rsidR="00873B65" w:rsidRPr="00C04A08" w:rsidRDefault="00873B65" w:rsidP="00637FCE">
            <w:pPr>
              <w:pStyle w:val="TAC"/>
              <w:rPr>
                <w:lang w:eastAsia="zh-CN"/>
              </w:rPr>
            </w:pPr>
          </w:p>
        </w:tc>
        <w:tc>
          <w:tcPr>
            <w:tcW w:w="923" w:type="dxa"/>
          </w:tcPr>
          <w:p w14:paraId="165334F7" w14:textId="77777777" w:rsidR="00873B65" w:rsidRPr="00C04A08" w:rsidRDefault="00873B65" w:rsidP="00637FCE">
            <w:pPr>
              <w:pStyle w:val="TAC"/>
              <w:rPr>
                <w:lang w:eastAsia="zh-CN"/>
              </w:rPr>
            </w:pPr>
            <w:r w:rsidRPr="00FE1B0A">
              <w:rPr>
                <w:rFonts w:cs="Arial"/>
              </w:rPr>
              <w:t>480 kHz</w:t>
            </w:r>
          </w:p>
        </w:tc>
        <w:tc>
          <w:tcPr>
            <w:tcW w:w="3024" w:type="dxa"/>
          </w:tcPr>
          <w:p w14:paraId="1123A46D" w14:textId="77777777" w:rsidR="00873B65" w:rsidRPr="00C04A08" w:rsidRDefault="00873B65" w:rsidP="00637FCE">
            <w:pPr>
              <w:pStyle w:val="TAC"/>
              <w:rPr>
                <w:lang w:eastAsia="zh-CN"/>
              </w:rPr>
            </w:pPr>
            <w:r w:rsidRPr="00FE1B0A">
              <w:rPr>
                <w:rFonts w:cs="Arial"/>
                <w:szCs w:val="18"/>
              </w:rPr>
              <w:t>0.008919 ms for front X2 occasion</w:t>
            </w:r>
            <w:r w:rsidRPr="00FE1B0A">
              <w:rPr>
                <w:rFonts w:cs="Arial"/>
                <w:szCs w:val="18"/>
              </w:rPr>
              <w:br/>
              <w:t>0.008700 ms for last occasion</w:t>
            </w:r>
          </w:p>
        </w:tc>
        <w:tc>
          <w:tcPr>
            <w:tcW w:w="1872" w:type="dxa"/>
            <w:vMerge/>
          </w:tcPr>
          <w:p w14:paraId="1F67A205" w14:textId="77777777" w:rsidR="00873B65" w:rsidRPr="00C04A08" w:rsidRDefault="00873B65" w:rsidP="00637FCE">
            <w:pPr>
              <w:pStyle w:val="TAC"/>
              <w:rPr>
                <w:lang w:eastAsia="zh-CN"/>
              </w:rPr>
            </w:pPr>
          </w:p>
        </w:tc>
      </w:tr>
      <w:tr w:rsidR="00873B65" w:rsidRPr="00C04A08" w14:paraId="43562D14" w14:textId="77777777" w:rsidTr="00637FCE">
        <w:trPr>
          <w:trHeight w:val="187"/>
          <w:jc w:val="center"/>
        </w:trPr>
        <w:tc>
          <w:tcPr>
            <w:tcW w:w="1073" w:type="dxa"/>
            <w:vMerge/>
            <w:tcBorders>
              <w:bottom w:val="single" w:sz="4" w:space="0" w:color="auto"/>
            </w:tcBorders>
            <w:shd w:val="clear" w:color="auto" w:fill="auto"/>
          </w:tcPr>
          <w:p w14:paraId="7B7A3492" w14:textId="77777777" w:rsidR="00873B65" w:rsidRPr="00C04A08" w:rsidRDefault="00873B65" w:rsidP="00637FCE">
            <w:pPr>
              <w:pStyle w:val="TAC"/>
              <w:rPr>
                <w:lang w:eastAsia="zh-CN"/>
              </w:rPr>
            </w:pPr>
          </w:p>
        </w:tc>
        <w:tc>
          <w:tcPr>
            <w:tcW w:w="923" w:type="dxa"/>
          </w:tcPr>
          <w:p w14:paraId="1A3FD25B" w14:textId="77777777" w:rsidR="00873B65" w:rsidRPr="00C04A08" w:rsidRDefault="00873B65" w:rsidP="00637FCE">
            <w:pPr>
              <w:pStyle w:val="TAC"/>
              <w:rPr>
                <w:lang w:eastAsia="zh-CN"/>
              </w:rPr>
            </w:pPr>
            <w:r w:rsidRPr="00FE1B0A">
              <w:rPr>
                <w:rFonts w:cs="Arial"/>
              </w:rPr>
              <w:t>960 kHz</w:t>
            </w:r>
          </w:p>
        </w:tc>
        <w:tc>
          <w:tcPr>
            <w:tcW w:w="3024" w:type="dxa"/>
          </w:tcPr>
          <w:p w14:paraId="1D75B6B7" w14:textId="77777777" w:rsidR="00873B65" w:rsidRPr="00C04A08" w:rsidRDefault="00873B65" w:rsidP="00637FCE">
            <w:pPr>
              <w:pStyle w:val="TAC"/>
              <w:rPr>
                <w:lang w:eastAsia="zh-CN"/>
              </w:rPr>
            </w:pPr>
            <w:r w:rsidRPr="00FE1B0A">
              <w:rPr>
                <w:rFonts w:cs="Arial"/>
                <w:szCs w:val="18"/>
              </w:rPr>
              <w:t>0.004460 ms for front X2 occasion</w:t>
            </w:r>
            <w:r w:rsidRPr="00FE1B0A">
              <w:rPr>
                <w:rFonts w:cs="Arial"/>
                <w:szCs w:val="18"/>
              </w:rPr>
              <w:br/>
              <w:t>0.004350 ms for last occasion</w:t>
            </w:r>
          </w:p>
        </w:tc>
        <w:tc>
          <w:tcPr>
            <w:tcW w:w="1872" w:type="dxa"/>
            <w:vMerge/>
          </w:tcPr>
          <w:p w14:paraId="47EF5329" w14:textId="77777777" w:rsidR="00873B65" w:rsidRPr="00C04A08" w:rsidRDefault="00873B65" w:rsidP="00637FCE">
            <w:pPr>
              <w:pStyle w:val="TAC"/>
              <w:rPr>
                <w:lang w:eastAsia="zh-CN"/>
              </w:rPr>
            </w:pPr>
          </w:p>
        </w:tc>
      </w:tr>
      <w:tr w:rsidR="00C159FB" w:rsidRPr="00C04A08" w14:paraId="10C090E3" w14:textId="77777777" w:rsidTr="00637FCE">
        <w:trPr>
          <w:trHeight w:val="187"/>
          <w:jc w:val="center"/>
        </w:trPr>
        <w:tc>
          <w:tcPr>
            <w:tcW w:w="1073" w:type="dxa"/>
            <w:vMerge w:val="restart"/>
            <w:shd w:val="clear" w:color="auto" w:fill="auto"/>
            <w:vAlign w:val="center"/>
          </w:tcPr>
          <w:p w14:paraId="5C0C224B"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588C82C4"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21818C25" w14:textId="02E34D00" w:rsidR="00C159FB" w:rsidRPr="00C04A08" w:rsidRDefault="00C159FB" w:rsidP="00C159FB">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c>
          <w:tcPr>
            <w:tcW w:w="1872" w:type="dxa"/>
          </w:tcPr>
          <w:p w14:paraId="01EA3359" w14:textId="77777777" w:rsidR="00C159FB" w:rsidRPr="00C04A08" w:rsidRDefault="00C159FB" w:rsidP="00C159FB">
            <w:pPr>
              <w:pStyle w:val="TAC"/>
              <w:rPr>
                <w:lang w:eastAsia="zh-CN"/>
              </w:rPr>
            </w:pPr>
          </w:p>
        </w:tc>
      </w:tr>
      <w:tr w:rsidR="00C159FB" w:rsidRPr="00C04A08" w14:paraId="029679CD" w14:textId="77777777" w:rsidTr="00637FCE">
        <w:trPr>
          <w:trHeight w:val="187"/>
          <w:jc w:val="center"/>
        </w:trPr>
        <w:tc>
          <w:tcPr>
            <w:tcW w:w="1073" w:type="dxa"/>
            <w:vMerge/>
            <w:shd w:val="clear" w:color="auto" w:fill="auto"/>
          </w:tcPr>
          <w:p w14:paraId="468306BE" w14:textId="77777777" w:rsidR="00C159FB" w:rsidRPr="00C04A08" w:rsidRDefault="00C159FB" w:rsidP="00C159FB">
            <w:pPr>
              <w:pStyle w:val="TAC"/>
              <w:rPr>
                <w:lang w:eastAsia="zh-CN"/>
              </w:rPr>
            </w:pPr>
          </w:p>
        </w:tc>
        <w:tc>
          <w:tcPr>
            <w:tcW w:w="923" w:type="dxa"/>
          </w:tcPr>
          <w:p w14:paraId="2BA6934C"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306D9025" w14:textId="58A7359B" w:rsidR="00C159FB" w:rsidRPr="00C04A08" w:rsidRDefault="00C159FB" w:rsidP="00C159FB">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c>
          <w:tcPr>
            <w:tcW w:w="1872" w:type="dxa"/>
          </w:tcPr>
          <w:p w14:paraId="763FA47E" w14:textId="77777777" w:rsidR="00C159FB" w:rsidRPr="00C04A08" w:rsidRDefault="00C159FB" w:rsidP="00C159FB">
            <w:pPr>
              <w:pStyle w:val="TAC"/>
              <w:rPr>
                <w:lang w:eastAsia="zh-CN"/>
              </w:rPr>
            </w:pPr>
          </w:p>
        </w:tc>
      </w:tr>
      <w:tr w:rsidR="00C159FB" w:rsidRPr="00C04A08" w14:paraId="2348C4DA" w14:textId="77777777" w:rsidTr="00637FCE">
        <w:trPr>
          <w:trHeight w:val="187"/>
          <w:jc w:val="center"/>
        </w:trPr>
        <w:tc>
          <w:tcPr>
            <w:tcW w:w="1073" w:type="dxa"/>
            <w:vMerge/>
            <w:shd w:val="clear" w:color="auto" w:fill="auto"/>
          </w:tcPr>
          <w:p w14:paraId="61CB630B" w14:textId="77777777" w:rsidR="00C159FB" w:rsidRPr="00C04A08" w:rsidRDefault="00C159FB" w:rsidP="00C159FB">
            <w:pPr>
              <w:pStyle w:val="TAC"/>
              <w:rPr>
                <w:lang w:eastAsia="zh-CN"/>
              </w:rPr>
            </w:pPr>
          </w:p>
        </w:tc>
        <w:tc>
          <w:tcPr>
            <w:tcW w:w="923" w:type="dxa"/>
          </w:tcPr>
          <w:p w14:paraId="52A39854" w14:textId="77777777" w:rsidR="00C159FB" w:rsidRPr="00C04A08" w:rsidRDefault="00C159FB" w:rsidP="00C159FB">
            <w:pPr>
              <w:pStyle w:val="TAC"/>
              <w:rPr>
                <w:lang w:eastAsia="zh-CN"/>
              </w:rPr>
            </w:pPr>
            <w:r w:rsidRPr="00FE1B0A">
              <w:rPr>
                <w:rFonts w:cs="Arial"/>
              </w:rPr>
              <w:t>480 kHz</w:t>
            </w:r>
          </w:p>
        </w:tc>
        <w:tc>
          <w:tcPr>
            <w:tcW w:w="3024" w:type="dxa"/>
          </w:tcPr>
          <w:p w14:paraId="6917BE9B" w14:textId="6C1652E3" w:rsidR="00C159FB" w:rsidRPr="00C04A08" w:rsidRDefault="00C159FB" w:rsidP="00C159FB">
            <w:pPr>
              <w:pStyle w:val="TAC"/>
              <w:rPr>
                <w:lang w:eastAsia="zh-CN"/>
              </w:rPr>
            </w:pPr>
            <w:r w:rsidRPr="00FE1B0A">
              <w:rPr>
                <w:rFonts w:cs="Arial"/>
                <w:szCs w:val="18"/>
              </w:rPr>
              <w:t>0.013379 ms for first occasion</w:t>
            </w:r>
            <w:r w:rsidRPr="00FE1B0A">
              <w:rPr>
                <w:rFonts w:cs="Arial"/>
                <w:szCs w:val="18"/>
              </w:rPr>
              <w:br/>
              <w:t>0.013013 ms for second occasion</w:t>
            </w:r>
          </w:p>
        </w:tc>
        <w:tc>
          <w:tcPr>
            <w:tcW w:w="1872" w:type="dxa"/>
          </w:tcPr>
          <w:p w14:paraId="4EF83652" w14:textId="77777777" w:rsidR="00C159FB" w:rsidRPr="00C04A08" w:rsidRDefault="00C159FB" w:rsidP="00C159FB">
            <w:pPr>
              <w:pStyle w:val="TAC"/>
              <w:rPr>
                <w:lang w:eastAsia="zh-CN"/>
              </w:rPr>
            </w:pPr>
          </w:p>
        </w:tc>
      </w:tr>
      <w:tr w:rsidR="00C159FB" w:rsidRPr="00C04A08" w14:paraId="1B84B009" w14:textId="77777777" w:rsidTr="00637FCE">
        <w:trPr>
          <w:trHeight w:val="187"/>
          <w:jc w:val="center"/>
        </w:trPr>
        <w:tc>
          <w:tcPr>
            <w:tcW w:w="1073" w:type="dxa"/>
            <w:vMerge/>
            <w:tcBorders>
              <w:bottom w:val="single" w:sz="4" w:space="0" w:color="auto"/>
            </w:tcBorders>
            <w:shd w:val="clear" w:color="auto" w:fill="auto"/>
          </w:tcPr>
          <w:p w14:paraId="39B4A99A" w14:textId="77777777" w:rsidR="00C159FB" w:rsidRPr="00C04A08" w:rsidRDefault="00C159FB" w:rsidP="00C159FB">
            <w:pPr>
              <w:pStyle w:val="TAC"/>
              <w:rPr>
                <w:lang w:eastAsia="zh-CN"/>
              </w:rPr>
            </w:pPr>
          </w:p>
        </w:tc>
        <w:tc>
          <w:tcPr>
            <w:tcW w:w="923" w:type="dxa"/>
          </w:tcPr>
          <w:p w14:paraId="62DB3A95" w14:textId="77777777" w:rsidR="00C159FB" w:rsidRPr="00C04A08" w:rsidRDefault="00C159FB" w:rsidP="00C159FB">
            <w:pPr>
              <w:pStyle w:val="TAC"/>
              <w:rPr>
                <w:lang w:eastAsia="zh-CN"/>
              </w:rPr>
            </w:pPr>
            <w:r w:rsidRPr="00FE1B0A">
              <w:rPr>
                <w:rFonts w:cs="Arial"/>
              </w:rPr>
              <w:t>960 kHz</w:t>
            </w:r>
          </w:p>
        </w:tc>
        <w:tc>
          <w:tcPr>
            <w:tcW w:w="3024" w:type="dxa"/>
          </w:tcPr>
          <w:p w14:paraId="0F634478" w14:textId="07E854B7" w:rsidR="00C159FB" w:rsidRPr="00C04A08" w:rsidRDefault="00C159FB" w:rsidP="00C159FB">
            <w:pPr>
              <w:pStyle w:val="TAC"/>
              <w:rPr>
                <w:lang w:eastAsia="zh-CN"/>
              </w:rPr>
            </w:pPr>
            <w:r w:rsidRPr="00FE1B0A">
              <w:rPr>
                <w:rFonts w:cs="Arial"/>
                <w:szCs w:val="18"/>
              </w:rPr>
              <w:t>0.0066</w:t>
            </w:r>
            <w:r>
              <w:rPr>
                <w:rFonts w:cs="Arial"/>
                <w:szCs w:val="18"/>
              </w:rPr>
              <w:t>90</w:t>
            </w:r>
            <w:r w:rsidRPr="00FE1B0A">
              <w:rPr>
                <w:rFonts w:cs="Arial"/>
                <w:szCs w:val="18"/>
              </w:rPr>
              <w:t xml:space="preserve"> ms for first occasion</w:t>
            </w:r>
            <w:r w:rsidRPr="00FE1B0A">
              <w:rPr>
                <w:rFonts w:cs="Arial"/>
                <w:szCs w:val="18"/>
              </w:rPr>
              <w:br/>
              <w:t>0.006506 ms for second occasion</w:t>
            </w:r>
          </w:p>
        </w:tc>
        <w:tc>
          <w:tcPr>
            <w:tcW w:w="1872" w:type="dxa"/>
          </w:tcPr>
          <w:p w14:paraId="6E465701" w14:textId="77777777" w:rsidR="00C159FB" w:rsidRPr="00C04A08" w:rsidRDefault="00C159FB" w:rsidP="00C159FB">
            <w:pPr>
              <w:pStyle w:val="TAC"/>
              <w:rPr>
                <w:lang w:eastAsia="zh-CN"/>
              </w:rPr>
            </w:pPr>
          </w:p>
        </w:tc>
      </w:tr>
      <w:tr w:rsidR="00873B65" w:rsidRPr="00C04A08" w14:paraId="101F5382" w14:textId="77777777" w:rsidTr="00637FCE">
        <w:trPr>
          <w:trHeight w:val="187"/>
          <w:jc w:val="center"/>
        </w:trPr>
        <w:tc>
          <w:tcPr>
            <w:tcW w:w="1073" w:type="dxa"/>
            <w:vMerge w:val="restart"/>
            <w:shd w:val="clear" w:color="auto" w:fill="auto"/>
            <w:vAlign w:val="center"/>
          </w:tcPr>
          <w:p w14:paraId="4C6207AF"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67CDAA2D"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80665E0" w14:textId="77777777" w:rsidR="00873B65" w:rsidRPr="00C04A08" w:rsidRDefault="00873B65" w:rsidP="00637FCE">
            <w:pPr>
              <w:pStyle w:val="TAC"/>
              <w:rPr>
                <w:lang w:eastAsia="zh-CN"/>
              </w:rPr>
            </w:pPr>
            <w:r w:rsidRPr="00C04A08">
              <w:rPr>
                <w:lang w:eastAsia="zh-CN"/>
              </w:rPr>
              <w:t>0.026758</w:t>
            </w:r>
            <w:r w:rsidRPr="00C04A08">
              <w:rPr>
                <w:rFonts w:hint="eastAsia"/>
                <w:lang w:eastAsia="zh-CN"/>
              </w:rPr>
              <w:t xml:space="preserve"> ms</w:t>
            </w:r>
          </w:p>
        </w:tc>
        <w:tc>
          <w:tcPr>
            <w:tcW w:w="1872" w:type="dxa"/>
          </w:tcPr>
          <w:p w14:paraId="087F20F0" w14:textId="77777777" w:rsidR="00873B65" w:rsidRPr="00C04A08" w:rsidRDefault="00873B65" w:rsidP="00637FCE">
            <w:pPr>
              <w:pStyle w:val="TAC"/>
              <w:rPr>
                <w:lang w:eastAsia="zh-CN"/>
              </w:rPr>
            </w:pPr>
          </w:p>
        </w:tc>
      </w:tr>
      <w:tr w:rsidR="00873B65" w:rsidRPr="00C04A08" w14:paraId="0DDD8318" w14:textId="77777777" w:rsidTr="00637FCE">
        <w:trPr>
          <w:trHeight w:val="187"/>
          <w:jc w:val="center"/>
        </w:trPr>
        <w:tc>
          <w:tcPr>
            <w:tcW w:w="1073" w:type="dxa"/>
            <w:vMerge/>
            <w:shd w:val="clear" w:color="auto" w:fill="auto"/>
          </w:tcPr>
          <w:p w14:paraId="1CD35E2C" w14:textId="77777777" w:rsidR="00873B65" w:rsidRPr="00C04A08" w:rsidRDefault="00873B65" w:rsidP="00637FCE">
            <w:pPr>
              <w:pStyle w:val="TAC"/>
              <w:rPr>
                <w:lang w:eastAsia="zh-CN"/>
              </w:rPr>
            </w:pPr>
          </w:p>
        </w:tc>
        <w:tc>
          <w:tcPr>
            <w:tcW w:w="923" w:type="dxa"/>
          </w:tcPr>
          <w:p w14:paraId="73D07D72"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206978D9" w14:textId="77777777" w:rsidR="00873B65" w:rsidRPr="00C04A08" w:rsidRDefault="00873B65" w:rsidP="00637FCE">
            <w:pPr>
              <w:pStyle w:val="TAC"/>
              <w:rPr>
                <w:lang w:eastAsia="zh-CN"/>
              </w:rPr>
            </w:pPr>
            <w:r w:rsidRPr="00C04A08">
              <w:rPr>
                <w:lang w:eastAsia="zh-CN"/>
              </w:rPr>
              <w:t>0.013379</w:t>
            </w:r>
            <w:r w:rsidRPr="00C04A08">
              <w:rPr>
                <w:rFonts w:hint="eastAsia"/>
                <w:lang w:eastAsia="zh-CN"/>
              </w:rPr>
              <w:t xml:space="preserve"> ms</w:t>
            </w:r>
          </w:p>
        </w:tc>
        <w:tc>
          <w:tcPr>
            <w:tcW w:w="1872" w:type="dxa"/>
          </w:tcPr>
          <w:p w14:paraId="094DEF2F" w14:textId="77777777" w:rsidR="00873B65" w:rsidRPr="00C04A08" w:rsidRDefault="00873B65" w:rsidP="00637FCE">
            <w:pPr>
              <w:pStyle w:val="TAC"/>
              <w:rPr>
                <w:lang w:eastAsia="zh-CN"/>
              </w:rPr>
            </w:pPr>
          </w:p>
        </w:tc>
      </w:tr>
      <w:tr w:rsidR="00873B65" w:rsidRPr="00C04A08" w14:paraId="101CCF9A" w14:textId="77777777" w:rsidTr="00637FCE">
        <w:trPr>
          <w:trHeight w:val="187"/>
          <w:jc w:val="center"/>
        </w:trPr>
        <w:tc>
          <w:tcPr>
            <w:tcW w:w="1073" w:type="dxa"/>
            <w:vMerge/>
            <w:shd w:val="clear" w:color="auto" w:fill="auto"/>
          </w:tcPr>
          <w:p w14:paraId="05FAD8DC" w14:textId="77777777" w:rsidR="00873B65" w:rsidRPr="00C04A08" w:rsidRDefault="00873B65" w:rsidP="00637FCE">
            <w:pPr>
              <w:pStyle w:val="TAC"/>
              <w:rPr>
                <w:lang w:eastAsia="zh-CN"/>
              </w:rPr>
            </w:pPr>
          </w:p>
        </w:tc>
        <w:tc>
          <w:tcPr>
            <w:tcW w:w="923" w:type="dxa"/>
          </w:tcPr>
          <w:p w14:paraId="035E18B0" w14:textId="77777777" w:rsidR="00873B65" w:rsidRPr="00C04A08" w:rsidRDefault="00873B65" w:rsidP="00637FCE">
            <w:pPr>
              <w:pStyle w:val="TAC"/>
              <w:rPr>
                <w:lang w:eastAsia="zh-CN"/>
              </w:rPr>
            </w:pPr>
            <w:r w:rsidRPr="00BB4675">
              <w:t>480 kHz</w:t>
            </w:r>
          </w:p>
        </w:tc>
        <w:tc>
          <w:tcPr>
            <w:tcW w:w="3024" w:type="dxa"/>
          </w:tcPr>
          <w:p w14:paraId="4BE5C438" w14:textId="77777777" w:rsidR="00873B65" w:rsidRPr="00C04A08" w:rsidRDefault="00873B65" w:rsidP="00637FCE">
            <w:pPr>
              <w:pStyle w:val="TAC"/>
              <w:rPr>
                <w:lang w:eastAsia="zh-CN"/>
              </w:rPr>
            </w:pPr>
            <w:r w:rsidRPr="00BB4675">
              <w:t>0.003345 ms</w:t>
            </w:r>
          </w:p>
        </w:tc>
        <w:tc>
          <w:tcPr>
            <w:tcW w:w="1872" w:type="dxa"/>
          </w:tcPr>
          <w:p w14:paraId="48A57F98" w14:textId="77777777" w:rsidR="00873B65" w:rsidRPr="00C04A08" w:rsidRDefault="00873B65" w:rsidP="00637FCE">
            <w:pPr>
              <w:pStyle w:val="TAC"/>
              <w:rPr>
                <w:lang w:eastAsia="zh-CN"/>
              </w:rPr>
            </w:pPr>
          </w:p>
        </w:tc>
      </w:tr>
      <w:tr w:rsidR="00873B65" w:rsidRPr="00C04A08" w14:paraId="06AEBA7D" w14:textId="77777777" w:rsidTr="00637FCE">
        <w:trPr>
          <w:trHeight w:val="187"/>
          <w:jc w:val="center"/>
        </w:trPr>
        <w:tc>
          <w:tcPr>
            <w:tcW w:w="1073" w:type="dxa"/>
            <w:vMerge/>
            <w:tcBorders>
              <w:bottom w:val="single" w:sz="4" w:space="0" w:color="auto"/>
            </w:tcBorders>
            <w:shd w:val="clear" w:color="auto" w:fill="auto"/>
          </w:tcPr>
          <w:p w14:paraId="3C54F135" w14:textId="77777777" w:rsidR="00873B65" w:rsidRPr="00C04A08" w:rsidRDefault="00873B65" w:rsidP="00637FCE">
            <w:pPr>
              <w:pStyle w:val="TAC"/>
              <w:rPr>
                <w:lang w:eastAsia="zh-CN"/>
              </w:rPr>
            </w:pPr>
          </w:p>
        </w:tc>
        <w:tc>
          <w:tcPr>
            <w:tcW w:w="923" w:type="dxa"/>
          </w:tcPr>
          <w:p w14:paraId="21B642D1" w14:textId="77777777" w:rsidR="00873B65" w:rsidRPr="00C04A08" w:rsidRDefault="00873B65" w:rsidP="00637FCE">
            <w:pPr>
              <w:pStyle w:val="TAC"/>
              <w:rPr>
                <w:lang w:eastAsia="zh-CN"/>
              </w:rPr>
            </w:pPr>
            <w:r w:rsidRPr="00BB4675">
              <w:t>960 kHz</w:t>
            </w:r>
          </w:p>
        </w:tc>
        <w:tc>
          <w:tcPr>
            <w:tcW w:w="3024" w:type="dxa"/>
          </w:tcPr>
          <w:p w14:paraId="682E071E" w14:textId="77777777" w:rsidR="00873B65" w:rsidRPr="00C04A08" w:rsidRDefault="00873B65" w:rsidP="00637FCE">
            <w:pPr>
              <w:pStyle w:val="TAC"/>
              <w:rPr>
                <w:lang w:eastAsia="zh-CN"/>
              </w:rPr>
            </w:pPr>
            <w:r w:rsidRPr="00BB4675">
              <w:t>0.001672 ms</w:t>
            </w:r>
          </w:p>
        </w:tc>
        <w:tc>
          <w:tcPr>
            <w:tcW w:w="1872" w:type="dxa"/>
          </w:tcPr>
          <w:p w14:paraId="48D3F6C5" w14:textId="77777777" w:rsidR="00873B65" w:rsidRPr="00C04A08" w:rsidRDefault="00873B65" w:rsidP="00637FCE">
            <w:pPr>
              <w:pStyle w:val="TAC"/>
              <w:rPr>
                <w:lang w:eastAsia="zh-CN"/>
              </w:rPr>
            </w:pPr>
          </w:p>
        </w:tc>
      </w:tr>
      <w:tr w:rsidR="00873B65" w:rsidRPr="00C04A08" w14:paraId="59E250DD" w14:textId="77777777" w:rsidTr="00637FCE">
        <w:trPr>
          <w:trHeight w:val="187"/>
          <w:jc w:val="center"/>
        </w:trPr>
        <w:tc>
          <w:tcPr>
            <w:tcW w:w="1073" w:type="dxa"/>
            <w:vMerge w:val="restart"/>
            <w:shd w:val="clear" w:color="auto" w:fill="auto"/>
            <w:vAlign w:val="center"/>
          </w:tcPr>
          <w:p w14:paraId="7834F57E"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22BAE9CC"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77A7F6DF" w14:textId="77777777" w:rsidR="00873B65" w:rsidRPr="00C04A08" w:rsidRDefault="00873B65" w:rsidP="00637FCE">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c>
          <w:tcPr>
            <w:tcW w:w="1872" w:type="dxa"/>
          </w:tcPr>
          <w:p w14:paraId="01B6B8F5" w14:textId="77777777" w:rsidR="00873B65" w:rsidRPr="00C04A08" w:rsidRDefault="00873B65" w:rsidP="00637FCE">
            <w:pPr>
              <w:pStyle w:val="TAC"/>
              <w:rPr>
                <w:lang w:eastAsia="zh-CN"/>
              </w:rPr>
            </w:pPr>
          </w:p>
        </w:tc>
      </w:tr>
      <w:tr w:rsidR="00873B65" w:rsidRPr="00C04A08" w14:paraId="68763129" w14:textId="77777777" w:rsidTr="00637FCE">
        <w:trPr>
          <w:trHeight w:val="187"/>
          <w:jc w:val="center"/>
        </w:trPr>
        <w:tc>
          <w:tcPr>
            <w:tcW w:w="1073" w:type="dxa"/>
            <w:vMerge/>
            <w:shd w:val="clear" w:color="auto" w:fill="auto"/>
            <w:vAlign w:val="center"/>
          </w:tcPr>
          <w:p w14:paraId="5A452187" w14:textId="77777777" w:rsidR="00873B65" w:rsidRPr="00C04A08" w:rsidRDefault="00873B65" w:rsidP="00637FCE">
            <w:pPr>
              <w:pStyle w:val="TAC"/>
              <w:rPr>
                <w:lang w:eastAsia="zh-CN"/>
              </w:rPr>
            </w:pPr>
          </w:p>
        </w:tc>
        <w:tc>
          <w:tcPr>
            <w:tcW w:w="923" w:type="dxa"/>
          </w:tcPr>
          <w:p w14:paraId="29241076"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7983F3A" w14:textId="77777777" w:rsidR="00873B65" w:rsidRPr="00C04A08" w:rsidRDefault="00873B65" w:rsidP="00637FCE">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c>
          <w:tcPr>
            <w:tcW w:w="1872" w:type="dxa"/>
          </w:tcPr>
          <w:p w14:paraId="56BE9565" w14:textId="77777777" w:rsidR="00873B65" w:rsidRPr="00C04A08" w:rsidRDefault="00873B65" w:rsidP="00637FCE">
            <w:pPr>
              <w:pStyle w:val="TAC"/>
              <w:rPr>
                <w:lang w:eastAsia="zh-CN"/>
              </w:rPr>
            </w:pPr>
          </w:p>
        </w:tc>
      </w:tr>
      <w:tr w:rsidR="00C159FB" w:rsidRPr="00C04A08" w14:paraId="037DA567" w14:textId="77777777" w:rsidTr="00637FCE">
        <w:trPr>
          <w:trHeight w:val="187"/>
          <w:jc w:val="center"/>
        </w:trPr>
        <w:tc>
          <w:tcPr>
            <w:tcW w:w="1073" w:type="dxa"/>
            <w:vMerge/>
            <w:shd w:val="clear" w:color="auto" w:fill="auto"/>
            <w:vAlign w:val="center"/>
          </w:tcPr>
          <w:p w14:paraId="1948DA33" w14:textId="77777777" w:rsidR="00C159FB" w:rsidRPr="00C04A08" w:rsidRDefault="00C159FB" w:rsidP="00C159FB">
            <w:pPr>
              <w:pStyle w:val="TAC"/>
              <w:rPr>
                <w:lang w:eastAsia="zh-CN"/>
              </w:rPr>
            </w:pPr>
          </w:p>
        </w:tc>
        <w:tc>
          <w:tcPr>
            <w:tcW w:w="923" w:type="dxa"/>
          </w:tcPr>
          <w:p w14:paraId="1AE78403" w14:textId="06AFE6C8" w:rsidR="00C159FB" w:rsidRPr="00C04A08" w:rsidRDefault="00C159FB" w:rsidP="00C159FB">
            <w:pPr>
              <w:pStyle w:val="TAC"/>
              <w:rPr>
                <w:lang w:eastAsia="zh-CN"/>
              </w:rPr>
            </w:pPr>
            <w:r>
              <w:rPr>
                <w:rFonts w:hint="eastAsia"/>
                <w:lang w:eastAsia="zh-CN"/>
              </w:rPr>
              <w:t>4</w:t>
            </w:r>
            <w:r>
              <w:rPr>
                <w:lang w:eastAsia="zh-CN"/>
              </w:rPr>
              <w:t>80 kHz</w:t>
            </w:r>
          </w:p>
        </w:tc>
        <w:tc>
          <w:tcPr>
            <w:tcW w:w="3024" w:type="dxa"/>
          </w:tcPr>
          <w:p w14:paraId="3EC02462" w14:textId="7706B317" w:rsidR="00C159FB" w:rsidRPr="00C04A08" w:rsidRDefault="00C159FB" w:rsidP="00C159FB">
            <w:pPr>
              <w:pStyle w:val="TAC"/>
              <w:rPr>
                <w:lang w:eastAsia="zh-CN"/>
              </w:rPr>
            </w:pPr>
            <w:r>
              <w:t>0.010417 ms</w:t>
            </w:r>
          </w:p>
        </w:tc>
        <w:tc>
          <w:tcPr>
            <w:tcW w:w="1872" w:type="dxa"/>
          </w:tcPr>
          <w:p w14:paraId="6C408D67" w14:textId="77777777" w:rsidR="00C159FB" w:rsidRPr="00C04A08" w:rsidRDefault="00C159FB" w:rsidP="00C159FB">
            <w:pPr>
              <w:pStyle w:val="TAC"/>
              <w:rPr>
                <w:lang w:eastAsia="zh-CN"/>
              </w:rPr>
            </w:pPr>
          </w:p>
        </w:tc>
      </w:tr>
      <w:tr w:rsidR="00C159FB" w:rsidRPr="00C04A08" w14:paraId="326A973A" w14:textId="77777777" w:rsidTr="00637FCE">
        <w:trPr>
          <w:trHeight w:val="187"/>
          <w:jc w:val="center"/>
        </w:trPr>
        <w:tc>
          <w:tcPr>
            <w:tcW w:w="1073" w:type="dxa"/>
            <w:vMerge/>
            <w:shd w:val="clear" w:color="auto" w:fill="auto"/>
            <w:vAlign w:val="center"/>
          </w:tcPr>
          <w:p w14:paraId="063F1300" w14:textId="77777777" w:rsidR="00C159FB" w:rsidRPr="00C04A08" w:rsidRDefault="00C159FB" w:rsidP="00C159FB">
            <w:pPr>
              <w:pStyle w:val="TAC"/>
              <w:rPr>
                <w:lang w:eastAsia="zh-CN"/>
              </w:rPr>
            </w:pPr>
          </w:p>
        </w:tc>
        <w:tc>
          <w:tcPr>
            <w:tcW w:w="923" w:type="dxa"/>
          </w:tcPr>
          <w:p w14:paraId="3CC88B6A" w14:textId="640D69D8" w:rsidR="00C159FB" w:rsidRPr="00C04A08" w:rsidRDefault="00C159FB" w:rsidP="00C159FB">
            <w:pPr>
              <w:pStyle w:val="TAC"/>
              <w:rPr>
                <w:lang w:eastAsia="zh-CN"/>
              </w:rPr>
            </w:pPr>
            <w:r>
              <w:rPr>
                <w:rFonts w:hint="eastAsia"/>
                <w:lang w:eastAsia="zh-CN"/>
              </w:rPr>
              <w:t>9</w:t>
            </w:r>
            <w:r>
              <w:rPr>
                <w:lang w:eastAsia="zh-CN"/>
              </w:rPr>
              <w:t>60 kHz</w:t>
            </w:r>
          </w:p>
        </w:tc>
        <w:tc>
          <w:tcPr>
            <w:tcW w:w="3024" w:type="dxa"/>
          </w:tcPr>
          <w:p w14:paraId="749945FC" w14:textId="5711658D" w:rsidR="00C159FB" w:rsidRPr="00C04A08" w:rsidRDefault="00C159FB" w:rsidP="00C159FB">
            <w:pPr>
              <w:pStyle w:val="TAC"/>
              <w:rPr>
                <w:lang w:eastAsia="zh-CN"/>
              </w:rPr>
            </w:pPr>
            <w:r>
              <w:t>0.005208 ms</w:t>
            </w:r>
          </w:p>
        </w:tc>
        <w:tc>
          <w:tcPr>
            <w:tcW w:w="1872" w:type="dxa"/>
          </w:tcPr>
          <w:p w14:paraId="371EC4A4" w14:textId="77777777" w:rsidR="00C159FB" w:rsidRPr="00C04A08" w:rsidRDefault="00C159FB" w:rsidP="00C159FB">
            <w:pPr>
              <w:pStyle w:val="TAC"/>
              <w:rPr>
                <w:lang w:eastAsia="zh-CN"/>
              </w:rPr>
            </w:pPr>
          </w:p>
        </w:tc>
      </w:tr>
      <w:tr w:rsidR="00873B65" w:rsidRPr="00C04A08" w14:paraId="152607C2" w14:textId="77777777" w:rsidTr="00637FCE">
        <w:trPr>
          <w:trHeight w:val="187"/>
          <w:jc w:val="center"/>
        </w:trPr>
        <w:tc>
          <w:tcPr>
            <w:tcW w:w="6892" w:type="dxa"/>
            <w:gridSpan w:val="4"/>
            <w:shd w:val="clear" w:color="auto" w:fill="auto"/>
            <w:vAlign w:val="center"/>
          </w:tcPr>
          <w:p w14:paraId="3E386922" w14:textId="77777777" w:rsidR="00873B65" w:rsidRPr="00C04A08" w:rsidRDefault="00873B65" w:rsidP="00637FCE">
            <w:pPr>
              <w:pStyle w:val="TAC"/>
              <w:jc w:val="left"/>
              <w:rPr>
                <w:lang w:eastAsia="zh-CN"/>
              </w:rPr>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5430" w:name="_Toc21340831"/>
      <w:bookmarkStart w:id="5431" w:name="_Toc29805278"/>
      <w:bookmarkStart w:id="5432" w:name="_Toc36456487"/>
      <w:bookmarkStart w:id="5433" w:name="_Toc36469585"/>
      <w:bookmarkStart w:id="5434" w:name="_Toc37253994"/>
      <w:bookmarkStart w:id="5435" w:name="_Toc37322851"/>
      <w:bookmarkStart w:id="5436" w:name="_Toc37324257"/>
      <w:bookmarkStart w:id="5437" w:name="_Toc45889780"/>
      <w:bookmarkStart w:id="5438" w:name="_Toc52196440"/>
      <w:bookmarkStart w:id="5439" w:name="_Toc52197420"/>
      <w:bookmarkStart w:id="5440" w:name="_Toc53173143"/>
      <w:bookmarkStart w:id="5441" w:name="_Toc53173512"/>
      <w:bookmarkStart w:id="5442" w:name="_Toc61119512"/>
      <w:bookmarkStart w:id="5443" w:name="_Toc61119894"/>
      <w:bookmarkStart w:id="5444" w:name="_Toc67925951"/>
      <w:bookmarkStart w:id="5445" w:name="_Toc75273589"/>
      <w:bookmarkStart w:id="5446" w:name="_Toc76510489"/>
      <w:bookmarkStart w:id="5447" w:name="_Toc83129644"/>
      <w:bookmarkStart w:id="5448" w:name="_Toc90591176"/>
      <w:bookmarkStart w:id="5449" w:name="_Toc98864206"/>
      <w:bookmarkStart w:id="5450" w:name="_Toc99733455"/>
      <w:bookmarkStart w:id="5451" w:name="_Toc106577355"/>
      <w:bookmarkStart w:id="5452" w:name="_Toc114537106"/>
      <w:bookmarkStart w:id="5453" w:name="_Toc115257374"/>
      <w:bookmarkStart w:id="5454" w:name="_Toc123086694"/>
      <w:bookmarkStart w:id="5455" w:name="_Toc124296018"/>
      <w:bookmarkStart w:id="5456" w:name="_Toc124296488"/>
      <w:bookmarkStart w:id="5457" w:name="_Toc130572305"/>
      <w:bookmarkStart w:id="5458" w:name="_Toc131708304"/>
      <w:bookmarkStart w:id="5459" w:name="_Toc137458111"/>
      <w:bookmarkStart w:id="5460" w:name="_Toc138887598"/>
      <w:bookmarkStart w:id="5461" w:name="_Toc138969682"/>
      <w:bookmarkStart w:id="5462" w:name="_Toc145916743"/>
      <w:bookmarkStart w:id="5463" w:name="_Toc155386508"/>
      <w:bookmarkStart w:id="5464" w:name="_Toc161759548"/>
      <w:bookmarkStart w:id="5465" w:name="_Toc169872473"/>
      <w:r w:rsidRPr="00C04A08">
        <w:t>6.3.3.5</w:t>
      </w:r>
      <w:r w:rsidRPr="00C04A08">
        <w:tab/>
        <w:t>Void</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18BD2043" w14:textId="77777777" w:rsidR="00842EF7" w:rsidRPr="00C04A08" w:rsidRDefault="00842EF7" w:rsidP="00842EF7">
      <w:pPr>
        <w:pStyle w:val="Heading4"/>
      </w:pPr>
      <w:bookmarkStart w:id="5466" w:name="_Toc21340832"/>
      <w:bookmarkStart w:id="5467" w:name="_Toc29805279"/>
      <w:bookmarkStart w:id="5468" w:name="_Toc36456488"/>
      <w:bookmarkStart w:id="5469" w:name="_Toc36469586"/>
      <w:bookmarkStart w:id="5470" w:name="_Toc37253995"/>
      <w:bookmarkStart w:id="5471" w:name="_Toc37322852"/>
      <w:bookmarkStart w:id="5472" w:name="_Toc37324258"/>
      <w:bookmarkStart w:id="5473" w:name="_Toc45889781"/>
      <w:bookmarkStart w:id="5474" w:name="_Toc52196441"/>
      <w:bookmarkStart w:id="5475" w:name="_Toc52197421"/>
      <w:bookmarkStart w:id="5476" w:name="_Toc53173144"/>
      <w:bookmarkStart w:id="5477" w:name="_Toc53173513"/>
      <w:bookmarkStart w:id="5478" w:name="_Toc61119513"/>
      <w:bookmarkStart w:id="5479" w:name="_Toc61119895"/>
      <w:bookmarkStart w:id="5480" w:name="_Toc67925952"/>
      <w:bookmarkStart w:id="5481" w:name="_Toc75273590"/>
      <w:bookmarkStart w:id="5482" w:name="_Toc76510490"/>
      <w:bookmarkStart w:id="5483" w:name="_Toc83129645"/>
      <w:bookmarkStart w:id="5484" w:name="_Toc90591177"/>
      <w:bookmarkStart w:id="5485" w:name="_Toc98864207"/>
      <w:bookmarkStart w:id="5486" w:name="_Toc99733456"/>
      <w:bookmarkStart w:id="5487" w:name="_Toc106577356"/>
      <w:bookmarkStart w:id="5488" w:name="_Toc114537107"/>
      <w:bookmarkStart w:id="5489" w:name="_Toc115257375"/>
      <w:bookmarkStart w:id="5490" w:name="_Toc123086695"/>
      <w:bookmarkStart w:id="5491" w:name="_Toc124296019"/>
      <w:bookmarkStart w:id="5492" w:name="_Toc124296489"/>
      <w:bookmarkStart w:id="5493" w:name="_Toc130572306"/>
      <w:bookmarkStart w:id="5494" w:name="_Toc131708305"/>
      <w:bookmarkStart w:id="5495" w:name="_Toc137458112"/>
      <w:bookmarkStart w:id="5496" w:name="_Toc138887599"/>
      <w:bookmarkStart w:id="5497" w:name="_Toc138969683"/>
      <w:bookmarkStart w:id="5498" w:name="_Toc145916744"/>
      <w:bookmarkStart w:id="5499" w:name="_Toc155386509"/>
      <w:bookmarkStart w:id="5500" w:name="_Toc161759549"/>
      <w:bookmarkStart w:id="5501" w:name="_Toc169872474"/>
      <w:r w:rsidRPr="00C04A08">
        <w:t>6.3.3.6</w:t>
      </w:r>
      <w:r w:rsidRPr="00C04A08">
        <w:tab/>
        <w:t>SRS time mask</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5502" w:name="_Toc21340833"/>
      <w:bookmarkStart w:id="5503" w:name="_Toc29805280"/>
      <w:bookmarkStart w:id="5504" w:name="_Toc36456489"/>
      <w:bookmarkStart w:id="5505" w:name="_Toc36469587"/>
      <w:bookmarkStart w:id="5506" w:name="_Toc37253996"/>
      <w:bookmarkStart w:id="5507" w:name="_Toc37322853"/>
      <w:bookmarkStart w:id="5508" w:name="_Toc37324259"/>
      <w:bookmarkStart w:id="5509" w:name="_Toc45889782"/>
      <w:bookmarkStart w:id="5510" w:name="_Toc52196442"/>
      <w:bookmarkStart w:id="5511" w:name="_Toc52197422"/>
      <w:bookmarkStart w:id="5512" w:name="_Toc53173145"/>
      <w:bookmarkStart w:id="5513" w:name="_Toc53173514"/>
      <w:bookmarkStart w:id="5514" w:name="_Toc61119514"/>
      <w:bookmarkStart w:id="5515" w:name="_Toc61119896"/>
      <w:bookmarkStart w:id="5516" w:name="_Toc67925953"/>
      <w:bookmarkStart w:id="5517" w:name="_Toc75273591"/>
      <w:bookmarkStart w:id="5518" w:name="_Toc76510491"/>
      <w:bookmarkStart w:id="5519" w:name="_Toc83129646"/>
      <w:bookmarkStart w:id="5520" w:name="_Toc90591178"/>
      <w:bookmarkStart w:id="5521" w:name="_Toc98864208"/>
      <w:bookmarkStart w:id="5522" w:name="_Toc99733457"/>
      <w:bookmarkStart w:id="5523" w:name="_Toc106577357"/>
      <w:bookmarkStart w:id="5524" w:name="_Toc114537108"/>
      <w:bookmarkStart w:id="5525" w:name="_Toc115257376"/>
      <w:bookmarkStart w:id="5526" w:name="_Toc123086696"/>
      <w:bookmarkStart w:id="5527" w:name="_Toc124296020"/>
      <w:bookmarkStart w:id="5528" w:name="_Toc124296490"/>
      <w:bookmarkStart w:id="5529" w:name="_Toc130572307"/>
      <w:bookmarkStart w:id="5530" w:name="_Toc131708306"/>
      <w:bookmarkStart w:id="5531" w:name="_Toc137458113"/>
      <w:bookmarkStart w:id="5532" w:name="_Toc138887600"/>
      <w:bookmarkStart w:id="5533" w:name="_Toc138969684"/>
      <w:bookmarkStart w:id="5534" w:name="_Toc145916745"/>
      <w:bookmarkStart w:id="5535" w:name="_Toc155386510"/>
      <w:bookmarkStart w:id="5536" w:name="_Toc161759550"/>
      <w:bookmarkStart w:id="5537" w:name="_Toc169872475"/>
      <w:r w:rsidRPr="00C04A08">
        <w:t>6.3.3.7</w:t>
      </w:r>
      <w:r w:rsidRPr="00C04A08">
        <w:tab/>
        <w:t>PUSCH-PUCCH and PUSCH-SRS time masks</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5538" w:name="_Toc21340834"/>
      <w:bookmarkStart w:id="5539" w:name="_Toc29805281"/>
      <w:bookmarkStart w:id="5540" w:name="_Toc36456490"/>
      <w:bookmarkStart w:id="5541" w:name="_Toc36469588"/>
      <w:bookmarkStart w:id="5542" w:name="_Toc37253997"/>
      <w:bookmarkStart w:id="5543" w:name="_Toc37322854"/>
      <w:bookmarkStart w:id="5544" w:name="_Toc37324260"/>
      <w:bookmarkStart w:id="5545" w:name="_Toc45889783"/>
      <w:bookmarkStart w:id="5546" w:name="_Toc52196443"/>
      <w:bookmarkStart w:id="5547" w:name="_Toc52197423"/>
      <w:bookmarkStart w:id="5548" w:name="_Toc53173146"/>
      <w:bookmarkStart w:id="5549" w:name="_Toc53173515"/>
      <w:bookmarkStart w:id="5550" w:name="_Toc61119515"/>
      <w:bookmarkStart w:id="5551" w:name="_Toc61119897"/>
      <w:bookmarkStart w:id="5552" w:name="_Toc67925954"/>
      <w:bookmarkStart w:id="5553" w:name="_Toc75273592"/>
      <w:bookmarkStart w:id="5554" w:name="_Toc76510492"/>
      <w:bookmarkStart w:id="5555" w:name="_Toc83129647"/>
      <w:bookmarkStart w:id="5556" w:name="_Toc90591179"/>
      <w:bookmarkStart w:id="5557" w:name="_Toc98864209"/>
      <w:bookmarkStart w:id="5558" w:name="_Toc99733458"/>
      <w:bookmarkStart w:id="5559" w:name="_Toc106577358"/>
      <w:bookmarkStart w:id="5560" w:name="_Toc114537109"/>
      <w:bookmarkStart w:id="5561" w:name="_Toc115257377"/>
      <w:bookmarkStart w:id="5562" w:name="_Toc123086697"/>
      <w:bookmarkStart w:id="5563" w:name="_Toc124296021"/>
      <w:bookmarkStart w:id="5564" w:name="_Toc124296491"/>
      <w:bookmarkStart w:id="5565" w:name="_Toc130572308"/>
      <w:bookmarkStart w:id="5566" w:name="_Toc131708307"/>
      <w:bookmarkStart w:id="5567" w:name="_Toc137458114"/>
      <w:bookmarkStart w:id="5568" w:name="_Toc138887601"/>
      <w:bookmarkStart w:id="5569" w:name="_Toc138969685"/>
      <w:bookmarkStart w:id="5570" w:name="_Toc145916746"/>
      <w:bookmarkStart w:id="5571" w:name="_Toc155386511"/>
      <w:bookmarkStart w:id="5572" w:name="_Toc161759551"/>
      <w:bookmarkStart w:id="5573" w:name="_Toc169872476"/>
      <w:r w:rsidRPr="00C04A08">
        <w:t>6.3.3.8</w:t>
      </w:r>
      <w:r w:rsidRPr="00C04A08">
        <w:tab/>
        <w:t>Transmit power time mask for consecutive slot or long subslot transmission and short subslot transmission boundaries</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5574" w:name="_Toc21340835"/>
      <w:bookmarkStart w:id="5575" w:name="_Toc29805282"/>
      <w:bookmarkStart w:id="5576" w:name="_Toc36456491"/>
      <w:bookmarkStart w:id="5577" w:name="_Toc36469589"/>
      <w:bookmarkStart w:id="5578" w:name="_Toc37253998"/>
      <w:bookmarkStart w:id="5579" w:name="_Toc37322855"/>
      <w:bookmarkStart w:id="5580" w:name="_Toc37324261"/>
      <w:bookmarkStart w:id="5581" w:name="_Toc45889784"/>
      <w:bookmarkStart w:id="5582" w:name="_Toc52196444"/>
      <w:bookmarkStart w:id="5583" w:name="_Toc52197424"/>
      <w:bookmarkStart w:id="5584" w:name="_Toc53173147"/>
      <w:bookmarkStart w:id="5585" w:name="_Toc53173516"/>
      <w:bookmarkStart w:id="5586" w:name="_Toc61119516"/>
      <w:bookmarkStart w:id="5587" w:name="_Toc61119898"/>
      <w:bookmarkStart w:id="5588" w:name="_Toc67925955"/>
      <w:bookmarkStart w:id="5589" w:name="_Toc75273593"/>
      <w:bookmarkStart w:id="5590" w:name="_Toc76510493"/>
      <w:bookmarkStart w:id="5591" w:name="_Toc83129648"/>
      <w:bookmarkStart w:id="5592" w:name="_Toc90591180"/>
      <w:bookmarkStart w:id="5593" w:name="_Toc98864210"/>
      <w:bookmarkStart w:id="5594" w:name="_Toc99733459"/>
      <w:bookmarkStart w:id="5595" w:name="_Toc106577359"/>
      <w:bookmarkStart w:id="5596" w:name="_Toc114537110"/>
      <w:bookmarkStart w:id="5597" w:name="_Toc115257378"/>
      <w:bookmarkStart w:id="5598" w:name="_Toc123086698"/>
      <w:bookmarkStart w:id="5599" w:name="_Toc124296022"/>
      <w:bookmarkStart w:id="5600" w:name="_Toc124296492"/>
      <w:bookmarkStart w:id="5601" w:name="_Toc130572309"/>
      <w:bookmarkStart w:id="5602" w:name="_Toc131708308"/>
      <w:bookmarkStart w:id="5603" w:name="_Toc137458115"/>
      <w:bookmarkStart w:id="5604" w:name="_Toc138887602"/>
      <w:bookmarkStart w:id="5605" w:name="_Toc138969686"/>
      <w:bookmarkStart w:id="5606" w:name="_Toc145916747"/>
      <w:bookmarkStart w:id="5607" w:name="_Toc155386512"/>
      <w:bookmarkStart w:id="5608" w:name="_Toc161759552"/>
      <w:bookmarkStart w:id="5609" w:name="_Toc169872477"/>
      <w:r w:rsidRPr="00C04A08">
        <w:t>6.3.3.9</w:t>
      </w:r>
      <w:r w:rsidRPr="00C04A08">
        <w:tab/>
        <w:t>Transmit power time mask for consecutive short subslot transmissions boundaries</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5610" w:name="_Toc21340836"/>
      <w:bookmarkStart w:id="5611" w:name="_Toc29805283"/>
      <w:bookmarkStart w:id="5612" w:name="_Toc36456492"/>
      <w:bookmarkStart w:id="5613" w:name="_Toc36469590"/>
      <w:bookmarkStart w:id="5614" w:name="_Toc37253999"/>
      <w:bookmarkStart w:id="5615" w:name="_Toc37322856"/>
      <w:bookmarkStart w:id="5616" w:name="_Toc37324262"/>
      <w:bookmarkStart w:id="5617" w:name="_Toc45889785"/>
      <w:bookmarkStart w:id="5618" w:name="_Toc52196445"/>
      <w:bookmarkStart w:id="5619" w:name="_Toc52197425"/>
      <w:bookmarkStart w:id="5620" w:name="_Toc53173148"/>
      <w:bookmarkStart w:id="5621" w:name="_Toc53173517"/>
      <w:bookmarkStart w:id="5622" w:name="_Toc61119517"/>
      <w:bookmarkStart w:id="5623" w:name="_Toc61119899"/>
      <w:bookmarkStart w:id="5624" w:name="_Toc67925956"/>
      <w:bookmarkStart w:id="5625" w:name="_Toc75273594"/>
      <w:bookmarkStart w:id="5626" w:name="_Toc76510494"/>
      <w:bookmarkStart w:id="5627" w:name="_Toc83129649"/>
      <w:bookmarkStart w:id="5628" w:name="_Toc90591181"/>
      <w:bookmarkStart w:id="5629" w:name="_Toc98864211"/>
      <w:bookmarkStart w:id="5630" w:name="_Toc99733460"/>
      <w:bookmarkStart w:id="5631" w:name="_Toc106577360"/>
      <w:bookmarkStart w:id="5632" w:name="_Toc114537111"/>
      <w:bookmarkStart w:id="5633" w:name="_Toc115257379"/>
      <w:bookmarkStart w:id="5634" w:name="_Toc123086699"/>
      <w:bookmarkStart w:id="5635" w:name="_Toc124296023"/>
      <w:bookmarkStart w:id="5636" w:name="_Toc124296493"/>
      <w:bookmarkStart w:id="5637" w:name="_Toc130572310"/>
      <w:bookmarkStart w:id="5638" w:name="_Toc131708309"/>
      <w:bookmarkStart w:id="5639" w:name="_Toc137458116"/>
      <w:bookmarkStart w:id="5640" w:name="_Toc138887603"/>
      <w:bookmarkStart w:id="5641" w:name="_Toc138969687"/>
      <w:bookmarkStart w:id="5642" w:name="_Toc145916748"/>
      <w:bookmarkStart w:id="5643" w:name="_Toc155386513"/>
      <w:bookmarkStart w:id="5644" w:name="_Toc161759553"/>
      <w:bookmarkStart w:id="5645" w:name="_Toc169872478"/>
      <w:r w:rsidRPr="00C04A08">
        <w:t>6.3.4</w:t>
      </w:r>
      <w:r w:rsidRPr="00C04A08">
        <w:tab/>
        <w:t>Power control</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4CB3F54F" w14:textId="77777777" w:rsidR="00842EF7" w:rsidRPr="00C04A08" w:rsidRDefault="00842EF7" w:rsidP="00842EF7">
      <w:pPr>
        <w:pStyle w:val="Heading4"/>
      </w:pPr>
      <w:bookmarkStart w:id="5646" w:name="_Toc21340837"/>
      <w:bookmarkStart w:id="5647" w:name="_Toc29805284"/>
      <w:bookmarkStart w:id="5648" w:name="_Toc36456493"/>
      <w:bookmarkStart w:id="5649" w:name="_Toc36469591"/>
      <w:bookmarkStart w:id="5650" w:name="_Toc37254000"/>
      <w:bookmarkStart w:id="5651" w:name="_Toc37322857"/>
      <w:bookmarkStart w:id="5652" w:name="_Toc37324263"/>
      <w:bookmarkStart w:id="5653" w:name="_Toc45889786"/>
      <w:bookmarkStart w:id="5654" w:name="_Toc52196446"/>
      <w:bookmarkStart w:id="5655" w:name="_Toc52197426"/>
      <w:bookmarkStart w:id="5656" w:name="_Toc53173149"/>
      <w:bookmarkStart w:id="5657" w:name="_Toc53173518"/>
      <w:bookmarkStart w:id="5658" w:name="_Toc61119518"/>
      <w:bookmarkStart w:id="5659" w:name="_Toc61119900"/>
      <w:bookmarkStart w:id="5660" w:name="_Toc67925957"/>
      <w:bookmarkStart w:id="5661" w:name="_Toc75273595"/>
      <w:bookmarkStart w:id="5662" w:name="_Toc76510495"/>
      <w:bookmarkStart w:id="5663" w:name="_Toc83129650"/>
      <w:bookmarkStart w:id="5664" w:name="_Toc90591182"/>
      <w:bookmarkStart w:id="5665" w:name="_Toc98864212"/>
      <w:bookmarkStart w:id="5666" w:name="_Toc99733461"/>
      <w:bookmarkStart w:id="5667" w:name="_Toc106577361"/>
      <w:bookmarkStart w:id="5668" w:name="_Toc114537112"/>
      <w:bookmarkStart w:id="5669" w:name="_Toc115257380"/>
      <w:bookmarkStart w:id="5670" w:name="_Toc123086700"/>
      <w:bookmarkStart w:id="5671" w:name="_Toc124296024"/>
      <w:bookmarkStart w:id="5672" w:name="_Toc124296494"/>
      <w:bookmarkStart w:id="5673" w:name="_Toc130572311"/>
      <w:bookmarkStart w:id="5674" w:name="_Toc131708310"/>
      <w:bookmarkStart w:id="5675" w:name="_Toc137458117"/>
      <w:bookmarkStart w:id="5676" w:name="_Toc138887604"/>
      <w:bookmarkStart w:id="5677" w:name="_Toc138969688"/>
      <w:bookmarkStart w:id="5678" w:name="_Toc145916749"/>
      <w:bookmarkStart w:id="5679" w:name="_Toc155386514"/>
      <w:bookmarkStart w:id="5680" w:name="_Toc161759554"/>
      <w:bookmarkStart w:id="5681" w:name="_Toc169872479"/>
      <w:r w:rsidRPr="00C04A08">
        <w:t>6.3.4.1</w:t>
      </w:r>
      <w:r w:rsidRPr="00C04A08">
        <w:tab/>
        <w:t>General</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5682" w:name="_Toc21340838"/>
      <w:bookmarkStart w:id="5683" w:name="_Toc29805285"/>
      <w:bookmarkStart w:id="5684" w:name="_Toc36456494"/>
      <w:bookmarkStart w:id="5685" w:name="_Toc36469592"/>
      <w:bookmarkStart w:id="5686" w:name="_Toc37254001"/>
      <w:bookmarkStart w:id="5687" w:name="_Toc37322858"/>
      <w:bookmarkStart w:id="5688" w:name="_Toc37324264"/>
      <w:bookmarkStart w:id="5689" w:name="_Toc45889787"/>
      <w:bookmarkStart w:id="5690" w:name="_Toc52196447"/>
      <w:bookmarkStart w:id="5691" w:name="_Toc52197427"/>
      <w:bookmarkStart w:id="5692" w:name="_Toc53173150"/>
      <w:bookmarkStart w:id="5693" w:name="_Toc53173519"/>
      <w:bookmarkStart w:id="5694" w:name="_Toc61119519"/>
      <w:bookmarkStart w:id="5695" w:name="_Toc61119901"/>
      <w:bookmarkStart w:id="5696" w:name="_Toc67925958"/>
      <w:bookmarkStart w:id="5697" w:name="_Toc75273596"/>
      <w:bookmarkStart w:id="5698" w:name="_Toc76510496"/>
      <w:bookmarkStart w:id="5699" w:name="_Toc83129651"/>
      <w:bookmarkStart w:id="5700" w:name="_Toc90591183"/>
      <w:bookmarkStart w:id="5701" w:name="_Toc98864213"/>
      <w:bookmarkStart w:id="5702" w:name="_Toc99733462"/>
      <w:bookmarkStart w:id="5703" w:name="_Toc106577362"/>
      <w:bookmarkStart w:id="5704" w:name="_Toc114537113"/>
      <w:bookmarkStart w:id="5705" w:name="_Toc115257381"/>
      <w:bookmarkStart w:id="5706" w:name="_Toc123086701"/>
      <w:bookmarkStart w:id="5707" w:name="_Toc124296025"/>
      <w:bookmarkStart w:id="5708" w:name="_Toc124296495"/>
      <w:bookmarkStart w:id="5709" w:name="_Toc130572312"/>
      <w:bookmarkStart w:id="5710" w:name="_Toc131708311"/>
      <w:bookmarkStart w:id="5711" w:name="_Toc137458118"/>
      <w:bookmarkStart w:id="5712" w:name="_Toc138887605"/>
      <w:bookmarkStart w:id="5713" w:name="_Toc138969689"/>
      <w:bookmarkStart w:id="5714" w:name="_Toc145916750"/>
      <w:bookmarkStart w:id="5715" w:name="_Toc155386515"/>
      <w:bookmarkStart w:id="5716" w:name="_Toc161759555"/>
      <w:bookmarkStart w:id="5717" w:name="_Toc169872480"/>
      <w:r w:rsidRPr="00C04A08">
        <w:t>6.3.4.2</w:t>
      </w:r>
      <w:r w:rsidRPr="00C04A08">
        <w:tab/>
        <w:t>Absolute power tolerance</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5718" w:name="_Toc21340839"/>
      <w:bookmarkStart w:id="5719" w:name="_Toc29805286"/>
      <w:bookmarkStart w:id="5720" w:name="_Toc36456495"/>
      <w:bookmarkStart w:id="5721" w:name="_Toc36469593"/>
      <w:bookmarkStart w:id="5722" w:name="_Toc37254002"/>
      <w:bookmarkStart w:id="5723" w:name="_Toc37322859"/>
      <w:bookmarkStart w:id="5724" w:name="_Toc37324265"/>
      <w:bookmarkStart w:id="5725" w:name="_Toc45889788"/>
      <w:bookmarkStart w:id="5726" w:name="_Toc52196448"/>
      <w:bookmarkStart w:id="5727" w:name="_Toc52197428"/>
      <w:bookmarkStart w:id="5728" w:name="_Toc53173151"/>
      <w:bookmarkStart w:id="5729" w:name="_Toc53173520"/>
      <w:bookmarkStart w:id="5730" w:name="_Toc61119520"/>
      <w:bookmarkStart w:id="5731" w:name="_Toc61119902"/>
      <w:bookmarkStart w:id="5732" w:name="_Toc67925959"/>
      <w:bookmarkStart w:id="5733" w:name="_Toc75273597"/>
      <w:bookmarkStart w:id="5734" w:name="_Toc76510497"/>
      <w:bookmarkStart w:id="5735" w:name="_Toc83129652"/>
      <w:bookmarkStart w:id="5736" w:name="_Toc90591184"/>
      <w:bookmarkStart w:id="5737" w:name="_Toc98864214"/>
      <w:bookmarkStart w:id="5738" w:name="_Toc99733463"/>
      <w:bookmarkStart w:id="5739" w:name="_Toc106577363"/>
      <w:bookmarkStart w:id="5740" w:name="_Toc114537114"/>
      <w:bookmarkStart w:id="5741" w:name="_Toc115257382"/>
      <w:bookmarkStart w:id="5742" w:name="_Toc123086702"/>
      <w:bookmarkStart w:id="5743" w:name="_Toc124296026"/>
      <w:bookmarkStart w:id="5744" w:name="_Toc124296496"/>
      <w:bookmarkStart w:id="5745" w:name="_Toc130572313"/>
      <w:bookmarkStart w:id="5746" w:name="_Toc131708312"/>
      <w:bookmarkStart w:id="5747" w:name="_Toc137458119"/>
      <w:bookmarkStart w:id="5748" w:name="_Toc138887606"/>
      <w:bookmarkStart w:id="5749" w:name="_Toc138969690"/>
      <w:bookmarkStart w:id="5750" w:name="_Toc145916751"/>
      <w:bookmarkStart w:id="5751" w:name="_Toc155386516"/>
      <w:bookmarkStart w:id="5752" w:name="_Toc161759556"/>
      <w:bookmarkStart w:id="5753" w:name="_Toc169872481"/>
      <w:r w:rsidRPr="00C04A08">
        <w:t>6.3.4.3</w:t>
      </w:r>
      <w:r w:rsidRPr="00C04A08">
        <w:tab/>
        <w:t>Relative power tolerance</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5754" w:name="_Toc21340840"/>
      <w:bookmarkStart w:id="5755" w:name="_Toc29805287"/>
      <w:bookmarkStart w:id="5756" w:name="_Toc36456496"/>
      <w:bookmarkStart w:id="5757" w:name="_Toc36469594"/>
      <w:bookmarkStart w:id="5758" w:name="_Toc37254003"/>
      <w:bookmarkStart w:id="5759" w:name="_Toc37322860"/>
      <w:bookmarkStart w:id="5760" w:name="_Toc37324266"/>
      <w:bookmarkStart w:id="5761" w:name="_Toc45889789"/>
      <w:bookmarkStart w:id="5762" w:name="_Toc52196449"/>
      <w:bookmarkStart w:id="5763" w:name="_Toc52197429"/>
      <w:bookmarkStart w:id="5764" w:name="_Toc53173152"/>
      <w:bookmarkStart w:id="5765" w:name="_Toc53173521"/>
      <w:bookmarkStart w:id="5766" w:name="_Toc61119521"/>
      <w:bookmarkStart w:id="5767" w:name="_Toc61119903"/>
      <w:bookmarkStart w:id="5768" w:name="_Toc67925960"/>
      <w:bookmarkStart w:id="5769" w:name="_Toc75273598"/>
      <w:bookmarkStart w:id="5770" w:name="_Toc76510498"/>
      <w:bookmarkStart w:id="5771" w:name="_Toc83129653"/>
      <w:bookmarkStart w:id="5772" w:name="_Toc90591185"/>
      <w:bookmarkStart w:id="5773" w:name="_Toc98864215"/>
      <w:bookmarkStart w:id="5774" w:name="_Toc99733464"/>
      <w:bookmarkStart w:id="5775" w:name="_Toc106577364"/>
      <w:bookmarkStart w:id="5776" w:name="_Toc114537115"/>
      <w:bookmarkStart w:id="5777" w:name="_Toc115257383"/>
      <w:bookmarkStart w:id="5778" w:name="_Toc123086703"/>
      <w:bookmarkStart w:id="5779" w:name="_Toc124296027"/>
      <w:bookmarkStart w:id="5780" w:name="_Toc124296497"/>
      <w:bookmarkStart w:id="5781" w:name="_Toc130572314"/>
      <w:bookmarkStart w:id="5782" w:name="_Toc131708313"/>
      <w:bookmarkStart w:id="5783" w:name="_Toc137458120"/>
      <w:bookmarkStart w:id="5784" w:name="_Toc138887607"/>
      <w:bookmarkStart w:id="5785" w:name="_Toc138969691"/>
      <w:bookmarkStart w:id="5786" w:name="_Toc145916752"/>
      <w:bookmarkStart w:id="5787" w:name="_Toc155386517"/>
      <w:bookmarkStart w:id="5788" w:name="_Toc161759557"/>
      <w:bookmarkStart w:id="5789" w:name="_Toc169872482"/>
      <w:r w:rsidRPr="00C04A08">
        <w:t>6.3.4.4</w:t>
      </w:r>
      <w:r w:rsidRPr="00C04A08">
        <w:tab/>
        <w:t>Aggregate power tolerance</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5790" w:name="_Toc21340841"/>
      <w:bookmarkStart w:id="5791" w:name="_Toc29805288"/>
      <w:bookmarkStart w:id="5792" w:name="_Toc36456497"/>
      <w:bookmarkStart w:id="5793" w:name="_Toc36469595"/>
      <w:bookmarkStart w:id="5794" w:name="_Toc37254004"/>
      <w:bookmarkStart w:id="5795" w:name="_Toc37322861"/>
      <w:bookmarkStart w:id="5796" w:name="_Toc37324267"/>
      <w:bookmarkStart w:id="5797" w:name="_Toc45889790"/>
      <w:bookmarkStart w:id="5798" w:name="_Toc52196450"/>
      <w:bookmarkStart w:id="5799" w:name="_Toc52197430"/>
      <w:bookmarkStart w:id="5800" w:name="_Toc53173153"/>
      <w:bookmarkStart w:id="5801" w:name="_Toc53173522"/>
      <w:bookmarkStart w:id="5802" w:name="_Toc61119522"/>
      <w:bookmarkStart w:id="5803" w:name="_Toc61119904"/>
      <w:bookmarkStart w:id="5804" w:name="_Toc67925961"/>
      <w:bookmarkStart w:id="5805" w:name="_Toc75273599"/>
      <w:bookmarkStart w:id="5806" w:name="_Toc76510499"/>
      <w:bookmarkStart w:id="5807" w:name="_Toc83129654"/>
      <w:bookmarkStart w:id="5808" w:name="_Toc90591186"/>
      <w:bookmarkStart w:id="5809" w:name="_Toc98864216"/>
      <w:bookmarkStart w:id="5810" w:name="_Toc99733465"/>
      <w:bookmarkStart w:id="5811" w:name="_Toc106577365"/>
      <w:bookmarkStart w:id="5812" w:name="_Toc114537116"/>
      <w:bookmarkStart w:id="5813" w:name="_Toc115257384"/>
      <w:bookmarkStart w:id="5814" w:name="_Toc123086704"/>
      <w:bookmarkStart w:id="5815" w:name="_Toc124296028"/>
      <w:bookmarkStart w:id="5816" w:name="_Toc124296498"/>
      <w:bookmarkStart w:id="5817" w:name="_Toc130572315"/>
      <w:bookmarkStart w:id="5818" w:name="_Toc131708314"/>
      <w:bookmarkStart w:id="5819" w:name="_Toc137458121"/>
      <w:bookmarkStart w:id="5820" w:name="_Toc138887608"/>
      <w:bookmarkStart w:id="5821" w:name="_Toc138969692"/>
      <w:bookmarkStart w:id="5822" w:name="_Toc145916753"/>
      <w:bookmarkStart w:id="5823" w:name="_Toc155386518"/>
      <w:bookmarkStart w:id="5824" w:name="_Toc161759558"/>
      <w:bookmarkStart w:id="5825" w:name="_Toc169872483"/>
      <w:r w:rsidRPr="00C04A08">
        <w:t>6.3A</w:t>
      </w:r>
      <w:r w:rsidRPr="00C04A08">
        <w:tab/>
        <w:t>Output power dynamics for CA</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4A4BFEA1" w14:textId="77777777" w:rsidR="00842EF7" w:rsidRPr="00C04A08" w:rsidRDefault="00842EF7" w:rsidP="00842EF7">
      <w:pPr>
        <w:pStyle w:val="Heading3"/>
      </w:pPr>
      <w:bookmarkStart w:id="5826" w:name="_Toc21340842"/>
      <w:bookmarkStart w:id="5827" w:name="_Toc29805289"/>
      <w:bookmarkStart w:id="5828" w:name="_Toc36456498"/>
      <w:bookmarkStart w:id="5829" w:name="_Toc36469596"/>
      <w:bookmarkStart w:id="5830" w:name="_Toc37254005"/>
      <w:bookmarkStart w:id="5831" w:name="_Toc37322862"/>
      <w:bookmarkStart w:id="5832" w:name="_Toc37324268"/>
      <w:bookmarkStart w:id="5833" w:name="_Toc45889791"/>
      <w:bookmarkStart w:id="5834" w:name="_Toc52196451"/>
      <w:bookmarkStart w:id="5835" w:name="_Toc52197431"/>
      <w:bookmarkStart w:id="5836" w:name="_Toc53173154"/>
      <w:bookmarkStart w:id="5837" w:name="_Toc53173523"/>
      <w:bookmarkStart w:id="5838" w:name="_Toc61119523"/>
      <w:bookmarkStart w:id="5839" w:name="_Toc61119905"/>
      <w:bookmarkStart w:id="5840" w:name="_Toc67925962"/>
      <w:bookmarkStart w:id="5841" w:name="_Toc75273600"/>
      <w:bookmarkStart w:id="5842" w:name="_Toc76510500"/>
      <w:bookmarkStart w:id="5843" w:name="_Toc83129655"/>
      <w:bookmarkStart w:id="5844" w:name="_Toc90591187"/>
      <w:bookmarkStart w:id="5845" w:name="_Toc98864217"/>
      <w:bookmarkStart w:id="5846" w:name="_Toc99733466"/>
      <w:bookmarkStart w:id="5847" w:name="_Toc106577366"/>
      <w:bookmarkStart w:id="5848" w:name="_Toc114537117"/>
      <w:bookmarkStart w:id="5849" w:name="_Toc115257385"/>
      <w:bookmarkStart w:id="5850" w:name="_Toc123086705"/>
      <w:bookmarkStart w:id="5851" w:name="_Toc124296029"/>
      <w:bookmarkStart w:id="5852" w:name="_Toc124296499"/>
      <w:bookmarkStart w:id="5853" w:name="_Toc130572316"/>
      <w:bookmarkStart w:id="5854" w:name="_Toc131708315"/>
      <w:bookmarkStart w:id="5855" w:name="_Toc137458122"/>
      <w:bookmarkStart w:id="5856" w:name="_Toc138887609"/>
      <w:bookmarkStart w:id="5857" w:name="_Toc138969693"/>
      <w:bookmarkStart w:id="5858" w:name="_Toc145916754"/>
      <w:bookmarkStart w:id="5859" w:name="_Toc155386519"/>
      <w:bookmarkStart w:id="5860" w:name="_Toc161759559"/>
      <w:bookmarkStart w:id="5861" w:name="_Toc169872484"/>
      <w:r w:rsidRPr="00C04A08">
        <w:t>6.3A.1</w:t>
      </w:r>
      <w:r w:rsidRPr="00C04A08">
        <w:tab/>
        <w:t>Minimum output power for CA</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5862" w:name="_Toc21340843"/>
      <w:bookmarkStart w:id="5863" w:name="_Toc29805290"/>
      <w:bookmarkStart w:id="5864" w:name="_Toc36456499"/>
      <w:bookmarkStart w:id="5865" w:name="_Toc36469597"/>
      <w:bookmarkStart w:id="5866" w:name="_Toc37254006"/>
      <w:bookmarkStart w:id="5867" w:name="_Toc37322863"/>
      <w:bookmarkStart w:id="5868" w:name="_Toc37324269"/>
      <w:bookmarkStart w:id="5869" w:name="_Toc45889792"/>
      <w:bookmarkStart w:id="5870" w:name="_Toc52196452"/>
      <w:bookmarkStart w:id="5871" w:name="_Toc52197432"/>
      <w:bookmarkStart w:id="5872" w:name="_Toc53173155"/>
      <w:bookmarkStart w:id="5873" w:name="_Toc53173524"/>
      <w:bookmarkStart w:id="5874" w:name="_Toc61119524"/>
      <w:bookmarkStart w:id="5875" w:name="_Toc61119906"/>
      <w:bookmarkStart w:id="5876" w:name="_Toc67925963"/>
      <w:bookmarkStart w:id="5877" w:name="_Toc75273601"/>
      <w:bookmarkStart w:id="5878" w:name="_Toc76510501"/>
      <w:bookmarkStart w:id="5879" w:name="_Toc83129656"/>
      <w:bookmarkStart w:id="5880" w:name="_Toc90591188"/>
      <w:bookmarkStart w:id="5881" w:name="_Toc98864218"/>
      <w:bookmarkStart w:id="5882" w:name="_Toc99733467"/>
      <w:bookmarkStart w:id="5883" w:name="_Toc106577367"/>
      <w:bookmarkStart w:id="5884" w:name="_Toc114537118"/>
      <w:bookmarkStart w:id="5885" w:name="_Toc115257386"/>
      <w:bookmarkStart w:id="5886" w:name="_Toc123086706"/>
      <w:bookmarkStart w:id="5887" w:name="_Toc124296030"/>
      <w:bookmarkStart w:id="5888" w:name="_Toc124296500"/>
      <w:bookmarkStart w:id="5889" w:name="_Toc130572317"/>
      <w:bookmarkStart w:id="5890" w:name="_Toc131708316"/>
      <w:bookmarkStart w:id="5891" w:name="_Toc137458123"/>
      <w:bookmarkStart w:id="5892" w:name="_Toc138887610"/>
      <w:bookmarkStart w:id="5893" w:name="_Toc138969694"/>
      <w:bookmarkStart w:id="5894" w:name="_Toc145916755"/>
      <w:bookmarkStart w:id="5895" w:name="_Toc155386520"/>
      <w:bookmarkStart w:id="5896" w:name="_Toc161759560"/>
      <w:bookmarkStart w:id="5897" w:name="_Toc169872485"/>
      <w:r w:rsidRPr="00C04A08">
        <w:t>6.3A.1.0</w:t>
      </w:r>
      <w:r w:rsidRPr="00C04A08">
        <w:tab/>
        <w:t>General</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5898" w:name="_Toc21340844"/>
      <w:bookmarkStart w:id="5899" w:name="_Toc29805291"/>
      <w:bookmarkStart w:id="5900" w:name="_Toc36456500"/>
      <w:bookmarkStart w:id="5901" w:name="_Toc36469598"/>
      <w:bookmarkStart w:id="5902" w:name="_Toc37254007"/>
      <w:bookmarkStart w:id="5903" w:name="_Toc37322864"/>
      <w:bookmarkStart w:id="5904" w:name="_Toc37324270"/>
      <w:bookmarkStart w:id="5905"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5906" w:name="_Toc52196453"/>
      <w:bookmarkStart w:id="5907" w:name="_Toc52197433"/>
      <w:bookmarkStart w:id="5908" w:name="_Toc53173156"/>
      <w:bookmarkStart w:id="5909" w:name="_Toc53173525"/>
      <w:bookmarkStart w:id="5910" w:name="_Toc61119525"/>
      <w:bookmarkStart w:id="5911" w:name="_Toc61119907"/>
      <w:bookmarkStart w:id="5912" w:name="_Toc67925964"/>
      <w:bookmarkStart w:id="5913" w:name="_Toc75273602"/>
      <w:bookmarkStart w:id="5914" w:name="_Toc76510502"/>
      <w:bookmarkStart w:id="5915" w:name="_Toc83129657"/>
      <w:bookmarkStart w:id="5916" w:name="_Toc90591189"/>
      <w:bookmarkStart w:id="5917" w:name="_Toc98864219"/>
      <w:bookmarkStart w:id="5918" w:name="_Toc99733468"/>
      <w:bookmarkStart w:id="5919" w:name="_Toc106577368"/>
      <w:bookmarkStart w:id="5920" w:name="_Toc114537119"/>
      <w:bookmarkStart w:id="5921" w:name="_Toc115257387"/>
      <w:bookmarkStart w:id="5922" w:name="_Toc123086707"/>
      <w:bookmarkStart w:id="5923" w:name="_Toc124296031"/>
      <w:bookmarkStart w:id="5924" w:name="_Toc124296501"/>
      <w:bookmarkStart w:id="5925" w:name="_Toc130572318"/>
      <w:bookmarkStart w:id="5926" w:name="_Toc131708317"/>
      <w:bookmarkStart w:id="5927" w:name="_Toc137458124"/>
      <w:bookmarkStart w:id="5928" w:name="_Toc138887611"/>
      <w:bookmarkStart w:id="5929" w:name="_Toc138969695"/>
      <w:bookmarkStart w:id="5930" w:name="_Toc145916756"/>
      <w:bookmarkStart w:id="5931" w:name="_Toc155386521"/>
      <w:bookmarkStart w:id="5932" w:name="_Toc161759561"/>
      <w:bookmarkStart w:id="5933" w:name="_Toc169872486"/>
      <w:r w:rsidRPr="00C04A08">
        <w:t>6.3A.1.1</w:t>
      </w:r>
      <w:r w:rsidRPr="00C04A08">
        <w:tab/>
        <w:t>Minimum output power for power class 1</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5934" w:name="_Toc21340845"/>
      <w:bookmarkStart w:id="5935" w:name="_Toc29805292"/>
      <w:bookmarkStart w:id="5936" w:name="_Toc36456501"/>
      <w:bookmarkStart w:id="5937" w:name="_Toc36469599"/>
      <w:bookmarkStart w:id="5938" w:name="_Toc37254008"/>
      <w:bookmarkStart w:id="5939" w:name="_Toc37322865"/>
      <w:bookmarkStart w:id="5940" w:name="_Toc37324271"/>
      <w:bookmarkStart w:id="5941" w:name="_Toc45889794"/>
      <w:bookmarkStart w:id="5942" w:name="_Toc52196454"/>
      <w:bookmarkStart w:id="5943" w:name="_Toc52197434"/>
      <w:bookmarkStart w:id="5944" w:name="_Toc53173157"/>
      <w:bookmarkStart w:id="5945" w:name="_Toc53173526"/>
      <w:bookmarkStart w:id="5946" w:name="_Toc61119526"/>
      <w:bookmarkStart w:id="5947" w:name="_Toc61119908"/>
      <w:bookmarkStart w:id="5948" w:name="_Toc67925965"/>
      <w:bookmarkStart w:id="5949" w:name="_Toc75273603"/>
      <w:bookmarkStart w:id="5950" w:name="_Toc76510503"/>
      <w:bookmarkStart w:id="5951" w:name="_Toc83129658"/>
      <w:bookmarkStart w:id="5952" w:name="_Toc90591190"/>
      <w:bookmarkStart w:id="5953" w:name="_Toc98864220"/>
      <w:bookmarkStart w:id="5954" w:name="_Toc99733469"/>
      <w:bookmarkStart w:id="5955" w:name="_Toc106577369"/>
      <w:bookmarkStart w:id="5956" w:name="_Toc114537120"/>
      <w:bookmarkStart w:id="5957" w:name="_Toc115257388"/>
      <w:bookmarkStart w:id="5958" w:name="_Toc123086708"/>
      <w:bookmarkStart w:id="5959" w:name="_Toc124296032"/>
      <w:bookmarkStart w:id="5960" w:name="_Toc124296502"/>
      <w:bookmarkStart w:id="5961" w:name="_Toc130572319"/>
      <w:bookmarkStart w:id="5962" w:name="_Toc131708318"/>
      <w:bookmarkStart w:id="5963" w:name="_Toc137458125"/>
      <w:bookmarkStart w:id="5964" w:name="_Toc138887612"/>
      <w:bookmarkStart w:id="5965" w:name="_Toc138969696"/>
      <w:bookmarkStart w:id="5966" w:name="_Toc145916757"/>
      <w:bookmarkStart w:id="5967" w:name="_Toc155386522"/>
      <w:bookmarkStart w:id="5968" w:name="_Toc161759562"/>
      <w:bookmarkStart w:id="5969" w:name="_Toc169872487"/>
      <w:r w:rsidRPr="00C04A08">
        <w:t>6.3A.1.2</w:t>
      </w:r>
      <w:r w:rsidRPr="00C04A08">
        <w:tab/>
        <w:t>Minimum output power for power class 2, 3, and 4</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820FB5">
            <w:pPr>
              <w:pStyle w:val="TAN"/>
            </w:pPr>
            <w:r w:rsidRPr="00C04A08">
              <w:t>NOTE 1:</w:t>
            </w:r>
            <w:r w:rsidRPr="00C04A08">
              <w:tab/>
              <w:t>n260 is not applied for power class 2.</w:t>
            </w:r>
          </w:p>
          <w:p w14:paraId="0438E6EF" w14:textId="414545BA" w:rsidR="00156662" w:rsidRPr="00C04A08" w:rsidRDefault="003503E6" w:rsidP="00820FB5">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5970" w:name="_Toc67925966"/>
      <w:bookmarkStart w:id="5971" w:name="_Toc75273604"/>
      <w:bookmarkStart w:id="5972" w:name="_Toc76510504"/>
      <w:bookmarkStart w:id="5973" w:name="_Toc83129659"/>
      <w:bookmarkStart w:id="5974" w:name="_Toc90591191"/>
      <w:bookmarkStart w:id="5975" w:name="_Toc98864221"/>
      <w:bookmarkStart w:id="5976" w:name="_Toc99733470"/>
      <w:bookmarkStart w:id="5977" w:name="_Toc106577370"/>
      <w:bookmarkStart w:id="5978" w:name="_Toc114537121"/>
      <w:bookmarkStart w:id="5979" w:name="_Toc115257389"/>
      <w:bookmarkStart w:id="5980" w:name="_Toc123086709"/>
      <w:bookmarkStart w:id="5981" w:name="_Toc124296033"/>
      <w:bookmarkStart w:id="5982" w:name="_Toc124296503"/>
      <w:bookmarkStart w:id="5983" w:name="_Toc130572320"/>
      <w:bookmarkStart w:id="5984" w:name="_Toc131708319"/>
      <w:bookmarkStart w:id="5985" w:name="_Toc137458126"/>
      <w:bookmarkStart w:id="5986" w:name="_Toc138887613"/>
      <w:bookmarkStart w:id="5987" w:name="_Toc138969697"/>
      <w:bookmarkStart w:id="5988" w:name="_Toc145916758"/>
      <w:bookmarkStart w:id="5989" w:name="_Toc155386523"/>
      <w:bookmarkStart w:id="5990" w:name="_Toc161759563"/>
      <w:bookmarkStart w:id="5991" w:name="_Toc169872488"/>
      <w:r>
        <w:t>6.3A.1.3</w:t>
      </w:r>
      <w:r w:rsidRPr="00FE760F">
        <w:tab/>
        <w:t xml:space="preserve">Minimum output power for power class </w:t>
      </w:r>
      <w:r>
        <w:t>5</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5992" w:name="_Toc21340846"/>
      <w:bookmarkStart w:id="5993" w:name="_Toc29805293"/>
      <w:bookmarkStart w:id="5994" w:name="_Toc36456502"/>
      <w:bookmarkStart w:id="5995" w:name="_Toc36469600"/>
      <w:bookmarkStart w:id="5996" w:name="_Toc37254009"/>
      <w:bookmarkStart w:id="5997" w:name="_Toc37322866"/>
      <w:bookmarkStart w:id="5998" w:name="_Toc37324272"/>
      <w:bookmarkStart w:id="5999" w:name="_Toc45889795"/>
      <w:bookmarkStart w:id="6000" w:name="_Toc52196455"/>
      <w:bookmarkStart w:id="6001" w:name="_Toc52197435"/>
      <w:bookmarkStart w:id="6002" w:name="_Toc53173158"/>
      <w:bookmarkStart w:id="6003" w:name="_Toc53173527"/>
      <w:bookmarkStart w:id="6004" w:name="_Toc61119527"/>
      <w:bookmarkStart w:id="6005" w:name="_Toc61119909"/>
      <w:bookmarkStart w:id="6006" w:name="_Toc67925967"/>
      <w:bookmarkStart w:id="6007" w:name="_Toc75273605"/>
      <w:bookmarkStart w:id="6008" w:name="_Toc76510505"/>
      <w:bookmarkStart w:id="6009" w:name="_Toc83129660"/>
      <w:bookmarkStart w:id="6010" w:name="_Toc90591192"/>
      <w:bookmarkStart w:id="6011" w:name="_Toc98864222"/>
      <w:bookmarkStart w:id="6012" w:name="_Toc99733471"/>
      <w:bookmarkStart w:id="6013" w:name="_Toc106577371"/>
      <w:bookmarkStart w:id="6014" w:name="_Toc114537122"/>
      <w:bookmarkStart w:id="6015" w:name="_Toc115257390"/>
      <w:bookmarkStart w:id="6016" w:name="_Toc123086710"/>
      <w:bookmarkStart w:id="6017" w:name="_Toc124296034"/>
      <w:bookmarkStart w:id="6018" w:name="_Toc124296504"/>
      <w:bookmarkStart w:id="6019" w:name="_Toc130572321"/>
      <w:bookmarkStart w:id="6020" w:name="_Toc131708320"/>
      <w:bookmarkStart w:id="6021" w:name="_Toc137458127"/>
      <w:bookmarkStart w:id="6022" w:name="_Toc138887614"/>
      <w:bookmarkStart w:id="6023" w:name="_Toc138969698"/>
      <w:bookmarkStart w:id="6024" w:name="_Toc145916759"/>
      <w:bookmarkStart w:id="6025" w:name="_Toc155386524"/>
      <w:bookmarkStart w:id="6026" w:name="_Toc161759564"/>
      <w:bookmarkStart w:id="6027" w:name="_Toc169872489"/>
      <w:r w:rsidRPr="00C04A08">
        <w:t>6.3A.2</w:t>
      </w:r>
      <w:r w:rsidRPr="00C04A08">
        <w:tab/>
        <w:t>Transmit OFF power for CA</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6028" w:name="_Toc21340847"/>
      <w:bookmarkStart w:id="6029" w:name="_Toc29805294"/>
      <w:bookmarkStart w:id="6030" w:name="_Toc36456503"/>
      <w:bookmarkStart w:id="6031" w:name="_Toc36469601"/>
      <w:bookmarkStart w:id="6032" w:name="_Toc37254010"/>
      <w:bookmarkStart w:id="6033" w:name="_Toc37322867"/>
      <w:bookmarkStart w:id="6034" w:name="_Toc37324273"/>
      <w:bookmarkStart w:id="6035" w:name="_Toc45889796"/>
      <w:bookmarkStart w:id="6036" w:name="_Toc52196456"/>
      <w:bookmarkStart w:id="6037" w:name="_Toc52197436"/>
      <w:bookmarkStart w:id="6038" w:name="_Toc53173159"/>
      <w:bookmarkStart w:id="6039" w:name="_Toc53173528"/>
      <w:bookmarkStart w:id="6040" w:name="_Toc61119528"/>
      <w:bookmarkStart w:id="6041" w:name="_Toc61119910"/>
      <w:bookmarkStart w:id="6042" w:name="_Toc67925968"/>
      <w:bookmarkStart w:id="6043" w:name="_Toc75273606"/>
      <w:bookmarkStart w:id="6044" w:name="_Toc76510506"/>
      <w:bookmarkStart w:id="6045" w:name="_Toc83129661"/>
      <w:bookmarkStart w:id="6046" w:name="_Toc90591193"/>
      <w:bookmarkStart w:id="6047" w:name="_Toc98864223"/>
      <w:bookmarkStart w:id="6048" w:name="_Toc99733472"/>
      <w:bookmarkStart w:id="6049" w:name="_Toc106577372"/>
      <w:bookmarkStart w:id="6050" w:name="_Toc114537123"/>
      <w:bookmarkStart w:id="6051" w:name="_Toc115257391"/>
      <w:bookmarkStart w:id="6052" w:name="_Toc123086711"/>
      <w:bookmarkStart w:id="6053" w:name="_Toc124296035"/>
      <w:bookmarkStart w:id="6054" w:name="_Toc124296505"/>
      <w:bookmarkStart w:id="6055" w:name="_Toc130572322"/>
      <w:bookmarkStart w:id="6056" w:name="_Toc131708321"/>
      <w:bookmarkStart w:id="6057" w:name="_Toc137458128"/>
      <w:bookmarkStart w:id="6058" w:name="_Toc138887615"/>
      <w:bookmarkStart w:id="6059" w:name="_Toc138969699"/>
      <w:bookmarkStart w:id="6060" w:name="_Toc145916760"/>
      <w:bookmarkStart w:id="6061" w:name="_Toc155386525"/>
      <w:bookmarkStart w:id="6062" w:name="_Toc161759565"/>
      <w:bookmarkStart w:id="6063" w:name="_Toc169872490"/>
      <w:r w:rsidRPr="00C04A08">
        <w:t>6.3A.3</w:t>
      </w:r>
      <w:r w:rsidRPr="00C04A08">
        <w:tab/>
        <w:t>Transmit ON/OFF time mask for CA</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6064" w:name="_Toc21340848"/>
      <w:bookmarkStart w:id="6065" w:name="_Toc29805295"/>
      <w:bookmarkStart w:id="6066" w:name="_Toc36456504"/>
      <w:bookmarkStart w:id="6067" w:name="_Toc36469602"/>
      <w:bookmarkStart w:id="6068" w:name="_Toc37254011"/>
      <w:bookmarkStart w:id="6069" w:name="_Toc37322868"/>
      <w:bookmarkStart w:id="6070" w:name="_Toc37324274"/>
      <w:bookmarkStart w:id="6071" w:name="_Toc45889797"/>
      <w:bookmarkStart w:id="6072" w:name="_Toc52196457"/>
      <w:bookmarkStart w:id="6073" w:name="_Toc52197437"/>
      <w:bookmarkStart w:id="6074" w:name="_Toc53173160"/>
      <w:bookmarkStart w:id="6075" w:name="_Toc53173529"/>
      <w:bookmarkStart w:id="6076" w:name="_Toc61119529"/>
      <w:bookmarkStart w:id="6077" w:name="_Toc61119911"/>
      <w:bookmarkStart w:id="6078" w:name="_Toc67925969"/>
      <w:bookmarkStart w:id="6079" w:name="_Toc75273607"/>
      <w:bookmarkStart w:id="6080" w:name="_Toc76510507"/>
      <w:bookmarkStart w:id="6081" w:name="_Toc83129662"/>
      <w:bookmarkStart w:id="6082" w:name="_Toc90591194"/>
      <w:bookmarkStart w:id="6083" w:name="_Toc98864224"/>
      <w:bookmarkStart w:id="6084" w:name="_Toc99733473"/>
      <w:bookmarkStart w:id="6085" w:name="_Toc106577373"/>
      <w:bookmarkStart w:id="6086" w:name="_Toc114537124"/>
      <w:bookmarkStart w:id="6087" w:name="_Toc115257392"/>
      <w:bookmarkStart w:id="6088" w:name="_Toc123086712"/>
      <w:bookmarkStart w:id="6089" w:name="_Toc124296036"/>
      <w:bookmarkStart w:id="6090" w:name="_Toc124296506"/>
      <w:bookmarkStart w:id="6091" w:name="_Toc130572323"/>
      <w:bookmarkStart w:id="6092" w:name="_Toc131708322"/>
      <w:bookmarkStart w:id="6093" w:name="_Toc137458129"/>
      <w:bookmarkStart w:id="6094" w:name="_Toc138887616"/>
      <w:bookmarkStart w:id="6095" w:name="_Toc138969700"/>
      <w:bookmarkStart w:id="6096" w:name="_Toc145916761"/>
      <w:bookmarkStart w:id="6097" w:name="_Toc155386526"/>
      <w:bookmarkStart w:id="6098" w:name="_Toc161759566"/>
      <w:bookmarkStart w:id="6099" w:name="_Toc169872491"/>
      <w:r w:rsidRPr="00C04A08">
        <w:t>6.3A.4</w:t>
      </w:r>
      <w:r w:rsidRPr="00C04A08">
        <w:tab/>
        <w:t>Power control for CA</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4ABCC203" w14:textId="77777777" w:rsidR="00842EF7" w:rsidRPr="00C04A08" w:rsidRDefault="00842EF7" w:rsidP="00842EF7">
      <w:pPr>
        <w:pStyle w:val="Heading4"/>
        <w:rPr>
          <w:rFonts w:eastAsia="Malgun Gothic"/>
        </w:rPr>
      </w:pPr>
      <w:bookmarkStart w:id="6100" w:name="_Toc21340849"/>
      <w:bookmarkStart w:id="6101" w:name="_Toc29805296"/>
      <w:bookmarkStart w:id="6102" w:name="_Toc36456505"/>
      <w:bookmarkStart w:id="6103" w:name="_Toc36469603"/>
      <w:bookmarkStart w:id="6104" w:name="_Toc37254012"/>
      <w:bookmarkStart w:id="6105" w:name="_Toc37322869"/>
      <w:bookmarkStart w:id="6106" w:name="_Toc37324275"/>
      <w:bookmarkStart w:id="6107" w:name="_Toc45889798"/>
      <w:bookmarkStart w:id="6108" w:name="_Toc52196458"/>
      <w:bookmarkStart w:id="6109" w:name="_Toc52197438"/>
      <w:bookmarkStart w:id="6110" w:name="_Toc53173161"/>
      <w:bookmarkStart w:id="6111" w:name="_Toc53173530"/>
      <w:bookmarkStart w:id="6112" w:name="_Toc61119530"/>
      <w:bookmarkStart w:id="6113" w:name="_Toc61119912"/>
      <w:bookmarkStart w:id="6114" w:name="_Toc67925970"/>
      <w:bookmarkStart w:id="6115" w:name="_Toc75273608"/>
      <w:bookmarkStart w:id="6116" w:name="_Toc76510508"/>
      <w:bookmarkStart w:id="6117" w:name="_Toc83129663"/>
      <w:bookmarkStart w:id="6118" w:name="_Toc90591195"/>
      <w:bookmarkStart w:id="6119" w:name="_Toc98864225"/>
      <w:bookmarkStart w:id="6120" w:name="_Toc99733474"/>
      <w:bookmarkStart w:id="6121" w:name="_Toc106577374"/>
      <w:bookmarkStart w:id="6122" w:name="_Toc114537125"/>
      <w:bookmarkStart w:id="6123" w:name="_Toc115257393"/>
      <w:bookmarkStart w:id="6124" w:name="_Toc123086713"/>
      <w:bookmarkStart w:id="6125" w:name="_Toc124296037"/>
      <w:bookmarkStart w:id="6126" w:name="_Toc124296507"/>
      <w:bookmarkStart w:id="6127" w:name="_Toc130572324"/>
      <w:bookmarkStart w:id="6128" w:name="_Toc131708323"/>
      <w:bookmarkStart w:id="6129" w:name="_Toc137458130"/>
      <w:bookmarkStart w:id="6130" w:name="_Toc138887617"/>
      <w:bookmarkStart w:id="6131" w:name="_Toc138969701"/>
      <w:bookmarkStart w:id="6132" w:name="_Toc145916762"/>
      <w:bookmarkStart w:id="6133" w:name="_Toc155386527"/>
      <w:bookmarkStart w:id="6134" w:name="_Toc161759567"/>
      <w:bookmarkStart w:id="6135" w:name="_Toc169872492"/>
      <w:r w:rsidRPr="00C04A08">
        <w:rPr>
          <w:rFonts w:eastAsia="Malgun Gothic"/>
        </w:rPr>
        <w:t>6.3A.4.1</w:t>
      </w:r>
      <w:r w:rsidRPr="00C04A08">
        <w:rPr>
          <w:rFonts w:eastAsia="Malgun Gothic"/>
        </w:rPr>
        <w:tab/>
        <w:t>General</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466BCDF9" w14:textId="77777777" w:rsidR="00842EF7" w:rsidRPr="00C04A08" w:rsidRDefault="00842EF7" w:rsidP="00842EF7">
      <w:pPr>
        <w:rPr>
          <w:rFonts w:eastAsia="Malgun Gothic"/>
        </w:rPr>
      </w:pPr>
      <w:bookmarkStart w:id="6136" w:name="_Hlk519746368"/>
      <w:r w:rsidRPr="00C04A08">
        <w:rPr>
          <w:rFonts w:eastAsia="Malgun Gothic"/>
        </w:rPr>
        <w:t>The requirements in this clause apply to a UE when it has at least one of UL or DL configured for CA operation</w:t>
      </w:r>
      <w:bookmarkEnd w:id="6136"/>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20FB5">
      <w:pPr>
        <w:pStyle w:val="Heading4"/>
        <w:rPr>
          <w:rFonts w:eastAsia="Malgun Gothic"/>
        </w:rPr>
      </w:pPr>
      <w:bookmarkStart w:id="6137" w:name="_Toc138969702"/>
      <w:bookmarkStart w:id="6138" w:name="_Toc145916763"/>
      <w:bookmarkStart w:id="6139" w:name="_Toc155386528"/>
      <w:bookmarkStart w:id="6140" w:name="_Toc161759568"/>
      <w:bookmarkStart w:id="6141" w:name="_Toc169872493"/>
      <w:r w:rsidRPr="00C04A08">
        <w:rPr>
          <w:rFonts w:eastAsia="Malgun Gothic"/>
        </w:rPr>
        <w:t>6.3A.4.2</w:t>
      </w:r>
      <w:r w:rsidRPr="00C04A08">
        <w:rPr>
          <w:rFonts w:eastAsia="Malgun Gothic"/>
        </w:rPr>
        <w:tab/>
        <w:t>Absolute power tolerance</w:t>
      </w:r>
      <w:bookmarkEnd w:id="6137"/>
      <w:bookmarkEnd w:id="6138"/>
      <w:bookmarkEnd w:id="6139"/>
      <w:bookmarkEnd w:id="6140"/>
      <w:bookmarkEnd w:id="6141"/>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20FB5">
      <w:pPr>
        <w:pStyle w:val="Heading4"/>
        <w:rPr>
          <w:rFonts w:eastAsia="Malgun Gothic"/>
        </w:rPr>
      </w:pPr>
      <w:bookmarkStart w:id="6142" w:name="_Toc138969703"/>
      <w:bookmarkStart w:id="6143" w:name="_Toc145916764"/>
      <w:bookmarkStart w:id="6144" w:name="_Toc155386529"/>
      <w:bookmarkStart w:id="6145" w:name="_Toc161759569"/>
      <w:bookmarkStart w:id="6146" w:name="_Toc169872494"/>
      <w:r w:rsidRPr="00C04A08">
        <w:rPr>
          <w:rFonts w:eastAsia="Malgun Gothic"/>
        </w:rPr>
        <w:t>6.3A.4.3</w:t>
      </w:r>
      <w:r w:rsidRPr="00C04A08">
        <w:rPr>
          <w:rFonts w:eastAsia="Malgun Gothic"/>
        </w:rPr>
        <w:tab/>
        <w:t>Relative power tolerance</w:t>
      </w:r>
      <w:bookmarkEnd w:id="6142"/>
      <w:bookmarkEnd w:id="6143"/>
      <w:bookmarkEnd w:id="6144"/>
      <w:bookmarkEnd w:id="6145"/>
      <w:bookmarkEnd w:id="6146"/>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20FB5">
      <w:pPr>
        <w:pStyle w:val="Heading4"/>
        <w:rPr>
          <w:rFonts w:eastAsia="Malgun Gothic"/>
        </w:rPr>
      </w:pPr>
      <w:bookmarkStart w:id="6147" w:name="_Toc138969704"/>
      <w:bookmarkStart w:id="6148" w:name="_Toc145916765"/>
      <w:bookmarkStart w:id="6149" w:name="_Toc155386530"/>
      <w:bookmarkStart w:id="6150" w:name="_Toc161759570"/>
      <w:bookmarkStart w:id="6151" w:name="_Toc169872495"/>
      <w:r w:rsidRPr="00C04A08">
        <w:rPr>
          <w:rFonts w:eastAsia="Malgun Gothic"/>
        </w:rPr>
        <w:t>6.3A.4.4</w:t>
      </w:r>
      <w:r w:rsidRPr="00C04A08">
        <w:rPr>
          <w:rFonts w:eastAsia="Malgun Gothic"/>
        </w:rPr>
        <w:tab/>
        <w:t>Aggregate power tolerance</w:t>
      </w:r>
      <w:bookmarkEnd w:id="6147"/>
      <w:bookmarkEnd w:id="6148"/>
      <w:bookmarkEnd w:id="6149"/>
      <w:bookmarkEnd w:id="6150"/>
      <w:bookmarkEnd w:id="6151"/>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6152" w:name="_Toc21340850"/>
      <w:bookmarkStart w:id="6153" w:name="_Toc29805297"/>
      <w:bookmarkStart w:id="6154" w:name="_Toc36456506"/>
      <w:bookmarkStart w:id="6155" w:name="_Toc36469604"/>
      <w:bookmarkStart w:id="6156" w:name="_Toc37254013"/>
      <w:bookmarkStart w:id="6157" w:name="_Toc37322870"/>
      <w:bookmarkStart w:id="6158" w:name="_Toc37324276"/>
      <w:bookmarkStart w:id="6159" w:name="_Toc45889799"/>
      <w:bookmarkStart w:id="6160" w:name="_Toc52196459"/>
      <w:bookmarkStart w:id="6161" w:name="_Toc52197439"/>
      <w:bookmarkStart w:id="6162" w:name="_Toc53173162"/>
      <w:bookmarkStart w:id="6163" w:name="_Toc53173531"/>
      <w:bookmarkStart w:id="6164" w:name="_Toc61119531"/>
      <w:bookmarkStart w:id="6165" w:name="_Toc61119913"/>
      <w:bookmarkStart w:id="6166" w:name="_Toc67925971"/>
      <w:bookmarkStart w:id="6167" w:name="_Toc75273609"/>
      <w:bookmarkStart w:id="6168" w:name="_Toc76510509"/>
      <w:bookmarkStart w:id="6169" w:name="_Toc83129664"/>
      <w:bookmarkStart w:id="6170" w:name="_Toc90591196"/>
      <w:bookmarkStart w:id="6171" w:name="_Toc98864226"/>
      <w:bookmarkStart w:id="6172" w:name="_Toc99733475"/>
      <w:bookmarkStart w:id="6173" w:name="_Toc106577375"/>
      <w:bookmarkStart w:id="6174" w:name="_Toc114537126"/>
      <w:bookmarkStart w:id="6175" w:name="_Toc115257394"/>
      <w:bookmarkStart w:id="6176" w:name="_Toc123086714"/>
      <w:bookmarkStart w:id="6177" w:name="_Toc124296038"/>
      <w:bookmarkStart w:id="6178" w:name="_Toc124296508"/>
      <w:bookmarkStart w:id="6179" w:name="_Toc130572325"/>
      <w:bookmarkStart w:id="6180" w:name="_Toc131708324"/>
      <w:bookmarkStart w:id="6181" w:name="_Toc137458131"/>
      <w:bookmarkStart w:id="6182" w:name="_Toc138887618"/>
      <w:bookmarkStart w:id="6183" w:name="_Toc138969705"/>
      <w:bookmarkStart w:id="6184" w:name="_Toc145916766"/>
      <w:bookmarkStart w:id="6185" w:name="_Toc155386531"/>
      <w:bookmarkStart w:id="6186" w:name="_Toc161759571"/>
      <w:bookmarkStart w:id="6187" w:name="_Toc169872496"/>
      <w:r w:rsidRPr="00C04A08">
        <w:t>6.3D</w:t>
      </w:r>
      <w:r w:rsidRPr="00C04A08">
        <w:tab/>
        <w:t>Output power dynamics for UL MIMO</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70232F12" w14:textId="77777777" w:rsidR="00B44295" w:rsidRPr="00C04A08" w:rsidRDefault="00B44295" w:rsidP="00B44295">
      <w:pPr>
        <w:pStyle w:val="Heading3"/>
      </w:pPr>
      <w:bookmarkStart w:id="6188" w:name="_Toc83129665"/>
      <w:bookmarkStart w:id="6189" w:name="_Toc90591197"/>
      <w:bookmarkStart w:id="6190" w:name="_Toc98864227"/>
      <w:bookmarkStart w:id="6191" w:name="_Toc99733476"/>
      <w:bookmarkStart w:id="6192" w:name="_Toc106577376"/>
      <w:bookmarkStart w:id="6193" w:name="_Toc114537127"/>
      <w:bookmarkStart w:id="6194" w:name="_Toc115257395"/>
      <w:bookmarkStart w:id="6195" w:name="_Toc123086715"/>
      <w:bookmarkStart w:id="6196" w:name="_Toc124296039"/>
      <w:bookmarkStart w:id="6197" w:name="_Toc124296509"/>
      <w:bookmarkStart w:id="6198" w:name="_Toc130572326"/>
      <w:bookmarkStart w:id="6199" w:name="_Toc131708325"/>
      <w:bookmarkStart w:id="6200" w:name="_Toc137458132"/>
      <w:bookmarkStart w:id="6201" w:name="_Toc138887619"/>
      <w:bookmarkStart w:id="6202" w:name="_Toc138969706"/>
      <w:bookmarkStart w:id="6203" w:name="_Toc145916767"/>
      <w:bookmarkStart w:id="6204" w:name="_Toc155386532"/>
      <w:bookmarkStart w:id="6205" w:name="_Toc161759572"/>
      <w:bookmarkStart w:id="6206" w:name="_Toc169872497"/>
      <w:r w:rsidRPr="00C04A08">
        <w:t>6.3D.</w:t>
      </w:r>
      <w:r>
        <w:t>0</w:t>
      </w:r>
      <w:r w:rsidRPr="00C04A08">
        <w:tab/>
      </w:r>
      <w:r>
        <w:t>General</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6207" w:name="_Toc21340851"/>
      <w:bookmarkStart w:id="6208" w:name="_Toc29805298"/>
      <w:bookmarkStart w:id="6209" w:name="_Toc36456507"/>
      <w:bookmarkStart w:id="6210" w:name="_Toc36469605"/>
      <w:bookmarkStart w:id="6211" w:name="_Toc37254014"/>
      <w:bookmarkStart w:id="6212" w:name="_Toc37322871"/>
      <w:bookmarkStart w:id="6213" w:name="_Toc37324277"/>
      <w:bookmarkStart w:id="6214" w:name="_Toc45889800"/>
      <w:bookmarkStart w:id="6215" w:name="_Toc52196460"/>
      <w:bookmarkStart w:id="6216" w:name="_Toc52197440"/>
      <w:bookmarkStart w:id="6217" w:name="_Toc53173163"/>
      <w:bookmarkStart w:id="6218" w:name="_Toc53173532"/>
      <w:bookmarkStart w:id="6219" w:name="_Toc61119532"/>
      <w:bookmarkStart w:id="6220" w:name="_Toc61119914"/>
      <w:bookmarkStart w:id="6221" w:name="_Toc67925972"/>
      <w:bookmarkStart w:id="6222" w:name="_Toc75273610"/>
      <w:bookmarkStart w:id="6223" w:name="_Toc76510510"/>
      <w:bookmarkStart w:id="6224" w:name="_Toc83129666"/>
      <w:bookmarkStart w:id="6225" w:name="_Toc90591198"/>
      <w:bookmarkStart w:id="6226" w:name="_Toc98864228"/>
      <w:bookmarkStart w:id="6227" w:name="_Toc99733477"/>
      <w:bookmarkStart w:id="6228" w:name="_Toc106577377"/>
      <w:bookmarkStart w:id="6229" w:name="_Toc114537128"/>
      <w:bookmarkStart w:id="6230" w:name="_Toc115257396"/>
      <w:bookmarkStart w:id="6231" w:name="_Toc123086716"/>
      <w:bookmarkStart w:id="6232" w:name="_Toc124296040"/>
      <w:bookmarkStart w:id="6233" w:name="_Toc124296510"/>
      <w:bookmarkStart w:id="6234" w:name="_Toc130572327"/>
      <w:bookmarkStart w:id="6235" w:name="_Toc131708326"/>
      <w:bookmarkStart w:id="6236" w:name="_Toc137458133"/>
      <w:bookmarkStart w:id="6237" w:name="_Toc138887620"/>
      <w:bookmarkStart w:id="6238" w:name="_Toc138969707"/>
      <w:bookmarkStart w:id="6239" w:name="_Toc145916768"/>
      <w:bookmarkStart w:id="6240" w:name="_Toc155386533"/>
      <w:bookmarkStart w:id="6241" w:name="_Toc161759573"/>
      <w:bookmarkStart w:id="6242" w:name="_Toc169872498"/>
      <w:r w:rsidRPr="00C04A08">
        <w:t>6.3D.1</w:t>
      </w:r>
      <w:r w:rsidRPr="00C04A08">
        <w:tab/>
        <w:t>Minimum output power for UL MIMO</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6243" w:name="_Toc21340852"/>
      <w:bookmarkStart w:id="6244" w:name="_Toc29805299"/>
      <w:bookmarkStart w:id="6245" w:name="_Toc36456508"/>
      <w:bookmarkStart w:id="6246" w:name="_Toc36469606"/>
      <w:bookmarkStart w:id="6247" w:name="_Toc37254015"/>
      <w:bookmarkStart w:id="6248" w:name="_Toc37322872"/>
      <w:bookmarkStart w:id="6249" w:name="_Toc37324278"/>
      <w:bookmarkStart w:id="6250"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6251" w:name="_Toc52196461"/>
      <w:bookmarkStart w:id="6252" w:name="_Toc52197441"/>
      <w:bookmarkStart w:id="6253" w:name="_Toc53173164"/>
      <w:bookmarkStart w:id="6254" w:name="_Toc53173533"/>
      <w:bookmarkStart w:id="6255" w:name="_Toc61119533"/>
      <w:bookmarkStart w:id="6256" w:name="_Toc61119915"/>
      <w:bookmarkStart w:id="6257" w:name="_Toc67925973"/>
      <w:bookmarkStart w:id="6258" w:name="_Toc75273611"/>
      <w:bookmarkStart w:id="6259"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6260" w:name="_Toc83129667"/>
      <w:bookmarkStart w:id="6261" w:name="_Toc90591199"/>
      <w:bookmarkStart w:id="6262" w:name="_Toc98864229"/>
      <w:bookmarkStart w:id="6263" w:name="_Toc99733478"/>
      <w:bookmarkStart w:id="6264" w:name="_Toc106577378"/>
      <w:bookmarkStart w:id="6265" w:name="_Toc114537129"/>
      <w:bookmarkStart w:id="6266" w:name="_Toc115257397"/>
      <w:bookmarkStart w:id="6267" w:name="_Toc123086717"/>
      <w:bookmarkStart w:id="6268" w:name="_Toc124296041"/>
      <w:bookmarkStart w:id="6269" w:name="_Toc124296511"/>
      <w:bookmarkStart w:id="6270" w:name="_Toc130572328"/>
      <w:bookmarkStart w:id="6271" w:name="_Toc131708327"/>
      <w:bookmarkStart w:id="6272" w:name="_Toc137458134"/>
      <w:bookmarkStart w:id="6273" w:name="_Toc138887621"/>
      <w:bookmarkStart w:id="6274" w:name="_Toc138969708"/>
      <w:bookmarkStart w:id="6275" w:name="_Toc145916769"/>
      <w:bookmarkStart w:id="6276" w:name="_Toc155386534"/>
      <w:bookmarkStart w:id="6277" w:name="_Toc161759574"/>
      <w:bookmarkStart w:id="6278" w:name="_Toc169872499"/>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53FDAAA3" w14:textId="596F6408" w:rsidR="00B44295" w:rsidRPr="00C04A08" w:rsidRDefault="00B44295" w:rsidP="00B44295">
      <w:pPr>
        <w:rPr>
          <w:lang w:eastAsia="zh-CN"/>
        </w:rPr>
      </w:pPr>
      <w:bookmarkStart w:id="6279" w:name="_Toc21340853"/>
      <w:bookmarkStart w:id="6280" w:name="_Toc29805300"/>
      <w:bookmarkStart w:id="6281" w:name="_Toc36456509"/>
      <w:bookmarkStart w:id="6282" w:name="_Toc36469607"/>
      <w:bookmarkStart w:id="6283" w:name="_Toc37254016"/>
      <w:bookmarkStart w:id="6284" w:name="_Toc37322873"/>
      <w:bookmarkStart w:id="6285" w:name="_Toc37324279"/>
      <w:bookmarkStart w:id="6286" w:name="_Toc45889802"/>
      <w:bookmarkStart w:id="6287" w:name="_Toc52196462"/>
      <w:bookmarkStart w:id="6288" w:name="_Toc52197442"/>
      <w:bookmarkStart w:id="6289" w:name="_Toc53173165"/>
      <w:bookmarkStart w:id="6290" w:name="_Toc53173534"/>
      <w:bookmarkStart w:id="6291" w:name="_Toc61119534"/>
      <w:bookmarkStart w:id="6292" w:name="_Toc61119916"/>
      <w:bookmarkStart w:id="6293" w:name="_Toc67925974"/>
      <w:bookmarkStart w:id="6294" w:name="_Toc75273612"/>
      <w:bookmarkStart w:id="6295"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6296" w:name="_Toc83129668"/>
      <w:bookmarkStart w:id="6297" w:name="_Toc90591200"/>
      <w:bookmarkStart w:id="6298" w:name="_Toc98864230"/>
      <w:bookmarkStart w:id="6299" w:name="_Toc99733479"/>
      <w:bookmarkStart w:id="6300" w:name="_Toc106577379"/>
      <w:bookmarkStart w:id="6301" w:name="_Toc114537130"/>
      <w:bookmarkStart w:id="6302" w:name="_Toc115257398"/>
      <w:bookmarkStart w:id="6303" w:name="_Toc123086718"/>
      <w:bookmarkStart w:id="6304" w:name="_Toc124296042"/>
      <w:bookmarkStart w:id="6305" w:name="_Toc124296512"/>
      <w:bookmarkStart w:id="6306" w:name="_Toc130572329"/>
      <w:bookmarkStart w:id="6307" w:name="_Toc131708328"/>
      <w:bookmarkStart w:id="6308" w:name="_Toc137458135"/>
      <w:bookmarkStart w:id="6309" w:name="_Toc138887622"/>
      <w:bookmarkStart w:id="6310" w:name="_Toc138969709"/>
      <w:bookmarkStart w:id="6311" w:name="_Toc145916770"/>
      <w:bookmarkStart w:id="6312" w:name="_Toc155386535"/>
      <w:bookmarkStart w:id="6313" w:name="_Toc161759575"/>
      <w:bookmarkStart w:id="6314" w:name="_Toc169872500"/>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3FA9F267" w14:textId="3D28D294" w:rsidR="00B44295" w:rsidRDefault="00B44295" w:rsidP="00B44295">
      <w:bookmarkStart w:id="6315" w:name="_Toc21340854"/>
      <w:bookmarkStart w:id="6316" w:name="_Toc29805301"/>
      <w:bookmarkStart w:id="6317" w:name="_Toc36456510"/>
      <w:bookmarkStart w:id="6318" w:name="_Toc36469608"/>
      <w:bookmarkStart w:id="6319" w:name="_Toc37254017"/>
      <w:bookmarkStart w:id="6320" w:name="_Toc37322874"/>
      <w:bookmarkStart w:id="6321" w:name="_Toc37324280"/>
      <w:bookmarkStart w:id="6322" w:name="_Toc45889803"/>
      <w:bookmarkStart w:id="6323" w:name="_Toc52196463"/>
      <w:bookmarkStart w:id="6324" w:name="_Toc52197443"/>
      <w:bookmarkStart w:id="6325" w:name="_Toc53173166"/>
      <w:bookmarkStart w:id="6326" w:name="_Toc53173535"/>
      <w:bookmarkStart w:id="6327" w:name="_Toc61119535"/>
      <w:bookmarkStart w:id="6328" w:name="_Toc61119917"/>
      <w:bookmarkStart w:id="6329" w:name="_Toc67925975"/>
      <w:bookmarkStart w:id="6330" w:name="_Toc75273613"/>
      <w:bookmarkStart w:id="6331"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6332" w:name="_Toc83129669"/>
      <w:bookmarkStart w:id="6333" w:name="_Toc90591201"/>
      <w:bookmarkStart w:id="6334" w:name="_Toc98864231"/>
      <w:bookmarkStart w:id="6335" w:name="_Toc99733480"/>
      <w:bookmarkStart w:id="6336" w:name="_Toc106577380"/>
      <w:bookmarkStart w:id="6337" w:name="_Toc114537131"/>
      <w:bookmarkStart w:id="6338" w:name="_Toc115257399"/>
      <w:bookmarkStart w:id="6339" w:name="_Toc123086719"/>
      <w:bookmarkStart w:id="6340" w:name="_Toc124296043"/>
      <w:bookmarkStart w:id="6341" w:name="_Toc124296513"/>
      <w:bookmarkStart w:id="6342" w:name="_Toc130572330"/>
      <w:bookmarkStart w:id="6343" w:name="_Toc131708329"/>
      <w:bookmarkStart w:id="6344" w:name="_Toc137458136"/>
      <w:bookmarkStart w:id="6345" w:name="_Toc138887623"/>
      <w:bookmarkStart w:id="6346" w:name="_Toc138969710"/>
      <w:bookmarkStart w:id="6347" w:name="_Toc145916771"/>
      <w:bookmarkStart w:id="6348" w:name="_Toc155386536"/>
      <w:bookmarkStart w:id="6349" w:name="_Toc161759576"/>
      <w:bookmarkStart w:id="6350" w:name="_Toc169872501"/>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6332"/>
      <w:bookmarkEnd w:id="6333"/>
      <w:r>
        <w:rPr>
          <w:lang w:eastAsia="ko-KR"/>
        </w:rPr>
        <w:t xml:space="preserve"> and 6</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6351" w:name="_Toc83129670"/>
      <w:bookmarkStart w:id="6352" w:name="_Toc90591202"/>
      <w:bookmarkStart w:id="6353" w:name="_Toc98864232"/>
      <w:bookmarkStart w:id="6354" w:name="_Toc99733481"/>
      <w:bookmarkStart w:id="6355" w:name="_Toc106577381"/>
      <w:bookmarkStart w:id="6356" w:name="_Toc114537132"/>
      <w:bookmarkStart w:id="6357" w:name="_Toc115257400"/>
      <w:bookmarkStart w:id="6358" w:name="_Toc123086720"/>
      <w:bookmarkStart w:id="6359" w:name="_Toc124296044"/>
      <w:bookmarkStart w:id="6360" w:name="_Toc124296514"/>
      <w:bookmarkStart w:id="6361" w:name="_Toc130572331"/>
      <w:bookmarkStart w:id="6362" w:name="_Toc131708330"/>
      <w:bookmarkStart w:id="6363" w:name="_Toc137458137"/>
      <w:bookmarkStart w:id="6364" w:name="_Toc138887624"/>
      <w:bookmarkStart w:id="6365" w:name="_Toc138969711"/>
      <w:bookmarkStart w:id="6366" w:name="_Toc145916772"/>
      <w:bookmarkStart w:id="6367" w:name="_Toc155386537"/>
      <w:bookmarkStart w:id="6368" w:name="_Toc161759577"/>
      <w:bookmarkStart w:id="6369" w:name="_Toc169872502"/>
      <w:r w:rsidRPr="00C04A08">
        <w:t>6.3D.2</w:t>
      </w:r>
      <w:r w:rsidRPr="00C04A08">
        <w:tab/>
        <w:t>Transmit OFF power for UL MIMO</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6370" w:name="_Toc21340855"/>
      <w:bookmarkStart w:id="6371" w:name="_Toc29805302"/>
      <w:bookmarkStart w:id="6372" w:name="_Toc36456511"/>
      <w:bookmarkStart w:id="6373" w:name="_Toc36469609"/>
      <w:bookmarkStart w:id="6374" w:name="_Toc37254018"/>
      <w:bookmarkStart w:id="6375" w:name="_Toc37322875"/>
      <w:bookmarkStart w:id="6376" w:name="_Toc37324281"/>
      <w:bookmarkStart w:id="6377" w:name="_Toc45889804"/>
      <w:bookmarkStart w:id="6378" w:name="_Toc52196464"/>
      <w:bookmarkStart w:id="6379" w:name="_Toc52197444"/>
      <w:bookmarkStart w:id="6380" w:name="_Toc53173167"/>
      <w:bookmarkStart w:id="6381" w:name="_Toc53173536"/>
      <w:bookmarkStart w:id="6382" w:name="_Toc61119536"/>
      <w:bookmarkStart w:id="6383" w:name="_Toc61119918"/>
      <w:bookmarkStart w:id="6384" w:name="_Toc67925976"/>
      <w:bookmarkStart w:id="6385" w:name="_Toc75273614"/>
      <w:bookmarkStart w:id="6386" w:name="_Toc76510514"/>
      <w:bookmarkStart w:id="6387" w:name="_Toc83129671"/>
      <w:bookmarkStart w:id="6388" w:name="_Toc90591203"/>
      <w:bookmarkStart w:id="6389" w:name="_Toc98864233"/>
      <w:bookmarkStart w:id="6390" w:name="_Toc99733482"/>
      <w:bookmarkStart w:id="6391" w:name="_Toc106577382"/>
      <w:bookmarkStart w:id="6392" w:name="_Toc114537133"/>
      <w:bookmarkStart w:id="6393" w:name="_Toc115257401"/>
      <w:bookmarkStart w:id="6394" w:name="_Toc123086721"/>
      <w:bookmarkStart w:id="6395" w:name="_Toc124296045"/>
      <w:bookmarkStart w:id="6396" w:name="_Toc124296515"/>
      <w:bookmarkStart w:id="6397" w:name="_Toc130572332"/>
      <w:bookmarkStart w:id="6398" w:name="_Toc131708331"/>
      <w:bookmarkStart w:id="6399" w:name="_Toc137458138"/>
      <w:bookmarkStart w:id="6400" w:name="_Toc138887625"/>
      <w:bookmarkStart w:id="6401" w:name="_Toc138969712"/>
      <w:bookmarkStart w:id="6402" w:name="_Toc145916773"/>
      <w:bookmarkStart w:id="6403" w:name="_Toc155386538"/>
      <w:bookmarkStart w:id="6404" w:name="_Toc161759578"/>
      <w:bookmarkStart w:id="6405" w:name="_Toc169872503"/>
      <w:r w:rsidRPr="00C04A08">
        <w:t>6.3D.3</w:t>
      </w:r>
      <w:r w:rsidRPr="00C04A08">
        <w:tab/>
        <w:t>Transmit ON/OFF time mask for UL MIMO</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1E62B0AA" w14:textId="391C7DAF" w:rsidR="00B44295" w:rsidRPr="00C04A08" w:rsidRDefault="00B44295" w:rsidP="00B44295">
      <w:bookmarkStart w:id="6406" w:name="_Toc21340856"/>
      <w:bookmarkStart w:id="6407" w:name="_Toc29805303"/>
      <w:bookmarkStart w:id="6408" w:name="_Toc36456512"/>
      <w:bookmarkStart w:id="6409" w:name="_Toc36469610"/>
      <w:bookmarkStart w:id="6410" w:name="_Toc37254019"/>
      <w:bookmarkStart w:id="6411" w:name="_Toc37322876"/>
      <w:bookmarkStart w:id="6412" w:name="_Toc37324282"/>
      <w:bookmarkStart w:id="6413" w:name="_Toc45889805"/>
      <w:bookmarkStart w:id="6414" w:name="_Toc52196465"/>
      <w:bookmarkStart w:id="6415" w:name="_Toc52197445"/>
      <w:bookmarkStart w:id="6416" w:name="_Toc53173168"/>
      <w:bookmarkStart w:id="6417" w:name="_Toc53173537"/>
      <w:bookmarkStart w:id="6418" w:name="_Toc61119537"/>
      <w:bookmarkStart w:id="6419" w:name="_Toc61119919"/>
      <w:bookmarkStart w:id="6420" w:name="_Toc67925977"/>
      <w:bookmarkStart w:id="6421" w:name="_Toc75273615"/>
      <w:bookmarkStart w:id="6422"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6423" w:name="_Toc83129672"/>
      <w:bookmarkStart w:id="6424" w:name="_Toc90591204"/>
      <w:bookmarkStart w:id="6425" w:name="_Toc98864234"/>
      <w:bookmarkStart w:id="6426" w:name="_Toc99733483"/>
      <w:bookmarkStart w:id="6427" w:name="_Toc106577383"/>
      <w:bookmarkStart w:id="6428" w:name="_Toc114537134"/>
      <w:bookmarkStart w:id="6429" w:name="_Toc115257402"/>
      <w:bookmarkStart w:id="6430" w:name="_Toc123086722"/>
      <w:bookmarkStart w:id="6431" w:name="_Toc124296046"/>
      <w:bookmarkStart w:id="6432" w:name="_Toc124296516"/>
      <w:bookmarkStart w:id="6433" w:name="_Toc130572333"/>
      <w:bookmarkStart w:id="6434" w:name="_Toc131708332"/>
      <w:bookmarkStart w:id="6435" w:name="_Toc137458139"/>
      <w:bookmarkStart w:id="6436" w:name="_Toc138887626"/>
      <w:bookmarkStart w:id="6437" w:name="_Toc138969713"/>
      <w:bookmarkStart w:id="6438" w:name="_Toc145916774"/>
      <w:bookmarkStart w:id="6439" w:name="_Toc155386539"/>
      <w:bookmarkStart w:id="6440" w:name="_Toc161759579"/>
      <w:bookmarkStart w:id="6441" w:name="_Toc169872504"/>
      <w:r w:rsidRPr="00C04A08">
        <w:t>6.4</w:t>
      </w:r>
      <w:r w:rsidRPr="00C04A08">
        <w:tab/>
        <w:t>Transmit signal quality</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0004D4F" w14:textId="77777777" w:rsidR="00842EF7" w:rsidRPr="00C04A08" w:rsidRDefault="00842EF7" w:rsidP="00842EF7">
      <w:pPr>
        <w:pStyle w:val="Heading3"/>
      </w:pPr>
      <w:bookmarkStart w:id="6442" w:name="_Toc21340857"/>
      <w:bookmarkStart w:id="6443" w:name="_Toc29805304"/>
      <w:bookmarkStart w:id="6444" w:name="_Toc36456513"/>
      <w:bookmarkStart w:id="6445" w:name="_Toc36469611"/>
      <w:bookmarkStart w:id="6446" w:name="_Toc37254020"/>
      <w:bookmarkStart w:id="6447" w:name="_Toc37322877"/>
      <w:bookmarkStart w:id="6448" w:name="_Toc37324283"/>
      <w:bookmarkStart w:id="6449" w:name="_Toc45889806"/>
      <w:bookmarkStart w:id="6450" w:name="_Toc52196466"/>
      <w:bookmarkStart w:id="6451" w:name="_Toc52197446"/>
      <w:bookmarkStart w:id="6452" w:name="_Toc53173169"/>
      <w:bookmarkStart w:id="6453" w:name="_Toc53173538"/>
      <w:bookmarkStart w:id="6454" w:name="_Toc61119538"/>
      <w:bookmarkStart w:id="6455" w:name="_Toc61119920"/>
      <w:bookmarkStart w:id="6456" w:name="_Toc67925978"/>
      <w:bookmarkStart w:id="6457" w:name="_Toc75273616"/>
      <w:bookmarkStart w:id="6458" w:name="_Toc76510516"/>
      <w:bookmarkStart w:id="6459" w:name="_Toc83129673"/>
      <w:bookmarkStart w:id="6460" w:name="_Toc90591205"/>
      <w:bookmarkStart w:id="6461" w:name="_Toc98864235"/>
      <w:bookmarkStart w:id="6462" w:name="_Toc99733484"/>
      <w:bookmarkStart w:id="6463" w:name="_Toc106577384"/>
      <w:bookmarkStart w:id="6464" w:name="_Toc114537135"/>
      <w:bookmarkStart w:id="6465" w:name="_Toc115257403"/>
      <w:bookmarkStart w:id="6466" w:name="_Toc123086723"/>
      <w:bookmarkStart w:id="6467" w:name="_Toc124296047"/>
      <w:bookmarkStart w:id="6468" w:name="_Toc124296517"/>
      <w:bookmarkStart w:id="6469" w:name="_Toc130572334"/>
      <w:bookmarkStart w:id="6470" w:name="_Toc131708333"/>
      <w:bookmarkStart w:id="6471" w:name="_Toc137458140"/>
      <w:bookmarkStart w:id="6472" w:name="_Toc138887627"/>
      <w:bookmarkStart w:id="6473" w:name="_Toc138969714"/>
      <w:bookmarkStart w:id="6474" w:name="_Toc145916775"/>
      <w:bookmarkStart w:id="6475" w:name="_Toc155386540"/>
      <w:bookmarkStart w:id="6476" w:name="_Toc161759580"/>
      <w:bookmarkStart w:id="6477" w:name="_Toc169872505"/>
      <w:r w:rsidRPr="00C04A08">
        <w:t>6.4.1</w:t>
      </w:r>
      <w:r w:rsidRPr="00C04A08">
        <w:tab/>
        <w:t>Frequency Error</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6478" w:name="_Toc21340858"/>
      <w:bookmarkStart w:id="6479" w:name="_Toc29805305"/>
      <w:bookmarkStart w:id="6480" w:name="_Toc36456514"/>
      <w:bookmarkStart w:id="6481" w:name="_Toc36469612"/>
      <w:bookmarkStart w:id="6482" w:name="_Toc37254021"/>
      <w:bookmarkStart w:id="6483" w:name="_Toc37322878"/>
      <w:bookmarkStart w:id="6484" w:name="_Toc37324284"/>
      <w:bookmarkStart w:id="6485" w:name="_Toc45889807"/>
      <w:bookmarkStart w:id="6486" w:name="_Toc52196467"/>
      <w:bookmarkStart w:id="6487" w:name="_Toc52197447"/>
      <w:bookmarkStart w:id="6488" w:name="_Toc53173170"/>
      <w:bookmarkStart w:id="6489" w:name="_Toc53173539"/>
      <w:bookmarkStart w:id="6490" w:name="_Toc61119539"/>
      <w:bookmarkStart w:id="6491" w:name="_Toc61119921"/>
      <w:bookmarkStart w:id="6492" w:name="_Toc67925979"/>
      <w:bookmarkStart w:id="6493" w:name="_Toc75273617"/>
      <w:bookmarkStart w:id="6494" w:name="_Toc76510517"/>
      <w:bookmarkStart w:id="6495" w:name="_Toc83129674"/>
      <w:bookmarkStart w:id="6496" w:name="_Toc90591206"/>
      <w:bookmarkStart w:id="6497" w:name="_Toc98864236"/>
      <w:bookmarkStart w:id="6498" w:name="_Toc99733485"/>
      <w:bookmarkStart w:id="6499" w:name="_Toc106577385"/>
      <w:bookmarkStart w:id="6500" w:name="_Toc114537136"/>
      <w:bookmarkStart w:id="6501" w:name="_Toc115257404"/>
      <w:bookmarkStart w:id="6502" w:name="_Toc123086724"/>
      <w:bookmarkStart w:id="6503" w:name="_Toc124296048"/>
      <w:bookmarkStart w:id="6504" w:name="_Toc124296518"/>
      <w:bookmarkStart w:id="6505" w:name="_Toc130572335"/>
      <w:bookmarkStart w:id="6506" w:name="_Toc131708334"/>
      <w:bookmarkStart w:id="6507" w:name="_Toc137458141"/>
      <w:bookmarkStart w:id="6508" w:name="_Toc138887628"/>
      <w:bookmarkStart w:id="6509" w:name="_Toc138969715"/>
      <w:bookmarkStart w:id="6510" w:name="_Toc145916776"/>
      <w:bookmarkStart w:id="6511" w:name="_Toc155386541"/>
      <w:bookmarkStart w:id="6512" w:name="_Toc161759581"/>
      <w:bookmarkStart w:id="6513" w:name="_Toc169872506"/>
      <w:r w:rsidRPr="00C04A08">
        <w:t>6.4.2</w:t>
      </w:r>
      <w:r w:rsidRPr="00C04A08">
        <w:tab/>
        <w:t>Transmit modulation quality</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180A8166" w14:textId="77777777" w:rsidR="00842EF7" w:rsidRPr="00C04A08" w:rsidRDefault="00842EF7" w:rsidP="00842EF7">
      <w:pPr>
        <w:pStyle w:val="Heading4"/>
      </w:pPr>
      <w:bookmarkStart w:id="6514" w:name="_Toc21340859"/>
      <w:bookmarkStart w:id="6515" w:name="_Toc29805306"/>
      <w:bookmarkStart w:id="6516" w:name="_Toc36456515"/>
      <w:bookmarkStart w:id="6517" w:name="_Toc36469613"/>
      <w:bookmarkStart w:id="6518" w:name="_Toc37254022"/>
      <w:bookmarkStart w:id="6519" w:name="_Toc37322879"/>
      <w:bookmarkStart w:id="6520" w:name="_Toc37324285"/>
      <w:bookmarkStart w:id="6521" w:name="_Toc45889808"/>
      <w:bookmarkStart w:id="6522" w:name="_Toc52196468"/>
      <w:bookmarkStart w:id="6523" w:name="_Toc52197448"/>
      <w:bookmarkStart w:id="6524" w:name="_Toc53173171"/>
      <w:bookmarkStart w:id="6525" w:name="_Toc53173540"/>
      <w:bookmarkStart w:id="6526" w:name="_Toc61119540"/>
      <w:bookmarkStart w:id="6527" w:name="_Toc61119922"/>
      <w:bookmarkStart w:id="6528" w:name="_Toc67925980"/>
      <w:bookmarkStart w:id="6529" w:name="_Toc75273618"/>
      <w:bookmarkStart w:id="6530" w:name="_Toc76510518"/>
      <w:bookmarkStart w:id="6531" w:name="_Toc83129675"/>
      <w:bookmarkStart w:id="6532" w:name="_Toc90591207"/>
      <w:bookmarkStart w:id="6533" w:name="_Toc98864237"/>
      <w:bookmarkStart w:id="6534" w:name="_Toc99733486"/>
      <w:bookmarkStart w:id="6535" w:name="_Toc106577386"/>
      <w:bookmarkStart w:id="6536" w:name="_Toc114537137"/>
      <w:bookmarkStart w:id="6537" w:name="_Toc115257405"/>
      <w:bookmarkStart w:id="6538" w:name="_Toc123086725"/>
      <w:bookmarkStart w:id="6539" w:name="_Toc124296049"/>
      <w:bookmarkStart w:id="6540" w:name="_Toc124296519"/>
      <w:bookmarkStart w:id="6541" w:name="_Toc130572336"/>
      <w:bookmarkStart w:id="6542" w:name="_Toc131708335"/>
      <w:bookmarkStart w:id="6543" w:name="_Toc137458142"/>
      <w:bookmarkStart w:id="6544" w:name="_Toc138887629"/>
      <w:bookmarkStart w:id="6545" w:name="_Toc138969716"/>
      <w:bookmarkStart w:id="6546" w:name="_Toc145916777"/>
      <w:bookmarkStart w:id="6547" w:name="_Toc155386542"/>
      <w:bookmarkStart w:id="6548" w:name="_Toc161759582"/>
      <w:bookmarkStart w:id="6549" w:name="_Toc169872507"/>
      <w:r w:rsidRPr="00C04A08">
        <w:t>6.4.2.0</w:t>
      </w:r>
      <w:r w:rsidRPr="00C04A08">
        <w:tab/>
        <w:t>General</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6550" w:name="_Hlk522654542"/>
      <w:r w:rsidRPr="00C04A08">
        <w:rPr>
          <w:lang w:val="en-US"/>
        </w:rPr>
        <w:t>(as defined in TS 38.331</w:t>
      </w:r>
      <w:r w:rsidRPr="00C04A08">
        <w:t> [13]</w:t>
      </w:r>
      <w:r w:rsidRPr="00C04A08">
        <w:rPr>
          <w:lang w:val="en-US"/>
        </w:rPr>
        <w:t xml:space="preserve">) </w:t>
      </w:r>
      <w:bookmarkEnd w:id="6550"/>
      <w:r w:rsidRPr="00C04A08">
        <w:rPr>
          <w:lang w:val="en-US"/>
        </w:rPr>
        <w:t>of UE, enabled one at a time.</w:t>
      </w:r>
    </w:p>
    <w:p w14:paraId="06F5562D" w14:textId="77777777" w:rsidR="00DC2AC0" w:rsidRPr="00C04A08" w:rsidRDefault="00DC2AC0" w:rsidP="00DC2AC0">
      <w:bookmarkStart w:id="6551" w:name="_Toc21340860"/>
      <w:bookmarkStart w:id="6552" w:name="_Toc29805307"/>
      <w:bookmarkStart w:id="6553" w:name="_Toc36456516"/>
      <w:bookmarkStart w:id="6554" w:name="_Toc36469614"/>
      <w:bookmarkStart w:id="6555" w:name="_Toc37254023"/>
      <w:bookmarkStart w:id="6556" w:name="_Toc37322880"/>
      <w:bookmarkStart w:id="6557" w:name="_Toc37324286"/>
      <w:bookmarkStart w:id="6558" w:name="_Toc45889809"/>
      <w:bookmarkStart w:id="6559" w:name="_Toc52196469"/>
      <w:bookmarkStart w:id="6560" w:name="_Toc52197449"/>
      <w:bookmarkStart w:id="6561" w:name="_Toc53173172"/>
      <w:bookmarkStart w:id="6562"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6563" w:name="_Toc61119541"/>
      <w:bookmarkStart w:id="6564" w:name="_Toc61119923"/>
      <w:bookmarkStart w:id="6565" w:name="_Toc67925981"/>
      <w:bookmarkStart w:id="6566" w:name="_Toc75273619"/>
      <w:bookmarkStart w:id="6567" w:name="_Toc76510519"/>
      <w:bookmarkStart w:id="6568" w:name="_Toc83129676"/>
      <w:bookmarkStart w:id="6569" w:name="_Toc90591208"/>
      <w:bookmarkStart w:id="6570" w:name="_Toc98864238"/>
      <w:bookmarkStart w:id="6571" w:name="_Toc99733487"/>
      <w:bookmarkStart w:id="6572" w:name="_Toc106577387"/>
      <w:bookmarkStart w:id="6573" w:name="_Toc114537138"/>
      <w:bookmarkStart w:id="6574" w:name="_Toc115257406"/>
      <w:bookmarkStart w:id="6575" w:name="_Toc123086726"/>
      <w:bookmarkStart w:id="6576" w:name="_Toc124296050"/>
      <w:bookmarkStart w:id="6577" w:name="_Toc124296520"/>
      <w:bookmarkStart w:id="6578" w:name="_Toc130572337"/>
      <w:bookmarkStart w:id="6579" w:name="_Toc131708336"/>
      <w:bookmarkStart w:id="6580" w:name="_Toc137458143"/>
      <w:bookmarkStart w:id="6581" w:name="_Toc138887630"/>
      <w:bookmarkStart w:id="6582" w:name="_Toc138969717"/>
      <w:bookmarkStart w:id="6583" w:name="_Toc145916778"/>
      <w:bookmarkStart w:id="6584" w:name="_Toc155386543"/>
      <w:bookmarkStart w:id="6585" w:name="_Toc161759583"/>
      <w:bookmarkStart w:id="6586" w:name="_Toc169872508"/>
      <w:r w:rsidRPr="00C04A08">
        <w:t>6.4.2.1</w:t>
      </w:r>
      <w:r w:rsidRPr="00C04A08">
        <w:tab/>
        <w:t>Error vector magnitude</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6587" w:name="_Toc21340861"/>
      <w:bookmarkStart w:id="6588" w:name="_Toc29805308"/>
      <w:bookmarkStart w:id="6589" w:name="_Toc36456517"/>
      <w:bookmarkStart w:id="6590" w:name="_Toc36469615"/>
      <w:bookmarkStart w:id="6591" w:name="_Toc37254024"/>
      <w:bookmarkStart w:id="6592" w:name="_Toc37322881"/>
      <w:bookmarkStart w:id="6593" w:name="_Toc37324287"/>
      <w:bookmarkStart w:id="6594" w:name="_Toc45889810"/>
      <w:bookmarkStart w:id="6595" w:name="_Toc52196470"/>
      <w:bookmarkStart w:id="6596" w:name="_Toc52197450"/>
      <w:bookmarkStart w:id="6597" w:name="_Toc53173173"/>
      <w:bookmarkStart w:id="6598" w:name="_Toc53173542"/>
      <w:bookmarkStart w:id="6599" w:name="_Toc61119542"/>
      <w:bookmarkStart w:id="6600" w:name="_Toc61119924"/>
      <w:bookmarkStart w:id="6601" w:name="_Toc67925982"/>
      <w:bookmarkStart w:id="6602" w:name="_Toc75273620"/>
      <w:bookmarkStart w:id="6603" w:name="_Toc76510520"/>
      <w:bookmarkStart w:id="6604" w:name="_Toc83129677"/>
      <w:bookmarkStart w:id="6605" w:name="_Toc90591209"/>
      <w:bookmarkStart w:id="6606" w:name="_Toc98864239"/>
      <w:bookmarkStart w:id="6607" w:name="_Toc99733488"/>
      <w:bookmarkStart w:id="6608" w:name="_Toc106577388"/>
      <w:r w:rsidRPr="00C04A08">
        <w:rPr>
          <w:lang w:eastAsia="zh-CN"/>
        </w:rPr>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873B65" w:rsidRPr="00C04A08" w14:paraId="3647AE40" w14:textId="77777777" w:rsidTr="00975811">
        <w:trPr>
          <w:jc w:val="center"/>
        </w:trPr>
        <w:tc>
          <w:tcPr>
            <w:tcW w:w="3166" w:type="dxa"/>
          </w:tcPr>
          <w:p w14:paraId="0AC11B18" w14:textId="77777777" w:rsidR="00873B65" w:rsidRPr="00C04A08" w:rsidRDefault="00873B65" w:rsidP="00873B65">
            <w:pPr>
              <w:pStyle w:val="TAL"/>
              <w:rPr>
                <w:rFonts w:cs="v5.0.0"/>
              </w:rPr>
            </w:pPr>
            <w:r w:rsidRPr="00C04A08">
              <w:rPr>
                <w:rFonts w:cs="v5.0.0"/>
              </w:rPr>
              <w:t>UE EIRP</w:t>
            </w:r>
          </w:p>
        </w:tc>
        <w:tc>
          <w:tcPr>
            <w:tcW w:w="1135" w:type="dxa"/>
          </w:tcPr>
          <w:p w14:paraId="2D3929CF" w14:textId="77777777" w:rsidR="00873B65" w:rsidRPr="00C04A08" w:rsidRDefault="00873B65" w:rsidP="00873B65">
            <w:pPr>
              <w:pStyle w:val="TAC"/>
              <w:rPr>
                <w:rFonts w:cs="v5.0.0"/>
              </w:rPr>
            </w:pPr>
            <w:r w:rsidRPr="00C04A08">
              <w:rPr>
                <w:rFonts w:cs="v5.0.0"/>
              </w:rPr>
              <w:t>dBm</w:t>
            </w:r>
          </w:p>
        </w:tc>
        <w:tc>
          <w:tcPr>
            <w:tcW w:w="1094" w:type="dxa"/>
          </w:tcPr>
          <w:p w14:paraId="0505A59F"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7B85F2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7303C24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307176F0"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0E041F4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r>
      <w:tr w:rsidR="00873B65" w:rsidRPr="00C04A08" w14:paraId="3AC8F254" w14:textId="77777777" w:rsidTr="00975811">
        <w:trPr>
          <w:jc w:val="center"/>
        </w:trPr>
        <w:tc>
          <w:tcPr>
            <w:tcW w:w="3166" w:type="dxa"/>
          </w:tcPr>
          <w:p w14:paraId="76F48E82"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873B65" w:rsidRPr="00C04A08" w:rsidRDefault="00873B65" w:rsidP="00873B65">
            <w:pPr>
              <w:pStyle w:val="TAC"/>
              <w:rPr>
                <w:rFonts w:cs="v5.0.0"/>
              </w:rPr>
            </w:pPr>
            <w:r w:rsidRPr="00C04A08">
              <w:rPr>
                <w:rFonts w:cs="v5.0.0"/>
              </w:rPr>
              <w:t>dBm</w:t>
            </w:r>
          </w:p>
        </w:tc>
        <w:tc>
          <w:tcPr>
            <w:tcW w:w="1094" w:type="dxa"/>
          </w:tcPr>
          <w:p w14:paraId="2E390CF2"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7B2F968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479017D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0D5A831F"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0E73812A"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r>
      <w:tr w:rsidR="00873B65" w:rsidRPr="00C04A08" w14:paraId="7B949C45" w14:textId="77777777" w:rsidTr="00975811">
        <w:trPr>
          <w:jc w:val="center"/>
        </w:trPr>
        <w:tc>
          <w:tcPr>
            <w:tcW w:w="3166" w:type="dxa"/>
          </w:tcPr>
          <w:p w14:paraId="4A055483"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873B65" w:rsidRPr="00C04A08" w:rsidRDefault="00873B65" w:rsidP="00873B65">
            <w:pPr>
              <w:pStyle w:val="TAC"/>
              <w:rPr>
                <w:rFonts w:cs="v5.0.0"/>
              </w:rPr>
            </w:pPr>
            <w:r w:rsidRPr="00C04A08">
              <w:rPr>
                <w:rFonts w:cs="v5.0.0"/>
              </w:rPr>
              <w:t>dBm</w:t>
            </w:r>
          </w:p>
        </w:tc>
        <w:tc>
          <w:tcPr>
            <w:tcW w:w="1094" w:type="dxa"/>
          </w:tcPr>
          <w:p w14:paraId="7F2E69D9"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2190C2E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5FF6E479"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4BDB3FC3"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24FF6EAE"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873B65" w:rsidRPr="00C04A08" w14:paraId="1381B5EE" w14:textId="77777777" w:rsidTr="00975811">
        <w:trPr>
          <w:jc w:val="center"/>
        </w:trPr>
        <w:tc>
          <w:tcPr>
            <w:tcW w:w="3166" w:type="dxa"/>
          </w:tcPr>
          <w:p w14:paraId="4BE0C2A8" w14:textId="77777777" w:rsidR="00873B65" w:rsidRPr="00C04A08" w:rsidRDefault="00873B65" w:rsidP="00873B65">
            <w:pPr>
              <w:pStyle w:val="TAL"/>
              <w:rPr>
                <w:rFonts w:cs="v5.0.0"/>
              </w:rPr>
            </w:pPr>
            <w:r w:rsidRPr="00C04A08">
              <w:rPr>
                <w:rFonts w:cs="v5.0.0"/>
              </w:rPr>
              <w:t>UE EIRP</w:t>
            </w:r>
          </w:p>
        </w:tc>
        <w:tc>
          <w:tcPr>
            <w:tcW w:w="1135" w:type="dxa"/>
          </w:tcPr>
          <w:p w14:paraId="089884C5" w14:textId="77777777" w:rsidR="00873B65" w:rsidRPr="00C04A08" w:rsidRDefault="00873B65" w:rsidP="00873B65">
            <w:pPr>
              <w:pStyle w:val="TAC"/>
              <w:rPr>
                <w:rFonts w:cs="v5.0.0"/>
              </w:rPr>
            </w:pPr>
            <w:r w:rsidRPr="00C04A08">
              <w:rPr>
                <w:rFonts w:cs="v5.0.0"/>
              </w:rPr>
              <w:t>dBm</w:t>
            </w:r>
          </w:p>
        </w:tc>
        <w:tc>
          <w:tcPr>
            <w:tcW w:w="1094" w:type="dxa"/>
          </w:tcPr>
          <w:p w14:paraId="5E2A35F5" w14:textId="6A9CD197"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6E13AA3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7D23427F" w14:textId="54BA698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5C4E81C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1CB321A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873B65" w:rsidRPr="00C04A08" w14:paraId="0AA2998F" w14:textId="77777777" w:rsidTr="00975811">
        <w:trPr>
          <w:jc w:val="center"/>
        </w:trPr>
        <w:tc>
          <w:tcPr>
            <w:tcW w:w="3166" w:type="dxa"/>
          </w:tcPr>
          <w:p w14:paraId="722D1A97"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873B65" w:rsidRPr="00C04A08" w:rsidRDefault="00873B65" w:rsidP="00873B65">
            <w:pPr>
              <w:pStyle w:val="TAC"/>
              <w:rPr>
                <w:rFonts w:cs="v5.0.0"/>
              </w:rPr>
            </w:pPr>
            <w:r w:rsidRPr="00C04A08">
              <w:rPr>
                <w:rFonts w:cs="v5.0.0"/>
              </w:rPr>
              <w:t>dBm</w:t>
            </w:r>
          </w:p>
        </w:tc>
        <w:tc>
          <w:tcPr>
            <w:tcW w:w="1094" w:type="dxa"/>
          </w:tcPr>
          <w:p w14:paraId="143509A8" w14:textId="5619D2B0"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23A2861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3D55342D"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35C126F6"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0647E55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873B65" w:rsidRPr="00C04A08" w14:paraId="3F20E4E2" w14:textId="77777777" w:rsidTr="00975811">
        <w:trPr>
          <w:jc w:val="center"/>
        </w:trPr>
        <w:tc>
          <w:tcPr>
            <w:tcW w:w="3166" w:type="dxa"/>
          </w:tcPr>
          <w:p w14:paraId="1AE9A93D"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873B65" w:rsidRPr="00C04A08" w:rsidRDefault="00873B65" w:rsidP="00873B65">
            <w:pPr>
              <w:pStyle w:val="TAC"/>
              <w:rPr>
                <w:rFonts w:cs="v5.0.0"/>
              </w:rPr>
            </w:pPr>
            <w:r w:rsidRPr="00C04A08">
              <w:rPr>
                <w:rFonts w:cs="v5.0.0"/>
              </w:rPr>
              <w:t>dBm</w:t>
            </w:r>
          </w:p>
        </w:tc>
        <w:tc>
          <w:tcPr>
            <w:tcW w:w="1094" w:type="dxa"/>
          </w:tcPr>
          <w:p w14:paraId="6EED74B2" w14:textId="1E0C1DD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7F9FA48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69D3BB7F"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2281CA1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5585F925"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873B65" w:rsidRPr="00C04A08" w14:paraId="49F52466" w14:textId="77777777" w:rsidTr="00975811">
        <w:trPr>
          <w:jc w:val="center"/>
        </w:trPr>
        <w:tc>
          <w:tcPr>
            <w:tcW w:w="3166" w:type="dxa"/>
          </w:tcPr>
          <w:p w14:paraId="2A4F9BA7" w14:textId="77777777" w:rsidR="00873B65" w:rsidRPr="00C04A08" w:rsidRDefault="00873B65" w:rsidP="00873B65">
            <w:pPr>
              <w:pStyle w:val="TAL"/>
              <w:rPr>
                <w:rFonts w:cs="v5.0.0"/>
              </w:rPr>
            </w:pPr>
            <w:r w:rsidRPr="00C04A08">
              <w:rPr>
                <w:rFonts w:cs="v5.0.0"/>
              </w:rPr>
              <w:t>UE EIRP</w:t>
            </w:r>
          </w:p>
        </w:tc>
        <w:tc>
          <w:tcPr>
            <w:tcW w:w="1135" w:type="dxa"/>
          </w:tcPr>
          <w:p w14:paraId="4B132BE9" w14:textId="77777777" w:rsidR="00873B65" w:rsidRPr="00C04A08" w:rsidRDefault="00873B65" w:rsidP="00873B65">
            <w:pPr>
              <w:pStyle w:val="TAC"/>
              <w:rPr>
                <w:rFonts w:cs="v5.0.0"/>
              </w:rPr>
            </w:pPr>
            <w:r w:rsidRPr="00C04A08">
              <w:rPr>
                <w:rFonts w:cs="v5.0.0"/>
              </w:rPr>
              <w:t>dBm</w:t>
            </w:r>
          </w:p>
        </w:tc>
        <w:tc>
          <w:tcPr>
            <w:tcW w:w="1094" w:type="dxa"/>
          </w:tcPr>
          <w:p w14:paraId="3988661B" w14:textId="5AAFFE85"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05112812"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1</w:t>
            </w:r>
          </w:p>
        </w:tc>
        <w:tc>
          <w:tcPr>
            <w:tcW w:w="1094" w:type="dxa"/>
          </w:tcPr>
          <w:p w14:paraId="6C81AF67" w14:textId="339C3A3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4633041E" w14:textId="34BE3A58"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80" w:type="dxa"/>
          </w:tcPr>
          <w:p w14:paraId="2E31DCEC" w14:textId="6DEE8AD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r>
      <w:tr w:rsidR="00873B65" w:rsidRPr="00C04A08" w14:paraId="6C9C557C" w14:textId="77777777" w:rsidTr="00975811">
        <w:trPr>
          <w:jc w:val="center"/>
        </w:trPr>
        <w:tc>
          <w:tcPr>
            <w:tcW w:w="3166" w:type="dxa"/>
          </w:tcPr>
          <w:p w14:paraId="5C822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873B65" w:rsidRPr="00C04A08" w:rsidRDefault="00873B65" w:rsidP="00873B65">
            <w:pPr>
              <w:pStyle w:val="TAC"/>
              <w:rPr>
                <w:rFonts w:cs="v5.0.0"/>
              </w:rPr>
            </w:pPr>
            <w:r w:rsidRPr="00C04A08">
              <w:rPr>
                <w:rFonts w:cs="v5.0.0"/>
              </w:rPr>
              <w:t>dBm</w:t>
            </w:r>
          </w:p>
        </w:tc>
        <w:tc>
          <w:tcPr>
            <w:tcW w:w="1094" w:type="dxa"/>
          </w:tcPr>
          <w:p w14:paraId="263237B4" w14:textId="07DF9C34"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2857F04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94" w:type="dxa"/>
          </w:tcPr>
          <w:p w14:paraId="78BCB810" w14:textId="0776F55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7AEE335F" w14:textId="2C57DCC7"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1F35C391" w14:textId="1F4EBB60"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r>
      <w:tr w:rsidR="00873B65" w:rsidRPr="00C04A08" w14:paraId="1955D9E2" w14:textId="77777777" w:rsidTr="00975811">
        <w:trPr>
          <w:jc w:val="center"/>
        </w:trPr>
        <w:tc>
          <w:tcPr>
            <w:tcW w:w="3166" w:type="dxa"/>
          </w:tcPr>
          <w:p w14:paraId="44885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873B65" w:rsidRPr="00C04A08" w:rsidRDefault="00873B65" w:rsidP="00873B65">
            <w:pPr>
              <w:pStyle w:val="TAC"/>
              <w:rPr>
                <w:rFonts w:cs="v5.0.0"/>
              </w:rPr>
            </w:pPr>
            <w:r w:rsidRPr="00C04A08">
              <w:rPr>
                <w:rFonts w:cs="v5.0.0"/>
              </w:rPr>
              <w:t>dBm</w:t>
            </w:r>
          </w:p>
        </w:tc>
        <w:tc>
          <w:tcPr>
            <w:tcW w:w="1094" w:type="dxa"/>
          </w:tcPr>
          <w:p w14:paraId="2D625991" w14:textId="49AEDF7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33545C8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3B6797B7" w14:textId="106B8AD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c>
          <w:tcPr>
            <w:tcW w:w="1156" w:type="dxa"/>
          </w:tcPr>
          <w:p w14:paraId="10341ABB" w14:textId="4B6FC144"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1AB34019"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116E1F5A"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r w:rsidR="0008589F" w:rsidRPr="004B3B21">
        <w:rPr>
          <w:lang w:eastAsia="zh-CN"/>
        </w:rPr>
        <w:t xml:space="preserve"> </w:t>
      </w:r>
      <w:r w:rsidR="0008589F">
        <w:rPr>
          <w:lang w:eastAsia="zh-CN"/>
        </w:rPr>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6609" w:name="_Toc114537139"/>
      <w:bookmarkStart w:id="6610" w:name="_Toc115257407"/>
      <w:bookmarkStart w:id="6611" w:name="_Toc123086727"/>
      <w:bookmarkStart w:id="6612" w:name="_Toc124296051"/>
      <w:bookmarkStart w:id="6613" w:name="_Toc124296521"/>
      <w:bookmarkStart w:id="6614" w:name="_Toc130572338"/>
      <w:bookmarkStart w:id="6615" w:name="_Toc131708337"/>
      <w:bookmarkStart w:id="6616" w:name="_Toc137458144"/>
      <w:bookmarkStart w:id="6617" w:name="_Toc138887631"/>
      <w:bookmarkStart w:id="6618" w:name="_Toc138969718"/>
      <w:bookmarkStart w:id="6619" w:name="_Toc145916779"/>
      <w:bookmarkStart w:id="6620" w:name="_Toc155386544"/>
      <w:bookmarkStart w:id="6621" w:name="_Toc161759584"/>
      <w:bookmarkStart w:id="6622" w:name="_Toc169872509"/>
      <w:r w:rsidRPr="00C04A08">
        <w:t>6.4.2.2</w:t>
      </w:r>
      <w:r w:rsidRPr="00C04A08">
        <w:tab/>
        <w:t>Carrier leakage</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0B6817D5" w14:textId="77777777" w:rsidR="00842EF7" w:rsidRPr="00C04A08" w:rsidRDefault="00842EF7" w:rsidP="0013282A">
      <w:pPr>
        <w:pStyle w:val="Heading5"/>
      </w:pPr>
      <w:bookmarkStart w:id="6623" w:name="_Toc21340862"/>
      <w:bookmarkStart w:id="6624" w:name="_Toc29805309"/>
      <w:bookmarkStart w:id="6625" w:name="_Toc36456518"/>
      <w:bookmarkStart w:id="6626" w:name="_Toc36469616"/>
      <w:bookmarkStart w:id="6627" w:name="_Toc37254025"/>
      <w:bookmarkStart w:id="6628" w:name="_Toc37322882"/>
      <w:bookmarkStart w:id="6629" w:name="_Toc37324288"/>
      <w:bookmarkStart w:id="6630" w:name="_Toc45889811"/>
      <w:bookmarkStart w:id="6631" w:name="_Toc52196471"/>
      <w:bookmarkStart w:id="6632" w:name="_Toc52197451"/>
      <w:bookmarkStart w:id="6633" w:name="_Toc53173174"/>
      <w:bookmarkStart w:id="6634" w:name="_Toc53173543"/>
      <w:bookmarkStart w:id="6635" w:name="_Toc61119543"/>
      <w:bookmarkStart w:id="6636" w:name="_Toc61119925"/>
      <w:bookmarkStart w:id="6637" w:name="_Toc67925983"/>
      <w:bookmarkStart w:id="6638" w:name="_Toc75273621"/>
      <w:bookmarkStart w:id="6639" w:name="_Toc76510521"/>
      <w:bookmarkStart w:id="6640" w:name="_Toc83129678"/>
      <w:bookmarkStart w:id="6641" w:name="_Toc90591210"/>
      <w:bookmarkStart w:id="6642" w:name="_Toc98864240"/>
      <w:bookmarkStart w:id="6643" w:name="_Toc99733489"/>
      <w:bookmarkStart w:id="6644" w:name="_Toc106577389"/>
      <w:bookmarkStart w:id="6645" w:name="_Toc114537140"/>
      <w:bookmarkStart w:id="6646" w:name="_Toc115257408"/>
      <w:bookmarkStart w:id="6647" w:name="_Toc123086728"/>
      <w:bookmarkStart w:id="6648" w:name="_Toc124296052"/>
      <w:bookmarkStart w:id="6649" w:name="_Toc124296522"/>
      <w:bookmarkStart w:id="6650" w:name="_Toc130572339"/>
      <w:bookmarkStart w:id="6651" w:name="_Toc131708338"/>
      <w:bookmarkStart w:id="6652" w:name="_Toc137458145"/>
      <w:bookmarkStart w:id="6653" w:name="_Toc138887632"/>
      <w:bookmarkStart w:id="6654" w:name="_Toc138969719"/>
      <w:bookmarkStart w:id="6655" w:name="_Toc145916780"/>
      <w:bookmarkStart w:id="6656" w:name="_Toc155386545"/>
      <w:bookmarkStart w:id="6657" w:name="_Toc161759585"/>
      <w:bookmarkStart w:id="6658" w:name="_Toc169872510"/>
      <w:r w:rsidRPr="00C04A08">
        <w:t>6.4.2.2.1</w:t>
      </w:r>
      <w:r w:rsidRPr="00C04A08">
        <w:tab/>
        <w:t>General</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6659" w:name="_Toc21340863"/>
      <w:bookmarkStart w:id="6660" w:name="_Toc29805310"/>
      <w:bookmarkStart w:id="6661" w:name="_Toc36456519"/>
      <w:bookmarkStart w:id="6662" w:name="_Toc36469617"/>
      <w:bookmarkStart w:id="6663" w:name="_Toc37254026"/>
      <w:bookmarkStart w:id="6664" w:name="_Toc37322883"/>
      <w:bookmarkStart w:id="6665" w:name="_Toc37324289"/>
      <w:bookmarkStart w:id="6666" w:name="_Toc45889812"/>
      <w:bookmarkStart w:id="6667" w:name="_Toc52196472"/>
      <w:bookmarkStart w:id="6668" w:name="_Toc52197452"/>
      <w:bookmarkStart w:id="6669" w:name="_Toc53173175"/>
      <w:bookmarkStart w:id="6670" w:name="_Toc53173544"/>
      <w:bookmarkStart w:id="6671" w:name="_Toc61119544"/>
      <w:bookmarkStart w:id="6672" w:name="_Toc61119926"/>
      <w:bookmarkStart w:id="6673" w:name="_Toc67925984"/>
      <w:bookmarkStart w:id="6674" w:name="_Toc75273622"/>
      <w:bookmarkStart w:id="6675" w:name="_Toc76510522"/>
      <w:bookmarkStart w:id="6676" w:name="_Toc83129679"/>
      <w:bookmarkStart w:id="6677" w:name="_Toc90591211"/>
      <w:bookmarkStart w:id="6678" w:name="_Toc98864241"/>
      <w:bookmarkStart w:id="6679" w:name="_Toc99733490"/>
      <w:bookmarkStart w:id="6680" w:name="_Toc106577390"/>
      <w:bookmarkStart w:id="6681" w:name="_Toc114537141"/>
      <w:bookmarkStart w:id="6682" w:name="_Toc115257409"/>
      <w:bookmarkStart w:id="6683" w:name="_Toc123086729"/>
      <w:bookmarkStart w:id="6684" w:name="_Toc124296053"/>
      <w:bookmarkStart w:id="6685" w:name="_Toc124296523"/>
      <w:bookmarkStart w:id="6686" w:name="_Toc130572340"/>
      <w:bookmarkStart w:id="6687" w:name="_Toc131708339"/>
      <w:bookmarkStart w:id="6688" w:name="_Toc137458146"/>
      <w:bookmarkStart w:id="6689" w:name="_Toc138887633"/>
      <w:bookmarkStart w:id="6690" w:name="_Toc138969720"/>
      <w:bookmarkStart w:id="6691" w:name="_Toc145916781"/>
      <w:bookmarkStart w:id="6692" w:name="_Toc155386546"/>
      <w:bookmarkStart w:id="6693" w:name="_Toc161759586"/>
      <w:bookmarkStart w:id="6694" w:name="_Toc169872511"/>
      <w:r w:rsidRPr="00C04A08">
        <w:t>6.4.2.2.2</w:t>
      </w:r>
      <w:r w:rsidRPr="00C04A08">
        <w:tab/>
        <w:t>Carrier leakage for power class 1</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6695" w:name="_Toc21340864"/>
      <w:bookmarkStart w:id="6696" w:name="_Toc29805311"/>
      <w:bookmarkStart w:id="6697" w:name="_Toc36456520"/>
      <w:bookmarkStart w:id="6698" w:name="_Toc36469618"/>
      <w:bookmarkStart w:id="6699" w:name="_Toc37254027"/>
      <w:bookmarkStart w:id="6700" w:name="_Toc37322884"/>
      <w:bookmarkStart w:id="6701" w:name="_Toc37324290"/>
      <w:bookmarkStart w:id="6702" w:name="_Toc45889813"/>
      <w:bookmarkStart w:id="6703" w:name="_Toc52196473"/>
      <w:bookmarkStart w:id="6704" w:name="_Toc52197453"/>
      <w:bookmarkStart w:id="6705" w:name="_Toc53173176"/>
      <w:bookmarkStart w:id="6706" w:name="_Toc53173545"/>
      <w:bookmarkStart w:id="6707" w:name="_Toc61119545"/>
      <w:bookmarkStart w:id="6708" w:name="_Toc61119927"/>
      <w:bookmarkStart w:id="6709" w:name="_Toc67925985"/>
      <w:bookmarkStart w:id="6710" w:name="_Toc75273623"/>
      <w:bookmarkStart w:id="6711" w:name="_Toc76510523"/>
      <w:bookmarkStart w:id="6712" w:name="_Toc83129680"/>
      <w:bookmarkStart w:id="6713" w:name="_Toc90591212"/>
      <w:bookmarkStart w:id="6714" w:name="_Toc98864242"/>
      <w:bookmarkStart w:id="6715" w:name="_Toc99733491"/>
      <w:bookmarkStart w:id="6716" w:name="_Toc106577391"/>
      <w:bookmarkStart w:id="6717" w:name="_Toc114537142"/>
      <w:bookmarkStart w:id="6718" w:name="_Toc115257410"/>
      <w:bookmarkStart w:id="6719" w:name="_Toc123086730"/>
      <w:bookmarkStart w:id="6720" w:name="_Toc124296054"/>
      <w:bookmarkStart w:id="6721" w:name="_Toc124296524"/>
      <w:bookmarkStart w:id="6722" w:name="_Toc130572341"/>
      <w:bookmarkStart w:id="6723" w:name="_Toc131708340"/>
      <w:bookmarkStart w:id="6724" w:name="_Toc137458147"/>
      <w:bookmarkStart w:id="6725" w:name="_Toc138887634"/>
      <w:bookmarkStart w:id="6726" w:name="_Toc138969721"/>
      <w:bookmarkStart w:id="6727" w:name="_Toc145916782"/>
      <w:bookmarkStart w:id="6728" w:name="_Toc155386547"/>
      <w:bookmarkStart w:id="6729" w:name="_Toc161759587"/>
      <w:bookmarkStart w:id="6730" w:name="_Toc169872512"/>
      <w:r w:rsidRPr="00C04A08">
        <w:t>6.4.2.2.3</w:t>
      </w:r>
      <w:r w:rsidRPr="00C04A08">
        <w:tab/>
        <w:t>Carrier leakage for power class 2</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44BC124C" w14:textId="77777777" w:rsidR="001173DE" w:rsidRPr="00C04A08" w:rsidRDefault="001173DE" w:rsidP="001173DE">
      <w:bookmarkStart w:id="6731" w:name="_Toc21340865"/>
      <w:bookmarkStart w:id="6732" w:name="_Toc29805312"/>
      <w:bookmarkStart w:id="6733" w:name="_Toc36456521"/>
      <w:bookmarkStart w:id="6734" w:name="_Toc36469619"/>
      <w:bookmarkStart w:id="6735" w:name="_Toc37254028"/>
      <w:bookmarkStart w:id="6736" w:name="_Toc37322885"/>
      <w:bookmarkStart w:id="6737" w:name="_Toc37324291"/>
      <w:bookmarkStart w:id="6738" w:name="_Toc45889814"/>
      <w:bookmarkStart w:id="6739" w:name="_Toc52196474"/>
      <w:bookmarkStart w:id="6740" w:name="_Toc52197454"/>
      <w:bookmarkStart w:id="6741" w:name="_Toc53173177"/>
      <w:bookmarkStart w:id="6742" w:name="_Toc53173546"/>
      <w:bookmarkStart w:id="6743" w:name="_Toc61119546"/>
      <w:bookmarkStart w:id="6744" w:name="_Toc61119928"/>
      <w:bookmarkStart w:id="6745" w:name="_Toc67925986"/>
      <w:bookmarkStart w:id="6746" w:name="_Toc75273624"/>
      <w:bookmarkStart w:id="6747" w:name="_Toc76510524"/>
      <w:bookmarkStart w:id="6748" w:name="_Toc83129681"/>
      <w:bookmarkStart w:id="6749" w:name="_Toc90591213"/>
      <w:bookmarkStart w:id="6750" w:name="_Toc98864243"/>
      <w:bookmarkStart w:id="6751"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6752" w:name="_Toc106577392"/>
      <w:bookmarkStart w:id="6753" w:name="_Toc114537143"/>
      <w:bookmarkStart w:id="6754" w:name="_Toc115257411"/>
      <w:bookmarkStart w:id="6755" w:name="_Toc123086731"/>
      <w:bookmarkStart w:id="6756" w:name="_Toc124296055"/>
      <w:bookmarkStart w:id="6757" w:name="_Toc124296525"/>
      <w:bookmarkStart w:id="6758" w:name="_Toc130572342"/>
      <w:bookmarkStart w:id="6759" w:name="_Toc131708341"/>
      <w:bookmarkStart w:id="6760" w:name="_Toc137458148"/>
      <w:bookmarkStart w:id="6761" w:name="_Toc138887635"/>
      <w:bookmarkStart w:id="6762" w:name="_Toc138969722"/>
      <w:bookmarkStart w:id="6763" w:name="_Toc145916783"/>
      <w:bookmarkStart w:id="6764" w:name="_Toc155386548"/>
      <w:bookmarkStart w:id="6765" w:name="_Toc161759588"/>
      <w:bookmarkStart w:id="6766" w:name="_Toc169872513"/>
      <w:r w:rsidRPr="00C04A08">
        <w:t>6.4.2.2.4</w:t>
      </w:r>
      <w:r w:rsidRPr="00C04A08">
        <w:tab/>
        <w:t>Carrier leakage for power class 3</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6767" w:name="_Toc21340866"/>
      <w:bookmarkStart w:id="6768" w:name="_Toc29805313"/>
      <w:bookmarkStart w:id="6769" w:name="_Toc36456522"/>
      <w:bookmarkStart w:id="6770" w:name="_Toc36469620"/>
      <w:bookmarkStart w:id="6771" w:name="_Toc37254029"/>
      <w:bookmarkStart w:id="6772" w:name="_Toc37322886"/>
      <w:bookmarkStart w:id="6773" w:name="_Toc37324292"/>
      <w:bookmarkStart w:id="6774" w:name="_Toc45889815"/>
      <w:bookmarkStart w:id="6775" w:name="_Toc52196475"/>
      <w:bookmarkStart w:id="6776" w:name="_Toc52197455"/>
      <w:bookmarkStart w:id="6777" w:name="_Toc53173178"/>
      <w:bookmarkStart w:id="6778" w:name="_Toc53173547"/>
      <w:bookmarkStart w:id="6779" w:name="_Toc61119547"/>
      <w:bookmarkStart w:id="6780" w:name="_Toc61119929"/>
      <w:bookmarkStart w:id="6781" w:name="_Toc67925987"/>
      <w:bookmarkStart w:id="6782" w:name="_Toc75273625"/>
      <w:bookmarkStart w:id="6783" w:name="_Toc76510525"/>
      <w:bookmarkStart w:id="6784" w:name="_Toc83129682"/>
      <w:bookmarkStart w:id="6785" w:name="_Toc90591214"/>
      <w:bookmarkStart w:id="6786" w:name="_Toc98864244"/>
      <w:bookmarkStart w:id="6787" w:name="_Toc99733493"/>
      <w:bookmarkStart w:id="6788" w:name="_Toc106577393"/>
      <w:bookmarkStart w:id="6789" w:name="_Toc114537144"/>
      <w:bookmarkStart w:id="6790" w:name="_Toc115257412"/>
      <w:bookmarkStart w:id="6791" w:name="_Toc123086732"/>
      <w:bookmarkStart w:id="6792" w:name="_Toc124296056"/>
      <w:bookmarkStart w:id="6793" w:name="_Toc124296526"/>
      <w:bookmarkStart w:id="6794" w:name="_Toc130572343"/>
      <w:bookmarkStart w:id="6795" w:name="_Toc131708342"/>
      <w:bookmarkStart w:id="6796" w:name="_Toc137458149"/>
      <w:bookmarkStart w:id="6797" w:name="_Toc138887636"/>
      <w:bookmarkStart w:id="6798" w:name="_Toc138969723"/>
      <w:bookmarkStart w:id="6799" w:name="_Toc145916784"/>
      <w:bookmarkStart w:id="6800" w:name="_Toc155386549"/>
      <w:bookmarkStart w:id="6801" w:name="_Toc161759589"/>
      <w:bookmarkStart w:id="6802" w:name="_Toc169872514"/>
      <w:r w:rsidRPr="00C04A08">
        <w:t>6.4.2.2.5</w:t>
      </w:r>
      <w:r w:rsidRPr="00C04A08">
        <w:tab/>
        <w:t>Carrier leakage for power class 4</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04538138" w:rsidR="00842EF7" w:rsidRPr="00C04A08" w:rsidRDefault="00842EF7" w:rsidP="00842EF7">
      <w:pPr>
        <w:pStyle w:val="TH"/>
      </w:pPr>
      <w:r w:rsidRPr="00C04A08">
        <w:t>Table 6.4.2.2.5-1: Minimum requirements for relative carrier leakage power for power class 4</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6803" w:name="_Toc67925988"/>
      <w:bookmarkStart w:id="6804" w:name="_Toc75273626"/>
      <w:bookmarkStart w:id="6805" w:name="_Toc76510526"/>
      <w:bookmarkStart w:id="6806" w:name="_Toc83129683"/>
      <w:bookmarkStart w:id="6807" w:name="_Toc90591215"/>
      <w:bookmarkStart w:id="6808" w:name="_Toc98864245"/>
      <w:bookmarkStart w:id="6809" w:name="_Toc99733494"/>
      <w:bookmarkStart w:id="6810" w:name="_Toc106577394"/>
      <w:bookmarkStart w:id="6811" w:name="_Toc114537145"/>
      <w:bookmarkStart w:id="6812" w:name="_Toc115257413"/>
      <w:bookmarkStart w:id="6813" w:name="_Toc123086733"/>
      <w:bookmarkStart w:id="6814" w:name="_Toc124296057"/>
      <w:bookmarkStart w:id="6815" w:name="_Toc124296527"/>
      <w:bookmarkStart w:id="6816" w:name="_Toc130572344"/>
      <w:bookmarkStart w:id="6817" w:name="_Toc131708343"/>
      <w:bookmarkStart w:id="6818" w:name="_Toc137458150"/>
      <w:bookmarkStart w:id="6819" w:name="_Toc138887637"/>
      <w:bookmarkStart w:id="6820" w:name="_Toc138969724"/>
      <w:bookmarkStart w:id="6821" w:name="_Toc145916785"/>
      <w:bookmarkStart w:id="6822" w:name="_Toc155386550"/>
      <w:bookmarkStart w:id="6823" w:name="_Toc161759590"/>
      <w:bookmarkStart w:id="6824" w:name="_Toc169872515"/>
      <w:r w:rsidRPr="00C04A08">
        <w:t>6.4.2.2.</w:t>
      </w:r>
      <w:r>
        <w:t>6</w:t>
      </w:r>
      <w:r w:rsidRPr="00C04A08">
        <w:tab/>
        <w:t>C</w:t>
      </w:r>
      <w:r>
        <w:t>arrier leakage for power class 5</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352A0235" w:rsidR="00393343" w:rsidRPr="00C04A08" w:rsidRDefault="00393343" w:rsidP="00393343">
      <w:pPr>
        <w:pStyle w:val="TH"/>
      </w:pPr>
      <w:r w:rsidRPr="00C04A08">
        <w:t>Table 6.</w:t>
      </w:r>
      <w:r>
        <w:t>4.2.2.6</w:t>
      </w:r>
      <w:r w:rsidRPr="00C04A08">
        <w:t>-1: Minimum requirements for relative carrier</w:t>
      </w:r>
      <w:r>
        <w:t xml:space="preserve"> leakage power for power class 5</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6825" w:name="_Toc98864246"/>
      <w:bookmarkStart w:id="6826" w:name="_Toc99733495"/>
      <w:bookmarkStart w:id="6827" w:name="_Toc106577395"/>
      <w:bookmarkStart w:id="6828" w:name="_Toc114537146"/>
      <w:bookmarkStart w:id="6829" w:name="_Toc115257414"/>
      <w:bookmarkStart w:id="6830" w:name="_Toc123086734"/>
      <w:bookmarkStart w:id="6831" w:name="_Toc124296058"/>
      <w:bookmarkStart w:id="6832" w:name="_Toc124296528"/>
      <w:bookmarkStart w:id="6833" w:name="_Toc130572345"/>
      <w:bookmarkStart w:id="6834" w:name="_Toc131708344"/>
      <w:bookmarkStart w:id="6835" w:name="_Toc137458151"/>
      <w:bookmarkStart w:id="6836" w:name="_Toc138887638"/>
      <w:bookmarkStart w:id="6837" w:name="_Toc138969725"/>
      <w:bookmarkStart w:id="6838" w:name="_Toc145916786"/>
      <w:bookmarkStart w:id="6839" w:name="_Toc155386551"/>
      <w:bookmarkStart w:id="6840" w:name="_Toc161759591"/>
      <w:bookmarkStart w:id="6841" w:name="_Toc169872516"/>
      <w:r w:rsidRPr="00C04A08">
        <w:t>6.4.2.2.</w:t>
      </w:r>
      <w:r>
        <w:t>7</w:t>
      </w:r>
      <w:r w:rsidRPr="00C04A08">
        <w:tab/>
        <w:t>C</w:t>
      </w:r>
      <w:r>
        <w:t>arrier leakage for power class 6</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6842" w:name="_Toc98864247"/>
      <w:bookmarkStart w:id="6843" w:name="_Toc99733496"/>
      <w:bookmarkStart w:id="6844" w:name="_Toc106577396"/>
      <w:bookmarkStart w:id="6845" w:name="_Toc114537147"/>
      <w:bookmarkStart w:id="6846" w:name="_Toc115257415"/>
      <w:bookmarkStart w:id="6847" w:name="_Toc123086735"/>
      <w:bookmarkStart w:id="6848" w:name="_Toc124296059"/>
      <w:bookmarkStart w:id="6849" w:name="_Toc124296529"/>
      <w:bookmarkStart w:id="6850" w:name="_Toc130572346"/>
      <w:bookmarkStart w:id="6851" w:name="_Toc131708345"/>
      <w:bookmarkStart w:id="6852" w:name="_Toc137458152"/>
      <w:bookmarkStart w:id="6853" w:name="_Toc138887639"/>
      <w:bookmarkStart w:id="6854" w:name="_Toc138969726"/>
      <w:bookmarkStart w:id="6855" w:name="_Toc145916787"/>
      <w:bookmarkStart w:id="6856" w:name="_Toc155386552"/>
      <w:bookmarkStart w:id="6857" w:name="_Toc161759592"/>
      <w:bookmarkStart w:id="6858" w:name="_Toc169872517"/>
      <w:r>
        <w:t>6.4.2.2.8</w:t>
      </w:r>
      <w:r>
        <w:tab/>
        <w:t>Carrier leakage for power class 7</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6859" w:name="_Toc21340867"/>
      <w:bookmarkStart w:id="6860" w:name="_Toc29805314"/>
      <w:bookmarkStart w:id="6861" w:name="_Toc36456523"/>
      <w:bookmarkStart w:id="6862" w:name="_Toc36469621"/>
      <w:bookmarkStart w:id="6863" w:name="_Toc37254030"/>
      <w:bookmarkStart w:id="6864" w:name="_Toc37322887"/>
      <w:bookmarkStart w:id="6865" w:name="_Toc37324293"/>
      <w:bookmarkStart w:id="6866" w:name="_Toc45889816"/>
      <w:bookmarkStart w:id="6867" w:name="_Toc52196476"/>
      <w:bookmarkStart w:id="6868" w:name="_Toc52197456"/>
      <w:bookmarkStart w:id="6869" w:name="_Toc53173179"/>
      <w:bookmarkStart w:id="6870" w:name="_Toc53173548"/>
      <w:bookmarkStart w:id="6871" w:name="_Toc61119548"/>
      <w:bookmarkStart w:id="6872" w:name="_Toc61119930"/>
      <w:bookmarkStart w:id="6873" w:name="_Toc67925989"/>
      <w:bookmarkStart w:id="6874" w:name="_Toc75273627"/>
      <w:bookmarkStart w:id="6875" w:name="_Toc76510527"/>
      <w:bookmarkStart w:id="6876" w:name="_Toc83129684"/>
      <w:bookmarkStart w:id="6877" w:name="_Toc90591216"/>
      <w:bookmarkStart w:id="6878" w:name="_Toc98864248"/>
      <w:bookmarkStart w:id="6879" w:name="_Toc99733497"/>
      <w:bookmarkStart w:id="6880" w:name="_Toc106577397"/>
      <w:bookmarkStart w:id="6881" w:name="_Toc114537148"/>
      <w:bookmarkStart w:id="6882" w:name="_Toc115257416"/>
      <w:bookmarkStart w:id="6883" w:name="_Toc123086736"/>
      <w:bookmarkStart w:id="6884" w:name="_Toc124296060"/>
      <w:bookmarkStart w:id="6885" w:name="_Toc124296530"/>
      <w:bookmarkStart w:id="6886" w:name="_Toc130572347"/>
      <w:bookmarkStart w:id="6887" w:name="_Toc131708346"/>
      <w:bookmarkStart w:id="6888" w:name="_Toc137458153"/>
      <w:bookmarkStart w:id="6889" w:name="_Toc138887640"/>
      <w:bookmarkStart w:id="6890" w:name="_Toc138969727"/>
      <w:bookmarkStart w:id="6891" w:name="_Toc145916788"/>
      <w:bookmarkStart w:id="6892" w:name="_Toc155386553"/>
      <w:bookmarkStart w:id="6893" w:name="_Toc161759593"/>
      <w:bookmarkStart w:id="6894" w:name="_Toc169872518"/>
      <w:r w:rsidRPr="00C04A08">
        <w:t>6.4.2.3</w:t>
      </w:r>
      <w:r w:rsidRPr="00C04A08">
        <w:tab/>
        <w:t>In-band emissions</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262DCF58" w14:textId="77777777" w:rsidR="00842EF7" w:rsidRPr="00C04A08" w:rsidRDefault="00842EF7" w:rsidP="00842EF7">
      <w:pPr>
        <w:pStyle w:val="Heading5"/>
      </w:pPr>
      <w:bookmarkStart w:id="6895" w:name="_Toc21340868"/>
      <w:bookmarkStart w:id="6896" w:name="_Toc29805315"/>
      <w:bookmarkStart w:id="6897" w:name="_Toc36456524"/>
      <w:bookmarkStart w:id="6898" w:name="_Toc36469622"/>
      <w:bookmarkStart w:id="6899" w:name="_Toc37254031"/>
      <w:bookmarkStart w:id="6900" w:name="_Toc37322888"/>
      <w:bookmarkStart w:id="6901" w:name="_Toc37324294"/>
      <w:bookmarkStart w:id="6902" w:name="_Toc45889817"/>
      <w:bookmarkStart w:id="6903" w:name="_Toc52196477"/>
      <w:bookmarkStart w:id="6904" w:name="_Toc52197457"/>
      <w:bookmarkStart w:id="6905" w:name="_Toc53173180"/>
      <w:bookmarkStart w:id="6906" w:name="_Toc53173549"/>
      <w:bookmarkStart w:id="6907" w:name="_Toc61119549"/>
      <w:bookmarkStart w:id="6908" w:name="_Toc61119931"/>
      <w:bookmarkStart w:id="6909" w:name="_Toc67925990"/>
      <w:bookmarkStart w:id="6910" w:name="_Toc75273628"/>
      <w:bookmarkStart w:id="6911" w:name="_Toc76510528"/>
      <w:bookmarkStart w:id="6912" w:name="_Toc83129685"/>
      <w:bookmarkStart w:id="6913" w:name="_Toc90591217"/>
      <w:bookmarkStart w:id="6914" w:name="_Toc98864249"/>
      <w:bookmarkStart w:id="6915" w:name="_Toc99733498"/>
      <w:bookmarkStart w:id="6916" w:name="_Toc106577398"/>
      <w:bookmarkStart w:id="6917" w:name="_Toc114537149"/>
      <w:bookmarkStart w:id="6918" w:name="_Toc115257417"/>
      <w:bookmarkStart w:id="6919" w:name="_Toc123086737"/>
      <w:bookmarkStart w:id="6920" w:name="_Toc124296061"/>
      <w:bookmarkStart w:id="6921" w:name="_Toc124296531"/>
      <w:bookmarkStart w:id="6922" w:name="_Toc130572348"/>
      <w:bookmarkStart w:id="6923" w:name="_Toc131708347"/>
      <w:bookmarkStart w:id="6924" w:name="_Toc137458154"/>
      <w:bookmarkStart w:id="6925" w:name="_Toc138887641"/>
      <w:bookmarkStart w:id="6926" w:name="_Toc138969728"/>
      <w:bookmarkStart w:id="6927" w:name="_Toc145916789"/>
      <w:bookmarkStart w:id="6928" w:name="_Toc155386554"/>
      <w:bookmarkStart w:id="6929" w:name="_Toc161759594"/>
      <w:bookmarkStart w:id="6930" w:name="_Toc169872519"/>
      <w:r w:rsidRPr="00C04A08">
        <w:t>6.4.2.3.1</w:t>
      </w:r>
      <w:r w:rsidRPr="00C04A08">
        <w:tab/>
        <w:t>General</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6931" w:name="_Toc21340869"/>
      <w:bookmarkStart w:id="6932" w:name="_Toc29805316"/>
      <w:bookmarkStart w:id="6933" w:name="_Toc36456525"/>
      <w:bookmarkStart w:id="6934" w:name="_Toc36469623"/>
      <w:bookmarkStart w:id="6935" w:name="_Toc37254032"/>
      <w:bookmarkStart w:id="6936" w:name="_Toc37322889"/>
      <w:bookmarkStart w:id="6937" w:name="_Toc37324295"/>
      <w:bookmarkStart w:id="6938" w:name="_Toc45889818"/>
      <w:bookmarkStart w:id="6939" w:name="_Toc52196478"/>
      <w:bookmarkStart w:id="6940" w:name="_Toc52197458"/>
      <w:bookmarkStart w:id="6941" w:name="_Toc53173181"/>
      <w:bookmarkStart w:id="6942" w:name="_Toc53173550"/>
      <w:bookmarkStart w:id="6943" w:name="_Toc61119550"/>
      <w:bookmarkStart w:id="6944" w:name="_Toc61119932"/>
      <w:bookmarkStart w:id="6945" w:name="_Toc67925991"/>
      <w:bookmarkStart w:id="6946" w:name="_Toc75273629"/>
      <w:bookmarkStart w:id="6947" w:name="_Toc76510529"/>
      <w:bookmarkStart w:id="6948" w:name="_Toc83129686"/>
      <w:bookmarkStart w:id="6949" w:name="_Toc90591218"/>
      <w:bookmarkStart w:id="6950" w:name="_Toc98864250"/>
      <w:bookmarkStart w:id="6951" w:name="_Toc99733499"/>
      <w:bookmarkStart w:id="6952" w:name="_Toc106577399"/>
      <w:bookmarkStart w:id="6953" w:name="_Toc114537150"/>
      <w:bookmarkStart w:id="6954" w:name="_Toc115257418"/>
      <w:bookmarkStart w:id="6955" w:name="_Toc123086738"/>
      <w:bookmarkStart w:id="6956" w:name="_Toc124296062"/>
      <w:bookmarkStart w:id="6957" w:name="_Toc124296532"/>
      <w:bookmarkStart w:id="6958" w:name="_Toc130572349"/>
      <w:bookmarkStart w:id="6959" w:name="_Toc131708348"/>
      <w:bookmarkStart w:id="6960" w:name="_Toc137458155"/>
      <w:bookmarkStart w:id="6961" w:name="_Toc138887642"/>
      <w:bookmarkStart w:id="6962" w:name="_Toc138969729"/>
      <w:bookmarkStart w:id="6963" w:name="_Toc145916790"/>
      <w:bookmarkStart w:id="6964" w:name="_Toc155386555"/>
      <w:bookmarkStart w:id="6965" w:name="_Toc161759595"/>
      <w:bookmarkStart w:id="6966" w:name="_Toc169872520"/>
      <w:r w:rsidRPr="00C04A08">
        <w:t>6.4.2.3.2</w:t>
      </w:r>
      <w:r w:rsidRPr="00C04A08">
        <w:tab/>
        <w:t>In-band emissions for power class 1</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5A343E18" w14:textId="77777777" w:rsidR="00842EF7" w:rsidRPr="00C04A08" w:rsidRDefault="00842EF7" w:rsidP="00842EF7">
      <w:pPr>
        <w:rPr>
          <w:rFonts w:cs="v5.0.0"/>
        </w:rPr>
      </w:pPr>
      <w:bookmarkStart w:id="6967" w:name="_Hlk519673118"/>
      <w:r w:rsidRPr="00C04A08">
        <w:t xml:space="preserve">The average of the in-band emission measurement over 10 sub-frames shall not exceed the values specified in </w:t>
      </w:r>
      <w:bookmarkEnd w:id="6967"/>
      <w:r w:rsidRPr="00C04A08">
        <w:t>Table 6.4.2.3.2-1 for power class 1 UEs</w:t>
      </w:r>
      <w:r w:rsidRPr="00C04A08">
        <w:rPr>
          <w:rFonts w:cs="v5.0.0"/>
        </w:rPr>
        <w:t>.</w:t>
      </w:r>
    </w:p>
    <w:p w14:paraId="3BC474FE" w14:textId="77777777" w:rsidR="001A2F73" w:rsidRPr="00C04A08" w:rsidRDefault="001A2F73" w:rsidP="001A2F73">
      <w:pPr>
        <w:pStyle w:val="TH"/>
      </w:pPr>
      <w:bookmarkStart w:id="6968" w:name="_Toc21340870"/>
      <w:bookmarkStart w:id="6969" w:name="_Toc29805317"/>
      <w:bookmarkStart w:id="6970" w:name="_Toc36456526"/>
      <w:bookmarkStart w:id="6971" w:name="_Toc36469624"/>
      <w:bookmarkStart w:id="6972" w:name="_Toc37254033"/>
      <w:bookmarkStart w:id="6973" w:name="_Toc37322890"/>
      <w:bookmarkStart w:id="6974" w:name="_Toc37324296"/>
      <w:bookmarkStart w:id="6975" w:name="_Toc45889819"/>
      <w:bookmarkStart w:id="6976" w:name="_Toc52196479"/>
      <w:bookmarkStart w:id="6977" w:name="_Toc52197459"/>
      <w:bookmarkStart w:id="6978" w:name="_Toc53173182"/>
      <w:bookmarkStart w:id="6979" w:name="_Toc53173551"/>
      <w:bookmarkStart w:id="6980" w:name="_Toc61119551"/>
      <w:bookmarkStart w:id="6981" w:name="_Toc61119933"/>
      <w:bookmarkStart w:id="6982" w:name="_Toc67925992"/>
      <w:bookmarkStart w:id="6983" w:name="_Toc75273630"/>
      <w:bookmarkStart w:id="6984" w:name="_Toc76510530"/>
      <w:bookmarkStart w:id="6985" w:name="_Toc83129687"/>
      <w:bookmarkStart w:id="6986" w:name="_Toc90591219"/>
      <w:bookmarkStart w:id="6987" w:name="_Toc98864251"/>
      <w:bookmarkStart w:id="6988" w:name="_Toc99733500"/>
      <w:bookmarkStart w:id="6989"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00000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77777777"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6990" w:name="_Toc114537151"/>
      <w:bookmarkStart w:id="6991" w:name="_Toc115257419"/>
      <w:bookmarkStart w:id="6992" w:name="_Toc123086739"/>
      <w:bookmarkStart w:id="6993" w:name="_Toc124296063"/>
      <w:bookmarkStart w:id="6994" w:name="_Toc124296533"/>
      <w:bookmarkStart w:id="6995" w:name="_Toc130572350"/>
      <w:bookmarkStart w:id="6996" w:name="_Toc131708349"/>
      <w:bookmarkStart w:id="6997" w:name="_Toc137458156"/>
      <w:bookmarkStart w:id="6998" w:name="_Toc138887643"/>
      <w:bookmarkStart w:id="6999" w:name="_Toc138969730"/>
      <w:bookmarkStart w:id="7000" w:name="_Toc145916791"/>
      <w:bookmarkStart w:id="7001" w:name="_Toc155386556"/>
      <w:bookmarkStart w:id="7002" w:name="_Toc161759596"/>
      <w:bookmarkStart w:id="7003" w:name="_Toc169872521"/>
      <w:r w:rsidRPr="00C04A08">
        <w:t>6.4.2.3.3</w:t>
      </w:r>
      <w:r w:rsidRPr="00C04A08">
        <w:tab/>
      </w:r>
      <w:r w:rsidRPr="00C04A08">
        <w:rPr>
          <w:rFonts w:eastAsia="Malgun Gothic"/>
          <w:sz w:val="24"/>
        </w:rPr>
        <w:t>In-band emissions for power class 2</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7777777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7004" w:name="_Toc21340871"/>
      <w:bookmarkStart w:id="7005" w:name="_Toc29805318"/>
      <w:bookmarkStart w:id="7006" w:name="_Toc36456527"/>
      <w:bookmarkStart w:id="7007" w:name="_Toc36469625"/>
      <w:bookmarkStart w:id="7008" w:name="_Toc37254034"/>
      <w:bookmarkStart w:id="7009" w:name="_Toc37322891"/>
      <w:bookmarkStart w:id="7010" w:name="_Toc37324297"/>
      <w:bookmarkStart w:id="7011" w:name="_Toc45889820"/>
      <w:bookmarkStart w:id="7012" w:name="_Toc52196480"/>
      <w:bookmarkStart w:id="7013" w:name="_Toc52197460"/>
      <w:bookmarkStart w:id="7014" w:name="_Toc53173183"/>
      <w:bookmarkStart w:id="7015" w:name="_Toc53173552"/>
      <w:bookmarkStart w:id="7016" w:name="_Toc61119552"/>
      <w:bookmarkStart w:id="7017" w:name="_Toc61119934"/>
      <w:bookmarkStart w:id="7018" w:name="_Toc67925993"/>
      <w:bookmarkStart w:id="7019" w:name="_Toc75273631"/>
      <w:bookmarkStart w:id="7020" w:name="_Toc76510531"/>
      <w:bookmarkStart w:id="7021" w:name="_Toc83129688"/>
      <w:bookmarkStart w:id="7022" w:name="_Toc90591220"/>
      <w:bookmarkStart w:id="7023" w:name="_Toc98864252"/>
      <w:bookmarkStart w:id="7024" w:name="_Toc99733501"/>
      <w:bookmarkStart w:id="7025" w:name="_Toc106577401"/>
      <w:bookmarkStart w:id="7026" w:name="_Toc114537152"/>
      <w:bookmarkStart w:id="7027" w:name="_Toc115257420"/>
      <w:bookmarkStart w:id="7028" w:name="_Toc123086740"/>
      <w:bookmarkStart w:id="7029" w:name="_Toc124296064"/>
      <w:bookmarkStart w:id="7030" w:name="_Toc124296534"/>
      <w:bookmarkStart w:id="7031" w:name="_Toc130572351"/>
      <w:bookmarkStart w:id="7032" w:name="_Toc131708350"/>
      <w:bookmarkStart w:id="7033" w:name="_Toc137458157"/>
      <w:bookmarkStart w:id="7034" w:name="_Toc138887644"/>
      <w:bookmarkStart w:id="7035" w:name="_Toc138969731"/>
      <w:bookmarkStart w:id="7036" w:name="_Toc145916792"/>
      <w:bookmarkStart w:id="7037" w:name="_Toc155386557"/>
      <w:bookmarkStart w:id="7038" w:name="_Toc161759597"/>
      <w:bookmarkStart w:id="7039" w:name="_Toc169872522"/>
      <w:r w:rsidRPr="00C04A08">
        <w:t>6.4.2.3.4</w:t>
      </w:r>
      <w:r w:rsidRPr="00C04A08">
        <w:tab/>
      </w:r>
      <w:r w:rsidRPr="00C04A08">
        <w:rPr>
          <w:rFonts w:eastAsia="Malgun Gothic"/>
          <w:sz w:val="24"/>
        </w:rPr>
        <w:t>In-band emissions for power class 3</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7040" w:name="_Toc21340872"/>
      <w:bookmarkStart w:id="7041" w:name="_Toc29805319"/>
      <w:bookmarkStart w:id="7042" w:name="_Toc36456528"/>
      <w:bookmarkStart w:id="7043" w:name="_Toc36469626"/>
      <w:bookmarkStart w:id="7044" w:name="_Toc37254035"/>
      <w:bookmarkStart w:id="7045" w:name="_Toc37322892"/>
      <w:bookmarkStart w:id="7046" w:name="_Toc37324298"/>
      <w:bookmarkStart w:id="7047" w:name="_Toc45889821"/>
      <w:bookmarkStart w:id="7048" w:name="_Toc52196481"/>
      <w:bookmarkStart w:id="7049" w:name="_Toc52197461"/>
      <w:bookmarkStart w:id="7050" w:name="_Toc53173184"/>
      <w:bookmarkStart w:id="7051" w:name="_Toc53173553"/>
      <w:bookmarkStart w:id="7052" w:name="_Toc61119553"/>
      <w:bookmarkStart w:id="7053" w:name="_Toc61119935"/>
      <w:bookmarkStart w:id="7054" w:name="_Toc67925994"/>
      <w:bookmarkStart w:id="7055" w:name="_Toc75273632"/>
      <w:bookmarkStart w:id="7056" w:name="_Toc76510532"/>
      <w:bookmarkStart w:id="7057" w:name="_Toc83129689"/>
      <w:bookmarkStart w:id="7058" w:name="_Toc90591221"/>
      <w:bookmarkStart w:id="7059" w:name="_Toc98864253"/>
      <w:bookmarkStart w:id="7060" w:name="_Toc99733502"/>
      <w:bookmarkStart w:id="7061" w:name="_Toc106577402"/>
      <w:r w:rsidRPr="00C04A08">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975811">
        <w:trP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77777777"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7062" w:name="_Toc114537153"/>
      <w:bookmarkStart w:id="7063" w:name="_Toc115257421"/>
      <w:bookmarkStart w:id="7064" w:name="_Toc123086741"/>
      <w:bookmarkStart w:id="7065" w:name="_Toc124296065"/>
      <w:bookmarkStart w:id="7066" w:name="_Toc124296535"/>
      <w:bookmarkStart w:id="7067" w:name="_Toc130572352"/>
      <w:bookmarkStart w:id="7068" w:name="_Toc131708351"/>
      <w:bookmarkStart w:id="7069" w:name="_Toc137458158"/>
      <w:bookmarkStart w:id="7070" w:name="_Toc138887645"/>
      <w:bookmarkStart w:id="7071" w:name="_Toc138969732"/>
      <w:bookmarkStart w:id="7072" w:name="_Toc145916793"/>
      <w:bookmarkStart w:id="7073" w:name="_Toc155386558"/>
      <w:bookmarkStart w:id="7074" w:name="_Toc161759598"/>
      <w:bookmarkStart w:id="7075" w:name="_Toc169872523"/>
      <w:r w:rsidRPr="00C04A08">
        <w:t>6.4.2.3.5</w:t>
      </w:r>
      <w:r w:rsidRPr="00C04A08">
        <w:tab/>
      </w:r>
      <w:r w:rsidRPr="00C04A08">
        <w:rPr>
          <w:rFonts w:eastAsia="Malgun Gothic"/>
        </w:rPr>
        <w:t>In-band emissions for power class 4</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1727B134" w:rsidR="00842EF7" w:rsidRPr="00C04A08" w:rsidRDefault="00842EF7" w:rsidP="00842EF7">
      <w:pPr>
        <w:pStyle w:val="TH"/>
      </w:pPr>
      <w:r w:rsidRPr="00C04A08">
        <w:t>Table 6.4.2.3.5-1: Requirements for in-band emissions for power class 4</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7076" w:name="_Toc67925995"/>
      <w:bookmarkStart w:id="7077" w:name="_Toc75273633"/>
      <w:bookmarkStart w:id="7078" w:name="_Toc76510533"/>
      <w:bookmarkStart w:id="7079" w:name="_Toc83129690"/>
      <w:bookmarkStart w:id="7080" w:name="_Toc90591222"/>
      <w:bookmarkStart w:id="7081" w:name="_Toc98864254"/>
      <w:bookmarkStart w:id="7082" w:name="_Toc99733503"/>
      <w:bookmarkStart w:id="7083" w:name="_Toc106577403"/>
      <w:bookmarkStart w:id="7084" w:name="_Toc114537154"/>
      <w:bookmarkStart w:id="7085" w:name="_Toc115257422"/>
      <w:bookmarkStart w:id="7086" w:name="_Toc123086742"/>
      <w:bookmarkStart w:id="7087" w:name="_Toc124296066"/>
      <w:bookmarkStart w:id="7088" w:name="_Toc124296536"/>
      <w:bookmarkStart w:id="7089" w:name="_Toc130572353"/>
      <w:bookmarkStart w:id="7090" w:name="_Toc131708352"/>
      <w:bookmarkStart w:id="7091" w:name="_Toc137458159"/>
      <w:bookmarkStart w:id="7092" w:name="_Toc138887646"/>
      <w:bookmarkStart w:id="7093" w:name="_Toc138969733"/>
      <w:bookmarkStart w:id="7094" w:name="_Toc145916794"/>
      <w:bookmarkStart w:id="7095" w:name="_Toc155386559"/>
      <w:bookmarkStart w:id="7096" w:name="_Toc161759599"/>
      <w:bookmarkStart w:id="7097" w:name="_Toc169872524"/>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420B8855" w:rsidR="00FD5D84" w:rsidRPr="00C04A08" w:rsidRDefault="00FD5D84" w:rsidP="00FD5D84">
      <w:pPr>
        <w:pStyle w:val="TH"/>
      </w:pPr>
      <w:r>
        <w:t>Table 6.4.2.3.6</w:t>
      </w:r>
      <w:r w:rsidRPr="00C04A08">
        <w:t>-1: Requirements for in-</w:t>
      </w:r>
      <w:r>
        <w:t>band emissions for power class 5</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7098" w:name="_Toc98864255"/>
      <w:bookmarkStart w:id="7099" w:name="_Toc99733504"/>
      <w:bookmarkStart w:id="7100" w:name="_Toc106577404"/>
      <w:bookmarkStart w:id="7101" w:name="_Toc114537155"/>
      <w:bookmarkStart w:id="7102" w:name="_Toc115257423"/>
      <w:bookmarkStart w:id="7103" w:name="_Toc123086743"/>
      <w:bookmarkStart w:id="7104" w:name="_Toc124296067"/>
      <w:bookmarkStart w:id="7105" w:name="_Toc124296537"/>
      <w:bookmarkStart w:id="7106" w:name="_Toc130572354"/>
      <w:bookmarkStart w:id="7107" w:name="_Toc131708353"/>
      <w:bookmarkStart w:id="7108" w:name="_Toc137458160"/>
      <w:bookmarkStart w:id="7109" w:name="_Toc138887647"/>
      <w:bookmarkStart w:id="7110" w:name="_Toc138969734"/>
      <w:bookmarkStart w:id="7111" w:name="_Toc145916795"/>
      <w:bookmarkStart w:id="7112" w:name="_Toc155386560"/>
      <w:bookmarkStart w:id="7113" w:name="_Toc161759600"/>
      <w:bookmarkStart w:id="7114" w:name="_Toc169872525"/>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7115" w:name="_Toc98864256"/>
      <w:bookmarkStart w:id="7116" w:name="_Toc99733505"/>
      <w:bookmarkStart w:id="7117" w:name="_Toc106577405"/>
      <w:bookmarkStart w:id="7118" w:name="_Toc114537156"/>
      <w:bookmarkStart w:id="7119" w:name="_Toc115257424"/>
      <w:bookmarkStart w:id="7120" w:name="_Toc123086744"/>
      <w:bookmarkStart w:id="7121" w:name="_Toc124296068"/>
      <w:bookmarkStart w:id="7122" w:name="_Toc124296538"/>
      <w:bookmarkStart w:id="7123" w:name="_Toc130572355"/>
      <w:bookmarkStart w:id="7124" w:name="_Toc131708354"/>
      <w:bookmarkStart w:id="7125" w:name="_Toc137458161"/>
      <w:bookmarkStart w:id="7126" w:name="_Toc138887648"/>
      <w:bookmarkStart w:id="7127" w:name="_Toc138969735"/>
      <w:bookmarkStart w:id="7128" w:name="_Toc145916796"/>
      <w:bookmarkStart w:id="7129" w:name="_Toc155386561"/>
      <w:bookmarkStart w:id="7130" w:name="_Toc161759601"/>
      <w:bookmarkStart w:id="7131" w:name="_Toc169872526"/>
      <w:r>
        <w:t>6.4.2.3.8</w:t>
      </w:r>
      <w:r>
        <w:tab/>
      </w:r>
      <w:r>
        <w:rPr>
          <w:rFonts w:eastAsia="Malgun Gothic"/>
          <w:sz w:val="24"/>
        </w:rPr>
        <w:t>In-band emissions for power class 7</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7132" w:name="_Toc21340873"/>
      <w:bookmarkStart w:id="7133" w:name="_Toc29805320"/>
      <w:bookmarkStart w:id="7134" w:name="_Toc36456529"/>
      <w:bookmarkStart w:id="7135" w:name="_Toc36469627"/>
      <w:bookmarkStart w:id="7136" w:name="_Toc37254036"/>
      <w:bookmarkStart w:id="7137" w:name="_Toc37322893"/>
      <w:bookmarkStart w:id="7138" w:name="_Toc37324299"/>
      <w:bookmarkStart w:id="7139" w:name="_Toc45889822"/>
      <w:bookmarkStart w:id="7140" w:name="_Toc52196482"/>
      <w:bookmarkStart w:id="7141" w:name="_Toc52197462"/>
      <w:bookmarkStart w:id="7142" w:name="_Toc53173185"/>
      <w:bookmarkStart w:id="7143" w:name="_Toc53173554"/>
      <w:bookmarkStart w:id="7144" w:name="_Toc61119554"/>
      <w:bookmarkStart w:id="7145" w:name="_Toc61119936"/>
      <w:bookmarkStart w:id="7146" w:name="_Toc67925996"/>
      <w:bookmarkStart w:id="7147" w:name="_Toc75273634"/>
      <w:bookmarkStart w:id="7148" w:name="_Toc76510534"/>
      <w:bookmarkStart w:id="7149" w:name="_Toc83129691"/>
      <w:bookmarkStart w:id="7150" w:name="_Toc90591223"/>
      <w:bookmarkStart w:id="7151" w:name="_Toc98864257"/>
      <w:bookmarkStart w:id="7152" w:name="_Toc99733506"/>
      <w:bookmarkStart w:id="7153" w:name="_Toc106577406"/>
      <w:bookmarkStart w:id="7154" w:name="_Toc114537157"/>
      <w:bookmarkStart w:id="7155" w:name="_Toc115257425"/>
      <w:bookmarkStart w:id="7156" w:name="_Toc123086745"/>
      <w:bookmarkStart w:id="7157" w:name="_Toc124296069"/>
      <w:bookmarkStart w:id="7158" w:name="_Toc124296539"/>
      <w:bookmarkStart w:id="7159" w:name="_Toc130572356"/>
      <w:bookmarkStart w:id="7160" w:name="_Toc131708355"/>
      <w:bookmarkStart w:id="7161" w:name="_Toc137458162"/>
      <w:bookmarkStart w:id="7162" w:name="_Toc138887649"/>
      <w:bookmarkStart w:id="7163" w:name="_Toc138969736"/>
      <w:bookmarkStart w:id="7164" w:name="_Toc145916797"/>
      <w:bookmarkStart w:id="7165" w:name="_Toc155386562"/>
      <w:bookmarkStart w:id="7166" w:name="_Toc161759602"/>
      <w:bookmarkStart w:id="7167" w:name="_Toc169872527"/>
      <w:r w:rsidRPr="00C04A08">
        <w:t>6.4.2.4</w:t>
      </w:r>
      <w:r w:rsidRPr="00C04A08">
        <w:tab/>
        <w:t>EVM equalizer spectrum flatness</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7168" w:name="_Toc21340874"/>
      <w:bookmarkStart w:id="7169" w:name="_Toc29805321"/>
      <w:bookmarkStart w:id="7170" w:name="_Toc36456530"/>
      <w:bookmarkStart w:id="7171" w:name="_Toc36469628"/>
      <w:bookmarkStart w:id="7172" w:name="_Toc37254037"/>
      <w:bookmarkStart w:id="7173" w:name="_Toc37322894"/>
      <w:bookmarkStart w:id="7174" w:name="_Toc37324300"/>
      <w:bookmarkStart w:id="7175" w:name="_Toc45889823"/>
      <w:bookmarkStart w:id="7176" w:name="_Toc52196483"/>
      <w:bookmarkStart w:id="7177" w:name="_Toc52197463"/>
      <w:bookmarkStart w:id="7178" w:name="_Toc53173186"/>
      <w:bookmarkStart w:id="7179" w:name="_Toc53173555"/>
      <w:bookmarkStart w:id="7180" w:name="_Toc61119555"/>
      <w:bookmarkStart w:id="7181" w:name="_Toc61119937"/>
      <w:bookmarkStart w:id="7182" w:name="_Toc67925997"/>
      <w:bookmarkStart w:id="7183" w:name="_Toc75273635"/>
      <w:bookmarkStart w:id="7184" w:name="_Toc76510535"/>
      <w:bookmarkStart w:id="7185" w:name="_Toc83129692"/>
      <w:bookmarkStart w:id="7186" w:name="_Toc90591224"/>
      <w:bookmarkStart w:id="7187" w:name="_Toc98864258"/>
      <w:bookmarkStart w:id="7188" w:name="_Toc99733507"/>
      <w:bookmarkStart w:id="7189" w:name="_Toc106577407"/>
      <w:bookmarkStart w:id="7190" w:name="_Toc114537158"/>
      <w:bookmarkStart w:id="7191" w:name="_Toc115257426"/>
      <w:bookmarkStart w:id="7192" w:name="_Toc123086746"/>
      <w:bookmarkStart w:id="7193" w:name="_Toc124296070"/>
      <w:bookmarkStart w:id="7194" w:name="_Toc124296540"/>
      <w:bookmarkStart w:id="7195" w:name="_Toc130572357"/>
      <w:bookmarkStart w:id="7196" w:name="_Toc131708356"/>
      <w:bookmarkStart w:id="7197" w:name="_Toc137458163"/>
      <w:bookmarkStart w:id="7198" w:name="_Toc138887650"/>
      <w:bookmarkStart w:id="7199" w:name="_Toc138969737"/>
      <w:bookmarkStart w:id="7200" w:name="_Toc145916798"/>
      <w:bookmarkStart w:id="7201" w:name="_Toc155386563"/>
      <w:bookmarkStart w:id="7202" w:name="_Toc161759603"/>
      <w:bookmarkStart w:id="7203" w:name="_Toc169872528"/>
      <w:r w:rsidRPr="00C04A08">
        <w:t>6.4.2.5</w:t>
      </w:r>
      <w:r w:rsidRPr="00C04A08">
        <w:tab/>
        <w:t>EVM spectral flatness for Pi/2 BPSK modulation</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7204" w:name="_Toc98864259"/>
      <w:bookmarkStart w:id="7205" w:name="_Toc99733508"/>
      <w:bookmarkStart w:id="7206" w:name="_Toc106577408"/>
      <w:bookmarkStart w:id="7207" w:name="_Toc114537159"/>
      <w:bookmarkStart w:id="7208" w:name="_Toc115257427"/>
      <w:bookmarkStart w:id="7209" w:name="_Toc123086747"/>
      <w:bookmarkStart w:id="7210" w:name="_Toc124296071"/>
      <w:bookmarkStart w:id="7211" w:name="_Toc124296541"/>
      <w:bookmarkStart w:id="7212" w:name="_Toc130572358"/>
      <w:bookmarkStart w:id="7213" w:name="_Toc131708357"/>
      <w:bookmarkStart w:id="7214" w:name="_Toc137458164"/>
      <w:bookmarkStart w:id="7215" w:name="_Toc138887651"/>
      <w:bookmarkStart w:id="7216" w:name="_Toc138969738"/>
      <w:bookmarkStart w:id="7217" w:name="_Toc145916799"/>
      <w:bookmarkStart w:id="7218" w:name="_Toc155386564"/>
      <w:bookmarkStart w:id="7219" w:name="_Toc161759604"/>
      <w:bookmarkStart w:id="7220" w:name="_Toc169872529"/>
      <w:bookmarkStart w:id="7221" w:name="_Toc21344332"/>
      <w:bookmarkStart w:id="7222" w:name="_Toc29801818"/>
      <w:bookmarkStart w:id="7223" w:name="_Toc29802242"/>
      <w:bookmarkStart w:id="7224" w:name="_Toc29802867"/>
      <w:bookmarkStart w:id="7225" w:name="_Toc36107609"/>
      <w:bookmarkStart w:id="7226" w:name="_Toc37251375"/>
      <w:bookmarkStart w:id="7227" w:name="_Toc45888239"/>
      <w:bookmarkStart w:id="7228" w:name="_Toc45888838"/>
      <w:bookmarkStart w:id="7229" w:name="_Toc61367516"/>
      <w:bookmarkStart w:id="7230" w:name="_Toc61372899"/>
      <w:bookmarkStart w:id="7231" w:name="_Toc68230847"/>
      <w:bookmarkStart w:id="7232" w:name="_Toc69084260"/>
      <w:bookmarkStart w:id="7233" w:name="_Toc75467270"/>
      <w:bookmarkStart w:id="7234" w:name="_Toc76509292"/>
      <w:bookmarkStart w:id="7235" w:name="_Toc76718282"/>
      <w:bookmarkStart w:id="7236" w:name="_Toc83580613"/>
      <w:bookmarkStart w:id="7237" w:name="_Toc84405122"/>
      <w:bookmarkStart w:id="7238" w:name="_Toc84413731"/>
      <w:r w:rsidRPr="00A1115A">
        <w:t>6.4.2.</w:t>
      </w:r>
      <w:r>
        <w:t>6</w:t>
      </w:r>
      <w:r w:rsidRPr="00A1115A">
        <w:tab/>
      </w:r>
      <w:r>
        <w:t>Phase continuity requirements for DMRS bundling</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0E567575" w14:textId="47F274BD" w:rsidR="0023359D" w:rsidRDefault="00593C10" w:rsidP="0023359D">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tbl>
    <w:p w14:paraId="19E15AF7" w14:textId="77777777" w:rsidR="00D23D7F" w:rsidRDefault="00D23D7F" w:rsidP="00D23D7F"/>
    <w:p w14:paraId="756B87B3" w14:textId="3F8CD720" w:rsidR="00D23D7F" w:rsidRPr="00C04A08" w:rsidRDefault="00D23D7F" w:rsidP="00186BFC">
      <w:pPr>
        <w:pStyle w:val="NO"/>
      </w:pPr>
      <w:r w:rsidRPr="0046241C">
        <w:t>NOTE:</w:t>
      </w:r>
      <w:r w:rsidR="00186BFC">
        <w:tab/>
      </w:r>
      <w:r w:rsidRPr="0046241C">
        <w:t>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7239" w:name="_Toc21340875"/>
      <w:bookmarkStart w:id="7240" w:name="_Toc29805322"/>
      <w:bookmarkStart w:id="7241" w:name="_Toc36456531"/>
      <w:bookmarkStart w:id="7242" w:name="_Toc36469629"/>
      <w:bookmarkStart w:id="7243" w:name="_Toc37254038"/>
      <w:bookmarkStart w:id="7244" w:name="_Toc37322895"/>
      <w:bookmarkStart w:id="7245" w:name="_Toc37324301"/>
      <w:bookmarkStart w:id="7246" w:name="_Toc45889824"/>
      <w:bookmarkStart w:id="7247" w:name="_Toc52196484"/>
      <w:bookmarkStart w:id="7248" w:name="_Toc52197464"/>
      <w:bookmarkStart w:id="7249" w:name="_Toc53173187"/>
      <w:bookmarkStart w:id="7250" w:name="_Toc53173556"/>
      <w:bookmarkStart w:id="7251" w:name="_Toc61119556"/>
      <w:bookmarkStart w:id="7252" w:name="_Toc61119938"/>
      <w:bookmarkStart w:id="7253" w:name="_Toc67925998"/>
      <w:bookmarkStart w:id="7254" w:name="_Toc75273636"/>
      <w:bookmarkStart w:id="7255" w:name="_Toc76510536"/>
      <w:bookmarkStart w:id="7256" w:name="_Toc83129693"/>
      <w:bookmarkStart w:id="7257" w:name="_Toc90591225"/>
      <w:bookmarkStart w:id="7258" w:name="_Toc98864260"/>
      <w:bookmarkStart w:id="7259" w:name="_Toc99733509"/>
      <w:bookmarkStart w:id="7260" w:name="_Toc106577409"/>
      <w:bookmarkStart w:id="7261" w:name="_Toc114537160"/>
      <w:bookmarkStart w:id="7262" w:name="_Toc115257428"/>
      <w:bookmarkStart w:id="7263" w:name="_Toc123086748"/>
      <w:bookmarkStart w:id="7264" w:name="_Toc124296072"/>
      <w:bookmarkStart w:id="7265" w:name="_Toc124296542"/>
      <w:bookmarkStart w:id="7266" w:name="_Toc130572359"/>
      <w:bookmarkStart w:id="7267" w:name="_Toc131708358"/>
      <w:bookmarkStart w:id="7268" w:name="_Toc137458165"/>
      <w:bookmarkStart w:id="7269" w:name="_Toc138887652"/>
      <w:bookmarkStart w:id="7270" w:name="_Toc138969739"/>
      <w:bookmarkStart w:id="7271" w:name="_Toc145916800"/>
      <w:bookmarkStart w:id="7272" w:name="_Toc155386565"/>
      <w:bookmarkStart w:id="7273" w:name="_Toc161759605"/>
      <w:bookmarkStart w:id="7274" w:name="_Toc169872530"/>
      <w:r w:rsidRPr="00C04A08">
        <w:t>6.4A</w:t>
      </w:r>
      <w:r w:rsidRPr="00C04A08">
        <w:tab/>
        <w:t>Transmit signal quality for CA</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065174C9" w14:textId="014D67F2" w:rsidR="00E06914" w:rsidRPr="00C04A08" w:rsidRDefault="00E06914" w:rsidP="00C04A08">
      <w:pPr>
        <w:pStyle w:val="Heading3"/>
      </w:pPr>
      <w:bookmarkStart w:id="7275" w:name="_Toc52196485"/>
      <w:bookmarkStart w:id="7276" w:name="_Toc52197465"/>
      <w:bookmarkStart w:id="7277" w:name="_Toc53173188"/>
      <w:bookmarkStart w:id="7278" w:name="_Toc53173557"/>
      <w:bookmarkStart w:id="7279" w:name="_Toc61119557"/>
      <w:bookmarkStart w:id="7280" w:name="_Toc61119939"/>
      <w:bookmarkStart w:id="7281" w:name="_Toc67925999"/>
      <w:bookmarkStart w:id="7282" w:name="_Toc75273637"/>
      <w:bookmarkStart w:id="7283" w:name="_Toc76510537"/>
      <w:bookmarkStart w:id="7284" w:name="_Toc83129694"/>
      <w:bookmarkStart w:id="7285" w:name="_Toc90591226"/>
      <w:bookmarkStart w:id="7286" w:name="_Toc98864261"/>
      <w:bookmarkStart w:id="7287" w:name="_Toc99733510"/>
      <w:bookmarkStart w:id="7288" w:name="_Toc106577410"/>
      <w:bookmarkStart w:id="7289" w:name="_Toc114537161"/>
      <w:bookmarkStart w:id="7290" w:name="_Toc115257429"/>
      <w:bookmarkStart w:id="7291" w:name="_Toc123086749"/>
      <w:bookmarkStart w:id="7292" w:name="_Toc124296073"/>
      <w:bookmarkStart w:id="7293" w:name="_Toc124296543"/>
      <w:bookmarkStart w:id="7294" w:name="_Toc130572360"/>
      <w:bookmarkStart w:id="7295" w:name="_Toc131708359"/>
      <w:bookmarkStart w:id="7296" w:name="_Toc137458166"/>
      <w:bookmarkStart w:id="7297" w:name="_Toc138887653"/>
      <w:bookmarkStart w:id="7298" w:name="_Toc138969740"/>
      <w:bookmarkStart w:id="7299" w:name="_Toc145916801"/>
      <w:bookmarkStart w:id="7300" w:name="_Toc155386566"/>
      <w:bookmarkStart w:id="7301" w:name="_Toc161759606"/>
      <w:bookmarkStart w:id="7302" w:name="_Toc169872531"/>
      <w:r w:rsidRPr="00C04A08">
        <w:t>6.4A.0</w:t>
      </w:r>
      <w:r w:rsidRPr="00C04A08">
        <w:tab/>
        <w:t>General</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7303" w:name="_Toc21340876"/>
      <w:bookmarkStart w:id="7304" w:name="_Toc29805323"/>
      <w:bookmarkStart w:id="7305" w:name="_Toc36456532"/>
      <w:bookmarkStart w:id="7306" w:name="_Toc36469630"/>
      <w:bookmarkStart w:id="7307" w:name="_Toc37254039"/>
      <w:bookmarkStart w:id="7308" w:name="_Toc37322896"/>
      <w:bookmarkStart w:id="7309" w:name="_Toc37324302"/>
      <w:bookmarkStart w:id="7310" w:name="_Toc45889825"/>
      <w:bookmarkStart w:id="7311" w:name="_Toc52196486"/>
      <w:bookmarkStart w:id="7312" w:name="_Toc52197466"/>
      <w:bookmarkStart w:id="7313" w:name="_Toc53173189"/>
      <w:bookmarkStart w:id="7314" w:name="_Toc53173558"/>
      <w:bookmarkStart w:id="7315" w:name="_Toc61119558"/>
      <w:bookmarkStart w:id="7316" w:name="_Toc61119940"/>
      <w:bookmarkStart w:id="7317" w:name="_Toc67926000"/>
      <w:bookmarkStart w:id="7318" w:name="_Toc75273638"/>
      <w:bookmarkStart w:id="7319" w:name="_Toc76510538"/>
      <w:bookmarkStart w:id="7320" w:name="_Toc83129695"/>
      <w:bookmarkStart w:id="7321" w:name="_Toc90591227"/>
      <w:bookmarkStart w:id="7322" w:name="_Toc98864262"/>
      <w:bookmarkStart w:id="7323"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7324" w:name="_Toc106577411"/>
      <w:bookmarkStart w:id="7325" w:name="_Toc114537162"/>
      <w:bookmarkStart w:id="7326" w:name="_Toc115257430"/>
      <w:bookmarkStart w:id="7327" w:name="_Toc123086750"/>
      <w:bookmarkStart w:id="7328" w:name="_Toc124296074"/>
      <w:bookmarkStart w:id="7329" w:name="_Toc124296544"/>
      <w:bookmarkStart w:id="7330" w:name="_Toc130572361"/>
      <w:bookmarkStart w:id="7331" w:name="_Toc131708360"/>
      <w:bookmarkStart w:id="7332" w:name="_Toc137458167"/>
      <w:bookmarkStart w:id="7333" w:name="_Toc138887654"/>
      <w:bookmarkStart w:id="7334" w:name="_Toc138969741"/>
      <w:bookmarkStart w:id="7335" w:name="_Toc145916802"/>
      <w:bookmarkStart w:id="7336" w:name="_Toc155386567"/>
      <w:bookmarkStart w:id="7337" w:name="_Toc161759607"/>
      <w:bookmarkStart w:id="7338" w:name="_Toc169872532"/>
      <w:r w:rsidRPr="00C04A08">
        <w:t>6.4A.1</w:t>
      </w:r>
      <w:r w:rsidRPr="00C04A08">
        <w:tab/>
        <w:t>Frequency error</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7339" w:name="_Toc21340877"/>
      <w:bookmarkStart w:id="7340" w:name="_Toc29805324"/>
      <w:bookmarkStart w:id="7341" w:name="_Toc36456533"/>
      <w:bookmarkStart w:id="7342" w:name="_Toc36469631"/>
      <w:bookmarkStart w:id="7343" w:name="_Toc37254040"/>
      <w:bookmarkStart w:id="7344" w:name="_Toc37322897"/>
      <w:bookmarkStart w:id="7345" w:name="_Toc37324303"/>
      <w:bookmarkStart w:id="7346" w:name="_Toc45889826"/>
      <w:bookmarkStart w:id="7347" w:name="_Toc52196487"/>
      <w:bookmarkStart w:id="7348" w:name="_Toc52197467"/>
      <w:bookmarkStart w:id="7349" w:name="_Toc53173190"/>
      <w:bookmarkStart w:id="7350" w:name="_Toc53173559"/>
      <w:bookmarkStart w:id="7351" w:name="_Toc61119559"/>
      <w:bookmarkStart w:id="7352" w:name="_Toc61119941"/>
      <w:bookmarkStart w:id="7353" w:name="_Toc67926001"/>
      <w:bookmarkStart w:id="7354" w:name="_Toc75273639"/>
      <w:bookmarkStart w:id="7355" w:name="_Toc76510539"/>
      <w:bookmarkStart w:id="7356" w:name="_Toc83129696"/>
      <w:bookmarkStart w:id="7357" w:name="_Toc90591228"/>
      <w:bookmarkStart w:id="7358" w:name="_Toc98864263"/>
      <w:bookmarkStart w:id="7359" w:name="_Toc99733512"/>
      <w:bookmarkStart w:id="7360" w:name="_Toc106577412"/>
      <w:bookmarkStart w:id="7361" w:name="_Toc114537163"/>
      <w:bookmarkStart w:id="7362" w:name="_Toc115257431"/>
      <w:bookmarkStart w:id="7363" w:name="_Toc123086751"/>
      <w:bookmarkStart w:id="7364" w:name="_Toc124296075"/>
      <w:bookmarkStart w:id="7365" w:name="_Toc124296545"/>
      <w:bookmarkStart w:id="7366" w:name="_Toc130572362"/>
      <w:bookmarkStart w:id="7367" w:name="_Toc131708361"/>
      <w:bookmarkStart w:id="7368" w:name="_Toc137458168"/>
      <w:bookmarkStart w:id="7369" w:name="_Toc138887655"/>
      <w:bookmarkStart w:id="7370" w:name="_Toc138969742"/>
      <w:bookmarkStart w:id="7371" w:name="_Toc145916803"/>
      <w:bookmarkStart w:id="7372" w:name="_Toc155386568"/>
      <w:bookmarkStart w:id="7373" w:name="_Toc161759608"/>
      <w:bookmarkStart w:id="7374" w:name="_Toc169872533"/>
      <w:r w:rsidRPr="00C04A08">
        <w:t>6.4A.2</w:t>
      </w:r>
      <w:r w:rsidRPr="00C04A08">
        <w:tab/>
        <w:t>Transmit modulation quality</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C5C92A5" w14:textId="77777777" w:rsidR="00842EF7" w:rsidRPr="00C04A08" w:rsidRDefault="00842EF7" w:rsidP="00842EF7">
      <w:pPr>
        <w:pStyle w:val="Heading4"/>
      </w:pPr>
      <w:bookmarkStart w:id="7375" w:name="_Toc21340878"/>
      <w:bookmarkStart w:id="7376" w:name="_Toc29805325"/>
      <w:bookmarkStart w:id="7377" w:name="_Toc36456534"/>
      <w:bookmarkStart w:id="7378" w:name="_Toc36469632"/>
      <w:bookmarkStart w:id="7379" w:name="_Toc37254041"/>
      <w:bookmarkStart w:id="7380" w:name="_Toc37322898"/>
      <w:bookmarkStart w:id="7381" w:name="_Toc37324304"/>
      <w:bookmarkStart w:id="7382" w:name="_Toc45889827"/>
      <w:bookmarkStart w:id="7383" w:name="_Toc52196488"/>
      <w:bookmarkStart w:id="7384" w:name="_Toc52197468"/>
      <w:bookmarkStart w:id="7385" w:name="_Toc53173191"/>
      <w:bookmarkStart w:id="7386" w:name="_Toc53173560"/>
      <w:bookmarkStart w:id="7387" w:name="_Toc61119560"/>
      <w:bookmarkStart w:id="7388" w:name="_Toc61119942"/>
      <w:bookmarkStart w:id="7389" w:name="_Toc67926002"/>
      <w:bookmarkStart w:id="7390" w:name="_Toc75273640"/>
      <w:bookmarkStart w:id="7391" w:name="_Toc76510540"/>
      <w:bookmarkStart w:id="7392" w:name="_Toc83129697"/>
      <w:bookmarkStart w:id="7393" w:name="_Toc90591229"/>
      <w:bookmarkStart w:id="7394" w:name="_Toc98864264"/>
      <w:bookmarkStart w:id="7395" w:name="_Toc99733513"/>
      <w:bookmarkStart w:id="7396" w:name="_Toc106577413"/>
      <w:bookmarkStart w:id="7397" w:name="_Toc114537164"/>
      <w:bookmarkStart w:id="7398" w:name="_Toc115257432"/>
      <w:bookmarkStart w:id="7399" w:name="_Toc123086752"/>
      <w:bookmarkStart w:id="7400" w:name="_Toc124296076"/>
      <w:bookmarkStart w:id="7401" w:name="_Toc124296546"/>
      <w:bookmarkStart w:id="7402" w:name="_Toc130572363"/>
      <w:bookmarkStart w:id="7403" w:name="_Toc131708362"/>
      <w:bookmarkStart w:id="7404" w:name="_Toc137458169"/>
      <w:bookmarkStart w:id="7405" w:name="_Toc138887656"/>
      <w:bookmarkStart w:id="7406" w:name="_Toc138969743"/>
      <w:bookmarkStart w:id="7407" w:name="_Toc145916804"/>
      <w:bookmarkStart w:id="7408" w:name="_Toc155386569"/>
      <w:bookmarkStart w:id="7409" w:name="_Toc161759609"/>
      <w:bookmarkStart w:id="7410" w:name="_Toc169872534"/>
      <w:r w:rsidRPr="00C04A08">
        <w:t>6.4A.2.0</w:t>
      </w:r>
      <w:r w:rsidRPr="00C04A08">
        <w:tab/>
        <w:t>General</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5CFBE2CE" w14:textId="7AB95EDD" w:rsidR="0007123C" w:rsidRPr="00832951" w:rsidRDefault="00862597" w:rsidP="0007123C">
      <w:pPr>
        <w:rPr>
          <w:lang w:eastAsia="zh-CN"/>
        </w:rPr>
      </w:pPr>
      <w:bookmarkStart w:id="7411" w:name="_Toc21340879"/>
      <w:bookmarkStart w:id="7412" w:name="_Toc29805326"/>
      <w:bookmarkStart w:id="7413" w:name="_Toc36456535"/>
      <w:bookmarkStart w:id="7414" w:name="_Toc36469633"/>
      <w:bookmarkStart w:id="7415" w:name="_Toc37254042"/>
      <w:bookmarkStart w:id="7416" w:name="_Toc37322899"/>
      <w:bookmarkStart w:id="7417" w:name="_Toc37324305"/>
      <w:bookmarkStart w:id="7418" w:name="_Toc45889828"/>
      <w:bookmarkStart w:id="7419" w:name="_Toc52196489"/>
      <w:bookmarkStart w:id="7420" w:name="_Toc52197469"/>
      <w:bookmarkStart w:id="7421" w:name="_Toc53173192"/>
      <w:bookmarkStart w:id="7422" w:name="_Toc53173561"/>
      <w:bookmarkStart w:id="7423" w:name="_Toc61119561"/>
      <w:bookmarkStart w:id="7424" w:name="_Toc61119943"/>
      <w:bookmarkStart w:id="7425" w:name="_Toc67926003"/>
      <w:bookmarkStart w:id="7426" w:name="_Toc75273641"/>
      <w:bookmarkStart w:id="7427" w:name="_Toc76510541"/>
      <w:bookmarkStart w:id="7428" w:name="_Toc83129698"/>
      <w:bookmarkStart w:id="7429" w:name="_Toc90591230"/>
      <w:bookmarkStart w:id="7430" w:name="_Toc98864265"/>
      <w:bookmarkStart w:id="7431"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Pr>
          <w:lang w:eastAsia="zh-CN"/>
        </w:rPr>
        <w:t xml:space="preserve"> apply</w:t>
      </w:r>
      <w:r w:rsidRPr="00832951">
        <w:rPr>
          <w:lang w:eastAsia="zh-CN"/>
        </w:rPr>
        <w:t>.</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4846207C" w14:textId="77777777" w:rsidR="007B7588" w:rsidRDefault="007B7588" w:rsidP="007B7588">
      <w:pPr>
        <w:rPr>
          <w:lang w:val="en-US"/>
        </w:rPr>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043570CC" w14:textId="1DF0D960" w:rsidR="007B7588" w:rsidRPr="003F773C" w:rsidRDefault="007B7588" w:rsidP="007B7588">
      <w:pPr>
        <w:rPr>
          <w:lang w:eastAsia="zh-CN"/>
        </w:rPr>
      </w:pPr>
      <w:r w:rsidRPr="004B1191">
        <w:rPr>
          <w:lang w:eastAsia="ja-JP"/>
        </w:rPr>
        <w:t xml:space="preserve">The </w:t>
      </w:r>
      <w:r w:rsidRPr="004B1191">
        <w:rPr>
          <w:lang w:eastAsia="zh-CN"/>
        </w:rPr>
        <w:t xml:space="preserve">carrier leakage frequency is </w:t>
      </w:r>
      <w:r>
        <w:rPr>
          <w:lang w:eastAsia="zh-CN"/>
        </w:rPr>
        <w:t xml:space="preserve">optionally </w:t>
      </w:r>
      <w:r w:rsidRPr="004B1191">
        <w:rPr>
          <w:lang w:eastAsia="zh-CN"/>
        </w:rPr>
        <w:t xml:space="preserve">indicated with IE </w:t>
      </w:r>
      <w:r w:rsidRPr="004B1191">
        <w:rPr>
          <w:i/>
          <w:iCs/>
        </w:rPr>
        <w:t>UplinkTxDirectCurrentList,</w:t>
      </w:r>
      <w:r w:rsidRPr="004B1191">
        <w:rPr>
          <w:i/>
          <w:iCs/>
          <w:color w:val="FFFF00"/>
        </w:rPr>
        <w:t xml:space="preserve"> </w:t>
      </w:r>
      <w:r w:rsidRPr="00E710DA">
        <w:rPr>
          <w:i/>
          <w:iCs/>
        </w:rPr>
        <w:t>UplinkTxDirectCurrentTwoCarrierList-r16</w:t>
      </w:r>
      <w:r w:rsidRPr="00E710DA">
        <w:rPr>
          <w:iCs/>
        </w:rPr>
        <w:t xml:space="preserve"> for CA with two </w:t>
      </w:r>
      <w:r w:rsidRPr="00E710DA">
        <w:rPr>
          <w:rFonts w:hint="eastAsia"/>
          <w:iCs/>
          <w:lang w:eastAsia="zh-CN"/>
        </w:rPr>
        <w:t>comp</w:t>
      </w:r>
      <w:r w:rsidRPr="00E710DA">
        <w:rPr>
          <w:iCs/>
        </w:rPr>
        <w:t xml:space="preserve">onent carriers configured for uplink </w:t>
      </w:r>
      <w:r w:rsidRPr="00E710DA">
        <w:rPr>
          <w:i/>
          <w:lang w:eastAsia="ja-JP"/>
        </w:rPr>
        <w:t>or</w:t>
      </w:r>
      <w:r w:rsidRPr="00E710DA">
        <w:rPr>
          <w:lang w:eastAsia="zh-CN"/>
        </w:rPr>
        <w:t xml:space="preserve"> IE </w:t>
      </w:r>
      <w:r w:rsidRPr="00E710DA">
        <w:rPr>
          <w:i/>
          <w:iCs/>
        </w:rPr>
        <w:t xml:space="preserve">UplinkTxDirectCurrentMoreCarrierList-r17 </w:t>
      </w:r>
      <w:r w:rsidRPr="00E710DA">
        <w:rPr>
          <w:iCs/>
        </w:rPr>
        <w:t>for any CA configuration.</w:t>
      </w:r>
    </w:p>
    <w:p w14:paraId="36E996BC" w14:textId="4993A2CE" w:rsidR="007B7588" w:rsidRDefault="007B7588" w:rsidP="007B7588">
      <w:r>
        <w:rPr>
          <w:lang w:eastAsia="zh-CN"/>
        </w:rPr>
        <w:t>If the UE does not indicate DC location parameters,</w:t>
      </w:r>
      <w:r>
        <w:t xml:space="preserve"> the </w:t>
      </w:r>
      <w:r w:rsidRPr="00EE15F4">
        <w:t>carrier leakage measurement requirement in clause</w:t>
      </w:r>
      <w:r>
        <w:t>s</w:t>
      </w:r>
      <w:r w:rsidRPr="00EE15F4">
        <w:t xml:space="preserv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200894D3" w14:textId="5E35720D" w:rsidR="00862597" w:rsidRPr="00DE3715" w:rsidRDefault="007B7588" w:rsidP="00862597">
      <w:r>
        <w:rPr>
          <w:lang w:eastAsia="zh-CN"/>
        </w:rPr>
        <w:t>If the UE indicates c</w:t>
      </w:r>
      <w:r w:rsidRPr="007B2518">
        <w:rPr>
          <w:lang w:eastAsia="zh-CN"/>
        </w:rPr>
        <w:t xml:space="preserve">arrier leakage frequency </w:t>
      </w:r>
      <w:r>
        <w:rPr>
          <w:lang w:eastAsia="zh-CN"/>
        </w:rPr>
        <w:t xml:space="preserve">as 3300 or 3301 </w:t>
      </w:r>
      <w:r w:rsidRPr="007B2518">
        <w:rPr>
          <w:lang w:eastAsia="zh-CN"/>
        </w:rPr>
        <w:t xml:space="preserve">with </w:t>
      </w:r>
      <w:r w:rsidRPr="00D45D02">
        <w:rPr>
          <w:lang w:eastAsia="zh-CN"/>
        </w:rPr>
        <w:t xml:space="preserve">IE </w:t>
      </w:r>
      <w:r w:rsidRPr="00DF6B35">
        <w:rPr>
          <w:i/>
          <w:iCs/>
        </w:rPr>
        <w:t>UplinkTxDirectCurrentList</w:t>
      </w:r>
      <w:r>
        <w:rPr>
          <w:i/>
          <w:iCs/>
        </w:rPr>
        <w:t xml:space="preserve"> or </w:t>
      </w:r>
      <w:r w:rsidRPr="00EA0189">
        <w:rPr>
          <w:i/>
          <w:iCs/>
        </w:rPr>
        <w:t>UplinkTxDirectCurrentTwoCarrierList-r16</w:t>
      </w:r>
      <w:r>
        <w:rPr>
          <w:iCs/>
        </w:rPr>
        <w:t xml:space="preserve">, </w:t>
      </w:r>
      <w:r>
        <w:t>or if</w:t>
      </w:r>
      <w:r w:rsidRPr="00BD5584">
        <w:rPr>
          <w:lang w:eastAsia="ja-JP"/>
        </w:rPr>
        <w:t xml:space="preserve"> </w:t>
      </w:r>
      <w:r>
        <w:rPr>
          <w:lang w:eastAsia="ja-JP"/>
        </w:rPr>
        <w:t xml:space="preserve">the </w:t>
      </w:r>
      <w:r>
        <w:rPr>
          <w:iCs/>
          <w:lang w:eastAsia="ja-JP"/>
        </w:rPr>
        <w:t xml:space="preserve">carrier leakage </w:t>
      </w:r>
      <w:r w:rsidRPr="00793A80">
        <w:rPr>
          <w:iCs/>
          <w:lang w:eastAsia="ja-JP"/>
        </w:rPr>
        <w:t xml:space="preserve">frequency is </w:t>
      </w:r>
      <w:r>
        <w:rPr>
          <w:iCs/>
          <w:lang w:eastAsia="ja-JP"/>
        </w:rPr>
        <w:t>outside</w:t>
      </w:r>
      <w:r w:rsidRPr="00793A80">
        <w:rPr>
          <w:iCs/>
          <w:lang w:eastAsia="ja-JP"/>
        </w:rPr>
        <w:t xml:space="preserve"> </w:t>
      </w:r>
      <w:r>
        <w:rPr>
          <w:iCs/>
          <w:lang w:eastAsia="ja-JP"/>
        </w:rPr>
        <w:t>the configured</w:t>
      </w:r>
      <w:r w:rsidRPr="00793A80">
        <w:rPr>
          <w:iCs/>
          <w:lang w:eastAsia="ja-JP"/>
        </w:rPr>
        <w:t xml:space="preserve"> UL</w:t>
      </w:r>
      <w:r>
        <w:rPr>
          <w:iCs/>
          <w:lang w:eastAsia="ja-JP"/>
        </w:rPr>
        <w:t xml:space="preserve"> and DL</w:t>
      </w:r>
      <w:r w:rsidRPr="00793A80">
        <w:rPr>
          <w:iCs/>
          <w:lang w:eastAsia="ja-JP"/>
        </w:rPr>
        <w:t xml:space="preserve"> carriers</w:t>
      </w:r>
      <w:r>
        <w:rPr>
          <w:iCs/>
        </w:rPr>
        <w:t>, t</w:t>
      </w:r>
      <w:r>
        <w:t xml:space="preserve">he </w:t>
      </w:r>
      <w:r w:rsidRPr="00EE15F4">
        <w:t>carrier leakage measurement requirement in clause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66350336" w14:textId="77777777" w:rsidR="00862597" w:rsidRDefault="00862597" w:rsidP="00862597">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0D6AEE7F" w14:textId="77E34E05" w:rsidR="0007123C" w:rsidRPr="00DE3715" w:rsidRDefault="0007123C" w:rsidP="00862597">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7432" w:name="_Toc106577414"/>
      <w:bookmarkStart w:id="7433" w:name="_Toc114537165"/>
      <w:bookmarkStart w:id="7434" w:name="_Toc115257433"/>
      <w:bookmarkStart w:id="7435" w:name="_Toc123086753"/>
      <w:bookmarkStart w:id="7436" w:name="_Toc124296077"/>
      <w:bookmarkStart w:id="7437" w:name="_Toc124296547"/>
      <w:bookmarkStart w:id="7438" w:name="_Toc130572364"/>
      <w:bookmarkStart w:id="7439" w:name="_Toc131708363"/>
      <w:bookmarkStart w:id="7440" w:name="_Toc137458170"/>
      <w:bookmarkStart w:id="7441" w:name="_Toc138887657"/>
      <w:bookmarkStart w:id="7442" w:name="_Toc138969744"/>
      <w:bookmarkStart w:id="7443" w:name="_Toc145916805"/>
      <w:bookmarkStart w:id="7444" w:name="_Toc155386570"/>
      <w:bookmarkStart w:id="7445" w:name="_Toc161759610"/>
      <w:bookmarkStart w:id="7446" w:name="_Toc169872535"/>
      <w:r w:rsidRPr="00C04A08">
        <w:t>6.4A.2.1</w:t>
      </w:r>
      <w:r w:rsidRPr="00C04A08">
        <w:tab/>
        <w:t>Error Vector magnitude</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293A60F1" w14:textId="77777777" w:rsidR="00842EF7" w:rsidRPr="00C04A08" w:rsidRDefault="00842EF7" w:rsidP="00842EF7">
      <w:pPr>
        <w:pStyle w:val="Heading4"/>
      </w:pPr>
      <w:bookmarkStart w:id="7447" w:name="_Toc21340880"/>
      <w:bookmarkStart w:id="7448" w:name="_Toc29805327"/>
      <w:bookmarkStart w:id="7449" w:name="_Toc36456536"/>
      <w:bookmarkStart w:id="7450" w:name="_Toc36469634"/>
      <w:bookmarkStart w:id="7451" w:name="_Toc37254043"/>
      <w:bookmarkStart w:id="7452" w:name="_Toc37322900"/>
      <w:bookmarkStart w:id="7453" w:name="_Toc37324306"/>
      <w:bookmarkStart w:id="7454" w:name="_Toc45889829"/>
      <w:bookmarkStart w:id="7455" w:name="_Toc52196490"/>
      <w:bookmarkStart w:id="7456" w:name="_Toc52197470"/>
      <w:bookmarkStart w:id="7457" w:name="_Toc53173193"/>
      <w:bookmarkStart w:id="7458" w:name="_Toc53173562"/>
      <w:bookmarkStart w:id="7459" w:name="_Toc61119562"/>
      <w:bookmarkStart w:id="7460" w:name="_Toc61119944"/>
      <w:bookmarkStart w:id="7461" w:name="_Toc67926004"/>
      <w:bookmarkStart w:id="7462" w:name="_Toc75273642"/>
      <w:bookmarkStart w:id="7463" w:name="_Toc76510542"/>
      <w:bookmarkStart w:id="7464" w:name="_Toc83129699"/>
      <w:bookmarkStart w:id="7465" w:name="_Toc90591231"/>
      <w:bookmarkStart w:id="7466" w:name="_Toc98864266"/>
      <w:bookmarkStart w:id="7467" w:name="_Toc99733515"/>
      <w:bookmarkStart w:id="7468" w:name="_Toc106577415"/>
      <w:bookmarkStart w:id="7469" w:name="_Toc114537166"/>
      <w:bookmarkStart w:id="7470" w:name="_Toc115257434"/>
      <w:bookmarkStart w:id="7471" w:name="_Toc123086754"/>
      <w:bookmarkStart w:id="7472" w:name="_Toc124296078"/>
      <w:bookmarkStart w:id="7473" w:name="_Toc124296548"/>
      <w:bookmarkStart w:id="7474" w:name="_Toc130572365"/>
      <w:bookmarkStart w:id="7475" w:name="_Toc131708364"/>
      <w:bookmarkStart w:id="7476" w:name="_Toc137458171"/>
      <w:bookmarkStart w:id="7477" w:name="_Toc138887658"/>
      <w:bookmarkStart w:id="7478" w:name="_Toc138969745"/>
      <w:bookmarkStart w:id="7479" w:name="_Toc145916806"/>
      <w:bookmarkStart w:id="7480" w:name="_Toc155386571"/>
      <w:bookmarkStart w:id="7481" w:name="_Toc161759611"/>
      <w:bookmarkStart w:id="7482" w:name="_Toc169872536"/>
      <w:r w:rsidRPr="00C04A08">
        <w:t>6.4A.2.2</w:t>
      </w:r>
      <w:r w:rsidRPr="00C04A08">
        <w:tab/>
        <w:t>Carrier leakage</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3FA5D238" w14:textId="77777777" w:rsidR="00842EF7" w:rsidRPr="00C04A08" w:rsidRDefault="00842EF7" w:rsidP="0013282A">
      <w:pPr>
        <w:pStyle w:val="Heading5"/>
      </w:pPr>
      <w:bookmarkStart w:id="7483" w:name="_Toc21340881"/>
      <w:bookmarkStart w:id="7484" w:name="_Toc29805328"/>
      <w:bookmarkStart w:id="7485" w:name="_Toc36456537"/>
      <w:bookmarkStart w:id="7486" w:name="_Toc36469635"/>
      <w:bookmarkStart w:id="7487" w:name="_Toc37254044"/>
      <w:bookmarkStart w:id="7488" w:name="_Toc37322901"/>
      <w:bookmarkStart w:id="7489" w:name="_Toc37324307"/>
      <w:bookmarkStart w:id="7490" w:name="_Toc45889830"/>
      <w:bookmarkStart w:id="7491" w:name="_Toc52196491"/>
      <w:bookmarkStart w:id="7492" w:name="_Toc52197471"/>
      <w:bookmarkStart w:id="7493" w:name="_Toc53173194"/>
      <w:bookmarkStart w:id="7494" w:name="_Toc53173563"/>
      <w:bookmarkStart w:id="7495" w:name="_Toc61119563"/>
      <w:bookmarkStart w:id="7496" w:name="_Toc61119945"/>
      <w:bookmarkStart w:id="7497" w:name="_Toc67926005"/>
      <w:bookmarkStart w:id="7498" w:name="_Toc75273643"/>
      <w:bookmarkStart w:id="7499" w:name="_Toc76510543"/>
      <w:bookmarkStart w:id="7500" w:name="_Toc83129700"/>
      <w:bookmarkStart w:id="7501" w:name="_Toc90591232"/>
      <w:bookmarkStart w:id="7502" w:name="_Toc98864267"/>
      <w:bookmarkStart w:id="7503" w:name="_Toc99733516"/>
      <w:bookmarkStart w:id="7504" w:name="_Toc106577416"/>
      <w:bookmarkStart w:id="7505" w:name="_Toc114537167"/>
      <w:bookmarkStart w:id="7506" w:name="_Toc115257435"/>
      <w:bookmarkStart w:id="7507" w:name="_Toc123086755"/>
      <w:bookmarkStart w:id="7508" w:name="_Toc124296079"/>
      <w:bookmarkStart w:id="7509" w:name="_Toc124296549"/>
      <w:bookmarkStart w:id="7510" w:name="_Toc130572366"/>
      <w:bookmarkStart w:id="7511" w:name="_Toc131708365"/>
      <w:bookmarkStart w:id="7512" w:name="_Toc137458172"/>
      <w:bookmarkStart w:id="7513" w:name="_Toc138887659"/>
      <w:bookmarkStart w:id="7514" w:name="_Toc138969746"/>
      <w:bookmarkStart w:id="7515" w:name="_Toc145916807"/>
      <w:bookmarkStart w:id="7516" w:name="_Toc155386572"/>
      <w:bookmarkStart w:id="7517" w:name="_Toc161759612"/>
      <w:bookmarkStart w:id="7518" w:name="_Toc169872537"/>
      <w:r w:rsidRPr="00C04A08">
        <w:t>6.4A.2.2.1</w:t>
      </w:r>
      <w:r w:rsidRPr="00C04A08">
        <w:tab/>
        <w:t>General</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169E1729" w:rsidR="00FE5823" w:rsidRPr="00C04A08" w:rsidRDefault="007B7588" w:rsidP="00FE5823">
      <w:pPr>
        <w:pStyle w:val="NO"/>
      </w:pPr>
      <w:r w:rsidRPr="00C04A08">
        <w:t>Note:</w:t>
      </w:r>
      <w:r w:rsidRPr="00C04A08">
        <w:tab/>
        <w:t xml:space="preserve">When UE has DL configured for </w:t>
      </w:r>
      <w:r>
        <w:t xml:space="preserve">intra-band </w:t>
      </w:r>
      <w:r w:rsidRPr="00C04A08">
        <w:t xml:space="preserve">non-contiguous CA, </w:t>
      </w:r>
      <w:r>
        <w:t xml:space="preserve">indicated </w:t>
      </w:r>
      <w:r w:rsidRPr="00C04A08">
        <w:t>carrier leakage may land outside the spectrum occupied by all configured UL and DL CC.</w:t>
      </w:r>
      <w:r>
        <w:t xml:space="preserve"> In this case the requirement does not apply.</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7519" w:name="_Toc21340882"/>
      <w:bookmarkStart w:id="7520" w:name="_Toc29805329"/>
      <w:bookmarkStart w:id="7521" w:name="_Toc36456538"/>
      <w:bookmarkStart w:id="7522" w:name="_Toc36469636"/>
      <w:bookmarkStart w:id="7523" w:name="_Toc37254045"/>
      <w:bookmarkStart w:id="7524" w:name="_Toc37322902"/>
      <w:bookmarkStart w:id="7525" w:name="_Toc37324308"/>
      <w:bookmarkStart w:id="7526" w:name="_Toc45889831"/>
      <w:bookmarkStart w:id="7527" w:name="_Toc52196492"/>
      <w:bookmarkStart w:id="7528" w:name="_Toc52197472"/>
      <w:bookmarkStart w:id="7529" w:name="_Toc53173195"/>
      <w:bookmarkStart w:id="7530" w:name="_Toc53173564"/>
      <w:bookmarkStart w:id="7531" w:name="_Toc61119564"/>
      <w:bookmarkStart w:id="7532" w:name="_Toc61119946"/>
      <w:bookmarkStart w:id="7533" w:name="_Toc67926006"/>
      <w:bookmarkStart w:id="7534" w:name="_Toc75273644"/>
      <w:bookmarkStart w:id="7535" w:name="_Toc76510544"/>
      <w:bookmarkStart w:id="7536" w:name="_Toc83129701"/>
      <w:bookmarkStart w:id="7537" w:name="_Toc90591233"/>
      <w:bookmarkStart w:id="7538" w:name="_Toc106577417"/>
      <w:bookmarkStart w:id="7539" w:name="_Toc114537168"/>
      <w:bookmarkStart w:id="7540" w:name="_Toc115257436"/>
      <w:bookmarkStart w:id="7541" w:name="_Toc123086756"/>
      <w:bookmarkStart w:id="7542" w:name="_Toc124296080"/>
      <w:bookmarkStart w:id="7543" w:name="_Toc124296550"/>
      <w:bookmarkStart w:id="7544" w:name="_Toc130572367"/>
      <w:bookmarkStart w:id="7545" w:name="_Toc131708366"/>
      <w:bookmarkStart w:id="7546" w:name="_Toc137458173"/>
      <w:bookmarkStart w:id="7547" w:name="_Toc138887660"/>
      <w:bookmarkStart w:id="7548" w:name="_Toc138969747"/>
      <w:bookmarkStart w:id="7549" w:name="_Toc145916808"/>
      <w:bookmarkStart w:id="7550" w:name="_Toc155386573"/>
      <w:bookmarkStart w:id="7551" w:name="_Toc161759613"/>
      <w:bookmarkStart w:id="7552" w:name="_Toc169872538"/>
      <w:r w:rsidRPr="00C04A08">
        <w:t>6.4A.2.2.2</w:t>
      </w:r>
      <w:r w:rsidRPr="00C04A08">
        <w:tab/>
        <w:t>Carrier leakage for power class 1</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7553" w:name="_Toc21340883"/>
      <w:bookmarkStart w:id="7554" w:name="_Toc29805330"/>
      <w:bookmarkStart w:id="7555" w:name="_Toc36456539"/>
      <w:bookmarkStart w:id="7556" w:name="_Toc36469637"/>
      <w:bookmarkStart w:id="7557" w:name="_Toc37254046"/>
      <w:bookmarkStart w:id="7558" w:name="_Toc37322903"/>
      <w:bookmarkStart w:id="7559" w:name="_Toc37324309"/>
      <w:bookmarkStart w:id="7560" w:name="_Toc45889832"/>
      <w:bookmarkStart w:id="7561" w:name="_Toc52196493"/>
      <w:bookmarkStart w:id="7562" w:name="_Toc52197473"/>
      <w:bookmarkStart w:id="7563" w:name="_Toc53173196"/>
      <w:bookmarkStart w:id="7564" w:name="_Toc53173565"/>
      <w:bookmarkStart w:id="7565" w:name="_Toc61119565"/>
      <w:bookmarkStart w:id="7566" w:name="_Toc61119947"/>
      <w:bookmarkStart w:id="7567" w:name="_Toc67926007"/>
      <w:bookmarkStart w:id="7568" w:name="_Toc75273645"/>
      <w:bookmarkStart w:id="7569" w:name="_Toc76510545"/>
      <w:bookmarkStart w:id="7570" w:name="_Toc83129702"/>
      <w:bookmarkStart w:id="7571" w:name="_Toc90591234"/>
      <w:bookmarkStart w:id="7572" w:name="_Toc106577418"/>
      <w:bookmarkStart w:id="7573" w:name="_Toc114537169"/>
      <w:bookmarkStart w:id="7574" w:name="_Toc115257437"/>
      <w:bookmarkStart w:id="7575" w:name="_Toc123086757"/>
      <w:bookmarkStart w:id="7576" w:name="_Toc124296081"/>
      <w:bookmarkStart w:id="7577" w:name="_Toc124296551"/>
      <w:bookmarkStart w:id="7578" w:name="_Toc130572368"/>
      <w:bookmarkStart w:id="7579" w:name="_Toc131708367"/>
      <w:bookmarkStart w:id="7580" w:name="_Toc137458174"/>
      <w:bookmarkStart w:id="7581" w:name="_Toc138887661"/>
      <w:bookmarkStart w:id="7582" w:name="_Toc138969748"/>
      <w:bookmarkStart w:id="7583" w:name="_Toc145916809"/>
      <w:bookmarkStart w:id="7584" w:name="_Toc155386574"/>
      <w:bookmarkStart w:id="7585" w:name="_Toc161759614"/>
      <w:bookmarkStart w:id="7586" w:name="_Toc169872539"/>
      <w:bookmarkStart w:id="7587" w:name="_Toc21340892"/>
      <w:bookmarkStart w:id="7588" w:name="_Toc29805339"/>
      <w:bookmarkStart w:id="7589" w:name="_Toc36456548"/>
      <w:bookmarkStart w:id="7590" w:name="_Toc36469646"/>
      <w:bookmarkStart w:id="7591" w:name="_Toc37254055"/>
      <w:bookmarkStart w:id="7592" w:name="_Toc37322912"/>
      <w:bookmarkStart w:id="7593" w:name="_Toc37324318"/>
      <w:bookmarkStart w:id="7594" w:name="_Toc45889841"/>
      <w:bookmarkStart w:id="7595" w:name="_Toc52196502"/>
      <w:bookmarkStart w:id="7596" w:name="_Toc52197482"/>
      <w:bookmarkStart w:id="7597" w:name="_Toc53173205"/>
      <w:bookmarkStart w:id="7598" w:name="_Toc53173574"/>
      <w:bookmarkStart w:id="7599" w:name="_Toc61119574"/>
      <w:bookmarkStart w:id="7600" w:name="_Toc61119956"/>
      <w:bookmarkStart w:id="7601" w:name="_Toc67926018"/>
      <w:bookmarkStart w:id="7602" w:name="_Toc75273656"/>
      <w:bookmarkStart w:id="7603" w:name="_Toc76510556"/>
      <w:bookmarkStart w:id="7604" w:name="_Toc83129713"/>
      <w:bookmarkStart w:id="7605" w:name="_Toc90591245"/>
      <w:bookmarkStart w:id="7606" w:name="_Toc98864280"/>
      <w:bookmarkStart w:id="7607" w:name="_Toc99733529"/>
      <w:r w:rsidRPr="00C04A08">
        <w:t>6.4A.2.2.3</w:t>
      </w:r>
      <w:r w:rsidRPr="00C04A08">
        <w:tab/>
        <w:t>Carrier leakage for power class 2</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7608" w:name="_Toc21340884"/>
      <w:bookmarkStart w:id="7609" w:name="_Toc29805331"/>
      <w:bookmarkStart w:id="7610" w:name="_Toc36456540"/>
      <w:bookmarkStart w:id="7611" w:name="_Toc36469638"/>
      <w:bookmarkStart w:id="7612" w:name="_Toc37254047"/>
      <w:bookmarkStart w:id="7613" w:name="_Toc37322904"/>
      <w:bookmarkStart w:id="7614" w:name="_Toc37324310"/>
      <w:bookmarkStart w:id="7615" w:name="_Toc45889833"/>
      <w:bookmarkStart w:id="7616" w:name="_Toc52196494"/>
      <w:bookmarkStart w:id="7617" w:name="_Toc52197474"/>
      <w:bookmarkStart w:id="7618" w:name="_Toc53173197"/>
      <w:bookmarkStart w:id="7619" w:name="_Toc53173566"/>
      <w:bookmarkStart w:id="7620" w:name="_Toc61119566"/>
      <w:bookmarkStart w:id="7621" w:name="_Toc61119948"/>
      <w:bookmarkStart w:id="7622" w:name="_Toc67926008"/>
      <w:bookmarkStart w:id="7623" w:name="_Toc75273646"/>
      <w:bookmarkStart w:id="7624" w:name="_Toc76510546"/>
      <w:bookmarkStart w:id="7625" w:name="_Toc83129703"/>
      <w:bookmarkStart w:id="7626"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7627" w:name="_Toc106577419"/>
      <w:bookmarkStart w:id="7628" w:name="_Toc114537170"/>
      <w:bookmarkStart w:id="7629" w:name="_Toc115257438"/>
      <w:bookmarkStart w:id="7630" w:name="_Toc123086758"/>
      <w:bookmarkStart w:id="7631" w:name="_Toc124296082"/>
      <w:bookmarkStart w:id="7632" w:name="_Toc124296552"/>
      <w:bookmarkStart w:id="7633" w:name="_Toc130572369"/>
      <w:bookmarkStart w:id="7634" w:name="_Toc131708368"/>
      <w:bookmarkStart w:id="7635" w:name="_Toc137458175"/>
      <w:bookmarkStart w:id="7636" w:name="_Toc138887662"/>
      <w:bookmarkStart w:id="7637" w:name="_Toc138969749"/>
      <w:bookmarkStart w:id="7638" w:name="_Toc145916810"/>
      <w:bookmarkStart w:id="7639" w:name="_Toc155386575"/>
      <w:bookmarkStart w:id="7640" w:name="_Toc161759615"/>
      <w:bookmarkStart w:id="7641" w:name="_Toc169872540"/>
      <w:r w:rsidRPr="00C04A08">
        <w:t>6.4A.2.2.4</w:t>
      </w:r>
      <w:r w:rsidRPr="00C04A08">
        <w:tab/>
        <w:t>Carrier leakage for power class 3</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7642" w:name="_Toc21340885"/>
      <w:bookmarkStart w:id="7643" w:name="_Toc29805332"/>
      <w:bookmarkStart w:id="7644" w:name="_Toc36456541"/>
      <w:bookmarkStart w:id="7645" w:name="_Toc36469639"/>
      <w:bookmarkStart w:id="7646" w:name="_Toc37254048"/>
      <w:bookmarkStart w:id="7647" w:name="_Toc37322905"/>
      <w:bookmarkStart w:id="7648" w:name="_Toc37324311"/>
      <w:bookmarkStart w:id="7649" w:name="_Toc45889834"/>
      <w:bookmarkStart w:id="7650" w:name="_Toc52196495"/>
      <w:bookmarkStart w:id="7651" w:name="_Toc52197475"/>
      <w:bookmarkStart w:id="7652" w:name="_Toc53173198"/>
      <w:bookmarkStart w:id="7653" w:name="_Toc53173567"/>
      <w:bookmarkStart w:id="7654" w:name="_Toc61119567"/>
      <w:bookmarkStart w:id="7655" w:name="_Toc61119949"/>
      <w:bookmarkStart w:id="7656" w:name="_Toc67926009"/>
      <w:bookmarkStart w:id="7657" w:name="_Toc75273647"/>
      <w:bookmarkStart w:id="7658" w:name="_Toc76510547"/>
      <w:bookmarkStart w:id="7659" w:name="_Toc83129704"/>
      <w:bookmarkStart w:id="7660" w:name="_Toc90591236"/>
      <w:bookmarkStart w:id="7661" w:name="_Toc106577420"/>
    </w:p>
    <w:p w14:paraId="2559F13B" w14:textId="77777777" w:rsidR="00016FED" w:rsidRPr="00C04A08" w:rsidRDefault="00016FED" w:rsidP="00016FED">
      <w:pPr>
        <w:pStyle w:val="TH"/>
      </w:pPr>
      <w:r w:rsidRPr="00C04A08">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475FF8B1" w14:textId="77777777" w:rsidR="00117E1C" w:rsidRDefault="00117E1C" w:rsidP="00117E1C">
      <w:pPr>
        <w:rPr>
          <w:lang w:eastAsia="ja-JP"/>
        </w:rPr>
      </w:pPr>
    </w:p>
    <w:p w14:paraId="5FB37913" w14:textId="0CB1F660" w:rsidR="00016FED" w:rsidRDefault="00117E1C" w:rsidP="00117E1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4</w:t>
      </w:r>
      <w:r w:rsidRPr="008D2D07">
        <w:t xml:space="preserve"> and are</w:t>
      </w:r>
      <w:r w:rsidRPr="00DE3715">
        <w:t xml:space="preserve"> applicable for </w:t>
      </w:r>
      <w:r w:rsidRPr="008D2D07">
        <w:t>each CC with all CCs active with non-zero UL RB allocation.</w:t>
      </w:r>
    </w:p>
    <w:p w14:paraId="22456C00" w14:textId="77777777" w:rsidR="00117E1C" w:rsidRDefault="00117E1C" w:rsidP="00117E1C"/>
    <w:p w14:paraId="1B71FF76" w14:textId="2B2800F7" w:rsidR="00755366" w:rsidRPr="00C04A08" w:rsidRDefault="00755366" w:rsidP="00755366">
      <w:pPr>
        <w:pStyle w:val="Heading5"/>
      </w:pPr>
      <w:bookmarkStart w:id="7662" w:name="_Toc114537171"/>
      <w:bookmarkStart w:id="7663" w:name="_Toc115257439"/>
      <w:bookmarkStart w:id="7664" w:name="_Toc123086759"/>
      <w:bookmarkStart w:id="7665" w:name="_Toc124296083"/>
      <w:bookmarkStart w:id="7666" w:name="_Toc124296553"/>
      <w:bookmarkStart w:id="7667" w:name="_Toc130572370"/>
      <w:bookmarkStart w:id="7668" w:name="_Toc131708369"/>
      <w:bookmarkStart w:id="7669" w:name="_Toc137458176"/>
      <w:bookmarkStart w:id="7670" w:name="_Toc138887663"/>
      <w:bookmarkStart w:id="7671" w:name="_Toc138969750"/>
      <w:bookmarkStart w:id="7672" w:name="_Toc145916811"/>
      <w:bookmarkStart w:id="7673" w:name="_Toc155386576"/>
      <w:bookmarkStart w:id="7674" w:name="_Toc161759616"/>
      <w:bookmarkStart w:id="7675" w:name="_Toc169872541"/>
      <w:r w:rsidRPr="00C04A08">
        <w:t>6.4A.2.2.5</w:t>
      </w:r>
      <w:r w:rsidRPr="00C04A08">
        <w:tab/>
        <w:t>Carrier leakage for power class 4</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1015B0A4" w14:textId="77777777" w:rsidR="00755366" w:rsidRPr="00C04A08" w:rsidRDefault="00755366" w:rsidP="00755366">
      <w:pPr>
        <w:pStyle w:val="Heading5"/>
      </w:pPr>
      <w:bookmarkStart w:id="7676" w:name="_Toc67926010"/>
      <w:bookmarkStart w:id="7677" w:name="_Toc75273648"/>
      <w:bookmarkStart w:id="7678" w:name="_Toc76510548"/>
      <w:bookmarkStart w:id="7679" w:name="_Toc83129705"/>
      <w:bookmarkStart w:id="7680" w:name="_Toc90591237"/>
      <w:bookmarkStart w:id="7681" w:name="_Toc106577421"/>
      <w:bookmarkStart w:id="7682" w:name="_Toc114537172"/>
      <w:bookmarkStart w:id="7683" w:name="_Toc115257440"/>
      <w:bookmarkStart w:id="7684" w:name="_Toc123086760"/>
      <w:bookmarkStart w:id="7685" w:name="_Toc124296084"/>
      <w:bookmarkStart w:id="7686" w:name="_Toc124296554"/>
      <w:bookmarkStart w:id="7687" w:name="_Toc130572371"/>
      <w:bookmarkStart w:id="7688" w:name="_Toc131708370"/>
      <w:bookmarkStart w:id="7689" w:name="_Toc137458177"/>
      <w:bookmarkStart w:id="7690" w:name="_Toc138887664"/>
      <w:bookmarkStart w:id="7691" w:name="_Toc138969751"/>
      <w:bookmarkStart w:id="7692" w:name="_Toc145916812"/>
      <w:bookmarkStart w:id="7693" w:name="_Toc155386577"/>
      <w:bookmarkStart w:id="7694" w:name="_Toc161759617"/>
      <w:bookmarkStart w:id="7695" w:name="_Toc169872542"/>
      <w:r w:rsidRPr="00C04A08">
        <w:t>6.4A.2.2.</w:t>
      </w:r>
      <w:r>
        <w:t>6</w:t>
      </w:r>
      <w:r w:rsidRPr="00C04A08">
        <w:tab/>
        <w:t>C</w:t>
      </w:r>
      <w:r>
        <w:t>arrier leakage for power class 5</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7696" w:name="_Toc21340886"/>
      <w:bookmarkStart w:id="7697" w:name="_Toc29805333"/>
      <w:bookmarkStart w:id="7698" w:name="_Toc36456542"/>
      <w:bookmarkStart w:id="7699" w:name="_Toc36469640"/>
      <w:bookmarkStart w:id="7700" w:name="_Toc37254049"/>
      <w:bookmarkStart w:id="7701" w:name="_Toc37322906"/>
      <w:bookmarkStart w:id="7702" w:name="_Toc37324312"/>
      <w:bookmarkStart w:id="7703" w:name="_Toc45889835"/>
      <w:bookmarkStart w:id="7704" w:name="_Toc52196496"/>
      <w:bookmarkStart w:id="7705" w:name="_Toc52197476"/>
      <w:bookmarkStart w:id="7706" w:name="_Toc53173199"/>
      <w:bookmarkStart w:id="7707" w:name="_Toc53173568"/>
      <w:bookmarkStart w:id="7708" w:name="_Toc61119568"/>
      <w:bookmarkStart w:id="7709" w:name="_Toc61119950"/>
      <w:bookmarkStart w:id="7710" w:name="_Toc67926011"/>
      <w:bookmarkStart w:id="7711" w:name="_Toc75273649"/>
      <w:bookmarkStart w:id="7712" w:name="_Toc76510549"/>
      <w:bookmarkStart w:id="7713" w:name="_Toc83129706"/>
      <w:bookmarkStart w:id="7714"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7715" w:name="_Toc106577422"/>
      <w:bookmarkStart w:id="7716" w:name="_Toc114537173"/>
      <w:bookmarkStart w:id="7717" w:name="_Toc115257441"/>
      <w:bookmarkStart w:id="7718" w:name="_Toc123086761"/>
      <w:bookmarkStart w:id="7719" w:name="_Toc124296085"/>
      <w:bookmarkStart w:id="7720" w:name="_Toc124296555"/>
      <w:bookmarkStart w:id="7721" w:name="_Toc130572372"/>
      <w:bookmarkStart w:id="7722" w:name="_Toc131708371"/>
      <w:bookmarkStart w:id="7723" w:name="_Toc137458178"/>
      <w:bookmarkStart w:id="7724" w:name="_Toc138887665"/>
      <w:bookmarkStart w:id="7725" w:name="_Toc138969752"/>
      <w:bookmarkStart w:id="7726" w:name="_Toc145916813"/>
      <w:bookmarkStart w:id="7727" w:name="_Toc155386578"/>
      <w:bookmarkStart w:id="7728" w:name="_Toc161759618"/>
      <w:bookmarkStart w:id="7729" w:name="_Toc169872543"/>
      <w:r w:rsidRPr="00DE3715">
        <w:t>6.4A.2.3</w:t>
      </w:r>
      <w:r w:rsidRPr="00DE3715">
        <w:tab/>
        <w:t>Inband emissions</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4FFEDA00" w14:textId="77777777" w:rsidR="00755366" w:rsidRPr="00DE3715" w:rsidRDefault="00755366" w:rsidP="00755366">
      <w:pPr>
        <w:pStyle w:val="Heading5"/>
      </w:pPr>
      <w:bookmarkStart w:id="7730" w:name="_Toc21340887"/>
      <w:bookmarkStart w:id="7731" w:name="_Toc29805334"/>
      <w:bookmarkStart w:id="7732" w:name="_Toc36456543"/>
      <w:bookmarkStart w:id="7733" w:name="_Toc36469641"/>
      <w:bookmarkStart w:id="7734" w:name="_Toc37254050"/>
      <w:bookmarkStart w:id="7735" w:name="_Toc37322907"/>
      <w:bookmarkStart w:id="7736" w:name="_Toc37324313"/>
      <w:bookmarkStart w:id="7737" w:name="_Toc45889836"/>
      <w:bookmarkStart w:id="7738" w:name="_Toc52196497"/>
      <w:bookmarkStart w:id="7739" w:name="_Toc52197477"/>
      <w:bookmarkStart w:id="7740" w:name="_Toc53173200"/>
      <w:bookmarkStart w:id="7741" w:name="_Toc53173569"/>
      <w:bookmarkStart w:id="7742" w:name="_Toc61119569"/>
      <w:bookmarkStart w:id="7743" w:name="_Toc61119951"/>
      <w:bookmarkStart w:id="7744" w:name="_Toc67926012"/>
      <w:bookmarkStart w:id="7745" w:name="_Toc75273650"/>
      <w:bookmarkStart w:id="7746" w:name="_Toc76510550"/>
      <w:bookmarkStart w:id="7747" w:name="_Toc83129707"/>
      <w:bookmarkStart w:id="7748" w:name="_Toc90591239"/>
      <w:bookmarkStart w:id="7749" w:name="_Toc106577423"/>
      <w:bookmarkStart w:id="7750" w:name="_Toc114537174"/>
      <w:bookmarkStart w:id="7751" w:name="_Toc115257442"/>
      <w:bookmarkStart w:id="7752" w:name="_Toc123086762"/>
      <w:bookmarkStart w:id="7753" w:name="_Toc124296086"/>
      <w:bookmarkStart w:id="7754" w:name="_Toc124296556"/>
      <w:bookmarkStart w:id="7755" w:name="_Toc130572373"/>
      <w:bookmarkStart w:id="7756" w:name="_Toc131708372"/>
      <w:bookmarkStart w:id="7757" w:name="_Toc137458179"/>
      <w:bookmarkStart w:id="7758" w:name="_Toc138887666"/>
      <w:bookmarkStart w:id="7759" w:name="_Toc138969753"/>
      <w:bookmarkStart w:id="7760" w:name="_Toc145916814"/>
      <w:bookmarkStart w:id="7761" w:name="_Toc155386579"/>
      <w:bookmarkStart w:id="7762" w:name="_Toc161759619"/>
      <w:bookmarkStart w:id="7763" w:name="_Toc169872544"/>
      <w:r w:rsidRPr="00DE3715">
        <w:t>6.4A.2.3.1</w:t>
      </w:r>
      <w:r w:rsidRPr="00DE3715">
        <w:tab/>
        <w:t>General</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7764" w:name="_Toc21340888"/>
      <w:bookmarkStart w:id="7765" w:name="_Toc29805335"/>
      <w:bookmarkStart w:id="7766" w:name="_Toc36456544"/>
      <w:bookmarkStart w:id="7767" w:name="_Toc36469642"/>
      <w:bookmarkStart w:id="7768" w:name="_Toc37254051"/>
      <w:bookmarkStart w:id="7769" w:name="_Toc37322908"/>
      <w:bookmarkStart w:id="7770" w:name="_Toc37324314"/>
      <w:bookmarkStart w:id="7771" w:name="_Toc45889837"/>
      <w:bookmarkStart w:id="7772" w:name="_Toc52196498"/>
      <w:bookmarkStart w:id="7773" w:name="_Toc52197478"/>
      <w:bookmarkStart w:id="7774" w:name="_Toc53173201"/>
      <w:bookmarkStart w:id="7775" w:name="_Toc53173570"/>
      <w:bookmarkStart w:id="7776" w:name="_Toc61119570"/>
      <w:bookmarkStart w:id="7777" w:name="_Toc61119952"/>
      <w:bookmarkStart w:id="7778" w:name="_Toc67926013"/>
      <w:bookmarkStart w:id="7779" w:name="_Toc75273651"/>
      <w:bookmarkStart w:id="7780" w:name="_Toc76510551"/>
      <w:bookmarkStart w:id="7781" w:name="_Toc83129708"/>
      <w:bookmarkStart w:id="7782" w:name="_Toc90591240"/>
      <w:bookmarkStart w:id="7783" w:name="_Toc106577424"/>
      <w:bookmarkStart w:id="7784" w:name="_Toc114537175"/>
      <w:bookmarkStart w:id="7785" w:name="_Toc115257443"/>
      <w:bookmarkStart w:id="7786" w:name="_Toc123086763"/>
      <w:bookmarkStart w:id="7787" w:name="_Toc124296087"/>
      <w:bookmarkStart w:id="7788" w:name="_Toc124296557"/>
      <w:bookmarkStart w:id="7789" w:name="_Toc130572374"/>
      <w:bookmarkStart w:id="7790" w:name="_Toc131708373"/>
      <w:bookmarkStart w:id="7791" w:name="_Toc137458180"/>
      <w:bookmarkStart w:id="7792" w:name="_Toc138887667"/>
      <w:bookmarkStart w:id="7793" w:name="_Toc138969754"/>
      <w:bookmarkStart w:id="7794" w:name="_Toc145916815"/>
      <w:bookmarkStart w:id="7795" w:name="_Toc155386580"/>
      <w:bookmarkStart w:id="7796" w:name="_Toc161759620"/>
      <w:bookmarkStart w:id="7797" w:name="_Toc169872545"/>
      <w:r w:rsidRPr="00DE3715">
        <w:t>6.4A.2.3.2</w:t>
      </w:r>
      <w:r w:rsidRPr="00DE3715">
        <w:tab/>
        <w:t>Inband emissions for power class 1</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77777777" w:rsidR="00E540BF" w:rsidRPr="00C04A08" w:rsidRDefault="00E540BF" w:rsidP="00E540BF">
      <w:pPr>
        <w:pStyle w:val="TH"/>
      </w:pPr>
      <w:bookmarkStart w:id="7798" w:name="_Toc21340889"/>
      <w:bookmarkStart w:id="7799" w:name="_Toc29805336"/>
      <w:bookmarkStart w:id="7800" w:name="_Toc36456545"/>
      <w:bookmarkStart w:id="7801" w:name="_Toc36469643"/>
      <w:bookmarkStart w:id="7802" w:name="_Toc37254052"/>
      <w:bookmarkStart w:id="7803" w:name="_Toc37322909"/>
      <w:bookmarkStart w:id="7804" w:name="_Toc37324315"/>
      <w:bookmarkStart w:id="7805" w:name="_Toc45889838"/>
      <w:bookmarkStart w:id="7806" w:name="_Toc52196499"/>
      <w:bookmarkStart w:id="7807" w:name="_Toc52197479"/>
      <w:bookmarkStart w:id="7808" w:name="_Toc53173202"/>
      <w:bookmarkStart w:id="7809" w:name="_Toc53173571"/>
      <w:bookmarkStart w:id="7810" w:name="_Toc61119571"/>
      <w:bookmarkStart w:id="7811" w:name="_Toc61119953"/>
      <w:bookmarkStart w:id="7812" w:name="_Toc67926014"/>
      <w:bookmarkStart w:id="7813" w:name="_Toc75273652"/>
      <w:bookmarkStart w:id="7814" w:name="_Toc76510552"/>
      <w:bookmarkStart w:id="7815" w:name="_Toc83129709"/>
      <w:bookmarkStart w:id="7816" w:name="_Toc90591241"/>
      <w:bookmarkStart w:id="7817" w:name="_Toc106577425"/>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77777777"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7818" w:name="_Toc114537176"/>
      <w:bookmarkStart w:id="7819" w:name="_Toc115257444"/>
      <w:bookmarkStart w:id="7820" w:name="_Toc123086764"/>
      <w:bookmarkStart w:id="7821" w:name="_Toc124296088"/>
      <w:bookmarkStart w:id="7822" w:name="_Toc124296558"/>
      <w:bookmarkStart w:id="7823" w:name="_Toc130572375"/>
      <w:bookmarkStart w:id="7824" w:name="_Toc131708374"/>
      <w:bookmarkStart w:id="7825" w:name="_Toc137458181"/>
      <w:bookmarkStart w:id="7826" w:name="_Toc138887668"/>
      <w:bookmarkStart w:id="7827" w:name="_Toc138969755"/>
      <w:bookmarkStart w:id="7828" w:name="_Toc145916816"/>
      <w:bookmarkStart w:id="7829" w:name="_Toc155386581"/>
      <w:bookmarkStart w:id="7830" w:name="_Toc161759621"/>
      <w:bookmarkStart w:id="7831" w:name="_Toc169872546"/>
      <w:r w:rsidRPr="00C04A08">
        <w:t>6.4A.2.3.3</w:t>
      </w:r>
      <w:r w:rsidRPr="00C04A08">
        <w:tab/>
        <w:t>Inband emissions for power class 2</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7832" w:name="_Toc21340890"/>
      <w:bookmarkStart w:id="7833" w:name="_Toc29805337"/>
      <w:bookmarkStart w:id="7834" w:name="_Toc36456546"/>
      <w:bookmarkStart w:id="7835" w:name="_Toc36469644"/>
      <w:bookmarkStart w:id="7836" w:name="_Toc37254053"/>
      <w:bookmarkStart w:id="7837" w:name="_Toc37322910"/>
      <w:bookmarkStart w:id="7838" w:name="_Toc37324316"/>
      <w:bookmarkStart w:id="7839" w:name="_Toc45889839"/>
      <w:bookmarkStart w:id="7840" w:name="_Toc52196500"/>
      <w:bookmarkStart w:id="7841" w:name="_Toc52197480"/>
      <w:bookmarkStart w:id="7842" w:name="_Toc53173203"/>
      <w:bookmarkStart w:id="7843" w:name="_Toc53173572"/>
      <w:bookmarkStart w:id="7844" w:name="_Toc61119572"/>
      <w:bookmarkStart w:id="7845" w:name="_Toc61119954"/>
      <w:bookmarkStart w:id="7846" w:name="_Toc67926015"/>
      <w:bookmarkStart w:id="7847" w:name="_Toc75273653"/>
      <w:bookmarkStart w:id="7848" w:name="_Toc76510553"/>
      <w:bookmarkStart w:id="7849" w:name="_Toc83129710"/>
      <w:bookmarkStart w:id="7850" w:name="_Toc90591242"/>
      <w:bookmarkStart w:id="7851" w:name="_Toc106577426"/>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77777777"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7852" w:name="_Toc114537177"/>
      <w:bookmarkStart w:id="7853" w:name="_Toc115257445"/>
      <w:bookmarkStart w:id="7854" w:name="_Toc123086765"/>
      <w:bookmarkStart w:id="7855" w:name="_Toc124296089"/>
      <w:bookmarkStart w:id="7856" w:name="_Toc124296559"/>
      <w:bookmarkStart w:id="7857" w:name="_Toc130572376"/>
      <w:bookmarkStart w:id="7858" w:name="_Toc131708375"/>
      <w:bookmarkStart w:id="7859" w:name="_Toc137458182"/>
      <w:bookmarkStart w:id="7860" w:name="_Toc138887669"/>
      <w:bookmarkStart w:id="7861" w:name="_Toc138969756"/>
      <w:bookmarkStart w:id="7862" w:name="_Toc145916817"/>
      <w:bookmarkStart w:id="7863" w:name="_Toc155386582"/>
      <w:bookmarkStart w:id="7864" w:name="_Toc161759622"/>
      <w:bookmarkStart w:id="7865" w:name="_Toc169872547"/>
      <w:r w:rsidRPr="00C04A08">
        <w:t>6.4A.2.3.4</w:t>
      </w:r>
      <w:r w:rsidRPr="00C04A08">
        <w:tab/>
        <w:t>Inband emissions for power class 3</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7099168E" w14:textId="3875B3B4" w:rsidR="00755366"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167BD00B" w14:textId="684DDD01" w:rsidR="00117E1C" w:rsidRPr="00C04A08" w:rsidRDefault="00117E1C" w:rsidP="00755366">
      <w:pPr>
        <w:overflowPunct w:val="0"/>
        <w:autoSpaceDE w:val="0"/>
        <w:autoSpaceDN w:val="0"/>
        <w:adjustRightInd w:val="0"/>
        <w:textAlignment w:val="baseline"/>
        <w:rPr>
          <w:lang w:eastAsia="zh-CN"/>
        </w:rPr>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4</w:t>
      </w:r>
      <w:r w:rsidRPr="008D2D07">
        <w:t xml:space="preserve"> and are</w:t>
      </w:r>
      <w:r w:rsidRPr="00DE3715">
        <w:t xml:space="preserve"> applicable for </w:t>
      </w:r>
      <w:r w:rsidRPr="008D2D07">
        <w:t>each CC with all CCs active with non-zero UL RB allocation.</w:t>
      </w:r>
    </w:p>
    <w:p w14:paraId="0EC3F018" w14:textId="77777777" w:rsidR="00C30ACF" w:rsidRPr="00C04A08" w:rsidRDefault="00C30ACF" w:rsidP="00C30ACF">
      <w:pPr>
        <w:pStyle w:val="TH"/>
      </w:pPr>
      <w:bookmarkStart w:id="7866" w:name="_Toc21340891"/>
      <w:bookmarkStart w:id="7867" w:name="_Toc29805338"/>
      <w:bookmarkStart w:id="7868" w:name="_Toc36456547"/>
      <w:bookmarkStart w:id="7869" w:name="_Toc36469645"/>
      <w:bookmarkStart w:id="7870" w:name="_Toc37254054"/>
      <w:bookmarkStart w:id="7871" w:name="_Toc37322911"/>
      <w:bookmarkStart w:id="7872" w:name="_Toc37324317"/>
      <w:bookmarkStart w:id="7873" w:name="_Toc45889840"/>
      <w:bookmarkStart w:id="7874" w:name="_Toc52196501"/>
      <w:bookmarkStart w:id="7875" w:name="_Toc52197481"/>
      <w:bookmarkStart w:id="7876" w:name="_Toc53173204"/>
      <w:bookmarkStart w:id="7877" w:name="_Toc53173573"/>
      <w:bookmarkStart w:id="7878" w:name="_Toc61119573"/>
      <w:bookmarkStart w:id="7879" w:name="_Toc61119955"/>
      <w:bookmarkStart w:id="7880" w:name="_Toc67926016"/>
      <w:bookmarkStart w:id="7881" w:name="_Toc75273654"/>
      <w:bookmarkStart w:id="7882" w:name="_Toc76510554"/>
      <w:bookmarkStart w:id="7883" w:name="_Toc83129711"/>
      <w:bookmarkStart w:id="7884" w:name="_Toc90591243"/>
      <w:bookmarkStart w:id="7885" w:name="_Toc106577427"/>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7777777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7886" w:name="_Toc114537178"/>
      <w:bookmarkStart w:id="7887" w:name="_Toc115257446"/>
      <w:bookmarkStart w:id="7888" w:name="_Toc123086766"/>
      <w:bookmarkStart w:id="7889" w:name="_Toc124296090"/>
      <w:bookmarkStart w:id="7890" w:name="_Toc124296560"/>
      <w:bookmarkStart w:id="7891" w:name="_Toc130572377"/>
      <w:bookmarkStart w:id="7892" w:name="_Toc131708376"/>
      <w:bookmarkStart w:id="7893" w:name="_Toc137458183"/>
      <w:bookmarkStart w:id="7894" w:name="_Toc138887670"/>
      <w:bookmarkStart w:id="7895" w:name="_Toc138969757"/>
      <w:bookmarkStart w:id="7896" w:name="_Toc145916818"/>
      <w:bookmarkStart w:id="7897" w:name="_Toc155386583"/>
      <w:bookmarkStart w:id="7898" w:name="_Toc161759623"/>
      <w:bookmarkStart w:id="7899" w:name="_Toc169872548"/>
      <w:r w:rsidRPr="00C04A08">
        <w:t>6.4A.2.3.5</w:t>
      </w:r>
      <w:r w:rsidRPr="00C04A08">
        <w:tab/>
        <w:t>Inband emissions for power class 4</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7900" w:name="_Toc67926017"/>
      <w:bookmarkStart w:id="7901" w:name="_Toc75273655"/>
      <w:bookmarkStart w:id="7902" w:name="_Toc76510555"/>
      <w:bookmarkStart w:id="7903" w:name="_Toc83129712"/>
      <w:bookmarkStart w:id="7904" w:name="_Toc90591244"/>
      <w:bookmarkStart w:id="7905" w:name="_Toc106577428"/>
      <w:bookmarkStart w:id="7906" w:name="_Toc114537179"/>
      <w:bookmarkStart w:id="7907" w:name="_Toc115257447"/>
      <w:bookmarkStart w:id="7908" w:name="_Toc123086767"/>
      <w:bookmarkStart w:id="7909" w:name="_Toc124296091"/>
      <w:bookmarkStart w:id="7910" w:name="_Toc124296561"/>
      <w:bookmarkStart w:id="7911" w:name="_Toc130572378"/>
      <w:bookmarkStart w:id="7912" w:name="_Toc131708377"/>
      <w:bookmarkStart w:id="7913" w:name="_Toc137458184"/>
      <w:bookmarkStart w:id="7914" w:name="_Toc138887671"/>
      <w:bookmarkStart w:id="7915" w:name="_Toc138969758"/>
      <w:bookmarkStart w:id="7916" w:name="_Toc145916819"/>
      <w:bookmarkStart w:id="7917" w:name="_Toc155386584"/>
      <w:bookmarkStart w:id="7918" w:name="_Toc161759624"/>
      <w:bookmarkStart w:id="7919" w:name="_Toc169872549"/>
      <w:r>
        <w:t>6.4A.2.3.6</w:t>
      </w:r>
      <w:r w:rsidRPr="00C04A08">
        <w:tab/>
        <w:t>In</w:t>
      </w:r>
      <w:r>
        <w:t>band emissions for power class 5</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7920" w:name="_Toc106577429"/>
      <w:bookmarkStart w:id="7921" w:name="_Toc114537180"/>
      <w:bookmarkStart w:id="7922" w:name="_Toc115257448"/>
      <w:bookmarkStart w:id="7923" w:name="_Toc123086768"/>
      <w:bookmarkStart w:id="7924" w:name="_Toc124296092"/>
      <w:bookmarkStart w:id="7925" w:name="_Toc124296562"/>
      <w:bookmarkStart w:id="7926" w:name="_Toc130572379"/>
      <w:bookmarkStart w:id="7927" w:name="_Toc131708378"/>
      <w:bookmarkStart w:id="7928" w:name="_Toc137458185"/>
      <w:bookmarkStart w:id="7929" w:name="_Toc138887672"/>
      <w:bookmarkStart w:id="7930" w:name="_Toc138969759"/>
      <w:bookmarkStart w:id="7931" w:name="_Toc145916820"/>
      <w:bookmarkStart w:id="7932" w:name="_Toc155386585"/>
      <w:bookmarkStart w:id="7933" w:name="_Toc161759625"/>
      <w:bookmarkStart w:id="7934" w:name="_Toc169872550"/>
      <w:r w:rsidRPr="00C04A08">
        <w:t>6.4A.2.4</w:t>
      </w:r>
      <w:r w:rsidRPr="00C04A08">
        <w:tab/>
        <w:t>EVM equalizer spectrum flatness</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7935" w:name="_Toc21340893"/>
      <w:bookmarkStart w:id="7936" w:name="_Toc29805340"/>
      <w:bookmarkStart w:id="7937" w:name="_Toc36456549"/>
      <w:bookmarkStart w:id="7938" w:name="_Toc36469647"/>
      <w:bookmarkStart w:id="7939" w:name="_Toc37254056"/>
      <w:bookmarkStart w:id="7940" w:name="_Toc37322913"/>
      <w:bookmarkStart w:id="7941" w:name="_Toc37324319"/>
      <w:bookmarkStart w:id="7942" w:name="_Toc45889842"/>
      <w:bookmarkStart w:id="7943" w:name="_Toc52196503"/>
      <w:bookmarkStart w:id="7944" w:name="_Toc52197483"/>
      <w:bookmarkStart w:id="7945" w:name="_Toc53173206"/>
      <w:bookmarkStart w:id="7946" w:name="_Toc53173575"/>
      <w:bookmarkStart w:id="7947" w:name="_Toc61119575"/>
      <w:bookmarkStart w:id="7948" w:name="_Toc61119957"/>
      <w:bookmarkStart w:id="7949" w:name="_Toc67926019"/>
      <w:bookmarkStart w:id="7950" w:name="_Toc75273657"/>
      <w:bookmarkStart w:id="7951" w:name="_Toc76510557"/>
      <w:bookmarkStart w:id="7952" w:name="_Toc83129714"/>
      <w:bookmarkStart w:id="7953" w:name="_Toc90591246"/>
      <w:bookmarkStart w:id="7954" w:name="_Toc98864281"/>
      <w:bookmarkStart w:id="7955" w:name="_Toc99733530"/>
      <w:bookmarkStart w:id="7956" w:name="_Toc106577430"/>
      <w:bookmarkStart w:id="7957" w:name="_Toc114537181"/>
      <w:bookmarkStart w:id="7958" w:name="_Toc115257449"/>
      <w:bookmarkStart w:id="7959" w:name="_Toc123086769"/>
      <w:bookmarkStart w:id="7960" w:name="_Toc124296093"/>
      <w:bookmarkStart w:id="7961" w:name="_Toc124296563"/>
      <w:bookmarkStart w:id="7962" w:name="_Toc130572380"/>
      <w:bookmarkStart w:id="7963" w:name="_Toc131708379"/>
      <w:bookmarkStart w:id="7964" w:name="_Toc137458186"/>
      <w:bookmarkStart w:id="7965" w:name="_Toc138887673"/>
      <w:bookmarkStart w:id="7966" w:name="_Toc138969760"/>
      <w:bookmarkStart w:id="7967" w:name="_Toc145916821"/>
      <w:bookmarkStart w:id="7968" w:name="_Toc155386586"/>
      <w:bookmarkStart w:id="7969" w:name="_Toc161759626"/>
      <w:bookmarkStart w:id="7970" w:name="_Toc169872551"/>
      <w:r w:rsidRPr="00C04A08">
        <w:t>6.4D</w:t>
      </w:r>
      <w:r w:rsidRPr="00C04A08">
        <w:tab/>
        <w:t>Transmit signal quality for UL MIMO</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52F3B581" w14:textId="77777777" w:rsidR="00842EF7" w:rsidRPr="00C04A08" w:rsidRDefault="00842EF7" w:rsidP="003C6ED8">
      <w:pPr>
        <w:pStyle w:val="Heading3"/>
      </w:pPr>
      <w:bookmarkStart w:id="7971" w:name="_Toc21340894"/>
      <w:bookmarkStart w:id="7972" w:name="_Toc29805341"/>
      <w:bookmarkStart w:id="7973" w:name="_Toc36456550"/>
      <w:bookmarkStart w:id="7974" w:name="_Toc36469648"/>
      <w:bookmarkStart w:id="7975" w:name="_Toc37254057"/>
      <w:bookmarkStart w:id="7976" w:name="_Toc37322914"/>
      <w:bookmarkStart w:id="7977" w:name="_Toc37324320"/>
      <w:bookmarkStart w:id="7978" w:name="_Toc45889843"/>
      <w:bookmarkStart w:id="7979" w:name="_Toc52196504"/>
      <w:bookmarkStart w:id="7980" w:name="_Toc52197484"/>
      <w:bookmarkStart w:id="7981" w:name="_Toc53173207"/>
      <w:bookmarkStart w:id="7982" w:name="_Toc53173576"/>
      <w:bookmarkStart w:id="7983" w:name="_Toc61119576"/>
      <w:bookmarkStart w:id="7984" w:name="_Toc61119958"/>
      <w:bookmarkStart w:id="7985" w:name="_Toc67926020"/>
      <w:bookmarkStart w:id="7986" w:name="_Toc75273658"/>
      <w:bookmarkStart w:id="7987" w:name="_Toc76510558"/>
      <w:bookmarkStart w:id="7988" w:name="_Toc83129715"/>
      <w:bookmarkStart w:id="7989" w:name="_Toc90591247"/>
      <w:bookmarkStart w:id="7990" w:name="_Toc98864282"/>
      <w:bookmarkStart w:id="7991" w:name="_Toc99733531"/>
      <w:bookmarkStart w:id="7992" w:name="_Toc106577431"/>
      <w:bookmarkStart w:id="7993" w:name="_Toc114537182"/>
      <w:bookmarkStart w:id="7994" w:name="_Toc115257450"/>
      <w:bookmarkStart w:id="7995" w:name="_Toc123086770"/>
      <w:bookmarkStart w:id="7996" w:name="_Toc124296094"/>
      <w:bookmarkStart w:id="7997" w:name="_Toc124296564"/>
      <w:bookmarkStart w:id="7998" w:name="_Toc130572381"/>
      <w:bookmarkStart w:id="7999" w:name="_Toc131708380"/>
      <w:bookmarkStart w:id="8000" w:name="_Toc137458187"/>
      <w:bookmarkStart w:id="8001" w:name="_Toc138887674"/>
      <w:bookmarkStart w:id="8002" w:name="_Toc138969761"/>
      <w:bookmarkStart w:id="8003" w:name="_Toc145916822"/>
      <w:bookmarkStart w:id="8004" w:name="_Toc155386587"/>
      <w:bookmarkStart w:id="8005" w:name="_Toc161759627"/>
      <w:bookmarkStart w:id="8006" w:name="_Toc169872552"/>
      <w:r w:rsidRPr="00C04A08">
        <w:t>6.4D.0</w:t>
      </w:r>
      <w:r w:rsidRPr="00C04A08">
        <w:tab/>
        <w:t>General</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8007" w:name="_Toc21340895"/>
      <w:bookmarkStart w:id="8008" w:name="_Toc29805342"/>
      <w:bookmarkStart w:id="8009" w:name="_Toc36456551"/>
      <w:bookmarkStart w:id="8010" w:name="_Toc36469649"/>
      <w:bookmarkStart w:id="8011" w:name="_Toc37254058"/>
      <w:bookmarkStart w:id="8012" w:name="_Toc37322915"/>
      <w:bookmarkStart w:id="8013" w:name="_Toc37324321"/>
      <w:bookmarkStart w:id="8014" w:name="_Toc45889844"/>
      <w:bookmarkStart w:id="8015" w:name="_Toc52196505"/>
      <w:bookmarkStart w:id="8016" w:name="_Toc52197485"/>
      <w:bookmarkStart w:id="8017" w:name="_Toc53173208"/>
      <w:bookmarkStart w:id="8018" w:name="_Toc53173577"/>
      <w:bookmarkStart w:id="8019" w:name="_Toc61119577"/>
      <w:bookmarkStart w:id="8020" w:name="_Toc61119959"/>
      <w:bookmarkStart w:id="8021" w:name="_Toc67926021"/>
      <w:bookmarkStart w:id="8022" w:name="_Toc75273659"/>
      <w:bookmarkStart w:id="8023" w:name="_Toc76510559"/>
      <w:bookmarkStart w:id="8024" w:name="_Toc83129716"/>
      <w:bookmarkStart w:id="8025" w:name="_Toc90591248"/>
      <w:bookmarkStart w:id="8026" w:name="_Toc98864283"/>
      <w:bookmarkStart w:id="8027" w:name="_Toc99733532"/>
      <w:bookmarkStart w:id="8028" w:name="_Toc106577432"/>
      <w:bookmarkStart w:id="8029" w:name="_Toc114537183"/>
      <w:bookmarkStart w:id="8030" w:name="_Toc115257451"/>
      <w:bookmarkStart w:id="8031" w:name="_Toc123086771"/>
      <w:bookmarkStart w:id="8032" w:name="_Toc124296095"/>
      <w:bookmarkStart w:id="8033" w:name="_Toc124296565"/>
      <w:bookmarkStart w:id="8034" w:name="_Toc130572382"/>
      <w:bookmarkStart w:id="8035" w:name="_Toc131708381"/>
      <w:bookmarkStart w:id="8036" w:name="_Toc137458188"/>
      <w:bookmarkStart w:id="8037" w:name="_Toc138887675"/>
      <w:bookmarkStart w:id="8038" w:name="_Toc138969762"/>
      <w:bookmarkStart w:id="8039" w:name="_Toc145916823"/>
      <w:bookmarkStart w:id="8040" w:name="_Toc155386588"/>
      <w:bookmarkStart w:id="8041" w:name="_Toc161759628"/>
      <w:bookmarkStart w:id="8042" w:name="_Toc169872553"/>
      <w:r w:rsidRPr="00C04A08">
        <w:t>6.4D.1</w:t>
      </w:r>
      <w:r w:rsidRPr="00C04A08">
        <w:tab/>
        <w:t>Frequency error for UL MIMO</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7CF0CB72" w14:textId="77777777" w:rsidR="00842EF7" w:rsidRPr="00C04A08" w:rsidRDefault="00842EF7" w:rsidP="00842EF7">
      <w:bookmarkStart w:id="8043"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8044" w:name="_Toc29805343"/>
      <w:bookmarkStart w:id="8045" w:name="_Toc36456552"/>
      <w:bookmarkStart w:id="8046" w:name="_Toc36469650"/>
      <w:bookmarkStart w:id="8047" w:name="_Toc37254059"/>
      <w:bookmarkStart w:id="8048" w:name="_Toc37322916"/>
      <w:bookmarkStart w:id="8049" w:name="_Toc37324322"/>
      <w:bookmarkStart w:id="8050" w:name="_Toc45889845"/>
      <w:bookmarkStart w:id="8051" w:name="_Toc52196506"/>
      <w:bookmarkStart w:id="8052" w:name="_Toc52197486"/>
      <w:bookmarkStart w:id="8053" w:name="_Toc53173209"/>
      <w:bookmarkStart w:id="8054" w:name="_Toc53173578"/>
      <w:bookmarkStart w:id="8055" w:name="_Toc61119578"/>
      <w:bookmarkStart w:id="8056" w:name="_Toc61119960"/>
      <w:bookmarkStart w:id="8057" w:name="_Toc67926022"/>
      <w:bookmarkStart w:id="8058" w:name="_Toc75273660"/>
      <w:bookmarkStart w:id="8059" w:name="_Toc76510560"/>
      <w:bookmarkStart w:id="8060" w:name="_Toc83129717"/>
      <w:bookmarkStart w:id="8061" w:name="_Toc90591249"/>
      <w:bookmarkStart w:id="8062" w:name="_Toc98864284"/>
      <w:bookmarkStart w:id="8063" w:name="_Toc99733533"/>
      <w:bookmarkStart w:id="8064" w:name="_Toc106577433"/>
      <w:bookmarkStart w:id="8065" w:name="_Toc114537184"/>
      <w:bookmarkStart w:id="8066" w:name="_Toc115257452"/>
      <w:bookmarkStart w:id="8067" w:name="_Toc123086772"/>
      <w:bookmarkStart w:id="8068" w:name="_Toc124296096"/>
      <w:bookmarkStart w:id="8069" w:name="_Toc124296566"/>
      <w:bookmarkStart w:id="8070" w:name="_Toc130572383"/>
      <w:bookmarkStart w:id="8071" w:name="_Toc131708382"/>
      <w:bookmarkStart w:id="8072" w:name="_Toc137458189"/>
      <w:bookmarkStart w:id="8073" w:name="_Toc138887676"/>
      <w:bookmarkStart w:id="8074" w:name="_Toc138969763"/>
      <w:bookmarkStart w:id="8075" w:name="_Toc145916824"/>
      <w:bookmarkStart w:id="8076" w:name="_Toc155386589"/>
      <w:bookmarkStart w:id="8077" w:name="_Toc161759629"/>
      <w:bookmarkStart w:id="8078" w:name="_Toc169872554"/>
      <w:r w:rsidRPr="00C04A08">
        <w:t>6.4D.2</w:t>
      </w:r>
      <w:r w:rsidRPr="00C04A08">
        <w:tab/>
        <w:t>Transmit modulation quality for UL MIMO</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01B4CAC5" w14:textId="108CE05E" w:rsidR="001C457E" w:rsidRPr="009133B6" w:rsidRDefault="001C457E" w:rsidP="001C457E">
      <w:bookmarkStart w:id="8079" w:name="_Toc21340897"/>
      <w:bookmarkStart w:id="8080" w:name="_Toc29805344"/>
      <w:bookmarkStart w:id="8081" w:name="_Toc36456553"/>
      <w:bookmarkStart w:id="8082" w:name="_Toc36469651"/>
      <w:bookmarkStart w:id="8083" w:name="_Toc37254060"/>
      <w:bookmarkStart w:id="8084" w:name="_Toc37322917"/>
      <w:bookmarkStart w:id="8085" w:name="_Toc37324323"/>
      <w:bookmarkStart w:id="8086" w:name="_Toc45889846"/>
      <w:bookmarkStart w:id="8087" w:name="_Toc52196507"/>
      <w:bookmarkStart w:id="8088" w:name="_Toc52197487"/>
      <w:bookmarkStart w:id="8089" w:name="_Toc53173210"/>
      <w:bookmarkStart w:id="8090"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8091" w:name="_Toc61119579"/>
      <w:bookmarkStart w:id="8092" w:name="_Toc61119961"/>
      <w:bookmarkStart w:id="8093" w:name="_Toc67926023"/>
      <w:bookmarkStart w:id="8094" w:name="_Toc75273661"/>
      <w:bookmarkStart w:id="8095" w:name="_Toc76510561"/>
      <w:bookmarkStart w:id="8096" w:name="_Toc83129718"/>
      <w:bookmarkStart w:id="8097" w:name="_Toc90591250"/>
      <w:bookmarkStart w:id="8098" w:name="_Toc98864285"/>
      <w:bookmarkStart w:id="8099" w:name="_Toc99733534"/>
      <w:bookmarkStart w:id="8100" w:name="_Toc106577434"/>
      <w:bookmarkStart w:id="8101" w:name="_Toc114537185"/>
      <w:bookmarkStart w:id="8102" w:name="_Toc115257453"/>
      <w:bookmarkStart w:id="8103" w:name="_Toc123086773"/>
      <w:bookmarkStart w:id="8104" w:name="_Toc124296097"/>
      <w:bookmarkStart w:id="8105" w:name="_Toc124296567"/>
      <w:bookmarkStart w:id="8106" w:name="_Toc130572384"/>
      <w:bookmarkStart w:id="8107" w:name="_Toc131708383"/>
      <w:bookmarkStart w:id="8108" w:name="_Toc137458190"/>
      <w:bookmarkStart w:id="8109" w:name="_Toc138887677"/>
      <w:bookmarkStart w:id="8110" w:name="_Toc138969764"/>
      <w:bookmarkStart w:id="8111" w:name="_Toc145916825"/>
      <w:bookmarkStart w:id="8112" w:name="_Toc155386590"/>
      <w:bookmarkStart w:id="8113" w:name="_Toc161759630"/>
      <w:bookmarkStart w:id="8114" w:name="_Toc169872555"/>
      <w:r w:rsidRPr="00C04A08">
        <w:t>6.4D.3</w:t>
      </w:r>
      <w:r w:rsidRPr="00C04A08">
        <w:tab/>
        <w:t>Time alignment error for UL MIMO</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8115" w:name="_Toc21340898"/>
      <w:bookmarkStart w:id="8116" w:name="_Toc29805345"/>
      <w:bookmarkStart w:id="8117" w:name="_Toc36456554"/>
      <w:bookmarkStart w:id="8118" w:name="_Toc36469652"/>
      <w:bookmarkStart w:id="8119" w:name="_Toc37254061"/>
      <w:bookmarkStart w:id="8120" w:name="_Toc37322918"/>
      <w:bookmarkStart w:id="8121" w:name="_Toc37324324"/>
      <w:bookmarkStart w:id="8122" w:name="_Toc45889847"/>
      <w:bookmarkStart w:id="8123" w:name="_Toc52196508"/>
      <w:bookmarkStart w:id="8124" w:name="_Toc52197488"/>
      <w:bookmarkStart w:id="8125" w:name="_Toc53173211"/>
      <w:bookmarkStart w:id="8126" w:name="_Toc53173580"/>
      <w:bookmarkStart w:id="8127" w:name="_Toc61119580"/>
      <w:bookmarkStart w:id="8128" w:name="_Toc61119962"/>
      <w:bookmarkStart w:id="8129" w:name="_Toc67926024"/>
      <w:bookmarkStart w:id="8130" w:name="_Toc75273662"/>
      <w:bookmarkStart w:id="8131" w:name="_Toc76510562"/>
      <w:bookmarkStart w:id="8132" w:name="_Toc83129719"/>
      <w:bookmarkStart w:id="8133" w:name="_Toc90591251"/>
      <w:bookmarkStart w:id="8134" w:name="_Toc98864286"/>
      <w:bookmarkStart w:id="8135" w:name="_Toc99733535"/>
      <w:bookmarkStart w:id="8136" w:name="_Toc106577435"/>
      <w:bookmarkStart w:id="8137" w:name="_Toc114537186"/>
      <w:bookmarkStart w:id="8138" w:name="_Toc115257454"/>
      <w:bookmarkStart w:id="8139" w:name="_Toc123086774"/>
      <w:bookmarkStart w:id="8140" w:name="_Toc124296098"/>
      <w:bookmarkStart w:id="8141" w:name="_Toc124296568"/>
      <w:bookmarkStart w:id="8142" w:name="_Toc130572385"/>
      <w:bookmarkStart w:id="8143" w:name="_Toc131708384"/>
      <w:bookmarkStart w:id="8144" w:name="_Toc137458191"/>
      <w:bookmarkStart w:id="8145" w:name="_Toc138887678"/>
      <w:bookmarkStart w:id="8146" w:name="_Toc138969765"/>
      <w:bookmarkStart w:id="8147" w:name="_Toc145916826"/>
      <w:bookmarkStart w:id="8148" w:name="_Toc155386591"/>
      <w:bookmarkStart w:id="8149" w:name="_Toc161759631"/>
      <w:bookmarkStart w:id="8150" w:name="_Toc169872556"/>
      <w:bookmarkStart w:id="8151" w:name="_Hlk528918230"/>
      <w:r w:rsidRPr="00C04A08">
        <w:t>6.4D.4</w:t>
      </w:r>
      <w:r w:rsidRPr="00C04A08">
        <w:tab/>
        <w:t>Requirements for coherent UL MIMO</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8152" w:name="_Toc21340899"/>
      <w:bookmarkStart w:id="8153" w:name="_Toc29805346"/>
      <w:bookmarkStart w:id="8154" w:name="_Toc36456555"/>
      <w:bookmarkStart w:id="8155" w:name="_Toc36469653"/>
      <w:bookmarkStart w:id="8156" w:name="_Toc37254062"/>
      <w:bookmarkStart w:id="8157" w:name="_Toc37322919"/>
      <w:bookmarkStart w:id="8158" w:name="_Toc37324325"/>
      <w:bookmarkStart w:id="8159" w:name="_Toc45889848"/>
      <w:bookmarkStart w:id="8160" w:name="_Toc52196509"/>
      <w:bookmarkStart w:id="8161" w:name="_Toc52197489"/>
      <w:bookmarkStart w:id="8162" w:name="_Toc53173212"/>
      <w:bookmarkStart w:id="8163" w:name="_Toc53173581"/>
      <w:bookmarkStart w:id="8164" w:name="_Toc61119581"/>
      <w:bookmarkStart w:id="8165" w:name="_Toc61119963"/>
      <w:bookmarkStart w:id="8166" w:name="_Toc67926025"/>
      <w:bookmarkStart w:id="8167" w:name="_Toc75273663"/>
      <w:bookmarkStart w:id="8168" w:name="_Toc76510563"/>
      <w:bookmarkStart w:id="8169" w:name="_Toc83129720"/>
      <w:bookmarkStart w:id="8170" w:name="_Toc90591252"/>
      <w:bookmarkStart w:id="8171" w:name="_Toc98864287"/>
      <w:bookmarkStart w:id="8172" w:name="_Toc99733536"/>
      <w:bookmarkStart w:id="8173" w:name="_Toc106577436"/>
      <w:bookmarkStart w:id="8174" w:name="_Toc114537187"/>
      <w:bookmarkStart w:id="8175" w:name="_Toc115257455"/>
      <w:bookmarkStart w:id="8176" w:name="_Toc123086775"/>
      <w:bookmarkStart w:id="8177" w:name="_Toc124296099"/>
      <w:bookmarkStart w:id="8178" w:name="_Toc124296569"/>
      <w:bookmarkStart w:id="8179" w:name="_Toc130572386"/>
      <w:bookmarkStart w:id="8180" w:name="_Toc131708385"/>
      <w:bookmarkStart w:id="8181" w:name="_Toc137458192"/>
      <w:bookmarkStart w:id="8182" w:name="_Toc138887679"/>
      <w:bookmarkStart w:id="8183" w:name="_Toc138969766"/>
      <w:bookmarkStart w:id="8184" w:name="_Toc145916827"/>
      <w:bookmarkStart w:id="8185" w:name="_Toc155386592"/>
      <w:bookmarkStart w:id="8186" w:name="_Toc161759632"/>
      <w:bookmarkStart w:id="8187" w:name="_Toc169872557"/>
      <w:bookmarkEnd w:id="8151"/>
      <w:r w:rsidRPr="00C04A08">
        <w:t>6.5</w:t>
      </w:r>
      <w:r w:rsidRPr="00C04A08">
        <w:tab/>
        <w:t>Output RF spectrum emissions</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21ACA4FC" w14:textId="77777777" w:rsidR="00842EF7" w:rsidRPr="00C04A08" w:rsidRDefault="00842EF7" w:rsidP="00842EF7">
      <w:pPr>
        <w:pStyle w:val="Heading3"/>
      </w:pPr>
      <w:bookmarkStart w:id="8188" w:name="_Toc21340900"/>
      <w:bookmarkStart w:id="8189" w:name="_Toc29805347"/>
      <w:bookmarkStart w:id="8190" w:name="_Toc36456556"/>
      <w:bookmarkStart w:id="8191" w:name="_Toc36469654"/>
      <w:bookmarkStart w:id="8192" w:name="_Toc37254063"/>
      <w:bookmarkStart w:id="8193" w:name="_Toc37322920"/>
      <w:bookmarkStart w:id="8194" w:name="_Toc37324326"/>
      <w:bookmarkStart w:id="8195" w:name="_Toc45889849"/>
      <w:bookmarkStart w:id="8196" w:name="_Toc52196510"/>
      <w:bookmarkStart w:id="8197" w:name="_Toc52197490"/>
      <w:bookmarkStart w:id="8198" w:name="_Toc53173213"/>
      <w:bookmarkStart w:id="8199" w:name="_Toc53173582"/>
      <w:bookmarkStart w:id="8200" w:name="_Toc61119582"/>
      <w:bookmarkStart w:id="8201" w:name="_Toc61119964"/>
      <w:bookmarkStart w:id="8202" w:name="_Toc67926026"/>
      <w:bookmarkStart w:id="8203" w:name="_Toc75273664"/>
      <w:bookmarkStart w:id="8204" w:name="_Toc76510564"/>
      <w:bookmarkStart w:id="8205" w:name="_Toc83129721"/>
      <w:bookmarkStart w:id="8206" w:name="_Toc90591253"/>
      <w:bookmarkStart w:id="8207" w:name="_Toc98864288"/>
      <w:bookmarkStart w:id="8208" w:name="_Toc99733537"/>
      <w:bookmarkStart w:id="8209" w:name="_Toc106577437"/>
      <w:bookmarkStart w:id="8210" w:name="_Toc114537188"/>
      <w:bookmarkStart w:id="8211" w:name="_Toc115257456"/>
      <w:bookmarkStart w:id="8212" w:name="_Toc123086776"/>
      <w:bookmarkStart w:id="8213" w:name="_Toc124296100"/>
      <w:bookmarkStart w:id="8214" w:name="_Toc124296570"/>
      <w:bookmarkStart w:id="8215" w:name="_Toc130572387"/>
      <w:bookmarkStart w:id="8216" w:name="_Toc131708386"/>
      <w:bookmarkStart w:id="8217" w:name="_Toc137458193"/>
      <w:bookmarkStart w:id="8218" w:name="_Toc138887680"/>
      <w:bookmarkStart w:id="8219" w:name="_Toc138969767"/>
      <w:bookmarkStart w:id="8220" w:name="_Toc145916828"/>
      <w:bookmarkStart w:id="8221" w:name="_Toc155386593"/>
      <w:bookmarkStart w:id="8222" w:name="_Toc161759633"/>
      <w:bookmarkStart w:id="8223" w:name="_Toc169872558"/>
      <w:r w:rsidRPr="00C04A08">
        <w:t>6.5.1</w:t>
      </w:r>
      <w:r w:rsidRPr="00C04A08">
        <w:tab/>
        <w:t>Occupied bandwidth</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8224" w:name="_Toc21340901"/>
      <w:bookmarkStart w:id="8225" w:name="_Toc29805348"/>
      <w:bookmarkStart w:id="8226" w:name="_Toc36456557"/>
      <w:bookmarkStart w:id="8227" w:name="_Toc36469655"/>
      <w:bookmarkStart w:id="8228" w:name="_Toc37254064"/>
      <w:bookmarkStart w:id="8229" w:name="_Toc37322921"/>
      <w:bookmarkStart w:id="8230" w:name="_Toc37324327"/>
      <w:bookmarkStart w:id="8231" w:name="_Toc45889850"/>
      <w:bookmarkStart w:id="8232" w:name="_Toc52196511"/>
      <w:bookmarkStart w:id="8233" w:name="_Toc52197491"/>
      <w:bookmarkStart w:id="8234" w:name="_Toc53173214"/>
      <w:bookmarkStart w:id="8235" w:name="_Toc53173583"/>
      <w:bookmarkStart w:id="8236" w:name="_Toc61119583"/>
      <w:bookmarkStart w:id="8237" w:name="_Toc61119965"/>
      <w:bookmarkStart w:id="8238" w:name="_Toc67926027"/>
      <w:bookmarkStart w:id="8239" w:name="_Toc75273665"/>
      <w:bookmarkStart w:id="8240" w:name="_Toc76510565"/>
      <w:bookmarkStart w:id="8241" w:name="_Toc83129722"/>
      <w:bookmarkStart w:id="8242" w:name="_Toc90591254"/>
      <w:bookmarkStart w:id="8243" w:name="_Toc98864289"/>
      <w:bookmarkStart w:id="8244" w:name="_Toc99733538"/>
      <w:bookmarkStart w:id="8245" w:name="_Toc106577438"/>
      <w:bookmarkStart w:id="8246" w:name="_Toc114537189"/>
      <w:bookmarkStart w:id="8247" w:name="_Toc115257457"/>
      <w:bookmarkStart w:id="8248" w:name="_Toc123086777"/>
      <w:bookmarkStart w:id="8249" w:name="_Toc124296101"/>
      <w:bookmarkStart w:id="8250" w:name="_Toc124296571"/>
      <w:bookmarkStart w:id="8251" w:name="_Toc130572388"/>
      <w:bookmarkStart w:id="8252" w:name="_Toc131708387"/>
      <w:bookmarkStart w:id="8253" w:name="_Toc137458194"/>
      <w:bookmarkStart w:id="8254" w:name="_Toc138887681"/>
      <w:bookmarkStart w:id="8255" w:name="_Toc138969768"/>
      <w:bookmarkStart w:id="8256" w:name="_Toc145916829"/>
      <w:bookmarkStart w:id="8257" w:name="_Toc155386594"/>
      <w:bookmarkStart w:id="8258" w:name="_Toc161759634"/>
      <w:bookmarkStart w:id="8259" w:name="_Toc169872559"/>
      <w:r w:rsidRPr="00C04A08">
        <w:t>6.5.2</w:t>
      </w:r>
      <w:r w:rsidRPr="00C04A08">
        <w:tab/>
        <w:t>Out of band emissions</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0957A33F" w14:textId="77777777" w:rsidR="00842EF7" w:rsidRPr="00C04A08" w:rsidRDefault="00842EF7" w:rsidP="00842EF7">
      <w:pPr>
        <w:pStyle w:val="Heading4"/>
      </w:pPr>
      <w:bookmarkStart w:id="8260" w:name="_Toc21340902"/>
      <w:bookmarkStart w:id="8261" w:name="_Toc29805349"/>
      <w:bookmarkStart w:id="8262" w:name="_Toc36456558"/>
      <w:bookmarkStart w:id="8263" w:name="_Toc36469656"/>
      <w:bookmarkStart w:id="8264" w:name="_Toc37254065"/>
      <w:bookmarkStart w:id="8265" w:name="_Toc37322922"/>
      <w:bookmarkStart w:id="8266" w:name="_Toc37324328"/>
      <w:bookmarkStart w:id="8267" w:name="_Toc45889851"/>
      <w:bookmarkStart w:id="8268" w:name="_Toc52196512"/>
      <w:bookmarkStart w:id="8269" w:name="_Toc52197492"/>
      <w:bookmarkStart w:id="8270" w:name="_Toc53173215"/>
      <w:bookmarkStart w:id="8271" w:name="_Toc53173584"/>
      <w:bookmarkStart w:id="8272" w:name="_Toc61119584"/>
      <w:bookmarkStart w:id="8273" w:name="_Toc61119966"/>
      <w:bookmarkStart w:id="8274" w:name="_Toc67926028"/>
      <w:bookmarkStart w:id="8275" w:name="_Toc75273666"/>
      <w:bookmarkStart w:id="8276" w:name="_Toc76510566"/>
      <w:bookmarkStart w:id="8277" w:name="_Toc83129723"/>
      <w:bookmarkStart w:id="8278" w:name="_Toc90591255"/>
      <w:bookmarkStart w:id="8279" w:name="_Toc98864290"/>
      <w:bookmarkStart w:id="8280" w:name="_Toc99733539"/>
      <w:bookmarkStart w:id="8281" w:name="_Toc106577439"/>
      <w:bookmarkStart w:id="8282" w:name="_Toc114537190"/>
      <w:bookmarkStart w:id="8283" w:name="_Toc115257458"/>
      <w:bookmarkStart w:id="8284" w:name="_Toc123086778"/>
      <w:bookmarkStart w:id="8285" w:name="_Toc124296102"/>
      <w:bookmarkStart w:id="8286" w:name="_Toc124296572"/>
      <w:bookmarkStart w:id="8287" w:name="_Toc130572389"/>
      <w:bookmarkStart w:id="8288" w:name="_Toc131708388"/>
      <w:bookmarkStart w:id="8289" w:name="_Toc137458195"/>
      <w:bookmarkStart w:id="8290" w:name="_Toc138887682"/>
      <w:bookmarkStart w:id="8291" w:name="_Toc138969769"/>
      <w:bookmarkStart w:id="8292" w:name="_Toc145916830"/>
      <w:bookmarkStart w:id="8293" w:name="_Toc155386595"/>
      <w:bookmarkStart w:id="8294" w:name="_Toc161759635"/>
      <w:bookmarkStart w:id="8295" w:name="_Toc169872560"/>
      <w:r w:rsidRPr="00C04A08">
        <w:t>6.5.2.0</w:t>
      </w:r>
      <w:r w:rsidRPr="00C04A08">
        <w:tab/>
        <w:t>General</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8296" w:name="_Toc21340903"/>
      <w:bookmarkStart w:id="8297" w:name="_Toc29805350"/>
      <w:bookmarkStart w:id="8298" w:name="_Toc36456559"/>
      <w:bookmarkStart w:id="8299" w:name="_Toc36469657"/>
      <w:bookmarkStart w:id="8300" w:name="_Toc37254066"/>
      <w:bookmarkStart w:id="8301" w:name="_Toc37322923"/>
      <w:bookmarkStart w:id="8302" w:name="_Toc37324329"/>
      <w:bookmarkStart w:id="8303" w:name="_Toc45889852"/>
      <w:bookmarkStart w:id="8304" w:name="_Toc52196513"/>
      <w:bookmarkStart w:id="8305" w:name="_Toc52197493"/>
      <w:bookmarkStart w:id="8306" w:name="_Toc53173216"/>
      <w:bookmarkStart w:id="8307" w:name="_Toc53173585"/>
      <w:bookmarkStart w:id="8308" w:name="_Toc61119585"/>
      <w:bookmarkStart w:id="8309" w:name="_Toc61119967"/>
      <w:bookmarkStart w:id="8310" w:name="_Toc67926029"/>
      <w:bookmarkStart w:id="8311" w:name="_Toc75273667"/>
      <w:bookmarkStart w:id="8312" w:name="_Toc76510567"/>
      <w:bookmarkStart w:id="8313" w:name="_Toc83129724"/>
      <w:bookmarkStart w:id="8314" w:name="_Toc90591256"/>
      <w:bookmarkStart w:id="8315" w:name="_Toc98864291"/>
      <w:bookmarkStart w:id="8316" w:name="_Toc99733540"/>
      <w:bookmarkStart w:id="8317" w:name="_Toc106577440"/>
      <w:bookmarkStart w:id="8318" w:name="_Toc114537191"/>
      <w:bookmarkStart w:id="8319" w:name="_Toc115257459"/>
      <w:bookmarkStart w:id="8320" w:name="_Toc123086779"/>
      <w:bookmarkStart w:id="8321" w:name="_Toc124296103"/>
      <w:bookmarkStart w:id="8322" w:name="_Toc124296573"/>
      <w:bookmarkStart w:id="8323" w:name="_Toc130572390"/>
      <w:bookmarkStart w:id="8324" w:name="_Toc131708389"/>
      <w:bookmarkStart w:id="8325" w:name="_Toc137458196"/>
      <w:bookmarkStart w:id="8326" w:name="_Toc138887683"/>
      <w:bookmarkStart w:id="8327" w:name="_Toc138969770"/>
      <w:bookmarkStart w:id="8328" w:name="_Toc145916831"/>
      <w:bookmarkStart w:id="8329" w:name="_Toc155386596"/>
      <w:bookmarkStart w:id="8330" w:name="_Toc161759636"/>
      <w:bookmarkStart w:id="8331" w:name="_Toc169872561"/>
      <w:r w:rsidRPr="00C04A08">
        <w:t>6.5.2.1</w:t>
      </w:r>
      <w:r w:rsidRPr="00C04A08">
        <w:tab/>
        <w:t>Spectrum emission mask</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1C3FF0">
        <w:trPr>
          <w:cantSplit/>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3B36F0">
        <w:trPr>
          <w:cantSplit/>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8332" w:name="_Toc21340904"/>
      <w:bookmarkStart w:id="8333" w:name="_Toc29805351"/>
      <w:bookmarkStart w:id="8334" w:name="_Toc36456560"/>
      <w:bookmarkStart w:id="8335" w:name="_Toc36469658"/>
      <w:bookmarkStart w:id="8336" w:name="_Toc37254067"/>
      <w:bookmarkStart w:id="8337" w:name="_Toc37322924"/>
      <w:bookmarkStart w:id="8338" w:name="_Toc37324330"/>
      <w:bookmarkStart w:id="8339" w:name="_Toc45889853"/>
      <w:bookmarkStart w:id="8340" w:name="_Toc52196514"/>
      <w:bookmarkStart w:id="8341" w:name="_Toc52197494"/>
      <w:bookmarkStart w:id="8342" w:name="_Toc53173217"/>
      <w:bookmarkStart w:id="8343" w:name="_Toc53173586"/>
      <w:bookmarkStart w:id="8344" w:name="_Toc61119586"/>
      <w:bookmarkStart w:id="8345" w:name="_Toc61119968"/>
      <w:bookmarkStart w:id="8346" w:name="_Toc67926030"/>
      <w:bookmarkStart w:id="8347" w:name="_Toc75273668"/>
      <w:bookmarkStart w:id="8348" w:name="_Toc76510568"/>
      <w:bookmarkStart w:id="8349" w:name="_Toc83129725"/>
      <w:bookmarkStart w:id="8350" w:name="_Toc90591257"/>
      <w:bookmarkStart w:id="8351" w:name="_Toc98864292"/>
      <w:bookmarkStart w:id="8352" w:name="_Toc99733541"/>
      <w:bookmarkStart w:id="8353" w:name="_Toc106577441"/>
      <w:bookmarkStart w:id="8354" w:name="_Toc114537192"/>
      <w:bookmarkStart w:id="8355" w:name="_Toc115257460"/>
      <w:bookmarkStart w:id="8356" w:name="_Toc123086780"/>
      <w:bookmarkStart w:id="8357" w:name="_Toc124296104"/>
      <w:bookmarkStart w:id="8358" w:name="_Toc124296574"/>
      <w:bookmarkStart w:id="8359" w:name="_Toc130572391"/>
      <w:bookmarkStart w:id="8360" w:name="_Toc131708390"/>
      <w:bookmarkStart w:id="8361" w:name="_Toc137458197"/>
      <w:bookmarkStart w:id="8362" w:name="_Toc138887684"/>
      <w:bookmarkStart w:id="8363" w:name="_Toc138969771"/>
      <w:bookmarkStart w:id="8364" w:name="_Toc145916832"/>
      <w:bookmarkStart w:id="8365" w:name="_Toc155386597"/>
      <w:bookmarkStart w:id="8366" w:name="_Toc161759637"/>
      <w:bookmarkStart w:id="8367" w:name="_Toc169872562"/>
      <w:r w:rsidRPr="00C04A08">
        <w:t>6.5.2.2</w:t>
      </w:r>
      <w:r w:rsidRPr="00C04A08">
        <w:tab/>
        <w:t>Void</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1F0C73C1" w14:textId="77777777" w:rsidR="00842EF7" w:rsidRPr="00C04A08" w:rsidRDefault="00842EF7" w:rsidP="00842EF7">
      <w:pPr>
        <w:pStyle w:val="Heading4"/>
      </w:pPr>
      <w:bookmarkStart w:id="8368" w:name="_Toc21340905"/>
      <w:bookmarkStart w:id="8369" w:name="_Toc29805352"/>
      <w:bookmarkStart w:id="8370" w:name="_Toc36456561"/>
      <w:bookmarkStart w:id="8371" w:name="_Toc36469659"/>
      <w:bookmarkStart w:id="8372" w:name="_Toc37254068"/>
      <w:bookmarkStart w:id="8373" w:name="_Toc37322925"/>
      <w:bookmarkStart w:id="8374" w:name="_Toc37324331"/>
      <w:bookmarkStart w:id="8375" w:name="_Toc45889854"/>
      <w:bookmarkStart w:id="8376" w:name="_Toc52196515"/>
      <w:bookmarkStart w:id="8377" w:name="_Toc52197495"/>
      <w:bookmarkStart w:id="8378" w:name="_Toc53173218"/>
      <w:bookmarkStart w:id="8379" w:name="_Toc53173587"/>
      <w:bookmarkStart w:id="8380" w:name="_Toc61119587"/>
      <w:bookmarkStart w:id="8381" w:name="_Toc61119969"/>
      <w:bookmarkStart w:id="8382" w:name="_Toc67926031"/>
      <w:bookmarkStart w:id="8383" w:name="_Toc75273669"/>
      <w:bookmarkStart w:id="8384" w:name="_Toc76510569"/>
      <w:bookmarkStart w:id="8385" w:name="_Toc83129726"/>
      <w:bookmarkStart w:id="8386" w:name="_Toc90591258"/>
      <w:bookmarkStart w:id="8387" w:name="_Toc98864293"/>
      <w:bookmarkStart w:id="8388" w:name="_Toc99733542"/>
      <w:bookmarkStart w:id="8389" w:name="_Toc106577442"/>
      <w:bookmarkStart w:id="8390" w:name="_Toc114537193"/>
      <w:bookmarkStart w:id="8391" w:name="_Toc115257461"/>
      <w:bookmarkStart w:id="8392" w:name="_Toc123086781"/>
      <w:bookmarkStart w:id="8393" w:name="_Toc124296105"/>
      <w:bookmarkStart w:id="8394" w:name="_Toc124296575"/>
      <w:bookmarkStart w:id="8395" w:name="_Toc130572392"/>
      <w:bookmarkStart w:id="8396" w:name="_Toc131708391"/>
      <w:bookmarkStart w:id="8397" w:name="_Toc137458198"/>
      <w:bookmarkStart w:id="8398" w:name="_Toc138887685"/>
      <w:bookmarkStart w:id="8399" w:name="_Toc138969772"/>
      <w:bookmarkStart w:id="8400" w:name="_Toc145916833"/>
      <w:bookmarkStart w:id="8401" w:name="_Toc155386598"/>
      <w:bookmarkStart w:id="8402" w:name="_Toc161759638"/>
      <w:bookmarkStart w:id="8403" w:name="_Toc169872563"/>
      <w:r w:rsidRPr="00C04A08">
        <w:t>6.5.2.3</w:t>
      </w:r>
      <w:r w:rsidRPr="00C04A08">
        <w:tab/>
        <w:t>Adjacent channel leakage ratio</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8404" w:name="_Toc21340906"/>
      <w:bookmarkStart w:id="8405" w:name="_Toc29805353"/>
      <w:bookmarkStart w:id="8406" w:name="_Toc36456562"/>
      <w:bookmarkStart w:id="8407" w:name="_Toc36469660"/>
      <w:bookmarkStart w:id="8408" w:name="_Toc37254069"/>
      <w:bookmarkStart w:id="8409" w:name="_Toc37322926"/>
      <w:bookmarkStart w:id="8410" w:name="_Toc37324332"/>
      <w:bookmarkStart w:id="8411" w:name="_Toc45889855"/>
      <w:bookmarkStart w:id="8412" w:name="_Toc52196516"/>
      <w:bookmarkStart w:id="8413" w:name="_Toc52197496"/>
      <w:bookmarkStart w:id="8414" w:name="_Toc53173219"/>
      <w:bookmarkStart w:id="8415" w:name="_Toc53173588"/>
      <w:bookmarkStart w:id="8416" w:name="_Toc61119588"/>
      <w:bookmarkStart w:id="8417" w:name="_Toc61119970"/>
      <w:bookmarkStart w:id="8418" w:name="_Toc67926032"/>
      <w:bookmarkStart w:id="8419" w:name="_Toc75273670"/>
      <w:bookmarkStart w:id="8420" w:name="_Toc76510570"/>
      <w:bookmarkStart w:id="8421" w:name="_Toc83129727"/>
      <w:bookmarkStart w:id="8422" w:name="_Toc90591259"/>
      <w:bookmarkStart w:id="8423" w:name="_Toc98864294"/>
      <w:bookmarkStart w:id="8424"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8425" w:name="_Toc106577443"/>
      <w:bookmarkStart w:id="8426" w:name="_Toc114537194"/>
      <w:bookmarkStart w:id="8427" w:name="_Toc115257462"/>
      <w:bookmarkStart w:id="8428" w:name="_Toc123086782"/>
      <w:bookmarkStart w:id="8429" w:name="_Toc124296106"/>
      <w:bookmarkStart w:id="8430" w:name="_Toc124296576"/>
      <w:bookmarkStart w:id="8431" w:name="_Toc130572393"/>
      <w:bookmarkStart w:id="8432" w:name="_Toc131708392"/>
      <w:bookmarkStart w:id="8433" w:name="_Toc137458199"/>
      <w:bookmarkStart w:id="8434" w:name="_Toc138887686"/>
      <w:bookmarkStart w:id="8435" w:name="_Toc138969773"/>
      <w:bookmarkStart w:id="8436" w:name="_Toc145916834"/>
      <w:bookmarkStart w:id="8437" w:name="_Toc155386599"/>
      <w:bookmarkStart w:id="8438" w:name="_Toc161759639"/>
      <w:bookmarkStart w:id="8439" w:name="_Toc169872564"/>
      <w:r w:rsidRPr="00C04A08">
        <w:t>6.5.3</w:t>
      </w:r>
      <w:r w:rsidRPr="00C04A08">
        <w:tab/>
        <w:t>Spurious emissions</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8440" w:name="_Toc21340907"/>
      <w:bookmarkStart w:id="8441" w:name="_Toc29805354"/>
      <w:bookmarkStart w:id="8442" w:name="_Toc36456563"/>
      <w:bookmarkStart w:id="8443" w:name="_Toc36469661"/>
      <w:bookmarkStart w:id="8444" w:name="_Toc37254070"/>
      <w:bookmarkStart w:id="8445" w:name="_Toc37322927"/>
      <w:bookmarkStart w:id="8446" w:name="_Toc37324333"/>
      <w:bookmarkStart w:id="8447" w:name="_Toc45889856"/>
      <w:bookmarkStart w:id="8448" w:name="_Toc52196517"/>
      <w:bookmarkStart w:id="8449" w:name="_Toc52197497"/>
      <w:bookmarkStart w:id="8450" w:name="_Toc53173220"/>
      <w:bookmarkStart w:id="8451" w:name="_Toc53173589"/>
      <w:bookmarkStart w:id="8452" w:name="_Toc61119589"/>
      <w:bookmarkStart w:id="8453" w:name="_Toc61119971"/>
      <w:bookmarkStart w:id="8454" w:name="_Toc67926033"/>
      <w:bookmarkStart w:id="8455" w:name="_Toc75273671"/>
      <w:bookmarkStart w:id="8456" w:name="_Toc76510571"/>
      <w:bookmarkStart w:id="8457" w:name="_Toc83129728"/>
      <w:bookmarkStart w:id="8458" w:name="_Toc90591260"/>
      <w:bookmarkStart w:id="8459" w:name="_Toc98864295"/>
      <w:bookmarkStart w:id="8460" w:name="_Toc99733544"/>
      <w:bookmarkStart w:id="8461" w:name="_Toc106577444"/>
      <w:bookmarkStart w:id="8462" w:name="_Toc114537195"/>
      <w:bookmarkStart w:id="8463" w:name="_Toc115257463"/>
      <w:bookmarkStart w:id="8464" w:name="_Toc123086783"/>
      <w:bookmarkStart w:id="8465" w:name="_Toc124296107"/>
      <w:bookmarkStart w:id="8466" w:name="_Toc124296577"/>
      <w:bookmarkStart w:id="8467" w:name="_Toc130572394"/>
      <w:bookmarkStart w:id="8468" w:name="_Toc131708393"/>
      <w:bookmarkStart w:id="8469" w:name="_Toc137458200"/>
      <w:bookmarkStart w:id="8470" w:name="_Toc138887687"/>
      <w:bookmarkStart w:id="8471" w:name="_Toc138969774"/>
      <w:bookmarkStart w:id="8472" w:name="_Toc145916835"/>
      <w:bookmarkStart w:id="8473" w:name="_Toc155386600"/>
      <w:bookmarkStart w:id="8474" w:name="_Toc161759640"/>
      <w:bookmarkStart w:id="8475" w:name="_Toc169872565"/>
      <w:r w:rsidRPr="00C04A08">
        <w:t>6.5.3.1</w:t>
      </w:r>
      <w:r w:rsidRPr="00C04A08">
        <w:tab/>
        <w:t>Spurious emission band UE co-existence</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1C3FF0">
        <w:trPr>
          <w:trHeight w:val="130"/>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1C3FF0">
        <w:trPr>
          <w:trHeight w:val="217"/>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8476" w:name="_Toc21340908"/>
      <w:bookmarkStart w:id="8477" w:name="_Toc29805355"/>
      <w:bookmarkStart w:id="8478" w:name="_Toc36456564"/>
      <w:bookmarkStart w:id="8479" w:name="_Toc36469662"/>
      <w:bookmarkStart w:id="8480" w:name="_Toc37254071"/>
      <w:bookmarkStart w:id="8481" w:name="_Toc37322928"/>
      <w:bookmarkStart w:id="8482" w:name="_Toc37324334"/>
      <w:bookmarkStart w:id="8483" w:name="_Toc45889857"/>
      <w:bookmarkStart w:id="8484" w:name="_Toc52196518"/>
      <w:bookmarkStart w:id="8485" w:name="_Toc52197498"/>
      <w:bookmarkStart w:id="8486" w:name="_Toc53173221"/>
      <w:bookmarkStart w:id="8487" w:name="_Toc53173590"/>
      <w:bookmarkStart w:id="8488" w:name="_Toc61119590"/>
      <w:bookmarkStart w:id="8489" w:name="_Toc61119972"/>
      <w:bookmarkStart w:id="8490" w:name="_Toc67926034"/>
      <w:bookmarkStart w:id="8491" w:name="_Toc75273672"/>
      <w:bookmarkStart w:id="8492" w:name="_Toc76510572"/>
      <w:bookmarkStart w:id="8493" w:name="_Toc83129729"/>
      <w:bookmarkStart w:id="8494" w:name="_Toc90591261"/>
      <w:bookmarkStart w:id="8495" w:name="_Toc98864296"/>
      <w:bookmarkStart w:id="8496" w:name="_Toc99733545"/>
      <w:bookmarkStart w:id="8497" w:name="_Toc106577445"/>
      <w:bookmarkStart w:id="8498" w:name="_Toc114537196"/>
      <w:bookmarkStart w:id="8499" w:name="_Toc115257464"/>
      <w:bookmarkStart w:id="8500" w:name="_Toc123086784"/>
      <w:bookmarkStart w:id="8501" w:name="_Toc124296108"/>
      <w:bookmarkStart w:id="8502" w:name="_Toc124296578"/>
      <w:bookmarkStart w:id="8503" w:name="_Toc130572395"/>
      <w:bookmarkStart w:id="8504" w:name="_Toc131708394"/>
      <w:bookmarkStart w:id="8505" w:name="_Toc137458201"/>
      <w:bookmarkStart w:id="8506" w:name="_Toc138887688"/>
      <w:bookmarkStart w:id="8507" w:name="_Toc138969775"/>
      <w:bookmarkStart w:id="8508" w:name="_Toc145916836"/>
      <w:bookmarkStart w:id="8509" w:name="_Toc155386601"/>
      <w:bookmarkStart w:id="8510" w:name="_Toc161759641"/>
      <w:bookmarkStart w:id="8511" w:name="_Toc169872566"/>
      <w:r w:rsidRPr="00C04A08">
        <w:t>6.5.3.2</w:t>
      </w:r>
      <w:r w:rsidRPr="00C04A08">
        <w:tab/>
      </w:r>
      <w:r w:rsidRPr="00C04A08">
        <w:rPr>
          <w:rFonts w:cs="Arial"/>
          <w:szCs w:val="24"/>
          <w:lang w:val="en-US" w:eastAsia="it-IT"/>
        </w:rPr>
        <w:t>Additional spurious emissions</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0BEC4DE4" w14:textId="77777777" w:rsidR="00842EF7" w:rsidRPr="00C04A08" w:rsidRDefault="00842EF7" w:rsidP="003C6ED8">
      <w:pPr>
        <w:pStyle w:val="Heading5"/>
        <w:rPr>
          <w:lang w:val="en-US" w:eastAsia="it-IT"/>
        </w:rPr>
      </w:pPr>
      <w:bookmarkStart w:id="8512" w:name="_Toc21340909"/>
      <w:bookmarkStart w:id="8513" w:name="_Toc29805356"/>
      <w:bookmarkStart w:id="8514" w:name="_Toc36456565"/>
      <w:bookmarkStart w:id="8515" w:name="_Toc36469663"/>
      <w:bookmarkStart w:id="8516" w:name="_Toc37254072"/>
      <w:bookmarkStart w:id="8517" w:name="_Toc37322929"/>
      <w:bookmarkStart w:id="8518" w:name="_Toc37324335"/>
      <w:bookmarkStart w:id="8519" w:name="_Toc45889858"/>
      <w:bookmarkStart w:id="8520" w:name="_Toc52196519"/>
      <w:bookmarkStart w:id="8521" w:name="_Toc52197499"/>
      <w:bookmarkStart w:id="8522" w:name="_Toc53173222"/>
      <w:bookmarkStart w:id="8523" w:name="_Toc53173591"/>
      <w:bookmarkStart w:id="8524" w:name="_Toc61119591"/>
      <w:bookmarkStart w:id="8525" w:name="_Toc61119973"/>
      <w:bookmarkStart w:id="8526" w:name="_Toc67926035"/>
      <w:bookmarkStart w:id="8527" w:name="_Toc75273673"/>
      <w:bookmarkStart w:id="8528" w:name="_Toc76510573"/>
      <w:bookmarkStart w:id="8529" w:name="_Toc83129730"/>
      <w:bookmarkStart w:id="8530" w:name="_Toc90591262"/>
      <w:bookmarkStart w:id="8531" w:name="_Toc98864297"/>
      <w:bookmarkStart w:id="8532" w:name="_Toc99733546"/>
      <w:bookmarkStart w:id="8533" w:name="_Toc106577446"/>
      <w:bookmarkStart w:id="8534" w:name="_Toc114537197"/>
      <w:bookmarkStart w:id="8535" w:name="_Toc115257465"/>
      <w:bookmarkStart w:id="8536" w:name="_Toc123086785"/>
      <w:bookmarkStart w:id="8537" w:name="_Toc124296109"/>
      <w:bookmarkStart w:id="8538" w:name="_Toc124296579"/>
      <w:bookmarkStart w:id="8539" w:name="_Toc130572396"/>
      <w:bookmarkStart w:id="8540" w:name="_Toc131708395"/>
      <w:bookmarkStart w:id="8541" w:name="_Toc137458202"/>
      <w:bookmarkStart w:id="8542" w:name="_Toc138887689"/>
      <w:bookmarkStart w:id="8543" w:name="_Toc138969776"/>
      <w:bookmarkStart w:id="8544" w:name="_Toc145916837"/>
      <w:bookmarkStart w:id="8545" w:name="_Toc155386602"/>
      <w:bookmarkStart w:id="8546" w:name="_Toc161759642"/>
      <w:bookmarkStart w:id="8547" w:name="_Toc169872567"/>
      <w:r w:rsidRPr="00C04A08">
        <w:t>6.5.3.2.1</w:t>
      </w:r>
      <w:r w:rsidRPr="00C04A08">
        <w:tab/>
        <w:t>General</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8548" w:name="_Toc21340910"/>
      <w:bookmarkStart w:id="8549" w:name="_Toc29805357"/>
      <w:bookmarkStart w:id="8550" w:name="_Toc36456566"/>
      <w:bookmarkStart w:id="8551" w:name="_Toc36469664"/>
      <w:bookmarkStart w:id="8552" w:name="_Toc37254073"/>
      <w:bookmarkStart w:id="8553" w:name="_Toc37322930"/>
      <w:bookmarkStart w:id="8554" w:name="_Toc37324336"/>
      <w:bookmarkStart w:id="8555" w:name="_Toc45889859"/>
      <w:bookmarkStart w:id="8556" w:name="_Toc52196520"/>
      <w:bookmarkStart w:id="8557" w:name="_Toc52197500"/>
      <w:bookmarkStart w:id="8558" w:name="_Toc53173223"/>
      <w:bookmarkStart w:id="8559" w:name="_Toc53173592"/>
      <w:bookmarkStart w:id="8560" w:name="_Toc61119592"/>
      <w:bookmarkStart w:id="8561" w:name="_Toc61119974"/>
      <w:bookmarkStart w:id="8562" w:name="_Toc67926036"/>
      <w:bookmarkStart w:id="8563" w:name="_Toc75273674"/>
      <w:bookmarkStart w:id="8564" w:name="_Toc76510574"/>
      <w:bookmarkStart w:id="8565" w:name="_Toc83129731"/>
      <w:bookmarkStart w:id="8566" w:name="_Toc90591263"/>
      <w:bookmarkStart w:id="8567" w:name="_Toc98864298"/>
      <w:bookmarkStart w:id="8568" w:name="_Toc99733547"/>
      <w:bookmarkStart w:id="8569" w:name="_Toc106577447"/>
      <w:bookmarkStart w:id="8570" w:name="_Toc114537198"/>
      <w:bookmarkStart w:id="8571" w:name="_Toc115257466"/>
      <w:bookmarkStart w:id="8572" w:name="_Toc123086786"/>
      <w:bookmarkStart w:id="8573" w:name="_Toc124296110"/>
      <w:bookmarkStart w:id="8574" w:name="_Toc124296580"/>
      <w:bookmarkStart w:id="8575" w:name="_Toc130572397"/>
      <w:bookmarkStart w:id="8576" w:name="_Toc131708396"/>
      <w:bookmarkStart w:id="8577" w:name="_Toc137458203"/>
      <w:bookmarkStart w:id="8578" w:name="_Toc138887690"/>
      <w:bookmarkStart w:id="8579" w:name="_Toc138969777"/>
      <w:bookmarkStart w:id="8580" w:name="_Toc145916838"/>
      <w:bookmarkStart w:id="8581" w:name="_Toc155386603"/>
      <w:bookmarkStart w:id="8582" w:name="_Toc161759643"/>
      <w:bookmarkStart w:id="8583" w:name="_Toc169872568"/>
      <w:r w:rsidRPr="00C04A08">
        <w:rPr>
          <w:lang w:val="en-US" w:eastAsia="it-IT"/>
        </w:rPr>
        <w:t>6.5.3.2.2</w:t>
      </w:r>
      <w:r w:rsidRPr="00C04A08">
        <w:rPr>
          <w:lang w:val="en-US" w:eastAsia="it-IT"/>
        </w:rPr>
        <w:tab/>
      </w:r>
      <w:bookmarkEnd w:id="8548"/>
      <w:bookmarkEnd w:id="8549"/>
      <w:bookmarkEnd w:id="8550"/>
      <w:bookmarkEnd w:id="8551"/>
      <w:bookmarkEnd w:id="8552"/>
      <w:bookmarkEnd w:id="8553"/>
      <w:bookmarkEnd w:id="8554"/>
      <w:bookmarkEnd w:id="8555"/>
      <w:bookmarkEnd w:id="8556"/>
      <w:bookmarkEnd w:id="8557"/>
      <w:bookmarkEnd w:id="8558"/>
      <w:bookmarkEnd w:id="8559"/>
      <w:r>
        <w:rPr>
          <w:lang w:val="en-US" w:eastAsia="it-IT"/>
        </w:rPr>
        <w:t>Void</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20C4E60C" w14:textId="3A0440CB" w:rsidR="00842EF7" w:rsidRPr="00C04A08" w:rsidRDefault="00554860" w:rsidP="00517746">
      <w:pPr>
        <w:pStyle w:val="TH"/>
      </w:pPr>
      <w:r w:rsidRPr="00C04A08">
        <w:t xml:space="preserve">Table 6.5.3.2.2-1: </w:t>
      </w:r>
      <w:r>
        <w:t>(Void)</w:t>
      </w:r>
    </w:p>
    <w:p w14:paraId="3CBA12A2" w14:textId="77777777" w:rsidR="00842EF7" w:rsidRPr="00C04A08" w:rsidRDefault="00842EF7" w:rsidP="003C6ED8">
      <w:pPr>
        <w:pStyle w:val="Heading5"/>
        <w:rPr>
          <w:lang w:val="en-US" w:eastAsia="it-IT"/>
        </w:rPr>
      </w:pPr>
      <w:bookmarkStart w:id="8584" w:name="_Toc21340911"/>
      <w:bookmarkStart w:id="8585" w:name="_Toc29805358"/>
      <w:bookmarkStart w:id="8586" w:name="_Toc36456567"/>
      <w:bookmarkStart w:id="8587" w:name="_Toc36469665"/>
      <w:bookmarkStart w:id="8588" w:name="_Toc37254074"/>
      <w:bookmarkStart w:id="8589" w:name="_Toc37322931"/>
      <w:bookmarkStart w:id="8590" w:name="_Toc37324337"/>
      <w:bookmarkStart w:id="8591" w:name="_Toc45889860"/>
      <w:bookmarkStart w:id="8592" w:name="_Toc52196521"/>
      <w:bookmarkStart w:id="8593" w:name="_Toc52197501"/>
      <w:bookmarkStart w:id="8594" w:name="_Toc53173224"/>
      <w:bookmarkStart w:id="8595" w:name="_Toc53173593"/>
      <w:bookmarkStart w:id="8596" w:name="_Toc61119593"/>
      <w:bookmarkStart w:id="8597" w:name="_Toc61119975"/>
      <w:bookmarkStart w:id="8598" w:name="_Toc67926037"/>
      <w:bookmarkStart w:id="8599" w:name="_Toc75273675"/>
      <w:bookmarkStart w:id="8600" w:name="_Toc76510575"/>
      <w:bookmarkStart w:id="8601" w:name="_Toc83129732"/>
      <w:bookmarkStart w:id="8602" w:name="_Toc90591264"/>
      <w:bookmarkStart w:id="8603" w:name="_Toc98864299"/>
      <w:bookmarkStart w:id="8604" w:name="_Toc99733548"/>
      <w:bookmarkStart w:id="8605" w:name="_Toc106577448"/>
      <w:bookmarkStart w:id="8606" w:name="_Toc114537199"/>
      <w:bookmarkStart w:id="8607" w:name="_Toc115257467"/>
      <w:bookmarkStart w:id="8608" w:name="_Toc123086787"/>
      <w:bookmarkStart w:id="8609" w:name="_Toc124296111"/>
      <w:bookmarkStart w:id="8610" w:name="_Toc124296581"/>
      <w:bookmarkStart w:id="8611" w:name="_Toc130572398"/>
      <w:bookmarkStart w:id="8612" w:name="_Toc131708397"/>
      <w:bookmarkStart w:id="8613" w:name="_Toc137458204"/>
      <w:bookmarkStart w:id="8614" w:name="_Toc138887691"/>
      <w:bookmarkStart w:id="8615" w:name="_Toc138969778"/>
      <w:bookmarkStart w:id="8616" w:name="_Toc145916839"/>
      <w:bookmarkStart w:id="8617" w:name="_Toc155386604"/>
      <w:bookmarkStart w:id="8618" w:name="_Toc161759644"/>
      <w:bookmarkStart w:id="8619" w:name="_Toc169872569"/>
      <w:r w:rsidRPr="00C04A08">
        <w:rPr>
          <w:lang w:val="en-US" w:eastAsia="it-IT"/>
        </w:rPr>
        <w:t>6.5.3.2.3</w:t>
      </w:r>
      <w:r w:rsidRPr="00C04A08">
        <w:rPr>
          <w:lang w:val="en-US" w:eastAsia="it-IT"/>
        </w:rPr>
        <w:tab/>
        <w:t>Additional spurious emission requirements for NS_202</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8620" w:name="_Toc61119594"/>
      <w:bookmarkStart w:id="8621" w:name="_Toc61119976"/>
      <w:bookmarkStart w:id="8622" w:name="_Toc67926038"/>
      <w:bookmarkStart w:id="8623" w:name="_Toc75273676"/>
      <w:bookmarkStart w:id="8624" w:name="_Toc76510576"/>
      <w:bookmarkStart w:id="8625" w:name="_Toc83129733"/>
      <w:bookmarkStart w:id="8626" w:name="_Toc90591265"/>
      <w:bookmarkStart w:id="8627" w:name="_Toc98864300"/>
      <w:bookmarkStart w:id="8628" w:name="_Toc99733549"/>
      <w:bookmarkStart w:id="8629" w:name="_Toc106577449"/>
      <w:bookmarkStart w:id="8630" w:name="_Toc114537200"/>
      <w:bookmarkStart w:id="8631" w:name="_Toc115257468"/>
      <w:bookmarkStart w:id="8632" w:name="_Toc123086788"/>
      <w:bookmarkStart w:id="8633" w:name="_Toc124296112"/>
      <w:bookmarkStart w:id="8634" w:name="_Toc124296582"/>
      <w:bookmarkStart w:id="8635" w:name="_Toc130572399"/>
      <w:bookmarkStart w:id="8636" w:name="_Toc131708398"/>
      <w:bookmarkStart w:id="8637" w:name="_Toc137458205"/>
      <w:bookmarkStart w:id="8638" w:name="_Toc138887692"/>
      <w:bookmarkStart w:id="8639" w:name="_Toc138969779"/>
      <w:bookmarkStart w:id="8640" w:name="_Toc145916840"/>
      <w:bookmarkStart w:id="8641" w:name="_Toc155386605"/>
      <w:bookmarkStart w:id="8642" w:name="_Toc161759645"/>
      <w:bookmarkStart w:id="8643" w:name="_Toc169872570"/>
      <w:r w:rsidRPr="00282D2F">
        <w:rPr>
          <w:rFonts w:eastAsia="Malgun Gothic"/>
          <w:lang w:val="en-US" w:eastAsia="it-IT"/>
        </w:rPr>
        <w:t>6.5.3.2.4</w:t>
      </w:r>
      <w:r w:rsidRPr="00282D2F">
        <w:rPr>
          <w:rFonts w:eastAsia="Malgun Gothic"/>
          <w:lang w:val="en-US" w:eastAsia="it-IT"/>
        </w:rPr>
        <w:tab/>
        <w:t>Additional spurious emission requirements for NS_203</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8644" w:name="_Toc106577450"/>
      <w:bookmarkStart w:id="8645" w:name="_Toc114537201"/>
      <w:bookmarkStart w:id="8646" w:name="_Toc115257469"/>
      <w:bookmarkStart w:id="8647" w:name="_Toc123086789"/>
      <w:bookmarkStart w:id="8648" w:name="_Toc124296113"/>
      <w:bookmarkStart w:id="8649" w:name="_Toc124296583"/>
      <w:bookmarkStart w:id="8650" w:name="_Toc130572400"/>
      <w:bookmarkStart w:id="8651" w:name="_Toc131708399"/>
      <w:bookmarkStart w:id="8652" w:name="_Toc137458206"/>
      <w:bookmarkStart w:id="8653" w:name="_Toc138887693"/>
      <w:bookmarkStart w:id="8654" w:name="_Toc138969780"/>
      <w:bookmarkStart w:id="8655" w:name="_Toc145916841"/>
      <w:bookmarkStart w:id="8656" w:name="_Toc155386606"/>
      <w:bookmarkStart w:id="8657" w:name="_Toc161759646"/>
      <w:bookmarkStart w:id="8658" w:name="_Toc169872571"/>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D283D9F" w14:textId="77777777" w:rsidR="0008589F" w:rsidRPr="0008589F" w:rsidRDefault="0008589F" w:rsidP="0008589F">
      <w:pPr>
        <w:pStyle w:val="TH"/>
        <w:rPr>
          <w:rFonts w:eastAsia="Malgun Gothic"/>
        </w:rPr>
      </w:pPr>
      <w:bookmarkStart w:id="8659" w:name="_Toc21340912"/>
      <w:bookmarkStart w:id="8660" w:name="_Toc29805359"/>
      <w:bookmarkStart w:id="8661" w:name="_Toc36456568"/>
      <w:bookmarkStart w:id="8662" w:name="_Toc36469666"/>
      <w:bookmarkStart w:id="8663" w:name="_Toc37254075"/>
      <w:bookmarkStart w:id="8664" w:name="_Toc37322932"/>
      <w:bookmarkStart w:id="8665" w:name="_Toc37324338"/>
      <w:bookmarkStart w:id="8666" w:name="_Toc45889861"/>
      <w:bookmarkStart w:id="8667" w:name="_Toc52196522"/>
      <w:bookmarkStart w:id="8668" w:name="_Toc52197502"/>
      <w:bookmarkStart w:id="8669" w:name="_Toc53173225"/>
      <w:bookmarkStart w:id="8670" w:name="_Toc53173594"/>
      <w:bookmarkStart w:id="8671" w:name="_Toc61119595"/>
      <w:bookmarkStart w:id="8672" w:name="_Toc61119977"/>
      <w:bookmarkStart w:id="8673" w:name="_Toc67926039"/>
      <w:bookmarkStart w:id="8674" w:name="_Toc75273677"/>
      <w:bookmarkStart w:id="8675" w:name="_Toc76510577"/>
      <w:bookmarkStart w:id="8676" w:name="_Toc83129734"/>
      <w:bookmarkStart w:id="8677" w:name="_Toc90591266"/>
      <w:bookmarkStart w:id="8678" w:name="_Toc98864301"/>
      <w:bookmarkStart w:id="8679" w:name="_Toc99733550"/>
      <w:bookmarkStart w:id="8680" w:name="_Toc106577451"/>
      <w:bookmarkStart w:id="8681" w:name="_Toc114537202"/>
      <w:bookmarkStart w:id="8682" w:name="_Toc115257470"/>
      <w:bookmarkStart w:id="8683" w:name="_Toc123086790"/>
      <w:bookmarkStart w:id="8684" w:name="_Toc124296114"/>
      <w:bookmarkStart w:id="8685" w:name="_Toc124296584"/>
      <w:bookmarkStart w:id="8686" w:name="_Toc130572401"/>
      <w:bookmarkStart w:id="8687" w:name="_Toc131708400"/>
      <w:r w:rsidRPr="0008589F">
        <w:rPr>
          <w:rFonts w:eastAsia="Malgun Gothic"/>
        </w:rPr>
        <w:t>Table 6.5.3.2.5-1: Additional requirements (NS_204)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08589F" w:rsidRPr="0008589F" w14:paraId="78B64F01" w14:textId="77777777" w:rsidTr="00D35EA2">
        <w:trPr>
          <w:trHeight w:val="187"/>
          <w:jc w:val="center"/>
        </w:trPr>
        <w:tc>
          <w:tcPr>
            <w:tcW w:w="2757" w:type="dxa"/>
          </w:tcPr>
          <w:p w14:paraId="7BD0C30B" w14:textId="77777777" w:rsidR="0008589F" w:rsidRPr="0008589F" w:rsidRDefault="0008589F" w:rsidP="0008589F">
            <w:pPr>
              <w:pStyle w:val="TAH"/>
              <w:rPr>
                <w:rFonts w:eastAsia="Malgun Gothic"/>
              </w:rPr>
            </w:pPr>
            <w:r w:rsidRPr="0008589F">
              <w:rPr>
                <w:rFonts w:eastAsia="Malgun Gothic"/>
              </w:rPr>
              <w:t>Frequency band</w:t>
            </w:r>
          </w:p>
          <w:p w14:paraId="12D76560" w14:textId="77777777" w:rsidR="0008589F" w:rsidRPr="0008589F" w:rsidRDefault="0008589F" w:rsidP="0008589F">
            <w:pPr>
              <w:pStyle w:val="TAH"/>
              <w:rPr>
                <w:rFonts w:eastAsia="Malgun Gothic"/>
              </w:rPr>
            </w:pPr>
            <w:r w:rsidRPr="0008589F">
              <w:rPr>
                <w:rFonts w:eastAsia="Malgun Gothic"/>
              </w:rPr>
              <w:t>(GHz)</w:t>
            </w:r>
          </w:p>
        </w:tc>
        <w:tc>
          <w:tcPr>
            <w:tcW w:w="0" w:type="auto"/>
          </w:tcPr>
          <w:p w14:paraId="6C58C866" w14:textId="77777777" w:rsidR="0008589F" w:rsidRPr="0008589F" w:rsidRDefault="0008589F" w:rsidP="0008589F">
            <w:pPr>
              <w:pStyle w:val="TAH"/>
              <w:rPr>
                <w:rFonts w:eastAsia="SimSun"/>
              </w:rPr>
            </w:pPr>
            <w:r w:rsidRPr="0008589F">
              <w:rPr>
                <w:rFonts w:eastAsia="Malgun Gothic"/>
              </w:rPr>
              <w:t>Spectrum emission limit (dBm)</w:t>
            </w:r>
          </w:p>
        </w:tc>
        <w:tc>
          <w:tcPr>
            <w:tcW w:w="0" w:type="auto"/>
          </w:tcPr>
          <w:p w14:paraId="250CD78F" w14:textId="77777777" w:rsidR="0008589F" w:rsidRPr="0008589F" w:rsidRDefault="0008589F" w:rsidP="0008589F">
            <w:pPr>
              <w:pStyle w:val="TAH"/>
              <w:rPr>
                <w:rFonts w:eastAsia="Malgun Gothic"/>
              </w:rPr>
            </w:pPr>
            <w:r w:rsidRPr="0008589F">
              <w:rPr>
                <w:rFonts w:eastAsia="Malgun Gothic"/>
              </w:rPr>
              <w:t>Measurement bandwidth</w:t>
            </w:r>
          </w:p>
        </w:tc>
      </w:tr>
      <w:tr w:rsidR="0008589F" w:rsidRPr="0008589F" w14:paraId="43E8F5FA" w14:textId="77777777" w:rsidTr="00D35EA2">
        <w:trPr>
          <w:trHeight w:val="187"/>
          <w:jc w:val="center"/>
        </w:trPr>
        <w:tc>
          <w:tcPr>
            <w:tcW w:w="2757" w:type="dxa"/>
          </w:tcPr>
          <w:p w14:paraId="0501D333" w14:textId="753BA970" w:rsidR="0008589F" w:rsidRPr="0008589F" w:rsidRDefault="0008589F" w:rsidP="0008589F">
            <w:pPr>
              <w:pStyle w:val="TAC"/>
              <w:rPr>
                <w:rFonts w:eastAsia="Malgun Gothic"/>
              </w:rPr>
            </w:pPr>
            <w:r w:rsidRPr="0008589F">
              <w:rPr>
                <w:rFonts w:eastAsia="Malgun Gothic"/>
              </w:rPr>
              <w:t>12.75 GHz ≤ f ≤ 2</w:t>
            </w:r>
            <w:r w:rsidRPr="0008589F">
              <w:rPr>
                <w:rFonts w:eastAsia="Malgun Gothic"/>
                <w:vertAlign w:val="superscript"/>
              </w:rPr>
              <w:t>nd</w:t>
            </w:r>
            <w:r w:rsidRPr="0008589F">
              <w:rPr>
                <w:rFonts w:eastAsia="Malgun Gothic"/>
              </w:rPr>
              <w:t xml:space="preserve"> harmonic of the upper frequency edge of the UL operating band</w:t>
            </w:r>
          </w:p>
        </w:tc>
        <w:tc>
          <w:tcPr>
            <w:tcW w:w="0" w:type="auto"/>
          </w:tcPr>
          <w:p w14:paraId="32100C7E" w14:textId="0CE02A72" w:rsidR="0008589F" w:rsidRPr="0008589F" w:rsidRDefault="0008589F" w:rsidP="0008589F">
            <w:pPr>
              <w:pStyle w:val="TAC"/>
              <w:rPr>
                <w:rFonts w:eastAsia="Malgun Gothic"/>
              </w:rPr>
            </w:pPr>
            <w:r w:rsidRPr="0008589F">
              <w:rPr>
                <w:rFonts w:eastAsia="Malgun Gothic"/>
              </w:rPr>
              <w:t>-10 dBm</w:t>
            </w:r>
          </w:p>
        </w:tc>
        <w:tc>
          <w:tcPr>
            <w:tcW w:w="0" w:type="auto"/>
          </w:tcPr>
          <w:p w14:paraId="2CBC03C2" w14:textId="0EC91B87" w:rsidR="0008589F" w:rsidRPr="0008589F" w:rsidRDefault="0008589F" w:rsidP="0008589F">
            <w:pPr>
              <w:pStyle w:val="TAC"/>
              <w:rPr>
                <w:rFonts w:eastAsia="Malgun Gothic"/>
              </w:rPr>
            </w:pPr>
            <w:r w:rsidRPr="0008589F">
              <w:rPr>
                <w:rFonts w:eastAsia="Malgun Gothic"/>
              </w:rPr>
              <w:t>100 MHz</w:t>
            </w:r>
          </w:p>
        </w:tc>
      </w:tr>
      <w:tr w:rsidR="0008589F" w:rsidRPr="0008589F" w14:paraId="60AFDB25" w14:textId="77777777" w:rsidTr="00D35EA2">
        <w:trPr>
          <w:trHeight w:val="187"/>
          <w:jc w:val="center"/>
        </w:trPr>
        <w:tc>
          <w:tcPr>
            <w:tcW w:w="2757" w:type="dxa"/>
          </w:tcPr>
          <w:p w14:paraId="5B31631E" w14:textId="77777777" w:rsidR="0008589F" w:rsidRPr="0008589F" w:rsidRDefault="0008589F" w:rsidP="0008589F">
            <w:pPr>
              <w:pStyle w:val="TAC"/>
              <w:rPr>
                <w:rFonts w:eastAsia="Malgun Gothic"/>
              </w:rPr>
            </w:pPr>
            <w:r w:rsidRPr="0008589F">
              <w:rPr>
                <w:rFonts w:eastAsia="SimSun"/>
              </w:rPr>
              <w:t xml:space="preserve">87,5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118 MHz</w:t>
            </w:r>
          </w:p>
        </w:tc>
        <w:tc>
          <w:tcPr>
            <w:tcW w:w="0" w:type="auto"/>
          </w:tcPr>
          <w:p w14:paraId="10B453F0" w14:textId="77777777" w:rsidR="0008589F" w:rsidRPr="0008589F" w:rsidRDefault="0008589F" w:rsidP="0008589F">
            <w:pPr>
              <w:pStyle w:val="TAC"/>
              <w:rPr>
                <w:rFonts w:eastAsia="Malgun Gothic"/>
              </w:rPr>
            </w:pPr>
            <w:r w:rsidRPr="0008589F">
              <w:rPr>
                <w:rFonts w:eastAsia="SimSun"/>
              </w:rPr>
              <w:t>-54 dBm</w:t>
            </w:r>
          </w:p>
        </w:tc>
        <w:tc>
          <w:tcPr>
            <w:tcW w:w="0" w:type="auto"/>
          </w:tcPr>
          <w:p w14:paraId="7104D016"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473FBA8E" w14:textId="77777777" w:rsidTr="00D35EA2">
        <w:trPr>
          <w:trHeight w:val="187"/>
          <w:jc w:val="center"/>
        </w:trPr>
        <w:tc>
          <w:tcPr>
            <w:tcW w:w="2757" w:type="dxa"/>
          </w:tcPr>
          <w:p w14:paraId="5576FDB8" w14:textId="77777777" w:rsidR="0008589F" w:rsidRPr="0008589F" w:rsidRDefault="0008589F" w:rsidP="0008589F">
            <w:pPr>
              <w:pStyle w:val="TAC"/>
              <w:rPr>
                <w:rFonts w:eastAsia="Malgun Gothic"/>
              </w:rPr>
            </w:pPr>
            <w:r w:rsidRPr="0008589F">
              <w:rPr>
                <w:rFonts w:eastAsia="SimSun"/>
              </w:rPr>
              <w:t xml:space="preserve">174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230 MHz</w:t>
            </w:r>
          </w:p>
        </w:tc>
        <w:tc>
          <w:tcPr>
            <w:tcW w:w="0" w:type="auto"/>
          </w:tcPr>
          <w:p w14:paraId="50F06F88" w14:textId="77777777" w:rsidR="0008589F" w:rsidRPr="0008589F" w:rsidRDefault="0008589F" w:rsidP="0008589F">
            <w:pPr>
              <w:pStyle w:val="TAC"/>
              <w:rPr>
                <w:rFonts w:eastAsia="Malgun Gothic"/>
              </w:rPr>
            </w:pPr>
            <w:r w:rsidRPr="0008589F">
              <w:rPr>
                <w:rFonts w:eastAsia="SimSun"/>
              </w:rPr>
              <w:t>-54 dBm</w:t>
            </w:r>
          </w:p>
        </w:tc>
        <w:tc>
          <w:tcPr>
            <w:tcW w:w="0" w:type="auto"/>
          </w:tcPr>
          <w:p w14:paraId="32F39FA1"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2FCB8BA0" w14:textId="77777777" w:rsidTr="00D35EA2">
        <w:trPr>
          <w:trHeight w:val="187"/>
          <w:jc w:val="center"/>
        </w:trPr>
        <w:tc>
          <w:tcPr>
            <w:tcW w:w="2757" w:type="dxa"/>
          </w:tcPr>
          <w:p w14:paraId="72E4B5F8" w14:textId="77777777" w:rsidR="0008589F" w:rsidRPr="0008589F" w:rsidRDefault="0008589F" w:rsidP="0008589F">
            <w:pPr>
              <w:pStyle w:val="TAC"/>
              <w:rPr>
                <w:rFonts w:eastAsia="Malgun Gothic"/>
              </w:rPr>
            </w:pPr>
            <w:r w:rsidRPr="0008589F">
              <w:rPr>
                <w:rFonts w:eastAsia="SimSun"/>
              </w:rPr>
              <w:t xml:space="preserve">470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694 MHz</w:t>
            </w:r>
          </w:p>
        </w:tc>
        <w:tc>
          <w:tcPr>
            <w:tcW w:w="0" w:type="auto"/>
          </w:tcPr>
          <w:p w14:paraId="4B25E9DF" w14:textId="77777777" w:rsidR="0008589F" w:rsidRPr="0008589F" w:rsidRDefault="0008589F" w:rsidP="0008589F">
            <w:pPr>
              <w:pStyle w:val="TAC"/>
              <w:rPr>
                <w:rFonts w:eastAsia="Malgun Gothic"/>
              </w:rPr>
            </w:pPr>
            <w:r w:rsidRPr="0008589F">
              <w:rPr>
                <w:rFonts w:eastAsia="SimSun"/>
              </w:rPr>
              <w:t>-54 dBm</w:t>
            </w:r>
          </w:p>
        </w:tc>
        <w:tc>
          <w:tcPr>
            <w:tcW w:w="0" w:type="auto"/>
          </w:tcPr>
          <w:p w14:paraId="0889F6BE" w14:textId="77777777" w:rsidR="0008589F" w:rsidRPr="0008589F" w:rsidRDefault="0008589F" w:rsidP="0008589F">
            <w:pPr>
              <w:pStyle w:val="TAC"/>
              <w:rPr>
                <w:rFonts w:eastAsia="Malgun Gothic"/>
              </w:rPr>
            </w:pPr>
            <w:r w:rsidRPr="0008589F">
              <w:rPr>
                <w:rFonts w:eastAsia="SimSun"/>
              </w:rPr>
              <w:t>100 kHz</w:t>
            </w:r>
          </w:p>
        </w:tc>
      </w:tr>
    </w:tbl>
    <w:p w14:paraId="2EB8403C" w14:textId="77777777" w:rsidR="0008589F" w:rsidRPr="0008589F" w:rsidRDefault="0008589F" w:rsidP="0008589F">
      <w:pPr>
        <w:rPr>
          <w:rFonts w:eastAsia="SimSun"/>
        </w:rPr>
      </w:pPr>
    </w:p>
    <w:p w14:paraId="7307E074" w14:textId="77777777" w:rsidR="00842EF7" w:rsidRPr="00C04A08" w:rsidRDefault="00842EF7" w:rsidP="00842EF7">
      <w:pPr>
        <w:pStyle w:val="Heading2"/>
      </w:pPr>
      <w:bookmarkStart w:id="8688" w:name="_Toc137458207"/>
      <w:bookmarkStart w:id="8689" w:name="_Toc138887694"/>
      <w:bookmarkStart w:id="8690" w:name="_Toc138969781"/>
      <w:bookmarkStart w:id="8691" w:name="_Toc145916842"/>
      <w:bookmarkStart w:id="8692" w:name="_Toc155386607"/>
      <w:bookmarkStart w:id="8693" w:name="_Toc161759647"/>
      <w:bookmarkStart w:id="8694" w:name="_Toc169872572"/>
      <w:r w:rsidRPr="00C04A08">
        <w:t>6.5A</w:t>
      </w:r>
      <w:r w:rsidRPr="00C04A08">
        <w:tab/>
        <w:t>Output RF spectrum emissions for CA</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03AB04A" w14:textId="77777777" w:rsidR="00842EF7" w:rsidRPr="00C04A08" w:rsidRDefault="00842EF7" w:rsidP="00842EF7">
      <w:pPr>
        <w:pStyle w:val="Heading3"/>
      </w:pPr>
      <w:bookmarkStart w:id="8695" w:name="_Toc21340913"/>
      <w:bookmarkStart w:id="8696" w:name="_Toc29805360"/>
      <w:bookmarkStart w:id="8697" w:name="_Toc36456569"/>
      <w:bookmarkStart w:id="8698" w:name="_Toc36469667"/>
      <w:bookmarkStart w:id="8699" w:name="_Toc37254076"/>
      <w:bookmarkStart w:id="8700" w:name="_Toc37322933"/>
      <w:bookmarkStart w:id="8701" w:name="_Toc37324339"/>
      <w:bookmarkStart w:id="8702" w:name="_Toc45889862"/>
      <w:bookmarkStart w:id="8703" w:name="_Toc52196523"/>
      <w:bookmarkStart w:id="8704" w:name="_Toc52197503"/>
      <w:bookmarkStart w:id="8705" w:name="_Toc53173226"/>
      <w:bookmarkStart w:id="8706" w:name="_Toc53173595"/>
      <w:bookmarkStart w:id="8707" w:name="_Toc61119596"/>
      <w:bookmarkStart w:id="8708" w:name="_Toc61119978"/>
      <w:bookmarkStart w:id="8709" w:name="_Toc67926040"/>
      <w:bookmarkStart w:id="8710" w:name="_Toc75273678"/>
      <w:bookmarkStart w:id="8711" w:name="_Toc76510578"/>
      <w:bookmarkStart w:id="8712" w:name="_Toc83129735"/>
      <w:bookmarkStart w:id="8713" w:name="_Toc90591267"/>
      <w:bookmarkStart w:id="8714" w:name="_Toc98864302"/>
      <w:bookmarkStart w:id="8715" w:name="_Toc99733551"/>
      <w:bookmarkStart w:id="8716" w:name="_Toc106577452"/>
      <w:bookmarkStart w:id="8717" w:name="_Toc114537203"/>
      <w:bookmarkStart w:id="8718" w:name="_Toc115257471"/>
      <w:bookmarkStart w:id="8719" w:name="_Toc123086791"/>
      <w:bookmarkStart w:id="8720" w:name="_Toc124296115"/>
      <w:bookmarkStart w:id="8721" w:name="_Toc124296585"/>
      <w:bookmarkStart w:id="8722" w:name="_Toc130572402"/>
      <w:bookmarkStart w:id="8723" w:name="_Toc131708401"/>
      <w:bookmarkStart w:id="8724" w:name="_Toc137458208"/>
      <w:bookmarkStart w:id="8725" w:name="_Toc138887695"/>
      <w:bookmarkStart w:id="8726" w:name="_Toc138969782"/>
      <w:bookmarkStart w:id="8727" w:name="_Toc145916843"/>
      <w:bookmarkStart w:id="8728" w:name="_Toc155386608"/>
      <w:bookmarkStart w:id="8729" w:name="_Toc161759648"/>
      <w:bookmarkStart w:id="8730" w:name="_Toc169872573"/>
      <w:r w:rsidRPr="00C04A08">
        <w:t>6.5A.1</w:t>
      </w:r>
      <w:r w:rsidRPr="00C04A08">
        <w:tab/>
        <w:t>Occupied bandwidth for CA</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3689BAF5" w14:textId="77777777" w:rsidR="002915DA" w:rsidRPr="00C04A08" w:rsidRDefault="002915DA" w:rsidP="00C04A08">
      <w:pPr>
        <w:pStyle w:val="Heading4"/>
      </w:pPr>
      <w:bookmarkStart w:id="8731" w:name="_Toc52196524"/>
      <w:bookmarkStart w:id="8732" w:name="_Toc52197504"/>
      <w:bookmarkStart w:id="8733" w:name="_Toc53173227"/>
      <w:bookmarkStart w:id="8734" w:name="_Toc53173596"/>
      <w:bookmarkStart w:id="8735" w:name="_Toc61119597"/>
      <w:bookmarkStart w:id="8736" w:name="_Toc61119979"/>
      <w:bookmarkStart w:id="8737" w:name="_Toc67926041"/>
      <w:bookmarkStart w:id="8738" w:name="_Toc75273679"/>
      <w:bookmarkStart w:id="8739" w:name="_Toc76510579"/>
      <w:bookmarkStart w:id="8740" w:name="_Toc83129736"/>
      <w:bookmarkStart w:id="8741" w:name="_Toc90591268"/>
      <w:bookmarkStart w:id="8742" w:name="_Toc98864303"/>
      <w:bookmarkStart w:id="8743" w:name="_Toc99733552"/>
      <w:bookmarkStart w:id="8744" w:name="_Toc106577453"/>
      <w:bookmarkStart w:id="8745" w:name="_Toc114537204"/>
      <w:bookmarkStart w:id="8746" w:name="_Toc115257472"/>
      <w:bookmarkStart w:id="8747" w:name="_Toc123086792"/>
      <w:bookmarkStart w:id="8748" w:name="_Toc124296116"/>
      <w:bookmarkStart w:id="8749" w:name="_Toc124296586"/>
      <w:bookmarkStart w:id="8750" w:name="_Toc130572403"/>
      <w:bookmarkStart w:id="8751" w:name="_Toc131708402"/>
      <w:bookmarkStart w:id="8752" w:name="_Toc137458209"/>
      <w:bookmarkStart w:id="8753" w:name="_Toc138887696"/>
      <w:bookmarkStart w:id="8754" w:name="_Toc138969783"/>
      <w:bookmarkStart w:id="8755" w:name="_Toc145916844"/>
      <w:bookmarkStart w:id="8756" w:name="_Toc155386609"/>
      <w:bookmarkStart w:id="8757" w:name="_Toc161759649"/>
      <w:bookmarkStart w:id="8758" w:name="_Toc169872574"/>
      <w:bookmarkStart w:id="8759" w:name="_Hlk52185232"/>
      <w:r w:rsidRPr="00C04A08">
        <w:t>6.5A.1.0</w:t>
      </w:r>
      <w:r w:rsidRPr="00C04A08">
        <w:tab/>
        <w:t>General</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5DF63AEF" w14:textId="77777777" w:rsidR="00295A0B" w:rsidRPr="00C04A08" w:rsidRDefault="00295A0B" w:rsidP="00295A0B">
      <w:bookmarkStart w:id="8760" w:name="_Toc52196525"/>
      <w:bookmarkStart w:id="8761" w:name="_Toc52197505"/>
      <w:bookmarkStart w:id="8762" w:name="_Toc53173228"/>
      <w:bookmarkStart w:id="8763" w:name="_Toc53173597"/>
      <w:bookmarkStart w:id="8764" w:name="_Toc61119598"/>
      <w:bookmarkStart w:id="8765" w:name="_Toc61119980"/>
      <w:bookmarkStart w:id="8766" w:name="_Toc67926042"/>
      <w:bookmarkStart w:id="8767" w:name="_Toc75273680"/>
      <w:bookmarkStart w:id="8768" w:name="_Toc76510580"/>
      <w:bookmarkStart w:id="8769" w:name="_Toc83129737"/>
      <w:bookmarkStart w:id="8770" w:name="_Toc90591269"/>
      <w:bookmarkStart w:id="8771" w:name="_Toc98864304"/>
      <w:bookmarkStart w:id="8772"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8773" w:name="_Toc106577454"/>
      <w:bookmarkStart w:id="8774" w:name="_Toc114537205"/>
      <w:bookmarkStart w:id="8775" w:name="_Toc115257473"/>
      <w:bookmarkStart w:id="8776" w:name="_Toc123086793"/>
      <w:bookmarkStart w:id="8777" w:name="_Toc124296117"/>
      <w:bookmarkStart w:id="8778" w:name="_Toc124296587"/>
      <w:bookmarkStart w:id="8779" w:name="_Toc130572404"/>
      <w:bookmarkStart w:id="8780" w:name="_Toc131708403"/>
      <w:bookmarkStart w:id="8781" w:name="_Toc137458210"/>
      <w:bookmarkStart w:id="8782" w:name="_Toc138887697"/>
      <w:bookmarkStart w:id="8783" w:name="_Toc138969784"/>
      <w:bookmarkStart w:id="8784" w:name="_Toc145916845"/>
      <w:bookmarkStart w:id="8785" w:name="_Toc155386610"/>
      <w:bookmarkStart w:id="8786" w:name="_Toc161759650"/>
      <w:bookmarkStart w:id="8787" w:name="_Toc169872575"/>
      <w:r w:rsidRPr="00C04A08">
        <w:t>6.5A.1.1</w:t>
      </w:r>
      <w:r w:rsidRPr="00C04A08">
        <w:tab/>
        <w:t>Occupied bandwidth for intra-band contiguous UL CA</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bookmarkEnd w:id="8759"/>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8788" w:name="_Toc52196526"/>
      <w:bookmarkStart w:id="8789" w:name="_Toc52197506"/>
      <w:bookmarkStart w:id="8790" w:name="_Toc53173229"/>
      <w:bookmarkStart w:id="8791" w:name="_Toc53173598"/>
      <w:bookmarkStart w:id="8792" w:name="_Toc61119599"/>
      <w:bookmarkStart w:id="8793" w:name="_Toc61119981"/>
      <w:bookmarkStart w:id="8794" w:name="_Toc67926043"/>
      <w:bookmarkStart w:id="8795" w:name="_Toc75273681"/>
      <w:bookmarkStart w:id="8796" w:name="_Toc76510581"/>
      <w:bookmarkStart w:id="8797" w:name="_Toc83129738"/>
      <w:bookmarkStart w:id="8798" w:name="_Toc90591270"/>
      <w:bookmarkStart w:id="8799" w:name="_Toc98864305"/>
      <w:bookmarkStart w:id="8800" w:name="_Toc99733554"/>
      <w:bookmarkStart w:id="8801" w:name="_Toc106577455"/>
      <w:bookmarkStart w:id="8802" w:name="_Toc114537206"/>
      <w:bookmarkStart w:id="8803" w:name="_Toc115257474"/>
      <w:bookmarkStart w:id="8804" w:name="_Toc123086794"/>
      <w:bookmarkStart w:id="8805" w:name="_Toc124296118"/>
      <w:bookmarkStart w:id="8806" w:name="_Toc124296588"/>
      <w:bookmarkStart w:id="8807" w:name="_Toc130572405"/>
      <w:bookmarkStart w:id="8808" w:name="_Toc131708404"/>
      <w:bookmarkStart w:id="8809" w:name="_Toc137458211"/>
      <w:bookmarkStart w:id="8810" w:name="_Toc138887698"/>
      <w:bookmarkStart w:id="8811" w:name="_Toc138969785"/>
      <w:bookmarkStart w:id="8812" w:name="_Toc145916846"/>
      <w:bookmarkStart w:id="8813" w:name="_Toc155386611"/>
      <w:bookmarkStart w:id="8814" w:name="_Toc161759651"/>
      <w:bookmarkStart w:id="8815" w:name="_Toc169872576"/>
      <w:bookmarkStart w:id="8816" w:name="_Toc21340914"/>
      <w:bookmarkStart w:id="8817" w:name="_Toc29805361"/>
      <w:bookmarkStart w:id="8818" w:name="_Toc36456570"/>
      <w:bookmarkStart w:id="8819" w:name="_Toc36469668"/>
      <w:bookmarkStart w:id="8820" w:name="_Toc37254077"/>
      <w:bookmarkStart w:id="8821" w:name="_Toc37322934"/>
      <w:bookmarkStart w:id="8822" w:name="_Toc37324340"/>
      <w:bookmarkStart w:id="8823" w:name="_Toc45889863"/>
      <w:r w:rsidRPr="00C04A08">
        <w:t>6.5A.1.2</w:t>
      </w:r>
      <w:r w:rsidRPr="00C04A08">
        <w:tab/>
        <w:t>Occupied bandwidth for intra-band non-contiguous UL CA</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8824" w:name="_Toc106577456"/>
      <w:bookmarkStart w:id="8825" w:name="_Toc114537207"/>
      <w:bookmarkStart w:id="8826" w:name="_Toc115257475"/>
      <w:bookmarkStart w:id="8827" w:name="_Toc123086795"/>
      <w:bookmarkStart w:id="8828" w:name="_Toc124296119"/>
      <w:bookmarkStart w:id="8829" w:name="_Toc124296589"/>
      <w:bookmarkStart w:id="8830" w:name="_Toc130572406"/>
      <w:bookmarkStart w:id="8831" w:name="_Toc131708405"/>
      <w:bookmarkStart w:id="8832" w:name="_Toc137458212"/>
      <w:bookmarkStart w:id="8833" w:name="_Toc138887699"/>
      <w:bookmarkStart w:id="8834" w:name="_Toc138969786"/>
      <w:bookmarkStart w:id="8835" w:name="_Toc145916847"/>
      <w:bookmarkStart w:id="8836" w:name="_Toc155386612"/>
      <w:bookmarkStart w:id="8837" w:name="_Toc161759652"/>
      <w:bookmarkStart w:id="8838" w:name="_Toc169872577"/>
      <w:r w:rsidRPr="003E5BDA">
        <w:t>6.5A.1.3</w:t>
      </w:r>
      <w:r w:rsidRPr="003E5BDA">
        <w:tab/>
        <w:t xml:space="preserve">Occupied bandwidth for </w:t>
      </w:r>
      <w:r w:rsidRPr="00DE3715">
        <w:t>inter-band UL CA</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8839" w:name="_Toc52196527"/>
      <w:bookmarkStart w:id="8840" w:name="_Toc52197507"/>
      <w:bookmarkStart w:id="8841" w:name="_Toc53173230"/>
      <w:bookmarkStart w:id="8842" w:name="_Toc53173599"/>
      <w:bookmarkStart w:id="8843" w:name="_Toc61119600"/>
      <w:bookmarkStart w:id="8844" w:name="_Toc61119982"/>
      <w:bookmarkStart w:id="8845" w:name="_Toc67926044"/>
      <w:bookmarkStart w:id="8846" w:name="_Toc75273682"/>
      <w:bookmarkStart w:id="8847" w:name="_Toc76510582"/>
      <w:bookmarkStart w:id="8848" w:name="_Toc83129739"/>
      <w:bookmarkStart w:id="8849" w:name="_Toc90591271"/>
      <w:bookmarkStart w:id="8850" w:name="_Toc98864306"/>
      <w:bookmarkStart w:id="8851" w:name="_Toc99733555"/>
      <w:bookmarkStart w:id="8852" w:name="_Toc106577457"/>
      <w:bookmarkStart w:id="8853" w:name="_Toc114537208"/>
      <w:bookmarkStart w:id="8854" w:name="_Toc115257476"/>
      <w:bookmarkStart w:id="8855" w:name="_Toc123086796"/>
      <w:bookmarkStart w:id="8856" w:name="_Toc124296120"/>
      <w:bookmarkStart w:id="8857" w:name="_Toc124296590"/>
      <w:bookmarkStart w:id="8858" w:name="_Toc130572407"/>
      <w:bookmarkStart w:id="8859" w:name="_Toc131708406"/>
      <w:bookmarkStart w:id="8860" w:name="_Toc137458213"/>
      <w:bookmarkStart w:id="8861" w:name="_Toc138887700"/>
      <w:bookmarkStart w:id="8862" w:name="_Toc138969787"/>
      <w:bookmarkStart w:id="8863" w:name="_Toc145916848"/>
      <w:bookmarkStart w:id="8864" w:name="_Toc155386613"/>
      <w:bookmarkStart w:id="8865" w:name="_Toc161759653"/>
      <w:bookmarkStart w:id="8866" w:name="_Toc169872578"/>
      <w:r w:rsidRPr="00C04A08">
        <w:t>6.5A.2</w:t>
      </w:r>
      <w:r w:rsidRPr="00C04A08">
        <w:tab/>
        <w:t>Out of band emissions</w:t>
      </w:r>
      <w:bookmarkEnd w:id="8816"/>
      <w:bookmarkEnd w:id="8817"/>
      <w:bookmarkEnd w:id="8818"/>
      <w:bookmarkEnd w:id="8819"/>
      <w:bookmarkEnd w:id="8820"/>
      <w:bookmarkEnd w:id="8821"/>
      <w:bookmarkEnd w:id="8822"/>
      <w:bookmarkEnd w:id="8823"/>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163C4257" w14:textId="77777777" w:rsidR="00842EF7" w:rsidRPr="00C04A08" w:rsidRDefault="00842EF7" w:rsidP="00842EF7">
      <w:pPr>
        <w:pStyle w:val="Heading4"/>
      </w:pPr>
      <w:bookmarkStart w:id="8867" w:name="_Toc21340915"/>
      <w:bookmarkStart w:id="8868" w:name="_Toc29805362"/>
      <w:bookmarkStart w:id="8869" w:name="_Toc36456571"/>
      <w:bookmarkStart w:id="8870" w:name="_Toc36469669"/>
      <w:bookmarkStart w:id="8871" w:name="_Toc37254078"/>
      <w:bookmarkStart w:id="8872" w:name="_Toc37322935"/>
      <w:bookmarkStart w:id="8873" w:name="_Toc37324341"/>
      <w:bookmarkStart w:id="8874" w:name="_Toc45889864"/>
      <w:bookmarkStart w:id="8875" w:name="_Toc52196529"/>
      <w:bookmarkStart w:id="8876" w:name="_Toc52197508"/>
      <w:bookmarkStart w:id="8877" w:name="_Toc53173231"/>
      <w:bookmarkStart w:id="8878" w:name="_Toc53173600"/>
      <w:bookmarkStart w:id="8879" w:name="_Toc61119601"/>
      <w:bookmarkStart w:id="8880" w:name="_Toc61119983"/>
      <w:bookmarkStart w:id="8881" w:name="_Toc67926045"/>
      <w:bookmarkStart w:id="8882" w:name="_Toc75273683"/>
      <w:bookmarkStart w:id="8883" w:name="_Toc76510583"/>
      <w:bookmarkStart w:id="8884" w:name="_Toc83129740"/>
      <w:bookmarkStart w:id="8885" w:name="_Toc90591272"/>
      <w:bookmarkStart w:id="8886" w:name="_Toc98864307"/>
      <w:bookmarkStart w:id="8887" w:name="_Toc99733556"/>
      <w:bookmarkStart w:id="8888" w:name="_Toc106577458"/>
      <w:bookmarkStart w:id="8889" w:name="_Toc114537209"/>
      <w:bookmarkStart w:id="8890" w:name="_Toc115257477"/>
      <w:bookmarkStart w:id="8891" w:name="_Toc123086797"/>
      <w:bookmarkStart w:id="8892" w:name="_Toc124296121"/>
      <w:bookmarkStart w:id="8893" w:name="_Toc124296591"/>
      <w:bookmarkStart w:id="8894" w:name="_Toc130572408"/>
      <w:bookmarkStart w:id="8895" w:name="_Toc131708407"/>
      <w:bookmarkStart w:id="8896" w:name="_Toc137458214"/>
      <w:bookmarkStart w:id="8897" w:name="_Toc138887701"/>
      <w:bookmarkStart w:id="8898" w:name="_Toc138969788"/>
      <w:bookmarkStart w:id="8899" w:name="_Toc145916849"/>
      <w:bookmarkStart w:id="8900" w:name="_Toc155386614"/>
      <w:bookmarkStart w:id="8901" w:name="_Toc161759654"/>
      <w:bookmarkStart w:id="8902" w:name="_Toc169872579"/>
      <w:r w:rsidRPr="00C04A08">
        <w:t>6.5A.2.1</w:t>
      </w:r>
      <w:r w:rsidRPr="00C04A08">
        <w:tab/>
        <w:t>Spectrum emission mask for CA</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20C9C6AB" w14:textId="77777777" w:rsidR="00C65024" w:rsidRPr="00C04A08" w:rsidRDefault="00C65024" w:rsidP="003C6ED8">
      <w:pPr>
        <w:pStyle w:val="Heading5"/>
      </w:pPr>
      <w:bookmarkStart w:id="8903" w:name="_Toc52196528"/>
      <w:bookmarkStart w:id="8904" w:name="_Toc52197509"/>
      <w:bookmarkStart w:id="8905" w:name="_Toc53173232"/>
      <w:bookmarkStart w:id="8906" w:name="_Toc53173601"/>
      <w:bookmarkStart w:id="8907" w:name="_Toc61119602"/>
      <w:bookmarkStart w:id="8908" w:name="_Toc61119984"/>
      <w:bookmarkStart w:id="8909" w:name="_Toc67926046"/>
      <w:bookmarkStart w:id="8910" w:name="_Toc75273684"/>
      <w:bookmarkStart w:id="8911" w:name="_Toc76510584"/>
      <w:bookmarkStart w:id="8912" w:name="_Toc83129741"/>
      <w:bookmarkStart w:id="8913" w:name="_Toc90591273"/>
      <w:bookmarkStart w:id="8914" w:name="_Toc98864308"/>
      <w:bookmarkStart w:id="8915" w:name="_Toc99733557"/>
      <w:bookmarkStart w:id="8916" w:name="_Toc106577459"/>
      <w:bookmarkStart w:id="8917" w:name="_Toc114537210"/>
      <w:bookmarkStart w:id="8918" w:name="_Toc115257478"/>
      <w:bookmarkStart w:id="8919" w:name="_Toc123086798"/>
      <w:bookmarkStart w:id="8920" w:name="_Toc124296122"/>
      <w:bookmarkStart w:id="8921" w:name="_Toc124296592"/>
      <w:bookmarkStart w:id="8922" w:name="_Toc130572409"/>
      <w:bookmarkStart w:id="8923" w:name="_Toc131708408"/>
      <w:bookmarkStart w:id="8924" w:name="_Toc137458215"/>
      <w:bookmarkStart w:id="8925" w:name="_Toc138887702"/>
      <w:bookmarkStart w:id="8926" w:name="_Toc138969789"/>
      <w:bookmarkStart w:id="8927" w:name="_Toc145916850"/>
      <w:bookmarkStart w:id="8928" w:name="_Toc155386615"/>
      <w:bookmarkStart w:id="8929" w:name="_Toc161759655"/>
      <w:bookmarkStart w:id="8930" w:name="_Toc169872580"/>
      <w:r w:rsidRPr="00C04A08">
        <w:t>6.5A.2.1.0</w:t>
      </w:r>
      <w:r w:rsidRPr="00C04A08">
        <w:tab/>
        <w:t>General</w:t>
      </w:r>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2C7167B8" w14:textId="21B5E540" w:rsidR="00295A0B" w:rsidRPr="00C04A08" w:rsidRDefault="00295A0B" w:rsidP="00295A0B">
      <w:bookmarkStart w:id="8931"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8932" w:name="_Toc52196530"/>
      <w:bookmarkStart w:id="8933" w:name="_Toc52197510"/>
      <w:bookmarkStart w:id="8934" w:name="_Toc53173233"/>
      <w:bookmarkStart w:id="8935" w:name="_Toc53173602"/>
      <w:bookmarkStart w:id="8936" w:name="_Toc61119603"/>
      <w:bookmarkStart w:id="8937" w:name="_Toc61119985"/>
      <w:bookmarkStart w:id="8938" w:name="_Toc67926047"/>
      <w:bookmarkStart w:id="8939" w:name="_Toc75273685"/>
      <w:bookmarkStart w:id="8940" w:name="_Toc76510585"/>
      <w:bookmarkStart w:id="8941" w:name="_Toc83129742"/>
      <w:bookmarkStart w:id="8942" w:name="_Toc90591274"/>
      <w:bookmarkStart w:id="8943" w:name="_Toc98864309"/>
      <w:bookmarkStart w:id="8944" w:name="_Toc99733558"/>
      <w:bookmarkStart w:id="8945" w:name="_Toc106577460"/>
      <w:bookmarkStart w:id="8946" w:name="_Toc114537211"/>
      <w:bookmarkStart w:id="8947" w:name="_Toc115257479"/>
      <w:bookmarkStart w:id="8948" w:name="_Toc123086799"/>
      <w:bookmarkStart w:id="8949" w:name="_Toc124296123"/>
      <w:bookmarkStart w:id="8950" w:name="_Toc124296593"/>
      <w:bookmarkStart w:id="8951" w:name="_Toc130572410"/>
      <w:bookmarkStart w:id="8952" w:name="_Toc131708409"/>
      <w:bookmarkStart w:id="8953" w:name="_Toc137458216"/>
      <w:bookmarkStart w:id="8954" w:name="_Toc138887703"/>
      <w:bookmarkStart w:id="8955" w:name="_Toc138969790"/>
      <w:bookmarkStart w:id="8956" w:name="_Toc145916851"/>
      <w:bookmarkStart w:id="8957" w:name="_Toc155386616"/>
      <w:bookmarkStart w:id="8958" w:name="_Toc161759656"/>
      <w:bookmarkStart w:id="8959" w:name="_Toc169872581"/>
      <w:bookmarkEnd w:id="8931"/>
      <w:r w:rsidRPr="00C04A08">
        <w:t>6.5A.2.1.1</w:t>
      </w:r>
      <w:r w:rsidRPr="00C04A08">
        <w:tab/>
        <w:t>Spectrum emission mask for intra-band contiguous UL CA</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557E1677" w14:textId="5DB3C66D" w:rsidR="00842EF7" w:rsidRPr="00C04A08" w:rsidRDefault="00165A23" w:rsidP="00842EF7">
      <w:r w:rsidRPr="00C04A08">
        <w:t>For intra-band contiguous UL carrier aggregation, the spectrum emission mask of the UE applies to frequencies (Δf</w:t>
      </w:r>
      <w:r w:rsidRPr="00C04A08">
        <w:rPr>
          <w:vertAlign w:val="subscript"/>
        </w:rPr>
        <w:t>OOB</w:t>
      </w:r>
      <w:r w:rsidRPr="00C04A08">
        <w:t>) starting from the ± edge of the UL aggregated channel bandwidth (Table 5.3A.</w:t>
      </w:r>
      <w:r>
        <w:t>4</w:t>
      </w:r>
      <w:r w:rsidRPr="00C04A08">
        <w:t>-1). For any bandwidth class defined in Table 5.3A.</w:t>
      </w:r>
      <w:r>
        <w:t>4</w:t>
      </w:r>
      <w:r w:rsidRPr="00C04A08">
        <w:t>-1, the UE emission shall not exceed the levels specified in Table</w:t>
      </w:r>
      <w:r w:rsidRPr="0053449C">
        <w:t xml:space="preserve"> </w:t>
      </w:r>
      <w:r w:rsidRPr="00C04A08">
        <w:t>Table 6.5A.2.1</w:t>
      </w:r>
      <w:r>
        <w:t>.1</w:t>
      </w:r>
      <w:r w:rsidRPr="00C04A08">
        <w:t>-1.</w:t>
      </w:r>
    </w:p>
    <w:p w14:paraId="17092FEF" w14:textId="7856B80A" w:rsidR="00682580" w:rsidRPr="00C04A08" w:rsidRDefault="00682580" w:rsidP="00682580">
      <w:pPr>
        <w:pStyle w:val="TH"/>
      </w:pPr>
      <w:r w:rsidRPr="00C04A08">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5CB07C1C" w:rsidR="00842EF7" w:rsidRPr="00C04A08" w:rsidRDefault="00165A23" w:rsidP="00F91227">
            <w:pPr>
              <w:pStyle w:val="TAH"/>
            </w:pPr>
            <w:r w:rsidRPr="00C04A08">
              <w:rPr>
                <w:rFonts w:cs="Arial"/>
              </w:rPr>
              <w:t>Spectrum emission limit (dBm)</w:t>
            </w:r>
            <w:r>
              <w:rPr>
                <w:rFonts w:cs="Arial"/>
              </w:rPr>
              <w:t>/</w:t>
            </w: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8960" w:name="_Toc52196531"/>
      <w:bookmarkStart w:id="8961" w:name="_Toc52197511"/>
      <w:bookmarkStart w:id="8962" w:name="_Toc53173234"/>
      <w:bookmarkStart w:id="8963" w:name="_Toc53173603"/>
      <w:bookmarkStart w:id="8964" w:name="_Toc61119604"/>
      <w:bookmarkStart w:id="8965" w:name="_Toc61119986"/>
      <w:bookmarkStart w:id="8966" w:name="_Toc67926048"/>
      <w:bookmarkStart w:id="8967" w:name="_Toc75273686"/>
      <w:bookmarkStart w:id="8968" w:name="_Toc76510586"/>
      <w:bookmarkStart w:id="8969" w:name="_Toc83129743"/>
      <w:bookmarkStart w:id="8970" w:name="_Toc90591275"/>
      <w:bookmarkStart w:id="8971" w:name="_Toc98864310"/>
      <w:bookmarkStart w:id="8972" w:name="_Toc99733559"/>
      <w:bookmarkStart w:id="8973" w:name="_Toc106577461"/>
      <w:bookmarkStart w:id="8974" w:name="_Toc114537212"/>
      <w:bookmarkStart w:id="8975" w:name="_Toc115257480"/>
      <w:bookmarkStart w:id="8976" w:name="_Toc123086800"/>
      <w:bookmarkStart w:id="8977" w:name="_Toc124296124"/>
      <w:bookmarkStart w:id="8978" w:name="_Toc124296594"/>
      <w:bookmarkStart w:id="8979" w:name="_Toc130572411"/>
      <w:bookmarkStart w:id="8980" w:name="_Toc131708410"/>
      <w:bookmarkStart w:id="8981" w:name="_Toc137458217"/>
      <w:bookmarkStart w:id="8982" w:name="_Toc138887704"/>
      <w:bookmarkStart w:id="8983" w:name="_Toc138969791"/>
      <w:bookmarkStart w:id="8984" w:name="_Toc145916852"/>
      <w:bookmarkStart w:id="8985" w:name="_Toc155386617"/>
      <w:bookmarkStart w:id="8986" w:name="_Toc161759657"/>
      <w:bookmarkStart w:id="8987" w:name="_Toc169872582"/>
      <w:bookmarkStart w:id="8988" w:name="_Toc21340916"/>
      <w:bookmarkStart w:id="8989" w:name="_Toc29805363"/>
      <w:bookmarkStart w:id="8990" w:name="_Toc36456572"/>
      <w:bookmarkStart w:id="8991" w:name="_Toc36469670"/>
      <w:bookmarkStart w:id="8992" w:name="_Toc37254079"/>
      <w:bookmarkStart w:id="8993" w:name="_Toc37322936"/>
      <w:bookmarkStart w:id="8994" w:name="_Toc37324342"/>
      <w:bookmarkStart w:id="8995" w:name="_Toc45889865"/>
      <w:r w:rsidRPr="00C04A08">
        <w:t>6.5A.2.1.2</w:t>
      </w:r>
      <w:r w:rsidRPr="00C04A08">
        <w:tab/>
        <w:t>Spectrum emission mask for intra-band non-contiguous UL CA</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8996" w:name="_Toc106577462"/>
      <w:bookmarkStart w:id="8997" w:name="_Toc114537213"/>
      <w:bookmarkStart w:id="8998" w:name="_Toc115257481"/>
      <w:bookmarkStart w:id="8999" w:name="_Toc123086801"/>
      <w:bookmarkStart w:id="9000" w:name="_Toc124296125"/>
      <w:bookmarkStart w:id="9001" w:name="_Toc124296595"/>
      <w:bookmarkStart w:id="9002" w:name="_Toc130572412"/>
      <w:bookmarkStart w:id="9003" w:name="_Toc131708411"/>
      <w:bookmarkStart w:id="9004" w:name="_Toc137458218"/>
      <w:bookmarkStart w:id="9005" w:name="_Toc138887705"/>
      <w:bookmarkStart w:id="9006" w:name="_Toc138969792"/>
      <w:bookmarkStart w:id="9007" w:name="_Toc145916853"/>
      <w:bookmarkStart w:id="9008" w:name="_Toc155386618"/>
      <w:bookmarkStart w:id="9009" w:name="_Toc161759658"/>
      <w:bookmarkStart w:id="9010" w:name="_Toc169872583"/>
      <w:r w:rsidRPr="008D2D07">
        <w:t>6.5A.2.1.3</w:t>
      </w:r>
      <w:r w:rsidRPr="008D2D07">
        <w:tab/>
        <w:t>Spectrum emission mask for inter-band UL CA</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57388CF6" w:rsidR="00295A0B" w:rsidRPr="00C04A08" w:rsidRDefault="00165A23" w:rsidP="00165A23">
      <w:pPr>
        <w:pStyle w:val="Heading4"/>
      </w:pPr>
      <w:bookmarkStart w:id="9011" w:name="_Toc155386619"/>
      <w:bookmarkStart w:id="9012" w:name="_Toc161759659"/>
      <w:bookmarkStart w:id="9013" w:name="_Toc169872584"/>
      <w:r w:rsidRPr="00C04A08">
        <w:t>6.5A.2.</w:t>
      </w:r>
      <w:r>
        <w:t>2</w:t>
      </w:r>
      <w:r w:rsidRPr="00C04A08">
        <w:tab/>
      </w:r>
      <w:r>
        <w:t>Void</w:t>
      </w:r>
      <w:bookmarkEnd w:id="9011"/>
      <w:bookmarkEnd w:id="9012"/>
      <w:bookmarkEnd w:id="9013"/>
    </w:p>
    <w:p w14:paraId="7522AB44" w14:textId="77777777" w:rsidR="00842EF7" w:rsidRPr="00C04A08" w:rsidRDefault="00842EF7" w:rsidP="00842EF7">
      <w:pPr>
        <w:pStyle w:val="Heading4"/>
      </w:pPr>
      <w:bookmarkStart w:id="9014" w:name="_Toc13085710"/>
      <w:bookmarkStart w:id="9015" w:name="_Toc29805364"/>
      <w:bookmarkStart w:id="9016" w:name="_Toc36456573"/>
      <w:bookmarkStart w:id="9017" w:name="_Toc36469671"/>
      <w:bookmarkStart w:id="9018" w:name="_Toc37254080"/>
      <w:bookmarkStart w:id="9019" w:name="_Toc37322937"/>
      <w:bookmarkStart w:id="9020" w:name="_Toc37324343"/>
      <w:bookmarkStart w:id="9021" w:name="_Toc45889866"/>
      <w:bookmarkStart w:id="9022" w:name="_Toc52196532"/>
      <w:bookmarkStart w:id="9023" w:name="_Toc52197512"/>
      <w:bookmarkStart w:id="9024" w:name="_Toc53173235"/>
      <w:bookmarkStart w:id="9025" w:name="_Toc53173604"/>
      <w:bookmarkStart w:id="9026" w:name="_Toc61119605"/>
      <w:bookmarkStart w:id="9027" w:name="_Toc61119987"/>
      <w:bookmarkStart w:id="9028" w:name="_Toc67926049"/>
      <w:bookmarkStart w:id="9029" w:name="_Toc75273687"/>
      <w:bookmarkStart w:id="9030" w:name="_Toc76510587"/>
      <w:bookmarkStart w:id="9031" w:name="_Toc83129744"/>
      <w:bookmarkStart w:id="9032" w:name="_Toc90591276"/>
      <w:bookmarkStart w:id="9033" w:name="_Toc98864311"/>
      <w:bookmarkStart w:id="9034" w:name="_Toc99733560"/>
      <w:bookmarkStart w:id="9035" w:name="_Toc106577463"/>
      <w:bookmarkStart w:id="9036" w:name="_Toc114537214"/>
      <w:bookmarkStart w:id="9037" w:name="_Toc115257482"/>
      <w:bookmarkStart w:id="9038" w:name="_Toc123086802"/>
      <w:bookmarkStart w:id="9039" w:name="_Toc124296126"/>
      <w:bookmarkStart w:id="9040" w:name="_Toc124296596"/>
      <w:bookmarkStart w:id="9041" w:name="_Toc130572413"/>
      <w:bookmarkStart w:id="9042" w:name="_Toc131708412"/>
      <w:bookmarkStart w:id="9043" w:name="_Toc137458219"/>
      <w:bookmarkStart w:id="9044" w:name="_Toc138887706"/>
      <w:bookmarkStart w:id="9045" w:name="_Toc138969793"/>
      <w:bookmarkStart w:id="9046" w:name="_Toc145916854"/>
      <w:bookmarkStart w:id="9047" w:name="_Toc155386620"/>
      <w:bookmarkStart w:id="9048" w:name="_Toc161759660"/>
      <w:bookmarkStart w:id="9049" w:name="_Toc169872585"/>
      <w:bookmarkEnd w:id="8988"/>
      <w:bookmarkEnd w:id="8989"/>
      <w:bookmarkEnd w:id="8990"/>
      <w:bookmarkEnd w:id="8991"/>
      <w:bookmarkEnd w:id="8992"/>
      <w:bookmarkEnd w:id="8993"/>
      <w:bookmarkEnd w:id="8994"/>
      <w:bookmarkEnd w:id="8995"/>
      <w:r w:rsidRPr="00C04A08">
        <w:t>6.5A.2.3</w:t>
      </w:r>
      <w:r w:rsidRPr="00C04A08">
        <w:tab/>
        <w:t>Adjacent channel leakage ratio for CA</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4E113C0D" w14:textId="77777777" w:rsidR="00E902A4" w:rsidRPr="00C04A08" w:rsidRDefault="00E902A4" w:rsidP="003C6ED8">
      <w:pPr>
        <w:pStyle w:val="Heading5"/>
        <w:rPr>
          <w:sz w:val="24"/>
        </w:rPr>
      </w:pPr>
      <w:bookmarkStart w:id="9050" w:name="_Toc52196533"/>
      <w:bookmarkStart w:id="9051" w:name="_Toc52197513"/>
      <w:bookmarkStart w:id="9052" w:name="_Toc53173236"/>
      <w:bookmarkStart w:id="9053" w:name="_Toc53173605"/>
      <w:bookmarkStart w:id="9054" w:name="_Toc61119606"/>
      <w:bookmarkStart w:id="9055" w:name="_Toc61119988"/>
      <w:bookmarkStart w:id="9056" w:name="_Toc67926050"/>
      <w:bookmarkStart w:id="9057" w:name="_Toc75273688"/>
      <w:bookmarkStart w:id="9058" w:name="_Toc76510588"/>
      <w:bookmarkStart w:id="9059" w:name="_Toc83129745"/>
      <w:bookmarkStart w:id="9060" w:name="_Toc90591277"/>
      <w:bookmarkStart w:id="9061" w:name="_Toc98864312"/>
      <w:bookmarkStart w:id="9062" w:name="_Toc99733561"/>
      <w:bookmarkStart w:id="9063" w:name="_Toc106577464"/>
      <w:bookmarkStart w:id="9064" w:name="_Toc114537215"/>
      <w:bookmarkStart w:id="9065" w:name="_Toc115257483"/>
      <w:bookmarkStart w:id="9066" w:name="_Toc123086803"/>
      <w:bookmarkStart w:id="9067" w:name="_Toc124296127"/>
      <w:bookmarkStart w:id="9068" w:name="_Toc124296597"/>
      <w:bookmarkStart w:id="9069" w:name="_Toc130572414"/>
      <w:bookmarkStart w:id="9070" w:name="_Toc131708413"/>
      <w:bookmarkStart w:id="9071" w:name="_Toc137458220"/>
      <w:bookmarkStart w:id="9072" w:name="_Toc138887707"/>
      <w:bookmarkStart w:id="9073" w:name="_Toc138969794"/>
      <w:bookmarkStart w:id="9074" w:name="_Toc145916855"/>
      <w:bookmarkStart w:id="9075" w:name="_Toc155386621"/>
      <w:bookmarkStart w:id="9076" w:name="_Toc161759661"/>
      <w:bookmarkStart w:id="9077" w:name="_Toc169872586"/>
      <w:bookmarkStart w:id="9078" w:name="_Hlk52185973"/>
      <w:r w:rsidRPr="00C04A08">
        <w:t>6.5A.2.3.1</w:t>
      </w:r>
      <w:r w:rsidRPr="00C04A08">
        <w:tab/>
        <w:t>Adjacent channel leakage ratio for CA intra-band contiguous UL CA</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bookmarkEnd w:id="9078"/>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9079" w:name="_Toc52196534"/>
      <w:bookmarkStart w:id="9080" w:name="_Toc52197514"/>
      <w:bookmarkStart w:id="9081" w:name="_Toc53173237"/>
      <w:bookmarkStart w:id="9082" w:name="_Toc53173606"/>
      <w:bookmarkStart w:id="9083" w:name="_Toc61119607"/>
      <w:bookmarkStart w:id="9084" w:name="_Toc61119989"/>
      <w:bookmarkStart w:id="9085" w:name="_Toc67926051"/>
      <w:bookmarkStart w:id="9086" w:name="_Toc75273689"/>
      <w:bookmarkStart w:id="9087" w:name="_Toc76510589"/>
      <w:bookmarkStart w:id="9088" w:name="_Toc83129746"/>
      <w:bookmarkStart w:id="9089" w:name="_Toc90591278"/>
      <w:bookmarkStart w:id="9090" w:name="_Toc98864313"/>
      <w:bookmarkStart w:id="9091" w:name="_Toc99733562"/>
      <w:bookmarkStart w:id="9092" w:name="_Toc106577465"/>
      <w:bookmarkStart w:id="9093" w:name="_Toc114537216"/>
      <w:bookmarkStart w:id="9094" w:name="_Toc115257484"/>
      <w:bookmarkStart w:id="9095" w:name="_Toc123086804"/>
      <w:bookmarkStart w:id="9096" w:name="_Toc124296128"/>
      <w:bookmarkStart w:id="9097" w:name="_Toc124296598"/>
      <w:bookmarkStart w:id="9098" w:name="_Toc130572415"/>
      <w:bookmarkStart w:id="9099" w:name="_Toc131708414"/>
      <w:bookmarkStart w:id="9100" w:name="_Toc137458221"/>
      <w:bookmarkStart w:id="9101" w:name="_Toc138887708"/>
      <w:bookmarkStart w:id="9102" w:name="_Toc138969795"/>
      <w:bookmarkStart w:id="9103" w:name="_Toc145916856"/>
      <w:bookmarkStart w:id="9104" w:name="_Toc155386622"/>
      <w:bookmarkStart w:id="9105" w:name="_Toc161759662"/>
      <w:bookmarkStart w:id="9106" w:name="_Toc169872587"/>
      <w:r w:rsidRPr="00C04A08">
        <w:t>6.5A.2.3.2</w:t>
      </w:r>
      <w:r w:rsidRPr="00C04A08">
        <w:tab/>
        <w:t>Adjacent channel leakage ratio for CA intra-band non-contiguous UL CA</w:t>
      </w:r>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9107" w:name="_Toc106577466"/>
      <w:bookmarkStart w:id="9108" w:name="_Toc114537217"/>
      <w:bookmarkStart w:id="9109" w:name="_Toc115257485"/>
      <w:bookmarkStart w:id="9110" w:name="_Toc123086805"/>
      <w:bookmarkStart w:id="9111" w:name="_Toc124296129"/>
      <w:bookmarkStart w:id="9112" w:name="_Toc124296599"/>
      <w:bookmarkStart w:id="9113" w:name="_Toc130572416"/>
      <w:bookmarkStart w:id="9114" w:name="_Toc131708415"/>
      <w:bookmarkStart w:id="9115" w:name="_Toc137458222"/>
      <w:bookmarkStart w:id="9116" w:name="_Toc138887709"/>
      <w:bookmarkStart w:id="9117" w:name="_Toc138969796"/>
      <w:bookmarkStart w:id="9118" w:name="_Toc145916857"/>
      <w:bookmarkStart w:id="9119" w:name="_Toc155386623"/>
      <w:bookmarkStart w:id="9120" w:name="_Toc161759663"/>
      <w:bookmarkStart w:id="9121" w:name="_Toc169872588"/>
      <w:r w:rsidRPr="006910D1">
        <w:t>6.5A.2.3.3</w:t>
      </w:r>
      <w:r w:rsidRPr="006910D1">
        <w:tab/>
        <w:t>Adjacent channel leakage ratio for CA inter-band UL CA</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9122" w:name="_Toc21340917"/>
      <w:bookmarkStart w:id="9123" w:name="_Toc29805365"/>
      <w:bookmarkStart w:id="9124" w:name="_Toc36456574"/>
      <w:bookmarkStart w:id="9125" w:name="_Toc36469672"/>
      <w:bookmarkStart w:id="9126" w:name="_Toc37254081"/>
      <w:bookmarkStart w:id="9127" w:name="_Toc37322938"/>
      <w:bookmarkStart w:id="9128" w:name="_Toc37324344"/>
      <w:bookmarkStart w:id="9129" w:name="_Toc45889867"/>
      <w:bookmarkStart w:id="9130" w:name="_Toc52196535"/>
      <w:bookmarkStart w:id="9131" w:name="_Toc52197515"/>
      <w:bookmarkStart w:id="9132" w:name="_Toc53173238"/>
      <w:bookmarkStart w:id="9133" w:name="_Toc53173607"/>
      <w:bookmarkStart w:id="9134" w:name="_Toc61119608"/>
      <w:bookmarkStart w:id="9135" w:name="_Toc61119990"/>
      <w:bookmarkStart w:id="9136" w:name="_Toc67926052"/>
      <w:bookmarkStart w:id="9137" w:name="_Toc75273690"/>
      <w:bookmarkStart w:id="9138" w:name="_Toc76510590"/>
      <w:bookmarkStart w:id="9139" w:name="_Toc83129747"/>
      <w:bookmarkStart w:id="9140" w:name="_Toc90591279"/>
      <w:bookmarkStart w:id="9141" w:name="_Toc98864314"/>
      <w:bookmarkStart w:id="9142" w:name="_Toc99733563"/>
      <w:bookmarkStart w:id="9143" w:name="_Toc106577467"/>
      <w:bookmarkStart w:id="9144" w:name="_Toc114537218"/>
      <w:bookmarkStart w:id="9145" w:name="_Toc115257486"/>
      <w:bookmarkStart w:id="9146" w:name="_Toc123086806"/>
      <w:bookmarkStart w:id="9147" w:name="_Toc124296130"/>
      <w:bookmarkStart w:id="9148" w:name="_Toc124296600"/>
      <w:bookmarkStart w:id="9149" w:name="_Toc130572417"/>
      <w:bookmarkStart w:id="9150" w:name="_Toc131708416"/>
      <w:bookmarkStart w:id="9151" w:name="_Toc137458223"/>
      <w:bookmarkStart w:id="9152" w:name="_Toc138887710"/>
      <w:bookmarkStart w:id="9153" w:name="_Toc138969797"/>
      <w:bookmarkStart w:id="9154" w:name="_Toc145916858"/>
      <w:bookmarkStart w:id="9155" w:name="_Toc155386624"/>
      <w:bookmarkStart w:id="9156" w:name="_Toc161759664"/>
      <w:bookmarkStart w:id="9157" w:name="_Toc169872589"/>
      <w:r w:rsidRPr="00C04A08">
        <w:t>6.5A.3</w:t>
      </w:r>
      <w:r w:rsidRPr="00C04A08">
        <w:tab/>
        <w:t>Spurious emissions for CA</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5421BFD3" w14:textId="77777777" w:rsidR="00E902A4" w:rsidRPr="00C04A08" w:rsidRDefault="00E902A4" w:rsidP="003C6ED8">
      <w:pPr>
        <w:pStyle w:val="Heading4"/>
        <w:rPr>
          <w:lang w:eastAsia="ko-KR"/>
        </w:rPr>
      </w:pPr>
      <w:bookmarkStart w:id="9158" w:name="_Toc52196536"/>
      <w:bookmarkStart w:id="9159" w:name="_Toc52197516"/>
      <w:bookmarkStart w:id="9160" w:name="_Toc53173239"/>
      <w:bookmarkStart w:id="9161" w:name="_Toc53173608"/>
      <w:bookmarkStart w:id="9162" w:name="_Toc61119609"/>
      <w:bookmarkStart w:id="9163" w:name="_Toc61119991"/>
      <w:bookmarkStart w:id="9164" w:name="_Toc67926053"/>
      <w:bookmarkStart w:id="9165" w:name="_Toc75273691"/>
      <w:bookmarkStart w:id="9166" w:name="_Toc76510591"/>
      <w:bookmarkStart w:id="9167" w:name="_Toc83129748"/>
      <w:bookmarkStart w:id="9168" w:name="_Toc90591280"/>
      <w:bookmarkStart w:id="9169" w:name="_Toc98864315"/>
      <w:bookmarkStart w:id="9170" w:name="_Toc99733564"/>
      <w:bookmarkStart w:id="9171" w:name="_Toc106577468"/>
      <w:bookmarkStart w:id="9172" w:name="_Toc114537219"/>
      <w:bookmarkStart w:id="9173" w:name="_Toc115257487"/>
      <w:bookmarkStart w:id="9174" w:name="_Toc123086807"/>
      <w:bookmarkStart w:id="9175" w:name="_Toc124296131"/>
      <w:bookmarkStart w:id="9176" w:name="_Toc124296601"/>
      <w:bookmarkStart w:id="9177" w:name="_Toc130572418"/>
      <w:bookmarkStart w:id="9178" w:name="_Toc131708417"/>
      <w:bookmarkStart w:id="9179" w:name="_Toc137458224"/>
      <w:bookmarkStart w:id="9180" w:name="_Toc138887711"/>
      <w:bookmarkStart w:id="9181" w:name="_Toc138969798"/>
      <w:bookmarkStart w:id="9182" w:name="_Toc145916859"/>
      <w:bookmarkStart w:id="9183" w:name="_Toc155386625"/>
      <w:bookmarkStart w:id="9184" w:name="_Toc161759665"/>
      <w:bookmarkStart w:id="9185" w:name="_Toc169872590"/>
      <w:r w:rsidRPr="00C04A08">
        <w:t>6.5A.3.0</w:t>
      </w:r>
      <w:r w:rsidRPr="00C04A08">
        <w:rPr>
          <w:lang w:eastAsia="ko-KR"/>
        </w:rPr>
        <w:tab/>
        <w:t>General</w:t>
      </w:r>
      <w:r w:rsidRPr="00C04A08">
        <w:t xml:space="preserve"> </w:t>
      </w:r>
      <w:r w:rsidRPr="00C04A08">
        <w:rPr>
          <w:lang w:eastAsia="ko-KR"/>
        </w:rPr>
        <w:t>spurious emissions for CA</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2DC8F711" w14:textId="77777777" w:rsidR="00E902A4" w:rsidRPr="00C04A08" w:rsidRDefault="00E902A4" w:rsidP="003C6ED8">
      <w:pPr>
        <w:pStyle w:val="Heading5"/>
        <w:rPr>
          <w:lang w:eastAsia="ko-KR"/>
        </w:rPr>
      </w:pPr>
      <w:bookmarkStart w:id="9186" w:name="_Toc52196537"/>
      <w:bookmarkStart w:id="9187" w:name="_Toc52197517"/>
      <w:bookmarkStart w:id="9188" w:name="_Toc53173240"/>
      <w:bookmarkStart w:id="9189" w:name="_Toc53173609"/>
      <w:bookmarkStart w:id="9190" w:name="_Toc61119610"/>
      <w:bookmarkStart w:id="9191" w:name="_Toc61119992"/>
      <w:bookmarkStart w:id="9192" w:name="_Toc67926054"/>
      <w:bookmarkStart w:id="9193" w:name="_Toc75273692"/>
      <w:bookmarkStart w:id="9194" w:name="_Toc76510592"/>
      <w:bookmarkStart w:id="9195" w:name="_Toc83129749"/>
      <w:bookmarkStart w:id="9196" w:name="_Toc90591281"/>
      <w:bookmarkStart w:id="9197" w:name="_Toc98864316"/>
      <w:bookmarkStart w:id="9198" w:name="_Toc99733565"/>
      <w:bookmarkStart w:id="9199" w:name="_Toc106577469"/>
      <w:bookmarkStart w:id="9200" w:name="_Toc114537220"/>
      <w:bookmarkStart w:id="9201" w:name="_Toc115257488"/>
      <w:bookmarkStart w:id="9202" w:name="_Toc123086808"/>
      <w:bookmarkStart w:id="9203" w:name="_Toc124296132"/>
      <w:bookmarkStart w:id="9204" w:name="_Toc124296602"/>
      <w:bookmarkStart w:id="9205" w:name="_Toc130572419"/>
      <w:bookmarkStart w:id="9206" w:name="_Toc131708418"/>
      <w:bookmarkStart w:id="9207" w:name="_Toc137458225"/>
      <w:bookmarkStart w:id="9208" w:name="_Toc138887712"/>
      <w:bookmarkStart w:id="9209" w:name="_Toc138969799"/>
      <w:bookmarkStart w:id="9210" w:name="_Toc145916860"/>
      <w:bookmarkStart w:id="9211" w:name="_Toc155386626"/>
      <w:bookmarkStart w:id="9212" w:name="_Toc161759666"/>
      <w:bookmarkStart w:id="9213" w:name="_Toc169872591"/>
      <w:r w:rsidRPr="00C04A08">
        <w:t>6.5A.3.0.0</w:t>
      </w:r>
      <w:r w:rsidRPr="00C04A08">
        <w:rPr>
          <w:lang w:eastAsia="ko-KR"/>
        </w:rPr>
        <w:tab/>
        <w:t>General</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9214" w:name="_Toc52196538"/>
      <w:bookmarkStart w:id="9215" w:name="_Toc52197518"/>
      <w:bookmarkStart w:id="9216" w:name="_Toc53173241"/>
      <w:bookmarkStart w:id="9217" w:name="_Toc53173610"/>
      <w:bookmarkStart w:id="9218" w:name="_Toc61119611"/>
      <w:bookmarkStart w:id="9219" w:name="_Toc61119993"/>
      <w:bookmarkStart w:id="9220" w:name="_Toc67926055"/>
      <w:bookmarkStart w:id="9221" w:name="_Toc75273693"/>
      <w:bookmarkStart w:id="9222" w:name="_Toc76510593"/>
      <w:bookmarkStart w:id="9223" w:name="_Toc83129750"/>
      <w:bookmarkStart w:id="9224" w:name="_Toc90591282"/>
      <w:bookmarkStart w:id="9225" w:name="_Toc98864317"/>
      <w:bookmarkStart w:id="9226" w:name="_Toc99733566"/>
      <w:bookmarkStart w:id="9227" w:name="_Toc106577470"/>
      <w:bookmarkStart w:id="9228" w:name="_Toc114537221"/>
      <w:bookmarkStart w:id="9229" w:name="_Toc115257489"/>
      <w:bookmarkStart w:id="9230" w:name="_Toc123086809"/>
      <w:bookmarkStart w:id="9231" w:name="_Toc124296133"/>
      <w:bookmarkStart w:id="9232" w:name="_Toc124296603"/>
      <w:bookmarkStart w:id="9233" w:name="_Toc130572420"/>
      <w:bookmarkStart w:id="9234" w:name="_Toc131708419"/>
      <w:bookmarkStart w:id="9235" w:name="_Toc137458226"/>
      <w:bookmarkStart w:id="9236" w:name="_Toc138887713"/>
      <w:bookmarkStart w:id="9237" w:name="_Toc138969800"/>
      <w:bookmarkStart w:id="9238" w:name="_Toc145916861"/>
      <w:bookmarkStart w:id="9239" w:name="_Toc155386627"/>
      <w:bookmarkStart w:id="9240" w:name="_Toc161759667"/>
      <w:bookmarkStart w:id="9241" w:name="_Toc169872592"/>
      <w:r w:rsidRPr="00C04A08">
        <w:t>6.5A.3.0.1</w:t>
      </w:r>
      <w:r w:rsidRPr="00C04A08">
        <w:tab/>
        <w:t>Spurious emissions for intra-band contiguous UL CA</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0223DE3A" w14:textId="77777777" w:rsidR="00897889" w:rsidRPr="00EC03C7" w:rsidRDefault="00897889" w:rsidP="00897889">
      <w:bookmarkStart w:id="9242" w:name="_Toc52196539"/>
      <w:bookmarkStart w:id="9243" w:name="_Toc52197519"/>
      <w:bookmarkStart w:id="9244" w:name="_Toc53173242"/>
      <w:bookmarkStart w:id="9245" w:name="_Toc53173611"/>
      <w:bookmarkStart w:id="9246" w:name="_Toc21340918"/>
      <w:bookmarkStart w:id="9247" w:name="_Toc29805366"/>
      <w:bookmarkStart w:id="9248" w:name="_Toc36456575"/>
      <w:bookmarkStart w:id="9249" w:name="_Toc36469673"/>
      <w:bookmarkStart w:id="9250" w:name="_Toc37254082"/>
      <w:bookmarkStart w:id="9251" w:name="_Toc37322939"/>
      <w:bookmarkStart w:id="9252" w:name="_Toc37324345"/>
      <w:bookmarkStart w:id="9253"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9254" w:name="_Toc61119612"/>
      <w:bookmarkStart w:id="9255" w:name="_Toc61119994"/>
      <w:bookmarkStart w:id="9256" w:name="_Toc67926056"/>
      <w:bookmarkStart w:id="9257" w:name="_Toc75273694"/>
      <w:bookmarkStart w:id="9258" w:name="_Toc76510594"/>
      <w:bookmarkStart w:id="9259" w:name="_Toc83129751"/>
      <w:bookmarkStart w:id="9260" w:name="_Toc90591283"/>
      <w:bookmarkStart w:id="9261" w:name="_Toc98864318"/>
      <w:bookmarkStart w:id="9262" w:name="_Toc99733567"/>
      <w:bookmarkStart w:id="9263" w:name="_Toc106577471"/>
      <w:bookmarkStart w:id="9264" w:name="_Toc114537222"/>
      <w:bookmarkStart w:id="9265" w:name="_Toc115257490"/>
      <w:bookmarkStart w:id="9266" w:name="_Toc123086810"/>
      <w:bookmarkStart w:id="9267" w:name="_Toc124296134"/>
      <w:bookmarkStart w:id="9268" w:name="_Toc124296604"/>
      <w:bookmarkStart w:id="9269" w:name="_Toc130572421"/>
      <w:bookmarkStart w:id="9270" w:name="_Toc131708420"/>
      <w:bookmarkStart w:id="9271" w:name="_Toc137458227"/>
      <w:bookmarkStart w:id="9272" w:name="_Toc138887714"/>
      <w:bookmarkStart w:id="9273" w:name="_Toc138969801"/>
      <w:bookmarkStart w:id="9274" w:name="_Toc145916862"/>
      <w:bookmarkStart w:id="9275" w:name="_Toc155386628"/>
      <w:bookmarkStart w:id="9276" w:name="_Toc161759668"/>
      <w:bookmarkStart w:id="9277" w:name="_Toc169872593"/>
      <w:r w:rsidRPr="00C04A08">
        <w:t>6.5A.3.0.2</w:t>
      </w:r>
      <w:r w:rsidRPr="00C04A08">
        <w:tab/>
        <w:t>Spurious emissions for intra-band non-contiguous UL CA</w:t>
      </w:r>
      <w:bookmarkEnd w:id="9242"/>
      <w:bookmarkEnd w:id="9243"/>
      <w:bookmarkEnd w:id="9244"/>
      <w:bookmarkEnd w:id="9245"/>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9278" w:name="_Toc106577472"/>
      <w:bookmarkStart w:id="9279" w:name="_Toc114537223"/>
      <w:bookmarkStart w:id="9280" w:name="_Toc115257491"/>
      <w:bookmarkStart w:id="9281" w:name="_Toc123086811"/>
      <w:bookmarkStart w:id="9282" w:name="_Toc124296135"/>
      <w:bookmarkStart w:id="9283" w:name="_Toc124296605"/>
      <w:bookmarkStart w:id="9284" w:name="_Toc130572422"/>
      <w:bookmarkStart w:id="9285" w:name="_Toc131708421"/>
      <w:bookmarkStart w:id="9286" w:name="_Toc137458228"/>
      <w:bookmarkStart w:id="9287" w:name="_Toc138887715"/>
      <w:bookmarkStart w:id="9288" w:name="_Toc138969802"/>
      <w:bookmarkStart w:id="9289" w:name="_Toc145916863"/>
      <w:bookmarkStart w:id="9290" w:name="_Toc155386629"/>
      <w:bookmarkStart w:id="9291" w:name="_Toc161759669"/>
      <w:bookmarkStart w:id="9292" w:name="_Toc169872594"/>
      <w:r w:rsidRPr="008122E7">
        <w:t>6.5A.3.0.3</w:t>
      </w:r>
      <w:r w:rsidRPr="008122E7">
        <w:tab/>
        <w:t>Spurious emissions for inter-band UL CA</w:t>
      </w:r>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9293" w:name="_Toc52196540"/>
      <w:bookmarkStart w:id="9294" w:name="_Toc52197520"/>
      <w:bookmarkStart w:id="9295" w:name="_Toc53173243"/>
      <w:bookmarkStart w:id="9296" w:name="_Toc53173612"/>
      <w:bookmarkStart w:id="9297" w:name="_Toc61119613"/>
      <w:bookmarkStart w:id="9298" w:name="_Toc61119995"/>
      <w:bookmarkStart w:id="9299" w:name="_Toc67926057"/>
      <w:bookmarkStart w:id="9300" w:name="_Toc75273695"/>
      <w:bookmarkStart w:id="9301" w:name="_Toc76510595"/>
      <w:bookmarkStart w:id="9302" w:name="_Toc83129752"/>
      <w:bookmarkStart w:id="9303" w:name="_Toc90591284"/>
      <w:bookmarkStart w:id="9304" w:name="_Toc98864319"/>
      <w:bookmarkStart w:id="9305" w:name="_Toc99733568"/>
      <w:bookmarkStart w:id="9306" w:name="_Toc106577473"/>
      <w:bookmarkStart w:id="9307" w:name="_Toc114537224"/>
      <w:bookmarkStart w:id="9308" w:name="_Toc115257492"/>
      <w:bookmarkStart w:id="9309" w:name="_Toc123086812"/>
      <w:bookmarkStart w:id="9310" w:name="_Toc124296136"/>
      <w:bookmarkStart w:id="9311" w:name="_Toc124296606"/>
      <w:bookmarkStart w:id="9312" w:name="_Toc130572423"/>
      <w:bookmarkStart w:id="9313" w:name="_Toc131708422"/>
      <w:bookmarkStart w:id="9314" w:name="_Toc137458229"/>
      <w:bookmarkStart w:id="9315" w:name="_Toc138887716"/>
      <w:bookmarkStart w:id="9316" w:name="_Toc138969803"/>
      <w:bookmarkStart w:id="9317" w:name="_Toc145916864"/>
      <w:bookmarkStart w:id="9318" w:name="_Toc155386630"/>
      <w:bookmarkStart w:id="9319" w:name="_Toc161759670"/>
      <w:bookmarkStart w:id="9320" w:name="_Toc169872595"/>
      <w:r w:rsidRPr="00C04A08">
        <w:t>6.5A.3.1</w:t>
      </w:r>
      <w:r w:rsidRPr="00C04A08">
        <w:tab/>
        <w:t xml:space="preserve">Spurious emission band UE co-existence for </w:t>
      </w:r>
      <w:r w:rsidR="00167752" w:rsidRPr="00C04A08">
        <w:t xml:space="preserve">UL </w:t>
      </w:r>
      <w:r w:rsidRPr="00C04A08">
        <w:t>CA</w:t>
      </w:r>
      <w:bookmarkEnd w:id="9246"/>
      <w:bookmarkEnd w:id="9247"/>
      <w:bookmarkEnd w:id="9248"/>
      <w:bookmarkEnd w:id="9249"/>
      <w:bookmarkEnd w:id="9250"/>
      <w:bookmarkEnd w:id="9251"/>
      <w:bookmarkEnd w:id="9252"/>
      <w:bookmarkEnd w:id="9253"/>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1C3FF0">
        <w:trPr>
          <w:trHeight w:val="130"/>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1C3FF0">
        <w:trPr>
          <w:trHeight w:val="217"/>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36C4B2D7" w:rsidR="00693565" w:rsidRPr="003706A7" w:rsidRDefault="00117E1C" w:rsidP="001C3FF0">
            <w:pPr>
              <w:pStyle w:val="TAC"/>
              <w:rPr>
                <w:rFonts w:cs="Arial"/>
                <w:szCs w:val="16"/>
              </w:rPr>
            </w:pPr>
            <w:r w:rsidRPr="003706A7">
              <w:rPr>
                <w:rFonts w:cs="Arial"/>
                <w:szCs w:val="16"/>
              </w:rPr>
              <w:t>CA_n257_n259</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330DBA5F" w:rsidR="00693565" w:rsidRPr="00C04A08" w:rsidRDefault="00117E1C"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9EDA072" w14:textId="77777777" w:rsidR="00117E1C" w:rsidRPr="00C04A08" w:rsidRDefault="00117E1C" w:rsidP="00117E1C">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C312429" w14:textId="77777777" w:rsidR="00117E1C" w:rsidRDefault="00117E1C" w:rsidP="00117E1C">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6FA158C2" w:rsidR="00693565" w:rsidRPr="00C04A08" w:rsidRDefault="00117E1C" w:rsidP="00117E1C">
            <w:pPr>
              <w:pStyle w:val="TAN"/>
              <w:rPr>
                <w:rFonts w:cs="Arial"/>
              </w:rPr>
            </w:pPr>
            <w:r>
              <w:rPr>
                <w:rFonts w:eastAsia="Malgun Gothic"/>
              </w:rPr>
              <w:t>NOTE 3:</w:t>
            </w:r>
            <w:r w:rsidRPr="00C04A08">
              <w:rPr>
                <w:rFonts w:eastAsia="Malgun Gothic"/>
              </w:rPr>
              <w:tab/>
            </w:r>
            <w:r>
              <w:rPr>
                <w:rFonts w:eastAsia="Malgun Gothic"/>
              </w:rPr>
              <w:t>Void</w:t>
            </w:r>
          </w:p>
        </w:tc>
      </w:tr>
    </w:tbl>
    <w:p w14:paraId="7F6B24FE" w14:textId="77777777" w:rsidR="00693565" w:rsidRPr="002B7182" w:rsidRDefault="00693565" w:rsidP="00693565"/>
    <w:p w14:paraId="7E22A5BD" w14:textId="77777777" w:rsidR="00842EF7" w:rsidRPr="00C04A08" w:rsidRDefault="00842EF7" w:rsidP="00842EF7">
      <w:pPr>
        <w:pStyle w:val="Heading4"/>
      </w:pPr>
      <w:bookmarkStart w:id="9321" w:name="_Hlk9415938"/>
      <w:bookmarkStart w:id="9322" w:name="_Toc21340919"/>
      <w:bookmarkStart w:id="9323" w:name="_Toc29805367"/>
      <w:bookmarkStart w:id="9324" w:name="_Toc36456576"/>
      <w:bookmarkStart w:id="9325" w:name="_Toc36469674"/>
      <w:bookmarkStart w:id="9326" w:name="_Toc37254083"/>
      <w:bookmarkStart w:id="9327" w:name="_Toc37322940"/>
      <w:bookmarkStart w:id="9328" w:name="_Toc37324346"/>
      <w:bookmarkStart w:id="9329" w:name="_Toc45889869"/>
      <w:bookmarkStart w:id="9330" w:name="_Toc52196541"/>
      <w:bookmarkStart w:id="9331" w:name="_Toc52197521"/>
      <w:bookmarkStart w:id="9332" w:name="_Toc53173244"/>
      <w:bookmarkStart w:id="9333" w:name="_Toc53173613"/>
      <w:bookmarkStart w:id="9334" w:name="_Toc61119614"/>
      <w:bookmarkStart w:id="9335" w:name="_Toc61119996"/>
      <w:bookmarkStart w:id="9336" w:name="_Toc67926058"/>
      <w:bookmarkStart w:id="9337" w:name="_Toc75273696"/>
      <w:bookmarkStart w:id="9338" w:name="_Toc76510596"/>
      <w:bookmarkStart w:id="9339" w:name="_Toc83129753"/>
      <w:bookmarkStart w:id="9340" w:name="_Toc90591285"/>
      <w:bookmarkStart w:id="9341" w:name="_Toc98864320"/>
      <w:bookmarkStart w:id="9342" w:name="_Toc99733569"/>
      <w:bookmarkStart w:id="9343" w:name="_Toc106577474"/>
      <w:bookmarkStart w:id="9344" w:name="_Toc114537225"/>
      <w:bookmarkStart w:id="9345" w:name="_Toc115257493"/>
      <w:bookmarkStart w:id="9346" w:name="_Toc123086813"/>
      <w:bookmarkStart w:id="9347" w:name="_Toc124296137"/>
      <w:bookmarkStart w:id="9348" w:name="_Toc124296607"/>
      <w:bookmarkStart w:id="9349" w:name="_Toc130572424"/>
      <w:bookmarkStart w:id="9350" w:name="_Toc131708423"/>
      <w:bookmarkStart w:id="9351" w:name="_Toc137458230"/>
      <w:bookmarkStart w:id="9352" w:name="_Toc138887717"/>
      <w:bookmarkStart w:id="9353" w:name="_Toc138969804"/>
      <w:bookmarkStart w:id="9354" w:name="_Toc145916865"/>
      <w:bookmarkStart w:id="9355" w:name="_Toc155386631"/>
      <w:bookmarkStart w:id="9356" w:name="_Toc161759671"/>
      <w:bookmarkStart w:id="9357" w:name="_Toc169872596"/>
      <w:r w:rsidRPr="00C04A08">
        <w:t>6.5A.3.2</w:t>
      </w:r>
      <w:r w:rsidRPr="00C04A08">
        <w:tab/>
        <w:t>Additional spurious emissions</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p>
    <w:p w14:paraId="123D5134" w14:textId="77777777" w:rsidR="00842EF7" w:rsidRPr="00C04A08" w:rsidRDefault="00842EF7" w:rsidP="003C6ED8">
      <w:pPr>
        <w:pStyle w:val="Heading5"/>
      </w:pPr>
      <w:bookmarkStart w:id="9358" w:name="_Toc21340920"/>
      <w:bookmarkStart w:id="9359" w:name="_Toc29805368"/>
      <w:bookmarkStart w:id="9360" w:name="_Toc36456577"/>
      <w:bookmarkStart w:id="9361" w:name="_Toc36469675"/>
      <w:bookmarkStart w:id="9362" w:name="_Toc37254084"/>
      <w:bookmarkStart w:id="9363" w:name="_Toc37322941"/>
      <w:bookmarkStart w:id="9364" w:name="_Toc37324347"/>
      <w:bookmarkStart w:id="9365" w:name="_Toc45889870"/>
      <w:bookmarkStart w:id="9366" w:name="_Toc52196542"/>
      <w:bookmarkStart w:id="9367" w:name="_Toc52197522"/>
      <w:bookmarkStart w:id="9368" w:name="_Toc53173245"/>
      <w:bookmarkStart w:id="9369" w:name="_Toc53173614"/>
      <w:bookmarkStart w:id="9370" w:name="_Toc61119615"/>
      <w:bookmarkStart w:id="9371" w:name="_Toc61119997"/>
      <w:bookmarkStart w:id="9372" w:name="_Toc67926059"/>
      <w:bookmarkStart w:id="9373" w:name="_Toc75273697"/>
      <w:bookmarkStart w:id="9374" w:name="_Toc76510597"/>
      <w:bookmarkStart w:id="9375" w:name="_Toc83129754"/>
      <w:bookmarkStart w:id="9376" w:name="_Toc90591286"/>
      <w:bookmarkStart w:id="9377" w:name="_Toc98864321"/>
      <w:bookmarkStart w:id="9378" w:name="_Toc99733570"/>
      <w:bookmarkStart w:id="9379" w:name="_Toc106577475"/>
      <w:bookmarkStart w:id="9380" w:name="_Toc114537226"/>
      <w:bookmarkStart w:id="9381" w:name="_Toc115257494"/>
      <w:bookmarkStart w:id="9382" w:name="_Toc123086814"/>
      <w:bookmarkStart w:id="9383" w:name="_Toc124296138"/>
      <w:bookmarkStart w:id="9384" w:name="_Toc124296608"/>
      <w:bookmarkStart w:id="9385" w:name="_Toc130572425"/>
      <w:bookmarkStart w:id="9386" w:name="_Toc131708424"/>
      <w:bookmarkStart w:id="9387" w:name="_Toc137458231"/>
      <w:bookmarkStart w:id="9388" w:name="_Toc138887718"/>
      <w:bookmarkStart w:id="9389" w:name="_Toc138969805"/>
      <w:bookmarkStart w:id="9390" w:name="_Toc145916866"/>
      <w:bookmarkStart w:id="9391" w:name="_Toc155386632"/>
      <w:bookmarkStart w:id="9392" w:name="_Toc161759672"/>
      <w:bookmarkStart w:id="9393" w:name="_Toc169872597"/>
      <w:r w:rsidRPr="00C04A08">
        <w:t>6.5A.3.2.1</w:t>
      </w:r>
      <w:r w:rsidRPr="00C04A08">
        <w:tab/>
        <w:t>General</w:t>
      </w:r>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9394" w:name="_Toc21340921"/>
      <w:bookmarkStart w:id="9395" w:name="_Toc29805369"/>
      <w:bookmarkStart w:id="9396" w:name="_Toc36456578"/>
      <w:bookmarkStart w:id="9397" w:name="_Toc36469676"/>
      <w:bookmarkStart w:id="9398" w:name="_Toc37254085"/>
      <w:bookmarkStart w:id="9399" w:name="_Toc37322942"/>
      <w:bookmarkStart w:id="9400" w:name="_Toc37324348"/>
      <w:bookmarkStart w:id="9401" w:name="_Toc45889871"/>
      <w:bookmarkStart w:id="9402" w:name="_Toc52196543"/>
      <w:bookmarkStart w:id="9403" w:name="_Toc52197523"/>
      <w:bookmarkStart w:id="9404" w:name="_Toc53173246"/>
      <w:bookmarkStart w:id="9405" w:name="_Toc53173615"/>
      <w:bookmarkStart w:id="9406" w:name="_Toc61119616"/>
      <w:bookmarkStart w:id="9407" w:name="_Toc61119998"/>
      <w:bookmarkStart w:id="9408" w:name="_Toc67926060"/>
      <w:bookmarkStart w:id="9409" w:name="_Toc75273698"/>
      <w:bookmarkStart w:id="9410" w:name="_Toc76510598"/>
      <w:bookmarkStart w:id="9411" w:name="_Toc83129755"/>
      <w:bookmarkStart w:id="9412" w:name="_Toc90591287"/>
      <w:bookmarkStart w:id="9413" w:name="_Toc98864322"/>
      <w:bookmarkStart w:id="9414" w:name="_Toc99733571"/>
      <w:bookmarkStart w:id="9415" w:name="_Toc106577476"/>
      <w:bookmarkStart w:id="9416" w:name="_Toc114537227"/>
      <w:bookmarkStart w:id="9417" w:name="_Toc115257495"/>
      <w:bookmarkStart w:id="9418" w:name="_Toc123086815"/>
      <w:bookmarkStart w:id="9419" w:name="_Toc124296139"/>
      <w:bookmarkStart w:id="9420" w:name="_Toc124296609"/>
      <w:bookmarkStart w:id="9421" w:name="_Toc130572426"/>
      <w:bookmarkStart w:id="9422" w:name="_Toc131708425"/>
      <w:bookmarkStart w:id="9423" w:name="_Toc137458232"/>
      <w:bookmarkStart w:id="9424" w:name="_Toc138887719"/>
      <w:bookmarkStart w:id="9425" w:name="_Toc138969806"/>
      <w:bookmarkStart w:id="9426" w:name="_Toc145916867"/>
      <w:bookmarkStart w:id="9427" w:name="_Toc155386633"/>
      <w:bookmarkStart w:id="9428" w:name="_Toc161759673"/>
      <w:bookmarkStart w:id="9429" w:name="_Toc169872598"/>
      <w:r w:rsidRPr="00C04A08">
        <w:t>6.5A.3.2.2</w:t>
      </w:r>
      <w:r w:rsidRPr="00C04A08">
        <w:tab/>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r w:rsidR="00392D8F">
        <w:rPr>
          <w:lang w:val="en-US"/>
        </w:rPr>
        <w:t>Void</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6BE8B102" w14:textId="77777777" w:rsidR="00842EF7" w:rsidRPr="00C04A08" w:rsidRDefault="00842EF7" w:rsidP="003C6ED8">
      <w:pPr>
        <w:pStyle w:val="Heading5"/>
      </w:pPr>
      <w:bookmarkStart w:id="9430" w:name="_Toc21340922"/>
      <w:bookmarkStart w:id="9431" w:name="_Toc29805370"/>
      <w:bookmarkStart w:id="9432" w:name="_Toc36456579"/>
      <w:bookmarkStart w:id="9433" w:name="_Toc36469677"/>
      <w:bookmarkStart w:id="9434" w:name="_Toc37254086"/>
      <w:bookmarkStart w:id="9435" w:name="_Toc37322943"/>
      <w:bookmarkStart w:id="9436" w:name="_Toc37324349"/>
      <w:bookmarkStart w:id="9437" w:name="_Toc45889872"/>
      <w:bookmarkStart w:id="9438" w:name="_Toc52196544"/>
      <w:bookmarkStart w:id="9439" w:name="_Toc52197524"/>
      <w:bookmarkStart w:id="9440" w:name="_Toc53173247"/>
      <w:bookmarkStart w:id="9441" w:name="_Toc53173616"/>
      <w:bookmarkStart w:id="9442" w:name="_Toc61119617"/>
      <w:bookmarkStart w:id="9443" w:name="_Toc61119999"/>
      <w:bookmarkStart w:id="9444" w:name="_Toc67926061"/>
      <w:bookmarkStart w:id="9445" w:name="_Toc75273699"/>
      <w:bookmarkStart w:id="9446" w:name="_Toc76510599"/>
      <w:bookmarkStart w:id="9447" w:name="_Toc83129756"/>
      <w:bookmarkStart w:id="9448" w:name="_Toc90591288"/>
      <w:bookmarkStart w:id="9449" w:name="_Toc98864323"/>
      <w:bookmarkStart w:id="9450" w:name="_Toc99733572"/>
      <w:bookmarkStart w:id="9451" w:name="_Toc106577477"/>
      <w:bookmarkStart w:id="9452" w:name="_Toc114537228"/>
      <w:bookmarkStart w:id="9453" w:name="_Toc115257496"/>
      <w:bookmarkStart w:id="9454" w:name="_Toc123086816"/>
      <w:bookmarkStart w:id="9455" w:name="_Toc124296140"/>
      <w:bookmarkStart w:id="9456" w:name="_Toc124296610"/>
      <w:bookmarkStart w:id="9457" w:name="_Toc130572427"/>
      <w:bookmarkStart w:id="9458" w:name="_Toc131708426"/>
      <w:bookmarkStart w:id="9459" w:name="_Toc137458233"/>
      <w:bookmarkStart w:id="9460" w:name="_Toc138887720"/>
      <w:bookmarkStart w:id="9461" w:name="_Toc138969807"/>
      <w:bookmarkStart w:id="9462" w:name="_Toc145916868"/>
      <w:bookmarkStart w:id="9463" w:name="_Toc155386634"/>
      <w:bookmarkStart w:id="9464" w:name="_Toc161759674"/>
      <w:bookmarkStart w:id="9465" w:name="_Toc169872599"/>
      <w:r w:rsidRPr="00C04A08">
        <w:t>6.5A.3.2.3</w:t>
      </w:r>
      <w:r w:rsidRPr="00C04A08">
        <w:tab/>
      </w:r>
      <w:r w:rsidRPr="00C04A08">
        <w:rPr>
          <w:lang w:val="en-US"/>
        </w:rPr>
        <w:t>Additional spurious emission requirements for CA_NS_202</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9466" w:name="_Toc61119618"/>
      <w:bookmarkStart w:id="9467" w:name="_Toc61120000"/>
      <w:bookmarkStart w:id="9468" w:name="_Toc67926062"/>
      <w:bookmarkStart w:id="9469" w:name="_Toc75273700"/>
      <w:bookmarkStart w:id="9470" w:name="_Toc76510600"/>
      <w:bookmarkStart w:id="9471" w:name="_Toc83129757"/>
      <w:bookmarkStart w:id="9472" w:name="_Toc90591289"/>
      <w:bookmarkStart w:id="9473" w:name="_Toc98864324"/>
      <w:bookmarkStart w:id="9474" w:name="_Toc99733573"/>
      <w:bookmarkStart w:id="9475" w:name="_Toc106577478"/>
      <w:bookmarkStart w:id="9476" w:name="_Toc114537229"/>
      <w:bookmarkStart w:id="9477" w:name="_Toc115257497"/>
      <w:bookmarkStart w:id="9478" w:name="_Toc123086817"/>
      <w:bookmarkStart w:id="9479" w:name="_Toc124296141"/>
      <w:bookmarkStart w:id="9480" w:name="_Toc124296611"/>
      <w:bookmarkStart w:id="9481" w:name="_Toc130572428"/>
      <w:bookmarkStart w:id="9482" w:name="_Toc131708427"/>
      <w:bookmarkStart w:id="9483" w:name="_Toc137458234"/>
      <w:bookmarkStart w:id="9484" w:name="_Toc138887721"/>
      <w:bookmarkStart w:id="9485" w:name="_Toc138969808"/>
      <w:bookmarkStart w:id="9486" w:name="_Toc145916869"/>
      <w:bookmarkStart w:id="9487" w:name="_Toc155386635"/>
      <w:bookmarkStart w:id="9488" w:name="_Toc161759675"/>
      <w:bookmarkStart w:id="9489" w:name="_Toc169872600"/>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9490" w:name="_Toc21340923"/>
      <w:bookmarkStart w:id="9491" w:name="_Toc29805371"/>
      <w:bookmarkStart w:id="9492" w:name="_Toc36456580"/>
      <w:bookmarkStart w:id="9493" w:name="_Toc36469678"/>
      <w:bookmarkStart w:id="9494" w:name="_Toc37254087"/>
      <w:bookmarkStart w:id="9495" w:name="_Toc37322944"/>
      <w:bookmarkStart w:id="9496" w:name="_Toc37324350"/>
      <w:bookmarkStart w:id="9497" w:name="_Toc45889873"/>
      <w:bookmarkStart w:id="9498" w:name="_Toc52196545"/>
      <w:bookmarkStart w:id="9499" w:name="_Toc52197525"/>
      <w:bookmarkStart w:id="9500" w:name="_Toc53173248"/>
      <w:bookmarkStart w:id="9501" w:name="_Toc53173617"/>
      <w:bookmarkStart w:id="9502" w:name="_Toc61119619"/>
      <w:bookmarkStart w:id="9503" w:name="_Toc61120001"/>
      <w:bookmarkStart w:id="9504" w:name="_Toc67926063"/>
      <w:bookmarkStart w:id="9505" w:name="_Toc75273701"/>
      <w:bookmarkStart w:id="9506" w:name="_Toc76510601"/>
      <w:bookmarkStart w:id="9507" w:name="_Toc83129758"/>
      <w:bookmarkStart w:id="9508" w:name="_Toc90591290"/>
      <w:bookmarkStart w:id="9509" w:name="_Toc98864325"/>
      <w:bookmarkStart w:id="9510" w:name="_Toc99733574"/>
      <w:bookmarkStart w:id="9511" w:name="_Toc106577479"/>
      <w:bookmarkStart w:id="9512" w:name="_Toc114537230"/>
      <w:bookmarkStart w:id="9513" w:name="_Toc115257498"/>
      <w:bookmarkStart w:id="9514" w:name="_Toc123086818"/>
      <w:bookmarkStart w:id="9515" w:name="_Toc124296142"/>
      <w:bookmarkStart w:id="9516" w:name="_Toc124296612"/>
      <w:bookmarkStart w:id="9517" w:name="_Toc130572429"/>
      <w:bookmarkStart w:id="9518" w:name="_Toc131708428"/>
      <w:bookmarkStart w:id="9519" w:name="_Toc137458235"/>
      <w:bookmarkStart w:id="9520" w:name="_Toc138887722"/>
      <w:bookmarkStart w:id="9521" w:name="_Toc138969809"/>
      <w:bookmarkStart w:id="9522" w:name="_Toc145916870"/>
      <w:bookmarkStart w:id="9523" w:name="_Toc155386636"/>
      <w:bookmarkStart w:id="9524" w:name="_Toc161759676"/>
      <w:bookmarkStart w:id="9525" w:name="_Toc169872601"/>
      <w:r w:rsidRPr="00C04A08">
        <w:t>6.5D</w:t>
      </w:r>
      <w:r w:rsidRPr="00C04A08">
        <w:tab/>
        <w:t>Output RF spectrum emissions for UL MIMO</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p>
    <w:p w14:paraId="75ABC81A" w14:textId="77777777" w:rsidR="00842EF7" w:rsidRPr="00C04A08" w:rsidRDefault="00842EF7" w:rsidP="003C6ED8">
      <w:pPr>
        <w:pStyle w:val="Heading3"/>
      </w:pPr>
      <w:bookmarkStart w:id="9526" w:name="_Toc21340924"/>
      <w:bookmarkStart w:id="9527" w:name="_Toc29805372"/>
      <w:bookmarkStart w:id="9528" w:name="_Toc36456581"/>
      <w:bookmarkStart w:id="9529" w:name="_Toc36469679"/>
      <w:bookmarkStart w:id="9530" w:name="_Toc37254088"/>
      <w:bookmarkStart w:id="9531" w:name="_Toc37322945"/>
      <w:bookmarkStart w:id="9532" w:name="_Toc37324351"/>
      <w:bookmarkStart w:id="9533" w:name="_Toc45889874"/>
      <w:bookmarkStart w:id="9534" w:name="_Toc52196546"/>
      <w:bookmarkStart w:id="9535" w:name="_Toc52197526"/>
      <w:bookmarkStart w:id="9536" w:name="_Toc53173249"/>
      <w:bookmarkStart w:id="9537" w:name="_Toc53173618"/>
      <w:bookmarkStart w:id="9538" w:name="_Toc61119620"/>
      <w:bookmarkStart w:id="9539" w:name="_Toc61120002"/>
      <w:bookmarkStart w:id="9540" w:name="_Toc67926064"/>
      <w:bookmarkStart w:id="9541" w:name="_Toc75273702"/>
      <w:bookmarkStart w:id="9542" w:name="_Toc76510602"/>
      <w:bookmarkStart w:id="9543" w:name="_Toc83129759"/>
      <w:bookmarkStart w:id="9544" w:name="_Toc90591291"/>
      <w:bookmarkStart w:id="9545" w:name="_Toc98864326"/>
      <w:bookmarkStart w:id="9546" w:name="_Toc99733575"/>
      <w:bookmarkStart w:id="9547" w:name="_Toc106577480"/>
      <w:bookmarkStart w:id="9548" w:name="_Toc114537231"/>
      <w:bookmarkStart w:id="9549" w:name="_Toc115257499"/>
      <w:bookmarkStart w:id="9550" w:name="_Toc123086819"/>
      <w:bookmarkStart w:id="9551" w:name="_Toc124296143"/>
      <w:bookmarkStart w:id="9552" w:name="_Toc124296613"/>
      <w:bookmarkStart w:id="9553" w:name="_Toc130572430"/>
      <w:bookmarkStart w:id="9554" w:name="_Toc131708429"/>
      <w:bookmarkStart w:id="9555" w:name="_Toc137458236"/>
      <w:bookmarkStart w:id="9556" w:name="_Toc138887723"/>
      <w:bookmarkStart w:id="9557" w:name="_Toc138969810"/>
      <w:bookmarkStart w:id="9558" w:name="_Toc145916871"/>
      <w:bookmarkStart w:id="9559" w:name="_Toc155386637"/>
      <w:bookmarkStart w:id="9560" w:name="_Toc161759677"/>
      <w:bookmarkStart w:id="9561" w:name="_Toc169872602"/>
      <w:r w:rsidRPr="00C04A08">
        <w:t>6.5D.1</w:t>
      </w:r>
      <w:r w:rsidRPr="00C04A08">
        <w:tab/>
        <w:t>Occupied bandwidth for UL MIMO</w:t>
      </w:r>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9562" w:name="_Toc21340925"/>
      <w:bookmarkStart w:id="9563" w:name="_Toc29805373"/>
      <w:bookmarkStart w:id="9564" w:name="_Toc36456582"/>
      <w:bookmarkStart w:id="9565" w:name="_Toc36469680"/>
      <w:bookmarkStart w:id="9566" w:name="_Toc37254089"/>
      <w:bookmarkStart w:id="9567" w:name="_Toc37322946"/>
      <w:bookmarkStart w:id="9568" w:name="_Toc37324352"/>
      <w:bookmarkStart w:id="9569" w:name="_Toc45889875"/>
      <w:bookmarkStart w:id="9570" w:name="_Toc52196547"/>
      <w:bookmarkStart w:id="9571" w:name="_Toc52197527"/>
      <w:bookmarkStart w:id="9572" w:name="_Toc53173250"/>
      <w:bookmarkStart w:id="9573" w:name="_Toc53173619"/>
      <w:bookmarkStart w:id="9574" w:name="_Toc61119621"/>
      <w:bookmarkStart w:id="9575" w:name="_Toc61120003"/>
      <w:bookmarkStart w:id="9576" w:name="_Toc67926065"/>
      <w:bookmarkStart w:id="9577" w:name="_Toc75273703"/>
      <w:bookmarkStart w:id="9578" w:name="_Toc76510603"/>
      <w:bookmarkStart w:id="9579" w:name="_Toc83129760"/>
      <w:bookmarkStart w:id="9580" w:name="_Toc90591292"/>
      <w:bookmarkStart w:id="9581" w:name="_Toc98864327"/>
      <w:bookmarkStart w:id="9582" w:name="_Toc99733576"/>
      <w:bookmarkStart w:id="9583" w:name="_Toc106577481"/>
      <w:bookmarkStart w:id="9584" w:name="_Toc114537232"/>
      <w:bookmarkStart w:id="9585" w:name="_Toc115257500"/>
      <w:bookmarkStart w:id="9586" w:name="_Toc123086820"/>
      <w:bookmarkStart w:id="9587" w:name="_Toc124296144"/>
      <w:bookmarkStart w:id="9588" w:name="_Toc124296614"/>
      <w:bookmarkStart w:id="9589" w:name="_Toc130572431"/>
      <w:bookmarkStart w:id="9590" w:name="_Toc131708430"/>
      <w:bookmarkStart w:id="9591" w:name="_Toc137458237"/>
      <w:bookmarkStart w:id="9592" w:name="_Toc138887724"/>
      <w:bookmarkStart w:id="9593" w:name="_Toc138969811"/>
      <w:bookmarkStart w:id="9594" w:name="_Toc145916872"/>
      <w:bookmarkStart w:id="9595" w:name="_Toc155386638"/>
      <w:bookmarkStart w:id="9596" w:name="_Toc161759678"/>
      <w:bookmarkStart w:id="9597" w:name="_Toc169872603"/>
      <w:r w:rsidRPr="00C04A08">
        <w:t>6.5D.2</w:t>
      </w:r>
      <w:r w:rsidRPr="00C04A08">
        <w:tab/>
        <w:t>Out of band emissions for UL MIMO</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9598" w:name="_Toc21340926"/>
      <w:bookmarkStart w:id="9599" w:name="_Toc29805374"/>
      <w:bookmarkStart w:id="9600" w:name="_Toc36456583"/>
      <w:bookmarkStart w:id="9601" w:name="_Toc36469681"/>
      <w:bookmarkStart w:id="9602" w:name="_Toc37254090"/>
      <w:bookmarkStart w:id="9603" w:name="_Toc37322947"/>
      <w:bookmarkStart w:id="9604" w:name="_Toc37324353"/>
      <w:bookmarkStart w:id="9605" w:name="_Toc45889876"/>
      <w:bookmarkStart w:id="9606" w:name="_Toc52196548"/>
      <w:bookmarkStart w:id="9607" w:name="_Toc52197528"/>
      <w:bookmarkStart w:id="9608" w:name="_Toc53173251"/>
      <w:bookmarkStart w:id="9609" w:name="_Toc53173620"/>
      <w:bookmarkStart w:id="9610" w:name="_Toc61119622"/>
      <w:bookmarkStart w:id="9611" w:name="_Toc61120004"/>
      <w:bookmarkStart w:id="9612" w:name="_Toc67926066"/>
      <w:bookmarkStart w:id="9613" w:name="_Toc75273704"/>
      <w:bookmarkStart w:id="9614" w:name="_Toc76510604"/>
      <w:bookmarkStart w:id="9615" w:name="_Toc83129761"/>
      <w:bookmarkStart w:id="9616" w:name="_Toc90591293"/>
      <w:bookmarkStart w:id="9617" w:name="_Toc98864328"/>
      <w:bookmarkStart w:id="9618" w:name="_Toc99733577"/>
      <w:bookmarkStart w:id="9619" w:name="_Toc106577482"/>
      <w:bookmarkStart w:id="9620" w:name="_Toc114537233"/>
      <w:bookmarkStart w:id="9621" w:name="_Toc115257501"/>
      <w:bookmarkStart w:id="9622" w:name="_Toc123086821"/>
      <w:bookmarkStart w:id="9623" w:name="_Toc124296145"/>
      <w:bookmarkStart w:id="9624" w:name="_Toc124296615"/>
      <w:bookmarkStart w:id="9625" w:name="_Toc130572432"/>
      <w:bookmarkStart w:id="9626" w:name="_Toc131708431"/>
      <w:bookmarkStart w:id="9627" w:name="_Toc137458238"/>
      <w:bookmarkStart w:id="9628" w:name="_Toc138887725"/>
      <w:bookmarkStart w:id="9629" w:name="_Toc138969812"/>
      <w:bookmarkStart w:id="9630" w:name="_Toc145916873"/>
      <w:bookmarkStart w:id="9631" w:name="_Toc155386639"/>
      <w:bookmarkStart w:id="9632" w:name="_Toc161759679"/>
      <w:bookmarkStart w:id="9633" w:name="_Toc169872604"/>
      <w:r w:rsidRPr="00C04A08">
        <w:t>6.5D.3</w:t>
      </w:r>
      <w:r w:rsidRPr="00C04A08">
        <w:tab/>
        <w:t>Spurious emissions for UL MIMO</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9634" w:name="_Toc21340927"/>
      <w:bookmarkStart w:id="9635" w:name="_Toc29805375"/>
      <w:bookmarkStart w:id="9636" w:name="_Toc36456584"/>
      <w:bookmarkStart w:id="9637" w:name="_Toc36469682"/>
      <w:bookmarkStart w:id="9638" w:name="_Toc37254091"/>
      <w:bookmarkStart w:id="9639" w:name="_Toc37322948"/>
      <w:bookmarkStart w:id="9640" w:name="_Toc37324354"/>
      <w:bookmarkStart w:id="9641" w:name="_Toc45889877"/>
      <w:bookmarkStart w:id="9642" w:name="_Toc52196549"/>
      <w:bookmarkStart w:id="9643" w:name="_Toc52197529"/>
      <w:bookmarkStart w:id="9644" w:name="_Toc53173252"/>
      <w:bookmarkStart w:id="9645" w:name="_Toc53173621"/>
      <w:bookmarkStart w:id="9646" w:name="_Toc61119623"/>
      <w:bookmarkStart w:id="9647" w:name="_Toc61120005"/>
      <w:bookmarkStart w:id="9648" w:name="_Toc67926067"/>
      <w:bookmarkStart w:id="9649" w:name="_Toc75273705"/>
      <w:bookmarkStart w:id="9650" w:name="_Toc76510605"/>
      <w:bookmarkStart w:id="9651" w:name="_Toc83129762"/>
      <w:bookmarkStart w:id="9652" w:name="_Toc90591294"/>
      <w:bookmarkStart w:id="9653" w:name="_Toc98864329"/>
      <w:bookmarkStart w:id="9654" w:name="_Toc99733578"/>
      <w:bookmarkStart w:id="9655" w:name="_Toc106577483"/>
      <w:bookmarkStart w:id="9656" w:name="_Toc114537234"/>
      <w:bookmarkStart w:id="9657" w:name="_Toc115257502"/>
      <w:bookmarkStart w:id="9658" w:name="_Toc123086822"/>
      <w:bookmarkStart w:id="9659" w:name="_Toc124296146"/>
      <w:bookmarkStart w:id="9660" w:name="_Toc124296616"/>
      <w:bookmarkStart w:id="9661" w:name="_Toc130572433"/>
      <w:bookmarkStart w:id="9662" w:name="_Toc131708432"/>
      <w:bookmarkStart w:id="9663" w:name="_Toc137458239"/>
      <w:bookmarkStart w:id="9664" w:name="_Toc138887726"/>
      <w:bookmarkStart w:id="9665" w:name="_Toc138969813"/>
      <w:bookmarkStart w:id="9666" w:name="_Toc145916874"/>
      <w:bookmarkStart w:id="9667" w:name="_Toc155386640"/>
      <w:bookmarkStart w:id="9668" w:name="_Toc161759680"/>
      <w:bookmarkStart w:id="9669" w:name="_Toc169872605"/>
      <w:r w:rsidRPr="00C04A08">
        <w:t>6.6</w:t>
      </w:r>
      <w:r w:rsidRPr="00C04A08">
        <w:tab/>
        <w:t>Beam correspondence</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p>
    <w:p w14:paraId="12B37587" w14:textId="77777777" w:rsidR="00842EF7" w:rsidRPr="00C04A08" w:rsidRDefault="00842EF7" w:rsidP="00842EF7">
      <w:pPr>
        <w:pStyle w:val="Heading3"/>
      </w:pPr>
      <w:bookmarkStart w:id="9670" w:name="_Toc21340928"/>
      <w:bookmarkStart w:id="9671" w:name="_Toc29805376"/>
      <w:bookmarkStart w:id="9672" w:name="_Toc36456585"/>
      <w:bookmarkStart w:id="9673" w:name="_Toc36469683"/>
      <w:bookmarkStart w:id="9674" w:name="_Toc37254092"/>
      <w:bookmarkStart w:id="9675" w:name="_Toc37322949"/>
      <w:bookmarkStart w:id="9676" w:name="_Toc37324355"/>
      <w:bookmarkStart w:id="9677" w:name="_Toc45889878"/>
      <w:bookmarkStart w:id="9678" w:name="_Toc52196550"/>
      <w:bookmarkStart w:id="9679" w:name="_Toc52197530"/>
      <w:bookmarkStart w:id="9680" w:name="_Toc53173253"/>
      <w:bookmarkStart w:id="9681" w:name="_Toc53173622"/>
      <w:bookmarkStart w:id="9682" w:name="_Toc61119624"/>
      <w:bookmarkStart w:id="9683" w:name="_Toc61120006"/>
      <w:bookmarkStart w:id="9684" w:name="_Toc67926068"/>
      <w:bookmarkStart w:id="9685" w:name="_Toc75273706"/>
      <w:bookmarkStart w:id="9686" w:name="_Toc76510606"/>
      <w:bookmarkStart w:id="9687" w:name="_Toc83129763"/>
      <w:bookmarkStart w:id="9688" w:name="_Toc90591295"/>
      <w:bookmarkStart w:id="9689" w:name="_Toc98864330"/>
      <w:bookmarkStart w:id="9690" w:name="_Toc99733579"/>
      <w:bookmarkStart w:id="9691" w:name="_Toc106577484"/>
      <w:bookmarkStart w:id="9692" w:name="_Toc114537235"/>
      <w:bookmarkStart w:id="9693" w:name="_Toc115257503"/>
      <w:bookmarkStart w:id="9694" w:name="_Toc123086823"/>
      <w:bookmarkStart w:id="9695" w:name="_Toc124296147"/>
      <w:bookmarkStart w:id="9696" w:name="_Toc124296617"/>
      <w:bookmarkStart w:id="9697" w:name="_Toc130572434"/>
      <w:bookmarkStart w:id="9698" w:name="_Toc131708433"/>
      <w:bookmarkStart w:id="9699" w:name="_Toc137458240"/>
      <w:bookmarkStart w:id="9700" w:name="_Toc138887727"/>
      <w:bookmarkStart w:id="9701" w:name="_Toc138969814"/>
      <w:bookmarkStart w:id="9702" w:name="_Toc145916875"/>
      <w:bookmarkStart w:id="9703" w:name="_Toc155386641"/>
      <w:bookmarkStart w:id="9704" w:name="_Toc161759681"/>
      <w:bookmarkStart w:id="9705" w:name="_Toc169872606"/>
      <w:r w:rsidRPr="00C04A08">
        <w:t>6.6.1</w:t>
      </w:r>
      <w:r w:rsidRPr="00C04A08">
        <w:tab/>
        <w:t>General</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406F10E6" w14:textId="77652F3D" w:rsidR="00A91134" w:rsidRPr="00C04A08" w:rsidRDefault="00A91134" w:rsidP="00A91134">
      <w:bookmarkStart w:id="9706" w:name="_Toc21340929"/>
      <w:bookmarkStart w:id="9707" w:name="_Toc29805377"/>
      <w:bookmarkStart w:id="9708" w:name="_Toc36456586"/>
      <w:bookmarkStart w:id="9709" w:name="_Toc36469684"/>
      <w:bookmarkStart w:id="9710" w:name="_Toc37254093"/>
      <w:bookmarkStart w:id="9711" w:name="_Toc37322950"/>
      <w:bookmarkStart w:id="9712" w:name="_Toc37324356"/>
      <w:bookmarkStart w:id="9713" w:name="_Toc45889879"/>
      <w:bookmarkStart w:id="9714" w:name="_Toc52196551"/>
      <w:bookmarkStart w:id="9715" w:name="_Toc52197531"/>
      <w:bookmarkStart w:id="9716" w:name="_Toc53173254"/>
      <w:bookmarkStart w:id="9717" w:name="_Toc53173623"/>
      <w:bookmarkStart w:id="9718" w:name="_Toc61119625"/>
      <w:bookmarkStart w:id="9719" w:name="_Toc61120007"/>
      <w:bookmarkStart w:id="9720" w:name="_Toc67926069"/>
      <w:bookmarkStart w:id="9721" w:name="_Toc75273707"/>
      <w:bookmarkStart w:id="9722" w:name="_Toc76510607"/>
      <w:bookmarkStart w:id="9723" w:name="_Toc83129764"/>
      <w:bookmarkStart w:id="9724" w:name="_Toc90591296"/>
      <w:bookmarkStart w:id="9725" w:name="_Toc98864331"/>
      <w:bookmarkStart w:id="9726" w:name="_Toc99733580"/>
      <w:bookmarkStart w:id="9727"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9728" w:name="_Toc114537236"/>
      <w:bookmarkStart w:id="9729" w:name="_Toc115257504"/>
      <w:bookmarkStart w:id="9730" w:name="_Toc123086824"/>
      <w:bookmarkStart w:id="9731" w:name="_Toc124296148"/>
      <w:bookmarkStart w:id="9732" w:name="_Toc124296618"/>
      <w:bookmarkStart w:id="9733" w:name="_Toc130572435"/>
      <w:bookmarkStart w:id="9734" w:name="_Toc131708434"/>
      <w:bookmarkStart w:id="9735" w:name="_Toc137458241"/>
      <w:bookmarkStart w:id="9736" w:name="_Toc138887728"/>
      <w:bookmarkStart w:id="9737" w:name="_Toc138969815"/>
      <w:bookmarkStart w:id="9738" w:name="_Toc145916876"/>
      <w:bookmarkStart w:id="9739" w:name="_Toc155386642"/>
      <w:bookmarkStart w:id="9740" w:name="_Toc161759682"/>
      <w:bookmarkStart w:id="9741" w:name="_Toc169872607"/>
      <w:r w:rsidRPr="00C04A08">
        <w:t>6.6.2</w:t>
      </w:r>
      <w:r w:rsidRPr="00C04A08">
        <w:tab/>
        <w:t>(Void)</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268497CC" w14:textId="77777777" w:rsidR="00842EF7" w:rsidRPr="00C04A08" w:rsidRDefault="00842EF7" w:rsidP="00842EF7">
      <w:pPr>
        <w:pStyle w:val="Heading3"/>
      </w:pPr>
      <w:bookmarkStart w:id="9742" w:name="_Toc21340930"/>
      <w:bookmarkStart w:id="9743" w:name="_Toc29805378"/>
      <w:bookmarkStart w:id="9744" w:name="_Toc36456587"/>
      <w:bookmarkStart w:id="9745" w:name="_Toc36469685"/>
      <w:bookmarkStart w:id="9746" w:name="_Toc37254094"/>
      <w:bookmarkStart w:id="9747" w:name="_Toc37322951"/>
      <w:bookmarkStart w:id="9748" w:name="_Toc37324357"/>
      <w:bookmarkStart w:id="9749" w:name="_Toc45889880"/>
      <w:bookmarkStart w:id="9750" w:name="_Toc52196552"/>
      <w:bookmarkStart w:id="9751" w:name="_Toc52197532"/>
      <w:bookmarkStart w:id="9752" w:name="_Toc53173255"/>
      <w:bookmarkStart w:id="9753" w:name="_Toc53173624"/>
      <w:bookmarkStart w:id="9754" w:name="_Toc61119626"/>
      <w:bookmarkStart w:id="9755" w:name="_Toc61120008"/>
      <w:bookmarkStart w:id="9756" w:name="_Toc67926070"/>
      <w:bookmarkStart w:id="9757" w:name="_Toc75273708"/>
      <w:bookmarkStart w:id="9758" w:name="_Toc76510608"/>
      <w:bookmarkStart w:id="9759" w:name="_Toc83129765"/>
      <w:bookmarkStart w:id="9760" w:name="_Toc90591297"/>
      <w:bookmarkStart w:id="9761" w:name="_Toc98864332"/>
      <w:bookmarkStart w:id="9762" w:name="_Toc99733581"/>
      <w:bookmarkStart w:id="9763" w:name="_Toc106577486"/>
      <w:bookmarkStart w:id="9764" w:name="_Toc114537237"/>
      <w:bookmarkStart w:id="9765" w:name="_Toc115257505"/>
      <w:bookmarkStart w:id="9766" w:name="_Toc123086825"/>
      <w:bookmarkStart w:id="9767" w:name="_Toc124296149"/>
      <w:bookmarkStart w:id="9768" w:name="_Toc124296619"/>
      <w:bookmarkStart w:id="9769" w:name="_Toc130572436"/>
      <w:bookmarkStart w:id="9770" w:name="_Toc131708435"/>
      <w:bookmarkStart w:id="9771" w:name="_Toc137458242"/>
      <w:bookmarkStart w:id="9772" w:name="_Toc138887729"/>
      <w:bookmarkStart w:id="9773" w:name="_Toc138969816"/>
      <w:bookmarkStart w:id="9774" w:name="_Toc145916877"/>
      <w:bookmarkStart w:id="9775" w:name="_Toc155386643"/>
      <w:bookmarkStart w:id="9776" w:name="_Toc161759683"/>
      <w:bookmarkStart w:id="9777" w:name="_Toc169872608"/>
      <w:r w:rsidRPr="00C04A08">
        <w:t>6.6.3</w:t>
      </w:r>
      <w:r w:rsidRPr="00C04A08">
        <w:tab/>
        <w:t>(Void)</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p>
    <w:p w14:paraId="47C03DBB" w14:textId="77777777" w:rsidR="00842EF7" w:rsidRPr="00C04A08" w:rsidRDefault="00842EF7" w:rsidP="00842EF7">
      <w:pPr>
        <w:pStyle w:val="Heading3"/>
      </w:pPr>
      <w:bookmarkStart w:id="9778" w:name="_Toc21340931"/>
      <w:bookmarkStart w:id="9779" w:name="_Toc29805379"/>
      <w:bookmarkStart w:id="9780" w:name="_Toc36456588"/>
      <w:bookmarkStart w:id="9781" w:name="_Toc36469686"/>
      <w:bookmarkStart w:id="9782" w:name="_Toc37254095"/>
      <w:bookmarkStart w:id="9783" w:name="_Toc37322952"/>
      <w:bookmarkStart w:id="9784" w:name="_Toc37324358"/>
      <w:bookmarkStart w:id="9785" w:name="_Toc45889881"/>
      <w:bookmarkStart w:id="9786" w:name="_Toc52196553"/>
      <w:bookmarkStart w:id="9787" w:name="_Toc52197533"/>
      <w:bookmarkStart w:id="9788" w:name="_Toc53173256"/>
      <w:bookmarkStart w:id="9789" w:name="_Toc53173625"/>
      <w:bookmarkStart w:id="9790" w:name="_Toc61119627"/>
      <w:bookmarkStart w:id="9791" w:name="_Toc61120009"/>
      <w:bookmarkStart w:id="9792" w:name="_Toc67926071"/>
      <w:bookmarkStart w:id="9793" w:name="_Toc75273709"/>
      <w:bookmarkStart w:id="9794" w:name="_Toc76510609"/>
      <w:bookmarkStart w:id="9795" w:name="_Toc83129766"/>
      <w:bookmarkStart w:id="9796" w:name="_Toc90591298"/>
      <w:bookmarkStart w:id="9797" w:name="_Toc98864333"/>
      <w:bookmarkStart w:id="9798" w:name="_Toc99733582"/>
      <w:bookmarkStart w:id="9799" w:name="_Toc106577487"/>
      <w:bookmarkStart w:id="9800" w:name="_Toc114537238"/>
      <w:bookmarkStart w:id="9801" w:name="_Toc115257506"/>
      <w:bookmarkStart w:id="9802" w:name="_Toc123086826"/>
      <w:bookmarkStart w:id="9803" w:name="_Toc124296150"/>
      <w:bookmarkStart w:id="9804" w:name="_Toc124296620"/>
      <w:bookmarkStart w:id="9805" w:name="_Toc130572437"/>
      <w:bookmarkStart w:id="9806" w:name="_Toc131708436"/>
      <w:bookmarkStart w:id="9807" w:name="_Toc137458243"/>
      <w:bookmarkStart w:id="9808" w:name="_Toc138887730"/>
      <w:bookmarkStart w:id="9809" w:name="_Toc138969817"/>
      <w:bookmarkStart w:id="9810" w:name="_Toc145916878"/>
      <w:bookmarkStart w:id="9811" w:name="_Toc155386644"/>
      <w:bookmarkStart w:id="9812" w:name="_Toc161759684"/>
      <w:bookmarkStart w:id="9813" w:name="_Toc169872609"/>
      <w:r w:rsidRPr="00C04A08">
        <w:t>6.6.4</w:t>
      </w:r>
      <w:r w:rsidRPr="00C04A08">
        <w:tab/>
        <w:t>Beam correspondence for power class 3</w:t>
      </w:r>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350D19DB" w14:textId="77777777" w:rsidR="00842EF7" w:rsidRPr="00C04A08" w:rsidRDefault="00842EF7" w:rsidP="003C6ED8">
      <w:pPr>
        <w:pStyle w:val="Heading4"/>
      </w:pPr>
      <w:bookmarkStart w:id="9814" w:name="_Toc21340932"/>
      <w:bookmarkStart w:id="9815" w:name="_Toc29805380"/>
      <w:bookmarkStart w:id="9816" w:name="_Toc36456589"/>
      <w:bookmarkStart w:id="9817" w:name="_Toc36469687"/>
      <w:bookmarkStart w:id="9818" w:name="_Toc37254096"/>
      <w:bookmarkStart w:id="9819" w:name="_Toc37322953"/>
      <w:bookmarkStart w:id="9820" w:name="_Toc37324359"/>
      <w:bookmarkStart w:id="9821" w:name="_Toc45889882"/>
      <w:bookmarkStart w:id="9822" w:name="_Toc52196554"/>
      <w:bookmarkStart w:id="9823" w:name="_Toc52197534"/>
      <w:bookmarkStart w:id="9824" w:name="_Toc53173257"/>
      <w:bookmarkStart w:id="9825" w:name="_Toc53173626"/>
      <w:bookmarkStart w:id="9826" w:name="_Toc61119628"/>
      <w:bookmarkStart w:id="9827" w:name="_Toc61120010"/>
      <w:bookmarkStart w:id="9828" w:name="_Toc67926072"/>
      <w:bookmarkStart w:id="9829" w:name="_Toc75273710"/>
      <w:bookmarkStart w:id="9830" w:name="_Toc76510610"/>
      <w:bookmarkStart w:id="9831" w:name="_Toc83129767"/>
      <w:bookmarkStart w:id="9832" w:name="_Toc90591299"/>
      <w:bookmarkStart w:id="9833" w:name="_Toc98864334"/>
      <w:bookmarkStart w:id="9834" w:name="_Toc99733583"/>
      <w:bookmarkStart w:id="9835" w:name="_Toc106577488"/>
      <w:bookmarkStart w:id="9836" w:name="_Toc114537239"/>
      <w:bookmarkStart w:id="9837" w:name="_Toc115257507"/>
      <w:bookmarkStart w:id="9838" w:name="_Toc123086827"/>
      <w:bookmarkStart w:id="9839" w:name="_Toc124296151"/>
      <w:bookmarkStart w:id="9840" w:name="_Toc124296621"/>
      <w:bookmarkStart w:id="9841" w:name="_Toc130572438"/>
      <w:bookmarkStart w:id="9842" w:name="_Toc131708437"/>
      <w:bookmarkStart w:id="9843" w:name="_Toc137458244"/>
      <w:bookmarkStart w:id="9844" w:name="_Toc138887731"/>
      <w:bookmarkStart w:id="9845" w:name="_Toc138969818"/>
      <w:bookmarkStart w:id="9846" w:name="_Toc145916879"/>
      <w:bookmarkStart w:id="9847" w:name="_Toc155386645"/>
      <w:bookmarkStart w:id="9848" w:name="_Toc161759685"/>
      <w:bookmarkStart w:id="9849" w:name="_Toc169872610"/>
      <w:r w:rsidRPr="00C04A08">
        <w:t>6.6.4.1</w:t>
      </w:r>
      <w:r w:rsidRPr="00C04A08">
        <w:tab/>
        <w:t>General</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9850" w:name="_Toc21340933"/>
      <w:bookmarkStart w:id="9851" w:name="_Toc29805381"/>
      <w:bookmarkStart w:id="9852" w:name="_Toc36456590"/>
      <w:bookmarkStart w:id="9853" w:name="_Toc36469688"/>
      <w:bookmarkStart w:id="9854" w:name="_Toc37254097"/>
      <w:bookmarkStart w:id="9855" w:name="_Toc37322954"/>
      <w:bookmarkStart w:id="9856" w:name="_Toc37324360"/>
      <w:bookmarkStart w:id="9857" w:name="_Toc45889883"/>
      <w:bookmarkStart w:id="9858" w:name="_Toc52196555"/>
      <w:bookmarkStart w:id="9859" w:name="_Toc52197535"/>
      <w:bookmarkStart w:id="9860" w:name="_Toc53173258"/>
      <w:bookmarkStart w:id="9861" w:name="_Toc53173627"/>
      <w:bookmarkStart w:id="9862" w:name="_Toc61119629"/>
      <w:bookmarkStart w:id="9863" w:name="_Toc61120011"/>
      <w:bookmarkStart w:id="9864" w:name="_Toc67926073"/>
      <w:bookmarkStart w:id="9865" w:name="_Toc75273711"/>
      <w:bookmarkStart w:id="9866" w:name="_Toc76510611"/>
      <w:bookmarkStart w:id="9867"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9868" w:name="_Toc90591300"/>
      <w:bookmarkStart w:id="9869" w:name="_Toc98864335"/>
      <w:bookmarkStart w:id="9870" w:name="_Toc99733584"/>
      <w:bookmarkStart w:id="9871" w:name="_Toc106577489"/>
      <w:bookmarkStart w:id="9872" w:name="_Toc114537240"/>
      <w:bookmarkStart w:id="9873" w:name="_Toc115257508"/>
      <w:bookmarkStart w:id="9874" w:name="_Toc123086828"/>
      <w:bookmarkStart w:id="9875" w:name="_Toc124296152"/>
      <w:bookmarkStart w:id="9876" w:name="_Toc124296622"/>
      <w:bookmarkStart w:id="9877" w:name="_Toc130572439"/>
      <w:bookmarkStart w:id="9878" w:name="_Toc131708438"/>
      <w:bookmarkStart w:id="9879" w:name="_Toc137458245"/>
      <w:bookmarkStart w:id="9880" w:name="_Toc138887732"/>
      <w:bookmarkStart w:id="9881" w:name="_Toc138969819"/>
      <w:bookmarkStart w:id="9882" w:name="_Toc145916880"/>
      <w:bookmarkStart w:id="9883" w:name="_Toc155386646"/>
      <w:bookmarkStart w:id="9884" w:name="_Toc161759686"/>
      <w:bookmarkStart w:id="9885" w:name="_Toc169872611"/>
      <w:r w:rsidRPr="00C04A08">
        <w:t>6.6.4.2</w:t>
      </w:r>
      <w:r w:rsidRPr="00C04A08">
        <w:tab/>
        <w:t>Beam correspondence tolerance for power class 3</w:t>
      </w:r>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9886" w:name="_Toc37322955"/>
      <w:bookmarkStart w:id="9887" w:name="_Toc37324361"/>
      <w:bookmarkStart w:id="9888" w:name="_Toc45889884"/>
      <w:bookmarkStart w:id="9889" w:name="_Toc52196556"/>
      <w:bookmarkStart w:id="9890" w:name="_Toc52197536"/>
      <w:bookmarkStart w:id="9891" w:name="_Toc53173259"/>
      <w:bookmarkStart w:id="9892" w:name="_Toc53173628"/>
      <w:bookmarkStart w:id="9893" w:name="_Toc61119630"/>
      <w:bookmarkStart w:id="9894" w:name="_Toc61120012"/>
      <w:bookmarkStart w:id="9895" w:name="_Toc67926074"/>
      <w:bookmarkStart w:id="9896" w:name="_Toc75273712"/>
      <w:bookmarkStart w:id="9897" w:name="_Toc76510612"/>
      <w:bookmarkStart w:id="9898" w:name="_Toc83129769"/>
      <w:bookmarkStart w:id="9899" w:name="_Toc90591301"/>
      <w:bookmarkStart w:id="9900" w:name="_Toc98864336"/>
      <w:bookmarkStart w:id="9901" w:name="_Toc99733585"/>
      <w:bookmarkStart w:id="9902" w:name="_Toc106577490"/>
      <w:bookmarkStart w:id="9903" w:name="_Toc114537241"/>
      <w:bookmarkStart w:id="9904" w:name="_Toc115257509"/>
      <w:bookmarkStart w:id="9905" w:name="_Toc123086829"/>
      <w:bookmarkStart w:id="9906" w:name="_Toc124296153"/>
      <w:bookmarkStart w:id="9907" w:name="_Toc124296623"/>
      <w:bookmarkStart w:id="9908" w:name="_Toc130572440"/>
      <w:bookmarkStart w:id="9909" w:name="_Toc131708439"/>
      <w:bookmarkStart w:id="9910" w:name="_Toc137458246"/>
      <w:bookmarkStart w:id="9911" w:name="_Toc138887733"/>
      <w:bookmarkStart w:id="9912" w:name="_Toc138969820"/>
      <w:bookmarkStart w:id="9913" w:name="_Toc145916881"/>
      <w:bookmarkStart w:id="9914" w:name="_Toc155386647"/>
      <w:bookmarkStart w:id="9915" w:name="_Toc161759687"/>
      <w:bookmarkStart w:id="9916" w:name="_Toc169872612"/>
      <w:r w:rsidRPr="00C04A08">
        <w:t>6.6.4.3</w:t>
      </w:r>
      <w:r w:rsidRPr="00C04A08">
        <w:tab/>
        <w:t>Side Conditions</w:t>
      </w:r>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4F7B8C22" w14:textId="77777777" w:rsidR="00952DE1" w:rsidRPr="00C04A08" w:rsidRDefault="00952DE1" w:rsidP="003C6ED8">
      <w:pPr>
        <w:pStyle w:val="Heading5"/>
      </w:pPr>
      <w:bookmarkStart w:id="9917" w:name="_Toc37322956"/>
      <w:bookmarkStart w:id="9918" w:name="_Toc37324362"/>
      <w:bookmarkStart w:id="9919" w:name="_Toc45889885"/>
      <w:bookmarkStart w:id="9920" w:name="_Toc52196557"/>
      <w:bookmarkStart w:id="9921" w:name="_Toc52197537"/>
      <w:bookmarkStart w:id="9922" w:name="_Toc53173260"/>
      <w:bookmarkStart w:id="9923" w:name="_Toc53173629"/>
      <w:bookmarkStart w:id="9924" w:name="_Toc61119631"/>
      <w:bookmarkStart w:id="9925" w:name="_Toc61120013"/>
      <w:bookmarkStart w:id="9926" w:name="_Toc67926075"/>
      <w:bookmarkStart w:id="9927" w:name="_Toc75273713"/>
      <w:bookmarkStart w:id="9928" w:name="_Toc76510613"/>
      <w:bookmarkStart w:id="9929" w:name="_Toc83129770"/>
      <w:bookmarkStart w:id="9930" w:name="_Toc90591302"/>
      <w:bookmarkStart w:id="9931" w:name="_Toc98864337"/>
      <w:bookmarkStart w:id="9932" w:name="_Toc99733586"/>
      <w:bookmarkStart w:id="9933" w:name="_Toc106577491"/>
      <w:bookmarkStart w:id="9934" w:name="_Toc114537242"/>
      <w:bookmarkStart w:id="9935" w:name="_Toc115257510"/>
      <w:bookmarkStart w:id="9936" w:name="_Toc123086830"/>
      <w:bookmarkStart w:id="9937" w:name="_Toc124296154"/>
      <w:bookmarkStart w:id="9938" w:name="_Toc124296624"/>
      <w:bookmarkStart w:id="9939" w:name="_Toc130572441"/>
      <w:bookmarkStart w:id="9940" w:name="_Toc131708440"/>
      <w:bookmarkStart w:id="9941" w:name="_Toc137458247"/>
      <w:bookmarkStart w:id="9942" w:name="_Toc138887734"/>
      <w:bookmarkStart w:id="9943" w:name="_Toc138969821"/>
      <w:bookmarkStart w:id="9944" w:name="_Toc145916882"/>
      <w:bookmarkStart w:id="9945" w:name="_Toc155386648"/>
      <w:bookmarkStart w:id="9946" w:name="_Toc161759688"/>
      <w:bookmarkStart w:id="9947" w:name="_Toc169872613"/>
      <w:r w:rsidRPr="00C04A08">
        <w:t>6.6.4.3.1</w:t>
      </w:r>
      <w:r w:rsidRPr="00C04A08">
        <w:tab/>
        <w:t xml:space="preserve">Side Condition for </w:t>
      </w:r>
      <w:r w:rsidR="008C68B8" w:rsidRPr="00C04A08">
        <w:t xml:space="preserve">beam correspondence based on </w:t>
      </w:r>
      <w:r w:rsidRPr="00C04A08">
        <w:t>SSB and CSI-RS</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186BFC">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873B65" w:rsidRPr="00C04A08" w14:paraId="4C77C1DF"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18C7880" w14:textId="77777777" w:rsidR="00873B65" w:rsidRPr="00C04A08" w:rsidRDefault="00873B65" w:rsidP="00873B65">
            <w:pPr>
              <w:pStyle w:val="TAC"/>
            </w:pPr>
          </w:p>
        </w:tc>
        <w:tc>
          <w:tcPr>
            <w:tcW w:w="1827" w:type="dxa"/>
            <w:tcBorders>
              <w:top w:val="single" w:sz="4" w:space="0" w:color="auto"/>
              <w:left w:val="single" w:sz="4" w:space="0" w:color="auto"/>
              <w:bottom w:val="single" w:sz="4" w:space="0" w:color="auto"/>
              <w:right w:val="single" w:sz="4" w:space="0" w:color="auto"/>
            </w:tcBorders>
          </w:tcPr>
          <w:p w14:paraId="64F7A4FC" w14:textId="15AE81AF" w:rsidR="00873B65" w:rsidRDefault="00873B65" w:rsidP="00873B65">
            <w:pPr>
              <w:pStyle w:val="TAC"/>
              <w:rPr>
                <w:lang w:val="en-US"/>
              </w:rPr>
            </w:pPr>
            <w:r>
              <w:rPr>
                <w:lang w:val="en-US"/>
              </w:rPr>
              <w:t>n263</w:t>
            </w:r>
          </w:p>
        </w:tc>
        <w:tc>
          <w:tcPr>
            <w:tcW w:w="4533" w:type="dxa"/>
            <w:tcBorders>
              <w:top w:val="single" w:sz="4" w:space="0" w:color="auto"/>
              <w:left w:val="single" w:sz="4" w:space="0" w:color="auto"/>
              <w:bottom w:val="single" w:sz="4" w:space="0" w:color="auto"/>
              <w:right w:val="single" w:sz="4" w:space="0" w:color="auto"/>
            </w:tcBorders>
          </w:tcPr>
          <w:p w14:paraId="0B813343" w14:textId="62B1E027"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6985167" w14:textId="77777777" w:rsidR="00873B65" w:rsidRPr="00C04A08" w:rsidRDefault="00873B65" w:rsidP="00873B6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F0520B"/>
    <w:p w14:paraId="18D560D8" w14:textId="77777777" w:rsidR="00952DE1" w:rsidRPr="00C04A08" w:rsidRDefault="00952DE1" w:rsidP="00186BFC">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873B65" w:rsidRPr="00C04A08" w14:paraId="7F64B6E8"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2846683E" w14:textId="77777777" w:rsidR="00873B65" w:rsidRPr="00C04A08" w:rsidRDefault="00873B65" w:rsidP="00873B65">
            <w:pPr>
              <w:pStyle w:val="TAC"/>
            </w:pPr>
          </w:p>
        </w:tc>
        <w:tc>
          <w:tcPr>
            <w:tcW w:w="1968" w:type="dxa"/>
            <w:tcBorders>
              <w:top w:val="single" w:sz="4" w:space="0" w:color="auto"/>
              <w:left w:val="single" w:sz="4" w:space="0" w:color="auto"/>
              <w:bottom w:val="single" w:sz="4" w:space="0" w:color="auto"/>
              <w:right w:val="single" w:sz="4" w:space="0" w:color="auto"/>
            </w:tcBorders>
          </w:tcPr>
          <w:p w14:paraId="3019DCA1" w14:textId="3160A964" w:rsidR="00873B65" w:rsidRDefault="00873B65" w:rsidP="00873B65">
            <w:pPr>
              <w:pStyle w:val="TAC"/>
              <w:rPr>
                <w:szCs w:val="22"/>
                <w:lang w:val="en-US"/>
              </w:rPr>
            </w:pPr>
            <w:r>
              <w:rPr>
                <w:szCs w:val="22"/>
                <w:lang w:val="en-US"/>
              </w:rPr>
              <w:t>n263</w:t>
            </w:r>
          </w:p>
        </w:tc>
        <w:tc>
          <w:tcPr>
            <w:tcW w:w="4391" w:type="dxa"/>
            <w:tcBorders>
              <w:top w:val="single" w:sz="4" w:space="0" w:color="auto"/>
              <w:left w:val="single" w:sz="4" w:space="0" w:color="auto"/>
              <w:bottom w:val="single" w:sz="4" w:space="0" w:color="auto"/>
              <w:right w:val="single" w:sz="4" w:space="0" w:color="auto"/>
            </w:tcBorders>
          </w:tcPr>
          <w:p w14:paraId="6B31D89D" w14:textId="644F2B48"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24FEDDA" w14:textId="77777777" w:rsidR="00873B65" w:rsidRPr="00C04A08" w:rsidRDefault="00873B65" w:rsidP="00873B6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9948" w:name="_Toc52196558"/>
      <w:bookmarkStart w:id="9949" w:name="_Toc52197538"/>
      <w:bookmarkStart w:id="9950" w:name="_Toc53173261"/>
      <w:bookmarkStart w:id="9951" w:name="_Toc53173630"/>
      <w:bookmarkStart w:id="9952" w:name="_Toc61119632"/>
      <w:bookmarkStart w:id="9953" w:name="_Toc61120014"/>
      <w:bookmarkStart w:id="9954" w:name="_Toc67926076"/>
      <w:bookmarkStart w:id="9955" w:name="_Toc75273714"/>
      <w:bookmarkStart w:id="9956" w:name="_Toc76510614"/>
      <w:bookmarkStart w:id="9957" w:name="_Toc83129771"/>
      <w:bookmarkStart w:id="9958" w:name="_Toc90591303"/>
      <w:bookmarkStart w:id="9959" w:name="_Toc98864338"/>
      <w:bookmarkStart w:id="9960" w:name="_Toc99733587"/>
      <w:bookmarkStart w:id="9961" w:name="_Toc106577492"/>
      <w:bookmarkStart w:id="9962" w:name="_Toc114537243"/>
      <w:bookmarkStart w:id="9963" w:name="_Toc115257511"/>
      <w:bookmarkStart w:id="9964" w:name="_Toc123086831"/>
      <w:bookmarkStart w:id="9965" w:name="_Toc124296155"/>
      <w:bookmarkStart w:id="9966" w:name="_Toc124296625"/>
      <w:bookmarkStart w:id="9967" w:name="_Toc130572442"/>
      <w:bookmarkStart w:id="9968" w:name="_Toc131708441"/>
      <w:bookmarkStart w:id="9969" w:name="_Toc137458248"/>
      <w:bookmarkStart w:id="9970" w:name="_Toc138887735"/>
      <w:bookmarkStart w:id="9971" w:name="_Toc138969822"/>
      <w:bookmarkStart w:id="9972" w:name="_Toc145916883"/>
      <w:bookmarkStart w:id="9973" w:name="_Toc155386649"/>
      <w:bookmarkStart w:id="9974" w:name="_Toc161759689"/>
      <w:bookmarkStart w:id="9975" w:name="_Toc169872614"/>
      <w:r w:rsidRPr="00C04A08">
        <w:t>6.6.4.3.2</w:t>
      </w:r>
      <w:r w:rsidRPr="00C04A08">
        <w:tab/>
        <w:t>Side Condition for SSB based enhanced Beam Correspondence requirements</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9976" w:name="_Toc52196559"/>
      <w:bookmarkStart w:id="9977" w:name="_Toc52197539"/>
      <w:bookmarkStart w:id="9978" w:name="_Toc53173262"/>
      <w:bookmarkStart w:id="9979" w:name="_Toc53173631"/>
      <w:bookmarkStart w:id="9980" w:name="_Toc61119633"/>
      <w:bookmarkStart w:id="9981" w:name="_Toc61120015"/>
      <w:bookmarkStart w:id="9982" w:name="_Toc67926077"/>
      <w:bookmarkStart w:id="9983" w:name="_Toc75273715"/>
      <w:bookmarkStart w:id="9984" w:name="_Toc76510615"/>
      <w:bookmarkStart w:id="9985" w:name="_Toc83129772"/>
      <w:bookmarkStart w:id="9986" w:name="_Toc90591304"/>
      <w:bookmarkStart w:id="9987" w:name="_Toc98864339"/>
      <w:bookmarkStart w:id="9988" w:name="_Toc99733588"/>
      <w:bookmarkStart w:id="9989" w:name="_Toc106577493"/>
      <w:bookmarkStart w:id="9990" w:name="_Toc114537244"/>
      <w:bookmarkStart w:id="9991" w:name="_Toc115257512"/>
      <w:bookmarkStart w:id="9992" w:name="_Toc123086832"/>
      <w:bookmarkStart w:id="9993" w:name="_Toc124296156"/>
      <w:bookmarkStart w:id="9994" w:name="_Toc124296626"/>
      <w:bookmarkStart w:id="9995" w:name="_Toc130572443"/>
      <w:bookmarkStart w:id="9996" w:name="_Toc131708442"/>
      <w:bookmarkStart w:id="9997" w:name="_Toc137458249"/>
      <w:bookmarkStart w:id="9998" w:name="_Toc138887736"/>
      <w:bookmarkStart w:id="9999" w:name="_Toc138969823"/>
      <w:bookmarkStart w:id="10000" w:name="_Toc145916884"/>
      <w:bookmarkStart w:id="10001" w:name="_Toc155386650"/>
      <w:bookmarkStart w:id="10002" w:name="_Toc161759690"/>
      <w:bookmarkStart w:id="10003" w:name="_Toc169872615"/>
      <w:r w:rsidRPr="00C04A08">
        <w:t>6.6.4.3.3</w:t>
      </w:r>
      <w:r w:rsidRPr="00C04A08">
        <w:tab/>
        <w:t>Side Condition for CSI-RS based enhanced Beam Correspondence requirements</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10004" w:name="_Toc52196560"/>
      <w:bookmarkStart w:id="10005" w:name="_Toc52197540"/>
      <w:bookmarkStart w:id="10006" w:name="_Toc53173263"/>
      <w:bookmarkStart w:id="10007"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AD1D90"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AD1D90" w:rsidRPr="00C04A08" w:rsidRDefault="00AD1D90" w:rsidP="00AD1D90">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AD1D90" w:rsidRPr="00C04A08" w:rsidRDefault="00AD1D90" w:rsidP="00AD1D9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26182D" w:rsidR="00AD1D90" w:rsidRPr="00C04A08" w:rsidRDefault="00AD1D90" w:rsidP="00AD1D90">
            <w:pPr>
              <w:pStyle w:val="TAC"/>
            </w:pPr>
            <w:r w:rsidRPr="00C04A08">
              <w:rPr>
                <w:szCs w:val="18"/>
              </w:rPr>
              <w:t>-</w:t>
            </w: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AD1D90" w:rsidRPr="00C04A08" w:rsidRDefault="00AD1D90" w:rsidP="00AD1D90">
            <w:pPr>
              <w:pStyle w:val="TAC"/>
              <w:rPr>
                <w:rFonts w:eastAsia="Yu Mincho"/>
                <w:lang w:eastAsia="ja-JP"/>
              </w:rPr>
            </w:pPr>
            <w:r w:rsidRPr="00C04A08">
              <w:rPr>
                <w:rFonts w:eastAsia="Yu Mincho"/>
                <w:lang w:eastAsia="ja-JP"/>
              </w:rPr>
              <w:t>≥</w:t>
            </w:r>
            <w:r>
              <w:rPr>
                <w:rFonts w:eastAsia="Yu Mincho"/>
                <w:lang w:eastAsia="ja-JP"/>
              </w:rPr>
              <w:t>1</w:t>
            </w:r>
          </w:p>
        </w:tc>
      </w:tr>
      <w:tr w:rsidR="00AD1D90"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AD1D90" w:rsidRPr="00C04A08" w:rsidRDefault="00AD1D90" w:rsidP="00AD1D9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1377297" w:rsidR="00AD1D90" w:rsidRPr="00C04A08" w:rsidRDefault="00AD1D90" w:rsidP="00AD1D90">
            <w:pPr>
              <w:pStyle w:val="TAC"/>
            </w:pPr>
            <w:r w:rsidRPr="00C04A08">
              <w:rPr>
                <w:szCs w:val="18"/>
              </w:rPr>
              <w:t>-</w:t>
            </w:r>
            <w:r>
              <w:rPr>
                <w:szCs w:val="18"/>
              </w:rPr>
              <w:t>101,2</w:t>
            </w:r>
          </w:p>
        </w:tc>
        <w:tc>
          <w:tcPr>
            <w:tcW w:w="0" w:type="auto"/>
            <w:tcBorders>
              <w:top w:val="nil"/>
              <w:left w:val="single" w:sz="4" w:space="0" w:color="auto"/>
              <w:bottom w:val="nil"/>
              <w:right w:val="single" w:sz="4" w:space="0" w:color="auto"/>
            </w:tcBorders>
            <w:shd w:val="clear" w:color="auto" w:fill="auto"/>
            <w:hideMark/>
          </w:tcPr>
          <w:p w14:paraId="64816F20" w14:textId="77777777" w:rsidR="00AD1D90" w:rsidRPr="00C04A08" w:rsidRDefault="00AD1D90" w:rsidP="00AD1D90">
            <w:pPr>
              <w:pStyle w:val="TAC"/>
              <w:rPr>
                <w:rFonts w:eastAsia="Yu Mincho"/>
                <w:lang w:eastAsia="ja-JP"/>
              </w:rPr>
            </w:pPr>
          </w:p>
        </w:tc>
      </w:tr>
      <w:tr w:rsidR="00AD1D90"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AD1D90" w:rsidRPr="00C04A08" w:rsidRDefault="00AD1D90" w:rsidP="00AD1D90">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232BA9AD" w:rsidR="00AD1D90" w:rsidRPr="00C04A08" w:rsidRDefault="00AD1D90" w:rsidP="00AD1D90">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3C97BDB3" w14:textId="77777777" w:rsidR="00AD1D90" w:rsidRPr="00C04A08" w:rsidRDefault="00AD1D90" w:rsidP="00AD1D90">
            <w:pPr>
              <w:pStyle w:val="TAC"/>
              <w:rPr>
                <w:rFonts w:eastAsia="Yu Mincho"/>
                <w:lang w:eastAsia="ja-JP"/>
              </w:rPr>
            </w:pPr>
          </w:p>
        </w:tc>
      </w:tr>
      <w:tr w:rsidR="00AD1D90"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AD1D90" w:rsidRPr="00C04A08" w:rsidRDefault="00AD1D90" w:rsidP="00AD1D9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28F5D8E3" w:rsidR="00AD1D90" w:rsidRPr="00C04A08" w:rsidRDefault="00AD1D90" w:rsidP="00AD1D90">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5AF4EC0B" w14:textId="77777777" w:rsidR="00AD1D90" w:rsidRPr="00C04A08" w:rsidRDefault="00AD1D90" w:rsidP="00AD1D90">
            <w:pPr>
              <w:pStyle w:val="TAC"/>
              <w:rPr>
                <w:rFonts w:eastAsia="Yu Mincho"/>
                <w:lang w:eastAsia="ja-JP"/>
              </w:rPr>
            </w:pPr>
          </w:p>
        </w:tc>
      </w:tr>
      <w:tr w:rsidR="00AD1D90"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AD1D90" w:rsidRPr="00C04A08" w:rsidRDefault="00AD1D90" w:rsidP="00AD1D9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40C88910" w:rsidR="00AD1D90" w:rsidRPr="00C04A08" w:rsidRDefault="00AD1D90" w:rsidP="00AD1D90">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4D395BA6" w14:textId="77777777" w:rsidR="00AD1D90" w:rsidRPr="00C04A08" w:rsidRDefault="00AD1D90" w:rsidP="00AD1D90">
            <w:pPr>
              <w:pStyle w:val="TAC"/>
              <w:rPr>
                <w:rFonts w:eastAsia="Yu Mincho"/>
                <w:lang w:eastAsia="ja-JP"/>
              </w:rPr>
            </w:pPr>
          </w:p>
        </w:tc>
      </w:tr>
      <w:tr w:rsidR="00AD1D90"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AD1D90" w:rsidRPr="00C04A08" w:rsidRDefault="00AD1D90" w:rsidP="00AD1D90">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41391B85" w:rsidR="00AD1D90" w:rsidRPr="00C04A08" w:rsidRDefault="00AD1D90" w:rsidP="00AD1D90">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AD1D90" w:rsidRPr="00C04A08" w:rsidRDefault="00AD1D90" w:rsidP="00AD1D90">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10008" w:name="_Toc61119634"/>
      <w:bookmarkStart w:id="10009" w:name="_Toc61120016"/>
      <w:bookmarkStart w:id="10010" w:name="_Toc67926078"/>
      <w:bookmarkStart w:id="10011" w:name="_Toc75273716"/>
      <w:bookmarkStart w:id="10012" w:name="_Toc76510616"/>
      <w:bookmarkStart w:id="10013" w:name="_Toc83129773"/>
      <w:bookmarkStart w:id="10014" w:name="_Toc90591305"/>
      <w:bookmarkStart w:id="10015" w:name="_Toc98864340"/>
      <w:bookmarkStart w:id="10016" w:name="_Toc99733589"/>
      <w:bookmarkStart w:id="10017" w:name="_Toc106577494"/>
      <w:bookmarkStart w:id="10018" w:name="_Toc114537245"/>
      <w:bookmarkStart w:id="10019" w:name="_Toc115257513"/>
      <w:bookmarkStart w:id="10020" w:name="_Toc123086833"/>
      <w:bookmarkStart w:id="10021" w:name="_Toc124296157"/>
      <w:bookmarkStart w:id="10022" w:name="_Toc124296627"/>
      <w:bookmarkStart w:id="10023" w:name="_Toc130572444"/>
      <w:bookmarkStart w:id="10024" w:name="_Toc131708443"/>
      <w:bookmarkStart w:id="10025" w:name="_Toc137458250"/>
      <w:bookmarkStart w:id="10026" w:name="_Toc138887737"/>
      <w:bookmarkStart w:id="10027" w:name="_Toc138969824"/>
      <w:bookmarkStart w:id="10028" w:name="_Toc145916885"/>
      <w:bookmarkStart w:id="10029" w:name="_Toc155386651"/>
      <w:bookmarkStart w:id="10030" w:name="_Toc161759691"/>
      <w:bookmarkStart w:id="10031" w:name="_Toc169872616"/>
      <w:r w:rsidRPr="00C04A08">
        <w:t>6.6.4.4</w:t>
      </w:r>
      <w:r w:rsidRPr="00C04A08">
        <w:tab/>
        <w:t>Applicability</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195485F6" w14:textId="77777777" w:rsidR="008F641A" w:rsidRPr="008F641A" w:rsidRDefault="008F641A" w:rsidP="008F641A">
      <w:pPr>
        <w:rPr>
          <w:lang w:eastAsia="zh-CN"/>
        </w:rPr>
      </w:pPr>
      <w:bookmarkStart w:id="10032" w:name="_Toc21340934"/>
      <w:bookmarkStart w:id="10033" w:name="_Toc29805382"/>
      <w:bookmarkStart w:id="10034" w:name="_Toc36456591"/>
      <w:bookmarkStart w:id="10035" w:name="_Toc36469689"/>
      <w:bookmarkStart w:id="10036" w:name="_Toc37254098"/>
      <w:bookmarkStart w:id="10037" w:name="_Toc37322957"/>
      <w:bookmarkStart w:id="10038" w:name="_Toc37324363"/>
      <w:bookmarkStart w:id="10039" w:name="_Toc45889886"/>
      <w:bookmarkStart w:id="10040" w:name="_Toc52196561"/>
      <w:bookmarkStart w:id="10041" w:name="_Toc52197541"/>
      <w:bookmarkStart w:id="10042" w:name="_Toc53173264"/>
      <w:bookmarkStart w:id="10043"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10044" w:name="_Toc61119635"/>
      <w:bookmarkStart w:id="10045" w:name="_Toc61120017"/>
      <w:bookmarkStart w:id="10046" w:name="_Toc67926079"/>
      <w:bookmarkStart w:id="10047" w:name="_Toc75273717"/>
      <w:bookmarkStart w:id="10048" w:name="_Toc76510617"/>
      <w:bookmarkStart w:id="10049"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10050" w:name="_Toc90591306"/>
      <w:bookmarkStart w:id="10051" w:name="_Toc98864341"/>
      <w:bookmarkStart w:id="10052" w:name="_Toc99733590"/>
      <w:bookmarkStart w:id="10053" w:name="_Toc106577495"/>
      <w:bookmarkStart w:id="10054" w:name="_Toc114537246"/>
      <w:bookmarkStart w:id="10055" w:name="_Toc115257514"/>
      <w:bookmarkStart w:id="10056" w:name="_Toc123086834"/>
      <w:bookmarkStart w:id="10057" w:name="_Toc124296158"/>
      <w:bookmarkStart w:id="10058" w:name="_Toc124296628"/>
      <w:bookmarkStart w:id="10059" w:name="_Toc130572445"/>
      <w:bookmarkStart w:id="10060" w:name="_Toc131708444"/>
      <w:bookmarkStart w:id="10061" w:name="_Toc137458251"/>
      <w:bookmarkStart w:id="10062" w:name="_Toc138887738"/>
      <w:bookmarkStart w:id="10063" w:name="_Toc138969825"/>
      <w:bookmarkStart w:id="10064" w:name="_Toc145916886"/>
      <w:bookmarkStart w:id="10065" w:name="_Toc155386652"/>
      <w:bookmarkStart w:id="10066" w:name="_Toc161759692"/>
      <w:bookmarkStart w:id="10067" w:name="_Toc169872617"/>
      <w:r w:rsidRPr="00C04A08">
        <w:t>6.6.5</w:t>
      </w:r>
      <w:r w:rsidRPr="00C04A08">
        <w:tab/>
        <w:t>(Void)</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p>
    <w:p w14:paraId="49AE8D12" w14:textId="77777777" w:rsidR="00FD5D84" w:rsidRPr="00C04A08" w:rsidRDefault="00FD5D84" w:rsidP="00FD5D84">
      <w:pPr>
        <w:pStyle w:val="Heading3"/>
      </w:pPr>
      <w:bookmarkStart w:id="10068" w:name="_Toc67926080"/>
      <w:bookmarkStart w:id="10069" w:name="_Toc75273718"/>
      <w:bookmarkStart w:id="10070" w:name="_Toc76510618"/>
      <w:bookmarkStart w:id="10071" w:name="_Toc83129775"/>
      <w:bookmarkStart w:id="10072" w:name="_Toc90591307"/>
      <w:bookmarkStart w:id="10073" w:name="_Toc98864342"/>
      <w:bookmarkStart w:id="10074" w:name="_Toc99733591"/>
      <w:bookmarkStart w:id="10075" w:name="_Toc106577496"/>
      <w:bookmarkStart w:id="10076" w:name="_Toc114537247"/>
      <w:bookmarkStart w:id="10077" w:name="_Toc115257515"/>
      <w:bookmarkStart w:id="10078" w:name="_Toc123086835"/>
      <w:bookmarkStart w:id="10079" w:name="_Toc124296159"/>
      <w:bookmarkStart w:id="10080" w:name="_Toc124296629"/>
      <w:bookmarkStart w:id="10081" w:name="_Toc130572446"/>
      <w:bookmarkStart w:id="10082" w:name="_Toc131708445"/>
      <w:bookmarkStart w:id="10083" w:name="_Toc137458252"/>
      <w:bookmarkStart w:id="10084" w:name="_Toc138887739"/>
      <w:bookmarkStart w:id="10085" w:name="_Toc138969826"/>
      <w:bookmarkStart w:id="10086" w:name="_Toc145916887"/>
      <w:bookmarkStart w:id="10087" w:name="_Toc155386653"/>
      <w:bookmarkStart w:id="10088" w:name="_Toc161759693"/>
      <w:bookmarkStart w:id="10089" w:name="_Toc169872618"/>
      <w:r>
        <w:t>6.6.6</w:t>
      </w:r>
      <w:r w:rsidRPr="00C04A08">
        <w:tab/>
        <w:t xml:space="preserve">Beam </w:t>
      </w:r>
      <w:r>
        <w:t>correspondence for power class 5</w:t>
      </w:r>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4866D4BE" w14:textId="77777777" w:rsidR="00FD5D84" w:rsidRPr="00C04A08" w:rsidRDefault="00FD5D84" w:rsidP="00FD5D84">
      <w:pPr>
        <w:pStyle w:val="Heading4"/>
      </w:pPr>
      <w:bookmarkStart w:id="10090" w:name="_Toc67926081"/>
      <w:bookmarkStart w:id="10091" w:name="_Toc75273719"/>
      <w:bookmarkStart w:id="10092" w:name="_Toc76510619"/>
      <w:bookmarkStart w:id="10093" w:name="_Toc83129776"/>
      <w:bookmarkStart w:id="10094" w:name="_Toc90591308"/>
      <w:bookmarkStart w:id="10095" w:name="_Toc98864343"/>
      <w:bookmarkStart w:id="10096" w:name="_Toc99733592"/>
      <w:bookmarkStart w:id="10097" w:name="_Toc106577497"/>
      <w:bookmarkStart w:id="10098" w:name="_Toc114537248"/>
      <w:bookmarkStart w:id="10099" w:name="_Toc115257516"/>
      <w:bookmarkStart w:id="10100" w:name="_Toc123086836"/>
      <w:bookmarkStart w:id="10101" w:name="_Toc124296160"/>
      <w:bookmarkStart w:id="10102" w:name="_Toc124296630"/>
      <w:bookmarkStart w:id="10103" w:name="_Toc130572447"/>
      <w:bookmarkStart w:id="10104" w:name="_Toc131708446"/>
      <w:bookmarkStart w:id="10105" w:name="_Toc137458253"/>
      <w:bookmarkStart w:id="10106" w:name="_Toc138887740"/>
      <w:bookmarkStart w:id="10107" w:name="_Toc138969827"/>
      <w:bookmarkStart w:id="10108" w:name="_Toc145916888"/>
      <w:bookmarkStart w:id="10109" w:name="_Toc155386654"/>
      <w:bookmarkStart w:id="10110" w:name="_Toc161759694"/>
      <w:bookmarkStart w:id="10111" w:name="_Toc169872619"/>
      <w:r>
        <w:t>6.6.6</w:t>
      </w:r>
      <w:r w:rsidRPr="00C04A08">
        <w:t>.1</w:t>
      </w:r>
      <w:r w:rsidRPr="00C04A08">
        <w:tab/>
        <w:t>General</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10112" w:name="_Toc67926082"/>
      <w:bookmarkStart w:id="10113" w:name="_Toc75273720"/>
      <w:bookmarkStart w:id="10114" w:name="_Toc76510620"/>
      <w:bookmarkStart w:id="10115"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10116" w:name="_Toc90591309"/>
      <w:bookmarkStart w:id="10117" w:name="_Toc98864344"/>
      <w:bookmarkStart w:id="10118" w:name="_Toc99733593"/>
      <w:bookmarkStart w:id="10119" w:name="_Toc106577498"/>
      <w:bookmarkStart w:id="10120" w:name="_Toc114537249"/>
      <w:bookmarkStart w:id="10121" w:name="_Toc115257517"/>
      <w:bookmarkStart w:id="10122" w:name="_Toc123086837"/>
      <w:bookmarkStart w:id="10123" w:name="_Toc124296161"/>
      <w:bookmarkStart w:id="10124" w:name="_Toc124296631"/>
      <w:bookmarkStart w:id="10125" w:name="_Toc130572448"/>
      <w:bookmarkStart w:id="10126" w:name="_Toc131708447"/>
      <w:bookmarkStart w:id="10127" w:name="_Toc137458254"/>
      <w:bookmarkStart w:id="10128" w:name="_Toc138887741"/>
      <w:bookmarkStart w:id="10129" w:name="_Toc138969828"/>
      <w:bookmarkStart w:id="10130" w:name="_Toc145916889"/>
      <w:bookmarkStart w:id="10131" w:name="_Toc155386655"/>
      <w:bookmarkStart w:id="10132" w:name="_Toc161759695"/>
      <w:bookmarkStart w:id="10133" w:name="_Toc169872620"/>
      <w:r>
        <w:t>6.6.6</w:t>
      </w:r>
      <w:r w:rsidRPr="00C04A08">
        <w:t>.2</w:t>
      </w:r>
      <w:r w:rsidRPr="00C04A08">
        <w:tab/>
      </w:r>
      <w:r>
        <w:t>(Reserved)</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10134" w:name="_Toc67926083"/>
      <w:bookmarkStart w:id="10135" w:name="_Toc75273721"/>
      <w:bookmarkStart w:id="10136" w:name="_Toc76510621"/>
      <w:bookmarkStart w:id="10137" w:name="_Toc83129778"/>
      <w:bookmarkStart w:id="10138" w:name="_Toc90591310"/>
      <w:bookmarkStart w:id="10139" w:name="_Toc98864345"/>
      <w:bookmarkStart w:id="10140" w:name="_Toc99733594"/>
      <w:bookmarkStart w:id="10141" w:name="_Toc106577499"/>
      <w:bookmarkStart w:id="10142" w:name="_Toc114537250"/>
      <w:bookmarkStart w:id="10143" w:name="_Toc115257518"/>
      <w:bookmarkStart w:id="10144" w:name="_Toc123086838"/>
      <w:bookmarkStart w:id="10145" w:name="_Toc124296162"/>
      <w:bookmarkStart w:id="10146" w:name="_Toc124296632"/>
      <w:bookmarkStart w:id="10147" w:name="_Toc130572449"/>
      <w:bookmarkStart w:id="10148" w:name="_Toc131708448"/>
      <w:bookmarkStart w:id="10149" w:name="_Toc137458255"/>
      <w:bookmarkStart w:id="10150" w:name="_Toc138887742"/>
      <w:bookmarkStart w:id="10151" w:name="_Toc138969829"/>
      <w:bookmarkStart w:id="10152" w:name="_Toc145916890"/>
      <w:bookmarkStart w:id="10153" w:name="_Toc155386656"/>
      <w:bookmarkStart w:id="10154" w:name="_Toc161759696"/>
      <w:bookmarkStart w:id="10155" w:name="_Toc169872621"/>
      <w:r>
        <w:t>6.6.6</w:t>
      </w:r>
      <w:r w:rsidRPr="00C04A08">
        <w:t>.3</w:t>
      </w:r>
      <w:r w:rsidRPr="00C04A08">
        <w:tab/>
        <w:t>Side Conditions</w:t>
      </w:r>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p>
    <w:p w14:paraId="11202261" w14:textId="77777777" w:rsidR="00FD5D84" w:rsidRPr="00C04A08" w:rsidRDefault="00FD5D84" w:rsidP="00FD5D84">
      <w:pPr>
        <w:pStyle w:val="Heading5"/>
      </w:pPr>
      <w:bookmarkStart w:id="10156" w:name="_Toc67926084"/>
      <w:bookmarkStart w:id="10157" w:name="_Toc75273722"/>
      <w:bookmarkStart w:id="10158" w:name="_Toc76510622"/>
      <w:bookmarkStart w:id="10159" w:name="_Toc83129779"/>
      <w:bookmarkStart w:id="10160" w:name="_Toc90591311"/>
      <w:bookmarkStart w:id="10161" w:name="_Toc98864346"/>
      <w:bookmarkStart w:id="10162" w:name="_Toc99733595"/>
      <w:bookmarkStart w:id="10163" w:name="_Toc106577500"/>
      <w:bookmarkStart w:id="10164" w:name="_Toc114537251"/>
      <w:bookmarkStart w:id="10165" w:name="_Toc115257519"/>
      <w:bookmarkStart w:id="10166" w:name="_Toc123086839"/>
      <w:bookmarkStart w:id="10167" w:name="_Toc124296163"/>
      <w:bookmarkStart w:id="10168" w:name="_Toc124296633"/>
      <w:bookmarkStart w:id="10169" w:name="_Toc130572450"/>
      <w:bookmarkStart w:id="10170" w:name="_Toc131708449"/>
      <w:bookmarkStart w:id="10171" w:name="_Toc137458256"/>
      <w:bookmarkStart w:id="10172" w:name="_Toc138887743"/>
      <w:bookmarkStart w:id="10173" w:name="_Toc138969830"/>
      <w:bookmarkStart w:id="10174" w:name="_Toc145916891"/>
      <w:bookmarkStart w:id="10175" w:name="_Toc155386657"/>
      <w:bookmarkStart w:id="10176" w:name="_Toc161759697"/>
      <w:bookmarkStart w:id="10177" w:name="_Toc169872622"/>
      <w:r>
        <w:t>6.6.6</w:t>
      </w:r>
      <w:r w:rsidRPr="00C04A08">
        <w:t>.3.1</w:t>
      </w:r>
      <w:r w:rsidRPr="00C04A08">
        <w:tab/>
        <w:t>Side Condition for beam correspondence based on SSB and CSI-RS</w:t>
      </w:r>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ED3799">
      <w:pPr>
        <w:pStyle w:val="TH"/>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ED3799">
      <w:pPr>
        <w:pStyle w:val="TH"/>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10178" w:name="_Toc67926085"/>
      <w:bookmarkStart w:id="10179" w:name="_Toc75273723"/>
      <w:bookmarkStart w:id="10180" w:name="_Toc76510623"/>
      <w:bookmarkStart w:id="10181" w:name="_Toc83129780"/>
      <w:bookmarkStart w:id="10182" w:name="_Toc90591312"/>
      <w:bookmarkStart w:id="10183" w:name="_Toc98864347"/>
      <w:bookmarkStart w:id="10184" w:name="_Toc99733596"/>
      <w:bookmarkStart w:id="10185" w:name="_Toc106577501"/>
      <w:bookmarkStart w:id="10186" w:name="_Toc114537252"/>
      <w:bookmarkStart w:id="10187" w:name="_Toc115257520"/>
      <w:bookmarkStart w:id="10188" w:name="_Toc123086840"/>
      <w:bookmarkStart w:id="10189" w:name="_Toc124296164"/>
      <w:bookmarkStart w:id="10190" w:name="_Toc124296634"/>
      <w:bookmarkStart w:id="10191" w:name="_Toc130572451"/>
      <w:bookmarkStart w:id="10192" w:name="_Toc131708450"/>
      <w:bookmarkStart w:id="10193" w:name="_Toc137458257"/>
      <w:bookmarkStart w:id="10194" w:name="_Toc138887744"/>
      <w:bookmarkStart w:id="10195" w:name="_Toc138969831"/>
      <w:bookmarkStart w:id="10196" w:name="_Toc145916892"/>
      <w:bookmarkStart w:id="10197" w:name="_Toc155386658"/>
      <w:bookmarkStart w:id="10198" w:name="_Toc161759698"/>
      <w:bookmarkStart w:id="10199" w:name="_Toc169872623"/>
      <w:r>
        <w:t>6.6.6</w:t>
      </w:r>
      <w:r w:rsidRPr="00C04A08">
        <w:t>.3.2</w:t>
      </w:r>
      <w:r w:rsidRPr="00C04A08">
        <w:tab/>
        <w:t>Side Condition for SSB based enhanced Beam Correspondence requirements</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10200" w:name="_Toc67926086"/>
      <w:bookmarkStart w:id="10201" w:name="_Toc75273724"/>
      <w:bookmarkStart w:id="10202" w:name="_Toc76510624"/>
      <w:bookmarkStart w:id="10203" w:name="_Toc83129781"/>
      <w:bookmarkStart w:id="10204" w:name="_Toc90591313"/>
      <w:bookmarkStart w:id="10205" w:name="_Toc98864348"/>
      <w:bookmarkStart w:id="10206" w:name="_Toc99733597"/>
      <w:bookmarkStart w:id="10207" w:name="_Toc106577502"/>
      <w:bookmarkStart w:id="10208" w:name="_Toc114537253"/>
      <w:bookmarkStart w:id="10209" w:name="_Toc115257521"/>
      <w:bookmarkStart w:id="10210" w:name="_Toc123086841"/>
      <w:bookmarkStart w:id="10211" w:name="_Toc124296165"/>
      <w:bookmarkStart w:id="10212" w:name="_Toc124296635"/>
      <w:bookmarkStart w:id="10213" w:name="_Toc130572452"/>
      <w:bookmarkStart w:id="10214" w:name="_Toc131708451"/>
      <w:bookmarkStart w:id="10215" w:name="_Toc137458258"/>
      <w:bookmarkStart w:id="10216" w:name="_Toc138887745"/>
      <w:bookmarkStart w:id="10217" w:name="_Toc138969832"/>
      <w:bookmarkStart w:id="10218" w:name="_Toc145916893"/>
      <w:bookmarkStart w:id="10219" w:name="_Toc155386659"/>
      <w:bookmarkStart w:id="10220" w:name="_Toc161759699"/>
      <w:bookmarkStart w:id="10221" w:name="_Toc169872624"/>
      <w:r>
        <w:t>6.6.6</w:t>
      </w:r>
      <w:r w:rsidRPr="00C04A08">
        <w:t>.3.3</w:t>
      </w:r>
      <w:r w:rsidRPr="00C04A08">
        <w:tab/>
        <w:t>Side Condition for CSI-RS based enhanced Beam Correspondence requirements</w:t>
      </w:r>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10222" w:name="_Toc67926087"/>
      <w:bookmarkStart w:id="10223" w:name="_Toc75273725"/>
      <w:bookmarkStart w:id="10224" w:name="_Toc76510625"/>
      <w:bookmarkStart w:id="10225" w:name="_Toc83129782"/>
      <w:bookmarkStart w:id="10226" w:name="_Toc90591314"/>
      <w:bookmarkStart w:id="10227" w:name="_Toc98864349"/>
      <w:bookmarkStart w:id="10228" w:name="_Toc99733598"/>
      <w:bookmarkStart w:id="10229" w:name="_Toc106577503"/>
      <w:bookmarkStart w:id="10230" w:name="_Toc114537254"/>
      <w:bookmarkStart w:id="10231" w:name="_Toc115257522"/>
      <w:bookmarkStart w:id="10232" w:name="_Toc123086842"/>
      <w:bookmarkStart w:id="10233" w:name="_Toc124296166"/>
      <w:bookmarkStart w:id="10234" w:name="_Toc124296636"/>
      <w:bookmarkStart w:id="10235" w:name="_Toc130572453"/>
      <w:bookmarkStart w:id="10236" w:name="_Toc131708452"/>
      <w:bookmarkStart w:id="10237" w:name="_Toc137458259"/>
      <w:bookmarkStart w:id="10238" w:name="_Toc138887746"/>
      <w:bookmarkStart w:id="10239" w:name="_Toc138969833"/>
      <w:bookmarkStart w:id="10240" w:name="_Toc145916894"/>
      <w:bookmarkStart w:id="10241" w:name="_Toc155386660"/>
      <w:bookmarkStart w:id="10242" w:name="_Toc161759700"/>
      <w:bookmarkStart w:id="10243" w:name="_Toc169872625"/>
      <w:r>
        <w:t>6.6.6</w:t>
      </w:r>
      <w:r w:rsidRPr="00C04A08">
        <w:t>.4</w:t>
      </w:r>
      <w:r w:rsidRPr="00C04A08">
        <w:tab/>
        <w:t>Applicability</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10244" w:name="_Toc21340935"/>
      <w:bookmarkStart w:id="10245" w:name="_Toc29805383"/>
      <w:bookmarkStart w:id="10246" w:name="_Toc36456592"/>
      <w:bookmarkStart w:id="10247" w:name="_Toc36469690"/>
      <w:bookmarkStart w:id="10248" w:name="_Toc37254099"/>
      <w:bookmarkStart w:id="10249" w:name="_Toc37322958"/>
      <w:bookmarkStart w:id="10250" w:name="_Toc37324364"/>
      <w:bookmarkStart w:id="10251" w:name="_Toc45889887"/>
      <w:bookmarkStart w:id="10252" w:name="_Toc52196562"/>
      <w:bookmarkStart w:id="10253" w:name="_Toc52197542"/>
      <w:bookmarkStart w:id="10254" w:name="_Toc53173265"/>
      <w:bookmarkStart w:id="10255" w:name="_Toc53173634"/>
      <w:bookmarkStart w:id="10256" w:name="_Toc61119636"/>
      <w:bookmarkStart w:id="10257" w:name="_Toc61120018"/>
      <w:bookmarkStart w:id="10258" w:name="_Toc67926088"/>
      <w:bookmarkStart w:id="10259" w:name="_Toc75273726"/>
      <w:bookmarkStart w:id="10260" w:name="_Toc76510626"/>
      <w:bookmarkStart w:id="10261"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10262" w:name="_Toc98864350"/>
      <w:bookmarkStart w:id="10263" w:name="_Toc99733599"/>
      <w:bookmarkStart w:id="10264" w:name="_Toc106577504"/>
      <w:bookmarkStart w:id="10265" w:name="_Toc114537255"/>
      <w:bookmarkStart w:id="10266" w:name="_Toc115257523"/>
      <w:bookmarkStart w:id="10267" w:name="_Toc123086843"/>
      <w:bookmarkStart w:id="10268" w:name="_Toc124296167"/>
      <w:bookmarkStart w:id="10269" w:name="_Toc124296637"/>
      <w:bookmarkStart w:id="10270" w:name="_Toc130572454"/>
      <w:bookmarkStart w:id="10271" w:name="_Toc131708453"/>
      <w:bookmarkStart w:id="10272" w:name="_Toc137458260"/>
      <w:bookmarkStart w:id="10273" w:name="_Toc138887747"/>
      <w:bookmarkStart w:id="10274" w:name="_Toc138969834"/>
      <w:bookmarkStart w:id="10275" w:name="_Toc145916895"/>
      <w:bookmarkStart w:id="10276" w:name="_Toc155386661"/>
      <w:bookmarkStart w:id="10277" w:name="_Toc161759701"/>
      <w:bookmarkStart w:id="10278" w:name="_Toc169872626"/>
      <w:r w:rsidRPr="00BA0C52">
        <w:t>6.6.7</w:t>
      </w:r>
      <w:r w:rsidRPr="00BA0C52">
        <w:tab/>
        <w:t>Beam correspondence for power class 6</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46AE60EB" w14:textId="77777777" w:rsidR="00DF42CB" w:rsidRPr="00BA0C52" w:rsidRDefault="00DF42CB" w:rsidP="00DF42CB">
      <w:pPr>
        <w:pStyle w:val="Heading4"/>
      </w:pPr>
      <w:bookmarkStart w:id="10279" w:name="_Toc98864351"/>
      <w:bookmarkStart w:id="10280" w:name="_Toc99733600"/>
      <w:bookmarkStart w:id="10281" w:name="_Toc106577505"/>
      <w:bookmarkStart w:id="10282" w:name="_Toc114537256"/>
      <w:bookmarkStart w:id="10283" w:name="_Toc115257524"/>
      <w:bookmarkStart w:id="10284" w:name="_Toc123086844"/>
      <w:bookmarkStart w:id="10285" w:name="_Toc124296168"/>
      <w:bookmarkStart w:id="10286" w:name="_Toc124296638"/>
      <w:bookmarkStart w:id="10287" w:name="_Toc130572455"/>
      <w:bookmarkStart w:id="10288" w:name="_Toc131708454"/>
      <w:bookmarkStart w:id="10289" w:name="_Toc137458261"/>
      <w:bookmarkStart w:id="10290" w:name="_Toc138887748"/>
      <w:bookmarkStart w:id="10291" w:name="_Toc138969835"/>
      <w:bookmarkStart w:id="10292" w:name="_Toc145916896"/>
      <w:bookmarkStart w:id="10293" w:name="_Toc155386662"/>
      <w:bookmarkStart w:id="10294" w:name="_Toc161759702"/>
      <w:bookmarkStart w:id="10295" w:name="_Toc169872627"/>
      <w:r w:rsidRPr="00BA0C52">
        <w:t>6.6.7.1</w:t>
      </w:r>
      <w:r w:rsidRPr="00BA0C52">
        <w:tab/>
        <w:t>General</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10296" w:name="_Toc98864352"/>
      <w:bookmarkStart w:id="10297" w:name="_Toc99733601"/>
      <w:bookmarkStart w:id="10298" w:name="_Toc106577506"/>
      <w:bookmarkStart w:id="10299" w:name="_Toc114537257"/>
      <w:bookmarkStart w:id="10300" w:name="_Toc115257525"/>
      <w:bookmarkStart w:id="10301" w:name="_Toc123086845"/>
      <w:bookmarkStart w:id="10302" w:name="_Toc124296169"/>
      <w:bookmarkStart w:id="10303" w:name="_Toc124296639"/>
      <w:bookmarkStart w:id="10304" w:name="_Toc130572456"/>
      <w:bookmarkStart w:id="10305" w:name="_Toc131708455"/>
      <w:bookmarkStart w:id="10306" w:name="_Toc137458262"/>
      <w:bookmarkStart w:id="10307" w:name="_Toc138887749"/>
      <w:bookmarkStart w:id="10308" w:name="_Toc138969836"/>
      <w:bookmarkStart w:id="10309" w:name="_Toc145916897"/>
      <w:bookmarkStart w:id="10310" w:name="_Toc155386663"/>
      <w:bookmarkStart w:id="10311" w:name="_Toc161759703"/>
      <w:bookmarkStart w:id="10312" w:name="_Toc169872628"/>
      <w:r w:rsidRPr="00BA0C52">
        <w:t>6.6.7.2</w:t>
      </w:r>
      <w:r w:rsidRPr="00BA0C52">
        <w:tab/>
        <w:t>(Void)</w:t>
      </w:r>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10313" w:name="_Toc98864353"/>
      <w:bookmarkStart w:id="10314" w:name="_Toc99733602"/>
      <w:bookmarkStart w:id="10315" w:name="_Toc106577507"/>
      <w:bookmarkStart w:id="10316" w:name="_Toc114537258"/>
      <w:bookmarkStart w:id="10317" w:name="_Toc115257526"/>
      <w:bookmarkStart w:id="10318" w:name="_Toc123086846"/>
      <w:bookmarkStart w:id="10319" w:name="_Toc124296170"/>
      <w:bookmarkStart w:id="10320" w:name="_Toc124296640"/>
      <w:bookmarkStart w:id="10321" w:name="_Toc130572457"/>
      <w:bookmarkStart w:id="10322" w:name="_Toc131708456"/>
      <w:bookmarkStart w:id="10323" w:name="_Toc137458263"/>
      <w:bookmarkStart w:id="10324" w:name="_Toc138887750"/>
      <w:bookmarkStart w:id="10325" w:name="_Toc138969837"/>
      <w:bookmarkStart w:id="10326" w:name="_Toc145916898"/>
      <w:bookmarkStart w:id="10327" w:name="_Toc155386664"/>
      <w:bookmarkStart w:id="10328" w:name="_Toc161759704"/>
      <w:bookmarkStart w:id="10329" w:name="_Toc169872629"/>
      <w:r w:rsidRPr="00BA0C52">
        <w:t>6.6.7.3</w:t>
      </w:r>
      <w:r w:rsidRPr="00BA0C52">
        <w:tab/>
        <w:t>Side Conditions</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110A34B9" w14:textId="77777777" w:rsidR="00DF42CB" w:rsidRPr="00BA0C52" w:rsidRDefault="00DF42CB" w:rsidP="00DF42CB">
      <w:pPr>
        <w:pStyle w:val="Heading5"/>
      </w:pPr>
      <w:bookmarkStart w:id="10330" w:name="_Toc98864354"/>
      <w:bookmarkStart w:id="10331" w:name="_Toc99733603"/>
      <w:bookmarkStart w:id="10332" w:name="_Toc106577508"/>
      <w:bookmarkStart w:id="10333" w:name="_Toc114537259"/>
      <w:bookmarkStart w:id="10334" w:name="_Toc115257527"/>
      <w:bookmarkStart w:id="10335" w:name="_Toc123086847"/>
      <w:bookmarkStart w:id="10336" w:name="_Toc124296171"/>
      <w:bookmarkStart w:id="10337" w:name="_Toc124296641"/>
      <w:bookmarkStart w:id="10338" w:name="_Toc130572458"/>
      <w:bookmarkStart w:id="10339" w:name="_Toc131708457"/>
      <w:bookmarkStart w:id="10340" w:name="_Toc137458264"/>
      <w:bookmarkStart w:id="10341" w:name="_Toc138887751"/>
      <w:bookmarkStart w:id="10342" w:name="_Toc138969838"/>
      <w:bookmarkStart w:id="10343" w:name="_Toc145916899"/>
      <w:bookmarkStart w:id="10344" w:name="_Toc155386665"/>
      <w:bookmarkStart w:id="10345" w:name="_Toc161759705"/>
      <w:bookmarkStart w:id="10346" w:name="_Toc169872630"/>
      <w:r w:rsidRPr="00BA0C52">
        <w:t>6.6.7.3.1</w:t>
      </w:r>
      <w:r w:rsidRPr="00BA0C52">
        <w:tab/>
        <w:t>(Void)</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10347" w:name="_Toc98864355"/>
      <w:bookmarkStart w:id="10348" w:name="_Toc99733604"/>
      <w:bookmarkStart w:id="10349" w:name="_Toc106577509"/>
      <w:bookmarkStart w:id="10350" w:name="_Toc114537260"/>
      <w:bookmarkStart w:id="10351" w:name="_Toc115257528"/>
      <w:bookmarkStart w:id="10352" w:name="_Toc123086848"/>
      <w:bookmarkStart w:id="10353" w:name="_Toc124296172"/>
      <w:bookmarkStart w:id="10354" w:name="_Toc124296642"/>
      <w:bookmarkStart w:id="10355" w:name="_Toc130572459"/>
      <w:bookmarkStart w:id="10356" w:name="_Toc131708458"/>
      <w:bookmarkStart w:id="10357" w:name="_Toc137458265"/>
      <w:bookmarkStart w:id="10358" w:name="_Toc138887752"/>
      <w:bookmarkStart w:id="10359" w:name="_Toc138969839"/>
      <w:bookmarkStart w:id="10360" w:name="_Toc145916900"/>
      <w:bookmarkStart w:id="10361" w:name="_Toc155386666"/>
      <w:bookmarkStart w:id="10362" w:name="_Toc161759706"/>
      <w:bookmarkStart w:id="10363" w:name="_Toc169872631"/>
      <w:r w:rsidRPr="00BA0C52">
        <w:t>6.6.7.3.2</w:t>
      </w:r>
      <w:r w:rsidRPr="00BA0C52">
        <w:tab/>
        <w:t>Side Condition for SSB based enhanced Beam Correspondence requirements</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ED3799"/>
    <w:p w14:paraId="5275276F" w14:textId="77777777" w:rsidR="00DF42CB" w:rsidRPr="00BA0C52" w:rsidRDefault="00DF42CB" w:rsidP="00DF42CB">
      <w:pPr>
        <w:pStyle w:val="Heading5"/>
      </w:pPr>
      <w:bookmarkStart w:id="10364" w:name="_Toc98864356"/>
      <w:bookmarkStart w:id="10365" w:name="_Toc99733605"/>
      <w:bookmarkStart w:id="10366" w:name="_Toc106577510"/>
      <w:bookmarkStart w:id="10367" w:name="_Toc114537261"/>
      <w:bookmarkStart w:id="10368" w:name="_Toc115257529"/>
      <w:bookmarkStart w:id="10369" w:name="_Toc123086849"/>
      <w:bookmarkStart w:id="10370" w:name="_Toc124296173"/>
      <w:bookmarkStart w:id="10371" w:name="_Toc124296643"/>
      <w:bookmarkStart w:id="10372" w:name="_Toc130572460"/>
      <w:bookmarkStart w:id="10373" w:name="_Toc131708459"/>
      <w:bookmarkStart w:id="10374" w:name="_Toc137458266"/>
      <w:bookmarkStart w:id="10375" w:name="_Toc138887753"/>
      <w:bookmarkStart w:id="10376" w:name="_Toc138969840"/>
      <w:bookmarkStart w:id="10377" w:name="_Toc145916901"/>
      <w:bookmarkStart w:id="10378" w:name="_Toc155386667"/>
      <w:bookmarkStart w:id="10379" w:name="_Toc161759707"/>
      <w:bookmarkStart w:id="10380" w:name="_Toc169872632"/>
      <w:r w:rsidRPr="00BA0C52">
        <w:t>6.6.7.3.3</w:t>
      </w:r>
      <w:r w:rsidRPr="00BA0C52">
        <w:tab/>
        <w:t>Side Condition for CSI-RS based enhanced Beam Correspondence requirements</w:t>
      </w:r>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ED3799"/>
    <w:p w14:paraId="62A95F57" w14:textId="77777777" w:rsidR="00DF42CB" w:rsidRPr="00BA0C52" w:rsidRDefault="00DF42CB" w:rsidP="00DF42CB">
      <w:pPr>
        <w:pStyle w:val="TH"/>
      </w:pPr>
      <w:r w:rsidRPr="00BA0C52">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10381" w:name="_Toc98864357"/>
      <w:bookmarkStart w:id="10382" w:name="_Toc99733606"/>
      <w:bookmarkStart w:id="10383" w:name="_Toc106577511"/>
      <w:bookmarkStart w:id="10384" w:name="_Toc114537262"/>
      <w:bookmarkStart w:id="10385" w:name="_Toc115257530"/>
      <w:bookmarkStart w:id="10386" w:name="_Toc123086850"/>
      <w:bookmarkStart w:id="10387" w:name="_Toc124296174"/>
      <w:bookmarkStart w:id="10388" w:name="_Toc124296644"/>
      <w:bookmarkStart w:id="10389" w:name="_Toc130572461"/>
      <w:bookmarkStart w:id="10390" w:name="_Toc131708460"/>
      <w:bookmarkStart w:id="10391" w:name="_Toc137458267"/>
      <w:bookmarkStart w:id="10392" w:name="_Toc138887754"/>
      <w:bookmarkStart w:id="10393" w:name="_Toc138969841"/>
      <w:bookmarkStart w:id="10394" w:name="_Toc145916902"/>
      <w:bookmarkStart w:id="10395" w:name="_Toc155386668"/>
      <w:bookmarkStart w:id="10396" w:name="_Toc161759708"/>
      <w:bookmarkStart w:id="10397" w:name="_Toc169872633"/>
      <w:r w:rsidRPr="00BA0C52">
        <w:t>6.6.7.4</w:t>
      </w:r>
      <w:r w:rsidRPr="00BA0C52">
        <w:tab/>
        <w:t>Applicability</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Otherwise, if UE does not meet the minimum peak EIRP requirement as defined in clause 6.2.1.6 using the CSI-RS based side conditions in clause 6.6.7.3.3, the enhanced beam correspondence requirements 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10398" w:name="_Toc98864358"/>
      <w:bookmarkStart w:id="10399" w:name="_Toc99733607"/>
      <w:bookmarkStart w:id="10400" w:name="_Toc106577512"/>
      <w:bookmarkStart w:id="10401" w:name="_Toc114537263"/>
      <w:bookmarkStart w:id="10402" w:name="_Toc115257531"/>
      <w:bookmarkStart w:id="10403" w:name="_Toc123086851"/>
      <w:bookmarkStart w:id="10404" w:name="_Toc124296175"/>
      <w:bookmarkStart w:id="10405" w:name="_Toc124296645"/>
      <w:bookmarkStart w:id="10406" w:name="_Toc130572462"/>
      <w:bookmarkStart w:id="10407" w:name="_Toc131708461"/>
      <w:bookmarkStart w:id="10408" w:name="_Toc137458268"/>
      <w:bookmarkStart w:id="10409" w:name="_Toc138887755"/>
      <w:bookmarkStart w:id="10410" w:name="_Toc138969842"/>
      <w:bookmarkStart w:id="10411" w:name="_Toc145916903"/>
      <w:bookmarkStart w:id="10412" w:name="_Toc155386669"/>
      <w:bookmarkStart w:id="10413" w:name="_Toc161759709"/>
      <w:bookmarkStart w:id="10414" w:name="_Toc169872634"/>
      <w:r>
        <w:t>6.6.8</w:t>
      </w:r>
      <w:r>
        <w:tab/>
        <w:t>Beam correspondence for power class 7</w:t>
      </w:r>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438838F5" w14:textId="77777777" w:rsidR="00911FD5" w:rsidRPr="00C04A08" w:rsidRDefault="00911FD5" w:rsidP="00911FD5">
      <w:pPr>
        <w:pStyle w:val="Heading4"/>
      </w:pPr>
      <w:bookmarkStart w:id="10415" w:name="_Toc98864359"/>
      <w:bookmarkStart w:id="10416" w:name="_Toc99733608"/>
      <w:bookmarkStart w:id="10417" w:name="_Toc106577513"/>
      <w:bookmarkStart w:id="10418" w:name="_Toc114537264"/>
      <w:bookmarkStart w:id="10419" w:name="_Toc115257532"/>
      <w:bookmarkStart w:id="10420" w:name="_Toc123086852"/>
      <w:bookmarkStart w:id="10421" w:name="_Toc124296176"/>
      <w:bookmarkStart w:id="10422" w:name="_Toc124296646"/>
      <w:bookmarkStart w:id="10423" w:name="_Toc130572463"/>
      <w:bookmarkStart w:id="10424" w:name="_Toc131708462"/>
      <w:bookmarkStart w:id="10425" w:name="_Toc137458269"/>
      <w:bookmarkStart w:id="10426" w:name="_Toc138887756"/>
      <w:bookmarkStart w:id="10427" w:name="_Toc138969843"/>
      <w:bookmarkStart w:id="10428" w:name="_Toc145916904"/>
      <w:bookmarkStart w:id="10429" w:name="_Toc155386670"/>
      <w:bookmarkStart w:id="10430" w:name="_Toc161759710"/>
      <w:bookmarkStart w:id="10431" w:name="_Toc169872635"/>
      <w:r>
        <w:t>6.6.8</w:t>
      </w:r>
      <w:r w:rsidRPr="00C04A08">
        <w:t>.1</w:t>
      </w:r>
      <w:r w:rsidRPr="00C04A08">
        <w:tab/>
        <w:t>General</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640DAE0A" w14:textId="7CE387FD" w:rsidR="00A40A31" w:rsidRDefault="00A40A31" w:rsidP="00A40A31">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w:t>
      </w:r>
    </w:p>
    <w:p w14:paraId="0C6293C0" w14:textId="28454C34" w:rsidR="00A40A31" w:rsidRPr="003E4238" w:rsidRDefault="00A40A31" w:rsidP="00F07747">
      <w:r w:rsidRPr="00BA0C52">
        <w:t xml:space="preserve">Power class </w:t>
      </w:r>
      <w:r>
        <w:t>7</w:t>
      </w:r>
      <w:r w:rsidRPr="00BA0C52">
        <w:t xml:space="preserve"> UE shall mandatorily support </w:t>
      </w:r>
      <w:r w:rsidRPr="00C04A08">
        <w:t xml:space="preserve">IE </w:t>
      </w:r>
      <w:r w:rsidRPr="00C04A08">
        <w:rPr>
          <w:i/>
        </w:rPr>
        <w:t>beamCorrespondenceWithoutUL-BeamSweeping</w:t>
      </w:r>
      <w:r w:rsidRPr="00C04A08">
        <w:t>, as defined in TS 38.306 [14]</w:t>
      </w:r>
      <w:r>
        <w:t>. T</w:t>
      </w:r>
      <w:r w:rsidRPr="003E4238">
        <w:t xml:space="preserve">he UE shall meet the minimum peak EIRP requirement according to Table </w:t>
      </w:r>
      <w:r>
        <w:t>6.2.1.7</w:t>
      </w:r>
      <w:r w:rsidRPr="003E4238">
        <w:t xml:space="preserve">-1 and spherical coverage requirement according to Table </w:t>
      </w:r>
      <w:r>
        <w:t>6.2.1.7</w:t>
      </w:r>
      <w:r w:rsidRPr="003E4238">
        <w:t>-3</w:t>
      </w:r>
      <w:r>
        <w:t>.</w:t>
      </w:r>
    </w:p>
    <w:p w14:paraId="3CCAEBEA" w14:textId="73993572" w:rsidR="00A40A31" w:rsidRPr="003E4238" w:rsidRDefault="00A40A31" w:rsidP="00F07747">
      <w:r w:rsidRPr="003E4238">
        <w:t xml:space="preserve">If </w:t>
      </w:r>
      <w:r w:rsidRPr="003E4238">
        <w:rPr>
          <w:i/>
        </w:rPr>
        <w:t xml:space="preserve">beamCorrespondenceSSB-based-r16 </w:t>
      </w:r>
      <w:r>
        <w:t>is</w:t>
      </w:r>
      <w:r w:rsidRPr="003E4238">
        <w:t xml:space="preserv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C249E1" w:rsidR="00911FD5" w:rsidRPr="003E4238" w:rsidRDefault="00A40A31" w:rsidP="00A40A31">
      <w:r w:rsidRPr="003E4238">
        <w:t xml:space="preserve">If </w:t>
      </w:r>
      <w:r w:rsidRPr="003E4238">
        <w:rPr>
          <w:i/>
        </w:rPr>
        <w:t xml:space="preserve">beamCorrespondenceCSI-RS-based-r16 </w:t>
      </w:r>
      <w:r>
        <w:t>is</w:t>
      </w:r>
      <w:r w:rsidRPr="003E4238">
        <w:t xml:space="preserv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.3.3.</w:t>
      </w:r>
    </w:p>
    <w:p w14:paraId="73379019" w14:textId="77777777" w:rsidR="00911FD5" w:rsidRPr="00C04A08" w:rsidRDefault="00911FD5" w:rsidP="00911FD5">
      <w:pPr>
        <w:pStyle w:val="Heading4"/>
      </w:pPr>
      <w:bookmarkStart w:id="10432" w:name="_Toc98864360"/>
      <w:bookmarkStart w:id="10433" w:name="_Toc99733609"/>
      <w:bookmarkStart w:id="10434" w:name="_Toc106577514"/>
      <w:bookmarkStart w:id="10435" w:name="_Toc114537265"/>
      <w:bookmarkStart w:id="10436" w:name="_Toc115257533"/>
      <w:bookmarkStart w:id="10437" w:name="_Toc123086853"/>
      <w:bookmarkStart w:id="10438" w:name="_Toc124296177"/>
      <w:bookmarkStart w:id="10439" w:name="_Toc124296647"/>
      <w:bookmarkStart w:id="10440" w:name="_Toc130572464"/>
      <w:bookmarkStart w:id="10441" w:name="_Toc131708463"/>
      <w:bookmarkStart w:id="10442" w:name="_Toc137458270"/>
      <w:bookmarkStart w:id="10443" w:name="_Toc138887757"/>
      <w:bookmarkStart w:id="10444" w:name="_Toc138969844"/>
      <w:bookmarkStart w:id="10445" w:name="_Toc145916905"/>
      <w:bookmarkStart w:id="10446" w:name="_Toc155386671"/>
      <w:bookmarkStart w:id="10447" w:name="_Toc161759711"/>
      <w:bookmarkStart w:id="10448" w:name="_Toc169872636"/>
      <w:r>
        <w:t>6.6.8</w:t>
      </w:r>
      <w:r w:rsidRPr="00C04A08">
        <w:t>.2</w:t>
      </w:r>
      <w:r w:rsidRPr="00C04A08">
        <w:tab/>
      </w:r>
      <w:r>
        <w:t>Void</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r w:rsidRPr="00C04A08">
        <w:t xml:space="preserve"> </w:t>
      </w:r>
    </w:p>
    <w:p w14:paraId="35A004F2" w14:textId="77777777" w:rsidR="00911FD5" w:rsidRPr="00C04A08" w:rsidRDefault="00911FD5" w:rsidP="00911FD5">
      <w:pPr>
        <w:pStyle w:val="Heading4"/>
      </w:pPr>
      <w:bookmarkStart w:id="10449" w:name="_Toc98864361"/>
      <w:bookmarkStart w:id="10450" w:name="_Toc99733610"/>
      <w:bookmarkStart w:id="10451" w:name="_Toc106577515"/>
      <w:bookmarkStart w:id="10452" w:name="_Toc114537266"/>
      <w:bookmarkStart w:id="10453" w:name="_Toc115257534"/>
      <w:bookmarkStart w:id="10454" w:name="_Toc123086854"/>
      <w:bookmarkStart w:id="10455" w:name="_Toc124296178"/>
      <w:bookmarkStart w:id="10456" w:name="_Toc124296648"/>
      <w:bookmarkStart w:id="10457" w:name="_Toc130572465"/>
      <w:bookmarkStart w:id="10458" w:name="_Toc131708464"/>
      <w:bookmarkStart w:id="10459" w:name="_Toc137458271"/>
      <w:bookmarkStart w:id="10460" w:name="_Toc138887758"/>
      <w:bookmarkStart w:id="10461" w:name="_Toc138969845"/>
      <w:bookmarkStart w:id="10462" w:name="_Toc145916906"/>
      <w:bookmarkStart w:id="10463" w:name="_Toc155386672"/>
      <w:bookmarkStart w:id="10464" w:name="_Toc161759712"/>
      <w:bookmarkStart w:id="10465" w:name="_Toc169872637"/>
      <w:r>
        <w:t>6.6.8</w:t>
      </w:r>
      <w:r w:rsidRPr="00C04A08">
        <w:t>.3</w:t>
      </w:r>
      <w:r w:rsidRPr="00C04A08">
        <w:tab/>
        <w:t>Side Conditions</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p>
    <w:p w14:paraId="56EA871D" w14:textId="77777777" w:rsidR="00911FD5" w:rsidRPr="00C04A08" w:rsidRDefault="00911FD5" w:rsidP="00911FD5">
      <w:pPr>
        <w:pStyle w:val="Heading5"/>
      </w:pPr>
      <w:bookmarkStart w:id="10466" w:name="_Toc98864362"/>
      <w:bookmarkStart w:id="10467" w:name="_Toc99733611"/>
      <w:bookmarkStart w:id="10468" w:name="_Toc106577516"/>
      <w:bookmarkStart w:id="10469" w:name="_Toc114537267"/>
      <w:bookmarkStart w:id="10470" w:name="_Toc115257535"/>
      <w:bookmarkStart w:id="10471" w:name="_Toc123086855"/>
      <w:bookmarkStart w:id="10472" w:name="_Toc124296179"/>
      <w:bookmarkStart w:id="10473" w:name="_Toc124296649"/>
      <w:bookmarkStart w:id="10474" w:name="_Toc130572466"/>
      <w:bookmarkStart w:id="10475" w:name="_Toc131708465"/>
      <w:bookmarkStart w:id="10476" w:name="_Toc137458272"/>
      <w:bookmarkStart w:id="10477" w:name="_Toc138887759"/>
      <w:bookmarkStart w:id="10478" w:name="_Toc138969846"/>
      <w:bookmarkStart w:id="10479" w:name="_Toc145916907"/>
      <w:bookmarkStart w:id="10480" w:name="_Toc155386673"/>
      <w:bookmarkStart w:id="10481" w:name="_Toc161759713"/>
      <w:bookmarkStart w:id="10482" w:name="_Toc169872638"/>
      <w:r>
        <w:t>6.6.8</w:t>
      </w:r>
      <w:r w:rsidRPr="00C04A08">
        <w:t>.3.1</w:t>
      </w:r>
      <w:r w:rsidRPr="00C04A08">
        <w:tab/>
        <w:t>Side Condition for beam correspondence based on SSB and CSI-RS</w:t>
      </w:r>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ED3799"/>
    <w:p w14:paraId="198096AD" w14:textId="77777777" w:rsidR="00911FD5" w:rsidRPr="00C04A08" w:rsidRDefault="00911FD5" w:rsidP="00911FD5">
      <w:pPr>
        <w:pStyle w:val="TH"/>
      </w:pPr>
      <w:r>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10483" w:name="_Toc98864363"/>
      <w:bookmarkStart w:id="10484" w:name="_Toc99733612"/>
      <w:bookmarkStart w:id="10485" w:name="_Toc106577517"/>
      <w:bookmarkStart w:id="10486" w:name="_Toc114537268"/>
      <w:bookmarkStart w:id="10487" w:name="_Toc115257536"/>
      <w:bookmarkStart w:id="10488" w:name="_Toc123086856"/>
      <w:bookmarkStart w:id="10489" w:name="_Toc124296180"/>
      <w:bookmarkStart w:id="10490" w:name="_Toc124296650"/>
      <w:bookmarkStart w:id="10491" w:name="_Toc130572467"/>
      <w:bookmarkStart w:id="10492" w:name="_Toc131708466"/>
      <w:bookmarkStart w:id="10493" w:name="_Toc137458273"/>
      <w:bookmarkStart w:id="10494" w:name="_Toc138887760"/>
      <w:bookmarkStart w:id="10495" w:name="_Toc138969847"/>
      <w:bookmarkStart w:id="10496" w:name="_Toc145916908"/>
      <w:bookmarkStart w:id="10497" w:name="_Toc155386674"/>
      <w:bookmarkStart w:id="10498" w:name="_Toc161759714"/>
      <w:bookmarkStart w:id="10499" w:name="_Toc169872639"/>
      <w:r>
        <w:t>6.6.8</w:t>
      </w:r>
      <w:r w:rsidRPr="00C04A08">
        <w:t>.3.2</w:t>
      </w:r>
      <w:r w:rsidRPr="00C04A08">
        <w:tab/>
        <w:t>Side Condition for SSB based enhanced Beam Correspondence requirements</w:t>
      </w:r>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10500" w:name="_Toc98864364"/>
      <w:bookmarkStart w:id="10501" w:name="_Toc99733613"/>
      <w:bookmarkStart w:id="10502" w:name="_Toc106577518"/>
      <w:bookmarkStart w:id="10503" w:name="_Toc114537269"/>
      <w:bookmarkStart w:id="10504" w:name="_Toc115257537"/>
      <w:bookmarkStart w:id="10505" w:name="_Toc123086857"/>
      <w:bookmarkStart w:id="10506" w:name="_Toc124296181"/>
      <w:bookmarkStart w:id="10507" w:name="_Toc124296651"/>
      <w:bookmarkStart w:id="10508" w:name="_Toc130572468"/>
      <w:bookmarkStart w:id="10509" w:name="_Toc131708467"/>
      <w:bookmarkStart w:id="10510" w:name="_Toc137458274"/>
      <w:bookmarkStart w:id="10511" w:name="_Toc138887761"/>
      <w:bookmarkStart w:id="10512" w:name="_Toc138969848"/>
      <w:bookmarkStart w:id="10513" w:name="_Toc145916909"/>
      <w:bookmarkStart w:id="10514" w:name="_Toc155386675"/>
      <w:bookmarkStart w:id="10515" w:name="_Toc161759715"/>
      <w:bookmarkStart w:id="10516" w:name="_Toc169872640"/>
      <w:r>
        <w:t>6.6.8</w:t>
      </w:r>
      <w:r w:rsidRPr="00C04A08">
        <w:t>.3.3</w:t>
      </w:r>
      <w:r w:rsidRPr="00C04A08">
        <w:tab/>
        <w:t>Side Condition for CSI-RS based enhanced Beam Correspondence requirements</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10517" w:name="_Toc98864365"/>
      <w:bookmarkStart w:id="10518" w:name="_Toc99733614"/>
      <w:bookmarkStart w:id="10519" w:name="_Toc106577519"/>
      <w:bookmarkStart w:id="10520" w:name="_Toc114537270"/>
      <w:bookmarkStart w:id="10521" w:name="_Toc115257538"/>
      <w:bookmarkStart w:id="10522" w:name="_Toc123086858"/>
      <w:bookmarkStart w:id="10523" w:name="_Toc124296182"/>
      <w:bookmarkStart w:id="10524" w:name="_Toc124296652"/>
      <w:bookmarkStart w:id="10525" w:name="_Toc130572469"/>
      <w:bookmarkStart w:id="10526" w:name="_Toc131708468"/>
      <w:bookmarkStart w:id="10527" w:name="_Toc137458275"/>
      <w:bookmarkStart w:id="10528" w:name="_Toc138887762"/>
      <w:bookmarkStart w:id="10529" w:name="_Toc138969849"/>
      <w:bookmarkStart w:id="10530" w:name="_Toc145916910"/>
      <w:bookmarkStart w:id="10531" w:name="_Toc155386676"/>
      <w:bookmarkStart w:id="10532" w:name="_Toc161759716"/>
      <w:bookmarkStart w:id="10533" w:name="_Toc169872641"/>
      <w:r>
        <w:t>6.6.8</w:t>
      </w:r>
      <w:r w:rsidRPr="00C04A08">
        <w:t>.4</w:t>
      </w:r>
      <w:r w:rsidRPr="00C04A08">
        <w:tab/>
        <w:t>Applicability</w:t>
      </w:r>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10534" w:name="_Toc90591315"/>
      <w:bookmarkStart w:id="10535" w:name="_Toc98864366"/>
      <w:bookmarkStart w:id="10536" w:name="_Toc99733615"/>
      <w:bookmarkStart w:id="10537" w:name="_Toc106577520"/>
      <w:bookmarkStart w:id="10538" w:name="_Toc114537271"/>
      <w:bookmarkStart w:id="10539" w:name="_Toc115257539"/>
      <w:bookmarkStart w:id="10540" w:name="_Toc123086859"/>
      <w:bookmarkStart w:id="10541" w:name="_Toc124296183"/>
      <w:bookmarkStart w:id="10542" w:name="_Toc124296653"/>
      <w:bookmarkStart w:id="10543" w:name="_Toc130572470"/>
      <w:bookmarkStart w:id="10544" w:name="_Toc131708469"/>
      <w:bookmarkStart w:id="10545" w:name="_Toc137458276"/>
      <w:bookmarkStart w:id="10546" w:name="_Toc138887763"/>
      <w:bookmarkStart w:id="10547" w:name="_Toc138969850"/>
      <w:bookmarkStart w:id="10548" w:name="_Toc145916911"/>
      <w:bookmarkStart w:id="10549" w:name="_Toc155386677"/>
      <w:bookmarkStart w:id="10550" w:name="_Toc161759717"/>
      <w:bookmarkStart w:id="10551" w:name="_Toc169872642"/>
      <w:r w:rsidRPr="00C04A08">
        <w:t>6.6A</w:t>
      </w:r>
      <w:r w:rsidRPr="00C04A08">
        <w:tab/>
        <w:t>Beam correspondence for CA</w:t>
      </w:r>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10552" w:name="_Toc21340936"/>
      <w:bookmarkStart w:id="10553" w:name="_Toc29805384"/>
      <w:bookmarkStart w:id="10554" w:name="_Toc36456593"/>
      <w:bookmarkStart w:id="10555" w:name="_Toc36469691"/>
      <w:bookmarkStart w:id="10556" w:name="_Toc37254100"/>
      <w:bookmarkStart w:id="10557" w:name="_Toc37322959"/>
      <w:bookmarkStart w:id="10558" w:name="_Toc37324365"/>
      <w:bookmarkStart w:id="10559" w:name="_Toc45889888"/>
      <w:bookmarkStart w:id="10560" w:name="_Toc52196563"/>
      <w:bookmarkStart w:id="10561" w:name="_Toc52197543"/>
      <w:bookmarkStart w:id="10562" w:name="_Toc53173266"/>
      <w:bookmarkStart w:id="10563" w:name="_Toc53173635"/>
      <w:bookmarkStart w:id="10564" w:name="_Toc61119637"/>
      <w:bookmarkStart w:id="10565" w:name="_Toc61120019"/>
      <w:bookmarkStart w:id="10566" w:name="_Toc67926089"/>
      <w:bookmarkStart w:id="10567" w:name="_Toc75273727"/>
      <w:bookmarkStart w:id="10568" w:name="_Toc76510627"/>
      <w:bookmarkStart w:id="10569" w:name="_Toc83129784"/>
      <w:bookmarkStart w:id="10570" w:name="_Toc90591316"/>
      <w:bookmarkStart w:id="10571" w:name="_Toc98864367"/>
      <w:bookmarkStart w:id="10572" w:name="_Toc99733616"/>
      <w:bookmarkStart w:id="10573" w:name="_Toc106577521"/>
      <w:bookmarkStart w:id="10574" w:name="_Toc114537272"/>
      <w:bookmarkStart w:id="10575" w:name="_Toc115257540"/>
      <w:bookmarkStart w:id="10576" w:name="_Toc123086860"/>
      <w:bookmarkStart w:id="10577" w:name="_Toc124296184"/>
      <w:bookmarkStart w:id="10578" w:name="_Toc124296654"/>
      <w:bookmarkStart w:id="10579" w:name="_Toc130572471"/>
      <w:bookmarkStart w:id="10580" w:name="_Toc131708470"/>
      <w:bookmarkStart w:id="10581" w:name="_Toc137458277"/>
      <w:bookmarkStart w:id="10582" w:name="_Toc138887764"/>
      <w:bookmarkStart w:id="10583" w:name="_Toc138969851"/>
      <w:bookmarkStart w:id="10584" w:name="_Toc145916912"/>
      <w:bookmarkStart w:id="10585" w:name="_Toc155386678"/>
      <w:bookmarkStart w:id="10586" w:name="_Toc161759718"/>
      <w:bookmarkStart w:id="10587" w:name="_Toc169872643"/>
      <w:r w:rsidRPr="00C04A08">
        <w:t>7</w:t>
      </w:r>
      <w:r w:rsidRPr="00C04A08">
        <w:tab/>
        <w:t>Receiver characteristics</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p>
    <w:p w14:paraId="3CF09DE0" w14:textId="77777777" w:rsidR="00842EF7" w:rsidRPr="00C04A08" w:rsidRDefault="00842EF7" w:rsidP="00842EF7">
      <w:pPr>
        <w:pStyle w:val="Heading2"/>
      </w:pPr>
      <w:bookmarkStart w:id="10588" w:name="_Toc21340937"/>
      <w:bookmarkStart w:id="10589" w:name="_Toc29805385"/>
      <w:bookmarkStart w:id="10590" w:name="_Toc36456594"/>
      <w:bookmarkStart w:id="10591" w:name="_Toc36469692"/>
      <w:bookmarkStart w:id="10592" w:name="_Toc37254101"/>
      <w:bookmarkStart w:id="10593" w:name="_Toc37322960"/>
      <w:bookmarkStart w:id="10594" w:name="_Toc37324366"/>
      <w:bookmarkStart w:id="10595" w:name="_Toc45889889"/>
      <w:bookmarkStart w:id="10596" w:name="_Toc52196564"/>
      <w:bookmarkStart w:id="10597" w:name="_Toc52197544"/>
      <w:bookmarkStart w:id="10598" w:name="_Toc53173267"/>
      <w:bookmarkStart w:id="10599" w:name="_Toc53173636"/>
      <w:bookmarkStart w:id="10600" w:name="_Toc61119638"/>
      <w:bookmarkStart w:id="10601" w:name="_Toc61120020"/>
      <w:bookmarkStart w:id="10602" w:name="_Toc67926090"/>
      <w:bookmarkStart w:id="10603" w:name="_Toc75273728"/>
      <w:bookmarkStart w:id="10604" w:name="_Toc76510628"/>
      <w:bookmarkStart w:id="10605" w:name="_Toc83129785"/>
      <w:bookmarkStart w:id="10606" w:name="_Toc90591317"/>
      <w:bookmarkStart w:id="10607" w:name="_Toc98864368"/>
      <w:bookmarkStart w:id="10608" w:name="_Toc99733617"/>
      <w:bookmarkStart w:id="10609" w:name="_Toc106577522"/>
      <w:bookmarkStart w:id="10610" w:name="_Toc114537273"/>
      <w:bookmarkStart w:id="10611" w:name="_Toc115257541"/>
      <w:bookmarkStart w:id="10612" w:name="_Toc123086861"/>
      <w:bookmarkStart w:id="10613" w:name="_Toc124296185"/>
      <w:bookmarkStart w:id="10614" w:name="_Toc124296655"/>
      <w:bookmarkStart w:id="10615" w:name="_Toc130572472"/>
      <w:bookmarkStart w:id="10616" w:name="_Toc131708471"/>
      <w:bookmarkStart w:id="10617" w:name="_Toc137458278"/>
      <w:bookmarkStart w:id="10618" w:name="_Toc138887765"/>
      <w:bookmarkStart w:id="10619" w:name="_Toc138969852"/>
      <w:bookmarkStart w:id="10620" w:name="_Toc145916913"/>
      <w:bookmarkStart w:id="10621" w:name="_Toc155386679"/>
      <w:bookmarkStart w:id="10622" w:name="_Toc161759719"/>
      <w:bookmarkStart w:id="10623" w:name="_Toc169872644"/>
      <w:bookmarkStart w:id="10624" w:name="_Hlk528841293"/>
      <w:r w:rsidRPr="00C04A08">
        <w:t>7.1</w:t>
      </w:r>
      <w:r w:rsidRPr="00C04A08">
        <w:tab/>
        <w:t>General</w:t>
      </w:r>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p>
    <w:p w14:paraId="75E5709D" w14:textId="46E51EBB" w:rsidR="00842EF7" w:rsidRPr="00C04A08" w:rsidRDefault="002A27E5" w:rsidP="00842EF7">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7E1E39DB" w14:textId="77777777" w:rsidR="00842EF7" w:rsidRPr="00C04A08" w:rsidRDefault="00842EF7" w:rsidP="00842EF7">
      <w:pPr>
        <w:pStyle w:val="Heading2"/>
      </w:pPr>
      <w:bookmarkStart w:id="10625" w:name="_Toc21340938"/>
      <w:bookmarkStart w:id="10626" w:name="_Toc29805386"/>
      <w:bookmarkStart w:id="10627" w:name="_Toc36456595"/>
      <w:bookmarkStart w:id="10628" w:name="_Toc36469693"/>
      <w:bookmarkStart w:id="10629" w:name="_Toc37254102"/>
      <w:bookmarkStart w:id="10630" w:name="_Toc37322961"/>
      <w:bookmarkStart w:id="10631" w:name="_Toc37324367"/>
      <w:bookmarkStart w:id="10632" w:name="_Toc45889890"/>
      <w:bookmarkStart w:id="10633" w:name="_Toc52196565"/>
      <w:bookmarkStart w:id="10634" w:name="_Toc52197545"/>
      <w:bookmarkStart w:id="10635" w:name="_Toc53173268"/>
      <w:bookmarkStart w:id="10636" w:name="_Toc53173637"/>
      <w:bookmarkStart w:id="10637" w:name="_Toc61119639"/>
      <w:bookmarkStart w:id="10638" w:name="_Toc61120021"/>
      <w:bookmarkStart w:id="10639" w:name="_Toc67926091"/>
      <w:bookmarkStart w:id="10640" w:name="_Toc75273729"/>
      <w:bookmarkStart w:id="10641" w:name="_Toc76510629"/>
      <w:bookmarkStart w:id="10642" w:name="_Toc83129786"/>
      <w:bookmarkStart w:id="10643" w:name="_Toc90591318"/>
      <w:bookmarkStart w:id="10644" w:name="_Toc98864369"/>
      <w:bookmarkStart w:id="10645" w:name="_Toc99733618"/>
      <w:bookmarkStart w:id="10646" w:name="_Toc106577523"/>
      <w:bookmarkStart w:id="10647" w:name="_Toc114537274"/>
      <w:bookmarkStart w:id="10648" w:name="_Toc115257542"/>
      <w:bookmarkStart w:id="10649" w:name="_Toc123086862"/>
      <w:bookmarkStart w:id="10650" w:name="_Toc124296186"/>
      <w:bookmarkStart w:id="10651" w:name="_Toc124296656"/>
      <w:bookmarkStart w:id="10652" w:name="_Toc130572473"/>
      <w:bookmarkStart w:id="10653" w:name="_Toc131708472"/>
      <w:bookmarkStart w:id="10654" w:name="_Toc137458279"/>
      <w:bookmarkStart w:id="10655" w:name="_Toc138887766"/>
      <w:bookmarkStart w:id="10656" w:name="_Toc138969853"/>
      <w:bookmarkStart w:id="10657" w:name="_Toc145916914"/>
      <w:bookmarkStart w:id="10658" w:name="_Toc155386680"/>
      <w:bookmarkStart w:id="10659" w:name="_Toc161759720"/>
      <w:bookmarkStart w:id="10660" w:name="_Toc169872645"/>
      <w:r w:rsidRPr="00C04A08">
        <w:t>7.2</w:t>
      </w:r>
      <w:r w:rsidRPr="00C04A08">
        <w:tab/>
        <w:t>Diversity characteristics</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10661" w:name="_Toc21340939"/>
      <w:bookmarkStart w:id="10662" w:name="_Toc29805387"/>
      <w:bookmarkStart w:id="10663" w:name="_Toc36456596"/>
      <w:bookmarkStart w:id="10664" w:name="_Toc36469694"/>
      <w:bookmarkStart w:id="10665" w:name="_Toc37254103"/>
      <w:bookmarkStart w:id="10666" w:name="_Toc37322962"/>
      <w:bookmarkStart w:id="10667" w:name="_Toc37324368"/>
      <w:bookmarkStart w:id="10668" w:name="_Toc45889891"/>
      <w:bookmarkStart w:id="10669" w:name="_Toc52196566"/>
      <w:bookmarkStart w:id="10670" w:name="_Toc52197546"/>
      <w:bookmarkStart w:id="10671" w:name="_Toc53173269"/>
      <w:bookmarkStart w:id="10672" w:name="_Toc53173638"/>
      <w:bookmarkStart w:id="10673" w:name="_Toc61119640"/>
      <w:bookmarkStart w:id="10674" w:name="_Toc61120022"/>
      <w:bookmarkStart w:id="10675" w:name="_Toc67926092"/>
      <w:bookmarkStart w:id="10676" w:name="_Toc75273730"/>
      <w:bookmarkStart w:id="10677" w:name="_Toc76510630"/>
      <w:bookmarkStart w:id="10678" w:name="_Toc83129787"/>
      <w:bookmarkStart w:id="10679" w:name="_Toc90591319"/>
      <w:bookmarkStart w:id="10680" w:name="_Toc98864370"/>
      <w:bookmarkStart w:id="10681" w:name="_Toc99733619"/>
      <w:bookmarkStart w:id="10682" w:name="_Toc106577524"/>
      <w:bookmarkStart w:id="10683" w:name="_Toc114537275"/>
      <w:bookmarkStart w:id="10684" w:name="_Toc115257543"/>
      <w:bookmarkStart w:id="10685" w:name="_Toc123086863"/>
      <w:bookmarkStart w:id="10686" w:name="_Toc124296187"/>
      <w:bookmarkStart w:id="10687" w:name="_Toc124296657"/>
      <w:bookmarkStart w:id="10688" w:name="_Toc130572474"/>
      <w:bookmarkStart w:id="10689" w:name="_Toc131708473"/>
      <w:bookmarkStart w:id="10690" w:name="_Toc137458280"/>
      <w:bookmarkStart w:id="10691" w:name="_Toc138887767"/>
      <w:bookmarkStart w:id="10692" w:name="_Toc138969854"/>
      <w:bookmarkStart w:id="10693" w:name="_Toc145916915"/>
      <w:bookmarkStart w:id="10694" w:name="_Toc155386681"/>
      <w:bookmarkStart w:id="10695" w:name="_Toc161759721"/>
      <w:bookmarkStart w:id="10696" w:name="_Toc169872646"/>
      <w:bookmarkEnd w:id="10624"/>
      <w:r w:rsidRPr="00C04A08">
        <w:t>7.3</w:t>
      </w:r>
      <w:r w:rsidRPr="00C04A08">
        <w:tab/>
        <w:t>Reference sensitivity</w:t>
      </w:r>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1B31A28B" w14:textId="77777777" w:rsidR="00842EF7" w:rsidRPr="00C04A08" w:rsidRDefault="00842EF7" w:rsidP="00842EF7">
      <w:pPr>
        <w:pStyle w:val="Heading3"/>
      </w:pPr>
      <w:bookmarkStart w:id="10697" w:name="_Toc21340940"/>
      <w:bookmarkStart w:id="10698" w:name="_Toc29805388"/>
      <w:bookmarkStart w:id="10699" w:name="_Toc36456597"/>
      <w:bookmarkStart w:id="10700" w:name="_Toc36469695"/>
      <w:bookmarkStart w:id="10701" w:name="_Toc37254104"/>
      <w:bookmarkStart w:id="10702" w:name="_Toc37322963"/>
      <w:bookmarkStart w:id="10703" w:name="_Toc37324369"/>
      <w:bookmarkStart w:id="10704" w:name="_Toc45889892"/>
      <w:bookmarkStart w:id="10705" w:name="_Toc52196567"/>
      <w:bookmarkStart w:id="10706" w:name="_Toc52197547"/>
      <w:bookmarkStart w:id="10707" w:name="_Toc53173270"/>
      <w:bookmarkStart w:id="10708" w:name="_Toc53173639"/>
      <w:bookmarkStart w:id="10709" w:name="_Toc61119641"/>
      <w:bookmarkStart w:id="10710" w:name="_Toc61120023"/>
      <w:bookmarkStart w:id="10711" w:name="_Toc67926093"/>
      <w:bookmarkStart w:id="10712" w:name="_Toc75273731"/>
      <w:bookmarkStart w:id="10713" w:name="_Toc76510631"/>
      <w:bookmarkStart w:id="10714" w:name="_Toc83129788"/>
      <w:bookmarkStart w:id="10715" w:name="_Toc90591320"/>
      <w:bookmarkStart w:id="10716" w:name="_Toc98864371"/>
      <w:bookmarkStart w:id="10717" w:name="_Toc99733620"/>
      <w:bookmarkStart w:id="10718" w:name="_Toc106577525"/>
      <w:bookmarkStart w:id="10719" w:name="_Toc114537276"/>
      <w:bookmarkStart w:id="10720" w:name="_Toc115257544"/>
      <w:bookmarkStart w:id="10721" w:name="_Toc123086864"/>
      <w:bookmarkStart w:id="10722" w:name="_Toc124296188"/>
      <w:bookmarkStart w:id="10723" w:name="_Toc124296658"/>
      <w:bookmarkStart w:id="10724" w:name="_Toc130572475"/>
      <w:bookmarkStart w:id="10725" w:name="_Toc131708474"/>
      <w:bookmarkStart w:id="10726" w:name="_Toc137458281"/>
      <w:bookmarkStart w:id="10727" w:name="_Toc138887768"/>
      <w:bookmarkStart w:id="10728" w:name="_Toc138969855"/>
      <w:bookmarkStart w:id="10729" w:name="_Toc145916916"/>
      <w:bookmarkStart w:id="10730" w:name="_Toc155386682"/>
      <w:bookmarkStart w:id="10731" w:name="_Toc161759722"/>
      <w:bookmarkStart w:id="10732" w:name="_Toc169872647"/>
      <w:r w:rsidRPr="00C04A08">
        <w:t>7.3.1</w:t>
      </w:r>
      <w:r w:rsidRPr="00C04A08">
        <w:tab/>
        <w:t>General</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10733" w:name="_Toc21340941"/>
      <w:bookmarkStart w:id="10734" w:name="_Toc29805389"/>
      <w:bookmarkStart w:id="10735" w:name="_Toc36456598"/>
      <w:bookmarkStart w:id="10736" w:name="_Toc36469696"/>
      <w:bookmarkStart w:id="10737" w:name="_Toc37254105"/>
      <w:bookmarkStart w:id="10738" w:name="_Toc37322964"/>
      <w:bookmarkStart w:id="10739" w:name="_Toc37324370"/>
      <w:bookmarkStart w:id="10740" w:name="_Toc45889893"/>
      <w:bookmarkStart w:id="10741" w:name="_Toc52196568"/>
      <w:bookmarkStart w:id="10742" w:name="_Toc52197548"/>
      <w:bookmarkStart w:id="10743" w:name="_Toc53173271"/>
      <w:bookmarkStart w:id="10744" w:name="_Toc53173640"/>
      <w:bookmarkStart w:id="10745" w:name="_Toc61119642"/>
      <w:bookmarkStart w:id="10746" w:name="_Toc61120024"/>
      <w:bookmarkStart w:id="10747" w:name="_Toc67926094"/>
      <w:bookmarkStart w:id="10748" w:name="_Toc75273732"/>
      <w:bookmarkStart w:id="10749" w:name="_Toc76510632"/>
      <w:bookmarkStart w:id="10750" w:name="_Toc83129789"/>
      <w:bookmarkStart w:id="10751" w:name="_Toc90591321"/>
      <w:bookmarkStart w:id="10752" w:name="_Toc98864372"/>
      <w:bookmarkStart w:id="10753" w:name="_Toc99733621"/>
      <w:bookmarkStart w:id="10754" w:name="_Toc106577526"/>
      <w:bookmarkStart w:id="10755" w:name="_Toc114537277"/>
      <w:bookmarkStart w:id="10756" w:name="_Toc115257545"/>
      <w:bookmarkStart w:id="10757" w:name="_Toc123086865"/>
      <w:bookmarkStart w:id="10758" w:name="_Toc124296189"/>
      <w:bookmarkStart w:id="10759" w:name="_Toc124296659"/>
      <w:bookmarkStart w:id="10760" w:name="_Toc130572476"/>
      <w:bookmarkStart w:id="10761" w:name="_Toc131708475"/>
      <w:bookmarkStart w:id="10762" w:name="_Toc137458282"/>
      <w:bookmarkStart w:id="10763" w:name="_Toc138887769"/>
      <w:bookmarkStart w:id="10764" w:name="_Toc138969856"/>
      <w:bookmarkStart w:id="10765" w:name="_Toc145916917"/>
      <w:bookmarkStart w:id="10766" w:name="_Toc155386683"/>
      <w:bookmarkStart w:id="10767" w:name="_Toc161759723"/>
      <w:bookmarkStart w:id="10768" w:name="_Toc169872648"/>
      <w:r w:rsidRPr="00C04A08">
        <w:t>7.3.2</w:t>
      </w:r>
      <w:r w:rsidRPr="00C04A08">
        <w:tab/>
        <w:t>Reference sensitivity power level</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439C9FCA" w14:textId="77777777" w:rsidR="00842EF7" w:rsidRPr="00C04A08" w:rsidRDefault="00842EF7" w:rsidP="00842EF7">
      <w:pPr>
        <w:pStyle w:val="Heading4"/>
      </w:pPr>
      <w:bookmarkStart w:id="10769" w:name="_Toc21340942"/>
      <w:bookmarkStart w:id="10770" w:name="_Toc29805390"/>
      <w:bookmarkStart w:id="10771" w:name="_Toc36456599"/>
      <w:bookmarkStart w:id="10772" w:name="_Toc36469697"/>
      <w:bookmarkStart w:id="10773" w:name="_Toc37254106"/>
      <w:bookmarkStart w:id="10774" w:name="_Toc37322965"/>
      <w:bookmarkStart w:id="10775" w:name="_Toc37324371"/>
      <w:bookmarkStart w:id="10776" w:name="_Toc45889894"/>
      <w:bookmarkStart w:id="10777" w:name="_Toc52196569"/>
      <w:bookmarkStart w:id="10778" w:name="_Toc52197549"/>
      <w:bookmarkStart w:id="10779" w:name="_Toc53173272"/>
      <w:bookmarkStart w:id="10780" w:name="_Toc53173641"/>
      <w:bookmarkStart w:id="10781" w:name="_Toc61119643"/>
      <w:bookmarkStart w:id="10782" w:name="_Toc61120025"/>
      <w:bookmarkStart w:id="10783" w:name="_Toc67926095"/>
      <w:bookmarkStart w:id="10784" w:name="_Toc75273733"/>
      <w:bookmarkStart w:id="10785" w:name="_Toc76510633"/>
      <w:bookmarkStart w:id="10786" w:name="_Toc83129790"/>
      <w:bookmarkStart w:id="10787" w:name="_Toc90591322"/>
      <w:bookmarkStart w:id="10788" w:name="_Toc98864373"/>
      <w:bookmarkStart w:id="10789" w:name="_Toc99733622"/>
      <w:bookmarkStart w:id="10790" w:name="_Toc106577527"/>
      <w:bookmarkStart w:id="10791" w:name="_Toc114537278"/>
      <w:bookmarkStart w:id="10792" w:name="_Toc115257546"/>
      <w:bookmarkStart w:id="10793" w:name="_Toc123086866"/>
      <w:bookmarkStart w:id="10794" w:name="_Toc124296190"/>
      <w:bookmarkStart w:id="10795" w:name="_Toc124296660"/>
      <w:bookmarkStart w:id="10796" w:name="_Toc130572477"/>
      <w:bookmarkStart w:id="10797" w:name="_Toc131708476"/>
      <w:bookmarkStart w:id="10798" w:name="_Toc137458283"/>
      <w:bookmarkStart w:id="10799" w:name="_Toc138887770"/>
      <w:bookmarkStart w:id="10800" w:name="_Toc138969857"/>
      <w:bookmarkStart w:id="10801" w:name="_Toc145916918"/>
      <w:bookmarkStart w:id="10802" w:name="_Toc155386684"/>
      <w:bookmarkStart w:id="10803" w:name="_Toc161759724"/>
      <w:bookmarkStart w:id="10804" w:name="_Toc169872649"/>
      <w:r w:rsidRPr="00C04A08">
        <w:t>7.3.2.1</w:t>
      </w:r>
      <w:r w:rsidRPr="00C04A08">
        <w:tab/>
        <w:t>Reference sensitivity power level for power class 1</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10805" w:name="_Hlk44411793"/>
      <w:r w:rsidR="00CF7919" w:rsidRPr="00C04A08">
        <w:t>The requirement is verified with the test metric of EIS (Link=RX beam peak direction, Meas=Link Angle).</w:t>
      </w:r>
      <w:bookmarkEnd w:id="10805"/>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873B65"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212D1A9F"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269815F1"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7B06E4B8"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06DC518B" w:rsidR="00873B65" w:rsidRDefault="00873B65" w:rsidP="00873B65">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1E83B7F6" w:rsidR="00873B65" w:rsidRDefault="00873B65" w:rsidP="00873B65">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6CAB29AD" w:rsidR="00873B65" w:rsidRDefault="00873B65" w:rsidP="00873B65">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311BBAEE" w:rsidR="00873B65" w:rsidRDefault="00873B65" w:rsidP="00873B65">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7CA3B6ED" w:rsidR="00873B65" w:rsidRDefault="00873B65" w:rsidP="00873B65">
            <w:pPr>
              <w:pStyle w:val="TAC"/>
            </w:pPr>
            <w:r>
              <w:t>480 kHz</w:t>
            </w:r>
          </w:p>
        </w:tc>
        <w:tc>
          <w:tcPr>
            <w:tcW w:w="987" w:type="dxa"/>
            <w:tcBorders>
              <w:top w:val="nil"/>
              <w:left w:val="single" w:sz="4" w:space="0" w:color="auto"/>
              <w:bottom w:val="nil"/>
              <w:right w:val="single" w:sz="4" w:space="0" w:color="auto"/>
            </w:tcBorders>
          </w:tcPr>
          <w:p w14:paraId="7D6A7F7C" w14:textId="77777777" w:rsidR="00873B65" w:rsidRDefault="00873B65" w:rsidP="00873B65">
            <w:pPr>
              <w:pStyle w:val="TAC"/>
            </w:pPr>
          </w:p>
        </w:tc>
      </w:tr>
      <w:tr w:rsidR="00873B65"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31AE6783"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658A771B"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3029A2D9"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02547927" w:rsidR="00873B65" w:rsidRDefault="00873B65" w:rsidP="00873B65">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27FE64B5" w:rsidR="00873B65" w:rsidRDefault="00873B65" w:rsidP="00873B65">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36E837A8" w:rsidR="00873B65" w:rsidRDefault="00873B65" w:rsidP="00873B65">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1E92293A" w:rsidR="00873B65" w:rsidRDefault="00873B65" w:rsidP="00873B65">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210537AB" w:rsidR="00873B65" w:rsidRDefault="00873B65" w:rsidP="00873B65">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873B65" w:rsidRDefault="00873B65" w:rsidP="00873B65">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10806" w:name="_Toc21340943"/>
      <w:bookmarkStart w:id="10807" w:name="_Toc29805391"/>
      <w:bookmarkStart w:id="10808" w:name="_Toc36456600"/>
      <w:bookmarkStart w:id="10809" w:name="_Toc36469698"/>
      <w:bookmarkStart w:id="10810" w:name="_Toc37254107"/>
      <w:bookmarkStart w:id="10811" w:name="_Toc37322966"/>
      <w:bookmarkStart w:id="10812" w:name="_Toc37324372"/>
      <w:bookmarkStart w:id="10813" w:name="_Toc45889895"/>
      <w:bookmarkStart w:id="10814" w:name="_Toc52196570"/>
      <w:bookmarkStart w:id="10815" w:name="_Toc52197550"/>
      <w:bookmarkStart w:id="10816" w:name="_Toc53173273"/>
      <w:bookmarkStart w:id="10817" w:name="_Toc53173642"/>
      <w:bookmarkStart w:id="10818" w:name="_Toc61119644"/>
      <w:bookmarkStart w:id="10819" w:name="_Toc61120026"/>
      <w:bookmarkStart w:id="10820" w:name="_Toc67926096"/>
      <w:bookmarkStart w:id="10821" w:name="_Toc75273734"/>
      <w:bookmarkStart w:id="10822" w:name="_Toc76510634"/>
      <w:bookmarkStart w:id="10823" w:name="_Toc83129791"/>
      <w:bookmarkStart w:id="10824" w:name="_Toc90591323"/>
      <w:bookmarkStart w:id="10825" w:name="_Toc98864374"/>
      <w:bookmarkStart w:id="10826" w:name="_Toc99733623"/>
      <w:bookmarkStart w:id="10827" w:name="_Toc106577528"/>
      <w:bookmarkStart w:id="10828" w:name="_Toc114537279"/>
      <w:bookmarkStart w:id="10829" w:name="_Toc115257547"/>
      <w:bookmarkStart w:id="10830" w:name="_Toc123086867"/>
      <w:bookmarkStart w:id="10831" w:name="_Toc124296191"/>
      <w:bookmarkStart w:id="10832" w:name="_Toc124296661"/>
      <w:bookmarkStart w:id="10833" w:name="_Toc130572478"/>
      <w:bookmarkStart w:id="10834" w:name="_Toc131708477"/>
      <w:bookmarkStart w:id="10835" w:name="_Toc137458284"/>
      <w:bookmarkStart w:id="10836" w:name="_Toc138887771"/>
      <w:bookmarkStart w:id="10837" w:name="_Toc138969858"/>
      <w:bookmarkStart w:id="10838" w:name="_Toc145916919"/>
      <w:bookmarkStart w:id="10839" w:name="_Toc155386685"/>
      <w:bookmarkStart w:id="10840" w:name="_Toc161759725"/>
      <w:bookmarkStart w:id="10841" w:name="_Toc169872650"/>
      <w:r w:rsidRPr="00C04A08">
        <w:t>7.3.2.2</w:t>
      </w:r>
      <w:r w:rsidRPr="00C04A08">
        <w:tab/>
        <w:t>Reference sensitivity power level for power class 2</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10842" w:name="_Toc21340944"/>
      <w:bookmarkStart w:id="10843" w:name="_Toc29805392"/>
      <w:bookmarkStart w:id="10844" w:name="_Toc36456601"/>
      <w:bookmarkStart w:id="10845" w:name="_Toc36469699"/>
      <w:bookmarkStart w:id="10846" w:name="_Toc37254108"/>
      <w:bookmarkStart w:id="10847" w:name="_Toc37322967"/>
      <w:bookmarkStart w:id="10848" w:name="_Toc37324373"/>
      <w:bookmarkStart w:id="10849" w:name="_Toc45889896"/>
      <w:bookmarkStart w:id="10850" w:name="_Toc52196571"/>
      <w:bookmarkStart w:id="10851" w:name="_Toc52197551"/>
      <w:bookmarkStart w:id="10852" w:name="_Toc53173274"/>
      <w:bookmarkStart w:id="10853" w:name="_Toc53173643"/>
      <w:bookmarkStart w:id="10854" w:name="_Toc61119645"/>
      <w:bookmarkStart w:id="10855" w:name="_Toc61120027"/>
      <w:bookmarkStart w:id="10856" w:name="_Toc67926097"/>
      <w:bookmarkStart w:id="10857" w:name="_Toc75273735"/>
      <w:bookmarkStart w:id="10858" w:name="_Toc76510635"/>
      <w:bookmarkStart w:id="10859" w:name="_Toc83129792"/>
      <w:bookmarkStart w:id="10860" w:name="_Toc90591324"/>
      <w:bookmarkStart w:id="10861" w:name="_Toc98864375"/>
      <w:bookmarkStart w:id="10862" w:name="_Toc99733624"/>
      <w:bookmarkStart w:id="10863" w:name="_Toc106577529"/>
      <w:bookmarkStart w:id="10864" w:name="_Toc114537280"/>
      <w:bookmarkStart w:id="10865" w:name="_Toc115257548"/>
      <w:bookmarkStart w:id="10866" w:name="_Toc123086868"/>
      <w:bookmarkStart w:id="10867" w:name="_Toc124296192"/>
      <w:bookmarkStart w:id="10868" w:name="_Toc124296662"/>
      <w:bookmarkStart w:id="10869" w:name="_Toc130572479"/>
      <w:bookmarkStart w:id="10870" w:name="_Toc131708478"/>
      <w:bookmarkStart w:id="10871" w:name="_Toc137458285"/>
      <w:bookmarkStart w:id="10872" w:name="_Toc138887772"/>
      <w:bookmarkStart w:id="10873" w:name="_Toc138969859"/>
      <w:bookmarkStart w:id="10874" w:name="_Toc145916920"/>
      <w:bookmarkStart w:id="10875" w:name="_Toc155386686"/>
      <w:bookmarkStart w:id="10876" w:name="_Toc161759726"/>
      <w:bookmarkStart w:id="10877" w:name="_Toc169872651"/>
      <w:r w:rsidRPr="00C04A08">
        <w:t>7.3.2.3</w:t>
      </w:r>
      <w:r w:rsidRPr="00C04A08">
        <w:tab/>
        <w:t>Reference sensitivity power level for power class 3</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10878" w:name="_Toc21340945"/>
      <w:bookmarkStart w:id="10879" w:name="_Toc29805393"/>
      <w:bookmarkStart w:id="10880" w:name="_Toc36456602"/>
      <w:bookmarkStart w:id="10881" w:name="_Toc36469700"/>
      <w:bookmarkStart w:id="10882" w:name="_Toc37254109"/>
      <w:bookmarkStart w:id="10883" w:name="_Toc37322968"/>
      <w:bookmarkStart w:id="10884" w:name="_Toc37324374"/>
      <w:bookmarkStart w:id="10885" w:name="_Toc45889897"/>
      <w:bookmarkStart w:id="10886" w:name="_Toc52196572"/>
      <w:bookmarkStart w:id="10887" w:name="_Toc52197552"/>
      <w:bookmarkStart w:id="10888" w:name="_Toc53173275"/>
      <w:bookmarkStart w:id="10889" w:name="_Toc53173644"/>
      <w:bookmarkStart w:id="10890" w:name="_Toc61119646"/>
      <w:bookmarkStart w:id="10891" w:name="_Toc61120028"/>
      <w:bookmarkStart w:id="10892" w:name="_Toc67926098"/>
      <w:bookmarkStart w:id="10893" w:name="_Toc75273736"/>
      <w:bookmarkStart w:id="10894" w:name="_Toc76510636"/>
      <w:bookmarkStart w:id="10895" w:name="_Toc83129793"/>
      <w:bookmarkStart w:id="10896" w:name="_Toc90591325"/>
      <w:bookmarkStart w:id="10897" w:name="_Toc98864376"/>
      <w:bookmarkStart w:id="10898" w:name="_Toc99733625"/>
      <w:bookmarkStart w:id="10899" w:name="_Toc106577530"/>
      <w:bookmarkStart w:id="10900" w:name="_Toc114537281"/>
      <w:bookmarkStart w:id="10901" w:name="_Toc115257549"/>
      <w:bookmarkStart w:id="10902" w:name="_Toc123086869"/>
      <w:bookmarkStart w:id="10903" w:name="_Toc124296193"/>
      <w:bookmarkStart w:id="10904" w:name="_Toc124296663"/>
      <w:bookmarkStart w:id="10905" w:name="_Toc130572480"/>
      <w:bookmarkStart w:id="10906" w:name="_Toc131708479"/>
      <w:bookmarkStart w:id="10907" w:name="_Toc137458286"/>
      <w:bookmarkStart w:id="10908" w:name="_Toc138887773"/>
      <w:bookmarkStart w:id="10909" w:name="_Toc138969860"/>
      <w:bookmarkStart w:id="10910" w:name="_Toc145916921"/>
      <w:bookmarkStart w:id="10911" w:name="_Toc155386687"/>
      <w:bookmarkStart w:id="10912" w:name="_Toc161759727"/>
      <w:bookmarkStart w:id="10913" w:name="_Toc169872652"/>
      <w:r w:rsidRPr="00C04A08">
        <w:t>7.3.2.4</w:t>
      </w:r>
      <w:r w:rsidRPr="00C04A08">
        <w:tab/>
        <w:t>Reference sensitivity power level for power class 4</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10914" w:name="_Toc67926099"/>
      <w:bookmarkStart w:id="10915" w:name="_Toc75273737"/>
      <w:bookmarkStart w:id="10916" w:name="_Toc76510637"/>
      <w:bookmarkStart w:id="10917" w:name="_Toc83129794"/>
      <w:bookmarkStart w:id="10918" w:name="_Toc90591326"/>
      <w:bookmarkStart w:id="10919" w:name="_Toc98864377"/>
      <w:bookmarkStart w:id="10920" w:name="_Toc99733626"/>
      <w:bookmarkStart w:id="10921" w:name="_Toc106577531"/>
      <w:bookmarkStart w:id="10922" w:name="_Toc114537282"/>
      <w:bookmarkStart w:id="10923" w:name="_Toc115257550"/>
      <w:bookmarkStart w:id="10924" w:name="_Toc123086870"/>
      <w:bookmarkStart w:id="10925" w:name="_Toc124296194"/>
      <w:bookmarkStart w:id="10926" w:name="_Toc124296664"/>
      <w:bookmarkStart w:id="10927" w:name="_Toc130572481"/>
      <w:bookmarkStart w:id="10928" w:name="_Toc131708480"/>
      <w:bookmarkStart w:id="10929" w:name="_Toc137458287"/>
      <w:bookmarkStart w:id="10930" w:name="_Toc138887774"/>
      <w:bookmarkStart w:id="10931" w:name="_Toc138969861"/>
      <w:bookmarkStart w:id="10932" w:name="_Toc145916922"/>
      <w:bookmarkStart w:id="10933" w:name="_Toc155386688"/>
      <w:bookmarkStart w:id="10934" w:name="_Toc161759728"/>
      <w:bookmarkStart w:id="10935" w:name="_Toc169872653"/>
      <w:r>
        <w:t>7.3.2.5</w:t>
      </w:r>
      <w:r w:rsidRPr="00FE760F">
        <w:tab/>
        <w:t>Reference sensitivi</w:t>
      </w:r>
      <w:r>
        <w:t>ty power level for power class 5</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10936" w:name="_Toc98864378"/>
      <w:bookmarkStart w:id="10937" w:name="_Toc99733627"/>
      <w:bookmarkStart w:id="10938" w:name="_Toc106577532"/>
      <w:bookmarkStart w:id="10939" w:name="_Toc114537283"/>
      <w:bookmarkStart w:id="10940" w:name="_Toc115257551"/>
      <w:bookmarkStart w:id="10941" w:name="_Toc123086871"/>
      <w:bookmarkStart w:id="10942" w:name="_Toc124296195"/>
      <w:bookmarkStart w:id="10943" w:name="_Toc124296665"/>
      <w:bookmarkStart w:id="10944" w:name="_Toc130572482"/>
      <w:bookmarkStart w:id="10945" w:name="_Toc131708481"/>
      <w:bookmarkStart w:id="10946" w:name="_Toc137458288"/>
      <w:bookmarkStart w:id="10947" w:name="_Toc138887775"/>
      <w:bookmarkStart w:id="10948" w:name="_Toc138969862"/>
      <w:bookmarkStart w:id="10949" w:name="_Toc145916923"/>
      <w:bookmarkStart w:id="10950" w:name="_Toc155386689"/>
      <w:bookmarkStart w:id="10951" w:name="_Toc161759729"/>
      <w:bookmarkStart w:id="10952" w:name="_Toc169872654"/>
      <w:r>
        <w:t>7.3.2.6</w:t>
      </w:r>
      <w:r w:rsidRPr="00FE760F">
        <w:tab/>
        <w:t>Reference sensitivi</w:t>
      </w:r>
      <w:r>
        <w:t>ty power level for power class 6</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10953" w:name="_Toc98864379"/>
      <w:bookmarkStart w:id="10954" w:name="_Toc99733628"/>
      <w:bookmarkStart w:id="10955" w:name="_Toc106577533"/>
      <w:bookmarkStart w:id="10956" w:name="_Toc114537284"/>
      <w:bookmarkStart w:id="10957" w:name="_Toc115257552"/>
      <w:bookmarkStart w:id="10958" w:name="_Toc123086872"/>
      <w:bookmarkStart w:id="10959" w:name="_Toc124296196"/>
      <w:bookmarkStart w:id="10960" w:name="_Toc124296666"/>
      <w:bookmarkStart w:id="10961" w:name="_Toc130572483"/>
      <w:bookmarkStart w:id="10962" w:name="_Toc131708482"/>
      <w:bookmarkStart w:id="10963" w:name="_Toc137458289"/>
      <w:bookmarkStart w:id="10964" w:name="_Toc138887776"/>
      <w:bookmarkStart w:id="10965" w:name="_Toc138969863"/>
      <w:bookmarkStart w:id="10966" w:name="_Toc145916924"/>
      <w:bookmarkStart w:id="10967" w:name="_Toc155386690"/>
      <w:bookmarkStart w:id="10968" w:name="_Toc161759730"/>
      <w:bookmarkStart w:id="10969" w:name="_Toc169872655"/>
      <w:r>
        <w:t>7</w:t>
      </w:r>
      <w:r w:rsidR="009A34CE">
        <w:t>.3.2.7</w:t>
      </w:r>
      <w:r w:rsidR="009A34CE">
        <w:tab/>
        <w:t>Reference sensitivity power level for power class 7</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10970" w:name="_Toc21340946"/>
      <w:bookmarkStart w:id="10971" w:name="_Toc29805394"/>
      <w:bookmarkStart w:id="10972" w:name="_Toc36456603"/>
      <w:bookmarkStart w:id="10973" w:name="_Toc36469701"/>
      <w:bookmarkStart w:id="10974" w:name="_Toc37254110"/>
      <w:bookmarkStart w:id="10975" w:name="_Toc37322969"/>
      <w:bookmarkStart w:id="10976" w:name="_Toc37324375"/>
      <w:bookmarkStart w:id="10977" w:name="_Toc45889898"/>
      <w:bookmarkStart w:id="10978" w:name="_Toc52196573"/>
      <w:bookmarkStart w:id="10979" w:name="_Toc52197553"/>
      <w:bookmarkStart w:id="10980" w:name="_Toc53173276"/>
      <w:bookmarkStart w:id="10981" w:name="_Toc53173645"/>
      <w:bookmarkStart w:id="10982" w:name="_Toc61119647"/>
      <w:bookmarkStart w:id="10983" w:name="_Toc61120029"/>
      <w:bookmarkStart w:id="10984" w:name="_Toc67926100"/>
      <w:bookmarkStart w:id="10985" w:name="_Toc75273738"/>
      <w:bookmarkStart w:id="10986" w:name="_Toc76510638"/>
      <w:bookmarkStart w:id="10987" w:name="_Toc83129795"/>
      <w:bookmarkStart w:id="10988" w:name="_Toc90591327"/>
      <w:bookmarkStart w:id="10989" w:name="_Toc98864380"/>
      <w:bookmarkStart w:id="10990" w:name="_Toc99733629"/>
      <w:bookmarkStart w:id="10991" w:name="_Toc106577534"/>
      <w:bookmarkStart w:id="10992" w:name="_Toc114537285"/>
      <w:bookmarkStart w:id="10993" w:name="_Toc115257553"/>
      <w:bookmarkStart w:id="10994" w:name="_Toc123086873"/>
      <w:bookmarkStart w:id="10995" w:name="_Toc124296197"/>
      <w:bookmarkStart w:id="10996" w:name="_Toc124296667"/>
      <w:bookmarkStart w:id="10997" w:name="_Toc130572484"/>
      <w:bookmarkStart w:id="10998" w:name="_Toc131708483"/>
      <w:bookmarkStart w:id="10999" w:name="_Toc137458290"/>
      <w:bookmarkStart w:id="11000" w:name="_Toc138887777"/>
      <w:bookmarkStart w:id="11001" w:name="_Toc138969864"/>
      <w:bookmarkStart w:id="11002" w:name="_Toc145916925"/>
      <w:bookmarkStart w:id="11003" w:name="_Toc155386691"/>
      <w:bookmarkStart w:id="11004" w:name="_Toc161759731"/>
      <w:bookmarkStart w:id="11005" w:name="_Toc169872656"/>
      <w:r w:rsidRPr="00C04A08">
        <w:rPr>
          <w:snapToGrid w:val="0"/>
        </w:rPr>
        <w:t>7.3.3</w:t>
      </w:r>
      <w:r w:rsidRPr="00C04A08">
        <w:rPr>
          <w:snapToGrid w:val="0"/>
        </w:rPr>
        <w:tab/>
        <w:t>Void</w:t>
      </w:r>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71A3FCEA" w14:textId="77777777" w:rsidR="00842EF7" w:rsidRPr="00C04A08" w:rsidRDefault="00842EF7" w:rsidP="00842EF7">
      <w:pPr>
        <w:pStyle w:val="Heading3"/>
      </w:pPr>
      <w:bookmarkStart w:id="11006" w:name="_Toc21340947"/>
      <w:bookmarkStart w:id="11007" w:name="_Toc29805395"/>
      <w:bookmarkStart w:id="11008" w:name="_Toc36456604"/>
      <w:bookmarkStart w:id="11009" w:name="_Toc36469702"/>
      <w:bookmarkStart w:id="11010" w:name="_Toc37254111"/>
      <w:bookmarkStart w:id="11011" w:name="_Toc37322970"/>
      <w:bookmarkStart w:id="11012" w:name="_Toc37324376"/>
      <w:bookmarkStart w:id="11013" w:name="_Toc45889899"/>
      <w:bookmarkStart w:id="11014" w:name="_Toc52196574"/>
      <w:bookmarkStart w:id="11015" w:name="_Toc52197554"/>
      <w:bookmarkStart w:id="11016" w:name="_Toc53173277"/>
      <w:bookmarkStart w:id="11017" w:name="_Toc53173646"/>
      <w:bookmarkStart w:id="11018" w:name="_Toc61119648"/>
      <w:bookmarkStart w:id="11019" w:name="_Toc61120030"/>
      <w:bookmarkStart w:id="11020" w:name="_Toc67926101"/>
      <w:bookmarkStart w:id="11021" w:name="_Toc75273739"/>
      <w:bookmarkStart w:id="11022" w:name="_Toc76510639"/>
      <w:bookmarkStart w:id="11023" w:name="_Toc83129796"/>
      <w:bookmarkStart w:id="11024" w:name="_Toc90591328"/>
      <w:bookmarkStart w:id="11025" w:name="_Toc98864381"/>
      <w:bookmarkStart w:id="11026" w:name="_Toc99733630"/>
      <w:bookmarkStart w:id="11027" w:name="_Toc106577535"/>
      <w:bookmarkStart w:id="11028" w:name="_Toc114537286"/>
      <w:bookmarkStart w:id="11029" w:name="_Toc115257554"/>
      <w:bookmarkStart w:id="11030" w:name="_Toc123086874"/>
      <w:bookmarkStart w:id="11031" w:name="_Toc124296198"/>
      <w:bookmarkStart w:id="11032" w:name="_Toc124296668"/>
      <w:bookmarkStart w:id="11033" w:name="_Toc130572485"/>
      <w:bookmarkStart w:id="11034" w:name="_Toc131708484"/>
      <w:bookmarkStart w:id="11035" w:name="_Toc137458291"/>
      <w:bookmarkStart w:id="11036" w:name="_Toc138887778"/>
      <w:bookmarkStart w:id="11037" w:name="_Toc138969865"/>
      <w:bookmarkStart w:id="11038" w:name="_Toc145916926"/>
      <w:bookmarkStart w:id="11039" w:name="_Toc155386692"/>
      <w:bookmarkStart w:id="11040" w:name="_Toc161759732"/>
      <w:bookmarkStart w:id="11041" w:name="_Toc169872657"/>
      <w:r w:rsidRPr="00C04A08">
        <w:t>7.3.4</w:t>
      </w:r>
      <w:r w:rsidRPr="00C04A08">
        <w:tab/>
      </w:r>
      <w:bookmarkStart w:id="11042" w:name="_Hlk528876588"/>
      <w:r w:rsidRPr="00C04A08">
        <w:t>EIS spherical coverage</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3B2A9186" w14:textId="77777777" w:rsidR="00842EF7" w:rsidRPr="00C04A08" w:rsidRDefault="00842EF7" w:rsidP="00301D62">
      <w:pPr>
        <w:pStyle w:val="Heading4"/>
        <w:rPr>
          <w:rFonts w:eastAsia="Malgun Gothic"/>
        </w:rPr>
      </w:pPr>
      <w:bookmarkStart w:id="11043" w:name="_Toc98864382"/>
      <w:bookmarkStart w:id="11044" w:name="_Toc99733631"/>
      <w:bookmarkStart w:id="11045" w:name="_Toc106577536"/>
      <w:bookmarkStart w:id="11046" w:name="_Toc114537287"/>
      <w:bookmarkStart w:id="11047" w:name="_Toc115257555"/>
      <w:bookmarkStart w:id="11048" w:name="_Toc123086875"/>
      <w:bookmarkStart w:id="11049" w:name="_Toc124296199"/>
      <w:bookmarkStart w:id="11050" w:name="_Toc124296669"/>
      <w:bookmarkStart w:id="11051" w:name="_Toc130572486"/>
      <w:bookmarkStart w:id="11052" w:name="_Toc131708485"/>
      <w:bookmarkStart w:id="11053" w:name="_Toc137458292"/>
      <w:bookmarkStart w:id="11054" w:name="_Toc138887779"/>
      <w:bookmarkStart w:id="11055" w:name="_Toc138969866"/>
      <w:bookmarkStart w:id="11056" w:name="_Toc145916927"/>
      <w:bookmarkStart w:id="11057" w:name="_Toc155386693"/>
      <w:bookmarkStart w:id="11058" w:name="_Toc161759733"/>
      <w:bookmarkStart w:id="11059" w:name="_Toc169872658"/>
      <w:r w:rsidRPr="00C04A08">
        <w:rPr>
          <w:rFonts w:eastAsia="Malgun Gothic"/>
        </w:rPr>
        <w:t>7.3.4.1</w:t>
      </w:r>
      <w:r w:rsidRPr="00C04A08">
        <w:rPr>
          <w:rFonts w:eastAsia="Malgun Gothic"/>
        </w:rPr>
        <w:tab/>
      </w:r>
      <w:bookmarkStart w:id="11060" w:name="_Hlk528876724"/>
      <w:r w:rsidRPr="00C04A08">
        <w:rPr>
          <w:rFonts w:eastAsia="Malgun Gothic"/>
        </w:rPr>
        <w:t xml:space="preserve">EIS spherical coverage </w:t>
      </w:r>
      <w:bookmarkEnd w:id="11060"/>
      <w:r w:rsidRPr="00C04A08">
        <w:rPr>
          <w:rFonts w:eastAsia="Malgun Gothic"/>
        </w:rPr>
        <w:t>for power class 1</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11061" w:name="_Toc98864383"/>
      <w:bookmarkStart w:id="11062" w:name="_Toc99733632"/>
      <w:bookmarkStart w:id="11063" w:name="_Toc106577537"/>
      <w:bookmarkStart w:id="11064" w:name="_Toc114537288"/>
      <w:bookmarkStart w:id="11065" w:name="_Toc115257556"/>
      <w:bookmarkStart w:id="11066" w:name="_Toc123086876"/>
      <w:bookmarkStart w:id="11067" w:name="_Toc124296200"/>
      <w:bookmarkStart w:id="11068" w:name="_Toc124296670"/>
      <w:bookmarkStart w:id="11069" w:name="_Toc130572487"/>
      <w:bookmarkStart w:id="11070" w:name="_Toc131708486"/>
      <w:bookmarkStart w:id="11071" w:name="_Toc137458293"/>
      <w:bookmarkStart w:id="11072" w:name="_Toc138887780"/>
      <w:bookmarkStart w:id="11073" w:name="_Toc138969867"/>
      <w:bookmarkStart w:id="11074" w:name="_Toc145916928"/>
      <w:bookmarkStart w:id="11075" w:name="_Toc155386694"/>
      <w:bookmarkStart w:id="11076" w:name="_Toc161759734"/>
      <w:bookmarkStart w:id="11077" w:name="_Toc169872659"/>
      <w:r w:rsidRPr="00C04A08">
        <w:rPr>
          <w:rFonts w:eastAsia="Malgun Gothic"/>
        </w:rPr>
        <w:t>7.3.4.2</w:t>
      </w:r>
      <w:r w:rsidRPr="00C04A08">
        <w:rPr>
          <w:rFonts w:eastAsia="Malgun Gothic"/>
        </w:rPr>
        <w:tab/>
        <w:t>EIS spherical coverage for power class 2</w:t>
      </w:r>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11078" w:name="_Toc21340948"/>
      <w:bookmarkStart w:id="11079" w:name="_Toc29805396"/>
      <w:bookmarkStart w:id="11080" w:name="_Toc36456605"/>
      <w:bookmarkStart w:id="11081" w:name="_Toc36469703"/>
      <w:bookmarkStart w:id="11082" w:name="_Toc37254112"/>
      <w:bookmarkStart w:id="11083" w:name="_Toc37322971"/>
      <w:bookmarkStart w:id="11084" w:name="_Toc37324377"/>
      <w:bookmarkStart w:id="11085" w:name="_Toc45889900"/>
      <w:bookmarkStart w:id="11086" w:name="_Toc52196575"/>
      <w:bookmarkStart w:id="11087" w:name="_Toc52197555"/>
      <w:bookmarkStart w:id="11088" w:name="_Toc53173278"/>
      <w:bookmarkStart w:id="11089" w:name="_Toc53173647"/>
      <w:bookmarkStart w:id="11090" w:name="_Toc61119649"/>
      <w:bookmarkStart w:id="11091" w:name="_Toc61120031"/>
      <w:bookmarkStart w:id="11092" w:name="_Toc67926102"/>
      <w:bookmarkStart w:id="11093" w:name="_Toc75273740"/>
      <w:bookmarkStart w:id="11094" w:name="_Toc76510640"/>
      <w:bookmarkStart w:id="11095" w:name="_Toc83129797"/>
      <w:bookmarkStart w:id="11096" w:name="_Toc90591329"/>
      <w:bookmarkStart w:id="11097" w:name="_Toc98864384"/>
      <w:bookmarkStart w:id="11098" w:name="_Toc99733633"/>
      <w:bookmarkStart w:id="11099" w:name="_Toc106577538"/>
      <w:bookmarkStart w:id="11100" w:name="_Toc114537289"/>
      <w:bookmarkStart w:id="11101" w:name="_Toc115257557"/>
      <w:bookmarkStart w:id="11102" w:name="_Toc123086877"/>
      <w:bookmarkStart w:id="11103" w:name="_Toc124296201"/>
      <w:bookmarkStart w:id="11104" w:name="_Toc124296671"/>
      <w:bookmarkStart w:id="11105" w:name="_Toc130572488"/>
      <w:bookmarkStart w:id="11106" w:name="_Toc131708487"/>
      <w:bookmarkStart w:id="11107" w:name="_Toc137458294"/>
      <w:bookmarkStart w:id="11108" w:name="_Toc138887781"/>
      <w:bookmarkStart w:id="11109" w:name="_Toc138969868"/>
      <w:bookmarkStart w:id="11110" w:name="_Toc145916929"/>
      <w:bookmarkStart w:id="11111" w:name="_Toc155386695"/>
      <w:bookmarkStart w:id="11112" w:name="_Toc161759735"/>
      <w:bookmarkStart w:id="11113" w:name="_Toc169872660"/>
      <w:r w:rsidRPr="00C04A08">
        <w:t>7.3.4.3</w:t>
      </w:r>
      <w:r w:rsidRPr="00C04A08">
        <w:tab/>
        <w:t>EIS spherical coverage for power class 3</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186BFC">
            <w:pPr>
              <w:pStyle w:val="TAH"/>
              <w:rPr>
                <w:rFonts w:eastAsia="Calibri"/>
              </w:rPr>
            </w:pPr>
            <w:r w:rsidRPr="00C04A08">
              <w:rPr>
                <w:rFonts w:eastAsia="Calibri"/>
              </w:rPr>
              <w:t>Operating band</w:t>
            </w:r>
          </w:p>
        </w:tc>
        <w:tc>
          <w:tcPr>
            <w:tcW w:w="8408" w:type="dxa"/>
            <w:gridSpan w:val="7"/>
            <w:shd w:val="clear" w:color="auto" w:fill="auto"/>
          </w:tcPr>
          <w:p w14:paraId="3E027445" w14:textId="77777777" w:rsidR="00DB3B07" w:rsidRPr="00C04A08" w:rsidRDefault="00DB3B07" w:rsidP="00186BFC">
            <w:pPr>
              <w:pStyle w:val="TAH"/>
              <w:rPr>
                <w:rFonts w:eastAsia="Malgun Gothic"/>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186BFC">
            <w:pPr>
              <w:pStyle w:val="TAH"/>
              <w:rPr>
                <w:rFonts w:eastAsia="Calibri"/>
              </w:rPr>
            </w:pPr>
          </w:p>
        </w:tc>
        <w:tc>
          <w:tcPr>
            <w:tcW w:w="808" w:type="dxa"/>
            <w:shd w:val="clear" w:color="auto" w:fill="auto"/>
          </w:tcPr>
          <w:p w14:paraId="36ABD072" w14:textId="77777777" w:rsidR="00DB3B07" w:rsidRPr="00C04A08" w:rsidRDefault="00DB3B07" w:rsidP="00186BFC">
            <w:pPr>
              <w:pStyle w:val="TAH"/>
              <w:rPr>
                <w:rFonts w:eastAsia="Calibri"/>
              </w:rPr>
            </w:pPr>
            <w:r w:rsidRPr="00C04A08">
              <w:rPr>
                <w:rFonts w:eastAsia="MS Mincho"/>
              </w:rPr>
              <w:t>50 MHz</w:t>
            </w:r>
          </w:p>
        </w:tc>
        <w:tc>
          <w:tcPr>
            <w:tcW w:w="916" w:type="dxa"/>
            <w:shd w:val="clear" w:color="auto" w:fill="auto"/>
          </w:tcPr>
          <w:p w14:paraId="786866AC" w14:textId="77777777" w:rsidR="00DB3B07" w:rsidRPr="00C04A08" w:rsidRDefault="00DB3B07" w:rsidP="00186BFC">
            <w:pPr>
              <w:pStyle w:val="TAH"/>
              <w:rPr>
                <w:rFonts w:eastAsia="Calibri"/>
              </w:rPr>
            </w:pPr>
            <w:r w:rsidRPr="00C04A08">
              <w:rPr>
                <w:rFonts w:eastAsia="MS Mincho"/>
              </w:rPr>
              <w:t>100 MHz</w:t>
            </w:r>
          </w:p>
        </w:tc>
        <w:tc>
          <w:tcPr>
            <w:tcW w:w="773" w:type="dxa"/>
            <w:shd w:val="clear" w:color="auto" w:fill="auto"/>
          </w:tcPr>
          <w:p w14:paraId="5837DCB4" w14:textId="77777777" w:rsidR="00DB3B07" w:rsidRPr="00C04A08" w:rsidRDefault="00DB3B07" w:rsidP="00186BFC">
            <w:pPr>
              <w:pStyle w:val="TAH"/>
              <w:rPr>
                <w:rFonts w:eastAsia="Calibri"/>
              </w:rPr>
            </w:pPr>
            <w:r w:rsidRPr="00C04A08">
              <w:rPr>
                <w:rFonts w:eastAsia="MS Mincho"/>
              </w:rPr>
              <w:t>200 MHz</w:t>
            </w:r>
          </w:p>
        </w:tc>
        <w:tc>
          <w:tcPr>
            <w:tcW w:w="817" w:type="dxa"/>
            <w:shd w:val="clear" w:color="auto" w:fill="auto"/>
          </w:tcPr>
          <w:p w14:paraId="721AC7EB" w14:textId="77777777" w:rsidR="00DB3B07" w:rsidRPr="00C04A08" w:rsidRDefault="00DB3B07" w:rsidP="00186BFC">
            <w:pPr>
              <w:pStyle w:val="TAH"/>
              <w:rPr>
                <w:rFonts w:eastAsia="Calibri"/>
              </w:rPr>
            </w:pPr>
            <w:r w:rsidRPr="00C04A08">
              <w:rPr>
                <w:rFonts w:eastAsia="MS Mincho"/>
              </w:rPr>
              <w:t>400 MHz</w:t>
            </w:r>
          </w:p>
        </w:tc>
        <w:tc>
          <w:tcPr>
            <w:tcW w:w="1698" w:type="dxa"/>
          </w:tcPr>
          <w:p w14:paraId="08747D1B" w14:textId="77777777" w:rsidR="00DB3B07" w:rsidRPr="00C04A08" w:rsidRDefault="00DB3B07" w:rsidP="00186BFC">
            <w:pPr>
              <w:pStyle w:val="TAH"/>
              <w:rPr>
                <w:rFonts w:eastAsia="MS Mincho"/>
              </w:rPr>
            </w:pPr>
            <w:r>
              <w:rPr>
                <w:rFonts w:eastAsia="MS Mincho"/>
              </w:rPr>
              <w:t>8</w:t>
            </w:r>
            <w:r w:rsidRPr="00C04A08">
              <w:rPr>
                <w:rFonts w:eastAsia="MS Mincho"/>
              </w:rPr>
              <w:t>00 MHz</w:t>
            </w:r>
          </w:p>
        </w:tc>
        <w:tc>
          <w:tcPr>
            <w:tcW w:w="1698" w:type="dxa"/>
          </w:tcPr>
          <w:p w14:paraId="77F03CA9" w14:textId="77777777" w:rsidR="00DB3B07" w:rsidRPr="00C04A08" w:rsidRDefault="00DB3B07" w:rsidP="00186BFC">
            <w:pPr>
              <w:pStyle w:val="TAH"/>
              <w:rPr>
                <w:rFonts w:eastAsia="MS Mincho"/>
              </w:rPr>
            </w:pPr>
            <w:r>
              <w:rPr>
                <w:rFonts w:eastAsia="MS Mincho"/>
              </w:rPr>
              <w:t>16</w:t>
            </w:r>
            <w:r w:rsidRPr="00C04A08">
              <w:rPr>
                <w:rFonts w:eastAsia="MS Mincho"/>
              </w:rPr>
              <w:t>00 MHz</w:t>
            </w:r>
          </w:p>
        </w:tc>
        <w:tc>
          <w:tcPr>
            <w:tcW w:w="1698" w:type="dxa"/>
          </w:tcPr>
          <w:p w14:paraId="56542704" w14:textId="77777777" w:rsidR="00DB3B07" w:rsidRPr="00C04A08" w:rsidRDefault="00DB3B07" w:rsidP="00186BFC">
            <w:pPr>
              <w:pStyle w:val="TAH"/>
              <w:rPr>
                <w:rFonts w:eastAsia="MS Mincho"/>
              </w:rPr>
            </w:pPr>
            <w:r>
              <w:rPr>
                <w:rFonts w:eastAsia="MS Mincho"/>
              </w:rPr>
              <w:t>20</w:t>
            </w:r>
            <w:r w:rsidRPr="00C04A08">
              <w:rPr>
                <w:rFonts w:eastAsia="MS Mincho"/>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186BFC">
            <w:pPr>
              <w:pStyle w:val="TAC"/>
            </w:pPr>
            <w:r w:rsidRPr="00C04A08">
              <w:t>n257</w:t>
            </w:r>
          </w:p>
        </w:tc>
        <w:tc>
          <w:tcPr>
            <w:tcW w:w="808" w:type="dxa"/>
            <w:shd w:val="clear" w:color="auto" w:fill="auto"/>
          </w:tcPr>
          <w:p w14:paraId="18AC3999"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186BFC">
            <w:pPr>
              <w:pStyle w:val="TAC"/>
              <w:rPr>
                <w:szCs w:val="18"/>
              </w:rPr>
            </w:pPr>
            <w:r w:rsidRPr="00C04A08">
              <w:rPr>
                <w:szCs w:val="18"/>
              </w:rPr>
              <w:t>-68.4</w:t>
            </w:r>
          </w:p>
        </w:tc>
        <w:tc>
          <w:tcPr>
            <w:tcW w:w="1698" w:type="dxa"/>
          </w:tcPr>
          <w:p w14:paraId="3FDE5A98" w14:textId="77777777" w:rsidR="00DB3B07" w:rsidRPr="00C04A08" w:rsidRDefault="00DB3B07" w:rsidP="00186BFC">
            <w:pPr>
              <w:pStyle w:val="TAC"/>
              <w:rPr>
                <w:szCs w:val="18"/>
              </w:rPr>
            </w:pPr>
            <w:r>
              <w:rPr>
                <w:szCs w:val="18"/>
              </w:rPr>
              <w:t>N.A</w:t>
            </w:r>
          </w:p>
        </w:tc>
        <w:tc>
          <w:tcPr>
            <w:tcW w:w="1698" w:type="dxa"/>
          </w:tcPr>
          <w:p w14:paraId="504650A9" w14:textId="77777777" w:rsidR="00DB3B07" w:rsidRPr="00C04A08" w:rsidRDefault="00DB3B07" w:rsidP="00186BFC">
            <w:pPr>
              <w:pStyle w:val="TAC"/>
              <w:rPr>
                <w:szCs w:val="18"/>
              </w:rPr>
            </w:pPr>
            <w:r>
              <w:rPr>
                <w:szCs w:val="18"/>
              </w:rPr>
              <w:t>N.A</w:t>
            </w:r>
          </w:p>
        </w:tc>
        <w:tc>
          <w:tcPr>
            <w:tcW w:w="1698" w:type="dxa"/>
          </w:tcPr>
          <w:p w14:paraId="34913C43" w14:textId="77777777" w:rsidR="00DB3B07" w:rsidRPr="00C04A08" w:rsidRDefault="00DB3B07" w:rsidP="00186BFC">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186BFC">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186BFC">
            <w:pPr>
              <w:pStyle w:val="TAC"/>
              <w:rPr>
                <w:szCs w:val="18"/>
              </w:rPr>
            </w:pPr>
            <w:r w:rsidRPr="00C04A08">
              <w:rPr>
                <w:szCs w:val="18"/>
              </w:rPr>
              <w:t>-68.4</w:t>
            </w:r>
          </w:p>
        </w:tc>
        <w:tc>
          <w:tcPr>
            <w:tcW w:w="1698" w:type="dxa"/>
          </w:tcPr>
          <w:p w14:paraId="4280C31C" w14:textId="77777777" w:rsidR="00DB3B07" w:rsidRPr="00C04A08" w:rsidRDefault="00DB3B07" w:rsidP="00186BFC">
            <w:pPr>
              <w:pStyle w:val="TAC"/>
              <w:rPr>
                <w:szCs w:val="18"/>
              </w:rPr>
            </w:pPr>
            <w:r>
              <w:rPr>
                <w:szCs w:val="18"/>
              </w:rPr>
              <w:t>N.A</w:t>
            </w:r>
          </w:p>
        </w:tc>
        <w:tc>
          <w:tcPr>
            <w:tcW w:w="1698" w:type="dxa"/>
          </w:tcPr>
          <w:p w14:paraId="60C9DC31" w14:textId="77777777" w:rsidR="00DB3B07" w:rsidRPr="00C04A08" w:rsidRDefault="00DB3B07" w:rsidP="00186BFC">
            <w:pPr>
              <w:pStyle w:val="TAC"/>
              <w:rPr>
                <w:szCs w:val="18"/>
              </w:rPr>
            </w:pPr>
            <w:r>
              <w:rPr>
                <w:szCs w:val="18"/>
              </w:rPr>
              <w:t>N.A</w:t>
            </w:r>
          </w:p>
        </w:tc>
        <w:tc>
          <w:tcPr>
            <w:tcW w:w="1698" w:type="dxa"/>
          </w:tcPr>
          <w:p w14:paraId="3B112788" w14:textId="77777777" w:rsidR="00DB3B07" w:rsidRPr="00C04A08" w:rsidRDefault="00DB3B07" w:rsidP="00186BFC">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186BFC">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186BFC">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186BFC">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186BFC">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186BFC">
            <w:pPr>
              <w:pStyle w:val="TAC"/>
              <w:rPr>
                <w:szCs w:val="18"/>
              </w:rPr>
            </w:pPr>
            <w:r w:rsidRPr="00C04A08">
              <w:rPr>
                <w:szCs w:val="18"/>
              </w:rPr>
              <w:t>-62.9</w:t>
            </w:r>
          </w:p>
        </w:tc>
        <w:tc>
          <w:tcPr>
            <w:tcW w:w="1698" w:type="dxa"/>
          </w:tcPr>
          <w:p w14:paraId="449261B5" w14:textId="77777777" w:rsidR="00DB3B07" w:rsidRPr="00C04A08" w:rsidRDefault="00DB3B07" w:rsidP="00186BFC">
            <w:pPr>
              <w:pStyle w:val="TAC"/>
              <w:rPr>
                <w:szCs w:val="18"/>
              </w:rPr>
            </w:pPr>
            <w:r>
              <w:rPr>
                <w:szCs w:val="18"/>
              </w:rPr>
              <w:t>N.A</w:t>
            </w:r>
          </w:p>
        </w:tc>
        <w:tc>
          <w:tcPr>
            <w:tcW w:w="1698" w:type="dxa"/>
          </w:tcPr>
          <w:p w14:paraId="3EBB45E1" w14:textId="77777777" w:rsidR="00DB3B07" w:rsidRPr="00C04A08" w:rsidRDefault="00DB3B07" w:rsidP="00186BFC">
            <w:pPr>
              <w:pStyle w:val="TAC"/>
              <w:rPr>
                <w:szCs w:val="18"/>
              </w:rPr>
            </w:pPr>
            <w:r>
              <w:rPr>
                <w:szCs w:val="18"/>
              </w:rPr>
              <w:t>N.A</w:t>
            </w:r>
          </w:p>
        </w:tc>
        <w:tc>
          <w:tcPr>
            <w:tcW w:w="1698" w:type="dxa"/>
          </w:tcPr>
          <w:p w14:paraId="31749C82" w14:textId="77777777" w:rsidR="00DB3B07" w:rsidRPr="00C04A08" w:rsidRDefault="00DB3B07" w:rsidP="00186BFC">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186BFC">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186BFC">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186BFC">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186BFC">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186BFC">
            <w:pPr>
              <w:pStyle w:val="TAC"/>
              <w:rPr>
                <w:szCs w:val="18"/>
              </w:rPr>
            </w:pPr>
            <w:r w:rsidRPr="00C04A08">
              <w:rPr>
                <w:szCs w:val="18"/>
              </w:rPr>
              <w:t>-64.1</w:t>
            </w:r>
          </w:p>
        </w:tc>
        <w:tc>
          <w:tcPr>
            <w:tcW w:w="1698" w:type="dxa"/>
          </w:tcPr>
          <w:p w14:paraId="24B778C7" w14:textId="77777777" w:rsidR="00DB3B07" w:rsidRPr="00C04A08" w:rsidRDefault="00DB3B07" w:rsidP="00186BFC">
            <w:pPr>
              <w:pStyle w:val="TAC"/>
              <w:rPr>
                <w:szCs w:val="18"/>
              </w:rPr>
            </w:pPr>
            <w:r>
              <w:rPr>
                <w:szCs w:val="18"/>
              </w:rPr>
              <w:t>N.A</w:t>
            </w:r>
          </w:p>
        </w:tc>
        <w:tc>
          <w:tcPr>
            <w:tcW w:w="1698" w:type="dxa"/>
          </w:tcPr>
          <w:p w14:paraId="2DA12DE1" w14:textId="77777777" w:rsidR="00DB3B07" w:rsidRPr="00C04A08" w:rsidRDefault="00DB3B07" w:rsidP="00186BFC">
            <w:pPr>
              <w:pStyle w:val="TAC"/>
              <w:rPr>
                <w:szCs w:val="18"/>
              </w:rPr>
            </w:pPr>
            <w:r>
              <w:rPr>
                <w:szCs w:val="18"/>
              </w:rPr>
              <w:t>N.A</w:t>
            </w:r>
          </w:p>
        </w:tc>
        <w:tc>
          <w:tcPr>
            <w:tcW w:w="1698" w:type="dxa"/>
          </w:tcPr>
          <w:p w14:paraId="1B69E470" w14:textId="77777777" w:rsidR="00DB3B07" w:rsidRPr="00C04A08" w:rsidRDefault="00DB3B07" w:rsidP="00186BFC">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186BFC">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186BFC">
            <w:pPr>
              <w:pStyle w:val="TAC"/>
              <w:rPr>
                <w:szCs w:val="18"/>
              </w:rPr>
            </w:pPr>
            <w:r w:rsidRPr="00C04A08">
              <w:rPr>
                <w:szCs w:val="18"/>
              </w:rPr>
              <w:t>-68.4</w:t>
            </w:r>
          </w:p>
        </w:tc>
        <w:tc>
          <w:tcPr>
            <w:tcW w:w="1698" w:type="dxa"/>
          </w:tcPr>
          <w:p w14:paraId="3BFEB3DA" w14:textId="77777777" w:rsidR="00DB3B07" w:rsidRPr="00C04A08" w:rsidRDefault="00DB3B07" w:rsidP="00186BFC">
            <w:pPr>
              <w:pStyle w:val="TAC"/>
              <w:rPr>
                <w:szCs w:val="18"/>
              </w:rPr>
            </w:pPr>
            <w:r>
              <w:rPr>
                <w:szCs w:val="18"/>
              </w:rPr>
              <w:t>N.A</w:t>
            </w:r>
          </w:p>
        </w:tc>
        <w:tc>
          <w:tcPr>
            <w:tcW w:w="1698" w:type="dxa"/>
          </w:tcPr>
          <w:p w14:paraId="35469015" w14:textId="77777777" w:rsidR="00DB3B07" w:rsidRPr="00C04A08" w:rsidRDefault="00DB3B07" w:rsidP="00186BFC">
            <w:pPr>
              <w:pStyle w:val="TAC"/>
              <w:rPr>
                <w:szCs w:val="18"/>
              </w:rPr>
            </w:pPr>
            <w:r>
              <w:rPr>
                <w:szCs w:val="18"/>
              </w:rPr>
              <w:t>N.A</w:t>
            </w:r>
          </w:p>
        </w:tc>
        <w:tc>
          <w:tcPr>
            <w:tcW w:w="1698" w:type="dxa"/>
          </w:tcPr>
          <w:p w14:paraId="6F123FF5" w14:textId="77777777" w:rsidR="00DB3B07" w:rsidRPr="00C04A08" w:rsidRDefault="00DB3B07" w:rsidP="00186BFC">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186BFC">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186BFC">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186BFC">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186BFC">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186BFC">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186BFC">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186BFC">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186BFC">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186BFC">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186BFC">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186BFC">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186BFC">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186BFC">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186BFC">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7EEAF6A" w14:textId="77777777" w:rsidR="00DB3B07" w:rsidRPr="00C04A08" w:rsidRDefault="00DB3B0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11114" w:name="_Toc98864385"/>
      <w:bookmarkStart w:id="11115" w:name="_Toc99733634"/>
      <w:bookmarkStart w:id="11116" w:name="_Toc106577539"/>
      <w:bookmarkStart w:id="11117" w:name="_Toc114537290"/>
      <w:bookmarkStart w:id="11118" w:name="_Toc115257558"/>
      <w:bookmarkStart w:id="11119" w:name="_Toc123086878"/>
      <w:bookmarkStart w:id="11120" w:name="_Toc124296202"/>
      <w:bookmarkStart w:id="11121" w:name="_Toc124296672"/>
      <w:bookmarkStart w:id="11122" w:name="_Toc130572489"/>
      <w:bookmarkStart w:id="11123" w:name="_Toc131708488"/>
      <w:bookmarkStart w:id="11124" w:name="_Toc137458295"/>
      <w:bookmarkStart w:id="11125" w:name="_Toc138887782"/>
      <w:bookmarkStart w:id="11126" w:name="_Toc138969869"/>
      <w:bookmarkStart w:id="11127" w:name="_Toc145916930"/>
      <w:bookmarkStart w:id="11128" w:name="_Toc155386696"/>
      <w:bookmarkStart w:id="11129" w:name="_Toc161759736"/>
      <w:bookmarkStart w:id="11130" w:name="_Toc169872661"/>
      <w:r w:rsidRPr="00C04A08">
        <w:rPr>
          <w:rFonts w:eastAsia="Malgun Gothic"/>
        </w:rPr>
        <w:t>7.3.4.4</w:t>
      </w:r>
      <w:r w:rsidRPr="00C04A08">
        <w:rPr>
          <w:rFonts w:eastAsia="Malgun Gothic"/>
        </w:rPr>
        <w:tab/>
        <w:t>EIS spherical coverage for power class 4</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186BFC">
            <w:pPr>
              <w:pStyle w:val="TAH"/>
              <w:rPr>
                <w:rFonts w:eastAsia="Malgun Gothic"/>
              </w:rPr>
            </w:pPr>
            <w:r w:rsidRPr="00C04A08">
              <w:rPr>
                <w:rFonts w:eastAsia="Malgun Gothic"/>
              </w:rPr>
              <w:t>Operating band</w:t>
            </w:r>
          </w:p>
        </w:tc>
        <w:tc>
          <w:tcPr>
            <w:tcW w:w="6413" w:type="dxa"/>
            <w:gridSpan w:val="4"/>
            <w:shd w:val="clear" w:color="auto" w:fill="auto"/>
            <w:vAlign w:val="center"/>
          </w:tcPr>
          <w:p w14:paraId="4F7F68E0" w14:textId="77777777" w:rsidR="00EB5970" w:rsidRPr="00C04A08" w:rsidRDefault="00EB5970" w:rsidP="00186BFC">
            <w:pPr>
              <w:pStyle w:val="TAH"/>
              <w:rPr>
                <w:rFonts w:eastAsia="Malgun Gothic"/>
              </w:rPr>
            </w:pPr>
            <w:r w:rsidRPr="00C04A08">
              <w:rPr>
                <w:rFonts w:eastAsia="Malgun Gothic"/>
              </w:rPr>
              <w:t>EIS at 20</w:t>
            </w:r>
            <w:r w:rsidRPr="00C04A08">
              <w:rPr>
                <w:rFonts w:eastAsia="Malgun Gothic"/>
                <w:vertAlign w:val="superscript"/>
              </w:rPr>
              <w:t xml:space="preserve">th </w:t>
            </w:r>
            <w:r w:rsidRPr="00C04A08">
              <w:rPr>
                <w:rFonts w:eastAsia="Malgun Gothic"/>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186BFC">
            <w:pPr>
              <w:pStyle w:val="TAH"/>
              <w:rPr>
                <w:rFonts w:eastAsia="Malgun Gothic"/>
              </w:rPr>
            </w:pPr>
          </w:p>
        </w:tc>
        <w:tc>
          <w:tcPr>
            <w:tcW w:w="1517" w:type="dxa"/>
            <w:shd w:val="clear" w:color="auto" w:fill="auto"/>
            <w:vAlign w:val="center"/>
          </w:tcPr>
          <w:p w14:paraId="017D5C59" w14:textId="77777777" w:rsidR="00EB5970" w:rsidRPr="00C04A08" w:rsidRDefault="00EB5970" w:rsidP="00186BFC">
            <w:pPr>
              <w:pStyle w:val="TAH"/>
              <w:rPr>
                <w:rFonts w:eastAsia="Malgun Gothic"/>
              </w:rPr>
            </w:pPr>
            <w:r w:rsidRPr="00C04A08">
              <w:rPr>
                <w:rFonts w:eastAsia="Malgun Gothic"/>
              </w:rPr>
              <w:t>50 MHz</w:t>
            </w:r>
          </w:p>
        </w:tc>
        <w:tc>
          <w:tcPr>
            <w:tcW w:w="1971" w:type="dxa"/>
            <w:shd w:val="clear" w:color="auto" w:fill="auto"/>
          </w:tcPr>
          <w:p w14:paraId="414C6F37" w14:textId="77777777" w:rsidR="00EB5970" w:rsidRPr="00C04A08" w:rsidRDefault="00EB5970" w:rsidP="00186BFC">
            <w:pPr>
              <w:pStyle w:val="TAH"/>
              <w:rPr>
                <w:rFonts w:eastAsia="Malgun Gothic"/>
              </w:rPr>
            </w:pPr>
            <w:r w:rsidRPr="00C04A08">
              <w:rPr>
                <w:rFonts w:eastAsia="Malgun Gothic"/>
              </w:rPr>
              <w:t>100 MHz</w:t>
            </w:r>
          </w:p>
        </w:tc>
        <w:tc>
          <w:tcPr>
            <w:tcW w:w="1372" w:type="dxa"/>
            <w:shd w:val="clear" w:color="auto" w:fill="auto"/>
          </w:tcPr>
          <w:p w14:paraId="2C536341" w14:textId="77777777" w:rsidR="00EB5970" w:rsidRPr="00C04A08" w:rsidRDefault="00EB5970" w:rsidP="00186BFC">
            <w:pPr>
              <w:pStyle w:val="TAH"/>
              <w:rPr>
                <w:rFonts w:eastAsia="Malgun Gothic"/>
              </w:rPr>
            </w:pPr>
            <w:r w:rsidRPr="00C04A08">
              <w:rPr>
                <w:rFonts w:eastAsia="Malgun Gothic"/>
              </w:rPr>
              <w:t>200 MHz</w:t>
            </w:r>
          </w:p>
        </w:tc>
        <w:tc>
          <w:tcPr>
            <w:tcW w:w="1553" w:type="dxa"/>
            <w:shd w:val="clear" w:color="auto" w:fill="auto"/>
          </w:tcPr>
          <w:p w14:paraId="1613847D" w14:textId="77777777" w:rsidR="00EB5970" w:rsidRPr="00C04A08" w:rsidRDefault="00EB5970" w:rsidP="00186BFC">
            <w:pPr>
              <w:pStyle w:val="TAH"/>
              <w:rPr>
                <w:rFonts w:eastAsia="Malgun Gothic"/>
              </w:rPr>
            </w:pPr>
            <w:r w:rsidRPr="00C04A08">
              <w:rPr>
                <w:rFonts w:eastAsia="Malgun Gothic"/>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186BFC">
            <w:pPr>
              <w:pStyle w:val="TAC"/>
            </w:pPr>
            <w:r w:rsidRPr="00C04A08">
              <w:t>n257</w:t>
            </w:r>
          </w:p>
        </w:tc>
        <w:tc>
          <w:tcPr>
            <w:tcW w:w="1517" w:type="dxa"/>
            <w:shd w:val="clear" w:color="auto" w:fill="auto"/>
          </w:tcPr>
          <w:p w14:paraId="2ECFF8E6"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186BFC">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186BFC">
            <w:pPr>
              <w:pStyle w:val="TAC"/>
            </w:pPr>
            <w:r w:rsidRPr="00C04A08">
              <w:rPr>
                <w:lang w:val="en-US"/>
              </w:rPr>
              <w:t>n258</w:t>
            </w:r>
          </w:p>
        </w:tc>
        <w:tc>
          <w:tcPr>
            <w:tcW w:w="1517" w:type="dxa"/>
            <w:shd w:val="clear" w:color="auto" w:fill="auto"/>
          </w:tcPr>
          <w:p w14:paraId="3E56D84B"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186BFC">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186BFC">
            <w:pPr>
              <w:pStyle w:val="TAC"/>
            </w:pPr>
            <w:r w:rsidRPr="00C04A08">
              <w:rPr>
                <w:lang w:val="en-US"/>
              </w:rPr>
              <w:t>n260</w:t>
            </w:r>
          </w:p>
        </w:tc>
        <w:tc>
          <w:tcPr>
            <w:tcW w:w="1517" w:type="dxa"/>
            <w:shd w:val="clear" w:color="auto" w:fill="auto"/>
          </w:tcPr>
          <w:p w14:paraId="349E998D" w14:textId="77777777" w:rsidR="00842EF7" w:rsidRPr="00C04A08" w:rsidRDefault="00842EF7" w:rsidP="00186BFC">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186BFC">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186BFC">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186BFC">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186BFC">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186BFC">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186BFC">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186BFC">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186BFC">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186BFC">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186BFC">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618D9085" w14:textId="77777777" w:rsidR="00842EF7" w:rsidRPr="00C04A08" w:rsidRDefault="00842EF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11131" w:name="_Toc98864386"/>
      <w:bookmarkStart w:id="11132" w:name="_Toc99733635"/>
      <w:bookmarkStart w:id="11133" w:name="_Toc106577540"/>
      <w:bookmarkStart w:id="11134" w:name="_Toc114537291"/>
      <w:bookmarkStart w:id="11135" w:name="_Toc115257559"/>
      <w:bookmarkStart w:id="11136" w:name="_Toc123086879"/>
      <w:bookmarkStart w:id="11137" w:name="_Toc124296203"/>
      <w:bookmarkStart w:id="11138" w:name="_Toc124296673"/>
      <w:bookmarkStart w:id="11139" w:name="_Toc130572490"/>
      <w:bookmarkStart w:id="11140" w:name="_Toc131708489"/>
      <w:bookmarkStart w:id="11141" w:name="_Toc137458296"/>
      <w:bookmarkStart w:id="11142" w:name="_Toc138887783"/>
      <w:bookmarkStart w:id="11143" w:name="_Toc138969870"/>
      <w:bookmarkStart w:id="11144" w:name="_Toc145916931"/>
      <w:bookmarkStart w:id="11145" w:name="_Toc155386697"/>
      <w:bookmarkStart w:id="11146" w:name="_Toc161759737"/>
      <w:bookmarkStart w:id="11147" w:name="_Toc169872662"/>
      <w:r w:rsidRPr="00FE760F">
        <w:rPr>
          <w:rFonts w:eastAsia="Malgun Gothic"/>
        </w:rPr>
        <w:t>7.3.4.</w:t>
      </w:r>
      <w:r>
        <w:rPr>
          <w:rFonts w:eastAsia="Malgun Gothic"/>
        </w:rPr>
        <w:t>5</w:t>
      </w:r>
      <w:r w:rsidRPr="00FE760F">
        <w:rPr>
          <w:rFonts w:eastAsia="Malgun Gothic"/>
        </w:rPr>
        <w:tab/>
        <w:t>EIS spherical coverage for power cl</w:t>
      </w:r>
      <w:r>
        <w:rPr>
          <w:rFonts w:eastAsia="Malgun Gothic"/>
        </w:rPr>
        <w:t>ass 5</w:t>
      </w:r>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670E8960" w14:textId="77777777" w:rsidR="00FD5D84" w:rsidRPr="00FE760F" w:rsidRDefault="00FD5D84" w:rsidP="00186BFC">
            <w:pPr>
              <w:pStyle w:val="TAH"/>
              <w:rPr>
                <w:rFonts w:eastAsia="Malgun Gothic"/>
              </w:rPr>
            </w:pPr>
            <w:r w:rsidRPr="00FE760F">
              <w:rPr>
                <w:rFonts w:eastAsia="Malgun Gothic"/>
              </w:rPr>
              <w:t xml:space="preserve">EIS at </w:t>
            </w:r>
            <w:r>
              <w:rPr>
                <w:rFonts w:eastAsia="Malgun Gothic"/>
              </w:rPr>
              <w:t>85</w:t>
            </w:r>
            <w:r w:rsidRPr="00FE760F">
              <w:rPr>
                <w:rFonts w:eastAsia="Malgun Gothic"/>
                <w:vertAlign w:val="superscript"/>
              </w:rPr>
              <w:t xml:space="preserve">th </w:t>
            </w:r>
            <w:r w:rsidRPr="00FE760F">
              <w:rPr>
                <w:rFonts w:eastAsia="Malgun Gothic"/>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186BFC">
            <w:pPr>
              <w:pStyle w:val="TAH"/>
              <w:rPr>
                <w:rFonts w:eastAsia="Malgun Gothic"/>
              </w:rPr>
            </w:pPr>
          </w:p>
        </w:tc>
        <w:tc>
          <w:tcPr>
            <w:tcW w:w="1517" w:type="dxa"/>
            <w:shd w:val="clear" w:color="auto" w:fill="auto"/>
            <w:vAlign w:val="center"/>
          </w:tcPr>
          <w:p w14:paraId="27670081" w14:textId="77777777" w:rsidR="00FD5D84" w:rsidRPr="00FE760F" w:rsidRDefault="00FD5D84" w:rsidP="00186BFC">
            <w:pPr>
              <w:pStyle w:val="TAH"/>
              <w:rPr>
                <w:rFonts w:eastAsia="Malgun Gothic"/>
              </w:rPr>
            </w:pPr>
            <w:r w:rsidRPr="00FE760F">
              <w:rPr>
                <w:rFonts w:eastAsia="Malgun Gothic"/>
              </w:rPr>
              <w:t>50 MHz</w:t>
            </w:r>
          </w:p>
        </w:tc>
        <w:tc>
          <w:tcPr>
            <w:tcW w:w="1971" w:type="dxa"/>
            <w:shd w:val="clear" w:color="auto" w:fill="auto"/>
          </w:tcPr>
          <w:p w14:paraId="358B28C9" w14:textId="77777777" w:rsidR="00FD5D84" w:rsidRPr="00FE760F" w:rsidRDefault="00FD5D84" w:rsidP="00186BFC">
            <w:pPr>
              <w:pStyle w:val="TAH"/>
              <w:rPr>
                <w:rFonts w:eastAsia="Malgun Gothic"/>
              </w:rPr>
            </w:pPr>
            <w:r w:rsidRPr="00FE760F">
              <w:rPr>
                <w:rFonts w:eastAsia="Malgun Gothic"/>
              </w:rPr>
              <w:t>100 MHz</w:t>
            </w:r>
          </w:p>
        </w:tc>
        <w:tc>
          <w:tcPr>
            <w:tcW w:w="1372" w:type="dxa"/>
            <w:shd w:val="clear" w:color="auto" w:fill="auto"/>
          </w:tcPr>
          <w:p w14:paraId="36A86B48" w14:textId="77777777" w:rsidR="00FD5D84" w:rsidRPr="00FE760F" w:rsidRDefault="00FD5D84" w:rsidP="00186BFC">
            <w:pPr>
              <w:pStyle w:val="TAH"/>
              <w:rPr>
                <w:rFonts w:eastAsia="Malgun Gothic"/>
              </w:rPr>
            </w:pPr>
            <w:r w:rsidRPr="00FE760F">
              <w:rPr>
                <w:rFonts w:eastAsia="Malgun Gothic"/>
              </w:rPr>
              <w:t>200 MHz</w:t>
            </w:r>
          </w:p>
        </w:tc>
        <w:tc>
          <w:tcPr>
            <w:tcW w:w="1553" w:type="dxa"/>
            <w:shd w:val="clear" w:color="auto" w:fill="auto"/>
          </w:tcPr>
          <w:p w14:paraId="76286ED6" w14:textId="77777777" w:rsidR="00FD5D84" w:rsidRPr="00FE760F" w:rsidRDefault="00FD5D84" w:rsidP="00186BFC">
            <w:pPr>
              <w:pStyle w:val="TAH"/>
              <w:rPr>
                <w:rFonts w:eastAsia="Malgun Gothic"/>
              </w:rPr>
            </w:pPr>
            <w:r w:rsidRPr="00FE760F">
              <w:rPr>
                <w:rFonts w:eastAsia="Malgun Gothic"/>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186BFC">
            <w:pPr>
              <w:pStyle w:val="TAC"/>
            </w:pPr>
            <w:r w:rsidRPr="00FE760F">
              <w:t>n257</w:t>
            </w:r>
          </w:p>
        </w:tc>
        <w:tc>
          <w:tcPr>
            <w:tcW w:w="1517" w:type="dxa"/>
            <w:shd w:val="clear" w:color="auto" w:fill="auto"/>
          </w:tcPr>
          <w:p w14:paraId="404E9BE8" w14:textId="77777777" w:rsidR="00FD5D84" w:rsidRPr="00FE760F" w:rsidRDefault="00FD5D84" w:rsidP="00186BFC">
            <w:pPr>
              <w:pStyle w:val="TAC"/>
              <w:rPr>
                <w:szCs w:val="18"/>
              </w:rPr>
            </w:pPr>
            <w:r>
              <w:rPr>
                <w:szCs w:val="18"/>
              </w:rPr>
              <w:t>-84.6</w:t>
            </w:r>
          </w:p>
        </w:tc>
        <w:tc>
          <w:tcPr>
            <w:tcW w:w="1971" w:type="dxa"/>
            <w:shd w:val="clear" w:color="auto" w:fill="auto"/>
          </w:tcPr>
          <w:p w14:paraId="22BFF584" w14:textId="77777777" w:rsidR="00FD5D84" w:rsidRPr="00FE760F" w:rsidRDefault="00FD5D84" w:rsidP="00186BFC">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186BFC">
            <w:pPr>
              <w:pStyle w:val="TAC"/>
            </w:pPr>
            <w:r w:rsidRPr="00FE760F">
              <w:rPr>
                <w:lang w:val="en-US"/>
              </w:rPr>
              <w:t>n258</w:t>
            </w:r>
          </w:p>
        </w:tc>
        <w:tc>
          <w:tcPr>
            <w:tcW w:w="1517" w:type="dxa"/>
            <w:shd w:val="clear" w:color="auto" w:fill="auto"/>
          </w:tcPr>
          <w:p w14:paraId="31FC843A" w14:textId="77777777" w:rsidR="00FD5D84" w:rsidRPr="00FE760F" w:rsidRDefault="00FD5D84" w:rsidP="00186BFC">
            <w:pPr>
              <w:pStyle w:val="TAC"/>
              <w:rPr>
                <w:szCs w:val="18"/>
              </w:rPr>
            </w:pPr>
            <w:r>
              <w:rPr>
                <w:szCs w:val="18"/>
              </w:rPr>
              <w:t>-84.8</w:t>
            </w:r>
          </w:p>
        </w:tc>
        <w:tc>
          <w:tcPr>
            <w:tcW w:w="1971" w:type="dxa"/>
            <w:shd w:val="clear" w:color="auto" w:fill="auto"/>
          </w:tcPr>
          <w:p w14:paraId="3F69719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186BFC">
            <w:pPr>
              <w:pStyle w:val="TAC"/>
              <w:rPr>
                <w:lang w:val="en-US"/>
              </w:rPr>
            </w:pPr>
            <w:r>
              <w:rPr>
                <w:lang w:val="en-US"/>
              </w:rPr>
              <w:t>n259</w:t>
            </w:r>
          </w:p>
        </w:tc>
        <w:tc>
          <w:tcPr>
            <w:tcW w:w="1517" w:type="dxa"/>
            <w:shd w:val="clear" w:color="auto" w:fill="auto"/>
            <w:vAlign w:val="bottom"/>
          </w:tcPr>
          <w:p w14:paraId="62E9CA8F" w14:textId="58608B55" w:rsidR="003B6632" w:rsidRDefault="003B6632" w:rsidP="00186BFC">
            <w:pPr>
              <w:pStyle w:val="TAC"/>
              <w:rPr>
                <w:szCs w:val="18"/>
              </w:rPr>
            </w:pPr>
            <w:r>
              <w:t>-81.7</w:t>
            </w:r>
          </w:p>
        </w:tc>
        <w:tc>
          <w:tcPr>
            <w:tcW w:w="1971" w:type="dxa"/>
            <w:shd w:val="clear" w:color="auto" w:fill="auto"/>
            <w:vAlign w:val="bottom"/>
          </w:tcPr>
          <w:p w14:paraId="3E0CCA75" w14:textId="0ACE26F4" w:rsidR="003B6632" w:rsidRDefault="003B6632" w:rsidP="00186BFC">
            <w:pPr>
              <w:pStyle w:val="TAC"/>
              <w:rPr>
                <w:szCs w:val="18"/>
                <w:lang w:eastAsia="zh-CN"/>
              </w:rPr>
            </w:pPr>
            <w:r>
              <w:t>-78.7</w:t>
            </w:r>
          </w:p>
        </w:tc>
        <w:tc>
          <w:tcPr>
            <w:tcW w:w="1372" w:type="dxa"/>
            <w:shd w:val="clear" w:color="auto" w:fill="auto"/>
          </w:tcPr>
          <w:p w14:paraId="0BBFC3AC" w14:textId="21B927C6" w:rsidR="003B6632" w:rsidRDefault="003B6632" w:rsidP="00186BFC">
            <w:pPr>
              <w:pStyle w:val="TAC"/>
              <w:rPr>
                <w:szCs w:val="18"/>
                <w:lang w:eastAsia="zh-CN"/>
              </w:rPr>
            </w:pPr>
            <w:r>
              <w:t>-75.7</w:t>
            </w:r>
          </w:p>
        </w:tc>
        <w:tc>
          <w:tcPr>
            <w:tcW w:w="1553" w:type="dxa"/>
            <w:shd w:val="clear" w:color="auto" w:fill="auto"/>
            <w:vAlign w:val="bottom"/>
          </w:tcPr>
          <w:p w14:paraId="56C256CE" w14:textId="57379532" w:rsidR="003B6632" w:rsidRDefault="003B6632" w:rsidP="00186BFC">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1F7D095E" w14:textId="77777777" w:rsidR="00FD5D84" w:rsidRPr="00FE760F" w:rsidRDefault="00FD5D84"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11148" w:name="_Toc98864387"/>
      <w:bookmarkStart w:id="11149" w:name="_Toc99733636"/>
      <w:bookmarkStart w:id="11150" w:name="_Toc106577541"/>
      <w:bookmarkStart w:id="11151" w:name="_Toc114537292"/>
      <w:bookmarkStart w:id="11152" w:name="_Toc115257560"/>
      <w:bookmarkStart w:id="11153" w:name="_Toc123086880"/>
      <w:bookmarkStart w:id="11154" w:name="_Toc124296204"/>
      <w:bookmarkStart w:id="11155" w:name="_Toc124296674"/>
      <w:bookmarkStart w:id="11156" w:name="_Toc130572491"/>
      <w:bookmarkStart w:id="11157" w:name="_Toc131708490"/>
      <w:bookmarkStart w:id="11158" w:name="_Toc137458297"/>
      <w:bookmarkStart w:id="11159" w:name="_Toc138887784"/>
      <w:bookmarkStart w:id="11160" w:name="_Toc138969871"/>
      <w:bookmarkStart w:id="11161" w:name="_Toc145916932"/>
      <w:bookmarkStart w:id="11162" w:name="_Toc155386698"/>
      <w:bookmarkStart w:id="11163" w:name="_Toc161759738"/>
      <w:bookmarkStart w:id="11164" w:name="_Toc169872663"/>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3D8551FD" w14:textId="77777777" w:rsidR="002C3811" w:rsidRPr="00FE760F" w:rsidRDefault="002C3811" w:rsidP="00186BFC">
            <w:pPr>
              <w:pStyle w:val="TAH"/>
              <w:rPr>
                <w:rFonts w:eastAsia="Malgun Gothic"/>
              </w:rPr>
            </w:pPr>
            <w:r>
              <w:rPr>
                <w:rFonts w:eastAsia="Malgun Gothic"/>
              </w:rPr>
              <w:t xml:space="preserve">Max </w:t>
            </w:r>
            <w:r w:rsidRPr="00FE760F">
              <w:rPr>
                <w:rFonts w:eastAsia="Malgun Gothic"/>
              </w:rPr>
              <w:t xml:space="preserve">EIS </w:t>
            </w:r>
            <w:r w:rsidRPr="001D43F9">
              <w:rPr>
                <w:rFonts w:eastAsia="Malgun Gothic"/>
              </w:rPr>
              <w:t>over UE spherical coverage evaluation areas (dBm)</w:t>
            </w:r>
            <w:r w:rsidRPr="00FE760F">
              <w:rPr>
                <w:rFonts w:eastAsia="Malgun Gothic"/>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86BFC">
            <w:pPr>
              <w:pStyle w:val="TAH"/>
              <w:rPr>
                <w:rFonts w:eastAsia="Malgun Gothic"/>
              </w:rPr>
            </w:pPr>
          </w:p>
        </w:tc>
        <w:tc>
          <w:tcPr>
            <w:tcW w:w="1517" w:type="dxa"/>
            <w:shd w:val="clear" w:color="auto" w:fill="auto"/>
            <w:vAlign w:val="center"/>
          </w:tcPr>
          <w:p w14:paraId="5CBA607D" w14:textId="77777777" w:rsidR="002C3811" w:rsidRPr="00FE760F" w:rsidRDefault="002C3811" w:rsidP="00186BFC">
            <w:pPr>
              <w:pStyle w:val="TAH"/>
              <w:rPr>
                <w:rFonts w:eastAsia="Malgun Gothic"/>
              </w:rPr>
            </w:pPr>
            <w:r w:rsidRPr="00FE760F">
              <w:rPr>
                <w:rFonts w:eastAsia="Malgun Gothic"/>
              </w:rPr>
              <w:t>50 MHz</w:t>
            </w:r>
          </w:p>
        </w:tc>
        <w:tc>
          <w:tcPr>
            <w:tcW w:w="1971" w:type="dxa"/>
            <w:shd w:val="clear" w:color="auto" w:fill="auto"/>
          </w:tcPr>
          <w:p w14:paraId="751479D1" w14:textId="77777777" w:rsidR="002C3811" w:rsidRPr="00FE760F" w:rsidRDefault="002C3811" w:rsidP="00186BFC">
            <w:pPr>
              <w:pStyle w:val="TAH"/>
              <w:rPr>
                <w:rFonts w:eastAsia="Malgun Gothic"/>
              </w:rPr>
            </w:pPr>
            <w:r w:rsidRPr="00FE760F">
              <w:rPr>
                <w:rFonts w:eastAsia="Malgun Gothic"/>
              </w:rPr>
              <w:t>100 MHz</w:t>
            </w:r>
          </w:p>
        </w:tc>
        <w:tc>
          <w:tcPr>
            <w:tcW w:w="1372" w:type="dxa"/>
            <w:shd w:val="clear" w:color="auto" w:fill="auto"/>
          </w:tcPr>
          <w:p w14:paraId="2D924209" w14:textId="77777777" w:rsidR="002C3811" w:rsidRPr="00FE760F" w:rsidRDefault="002C3811" w:rsidP="00186BFC">
            <w:pPr>
              <w:pStyle w:val="TAH"/>
              <w:rPr>
                <w:rFonts w:eastAsia="Malgun Gothic"/>
              </w:rPr>
            </w:pPr>
            <w:r w:rsidRPr="00FE760F">
              <w:rPr>
                <w:rFonts w:eastAsia="Malgun Gothic"/>
              </w:rPr>
              <w:t>200 MHz</w:t>
            </w:r>
          </w:p>
        </w:tc>
        <w:tc>
          <w:tcPr>
            <w:tcW w:w="1553" w:type="dxa"/>
            <w:shd w:val="clear" w:color="auto" w:fill="auto"/>
          </w:tcPr>
          <w:p w14:paraId="5EFC1787" w14:textId="77777777" w:rsidR="002C3811" w:rsidRPr="00FE760F" w:rsidRDefault="002C3811" w:rsidP="00186BFC">
            <w:pPr>
              <w:pStyle w:val="TAH"/>
              <w:rPr>
                <w:rFonts w:eastAsia="Malgun Gothic"/>
              </w:rPr>
            </w:pPr>
            <w:r w:rsidRPr="00FE760F">
              <w:rPr>
                <w:rFonts w:eastAsia="Malgun Gothic"/>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86BFC">
            <w:pPr>
              <w:pStyle w:val="TAC"/>
            </w:pPr>
            <w:r w:rsidRPr="00FE760F">
              <w:t>n257</w:t>
            </w:r>
          </w:p>
        </w:tc>
        <w:tc>
          <w:tcPr>
            <w:tcW w:w="1517" w:type="dxa"/>
            <w:shd w:val="clear" w:color="auto" w:fill="auto"/>
            <w:vAlign w:val="bottom"/>
          </w:tcPr>
          <w:p w14:paraId="7C91C2BF" w14:textId="4313408B" w:rsidR="002C3811" w:rsidRPr="00FE760F" w:rsidRDefault="002C3811" w:rsidP="00186BFC">
            <w:pPr>
              <w:pStyle w:val="TAC"/>
              <w:rPr>
                <w:szCs w:val="18"/>
              </w:rPr>
            </w:pPr>
            <w:r>
              <w:t>-82.6</w:t>
            </w:r>
          </w:p>
        </w:tc>
        <w:tc>
          <w:tcPr>
            <w:tcW w:w="1971" w:type="dxa"/>
            <w:shd w:val="clear" w:color="auto" w:fill="auto"/>
            <w:vAlign w:val="bottom"/>
          </w:tcPr>
          <w:p w14:paraId="7EE91C48" w14:textId="0BC6097F" w:rsidR="002C3811" w:rsidRPr="00FE760F" w:rsidRDefault="002C3811" w:rsidP="00186BFC">
            <w:pPr>
              <w:pStyle w:val="TAC"/>
              <w:rPr>
                <w:szCs w:val="18"/>
                <w:lang w:eastAsia="zh-CN"/>
              </w:rPr>
            </w:pPr>
            <w:r>
              <w:t>-79.6</w:t>
            </w:r>
          </w:p>
        </w:tc>
        <w:tc>
          <w:tcPr>
            <w:tcW w:w="1372" w:type="dxa"/>
            <w:shd w:val="clear" w:color="auto" w:fill="auto"/>
          </w:tcPr>
          <w:p w14:paraId="4FEF02F2" w14:textId="28E8258F" w:rsidR="002C3811" w:rsidRPr="00FE760F" w:rsidRDefault="002C3811" w:rsidP="00186BFC">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86BFC">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86BFC">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86BFC">
            <w:pPr>
              <w:pStyle w:val="TAC"/>
              <w:rPr>
                <w:szCs w:val="18"/>
              </w:rPr>
            </w:pPr>
            <w:r>
              <w:t>-82.8</w:t>
            </w:r>
          </w:p>
        </w:tc>
        <w:tc>
          <w:tcPr>
            <w:tcW w:w="1971" w:type="dxa"/>
            <w:shd w:val="clear" w:color="auto" w:fill="auto"/>
            <w:vAlign w:val="bottom"/>
          </w:tcPr>
          <w:p w14:paraId="32C937B3" w14:textId="1A48C342" w:rsidR="002C3811" w:rsidRPr="00FE760F" w:rsidRDefault="002C3811" w:rsidP="00186BFC">
            <w:pPr>
              <w:pStyle w:val="TAC"/>
              <w:rPr>
                <w:szCs w:val="18"/>
                <w:lang w:eastAsia="zh-CN"/>
              </w:rPr>
            </w:pPr>
            <w:r>
              <w:t>-79.8</w:t>
            </w:r>
          </w:p>
        </w:tc>
        <w:tc>
          <w:tcPr>
            <w:tcW w:w="1372" w:type="dxa"/>
            <w:shd w:val="clear" w:color="auto" w:fill="auto"/>
          </w:tcPr>
          <w:p w14:paraId="6C6A9DF9" w14:textId="533D19A6" w:rsidR="002C3811" w:rsidRPr="00FE760F" w:rsidRDefault="002C3811" w:rsidP="00186BFC">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86BFC">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86BFC">
            <w:pPr>
              <w:pStyle w:val="TAC"/>
              <w:rPr>
                <w:lang w:val="en-US"/>
              </w:rPr>
            </w:pPr>
            <w:r>
              <w:rPr>
                <w:lang w:val="en-US"/>
              </w:rPr>
              <w:t>n261</w:t>
            </w:r>
          </w:p>
        </w:tc>
        <w:tc>
          <w:tcPr>
            <w:tcW w:w="1517" w:type="dxa"/>
            <w:shd w:val="clear" w:color="auto" w:fill="auto"/>
            <w:vAlign w:val="bottom"/>
          </w:tcPr>
          <w:p w14:paraId="394F742A" w14:textId="4720EE92" w:rsidR="002C3811" w:rsidRDefault="002C3811" w:rsidP="00186BFC">
            <w:pPr>
              <w:pStyle w:val="TAC"/>
              <w:rPr>
                <w:szCs w:val="18"/>
              </w:rPr>
            </w:pPr>
            <w:r>
              <w:t>-82.6</w:t>
            </w:r>
          </w:p>
        </w:tc>
        <w:tc>
          <w:tcPr>
            <w:tcW w:w="1971" w:type="dxa"/>
            <w:shd w:val="clear" w:color="auto" w:fill="auto"/>
            <w:vAlign w:val="bottom"/>
          </w:tcPr>
          <w:p w14:paraId="38284607" w14:textId="375730F4" w:rsidR="002C3811" w:rsidRDefault="002C3811" w:rsidP="00186BFC">
            <w:pPr>
              <w:pStyle w:val="TAC"/>
              <w:rPr>
                <w:szCs w:val="18"/>
                <w:lang w:eastAsia="zh-CN"/>
              </w:rPr>
            </w:pPr>
            <w:r>
              <w:t>-79.6</w:t>
            </w:r>
          </w:p>
        </w:tc>
        <w:tc>
          <w:tcPr>
            <w:tcW w:w="1372" w:type="dxa"/>
            <w:shd w:val="clear" w:color="auto" w:fill="auto"/>
          </w:tcPr>
          <w:p w14:paraId="7C133B0E" w14:textId="36835183" w:rsidR="002C3811" w:rsidRDefault="002C3811" w:rsidP="00186BFC">
            <w:pPr>
              <w:pStyle w:val="TAC"/>
              <w:rPr>
                <w:szCs w:val="18"/>
                <w:lang w:eastAsia="zh-CN"/>
              </w:rPr>
            </w:pPr>
            <w:r>
              <w:t>-76.6</w:t>
            </w:r>
          </w:p>
        </w:tc>
        <w:tc>
          <w:tcPr>
            <w:tcW w:w="1553" w:type="dxa"/>
            <w:shd w:val="clear" w:color="auto" w:fill="auto"/>
            <w:vAlign w:val="bottom"/>
          </w:tcPr>
          <w:p w14:paraId="08CD70FD" w14:textId="2082A563" w:rsidR="002C3811" w:rsidRDefault="002C3811" w:rsidP="00186BFC">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5FF345FC" w14:textId="77777777" w:rsidR="002C3811" w:rsidRDefault="002C3811"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p w14:paraId="12D0B55B" w14:textId="1B6B0F12" w:rsidR="002C3811" w:rsidRPr="00B351CE" w:rsidRDefault="00CD5FF1" w:rsidP="00186BFC">
            <w:pPr>
              <w:pStyle w:val="TAN"/>
              <w:rPr>
                <w:rFonts w:eastAsia="Malgun Gothic" w:cs="Arial"/>
              </w:rPr>
            </w:pPr>
            <w:r w:rsidRPr="00867FC9">
              <w:rPr>
                <w:rFonts w:cs="Arial"/>
                <w:szCs w:val="18"/>
              </w:rPr>
              <w:t>NOTE 3:</w:t>
            </w:r>
            <w:r w:rsidRPr="00C04A08">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11165" w:name="_Toc98864388"/>
      <w:bookmarkStart w:id="11166" w:name="_Toc99733637"/>
      <w:bookmarkStart w:id="11167" w:name="_Toc106577542"/>
      <w:bookmarkStart w:id="11168" w:name="_Toc114537293"/>
      <w:bookmarkStart w:id="11169" w:name="_Toc115257561"/>
      <w:bookmarkStart w:id="11170" w:name="_Toc123086881"/>
      <w:bookmarkStart w:id="11171" w:name="_Toc124296205"/>
      <w:bookmarkStart w:id="11172" w:name="_Toc124296675"/>
      <w:bookmarkStart w:id="11173" w:name="_Toc130572492"/>
      <w:bookmarkStart w:id="11174" w:name="_Toc131708491"/>
      <w:bookmarkStart w:id="11175" w:name="_Toc137458298"/>
      <w:bookmarkStart w:id="11176" w:name="_Toc138887785"/>
      <w:bookmarkStart w:id="11177" w:name="_Toc138969872"/>
      <w:bookmarkStart w:id="11178" w:name="_Toc145916933"/>
      <w:bookmarkStart w:id="11179" w:name="_Toc155386699"/>
      <w:bookmarkStart w:id="11180" w:name="_Toc161759739"/>
      <w:bookmarkStart w:id="11181" w:name="_Toc169872664"/>
      <w:r>
        <w:t>7.3.4.7</w:t>
      </w:r>
      <w:r>
        <w:tab/>
        <w:t>EIS spherical coverage for power class 7</w:t>
      </w:r>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86BFC">
            <w:pPr>
              <w:pStyle w:val="TAH"/>
              <w:rPr>
                <w:rFonts w:eastAsia="Calibri"/>
              </w:rPr>
            </w:pPr>
            <w:r>
              <w:rPr>
                <w:rFonts w:eastAsia="Calibri"/>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86BFC">
            <w:pPr>
              <w:pStyle w:val="TAH"/>
              <w:rPr>
                <w:rFonts w:eastAsia="MS Mincho"/>
              </w:rPr>
            </w:pPr>
            <w:r>
              <w:rPr>
                <w:rFonts w:eastAsia="Malgun Gothic"/>
              </w:rPr>
              <w:t>EIS at 50</w:t>
            </w:r>
            <w:r>
              <w:rPr>
                <w:rFonts w:eastAsia="Malgun Gothic"/>
                <w:vertAlign w:val="superscript"/>
              </w:rPr>
              <w:t xml:space="preserve">th </w:t>
            </w:r>
            <w:r>
              <w:rPr>
                <w:rFonts w:eastAsia="Malgun Gothic"/>
              </w:rPr>
              <w:t xml:space="preserve">%-tile CCDF (dBm) </w:t>
            </w:r>
            <w:r>
              <w:rPr>
                <w:rFonts w:eastAsia="MS Mincho"/>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86BFC">
            <w:pPr>
              <w:pStyle w:val="TAH"/>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86BFC">
            <w:pPr>
              <w:pStyle w:val="TAH"/>
              <w:rPr>
                <w:rFonts w:eastAsia="Calibri"/>
              </w:rPr>
            </w:pPr>
            <w:r>
              <w:rPr>
                <w:rFonts w:eastAsia="MS Mincho"/>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86BFC">
            <w:pPr>
              <w:pStyle w:val="TAH"/>
              <w:rPr>
                <w:rFonts w:eastAsia="Calibri"/>
              </w:rPr>
            </w:pPr>
            <w:r>
              <w:rPr>
                <w:rFonts w:eastAsia="MS Mincho"/>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186BFC">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186BFC">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186BFC">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186BFC">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186BFC">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186BFC">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86BFC">
            <w:pPr>
              <w:pStyle w:val="TAN"/>
              <w:rPr>
                <w:rFonts w:eastAsia="Malgun Gothic"/>
              </w:rPr>
            </w:pPr>
            <w:r>
              <w:rPr>
                <w:rFonts w:eastAsia="Malgun Gothic"/>
              </w:rPr>
              <w:t>NOTE 1:</w:t>
            </w:r>
            <w:r>
              <w:rPr>
                <w:rFonts w:eastAsia="Malgun Gothic"/>
              </w:rPr>
              <w:tab/>
              <w:t>The transmitter shall be set to P</w:t>
            </w:r>
            <w:r>
              <w:rPr>
                <w:rFonts w:eastAsia="Malgun Gothic"/>
                <w:vertAlign w:val="subscript"/>
              </w:rPr>
              <w:t>UMAX</w:t>
            </w:r>
            <w:r>
              <w:rPr>
                <w:rFonts w:eastAsia="Malgun Gothic"/>
              </w:rPr>
              <w:t xml:space="preserve"> as defined in clause 6.2.4</w:t>
            </w:r>
          </w:p>
          <w:p w14:paraId="013089D4" w14:textId="77777777" w:rsidR="009A34CE" w:rsidRDefault="009A34CE" w:rsidP="00186BFC">
            <w:pPr>
              <w:pStyle w:val="TAN"/>
              <w:rPr>
                <w:rFonts w:eastAsia="Calibri"/>
              </w:rPr>
            </w:pPr>
            <w:r>
              <w:rPr>
                <w:rFonts w:eastAsia="Malgun Gothic"/>
              </w:rPr>
              <w:t>NOTE 2:</w:t>
            </w:r>
            <w:r>
              <w:rPr>
                <w:rFonts w:eastAsia="Malgun Gothic"/>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11182" w:name="_Toc21340949"/>
      <w:bookmarkStart w:id="11183" w:name="_Toc29805397"/>
      <w:bookmarkStart w:id="11184" w:name="_Toc36456606"/>
      <w:bookmarkStart w:id="11185" w:name="_Toc36469704"/>
      <w:bookmarkStart w:id="11186" w:name="_Toc37254113"/>
      <w:bookmarkStart w:id="11187" w:name="_Toc37322972"/>
      <w:bookmarkStart w:id="11188" w:name="_Toc37324378"/>
      <w:bookmarkStart w:id="11189" w:name="_Toc45889901"/>
      <w:bookmarkStart w:id="11190" w:name="_Toc52196576"/>
      <w:bookmarkStart w:id="11191" w:name="_Toc52197556"/>
      <w:bookmarkStart w:id="11192" w:name="_Toc53173279"/>
      <w:bookmarkStart w:id="11193" w:name="_Toc53173648"/>
      <w:bookmarkStart w:id="11194" w:name="_Toc61119650"/>
      <w:bookmarkStart w:id="11195" w:name="_Toc61120032"/>
      <w:bookmarkStart w:id="11196" w:name="_Toc67926103"/>
      <w:bookmarkStart w:id="11197" w:name="_Toc75273741"/>
      <w:bookmarkStart w:id="11198" w:name="_Toc76510641"/>
      <w:bookmarkStart w:id="11199" w:name="_Toc83129798"/>
      <w:bookmarkStart w:id="11200" w:name="_Toc90591330"/>
      <w:bookmarkStart w:id="11201" w:name="_Toc98864389"/>
      <w:bookmarkStart w:id="11202" w:name="_Toc99733638"/>
      <w:bookmarkStart w:id="11203" w:name="_Toc106577543"/>
      <w:bookmarkStart w:id="11204" w:name="_Toc114537294"/>
      <w:bookmarkStart w:id="11205" w:name="_Toc115257562"/>
      <w:bookmarkStart w:id="11206" w:name="_Toc123086882"/>
      <w:bookmarkStart w:id="11207" w:name="_Toc124296206"/>
      <w:bookmarkStart w:id="11208" w:name="_Toc124296676"/>
      <w:bookmarkStart w:id="11209" w:name="_Toc130572493"/>
      <w:bookmarkStart w:id="11210" w:name="_Toc131708492"/>
      <w:bookmarkStart w:id="11211" w:name="_Toc137458299"/>
      <w:bookmarkStart w:id="11212" w:name="_Toc138887786"/>
      <w:bookmarkStart w:id="11213" w:name="_Toc138969873"/>
      <w:bookmarkStart w:id="11214" w:name="_Toc145916934"/>
      <w:bookmarkStart w:id="11215" w:name="_Toc155386700"/>
      <w:bookmarkStart w:id="11216" w:name="_Toc161759740"/>
      <w:bookmarkStart w:id="11217" w:name="_Toc169872665"/>
      <w:r w:rsidRPr="00C04A08">
        <w:t>7.3A</w:t>
      </w:r>
      <w:r w:rsidRPr="00C04A08">
        <w:tab/>
        <w:t xml:space="preserve">Reference sensitivity for </w:t>
      </w:r>
      <w:r w:rsidR="004963EA" w:rsidRPr="00C04A08">
        <w:t xml:space="preserve">DL </w:t>
      </w:r>
      <w:r w:rsidRPr="00C04A08">
        <w:t>CA</w:t>
      </w:r>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6829DB8D" w14:textId="77777777" w:rsidR="00842EF7" w:rsidRPr="00C04A08" w:rsidRDefault="00842EF7" w:rsidP="00842EF7">
      <w:pPr>
        <w:pStyle w:val="Heading3"/>
      </w:pPr>
      <w:bookmarkStart w:id="11218" w:name="_Toc21340950"/>
      <w:bookmarkStart w:id="11219" w:name="_Toc29805398"/>
      <w:bookmarkStart w:id="11220" w:name="_Toc36456607"/>
      <w:bookmarkStart w:id="11221" w:name="_Toc36469705"/>
      <w:bookmarkStart w:id="11222" w:name="_Toc37254114"/>
      <w:bookmarkStart w:id="11223" w:name="_Toc37322973"/>
      <w:bookmarkStart w:id="11224" w:name="_Toc37324379"/>
      <w:bookmarkStart w:id="11225" w:name="_Toc45889902"/>
      <w:bookmarkStart w:id="11226" w:name="_Toc52196577"/>
      <w:bookmarkStart w:id="11227" w:name="_Toc52197557"/>
      <w:bookmarkStart w:id="11228" w:name="_Toc53173280"/>
      <w:bookmarkStart w:id="11229" w:name="_Toc53173649"/>
      <w:bookmarkStart w:id="11230" w:name="_Toc61119651"/>
      <w:bookmarkStart w:id="11231" w:name="_Toc61120033"/>
      <w:bookmarkStart w:id="11232" w:name="_Toc67926104"/>
      <w:bookmarkStart w:id="11233" w:name="_Toc75273742"/>
      <w:bookmarkStart w:id="11234" w:name="_Toc76510642"/>
      <w:bookmarkStart w:id="11235" w:name="_Toc83129799"/>
      <w:bookmarkStart w:id="11236" w:name="_Toc90591331"/>
      <w:bookmarkStart w:id="11237" w:name="_Toc98864390"/>
      <w:bookmarkStart w:id="11238" w:name="_Toc99733639"/>
      <w:bookmarkStart w:id="11239" w:name="_Toc106577544"/>
      <w:bookmarkStart w:id="11240" w:name="_Toc114537295"/>
      <w:bookmarkStart w:id="11241" w:name="_Toc115257563"/>
      <w:bookmarkStart w:id="11242" w:name="_Toc123086883"/>
      <w:bookmarkStart w:id="11243" w:name="_Toc124296207"/>
      <w:bookmarkStart w:id="11244" w:name="_Toc124296677"/>
      <w:bookmarkStart w:id="11245" w:name="_Toc130572494"/>
      <w:bookmarkStart w:id="11246" w:name="_Toc131708493"/>
      <w:bookmarkStart w:id="11247" w:name="_Toc137458300"/>
      <w:bookmarkStart w:id="11248" w:name="_Toc138887787"/>
      <w:bookmarkStart w:id="11249" w:name="_Toc138969874"/>
      <w:bookmarkStart w:id="11250" w:name="_Toc145916935"/>
      <w:bookmarkStart w:id="11251" w:name="_Toc155386701"/>
      <w:bookmarkStart w:id="11252" w:name="_Toc161759741"/>
      <w:bookmarkStart w:id="11253" w:name="_Toc169872666"/>
      <w:r w:rsidRPr="00C04A08">
        <w:t>7.3A.1</w:t>
      </w:r>
      <w:r w:rsidRPr="00C04A08">
        <w:tab/>
        <w:t>General</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p>
    <w:p w14:paraId="28D89CCC" w14:textId="77777777" w:rsidR="00842EF7" w:rsidRPr="00C04A08" w:rsidRDefault="00842EF7" w:rsidP="003C6ED8">
      <w:pPr>
        <w:pStyle w:val="Heading3"/>
      </w:pPr>
      <w:bookmarkStart w:id="11254" w:name="_Toc21340951"/>
      <w:bookmarkStart w:id="11255" w:name="_Toc29805399"/>
      <w:bookmarkStart w:id="11256" w:name="_Toc36456608"/>
      <w:bookmarkStart w:id="11257" w:name="_Toc36469706"/>
      <w:bookmarkStart w:id="11258" w:name="_Toc37254115"/>
      <w:bookmarkStart w:id="11259" w:name="_Toc37322974"/>
      <w:bookmarkStart w:id="11260" w:name="_Toc37324380"/>
      <w:bookmarkStart w:id="11261" w:name="_Toc45889903"/>
      <w:bookmarkStart w:id="11262" w:name="_Toc52196578"/>
      <w:bookmarkStart w:id="11263" w:name="_Toc52197558"/>
      <w:bookmarkStart w:id="11264" w:name="_Toc53173281"/>
      <w:bookmarkStart w:id="11265" w:name="_Toc53173650"/>
      <w:bookmarkStart w:id="11266" w:name="_Toc61119652"/>
      <w:bookmarkStart w:id="11267" w:name="_Toc61120034"/>
      <w:bookmarkStart w:id="11268" w:name="_Toc67926105"/>
      <w:bookmarkStart w:id="11269" w:name="_Toc75273743"/>
      <w:bookmarkStart w:id="11270" w:name="_Toc76510643"/>
      <w:bookmarkStart w:id="11271" w:name="_Toc83129800"/>
      <w:bookmarkStart w:id="11272" w:name="_Toc90591332"/>
      <w:bookmarkStart w:id="11273" w:name="_Toc98864391"/>
      <w:bookmarkStart w:id="11274" w:name="_Toc99733640"/>
      <w:bookmarkStart w:id="11275" w:name="_Toc106577545"/>
      <w:bookmarkStart w:id="11276" w:name="_Toc114537296"/>
      <w:bookmarkStart w:id="11277" w:name="_Toc115257564"/>
      <w:bookmarkStart w:id="11278" w:name="_Toc123086884"/>
      <w:bookmarkStart w:id="11279" w:name="_Toc124296208"/>
      <w:bookmarkStart w:id="11280" w:name="_Toc124296678"/>
      <w:bookmarkStart w:id="11281" w:name="_Toc130572495"/>
      <w:bookmarkStart w:id="11282" w:name="_Toc131708494"/>
      <w:bookmarkStart w:id="11283" w:name="_Toc137458301"/>
      <w:bookmarkStart w:id="11284" w:name="_Toc138887788"/>
      <w:bookmarkStart w:id="11285" w:name="_Toc138969875"/>
      <w:bookmarkStart w:id="11286" w:name="_Toc145916936"/>
      <w:bookmarkStart w:id="11287" w:name="_Toc155386702"/>
      <w:bookmarkStart w:id="11288" w:name="_Toc161759742"/>
      <w:bookmarkStart w:id="11289" w:name="_Toc169872667"/>
      <w:r w:rsidRPr="00C04A08">
        <w:t>7.3A.2</w:t>
      </w:r>
      <w:r w:rsidRPr="00C04A08">
        <w:tab/>
        <w:t>Reference sensitivity power level for CA</w:t>
      </w:r>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1903F928" w14:textId="77777777" w:rsidR="00842EF7" w:rsidRPr="00C04A08" w:rsidRDefault="00842EF7" w:rsidP="003C6ED8">
      <w:pPr>
        <w:pStyle w:val="Heading4"/>
      </w:pPr>
      <w:bookmarkStart w:id="11290" w:name="_Toc21340952"/>
      <w:bookmarkStart w:id="11291" w:name="_Toc29805400"/>
      <w:bookmarkStart w:id="11292" w:name="_Toc36456609"/>
      <w:bookmarkStart w:id="11293" w:name="_Toc36469707"/>
      <w:bookmarkStart w:id="11294" w:name="_Toc37254116"/>
      <w:bookmarkStart w:id="11295" w:name="_Toc37322975"/>
      <w:bookmarkStart w:id="11296" w:name="_Toc37324381"/>
      <w:bookmarkStart w:id="11297" w:name="_Toc45889904"/>
      <w:bookmarkStart w:id="11298" w:name="_Toc52196579"/>
      <w:bookmarkStart w:id="11299" w:name="_Toc52197559"/>
      <w:bookmarkStart w:id="11300" w:name="_Toc53173282"/>
      <w:bookmarkStart w:id="11301" w:name="_Toc53173651"/>
      <w:bookmarkStart w:id="11302" w:name="_Toc61119653"/>
      <w:bookmarkStart w:id="11303" w:name="_Toc61120035"/>
      <w:bookmarkStart w:id="11304" w:name="_Toc67926106"/>
      <w:bookmarkStart w:id="11305" w:name="_Toc75273744"/>
      <w:bookmarkStart w:id="11306" w:name="_Toc76510644"/>
      <w:bookmarkStart w:id="11307" w:name="_Toc83129801"/>
      <w:bookmarkStart w:id="11308" w:name="_Toc90591333"/>
      <w:bookmarkStart w:id="11309" w:name="_Toc98864392"/>
      <w:bookmarkStart w:id="11310" w:name="_Toc99733641"/>
      <w:bookmarkStart w:id="11311" w:name="_Toc106577546"/>
      <w:bookmarkStart w:id="11312" w:name="_Toc114537297"/>
      <w:bookmarkStart w:id="11313" w:name="_Toc115257565"/>
      <w:bookmarkStart w:id="11314" w:name="_Toc123086885"/>
      <w:bookmarkStart w:id="11315" w:name="_Toc124296209"/>
      <w:bookmarkStart w:id="11316" w:name="_Toc124296679"/>
      <w:bookmarkStart w:id="11317" w:name="_Toc130572496"/>
      <w:bookmarkStart w:id="11318" w:name="_Toc131708495"/>
      <w:bookmarkStart w:id="11319" w:name="_Toc137458302"/>
      <w:bookmarkStart w:id="11320" w:name="_Toc138887789"/>
      <w:bookmarkStart w:id="11321" w:name="_Toc138969876"/>
      <w:bookmarkStart w:id="11322" w:name="_Toc145916937"/>
      <w:bookmarkStart w:id="11323" w:name="_Toc155386703"/>
      <w:bookmarkStart w:id="11324" w:name="_Toc161759743"/>
      <w:bookmarkStart w:id="11325" w:name="_Toc169872668"/>
      <w:r w:rsidRPr="00C04A08">
        <w:t>7.3A.2.1</w:t>
      </w:r>
      <w:r w:rsidRPr="00C04A08">
        <w:tab/>
        <w:t>Intra-band contiguous CA</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873B65" w14:paraId="1CBD6F5B" w14:textId="77777777" w:rsidTr="00CF3BB3">
        <w:trPr>
          <w:trHeight w:val="187"/>
          <w:jc w:val="center"/>
        </w:trPr>
        <w:tc>
          <w:tcPr>
            <w:tcW w:w="4923" w:type="dxa"/>
            <w:vAlign w:val="center"/>
          </w:tcPr>
          <w:p w14:paraId="08058CDC" w14:textId="7D05CCAC" w:rsidR="00873B65" w:rsidRDefault="00873B65" w:rsidP="00873B65">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2F1C045D" w:rsidR="00873B65" w:rsidRDefault="00873B65" w:rsidP="00873B65">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11326" w:name="_Toc52196580"/>
      <w:bookmarkStart w:id="11327" w:name="_Toc52197560"/>
      <w:bookmarkStart w:id="11328" w:name="_Toc53173283"/>
      <w:bookmarkStart w:id="11329" w:name="_Toc53173652"/>
      <w:bookmarkStart w:id="11330" w:name="_Toc61119654"/>
      <w:bookmarkStart w:id="11331" w:name="_Toc61120036"/>
      <w:bookmarkStart w:id="11332" w:name="_Toc67926107"/>
      <w:bookmarkStart w:id="11333" w:name="_Toc75273745"/>
      <w:bookmarkStart w:id="11334" w:name="_Toc76510645"/>
      <w:bookmarkStart w:id="11335" w:name="_Toc83129802"/>
      <w:bookmarkStart w:id="11336" w:name="_Toc90591334"/>
      <w:bookmarkStart w:id="11337" w:name="_Toc98864393"/>
      <w:bookmarkStart w:id="11338" w:name="_Toc99733642"/>
      <w:bookmarkStart w:id="11339" w:name="_Toc106577547"/>
      <w:bookmarkStart w:id="11340" w:name="_Toc21340953"/>
      <w:bookmarkStart w:id="11341" w:name="_Toc29805401"/>
      <w:bookmarkStart w:id="11342" w:name="_Toc36456610"/>
      <w:bookmarkStart w:id="11343" w:name="_Toc36469708"/>
      <w:bookmarkStart w:id="11344" w:name="_Toc37254117"/>
      <w:bookmarkStart w:id="11345" w:name="_Toc37322976"/>
      <w:bookmarkStart w:id="11346" w:name="_Toc37324382"/>
      <w:bookmarkStart w:id="11347" w:name="_Toc45889905"/>
      <w:r>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11348" w:name="_Toc114537298"/>
      <w:bookmarkStart w:id="11349" w:name="_Toc115257566"/>
      <w:bookmarkStart w:id="11350" w:name="_Toc123086886"/>
      <w:bookmarkStart w:id="11351" w:name="_Toc124296210"/>
      <w:bookmarkStart w:id="11352" w:name="_Toc124296680"/>
      <w:bookmarkStart w:id="11353" w:name="_Toc130572497"/>
      <w:bookmarkStart w:id="11354" w:name="_Toc131708496"/>
      <w:bookmarkStart w:id="11355" w:name="_Toc137458303"/>
      <w:bookmarkStart w:id="11356" w:name="_Toc138887790"/>
      <w:bookmarkStart w:id="11357" w:name="_Toc138969877"/>
      <w:bookmarkStart w:id="11358" w:name="_Toc145916938"/>
      <w:bookmarkStart w:id="11359" w:name="_Toc155386704"/>
      <w:bookmarkStart w:id="11360" w:name="_Toc161759744"/>
      <w:bookmarkStart w:id="11361" w:name="_Toc169872669"/>
      <w:r w:rsidRPr="00C04A08">
        <w:rPr>
          <w:rFonts w:eastAsia="Malgun Gothic"/>
        </w:rPr>
        <w:t>7.3A.2.3</w:t>
      </w:r>
      <w:r w:rsidRPr="00C04A08">
        <w:rPr>
          <w:rFonts w:eastAsia="Malgun Gothic"/>
        </w:rPr>
        <w:tab/>
        <w:t>Inter-band CA</w:t>
      </w:r>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11362"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11362"/>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r w:rsidRPr="00C04A08">
              <w:rPr>
                <w:rFonts w:eastAsia="Malgun Gothic"/>
              </w:rPr>
              <w:t>s</w:t>
            </w:r>
          </w:p>
        </w:tc>
        <w:tc>
          <w:tcPr>
            <w:tcW w:w="864" w:type="dxa"/>
          </w:tcPr>
          <w:p w14:paraId="2CC4F3FC" w14:textId="77777777" w:rsidR="007843F3" w:rsidRPr="00C04A08" w:rsidRDefault="007843F3" w:rsidP="00186BFC">
            <w:pPr>
              <w:pStyle w:val="TAH"/>
              <w:rPr>
                <w:rFonts w:eastAsia="Malgun Gothic"/>
              </w:rPr>
            </w:pPr>
            <w:r w:rsidRPr="00C04A08">
              <w:rPr>
                <w:rFonts w:eastAsia="Malgun Gothic"/>
              </w:rPr>
              <w:t>NR band</w:t>
            </w:r>
          </w:p>
        </w:tc>
        <w:tc>
          <w:tcPr>
            <w:tcW w:w="5184" w:type="dxa"/>
            <w:gridSpan w:val="4"/>
            <w:vAlign w:val="center"/>
          </w:tcPr>
          <w:p w14:paraId="1AD0D0E8" w14:textId="77777777" w:rsidR="007843F3" w:rsidRPr="00C04A08" w:rsidRDefault="007843F3" w:rsidP="00186BFC">
            <w:pPr>
              <w:pStyle w:val="TAH"/>
              <w:rPr>
                <w:rFonts w:eastAsia="Malgun Gothic"/>
              </w:rPr>
            </w:pPr>
            <w:r w:rsidRPr="00C04A08">
              <w:rPr>
                <w:rFonts w:eastAsia="Malgun Gothic"/>
              </w:rPr>
              <w:t>ΔR</w:t>
            </w:r>
            <w:r w:rsidRPr="00C04A08">
              <w:rPr>
                <w:rFonts w:eastAsia="Malgun Gothic"/>
                <w:vertAlign w:val="subscript"/>
              </w:rPr>
              <w:t>IB,P,n</w:t>
            </w:r>
            <w:r w:rsidRPr="00C04A08">
              <w:rPr>
                <w:rFonts w:eastAsia="Malgun Gothic"/>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186BFC">
            <w:pPr>
              <w:pStyle w:val="TAH"/>
              <w:rPr>
                <w:rFonts w:eastAsia="Malgun Gothic"/>
              </w:rPr>
            </w:pPr>
          </w:p>
        </w:tc>
        <w:tc>
          <w:tcPr>
            <w:tcW w:w="864" w:type="dxa"/>
          </w:tcPr>
          <w:p w14:paraId="16C694D1" w14:textId="77777777" w:rsidR="007843F3" w:rsidRPr="00C04A08" w:rsidRDefault="007843F3" w:rsidP="00186BFC">
            <w:pPr>
              <w:pStyle w:val="TAH"/>
              <w:rPr>
                <w:rFonts w:eastAsia="Malgun Gothic"/>
              </w:rPr>
            </w:pPr>
          </w:p>
        </w:tc>
        <w:tc>
          <w:tcPr>
            <w:tcW w:w="1296" w:type="dxa"/>
          </w:tcPr>
          <w:p w14:paraId="5B47DC95" w14:textId="77777777" w:rsidR="007843F3" w:rsidRPr="00C04A08" w:rsidRDefault="007843F3" w:rsidP="00186BFC">
            <w:pPr>
              <w:pStyle w:val="TAH"/>
              <w:rPr>
                <w:rFonts w:eastAsia="Malgun Gothic"/>
              </w:rPr>
            </w:pPr>
            <w:r>
              <w:rPr>
                <w:rFonts w:eastAsia="Malgun Gothic"/>
              </w:rPr>
              <w:t>PC1</w:t>
            </w:r>
          </w:p>
        </w:tc>
        <w:tc>
          <w:tcPr>
            <w:tcW w:w="1296" w:type="dxa"/>
          </w:tcPr>
          <w:p w14:paraId="6EE624FB" w14:textId="77777777" w:rsidR="007843F3" w:rsidRPr="00C04A08" w:rsidRDefault="007843F3" w:rsidP="00186BFC">
            <w:pPr>
              <w:pStyle w:val="TAH"/>
              <w:rPr>
                <w:rFonts w:eastAsia="Malgun Gothic"/>
              </w:rPr>
            </w:pPr>
            <w:r>
              <w:rPr>
                <w:rFonts w:eastAsia="Malgun Gothic"/>
              </w:rPr>
              <w:t>PC2</w:t>
            </w:r>
          </w:p>
        </w:tc>
        <w:tc>
          <w:tcPr>
            <w:tcW w:w="1296" w:type="dxa"/>
            <w:shd w:val="clear" w:color="auto" w:fill="auto"/>
            <w:vAlign w:val="center"/>
          </w:tcPr>
          <w:p w14:paraId="0E259DC2" w14:textId="77777777" w:rsidR="007843F3" w:rsidRPr="00C04A08" w:rsidRDefault="007843F3" w:rsidP="00186BFC">
            <w:pPr>
              <w:pStyle w:val="TAH"/>
              <w:rPr>
                <w:rFonts w:eastAsia="Malgun Gothic"/>
              </w:rPr>
            </w:pPr>
            <w:r>
              <w:rPr>
                <w:rFonts w:eastAsia="Malgun Gothic"/>
              </w:rPr>
              <w:t>PC3</w:t>
            </w:r>
          </w:p>
        </w:tc>
        <w:tc>
          <w:tcPr>
            <w:tcW w:w="1296" w:type="dxa"/>
          </w:tcPr>
          <w:p w14:paraId="5421D698" w14:textId="77777777" w:rsidR="007843F3" w:rsidRPr="00C04A08" w:rsidRDefault="007843F3" w:rsidP="00186BFC">
            <w:pPr>
              <w:pStyle w:val="TAH"/>
              <w:rPr>
                <w:rFonts w:eastAsia="Malgun Gothic"/>
              </w:rPr>
            </w:pPr>
            <w:r>
              <w:rPr>
                <w:rFonts w:eastAsia="Malgun Gothic"/>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3808DB0C"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46C83FB0" w14:textId="77777777" w:rsidR="00EB6CE6" w:rsidRDefault="00EB6CE6" w:rsidP="00186BFC">
            <w:pPr>
              <w:pStyle w:val="TAC"/>
              <w:rPr>
                <w:rFonts w:eastAsia="Malgun Gothic"/>
              </w:rPr>
            </w:pPr>
          </w:p>
        </w:tc>
        <w:tc>
          <w:tcPr>
            <w:tcW w:w="1296" w:type="dxa"/>
          </w:tcPr>
          <w:p w14:paraId="0B402519" w14:textId="23888C85" w:rsidR="00EB6CE6" w:rsidRDefault="00EB6CE6" w:rsidP="00186BFC">
            <w:pPr>
              <w:pStyle w:val="TAC"/>
              <w:rPr>
                <w:rFonts w:eastAsia="Malgun Gothic"/>
              </w:rPr>
            </w:pPr>
            <w:r>
              <w:rPr>
                <w:rFonts w:eastAsia="Malgun Gothic"/>
              </w:rPr>
              <w:t>3.5</w:t>
            </w:r>
          </w:p>
        </w:tc>
        <w:tc>
          <w:tcPr>
            <w:tcW w:w="1296" w:type="dxa"/>
            <w:shd w:val="clear" w:color="auto" w:fill="auto"/>
          </w:tcPr>
          <w:p w14:paraId="36DBE19C" w14:textId="77777777" w:rsidR="00EB6CE6" w:rsidRPr="00C04A08" w:rsidRDefault="00EB6CE6" w:rsidP="00186BFC">
            <w:pPr>
              <w:pStyle w:val="TAC"/>
              <w:rPr>
                <w:rFonts w:eastAsia="Malgun Gothic"/>
              </w:rPr>
            </w:pPr>
            <w:r>
              <w:rPr>
                <w:rFonts w:eastAsia="Malgun Gothic"/>
              </w:rPr>
              <w:t>4.0</w:t>
            </w:r>
          </w:p>
        </w:tc>
        <w:tc>
          <w:tcPr>
            <w:tcW w:w="1296" w:type="dxa"/>
          </w:tcPr>
          <w:p w14:paraId="2C6AF9FC" w14:textId="77777777" w:rsidR="00EB6CE6" w:rsidRDefault="00EB6CE6" w:rsidP="00186BFC">
            <w:pPr>
              <w:pStyle w:val="TAC"/>
              <w:rPr>
                <w:rFonts w:eastAsia="Malgun Gothic"/>
              </w:rPr>
            </w:pPr>
            <w:r>
              <w:rPr>
                <w:rFonts w:eastAsia="Malgun Gothic"/>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186BFC">
            <w:pPr>
              <w:pStyle w:val="TAC"/>
              <w:rPr>
                <w:rFonts w:eastAsia="Malgun Gothic"/>
              </w:rPr>
            </w:pPr>
          </w:p>
        </w:tc>
        <w:tc>
          <w:tcPr>
            <w:tcW w:w="864" w:type="dxa"/>
            <w:tcBorders>
              <w:left w:val="single" w:sz="4" w:space="0" w:color="auto"/>
            </w:tcBorders>
          </w:tcPr>
          <w:p w14:paraId="5771BFD9"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41D9D8D3" w14:textId="77777777" w:rsidR="00EB6CE6" w:rsidRDefault="00EB6CE6" w:rsidP="00186BFC">
            <w:pPr>
              <w:pStyle w:val="TAC"/>
              <w:rPr>
                <w:rFonts w:eastAsia="Malgun Gothic"/>
              </w:rPr>
            </w:pPr>
          </w:p>
        </w:tc>
        <w:tc>
          <w:tcPr>
            <w:tcW w:w="1296" w:type="dxa"/>
          </w:tcPr>
          <w:p w14:paraId="5D5FED31" w14:textId="77E801A1" w:rsidR="00EB6CE6" w:rsidRDefault="00EB6CE6" w:rsidP="00186BFC">
            <w:pPr>
              <w:pStyle w:val="TAC"/>
              <w:rPr>
                <w:rFonts w:eastAsia="Malgun Gothic"/>
              </w:rPr>
            </w:pPr>
            <w:r>
              <w:rPr>
                <w:rFonts w:eastAsia="Malgun Gothic"/>
              </w:rPr>
              <w:t>3.5</w:t>
            </w:r>
          </w:p>
        </w:tc>
        <w:tc>
          <w:tcPr>
            <w:tcW w:w="1296" w:type="dxa"/>
            <w:shd w:val="clear" w:color="auto" w:fill="auto"/>
          </w:tcPr>
          <w:p w14:paraId="441B6923" w14:textId="77777777" w:rsidR="00EB6CE6" w:rsidRPr="00C04A08" w:rsidRDefault="00EB6CE6" w:rsidP="00186BFC">
            <w:pPr>
              <w:pStyle w:val="TAC"/>
              <w:rPr>
                <w:rFonts w:eastAsia="Malgun Gothic"/>
              </w:rPr>
            </w:pPr>
            <w:r>
              <w:rPr>
                <w:rFonts w:eastAsia="Malgun Gothic"/>
              </w:rPr>
              <w:t>4.0</w:t>
            </w:r>
          </w:p>
        </w:tc>
        <w:tc>
          <w:tcPr>
            <w:tcW w:w="1296" w:type="dxa"/>
          </w:tcPr>
          <w:p w14:paraId="6A9D329D" w14:textId="77777777" w:rsidR="00EB6CE6" w:rsidRDefault="00EB6CE6" w:rsidP="00186BFC">
            <w:pPr>
              <w:pStyle w:val="TAC"/>
              <w:rPr>
                <w:rFonts w:eastAsia="Malgun Gothic"/>
              </w:rPr>
            </w:pPr>
            <w:r>
              <w:rPr>
                <w:rFonts w:eastAsia="Malgun Gothic"/>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45DAA1C5" w14:textId="77777777" w:rsidR="007843F3" w:rsidRPr="00C04A08" w:rsidRDefault="007843F3" w:rsidP="00186BFC">
            <w:pPr>
              <w:pStyle w:val="TAC"/>
              <w:rPr>
                <w:rFonts w:eastAsia="Malgun Gothic"/>
              </w:rPr>
            </w:pPr>
            <w:r>
              <w:rPr>
                <w:rFonts w:eastAsia="Malgun Gothic"/>
              </w:rPr>
              <w:t>n258</w:t>
            </w:r>
          </w:p>
        </w:tc>
        <w:tc>
          <w:tcPr>
            <w:tcW w:w="1296" w:type="dxa"/>
          </w:tcPr>
          <w:p w14:paraId="6F7CDDE7" w14:textId="77777777" w:rsidR="007843F3" w:rsidRDefault="007843F3" w:rsidP="00186BFC">
            <w:pPr>
              <w:pStyle w:val="TAC"/>
              <w:rPr>
                <w:rFonts w:eastAsia="Malgun Gothic"/>
              </w:rPr>
            </w:pPr>
          </w:p>
        </w:tc>
        <w:tc>
          <w:tcPr>
            <w:tcW w:w="1296" w:type="dxa"/>
          </w:tcPr>
          <w:p w14:paraId="2459D0DE" w14:textId="77777777" w:rsidR="007843F3" w:rsidRDefault="007843F3" w:rsidP="00186BFC">
            <w:pPr>
              <w:pStyle w:val="TAC"/>
              <w:rPr>
                <w:rFonts w:eastAsia="Malgun Gothic"/>
              </w:rPr>
            </w:pPr>
          </w:p>
        </w:tc>
        <w:tc>
          <w:tcPr>
            <w:tcW w:w="1296" w:type="dxa"/>
            <w:shd w:val="clear" w:color="auto" w:fill="auto"/>
          </w:tcPr>
          <w:p w14:paraId="24AEA87F" w14:textId="77777777" w:rsidR="007843F3" w:rsidRPr="00C04A08" w:rsidRDefault="007843F3" w:rsidP="00186BFC">
            <w:pPr>
              <w:pStyle w:val="TAC"/>
              <w:rPr>
                <w:rFonts w:eastAsia="Malgun Gothic"/>
              </w:rPr>
            </w:pPr>
            <w:r>
              <w:rPr>
                <w:rFonts w:eastAsia="Malgun Gothic"/>
              </w:rPr>
              <w:t>3.5</w:t>
            </w:r>
          </w:p>
        </w:tc>
        <w:tc>
          <w:tcPr>
            <w:tcW w:w="1296" w:type="dxa"/>
          </w:tcPr>
          <w:p w14:paraId="5B82CD6D" w14:textId="77777777" w:rsidR="007843F3" w:rsidRDefault="007843F3" w:rsidP="00186BFC">
            <w:pPr>
              <w:pStyle w:val="TAC"/>
              <w:rPr>
                <w:rFonts w:eastAsia="Malgun Gothic"/>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186BFC">
            <w:pPr>
              <w:pStyle w:val="TAC"/>
              <w:rPr>
                <w:rFonts w:eastAsia="Malgun Gothic"/>
              </w:rPr>
            </w:pPr>
          </w:p>
        </w:tc>
        <w:tc>
          <w:tcPr>
            <w:tcW w:w="864" w:type="dxa"/>
            <w:tcBorders>
              <w:left w:val="single" w:sz="4" w:space="0" w:color="auto"/>
            </w:tcBorders>
          </w:tcPr>
          <w:p w14:paraId="0F01C03B" w14:textId="77777777" w:rsidR="007843F3" w:rsidRPr="00C04A08" w:rsidRDefault="007843F3" w:rsidP="00186BFC">
            <w:pPr>
              <w:pStyle w:val="TAC"/>
              <w:rPr>
                <w:rFonts w:eastAsia="Malgun Gothic"/>
              </w:rPr>
            </w:pPr>
            <w:r>
              <w:rPr>
                <w:rFonts w:eastAsia="Malgun Gothic"/>
              </w:rPr>
              <w:t>n260</w:t>
            </w:r>
          </w:p>
        </w:tc>
        <w:tc>
          <w:tcPr>
            <w:tcW w:w="1296" w:type="dxa"/>
          </w:tcPr>
          <w:p w14:paraId="51386236" w14:textId="77777777" w:rsidR="007843F3" w:rsidRDefault="007843F3" w:rsidP="00186BFC">
            <w:pPr>
              <w:pStyle w:val="TAC"/>
              <w:rPr>
                <w:rFonts w:eastAsia="Malgun Gothic"/>
              </w:rPr>
            </w:pPr>
          </w:p>
        </w:tc>
        <w:tc>
          <w:tcPr>
            <w:tcW w:w="1296" w:type="dxa"/>
          </w:tcPr>
          <w:p w14:paraId="7B1C9618" w14:textId="77777777" w:rsidR="007843F3" w:rsidRDefault="007843F3" w:rsidP="00186BFC">
            <w:pPr>
              <w:pStyle w:val="TAC"/>
              <w:rPr>
                <w:rFonts w:eastAsia="Malgun Gothic"/>
              </w:rPr>
            </w:pPr>
          </w:p>
        </w:tc>
        <w:tc>
          <w:tcPr>
            <w:tcW w:w="1296" w:type="dxa"/>
            <w:shd w:val="clear" w:color="auto" w:fill="auto"/>
          </w:tcPr>
          <w:p w14:paraId="12B706D1" w14:textId="77777777" w:rsidR="007843F3" w:rsidRPr="00C04A08" w:rsidRDefault="007843F3" w:rsidP="00186BFC">
            <w:pPr>
              <w:pStyle w:val="TAC"/>
              <w:rPr>
                <w:rFonts w:eastAsia="Malgun Gothic"/>
              </w:rPr>
            </w:pPr>
            <w:r>
              <w:rPr>
                <w:rFonts w:eastAsia="Malgun Gothic"/>
              </w:rPr>
              <w:t>3.5</w:t>
            </w:r>
          </w:p>
        </w:tc>
        <w:tc>
          <w:tcPr>
            <w:tcW w:w="1296" w:type="dxa"/>
          </w:tcPr>
          <w:p w14:paraId="128D2937" w14:textId="77777777" w:rsidR="007843F3" w:rsidRDefault="007843F3" w:rsidP="00186BFC">
            <w:pPr>
              <w:pStyle w:val="TAC"/>
              <w:rPr>
                <w:rFonts w:eastAsia="Malgun Gothic"/>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6DCFF7DB" w14:textId="50632F06" w:rsidR="007843F3" w:rsidRPr="00C04A08" w:rsidRDefault="007843F3" w:rsidP="00186BFC">
            <w:pPr>
              <w:pStyle w:val="TAC"/>
              <w:rPr>
                <w:rFonts w:eastAsia="Malgun Gothic"/>
              </w:rPr>
            </w:pPr>
            <w:r>
              <w:rPr>
                <w:rFonts w:eastAsia="Malgun Gothic"/>
              </w:rPr>
              <w:t>n258</w:t>
            </w:r>
          </w:p>
        </w:tc>
        <w:tc>
          <w:tcPr>
            <w:tcW w:w="1296" w:type="dxa"/>
          </w:tcPr>
          <w:p w14:paraId="5E647BE7" w14:textId="77777777" w:rsidR="007843F3" w:rsidRDefault="007843F3" w:rsidP="00186BFC">
            <w:pPr>
              <w:pStyle w:val="TAC"/>
              <w:rPr>
                <w:rFonts w:eastAsia="Malgun Gothic"/>
              </w:rPr>
            </w:pPr>
          </w:p>
        </w:tc>
        <w:tc>
          <w:tcPr>
            <w:tcW w:w="1296" w:type="dxa"/>
          </w:tcPr>
          <w:p w14:paraId="4FF223C2" w14:textId="77777777" w:rsidR="007843F3" w:rsidRPr="00C04A08" w:rsidRDefault="007843F3" w:rsidP="00186BFC">
            <w:pPr>
              <w:pStyle w:val="TAC"/>
              <w:rPr>
                <w:rFonts w:eastAsia="Malgun Gothic"/>
              </w:rPr>
            </w:pPr>
          </w:p>
        </w:tc>
        <w:tc>
          <w:tcPr>
            <w:tcW w:w="1296" w:type="dxa"/>
            <w:shd w:val="clear" w:color="auto" w:fill="auto"/>
          </w:tcPr>
          <w:p w14:paraId="1752B753" w14:textId="57A04FA0" w:rsidR="007843F3" w:rsidRPr="00C04A08" w:rsidRDefault="007843F3" w:rsidP="00186BFC">
            <w:pPr>
              <w:pStyle w:val="TAC"/>
              <w:rPr>
                <w:rFonts w:eastAsia="Malgun Gothic"/>
              </w:rPr>
            </w:pPr>
            <w:r>
              <w:rPr>
                <w:rFonts w:eastAsia="Malgun Gothic"/>
              </w:rPr>
              <w:t>3.5</w:t>
            </w:r>
          </w:p>
        </w:tc>
        <w:tc>
          <w:tcPr>
            <w:tcW w:w="1296" w:type="dxa"/>
          </w:tcPr>
          <w:p w14:paraId="5B4FA991" w14:textId="77777777" w:rsidR="007843F3" w:rsidRPr="00C04A08" w:rsidRDefault="007843F3" w:rsidP="00186BFC">
            <w:pPr>
              <w:pStyle w:val="TAC"/>
              <w:rPr>
                <w:rFonts w:eastAsia="Malgun Gothic"/>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186BFC">
            <w:pPr>
              <w:pStyle w:val="TAC"/>
              <w:rPr>
                <w:rFonts w:eastAsia="Malgun Gothic"/>
              </w:rPr>
            </w:pPr>
          </w:p>
        </w:tc>
        <w:tc>
          <w:tcPr>
            <w:tcW w:w="864" w:type="dxa"/>
            <w:tcBorders>
              <w:left w:val="single" w:sz="4" w:space="0" w:color="auto"/>
            </w:tcBorders>
          </w:tcPr>
          <w:p w14:paraId="37E19ED9" w14:textId="080FCD2E" w:rsidR="007843F3" w:rsidRPr="00C04A08" w:rsidRDefault="007843F3" w:rsidP="00186BFC">
            <w:pPr>
              <w:pStyle w:val="TAC"/>
              <w:rPr>
                <w:rFonts w:eastAsia="Malgun Gothic"/>
              </w:rPr>
            </w:pPr>
            <w:r>
              <w:rPr>
                <w:rFonts w:eastAsia="Malgun Gothic"/>
              </w:rPr>
              <w:t>n261</w:t>
            </w:r>
          </w:p>
        </w:tc>
        <w:tc>
          <w:tcPr>
            <w:tcW w:w="1296" w:type="dxa"/>
          </w:tcPr>
          <w:p w14:paraId="6597C3FF" w14:textId="77777777" w:rsidR="007843F3" w:rsidRDefault="007843F3" w:rsidP="00186BFC">
            <w:pPr>
              <w:pStyle w:val="TAC"/>
              <w:rPr>
                <w:rFonts w:eastAsia="Malgun Gothic"/>
              </w:rPr>
            </w:pPr>
          </w:p>
        </w:tc>
        <w:tc>
          <w:tcPr>
            <w:tcW w:w="1296" w:type="dxa"/>
          </w:tcPr>
          <w:p w14:paraId="0A46ED53" w14:textId="77777777" w:rsidR="007843F3" w:rsidRPr="00C04A08" w:rsidRDefault="007843F3" w:rsidP="00186BFC">
            <w:pPr>
              <w:pStyle w:val="TAC"/>
              <w:rPr>
                <w:rFonts w:eastAsia="Malgun Gothic"/>
              </w:rPr>
            </w:pPr>
          </w:p>
        </w:tc>
        <w:tc>
          <w:tcPr>
            <w:tcW w:w="1296" w:type="dxa"/>
            <w:shd w:val="clear" w:color="auto" w:fill="auto"/>
          </w:tcPr>
          <w:p w14:paraId="5E0B3AE7" w14:textId="3C1BA250" w:rsidR="007843F3" w:rsidRPr="00C04A08" w:rsidRDefault="007843F3" w:rsidP="00186BFC">
            <w:pPr>
              <w:pStyle w:val="TAC"/>
              <w:rPr>
                <w:rFonts w:eastAsia="Malgun Gothic"/>
              </w:rPr>
            </w:pPr>
            <w:r>
              <w:rPr>
                <w:rFonts w:eastAsia="Malgun Gothic"/>
              </w:rPr>
              <w:t>3.5</w:t>
            </w:r>
          </w:p>
        </w:tc>
        <w:tc>
          <w:tcPr>
            <w:tcW w:w="1296" w:type="dxa"/>
          </w:tcPr>
          <w:p w14:paraId="6FDFA122" w14:textId="77777777" w:rsidR="007843F3" w:rsidRPr="00C04A08" w:rsidRDefault="007843F3" w:rsidP="00186BFC">
            <w:pPr>
              <w:pStyle w:val="TAC"/>
              <w:rPr>
                <w:rFonts w:eastAsia="Malgun Gothic"/>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186BFC">
            <w:pPr>
              <w:pStyle w:val="TAC"/>
              <w:rPr>
                <w:rFonts w:eastAsia="Malgun Gothic"/>
              </w:rPr>
            </w:pPr>
            <w:r w:rsidRPr="00C04A08">
              <w:rPr>
                <w:rFonts w:eastAsia="Malgun Gothic"/>
              </w:rPr>
              <w:t>CA_n260-n261</w:t>
            </w:r>
          </w:p>
        </w:tc>
        <w:tc>
          <w:tcPr>
            <w:tcW w:w="864" w:type="dxa"/>
          </w:tcPr>
          <w:p w14:paraId="74721908" w14:textId="77777777" w:rsidR="007843F3" w:rsidRPr="00C04A08" w:rsidRDefault="007843F3" w:rsidP="00186BFC">
            <w:pPr>
              <w:pStyle w:val="TAC"/>
              <w:rPr>
                <w:rFonts w:eastAsia="Malgun Gothic"/>
              </w:rPr>
            </w:pPr>
            <w:r w:rsidRPr="00C04A08">
              <w:rPr>
                <w:rFonts w:eastAsia="Malgun Gothic"/>
              </w:rPr>
              <w:t>n260</w:t>
            </w:r>
          </w:p>
        </w:tc>
        <w:tc>
          <w:tcPr>
            <w:tcW w:w="1296" w:type="dxa"/>
          </w:tcPr>
          <w:p w14:paraId="58374C9A" w14:textId="77777777" w:rsidR="007843F3" w:rsidRPr="00C04A08" w:rsidRDefault="007843F3" w:rsidP="00186BFC">
            <w:pPr>
              <w:pStyle w:val="TAC"/>
              <w:rPr>
                <w:rFonts w:eastAsia="Malgun Gothic"/>
              </w:rPr>
            </w:pPr>
            <w:r>
              <w:rPr>
                <w:rFonts w:eastAsia="Malgun Gothic"/>
              </w:rPr>
              <w:t>2.5</w:t>
            </w:r>
          </w:p>
        </w:tc>
        <w:tc>
          <w:tcPr>
            <w:tcW w:w="1296" w:type="dxa"/>
          </w:tcPr>
          <w:p w14:paraId="5C82A428" w14:textId="77777777" w:rsidR="007843F3" w:rsidRPr="00C04A08" w:rsidRDefault="007843F3" w:rsidP="00186BFC">
            <w:pPr>
              <w:pStyle w:val="TAC"/>
              <w:rPr>
                <w:rFonts w:eastAsia="Malgun Gothic"/>
              </w:rPr>
            </w:pPr>
          </w:p>
        </w:tc>
        <w:tc>
          <w:tcPr>
            <w:tcW w:w="1296" w:type="dxa"/>
            <w:shd w:val="clear" w:color="auto" w:fill="auto"/>
          </w:tcPr>
          <w:p w14:paraId="1AE0882C"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32D4BA34" w14:textId="77777777" w:rsidR="007843F3" w:rsidRPr="00C04A08" w:rsidRDefault="007843F3" w:rsidP="00186BFC">
            <w:pPr>
              <w:pStyle w:val="TAC"/>
              <w:rPr>
                <w:rFonts w:eastAsia="Malgun Gothic"/>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186BFC">
            <w:pPr>
              <w:pStyle w:val="TAC"/>
              <w:rPr>
                <w:rFonts w:eastAsia="Malgun Gothic"/>
              </w:rPr>
            </w:pPr>
          </w:p>
        </w:tc>
        <w:tc>
          <w:tcPr>
            <w:tcW w:w="864" w:type="dxa"/>
          </w:tcPr>
          <w:p w14:paraId="1B9F1F28" w14:textId="77777777" w:rsidR="007843F3" w:rsidRPr="00C04A08" w:rsidRDefault="007843F3" w:rsidP="00186BFC">
            <w:pPr>
              <w:pStyle w:val="TAC"/>
              <w:rPr>
                <w:rFonts w:eastAsia="Malgun Gothic"/>
              </w:rPr>
            </w:pPr>
            <w:r w:rsidRPr="00C04A08">
              <w:rPr>
                <w:rFonts w:eastAsia="Malgun Gothic"/>
              </w:rPr>
              <w:t>n261</w:t>
            </w:r>
          </w:p>
        </w:tc>
        <w:tc>
          <w:tcPr>
            <w:tcW w:w="1296" w:type="dxa"/>
          </w:tcPr>
          <w:p w14:paraId="427B033E" w14:textId="77777777" w:rsidR="007843F3" w:rsidRPr="00C04A08" w:rsidRDefault="007843F3" w:rsidP="00186BFC">
            <w:pPr>
              <w:pStyle w:val="TAC"/>
              <w:rPr>
                <w:rFonts w:eastAsia="Malgun Gothic"/>
              </w:rPr>
            </w:pPr>
            <w:r>
              <w:rPr>
                <w:rFonts w:eastAsia="Malgun Gothic"/>
              </w:rPr>
              <w:t>2.5</w:t>
            </w:r>
          </w:p>
        </w:tc>
        <w:tc>
          <w:tcPr>
            <w:tcW w:w="1296" w:type="dxa"/>
          </w:tcPr>
          <w:p w14:paraId="043846D5" w14:textId="77777777" w:rsidR="007843F3" w:rsidRPr="00C04A08" w:rsidRDefault="007843F3" w:rsidP="00186BFC">
            <w:pPr>
              <w:pStyle w:val="TAC"/>
              <w:rPr>
                <w:rFonts w:eastAsia="Malgun Gothic"/>
              </w:rPr>
            </w:pPr>
          </w:p>
        </w:tc>
        <w:tc>
          <w:tcPr>
            <w:tcW w:w="1296" w:type="dxa"/>
            <w:shd w:val="clear" w:color="auto" w:fill="auto"/>
          </w:tcPr>
          <w:p w14:paraId="7E01FCAB"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2D471B2B" w14:textId="77777777" w:rsidR="007843F3" w:rsidRPr="00C04A08" w:rsidRDefault="007843F3" w:rsidP="00186BFC">
            <w:pPr>
              <w:pStyle w:val="TAC"/>
              <w:rPr>
                <w:rFonts w:eastAsia="Malgun Gothic"/>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13D70ACC" w:rsidR="00992ADF" w:rsidRPr="00C04A08" w:rsidRDefault="00992ADF" w:rsidP="00992ADF">
            <w:pPr>
              <w:pStyle w:val="TAN"/>
              <w:rPr>
                <w:rFonts w:eastAsia="Malgun Gothic"/>
              </w:rPr>
            </w:pPr>
            <w:r>
              <w:rPr>
                <w:rFonts w:eastAsia="Malgun Gothic"/>
                <w:bCs/>
              </w:rPr>
              <w:t>Note:</w:t>
            </w:r>
            <w:r w:rsidR="0017024A" w:rsidRPr="00C04A08">
              <w:tab/>
            </w:r>
            <w:r>
              <w:rPr>
                <w:rFonts w:eastAsia="Malgun Gothic"/>
                <w:bCs/>
              </w:rPr>
              <w:t>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11363" w:name="_Toc52196581"/>
      <w:bookmarkStart w:id="11364" w:name="_Toc52197561"/>
      <w:bookmarkStart w:id="11365" w:name="_Toc53173284"/>
      <w:bookmarkStart w:id="11366" w:name="_Toc53173653"/>
      <w:bookmarkStart w:id="11367" w:name="_Toc61119655"/>
      <w:bookmarkStart w:id="11368" w:name="_Toc61120037"/>
      <w:bookmarkStart w:id="11369" w:name="_Toc67926108"/>
      <w:bookmarkStart w:id="11370" w:name="_Toc75273746"/>
      <w:bookmarkStart w:id="11371" w:name="_Toc76510646"/>
      <w:bookmarkStart w:id="11372" w:name="_Toc83129803"/>
      <w:bookmarkStart w:id="11373" w:name="_Toc90591335"/>
      <w:bookmarkStart w:id="11374" w:name="_Toc98864394"/>
      <w:bookmarkStart w:id="11375" w:name="_Toc99733643"/>
      <w:bookmarkStart w:id="11376" w:name="_Toc106577548"/>
      <w:bookmarkStart w:id="11377" w:name="_Toc114537299"/>
      <w:bookmarkStart w:id="11378" w:name="_Toc115257567"/>
      <w:bookmarkStart w:id="11379" w:name="_Toc123086887"/>
      <w:bookmarkStart w:id="11380" w:name="_Toc124296211"/>
      <w:bookmarkStart w:id="11381" w:name="_Toc124296681"/>
      <w:bookmarkStart w:id="11382" w:name="_Toc130572498"/>
      <w:bookmarkStart w:id="11383" w:name="_Toc131708497"/>
      <w:bookmarkStart w:id="11384" w:name="_Toc137458304"/>
      <w:bookmarkStart w:id="11385" w:name="_Toc138887791"/>
      <w:bookmarkStart w:id="11386" w:name="_Toc138969878"/>
      <w:bookmarkStart w:id="11387" w:name="_Toc145916939"/>
      <w:bookmarkStart w:id="11388" w:name="_Toc155386705"/>
      <w:bookmarkStart w:id="11389" w:name="_Toc161759745"/>
      <w:bookmarkStart w:id="11390" w:name="_Toc169872670"/>
      <w:r w:rsidRPr="00C04A08">
        <w:t>7.3A.3</w:t>
      </w:r>
      <w:r w:rsidRPr="00C04A08">
        <w:tab/>
        <w:t>EIS spherical coverage for DL CA</w:t>
      </w:r>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p>
    <w:p w14:paraId="70AC87A6" w14:textId="77777777" w:rsidR="004963EA" w:rsidRPr="00C04A08" w:rsidRDefault="004963EA" w:rsidP="003C6ED8">
      <w:pPr>
        <w:pStyle w:val="Heading4"/>
        <w:rPr>
          <w:lang w:val="en-US"/>
        </w:rPr>
      </w:pPr>
      <w:bookmarkStart w:id="11391" w:name="_Toc52196582"/>
      <w:bookmarkStart w:id="11392" w:name="_Toc52197562"/>
      <w:bookmarkStart w:id="11393" w:name="_Toc53173285"/>
      <w:bookmarkStart w:id="11394" w:name="_Toc53173654"/>
      <w:bookmarkStart w:id="11395" w:name="_Toc61119656"/>
      <w:bookmarkStart w:id="11396" w:name="_Toc61120038"/>
      <w:bookmarkStart w:id="11397" w:name="_Toc67926109"/>
      <w:bookmarkStart w:id="11398" w:name="_Toc75273747"/>
      <w:bookmarkStart w:id="11399" w:name="_Toc76510647"/>
      <w:bookmarkStart w:id="11400" w:name="_Toc83129804"/>
      <w:bookmarkStart w:id="11401" w:name="_Toc90591336"/>
      <w:bookmarkStart w:id="11402" w:name="_Toc98864395"/>
      <w:bookmarkStart w:id="11403" w:name="_Toc99733644"/>
      <w:bookmarkStart w:id="11404" w:name="_Toc106577549"/>
      <w:bookmarkStart w:id="11405" w:name="_Toc114537300"/>
      <w:bookmarkStart w:id="11406" w:name="_Toc115257568"/>
      <w:bookmarkStart w:id="11407" w:name="_Toc123086888"/>
      <w:bookmarkStart w:id="11408" w:name="_Toc124296212"/>
      <w:bookmarkStart w:id="11409" w:name="_Toc124296682"/>
      <w:bookmarkStart w:id="11410" w:name="_Toc130572499"/>
      <w:bookmarkStart w:id="11411" w:name="_Toc131708498"/>
      <w:bookmarkStart w:id="11412" w:name="_Toc137458305"/>
      <w:bookmarkStart w:id="11413" w:name="_Toc138887792"/>
      <w:bookmarkStart w:id="11414" w:name="_Toc138969879"/>
      <w:bookmarkStart w:id="11415" w:name="_Toc145916940"/>
      <w:bookmarkStart w:id="11416" w:name="_Toc155386706"/>
      <w:bookmarkStart w:id="11417" w:name="_Toc161759746"/>
      <w:bookmarkStart w:id="11418" w:name="_Toc169872671"/>
      <w:r w:rsidRPr="00C04A08">
        <w:rPr>
          <w:lang w:val="en-US"/>
        </w:rPr>
        <w:t>7.3A.3.1</w:t>
      </w:r>
      <w:r w:rsidRPr="00C04A08">
        <w:rPr>
          <w:lang w:val="en-US"/>
        </w:rPr>
        <w:tab/>
        <w:t>Void</w:t>
      </w:r>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p>
    <w:p w14:paraId="25DCE55D" w14:textId="77777777" w:rsidR="004963EA" w:rsidRPr="00C04A08" w:rsidRDefault="004963EA" w:rsidP="003C6ED8">
      <w:pPr>
        <w:pStyle w:val="Heading4"/>
        <w:rPr>
          <w:lang w:val="en-US"/>
        </w:rPr>
      </w:pPr>
      <w:bookmarkStart w:id="11419" w:name="_Toc52196583"/>
      <w:bookmarkStart w:id="11420" w:name="_Toc52197563"/>
      <w:bookmarkStart w:id="11421" w:name="_Toc53173286"/>
      <w:bookmarkStart w:id="11422" w:name="_Toc53173655"/>
      <w:bookmarkStart w:id="11423" w:name="_Toc61119657"/>
      <w:bookmarkStart w:id="11424" w:name="_Toc61120039"/>
      <w:bookmarkStart w:id="11425" w:name="_Toc67926110"/>
      <w:bookmarkStart w:id="11426" w:name="_Toc75273748"/>
      <w:bookmarkStart w:id="11427" w:name="_Toc76510648"/>
      <w:bookmarkStart w:id="11428" w:name="_Toc83129805"/>
      <w:bookmarkStart w:id="11429" w:name="_Toc90591337"/>
      <w:bookmarkStart w:id="11430" w:name="_Toc98864396"/>
      <w:bookmarkStart w:id="11431" w:name="_Toc99733645"/>
      <w:bookmarkStart w:id="11432" w:name="_Toc106577550"/>
      <w:bookmarkStart w:id="11433" w:name="_Toc114537301"/>
      <w:bookmarkStart w:id="11434" w:name="_Toc115257569"/>
      <w:bookmarkStart w:id="11435" w:name="_Toc123086889"/>
      <w:bookmarkStart w:id="11436" w:name="_Toc124296213"/>
      <w:bookmarkStart w:id="11437" w:name="_Toc124296683"/>
      <w:bookmarkStart w:id="11438" w:name="_Toc130572500"/>
      <w:bookmarkStart w:id="11439" w:name="_Toc131708499"/>
      <w:bookmarkStart w:id="11440" w:name="_Toc137458306"/>
      <w:bookmarkStart w:id="11441" w:name="_Toc138887793"/>
      <w:bookmarkStart w:id="11442" w:name="_Toc138969880"/>
      <w:bookmarkStart w:id="11443" w:name="_Toc145916941"/>
      <w:bookmarkStart w:id="11444" w:name="_Toc155386707"/>
      <w:bookmarkStart w:id="11445" w:name="_Toc161759747"/>
      <w:bookmarkStart w:id="11446" w:name="_Toc169872672"/>
      <w:r w:rsidRPr="00C04A08">
        <w:rPr>
          <w:lang w:val="en-US"/>
        </w:rPr>
        <w:t>7.3A.3.2</w:t>
      </w:r>
      <w:r w:rsidRPr="00C04A08">
        <w:rPr>
          <w:lang w:val="en-US"/>
        </w:rPr>
        <w:tab/>
        <w:t>Void</w:t>
      </w:r>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p>
    <w:p w14:paraId="2657F694" w14:textId="77777777" w:rsidR="004963EA" w:rsidRPr="00C04A08" w:rsidRDefault="004963EA" w:rsidP="003C6ED8">
      <w:pPr>
        <w:pStyle w:val="Heading4"/>
      </w:pPr>
      <w:bookmarkStart w:id="11447" w:name="_Toc52196584"/>
      <w:bookmarkStart w:id="11448" w:name="_Toc52197564"/>
      <w:bookmarkStart w:id="11449" w:name="_Toc53173287"/>
      <w:bookmarkStart w:id="11450" w:name="_Toc53173656"/>
      <w:bookmarkStart w:id="11451" w:name="_Toc61119658"/>
      <w:bookmarkStart w:id="11452" w:name="_Toc61120040"/>
      <w:bookmarkStart w:id="11453" w:name="_Toc67926111"/>
      <w:bookmarkStart w:id="11454" w:name="_Toc75273749"/>
      <w:bookmarkStart w:id="11455" w:name="_Toc76510649"/>
      <w:bookmarkStart w:id="11456" w:name="_Toc83129806"/>
      <w:bookmarkStart w:id="11457" w:name="_Toc90591338"/>
      <w:bookmarkStart w:id="11458" w:name="_Toc98864397"/>
      <w:bookmarkStart w:id="11459" w:name="_Toc99733646"/>
      <w:bookmarkStart w:id="11460" w:name="_Toc106577551"/>
      <w:bookmarkStart w:id="11461" w:name="_Toc114537302"/>
      <w:bookmarkStart w:id="11462" w:name="_Toc115257570"/>
      <w:bookmarkStart w:id="11463" w:name="_Toc123086890"/>
      <w:bookmarkStart w:id="11464" w:name="_Toc124296214"/>
      <w:bookmarkStart w:id="11465" w:name="_Toc124296684"/>
      <w:bookmarkStart w:id="11466" w:name="_Toc130572501"/>
      <w:bookmarkStart w:id="11467" w:name="_Toc131708500"/>
      <w:bookmarkStart w:id="11468" w:name="_Toc137458307"/>
      <w:bookmarkStart w:id="11469" w:name="_Toc138887794"/>
      <w:bookmarkStart w:id="11470" w:name="_Toc138969881"/>
      <w:bookmarkStart w:id="11471" w:name="_Toc145916942"/>
      <w:bookmarkStart w:id="11472" w:name="_Toc155386708"/>
      <w:bookmarkStart w:id="11473" w:name="_Toc161759748"/>
      <w:bookmarkStart w:id="11474" w:name="_Toc169872673"/>
      <w:r w:rsidRPr="00C04A08">
        <w:rPr>
          <w:lang w:val="en-US"/>
        </w:rPr>
        <w:t>7.3A.3.3</w:t>
      </w:r>
      <w:r w:rsidRPr="00C04A08">
        <w:rPr>
          <w:lang w:val="en-US"/>
        </w:rPr>
        <w:tab/>
      </w:r>
      <w:r w:rsidRPr="00C04A08">
        <w:t>EIS spherical coverage for inter-band CA</w:t>
      </w:r>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p>
        </w:tc>
        <w:tc>
          <w:tcPr>
            <w:tcW w:w="864" w:type="dxa"/>
            <w:tcBorders>
              <w:bottom w:val="nil"/>
            </w:tcBorders>
          </w:tcPr>
          <w:p w14:paraId="5827A540" w14:textId="77777777" w:rsidR="005B3887" w:rsidRPr="00C04A08" w:rsidRDefault="005B3887" w:rsidP="00186BFC">
            <w:pPr>
              <w:pStyle w:val="TAH"/>
              <w:rPr>
                <w:rFonts w:eastAsia="Malgun Gothic"/>
              </w:rPr>
            </w:pPr>
            <w:r w:rsidRPr="00C04A08">
              <w:rPr>
                <w:rFonts w:eastAsia="Malgun Gothic"/>
              </w:rPr>
              <w:t>NR band</w:t>
            </w:r>
          </w:p>
        </w:tc>
        <w:tc>
          <w:tcPr>
            <w:tcW w:w="5184" w:type="dxa"/>
            <w:gridSpan w:val="4"/>
            <w:vAlign w:val="center"/>
          </w:tcPr>
          <w:p w14:paraId="03FB7520" w14:textId="77777777" w:rsidR="005B3887" w:rsidRPr="00C04A08" w:rsidRDefault="005B3887" w:rsidP="00186BFC">
            <w:pPr>
              <w:pStyle w:val="TAH"/>
              <w:rPr>
                <w:rFonts w:eastAsia="Malgun Gothic"/>
              </w:rPr>
            </w:pPr>
            <w:r w:rsidRPr="00C04A08">
              <w:rPr>
                <w:rFonts w:eastAsia="Malgun Gothic"/>
              </w:rPr>
              <w:t>ΔR</w:t>
            </w:r>
            <w:r w:rsidRPr="00C04A08">
              <w:rPr>
                <w:rFonts w:eastAsia="Malgun Gothic"/>
                <w:vertAlign w:val="subscript"/>
              </w:rPr>
              <w:t>IB,S,n</w:t>
            </w:r>
            <w:r w:rsidRPr="00C04A08">
              <w:rPr>
                <w:rFonts w:eastAsia="Malgun Gothic"/>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1C3FF0">
            <w:pPr>
              <w:keepNext/>
              <w:keepLines/>
              <w:spacing w:after="0"/>
              <w:jc w:val="center"/>
              <w:rPr>
                <w:rFonts w:ascii="Arial" w:eastAsia="Malgun Gothic" w:hAnsi="Arial"/>
                <w:b/>
                <w:sz w:val="18"/>
              </w:rPr>
            </w:pPr>
          </w:p>
        </w:tc>
        <w:tc>
          <w:tcPr>
            <w:tcW w:w="864" w:type="dxa"/>
            <w:tcBorders>
              <w:top w:val="nil"/>
            </w:tcBorders>
          </w:tcPr>
          <w:p w14:paraId="0164B18E" w14:textId="77777777" w:rsidR="005B3887" w:rsidRPr="00C04A08" w:rsidRDefault="005B3887" w:rsidP="001C3FF0">
            <w:pPr>
              <w:keepNext/>
              <w:keepLines/>
              <w:spacing w:after="0"/>
              <w:jc w:val="center"/>
              <w:rPr>
                <w:rFonts w:ascii="Arial" w:eastAsia="Malgun Gothic" w:hAnsi="Arial"/>
                <w:b/>
                <w:sz w:val="18"/>
              </w:rPr>
            </w:pPr>
          </w:p>
        </w:tc>
        <w:tc>
          <w:tcPr>
            <w:tcW w:w="1296" w:type="dxa"/>
          </w:tcPr>
          <w:p w14:paraId="0EFC5434"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01370A8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379BFF3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769B20E8"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491E4C30"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2A5DA987" w14:textId="77777777" w:rsidR="00EB6CE6" w:rsidRDefault="00EB6CE6" w:rsidP="00186BFC">
            <w:pPr>
              <w:pStyle w:val="TAC"/>
              <w:rPr>
                <w:rFonts w:eastAsia="Malgun Gothic"/>
              </w:rPr>
            </w:pPr>
          </w:p>
        </w:tc>
        <w:tc>
          <w:tcPr>
            <w:tcW w:w="1296" w:type="dxa"/>
          </w:tcPr>
          <w:p w14:paraId="663D5C95" w14:textId="275DE038" w:rsidR="00EB6CE6" w:rsidRDefault="00EB6CE6" w:rsidP="00186BFC">
            <w:pPr>
              <w:pStyle w:val="TAC"/>
              <w:rPr>
                <w:rFonts w:eastAsia="Malgun Gothic"/>
              </w:rPr>
            </w:pPr>
            <w:r>
              <w:rPr>
                <w:rFonts w:eastAsia="Malgun Gothic"/>
              </w:rPr>
              <w:t>3.5</w:t>
            </w:r>
          </w:p>
        </w:tc>
        <w:tc>
          <w:tcPr>
            <w:tcW w:w="1296" w:type="dxa"/>
            <w:shd w:val="clear" w:color="auto" w:fill="auto"/>
          </w:tcPr>
          <w:p w14:paraId="5B15B757" w14:textId="77777777" w:rsidR="00EB6CE6" w:rsidRPr="00C04A08" w:rsidRDefault="00EB6CE6" w:rsidP="00186BFC">
            <w:pPr>
              <w:pStyle w:val="TAC"/>
              <w:rPr>
                <w:rFonts w:eastAsia="Malgun Gothic"/>
              </w:rPr>
            </w:pPr>
            <w:r>
              <w:rPr>
                <w:rFonts w:eastAsia="Malgun Gothic"/>
              </w:rPr>
              <w:t>3.5</w:t>
            </w:r>
          </w:p>
        </w:tc>
        <w:tc>
          <w:tcPr>
            <w:tcW w:w="1296" w:type="dxa"/>
          </w:tcPr>
          <w:p w14:paraId="6B275E11" w14:textId="77777777" w:rsidR="00EB6CE6" w:rsidRDefault="00EB6CE6" w:rsidP="00186BFC">
            <w:pPr>
              <w:pStyle w:val="TAC"/>
              <w:rPr>
                <w:rFonts w:eastAsia="Malgun Gothic"/>
              </w:rPr>
            </w:pPr>
            <w:r>
              <w:rPr>
                <w:rFonts w:eastAsia="Malgun Gothic"/>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186BFC">
            <w:pPr>
              <w:pStyle w:val="TAC"/>
              <w:rPr>
                <w:rFonts w:eastAsia="Malgun Gothic"/>
              </w:rPr>
            </w:pPr>
          </w:p>
        </w:tc>
        <w:tc>
          <w:tcPr>
            <w:tcW w:w="864" w:type="dxa"/>
            <w:tcBorders>
              <w:left w:val="single" w:sz="4" w:space="0" w:color="auto"/>
            </w:tcBorders>
          </w:tcPr>
          <w:p w14:paraId="4F3672AF"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76DA7CD0" w14:textId="77777777" w:rsidR="00EB6CE6" w:rsidRDefault="00EB6CE6" w:rsidP="00186BFC">
            <w:pPr>
              <w:pStyle w:val="TAC"/>
              <w:rPr>
                <w:rFonts w:eastAsia="Malgun Gothic"/>
              </w:rPr>
            </w:pPr>
          </w:p>
        </w:tc>
        <w:tc>
          <w:tcPr>
            <w:tcW w:w="1296" w:type="dxa"/>
          </w:tcPr>
          <w:p w14:paraId="36F31E37" w14:textId="6DC6FD41" w:rsidR="00EB6CE6" w:rsidRDefault="00EB6CE6" w:rsidP="00186BFC">
            <w:pPr>
              <w:pStyle w:val="TAC"/>
              <w:rPr>
                <w:rFonts w:eastAsia="Malgun Gothic"/>
              </w:rPr>
            </w:pPr>
            <w:r>
              <w:rPr>
                <w:rFonts w:eastAsia="Malgun Gothic"/>
              </w:rPr>
              <w:t>3.5</w:t>
            </w:r>
          </w:p>
        </w:tc>
        <w:tc>
          <w:tcPr>
            <w:tcW w:w="1296" w:type="dxa"/>
            <w:shd w:val="clear" w:color="auto" w:fill="auto"/>
          </w:tcPr>
          <w:p w14:paraId="27DAF820" w14:textId="77777777" w:rsidR="00EB6CE6" w:rsidRPr="00C04A08" w:rsidRDefault="00EB6CE6" w:rsidP="00186BFC">
            <w:pPr>
              <w:pStyle w:val="TAC"/>
              <w:rPr>
                <w:rFonts w:eastAsia="Malgun Gothic"/>
              </w:rPr>
            </w:pPr>
            <w:r>
              <w:rPr>
                <w:rFonts w:eastAsia="Malgun Gothic"/>
              </w:rPr>
              <w:t>3.5</w:t>
            </w:r>
          </w:p>
        </w:tc>
        <w:tc>
          <w:tcPr>
            <w:tcW w:w="1296" w:type="dxa"/>
          </w:tcPr>
          <w:p w14:paraId="166DBCCB" w14:textId="77777777" w:rsidR="00EB6CE6" w:rsidRDefault="00EB6CE6" w:rsidP="00186BFC">
            <w:pPr>
              <w:pStyle w:val="TAC"/>
              <w:rPr>
                <w:rFonts w:eastAsia="Malgun Gothic"/>
              </w:rPr>
            </w:pPr>
            <w:r>
              <w:rPr>
                <w:rFonts w:eastAsia="Malgun Gothic"/>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21BD151A" w14:textId="77777777" w:rsidR="005B3887" w:rsidRPr="00C04A08" w:rsidRDefault="005B3887" w:rsidP="00186BFC">
            <w:pPr>
              <w:pStyle w:val="TAC"/>
              <w:rPr>
                <w:rFonts w:eastAsia="Malgun Gothic"/>
              </w:rPr>
            </w:pPr>
            <w:r>
              <w:rPr>
                <w:rFonts w:eastAsia="Malgun Gothic"/>
              </w:rPr>
              <w:t>n258</w:t>
            </w:r>
          </w:p>
        </w:tc>
        <w:tc>
          <w:tcPr>
            <w:tcW w:w="1296" w:type="dxa"/>
          </w:tcPr>
          <w:p w14:paraId="6DDF4B87" w14:textId="77777777" w:rsidR="005B3887" w:rsidRDefault="005B3887" w:rsidP="00186BFC">
            <w:pPr>
              <w:pStyle w:val="TAC"/>
              <w:rPr>
                <w:rFonts w:eastAsia="Malgun Gothic"/>
              </w:rPr>
            </w:pPr>
          </w:p>
        </w:tc>
        <w:tc>
          <w:tcPr>
            <w:tcW w:w="1296" w:type="dxa"/>
          </w:tcPr>
          <w:p w14:paraId="2A616604" w14:textId="77777777" w:rsidR="005B3887" w:rsidRDefault="005B3887" w:rsidP="00186BFC">
            <w:pPr>
              <w:pStyle w:val="TAC"/>
              <w:rPr>
                <w:rFonts w:eastAsia="Malgun Gothic"/>
              </w:rPr>
            </w:pPr>
          </w:p>
        </w:tc>
        <w:tc>
          <w:tcPr>
            <w:tcW w:w="1296" w:type="dxa"/>
            <w:shd w:val="clear" w:color="auto" w:fill="auto"/>
          </w:tcPr>
          <w:p w14:paraId="7593778C" w14:textId="77777777" w:rsidR="005B3887" w:rsidRPr="00C04A08" w:rsidRDefault="005B3887" w:rsidP="00186BFC">
            <w:pPr>
              <w:pStyle w:val="TAC"/>
              <w:rPr>
                <w:rFonts w:eastAsia="Malgun Gothic"/>
              </w:rPr>
            </w:pPr>
            <w:r>
              <w:rPr>
                <w:rFonts w:eastAsia="Malgun Gothic"/>
              </w:rPr>
              <w:t>3.5</w:t>
            </w:r>
          </w:p>
        </w:tc>
        <w:tc>
          <w:tcPr>
            <w:tcW w:w="1296" w:type="dxa"/>
          </w:tcPr>
          <w:p w14:paraId="355E3CBB" w14:textId="77777777" w:rsidR="005B3887" w:rsidRDefault="005B3887" w:rsidP="00186BFC">
            <w:pPr>
              <w:pStyle w:val="TAC"/>
              <w:rPr>
                <w:rFonts w:eastAsia="Malgun Gothic"/>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186BFC">
            <w:pPr>
              <w:pStyle w:val="TAC"/>
              <w:rPr>
                <w:rFonts w:eastAsia="Malgun Gothic"/>
              </w:rPr>
            </w:pPr>
          </w:p>
        </w:tc>
        <w:tc>
          <w:tcPr>
            <w:tcW w:w="864" w:type="dxa"/>
            <w:tcBorders>
              <w:left w:val="single" w:sz="4" w:space="0" w:color="auto"/>
            </w:tcBorders>
          </w:tcPr>
          <w:p w14:paraId="6FF8AC1B" w14:textId="77777777" w:rsidR="005B3887" w:rsidRPr="00C04A08" w:rsidRDefault="005B3887" w:rsidP="00186BFC">
            <w:pPr>
              <w:pStyle w:val="TAC"/>
              <w:rPr>
                <w:rFonts w:eastAsia="Malgun Gothic"/>
              </w:rPr>
            </w:pPr>
            <w:r>
              <w:rPr>
                <w:rFonts w:eastAsia="Malgun Gothic"/>
              </w:rPr>
              <w:t>n260</w:t>
            </w:r>
          </w:p>
        </w:tc>
        <w:tc>
          <w:tcPr>
            <w:tcW w:w="1296" w:type="dxa"/>
          </w:tcPr>
          <w:p w14:paraId="31EF8158" w14:textId="77777777" w:rsidR="005B3887" w:rsidRDefault="005B3887" w:rsidP="00186BFC">
            <w:pPr>
              <w:pStyle w:val="TAC"/>
              <w:rPr>
                <w:rFonts w:eastAsia="Malgun Gothic"/>
              </w:rPr>
            </w:pPr>
          </w:p>
        </w:tc>
        <w:tc>
          <w:tcPr>
            <w:tcW w:w="1296" w:type="dxa"/>
          </w:tcPr>
          <w:p w14:paraId="4C41D86C" w14:textId="77777777" w:rsidR="005B3887" w:rsidRDefault="005B3887" w:rsidP="00186BFC">
            <w:pPr>
              <w:pStyle w:val="TAC"/>
              <w:rPr>
                <w:rFonts w:eastAsia="Malgun Gothic"/>
              </w:rPr>
            </w:pPr>
          </w:p>
        </w:tc>
        <w:tc>
          <w:tcPr>
            <w:tcW w:w="1296" w:type="dxa"/>
            <w:shd w:val="clear" w:color="auto" w:fill="auto"/>
          </w:tcPr>
          <w:p w14:paraId="15187DB4" w14:textId="77777777" w:rsidR="005B3887" w:rsidRPr="00C04A08" w:rsidRDefault="005B3887" w:rsidP="00186BFC">
            <w:pPr>
              <w:pStyle w:val="TAC"/>
              <w:rPr>
                <w:rFonts w:eastAsia="Malgun Gothic"/>
              </w:rPr>
            </w:pPr>
            <w:r>
              <w:rPr>
                <w:rFonts w:eastAsia="Malgun Gothic"/>
              </w:rPr>
              <w:t>3.5</w:t>
            </w:r>
          </w:p>
        </w:tc>
        <w:tc>
          <w:tcPr>
            <w:tcW w:w="1296" w:type="dxa"/>
          </w:tcPr>
          <w:p w14:paraId="679B2D64" w14:textId="77777777" w:rsidR="005B3887" w:rsidRDefault="005B3887" w:rsidP="00186BFC">
            <w:pPr>
              <w:pStyle w:val="TAC"/>
              <w:rPr>
                <w:rFonts w:eastAsia="Malgun Gothic"/>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2B17025E" w14:textId="04C6BEBD" w:rsidR="005B3887" w:rsidRDefault="005B3887" w:rsidP="00186BFC">
            <w:pPr>
              <w:pStyle w:val="TAC"/>
              <w:rPr>
                <w:rFonts w:eastAsia="Malgun Gothic"/>
              </w:rPr>
            </w:pPr>
            <w:r>
              <w:rPr>
                <w:rFonts w:eastAsia="Malgun Gothic"/>
              </w:rPr>
              <w:t>n258</w:t>
            </w:r>
          </w:p>
        </w:tc>
        <w:tc>
          <w:tcPr>
            <w:tcW w:w="1296" w:type="dxa"/>
          </w:tcPr>
          <w:p w14:paraId="2CC2A292" w14:textId="77777777" w:rsidR="005B3887" w:rsidRDefault="005B3887" w:rsidP="00186BFC">
            <w:pPr>
              <w:pStyle w:val="TAC"/>
              <w:rPr>
                <w:rFonts w:eastAsia="Malgun Gothic"/>
              </w:rPr>
            </w:pPr>
          </w:p>
        </w:tc>
        <w:tc>
          <w:tcPr>
            <w:tcW w:w="1296" w:type="dxa"/>
          </w:tcPr>
          <w:p w14:paraId="41E38D63" w14:textId="77777777" w:rsidR="005B3887" w:rsidRDefault="005B3887" w:rsidP="00186BFC">
            <w:pPr>
              <w:pStyle w:val="TAC"/>
              <w:rPr>
                <w:rFonts w:eastAsia="Malgun Gothic"/>
              </w:rPr>
            </w:pPr>
          </w:p>
        </w:tc>
        <w:tc>
          <w:tcPr>
            <w:tcW w:w="1296" w:type="dxa"/>
            <w:shd w:val="clear" w:color="auto" w:fill="auto"/>
          </w:tcPr>
          <w:p w14:paraId="51B3DA58" w14:textId="14E3D3E0" w:rsidR="005B3887" w:rsidRDefault="005B3887" w:rsidP="00186BFC">
            <w:pPr>
              <w:pStyle w:val="TAC"/>
              <w:rPr>
                <w:rFonts w:eastAsia="Malgun Gothic"/>
              </w:rPr>
            </w:pPr>
            <w:r>
              <w:rPr>
                <w:rFonts w:eastAsia="Malgun Gothic"/>
              </w:rPr>
              <w:t>3.5</w:t>
            </w:r>
          </w:p>
        </w:tc>
        <w:tc>
          <w:tcPr>
            <w:tcW w:w="1296" w:type="dxa"/>
          </w:tcPr>
          <w:p w14:paraId="7BCC3177" w14:textId="77777777" w:rsidR="005B3887" w:rsidRDefault="005B3887" w:rsidP="00186BFC">
            <w:pPr>
              <w:pStyle w:val="TAC"/>
              <w:rPr>
                <w:rFonts w:eastAsia="Malgun Gothic"/>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186BFC">
            <w:pPr>
              <w:pStyle w:val="TAC"/>
              <w:rPr>
                <w:rFonts w:eastAsia="Malgun Gothic"/>
              </w:rPr>
            </w:pPr>
          </w:p>
        </w:tc>
        <w:tc>
          <w:tcPr>
            <w:tcW w:w="864" w:type="dxa"/>
            <w:tcBorders>
              <w:left w:val="single" w:sz="4" w:space="0" w:color="auto"/>
            </w:tcBorders>
          </w:tcPr>
          <w:p w14:paraId="0BE0C46B" w14:textId="57901AF8" w:rsidR="005B3887" w:rsidRDefault="005B3887" w:rsidP="00186BFC">
            <w:pPr>
              <w:pStyle w:val="TAC"/>
              <w:rPr>
                <w:rFonts w:eastAsia="Malgun Gothic"/>
              </w:rPr>
            </w:pPr>
            <w:r>
              <w:rPr>
                <w:rFonts w:eastAsia="Malgun Gothic"/>
              </w:rPr>
              <w:t>n261</w:t>
            </w:r>
          </w:p>
        </w:tc>
        <w:tc>
          <w:tcPr>
            <w:tcW w:w="1296" w:type="dxa"/>
          </w:tcPr>
          <w:p w14:paraId="48DC016E" w14:textId="77777777" w:rsidR="005B3887" w:rsidRDefault="005B3887" w:rsidP="00186BFC">
            <w:pPr>
              <w:pStyle w:val="TAC"/>
              <w:rPr>
                <w:rFonts w:eastAsia="Malgun Gothic"/>
              </w:rPr>
            </w:pPr>
          </w:p>
        </w:tc>
        <w:tc>
          <w:tcPr>
            <w:tcW w:w="1296" w:type="dxa"/>
          </w:tcPr>
          <w:p w14:paraId="3B2FBA85" w14:textId="77777777" w:rsidR="005B3887" w:rsidRDefault="005B3887" w:rsidP="00186BFC">
            <w:pPr>
              <w:pStyle w:val="TAC"/>
              <w:rPr>
                <w:rFonts w:eastAsia="Malgun Gothic"/>
              </w:rPr>
            </w:pPr>
          </w:p>
        </w:tc>
        <w:tc>
          <w:tcPr>
            <w:tcW w:w="1296" w:type="dxa"/>
            <w:shd w:val="clear" w:color="auto" w:fill="auto"/>
          </w:tcPr>
          <w:p w14:paraId="311346D3" w14:textId="0343F3CC" w:rsidR="005B3887" w:rsidRDefault="005B3887" w:rsidP="00186BFC">
            <w:pPr>
              <w:pStyle w:val="TAC"/>
              <w:rPr>
                <w:rFonts w:eastAsia="Malgun Gothic"/>
              </w:rPr>
            </w:pPr>
            <w:r>
              <w:rPr>
                <w:rFonts w:eastAsia="Malgun Gothic"/>
              </w:rPr>
              <w:t>3.5</w:t>
            </w:r>
          </w:p>
        </w:tc>
        <w:tc>
          <w:tcPr>
            <w:tcW w:w="1296" w:type="dxa"/>
          </w:tcPr>
          <w:p w14:paraId="4B90E392" w14:textId="77777777" w:rsidR="005B3887" w:rsidRDefault="005B3887" w:rsidP="00186BFC">
            <w:pPr>
              <w:pStyle w:val="TAC"/>
              <w:rPr>
                <w:rFonts w:eastAsia="Malgun Gothic"/>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186BFC">
            <w:pPr>
              <w:pStyle w:val="TAC"/>
              <w:rPr>
                <w:rFonts w:eastAsia="Malgun Gothic"/>
              </w:rPr>
            </w:pPr>
            <w:r w:rsidRPr="00C04A08">
              <w:rPr>
                <w:rFonts w:eastAsia="Malgun Gothic"/>
              </w:rPr>
              <w:t>CA_n260-n261</w:t>
            </w:r>
          </w:p>
        </w:tc>
        <w:tc>
          <w:tcPr>
            <w:tcW w:w="864" w:type="dxa"/>
          </w:tcPr>
          <w:p w14:paraId="7EDE789A" w14:textId="77777777" w:rsidR="005B3887" w:rsidRPr="00C04A08" w:rsidRDefault="005B3887" w:rsidP="00186BFC">
            <w:pPr>
              <w:pStyle w:val="TAC"/>
              <w:rPr>
                <w:rFonts w:eastAsia="Malgun Gothic"/>
              </w:rPr>
            </w:pPr>
            <w:r w:rsidRPr="00C04A08">
              <w:rPr>
                <w:rFonts w:eastAsia="Malgun Gothic"/>
              </w:rPr>
              <w:t>n260</w:t>
            </w:r>
          </w:p>
        </w:tc>
        <w:tc>
          <w:tcPr>
            <w:tcW w:w="1296" w:type="dxa"/>
          </w:tcPr>
          <w:p w14:paraId="37C5A4CE" w14:textId="77777777" w:rsidR="005B3887" w:rsidRPr="00C04A08" w:rsidRDefault="005B3887" w:rsidP="00186BFC">
            <w:pPr>
              <w:pStyle w:val="TAC"/>
              <w:rPr>
                <w:rFonts w:eastAsia="Malgun Gothic"/>
              </w:rPr>
            </w:pPr>
            <w:r>
              <w:rPr>
                <w:rFonts w:eastAsia="Malgun Gothic"/>
              </w:rPr>
              <w:t>[2.5]</w:t>
            </w:r>
          </w:p>
        </w:tc>
        <w:tc>
          <w:tcPr>
            <w:tcW w:w="1296" w:type="dxa"/>
          </w:tcPr>
          <w:p w14:paraId="34504C3A" w14:textId="77777777" w:rsidR="005B3887" w:rsidRPr="00C04A08" w:rsidRDefault="005B3887" w:rsidP="00186BFC">
            <w:pPr>
              <w:pStyle w:val="TAC"/>
              <w:rPr>
                <w:rFonts w:eastAsia="Malgun Gothic"/>
              </w:rPr>
            </w:pPr>
          </w:p>
        </w:tc>
        <w:tc>
          <w:tcPr>
            <w:tcW w:w="1296" w:type="dxa"/>
            <w:shd w:val="clear" w:color="auto" w:fill="auto"/>
          </w:tcPr>
          <w:p w14:paraId="07891B4D"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31E8FE5D" w14:textId="77777777" w:rsidR="005B3887" w:rsidRPr="00C04A08" w:rsidRDefault="005B3887" w:rsidP="00186BFC">
            <w:pPr>
              <w:pStyle w:val="TAC"/>
              <w:rPr>
                <w:rFonts w:eastAsia="Malgun Gothic"/>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186BFC">
            <w:pPr>
              <w:pStyle w:val="TAC"/>
              <w:rPr>
                <w:rFonts w:eastAsia="Malgun Gothic"/>
              </w:rPr>
            </w:pPr>
          </w:p>
        </w:tc>
        <w:tc>
          <w:tcPr>
            <w:tcW w:w="864" w:type="dxa"/>
          </w:tcPr>
          <w:p w14:paraId="1C326BBB" w14:textId="77777777" w:rsidR="005B3887" w:rsidRPr="00C04A08" w:rsidRDefault="005B3887" w:rsidP="00186BFC">
            <w:pPr>
              <w:pStyle w:val="TAC"/>
              <w:rPr>
                <w:rFonts w:eastAsia="Malgun Gothic"/>
              </w:rPr>
            </w:pPr>
            <w:r w:rsidRPr="00C04A08">
              <w:rPr>
                <w:rFonts w:eastAsia="Malgun Gothic"/>
              </w:rPr>
              <w:t>n261</w:t>
            </w:r>
          </w:p>
        </w:tc>
        <w:tc>
          <w:tcPr>
            <w:tcW w:w="1296" w:type="dxa"/>
          </w:tcPr>
          <w:p w14:paraId="555B9436" w14:textId="77777777" w:rsidR="005B3887" w:rsidRPr="00C04A08" w:rsidRDefault="005B3887" w:rsidP="00186BFC">
            <w:pPr>
              <w:pStyle w:val="TAC"/>
              <w:rPr>
                <w:rFonts w:eastAsia="Malgun Gothic"/>
              </w:rPr>
            </w:pPr>
            <w:r>
              <w:rPr>
                <w:rFonts w:eastAsia="Malgun Gothic"/>
              </w:rPr>
              <w:t>[2.5]</w:t>
            </w:r>
          </w:p>
        </w:tc>
        <w:tc>
          <w:tcPr>
            <w:tcW w:w="1296" w:type="dxa"/>
          </w:tcPr>
          <w:p w14:paraId="3551CD0F" w14:textId="77777777" w:rsidR="005B3887" w:rsidRPr="00C04A08" w:rsidRDefault="005B3887" w:rsidP="00186BFC">
            <w:pPr>
              <w:pStyle w:val="TAC"/>
              <w:rPr>
                <w:rFonts w:eastAsia="Malgun Gothic"/>
              </w:rPr>
            </w:pPr>
          </w:p>
        </w:tc>
        <w:tc>
          <w:tcPr>
            <w:tcW w:w="1296" w:type="dxa"/>
            <w:shd w:val="clear" w:color="auto" w:fill="auto"/>
          </w:tcPr>
          <w:p w14:paraId="1E349271"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61E2B24B" w14:textId="77777777" w:rsidR="005B3887" w:rsidRPr="00C04A08" w:rsidRDefault="005B3887" w:rsidP="00186BFC">
            <w:pPr>
              <w:pStyle w:val="TAC"/>
              <w:rPr>
                <w:rFonts w:eastAsia="Malgun Gothic"/>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6FA3FD76" w:rsidR="00455031" w:rsidRPr="00C04A08" w:rsidRDefault="00455031" w:rsidP="00455031">
            <w:pPr>
              <w:pStyle w:val="TAN"/>
              <w:rPr>
                <w:rFonts w:eastAsia="Malgun Gothic"/>
              </w:rPr>
            </w:pPr>
            <w:r>
              <w:rPr>
                <w:rFonts w:eastAsia="Malgun Gothic"/>
                <w:bCs/>
              </w:rPr>
              <w:t>Note: 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Pr="00C04A08" w:rsidRDefault="009D2126" w:rsidP="009D2126">
      <w:pPr>
        <w:pStyle w:val="Heading2"/>
      </w:pPr>
      <w:bookmarkStart w:id="11475" w:name="_Toc52196585"/>
      <w:bookmarkStart w:id="11476" w:name="_Toc52197565"/>
      <w:bookmarkStart w:id="11477" w:name="_Toc53173288"/>
      <w:bookmarkStart w:id="11478" w:name="_Toc53173657"/>
      <w:bookmarkStart w:id="11479" w:name="_Toc61118925"/>
      <w:bookmarkStart w:id="11480" w:name="_Toc61119307"/>
      <w:bookmarkStart w:id="11481" w:name="_Toc67923879"/>
      <w:bookmarkStart w:id="11482" w:name="_Toc75294691"/>
      <w:bookmarkStart w:id="11483" w:name="_Toc83130418"/>
      <w:bookmarkStart w:id="11484" w:name="_Toc90590003"/>
      <w:bookmarkStart w:id="11485" w:name="_Toc98869577"/>
      <w:bookmarkStart w:id="11486" w:name="_Toc106547321"/>
      <w:bookmarkStart w:id="11487" w:name="_Toc114537303"/>
      <w:bookmarkStart w:id="11488" w:name="_Toc115257571"/>
      <w:bookmarkStart w:id="11489" w:name="_Toc123086891"/>
      <w:bookmarkStart w:id="11490" w:name="_Toc124296215"/>
      <w:bookmarkStart w:id="11491" w:name="_Toc124296685"/>
      <w:bookmarkStart w:id="11492" w:name="_Toc130572502"/>
      <w:bookmarkStart w:id="11493" w:name="_Toc131708501"/>
      <w:bookmarkStart w:id="11494" w:name="_Toc137458308"/>
      <w:bookmarkStart w:id="11495" w:name="_Toc138887795"/>
      <w:bookmarkStart w:id="11496" w:name="_Toc138969882"/>
      <w:bookmarkStart w:id="11497" w:name="_Toc145916943"/>
      <w:bookmarkStart w:id="11498" w:name="_Toc155386709"/>
      <w:bookmarkStart w:id="11499" w:name="_Toc161759749"/>
      <w:bookmarkStart w:id="11500" w:name="_Toc169872674"/>
      <w:bookmarkStart w:id="11501" w:name="_Toc21340954"/>
      <w:bookmarkStart w:id="11502" w:name="_Toc29805402"/>
      <w:bookmarkStart w:id="11503" w:name="_Toc36456611"/>
      <w:bookmarkStart w:id="11504" w:name="_Toc36469709"/>
      <w:bookmarkStart w:id="11505" w:name="_Toc37254118"/>
      <w:bookmarkStart w:id="11506" w:name="_Toc37322977"/>
      <w:bookmarkStart w:id="11507" w:name="_Toc37324383"/>
      <w:bookmarkStart w:id="11508" w:name="_Toc45889906"/>
      <w:bookmarkStart w:id="11509" w:name="_Toc52196586"/>
      <w:bookmarkStart w:id="11510" w:name="_Toc52197566"/>
      <w:bookmarkStart w:id="11511" w:name="_Toc53173289"/>
      <w:bookmarkStart w:id="11512" w:name="_Toc53173658"/>
      <w:bookmarkStart w:id="11513" w:name="_Toc61119660"/>
      <w:bookmarkStart w:id="11514" w:name="_Toc61120042"/>
      <w:bookmarkStart w:id="11515" w:name="_Toc67926113"/>
      <w:bookmarkStart w:id="11516" w:name="_Toc75273751"/>
      <w:bookmarkStart w:id="11517" w:name="_Toc76510651"/>
      <w:bookmarkStart w:id="11518" w:name="_Toc83129808"/>
      <w:bookmarkStart w:id="11519" w:name="_Toc90591340"/>
      <w:bookmarkStart w:id="11520" w:name="_Toc98864399"/>
      <w:bookmarkStart w:id="11521" w:name="_Toc99733648"/>
      <w:bookmarkStart w:id="11522" w:name="_Toc106577553"/>
      <w:bookmarkEnd w:id="11340"/>
      <w:bookmarkEnd w:id="11341"/>
      <w:bookmarkEnd w:id="11342"/>
      <w:bookmarkEnd w:id="11343"/>
      <w:bookmarkEnd w:id="11344"/>
      <w:bookmarkEnd w:id="11345"/>
      <w:bookmarkEnd w:id="11346"/>
      <w:bookmarkEnd w:id="11347"/>
      <w:r w:rsidRPr="00C04A08">
        <w:t>7.3D</w:t>
      </w:r>
      <w:r w:rsidRPr="00C04A08">
        <w:tab/>
      </w:r>
      <w:r>
        <w:t>Void</w:t>
      </w:r>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04F8368E" w14:textId="77777777" w:rsidR="00842EF7" w:rsidRPr="00C04A08" w:rsidRDefault="00842EF7" w:rsidP="00842EF7">
      <w:pPr>
        <w:pStyle w:val="Heading2"/>
      </w:pPr>
      <w:bookmarkStart w:id="11523" w:name="_Toc114537304"/>
      <w:bookmarkStart w:id="11524" w:name="_Toc115257572"/>
      <w:bookmarkStart w:id="11525" w:name="_Toc123086892"/>
      <w:bookmarkStart w:id="11526" w:name="_Toc124296216"/>
      <w:bookmarkStart w:id="11527" w:name="_Toc124296686"/>
      <w:bookmarkStart w:id="11528" w:name="_Toc130572503"/>
      <w:bookmarkStart w:id="11529" w:name="_Toc131708502"/>
      <w:bookmarkStart w:id="11530" w:name="_Toc137458309"/>
      <w:bookmarkStart w:id="11531" w:name="_Toc138887796"/>
      <w:bookmarkStart w:id="11532" w:name="_Toc138969883"/>
      <w:bookmarkStart w:id="11533" w:name="_Toc145916944"/>
      <w:bookmarkStart w:id="11534" w:name="_Toc155386710"/>
      <w:bookmarkStart w:id="11535" w:name="_Toc161759750"/>
      <w:bookmarkStart w:id="11536" w:name="_Toc169872675"/>
      <w:r w:rsidRPr="00C04A08">
        <w:t>7.4</w:t>
      </w:r>
      <w:r w:rsidRPr="00C04A08">
        <w:tab/>
        <w:t>Maximum input level</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7FA4692B" w14:textId="77777777" w:rsidR="00DA7E72" w:rsidRPr="00C04A08" w:rsidRDefault="00DA7E72" w:rsidP="00DA7E72">
            <w:pPr>
              <w:pStyle w:val="TAC"/>
            </w:pPr>
            <w:r>
              <w:rPr>
                <w:rFonts w:eastAsia="MS Mincho" w:hint="eastAsia"/>
                <w:lang w:eastAsia="ja-JP"/>
              </w:rPr>
              <w:t>-</w:t>
            </w:r>
            <w:r w:rsidRPr="00C04A08">
              <w:rPr>
                <w:rFonts w:eastAsia="MS Mincho"/>
              </w:rPr>
              <w:t>25</w:t>
            </w:r>
            <w:r w:rsidRPr="00C04A08">
              <w:rPr>
                <w:vertAlign w:val="superscript"/>
                <w:lang w:eastAsia="zh-CN"/>
              </w:rPr>
              <w:t xml:space="preserve"> </w:t>
            </w:r>
            <w:r w:rsidRPr="00C04A08">
              <w:t>(NOTE 2)</w:t>
            </w:r>
          </w:p>
          <w:p w14:paraId="49D862D4" w14:textId="61638224" w:rsidR="00EF7D10" w:rsidRDefault="00DA7E72" w:rsidP="00DA7E72">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11537" w:name="_Toc21340955"/>
      <w:bookmarkStart w:id="11538" w:name="_Toc29805403"/>
      <w:bookmarkStart w:id="11539" w:name="_Toc36456612"/>
      <w:bookmarkStart w:id="11540" w:name="_Toc36469710"/>
      <w:bookmarkStart w:id="11541" w:name="_Toc37254119"/>
      <w:bookmarkStart w:id="11542" w:name="_Toc37322978"/>
      <w:bookmarkStart w:id="11543" w:name="_Toc37324384"/>
      <w:bookmarkStart w:id="11544" w:name="_Toc45889907"/>
      <w:bookmarkStart w:id="11545" w:name="_Toc52196587"/>
      <w:bookmarkStart w:id="11546" w:name="_Toc52197567"/>
      <w:bookmarkStart w:id="11547" w:name="_Toc53173290"/>
      <w:bookmarkStart w:id="11548" w:name="_Toc53173659"/>
      <w:bookmarkStart w:id="11549" w:name="_Toc61119661"/>
      <w:bookmarkStart w:id="11550" w:name="_Toc61120043"/>
      <w:bookmarkStart w:id="11551" w:name="_Toc67926114"/>
      <w:bookmarkStart w:id="11552" w:name="_Toc75273752"/>
      <w:bookmarkStart w:id="11553" w:name="_Toc76510652"/>
      <w:bookmarkStart w:id="11554" w:name="_Toc83129809"/>
      <w:bookmarkStart w:id="11555" w:name="_Toc90591341"/>
      <w:bookmarkStart w:id="11556" w:name="_Toc98864400"/>
      <w:bookmarkStart w:id="11557" w:name="_Toc99733649"/>
      <w:bookmarkStart w:id="11558" w:name="_Toc106577554"/>
      <w:bookmarkStart w:id="11559" w:name="_Toc114537305"/>
      <w:bookmarkStart w:id="11560" w:name="_Toc115257573"/>
      <w:bookmarkStart w:id="11561" w:name="_Toc123086893"/>
      <w:bookmarkStart w:id="11562" w:name="_Toc124296217"/>
      <w:bookmarkStart w:id="11563" w:name="_Toc124296687"/>
      <w:bookmarkStart w:id="11564" w:name="_Toc130572504"/>
      <w:bookmarkStart w:id="11565" w:name="_Toc131708503"/>
      <w:bookmarkStart w:id="11566" w:name="_Toc137458310"/>
      <w:bookmarkStart w:id="11567" w:name="_Toc138887797"/>
      <w:bookmarkStart w:id="11568" w:name="_Toc138969884"/>
      <w:bookmarkStart w:id="11569" w:name="_Toc145916945"/>
      <w:bookmarkStart w:id="11570" w:name="_Toc155386711"/>
      <w:bookmarkStart w:id="11571" w:name="_Toc161759751"/>
      <w:bookmarkStart w:id="11572" w:name="_Toc169872676"/>
      <w:r w:rsidRPr="00C04A08">
        <w:t>7.4A</w:t>
      </w:r>
      <w:r w:rsidRPr="00C04A08">
        <w:tab/>
        <w:t xml:space="preserve">Maximum input level for </w:t>
      </w:r>
      <w:r w:rsidR="004963EA" w:rsidRPr="00C04A08">
        <w:t xml:space="preserve">DL </w:t>
      </w:r>
      <w:r w:rsidRPr="00C04A08">
        <w:t>CA</w:t>
      </w:r>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11573" w:name="_Toc37254120"/>
      <w:bookmarkStart w:id="11574" w:name="_Toc37322979"/>
      <w:bookmarkStart w:id="11575" w:name="_Toc37324385"/>
      <w:bookmarkStart w:id="11576" w:name="_Toc45889908"/>
      <w:bookmarkStart w:id="11577" w:name="_Toc52196588"/>
      <w:bookmarkStart w:id="11578" w:name="_Toc52197568"/>
      <w:bookmarkStart w:id="11579" w:name="_Toc53173291"/>
      <w:bookmarkStart w:id="11580" w:name="_Toc53173660"/>
      <w:bookmarkStart w:id="11581" w:name="_Toc61119662"/>
      <w:bookmarkStart w:id="11582" w:name="_Toc61120044"/>
      <w:bookmarkStart w:id="11583" w:name="_Toc67926115"/>
      <w:bookmarkStart w:id="11584" w:name="_Toc75273753"/>
      <w:bookmarkStart w:id="11585" w:name="_Toc76510653"/>
      <w:bookmarkStart w:id="11586" w:name="_Toc83129810"/>
      <w:bookmarkStart w:id="11587" w:name="_Toc90591342"/>
      <w:bookmarkStart w:id="11588" w:name="_Toc98864401"/>
      <w:bookmarkStart w:id="11589" w:name="_Toc99733650"/>
      <w:bookmarkStart w:id="11590" w:name="_Toc106577555"/>
      <w:bookmarkStart w:id="11591" w:name="_Toc114537306"/>
      <w:bookmarkStart w:id="11592" w:name="_Toc115257574"/>
      <w:bookmarkStart w:id="11593" w:name="_Toc123086894"/>
      <w:bookmarkStart w:id="11594" w:name="_Toc124296218"/>
      <w:bookmarkStart w:id="11595" w:name="_Toc124296688"/>
      <w:bookmarkStart w:id="11596" w:name="_Toc130572505"/>
      <w:bookmarkStart w:id="11597" w:name="_Toc131708504"/>
      <w:bookmarkStart w:id="11598" w:name="_Toc137458311"/>
      <w:bookmarkStart w:id="11599" w:name="_Toc138887798"/>
      <w:bookmarkStart w:id="11600" w:name="_Toc138969885"/>
      <w:bookmarkStart w:id="11601" w:name="_Toc145916946"/>
      <w:bookmarkStart w:id="11602" w:name="_Toc155386712"/>
      <w:bookmarkStart w:id="11603" w:name="_Toc161759752"/>
      <w:bookmarkStart w:id="11604" w:name="_Toc169872677"/>
      <w:r w:rsidRPr="00C04A08">
        <w:rPr>
          <w:lang w:eastAsia="en-GB"/>
        </w:rPr>
        <w:t>7.4A.1</w:t>
      </w:r>
      <w:r w:rsidRPr="00C04A08">
        <w:rPr>
          <w:lang w:eastAsia="en-GB"/>
        </w:rPr>
        <w:tab/>
        <w:t xml:space="preserve">Maximum input level for </w:t>
      </w:r>
      <w:bookmarkStart w:id="11605" w:name="_Hlk32425289"/>
      <w:r w:rsidRPr="00C04A08">
        <w:rPr>
          <w:lang w:eastAsia="en-GB"/>
        </w:rPr>
        <w:t xml:space="preserve">Intra-band contiguous </w:t>
      </w:r>
      <w:bookmarkEnd w:id="11605"/>
      <w:r w:rsidRPr="00C04A08">
        <w:rPr>
          <w:lang w:eastAsia="en-GB"/>
        </w:rPr>
        <w:t>CA</w:t>
      </w:r>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186BFC">
            <w:pPr>
              <w:pStyle w:val="TAH"/>
              <w:rPr>
                <w:rFonts w:eastAsia="Malgun Gothic"/>
              </w:rPr>
            </w:pPr>
            <w:r w:rsidRPr="00C04A08">
              <w:rPr>
                <w:rFonts w:eastAsia="Malgun Gothic"/>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186BFC">
            <w:pPr>
              <w:pStyle w:val="TAH"/>
              <w:rPr>
                <w:rFonts w:eastAsia="Malgun Gothic"/>
              </w:rPr>
            </w:pPr>
            <w:r w:rsidRPr="00C04A08">
              <w:rPr>
                <w:rFonts w:eastAsia="Malgun Gothic"/>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186BFC">
            <w:pPr>
              <w:pStyle w:val="TAH"/>
              <w:rPr>
                <w:rFonts w:eastAsia="Malgun Gothic"/>
              </w:rPr>
            </w:pPr>
            <w:r w:rsidRPr="00C04A08">
              <w:rPr>
                <w:rFonts w:eastAsia="Malgun Gothic"/>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186BFC">
            <w:pPr>
              <w:pStyle w:val="TAC"/>
              <w:rPr>
                <w:rFonts w:eastAsia="Malgun Gothic"/>
              </w:rPr>
            </w:pPr>
            <w:r w:rsidRPr="00C04A08">
              <w:rPr>
                <w:rFonts w:eastAsia="Malgun Gothic"/>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186BFC">
            <w:pPr>
              <w:pStyle w:val="TAC"/>
              <w:rPr>
                <w:rFonts w:eastAsia="Malgun Gothic"/>
              </w:rPr>
            </w:pPr>
            <w:r w:rsidRPr="00C04A08">
              <w:rPr>
                <w:rFonts w:eastAsia="Malgun Gothic"/>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186BFC">
            <w:pPr>
              <w:pStyle w:val="TAC"/>
              <w:rPr>
                <w:rFonts w:eastAsia="Malgun Gothic"/>
              </w:rPr>
            </w:pPr>
            <w:r w:rsidRPr="00C04A08">
              <w:rPr>
                <w:rFonts w:eastAsia="Malgun Gothic"/>
              </w:rPr>
              <w:t>-25 (NOTE 2)</w:t>
            </w:r>
          </w:p>
          <w:p w14:paraId="3C7AC2B0" w14:textId="77777777" w:rsidR="00263719" w:rsidRPr="00C04A08" w:rsidRDefault="00CF7919" w:rsidP="00186BFC">
            <w:pPr>
              <w:pStyle w:val="TAC"/>
              <w:rPr>
                <w:rFonts w:eastAsia="Malgun Gothic"/>
              </w:rPr>
            </w:pPr>
            <w:r w:rsidRPr="00C04A08">
              <w:rPr>
                <w:rFonts w:eastAsia="Malgun Gothic"/>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186BFC">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0E160DB2" w14:textId="77777777" w:rsidR="00CF7919" w:rsidRPr="00C04A08" w:rsidRDefault="00263719" w:rsidP="00186BFC">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7F182F2A" w14:textId="77777777" w:rsidR="00263719" w:rsidRPr="00C04A08" w:rsidRDefault="00CF7919" w:rsidP="00186BFC">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11606" w:name="_Toc37254121"/>
      <w:bookmarkStart w:id="11607" w:name="_Toc37322980"/>
      <w:bookmarkStart w:id="11608" w:name="_Toc37324386"/>
      <w:bookmarkStart w:id="11609" w:name="_Toc45889909"/>
      <w:bookmarkStart w:id="11610" w:name="_Toc52196589"/>
      <w:bookmarkStart w:id="11611" w:name="_Toc52197569"/>
      <w:bookmarkStart w:id="11612" w:name="_Toc53173292"/>
      <w:bookmarkStart w:id="11613" w:name="_Toc53173661"/>
      <w:bookmarkStart w:id="11614" w:name="_Toc61119663"/>
      <w:bookmarkStart w:id="11615" w:name="_Toc61120045"/>
      <w:bookmarkStart w:id="11616" w:name="_Toc67926116"/>
      <w:bookmarkStart w:id="11617" w:name="_Toc75273754"/>
      <w:bookmarkStart w:id="11618" w:name="_Toc76510654"/>
      <w:bookmarkStart w:id="11619" w:name="_Toc83129811"/>
      <w:bookmarkStart w:id="11620" w:name="_Toc90591343"/>
      <w:bookmarkStart w:id="11621" w:name="_Toc98864402"/>
      <w:bookmarkStart w:id="11622" w:name="_Toc99733651"/>
      <w:bookmarkStart w:id="11623" w:name="_Toc106577556"/>
      <w:bookmarkStart w:id="11624" w:name="_Toc114537307"/>
      <w:bookmarkStart w:id="11625" w:name="_Toc115257575"/>
      <w:bookmarkStart w:id="11626" w:name="_Toc123086895"/>
      <w:bookmarkStart w:id="11627" w:name="_Toc124296219"/>
      <w:bookmarkStart w:id="11628" w:name="_Toc124296689"/>
      <w:bookmarkStart w:id="11629" w:name="_Toc130572506"/>
      <w:bookmarkStart w:id="11630" w:name="_Toc131708505"/>
      <w:bookmarkStart w:id="11631" w:name="_Toc137458312"/>
      <w:bookmarkStart w:id="11632" w:name="_Toc138887799"/>
      <w:bookmarkStart w:id="11633" w:name="_Toc138969886"/>
      <w:bookmarkStart w:id="11634" w:name="_Toc145916947"/>
      <w:bookmarkStart w:id="11635" w:name="_Toc155386713"/>
      <w:bookmarkStart w:id="11636" w:name="_Toc161759753"/>
      <w:bookmarkStart w:id="11637" w:name="_Toc169872678"/>
      <w:r w:rsidRPr="00C04A08">
        <w:rPr>
          <w:lang w:eastAsia="en-GB"/>
        </w:rPr>
        <w:t>7.4A.2</w:t>
      </w:r>
      <w:r w:rsidRPr="00C04A08">
        <w:rPr>
          <w:lang w:eastAsia="en-GB"/>
        </w:rPr>
        <w:tab/>
        <w:t>Maximum input level for Intra-band non-contiguous CA</w:t>
      </w:r>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190A81D4" w14:textId="77777777" w:rsidR="00263719" w:rsidRPr="00C04A08" w:rsidRDefault="00263719" w:rsidP="0017024A">
      <w:pPr>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11638" w:name="_Toc21343112"/>
      <w:bookmarkStart w:id="11639" w:name="_Toc29770078"/>
      <w:bookmarkStart w:id="11640" w:name="_Toc29799577"/>
      <w:bookmarkStart w:id="11641" w:name="_Toc37254122"/>
      <w:bookmarkStart w:id="11642" w:name="_Toc37322981"/>
      <w:bookmarkStart w:id="11643" w:name="_Toc37324387"/>
      <w:bookmarkStart w:id="11644" w:name="_Toc45889910"/>
      <w:bookmarkStart w:id="11645" w:name="_Toc52196590"/>
      <w:bookmarkStart w:id="11646" w:name="_Toc52197570"/>
      <w:bookmarkStart w:id="11647" w:name="_Toc53173293"/>
      <w:bookmarkStart w:id="11648" w:name="_Toc53173662"/>
      <w:bookmarkStart w:id="11649" w:name="_Toc61119664"/>
      <w:bookmarkStart w:id="11650" w:name="_Toc61120046"/>
      <w:bookmarkStart w:id="11651" w:name="_Toc67926117"/>
      <w:bookmarkStart w:id="11652" w:name="_Toc75273755"/>
      <w:bookmarkStart w:id="11653" w:name="_Toc76510655"/>
      <w:bookmarkStart w:id="11654" w:name="_Toc83129812"/>
      <w:bookmarkStart w:id="11655" w:name="_Toc90591344"/>
      <w:bookmarkStart w:id="11656" w:name="_Toc98864403"/>
      <w:bookmarkStart w:id="11657" w:name="_Toc99733652"/>
      <w:bookmarkStart w:id="11658" w:name="_Toc106577557"/>
      <w:bookmarkStart w:id="11659" w:name="_Toc114537308"/>
      <w:bookmarkStart w:id="11660" w:name="_Toc115257576"/>
      <w:bookmarkStart w:id="11661" w:name="_Toc123086896"/>
      <w:bookmarkStart w:id="11662" w:name="_Toc124296220"/>
      <w:bookmarkStart w:id="11663" w:name="_Toc124296690"/>
      <w:bookmarkStart w:id="11664" w:name="_Toc130572507"/>
      <w:bookmarkStart w:id="11665" w:name="_Toc131708506"/>
      <w:bookmarkStart w:id="11666" w:name="_Toc137458313"/>
      <w:bookmarkStart w:id="11667" w:name="_Toc138887800"/>
      <w:bookmarkStart w:id="11668" w:name="_Toc138969887"/>
      <w:bookmarkStart w:id="11669" w:name="_Toc145916948"/>
      <w:bookmarkStart w:id="11670" w:name="_Toc155386714"/>
      <w:bookmarkStart w:id="11671" w:name="_Toc161759754"/>
      <w:bookmarkStart w:id="11672" w:name="_Toc169872679"/>
      <w:r w:rsidRPr="00C04A08">
        <w:rPr>
          <w:lang w:eastAsia="en-GB"/>
        </w:rPr>
        <w:t>7.4A.3</w:t>
      </w:r>
      <w:r w:rsidRPr="00C04A08">
        <w:rPr>
          <w:lang w:eastAsia="en-GB"/>
        </w:rPr>
        <w:tab/>
      </w:r>
      <w:bookmarkStart w:id="11673" w:name="_Hlk51960226"/>
      <w:bookmarkEnd w:id="11638"/>
      <w:bookmarkEnd w:id="11639"/>
      <w:bookmarkEnd w:id="11640"/>
      <w:bookmarkEnd w:id="11641"/>
      <w:bookmarkEnd w:id="11642"/>
      <w:bookmarkEnd w:id="11643"/>
      <w:bookmarkEnd w:id="11644"/>
      <w:r w:rsidR="004963EA" w:rsidRPr="00C04A08">
        <w:rPr>
          <w:lang w:eastAsia="en-GB"/>
        </w:rPr>
        <w:t>Maximum input level for Inter-band CA</w:t>
      </w:r>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p>
    <w:p w14:paraId="40ACF0C0" w14:textId="74C9675D" w:rsidR="004963EA" w:rsidRDefault="004963EA" w:rsidP="004963EA">
      <w:bookmarkStart w:id="11674" w:name="_Toc21340956"/>
      <w:bookmarkStart w:id="11675" w:name="_Toc29805404"/>
      <w:bookmarkStart w:id="11676" w:name="_Toc36456613"/>
      <w:bookmarkStart w:id="11677" w:name="_Toc36469711"/>
      <w:bookmarkStart w:id="11678" w:name="_Toc37254123"/>
      <w:bookmarkStart w:id="11679" w:name="_Toc37322982"/>
      <w:bookmarkStart w:id="11680" w:name="_Toc37324388"/>
      <w:bookmarkStart w:id="11681"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11682" w:name="_Toc52196591"/>
      <w:bookmarkStart w:id="11683" w:name="_Toc52197571"/>
      <w:bookmarkStart w:id="11684" w:name="_Toc53173294"/>
      <w:bookmarkStart w:id="11685" w:name="_Toc53173663"/>
      <w:bookmarkStart w:id="11686" w:name="_Toc61118931"/>
      <w:bookmarkStart w:id="11687" w:name="_Toc61119313"/>
      <w:bookmarkStart w:id="11688" w:name="_Toc67923885"/>
      <w:bookmarkStart w:id="11689" w:name="_Toc75294697"/>
      <w:bookmarkStart w:id="11690" w:name="_Toc83130424"/>
      <w:bookmarkStart w:id="11691" w:name="_Toc90590009"/>
      <w:bookmarkStart w:id="11692" w:name="_Toc98869583"/>
      <w:bookmarkStart w:id="11693" w:name="_Toc106547327"/>
      <w:bookmarkStart w:id="11694" w:name="_Toc114537309"/>
      <w:bookmarkStart w:id="11695" w:name="_Toc115257577"/>
      <w:bookmarkStart w:id="11696" w:name="_Toc123086897"/>
      <w:bookmarkStart w:id="11697" w:name="_Toc124296221"/>
      <w:bookmarkStart w:id="11698" w:name="_Toc124296691"/>
      <w:bookmarkStart w:id="11699" w:name="_Toc130572508"/>
      <w:bookmarkStart w:id="11700" w:name="_Toc131708507"/>
      <w:bookmarkStart w:id="11701" w:name="_Toc137458314"/>
      <w:bookmarkStart w:id="11702" w:name="_Toc138887801"/>
      <w:bookmarkStart w:id="11703" w:name="_Toc138969888"/>
      <w:bookmarkStart w:id="11704" w:name="_Toc145916949"/>
      <w:bookmarkStart w:id="11705" w:name="_Toc155386715"/>
      <w:bookmarkStart w:id="11706" w:name="_Toc161759755"/>
      <w:bookmarkStart w:id="11707" w:name="_Toc169872680"/>
      <w:bookmarkStart w:id="11708" w:name="_Toc36456614"/>
      <w:bookmarkStart w:id="11709" w:name="_Toc36469712"/>
      <w:bookmarkStart w:id="11710" w:name="_Toc37254124"/>
      <w:bookmarkStart w:id="11711" w:name="_Toc37322983"/>
      <w:bookmarkStart w:id="11712" w:name="_Toc37324389"/>
      <w:bookmarkStart w:id="11713" w:name="_Toc45889912"/>
      <w:bookmarkStart w:id="11714" w:name="_Toc52196592"/>
      <w:bookmarkStart w:id="11715" w:name="_Toc52197572"/>
      <w:bookmarkStart w:id="11716" w:name="_Toc53173295"/>
      <w:bookmarkStart w:id="11717" w:name="_Toc53173664"/>
      <w:bookmarkStart w:id="11718" w:name="_Toc61119666"/>
      <w:bookmarkStart w:id="11719" w:name="_Toc61120048"/>
      <w:bookmarkStart w:id="11720" w:name="_Toc67926119"/>
      <w:bookmarkStart w:id="11721" w:name="_Toc75273757"/>
      <w:bookmarkStart w:id="11722" w:name="_Toc76510657"/>
      <w:bookmarkStart w:id="11723" w:name="_Toc83129814"/>
      <w:bookmarkStart w:id="11724" w:name="_Toc90591346"/>
      <w:bookmarkStart w:id="11725" w:name="_Toc98864405"/>
      <w:bookmarkStart w:id="11726" w:name="_Toc99733654"/>
      <w:bookmarkStart w:id="11727" w:name="_Toc106577559"/>
      <w:bookmarkEnd w:id="11674"/>
      <w:bookmarkEnd w:id="11675"/>
      <w:bookmarkEnd w:id="11676"/>
      <w:bookmarkEnd w:id="11677"/>
      <w:bookmarkEnd w:id="11678"/>
      <w:bookmarkEnd w:id="11679"/>
      <w:bookmarkEnd w:id="11680"/>
      <w:bookmarkEnd w:id="11681"/>
      <w:r w:rsidRPr="00C04A08">
        <w:t>7.4D</w:t>
      </w:r>
      <w:r w:rsidRPr="00C04A08">
        <w:tab/>
      </w:r>
      <w:r>
        <w:t>Void</w:t>
      </w:r>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11728" w:name="_Toc114537310"/>
      <w:bookmarkStart w:id="11729" w:name="_Toc115257578"/>
      <w:bookmarkStart w:id="11730" w:name="_Toc123086898"/>
      <w:bookmarkStart w:id="11731" w:name="_Toc124296222"/>
      <w:bookmarkStart w:id="11732" w:name="_Toc124296692"/>
      <w:bookmarkStart w:id="11733" w:name="_Toc130572509"/>
      <w:bookmarkStart w:id="11734" w:name="_Toc131708508"/>
      <w:bookmarkStart w:id="11735" w:name="_Toc137458315"/>
      <w:bookmarkStart w:id="11736" w:name="_Toc138887802"/>
      <w:bookmarkStart w:id="11737" w:name="_Toc138969889"/>
      <w:bookmarkStart w:id="11738" w:name="_Toc145916950"/>
      <w:bookmarkStart w:id="11739" w:name="_Toc155386716"/>
      <w:bookmarkStart w:id="11740" w:name="_Toc161759756"/>
      <w:bookmarkStart w:id="11741" w:name="_Toc169872681"/>
      <w:r w:rsidRPr="00C04A08">
        <w:t>7.5</w:t>
      </w:r>
      <w:r w:rsidRPr="00C04A08">
        <w:tab/>
        <w:t>Adjacent channel selectivity</w:t>
      </w:r>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F0520B">
      <w:pPr>
        <w:pStyle w:val="TH"/>
        <w:rPr>
          <w:rFonts w:eastAsia="Malgun Gothic"/>
        </w:rPr>
      </w:pPr>
      <w:bookmarkStart w:id="11742" w:name="_Toc21339506"/>
      <w:bookmarkStart w:id="11743" w:name="_Toc29804723"/>
      <w:bookmarkStart w:id="11744" w:name="_Toc36548293"/>
      <w:bookmarkStart w:id="11745" w:name="_Toc37253511"/>
      <w:bookmarkStart w:id="11746" w:name="_Toc37253843"/>
      <w:bookmarkStart w:id="11747" w:name="_Toc37321614"/>
      <w:bookmarkStart w:id="11748" w:name="_Toc45889913"/>
      <w:bookmarkStart w:id="11749" w:name="_Toc52196593"/>
      <w:bookmarkStart w:id="11750" w:name="_Toc52197573"/>
      <w:bookmarkStart w:id="11751" w:name="_Toc53173296"/>
      <w:bookmarkStart w:id="11752" w:name="_Toc53173665"/>
      <w:bookmarkStart w:id="11753" w:name="_Toc61119667"/>
      <w:bookmarkStart w:id="11754" w:name="_Toc61120049"/>
      <w:bookmarkStart w:id="11755" w:name="_Toc67926120"/>
      <w:bookmarkStart w:id="11756" w:name="_Toc75273758"/>
      <w:bookmarkStart w:id="11757" w:name="_Toc76510658"/>
      <w:bookmarkStart w:id="11758" w:name="_Toc83129815"/>
      <w:bookmarkStart w:id="11759" w:name="_Toc90591347"/>
      <w:bookmarkStart w:id="11760" w:name="_Toc98864406"/>
      <w:bookmarkStart w:id="11761" w:name="_Toc99733655"/>
      <w:bookmarkStart w:id="11762" w:name="_Toc106577560"/>
      <w:bookmarkStart w:id="11763" w:name="_Toc37253512"/>
      <w:bookmarkStart w:id="11764" w:name="_Toc37253844"/>
      <w:bookmarkStart w:id="11765" w:name="_Toc37321615"/>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186BFC">
      <w:pPr>
        <w:rPr>
          <w:rFonts w:eastAsia="MS Mincho"/>
        </w:rPr>
      </w:pPr>
    </w:p>
    <w:p w14:paraId="4EB9CBD9" w14:textId="77777777" w:rsidR="000A6E07" w:rsidRPr="00C04A08" w:rsidRDefault="000A6E07" w:rsidP="00186BFC">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975811">
        <w:trP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975811">
        <w:trP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082C74BE" w:rsidR="000A6E07" w:rsidRPr="00C04A08" w:rsidRDefault="00736F7A" w:rsidP="00975811">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4D1FCDE1" w:rsidR="000A6E07" w:rsidRPr="00C04A08" w:rsidRDefault="00FF477D"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B432B2">
              <w:rPr>
                <w:rFonts w:eastAsia="MS Mincho"/>
              </w:rPr>
              <w:t>(</w:t>
            </w:r>
            <w:r>
              <w:rPr>
                <w:rFonts w:eastAsia="MS Mincho"/>
              </w:rPr>
              <w:t>offset</w:t>
            </w:r>
            <w:r w:rsidRPr="00B432B2">
              <w:rPr>
                <w:rFonts w:eastAsia="MS Mincho"/>
              </w:rPr>
              <w:t>)</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186BFC">
      <w:pPr>
        <w:pStyle w:val="TH"/>
        <w:rPr>
          <w:rFonts w:eastAsia="Malgun Gothic"/>
        </w:rPr>
      </w:pPr>
      <w:r w:rsidRPr="00C04A08">
        <w:rPr>
          <w:rFonts w:eastAsia="Malgun Gothic"/>
        </w:rPr>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975811">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975811">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0DDA25AA" w:rsidR="000A6E07" w:rsidRPr="00C04A08" w:rsidRDefault="00736F7A" w:rsidP="00975811">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6B696D">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71226CB9" w14:textId="18731EAE" w:rsidR="000A6E07" w:rsidRPr="00C04A08" w:rsidRDefault="00FF477D"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11766" w:name="_Toc114537311"/>
      <w:bookmarkStart w:id="11767" w:name="_Toc115257579"/>
      <w:bookmarkStart w:id="11768" w:name="_Toc123086899"/>
      <w:bookmarkStart w:id="11769" w:name="_Toc124296223"/>
      <w:bookmarkStart w:id="11770" w:name="_Toc124296693"/>
      <w:bookmarkStart w:id="11771" w:name="_Toc130572510"/>
      <w:bookmarkStart w:id="11772" w:name="_Toc131708509"/>
      <w:bookmarkStart w:id="11773" w:name="_Toc137458316"/>
      <w:bookmarkStart w:id="11774" w:name="_Toc138887803"/>
      <w:bookmarkStart w:id="11775" w:name="_Toc138969890"/>
      <w:bookmarkStart w:id="11776" w:name="_Toc145916951"/>
      <w:bookmarkStart w:id="11777" w:name="_Toc155386717"/>
      <w:bookmarkStart w:id="11778" w:name="_Toc161759757"/>
      <w:bookmarkStart w:id="11779" w:name="_Toc169872682"/>
      <w:r w:rsidRPr="00C04A08">
        <w:t>7.5A</w:t>
      </w:r>
      <w:r w:rsidRPr="00C04A08">
        <w:tab/>
        <w:t xml:space="preserve">Adjacent channel selectivity for </w:t>
      </w:r>
      <w:r w:rsidR="004963EA" w:rsidRPr="00C04A08">
        <w:t xml:space="preserve">DL </w:t>
      </w:r>
      <w:r w:rsidRPr="00C04A08">
        <w:t>CA</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11780" w:name="_Toc45889914"/>
      <w:bookmarkStart w:id="11781" w:name="_Toc52196594"/>
      <w:bookmarkStart w:id="11782" w:name="_Toc52197574"/>
      <w:bookmarkStart w:id="11783" w:name="_Toc53173297"/>
      <w:bookmarkStart w:id="11784" w:name="_Toc53173666"/>
      <w:bookmarkStart w:id="11785" w:name="_Toc61119668"/>
      <w:bookmarkStart w:id="11786" w:name="_Toc61120050"/>
      <w:bookmarkStart w:id="11787" w:name="_Toc67926121"/>
      <w:bookmarkStart w:id="11788" w:name="_Toc75273759"/>
      <w:bookmarkStart w:id="11789" w:name="_Toc76510659"/>
      <w:bookmarkStart w:id="11790" w:name="_Toc83129816"/>
      <w:bookmarkStart w:id="11791" w:name="_Toc90591348"/>
      <w:bookmarkStart w:id="11792" w:name="_Toc98864407"/>
      <w:bookmarkStart w:id="11793" w:name="_Toc99733656"/>
      <w:bookmarkStart w:id="11794" w:name="_Toc106577561"/>
      <w:bookmarkStart w:id="11795" w:name="_Toc114537312"/>
      <w:bookmarkStart w:id="11796" w:name="_Toc115257580"/>
      <w:bookmarkStart w:id="11797" w:name="_Toc123086900"/>
      <w:bookmarkStart w:id="11798" w:name="_Toc124296224"/>
      <w:bookmarkStart w:id="11799" w:name="_Toc124296694"/>
      <w:bookmarkStart w:id="11800" w:name="_Toc130572511"/>
      <w:bookmarkStart w:id="11801" w:name="_Toc131708510"/>
      <w:bookmarkStart w:id="11802" w:name="_Toc137458317"/>
      <w:bookmarkStart w:id="11803" w:name="_Toc138887804"/>
      <w:bookmarkStart w:id="11804" w:name="_Toc138969891"/>
      <w:bookmarkStart w:id="11805" w:name="_Toc145916952"/>
      <w:bookmarkStart w:id="11806" w:name="_Toc155386718"/>
      <w:bookmarkStart w:id="11807" w:name="_Toc161759758"/>
      <w:bookmarkStart w:id="11808" w:name="_Toc169872683"/>
      <w:r w:rsidRPr="00C04A08">
        <w:rPr>
          <w:lang w:eastAsia="en-GB"/>
        </w:rPr>
        <w:t>7.5A.1</w:t>
      </w:r>
      <w:r w:rsidRPr="00C04A08">
        <w:rPr>
          <w:lang w:eastAsia="en-GB"/>
        </w:rPr>
        <w:tab/>
        <w:t>Adjacent channel selectivity for Intra-band contiguous CA</w:t>
      </w:r>
      <w:bookmarkEnd w:id="11763"/>
      <w:bookmarkEnd w:id="11764"/>
      <w:bookmarkEnd w:id="11765"/>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F0520B">
      <w:pPr>
        <w:pStyle w:val="TH"/>
        <w:rPr>
          <w:rFonts w:eastAsia="Malgun Gothic"/>
        </w:rPr>
      </w:pPr>
      <w:bookmarkStart w:id="11809" w:name="_Toc37322985"/>
      <w:bookmarkStart w:id="11810" w:name="_Toc37324391"/>
      <w:bookmarkStart w:id="11811" w:name="_Toc45889915"/>
      <w:bookmarkStart w:id="11812" w:name="_Toc52196595"/>
      <w:bookmarkStart w:id="11813" w:name="_Toc52197575"/>
      <w:bookmarkStart w:id="11814" w:name="_Toc53173298"/>
      <w:bookmarkStart w:id="11815" w:name="_Toc53173667"/>
      <w:bookmarkStart w:id="11816" w:name="_Toc61119669"/>
      <w:bookmarkStart w:id="11817" w:name="_Toc61120051"/>
      <w:bookmarkStart w:id="11818" w:name="_Toc67926122"/>
      <w:bookmarkStart w:id="11819" w:name="_Toc75273760"/>
      <w:bookmarkStart w:id="11820" w:name="_Toc76510660"/>
      <w:bookmarkStart w:id="11821" w:name="_Toc83129817"/>
      <w:bookmarkStart w:id="11822" w:name="_Toc90591349"/>
      <w:bookmarkStart w:id="11823" w:name="_Toc98864408"/>
      <w:bookmarkStart w:id="11824" w:name="_Toc99733657"/>
      <w:bookmarkStart w:id="11825" w:name="_Toc106577562"/>
      <w:bookmarkStart w:id="11826" w:name="_Toc21340959"/>
      <w:bookmarkStart w:id="11827" w:name="_Toc29805407"/>
      <w:bookmarkStart w:id="11828" w:name="_Toc36456616"/>
      <w:bookmarkStart w:id="11829" w:name="_Toc36469714"/>
      <w:bookmarkStart w:id="11830" w:name="_Toc37254129"/>
      <w:r w:rsidRPr="00C04A08">
        <w:rPr>
          <w:rFonts w:eastAsia="Malgun Gothic"/>
        </w:rPr>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A6569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21259291" w:rsidR="008C2F46" w:rsidRPr="00C04A08" w:rsidRDefault="002B2A65" w:rsidP="00975811">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D0004B">
              <w:rPr>
                <w:rFonts w:eastAsia="MS Mincho"/>
              </w:rPr>
              <w:t>.</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.5.2.1</w:t>
            </w:r>
            <w:r w:rsidRPr="007513A5">
              <w:rPr>
                <w:rFonts w:eastAsia="MS Mincho"/>
              </w:rPr>
              <w:t xml:space="preserve"> </w:t>
            </w:r>
            <w:r>
              <w:rPr>
                <w:rFonts w:eastAsia="MS Mincho"/>
              </w:rPr>
              <w:t xml:space="preserve"> </w:t>
            </w:r>
            <w:r w:rsidRPr="007513A5">
              <w:rPr>
                <w:rFonts w:eastAsia="MS Mincho"/>
              </w:rPr>
              <w:t>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5E72F539"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186BFC">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8EB5DF3" w:rsidR="008C2F46" w:rsidRPr="00C04A08" w:rsidRDefault="008C2F46"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62DF7EAA"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11831" w:name="_Toc114537313"/>
      <w:bookmarkStart w:id="11832" w:name="_Toc115257581"/>
      <w:bookmarkStart w:id="11833" w:name="_Toc123086901"/>
      <w:bookmarkStart w:id="11834" w:name="_Toc124296225"/>
      <w:bookmarkStart w:id="11835" w:name="_Toc124296695"/>
      <w:bookmarkStart w:id="11836" w:name="_Toc130572512"/>
      <w:bookmarkStart w:id="11837" w:name="_Toc131708511"/>
      <w:bookmarkStart w:id="11838" w:name="_Toc137458318"/>
      <w:bookmarkStart w:id="11839" w:name="_Toc138887805"/>
      <w:bookmarkStart w:id="11840" w:name="_Toc138969892"/>
      <w:bookmarkStart w:id="11841" w:name="_Toc145916953"/>
      <w:bookmarkStart w:id="11842" w:name="_Toc155386719"/>
      <w:bookmarkStart w:id="11843" w:name="_Toc161759759"/>
      <w:bookmarkStart w:id="11844" w:name="_Toc169872684"/>
      <w:r w:rsidRPr="00C04A08">
        <w:rPr>
          <w:lang w:eastAsia="en-GB"/>
        </w:rPr>
        <w:t>7.5A.2</w:t>
      </w:r>
      <w:r w:rsidRPr="00C04A08">
        <w:rPr>
          <w:lang w:eastAsia="en-GB"/>
        </w:rPr>
        <w:tab/>
        <w:t xml:space="preserve">Adjacent channel selectivity </w:t>
      </w:r>
      <w:bookmarkStart w:id="11845" w:name="_Hlk32426810"/>
      <w:r w:rsidRPr="00C04A08">
        <w:rPr>
          <w:lang w:eastAsia="en-GB"/>
        </w:rPr>
        <w:t>for Intra-band non-contiguous CA</w:t>
      </w:r>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11846" w:name="_Toc37322986"/>
      <w:bookmarkStart w:id="11847" w:name="_Toc37324392"/>
      <w:bookmarkStart w:id="11848" w:name="_Toc45889916"/>
      <w:bookmarkStart w:id="11849" w:name="_Toc52196596"/>
      <w:bookmarkStart w:id="11850" w:name="_Toc52197576"/>
      <w:bookmarkStart w:id="11851" w:name="_Toc53173299"/>
      <w:bookmarkStart w:id="11852" w:name="_Toc53173668"/>
      <w:bookmarkStart w:id="11853" w:name="_Toc61119670"/>
      <w:bookmarkStart w:id="11854" w:name="_Toc61120052"/>
      <w:bookmarkStart w:id="11855" w:name="_Toc67926123"/>
      <w:bookmarkStart w:id="11856" w:name="_Toc75273761"/>
      <w:bookmarkStart w:id="11857" w:name="_Toc76510661"/>
      <w:bookmarkStart w:id="11858" w:name="_Toc83129818"/>
      <w:bookmarkStart w:id="11859" w:name="_Toc90591350"/>
      <w:bookmarkStart w:id="11860" w:name="_Toc98864409"/>
      <w:bookmarkStart w:id="11861" w:name="_Toc99733658"/>
      <w:bookmarkStart w:id="11862" w:name="_Toc106577563"/>
      <w:bookmarkStart w:id="11863" w:name="_Toc114537314"/>
      <w:bookmarkStart w:id="11864" w:name="_Toc115257582"/>
      <w:bookmarkStart w:id="11865" w:name="_Toc123086902"/>
      <w:bookmarkStart w:id="11866" w:name="_Toc124296226"/>
      <w:bookmarkStart w:id="11867" w:name="_Toc124296696"/>
      <w:bookmarkStart w:id="11868" w:name="_Toc130572513"/>
      <w:bookmarkStart w:id="11869" w:name="_Toc131708512"/>
      <w:bookmarkStart w:id="11870" w:name="_Toc137458319"/>
      <w:bookmarkStart w:id="11871" w:name="_Toc138887806"/>
      <w:bookmarkStart w:id="11872" w:name="_Toc138969893"/>
      <w:bookmarkStart w:id="11873" w:name="_Toc145916954"/>
      <w:bookmarkStart w:id="11874" w:name="_Toc155386720"/>
      <w:bookmarkStart w:id="11875" w:name="_Toc161759760"/>
      <w:bookmarkStart w:id="11876" w:name="_Toc169872685"/>
      <w:r w:rsidRPr="00C04A08">
        <w:rPr>
          <w:lang w:eastAsia="en-GB"/>
        </w:rPr>
        <w:t>7.5A.3</w:t>
      </w:r>
      <w:r w:rsidRPr="00C04A08">
        <w:rPr>
          <w:lang w:eastAsia="en-GB"/>
        </w:rPr>
        <w:tab/>
      </w:r>
      <w:r w:rsidR="004963EA" w:rsidRPr="00C04A08">
        <w:rPr>
          <w:lang w:eastAsia="en-GB"/>
        </w:rPr>
        <w:t>Adjacent channel selectivity for Inter-band CA</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p>
    <w:p w14:paraId="7CB80AEB" w14:textId="1A6A955A" w:rsidR="004963EA" w:rsidRDefault="00593C10" w:rsidP="004963EA">
      <w:bookmarkStart w:id="11877" w:name="_Toc37322987"/>
      <w:bookmarkStart w:id="11878" w:name="_Toc37324393"/>
      <w:bookmarkStart w:id="11879" w:name="_Toc45889917"/>
      <w:r>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11880" w:name="_Toc52196597"/>
      <w:bookmarkStart w:id="11881" w:name="_Toc52197577"/>
      <w:bookmarkStart w:id="11882" w:name="_Toc53173300"/>
      <w:bookmarkStart w:id="11883" w:name="_Toc53173669"/>
      <w:bookmarkStart w:id="11884" w:name="_Toc61118937"/>
      <w:bookmarkStart w:id="11885" w:name="_Toc61119319"/>
      <w:bookmarkStart w:id="11886" w:name="_Toc67923891"/>
      <w:bookmarkStart w:id="11887" w:name="_Toc75294703"/>
      <w:bookmarkStart w:id="11888" w:name="_Toc83130430"/>
      <w:bookmarkStart w:id="11889" w:name="_Toc90590015"/>
      <w:bookmarkStart w:id="11890" w:name="_Toc98869589"/>
      <w:bookmarkStart w:id="11891" w:name="_Toc106547333"/>
      <w:bookmarkStart w:id="11892" w:name="_Toc114537315"/>
      <w:bookmarkStart w:id="11893" w:name="_Toc115257583"/>
      <w:bookmarkStart w:id="11894" w:name="_Toc123086903"/>
      <w:bookmarkStart w:id="11895" w:name="_Toc124296227"/>
      <w:bookmarkStart w:id="11896" w:name="_Toc124296697"/>
      <w:bookmarkStart w:id="11897" w:name="_Toc130572514"/>
      <w:bookmarkStart w:id="11898" w:name="_Toc131708513"/>
      <w:bookmarkStart w:id="11899" w:name="_Toc137458320"/>
      <w:bookmarkStart w:id="11900" w:name="_Toc138887807"/>
      <w:bookmarkStart w:id="11901" w:name="_Toc138969894"/>
      <w:bookmarkStart w:id="11902" w:name="_Toc145916955"/>
      <w:bookmarkStart w:id="11903" w:name="_Toc155386721"/>
      <w:bookmarkStart w:id="11904" w:name="_Toc161759761"/>
      <w:bookmarkStart w:id="11905" w:name="_Toc169872686"/>
      <w:bookmarkStart w:id="11906" w:name="_Toc21340960"/>
      <w:bookmarkStart w:id="11907" w:name="_Toc29805408"/>
      <w:bookmarkStart w:id="11908" w:name="_Toc36456617"/>
      <w:bookmarkStart w:id="11909" w:name="_Toc36469715"/>
      <w:bookmarkStart w:id="11910" w:name="_Toc37254130"/>
      <w:bookmarkStart w:id="11911" w:name="_Toc37322988"/>
      <w:bookmarkStart w:id="11912" w:name="_Toc37324394"/>
      <w:bookmarkStart w:id="11913" w:name="_Toc45889918"/>
      <w:bookmarkStart w:id="11914" w:name="_Toc52196598"/>
      <w:bookmarkStart w:id="11915" w:name="_Toc52197578"/>
      <w:bookmarkStart w:id="11916" w:name="_Toc53173301"/>
      <w:bookmarkStart w:id="11917" w:name="_Toc53173670"/>
      <w:bookmarkStart w:id="11918" w:name="_Toc61119672"/>
      <w:bookmarkStart w:id="11919" w:name="_Toc61120054"/>
      <w:bookmarkStart w:id="11920" w:name="_Toc67926125"/>
      <w:bookmarkStart w:id="11921" w:name="_Toc75273763"/>
      <w:bookmarkStart w:id="11922" w:name="_Toc76510663"/>
      <w:bookmarkStart w:id="11923" w:name="_Toc83129820"/>
      <w:bookmarkStart w:id="11924" w:name="_Toc90591352"/>
      <w:bookmarkStart w:id="11925" w:name="_Toc98864411"/>
      <w:bookmarkStart w:id="11926" w:name="_Toc99733660"/>
      <w:bookmarkStart w:id="11927" w:name="_Toc106577565"/>
      <w:bookmarkEnd w:id="11826"/>
      <w:bookmarkEnd w:id="11827"/>
      <w:bookmarkEnd w:id="11828"/>
      <w:bookmarkEnd w:id="11829"/>
      <w:bookmarkEnd w:id="11830"/>
      <w:bookmarkEnd w:id="11877"/>
      <w:bookmarkEnd w:id="11878"/>
      <w:bookmarkEnd w:id="11879"/>
      <w:r w:rsidRPr="00C04A08">
        <w:t>7.5D</w:t>
      </w:r>
      <w:r w:rsidRPr="00C04A08">
        <w:tab/>
      </w:r>
      <w:r>
        <w:t>Void</w:t>
      </w:r>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p>
    <w:p w14:paraId="0B3437E9" w14:textId="77777777" w:rsidR="00842EF7" w:rsidRPr="00C04A08" w:rsidRDefault="00842EF7" w:rsidP="00842EF7">
      <w:pPr>
        <w:pStyle w:val="Heading2"/>
      </w:pPr>
      <w:bookmarkStart w:id="11928" w:name="_Toc114537316"/>
      <w:bookmarkStart w:id="11929" w:name="_Toc115257584"/>
      <w:bookmarkStart w:id="11930" w:name="_Toc123086904"/>
      <w:bookmarkStart w:id="11931" w:name="_Toc124296228"/>
      <w:bookmarkStart w:id="11932" w:name="_Toc124296698"/>
      <w:bookmarkStart w:id="11933" w:name="_Toc130572515"/>
      <w:bookmarkStart w:id="11934" w:name="_Toc131708514"/>
      <w:bookmarkStart w:id="11935" w:name="_Toc137458321"/>
      <w:bookmarkStart w:id="11936" w:name="_Toc138887808"/>
      <w:bookmarkStart w:id="11937" w:name="_Toc138969895"/>
      <w:bookmarkStart w:id="11938" w:name="_Toc145916956"/>
      <w:bookmarkStart w:id="11939" w:name="_Toc155386722"/>
      <w:bookmarkStart w:id="11940" w:name="_Toc161759762"/>
      <w:bookmarkStart w:id="11941" w:name="_Toc169872687"/>
      <w:r w:rsidRPr="00C04A08">
        <w:t>7.6</w:t>
      </w:r>
      <w:r w:rsidRPr="00C04A08">
        <w:tab/>
        <w:t>Blocking characteristics</w:t>
      </w:r>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p>
    <w:p w14:paraId="6D51A029" w14:textId="77777777" w:rsidR="00842EF7" w:rsidRPr="00C04A08" w:rsidRDefault="00842EF7" w:rsidP="00842EF7">
      <w:pPr>
        <w:pStyle w:val="Heading3"/>
      </w:pPr>
      <w:bookmarkStart w:id="11942" w:name="_Toc21340961"/>
      <w:bookmarkStart w:id="11943" w:name="_Toc29805409"/>
      <w:bookmarkStart w:id="11944" w:name="_Toc36456618"/>
      <w:bookmarkStart w:id="11945" w:name="_Toc36469716"/>
      <w:bookmarkStart w:id="11946" w:name="_Toc37254131"/>
      <w:bookmarkStart w:id="11947" w:name="_Toc37322989"/>
      <w:bookmarkStart w:id="11948" w:name="_Toc37324395"/>
      <w:bookmarkStart w:id="11949" w:name="_Toc45889919"/>
      <w:bookmarkStart w:id="11950" w:name="_Toc52196599"/>
      <w:bookmarkStart w:id="11951" w:name="_Toc52197579"/>
      <w:bookmarkStart w:id="11952" w:name="_Toc53173302"/>
      <w:bookmarkStart w:id="11953" w:name="_Toc53173671"/>
      <w:bookmarkStart w:id="11954" w:name="_Toc61119673"/>
      <w:bookmarkStart w:id="11955" w:name="_Toc61120055"/>
      <w:bookmarkStart w:id="11956" w:name="_Toc67926126"/>
      <w:bookmarkStart w:id="11957" w:name="_Toc75273764"/>
      <w:bookmarkStart w:id="11958" w:name="_Toc76510664"/>
      <w:bookmarkStart w:id="11959" w:name="_Toc83129821"/>
      <w:bookmarkStart w:id="11960" w:name="_Toc90591353"/>
      <w:bookmarkStart w:id="11961" w:name="_Toc98864412"/>
      <w:bookmarkStart w:id="11962" w:name="_Toc99733661"/>
      <w:bookmarkStart w:id="11963" w:name="_Toc106577566"/>
      <w:bookmarkStart w:id="11964" w:name="_Toc114537317"/>
      <w:bookmarkStart w:id="11965" w:name="_Toc115257585"/>
      <w:bookmarkStart w:id="11966" w:name="_Toc123086905"/>
      <w:bookmarkStart w:id="11967" w:name="_Toc124296229"/>
      <w:bookmarkStart w:id="11968" w:name="_Toc124296699"/>
      <w:bookmarkStart w:id="11969" w:name="_Toc130572516"/>
      <w:bookmarkStart w:id="11970" w:name="_Toc131708515"/>
      <w:bookmarkStart w:id="11971" w:name="_Toc137458322"/>
      <w:bookmarkStart w:id="11972" w:name="_Toc138887809"/>
      <w:bookmarkStart w:id="11973" w:name="_Toc138969896"/>
      <w:bookmarkStart w:id="11974" w:name="_Toc145916957"/>
      <w:bookmarkStart w:id="11975" w:name="_Toc155386723"/>
      <w:bookmarkStart w:id="11976" w:name="_Toc161759763"/>
      <w:bookmarkStart w:id="11977" w:name="_Toc169872688"/>
      <w:r w:rsidRPr="00C04A08">
        <w:t>7.6.1</w:t>
      </w:r>
      <w:r w:rsidRPr="00C04A08">
        <w:tab/>
        <w:t>General</w:t>
      </w:r>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1978" w:name="_Toc21340962"/>
      <w:bookmarkStart w:id="11979" w:name="_Toc29805410"/>
      <w:bookmarkStart w:id="11980" w:name="_Toc36456619"/>
      <w:bookmarkStart w:id="11981" w:name="_Toc36469717"/>
      <w:bookmarkStart w:id="11982" w:name="_Toc37254132"/>
      <w:bookmarkStart w:id="11983" w:name="_Toc37322990"/>
      <w:bookmarkStart w:id="11984" w:name="_Toc37324396"/>
      <w:bookmarkStart w:id="11985" w:name="_Toc45889920"/>
      <w:bookmarkStart w:id="11986" w:name="_Toc52196600"/>
      <w:bookmarkStart w:id="11987" w:name="_Toc52197580"/>
      <w:bookmarkStart w:id="11988" w:name="_Toc53173303"/>
      <w:bookmarkStart w:id="11989" w:name="_Toc53173672"/>
      <w:bookmarkStart w:id="11990" w:name="_Toc61119674"/>
      <w:bookmarkStart w:id="11991" w:name="_Toc61120056"/>
      <w:bookmarkStart w:id="11992" w:name="_Toc67926127"/>
      <w:bookmarkStart w:id="11993" w:name="_Toc75273765"/>
      <w:bookmarkStart w:id="11994" w:name="_Toc76510665"/>
      <w:bookmarkStart w:id="11995" w:name="_Toc83129822"/>
      <w:bookmarkStart w:id="11996" w:name="_Toc90591354"/>
      <w:bookmarkStart w:id="11997" w:name="_Toc98864413"/>
      <w:bookmarkStart w:id="11998" w:name="_Toc99733662"/>
      <w:bookmarkStart w:id="11999" w:name="_Toc106577567"/>
      <w:bookmarkStart w:id="12000" w:name="_Toc114537318"/>
      <w:bookmarkStart w:id="12001" w:name="_Toc115257586"/>
      <w:bookmarkStart w:id="12002" w:name="_Toc123086906"/>
      <w:bookmarkStart w:id="12003" w:name="_Toc124296230"/>
      <w:bookmarkStart w:id="12004" w:name="_Toc124296700"/>
      <w:bookmarkStart w:id="12005" w:name="_Toc130572517"/>
      <w:bookmarkStart w:id="12006" w:name="_Toc131708516"/>
      <w:bookmarkStart w:id="12007" w:name="_Toc137458323"/>
      <w:bookmarkStart w:id="12008" w:name="_Toc138887810"/>
      <w:bookmarkStart w:id="12009" w:name="_Toc138969897"/>
      <w:bookmarkStart w:id="12010" w:name="_Toc145916958"/>
      <w:bookmarkStart w:id="12011" w:name="_Toc155386724"/>
      <w:bookmarkStart w:id="12012" w:name="_Toc161759764"/>
      <w:bookmarkStart w:id="12013" w:name="_Toc169872689"/>
      <w:r w:rsidRPr="00C04A08">
        <w:t>7.6.2</w:t>
      </w:r>
      <w:r w:rsidRPr="00C04A08">
        <w:tab/>
        <w:t>In-band blocking</w:t>
      </w:r>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186BFC">
      <w:pPr>
        <w:pStyle w:val="TH"/>
      </w:pPr>
      <w:bookmarkStart w:id="12014" w:name="_Toc21340963"/>
      <w:bookmarkStart w:id="12015" w:name="_Toc29805411"/>
      <w:bookmarkStart w:id="12016" w:name="_Toc36456620"/>
      <w:bookmarkStart w:id="12017" w:name="_Toc36469718"/>
      <w:bookmarkStart w:id="12018" w:name="_Toc37254133"/>
      <w:bookmarkStart w:id="12019" w:name="_Toc37322991"/>
      <w:bookmarkStart w:id="12020" w:name="_Toc37324397"/>
      <w:bookmarkStart w:id="12021" w:name="_Toc45889921"/>
      <w:bookmarkStart w:id="12022" w:name="_Toc52196601"/>
      <w:bookmarkStart w:id="12023" w:name="_Toc52197581"/>
      <w:bookmarkStart w:id="12024" w:name="_Toc53173304"/>
      <w:bookmarkStart w:id="12025" w:name="_Toc53173673"/>
      <w:bookmarkStart w:id="12026" w:name="_Toc61119675"/>
      <w:bookmarkStart w:id="12027" w:name="_Toc61120057"/>
      <w:bookmarkStart w:id="12028" w:name="_Toc67926128"/>
      <w:bookmarkStart w:id="12029" w:name="_Toc75273766"/>
      <w:bookmarkStart w:id="12030" w:name="_Toc76510666"/>
      <w:bookmarkStart w:id="12031" w:name="_Toc83129823"/>
      <w:bookmarkStart w:id="12032" w:name="_Toc90591355"/>
      <w:bookmarkStart w:id="12033" w:name="_Toc98864414"/>
      <w:bookmarkStart w:id="12034" w:name="_Toc99733663"/>
      <w:bookmarkStart w:id="12035" w:name="_Toc106577568"/>
      <w:r w:rsidRPr="00501480">
        <w:t xml:space="preserve">Table </w:t>
      </w:r>
      <w:r w:rsidRPr="00501480">
        <w:rPr>
          <w:rFonts w:eastAsia="MS Mincho"/>
        </w:rPr>
        <w:t>7.6.2-1</w:t>
      </w:r>
      <w:r w:rsidRPr="00501480">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67"/>
      </w:tblGrid>
      <w:tr w:rsidR="008C2F46" w:rsidRPr="00501480" w14:paraId="649027A6" w14:textId="77777777" w:rsidTr="00975811">
        <w:trPr>
          <w:trHeight w:val="211"/>
          <w:jc w:val="center"/>
        </w:trPr>
        <w:tc>
          <w:tcPr>
            <w:tcW w:w="1628" w:type="dxa"/>
            <w:tcBorders>
              <w:bottom w:val="nil"/>
            </w:tcBorders>
            <w:shd w:val="clear" w:color="auto" w:fill="auto"/>
          </w:tcPr>
          <w:p w14:paraId="08B547D7" w14:textId="77777777" w:rsidR="008C2F46" w:rsidRPr="00501480" w:rsidRDefault="008C2F46" w:rsidP="00553A50">
            <w:pPr>
              <w:pStyle w:val="TAH"/>
            </w:pPr>
            <w:r w:rsidRPr="00501480">
              <w:t>Rx parameter</w:t>
            </w:r>
          </w:p>
        </w:tc>
        <w:tc>
          <w:tcPr>
            <w:tcW w:w="742" w:type="dxa"/>
            <w:tcBorders>
              <w:bottom w:val="nil"/>
            </w:tcBorders>
            <w:shd w:val="clear" w:color="auto" w:fill="auto"/>
          </w:tcPr>
          <w:p w14:paraId="2D91C51E" w14:textId="77777777" w:rsidR="008C2F46" w:rsidRPr="00501480" w:rsidRDefault="008C2F46" w:rsidP="00553A50">
            <w:pPr>
              <w:pStyle w:val="TAH"/>
            </w:pPr>
            <w:r w:rsidRPr="00501480">
              <w:t xml:space="preserve">Units </w:t>
            </w:r>
          </w:p>
        </w:tc>
        <w:tc>
          <w:tcPr>
            <w:tcW w:w="8529" w:type="dxa"/>
            <w:gridSpan w:val="7"/>
          </w:tcPr>
          <w:p w14:paraId="4C43EAB6" w14:textId="77777777" w:rsidR="008C2F46" w:rsidRPr="00501480" w:rsidRDefault="008C2F46" w:rsidP="00553A50">
            <w:pPr>
              <w:pStyle w:val="TAH"/>
            </w:pPr>
            <w:r w:rsidRPr="00501480">
              <w:t>Channel bandwidth</w:t>
            </w:r>
          </w:p>
        </w:tc>
      </w:tr>
      <w:tr w:rsidR="008C2F46" w:rsidRPr="00501480" w14:paraId="5BB333F1" w14:textId="77777777" w:rsidTr="00975811">
        <w:trPr>
          <w:trHeight w:val="211"/>
          <w:jc w:val="center"/>
        </w:trPr>
        <w:tc>
          <w:tcPr>
            <w:tcW w:w="1628" w:type="dxa"/>
            <w:tcBorders>
              <w:top w:val="nil"/>
            </w:tcBorders>
            <w:shd w:val="clear" w:color="auto" w:fill="auto"/>
          </w:tcPr>
          <w:p w14:paraId="094DFBDA" w14:textId="77777777" w:rsidR="008C2F46" w:rsidRPr="00501480" w:rsidRDefault="008C2F46" w:rsidP="00553A50">
            <w:pPr>
              <w:pStyle w:val="TAH"/>
            </w:pPr>
          </w:p>
        </w:tc>
        <w:tc>
          <w:tcPr>
            <w:tcW w:w="742" w:type="dxa"/>
            <w:tcBorders>
              <w:top w:val="nil"/>
            </w:tcBorders>
            <w:shd w:val="clear" w:color="auto" w:fill="auto"/>
          </w:tcPr>
          <w:p w14:paraId="0FC386EE" w14:textId="77777777" w:rsidR="008C2F46" w:rsidRPr="00501480" w:rsidRDefault="008C2F46" w:rsidP="00553A50">
            <w:pPr>
              <w:pStyle w:val="TAH"/>
            </w:pPr>
          </w:p>
        </w:tc>
        <w:tc>
          <w:tcPr>
            <w:tcW w:w="1135" w:type="dxa"/>
          </w:tcPr>
          <w:p w14:paraId="5B1C1CCB" w14:textId="77777777" w:rsidR="008C2F46" w:rsidRPr="00501480" w:rsidRDefault="008C2F46" w:rsidP="00553A50">
            <w:pPr>
              <w:pStyle w:val="TAH"/>
            </w:pPr>
            <w:r w:rsidRPr="00501480">
              <w:t xml:space="preserve">50 MHz </w:t>
            </w:r>
          </w:p>
        </w:tc>
        <w:tc>
          <w:tcPr>
            <w:tcW w:w="1267" w:type="dxa"/>
          </w:tcPr>
          <w:p w14:paraId="60898AC2" w14:textId="77777777" w:rsidR="008C2F46" w:rsidRPr="00501480" w:rsidRDefault="008C2F46" w:rsidP="00553A50">
            <w:pPr>
              <w:pStyle w:val="TAH"/>
            </w:pPr>
            <w:r w:rsidRPr="00501480">
              <w:t>100 MHz</w:t>
            </w:r>
          </w:p>
        </w:tc>
        <w:tc>
          <w:tcPr>
            <w:tcW w:w="990" w:type="dxa"/>
          </w:tcPr>
          <w:p w14:paraId="179D2DB7" w14:textId="77777777" w:rsidR="008C2F46" w:rsidRPr="00501480" w:rsidRDefault="008C2F46" w:rsidP="00553A50">
            <w:pPr>
              <w:pStyle w:val="TAH"/>
            </w:pPr>
            <w:r w:rsidRPr="00501480">
              <w:t>200 MHz</w:t>
            </w:r>
          </w:p>
        </w:tc>
        <w:tc>
          <w:tcPr>
            <w:tcW w:w="1267" w:type="dxa"/>
          </w:tcPr>
          <w:p w14:paraId="03EF74EA" w14:textId="77777777" w:rsidR="008C2F46" w:rsidRPr="00501480" w:rsidRDefault="008C2F46" w:rsidP="00553A50">
            <w:pPr>
              <w:pStyle w:val="TAH"/>
            </w:pPr>
            <w:r w:rsidRPr="00501480">
              <w:t>400 MHz</w:t>
            </w:r>
          </w:p>
        </w:tc>
        <w:tc>
          <w:tcPr>
            <w:tcW w:w="1260" w:type="dxa"/>
          </w:tcPr>
          <w:p w14:paraId="1464E7AA" w14:textId="77777777" w:rsidR="008C2F46" w:rsidRPr="00501480" w:rsidRDefault="008C2F46" w:rsidP="00553A50">
            <w:pPr>
              <w:pStyle w:val="TAH"/>
            </w:pPr>
            <w:r>
              <w:t>800 MHz</w:t>
            </w:r>
          </w:p>
        </w:tc>
        <w:tc>
          <w:tcPr>
            <w:tcW w:w="1350" w:type="dxa"/>
          </w:tcPr>
          <w:p w14:paraId="7E181023" w14:textId="77777777" w:rsidR="008C2F46" w:rsidRPr="00501480" w:rsidRDefault="008C2F46" w:rsidP="00553A50">
            <w:pPr>
              <w:pStyle w:val="TAH"/>
            </w:pPr>
            <w:r>
              <w:t>1600 MHz</w:t>
            </w:r>
          </w:p>
        </w:tc>
        <w:tc>
          <w:tcPr>
            <w:tcW w:w="1267" w:type="dxa"/>
          </w:tcPr>
          <w:p w14:paraId="7C30156F" w14:textId="77777777" w:rsidR="008C2F46" w:rsidRPr="00501480" w:rsidRDefault="008C2F46" w:rsidP="00553A50">
            <w:pPr>
              <w:pStyle w:val="TAH"/>
            </w:pPr>
            <w:r>
              <w:t>2000 MHz</w:t>
            </w:r>
          </w:p>
        </w:tc>
      </w:tr>
      <w:tr w:rsidR="008C2F46" w:rsidRPr="00501480" w14:paraId="483517D0" w14:textId="77777777" w:rsidTr="00975811">
        <w:trPr>
          <w:trHeight w:val="833"/>
          <w:jc w:val="center"/>
        </w:trPr>
        <w:tc>
          <w:tcPr>
            <w:tcW w:w="1628" w:type="dxa"/>
            <w:vAlign w:val="center"/>
          </w:tcPr>
          <w:p w14:paraId="04DC7EB2" w14:textId="77777777" w:rsidR="008C2F46" w:rsidRPr="00501480" w:rsidRDefault="008C2F46" w:rsidP="00553A50">
            <w:pPr>
              <w:pStyle w:val="TAL"/>
            </w:pPr>
            <w:r w:rsidRPr="00501480">
              <w:t>Power in Transmission Bandwidth Configuration</w:t>
            </w:r>
          </w:p>
        </w:tc>
        <w:tc>
          <w:tcPr>
            <w:tcW w:w="742" w:type="dxa"/>
          </w:tcPr>
          <w:p w14:paraId="19F5137C" w14:textId="77777777" w:rsidR="008C2F46" w:rsidRPr="00501480" w:rsidRDefault="008C2F46" w:rsidP="00553A50">
            <w:pPr>
              <w:pStyle w:val="TAC"/>
            </w:pPr>
            <w:r w:rsidRPr="00501480">
              <w:t>dBm</w:t>
            </w:r>
          </w:p>
        </w:tc>
        <w:tc>
          <w:tcPr>
            <w:tcW w:w="8529" w:type="dxa"/>
            <w:gridSpan w:val="7"/>
          </w:tcPr>
          <w:p w14:paraId="69F944F3" w14:textId="77777777" w:rsidR="008C2F46" w:rsidRPr="00501480" w:rsidRDefault="008C2F46" w:rsidP="00553A50">
            <w:pPr>
              <w:pStyle w:val="TAC"/>
            </w:pPr>
            <w:r w:rsidRPr="00501480">
              <w:t>REFSENS + 14 dB</w:t>
            </w:r>
          </w:p>
          <w:p w14:paraId="1AD7145E" w14:textId="77777777" w:rsidR="008C2F46" w:rsidRPr="00501480" w:rsidRDefault="008C2F46" w:rsidP="00553A50">
            <w:pPr>
              <w:pStyle w:val="TAC"/>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553A50">
            <w:pPr>
              <w:pStyle w:val="TAL"/>
              <w:rPr>
                <w:rFonts w:eastAsia="MS Mincho"/>
                <w:bCs/>
              </w:rPr>
            </w:pPr>
            <w:r w:rsidRPr="00501480">
              <w:rPr>
                <w:rFonts w:eastAsia="MS Mincho"/>
                <w:bCs/>
              </w:rPr>
              <w:t>BW</w:t>
            </w:r>
            <w:r w:rsidRPr="00501480">
              <w:rPr>
                <w:rFonts w:eastAsia="MS Mincho"/>
                <w:bCs/>
                <w:vertAlign w:val="subscript"/>
              </w:rPr>
              <w:t>Interferer</w:t>
            </w:r>
          </w:p>
        </w:tc>
        <w:tc>
          <w:tcPr>
            <w:tcW w:w="742" w:type="dxa"/>
          </w:tcPr>
          <w:p w14:paraId="1253A0A2" w14:textId="77777777" w:rsidR="008C2F46" w:rsidRPr="00501480" w:rsidRDefault="008C2F46" w:rsidP="00553A50">
            <w:pPr>
              <w:pStyle w:val="TAC"/>
            </w:pPr>
            <w:r w:rsidRPr="00501480">
              <w:t>MHz</w:t>
            </w:r>
          </w:p>
        </w:tc>
        <w:tc>
          <w:tcPr>
            <w:tcW w:w="1135" w:type="dxa"/>
          </w:tcPr>
          <w:p w14:paraId="2D461B4E" w14:textId="77777777" w:rsidR="008C2F46" w:rsidRPr="00501480" w:rsidRDefault="008C2F46" w:rsidP="00553A50">
            <w:pPr>
              <w:pStyle w:val="TAC"/>
            </w:pPr>
            <w:r w:rsidRPr="00501480">
              <w:t>50</w:t>
            </w:r>
          </w:p>
        </w:tc>
        <w:tc>
          <w:tcPr>
            <w:tcW w:w="1267" w:type="dxa"/>
          </w:tcPr>
          <w:p w14:paraId="75923881" w14:textId="77777777" w:rsidR="008C2F46" w:rsidRPr="00501480" w:rsidRDefault="008C2F46" w:rsidP="00553A50">
            <w:pPr>
              <w:pStyle w:val="TAC"/>
            </w:pPr>
            <w:r w:rsidRPr="00501480">
              <w:t>100</w:t>
            </w:r>
          </w:p>
        </w:tc>
        <w:tc>
          <w:tcPr>
            <w:tcW w:w="990" w:type="dxa"/>
          </w:tcPr>
          <w:p w14:paraId="058E9D69" w14:textId="77777777" w:rsidR="008C2F46" w:rsidRPr="00501480" w:rsidRDefault="008C2F46" w:rsidP="00553A50">
            <w:pPr>
              <w:pStyle w:val="TAC"/>
            </w:pPr>
            <w:r w:rsidRPr="00501480">
              <w:t>200</w:t>
            </w:r>
          </w:p>
        </w:tc>
        <w:tc>
          <w:tcPr>
            <w:tcW w:w="1267" w:type="dxa"/>
          </w:tcPr>
          <w:p w14:paraId="4B397207" w14:textId="77777777" w:rsidR="008C2F46" w:rsidRPr="00501480" w:rsidRDefault="008C2F46" w:rsidP="00553A50">
            <w:pPr>
              <w:pStyle w:val="TAC"/>
            </w:pPr>
            <w:r w:rsidRPr="00501480">
              <w:t>400</w:t>
            </w:r>
          </w:p>
        </w:tc>
        <w:tc>
          <w:tcPr>
            <w:tcW w:w="1260" w:type="dxa"/>
          </w:tcPr>
          <w:p w14:paraId="75D848D0" w14:textId="77777777" w:rsidR="008C2F46" w:rsidRPr="00501480" w:rsidRDefault="008C2F46" w:rsidP="00553A50">
            <w:pPr>
              <w:pStyle w:val="TAC"/>
            </w:pPr>
            <w:r>
              <w:t>800</w:t>
            </w:r>
          </w:p>
        </w:tc>
        <w:tc>
          <w:tcPr>
            <w:tcW w:w="1350" w:type="dxa"/>
          </w:tcPr>
          <w:p w14:paraId="056E3E57" w14:textId="77777777" w:rsidR="008C2F46" w:rsidRPr="00501480" w:rsidRDefault="008C2F46" w:rsidP="00553A50">
            <w:pPr>
              <w:pStyle w:val="TAC"/>
            </w:pPr>
            <w:r>
              <w:t>1600</w:t>
            </w:r>
          </w:p>
        </w:tc>
        <w:tc>
          <w:tcPr>
            <w:tcW w:w="1267" w:type="dxa"/>
          </w:tcPr>
          <w:p w14:paraId="715A3CEF" w14:textId="77777777" w:rsidR="008C2F46" w:rsidRPr="00501480" w:rsidRDefault="008C2F46" w:rsidP="00553A50">
            <w:pPr>
              <w:pStyle w:val="TAC"/>
            </w:pPr>
            <w: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49364262" w14:textId="77777777" w:rsidR="008C2F46" w:rsidRPr="00501480" w:rsidRDefault="008C2F46" w:rsidP="00553A50">
            <w:pPr>
              <w:pStyle w:val="TAL"/>
              <w:rPr>
                <w:rFonts w:eastAsia="MS Mincho"/>
                <w:bCs/>
              </w:rPr>
            </w:pPr>
            <w:r w:rsidRPr="00501480">
              <w:rPr>
                <w:rFonts w:eastAsia="MS Mincho"/>
                <w:bCs/>
              </w:rPr>
              <w:t>for bands n257, n258, n261</w:t>
            </w:r>
          </w:p>
        </w:tc>
        <w:tc>
          <w:tcPr>
            <w:tcW w:w="742" w:type="dxa"/>
          </w:tcPr>
          <w:p w14:paraId="419D8996" w14:textId="77777777" w:rsidR="008C2F46" w:rsidRPr="00501480" w:rsidRDefault="008C2F46" w:rsidP="00553A50">
            <w:pPr>
              <w:pStyle w:val="TAC"/>
            </w:pPr>
            <w:r w:rsidRPr="00501480">
              <w:t>dBm</w:t>
            </w:r>
          </w:p>
        </w:tc>
        <w:tc>
          <w:tcPr>
            <w:tcW w:w="1135" w:type="dxa"/>
          </w:tcPr>
          <w:p w14:paraId="53B40D1E" w14:textId="77777777" w:rsidR="008C2F46" w:rsidRPr="00501480" w:rsidRDefault="008C2F46" w:rsidP="00553A50">
            <w:pPr>
              <w:pStyle w:val="TAC"/>
            </w:pPr>
            <w:r w:rsidRPr="00501480">
              <w:t>REFSENS + 35.5 dB</w:t>
            </w:r>
          </w:p>
        </w:tc>
        <w:tc>
          <w:tcPr>
            <w:tcW w:w="1267" w:type="dxa"/>
          </w:tcPr>
          <w:p w14:paraId="3D6818A2" w14:textId="77777777" w:rsidR="008C2F46" w:rsidRPr="00501480" w:rsidRDefault="008C2F46" w:rsidP="00553A50">
            <w:pPr>
              <w:pStyle w:val="TAC"/>
            </w:pPr>
            <w:r w:rsidRPr="00501480">
              <w:t>REFSENS + 35.5 dB</w:t>
            </w:r>
          </w:p>
        </w:tc>
        <w:tc>
          <w:tcPr>
            <w:tcW w:w="990" w:type="dxa"/>
          </w:tcPr>
          <w:p w14:paraId="5D85C56F" w14:textId="77777777" w:rsidR="008C2F46" w:rsidRPr="00501480" w:rsidRDefault="008C2F46" w:rsidP="00553A50">
            <w:pPr>
              <w:pStyle w:val="TAC"/>
            </w:pPr>
            <w:r w:rsidRPr="00501480">
              <w:t>REFSENS + 35.5 dB</w:t>
            </w:r>
          </w:p>
        </w:tc>
        <w:tc>
          <w:tcPr>
            <w:tcW w:w="1267" w:type="dxa"/>
          </w:tcPr>
          <w:p w14:paraId="6FF41135" w14:textId="77777777" w:rsidR="008C2F46" w:rsidRPr="00501480" w:rsidRDefault="008C2F46" w:rsidP="00553A50">
            <w:pPr>
              <w:pStyle w:val="TAC"/>
            </w:pPr>
            <w:r w:rsidRPr="00501480">
              <w:t>REFSENS + 35.5 dB</w:t>
            </w:r>
          </w:p>
        </w:tc>
        <w:tc>
          <w:tcPr>
            <w:tcW w:w="1260" w:type="dxa"/>
          </w:tcPr>
          <w:p w14:paraId="01450EF3" w14:textId="77777777" w:rsidR="008C2F46" w:rsidRPr="00501480" w:rsidRDefault="008C2F46" w:rsidP="00553A50">
            <w:pPr>
              <w:pStyle w:val="TAC"/>
            </w:pPr>
            <w:r>
              <w:t>N/A</w:t>
            </w:r>
          </w:p>
        </w:tc>
        <w:tc>
          <w:tcPr>
            <w:tcW w:w="1350" w:type="dxa"/>
          </w:tcPr>
          <w:p w14:paraId="515B3AF2" w14:textId="77777777" w:rsidR="008C2F46" w:rsidRPr="00501480" w:rsidRDefault="008C2F46" w:rsidP="00553A50">
            <w:pPr>
              <w:pStyle w:val="TAC"/>
            </w:pPr>
            <w:r>
              <w:t>N/A</w:t>
            </w:r>
          </w:p>
        </w:tc>
        <w:tc>
          <w:tcPr>
            <w:tcW w:w="1267" w:type="dxa"/>
          </w:tcPr>
          <w:p w14:paraId="33F1385F" w14:textId="77777777" w:rsidR="008C2F46" w:rsidRPr="00501480" w:rsidRDefault="008C2F46" w:rsidP="00553A50">
            <w:pPr>
              <w:pStyle w:val="TAC"/>
            </w:pPr>
            <w: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12A242F6" w14:textId="77777777" w:rsidR="008C2F46" w:rsidRPr="00501480" w:rsidRDefault="008C2F46" w:rsidP="00553A50">
            <w:pPr>
              <w:pStyle w:val="TAL"/>
              <w:rPr>
                <w:rFonts w:eastAsia="MS Mincho"/>
                <w:bCs/>
              </w:rPr>
            </w:pPr>
            <w:r w:rsidRPr="00501480">
              <w:rPr>
                <w:rFonts w:eastAsia="MS Mincho"/>
                <w:bCs/>
              </w:rPr>
              <w:t>for band</w:t>
            </w:r>
            <w:r>
              <w:rPr>
                <w:rFonts w:eastAsia="MS Mincho"/>
                <w:bCs/>
              </w:rPr>
              <w:t>s</w:t>
            </w:r>
            <w:r w:rsidRPr="00501480">
              <w:rPr>
                <w:rFonts w:eastAsia="MS Mincho"/>
                <w:bCs/>
              </w:rPr>
              <w:t xml:space="preserve"> n259, n260, n262</w:t>
            </w:r>
          </w:p>
        </w:tc>
        <w:tc>
          <w:tcPr>
            <w:tcW w:w="742" w:type="dxa"/>
          </w:tcPr>
          <w:p w14:paraId="75EFA0B8" w14:textId="77777777" w:rsidR="008C2F46" w:rsidRPr="00501480" w:rsidRDefault="008C2F46" w:rsidP="00553A50">
            <w:pPr>
              <w:pStyle w:val="TAC"/>
            </w:pPr>
            <w:r w:rsidRPr="00501480">
              <w:t>dBm</w:t>
            </w:r>
          </w:p>
        </w:tc>
        <w:tc>
          <w:tcPr>
            <w:tcW w:w="1135" w:type="dxa"/>
          </w:tcPr>
          <w:p w14:paraId="04F5AC62" w14:textId="77777777" w:rsidR="008C2F46" w:rsidRPr="00501480" w:rsidRDefault="008C2F46" w:rsidP="00553A50">
            <w:pPr>
              <w:pStyle w:val="TAC"/>
            </w:pPr>
            <w:r w:rsidRPr="00501480">
              <w:t>REFSENS + 34.5 dB</w:t>
            </w:r>
          </w:p>
        </w:tc>
        <w:tc>
          <w:tcPr>
            <w:tcW w:w="1267" w:type="dxa"/>
          </w:tcPr>
          <w:p w14:paraId="5FE2D0B0" w14:textId="77777777" w:rsidR="008C2F46" w:rsidRPr="00501480" w:rsidRDefault="008C2F46" w:rsidP="00553A50">
            <w:pPr>
              <w:pStyle w:val="TAC"/>
            </w:pPr>
            <w:r w:rsidRPr="00501480">
              <w:t>REFSENS + 34.5 dB</w:t>
            </w:r>
          </w:p>
        </w:tc>
        <w:tc>
          <w:tcPr>
            <w:tcW w:w="990" w:type="dxa"/>
          </w:tcPr>
          <w:p w14:paraId="1B6CECC5" w14:textId="77777777" w:rsidR="008C2F46" w:rsidRPr="00501480" w:rsidRDefault="008C2F46" w:rsidP="00553A50">
            <w:pPr>
              <w:pStyle w:val="TAC"/>
            </w:pPr>
            <w:r w:rsidRPr="00501480">
              <w:t>REFSENS + 34.5 dB</w:t>
            </w:r>
          </w:p>
        </w:tc>
        <w:tc>
          <w:tcPr>
            <w:tcW w:w="1267" w:type="dxa"/>
          </w:tcPr>
          <w:p w14:paraId="3CC40C92" w14:textId="77777777" w:rsidR="008C2F46" w:rsidRPr="00501480" w:rsidRDefault="008C2F46" w:rsidP="00553A50">
            <w:pPr>
              <w:pStyle w:val="TAC"/>
            </w:pPr>
            <w:r w:rsidRPr="00501480">
              <w:t>REFSENS + 34.5 dB</w:t>
            </w:r>
          </w:p>
        </w:tc>
        <w:tc>
          <w:tcPr>
            <w:tcW w:w="1260" w:type="dxa"/>
          </w:tcPr>
          <w:p w14:paraId="4823100F" w14:textId="77777777" w:rsidR="008C2F46" w:rsidRPr="00501480" w:rsidRDefault="008C2F46" w:rsidP="00553A50">
            <w:pPr>
              <w:pStyle w:val="TAC"/>
            </w:pPr>
            <w:r>
              <w:t>N/A</w:t>
            </w:r>
          </w:p>
        </w:tc>
        <w:tc>
          <w:tcPr>
            <w:tcW w:w="1350" w:type="dxa"/>
          </w:tcPr>
          <w:p w14:paraId="042BF32F" w14:textId="77777777" w:rsidR="008C2F46" w:rsidRPr="00501480" w:rsidRDefault="008C2F46" w:rsidP="00553A50">
            <w:pPr>
              <w:pStyle w:val="TAC"/>
            </w:pPr>
            <w:r>
              <w:t>N/A</w:t>
            </w:r>
          </w:p>
        </w:tc>
        <w:tc>
          <w:tcPr>
            <w:tcW w:w="1267" w:type="dxa"/>
          </w:tcPr>
          <w:p w14:paraId="251CFC7C" w14:textId="77777777" w:rsidR="008C2F46" w:rsidRPr="00501480" w:rsidRDefault="008C2F46" w:rsidP="00553A50">
            <w:pPr>
              <w:pStyle w:val="TAC"/>
            </w:pPr>
            <w: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5C3996D1" w14:textId="77777777" w:rsidR="008C2F46" w:rsidRPr="00501480" w:rsidRDefault="008C2F46" w:rsidP="00553A50">
            <w:pPr>
              <w:pStyle w:val="TAL"/>
              <w:rPr>
                <w:rFonts w:eastAsia="MS Mincho"/>
                <w:bCs/>
              </w:rPr>
            </w:pPr>
            <w:r w:rsidRPr="00501480">
              <w:rPr>
                <w:rFonts w:eastAsia="MS Mincho"/>
                <w:bCs/>
              </w:rPr>
              <w:t xml:space="preserve">for band </w:t>
            </w:r>
            <w:r>
              <w:rPr>
                <w:rFonts w:eastAsia="MS Mincho"/>
                <w:bCs/>
              </w:rPr>
              <w:t>n263</w:t>
            </w:r>
          </w:p>
        </w:tc>
        <w:tc>
          <w:tcPr>
            <w:tcW w:w="742" w:type="dxa"/>
          </w:tcPr>
          <w:p w14:paraId="285BC62A" w14:textId="77777777" w:rsidR="008C2F46" w:rsidRPr="00501480" w:rsidRDefault="008C2F46" w:rsidP="00553A50">
            <w:pPr>
              <w:pStyle w:val="TAC"/>
            </w:pPr>
            <w:r>
              <w:t>dBm</w:t>
            </w:r>
          </w:p>
        </w:tc>
        <w:tc>
          <w:tcPr>
            <w:tcW w:w="1135" w:type="dxa"/>
          </w:tcPr>
          <w:p w14:paraId="63CE04DC" w14:textId="77777777" w:rsidR="008C2F46" w:rsidRPr="00501480" w:rsidRDefault="008C2F46" w:rsidP="00553A50">
            <w:pPr>
              <w:pStyle w:val="TAC"/>
            </w:pPr>
            <w:r>
              <w:t>N/A</w:t>
            </w:r>
          </w:p>
        </w:tc>
        <w:tc>
          <w:tcPr>
            <w:tcW w:w="1267" w:type="dxa"/>
          </w:tcPr>
          <w:p w14:paraId="719D5053" w14:textId="77777777" w:rsidR="008C2F46" w:rsidRPr="00501480" w:rsidRDefault="008C2F46" w:rsidP="00553A50">
            <w:pPr>
              <w:pStyle w:val="TAC"/>
            </w:pPr>
            <w:r w:rsidRPr="00501480">
              <w:t>REFSENS + 3</w:t>
            </w:r>
            <w:r>
              <w:t>3</w:t>
            </w:r>
            <w:r w:rsidRPr="00501480">
              <w:t>.5 dB</w:t>
            </w:r>
          </w:p>
        </w:tc>
        <w:tc>
          <w:tcPr>
            <w:tcW w:w="990" w:type="dxa"/>
          </w:tcPr>
          <w:p w14:paraId="3B1F6947" w14:textId="77777777" w:rsidR="008C2F46" w:rsidRPr="00501480" w:rsidRDefault="008C2F46" w:rsidP="00553A50">
            <w:pPr>
              <w:pStyle w:val="TAC"/>
            </w:pPr>
            <w:r>
              <w:t>N/A</w:t>
            </w:r>
          </w:p>
        </w:tc>
        <w:tc>
          <w:tcPr>
            <w:tcW w:w="1267" w:type="dxa"/>
          </w:tcPr>
          <w:p w14:paraId="3F169CA3" w14:textId="77777777" w:rsidR="008C2F46" w:rsidRPr="00501480" w:rsidRDefault="008C2F46" w:rsidP="00553A50">
            <w:pPr>
              <w:pStyle w:val="TAC"/>
            </w:pPr>
            <w:r w:rsidRPr="00501480">
              <w:t>REFSENS + 3</w:t>
            </w:r>
            <w:r w:rsidRPr="00421CF6">
              <w:t>3</w:t>
            </w:r>
            <w:r w:rsidRPr="00501480">
              <w:t>.5 dB</w:t>
            </w:r>
          </w:p>
        </w:tc>
        <w:tc>
          <w:tcPr>
            <w:tcW w:w="1260" w:type="dxa"/>
          </w:tcPr>
          <w:p w14:paraId="6183FCDE" w14:textId="77777777" w:rsidR="008C2F46" w:rsidRPr="00501480" w:rsidRDefault="008C2F46" w:rsidP="00553A50">
            <w:pPr>
              <w:pStyle w:val="TAC"/>
            </w:pPr>
            <w:r w:rsidRPr="00501480">
              <w:t>REFSENS + 3</w:t>
            </w:r>
            <w:r w:rsidRPr="00421CF6">
              <w:t>3</w:t>
            </w:r>
            <w:r w:rsidRPr="00501480">
              <w:t>.5 dB</w:t>
            </w:r>
          </w:p>
        </w:tc>
        <w:tc>
          <w:tcPr>
            <w:tcW w:w="1350" w:type="dxa"/>
          </w:tcPr>
          <w:p w14:paraId="1F88C0D2" w14:textId="77777777" w:rsidR="008C2F46" w:rsidRPr="00501480" w:rsidRDefault="008C2F46" w:rsidP="00553A50">
            <w:pPr>
              <w:pStyle w:val="TAC"/>
            </w:pPr>
            <w:r w:rsidRPr="00501480">
              <w:t>REFSENS + 3</w:t>
            </w:r>
            <w:r w:rsidRPr="00421CF6">
              <w:t>3</w:t>
            </w:r>
            <w:r w:rsidRPr="00501480">
              <w:t>.5 dB</w:t>
            </w:r>
          </w:p>
        </w:tc>
        <w:tc>
          <w:tcPr>
            <w:tcW w:w="1267" w:type="dxa"/>
          </w:tcPr>
          <w:p w14:paraId="5C59E88B" w14:textId="77777777" w:rsidR="008C2F46" w:rsidRPr="00501480" w:rsidRDefault="008C2F46" w:rsidP="00553A50">
            <w:pPr>
              <w:pStyle w:val="TAC"/>
            </w:pPr>
            <w:r w:rsidRPr="00501480">
              <w:t>REFSENS + 3</w:t>
            </w:r>
            <w:r w:rsidRPr="00421CF6">
              <w:t>3</w:t>
            </w:r>
            <w:r w:rsidRPr="00501480">
              <w:t>.5 dB</w:t>
            </w:r>
          </w:p>
        </w:tc>
      </w:tr>
      <w:tr w:rsidR="008C2F46" w:rsidRPr="00501480" w14:paraId="7764CF58" w14:textId="77777777" w:rsidTr="00975811">
        <w:trPr>
          <w:trHeight w:val="422"/>
          <w:jc w:val="center"/>
        </w:trPr>
        <w:tc>
          <w:tcPr>
            <w:tcW w:w="1628" w:type="dxa"/>
          </w:tcPr>
          <w:p w14:paraId="70E69477" w14:textId="16E224A9" w:rsidR="008C2F46" w:rsidRPr="00501480" w:rsidRDefault="00FF477D" w:rsidP="00553A50">
            <w:pPr>
              <w:pStyle w:val="TAL"/>
              <w:rPr>
                <w:i/>
              </w:rPr>
            </w:pPr>
            <w:r w:rsidRPr="00501480">
              <w:rPr>
                <w:rFonts w:eastAsia="MS Mincho"/>
                <w:bCs/>
              </w:rPr>
              <w:t>F</w:t>
            </w:r>
            <w:r>
              <w:rPr>
                <w:rFonts w:eastAsia="MS Mincho"/>
                <w:bCs/>
                <w:vertAlign w:val="subscript"/>
              </w:rPr>
              <w:t>Interferer</w:t>
            </w:r>
            <w:r>
              <w:rPr>
                <w:rFonts w:eastAsia="MS Mincho"/>
                <w:bCs/>
              </w:rPr>
              <w:t xml:space="preserve"> (offset)</w:t>
            </w:r>
          </w:p>
        </w:tc>
        <w:tc>
          <w:tcPr>
            <w:tcW w:w="742" w:type="dxa"/>
          </w:tcPr>
          <w:p w14:paraId="58DA7DB6" w14:textId="77777777" w:rsidR="008C2F46" w:rsidRPr="00501480" w:rsidRDefault="008C2F46" w:rsidP="00553A50">
            <w:pPr>
              <w:pStyle w:val="TAC"/>
            </w:pPr>
            <w:r w:rsidRPr="00501480">
              <w:t>MHz</w:t>
            </w:r>
          </w:p>
        </w:tc>
        <w:tc>
          <w:tcPr>
            <w:tcW w:w="1135" w:type="dxa"/>
          </w:tcPr>
          <w:p w14:paraId="5115874F" w14:textId="77777777" w:rsidR="008C2F46" w:rsidRPr="00501480" w:rsidRDefault="008C2F46" w:rsidP="00553A50">
            <w:pPr>
              <w:pStyle w:val="TAC"/>
            </w:pPr>
            <w:r w:rsidRPr="00501480">
              <w:t>≤ -100 &amp; ≥ 100</w:t>
            </w:r>
          </w:p>
          <w:p w14:paraId="41F4B385" w14:textId="77777777" w:rsidR="008C2F46" w:rsidRPr="00501480" w:rsidRDefault="008C2F46" w:rsidP="00553A50">
            <w:pPr>
              <w:pStyle w:val="TAC"/>
            </w:pPr>
            <w:r w:rsidRPr="00501480">
              <w:t>NOTE 5</w:t>
            </w:r>
          </w:p>
        </w:tc>
        <w:tc>
          <w:tcPr>
            <w:tcW w:w="1267" w:type="dxa"/>
          </w:tcPr>
          <w:p w14:paraId="6397DCA4" w14:textId="77777777" w:rsidR="008C2F46" w:rsidRPr="00501480" w:rsidRDefault="008C2F46" w:rsidP="00553A50">
            <w:pPr>
              <w:pStyle w:val="TAC"/>
            </w:pPr>
            <w:r w:rsidRPr="00501480">
              <w:t>≤ -200 &amp; ≥ 200</w:t>
            </w:r>
          </w:p>
          <w:p w14:paraId="53F86BEC" w14:textId="77777777" w:rsidR="008C2F46" w:rsidRPr="00501480" w:rsidRDefault="008C2F46" w:rsidP="00553A50">
            <w:pPr>
              <w:pStyle w:val="TAC"/>
            </w:pPr>
            <w:r w:rsidRPr="00501480">
              <w:t>NOTE 5</w:t>
            </w:r>
          </w:p>
        </w:tc>
        <w:tc>
          <w:tcPr>
            <w:tcW w:w="990" w:type="dxa"/>
          </w:tcPr>
          <w:p w14:paraId="7C512F99" w14:textId="77777777" w:rsidR="008C2F46" w:rsidRPr="00501480" w:rsidRDefault="008C2F46" w:rsidP="00553A50">
            <w:pPr>
              <w:pStyle w:val="TAC"/>
            </w:pPr>
            <w:r w:rsidRPr="00501480">
              <w:t>≤ -400 &amp; ≥ 400</w:t>
            </w:r>
          </w:p>
          <w:p w14:paraId="519BEBE1" w14:textId="77777777" w:rsidR="008C2F46" w:rsidRPr="00501480" w:rsidRDefault="008C2F46" w:rsidP="00553A50">
            <w:pPr>
              <w:pStyle w:val="TAC"/>
            </w:pPr>
            <w:r w:rsidRPr="00501480">
              <w:t>NOTE 5</w:t>
            </w:r>
          </w:p>
        </w:tc>
        <w:tc>
          <w:tcPr>
            <w:tcW w:w="1267" w:type="dxa"/>
          </w:tcPr>
          <w:p w14:paraId="65B4F4C5" w14:textId="77777777" w:rsidR="008C2F46" w:rsidRPr="00501480" w:rsidRDefault="008C2F46" w:rsidP="00553A50">
            <w:pPr>
              <w:pStyle w:val="TAC"/>
            </w:pPr>
            <w:r w:rsidRPr="00501480">
              <w:t>≤ -800 &amp; ≥ 800</w:t>
            </w:r>
          </w:p>
          <w:p w14:paraId="6A1F2831" w14:textId="77777777" w:rsidR="008C2F46" w:rsidRPr="00501480" w:rsidRDefault="008C2F46" w:rsidP="00553A50">
            <w:pPr>
              <w:pStyle w:val="TAC"/>
            </w:pPr>
            <w:r w:rsidRPr="00501480">
              <w:t>NOTE 5</w:t>
            </w:r>
          </w:p>
        </w:tc>
        <w:tc>
          <w:tcPr>
            <w:tcW w:w="1260" w:type="dxa"/>
          </w:tcPr>
          <w:p w14:paraId="4855DEF4" w14:textId="77777777" w:rsidR="008C2F46" w:rsidRDefault="008C2F46" w:rsidP="00553A50">
            <w:pPr>
              <w:pStyle w:val="TAC"/>
            </w:pPr>
            <w:r w:rsidRPr="00501480">
              <w:t>≤ -</w:t>
            </w:r>
            <w:r>
              <w:t>16</w:t>
            </w:r>
            <w:r w:rsidRPr="00501480">
              <w:t xml:space="preserve">00 &amp; ≥ </w:t>
            </w:r>
            <w:r>
              <w:t>16</w:t>
            </w:r>
            <w:r w:rsidRPr="00501480">
              <w:t>00</w:t>
            </w:r>
          </w:p>
          <w:p w14:paraId="215719D9" w14:textId="77777777" w:rsidR="008C2F46" w:rsidRPr="00501480" w:rsidRDefault="008C2F46" w:rsidP="00553A50">
            <w:pPr>
              <w:pStyle w:val="TAC"/>
            </w:pPr>
            <w:r w:rsidRPr="00501480">
              <w:t>NOTE 5</w:t>
            </w:r>
          </w:p>
        </w:tc>
        <w:tc>
          <w:tcPr>
            <w:tcW w:w="1350" w:type="dxa"/>
          </w:tcPr>
          <w:p w14:paraId="25876031" w14:textId="77777777" w:rsidR="008C2F46" w:rsidRPr="00501480" w:rsidRDefault="008C2F46" w:rsidP="00553A50">
            <w:pPr>
              <w:pStyle w:val="TAC"/>
            </w:pPr>
            <w:r w:rsidRPr="00501480">
              <w:t>≤ -</w:t>
            </w:r>
            <w:r>
              <w:t>32</w:t>
            </w:r>
            <w:r w:rsidRPr="00501480">
              <w:t xml:space="preserve">00 &amp; ≥ </w:t>
            </w:r>
            <w:r>
              <w:t>32</w:t>
            </w:r>
            <w:r w:rsidRPr="00501480">
              <w:t>00</w:t>
            </w:r>
          </w:p>
        </w:tc>
        <w:tc>
          <w:tcPr>
            <w:tcW w:w="1267" w:type="dxa"/>
          </w:tcPr>
          <w:p w14:paraId="558200C8" w14:textId="77777777" w:rsidR="008C2F46" w:rsidRPr="00501480" w:rsidRDefault="008C2F46" w:rsidP="00553A50">
            <w:pPr>
              <w:pStyle w:val="TAC"/>
            </w:pPr>
            <w:r w:rsidRPr="00501480">
              <w:t>≤ -</w:t>
            </w:r>
            <w:r>
              <w:t>40</w:t>
            </w:r>
            <w:r w:rsidRPr="00501480">
              <w:t xml:space="preserve">00 &amp; ≥ </w:t>
            </w:r>
            <w:r>
              <w:t>40</w:t>
            </w:r>
            <w:r w:rsidRPr="00501480">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553A50">
            <w:pPr>
              <w:pStyle w:val="TAL"/>
              <w:rPr>
                <w:rFonts w:eastAsia="MS Mincho"/>
                <w:bCs/>
              </w:rPr>
            </w:pPr>
            <w:r w:rsidRPr="00501480">
              <w:rPr>
                <w:rFonts w:eastAsia="MS Mincho"/>
                <w:bCs/>
              </w:rPr>
              <w:t>F</w:t>
            </w:r>
            <w:r w:rsidRPr="00501480">
              <w:rPr>
                <w:rFonts w:eastAsia="MS Mincho"/>
                <w:bCs/>
                <w:vertAlign w:val="subscript"/>
              </w:rPr>
              <w:t>Interferer</w:t>
            </w:r>
          </w:p>
        </w:tc>
        <w:tc>
          <w:tcPr>
            <w:tcW w:w="742" w:type="dxa"/>
          </w:tcPr>
          <w:p w14:paraId="7399362E" w14:textId="77777777" w:rsidR="008C2F46" w:rsidRPr="00501480" w:rsidRDefault="008C2F46" w:rsidP="00553A50">
            <w:pPr>
              <w:pStyle w:val="TAC"/>
            </w:pPr>
            <w:r w:rsidRPr="00501480">
              <w:t>MHz</w:t>
            </w:r>
          </w:p>
        </w:tc>
        <w:tc>
          <w:tcPr>
            <w:tcW w:w="1135" w:type="dxa"/>
          </w:tcPr>
          <w:p w14:paraId="57C067A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+ 25</w:t>
            </w:r>
          </w:p>
          <w:p w14:paraId="0B54CBD5"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- 25</w:t>
            </w:r>
          </w:p>
        </w:tc>
        <w:tc>
          <w:tcPr>
            <w:tcW w:w="1267" w:type="dxa"/>
          </w:tcPr>
          <w:p w14:paraId="4F1C6845"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+ 50</w:t>
            </w:r>
          </w:p>
          <w:p w14:paraId="0FD8FA42"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- 50</w:t>
            </w:r>
          </w:p>
        </w:tc>
        <w:tc>
          <w:tcPr>
            <w:tcW w:w="990" w:type="dxa"/>
          </w:tcPr>
          <w:p w14:paraId="12056BA1"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+ 100</w:t>
            </w:r>
          </w:p>
          <w:p w14:paraId="74FEB50F"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- 100</w:t>
            </w:r>
          </w:p>
        </w:tc>
        <w:tc>
          <w:tcPr>
            <w:tcW w:w="1267" w:type="dxa"/>
          </w:tcPr>
          <w:p w14:paraId="6A74FBC7"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+ 200</w:t>
            </w:r>
          </w:p>
          <w:p w14:paraId="24EC00E6"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- 200</w:t>
            </w:r>
          </w:p>
        </w:tc>
        <w:tc>
          <w:tcPr>
            <w:tcW w:w="1260" w:type="dxa"/>
          </w:tcPr>
          <w:p w14:paraId="0CEB37D9"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4</w:t>
            </w:r>
            <w:r w:rsidRPr="00501480">
              <w:rPr>
                <w:lang w:val="en-US"/>
              </w:rPr>
              <w:t>00</w:t>
            </w:r>
          </w:p>
          <w:p w14:paraId="36CA2D77"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4</w:t>
            </w:r>
            <w:r w:rsidRPr="00501480">
              <w:rPr>
                <w:lang w:val="en-US"/>
              </w:rPr>
              <w:t>00</w:t>
            </w:r>
          </w:p>
        </w:tc>
        <w:tc>
          <w:tcPr>
            <w:tcW w:w="1350" w:type="dxa"/>
          </w:tcPr>
          <w:p w14:paraId="053EF976"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8</w:t>
            </w:r>
            <w:r w:rsidRPr="00501480">
              <w:rPr>
                <w:lang w:val="en-US"/>
              </w:rPr>
              <w:t>00</w:t>
            </w:r>
          </w:p>
          <w:p w14:paraId="5BF4E56E"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8</w:t>
            </w:r>
            <w:r w:rsidRPr="00501480">
              <w:rPr>
                <w:lang w:val="en-US"/>
              </w:rPr>
              <w:t>00</w:t>
            </w:r>
          </w:p>
        </w:tc>
        <w:tc>
          <w:tcPr>
            <w:tcW w:w="1267" w:type="dxa"/>
          </w:tcPr>
          <w:p w14:paraId="5D12845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16</w:t>
            </w:r>
            <w:r w:rsidRPr="00501480">
              <w:rPr>
                <w:lang w:val="en-US"/>
              </w:rPr>
              <w:t>00</w:t>
            </w:r>
          </w:p>
          <w:p w14:paraId="2A6B5C6A"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16</w:t>
            </w:r>
            <w:r w:rsidRPr="00501480">
              <w:rPr>
                <w:lang w:val="en-US"/>
              </w:rPr>
              <w:t>00</w:t>
            </w:r>
          </w:p>
        </w:tc>
      </w:tr>
      <w:tr w:rsidR="008C2F46" w:rsidRPr="00501480" w14:paraId="705E562E" w14:textId="77777777" w:rsidTr="00975811">
        <w:trPr>
          <w:trHeight w:val="400"/>
          <w:jc w:val="center"/>
        </w:trPr>
        <w:tc>
          <w:tcPr>
            <w:tcW w:w="10892" w:type="dxa"/>
            <w:gridSpan w:val="9"/>
          </w:tcPr>
          <w:p w14:paraId="6AFAAEE9" w14:textId="77777777" w:rsidR="008C2F46" w:rsidRPr="00501480" w:rsidRDefault="008C2F46" w:rsidP="00553A50">
            <w:pPr>
              <w:pStyle w:val="TAN"/>
              <w:rPr>
                <w:rFonts w:eastAsia="MS Mincho"/>
              </w:rPr>
            </w:pPr>
            <w:r w:rsidRPr="00501480">
              <w:rPr>
                <w:rFonts w:eastAsia="MS Mincho"/>
              </w:rPr>
              <w:t>NOTE 1:</w:t>
            </w:r>
            <w:r w:rsidRPr="00501480">
              <w:rPr>
                <w:rFonts w:eastAsia="MS Mincho"/>
              </w:rPr>
              <w:tab/>
              <w:t xml:space="preserve">The interferer consists of the Reference measurement channel specified in Annex A.3.3.2 with </w:t>
            </w:r>
            <w:r w:rsidRPr="00501480">
              <w:t xml:space="preserve">one sided dynamic OCNG Pattern OP.1. TDD as described in Annex A.5.2.1 and </w:t>
            </w:r>
            <w:r w:rsidRPr="00501480">
              <w:rPr>
                <w:rFonts w:eastAsia="MS Mincho"/>
              </w:rPr>
              <w:t>set-up according to Annex C.</w:t>
            </w:r>
          </w:p>
          <w:p w14:paraId="2E1513F6" w14:textId="77777777" w:rsidR="008C2F46" w:rsidRPr="00501480" w:rsidRDefault="008C2F46" w:rsidP="00553A50">
            <w:pPr>
              <w:pStyle w:val="TAN"/>
              <w:rPr>
                <w:rFonts w:eastAsia="MS Mincho"/>
              </w:rPr>
            </w:pPr>
            <w:r w:rsidRPr="00501480">
              <w:rPr>
                <w:rFonts w:eastAsia="MS Mincho"/>
              </w:rPr>
              <w:t>NOTE2:</w:t>
            </w:r>
            <w:r w:rsidRPr="00501480">
              <w:rPr>
                <w:rFonts w:eastAsia="MS Mincho"/>
              </w:rPr>
              <w:tab/>
              <w:t>The REFSENS power level is specified in Clause 7.3.2, which are applicable according to different UE power classes.</w:t>
            </w:r>
          </w:p>
          <w:p w14:paraId="79AB8CD2" w14:textId="77777777" w:rsidR="008C2F46" w:rsidRPr="00501480" w:rsidRDefault="008C2F46" w:rsidP="00553A50">
            <w:pPr>
              <w:pStyle w:val="TAN"/>
              <w:rPr>
                <w:rFonts w:eastAsia="MS Mincho"/>
              </w:rPr>
            </w:pPr>
            <w:r w:rsidRPr="00501480">
              <w:rPr>
                <w:rFonts w:eastAsia="MS Mincho"/>
              </w:rPr>
              <w:t>NOTE 3:</w:t>
            </w:r>
            <w:r w:rsidRPr="00501480">
              <w:rPr>
                <w:rFonts w:eastAsia="MS Mincho"/>
              </w:rPr>
              <w:tab/>
              <w:t>The wanted signal consists of the reference measurement channel specified in Annex A.3.3.2 with one sided dynamic OCNG pattern OP.1 TDD as described in Annex A.5.2.1 and set-up according to Annex C.</w:t>
            </w:r>
          </w:p>
          <w:p w14:paraId="454646EE" w14:textId="67E2AF7D" w:rsidR="008C2F46" w:rsidRPr="00501480" w:rsidRDefault="00FF477D" w:rsidP="00553A50">
            <w:pPr>
              <w:pStyle w:val="TAN"/>
              <w:rPr>
                <w:rFonts w:eastAsia="MS Mincho"/>
              </w:rPr>
            </w:pPr>
            <w:r w:rsidRPr="00501480">
              <w:rPr>
                <w:rFonts w:eastAsia="MS Mincho"/>
              </w:rPr>
              <w:t>NOTE 4:</w:t>
            </w:r>
            <w:r w:rsidRPr="00501480">
              <w:rPr>
                <w:rFonts w:eastAsia="MS Mincho"/>
              </w:rPr>
              <w:tab/>
            </w:r>
            <w:r>
              <w:rPr>
                <w:rFonts w:eastAsia="MS Mincho"/>
              </w:rPr>
              <w:t>Void</w:t>
            </w:r>
          </w:p>
          <w:p w14:paraId="341BEF01" w14:textId="7E734B89" w:rsidR="008C2F46" w:rsidRPr="00501480" w:rsidRDefault="00FF477D" w:rsidP="00553A50">
            <w:pPr>
              <w:pStyle w:val="TAN"/>
              <w:rPr>
                <w:rFonts w:eastAsia="MS Mincho"/>
              </w:rPr>
            </w:pPr>
            <w:r w:rsidRPr="00501480">
              <w:rPr>
                <w:rFonts w:eastAsia="MS Mincho"/>
              </w:rPr>
              <w:t>NOTE 5:</w:t>
            </w:r>
            <w:r w:rsidRPr="00501480">
              <w:rPr>
                <w:rFonts w:eastAsia="MS Mincho"/>
              </w:rPr>
              <w:tab/>
              <w:t>The absolute value of the interferer offset F</w:t>
            </w:r>
            <w:r>
              <w:rPr>
                <w:rFonts w:eastAsia="MS Mincho"/>
                <w:vertAlign w:val="subscript"/>
              </w:rPr>
              <w:t>Interferer</w:t>
            </w:r>
            <w:r>
              <w:rPr>
                <w:rFonts w:eastAsia="MS Mincho"/>
              </w:rPr>
              <w:t xml:space="preserve"> (offset)</w:t>
            </w:r>
            <w:r w:rsidRPr="00501480">
              <w:rPr>
                <w:rFonts w:eastAsia="MS Mincho"/>
              </w:rPr>
              <w:t xml:space="preserve"> shall be further adjusted (CEIL(|F</w:t>
            </w:r>
            <w:r w:rsidRPr="00501480">
              <w:rPr>
                <w:rFonts w:eastAsia="MS Mincho"/>
                <w:vertAlign w:val="subscript"/>
              </w:rPr>
              <w:t>Interferer</w:t>
            </w:r>
            <w:r>
              <w:rPr>
                <w:rFonts w:eastAsia="MS Mincho"/>
              </w:rPr>
              <w:t>(offset)</w:t>
            </w:r>
            <w:r w:rsidRPr="00501480">
              <w:rPr>
                <w:rFonts w:eastAsia="MS Mincho"/>
              </w:rPr>
              <w:t>|/SCS) + 0.5)*SCS MHz with SCS the sub-carrier spacing of the wanted signal in MHz. Wanted and interferer signal have same SCS.</w:t>
            </w:r>
          </w:p>
          <w:p w14:paraId="2EACCB56" w14:textId="77777777" w:rsidR="008C2F46" w:rsidRPr="00501480" w:rsidRDefault="008C2F46" w:rsidP="00553A50">
            <w:pPr>
              <w:pStyle w:val="TAN"/>
              <w:rPr>
                <w:rFonts w:eastAsia="MS Mincho"/>
              </w:rPr>
            </w:pPr>
            <w:r w:rsidRPr="00501480">
              <w:rPr>
                <w:rFonts w:eastAsia="MS Mincho"/>
              </w:rPr>
              <w:t>NOTE 6:</w:t>
            </w:r>
            <w:r w:rsidRPr="00501480">
              <w:rPr>
                <w:rFonts w:eastAsia="MS Mincho"/>
              </w:rPr>
              <w:tab/>
              <w:t>F</w:t>
            </w:r>
            <w:r w:rsidRPr="00501480">
              <w:rPr>
                <w:rFonts w:eastAsia="MS Mincho"/>
                <w:vertAlign w:val="subscript"/>
              </w:rPr>
              <w:t>Interferer</w:t>
            </w:r>
            <w:r w:rsidRPr="00501480">
              <w:rPr>
                <w:rFonts w:eastAsia="MS Mincho"/>
              </w:rPr>
              <w:t xml:space="preserve"> range values for unwanted modulated interfering signals are interferer center frequencies.</w:t>
            </w:r>
          </w:p>
          <w:p w14:paraId="36017125" w14:textId="77777777" w:rsidR="008C2F46" w:rsidRPr="00501480" w:rsidRDefault="008C2F46" w:rsidP="00553A50">
            <w:pPr>
              <w:pStyle w:val="TAN"/>
              <w:rPr>
                <w:rFonts w:eastAsia="MS Mincho"/>
              </w:rPr>
            </w:pPr>
            <w:r w:rsidRPr="00501480">
              <w:rPr>
                <w:rFonts w:eastAsia="MS Mincho"/>
              </w:rPr>
              <w:t>NOTE 7:</w:t>
            </w:r>
            <w:r w:rsidRPr="00501480">
              <w:rPr>
                <w:rFonts w:eastAsia="MS Mincho"/>
              </w:rPr>
              <w:tab/>
            </w:r>
            <w:r w:rsidRPr="00501480">
              <w:rPr>
                <w:rFonts w:eastAsia="MS Mincho" w:cs="Arial"/>
              </w:rPr>
              <w:t>The transmitter shall be set to 4 dB below the P</w:t>
            </w:r>
            <w:r w:rsidRPr="00501480">
              <w:rPr>
                <w:rFonts w:eastAsia="MS Mincho" w:cs="Arial"/>
                <w:vertAlign w:val="subscript"/>
              </w:rPr>
              <w:t>UMAX,f,c</w:t>
            </w:r>
            <w:r w:rsidRPr="00501480">
              <w:rPr>
                <w:rFonts w:eastAsia="MS Mincho" w:cs="Arial"/>
              </w:rPr>
              <w:t xml:space="preserve"> as defined in clause 6.2.4, with uplink configuration specified in </w:t>
            </w:r>
            <w:r w:rsidRPr="00501480">
              <w:t>Table 7.3.2.1-2</w:t>
            </w:r>
            <w:r w:rsidRPr="00501480">
              <w:rPr>
                <w:rFonts w:eastAsia="MS Mincho" w:cs="Arial"/>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12036" w:name="_Toc114537319"/>
      <w:bookmarkStart w:id="12037" w:name="_Toc115257587"/>
      <w:bookmarkStart w:id="12038" w:name="_Toc123086907"/>
      <w:bookmarkStart w:id="12039" w:name="_Toc124296231"/>
      <w:bookmarkStart w:id="12040" w:name="_Toc124296701"/>
      <w:bookmarkStart w:id="12041" w:name="_Toc130572518"/>
      <w:bookmarkStart w:id="12042" w:name="_Toc131708517"/>
      <w:bookmarkStart w:id="12043" w:name="_Toc137458324"/>
      <w:bookmarkStart w:id="12044" w:name="_Toc138887811"/>
      <w:bookmarkStart w:id="12045" w:name="_Toc138969898"/>
      <w:bookmarkStart w:id="12046" w:name="_Toc145916959"/>
      <w:bookmarkStart w:id="12047" w:name="_Toc155386725"/>
      <w:bookmarkStart w:id="12048" w:name="_Toc161759765"/>
      <w:bookmarkStart w:id="12049" w:name="_Toc169872690"/>
      <w:r w:rsidRPr="00C04A08">
        <w:t>7.6.3</w:t>
      </w:r>
      <w:r w:rsidRPr="00C04A08">
        <w:tab/>
        <w:t>Void</w:t>
      </w:r>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p>
    <w:p w14:paraId="1734BF7D" w14:textId="77777777" w:rsidR="00842EF7" w:rsidRPr="00C04A08" w:rsidRDefault="00842EF7" w:rsidP="00842EF7">
      <w:pPr>
        <w:pStyle w:val="Heading2"/>
      </w:pPr>
      <w:bookmarkStart w:id="12050" w:name="_Toc21340964"/>
      <w:bookmarkStart w:id="12051" w:name="_Toc29805412"/>
      <w:bookmarkStart w:id="12052" w:name="_Toc36456621"/>
      <w:bookmarkStart w:id="12053" w:name="_Toc36469719"/>
      <w:bookmarkStart w:id="12054" w:name="_Toc37254134"/>
      <w:bookmarkStart w:id="12055" w:name="_Toc37322992"/>
      <w:bookmarkStart w:id="12056" w:name="_Toc37324398"/>
      <w:bookmarkStart w:id="12057" w:name="_Toc45889922"/>
      <w:bookmarkStart w:id="12058" w:name="_Toc52196602"/>
      <w:bookmarkStart w:id="12059" w:name="_Toc52197582"/>
      <w:bookmarkStart w:id="12060" w:name="_Toc53173305"/>
      <w:bookmarkStart w:id="12061" w:name="_Toc53173674"/>
      <w:bookmarkStart w:id="12062" w:name="_Toc61119676"/>
      <w:bookmarkStart w:id="12063" w:name="_Toc61120058"/>
      <w:bookmarkStart w:id="12064" w:name="_Toc67926129"/>
      <w:bookmarkStart w:id="12065" w:name="_Toc75273767"/>
      <w:bookmarkStart w:id="12066" w:name="_Toc76510667"/>
      <w:bookmarkStart w:id="12067" w:name="_Toc83129824"/>
      <w:bookmarkStart w:id="12068" w:name="_Toc90591356"/>
      <w:bookmarkStart w:id="12069" w:name="_Toc98864415"/>
      <w:bookmarkStart w:id="12070" w:name="_Toc99733664"/>
      <w:bookmarkStart w:id="12071" w:name="_Toc106577569"/>
      <w:bookmarkStart w:id="12072" w:name="_Toc114537320"/>
      <w:bookmarkStart w:id="12073" w:name="_Toc115257588"/>
      <w:bookmarkStart w:id="12074" w:name="_Toc123086908"/>
      <w:bookmarkStart w:id="12075" w:name="_Toc124296232"/>
      <w:bookmarkStart w:id="12076" w:name="_Toc124296702"/>
      <w:bookmarkStart w:id="12077" w:name="_Toc130572519"/>
      <w:bookmarkStart w:id="12078" w:name="_Toc131708518"/>
      <w:bookmarkStart w:id="12079" w:name="_Toc137458325"/>
      <w:bookmarkStart w:id="12080" w:name="_Toc138887812"/>
      <w:bookmarkStart w:id="12081" w:name="_Toc138969899"/>
      <w:bookmarkStart w:id="12082" w:name="_Toc145916960"/>
      <w:bookmarkStart w:id="12083" w:name="_Toc155386726"/>
      <w:bookmarkStart w:id="12084" w:name="_Toc161759766"/>
      <w:bookmarkStart w:id="12085" w:name="_Toc169872691"/>
      <w:r w:rsidRPr="00C04A08">
        <w:t>7.6A</w:t>
      </w:r>
      <w:r w:rsidRPr="00C04A08">
        <w:tab/>
        <w:t xml:space="preserve">Blocking characteristics for </w:t>
      </w:r>
      <w:r w:rsidR="004963EA" w:rsidRPr="00C04A08">
        <w:t xml:space="preserve">DL </w:t>
      </w:r>
      <w:r w:rsidRPr="00C04A08">
        <w:t>CA</w:t>
      </w:r>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p>
    <w:p w14:paraId="5DA2E837" w14:textId="77777777" w:rsidR="00842EF7" w:rsidRPr="00C04A08" w:rsidRDefault="00842EF7" w:rsidP="00842EF7">
      <w:pPr>
        <w:pStyle w:val="Heading3"/>
      </w:pPr>
      <w:bookmarkStart w:id="12086" w:name="_Toc21340965"/>
      <w:bookmarkStart w:id="12087" w:name="_Toc29805413"/>
      <w:bookmarkStart w:id="12088" w:name="_Toc36456622"/>
      <w:bookmarkStart w:id="12089" w:name="_Toc36469720"/>
      <w:bookmarkStart w:id="12090" w:name="_Toc37254135"/>
      <w:bookmarkStart w:id="12091" w:name="_Toc37322993"/>
      <w:bookmarkStart w:id="12092" w:name="_Toc37324399"/>
      <w:bookmarkStart w:id="12093" w:name="_Toc45889923"/>
      <w:bookmarkStart w:id="12094" w:name="_Toc52196603"/>
      <w:bookmarkStart w:id="12095" w:name="_Toc52197583"/>
      <w:bookmarkStart w:id="12096" w:name="_Toc53173306"/>
      <w:bookmarkStart w:id="12097" w:name="_Toc53173675"/>
      <w:bookmarkStart w:id="12098" w:name="_Toc61119677"/>
      <w:bookmarkStart w:id="12099" w:name="_Toc61120059"/>
      <w:bookmarkStart w:id="12100" w:name="_Toc67926130"/>
      <w:bookmarkStart w:id="12101" w:name="_Toc75273768"/>
      <w:bookmarkStart w:id="12102" w:name="_Toc76510668"/>
      <w:bookmarkStart w:id="12103" w:name="_Toc83129825"/>
      <w:bookmarkStart w:id="12104" w:name="_Toc90591357"/>
      <w:bookmarkStart w:id="12105" w:name="_Toc98864416"/>
      <w:bookmarkStart w:id="12106" w:name="_Toc99733665"/>
      <w:bookmarkStart w:id="12107" w:name="_Toc106577570"/>
      <w:bookmarkStart w:id="12108" w:name="_Toc114537321"/>
      <w:bookmarkStart w:id="12109" w:name="_Toc115257589"/>
      <w:bookmarkStart w:id="12110" w:name="_Toc123086909"/>
      <w:bookmarkStart w:id="12111" w:name="_Toc124296233"/>
      <w:bookmarkStart w:id="12112" w:name="_Toc124296703"/>
      <w:bookmarkStart w:id="12113" w:name="_Toc130572520"/>
      <w:bookmarkStart w:id="12114" w:name="_Toc131708519"/>
      <w:bookmarkStart w:id="12115" w:name="_Toc137458326"/>
      <w:bookmarkStart w:id="12116" w:name="_Toc138887813"/>
      <w:bookmarkStart w:id="12117" w:name="_Toc138969900"/>
      <w:bookmarkStart w:id="12118" w:name="_Toc145916961"/>
      <w:bookmarkStart w:id="12119" w:name="_Toc155386727"/>
      <w:bookmarkStart w:id="12120" w:name="_Toc161759767"/>
      <w:bookmarkStart w:id="12121" w:name="_Toc169872692"/>
      <w:r w:rsidRPr="00C04A08">
        <w:t>7.6A.1</w:t>
      </w:r>
      <w:r w:rsidRPr="00C04A08">
        <w:tab/>
        <w:t>General</w:t>
      </w:r>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p>
    <w:p w14:paraId="4DB36AF7" w14:textId="77777777" w:rsidR="00842EF7" w:rsidRPr="00C04A08" w:rsidRDefault="00842EF7" w:rsidP="00842EF7">
      <w:pPr>
        <w:pStyle w:val="Heading3"/>
      </w:pPr>
      <w:bookmarkStart w:id="12122" w:name="_Toc21340966"/>
      <w:bookmarkStart w:id="12123" w:name="_Toc29805414"/>
      <w:bookmarkStart w:id="12124" w:name="_Toc36456623"/>
      <w:bookmarkStart w:id="12125" w:name="_Toc36469721"/>
      <w:bookmarkStart w:id="12126" w:name="_Toc37254136"/>
      <w:bookmarkStart w:id="12127" w:name="_Toc37322994"/>
      <w:bookmarkStart w:id="12128" w:name="_Toc37324400"/>
      <w:bookmarkStart w:id="12129" w:name="_Toc45889924"/>
      <w:bookmarkStart w:id="12130" w:name="_Toc52196604"/>
      <w:bookmarkStart w:id="12131" w:name="_Toc52197584"/>
      <w:bookmarkStart w:id="12132" w:name="_Toc53173307"/>
      <w:bookmarkStart w:id="12133" w:name="_Toc53173676"/>
      <w:bookmarkStart w:id="12134" w:name="_Toc61119678"/>
      <w:bookmarkStart w:id="12135" w:name="_Toc61120060"/>
      <w:bookmarkStart w:id="12136" w:name="_Toc67926131"/>
      <w:bookmarkStart w:id="12137" w:name="_Toc75273769"/>
      <w:bookmarkStart w:id="12138" w:name="_Toc76510669"/>
      <w:bookmarkStart w:id="12139" w:name="_Toc83129826"/>
      <w:bookmarkStart w:id="12140" w:name="_Toc90591358"/>
      <w:bookmarkStart w:id="12141" w:name="_Toc98864417"/>
      <w:bookmarkStart w:id="12142" w:name="_Toc99733666"/>
      <w:bookmarkStart w:id="12143" w:name="_Toc106577571"/>
      <w:bookmarkStart w:id="12144" w:name="_Toc114537322"/>
      <w:bookmarkStart w:id="12145" w:name="_Toc115257590"/>
      <w:bookmarkStart w:id="12146" w:name="_Toc123086910"/>
      <w:bookmarkStart w:id="12147" w:name="_Toc124296234"/>
      <w:bookmarkStart w:id="12148" w:name="_Toc124296704"/>
      <w:bookmarkStart w:id="12149" w:name="_Toc130572521"/>
      <w:bookmarkStart w:id="12150" w:name="_Toc131708520"/>
      <w:bookmarkStart w:id="12151" w:name="_Toc137458327"/>
      <w:bookmarkStart w:id="12152" w:name="_Toc138887814"/>
      <w:bookmarkStart w:id="12153" w:name="_Toc138969901"/>
      <w:bookmarkStart w:id="12154" w:name="_Toc145916962"/>
      <w:bookmarkStart w:id="12155" w:name="_Toc155386728"/>
      <w:bookmarkStart w:id="12156" w:name="_Toc161759768"/>
      <w:bookmarkStart w:id="12157" w:name="_Toc169872693"/>
      <w:r w:rsidRPr="00C04A08">
        <w:t>7.6A.2</w:t>
      </w:r>
      <w:r w:rsidRPr="00C04A08">
        <w:tab/>
        <w:t>In-band blocking</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448D8208" w14:textId="77777777" w:rsidR="00254689" w:rsidRPr="002827A5" w:rsidRDefault="00254689" w:rsidP="00553A50">
      <w:pPr>
        <w:pStyle w:val="TH"/>
        <w:rPr>
          <w:rFonts w:eastAsia="Malgun Gothic"/>
        </w:rPr>
      </w:pPr>
      <w:bookmarkStart w:id="12158" w:name="_Toc37254137"/>
      <w:bookmarkStart w:id="12159" w:name="_Toc37322995"/>
      <w:bookmarkStart w:id="12160" w:name="_Toc37324401"/>
      <w:bookmarkStart w:id="12161" w:name="_Toc45889925"/>
      <w:bookmarkStart w:id="12162" w:name="_Toc52196605"/>
      <w:bookmarkStart w:id="12163" w:name="_Toc52197585"/>
      <w:bookmarkStart w:id="12164" w:name="_Toc53173308"/>
      <w:bookmarkStart w:id="12165" w:name="_Toc53173677"/>
      <w:bookmarkStart w:id="12166" w:name="_Toc61119679"/>
      <w:bookmarkStart w:id="12167" w:name="_Toc61120061"/>
      <w:bookmarkStart w:id="12168" w:name="_Toc67926132"/>
      <w:bookmarkStart w:id="12169" w:name="_Toc75273770"/>
      <w:bookmarkStart w:id="12170" w:name="_Toc76510670"/>
      <w:bookmarkStart w:id="12171" w:name="_Toc83129827"/>
      <w:bookmarkStart w:id="12172" w:name="_Toc90591359"/>
      <w:bookmarkStart w:id="12173" w:name="_Toc98864418"/>
      <w:bookmarkStart w:id="12174" w:name="_Toc99733667"/>
      <w:bookmarkStart w:id="12175" w:name="_Toc106577572"/>
      <w:r w:rsidRPr="002827A5">
        <w:rPr>
          <w:rFonts w:eastAsia="Malgun Gothic"/>
        </w:rPr>
        <w:t xml:space="preserve">Table </w:t>
      </w:r>
      <w:r w:rsidRPr="002827A5">
        <w:rPr>
          <w:rFonts w:eastAsia="MS Mincho"/>
        </w:rPr>
        <w:t>7.6A.2.1-1</w:t>
      </w:r>
      <w:r w:rsidRPr="002827A5">
        <w:rPr>
          <w:rFonts w:eastAsia="Malgun Gothic"/>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553A50">
            <w:pPr>
              <w:pStyle w:val="TAH"/>
              <w:rPr>
                <w:lang w:val="en-US"/>
              </w:rPr>
            </w:pPr>
            <w:r w:rsidRPr="002827A5">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553A50">
            <w:pPr>
              <w:pStyle w:val="TAH"/>
              <w:rPr>
                <w:lang w:val="en-US"/>
              </w:rPr>
            </w:pPr>
            <w:r w:rsidRPr="002827A5">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553A50">
            <w:pPr>
              <w:pStyle w:val="TAH"/>
              <w:rPr>
                <w:lang w:val="en-US"/>
              </w:rPr>
            </w:pPr>
            <w:r w:rsidRPr="002827A5">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553A50">
            <w:pPr>
              <w:pStyle w:val="TAL"/>
            </w:pPr>
            <w:r w:rsidRPr="002827A5">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553A50">
            <w:pPr>
              <w:pStyle w:val="TAC"/>
            </w:pPr>
            <w:r w:rsidRPr="002827A5">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553A50">
            <w:pPr>
              <w:pStyle w:val="TAL"/>
            </w:pPr>
            <w:r w:rsidRPr="002827A5">
              <w:t>Pinterferer for band</w:t>
            </w:r>
            <w:r>
              <w:t>s</w:t>
            </w:r>
            <w:r w:rsidRPr="002827A5">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553A50">
            <w:pPr>
              <w:pStyle w:val="TAC"/>
            </w:pPr>
            <w:r w:rsidRPr="002827A5">
              <w:rPr>
                <w:rFonts w:eastAsia="MS Mincho"/>
              </w:rPr>
              <w:t>Aggregated power + 21.5</w:t>
            </w:r>
            <w:r w:rsidR="00A13AAD">
              <w:rPr>
                <w:rFonts w:eastAsia="MS Mincho"/>
              </w:rPr>
              <w:t xml:space="preserve"> 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77777777" w:rsidR="00254689" w:rsidRPr="002827A5" w:rsidRDefault="00254689" w:rsidP="00553A50">
            <w:pPr>
              <w:pStyle w:val="TAL"/>
            </w:pPr>
            <w:r w:rsidRPr="002827A5">
              <w:t>Pinterferer for band</w:t>
            </w:r>
            <w:r>
              <w:t>s</w:t>
            </w:r>
            <w:r w:rsidRPr="002827A5">
              <w:t xml:space="preserve"> 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553A50">
            <w:pPr>
              <w:pStyle w:val="TAC"/>
            </w:pPr>
            <w:r w:rsidRPr="002827A5">
              <w:rPr>
                <w:rFonts w:eastAsia="MS Mincho"/>
              </w:rPr>
              <w:t>Aggregated power + 20.5</w:t>
            </w:r>
            <w:r w:rsidR="00A13AAD">
              <w:rPr>
                <w:rFonts w:eastAsia="MS Mincho"/>
              </w:rPr>
              <w:t xml:space="preserve"> 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553A50">
            <w:pPr>
              <w:pStyle w:val="TAL"/>
            </w:pPr>
            <w:r w:rsidRPr="002827A5">
              <w:t>Pinterferer for band n26</w:t>
            </w:r>
            <w: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553A50">
            <w:pPr>
              <w:pStyle w:val="TAC"/>
              <w:rPr>
                <w:rFonts w:eastAsia="MS Mincho"/>
              </w:rPr>
            </w:pPr>
            <w:r w:rsidRPr="002827A5">
              <w:rPr>
                <w:rFonts w:eastAsia="MS Mincho"/>
              </w:rPr>
              <w:t xml:space="preserve">Aggregated power + </w:t>
            </w:r>
            <w:r>
              <w:rPr>
                <w:rFonts w:eastAsia="MS Mincho"/>
              </w:rPr>
              <w:t>19.5</w:t>
            </w:r>
            <w:r w:rsidR="00A13AAD">
              <w:rPr>
                <w:rFonts w:eastAsia="MS Mincho"/>
              </w:rPr>
              <w:t xml:space="preserve"> 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553A50">
            <w:pPr>
              <w:pStyle w:val="TAL"/>
            </w:pPr>
            <w:r w:rsidRPr="002827A5">
              <w:t>BW</w:t>
            </w:r>
            <w:r w:rsidRPr="002827A5">
              <w:rPr>
                <w:vertAlign w:val="subscript"/>
              </w:rPr>
              <w:t>Interferer</w:t>
            </w:r>
            <w:r w:rsidRPr="002827A5">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553A50">
            <w:pPr>
              <w:pStyle w:val="TAC"/>
            </w:pPr>
            <w:r w:rsidRPr="002827A5">
              <w:t>BW</w:t>
            </w:r>
            <w:r w:rsidRPr="002827A5">
              <w:rPr>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05116417" w:rsidR="00254689" w:rsidRPr="002827A5" w:rsidRDefault="00FF477D" w:rsidP="00553A50">
            <w:pPr>
              <w:pStyle w:val="TAL"/>
            </w:pPr>
            <w:r w:rsidRPr="002827A5">
              <w:rPr>
                <w:rFonts w:eastAsia="MS Mincho"/>
              </w:rPr>
              <w:t>F</w:t>
            </w:r>
            <w:r>
              <w:rPr>
                <w:rFonts w:eastAsia="MS Mincho"/>
                <w:vertAlign w:val="subscript"/>
              </w:rPr>
              <w:t>Interferer</w:t>
            </w:r>
            <w:r>
              <w:rPr>
                <w:rFonts w:eastAsia="MS Mincho"/>
              </w:rPr>
              <w:t xml:space="preserve"> (offset)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553A50">
            <w:pPr>
              <w:pStyle w:val="TAC"/>
            </w:pPr>
          </w:p>
          <w:p w14:paraId="6203E4B0" w14:textId="77777777" w:rsidR="00254689" w:rsidRPr="002827A5" w:rsidRDefault="00254689" w:rsidP="00553A50">
            <w:pPr>
              <w:pStyle w:val="TAC"/>
            </w:pPr>
            <w:r w:rsidRPr="002827A5">
              <w:t>+2*BW</w:t>
            </w:r>
            <w:r w:rsidRPr="002827A5">
              <w:rPr>
                <w:vertAlign w:val="subscript"/>
              </w:rPr>
              <w:t>Channel_CA</w:t>
            </w:r>
            <w:r w:rsidRPr="002827A5">
              <w:t xml:space="preserve"> / -2*BW</w:t>
            </w:r>
            <w:r w:rsidRPr="002827A5">
              <w:rPr>
                <w:vertAlign w:val="subscript"/>
              </w:rPr>
              <w:t>Channel_CA</w:t>
            </w:r>
          </w:p>
          <w:p w14:paraId="4A691ABD" w14:textId="77777777" w:rsidR="00254689" w:rsidRPr="002827A5" w:rsidRDefault="00254689" w:rsidP="00553A50">
            <w:pPr>
              <w:pStyle w:val="TAC"/>
            </w:pPr>
          </w:p>
          <w:p w14:paraId="3D33A698" w14:textId="77777777" w:rsidR="00254689" w:rsidRPr="002827A5" w:rsidRDefault="00254689" w:rsidP="00553A50">
            <w:pPr>
              <w:pStyle w:val="TAC"/>
            </w:pPr>
            <w:r w:rsidRPr="002827A5">
              <w:t>NOTE 5</w:t>
            </w:r>
          </w:p>
          <w:p w14:paraId="018AD835" w14:textId="77777777" w:rsidR="00254689" w:rsidRPr="002827A5" w:rsidRDefault="00254689" w:rsidP="00553A50">
            <w:pPr>
              <w:pStyle w:val="TAC"/>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553A50">
            <w:pPr>
              <w:pStyle w:val="TAL"/>
            </w:pPr>
            <w:r w:rsidRPr="002827A5">
              <w:t>F</w:t>
            </w:r>
            <w:r w:rsidRPr="002827A5">
              <w:rPr>
                <w:vertAlign w:val="subscript"/>
              </w:rPr>
              <w:t>Interferer</w:t>
            </w:r>
            <w:r w:rsidRPr="002827A5">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553A50">
            <w:pPr>
              <w:pStyle w:val="TAC"/>
            </w:pPr>
            <w:r w:rsidRPr="002827A5">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553A50">
            <w:pPr>
              <w:pStyle w:val="TAC"/>
            </w:pPr>
            <w:r w:rsidRPr="002827A5">
              <w:t>F</w:t>
            </w:r>
            <w:r w:rsidRPr="002827A5">
              <w:rPr>
                <w:vertAlign w:val="subscript"/>
              </w:rPr>
              <w:t>DL_low</w:t>
            </w:r>
            <w:r w:rsidRPr="002827A5">
              <w:t xml:space="preserve"> + 0.5*BW</w:t>
            </w:r>
            <w:r w:rsidRPr="002827A5">
              <w:rPr>
                <w:vertAlign w:val="subscript"/>
              </w:rPr>
              <w:t>Channel_CA</w:t>
            </w:r>
          </w:p>
          <w:p w14:paraId="43FBDCB3" w14:textId="77777777" w:rsidR="00254689" w:rsidRPr="002827A5" w:rsidRDefault="00254689" w:rsidP="00553A50">
            <w:pPr>
              <w:pStyle w:val="TAC"/>
            </w:pPr>
            <w:r w:rsidRPr="002827A5">
              <w:t>To</w:t>
            </w:r>
          </w:p>
          <w:p w14:paraId="304E90A0" w14:textId="77777777" w:rsidR="00254689" w:rsidRPr="002827A5" w:rsidRDefault="00254689" w:rsidP="00553A50">
            <w:pPr>
              <w:pStyle w:val="TAC"/>
            </w:pPr>
            <w:r w:rsidRPr="002827A5">
              <w:t>F</w:t>
            </w:r>
            <w:r w:rsidRPr="002827A5">
              <w:rPr>
                <w:vertAlign w:val="subscript"/>
              </w:rPr>
              <w:t>DL_high</w:t>
            </w:r>
            <w:r w:rsidRPr="002827A5">
              <w:t xml:space="preserve"> - 0.5*BW</w:t>
            </w:r>
            <w:r w:rsidRPr="002827A5">
              <w:rPr>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553A50">
            <w:pPr>
              <w:pStyle w:val="TAN"/>
              <w:rPr>
                <w:rFonts w:eastAsia="MS Mincho"/>
              </w:rPr>
            </w:pPr>
            <w:r w:rsidRPr="002827A5">
              <w:rPr>
                <w:rFonts w:eastAsia="MS Mincho"/>
              </w:rPr>
              <w:t>NOTE 1:</w:t>
            </w:r>
            <w:r w:rsidRPr="002827A5">
              <w:rPr>
                <w:rFonts w:eastAsia="MS Mincho"/>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553A50">
            <w:pPr>
              <w:pStyle w:val="TAN"/>
              <w:rPr>
                <w:rFonts w:eastAsia="MS Mincho"/>
              </w:rPr>
            </w:pPr>
            <w:r w:rsidRPr="002827A5">
              <w:rPr>
                <w:rFonts w:eastAsia="MS Mincho"/>
              </w:rPr>
              <w:t>NOTE 2:</w:t>
            </w:r>
            <w:r w:rsidRPr="002827A5">
              <w:rPr>
                <w:rFonts w:eastAsia="MS Mincho"/>
              </w:rPr>
              <w:tab/>
              <w:t>The REFSENS power level is specified in Table 7.3.2-1.</w:t>
            </w:r>
          </w:p>
          <w:p w14:paraId="2E8BFB8C" w14:textId="77777777" w:rsidR="00254689" w:rsidRPr="002827A5" w:rsidRDefault="00254689" w:rsidP="00553A50">
            <w:pPr>
              <w:pStyle w:val="TAN"/>
              <w:rPr>
                <w:rFonts w:eastAsia="MS Mincho"/>
              </w:rPr>
            </w:pPr>
            <w:r w:rsidRPr="002827A5">
              <w:rPr>
                <w:rFonts w:eastAsia="MS Mincho"/>
              </w:rPr>
              <w:t>NOTE 3:</w:t>
            </w:r>
            <w:r w:rsidRPr="002827A5">
              <w:rPr>
                <w:rFonts w:eastAsia="MS Mincho"/>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553A50">
            <w:pPr>
              <w:pStyle w:val="TAN"/>
            </w:pPr>
            <w:r w:rsidRPr="002827A5">
              <w:t>NOTE 4:</w:t>
            </w:r>
            <w:r w:rsidRPr="002827A5">
              <w:tab/>
              <w:t>The F</w:t>
            </w:r>
            <w:r w:rsidRPr="002827A5">
              <w:rPr>
                <w:vertAlign w:val="subscript"/>
              </w:rPr>
              <w:t>Interferer</w:t>
            </w:r>
            <w:r w:rsidRPr="002827A5">
              <w:t xml:space="preserve"> (offset) is the frequency separation between the center of the aggregated CA bandwidth and the center frequency of the Interferer signal.</w:t>
            </w:r>
          </w:p>
          <w:p w14:paraId="24F87D83" w14:textId="6B3CBC4F" w:rsidR="00254689" w:rsidRPr="002827A5" w:rsidRDefault="00FF477D" w:rsidP="00553A50">
            <w:pPr>
              <w:pStyle w:val="TAN"/>
              <w:rPr>
                <w:rFonts w:eastAsia="MS Mincho"/>
              </w:rPr>
            </w:pPr>
            <w:r w:rsidRPr="002827A5">
              <w:rPr>
                <w:rFonts w:eastAsia="MS Mincho"/>
              </w:rPr>
              <w:t>NOTE 5:</w:t>
            </w:r>
            <w:r w:rsidRPr="002827A5">
              <w:rPr>
                <w:rFonts w:eastAsia="MS Mincho"/>
              </w:rPr>
              <w:tab/>
              <w:t>The absolute value of the interferer offset F</w:t>
            </w:r>
            <w:r w:rsidRPr="002827A5">
              <w:rPr>
                <w:rFonts w:eastAsia="MS Mincho"/>
                <w:vertAlign w:val="subscript"/>
              </w:rPr>
              <w:t>Interferer</w:t>
            </w:r>
            <w:r w:rsidRPr="002827A5">
              <w:rPr>
                <w:rFonts w:eastAsia="MS Mincho"/>
              </w:rPr>
              <w:t xml:space="preserve"> (offset) shall be further adjusted to (CEIL(|F</w:t>
            </w:r>
            <w:r w:rsidRPr="002827A5">
              <w:rPr>
                <w:rFonts w:eastAsia="MS Mincho"/>
                <w:vertAlign w:val="subscript"/>
              </w:rPr>
              <w:t>Interferer</w:t>
            </w:r>
            <w:r>
              <w:rPr>
                <w:rFonts w:eastAsia="MS Mincho"/>
              </w:rPr>
              <w:t>(offset)</w:t>
            </w:r>
            <w:r w:rsidRPr="002827A5">
              <w:rPr>
                <w:rFonts w:eastAsia="MS Mincho"/>
              </w:rPr>
              <w:t>|/SCS) + 0.5)*SCS</w:t>
            </w:r>
            <w:r w:rsidRPr="002827A5" w:rsidDel="00204EEC">
              <w:rPr>
                <w:rFonts w:eastAsia="MS Mincho"/>
                <w:bCs/>
              </w:rPr>
              <w:t xml:space="preserve"> </w:t>
            </w:r>
            <w:r w:rsidRPr="002827A5">
              <w:rPr>
                <w:rFonts w:eastAsia="MS Mincho"/>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553A50">
            <w:pPr>
              <w:pStyle w:val="TAN"/>
              <w:rPr>
                <w:lang w:val="en-US"/>
              </w:rPr>
            </w:pPr>
            <w:r w:rsidRPr="002827A5">
              <w:rPr>
                <w:lang w:val="en-US"/>
              </w:rPr>
              <w:t>NOTE 6:</w:t>
            </w:r>
            <w:r w:rsidRPr="002827A5">
              <w:rPr>
                <w:lang w:val="en-US"/>
              </w:rPr>
              <w:tab/>
              <w:t>F</w:t>
            </w:r>
            <w:r w:rsidRPr="002827A5">
              <w:rPr>
                <w:vertAlign w:val="subscript"/>
                <w:lang w:val="en-US"/>
              </w:rPr>
              <w:t>Interferer</w:t>
            </w:r>
            <w:r w:rsidRPr="002827A5">
              <w:rPr>
                <w:lang w:val="en-US"/>
              </w:rPr>
              <w:t xml:space="preserve"> range values for unwanted modulated interfering signals are interferer center frequencies.</w:t>
            </w:r>
          </w:p>
          <w:p w14:paraId="03A3C343" w14:textId="77777777" w:rsidR="00254689" w:rsidRPr="002827A5" w:rsidRDefault="00254689" w:rsidP="00553A50">
            <w:pPr>
              <w:pStyle w:val="TAN"/>
              <w:rPr>
                <w:lang w:val="en-US"/>
              </w:rPr>
            </w:pPr>
            <w:r w:rsidRPr="002827A5">
              <w:rPr>
                <w:rFonts w:eastAsia="MS Mincho"/>
              </w:rPr>
              <w:t>NOTE 7:</w:t>
            </w:r>
            <w:r w:rsidRPr="002827A5">
              <w:rPr>
                <w:rFonts w:eastAsia="MS Mincho"/>
              </w:rPr>
              <w:tab/>
            </w:r>
            <w:r w:rsidRPr="002827A5">
              <w:rPr>
                <w:rFonts w:eastAsia="MS Mincho" w:cs="Arial"/>
              </w:rPr>
              <w:t>The transmitter shall be set to 4 dB below the P</w:t>
            </w:r>
            <w:r w:rsidRPr="002827A5">
              <w:rPr>
                <w:rFonts w:eastAsia="MS Mincho" w:cs="Arial"/>
                <w:vertAlign w:val="subscript"/>
              </w:rPr>
              <w:t>UMAX,f,c</w:t>
            </w:r>
            <w:r w:rsidRPr="002827A5">
              <w:rPr>
                <w:rFonts w:eastAsia="MS Mincho" w:cs="Arial"/>
              </w:rPr>
              <w:t xml:space="preserve"> as defined in clause 6.2.4, with uplink configuration specified in </w:t>
            </w:r>
            <w:r w:rsidRPr="002827A5">
              <w:t>Table 7.3.2.1-2</w:t>
            </w:r>
            <w:r w:rsidRPr="002827A5">
              <w:rPr>
                <w:rFonts w:eastAsia="MS Mincho" w:cs="Arial"/>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12176" w:name="_Toc114537323"/>
      <w:bookmarkStart w:id="12177" w:name="_Toc115257591"/>
      <w:bookmarkStart w:id="12178" w:name="_Toc123086911"/>
      <w:bookmarkStart w:id="12179" w:name="_Toc124296235"/>
      <w:bookmarkStart w:id="12180" w:name="_Toc124296705"/>
      <w:bookmarkStart w:id="12181" w:name="_Toc130572522"/>
      <w:bookmarkStart w:id="12182" w:name="_Toc131708521"/>
      <w:bookmarkStart w:id="12183" w:name="_Toc137458328"/>
      <w:bookmarkStart w:id="12184" w:name="_Toc138887815"/>
      <w:bookmarkStart w:id="12185" w:name="_Toc138969902"/>
      <w:bookmarkStart w:id="12186" w:name="_Toc145916963"/>
      <w:bookmarkStart w:id="12187" w:name="_Toc155386729"/>
      <w:bookmarkStart w:id="12188" w:name="_Toc161759769"/>
      <w:bookmarkStart w:id="12189" w:name="_Toc169872694"/>
      <w:r w:rsidRPr="00C04A08">
        <w:t>7.6A.2.2</w:t>
      </w:r>
      <w:r w:rsidRPr="00C04A08">
        <w:tab/>
        <w:t>In-band blocking for Intra-band non-contiguous CA</w:t>
      </w:r>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2190" w:name="_Toc37254138"/>
      <w:bookmarkStart w:id="12191" w:name="_Toc37322996"/>
      <w:bookmarkStart w:id="12192" w:name="_Toc37324402"/>
      <w:bookmarkStart w:id="12193" w:name="_Toc45889926"/>
      <w:bookmarkStart w:id="12194" w:name="_Toc52196606"/>
      <w:bookmarkStart w:id="12195" w:name="_Toc52197586"/>
      <w:bookmarkStart w:id="12196" w:name="_Toc53173309"/>
      <w:bookmarkStart w:id="12197" w:name="_Toc53173678"/>
      <w:bookmarkStart w:id="12198" w:name="_Toc61119680"/>
      <w:bookmarkStart w:id="12199" w:name="_Toc61120062"/>
      <w:bookmarkStart w:id="12200" w:name="_Toc67926133"/>
      <w:bookmarkStart w:id="12201" w:name="_Toc75273771"/>
      <w:bookmarkStart w:id="12202" w:name="_Toc76510671"/>
      <w:bookmarkStart w:id="12203" w:name="_Toc83129828"/>
      <w:bookmarkStart w:id="12204" w:name="_Toc90591360"/>
      <w:bookmarkStart w:id="12205" w:name="_Toc98864419"/>
      <w:bookmarkStart w:id="12206" w:name="_Toc99733668"/>
      <w:bookmarkStart w:id="12207" w:name="_Toc106577573"/>
      <w:bookmarkStart w:id="12208" w:name="_Toc114537324"/>
      <w:bookmarkStart w:id="12209" w:name="_Toc115257592"/>
      <w:bookmarkStart w:id="12210" w:name="_Toc123086912"/>
      <w:bookmarkStart w:id="12211" w:name="_Toc124296236"/>
      <w:bookmarkStart w:id="12212" w:name="_Toc124296706"/>
      <w:bookmarkStart w:id="12213" w:name="_Toc130572523"/>
      <w:bookmarkStart w:id="12214" w:name="_Toc131708522"/>
      <w:bookmarkStart w:id="12215" w:name="_Toc137458329"/>
      <w:bookmarkStart w:id="12216" w:name="_Toc138887816"/>
      <w:bookmarkStart w:id="12217" w:name="_Toc138969903"/>
      <w:bookmarkStart w:id="12218" w:name="_Toc145916964"/>
      <w:bookmarkStart w:id="12219" w:name="_Toc155386730"/>
      <w:bookmarkStart w:id="12220" w:name="_Toc161759770"/>
      <w:bookmarkStart w:id="12221" w:name="_Toc169872695"/>
      <w:r w:rsidRPr="00C04A08">
        <w:t>7.6A.2.3</w:t>
      </w:r>
      <w:r w:rsidRPr="00C04A08">
        <w:tab/>
      </w:r>
      <w:r w:rsidR="0014412D" w:rsidRPr="00C04A08">
        <w:t>In-band blocking for Inter-band CA</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6C61F852" w14:textId="06921D7F" w:rsidR="00263719" w:rsidRDefault="00593C10" w:rsidP="00263719">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12222" w:name="_Toc21340967"/>
      <w:bookmarkStart w:id="12223" w:name="_Toc29805415"/>
      <w:bookmarkStart w:id="12224" w:name="_Toc36456624"/>
      <w:bookmarkStart w:id="12225" w:name="_Toc36469722"/>
      <w:bookmarkStart w:id="12226" w:name="_Toc37254139"/>
      <w:bookmarkStart w:id="12227" w:name="_Toc37322997"/>
      <w:bookmarkStart w:id="12228" w:name="_Toc37324403"/>
      <w:bookmarkStart w:id="12229" w:name="_Toc45889927"/>
      <w:bookmarkStart w:id="12230" w:name="_Toc52196607"/>
      <w:bookmarkStart w:id="12231" w:name="_Toc52197587"/>
      <w:bookmarkStart w:id="12232" w:name="_Toc53173310"/>
      <w:bookmarkStart w:id="12233" w:name="_Toc53173679"/>
      <w:bookmarkStart w:id="12234" w:name="_Toc61118947"/>
      <w:bookmarkStart w:id="12235" w:name="_Toc61119329"/>
      <w:bookmarkStart w:id="12236" w:name="_Toc67923901"/>
      <w:bookmarkStart w:id="12237" w:name="_Toc75294713"/>
      <w:bookmarkStart w:id="12238" w:name="_Toc83130440"/>
      <w:bookmarkStart w:id="12239" w:name="_Toc90590025"/>
      <w:bookmarkStart w:id="12240" w:name="_Toc98869599"/>
      <w:bookmarkStart w:id="12241" w:name="_Toc106547343"/>
      <w:bookmarkStart w:id="12242" w:name="_Toc114537325"/>
      <w:bookmarkStart w:id="12243" w:name="_Toc115257593"/>
      <w:bookmarkStart w:id="12244" w:name="_Toc123086913"/>
      <w:bookmarkStart w:id="12245" w:name="_Toc124296237"/>
      <w:bookmarkStart w:id="12246" w:name="_Toc124296707"/>
      <w:bookmarkStart w:id="12247" w:name="_Toc130572524"/>
      <w:bookmarkStart w:id="12248" w:name="_Toc131708523"/>
      <w:bookmarkStart w:id="12249" w:name="_Toc137458330"/>
      <w:bookmarkStart w:id="12250" w:name="_Toc138887817"/>
      <w:bookmarkStart w:id="12251" w:name="_Toc138969904"/>
      <w:bookmarkStart w:id="12252" w:name="_Toc145916965"/>
      <w:bookmarkStart w:id="12253" w:name="_Toc155386731"/>
      <w:bookmarkStart w:id="12254" w:name="_Toc161759771"/>
      <w:bookmarkStart w:id="12255" w:name="_Toc169872696"/>
      <w:bookmarkStart w:id="12256" w:name="_Toc21340968"/>
      <w:bookmarkStart w:id="12257" w:name="_Toc29805416"/>
      <w:bookmarkStart w:id="12258" w:name="_Toc36456625"/>
      <w:bookmarkStart w:id="12259" w:name="_Toc36469723"/>
      <w:bookmarkStart w:id="12260" w:name="_Toc37254140"/>
      <w:bookmarkStart w:id="12261" w:name="_Toc37322998"/>
      <w:bookmarkStart w:id="12262" w:name="_Toc37324404"/>
      <w:bookmarkStart w:id="12263" w:name="_Toc45889928"/>
      <w:bookmarkStart w:id="12264" w:name="_Toc52196608"/>
      <w:bookmarkStart w:id="12265" w:name="_Toc52197588"/>
      <w:bookmarkStart w:id="12266" w:name="_Toc53173311"/>
      <w:bookmarkStart w:id="12267" w:name="_Toc53173680"/>
      <w:bookmarkStart w:id="12268" w:name="_Toc61119682"/>
      <w:bookmarkStart w:id="12269" w:name="_Toc61120064"/>
      <w:bookmarkStart w:id="12270" w:name="_Toc67926135"/>
      <w:bookmarkStart w:id="12271" w:name="_Toc75273773"/>
      <w:bookmarkStart w:id="12272" w:name="_Toc76510673"/>
      <w:bookmarkStart w:id="12273" w:name="_Toc83129830"/>
      <w:bookmarkStart w:id="12274" w:name="_Toc90591362"/>
      <w:bookmarkStart w:id="12275" w:name="_Toc98864421"/>
      <w:bookmarkStart w:id="12276" w:name="_Toc99733670"/>
      <w:bookmarkStart w:id="12277" w:name="_Toc106577575"/>
      <w:r w:rsidRPr="00C04A08">
        <w:t>7.6D</w:t>
      </w:r>
      <w:r w:rsidRPr="00C04A08">
        <w:tab/>
      </w:r>
      <w:r>
        <w:t>Void</w:t>
      </w:r>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p>
    <w:p w14:paraId="2FF0F824" w14:textId="77777777" w:rsidR="00842EF7" w:rsidRPr="00C04A08" w:rsidRDefault="00842EF7" w:rsidP="00842EF7">
      <w:pPr>
        <w:pStyle w:val="Heading2"/>
      </w:pPr>
      <w:bookmarkStart w:id="12278" w:name="_Toc114537326"/>
      <w:bookmarkStart w:id="12279" w:name="_Toc115257594"/>
      <w:bookmarkStart w:id="12280" w:name="_Toc123086914"/>
      <w:bookmarkStart w:id="12281" w:name="_Toc124296238"/>
      <w:bookmarkStart w:id="12282" w:name="_Toc124296708"/>
      <w:bookmarkStart w:id="12283" w:name="_Toc130572525"/>
      <w:bookmarkStart w:id="12284" w:name="_Toc131708524"/>
      <w:bookmarkStart w:id="12285" w:name="_Toc137458331"/>
      <w:bookmarkStart w:id="12286" w:name="_Toc138887818"/>
      <w:bookmarkStart w:id="12287" w:name="_Toc138969905"/>
      <w:bookmarkStart w:id="12288" w:name="_Toc145916966"/>
      <w:bookmarkStart w:id="12289" w:name="_Toc155386732"/>
      <w:bookmarkStart w:id="12290" w:name="_Toc161759772"/>
      <w:bookmarkStart w:id="12291" w:name="_Toc169872697"/>
      <w:r w:rsidRPr="00C04A08">
        <w:t>7.7</w:t>
      </w:r>
      <w:r w:rsidRPr="00C04A08">
        <w:tab/>
        <w:t>Void</w:t>
      </w:r>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p>
    <w:p w14:paraId="4A6C4ED3" w14:textId="77777777" w:rsidR="00842EF7" w:rsidRPr="00C04A08" w:rsidRDefault="00842EF7" w:rsidP="00842EF7">
      <w:pPr>
        <w:pStyle w:val="Heading2"/>
      </w:pPr>
      <w:bookmarkStart w:id="12292" w:name="_Toc21340969"/>
      <w:bookmarkStart w:id="12293" w:name="_Toc29805417"/>
      <w:bookmarkStart w:id="12294" w:name="_Toc36456626"/>
      <w:bookmarkStart w:id="12295" w:name="_Toc36469724"/>
      <w:bookmarkStart w:id="12296" w:name="_Toc37254141"/>
      <w:bookmarkStart w:id="12297" w:name="_Toc37322999"/>
      <w:bookmarkStart w:id="12298" w:name="_Toc37324405"/>
      <w:bookmarkStart w:id="12299" w:name="_Toc45889929"/>
      <w:bookmarkStart w:id="12300" w:name="_Toc52196609"/>
      <w:bookmarkStart w:id="12301" w:name="_Toc52197589"/>
      <w:bookmarkStart w:id="12302" w:name="_Toc53173312"/>
      <w:bookmarkStart w:id="12303" w:name="_Toc53173681"/>
      <w:bookmarkStart w:id="12304" w:name="_Toc61119683"/>
      <w:bookmarkStart w:id="12305" w:name="_Toc61120065"/>
      <w:bookmarkStart w:id="12306" w:name="_Toc67926136"/>
      <w:bookmarkStart w:id="12307" w:name="_Toc75273774"/>
      <w:bookmarkStart w:id="12308" w:name="_Toc76510674"/>
      <w:bookmarkStart w:id="12309" w:name="_Toc83129831"/>
      <w:bookmarkStart w:id="12310" w:name="_Toc90591363"/>
      <w:bookmarkStart w:id="12311" w:name="_Toc98864422"/>
      <w:bookmarkStart w:id="12312" w:name="_Toc99733671"/>
      <w:bookmarkStart w:id="12313" w:name="_Toc106577576"/>
      <w:bookmarkStart w:id="12314" w:name="_Toc114537327"/>
      <w:bookmarkStart w:id="12315" w:name="_Toc115257595"/>
      <w:bookmarkStart w:id="12316" w:name="_Toc123086915"/>
      <w:bookmarkStart w:id="12317" w:name="_Toc124296239"/>
      <w:bookmarkStart w:id="12318" w:name="_Toc124296709"/>
      <w:bookmarkStart w:id="12319" w:name="_Toc130572526"/>
      <w:bookmarkStart w:id="12320" w:name="_Toc131708525"/>
      <w:bookmarkStart w:id="12321" w:name="_Toc137458332"/>
      <w:bookmarkStart w:id="12322" w:name="_Toc138887819"/>
      <w:bookmarkStart w:id="12323" w:name="_Toc138969906"/>
      <w:bookmarkStart w:id="12324" w:name="_Toc145916967"/>
      <w:bookmarkStart w:id="12325" w:name="_Toc155386733"/>
      <w:bookmarkStart w:id="12326" w:name="_Toc161759773"/>
      <w:bookmarkStart w:id="12327" w:name="_Toc169872698"/>
      <w:r w:rsidRPr="00C04A08">
        <w:t>7.8</w:t>
      </w:r>
      <w:r w:rsidRPr="00C04A08">
        <w:tab/>
        <w:t>Void</w:t>
      </w:r>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p>
    <w:p w14:paraId="3818D503" w14:textId="77777777" w:rsidR="00842EF7" w:rsidRPr="00C04A08" w:rsidRDefault="00842EF7" w:rsidP="00842EF7">
      <w:pPr>
        <w:pStyle w:val="Heading2"/>
      </w:pPr>
      <w:bookmarkStart w:id="12328" w:name="_Toc21340970"/>
      <w:bookmarkStart w:id="12329" w:name="_Toc29805418"/>
      <w:bookmarkStart w:id="12330" w:name="_Toc36456627"/>
      <w:bookmarkStart w:id="12331" w:name="_Toc36469725"/>
      <w:bookmarkStart w:id="12332" w:name="_Toc37254142"/>
      <w:bookmarkStart w:id="12333" w:name="_Toc37323000"/>
      <w:bookmarkStart w:id="12334" w:name="_Toc37324406"/>
      <w:bookmarkStart w:id="12335" w:name="_Toc45889930"/>
      <w:bookmarkStart w:id="12336" w:name="_Toc52196610"/>
      <w:bookmarkStart w:id="12337" w:name="_Toc52197590"/>
      <w:bookmarkStart w:id="12338" w:name="_Toc53173313"/>
      <w:bookmarkStart w:id="12339" w:name="_Toc53173682"/>
      <w:bookmarkStart w:id="12340" w:name="_Toc61119684"/>
      <w:bookmarkStart w:id="12341" w:name="_Toc61120066"/>
      <w:bookmarkStart w:id="12342" w:name="_Toc67926137"/>
      <w:bookmarkStart w:id="12343" w:name="_Toc75273775"/>
      <w:bookmarkStart w:id="12344" w:name="_Toc76510675"/>
      <w:bookmarkStart w:id="12345" w:name="_Toc83129832"/>
      <w:bookmarkStart w:id="12346" w:name="_Toc90591364"/>
      <w:bookmarkStart w:id="12347" w:name="_Toc98864423"/>
      <w:bookmarkStart w:id="12348" w:name="_Toc99733672"/>
      <w:bookmarkStart w:id="12349" w:name="_Toc106577577"/>
      <w:bookmarkStart w:id="12350" w:name="_Toc114537328"/>
      <w:bookmarkStart w:id="12351" w:name="_Toc115257596"/>
      <w:bookmarkStart w:id="12352" w:name="_Toc123086916"/>
      <w:bookmarkStart w:id="12353" w:name="_Toc124296240"/>
      <w:bookmarkStart w:id="12354" w:name="_Toc124296710"/>
      <w:bookmarkStart w:id="12355" w:name="_Toc130572527"/>
      <w:bookmarkStart w:id="12356" w:name="_Toc131708526"/>
      <w:bookmarkStart w:id="12357" w:name="_Toc137458333"/>
      <w:bookmarkStart w:id="12358" w:name="_Toc138887820"/>
      <w:bookmarkStart w:id="12359" w:name="_Toc138969907"/>
      <w:bookmarkStart w:id="12360" w:name="_Toc145916968"/>
      <w:bookmarkStart w:id="12361" w:name="_Toc155386734"/>
      <w:bookmarkStart w:id="12362" w:name="_Toc161759774"/>
      <w:bookmarkStart w:id="12363" w:name="_Toc169872699"/>
      <w:r w:rsidRPr="00C04A08">
        <w:t>7.9</w:t>
      </w:r>
      <w:r w:rsidRPr="00C04A08">
        <w:tab/>
        <w:t>Spurious emissions</w:t>
      </w:r>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12364" w:name="_Toc21340971"/>
      <w:bookmarkStart w:id="12365" w:name="_Toc29805419"/>
      <w:bookmarkStart w:id="12366" w:name="_Toc36456628"/>
      <w:bookmarkStart w:id="12367" w:name="_Toc36469726"/>
      <w:bookmarkStart w:id="12368" w:name="_Toc37254143"/>
      <w:bookmarkStart w:id="12369" w:name="_Toc37323001"/>
      <w:bookmarkStart w:id="12370" w:name="_Toc37324407"/>
      <w:bookmarkStart w:id="12371" w:name="_Toc45889931"/>
      <w:bookmarkStart w:id="12372" w:name="_Toc52196611"/>
      <w:bookmarkStart w:id="12373" w:name="_Toc52197591"/>
      <w:bookmarkStart w:id="12374" w:name="_Toc53173314"/>
      <w:bookmarkStart w:id="12375" w:name="_Toc53173683"/>
      <w:bookmarkStart w:id="12376" w:name="_Toc61119685"/>
      <w:bookmarkStart w:id="12377" w:name="_Toc61120067"/>
      <w:bookmarkStart w:id="12378" w:name="_Toc67926138"/>
      <w:bookmarkStart w:id="12379" w:name="_Toc75273776"/>
      <w:bookmarkStart w:id="12380" w:name="_Toc76510676"/>
      <w:bookmarkStart w:id="12381" w:name="_Toc83129833"/>
      <w:bookmarkStart w:id="12382" w:name="_Toc90591365"/>
      <w:bookmarkStart w:id="12383" w:name="_Toc98864424"/>
      <w:bookmarkStart w:id="12384" w:name="_Toc99733673"/>
      <w:bookmarkStart w:id="12385"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0E327730" w14:textId="4EB5E3CE" w:rsidR="00254689" w:rsidRPr="00C04A08" w:rsidRDefault="00254689" w:rsidP="00553A50">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12386" w:name="_Toc114537329"/>
      <w:bookmarkStart w:id="12387" w:name="_Toc115257597"/>
      <w:bookmarkStart w:id="12388" w:name="_Toc123086917"/>
      <w:bookmarkStart w:id="12389" w:name="_Toc124296241"/>
      <w:bookmarkStart w:id="12390" w:name="_Toc124296711"/>
      <w:bookmarkStart w:id="12391" w:name="_Toc130572528"/>
      <w:bookmarkStart w:id="12392" w:name="_Toc131708527"/>
      <w:bookmarkStart w:id="12393" w:name="_Toc137458334"/>
      <w:bookmarkStart w:id="12394" w:name="_Toc138887821"/>
      <w:bookmarkStart w:id="12395" w:name="_Toc138969908"/>
      <w:bookmarkStart w:id="12396" w:name="_Toc145916969"/>
      <w:bookmarkStart w:id="12397" w:name="_Toc155386735"/>
      <w:bookmarkStart w:id="12398" w:name="_Toc161759775"/>
      <w:bookmarkStart w:id="12399" w:name="_Toc169872700"/>
      <w:r w:rsidRPr="00C04A08">
        <w:t>7.10</w:t>
      </w:r>
      <w:r w:rsidRPr="00C04A08">
        <w:tab/>
        <w:t>Void</w:t>
      </w:r>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p>
    <w:p w14:paraId="3067FE77" w14:textId="77777777" w:rsidR="00842EF7" w:rsidRPr="00C04A08" w:rsidRDefault="00842EF7" w:rsidP="00842EF7">
      <w:pPr>
        <w:pStyle w:val="Heading8"/>
      </w:pPr>
      <w:r w:rsidRPr="00C04A08">
        <w:br w:type="page"/>
      </w:r>
      <w:bookmarkStart w:id="12400" w:name="_Toc21340972"/>
      <w:bookmarkStart w:id="12401" w:name="_Toc29805420"/>
      <w:bookmarkStart w:id="12402" w:name="_Toc36456629"/>
      <w:bookmarkStart w:id="12403" w:name="_Toc36469727"/>
      <w:bookmarkStart w:id="12404" w:name="_Toc37254144"/>
      <w:bookmarkStart w:id="12405" w:name="_Toc37323002"/>
      <w:bookmarkStart w:id="12406" w:name="_Toc37324408"/>
      <w:bookmarkStart w:id="12407" w:name="_Toc45889932"/>
      <w:bookmarkStart w:id="12408" w:name="_Toc52196612"/>
      <w:bookmarkStart w:id="12409" w:name="_Toc52197592"/>
      <w:bookmarkStart w:id="12410" w:name="_Toc53173315"/>
      <w:bookmarkStart w:id="12411" w:name="_Toc53173684"/>
      <w:bookmarkStart w:id="12412" w:name="_Toc61119686"/>
      <w:bookmarkStart w:id="12413" w:name="_Toc61120068"/>
      <w:bookmarkStart w:id="12414" w:name="_Toc67926139"/>
      <w:bookmarkStart w:id="12415" w:name="_Toc75273777"/>
      <w:bookmarkStart w:id="12416" w:name="_Toc76510677"/>
      <w:bookmarkStart w:id="12417" w:name="_Toc83129834"/>
      <w:bookmarkStart w:id="12418" w:name="_Toc90591366"/>
      <w:bookmarkStart w:id="12419" w:name="_Toc98864425"/>
      <w:bookmarkStart w:id="12420" w:name="_Toc99733674"/>
      <w:bookmarkStart w:id="12421" w:name="_Toc106577579"/>
      <w:bookmarkStart w:id="12422" w:name="_Toc114537330"/>
      <w:bookmarkStart w:id="12423" w:name="_Toc115257598"/>
      <w:bookmarkStart w:id="12424" w:name="_Toc123086918"/>
      <w:bookmarkStart w:id="12425" w:name="_Toc124296242"/>
      <w:bookmarkStart w:id="12426" w:name="_Toc124296712"/>
      <w:bookmarkStart w:id="12427" w:name="_Toc130572529"/>
      <w:bookmarkStart w:id="12428" w:name="_Toc131708528"/>
      <w:bookmarkStart w:id="12429" w:name="_Toc137458335"/>
      <w:bookmarkStart w:id="12430" w:name="_Toc138887822"/>
      <w:bookmarkStart w:id="12431" w:name="_Toc138969909"/>
      <w:bookmarkStart w:id="12432" w:name="_Toc145916970"/>
      <w:bookmarkStart w:id="12433" w:name="_Toc155386736"/>
      <w:bookmarkStart w:id="12434" w:name="_Toc161759776"/>
      <w:bookmarkStart w:id="12435" w:name="_Toc169872701"/>
      <w:r w:rsidRPr="00C04A08">
        <w:t>Annex A (normative):</w:t>
      </w:r>
      <w:r w:rsidRPr="00C04A08">
        <w:br/>
        <w:t>Measurement channels</w:t>
      </w:r>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2436" w:name="_Toc21340973"/>
      <w:bookmarkStart w:id="12437" w:name="_Toc29805421"/>
      <w:bookmarkStart w:id="12438" w:name="_Toc36456630"/>
      <w:bookmarkStart w:id="12439" w:name="_Toc36469728"/>
      <w:bookmarkStart w:id="12440" w:name="_Toc37254145"/>
      <w:bookmarkStart w:id="12441" w:name="_Toc37323003"/>
      <w:bookmarkStart w:id="12442" w:name="_Toc37324409"/>
      <w:bookmarkStart w:id="12443" w:name="_Toc45889933"/>
      <w:bookmarkStart w:id="12444" w:name="_Toc52196613"/>
      <w:bookmarkStart w:id="12445" w:name="_Toc52197593"/>
      <w:bookmarkStart w:id="12446" w:name="_Toc53173316"/>
      <w:bookmarkStart w:id="12447" w:name="_Toc53173685"/>
      <w:bookmarkStart w:id="12448" w:name="_Toc61119687"/>
      <w:bookmarkStart w:id="12449" w:name="_Toc61120069"/>
      <w:bookmarkStart w:id="12450" w:name="_Toc67926140"/>
      <w:bookmarkStart w:id="12451" w:name="_Toc75273778"/>
      <w:bookmarkStart w:id="12452" w:name="_Toc76510678"/>
      <w:bookmarkStart w:id="12453" w:name="_Toc83129835"/>
      <w:bookmarkStart w:id="12454" w:name="_Toc90591367"/>
      <w:bookmarkStart w:id="12455" w:name="_Toc98864426"/>
      <w:bookmarkStart w:id="12456" w:name="_Toc99733675"/>
      <w:bookmarkStart w:id="12457" w:name="_Toc106577580"/>
      <w:bookmarkStart w:id="12458" w:name="_Toc114537331"/>
      <w:bookmarkStart w:id="12459" w:name="_Toc115257599"/>
      <w:bookmarkStart w:id="12460" w:name="_Toc123086919"/>
      <w:bookmarkStart w:id="12461" w:name="_Toc124296243"/>
      <w:bookmarkStart w:id="12462" w:name="_Toc124296713"/>
      <w:bookmarkStart w:id="12463" w:name="_Toc130572530"/>
      <w:bookmarkStart w:id="12464" w:name="_Toc131708529"/>
      <w:bookmarkStart w:id="12465" w:name="_Toc137458336"/>
      <w:bookmarkStart w:id="12466" w:name="_Toc138887823"/>
      <w:bookmarkStart w:id="12467" w:name="_Toc138969910"/>
      <w:bookmarkStart w:id="12468" w:name="_Toc145916971"/>
      <w:bookmarkStart w:id="12469" w:name="_Toc155386737"/>
      <w:bookmarkStart w:id="12470" w:name="_Toc161759777"/>
      <w:bookmarkStart w:id="12471" w:name="_Toc169872702"/>
      <w:r w:rsidRPr="00C04A08">
        <w:t>A.1</w:t>
      </w:r>
      <w:r w:rsidRPr="00C04A08">
        <w:tab/>
        <w:t>General</w:t>
      </w:r>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25F66BF1" w14:textId="77777777" w:rsidR="00842EF7" w:rsidRPr="00C04A08" w:rsidRDefault="00842EF7" w:rsidP="00842EF7"/>
    <w:p w14:paraId="7997B3B2" w14:textId="77777777" w:rsidR="00842EF7" w:rsidRPr="00C04A08" w:rsidRDefault="00842EF7" w:rsidP="00842EF7">
      <w:pPr>
        <w:pStyle w:val="Heading1"/>
      </w:pPr>
      <w:bookmarkStart w:id="12472" w:name="_Toc21340974"/>
      <w:bookmarkStart w:id="12473" w:name="_Toc29805422"/>
      <w:bookmarkStart w:id="12474" w:name="_Toc36456631"/>
      <w:bookmarkStart w:id="12475" w:name="_Toc36469729"/>
      <w:bookmarkStart w:id="12476" w:name="_Toc37254146"/>
      <w:bookmarkStart w:id="12477" w:name="_Toc37323004"/>
      <w:bookmarkStart w:id="12478" w:name="_Toc37324410"/>
      <w:bookmarkStart w:id="12479" w:name="_Toc45889934"/>
      <w:bookmarkStart w:id="12480" w:name="_Toc52196614"/>
      <w:bookmarkStart w:id="12481" w:name="_Toc52197594"/>
      <w:bookmarkStart w:id="12482" w:name="_Toc53173317"/>
      <w:bookmarkStart w:id="12483" w:name="_Toc53173686"/>
      <w:bookmarkStart w:id="12484" w:name="_Toc61119688"/>
      <w:bookmarkStart w:id="12485" w:name="_Toc61120070"/>
      <w:bookmarkStart w:id="12486" w:name="_Toc67926141"/>
      <w:bookmarkStart w:id="12487" w:name="_Toc75273779"/>
      <w:bookmarkStart w:id="12488" w:name="_Toc76510679"/>
      <w:bookmarkStart w:id="12489" w:name="_Toc83129836"/>
      <w:bookmarkStart w:id="12490" w:name="_Toc90591368"/>
      <w:bookmarkStart w:id="12491" w:name="_Toc98864427"/>
      <w:bookmarkStart w:id="12492" w:name="_Toc99733676"/>
      <w:bookmarkStart w:id="12493" w:name="_Toc106577581"/>
      <w:bookmarkStart w:id="12494" w:name="_Toc114537332"/>
      <w:bookmarkStart w:id="12495" w:name="_Toc115257600"/>
      <w:bookmarkStart w:id="12496" w:name="_Toc123086920"/>
      <w:bookmarkStart w:id="12497" w:name="_Toc124296244"/>
      <w:bookmarkStart w:id="12498" w:name="_Toc124296714"/>
      <w:bookmarkStart w:id="12499" w:name="_Toc130572531"/>
      <w:bookmarkStart w:id="12500" w:name="_Toc131708530"/>
      <w:bookmarkStart w:id="12501" w:name="_Toc137458337"/>
      <w:bookmarkStart w:id="12502" w:name="_Toc138887824"/>
      <w:bookmarkStart w:id="12503" w:name="_Toc138969911"/>
      <w:bookmarkStart w:id="12504" w:name="_Toc145916972"/>
      <w:bookmarkStart w:id="12505" w:name="_Toc155386738"/>
      <w:bookmarkStart w:id="12506" w:name="_Toc161759778"/>
      <w:bookmarkStart w:id="12507" w:name="_Toc169872703"/>
      <w:r w:rsidRPr="00C04A08">
        <w:t>A.2</w:t>
      </w:r>
      <w:r w:rsidRPr="00C04A08">
        <w:tab/>
        <w:t>UL reference measurement channels</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p>
    <w:p w14:paraId="4BD5A7E1" w14:textId="77777777" w:rsidR="00842EF7" w:rsidRPr="00C04A08" w:rsidRDefault="00842EF7" w:rsidP="00842EF7">
      <w:pPr>
        <w:pStyle w:val="Heading2"/>
      </w:pPr>
      <w:bookmarkStart w:id="12508" w:name="_Toc21340975"/>
      <w:bookmarkStart w:id="12509" w:name="_Toc29805423"/>
      <w:bookmarkStart w:id="12510" w:name="_Toc36456632"/>
      <w:bookmarkStart w:id="12511" w:name="_Toc36469730"/>
      <w:bookmarkStart w:id="12512" w:name="_Toc37254147"/>
      <w:bookmarkStart w:id="12513" w:name="_Toc37323005"/>
      <w:bookmarkStart w:id="12514" w:name="_Toc37324411"/>
      <w:bookmarkStart w:id="12515" w:name="_Toc45889935"/>
      <w:bookmarkStart w:id="12516" w:name="_Toc52196615"/>
      <w:bookmarkStart w:id="12517" w:name="_Toc52197595"/>
      <w:bookmarkStart w:id="12518" w:name="_Toc53173318"/>
      <w:bookmarkStart w:id="12519" w:name="_Toc53173687"/>
      <w:bookmarkStart w:id="12520" w:name="_Toc61119689"/>
      <w:bookmarkStart w:id="12521" w:name="_Toc61120071"/>
      <w:bookmarkStart w:id="12522" w:name="_Toc67926142"/>
      <w:bookmarkStart w:id="12523" w:name="_Toc75273780"/>
      <w:bookmarkStart w:id="12524" w:name="_Toc76510680"/>
      <w:bookmarkStart w:id="12525" w:name="_Toc83129837"/>
      <w:bookmarkStart w:id="12526" w:name="_Toc90591369"/>
      <w:bookmarkStart w:id="12527" w:name="_Toc98864428"/>
      <w:bookmarkStart w:id="12528" w:name="_Toc99733677"/>
      <w:bookmarkStart w:id="12529" w:name="_Toc106577582"/>
      <w:bookmarkStart w:id="12530" w:name="_Toc114537333"/>
      <w:bookmarkStart w:id="12531" w:name="_Toc115257601"/>
      <w:bookmarkStart w:id="12532" w:name="_Toc123086921"/>
      <w:bookmarkStart w:id="12533" w:name="_Toc124296245"/>
      <w:bookmarkStart w:id="12534" w:name="_Toc124296715"/>
      <w:bookmarkStart w:id="12535" w:name="_Toc130572532"/>
      <w:bookmarkStart w:id="12536" w:name="_Toc131708531"/>
      <w:bookmarkStart w:id="12537" w:name="_Toc137458338"/>
      <w:bookmarkStart w:id="12538" w:name="_Toc138887825"/>
      <w:bookmarkStart w:id="12539" w:name="_Toc138969912"/>
      <w:bookmarkStart w:id="12540" w:name="_Toc145916973"/>
      <w:bookmarkStart w:id="12541" w:name="_Toc155386739"/>
      <w:bookmarkStart w:id="12542" w:name="_Toc161759779"/>
      <w:bookmarkStart w:id="12543" w:name="_Toc169872704"/>
      <w:r w:rsidRPr="00C04A08">
        <w:t>A.2.1</w:t>
      </w:r>
      <w:r w:rsidRPr="00C04A08">
        <w:tab/>
        <w:t>General</w:t>
      </w:r>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p>
    <w:p w14:paraId="5E963216" w14:textId="77777777" w:rsidR="00842EF7" w:rsidRPr="00C04A08" w:rsidRDefault="00842EF7" w:rsidP="00842EF7">
      <w:pPr>
        <w:pStyle w:val="Heading2"/>
      </w:pPr>
      <w:bookmarkStart w:id="12544" w:name="_Toc21340976"/>
      <w:bookmarkStart w:id="12545" w:name="_Toc29805424"/>
      <w:bookmarkStart w:id="12546" w:name="_Toc36456633"/>
      <w:bookmarkStart w:id="12547" w:name="_Toc36469731"/>
      <w:bookmarkStart w:id="12548" w:name="_Toc37254148"/>
      <w:bookmarkStart w:id="12549" w:name="_Toc37323006"/>
      <w:bookmarkStart w:id="12550" w:name="_Toc37324412"/>
      <w:bookmarkStart w:id="12551" w:name="_Toc45889936"/>
      <w:bookmarkStart w:id="12552" w:name="_Toc52196616"/>
      <w:bookmarkStart w:id="12553" w:name="_Toc52197596"/>
      <w:bookmarkStart w:id="12554" w:name="_Toc53173319"/>
      <w:bookmarkStart w:id="12555" w:name="_Toc53173688"/>
      <w:bookmarkStart w:id="12556" w:name="_Toc61119690"/>
      <w:bookmarkStart w:id="12557" w:name="_Toc61120072"/>
      <w:bookmarkStart w:id="12558" w:name="_Toc67926143"/>
      <w:bookmarkStart w:id="12559" w:name="_Toc75273781"/>
      <w:bookmarkStart w:id="12560" w:name="_Toc76510681"/>
      <w:bookmarkStart w:id="12561" w:name="_Toc83129838"/>
      <w:bookmarkStart w:id="12562" w:name="_Toc90591370"/>
      <w:bookmarkStart w:id="12563" w:name="_Toc98864429"/>
      <w:bookmarkStart w:id="12564" w:name="_Toc99733678"/>
      <w:bookmarkStart w:id="12565" w:name="_Toc106577583"/>
      <w:bookmarkStart w:id="12566" w:name="_Toc114537334"/>
      <w:bookmarkStart w:id="12567" w:name="_Toc115257602"/>
      <w:bookmarkStart w:id="12568" w:name="_Toc123086922"/>
      <w:bookmarkStart w:id="12569" w:name="_Toc124296246"/>
      <w:bookmarkStart w:id="12570" w:name="_Toc124296716"/>
      <w:bookmarkStart w:id="12571" w:name="_Toc130572533"/>
      <w:bookmarkStart w:id="12572" w:name="_Toc131708532"/>
      <w:bookmarkStart w:id="12573" w:name="_Toc137458339"/>
      <w:bookmarkStart w:id="12574" w:name="_Toc138887826"/>
      <w:bookmarkStart w:id="12575" w:name="_Toc138969913"/>
      <w:bookmarkStart w:id="12576" w:name="_Toc145916974"/>
      <w:bookmarkStart w:id="12577" w:name="_Toc155386740"/>
      <w:bookmarkStart w:id="12578" w:name="_Toc161759780"/>
      <w:bookmarkStart w:id="12579" w:name="_Toc169872705"/>
      <w:r w:rsidRPr="00C04A08">
        <w:t>A.2.2</w:t>
      </w:r>
      <w:r w:rsidRPr="00C04A08">
        <w:tab/>
        <w:t>Void</w:t>
      </w:r>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2D6A69">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2580" w:name="_Toc21340977"/>
      <w:bookmarkStart w:id="12581" w:name="_Toc29805425"/>
      <w:bookmarkStart w:id="12582" w:name="_Toc36456634"/>
      <w:bookmarkStart w:id="12583" w:name="_Toc36469732"/>
      <w:bookmarkStart w:id="12584" w:name="_Toc37254149"/>
      <w:bookmarkStart w:id="12585" w:name="_Toc37323007"/>
      <w:bookmarkStart w:id="12586" w:name="_Toc37324413"/>
      <w:bookmarkStart w:id="12587" w:name="_Toc45889937"/>
      <w:bookmarkStart w:id="12588" w:name="_Toc52196617"/>
      <w:bookmarkStart w:id="12589" w:name="_Toc52197597"/>
      <w:bookmarkStart w:id="12590" w:name="_Toc53173320"/>
      <w:bookmarkStart w:id="12591" w:name="_Toc53173689"/>
      <w:bookmarkStart w:id="12592" w:name="_Toc61119691"/>
      <w:bookmarkStart w:id="12593" w:name="_Toc61120073"/>
      <w:bookmarkStart w:id="12594" w:name="_Toc67926144"/>
      <w:bookmarkStart w:id="12595" w:name="_Toc75273782"/>
      <w:bookmarkStart w:id="12596" w:name="_Toc76510682"/>
      <w:bookmarkStart w:id="12597" w:name="_Toc83129839"/>
      <w:bookmarkStart w:id="12598" w:name="_Toc90591371"/>
      <w:bookmarkStart w:id="12599" w:name="_Toc98864430"/>
      <w:bookmarkStart w:id="12600" w:name="_Toc99733679"/>
      <w:bookmarkStart w:id="12601" w:name="_Toc106577584"/>
      <w:bookmarkStart w:id="12602" w:name="_Toc114537335"/>
      <w:bookmarkStart w:id="12603" w:name="_Toc115257603"/>
      <w:bookmarkStart w:id="12604" w:name="_Toc123086923"/>
      <w:bookmarkStart w:id="12605" w:name="_Toc124296247"/>
      <w:bookmarkStart w:id="12606" w:name="_Toc124296717"/>
      <w:bookmarkStart w:id="12607" w:name="_Toc130572534"/>
      <w:bookmarkStart w:id="12608" w:name="_Toc131708533"/>
      <w:bookmarkStart w:id="12609" w:name="_Toc137458340"/>
      <w:bookmarkStart w:id="12610" w:name="_Toc138887827"/>
      <w:bookmarkStart w:id="12611" w:name="_Toc138969914"/>
      <w:bookmarkStart w:id="12612" w:name="_Toc145916975"/>
      <w:bookmarkStart w:id="12613" w:name="_Toc155386741"/>
      <w:bookmarkStart w:id="12614" w:name="_Toc161759781"/>
      <w:bookmarkStart w:id="12615" w:name="_Toc169872706"/>
      <w:r w:rsidRPr="00C04A08">
        <w:t>A.2.3</w:t>
      </w:r>
      <w:r w:rsidRPr="00C04A08">
        <w:tab/>
        <w:t>Reference measurement channels for TDD</w:t>
      </w:r>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12616" w:name="_Toc21340978"/>
      <w:bookmarkStart w:id="12617" w:name="_Toc29805426"/>
      <w:bookmarkStart w:id="12618" w:name="_Toc36456635"/>
      <w:bookmarkStart w:id="12619" w:name="_Toc36469733"/>
      <w:bookmarkStart w:id="12620" w:name="_Toc37254150"/>
      <w:bookmarkStart w:id="12621" w:name="_Toc37323008"/>
      <w:bookmarkStart w:id="12622" w:name="_Toc37324414"/>
      <w:bookmarkStart w:id="12623" w:name="_Toc45889938"/>
      <w:bookmarkStart w:id="12624" w:name="_Toc52196618"/>
      <w:bookmarkStart w:id="12625" w:name="_Toc52197598"/>
      <w:bookmarkStart w:id="12626" w:name="_Toc53173321"/>
      <w:bookmarkStart w:id="12627" w:name="_Toc53173690"/>
      <w:bookmarkStart w:id="12628" w:name="_Toc61119692"/>
      <w:bookmarkStart w:id="12629" w:name="_Toc61120074"/>
      <w:bookmarkStart w:id="12630" w:name="_Toc67926145"/>
      <w:bookmarkStart w:id="12631" w:name="_Toc75273783"/>
      <w:bookmarkStart w:id="12632" w:name="_Toc76510683"/>
      <w:bookmarkStart w:id="12633" w:name="_Toc83129840"/>
      <w:bookmarkStart w:id="12634" w:name="_Toc90591372"/>
      <w:bookmarkStart w:id="12635" w:name="_Toc98864431"/>
      <w:bookmarkStart w:id="12636" w:name="_Toc99733680"/>
      <w:bookmarkStart w:id="12637"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12638" w:name="_Toc114537336"/>
      <w:bookmarkStart w:id="12639" w:name="_Toc115257604"/>
      <w:bookmarkStart w:id="12640" w:name="_Toc123086924"/>
      <w:bookmarkStart w:id="12641" w:name="_Toc124296248"/>
      <w:bookmarkStart w:id="12642" w:name="_Toc124296718"/>
      <w:bookmarkStart w:id="12643" w:name="_Toc130572535"/>
      <w:bookmarkStart w:id="12644" w:name="_Toc131708534"/>
      <w:bookmarkStart w:id="12645" w:name="_Toc137458341"/>
      <w:bookmarkStart w:id="12646" w:name="_Toc138887828"/>
      <w:bookmarkStart w:id="12647" w:name="_Toc138969915"/>
      <w:bookmarkStart w:id="12648" w:name="_Toc145916976"/>
      <w:bookmarkStart w:id="12649" w:name="_Toc155386742"/>
      <w:bookmarkStart w:id="12650" w:name="_Toc161759782"/>
      <w:bookmarkStart w:id="12651" w:name="_Toc169872707"/>
      <w:r w:rsidRPr="00C04A08">
        <w:t>A.2.3.1</w:t>
      </w:r>
      <w:r w:rsidRPr="00C04A08">
        <w:tab/>
        <w:t>DFT-s-OFDM Pi/2-BPSK</w:t>
      </w:r>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2652" w:name="_Toc21340979"/>
      <w:bookmarkStart w:id="12653" w:name="_Toc29805427"/>
      <w:bookmarkStart w:id="12654" w:name="_Toc36456636"/>
      <w:bookmarkStart w:id="12655" w:name="_Toc36469734"/>
      <w:bookmarkStart w:id="12656" w:name="_Toc37254151"/>
      <w:bookmarkStart w:id="12657" w:name="_Toc37323009"/>
      <w:bookmarkStart w:id="12658" w:name="_Toc37324415"/>
      <w:bookmarkStart w:id="12659" w:name="_Toc45889939"/>
      <w:bookmarkStart w:id="12660" w:name="_Toc52196619"/>
      <w:bookmarkStart w:id="12661" w:name="_Toc52197599"/>
      <w:bookmarkStart w:id="12662" w:name="_Toc53173322"/>
      <w:bookmarkStart w:id="12663" w:name="_Toc53173691"/>
      <w:bookmarkStart w:id="12664" w:name="_Toc61119693"/>
      <w:bookmarkStart w:id="12665" w:name="_Toc61120075"/>
      <w:bookmarkStart w:id="12666" w:name="_Toc67926146"/>
      <w:bookmarkStart w:id="12667" w:name="_Toc75273784"/>
      <w:bookmarkStart w:id="12668" w:name="_Toc76510684"/>
      <w:bookmarkStart w:id="12669" w:name="_Toc83129841"/>
      <w:bookmarkStart w:id="12670" w:name="_Toc90591373"/>
      <w:bookmarkStart w:id="12671" w:name="_Toc98864432"/>
      <w:bookmarkStart w:id="12672" w:name="_Toc99733681"/>
      <w:bookmarkStart w:id="12673" w:name="_Toc106577586"/>
      <w:bookmarkStart w:id="12674" w:name="_Toc114537337"/>
      <w:bookmarkStart w:id="12675" w:name="_Toc115257605"/>
      <w:bookmarkStart w:id="12676" w:name="_Toc123086925"/>
      <w:bookmarkStart w:id="12677" w:name="_Toc124296249"/>
      <w:bookmarkStart w:id="12678" w:name="_Toc124296719"/>
      <w:bookmarkStart w:id="12679" w:name="_Toc130572536"/>
      <w:bookmarkStart w:id="12680" w:name="_Toc131708535"/>
      <w:bookmarkStart w:id="12681" w:name="_Toc137458342"/>
      <w:bookmarkStart w:id="12682" w:name="_Toc138887829"/>
      <w:bookmarkStart w:id="12683" w:name="_Toc138969916"/>
      <w:bookmarkStart w:id="12684" w:name="_Toc145916977"/>
      <w:bookmarkStart w:id="12685" w:name="_Toc155386743"/>
      <w:bookmarkStart w:id="12686" w:name="_Toc161759783"/>
      <w:bookmarkStart w:id="12687" w:name="_Toc169872708"/>
      <w:r w:rsidRPr="00C04A08">
        <w:t>A.2.3.2</w:t>
      </w:r>
      <w:r w:rsidRPr="00C04A08">
        <w:tab/>
        <w:t>DFT-s-OFDM QPSK</w:t>
      </w:r>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2688" w:name="_Toc21340980"/>
      <w:bookmarkStart w:id="12689" w:name="_Toc29805428"/>
      <w:bookmarkStart w:id="12690" w:name="_Toc36456637"/>
      <w:bookmarkStart w:id="12691" w:name="_Toc36469735"/>
      <w:bookmarkStart w:id="12692" w:name="_Toc37254152"/>
      <w:bookmarkStart w:id="12693" w:name="_Toc37323010"/>
      <w:bookmarkStart w:id="12694" w:name="_Toc37324416"/>
      <w:bookmarkStart w:id="12695" w:name="_Toc45889940"/>
      <w:bookmarkStart w:id="12696" w:name="_Toc52196620"/>
      <w:bookmarkStart w:id="12697" w:name="_Toc52197600"/>
      <w:bookmarkStart w:id="12698" w:name="_Toc53173323"/>
      <w:bookmarkStart w:id="12699" w:name="_Toc53173692"/>
      <w:bookmarkStart w:id="12700" w:name="_Toc61119694"/>
      <w:bookmarkStart w:id="12701" w:name="_Toc61120076"/>
      <w:bookmarkStart w:id="12702" w:name="_Toc67926147"/>
      <w:bookmarkStart w:id="12703" w:name="_Toc75273785"/>
      <w:bookmarkStart w:id="12704" w:name="_Toc76510685"/>
      <w:bookmarkStart w:id="12705" w:name="_Toc83129842"/>
      <w:bookmarkStart w:id="12706" w:name="_Toc90591374"/>
      <w:bookmarkStart w:id="12707" w:name="_Toc98864433"/>
      <w:bookmarkStart w:id="12708" w:name="_Toc99733682"/>
      <w:bookmarkStart w:id="12709" w:name="_Toc106577587"/>
      <w:bookmarkStart w:id="12710" w:name="_Toc114537338"/>
      <w:bookmarkStart w:id="12711" w:name="_Toc115257606"/>
      <w:bookmarkStart w:id="12712" w:name="_Toc123086926"/>
      <w:bookmarkStart w:id="12713" w:name="_Toc124296250"/>
      <w:bookmarkStart w:id="12714" w:name="_Toc124296720"/>
      <w:bookmarkStart w:id="12715" w:name="_Toc130572537"/>
      <w:bookmarkStart w:id="12716" w:name="_Toc131708536"/>
      <w:bookmarkStart w:id="12717" w:name="_Toc137458343"/>
      <w:bookmarkStart w:id="12718" w:name="_Toc138887830"/>
      <w:bookmarkStart w:id="12719" w:name="_Toc138969917"/>
      <w:bookmarkStart w:id="12720" w:name="_Toc145916978"/>
      <w:bookmarkStart w:id="12721" w:name="_Toc155386744"/>
      <w:bookmarkStart w:id="12722" w:name="_Toc161759784"/>
      <w:bookmarkStart w:id="12723" w:name="_Toc169872709"/>
      <w:r w:rsidRPr="00C04A08">
        <w:t>A.2.3.3</w:t>
      </w:r>
      <w:r w:rsidRPr="00C04A08">
        <w:tab/>
        <w:t>DFT-s-OFDM 16QAM</w:t>
      </w:r>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F0520B"/>
    <w:p w14:paraId="618D5AC7" w14:textId="77777777" w:rsidR="00842EF7" w:rsidRPr="00C04A08" w:rsidRDefault="00842EF7" w:rsidP="00842EF7">
      <w:pPr>
        <w:pStyle w:val="Heading3"/>
      </w:pPr>
      <w:bookmarkStart w:id="12724" w:name="_Toc21340981"/>
      <w:bookmarkStart w:id="12725" w:name="_Toc29805429"/>
      <w:bookmarkStart w:id="12726" w:name="_Toc36456638"/>
      <w:bookmarkStart w:id="12727" w:name="_Toc36469736"/>
      <w:bookmarkStart w:id="12728" w:name="_Toc37254153"/>
      <w:bookmarkStart w:id="12729" w:name="_Toc37323011"/>
      <w:bookmarkStart w:id="12730" w:name="_Toc37324417"/>
      <w:bookmarkStart w:id="12731" w:name="_Toc45889941"/>
      <w:bookmarkStart w:id="12732" w:name="_Toc52196621"/>
      <w:bookmarkStart w:id="12733" w:name="_Toc52197601"/>
      <w:bookmarkStart w:id="12734" w:name="_Toc53173324"/>
      <w:bookmarkStart w:id="12735" w:name="_Toc53173693"/>
      <w:bookmarkStart w:id="12736" w:name="_Toc61119695"/>
      <w:bookmarkStart w:id="12737" w:name="_Toc61120077"/>
      <w:bookmarkStart w:id="12738" w:name="_Toc67926148"/>
      <w:bookmarkStart w:id="12739" w:name="_Toc75273786"/>
      <w:bookmarkStart w:id="12740" w:name="_Toc76510686"/>
      <w:bookmarkStart w:id="12741" w:name="_Toc83129843"/>
      <w:bookmarkStart w:id="12742" w:name="_Toc90591375"/>
      <w:bookmarkStart w:id="12743" w:name="_Toc98864434"/>
      <w:bookmarkStart w:id="12744" w:name="_Toc99733683"/>
      <w:bookmarkStart w:id="12745" w:name="_Toc106577588"/>
      <w:bookmarkStart w:id="12746" w:name="_Toc114537339"/>
      <w:bookmarkStart w:id="12747" w:name="_Toc115257607"/>
      <w:bookmarkStart w:id="12748" w:name="_Toc123086927"/>
      <w:bookmarkStart w:id="12749" w:name="_Toc124296251"/>
      <w:bookmarkStart w:id="12750" w:name="_Toc124296721"/>
      <w:bookmarkStart w:id="12751" w:name="_Toc130572538"/>
      <w:bookmarkStart w:id="12752" w:name="_Toc131708537"/>
      <w:bookmarkStart w:id="12753" w:name="_Toc137458344"/>
      <w:bookmarkStart w:id="12754" w:name="_Toc138887831"/>
      <w:bookmarkStart w:id="12755" w:name="_Toc138969918"/>
      <w:bookmarkStart w:id="12756" w:name="_Toc145916979"/>
      <w:bookmarkStart w:id="12757" w:name="_Toc155386745"/>
      <w:bookmarkStart w:id="12758" w:name="_Toc161759785"/>
      <w:bookmarkStart w:id="12759" w:name="_Toc169872710"/>
      <w:r w:rsidRPr="00C04A08">
        <w:t>A.2.3.4</w:t>
      </w:r>
      <w:r w:rsidRPr="00C04A08">
        <w:tab/>
        <w:t>DFT-s-OFDM 64QAM</w:t>
      </w:r>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F0520B"/>
    <w:p w14:paraId="2FD3460F" w14:textId="77777777" w:rsidR="00842EF7" w:rsidRPr="00C04A08" w:rsidRDefault="00842EF7" w:rsidP="00842EF7">
      <w:pPr>
        <w:pStyle w:val="Heading3"/>
      </w:pPr>
      <w:bookmarkStart w:id="12760" w:name="_Toc21340982"/>
      <w:bookmarkStart w:id="12761" w:name="_Toc29805430"/>
      <w:bookmarkStart w:id="12762" w:name="_Toc36456639"/>
      <w:bookmarkStart w:id="12763" w:name="_Toc36469737"/>
      <w:bookmarkStart w:id="12764" w:name="_Toc37254154"/>
      <w:bookmarkStart w:id="12765" w:name="_Toc37323012"/>
      <w:bookmarkStart w:id="12766" w:name="_Toc37324418"/>
      <w:bookmarkStart w:id="12767" w:name="_Toc45889942"/>
      <w:bookmarkStart w:id="12768" w:name="_Toc52196622"/>
      <w:bookmarkStart w:id="12769" w:name="_Toc52197602"/>
      <w:bookmarkStart w:id="12770" w:name="_Toc53173325"/>
      <w:bookmarkStart w:id="12771" w:name="_Toc53173694"/>
      <w:bookmarkStart w:id="12772" w:name="_Toc61119696"/>
      <w:bookmarkStart w:id="12773" w:name="_Toc61120078"/>
      <w:bookmarkStart w:id="12774" w:name="_Toc67926149"/>
      <w:bookmarkStart w:id="12775" w:name="_Toc75273787"/>
      <w:bookmarkStart w:id="12776" w:name="_Toc76510687"/>
      <w:bookmarkStart w:id="12777" w:name="_Toc83129844"/>
      <w:bookmarkStart w:id="12778" w:name="_Toc90591376"/>
      <w:bookmarkStart w:id="12779" w:name="_Toc98864435"/>
      <w:bookmarkStart w:id="12780" w:name="_Toc99733684"/>
      <w:bookmarkStart w:id="12781" w:name="_Toc106577589"/>
      <w:bookmarkStart w:id="12782" w:name="_Toc114537340"/>
      <w:bookmarkStart w:id="12783" w:name="_Toc115257608"/>
      <w:bookmarkStart w:id="12784" w:name="_Toc123086928"/>
      <w:bookmarkStart w:id="12785" w:name="_Toc124296252"/>
      <w:bookmarkStart w:id="12786" w:name="_Toc124296722"/>
      <w:bookmarkStart w:id="12787" w:name="_Toc130572539"/>
      <w:bookmarkStart w:id="12788" w:name="_Toc131708538"/>
      <w:bookmarkStart w:id="12789" w:name="_Toc137458345"/>
      <w:bookmarkStart w:id="12790" w:name="_Toc138887832"/>
      <w:bookmarkStart w:id="12791" w:name="_Toc138969919"/>
      <w:bookmarkStart w:id="12792" w:name="_Toc145916980"/>
      <w:bookmarkStart w:id="12793" w:name="_Toc155386746"/>
      <w:bookmarkStart w:id="12794" w:name="_Toc161759786"/>
      <w:bookmarkStart w:id="12795" w:name="_Toc169872711"/>
      <w:r w:rsidRPr="00C04A08">
        <w:t>A.2.3.5</w:t>
      </w:r>
      <w:r w:rsidRPr="00C04A08">
        <w:tab/>
        <w:t>CP-OFDM QPSK</w:t>
      </w:r>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2796" w:name="_Toc21340983"/>
      <w:bookmarkStart w:id="12797" w:name="_Toc29805431"/>
      <w:bookmarkStart w:id="12798" w:name="_Toc36456640"/>
      <w:bookmarkStart w:id="12799" w:name="_Toc36469738"/>
      <w:bookmarkStart w:id="12800" w:name="_Toc37254155"/>
      <w:bookmarkStart w:id="12801" w:name="_Toc37323013"/>
      <w:bookmarkStart w:id="12802" w:name="_Toc37324419"/>
      <w:bookmarkStart w:id="12803" w:name="_Toc45889943"/>
      <w:bookmarkStart w:id="12804" w:name="_Toc52196623"/>
      <w:bookmarkStart w:id="12805" w:name="_Toc52197603"/>
      <w:bookmarkStart w:id="12806" w:name="_Toc53173326"/>
      <w:bookmarkStart w:id="12807" w:name="_Toc53173695"/>
      <w:bookmarkStart w:id="12808" w:name="_Toc61119697"/>
      <w:bookmarkStart w:id="12809" w:name="_Toc61120079"/>
      <w:bookmarkStart w:id="12810" w:name="_Toc67926150"/>
      <w:bookmarkStart w:id="12811" w:name="_Toc75273788"/>
      <w:bookmarkStart w:id="12812" w:name="_Toc76510688"/>
      <w:bookmarkStart w:id="12813" w:name="_Toc83129845"/>
      <w:bookmarkStart w:id="12814" w:name="_Toc90591377"/>
      <w:bookmarkStart w:id="12815" w:name="_Toc98864436"/>
      <w:bookmarkStart w:id="12816" w:name="_Toc99733685"/>
      <w:bookmarkStart w:id="12817" w:name="_Toc106577590"/>
      <w:bookmarkStart w:id="12818" w:name="_Toc114537341"/>
      <w:bookmarkStart w:id="12819" w:name="_Toc115257609"/>
      <w:bookmarkStart w:id="12820" w:name="_Toc123086929"/>
      <w:bookmarkStart w:id="12821" w:name="_Toc124296253"/>
      <w:bookmarkStart w:id="12822" w:name="_Toc124296723"/>
      <w:bookmarkStart w:id="12823" w:name="_Toc130572540"/>
      <w:bookmarkStart w:id="12824" w:name="_Toc131708539"/>
      <w:bookmarkStart w:id="12825" w:name="_Toc137458346"/>
      <w:bookmarkStart w:id="12826" w:name="_Toc138887833"/>
      <w:bookmarkStart w:id="12827" w:name="_Toc138969920"/>
      <w:bookmarkStart w:id="12828" w:name="_Toc145916981"/>
      <w:bookmarkStart w:id="12829" w:name="_Toc155386747"/>
      <w:bookmarkStart w:id="12830" w:name="_Toc161759787"/>
      <w:bookmarkStart w:id="12831" w:name="_Toc169872712"/>
      <w:r w:rsidRPr="00C04A08">
        <w:t>A.2.3.6</w:t>
      </w:r>
      <w:r w:rsidRPr="00C04A08">
        <w:tab/>
        <w:t>CP-OFDM 16QAM</w:t>
      </w:r>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F0520B"/>
    <w:p w14:paraId="09C9AAB7" w14:textId="77777777" w:rsidR="00842EF7" w:rsidRPr="00C04A08" w:rsidRDefault="00842EF7" w:rsidP="00842EF7">
      <w:pPr>
        <w:pStyle w:val="Heading3"/>
      </w:pPr>
      <w:bookmarkStart w:id="12832" w:name="_Toc21340984"/>
      <w:bookmarkStart w:id="12833" w:name="_Toc29805432"/>
      <w:bookmarkStart w:id="12834" w:name="_Toc36456641"/>
      <w:bookmarkStart w:id="12835" w:name="_Toc36469739"/>
      <w:bookmarkStart w:id="12836" w:name="_Toc37254156"/>
      <w:bookmarkStart w:id="12837" w:name="_Toc37323014"/>
      <w:bookmarkStart w:id="12838" w:name="_Toc37324420"/>
      <w:bookmarkStart w:id="12839" w:name="_Toc45889944"/>
      <w:bookmarkStart w:id="12840" w:name="_Toc52196624"/>
      <w:bookmarkStart w:id="12841" w:name="_Toc52197604"/>
      <w:bookmarkStart w:id="12842" w:name="_Toc53173327"/>
      <w:bookmarkStart w:id="12843" w:name="_Toc53173696"/>
      <w:bookmarkStart w:id="12844" w:name="_Toc61119698"/>
      <w:bookmarkStart w:id="12845" w:name="_Toc61120080"/>
      <w:bookmarkStart w:id="12846" w:name="_Toc67926151"/>
      <w:bookmarkStart w:id="12847" w:name="_Toc75273789"/>
      <w:bookmarkStart w:id="12848" w:name="_Toc76510689"/>
      <w:bookmarkStart w:id="12849" w:name="_Toc83129846"/>
      <w:bookmarkStart w:id="12850" w:name="_Toc90591378"/>
      <w:bookmarkStart w:id="12851" w:name="_Toc98864437"/>
      <w:bookmarkStart w:id="12852" w:name="_Toc99733686"/>
      <w:bookmarkStart w:id="12853" w:name="_Toc106577591"/>
      <w:bookmarkStart w:id="12854" w:name="_Toc114537342"/>
      <w:bookmarkStart w:id="12855" w:name="_Toc115257610"/>
      <w:bookmarkStart w:id="12856" w:name="_Toc123086930"/>
      <w:bookmarkStart w:id="12857" w:name="_Toc124296254"/>
      <w:bookmarkStart w:id="12858" w:name="_Toc124296724"/>
      <w:bookmarkStart w:id="12859" w:name="_Toc130572541"/>
      <w:bookmarkStart w:id="12860" w:name="_Toc131708540"/>
      <w:bookmarkStart w:id="12861" w:name="_Toc137458347"/>
      <w:bookmarkStart w:id="12862" w:name="_Toc138887834"/>
      <w:bookmarkStart w:id="12863" w:name="_Toc138969921"/>
      <w:bookmarkStart w:id="12864" w:name="_Toc145916982"/>
      <w:bookmarkStart w:id="12865" w:name="_Toc155386748"/>
      <w:bookmarkStart w:id="12866" w:name="_Toc161759788"/>
      <w:bookmarkStart w:id="12867" w:name="_Toc169872713"/>
      <w:r w:rsidRPr="00C04A08">
        <w:t>A.2.3.7</w:t>
      </w:r>
      <w:r w:rsidRPr="00C04A08">
        <w:tab/>
        <w:t>CP-OFDM 64QAM</w:t>
      </w:r>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2D6A69">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2868" w:name="_Toc21340985"/>
      <w:bookmarkStart w:id="12869" w:name="_Toc29805433"/>
      <w:bookmarkStart w:id="12870" w:name="_Toc36456642"/>
      <w:bookmarkStart w:id="12871" w:name="_Toc36469740"/>
      <w:bookmarkStart w:id="12872" w:name="_Toc37254157"/>
      <w:bookmarkStart w:id="12873" w:name="_Toc37323015"/>
      <w:bookmarkStart w:id="12874" w:name="_Toc37324421"/>
      <w:bookmarkStart w:id="12875" w:name="_Toc45889945"/>
      <w:bookmarkStart w:id="12876" w:name="_Toc52196625"/>
      <w:bookmarkStart w:id="12877" w:name="_Toc52197605"/>
      <w:bookmarkStart w:id="12878" w:name="_Toc53173328"/>
      <w:bookmarkStart w:id="12879" w:name="_Toc53173697"/>
      <w:bookmarkStart w:id="12880" w:name="_Toc61119699"/>
      <w:bookmarkStart w:id="12881" w:name="_Toc61120081"/>
      <w:bookmarkStart w:id="12882" w:name="_Toc67926152"/>
      <w:bookmarkStart w:id="12883" w:name="_Toc75273790"/>
      <w:bookmarkStart w:id="12884" w:name="_Toc76510690"/>
      <w:bookmarkStart w:id="12885" w:name="_Toc83129847"/>
      <w:bookmarkStart w:id="12886" w:name="_Toc90591379"/>
      <w:bookmarkStart w:id="12887" w:name="_Toc98864438"/>
      <w:bookmarkStart w:id="12888" w:name="_Toc99733687"/>
      <w:bookmarkStart w:id="12889" w:name="_Toc106577592"/>
      <w:bookmarkStart w:id="12890" w:name="_Toc114537343"/>
      <w:bookmarkStart w:id="12891" w:name="_Toc115257611"/>
      <w:bookmarkStart w:id="12892" w:name="_Toc123086931"/>
      <w:bookmarkStart w:id="12893" w:name="_Toc124296255"/>
      <w:bookmarkStart w:id="12894" w:name="_Toc124296725"/>
      <w:bookmarkStart w:id="12895" w:name="_Toc130572542"/>
      <w:bookmarkStart w:id="12896" w:name="_Toc131708541"/>
      <w:bookmarkStart w:id="12897" w:name="_Toc137458348"/>
      <w:bookmarkStart w:id="12898" w:name="_Toc138887835"/>
      <w:bookmarkStart w:id="12899" w:name="_Toc138969922"/>
      <w:bookmarkStart w:id="12900" w:name="_Toc145916983"/>
      <w:bookmarkStart w:id="12901" w:name="_Toc155386749"/>
      <w:bookmarkStart w:id="12902" w:name="_Toc161759789"/>
      <w:bookmarkStart w:id="12903" w:name="_Toc169872714"/>
      <w:r w:rsidRPr="00C04A08">
        <w:t>A.3</w:t>
      </w:r>
      <w:r w:rsidRPr="00C04A08">
        <w:tab/>
        <w:t>DL reference measurement channels</w:t>
      </w:r>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p>
    <w:p w14:paraId="294BF469" w14:textId="77777777" w:rsidR="00842EF7" w:rsidRPr="00C04A08" w:rsidRDefault="00842EF7" w:rsidP="00842EF7">
      <w:pPr>
        <w:pStyle w:val="Heading2"/>
      </w:pPr>
      <w:bookmarkStart w:id="12904" w:name="_Toc21340986"/>
      <w:bookmarkStart w:id="12905" w:name="_Toc29805434"/>
      <w:bookmarkStart w:id="12906" w:name="_Toc36456643"/>
      <w:bookmarkStart w:id="12907" w:name="_Toc36469741"/>
      <w:bookmarkStart w:id="12908" w:name="_Toc37254158"/>
      <w:bookmarkStart w:id="12909" w:name="_Toc37323016"/>
      <w:bookmarkStart w:id="12910" w:name="_Toc37324422"/>
      <w:bookmarkStart w:id="12911" w:name="_Toc45889946"/>
      <w:bookmarkStart w:id="12912" w:name="_Toc52196626"/>
      <w:bookmarkStart w:id="12913" w:name="_Toc52197606"/>
      <w:bookmarkStart w:id="12914" w:name="_Toc53173329"/>
      <w:bookmarkStart w:id="12915" w:name="_Toc53173698"/>
      <w:bookmarkStart w:id="12916" w:name="_Toc61119700"/>
      <w:bookmarkStart w:id="12917" w:name="_Toc61120082"/>
      <w:bookmarkStart w:id="12918" w:name="_Toc67926153"/>
      <w:bookmarkStart w:id="12919" w:name="_Toc75273791"/>
      <w:bookmarkStart w:id="12920" w:name="_Toc76510691"/>
      <w:bookmarkStart w:id="12921" w:name="_Toc83129848"/>
      <w:bookmarkStart w:id="12922" w:name="_Toc90591380"/>
      <w:bookmarkStart w:id="12923" w:name="_Toc98864439"/>
      <w:bookmarkStart w:id="12924" w:name="_Toc99733688"/>
      <w:bookmarkStart w:id="12925" w:name="_Toc106577593"/>
      <w:bookmarkStart w:id="12926" w:name="_Toc114537344"/>
      <w:bookmarkStart w:id="12927" w:name="_Toc115257612"/>
      <w:bookmarkStart w:id="12928" w:name="_Toc123086932"/>
      <w:bookmarkStart w:id="12929" w:name="_Toc124296256"/>
      <w:bookmarkStart w:id="12930" w:name="_Toc124296726"/>
      <w:bookmarkStart w:id="12931" w:name="_Toc130572543"/>
      <w:bookmarkStart w:id="12932" w:name="_Toc131708542"/>
      <w:bookmarkStart w:id="12933" w:name="_Toc137458349"/>
      <w:bookmarkStart w:id="12934" w:name="_Toc138887836"/>
      <w:bookmarkStart w:id="12935" w:name="_Toc138969923"/>
      <w:bookmarkStart w:id="12936" w:name="_Toc145916984"/>
      <w:bookmarkStart w:id="12937" w:name="_Toc155386750"/>
      <w:bookmarkStart w:id="12938" w:name="_Toc161759790"/>
      <w:bookmarkStart w:id="12939" w:name="_Toc169872715"/>
      <w:r w:rsidRPr="00C04A08">
        <w:t>A.3.1</w:t>
      </w:r>
      <w:r w:rsidRPr="00C04A08">
        <w:tab/>
        <w:t>General</w:t>
      </w:r>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2940" w:name="_Toc21340987"/>
      <w:bookmarkStart w:id="12941" w:name="_Toc29805435"/>
      <w:bookmarkStart w:id="12942" w:name="_Toc36456644"/>
      <w:bookmarkStart w:id="12943" w:name="_Toc36469742"/>
      <w:bookmarkStart w:id="12944" w:name="_Toc37254159"/>
      <w:bookmarkStart w:id="12945" w:name="_Toc37323017"/>
      <w:bookmarkStart w:id="12946" w:name="_Toc37324423"/>
      <w:bookmarkStart w:id="12947" w:name="_Toc45889947"/>
      <w:bookmarkStart w:id="12948" w:name="_Toc52196627"/>
      <w:bookmarkStart w:id="12949" w:name="_Toc52197607"/>
      <w:bookmarkStart w:id="12950" w:name="_Toc53173330"/>
      <w:bookmarkStart w:id="12951" w:name="_Toc53173699"/>
      <w:bookmarkStart w:id="12952" w:name="_Toc61119701"/>
      <w:bookmarkStart w:id="12953" w:name="_Toc61120083"/>
      <w:bookmarkStart w:id="12954" w:name="_Toc67926154"/>
      <w:bookmarkStart w:id="12955" w:name="_Toc75273792"/>
      <w:bookmarkStart w:id="12956" w:name="_Toc76510692"/>
      <w:bookmarkStart w:id="12957" w:name="_Toc83129849"/>
      <w:bookmarkStart w:id="12958" w:name="_Toc90591381"/>
      <w:bookmarkStart w:id="12959" w:name="_Toc98864440"/>
      <w:bookmarkStart w:id="12960" w:name="_Toc99733689"/>
      <w:bookmarkStart w:id="12961" w:name="_Toc106577594"/>
      <w:bookmarkStart w:id="12962" w:name="_Toc114537345"/>
      <w:bookmarkStart w:id="12963" w:name="_Toc115257613"/>
      <w:bookmarkStart w:id="12964" w:name="_Toc123086933"/>
      <w:bookmarkStart w:id="12965" w:name="_Toc124296257"/>
      <w:bookmarkStart w:id="12966" w:name="_Toc124296727"/>
      <w:bookmarkStart w:id="12967" w:name="_Toc130572544"/>
      <w:bookmarkStart w:id="12968" w:name="_Toc131708543"/>
      <w:bookmarkStart w:id="12969" w:name="_Toc137458350"/>
      <w:bookmarkStart w:id="12970" w:name="_Toc138887837"/>
      <w:bookmarkStart w:id="12971" w:name="_Toc138969924"/>
      <w:bookmarkStart w:id="12972" w:name="_Toc145916985"/>
      <w:bookmarkStart w:id="12973" w:name="_Toc155386751"/>
      <w:bookmarkStart w:id="12974" w:name="_Toc161759791"/>
      <w:bookmarkStart w:id="12975" w:name="_Toc169872716"/>
      <w:r w:rsidRPr="00C04A08">
        <w:t>A.3.2</w:t>
      </w:r>
      <w:r w:rsidRPr="00C04A08">
        <w:tab/>
        <w:t>Void</w:t>
      </w:r>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p>
    <w:p w14:paraId="4DB39240" w14:textId="77777777" w:rsidR="00842EF7" w:rsidRPr="00C04A08" w:rsidRDefault="00842EF7" w:rsidP="00842EF7">
      <w:pPr>
        <w:pStyle w:val="Heading2"/>
      </w:pPr>
      <w:bookmarkStart w:id="12976" w:name="_Toc21340988"/>
      <w:bookmarkStart w:id="12977" w:name="_Toc29805436"/>
      <w:bookmarkStart w:id="12978" w:name="_Toc36456645"/>
      <w:bookmarkStart w:id="12979" w:name="_Toc36469743"/>
      <w:bookmarkStart w:id="12980" w:name="_Toc37254160"/>
      <w:bookmarkStart w:id="12981" w:name="_Toc37323018"/>
      <w:bookmarkStart w:id="12982" w:name="_Toc37324424"/>
      <w:bookmarkStart w:id="12983" w:name="_Toc45889948"/>
      <w:bookmarkStart w:id="12984" w:name="_Toc52196628"/>
      <w:bookmarkStart w:id="12985" w:name="_Toc52197608"/>
      <w:bookmarkStart w:id="12986" w:name="_Toc53173331"/>
      <w:bookmarkStart w:id="12987" w:name="_Toc53173700"/>
      <w:bookmarkStart w:id="12988" w:name="_Toc61119702"/>
      <w:bookmarkStart w:id="12989" w:name="_Toc61120084"/>
      <w:bookmarkStart w:id="12990" w:name="_Toc67926155"/>
      <w:bookmarkStart w:id="12991" w:name="_Toc75273793"/>
      <w:bookmarkStart w:id="12992" w:name="_Toc76510693"/>
      <w:bookmarkStart w:id="12993" w:name="_Toc83129850"/>
      <w:bookmarkStart w:id="12994" w:name="_Toc90591382"/>
      <w:bookmarkStart w:id="12995" w:name="_Toc98864441"/>
      <w:bookmarkStart w:id="12996" w:name="_Toc99733690"/>
      <w:bookmarkStart w:id="12997" w:name="_Toc106577595"/>
      <w:bookmarkStart w:id="12998" w:name="_Toc114537346"/>
      <w:bookmarkStart w:id="12999" w:name="_Toc115257614"/>
      <w:bookmarkStart w:id="13000" w:name="_Toc123086934"/>
      <w:bookmarkStart w:id="13001" w:name="_Toc124296258"/>
      <w:bookmarkStart w:id="13002" w:name="_Toc124296728"/>
      <w:bookmarkStart w:id="13003" w:name="_Toc130572545"/>
      <w:bookmarkStart w:id="13004" w:name="_Toc131708544"/>
      <w:bookmarkStart w:id="13005" w:name="_Toc137458351"/>
      <w:bookmarkStart w:id="13006" w:name="_Toc138887838"/>
      <w:bookmarkStart w:id="13007" w:name="_Toc138969925"/>
      <w:bookmarkStart w:id="13008" w:name="_Toc145916986"/>
      <w:bookmarkStart w:id="13009" w:name="_Toc155386752"/>
      <w:bookmarkStart w:id="13010" w:name="_Toc161759792"/>
      <w:bookmarkStart w:id="13011" w:name="_Toc169872717"/>
      <w:r w:rsidRPr="00C04A08">
        <w:t>A.3.3</w:t>
      </w:r>
      <w:r w:rsidRPr="00C04A08">
        <w:tab/>
        <w:t>DL reference measurement channels for TDD</w:t>
      </w:r>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p>
    <w:p w14:paraId="7CFE77F0" w14:textId="77777777" w:rsidR="00842EF7" w:rsidRPr="00C04A08" w:rsidRDefault="00842EF7" w:rsidP="00842EF7">
      <w:pPr>
        <w:pStyle w:val="Heading4"/>
      </w:pPr>
      <w:bookmarkStart w:id="13012" w:name="_Toc21340989"/>
      <w:bookmarkStart w:id="13013" w:name="_Toc29805437"/>
      <w:bookmarkStart w:id="13014" w:name="_Toc36456646"/>
      <w:bookmarkStart w:id="13015" w:name="_Toc36469744"/>
      <w:bookmarkStart w:id="13016" w:name="_Toc37254161"/>
      <w:bookmarkStart w:id="13017" w:name="_Toc37323019"/>
      <w:bookmarkStart w:id="13018" w:name="_Toc37324425"/>
      <w:bookmarkStart w:id="13019" w:name="_Toc45889949"/>
      <w:bookmarkStart w:id="13020" w:name="_Toc52196629"/>
      <w:bookmarkStart w:id="13021" w:name="_Toc52197609"/>
      <w:bookmarkStart w:id="13022" w:name="_Toc53173332"/>
      <w:bookmarkStart w:id="13023" w:name="_Toc53173701"/>
      <w:bookmarkStart w:id="13024" w:name="_Toc61119703"/>
      <w:bookmarkStart w:id="13025" w:name="_Toc61120085"/>
      <w:bookmarkStart w:id="13026" w:name="_Toc67926156"/>
      <w:bookmarkStart w:id="13027" w:name="_Toc75273794"/>
      <w:bookmarkStart w:id="13028" w:name="_Toc76510694"/>
      <w:bookmarkStart w:id="13029" w:name="_Toc83129851"/>
      <w:bookmarkStart w:id="13030" w:name="_Toc90591383"/>
      <w:bookmarkStart w:id="13031" w:name="_Toc98864442"/>
      <w:bookmarkStart w:id="13032" w:name="_Toc99733691"/>
      <w:bookmarkStart w:id="13033" w:name="_Toc106577596"/>
      <w:bookmarkStart w:id="13034" w:name="_Toc114537347"/>
      <w:bookmarkStart w:id="13035" w:name="_Toc115257615"/>
      <w:bookmarkStart w:id="13036" w:name="_Toc123086935"/>
      <w:bookmarkStart w:id="13037" w:name="_Toc124296259"/>
      <w:bookmarkStart w:id="13038" w:name="_Toc124296729"/>
      <w:bookmarkStart w:id="13039" w:name="_Toc130572546"/>
      <w:bookmarkStart w:id="13040" w:name="_Toc131708545"/>
      <w:bookmarkStart w:id="13041" w:name="_Toc137458352"/>
      <w:bookmarkStart w:id="13042" w:name="_Toc138887839"/>
      <w:bookmarkStart w:id="13043" w:name="_Toc138969926"/>
      <w:bookmarkStart w:id="13044" w:name="_Toc145916987"/>
      <w:bookmarkStart w:id="13045" w:name="_Toc155386753"/>
      <w:bookmarkStart w:id="13046" w:name="_Toc161759793"/>
      <w:bookmarkStart w:id="13047" w:name="_Toc169872718"/>
      <w:r w:rsidRPr="00C04A08">
        <w:t>A.3.3.1 General</w:t>
      </w:r>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p>
    <w:p w14:paraId="749ECD81" w14:textId="77777777" w:rsidR="00A20079" w:rsidRPr="00C04A08" w:rsidRDefault="00A20079" w:rsidP="00A20079">
      <w:pPr>
        <w:pStyle w:val="TH"/>
      </w:pPr>
      <w:bookmarkStart w:id="13048" w:name="_Toc21340990"/>
      <w:bookmarkStart w:id="13049" w:name="_Toc29805438"/>
      <w:bookmarkStart w:id="13050" w:name="_Toc36456647"/>
      <w:bookmarkStart w:id="13051" w:name="_Toc36469745"/>
      <w:bookmarkStart w:id="13052" w:name="_Toc37254162"/>
      <w:bookmarkStart w:id="13053" w:name="_Toc37323020"/>
      <w:bookmarkStart w:id="13054" w:name="_Toc37324426"/>
      <w:bookmarkStart w:id="13055" w:name="_Toc45889950"/>
      <w:bookmarkStart w:id="13056" w:name="_Toc52196630"/>
      <w:bookmarkStart w:id="13057" w:name="_Toc52197610"/>
      <w:bookmarkStart w:id="13058" w:name="_Toc53173333"/>
      <w:bookmarkStart w:id="13059" w:name="_Toc53173702"/>
      <w:bookmarkStart w:id="13060" w:name="_Toc61119704"/>
      <w:bookmarkStart w:id="13061" w:name="_Toc61120086"/>
      <w:bookmarkStart w:id="13062" w:name="_Toc67926157"/>
      <w:bookmarkStart w:id="13063" w:name="_Toc75273795"/>
      <w:bookmarkStart w:id="13064" w:name="_Toc76510695"/>
      <w:bookmarkStart w:id="13065" w:name="_Toc83129852"/>
      <w:bookmarkStart w:id="13066" w:name="_Toc90591384"/>
      <w:bookmarkStart w:id="13067" w:name="_Toc98864443"/>
      <w:bookmarkStart w:id="13068" w:name="_Toc99733692"/>
      <w:bookmarkStart w:id="13069"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975811">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975811">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13070" w:name="_Toc114537348"/>
      <w:bookmarkStart w:id="13071" w:name="_Toc115257616"/>
      <w:bookmarkStart w:id="13072" w:name="_Toc123086936"/>
      <w:bookmarkStart w:id="13073" w:name="_Toc124296260"/>
      <w:bookmarkStart w:id="13074" w:name="_Toc124296730"/>
      <w:bookmarkStart w:id="13075" w:name="_Toc130572547"/>
      <w:bookmarkStart w:id="13076" w:name="_Toc131708546"/>
      <w:bookmarkStart w:id="13077" w:name="_Toc137458353"/>
      <w:bookmarkStart w:id="13078" w:name="_Toc138887840"/>
      <w:bookmarkStart w:id="13079" w:name="_Toc138969927"/>
      <w:bookmarkStart w:id="13080" w:name="_Toc145916988"/>
      <w:bookmarkStart w:id="13081" w:name="_Toc155386754"/>
      <w:bookmarkStart w:id="13082" w:name="_Toc161759794"/>
      <w:bookmarkStart w:id="13083" w:name="_Toc169872719"/>
      <w:r w:rsidRPr="00C04A08">
        <w:t>A.3.3.2</w:t>
      </w:r>
      <w:r w:rsidRPr="00C04A08">
        <w:tab/>
        <w:t>FRC for receiver requirements for QPSK</w:t>
      </w:r>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5pt;height:16.5pt" o:ole="">
                  <v:imagedata r:id="rId34" o:title=""/>
                </v:shape>
                <o:OLEObject Type="Embed" ProgID="Equation.3" ShapeID="_x0000_i1028" DrawAspect="Content" ObjectID="_1782164694"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D8778B" w:rsidRPr="00C04A08" w14:paraId="777472CF" w14:textId="77777777" w:rsidTr="00C71299">
        <w:trPr>
          <w:jc w:val="center"/>
        </w:trPr>
        <w:tc>
          <w:tcPr>
            <w:tcW w:w="3690" w:type="dxa"/>
          </w:tcPr>
          <w:p w14:paraId="4493BE14" w14:textId="6935766E" w:rsidR="00D8778B" w:rsidRPr="00C04A08" w:rsidRDefault="00D8778B" w:rsidP="00D8778B">
            <w:pPr>
              <w:pStyle w:val="TAC"/>
            </w:pPr>
            <w:r w:rsidRPr="00C04A08">
              <w:t>Allocated slots per Frame</w:t>
            </w:r>
            <w:r>
              <w:t xml:space="preserve"> (NOTE 7)</w:t>
            </w:r>
          </w:p>
        </w:tc>
        <w:tc>
          <w:tcPr>
            <w:tcW w:w="1093" w:type="dxa"/>
          </w:tcPr>
          <w:p w14:paraId="72EFEC97" w14:textId="77777777" w:rsidR="00D8778B" w:rsidRPr="00C04A08" w:rsidRDefault="00D8778B" w:rsidP="00D8778B">
            <w:pPr>
              <w:pStyle w:val="TAC"/>
            </w:pPr>
          </w:p>
        </w:tc>
        <w:tc>
          <w:tcPr>
            <w:tcW w:w="985" w:type="dxa"/>
          </w:tcPr>
          <w:p w14:paraId="79544933" w14:textId="714EBA2E" w:rsidR="00D8778B" w:rsidRPr="00C04A08" w:rsidRDefault="00D8778B" w:rsidP="00D8778B">
            <w:pPr>
              <w:pStyle w:val="TAC"/>
            </w:pPr>
            <w:r w:rsidRPr="00C04A08">
              <w:t>23</w:t>
            </w:r>
            <w:r>
              <w:t xml:space="preserve"> / 24</w:t>
            </w:r>
          </w:p>
        </w:tc>
        <w:tc>
          <w:tcPr>
            <w:tcW w:w="985" w:type="dxa"/>
          </w:tcPr>
          <w:p w14:paraId="31891C8B" w14:textId="3D8F8CEE" w:rsidR="00D8778B" w:rsidRPr="00C04A08" w:rsidRDefault="00D8778B" w:rsidP="00D8778B">
            <w:pPr>
              <w:pStyle w:val="TAC"/>
            </w:pPr>
            <w:r w:rsidRPr="00C04A08">
              <w:t>23</w:t>
            </w:r>
            <w:r>
              <w:t xml:space="preserve"> / 24</w:t>
            </w:r>
          </w:p>
        </w:tc>
        <w:tc>
          <w:tcPr>
            <w:tcW w:w="985" w:type="dxa"/>
          </w:tcPr>
          <w:p w14:paraId="7418D370" w14:textId="734A3CAD" w:rsidR="00D8778B" w:rsidRPr="00C04A08" w:rsidRDefault="00D8778B" w:rsidP="00D8778B">
            <w:pPr>
              <w:pStyle w:val="TAC"/>
            </w:pPr>
            <w:r w:rsidRPr="00C04A08">
              <w:t>23</w:t>
            </w:r>
            <w:r>
              <w:t xml:space="preserve"> / 24</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D8778B" w:rsidRPr="00C04A08" w14:paraId="215DCE8B" w14:textId="77777777" w:rsidTr="00C71299">
        <w:trPr>
          <w:jc w:val="center"/>
        </w:trPr>
        <w:tc>
          <w:tcPr>
            <w:tcW w:w="3690" w:type="dxa"/>
          </w:tcPr>
          <w:p w14:paraId="07DC0A32" w14:textId="1F948B79"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1F7FD43E" w14:textId="365F7EC7" w:rsidR="00D8778B" w:rsidRPr="00C04A08" w:rsidRDefault="00D8778B" w:rsidP="00D8778B">
            <w:pPr>
              <w:pStyle w:val="TAC"/>
            </w:pPr>
            <w:r w:rsidRPr="00C04A08">
              <w:t>CBs</w:t>
            </w:r>
          </w:p>
        </w:tc>
        <w:tc>
          <w:tcPr>
            <w:tcW w:w="985" w:type="dxa"/>
          </w:tcPr>
          <w:p w14:paraId="05FE0B38" w14:textId="0256B150" w:rsidR="00D8778B" w:rsidRPr="00C04A08" w:rsidRDefault="00D8778B" w:rsidP="00D8778B">
            <w:pPr>
              <w:pStyle w:val="TAC"/>
            </w:pPr>
            <w:r w:rsidRPr="00C04A08">
              <w:t>1</w:t>
            </w:r>
          </w:p>
        </w:tc>
        <w:tc>
          <w:tcPr>
            <w:tcW w:w="985" w:type="dxa"/>
          </w:tcPr>
          <w:p w14:paraId="7E011BC3" w14:textId="016D9A87" w:rsidR="00D8778B" w:rsidRPr="00C04A08" w:rsidRDefault="00D8778B" w:rsidP="00D8778B">
            <w:pPr>
              <w:pStyle w:val="TAC"/>
            </w:pPr>
            <w:r w:rsidRPr="00C04A08">
              <w:t>2</w:t>
            </w:r>
          </w:p>
        </w:tc>
        <w:tc>
          <w:tcPr>
            <w:tcW w:w="985" w:type="dxa"/>
          </w:tcPr>
          <w:p w14:paraId="0B92FF6E" w14:textId="5EC87E02" w:rsidR="00D8778B" w:rsidRPr="00C04A08" w:rsidRDefault="00D8778B" w:rsidP="00D8778B">
            <w:pPr>
              <w:pStyle w:val="TAC"/>
            </w:pPr>
            <w:r>
              <w:t>3</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D8778B" w:rsidRPr="00C04A08" w14:paraId="06AB9390" w14:textId="77777777" w:rsidTr="00C71299">
        <w:trPr>
          <w:jc w:val="center"/>
        </w:trPr>
        <w:tc>
          <w:tcPr>
            <w:tcW w:w="3690" w:type="dxa"/>
          </w:tcPr>
          <w:p w14:paraId="7661061F" w14:textId="6FE38442"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0334DB30" w14:textId="23A70D3D" w:rsidR="00D8778B" w:rsidRPr="00C04A08" w:rsidRDefault="00D8778B" w:rsidP="00D8778B">
            <w:pPr>
              <w:pStyle w:val="TAC"/>
            </w:pPr>
            <w:r w:rsidRPr="00C04A08">
              <w:t>Bits</w:t>
            </w:r>
          </w:p>
        </w:tc>
        <w:tc>
          <w:tcPr>
            <w:tcW w:w="985" w:type="dxa"/>
          </w:tcPr>
          <w:p w14:paraId="1DC960BC" w14:textId="4C96F24C" w:rsidR="00D8778B" w:rsidRPr="00C04A08" w:rsidRDefault="00D8778B" w:rsidP="00D8778B">
            <w:pPr>
              <w:pStyle w:val="TAC"/>
              <w:rPr>
                <w:rFonts w:eastAsia="Malgun Gothic"/>
              </w:rPr>
            </w:pPr>
            <w:r>
              <w:rPr>
                <w:rFonts w:eastAsia="Malgun Gothic"/>
              </w:rPr>
              <w:t>14256</w:t>
            </w:r>
          </w:p>
        </w:tc>
        <w:tc>
          <w:tcPr>
            <w:tcW w:w="985" w:type="dxa"/>
          </w:tcPr>
          <w:p w14:paraId="5190CACA" w14:textId="55DA2E6A" w:rsidR="00D8778B" w:rsidRPr="00C04A08" w:rsidRDefault="00D8778B" w:rsidP="00D8778B">
            <w:pPr>
              <w:pStyle w:val="TAC"/>
              <w:rPr>
                <w:rFonts w:eastAsia="Malgun Gothic"/>
              </w:rPr>
            </w:pPr>
            <w:r>
              <w:rPr>
                <w:rFonts w:eastAsia="Malgun Gothic"/>
              </w:rPr>
              <w:t>28512</w:t>
            </w:r>
          </w:p>
        </w:tc>
        <w:tc>
          <w:tcPr>
            <w:tcW w:w="985" w:type="dxa"/>
          </w:tcPr>
          <w:p w14:paraId="3AC08498" w14:textId="2E338C6C" w:rsidR="00D8778B" w:rsidRPr="00C04A08" w:rsidRDefault="00D8778B" w:rsidP="00D8778B">
            <w:pPr>
              <w:pStyle w:val="TAC"/>
              <w:rPr>
                <w:rFonts w:eastAsia="Malgun Gothic"/>
              </w:rPr>
            </w:pPr>
            <w:r>
              <w:rPr>
                <w:rFonts w:eastAsia="Malgun Gothic"/>
              </w:rPr>
              <w:t>57024</w:t>
            </w:r>
          </w:p>
        </w:tc>
      </w:tr>
      <w:tr w:rsidR="00D8778B" w:rsidRPr="00C04A08" w14:paraId="062913D4" w14:textId="77777777" w:rsidTr="00C71299">
        <w:trPr>
          <w:trHeight w:val="70"/>
          <w:jc w:val="center"/>
        </w:trPr>
        <w:tc>
          <w:tcPr>
            <w:tcW w:w="3690" w:type="dxa"/>
          </w:tcPr>
          <w:p w14:paraId="7F48B4B4" w14:textId="2AE2FFCA" w:rsidR="00D8778B" w:rsidRPr="00C04A08" w:rsidRDefault="00D8778B" w:rsidP="00D8778B">
            <w:pPr>
              <w:pStyle w:val="TAC"/>
            </w:pPr>
            <w:r w:rsidRPr="00C04A08">
              <w:t>Max. Throughput averaged over 1 frame</w:t>
            </w:r>
            <w:r>
              <w:t xml:space="preserve"> (NOTE 8)</w:t>
            </w:r>
          </w:p>
        </w:tc>
        <w:tc>
          <w:tcPr>
            <w:tcW w:w="1093" w:type="dxa"/>
          </w:tcPr>
          <w:p w14:paraId="234962D7" w14:textId="609DDB7E" w:rsidR="00D8778B" w:rsidRPr="00C04A08" w:rsidRDefault="00D8778B" w:rsidP="00D8778B">
            <w:pPr>
              <w:pStyle w:val="TAC"/>
            </w:pPr>
            <w:r w:rsidRPr="00C04A08">
              <w:t>Mbps</w:t>
            </w:r>
          </w:p>
        </w:tc>
        <w:tc>
          <w:tcPr>
            <w:tcW w:w="985" w:type="dxa"/>
          </w:tcPr>
          <w:p w14:paraId="516198E9" w14:textId="0A9EE501" w:rsidR="00D8778B" w:rsidRPr="00C04A08" w:rsidRDefault="00D8778B" w:rsidP="00D8778B">
            <w:pPr>
              <w:pStyle w:val="TAC"/>
            </w:pPr>
            <w:r>
              <w:t>10.138</w:t>
            </w:r>
          </w:p>
        </w:tc>
        <w:tc>
          <w:tcPr>
            <w:tcW w:w="985" w:type="dxa"/>
          </w:tcPr>
          <w:p w14:paraId="28341570" w14:textId="0CC3FBB5" w:rsidR="00D8778B" w:rsidRPr="00C04A08" w:rsidRDefault="00D8778B" w:rsidP="00D8778B">
            <w:pPr>
              <w:pStyle w:val="TAC"/>
            </w:pPr>
            <w:r>
              <w:t>20.294</w:t>
            </w:r>
          </w:p>
        </w:tc>
        <w:tc>
          <w:tcPr>
            <w:tcW w:w="985" w:type="dxa"/>
          </w:tcPr>
          <w:p w14:paraId="712727A7" w14:textId="559C05E6" w:rsidR="00D8778B" w:rsidRPr="00C04A08" w:rsidRDefault="00D8778B" w:rsidP="00D8778B">
            <w:pPr>
              <w:pStyle w:val="TAC"/>
            </w:pPr>
            <w:r>
              <w:t>40.550</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553A50">
            <w:pPr>
              <w:pStyle w:val="TAN"/>
            </w:pPr>
            <w:r w:rsidRPr="00C04A08">
              <w:t>NOTE 1:</w:t>
            </w:r>
            <w:r w:rsidRPr="00C04A08">
              <w:tab/>
              <w:t>Additional parameters are specified in Table A.3.1-1 and Table A.3.3.1-1.</w:t>
            </w:r>
          </w:p>
          <w:p w14:paraId="6A19398C" w14:textId="77777777" w:rsidR="00842EF7" w:rsidRPr="00C04A08" w:rsidRDefault="00842EF7" w:rsidP="00553A50">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553A5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313C3EF" w14:textId="77777777" w:rsidR="00263719" w:rsidRPr="00C04A08" w:rsidRDefault="00263719" w:rsidP="00553A5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5850997D" w14:textId="77777777" w:rsidR="00263719" w:rsidRPr="00C04A08" w:rsidRDefault="00263719" w:rsidP="00553A5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8) = {3,4,5,6,7} for i from {0,…,79} together with the TDD UL-DL configuration specified in A2.3.</w:t>
            </w:r>
          </w:p>
          <w:p w14:paraId="30334C68" w14:textId="77777777" w:rsidR="00842EF7" w:rsidRDefault="00263719" w:rsidP="00553A5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0DE4945F" w14:textId="77777777" w:rsidR="00D8778B" w:rsidRPr="00D8778B" w:rsidRDefault="00D8778B" w:rsidP="00553A50">
            <w:pPr>
              <w:pStyle w:val="TAN"/>
              <w:rPr>
                <w:rFonts w:eastAsia="SimSun"/>
                <w:lang w:val="en-US"/>
              </w:rPr>
            </w:pPr>
            <w:r w:rsidRPr="00D8778B">
              <w:rPr>
                <w:rFonts w:eastAsia="SimSun"/>
                <w:lang w:val="en-US"/>
              </w:rPr>
              <w:t>NOTE 7:</w:t>
            </w:r>
            <w:r w:rsidRPr="00D8778B">
              <w:rPr>
                <w:rFonts w:eastAsia="SimSun"/>
                <w:lang w:val="en-US"/>
              </w:rPr>
              <w:tab/>
              <w:t>First number corresponds to the number slots allocated in the first frame of the RMC; second number corresponds to the number slots allocated in the second frame of the RMC.</w:t>
            </w:r>
          </w:p>
          <w:p w14:paraId="271D3F61" w14:textId="79E737F3" w:rsidR="00D8778B" w:rsidRPr="00C04A08" w:rsidRDefault="00D8778B" w:rsidP="00553A50">
            <w:pPr>
              <w:pStyle w:val="TAN"/>
              <w:rPr>
                <w:lang w:val="en-US"/>
              </w:rPr>
            </w:pPr>
            <w:r w:rsidRPr="00D8778B">
              <w:rPr>
                <w:lang w:val="en-US"/>
              </w:rPr>
              <w:t>NOTE 8:</w:t>
            </w:r>
            <w:r w:rsidRPr="00D8778B">
              <w:rPr>
                <w:lang w:val="en-US"/>
              </w:rPr>
              <w:tab/>
              <w:t>Throughput is averaged over 2nd frame of RMC.</w:t>
            </w:r>
          </w:p>
        </w:tc>
      </w:tr>
    </w:tbl>
    <w:p w14:paraId="533C9E4A" w14:textId="77777777" w:rsidR="00842EF7" w:rsidRPr="00C04A08" w:rsidRDefault="00842EF7" w:rsidP="00DC7853"/>
    <w:p w14:paraId="57916807"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5pt;height:16.5pt" o:ole="">
                  <v:imagedata r:id="rId34" o:title=""/>
                </v:shape>
                <o:OLEObject Type="Embed" ProgID="Equation.3" ShapeID="_x0000_i1029" DrawAspect="Content" ObjectID="_1782164695"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FD7766" w:rsidRPr="00C04A08" w14:paraId="59A084E1" w14:textId="77777777" w:rsidTr="00C71299">
        <w:trPr>
          <w:jc w:val="center"/>
        </w:trPr>
        <w:tc>
          <w:tcPr>
            <w:tcW w:w="3690" w:type="dxa"/>
          </w:tcPr>
          <w:p w14:paraId="076D5168" w14:textId="709F16F7" w:rsidR="00FD7766" w:rsidRPr="00C04A08" w:rsidRDefault="00FD7766" w:rsidP="00FD7766">
            <w:pPr>
              <w:pStyle w:val="TAC"/>
            </w:pPr>
            <w:r w:rsidRPr="00C04A08">
              <w:t>Allocated slots per Frame</w:t>
            </w:r>
            <w:r>
              <w:t xml:space="preserve"> (NOTE 7)</w:t>
            </w:r>
          </w:p>
        </w:tc>
        <w:tc>
          <w:tcPr>
            <w:tcW w:w="1093" w:type="dxa"/>
          </w:tcPr>
          <w:p w14:paraId="07D8BF41" w14:textId="77777777" w:rsidR="00FD7766" w:rsidRPr="00C04A08" w:rsidRDefault="00FD7766" w:rsidP="00FD7766">
            <w:pPr>
              <w:pStyle w:val="TAC"/>
            </w:pPr>
          </w:p>
        </w:tc>
        <w:tc>
          <w:tcPr>
            <w:tcW w:w="940" w:type="dxa"/>
          </w:tcPr>
          <w:p w14:paraId="212DC422" w14:textId="33475BBF" w:rsidR="00FD7766" w:rsidRPr="00C04A08" w:rsidRDefault="00FD7766" w:rsidP="00FD7766">
            <w:pPr>
              <w:pStyle w:val="TAC"/>
            </w:pPr>
            <w:r w:rsidRPr="00C04A08">
              <w:t>47</w:t>
            </w:r>
            <w:r>
              <w:t xml:space="preserve"> / 48</w:t>
            </w:r>
          </w:p>
        </w:tc>
        <w:tc>
          <w:tcPr>
            <w:tcW w:w="940" w:type="dxa"/>
          </w:tcPr>
          <w:p w14:paraId="73CA0392" w14:textId="76971325" w:rsidR="00FD7766" w:rsidRPr="00C04A08" w:rsidRDefault="00FD7766" w:rsidP="00FD7766">
            <w:pPr>
              <w:pStyle w:val="TAC"/>
            </w:pPr>
            <w:r w:rsidRPr="00C04A08">
              <w:t>47</w:t>
            </w:r>
            <w:r>
              <w:t xml:space="preserve"> /48</w:t>
            </w:r>
          </w:p>
        </w:tc>
        <w:tc>
          <w:tcPr>
            <w:tcW w:w="940" w:type="dxa"/>
          </w:tcPr>
          <w:p w14:paraId="27F7F339" w14:textId="03FDD78F" w:rsidR="00FD7766" w:rsidRPr="00C04A08" w:rsidRDefault="00FD7766" w:rsidP="00FD7766">
            <w:pPr>
              <w:pStyle w:val="TAC"/>
            </w:pPr>
            <w:r w:rsidRPr="00C04A08">
              <w:t>47</w:t>
            </w:r>
            <w:r>
              <w:t xml:space="preserve"> / 48</w:t>
            </w:r>
          </w:p>
        </w:tc>
        <w:tc>
          <w:tcPr>
            <w:tcW w:w="940" w:type="dxa"/>
          </w:tcPr>
          <w:p w14:paraId="6E3A9CDC" w14:textId="7824ADC7" w:rsidR="00FD7766" w:rsidRPr="00C04A08" w:rsidRDefault="00FD7766" w:rsidP="00FD7766">
            <w:pPr>
              <w:pStyle w:val="TAC"/>
            </w:pPr>
            <w:r w:rsidRPr="00C04A08">
              <w:t>47</w:t>
            </w:r>
            <w:r>
              <w:t xml:space="preserve"> / 48</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FD7766" w:rsidRPr="00C04A08" w14:paraId="4702FB14" w14:textId="77777777" w:rsidTr="00C71299">
        <w:trPr>
          <w:jc w:val="center"/>
        </w:trPr>
        <w:tc>
          <w:tcPr>
            <w:tcW w:w="3690" w:type="dxa"/>
          </w:tcPr>
          <w:p w14:paraId="0467B53D" w14:textId="5AD12E89" w:rsidR="00FD7766" w:rsidRPr="00C04A08" w:rsidRDefault="00FD7766" w:rsidP="00FD7766">
            <w:pPr>
              <w:pStyle w:val="TAC"/>
              <w:rPr>
                <w:rFonts w:eastAsia="Malgun Gothic"/>
              </w:rPr>
            </w:pPr>
            <w:r w:rsidRPr="00C04A08">
              <w:rPr>
                <w:rFonts w:eastAsia="Malgun Gothic"/>
              </w:rPr>
              <w:t>For Slot i, if mod(i, 5) = {0,1,2} for i from {1,…,159} (NOTE 6)</w:t>
            </w:r>
          </w:p>
        </w:tc>
        <w:tc>
          <w:tcPr>
            <w:tcW w:w="1093" w:type="dxa"/>
          </w:tcPr>
          <w:p w14:paraId="19A09DA9" w14:textId="7981917B" w:rsidR="00FD7766" w:rsidRPr="00C04A08" w:rsidRDefault="00FD7766" w:rsidP="00FD7766">
            <w:pPr>
              <w:pStyle w:val="TAC"/>
            </w:pPr>
            <w:r w:rsidRPr="00C04A08">
              <w:t>CBs</w:t>
            </w:r>
          </w:p>
        </w:tc>
        <w:tc>
          <w:tcPr>
            <w:tcW w:w="940" w:type="dxa"/>
          </w:tcPr>
          <w:p w14:paraId="41CD2537" w14:textId="5A688B3B" w:rsidR="00FD7766" w:rsidRPr="00C04A08" w:rsidRDefault="00FD7766" w:rsidP="00FD7766">
            <w:pPr>
              <w:pStyle w:val="TAC"/>
            </w:pPr>
            <w:r w:rsidRPr="00C04A08">
              <w:t>1</w:t>
            </w:r>
          </w:p>
        </w:tc>
        <w:tc>
          <w:tcPr>
            <w:tcW w:w="940" w:type="dxa"/>
          </w:tcPr>
          <w:p w14:paraId="76198ED9" w14:textId="0E484D2F" w:rsidR="00FD7766" w:rsidRPr="00C04A08" w:rsidRDefault="00FD7766" w:rsidP="00FD7766">
            <w:pPr>
              <w:pStyle w:val="TAC"/>
            </w:pPr>
            <w:r w:rsidRPr="00C04A08">
              <w:t>1</w:t>
            </w:r>
          </w:p>
        </w:tc>
        <w:tc>
          <w:tcPr>
            <w:tcW w:w="940" w:type="dxa"/>
          </w:tcPr>
          <w:p w14:paraId="4D8A1783" w14:textId="6D21CB3C" w:rsidR="00FD7766" w:rsidRPr="00C04A08" w:rsidRDefault="00FD7766" w:rsidP="00FD7766">
            <w:pPr>
              <w:pStyle w:val="TAC"/>
            </w:pPr>
            <w:r w:rsidRPr="00C04A08">
              <w:t>2</w:t>
            </w:r>
          </w:p>
        </w:tc>
        <w:tc>
          <w:tcPr>
            <w:tcW w:w="940" w:type="dxa"/>
          </w:tcPr>
          <w:p w14:paraId="45B4E005" w14:textId="5D9B3CC4" w:rsidR="00FD7766" w:rsidRPr="00C04A08" w:rsidRDefault="00FD7766" w:rsidP="00FD7766">
            <w:pPr>
              <w:pStyle w:val="TAC"/>
            </w:pPr>
            <w:r>
              <w:t>3</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FD7766" w:rsidRPr="00C04A08" w14:paraId="6BF365FA" w14:textId="77777777" w:rsidTr="00C71299">
        <w:trPr>
          <w:trHeight w:val="70"/>
          <w:jc w:val="center"/>
        </w:trPr>
        <w:tc>
          <w:tcPr>
            <w:tcW w:w="3690" w:type="dxa"/>
          </w:tcPr>
          <w:p w14:paraId="5D246FE6" w14:textId="0E585E93" w:rsidR="00FD7766" w:rsidRPr="00C04A08" w:rsidRDefault="00FD7766" w:rsidP="00FD7766">
            <w:pPr>
              <w:pStyle w:val="TAC"/>
            </w:pPr>
            <w:r w:rsidRPr="00C04A08">
              <w:t>Max. Throughput averaged over 1 frame</w:t>
            </w:r>
            <w:r>
              <w:t xml:space="preserve"> (NOTE 8)</w:t>
            </w:r>
          </w:p>
        </w:tc>
        <w:tc>
          <w:tcPr>
            <w:tcW w:w="1093" w:type="dxa"/>
          </w:tcPr>
          <w:p w14:paraId="59E5BDA5" w14:textId="42C5372D" w:rsidR="00FD7766" w:rsidRPr="00C04A08" w:rsidRDefault="00FD7766" w:rsidP="00FD7766">
            <w:pPr>
              <w:pStyle w:val="TAC"/>
            </w:pPr>
            <w:r w:rsidRPr="00C04A08">
              <w:t>Mbps</w:t>
            </w:r>
          </w:p>
        </w:tc>
        <w:tc>
          <w:tcPr>
            <w:tcW w:w="940" w:type="dxa"/>
          </w:tcPr>
          <w:p w14:paraId="5DA93CC7" w14:textId="684F7474" w:rsidR="00FD7766" w:rsidRPr="00C04A08" w:rsidRDefault="00FD7766" w:rsidP="00FD7766">
            <w:pPr>
              <w:pStyle w:val="TAC"/>
              <w:rPr>
                <w:rFonts w:eastAsia="Malgun Gothic"/>
              </w:rPr>
            </w:pPr>
            <w:r w:rsidRPr="00C04A08">
              <w:rPr>
                <w:rFonts w:eastAsia="Malgun Gothic"/>
              </w:rPr>
              <w:t>10.022</w:t>
            </w:r>
          </w:p>
        </w:tc>
        <w:tc>
          <w:tcPr>
            <w:tcW w:w="940" w:type="dxa"/>
          </w:tcPr>
          <w:p w14:paraId="408D9654" w14:textId="104E8B52" w:rsidR="00FD7766" w:rsidRPr="00C04A08" w:rsidRDefault="00FD7766" w:rsidP="00FD7766">
            <w:pPr>
              <w:pStyle w:val="TAC"/>
              <w:rPr>
                <w:rFonts w:eastAsia="Malgun Gothic"/>
              </w:rPr>
            </w:pPr>
            <w:r w:rsidRPr="00C04A08">
              <w:rPr>
                <w:rFonts w:eastAsia="Malgun Gothic"/>
              </w:rPr>
              <w:t>20.275</w:t>
            </w:r>
          </w:p>
        </w:tc>
        <w:tc>
          <w:tcPr>
            <w:tcW w:w="940" w:type="dxa"/>
          </w:tcPr>
          <w:p w14:paraId="12CCEDE8" w14:textId="27E08FEE" w:rsidR="00FD7766" w:rsidRPr="00C04A08" w:rsidRDefault="00FD7766" w:rsidP="00FD7766">
            <w:pPr>
              <w:pStyle w:val="TAC"/>
              <w:rPr>
                <w:rFonts w:eastAsia="Malgun Gothic"/>
              </w:rPr>
            </w:pPr>
            <w:r w:rsidRPr="00C04A08">
              <w:rPr>
                <w:rFonts w:eastAsia="Malgun Gothic"/>
              </w:rPr>
              <w:t>40.589</w:t>
            </w:r>
          </w:p>
        </w:tc>
        <w:tc>
          <w:tcPr>
            <w:tcW w:w="940" w:type="dxa"/>
          </w:tcPr>
          <w:p w14:paraId="5ACFAB81" w14:textId="750C067E" w:rsidR="00FD7766" w:rsidRPr="00C04A08" w:rsidRDefault="00FD7766" w:rsidP="00FD7766">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2AC315C4"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30E4059F" w14:textId="77777777" w:rsidR="00FD7766" w:rsidRPr="00FD7766" w:rsidRDefault="00FD7766" w:rsidP="00FD7766">
            <w:pPr>
              <w:pStyle w:val="TAN"/>
              <w:rPr>
                <w:rFonts w:eastAsia="SimSun"/>
                <w:lang w:val="en-US"/>
              </w:rPr>
            </w:pPr>
            <w:r w:rsidRPr="00FD7766">
              <w:rPr>
                <w:rFonts w:eastAsia="SimSun"/>
                <w:lang w:val="en-US"/>
              </w:rPr>
              <w:t>NOTE 7:</w:t>
            </w:r>
            <w:r w:rsidRPr="00FD7766">
              <w:rPr>
                <w:rFonts w:eastAsia="SimSun"/>
                <w:lang w:val="en-US"/>
              </w:rPr>
              <w:tab/>
              <w:t>First number corresponds to the number slots allocated in the first frame of the RMC; second number corresponds to the number slots allocated in the second frame of the RMC.</w:t>
            </w:r>
          </w:p>
          <w:p w14:paraId="0B0D0FD0" w14:textId="36B87A08" w:rsidR="00FD7766" w:rsidRPr="00C04A08" w:rsidRDefault="00FD7766" w:rsidP="00FD7766">
            <w:pPr>
              <w:pStyle w:val="TAN"/>
            </w:pPr>
            <w:r w:rsidRPr="00FD7766">
              <w:rPr>
                <w:rFonts w:eastAsia="SimSun"/>
              </w:rPr>
              <w:t>NOTE 8:</w:t>
            </w:r>
            <w:r w:rsidRPr="00FD7766">
              <w:rPr>
                <w:rFonts w:eastAsia="SimSun"/>
              </w:rPr>
              <w:tab/>
              <w:t>Throughput is averaged over 2nd frame of RMC.</w:t>
            </w:r>
          </w:p>
        </w:tc>
      </w:tr>
    </w:tbl>
    <w:p w14:paraId="7F551C56" w14:textId="32D4770A" w:rsidR="00842EF7" w:rsidRDefault="00842EF7" w:rsidP="00842EF7"/>
    <w:p w14:paraId="0EAFCDC3" w14:textId="77777777" w:rsidR="001C1D7F" w:rsidRPr="001C1D7F" w:rsidRDefault="001C1D7F" w:rsidP="001C1D7F">
      <w:pPr>
        <w:pStyle w:val="TH"/>
        <w:rPr>
          <w:rFonts w:eastAsia="SimSun"/>
        </w:rPr>
      </w:pPr>
      <w:r w:rsidRPr="001C1D7F">
        <w:rPr>
          <w:rFonts w:eastAsia="SimSun"/>
        </w:rPr>
        <w:t>Table A.3.3.2-3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C1D7F" w:rsidRPr="001C1D7F" w14:paraId="604DDC31" w14:textId="77777777" w:rsidTr="00E12EDE">
        <w:trPr>
          <w:jc w:val="center"/>
        </w:trPr>
        <w:tc>
          <w:tcPr>
            <w:tcW w:w="3690" w:type="dxa"/>
          </w:tcPr>
          <w:p w14:paraId="097558BB" w14:textId="77777777" w:rsidR="001C1D7F" w:rsidRPr="001C1D7F" w:rsidRDefault="001C1D7F" w:rsidP="001C1D7F">
            <w:pPr>
              <w:pStyle w:val="TAH"/>
              <w:rPr>
                <w:rFonts w:eastAsia="SimSun"/>
              </w:rPr>
            </w:pPr>
            <w:r w:rsidRPr="001C1D7F">
              <w:rPr>
                <w:rFonts w:eastAsia="SimSun"/>
              </w:rPr>
              <w:t>Parameter</w:t>
            </w:r>
          </w:p>
        </w:tc>
        <w:tc>
          <w:tcPr>
            <w:tcW w:w="1093" w:type="dxa"/>
          </w:tcPr>
          <w:p w14:paraId="75D9BBD2" w14:textId="77777777" w:rsidR="001C1D7F" w:rsidRPr="001C1D7F" w:rsidRDefault="001C1D7F" w:rsidP="001C1D7F">
            <w:pPr>
              <w:pStyle w:val="TAH"/>
              <w:rPr>
                <w:rFonts w:eastAsia="SimSun"/>
              </w:rPr>
            </w:pPr>
            <w:r w:rsidRPr="001C1D7F">
              <w:rPr>
                <w:rFonts w:eastAsia="SimSun"/>
              </w:rPr>
              <w:t>Unit</w:t>
            </w:r>
          </w:p>
        </w:tc>
        <w:tc>
          <w:tcPr>
            <w:tcW w:w="2955" w:type="dxa"/>
            <w:gridSpan w:val="3"/>
          </w:tcPr>
          <w:p w14:paraId="3D0768D7" w14:textId="77777777" w:rsidR="001C1D7F" w:rsidRPr="001C1D7F" w:rsidRDefault="001C1D7F" w:rsidP="001C1D7F">
            <w:pPr>
              <w:pStyle w:val="TAH"/>
              <w:rPr>
                <w:rFonts w:eastAsia="SimSun"/>
              </w:rPr>
            </w:pPr>
            <w:r w:rsidRPr="001C1D7F">
              <w:rPr>
                <w:rFonts w:eastAsia="SimSun"/>
              </w:rPr>
              <w:t>Value</w:t>
            </w:r>
          </w:p>
        </w:tc>
      </w:tr>
      <w:tr w:rsidR="001C1D7F" w:rsidRPr="001C1D7F" w14:paraId="53AA7583" w14:textId="77777777" w:rsidTr="00E12EDE">
        <w:trPr>
          <w:jc w:val="center"/>
        </w:trPr>
        <w:tc>
          <w:tcPr>
            <w:tcW w:w="3690" w:type="dxa"/>
          </w:tcPr>
          <w:p w14:paraId="260526B5"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2EAABE9A" w14:textId="77777777" w:rsidR="001C1D7F" w:rsidRPr="001C1D7F" w:rsidRDefault="001C1D7F" w:rsidP="001C1D7F">
            <w:pPr>
              <w:pStyle w:val="TAC"/>
              <w:rPr>
                <w:rFonts w:eastAsia="SimSun"/>
              </w:rPr>
            </w:pPr>
            <w:r w:rsidRPr="001C1D7F">
              <w:rPr>
                <w:rFonts w:eastAsia="SimSun"/>
              </w:rPr>
              <w:t>MHz</w:t>
            </w:r>
          </w:p>
        </w:tc>
        <w:tc>
          <w:tcPr>
            <w:tcW w:w="985" w:type="dxa"/>
          </w:tcPr>
          <w:p w14:paraId="675EF368" w14:textId="77777777" w:rsidR="001C1D7F" w:rsidRPr="001C1D7F" w:rsidRDefault="001C1D7F" w:rsidP="001C1D7F">
            <w:pPr>
              <w:pStyle w:val="TAC"/>
              <w:rPr>
                <w:rFonts w:eastAsia="SimSun"/>
              </w:rPr>
            </w:pPr>
            <w:r w:rsidRPr="001C1D7F">
              <w:rPr>
                <w:rFonts w:eastAsia="SimSun"/>
              </w:rPr>
              <w:t>400</w:t>
            </w:r>
          </w:p>
        </w:tc>
        <w:tc>
          <w:tcPr>
            <w:tcW w:w="985" w:type="dxa"/>
          </w:tcPr>
          <w:p w14:paraId="40ACD857" w14:textId="77777777" w:rsidR="001C1D7F" w:rsidRPr="001C1D7F" w:rsidRDefault="001C1D7F" w:rsidP="001C1D7F">
            <w:pPr>
              <w:pStyle w:val="TAC"/>
              <w:rPr>
                <w:rFonts w:eastAsia="SimSun"/>
              </w:rPr>
            </w:pPr>
            <w:r w:rsidRPr="001C1D7F">
              <w:rPr>
                <w:rFonts w:eastAsia="SimSun"/>
              </w:rPr>
              <w:t>800</w:t>
            </w:r>
          </w:p>
        </w:tc>
        <w:tc>
          <w:tcPr>
            <w:tcW w:w="985" w:type="dxa"/>
          </w:tcPr>
          <w:p w14:paraId="41F4493D" w14:textId="77777777" w:rsidR="001C1D7F" w:rsidRPr="001C1D7F" w:rsidRDefault="001C1D7F" w:rsidP="001C1D7F">
            <w:pPr>
              <w:pStyle w:val="TAC"/>
              <w:rPr>
                <w:rFonts w:eastAsia="SimSun"/>
              </w:rPr>
            </w:pPr>
            <w:r w:rsidRPr="001C1D7F">
              <w:rPr>
                <w:rFonts w:eastAsia="SimSun"/>
              </w:rPr>
              <w:t>1600</w:t>
            </w:r>
          </w:p>
        </w:tc>
      </w:tr>
      <w:tr w:rsidR="001C1D7F" w:rsidRPr="001C1D7F" w14:paraId="6652B771" w14:textId="77777777" w:rsidTr="00E12EDE">
        <w:trPr>
          <w:jc w:val="center"/>
        </w:trPr>
        <w:tc>
          <w:tcPr>
            <w:tcW w:w="3690" w:type="dxa"/>
            <w:vAlign w:val="center"/>
          </w:tcPr>
          <w:p w14:paraId="4D6AFFF3"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0757D3D2">
                <v:shape id="_x0000_i1030" type="#_x0000_t75" style="width:10pt;height:18.5pt" o:ole="">
                  <v:imagedata r:id="rId34" o:title=""/>
                </v:shape>
                <o:OLEObject Type="Embed" ProgID="Equation.3" ShapeID="_x0000_i1030" DrawAspect="Content" ObjectID="_1782164696" r:id="rId37"/>
              </w:object>
            </w:r>
          </w:p>
        </w:tc>
        <w:tc>
          <w:tcPr>
            <w:tcW w:w="1093" w:type="dxa"/>
            <w:vAlign w:val="center"/>
          </w:tcPr>
          <w:p w14:paraId="1CE9F38F" w14:textId="77777777" w:rsidR="001C1D7F" w:rsidRPr="001C1D7F" w:rsidRDefault="001C1D7F" w:rsidP="001C1D7F">
            <w:pPr>
              <w:pStyle w:val="TAC"/>
              <w:rPr>
                <w:rFonts w:eastAsia="SimSun"/>
              </w:rPr>
            </w:pPr>
          </w:p>
        </w:tc>
        <w:tc>
          <w:tcPr>
            <w:tcW w:w="985" w:type="dxa"/>
            <w:vAlign w:val="center"/>
          </w:tcPr>
          <w:p w14:paraId="5631661A"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4026D347"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2C8430D9" w14:textId="77777777" w:rsidR="001C1D7F" w:rsidRPr="001C1D7F" w:rsidRDefault="001C1D7F" w:rsidP="001C1D7F">
            <w:pPr>
              <w:pStyle w:val="TAC"/>
              <w:rPr>
                <w:rFonts w:eastAsia="SimSun"/>
              </w:rPr>
            </w:pPr>
            <w:r w:rsidRPr="001C1D7F">
              <w:rPr>
                <w:rFonts w:eastAsia="SimSun"/>
              </w:rPr>
              <w:t>5</w:t>
            </w:r>
          </w:p>
        </w:tc>
      </w:tr>
      <w:tr w:rsidR="001C1D7F" w:rsidRPr="001C1D7F" w14:paraId="56132708" w14:textId="77777777" w:rsidTr="00E12EDE">
        <w:trPr>
          <w:jc w:val="center"/>
        </w:trPr>
        <w:tc>
          <w:tcPr>
            <w:tcW w:w="3690" w:type="dxa"/>
          </w:tcPr>
          <w:p w14:paraId="0E545640"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547D93D0" w14:textId="77777777" w:rsidR="001C1D7F" w:rsidRPr="001C1D7F" w:rsidRDefault="001C1D7F" w:rsidP="001C1D7F">
            <w:pPr>
              <w:pStyle w:val="TAC"/>
              <w:rPr>
                <w:rFonts w:eastAsia="SimSun"/>
              </w:rPr>
            </w:pPr>
          </w:p>
        </w:tc>
        <w:tc>
          <w:tcPr>
            <w:tcW w:w="985" w:type="dxa"/>
          </w:tcPr>
          <w:p w14:paraId="709C8619" w14:textId="77777777" w:rsidR="001C1D7F" w:rsidRPr="001C1D7F" w:rsidRDefault="001C1D7F" w:rsidP="001C1D7F">
            <w:pPr>
              <w:pStyle w:val="TAC"/>
              <w:rPr>
                <w:rFonts w:eastAsia="SimSun"/>
              </w:rPr>
            </w:pPr>
            <w:r w:rsidRPr="001C1D7F">
              <w:rPr>
                <w:rFonts w:eastAsia="SimSun"/>
              </w:rPr>
              <w:t>66</w:t>
            </w:r>
          </w:p>
        </w:tc>
        <w:tc>
          <w:tcPr>
            <w:tcW w:w="985" w:type="dxa"/>
          </w:tcPr>
          <w:p w14:paraId="3FD170BB" w14:textId="77777777" w:rsidR="001C1D7F" w:rsidRPr="001C1D7F" w:rsidRDefault="001C1D7F" w:rsidP="001C1D7F">
            <w:pPr>
              <w:pStyle w:val="TAC"/>
              <w:rPr>
                <w:rFonts w:eastAsia="SimSun"/>
              </w:rPr>
            </w:pPr>
            <w:r w:rsidRPr="001C1D7F">
              <w:rPr>
                <w:rFonts w:eastAsia="SimSun"/>
              </w:rPr>
              <w:t>124</w:t>
            </w:r>
          </w:p>
        </w:tc>
        <w:tc>
          <w:tcPr>
            <w:tcW w:w="985" w:type="dxa"/>
          </w:tcPr>
          <w:p w14:paraId="60DE9551" w14:textId="77777777" w:rsidR="001C1D7F" w:rsidRPr="001C1D7F" w:rsidRDefault="001C1D7F" w:rsidP="001C1D7F">
            <w:pPr>
              <w:pStyle w:val="TAC"/>
              <w:rPr>
                <w:rFonts w:eastAsia="SimSun"/>
              </w:rPr>
            </w:pPr>
            <w:r w:rsidRPr="001C1D7F">
              <w:rPr>
                <w:rFonts w:eastAsia="SimSun"/>
              </w:rPr>
              <w:t>248</w:t>
            </w:r>
          </w:p>
        </w:tc>
      </w:tr>
      <w:tr w:rsidR="001C1D7F" w:rsidRPr="001C1D7F" w14:paraId="46180EF5" w14:textId="77777777" w:rsidTr="00E12EDE">
        <w:trPr>
          <w:jc w:val="center"/>
        </w:trPr>
        <w:tc>
          <w:tcPr>
            <w:tcW w:w="3690" w:type="dxa"/>
          </w:tcPr>
          <w:p w14:paraId="37CD393F"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5719E979" w14:textId="77777777" w:rsidR="001C1D7F" w:rsidRPr="001C1D7F" w:rsidRDefault="001C1D7F" w:rsidP="001C1D7F">
            <w:pPr>
              <w:pStyle w:val="TAC"/>
              <w:rPr>
                <w:rFonts w:eastAsia="SimSun"/>
              </w:rPr>
            </w:pPr>
          </w:p>
        </w:tc>
        <w:tc>
          <w:tcPr>
            <w:tcW w:w="985" w:type="dxa"/>
          </w:tcPr>
          <w:p w14:paraId="181E9AA8" w14:textId="77777777" w:rsidR="001C1D7F" w:rsidRPr="001C1D7F" w:rsidRDefault="001C1D7F" w:rsidP="001C1D7F">
            <w:pPr>
              <w:pStyle w:val="TAC"/>
              <w:rPr>
                <w:rFonts w:eastAsia="SimSun"/>
              </w:rPr>
            </w:pPr>
            <w:r w:rsidRPr="001C1D7F">
              <w:rPr>
                <w:rFonts w:eastAsia="SimSun"/>
              </w:rPr>
              <w:t>12</w:t>
            </w:r>
          </w:p>
        </w:tc>
        <w:tc>
          <w:tcPr>
            <w:tcW w:w="985" w:type="dxa"/>
          </w:tcPr>
          <w:p w14:paraId="691FCE62" w14:textId="77777777" w:rsidR="001C1D7F" w:rsidRPr="001C1D7F" w:rsidRDefault="001C1D7F" w:rsidP="001C1D7F">
            <w:pPr>
              <w:pStyle w:val="TAC"/>
              <w:rPr>
                <w:rFonts w:eastAsia="SimSun"/>
              </w:rPr>
            </w:pPr>
            <w:r w:rsidRPr="001C1D7F">
              <w:rPr>
                <w:rFonts w:eastAsia="SimSun"/>
              </w:rPr>
              <w:t>12</w:t>
            </w:r>
          </w:p>
        </w:tc>
        <w:tc>
          <w:tcPr>
            <w:tcW w:w="985" w:type="dxa"/>
          </w:tcPr>
          <w:p w14:paraId="043D7E04" w14:textId="77777777" w:rsidR="001C1D7F" w:rsidRPr="001C1D7F" w:rsidRDefault="001C1D7F" w:rsidP="001C1D7F">
            <w:pPr>
              <w:pStyle w:val="TAC"/>
              <w:rPr>
                <w:rFonts w:eastAsia="SimSun"/>
              </w:rPr>
            </w:pPr>
            <w:r w:rsidRPr="001C1D7F">
              <w:rPr>
                <w:rFonts w:eastAsia="SimSun"/>
              </w:rPr>
              <w:t>12</w:t>
            </w:r>
          </w:p>
        </w:tc>
      </w:tr>
      <w:tr w:rsidR="001C1D7F" w:rsidRPr="001C1D7F" w14:paraId="15E8794E" w14:textId="77777777" w:rsidTr="00E12EDE">
        <w:trPr>
          <w:jc w:val="center"/>
        </w:trPr>
        <w:tc>
          <w:tcPr>
            <w:tcW w:w="3690" w:type="dxa"/>
          </w:tcPr>
          <w:p w14:paraId="2402ACFD"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15B3338A" w14:textId="77777777" w:rsidR="001C1D7F" w:rsidRPr="001C1D7F" w:rsidRDefault="001C1D7F" w:rsidP="001C1D7F">
            <w:pPr>
              <w:pStyle w:val="TAC"/>
              <w:rPr>
                <w:rFonts w:eastAsia="SimSun"/>
              </w:rPr>
            </w:pPr>
          </w:p>
        </w:tc>
        <w:tc>
          <w:tcPr>
            <w:tcW w:w="985" w:type="dxa"/>
          </w:tcPr>
          <w:p w14:paraId="16CCEF81" w14:textId="77777777" w:rsidR="001C1D7F" w:rsidRPr="001C1D7F" w:rsidRDefault="001C1D7F" w:rsidP="001C1D7F">
            <w:pPr>
              <w:pStyle w:val="TAC"/>
              <w:rPr>
                <w:rFonts w:eastAsia="SimSun"/>
              </w:rPr>
            </w:pPr>
            <w:r w:rsidRPr="001C1D7F">
              <w:rPr>
                <w:rFonts w:eastAsia="SimSun"/>
              </w:rPr>
              <w:t>191 / 192</w:t>
            </w:r>
          </w:p>
        </w:tc>
        <w:tc>
          <w:tcPr>
            <w:tcW w:w="985" w:type="dxa"/>
          </w:tcPr>
          <w:p w14:paraId="4F0CEE72" w14:textId="77777777" w:rsidR="001C1D7F" w:rsidRPr="001C1D7F" w:rsidRDefault="001C1D7F" w:rsidP="001C1D7F">
            <w:pPr>
              <w:pStyle w:val="TAC"/>
              <w:rPr>
                <w:rFonts w:eastAsia="SimSun"/>
              </w:rPr>
            </w:pPr>
            <w:r w:rsidRPr="001C1D7F">
              <w:rPr>
                <w:rFonts w:eastAsia="SimSun"/>
              </w:rPr>
              <w:t>191 / 192</w:t>
            </w:r>
          </w:p>
        </w:tc>
        <w:tc>
          <w:tcPr>
            <w:tcW w:w="985" w:type="dxa"/>
          </w:tcPr>
          <w:p w14:paraId="3E24694D" w14:textId="77777777" w:rsidR="001C1D7F" w:rsidRPr="001C1D7F" w:rsidRDefault="001C1D7F" w:rsidP="001C1D7F">
            <w:pPr>
              <w:pStyle w:val="TAC"/>
              <w:rPr>
                <w:rFonts w:eastAsia="SimSun"/>
              </w:rPr>
            </w:pPr>
            <w:r w:rsidRPr="001C1D7F">
              <w:rPr>
                <w:rFonts w:eastAsia="SimSun"/>
              </w:rPr>
              <w:t>191 / 192</w:t>
            </w:r>
          </w:p>
        </w:tc>
      </w:tr>
      <w:tr w:rsidR="001C1D7F" w:rsidRPr="001C1D7F" w14:paraId="0CFA0497" w14:textId="77777777" w:rsidTr="00E12EDE">
        <w:trPr>
          <w:jc w:val="center"/>
        </w:trPr>
        <w:tc>
          <w:tcPr>
            <w:tcW w:w="3690" w:type="dxa"/>
          </w:tcPr>
          <w:p w14:paraId="12826002" w14:textId="77777777" w:rsidR="001C1D7F" w:rsidRPr="001C1D7F" w:rsidRDefault="001C1D7F" w:rsidP="001C1D7F">
            <w:pPr>
              <w:pStyle w:val="TAC"/>
              <w:rPr>
                <w:rFonts w:eastAsia="SimSun"/>
              </w:rPr>
            </w:pPr>
            <w:r w:rsidRPr="001C1D7F">
              <w:rPr>
                <w:rFonts w:eastAsia="SimSun"/>
              </w:rPr>
              <w:t>MCS index</w:t>
            </w:r>
          </w:p>
        </w:tc>
        <w:tc>
          <w:tcPr>
            <w:tcW w:w="1093" w:type="dxa"/>
          </w:tcPr>
          <w:p w14:paraId="2EA9E8D2" w14:textId="77777777" w:rsidR="001C1D7F" w:rsidRPr="001C1D7F" w:rsidRDefault="001C1D7F" w:rsidP="001C1D7F">
            <w:pPr>
              <w:pStyle w:val="TAC"/>
              <w:rPr>
                <w:rFonts w:eastAsia="SimSun"/>
              </w:rPr>
            </w:pPr>
          </w:p>
        </w:tc>
        <w:tc>
          <w:tcPr>
            <w:tcW w:w="985" w:type="dxa"/>
          </w:tcPr>
          <w:p w14:paraId="47558DB1" w14:textId="77777777" w:rsidR="001C1D7F" w:rsidRPr="001C1D7F" w:rsidRDefault="001C1D7F" w:rsidP="001C1D7F">
            <w:pPr>
              <w:pStyle w:val="TAC"/>
              <w:rPr>
                <w:rFonts w:eastAsia="SimSun"/>
              </w:rPr>
            </w:pPr>
            <w:r w:rsidRPr="001C1D7F">
              <w:rPr>
                <w:rFonts w:eastAsia="SimSun"/>
              </w:rPr>
              <w:t>4</w:t>
            </w:r>
          </w:p>
        </w:tc>
        <w:tc>
          <w:tcPr>
            <w:tcW w:w="985" w:type="dxa"/>
          </w:tcPr>
          <w:p w14:paraId="38298B21" w14:textId="77777777" w:rsidR="001C1D7F" w:rsidRPr="001C1D7F" w:rsidRDefault="001C1D7F" w:rsidP="001C1D7F">
            <w:pPr>
              <w:pStyle w:val="TAC"/>
              <w:rPr>
                <w:rFonts w:eastAsia="SimSun"/>
              </w:rPr>
            </w:pPr>
            <w:r w:rsidRPr="001C1D7F">
              <w:rPr>
                <w:rFonts w:eastAsia="SimSun"/>
              </w:rPr>
              <w:t>4</w:t>
            </w:r>
          </w:p>
        </w:tc>
        <w:tc>
          <w:tcPr>
            <w:tcW w:w="985" w:type="dxa"/>
          </w:tcPr>
          <w:p w14:paraId="2CCB43EF" w14:textId="77777777" w:rsidR="001C1D7F" w:rsidRPr="001C1D7F" w:rsidRDefault="001C1D7F" w:rsidP="001C1D7F">
            <w:pPr>
              <w:pStyle w:val="TAC"/>
              <w:rPr>
                <w:rFonts w:eastAsia="SimSun"/>
              </w:rPr>
            </w:pPr>
            <w:r w:rsidRPr="001C1D7F">
              <w:rPr>
                <w:rFonts w:eastAsia="SimSun"/>
              </w:rPr>
              <w:t>4</w:t>
            </w:r>
          </w:p>
        </w:tc>
      </w:tr>
      <w:tr w:rsidR="001C1D7F" w:rsidRPr="001C1D7F" w14:paraId="155901C4" w14:textId="77777777" w:rsidTr="00E12EDE">
        <w:trPr>
          <w:jc w:val="center"/>
        </w:trPr>
        <w:tc>
          <w:tcPr>
            <w:tcW w:w="3690" w:type="dxa"/>
          </w:tcPr>
          <w:p w14:paraId="6E8EC362" w14:textId="77777777" w:rsidR="001C1D7F" w:rsidRPr="001C1D7F" w:rsidRDefault="001C1D7F" w:rsidP="001C1D7F">
            <w:pPr>
              <w:pStyle w:val="TAC"/>
              <w:rPr>
                <w:rFonts w:eastAsia="SimSun"/>
              </w:rPr>
            </w:pPr>
            <w:r w:rsidRPr="001C1D7F">
              <w:rPr>
                <w:rFonts w:eastAsia="SimSun"/>
              </w:rPr>
              <w:t>Modulation</w:t>
            </w:r>
          </w:p>
        </w:tc>
        <w:tc>
          <w:tcPr>
            <w:tcW w:w="1093" w:type="dxa"/>
          </w:tcPr>
          <w:p w14:paraId="75EA7F15" w14:textId="77777777" w:rsidR="001C1D7F" w:rsidRPr="001C1D7F" w:rsidRDefault="001C1D7F" w:rsidP="001C1D7F">
            <w:pPr>
              <w:pStyle w:val="TAC"/>
              <w:rPr>
                <w:rFonts w:eastAsia="SimSun"/>
              </w:rPr>
            </w:pPr>
          </w:p>
        </w:tc>
        <w:tc>
          <w:tcPr>
            <w:tcW w:w="985" w:type="dxa"/>
          </w:tcPr>
          <w:p w14:paraId="401A4BD4" w14:textId="77777777" w:rsidR="001C1D7F" w:rsidRPr="001C1D7F" w:rsidRDefault="001C1D7F" w:rsidP="001C1D7F">
            <w:pPr>
              <w:pStyle w:val="TAC"/>
              <w:rPr>
                <w:rFonts w:eastAsia="SimSun"/>
              </w:rPr>
            </w:pPr>
            <w:r w:rsidRPr="001C1D7F">
              <w:rPr>
                <w:rFonts w:eastAsia="SimSun"/>
              </w:rPr>
              <w:t>QPSK</w:t>
            </w:r>
          </w:p>
        </w:tc>
        <w:tc>
          <w:tcPr>
            <w:tcW w:w="985" w:type="dxa"/>
          </w:tcPr>
          <w:p w14:paraId="4BDBDFF4" w14:textId="77777777" w:rsidR="001C1D7F" w:rsidRPr="001C1D7F" w:rsidRDefault="001C1D7F" w:rsidP="001C1D7F">
            <w:pPr>
              <w:pStyle w:val="TAC"/>
              <w:rPr>
                <w:rFonts w:eastAsia="SimSun"/>
              </w:rPr>
            </w:pPr>
            <w:r w:rsidRPr="001C1D7F">
              <w:rPr>
                <w:rFonts w:eastAsia="SimSun"/>
              </w:rPr>
              <w:t>QPSK</w:t>
            </w:r>
          </w:p>
        </w:tc>
        <w:tc>
          <w:tcPr>
            <w:tcW w:w="985" w:type="dxa"/>
          </w:tcPr>
          <w:p w14:paraId="4D2B689C" w14:textId="77777777" w:rsidR="001C1D7F" w:rsidRPr="001C1D7F" w:rsidRDefault="001C1D7F" w:rsidP="001C1D7F">
            <w:pPr>
              <w:pStyle w:val="TAC"/>
              <w:rPr>
                <w:rFonts w:eastAsia="SimSun"/>
              </w:rPr>
            </w:pPr>
            <w:r w:rsidRPr="001C1D7F">
              <w:rPr>
                <w:rFonts w:eastAsia="SimSun"/>
              </w:rPr>
              <w:t>QPSK</w:t>
            </w:r>
          </w:p>
        </w:tc>
      </w:tr>
      <w:tr w:rsidR="001C1D7F" w:rsidRPr="001C1D7F" w14:paraId="535B096D" w14:textId="77777777" w:rsidTr="00E12EDE">
        <w:trPr>
          <w:jc w:val="center"/>
        </w:trPr>
        <w:tc>
          <w:tcPr>
            <w:tcW w:w="3690" w:type="dxa"/>
          </w:tcPr>
          <w:p w14:paraId="12A56E8F"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6F8F19D2" w14:textId="77777777" w:rsidR="001C1D7F" w:rsidRPr="001C1D7F" w:rsidRDefault="001C1D7F" w:rsidP="001C1D7F">
            <w:pPr>
              <w:pStyle w:val="TAC"/>
              <w:rPr>
                <w:rFonts w:eastAsia="SimSun"/>
              </w:rPr>
            </w:pPr>
          </w:p>
        </w:tc>
        <w:tc>
          <w:tcPr>
            <w:tcW w:w="985" w:type="dxa"/>
          </w:tcPr>
          <w:p w14:paraId="5FDE7E21" w14:textId="77777777" w:rsidR="001C1D7F" w:rsidRPr="001C1D7F" w:rsidRDefault="001C1D7F" w:rsidP="001C1D7F">
            <w:pPr>
              <w:pStyle w:val="TAC"/>
              <w:rPr>
                <w:rFonts w:eastAsia="SimSun"/>
              </w:rPr>
            </w:pPr>
            <w:r w:rsidRPr="001C1D7F">
              <w:rPr>
                <w:rFonts w:eastAsia="SimSun"/>
              </w:rPr>
              <w:t>1/3</w:t>
            </w:r>
          </w:p>
        </w:tc>
        <w:tc>
          <w:tcPr>
            <w:tcW w:w="985" w:type="dxa"/>
          </w:tcPr>
          <w:p w14:paraId="7599A71B" w14:textId="77777777" w:rsidR="001C1D7F" w:rsidRPr="001C1D7F" w:rsidRDefault="001C1D7F" w:rsidP="001C1D7F">
            <w:pPr>
              <w:pStyle w:val="TAC"/>
              <w:rPr>
                <w:rFonts w:eastAsia="SimSun"/>
              </w:rPr>
            </w:pPr>
            <w:r w:rsidRPr="001C1D7F">
              <w:rPr>
                <w:rFonts w:eastAsia="SimSun"/>
              </w:rPr>
              <w:t>1/3</w:t>
            </w:r>
          </w:p>
        </w:tc>
        <w:tc>
          <w:tcPr>
            <w:tcW w:w="985" w:type="dxa"/>
          </w:tcPr>
          <w:p w14:paraId="22AC9EF6" w14:textId="77777777" w:rsidR="001C1D7F" w:rsidRPr="001C1D7F" w:rsidRDefault="001C1D7F" w:rsidP="001C1D7F">
            <w:pPr>
              <w:pStyle w:val="TAC"/>
              <w:rPr>
                <w:rFonts w:eastAsia="SimSun"/>
              </w:rPr>
            </w:pPr>
            <w:r w:rsidRPr="001C1D7F">
              <w:rPr>
                <w:rFonts w:eastAsia="SimSun"/>
              </w:rPr>
              <w:t>1/3</w:t>
            </w:r>
          </w:p>
        </w:tc>
      </w:tr>
      <w:tr w:rsidR="001C1D7F" w:rsidRPr="001C1D7F" w14:paraId="5296C9A5" w14:textId="77777777" w:rsidTr="00E12EDE">
        <w:trPr>
          <w:jc w:val="center"/>
        </w:trPr>
        <w:tc>
          <w:tcPr>
            <w:tcW w:w="3690" w:type="dxa"/>
          </w:tcPr>
          <w:p w14:paraId="66856E11"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27DC695B" w14:textId="77777777" w:rsidR="001C1D7F" w:rsidRPr="001C1D7F" w:rsidRDefault="001C1D7F" w:rsidP="001C1D7F">
            <w:pPr>
              <w:pStyle w:val="TAC"/>
              <w:rPr>
                <w:rFonts w:eastAsia="SimSun"/>
              </w:rPr>
            </w:pPr>
          </w:p>
        </w:tc>
        <w:tc>
          <w:tcPr>
            <w:tcW w:w="985" w:type="dxa"/>
          </w:tcPr>
          <w:p w14:paraId="4DC2801B" w14:textId="77777777" w:rsidR="001C1D7F" w:rsidRPr="001C1D7F" w:rsidRDefault="001C1D7F" w:rsidP="001C1D7F">
            <w:pPr>
              <w:pStyle w:val="TAC"/>
              <w:rPr>
                <w:rFonts w:eastAsia="SimSun"/>
              </w:rPr>
            </w:pPr>
            <w:r w:rsidRPr="001C1D7F">
              <w:rPr>
                <w:rFonts w:eastAsia="SimSun"/>
              </w:rPr>
              <w:t>1</w:t>
            </w:r>
          </w:p>
        </w:tc>
        <w:tc>
          <w:tcPr>
            <w:tcW w:w="985" w:type="dxa"/>
          </w:tcPr>
          <w:p w14:paraId="39B9608E" w14:textId="77777777" w:rsidR="001C1D7F" w:rsidRPr="001C1D7F" w:rsidRDefault="001C1D7F" w:rsidP="001C1D7F">
            <w:pPr>
              <w:pStyle w:val="TAC"/>
              <w:rPr>
                <w:rFonts w:eastAsia="SimSun"/>
              </w:rPr>
            </w:pPr>
            <w:r w:rsidRPr="001C1D7F">
              <w:rPr>
                <w:rFonts w:eastAsia="SimSun"/>
              </w:rPr>
              <w:t>1</w:t>
            </w:r>
          </w:p>
        </w:tc>
        <w:tc>
          <w:tcPr>
            <w:tcW w:w="985" w:type="dxa"/>
          </w:tcPr>
          <w:p w14:paraId="17B9EBC6" w14:textId="77777777" w:rsidR="001C1D7F" w:rsidRPr="001C1D7F" w:rsidRDefault="001C1D7F" w:rsidP="001C1D7F">
            <w:pPr>
              <w:pStyle w:val="TAC"/>
              <w:rPr>
                <w:rFonts w:eastAsia="SimSun"/>
              </w:rPr>
            </w:pPr>
            <w:r w:rsidRPr="001C1D7F">
              <w:rPr>
                <w:rFonts w:eastAsia="SimSun"/>
              </w:rPr>
              <w:t>1</w:t>
            </w:r>
          </w:p>
        </w:tc>
      </w:tr>
      <w:tr w:rsidR="001C1D7F" w:rsidRPr="001C1D7F" w14:paraId="24C2C784" w14:textId="77777777" w:rsidTr="00E12EDE">
        <w:trPr>
          <w:jc w:val="center"/>
        </w:trPr>
        <w:tc>
          <w:tcPr>
            <w:tcW w:w="3690" w:type="dxa"/>
          </w:tcPr>
          <w:p w14:paraId="7DC29A0D"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2D9CE022" w14:textId="77777777" w:rsidR="001C1D7F" w:rsidRPr="001C1D7F" w:rsidRDefault="001C1D7F" w:rsidP="001C1D7F">
            <w:pPr>
              <w:pStyle w:val="TAC"/>
              <w:rPr>
                <w:rFonts w:eastAsia="SimSun"/>
              </w:rPr>
            </w:pPr>
          </w:p>
        </w:tc>
        <w:tc>
          <w:tcPr>
            <w:tcW w:w="985" w:type="dxa"/>
          </w:tcPr>
          <w:p w14:paraId="764F321E" w14:textId="77777777" w:rsidR="001C1D7F" w:rsidRPr="001C1D7F" w:rsidRDefault="001C1D7F" w:rsidP="001C1D7F">
            <w:pPr>
              <w:pStyle w:val="TAC"/>
              <w:rPr>
                <w:rFonts w:eastAsia="SimSun"/>
              </w:rPr>
            </w:pPr>
          </w:p>
        </w:tc>
        <w:tc>
          <w:tcPr>
            <w:tcW w:w="985" w:type="dxa"/>
          </w:tcPr>
          <w:p w14:paraId="5742AAD3" w14:textId="77777777" w:rsidR="001C1D7F" w:rsidRPr="001C1D7F" w:rsidRDefault="001C1D7F" w:rsidP="001C1D7F">
            <w:pPr>
              <w:pStyle w:val="TAC"/>
              <w:rPr>
                <w:rFonts w:eastAsia="SimSun"/>
              </w:rPr>
            </w:pPr>
          </w:p>
        </w:tc>
        <w:tc>
          <w:tcPr>
            <w:tcW w:w="985" w:type="dxa"/>
          </w:tcPr>
          <w:p w14:paraId="33A0394B" w14:textId="77777777" w:rsidR="001C1D7F" w:rsidRPr="001C1D7F" w:rsidRDefault="001C1D7F" w:rsidP="001C1D7F">
            <w:pPr>
              <w:pStyle w:val="TAC"/>
              <w:rPr>
                <w:rFonts w:eastAsia="SimSun"/>
              </w:rPr>
            </w:pPr>
          </w:p>
        </w:tc>
      </w:tr>
      <w:tr w:rsidR="001C1D7F" w:rsidRPr="001C1D7F" w14:paraId="326D76DD" w14:textId="77777777" w:rsidTr="00E12EDE">
        <w:trPr>
          <w:jc w:val="center"/>
        </w:trPr>
        <w:tc>
          <w:tcPr>
            <w:tcW w:w="3690" w:type="dxa"/>
          </w:tcPr>
          <w:p w14:paraId="5F6CE18D" w14:textId="77777777" w:rsidR="001C1D7F" w:rsidRPr="001C1D7F" w:rsidRDefault="001C1D7F" w:rsidP="001C1D7F">
            <w:pPr>
              <w:pStyle w:val="TAC"/>
              <w:rPr>
                <w:rFonts w:eastAsia="SimSun"/>
              </w:rPr>
            </w:pPr>
            <w:r w:rsidRPr="001C1D7F">
              <w:rPr>
                <w:rFonts w:eastAsia="Malgun Gothic"/>
              </w:rPr>
              <w:t>For Slots 0 and Slot i, if mod(i, 5) = {3,4} for i from {0,…,639} (NOTE 5)</w:t>
            </w:r>
          </w:p>
        </w:tc>
        <w:tc>
          <w:tcPr>
            <w:tcW w:w="1093" w:type="dxa"/>
          </w:tcPr>
          <w:p w14:paraId="6F15CCD0" w14:textId="77777777" w:rsidR="001C1D7F" w:rsidRPr="001C1D7F" w:rsidRDefault="001C1D7F" w:rsidP="001C1D7F">
            <w:pPr>
              <w:pStyle w:val="TAC"/>
              <w:rPr>
                <w:rFonts w:eastAsia="SimSun"/>
              </w:rPr>
            </w:pPr>
            <w:r w:rsidRPr="001C1D7F">
              <w:rPr>
                <w:rFonts w:eastAsia="SimSun"/>
              </w:rPr>
              <w:t>Bits</w:t>
            </w:r>
          </w:p>
        </w:tc>
        <w:tc>
          <w:tcPr>
            <w:tcW w:w="985" w:type="dxa"/>
          </w:tcPr>
          <w:p w14:paraId="325F4BAA" w14:textId="77777777" w:rsidR="001C1D7F" w:rsidRPr="001C1D7F" w:rsidRDefault="001C1D7F" w:rsidP="001C1D7F">
            <w:pPr>
              <w:pStyle w:val="TAC"/>
              <w:rPr>
                <w:rFonts w:eastAsia="SimSun"/>
              </w:rPr>
            </w:pPr>
            <w:r w:rsidRPr="001C1D7F">
              <w:rPr>
                <w:rFonts w:eastAsia="SimSun"/>
              </w:rPr>
              <w:t>N/A</w:t>
            </w:r>
          </w:p>
        </w:tc>
        <w:tc>
          <w:tcPr>
            <w:tcW w:w="985" w:type="dxa"/>
          </w:tcPr>
          <w:p w14:paraId="0CE6753A" w14:textId="77777777" w:rsidR="001C1D7F" w:rsidRPr="001C1D7F" w:rsidRDefault="001C1D7F" w:rsidP="001C1D7F">
            <w:pPr>
              <w:pStyle w:val="TAC"/>
              <w:rPr>
                <w:rFonts w:eastAsia="SimSun"/>
              </w:rPr>
            </w:pPr>
            <w:r w:rsidRPr="001C1D7F">
              <w:rPr>
                <w:rFonts w:eastAsia="SimSun"/>
              </w:rPr>
              <w:t>N/A</w:t>
            </w:r>
          </w:p>
        </w:tc>
        <w:tc>
          <w:tcPr>
            <w:tcW w:w="985" w:type="dxa"/>
          </w:tcPr>
          <w:p w14:paraId="002BFBF4" w14:textId="77777777" w:rsidR="001C1D7F" w:rsidRPr="001C1D7F" w:rsidRDefault="001C1D7F" w:rsidP="001C1D7F">
            <w:pPr>
              <w:pStyle w:val="TAC"/>
              <w:rPr>
                <w:rFonts w:eastAsia="SimSun"/>
              </w:rPr>
            </w:pPr>
            <w:r w:rsidRPr="001C1D7F">
              <w:rPr>
                <w:rFonts w:eastAsia="SimSun"/>
              </w:rPr>
              <w:t>N/A</w:t>
            </w:r>
          </w:p>
        </w:tc>
      </w:tr>
      <w:tr w:rsidR="001C1D7F" w:rsidRPr="001C1D7F" w14:paraId="3F50B4BF" w14:textId="77777777" w:rsidTr="00E12EDE">
        <w:trPr>
          <w:jc w:val="center"/>
        </w:trPr>
        <w:tc>
          <w:tcPr>
            <w:tcW w:w="3690" w:type="dxa"/>
          </w:tcPr>
          <w:p w14:paraId="2C75D11B" w14:textId="77777777" w:rsidR="001C1D7F" w:rsidRPr="001C1D7F" w:rsidRDefault="001C1D7F" w:rsidP="001C1D7F">
            <w:pPr>
              <w:pStyle w:val="TAC"/>
              <w:rPr>
                <w:rFonts w:eastAsia="SimSun"/>
              </w:rPr>
            </w:pPr>
            <w:r w:rsidRPr="001C1D7F">
              <w:rPr>
                <w:rFonts w:eastAsia="Malgun Gothic"/>
              </w:rPr>
              <w:t>For Slot i, if mod(i, 5) = {0,1,2} for i from {1,…,639} (NOTE 6)</w:t>
            </w:r>
          </w:p>
        </w:tc>
        <w:tc>
          <w:tcPr>
            <w:tcW w:w="1093" w:type="dxa"/>
          </w:tcPr>
          <w:p w14:paraId="3EE3D259" w14:textId="77777777" w:rsidR="001C1D7F" w:rsidRPr="001C1D7F" w:rsidRDefault="001C1D7F" w:rsidP="001C1D7F">
            <w:pPr>
              <w:pStyle w:val="TAC"/>
              <w:rPr>
                <w:rFonts w:eastAsia="SimSun"/>
              </w:rPr>
            </w:pPr>
            <w:r w:rsidRPr="001C1D7F">
              <w:rPr>
                <w:rFonts w:eastAsia="SimSun"/>
              </w:rPr>
              <w:t>Bits</w:t>
            </w:r>
          </w:p>
        </w:tc>
        <w:tc>
          <w:tcPr>
            <w:tcW w:w="985" w:type="dxa"/>
          </w:tcPr>
          <w:p w14:paraId="45097C7E" w14:textId="77777777" w:rsidR="001C1D7F" w:rsidRPr="001C1D7F" w:rsidRDefault="001C1D7F" w:rsidP="001C1D7F">
            <w:pPr>
              <w:pStyle w:val="TAC"/>
              <w:rPr>
                <w:rFonts w:eastAsia="SimSun"/>
              </w:rPr>
            </w:pPr>
            <w:r w:rsidRPr="001C1D7F">
              <w:rPr>
                <w:rFonts w:eastAsia="SimSun"/>
              </w:rPr>
              <w:t>4224</w:t>
            </w:r>
          </w:p>
        </w:tc>
        <w:tc>
          <w:tcPr>
            <w:tcW w:w="985" w:type="dxa"/>
          </w:tcPr>
          <w:p w14:paraId="17F9D7A6" w14:textId="77777777" w:rsidR="001C1D7F" w:rsidRPr="001C1D7F" w:rsidRDefault="001C1D7F" w:rsidP="001C1D7F">
            <w:pPr>
              <w:pStyle w:val="TAC"/>
              <w:rPr>
                <w:rFonts w:eastAsia="SimSun"/>
              </w:rPr>
            </w:pPr>
            <w:r w:rsidRPr="001C1D7F">
              <w:rPr>
                <w:rFonts w:eastAsia="SimSun"/>
              </w:rPr>
              <w:t>8064</w:t>
            </w:r>
          </w:p>
        </w:tc>
        <w:tc>
          <w:tcPr>
            <w:tcW w:w="985" w:type="dxa"/>
          </w:tcPr>
          <w:p w14:paraId="66D2C807" w14:textId="77777777" w:rsidR="001C1D7F" w:rsidRPr="001C1D7F" w:rsidRDefault="001C1D7F" w:rsidP="001C1D7F">
            <w:pPr>
              <w:pStyle w:val="TAC"/>
              <w:rPr>
                <w:rFonts w:eastAsia="SimSun"/>
              </w:rPr>
            </w:pPr>
            <w:r w:rsidRPr="001C1D7F">
              <w:rPr>
                <w:rFonts w:eastAsia="SimSun"/>
              </w:rPr>
              <w:t>16136</w:t>
            </w:r>
          </w:p>
        </w:tc>
      </w:tr>
      <w:tr w:rsidR="001C1D7F" w:rsidRPr="001C1D7F" w14:paraId="08CADEE7" w14:textId="77777777" w:rsidTr="00E12EDE">
        <w:trPr>
          <w:jc w:val="center"/>
        </w:trPr>
        <w:tc>
          <w:tcPr>
            <w:tcW w:w="3690" w:type="dxa"/>
          </w:tcPr>
          <w:p w14:paraId="1632D510" w14:textId="77777777" w:rsidR="001C1D7F" w:rsidRPr="001C1D7F" w:rsidRDefault="001C1D7F" w:rsidP="001C1D7F">
            <w:pPr>
              <w:pStyle w:val="TAC"/>
              <w:rPr>
                <w:rFonts w:eastAsia="SimSun"/>
              </w:rPr>
            </w:pPr>
            <w:r w:rsidRPr="001C1D7F">
              <w:rPr>
                <w:rFonts w:eastAsia="SimSun"/>
              </w:rPr>
              <w:t>Transport block CRC</w:t>
            </w:r>
          </w:p>
        </w:tc>
        <w:tc>
          <w:tcPr>
            <w:tcW w:w="1093" w:type="dxa"/>
          </w:tcPr>
          <w:p w14:paraId="372479D7" w14:textId="77777777" w:rsidR="001C1D7F" w:rsidRPr="001C1D7F" w:rsidRDefault="001C1D7F" w:rsidP="001C1D7F">
            <w:pPr>
              <w:pStyle w:val="TAC"/>
              <w:rPr>
                <w:rFonts w:eastAsia="SimSun"/>
              </w:rPr>
            </w:pPr>
            <w:r w:rsidRPr="001C1D7F">
              <w:rPr>
                <w:rFonts w:eastAsia="SimSun"/>
              </w:rPr>
              <w:t>Bits</w:t>
            </w:r>
          </w:p>
        </w:tc>
        <w:tc>
          <w:tcPr>
            <w:tcW w:w="985" w:type="dxa"/>
          </w:tcPr>
          <w:p w14:paraId="0D62FB56" w14:textId="77777777" w:rsidR="001C1D7F" w:rsidRPr="001C1D7F" w:rsidRDefault="001C1D7F" w:rsidP="001C1D7F">
            <w:pPr>
              <w:pStyle w:val="TAC"/>
              <w:rPr>
                <w:rFonts w:eastAsia="SimSun"/>
              </w:rPr>
            </w:pPr>
            <w:r w:rsidRPr="001C1D7F">
              <w:rPr>
                <w:rFonts w:eastAsia="SimSun"/>
              </w:rPr>
              <w:t>24</w:t>
            </w:r>
          </w:p>
        </w:tc>
        <w:tc>
          <w:tcPr>
            <w:tcW w:w="985" w:type="dxa"/>
          </w:tcPr>
          <w:p w14:paraId="2950B7A2" w14:textId="77777777" w:rsidR="001C1D7F" w:rsidRPr="001C1D7F" w:rsidRDefault="001C1D7F" w:rsidP="001C1D7F">
            <w:pPr>
              <w:pStyle w:val="TAC"/>
              <w:rPr>
                <w:rFonts w:eastAsia="SimSun"/>
              </w:rPr>
            </w:pPr>
            <w:r w:rsidRPr="001C1D7F">
              <w:rPr>
                <w:rFonts w:eastAsia="SimSun"/>
              </w:rPr>
              <w:t>24</w:t>
            </w:r>
          </w:p>
        </w:tc>
        <w:tc>
          <w:tcPr>
            <w:tcW w:w="985" w:type="dxa"/>
          </w:tcPr>
          <w:p w14:paraId="18A18DD5" w14:textId="77777777" w:rsidR="001C1D7F" w:rsidRPr="001C1D7F" w:rsidRDefault="001C1D7F" w:rsidP="001C1D7F">
            <w:pPr>
              <w:pStyle w:val="TAC"/>
              <w:rPr>
                <w:rFonts w:eastAsia="SimSun"/>
              </w:rPr>
            </w:pPr>
            <w:r w:rsidRPr="001C1D7F">
              <w:rPr>
                <w:rFonts w:eastAsia="SimSun"/>
              </w:rPr>
              <w:t>24</w:t>
            </w:r>
          </w:p>
        </w:tc>
      </w:tr>
      <w:tr w:rsidR="001C1D7F" w:rsidRPr="001C1D7F" w14:paraId="31699B27" w14:textId="77777777" w:rsidTr="00E12EDE">
        <w:trPr>
          <w:jc w:val="center"/>
        </w:trPr>
        <w:tc>
          <w:tcPr>
            <w:tcW w:w="3690" w:type="dxa"/>
          </w:tcPr>
          <w:p w14:paraId="69D5F212" w14:textId="77777777" w:rsidR="001C1D7F" w:rsidRPr="001C1D7F" w:rsidRDefault="001C1D7F" w:rsidP="001C1D7F">
            <w:pPr>
              <w:pStyle w:val="TAC"/>
              <w:rPr>
                <w:rFonts w:eastAsia="SimSun"/>
              </w:rPr>
            </w:pPr>
            <w:r w:rsidRPr="001C1D7F">
              <w:rPr>
                <w:rFonts w:eastAsia="SimSun"/>
              </w:rPr>
              <w:t>LDPC base graph</w:t>
            </w:r>
          </w:p>
        </w:tc>
        <w:tc>
          <w:tcPr>
            <w:tcW w:w="1093" w:type="dxa"/>
          </w:tcPr>
          <w:p w14:paraId="4FB4988B" w14:textId="77777777" w:rsidR="001C1D7F" w:rsidRPr="001C1D7F" w:rsidRDefault="001C1D7F" w:rsidP="001C1D7F">
            <w:pPr>
              <w:pStyle w:val="TAC"/>
              <w:rPr>
                <w:rFonts w:eastAsia="SimSun"/>
              </w:rPr>
            </w:pPr>
          </w:p>
        </w:tc>
        <w:tc>
          <w:tcPr>
            <w:tcW w:w="985" w:type="dxa"/>
          </w:tcPr>
          <w:p w14:paraId="5E4CFDF0" w14:textId="77777777" w:rsidR="001C1D7F" w:rsidRPr="001C1D7F" w:rsidRDefault="001C1D7F" w:rsidP="001C1D7F">
            <w:pPr>
              <w:pStyle w:val="TAC"/>
              <w:rPr>
                <w:rFonts w:eastAsia="SimSun"/>
              </w:rPr>
            </w:pPr>
            <w:r w:rsidRPr="001C1D7F">
              <w:rPr>
                <w:rFonts w:eastAsia="SimSun"/>
              </w:rPr>
              <w:t>1</w:t>
            </w:r>
          </w:p>
        </w:tc>
        <w:tc>
          <w:tcPr>
            <w:tcW w:w="985" w:type="dxa"/>
          </w:tcPr>
          <w:p w14:paraId="4AB6BA2D" w14:textId="77777777" w:rsidR="001C1D7F" w:rsidRPr="001C1D7F" w:rsidRDefault="001C1D7F" w:rsidP="001C1D7F">
            <w:pPr>
              <w:pStyle w:val="TAC"/>
              <w:rPr>
                <w:rFonts w:eastAsia="SimSun"/>
              </w:rPr>
            </w:pPr>
            <w:r w:rsidRPr="001C1D7F">
              <w:rPr>
                <w:rFonts w:eastAsia="SimSun"/>
              </w:rPr>
              <w:t>1</w:t>
            </w:r>
          </w:p>
        </w:tc>
        <w:tc>
          <w:tcPr>
            <w:tcW w:w="985" w:type="dxa"/>
          </w:tcPr>
          <w:p w14:paraId="5F112FF4" w14:textId="77777777" w:rsidR="001C1D7F" w:rsidRPr="001C1D7F" w:rsidRDefault="001C1D7F" w:rsidP="001C1D7F">
            <w:pPr>
              <w:pStyle w:val="TAC"/>
              <w:rPr>
                <w:rFonts w:eastAsia="SimSun"/>
              </w:rPr>
            </w:pPr>
            <w:r w:rsidRPr="001C1D7F">
              <w:rPr>
                <w:rFonts w:eastAsia="SimSun"/>
              </w:rPr>
              <w:t>1</w:t>
            </w:r>
          </w:p>
        </w:tc>
      </w:tr>
      <w:tr w:rsidR="001C1D7F" w:rsidRPr="001C1D7F" w14:paraId="4E148D6D" w14:textId="77777777" w:rsidTr="00E12EDE">
        <w:trPr>
          <w:jc w:val="center"/>
        </w:trPr>
        <w:tc>
          <w:tcPr>
            <w:tcW w:w="3690" w:type="dxa"/>
          </w:tcPr>
          <w:p w14:paraId="3B71F625" w14:textId="77777777" w:rsidR="001C1D7F" w:rsidRPr="001C1D7F" w:rsidRDefault="001C1D7F" w:rsidP="001C1D7F">
            <w:pPr>
              <w:pStyle w:val="TAC"/>
              <w:rPr>
                <w:rFonts w:eastAsia="SimSun"/>
              </w:rPr>
            </w:pPr>
            <w:r w:rsidRPr="001C1D7F">
              <w:rPr>
                <w:rFonts w:eastAsia="SimSun"/>
              </w:rPr>
              <w:t>Number of Code Blocks per Slot</w:t>
            </w:r>
          </w:p>
        </w:tc>
        <w:tc>
          <w:tcPr>
            <w:tcW w:w="1093" w:type="dxa"/>
          </w:tcPr>
          <w:p w14:paraId="1DFCAE27" w14:textId="77777777" w:rsidR="001C1D7F" w:rsidRPr="001C1D7F" w:rsidRDefault="001C1D7F" w:rsidP="001C1D7F">
            <w:pPr>
              <w:pStyle w:val="TAC"/>
              <w:rPr>
                <w:rFonts w:eastAsia="SimSun"/>
              </w:rPr>
            </w:pPr>
          </w:p>
        </w:tc>
        <w:tc>
          <w:tcPr>
            <w:tcW w:w="985" w:type="dxa"/>
          </w:tcPr>
          <w:p w14:paraId="01B1D74D" w14:textId="77777777" w:rsidR="001C1D7F" w:rsidRPr="001C1D7F" w:rsidRDefault="001C1D7F" w:rsidP="001C1D7F">
            <w:pPr>
              <w:pStyle w:val="TAC"/>
              <w:rPr>
                <w:rFonts w:eastAsia="SimSun"/>
              </w:rPr>
            </w:pPr>
          </w:p>
        </w:tc>
        <w:tc>
          <w:tcPr>
            <w:tcW w:w="985" w:type="dxa"/>
          </w:tcPr>
          <w:p w14:paraId="1E9D633E" w14:textId="77777777" w:rsidR="001C1D7F" w:rsidRPr="001C1D7F" w:rsidRDefault="001C1D7F" w:rsidP="001C1D7F">
            <w:pPr>
              <w:pStyle w:val="TAC"/>
              <w:rPr>
                <w:rFonts w:eastAsia="SimSun"/>
              </w:rPr>
            </w:pPr>
          </w:p>
        </w:tc>
        <w:tc>
          <w:tcPr>
            <w:tcW w:w="985" w:type="dxa"/>
          </w:tcPr>
          <w:p w14:paraId="16F4F2D5" w14:textId="77777777" w:rsidR="001C1D7F" w:rsidRPr="001C1D7F" w:rsidRDefault="001C1D7F" w:rsidP="001C1D7F">
            <w:pPr>
              <w:pStyle w:val="TAC"/>
              <w:rPr>
                <w:rFonts w:eastAsia="SimSun"/>
              </w:rPr>
            </w:pPr>
          </w:p>
        </w:tc>
      </w:tr>
      <w:tr w:rsidR="001C1D7F" w:rsidRPr="001C1D7F" w14:paraId="5B0588F2" w14:textId="77777777" w:rsidTr="00E12EDE">
        <w:trPr>
          <w:jc w:val="center"/>
        </w:trPr>
        <w:tc>
          <w:tcPr>
            <w:tcW w:w="3690" w:type="dxa"/>
          </w:tcPr>
          <w:p w14:paraId="05826358"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7629EB27" w14:textId="77777777" w:rsidR="001C1D7F" w:rsidRPr="001C1D7F" w:rsidRDefault="001C1D7F" w:rsidP="001C1D7F">
            <w:pPr>
              <w:pStyle w:val="TAC"/>
              <w:rPr>
                <w:rFonts w:eastAsia="SimSun"/>
              </w:rPr>
            </w:pPr>
            <w:r w:rsidRPr="001C1D7F">
              <w:rPr>
                <w:rFonts w:eastAsia="SimSun"/>
              </w:rPr>
              <w:t>CBs</w:t>
            </w:r>
          </w:p>
        </w:tc>
        <w:tc>
          <w:tcPr>
            <w:tcW w:w="985" w:type="dxa"/>
          </w:tcPr>
          <w:p w14:paraId="412F1C3F" w14:textId="77777777" w:rsidR="001C1D7F" w:rsidRPr="001C1D7F" w:rsidRDefault="001C1D7F" w:rsidP="001C1D7F">
            <w:pPr>
              <w:pStyle w:val="TAC"/>
              <w:rPr>
                <w:rFonts w:eastAsia="SimSun"/>
              </w:rPr>
            </w:pPr>
            <w:r w:rsidRPr="001C1D7F">
              <w:rPr>
                <w:rFonts w:eastAsia="SimSun"/>
              </w:rPr>
              <w:t>N/A</w:t>
            </w:r>
          </w:p>
        </w:tc>
        <w:tc>
          <w:tcPr>
            <w:tcW w:w="985" w:type="dxa"/>
          </w:tcPr>
          <w:p w14:paraId="475B7813" w14:textId="77777777" w:rsidR="001C1D7F" w:rsidRPr="001C1D7F" w:rsidRDefault="001C1D7F" w:rsidP="001C1D7F">
            <w:pPr>
              <w:pStyle w:val="TAC"/>
              <w:rPr>
                <w:rFonts w:eastAsia="SimSun"/>
              </w:rPr>
            </w:pPr>
            <w:r w:rsidRPr="001C1D7F">
              <w:rPr>
                <w:rFonts w:eastAsia="SimSun"/>
              </w:rPr>
              <w:t>N/A</w:t>
            </w:r>
          </w:p>
        </w:tc>
        <w:tc>
          <w:tcPr>
            <w:tcW w:w="985" w:type="dxa"/>
          </w:tcPr>
          <w:p w14:paraId="1B1A4CEB" w14:textId="77777777" w:rsidR="001C1D7F" w:rsidRPr="001C1D7F" w:rsidRDefault="001C1D7F" w:rsidP="001C1D7F">
            <w:pPr>
              <w:pStyle w:val="TAC"/>
              <w:rPr>
                <w:rFonts w:eastAsia="SimSun"/>
              </w:rPr>
            </w:pPr>
            <w:r w:rsidRPr="001C1D7F">
              <w:rPr>
                <w:rFonts w:eastAsia="SimSun"/>
              </w:rPr>
              <w:t>N/A</w:t>
            </w:r>
          </w:p>
        </w:tc>
      </w:tr>
      <w:tr w:rsidR="001C1D7F" w:rsidRPr="001C1D7F" w14:paraId="013BD7F9" w14:textId="77777777" w:rsidTr="00E12EDE">
        <w:trPr>
          <w:jc w:val="center"/>
        </w:trPr>
        <w:tc>
          <w:tcPr>
            <w:tcW w:w="3690" w:type="dxa"/>
          </w:tcPr>
          <w:p w14:paraId="7E6380E1"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4A543731" w14:textId="77777777" w:rsidR="001C1D7F" w:rsidRPr="001C1D7F" w:rsidRDefault="001C1D7F" w:rsidP="001C1D7F">
            <w:pPr>
              <w:pStyle w:val="TAC"/>
              <w:rPr>
                <w:rFonts w:eastAsia="SimSun"/>
              </w:rPr>
            </w:pPr>
            <w:r w:rsidRPr="001C1D7F">
              <w:rPr>
                <w:rFonts w:eastAsia="SimSun"/>
              </w:rPr>
              <w:t>CBs</w:t>
            </w:r>
          </w:p>
        </w:tc>
        <w:tc>
          <w:tcPr>
            <w:tcW w:w="985" w:type="dxa"/>
          </w:tcPr>
          <w:p w14:paraId="1BD62B98" w14:textId="77777777" w:rsidR="001C1D7F" w:rsidRPr="001C1D7F" w:rsidRDefault="001C1D7F" w:rsidP="001C1D7F">
            <w:pPr>
              <w:pStyle w:val="TAC"/>
              <w:rPr>
                <w:rFonts w:eastAsia="SimSun"/>
              </w:rPr>
            </w:pPr>
            <w:r w:rsidRPr="001C1D7F">
              <w:rPr>
                <w:rFonts w:eastAsia="SimSun"/>
              </w:rPr>
              <w:t>1</w:t>
            </w:r>
          </w:p>
        </w:tc>
        <w:tc>
          <w:tcPr>
            <w:tcW w:w="985" w:type="dxa"/>
          </w:tcPr>
          <w:p w14:paraId="02532311" w14:textId="77777777" w:rsidR="001C1D7F" w:rsidRPr="001C1D7F" w:rsidRDefault="001C1D7F" w:rsidP="001C1D7F">
            <w:pPr>
              <w:pStyle w:val="TAC"/>
              <w:rPr>
                <w:rFonts w:eastAsia="SimSun"/>
              </w:rPr>
            </w:pPr>
            <w:r w:rsidRPr="001C1D7F">
              <w:rPr>
                <w:rFonts w:eastAsia="SimSun"/>
              </w:rPr>
              <w:t>1</w:t>
            </w:r>
          </w:p>
        </w:tc>
        <w:tc>
          <w:tcPr>
            <w:tcW w:w="985" w:type="dxa"/>
          </w:tcPr>
          <w:p w14:paraId="4A74E32B" w14:textId="77777777" w:rsidR="001C1D7F" w:rsidRPr="001C1D7F" w:rsidRDefault="001C1D7F" w:rsidP="001C1D7F">
            <w:pPr>
              <w:pStyle w:val="TAC"/>
              <w:rPr>
                <w:rFonts w:eastAsia="SimSun"/>
              </w:rPr>
            </w:pPr>
            <w:r w:rsidRPr="001C1D7F">
              <w:rPr>
                <w:rFonts w:eastAsia="SimSun"/>
              </w:rPr>
              <w:t>2</w:t>
            </w:r>
          </w:p>
        </w:tc>
      </w:tr>
      <w:tr w:rsidR="001C1D7F" w:rsidRPr="001C1D7F" w14:paraId="245787B2" w14:textId="77777777" w:rsidTr="00E12EDE">
        <w:trPr>
          <w:jc w:val="center"/>
        </w:trPr>
        <w:tc>
          <w:tcPr>
            <w:tcW w:w="3690" w:type="dxa"/>
          </w:tcPr>
          <w:p w14:paraId="6FD90C6C"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74BE8870" w14:textId="77777777" w:rsidR="001C1D7F" w:rsidRPr="001C1D7F" w:rsidRDefault="001C1D7F" w:rsidP="001C1D7F">
            <w:pPr>
              <w:pStyle w:val="TAC"/>
              <w:rPr>
                <w:rFonts w:eastAsia="SimSun"/>
              </w:rPr>
            </w:pPr>
          </w:p>
        </w:tc>
        <w:tc>
          <w:tcPr>
            <w:tcW w:w="985" w:type="dxa"/>
          </w:tcPr>
          <w:p w14:paraId="4C852A25" w14:textId="77777777" w:rsidR="001C1D7F" w:rsidRPr="001C1D7F" w:rsidRDefault="001C1D7F" w:rsidP="001C1D7F">
            <w:pPr>
              <w:pStyle w:val="TAC"/>
              <w:rPr>
                <w:rFonts w:eastAsia="SimSun"/>
              </w:rPr>
            </w:pPr>
          </w:p>
        </w:tc>
        <w:tc>
          <w:tcPr>
            <w:tcW w:w="985" w:type="dxa"/>
          </w:tcPr>
          <w:p w14:paraId="2BAEB837" w14:textId="77777777" w:rsidR="001C1D7F" w:rsidRPr="001C1D7F" w:rsidRDefault="001C1D7F" w:rsidP="001C1D7F">
            <w:pPr>
              <w:pStyle w:val="TAC"/>
              <w:rPr>
                <w:rFonts w:eastAsia="SimSun"/>
              </w:rPr>
            </w:pPr>
          </w:p>
        </w:tc>
        <w:tc>
          <w:tcPr>
            <w:tcW w:w="985" w:type="dxa"/>
          </w:tcPr>
          <w:p w14:paraId="68DDE999" w14:textId="77777777" w:rsidR="001C1D7F" w:rsidRPr="001C1D7F" w:rsidRDefault="001C1D7F" w:rsidP="001C1D7F">
            <w:pPr>
              <w:pStyle w:val="TAC"/>
              <w:rPr>
                <w:rFonts w:eastAsia="SimSun"/>
              </w:rPr>
            </w:pPr>
          </w:p>
        </w:tc>
      </w:tr>
      <w:tr w:rsidR="001C1D7F" w:rsidRPr="001C1D7F" w14:paraId="261476E3" w14:textId="77777777" w:rsidTr="00E12EDE">
        <w:trPr>
          <w:jc w:val="center"/>
        </w:trPr>
        <w:tc>
          <w:tcPr>
            <w:tcW w:w="3690" w:type="dxa"/>
          </w:tcPr>
          <w:p w14:paraId="4CFD8DD5"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3636F9DF" w14:textId="77777777" w:rsidR="001C1D7F" w:rsidRPr="001C1D7F" w:rsidRDefault="001C1D7F" w:rsidP="001C1D7F">
            <w:pPr>
              <w:pStyle w:val="TAC"/>
              <w:rPr>
                <w:rFonts w:eastAsia="SimSun"/>
              </w:rPr>
            </w:pPr>
            <w:r w:rsidRPr="001C1D7F">
              <w:rPr>
                <w:rFonts w:eastAsia="SimSun"/>
              </w:rPr>
              <w:t>Bits</w:t>
            </w:r>
          </w:p>
        </w:tc>
        <w:tc>
          <w:tcPr>
            <w:tcW w:w="985" w:type="dxa"/>
          </w:tcPr>
          <w:p w14:paraId="761CC383" w14:textId="77777777" w:rsidR="001C1D7F" w:rsidRPr="001C1D7F" w:rsidRDefault="001C1D7F" w:rsidP="001C1D7F">
            <w:pPr>
              <w:pStyle w:val="TAC"/>
              <w:rPr>
                <w:rFonts w:eastAsia="SimSun"/>
              </w:rPr>
            </w:pPr>
            <w:r w:rsidRPr="001C1D7F">
              <w:rPr>
                <w:rFonts w:eastAsia="SimSun"/>
              </w:rPr>
              <w:t>N/A</w:t>
            </w:r>
          </w:p>
        </w:tc>
        <w:tc>
          <w:tcPr>
            <w:tcW w:w="985" w:type="dxa"/>
          </w:tcPr>
          <w:p w14:paraId="4885812F" w14:textId="77777777" w:rsidR="001C1D7F" w:rsidRPr="001C1D7F" w:rsidRDefault="001C1D7F" w:rsidP="001C1D7F">
            <w:pPr>
              <w:pStyle w:val="TAC"/>
              <w:rPr>
                <w:rFonts w:eastAsia="SimSun"/>
              </w:rPr>
            </w:pPr>
            <w:r w:rsidRPr="001C1D7F">
              <w:rPr>
                <w:rFonts w:eastAsia="SimSun"/>
              </w:rPr>
              <w:t>N/A</w:t>
            </w:r>
          </w:p>
        </w:tc>
        <w:tc>
          <w:tcPr>
            <w:tcW w:w="985" w:type="dxa"/>
          </w:tcPr>
          <w:p w14:paraId="44B9C702" w14:textId="77777777" w:rsidR="001C1D7F" w:rsidRPr="001C1D7F" w:rsidRDefault="001C1D7F" w:rsidP="001C1D7F">
            <w:pPr>
              <w:pStyle w:val="TAC"/>
              <w:rPr>
                <w:rFonts w:eastAsia="SimSun"/>
              </w:rPr>
            </w:pPr>
            <w:r w:rsidRPr="001C1D7F">
              <w:rPr>
                <w:rFonts w:eastAsia="SimSun"/>
              </w:rPr>
              <w:t>N/A</w:t>
            </w:r>
          </w:p>
        </w:tc>
      </w:tr>
      <w:tr w:rsidR="001C1D7F" w:rsidRPr="001C1D7F" w14:paraId="1D74A444" w14:textId="77777777" w:rsidTr="00E12EDE">
        <w:trPr>
          <w:jc w:val="center"/>
        </w:trPr>
        <w:tc>
          <w:tcPr>
            <w:tcW w:w="3690" w:type="dxa"/>
          </w:tcPr>
          <w:p w14:paraId="7A21B02A"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797022F5" w14:textId="77777777" w:rsidR="001C1D7F" w:rsidRPr="001C1D7F" w:rsidRDefault="001C1D7F" w:rsidP="001C1D7F">
            <w:pPr>
              <w:pStyle w:val="TAC"/>
              <w:rPr>
                <w:rFonts w:eastAsia="SimSun"/>
              </w:rPr>
            </w:pPr>
            <w:r w:rsidRPr="001C1D7F">
              <w:rPr>
                <w:rFonts w:eastAsia="SimSun"/>
              </w:rPr>
              <w:t>Bits</w:t>
            </w:r>
          </w:p>
        </w:tc>
        <w:tc>
          <w:tcPr>
            <w:tcW w:w="985" w:type="dxa"/>
          </w:tcPr>
          <w:p w14:paraId="5DF9F9D4" w14:textId="77777777" w:rsidR="001C1D7F" w:rsidRPr="001C1D7F" w:rsidRDefault="001C1D7F" w:rsidP="001C1D7F">
            <w:pPr>
              <w:pStyle w:val="TAC"/>
              <w:rPr>
                <w:rFonts w:eastAsia="Malgun Gothic"/>
              </w:rPr>
            </w:pPr>
            <w:r w:rsidRPr="001C1D7F">
              <w:rPr>
                <w:rFonts w:eastAsia="Malgun Gothic"/>
              </w:rPr>
              <w:t>14256</w:t>
            </w:r>
          </w:p>
        </w:tc>
        <w:tc>
          <w:tcPr>
            <w:tcW w:w="985" w:type="dxa"/>
          </w:tcPr>
          <w:p w14:paraId="59F21859" w14:textId="77777777" w:rsidR="001C1D7F" w:rsidRPr="001C1D7F" w:rsidRDefault="001C1D7F" w:rsidP="001C1D7F">
            <w:pPr>
              <w:pStyle w:val="TAC"/>
              <w:rPr>
                <w:rFonts w:eastAsia="Malgun Gothic"/>
              </w:rPr>
            </w:pPr>
            <w:r w:rsidRPr="001C1D7F">
              <w:rPr>
                <w:rFonts w:eastAsia="Malgun Gothic"/>
              </w:rPr>
              <w:t>26784</w:t>
            </w:r>
          </w:p>
        </w:tc>
        <w:tc>
          <w:tcPr>
            <w:tcW w:w="985" w:type="dxa"/>
          </w:tcPr>
          <w:p w14:paraId="379D0279" w14:textId="77777777" w:rsidR="001C1D7F" w:rsidRPr="001C1D7F" w:rsidRDefault="001C1D7F" w:rsidP="001C1D7F">
            <w:pPr>
              <w:pStyle w:val="TAC"/>
              <w:rPr>
                <w:rFonts w:eastAsia="Malgun Gothic"/>
              </w:rPr>
            </w:pPr>
            <w:r w:rsidRPr="001C1D7F">
              <w:rPr>
                <w:rFonts w:eastAsia="Malgun Gothic"/>
              </w:rPr>
              <w:t>53568</w:t>
            </w:r>
          </w:p>
        </w:tc>
      </w:tr>
      <w:tr w:rsidR="001C1D7F" w:rsidRPr="001C1D7F" w14:paraId="3E8298AD" w14:textId="77777777" w:rsidTr="00E12EDE">
        <w:trPr>
          <w:trHeight w:val="70"/>
          <w:jc w:val="center"/>
        </w:trPr>
        <w:tc>
          <w:tcPr>
            <w:tcW w:w="3690" w:type="dxa"/>
          </w:tcPr>
          <w:p w14:paraId="1ECE830C"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73861BA1" w14:textId="77777777" w:rsidR="001C1D7F" w:rsidRPr="001C1D7F" w:rsidRDefault="001C1D7F" w:rsidP="001C1D7F">
            <w:pPr>
              <w:pStyle w:val="TAC"/>
              <w:rPr>
                <w:rFonts w:eastAsia="SimSun"/>
              </w:rPr>
            </w:pPr>
            <w:r w:rsidRPr="001C1D7F">
              <w:rPr>
                <w:rFonts w:eastAsia="SimSun"/>
              </w:rPr>
              <w:t>Mbps</w:t>
            </w:r>
          </w:p>
        </w:tc>
        <w:tc>
          <w:tcPr>
            <w:tcW w:w="985" w:type="dxa"/>
          </w:tcPr>
          <w:p w14:paraId="7ADED922" w14:textId="77777777" w:rsidR="001C1D7F" w:rsidRPr="001C1D7F" w:rsidRDefault="001C1D7F" w:rsidP="001C1D7F">
            <w:pPr>
              <w:pStyle w:val="TAC"/>
              <w:rPr>
                <w:rFonts w:eastAsia="SimSun"/>
              </w:rPr>
            </w:pPr>
            <w:r w:rsidRPr="001C1D7F">
              <w:rPr>
                <w:rFonts w:eastAsia="SimSun"/>
              </w:rPr>
              <w:t>81.101</w:t>
            </w:r>
          </w:p>
        </w:tc>
        <w:tc>
          <w:tcPr>
            <w:tcW w:w="985" w:type="dxa"/>
          </w:tcPr>
          <w:p w14:paraId="523CF20C" w14:textId="77777777" w:rsidR="001C1D7F" w:rsidRPr="001C1D7F" w:rsidRDefault="001C1D7F" w:rsidP="001C1D7F">
            <w:pPr>
              <w:pStyle w:val="TAC"/>
              <w:rPr>
                <w:rFonts w:eastAsia="SimSun"/>
              </w:rPr>
            </w:pPr>
            <w:r w:rsidRPr="001C1D7F">
              <w:rPr>
                <w:rFonts w:eastAsia="SimSun"/>
              </w:rPr>
              <w:t>154.829</w:t>
            </w:r>
          </w:p>
        </w:tc>
        <w:tc>
          <w:tcPr>
            <w:tcW w:w="985" w:type="dxa"/>
          </w:tcPr>
          <w:p w14:paraId="071EAA94" w14:textId="77777777" w:rsidR="001C1D7F" w:rsidRPr="001C1D7F" w:rsidRDefault="001C1D7F" w:rsidP="001C1D7F">
            <w:pPr>
              <w:pStyle w:val="TAC"/>
              <w:rPr>
                <w:rFonts w:eastAsia="SimSun"/>
              </w:rPr>
            </w:pPr>
            <w:r w:rsidRPr="001C1D7F">
              <w:rPr>
                <w:rFonts w:eastAsia="SimSun"/>
              </w:rPr>
              <w:t>309.811</w:t>
            </w:r>
          </w:p>
        </w:tc>
      </w:tr>
      <w:tr w:rsidR="001C1D7F" w:rsidRPr="001C1D7F" w14:paraId="44EF3AEB" w14:textId="77777777" w:rsidTr="00E12EDE">
        <w:trPr>
          <w:trHeight w:val="70"/>
          <w:jc w:val="center"/>
        </w:trPr>
        <w:tc>
          <w:tcPr>
            <w:tcW w:w="7738" w:type="dxa"/>
            <w:gridSpan w:val="5"/>
          </w:tcPr>
          <w:p w14:paraId="3328056E"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21652BF9"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4154AF39"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68D2E749"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7DFFC397"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64) = {31,…,63} for i from {0,…,639} together with the TDD UL-DL configuration specified in A2.3.</w:t>
            </w:r>
          </w:p>
          <w:p w14:paraId="57FF838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64) = {0,…,30} for i from {0,…,639} together with the TDD UL-DL configuration specified in A2.3.</w:t>
            </w:r>
          </w:p>
          <w:p w14:paraId="00657557"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4F532CEC" w14:textId="77777777" w:rsidR="001C1D7F" w:rsidRPr="001C1D7F" w:rsidRDefault="001C1D7F" w:rsidP="001C1D7F">
            <w:pPr>
              <w:pStyle w:val="TAN"/>
              <w:rPr>
                <w:rFonts w:eastAsia="SimSun"/>
                <w:lang w:val="en-US"/>
              </w:rPr>
            </w:pPr>
            <w:r w:rsidRPr="001C1D7F">
              <w:rPr>
                <w:rFonts w:eastAsia="SimSun"/>
                <w:lang w:val="en-US"/>
              </w:rPr>
              <w:t>NOTE 8:</w:t>
            </w:r>
            <w:r w:rsidRPr="001C1D7F">
              <w:rPr>
                <w:rFonts w:eastAsia="SimSun"/>
                <w:lang w:val="en-US"/>
              </w:rPr>
              <w:tab/>
              <w:t>Throughput is averaged over 2nd frame of RMC.</w:t>
            </w:r>
          </w:p>
        </w:tc>
      </w:tr>
    </w:tbl>
    <w:p w14:paraId="28B421CA" w14:textId="77777777" w:rsidR="001C1D7F" w:rsidRPr="001C1D7F" w:rsidRDefault="001C1D7F" w:rsidP="001C1D7F">
      <w:pPr>
        <w:rPr>
          <w:rFonts w:eastAsia="SimSun"/>
        </w:rPr>
      </w:pPr>
    </w:p>
    <w:p w14:paraId="218102C0" w14:textId="77777777" w:rsidR="001C1D7F" w:rsidRPr="001C1D7F" w:rsidRDefault="001C1D7F" w:rsidP="001C1D7F">
      <w:pPr>
        <w:pStyle w:val="TH"/>
        <w:rPr>
          <w:rFonts w:eastAsia="SimSun"/>
        </w:rPr>
      </w:pPr>
      <w:r w:rsidRPr="001C1D7F">
        <w:rPr>
          <w:rFonts w:eastAsia="SimSun"/>
        </w:rPr>
        <w:t>Table A.3.3.2-4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C1D7F" w:rsidRPr="001C1D7F" w14:paraId="1B1C1EA6" w14:textId="77777777" w:rsidTr="00E12EDE">
        <w:trPr>
          <w:jc w:val="center"/>
        </w:trPr>
        <w:tc>
          <w:tcPr>
            <w:tcW w:w="3690" w:type="dxa"/>
          </w:tcPr>
          <w:p w14:paraId="6D533459"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Parameter</w:t>
            </w:r>
          </w:p>
        </w:tc>
        <w:tc>
          <w:tcPr>
            <w:tcW w:w="1093" w:type="dxa"/>
          </w:tcPr>
          <w:p w14:paraId="2C0C27CE"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Unit</w:t>
            </w:r>
          </w:p>
        </w:tc>
        <w:tc>
          <w:tcPr>
            <w:tcW w:w="3760" w:type="dxa"/>
            <w:gridSpan w:val="4"/>
          </w:tcPr>
          <w:p w14:paraId="695FCBD8"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Value</w:t>
            </w:r>
          </w:p>
        </w:tc>
      </w:tr>
      <w:tr w:rsidR="001C1D7F" w:rsidRPr="001C1D7F" w14:paraId="757EC8B7" w14:textId="77777777" w:rsidTr="00E12EDE">
        <w:trPr>
          <w:jc w:val="center"/>
        </w:trPr>
        <w:tc>
          <w:tcPr>
            <w:tcW w:w="3690" w:type="dxa"/>
          </w:tcPr>
          <w:p w14:paraId="20D07F7A"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79B7357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MHz</w:t>
            </w:r>
          </w:p>
        </w:tc>
        <w:tc>
          <w:tcPr>
            <w:tcW w:w="940" w:type="dxa"/>
          </w:tcPr>
          <w:p w14:paraId="048C4299"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400</w:t>
            </w:r>
          </w:p>
        </w:tc>
        <w:tc>
          <w:tcPr>
            <w:tcW w:w="940" w:type="dxa"/>
          </w:tcPr>
          <w:p w14:paraId="13E3ABF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800</w:t>
            </w:r>
          </w:p>
        </w:tc>
        <w:tc>
          <w:tcPr>
            <w:tcW w:w="940" w:type="dxa"/>
          </w:tcPr>
          <w:p w14:paraId="204A02E5"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1600</w:t>
            </w:r>
          </w:p>
        </w:tc>
        <w:tc>
          <w:tcPr>
            <w:tcW w:w="940" w:type="dxa"/>
          </w:tcPr>
          <w:p w14:paraId="525DD9F1"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2000</w:t>
            </w:r>
          </w:p>
        </w:tc>
      </w:tr>
      <w:tr w:rsidR="001C1D7F" w:rsidRPr="001C1D7F" w14:paraId="3ECFF749" w14:textId="77777777" w:rsidTr="00E12EDE">
        <w:trPr>
          <w:jc w:val="center"/>
        </w:trPr>
        <w:tc>
          <w:tcPr>
            <w:tcW w:w="3690" w:type="dxa"/>
            <w:vAlign w:val="center"/>
          </w:tcPr>
          <w:p w14:paraId="1BE71057"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4F65C7D3">
                <v:shape id="_x0000_i1031" type="#_x0000_t75" style="width:10pt;height:18.5pt" o:ole="">
                  <v:imagedata r:id="rId34" o:title=""/>
                </v:shape>
                <o:OLEObject Type="Embed" ProgID="Equation.3" ShapeID="_x0000_i1031" DrawAspect="Content" ObjectID="_1782164697" r:id="rId38"/>
              </w:object>
            </w:r>
          </w:p>
        </w:tc>
        <w:tc>
          <w:tcPr>
            <w:tcW w:w="1093" w:type="dxa"/>
            <w:vAlign w:val="center"/>
          </w:tcPr>
          <w:p w14:paraId="0A6A96D3" w14:textId="77777777" w:rsidR="001C1D7F" w:rsidRPr="001C1D7F" w:rsidRDefault="001C1D7F" w:rsidP="001C1D7F">
            <w:pPr>
              <w:pStyle w:val="TAC"/>
              <w:rPr>
                <w:rFonts w:eastAsia="SimSun"/>
              </w:rPr>
            </w:pPr>
          </w:p>
        </w:tc>
        <w:tc>
          <w:tcPr>
            <w:tcW w:w="940" w:type="dxa"/>
            <w:vAlign w:val="center"/>
          </w:tcPr>
          <w:p w14:paraId="3628DF7D"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59129926"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398A1F5F"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02E24DD1" w14:textId="77777777" w:rsidR="001C1D7F" w:rsidRPr="001C1D7F" w:rsidRDefault="001C1D7F" w:rsidP="001C1D7F">
            <w:pPr>
              <w:pStyle w:val="TAC"/>
              <w:rPr>
                <w:rFonts w:eastAsia="SimSun"/>
              </w:rPr>
            </w:pPr>
            <w:r w:rsidRPr="001C1D7F">
              <w:rPr>
                <w:rFonts w:eastAsia="SimSun"/>
              </w:rPr>
              <w:t>6</w:t>
            </w:r>
          </w:p>
        </w:tc>
      </w:tr>
      <w:tr w:rsidR="001C1D7F" w:rsidRPr="001C1D7F" w14:paraId="5AD2E570" w14:textId="77777777" w:rsidTr="00E12EDE">
        <w:trPr>
          <w:jc w:val="center"/>
        </w:trPr>
        <w:tc>
          <w:tcPr>
            <w:tcW w:w="3690" w:type="dxa"/>
          </w:tcPr>
          <w:p w14:paraId="4B4E7361"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1BAD2223" w14:textId="77777777" w:rsidR="001C1D7F" w:rsidRPr="001C1D7F" w:rsidRDefault="001C1D7F" w:rsidP="001C1D7F">
            <w:pPr>
              <w:pStyle w:val="TAC"/>
              <w:rPr>
                <w:rFonts w:eastAsia="SimSun"/>
              </w:rPr>
            </w:pPr>
          </w:p>
        </w:tc>
        <w:tc>
          <w:tcPr>
            <w:tcW w:w="940" w:type="dxa"/>
          </w:tcPr>
          <w:p w14:paraId="5C0360A5" w14:textId="77777777" w:rsidR="001C1D7F" w:rsidRPr="001C1D7F" w:rsidRDefault="001C1D7F" w:rsidP="001C1D7F">
            <w:pPr>
              <w:pStyle w:val="TAC"/>
              <w:rPr>
                <w:rFonts w:eastAsia="SimSun"/>
              </w:rPr>
            </w:pPr>
            <w:r w:rsidRPr="001C1D7F">
              <w:rPr>
                <w:rFonts w:eastAsia="SimSun"/>
              </w:rPr>
              <w:t>33</w:t>
            </w:r>
          </w:p>
        </w:tc>
        <w:tc>
          <w:tcPr>
            <w:tcW w:w="940" w:type="dxa"/>
          </w:tcPr>
          <w:p w14:paraId="089F822C" w14:textId="77777777" w:rsidR="001C1D7F" w:rsidRPr="001C1D7F" w:rsidRDefault="001C1D7F" w:rsidP="001C1D7F">
            <w:pPr>
              <w:pStyle w:val="TAC"/>
              <w:rPr>
                <w:rFonts w:eastAsia="SimSun"/>
              </w:rPr>
            </w:pPr>
            <w:r w:rsidRPr="001C1D7F">
              <w:rPr>
                <w:rFonts w:eastAsia="SimSun"/>
              </w:rPr>
              <w:t>62</w:t>
            </w:r>
          </w:p>
        </w:tc>
        <w:tc>
          <w:tcPr>
            <w:tcW w:w="940" w:type="dxa"/>
          </w:tcPr>
          <w:p w14:paraId="6A51787F" w14:textId="77777777" w:rsidR="001C1D7F" w:rsidRPr="001C1D7F" w:rsidRDefault="001C1D7F" w:rsidP="001C1D7F">
            <w:pPr>
              <w:pStyle w:val="TAC"/>
              <w:rPr>
                <w:rFonts w:eastAsia="SimSun"/>
              </w:rPr>
            </w:pPr>
            <w:r w:rsidRPr="001C1D7F">
              <w:rPr>
                <w:rFonts w:eastAsia="SimSun"/>
              </w:rPr>
              <w:t>124</w:t>
            </w:r>
          </w:p>
        </w:tc>
        <w:tc>
          <w:tcPr>
            <w:tcW w:w="940" w:type="dxa"/>
          </w:tcPr>
          <w:p w14:paraId="528887E9" w14:textId="77777777" w:rsidR="001C1D7F" w:rsidRPr="001C1D7F" w:rsidRDefault="001C1D7F" w:rsidP="001C1D7F">
            <w:pPr>
              <w:pStyle w:val="TAC"/>
              <w:rPr>
                <w:rFonts w:eastAsia="SimSun"/>
              </w:rPr>
            </w:pPr>
            <w:r w:rsidRPr="001C1D7F">
              <w:rPr>
                <w:rFonts w:eastAsia="SimSun"/>
              </w:rPr>
              <w:t>148</w:t>
            </w:r>
          </w:p>
        </w:tc>
      </w:tr>
      <w:tr w:rsidR="001C1D7F" w:rsidRPr="001C1D7F" w14:paraId="5E3640EB" w14:textId="77777777" w:rsidTr="00E12EDE">
        <w:trPr>
          <w:jc w:val="center"/>
        </w:trPr>
        <w:tc>
          <w:tcPr>
            <w:tcW w:w="3690" w:type="dxa"/>
          </w:tcPr>
          <w:p w14:paraId="67B8D3D3"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38A33333" w14:textId="77777777" w:rsidR="001C1D7F" w:rsidRPr="001C1D7F" w:rsidRDefault="001C1D7F" w:rsidP="001C1D7F">
            <w:pPr>
              <w:pStyle w:val="TAC"/>
              <w:rPr>
                <w:rFonts w:eastAsia="SimSun"/>
              </w:rPr>
            </w:pPr>
          </w:p>
        </w:tc>
        <w:tc>
          <w:tcPr>
            <w:tcW w:w="940" w:type="dxa"/>
          </w:tcPr>
          <w:p w14:paraId="67EFF46E" w14:textId="77777777" w:rsidR="001C1D7F" w:rsidRPr="001C1D7F" w:rsidRDefault="001C1D7F" w:rsidP="001C1D7F">
            <w:pPr>
              <w:pStyle w:val="TAC"/>
              <w:rPr>
                <w:rFonts w:eastAsia="SimSun"/>
              </w:rPr>
            </w:pPr>
            <w:r w:rsidRPr="001C1D7F">
              <w:rPr>
                <w:rFonts w:eastAsia="SimSun"/>
              </w:rPr>
              <w:t>12</w:t>
            </w:r>
          </w:p>
        </w:tc>
        <w:tc>
          <w:tcPr>
            <w:tcW w:w="940" w:type="dxa"/>
          </w:tcPr>
          <w:p w14:paraId="7B81160B" w14:textId="77777777" w:rsidR="001C1D7F" w:rsidRPr="001C1D7F" w:rsidRDefault="001C1D7F" w:rsidP="001C1D7F">
            <w:pPr>
              <w:pStyle w:val="TAC"/>
              <w:rPr>
                <w:rFonts w:eastAsia="SimSun"/>
              </w:rPr>
            </w:pPr>
            <w:r w:rsidRPr="001C1D7F">
              <w:rPr>
                <w:rFonts w:eastAsia="SimSun"/>
              </w:rPr>
              <w:t>12</w:t>
            </w:r>
          </w:p>
        </w:tc>
        <w:tc>
          <w:tcPr>
            <w:tcW w:w="940" w:type="dxa"/>
          </w:tcPr>
          <w:p w14:paraId="2237AE64" w14:textId="77777777" w:rsidR="001C1D7F" w:rsidRPr="001C1D7F" w:rsidRDefault="001C1D7F" w:rsidP="001C1D7F">
            <w:pPr>
              <w:pStyle w:val="TAC"/>
              <w:rPr>
                <w:rFonts w:eastAsia="SimSun"/>
              </w:rPr>
            </w:pPr>
            <w:r w:rsidRPr="001C1D7F">
              <w:rPr>
                <w:rFonts w:eastAsia="SimSun"/>
              </w:rPr>
              <w:t>12</w:t>
            </w:r>
          </w:p>
        </w:tc>
        <w:tc>
          <w:tcPr>
            <w:tcW w:w="940" w:type="dxa"/>
          </w:tcPr>
          <w:p w14:paraId="4D29F8AF" w14:textId="77777777" w:rsidR="001C1D7F" w:rsidRPr="001C1D7F" w:rsidRDefault="001C1D7F" w:rsidP="001C1D7F">
            <w:pPr>
              <w:pStyle w:val="TAC"/>
              <w:rPr>
                <w:rFonts w:eastAsia="SimSun"/>
              </w:rPr>
            </w:pPr>
            <w:r w:rsidRPr="001C1D7F">
              <w:rPr>
                <w:rFonts w:eastAsia="SimSun"/>
              </w:rPr>
              <w:t>12</w:t>
            </w:r>
          </w:p>
        </w:tc>
      </w:tr>
      <w:tr w:rsidR="001C1D7F" w:rsidRPr="001C1D7F" w14:paraId="7DE723F6" w14:textId="77777777" w:rsidTr="00E12EDE">
        <w:trPr>
          <w:jc w:val="center"/>
        </w:trPr>
        <w:tc>
          <w:tcPr>
            <w:tcW w:w="3690" w:type="dxa"/>
          </w:tcPr>
          <w:p w14:paraId="62654E10"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63709BB8" w14:textId="77777777" w:rsidR="001C1D7F" w:rsidRPr="001C1D7F" w:rsidRDefault="001C1D7F" w:rsidP="001C1D7F">
            <w:pPr>
              <w:pStyle w:val="TAC"/>
              <w:rPr>
                <w:rFonts w:eastAsia="SimSun"/>
              </w:rPr>
            </w:pPr>
          </w:p>
        </w:tc>
        <w:tc>
          <w:tcPr>
            <w:tcW w:w="940" w:type="dxa"/>
          </w:tcPr>
          <w:p w14:paraId="7212CEDD" w14:textId="77777777" w:rsidR="001C1D7F" w:rsidRPr="001C1D7F" w:rsidRDefault="001C1D7F" w:rsidP="001C1D7F">
            <w:pPr>
              <w:pStyle w:val="TAC"/>
              <w:rPr>
                <w:rFonts w:eastAsia="SimSun"/>
              </w:rPr>
            </w:pPr>
            <w:r w:rsidRPr="001C1D7F">
              <w:rPr>
                <w:rFonts w:eastAsia="SimSun"/>
              </w:rPr>
              <w:t>383 / 384</w:t>
            </w:r>
          </w:p>
        </w:tc>
        <w:tc>
          <w:tcPr>
            <w:tcW w:w="940" w:type="dxa"/>
          </w:tcPr>
          <w:p w14:paraId="5696D923" w14:textId="77777777" w:rsidR="001C1D7F" w:rsidRPr="001C1D7F" w:rsidRDefault="001C1D7F" w:rsidP="001C1D7F">
            <w:pPr>
              <w:pStyle w:val="TAC"/>
              <w:rPr>
                <w:rFonts w:eastAsia="SimSun"/>
              </w:rPr>
            </w:pPr>
            <w:r w:rsidRPr="001C1D7F">
              <w:rPr>
                <w:rFonts w:eastAsia="SimSun"/>
              </w:rPr>
              <w:t>383 / 384</w:t>
            </w:r>
          </w:p>
        </w:tc>
        <w:tc>
          <w:tcPr>
            <w:tcW w:w="940" w:type="dxa"/>
          </w:tcPr>
          <w:p w14:paraId="7415006F" w14:textId="77777777" w:rsidR="001C1D7F" w:rsidRPr="001C1D7F" w:rsidRDefault="001C1D7F" w:rsidP="001C1D7F">
            <w:pPr>
              <w:pStyle w:val="TAC"/>
              <w:rPr>
                <w:rFonts w:eastAsia="SimSun"/>
              </w:rPr>
            </w:pPr>
            <w:r w:rsidRPr="001C1D7F">
              <w:rPr>
                <w:rFonts w:eastAsia="SimSun"/>
              </w:rPr>
              <w:t>383 / 384</w:t>
            </w:r>
          </w:p>
        </w:tc>
        <w:tc>
          <w:tcPr>
            <w:tcW w:w="940" w:type="dxa"/>
          </w:tcPr>
          <w:p w14:paraId="64BE91AA" w14:textId="77777777" w:rsidR="001C1D7F" w:rsidRPr="001C1D7F" w:rsidRDefault="001C1D7F" w:rsidP="001C1D7F">
            <w:pPr>
              <w:pStyle w:val="TAC"/>
              <w:rPr>
                <w:rFonts w:eastAsia="SimSun"/>
              </w:rPr>
            </w:pPr>
            <w:r w:rsidRPr="001C1D7F">
              <w:rPr>
                <w:rFonts w:eastAsia="SimSun"/>
              </w:rPr>
              <w:t>383 / 384</w:t>
            </w:r>
          </w:p>
        </w:tc>
      </w:tr>
      <w:tr w:rsidR="001C1D7F" w:rsidRPr="001C1D7F" w14:paraId="4450E32D" w14:textId="77777777" w:rsidTr="00E12EDE">
        <w:trPr>
          <w:jc w:val="center"/>
        </w:trPr>
        <w:tc>
          <w:tcPr>
            <w:tcW w:w="3690" w:type="dxa"/>
          </w:tcPr>
          <w:p w14:paraId="275B8237" w14:textId="77777777" w:rsidR="001C1D7F" w:rsidRPr="001C1D7F" w:rsidRDefault="001C1D7F" w:rsidP="001C1D7F">
            <w:pPr>
              <w:pStyle w:val="TAC"/>
              <w:rPr>
                <w:rFonts w:eastAsia="SimSun"/>
              </w:rPr>
            </w:pPr>
            <w:r w:rsidRPr="001C1D7F">
              <w:rPr>
                <w:rFonts w:eastAsia="SimSun"/>
              </w:rPr>
              <w:t>MCS index</w:t>
            </w:r>
          </w:p>
        </w:tc>
        <w:tc>
          <w:tcPr>
            <w:tcW w:w="1093" w:type="dxa"/>
          </w:tcPr>
          <w:p w14:paraId="7C9F368B" w14:textId="77777777" w:rsidR="001C1D7F" w:rsidRPr="001C1D7F" w:rsidRDefault="001C1D7F" w:rsidP="001C1D7F">
            <w:pPr>
              <w:pStyle w:val="TAC"/>
              <w:rPr>
                <w:rFonts w:eastAsia="SimSun"/>
              </w:rPr>
            </w:pPr>
          </w:p>
        </w:tc>
        <w:tc>
          <w:tcPr>
            <w:tcW w:w="940" w:type="dxa"/>
          </w:tcPr>
          <w:p w14:paraId="02FC660A" w14:textId="77777777" w:rsidR="001C1D7F" w:rsidRPr="001C1D7F" w:rsidRDefault="001C1D7F" w:rsidP="001C1D7F">
            <w:pPr>
              <w:pStyle w:val="TAC"/>
              <w:rPr>
                <w:rFonts w:eastAsia="SimSun"/>
              </w:rPr>
            </w:pPr>
            <w:r w:rsidRPr="001C1D7F">
              <w:rPr>
                <w:rFonts w:eastAsia="SimSun"/>
              </w:rPr>
              <w:t>4</w:t>
            </w:r>
          </w:p>
        </w:tc>
        <w:tc>
          <w:tcPr>
            <w:tcW w:w="940" w:type="dxa"/>
          </w:tcPr>
          <w:p w14:paraId="27E344B5" w14:textId="77777777" w:rsidR="001C1D7F" w:rsidRPr="001C1D7F" w:rsidRDefault="001C1D7F" w:rsidP="001C1D7F">
            <w:pPr>
              <w:pStyle w:val="TAC"/>
              <w:rPr>
                <w:rFonts w:eastAsia="SimSun"/>
              </w:rPr>
            </w:pPr>
            <w:r w:rsidRPr="001C1D7F">
              <w:rPr>
                <w:rFonts w:eastAsia="SimSun"/>
              </w:rPr>
              <w:t>4</w:t>
            </w:r>
          </w:p>
        </w:tc>
        <w:tc>
          <w:tcPr>
            <w:tcW w:w="940" w:type="dxa"/>
          </w:tcPr>
          <w:p w14:paraId="54CF9AA3" w14:textId="77777777" w:rsidR="001C1D7F" w:rsidRPr="001C1D7F" w:rsidRDefault="001C1D7F" w:rsidP="001C1D7F">
            <w:pPr>
              <w:pStyle w:val="TAC"/>
              <w:rPr>
                <w:rFonts w:eastAsia="SimSun"/>
              </w:rPr>
            </w:pPr>
            <w:r w:rsidRPr="001C1D7F">
              <w:rPr>
                <w:rFonts w:eastAsia="SimSun"/>
              </w:rPr>
              <w:t>4</w:t>
            </w:r>
          </w:p>
        </w:tc>
        <w:tc>
          <w:tcPr>
            <w:tcW w:w="940" w:type="dxa"/>
          </w:tcPr>
          <w:p w14:paraId="3B6C499D" w14:textId="77777777" w:rsidR="001C1D7F" w:rsidRPr="001C1D7F" w:rsidRDefault="001C1D7F" w:rsidP="001C1D7F">
            <w:pPr>
              <w:pStyle w:val="TAC"/>
              <w:rPr>
                <w:rFonts w:eastAsia="SimSun"/>
              </w:rPr>
            </w:pPr>
            <w:r w:rsidRPr="001C1D7F">
              <w:rPr>
                <w:rFonts w:eastAsia="SimSun"/>
              </w:rPr>
              <w:t>4</w:t>
            </w:r>
          </w:p>
        </w:tc>
      </w:tr>
      <w:tr w:rsidR="001C1D7F" w:rsidRPr="001C1D7F" w14:paraId="33EFAEEB" w14:textId="77777777" w:rsidTr="00E12EDE">
        <w:trPr>
          <w:jc w:val="center"/>
        </w:trPr>
        <w:tc>
          <w:tcPr>
            <w:tcW w:w="3690" w:type="dxa"/>
          </w:tcPr>
          <w:p w14:paraId="6E2818B3" w14:textId="77777777" w:rsidR="001C1D7F" w:rsidRPr="001C1D7F" w:rsidRDefault="001C1D7F" w:rsidP="001C1D7F">
            <w:pPr>
              <w:pStyle w:val="TAC"/>
              <w:rPr>
                <w:rFonts w:eastAsia="SimSun"/>
              </w:rPr>
            </w:pPr>
            <w:r w:rsidRPr="001C1D7F">
              <w:rPr>
                <w:rFonts w:eastAsia="SimSun"/>
              </w:rPr>
              <w:t>Modulation</w:t>
            </w:r>
          </w:p>
        </w:tc>
        <w:tc>
          <w:tcPr>
            <w:tcW w:w="1093" w:type="dxa"/>
          </w:tcPr>
          <w:p w14:paraId="134885B0" w14:textId="77777777" w:rsidR="001C1D7F" w:rsidRPr="001C1D7F" w:rsidRDefault="001C1D7F" w:rsidP="001C1D7F">
            <w:pPr>
              <w:pStyle w:val="TAC"/>
              <w:rPr>
                <w:rFonts w:eastAsia="SimSun"/>
              </w:rPr>
            </w:pPr>
          </w:p>
        </w:tc>
        <w:tc>
          <w:tcPr>
            <w:tcW w:w="940" w:type="dxa"/>
          </w:tcPr>
          <w:p w14:paraId="603D71C0" w14:textId="77777777" w:rsidR="001C1D7F" w:rsidRPr="001C1D7F" w:rsidRDefault="001C1D7F" w:rsidP="001C1D7F">
            <w:pPr>
              <w:pStyle w:val="TAC"/>
              <w:rPr>
                <w:rFonts w:eastAsia="SimSun"/>
              </w:rPr>
            </w:pPr>
            <w:r w:rsidRPr="001C1D7F">
              <w:rPr>
                <w:rFonts w:eastAsia="SimSun"/>
              </w:rPr>
              <w:t>QPSK</w:t>
            </w:r>
          </w:p>
        </w:tc>
        <w:tc>
          <w:tcPr>
            <w:tcW w:w="940" w:type="dxa"/>
          </w:tcPr>
          <w:p w14:paraId="3041B129" w14:textId="77777777" w:rsidR="001C1D7F" w:rsidRPr="001C1D7F" w:rsidRDefault="001C1D7F" w:rsidP="001C1D7F">
            <w:pPr>
              <w:pStyle w:val="TAC"/>
              <w:rPr>
                <w:rFonts w:eastAsia="SimSun"/>
              </w:rPr>
            </w:pPr>
            <w:r w:rsidRPr="001C1D7F">
              <w:rPr>
                <w:rFonts w:eastAsia="SimSun"/>
              </w:rPr>
              <w:t>QPSK</w:t>
            </w:r>
          </w:p>
        </w:tc>
        <w:tc>
          <w:tcPr>
            <w:tcW w:w="940" w:type="dxa"/>
          </w:tcPr>
          <w:p w14:paraId="633646A3" w14:textId="77777777" w:rsidR="001C1D7F" w:rsidRPr="001C1D7F" w:rsidRDefault="001C1D7F" w:rsidP="001C1D7F">
            <w:pPr>
              <w:pStyle w:val="TAC"/>
              <w:rPr>
                <w:rFonts w:eastAsia="SimSun"/>
              </w:rPr>
            </w:pPr>
            <w:r w:rsidRPr="001C1D7F">
              <w:rPr>
                <w:rFonts w:eastAsia="SimSun"/>
              </w:rPr>
              <w:t>QPSK</w:t>
            </w:r>
          </w:p>
        </w:tc>
        <w:tc>
          <w:tcPr>
            <w:tcW w:w="940" w:type="dxa"/>
          </w:tcPr>
          <w:p w14:paraId="3440C5C4" w14:textId="77777777" w:rsidR="001C1D7F" w:rsidRPr="001C1D7F" w:rsidRDefault="001C1D7F" w:rsidP="001C1D7F">
            <w:pPr>
              <w:pStyle w:val="TAC"/>
              <w:rPr>
                <w:rFonts w:eastAsia="SimSun"/>
              </w:rPr>
            </w:pPr>
            <w:r w:rsidRPr="001C1D7F">
              <w:rPr>
                <w:rFonts w:eastAsia="SimSun"/>
              </w:rPr>
              <w:t>QPSK</w:t>
            </w:r>
          </w:p>
        </w:tc>
      </w:tr>
      <w:tr w:rsidR="001C1D7F" w:rsidRPr="001C1D7F" w14:paraId="404A9F25" w14:textId="77777777" w:rsidTr="00E12EDE">
        <w:trPr>
          <w:jc w:val="center"/>
        </w:trPr>
        <w:tc>
          <w:tcPr>
            <w:tcW w:w="3690" w:type="dxa"/>
          </w:tcPr>
          <w:p w14:paraId="0D16487D"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2AE79218" w14:textId="77777777" w:rsidR="001C1D7F" w:rsidRPr="001C1D7F" w:rsidRDefault="001C1D7F" w:rsidP="001C1D7F">
            <w:pPr>
              <w:pStyle w:val="TAC"/>
              <w:rPr>
                <w:rFonts w:eastAsia="SimSun"/>
              </w:rPr>
            </w:pPr>
          </w:p>
        </w:tc>
        <w:tc>
          <w:tcPr>
            <w:tcW w:w="940" w:type="dxa"/>
          </w:tcPr>
          <w:p w14:paraId="10DC5C6B" w14:textId="77777777" w:rsidR="001C1D7F" w:rsidRPr="001C1D7F" w:rsidRDefault="001C1D7F" w:rsidP="001C1D7F">
            <w:pPr>
              <w:pStyle w:val="TAC"/>
              <w:rPr>
                <w:rFonts w:eastAsia="SimSun"/>
              </w:rPr>
            </w:pPr>
            <w:r w:rsidRPr="001C1D7F">
              <w:rPr>
                <w:rFonts w:eastAsia="SimSun"/>
              </w:rPr>
              <w:t>1/3</w:t>
            </w:r>
          </w:p>
        </w:tc>
        <w:tc>
          <w:tcPr>
            <w:tcW w:w="940" w:type="dxa"/>
          </w:tcPr>
          <w:p w14:paraId="70D22319" w14:textId="77777777" w:rsidR="001C1D7F" w:rsidRPr="001C1D7F" w:rsidRDefault="001C1D7F" w:rsidP="001C1D7F">
            <w:pPr>
              <w:pStyle w:val="TAC"/>
              <w:rPr>
                <w:rFonts w:eastAsia="SimSun"/>
              </w:rPr>
            </w:pPr>
            <w:r w:rsidRPr="001C1D7F">
              <w:rPr>
                <w:rFonts w:eastAsia="SimSun"/>
              </w:rPr>
              <w:t>1/3</w:t>
            </w:r>
          </w:p>
        </w:tc>
        <w:tc>
          <w:tcPr>
            <w:tcW w:w="940" w:type="dxa"/>
          </w:tcPr>
          <w:p w14:paraId="4899790E" w14:textId="77777777" w:rsidR="001C1D7F" w:rsidRPr="001C1D7F" w:rsidRDefault="001C1D7F" w:rsidP="001C1D7F">
            <w:pPr>
              <w:pStyle w:val="TAC"/>
              <w:rPr>
                <w:rFonts w:eastAsia="SimSun"/>
              </w:rPr>
            </w:pPr>
            <w:r w:rsidRPr="001C1D7F">
              <w:rPr>
                <w:rFonts w:eastAsia="SimSun"/>
              </w:rPr>
              <w:t>1/3</w:t>
            </w:r>
          </w:p>
        </w:tc>
        <w:tc>
          <w:tcPr>
            <w:tcW w:w="940" w:type="dxa"/>
          </w:tcPr>
          <w:p w14:paraId="42C5FB68" w14:textId="77777777" w:rsidR="001C1D7F" w:rsidRPr="001C1D7F" w:rsidRDefault="001C1D7F" w:rsidP="001C1D7F">
            <w:pPr>
              <w:pStyle w:val="TAC"/>
              <w:rPr>
                <w:rFonts w:eastAsia="SimSun"/>
              </w:rPr>
            </w:pPr>
            <w:r w:rsidRPr="001C1D7F">
              <w:rPr>
                <w:rFonts w:eastAsia="SimSun"/>
              </w:rPr>
              <w:t>1/3</w:t>
            </w:r>
          </w:p>
        </w:tc>
      </w:tr>
      <w:tr w:rsidR="001C1D7F" w:rsidRPr="001C1D7F" w14:paraId="7AEFFBE8" w14:textId="77777777" w:rsidTr="00E12EDE">
        <w:trPr>
          <w:jc w:val="center"/>
        </w:trPr>
        <w:tc>
          <w:tcPr>
            <w:tcW w:w="3690" w:type="dxa"/>
          </w:tcPr>
          <w:p w14:paraId="09C82A88"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5F145FF2" w14:textId="77777777" w:rsidR="001C1D7F" w:rsidRPr="001C1D7F" w:rsidRDefault="001C1D7F" w:rsidP="001C1D7F">
            <w:pPr>
              <w:pStyle w:val="TAC"/>
              <w:rPr>
                <w:rFonts w:eastAsia="SimSun"/>
              </w:rPr>
            </w:pPr>
          </w:p>
        </w:tc>
        <w:tc>
          <w:tcPr>
            <w:tcW w:w="940" w:type="dxa"/>
          </w:tcPr>
          <w:p w14:paraId="2BB1BE20" w14:textId="77777777" w:rsidR="001C1D7F" w:rsidRPr="001C1D7F" w:rsidRDefault="001C1D7F" w:rsidP="001C1D7F">
            <w:pPr>
              <w:pStyle w:val="TAC"/>
              <w:rPr>
                <w:rFonts w:eastAsia="SimSun"/>
              </w:rPr>
            </w:pPr>
            <w:r w:rsidRPr="001C1D7F">
              <w:rPr>
                <w:rFonts w:eastAsia="SimSun"/>
              </w:rPr>
              <w:t>1</w:t>
            </w:r>
          </w:p>
        </w:tc>
        <w:tc>
          <w:tcPr>
            <w:tcW w:w="940" w:type="dxa"/>
          </w:tcPr>
          <w:p w14:paraId="5CD7AB17" w14:textId="77777777" w:rsidR="001C1D7F" w:rsidRPr="001C1D7F" w:rsidRDefault="001C1D7F" w:rsidP="001C1D7F">
            <w:pPr>
              <w:pStyle w:val="TAC"/>
              <w:rPr>
                <w:rFonts w:eastAsia="SimSun"/>
              </w:rPr>
            </w:pPr>
            <w:r w:rsidRPr="001C1D7F">
              <w:rPr>
                <w:rFonts w:eastAsia="SimSun"/>
              </w:rPr>
              <w:t>1</w:t>
            </w:r>
          </w:p>
        </w:tc>
        <w:tc>
          <w:tcPr>
            <w:tcW w:w="940" w:type="dxa"/>
          </w:tcPr>
          <w:p w14:paraId="58CB668C" w14:textId="77777777" w:rsidR="001C1D7F" w:rsidRPr="001C1D7F" w:rsidRDefault="001C1D7F" w:rsidP="001C1D7F">
            <w:pPr>
              <w:pStyle w:val="TAC"/>
              <w:rPr>
                <w:rFonts w:eastAsia="SimSun"/>
              </w:rPr>
            </w:pPr>
            <w:r w:rsidRPr="001C1D7F">
              <w:rPr>
                <w:rFonts w:eastAsia="SimSun"/>
              </w:rPr>
              <w:t>1</w:t>
            </w:r>
          </w:p>
        </w:tc>
        <w:tc>
          <w:tcPr>
            <w:tcW w:w="940" w:type="dxa"/>
          </w:tcPr>
          <w:p w14:paraId="0E29F6DC" w14:textId="77777777" w:rsidR="001C1D7F" w:rsidRPr="001C1D7F" w:rsidRDefault="001C1D7F" w:rsidP="001C1D7F">
            <w:pPr>
              <w:pStyle w:val="TAC"/>
              <w:rPr>
                <w:rFonts w:eastAsia="SimSun"/>
              </w:rPr>
            </w:pPr>
            <w:r w:rsidRPr="001C1D7F">
              <w:rPr>
                <w:rFonts w:eastAsia="SimSun"/>
              </w:rPr>
              <w:t>1</w:t>
            </w:r>
          </w:p>
        </w:tc>
      </w:tr>
      <w:tr w:rsidR="001C1D7F" w:rsidRPr="001C1D7F" w14:paraId="4394C651" w14:textId="77777777" w:rsidTr="00E12EDE">
        <w:trPr>
          <w:jc w:val="center"/>
        </w:trPr>
        <w:tc>
          <w:tcPr>
            <w:tcW w:w="3690" w:type="dxa"/>
          </w:tcPr>
          <w:p w14:paraId="639FF701"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0AD3C7CB" w14:textId="77777777" w:rsidR="001C1D7F" w:rsidRPr="001C1D7F" w:rsidRDefault="001C1D7F" w:rsidP="001C1D7F">
            <w:pPr>
              <w:pStyle w:val="TAC"/>
              <w:rPr>
                <w:rFonts w:eastAsia="SimSun"/>
              </w:rPr>
            </w:pPr>
          </w:p>
        </w:tc>
        <w:tc>
          <w:tcPr>
            <w:tcW w:w="940" w:type="dxa"/>
          </w:tcPr>
          <w:p w14:paraId="79A475D5" w14:textId="77777777" w:rsidR="001C1D7F" w:rsidRPr="001C1D7F" w:rsidRDefault="001C1D7F" w:rsidP="001C1D7F">
            <w:pPr>
              <w:pStyle w:val="TAC"/>
              <w:rPr>
                <w:rFonts w:eastAsia="SimSun"/>
              </w:rPr>
            </w:pPr>
          </w:p>
        </w:tc>
        <w:tc>
          <w:tcPr>
            <w:tcW w:w="940" w:type="dxa"/>
          </w:tcPr>
          <w:p w14:paraId="35496A56" w14:textId="77777777" w:rsidR="001C1D7F" w:rsidRPr="001C1D7F" w:rsidRDefault="001C1D7F" w:rsidP="001C1D7F">
            <w:pPr>
              <w:pStyle w:val="TAC"/>
              <w:rPr>
                <w:rFonts w:eastAsia="SimSun"/>
              </w:rPr>
            </w:pPr>
          </w:p>
        </w:tc>
        <w:tc>
          <w:tcPr>
            <w:tcW w:w="940" w:type="dxa"/>
          </w:tcPr>
          <w:p w14:paraId="5C8125C1" w14:textId="77777777" w:rsidR="001C1D7F" w:rsidRPr="001C1D7F" w:rsidRDefault="001C1D7F" w:rsidP="001C1D7F">
            <w:pPr>
              <w:pStyle w:val="TAC"/>
              <w:rPr>
                <w:rFonts w:eastAsia="SimSun"/>
              </w:rPr>
            </w:pPr>
          </w:p>
        </w:tc>
        <w:tc>
          <w:tcPr>
            <w:tcW w:w="940" w:type="dxa"/>
          </w:tcPr>
          <w:p w14:paraId="61924603" w14:textId="77777777" w:rsidR="001C1D7F" w:rsidRPr="001C1D7F" w:rsidRDefault="001C1D7F" w:rsidP="001C1D7F">
            <w:pPr>
              <w:pStyle w:val="TAC"/>
              <w:rPr>
                <w:rFonts w:eastAsia="SimSun"/>
              </w:rPr>
            </w:pPr>
          </w:p>
        </w:tc>
      </w:tr>
      <w:tr w:rsidR="001C1D7F" w:rsidRPr="001C1D7F" w14:paraId="7121A13D" w14:textId="77777777" w:rsidTr="00E12EDE">
        <w:trPr>
          <w:jc w:val="center"/>
        </w:trPr>
        <w:tc>
          <w:tcPr>
            <w:tcW w:w="3690" w:type="dxa"/>
          </w:tcPr>
          <w:p w14:paraId="3D88FA7A"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4AFDE71F" w14:textId="77777777" w:rsidR="001C1D7F" w:rsidRPr="001C1D7F" w:rsidRDefault="001C1D7F" w:rsidP="001C1D7F">
            <w:pPr>
              <w:pStyle w:val="TAC"/>
              <w:rPr>
                <w:rFonts w:eastAsia="SimSun"/>
              </w:rPr>
            </w:pPr>
            <w:r w:rsidRPr="001C1D7F">
              <w:rPr>
                <w:rFonts w:eastAsia="SimSun"/>
              </w:rPr>
              <w:t>Bits</w:t>
            </w:r>
          </w:p>
        </w:tc>
        <w:tc>
          <w:tcPr>
            <w:tcW w:w="940" w:type="dxa"/>
          </w:tcPr>
          <w:p w14:paraId="09987113" w14:textId="77777777" w:rsidR="001C1D7F" w:rsidRPr="001C1D7F" w:rsidRDefault="001C1D7F" w:rsidP="001C1D7F">
            <w:pPr>
              <w:pStyle w:val="TAC"/>
              <w:rPr>
                <w:rFonts w:eastAsia="SimSun"/>
              </w:rPr>
            </w:pPr>
            <w:r w:rsidRPr="001C1D7F">
              <w:rPr>
                <w:rFonts w:eastAsia="SimSun"/>
              </w:rPr>
              <w:t>N/A</w:t>
            </w:r>
          </w:p>
        </w:tc>
        <w:tc>
          <w:tcPr>
            <w:tcW w:w="940" w:type="dxa"/>
          </w:tcPr>
          <w:p w14:paraId="38368D17" w14:textId="77777777" w:rsidR="001C1D7F" w:rsidRPr="001C1D7F" w:rsidRDefault="001C1D7F" w:rsidP="001C1D7F">
            <w:pPr>
              <w:pStyle w:val="TAC"/>
              <w:rPr>
                <w:rFonts w:eastAsia="SimSun"/>
              </w:rPr>
            </w:pPr>
            <w:r w:rsidRPr="001C1D7F">
              <w:rPr>
                <w:rFonts w:eastAsia="SimSun"/>
              </w:rPr>
              <w:t>N/A</w:t>
            </w:r>
          </w:p>
        </w:tc>
        <w:tc>
          <w:tcPr>
            <w:tcW w:w="940" w:type="dxa"/>
          </w:tcPr>
          <w:p w14:paraId="1FCF851F" w14:textId="77777777" w:rsidR="001C1D7F" w:rsidRPr="001C1D7F" w:rsidRDefault="001C1D7F" w:rsidP="001C1D7F">
            <w:pPr>
              <w:pStyle w:val="TAC"/>
              <w:rPr>
                <w:rFonts w:eastAsia="SimSun"/>
              </w:rPr>
            </w:pPr>
            <w:r w:rsidRPr="001C1D7F">
              <w:rPr>
                <w:rFonts w:eastAsia="SimSun"/>
              </w:rPr>
              <w:t>N/A</w:t>
            </w:r>
          </w:p>
        </w:tc>
        <w:tc>
          <w:tcPr>
            <w:tcW w:w="940" w:type="dxa"/>
          </w:tcPr>
          <w:p w14:paraId="7732C0F6" w14:textId="77777777" w:rsidR="001C1D7F" w:rsidRPr="001C1D7F" w:rsidRDefault="001C1D7F" w:rsidP="001C1D7F">
            <w:pPr>
              <w:pStyle w:val="TAC"/>
              <w:rPr>
                <w:rFonts w:eastAsia="SimSun"/>
              </w:rPr>
            </w:pPr>
            <w:r w:rsidRPr="001C1D7F">
              <w:rPr>
                <w:rFonts w:eastAsia="SimSun"/>
              </w:rPr>
              <w:t>N/A</w:t>
            </w:r>
          </w:p>
        </w:tc>
      </w:tr>
      <w:tr w:rsidR="001C1D7F" w:rsidRPr="001C1D7F" w14:paraId="595124ED" w14:textId="77777777" w:rsidTr="00E12EDE">
        <w:trPr>
          <w:jc w:val="center"/>
        </w:trPr>
        <w:tc>
          <w:tcPr>
            <w:tcW w:w="3690" w:type="dxa"/>
          </w:tcPr>
          <w:p w14:paraId="32339560"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7FF65338" w14:textId="77777777" w:rsidR="001C1D7F" w:rsidRPr="001C1D7F" w:rsidRDefault="001C1D7F" w:rsidP="001C1D7F">
            <w:pPr>
              <w:pStyle w:val="TAC"/>
              <w:rPr>
                <w:rFonts w:eastAsia="SimSun"/>
              </w:rPr>
            </w:pPr>
            <w:r w:rsidRPr="001C1D7F">
              <w:rPr>
                <w:rFonts w:eastAsia="SimSun"/>
              </w:rPr>
              <w:t>Bits</w:t>
            </w:r>
          </w:p>
        </w:tc>
        <w:tc>
          <w:tcPr>
            <w:tcW w:w="940" w:type="dxa"/>
          </w:tcPr>
          <w:p w14:paraId="27E39942" w14:textId="77777777" w:rsidR="001C1D7F" w:rsidRPr="001C1D7F" w:rsidRDefault="001C1D7F" w:rsidP="001C1D7F">
            <w:pPr>
              <w:pStyle w:val="TAC"/>
              <w:rPr>
                <w:rFonts w:eastAsia="SimSun"/>
              </w:rPr>
            </w:pPr>
            <w:r w:rsidRPr="001C1D7F">
              <w:rPr>
                <w:rFonts w:eastAsia="SimSun"/>
              </w:rPr>
              <w:t>2152</w:t>
            </w:r>
          </w:p>
        </w:tc>
        <w:tc>
          <w:tcPr>
            <w:tcW w:w="940" w:type="dxa"/>
          </w:tcPr>
          <w:p w14:paraId="617B5403" w14:textId="77777777" w:rsidR="001C1D7F" w:rsidRPr="001C1D7F" w:rsidRDefault="001C1D7F" w:rsidP="001C1D7F">
            <w:pPr>
              <w:pStyle w:val="TAC"/>
              <w:rPr>
                <w:rFonts w:eastAsia="SimSun"/>
              </w:rPr>
            </w:pPr>
            <w:r w:rsidRPr="001C1D7F">
              <w:rPr>
                <w:rFonts w:eastAsia="SimSun"/>
              </w:rPr>
              <w:t>4032</w:t>
            </w:r>
          </w:p>
        </w:tc>
        <w:tc>
          <w:tcPr>
            <w:tcW w:w="940" w:type="dxa"/>
          </w:tcPr>
          <w:p w14:paraId="5352EB87" w14:textId="77777777" w:rsidR="001C1D7F" w:rsidRPr="001C1D7F" w:rsidRDefault="001C1D7F" w:rsidP="001C1D7F">
            <w:pPr>
              <w:pStyle w:val="TAC"/>
              <w:rPr>
                <w:rFonts w:eastAsia="SimSun"/>
              </w:rPr>
            </w:pPr>
            <w:r w:rsidRPr="001C1D7F">
              <w:rPr>
                <w:rFonts w:eastAsia="SimSun"/>
              </w:rPr>
              <w:t>8064</w:t>
            </w:r>
          </w:p>
        </w:tc>
        <w:tc>
          <w:tcPr>
            <w:tcW w:w="940" w:type="dxa"/>
          </w:tcPr>
          <w:p w14:paraId="2F227E39" w14:textId="77777777" w:rsidR="001C1D7F" w:rsidRPr="001C1D7F" w:rsidRDefault="001C1D7F" w:rsidP="001C1D7F">
            <w:pPr>
              <w:pStyle w:val="TAC"/>
              <w:rPr>
                <w:rFonts w:eastAsia="SimSun"/>
              </w:rPr>
            </w:pPr>
            <w:r w:rsidRPr="001C1D7F">
              <w:rPr>
                <w:rFonts w:eastAsia="SimSun"/>
              </w:rPr>
              <w:t>9480</w:t>
            </w:r>
          </w:p>
        </w:tc>
      </w:tr>
      <w:tr w:rsidR="001C1D7F" w:rsidRPr="001C1D7F" w14:paraId="6E251587" w14:textId="77777777" w:rsidTr="00E12EDE">
        <w:trPr>
          <w:jc w:val="center"/>
        </w:trPr>
        <w:tc>
          <w:tcPr>
            <w:tcW w:w="3690" w:type="dxa"/>
          </w:tcPr>
          <w:p w14:paraId="1902783C" w14:textId="77777777" w:rsidR="001C1D7F" w:rsidRPr="001C1D7F" w:rsidRDefault="001C1D7F" w:rsidP="001C1D7F">
            <w:pPr>
              <w:pStyle w:val="TAC"/>
              <w:rPr>
                <w:rFonts w:eastAsia="Malgun Gothic"/>
              </w:rPr>
            </w:pPr>
            <w:r w:rsidRPr="001C1D7F">
              <w:rPr>
                <w:rFonts w:eastAsia="Malgun Gothic"/>
              </w:rPr>
              <w:t>Transport block CRC</w:t>
            </w:r>
          </w:p>
        </w:tc>
        <w:tc>
          <w:tcPr>
            <w:tcW w:w="1093" w:type="dxa"/>
          </w:tcPr>
          <w:p w14:paraId="0ECB4B00" w14:textId="77777777" w:rsidR="001C1D7F" w:rsidRPr="001C1D7F" w:rsidRDefault="001C1D7F" w:rsidP="001C1D7F">
            <w:pPr>
              <w:pStyle w:val="TAC"/>
              <w:rPr>
                <w:rFonts w:eastAsia="SimSun"/>
              </w:rPr>
            </w:pPr>
            <w:r w:rsidRPr="001C1D7F">
              <w:rPr>
                <w:rFonts w:eastAsia="SimSun"/>
              </w:rPr>
              <w:t>Bits</w:t>
            </w:r>
          </w:p>
        </w:tc>
        <w:tc>
          <w:tcPr>
            <w:tcW w:w="940" w:type="dxa"/>
          </w:tcPr>
          <w:p w14:paraId="2808F121" w14:textId="77777777" w:rsidR="001C1D7F" w:rsidRPr="001C1D7F" w:rsidRDefault="001C1D7F" w:rsidP="001C1D7F">
            <w:pPr>
              <w:pStyle w:val="TAC"/>
              <w:rPr>
                <w:rFonts w:eastAsia="SimSun"/>
              </w:rPr>
            </w:pPr>
            <w:r w:rsidRPr="001C1D7F">
              <w:rPr>
                <w:rFonts w:eastAsia="SimSun"/>
              </w:rPr>
              <w:t>16</w:t>
            </w:r>
          </w:p>
        </w:tc>
        <w:tc>
          <w:tcPr>
            <w:tcW w:w="940" w:type="dxa"/>
          </w:tcPr>
          <w:p w14:paraId="7A174651" w14:textId="77777777" w:rsidR="001C1D7F" w:rsidRPr="001C1D7F" w:rsidRDefault="001C1D7F" w:rsidP="001C1D7F">
            <w:pPr>
              <w:pStyle w:val="TAC"/>
              <w:rPr>
                <w:rFonts w:eastAsia="SimSun"/>
              </w:rPr>
            </w:pPr>
            <w:r w:rsidRPr="001C1D7F">
              <w:rPr>
                <w:rFonts w:eastAsia="SimSun"/>
              </w:rPr>
              <w:t>24</w:t>
            </w:r>
          </w:p>
        </w:tc>
        <w:tc>
          <w:tcPr>
            <w:tcW w:w="940" w:type="dxa"/>
          </w:tcPr>
          <w:p w14:paraId="69F18EA1" w14:textId="77777777" w:rsidR="001C1D7F" w:rsidRPr="001C1D7F" w:rsidRDefault="001C1D7F" w:rsidP="001C1D7F">
            <w:pPr>
              <w:pStyle w:val="TAC"/>
              <w:rPr>
                <w:rFonts w:eastAsia="SimSun"/>
              </w:rPr>
            </w:pPr>
            <w:r w:rsidRPr="001C1D7F">
              <w:rPr>
                <w:rFonts w:eastAsia="SimSun"/>
              </w:rPr>
              <w:t>24</w:t>
            </w:r>
          </w:p>
        </w:tc>
        <w:tc>
          <w:tcPr>
            <w:tcW w:w="940" w:type="dxa"/>
          </w:tcPr>
          <w:p w14:paraId="72F9A468" w14:textId="77777777" w:rsidR="001C1D7F" w:rsidRPr="001C1D7F" w:rsidRDefault="001C1D7F" w:rsidP="001C1D7F">
            <w:pPr>
              <w:pStyle w:val="TAC"/>
              <w:rPr>
                <w:rFonts w:eastAsia="SimSun"/>
              </w:rPr>
            </w:pPr>
            <w:r w:rsidRPr="001C1D7F">
              <w:rPr>
                <w:rFonts w:eastAsia="SimSun"/>
              </w:rPr>
              <w:t>24</w:t>
            </w:r>
          </w:p>
        </w:tc>
      </w:tr>
      <w:tr w:rsidR="001C1D7F" w:rsidRPr="001C1D7F" w14:paraId="67C9BE49" w14:textId="77777777" w:rsidTr="00E12EDE">
        <w:trPr>
          <w:jc w:val="center"/>
        </w:trPr>
        <w:tc>
          <w:tcPr>
            <w:tcW w:w="3690" w:type="dxa"/>
          </w:tcPr>
          <w:p w14:paraId="1FB7BDAD" w14:textId="77777777" w:rsidR="001C1D7F" w:rsidRPr="001C1D7F" w:rsidRDefault="001C1D7F" w:rsidP="001C1D7F">
            <w:pPr>
              <w:pStyle w:val="TAC"/>
              <w:rPr>
                <w:rFonts w:eastAsia="Malgun Gothic"/>
              </w:rPr>
            </w:pPr>
            <w:r w:rsidRPr="001C1D7F">
              <w:rPr>
                <w:rFonts w:eastAsia="Malgun Gothic"/>
              </w:rPr>
              <w:t>LDPC base graph</w:t>
            </w:r>
          </w:p>
        </w:tc>
        <w:tc>
          <w:tcPr>
            <w:tcW w:w="1093" w:type="dxa"/>
          </w:tcPr>
          <w:p w14:paraId="66F46365" w14:textId="77777777" w:rsidR="001C1D7F" w:rsidRPr="001C1D7F" w:rsidRDefault="001C1D7F" w:rsidP="001C1D7F">
            <w:pPr>
              <w:pStyle w:val="TAC"/>
              <w:rPr>
                <w:rFonts w:eastAsia="SimSun"/>
              </w:rPr>
            </w:pPr>
          </w:p>
        </w:tc>
        <w:tc>
          <w:tcPr>
            <w:tcW w:w="940" w:type="dxa"/>
          </w:tcPr>
          <w:p w14:paraId="489619D2" w14:textId="77777777" w:rsidR="001C1D7F" w:rsidRPr="001C1D7F" w:rsidRDefault="001C1D7F" w:rsidP="001C1D7F">
            <w:pPr>
              <w:pStyle w:val="TAC"/>
              <w:rPr>
                <w:rFonts w:eastAsia="SimSun"/>
              </w:rPr>
            </w:pPr>
            <w:r w:rsidRPr="001C1D7F">
              <w:rPr>
                <w:rFonts w:eastAsia="SimSun"/>
              </w:rPr>
              <w:t>2</w:t>
            </w:r>
          </w:p>
        </w:tc>
        <w:tc>
          <w:tcPr>
            <w:tcW w:w="940" w:type="dxa"/>
          </w:tcPr>
          <w:p w14:paraId="416957FE" w14:textId="77777777" w:rsidR="001C1D7F" w:rsidRPr="001C1D7F" w:rsidRDefault="001C1D7F" w:rsidP="001C1D7F">
            <w:pPr>
              <w:pStyle w:val="TAC"/>
              <w:rPr>
                <w:rFonts w:eastAsia="SimSun"/>
              </w:rPr>
            </w:pPr>
            <w:r w:rsidRPr="001C1D7F">
              <w:rPr>
                <w:rFonts w:eastAsia="SimSun"/>
              </w:rPr>
              <w:t>1</w:t>
            </w:r>
          </w:p>
        </w:tc>
        <w:tc>
          <w:tcPr>
            <w:tcW w:w="940" w:type="dxa"/>
          </w:tcPr>
          <w:p w14:paraId="016188CA" w14:textId="77777777" w:rsidR="001C1D7F" w:rsidRPr="001C1D7F" w:rsidRDefault="001C1D7F" w:rsidP="001C1D7F">
            <w:pPr>
              <w:pStyle w:val="TAC"/>
              <w:rPr>
                <w:rFonts w:eastAsia="SimSun"/>
              </w:rPr>
            </w:pPr>
            <w:r w:rsidRPr="001C1D7F">
              <w:rPr>
                <w:rFonts w:eastAsia="SimSun"/>
              </w:rPr>
              <w:t>1</w:t>
            </w:r>
          </w:p>
        </w:tc>
        <w:tc>
          <w:tcPr>
            <w:tcW w:w="940" w:type="dxa"/>
          </w:tcPr>
          <w:p w14:paraId="15C954DF" w14:textId="77777777" w:rsidR="001C1D7F" w:rsidRPr="001C1D7F" w:rsidRDefault="001C1D7F" w:rsidP="001C1D7F">
            <w:pPr>
              <w:pStyle w:val="TAC"/>
              <w:rPr>
                <w:rFonts w:eastAsia="SimSun"/>
              </w:rPr>
            </w:pPr>
            <w:r w:rsidRPr="001C1D7F">
              <w:rPr>
                <w:rFonts w:eastAsia="SimSun"/>
              </w:rPr>
              <w:t>1</w:t>
            </w:r>
          </w:p>
        </w:tc>
      </w:tr>
      <w:tr w:rsidR="001C1D7F" w:rsidRPr="001C1D7F" w14:paraId="12FB084C" w14:textId="77777777" w:rsidTr="00E12EDE">
        <w:trPr>
          <w:jc w:val="center"/>
        </w:trPr>
        <w:tc>
          <w:tcPr>
            <w:tcW w:w="3690" w:type="dxa"/>
          </w:tcPr>
          <w:p w14:paraId="4195E29B" w14:textId="77777777" w:rsidR="001C1D7F" w:rsidRPr="001C1D7F" w:rsidRDefault="001C1D7F" w:rsidP="001C1D7F">
            <w:pPr>
              <w:pStyle w:val="TAC"/>
              <w:rPr>
                <w:rFonts w:eastAsia="Malgun Gothic"/>
              </w:rPr>
            </w:pPr>
            <w:r w:rsidRPr="001C1D7F">
              <w:rPr>
                <w:rFonts w:eastAsia="Malgun Gothic"/>
              </w:rPr>
              <w:t>Number of Code Blocks per Slot</w:t>
            </w:r>
          </w:p>
        </w:tc>
        <w:tc>
          <w:tcPr>
            <w:tcW w:w="1093" w:type="dxa"/>
          </w:tcPr>
          <w:p w14:paraId="2E231BA4" w14:textId="77777777" w:rsidR="001C1D7F" w:rsidRPr="001C1D7F" w:rsidRDefault="001C1D7F" w:rsidP="001C1D7F">
            <w:pPr>
              <w:pStyle w:val="TAC"/>
              <w:rPr>
                <w:rFonts w:eastAsia="SimSun"/>
              </w:rPr>
            </w:pPr>
          </w:p>
        </w:tc>
        <w:tc>
          <w:tcPr>
            <w:tcW w:w="940" w:type="dxa"/>
          </w:tcPr>
          <w:p w14:paraId="13E8396C" w14:textId="77777777" w:rsidR="001C1D7F" w:rsidRPr="001C1D7F" w:rsidRDefault="001C1D7F" w:rsidP="001C1D7F">
            <w:pPr>
              <w:pStyle w:val="TAC"/>
              <w:rPr>
                <w:rFonts w:eastAsia="SimSun"/>
              </w:rPr>
            </w:pPr>
          </w:p>
        </w:tc>
        <w:tc>
          <w:tcPr>
            <w:tcW w:w="940" w:type="dxa"/>
          </w:tcPr>
          <w:p w14:paraId="4EEFABB7" w14:textId="77777777" w:rsidR="001C1D7F" w:rsidRPr="001C1D7F" w:rsidRDefault="001C1D7F" w:rsidP="001C1D7F">
            <w:pPr>
              <w:pStyle w:val="TAC"/>
              <w:rPr>
                <w:rFonts w:eastAsia="SimSun"/>
              </w:rPr>
            </w:pPr>
          </w:p>
        </w:tc>
        <w:tc>
          <w:tcPr>
            <w:tcW w:w="940" w:type="dxa"/>
          </w:tcPr>
          <w:p w14:paraId="5B9B7042" w14:textId="77777777" w:rsidR="001C1D7F" w:rsidRPr="001C1D7F" w:rsidRDefault="001C1D7F" w:rsidP="001C1D7F">
            <w:pPr>
              <w:pStyle w:val="TAC"/>
              <w:rPr>
                <w:rFonts w:eastAsia="SimSun"/>
              </w:rPr>
            </w:pPr>
          </w:p>
        </w:tc>
        <w:tc>
          <w:tcPr>
            <w:tcW w:w="940" w:type="dxa"/>
          </w:tcPr>
          <w:p w14:paraId="752E7994" w14:textId="77777777" w:rsidR="001C1D7F" w:rsidRPr="001C1D7F" w:rsidRDefault="001C1D7F" w:rsidP="001C1D7F">
            <w:pPr>
              <w:pStyle w:val="TAC"/>
              <w:rPr>
                <w:rFonts w:eastAsia="SimSun"/>
              </w:rPr>
            </w:pPr>
          </w:p>
        </w:tc>
      </w:tr>
      <w:tr w:rsidR="001C1D7F" w:rsidRPr="001C1D7F" w14:paraId="359CDB6E" w14:textId="77777777" w:rsidTr="00E12EDE">
        <w:trPr>
          <w:jc w:val="center"/>
        </w:trPr>
        <w:tc>
          <w:tcPr>
            <w:tcW w:w="3690" w:type="dxa"/>
          </w:tcPr>
          <w:p w14:paraId="437A03E1"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3AF3B863" w14:textId="77777777" w:rsidR="001C1D7F" w:rsidRPr="001C1D7F" w:rsidRDefault="001C1D7F" w:rsidP="001C1D7F">
            <w:pPr>
              <w:pStyle w:val="TAC"/>
              <w:rPr>
                <w:rFonts w:eastAsia="SimSun"/>
              </w:rPr>
            </w:pPr>
            <w:r w:rsidRPr="001C1D7F">
              <w:rPr>
                <w:rFonts w:eastAsia="SimSun"/>
              </w:rPr>
              <w:t>CBs</w:t>
            </w:r>
          </w:p>
        </w:tc>
        <w:tc>
          <w:tcPr>
            <w:tcW w:w="940" w:type="dxa"/>
          </w:tcPr>
          <w:p w14:paraId="32F58C27" w14:textId="77777777" w:rsidR="001C1D7F" w:rsidRPr="001C1D7F" w:rsidRDefault="001C1D7F" w:rsidP="001C1D7F">
            <w:pPr>
              <w:pStyle w:val="TAC"/>
              <w:rPr>
                <w:rFonts w:eastAsia="SimSun"/>
              </w:rPr>
            </w:pPr>
            <w:r w:rsidRPr="001C1D7F">
              <w:rPr>
                <w:rFonts w:eastAsia="SimSun"/>
              </w:rPr>
              <w:t>N/A</w:t>
            </w:r>
          </w:p>
        </w:tc>
        <w:tc>
          <w:tcPr>
            <w:tcW w:w="940" w:type="dxa"/>
          </w:tcPr>
          <w:p w14:paraId="110E7403" w14:textId="77777777" w:rsidR="001C1D7F" w:rsidRPr="001C1D7F" w:rsidRDefault="001C1D7F" w:rsidP="001C1D7F">
            <w:pPr>
              <w:pStyle w:val="TAC"/>
              <w:rPr>
                <w:rFonts w:eastAsia="SimSun"/>
              </w:rPr>
            </w:pPr>
            <w:r w:rsidRPr="001C1D7F">
              <w:rPr>
                <w:rFonts w:eastAsia="SimSun"/>
              </w:rPr>
              <w:t>N/A</w:t>
            </w:r>
          </w:p>
        </w:tc>
        <w:tc>
          <w:tcPr>
            <w:tcW w:w="940" w:type="dxa"/>
          </w:tcPr>
          <w:p w14:paraId="72854146" w14:textId="77777777" w:rsidR="001C1D7F" w:rsidRPr="001C1D7F" w:rsidRDefault="001C1D7F" w:rsidP="001C1D7F">
            <w:pPr>
              <w:pStyle w:val="TAC"/>
              <w:rPr>
                <w:rFonts w:eastAsia="SimSun"/>
              </w:rPr>
            </w:pPr>
            <w:r w:rsidRPr="001C1D7F">
              <w:rPr>
                <w:rFonts w:eastAsia="SimSun"/>
              </w:rPr>
              <w:t>N/A</w:t>
            </w:r>
          </w:p>
        </w:tc>
        <w:tc>
          <w:tcPr>
            <w:tcW w:w="940" w:type="dxa"/>
          </w:tcPr>
          <w:p w14:paraId="7D25FE61" w14:textId="77777777" w:rsidR="001C1D7F" w:rsidRPr="001C1D7F" w:rsidRDefault="001C1D7F" w:rsidP="001C1D7F">
            <w:pPr>
              <w:pStyle w:val="TAC"/>
              <w:rPr>
                <w:rFonts w:eastAsia="SimSun"/>
              </w:rPr>
            </w:pPr>
            <w:r w:rsidRPr="001C1D7F">
              <w:rPr>
                <w:rFonts w:eastAsia="SimSun"/>
              </w:rPr>
              <w:t>N/A</w:t>
            </w:r>
          </w:p>
        </w:tc>
      </w:tr>
      <w:tr w:rsidR="001C1D7F" w:rsidRPr="001C1D7F" w14:paraId="5A31E486" w14:textId="77777777" w:rsidTr="00E12EDE">
        <w:trPr>
          <w:jc w:val="center"/>
        </w:trPr>
        <w:tc>
          <w:tcPr>
            <w:tcW w:w="3690" w:type="dxa"/>
          </w:tcPr>
          <w:p w14:paraId="5D9ADF1B"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96DE7FA" w14:textId="77777777" w:rsidR="001C1D7F" w:rsidRPr="001C1D7F" w:rsidRDefault="001C1D7F" w:rsidP="001C1D7F">
            <w:pPr>
              <w:pStyle w:val="TAC"/>
              <w:rPr>
                <w:rFonts w:eastAsia="SimSun"/>
              </w:rPr>
            </w:pPr>
            <w:r w:rsidRPr="001C1D7F">
              <w:rPr>
                <w:rFonts w:eastAsia="SimSun"/>
              </w:rPr>
              <w:t>CBs</w:t>
            </w:r>
          </w:p>
        </w:tc>
        <w:tc>
          <w:tcPr>
            <w:tcW w:w="940" w:type="dxa"/>
          </w:tcPr>
          <w:p w14:paraId="28691B24" w14:textId="77777777" w:rsidR="001C1D7F" w:rsidRPr="001C1D7F" w:rsidRDefault="001C1D7F" w:rsidP="001C1D7F">
            <w:pPr>
              <w:pStyle w:val="TAC"/>
              <w:rPr>
                <w:rFonts w:eastAsia="SimSun"/>
              </w:rPr>
            </w:pPr>
            <w:r w:rsidRPr="001C1D7F">
              <w:rPr>
                <w:rFonts w:eastAsia="SimSun"/>
              </w:rPr>
              <w:t>1</w:t>
            </w:r>
          </w:p>
        </w:tc>
        <w:tc>
          <w:tcPr>
            <w:tcW w:w="940" w:type="dxa"/>
          </w:tcPr>
          <w:p w14:paraId="63430C31" w14:textId="77777777" w:rsidR="001C1D7F" w:rsidRPr="001C1D7F" w:rsidRDefault="001C1D7F" w:rsidP="001C1D7F">
            <w:pPr>
              <w:pStyle w:val="TAC"/>
              <w:rPr>
                <w:rFonts w:eastAsia="SimSun"/>
              </w:rPr>
            </w:pPr>
            <w:r w:rsidRPr="001C1D7F">
              <w:rPr>
                <w:rFonts w:eastAsia="SimSun"/>
              </w:rPr>
              <w:t>1</w:t>
            </w:r>
          </w:p>
        </w:tc>
        <w:tc>
          <w:tcPr>
            <w:tcW w:w="940" w:type="dxa"/>
          </w:tcPr>
          <w:p w14:paraId="1E37A505" w14:textId="77777777" w:rsidR="001C1D7F" w:rsidRPr="001C1D7F" w:rsidRDefault="001C1D7F" w:rsidP="001C1D7F">
            <w:pPr>
              <w:pStyle w:val="TAC"/>
              <w:rPr>
                <w:rFonts w:eastAsia="SimSun"/>
              </w:rPr>
            </w:pPr>
            <w:r w:rsidRPr="001C1D7F">
              <w:rPr>
                <w:rFonts w:eastAsia="SimSun"/>
              </w:rPr>
              <w:t>1</w:t>
            </w:r>
          </w:p>
        </w:tc>
        <w:tc>
          <w:tcPr>
            <w:tcW w:w="940" w:type="dxa"/>
          </w:tcPr>
          <w:p w14:paraId="57C275E6" w14:textId="77777777" w:rsidR="001C1D7F" w:rsidRPr="001C1D7F" w:rsidRDefault="001C1D7F" w:rsidP="001C1D7F">
            <w:pPr>
              <w:pStyle w:val="TAC"/>
              <w:rPr>
                <w:rFonts w:eastAsia="SimSun"/>
              </w:rPr>
            </w:pPr>
            <w:r w:rsidRPr="001C1D7F">
              <w:rPr>
                <w:rFonts w:eastAsia="SimSun"/>
              </w:rPr>
              <w:t>2</w:t>
            </w:r>
          </w:p>
        </w:tc>
      </w:tr>
      <w:tr w:rsidR="001C1D7F" w:rsidRPr="001C1D7F" w14:paraId="74451214" w14:textId="77777777" w:rsidTr="00E12EDE">
        <w:trPr>
          <w:jc w:val="center"/>
        </w:trPr>
        <w:tc>
          <w:tcPr>
            <w:tcW w:w="3690" w:type="dxa"/>
          </w:tcPr>
          <w:p w14:paraId="4718DF11"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203268B8" w14:textId="77777777" w:rsidR="001C1D7F" w:rsidRPr="001C1D7F" w:rsidRDefault="001C1D7F" w:rsidP="001C1D7F">
            <w:pPr>
              <w:pStyle w:val="TAC"/>
              <w:rPr>
                <w:rFonts w:eastAsia="SimSun"/>
              </w:rPr>
            </w:pPr>
          </w:p>
        </w:tc>
        <w:tc>
          <w:tcPr>
            <w:tcW w:w="940" w:type="dxa"/>
          </w:tcPr>
          <w:p w14:paraId="48E810A4" w14:textId="77777777" w:rsidR="001C1D7F" w:rsidRPr="001C1D7F" w:rsidRDefault="001C1D7F" w:rsidP="001C1D7F">
            <w:pPr>
              <w:pStyle w:val="TAC"/>
              <w:rPr>
                <w:rFonts w:eastAsia="SimSun"/>
              </w:rPr>
            </w:pPr>
          </w:p>
        </w:tc>
        <w:tc>
          <w:tcPr>
            <w:tcW w:w="940" w:type="dxa"/>
          </w:tcPr>
          <w:p w14:paraId="09D34D75" w14:textId="77777777" w:rsidR="001C1D7F" w:rsidRPr="001C1D7F" w:rsidRDefault="001C1D7F" w:rsidP="001C1D7F">
            <w:pPr>
              <w:pStyle w:val="TAC"/>
              <w:rPr>
                <w:rFonts w:eastAsia="SimSun"/>
              </w:rPr>
            </w:pPr>
          </w:p>
        </w:tc>
        <w:tc>
          <w:tcPr>
            <w:tcW w:w="940" w:type="dxa"/>
          </w:tcPr>
          <w:p w14:paraId="0A4F27DF" w14:textId="77777777" w:rsidR="001C1D7F" w:rsidRPr="001C1D7F" w:rsidRDefault="001C1D7F" w:rsidP="001C1D7F">
            <w:pPr>
              <w:pStyle w:val="TAC"/>
              <w:rPr>
                <w:rFonts w:eastAsia="SimSun"/>
              </w:rPr>
            </w:pPr>
          </w:p>
        </w:tc>
        <w:tc>
          <w:tcPr>
            <w:tcW w:w="940" w:type="dxa"/>
          </w:tcPr>
          <w:p w14:paraId="19B9497D" w14:textId="77777777" w:rsidR="001C1D7F" w:rsidRPr="001C1D7F" w:rsidRDefault="001C1D7F" w:rsidP="001C1D7F">
            <w:pPr>
              <w:pStyle w:val="TAC"/>
              <w:rPr>
                <w:rFonts w:eastAsia="SimSun"/>
              </w:rPr>
            </w:pPr>
          </w:p>
        </w:tc>
      </w:tr>
      <w:tr w:rsidR="001C1D7F" w:rsidRPr="001C1D7F" w14:paraId="696EB6F1" w14:textId="77777777" w:rsidTr="00E12EDE">
        <w:trPr>
          <w:jc w:val="center"/>
        </w:trPr>
        <w:tc>
          <w:tcPr>
            <w:tcW w:w="3690" w:type="dxa"/>
          </w:tcPr>
          <w:p w14:paraId="18D38905"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063C531F" w14:textId="77777777" w:rsidR="001C1D7F" w:rsidRPr="001C1D7F" w:rsidRDefault="001C1D7F" w:rsidP="001C1D7F">
            <w:pPr>
              <w:pStyle w:val="TAC"/>
              <w:rPr>
                <w:rFonts w:eastAsia="SimSun"/>
              </w:rPr>
            </w:pPr>
            <w:r w:rsidRPr="001C1D7F">
              <w:rPr>
                <w:rFonts w:eastAsia="SimSun"/>
              </w:rPr>
              <w:t>Bits</w:t>
            </w:r>
          </w:p>
        </w:tc>
        <w:tc>
          <w:tcPr>
            <w:tcW w:w="940" w:type="dxa"/>
          </w:tcPr>
          <w:p w14:paraId="534D789E" w14:textId="77777777" w:rsidR="001C1D7F" w:rsidRPr="001C1D7F" w:rsidRDefault="001C1D7F" w:rsidP="001C1D7F">
            <w:pPr>
              <w:pStyle w:val="TAC"/>
              <w:rPr>
                <w:rFonts w:eastAsia="SimSun"/>
              </w:rPr>
            </w:pPr>
            <w:r w:rsidRPr="001C1D7F">
              <w:rPr>
                <w:rFonts w:eastAsia="SimSun"/>
              </w:rPr>
              <w:t>N/A</w:t>
            </w:r>
          </w:p>
        </w:tc>
        <w:tc>
          <w:tcPr>
            <w:tcW w:w="940" w:type="dxa"/>
          </w:tcPr>
          <w:p w14:paraId="5E19339E" w14:textId="77777777" w:rsidR="001C1D7F" w:rsidRPr="001C1D7F" w:rsidRDefault="001C1D7F" w:rsidP="001C1D7F">
            <w:pPr>
              <w:pStyle w:val="TAC"/>
              <w:rPr>
                <w:rFonts w:eastAsia="SimSun"/>
              </w:rPr>
            </w:pPr>
            <w:r w:rsidRPr="001C1D7F">
              <w:rPr>
                <w:rFonts w:eastAsia="SimSun"/>
              </w:rPr>
              <w:t>N/A</w:t>
            </w:r>
          </w:p>
        </w:tc>
        <w:tc>
          <w:tcPr>
            <w:tcW w:w="940" w:type="dxa"/>
          </w:tcPr>
          <w:p w14:paraId="07DE15A9" w14:textId="77777777" w:rsidR="001C1D7F" w:rsidRPr="001C1D7F" w:rsidRDefault="001C1D7F" w:rsidP="001C1D7F">
            <w:pPr>
              <w:pStyle w:val="TAC"/>
              <w:rPr>
                <w:rFonts w:eastAsia="SimSun"/>
              </w:rPr>
            </w:pPr>
            <w:r w:rsidRPr="001C1D7F">
              <w:rPr>
                <w:rFonts w:eastAsia="SimSun"/>
              </w:rPr>
              <w:t>N/A</w:t>
            </w:r>
          </w:p>
        </w:tc>
        <w:tc>
          <w:tcPr>
            <w:tcW w:w="940" w:type="dxa"/>
          </w:tcPr>
          <w:p w14:paraId="6DF19F07" w14:textId="77777777" w:rsidR="001C1D7F" w:rsidRPr="001C1D7F" w:rsidRDefault="001C1D7F" w:rsidP="001C1D7F">
            <w:pPr>
              <w:pStyle w:val="TAC"/>
              <w:rPr>
                <w:rFonts w:eastAsia="SimSun"/>
              </w:rPr>
            </w:pPr>
            <w:r w:rsidRPr="001C1D7F">
              <w:rPr>
                <w:rFonts w:eastAsia="SimSun"/>
              </w:rPr>
              <w:t>N/A</w:t>
            </w:r>
          </w:p>
        </w:tc>
      </w:tr>
      <w:tr w:rsidR="001C1D7F" w:rsidRPr="001C1D7F" w14:paraId="1B61737A" w14:textId="77777777" w:rsidTr="00E12EDE">
        <w:trPr>
          <w:jc w:val="center"/>
        </w:trPr>
        <w:tc>
          <w:tcPr>
            <w:tcW w:w="3690" w:type="dxa"/>
          </w:tcPr>
          <w:p w14:paraId="576D2EDD"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2ABC308" w14:textId="77777777" w:rsidR="001C1D7F" w:rsidRPr="001C1D7F" w:rsidRDefault="001C1D7F" w:rsidP="001C1D7F">
            <w:pPr>
              <w:pStyle w:val="TAC"/>
              <w:rPr>
                <w:rFonts w:eastAsia="SimSun"/>
              </w:rPr>
            </w:pPr>
            <w:r w:rsidRPr="001C1D7F">
              <w:rPr>
                <w:rFonts w:eastAsia="SimSun"/>
              </w:rPr>
              <w:t>Bits</w:t>
            </w:r>
          </w:p>
        </w:tc>
        <w:tc>
          <w:tcPr>
            <w:tcW w:w="940" w:type="dxa"/>
          </w:tcPr>
          <w:p w14:paraId="6265CF37" w14:textId="77777777" w:rsidR="001C1D7F" w:rsidRPr="001C1D7F" w:rsidRDefault="001C1D7F" w:rsidP="001C1D7F">
            <w:pPr>
              <w:pStyle w:val="TAC"/>
              <w:rPr>
                <w:rFonts w:eastAsia="SimSun"/>
              </w:rPr>
            </w:pPr>
            <w:r w:rsidRPr="001C1D7F">
              <w:rPr>
                <w:rFonts w:eastAsia="SimSun"/>
              </w:rPr>
              <w:t>7128</w:t>
            </w:r>
          </w:p>
        </w:tc>
        <w:tc>
          <w:tcPr>
            <w:tcW w:w="940" w:type="dxa"/>
          </w:tcPr>
          <w:p w14:paraId="76CB4B7E" w14:textId="77777777" w:rsidR="001C1D7F" w:rsidRPr="001C1D7F" w:rsidRDefault="001C1D7F" w:rsidP="001C1D7F">
            <w:pPr>
              <w:pStyle w:val="TAC"/>
              <w:rPr>
                <w:rFonts w:eastAsia="SimSun"/>
              </w:rPr>
            </w:pPr>
            <w:r w:rsidRPr="001C1D7F">
              <w:rPr>
                <w:rFonts w:eastAsia="SimSun"/>
              </w:rPr>
              <w:t>13392</w:t>
            </w:r>
          </w:p>
        </w:tc>
        <w:tc>
          <w:tcPr>
            <w:tcW w:w="940" w:type="dxa"/>
          </w:tcPr>
          <w:p w14:paraId="701C0ACB" w14:textId="77777777" w:rsidR="001C1D7F" w:rsidRPr="001C1D7F" w:rsidRDefault="001C1D7F" w:rsidP="001C1D7F">
            <w:pPr>
              <w:pStyle w:val="TAC"/>
              <w:rPr>
                <w:rFonts w:eastAsia="SimSun"/>
              </w:rPr>
            </w:pPr>
            <w:r w:rsidRPr="001C1D7F">
              <w:rPr>
                <w:rFonts w:eastAsia="SimSun"/>
              </w:rPr>
              <w:t>26784</w:t>
            </w:r>
          </w:p>
        </w:tc>
        <w:tc>
          <w:tcPr>
            <w:tcW w:w="940" w:type="dxa"/>
          </w:tcPr>
          <w:p w14:paraId="7ED70ED8" w14:textId="77777777" w:rsidR="001C1D7F" w:rsidRPr="001C1D7F" w:rsidRDefault="001C1D7F" w:rsidP="001C1D7F">
            <w:pPr>
              <w:pStyle w:val="TAC"/>
              <w:rPr>
                <w:rFonts w:eastAsia="SimSun"/>
              </w:rPr>
            </w:pPr>
            <w:r w:rsidRPr="001C1D7F">
              <w:rPr>
                <w:rFonts w:eastAsia="SimSun"/>
              </w:rPr>
              <w:t>31968</w:t>
            </w:r>
          </w:p>
        </w:tc>
      </w:tr>
      <w:tr w:rsidR="001C1D7F" w:rsidRPr="001C1D7F" w14:paraId="5809C4E6" w14:textId="77777777" w:rsidTr="00E12EDE">
        <w:trPr>
          <w:trHeight w:val="70"/>
          <w:jc w:val="center"/>
        </w:trPr>
        <w:tc>
          <w:tcPr>
            <w:tcW w:w="3690" w:type="dxa"/>
          </w:tcPr>
          <w:p w14:paraId="0497BE4E"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4C6C658A" w14:textId="77777777" w:rsidR="001C1D7F" w:rsidRPr="001C1D7F" w:rsidRDefault="001C1D7F" w:rsidP="001C1D7F">
            <w:pPr>
              <w:pStyle w:val="TAC"/>
              <w:rPr>
                <w:rFonts w:eastAsia="SimSun"/>
              </w:rPr>
            </w:pPr>
            <w:r w:rsidRPr="001C1D7F">
              <w:rPr>
                <w:rFonts w:eastAsia="SimSun"/>
              </w:rPr>
              <w:t>Mbps</w:t>
            </w:r>
          </w:p>
        </w:tc>
        <w:tc>
          <w:tcPr>
            <w:tcW w:w="940" w:type="dxa"/>
          </w:tcPr>
          <w:p w14:paraId="7580499A" w14:textId="77777777" w:rsidR="001C1D7F" w:rsidRPr="001C1D7F" w:rsidRDefault="001C1D7F" w:rsidP="001C1D7F">
            <w:pPr>
              <w:pStyle w:val="TAC"/>
              <w:rPr>
                <w:rFonts w:eastAsia="Malgun Gothic"/>
              </w:rPr>
            </w:pPr>
            <w:r w:rsidRPr="001C1D7F">
              <w:rPr>
                <w:rFonts w:eastAsia="Malgun Gothic"/>
              </w:rPr>
              <w:t>82.637</w:t>
            </w:r>
          </w:p>
        </w:tc>
        <w:tc>
          <w:tcPr>
            <w:tcW w:w="940" w:type="dxa"/>
          </w:tcPr>
          <w:p w14:paraId="55949D6B" w14:textId="77777777" w:rsidR="001C1D7F" w:rsidRPr="001C1D7F" w:rsidRDefault="001C1D7F" w:rsidP="001C1D7F">
            <w:pPr>
              <w:pStyle w:val="TAC"/>
              <w:rPr>
                <w:rFonts w:eastAsia="Malgun Gothic"/>
              </w:rPr>
            </w:pPr>
            <w:r w:rsidRPr="001C1D7F">
              <w:rPr>
                <w:rFonts w:eastAsia="Malgun Gothic"/>
              </w:rPr>
              <w:t>154.829</w:t>
            </w:r>
          </w:p>
        </w:tc>
        <w:tc>
          <w:tcPr>
            <w:tcW w:w="940" w:type="dxa"/>
          </w:tcPr>
          <w:p w14:paraId="4167F11B" w14:textId="77777777" w:rsidR="001C1D7F" w:rsidRPr="001C1D7F" w:rsidRDefault="001C1D7F" w:rsidP="001C1D7F">
            <w:pPr>
              <w:pStyle w:val="TAC"/>
              <w:rPr>
                <w:rFonts w:eastAsia="Malgun Gothic"/>
              </w:rPr>
            </w:pPr>
            <w:r w:rsidRPr="001C1D7F">
              <w:rPr>
                <w:rFonts w:eastAsia="Malgun Gothic"/>
              </w:rPr>
              <w:t>309.658</w:t>
            </w:r>
          </w:p>
        </w:tc>
        <w:tc>
          <w:tcPr>
            <w:tcW w:w="940" w:type="dxa"/>
          </w:tcPr>
          <w:p w14:paraId="4B996D7A" w14:textId="77777777" w:rsidR="001C1D7F" w:rsidRPr="001C1D7F" w:rsidRDefault="001C1D7F" w:rsidP="001C1D7F">
            <w:pPr>
              <w:pStyle w:val="TAC"/>
              <w:rPr>
                <w:rFonts w:eastAsia="Malgun Gothic"/>
              </w:rPr>
            </w:pPr>
            <w:r w:rsidRPr="001C1D7F">
              <w:rPr>
                <w:rFonts w:eastAsia="Malgun Gothic"/>
              </w:rPr>
              <w:t>364.032</w:t>
            </w:r>
          </w:p>
        </w:tc>
      </w:tr>
      <w:tr w:rsidR="001C1D7F" w:rsidRPr="001C1D7F" w14:paraId="321FE580" w14:textId="77777777" w:rsidTr="00E12EDE">
        <w:trPr>
          <w:trHeight w:val="70"/>
          <w:jc w:val="center"/>
        </w:trPr>
        <w:tc>
          <w:tcPr>
            <w:tcW w:w="8543" w:type="dxa"/>
            <w:gridSpan w:val="6"/>
          </w:tcPr>
          <w:p w14:paraId="09D394C2"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14FE8ADB"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0421A5C4"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19E0F824"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669C4FCC"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128) = {63,…,127} for i from {0,…,1279} together with the TDD UL-DL configuration specified in A2.3.</w:t>
            </w:r>
          </w:p>
          <w:p w14:paraId="15AE335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128) = {0,…,62} for i from {0,…,1279} together with the TDD UL-DL configuration specified in A2.3.</w:t>
            </w:r>
          </w:p>
          <w:p w14:paraId="56F3FEC5"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6981C2ED" w14:textId="77777777" w:rsidR="001C1D7F" w:rsidRPr="001C1D7F" w:rsidRDefault="001C1D7F" w:rsidP="001C1D7F">
            <w:pPr>
              <w:pStyle w:val="TAN"/>
              <w:rPr>
                <w:rFonts w:eastAsia="SimSun"/>
              </w:rPr>
            </w:pPr>
            <w:r w:rsidRPr="001C1D7F">
              <w:rPr>
                <w:rFonts w:eastAsia="SimSun"/>
                <w:lang w:val="en-US"/>
              </w:rPr>
              <w:t>NOTE 8:</w:t>
            </w:r>
            <w:r w:rsidRPr="001C1D7F">
              <w:rPr>
                <w:rFonts w:eastAsia="SimSun"/>
                <w:lang w:val="en-US"/>
              </w:rPr>
              <w:tab/>
              <w:t>Throughput is averaged over 2nd frame of RMC.</w:t>
            </w:r>
          </w:p>
        </w:tc>
      </w:tr>
    </w:tbl>
    <w:p w14:paraId="1BE785A3" w14:textId="77777777" w:rsidR="001C1D7F" w:rsidRPr="00C04A08" w:rsidRDefault="001C1D7F" w:rsidP="00842EF7"/>
    <w:p w14:paraId="7F2D0999" w14:textId="77777777" w:rsidR="00842EF7" w:rsidRPr="00C04A08" w:rsidRDefault="00842EF7" w:rsidP="00842EF7">
      <w:pPr>
        <w:pStyle w:val="Heading4"/>
      </w:pPr>
      <w:bookmarkStart w:id="13084" w:name="_Toc21340991"/>
      <w:bookmarkStart w:id="13085" w:name="_Toc29805439"/>
      <w:bookmarkStart w:id="13086" w:name="_Toc36456648"/>
      <w:bookmarkStart w:id="13087" w:name="_Toc36469746"/>
      <w:bookmarkStart w:id="13088" w:name="_Toc37254163"/>
      <w:bookmarkStart w:id="13089" w:name="_Toc37323021"/>
      <w:bookmarkStart w:id="13090" w:name="_Toc37324427"/>
      <w:bookmarkStart w:id="13091" w:name="_Toc45889951"/>
      <w:bookmarkStart w:id="13092" w:name="_Toc52196631"/>
      <w:bookmarkStart w:id="13093" w:name="_Toc52197611"/>
      <w:bookmarkStart w:id="13094" w:name="_Toc53173334"/>
      <w:bookmarkStart w:id="13095" w:name="_Toc53173703"/>
      <w:bookmarkStart w:id="13096" w:name="_Toc61119705"/>
      <w:bookmarkStart w:id="13097" w:name="_Toc61120087"/>
      <w:bookmarkStart w:id="13098" w:name="_Toc67926158"/>
      <w:bookmarkStart w:id="13099" w:name="_Toc75273796"/>
      <w:bookmarkStart w:id="13100" w:name="_Toc76510696"/>
      <w:bookmarkStart w:id="13101" w:name="_Toc83129853"/>
      <w:bookmarkStart w:id="13102" w:name="_Toc90591385"/>
      <w:bookmarkStart w:id="13103" w:name="_Toc98864444"/>
      <w:bookmarkStart w:id="13104" w:name="_Toc99733693"/>
      <w:bookmarkStart w:id="13105" w:name="_Toc106577598"/>
      <w:bookmarkStart w:id="13106" w:name="_Toc114537349"/>
      <w:bookmarkStart w:id="13107" w:name="_Toc115257617"/>
      <w:bookmarkStart w:id="13108" w:name="_Toc123086937"/>
      <w:bookmarkStart w:id="13109" w:name="_Toc124296261"/>
      <w:bookmarkStart w:id="13110" w:name="_Toc124296731"/>
      <w:bookmarkStart w:id="13111" w:name="_Toc130572548"/>
      <w:bookmarkStart w:id="13112" w:name="_Toc131708547"/>
      <w:bookmarkStart w:id="13113" w:name="_Toc137458354"/>
      <w:bookmarkStart w:id="13114" w:name="_Toc138887841"/>
      <w:bookmarkStart w:id="13115" w:name="_Toc138969928"/>
      <w:bookmarkStart w:id="13116" w:name="_Toc145916989"/>
      <w:bookmarkStart w:id="13117" w:name="_Toc155386755"/>
      <w:bookmarkStart w:id="13118" w:name="_Toc161759795"/>
      <w:bookmarkStart w:id="13119" w:name="_Toc169872720"/>
      <w:r w:rsidRPr="00C04A08">
        <w:t>A.3.3.3</w:t>
      </w:r>
      <w:r w:rsidRPr="00C04A08">
        <w:tab/>
        <w:t>FRC for receiver requirements for 16QAM</w:t>
      </w:r>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p>
    <w:p w14:paraId="7DD6243F" w14:textId="77777777" w:rsidR="00842EF7" w:rsidRPr="00C04A08" w:rsidRDefault="00842EF7" w:rsidP="00842EF7"/>
    <w:p w14:paraId="1B3973DC" w14:textId="77777777" w:rsidR="00842EF7" w:rsidRPr="00C04A08" w:rsidRDefault="00842EF7" w:rsidP="00842EF7">
      <w:pPr>
        <w:pStyle w:val="Heading4"/>
      </w:pPr>
      <w:bookmarkStart w:id="13120" w:name="_Toc21340992"/>
      <w:bookmarkStart w:id="13121" w:name="_Toc29805440"/>
      <w:bookmarkStart w:id="13122" w:name="_Toc36456649"/>
      <w:bookmarkStart w:id="13123" w:name="_Toc36469747"/>
      <w:bookmarkStart w:id="13124" w:name="_Toc37254164"/>
      <w:bookmarkStart w:id="13125" w:name="_Toc37323022"/>
      <w:bookmarkStart w:id="13126" w:name="_Toc37324428"/>
      <w:bookmarkStart w:id="13127" w:name="_Toc45889952"/>
      <w:bookmarkStart w:id="13128" w:name="_Toc52196632"/>
      <w:bookmarkStart w:id="13129" w:name="_Toc52197612"/>
      <w:bookmarkStart w:id="13130" w:name="_Toc53173335"/>
      <w:bookmarkStart w:id="13131" w:name="_Toc53173704"/>
      <w:bookmarkStart w:id="13132" w:name="_Toc61119706"/>
      <w:bookmarkStart w:id="13133" w:name="_Toc61120088"/>
      <w:bookmarkStart w:id="13134" w:name="_Toc67926159"/>
      <w:bookmarkStart w:id="13135" w:name="_Toc75273797"/>
      <w:bookmarkStart w:id="13136" w:name="_Toc76510697"/>
      <w:bookmarkStart w:id="13137" w:name="_Toc83129854"/>
      <w:bookmarkStart w:id="13138" w:name="_Toc90591386"/>
      <w:bookmarkStart w:id="13139" w:name="_Toc98864445"/>
      <w:bookmarkStart w:id="13140" w:name="_Toc99733694"/>
      <w:bookmarkStart w:id="13141" w:name="_Toc106577599"/>
      <w:bookmarkStart w:id="13142" w:name="_Toc114537350"/>
      <w:bookmarkStart w:id="13143" w:name="_Toc115257618"/>
      <w:bookmarkStart w:id="13144" w:name="_Toc123086938"/>
      <w:bookmarkStart w:id="13145" w:name="_Toc124296262"/>
      <w:bookmarkStart w:id="13146" w:name="_Toc124296732"/>
      <w:bookmarkStart w:id="13147" w:name="_Toc130572549"/>
      <w:bookmarkStart w:id="13148" w:name="_Toc131708548"/>
      <w:bookmarkStart w:id="13149" w:name="_Toc137458355"/>
      <w:bookmarkStart w:id="13150" w:name="_Toc138887842"/>
      <w:bookmarkStart w:id="13151" w:name="_Toc138969929"/>
      <w:bookmarkStart w:id="13152" w:name="_Toc145916990"/>
      <w:bookmarkStart w:id="13153" w:name="_Toc155386756"/>
      <w:bookmarkStart w:id="13154" w:name="_Toc161759796"/>
      <w:bookmarkStart w:id="13155" w:name="_Toc169872721"/>
      <w:r w:rsidRPr="00C04A08">
        <w:t>A.3.3.4</w:t>
      </w:r>
      <w:r w:rsidRPr="00C04A08">
        <w:tab/>
        <w:t>FRC for receiver requirements for 64QAM</w:t>
      </w:r>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2" type="#_x0000_t75" style="width:10.5pt;height:16.5pt" o:ole="">
                  <v:imagedata r:id="rId34" o:title=""/>
                </v:shape>
                <o:OLEObject Type="Embed" ProgID="Equation.3" ShapeID="_x0000_i1032" DrawAspect="Content" ObjectID="_1782164698" r:id="rId39"/>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FD7766" w:rsidRPr="00C04A08" w14:paraId="2546DEEB" w14:textId="77777777" w:rsidTr="00C71299">
        <w:trPr>
          <w:jc w:val="center"/>
        </w:trPr>
        <w:tc>
          <w:tcPr>
            <w:tcW w:w="3690" w:type="dxa"/>
          </w:tcPr>
          <w:p w14:paraId="68487A1F" w14:textId="4425A036" w:rsidR="00FD7766" w:rsidRPr="00C04A08" w:rsidRDefault="00FD7766" w:rsidP="00FD7766">
            <w:pPr>
              <w:pStyle w:val="TAC"/>
            </w:pPr>
            <w:r w:rsidRPr="00C04A08">
              <w:t>Allocated slots per Frame</w:t>
            </w:r>
            <w:r>
              <w:t xml:space="preserve"> (NOTE 6)</w:t>
            </w:r>
          </w:p>
        </w:tc>
        <w:tc>
          <w:tcPr>
            <w:tcW w:w="1093" w:type="dxa"/>
          </w:tcPr>
          <w:p w14:paraId="3F81F1D8" w14:textId="77777777" w:rsidR="00FD7766" w:rsidRPr="00C04A08" w:rsidRDefault="00FD7766" w:rsidP="00FD7766">
            <w:pPr>
              <w:pStyle w:val="TAC"/>
            </w:pPr>
          </w:p>
        </w:tc>
        <w:tc>
          <w:tcPr>
            <w:tcW w:w="985" w:type="dxa"/>
          </w:tcPr>
          <w:p w14:paraId="7727CB99" w14:textId="34F13546" w:rsidR="00FD7766" w:rsidRPr="00C04A08" w:rsidRDefault="00FD7766" w:rsidP="00FD7766">
            <w:pPr>
              <w:pStyle w:val="TAC"/>
            </w:pPr>
            <w:r w:rsidRPr="00C04A08">
              <w:t>23</w:t>
            </w:r>
            <w:r>
              <w:t xml:space="preserve"> / 24</w:t>
            </w:r>
          </w:p>
        </w:tc>
        <w:tc>
          <w:tcPr>
            <w:tcW w:w="985" w:type="dxa"/>
          </w:tcPr>
          <w:p w14:paraId="4CBAAE82" w14:textId="1844B4A8" w:rsidR="00FD7766" w:rsidRPr="00C04A08" w:rsidRDefault="00FD7766" w:rsidP="00FD7766">
            <w:pPr>
              <w:pStyle w:val="TAC"/>
            </w:pPr>
            <w:r w:rsidRPr="00C04A08">
              <w:t>23</w:t>
            </w:r>
            <w:r>
              <w:t xml:space="preserve"> / 24</w:t>
            </w:r>
          </w:p>
        </w:tc>
        <w:tc>
          <w:tcPr>
            <w:tcW w:w="985" w:type="dxa"/>
          </w:tcPr>
          <w:p w14:paraId="30C589DE" w14:textId="2D05DDB9" w:rsidR="00FD7766" w:rsidRPr="00C04A08" w:rsidRDefault="00FD7766" w:rsidP="00FD7766">
            <w:pPr>
              <w:pStyle w:val="TAC"/>
            </w:pPr>
            <w:r w:rsidRPr="00C04A08">
              <w:t>23</w:t>
            </w:r>
            <w:r>
              <w:t xml:space="preserve"> / 24</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FD7766" w:rsidRPr="00C04A08" w14:paraId="74F7C040" w14:textId="77777777" w:rsidTr="00C71299">
        <w:trPr>
          <w:trHeight w:val="70"/>
          <w:jc w:val="center"/>
        </w:trPr>
        <w:tc>
          <w:tcPr>
            <w:tcW w:w="3690" w:type="dxa"/>
          </w:tcPr>
          <w:p w14:paraId="19FF8115" w14:textId="2F802A40" w:rsidR="00FD7766" w:rsidRPr="00C04A08" w:rsidRDefault="00FD7766" w:rsidP="00FD7766">
            <w:pPr>
              <w:pStyle w:val="TAC"/>
            </w:pPr>
            <w:r w:rsidRPr="00C04A08">
              <w:t>Max. Throughput averaged over 1 frame</w:t>
            </w:r>
            <w:r>
              <w:t xml:space="preserve"> (NOTE 7)</w:t>
            </w:r>
          </w:p>
        </w:tc>
        <w:tc>
          <w:tcPr>
            <w:tcW w:w="1093" w:type="dxa"/>
          </w:tcPr>
          <w:p w14:paraId="7A07C29D" w14:textId="07A8EAA5" w:rsidR="00FD7766" w:rsidRPr="00C04A08" w:rsidRDefault="00FD7766" w:rsidP="00FD7766">
            <w:pPr>
              <w:pStyle w:val="TAC"/>
            </w:pPr>
            <w:r w:rsidRPr="00C04A08">
              <w:t>Mbps</w:t>
            </w:r>
          </w:p>
        </w:tc>
        <w:tc>
          <w:tcPr>
            <w:tcW w:w="985" w:type="dxa"/>
          </w:tcPr>
          <w:p w14:paraId="16C205E3" w14:textId="5259A3A8" w:rsidR="00FD7766" w:rsidRPr="00C04A08" w:rsidRDefault="00FD7766" w:rsidP="00FD7766">
            <w:pPr>
              <w:pStyle w:val="TAC"/>
              <w:rPr>
                <w:rFonts w:eastAsia="Malgun Gothic"/>
              </w:rPr>
            </w:pPr>
            <w:r w:rsidRPr="00C04A08">
              <w:rPr>
                <w:rFonts w:eastAsia="Malgun Gothic"/>
              </w:rPr>
              <w:t>49.190</w:t>
            </w:r>
          </w:p>
        </w:tc>
        <w:tc>
          <w:tcPr>
            <w:tcW w:w="985" w:type="dxa"/>
          </w:tcPr>
          <w:p w14:paraId="2C688AE4" w14:textId="11AB4DE4" w:rsidR="00FD7766" w:rsidRPr="00C04A08" w:rsidRDefault="00FD7766" w:rsidP="00FD7766">
            <w:pPr>
              <w:pStyle w:val="TAC"/>
              <w:rPr>
                <w:rFonts w:eastAsia="Malgun Gothic"/>
              </w:rPr>
            </w:pPr>
            <w:r w:rsidRPr="00C04A08">
              <w:rPr>
                <w:rFonts w:eastAsia="Malgun Gothic"/>
              </w:rPr>
              <w:t>98.343</w:t>
            </w:r>
          </w:p>
        </w:tc>
        <w:tc>
          <w:tcPr>
            <w:tcW w:w="985" w:type="dxa"/>
          </w:tcPr>
          <w:p w14:paraId="41A513DC" w14:textId="3BB34E44" w:rsidR="00FD7766" w:rsidRPr="00C04A08" w:rsidRDefault="00FD7766" w:rsidP="00FD7766">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0C449EDB" w14:textId="77777777" w:rsidR="00842EF7" w:rsidRDefault="00263719" w:rsidP="00263719">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271C0E14" w14:textId="77777777" w:rsidR="00FD7766" w:rsidRPr="00FD7766" w:rsidRDefault="00FD7766" w:rsidP="00FD7766">
            <w:pPr>
              <w:pStyle w:val="TAN"/>
              <w:rPr>
                <w:rFonts w:eastAsia="SimSun"/>
                <w:lang w:val="en-US"/>
              </w:rPr>
            </w:pPr>
            <w:r w:rsidRPr="00FD7766">
              <w:rPr>
                <w:rFonts w:eastAsia="SimSun"/>
                <w:lang w:val="en-US"/>
              </w:rPr>
              <w:t>NOTE 6:</w:t>
            </w:r>
            <w:r w:rsidRPr="00FD7766">
              <w:rPr>
                <w:rFonts w:eastAsia="SimSun"/>
                <w:lang w:val="en-US"/>
              </w:rPr>
              <w:tab/>
              <w:t>First number corresponds to the number slots allocated in the first frame of the RMC; second number corresponds to the number slots allocated in the second frame of the RMC.</w:t>
            </w:r>
          </w:p>
          <w:p w14:paraId="7875F894" w14:textId="7A54DF4B" w:rsidR="00FD7766" w:rsidRPr="00C04A08" w:rsidRDefault="00FD7766" w:rsidP="00FD7766">
            <w:pPr>
              <w:pStyle w:val="TAN"/>
              <w:rPr>
                <w:lang w:val="en-US"/>
              </w:rPr>
            </w:pPr>
            <w:r w:rsidRPr="00FD7766">
              <w:rPr>
                <w:rFonts w:eastAsia="SimSun"/>
                <w:lang w:val="en-US"/>
              </w:rPr>
              <w:t>NOTE 7:</w:t>
            </w:r>
            <w:r w:rsidRPr="00FD7766">
              <w:rPr>
                <w:rFonts w:eastAsia="SimSun"/>
                <w:lang w:val="en-US"/>
              </w:rPr>
              <w:tab/>
              <w:t>Throughput is averaged over 2nd frame of RMC.</w:t>
            </w:r>
          </w:p>
        </w:tc>
      </w:tr>
    </w:tbl>
    <w:p w14:paraId="63B29499" w14:textId="77777777" w:rsidR="00842EF7" w:rsidRPr="00C04A08" w:rsidRDefault="00842EF7" w:rsidP="00DC7853">
      <w:pPr>
        <w:rPr>
          <w:rFonts w:eastAsia="Malgun Gothic"/>
        </w:rPr>
      </w:pPr>
    </w:p>
    <w:p w14:paraId="54FBA306"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3" type="#_x0000_t75" style="width:10.5pt;height:16.5pt" o:ole="">
                  <v:imagedata r:id="rId34" o:title=""/>
                </v:shape>
                <o:OLEObject Type="Embed" ProgID="Equation.3" ShapeID="_x0000_i1033" DrawAspect="Content" ObjectID="_1782164699" r:id="rId40"/>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AD1D90" w:rsidRPr="00C04A08" w14:paraId="0D39952E" w14:textId="77777777" w:rsidTr="00C71299">
        <w:trPr>
          <w:jc w:val="center"/>
        </w:trPr>
        <w:tc>
          <w:tcPr>
            <w:tcW w:w="3690" w:type="dxa"/>
          </w:tcPr>
          <w:p w14:paraId="1B52FDEA" w14:textId="2C11CBDB" w:rsidR="00AD1D90" w:rsidRPr="00C04A08" w:rsidRDefault="00AD1D90" w:rsidP="00AD1D90">
            <w:pPr>
              <w:pStyle w:val="TAC"/>
            </w:pPr>
            <w:r w:rsidRPr="00C04A08">
              <w:t>Allocated slots per Frame</w:t>
            </w:r>
            <w:r>
              <w:t xml:space="preserve"> (NOTE 6)</w:t>
            </w:r>
          </w:p>
        </w:tc>
        <w:tc>
          <w:tcPr>
            <w:tcW w:w="1093" w:type="dxa"/>
          </w:tcPr>
          <w:p w14:paraId="59E3AD2F" w14:textId="77777777" w:rsidR="00AD1D90" w:rsidRPr="00C04A08" w:rsidRDefault="00AD1D90" w:rsidP="00AD1D90">
            <w:pPr>
              <w:pStyle w:val="TAC"/>
            </w:pPr>
          </w:p>
        </w:tc>
        <w:tc>
          <w:tcPr>
            <w:tcW w:w="940" w:type="dxa"/>
          </w:tcPr>
          <w:p w14:paraId="0E77C03D" w14:textId="703DC725" w:rsidR="00AD1D90" w:rsidRPr="00C04A08" w:rsidRDefault="00AD1D90" w:rsidP="00AD1D90">
            <w:pPr>
              <w:pStyle w:val="TAC"/>
            </w:pPr>
            <w:r w:rsidRPr="00C04A08">
              <w:t>47</w:t>
            </w:r>
            <w:r>
              <w:t xml:space="preserve"> / 48</w:t>
            </w:r>
          </w:p>
        </w:tc>
        <w:tc>
          <w:tcPr>
            <w:tcW w:w="940" w:type="dxa"/>
          </w:tcPr>
          <w:p w14:paraId="2316A7AC" w14:textId="62783D28" w:rsidR="00AD1D90" w:rsidRPr="00C04A08" w:rsidRDefault="00AD1D90" w:rsidP="00AD1D90">
            <w:pPr>
              <w:pStyle w:val="TAC"/>
            </w:pPr>
            <w:r w:rsidRPr="00C04A08">
              <w:t>47</w:t>
            </w:r>
            <w:r>
              <w:t xml:space="preserve"> / 48</w:t>
            </w:r>
          </w:p>
        </w:tc>
        <w:tc>
          <w:tcPr>
            <w:tcW w:w="940" w:type="dxa"/>
          </w:tcPr>
          <w:p w14:paraId="372B3E36" w14:textId="5AC40E03" w:rsidR="00AD1D90" w:rsidRPr="00C04A08" w:rsidRDefault="00AD1D90" w:rsidP="00AD1D90">
            <w:pPr>
              <w:pStyle w:val="TAC"/>
            </w:pPr>
            <w:r w:rsidRPr="00C04A08">
              <w:t>47</w:t>
            </w:r>
            <w:r>
              <w:t xml:space="preserve"> / 48</w:t>
            </w:r>
          </w:p>
        </w:tc>
        <w:tc>
          <w:tcPr>
            <w:tcW w:w="940" w:type="dxa"/>
          </w:tcPr>
          <w:p w14:paraId="10FE7776" w14:textId="5D97AA5D" w:rsidR="00AD1D90" w:rsidRPr="00C04A08" w:rsidRDefault="00AD1D90" w:rsidP="00AD1D90">
            <w:pPr>
              <w:pStyle w:val="TAC"/>
            </w:pPr>
            <w:r w:rsidRPr="00C04A08">
              <w:t>47</w:t>
            </w:r>
            <w:r>
              <w:t xml:space="preserve"> / 48</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AD1D90" w:rsidRPr="00C04A08" w14:paraId="5C24B699" w14:textId="77777777" w:rsidTr="00C71299">
        <w:trPr>
          <w:trHeight w:val="70"/>
          <w:jc w:val="center"/>
        </w:trPr>
        <w:tc>
          <w:tcPr>
            <w:tcW w:w="3690" w:type="dxa"/>
          </w:tcPr>
          <w:p w14:paraId="21E7AB12" w14:textId="19FE29F7" w:rsidR="00AD1D90" w:rsidRPr="00C04A08" w:rsidRDefault="00AD1D90" w:rsidP="00AD1D90">
            <w:pPr>
              <w:pStyle w:val="TAC"/>
            </w:pPr>
            <w:r w:rsidRPr="00C04A08">
              <w:t>Max. Throughput averaged over 1 frame</w:t>
            </w:r>
            <w:r>
              <w:t xml:space="preserve"> (NOTE 7)</w:t>
            </w:r>
          </w:p>
        </w:tc>
        <w:tc>
          <w:tcPr>
            <w:tcW w:w="1093" w:type="dxa"/>
          </w:tcPr>
          <w:p w14:paraId="4F9AA35C" w14:textId="01F0659E" w:rsidR="00AD1D90" w:rsidRPr="00C04A08" w:rsidRDefault="00AD1D90" w:rsidP="00AD1D90">
            <w:pPr>
              <w:pStyle w:val="TAC"/>
            </w:pPr>
            <w:r w:rsidRPr="00C04A08">
              <w:t>Mbps</w:t>
            </w:r>
          </w:p>
        </w:tc>
        <w:tc>
          <w:tcPr>
            <w:tcW w:w="940" w:type="dxa"/>
          </w:tcPr>
          <w:p w14:paraId="7A79E7BF" w14:textId="3A6B3F3D" w:rsidR="00AD1D90" w:rsidRPr="00C04A08" w:rsidRDefault="00AD1D90" w:rsidP="00AD1D90">
            <w:pPr>
              <w:pStyle w:val="TAC"/>
              <w:rPr>
                <w:rFonts w:eastAsia="Malgun Gothic"/>
              </w:rPr>
            </w:pPr>
            <w:r w:rsidRPr="00C04A08">
              <w:rPr>
                <w:rFonts w:eastAsia="Malgun Gothic"/>
              </w:rPr>
              <w:t>47.962</w:t>
            </w:r>
          </w:p>
        </w:tc>
        <w:tc>
          <w:tcPr>
            <w:tcW w:w="940" w:type="dxa"/>
          </w:tcPr>
          <w:p w14:paraId="31BC76BC" w14:textId="404DA781" w:rsidR="00AD1D90" w:rsidRPr="00C04A08" w:rsidRDefault="00AD1D90" w:rsidP="00AD1D90">
            <w:pPr>
              <w:pStyle w:val="TAC"/>
              <w:rPr>
                <w:rFonts w:eastAsia="Malgun Gothic"/>
              </w:rPr>
            </w:pPr>
            <w:r w:rsidRPr="00C04A08">
              <w:rPr>
                <w:rFonts w:eastAsia="Malgun Gothic"/>
              </w:rPr>
              <w:t>98.381</w:t>
            </w:r>
          </w:p>
        </w:tc>
        <w:tc>
          <w:tcPr>
            <w:tcW w:w="940" w:type="dxa"/>
          </w:tcPr>
          <w:p w14:paraId="2623D6F3" w14:textId="24B679AC" w:rsidR="00AD1D90" w:rsidRPr="00C04A08" w:rsidRDefault="00AD1D90" w:rsidP="00AD1D90">
            <w:pPr>
              <w:pStyle w:val="TAC"/>
              <w:rPr>
                <w:rFonts w:eastAsia="Malgun Gothic"/>
              </w:rPr>
            </w:pPr>
            <w:r w:rsidRPr="00C04A08">
              <w:rPr>
                <w:rFonts w:eastAsia="Malgun Gothic"/>
              </w:rPr>
              <w:t>196.685</w:t>
            </w:r>
          </w:p>
        </w:tc>
        <w:tc>
          <w:tcPr>
            <w:tcW w:w="940" w:type="dxa"/>
          </w:tcPr>
          <w:p w14:paraId="47F9FB26" w14:textId="013713F9" w:rsidR="00AD1D90" w:rsidRPr="00C04A08" w:rsidRDefault="00AD1D90" w:rsidP="00AD1D90">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0123A192" w14:textId="77777777" w:rsidR="00842EF7" w:rsidRDefault="00842EF7" w:rsidP="00F9122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52E17FC0" w14:textId="77777777" w:rsidR="00AD1D90" w:rsidRPr="00AD1D90" w:rsidRDefault="00AD1D90" w:rsidP="00AD1D90">
            <w:pPr>
              <w:pStyle w:val="TAN"/>
              <w:rPr>
                <w:rFonts w:eastAsia="SimSun"/>
                <w:lang w:val="en-US"/>
              </w:rPr>
            </w:pPr>
            <w:r w:rsidRPr="00AD1D90">
              <w:rPr>
                <w:rFonts w:eastAsia="SimSun"/>
                <w:lang w:val="en-US"/>
              </w:rPr>
              <w:t>NOTE 6:</w:t>
            </w:r>
            <w:r w:rsidRPr="00AD1D90">
              <w:rPr>
                <w:rFonts w:eastAsia="SimSun"/>
                <w:lang w:val="en-US"/>
              </w:rPr>
              <w:tab/>
              <w:t>First number corresponds to the number slots allocated in the first frame of the RMC; second number corresponds to the number slots allocated in the second frame of the RMC.</w:t>
            </w:r>
          </w:p>
          <w:p w14:paraId="2001CED0" w14:textId="2FEED28D" w:rsidR="00AD1D90" w:rsidRPr="00C04A08" w:rsidRDefault="00AD1D90" w:rsidP="00AD1D90">
            <w:pPr>
              <w:pStyle w:val="TAN"/>
            </w:pPr>
            <w:r w:rsidRPr="00AD1D90">
              <w:rPr>
                <w:rFonts w:eastAsia="SimSun"/>
              </w:rPr>
              <w:t>NOTE 7:</w:t>
            </w:r>
            <w:r w:rsidRPr="00AD1D90">
              <w:rPr>
                <w:rFonts w:eastAsia="SimSun"/>
              </w:rPr>
              <w:tab/>
              <w:t>Throughput is averaged over 2nd frame of RMC.</w:t>
            </w:r>
          </w:p>
        </w:tc>
      </w:tr>
    </w:tbl>
    <w:p w14:paraId="28BDEE18" w14:textId="657B3546" w:rsidR="00842EF7" w:rsidRDefault="00842EF7" w:rsidP="00DC7853"/>
    <w:p w14:paraId="3D41C62F" w14:textId="77777777" w:rsidR="00491C16" w:rsidRPr="00491C16" w:rsidRDefault="00491C16" w:rsidP="00553A50">
      <w:pPr>
        <w:pStyle w:val="TH"/>
        <w:rPr>
          <w:rFonts w:eastAsia="SimSun"/>
        </w:rPr>
      </w:pPr>
      <w:r w:rsidRPr="00491C16">
        <w:rPr>
          <w:rFonts w:eastAsia="SimSun"/>
        </w:rPr>
        <w:t>Table A.3.3.4-3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84A8EAC" w14:textId="77777777" w:rsidTr="00E12EDE">
        <w:trPr>
          <w:jc w:val="center"/>
        </w:trPr>
        <w:tc>
          <w:tcPr>
            <w:tcW w:w="3690" w:type="dxa"/>
          </w:tcPr>
          <w:p w14:paraId="1F5CE0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Parameter</w:t>
            </w:r>
          </w:p>
        </w:tc>
        <w:tc>
          <w:tcPr>
            <w:tcW w:w="1093" w:type="dxa"/>
          </w:tcPr>
          <w:p w14:paraId="491995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Unit</w:t>
            </w:r>
          </w:p>
        </w:tc>
        <w:tc>
          <w:tcPr>
            <w:tcW w:w="2955" w:type="dxa"/>
            <w:gridSpan w:val="3"/>
          </w:tcPr>
          <w:p w14:paraId="75855CEB"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Value</w:t>
            </w:r>
          </w:p>
        </w:tc>
      </w:tr>
      <w:tr w:rsidR="00491C16" w:rsidRPr="00491C16" w14:paraId="325EA6EA" w14:textId="77777777" w:rsidTr="00E12EDE">
        <w:trPr>
          <w:jc w:val="center"/>
        </w:trPr>
        <w:tc>
          <w:tcPr>
            <w:tcW w:w="3690" w:type="dxa"/>
          </w:tcPr>
          <w:p w14:paraId="7F501427" w14:textId="77777777" w:rsidR="00491C16" w:rsidRPr="00491C16" w:rsidRDefault="00491C16" w:rsidP="00491C16">
            <w:pPr>
              <w:pStyle w:val="TAC"/>
              <w:rPr>
                <w:rFonts w:eastAsia="SimSun"/>
              </w:rPr>
            </w:pPr>
            <w:r w:rsidRPr="00491C16">
              <w:rPr>
                <w:rFonts w:eastAsia="SimSun"/>
              </w:rPr>
              <w:t>Channel bandwidth</w:t>
            </w:r>
          </w:p>
        </w:tc>
        <w:tc>
          <w:tcPr>
            <w:tcW w:w="1093" w:type="dxa"/>
          </w:tcPr>
          <w:p w14:paraId="3E221AC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MHz</w:t>
            </w:r>
          </w:p>
        </w:tc>
        <w:tc>
          <w:tcPr>
            <w:tcW w:w="985" w:type="dxa"/>
          </w:tcPr>
          <w:p w14:paraId="3D6ADD0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400</w:t>
            </w:r>
          </w:p>
        </w:tc>
        <w:tc>
          <w:tcPr>
            <w:tcW w:w="985" w:type="dxa"/>
          </w:tcPr>
          <w:p w14:paraId="47AF068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800</w:t>
            </w:r>
          </w:p>
        </w:tc>
        <w:tc>
          <w:tcPr>
            <w:tcW w:w="985" w:type="dxa"/>
          </w:tcPr>
          <w:p w14:paraId="209940F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1600</w:t>
            </w:r>
          </w:p>
        </w:tc>
      </w:tr>
      <w:tr w:rsidR="00491C16" w:rsidRPr="00491C16" w14:paraId="12110708" w14:textId="77777777" w:rsidTr="00E12EDE">
        <w:trPr>
          <w:jc w:val="center"/>
        </w:trPr>
        <w:tc>
          <w:tcPr>
            <w:tcW w:w="3690" w:type="dxa"/>
            <w:vAlign w:val="center"/>
          </w:tcPr>
          <w:p w14:paraId="74362EA7"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38C10810">
                <v:shape id="_x0000_i1034" type="#_x0000_t75" style="width:10pt;height:18.5pt" o:ole="">
                  <v:imagedata r:id="rId34" o:title=""/>
                </v:shape>
                <o:OLEObject Type="Embed" ProgID="Equation.3" ShapeID="_x0000_i1034" DrawAspect="Content" ObjectID="_1782164700" r:id="rId41"/>
              </w:object>
            </w:r>
          </w:p>
        </w:tc>
        <w:tc>
          <w:tcPr>
            <w:tcW w:w="1093" w:type="dxa"/>
            <w:vAlign w:val="center"/>
          </w:tcPr>
          <w:p w14:paraId="5DA8C017" w14:textId="77777777" w:rsidR="00491C16" w:rsidRPr="00491C16" w:rsidRDefault="00491C16" w:rsidP="00491C16">
            <w:pPr>
              <w:keepNext/>
              <w:keepLines/>
              <w:spacing w:after="0"/>
              <w:jc w:val="center"/>
              <w:rPr>
                <w:rFonts w:ascii="Arial" w:eastAsia="SimSun" w:hAnsi="Arial"/>
                <w:sz w:val="18"/>
              </w:rPr>
            </w:pPr>
          </w:p>
        </w:tc>
        <w:tc>
          <w:tcPr>
            <w:tcW w:w="985" w:type="dxa"/>
            <w:vAlign w:val="center"/>
          </w:tcPr>
          <w:p w14:paraId="2DDE234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3DFC040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0832707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r>
      <w:tr w:rsidR="00491C16" w:rsidRPr="00491C16" w14:paraId="4B266568" w14:textId="77777777" w:rsidTr="00E12EDE">
        <w:trPr>
          <w:jc w:val="center"/>
        </w:trPr>
        <w:tc>
          <w:tcPr>
            <w:tcW w:w="3690" w:type="dxa"/>
          </w:tcPr>
          <w:p w14:paraId="32477F2C" w14:textId="77777777" w:rsidR="00491C16" w:rsidRPr="00491C16" w:rsidRDefault="00491C16" w:rsidP="00491C16">
            <w:pPr>
              <w:pStyle w:val="TAC"/>
              <w:rPr>
                <w:rFonts w:eastAsia="SimSun"/>
              </w:rPr>
            </w:pPr>
            <w:r w:rsidRPr="00491C16">
              <w:rPr>
                <w:rFonts w:eastAsia="SimSun"/>
              </w:rPr>
              <w:t>Allocated resource blocks</w:t>
            </w:r>
          </w:p>
        </w:tc>
        <w:tc>
          <w:tcPr>
            <w:tcW w:w="1093" w:type="dxa"/>
          </w:tcPr>
          <w:p w14:paraId="7BE67679" w14:textId="77777777" w:rsidR="00491C16" w:rsidRPr="00491C16" w:rsidRDefault="00491C16" w:rsidP="00491C16">
            <w:pPr>
              <w:keepNext/>
              <w:keepLines/>
              <w:spacing w:after="0"/>
              <w:jc w:val="center"/>
              <w:rPr>
                <w:rFonts w:ascii="Arial" w:eastAsia="SimSun" w:hAnsi="Arial"/>
                <w:sz w:val="18"/>
              </w:rPr>
            </w:pPr>
          </w:p>
        </w:tc>
        <w:tc>
          <w:tcPr>
            <w:tcW w:w="985" w:type="dxa"/>
          </w:tcPr>
          <w:p w14:paraId="535C08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66</w:t>
            </w:r>
          </w:p>
        </w:tc>
        <w:tc>
          <w:tcPr>
            <w:tcW w:w="985" w:type="dxa"/>
          </w:tcPr>
          <w:p w14:paraId="0CC6A7E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124</w:t>
            </w:r>
          </w:p>
        </w:tc>
        <w:tc>
          <w:tcPr>
            <w:tcW w:w="985" w:type="dxa"/>
          </w:tcPr>
          <w:p w14:paraId="3C23F97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248</w:t>
            </w:r>
          </w:p>
        </w:tc>
      </w:tr>
      <w:tr w:rsidR="00491C16" w:rsidRPr="00491C16" w14:paraId="53E3B4B0" w14:textId="77777777" w:rsidTr="00E12EDE">
        <w:trPr>
          <w:jc w:val="center"/>
        </w:trPr>
        <w:tc>
          <w:tcPr>
            <w:tcW w:w="3690" w:type="dxa"/>
          </w:tcPr>
          <w:p w14:paraId="1B0D2771" w14:textId="77777777" w:rsidR="00491C16" w:rsidRPr="00491C16" w:rsidRDefault="00491C16" w:rsidP="00491C16">
            <w:pPr>
              <w:pStyle w:val="TAC"/>
              <w:rPr>
                <w:rFonts w:eastAsia="SimSun"/>
              </w:rPr>
            </w:pPr>
            <w:r w:rsidRPr="00491C16">
              <w:rPr>
                <w:rFonts w:eastAsia="SimSun"/>
              </w:rPr>
              <w:t>Subcarriers per resource block</w:t>
            </w:r>
          </w:p>
        </w:tc>
        <w:tc>
          <w:tcPr>
            <w:tcW w:w="1093" w:type="dxa"/>
          </w:tcPr>
          <w:p w14:paraId="62AED9AA" w14:textId="77777777" w:rsidR="00491C16" w:rsidRPr="00491C16" w:rsidRDefault="00491C16" w:rsidP="00491C16">
            <w:pPr>
              <w:keepNext/>
              <w:keepLines/>
              <w:spacing w:after="0"/>
              <w:jc w:val="center"/>
              <w:rPr>
                <w:rFonts w:ascii="Arial" w:eastAsia="SimSun" w:hAnsi="Arial"/>
                <w:sz w:val="18"/>
              </w:rPr>
            </w:pPr>
          </w:p>
        </w:tc>
        <w:tc>
          <w:tcPr>
            <w:tcW w:w="985" w:type="dxa"/>
          </w:tcPr>
          <w:p w14:paraId="68E130C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218992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4B878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1B130F35" w14:textId="77777777" w:rsidTr="00E12EDE">
        <w:trPr>
          <w:jc w:val="center"/>
        </w:trPr>
        <w:tc>
          <w:tcPr>
            <w:tcW w:w="3690" w:type="dxa"/>
          </w:tcPr>
          <w:p w14:paraId="6197B5D4" w14:textId="77777777" w:rsidR="00491C16" w:rsidRPr="00491C16" w:rsidRDefault="00491C16" w:rsidP="00491C16">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4276374" w14:textId="77777777" w:rsidR="00491C16" w:rsidRPr="00491C16" w:rsidRDefault="00491C16" w:rsidP="00491C16">
            <w:pPr>
              <w:keepNext/>
              <w:keepLines/>
              <w:spacing w:after="0"/>
              <w:jc w:val="center"/>
              <w:rPr>
                <w:rFonts w:ascii="Arial" w:eastAsia="SimSun" w:hAnsi="Arial"/>
                <w:sz w:val="18"/>
              </w:rPr>
            </w:pPr>
          </w:p>
        </w:tc>
        <w:tc>
          <w:tcPr>
            <w:tcW w:w="985" w:type="dxa"/>
          </w:tcPr>
          <w:p w14:paraId="461F200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331C599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61A53C9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r>
      <w:tr w:rsidR="00491C16" w:rsidRPr="00491C16" w14:paraId="516F2CF4" w14:textId="77777777" w:rsidTr="00E12EDE">
        <w:trPr>
          <w:jc w:val="center"/>
        </w:trPr>
        <w:tc>
          <w:tcPr>
            <w:tcW w:w="3690" w:type="dxa"/>
          </w:tcPr>
          <w:p w14:paraId="453B1243" w14:textId="77777777" w:rsidR="00491C16" w:rsidRPr="00491C16" w:rsidRDefault="00491C16" w:rsidP="00491C16">
            <w:pPr>
              <w:pStyle w:val="TAC"/>
              <w:rPr>
                <w:rFonts w:eastAsia="SimSun"/>
              </w:rPr>
            </w:pPr>
            <w:r w:rsidRPr="00491C16">
              <w:rPr>
                <w:rFonts w:eastAsia="SimSun"/>
              </w:rPr>
              <w:t>MCS index</w:t>
            </w:r>
          </w:p>
        </w:tc>
        <w:tc>
          <w:tcPr>
            <w:tcW w:w="1093" w:type="dxa"/>
          </w:tcPr>
          <w:p w14:paraId="06385C0D" w14:textId="77777777" w:rsidR="00491C16" w:rsidRPr="00491C16" w:rsidRDefault="00491C16" w:rsidP="00491C16">
            <w:pPr>
              <w:keepNext/>
              <w:keepLines/>
              <w:spacing w:after="0"/>
              <w:jc w:val="center"/>
              <w:rPr>
                <w:rFonts w:ascii="Arial" w:eastAsia="SimSun" w:hAnsi="Arial"/>
                <w:sz w:val="18"/>
              </w:rPr>
            </w:pPr>
          </w:p>
        </w:tc>
        <w:tc>
          <w:tcPr>
            <w:tcW w:w="985" w:type="dxa"/>
          </w:tcPr>
          <w:p w14:paraId="3B300BA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3D3CEB7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6521816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r>
      <w:tr w:rsidR="00491C16" w:rsidRPr="00491C16" w14:paraId="39240238" w14:textId="77777777" w:rsidTr="00E12EDE">
        <w:trPr>
          <w:jc w:val="center"/>
        </w:trPr>
        <w:tc>
          <w:tcPr>
            <w:tcW w:w="3690" w:type="dxa"/>
          </w:tcPr>
          <w:p w14:paraId="311C7E3C" w14:textId="77777777" w:rsidR="00491C16" w:rsidRPr="00491C16" w:rsidRDefault="00491C16" w:rsidP="00491C16">
            <w:pPr>
              <w:pStyle w:val="TAC"/>
              <w:rPr>
                <w:rFonts w:eastAsia="SimSun"/>
              </w:rPr>
            </w:pPr>
            <w:r w:rsidRPr="00491C16">
              <w:rPr>
                <w:rFonts w:eastAsia="SimSun"/>
              </w:rPr>
              <w:t>Modulation</w:t>
            </w:r>
          </w:p>
        </w:tc>
        <w:tc>
          <w:tcPr>
            <w:tcW w:w="1093" w:type="dxa"/>
          </w:tcPr>
          <w:p w14:paraId="2D23855C" w14:textId="77777777" w:rsidR="00491C16" w:rsidRPr="00491C16" w:rsidRDefault="00491C16" w:rsidP="00491C16">
            <w:pPr>
              <w:keepNext/>
              <w:keepLines/>
              <w:spacing w:after="0"/>
              <w:jc w:val="center"/>
              <w:rPr>
                <w:rFonts w:ascii="Arial" w:eastAsia="SimSun" w:hAnsi="Arial"/>
                <w:sz w:val="18"/>
              </w:rPr>
            </w:pPr>
          </w:p>
        </w:tc>
        <w:tc>
          <w:tcPr>
            <w:tcW w:w="985" w:type="dxa"/>
          </w:tcPr>
          <w:p w14:paraId="46BFF1C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4CABA44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6FCA26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r>
      <w:tr w:rsidR="00491C16" w:rsidRPr="00491C16" w14:paraId="7812489B" w14:textId="77777777" w:rsidTr="00E12EDE">
        <w:trPr>
          <w:jc w:val="center"/>
        </w:trPr>
        <w:tc>
          <w:tcPr>
            <w:tcW w:w="3690" w:type="dxa"/>
          </w:tcPr>
          <w:p w14:paraId="3575EB4C" w14:textId="77777777" w:rsidR="00491C16" w:rsidRPr="00491C16" w:rsidRDefault="00491C16" w:rsidP="00491C16">
            <w:pPr>
              <w:pStyle w:val="TAC"/>
              <w:rPr>
                <w:rFonts w:eastAsia="SimSun"/>
              </w:rPr>
            </w:pPr>
            <w:r w:rsidRPr="00491C16">
              <w:rPr>
                <w:rFonts w:eastAsia="SimSun"/>
              </w:rPr>
              <w:t>Target Coding Rate</w:t>
            </w:r>
          </w:p>
        </w:tc>
        <w:tc>
          <w:tcPr>
            <w:tcW w:w="1093" w:type="dxa"/>
          </w:tcPr>
          <w:p w14:paraId="07D08AFE" w14:textId="77777777" w:rsidR="00491C16" w:rsidRPr="00491C16" w:rsidRDefault="00491C16" w:rsidP="00491C16">
            <w:pPr>
              <w:keepNext/>
              <w:keepLines/>
              <w:spacing w:after="0"/>
              <w:jc w:val="center"/>
              <w:rPr>
                <w:rFonts w:ascii="Arial" w:eastAsia="SimSun" w:hAnsi="Arial"/>
                <w:sz w:val="18"/>
              </w:rPr>
            </w:pPr>
          </w:p>
        </w:tc>
        <w:tc>
          <w:tcPr>
            <w:tcW w:w="985" w:type="dxa"/>
          </w:tcPr>
          <w:p w14:paraId="6670F79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16D6E9A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4DCE229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0B2DC439" w14:textId="77777777" w:rsidTr="00E12EDE">
        <w:trPr>
          <w:jc w:val="center"/>
        </w:trPr>
        <w:tc>
          <w:tcPr>
            <w:tcW w:w="3690" w:type="dxa"/>
          </w:tcPr>
          <w:p w14:paraId="70785A44" w14:textId="77777777" w:rsidR="00491C16" w:rsidRPr="00491C16" w:rsidRDefault="00491C16" w:rsidP="00491C16">
            <w:pPr>
              <w:pStyle w:val="TAC"/>
              <w:rPr>
                <w:rFonts w:eastAsia="SimSun"/>
              </w:rPr>
            </w:pPr>
            <w:r w:rsidRPr="00491C16">
              <w:rPr>
                <w:rFonts w:eastAsia="SimSun"/>
              </w:rPr>
              <w:t>Maximum number of HARQ transmissions</w:t>
            </w:r>
          </w:p>
        </w:tc>
        <w:tc>
          <w:tcPr>
            <w:tcW w:w="1093" w:type="dxa"/>
          </w:tcPr>
          <w:p w14:paraId="542BDB90" w14:textId="77777777" w:rsidR="00491C16" w:rsidRPr="00491C16" w:rsidRDefault="00491C16" w:rsidP="00491C16">
            <w:pPr>
              <w:keepNext/>
              <w:keepLines/>
              <w:spacing w:after="0"/>
              <w:jc w:val="center"/>
              <w:rPr>
                <w:rFonts w:ascii="Arial" w:eastAsia="SimSun" w:hAnsi="Arial"/>
                <w:sz w:val="18"/>
              </w:rPr>
            </w:pPr>
          </w:p>
        </w:tc>
        <w:tc>
          <w:tcPr>
            <w:tcW w:w="985" w:type="dxa"/>
          </w:tcPr>
          <w:p w14:paraId="3192FCB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EF5539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495A02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3D5A5E39" w14:textId="77777777" w:rsidTr="00E12EDE">
        <w:trPr>
          <w:jc w:val="center"/>
        </w:trPr>
        <w:tc>
          <w:tcPr>
            <w:tcW w:w="3690" w:type="dxa"/>
          </w:tcPr>
          <w:p w14:paraId="75CD8031" w14:textId="77777777" w:rsidR="00491C16" w:rsidRPr="00491C16" w:rsidRDefault="00491C16" w:rsidP="00491C16">
            <w:pPr>
              <w:pStyle w:val="TAC"/>
              <w:rPr>
                <w:rFonts w:eastAsia="SimSun"/>
              </w:rPr>
            </w:pPr>
            <w:r w:rsidRPr="00491C16">
              <w:rPr>
                <w:rFonts w:eastAsia="SimSun"/>
              </w:rPr>
              <w:t>Information Bit Payload per Slot</w:t>
            </w:r>
          </w:p>
        </w:tc>
        <w:tc>
          <w:tcPr>
            <w:tcW w:w="1093" w:type="dxa"/>
          </w:tcPr>
          <w:p w14:paraId="67BBCE8F" w14:textId="77777777" w:rsidR="00491C16" w:rsidRPr="00491C16" w:rsidRDefault="00491C16" w:rsidP="00491C16">
            <w:pPr>
              <w:keepNext/>
              <w:keepLines/>
              <w:spacing w:after="0"/>
              <w:jc w:val="center"/>
              <w:rPr>
                <w:rFonts w:ascii="Arial" w:eastAsia="SimSun" w:hAnsi="Arial"/>
                <w:sz w:val="18"/>
              </w:rPr>
            </w:pPr>
          </w:p>
        </w:tc>
        <w:tc>
          <w:tcPr>
            <w:tcW w:w="985" w:type="dxa"/>
          </w:tcPr>
          <w:p w14:paraId="2AF04068" w14:textId="77777777" w:rsidR="00491C16" w:rsidRPr="00491C16" w:rsidRDefault="00491C16" w:rsidP="00491C16">
            <w:pPr>
              <w:keepNext/>
              <w:keepLines/>
              <w:spacing w:after="0"/>
              <w:jc w:val="center"/>
              <w:rPr>
                <w:rFonts w:ascii="Arial" w:eastAsia="SimSun" w:hAnsi="Arial"/>
                <w:sz w:val="18"/>
              </w:rPr>
            </w:pPr>
          </w:p>
        </w:tc>
        <w:tc>
          <w:tcPr>
            <w:tcW w:w="985" w:type="dxa"/>
          </w:tcPr>
          <w:p w14:paraId="5DE3A44E" w14:textId="77777777" w:rsidR="00491C16" w:rsidRPr="00491C16" w:rsidRDefault="00491C16" w:rsidP="00491C16">
            <w:pPr>
              <w:keepNext/>
              <w:keepLines/>
              <w:spacing w:after="0"/>
              <w:jc w:val="center"/>
              <w:rPr>
                <w:rFonts w:ascii="Arial" w:eastAsia="SimSun" w:hAnsi="Arial"/>
                <w:sz w:val="18"/>
              </w:rPr>
            </w:pPr>
          </w:p>
        </w:tc>
        <w:tc>
          <w:tcPr>
            <w:tcW w:w="985" w:type="dxa"/>
          </w:tcPr>
          <w:p w14:paraId="01232BF7" w14:textId="77777777" w:rsidR="00491C16" w:rsidRPr="00491C16" w:rsidRDefault="00491C16" w:rsidP="00491C16">
            <w:pPr>
              <w:keepNext/>
              <w:keepLines/>
              <w:spacing w:after="0"/>
              <w:jc w:val="center"/>
              <w:rPr>
                <w:rFonts w:ascii="Arial" w:eastAsia="SimSun" w:hAnsi="Arial"/>
                <w:sz w:val="18"/>
              </w:rPr>
            </w:pPr>
          </w:p>
        </w:tc>
      </w:tr>
      <w:tr w:rsidR="00491C16" w:rsidRPr="00491C16" w14:paraId="7D068B67" w14:textId="77777777" w:rsidTr="00E12EDE">
        <w:trPr>
          <w:jc w:val="center"/>
        </w:trPr>
        <w:tc>
          <w:tcPr>
            <w:tcW w:w="3690" w:type="dxa"/>
          </w:tcPr>
          <w:p w14:paraId="4EDD9317" w14:textId="77777777" w:rsidR="00491C16" w:rsidRPr="00491C16" w:rsidRDefault="00491C16" w:rsidP="00491C16">
            <w:pPr>
              <w:pStyle w:val="TAC"/>
              <w:rPr>
                <w:rFonts w:eastAsia="SimSun"/>
              </w:rPr>
            </w:pPr>
            <w:r w:rsidRPr="00491C16">
              <w:rPr>
                <w:rFonts w:eastAsia="Malgun Gothic"/>
              </w:rPr>
              <w:t>For Slots 0 and Slot i, if mod(i, 5) = {3,4} for i from {0,…,639}</w:t>
            </w:r>
          </w:p>
        </w:tc>
        <w:tc>
          <w:tcPr>
            <w:tcW w:w="1093" w:type="dxa"/>
          </w:tcPr>
          <w:p w14:paraId="2560AB4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896A48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163350B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9AC961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671EB5E5" w14:textId="77777777" w:rsidTr="00E12EDE">
        <w:trPr>
          <w:jc w:val="center"/>
        </w:trPr>
        <w:tc>
          <w:tcPr>
            <w:tcW w:w="3690" w:type="dxa"/>
          </w:tcPr>
          <w:p w14:paraId="7F1EDE35" w14:textId="77777777" w:rsidR="00491C16" w:rsidRPr="00491C16" w:rsidRDefault="00491C16" w:rsidP="00491C16">
            <w:pPr>
              <w:pStyle w:val="TAC"/>
              <w:rPr>
                <w:rFonts w:eastAsia="SimSun"/>
              </w:rPr>
            </w:pPr>
            <w:r w:rsidRPr="00491C16">
              <w:rPr>
                <w:rFonts w:eastAsia="Malgun Gothic"/>
              </w:rPr>
              <w:t>For Slot i, if mod(i, 5) = {0,1,2} for i from {1,…,639}</w:t>
            </w:r>
          </w:p>
        </w:tc>
        <w:tc>
          <w:tcPr>
            <w:tcW w:w="1093" w:type="dxa"/>
          </w:tcPr>
          <w:p w14:paraId="5E3F97C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48ADB4BC" w14:textId="77777777" w:rsidR="00491C16" w:rsidRPr="00491C16" w:rsidRDefault="00491C16" w:rsidP="00491C16">
            <w:pPr>
              <w:keepNext/>
              <w:keepLines/>
              <w:spacing w:after="0"/>
              <w:jc w:val="center"/>
              <w:rPr>
                <w:rFonts w:ascii="Arial" w:eastAsia="SimSun" w:hAnsi="Arial"/>
                <w:sz w:val="18"/>
                <w:lang w:eastAsia="zh-CN"/>
              </w:rPr>
            </w:pPr>
            <w:r w:rsidRPr="00491C16">
              <w:rPr>
                <w:rFonts w:ascii="Arial" w:eastAsia="SimSun" w:hAnsi="Arial"/>
                <w:sz w:val="18"/>
                <w:lang w:eastAsia="zh-CN"/>
              </w:rPr>
              <w:t>20496</w:t>
            </w:r>
          </w:p>
        </w:tc>
        <w:tc>
          <w:tcPr>
            <w:tcW w:w="985" w:type="dxa"/>
          </w:tcPr>
          <w:p w14:paraId="4AFB602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37896</w:t>
            </w:r>
          </w:p>
        </w:tc>
        <w:tc>
          <w:tcPr>
            <w:tcW w:w="985" w:type="dxa"/>
          </w:tcPr>
          <w:p w14:paraId="28A5439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75792</w:t>
            </w:r>
          </w:p>
        </w:tc>
      </w:tr>
      <w:tr w:rsidR="00491C16" w:rsidRPr="00491C16" w14:paraId="329DA953" w14:textId="77777777" w:rsidTr="00E12EDE">
        <w:trPr>
          <w:jc w:val="center"/>
        </w:trPr>
        <w:tc>
          <w:tcPr>
            <w:tcW w:w="3690" w:type="dxa"/>
          </w:tcPr>
          <w:p w14:paraId="2034FB51" w14:textId="77777777" w:rsidR="00491C16" w:rsidRPr="00491C16" w:rsidRDefault="00491C16" w:rsidP="00491C16">
            <w:pPr>
              <w:pStyle w:val="TAC"/>
              <w:rPr>
                <w:rFonts w:eastAsia="SimSun"/>
              </w:rPr>
            </w:pPr>
            <w:r w:rsidRPr="00491C16">
              <w:rPr>
                <w:rFonts w:eastAsia="SimSun"/>
              </w:rPr>
              <w:t>Transport block CRC</w:t>
            </w:r>
          </w:p>
        </w:tc>
        <w:tc>
          <w:tcPr>
            <w:tcW w:w="1093" w:type="dxa"/>
          </w:tcPr>
          <w:p w14:paraId="2B9A263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53B828D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5B04011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43ABD88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r>
      <w:tr w:rsidR="00491C16" w:rsidRPr="00491C16" w14:paraId="024B3F20" w14:textId="77777777" w:rsidTr="00E12EDE">
        <w:trPr>
          <w:jc w:val="center"/>
        </w:trPr>
        <w:tc>
          <w:tcPr>
            <w:tcW w:w="3690" w:type="dxa"/>
          </w:tcPr>
          <w:p w14:paraId="6575B489" w14:textId="77777777" w:rsidR="00491C16" w:rsidRPr="00491C16" w:rsidRDefault="00491C16" w:rsidP="00491C16">
            <w:pPr>
              <w:pStyle w:val="TAC"/>
              <w:rPr>
                <w:rFonts w:eastAsia="SimSun"/>
              </w:rPr>
            </w:pPr>
            <w:r w:rsidRPr="00491C16">
              <w:rPr>
                <w:rFonts w:eastAsia="SimSun"/>
              </w:rPr>
              <w:t>LDPC base graph</w:t>
            </w:r>
          </w:p>
        </w:tc>
        <w:tc>
          <w:tcPr>
            <w:tcW w:w="1093" w:type="dxa"/>
          </w:tcPr>
          <w:p w14:paraId="6F9BCE5F" w14:textId="77777777" w:rsidR="00491C16" w:rsidRPr="00491C16" w:rsidRDefault="00491C16" w:rsidP="00491C16">
            <w:pPr>
              <w:keepNext/>
              <w:keepLines/>
              <w:spacing w:after="0"/>
              <w:jc w:val="center"/>
              <w:rPr>
                <w:rFonts w:ascii="Arial" w:eastAsia="SimSun" w:hAnsi="Arial"/>
                <w:sz w:val="18"/>
              </w:rPr>
            </w:pPr>
          </w:p>
        </w:tc>
        <w:tc>
          <w:tcPr>
            <w:tcW w:w="985" w:type="dxa"/>
          </w:tcPr>
          <w:p w14:paraId="4749143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99945A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8117F3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50132D96" w14:textId="77777777" w:rsidTr="00E12EDE">
        <w:trPr>
          <w:jc w:val="center"/>
        </w:trPr>
        <w:tc>
          <w:tcPr>
            <w:tcW w:w="3690" w:type="dxa"/>
          </w:tcPr>
          <w:p w14:paraId="1BC15AAF" w14:textId="77777777" w:rsidR="00491C16" w:rsidRPr="00491C16" w:rsidRDefault="00491C16" w:rsidP="00491C16">
            <w:pPr>
              <w:pStyle w:val="TAC"/>
              <w:rPr>
                <w:rFonts w:eastAsia="SimSun"/>
              </w:rPr>
            </w:pPr>
            <w:r w:rsidRPr="00491C16">
              <w:rPr>
                <w:rFonts w:eastAsia="SimSun"/>
              </w:rPr>
              <w:t>Number of Code Blocks per Slot</w:t>
            </w:r>
          </w:p>
        </w:tc>
        <w:tc>
          <w:tcPr>
            <w:tcW w:w="1093" w:type="dxa"/>
          </w:tcPr>
          <w:p w14:paraId="63C0BDEC" w14:textId="77777777" w:rsidR="00491C16" w:rsidRPr="00491C16" w:rsidRDefault="00491C16" w:rsidP="00491C16">
            <w:pPr>
              <w:keepNext/>
              <w:keepLines/>
              <w:spacing w:after="0"/>
              <w:jc w:val="center"/>
              <w:rPr>
                <w:rFonts w:ascii="Arial" w:eastAsia="SimSun" w:hAnsi="Arial"/>
                <w:sz w:val="18"/>
              </w:rPr>
            </w:pPr>
          </w:p>
        </w:tc>
        <w:tc>
          <w:tcPr>
            <w:tcW w:w="985" w:type="dxa"/>
          </w:tcPr>
          <w:p w14:paraId="7442E91D" w14:textId="77777777" w:rsidR="00491C16" w:rsidRPr="00491C16" w:rsidRDefault="00491C16" w:rsidP="00491C16">
            <w:pPr>
              <w:keepNext/>
              <w:keepLines/>
              <w:spacing w:after="0"/>
              <w:jc w:val="center"/>
              <w:rPr>
                <w:rFonts w:ascii="Arial" w:eastAsia="SimSun" w:hAnsi="Arial"/>
                <w:sz w:val="18"/>
              </w:rPr>
            </w:pPr>
          </w:p>
        </w:tc>
        <w:tc>
          <w:tcPr>
            <w:tcW w:w="985" w:type="dxa"/>
          </w:tcPr>
          <w:p w14:paraId="45F5EA55" w14:textId="77777777" w:rsidR="00491C16" w:rsidRPr="00491C16" w:rsidRDefault="00491C16" w:rsidP="00491C16">
            <w:pPr>
              <w:keepNext/>
              <w:keepLines/>
              <w:spacing w:after="0"/>
              <w:jc w:val="center"/>
              <w:rPr>
                <w:rFonts w:ascii="Arial" w:eastAsia="SimSun" w:hAnsi="Arial"/>
                <w:sz w:val="18"/>
              </w:rPr>
            </w:pPr>
          </w:p>
        </w:tc>
        <w:tc>
          <w:tcPr>
            <w:tcW w:w="985" w:type="dxa"/>
          </w:tcPr>
          <w:p w14:paraId="062B8ED5" w14:textId="77777777" w:rsidR="00491C16" w:rsidRPr="00491C16" w:rsidRDefault="00491C16" w:rsidP="00491C16">
            <w:pPr>
              <w:keepNext/>
              <w:keepLines/>
              <w:spacing w:after="0"/>
              <w:jc w:val="center"/>
              <w:rPr>
                <w:rFonts w:ascii="Arial" w:eastAsia="SimSun" w:hAnsi="Arial"/>
                <w:sz w:val="18"/>
              </w:rPr>
            </w:pPr>
          </w:p>
        </w:tc>
      </w:tr>
      <w:tr w:rsidR="00491C16" w:rsidRPr="00491C16" w14:paraId="6F951264" w14:textId="77777777" w:rsidTr="00E12EDE">
        <w:trPr>
          <w:jc w:val="center"/>
        </w:trPr>
        <w:tc>
          <w:tcPr>
            <w:tcW w:w="3690" w:type="dxa"/>
          </w:tcPr>
          <w:p w14:paraId="0AC8B3C7"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50A59C6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7C6EF83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834F7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330F5DF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1ACCE224" w14:textId="77777777" w:rsidTr="00E12EDE">
        <w:trPr>
          <w:jc w:val="center"/>
        </w:trPr>
        <w:tc>
          <w:tcPr>
            <w:tcW w:w="3690" w:type="dxa"/>
          </w:tcPr>
          <w:p w14:paraId="44EF669C"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2F40583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5286401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w:t>
            </w:r>
          </w:p>
        </w:tc>
        <w:tc>
          <w:tcPr>
            <w:tcW w:w="985" w:type="dxa"/>
          </w:tcPr>
          <w:p w14:paraId="03560FC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tcPr>
          <w:p w14:paraId="17A7C8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9</w:t>
            </w:r>
          </w:p>
        </w:tc>
      </w:tr>
      <w:tr w:rsidR="00491C16" w:rsidRPr="00491C16" w14:paraId="1DBC64DC" w14:textId="77777777" w:rsidTr="00E12EDE">
        <w:trPr>
          <w:jc w:val="center"/>
        </w:trPr>
        <w:tc>
          <w:tcPr>
            <w:tcW w:w="3690" w:type="dxa"/>
          </w:tcPr>
          <w:p w14:paraId="410C2CA3" w14:textId="77777777" w:rsidR="00491C16" w:rsidRPr="00491C16" w:rsidRDefault="00491C16" w:rsidP="00491C16">
            <w:pPr>
              <w:pStyle w:val="TAC"/>
              <w:rPr>
                <w:rFonts w:eastAsia="Malgun Gothic"/>
              </w:rPr>
            </w:pPr>
            <w:r w:rsidRPr="00491C16">
              <w:rPr>
                <w:rFonts w:eastAsia="Malgun Gothic"/>
              </w:rPr>
              <w:t>Binary Channel Bits Per Slot</w:t>
            </w:r>
          </w:p>
        </w:tc>
        <w:tc>
          <w:tcPr>
            <w:tcW w:w="1093" w:type="dxa"/>
          </w:tcPr>
          <w:p w14:paraId="0B192D7A" w14:textId="77777777" w:rsidR="00491C16" w:rsidRPr="00491C16" w:rsidRDefault="00491C16" w:rsidP="00491C16">
            <w:pPr>
              <w:keepNext/>
              <w:keepLines/>
              <w:spacing w:after="0"/>
              <w:jc w:val="center"/>
              <w:rPr>
                <w:rFonts w:ascii="Arial" w:eastAsia="SimSun" w:hAnsi="Arial"/>
                <w:sz w:val="18"/>
              </w:rPr>
            </w:pPr>
          </w:p>
        </w:tc>
        <w:tc>
          <w:tcPr>
            <w:tcW w:w="985" w:type="dxa"/>
          </w:tcPr>
          <w:p w14:paraId="5FF26701" w14:textId="77777777" w:rsidR="00491C16" w:rsidRPr="00491C16" w:rsidRDefault="00491C16" w:rsidP="00491C16">
            <w:pPr>
              <w:keepNext/>
              <w:keepLines/>
              <w:spacing w:after="0"/>
              <w:jc w:val="center"/>
              <w:rPr>
                <w:rFonts w:ascii="Arial" w:eastAsia="SimSun" w:hAnsi="Arial"/>
                <w:sz w:val="18"/>
              </w:rPr>
            </w:pPr>
          </w:p>
        </w:tc>
        <w:tc>
          <w:tcPr>
            <w:tcW w:w="985" w:type="dxa"/>
          </w:tcPr>
          <w:p w14:paraId="7166685A" w14:textId="77777777" w:rsidR="00491C16" w:rsidRPr="00491C16" w:rsidRDefault="00491C16" w:rsidP="00491C16">
            <w:pPr>
              <w:keepNext/>
              <w:keepLines/>
              <w:spacing w:after="0"/>
              <w:jc w:val="center"/>
              <w:rPr>
                <w:rFonts w:ascii="Arial" w:eastAsia="SimSun" w:hAnsi="Arial"/>
                <w:sz w:val="18"/>
              </w:rPr>
            </w:pPr>
          </w:p>
        </w:tc>
        <w:tc>
          <w:tcPr>
            <w:tcW w:w="985" w:type="dxa"/>
          </w:tcPr>
          <w:p w14:paraId="00BE407B" w14:textId="77777777" w:rsidR="00491C16" w:rsidRPr="00491C16" w:rsidRDefault="00491C16" w:rsidP="00491C16">
            <w:pPr>
              <w:keepNext/>
              <w:keepLines/>
              <w:spacing w:after="0"/>
              <w:jc w:val="center"/>
              <w:rPr>
                <w:rFonts w:ascii="Arial" w:eastAsia="SimSun" w:hAnsi="Arial"/>
                <w:sz w:val="18"/>
              </w:rPr>
            </w:pPr>
          </w:p>
        </w:tc>
      </w:tr>
      <w:tr w:rsidR="00491C16" w:rsidRPr="00491C16" w14:paraId="58493F33" w14:textId="77777777" w:rsidTr="00E12EDE">
        <w:trPr>
          <w:jc w:val="center"/>
        </w:trPr>
        <w:tc>
          <w:tcPr>
            <w:tcW w:w="3690" w:type="dxa"/>
          </w:tcPr>
          <w:p w14:paraId="5F760BE9"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4EB3D3A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63CAB1E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217289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D7DA5A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0CC442FA" w14:textId="77777777" w:rsidTr="00E12EDE">
        <w:trPr>
          <w:jc w:val="center"/>
        </w:trPr>
        <w:tc>
          <w:tcPr>
            <w:tcW w:w="3690" w:type="dxa"/>
          </w:tcPr>
          <w:p w14:paraId="0D0A7CA5"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665C75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41DF5E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40986</w:t>
            </w:r>
          </w:p>
        </w:tc>
        <w:tc>
          <w:tcPr>
            <w:tcW w:w="985" w:type="dxa"/>
          </w:tcPr>
          <w:p w14:paraId="0C6E9C3F"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77004</w:t>
            </w:r>
          </w:p>
        </w:tc>
        <w:tc>
          <w:tcPr>
            <w:tcW w:w="985" w:type="dxa"/>
          </w:tcPr>
          <w:p w14:paraId="0A6CD8C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154008</w:t>
            </w:r>
          </w:p>
        </w:tc>
      </w:tr>
      <w:tr w:rsidR="00491C16" w:rsidRPr="00491C16" w14:paraId="33859F6C" w14:textId="77777777" w:rsidTr="00E12EDE">
        <w:trPr>
          <w:trHeight w:val="70"/>
          <w:jc w:val="center"/>
        </w:trPr>
        <w:tc>
          <w:tcPr>
            <w:tcW w:w="3690" w:type="dxa"/>
          </w:tcPr>
          <w:p w14:paraId="604A22A5" w14:textId="77777777" w:rsidR="00491C16" w:rsidRPr="00491C16" w:rsidRDefault="00491C16" w:rsidP="00491C16">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17200C2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Mbps</w:t>
            </w:r>
          </w:p>
        </w:tc>
        <w:tc>
          <w:tcPr>
            <w:tcW w:w="985" w:type="dxa"/>
          </w:tcPr>
          <w:p w14:paraId="437E0EF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393.523</w:t>
            </w:r>
          </w:p>
        </w:tc>
        <w:tc>
          <w:tcPr>
            <w:tcW w:w="985" w:type="dxa"/>
          </w:tcPr>
          <w:p w14:paraId="56106C9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727.603</w:t>
            </w:r>
          </w:p>
        </w:tc>
        <w:tc>
          <w:tcPr>
            <w:tcW w:w="985" w:type="dxa"/>
          </w:tcPr>
          <w:p w14:paraId="4F2402A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1455.206</w:t>
            </w:r>
          </w:p>
        </w:tc>
      </w:tr>
      <w:tr w:rsidR="00491C16" w:rsidRPr="00491C16" w14:paraId="7BDE7306" w14:textId="77777777" w:rsidTr="00E12EDE">
        <w:trPr>
          <w:trHeight w:val="70"/>
          <w:jc w:val="center"/>
        </w:trPr>
        <w:tc>
          <w:tcPr>
            <w:tcW w:w="7738" w:type="dxa"/>
            <w:gridSpan w:val="5"/>
          </w:tcPr>
          <w:p w14:paraId="2841D045" w14:textId="77777777" w:rsidR="00491C16" w:rsidRPr="00491C16" w:rsidRDefault="00491C16" w:rsidP="00553A50">
            <w:pPr>
              <w:pStyle w:val="TAN"/>
              <w:rPr>
                <w:rFonts w:eastAsia="SimSun"/>
              </w:rPr>
            </w:pPr>
            <w:r w:rsidRPr="00491C16">
              <w:rPr>
                <w:rFonts w:eastAsia="SimSun"/>
              </w:rPr>
              <w:t>NOTE 1:</w:t>
            </w:r>
            <w:r w:rsidRPr="00491C16">
              <w:rPr>
                <w:rFonts w:eastAsia="SimSun"/>
              </w:rPr>
              <w:tab/>
              <w:t>Additional parameters are specified in Table A.3.1-1 and Table A.3.3.1-1.</w:t>
            </w:r>
          </w:p>
          <w:p w14:paraId="7FDFBF54" w14:textId="77777777" w:rsidR="00491C16" w:rsidRPr="00491C16" w:rsidRDefault="00491C16" w:rsidP="00553A50">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45BBF8AB" w14:textId="77777777" w:rsidR="00491C16" w:rsidRPr="00491C16" w:rsidRDefault="00491C16" w:rsidP="00553A50">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573F9B66" w14:textId="77777777" w:rsidR="00491C16" w:rsidRPr="00491C16" w:rsidRDefault="00491C16" w:rsidP="00553A50">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E398BBF" w14:textId="77777777" w:rsidR="00491C16" w:rsidRPr="00491C16" w:rsidRDefault="00491C16" w:rsidP="00553A50">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0B2E33F" w14:textId="77777777" w:rsidR="00491C16" w:rsidRPr="00491C16" w:rsidRDefault="00491C16" w:rsidP="00553A50">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9C4BEF4" w14:textId="77777777" w:rsidR="00491C16" w:rsidRPr="00491C16" w:rsidRDefault="00491C16" w:rsidP="00553A50">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1FEFABF6" w14:textId="77777777" w:rsidR="00491C16" w:rsidRPr="00491C16" w:rsidRDefault="00491C16" w:rsidP="00491C16">
      <w:pPr>
        <w:rPr>
          <w:rFonts w:eastAsia="SimSun"/>
        </w:rPr>
      </w:pPr>
    </w:p>
    <w:p w14:paraId="48A4BCBB" w14:textId="77777777" w:rsidR="00491C16" w:rsidRPr="00491C16" w:rsidRDefault="00491C16" w:rsidP="00491C16">
      <w:pPr>
        <w:pStyle w:val="TH"/>
        <w:rPr>
          <w:rFonts w:eastAsia="SimSun"/>
        </w:rPr>
      </w:pPr>
      <w:r w:rsidRPr="00491C16">
        <w:rPr>
          <w:rFonts w:eastAsia="SimSun"/>
        </w:rPr>
        <w:t>Table A.3.3.4-4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992"/>
        <w:gridCol w:w="993"/>
        <w:gridCol w:w="992"/>
        <w:gridCol w:w="992"/>
        <w:gridCol w:w="1012"/>
      </w:tblGrid>
      <w:tr w:rsidR="00491C16" w:rsidRPr="00491C16" w14:paraId="4C9B5974" w14:textId="77777777" w:rsidTr="00491C16">
        <w:trPr>
          <w:jc w:val="center"/>
        </w:trPr>
        <w:tc>
          <w:tcPr>
            <w:tcW w:w="3562" w:type="dxa"/>
          </w:tcPr>
          <w:p w14:paraId="72E92CE5" w14:textId="77777777" w:rsidR="00491C16" w:rsidRPr="00491C16" w:rsidRDefault="00491C16" w:rsidP="00491C16">
            <w:pPr>
              <w:pStyle w:val="TAH"/>
              <w:rPr>
                <w:rFonts w:eastAsia="SimSun"/>
              </w:rPr>
            </w:pPr>
            <w:r w:rsidRPr="00491C16">
              <w:rPr>
                <w:rFonts w:eastAsia="SimSun"/>
              </w:rPr>
              <w:t>Parameter</w:t>
            </w:r>
          </w:p>
        </w:tc>
        <w:tc>
          <w:tcPr>
            <w:tcW w:w="992" w:type="dxa"/>
          </w:tcPr>
          <w:p w14:paraId="766C3AA9" w14:textId="77777777" w:rsidR="00491C16" w:rsidRPr="00491C16" w:rsidRDefault="00491C16" w:rsidP="00491C16">
            <w:pPr>
              <w:pStyle w:val="TAH"/>
              <w:rPr>
                <w:rFonts w:eastAsia="SimSun"/>
              </w:rPr>
            </w:pPr>
            <w:r w:rsidRPr="00491C16">
              <w:rPr>
                <w:rFonts w:eastAsia="SimSun"/>
              </w:rPr>
              <w:t>Unit</w:t>
            </w:r>
          </w:p>
        </w:tc>
        <w:tc>
          <w:tcPr>
            <w:tcW w:w="3989" w:type="dxa"/>
            <w:gridSpan w:val="4"/>
          </w:tcPr>
          <w:p w14:paraId="31134DC5" w14:textId="77777777" w:rsidR="00491C16" w:rsidRPr="00491C16" w:rsidRDefault="00491C16" w:rsidP="00491C16">
            <w:pPr>
              <w:pStyle w:val="TAH"/>
              <w:rPr>
                <w:rFonts w:eastAsia="SimSun"/>
              </w:rPr>
            </w:pPr>
            <w:r w:rsidRPr="00491C16">
              <w:rPr>
                <w:rFonts w:eastAsia="SimSun"/>
              </w:rPr>
              <w:t>Value</w:t>
            </w:r>
          </w:p>
        </w:tc>
      </w:tr>
      <w:tr w:rsidR="00491C16" w:rsidRPr="00491C16" w14:paraId="1072D23C" w14:textId="77777777" w:rsidTr="00491C16">
        <w:trPr>
          <w:jc w:val="center"/>
        </w:trPr>
        <w:tc>
          <w:tcPr>
            <w:tcW w:w="3562" w:type="dxa"/>
          </w:tcPr>
          <w:p w14:paraId="7EC39DA4" w14:textId="77777777" w:rsidR="00491C16" w:rsidRPr="00491C16" w:rsidRDefault="00491C16" w:rsidP="00491C16">
            <w:pPr>
              <w:pStyle w:val="TAC"/>
              <w:rPr>
                <w:rFonts w:eastAsia="SimSun"/>
              </w:rPr>
            </w:pPr>
            <w:r w:rsidRPr="00491C16">
              <w:rPr>
                <w:rFonts w:eastAsia="SimSun"/>
              </w:rPr>
              <w:t>Channel bandwidth</w:t>
            </w:r>
          </w:p>
        </w:tc>
        <w:tc>
          <w:tcPr>
            <w:tcW w:w="992" w:type="dxa"/>
          </w:tcPr>
          <w:p w14:paraId="31838900" w14:textId="77777777" w:rsidR="00491C16" w:rsidRPr="00491C16" w:rsidRDefault="00491C16" w:rsidP="00491C16">
            <w:pPr>
              <w:pStyle w:val="TAC"/>
              <w:rPr>
                <w:rFonts w:eastAsia="SimSun"/>
              </w:rPr>
            </w:pPr>
            <w:r w:rsidRPr="00491C16">
              <w:rPr>
                <w:rFonts w:eastAsia="SimSun"/>
              </w:rPr>
              <w:t>MHz</w:t>
            </w:r>
          </w:p>
        </w:tc>
        <w:tc>
          <w:tcPr>
            <w:tcW w:w="993" w:type="dxa"/>
          </w:tcPr>
          <w:p w14:paraId="1E2B988C" w14:textId="77777777" w:rsidR="00491C16" w:rsidRPr="00491C16" w:rsidRDefault="00491C16" w:rsidP="00491C16">
            <w:pPr>
              <w:pStyle w:val="TAC"/>
              <w:rPr>
                <w:rFonts w:eastAsia="SimSun"/>
              </w:rPr>
            </w:pPr>
            <w:r w:rsidRPr="00491C16">
              <w:rPr>
                <w:rFonts w:eastAsia="SimSun"/>
              </w:rPr>
              <w:t>400</w:t>
            </w:r>
          </w:p>
        </w:tc>
        <w:tc>
          <w:tcPr>
            <w:tcW w:w="992" w:type="dxa"/>
          </w:tcPr>
          <w:p w14:paraId="0987FAA5" w14:textId="77777777" w:rsidR="00491C16" w:rsidRPr="00491C16" w:rsidRDefault="00491C16" w:rsidP="00491C16">
            <w:pPr>
              <w:pStyle w:val="TAC"/>
              <w:rPr>
                <w:rFonts w:eastAsia="SimSun"/>
              </w:rPr>
            </w:pPr>
            <w:r w:rsidRPr="00491C16">
              <w:rPr>
                <w:rFonts w:eastAsia="SimSun"/>
              </w:rPr>
              <w:t>800</w:t>
            </w:r>
          </w:p>
        </w:tc>
        <w:tc>
          <w:tcPr>
            <w:tcW w:w="992" w:type="dxa"/>
          </w:tcPr>
          <w:p w14:paraId="40A73FDE" w14:textId="77777777" w:rsidR="00491C16" w:rsidRPr="00491C16" w:rsidRDefault="00491C16" w:rsidP="00491C16">
            <w:pPr>
              <w:pStyle w:val="TAC"/>
              <w:rPr>
                <w:rFonts w:eastAsia="SimSun"/>
              </w:rPr>
            </w:pPr>
            <w:r w:rsidRPr="00491C16">
              <w:rPr>
                <w:rFonts w:eastAsia="SimSun"/>
              </w:rPr>
              <w:t>1600</w:t>
            </w:r>
          </w:p>
        </w:tc>
        <w:tc>
          <w:tcPr>
            <w:tcW w:w="1012" w:type="dxa"/>
          </w:tcPr>
          <w:p w14:paraId="6B49FCC4" w14:textId="77777777" w:rsidR="00491C16" w:rsidRPr="00491C16" w:rsidRDefault="00491C16" w:rsidP="00491C16">
            <w:pPr>
              <w:pStyle w:val="TAC"/>
              <w:rPr>
                <w:rFonts w:eastAsia="SimSun"/>
              </w:rPr>
            </w:pPr>
            <w:r w:rsidRPr="00491C16">
              <w:rPr>
                <w:rFonts w:eastAsia="SimSun"/>
              </w:rPr>
              <w:t>2000</w:t>
            </w:r>
          </w:p>
        </w:tc>
      </w:tr>
      <w:tr w:rsidR="00491C16" w:rsidRPr="00491C16" w14:paraId="7C873ECC" w14:textId="77777777" w:rsidTr="00491C16">
        <w:trPr>
          <w:jc w:val="center"/>
        </w:trPr>
        <w:tc>
          <w:tcPr>
            <w:tcW w:w="3562" w:type="dxa"/>
            <w:vAlign w:val="center"/>
          </w:tcPr>
          <w:p w14:paraId="1FF7F1FC"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605F2600">
                <v:shape id="_x0000_i1035" type="#_x0000_t75" style="width:10pt;height:18.5pt" o:ole="">
                  <v:imagedata r:id="rId34" o:title=""/>
                </v:shape>
                <o:OLEObject Type="Embed" ProgID="Equation.3" ShapeID="_x0000_i1035" DrawAspect="Content" ObjectID="_1782164701" r:id="rId42"/>
              </w:object>
            </w:r>
          </w:p>
        </w:tc>
        <w:tc>
          <w:tcPr>
            <w:tcW w:w="992" w:type="dxa"/>
            <w:vAlign w:val="center"/>
          </w:tcPr>
          <w:p w14:paraId="060B0E24" w14:textId="77777777" w:rsidR="00491C16" w:rsidRPr="00491C16" w:rsidRDefault="00491C16" w:rsidP="00491C16">
            <w:pPr>
              <w:pStyle w:val="TAC"/>
              <w:rPr>
                <w:rFonts w:eastAsia="SimSun"/>
              </w:rPr>
            </w:pPr>
          </w:p>
        </w:tc>
        <w:tc>
          <w:tcPr>
            <w:tcW w:w="993" w:type="dxa"/>
            <w:vAlign w:val="center"/>
          </w:tcPr>
          <w:p w14:paraId="712A3A64"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7C0EFAD2"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65B94B17" w14:textId="77777777" w:rsidR="00491C16" w:rsidRPr="00491C16" w:rsidRDefault="00491C16" w:rsidP="00491C16">
            <w:pPr>
              <w:pStyle w:val="TAC"/>
              <w:rPr>
                <w:rFonts w:eastAsia="SimSun"/>
              </w:rPr>
            </w:pPr>
            <w:r w:rsidRPr="00491C16">
              <w:rPr>
                <w:rFonts w:eastAsia="SimSun"/>
              </w:rPr>
              <w:t>6</w:t>
            </w:r>
          </w:p>
        </w:tc>
        <w:tc>
          <w:tcPr>
            <w:tcW w:w="1012" w:type="dxa"/>
            <w:vAlign w:val="center"/>
          </w:tcPr>
          <w:p w14:paraId="1082947D" w14:textId="77777777" w:rsidR="00491C16" w:rsidRPr="00491C16" w:rsidRDefault="00491C16" w:rsidP="00491C16">
            <w:pPr>
              <w:pStyle w:val="TAC"/>
              <w:rPr>
                <w:rFonts w:eastAsia="SimSun"/>
              </w:rPr>
            </w:pPr>
            <w:r w:rsidRPr="00491C16">
              <w:rPr>
                <w:rFonts w:eastAsia="SimSun"/>
              </w:rPr>
              <w:t>6</w:t>
            </w:r>
          </w:p>
        </w:tc>
      </w:tr>
      <w:tr w:rsidR="00491C16" w:rsidRPr="00491C16" w14:paraId="03FEE814" w14:textId="77777777" w:rsidTr="00491C16">
        <w:trPr>
          <w:jc w:val="center"/>
        </w:trPr>
        <w:tc>
          <w:tcPr>
            <w:tcW w:w="3562" w:type="dxa"/>
          </w:tcPr>
          <w:p w14:paraId="6B810B92" w14:textId="77777777" w:rsidR="00491C16" w:rsidRPr="00491C16" w:rsidRDefault="00491C16" w:rsidP="00491C16">
            <w:pPr>
              <w:pStyle w:val="TAC"/>
              <w:rPr>
                <w:rFonts w:eastAsia="SimSun"/>
              </w:rPr>
            </w:pPr>
            <w:r w:rsidRPr="00491C16">
              <w:rPr>
                <w:rFonts w:eastAsia="SimSun"/>
              </w:rPr>
              <w:t>Allocated resource blocks</w:t>
            </w:r>
          </w:p>
        </w:tc>
        <w:tc>
          <w:tcPr>
            <w:tcW w:w="992" w:type="dxa"/>
          </w:tcPr>
          <w:p w14:paraId="50A5DCCB" w14:textId="77777777" w:rsidR="00491C16" w:rsidRPr="00491C16" w:rsidRDefault="00491C16" w:rsidP="00491C16">
            <w:pPr>
              <w:pStyle w:val="TAC"/>
              <w:rPr>
                <w:rFonts w:eastAsia="SimSun"/>
              </w:rPr>
            </w:pPr>
          </w:p>
        </w:tc>
        <w:tc>
          <w:tcPr>
            <w:tcW w:w="993" w:type="dxa"/>
          </w:tcPr>
          <w:p w14:paraId="06144239" w14:textId="77777777" w:rsidR="00491C16" w:rsidRPr="00491C16" w:rsidRDefault="00491C16" w:rsidP="00491C16">
            <w:pPr>
              <w:pStyle w:val="TAC"/>
              <w:rPr>
                <w:rFonts w:eastAsia="SimSun"/>
              </w:rPr>
            </w:pPr>
            <w:r w:rsidRPr="00491C16">
              <w:rPr>
                <w:rFonts w:eastAsia="SimSun"/>
              </w:rPr>
              <w:t>33</w:t>
            </w:r>
          </w:p>
        </w:tc>
        <w:tc>
          <w:tcPr>
            <w:tcW w:w="992" w:type="dxa"/>
          </w:tcPr>
          <w:p w14:paraId="523D3C74" w14:textId="77777777" w:rsidR="00491C16" w:rsidRPr="00491C16" w:rsidRDefault="00491C16" w:rsidP="00491C16">
            <w:pPr>
              <w:pStyle w:val="TAC"/>
              <w:rPr>
                <w:rFonts w:eastAsia="SimSun"/>
              </w:rPr>
            </w:pPr>
            <w:r w:rsidRPr="00491C16">
              <w:rPr>
                <w:rFonts w:eastAsia="SimSun"/>
              </w:rPr>
              <w:t>62</w:t>
            </w:r>
          </w:p>
        </w:tc>
        <w:tc>
          <w:tcPr>
            <w:tcW w:w="992" w:type="dxa"/>
          </w:tcPr>
          <w:p w14:paraId="12450D61" w14:textId="77777777" w:rsidR="00491C16" w:rsidRPr="00491C16" w:rsidRDefault="00491C16" w:rsidP="00491C16">
            <w:pPr>
              <w:pStyle w:val="TAC"/>
              <w:rPr>
                <w:rFonts w:eastAsia="SimSun"/>
              </w:rPr>
            </w:pPr>
            <w:r w:rsidRPr="00491C16">
              <w:rPr>
                <w:rFonts w:eastAsia="SimSun"/>
              </w:rPr>
              <w:t>124</w:t>
            </w:r>
          </w:p>
        </w:tc>
        <w:tc>
          <w:tcPr>
            <w:tcW w:w="1012" w:type="dxa"/>
          </w:tcPr>
          <w:p w14:paraId="7E1EF08A" w14:textId="77777777" w:rsidR="00491C16" w:rsidRPr="00491C16" w:rsidRDefault="00491C16" w:rsidP="00491C16">
            <w:pPr>
              <w:pStyle w:val="TAC"/>
              <w:rPr>
                <w:rFonts w:eastAsia="SimSun"/>
              </w:rPr>
            </w:pPr>
            <w:r w:rsidRPr="00491C16">
              <w:rPr>
                <w:rFonts w:eastAsia="SimSun"/>
              </w:rPr>
              <w:t>148</w:t>
            </w:r>
          </w:p>
        </w:tc>
      </w:tr>
      <w:tr w:rsidR="00491C16" w:rsidRPr="00491C16" w14:paraId="3B0C588D" w14:textId="77777777" w:rsidTr="00491C16">
        <w:trPr>
          <w:jc w:val="center"/>
        </w:trPr>
        <w:tc>
          <w:tcPr>
            <w:tcW w:w="3562" w:type="dxa"/>
          </w:tcPr>
          <w:p w14:paraId="651A0A2D" w14:textId="77777777" w:rsidR="00491C16" w:rsidRPr="00491C16" w:rsidRDefault="00491C16" w:rsidP="00491C16">
            <w:pPr>
              <w:pStyle w:val="TAC"/>
              <w:rPr>
                <w:rFonts w:eastAsia="SimSun"/>
              </w:rPr>
            </w:pPr>
            <w:r w:rsidRPr="00491C16">
              <w:rPr>
                <w:rFonts w:eastAsia="SimSun"/>
              </w:rPr>
              <w:t>Subcarriers per resource block</w:t>
            </w:r>
          </w:p>
        </w:tc>
        <w:tc>
          <w:tcPr>
            <w:tcW w:w="992" w:type="dxa"/>
          </w:tcPr>
          <w:p w14:paraId="3305420E" w14:textId="77777777" w:rsidR="00491C16" w:rsidRPr="00491C16" w:rsidRDefault="00491C16" w:rsidP="00491C16">
            <w:pPr>
              <w:pStyle w:val="TAC"/>
              <w:rPr>
                <w:rFonts w:eastAsia="SimSun"/>
              </w:rPr>
            </w:pPr>
          </w:p>
        </w:tc>
        <w:tc>
          <w:tcPr>
            <w:tcW w:w="993" w:type="dxa"/>
          </w:tcPr>
          <w:p w14:paraId="6BC3E787" w14:textId="77777777" w:rsidR="00491C16" w:rsidRPr="00491C16" w:rsidRDefault="00491C16" w:rsidP="00491C16">
            <w:pPr>
              <w:pStyle w:val="TAC"/>
              <w:rPr>
                <w:rFonts w:eastAsia="SimSun"/>
              </w:rPr>
            </w:pPr>
            <w:r w:rsidRPr="00491C16">
              <w:rPr>
                <w:rFonts w:eastAsia="SimSun"/>
              </w:rPr>
              <w:t>12</w:t>
            </w:r>
          </w:p>
        </w:tc>
        <w:tc>
          <w:tcPr>
            <w:tcW w:w="992" w:type="dxa"/>
          </w:tcPr>
          <w:p w14:paraId="55961B14" w14:textId="77777777" w:rsidR="00491C16" w:rsidRPr="00491C16" w:rsidRDefault="00491C16" w:rsidP="00491C16">
            <w:pPr>
              <w:pStyle w:val="TAC"/>
              <w:rPr>
                <w:rFonts w:eastAsia="SimSun"/>
              </w:rPr>
            </w:pPr>
            <w:r w:rsidRPr="00491C16">
              <w:rPr>
                <w:rFonts w:eastAsia="SimSun"/>
              </w:rPr>
              <w:t>12</w:t>
            </w:r>
          </w:p>
        </w:tc>
        <w:tc>
          <w:tcPr>
            <w:tcW w:w="992" w:type="dxa"/>
          </w:tcPr>
          <w:p w14:paraId="7A99C3FA" w14:textId="77777777" w:rsidR="00491C16" w:rsidRPr="00491C16" w:rsidRDefault="00491C16" w:rsidP="00491C16">
            <w:pPr>
              <w:pStyle w:val="TAC"/>
              <w:rPr>
                <w:rFonts w:eastAsia="SimSun"/>
              </w:rPr>
            </w:pPr>
            <w:r w:rsidRPr="00491C16">
              <w:rPr>
                <w:rFonts w:eastAsia="SimSun"/>
              </w:rPr>
              <w:t>12</w:t>
            </w:r>
          </w:p>
        </w:tc>
        <w:tc>
          <w:tcPr>
            <w:tcW w:w="1012" w:type="dxa"/>
          </w:tcPr>
          <w:p w14:paraId="7800355E" w14:textId="77777777" w:rsidR="00491C16" w:rsidRPr="00491C16" w:rsidRDefault="00491C16" w:rsidP="00491C16">
            <w:pPr>
              <w:pStyle w:val="TAC"/>
              <w:rPr>
                <w:rFonts w:eastAsia="SimSun"/>
              </w:rPr>
            </w:pPr>
            <w:r w:rsidRPr="00491C16">
              <w:rPr>
                <w:rFonts w:eastAsia="SimSun"/>
              </w:rPr>
              <w:t>12</w:t>
            </w:r>
          </w:p>
        </w:tc>
      </w:tr>
      <w:tr w:rsidR="00491C16" w:rsidRPr="00491C16" w14:paraId="43F7ACB6" w14:textId="77777777" w:rsidTr="00491C16">
        <w:trPr>
          <w:jc w:val="center"/>
        </w:trPr>
        <w:tc>
          <w:tcPr>
            <w:tcW w:w="3562" w:type="dxa"/>
          </w:tcPr>
          <w:p w14:paraId="63ADE75F" w14:textId="77777777" w:rsidR="00491C16" w:rsidRPr="00491C16" w:rsidRDefault="00491C16" w:rsidP="00491C16">
            <w:pPr>
              <w:pStyle w:val="TAC"/>
              <w:rPr>
                <w:rFonts w:eastAsia="SimSun"/>
              </w:rPr>
            </w:pPr>
            <w:r w:rsidRPr="00491C16">
              <w:rPr>
                <w:rFonts w:eastAsia="SimSun"/>
              </w:rPr>
              <w:t>Allocated slots per Frame</w:t>
            </w:r>
            <w:r w:rsidRPr="00491C16">
              <w:rPr>
                <w:rFonts w:eastAsia="Malgun Gothic"/>
              </w:rPr>
              <w:t xml:space="preserve"> (NOTE 6)</w:t>
            </w:r>
          </w:p>
        </w:tc>
        <w:tc>
          <w:tcPr>
            <w:tcW w:w="992" w:type="dxa"/>
          </w:tcPr>
          <w:p w14:paraId="219212A9" w14:textId="77777777" w:rsidR="00491C16" w:rsidRPr="00491C16" w:rsidRDefault="00491C16" w:rsidP="00491C16">
            <w:pPr>
              <w:pStyle w:val="TAC"/>
              <w:rPr>
                <w:rFonts w:eastAsia="SimSun"/>
              </w:rPr>
            </w:pPr>
          </w:p>
        </w:tc>
        <w:tc>
          <w:tcPr>
            <w:tcW w:w="993" w:type="dxa"/>
          </w:tcPr>
          <w:p w14:paraId="7BE2AD7D" w14:textId="77777777" w:rsidR="00491C16" w:rsidRPr="00491C16" w:rsidRDefault="00491C16" w:rsidP="00491C16">
            <w:pPr>
              <w:pStyle w:val="TAC"/>
              <w:rPr>
                <w:rFonts w:eastAsia="SimSun"/>
              </w:rPr>
            </w:pPr>
            <w:r w:rsidRPr="00491C16">
              <w:rPr>
                <w:rFonts w:eastAsia="SimSun"/>
              </w:rPr>
              <w:t>383 / 384</w:t>
            </w:r>
          </w:p>
        </w:tc>
        <w:tc>
          <w:tcPr>
            <w:tcW w:w="992" w:type="dxa"/>
          </w:tcPr>
          <w:p w14:paraId="42269B48" w14:textId="77777777" w:rsidR="00491C16" w:rsidRPr="00491C16" w:rsidRDefault="00491C16" w:rsidP="00491C16">
            <w:pPr>
              <w:pStyle w:val="TAC"/>
              <w:rPr>
                <w:rFonts w:eastAsia="SimSun"/>
              </w:rPr>
            </w:pPr>
            <w:r w:rsidRPr="00491C16">
              <w:rPr>
                <w:rFonts w:eastAsia="SimSun"/>
              </w:rPr>
              <w:t>383 / 384</w:t>
            </w:r>
          </w:p>
        </w:tc>
        <w:tc>
          <w:tcPr>
            <w:tcW w:w="992" w:type="dxa"/>
          </w:tcPr>
          <w:p w14:paraId="5E1FF132" w14:textId="77777777" w:rsidR="00491C16" w:rsidRPr="00491C16" w:rsidRDefault="00491C16" w:rsidP="00491C16">
            <w:pPr>
              <w:pStyle w:val="TAC"/>
              <w:rPr>
                <w:rFonts w:eastAsia="SimSun"/>
              </w:rPr>
            </w:pPr>
            <w:r w:rsidRPr="00491C16">
              <w:rPr>
                <w:rFonts w:eastAsia="SimSun"/>
              </w:rPr>
              <w:t>383 / 384</w:t>
            </w:r>
          </w:p>
        </w:tc>
        <w:tc>
          <w:tcPr>
            <w:tcW w:w="1012" w:type="dxa"/>
          </w:tcPr>
          <w:p w14:paraId="0A74F56A" w14:textId="77777777" w:rsidR="00491C16" w:rsidRPr="00491C16" w:rsidRDefault="00491C16" w:rsidP="00491C16">
            <w:pPr>
              <w:pStyle w:val="TAC"/>
              <w:rPr>
                <w:rFonts w:eastAsia="SimSun"/>
              </w:rPr>
            </w:pPr>
            <w:r w:rsidRPr="00491C16">
              <w:rPr>
                <w:rFonts w:eastAsia="SimSun"/>
              </w:rPr>
              <w:t>383 / 384</w:t>
            </w:r>
          </w:p>
        </w:tc>
      </w:tr>
      <w:tr w:rsidR="00491C16" w:rsidRPr="00491C16" w14:paraId="3D31D82F" w14:textId="77777777" w:rsidTr="00491C16">
        <w:trPr>
          <w:jc w:val="center"/>
        </w:trPr>
        <w:tc>
          <w:tcPr>
            <w:tcW w:w="3562" w:type="dxa"/>
          </w:tcPr>
          <w:p w14:paraId="0FA9ADB8" w14:textId="77777777" w:rsidR="00491C16" w:rsidRPr="00491C16" w:rsidRDefault="00491C16" w:rsidP="00491C16">
            <w:pPr>
              <w:pStyle w:val="TAC"/>
              <w:rPr>
                <w:rFonts w:eastAsia="SimSun"/>
              </w:rPr>
            </w:pPr>
            <w:r w:rsidRPr="00491C16">
              <w:rPr>
                <w:rFonts w:eastAsia="SimSun"/>
              </w:rPr>
              <w:t>MCS index</w:t>
            </w:r>
          </w:p>
        </w:tc>
        <w:tc>
          <w:tcPr>
            <w:tcW w:w="992" w:type="dxa"/>
          </w:tcPr>
          <w:p w14:paraId="7B7A1906" w14:textId="77777777" w:rsidR="00491C16" w:rsidRPr="00491C16" w:rsidRDefault="00491C16" w:rsidP="00491C16">
            <w:pPr>
              <w:pStyle w:val="TAC"/>
              <w:rPr>
                <w:rFonts w:eastAsia="SimSun"/>
              </w:rPr>
            </w:pPr>
          </w:p>
        </w:tc>
        <w:tc>
          <w:tcPr>
            <w:tcW w:w="993" w:type="dxa"/>
          </w:tcPr>
          <w:p w14:paraId="161EE954" w14:textId="77777777" w:rsidR="00491C16" w:rsidRPr="00491C16" w:rsidRDefault="00491C16" w:rsidP="00491C16">
            <w:pPr>
              <w:pStyle w:val="TAC"/>
              <w:rPr>
                <w:rFonts w:eastAsia="SimSun"/>
              </w:rPr>
            </w:pPr>
            <w:r w:rsidRPr="00491C16">
              <w:rPr>
                <w:rFonts w:eastAsia="SimSun"/>
              </w:rPr>
              <w:t>19</w:t>
            </w:r>
          </w:p>
        </w:tc>
        <w:tc>
          <w:tcPr>
            <w:tcW w:w="992" w:type="dxa"/>
          </w:tcPr>
          <w:p w14:paraId="3AE9EF97" w14:textId="77777777" w:rsidR="00491C16" w:rsidRPr="00491C16" w:rsidRDefault="00491C16" w:rsidP="00491C16">
            <w:pPr>
              <w:pStyle w:val="TAC"/>
              <w:rPr>
                <w:rFonts w:eastAsia="SimSun"/>
              </w:rPr>
            </w:pPr>
            <w:r w:rsidRPr="00491C16">
              <w:rPr>
                <w:rFonts w:eastAsia="SimSun"/>
              </w:rPr>
              <w:t>19</w:t>
            </w:r>
          </w:p>
        </w:tc>
        <w:tc>
          <w:tcPr>
            <w:tcW w:w="992" w:type="dxa"/>
          </w:tcPr>
          <w:p w14:paraId="3B9956E9" w14:textId="77777777" w:rsidR="00491C16" w:rsidRPr="00491C16" w:rsidRDefault="00491C16" w:rsidP="00491C16">
            <w:pPr>
              <w:pStyle w:val="TAC"/>
              <w:rPr>
                <w:rFonts w:eastAsia="SimSun"/>
              </w:rPr>
            </w:pPr>
            <w:r w:rsidRPr="00491C16">
              <w:rPr>
                <w:rFonts w:eastAsia="SimSun"/>
              </w:rPr>
              <w:t>19</w:t>
            </w:r>
          </w:p>
        </w:tc>
        <w:tc>
          <w:tcPr>
            <w:tcW w:w="1012" w:type="dxa"/>
          </w:tcPr>
          <w:p w14:paraId="04A8076F" w14:textId="77777777" w:rsidR="00491C16" w:rsidRPr="00491C16" w:rsidRDefault="00491C16" w:rsidP="00491C16">
            <w:pPr>
              <w:pStyle w:val="TAC"/>
              <w:rPr>
                <w:rFonts w:eastAsia="SimSun"/>
              </w:rPr>
            </w:pPr>
            <w:r w:rsidRPr="00491C16">
              <w:rPr>
                <w:rFonts w:eastAsia="SimSun"/>
              </w:rPr>
              <w:t>19</w:t>
            </w:r>
          </w:p>
        </w:tc>
      </w:tr>
      <w:tr w:rsidR="00491C16" w:rsidRPr="00491C16" w14:paraId="46DC3337" w14:textId="77777777" w:rsidTr="00491C16">
        <w:trPr>
          <w:jc w:val="center"/>
        </w:trPr>
        <w:tc>
          <w:tcPr>
            <w:tcW w:w="3562" w:type="dxa"/>
          </w:tcPr>
          <w:p w14:paraId="3C3F5904" w14:textId="77777777" w:rsidR="00491C16" w:rsidRPr="00491C16" w:rsidRDefault="00491C16" w:rsidP="00491C16">
            <w:pPr>
              <w:pStyle w:val="TAC"/>
              <w:rPr>
                <w:rFonts w:eastAsia="SimSun"/>
              </w:rPr>
            </w:pPr>
            <w:r w:rsidRPr="00491C16">
              <w:rPr>
                <w:rFonts w:eastAsia="SimSun"/>
              </w:rPr>
              <w:t>Modulation</w:t>
            </w:r>
          </w:p>
        </w:tc>
        <w:tc>
          <w:tcPr>
            <w:tcW w:w="992" w:type="dxa"/>
          </w:tcPr>
          <w:p w14:paraId="6546D567" w14:textId="77777777" w:rsidR="00491C16" w:rsidRPr="00491C16" w:rsidRDefault="00491C16" w:rsidP="00491C16">
            <w:pPr>
              <w:pStyle w:val="TAC"/>
              <w:rPr>
                <w:rFonts w:eastAsia="SimSun"/>
              </w:rPr>
            </w:pPr>
          </w:p>
        </w:tc>
        <w:tc>
          <w:tcPr>
            <w:tcW w:w="993" w:type="dxa"/>
          </w:tcPr>
          <w:p w14:paraId="6975C049" w14:textId="77777777" w:rsidR="00491C16" w:rsidRPr="00491C16" w:rsidRDefault="00491C16" w:rsidP="00491C16">
            <w:pPr>
              <w:pStyle w:val="TAC"/>
              <w:rPr>
                <w:rFonts w:eastAsia="SimSun"/>
              </w:rPr>
            </w:pPr>
            <w:r w:rsidRPr="00491C16">
              <w:rPr>
                <w:rFonts w:eastAsia="SimSun"/>
              </w:rPr>
              <w:t>64QAM</w:t>
            </w:r>
          </w:p>
        </w:tc>
        <w:tc>
          <w:tcPr>
            <w:tcW w:w="992" w:type="dxa"/>
          </w:tcPr>
          <w:p w14:paraId="655E91A0" w14:textId="77777777" w:rsidR="00491C16" w:rsidRPr="00491C16" w:rsidRDefault="00491C16" w:rsidP="00491C16">
            <w:pPr>
              <w:pStyle w:val="TAC"/>
              <w:rPr>
                <w:rFonts w:eastAsia="SimSun"/>
              </w:rPr>
            </w:pPr>
            <w:r w:rsidRPr="00491C16">
              <w:rPr>
                <w:rFonts w:eastAsia="SimSun"/>
              </w:rPr>
              <w:t>64QAM</w:t>
            </w:r>
          </w:p>
        </w:tc>
        <w:tc>
          <w:tcPr>
            <w:tcW w:w="992" w:type="dxa"/>
          </w:tcPr>
          <w:p w14:paraId="7805908C" w14:textId="77777777" w:rsidR="00491C16" w:rsidRPr="00491C16" w:rsidRDefault="00491C16" w:rsidP="00491C16">
            <w:pPr>
              <w:pStyle w:val="TAC"/>
              <w:rPr>
                <w:rFonts w:eastAsia="SimSun"/>
              </w:rPr>
            </w:pPr>
            <w:r w:rsidRPr="00491C16">
              <w:rPr>
                <w:rFonts w:eastAsia="SimSun"/>
              </w:rPr>
              <w:t>64QAM</w:t>
            </w:r>
          </w:p>
        </w:tc>
        <w:tc>
          <w:tcPr>
            <w:tcW w:w="1012" w:type="dxa"/>
          </w:tcPr>
          <w:p w14:paraId="08873A82" w14:textId="77777777" w:rsidR="00491C16" w:rsidRPr="00491C16" w:rsidRDefault="00491C16" w:rsidP="00491C16">
            <w:pPr>
              <w:pStyle w:val="TAC"/>
              <w:rPr>
                <w:rFonts w:eastAsia="SimSun"/>
              </w:rPr>
            </w:pPr>
            <w:r w:rsidRPr="00491C16">
              <w:rPr>
                <w:rFonts w:eastAsia="SimSun"/>
              </w:rPr>
              <w:t>64QAM</w:t>
            </w:r>
          </w:p>
        </w:tc>
      </w:tr>
      <w:tr w:rsidR="00491C16" w:rsidRPr="00491C16" w14:paraId="08F37217" w14:textId="77777777" w:rsidTr="00491C16">
        <w:trPr>
          <w:jc w:val="center"/>
        </w:trPr>
        <w:tc>
          <w:tcPr>
            <w:tcW w:w="3562" w:type="dxa"/>
          </w:tcPr>
          <w:p w14:paraId="08A5A258" w14:textId="77777777" w:rsidR="00491C16" w:rsidRPr="00491C16" w:rsidRDefault="00491C16" w:rsidP="00491C16">
            <w:pPr>
              <w:pStyle w:val="TAC"/>
              <w:rPr>
                <w:rFonts w:eastAsia="SimSun"/>
              </w:rPr>
            </w:pPr>
            <w:r w:rsidRPr="00491C16">
              <w:rPr>
                <w:rFonts w:eastAsia="SimSun"/>
              </w:rPr>
              <w:t>Target Coding Rate</w:t>
            </w:r>
          </w:p>
        </w:tc>
        <w:tc>
          <w:tcPr>
            <w:tcW w:w="992" w:type="dxa"/>
          </w:tcPr>
          <w:p w14:paraId="5551C9E2" w14:textId="77777777" w:rsidR="00491C16" w:rsidRPr="00491C16" w:rsidRDefault="00491C16" w:rsidP="00491C16">
            <w:pPr>
              <w:pStyle w:val="TAC"/>
              <w:rPr>
                <w:rFonts w:eastAsia="SimSun"/>
              </w:rPr>
            </w:pPr>
          </w:p>
        </w:tc>
        <w:tc>
          <w:tcPr>
            <w:tcW w:w="993" w:type="dxa"/>
          </w:tcPr>
          <w:p w14:paraId="3DBABA9E" w14:textId="77777777" w:rsidR="00491C16" w:rsidRPr="00491C16" w:rsidRDefault="00491C16" w:rsidP="00491C16">
            <w:pPr>
              <w:pStyle w:val="TAC"/>
              <w:rPr>
                <w:rFonts w:eastAsia="SimSun"/>
              </w:rPr>
            </w:pPr>
            <w:r w:rsidRPr="00491C16">
              <w:rPr>
                <w:rFonts w:eastAsia="SimSun"/>
              </w:rPr>
              <w:t>1/2</w:t>
            </w:r>
          </w:p>
        </w:tc>
        <w:tc>
          <w:tcPr>
            <w:tcW w:w="992" w:type="dxa"/>
          </w:tcPr>
          <w:p w14:paraId="3F961F3B" w14:textId="77777777" w:rsidR="00491C16" w:rsidRPr="00491C16" w:rsidRDefault="00491C16" w:rsidP="00491C16">
            <w:pPr>
              <w:pStyle w:val="TAC"/>
              <w:rPr>
                <w:rFonts w:eastAsia="SimSun"/>
              </w:rPr>
            </w:pPr>
            <w:r w:rsidRPr="00491C16">
              <w:rPr>
                <w:rFonts w:eastAsia="SimSun"/>
              </w:rPr>
              <w:t>1/2</w:t>
            </w:r>
          </w:p>
        </w:tc>
        <w:tc>
          <w:tcPr>
            <w:tcW w:w="992" w:type="dxa"/>
          </w:tcPr>
          <w:p w14:paraId="7D39007C" w14:textId="77777777" w:rsidR="00491C16" w:rsidRPr="00491C16" w:rsidRDefault="00491C16" w:rsidP="00491C16">
            <w:pPr>
              <w:pStyle w:val="TAC"/>
              <w:rPr>
                <w:rFonts w:eastAsia="SimSun"/>
              </w:rPr>
            </w:pPr>
            <w:r w:rsidRPr="00491C16">
              <w:rPr>
                <w:rFonts w:eastAsia="SimSun"/>
              </w:rPr>
              <w:t>1/2</w:t>
            </w:r>
          </w:p>
        </w:tc>
        <w:tc>
          <w:tcPr>
            <w:tcW w:w="1012" w:type="dxa"/>
          </w:tcPr>
          <w:p w14:paraId="0ED47E06" w14:textId="77777777" w:rsidR="00491C16" w:rsidRPr="00491C16" w:rsidRDefault="00491C16" w:rsidP="00491C16">
            <w:pPr>
              <w:pStyle w:val="TAC"/>
              <w:rPr>
                <w:rFonts w:eastAsia="SimSun"/>
              </w:rPr>
            </w:pPr>
            <w:r w:rsidRPr="00491C16">
              <w:rPr>
                <w:rFonts w:eastAsia="SimSun"/>
              </w:rPr>
              <w:t>1/2</w:t>
            </w:r>
          </w:p>
        </w:tc>
      </w:tr>
      <w:tr w:rsidR="00491C16" w:rsidRPr="00491C16" w14:paraId="141CE0A4" w14:textId="77777777" w:rsidTr="00491C16">
        <w:trPr>
          <w:jc w:val="center"/>
        </w:trPr>
        <w:tc>
          <w:tcPr>
            <w:tcW w:w="3562" w:type="dxa"/>
          </w:tcPr>
          <w:p w14:paraId="7E6CA1E3" w14:textId="77777777" w:rsidR="00491C16" w:rsidRPr="00491C16" w:rsidRDefault="00491C16" w:rsidP="00491C16">
            <w:pPr>
              <w:pStyle w:val="TAC"/>
              <w:rPr>
                <w:rFonts w:eastAsia="SimSun"/>
              </w:rPr>
            </w:pPr>
            <w:r w:rsidRPr="00491C16">
              <w:rPr>
                <w:rFonts w:eastAsia="SimSun"/>
              </w:rPr>
              <w:t>Maximum number of HARQ transmissions</w:t>
            </w:r>
          </w:p>
        </w:tc>
        <w:tc>
          <w:tcPr>
            <w:tcW w:w="992" w:type="dxa"/>
          </w:tcPr>
          <w:p w14:paraId="288B70E3" w14:textId="77777777" w:rsidR="00491C16" w:rsidRPr="00491C16" w:rsidRDefault="00491C16" w:rsidP="00491C16">
            <w:pPr>
              <w:pStyle w:val="TAC"/>
              <w:rPr>
                <w:rFonts w:eastAsia="SimSun"/>
              </w:rPr>
            </w:pPr>
          </w:p>
        </w:tc>
        <w:tc>
          <w:tcPr>
            <w:tcW w:w="993" w:type="dxa"/>
          </w:tcPr>
          <w:p w14:paraId="08766BD7" w14:textId="77777777" w:rsidR="00491C16" w:rsidRPr="00491C16" w:rsidRDefault="00491C16" w:rsidP="00491C16">
            <w:pPr>
              <w:pStyle w:val="TAC"/>
              <w:rPr>
                <w:rFonts w:eastAsia="SimSun"/>
              </w:rPr>
            </w:pPr>
            <w:r w:rsidRPr="00491C16">
              <w:rPr>
                <w:rFonts w:eastAsia="SimSun"/>
              </w:rPr>
              <w:t>1</w:t>
            </w:r>
          </w:p>
        </w:tc>
        <w:tc>
          <w:tcPr>
            <w:tcW w:w="992" w:type="dxa"/>
          </w:tcPr>
          <w:p w14:paraId="4213D37F" w14:textId="77777777" w:rsidR="00491C16" w:rsidRPr="00491C16" w:rsidRDefault="00491C16" w:rsidP="00491C16">
            <w:pPr>
              <w:pStyle w:val="TAC"/>
              <w:rPr>
                <w:rFonts w:eastAsia="SimSun"/>
              </w:rPr>
            </w:pPr>
            <w:r w:rsidRPr="00491C16">
              <w:rPr>
                <w:rFonts w:eastAsia="SimSun"/>
              </w:rPr>
              <w:t>1</w:t>
            </w:r>
          </w:p>
        </w:tc>
        <w:tc>
          <w:tcPr>
            <w:tcW w:w="992" w:type="dxa"/>
          </w:tcPr>
          <w:p w14:paraId="0DA5986A" w14:textId="77777777" w:rsidR="00491C16" w:rsidRPr="00491C16" w:rsidRDefault="00491C16" w:rsidP="00491C16">
            <w:pPr>
              <w:pStyle w:val="TAC"/>
              <w:rPr>
                <w:rFonts w:eastAsia="SimSun"/>
              </w:rPr>
            </w:pPr>
            <w:r w:rsidRPr="00491C16">
              <w:rPr>
                <w:rFonts w:eastAsia="SimSun"/>
              </w:rPr>
              <w:t>1</w:t>
            </w:r>
          </w:p>
        </w:tc>
        <w:tc>
          <w:tcPr>
            <w:tcW w:w="1012" w:type="dxa"/>
          </w:tcPr>
          <w:p w14:paraId="24D4D5DA" w14:textId="77777777" w:rsidR="00491C16" w:rsidRPr="00491C16" w:rsidRDefault="00491C16" w:rsidP="00491C16">
            <w:pPr>
              <w:pStyle w:val="TAC"/>
              <w:rPr>
                <w:rFonts w:eastAsia="SimSun"/>
              </w:rPr>
            </w:pPr>
            <w:r w:rsidRPr="00491C16">
              <w:rPr>
                <w:rFonts w:eastAsia="SimSun"/>
              </w:rPr>
              <w:t>1</w:t>
            </w:r>
          </w:p>
        </w:tc>
      </w:tr>
      <w:tr w:rsidR="00491C16" w:rsidRPr="00491C16" w14:paraId="4468F07F" w14:textId="77777777" w:rsidTr="00491C16">
        <w:trPr>
          <w:jc w:val="center"/>
        </w:trPr>
        <w:tc>
          <w:tcPr>
            <w:tcW w:w="3562" w:type="dxa"/>
          </w:tcPr>
          <w:p w14:paraId="32E2C241" w14:textId="77777777" w:rsidR="00491C16" w:rsidRPr="00491C16" w:rsidRDefault="00491C16" w:rsidP="00491C16">
            <w:pPr>
              <w:pStyle w:val="TAC"/>
              <w:rPr>
                <w:rFonts w:eastAsia="SimSun"/>
              </w:rPr>
            </w:pPr>
            <w:r w:rsidRPr="00491C16">
              <w:rPr>
                <w:rFonts w:eastAsia="SimSun"/>
              </w:rPr>
              <w:t>Information Bit Payload per Slot</w:t>
            </w:r>
          </w:p>
        </w:tc>
        <w:tc>
          <w:tcPr>
            <w:tcW w:w="992" w:type="dxa"/>
          </w:tcPr>
          <w:p w14:paraId="404306D0" w14:textId="77777777" w:rsidR="00491C16" w:rsidRPr="00491C16" w:rsidRDefault="00491C16" w:rsidP="00491C16">
            <w:pPr>
              <w:pStyle w:val="TAC"/>
              <w:rPr>
                <w:rFonts w:eastAsia="SimSun"/>
              </w:rPr>
            </w:pPr>
          </w:p>
        </w:tc>
        <w:tc>
          <w:tcPr>
            <w:tcW w:w="993" w:type="dxa"/>
          </w:tcPr>
          <w:p w14:paraId="6669332D" w14:textId="77777777" w:rsidR="00491C16" w:rsidRPr="00491C16" w:rsidRDefault="00491C16" w:rsidP="00491C16">
            <w:pPr>
              <w:pStyle w:val="TAC"/>
              <w:rPr>
                <w:rFonts w:eastAsia="SimSun"/>
              </w:rPr>
            </w:pPr>
          </w:p>
        </w:tc>
        <w:tc>
          <w:tcPr>
            <w:tcW w:w="992" w:type="dxa"/>
          </w:tcPr>
          <w:p w14:paraId="6CDD287A" w14:textId="77777777" w:rsidR="00491C16" w:rsidRPr="00491C16" w:rsidRDefault="00491C16" w:rsidP="00491C16">
            <w:pPr>
              <w:pStyle w:val="TAC"/>
              <w:rPr>
                <w:rFonts w:eastAsia="SimSun"/>
              </w:rPr>
            </w:pPr>
          </w:p>
        </w:tc>
        <w:tc>
          <w:tcPr>
            <w:tcW w:w="992" w:type="dxa"/>
          </w:tcPr>
          <w:p w14:paraId="7B66B612" w14:textId="77777777" w:rsidR="00491C16" w:rsidRPr="00491C16" w:rsidRDefault="00491C16" w:rsidP="00491C16">
            <w:pPr>
              <w:pStyle w:val="TAC"/>
              <w:rPr>
                <w:rFonts w:eastAsia="SimSun"/>
              </w:rPr>
            </w:pPr>
          </w:p>
        </w:tc>
        <w:tc>
          <w:tcPr>
            <w:tcW w:w="1012" w:type="dxa"/>
          </w:tcPr>
          <w:p w14:paraId="2E63C428" w14:textId="77777777" w:rsidR="00491C16" w:rsidRPr="00491C16" w:rsidRDefault="00491C16" w:rsidP="00491C16">
            <w:pPr>
              <w:pStyle w:val="TAC"/>
              <w:rPr>
                <w:rFonts w:eastAsia="SimSun"/>
              </w:rPr>
            </w:pPr>
          </w:p>
        </w:tc>
      </w:tr>
      <w:tr w:rsidR="00491C16" w:rsidRPr="00491C16" w14:paraId="35183ACE" w14:textId="77777777" w:rsidTr="00491C16">
        <w:trPr>
          <w:jc w:val="center"/>
        </w:trPr>
        <w:tc>
          <w:tcPr>
            <w:tcW w:w="3562" w:type="dxa"/>
          </w:tcPr>
          <w:p w14:paraId="08DF1A4C"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72008722" w14:textId="77777777" w:rsidR="00491C16" w:rsidRPr="00491C16" w:rsidRDefault="00491C16" w:rsidP="00491C16">
            <w:pPr>
              <w:pStyle w:val="TAC"/>
              <w:rPr>
                <w:rFonts w:eastAsia="SimSun"/>
              </w:rPr>
            </w:pPr>
            <w:r w:rsidRPr="00491C16">
              <w:rPr>
                <w:rFonts w:eastAsia="SimSun"/>
              </w:rPr>
              <w:t>Bits</w:t>
            </w:r>
          </w:p>
        </w:tc>
        <w:tc>
          <w:tcPr>
            <w:tcW w:w="993" w:type="dxa"/>
          </w:tcPr>
          <w:p w14:paraId="194D2607" w14:textId="77777777" w:rsidR="00491C16" w:rsidRPr="00491C16" w:rsidRDefault="00491C16" w:rsidP="00491C16">
            <w:pPr>
              <w:pStyle w:val="TAC"/>
              <w:rPr>
                <w:rFonts w:eastAsia="SimSun"/>
              </w:rPr>
            </w:pPr>
            <w:r w:rsidRPr="00491C16">
              <w:rPr>
                <w:rFonts w:eastAsia="SimSun"/>
              </w:rPr>
              <w:t>N/A</w:t>
            </w:r>
          </w:p>
        </w:tc>
        <w:tc>
          <w:tcPr>
            <w:tcW w:w="992" w:type="dxa"/>
          </w:tcPr>
          <w:p w14:paraId="3FB8ABFE" w14:textId="77777777" w:rsidR="00491C16" w:rsidRPr="00491C16" w:rsidRDefault="00491C16" w:rsidP="00491C16">
            <w:pPr>
              <w:pStyle w:val="TAC"/>
              <w:rPr>
                <w:rFonts w:eastAsia="SimSun"/>
              </w:rPr>
            </w:pPr>
            <w:r w:rsidRPr="00491C16">
              <w:rPr>
                <w:rFonts w:eastAsia="SimSun"/>
              </w:rPr>
              <w:t>N/A</w:t>
            </w:r>
          </w:p>
        </w:tc>
        <w:tc>
          <w:tcPr>
            <w:tcW w:w="992" w:type="dxa"/>
          </w:tcPr>
          <w:p w14:paraId="2AAAF3C2" w14:textId="77777777" w:rsidR="00491C16" w:rsidRPr="00491C16" w:rsidRDefault="00491C16" w:rsidP="00491C16">
            <w:pPr>
              <w:pStyle w:val="TAC"/>
              <w:rPr>
                <w:rFonts w:eastAsia="SimSun"/>
              </w:rPr>
            </w:pPr>
            <w:r w:rsidRPr="00491C16">
              <w:rPr>
                <w:rFonts w:eastAsia="SimSun"/>
              </w:rPr>
              <w:t>N/A</w:t>
            </w:r>
          </w:p>
        </w:tc>
        <w:tc>
          <w:tcPr>
            <w:tcW w:w="1012" w:type="dxa"/>
          </w:tcPr>
          <w:p w14:paraId="7B563410" w14:textId="77777777" w:rsidR="00491C16" w:rsidRPr="00491C16" w:rsidRDefault="00491C16" w:rsidP="00491C16">
            <w:pPr>
              <w:pStyle w:val="TAC"/>
              <w:rPr>
                <w:rFonts w:eastAsia="SimSun"/>
              </w:rPr>
            </w:pPr>
            <w:r w:rsidRPr="00491C16">
              <w:rPr>
                <w:rFonts w:eastAsia="SimSun"/>
              </w:rPr>
              <w:t>N/A</w:t>
            </w:r>
          </w:p>
        </w:tc>
      </w:tr>
      <w:tr w:rsidR="00491C16" w:rsidRPr="00491C16" w14:paraId="3E25DEDD" w14:textId="77777777" w:rsidTr="00491C16">
        <w:trPr>
          <w:jc w:val="center"/>
        </w:trPr>
        <w:tc>
          <w:tcPr>
            <w:tcW w:w="3562" w:type="dxa"/>
          </w:tcPr>
          <w:p w14:paraId="7D94C760"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4FB1A636" w14:textId="77777777" w:rsidR="00491C16" w:rsidRPr="00491C16" w:rsidRDefault="00491C16" w:rsidP="00491C16">
            <w:pPr>
              <w:pStyle w:val="TAC"/>
              <w:rPr>
                <w:rFonts w:eastAsia="SimSun"/>
              </w:rPr>
            </w:pPr>
            <w:r w:rsidRPr="00491C16">
              <w:rPr>
                <w:rFonts w:eastAsia="SimSun"/>
              </w:rPr>
              <w:t>Bits</w:t>
            </w:r>
          </w:p>
        </w:tc>
        <w:tc>
          <w:tcPr>
            <w:tcW w:w="993" w:type="dxa"/>
          </w:tcPr>
          <w:p w14:paraId="6D4234AA" w14:textId="77777777" w:rsidR="00491C16" w:rsidRPr="00491C16" w:rsidRDefault="00491C16" w:rsidP="00491C16">
            <w:pPr>
              <w:pStyle w:val="TAC"/>
              <w:rPr>
                <w:rFonts w:eastAsia="SimSun"/>
              </w:rPr>
            </w:pPr>
            <w:r w:rsidRPr="00491C16">
              <w:rPr>
                <w:rFonts w:eastAsia="SimSun"/>
              </w:rPr>
              <w:t>10248</w:t>
            </w:r>
          </w:p>
        </w:tc>
        <w:tc>
          <w:tcPr>
            <w:tcW w:w="992" w:type="dxa"/>
          </w:tcPr>
          <w:p w14:paraId="1FEB4FCD" w14:textId="77777777" w:rsidR="00491C16" w:rsidRPr="00491C16" w:rsidRDefault="00491C16" w:rsidP="00491C16">
            <w:pPr>
              <w:pStyle w:val="TAC"/>
              <w:rPr>
                <w:rFonts w:eastAsia="SimSun"/>
              </w:rPr>
            </w:pPr>
            <w:r w:rsidRPr="00491C16">
              <w:rPr>
                <w:rFonts w:eastAsia="SimSun"/>
              </w:rPr>
              <w:t>18960</w:t>
            </w:r>
          </w:p>
        </w:tc>
        <w:tc>
          <w:tcPr>
            <w:tcW w:w="992" w:type="dxa"/>
          </w:tcPr>
          <w:p w14:paraId="216130A2" w14:textId="77777777" w:rsidR="00491C16" w:rsidRPr="00491C16" w:rsidRDefault="00491C16" w:rsidP="00491C16">
            <w:pPr>
              <w:pStyle w:val="TAC"/>
              <w:rPr>
                <w:rFonts w:eastAsia="SimSun"/>
              </w:rPr>
            </w:pPr>
            <w:r w:rsidRPr="00491C16">
              <w:rPr>
                <w:rFonts w:eastAsia="SimSun"/>
              </w:rPr>
              <w:t>37896</w:t>
            </w:r>
          </w:p>
        </w:tc>
        <w:tc>
          <w:tcPr>
            <w:tcW w:w="1012" w:type="dxa"/>
          </w:tcPr>
          <w:p w14:paraId="2893836E" w14:textId="77777777" w:rsidR="00491C16" w:rsidRPr="00491C16" w:rsidRDefault="00491C16" w:rsidP="00491C16">
            <w:pPr>
              <w:pStyle w:val="TAC"/>
              <w:rPr>
                <w:rFonts w:eastAsia="SimSun"/>
              </w:rPr>
            </w:pPr>
            <w:r w:rsidRPr="00491C16">
              <w:rPr>
                <w:rFonts w:eastAsia="SimSun"/>
              </w:rPr>
              <w:t>46104</w:t>
            </w:r>
          </w:p>
        </w:tc>
      </w:tr>
      <w:tr w:rsidR="00491C16" w:rsidRPr="00491C16" w14:paraId="593C3986" w14:textId="77777777" w:rsidTr="00491C16">
        <w:trPr>
          <w:jc w:val="center"/>
        </w:trPr>
        <w:tc>
          <w:tcPr>
            <w:tcW w:w="3562" w:type="dxa"/>
          </w:tcPr>
          <w:p w14:paraId="4DE39E33" w14:textId="77777777" w:rsidR="00491C16" w:rsidRPr="00491C16" w:rsidRDefault="00491C16" w:rsidP="00491C16">
            <w:pPr>
              <w:pStyle w:val="TAC"/>
              <w:rPr>
                <w:rFonts w:eastAsia="Malgun Gothic"/>
              </w:rPr>
            </w:pPr>
            <w:r w:rsidRPr="00491C16">
              <w:rPr>
                <w:rFonts w:eastAsia="Malgun Gothic"/>
              </w:rPr>
              <w:t>Transport block CRC</w:t>
            </w:r>
          </w:p>
        </w:tc>
        <w:tc>
          <w:tcPr>
            <w:tcW w:w="992" w:type="dxa"/>
          </w:tcPr>
          <w:p w14:paraId="3038E32B" w14:textId="77777777" w:rsidR="00491C16" w:rsidRPr="00491C16" w:rsidRDefault="00491C16" w:rsidP="00491C16">
            <w:pPr>
              <w:pStyle w:val="TAC"/>
              <w:rPr>
                <w:rFonts w:eastAsia="SimSun"/>
              </w:rPr>
            </w:pPr>
            <w:r w:rsidRPr="00491C16">
              <w:rPr>
                <w:rFonts w:eastAsia="SimSun"/>
              </w:rPr>
              <w:t>Bits</w:t>
            </w:r>
          </w:p>
        </w:tc>
        <w:tc>
          <w:tcPr>
            <w:tcW w:w="993" w:type="dxa"/>
          </w:tcPr>
          <w:p w14:paraId="116FBDE5" w14:textId="77777777" w:rsidR="00491C16" w:rsidRPr="00491C16" w:rsidRDefault="00491C16" w:rsidP="00491C16">
            <w:pPr>
              <w:pStyle w:val="TAC"/>
              <w:rPr>
                <w:rFonts w:eastAsia="SimSun"/>
              </w:rPr>
            </w:pPr>
            <w:r w:rsidRPr="00491C16">
              <w:rPr>
                <w:rFonts w:eastAsia="SimSun"/>
              </w:rPr>
              <w:t>24</w:t>
            </w:r>
          </w:p>
        </w:tc>
        <w:tc>
          <w:tcPr>
            <w:tcW w:w="992" w:type="dxa"/>
          </w:tcPr>
          <w:p w14:paraId="06D4A26F" w14:textId="77777777" w:rsidR="00491C16" w:rsidRPr="00491C16" w:rsidRDefault="00491C16" w:rsidP="00491C16">
            <w:pPr>
              <w:pStyle w:val="TAC"/>
              <w:rPr>
                <w:rFonts w:eastAsia="SimSun"/>
              </w:rPr>
            </w:pPr>
            <w:r w:rsidRPr="00491C16">
              <w:rPr>
                <w:rFonts w:eastAsia="SimSun"/>
              </w:rPr>
              <w:t>24</w:t>
            </w:r>
          </w:p>
        </w:tc>
        <w:tc>
          <w:tcPr>
            <w:tcW w:w="992" w:type="dxa"/>
          </w:tcPr>
          <w:p w14:paraId="26681E32" w14:textId="77777777" w:rsidR="00491C16" w:rsidRPr="00491C16" w:rsidRDefault="00491C16" w:rsidP="00491C16">
            <w:pPr>
              <w:pStyle w:val="TAC"/>
              <w:rPr>
                <w:rFonts w:eastAsia="SimSun"/>
              </w:rPr>
            </w:pPr>
            <w:r w:rsidRPr="00491C16">
              <w:rPr>
                <w:rFonts w:eastAsia="SimSun"/>
              </w:rPr>
              <w:t>24</w:t>
            </w:r>
          </w:p>
        </w:tc>
        <w:tc>
          <w:tcPr>
            <w:tcW w:w="1012" w:type="dxa"/>
          </w:tcPr>
          <w:p w14:paraId="035B1B8A" w14:textId="77777777" w:rsidR="00491C16" w:rsidRPr="00491C16" w:rsidRDefault="00491C16" w:rsidP="00491C16">
            <w:pPr>
              <w:pStyle w:val="TAC"/>
              <w:rPr>
                <w:rFonts w:eastAsia="SimSun"/>
              </w:rPr>
            </w:pPr>
            <w:r w:rsidRPr="00491C16">
              <w:rPr>
                <w:rFonts w:eastAsia="SimSun"/>
              </w:rPr>
              <w:t>24</w:t>
            </w:r>
          </w:p>
        </w:tc>
      </w:tr>
      <w:tr w:rsidR="00491C16" w:rsidRPr="00491C16" w14:paraId="6D29B00D" w14:textId="77777777" w:rsidTr="00491C16">
        <w:trPr>
          <w:jc w:val="center"/>
        </w:trPr>
        <w:tc>
          <w:tcPr>
            <w:tcW w:w="3562" w:type="dxa"/>
          </w:tcPr>
          <w:p w14:paraId="7677B2F3" w14:textId="77777777" w:rsidR="00491C16" w:rsidRPr="00491C16" w:rsidRDefault="00491C16" w:rsidP="00491C16">
            <w:pPr>
              <w:pStyle w:val="TAC"/>
              <w:rPr>
                <w:rFonts w:eastAsia="Malgun Gothic"/>
              </w:rPr>
            </w:pPr>
            <w:r w:rsidRPr="00491C16">
              <w:rPr>
                <w:rFonts w:eastAsia="Malgun Gothic"/>
              </w:rPr>
              <w:t>LDPC base graph</w:t>
            </w:r>
          </w:p>
        </w:tc>
        <w:tc>
          <w:tcPr>
            <w:tcW w:w="992" w:type="dxa"/>
          </w:tcPr>
          <w:p w14:paraId="69191C58" w14:textId="77777777" w:rsidR="00491C16" w:rsidRPr="00491C16" w:rsidRDefault="00491C16" w:rsidP="00491C16">
            <w:pPr>
              <w:pStyle w:val="TAC"/>
              <w:rPr>
                <w:rFonts w:eastAsia="SimSun"/>
              </w:rPr>
            </w:pPr>
          </w:p>
        </w:tc>
        <w:tc>
          <w:tcPr>
            <w:tcW w:w="993" w:type="dxa"/>
          </w:tcPr>
          <w:p w14:paraId="036156C8" w14:textId="77777777" w:rsidR="00491C16" w:rsidRPr="00491C16" w:rsidRDefault="00491C16" w:rsidP="00491C16">
            <w:pPr>
              <w:pStyle w:val="TAC"/>
              <w:rPr>
                <w:rFonts w:eastAsia="SimSun"/>
              </w:rPr>
            </w:pPr>
            <w:r w:rsidRPr="00491C16">
              <w:rPr>
                <w:rFonts w:eastAsia="SimSun"/>
              </w:rPr>
              <w:t>1</w:t>
            </w:r>
          </w:p>
        </w:tc>
        <w:tc>
          <w:tcPr>
            <w:tcW w:w="992" w:type="dxa"/>
          </w:tcPr>
          <w:p w14:paraId="484ADEF8" w14:textId="77777777" w:rsidR="00491C16" w:rsidRPr="00491C16" w:rsidRDefault="00491C16" w:rsidP="00491C16">
            <w:pPr>
              <w:pStyle w:val="TAC"/>
              <w:rPr>
                <w:rFonts w:eastAsia="SimSun"/>
              </w:rPr>
            </w:pPr>
            <w:r w:rsidRPr="00491C16">
              <w:rPr>
                <w:rFonts w:eastAsia="SimSun"/>
              </w:rPr>
              <w:t>1</w:t>
            </w:r>
          </w:p>
        </w:tc>
        <w:tc>
          <w:tcPr>
            <w:tcW w:w="992" w:type="dxa"/>
          </w:tcPr>
          <w:p w14:paraId="7B589F4A" w14:textId="77777777" w:rsidR="00491C16" w:rsidRPr="00491C16" w:rsidRDefault="00491C16" w:rsidP="00491C16">
            <w:pPr>
              <w:pStyle w:val="TAC"/>
              <w:rPr>
                <w:rFonts w:eastAsia="SimSun"/>
              </w:rPr>
            </w:pPr>
            <w:r w:rsidRPr="00491C16">
              <w:rPr>
                <w:rFonts w:eastAsia="SimSun"/>
              </w:rPr>
              <w:t>1</w:t>
            </w:r>
          </w:p>
        </w:tc>
        <w:tc>
          <w:tcPr>
            <w:tcW w:w="1012" w:type="dxa"/>
          </w:tcPr>
          <w:p w14:paraId="11E3D9DD" w14:textId="77777777" w:rsidR="00491C16" w:rsidRPr="00491C16" w:rsidRDefault="00491C16" w:rsidP="00491C16">
            <w:pPr>
              <w:pStyle w:val="TAC"/>
              <w:rPr>
                <w:rFonts w:eastAsia="SimSun"/>
              </w:rPr>
            </w:pPr>
            <w:r w:rsidRPr="00491C16">
              <w:rPr>
                <w:rFonts w:eastAsia="SimSun"/>
              </w:rPr>
              <w:t>1</w:t>
            </w:r>
          </w:p>
        </w:tc>
      </w:tr>
      <w:tr w:rsidR="00491C16" w:rsidRPr="00491C16" w14:paraId="3BA27841" w14:textId="77777777" w:rsidTr="00491C16">
        <w:trPr>
          <w:jc w:val="center"/>
        </w:trPr>
        <w:tc>
          <w:tcPr>
            <w:tcW w:w="3562" w:type="dxa"/>
          </w:tcPr>
          <w:p w14:paraId="7353C879" w14:textId="77777777" w:rsidR="00491C16" w:rsidRPr="00491C16" w:rsidRDefault="00491C16" w:rsidP="00491C16">
            <w:pPr>
              <w:pStyle w:val="TAC"/>
              <w:rPr>
                <w:rFonts w:eastAsia="Malgun Gothic"/>
              </w:rPr>
            </w:pPr>
            <w:r w:rsidRPr="00491C16">
              <w:rPr>
                <w:rFonts w:eastAsia="Malgun Gothic"/>
              </w:rPr>
              <w:t>Number of Code Blocks per Slot</w:t>
            </w:r>
          </w:p>
        </w:tc>
        <w:tc>
          <w:tcPr>
            <w:tcW w:w="992" w:type="dxa"/>
          </w:tcPr>
          <w:p w14:paraId="703EBD92" w14:textId="77777777" w:rsidR="00491C16" w:rsidRPr="00491C16" w:rsidRDefault="00491C16" w:rsidP="00491C16">
            <w:pPr>
              <w:pStyle w:val="TAC"/>
              <w:rPr>
                <w:rFonts w:eastAsia="SimSun"/>
              </w:rPr>
            </w:pPr>
          </w:p>
        </w:tc>
        <w:tc>
          <w:tcPr>
            <w:tcW w:w="993" w:type="dxa"/>
          </w:tcPr>
          <w:p w14:paraId="31FB6E5F" w14:textId="77777777" w:rsidR="00491C16" w:rsidRPr="00491C16" w:rsidRDefault="00491C16" w:rsidP="00491C16">
            <w:pPr>
              <w:pStyle w:val="TAC"/>
              <w:rPr>
                <w:rFonts w:eastAsia="SimSun"/>
              </w:rPr>
            </w:pPr>
          </w:p>
        </w:tc>
        <w:tc>
          <w:tcPr>
            <w:tcW w:w="992" w:type="dxa"/>
          </w:tcPr>
          <w:p w14:paraId="15C5EE62" w14:textId="77777777" w:rsidR="00491C16" w:rsidRPr="00491C16" w:rsidRDefault="00491C16" w:rsidP="00491C16">
            <w:pPr>
              <w:pStyle w:val="TAC"/>
              <w:rPr>
                <w:rFonts w:eastAsia="SimSun"/>
              </w:rPr>
            </w:pPr>
          </w:p>
        </w:tc>
        <w:tc>
          <w:tcPr>
            <w:tcW w:w="992" w:type="dxa"/>
          </w:tcPr>
          <w:p w14:paraId="6556DE18" w14:textId="77777777" w:rsidR="00491C16" w:rsidRPr="00491C16" w:rsidRDefault="00491C16" w:rsidP="00491C16">
            <w:pPr>
              <w:pStyle w:val="TAC"/>
              <w:rPr>
                <w:rFonts w:eastAsia="SimSun"/>
              </w:rPr>
            </w:pPr>
          </w:p>
        </w:tc>
        <w:tc>
          <w:tcPr>
            <w:tcW w:w="1012" w:type="dxa"/>
          </w:tcPr>
          <w:p w14:paraId="50933D46" w14:textId="77777777" w:rsidR="00491C16" w:rsidRPr="00491C16" w:rsidRDefault="00491C16" w:rsidP="00491C16">
            <w:pPr>
              <w:pStyle w:val="TAC"/>
              <w:rPr>
                <w:rFonts w:eastAsia="SimSun"/>
              </w:rPr>
            </w:pPr>
          </w:p>
        </w:tc>
      </w:tr>
      <w:tr w:rsidR="00491C16" w:rsidRPr="00491C16" w14:paraId="33CCB74C" w14:textId="77777777" w:rsidTr="00491C16">
        <w:trPr>
          <w:jc w:val="center"/>
        </w:trPr>
        <w:tc>
          <w:tcPr>
            <w:tcW w:w="3562" w:type="dxa"/>
          </w:tcPr>
          <w:p w14:paraId="62EC169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162AF1C0" w14:textId="77777777" w:rsidR="00491C16" w:rsidRPr="00491C16" w:rsidRDefault="00491C16" w:rsidP="00491C16">
            <w:pPr>
              <w:pStyle w:val="TAC"/>
              <w:rPr>
                <w:rFonts w:eastAsia="SimSun"/>
              </w:rPr>
            </w:pPr>
            <w:r w:rsidRPr="00491C16">
              <w:rPr>
                <w:rFonts w:eastAsia="SimSun"/>
              </w:rPr>
              <w:t>CBs</w:t>
            </w:r>
          </w:p>
        </w:tc>
        <w:tc>
          <w:tcPr>
            <w:tcW w:w="993" w:type="dxa"/>
          </w:tcPr>
          <w:p w14:paraId="08891F41" w14:textId="77777777" w:rsidR="00491C16" w:rsidRPr="00491C16" w:rsidRDefault="00491C16" w:rsidP="00491C16">
            <w:pPr>
              <w:pStyle w:val="TAC"/>
              <w:rPr>
                <w:rFonts w:eastAsia="SimSun"/>
              </w:rPr>
            </w:pPr>
            <w:r w:rsidRPr="00491C16">
              <w:rPr>
                <w:rFonts w:eastAsia="SimSun"/>
              </w:rPr>
              <w:t>N/A</w:t>
            </w:r>
          </w:p>
        </w:tc>
        <w:tc>
          <w:tcPr>
            <w:tcW w:w="992" w:type="dxa"/>
          </w:tcPr>
          <w:p w14:paraId="0F80C58D" w14:textId="77777777" w:rsidR="00491C16" w:rsidRPr="00491C16" w:rsidRDefault="00491C16" w:rsidP="00491C16">
            <w:pPr>
              <w:pStyle w:val="TAC"/>
              <w:rPr>
                <w:rFonts w:eastAsia="SimSun"/>
              </w:rPr>
            </w:pPr>
            <w:r w:rsidRPr="00491C16">
              <w:rPr>
                <w:rFonts w:eastAsia="SimSun"/>
              </w:rPr>
              <w:t>N/A</w:t>
            </w:r>
          </w:p>
        </w:tc>
        <w:tc>
          <w:tcPr>
            <w:tcW w:w="992" w:type="dxa"/>
          </w:tcPr>
          <w:p w14:paraId="5A2769E5" w14:textId="77777777" w:rsidR="00491C16" w:rsidRPr="00491C16" w:rsidRDefault="00491C16" w:rsidP="00491C16">
            <w:pPr>
              <w:pStyle w:val="TAC"/>
              <w:rPr>
                <w:rFonts w:eastAsia="SimSun"/>
              </w:rPr>
            </w:pPr>
            <w:r w:rsidRPr="00491C16">
              <w:rPr>
                <w:rFonts w:eastAsia="SimSun"/>
              </w:rPr>
              <w:t>N/A</w:t>
            </w:r>
          </w:p>
        </w:tc>
        <w:tc>
          <w:tcPr>
            <w:tcW w:w="1012" w:type="dxa"/>
          </w:tcPr>
          <w:p w14:paraId="35164E75" w14:textId="77777777" w:rsidR="00491C16" w:rsidRPr="00491C16" w:rsidRDefault="00491C16" w:rsidP="00491C16">
            <w:pPr>
              <w:pStyle w:val="TAC"/>
              <w:rPr>
                <w:rFonts w:eastAsia="SimSun"/>
              </w:rPr>
            </w:pPr>
            <w:r w:rsidRPr="00491C16">
              <w:rPr>
                <w:rFonts w:eastAsia="SimSun"/>
              </w:rPr>
              <w:t>N/A</w:t>
            </w:r>
          </w:p>
        </w:tc>
      </w:tr>
      <w:tr w:rsidR="00491C16" w:rsidRPr="00491C16" w14:paraId="6FC2FFB3" w14:textId="77777777" w:rsidTr="00491C16">
        <w:trPr>
          <w:jc w:val="center"/>
        </w:trPr>
        <w:tc>
          <w:tcPr>
            <w:tcW w:w="3562" w:type="dxa"/>
          </w:tcPr>
          <w:p w14:paraId="4FA09B73"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5F78777F" w14:textId="77777777" w:rsidR="00491C16" w:rsidRPr="00491C16" w:rsidRDefault="00491C16" w:rsidP="00491C16">
            <w:pPr>
              <w:pStyle w:val="TAC"/>
              <w:rPr>
                <w:rFonts w:eastAsia="SimSun"/>
              </w:rPr>
            </w:pPr>
            <w:r w:rsidRPr="00491C16">
              <w:rPr>
                <w:rFonts w:eastAsia="SimSun"/>
              </w:rPr>
              <w:t>CBs</w:t>
            </w:r>
          </w:p>
        </w:tc>
        <w:tc>
          <w:tcPr>
            <w:tcW w:w="993" w:type="dxa"/>
          </w:tcPr>
          <w:p w14:paraId="2B8D327B" w14:textId="77777777" w:rsidR="00491C16" w:rsidRPr="00491C16" w:rsidRDefault="00491C16" w:rsidP="00491C16">
            <w:pPr>
              <w:pStyle w:val="TAC"/>
              <w:rPr>
                <w:rFonts w:eastAsia="SimSun"/>
              </w:rPr>
            </w:pPr>
            <w:r w:rsidRPr="00491C16">
              <w:rPr>
                <w:rFonts w:eastAsia="SimSun"/>
              </w:rPr>
              <w:t>2</w:t>
            </w:r>
          </w:p>
        </w:tc>
        <w:tc>
          <w:tcPr>
            <w:tcW w:w="992" w:type="dxa"/>
          </w:tcPr>
          <w:p w14:paraId="62D66F60" w14:textId="77777777" w:rsidR="00491C16" w:rsidRPr="00491C16" w:rsidRDefault="00491C16" w:rsidP="00491C16">
            <w:pPr>
              <w:pStyle w:val="TAC"/>
              <w:rPr>
                <w:rFonts w:eastAsia="SimSun"/>
              </w:rPr>
            </w:pPr>
            <w:r w:rsidRPr="00491C16">
              <w:rPr>
                <w:rFonts w:eastAsia="SimSun"/>
              </w:rPr>
              <w:t>3</w:t>
            </w:r>
          </w:p>
        </w:tc>
        <w:tc>
          <w:tcPr>
            <w:tcW w:w="992" w:type="dxa"/>
          </w:tcPr>
          <w:p w14:paraId="577B95C8" w14:textId="77777777" w:rsidR="00491C16" w:rsidRPr="00491C16" w:rsidRDefault="00491C16" w:rsidP="00491C16">
            <w:pPr>
              <w:pStyle w:val="TAC"/>
              <w:rPr>
                <w:rFonts w:eastAsia="SimSun"/>
              </w:rPr>
            </w:pPr>
            <w:r w:rsidRPr="00491C16">
              <w:rPr>
                <w:rFonts w:eastAsia="SimSun"/>
              </w:rPr>
              <w:t>5</w:t>
            </w:r>
          </w:p>
        </w:tc>
        <w:tc>
          <w:tcPr>
            <w:tcW w:w="1012" w:type="dxa"/>
          </w:tcPr>
          <w:p w14:paraId="3B2E06AD" w14:textId="77777777" w:rsidR="00491C16" w:rsidRPr="00491C16" w:rsidRDefault="00491C16" w:rsidP="00491C16">
            <w:pPr>
              <w:pStyle w:val="TAC"/>
              <w:rPr>
                <w:rFonts w:eastAsia="SimSun"/>
              </w:rPr>
            </w:pPr>
            <w:r w:rsidRPr="00491C16">
              <w:rPr>
                <w:rFonts w:eastAsia="SimSun"/>
              </w:rPr>
              <w:t>6</w:t>
            </w:r>
          </w:p>
        </w:tc>
      </w:tr>
      <w:tr w:rsidR="00491C16" w:rsidRPr="00491C16" w14:paraId="18DCDE31" w14:textId="77777777" w:rsidTr="00491C16">
        <w:trPr>
          <w:jc w:val="center"/>
        </w:trPr>
        <w:tc>
          <w:tcPr>
            <w:tcW w:w="3562" w:type="dxa"/>
          </w:tcPr>
          <w:p w14:paraId="26D8629A" w14:textId="77777777" w:rsidR="00491C16" w:rsidRPr="00491C16" w:rsidRDefault="00491C16" w:rsidP="00491C16">
            <w:pPr>
              <w:pStyle w:val="TAC"/>
              <w:rPr>
                <w:rFonts w:eastAsia="Malgun Gothic"/>
              </w:rPr>
            </w:pPr>
            <w:r w:rsidRPr="00491C16">
              <w:rPr>
                <w:rFonts w:eastAsia="Malgun Gothic"/>
              </w:rPr>
              <w:t>Binary Channel Bits Per Slot</w:t>
            </w:r>
          </w:p>
        </w:tc>
        <w:tc>
          <w:tcPr>
            <w:tcW w:w="992" w:type="dxa"/>
          </w:tcPr>
          <w:p w14:paraId="564B6910" w14:textId="77777777" w:rsidR="00491C16" w:rsidRPr="00491C16" w:rsidRDefault="00491C16" w:rsidP="00491C16">
            <w:pPr>
              <w:pStyle w:val="TAC"/>
              <w:rPr>
                <w:rFonts w:eastAsia="SimSun"/>
              </w:rPr>
            </w:pPr>
          </w:p>
        </w:tc>
        <w:tc>
          <w:tcPr>
            <w:tcW w:w="993" w:type="dxa"/>
          </w:tcPr>
          <w:p w14:paraId="260A70B8" w14:textId="77777777" w:rsidR="00491C16" w:rsidRPr="00491C16" w:rsidRDefault="00491C16" w:rsidP="00491C16">
            <w:pPr>
              <w:pStyle w:val="TAC"/>
              <w:rPr>
                <w:rFonts w:eastAsia="SimSun"/>
              </w:rPr>
            </w:pPr>
          </w:p>
        </w:tc>
        <w:tc>
          <w:tcPr>
            <w:tcW w:w="992" w:type="dxa"/>
          </w:tcPr>
          <w:p w14:paraId="7992F784" w14:textId="77777777" w:rsidR="00491C16" w:rsidRPr="00491C16" w:rsidRDefault="00491C16" w:rsidP="00491C16">
            <w:pPr>
              <w:pStyle w:val="TAC"/>
              <w:rPr>
                <w:rFonts w:eastAsia="SimSun"/>
              </w:rPr>
            </w:pPr>
          </w:p>
        </w:tc>
        <w:tc>
          <w:tcPr>
            <w:tcW w:w="992" w:type="dxa"/>
          </w:tcPr>
          <w:p w14:paraId="162E7765" w14:textId="77777777" w:rsidR="00491C16" w:rsidRPr="00491C16" w:rsidRDefault="00491C16" w:rsidP="00491C16">
            <w:pPr>
              <w:pStyle w:val="TAC"/>
              <w:rPr>
                <w:rFonts w:eastAsia="SimSun"/>
              </w:rPr>
            </w:pPr>
          </w:p>
        </w:tc>
        <w:tc>
          <w:tcPr>
            <w:tcW w:w="1012" w:type="dxa"/>
          </w:tcPr>
          <w:p w14:paraId="0FA71BA9" w14:textId="77777777" w:rsidR="00491C16" w:rsidRPr="00491C16" w:rsidRDefault="00491C16" w:rsidP="00491C16">
            <w:pPr>
              <w:pStyle w:val="TAC"/>
              <w:rPr>
                <w:rFonts w:eastAsia="SimSun"/>
              </w:rPr>
            </w:pPr>
          </w:p>
        </w:tc>
      </w:tr>
      <w:tr w:rsidR="00491C16" w:rsidRPr="00491C16" w14:paraId="3FCBFC89" w14:textId="77777777" w:rsidTr="00491C16">
        <w:trPr>
          <w:jc w:val="center"/>
        </w:trPr>
        <w:tc>
          <w:tcPr>
            <w:tcW w:w="3562" w:type="dxa"/>
          </w:tcPr>
          <w:p w14:paraId="6C44AF5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220705D4" w14:textId="77777777" w:rsidR="00491C16" w:rsidRPr="00491C16" w:rsidRDefault="00491C16" w:rsidP="00491C16">
            <w:pPr>
              <w:pStyle w:val="TAC"/>
              <w:rPr>
                <w:rFonts w:eastAsia="SimSun"/>
              </w:rPr>
            </w:pPr>
            <w:r w:rsidRPr="00491C16">
              <w:rPr>
                <w:rFonts w:eastAsia="SimSun"/>
              </w:rPr>
              <w:t>Bits</w:t>
            </w:r>
          </w:p>
        </w:tc>
        <w:tc>
          <w:tcPr>
            <w:tcW w:w="993" w:type="dxa"/>
          </w:tcPr>
          <w:p w14:paraId="02776777" w14:textId="77777777" w:rsidR="00491C16" w:rsidRPr="00491C16" w:rsidRDefault="00491C16" w:rsidP="00491C16">
            <w:pPr>
              <w:pStyle w:val="TAC"/>
              <w:rPr>
                <w:rFonts w:eastAsia="SimSun"/>
              </w:rPr>
            </w:pPr>
            <w:r w:rsidRPr="00491C16">
              <w:rPr>
                <w:rFonts w:eastAsia="SimSun"/>
              </w:rPr>
              <w:t>N/A</w:t>
            </w:r>
          </w:p>
        </w:tc>
        <w:tc>
          <w:tcPr>
            <w:tcW w:w="992" w:type="dxa"/>
          </w:tcPr>
          <w:p w14:paraId="39C904B7" w14:textId="77777777" w:rsidR="00491C16" w:rsidRPr="00491C16" w:rsidRDefault="00491C16" w:rsidP="00491C16">
            <w:pPr>
              <w:pStyle w:val="TAC"/>
              <w:rPr>
                <w:rFonts w:eastAsia="SimSun"/>
              </w:rPr>
            </w:pPr>
            <w:r w:rsidRPr="00491C16">
              <w:rPr>
                <w:rFonts w:eastAsia="SimSun"/>
              </w:rPr>
              <w:t>N/A</w:t>
            </w:r>
          </w:p>
        </w:tc>
        <w:tc>
          <w:tcPr>
            <w:tcW w:w="992" w:type="dxa"/>
          </w:tcPr>
          <w:p w14:paraId="6FC6BB12" w14:textId="77777777" w:rsidR="00491C16" w:rsidRPr="00491C16" w:rsidRDefault="00491C16" w:rsidP="00491C16">
            <w:pPr>
              <w:pStyle w:val="TAC"/>
              <w:rPr>
                <w:rFonts w:eastAsia="SimSun"/>
              </w:rPr>
            </w:pPr>
            <w:r w:rsidRPr="00491C16">
              <w:rPr>
                <w:rFonts w:eastAsia="SimSun"/>
              </w:rPr>
              <w:t>N/A</w:t>
            </w:r>
          </w:p>
        </w:tc>
        <w:tc>
          <w:tcPr>
            <w:tcW w:w="1012" w:type="dxa"/>
          </w:tcPr>
          <w:p w14:paraId="3603832C" w14:textId="77777777" w:rsidR="00491C16" w:rsidRPr="00491C16" w:rsidRDefault="00491C16" w:rsidP="00491C16">
            <w:pPr>
              <w:pStyle w:val="TAC"/>
              <w:rPr>
                <w:rFonts w:eastAsia="SimSun"/>
              </w:rPr>
            </w:pPr>
            <w:r w:rsidRPr="00491C16">
              <w:rPr>
                <w:rFonts w:eastAsia="SimSun"/>
              </w:rPr>
              <w:t>N/A</w:t>
            </w:r>
          </w:p>
        </w:tc>
      </w:tr>
      <w:tr w:rsidR="00491C16" w:rsidRPr="00491C16" w14:paraId="2ADB3C67" w14:textId="77777777" w:rsidTr="00491C16">
        <w:trPr>
          <w:jc w:val="center"/>
        </w:trPr>
        <w:tc>
          <w:tcPr>
            <w:tcW w:w="3562" w:type="dxa"/>
          </w:tcPr>
          <w:p w14:paraId="0FA3ED89"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1EDC6B7A" w14:textId="77777777" w:rsidR="00491C16" w:rsidRPr="00491C16" w:rsidRDefault="00491C16" w:rsidP="00491C16">
            <w:pPr>
              <w:pStyle w:val="TAC"/>
              <w:rPr>
                <w:rFonts w:eastAsia="SimSun"/>
              </w:rPr>
            </w:pPr>
            <w:r w:rsidRPr="00491C16">
              <w:rPr>
                <w:rFonts w:eastAsia="SimSun"/>
              </w:rPr>
              <w:t>Bits</w:t>
            </w:r>
          </w:p>
        </w:tc>
        <w:tc>
          <w:tcPr>
            <w:tcW w:w="993" w:type="dxa"/>
          </w:tcPr>
          <w:p w14:paraId="0913DE79" w14:textId="77777777" w:rsidR="00491C16" w:rsidRPr="00491C16" w:rsidRDefault="00491C16" w:rsidP="00491C16">
            <w:pPr>
              <w:pStyle w:val="TAC"/>
              <w:rPr>
                <w:rFonts w:eastAsia="SimSun"/>
              </w:rPr>
            </w:pPr>
            <w:r w:rsidRPr="00491C16">
              <w:rPr>
                <w:rFonts w:eastAsia="SimSun"/>
              </w:rPr>
              <w:t>20466</w:t>
            </w:r>
          </w:p>
        </w:tc>
        <w:tc>
          <w:tcPr>
            <w:tcW w:w="992" w:type="dxa"/>
          </w:tcPr>
          <w:p w14:paraId="5A4A6F71" w14:textId="77777777" w:rsidR="00491C16" w:rsidRPr="00491C16" w:rsidRDefault="00491C16" w:rsidP="00491C16">
            <w:pPr>
              <w:pStyle w:val="TAC"/>
              <w:rPr>
                <w:rFonts w:eastAsia="SimSun"/>
              </w:rPr>
            </w:pPr>
            <w:r w:rsidRPr="00491C16">
              <w:rPr>
                <w:rFonts w:eastAsia="SimSun"/>
              </w:rPr>
              <w:t>38502</w:t>
            </w:r>
          </w:p>
        </w:tc>
        <w:tc>
          <w:tcPr>
            <w:tcW w:w="992" w:type="dxa"/>
          </w:tcPr>
          <w:p w14:paraId="74A237AF" w14:textId="77777777" w:rsidR="00491C16" w:rsidRPr="00491C16" w:rsidRDefault="00491C16" w:rsidP="00491C16">
            <w:pPr>
              <w:pStyle w:val="TAC"/>
              <w:rPr>
                <w:rFonts w:eastAsia="SimSun"/>
              </w:rPr>
            </w:pPr>
            <w:r w:rsidRPr="00491C16">
              <w:rPr>
                <w:rFonts w:eastAsia="SimSun"/>
              </w:rPr>
              <w:t>77004</w:t>
            </w:r>
          </w:p>
        </w:tc>
        <w:tc>
          <w:tcPr>
            <w:tcW w:w="1012" w:type="dxa"/>
          </w:tcPr>
          <w:p w14:paraId="0E3F3B86" w14:textId="77777777" w:rsidR="00491C16" w:rsidRPr="00491C16" w:rsidRDefault="00491C16" w:rsidP="00491C16">
            <w:pPr>
              <w:pStyle w:val="TAC"/>
              <w:rPr>
                <w:rFonts w:eastAsia="SimSun"/>
              </w:rPr>
            </w:pPr>
            <w:r w:rsidRPr="00491C16">
              <w:rPr>
                <w:rFonts w:eastAsia="SimSun"/>
              </w:rPr>
              <w:t>91908</w:t>
            </w:r>
          </w:p>
        </w:tc>
      </w:tr>
      <w:tr w:rsidR="00491C16" w:rsidRPr="00491C16" w14:paraId="063A5462" w14:textId="77777777" w:rsidTr="00491C16">
        <w:trPr>
          <w:trHeight w:val="70"/>
          <w:jc w:val="center"/>
        </w:trPr>
        <w:tc>
          <w:tcPr>
            <w:tcW w:w="3562" w:type="dxa"/>
          </w:tcPr>
          <w:p w14:paraId="37A90227" w14:textId="77777777" w:rsidR="00491C16" w:rsidRPr="00491C16" w:rsidRDefault="00491C16" w:rsidP="00491C16">
            <w:pPr>
              <w:pStyle w:val="TAC"/>
              <w:rPr>
                <w:rFonts w:eastAsia="SimSun"/>
              </w:rPr>
            </w:pPr>
            <w:r w:rsidRPr="00491C16">
              <w:rPr>
                <w:rFonts w:eastAsia="SimSun"/>
              </w:rPr>
              <w:t>Max. Throughput averaged over 1 frame</w:t>
            </w:r>
            <w:r w:rsidRPr="00491C16">
              <w:rPr>
                <w:rFonts w:eastAsia="Malgun Gothic"/>
              </w:rPr>
              <w:t xml:space="preserve"> (NOTE 7)</w:t>
            </w:r>
          </w:p>
        </w:tc>
        <w:tc>
          <w:tcPr>
            <w:tcW w:w="992" w:type="dxa"/>
          </w:tcPr>
          <w:p w14:paraId="69C457A0" w14:textId="77777777" w:rsidR="00491C16" w:rsidRPr="00491C16" w:rsidRDefault="00491C16" w:rsidP="00491C16">
            <w:pPr>
              <w:pStyle w:val="TAC"/>
              <w:rPr>
                <w:rFonts w:eastAsia="SimSun"/>
              </w:rPr>
            </w:pPr>
            <w:r w:rsidRPr="00491C16">
              <w:rPr>
                <w:rFonts w:eastAsia="SimSun"/>
              </w:rPr>
              <w:t>Mbps</w:t>
            </w:r>
          </w:p>
        </w:tc>
        <w:tc>
          <w:tcPr>
            <w:tcW w:w="993" w:type="dxa"/>
          </w:tcPr>
          <w:p w14:paraId="2C627D94" w14:textId="77777777" w:rsidR="00491C16" w:rsidRPr="00491C16" w:rsidRDefault="00491C16" w:rsidP="00491C16">
            <w:pPr>
              <w:pStyle w:val="TAC"/>
              <w:rPr>
                <w:rFonts w:eastAsia="Malgun Gothic"/>
              </w:rPr>
            </w:pPr>
            <w:r w:rsidRPr="00491C16">
              <w:rPr>
                <w:rFonts w:eastAsia="Malgun Gothic"/>
              </w:rPr>
              <w:t>393.523</w:t>
            </w:r>
          </w:p>
        </w:tc>
        <w:tc>
          <w:tcPr>
            <w:tcW w:w="992" w:type="dxa"/>
          </w:tcPr>
          <w:p w14:paraId="5978522F" w14:textId="77777777" w:rsidR="00491C16" w:rsidRPr="00491C16" w:rsidRDefault="00491C16" w:rsidP="00491C16">
            <w:pPr>
              <w:pStyle w:val="TAC"/>
              <w:rPr>
                <w:rFonts w:eastAsia="Malgun Gothic"/>
              </w:rPr>
            </w:pPr>
            <w:r w:rsidRPr="00491C16">
              <w:rPr>
                <w:rFonts w:eastAsia="Malgun Gothic"/>
              </w:rPr>
              <w:t>728.064</w:t>
            </w:r>
          </w:p>
        </w:tc>
        <w:tc>
          <w:tcPr>
            <w:tcW w:w="992" w:type="dxa"/>
          </w:tcPr>
          <w:p w14:paraId="77F5B07C" w14:textId="77777777" w:rsidR="00491C16" w:rsidRPr="00491C16" w:rsidRDefault="00491C16" w:rsidP="00491C16">
            <w:pPr>
              <w:pStyle w:val="TAC"/>
              <w:rPr>
                <w:rFonts w:eastAsia="Malgun Gothic"/>
              </w:rPr>
            </w:pPr>
            <w:r w:rsidRPr="00491C16">
              <w:rPr>
                <w:rFonts w:eastAsia="Malgun Gothic"/>
              </w:rPr>
              <w:t>1455.206</w:t>
            </w:r>
          </w:p>
        </w:tc>
        <w:tc>
          <w:tcPr>
            <w:tcW w:w="1012" w:type="dxa"/>
          </w:tcPr>
          <w:p w14:paraId="278075F7" w14:textId="77777777" w:rsidR="00491C16" w:rsidRPr="00491C16" w:rsidRDefault="00491C16" w:rsidP="00491C16">
            <w:pPr>
              <w:pStyle w:val="TAC"/>
              <w:rPr>
                <w:rFonts w:eastAsia="Malgun Gothic"/>
              </w:rPr>
            </w:pPr>
            <w:r w:rsidRPr="00491C16">
              <w:rPr>
                <w:rFonts w:eastAsia="Malgun Gothic"/>
              </w:rPr>
              <w:t>1770.394</w:t>
            </w:r>
          </w:p>
        </w:tc>
      </w:tr>
      <w:tr w:rsidR="00491C16" w:rsidRPr="00491C16" w14:paraId="12802D86" w14:textId="77777777" w:rsidTr="00E12EDE">
        <w:trPr>
          <w:trHeight w:val="70"/>
          <w:jc w:val="center"/>
        </w:trPr>
        <w:tc>
          <w:tcPr>
            <w:tcW w:w="8543" w:type="dxa"/>
            <w:gridSpan w:val="6"/>
          </w:tcPr>
          <w:p w14:paraId="06C3EA4E" w14:textId="77777777" w:rsidR="00491C16" w:rsidRPr="00491C16" w:rsidRDefault="00491C16" w:rsidP="00491C16">
            <w:pPr>
              <w:pStyle w:val="TAN"/>
              <w:rPr>
                <w:rFonts w:eastAsia="SimSun"/>
              </w:rPr>
            </w:pPr>
            <w:r w:rsidRPr="00491C16">
              <w:rPr>
                <w:rFonts w:eastAsia="SimSun"/>
              </w:rPr>
              <w:t>NOTE 1:</w:t>
            </w:r>
            <w:r w:rsidRPr="00491C16">
              <w:rPr>
                <w:rFonts w:eastAsia="SimSun"/>
              </w:rPr>
              <w:tab/>
              <w:t>Additional parameters are specified in Table A.3.1-1 and Table A.3.3.1-1.</w:t>
            </w:r>
          </w:p>
          <w:p w14:paraId="25005661" w14:textId="77777777" w:rsidR="00491C16" w:rsidRPr="00491C16" w:rsidRDefault="00491C16" w:rsidP="00491C16">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18FE88E1" w14:textId="77777777" w:rsidR="00491C16" w:rsidRPr="00491C16" w:rsidRDefault="00491C16" w:rsidP="00491C16">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77D5D7B5" w14:textId="77777777" w:rsidR="00491C16" w:rsidRPr="00491C16" w:rsidRDefault="00491C16" w:rsidP="00491C16">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61C12EE4" w14:textId="77777777" w:rsidR="00491C16" w:rsidRPr="00491C16" w:rsidRDefault="00491C16" w:rsidP="00491C16">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4B30CFA6" w14:textId="77777777" w:rsidR="00491C16" w:rsidRPr="00491C16" w:rsidRDefault="00491C16" w:rsidP="00491C16">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A9ADF95" w14:textId="77777777" w:rsidR="00491C16" w:rsidRPr="00491C16" w:rsidRDefault="00491C16" w:rsidP="00491C16">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5A5F31B7" w14:textId="77777777" w:rsidR="00491C16" w:rsidRPr="00491C16" w:rsidRDefault="00491C16" w:rsidP="00491C16">
      <w:pPr>
        <w:rPr>
          <w:rFonts w:eastAsia="SimSun"/>
          <w:b/>
        </w:rPr>
      </w:pPr>
    </w:p>
    <w:p w14:paraId="1963E51D" w14:textId="77777777" w:rsidR="00CF7919" w:rsidRPr="00615895" w:rsidRDefault="00CF7919" w:rsidP="00CF7919">
      <w:pPr>
        <w:pStyle w:val="Heading4"/>
        <w:rPr>
          <w:rFonts w:eastAsia="Malgun Gothic"/>
        </w:rPr>
      </w:pPr>
      <w:bookmarkStart w:id="13156" w:name="_Toc45889953"/>
      <w:bookmarkStart w:id="13157" w:name="_Toc52196633"/>
      <w:bookmarkStart w:id="13158" w:name="_Toc52197613"/>
      <w:bookmarkStart w:id="13159" w:name="_Toc53173336"/>
      <w:bookmarkStart w:id="13160" w:name="_Toc53173705"/>
      <w:bookmarkStart w:id="13161" w:name="_Toc61119707"/>
      <w:bookmarkStart w:id="13162" w:name="_Toc61120089"/>
      <w:bookmarkStart w:id="13163" w:name="_Toc67926160"/>
      <w:bookmarkStart w:id="13164" w:name="_Toc75273798"/>
      <w:bookmarkStart w:id="13165" w:name="_Toc76510698"/>
      <w:bookmarkStart w:id="13166" w:name="_Toc83129855"/>
      <w:bookmarkStart w:id="13167" w:name="_Toc90591387"/>
      <w:bookmarkStart w:id="13168" w:name="_Toc98864446"/>
      <w:bookmarkStart w:id="13169" w:name="_Toc99733695"/>
      <w:bookmarkStart w:id="13170" w:name="_Toc106577600"/>
      <w:bookmarkStart w:id="13171" w:name="_Toc114537351"/>
      <w:bookmarkStart w:id="13172" w:name="_Toc115257619"/>
      <w:bookmarkStart w:id="13173" w:name="_Toc123086939"/>
      <w:bookmarkStart w:id="13174" w:name="_Toc124296263"/>
      <w:bookmarkStart w:id="13175" w:name="_Toc124296733"/>
      <w:bookmarkStart w:id="13176" w:name="_Toc130572550"/>
      <w:bookmarkStart w:id="13177" w:name="_Toc131708549"/>
      <w:bookmarkStart w:id="13178" w:name="_Toc137458356"/>
      <w:bookmarkStart w:id="13179" w:name="_Toc138887843"/>
      <w:bookmarkStart w:id="13180" w:name="_Toc138969930"/>
      <w:bookmarkStart w:id="13181" w:name="_Toc145916991"/>
      <w:bookmarkStart w:id="13182" w:name="_Toc155386757"/>
      <w:bookmarkStart w:id="13183" w:name="_Toc161759797"/>
      <w:bookmarkStart w:id="13184" w:name="_Toc169872722"/>
      <w:r w:rsidRPr="00615895">
        <w:rPr>
          <w:rFonts w:eastAsia="Malgun Gothic"/>
        </w:rPr>
        <w:t>A.3.3.5</w:t>
      </w:r>
      <w:r w:rsidRPr="00615895">
        <w:rPr>
          <w:rFonts w:eastAsia="Malgun Gothic"/>
        </w:rPr>
        <w:tab/>
        <w:t>FRC for receiver requirements for 256QAM</w:t>
      </w:r>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6" type="#_x0000_t75" style="width:10.5pt;height:16.5pt" o:ole="">
                  <v:imagedata r:id="rId34" o:title=""/>
                </v:shape>
                <o:OLEObject Type="Embed" ProgID="Equation.3" ShapeID="_x0000_i1036" DrawAspect="Content" ObjectID="_1782164702" r:id="rId43"/>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AD1D90"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505CC8A8" w:rsidR="00AD1D90" w:rsidRPr="00C04A08" w:rsidRDefault="00AD1D90" w:rsidP="00AD1D9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6D3E145D" w:rsidR="00AD1D90" w:rsidRPr="00C04A08" w:rsidRDefault="00AD1D90" w:rsidP="00AD1D9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5CC6D1AD" w:rsidR="00AD1D90" w:rsidRPr="00C04A08" w:rsidRDefault="00AD1D90" w:rsidP="00AD1D9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57A4C3E" w14:textId="717D637E" w:rsidR="00AD1D90" w:rsidRPr="00C04A08" w:rsidRDefault="00AD1D90" w:rsidP="00AD1D9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3FCBA40A" w14:textId="7C3E6550" w:rsidR="00AD1D90" w:rsidRPr="00C04A08" w:rsidRDefault="00AD1D90" w:rsidP="00AD1D90">
            <w:pPr>
              <w:pStyle w:val="TAC"/>
            </w:pPr>
            <w:r>
              <w:t>218592</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DC7853">
      <w:pPr>
        <w:rPr>
          <w:rFonts w:eastAsia="Malgun Gothic"/>
        </w:rPr>
      </w:pPr>
    </w:p>
    <w:p w14:paraId="1890C8E6" w14:textId="77777777" w:rsidR="00CF7919" w:rsidRPr="00615895" w:rsidRDefault="00CF7919" w:rsidP="00CF7919">
      <w:pPr>
        <w:pStyle w:val="TH"/>
        <w:rPr>
          <w:rFonts w:eastAsia="Malgun Gothic"/>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7" type="#_x0000_t75" style="width:10.5pt;height:16.5pt" o:ole="">
                  <v:imagedata r:id="rId34" o:title=""/>
                </v:shape>
                <o:OLEObject Type="Embed" ProgID="Equation.3" ShapeID="_x0000_i1037" DrawAspect="Content" ObjectID="_1782164703" r:id="rId44"/>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AD1D90"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A9FF04B" w:rsidR="00AD1D90" w:rsidRPr="00C04A08" w:rsidRDefault="00AD1D90" w:rsidP="00AD1D9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40F8546F" w:rsidR="00AD1D90" w:rsidRPr="00C04A08" w:rsidRDefault="00AD1D90" w:rsidP="00AD1D9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1D9D54BC" w:rsidR="00AD1D90" w:rsidRPr="00C71299" w:rsidRDefault="00AD1D90" w:rsidP="00AD1D9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307F39F7" w14:textId="204FBDB5" w:rsidR="00AD1D90" w:rsidRPr="00C71299" w:rsidRDefault="00AD1D90" w:rsidP="00AD1D9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1BDF8430" w14:textId="3D9A2559" w:rsidR="00AD1D90" w:rsidRPr="00C71299" w:rsidRDefault="00AD1D90" w:rsidP="00AD1D9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68DED58A" w14:textId="4320B2EB" w:rsidR="00AD1D90" w:rsidRPr="00C71299" w:rsidRDefault="00AD1D90" w:rsidP="00AD1D90">
            <w:pPr>
              <w:pStyle w:val="TAC"/>
            </w:pPr>
            <w:r>
              <w:t>218592</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46C4C865" w:rsidR="00CF7919" w:rsidRDefault="00CF7919" w:rsidP="00DC7853"/>
    <w:p w14:paraId="775BD23F" w14:textId="77777777" w:rsidR="00491C16" w:rsidRPr="00491C16" w:rsidRDefault="00491C16" w:rsidP="00766098">
      <w:pPr>
        <w:pStyle w:val="TH"/>
        <w:rPr>
          <w:rFonts w:eastAsia="SimSun"/>
        </w:rPr>
      </w:pPr>
      <w:r w:rsidRPr="00491C16">
        <w:rPr>
          <w:rFonts w:eastAsia="SimSun"/>
        </w:rPr>
        <w:t>Table A.3.3.5-3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4BB5212" w14:textId="77777777" w:rsidTr="00E12EDE">
        <w:trPr>
          <w:jc w:val="center"/>
        </w:trPr>
        <w:tc>
          <w:tcPr>
            <w:tcW w:w="3690" w:type="dxa"/>
          </w:tcPr>
          <w:p w14:paraId="189DBFE3" w14:textId="77777777" w:rsidR="00491C16" w:rsidRPr="00491C16" w:rsidRDefault="00491C16" w:rsidP="00766098">
            <w:pPr>
              <w:pStyle w:val="TAH"/>
              <w:rPr>
                <w:rFonts w:eastAsia="SimSun"/>
              </w:rPr>
            </w:pPr>
            <w:r w:rsidRPr="00491C16">
              <w:rPr>
                <w:rFonts w:eastAsia="SimSun"/>
              </w:rPr>
              <w:t>Parameter</w:t>
            </w:r>
          </w:p>
        </w:tc>
        <w:tc>
          <w:tcPr>
            <w:tcW w:w="1093" w:type="dxa"/>
          </w:tcPr>
          <w:p w14:paraId="76D72AD3" w14:textId="77777777" w:rsidR="00491C16" w:rsidRPr="00491C16" w:rsidRDefault="00491C16" w:rsidP="00766098">
            <w:pPr>
              <w:pStyle w:val="TAH"/>
              <w:rPr>
                <w:rFonts w:eastAsia="SimSun"/>
              </w:rPr>
            </w:pPr>
            <w:r w:rsidRPr="00491C16">
              <w:rPr>
                <w:rFonts w:eastAsia="SimSun"/>
              </w:rPr>
              <w:t>Unit</w:t>
            </w:r>
          </w:p>
        </w:tc>
        <w:tc>
          <w:tcPr>
            <w:tcW w:w="2955" w:type="dxa"/>
            <w:gridSpan w:val="3"/>
          </w:tcPr>
          <w:p w14:paraId="3792C5CE" w14:textId="77777777" w:rsidR="00491C16" w:rsidRPr="00491C16" w:rsidRDefault="00491C16" w:rsidP="00766098">
            <w:pPr>
              <w:pStyle w:val="TAH"/>
              <w:rPr>
                <w:rFonts w:eastAsia="SimSun"/>
              </w:rPr>
            </w:pPr>
            <w:r w:rsidRPr="00491C16">
              <w:rPr>
                <w:rFonts w:eastAsia="SimSun"/>
              </w:rPr>
              <w:t>Value</w:t>
            </w:r>
          </w:p>
        </w:tc>
      </w:tr>
      <w:tr w:rsidR="00491C16" w:rsidRPr="00491C16" w14:paraId="4B819588" w14:textId="77777777" w:rsidTr="00E12EDE">
        <w:trPr>
          <w:jc w:val="center"/>
        </w:trPr>
        <w:tc>
          <w:tcPr>
            <w:tcW w:w="3690" w:type="dxa"/>
          </w:tcPr>
          <w:p w14:paraId="71483508" w14:textId="77777777" w:rsidR="00491C16" w:rsidRPr="00491C16" w:rsidRDefault="00491C16" w:rsidP="00766098">
            <w:pPr>
              <w:pStyle w:val="TAC"/>
              <w:rPr>
                <w:rFonts w:eastAsia="SimSun"/>
              </w:rPr>
            </w:pPr>
            <w:r w:rsidRPr="00491C16">
              <w:rPr>
                <w:rFonts w:eastAsia="SimSun"/>
              </w:rPr>
              <w:t>Channel bandwidth</w:t>
            </w:r>
          </w:p>
        </w:tc>
        <w:tc>
          <w:tcPr>
            <w:tcW w:w="1093" w:type="dxa"/>
          </w:tcPr>
          <w:p w14:paraId="7A277275" w14:textId="77777777" w:rsidR="00491C16" w:rsidRPr="00491C16" w:rsidRDefault="00491C16" w:rsidP="00766098">
            <w:pPr>
              <w:pStyle w:val="TAC"/>
              <w:rPr>
                <w:rFonts w:eastAsia="SimSun"/>
              </w:rPr>
            </w:pPr>
            <w:r w:rsidRPr="00491C16">
              <w:rPr>
                <w:rFonts w:eastAsia="SimSun"/>
              </w:rPr>
              <w:t>MHz</w:t>
            </w:r>
          </w:p>
        </w:tc>
        <w:tc>
          <w:tcPr>
            <w:tcW w:w="985" w:type="dxa"/>
          </w:tcPr>
          <w:p w14:paraId="565EEAC3" w14:textId="77777777" w:rsidR="00491C16" w:rsidRPr="00491C16" w:rsidRDefault="00491C16" w:rsidP="00766098">
            <w:pPr>
              <w:pStyle w:val="TAC"/>
              <w:rPr>
                <w:rFonts w:eastAsia="SimSun"/>
              </w:rPr>
            </w:pPr>
            <w:r w:rsidRPr="00491C16">
              <w:rPr>
                <w:rFonts w:eastAsia="SimSun"/>
              </w:rPr>
              <w:t>400</w:t>
            </w:r>
          </w:p>
        </w:tc>
        <w:tc>
          <w:tcPr>
            <w:tcW w:w="985" w:type="dxa"/>
          </w:tcPr>
          <w:p w14:paraId="12612936" w14:textId="77777777" w:rsidR="00491C16" w:rsidRPr="00491C16" w:rsidRDefault="00491C16" w:rsidP="00766098">
            <w:pPr>
              <w:pStyle w:val="TAC"/>
              <w:rPr>
                <w:rFonts w:eastAsia="SimSun"/>
              </w:rPr>
            </w:pPr>
            <w:r w:rsidRPr="00491C16">
              <w:rPr>
                <w:rFonts w:eastAsia="SimSun"/>
              </w:rPr>
              <w:t>800</w:t>
            </w:r>
          </w:p>
        </w:tc>
        <w:tc>
          <w:tcPr>
            <w:tcW w:w="985" w:type="dxa"/>
          </w:tcPr>
          <w:p w14:paraId="3476C573" w14:textId="77777777" w:rsidR="00491C16" w:rsidRPr="00491C16" w:rsidRDefault="00491C16" w:rsidP="00766098">
            <w:pPr>
              <w:pStyle w:val="TAC"/>
              <w:rPr>
                <w:rFonts w:eastAsia="SimSun"/>
              </w:rPr>
            </w:pPr>
            <w:r w:rsidRPr="00491C16">
              <w:rPr>
                <w:rFonts w:eastAsia="SimSun"/>
              </w:rPr>
              <w:t>1600</w:t>
            </w:r>
          </w:p>
        </w:tc>
      </w:tr>
      <w:tr w:rsidR="00491C16" w:rsidRPr="00491C16" w14:paraId="3C778A9C" w14:textId="77777777" w:rsidTr="00E12EDE">
        <w:trPr>
          <w:jc w:val="center"/>
        </w:trPr>
        <w:tc>
          <w:tcPr>
            <w:tcW w:w="3690" w:type="dxa"/>
            <w:vAlign w:val="center"/>
          </w:tcPr>
          <w:p w14:paraId="45526A8E"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15CE4E86">
                <v:shape id="_x0000_i1038" type="#_x0000_t75" style="width:10pt;height:18.5pt" o:ole="">
                  <v:imagedata r:id="rId34" o:title=""/>
                </v:shape>
                <o:OLEObject Type="Embed" ProgID="Equation.3" ShapeID="_x0000_i1038" DrawAspect="Content" ObjectID="_1782164704" r:id="rId45"/>
              </w:object>
            </w:r>
          </w:p>
        </w:tc>
        <w:tc>
          <w:tcPr>
            <w:tcW w:w="1093" w:type="dxa"/>
            <w:vAlign w:val="center"/>
          </w:tcPr>
          <w:p w14:paraId="05CEB5DC" w14:textId="77777777" w:rsidR="00491C16" w:rsidRPr="00491C16" w:rsidRDefault="00491C16" w:rsidP="00766098">
            <w:pPr>
              <w:pStyle w:val="TAC"/>
              <w:rPr>
                <w:rFonts w:eastAsia="SimSun"/>
              </w:rPr>
            </w:pPr>
          </w:p>
        </w:tc>
        <w:tc>
          <w:tcPr>
            <w:tcW w:w="985" w:type="dxa"/>
            <w:vAlign w:val="center"/>
          </w:tcPr>
          <w:p w14:paraId="66237E74"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7AB7178E"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5D0FA69C" w14:textId="77777777" w:rsidR="00491C16" w:rsidRPr="00491C16" w:rsidRDefault="00491C16" w:rsidP="00766098">
            <w:pPr>
              <w:pStyle w:val="TAC"/>
              <w:rPr>
                <w:rFonts w:eastAsia="SimSun"/>
              </w:rPr>
            </w:pPr>
            <w:r w:rsidRPr="00491C16">
              <w:rPr>
                <w:rFonts w:eastAsia="SimSun"/>
              </w:rPr>
              <w:t>5</w:t>
            </w:r>
          </w:p>
        </w:tc>
      </w:tr>
      <w:tr w:rsidR="00491C16" w:rsidRPr="00491C16" w14:paraId="78C0B13B" w14:textId="77777777" w:rsidTr="00E12EDE">
        <w:trPr>
          <w:jc w:val="center"/>
        </w:trPr>
        <w:tc>
          <w:tcPr>
            <w:tcW w:w="3690" w:type="dxa"/>
          </w:tcPr>
          <w:p w14:paraId="510D57A4" w14:textId="77777777" w:rsidR="00491C16" w:rsidRPr="00491C16" w:rsidRDefault="00491C16" w:rsidP="00766098">
            <w:pPr>
              <w:pStyle w:val="TAC"/>
              <w:rPr>
                <w:rFonts w:eastAsia="SimSun"/>
              </w:rPr>
            </w:pPr>
            <w:r w:rsidRPr="00491C16">
              <w:rPr>
                <w:rFonts w:eastAsia="SimSun"/>
              </w:rPr>
              <w:t>Allocated resource blocks</w:t>
            </w:r>
          </w:p>
        </w:tc>
        <w:tc>
          <w:tcPr>
            <w:tcW w:w="1093" w:type="dxa"/>
          </w:tcPr>
          <w:p w14:paraId="07E807AC" w14:textId="77777777" w:rsidR="00491C16" w:rsidRPr="00491C16" w:rsidRDefault="00491C16" w:rsidP="00766098">
            <w:pPr>
              <w:pStyle w:val="TAC"/>
              <w:rPr>
                <w:rFonts w:eastAsia="SimSun"/>
              </w:rPr>
            </w:pPr>
          </w:p>
        </w:tc>
        <w:tc>
          <w:tcPr>
            <w:tcW w:w="985" w:type="dxa"/>
          </w:tcPr>
          <w:p w14:paraId="6B7B03D5" w14:textId="77777777" w:rsidR="00491C16" w:rsidRPr="00491C16" w:rsidRDefault="00491C16" w:rsidP="00766098">
            <w:pPr>
              <w:pStyle w:val="TAC"/>
              <w:rPr>
                <w:rFonts w:eastAsia="SimSun"/>
              </w:rPr>
            </w:pPr>
            <w:r w:rsidRPr="00491C16">
              <w:rPr>
                <w:rFonts w:eastAsia="SimSun"/>
              </w:rPr>
              <w:t>66</w:t>
            </w:r>
          </w:p>
        </w:tc>
        <w:tc>
          <w:tcPr>
            <w:tcW w:w="985" w:type="dxa"/>
          </w:tcPr>
          <w:p w14:paraId="694F04FA" w14:textId="77777777" w:rsidR="00491C16" w:rsidRPr="00491C16" w:rsidRDefault="00491C16" w:rsidP="00766098">
            <w:pPr>
              <w:pStyle w:val="TAC"/>
              <w:rPr>
                <w:rFonts w:eastAsia="SimSun"/>
              </w:rPr>
            </w:pPr>
            <w:r w:rsidRPr="00491C16">
              <w:rPr>
                <w:rFonts w:eastAsia="SimSun"/>
              </w:rPr>
              <w:t>124</w:t>
            </w:r>
          </w:p>
        </w:tc>
        <w:tc>
          <w:tcPr>
            <w:tcW w:w="985" w:type="dxa"/>
          </w:tcPr>
          <w:p w14:paraId="177EDBBD" w14:textId="77777777" w:rsidR="00491C16" w:rsidRPr="00491C16" w:rsidRDefault="00491C16" w:rsidP="00766098">
            <w:pPr>
              <w:pStyle w:val="TAC"/>
              <w:rPr>
                <w:rFonts w:eastAsia="SimSun"/>
              </w:rPr>
            </w:pPr>
            <w:r w:rsidRPr="00491C16">
              <w:rPr>
                <w:rFonts w:eastAsia="SimSun"/>
              </w:rPr>
              <w:t>248</w:t>
            </w:r>
          </w:p>
        </w:tc>
      </w:tr>
      <w:tr w:rsidR="00491C16" w:rsidRPr="00491C16" w14:paraId="210359F5" w14:textId="77777777" w:rsidTr="00E12EDE">
        <w:trPr>
          <w:jc w:val="center"/>
        </w:trPr>
        <w:tc>
          <w:tcPr>
            <w:tcW w:w="3690" w:type="dxa"/>
          </w:tcPr>
          <w:p w14:paraId="135C20E4" w14:textId="77777777" w:rsidR="00491C16" w:rsidRPr="00491C16" w:rsidRDefault="00491C16" w:rsidP="00766098">
            <w:pPr>
              <w:pStyle w:val="TAC"/>
              <w:rPr>
                <w:rFonts w:eastAsia="SimSun"/>
              </w:rPr>
            </w:pPr>
            <w:r w:rsidRPr="00491C16">
              <w:rPr>
                <w:rFonts w:eastAsia="SimSun"/>
              </w:rPr>
              <w:t>Subcarriers per resource block</w:t>
            </w:r>
          </w:p>
        </w:tc>
        <w:tc>
          <w:tcPr>
            <w:tcW w:w="1093" w:type="dxa"/>
          </w:tcPr>
          <w:p w14:paraId="5066996D" w14:textId="77777777" w:rsidR="00491C16" w:rsidRPr="00491C16" w:rsidRDefault="00491C16" w:rsidP="00766098">
            <w:pPr>
              <w:pStyle w:val="TAC"/>
              <w:rPr>
                <w:rFonts w:eastAsia="SimSun"/>
              </w:rPr>
            </w:pPr>
          </w:p>
        </w:tc>
        <w:tc>
          <w:tcPr>
            <w:tcW w:w="985" w:type="dxa"/>
          </w:tcPr>
          <w:p w14:paraId="0B18D932" w14:textId="77777777" w:rsidR="00491C16" w:rsidRPr="00491C16" w:rsidRDefault="00491C16" w:rsidP="00766098">
            <w:pPr>
              <w:pStyle w:val="TAC"/>
              <w:rPr>
                <w:rFonts w:eastAsia="SimSun"/>
              </w:rPr>
            </w:pPr>
            <w:r w:rsidRPr="00491C16">
              <w:rPr>
                <w:rFonts w:eastAsia="SimSun"/>
              </w:rPr>
              <w:t>12</w:t>
            </w:r>
          </w:p>
        </w:tc>
        <w:tc>
          <w:tcPr>
            <w:tcW w:w="985" w:type="dxa"/>
          </w:tcPr>
          <w:p w14:paraId="53510A89" w14:textId="77777777" w:rsidR="00491C16" w:rsidRPr="00491C16" w:rsidRDefault="00491C16" w:rsidP="00766098">
            <w:pPr>
              <w:pStyle w:val="TAC"/>
              <w:rPr>
                <w:rFonts w:eastAsia="SimSun"/>
              </w:rPr>
            </w:pPr>
            <w:r w:rsidRPr="00491C16">
              <w:rPr>
                <w:rFonts w:eastAsia="SimSun"/>
              </w:rPr>
              <w:t>12</w:t>
            </w:r>
          </w:p>
        </w:tc>
        <w:tc>
          <w:tcPr>
            <w:tcW w:w="985" w:type="dxa"/>
          </w:tcPr>
          <w:p w14:paraId="670E0C86" w14:textId="77777777" w:rsidR="00491C16" w:rsidRPr="00491C16" w:rsidRDefault="00491C16" w:rsidP="00766098">
            <w:pPr>
              <w:pStyle w:val="TAC"/>
              <w:rPr>
                <w:rFonts w:eastAsia="SimSun"/>
              </w:rPr>
            </w:pPr>
            <w:r w:rsidRPr="00491C16">
              <w:rPr>
                <w:rFonts w:eastAsia="SimSun"/>
              </w:rPr>
              <w:t>12</w:t>
            </w:r>
          </w:p>
        </w:tc>
      </w:tr>
      <w:tr w:rsidR="00491C16" w:rsidRPr="00491C16" w14:paraId="4F7CFF0D" w14:textId="77777777" w:rsidTr="00E12EDE">
        <w:trPr>
          <w:jc w:val="center"/>
        </w:trPr>
        <w:tc>
          <w:tcPr>
            <w:tcW w:w="3690" w:type="dxa"/>
          </w:tcPr>
          <w:p w14:paraId="189EC75A" w14:textId="77777777" w:rsidR="00491C16" w:rsidRPr="00491C16" w:rsidRDefault="00491C16" w:rsidP="00766098">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E5275C7" w14:textId="77777777" w:rsidR="00491C16" w:rsidRPr="00491C16" w:rsidRDefault="00491C16" w:rsidP="00766098">
            <w:pPr>
              <w:pStyle w:val="TAC"/>
              <w:rPr>
                <w:rFonts w:eastAsia="SimSun"/>
              </w:rPr>
            </w:pPr>
          </w:p>
        </w:tc>
        <w:tc>
          <w:tcPr>
            <w:tcW w:w="985" w:type="dxa"/>
          </w:tcPr>
          <w:p w14:paraId="5C7D21F7" w14:textId="77777777" w:rsidR="00491C16" w:rsidRPr="00491C16" w:rsidRDefault="00491C16" w:rsidP="00766098">
            <w:pPr>
              <w:pStyle w:val="TAC"/>
              <w:rPr>
                <w:rFonts w:eastAsia="SimSun"/>
              </w:rPr>
            </w:pPr>
            <w:r w:rsidRPr="00491C16">
              <w:rPr>
                <w:rFonts w:eastAsia="SimSun"/>
              </w:rPr>
              <w:t>191 / 192</w:t>
            </w:r>
          </w:p>
        </w:tc>
        <w:tc>
          <w:tcPr>
            <w:tcW w:w="985" w:type="dxa"/>
          </w:tcPr>
          <w:p w14:paraId="478CF64B" w14:textId="77777777" w:rsidR="00491C16" w:rsidRPr="00491C16" w:rsidRDefault="00491C16" w:rsidP="00766098">
            <w:pPr>
              <w:pStyle w:val="TAC"/>
              <w:rPr>
                <w:rFonts w:eastAsia="SimSun"/>
              </w:rPr>
            </w:pPr>
            <w:r w:rsidRPr="00491C16">
              <w:rPr>
                <w:rFonts w:eastAsia="SimSun"/>
              </w:rPr>
              <w:t>191 / 192</w:t>
            </w:r>
          </w:p>
        </w:tc>
        <w:tc>
          <w:tcPr>
            <w:tcW w:w="985" w:type="dxa"/>
          </w:tcPr>
          <w:p w14:paraId="05D174DD" w14:textId="77777777" w:rsidR="00491C16" w:rsidRPr="00491C16" w:rsidRDefault="00491C16" w:rsidP="00766098">
            <w:pPr>
              <w:pStyle w:val="TAC"/>
              <w:rPr>
                <w:rFonts w:eastAsia="SimSun"/>
              </w:rPr>
            </w:pPr>
            <w:r w:rsidRPr="00491C16">
              <w:rPr>
                <w:rFonts w:eastAsia="SimSun"/>
              </w:rPr>
              <w:t>191 / 192</w:t>
            </w:r>
          </w:p>
        </w:tc>
      </w:tr>
      <w:tr w:rsidR="00491C16" w:rsidRPr="00491C16" w14:paraId="27118B71" w14:textId="77777777" w:rsidTr="00E12EDE">
        <w:trPr>
          <w:jc w:val="center"/>
        </w:trPr>
        <w:tc>
          <w:tcPr>
            <w:tcW w:w="3690" w:type="dxa"/>
          </w:tcPr>
          <w:p w14:paraId="09517B7B" w14:textId="77777777" w:rsidR="00491C16" w:rsidRPr="00491C16" w:rsidRDefault="00491C16" w:rsidP="00766098">
            <w:pPr>
              <w:pStyle w:val="TAC"/>
              <w:rPr>
                <w:rFonts w:eastAsia="SimSun"/>
              </w:rPr>
            </w:pPr>
            <w:r w:rsidRPr="00491C16">
              <w:rPr>
                <w:rFonts w:eastAsia="SimSun"/>
              </w:rPr>
              <w:t>MCS index</w:t>
            </w:r>
          </w:p>
        </w:tc>
        <w:tc>
          <w:tcPr>
            <w:tcW w:w="1093" w:type="dxa"/>
          </w:tcPr>
          <w:p w14:paraId="15FAC46D" w14:textId="77777777" w:rsidR="00491C16" w:rsidRPr="00491C16" w:rsidRDefault="00491C16" w:rsidP="00766098">
            <w:pPr>
              <w:pStyle w:val="TAC"/>
              <w:rPr>
                <w:rFonts w:eastAsia="SimSun"/>
              </w:rPr>
            </w:pPr>
          </w:p>
        </w:tc>
        <w:tc>
          <w:tcPr>
            <w:tcW w:w="985" w:type="dxa"/>
          </w:tcPr>
          <w:p w14:paraId="504E398D" w14:textId="77777777" w:rsidR="00491C16" w:rsidRPr="00491C16" w:rsidRDefault="00491C16" w:rsidP="00766098">
            <w:pPr>
              <w:pStyle w:val="TAC"/>
              <w:rPr>
                <w:rFonts w:eastAsia="SimSun"/>
              </w:rPr>
            </w:pPr>
            <w:r w:rsidRPr="00491C16">
              <w:rPr>
                <w:rFonts w:eastAsia="SimSun"/>
              </w:rPr>
              <w:t>24</w:t>
            </w:r>
          </w:p>
        </w:tc>
        <w:tc>
          <w:tcPr>
            <w:tcW w:w="985" w:type="dxa"/>
          </w:tcPr>
          <w:p w14:paraId="6402B9A7" w14:textId="77777777" w:rsidR="00491C16" w:rsidRPr="00491C16" w:rsidRDefault="00491C16" w:rsidP="00766098">
            <w:pPr>
              <w:pStyle w:val="TAC"/>
              <w:rPr>
                <w:rFonts w:eastAsia="SimSun"/>
              </w:rPr>
            </w:pPr>
            <w:r w:rsidRPr="00491C16">
              <w:rPr>
                <w:rFonts w:eastAsia="SimSun"/>
              </w:rPr>
              <w:t>24</w:t>
            </w:r>
          </w:p>
        </w:tc>
        <w:tc>
          <w:tcPr>
            <w:tcW w:w="985" w:type="dxa"/>
          </w:tcPr>
          <w:p w14:paraId="579916EE" w14:textId="77777777" w:rsidR="00491C16" w:rsidRPr="00491C16" w:rsidRDefault="00491C16" w:rsidP="00766098">
            <w:pPr>
              <w:pStyle w:val="TAC"/>
              <w:rPr>
                <w:rFonts w:eastAsia="SimSun"/>
              </w:rPr>
            </w:pPr>
            <w:r w:rsidRPr="00491C16">
              <w:rPr>
                <w:rFonts w:eastAsia="SimSun"/>
              </w:rPr>
              <w:t>24</w:t>
            </w:r>
          </w:p>
        </w:tc>
      </w:tr>
      <w:tr w:rsidR="00491C16" w:rsidRPr="00491C16" w14:paraId="6C4BE49B" w14:textId="77777777" w:rsidTr="00E12EDE">
        <w:trPr>
          <w:jc w:val="center"/>
        </w:trPr>
        <w:tc>
          <w:tcPr>
            <w:tcW w:w="3690" w:type="dxa"/>
          </w:tcPr>
          <w:p w14:paraId="671F45DD" w14:textId="77777777" w:rsidR="00491C16" w:rsidRPr="00491C16" w:rsidRDefault="00491C16" w:rsidP="00766098">
            <w:pPr>
              <w:pStyle w:val="TAC"/>
              <w:rPr>
                <w:rFonts w:eastAsia="SimSun"/>
              </w:rPr>
            </w:pPr>
            <w:r w:rsidRPr="00491C16">
              <w:rPr>
                <w:rFonts w:eastAsia="SimSun"/>
              </w:rPr>
              <w:t>Modulation</w:t>
            </w:r>
          </w:p>
        </w:tc>
        <w:tc>
          <w:tcPr>
            <w:tcW w:w="1093" w:type="dxa"/>
          </w:tcPr>
          <w:p w14:paraId="35C82AFE" w14:textId="77777777" w:rsidR="00491C16" w:rsidRPr="00491C16" w:rsidRDefault="00491C16" w:rsidP="00766098">
            <w:pPr>
              <w:pStyle w:val="TAC"/>
              <w:rPr>
                <w:rFonts w:eastAsia="SimSun"/>
              </w:rPr>
            </w:pPr>
          </w:p>
        </w:tc>
        <w:tc>
          <w:tcPr>
            <w:tcW w:w="985" w:type="dxa"/>
          </w:tcPr>
          <w:p w14:paraId="5B2627D7" w14:textId="77777777" w:rsidR="00491C16" w:rsidRPr="00491C16" w:rsidRDefault="00491C16" w:rsidP="00766098">
            <w:pPr>
              <w:pStyle w:val="TAC"/>
              <w:rPr>
                <w:rFonts w:eastAsia="SimSun"/>
              </w:rPr>
            </w:pPr>
            <w:r w:rsidRPr="00491C16">
              <w:rPr>
                <w:rFonts w:eastAsia="SimSun"/>
              </w:rPr>
              <w:t>256QAM</w:t>
            </w:r>
          </w:p>
        </w:tc>
        <w:tc>
          <w:tcPr>
            <w:tcW w:w="985" w:type="dxa"/>
          </w:tcPr>
          <w:p w14:paraId="61D34D94" w14:textId="77777777" w:rsidR="00491C16" w:rsidRPr="00491C16" w:rsidRDefault="00491C16" w:rsidP="00766098">
            <w:pPr>
              <w:pStyle w:val="TAC"/>
              <w:rPr>
                <w:rFonts w:eastAsia="SimSun"/>
              </w:rPr>
            </w:pPr>
            <w:r w:rsidRPr="00491C16">
              <w:rPr>
                <w:rFonts w:eastAsia="SimSun"/>
              </w:rPr>
              <w:t>256QAM</w:t>
            </w:r>
          </w:p>
        </w:tc>
        <w:tc>
          <w:tcPr>
            <w:tcW w:w="985" w:type="dxa"/>
          </w:tcPr>
          <w:p w14:paraId="025404E1" w14:textId="77777777" w:rsidR="00491C16" w:rsidRPr="00491C16" w:rsidRDefault="00491C16" w:rsidP="00766098">
            <w:pPr>
              <w:pStyle w:val="TAC"/>
              <w:rPr>
                <w:rFonts w:eastAsia="SimSun"/>
              </w:rPr>
            </w:pPr>
            <w:r w:rsidRPr="00491C16">
              <w:rPr>
                <w:rFonts w:eastAsia="SimSun"/>
              </w:rPr>
              <w:t>256QAM</w:t>
            </w:r>
          </w:p>
        </w:tc>
      </w:tr>
      <w:tr w:rsidR="00491C16" w:rsidRPr="00491C16" w14:paraId="4AF725AF" w14:textId="77777777" w:rsidTr="00E12EDE">
        <w:trPr>
          <w:jc w:val="center"/>
        </w:trPr>
        <w:tc>
          <w:tcPr>
            <w:tcW w:w="3690" w:type="dxa"/>
          </w:tcPr>
          <w:p w14:paraId="368E0958" w14:textId="77777777" w:rsidR="00491C16" w:rsidRPr="00491C16" w:rsidRDefault="00491C16" w:rsidP="00766098">
            <w:pPr>
              <w:pStyle w:val="TAC"/>
              <w:rPr>
                <w:rFonts w:eastAsia="SimSun"/>
              </w:rPr>
            </w:pPr>
            <w:r w:rsidRPr="00491C16">
              <w:rPr>
                <w:rFonts w:eastAsia="SimSun"/>
              </w:rPr>
              <w:t>Target Coding Rate</w:t>
            </w:r>
          </w:p>
        </w:tc>
        <w:tc>
          <w:tcPr>
            <w:tcW w:w="1093" w:type="dxa"/>
          </w:tcPr>
          <w:p w14:paraId="02094944" w14:textId="77777777" w:rsidR="00491C16" w:rsidRPr="00491C16" w:rsidRDefault="00491C16" w:rsidP="00766098">
            <w:pPr>
              <w:pStyle w:val="TAC"/>
              <w:rPr>
                <w:rFonts w:eastAsia="SimSun"/>
              </w:rPr>
            </w:pPr>
          </w:p>
        </w:tc>
        <w:tc>
          <w:tcPr>
            <w:tcW w:w="985" w:type="dxa"/>
          </w:tcPr>
          <w:p w14:paraId="394C7671" w14:textId="77777777" w:rsidR="00491C16" w:rsidRPr="00491C16" w:rsidRDefault="00491C16" w:rsidP="00766098">
            <w:pPr>
              <w:pStyle w:val="TAC"/>
              <w:rPr>
                <w:rFonts w:eastAsia="SimSun"/>
              </w:rPr>
            </w:pPr>
            <w:r w:rsidRPr="00491C16">
              <w:rPr>
                <w:rFonts w:eastAsia="SimSun"/>
              </w:rPr>
              <w:t>4/5</w:t>
            </w:r>
          </w:p>
        </w:tc>
        <w:tc>
          <w:tcPr>
            <w:tcW w:w="985" w:type="dxa"/>
          </w:tcPr>
          <w:p w14:paraId="4568A47F" w14:textId="77777777" w:rsidR="00491C16" w:rsidRPr="00491C16" w:rsidRDefault="00491C16" w:rsidP="00766098">
            <w:pPr>
              <w:pStyle w:val="TAC"/>
              <w:rPr>
                <w:rFonts w:eastAsia="SimSun"/>
              </w:rPr>
            </w:pPr>
            <w:r w:rsidRPr="00491C16">
              <w:rPr>
                <w:rFonts w:eastAsia="SimSun"/>
              </w:rPr>
              <w:t>4/5</w:t>
            </w:r>
          </w:p>
        </w:tc>
        <w:tc>
          <w:tcPr>
            <w:tcW w:w="985" w:type="dxa"/>
          </w:tcPr>
          <w:p w14:paraId="5A7B65A4" w14:textId="77777777" w:rsidR="00491C16" w:rsidRPr="00491C16" w:rsidRDefault="00491C16" w:rsidP="00766098">
            <w:pPr>
              <w:pStyle w:val="TAC"/>
              <w:rPr>
                <w:rFonts w:eastAsia="SimSun"/>
              </w:rPr>
            </w:pPr>
            <w:r w:rsidRPr="00491C16">
              <w:rPr>
                <w:rFonts w:eastAsia="SimSun"/>
              </w:rPr>
              <w:t>4/5</w:t>
            </w:r>
          </w:p>
        </w:tc>
      </w:tr>
      <w:tr w:rsidR="00491C16" w:rsidRPr="00491C16" w14:paraId="7B1FBFAD" w14:textId="77777777" w:rsidTr="00E12EDE">
        <w:trPr>
          <w:jc w:val="center"/>
        </w:trPr>
        <w:tc>
          <w:tcPr>
            <w:tcW w:w="3690" w:type="dxa"/>
          </w:tcPr>
          <w:p w14:paraId="066D9401" w14:textId="77777777" w:rsidR="00491C16" w:rsidRPr="00491C16" w:rsidRDefault="00491C16" w:rsidP="00766098">
            <w:pPr>
              <w:pStyle w:val="TAC"/>
              <w:rPr>
                <w:rFonts w:eastAsia="SimSun"/>
              </w:rPr>
            </w:pPr>
            <w:r w:rsidRPr="00491C16">
              <w:rPr>
                <w:rFonts w:eastAsia="SimSun"/>
              </w:rPr>
              <w:t>Maximum number of HARQ transmissions</w:t>
            </w:r>
          </w:p>
        </w:tc>
        <w:tc>
          <w:tcPr>
            <w:tcW w:w="1093" w:type="dxa"/>
          </w:tcPr>
          <w:p w14:paraId="34D38D48" w14:textId="77777777" w:rsidR="00491C16" w:rsidRPr="00491C16" w:rsidRDefault="00491C16" w:rsidP="00766098">
            <w:pPr>
              <w:pStyle w:val="TAC"/>
              <w:rPr>
                <w:rFonts w:eastAsia="SimSun"/>
              </w:rPr>
            </w:pPr>
          </w:p>
        </w:tc>
        <w:tc>
          <w:tcPr>
            <w:tcW w:w="985" w:type="dxa"/>
          </w:tcPr>
          <w:p w14:paraId="32DFCF5C" w14:textId="77777777" w:rsidR="00491C16" w:rsidRPr="00491C16" w:rsidRDefault="00491C16" w:rsidP="00766098">
            <w:pPr>
              <w:pStyle w:val="TAC"/>
              <w:rPr>
                <w:rFonts w:eastAsia="SimSun"/>
              </w:rPr>
            </w:pPr>
            <w:r w:rsidRPr="00491C16">
              <w:rPr>
                <w:rFonts w:eastAsia="SimSun"/>
              </w:rPr>
              <w:t>1</w:t>
            </w:r>
          </w:p>
        </w:tc>
        <w:tc>
          <w:tcPr>
            <w:tcW w:w="985" w:type="dxa"/>
          </w:tcPr>
          <w:p w14:paraId="4F22CBD8" w14:textId="77777777" w:rsidR="00491C16" w:rsidRPr="00491C16" w:rsidRDefault="00491C16" w:rsidP="00766098">
            <w:pPr>
              <w:pStyle w:val="TAC"/>
              <w:rPr>
                <w:rFonts w:eastAsia="SimSun"/>
              </w:rPr>
            </w:pPr>
            <w:r w:rsidRPr="00491C16">
              <w:rPr>
                <w:rFonts w:eastAsia="SimSun"/>
              </w:rPr>
              <w:t>1</w:t>
            </w:r>
          </w:p>
        </w:tc>
        <w:tc>
          <w:tcPr>
            <w:tcW w:w="985" w:type="dxa"/>
          </w:tcPr>
          <w:p w14:paraId="04F30BFE" w14:textId="77777777" w:rsidR="00491C16" w:rsidRPr="00491C16" w:rsidRDefault="00491C16" w:rsidP="00766098">
            <w:pPr>
              <w:pStyle w:val="TAC"/>
              <w:rPr>
                <w:rFonts w:eastAsia="SimSun"/>
              </w:rPr>
            </w:pPr>
            <w:r w:rsidRPr="00491C16">
              <w:rPr>
                <w:rFonts w:eastAsia="SimSun"/>
              </w:rPr>
              <w:t>1</w:t>
            </w:r>
          </w:p>
        </w:tc>
      </w:tr>
      <w:tr w:rsidR="00491C16" w:rsidRPr="00491C16" w14:paraId="7E371E08" w14:textId="77777777" w:rsidTr="00E12EDE">
        <w:trPr>
          <w:jc w:val="center"/>
        </w:trPr>
        <w:tc>
          <w:tcPr>
            <w:tcW w:w="3690" w:type="dxa"/>
          </w:tcPr>
          <w:p w14:paraId="0C0936BA" w14:textId="77777777" w:rsidR="00491C16" w:rsidRPr="00491C16" w:rsidRDefault="00491C16" w:rsidP="00766098">
            <w:pPr>
              <w:pStyle w:val="TAC"/>
              <w:rPr>
                <w:rFonts w:eastAsia="SimSun"/>
              </w:rPr>
            </w:pPr>
            <w:r w:rsidRPr="00491C16">
              <w:rPr>
                <w:rFonts w:eastAsia="SimSun"/>
              </w:rPr>
              <w:t>Information Bit Payload per Slot</w:t>
            </w:r>
          </w:p>
        </w:tc>
        <w:tc>
          <w:tcPr>
            <w:tcW w:w="1093" w:type="dxa"/>
          </w:tcPr>
          <w:p w14:paraId="5885402E" w14:textId="77777777" w:rsidR="00491C16" w:rsidRPr="00491C16" w:rsidRDefault="00491C16" w:rsidP="00766098">
            <w:pPr>
              <w:pStyle w:val="TAC"/>
              <w:rPr>
                <w:rFonts w:eastAsia="SimSun"/>
              </w:rPr>
            </w:pPr>
          </w:p>
        </w:tc>
        <w:tc>
          <w:tcPr>
            <w:tcW w:w="985" w:type="dxa"/>
          </w:tcPr>
          <w:p w14:paraId="0AFC10E9" w14:textId="77777777" w:rsidR="00491C16" w:rsidRPr="00491C16" w:rsidRDefault="00491C16" w:rsidP="00766098">
            <w:pPr>
              <w:pStyle w:val="TAC"/>
              <w:rPr>
                <w:rFonts w:eastAsia="SimSun"/>
              </w:rPr>
            </w:pPr>
          </w:p>
        </w:tc>
        <w:tc>
          <w:tcPr>
            <w:tcW w:w="985" w:type="dxa"/>
          </w:tcPr>
          <w:p w14:paraId="03217937" w14:textId="77777777" w:rsidR="00491C16" w:rsidRPr="00491C16" w:rsidRDefault="00491C16" w:rsidP="00766098">
            <w:pPr>
              <w:pStyle w:val="TAC"/>
              <w:rPr>
                <w:rFonts w:eastAsia="SimSun"/>
              </w:rPr>
            </w:pPr>
          </w:p>
        </w:tc>
        <w:tc>
          <w:tcPr>
            <w:tcW w:w="985" w:type="dxa"/>
          </w:tcPr>
          <w:p w14:paraId="3633D9CB" w14:textId="77777777" w:rsidR="00491C16" w:rsidRPr="00491C16" w:rsidRDefault="00491C16" w:rsidP="00766098">
            <w:pPr>
              <w:pStyle w:val="TAC"/>
              <w:rPr>
                <w:rFonts w:eastAsia="SimSun"/>
              </w:rPr>
            </w:pPr>
          </w:p>
        </w:tc>
      </w:tr>
      <w:tr w:rsidR="00491C16" w:rsidRPr="00491C16" w14:paraId="13BA1BA6" w14:textId="77777777" w:rsidTr="00E12EDE">
        <w:trPr>
          <w:jc w:val="center"/>
        </w:trPr>
        <w:tc>
          <w:tcPr>
            <w:tcW w:w="3690" w:type="dxa"/>
          </w:tcPr>
          <w:p w14:paraId="23880F38" w14:textId="77777777" w:rsidR="00491C16" w:rsidRPr="00491C16" w:rsidRDefault="00491C16" w:rsidP="00766098">
            <w:pPr>
              <w:pStyle w:val="TAC"/>
              <w:rPr>
                <w:rFonts w:eastAsia="SimSun"/>
              </w:rPr>
            </w:pPr>
            <w:r w:rsidRPr="00491C16">
              <w:rPr>
                <w:rFonts w:eastAsia="Malgun Gothic"/>
              </w:rPr>
              <w:t>For Slots 0 and Slot i, if mod(i, 5) = {3,4} for i from {0,…,639}</w:t>
            </w:r>
          </w:p>
        </w:tc>
        <w:tc>
          <w:tcPr>
            <w:tcW w:w="1093" w:type="dxa"/>
          </w:tcPr>
          <w:p w14:paraId="35BCA9FE" w14:textId="77777777" w:rsidR="00491C16" w:rsidRPr="00491C16" w:rsidRDefault="00491C16" w:rsidP="00766098">
            <w:pPr>
              <w:pStyle w:val="TAC"/>
              <w:rPr>
                <w:rFonts w:eastAsia="SimSun"/>
              </w:rPr>
            </w:pPr>
            <w:r w:rsidRPr="00491C16">
              <w:rPr>
                <w:rFonts w:eastAsia="SimSun"/>
              </w:rPr>
              <w:t>Bits</w:t>
            </w:r>
          </w:p>
        </w:tc>
        <w:tc>
          <w:tcPr>
            <w:tcW w:w="985" w:type="dxa"/>
          </w:tcPr>
          <w:p w14:paraId="21D2362A" w14:textId="77777777" w:rsidR="00491C16" w:rsidRPr="00491C16" w:rsidRDefault="00491C16" w:rsidP="00766098">
            <w:pPr>
              <w:pStyle w:val="TAC"/>
              <w:rPr>
                <w:rFonts w:eastAsia="SimSun"/>
              </w:rPr>
            </w:pPr>
            <w:r w:rsidRPr="00491C16">
              <w:rPr>
                <w:rFonts w:eastAsia="SimSun"/>
              </w:rPr>
              <w:t>N/A</w:t>
            </w:r>
          </w:p>
        </w:tc>
        <w:tc>
          <w:tcPr>
            <w:tcW w:w="985" w:type="dxa"/>
          </w:tcPr>
          <w:p w14:paraId="1874A846" w14:textId="77777777" w:rsidR="00491C16" w:rsidRPr="00491C16" w:rsidRDefault="00491C16" w:rsidP="00766098">
            <w:pPr>
              <w:pStyle w:val="TAC"/>
              <w:rPr>
                <w:rFonts w:eastAsia="SimSun"/>
              </w:rPr>
            </w:pPr>
            <w:r w:rsidRPr="00491C16">
              <w:rPr>
                <w:rFonts w:eastAsia="SimSun"/>
              </w:rPr>
              <w:t>N/A</w:t>
            </w:r>
          </w:p>
        </w:tc>
        <w:tc>
          <w:tcPr>
            <w:tcW w:w="985" w:type="dxa"/>
          </w:tcPr>
          <w:p w14:paraId="4E68560D" w14:textId="77777777" w:rsidR="00491C16" w:rsidRPr="00491C16" w:rsidRDefault="00491C16" w:rsidP="00766098">
            <w:pPr>
              <w:pStyle w:val="TAC"/>
              <w:rPr>
                <w:rFonts w:eastAsia="SimSun"/>
              </w:rPr>
            </w:pPr>
            <w:r w:rsidRPr="00491C16">
              <w:rPr>
                <w:rFonts w:eastAsia="SimSun"/>
              </w:rPr>
              <w:t>N/A</w:t>
            </w:r>
          </w:p>
        </w:tc>
      </w:tr>
      <w:tr w:rsidR="00491C16" w:rsidRPr="00491C16" w14:paraId="1CE11366" w14:textId="77777777" w:rsidTr="00E12EDE">
        <w:trPr>
          <w:jc w:val="center"/>
        </w:trPr>
        <w:tc>
          <w:tcPr>
            <w:tcW w:w="3690" w:type="dxa"/>
          </w:tcPr>
          <w:p w14:paraId="65C36A7F" w14:textId="77777777" w:rsidR="00491C16" w:rsidRPr="00491C16" w:rsidRDefault="00491C16" w:rsidP="00766098">
            <w:pPr>
              <w:pStyle w:val="TAC"/>
              <w:rPr>
                <w:rFonts w:eastAsia="SimSun"/>
              </w:rPr>
            </w:pPr>
            <w:r w:rsidRPr="00491C16">
              <w:rPr>
                <w:rFonts w:eastAsia="Malgun Gothic"/>
              </w:rPr>
              <w:t>For Slot i, if mod(i, 5) = {0,1,2} for i from {1,…,639}</w:t>
            </w:r>
          </w:p>
        </w:tc>
        <w:tc>
          <w:tcPr>
            <w:tcW w:w="1093" w:type="dxa"/>
          </w:tcPr>
          <w:p w14:paraId="14D97703" w14:textId="77777777" w:rsidR="00491C16" w:rsidRPr="00491C16" w:rsidRDefault="00491C16" w:rsidP="00766098">
            <w:pPr>
              <w:pStyle w:val="TAC"/>
              <w:rPr>
                <w:rFonts w:eastAsia="SimSun"/>
              </w:rPr>
            </w:pPr>
            <w:r w:rsidRPr="00491C16">
              <w:rPr>
                <w:rFonts w:eastAsia="SimSun"/>
              </w:rPr>
              <w:t>Bits</w:t>
            </w:r>
          </w:p>
        </w:tc>
        <w:tc>
          <w:tcPr>
            <w:tcW w:w="985" w:type="dxa"/>
          </w:tcPr>
          <w:p w14:paraId="75B75EA4" w14:textId="77777777" w:rsidR="00491C16" w:rsidRPr="00491C16" w:rsidRDefault="00491C16" w:rsidP="00766098">
            <w:pPr>
              <w:pStyle w:val="TAC"/>
              <w:rPr>
                <w:rFonts w:eastAsia="SimSun"/>
                <w:lang w:eastAsia="zh-CN"/>
              </w:rPr>
            </w:pPr>
            <w:r w:rsidRPr="00491C16">
              <w:rPr>
                <w:rFonts w:eastAsia="SimSun"/>
                <w:lang w:eastAsia="zh-CN"/>
              </w:rPr>
              <w:t>44040</w:t>
            </w:r>
          </w:p>
        </w:tc>
        <w:tc>
          <w:tcPr>
            <w:tcW w:w="985" w:type="dxa"/>
          </w:tcPr>
          <w:p w14:paraId="16B6AE65" w14:textId="77777777" w:rsidR="00491C16" w:rsidRPr="00491C16" w:rsidRDefault="00491C16" w:rsidP="00766098">
            <w:pPr>
              <w:pStyle w:val="TAC"/>
              <w:rPr>
                <w:rFonts w:eastAsia="SimSun"/>
              </w:rPr>
            </w:pPr>
            <w:r w:rsidRPr="00491C16">
              <w:rPr>
                <w:rFonts w:eastAsia="SimSun"/>
              </w:rPr>
              <w:t>83976</w:t>
            </w:r>
          </w:p>
        </w:tc>
        <w:tc>
          <w:tcPr>
            <w:tcW w:w="985" w:type="dxa"/>
          </w:tcPr>
          <w:p w14:paraId="794D130F" w14:textId="77777777" w:rsidR="00491C16" w:rsidRPr="00491C16" w:rsidRDefault="00491C16" w:rsidP="00766098">
            <w:pPr>
              <w:pStyle w:val="TAC"/>
              <w:rPr>
                <w:rFonts w:eastAsia="SimSun"/>
              </w:rPr>
            </w:pPr>
            <w:r w:rsidRPr="00491C16">
              <w:rPr>
                <w:rFonts w:eastAsia="SimSun"/>
              </w:rPr>
              <w:t>167976</w:t>
            </w:r>
          </w:p>
        </w:tc>
      </w:tr>
      <w:tr w:rsidR="00491C16" w:rsidRPr="00491C16" w14:paraId="55631941" w14:textId="77777777" w:rsidTr="00E12EDE">
        <w:trPr>
          <w:jc w:val="center"/>
        </w:trPr>
        <w:tc>
          <w:tcPr>
            <w:tcW w:w="3690" w:type="dxa"/>
          </w:tcPr>
          <w:p w14:paraId="01B1E7BB" w14:textId="77777777" w:rsidR="00491C16" w:rsidRPr="00491C16" w:rsidRDefault="00491C16" w:rsidP="00766098">
            <w:pPr>
              <w:pStyle w:val="TAC"/>
              <w:rPr>
                <w:rFonts w:eastAsia="SimSun"/>
              </w:rPr>
            </w:pPr>
            <w:r w:rsidRPr="00491C16">
              <w:rPr>
                <w:rFonts w:eastAsia="SimSun"/>
              </w:rPr>
              <w:t>Transport block CRC</w:t>
            </w:r>
          </w:p>
        </w:tc>
        <w:tc>
          <w:tcPr>
            <w:tcW w:w="1093" w:type="dxa"/>
          </w:tcPr>
          <w:p w14:paraId="2113A2D7" w14:textId="77777777" w:rsidR="00491C16" w:rsidRPr="00491C16" w:rsidRDefault="00491C16" w:rsidP="00766098">
            <w:pPr>
              <w:pStyle w:val="TAC"/>
              <w:rPr>
                <w:rFonts w:eastAsia="SimSun"/>
              </w:rPr>
            </w:pPr>
            <w:r w:rsidRPr="00491C16">
              <w:rPr>
                <w:rFonts w:eastAsia="SimSun"/>
              </w:rPr>
              <w:t>Bits</w:t>
            </w:r>
          </w:p>
        </w:tc>
        <w:tc>
          <w:tcPr>
            <w:tcW w:w="985" w:type="dxa"/>
          </w:tcPr>
          <w:p w14:paraId="095AC48A" w14:textId="77777777" w:rsidR="00491C16" w:rsidRPr="00491C16" w:rsidRDefault="00491C16" w:rsidP="00766098">
            <w:pPr>
              <w:pStyle w:val="TAC"/>
              <w:rPr>
                <w:rFonts w:eastAsia="SimSun"/>
              </w:rPr>
            </w:pPr>
            <w:r w:rsidRPr="00491C16">
              <w:rPr>
                <w:rFonts w:eastAsia="SimSun"/>
              </w:rPr>
              <w:t>24</w:t>
            </w:r>
          </w:p>
        </w:tc>
        <w:tc>
          <w:tcPr>
            <w:tcW w:w="985" w:type="dxa"/>
          </w:tcPr>
          <w:p w14:paraId="7A328F9C" w14:textId="77777777" w:rsidR="00491C16" w:rsidRPr="00491C16" w:rsidRDefault="00491C16" w:rsidP="00766098">
            <w:pPr>
              <w:pStyle w:val="TAC"/>
              <w:rPr>
                <w:rFonts w:eastAsia="SimSun"/>
              </w:rPr>
            </w:pPr>
            <w:r w:rsidRPr="00491C16">
              <w:rPr>
                <w:rFonts w:eastAsia="SimSun"/>
              </w:rPr>
              <w:t>24</w:t>
            </w:r>
          </w:p>
        </w:tc>
        <w:tc>
          <w:tcPr>
            <w:tcW w:w="985" w:type="dxa"/>
          </w:tcPr>
          <w:p w14:paraId="00BC5DB2" w14:textId="77777777" w:rsidR="00491C16" w:rsidRPr="00491C16" w:rsidRDefault="00491C16" w:rsidP="00766098">
            <w:pPr>
              <w:pStyle w:val="TAC"/>
              <w:rPr>
                <w:rFonts w:eastAsia="SimSun"/>
              </w:rPr>
            </w:pPr>
            <w:r w:rsidRPr="00491C16">
              <w:rPr>
                <w:rFonts w:eastAsia="SimSun"/>
              </w:rPr>
              <w:t>24</w:t>
            </w:r>
          </w:p>
        </w:tc>
      </w:tr>
      <w:tr w:rsidR="00491C16" w:rsidRPr="00491C16" w14:paraId="2C94E379" w14:textId="77777777" w:rsidTr="00E12EDE">
        <w:trPr>
          <w:jc w:val="center"/>
        </w:trPr>
        <w:tc>
          <w:tcPr>
            <w:tcW w:w="3690" w:type="dxa"/>
          </w:tcPr>
          <w:p w14:paraId="55CCB72B" w14:textId="77777777" w:rsidR="00491C16" w:rsidRPr="00491C16" w:rsidRDefault="00491C16" w:rsidP="00766098">
            <w:pPr>
              <w:pStyle w:val="TAC"/>
              <w:rPr>
                <w:rFonts w:eastAsia="SimSun"/>
              </w:rPr>
            </w:pPr>
            <w:r w:rsidRPr="00491C16">
              <w:rPr>
                <w:rFonts w:eastAsia="SimSun"/>
              </w:rPr>
              <w:t>LDPC base graph</w:t>
            </w:r>
          </w:p>
        </w:tc>
        <w:tc>
          <w:tcPr>
            <w:tcW w:w="1093" w:type="dxa"/>
          </w:tcPr>
          <w:p w14:paraId="299BC8C9" w14:textId="77777777" w:rsidR="00491C16" w:rsidRPr="00491C16" w:rsidRDefault="00491C16" w:rsidP="00766098">
            <w:pPr>
              <w:pStyle w:val="TAC"/>
              <w:rPr>
                <w:rFonts w:eastAsia="SimSun"/>
              </w:rPr>
            </w:pPr>
          </w:p>
        </w:tc>
        <w:tc>
          <w:tcPr>
            <w:tcW w:w="985" w:type="dxa"/>
          </w:tcPr>
          <w:p w14:paraId="58728A87" w14:textId="77777777" w:rsidR="00491C16" w:rsidRPr="00491C16" w:rsidRDefault="00491C16" w:rsidP="00766098">
            <w:pPr>
              <w:pStyle w:val="TAC"/>
              <w:rPr>
                <w:rFonts w:eastAsia="SimSun"/>
              </w:rPr>
            </w:pPr>
            <w:r w:rsidRPr="00491C16">
              <w:rPr>
                <w:rFonts w:eastAsia="SimSun"/>
              </w:rPr>
              <w:t>1</w:t>
            </w:r>
          </w:p>
        </w:tc>
        <w:tc>
          <w:tcPr>
            <w:tcW w:w="985" w:type="dxa"/>
          </w:tcPr>
          <w:p w14:paraId="3D395022" w14:textId="77777777" w:rsidR="00491C16" w:rsidRPr="00491C16" w:rsidRDefault="00491C16" w:rsidP="00766098">
            <w:pPr>
              <w:pStyle w:val="TAC"/>
              <w:rPr>
                <w:rFonts w:eastAsia="SimSun"/>
              </w:rPr>
            </w:pPr>
            <w:r w:rsidRPr="00491C16">
              <w:rPr>
                <w:rFonts w:eastAsia="SimSun"/>
              </w:rPr>
              <w:t>1</w:t>
            </w:r>
          </w:p>
        </w:tc>
        <w:tc>
          <w:tcPr>
            <w:tcW w:w="985" w:type="dxa"/>
          </w:tcPr>
          <w:p w14:paraId="5AC40230" w14:textId="77777777" w:rsidR="00491C16" w:rsidRPr="00491C16" w:rsidRDefault="00491C16" w:rsidP="00766098">
            <w:pPr>
              <w:pStyle w:val="TAC"/>
              <w:rPr>
                <w:rFonts w:eastAsia="SimSun"/>
              </w:rPr>
            </w:pPr>
            <w:r w:rsidRPr="00491C16">
              <w:rPr>
                <w:rFonts w:eastAsia="SimSun"/>
              </w:rPr>
              <w:t>1</w:t>
            </w:r>
          </w:p>
        </w:tc>
      </w:tr>
      <w:tr w:rsidR="00491C16" w:rsidRPr="00491C16" w14:paraId="3A317A6D" w14:textId="77777777" w:rsidTr="00E12EDE">
        <w:trPr>
          <w:jc w:val="center"/>
        </w:trPr>
        <w:tc>
          <w:tcPr>
            <w:tcW w:w="3690" w:type="dxa"/>
          </w:tcPr>
          <w:p w14:paraId="66E77258" w14:textId="77777777" w:rsidR="00491C16" w:rsidRPr="00491C16" w:rsidRDefault="00491C16" w:rsidP="00766098">
            <w:pPr>
              <w:pStyle w:val="TAC"/>
              <w:rPr>
                <w:rFonts w:eastAsia="SimSun"/>
              </w:rPr>
            </w:pPr>
            <w:r w:rsidRPr="00491C16">
              <w:rPr>
                <w:rFonts w:eastAsia="SimSun"/>
              </w:rPr>
              <w:t>Number of Code Blocks per Slot</w:t>
            </w:r>
          </w:p>
        </w:tc>
        <w:tc>
          <w:tcPr>
            <w:tcW w:w="1093" w:type="dxa"/>
          </w:tcPr>
          <w:p w14:paraId="581A8E8E" w14:textId="77777777" w:rsidR="00491C16" w:rsidRPr="00491C16" w:rsidRDefault="00491C16" w:rsidP="00766098">
            <w:pPr>
              <w:pStyle w:val="TAC"/>
              <w:rPr>
                <w:rFonts w:eastAsia="SimSun"/>
              </w:rPr>
            </w:pPr>
          </w:p>
        </w:tc>
        <w:tc>
          <w:tcPr>
            <w:tcW w:w="985" w:type="dxa"/>
          </w:tcPr>
          <w:p w14:paraId="0DDBCFB5" w14:textId="77777777" w:rsidR="00491C16" w:rsidRPr="00491C16" w:rsidRDefault="00491C16" w:rsidP="00766098">
            <w:pPr>
              <w:pStyle w:val="TAC"/>
              <w:rPr>
                <w:rFonts w:eastAsia="SimSun"/>
              </w:rPr>
            </w:pPr>
          </w:p>
        </w:tc>
        <w:tc>
          <w:tcPr>
            <w:tcW w:w="985" w:type="dxa"/>
          </w:tcPr>
          <w:p w14:paraId="44BBF85E" w14:textId="77777777" w:rsidR="00491C16" w:rsidRPr="00491C16" w:rsidRDefault="00491C16" w:rsidP="00766098">
            <w:pPr>
              <w:pStyle w:val="TAC"/>
              <w:rPr>
                <w:rFonts w:eastAsia="SimSun"/>
              </w:rPr>
            </w:pPr>
          </w:p>
        </w:tc>
        <w:tc>
          <w:tcPr>
            <w:tcW w:w="985" w:type="dxa"/>
          </w:tcPr>
          <w:p w14:paraId="7A340F07" w14:textId="77777777" w:rsidR="00491C16" w:rsidRPr="00491C16" w:rsidRDefault="00491C16" w:rsidP="00766098">
            <w:pPr>
              <w:pStyle w:val="TAC"/>
              <w:rPr>
                <w:rFonts w:eastAsia="SimSun"/>
              </w:rPr>
            </w:pPr>
          </w:p>
        </w:tc>
      </w:tr>
      <w:tr w:rsidR="00491C16" w:rsidRPr="00491C16" w14:paraId="01ED6703" w14:textId="77777777" w:rsidTr="00E12EDE">
        <w:trPr>
          <w:jc w:val="center"/>
        </w:trPr>
        <w:tc>
          <w:tcPr>
            <w:tcW w:w="3690" w:type="dxa"/>
          </w:tcPr>
          <w:p w14:paraId="17327D3E"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6FB7E9B" w14:textId="77777777" w:rsidR="00491C16" w:rsidRPr="00491C16" w:rsidRDefault="00491C16" w:rsidP="00766098">
            <w:pPr>
              <w:pStyle w:val="TAC"/>
              <w:rPr>
                <w:rFonts w:eastAsia="SimSun"/>
              </w:rPr>
            </w:pPr>
            <w:r w:rsidRPr="00491C16">
              <w:rPr>
                <w:rFonts w:eastAsia="SimSun"/>
              </w:rPr>
              <w:t>CBs</w:t>
            </w:r>
          </w:p>
        </w:tc>
        <w:tc>
          <w:tcPr>
            <w:tcW w:w="985" w:type="dxa"/>
          </w:tcPr>
          <w:p w14:paraId="7934B3EE" w14:textId="77777777" w:rsidR="00491C16" w:rsidRPr="00491C16" w:rsidRDefault="00491C16" w:rsidP="00766098">
            <w:pPr>
              <w:pStyle w:val="TAC"/>
              <w:rPr>
                <w:rFonts w:eastAsia="SimSun"/>
              </w:rPr>
            </w:pPr>
            <w:r w:rsidRPr="00491C16">
              <w:rPr>
                <w:rFonts w:eastAsia="SimSun"/>
              </w:rPr>
              <w:t>N/A</w:t>
            </w:r>
          </w:p>
        </w:tc>
        <w:tc>
          <w:tcPr>
            <w:tcW w:w="985" w:type="dxa"/>
          </w:tcPr>
          <w:p w14:paraId="75E7B76E" w14:textId="77777777" w:rsidR="00491C16" w:rsidRPr="00491C16" w:rsidRDefault="00491C16" w:rsidP="00766098">
            <w:pPr>
              <w:pStyle w:val="TAC"/>
              <w:rPr>
                <w:rFonts w:eastAsia="SimSun"/>
              </w:rPr>
            </w:pPr>
            <w:r w:rsidRPr="00491C16">
              <w:rPr>
                <w:rFonts w:eastAsia="SimSun"/>
              </w:rPr>
              <w:t>N/A</w:t>
            </w:r>
          </w:p>
        </w:tc>
        <w:tc>
          <w:tcPr>
            <w:tcW w:w="985" w:type="dxa"/>
          </w:tcPr>
          <w:p w14:paraId="5574EE78" w14:textId="77777777" w:rsidR="00491C16" w:rsidRPr="00491C16" w:rsidRDefault="00491C16" w:rsidP="00766098">
            <w:pPr>
              <w:pStyle w:val="TAC"/>
              <w:rPr>
                <w:rFonts w:eastAsia="SimSun"/>
              </w:rPr>
            </w:pPr>
            <w:r w:rsidRPr="00491C16">
              <w:rPr>
                <w:rFonts w:eastAsia="SimSun"/>
              </w:rPr>
              <w:t>N/A</w:t>
            </w:r>
          </w:p>
        </w:tc>
      </w:tr>
      <w:tr w:rsidR="00491C16" w:rsidRPr="00491C16" w14:paraId="6356476E" w14:textId="77777777" w:rsidTr="00E12EDE">
        <w:trPr>
          <w:jc w:val="center"/>
        </w:trPr>
        <w:tc>
          <w:tcPr>
            <w:tcW w:w="3690" w:type="dxa"/>
          </w:tcPr>
          <w:p w14:paraId="0B958368"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DEF1CC" w14:textId="77777777" w:rsidR="00491C16" w:rsidRPr="00491C16" w:rsidRDefault="00491C16" w:rsidP="00766098">
            <w:pPr>
              <w:pStyle w:val="TAC"/>
              <w:rPr>
                <w:rFonts w:eastAsia="SimSun"/>
              </w:rPr>
            </w:pPr>
            <w:r w:rsidRPr="00491C16">
              <w:rPr>
                <w:rFonts w:eastAsia="SimSun"/>
              </w:rPr>
              <w:t>CBs</w:t>
            </w:r>
          </w:p>
        </w:tc>
        <w:tc>
          <w:tcPr>
            <w:tcW w:w="985" w:type="dxa"/>
          </w:tcPr>
          <w:p w14:paraId="60EECE61" w14:textId="77777777" w:rsidR="00491C16" w:rsidRPr="00491C16" w:rsidRDefault="00491C16" w:rsidP="00766098">
            <w:pPr>
              <w:pStyle w:val="TAC"/>
              <w:rPr>
                <w:rFonts w:eastAsia="SimSun"/>
              </w:rPr>
            </w:pPr>
            <w:r w:rsidRPr="00491C16">
              <w:rPr>
                <w:rFonts w:eastAsia="SimSun"/>
              </w:rPr>
              <w:t>6</w:t>
            </w:r>
          </w:p>
        </w:tc>
        <w:tc>
          <w:tcPr>
            <w:tcW w:w="985" w:type="dxa"/>
          </w:tcPr>
          <w:p w14:paraId="4470416D" w14:textId="77777777" w:rsidR="00491C16" w:rsidRPr="00491C16" w:rsidRDefault="00491C16" w:rsidP="00766098">
            <w:pPr>
              <w:pStyle w:val="TAC"/>
              <w:rPr>
                <w:rFonts w:eastAsia="SimSun"/>
              </w:rPr>
            </w:pPr>
            <w:r w:rsidRPr="00491C16">
              <w:rPr>
                <w:rFonts w:eastAsia="SimSun"/>
              </w:rPr>
              <w:t>10</w:t>
            </w:r>
          </w:p>
        </w:tc>
        <w:tc>
          <w:tcPr>
            <w:tcW w:w="985" w:type="dxa"/>
          </w:tcPr>
          <w:p w14:paraId="218AC28C" w14:textId="77777777" w:rsidR="00491C16" w:rsidRPr="00491C16" w:rsidRDefault="00491C16" w:rsidP="00766098">
            <w:pPr>
              <w:pStyle w:val="TAC"/>
              <w:rPr>
                <w:rFonts w:eastAsia="SimSun"/>
              </w:rPr>
            </w:pPr>
            <w:r w:rsidRPr="00491C16">
              <w:rPr>
                <w:rFonts w:eastAsia="SimSun"/>
              </w:rPr>
              <w:t>20</w:t>
            </w:r>
          </w:p>
        </w:tc>
      </w:tr>
      <w:tr w:rsidR="00491C16" w:rsidRPr="00491C16" w14:paraId="519AC2A2" w14:textId="77777777" w:rsidTr="00E12EDE">
        <w:trPr>
          <w:jc w:val="center"/>
        </w:trPr>
        <w:tc>
          <w:tcPr>
            <w:tcW w:w="3690" w:type="dxa"/>
          </w:tcPr>
          <w:p w14:paraId="7FFF273D" w14:textId="77777777" w:rsidR="00491C16" w:rsidRPr="00491C16" w:rsidRDefault="00491C16" w:rsidP="00766098">
            <w:pPr>
              <w:pStyle w:val="TAC"/>
              <w:rPr>
                <w:rFonts w:eastAsia="Malgun Gothic"/>
              </w:rPr>
            </w:pPr>
            <w:r w:rsidRPr="00491C16">
              <w:rPr>
                <w:rFonts w:eastAsia="Malgun Gothic"/>
              </w:rPr>
              <w:t>Binary Channel Bits Per Slot</w:t>
            </w:r>
          </w:p>
        </w:tc>
        <w:tc>
          <w:tcPr>
            <w:tcW w:w="1093" w:type="dxa"/>
          </w:tcPr>
          <w:p w14:paraId="7A915F05" w14:textId="77777777" w:rsidR="00491C16" w:rsidRPr="00491C16" w:rsidRDefault="00491C16" w:rsidP="00766098">
            <w:pPr>
              <w:pStyle w:val="TAC"/>
              <w:rPr>
                <w:rFonts w:eastAsia="SimSun"/>
              </w:rPr>
            </w:pPr>
          </w:p>
        </w:tc>
        <w:tc>
          <w:tcPr>
            <w:tcW w:w="985" w:type="dxa"/>
          </w:tcPr>
          <w:p w14:paraId="35F7396E" w14:textId="77777777" w:rsidR="00491C16" w:rsidRPr="00491C16" w:rsidRDefault="00491C16" w:rsidP="00766098">
            <w:pPr>
              <w:pStyle w:val="TAC"/>
              <w:rPr>
                <w:rFonts w:eastAsia="SimSun"/>
              </w:rPr>
            </w:pPr>
          </w:p>
        </w:tc>
        <w:tc>
          <w:tcPr>
            <w:tcW w:w="985" w:type="dxa"/>
          </w:tcPr>
          <w:p w14:paraId="6862F91D" w14:textId="77777777" w:rsidR="00491C16" w:rsidRPr="00491C16" w:rsidRDefault="00491C16" w:rsidP="00766098">
            <w:pPr>
              <w:pStyle w:val="TAC"/>
              <w:rPr>
                <w:rFonts w:eastAsia="SimSun"/>
              </w:rPr>
            </w:pPr>
          </w:p>
        </w:tc>
        <w:tc>
          <w:tcPr>
            <w:tcW w:w="985" w:type="dxa"/>
          </w:tcPr>
          <w:p w14:paraId="37FBCAAB" w14:textId="77777777" w:rsidR="00491C16" w:rsidRPr="00491C16" w:rsidRDefault="00491C16" w:rsidP="00766098">
            <w:pPr>
              <w:pStyle w:val="TAC"/>
              <w:rPr>
                <w:rFonts w:eastAsia="SimSun"/>
              </w:rPr>
            </w:pPr>
          </w:p>
        </w:tc>
      </w:tr>
      <w:tr w:rsidR="00491C16" w:rsidRPr="00491C16" w14:paraId="4412AF10" w14:textId="77777777" w:rsidTr="00E12EDE">
        <w:trPr>
          <w:jc w:val="center"/>
        </w:trPr>
        <w:tc>
          <w:tcPr>
            <w:tcW w:w="3690" w:type="dxa"/>
          </w:tcPr>
          <w:p w14:paraId="3929A9C0"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E620FFB" w14:textId="77777777" w:rsidR="00491C16" w:rsidRPr="00491C16" w:rsidRDefault="00491C16" w:rsidP="00766098">
            <w:pPr>
              <w:pStyle w:val="TAC"/>
              <w:rPr>
                <w:rFonts w:eastAsia="SimSun"/>
              </w:rPr>
            </w:pPr>
            <w:r w:rsidRPr="00491C16">
              <w:rPr>
                <w:rFonts w:eastAsia="SimSun"/>
              </w:rPr>
              <w:t>Bits</w:t>
            </w:r>
          </w:p>
        </w:tc>
        <w:tc>
          <w:tcPr>
            <w:tcW w:w="985" w:type="dxa"/>
          </w:tcPr>
          <w:p w14:paraId="630BD2DE" w14:textId="77777777" w:rsidR="00491C16" w:rsidRPr="00491C16" w:rsidRDefault="00491C16" w:rsidP="00766098">
            <w:pPr>
              <w:pStyle w:val="TAC"/>
              <w:rPr>
                <w:rFonts w:eastAsia="SimSun"/>
              </w:rPr>
            </w:pPr>
            <w:r w:rsidRPr="00491C16">
              <w:rPr>
                <w:rFonts w:eastAsia="SimSun"/>
              </w:rPr>
              <w:t>N/A</w:t>
            </w:r>
          </w:p>
        </w:tc>
        <w:tc>
          <w:tcPr>
            <w:tcW w:w="985" w:type="dxa"/>
          </w:tcPr>
          <w:p w14:paraId="57A581D0" w14:textId="77777777" w:rsidR="00491C16" w:rsidRPr="00491C16" w:rsidRDefault="00491C16" w:rsidP="00766098">
            <w:pPr>
              <w:pStyle w:val="TAC"/>
              <w:rPr>
                <w:rFonts w:eastAsia="SimSun"/>
              </w:rPr>
            </w:pPr>
            <w:r w:rsidRPr="00491C16">
              <w:rPr>
                <w:rFonts w:eastAsia="SimSun"/>
              </w:rPr>
              <w:t>N/A</w:t>
            </w:r>
          </w:p>
        </w:tc>
        <w:tc>
          <w:tcPr>
            <w:tcW w:w="985" w:type="dxa"/>
          </w:tcPr>
          <w:p w14:paraId="0371E960" w14:textId="77777777" w:rsidR="00491C16" w:rsidRPr="00491C16" w:rsidRDefault="00491C16" w:rsidP="00766098">
            <w:pPr>
              <w:pStyle w:val="TAC"/>
              <w:rPr>
                <w:rFonts w:eastAsia="SimSun"/>
              </w:rPr>
            </w:pPr>
            <w:r w:rsidRPr="00491C16">
              <w:rPr>
                <w:rFonts w:eastAsia="SimSun"/>
              </w:rPr>
              <w:t>N/A</w:t>
            </w:r>
          </w:p>
        </w:tc>
      </w:tr>
      <w:tr w:rsidR="00491C16" w:rsidRPr="00491C16" w14:paraId="41C9D300" w14:textId="77777777" w:rsidTr="00E12EDE">
        <w:trPr>
          <w:jc w:val="center"/>
        </w:trPr>
        <w:tc>
          <w:tcPr>
            <w:tcW w:w="3690" w:type="dxa"/>
          </w:tcPr>
          <w:p w14:paraId="1BD2D294"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E54279" w14:textId="77777777" w:rsidR="00491C16" w:rsidRPr="00491C16" w:rsidRDefault="00491C16" w:rsidP="00766098">
            <w:pPr>
              <w:pStyle w:val="TAC"/>
              <w:rPr>
                <w:rFonts w:eastAsia="SimSun"/>
              </w:rPr>
            </w:pPr>
            <w:r w:rsidRPr="00491C16">
              <w:rPr>
                <w:rFonts w:eastAsia="SimSun"/>
              </w:rPr>
              <w:t>Bits</w:t>
            </w:r>
          </w:p>
        </w:tc>
        <w:tc>
          <w:tcPr>
            <w:tcW w:w="985" w:type="dxa"/>
          </w:tcPr>
          <w:p w14:paraId="5333D31A" w14:textId="77777777" w:rsidR="00491C16" w:rsidRPr="00491C16" w:rsidRDefault="00491C16" w:rsidP="00766098">
            <w:pPr>
              <w:pStyle w:val="TAC"/>
              <w:rPr>
                <w:rFonts w:eastAsia="Malgun Gothic"/>
              </w:rPr>
            </w:pPr>
            <w:r w:rsidRPr="00491C16">
              <w:rPr>
                <w:rFonts w:eastAsia="Malgun Gothic"/>
              </w:rPr>
              <w:t>54648</w:t>
            </w:r>
          </w:p>
        </w:tc>
        <w:tc>
          <w:tcPr>
            <w:tcW w:w="985" w:type="dxa"/>
          </w:tcPr>
          <w:p w14:paraId="063680AA" w14:textId="77777777" w:rsidR="00491C16" w:rsidRPr="00491C16" w:rsidRDefault="00491C16" w:rsidP="00766098">
            <w:pPr>
              <w:pStyle w:val="TAC"/>
              <w:rPr>
                <w:rFonts w:eastAsia="Malgun Gothic"/>
              </w:rPr>
            </w:pPr>
            <w:r w:rsidRPr="00491C16">
              <w:rPr>
                <w:rFonts w:eastAsia="Malgun Gothic"/>
              </w:rPr>
              <w:t>102672</w:t>
            </w:r>
          </w:p>
        </w:tc>
        <w:tc>
          <w:tcPr>
            <w:tcW w:w="985" w:type="dxa"/>
          </w:tcPr>
          <w:p w14:paraId="73F2B9AB" w14:textId="77777777" w:rsidR="00491C16" w:rsidRPr="00491C16" w:rsidRDefault="00491C16" w:rsidP="00766098">
            <w:pPr>
              <w:pStyle w:val="TAC"/>
              <w:rPr>
                <w:rFonts w:eastAsia="Malgun Gothic"/>
              </w:rPr>
            </w:pPr>
            <w:r w:rsidRPr="00491C16">
              <w:rPr>
                <w:rFonts w:eastAsia="Malgun Gothic"/>
              </w:rPr>
              <w:t>205344</w:t>
            </w:r>
          </w:p>
        </w:tc>
      </w:tr>
      <w:tr w:rsidR="00491C16" w:rsidRPr="00491C16" w14:paraId="1B5712DD" w14:textId="77777777" w:rsidTr="00E12EDE">
        <w:trPr>
          <w:trHeight w:val="70"/>
          <w:jc w:val="center"/>
        </w:trPr>
        <w:tc>
          <w:tcPr>
            <w:tcW w:w="3690" w:type="dxa"/>
          </w:tcPr>
          <w:p w14:paraId="76B086D5" w14:textId="77777777" w:rsidR="00491C16" w:rsidRPr="00491C16" w:rsidRDefault="00491C16" w:rsidP="00766098">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6D317F6E" w14:textId="77777777" w:rsidR="00491C16" w:rsidRPr="00491C16" w:rsidRDefault="00491C16" w:rsidP="00766098">
            <w:pPr>
              <w:pStyle w:val="TAC"/>
              <w:rPr>
                <w:rFonts w:eastAsia="SimSun"/>
              </w:rPr>
            </w:pPr>
            <w:r w:rsidRPr="00491C16">
              <w:rPr>
                <w:rFonts w:eastAsia="SimSun"/>
              </w:rPr>
              <w:t>Mbps</w:t>
            </w:r>
          </w:p>
        </w:tc>
        <w:tc>
          <w:tcPr>
            <w:tcW w:w="985" w:type="dxa"/>
          </w:tcPr>
          <w:p w14:paraId="1EF28816" w14:textId="77777777" w:rsidR="00491C16" w:rsidRPr="00491C16" w:rsidRDefault="00491C16" w:rsidP="00766098">
            <w:pPr>
              <w:pStyle w:val="TAC"/>
              <w:rPr>
                <w:rFonts w:eastAsia="SimSun"/>
              </w:rPr>
            </w:pPr>
            <w:r w:rsidRPr="00491C16">
              <w:rPr>
                <w:rFonts w:eastAsia="SimSun"/>
              </w:rPr>
              <w:t>845.568</w:t>
            </w:r>
          </w:p>
        </w:tc>
        <w:tc>
          <w:tcPr>
            <w:tcW w:w="985" w:type="dxa"/>
          </w:tcPr>
          <w:p w14:paraId="595B87D6" w14:textId="77777777" w:rsidR="00491C16" w:rsidRPr="00491C16" w:rsidRDefault="00491C16" w:rsidP="00766098">
            <w:pPr>
              <w:pStyle w:val="TAC"/>
              <w:rPr>
                <w:rFonts w:eastAsia="SimSun"/>
              </w:rPr>
            </w:pPr>
            <w:r w:rsidRPr="00491C16">
              <w:rPr>
                <w:rFonts w:eastAsia="SimSun"/>
              </w:rPr>
              <w:t>1612.339</w:t>
            </w:r>
          </w:p>
        </w:tc>
        <w:tc>
          <w:tcPr>
            <w:tcW w:w="985" w:type="dxa"/>
          </w:tcPr>
          <w:p w14:paraId="27770066" w14:textId="77777777" w:rsidR="00491C16" w:rsidRPr="00491C16" w:rsidRDefault="00491C16" w:rsidP="00766098">
            <w:pPr>
              <w:pStyle w:val="TAC"/>
              <w:rPr>
                <w:rFonts w:eastAsia="SimSun"/>
              </w:rPr>
            </w:pPr>
            <w:r w:rsidRPr="00491C16">
              <w:rPr>
                <w:rFonts w:eastAsia="SimSun"/>
              </w:rPr>
              <w:t>3225.139</w:t>
            </w:r>
          </w:p>
        </w:tc>
      </w:tr>
      <w:tr w:rsidR="00491C16" w:rsidRPr="00491C16" w14:paraId="7347CFDA" w14:textId="77777777" w:rsidTr="00E12EDE">
        <w:trPr>
          <w:trHeight w:val="70"/>
          <w:jc w:val="center"/>
        </w:trPr>
        <w:tc>
          <w:tcPr>
            <w:tcW w:w="7738" w:type="dxa"/>
            <w:gridSpan w:val="5"/>
          </w:tcPr>
          <w:p w14:paraId="767B5889"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75007F12"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2F17C6C2"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3E30C5A3"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701ACACA" w14:textId="77777777" w:rsidR="00491C16" w:rsidRPr="00491C16" w:rsidRDefault="00491C16" w:rsidP="00766098">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EE299A6"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662D4F4B" w14:textId="77777777" w:rsidR="00491C16" w:rsidRPr="00491C16" w:rsidRDefault="00491C16" w:rsidP="00766098">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24FDD5B5" w14:textId="77777777" w:rsidR="00491C16" w:rsidRPr="00491C16" w:rsidRDefault="00491C16" w:rsidP="00491C16">
      <w:pPr>
        <w:rPr>
          <w:rFonts w:eastAsia="SimSun"/>
        </w:rPr>
      </w:pPr>
    </w:p>
    <w:p w14:paraId="38FC4FCE" w14:textId="77777777" w:rsidR="00491C16" w:rsidRPr="00491C16" w:rsidRDefault="00491C16" w:rsidP="00766098">
      <w:pPr>
        <w:pStyle w:val="TH"/>
        <w:rPr>
          <w:rFonts w:eastAsia="SimSun"/>
        </w:rPr>
      </w:pPr>
      <w:r w:rsidRPr="00491C16">
        <w:rPr>
          <w:rFonts w:eastAsia="SimSun"/>
        </w:rPr>
        <w:t>Table A.3.3.5-4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64"/>
        <w:gridCol w:w="993"/>
        <w:gridCol w:w="992"/>
        <w:gridCol w:w="992"/>
        <w:gridCol w:w="1012"/>
      </w:tblGrid>
      <w:tr w:rsidR="00491C16" w:rsidRPr="00491C16" w14:paraId="535447A8" w14:textId="77777777" w:rsidTr="00766098">
        <w:trPr>
          <w:jc w:val="center"/>
        </w:trPr>
        <w:tc>
          <w:tcPr>
            <w:tcW w:w="3690" w:type="dxa"/>
          </w:tcPr>
          <w:p w14:paraId="428E5D84" w14:textId="77777777" w:rsidR="00491C16" w:rsidRPr="00491C16" w:rsidRDefault="00491C16" w:rsidP="00766098">
            <w:pPr>
              <w:pStyle w:val="TAH"/>
              <w:rPr>
                <w:rFonts w:eastAsia="SimSun"/>
              </w:rPr>
            </w:pPr>
            <w:r w:rsidRPr="00491C16">
              <w:rPr>
                <w:rFonts w:eastAsia="SimSun"/>
              </w:rPr>
              <w:t>Parameter</w:t>
            </w:r>
          </w:p>
        </w:tc>
        <w:tc>
          <w:tcPr>
            <w:tcW w:w="864" w:type="dxa"/>
          </w:tcPr>
          <w:p w14:paraId="6AA655F6" w14:textId="77777777" w:rsidR="00491C16" w:rsidRPr="00491C16" w:rsidRDefault="00491C16" w:rsidP="00766098">
            <w:pPr>
              <w:pStyle w:val="TAH"/>
              <w:rPr>
                <w:rFonts w:eastAsia="SimSun"/>
              </w:rPr>
            </w:pPr>
            <w:r w:rsidRPr="00491C16">
              <w:rPr>
                <w:rFonts w:eastAsia="SimSun"/>
              </w:rPr>
              <w:t>Unit</w:t>
            </w:r>
          </w:p>
        </w:tc>
        <w:tc>
          <w:tcPr>
            <w:tcW w:w="3989" w:type="dxa"/>
            <w:gridSpan w:val="4"/>
          </w:tcPr>
          <w:p w14:paraId="0A3CA360" w14:textId="77777777" w:rsidR="00491C16" w:rsidRPr="00491C16" w:rsidRDefault="00491C16" w:rsidP="00766098">
            <w:pPr>
              <w:pStyle w:val="TAH"/>
              <w:rPr>
                <w:rFonts w:eastAsia="SimSun"/>
              </w:rPr>
            </w:pPr>
            <w:r w:rsidRPr="00491C16">
              <w:rPr>
                <w:rFonts w:eastAsia="SimSun"/>
              </w:rPr>
              <w:t>Value</w:t>
            </w:r>
          </w:p>
        </w:tc>
      </w:tr>
      <w:tr w:rsidR="00491C16" w:rsidRPr="00491C16" w14:paraId="0211F5A3" w14:textId="77777777" w:rsidTr="00766098">
        <w:trPr>
          <w:jc w:val="center"/>
        </w:trPr>
        <w:tc>
          <w:tcPr>
            <w:tcW w:w="3690" w:type="dxa"/>
          </w:tcPr>
          <w:p w14:paraId="634DD132" w14:textId="77777777" w:rsidR="00491C16" w:rsidRPr="00491C16" w:rsidRDefault="00491C16" w:rsidP="00766098">
            <w:pPr>
              <w:pStyle w:val="TAC"/>
              <w:rPr>
                <w:rFonts w:eastAsia="SimSun"/>
              </w:rPr>
            </w:pPr>
            <w:r w:rsidRPr="00491C16">
              <w:rPr>
                <w:rFonts w:eastAsia="SimSun"/>
              </w:rPr>
              <w:t>Channel bandwidth</w:t>
            </w:r>
          </w:p>
        </w:tc>
        <w:tc>
          <w:tcPr>
            <w:tcW w:w="864" w:type="dxa"/>
          </w:tcPr>
          <w:p w14:paraId="3B5F4AD9" w14:textId="77777777" w:rsidR="00491C16" w:rsidRPr="00491C16" w:rsidRDefault="00491C16" w:rsidP="00766098">
            <w:pPr>
              <w:pStyle w:val="TAC"/>
              <w:rPr>
                <w:rFonts w:eastAsia="SimSun"/>
              </w:rPr>
            </w:pPr>
            <w:r w:rsidRPr="00491C16">
              <w:rPr>
                <w:rFonts w:eastAsia="SimSun"/>
              </w:rPr>
              <w:t>MHz</w:t>
            </w:r>
          </w:p>
        </w:tc>
        <w:tc>
          <w:tcPr>
            <w:tcW w:w="993" w:type="dxa"/>
          </w:tcPr>
          <w:p w14:paraId="51C73EF2" w14:textId="77777777" w:rsidR="00491C16" w:rsidRPr="00491C16" w:rsidRDefault="00491C16" w:rsidP="00766098">
            <w:pPr>
              <w:pStyle w:val="TAC"/>
              <w:rPr>
                <w:rFonts w:eastAsia="SimSun"/>
              </w:rPr>
            </w:pPr>
            <w:r w:rsidRPr="00491C16">
              <w:rPr>
                <w:rFonts w:eastAsia="SimSun"/>
              </w:rPr>
              <w:t>400</w:t>
            </w:r>
          </w:p>
        </w:tc>
        <w:tc>
          <w:tcPr>
            <w:tcW w:w="992" w:type="dxa"/>
          </w:tcPr>
          <w:p w14:paraId="63C6BB21" w14:textId="77777777" w:rsidR="00491C16" w:rsidRPr="00491C16" w:rsidRDefault="00491C16" w:rsidP="00766098">
            <w:pPr>
              <w:pStyle w:val="TAC"/>
              <w:rPr>
                <w:rFonts w:eastAsia="SimSun"/>
              </w:rPr>
            </w:pPr>
            <w:r w:rsidRPr="00491C16">
              <w:rPr>
                <w:rFonts w:eastAsia="SimSun"/>
              </w:rPr>
              <w:t>800</w:t>
            </w:r>
          </w:p>
        </w:tc>
        <w:tc>
          <w:tcPr>
            <w:tcW w:w="992" w:type="dxa"/>
          </w:tcPr>
          <w:p w14:paraId="5A05CC6F" w14:textId="77777777" w:rsidR="00491C16" w:rsidRPr="00491C16" w:rsidRDefault="00491C16" w:rsidP="00766098">
            <w:pPr>
              <w:pStyle w:val="TAC"/>
              <w:rPr>
                <w:rFonts w:eastAsia="SimSun"/>
              </w:rPr>
            </w:pPr>
            <w:r w:rsidRPr="00491C16">
              <w:rPr>
                <w:rFonts w:eastAsia="SimSun"/>
              </w:rPr>
              <w:t>1600</w:t>
            </w:r>
          </w:p>
        </w:tc>
        <w:tc>
          <w:tcPr>
            <w:tcW w:w="1012" w:type="dxa"/>
          </w:tcPr>
          <w:p w14:paraId="2B80AA4C" w14:textId="77777777" w:rsidR="00491C16" w:rsidRPr="00491C16" w:rsidRDefault="00491C16" w:rsidP="00766098">
            <w:pPr>
              <w:pStyle w:val="TAC"/>
              <w:rPr>
                <w:rFonts w:eastAsia="SimSun"/>
              </w:rPr>
            </w:pPr>
            <w:r w:rsidRPr="00491C16">
              <w:rPr>
                <w:rFonts w:eastAsia="SimSun"/>
              </w:rPr>
              <w:t>2000</w:t>
            </w:r>
          </w:p>
        </w:tc>
      </w:tr>
      <w:tr w:rsidR="00491C16" w:rsidRPr="00491C16" w14:paraId="3130D756" w14:textId="77777777" w:rsidTr="00766098">
        <w:trPr>
          <w:jc w:val="center"/>
        </w:trPr>
        <w:tc>
          <w:tcPr>
            <w:tcW w:w="3690" w:type="dxa"/>
            <w:vAlign w:val="center"/>
          </w:tcPr>
          <w:p w14:paraId="06092165"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26A732FD">
                <v:shape id="_x0000_i1039" type="#_x0000_t75" style="width:10pt;height:18.5pt" o:ole="">
                  <v:imagedata r:id="rId34" o:title=""/>
                </v:shape>
                <o:OLEObject Type="Embed" ProgID="Equation.3" ShapeID="_x0000_i1039" DrawAspect="Content" ObjectID="_1782164705" r:id="rId46"/>
              </w:object>
            </w:r>
          </w:p>
        </w:tc>
        <w:tc>
          <w:tcPr>
            <w:tcW w:w="864" w:type="dxa"/>
            <w:vAlign w:val="center"/>
          </w:tcPr>
          <w:p w14:paraId="2752D57E" w14:textId="77777777" w:rsidR="00491C16" w:rsidRPr="00491C16" w:rsidRDefault="00491C16" w:rsidP="00766098">
            <w:pPr>
              <w:pStyle w:val="TAC"/>
              <w:rPr>
                <w:rFonts w:eastAsia="SimSun"/>
              </w:rPr>
            </w:pPr>
          </w:p>
        </w:tc>
        <w:tc>
          <w:tcPr>
            <w:tcW w:w="993" w:type="dxa"/>
            <w:vAlign w:val="center"/>
          </w:tcPr>
          <w:p w14:paraId="2FD51D47"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1DD10792"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771C34E7" w14:textId="77777777" w:rsidR="00491C16" w:rsidRPr="00491C16" w:rsidRDefault="00491C16" w:rsidP="00766098">
            <w:pPr>
              <w:pStyle w:val="TAC"/>
              <w:rPr>
                <w:rFonts w:eastAsia="SimSun"/>
              </w:rPr>
            </w:pPr>
            <w:r w:rsidRPr="00491C16">
              <w:rPr>
                <w:rFonts w:eastAsia="SimSun"/>
              </w:rPr>
              <w:t>6</w:t>
            </w:r>
          </w:p>
        </w:tc>
        <w:tc>
          <w:tcPr>
            <w:tcW w:w="1012" w:type="dxa"/>
            <w:vAlign w:val="center"/>
          </w:tcPr>
          <w:p w14:paraId="102687B5" w14:textId="77777777" w:rsidR="00491C16" w:rsidRPr="00491C16" w:rsidRDefault="00491C16" w:rsidP="00766098">
            <w:pPr>
              <w:pStyle w:val="TAC"/>
              <w:rPr>
                <w:rFonts w:eastAsia="SimSun"/>
              </w:rPr>
            </w:pPr>
            <w:r w:rsidRPr="00491C16">
              <w:rPr>
                <w:rFonts w:eastAsia="SimSun"/>
              </w:rPr>
              <w:t>6</w:t>
            </w:r>
          </w:p>
        </w:tc>
      </w:tr>
      <w:tr w:rsidR="00491C16" w:rsidRPr="00491C16" w14:paraId="0E6A3811" w14:textId="77777777" w:rsidTr="00766098">
        <w:trPr>
          <w:jc w:val="center"/>
        </w:trPr>
        <w:tc>
          <w:tcPr>
            <w:tcW w:w="3690" w:type="dxa"/>
          </w:tcPr>
          <w:p w14:paraId="39C1DB01" w14:textId="77777777" w:rsidR="00491C16" w:rsidRPr="00491C16" w:rsidRDefault="00491C16" w:rsidP="00766098">
            <w:pPr>
              <w:pStyle w:val="TAC"/>
              <w:rPr>
                <w:rFonts w:eastAsia="SimSun"/>
              </w:rPr>
            </w:pPr>
            <w:r w:rsidRPr="00491C16">
              <w:rPr>
                <w:rFonts w:eastAsia="SimSun"/>
              </w:rPr>
              <w:t>Allocated resource blocks</w:t>
            </w:r>
          </w:p>
        </w:tc>
        <w:tc>
          <w:tcPr>
            <w:tcW w:w="864" w:type="dxa"/>
          </w:tcPr>
          <w:p w14:paraId="5CFB8A41" w14:textId="77777777" w:rsidR="00491C16" w:rsidRPr="00491C16" w:rsidRDefault="00491C16" w:rsidP="00766098">
            <w:pPr>
              <w:pStyle w:val="TAC"/>
              <w:rPr>
                <w:rFonts w:eastAsia="SimSun"/>
              </w:rPr>
            </w:pPr>
          </w:p>
        </w:tc>
        <w:tc>
          <w:tcPr>
            <w:tcW w:w="993" w:type="dxa"/>
          </w:tcPr>
          <w:p w14:paraId="38F3D819" w14:textId="77777777" w:rsidR="00491C16" w:rsidRPr="00491C16" w:rsidRDefault="00491C16" w:rsidP="00766098">
            <w:pPr>
              <w:pStyle w:val="TAC"/>
              <w:rPr>
                <w:rFonts w:eastAsia="SimSun"/>
              </w:rPr>
            </w:pPr>
            <w:r w:rsidRPr="00491C16">
              <w:rPr>
                <w:rFonts w:eastAsia="SimSun"/>
              </w:rPr>
              <w:t>33</w:t>
            </w:r>
          </w:p>
        </w:tc>
        <w:tc>
          <w:tcPr>
            <w:tcW w:w="992" w:type="dxa"/>
          </w:tcPr>
          <w:p w14:paraId="7DB613EA" w14:textId="77777777" w:rsidR="00491C16" w:rsidRPr="00491C16" w:rsidRDefault="00491C16" w:rsidP="00766098">
            <w:pPr>
              <w:pStyle w:val="TAC"/>
              <w:rPr>
                <w:rFonts w:eastAsia="SimSun"/>
              </w:rPr>
            </w:pPr>
            <w:r w:rsidRPr="00491C16">
              <w:rPr>
                <w:rFonts w:eastAsia="SimSun"/>
              </w:rPr>
              <w:t>62</w:t>
            </w:r>
          </w:p>
        </w:tc>
        <w:tc>
          <w:tcPr>
            <w:tcW w:w="992" w:type="dxa"/>
          </w:tcPr>
          <w:p w14:paraId="4D26FA3C" w14:textId="77777777" w:rsidR="00491C16" w:rsidRPr="00491C16" w:rsidRDefault="00491C16" w:rsidP="00766098">
            <w:pPr>
              <w:pStyle w:val="TAC"/>
              <w:rPr>
                <w:rFonts w:eastAsia="SimSun"/>
              </w:rPr>
            </w:pPr>
            <w:r w:rsidRPr="00491C16">
              <w:rPr>
                <w:rFonts w:eastAsia="SimSun"/>
              </w:rPr>
              <w:t>124</w:t>
            </w:r>
          </w:p>
        </w:tc>
        <w:tc>
          <w:tcPr>
            <w:tcW w:w="1012" w:type="dxa"/>
          </w:tcPr>
          <w:p w14:paraId="6B5A9DF2" w14:textId="77777777" w:rsidR="00491C16" w:rsidRPr="00491C16" w:rsidRDefault="00491C16" w:rsidP="00766098">
            <w:pPr>
              <w:pStyle w:val="TAC"/>
              <w:rPr>
                <w:rFonts w:eastAsia="SimSun"/>
              </w:rPr>
            </w:pPr>
            <w:r w:rsidRPr="00491C16">
              <w:rPr>
                <w:rFonts w:eastAsia="SimSun"/>
              </w:rPr>
              <w:t>148</w:t>
            </w:r>
          </w:p>
        </w:tc>
      </w:tr>
      <w:tr w:rsidR="00491C16" w:rsidRPr="00491C16" w14:paraId="456C53A8" w14:textId="77777777" w:rsidTr="00766098">
        <w:trPr>
          <w:jc w:val="center"/>
        </w:trPr>
        <w:tc>
          <w:tcPr>
            <w:tcW w:w="3690" w:type="dxa"/>
          </w:tcPr>
          <w:p w14:paraId="1BF58E10" w14:textId="77777777" w:rsidR="00491C16" w:rsidRPr="00491C16" w:rsidRDefault="00491C16" w:rsidP="00766098">
            <w:pPr>
              <w:pStyle w:val="TAC"/>
              <w:rPr>
                <w:rFonts w:eastAsia="SimSun"/>
              </w:rPr>
            </w:pPr>
            <w:r w:rsidRPr="00491C16">
              <w:rPr>
                <w:rFonts w:eastAsia="SimSun"/>
              </w:rPr>
              <w:t>Subcarriers per resource block</w:t>
            </w:r>
          </w:p>
        </w:tc>
        <w:tc>
          <w:tcPr>
            <w:tcW w:w="864" w:type="dxa"/>
          </w:tcPr>
          <w:p w14:paraId="3657C3E5" w14:textId="77777777" w:rsidR="00491C16" w:rsidRPr="00491C16" w:rsidRDefault="00491C16" w:rsidP="00766098">
            <w:pPr>
              <w:pStyle w:val="TAC"/>
              <w:rPr>
                <w:rFonts w:eastAsia="SimSun"/>
              </w:rPr>
            </w:pPr>
          </w:p>
        </w:tc>
        <w:tc>
          <w:tcPr>
            <w:tcW w:w="993" w:type="dxa"/>
          </w:tcPr>
          <w:p w14:paraId="6002F7FD" w14:textId="77777777" w:rsidR="00491C16" w:rsidRPr="00491C16" w:rsidRDefault="00491C16" w:rsidP="00766098">
            <w:pPr>
              <w:pStyle w:val="TAC"/>
              <w:rPr>
                <w:rFonts w:eastAsia="SimSun"/>
              </w:rPr>
            </w:pPr>
            <w:r w:rsidRPr="00491C16">
              <w:rPr>
                <w:rFonts w:eastAsia="SimSun"/>
              </w:rPr>
              <w:t>12</w:t>
            </w:r>
          </w:p>
        </w:tc>
        <w:tc>
          <w:tcPr>
            <w:tcW w:w="992" w:type="dxa"/>
          </w:tcPr>
          <w:p w14:paraId="6CF08FE8" w14:textId="77777777" w:rsidR="00491C16" w:rsidRPr="00491C16" w:rsidRDefault="00491C16" w:rsidP="00766098">
            <w:pPr>
              <w:pStyle w:val="TAC"/>
              <w:rPr>
                <w:rFonts w:eastAsia="SimSun"/>
              </w:rPr>
            </w:pPr>
            <w:r w:rsidRPr="00491C16">
              <w:rPr>
                <w:rFonts w:eastAsia="SimSun"/>
              </w:rPr>
              <w:t>12</w:t>
            </w:r>
          </w:p>
        </w:tc>
        <w:tc>
          <w:tcPr>
            <w:tcW w:w="992" w:type="dxa"/>
          </w:tcPr>
          <w:p w14:paraId="63CD9FCE" w14:textId="77777777" w:rsidR="00491C16" w:rsidRPr="00491C16" w:rsidRDefault="00491C16" w:rsidP="00766098">
            <w:pPr>
              <w:pStyle w:val="TAC"/>
              <w:rPr>
                <w:rFonts w:eastAsia="SimSun"/>
              </w:rPr>
            </w:pPr>
            <w:r w:rsidRPr="00491C16">
              <w:rPr>
                <w:rFonts w:eastAsia="SimSun"/>
              </w:rPr>
              <w:t>12</w:t>
            </w:r>
          </w:p>
        </w:tc>
        <w:tc>
          <w:tcPr>
            <w:tcW w:w="1012" w:type="dxa"/>
          </w:tcPr>
          <w:p w14:paraId="62788AA9" w14:textId="77777777" w:rsidR="00491C16" w:rsidRPr="00491C16" w:rsidRDefault="00491C16" w:rsidP="00766098">
            <w:pPr>
              <w:pStyle w:val="TAC"/>
              <w:rPr>
                <w:rFonts w:eastAsia="SimSun"/>
              </w:rPr>
            </w:pPr>
            <w:r w:rsidRPr="00491C16">
              <w:rPr>
                <w:rFonts w:eastAsia="SimSun"/>
              </w:rPr>
              <w:t>12</w:t>
            </w:r>
          </w:p>
        </w:tc>
      </w:tr>
      <w:tr w:rsidR="00491C16" w:rsidRPr="00491C16" w14:paraId="3D54084D" w14:textId="77777777" w:rsidTr="00766098">
        <w:trPr>
          <w:jc w:val="center"/>
        </w:trPr>
        <w:tc>
          <w:tcPr>
            <w:tcW w:w="3690" w:type="dxa"/>
          </w:tcPr>
          <w:p w14:paraId="67D21AD6" w14:textId="77777777" w:rsidR="00491C16" w:rsidRPr="00491C16" w:rsidRDefault="00491C16" w:rsidP="00766098">
            <w:pPr>
              <w:pStyle w:val="TAC"/>
              <w:rPr>
                <w:rFonts w:eastAsia="SimSun"/>
              </w:rPr>
            </w:pPr>
            <w:r w:rsidRPr="00491C16">
              <w:rPr>
                <w:rFonts w:eastAsia="SimSun"/>
              </w:rPr>
              <w:t>Allocated slots per Frame</w:t>
            </w:r>
            <w:r w:rsidRPr="00491C16">
              <w:rPr>
                <w:rFonts w:eastAsia="Malgun Gothic"/>
              </w:rPr>
              <w:t xml:space="preserve"> (NOTE 6)</w:t>
            </w:r>
          </w:p>
        </w:tc>
        <w:tc>
          <w:tcPr>
            <w:tcW w:w="864" w:type="dxa"/>
          </w:tcPr>
          <w:p w14:paraId="025C7689" w14:textId="77777777" w:rsidR="00491C16" w:rsidRPr="00491C16" w:rsidRDefault="00491C16" w:rsidP="00766098">
            <w:pPr>
              <w:pStyle w:val="TAC"/>
              <w:rPr>
                <w:rFonts w:eastAsia="SimSun"/>
              </w:rPr>
            </w:pPr>
          </w:p>
        </w:tc>
        <w:tc>
          <w:tcPr>
            <w:tcW w:w="993" w:type="dxa"/>
          </w:tcPr>
          <w:p w14:paraId="303C23BD" w14:textId="77777777" w:rsidR="00491C16" w:rsidRPr="00491C16" w:rsidRDefault="00491C16" w:rsidP="00766098">
            <w:pPr>
              <w:pStyle w:val="TAC"/>
              <w:rPr>
                <w:rFonts w:eastAsia="SimSun"/>
              </w:rPr>
            </w:pPr>
            <w:r w:rsidRPr="00491C16">
              <w:rPr>
                <w:rFonts w:eastAsia="SimSun"/>
              </w:rPr>
              <w:t>383 / 384</w:t>
            </w:r>
          </w:p>
        </w:tc>
        <w:tc>
          <w:tcPr>
            <w:tcW w:w="992" w:type="dxa"/>
          </w:tcPr>
          <w:p w14:paraId="0E33C575" w14:textId="77777777" w:rsidR="00491C16" w:rsidRPr="00491C16" w:rsidRDefault="00491C16" w:rsidP="00766098">
            <w:pPr>
              <w:pStyle w:val="TAC"/>
              <w:rPr>
                <w:rFonts w:eastAsia="SimSun"/>
              </w:rPr>
            </w:pPr>
            <w:r w:rsidRPr="00491C16">
              <w:rPr>
                <w:rFonts w:eastAsia="SimSun"/>
              </w:rPr>
              <w:t>383 / 384</w:t>
            </w:r>
          </w:p>
        </w:tc>
        <w:tc>
          <w:tcPr>
            <w:tcW w:w="992" w:type="dxa"/>
          </w:tcPr>
          <w:p w14:paraId="732AE208" w14:textId="77777777" w:rsidR="00491C16" w:rsidRPr="00491C16" w:rsidRDefault="00491C16" w:rsidP="00766098">
            <w:pPr>
              <w:pStyle w:val="TAC"/>
              <w:rPr>
                <w:rFonts w:eastAsia="SimSun"/>
              </w:rPr>
            </w:pPr>
            <w:r w:rsidRPr="00491C16">
              <w:rPr>
                <w:rFonts w:eastAsia="SimSun"/>
              </w:rPr>
              <w:t>383 / 384</w:t>
            </w:r>
          </w:p>
        </w:tc>
        <w:tc>
          <w:tcPr>
            <w:tcW w:w="1012" w:type="dxa"/>
          </w:tcPr>
          <w:p w14:paraId="4F2E4684" w14:textId="77777777" w:rsidR="00491C16" w:rsidRPr="00491C16" w:rsidRDefault="00491C16" w:rsidP="00766098">
            <w:pPr>
              <w:pStyle w:val="TAC"/>
              <w:rPr>
                <w:rFonts w:eastAsia="SimSun"/>
              </w:rPr>
            </w:pPr>
            <w:r w:rsidRPr="00491C16">
              <w:rPr>
                <w:rFonts w:eastAsia="SimSun"/>
              </w:rPr>
              <w:t>383 / 384</w:t>
            </w:r>
          </w:p>
        </w:tc>
      </w:tr>
      <w:tr w:rsidR="00491C16" w:rsidRPr="00491C16" w14:paraId="575BFBA3" w14:textId="77777777" w:rsidTr="00766098">
        <w:trPr>
          <w:jc w:val="center"/>
        </w:trPr>
        <w:tc>
          <w:tcPr>
            <w:tcW w:w="3690" w:type="dxa"/>
          </w:tcPr>
          <w:p w14:paraId="5BCF3D59" w14:textId="77777777" w:rsidR="00491C16" w:rsidRPr="00491C16" w:rsidRDefault="00491C16" w:rsidP="00766098">
            <w:pPr>
              <w:pStyle w:val="TAC"/>
              <w:rPr>
                <w:rFonts w:eastAsia="SimSun"/>
              </w:rPr>
            </w:pPr>
            <w:r w:rsidRPr="00491C16">
              <w:rPr>
                <w:rFonts w:eastAsia="SimSun"/>
              </w:rPr>
              <w:t>MCS index</w:t>
            </w:r>
          </w:p>
        </w:tc>
        <w:tc>
          <w:tcPr>
            <w:tcW w:w="864" w:type="dxa"/>
          </w:tcPr>
          <w:p w14:paraId="38717532" w14:textId="77777777" w:rsidR="00491C16" w:rsidRPr="00491C16" w:rsidRDefault="00491C16" w:rsidP="00766098">
            <w:pPr>
              <w:pStyle w:val="TAC"/>
              <w:rPr>
                <w:rFonts w:eastAsia="SimSun"/>
              </w:rPr>
            </w:pPr>
          </w:p>
        </w:tc>
        <w:tc>
          <w:tcPr>
            <w:tcW w:w="993" w:type="dxa"/>
          </w:tcPr>
          <w:p w14:paraId="73A9CE49" w14:textId="77777777" w:rsidR="00491C16" w:rsidRPr="00491C16" w:rsidRDefault="00491C16" w:rsidP="00766098">
            <w:pPr>
              <w:pStyle w:val="TAC"/>
              <w:rPr>
                <w:rFonts w:eastAsia="SimSun"/>
              </w:rPr>
            </w:pPr>
            <w:r w:rsidRPr="00491C16">
              <w:rPr>
                <w:rFonts w:eastAsia="SimSun"/>
              </w:rPr>
              <w:t>24</w:t>
            </w:r>
          </w:p>
        </w:tc>
        <w:tc>
          <w:tcPr>
            <w:tcW w:w="992" w:type="dxa"/>
          </w:tcPr>
          <w:p w14:paraId="545BBF87" w14:textId="77777777" w:rsidR="00491C16" w:rsidRPr="00491C16" w:rsidRDefault="00491C16" w:rsidP="00766098">
            <w:pPr>
              <w:pStyle w:val="TAC"/>
              <w:rPr>
                <w:rFonts w:eastAsia="SimSun"/>
              </w:rPr>
            </w:pPr>
            <w:r w:rsidRPr="00491C16">
              <w:rPr>
                <w:rFonts w:eastAsia="SimSun"/>
              </w:rPr>
              <w:t>24</w:t>
            </w:r>
          </w:p>
        </w:tc>
        <w:tc>
          <w:tcPr>
            <w:tcW w:w="992" w:type="dxa"/>
          </w:tcPr>
          <w:p w14:paraId="5ECF855E" w14:textId="77777777" w:rsidR="00491C16" w:rsidRPr="00491C16" w:rsidRDefault="00491C16" w:rsidP="00766098">
            <w:pPr>
              <w:pStyle w:val="TAC"/>
              <w:rPr>
                <w:rFonts w:eastAsia="SimSun"/>
              </w:rPr>
            </w:pPr>
            <w:r w:rsidRPr="00491C16">
              <w:rPr>
                <w:rFonts w:eastAsia="SimSun"/>
              </w:rPr>
              <w:t>24</w:t>
            </w:r>
          </w:p>
        </w:tc>
        <w:tc>
          <w:tcPr>
            <w:tcW w:w="1012" w:type="dxa"/>
          </w:tcPr>
          <w:p w14:paraId="5A3C537E" w14:textId="77777777" w:rsidR="00491C16" w:rsidRPr="00491C16" w:rsidRDefault="00491C16" w:rsidP="00766098">
            <w:pPr>
              <w:pStyle w:val="TAC"/>
              <w:rPr>
                <w:rFonts w:eastAsia="SimSun"/>
              </w:rPr>
            </w:pPr>
            <w:r w:rsidRPr="00491C16">
              <w:rPr>
                <w:rFonts w:eastAsia="SimSun"/>
              </w:rPr>
              <w:t>24</w:t>
            </w:r>
          </w:p>
        </w:tc>
      </w:tr>
      <w:tr w:rsidR="00491C16" w:rsidRPr="00491C16" w14:paraId="47FCAAF8" w14:textId="77777777" w:rsidTr="00766098">
        <w:trPr>
          <w:jc w:val="center"/>
        </w:trPr>
        <w:tc>
          <w:tcPr>
            <w:tcW w:w="3690" w:type="dxa"/>
          </w:tcPr>
          <w:p w14:paraId="7ED18782" w14:textId="77777777" w:rsidR="00491C16" w:rsidRPr="00491C16" w:rsidRDefault="00491C16" w:rsidP="00766098">
            <w:pPr>
              <w:pStyle w:val="TAC"/>
              <w:rPr>
                <w:rFonts w:eastAsia="SimSun"/>
              </w:rPr>
            </w:pPr>
            <w:r w:rsidRPr="00491C16">
              <w:rPr>
                <w:rFonts w:eastAsia="SimSun"/>
              </w:rPr>
              <w:t>Modulation</w:t>
            </w:r>
          </w:p>
        </w:tc>
        <w:tc>
          <w:tcPr>
            <w:tcW w:w="864" w:type="dxa"/>
          </w:tcPr>
          <w:p w14:paraId="47488AA0" w14:textId="77777777" w:rsidR="00491C16" w:rsidRPr="00491C16" w:rsidRDefault="00491C16" w:rsidP="00766098">
            <w:pPr>
              <w:pStyle w:val="TAC"/>
              <w:rPr>
                <w:rFonts w:eastAsia="SimSun"/>
              </w:rPr>
            </w:pPr>
          </w:p>
        </w:tc>
        <w:tc>
          <w:tcPr>
            <w:tcW w:w="993" w:type="dxa"/>
          </w:tcPr>
          <w:p w14:paraId="44FAF477" w14:textId="77777777" w:rsidR="00491C16" w:rsidRPr="00491C16" w:rsidRDefault="00491C16" w:rsidP="00766098">
            <w:pPr>
              <w:pStyle w:val="TAC"/>
              <w:rPr>
                <w:rFonts w:eastAsia="SimSun"/>
              </w:rPr>
            </w:pPr>
            <w:r w:rsidRPr="00491C16">
              <w:rPr>
                <w:rFonts w:eastAsia="SimSun"/>
              </w:rPr>
              <w:t>256QAM</w:t>
            </w:r>
          </w:p>
        </w:tc>
        <w:tc>
          <w:tcPr>
            <w:tcW w:w="992" w:type="dxa"/>
          </w:tcPr>
          <w:p w14:paraId="6A8158FD" w14:textId="77777777" w:rsidR="00491C16" w:rsidRPr="00491C16" w:rsidRDefault="00491C16" w:rsidP="00766098">
            <w:pPr>
              <w:pStyle w:val="TAC"/>
              <w:rPr>
                <w:rFonts w:eastAsia="SimSun"/>
              </w:rPr>
            </w:pPr>
            <w:r w:rsidRPr="00491C16">
              <w:rPr>
                <w:rFonts w:eastAsia="SimSun"/>
              </w:rPr>
              <w:t>256QAM</w:t>
            </w:r>
          </w:p>
        </w:tc>
        <w:tc>
          <w:tcPr>
            <w:tcW w:w="992" w:type="dxa"/>
          </w:tcPr>
          <w:p w14:paraId="7F3FC0FE" w14:textId="77777777" w:rsidR="00491C16" w:rsidRPr="00491C16" w:rsidRDefault="00491C16" w:rsidP="00766098">
            <w:pPr>
              <w:pStyle w:val="TAC"/>
              <w:rPr>
                <w:rFonts w:eastAsia="SimSun"/>
              </w:rPr>
            </w:pPr>
            <w:r w:rsidRPr="00491C16">
              <w:rPr>
                <w:rFonts w:eastAsia="SimSun"/>
              </w:rPr>
              <w:t>256QAM</w:t>
            </w:r>
          </w:p>
        </w:tc>
        <w:tc>
          <w:tcPr>
            <w:tcW w:w="1012" w:type="dxa"/>
          </w:tcPr>
          <w:p w14:paraId="4BDBBD5E" w14:textId="77777777" w:rsidR="00491C16" w:rsidRPr="00491C16" w:rsidRDefault="00491C16" w:rsidP="00766098">
            <w:pPr>
              <w:pStyle w:val="TAC"/>
              <w:rPr>
                <w:rFonts w:eastAsia="SimSun"/>
              </w:rPr>
            </w:pPr>
            <w:r w:rsidRPr="00491C16">
              <w:rPr>
                <w:rFonts w:eastAsia="SimSun"/>
              </w:rPr>
              <w:t>256QAM</w:t>
            </w:r>
          </w:p>
        </w:tc>
      </w:tr>
      <w:tr w:rsidR="00491C16" w:rsidRPr="00491C16" w14:paraId="1710EAB5" w14:textId="77777777" w:rsidTr="00766098">
        <w:trPr>
          <w:jc w:val="center"/>
        </w:trPr>
        <w:tc>
          <w:tcPr>
            <w:tcW w:w="3690" w:type="dxa"/>
          </w:tcPr>
          <w:p w14:paraId="4337D48B" w14:textId="77777777" w:rsidR="00491C16" w:rsidRPr="00491C16" w:rsidRDefault="00491C16" w:rsidP="00766098">
            <w:pPr>
              <w:pStyle w:val="TAC"/>
              <w:rPr>
                <w:rFonts w:eastAsia="SimSun"/>
              </w:rPr>
            </w:pPr>
            <w:r w:rsidRPr="00491C16">
              <w:rPr>
                <w:rFonts w:eastAsia="SimSun"/>
              </w:rPr>
              <w:t>Target Coding Rate</w:t>
            </w:r>
          </w:p>
        </w:tc>
        <w:tc>
          <w:tcPr>
            <w:tcW w:w="864" w:type="dxa"/>
          </w:tcPr>
          <w:p w14:paraId="4FE1BA47" w14:textId="77777777" w:rsidR="00491C16" w:rsidRPr="00491C16" w:rsidRDefault="00491C16" w:rsidP="00766098">
            <w:pPr>
              <w:pStyle w:val="TAC"/>
              <w:rPr>
                <w:rFonts w:eastAsia="SimSun"/>
              </w:rPr>
            </w:pPr>
          </w:p>
        </w:tc>
        <w:tc>
          <w:tcPr>
            <w:tcW w:w="993" w:type="dxa"/>
          </w:tcPr>
          <w:p w14:paraId="21B41135" w14:textId="77777777" w:rsidR="00491C16" w:rsidRPr="00491C16" w:rsidRDefault="00491C16" w:rsidP="00766098">
            <w:pPr>
              <w:pStyle w:val="TAC"/>
              <w:rPr>
                <w:rFonts w:eastAsia="SimSun"/>
              </w:rPr>
            </w:pPr>
            <w:r w:rsidRPr="00491C16">
              <w:rPr>
                <w:rFonts w:eastAsia="SimSun"/>
              </w:rPr>
              <w:t>4/5</w:t>
            </w:r>
          </w:p>
        </w:tc>
        <w:tc>
          <w:tcPr>
            <w:tcW w:w="992" w:type="dxa"/>
          </w:tcPr>
          <w:p w14:paraId="1404E8D0" w14:textId="77777777" w:rsidR="00491C16" w:rsidRPr="00491C16" w:rsidRDefault="00491C16" w:rsidP="00766098">
            <w:pPr>
              <w:pStyle w:val="TAC"/>
              <w:rPr>
                <w:rFonts w:eastAsia="SimSun"/>
              </w:rPr>
            </w:pPr>
            <w:r w:rsidRPr="00491C16">
              <w:rPr>
                <w:rFonts w:eastAsia="SimSun"/>
              </w:rPr>
              <w:t>4/5</w:t>
            </w:r>
          </w:p>
        </w:tc>
        <w:tc>
          <w:tcPr>
            <w:tcW w:w="992" w:type="dxa"/>
          </w:tcPr>
          <w:p w14:paraId="1B641CC7" w14:textId="77777777" w:rsidR="00491C16" w:rsidRPr="00491C16" w:rsidRDefault="00491C16" w:rsidP="00766098">
            <w:pPr>
              <w:pStyle w:val="TAC"/>
              <w:rPr>
                <w:rFonts w:eastAsia="SimSun"/>
              </w:rPr>
            </w:pPr>
            <w:r w:rsidRPr="00491C16">
              <w:rPr>
                <w:rFonts w:eastAsia="SimSun"/>
              </w:rPr>
              <w:t>4/5</w:t>
            </w:r>
          </w:p>
        </w:tc>
        <w:tc>
          <w:tcPr>
            <w:tcW w:w="1012" w:type="dxa"/>
          </w:tcPr>
          <w:p w14:paraId="6AB0AE05" w14:textId="77777777" w:rsidR="00491C16" w:rsidRPr="00491C16" w:rsidRDefault="00491C16" w:rsidP="00766098">
            <w:pPr>
              <w:pStyle w:val="TAC"/>
              <w:rPr>
                <w:rFonts w:eastAsia="SimSun"/>
              </w:rPr>
            </w:pPr>
            <w:r w:rsidRPr="00491C16">
              <w:rPr>
                <w:rFonts w:eastAsia="SimSun"/>
              </w:rPr>
              <w:t>4/5</w:t>
            </w:r>
          </w:p>
        </w:tc>
      </w:tr>
      <w:tr w:rsidR="00491C16" w:rsidRPr="00491C16" w14:paraId="10C2962B" w14:textId="77777777" w:rsidTr="00766098">
        <w:trPr>
          <w:jc w:val="center"/>
        </w:trPr>
        <w:tc>
          <w:tcPr>
            <w:tcW w:w="3690" w:type="dxa"/>
          </w:tcPr>
          <w:p w14:paraId="7F08E303" w14:textId="77777777" w:rsidR="00491C16" w:rsidRPr="00491C16" w:rsidRDefault="00491C16" w:rsidP="00766098">
            <w:pPr>
              <w:pStyle w:val="TAC"/>
              <w:rPr>
                <w:rFonts w:eastAsia="SimSun"/>
              </w:rPr>
            </w:pPr>
            <w:r w:rsidRPr="00491C16">
              <w:rPr>
                <w:rFonts w:eastAsia="SimSun"/>
              </w:rPr>
              <w:t>Maximum number of HARQ transmissions</w:t>
            </w:r>
          </w:p>
        </w:tc>
        <w:tc>
          <w:tcPr>
            <w:tcW w:w="864" w:type="dxa"/>
          </w:tcPr>
          <w:p w14:paraId="12F9F250" w14:textId="77777777" w:rsidR="00491C16" w:rsidRPr="00491C16" w:rsidRDefault="00491C16" w:rsidP="00766098">
            <w:pPr>
              <w:pStyle w:val="TAC"/>
              <w:rPr>
                <w:rFonts w:eastAsia="SimSun"/>
              </w:rPr>
            </w:pPr>
          </w:p>
        </w:tc>
        <w:tc>
          <w:tcPr>
            <w:tcW w:w="993" w:type="dxa"/>
          </w:tcPr>
          <w:p w14:paraId="19D1A33C" w14:textId="77777777" w:rsidR="00491C16" w:rsidRPr="00491C16" w:rsidRDefault="00491C16" w:rsidP="00766098">
            <w:pPr>
              <w:pStyle w:val="TAC"/>
              <w:rPr>
                <w:rFonts w:eastAsia="SimSun"/>
              </w:rPr>
            </w:pPr>
            <w:r w:rsidRPr="00491C16">
              <w:rPr>
                <w:rFonts w:eastAsia="SimSun"/>
              </w:rPr>
              <w:t>1</w:t>
            </w:r>
          </w:p>
        </w:tc>
        <w:tc>
          <w:tcPr>
            <w:tcW w:w="992" w:type="dxa"/>
          </w:tcPr>
          <w:p w14:paraId="1A6FE2CE" w14:textId="77777777" w:rsidR="00491C16" w:rsidRPr="00491C16" w:rsidRDefault="00491C16" w:rsidP="00766098">
            <w:pPr>
              <w:pStyle w:val="TAC"/>
              <w:rPr>
                <w:rFonts w:eastAsia="SimSun"/>
              </w:rPr>
            </w:pPr>
            <w:r w:rsidRPr="00491C16">
              <w:rPr>
                <w:rFonts w:eastAsia="SimSun"/>
              </w:rPr>
              <w:t>1</w:t>
            </w:r>
          </w:p>
        </w:tc>
        <w:tc>
          <w:tcPr>
            <w:tcW w:w="992" w:type="dxa"/>
          </w:tcPr>
          <w:p w14:paraId="515CC08B" w14:textId="77777777" w:rsidR="00491C16" w:rsidRPr="00491C16" w:rsidRDefault="00491C16" w:rsidP="00766098">
            <w:pPr>
              <w:pStyle w:val="TAC"/>
              <w:rPr>
                <w:rFonts w:eastAsia="SimSun"/>
              </w:rPr>
            </w:pPr>
            <w:r w:rsidRPr="00491C16">
              <w:rPr>
                <w:rFonts w:eastAsia="SimSun"/>
              </w:rPr>
              <w:t>1</w:t>
            </w:r>
          </w:p>
        </w:tc>
        <w:tc>
          <w:tcPr>
            <w:tcW w:w="1012" w:type="dxa"/>
          </w:tcPr>
          <w:p w14:paraId="6E5367D0" w14:textId="77777777" w:rsidR="00491C16" w:rsidRPr="00491C16" w:rsidRDefault="00491C16" w:rsidP="00766098">
            <w:pPr>
              <w:pStyle w:val="TAC"/>
              <w:rPr>
                <w:rFonts w:eastAsia="SimSun"/>
              </w:rPr>
            </w:pPr>
            <w:r w:rsidRPr="00491C16">
              <w:rPr>
                <w:rFonts w:eastAsia="SimSun"/>
              </w:rPr>
              <w:t>1</w:t>
            </w:r>
          </w:p>
        </w:tc>
      </w:tr>
      <w:tr w:rsidR="00491C16" w:rsidRPr="00491C16" w14:paraId="2F047742" w14:textId="77777777" w:rsidTr="00766098">
        <w:trPr>
          <w:jc w:val="center"/>
        </w:trPr>
        <w:tc>
          <w:tcPr>
            <w:tcW w:w="3690" w:type="dxa"/>
          </w:tcPr>
          <w:p w14:paraId="1407AFFD" w14:textId="77777777" w:rsidR="00491C16" w:rsidRPr="00491C16" w:rsidRDefault="00491C16" w:rsidP="00766098">
            <w:pPr>
              <w:pStyle w:val="TAC"/>
              <w:rPr>
                <w:rFonts w:eastAsia="SimSun"/>
              </w:rPr>
            </w:pPr>
            <w:r w:rsidRPr="00491C16">
              <w:rPr>
                <w:rFonts w:eastAsia="SimSun"/>
              </w:rPr>
              <w:t>Information Bit Payload per Slot</w:t>
            </w:r>
          </w:p>
        </w:tc>
        <w:tc>
          <w:tcPr>
            <w:tcW w:w="864" w:type="dxa"/>
          </w:tcPr>
          <w:p w14:paraId="05F73184" w14:textId="77777777" w:rsidR="00491C16" w:rsidRPr="00491C16" w:rsidRDefault="00491C16" w:rsidP="00766098">
            <w:pPr>
              <w:pStyle w:val="TAC"/>
              <w:rPr>
                <w:rFonts w:eastAsia="SimSun"/>
              </w:rPr>
            </w:pPr>
          </w:p>
        </w:tc>
        <w:tc>
          <w:tcPr>
            <w:tcW w:w="993" w:type="dxa"/>
          </w:tcPr>
          <w:p w14:paraId="773335B2" w14:textId="77777777" w:rsidR="00491C16" w:rsidRPr="00491C16" w:rsidRDefault="00491C16" w:rsidP="00766098">
            <w:pPr>
              <w:pStyle w:val="TAC"/>
              <w:rPr>
                <w:rFonts w:eastAsia="SimSun"/>
              </w:rPr>
            </w:pPr>
          </w:p>
        </w:tc>
        <w:tc>
          <w:tcPr>
            <w:tcW w:w="992" w:type="dxa"/>
          </w:tcPr>
          <w:p w14:paraId="029FD5F8" w14:textId="77777777" w:rsidR="00491C16" w:rsidRPr="00491C16" w:rsidRDefault="00491C16" w:rsidP="00766098">
            <w:pPr>
              <w:pStyle w:val="TAC"/>
              <w:rPr>
                <w:rFonts w:eastAsia="SimSun"/>
              </w:rPr>
            </w:pPr>
          </w:p>
        </w:tc>
        <w:tc>
          <w:tcPr>
            <w:tcW w:w="992" w:type="dxa"/>
          </w:tcPr>
          <w:p w14:paraId="48E03893" w14:textId="77777777" w:rsidR="00491C16" w:rsidRPr="00491C16" w:rsidRDefault="00491C16" w:rsidP="00766098">
            <w:pPr>
              <w:pStyle w:val="TAC"/>
              <w:rPr>
                <w:rFonts w:eastAsia="SimSun"/>
              </w:rPr>
            </w:pPr>
          </w:p>
        </w:tc>
        <w:tc>
          <w:tcPr>
            <w:tcW w:w="1012" w:type="dxa"/>
          </w:tcPr>
          <w:p w14:paraId="5CE7430F" w14:textId="77777777" w:rsidR="00491C16" w:rsidRPr="00491C16" w:rsidRDefault="00491C16" w:rsidP="00766098">
            <w:pPr>
              <w:pStyle w:val="TAC"/>
              <w:rPr>
                <w:rFonts w:eastAsia="SimSun"/>
              </w:rPr>
            </w:pPr>
          </w:p>
        </w:tc>
      </w:tr>
      <w:tr w:rsidR="00491C16" w:rsidRPr="00491C16" w14:paraId="57A60B53" w14:textId="77777777" w:rsidTr="00766098">
        <w:trPr>
          <w:jc w:val="center"/>
        </w:trPr>
        <w:tc>
          <w:tcPr>
            <w:tcW w:w="3690" w:type="dxa"/>
          </w:tcPr>
          <w:p w14:paraId="595FEC87"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5001D0CE" w14:textId="77777777" w:rsidR="00491C16" w:rsidRPr="00491C16" w:rsidRDefault="00491C16" w:rsidP="00766098">
            <w:pPr>
              <w:pStyle w:val="TAC"/>
              <w:rPr>
                <w:rFonts w:eastAsia="SimSun"/>
              </w:rPr>
            </w:pPr>
            <w:r w:rsidRPr="00491C16">
              <w:rPr>
                <w:rFonts w:eastAsia="SimSun"/>
              </w:rPr>
              <w:t>Bits</w:t>
            </w:r>
          </w:p>
        </w:tc>
        <w:tc>
          <w:tcPr>
            <w:tcW w:w="993" w:type="dxa"/>
          </w:tcPr>
          <w:p w14:paraId="70B45FE6" w14:textId="77777777" w:rsidR="00491C16" w:rsidRPr="00491C16" w:rsidRDefault="00491C16" w:rsidP="00766098">
            <w:pPr>
              <w:pStyle w:val="TAC"/>
              <w:rPr>
                <w:rFonts w:eastAsia="SimSun"/>
              </w:rPr>
            </w:pPr>
            <w:r w:rsidRPr="00491C16">
              <w:rPr>
                <w:rFonts w:eastAsia="SimSun"/>
              </w:rPr>
              <w:t>N/A</w:t>
            </w:r>
          </w:p>
        </w:tc>
        <w:tc>
          <w:tcPr>
            <w:tcW w:w="992" w:type="dxa"/>
          </w:tcPr>
          <w:p w14:paraId="52CFFE6D" w14:textId="77777777" w:rsidR="00491C16" w:rsidRPr="00491C16" w:rsidRDefault="00491C16" w:rsidP="00766098">
            <w:pPr>
              <w:pStyle w:val="TAC"/>
              <w:rPr>
                <w:rFonts w:eastAsia="SimSun"/>
              </w:rPr>
            </w:pPr>
            <w:r w:rsidRPr="00491C16">
              <w:rPr>
                <w:rFonts w:eastAsia="SimSun"/>
              </w:rPr>
              <w:t>N/A</w:t>
            </w:r>
          </w:p>
        </w:tc>
        <w:tc>
          <w:tcPr>
            <w:tcW w:w="992" w:type="dxa"/>
          </w:tcPr>
          <w:p w14:paraId="10608FD1" w14:textId="77777777" w:rsidR="00491C16" w:rsidRPr="00491C16" w:rsidRDefault="00491C16" w:rsidP="00766098">
            <w:pPr>
              <w:pStyle w:val="TAC"/>
              <w:rPr>
                <w:rFonts w:eastAsia="SimSun"/>
              </w:rPr>
            </w:pPr>
            <w:r w:rsidRPr="00491C16">
              <w:rPr>
                <w:rFonts w:eastAsia="SimSun"/>
              </w:rPr>
              <w:t>N/A</w:t>
            </w:r>
          </w:p>
        </w:tc>
        <w:tc>
          <w:tcPr>
            <w:tcW w:w="1012" w:type="dxa"/>
          </w:tcPr>
          <w:p w14:paraId="6379EDD6" w14:textId="77777777" w:rsidR="00491C16" w:rsidRPr="00491C16" w:rsidRDefault="00491C16" w:rsidP="00766098">
            <w:pPr>
              <w:pStyle w:val="TAC"/>
              <w:rPr>
                <w:rFonts w:eastAsia="SimSun"/>
              </w:rPr>
            </w:pPr>
            <w:r w:rsidRPr="00491C16">
              <w:rPr>
                <w:rFonts w:eastAsia="SimSun"/>
              </w:rPr>
              <w:t>N/A</w:t>
            </w:r>
          </w:p>
        </w:tc>
      </w:tr>
      <w:tr w:rsidR="00491C16" w:rsidRPr="00491C16" w14:paraId="50FB53B5" w14:textId="77777777" w:rsidTr="00766098">
        <w:trPr>
          <w:jc w:val="center"/>
        </w:trPr>
        <w:tc>
          <w:tcPr>
            <w:tcW w:w="3690" w:type="dxa"/>
          </w:tcPr>
          <w:p w14:paraId="180D4E2A"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517C6105" w14:textId="77777777" w:rsidR="00491C16" w:rsidRPr="00491C16" w:rsidRDefault="00491C16" w:rsidP="00766098">
            <w:pPr>
              <w:pStyle w:val="TAC"/>
              <w:rPr>
                <w:rFonts w:eastAsia="SimSun"/>
              </w:rPr>
            </w:pPr>
            <w:r w:rsidRPr="00491C16">
              <w:rPr>
                <w:rFonts w:eastAsia="SimSun"/>
              </w:rPr>
              <w:t>Bits</w:t>
            </w:r>
          </w:p>
        </w:tc>
        <w:tc>
          <w:tcPr>
            <w:tcW w:w="993" w:type="dxa"/>
          </w:tcPr>
          <w:p w14:paraId="2BA2ECC3" w14:textId="77777777" w:rsidR="00491C16" w:rsidRPr="00491C16" w:rsidRDefault="00491C16" w:rsidP="00766098">
            <w:pPr>
              <w:pStyle w:val="TAC"/>
              <w:rPr>
                <w:rFonts w:eastAsia="SimSun"/>
              </w:rPr>
            </w:pPr>
            <w:r w:rsidRPr="00491C16">
              <w:rPr>
                <w:rFonts w:eastAsia="SimSun"/>
              </w:rPr>
              <w:t>22032</w:t>
            </w:r>
          </w:p>
        </w:tc>
        <w:tc>
          <w:tcPr>
            <w:tcW w:w="992" w:type="dxa"/>
          </w:tcPr>
          <w:p w14:paraId="2461B68E" w14:textId="77777777" w:rsidR="00491C16" w:rsidRPr="00491C16" w:rsidRDefault="00491C16" w:rsidP="00766098">
            <w:pPr>
              <w:pStyle w:val="TAC"/>
              <w:rPr>
                <w:rFonts w:eastAsia="SimSun"/>
              </w:rPr>
            </w:pPr>
            <w:r w:rsidRPr="00491C16">
              <w:rPr>
                <w:rFonts w:eastAsia="SimSun"/>
              </w:rPr>
              <w:t>42016</w:t>
            </w:r>
          </w:p>
        </w:tc>
        <w:tc>
          <w:tcPr>
            <w:tcW w:w="992" w:type="dxa"/>
          </w:tcPr>
          <w:p w14:paraId="53A52486" w14:textId="77777777" w:rsidR="00491C16" w:rsidRPr="00491C16" w:rsidRDefault="00491C16" w:rsidP="00766098">
            <w:pPr>
              <w:pStyle w:val="TAC"/>
              <w:rPr>
                <w:rFonts w:eastAsia="SimSun"/>
              </w:rPr>
            </w:pPr>
            <w:r w:rsidRPr="00491C16">
              <w:rPr>
                <w:rFonts w:eastAsia="SimSun"/>
              </w:rPr>
              <w:t>83976</w:t>
            </w:r>
          </w:p>
        </w:tc>
        <w:tc>
          <w:tcPr>
            <w:tcW w:w="1012" w:type="dxa"/>
          </w:tcPr>
          <w:p w14:paraId="017718B4" w14:textId="77777777" w:rsidR="00491C16" w:rsidRPr="00491C16" w:rsidRDefault="00491C16" w:rsidP="00766098">
            <w:pPr>
              <w:pStyle w:val="TAC"/>
              <w:rPr>
                <w:rFonts w:eastAsia="SimSun"/>
              </w:rPr>
            </w:pPr>
            <w:r w:rsidRPr="00491C16">
              <w:rPr>
                <w:rFonts w:eastAsia="SimSun"/>
              </w:rPr>
              <w:t>98376</w:t>
            </w:r>
          </w:p>
        </w:tc>
      </w:tr>
      <w:tr w:rsidR="00491C16" w:rsidRPr="00491C16" w14:paraId="1E0EACCE" w14:textId="77777777" w:rsidTr="00766098">
        <w:trPr>
          <w:jc w:val="center"/>
        </w:trPr>
        <w:tc>
          <w:tcPr>
            <w:tcW w:w="3690" w:type="dxa"/>
          </w:tcPr>
          <w:p w14:paraId="54C727F0" w14:textId="77777777" w:rsidR="00491C16" w:rsidRPr="00491C16" w:rsidRDefault="00491C16" w:rsidP="00766098">
            <w:pPr>
              <w:pStyle w:val="TAC"/>
              <w:rPr>
                <w:rFonts w:eastAsia="Malgun Gothic"/>
              </w:rPr>
            </w:pPr>
            <w:r w:rsidRPr="00491C16">
              <w:rPr>
                <w:rFonts w:eastAsia="Malgun Gothic"/>
              </w:rPr>
              <w:t>Transport block CRC</w:t>
            </w:r>
          </w:p>
        </w:tc>
        <w:tc>
          <w:tcPr>
            <w:tcW w:w="864" w:type="dxa"/>
          </w:tcPr>
          <w:p w14:paraId="7753F7AD" w14:textId="77777777" w:rsidR="00491C16" w:rsidRPr="00491C16" w:rsidRDefault="00491C16" w:rsidP="00766098">
            <w:pPr>
              <w:pStyle w:val="TAC"/>
              <w:rPr>
                <w:rFonts w:eastAsia="SimSun"/>
              </w:rPr>
            </w:pPr>
            <w:r w:rsidRPr="00491C16">
              <w:rPr>
                <w:rFonts w:eastAsia="SimSun"/>
              </w:rPr>
              <w:t>Bits</w:t>
            </w:r>
          </w:p>
        </w:tc>
        <w:tc>
          <w:tcPr>
            <w:tcW w:w="993" w:type="dxa"/>
          </w:tcPr>
          <w:p w14:paraId="6B51B1B7" w14:textId="77777777" w:rsidR="00491C16" w:rsidRPr="00491C16" w:rsidRDefault="00491C16" w:rsidP="00766098">
            <w:pPr>
              <w:pStyle w:val="TAC"/>
              <w:rPr>
                <w:rFonts w:eastAsia="SimSun"/>
              </w:rPr>
            </w:pPr>
            <w:r w:rsidRPr="00491C16">
              <w:rPr>
                <w:rFonts w:eastAsia="SimSun"/>
              </w:rPr>
              <w:t>24</w:t>
            </w:r>
          </w:p>
        </w:tc>
        <w:tc>
          <w:tcPr>
            <w:tcW w:w="992" w:type="dxa"/>
          </w:tcPr>
          <w:p w14:paraId="381B9BB6" w14:textId="77777777" w:rsidR="00491C16" w:rsidRPr="00491C16" w:rsidRDefault="00491C16" w:rsidP="00766098">
            <w:pPr>
              <w:pStyle w:val="TAC"/>
              <w:rPr>
                <w:rFonts w:eastAsia="SimSun"/>
              </w:rPr>
            </w:pPr>
            <w:r w:rsidRPr="00491C16">
              <w:rPr>
                <w:rFonts w:eastAsia="SimSun"/>
              </w:rPr>
              <w:t>24</w:t>
            </w:r>
          </w:p>
        </w:tc>
        <w:tc>
          <w:tcPr>
            <w:tcW w:w="992" w:type="dxa"/>
          </w:tcPr>
          <w:p w14:paraId="1631740E" w14:textId="77777777" w:rsidR="00491C16" w:rsidRPr="00491C16" w:rsidRDefault="00491C16" w:rsidP="00766098">
            <w:pPr>
              <w:pStyle w:val="TAC"/>
              <w:rPr>
                <w:rFonts w:eastAsia="SimSun"/>
              </w:rPr>
            </w:pPr>
            <w:r w:rsidRPr="00491C16">
              <w:rPr>
                <w:rFonts w:eastAsia="SimSun"/>
              </w:rPr>
              <w:t>24</w:t>
            </w:r>
          </w:p>
        </w:tc>
        <w:tc>
          <w:tcPr>
            <w:tcW w:w="1012" w:type="dxa"/>
          </w:tcPr>
          <w:p w14:paraId="023DF5E3" w14:textId="77777777" w:rsidR="00491C16" w:rsidRPr="00491C16" w:rsidRDefault="00491C16" w:rsidP="00766098">
            <w:pPr>
              <w:pStyle w:val="TAC"/>
              <w:rPr>
                <w:rFonts w:eastAsia="SimSun"/>
              </w:rPr>
            </w:pPr>
            <w:r w:rsidRPr="00491C16">
              <w:rPr>
                <w:rFonts w:eastAsia="SimSun"/>
              </w:rPr>
              <w:t>24</w:t>
            </w:r>
          </w:p>
        </w:tc>
      </w:tr>
      <w:tr w:rsidR="00491C16" w:rsidRPr="00491C16" w14:paraId="406E86E9" w14:textId="77777777" w:rsidTr="00766098">
        <w:trPr>
          <w:jc w:val="center"/>
        </w:trPr>
        <w:tc>
          <w:tcPr>
            <w:tcW w:w="3690" w:type="dxa"/>
          </w:tcPr>
          <w:p w14:paraId="34081C2D" w14:textId="77777777" w:rsidR="00491C16" w:rsidRPr="00491C16" w:rsidRDefault="00491C16" w:rsidP="00766098">
            <w:pPr>
              <w:pStyle w:val="TAC"/>
              <w:rPr>
                <w:rFonts w:eastAsia="Malgun Gothic"/>
              </w:rPr>
            </w:pPr>
            <w:r w:rsidRPr="00491C16">
              <w:rPr>
                <w:rFonts w:eastAsia="Malgun Gothic"/>
              </w:rPr>
              <w:t>LDPC base graph</w:t>
            </w:r>
          </w:p>
        </w:tc>
        <w:tc>
          <w:tcPr>
            <w:tcW w:w="864" w:type="dxa"/>
          </w:tcPr>
          <w:p w14:paraId="362DC3D0" w14:textId="77777777" w:rsidR="00491C16" w:rsidRPr="00491C16" w:rsidRDefault="00491C16" w:rsidP="00766098">
            <w:pPr>
              <w:pStyle w:val="TAC"/>
              <w:rPr>
                <w:rFonts w:eastAsia="SimSun"/>
              </w:rPr>
            </w:pPr>
          </w:p>
        </w:tc>
        <w:tc>
          <w:tcPr>
            <w:tcW w:w="993" w:type="dxa"/>
          </w:tcPr>
          <w:p w14:paraId="14BDD7C2" w14:textId="77777777" w:rsidR="00491C16" w:rsidRPr="00491C16" w:rsidRDefault="00491C16" w:rsidP="00766098">
            <w:pPr>
              <w:pStyle w:val="TAC"/>
              <w:rPr>
                <w:rFonts w:eastAsia="SimSun"/>
              </w:rPr>
            </w:pPr>
            <w:r w:rsidRPr="00491C16">
              <w:rPr>
                <w:rFonts w:eastAsia="SimSun"/>
              </w:rPr>
              <w:t>1</w:t>
            </w:r>
          </w:p>
        </w:tc>
        <w:tc>
          <w:tcPr>
            <w:tcW w:w="992" w:type="dxa"/>
          </w:tcPr>
          <w:p w14:paraId="520AF51B" w14:textId="77777777" w:rsidR="00491C16" w:rsidRPr="00491C16" w:rsidRDefault="00491C16" w:rsidP="00766098">
            <w:pPr>
              <w:pStyle w:val="TAC"/>
              <w:rPr>
                <w:rFonts w:eastAsia="SimSun"/>
              </w:rPr>
            </w:pPr>
            <w:r w:rsidRPr="00491C16">
              <w:rPr>
                <w:rFonts w:eastAsia="SimSun"/>
              </w:rPr>
              <w:t>1</w:t>
            </w:r>
          </w:p>
        </w:tc>
        <w:tc>
          <w:tcPr>
            <w:tcW w:w="992" w:type="dxa"/>
          </w:tcPr>
          <w:p w14:paraId="0969FF87" w14:textId="77777777" w:rsidR="00491C16" w:rsidRPr="00491C16" w:rsidRDefault="00491C16" w:rsidP="00766098">
            <w:pPr>
              <w:pStyle w:val="TAC"/>
              <w:rPr>
                <w:rFonts w:eastAsia="SimSun"/>
              </w:rPr>
            </w:pPr>
            <w:r w:rsidRPr="00491C16">
              <w:rPr>
                <w:rFonts w:eastAsia="SimSun"/>
              </w:rPr>
              <w:t>1</w:t>
            </w:r>
          </w:p>
        </w:tc>
        <w:tc>
          <w:tcPr>
            <w:tcW w:w="1012" w:type="dxa"/>
          </w:tcPr>
          <w:p w14:paraId="427C950A" w14:textId="77777777" w:rsidR="00491C16" w:rsidRPr="00491C16" w:rsidRDefault="00491C16" w:rsidP="00766098">
            <w:pPr>
              <w:pStyle w:val="TAC"/>
              <w:rPr>
                <w:rFonts w:eastAsia="SimSun"/>
              </w:rPr>
            </w:pPr>
            <w:r w:rsidRPr="00491C16">
              <w:rPr>
                <w:rFonts w:eastAsia="SimSun"/>
              </w:rPr>
              <w:t>1</w:t>
            </w:r>
          </w:p>
        </w:tc>
      </w:tr>
      <w:tr w:rsidR="00491C16" w:rsidRPr="00491C16" w14:paraId="0B1688F0" w14:textId="77777777" w:rsidTr="00766098">
        <w:trPr>
          <w:jc w:val="center"/>
        </w:trPr>
        <w:tc>
          <w:tcPr>
            <w:tcW w:w="3690" w:type="dxa"/>
          </w:tcPr>
          <w:p w14:paraId="6B3A7029" w14:textId="77777777" w:rsidR="00491C16" w:rsidRPr="00491C16" w:rsidRDefault="00491C16" w:rsidP="00766098">
            <w:pPr>
              <w:pStyle w:val="TAC"/>
              <w:rPr>
                <w:rFonts w:eastAsia="Malgun Gothic"/>
              </w:rPr>
            </w:pPr>
            <w:r w:rsidRPr="00491C16">
              <w:rPr>
                <w:rFonts w:eastAsia="Malgun Gothic"/>
              </w:rPr>
              <w:t>Number of Code Blocks per Slot</w:t>
            </w:r>
          </w:p>
        </w:tc>
        <w:tc>
          <w:tcPr>
            <w:tcW w:w="864" w:type="dxa"/>
          </w:tcPr>
          <w:p w14:paraId="3BEDB4BA" w14:textId="77777777" w:rsidR="00491C16" w:rsidRPr="00491C16" w:rsidRDefault="00491C16" w:rsidP="00766098">
            <w:pPr>
              <w:pStyle w:val="TAC"/>
              <w:rPr>
                <w:rFonts w:eastAsia="SimSun"/>
              </w:rPr>
            </w:pPr>
          </w:p>
        </w:tc>
        <w:tc>
          <w:tcPr>
            <w:tcW w:w="993" w:type="dxa"/>
          </w:tcPr>
          <w:p w14:paraId="293B29B3" w14:textId="77777777" w:rsidR="00491C16" w:rsidRPr="00491C16" w:rsidRDefault="00491C16" w:rsidP="00766098">
            <w:pPr>
              <w:pStyle w:val="TAC"/>
              <w:rPr>
                <w:rFonts w:eastAsia="SimSun"/>
              </w:rPr>
            </w:pPr>
          </w:p>
        </w:tc>
        <w:tc>
          <w:tcPr>
            <w:tcW w:w="992" w:type="dxa"/>
          </w:tcPr>
          <w:p w14:paraId="5DBB819B" w14:textId="77777777" w:rsidR="00491C16" w:rsidRPr="00491C16" w:rsidRDefault="00491C16" w:rsidP="00766098">
            <w:pPr>
              <w:pStyle w:val="TAC"/>
              <w:rPr>
                <w:rFonts w:eastAsia="SimSun"/>
              </w:rPr>
            </w:pPr>
          </w:p>
        </w:tc>
        <w:tc>
          <w:tcPr>
            <w:tcW w:w="992" w:type="dxa"/>
          </w:tcPr>
          <w:p w14:paraId="7D67FF61" w14:textId="77777777" w:rsidR="00491C16" w:rsidRPr="00491C16" w:rsidRDefault="00491C16" w:rsidP="00766098">
            <w:pPr>
              <w:pStyle w:val="TAC"/>
              <w:rPr>
                <w:rFonts w:eastAsia="SimSun"/>
              </w:rPr>
            </w:pPr>
          </w:p>
        </w:tc>
        <w:tc>
          <w:tcPr>
            <w:tcW w:w="1012" w:type="dxa"/>
          </w:tcPr>
          <w:p w14:paraId="19BD37E8" w14:textId="77777777" w:rsidR="00491C16" w:rsidRPr="00491C16" w:rsidRDefault="00491C16" w:rsidP="00766098">
            <w:pPr>
              <w:pStyle w:val="TAC"/>
              <w:rPr>
                <w:rFonts w:eastAsia="SimSun"/>
              </w:rPr>
            </w:pPr>
          </w:p>
        </w:tc>
      </w:tr>
      <w:tr w:rsidR="00491C16" w:rsidRPr="00491C16" w14:paraId="73F23DED" w14:textId="77777777" w:rsidTr="00766098">
        <w:trPr>
          <w:jc w:val="center"/>
        </w:trPr>
        <w:tc>
          <w:tcPr>
            <w:tcW w:w="3690" w:type="dxa"/>
          </w:tcPr>
          <w:p w14:paraId="7A9027DD"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075650D6" w14:textId="77777777" w:rsidR="00491C16" w:rsidRPr="00491C16" w:rsidRDefault="00491C16" w:rsidP="00766098">
            <w:pPr>
              <w:pStyle w:val="TAC"/>
              <w:rPr>
                <w:rFonts w:eastAsia="SimSun"/>
              </w:rPr>
            </w:pPr>
            <w:r w:rsidRPr="00491C16">
              <w:rPr>
                <w:rFonts w:eastAsia="SimSun"/>
              </w:rPr>
              <w:t>CBs</w:t>
            </w:r>
          </w:p>
        </w:tc>
        <w:tc>
          <w:tcPr>
            <w:tcW w:w="993" w:type="dxa"/>
          </w:tcPr>
          <w:p w14:paraId="1567C57C" w14:textId="77777777" w:rsidR="00491C16" w:rsidRPr="00491C16" w:rsidRDefault="00491C16" w:rsidP="00766098">
            <w:pPr>
              <w:pStyle w:val="TAC"/>
              <w:rPr>
                <w:rFonts w:eastAsia="SimSun"/>
              </w:rPr>
            </w:pPr>
            <w:r w:rsidRPr="00491C16">
              <w:rPr>
                <w:rFonts w:eastAsia="SimSun"/>
              </w:rPr>
              <w:t>N/A</w:t>
            </w:r>
          </w:p>
        </w:tc>
        <w:tc>
          <w:tcPr>
            <w:tcW w:w="992" w:type="dxa"/>
          </w:tcPr>
          <w:p w14:paraId="490FF22C" w14:textId="77777777" w:rsidR="00491C16" w:rsidRPr="00491C16" w:rsidRDefault="00491C16" w:rsidP="00766098">
            <w:pPr>
              <w:pStyle w:val="TAC"/>
              <w:rPr>
                <w:rFonts w:eastAsia="SimSun"/>
              </w:rPr>
            </w:pPr>
            <w:r w:rsidRPr="00491C16">
              <w:rPr>
                <w:rFonts w:eastAsia="SimSun"/>
              </w:rPr>
              <w:t>N/A</w:t>
            </w:r>
          </w:p>
        </w:tc>
        <w:tc>
          <w:tcPr>
            <w:tcW w:w="992" w:type="dxa"/>
          </w:tcPr>
          <w:p w14:paraId="03CA70CF" w14:textId="77777777" w:rsidR="00491C16" w:rsidRPr="00491C16" w:rsidRDefault="00491C16" w:rsidP="00766098">
            <w:pPr>
              <w:pStyle w:val="TAC"/>
              <w:rPr>
                <w:rFonts w:eastAsia="SimSun"/>
              </w:rPr>
            </w:pPr>
            <w:r w:rsidRPr="00491C16">
              <w:rPr>
                <w:rFonts w:eastAsia="SimSun"/>
              </w:rPr>
              <w:t>N/A</w:t>
            </w:r>
          </w:p>
        </w:tc>
        <w:tc>
          <w:tcPr>
            <w:tcW w:w="1012" w:type="dxa"/>
          </w:tcPr>
          <w:p w14:paraId="08565B1E" w14:textId="77777777" w:rsidR="00491C16" w:rsidRPr="00491C16" w:rsidRDefault="00491C16" w:rsidP="00766098">
            <w:pPr>
              <w:pStyle w:val="TAC"/>
              <w:rPr>
                <w:rFonts w:eastAsia="SimSun"/>
              </w:rPr>
            </w:pPr>
            <w:r w:rsidRPr="00491C16">
              <w:rPr>
                <w:rFonts w:eastAsia="SimSun"/>
              </w:rPr>
              <w:t>N/A</w:t>
            </w:r>
          </w:p>
        </w:tc>
      </w:tr>
      <w:tr w:rsidR="00491C16" w:rsidRPr="00491C16" w14:paraId="322B17D2" w14:textId="77777777" w:rsidTr="00766098">
        <w:trPr>
          <w:jc w:val="center"/>
        </w:trPr>
        <w:tc>
          <w:tcPr>
            <w:tcW w:w="3690" w:type="dxa"/>
          </w:tcPr>
          <w:p w14:paraId="2F3E977F"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0F46BA48" w14:textId="77777777" w:rsidR="00491C16" w:rsidRPr="00491C16" w:rsidRDefault="00491C16" w:rsidP="00766098">
            <w:pPr>
              <w:pStyle w:val="TAC"/>
              <w:rPr>
                <w:rFonts w:eastAsia="SimSun"/>
              </w:rPr>
            </w:pPr>
            <w:r w:rsidRPr="00491C16">
              <w:rPr>
                <w:rFonts w:eastAsia="SimSun"/>
              </w:rPr>
              <w:t>CBs</w:t>
            </w:r>
          </w:p>
        </w:tc>
        <w:tc>
          <w:tcPr>
            <w:tcW w:w="993" w:type="dxa"/>
          </w:tcPr>
          <w:p w14:paraId="27651926" w14:textId="77777777" w:rsidR="00491C16" w:rsidRPr="00491C16" w:rsidRDefault="00491C16" w:rsidP="00766098">
            <w:pPr>
              <w:pStyle w:val="TAC"/>
              <w:rPr>
                <w:rFonts w:eastAsia="SimSun"/>
              </w:rPr>
            </w:pPr>
            <w:r w:rsidRPr="00491C16">
              <w:rPr>
                <w:rFonts w:eastAsia="SimSun"/>
              </w:rPr>
              <w:t>3</w:t>
            </w:r>
          </w:p>
        </w:tc>
        <w:tc>
          <w:tcPr>
            <w:tcW w:w="992" w:type="dxa"/>
          </w:tcPr>
          <w:p w14:paraId="6C829B19" w14:textId="77777777" w:rsidR="00491C16" w:rsidRPr="00491C16" w:rsidRDefault="00491C16" w:rsidP="00766098">
            <w:pPr>
              <w:pStyle w:val="TAC"/>
              <w:rPr>
                <w:rFonts w:eastAsia="SimSun"/>
              </w:rPr>
            </w:pPr>
            <w:r w:rsidRPr="00491C16">
              <w:rPr>
                <w:rFonts w:eastAsia="SimSun"/>
              </w:rPr>
              <w:t>5</w:t>
            </w:r>
          </w:p>
        </w:tc>
        <w:tc>
          <w:tcPr>
            <w:tcW w:w="992" w:type="dxa"/>
          </w:tcPr>
          <w:p w14:paraId="6984F52E" w14:textId="77777777" w:rsidR="00491C16" w:rsidRPr="00491C16" w:rsidRDefault="00491C16" w:rsidP="00766098">
            <w:pPr>
              <w:pStyle w:val="TAC"/>
              <w:rPr>
                <w:rFonts w:eastAsia="SimSun"/>
              </w:rPr>
            </w:pPr>
            <w:r w:rsidRPr="00491C16">
              <w:rPr>
                <w:rFonts w:eastAsia="SimSun"/>
              </w:rPr>
              <w:t>10</w:t>
            </w:r>
          </w:p>
        </w:tc>
        <w:tc>
          <w:tcPr>
            <w:tcW w:w="1012" w:type="dxa"/>
          </w:tcPr>
          <w:p w14:paraId="2CBEE384" w14:textId="77777777" w:rsidR="00491C16" w:rsidRPr="00491C16" w:rsidRDefault="00491C16" w:rsidP="00766098">
            <w:pPr>
              <w:pStyle w:val="TAC"/>
              <w:rPr>
                <w:rFonts w:eastAsia="SimSun"/>
              </w:rPr>
            </w:pPr>
            <w:r w:rsidRPr="00491C16">
              <w:rPr>
                <w:rFonts w:eastAsia="SimSun"/>
              </w:rPr>
              <w:t>12</w:t>
            </w:r>
          </w:p>
        </w:tc>
      </w:tr>
      <w:tr w:rsidR="00491C16" w:rsidRPr="00491C16" w14:paraId="5CD4130E" w14:textId="77777777" w:rsidTr="00766098">
        <w:trPr>
          <w:jc w:val="center"/>
        </w:trPr>
        <w:tc>
          <w:tcPr>
            <w:tcW w:w="3690" w:type="dxa"/>
          </w:tcPr>
          <w:p w14:paraId="3A3D971A" w14:textId="77777777" w:rsidR="00491C16" w:rsidRPr="00491C16" w:rsidRDefault="00491C16" w:rsidP="00766098">
            <w:pPr>
              <w:pStyle w:val="TAC"/>
              <w:rPr>
                <w:rFonts w:eastAsia="Malgun Gothic"/>
              </w:rPr>
            </w:pPr>
            <w:r w:rsidRPr="00491C16">
              <w:rPr>
                <w:rFonts w:eastAsia="Malgun Gothic"/>
              </w:rPr>
              <w:t>Binary Channel Bits Per Slot</w:t>
            </w:r>
          </w:p>
        </w:tc>
        <w:tc>
          <w:tcPr>
            <w:tcW w:w="864" w:type="dxa"/>
          </w:tcPr>
          <w:p w14:paraId="67DA82AE" w14:textId="77777777" w:rsidR="00491C16" w:rsidRPr="00491C16" w:rsidRDefault="00491C16" w:rsidP="00766098">
            <w:pPr>
              <w:pStyle w:val="TAC"/>
              <w:rPr>
                <w:rFonts w:eastAsia="SimSun"/>
              </w:rPr>
            </w:pPr>
          </w:p>
        </w:tc>
        <w:tc>
          <w:tcPr>
            <w:tcW w:w="993" w:type="dxa"/>
          </w:tcPr>
          <w:p w14:paraId="44D43CEE" w14:textId="77777777" w:rsidR="00491C16" w:rsidRPr="00491C16" w:rsidRDefault="00491C16" w:rsidP="00766098">
            <w:pPr>
              <w:pStyle w:val="TAC"/>
              <w:rPr>
                <w:rFonts w:eastAsia="SimSun"/>
              </w:rPr>
            </w:pPr>
          </w:p>
        </w:tc>
        <w:tc>
          <w:tcPr>
            <w:tcW w:w="992" w:type="dxa"/>
          </w:tcPr>
          <w:p w14:paraId="1D3249A2" w14:textId="77777777" w:rsidR="00491C16" w:rsidRPr="00491C16" w:rsidRDefault="00491C16" w:rsidP="00766098">
            <w:pPr>
              <w:pStyle w:val="TAC"/>
              <w:rPr>
                <w:rFonts w:eastAsia="SimSun"/>
              </w:rPr>
            </w:pPr>
          </w:p>
        </w:tc>
        <w:tc>
          <w:tcPr>
            <w:tcW w:w="992" w:type="dxa"/>
          </w:tcPr>
          <w:p w14:paraId="2D3F9728" w14:textId="77777777" w:rsidR="00491C16" w:rsidRPr="00491C16" w:rsidRDefault="00491C16" w:rsidP="00766098">
            <w:pPr>
              <w:pStyle w:val="TAC"/>
              <w:rPr>
                <w:rFonts w:eastAsia="SimSun"/>
              </w:rPr>
            </w:pPr>
          </w:p>
        </w:tc>
        <w:tc>
          <w:tcPr>
            <w:tcW w:w="1012" w:type="dxa"/>
          </w:tcPr>
          <w:p w14:paraId="7B96A20F" w14:textId="77777777" w:rsidR="00491C16" w:rsidRPr="00491C16" w:rsidRDefault="00491C16" w:rsidP="00766098">
            <w:pPr>
              <w:pStyle w:val="TAC"/>
              <w:rPr>
                <w:rFonts w:eastAsia="SimSun"/>
              </w:rPr>
            </w:pPr>
          </w:p>
        </w:tc>
      </w:tr>
      <w:tr w:rsidR="00491C16" w:rsidRPr="00491C16" w14:paraId="2B722007" w14:textId="77777777" w:rsidTr="00766098">
        <w:trPr>
          <w:jc w:val="center"/>
        </w:trPr>
        <w:tc>
          <w:tcPr>
            <w:tcW w:w="3690" w:type="dxa"/>
          </w:tcPr>
          <w:p w14:paraId="4EEBF8CB"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4DB4757D" w14:textId="77777777" w:rsidR="00491C16" w:rsidRPr="00491C16" w:rsidRDefault="00491C16" w:rsidP="00766098">
            <w:pPr>
              <w:pStyle w:val="TAC"/>
              <w:rPr>
                <w:rFonts w:eastAsia="SimSun"/>
              </w:rPr>
            </w:pPr>
            <w:r w:rsidRPr="00491C16">
              <w:rPr>
                <w:rFonts w:eastAsia="SimSun"/>
              </w:rPr>
              <w:t>Bits</w:t>
            </w:r>
          </w:p>
        </w:tc>
        <w:tc>
          <w:tcPr>
            <w:tcW w:w="993" w:type="dxa"/>
          </w:tcPr>
          <w:p w14:paraId="1F0C0BE9" w14:textId="77777777" w:rsidR="00491C16" w:rsidRPr="00491C16" w:rsidRDefault="00491C16" w:rsidP="00766098">
            <w:pPr>
              <w:pStyle w:val="TAC"/>
              <w:rPr>
                <w:rFonts w:eastAsia="SimSun"/>
              </w:rPr>
            </w:pPr>
            <w:r w:rsidRPr="00491C16">
              <w:rPr>
                <w:rFonts w:eastAsia="SimSun"/>
              </w:rPr>
              <w:t>N/A</w:t>
            </w:r>
          </w:p>
        </w:tc>
        <w:tc>
          <w:tcPr>
            <w:tcW w:w="992" w:type="dxa"/>
          </w:tcPr>
          <w:p w14:paraId="2C31B8C5" w14:textId="77777777" w:rsidR="00491C16" w:rsidRPr="00491C16" w:rsidRDefault="00491C16" w:rsidP="00766098">
            <w:pPr>
              <w:pStyle w:val="TAC"/>
              <w:rPr>
                <w:rFonts w:eastAsia="SimSun"/>
              </w:rPr>
            </w:pPr>
            <w:r w:rsidRPr="00491C16">
              <w:rPr>
                <w:rFonts w:eastAsia="SimSun"/>
              </w:rPr>
              <w:t>N/A</w:t>
            </w:r>
          </w:p>
        </w:tc>
        <w:tc>
          <w:tcPr>
            <w:tcW w:w="992" w:type="dxa"/>
          </w:tcPr>
          <w:p w14:paraId="0A8A3037" w14:textId="77777777" w:rsidR="00491C16" w:rsidRPr="00491C16" w:rsidRDefault="00491C16" w:rsidP="00766098">
            <w:pPr>
              <w:pStyle w:val="TAC"/>
              <w:rPr>
                <w:rFonts w:eastAsia="SimSun"/>
              </w:rPr>
            </w:pPr>
            <w:r w:rsidRPr="00491C16">
              <w:rPr>
                <w:rFonts w:eastAsia="SimSun"/>
              </w:rPr>
              <w:t>N/A</w:t>
            </w:r>
          </w:p>
        </w:tc>
        <w:tc>
          <w:tcPr>
            <w:tcW w:w="1012" w:type="dxa"/>
          </w:tcPr>
          <w:p w14:paraId="72686EDE" w14:textId="77777777" w:rsidR="00491C16" w:rsidRPr="00491C16" w:rsidRDefault="00491C16" w:rsidP="00766098">
            <w:pPr>
              <w:pStyle w:val="TAC"/>
              <w:rPr>
                <w:rFonts w:eastAsia="SimSun"/>
              </w:rPr>
            </w:pPr>
            <w:r w:rsidRPr="00491C16">
              <w:rPr>
                <w:rFonts w:eastAsia="SimSun"/>
              </w:rPr>
              <w:t>N/A</w:t>
            </w:r>
          </w:p>
        </w:tc>
      </w:tr>
      <w:tr w:rsidR="00491C16" w:rsidRPr="00491C16" w14:paraId="612E08C0" w14:textId="77777777" w:rsidTr="00766098">
        <w:trPr>
          <w:jc w:val="center"/>
        </w:trPr>
        <w:tc>
          <w:tcPr>
            <w:tcW w:w="3690" w:type="dxa"/>
          </w:tcPr>
          <w:p w14:paraId="54437D3D"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3C287F0D" w14:textId="77777777" w:rsidR="00491C16" w:rsidRPr="00491C16" w:rsidRDefault="00491C16" w:rsidP="00766098">
            <w:pPr>
              <w:pStyle w:val="TAC"/>
              <w:rPr>
                <w:rFonts w:eastAsia="SimSun"/>
              </w:rPr>
            </w:pPr>
            <w:r w:rsidRPr="00491C16">
              <w:rPr>
                <w:rFonts w:eastAsia="SimSun"/>
              </w:rPr>
              <w:t>Bits</w:t>
            </w:r>
          </w:p>
        </w:tc>
        <w:tc>
          <w:tcPr>
            <w:tcW w:w="993" w:type="dxa"/>
          </w:tcPr>
          <w:p w14:paraId="789EF328" w14:textId="77777777" w:rsidR="00491C16" w:rsidRPr="00491C16" w:rsidRDefault="00491C16" w:rsidP="00766098">
            <w:pPr>
              <w:pStyle w:val="TAC"/>
              <w:rPr>
                <w:rFonts w:eastAsia="SimSun"/>
              </w:rPr>
            </w:pPr>
            <w:r w:rsidRPr="00491C16">
              <w:rPr>
                <w:rFonts w:eastAsia="SimSun"/>
              </w:rPr>
              <w:t>27288</w:t>
            </w:r>
          </w:p>
        </w:tc>
        <w:tc>
          <w:tcPr>
            <w:tcW w:w="992" w:type="dxa"/>
          </w:tcPr>
          <w:p w14:paraId="04E332C8" w14:textId="77777777" w:rsidR="00491C16" w:rsidRPr="00491C16" w:rsidRDefault="00491C16" w:rsidP="00766098">
            <w:pPr>
              <w:pStyle w:val="TAC"/>
              <w:rPr>
                <w:rFonts w:eastAsia="SimSun"/>
              </w:rPr>
            </w:pPr>
            <w:r w:rsidRPr="00491C16">
              <w:rPr>
                <w:rFonts w:eastAsia="SimSun"/>
              </w:rPr>
              <w:t>51336</w:t>
            </w:r>
          </w:p>
        </w:tc>
        <w:tc>
          <w:tcPr>
            <w:tcW w:w="992" w:type="dxa"/>
          </w:tcPr>
          <w:p w14:paraId="1B1FCFD7" w14:textId="77777777" w:rsidR="00491C16" w:rsidRPr="00491C16" w:rsidRDefault="00491C16" w:rsidP="00766098">
            <w:pPr>
              <w:pStyle w:val="TAC"/>
              <w:rPr>
                <w:rFonts w:eastAsia="SimSun"/>
              </w:rPr>
            </w:pPr>
            <w:r w:rsidRPr="00491C16">
              <w:rPr>
                <w:rFonts w:eastAsia="SimSun"/>
              </w:rPr>
              <w:t>102672</w:t>
            </w:r>
          </w:p>
        </w:tc>
        <w:tc>
          <w:tcPr>
            <w:tcW w:w="1012" w:type="dxa"/>
          </w:tcPr>
          <w:p w14:paraId="2E7532E3" w14:textId="77777777" w:rsidR="00491C16" w:rsidRPr="00491C16" w:rsidRDefault="00491C16" w:rsidP="00766098">
            <w:pPr>
              <w:pStyle w:val="TAC"/>
              <w:rPr>
                <w:rFonts w:eastAsia="SimSun"/>
              </w:rPr>
            </w:pPr>
            <w:r w:rsidRPr="00491C16">
              <w:rPr>
                <w:rFonts w:eastAsia="SimSun"/>
              </w:rPr>
              <w:t>122544</w:t>
            </w:r>
          </w:p>
        </w:tc>
      </w:tr>
      <w:tr w:rsidR="00491C16" w:rsidRPr="00491C16" w14:paraId="753D9BBF" w14:textId="77777777" w:rsidTr="00766098">
        <w:trPr>
          <w:trHeight w:val="70"/>
          <w:jc w:val="center"/>
        </w:trPr>
        <w:tc>
          <w:tcPr>
            <w:tcW w:w="3690" w:type="dxa"/>
          </w:tcPr>
          <w:p w14:paraId="3E12A93B" w14:textId="77777777" w:rsidR="00491C16" w:rsidRPr="00491C16" w:rsidRDefault="00491C16" w:rsidP="00766098">
            <w:pPr>
              <w:pStyle w:val="TAC"/>
              <w:rPr>
                <w:rFonts w:eastAsia="SimSun"/>
              </w:rPr>
            </w:pPr>
            <w:r w:rsidRPr="00491C16">
              <w:rPr>
                <w:rFonts w:eastAsia="SimSun"/>
              </w:rPr>
              <w:t>Max. Throughput averaged over 1 frame</w:t>
            </w:r>
            <w:r w:rsidRPr="00491C16">
              <w:rPr>
                <w:rFonts w:eastAsia="Malgun Gothic"/>
              </w:rPr>
              <w:t xml:space="preserve"> (NOTE 7)</w:t>
            </w:r>
          </w:p>
        </w:tc>
        <w:tc>
          <w:tcPr>
            <w:tcW w:w="864" w:type="dxa"/>
          </w:tcPr>
          <w:p w14:paraId="6CF32375" w14:textId="77777777" w:rsidR="00491C16" w:rsidRPr="00491C16" w:rsidRDefault="00491C16" w:rsidP="00766098">
            <w:pPr>
              <w:pStyle w:val="TAC"/>
              <w:rPr>
                <w:rFonts w:eastAsia="SimSun"/>
              </w:rPr>
            </w:pPr>
            <w:r w:rsidRPr="00491C16">
              <w:rPr>
                <w:rFonts w:eastAsia="SimSun"/>
              </w:rPr>
              <w:t>Mbps</w:t>
            </w:r>
          </w:p>
        </w:tc>
        <w:tc>
          <w:tcPr>
            <w:tcW w:w="993" w:type="dxa"/>
          </w:tcPr>
          <w:p w14:paraId="46A43657" w14:textId="77777777" w:rsidR="00491C16" w:rsidRPr="00491C16" w:rsidRDefault="00491C16" w:rsidP="00766098">
            <w:pPr>
              <w:pStyle w:val="TAC"/>
              <w:rPr>
                <w:rFonts w:eastAsia="Malgun Gothic"/>
              </w:rPr>
            </w:pPr>
            <w:r w:rsidRPr="00491C16">
              <w:rPr>
                <w:rFonts w:eastAsia="Malgun Gothic"/>
              </w:rPr>
              <w:t>846.029</w:t>
            </w:r>
          </w:p>
        </w:tc>
        <w:tc>
          <w:tcPr>
            <w:tcW w:w="992" w:type="dxa"/>
          </w:tcPr>
          <w:p w14:paraId="24C584BE" w14:textId="77777777" w:rsidR="00491C16" w:rsidRPr="00491C16" w:rsidRDefault="00491C16" w:rsidP="00766098">
            <w:pPr>
              <w:pStyle w:val="TAC"/>
              <w:rPr>
                <w:rFonts w:eastAsia="Malgun Gothic"/>
              </w:rPr>
            </w:pPr>
            <w:r w:rsidRPr="00491C16">
              <w:rPr>
                <w:rFonts w:eastAsia="Malgun Gothic"/>
              </w:rPr>
              <w:t>1613.414</w:t>
            </w:r>
          </w:p>
        </w:tc>
        <w:tc>
          <w:tcPr>
            <w:tcW w:w="992" w:type="dxa"/>
          </w:tcPr>
          <w:p w14:paraId="48823E65" w14:textId="77777777" w:rsidR="00491C16" w:rsidRPr="00491C16" w:rsidRDefault="00491C16" w:rsidP="00766098">
            <w:pPr>
              <w:pStyle w:val="TAC"/>
              <w:rPr>
                <w:rFonts w:eastAsia="Malgun Gothic"/>
              </w:rPr>
            </w:pPr>
            <w:r w:rsidRPr="00491C16">
              <w:rPr>
                <w:rFonts w:eastAsia="Malgun Gothic"/>
              </w:rPr>
              <w:t>3224.678</w:t>
            </w:r>
          </w:p>
        </w:tc>
        <w:tc>
          <w:tcPr>
            <w:tcW w:w="1012" w:type="dxa"/>
          </w:tcPr>
          <w:p w14:paraId="47A08C92" w14:textId="77777777" w:rsidR="00491C16" w:rsidRPr="00491C16" w:rsidRDefault="00491C16" w:rsidP="00766098">
            <w:pPr>
              <w:pStyle w:val="TAC"/>
              <w:rPr>
                <w:rFonts w:eastAsia="Malgun Gothic"/>
              </w:rPr>
            </w:pPr>
            <w:r w:rsidRPr="00491C16">
              <w:rPr>
                <w:rFonts w:eastAsia="Malgun Gothic"/>
              </w:rPr>
              <w:t>3777.638</w:t>
            </w:r>
          </w:p>
        </w:tc>
      </w:tr>
      <w:tr w:rsidR="00491C16" w:rsidRPr="00491C16" w14:paraId="0244E926" w14:textId="77777777" w:rsidTr="00E12EDE">
        <w:trPr>
          <w:trHeight w:val="70"/>
          <w:jc w:val="center"/>
        </w:trPr>
        <w:tc>
          <w:tcPr>
            <w:tcW w:w="8543" w:type="dxa"/>
            <w:gridSpan w:val="6"/>
          </w:tcPr>
          <w:p w14:paraId="578CDF01"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52540380"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7C17330B"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210E1C44"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55F2C81" w14:textId="77777777" w:rsidR="00491C16" w:rsidRPr="00491C16" w:rsidRDefault="00491C16" w:rsidP="00766098">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1F3B1580"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38B491AA" w14:textId="77777777" w:rsidR="00491C16" w:rsidRPr="00491C16" w:rsidRDefault="00491C16" w:rsidP="00766098">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28B107BC" w14:textId="77777777" w:rsidR="00491C16" w:rsidRPr="00491C16" w:rsidRDefault="00491C16" w:rsidP="00DC7853">
      <w:pPr>
        <w:rPr>
          <w:rFonts w:eastAsia="SimSun"/>
        </w:rPr>
      </w:pPr>
    </w:p>
    <w:p w14:paraId="1BE3778B" w14:textId="77777777" w:rsidR="00842EF7" w:rsidRPr="00C04A08" w:rsidRDefault="00842EF7" w:rsidP="00842EF7">
      <w:pPr>
        <w:pStyle w:val="Heading2"/>
      </w:pPr>
      <w:bookmarkStart w:id="13185" w:name="_Toc21340993"/>
      <w:bookmarkStart w:id="13186" w:name="_Toc29805441"/>
      <w:bookmarkStart w:id="13187" w:name="_Toc36456650"/>
      <w:bookmarkStart w:id="13188" w:name="_Toc36469748"/>
      <w:bookmarkStart w:id="13189" w:name="_Toc37254165"/>
      <w:bookmarkStart w:id="13190" w:name="_Toc37323023"/>
      <w:bookmarkStart w:id="13191" w:name="_Toc37324429"/>
      <w:bookmarkStart w:id="13192" w:name="_Toc45889954"/>
      <w:bookmarkStart w:id="13193" w:name="_Toc52196634"/>
      <w:bookmarkStart w:id="13194" w:name="_Toc52197614"/>
      <w:bookmarkStart w:id="13195" w:name="_Toc53173337"/>
      <w:bookmarkStart w:id="13196" w:name="_Toc53173706"/>
      <w:bookmarkStart w:id="13197" w:name="_Toc61119708"/>
      <w:bookmarkStart w:id="13198" w:name="_Toc61120090"/>
      <w:bookmarkStart w:id="13199" w:name="_Toc67926161"/>
      <w:bookmarkStart w:id="13200" w:name="_Toc75273799"/>
      <w:bookmarkStart w:id="13201" w:name="_Toc76510699"/>
      <w:bookmarkStart w:id="13202" w:name="_Toc83129856"/>
      <w:bookmarkStart w:id="13203" w:name="_Toc90591388"/>
      <w:bookmarkStart w:id="13204" w:name="_Toc98864447"/>
      <w:bookmarkStart w:id="13205" w:name="_Toc99733696"/>
      <w:bookmarkStart w:id="13206" w:name="_Toc106577601"/>
      <w:bookmarkStart w:id="13207" w:name="_Toc114537352"/>
      <w:bookmarkStart w:id="13208" w:name="_Toc115257620"/>
      <w:bookmarkStart w:id="13209" w:name="_Toc123086940"/>
      <w:bookmarkStart w:id="13210" w:name="_Toc124296264"/>
      <w:bookmarkStart w:id="13211" w:name="_Toc124296734"/>
      <w:bookmarkStart w:id="13212" w:name="_Toc130572551"/>
      <w:bookmarkStart w:id="13213" w:name="_Toc131708550"/>
      <w:bookmarkStart w:id="13214" w:name="_Toc137458357"/>
      <w:bookmarkStart w:id="13215" w:name="_Toc138887844"/>
      <w:bookmarkStart w:id="13216" w:name="_Toc138969931"/>
      <w:bookmarkStart w:id="13217" w:name="_Toc145916992"/>
      <w:bookmarkStart w:id="13218" w:name="_Toc155386758"/>
      <w:bookmarkStart w:id="13219" w:name="_Toc161759798"/>
      <w:bookmarkStart w:id="13220" w:name="_Toc169872723"/>
      <w:r w:rsidRPr="00C04A08">
        <w:t>A.4</w:t>
      </w:r>
      <w:r w:rsidRPr="00C04A08">
        <w:tab/>
        <w:t>Void</w:t>
      </w:r>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p>
    <w:p w14:paraId="006DCD51" w14:textId="77777777" w:rsidR="00842EF7" w:rsidRPr="00C04A08" w:rsidRDefault="00842EF7" w:rsidP="00842EF7">
      <w:pPr>
        <w:pStyle w:val="Heading2"/>
      </w:pPr>
      <w:bookmarkStart w:id="13221" w:name="_Toc21340994"/>
      <w:bookmarkStart w:id="13222" w:name="_Toc29805442"/>
      <w:bookmarkStart w:id="13223" w:name="_Toc36456651"/>
      <w:bookmarkStart w:id="13224" w:name="_Toc36469749"/>
      <w:bookmarkStart w:id="13225" w:name="_Toc37254166"/>
      <w:bookmarkStart w:id="13226" w:name="_Toc37323024"/>
      <w:bookmarkStart w:id="13227" w:name="_Toc37324430"/>
      <w:bookmarkStart w:id="13228" w:name="_Toc45889955"/>
      <w:bookmarkStart w:id="13229" w:name="_Toc52196635"/>
      <w:bookmarkStart w:id="13230" w:name="_Toc52197615"/>
      <w:bookmarkStart w:id="13231" w:name="_Toc53173338"/>
      <w:bookmarkStart w:id="13232" w:name="_Toc53173707"/>
      <w:bookmarkStart w:id="13233" w:name="_Toc61119709"/>
      <w:bookmarkStart w:id="13234" w:name="_Toc61120091"/>
      <w:bookmarkStart w:id="13235" w:name="_Toc67926162"/>
      <w:bookmarkStart w:id="13236" w:name="_Toc75273800"/>
      <w:bookmarkStart w:id="13237" w:name="_Toc76510700"/>
      <w:bookmarkStart w:id="13238" w:name="_Toc83129857"/>
      <w:bookmarkStart w:id="13239" w:name="_Toc90591389"/>
      <w:bookmarkStart w:id="13240" w:name="_Toc98864448"/>
      <w:bookmarkStart w:id="13241" w:name="_Toc99733697"/>
      <w:bookmarkStart w:id="13242" w:name="_Toc106577602"/>
      <w:bookmarkStart w:id="13243" w:name="_Toc114537353"/>
      <w:bookmarkStart w:id="13244" w:name="_Toc115257621"/>
      <w:bookmarkStart w:id="13245" w:name="_Toc123086941"/>
      <w:bookmarkStart w:id="13246" w:name="_Toc124296265"/>
      <w:bookmarkStart w:id="13247" w:name="_Toc124296735"/>
      <w:bookmarkStart w:id="13248" w:name="_Toc130572552"/>
      <w:bookmarkStart w:id="13249" w:name="_Toc131708551"/>
      <w:bookmarkStart w:id="13250" w:name="_Toc137458358"/>
      <w:bookmarkStart w:id="13251" w:name="_Toc138887845"/>
      <w:bookmarkStart w:id="13252" w:name="_Toc138969932"/>
      <w:bookmarkStart w:id="13253" w:name="_Toc145916993"/>
      <w:bookmarkStart w:id="13254" w:name="_Toc155386759"/>
      <w:bookmarkStart w:id="13255" w:name="_Toc161759799"/>
      <w:bookmarkStart w:id="13256" w:name="_Toc169872724"/>
      <w:r w:rsidRPr="00C04A08">
        <w:t>A.5</w:t>
      </w:r>
      <w:r w:rsidRPr="00C04A08">
        <w:tab/>
        <w:t>OFDMA Channel Noise Generator (OCNG)</w:t>
      </w:r>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p>
    <w:p w14:paraId="0F6A4A49" w14:textId="77777777" w:rsidR="00842EF7" w:rsidRPr="00C04A08" w:rsidRDefault="00842EF7" w:rsidP="00842EF7">
      <w:pPr>
        <w:pStyle w:val="Heading3"/>
      </w:pPr>
      <w:bookmarkStart w:id="13257" w:name="_Toc21340995"/>
      <w:bookmarkStart w:id="13258" w:name="_Toc29805443"/>
      <w:bookmarkStart w:id="13259" w:name="_Toc36456652"/>
      <w:bookmarkStart w:id="13260" w:name="_Toc36469750"/>
      <w:bookmarkStart w:id="13261" w:name="_Toc37254167"/>
      <w:bookmarkStart w:id="13262" w:name="_Toc37323025"/>
      <w:bookmarkStart w:id="13263" w:name="_Toc37324431"/>
      <w:bookmarkStart w:id="13264" w:name="_Toc45889956"/>
      <w:bookmarkStart w:id="13265" w:name="_Toc52196636"/>
      <w:bookmarkStart w:id="13266" w:name="_Toc52197616"/>
      <w:bookmarkStart w:id="13267" w:name="_Toc53173339"/>
      <w:bookmarkStart w:id="13268" w:name="_Toc53173708"/>
      <w:bookmarkStart w:id="13269" w:name="_Toc61119710"/>
      <w:bookmarkStart w:id="13270" w:name="_Toc61120092"/>
      <w:bookmarkStart w:id="13271" w:name="_Toc67926163"/>
      <w:bookmarkStart w:id="13272" w:name="_Toc75273801"/>
      <w:bookmarkStart w:id="13273" w:name="_Toc76510701"/>
      <w:bookmarkStart w:id="13274" w:name="_Toc83129858"/>
      <w:bookmarkStart w:id="13275" w:name="_Toc90591390"/>
      <w:bookmarkStart w:id="13276" w:name="_Toc98864449"/>
      <w:bookmarkStart w:id="13277" w:name="_Toc99733698"/>
      <w:bookmarkStart w:id="13278" w:name="_Toc106577603"/>
      <w:bookmarkStart w:id="13279" w:name="_Toc114537354"/>
      <w:bookmarkStart w:id="13280" w:name="_Toc115257622"/>
      <w:bookmarkStart w:id="13281" w:name="_Toc123086942"/>
      <w:bookmarkStart w:id="13282" w:name="_Toc124296266"/>
      <w:bookmarkStart w:id="13283" w:name="_Toc124296736"/>
      <w:bookmarkStart w:id="13284" w:name="_Toc130572553"/>
      <w:bookmarkStart w:id="13285" w:name="_Toc131708552"/>
      <w:bookmarkStart w:id="13286" w:name="_Toc137458359"/>
      <w:bookmarkStart w:id="13287" w:name="_Toc138887846"/>
      <w:bookmarkStart w:id="13288" w:name="_Toc138969933"/>
      <w:bookmarkStart w:id="13289" w:name="_Toc145916994"/>
      <w:bookmarkStart w:id="13290" w:name="_Toc155386760"/>
      <w:bookmarkStart w:id="13291" w:name="_Toc161759800"/>
      <w:bookmarkStart w:id="13292" w:name="_Toc169872725"/>
      <w:r w:rsidRPr="00C04A08">
        <w:t>A.5.1</w:t>
      </w:r>
      <w:r w:rsidRPr="00C04A08">
        <w:tab/>
        <w:t>OCNG Patterns for FDD</w:t>
      </w:r>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p>
    <w:p w14:paraId="7BB08C49" w14:textId="77777777" w:rsidR="00842EF7" w:rsidRPr="00C04A08" w:rsidRDefault="00842EF7" w:rsidP="00842EF7">
      <w:pPr>
        <w:pStyle w:val="Heading3"/>
      </w:pPr>
      <w:bookmarkStart w:id="13293" w:name="_Toc21340996"/>
      <w:bookmarkStart w:id="13294" w:name="_Toc29805444"/>
      <w:bookmarkStart w:id="13295" w:name="_Toc36456653"/>
      <w:bookmarkStart w:id="13296" w:name="_Toc36469751"/>
      <w:bookmarkStart w:id="13297" w:name="_Toc37254168"/>
      <w:bookmarkStart w:id="13298" w:name="_Toc37323026"/>
      <w:bookmarkStart w:id="13299" w:name="_Toc37324432"/>
      <w:bookmarkStart w:id="13300" w:name="_Toc45889957"/>
      <w:bookmarkStart w:id="13301" w:name="_Toc52196637"/>
      <w:bookmarkStart w:id="13302" w:name="_Toc52197617"/>
      <w:bookmarkStart w:id="13303" w:name="_Toc53173340"/>
      <w:bookmarkStart w:id="13304" w:name="_Toc53173709"/>
      <w:bookmarkStart w:id="13305" w:name="_Toc61119711"/>
      <w:bookmarkStart w:id="13306" w:name="_Toc61120093"/>
      <w:bookmarkStart w:id="13307" w:name="_Toc67926164"/>
      <w:bookmarkStart w:id="13308" w:name="_Toc75273802"/>
      <w:bookmarkStart w:id="13309" w:name="_Toc76510702"/>
      <w:bookmarkStart w:id="13310" w:name="_Toc83129859"/>
      <w:bookmarkStart w:id="13311" w:name="_Toc90591391"/>
      <w:bookmarkStart w:id="13312" w:name="_Toc98864450"/>
      <w:bookmarkStart w:id="13313" w:name="_Toc99733699"/>
      <w:bookmarkStart w:id="13314" w:name="_Toc106577604"/>
      <w:bookmarkStart w:id="13315" w:name="_Toc114537355"/>
      <w:bookmarkStart w:id="13316" w:name="_Toc115257623"/>
      <w:bookmarkStart w:id="13317" w:name="_Toc123086943"/>
      <w:bookmarkStart w:id="13318" w:name="_Toc124296267"/>
      <w:bookmarkStart w:id="13319" w:name="_Toc124296737"/>
      <w:bookmarkStart w:id="13320" w:name="_Toc130572554"/>
      <w:bookmarkStart w:id="13321" w:name="_Toc131708553"/>
      <w:bookmarkStart w:id="13322" w:name="_Toc137458360"/>
      <w:bookmarkStart w:id="13323" w:name="_Toc138887847"/>
      <w:bookmarkStart w:id="13324" w:name="_Toc138969934"/>
      <w:bookmarkStart w:id="13325" w:name="_Toc145916995"/>
      <w:bookmarkStart w:id="13326" w:name="_Toc155386761"/>
      <w:bookmarkStart w:id="13327" w:name="_Toc161759801"/>
      <w:bookmarkStart w:id="13328" w:name="_Toc169872726"/>
      <w:r w:rsidRPr="00C04A08">
        <w:t>A.5.2</w:t>
      </w:r>
      <w:r w:rsidRPr="00C04A08">
        <w:tab/>
        <w:t>OCNG Patterns for TDD</w:t>
      </w:r>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p>
    <w:p w14:paraId="3F02D9F2" w14:textId="77777777" w:rsidR="00842EF7" w:rsidRPr="00C04A08" w:rsidRDefault="00842EF7" w:rsidP="00842EF7">
      <w:pPr>
        <w:pStyle w:val="Heading4"/>
      </w:pPr>
      <w:bookmarkStart w:id="13329" w:name="_Toc21340997"/>
      <w:bookmarkStart w:id="13330" w:name="_Toc29805445"/>
      <w:bookmarkStart w:id="13331" w:name="_Toc36456654"/>
      <w:bookmarkStart w:id="13332" w:name="_Toc36469752"/>
      <w:bookmarkStart w:id="13333" w:name="_Toc37254169"/>
      <w:bookmarkStart w:id="13334" w:name="_Toc37323027"/>
      <w:bookmarkStart w:id="13335" w:name="_Toc37324433"/>
      <w:bookmarkStart w:id="13336" w:name="_Toc45889958"/>
      <w:bookmarkStart w:id="13337" w:name="_Toc52196638"/>
      <w:bookmarkStart w:id="13338" w:name="_Toc52197618"/>
      <w:bookmarkStart w:id="13339" w:name="_Toc53173341"/>
      <w:bookmarkStart w:id="13340" w:name="_Toc53173710"/>
      <w:bookmarkStart w:id="13341" w:name="_Toc61119712"/>
      <w:bookmarkStart w:id="13342" w:name="_Toc61120094"/>
      <w:bookmarkStart w:id="13343" w:name="_Toc67926165"/>
      <w:bookmarkStart w:id="13344" w:name="_Toc75273803"/>
      <w:bookmarkStart w:id="13345" w:name="_Toc76510703"/>
      <w:bookmarkStart w:id="13346" w:name="_Toc83129860"/>
      <w:bookmarkStart w:id="13347" w:name="_Toc90591392"/>
      <w:bookmarkStart w:id="13348" w:name="_Toc98864451"/>
      <w:bookmarkStart w:id="13349" w:name="_Toc99733700"/>
      <w:bookmarkStart w:id="13350" w:name="_Toc106577605"/>
      <w:bookmarkStart w:id="13351" w:name="_Toc114537356"/>
      <w:bookmarkStart w:id="13352" w:name="_Toc115257624"/>
      <w:bookmarkStart w:id="13353" w:name="_Toc123086944"/>
      <w:bookmarkStart w:id="13354" w:name="_Toc124296268"/>
      <w:bookmarkStart w:id="13355" w:name="_Toc124296738"/>
      <w:bookmarkStart w:id="13356" w:name="_Toc130572555"/>
      <w:bookmarkStart w:id="13357" w:name="_Toc131708554"/>
      <w:bookmarkStart w:id="13358" w:name="_Toc137458361"/>
      <w:bookmarkStart w:id="13359" w:name="_Toc138887848"/>
      <w:bookmarkStart w:id="13360" w:name="_Toc138969935"/>
      <w:bookmarkStart w:id="13361" w:name="_Toc145916996"/>
      <w:bookmarkStart w:id="13362" w:name="_Toc155386762"/>
      <w:bookmarkStart w:id="13363" w:name="_Toc161759802"/>
      <w:bookmarkStart w:id="13364" w:name="_Toc169872727"/>
      <w:r w:rsidRPr="00C04A08">
        <w:t>A.5.2.1</w:t>
      </w:r>
      <w:r w:rsidRPr="00C04A08">
        <w:tab/>
        <w:t>OCNG TDD pattern 1: Generic OCNG TDD Pattern for all unused REs</w:t>
      </w:r>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00430F">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00430F">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46F8226C" w:rsidR="00842EF7" w:rsidRDefault="00842EF7" w:rsidP="00842EF7">
      <w:pPr>
        <w:pStyle w:val="Heading8"/>
      </w:pPr>
      <w:r w:rsidRPr="00C04A08">
        <w:br w:type="page"/>
      </w:r>
      <w:bookmarkStart w:id="13365" w:name="_Toc21340998"/>
      <w:bookmarkStart w:id="13366" w:name="_Toc29805446"/>
      <w:bookmarkStart w:id="13367" w:name="_Toc36456655"/>
      <w:bookmarkStart w:id="13368" w:name="_Toc36469753"/>
      <w:bookmarkStart w:id="13369" w:name="_Toc37254170"/>
      <w:bookmarkStart w:id="13370" w:name="_Toc37323028"/>
      <w:bookmarkStart w:id="13371" w:name="_Toc37324434"/>
      <w:bookmarkStart w:id="13372" w:name="_Toc45889959"/>
      <w:bookmarkStart w:id="13373" w:name="_Toc52196639"/>
      <w:bookmarkStart w:id="13374" w:name="_Toc52197619"/>
      <w:bookmarkStart w:id="13375" w:name="_Toc53173342"/>
      <w:bookmarkStart w:id="13376" w:name="_Toc53173711"/>
      <w:bookmarkStart w:id="13377" w:name="_Toc61119713"/>
      <w:bookmarkStart w:id="13378" w:name="_Toc61120095"/>
      <w:bookmarkStart w:id="13379" w:name="_Toc67926166"/>
      <w:bookmarkStart w:id="13380" w:name="_Toc75273804"/>
      <w:bookmarkStart w:id="13381" w:name="_Toc76510704"/>
      <w:bookmarkStart w:id="13382" w:name="_Toc83129861"/>
      <w:bookmarkStart w:id="13383" w:name="_Toc90591393"/>
      <w:bookmarkStart w:id="13384" w:name="_Toc98864452"/>
      <w:bookmarkStart w:id="13385" w:name="_Toc99733701"/>
      <w:bookmarkStart w:id="13386" w:name="_Toc106577606"/>
      <w:bookmarkStart w:id="13387" w:name="_Toc114537357"/>
      <w:bookmarkStart w:id="13388" w:name="_Toc115257625"/>
      <w:bookmarkStart w:id="13389" w:name="_Toc123086945"/>
      <w:bookmarkStart w:id="13390" w:name="_Toc124296269"/>
      <w:bookmarkStart w:id="13391" w:name="_Toc124296739"/>
      <w:bookmarkStart w:id="13392" w:name="_Toc130572556"/>
      <w:bookmarkStart w:id="13393" w:name="_Toc131708555"/>
      <w:bookmarkStart w:id="13394" w:name="_Toc137458362"/>
      <w:bookmarkStart w:id="13395" w:name="_Toc138887849"/>
      <w:bookmarkStart w:id="13396" w:name="_Toc138969936"/>
      <w:bookmarkStart w:id="13397" w:name="_Toc145916997"/>
      <w:bookmarkStart w:id="13398" w:name="_Toc155386763"/>
      <w:bookmarkStart w:id="13399" w:name="_Toc161759803"/>
      <w:bookmarkStart w:id="13400" w:name="_Toc169872728"/>
      <w:r w:rsidRPr="00C04A08">
        <w:t>Annex B (informative): Void</w:t>
      </w:r>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p>
    <w:p w14:paraId="384D694B" w14:textId="77777777" w:rsidR="00FB1307" w:rsidRPr="00FB1307" w:rsidRDefault="00FB1307" w:rsidP="00FB1307"/>
    <w:p w14:paraId="310FE587" w14:textId="77777777" w:rsidR="00842EF7" w:rsidRPr="00C04A08" w:rsidRDefault="00842EF7" w:rsidP="00842EF7">
      <w:pPr>
        <w:pStyle w:val="Heading8"/>
      </w:pPr>
      <w:r w:rsidRPr="00C04A08">
        <w:br w:type="page"/>
      </w:r>
      <w:bookmarkStart w:id="13401" w:name="_Toc21340999"/>
      <w:bookmarkStart w:id="13402" w:name="_Toc29805447"/>
      <w:bookmarkStart w:id="13403" w:name="_Toc36456656"/>
      <w:bookmarkStart w:id="13404" w:name="_Toc36469754"/>
      <w:bookmarkStart w:id="13405" w:name="_Toc37254171"/>
      <w:bookmarkStart w:id="13406" w:name="_Toc37323029"/>
      <w:bookmarkStart w:id="13407" w:name="_Toc37324435"/>
      <w:bookmarkStart w:id="13408" w:name="_Toc45889960"/>
      <w:bookmarkStart w:id="13409" w:name="_Toc52196640"/>
      <w:bookmarkStart w:id="13410" w:name="_Toc52197620"/>
      <w:bookmarkStart w:id="13411" w:name="_Toc53173343"/>
      <w:bookmarkStart w:id="13412" w:name="_Toc53173712"/>
      <w:bookmarkStart w:id="13413" w:name="_Toc61119714"/>
      <w:bookmarkStart w:id="13414" w:name="_Toc61120096"/>
      <w:bookmarkStart w:id="13415" w:name="_Toc67926167"/>
      <w:bookmarkStart w:id="13416" w:name="_Toc75273805"/>
      <w:bookmarkStart w:id="13417" w:name="_Toc76510705"/>
      <w:bookmarkStart w:id="13418" w:name="_Toc83129862"/>
      <w:bookmarkStart w:id="13419" w:name="_Toc90591394"/>
      <w:bookmarkStart w:id="13420" w:name="_Toc98864453"/>
      <w:bookmarkStart w:id="13421" w:name="_Toc99733702"/>
      <w:bookmarkStart w:id="13422" w:name="_Toc106577607"/>
      <w:bookmarkStart w:id="13423" w:name="_Toc114537358"/>
      <w:bookmarkStart w:id="13424" w:name="_Toc115257626"/>
      <w:bookmarkStart w:id="13425" w:name="_Toc123086946"/>
      <w:bookmarkStart w:id="13426" w:name="_Toc124296270"/>
      <w:bookmarkStart w:id="13427" w:name="_Toc124296740"/>
      <w:bookmarkStart w:id="13428" w:name="_Toc130572557"/>
      <w:bookmarkStart w:id="13429" w:name="_Toc131708556"/>
      <w:bookmarkStart w:id="13430" w:name="_Toc137458363"/>
      <w:bookmarkStart w:id="13431" w:name="_Toc138887850"/>
      <w:bookmarkStart w:id="13432" w:name="_Toc138969937"/>
      <w:bookmarkStart w:id="13433" w:name="_Toc145916998"/>
      <w:bookmarkStart w:id="13434" w:name="_Toc155386764"/>
      <w:bookmarkStart w:id="13435" w:name="_Toc161759804"/>
      <w:bookmarkStart w:id="13436" w:name="_Toc169872729"/>
      <w:r w:rsidRPr="00C04A08">
        <w:t>Annex C (normative):</w:t>
      </w:r>
      <w:r w:rsidRPr="00C04A08">
        <w:br/>
        <w:t>Downlink physical channels</w:t>
      </w:r>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3437" w:name="_Toc21341000"/>
      <w:bookmarkStart w:id="13438" w:name="_Toc29805448"/>
      <w:bookmarkStart w:id="13439" w:name="_Toc36456657"/>
      <w:bookmarkStart w:id="13440" w:name="_Toc36469755"/>
      <w:bookmarkStart w:id="13441" w:name="_Toc37254172"/>
      <w:bookmarkStart w:id="13442" w:name="_Toc37323030"/>
      <w:bookmarkStart w:id="13443" w:name="_Toc37324436"/>
      <w:bookmarkStart w:id="13444" w:name="_Toc45889961"/>
      <w:bookmarkStart w:id="13445" w:name="_Toc52196641"/>
      <w:bookmarkStart w:id="13446" w:name="_Toc52197621"/>
      <w:bookmarkStart w:id="13447" w:name="_Toc53173344"/>
      <w:bookmarkStart w:id="13448" w:name="_Toc53173713"/>
      <w:bookmarkStart w:id="13449" w:name="_Toc61119715"/>
      <w:bookmarkStart w:id="13450" w:name="_Toc61120097"/>
      <w:bookmarkStart w:id="13451" w:name="_Toc67926168"/>
      <w:bookmarkStart w:id="13452" w:name="_Toc75273806"/>
      <w:bookmarkStart w:id="13453" w:name="_Toc76510706"/>
      <w:bookmarkStart w:id="13454" w:name="_Toc83129863"/>
      <w:bookmarkStart w:id="13455" w:name="_Toc90591395"/>
      <w:bookmarkStart w:id="13456" w:name="_Toc98864454"/>
      <w:bookmarkStart w:id="13457" w:name="_Toc99733703"/>
      <w:bookmarkStart w:id="13458" w:name="_Toc106577608"/>
      <w:bookmarkStart w:id="13459" w:name="_Toc114537359"/>
      <w:bookmarkStart w:id="13460" w:name="_Toc115257627"/>
      <w:bookmarkStart w:id="13461" w:name="_Toc123086947"/>
      <w:bookmarkStart w:id="13462" w:name="_Toc124296271"/>
      <w:bookmarkStart w:id="13463" w:name="_Toc124296741"/>
      <w:bookmarkStart w:id="13464" w:name="_Toc130572558"/>
      <w:bookmarkStart w:id="13465" w:name="_Toc131708557"/>
      <w:bookmarkStart w:id="13466" w:name="_Toc137458364"/>
      <w:bookmarkStart w:id="13467" w:name="_Toc138887851"/>
      <w:bookmarkStart w:id="13468" w:name="_Toc138969938"/>
      <w:bookmarkStart w:id="13469" w:name="_Toc145916999"/>
      <w:bookmarkStart w:id="13470" w:name="_Toc155386765"/>
      <w:bookmarkStart w:id="13471" w:name="_Toc161759805"/>
      <w:bookmarkStart w:id="13472" w:name="_Toc169872730"/>
      <w:r w:rsidRPr="00C04A08">
        <w:t>C.1</w:t>
      </w:r>
      <w:r w:rsidRPr="00C04A08">
        <w:tab/>
        <w:t>General</w:t>
      </w:r>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p>
    <w:p w14:paraId="5A613D2D" w14:textId="77777777" w:rsidR="00842EF7" w:rsidRPr="00C04A08" w:rsidRDefault="00842EF7" w:rsidP="00842EF7"/>
    <w:p w14:paraId="5F74D591" w14:textId="77777777" w:rsidR="00842EF7" w:rsidRPr="00C04A08" w:rsidRDefault="00842EF7" w:rsidP="00842EF7">
      <w:pPr>
        <w:pStyle w:val="Heading1"/>
      </w:pPr>
      <w:bookmarkStart w:id="13473" w:name="_Toc21341001"/>
      <w:bookmarkStart w:id="13474" w:name="_Toc29805449"/>
      <w:bookmarkStart w:id="13475" w:name="_Toc36456658"/>
      <w:bookmarkStart w:id="13476" w:name="_Toc36469756"/>
      <w:bookmarkStart w:id="13477" w:name="_Toc37254173"/>
      <w:bookmarkStart w:id="13478" w:name="_Toc37323031"/>
      <w:bookmarkStart w:id="13479" w:name="_Toc37324437"/>
      <w:bookmarkStart w:id="13480" w:name="_Toc45889962"/>
      <w:bookmarkStart w:id="13481" w:name="_Toc52196642"/>
      <w:bookmarkStart w:id="13482" w:name="_Toc52197622"/>
      <w:bookmarkStart w:id="13483" w:name="_Toc53173345"/>
      <w:bookmarkStart w:id="13484" w:name="_Toc53173714"/>
      <w:bookmarkStart w:id="13485" w:name="_Toc61119716"/>
      <w:bookmarkStart w:id="13486" w:name="_Toc61120098"/>
      <w:bookmarkStart w:id="13487" w:name="_Toc67926169"/>
      <w:bookmarkStart w:id="13488" w:name="_Toc75273807"/>
      <w:bookmarkStart w:id="13489" w:name="_Toc76510707"/>
      <w:bookmarkStart w:id="13490" w:name="_Toc83129864"/>
      <w:bookmarkStart w:id="13491" w:name="_Toc90591396"/>
      <w:bookmarkStart w:id="13492" w:name="_Toc98864455"/>
      <w:bookmarkStart w:id="13493" w:name="_Toc99733704"/>
      <w:bookmarkStart w:id="13494" w:name="_Toc106577609"/>
      <w:bookmarkStart w:id="13495" w:name="_Toc114537360"/>
      <w:bookmarkStart w:id="13496" w:name="_Toc115257628"/>
      <w:bookmarkStart w:id="13497" w:name="_Toc123086948"/>
      <w:bookmarkStart w:id="13498" w:name="_Toc124296272"/>
      <w:bookmarkStart w:id="13499" w:name="_Toc124296742"/>
      <w:bookmarkStart w:id="13500" w:name="_Toc130572559"/>
      <w:bookmarkStart w:id="13501" w:name="_Toc131708558"/>
      <w:bookmarkStart w:id="13502" w:name="_Toc137458365"/>
      <w:bookmarkStart w:id="13503" w:name="_Toc138887852"/>
      <w:bookmarkStart w:id="13504" w:name="_Toc138969939"/>
      <w:bookmarkStart w:id="13505" w:name="_Toc145917000"/>
      <w:bookmarkStart w:id="13506" w:name="_Toc155386766"/>
      <w:bookmarkStart w:id="13507" w:name="_Toc161759806"/>
      <w:bookmarkStart w:id="13508" w:name="_Toc169872731"/>
      <w:r w:rsidRPr="00C04A08">
        <w:t>C.2</w:t>
      </w:r>
      <w:r w:rsidRPr="00C04A08">
        <w:tab/>
        <w:t>Setup</w:t>
      </w:r>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3509" w:name="_Toc21341002"/>
      <w:bookmarkStart w:id="13510" w:name="_Toc29805450"/>
      <w:bookmarkStart w:id="13511" w:name="_Toc36456659"/>
      <w:bookmarkStart w:id="13512" w:name="_Toc36469757"/>
      <w:bookmarkStart w:id="13513" w:name="_Toc37254174"/>
      <w:bookmarkStart w:id="13514" w:name="_Toc37323032"/>
      <w:bookmarkStart w:id="13515" w:name="_Toc37324438"/>
      <w:bookmarkStart w:id="13516" w:name="_Toc45889963"/>
      <w:bookmarkStart w:id="13517" w:name="_Toc52196643"/>
      <w:bookmarkStart w:id="13518" w:name="_Toc52197623"/>
      <w:bookmarkStart w:id="13519" w:name="_Toc53173346"/>
      <w:bookmarkStart w:id="13520" w:name="_Toc53173715"/>
      <w:bookmarkStart w:id="13521" w:name="_Toc61119717"/>
      <w:bookmarkStart w:id="13522" w:name="_Toc61120099"/>
      <w:bookmarkStart w:id="13523" w:name="_Toc67926170"/>
      <w:bookmarkStart w:id="13524" w:name="_Toc75273808"/>
      <w:bookmarkStart w:id="13525" w:name="_Toc76510708"/>
      <w:bookmarkStart w:id="13526" w:name="_Toc83129865"/>
      <w:bookmarkStart w:id="13527" w:name="_Toc90591397"/>
      <w:bookmarkStart w:id="13528" w:name="_Toc98864456"/>
      <w:bookmarkStart w:id="13529" w:name="_Toc99733705"/>
      <w:bookmarkStart w:id="13530" w:name="_Toc106577610"/>
      <w:bookmarkStart w:id="13531" w:name="_Toc114537361"/>
      <w:bookmarkStart w:id="13532" w:name="_Toc115257629"/>
      <w:bookmarkStart w:id="13533" w:name="_Toc123086949"/>
      <w:bookmarkStart w:id="13534" w:name="_Toc124296273"/>
      <w:bookmarkStart w:id="13535" w:name="_Toc124296743"/>
      <w:bookmarkStart w:id="13536" w:name="_Toc130572560"/>
      <w:bookmarkStart w:id="13537" w:name="_Toc131708559"/>
      <w:bookmarkStart w:id="13538" w:name="_Toc137458366"/>
      <w:bookmarkStart w:id="13539" w:name="_Toc138887853"/>
      <w:bookmarkStart w:id="13540" w:name="_Toc138969940"/>
      <w:bookmarkStart w:id="13541" w:name="_Toc145917001"/>
      <w:bookmarkStart w:id="13542" w:name="_Toc155386767"/>
      <w:bookmarkStart w:id="13543" w:name="_Toc161759807"/>
      <w:bookmarkStart w:id="13544" w:name="_Toc169872732"/>
      <w:r w:rsidRPr="00C04A08">
        <w:t>C.3</w:t>
      </w:r>
      <w:r w:rsidRPr="00C04A08">
        <w:tab/>
        <w:t>Connection</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p>
    <w:p w14:paraId="195E4FD1" w14:textId="77777777" w:rsidR="00842EF7" w:rsidRPr="00C04A08" w:rsidRDefault="00842EF7" w:rsidP="00842EF7">
      <w:pPr>
        <w:pStyle w:val="Heading2"/>
      </w:pPr>
      <w:bookmarkStart w:id="13545" w:name="_Toc21341003"/>
      <w:bookmarkStart w:id="13546" w:name="_Toc29805451"/>
      <w:bookmarkStart w:id="13547" w:name="_Toc36456660"/>
      <w:bookmarkStart w:id="13548" w:name="_Toc36469758"/>
      <w:bookmarkStart w:id="13549" w:name="_Toc37254175"/>
      <w:bookmarkStart w:id="13550" w:name="_Toc37323033"/>
      <w:bookmarkStart w:id="13551" w:name="_Toc37324439"/>
      <w:bookmarkStart w:id="13552" w:name="_Toc45889964"/>
      <w:bookmarkStart w:id="13553" w:name="_Toc52196644"/>
      <w:bookmarkStart w:id="13554" w:name="_Toc52197624"/>
      <w:bookmarkStart w:id="13555" w:name="_Toc53173347"/>
      <w:bookmarkStart w:id="13556" w:name="_Toc53173716"/>
      <w:bookmarkStart w:id="13557" w:name="_Toc61119718"/>
      <w:bookmarkStart w:id="13558" w:name="_Toc61120100"/>
      <w:bookmarkStart w:id="13559" w:name="_Toc67926171"/>
      <w:bookmarkStart w:id="13560" w:name="_Toc75273809"/>
      <w:bookmarkStart w:id="13561" w:name="_Toc76510709"/>
      <w:bookmarkStart w:id="13562" w:name="_Toc83129866"/>
      <w:bookmarkStart w:id="13563" w:name="_Toc90591398"/>
      <w:bookmarkStart w:id="13564" w:name="_Toc98864457"/>
      <w:bookmarkStart w:id="13565" w:name="_Toc99733706"/>
      <w:bookmarkStart w:id="13566" w:name="_Toc106577611"/>
      <w:bookmarkStart w:id="13567" w:name="_Toc114537362"/>
      <w:bookmarkStart w:id="13568" w:name="_Toc115257630"/>
      <w:bookmarkStart w:id="13569" w:name="_Toc123086950"/>
      <w:bookmarkStart w:id="13570" w:name="_Toc124296274"/>
      <w:bookmarkStart w:id="13571" w:name="_Toc124296744"/>
      <w:bookmarkStart w:id="13572" w:name="_Toc130572561"/>
      <w:bookmarkStart w:id="13573" w:name="_Toc131708560"/>
      <w:bookmarkStart w:id="13574" w:name="_Toc137458367"/>
      <w:bookmarkStart w:id="13575" w:name="_Toc138887854"/>
      <w:bookmarkStart w:id="13576" w:name="_Toc138969941"/>
      <w:bookmarkStart w:id="13577" w:name="_Toc145917002"/>
      <w:bookmarkStart w:id="13578" w:name="_Toc155386768"/>
      <w:bookmarkStart w:id="13579" w:name="_Toc161759808"/>
      <w:bookmarkStart w:id="13580" w:name="_Toc169872733"/>
      <w:r w:rsidRPr="00C04A08">
        <w:t>C.3.1</w:t>
      </w:r>
      <w:r w:rsidRPr="00C04A08">
        <w:tab/>
        <w:t>Measurement of Receiver Characteristics</w:t>
      </w:r>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3581" w:name="_Toc21341004"/>
      <w:bookmarkStart w:id="13582" w:name="_Toc29805452"/>
      <w:bookmarkStart w:id="13583" w:name="_Toc36456661"/>
      <w:bookmarkStart w:id="13584" w:name="_Toc36469759"/>
      <w:bookmarkStart w:id="13585" w:name="_Toc37254176"/>
      <w:bookmarkStart w:id="13586" w:name="_Toc37323034"/>
      <w:bookmarkStart w:id="13587" w:name="_Toc37324440"/>
      <w:bookmarkStart w:id="13588" w:name="_Toc45889965"/>
      <w:bookmarkStart w:id="13589" w:name="_Toc52196645"/>
      <w:bookmarkStart w:id="13590" w:name="_Toc52197625"/>
      <w:bookmarkStart w:id="13591" w:name="_Toc53173348"/>
      <w:bookmarkStart w:id="13592" w:name="_Toc53173717"/>
      <w:bookmarkStart w:id="13593" w:name="_Toc61119719"/>
      <w:bookmarkStart w:id="13594" w:name="_Toc61120101"/>
      <w:bookmarkStart w:id="13595" w:name="_Toc67926172"/>
      <w:bookmarkStart w:id="13596" w:name="_Toc75273810"/>
      <w:bookmarkStart w:id="13597" w:name="_Toc76510710"/>
      <w:bookmarkStart w:id="13598" w:name="_Toc83129867"/>
      <w:bookmarkStart w:id="13599" w:name="_Toc90591399"/>
      <w:bookmarkStart w:id="13600" w:name="_Toc98864458"/>
      <w:bookmarkStart w:id="13601" w:name="_Toc99733707"/>
      <w:bookmarkStart w:id="13602" w:name="_Toc106577612"/>
      <w:bookmarkStart w:id="13603" w:name="_Toc114537363"/>
      <w:bookmarkStart w:id="13604" w:name="_Toc115257631"/>
      <w:bookmarkStart w:id="13605" w:name="_Toc123086951"/>
      <w:bookmarkStart w:id="13606" w:name="_Toc124296275"/>
      <w:bookmarkStart w:id="13607" w:name="_Toc124296745"/>
      <w:bookmarkStart w:id="13608" w:name="_Toc130572562"/>
      <w:bookmarkStart w:id="13609" w:name="_Toc131708561"/>
      <w:bookmarkStart w:id="13610" w:name="_Toc137458368"/>
      <w:bookmarkStart w:id="13611" w:name="_Toc138887855"/>
      <w:bookmarkStart w:id="13612" w:name="_Toc138969942"/>
      <w:bookmarkStart w:id="13613" w:name="_Toc145917003"/>
      <w:bookmarkStart w:id="13614" w:name="_Toc155386769"/>
      <w:bookmarkStart w:id="13615" w:name="_Toc161759809"/>
      <w:bookmarkStart w:id="13616" w:name="_Toc169872734"/>
      <w:r w:rsidRPr="00C04A08">
        <w:t>Annex D (normative):</w:t>
      </w:r>
      <w:r w:rsidRPr="00C04A08">
        <w:br/>
        <w:t>Characteristics of the interfering signal</w:t>
      </w:r>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p>
    <w:p w14:paraId="6A9C1949" w14:textId="77777777" w:rsidR="00842EF7" w:rsidRPr="00C04A08" w:rsidRDefault="00842EF7" w:rsidP="00842EF7"/>
    <w:p w14:paraId="0182FC6F" w14:textId="77777777" w:rsidR="00842EF7" w:rsidRPr="00C04A08" w:rsidRDefault="00842EF7" w:rsidP="00842EF7">
      <w:pPr>
        <w:pStyle w:val="Heading1"/>
      </w:pPr>
      <w:bookmarkStart w:id="13617" w:name="_Toc21341005"/>
      <w:bookmarkStart w:id="13618" w:name="_Toc29805453"/>
      <w:bookmarkStart w:id="13619" w:name="_Toc36456662"/>
      <w:bookmarkStart w:id="13620" w:name="_Toc36469760"/>
      <w:bookmarkStart w:id="13621" w:name="_Toc37254177"/>
      <w:bookmarkStart w:id="13622" w:name="_Toc37323035"/>
      <w:bookmarkStart w:id="13623" w:name="_Toc37324441"/>
      <w:bookmarkStart w:id="13624" w:name="_Toc45889966"/>
      <w:bookmarkStart w:id="13625" w:name="_Toc52196646"/>
      <w:bookmarkStart w:id="13626" w:name="_Toc52197626"/>
      <w:bookmarkStart w:id="13627" w:name="_Toc53173349"/>
      <w:bookmarkStart w:id="13628" w:name="_Toc53173718"/>
      <w:bookmarkStart w:id="13629" w:name="_Toc61119720"/>
      <w:bookmarkStart w:id="13630" w:name="_Toc61120102"/>
      <w:bookmarkStart w:id="13631" w:name="_Toc67926173"/>
      <w:bookmarkStart w:id="13632" w:name="_Toc75273811"/>
      <w:bookmarkStart w:id="13633" w:name="_Toc76510711"/>
      <w:bookmarkStart w:id="13634" w:name="_Toc83129868"/>
      <w:bookmarkStart w:id="13635" w:name="_Toc90591400"/>
      <w:bookmarkStart w:id="13636" w:name="_Toc98864459"/>
      <w:bookmarkStart w:id="13637" w:name="_Toc99733708"/>
      <w:bookmarkStart w:id="13638" w:name="_Toc106577613"/>
      <w:bookmarkStart w:id="13639" w:name="_Toc114537364"/>
      <w:bookmarkStart w:id="13640" w:name="_Toc115257632"/>
      <w:bookmarkStart w:id="13641" w:name="_Toc123086952"/>
      <w:bookmarkStart w:id="13642" w:name="_Toc124296276"/>
      <w:bookmarkStart w:id="13643" w:name="_Toc124296746"/>
      <w:bookmarkStart w:id="13644" w:name="_Toc130572563"/>
      <w:bookmarkStart w:id="13645" w:name="_Toc131708562"/>
      <w:bookmarkStart w:id="13646" w:name="_Toc137458369"/>
      <w:bookmarkStart w:id="13647" w:name="_Toc138887856"/>
      <w:bookmarkStart w:id="13648" w:name="_Toc138969943"/>
      <w:bookmarkStart w:id="13649" w:name="_Toc145917004"/>
      <w:bookmarkStart w:id="13650" w:name="_Toc155386770"/>
      <w:bookmarkStart w:id="13651" w:name="_Toc161759810"/>
      <w:bookmarkStart w:id="13652" w:name="_Toc169872735"/>
      <w:r w:rsidRPr="00C04A08">
        <w:t>D.1</w:t>
      </w:r>
      <w:r w:rsidRPr="00C04A08">
        <w:tab/>
        <w:t>General</w:t>
      </w:r>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3653" w:name="_Toc21341006"/>
      <w:bookmarkStart w:id="13654" w:name="_Toc29805454"/>
      <w:bookmarkStart w:id="13655" w:name="_Toc36456663"/>
      <w:bookmarkStart w:id="13656" w:name="_Toc36469761"/>
      <w:bookmarkStart w:id="13657" w:name="_Toc37254178"/>
      <w:bookmarkStart w:id="13658" w:name="_Toc37323036"/>
      <w:bookmarkStart w:id="13659" w:name="_Toc37324442"/>
      <w:bookmarkStart w:id="13660" w:name="_Toc45889967"/>
      <w:bookmarkStart w:id="13661" w:name="_Toc52196647"/>
      <w:bookmarkStart w:id="13662" w:name="_Toc52197627"/>
      <w:bookmarkStart w:id="13663" w:name="_Toc53173350"/>
      <w:bookmarkStart w:id="13664" w:name="_Toc53173719"/>
      <w:bookmarkStart w:id="13665" w:name="_Toc61119721"/>
      <w:bookmarkStart w:id="13666" w:name="_Toc61120103"/>
      <w:bookmarkStart w:id="13667" w:name="_Toc67926174"/>
      <w:bookmarkStart w:id="13668" w:name="_Toc75273812"/>
      <w:bookmarkStart w:id="13669" w:name="_Toc76510712"/>
      <w:bookmarkStart w:id="13670" w:name="_Toc83129869"/>
      <w:bookmarkStart w:id="13671" w:name="_Toc90591401"/>
      <w:bookmarkStart w:id="13672" w:name="_Toc98864460"/>
      <w:bookmarkStart w:id="13673" w:name="_Toc99733709"/>
      <w:bookmarkStart w:id="13674" w:name="_Toc106577614"/>
      <w:bookmarkStart w:id="13675" w:name="_Toc114537365"/>
      <w:bookmarkStart w:id="13676" w:name="_Toc115257633"/>
      <w:bookmarkStart w:id="13677" w:name="_Toc123086953"/>
      <w:bookmarkStart w:id="13678" w:name="_Toc124296277"/>
      <w:bookmarkStart w:id="13679" w:name="_Toc124296747"/>
      <w:bookmarkStart w:id="13680" w:name="_Toc130572564"/>
      <w:bookmarkStart w:id="13681" w:name="_Toc131708563"/>
      <w:bookmarkStart w:id="13682" w:name="_Toc137458370"/>
      <w:bookmarkStart w:id="13683" w:name="_Toc138887857"/>
      <w:bookmarkStart w:id="13684" w:name="_Toc138969944"/>
      <w:bookmarkStart w:id="13685" w:name="_Toc145917005"/>
      <w:bookmarkStart w:id="13686" w:name="_Toc155386771"/>
      <w:bookmarkStart w:id="13687" w:name="_Toc161759811"/>
      <w:bookmarkStart w:id="13688" w:name="_Toc169872736"/>
      <w:r w:rsidRPr="00C04A08">
        <w:t>D.2</w:t>
      </w:r>
      <w:r w:rsidRPr="00C04A08">
        <w:tab/>
        <w:t>Interference signals</w:t>
      </w:r>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3689" w:name="_Toc21341007"/>
      <w:bookmarkStart w:id="13690" w:name="_Toc29805455"/>
      <w:bookmarkStart w:id="13691" w:name="_Toc36456664"/>
      <w:bookmarkStart w:id="13692" w:name="_Toc36469762"/>
      <w:bookmarkStart w:id="13693" w:name="_Toc37254179"/>
      <w:bookmarkStart w:id="13694" w:name="_Toc37323037"/>
      <w:bookmarkStart w:id="13695" w:name="_Toc37324443"/>
      <w:bookmarkStart w:id="13696" w:name="_Toc45889968"/>
      <w:bookmarkStart w:id="13697" w:name="_Toc52196648"/>
      <w:bookmarkStart w:id="13698" w:name="_Toc52197628"/>
      <w:bookmarkStart w:id="13699" w:name="_Toc53173351"/>
      <w:bookmarkStart w:id="13700" w:name="_Toc53173720"/>
      <w:bookmarkStart w:id="13701" w:name="_Toc61119722"/>
      <w:bookmarkStart w:id="13702" w:name="_Toc61120104"/>
      <w:bookmarkStart w:id="13703" w:name="_Toc67926175"/>
      <w:bookmarkStart w:id="13704" w:name="_Toc75273813"/>
      <w:bookmarkStart w:id="13705" w:name="_Toc76510713"/>
      <w:bookmarkStart w:id="13706" w:name="_Toc83129870"/>
      <w:bookmarkStart w:id="13707" w:name="_Toc90591402"/>
      <w:bookmarkStart w:id="13708" w:name="_Toc98864461"/>
      <w:bookmarkStart w:id="13709" w:name="_Toc99733710"/>
      <w:bookmarkStart w:id="13710" w:name="_Toc106577615"/>
      <w:bookmarkStart w:id="13711" w:name="_Toc114537366"/>
      <w:bookmarkStart w:id="13712" w:name="_Toc115257634"/>
      <w:bookmarkStart w:id="13713" w:name="_Toc123086954"/>
      <w:bookmarkStart w:id="13714" w:name="_Toc124296278"/>
      <w:bookmarkStart w:id="13715" w:name="_Toc124296748"/>
      <w:bookmarkStart w:id="13716" w:name="_Toc130572565"/>
      <w:bookmarkStart w:id="13717" w:name="_Toc131708564"/>
      <w:bookmarkStart w:id="13718" w:name="_Toc137458371"/>
      <w:bookmarkStart w:id="13719" w:name="_Toc138887858"/>
      <w:bookmarkStart w:id="13720" w:name="_Toc138969945"/>
      <w:bookmarkStart w:id="13721" w:name="_Toc145917006"/>
      <w:bookmarkStart w:id="13722" w:name="_Toc155386772"/>
      <w:bookmarkStart w:id="13723" w:name="_Toc161759812"/>
      <w:bookmarkStart w:id="13724" w:name="_Toc169872737"/>
      <w:r w:rsidRPr="00C04A08">
        <w:t>Annex E (normative):</w:t>
      </w:r>
      <w:r w:rsidRPr="00C04A08">
        <w:br/>
        <w:t>Environmental conditions</w:t>
      </w:r>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p>
    <w:p w14:paraId="55F49E62" w14:textId="77777777" w:rsidR="00842EF7" w:rsidRPr="00C04A08" w:rsidRDefault="00842EF7" w:rsidP="00842EF7"/>
    <w:p w14:paraId="246CFD9B" w14:textId="77777777" w:rsidR="00842EF7" w:rsidRPr="00C04A08" w:rsidRDefault="00842EF7" w:rsidP="00842EF7">
      <w:pPr>
        <w:pStyle w:val="Heading1"/>
      </w:pPr>
      <w:bookmarkStart w:id="13725" w:name="_Toc21341008"/>
      <w:bookmarkStart w:id="13726" w:name="_Toc29805456"/>
      <w:bookmarkStart w:id="13727" w:name="_Toc36456665"/>
      <w:bookmarkStart w:id="13728" w:name="_Toc36469763"/>
      <w:bookmarkStart w:id="13729" w:name="_Toc37254180"/>
      <w:bookmarkStart w:id="13730" w:name="_Toc37323038"/>
      <w:bookmarkStart w:id="13731" w:name="_Toc37324444"/>
      <w:bookmarkStart w:id="13732" w:name="_Toc45889969"/>
      <w:bookmarkStart w:id="13733" w:name="_Toc52196649"/>
      <w:bookmarkStart w:id="13734" w:name="_Toc52197629"/>
      <w:bookmarkStart w:id="13735" w:name="_Toc53173352"/>
      <w:bookmarkStart w:id="13736" w:name="_Toc53173721"/>
      <w:bookmarkStart w:id="13737" w:name="_Toc61119723"/>
      <w:bookmarkStart w:id="13738" w:name="_Toc61120105"/>
      <w:bookmarkStart w:id="13739" w:name="_Toc67926176"/>
      <w:bookmarkStart w:id="13740" w:name="_Toc75273814"/>
      <w:bookmarkStart w:id="13741" w:name="_Toc76510714"/>
      <w:bookmarkStart w:id="13742" w:name="_Toc83129871"/>
      <w:bookmarkStart w:id="13743" w:name="_Toc90591403"/>
      <w:bookmarkStart w:id="13744" w:name="_Toc98864462"/>
      <w:bookmarkStart w:id="13745" w:name="_Toc99733711"/>
      <w:bookmarkStart w:id="13746" w:name="_Toc106577616"/>
      <w:bookmarkStart w:id="13747" w:name="_Toc114537367"/>
      <w:bookmarkStart w:id="13748" w:name="_Toc115257635"/>
      <w:bookmarkStart w:id="13749" w:name="_Toc123086955"/>
      <w:bookmarkStart w:id="13750" w:name="_Toc124296279"/>
      <w:bookmarkStart w:id="13751" w:name="_Toc124296749"/>
      <w:bookmarkStart w:id="13752" w:name="_Toc130572566"/>
      <w:bookmarkStart w:id="13753" w:name="_Toc131708565"/>
      <w:bookmarkStart w:id="13754" w:name="_Toc137458372"/>
      <w:bookmarkStart w:id="13755" w:name="_Toc138887859"/>
      <w:bookmarkStart w:id="13756" w:name="_Toc138969946"/>
      <w:bookmarkStart w:id="13757" w:name="_Toc145917007"/>
      <w:bookmarkStart w:id="13758" w:name="_Toc155386773"/>
      <w:bookmarkStart w:id="13759" w:name="_Toc161759813"/>
      <w:bookmarkStart w:id="13760" w:name="_Toc169872738"/>
      <w:r w:rsidRPr="00C04A08">
        <w:t>E.1</w:t>
      </w:r>
      <w:r w:rsidRPr="00C04A08">
        <w:tab/>
        <w:t>General</w:t>
      </w:r>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3761" w:name="_Toc21341009"/>
      <w:bookmarkStart w:id="13762" w:name="_Toc29805457"/>
      <w:bookmarkStart w:id="13763" w:name="_Toc36456666"/>
      <w:bookmarkStart w:id="13764" w:name="_Toc36469764"/>
      <w:bookmarkStart w:id="13765" w:name="_Toc37254181"/>
      <w:bookmarkStart w:id="13766" w:name="_Toc37323039"/>
      <w:bookmarkStart w:id="13767" w:name="_Toc37324445"/>
      <w:bookmarkStart w:id="13768" w:name="_Toc45889970"/>
      <w:bookmarkStart w:id="13769" w:name="_Toc52196650"/>
      <w:bookmarkStart w:id="13770" w:name="_Toc52197630"/>
      <w:bookmarkStart w:id="13771" w:name="_Toc53173353"/>
      <w:bookmarkStart w:id="13772" w:name="_Toc53173722"/>
      <w:bookmarkStart w:id="13773" w:name="_Toc61119724"/>
      <w:bookmarkStart w:id="13774" w:name="_Toc61120106"/>
      <w:bookmarkStart w:id="13775" w:name="_Toc67926177"/>
      <w:bookmarkStart w:id="13776" w:name="_Toc75273815"/>
      <w:bookmarkStart w:id="13777" w:name="_Toc76510715"/>
      <w:bookmarkStart w:id="13778" w:name="_Toc83129872"/>
      <w:bookmarkStart w:id="13779" w:name="_Toc90591404"/>
      <w:bookmarkStart w:id="13780" w:name="_Toc98864463"/>
      <w:bookmarkStart w:id="13781" w:name="_Toc99733712"/>
      <w:bookmarkStart w:id="13782" w:name="_Toc106577617"/>
      <w:bookmarkStart w:id="13783" w:name="_Toc114537368"/>
      <w:bookmarkStart w:id="13784" w:name="_Toc115257636"/>
      <w:bookmarkStart w:id="13785" w:name="_Toc123086956"/>
      <w:bookmarkStart w:id="13786" w:name="_Toc124296280"/>
      <w:bookmarkStart w:id="13787" w:name="_Toc124296750"/>
      <w:bookmarkStart w:id="13788" w:name="_Toc130572567"/>
      <w:bookmarkStart w:id="13789" w:name="_Toc131708566"/>
      <w:bookmarkStart w:id="13790" w:name="_Toc137458373"/>
      <w:bookmarkStart w:id="13791" w:name="_Toc138887860"/>
      <w:bookmarkStart w:id="13792" w:name="_Toc138969947"/>
      <w:bookmarkStart w:id="13793" w:name="_Toc145917008"/>
      <w:bookmarkStart w:id="13794" w:name="_Toc155386774"/>
      <w:bookmarkStart w:id="13795" w:name="_Toc161759814"/>
      <w:bookmarkStart w:id="13796" w:name="_Toc169872739"/>
      <w:r w:rsidRPr="00C04A08">
        <w:t>E.2</w:t>
      </w:r>
      <w:r w:rsidRPr="00C04A08">
        <w:tab/>
        <w:t>Environmental</w:t>
      </w:r>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p>
    <w:p w14:paraId="3CD86721" w14:textId="77777777" w:rsidR="00842EF7" w:rsidRPr="00C04A08" w:rsidRDefault="00842EF7" w:rsidP="00842EF7">
      <w:bookmarkStart w:id="13797" w:name="historyclause"/>
      <w:r w:rsidRPr="00C04A08">
        <w:t>The requirements in this clause apply to all types of UE(s).</w:t>
      </w:r>
    </w:p>
    <w:p w14:paraId="54F941B1" w14:textId="77777777" w:rsidR="00842EF7" w:rsidRPr="00C04A08" w:rsidRDefault="00842EF7" w:rsidP="00842EF7">
      <w:pPr>
        <w:pStyle w:val="Heading2"/>
      </w:pPr>
      <w:bookmarkStart w:id="13798" w:name="_Toc21341010"/>
      <w:bookmarkStart w:id="13799" w:name="_Toc29805458"/>
      <w:bookmarkStart w:id="13800" w:name="_Toc36456667"/>
      <w:bookmarkStart w:id="13801" w:name="_Toc36469765"/>
      <w:bookmarkStart w:id="13802" w:name="_Toc37254182"/>
      <w:bookmarkStart w:id="13803" w:name="_Toc37323040"/>
      <w:bookmarkStart w:id="13804" w:name="_Toc37324446"/>
      <w:bookmarkStart w:id="13805" w:name="_Toc45889971"/>
      <w:bookmarkStart w:id="13806" w:name="_Toc52196651"/>
      <w:bookmarkStart w:id="13807" w:name="_Toc52197631"/>
      <w:bookmarkStart w:id="13808" w:name="_Toc53173354"/>
      <w:bookmarkStart w:id="13809" w:name="_Toc53173723"/>
      <w:bookmarkStart w:id="13810" w:name="_Toc61119725"/>
      <w:bookmarkStart w:id="13811" w:name="_Toc61120107"/>
      <w:bookmarkStart w:id="13812" w:name="_Toc67926178"/>
      <w:bookmarkStart w:id="13813" w:name="_Toc75273816"/>
      <w:bookmarkStart w:id="13814" w:name="_Toc76510716"/>
      <w:bookmarkStart w:id="13815" w:name="_Toc83129873"/>
      <w:bookmarkStart w:id="13816" w:name="_Toc90591405"/>
      <w:bookmarkStart w:id="13817" w:name="_Toc98864464"/>
      <w:bookmarkStart w:id="13818" w:name="_Toc99733713"/>
      <w:bookmarkStart w:id="13819" w:name="_Toc106577618"/>
      <w:bookmarkStart w:id="13820" w:name="_Toc114537369"/>
      <w:bookmarkStart w:id="13821" w:name="_Toc115257637"/>
      <w:bookmarkStart w:id="13822" w:name="_Toc123086957"/>
      <w:bookmarkStart w:id="13823" w:name="_Toc124296281"/>
      <w:bookmarkStart w:id="13824" w:name="_Toc124296751"/>
      <w:bookmarkStart w:id="13825" w:name="_Toc130572568"/>
      <w:bookmarkStart w:id="13826" w:name="_Toc131708567"/>
      <w:bookmarkStart w:id="13827" w:name="_Toc137458374"/>
      <w:bookmarkStart w:id="13828" w:name="_Toc138887861"/>
      <w:bookmarkStart w:id="13829" w:name="_Toc138969948"/>
      <w:bookmarkStart w:id="13830" w:name="_Toc145917009"/>
      <w:bookmarkStart w:id="13831" w:name="_Toc155386775"/>
      <w:bookmarkStart w:id="13832" w:name="_Toc161759815"/>
      <w:bookmarkStart w:id="13833" w:name="_Toc169872740"/>
      <w:r w:rsidRPr="00C04A08">
        <w:t>E.2.1</w:t>
      </w:r>
      <w:r w:rsidRPr="00C04A08">
        <w:tab/>
        <w:t>Temperature</w:t>
      </w:r>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3846F113" w:rsidR="00842EF7" w:rsidRPr="00C04A08" w:rsidRDefault="0047782C" w:rsidP="00F91227">
            <w:pPr>
              <w:pStyle w:val="TAL"/>
            </w:pPr>
            <w:r w:rsidRPr="007513A5">
              <w:t xml:space="preserve">For normal (room temperature) conditions with relative humidity </w:t>
            </w:r>
            <w:r>
              <w:t>up</w:t>
            </w:r>
            <w:r w:rsidRPr="007513A5">
              <w:t xml:space="preserve">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3834" w:name="_Toc21341011"/>
      <w:bookmarkStart w:id="13835" w:name="_Toc29805459"/>
      <w:bookmarkStart w:id="13836" w:name="_Toc36456668"/>
      <w:bookmarkStart w:id="13837" w:name="_Toc36469766"/>
      <w:bookmarkStart w:id="13838" w:name="_Toc37254183"/>
      <w:bookmarkStart w:id="13839" w:name="_Toc37323041"/>
      <w:bookmarkStart w:id="13840" w:name="_Toc37324447"/>
      <w:bookmarkStart w:id="13841" w:name="_Toc45889972"/>
      <w:bookmarkStart w:id="13842" w:name="_Toc52196652"/>
      <w:bookmarkStart w:id="13843" w:name="_Toc52197632"/>
      <w:bookmarkStart w:id="13844" w:name="_Toc53173355"/>
      <w:bookmarkStart w:id="13845" w:name="_Toc53173724"/>
      <w:bookmarkStart w:id="13846" w:name="_Toc61119726"/>
      <w:bookmarkStart w:id="13847" w:name="_Toc61120108"/>
      <w:bookmarkStart w:id="13848" w:name="_Toc67926179"/>
      <w:bookmarkStart w:id="13849" w:name="_Toc75273817"/>
      <w:bookmarkStart w:id="13850" w:name="_Toc76510717"/>
      <w:bookmarkStart w:id="13851" w:name="_Toc83129874"/>
      <w:bookmarkStart w:id="13852" w:name="_Toc90591406"/>
      <w:bookmarkStart w:id="13853" w:name="_Toc98864465"/>
      <w:bookmarkStart w:id="13854" w:name="_Toc99733714"/>
      <w:bookmarkStart w:id="13855" w:name="_Toc106577619"/>
      <w:bookmarkStart w:id="13856" w:name="_Toc114537370"/>
      <w:bookmarkStart w:id="13857" w:name="_Toc115257638"/>
      <w:bookmarkStart w:id="13858" w:name="_Toc123086958"/>
      <w:bookmarkStart w:id="13859" w:name="_Toc124296282"/>
      <w:bookmarkStart w:id="13860" w:name="_Toc124296752"/>
      <w:bookmarkStart w:id="13861" w:name="_Toc130572569"/>
      <w:bookmarkStart w:id="13862" w:name="_Toc131708568"/>
      <w:bookmarkStart w:id="13863" w:name="_Toc137458375"/>
      <w:bookmarkStart w:id="13864" w:name="_Toc138887862"/>
      <w:bookmarkStart w:id="13865" w:name="_Toc138969949"/>
      <w:bookmarkStart w:id="13866" w:name="_Toc145917010"/>
      <w:bookmarkStart w:id="13867" w:name="_Toc155386776"/>
      <w:bookmarkStart w:id="13868" w:name="_Toc161759816"/>
      <w:bookmarkStart w:id="13869" w:name="_Toc169872741"/>
      <w:r w:rsidRPr="00C04A08">
        <w:t>E.2.2</w:t>
      </w:r>
      <w:r w:rsidRPr="00C04A08">
        <w:tab/>
        <w:t>Voltage</w:t>
      </w:r>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3870" w:name="_Toc21341012"/>
      <w:bookmarkStart w:id="13871" w:name="_Toc29805460"/>
      <w:bookmarkStart w:id="13872" w:name="_Toc36456669"/>
      <w:bookmarkStart w:id="13873" w:name="_Toc36469767"/>
      <w:bookmarkStart w:id="13874" w:name="_Toc37254184"/>
      <w:bookmarkStart w:id="13875" w:name="_Toc37323042"/>
      <w:bookmarkStart w:id="13876" w:name="_Toc37324448"/>
      <w:bookmarkStart w:id="13877" w:name="_Toc45889973"/>
      <w:bookmarkStart w:id="13878" w:name="_Toc52196653"/>
      <w:bookmarkStart w:id="13879" w:name="_Toc52197633"/>
      <w:bookmarkStart w:id="13880" w:name="_Toc53173356"/>
      <w:bookmarkStart w:id="13881" w:name="_Toc53173725"/>
      <w:bookmarkStart w:id="13882" w:name="_Toc61119727"/>
      <w:bookmarkStart w:id="13883" w:name="_Toc61120109"/>
      <w:bookmarkStart w:id="13884" w:name="_Toc67926180"/>
      <w:bookmarkStart w:id="13885" w:name="_Toc75273818"/>
      <w:bookmarkStart w:id="13886" w:name="_Toc76510718"/>
      <w:bookmarkStart w:id="13887" w:name="_Toc83129875"/>
      <w:bookmarkStart w:id="13888" w:name="_Toc90591407"/>
      <w:bookmarkStart w:id="13889" w:name="_Toc98864466"/>
      <w:bookmarkStart w:id="13890" w:name="_Toc99733715"/>
      <w:bookmarkStart w:id="13891" w:name="_Toc106577620"/>
      <w:bookmarkStart w:id="13892" w:name="_Toc114537371"/>
      <w:bookmarkStart w:id="13893" w:name="_Toc115257639"/>
      <w:bookmarkStart w:id="13894" w:name="_Toc123086959"/>
      <w:bookmarkStart w:id="13895" w:name="_Toc124296283"/>
      <w:bookmarkStart w:id="13896" w:name="_Toc124296753"/>
      <w:bookmarkStart w:id="13897" w:name="_Toc130572570"/>
      <w:bookmarkStart w:id="13898" w:name="_Toc131708569"/>
      <w:bookmarkStart w:id="13899" w:name="_Toc137458376"/>
      <w:bookmarkStart w:id="13900" w:name="_Toc138887863"/>
      <w:bookmarkStart w:id="13901" w:name="_Toc138969950"/>
      <w:bookmarkStart w:id="13902" w:name="_Toc145917011"/>
      <w:bookmarkStart w:id="13903" w:name="_Toc155386777"/>
      <w:bookmarkStart w:id="13904" w:name="_Toc161759817"/>
      <w:bookmarkStart w:id="13905" w:name="_Toc169872742"/>
      <w:r w:rsidRPr="00C04A08">
        <w:t>E.2.3</w:t>
      </w:r>
      <w:r w:rsidRPr="00C04A08">
        <w:tab/>
        <w:t>Void</w:t>
      </w:r>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3906" w:name="_Toc21341013"/>
      <w:bookmarkStart w:id="13907" w:name="_Toc29805461"/>
      <w:bookmarkStart w:id="13908" w:name="_Toc36456670"/>
      <w:bookmarkStart w:id="13909" w:name="_Toc36469768"/>
      <w:bookmarkStart w:id="13910" w:name="_Toc37254185"/>
      <w:bookmarkStart w:id="13911" w:name="_Toc37323043"/>
      <w:bookmarkStart w:id="13912" w:name="_Toc37324449"/>
      <w:bookmarkStart w:id="13913" w:name="_Toc45889974"/>
      <w:bookmarkStart w:id="13914" w:name="_Toc52196654"/>
      <w:bookmarkStart w:id="13915" w:name="_Toc52197634"/>
      <w:bookmarkStart w:id="13916" w:name="_Toc53173357"/>
      <w:bookmarkStart w:id="13917" w:name="_Toc53173726"/>
      <w:bookmarkStart w:id="13918" w:name="_Toc61119728"/>
      <w:bookmarkStart w:id="13919" w:name="_Toc61120110"/>
      <w:bookmarkStart w:id="13920" w:name="_Toc67926181"/>
      <w:bookmarkStart w:id="13921" w:name="_Toc75273819"/>
      <w:bookmarkStart w:id="13922" w:name="_Toc76510719"/>
      <w:bookmarkStart w:id="13923" w:name="_Toc83129876"/>
      <w:bookmarkStart w:id="13924" w:name="_Toc90591408"/>
      <w:bookmarkStart w:id="13925" w:name="_Toc98864467"/>
      <w:bookmarkStart w:id="13926" w:name="_Toc99733716"/>
      <w:bookmarkStart w:id="13927" w:name="_Toc106577621"/>
      <w:bookmarkStart w:id="13928" w:name="_Toc114537372"/>
      <w:bookmarkStart w:id="13929" w:name="_Toc115257640"/>
      <w:bookmarkStart w:id="13930" w:name="_Toc123086960"/>
      <w:bookmarkStart w:id="13931" w:name="_Toc124296284"/>
      <w:bookmarkStart w:id="13932" w:name="_Toc124296754"/>
      <w:bookmarkStart w:id="13933" w:name="_Toc130572571"/>
      <w:bookmarkStart w:id="13934" w:name="_Toc131708570"/>
      <w:bookmarkStart w:id="13935" w:name="_Toc137458377"/>
      <w:bookmarkStart w:id="13936" w:name="_Toc138887864"/>
      <w:bookmarkStart w:id="13937" w:name="_Toc138969951"/>
      <w:bookmarkStart w:id="13938" w:name="_Toc145917012"/>
      <w:bookmarkStart w:id="13939" w:name="_Toc155386778"/>
      <w:bookmarkStart w:id="13940" w:name="_Toc161759818"/>
      <w:bookmarkStart w:id="13941" w:name="_Toc169872743"/>
      <w:r w:rsidRPr="00C04A08">
        <w:t>Annex F (normative):</w:t>
      </w:r>
      <w:r w:rsidRPr="00C04A08">
        <w:br/>
        <w:t>Transmit modulation</w:t>
      </w:r>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p>
    <w:p w14:paraId="3D301290" w14:textId="77777777" w:rsidR="00842EF7" w:rsidRPr="00C04A08" w:rsidRDefault="00842EF7" w:rsidP="00842EF7"/>
    <w:p w14:paraId="7844F680" w14:textId="77777777" w:rsidR="00842EF7" w:rsidRPr="00C04A08" w:rsidRDefault="00842EF7" w:rsidP="00842EF7">
      <w:pPr>
        <w:pStyle w:val="Heading1"/>
      </w:pPr>
      <w:bookmarkStart w:id="13942" w:name="_Toc21341014"/>
      <w:bookmarkStart w:id="13943" w:name="_Toc29805462"/>
      <w:bookmarkStart w:id="13944" w:name="_Toc36456671"/>
      <w:bookmarkStart w:id="13945" w:name="_Toc36469769"/>
      <w:bookmarkStart w:id="13946" w:name="_Toc37254186"/>
      <w:bookmarkStart w:id="13947" w:name="_Toc37323044"/>
      <w:bookmarkStart w:id="13948" w:name="_Toc37324450"/>
      <w:bookmarkStart w:id="13949" w:name="_Toc45889975"/>
      <w:bookmarkStart w:id="13950" w:name="_Toc52196655"/>
      <w:bookmarkStart w:id="13951" w:name="_Toc52197635"/>
      <w:bookmarkStart w:id="13952" w:name="_Toc53173358"/>
      <w:bookmarkStart w:id="13953" w:name="_Toc53173727"/>
      <w:bookmarkStart w:id="13954" w:name="_Toc61119729"/>
      <w:bookmarkStart w:id="13955" w:name="_Toc61120111"/>
      <w:bookmarkStart w:id="13956" w:name="_Toc67926182"/>
      <w:bookmarkStart w:id="13957" w:name="_Toc75273820"/>
      <w:bookmarkStart w:id="13958" w:name="_Toc76510720"/>
      <w:bookmarkStart w:id="13959" w:name="_Toc83129877"/>
      <w:bookmarkStart w:id="13960" w:name="_Toc90591409"/>
      <w:bookmarkStart w:id="13961" w:name="_Toc98864468"/>
      <w:bookmarkStart w:id="13962" w:name="_Toc99733717"/>
      <w:bookmarkStart w:id="13963" w:name="_Toc106577622"/>
      <w:bookmarkStart w:id="13964" w:name="_Toc114537373"/>
      <w:bookmarkStart w:id="13965" w:name="_Toc115257641"/>
      <w:bookmarkStart w:id="13966" w:name="_Toc123086961"/>
      <w:bookmarkStart w:id="13967" w:name="_Toc124296285"/>
      <w:bookmarkStart w:id="13968" w:name="_Toc124296755"/>
      <w:bookmarkStart w:id="13969" w:name="_Toc130572572"/>
      <w:bookmarkStart w:id="13970" w:name="_Toc131708571"/>
      <w:bookmarkStart w:id="13971" w:name="_Toc137458378"/>
      <w:bookmarkStart w:id="13972" w:name="_Toc138887865"/>
      <w:bookmarkStart w:id="13973" w:name="_Toc138969952"/>
      <w:bookmarkStart w:id="13974" w:name="_Toc145917013"/>
      <w:bookmarkStart w:id="13975" w:name="_Toc155386779"/>
      <w:bookmarkStart w:id="13976" w:name="_Toc161759819"/>
      <w:bookmarkStart w:id="13977" w:name="_Toc169872744"/>
      <w:r w:rsidRPr="00C04A08">
        <w:t>F.1</w:t>
      </w:r>
      <w:r w:rsidRPr="00C04A08">
        <w:tab/>
        <w:t>Measurement Point</w:t>
      </w:r>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p>
    <w:p w14:paraId="5FFC3098" w14:textId="77777777" w:rsidR="00C35A8F" w:rsidRPr="00A1115A" w:rsidRDefault="00C35A8F" w:rsidP="00C35A8F">
      <w:bookmarkStart w:id="13978" w:name="_Toc21341015"/>
      <w:bookmarkStart w:id="13979" w:name="_Toc29805463"/>
      <w:bookmarkStart w:id="13980" w:name="_Toc36456672"/>
      <w:bookmarkStart w:id="13981" w:name="_Toc36469770"/>
      <w:bookmarkStart w:id="13982" w:name="_Toc37254187"/>
      <w:bookmarkStart w:id="13983" w:name="_Toc37323045"/>
      <w:bookmarkStart w:id="13984" w:name="_Toc37324451"/>
      <w:bookmarkStart w:id="13985" w:name="_Toc45889976"/>
      <w:bookmarkStart w:id="13986" w:name="_Toc52196656"/>
      <w:bookmarkStart w:id="13987" w:name="_Toc52197636"/>
      <w:bookmarkStart w:id="13988" w:name="_Toc53173359"/>
      <w:bookmarkStart w:id="13989" w:name="_Toc53173728"/>
      <w:bookmarkStart w:id="13990" w:name="_Toc61119730"/>
      <w:bookmarkStart w:id="13991" w:name="_Toc61120112"/>
      <w:bookmarkStart w:id="13992" w:name="_Toc67926183"/>
      <w:bookmarkStart w:id="13993" w:name="_Toc75273821"/>
      <w:bookmarkStart w:id="13994" w:name="_Toc76510721"/>
      <w:bookmarkStart w:id="13995" w:name="_Toc83129878"/>
      <w:bookmarkStart w:id="13996" w:name="_Toc90591410"/>
      <w:bookmarkStart w:id="13997" w:name="_Toc98864469"/>
      <w:bookmarkStart w:id="13998" w:name="_Toc99733718"/>
      <w:bookmarkStart w:id="13999"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rPr>
          <w:noProof/>
        </w:rPr>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14000" w:name="_Toc114537374"/>
      <w:bookmarkStart w:id="14001" w:name="_Toc115257642"/>
      <w:bookmarkStart w:id="14002" w:name="_Toc123086962"/>
      <w:bookmarkStart w:id="14003" w:name="_Toc124296286"/>
      <w:bookmarkStart w:id="14004" w:name="_Toc124296756"/>
      <w:bookmarkStart w:id="14005" w:name="_Toc130572573"/>
      <w:bookmarkStart w:id="14006" w:name="_Toc131708572"/>
      <w:bookmarkStart w:id="14007" w:name="_Toc137458379"/>
      <w:bookmarkStart w:id="14008" w:name="_Toc138887866"/>
      <w:bookmarkStart w:id="14009" w:name="_Toc138969953"/>
      <w:bookmarkStart w:id="14010" w:name="_Toc145917014"/>
      <w:bookmarkStart w:id="14011" w:name="_Toc155386780"/>
      <w:bookmarkStart w:id="14012" w:name="_Toc161759820"/>
      <w:bookmarkStart w:id="14013" w:name="_Toc169872745"/>
      <w:r w:rsidRPr="00C04A08">
        <w:t>F.2</w:t>
      </w:r>
      <w:r w:rsidRPr="00C04A08">
        <w:tab/>
        <w:t>Basic Error Vector Magnitude measurement</w:t>
      </w:r>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40" type="#_x0000_t75" style="width:130.5pt;height:52pt" o:ole="">
            <v:imagedata r:id="rId48" o:title=""/>
          </v:shape>
          <o:OLEObject Type="Embed" ProgID="Equation.3" ShapeID="_x0000_i1040" DrawAspect="Content" ObjectID="_1782164706" r:id="rId49"/>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41" type="#_x0000_t75" style="width:16.5pt;height:20.5pt" o:ole="">
            <v:imagedata r:id="rId50" o:title=""/>
          </v:shape>
          <o:OLEObject Type="Embed" ProgID="Equation.3" ShapeID="_x0000_i1041" DrawAspect="Content" ObjectID="_1782164707" r:id="rId51"/>
        </w:object>
      </w:r>
      <w:r w:rsidRPr="00C04A08">
        <w:rPr>
          <w:i/>
        </w:rPr>
        <w:t xml:space="preserve"> </w:t>
      </w:r>
      <w:r w:rsidRPr="00C04A08">
        <w:t xml:space="preserve">is a set of </w:t>
      </w:r>
      <w:r w:rsidRPr="00C04A08">
        <w:rPr>
          <w:position w:val="-14"/>
          <w:sz w:val="24"/>
          <w:szCs w:val="24"/>
        </w:rPr>
        <w:object w:dxaOrig="380" w:dyaOrig="400" w14:anchorId="38FAA93C">
          <v:shape id="_x0000_i1042" type="#_x0000_t75" style="width:20.5pt;height:20.5pt" o:ole="">
            <v:imagedata r:id="rId52" o:title=""/>
          </v:shape>
          <o:OLEObject Type="Embed" ProgID="Equation.3" ShapeID="_x0000_i1042" DrawAspect="Content" ObjectID="_1782164708" r:id="rId53"/>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43" type="#_x0000_t75" style="width:20.5pt;height:20pt" o:ole="">
            <v:imagedata r:id="rId54" o:title=""/>
          </v:shape>
          <o:OLEObject Type="Embed" ProgID="Equation.3" ShapeID="_x0000_i1043" DrawAspect="Content" ObjectID="_1782164709" r:id="rId55"/>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44" type="#_x0000_t75" style="width:20.5pt;height:20pt" o:ole="">
            <v:imagedata r:id="rId56" o:title=""/>
          </v:shape>
          <o:OLEObject Type="Embed" ProgID="Equation.3" ShapeID="_x0000_i1044" DrawAspect="Content" ObjectID="_1782164710" r:id="rId57"/>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45" type="#_x0000_t75" style="width:16.5pt;height:20.5pt" o:ole="">
            <v:imagedata r:id="rId58" o:title=""/>
          </v:shape>
          <o:OLEObject Type="Embed" ProgID="Equation.3" ShapeID="_x0000_i1045" DrawAspect="Content" ObjectID="_1782164711" r:id="rId59"/>
        </w:object>
      </w:r>
      <w:r w:rsidRPr="00C04A08">
        <w:t xml:space="preserve"> is the average power of the ideal signal. For normalized modulation symbols </w:t>
      </w:r>
      <w:r w:rsidRPr="00C04A08">
        <w:rPr>
          <w:position w:val="-12"/>
        </w:rPr>
        <w:object w:dxaOrig="260" w:dyaOrig="360" w14:anchorId="3DF6EA5B">
          <v:shape id="_x0000_i1046" type="#_x0000_t75" style="width:16.5pt;height:20.5pt" o:ole="">
            <v:imagedata r:id="rId58" o:title=""/>
          </v:shape>
          <o:OLEObject Type="Embed" ProgID="Equation.3" ShapeID="_x0000_i1046" DrawAspect="Content" ObjectID="_1782164712" r:id="rId60"/>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4014" w:name="_Toc21341016"/>
      <w:bookmarkStart w:id="14015" w:name="_Toc29805464"/>
      <w:bookmarkStart w:id="14016" w:name="_Toc36456673"/>
      <w:bookmarkStart w:id="14017" w:name="_Toc36469771"/>
      <w:bookmarkStart w:id="14018" w:name="_Toc37254188"/>
      <w:bookmarkStart w:id="14019" w:name="_Toc37323046"/>
      <w:bookmarkStart w:id="14020" w:name="_Toc37324452"/>
      <w:bookmarkStart w:id="14021" w:name="_Toc45889977"/>
      <w:bookmarkStart w:id="14022" w:name="_Toc52196657"/>
      <w:bookmarkStart w:id="14023" w:name="_Toc52197637"/>
      <w:bookmarkStart w:id="14024" w:name="_Toc53173360"/>
      <w:bookmarkStart w:id="14025" w:name="_Toc53173729"/>
      <w:bookmarkStart w:id="14026" w:name="_Toc61119731"/>
      <w:bookmarkStart w:id="14027" w:name="_Toc61120113"/>
      <w:bookmarkStart w:id="14028" w:name="_Toc67926184"/>
      <w:bookmarkStart w:id="14029" w:name="_Toc75273822"/>
      <w:bookmarkStart w:id="14030" w:name="_Toc76510722"/>
      <w:bookmarkStart w:id="14031" w:name="_Toc83129879"/>
      <w:bookmarkStart w:id="14032" w:name="_Toc90591411"/>
      <w:bookmarkStart w:id="14033" w:name="_Toc98864470"/>
      <w:bookmarkStart w:id="14034" w:name="_Toc99733719"/>
      <w:bookmarkStart w:id="14035" w:name="_Toc106577624"/>
      <w:bookmarkStart w:id="14036" w:name="_Toc114537375"/>
      <w:bookmarkStart w:id="14037" w:name="_Toc115257643"/>
      <w:bookmarkStart w:id="14038" w:name="_Toc123086963"/>
      <w:bookmarkStart w:id="14039" w:name="_Toc124296287"/>
      <w:bookmarkStart w:id="14040" w:name="_Toc124296757"/>
      <w:bookmarkStart w:id="14041" w:name="_Toc130572574"/>
      <w:bookmarkStart w:id="14042" w:name="_Toc131708573"/>
      <w:bookmarkStart w:id="14043" w:name="_Toc137458380"/>
      <w:bookmarkStart w:id="14044" w:name="_Toc138887867"/>
      <w:bookmarkStart w:id="14045" w:name="_Toc138969954"/>
      <w:bookmarkStart w:id="14046" w:name="_Toc145917015"/>
      <w:bookmarkStart w:id="14047" w:name="_Toc155386781"/>
      <w:bookmarkStart w:id="14048" w:name="_Toc161759821"/>
      <w:bookmarkStart w:id="14049" w:name="_Toc169872746"/>
      <w:r w:rsidRPr="00C04A08">
        <w:t>F.3</w:t>
      </w:r>
      <w:r w:rsidRPr="00C04A08">
        <w:tab/>
        <w:t>Basic in-band emissions measurement</w:t>
      </w:r>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7" type="#_x0000_t75" style="width:318pt;height:1in" o:ole="">
            <v:imagedata r:id="rId61" o:title=""/>
          </v:shape>
          <o:OLEObject Type="Embed" ProgID="Equation.3" ShapeID="_x0000_i1047" DrawAspect="Content" ObjectID="_1782164713" r:id="rId62"/>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8" type="#_x0000_t75" style="width:16.5pt;height:20.5pt" o:ole="">
            <v:imagedata r:id="rId63" o:title=""/>
          </v:shape>
          <o:OLEObject Type="Embed" ProgID="Equation.3" ShapeID="_x0000_i1048" DrawAspect="Content" ObjectID="_1782164714" r:id="rId64"/>
        </w:object>
      </w:r>
      <w:r w:rsidRPr="00C04A08">
        <w:rPr>
          <w:i/>
        </w:rPr>
        <w:t xml:space="preserve"> </w:t>
      </w:r>
      <w:r w:rsidRPr="00C04A08">
        <w:t xml:space="preserve">is a set of </w:t>
      </w:r>
      <w:r w:rsidRPr="00C04A08">
        <w:rPr>
          <w:position w:val="-14"/>
          <w:sz w:val="24"/>
          <w:szCs w:val="24"/>
        </w:rPr>
        <w:object w:dxaOrig="340" w:dyaOrig="400" w14:anchorId="73B8618C">
          <v:shape id="_x0000_i1049" type="#_x0000_t75" style="width:20pt;height:20.5pt" o:ole="">
            <v:imagedata r:id="rId65" o:title=""/>
          </v:shape>
          <o:OLEObject Type="Embed" ProgID="Equation.3" ShapeID="_x0000_i1049" DrawAspect="Content" ObjectID="_1782164715" r:id="rId66"/>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50" type="#_x0000_t75" style="width:20.5pt;height:16.5pt" o:ole="">
            <v:imagedata r:id="rId67" o:title=""/>
          </v:shape>
          <o:OLEObject Type="Embed" ProgID="Equation.3" ShapeID="_x0000_i1050" DrawAspect="Content" ObjectID="_1782164716" r:id="rId68"/>
        </w:object>
      </w:r>
      <w:r w:rsidRPr="00C04A08">
        <w:t xml:space="preserve"> is the starting frequency offset between the allocated RB and the measured non-allocated RB (e.g. </w:t>
      </w:r>
      <w:r w:rsidRPr="00C04A08">
        <w:rPr>
          <w:position w:val="-10"/>
        </w:rPr>
        <w:object w:dxaOrig="760" w:dyaOrig="340" w14:anchorId="12588D7A">
          <v:shape id="_x0000_i1051" type="#_x0000_t75" style="width:35.5pt;height:20pt" o:ole="">
            <v:imagedata r:id="rId69" o:title=""/>
          </v:shape>
          <o:OLEObject Type="Embed" ProgID="Equation.3" ShapeID="_x0000_i1051" DrawAspect="Content" ObjectID="_1782164717" r:id="rId70"/>
        </w:object>
      </w:r>
      <w:r w:rsidRPr="00C04A08">
        <w:t xml:space="preserve"> or </w:t>
      </w:r>
      <w:r w:rsidRPr="00C04A08">
        <w:rPr>
          <w:position w:val="-10"/>
        </w:rPr>
        <w:object w:dxaOrig="920" w:dyaOrig="340" w14:anchorId="6A383A0B">
          <v:shape id="_x0000_i1052" type="#_x0000_t75" style="width:40.5pt;height:20pt" o:ole="">
            <v:imagedata r:id="rId71" o:title=""/>
          </v:shape>
          <o:OLEObject Type="Embed" ProgID="Equation.3" ShapeID="_x0000_i1052" DrawAspect="Content" ObjectID="_1782164718" r:id="rId72"/>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53" type="#_x0000_t75" style="width:20.5pt;height:16.5pt" o:ole="">
            <v:imagedata r:id="rId73" o:title=""/>
          </v:shape>
          <o:OLEObject Type="Embed" ProgID="Equation.3" ShapeID="_x0000_i1053" DrawAspect="Content" ObjectID="_1782164719" r:id="rId74"/>
        </w:object>
      </w:r>
      <w:r w:rsidRPr="00C04A08">
        <w:t xml:space="preserve"> (resp. </w:t>
      </w:r>
      <w:r w:rsidRPr="00C04A08">
        <w:rPr>
          <w:position w:val="-12"/>
        </w:rPr>
        <w:object w:dxaOrig="460" w:dyaOrig="360" w14:anchorId="5BE53150">
          <v:shape id="_x0000_i1054" type="#_x0000_t75" style="width:30.5pt;height:20.5pt" o:ole="">
            <v:imagedata r:id="rId75" o:title=""/>
          </v:shape>
          <o:OLEObject Type="Embed" ProgID="Equation.3" ShapeID="_x0000_i1054" DrawAspect="Content" ObjectID="_1782164720" r:id="rId76"/>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55" type="#_x0000_t75" style="width:16.5pt;height:20.5pt" o:ole="">
            <v:imagedata r:id="rId77" o:title=""/>
          </v:shape>
          <o:OLEObject Type="Embed" ProgID="Equation.3" ShapeID="_x0000_i1055" DrawAspect="Content" ObjectID="_1782164721" r:id="rId78"/>
        </w:object>
      </w:r>
      <w:r w:rsidRPr="00C04A08">
        <w:t xml:space="preserve"> and </w:t>
      </w:r>
      <w:r w:rsidRPr="00C04A08">
        <w:rPr>
          <w:position w:val="-12"/>
        </w:rPr>
        <w:object w:dxaOrig="279" w:dyaOrig="360" w14:anchorId="12669510">
          <v:shape id="_x0000_i1056" type="#_x0000_t75" style="width:15.5pt;height:20.5pt" o:ole="">
            <v:imagedata r:id="rId79" o:title=""/>
          </v:shape>
          <o:OLEObject Type="Embed" ProgID="Equation.3" ShapeID="_x0000_i1056" DrawAspect="Content" ObjectID="_1782164722" r:id="rId80"/>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7" type="#_x0000_t75" style="width:31.5pt;height:16.5pt" o:ole="">
            <v:imagedata r:id="rId81" o:title=""/>
          </v:shape>
          <o:OLEObject Type="Embed" ProgID="Equation.3" ShapeID="_x0000_i1057" DrawAspect="Content" ObjectID="_1782164723" r:id="rId82"/>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8" type="#_x0000_t75" style="width:258pt;height:52pt" o:ole="">
            <v:imagedata r:id="rId83" o:title=""/>
          </v:shape>
          <o:OLEObject Type="Embed" ProgID="Equation.3" ShapeID="_x0000_i1058" DrawAspect="Content" ObjectID="_1782164724" r:id="rId84"/>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9" type="#_x0000_t75" style="width:20pt;height:20pt" o:ole="">
            <v:imagedata r:id="rId85" o:title=""/>
          </v:shape>
          <o:OLEObject Type="Embed" ProgID="Equation.3" ShapeID="_x0000_i1059" DrawAspect="Content" ObjectID="_1782164725" r:id="rId86"/>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60" type="#_x0000_t75" style="width:40.5pt;height:16.5pt" o:ole="" fillcolor="window">
            <v:imagedata r:id="rId87" o:title=""/>
          </v:shape>
          <o:OLEObject Type="Embed" ProgID="Equation.3" ShapeID="_x0000_i1060" DrawAspect="Content" ObjectID="_1782164726" r:id="rId88"/>
        </w:object>
      </w:r>
      <w:r w:rsidRPr="00C04A08">
        <w:t xml:space="preserve">, where sample time offsets </w:t>
      </w:r>
      <w:r w:rsidRPr="00C04A08">
        <w:rPr>
          <w:position w:val="-6"/>
        </w:rPr>
        <w:object w:dxaOrig="360" w:dyaOrig="300" w14:anchorId="0A1795BC">
          <v:shape id="_x0000_i1061" type="#_x0000_t75" style="width:20.5pt;height:16.5pt" o:ole="" fillcolor="window">
            <v:imagedata r:id="rId89" o:title=""/>
          </v:shape>
          <o:OLEObject Type="Embed" ProgID="Equation.3" ShapeID="_x0000_i1061" DrawAspect="Content" ObjectID="_1782164727" r:id="rId90"/>
        </w:object>
      </w:r>
      <w:r w:rsidRPr="00C04A08">
        <w:t xml:space="preserve"> and </w:t>
      </w:r>
      <w:r w:rsidRPr="00C04A08">
        <w:rPr>
          <w:position w:val="-6"/>
        </w:rPr>
        <w:object w:dxaOrig="360" w:dyaOrig="279" w14:anchorId="45D809B0">
          <v:shape id="_x0000_i1062" type="#_x0000_t75" style="width:20.5pt;height:15.5pt" o:ole="" fillcolor="window">
            <v:imagedata r:id="rId91" o:title=""/>
          </v:shape>
          <o:OLEObject Type="Embed" ProgID="Equation.3" ShapeID="_x0000_i1062" DrawAspect="Content" ObjectID="_1782164728" r:id="rId92"/>
        </w:object>
      </w:r>
      <w:r w:rsidRPr="00C04A08">
        <w:t xml:space="preserve"> are defined in clause F.4.</w:t>
      </w:r>
    </w:p>
    <w:p w14:paraId="09C527F2" w14:textId="77777777" w:rsidR="00842EF7" w:rsidRPr="00C04A08" w:rsidRDefault="00842EF7" w:rsidP="00842EF7">
      <w:pPr>
        <w:pStyle w:val="Heading1"/>
      </w:pPr>
      <w:bookmarkStart w:id="14050" w:name="_Toc21341017"/>
      <w:bookmarkStart w:id="14051" w:name="_Toc29805465"/>
      <w:bookmarkStart w:id="14052" w:name="_Toc36456674"/>
      <w:bookmarkStart w:id="14053" w:name="_Toc36469772"/>
      <w:bookmarkStart w:id="14054" w:name="_Toc37254189"/>
      <w:bookmarkStart w:id="14055" w:name="_Toc37323047"/>
      <w:bookmarkStart w:id="14056" w:name="_Toc37324453"/>
      <w:bookmarkStart w:id="14057" w:name="_Toc45889978"/>
      <w:bookmarkStart w:id="14058" w:name="_Toc52196658"/>
      <w:bookmarkStart w:id="14059" w:name="_Toc52197638"/>
      <w:bookmarkStart w:id="14060" w:name="_Toc53173361"/>
      <w:bookmarkStart w:id="14061" w:name="_Toc53173730"/>
      <w:bookmarkStart w:id="14062" w:name="_Toc61119732"/>
      <w:bookmarkStart w:id="14063" w:name="_Toc61120114"/>
      <w:bookmarkStart w:id="14064" w:name="_Toc67926185"/>
      <w:bookmarkStart w:id="14065" w:name="_Toc75273823"/>
      <w:bookmarkStart w:id="14066" w:name="_Toc76510723"/>
      <w:bookmarkStart w:id="14067" w:name="_Toc83129880"/>
      <w:bookmarkStart w:id="14068" w:name="_Toc90591412"/>
      <w:bookmarkStart w:id="14069" w:name="_Toc98864471"/>
      <w:bookmarkStart w:id="14070" w:name="_Toc99733720"/>
      <w:bookmarkStart w:id="14071" w:name="_Toc106577625"/>
      <w:bookmarkStart w:id="14072" w:name="_Toc114537376"/>
      <w:bookmarkStart w:id="14073" w:name="_Toc115257644"/>
      <w:bookmarkStart w:id="14074" w:name="_Toc123086964"/>
      <w:bookmarkStart w:id="14075" w:name="_Toc124296288"/>
      <w:bookmarkStart w:id="14076" w:name="_Toc124296758"/>
      <w:bookmarkStart w:id="14077" w:name="_Toc130572575"/>
      <w:bookmarkStart w:id="14078" w:name="_Toc131708574"/>
      <w:bookmarkStart w:id="14079" w:name="_Toc137458381"/>
      <w:bookmarkStart w:id="14080" w:name="_Toc138887868"/>
      <w:bookmarkStart w:id="14081" w:name="_Toc138969955"/>
      <w:bookmarkStart w:id="14082" w:name="_Toc145917016"/>
      <w:bookmarkStart w:id="14083" w:name="_Toc155386782"/>
      <w:bookmarkStart w:id="14084" w:name="_Toc161759822"/>
      <w:bookmarkStart w:id="14085" w:name="_Toc169872747"/>
      <w:r w:rsidRPr="00C04A08">
        <w:t>F.4</w:t>
      </w:r>
      <w:r w:rsidRPr="00C04A08">
        <w:tab/>
        <w:t>Modified signal under test</w:t>
      </w:r>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63" type="#_x0000_t75" style="width:235pt;height:41.5pt" o:ole="">
            <v:imagedata r:id="rId93" o:title=""/>
          </v:shape>
          <o:OLEObject Type="Embed" ProgID="Equation.3" ShapeID="_x0000_i1063" DrawAspect="Content" ObjectID="_1782164729" r:id="rId94"/>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64" type="#_x0000_t75" style="width:30.5pt;height:20pt" o:ole="">
            <v:imagedata r:id="rId95" o:title=""/>
          </v:shape>
          <o:OLEObject Type="Embed" ProgID="Equation.3" ShapeID="_x0000_i1064" DrawAspect="Content" ObjectID="_1782164730" r:id="rId96"/>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65" type="#_x0000_t75" style="width:200.5pt;height:36.5pt" o:ole="">
            <v:imagedata r:id="rId97" o:title=""/>
          </v:shape>
          <o:OLEObject Type="Embed" ProgID="Equation.3" ShapeID="_x0000_i1065" DrawAspect="Content" ObjectID="_1782164731" r:id="rId98"/>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6" type="#_x0000_t75" style="width:30.5pt;height:20pt" o:ole="">
            <v:imagedata r:id="rId95" o:title=""/>
          </v:shape>
          <o:OLEObject Type="Embed" ProgID="Equation.3" ShapeID="_x0000_i1066" DrawAspect="Content" ObjectID="_1782164732" r:id="rId99"/>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7" type="#_x0000_t75" style="width:20.5pt;height:16.5pt" o:ole="" fillcolor="window">
            <v:imagedata r:id="rId100" o:title=""/>
          </v:shape>
          <o:OLEObject Type="Embed" ProgID="Equation.3" ShapeID="_x0000_i1067" DrawAspect="Content" ObjectID="_1782164733" r:id="rId101"/>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8" type="#_x0000_t75" style="width:20.5pt;height:20.5pt" o:ole="" fillcolor="window">
            <v:imagedata r:id="rId102" o:title=""/>
          </v:shape>
          <o:OLEObject Type="Embed" ProgID="Equation.3" ShapeID="_x0000_i1068" DrawAspect="Content" ObjectID="_1782164734" r:id="rId103"/>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9" type="#_x0000_t75" style="width:36.5pt;height:20pt" o:ole="" fillcolor="window">
            <v:imagedata r:id="rId104" o:title=""/>
          </v:shape>
          <o:OLEObject Type="Embed" ProgID="Equation.3" ShapeID="_x0000_i1069" DrawAspect="Content" ObjectID="_1782164735" r:id="rId105"/>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70" type="#_x0000_t75" style="width:36.5pt;height:20pt" o:ole="" fillcolor="window">
            <v:imagedata r:id="rId106" o:title=""/>
          </v:shape>
          <o:OLEObject Type="Embed" ProgID="Equation.3" ShapeID="_x0000_i1070" DrawAspect="Content" ObjectID="_1782164736" r:id="rId107"/>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71" type="#_x0000_t75" style="width:20.5pt;height:15.5pt" o:ole="" fillcolor="window">
            <v:imagedata r:id="rId91" o:title=""/>
          </v:shape>
          <o:OLEObject Type="Embed" ProgID="Equation.3" ShapeID="_x0000_i1071" DrawAspect="Content" ObjectID="_1782164737" r:id="rId108"/>
        </w:object>
      </w:r>
      <w:r w:rsidRPr="00C04A08">
        <w:t xml:space="preserve"> represents the middle sample of the EVM window of length </w:t>
      </w:r>
      <w:r w:rsidRPr="00C04A08">
        <w:rPr>
          <w:position w:val="-6"/>
        </w:rPr>
        <w:object w:dxaOrig="279" w:dyaOrig="279" w14:anchorId="5CB88DD3">
          <v:shape id="_x0000_i1072" type="#_x0000_t75" style="width:15.5pt;height:15.5pt" o:ole="">
            <v:imagedata r:id="rId109" o:title=""/>
          </v:shape>
          <o:OLEObject Type="Embed" ProgID="Equation.3" ShapeID="_x0000_i1072" DrawAspect="Content" ObjectID="_1782164738" r:id="rId110"/>
        </w:object>
      </w:r>
      <w:r w:rsidRPr="00C04A08">
        <w:t xml:space="preserve"> (defined in the next clauses) or the last sample of the first window half if </w:t>
      </w:r>
      <w:r w:rsidRPr="00C04A08">
        <w:rPr>
          <w:position w:val="-6"/>
        </w:rPr>
        <w:object w:dxaOrig="279" w:dyaOrig="279" w14:anchorId="2F25C5A6">
          <v:shape id="_x0000_i1073" type="#_x0000_t75" style="width:15.5pt;height:15.5pt" o:ole="">
            <v:imagedata r:id="rId109" o:title=""/>
          </v:shape>
          <o:OLEObject Type="Embed" ProgID="Equation.3" ShapeID="_x0000_i1073" DrawAspect="Content" ObjectID="_1782164739" r:id="rId111"/>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74" type="#_x0000_t75" style="width:20.5pt;height:16.5pt" o:ole="" fillcolor="window">
            <v:imagedata r:id="rId89" o:title=""/>
          </v:shape>
          <o:OLEObject Type="Embed" ProgID="Equation.3" ShapeID="_x0000_i1074" DrawAspect="Content" ObjectID="_1782164740" r:id="rId112"/>
        </w:object>
      </w:r>
      <w:r w:rsidRPr="00C04A08">
        <w:t xml:space="preserve"> and </w:t>
      </w:r>
      <w:r w:rsidRPr="00C04A08">
        <w:rPr>
          <w:position w:val="-10"/>
        </w:rPr>
        <w:object w:dxaOrig="360" w:dyaOrig="380" w14:anchorId="71763364">
          <v:shape id="_x0000_i1075" type="#_x0000_t75" style="width:20.5pt;height:20.5pt" o:ole="" fillcolor="window">
            <v:imagedata r:id="rId113" o:title=""/>
          </v:shape>
          <o:OLEObject Type="Embed" ProgID="Equation.3" ShapeID="_x0000_i1075" DrawAspect="Content" ObjectID="_1782164741" r:id="rId114"/>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6" type="#_x0000_t75" style="width:20.5pt;height:15.5pt" o:ole="" fillcolor="window">
            <v:imagedata r:id="rId91" o:title=""/>
          </v:shape>
          <o:OLEObject Type="Embed" ProgID="Equation.3" ShapeID="_x0000_i1076" DrawAspect="Content" ObjectID="_1782164742" r:id="rId115"/>
        </w:object>
      </w:r>
      <w:r w:rsidRPr="00C04A08">
        <w:t xml:space="preserve"> so that the EVM window of length </w:t>
      </w:r>
      <w:r w:rsidRPr="00C04A08">
        <w:rPr>
          <w:position w:val="-6"/>
        </w:rPr>
        <w:object w:dxaOrig="279" w:dyaOrig="279" w14:anchorId="7E4636E5">
          <v:shape id="_x0000_i1077" type="#_x0000_t75" style="width:15.5pt;height:15.5pt" o:ole="">
            <v:imagedata r:id="rId109" o:title=""/>
          </v:shape>
          <o:OLEObject Type="Embed" ProgID="Equation.3" ShapeID="_x0000_i1077" DrawAspect="Content" ObjectID="_1782164743" r:id="rId116"/>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8" type="#_x0000_t75" style="width:20.5pt;height:15.5pt" o:ole="" fillcolor="window">
            <v:imagedata r:id="rId91" o:title=""/>
          </v:shape>
          <o:OLEObject Type="Embed" ProgID="Equation.3" ShapeID="_x0000_i1078" DrawAspect="Content" ObjectID="_1782164744" r:id="rId117"/>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9" type="#_x0000_t75" style="width:20.5pt;height:20.5pt" o:ole="" fillcolor="window">
            <v:imagedata r:id="rId102" o:title=""/>
          </v:shape>
          <o:OLEObject Type="Embed" ProgID="Equation.3" ShapeID="_x0000_i1079" DrawAspect="Content" ObjectID="_1782164745" r:id="rId118"/>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80" type="#_x0000_t75" style="width:31.5pt;height:16.5pt" o:ole="">
            <v:imagedata r:id="rId119" o:title=""/>
          </v:shape>
          <o:OLEObject Type="Embed" ProgID="Equation.3" ShapeID="_x0000_i1080" DrawAspect="Content" ObjectID="_1782164746" r:id="rId120"/>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81" type="#_x0000_t75" style="width:36.5pt;height:20pt" o:ole="" fillcolor="window">
            <v:imagedata r:id="rId106" o:title=""/>
          </v:shape>
          <o:OLEObject Type="Embed" ProgID="Equation.3" ShapeID="_x0000_i1081" DrawAspect="Content" ObjectID="_1782164747" r:id="rId121"/>
        </w:object>
      </w:r>
      <w:r w:rsidRPr="00C04A08">
        <w:t xml:space="preserve">and </w:t>
      </w:r>
      <w:r w:rsidRPr="00C04A08">
        <w:rPr>
          <w:position w:val="-10"/>
        </w:rPr>
        <w:object w:dxaOrig="720" w:dyaOrig="320" w14:anchorId="582EEDFD">
          <v:shape id="_x0000_i1082" type="#_x0000_t75" style="width:36.5pt;height:20pt" o:ole="" fillcolor="window">
            <v:imagedata r:id="rId104" o:title=""/>
          </v:shape>
          <o:OLEObject Type="Embed" ProgID="Equation.3" ShapeID="_x0000_i1082" DrawAspect="Content" ObjectID="_1782164748" r:id="rId122"/>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83" type="#_x0000_t75" style="width:30.5pt;height:20pt" o:ole="" fillcolor="window">
            <v:imagedata r:id="rId123" o:title=""/>
          </v:shape>
          <o:OLEObject Type="Embed" ProgID="Equation.3" ShapeID="_x0000_i1083" DrawAspect="Content" ObjectID="_1782164749" r:id="rId124"/>
        </w:object>
      </w:r>
      <w:r w:rsidRPr="00C04A08">
        <w:t xml:space="preserve">and </w:t>
      </w:r>
      <w:r w:rsidRPr="00C04A08">
        <w:rPr>
          <w:position w:val="-10"/>
        </w:rPr>
        <w:object w:dxaOrig="480" w:dyaOrig="320" w14:anchorId="3E7F53D5">
          <v:shape id="_x0000_i1084" type="#_x0000_t75" style="width:20pt;height:20pt" o:ole="" fillcolor="window">
            <v:imagedata r:id="rId125" o:title=""/>
          </v:shape>
          <o:OLEObject Type="Embed" ProgID="Equation.3" ShapeID="_x0000_i1084" DrawAspect="Content" ObjectID="_1782164750" r:id="rId126"/>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85" type="#_x0000_t75" style="width:66.5pt;height:20pt" o:ole="" fillcolor="window">
            <v:imagedata r:id="rId127" o:title=""/>
          </v:shape>
          <o:OLEObject Type="Embed" ProgID="Equation.3" ShapeID="_x0000_i1085" DrawAspect="Content" ObjectID="_1782164751" r:id="rId128"/>
        </w:object>
      </w:r>
      <w:r w:rsidRPr="00C04A08">
        <w:t xml:space="preserve"> and </w:t>
      </w:r>
      <w:r w:rsidRPr="00C04A08">
        <w:rPr>
          <w:position w:val="-10"/>
        </w:rPr>
        <w:object w:dxaOrig="1400" w:dyaOrig="320" w14:anchorId="59748F53">
          <v:shape id="_x0000_i1086" type="#_x0000_t75" style="width:1in;height:20pt" o:ole="" fillcolor="window">
            <v:imagedata r:id="rId129" o:title=""/>
          </v:shape>
          <o:OLEObject Type="Embed" ProgID="Equation.3" ShapeID="_x0000_i1086" DrawAspect="Content" ObjectID="_1782164752" r:id="rId130"/>
        </w:object>
      </w:r>
      <w:r w:rsidRPr="00C04A08">
        <w:t xml:space="preserve">. The TX chain coefficient are chosen independently for each preamble transmission and for each </w:t>
      </w:r>
      <w:r w:rsidRPr="00C04A08">
        <w:rPr>
          <w:position w:val="-6"/>
        </w:rPr>
        <w:object w:dxaOrig="360" w:dyaOrig="300" w14:anchorId="35BFD764">
          <v:shape id="_x0000_i1087" type="#_x0000_t75" style="width:20.5pt;height:16.5pt" o:ole="" fillcolor="window">
            <v:imagedata r:id="rId89" o:title=""/>
          </v:shape>
          <o:OLEObject Type="Embed" ProgID="Equation.3" ShapeID="_x0000_i1087" DrawAspect="Content" ObjectID="_1782164753" r:id="rId131"/>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8" type="#_x0000_t75" style="width:20.5pt;height:20.5pt" o:ole="" fillcolor="window">
            <v:imagedata r:id="rId102" o:title=""/>
          </v:shape>
          <o:OLEObject Type="Embed" ProgID="Equation.3" ShapeID="_x0000_i1088" DrawAspect="Content" ObjectID="_1782164754" r:id="rId132"/>
        </w:object>
      </w:r>
      <w:r w:rsidRPr="00C04A08">
        <w:t xml:space="preserve">, </w:t>
      </w:r>
      <w:r w:rsidRPr="00C04A08">
        <w:rPr>
          <w:position w:val="-10"/>
        </w:rPr>
        <w:object w:dxaOrig="720" w:dyaOrig="320" w14:anchorId="503B5F3D">
          <v:shape id="_x0000_i1089" type="#_x0000_t75" style="width:36.5pt;height:20pt" o:ole="" fillcolor="window">
            <v:imagedata r:id="rId106" o:title=""/>
          </v:shape>
          <o:OLEObject Type="Embed" ProgID="Equation.3" ShapeID="_x0000_i1089" DrawAspect="Content" ObjectID="_1782164755" r:id="rId133"/>
        </w:object>
      </w:r>
      <w:r w:rsidRPr="00C04A08">
        <w:t xml:space="preserve">, </w:t>
      </w:r>
      <w:r w:rsidRPr="00C04A08">
        <w:rPr>
          <w:position w:val="-10"/>
        </w:rPr>
        <w:object w:dxaOrig="720" w:dyaOrig="320" w14:anchorId="10C18054">
          <v:shape id="_x0000_i1090" type="#_x0000_t75" style="width:36.5pt;height:20pt" o:ole="" fillcolor="window">
            <v:imagedata r:id="rId104" o:title=""/>
          </v:shape>
          <o:OLEObject Type="Embed" ProgID="Equation.3" ShapeID="_x0000_i1090" DrawAspect="Content" ObjectID="_1782164756" r:id="rId134"/>
        </w:object>
      </w:r>
      <w:r w:rsidRPr="00C04A08">
        <w:t xml:space="preserve"> and </w:t>
      </w:r>
      <w:r w:rsidRPr="00C04A08">
        <w:rPr>
          <w:position w:val="-6"/>
        </w:rPr>
        <w:object w:dxaOrig="360" w:dyaOrig="279" w14:anchorId="6A64CFD5">
          <v:shape id="_x0000_i1091" type="#_x0000_t75" style="width:20.5pt;height:15.5pt" o:ole="" fillcolor="window">
            <v:imagedata r:id="rId91" o:title=""/>
          </v:shape>
          <o:OLEObject Type="Embed" ProgID="Equation.3" ShapeID="_x0000_i1091" DrawAspect="Content" ObjectID="_1782164757" r:id="rId135"/>
        </w:object>
      </w:r>
      <w:r w:rsidRPr="00C04A08">
        <w:t xml:space="preserve"> are available. </w:t>
      </w:r>
      <w:r w:rsidRPr="00C04A08">
        <w:rPr>
          <w:position w:val="-6"/>
        </w:rPr>
        <w:object w:dxaOrig="360" w:dyaOrig="300" w14:anchorId="38861CDC">
          <v:shape id="_x0000_i1092" type="#_x0000_t75" style="width:20.5pt;height:16.5pt" o:ole="" fillcolor="window">
            <v:imagedata r:id="rId89" o:title=""/>
          </v:shape>
          <o:OLEObject Type="Embed" ProgID="Equation.3" ShapeID="_x0000_i1092" DrawAspect="Content" ObjectID="_1782164758" r:id="rId136"/>
        </w:object>
      </w:r>
      <w:r w:rsidRPr="00C04A08">
        <w:t xml:space="preserve"> is one of the extremities of the window </w:t>
      </w:r>
      <w:r w:rsidRPr="00C04A08">
        <w:rPr>
          <w:position w:val="-6"/>
        </w:rPr>
        <w:object w:dxaOrig="279" w:dyaOrig="279" w14:anchorId="0C0DEEC7">
          <v:shape id="_x0000_i1093" type="#_x0000_t75" style="width:15.5pt;height:15.5pt" o:ole="">
            <v:imagedata r:id="rId109" o:title=""/>
          </v:shape>
          <o:OLEObject Type="Embed" ProgID="Equation.3" ShapeID="_x0000_i1093" DrawAspect="Content" ObjectID="_1782164759" r:id="rId137"/>
        </w:object>
      </w:r>
      <w:r w:rsidRPr="00C04A08">
        <w:t xml:space="preserve">, i.e. </w:t>
      </w:r>
      <w:r w:rsidRPr="00C04A08">
        <w:rPr>
          <w:position w:val="-6"/>
        </w:rPr>
        <w:object w:dxaOrig="360" w:dyaOrig="300" w14:anchorId="0D8E0D61">
          <v:shape id="_x0000_i1094" type="#_x0000_t75" style="width:20.5pt;height:16.5pt" o:ole="" fillcolor="window">
            <v:imagedata r:id="rId89" o:title=""/>
          </v:shape>
          <o:OLEObject Type="Embed" ProgID="Equation.3" ShapeID="_x0000_i1094" DrawAspect="Content" ObjectID="_1782164760" r:id="rId138"/>
        </w:object>
      </w:r>
      <w:r w:rsidRPr="00C04A08">
        <w:t xml:space="preserve">can be </w:t>
      </w:r>
      <w:r w:rsidRPr="00C04A08">
        <w:rPr>
          <w:position w:val="-28"/>
        </w:rPr>
        <w:object w:dxaOrig="1440" w:dyaOrig="680" w14:anchorId="67AB3798">
          <v:shape id="_x0000_i1095" type="#_x0000_t75" style="width:1in;height:36.5pt" o:ole="" fillcolor="window">
            <v:imagedata r:id="rId139" o:title=""/>
          </v:shape>
          <o:OLEObject Type="Embed" ProgID="Equation.3" ShapeID="_x0000_i1095" DrawAspect="Content" ObjectID="_1782164761" r:id="rId140"/>
        </w:object>
      </w:r>
      <w:r w:rsidRPr="00C04A08">
        <w:t xml:space="preserve"> or </w:t>
      </w:r>
      <w:r w:rsidRPr="00C04A08">
        <w:rPr>
          <w:position w:val="-28"/>
        </w:rPr>
        <w:object w:dxaOrig="1060" w:dyaOrig="680" w14:anchorId="2E80B742">
          <v:shape id="_x0000_i1096" type="#_x0000_t75" style="width:52pt;height:36.5pt" o:ole="" fillcolor="window">
            <v:imagedata r:id="rId141" o:title=""/>
          </v:shape>
          <o:OLEObject Type="Embed" ProgID="Equation.3" ShapeID="_x0000_i1096" DrawAspect="Content" ObjectID="_1782164762" r:id="rId142"/>
        </w:object>
      </w:r>
      <w:r w:rsidRPr="00C04A08">
        <w:t xml:space="preserve">, where </w:t>
      </w:r>
      <w:r w:rsidRPr="00C04A08">
        <w:rPr>
          <w:position w:val="-6"/>
        </w:rPr>
        <w:object w:dxaOrig="600" w:dyaOrig="279" w14:anchorId="1B032E2E">
          <v:shape id="_x0000_i1097" type="#_x0000_t75" style="width:30.5pt;height:15.5pt" o:ole="" fillcolor="window">
            <v:imagedata r:id="rId143" o:title=""/>
          </v:shape>
          <o:OLEObject Type="Embed" ProgID="Equation.3" ShapeID="_x0000_i1097" DrawAspect="Content" ObjectID="_1782164763" r:id="rId144"/>
        </w:object>
      </w:r>
      <w:r w:rsidRPr="00C04A08">
        <w:t xml:space="preserve"> if </w:t>
      </w:r>
      <w:r w:rsidRPr="00C04A08">
        <w:rPr>
          <w:position w:val="-6"/>
        </w:rPr>
        <w:object w:dxaOrig="279" w:dyaOrig="279" w14:anchorId="640F4DF6">
          <v:shape id="_x0000_i1098" type="#_x0000_t75" style="width:15.5pt;height:15.5pt" o:ole="">
            <v:imagedata r:id="rId145" o:title=""/>
          </v:shape>
          <o:OLEObject Type="Embed" ProgID="Equation.3" ShapeID="_x0000_i1098" DrawAspect="Content" ObjectID="_1782164764" r:id="rId146"/>
        </w:object>
      </w:r>
      <w:r w:rsidRPr="00C04A08">
        <w:t xml:space="preserve"> is odd and </w:t>
      </w:r>
      <w:r w:rsidRPr="00C04A08">
        <w:rPr>
          <w:position w:val="-6"/>
        </w:rPr>
        <w:object w:dxaOrig="560" w:dyaOrig="279" w14:anchorId="3A2EB97F">
          <v:shape id="_x0000_i1099" type="#_x0000_t75" style="width:30pt;height:15.5pt" o:ole="" fillcolor="window">
            <v:imagedata r:id="rId147" o:title=""/>
          </v:shape>
          <o:OLEObject Type="Embed" ProgID="Equation.3" ShapeID="_x0000_i1099" DrawAspect="Content" ObjectID="_1782164765" r:id="rId148"/>
        </w:object>
      </w:r>
      <w:r w:rsidRPr="00C04A08">
        <w:t xml:space="preserve"> if </w:t>
      </w:r>
      <w:r w:rsidRPr="00C04A08">
        <w:rPr>
          <w:position w:val="-6"/>
        </w:rPr>
        <w:object w:dxaOrig="279" w:dyaOrig="279" w14:anchorId="1DA407D9">
          <v:shape id="_x0000_i1100" type="#_x0000_t75" style="width:15.5pt;height:15.5pt" o:ole="">
            <v:imagedata r:id="rId149" o:title=""/>
          </v:shape>
          <o:OLEObject Type="Embed" ProgID="Equation.3" ShapeID="_x0000_i1100" DrawAspect="Content" ObjectID="_1782164766" r:id="rId150"/>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01" type="#_x0000_t75" style="width:20.5pt;height:16.5pt" o:ole="" fillcolor="window">
            <v:imagedata r:id="rId89" o:title=""/>
          </v:shape>
          <o:OLEObject Type="Embed" ProgID="Equation.3" ShapeID="_x0000_i1101" DrawAspect="Content" ObjectID="_1782164767" r:id="rId151"/>
        </w:object>
      </w:r>
      <w:r w:rsidRPr="00C04A08">
        <w:t xml:space="preserve"> set to </w:t>
      </w:r>
      <w:r w:rsidRPr="00C04A08">
        <w:rPr>
          <w:position w:val="-28"/>
        </w:rPr>
        <w:object w:dxaOrig="1440" w:dyaOrig="680" w14:anchorId="4D11AE19">
          <v:shape id="_x0000_i1102" type="#_x0000_t75" style="width:1in;height:36.5pt" o:ole="" fillcolor="window">
            <v:imagedata r:id="rId139" o:title=""/>
          </v:shape>
          <o:OLEObject Type="Embed" ProgID="Equation.3" ShapeID="_x0000_i1102" DrawAspect="Content" ObjectID="_1782164768" r:id="rId152"/>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03" type="#_x0000_t75" style="width:20.5pt;height:16.5pt" o:ole="" fillcolor="window">
            <v:imagedata r:id="rId89" o:title=""/>
          </v:shape>
          <o:OLEObject Type="Embed" ProgID="Equation.3" ShapeID="_x0000_i1103" DrawAspect="Content" ObjectID="_1782164769" r:id="rId153"/>
        </w:object>
      </w:r>
      <w:r w:rsidRPr="00C04A08">
        <w:t xml:space="preserve"> set to </w:t>
      </w:r>
      <w:r w:rsidRPr="00C04A08">
        <w:rPr>
          <w:position w:val="-28"/>
        </w:rPr>
        <w:object w:dxaOrig="1060" w:dyaOrig="680" w14:anchorId="49782166">
          <v:shape id="_x0000_i1104" type="#_x0000_t75" style="width:52pt;height:36.5pt" o:ole="" fillcolor="window">
            <v:imagedata r:id="rId141" o:title=""/>
          </v:shape>
          <o:OLEObject Type="Embed" ProgID="Equation.3" ShapeID="_x0000_i1104" DrawAspect="Content" ObjectID="_1782164770" r:id="rId154"/>
        </w:object>
      </w:r>
      <w:r w:rsidRPr="00C04A08">
        <w:t>.</w:t>
      </w:r>
    </w:p>
    <w:p w14:paraId="48A4222B" w14:textId="77777777" w:rsidR="00842EF7" w:rsidRPr="00C04A08" w:rsidRDefault="00842EF7" w:rsidP="00842EF7">
      <w:pPr>
        <w:pStyle w:val="Heading1"/>
      </w:pPr>
      <w:bookmarkStart w:id="14086" w:name="_Toc21341018"/>
      <w:bookmarkStart w:id="14087" w:name="_Toc29805466"/>
      <w:bookmarkStart w:id="14088" w:name="_Toc36456675"/>
      <w:bookmarkStart w:id="14089" w:name="_Toc36469773"/>
      <w:bookmarkStart w:id="14090" w:name="_Toc37254190"/>
      <w:bookmarkStart w:id="14091" w:name="_Toc37323048"/>
      <w:bookmarkStart w:id="14092" w:name="_Toc37324454"/>
      <w:bookmarkStart w:id="14093" w:name="_Toc45889979"/>
      <w:bookmarkStart w:id="14094" w:name="_Toc52196659"/>
      <w:bookmarkStart w:id="14095" w:name="_Toc52197639"/>
      <w:bookmarkStart w:id="14096" w:name="_Toc53173362"/>
      <w:bookmarkStart w:id="14097" w:name="_Toc53173731"/>
      <w:bookmarkStart w:id="14098" w:name="_Toc61119733"/>
      <w:bookmarkStart w:id="14099" w:name="_Toc61120115"/>
      <w:bookmarkStart w:id="14100" w:name="_Toc67926186"/>
      <w:bookmarkStart w:id="14101" w:name="_Toc75273824"/>
      <w:bookmarkStart w:id="14102" w:name="_Toc76510724"/>
      <w:bookmarkStart w:id="14103" w:name="_Toc83129881"/>
      <w:bookmarkStart w:id="14104" w:name="_Toc90591413"/>
      <w:bookmarkStart w:id="14105" w:name="_Toc98864472"/>
      <w:bookmarkStart w:id="14106" w:name="_Toc99733721"/>
      <w:bookmarkStart w:id="14107" w:name="_Toc106577626"/>
      <w:bookmarkStart w:id="14108" w:name="_Toc114537377"/>
      <w:bookmarkStart w:id="14109" w:name="_Toc115257645"/>
      <w:bookmarkStart w:id="14110" w:name="_Toc123086965"/>
      <w:bookmarkStart w:id="14111" w:name="_Toc124296289"/>
      <w:bookmarkStart w:id="14112" w:name="_Toc124296759"/>
      <w:bookmarkStart w:id="14113" w:name="_Toc130572576"/>
      <w:bookmarkStart w:id="14114" w:name="_Toc131708575"/>
      <w:bookmarkStart w:id="14115" w:name="_Toc137458382"/>
      <w:bookmarkStart w:id="14116" w:name="_Toc138887869"/>
      <w:bookmarkStart w:id="14117" w:name="_Toc138969956"/>
      <w:bookmarkStart w:id="14118" w:name="_Toc145917017"/>
      <w:bookmarkStart w:id="14119" w:name="_Toc155386783"/>
      <w:bookmarkStart w:id="14120" w:name="_Toc161759823"/>
      <w:bookmarkStart w:id="14121" w:name="_Toc169872748"/>
      <w:r w:rsidRPr="00C04A08">
        <w:t>F.5</w:t>
      </w:r>
      <w:r w:rsidRPr="00C04A08">
        <w:tab/>
        <w:t>Window length</w:t>
      </w:r>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p>
    <w:p w14:paraId="5BBFAE73" w14:textId="77777777" w:rsidR="00842EF7" w:rsidRPr="00C04A08" w:rsidRDefault="00842EF7" w:rsidP="00842EF7">
      <w:pPr>
        <w:pStyle w:val="Heading2"/>
      </w:pPr>
      <w:bookmarkStart w:id="14122" w:name="_Toc21341019"/>
      <w:bookmarkStart w:id="14123" w:name="_Toc29805467"/>
      <w:bookmarkStart w:id="14124" w:name="_Toc36456676"/>
      <w:bookmarkStart w:id="14125" w:name="_Toc36469774"/>
      <w:bookmarkStart w:id="14126" w:name="_Toc37254191"/>
      <w:bookmarkStart w:id="14127" w:name="_Toc37323049"/>
      <w:bookmarkStart w:id="14128" w:name="_Toc37324455"/>
      <w:bookmarkStart w:id="14129" w:name="_Toc45889980"/>
      <w:bookmarkStart w:id="14130" w:name="_Toc52196660"/>
      <w:bookmarkStart w:id="14131" w:name="_Toc52197640"/>
      <w:bookmarkStart w:id="14132" w:name="_Toc53173363"/>
      <w:bookmarkStart w:id="14133" w:name="_Toc53173732"/>
      <w:bookmarkStart w:id="14134" w:name="_Toc61119734"/>
      <w:bookmarkStart w:id="14135" w:name="_Toc61120116"/>
      <w:bookmarkStart w:id="14136" w:name="_Toc67926187"/>
      <w:bookmarkStart w:id="14137" w:name="_Toc75273825"/>
      <w:bookmarkStart w:id="14138" w:name="_Toc76510725"/>
      <w:bookmarkStart w:id="14139" w:name="_Toc83129882"/>
      <w:bookmarkStart w:id="14140" w:name="_Toc90591414"/>
      <w:bookmarkStart w:id="14141" w:name="_Toc98864473"/>
      <w:bookmarkStart w:id="14142" w:name="_Toc99733722"/>
      <w:bookmarkStart w:id="14143" w:name="_Toc106577627"/>
      <w:bookmarkStart w:id="14144" w:name="_Toc114537378"/>
      <w:bookmarkStart w:id="14145" w:name="_Toc115257646"/>
      <w:bookmarkStart w:id="14146" w:name="_Toc123086966"/>
      <w:bookmarkStart w:id="14147" w:name="_Toc124296290"/>
      <w:bookmarkStart w:id="14148" w:name="_Toc124296760"/>
      <w:bookmarkStart w:id="14149" w:name="_Toc130572577"/>
      <w:bookmarkStart w:id="14150" w:name="_Toc131708576"/>
      <w:bookmarkStart w:id="14151" w:name="_Toc137458383"/>
      <w:bookmarkStart w:id="14152" w:name="_Toc138887870"/>
      <w:bookmarkStart w:id="14153" w:name="_Toc138969957"/>
      <w:bookmarkStart w:id="14154" w:name="_Toc145917018"/>
      <w:bookmarkStart w:id="14155" w:name="_Toc155386784"/>
      <w:bookmarkStart w:id="14156" w:name="_Toc161759824"/>
      <w:bookmarkStart w:id="14157" w:name="_Toc169872749"/>
      <w:r w:rsidRPr="00C04A08">
        <w:t>F.5.1</w:t>
      </w:r>
      <w:r w:rsidRPr="00C04A08">
        <w:tab/>
        <w:t>Timing offset</w:t>
      </w:r>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05" type="#_x0000_t75" style="width:20pt;height:15.5pt" o:ole="">
            <v:imagedata r:id="rId155" o:title=""/>
          </v:shape>
          <o:OLEObject Type="Embed" ProgID="Equation.3" ShapeID="_x0000_i1105" DrawAspect="Content" ObjectID="_1782164771" r:id="rId156"/>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6" type="#_x0000_t75" style="width:20pt;height:15.5pt" o:ole="">
            <v:imagedata r:id="rId157" o:title=""/>
          </v:shape>
          <o:OLEObject Type="Embed" ProgID="Equation.3" ShapeID="_x0000_i1106" DrawAspect="Content" ObjectID="_1782164772" r:id="rId158"/>
        </w:object>
      </w:r>
      <w:r w:rsidRPr="00C04A08">
        <w:t xml:space="preserve"> range within which the error vector is close to its minimum.</w:t>
      </w:r>
    </w:p>
    <w:p w14:paraId="4E813767" w14:textId="77777777" w:rsidR="00842EF7" w:rsidRPr="00C04A08" w:rsidRDefault="00842EF7" w:rsidP="00842EF7">
      <w:pPr>
        <w:pStyle w:val="Heading2"/>
      </w:pPr>
      <w:bookmarkStart w:id="14158" w:name="_Toc21341020"/>
      <w:bookmarkStart w:id="14159" w:name="_Toc29805468"/>
      <w:bookmarkStart w:id="14160" w:name="_Toc36456677"/>
      <w:bookmarkStart w:id="14161" w:name="_Toc36469775"/>
      <w:bookmarkStart w:id="14162" w:name="_Toc37254192"/>
      <w:bookmarkStart w:id="14163" w:name="_Toc37323050"/>
      <w:bookmarkStart w:id="14164" w:name="_Toc37324456"/>
      <w:bookmarkStart w:id="14165" w:name="_Toc45889981"/>
      <w:bookmarkStart w:id="14166" w:name="_Toc52196661"/>
      <w:bookmarkStart w:id="14167" w:name="_Toc52197641"/>
      <w:bookmarkStart w:id="14168" w:name="_Toc53173364"/>
      <w:bookmarkStart w:id="14169" w:name="_Toc53173733"/>
      <w:bookmarkStart w:id="14170" w:name="_Toc61119735"/>
      <w:bookmarkStart w:id="14171" w:name="_Toc61120117"/>
      <w:bookmarkStart w:id="14172" w:name="_Toc67926188"/>
      <w:bookmarkStart w:id="14173" w:name="_Toc75273826"/>
      <w:bookmarkStart w:id="14174" w:name="_Toc76510726"/>
      <w:bookmarkStart w:id="14175" w:name="_Toc83129883"/>
      <w:bookmarkStart w:id="14176" w:name="_Toc90591415"/>
      <w:bookmarkStart w:id="14177" w:name="_Toc98864474"/>
      <w:bookmarkStart w:id="14178" w:name="_Toc99733723"/>
      <w:bookmarkStart w:id="14179" w:name="_Toc106577628"/>
      <w:bookmarkStart w:id="14180" w:name="_Toc114537379"/>
      <w:bookmarkStart w:id="14181" w:name="_Toc115257647"/>
      <w:bookmarkStart w:id="14182" w:name="_Toc123086967"/>
      <w:bookmarkStart w:id="14183" w:name="_Toc124296291"/>
      <w:bookmarkStart w:id="14184" w:name="_Toc124296761"/>
      <w:bookmarkStart w:id="14185" w:name="_Toc130572578"/>
      <w:bookmarkStart w:id="14186" w:name="_Toc131708577"/>
      <w:bookmarkStart w:id="14187" w:name="_Toc137458384"/>
      <w:bookmarkStart w:id="14188" w:name="_Toc138887871"/>
      <w:bookmarkStart w:id="14189" w:name="_Toc138969958"/>
      <w:bookmarkStart w:id="14190" w:name="_Toc145917019"/>
      <w:bookmarkStart w:id="14191" w:name="_Toc155386785"/>
      <w:bookmarkStart w:id="14192" w:name="_Toc161759825"/>
      <w:bookmarkStart w:id="14193" w:name="_Toc169872750"/>
      <w:r w:rsidRPr="00C04A08">
        <w:t>F.5.2</w:t>
      </w:r>
      <w:r w:rsidRPr="00C04A08">
        <w:tab/>
        <w:t>Window length</w:t>
      </w:r>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4194" w:name="_Toc21341021"/>
      <w:bookmarkStart w:id="14195" w:name="_Toc29805469"/>
      <w:bookmarkStart w:id="14196" w:name="_Toc36456678"/>
      <w:bookmarkStart w:id="14197" w:name="_Toc36469776"/>
      <w:bookmarkStart w:id="14198" w:name="_Toc37254193"/>
      <w:bookmarkStart w:id="14199" w:name="_Toc37323051"/>
      <w:bookmarkStart w:id="14200" w:name="_Toc37324457"/>
      <w:bookmarkStart w:id="14201" w:name="_Toc45889982"/>
      <w:bookmarkStart w:id="14202" w:name="_Toc52196662"/>
      <w:bookmarkStart w:id="14203" w:name="_Toc52197642"/>
      <w:bookmarkStart w:id="14204" w:name="_Toc53173365"/>
      <w:bookmarkStart w:id="14205" w:name="_Toc53173734"/>
      <w:bookmarkStart w:id="14206" w:name="_Toc61119736"/>
      <w:bookmarkStart w:id="14207" w:name="_Toc61120118"/>
      <w:bookmarkStart w:id="14208" w:name="_Toc67926189"/>
      <w:bookmarkStart w:id="14209" w:name="_Toc75273827"/>
      <w:bookmarkStart w:id="14210" w:name="_Toc76510727"/>
      <w:bookmarkStart w:id="14211" w:name="_Toc83129884"/>
      <w:bookmarkStart w:id="14212" w:name="_Toc90591416"/>
      <w:bookmarkStart w:id="14213" w:name="_Toc98864475"/>
      <w:bookmarkStart w:id="14214" w:name="_Toc99733724"/>
      <w:bookmarkStart w:id="14215" w:name="_Toc106577629"/>
      <w:bookmarkStart w:id="14216" w:name="_Toc114537380"/>
      <w:bookmarkStart w:id="14217" w:name="_Toc115257648"/>
      <w:bookmarkStart w:id="14218" w:name="_Toc123086968"/>
      <w:bookmarkStart w:id="14219" w:name="_Toc124296292"/>
      <w:bookmarkStart w:id="14220" w:name="_Toc124296762"/>
      <w:bookmarkStart w:id="14221" w:name="_Toc130572579"/>
      <w:bookmarkStart w:id="14222" w:name="_Toc131708578"/>
      <w:bookmarkStart w:id="14223" w:name="_Toc137458385"/>
      <w:bookmarkStart w:id="14224" w:name="_Toc138887872"/>
      <w:bookmarkStart w:id="14225" w:name="_Toc138969959"/>
      <w:bookmarkStart w:id="14226" w:name="_Toc145917020"/>
      <w:bookmarkStart w:id="14227" w:name="_Toc155386786"/>
      <w:bookmarkStart w:id="14228" w:name="_Toc161759826"/>
      <w:bookmarkStart w:id="14229" w:name="_Toc169872751"/>
      <w:r w:rsidRPr="00C04A08">
        <w:t>F.5.3</w:t>
      </w:r>
      <w:r w:rsidRPr="00C04A08">
        <w:tab/>
        <w:t>Window length for normal CP</w:t>
      </w:r>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4230" w:name="_Hlk503533742"/>
      <w:r w:rsidRPr="00C04A08">
        <w:t>.</w:t>
      </w:r>
    </w:p>
    <w:bookmarkEnd w:id="14230"/>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4231"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4231"/>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4232" w:name="_Toc21341022"/>
      <w:bookmarkStart w:id="14233" w:name="_Toc29805470"/>
      <w:bookmarkStart w:id="14234" w:name="_Toc36456679"/>
      <w:bookmarkStart w:id="14235" w:name="_Toc36469777"/>
      <w:bookmarkStart w:id="14236" w:name="_Toc37254194"/>
      <w:bookmarkStart w:id="14237" w:name="_Toc37323052"/>
      <w:bookmarkStart w:id="14238" w:name="_Toc37324458"/>
      <w:bookmarkStart w:id="14239" w:name="_Toc45889983"/>
      <w:bookmarkStart w:id="14240" w:name="_Toc52196663"/>
      <w:bookmarkStart w:id="14241" w:name="_Toc52197643"/>
      <w:bookmarkStart w:id="14242" w:name="_Toc53173366"/>
      <w:bookmarkStart w:id="14243" w:name="_Toc53173735"/>
      <w:bookmarkStart w:id="14244" w:name="_Toc61119737"/>
      <w:bookmarkStart w:id="14245" w:name="_Toc61120119"/>
      <w:bookmarkStart w:id="14246" w:name="_Toc67926190"/>
      <w:bookmarkStart w:id="14247" w:name="_Toc75273828"/>
      <w:bookmarkStart w:id="14248" w:name="_Toc76510728"/>
      <w:bookmarkStart w:id="14249" w:name="_Toc83129885"/>
      <w:bookmarkStart w:id="14250" w:name="_Toc90591417"/>
      <w:bookmarkStart w:id="14251" w:name="_Toc98864476"/>
      <w:bookmarkStart w:id="14252" w:name="_Toc99733725"/>
      <w:bookmarkStart w:id="14253" w:name="_Toc106577630"/>
      <w:bookmarkStart w:id="14254" w:name="_Toc114537381"/>
      <w:bookmarkStart w:id="14255" w:name="_Toc115257649"/>
      <w:bookmarkStart w:id="14256" w:name="_Toc123086969"/>
      <w:bookmarkStart w:id="14257" w:name="_Toc124296293"/>
      <w:bookmarkStart w:id="14258" w:name="_Toc124296763"/>
      <w:bookmarkStart w:id="14259" w:name="_Toc130572580"/>
      <w:bookmarkStart w:id="14260" w:name="_Toc131708579"/>
      <w:bookmarkStart w:id="14261" w:name="_Toc137458386"/>
      <w:bookmarkStart w:id="14262" w:name="_Toc138887873"/>
      <w:bookmarkStart w:id="14263" w:name="_Toc138969960"/>
      <w:bookmarkStart w:id="14264" w:name="_Toc145917021"/>
      <w:bookmarkStart w:id="14265" w:name="_Toc155386787"/>
      <w:bookmarkStart w:id="14266" w:name="_Toc161759827"/>
      <w:bookmarkStart w:id="14267" w:name="_Toc169872752"/>
      <w:r w:rsidRPr="00C04A08">
        <w:t>F.5.4</w:t>
      </w:r>
      <w:r w:rsidRPr="00C04A08">
        <w:tab/>
        <w:t>Window length for Extended CP</w:t>
      </w:r>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4268" w:name="_Toc21341023"/>
      <w:bookmarkStart w:id="14269" w:name="_Toc29805471"/>
      <w:bookmarkStart w:id="14270" w:name="_Toc36456680"/>
      <w:bookmarkStart w:id="14271" w:name="_Toc36469778"/>
      <w:bookmarkStart w:id="14272" w:name="_Toc37254195"/>
      <w:bookmarkStart w:id="14273" w:name="_Toc37323053"/>
      <w:bookmarkStart w:id="14274" w:name="_Toc37324459"/>
      <w:bookmarkStart w:id="14275" w:name="_Toc45889984"/>
      <w:bookmarkStart w:id="14276" w:name="_Toc52196664"/>
      <w:bookmarkStart w:id="14277" w:name="_Toc52197644"/>
      <w:bookmarkStart w:id="14278" w:name="_Toc53173367"/>
      <w:bookmarkStart w:id="14279" w:name="_Toc53173736"/>
      <w:bookmarkStart w:id="14280" w:name="_Toc61119738"/>
      <w:bookmarkStart w:id="14281" w:name="_Toc61120120"/>
      <w:bookmarkStart w:id="14282" w:name="_Toc67926191"/>
      <w:bookmarkStart w:id="14283" w:name="_Toc75273829"/>
      <w:bookmarkStart w:id="14284" w:name="_Toc76510729"/>
      <w:bookmarkStart w:id="14285" w:name="_Toc83129886"/>
      <w:bookmarkStart w:id="14286" w:name="_Toc90591418"/>
      <w:bookmarkStart w:id="14287" w:name="_Toc98864477"/>
      <w:bookmarkStart w:id="14288" w:name="_Toc99733726"/>
      <w:bookmarkStart w:id="14289" w:name="_Toc106577631"/>
      <w:bookmarkStart w:id="14290" w:name="_Toc114537382"/>
      <w:bookmarkStart w:id="14291" w:name="_Toc115257650"/>
      <w:bookmarkStart w:id="14292" w:name="_Toc123086970"/>
      <w:bookmarkStart w:id="14293" w:name="_Toc124296294"/>
      <w:bookmarkStart w:id="14294" w:name="_Toc124296764"/>
      <w:bookmarkStart w:id="14295" w:name="_Toc130572581"/>
      <w:bookmarkStart w:id="14296" w:name="_Toc131708580"/>
      <w:bookmarkStart w:id="14297" w:name="_Toc137458387"/>
      <w:bookmarkStart w:id="14298" w:name="_Toc138887874"/>
      <w:bookmarkStart w:id="14299" w:name="_Toc138969961"/>
      <w:bookmarkStart w:id="14300" w:name="_Toc145917022"/>
      <w:bookmarkStart w:id="14301" w:name="_Toc155386788"/>
      <w:bookmarkStart w:id="14302" w:name="_Toc161759828"/>
      <w:bookmarkStart w:id="14303" w:name="_Toc169872753"/>
      <w:r w:rsidRPr="00C04A08">
        <w:t>F.5.5</w:t>
      </w:r>
      <w:r w:rsidRPr="00C04A08">
        <w:tab/>
        <w:t>Window length for PRACH</w:t>
      </w:r>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7" type="#_x0000_t75" style="width:87.5pt;height:20pt" o:ole="">
            <v:imagedata r:id="rId159" o:title=""/>
          </v:shape>
          <o:OLEObject Type="Embed" ProgID="Equation.3" ShapeID="_x0000_i1107" DrawAspect="Content" ObjectID="_1782164773" r:id="rId160"/>
        </w:object>
      </w:r>
      <w:r w:rsidRPr="00C04A08">
        <w:t xml:space="preserve"> where </w:t>
      </w:r>
      <w:r w:rsidRPr="00C04A08">
        <w:object w:dxaOrig="940" w:dyaOrig="320" w14:anchorId="008845D0">
          <v:shape id="_x0000_i1108" type="#_x0000_t75" style="width:52pt;height:16.5pt" o:ole="">
            <v:imagedata r:id="rId161" o:title=""/>
          </v:shape>
          <o:OLEObject Type="Embed" ProgID="Equation.3" ShapeID="_x0000_i1108" DrawAspect="Content" ObjectID="_1782164774" r:id="rId162"/>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9" type="#_x0000_t75" style="width:20.5pt;height:20pt" o:ole="">
                  <v:imagedata r:id="rId163" o:title=""/>
                </v:shape>
                <o:OLEObject Type="Embed" ProgID="Equation.3" ShapeID="_x0000_i1109" DrawAspect="Content" ObjectID="_1782164775" r:id="rId164"/>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4304" w:name="_Toc21341024"/>
      <w:bookmarkStart w:id="14305" w:name="_Toc29805472"/>
      <w:bookmarkStart w:id="14306" w:name="_Toc36456681"/>
      <w:bookmarkStart w:id="14307" w:name="_Toc36469779"/>
      <w:bookmarkStart w:id="14308" w:name="_Toc37254196"/>
      <w:bookmarkStart w:id="14309" w:name="_Toc37323054"/>
      <w:bookmarkStart w:id="14310" w:name="_Toc37324460"/>
      <w:bookmarkStart w:id="14311" w:name="_Toc45889985"/>
      <w:bookmarkStart w:id="14312" w:name="_Toc52196665"/>
      <w:bookmarkStart w:id="14313" w:name="_Toc52197645"/>
      <w:bookmarkStart w:id="14314" w:name="_Toc53173368"/>
      <w:bookmarkStart w:id="14315" w:name="_Toc53173737"/>
      <w:bookmarkStart w:id="14316" w:name="_Toc61119739"/>
      <w:bookmarkStart w:id="14317" w:name="_Toc61120121"/>
      <w:bookmarkStart w:id="14318" w:name="_Toc67926192"/>
      <w:bookmarkStart w:id="14319" w:name="_Toc75273830"/>
      <w:bookmarkStart w:id="14320" w:name="_Toc76510730"/>
      <w:bookmarkStart w:id="14321" w:name="_Toc83129887"/>
      <w:bookmarkStart w:id="14322" w:name="_Toc90591419"/>
      <w:bookmarkStart w:id="14323" w:name="_Toc98864478"/>
      <w:bookmarkStart w:id="14324" w:name="_Toc99733727"/>
      <w:bookmarkStart w:id="14325" w:name="_Toc106577632"/>
      <w:bookmarkStart w:id="14326" w:name="_Toc114537383"/>
      <w:bookmarkStart w:id="14327" w:name="_Toc115257651"/>
      <w:bookmarkStart w:id="14328" w:name="_Toc123086971"/>
      <w:bookmarkStart w:id="14329" w:name="_Toc124296295"/>
      <w:bookmarkStart w:id="14330" w:name="_Toc124296765"/>
      <w:bookmarkStart w:id="14331" w:name="_Toc130572582"/>
      <w:bookmarkStart w:id="14332" w:name="_Toc131708581"/>
      <w:bookmarkStart w:id="14333" w:name="_Toc137458388"/>
      <w:bookmarkStart w:id="14334" w:name="_Toc138887875"/>
      <w:bookmarkStart w:id="14335" w:name="_Toc138969962"/>
      <w:bookmarkStart w:id="14336" w:name="_Toc145917023"/>
      <w:bookmarkStart w:id="14337" w:name="_Toc155386789"/>
      <w:bookmarkStart w:id="14338" w:name="_Toc161759829"/>
      <w:bookmarkStart w:id="14339" w:name="_Toc169872754"/>
      <w:r w:rsidRPr="00C04A08">
        <w:t>F.6</w:t>
      </w:r>
      <w:r w:rsidRPr="00C04A08">
        <w:tab/>
        <w:t>Averaged EVM</w:t>
      </w:r>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10" type="#_x0000_t75" style="width:108.5pt;height:35.5pt" o:ole="">
            <v:imagedata r:id="rId165" o:title=""/>
          </v:shape>
          <o:OLEObject Type="Embed" ProgID="Equation.3" ShapeID="_x0000_i1110" DrawAspect="Content" ObjectID="_1782164776" r:id="rId166"/>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11" type="#_x0000_t75" style="width:30.5pt;height:20pt" o:ole="">
            <v:imagedata r:id="rId167" o:title=""/>
          </v:shape>
          <o:OLEObject Type="Embed" ProgID="Equation.3" ShapeID="_x0000_i1111" DrawAspect="Content" ObjectID="_1782164777" r:id="rId168"/>
        </w:object>
      </w:r>
      <w:r w:rsidRPr="00C04A08">
        <w:rPr>
          <w:vertAlign w:val="subscript"/>
        </w:rPr>
        <w:t xml:space="preserve"> </w:t>
      </w:r>
      <w:r w:rsidRPr="00C04A08">
        <w:t xml:space="preserve">is calculated using </w:t>
      </w:r>
      <w:r w:rsidRPr="00C04A08">
        <w:rPr>
          <w:position w:val="-12"/>
        </w:rPr>
        <w:object w:dxaOrig="900" w:dyaOrig="360" w14:anchorId="3A6E0EBF">
          <v:shape id="_x0000_i1112" type="#_x0000_t75" style="width:52pt;height:20.5pt" o:ole="" fillcolor="window">
            <v:imagedata r:id="rId169" o:title=""/>
          </v:shape>
          <o:OLEObject Type="Embed" ProgID="Equation.3" ShapeID="_x0000_i1112" DrawAspect="Content" ObjectID="_1782164778" r:id="rId170"/>
        </w:object>
      </w:r>
      <w:r w:rsidRPr="00C04A08">
        <w:t xml:space="preserve">in the expressions above and </w:t>
      </w:r>
      <w:r w:rsidRPr="00C04A08">
        <w:rPr>
          <w:rFonts w:eastAsia="×–¾’©‘Ì"/>
          <w:position w:val="-6"/>
        </w:rPr>
        <w:object w:dxaOrig="720" w:dyaOrig="340" w14:anchorId="2B388AA8">
          <v:shape id="_x0000_i1113" type="#_x0000_t75" style="width:36.5pt;height:20pt" o:ole="">
            <v:imagedata r:id="rId171" o:title=""/>
          </v:shape>
          <o:OLEObject Type="Embed" ProgID="Equation.3" ShapeID="_x0000_i1113" DrawAspect="Content" ObjectID="_1782164779" r:id="rId172"/>
        </w:object>
      </w:r>
      <w:r w:rsidRPr="00C04A08">
        <w:t xml:space="preserve">is calculated using </w:t>
      </w:r>
      <w:r w:rsidRPr="00C04A08">
        <w:rPr>
          <w:position w:val="-12"/>
        </w:rPr>
        <w:object w:dxaOrig="900" w:dyaOrig="360" w14:anchorId="332C1DA2">
          <v:shape id="_x0000_i1114" type="#_x0000_t75" style="width:52pt;height:20.5pt" o:ole="" fillcolor="window">
            <v:imagedata r:id="rId173" o:title=""/>
          </v:shape>
          <o:OLEObject Type="Embed" ProgID="Equation.3" ShapeID="_x0000_i1114" DrawAspect="Content" ObjectID="_1782164780" r:id="rId174"/>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15" type="#_x0000_t75" style="width:2in;height:20.5pt" o:ole="">
            <v:imagedata r:id="rId175" o:title=""/>
          </v:shape>
          <o:OLEObject Type="Embed" ProgID="Equation.3" ShapeID="_x0000_i1115" DrawAspect="Content" ObjectID="_1782164781" r:id="rId176"/>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6" type="#_x0000_t75" style="width:51.5pt;height:20.5pt" o:ole="">
            <v:imagedata r:id="rId177" o:title=""/>
          </v:shape>
          <o:OLEObject Type="Embed" ProgID="Equation.3" ShapeID="_x0000_i1116" DrawAspect="Content" ObjectID="_1782164782" r:id="rId178"/>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7" type="#_x0000_t75" style="width:16.5pt;height:20.5pt" o:ole="">
            <v:imagedata r:id="rId50" o:title=""/>
          </v:shape>
          <o:OLEObject Type="Embed" ProgID="Equation.3" ShapeID="_x0000_i1117" DrawAspect="Content" ObjectID="_1782164783" r:id="rId179"/>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8" type="#_x0000_t75" style="width:51.5pt;height:20.5pt" o:ole="">
            <v:imagedata r:id="rId177" o:title=""/>
          </v:shape>
          <o:OLEObject Type="Embed" ProgID="Equation.3" ShapeID="_x0000_i1118" DrawAspect="Content" ObjectID="_1782164784" r:id="rId180"/>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9" type="#_x0000_t75" style="width:52pt;height:20pt" o:ole="">
            <v:imagedata r:id="rId181" o:title=""/>
          </v:shape>
          <o:OLEObject Type="Embed" ProgID="Equation.3" ShapeID="_x0000_i1119" DrawAspect="Content" ObjectID="_1782164785" r:id="rId182"/>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20" type="#_x0000_t75" style="width:52pt;height:20.5pt" o:ole="" fillcolor="window">
            <v:imagedata r:id="rId169" o:title=""/>
          </v:shape>
          <o:OLEObject Type="Embed" ProgID="Equation.3" ShapeID="_x0000_i1120" DrawAspect="Content" ObjectID="_1782164786" r:id="rId184"/>
        </w:object>
      </w:r>
      <w:r w:rsidRPr="00C04A08">
        <w:t xml:space="preserve"> if </w:t>
      </w:r>
      <w:r w:rsidRPr="00C04A08">
        <w:rPr>
          <w:rFonts w:eastAsia="×–¾’©‘Ì"/>
          <w:position w:val="-6"/>
        </w:rPr>
        <w:object w:dxaOrig="1320" w:dyaOrig="340" w14:anchorId="6FFDE240">
          <v:shape id="_x0000_i1121" type="#_x0000_t75" style="width:66.5pt;height:20pt" o:ole="">
            <v:imagedata r:id="rId185" o:title=""/>
          </v:shape>
          <o:OLEObject Type="Embed" ProgID="Equation.DSMT4" ShapeID="_x0000_i1121" DrawAspect="Content" ObjectID="_1782164787" r:id="rId186"/>
        </w:object>
      </w:r>
      <w:r w:rsidRPr="00C04A08">
        <w:rPr>
          <w:rFonts w:eastAsia="×–¾’©‘Ì"/>
        </w:rPr>
        <w:t xml:space="preserve">, </w:t>
      </w:r>
      <w:r w:rsidRPr="00C04A08">
        <w:t xml:space="preserve">and it is set to </w:t>
      </w:r>
      <w:r w:rsidRPr="00C04A08">
        <w:rPr>
          <w:position w:val="-12"/>
        </w:rPr>
        <w:object w:dxaOrig="900" w:dyaOrig="360" w14:anchorId="79DD9460">
          <v:shape id="_x0000_i1122" type="#_x0000_t75" style="width:52pt;height:20.5pt" o:ole="" fillcolor="window">
            <v:imagedata r:id="rId173" o:title=""/>
          </v:shape>
          <o:OLEObject Type="Embed" ProgID="Equation.3" ShapeID="_x0000_i1122" DrawAspect="Content" ObjectID="_1782164788" r:id="rId187"/>
        </w:object>
      </w:r>
      <w:r w:rsidRPr="00C04A08">
        <w:t xml:space="preserve"> otherwise, where </w:t>
      </w:r>
      <w:r w:rsidRPr="00C04A08">
        <w:rPr>
          <w:rFonts w:eastAsia="×–¾’©‘Ì"/>
          <w:position w:val="-6"/>
        </w:rPr>
        <w:object w:dxaOrig="560" w:dyaOrig="340" w14:anchorId="673A51ED">
          <v:shape id="_x0000_i1123" type="#_x0000_t75" style="width:25.5pt;height:20pt" o:ole="">
            <v:imagedata r:id="rId188" o:title=""/>
          </v:shape>
          <o:OLEObject Type="Embed" ProgID="Equation.DSMT4" ShapeID="_x0000_i1123" DrawAspect="Content" ObjectID="_1782164789" r:id="rId189"/>
        </w:object>
      </w:r>
      <w:r w:rsidRPr="00C04A08">
        <w:rPr>
          <w:rFonts w:eastAsia="×–¾’©‘Ì"/>
        </w:rPr>
        <w:t xml:space="preserve"> and</w:t>
      </w:r>
      <w:r w:rsidRPr="00C04A08">
        <w:t xml:space="preserve"> </w:t>
      </w:r>
      <w:r w:rsidRPr="00C04A08">
        <w:rPr>
          <w:rFonts w:eastAsia="×–¾’©‘Ì"/>
          <w:position w:val="-6"/>
        </w:rPr>
        <w:object w:dxaOrig="600" w:dyaOrig="340" w14:anchorId="4365EDC7">
          <v:shape id="_x0000_i1124" type="#_x0000_t75" style="width:30.5pt;height:20pt" o:ole="">
            <v:imagedata r:id="rId190" o:title=""/>
          </v:shape>
          <o:OLEObject Type="Embed" ProgID="Equation.DSMT4" ShapeID="_x0000_i1124" DrawAspect="Content" ObjectID="_1782164790" r:id="rId191"/>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25" type="#_x0000_t75" style="width:48pt;height:20pt" o:ole="">
            <v:imagedata r:id="rId192" o:title=""/>
          </v:shape>
          <o:OLEObject Type="Embed" ProgID="Equation.DSMT4" ShapeID="_x0000_i1125" DrawAspect="Content" ObjectID="_1782164791" r:id="rId193"/>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6" type="#_x0000_t75" style="width:48pt;height:20.5pt" o:ole="">
            <v:imagedata r:id="rId194" o:title=""/>
          </v:shape>
          <o:OLEObject Type="Embed" ProgID="Equation.DSMT4" ShapeID="_x0000_i1126" DrawAspect="Content" ObjectID="_1782164792" r:id="rId195"/>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7" type="#_x0000_t75" style="width:149.5pt;height:40.5pt" o:ole="">
            <v:imagedata r:id="rId196" o:title=""/>
          </v:shape>
          <o:OLEObject Type="Embed" ProgID="Equation.3" ShapeID="_x0000_i1127" DrawAspect="Content" ObjectID="_1782164793" r:id="rId197"/>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8" type="#_x0000_t75" style="width:55.5pt;height:20.5pt" o:ole="">
            <v:imagedata r:id="rId198" o:title=""/>
          </v:shape>
          <o:OLEObject Type="Embed" ProgID="Equation.3" ShapeID="_x0000_i1128" DrawAspect="Content" ObjectID="_1782164794" r:id="rId199"/>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9" type="#_x0000_t75" style="width:51.5pt;height:20.5pt" o:ole="">
            <v:imagedata r:id="rId200" o:title=""/>
          </v:shape>
          <o:OLEObject Type="Embed" ProgID="Equation.DSMT4" ShapeID="_x0000_i1129" DrawAspect="Content" ObjectID="_1782164795" r:id="rId201"/>
        </w:object>
      </w:r>
      <w:r w:rsidRPr="00C04A08">
        <w:rPr>
          <w:vertAlign w:val="subscript"/>
        </w:rPr>
        <w:t xml:space="preserve"> </w:t>
      </w:r>
      <w:r w:rsidRPr="00C04A08">
        <w:t xml:space="preserve">is calculated using </w:t>
      </w:r>
      <w:r w:rsidRPr="00C04A08">
        <w:rPr>
          <w:position w:val="-12"/>
        </w:rPr>
        <w:object w:dxaOrig="900" w:dyaOrig="360" w14:anchorId="177F7AEC">
          <v:shape id="_x0000_i1130" type="#_x0000_t75" style="width:52pt;height:20.5pt" o:ole="" fillcolor="window">
            <v:imagedata r:id="rId169" o:title=""/>
          </v:shape>
          <o:OLEObject Type="Embed" ProgID="Equation.3" ShapeID="_x0000_i1130" DrawAspect="Content" ObjectID="_1782164796" r:id="rId202"/>
        </w:object>
      </w:r>
      <w:r w:rsidRPr="00C04A08">
        <w:t xml:space="preserve"> and </w:t>
      </w:r>
      <w:r w:rsidRPr="00C04A08">
        <w:rPr>
          <w:rFonts w:eastAsia="×–¾’©‘Ì"/>
          <w:position w:val="-8"/>
        </w:rPr>
        <w:object w:dxaOrig="1080" w:dyaOrig="360" w14:anchorId="109B74D2">
          <v:shape id="_x0000_i1131" type="#_x0000_t75" style="width:61.5pt;height:20.5pt" o:ole="">
            <v:imagedata r:id="rId203" o:title=""/>
          </v:shape>
          <o:OLEObject Type="Embed" ProgID="Equation.DSMT4" ShapeID="_x0000_i1131" DrawAspect="Content" ObjectID="_1782164797" r:id="rId204"/>
        </w:object>
      </w:r>
      <w:r w:rsidRPr="00C04A08">
        <w:t xml:space="preserve">is calculated using </w:t>
      </w:r>
      <w:r w:rsidRPr="00C04A08">
        <w:rPr>
          <w:position w:val="-12"/>
        </w:rPr>
        <w:object w:dxaOrig="900" w:dyaOrig="360" w14:anchorId="36DD61E6">
          <v:shape id="_x0000_i1132" type="#_x0000_t75" style="width:52pt;height:20.5pt" o:ole="" fillcolor="window">
            <v:imagedata r:id="rId173" o:title=""/>
          </v:shape>
          <o:OLEObject Type="Embed" ProgID="Equation.3" ShapeID="_x0000_i1132" DrawAspect="Content" ObjectID="_1782164798" r:id="rId205"/>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33" type="#_x0000_t75" style="width:3in;height:20.5pt" o:ole="">
            <v:imagedata r:id="rId206" o:title=""/>
          </v:shape>
          <o:OLEObject Type="Embed" ProgID="Equation.3" ShapeID="_x0000_i1133" DrawAspect="Content" ObjectID="_1782164799" r:id="rId207"/>
        </w:object>
      </w:r>
    </w:p>
    <w:p w14:paraId="3A67D341" w14:textId="77777777" w:rsidR="00842EF7" w:rsidRPr="00C04A08" w:rsidRDefault="00842EF7" w:rsidP="00842EF7">
      <w:pPr>
        <w:pStyle w:val="Heading1"/>
      </w:pPr>
      <w:bookmarkStart w:id="14340" w:name="_Toc21341025"/>
      <w:bookmarkStart w:id="14341" w:name="_Toc29805473"/>
      <w:bookmarkStart w:id="14342" w:name="_Toc36456682"/>
      <w:bookmarkStart w:id="14343" w:name="_Toc36469780"/>
      <w:bookmarkStart w:id="14344" w:name="_Toc37254197"/>
      <w:bookmarkStart w:id="14345" w:name="_Toc37323055"/>
      <w:bookmarkStart w:id="14346" w:name="_Toc37324461"/>
      <w:bookmarkStart w:id="14347" w:name="_Toc45889986"/>
      <w:bookmarkStart w:id="14348" w:name="_Toc52196666"/>
      <w:bookmarkStart w:id="14349" w:name="_Toc52197646"/>
      <w:bookmarkStart w:id="14350" w:name="_Toc53173369"/>
      <w:bookmarkStart w:id="14351" w:name="_Toc53173738"/>
      <w:bookmarkStart w:id="14352" w:name="_Toc61119740"/>
      <w:bookmarkStart w:id="14353" w:name="_Toc61120122"/>
      <w:bookmarkStart w:id="14354" w:name="_Toc67926193"/>
      <w:bookmarkStart w:id="14355" w:name="_Toc75273831"/>
      <w:bookmarkStart w:id="14356" w:name="_Toc76510731"/>
      <w:bookmarkStart w:id="14357" w:name="_Toc83129888"/>
      <w:bookmarkStart w:id="14358" w:name="_Toc90591420"/>
      <w:bookmarkStart w:id="14359" w:name="_Toc98864479"/>
      <w:bookmarkStart w:id="14360" w:name="_Toc99733728"/>
      <w:bookmarkStart w:id="14361" w:name="_Toc106577633"/>
      <w:bookmarkStart w:id="14362" w:name="_Toc114537384"/>
      <w:bookmarkStart w:id="14363" w:name="_Toc115257652"/>
      <w:bookmarkStart w:id="14364" w:name="_Toc123086972"/>
      <w:bookmarkStart w:id="14365" w:name="_Toc124296296"/>
      <w:bookmarkStart w:id="14366" w:name="_Toc124296766"/>
      <w:bookmarkStart w:id="14367" w:name="_Toc130572583"/>
      <w:bookmarkStart w:id="14368" w:name="_Toc131708582"/>
      <w:bookmarkStart w:id="14369" w:name="_Toc137458389"/>
      <w:bookmarkStart w:id="14370" w:name="_Toc138887876"/>
      <w:bookmarkStart w:id="14371" w:name="_Toc138969963"/>
      <w:bookmarkStart w:id="14372" w:name="_Toc145917024"/>
      <w:bookmarkStart w:id="14373" w:name="_Toc155386790"/>
      <w:bookmarkStart w:id="14374" w:name="_Toc161759830"/>
      <w:bookmarkStart w:id="14375" w:name="_Toc169872755"/>
      <w:r w:rsidRPr="00C04A08">
        <w:t>F.7</w:t>
      </w:r>
      <w:r w:rsidRPr="00C04A08">
        <w:tab/>
        <w:t>Spectrum Flatness</w:t>
      </w:r>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4376" w:name="_Toc83581044"/>
      <w:bookmarkStart w:id="14377" w:name="_Toc84405553"/>
      <w:bookmarkStart w:id="14378" w:name="_Toc84414162"/>
      <w:bookmarkStart w:id="14379" w:name="_Toc98864480"/>
      <w:bookmarkStart w:id="14380" w:name="_Toc99733729"/>
      <w:bookmarkStart w:id="14381" w:name="_Toc106577634"/>
      <w:bookmarkStart w:id="14382" w:name="_Toc114537385"/>
      <w:bookmarkStart w:id="14383" w:name="_Toc115257653"/>
      <w:bookmarkStart w:id="14384" w:name="_Toc123086973"/>
      <w:bookmarkStart w:id="14385" w:name="_Toc124296297"/>
      <w:bookmarkStart w:id="14386" w:name="_Toc124296767"/>
      <w:bookmarkStart w:id="14387" w:name="_Toc130572584"/>
      <w:bookmarkStart w:id="14388" w:name="_Toc131708583"/>
      <w:bookmarkStart w:id="14389" w:name="_Toc137458390"/>
      <w:bookmarkStart w:id="14390" w:name="_Toc138887877"/>
      <w:bookmarkStart w:id="14391" w:name="_Toc138969964"/>
      <w:bookmarkStart w:id="14392" w:name="_Toc145917025"/>
      <w:bookmarkStart w:id="14393" w:name="_Toc155386791"/>
      <w:bookmarkStart w:id="14394" w:name="_Toc161759831"/>
      <w:bookmarkStart w:id="14395" w:name="_Toc169872756"/>
      <w:r>
        <w:rPr>
          <w:rFonts w:eastAsia="MS Mincho"/>
        </w:rPr>
        <w:t>F.8</w:t>
      </w:r>
      <w:r>
        <w:rPr>
          <w:rFonts w:eastAsia="MS Mincho"/>
        </w:rPr>
        <w:tab/>
      </w:r>
      <w:bookmarkEnd w:id="14376"/>
      <w:bookmarkEnd w:id="14377"/>
      <w:bookmarkEnd w:id="14378"/>
      <w:r w:rsidRPr="00AC0ABC">
        <w:rPr>
          <w:lang w:val="en-US"/>
        </w:rPr>
        <w:t>Phase offset measurement for DMRS bundling</w:t>
      </w:r>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p>
    <w:p w14:paraId="08A2128B" w14:textId="77777777" w:rsidR="00BA1E45" w:rsidRDefault="00BA1E45" w:rsidP="00BA1E45">
      <w:pPr>
        <w:pStyle w:val="Heading2"/>
      </w:pPr>
      <w:bookmarkStart w:id="14396" w:name="_Toc98864481"/>
      <w:bookmarkStart w:id="14397" w:name="_Toc99733730"/>
      <w:bookmarkStart w:id="14398" w:name="_Toc106577635"/>
      <w:bookmarkStart w:id="14399" w:name="_Toc114537386"/>
      <w:bookmarkStart w:id="14400" w:name="_Toc115257654"/>
      <w:bookmarkStart w:id="14401" w:name="_Toc123086974"/>
      <w:bookmarkStart w:id="14402" w:name="_Toc124296298"/>
      <w:bookmarkStart w:id="14403" w:name="_Toc124296768"/>
      <w:bookmarkStart w:id="14404" w:name="_Toc130572585"/>
      <w:bookmarkStart w:id="14405" w:name="_Toc131708584"/>
      <w:bookmarkStart w:id="14406" w:name="_Toc137458391"/>
      <w:bookmarkStart w:id="14407" w:name="_Toc138887878"/>
      <w:bookmarkStart w:id="14408" w:name="_Toc138969965"/>
      <w:bookmarkStart w:id="14409" w:name="_Toc145917026"/>
      <w:bookmarkStart w:id="14410" w:name="_Toc155386792"/>
      <w:bookmarkStart w:id="14411" w:name="_Toc161759832"/>
      <w:bookmarkStart w:id="14412" w:name="_Toc169872757"/>
      <w:r>
        <w:t>F.8.1</w:t>
      </w:r>
      <w:r>
        <w:tab/>
      </w:r>
      <w:r>
        <w:rPr>
          <w:rFonts w:hint="eastAsia"/>
          <w:lang w:eastAsia="zh-CN"/>
        </w:rPr>
        <w:t>M</w:t>
      </w:r>
      <w:r w:rsidRPr="00D57400">
        <w:t>easurement point</w:t>
      </w:r>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34" type="#_x0000_t75" style="width:493.5pt;height:100pt" o:ole="">
            <v:imagedata r:id="rId208" o:title=""/>
          </v:shape>
          <o:OLEObject Type="Embed" ProgID="Visio.Drawing.15" ShapeID="_x0000_i1134" DrawAspect="Content" ObjectID="_1782164800" r:id="rId209"/>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4413" w:name="_Toc106577636"/>
      <w:bookmarkStart w:id="14414" w:name="_Toc114537387"/>
      <w:bookmarkStart w:id="14415" w:name="_Toc115257655"/>
      <w:bookmarkStart w:id="14416" w:name="_Toc123086975"/>
      <w:bookmarkStart w:id="14417" w:name="_Toc124296299"/>
      <w:bookmarkStart w:id="14418" w:name="_Toc124296769"/>
      <w:bookmarkStart w:id="14419" w:name="_Toc130572586"/>
      <w:bookmarkStart w:id="14420" w:name="_Toc131708585"/>
      <w:bookmarkStart w:id="14421" w:name="_Toc137458392"/>
      <w:bookmarkStart w:id="14422" w:name="_Toc138887879"/>
      <w:bookmarkStart w:id="14423" w:name="_Toc138969966"/>
      <w:bookmarkStart w:id="14424" w:name="_Toc145917027"/>
      <w:bookmarkStart w:id="14425" w:name="_Toc155386793"/>
      <w:bookmarkStart w:id="14426" w:name="_Toc161759833"/>
      <w:bookmarkStart w:id="14427" w:name="_Toc169872758"/>
      <w:bookmarkStart w:id="14428" w:name="_Toc21344583"/>
      <w:bookmarkStart w:id="14429" w:name="_Toc29802071"/>
      <w:bookmarkStart w:id="14430" w:name="_Toc29802495"/>
      <w:bookmarkStart w:id="14431" w:name="_Toc29803120"/>
      <w:bookmarkStart w:id="14432" w:name="_Toc36107862"/>
      <w:bookmarkStart w:id="14433" w:name="_Toc37251636"/>
      <w:bookmarkStart w:id="14434" w:name="_Toc45888575"/>
      <w:bookmarkStart w:id="14435" w:name="_Toc45889174"/>
      <w:bookmarkStart w:id="14436" w:name="_Toc61367922"/>
      <w:bookmarkStart w:id="14437" w:name="_Toc61373305"/>
      <w:bookmarkStart w:id="14438" w:name="_Toc68231255"/>
      <w:bookmarkStart w:id="14439" w:name="_Toc69084668"/>
      <w:bookmarkStart w:id="14440" w:name="_Toc75467681"/>
      <w:bookmarkStart w:id="14441" w:name="_Toc76509703"/>
      <w:bookmarkStart w:id="14442" w:name="_Toc76718693"/>
      <w:bookmarkStart w:id="14443" w:name="_Toc83581040"/>
      <w:bookmarkStart w:id="14444" w:name="_Toc84405549"/>
      <w:bookmarkStart w:id="14445" w:name="_Toc84414158"/>
      <w:r>
        <w:t>F.8.2</w:t>
      </w:r>
      <w:r>
        <w:tab/>
      </w:r>
      <w:r w:rsidRPr="0045071D">
        <w:t>Symbols used</w:t>
      </w:r>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p>
    <w:p w14:paraId="4EBFCD7F" w14:textId="77777777" w:rsidR="004E66E3" w:rsidRDefault="004E66E3" w:rsidP="0079708C">
      <w:r w:rsidRPr="0045071D">
        <w:t>Phase offset is determined based on DMRS REs (3 DMRS symbols per slot) with the option to use data symbols.</w:t>
      </w:r>
    </w:p>
    <w:p w14:paraId="2F3B66E4" w14:textId="77777777" w:rsidR="004E66E3" w:rsidRDefault="004E66E3" w:rsidP="00FA519F"/>
    <w:p w14:paraId="14E705EF" w14:textId="77777777" w:rsidR="004E66E3" w:rsidRDefault="004E66E3" w:rsidP="004E66E3">
      <w:pPr>
        <w:pStyle w:val="Heading2"/>
      </w:pPr>
      <w:bookmarkStart w:id="14446" w:name="_Toc106577637"/>
      <w:bookmarkStart w:id="14447" w:name="_Toc114537388"/>
      <w:bookmarkStart w:id="14448" w:name="_Toc115257656"/>
      <w:bookmarkStart w:id="14449" w:name="_Toc123086976"/>
      <w:bookmarkStart w:id="14450" w:name="_Toc124296300"/>
      <w:bookmarkStart w:id="14451" w:name="_Toc124296770"/>
      <w:bookmarkStart w:id="14452" w:name="_Toc130572587"/>
      <w:bookmarkStart w:id="14453" w:name="_Toc131708586"/>
      <w:bookmarkStart w:id="14454" w:name="_Toc137458393"/>
      <w:bookmarkStart w:id="14455" w:name="_Toc138887880"/>
      <w:bookmarkStart w:id="14456" w:name="_Toc138969967"/>
      <w:bookmarkStart w:id="14457" w:name="_Toc145917028"/>
      <w:bookmarkStart w:id="14458" w:name="_Toc155386794"/>
      <w:bookmarkStart w:id="14459" w:name="_Toc161759834"/>
      <w:bookmarkStart w:id="14460" w:name="_Toc169872759"/>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r>
        <w:t>F.8.3</w:t>
      </w:r>
      <w:r>
        <w:tab/>
      </w:r>
      <w:r w:rsidRPr="00EF621D">
        <w:t>Modified test signal</w:t>
      </w:r>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p>
    <w:p w14:paraId="4C0D2093" w14:textId="5A68EF4C" w:rsidR="0079708C" w:rsidRDefault="0079708C" w:rsidP="0079708C">
      <w:bookmarkStart w:id="14461" w:name="_Toc106577638"/>
      <w:bookmarkStart w:id="14462" w:name="_Toc114537389"/>
      <w:bookmarkStart w:id="14463" w:name="_Toc115257657"/>
      <w:bookmarkStart w:id="14464" w:name="_Toc123086977"/>
      <w:bookmarkStart w:id="14465" w:name="_Toc124296301"/>
      <w:bookmarkStart w:id="14466" w:name="_Toc124296771"/>
      <w:bookmarkStart w:id="14467" w:name="_Toc130572588"/>
      <w:bookmarkStart w:id="14468" w:name="_Toc131708587"/>
      <w:bookmarkStart w:id="14469" w:name="_Toc137458394"/>
      <w:bookmarkStart w:id="14470" w:name="_Toc138887881"/>
      <w:bookmarkStart w:id="14471" w:name="_Toc138969968"/>
      <w:r>
        <w:t>Same as described in Annex F.4.</w:t>
      </w:r>
    </w:p>
    <w:p w14:paraId="7B89EE8B" w14:textId="77777777" w:rsidR="004E66E3" w:rsidRPr="007C37B3" w:rsidRDefault="004E66E3" w:rsidP="004E66E3">
      <w:pPr>
        <w:pStyle w:val="Heading2"/>
      </w:pPr>
      <w:bookmarkStart w:id="14472" w:name="_Toc145917029"/>
      <w:bookmarkStart w:id="14473" w:name="_Toc155386795"/>
      <w:bookmarkStart w:id="14474" w:name="_Toc161759835"/>
      <w:bookmarkStart w:id="14475" w:name="_Toc169872760"/>
      <w:r>
        <w:t>F.8.4</w:t>
      </w:r>
      <w:r>
        <w:tab/>
      </w:r>
      <w:r>
        <w:rPr>
          <w:lang w:val="en-US"/>
        </w:rPr>
        <w:t>P</w:t>
      </w:r>
      <w:r w:rsidRPr="00F05621">
        <w:rPr>
          <w:lang w:val="en-US"/>
        </w:rPr>
        <w:t>hase offset measurement</w:t>
      </w:r>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p>
    <w:p w14:paraId="71C5FC67" w14:textId="77777777" w:rsidR="0079708C" w:rsidRDefault="0079708C" w:rsidP="0079708C">
      <w:r>
        <w:rPr>
          <w:lang w:val="en-US" w:eastAsia="zh-CN"/>
        </w:rPr>
        <w:t xml:space="preserve">The phase offset measurement is based on the phase response of the Tx chain </w:t>
      </w:r>
      <w:r w:rsidRPr="00A20FF2">
        <w:rPr>
          <w:position w:val="-10"/>
        </w:rPr>
        <w:object w:dxaOrig="720" w:dyaOrig="320" w14:anchorId="4A13B9A6">
          <v:shape id="_x0000_i1135" type="#_x0000_t75" style="width:36.5pt;height:14.5pt" o:ole="" fillcolor="window">
            <v:imagedata r:id="rId104" o:title=""/>
          </v:shape>
          <o:OLEObject Type="Embed" ProgID="Equation.3" ShapeID="_x0000_i1135" DrawAspect="Content" ObjectID="_1782164801" r:id="rId210"/>
        </w:object>
      </w:r>
      <w:r w:rsidRPr="00A20FF2">
        <w:t xml:space="preserve"> </w:t>
      </w:r>
      <w:r>
        <w:t>as derived based on Annex F.4.</w:t>
      </w:r>
    </w:p>
    <w:p w14:paraId="5370F939" w14:textId="77777777" w:rsidR="0079708C" w:rsidRDefault="0079708C" w:rsidP="0079708C">
      <w:bookmarkStart w:id="14476" w:name="_Hlk142554504"/>
      <w:r w:rsidRPr="00BF5526">
        <w:t>The subcarrier at the</w:t>
      </w:r>
      <w:r w:rsidRPr="00362EDD">
        <w:rPr>
          <w:sz w:val="18"/>
          <w:szCs w:val="18"/>
          <w:lang w:val="en-US" w:eastAsia="fr-FR"/>
        </w:rPr>
        <w:t xml:space="preserve"> </w:t>
      </w:r>
      <w:r w:rsidRPr="00362EDD">
        <w:rPr>
          <w:lang w:val="en-US" w:eastAsia="fr-FR"/>
        </w:rPr>
        <w:t>carrier leakage frequency</w:t>
      </w:r>
      <w:r w:rsidRPr="00BF5526">
        <w:t xml:space="preserve"> of the transmitted signal shall be excluded from the measured subcarriers.</w:t>
      </w:r>
      <w:bookmarkEnd w:id="14476"/>
    </w:p>
    <w:p w14:paraId="5E95CD42" w14:textId="7045D286" w:rsidR="004E66E3" w:rsidRDefault="0079708C" w:rsidP="0079708C">
      <w:pPr>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measured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5943A14A" w:rsidR="004E66E3" w:rsidRPr="00C0094B" w:rsidRDefault="0079708C" w:rsidP="0079708C">
      <w:pPr>
        <w:pStyle w:val="EQ"/>
      </w:pPr>
      <w:r>
        <w:rPr>
          <w:noProof w:val="0"/>
        </w:rPr>
        <w:tab/>
      </w:r>
      <m:oMath>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r>
          <m:rPr>
            <m:sty m:val="p"/>
          </m:rPr>
          <w:rPr>
            <w:rFonts w:ascii="Cambria Math" w:eastAsiaTheme="minorEastAsia" w:hAnsi="Cambria Math"/>
          </w:rPr>
          <m:t xml:space="preserve">= </m:t>
        </m:r>
        <m:acc>
          <m:accPr>
            <m:chr m:val="̃"/>
            <m:ctrlPr>
              <w:rPr>
                <w:rFonts w:ascii="Cambria Math" w:hAnsi="Cambria Math"/>
              </w:rPr>
            </m:ctrlPr>
          </m:accPr>
          <m:e>
            <m:r>
              <w:rPr>
                <w:rFonts w:ascii="Cambria Math" w:hAnsi="Cambria Math"/>
              </w:rPr>
              <m:t>φ</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m</m:t>
                </m:r>
              </m:sub>
            </m:sSub>
            <m:r>
              <m:rPr>
                <m:sty m:val="p"/>
              </m:rPr>
              <w:rPr>
                <w:rFonts w:ascii="Cambria Math" w:hAnsi="Cambria Math"/>
              </w:rPr>
              <m:t>,</m:t>
            </m:r>
            <m:r>
              <w:rPr>
                <w:rFonts w:ascii="Cambria Math" w:hAnsi="Cambria Math"/>
              </w:rPr>
              <m:t>f</m:t>
            </m:r>
          </m:e>
        </m:d>
        <m:r>
          <m:rPr>
            <m:sty m:val="p"/>
          </m:rPr>
          <w:rPr>
            <w:rFonts w:ascii="Cambria Math" w:hAnsi="Cambria Math"/>
          </w:rPr>
          <m:t>-</m:t>
        </m:r>
        <m:acc>
          <m:accPr>
            <m:chr m:val="̃"/>
            <m:ctrlPr>
              <w:rPr>
                <w:rFonts w:ascii="Cambria Math" w:hAnsi="Cambria Math"/>
              </w:rPr>
            </m:ctrlPr>
          </m:accPr>
          <m:e>
            <m:r>
              <w:rPr>
                <w:rFonts w:ascii="Cambria Math" w:hAnsi="Cambria Math"/>
              </w:rPr>
              <m:t>φ</m:t>
            </m:r>
          </m:e>
        </m:acc>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oMath>
    </w:p>
    <w:p w14:paraId="22EF3087" w14:textId="5D461C2D" w:rsidR="004E66E3" w:rsidRDefault="0079708C" w:rsidP="0079708C">
      <w:pPr>
        <w:rPr>
          <w:lang w:val="en-US" w:eastAsia="zh-CN"/>
        </w:rPr>
      </w:pPr>
      <w:r>
        <w:rPr>
          <w:lang w:val="en-US" w:eastAsia="zh-CN"/>
        </w:rPr>
        <w:t>The phase offset between the reference and measurement timeslots are then calculated as the maximum over the results for all measured subcarriers as shown below:</w:t>
      </w:r>
    </w:p>
    <w:p w14:paraId="324DF073" w14:textId="4B14BE78" w:rsidR="004E66E3" w:rsidRDefault="0079708C" w:rsidP="0079708C">
      <w:pPr>
        <w:pStyle w:val="EQ"/>
        <w:rPr>
          <w:rFonts w:eastAsia="??"/>
        </w:rPr>
      </w:pPr>
      <w:r>
        <w:rPr>
          <w:iCs/>
          <w:noProof w:val="0"/>
        </w:rPr>
        <w:tab/>
      </w:r>
      <m:oMath>
        <m:r>
          <w:rPr>
            <w:rFonts w:ascii="Cambria Math" w:eastAsia="×–¾’©‘Ì" w:hAnsi="Cambria Math"/>
          </w:rPr>
          <m:t>PhaseOffset</m:t>
        </m:r>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r>
                  <w:rPr>
                    <w:rFonts w:ascii="Cambria Math" w:eastAsia="×–¾’©‘Ì" w:hAnsi="Cambria Math"/>
                  </w:rPr>
                  <m:t>f</m:t>
                </m:r>
              </m:lim>
            </m:limLow>
          </m:fName>
          <m:e>
            <m:r>
              <m:rPr>
                <m:sty m:val="p"/>
              </m:rPr>
              <w:rPr>
                <w:rFonts w:ascii="Cambria Math" w:eastAsia="×–¾’©‘Ì" w:hAnsi="Cambria Math"/>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m:rPr>
                <m:sty m:val="p"/>
              </m:rPr>
              <w:rPr>
                <w:rFonts w:ascii="Cambria Math" w:hAnsi="Cambria Math"/>
              </w:rPr>
              <m:t>)</m:t>
            </m:r>
          </m:e>
        </m:func>
      </m:oMath>
    </w:p>
    <w:p w14:paraId="525209DD" w14:textId="77777777" w:rsidR="005354FC" w:rsidRPr="005354FC" w:rsidRDefault="005354FC" w:rsidP="005354FC">
      <w:pPr>
        <w:pStyle w:val="Heading1"/>
        <w:rPr>
          <w:rFonts w:eastAsia="MS Mincho"/>
        </w:rPr>
      </w:pPr>
      <w:bookmarkStart w:id="14477" w:name="_Toc130572589"/>
      <w:bookmarkStart w:id="14478" w:name="_Toc131708588"/>
      <w:bookmarkStart w:id="14479" w:name="_Toc137458395"/>
      <w:bookmarkStart w:id="14480" w:name="_Toc138887882"/>
      <w:bookmarkStart w:id="14481" w:name="_Toc138969969"/>
      <w:bookmarkStart w:id="14482" w:name="_Toc145917030"/>
      <w:bookmarkStart w:id="14483" w:name="_Toc155386796"/>
      <w:bookmarkStart w:id="14484" w:name="_Toc161759836"/>
      <w:bookmarkStart w:id="14485" w:name="_Toc169872761"/>
      <w:r w:rsidRPr="005354FC">
        <w:rPr>
          <w:rFonts w:eastAsia="MS Mincho"/>
        </w:rPr>
        <w:t>F.9</w:t>
      </w:r>
      <w:r w:rsidRPr="005354FC">
        <w:rPr>
          <w:rFonts w:eastAsia="MS Mincho"/>
        </w:rPr>
        <w:tab/>
        <w:t>Reserved</w:t>
      </w:r>
      <w:bookmarkEnd w:id="14477"/>
      <w:bookmarkEnd w:id="14478"/>
      <w:bookmarkEnd w:id="14479"/>
      <w:bookmarkEnd w:id="14480"/>
      <w:bookmarkEnd w:id="14481"/>
      <w:bookmarkEnd w:id="14482"/>
      <w:bookmarkEnd w:id="14483"/>
      <w:bookmarkEnd w:id="14484"/>
      <w:bookmarkEnd w:id="14485"/>
    </w:p>
    <w:p w14:paraId="305132EF" w14:textId="77777777" w:rsidR="005354FC" w:rsidRPr="005354FC" w:rsidRDefault="005354FC" w:rsidP="005354FC">
      <w:pPr>
        <w:rPr>
          <w:rFonts w:eastAsia="MS Mincho"/>
        </w:rPr>
      </w:pPr>
    </w:p>
    <w:p w14:paraId="361BD7E3" w14:textId="77777777" w:rsidR="005354FC" w:rsidRPr="005354FC" w:rsidRDefault="005354FC" w:rsidP="005354FC">
      <w:pPr>
        <w:pStyle w:val="Heading1"/>
        <w:rPr>
          <w:rFonts w:eastAsia="MS Mincho"/>
        </w:rPr>
      </w:pPr>
      <w:bookmarkStart w:id="14486" w:name="_Toc130572590"/>
      <w:bookmarkStart w:id="14487" w:name="_Toc131708589"/>
      <w:bookmarkStart w:id="14488" w:name="_Toc137458396"/>
      <w:bookmarkStart w:id="14489" w:name="_Toc138887883"/>
      <w:bookmarkStart w:id="14490" w:name="_Toc138969970"/>
      <w:bookmarkStart w:id="14491" w:name="_Toc145917031"/>
      <w:bookmarkStart w:id="14492" w:name="_Toc155386797"/>
      <w:bookmarkStart w:id="14493" w:name="_Toc161759837"/>
      <w:bookmarkStart w:id="14494" w:name="_Toc169872762"/>
      <w:r w:rsidRPr="005354FC">
        <w:rPr>
          <w:rFonts w:eastAsia="MS Mincho"/>
        </w:rPr>
        <w:t>F.10</w:t>
      </w:r>
      <w:r w:rsidRPr="005354FC">
        <w:rPr>
          <w:rFonts w:eastAsia="MS Mincho"/>
        </w:rPr>
        <w:tab/>
        <w:t>EVM for dual transmit polarizations</w:t>
      </w:r>
      <w:bookmarkEnd w:id="14486"/>
      <w:bookmarkEnd w:id="14487"/>
      <w:bookmarkEnd w:id="14488"/>
      <w:bookmarkEnd w:id="14489"/>
      <w:bookmarkEnd w:id="14490"/>
      <w:bookmarkEnd w:id="14491"/>
      <w:bookmarkEnd w:id="14492"/>
      <w:bookmarkEnd w:id="14493"/>
      <w:bookmarkEnd w:id="14494"/>
    </w:p>
    <w:p w14:paraId="6535E9DE" w14:textId="77777777" w:rsidR="005354FC" w:rsidRPr="005354FC" w:rsidRDefault="005354FC" w:rsidP="005354FC">
      <w:pPr>
        <w:pStyle w:val="Heading2"/>
        <w:rPr>
          <w:rFonts w:eastAsia="MS Mincho"/>
        </w:rPr>
      </w:pPr>
      <w:bookmarkStart w:id="14495" w:name="_Toc130572591"/>
      <w:bookmarkStart w:id="14496" w:name="_Toc131708590"/>
      <w:bookmarkStart w:id="14497" w:name="_Toc137458397"/>
      <w:bookmarkStart w:id="14498" w:name="_Toc138887884"/>
      <w:bookmarkStart w:id="14499" w:name="_Toc138969971"/>
      <w:bookmarkStart w:id="14500" w:name="_Toc145917032"/>
      <w:bookmarkStart w:id="14501" w:name="_Toc155386798"/>
      <w:bookmarkStart w:id="14502" w:name="_Toc161759838"/>
      <w:bookmarkStart w:id="14503" w:name="_Toc169872763"/>
      <w:r w:rsidRPr="005354FC">
        <w:rPr>
          <w:rFonts w:eastAsia="MS Mincho"/>
        </w:rPr>
        <w:t>F.10.1</w:t>
      </w:r>
      <w:r w:rsidRPr="005354FC">
        <w:rPr>
          <w:rFonts w:eastAsia="MS Mincho"/>
        </w:rPr>
        <w:tab/>
        <w:t>General</w:t>
      </w:r>
      <w:bookmarkEnd w:id="14495"/>
      <w:bookmarkEnd w:id="14496"/>
      <w:bookmarkEnd w:id="14497"/>
      <w:bookmarkEnd w:id="14498"/>
      <w:bookmarkEnd w:id="14499"/>
      <w:bookmarkEnd w:id="14500"/>
      <w:bookmarkEnd w:id="14501"/>
      <w:bookmarkEnd w:id="14502"/>
      <w:bookmarkEnd w:id="14503"/>
    </w:p>
    <w:p w14:paraId="70CCABA3" w14:textId="149B2957" w:rsidR="005354FC" w:rsidRPr="005354FC" w:rsidRDefault="005354FC" w:rsidP="005354FC">
      <w:pPr>
        <w:rPr>
          <w:rFonts w:eastAsia="MS Mincho"/>
        </w:rPr>
      </w:pPr>
      <w:r w:rsidRPr="005354FC">
        <w:rPr>
          <w:rFonts w:eastAsia="MS Mincho"/>
        </w:rPr>
        <w:t>A zero-forcing (ZF) MIMO receiver architecture is used so that transmissions by the UE, which are received by the test equipment on two polarizations, can be demodulated by the test equipment receiver.</w:t>
      </w:r>
    </w:p>
    <w:p w14:paraId="76E1805A" w14:textId="77777777" w:rsidR="005354FC" w:rsidRPr="005354FC" w:rsidRDefault="005354FC" w:rsidP="005354FC">
      <w:pPr>
        <w:pStyle w:val="TH"/>
        <w:rPr>
          <w:rFonts w:eastAsia="MS Mincho"/>
        </w:rPr>
      </w:pPr>
      <w:r w:rsidRPr="005354FC">
        <w:rPr>
          <w:rFonts w:eastAsia="MS Mincho"/>
          <w:noProof/>
        </w:rPr>
        <w:drawing>
          <wp:inline distT="0" distB="0" distL="0" distR="0" wp14:anchorId="2EE15157" wp14:editId="14FA3A6B">
            <wp:extent cx="5977890" cy="2970530"/>
            <wp:effectExtent l="0" t="0" r="0" b="0"/>
            <wp:docPr id="1660"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405EB84" w14:textId="77777777" w:rsidR="005354FC" w:rsidRPr="005354FC" w:rsidRDefault="005354FC" w:rsidP="005354FC">
      <w:pPr>
        <w:pStyle w:val="TF"/>
        <w:rPr>
          <w:rFonts w:eastAsia="MS Mincho"/>
        </w:rPr>
      </w:pPr>
      <w:r w:rsidRPr="005354FC">
        <w:rPr>
          <w:rFonts w:eastAsia="MS Mincho"/>
        </w:rPr>
        <w:t>Figure F.10.1-1: EVM calculation block diagram for 2-Layer UL MIMO</w:t>
      </w:r>
    </w:p>
    <w:p w14:paraId="66C7FEE1" w14:textId="77777777" w:rsidR="005354FC" w:rsidRDefault="005354FC" w:rsidP="005354FC">
      <w:pPr>
        <w:rPr>
          <w:rFonts w:eastAsia="MS Mincho"/>
        </w:rPr>
      </w:pPr>
    </w:p>
    <w:p w14:paraId="680AD4B2" w14:textId="36F16BF9" w:rsidR="005354FC" w:rsidRPr="005354FC" w:rsidRDefault="005354FC" w:rsidP="005354FC">
      <w:pPr>
        <w:rPr>
          <w:rFonts w:eastAsia="MS Mincho"/>
        </w:rPr>
      </w:pPr>
      <w:r w:rsidRPr="005354FC">
        <w:rPr>
          <w:rFonts w:eastAsia="MS Mincho"/>
        </w:rPr>
        <w:t xml:space="preserve">The TE receives signals from 2 different ports on two antenna polarizations in the test system. </w:t>
      </w:r>
    </w:p>
    <w:p w14:paraId="028E96F2" w14:textId="77777777" w:rsidR="005354FC" w:rsidRPr="005354FC" w:rsidRDefault="005354FC" w:rsidP="005354FC">
      <w:pPr>
        <w:rPr>
          <w:rFonts w:eastAsia="MS Mincho"/>
        </w:rPr>
      </w:pPr>
      <w:r w:rsidRPr="005354FC">
        <w:rPr>
          <w:rFonts w:eastAsia="MS Mincho"/>
        </w:rPr>
        <w:t>For UL MIMO measurements a MIMO equalization step as described in section F.10.2 is performed to separate the layers.</w:t>
      </w:r>
    </w:p>
    <w:p w14:paraId="33417311" w14:textId="77777777" w:rsidR="005354FC" w:rsidRPr="005354FC" w:rsidRDefault="005354FC" w:rsidP="005354FC">
      <w:pPr>
        <w:rPr>
          <w:rFonts w:eastAsia="MS Mincho"/>
        </w:rPr>
      </w:pPr>
      <w:r w:rsidRPr="005354FC">
        <w:rPr>
          <w:rFonts w:eastAsia="MS Mincho"/>
        </w:rPr>
        <w:t>For single layer transmissions received on two polarizations the MIMO equalization step as described in section F.10.2 is replaced by a maximum ratio combining step as described in section F.10.3.</w:t>
      </w:r>
    </w:p>
    <w:p w14:paraId="70E83302" w14:textId="77777777" w:rsidR="005354FC" w:rsidRPr="005354FC" w:rsidRDefault="005354FC" w:rsidP="005354FC">
      <w:pPr>
        <w:rPr>
          <w:rFonts w:eastAsia="MS Mincho"/>
        </w:rPr>
      </w:pPr>
      <w:r w:rsidRPr="005354FC">
        <w:rPr>
          <w:rFonts w:eastAsia="MS Mincho"/>
        </w:rPr>
        <w:t>Each layer is then processed as described in section F.10.4 to receive the measurement results for each individual layer.</w:t>
      </w:r>
    </w:p>
    <w:p w14:paraId="16F9D0C9" w14:textId="77777777" w:rsidR="005354FC" w:rsidRPr="005354FC" w:rsidRDefault="005354FC" w:rsidP="005354FC">
      <w:pPr>
        <w:pStyle w:val="Heading2"/>
        <w:rPr>
          <w:rFonts w:eastAsia="MS Mincho"/>
        </w:rPr>
      </w:pPr>
      <w:bookmarkStart w:id="14504" w:name="_Toc130572592"/>
      <w:bookmarkStart w:id="14505" w:name="_Toc131708591"/>
      <w:bookmarkStart w:id="14506" w:name="_Toc137458398"/>
      <w:bookmarkStart w:id="14507" w:name="_Toc138887885"/>
      <w:bookmarkStart w:id="14508" w:name="_Toc138969972"/>
      <w:bookmarkStart w:id="14509" w:name="_Toc145917033"/>
      <w:bookmarkStart w:id="14510" w:name="_Toc155386799"/>
      <w:bookmarkStart w:id="14511" w:name="_Toc161759839"/>
      <w:bookmarkStart w:id="14512" w:name="_Toc169872764"/>
      <w:r w:rsidRPr="005354FC">
        <w:rPr>
          <w:rFonts w:eastAsia="MS Mincho"/>
        </w:rPr>
        <w:t>F.10.2</w:t>
      </w:r>
      <w:r w:rsidRPr="005354FC">
        <w:rPr>
          <w:rFonts w:eastAsia="MS Mincho"/>
        </w:rPr>
        <w:tab/>
        <w:t>MIMO Equalization (UL MIMO transmission)</w:t>
      </w:r>
      <w:bookmarkEnd w:id="14504"/>
      <w:bookmarkEnd w:id="14505"/>
      <w:bookmarkEnd w:id="14506"/>
      <w:bookmarkEnd w:id="14507"/>
      <w:bookmarkEnd w:id="14508"/>
      <w:bookmarkEnd w:id="14509"/>
      <w:bookmarkEnd w:id="14510"/>
      <w:bookmarkEnd w:id="14511"/>
      <w:bookmarkEnd w:id="14512"/>
    </w:p>
    <w:p w14:paraId="08CB68A5" w14:textId="617E44EE" w:rsidR="005354FC" w:rsidRPr="005354FC" w:rsidRDefault="007B7588" w:rsidP="005354FC">
      <w:pPr>
        <w:rPr>
          <w:rFonts w:eastAsia="MS Mincho"/>
        </w:rPr>
      </w:pPr>
      <w:r>
        <w:t>The MIMO equalization is based only on reference signals (DMRS) without using any data symbols. For the equalization process all available DMRS symbols shall be used.</w:t>
      </w:r>
    </w:p>
    <w:p w14:paraId="7E7A2933" w14:textId="77777777" w:rsidR="005354FC" w:rsidRPr="005354FC" w:rsidRDefault="005354FC" w:rsidP="005354FC">
      <w:pPr>
        <w:rPr>
          <w:rFonts w:eastAsia="MS Mincho"/>
        </w:rPr>
      </w:pPr>
      <w:r w:rsidRPr="005354FC">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354FC">
        <w:rPr>
          <w:rFonts w:eastAsia="MS Mincho"/>
          <w:i/>
        </w:rPr>
        <w:t>w</w:t>
      </w:r>
      <w:r w:rsidRPr="005354FC">
        <w:rPr>
          <w:rFonts w:eastAsia="MS Mincho"/>
          <w:i/>
          <w:vertAlign w:val="subscript"/>
        </w:rPr>
        <w:t>f</w:t>
      </w:r>
      <w:r w:rsidRPr="005354FC">
        <w:rPr>
          <w:rFonts w:eastAsia="MS Mincho"/>
        </w:rPr>
        <w:t xml:space="preserve"> and </w:t>
      </w:r>
      <w:r w:rsidRPr="005354FC">
        <w:rPr>
          <w:rFonts w:eastAsia="MS Mincho"/>
          <w:i/>
        </w:rPr>
        <w:t>w</w:t>
      </w:r>
      <w:r w:rsidRPr="005354FC">
        <w:rPr>
          <w:rFonts w:eastAsia="MS Mincho"/>
          <w:i/>
          <w:vertAlign w:val="subscript"/>
        </w:rPr>
        <w:t>t</w:t>
      </w:r>
      <w:r w:rsidRPr="005354FC">
        <w:rPr>
          <w:rFonts w:eastAsia="MS Mincho"/>
        </w:rPr>
        <w:t xml:space="preserve"> and assuming identical channel coefficients for adjacent subcarriers of same CDM group.</w:t>
      </w:r>
    </w:p>
    <w:p w14:paraId="2F8B90A0" w14:textId="77777777" w:rsidR="005354FC" w:rsidRPr="005354FC" w:rsidRDefault="005354FC" w:rsidP="005354FC">
      <w:pPr>
        <w:rPr>
          <w:rFonts w:eastAsia="MS Mincho"/>
        </w:rPr>
      </w:pPr>
      <w:r w:rsidRPr="005354FC">
        <w:rPr>
          <w:rFonts w:eastAsia="MS Mincho"/>
        </w:rPr>
        <w:t xml:space="preserve">Effective channel including the precoding matrix </w:t>
      </w:r>
      <w:r w:rsidRPr="005354FC">
        <w:rPr>
          <w:rFonts w:eastAsia="MS Mincho"/>
          <w:i/>
        </w:rPr>
        <w:t>P</w:t>
      </w:r>
      <w:r w:rsidRPr="005354FC">
        <w:rPr>
          <w:rFonts w:eastAsia="MS Mincho"/>
        </w:rPr>
        <w:t xml:space="preserve"> is:</w:t>
      </w:r>
    </w:p>
    <w:p w14:paraId="183810C9"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39E8AD83" w14:textId="77777777" w:rsidR="005354FC" w:rsidRPr="005354FC" w:rsidRDefault="005354FC" w:rsidP="005354FC">
      <w:pPr>
        <w:rPr>
          <w:rFonts w:eastAsia="MS Mincho"/>
        </w:rPr>
      </w:pPr>
      <w:r w:rsidRPr="005354FC">
        <w:rPr>
          <w:rFonts w:eastAsia="MS Mincho"/>
        </w:rPr>
        <w:t>with</w:t>
      </w:r>
    </w:p>
    <w:p w14:paraId="2E5540CD"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17A3B385"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 for layer index </w:t>
      </w:r>
      <w:r w:rsidRPr="005354FC">
        <w:rPr>
          <w:rFonts w:eastAsia="MS Mincho"/>
          <w:i/>
        </w:rPr>
        <w:t>ν</w:t>
      </w:r>
      <w:r w:rsidRPr="005354FC">
        <w:rPr>
          <w:rFonts w:eastAsia="MS Mincho"/>
        </w:rPr>
        <w:t>.</w:t>
      </w:r>
    </w:p>
    <w:p w14:paraId="7E2AADE2" w14:textId="77777777" w:rsidR="005354FC" w:rsidRPr="005354FC" w:rsidRDefault="005354FC" w:rsidP="005354FC">
      <w:pPr>
        <w:rPr>
          <w:rFonts w:eastAsia="MS Mincho"/>
        </w:rPr>
      </w:pPr>
      <w:r w:rsidRPr="005354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465DBCA0"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151A13FA" w14:textId="77777777" w:rsidR="005354FC" w:rsidRPr="005354FC" w:rsidRDefault="005354FC" w:rsidP="005354FC">
      <w:pPr>
        <w:rPr>
          <w:rFonts w:eastAsia="MS Mincho"/>
        </w:rPr>
      </w:pPr>
      <w:r w:rsidRPr="005354FC">
        <w:rPr>
          <w:rFonts w:eastAsia="MS Mincho"/>
        </w:rPr>
        <w:t>The ZF equalizer coefficients are calculated as the inverse of the effective channel matrix, in general:</w:t>
      </w:r>
    </w:p>
    <w:p w14:paraId="247D2D19" w14:textId="0BA65046"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7137D24C" w14:textId="77777777" w:rsidR="005354FC" w:rsidRPr="005354FC" w:rsidRDefault="005354FC" w:rsidP="005354FC">
      <w:pPr>
        <w:pStyle w:val="Heading2"/>
        <w:rPr>
          <w:rFonts w:eastAsia="MS Mincho"/>
        </w:rPr>
      </w:pPr>
      <w:bookmarkStart w:id="14513" w:name="_Toc130572593"/>
      <w:bookmarkStart w:id="14514" w:name="_Toc131708592"/>
      <w:bookmarkStart w:id="14515" w:name="_Toc137458399"/>
      <w:bookmarkStart w:id="14516" w:name="_Toc138887886"/>
      <w:bookmarkStart w:id="14517" w:name="_Toc138969973"/>
      <w:bookmarkStart w:id="14518" w:name="_Toc145917034"/>
      <w:bookmarkStart w:id="14519" w:name="_Toc155386800"/>
      <w:bookmarkStart w:id="14520" w:name="_Toc161759840"/>
      <w:bookmarkStart w:id="14521" w:name="_Toc169872765"/>
      <w:r w:rsidRPr="005354FC">
        <w:rPr>
          <w:rFonts w:eastAsia="MS Mincho"/>
        </w:rPr>
        <w:t>F.10.3</w:t>
      </w:r>
      <w:r w:rsidRPr="005354FC">
        <w:rPr>
          <w:rFonts w:eastAsia="MS Mincho"/>
        </w:rPr>
        <w:tab/>
        <w:t>Maximum Ratio combining (Tx diversity transmission)</w:t>
      </w:r>
      <w:bookmarkEnd w:id="14513"/>
      <w:bookmarkEnd w:id="14514"/>
      <w:bookmarkEnd w:id="14515"/>
      <w:bookmarkEnd w:id="14516"/>
      <w:bookmarkEnd w:id="14517"/>
      <w:bookmarkEnd w:id="14518"/>
      <w:bookmarkEnd w:id="14519"/>
      <w:bookmarkEnd w:id="14520"/>
      <w:bookmarkEnd w:id="14521"/>
    </w:p>
    <w:p w14:paraId="058BB2FC" w14:textId="34565DB7" w:rsidR="005354FC" w:rsidRPr="005354FC" w:rsidRDefault="007B7588" w:rsidP="005354FC">
      <w:pPr>
        <w:rPr>
          <w:rFonts w:eastAsia="MS Mincho"/>
        </w:rPr>
      </w:pPr>
      <w:r>
        <w:t>The maximum ratio combining is based only on reference signals (DMRS) without using any data symbols. For the equalization process all available DMRS symbols shall be used.</w:t>
      </w:r>
    </w:p>
    <w:p w14:paraId="5B5E2D4F" w14:textId="77777777" w:rsidR="005354FC" w:rsidRPr="005354FC" w:rsidRDefault="005354FC" w:rsidP="005354FC">
      <w:pPr>
        <w:rPr>
          <w:rFonts w:eastAsia="MS Mincho"/>
        </w:rPr>
      </w:pPr>
      <w:r w:rsidRPr="005354FC">
        <w:rPr>
          <w:rFonts w:eastAsia="MS Mincho"/>
        </w:rPr>
        <w:t xml:space="preserve">The effective 2x1 channel matrix is estimated using reference signals of different subcarriers. In case of transmit diversity, the effective channel includes the precoding matrix </w:t>
      </w:r>
      <w:r w:rsidRPr="005354FC">
        <w:rPr>
          <w:rFonts w:eastAsia="MS Mincho"/>
          <w:i/>
        </w:rPr>
        <w:t>P</w:t>
      </w:r>
      <w:r w:rsidRPr="005354FC">
        <w:rPr>
          <w:rFonts w:eastAsia="MS Mincho"/>
        </w:rPr>
        <w:t>:</w:t>
      </w:r>
    </w:p>
    <w:p w14:paraId="46FD1FA4"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77B3BEA7" w14:textId="77777777" w:rsidR="005354FC" w:rsidRPr="005354FC" w:rsidRDefault="005354FC" w:rsidP="005354FC">
      <w:pPr>
        <w:rPr>
          <w:rFonts w:eastAsia="MS Mincho"/>
        </w:rPr>
      </w:pPr>
      <w:r w:rsidRPr="005354FC">
        <w:rPr>
          <w:rFonts w:eastAsia="MS Mincho"/>
        </w:rPr>
        <w:t>with</w:t>
      </w:r>
    </w:p>
    <w:p w14:paraId="45A5F1F9"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0A40A71D"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w:t>
      </w:r>
    </w:p>
    <w:p w14:paraId="6D57CC37" w14:textId="77777777" w:rsidR="005354FC" w:rsidRPr="005354FC" w:rsidRDefault="005354FC" w:rsidP="005354FC">
      <w:pPr>
        <w:rPr>
          <w:rFonts w:eastAsia="MS Mincho"/>
        </w:rPr>
      </w:pPr>
      <w:r w:rsidRPr="005354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C423B29"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73E4845C" w14:textId="77777777" w:rsidR="005354FC" w:rsidRPr="005354FC" w:rsidRDefault="005354FC" w:rsidP="005354FC">
      <w:pPr>
        <w:rPr>
          <w:rFonts w:eastAsia="MS Mincho"/>
        </w:rPr>
      </w:pPr>
      <w:r w:rsidRPr="005354FC">
        <w:rPr>
          <w:rFonts w:eastAsia="MS Mincho"/>
        </w:rPr>
        <w:t>The ZF equalizer coefficients for maximum ratio combining are calculated as pseudo inverse of effective channel, in general:</w:t>
      </w:r>
    </w:p>
    <w:p w14:paraId="20B6AFEA" w14:textId="18DADBC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1B876C77" w14:textId="77777777" w:rsidR="005354FC" w:rsidRPr="005354FC" w:rsidRDefault="005354FC" w:rsidP="005354FC">
      <w:pPr>
        <w:rPr>
          <w:rFonts w:eastAsia="MS Mincho"/>
        </w:rPr>
      </w:pPr>
    </w:p>
    <w:p w14:paraId="3558DD82" w14:textId="77777777" w:rsidR="005354FC" w:rsidRPr="005354FC" w:rsidRDefault="005354FC" w:rsidP="005354FC">
      <w:pPr>
        <w:pStyle w:val="Heading2"/>
        <w:rPr>
          <w:rFonts w:eastAsia="MS Mincho"/>
        </w:rPr>
      </w:pPr>
      <w:bookmarkStart w:id="14522" w:name="_Toc130572594"/>
      <w:bookmarkStart w:id="14523" w:name="_Toc131708593"/>
      <w:bookmarkStart w:id="14524" w:name="_Toc137458400"/>
      <w:bookmarkStart w:id="14525" w:name="_Toc138887887"/>
      <w:bookmarkStart w:id="14526" w:name="_Toc138969974"/>
      <w:bookmarkStart w:id="14527" w:name="_Toc145917035"/>
      <w:bookmarkStart w:id="14528" w:name="_Toc155386801"/>
      <w:bookmarkStart w:id="14529" w:name="_Toc161759841"/>
      <w:bookmarkStart w:id="14530" w:name="_Toc169872766"/>
      <w:r w:rsidRPr="005354FC">
        <w:rPr>
          <w:rFonts w:eastAsia="MS Mincho"/>
        </w:rPr>
        <w:t>F.10.4</w:t>
      </w:r>
      <w:r w:rsidRPr="005354FC">
        <w:rPr>
          <w:rFonts w:eastAsia="MS Mincho"/>
        </w:rPr>
        <w:tab/>
        <w:t>Layer processing</w:t>
      </w:r>
      <w:bookmarkEnd w:id="14522"/>
      <w:bookmarkEnd w:id="14523"/>
      <w:bookmarkEnd w:id="14524"/>
      <w:bookmarkEnd w:id="14525"/>
      <w:bookmarkEnd w:id="14526"/>
      <w:bookmarkEnd w:id="14527"/>
      <w:bookmarkEnd w:id="14528"/>
      <w:bookmarkEnd w:id="14529"/>
      <w:bookmarkEnd w:id="14530"/>
    </w:p>
    <w:p w14:paraId="2D369A9F" w14:textId="77777777" w:rsidR="005354FC" w:rsidRPr="005354FC" w:rsidRDefault="005354FC" w:rsidP="005354FC">
      <w:pPr>
        <w:rPr>
          <w:rFonts w:eastAsia="MS Mincho"/>
        </w:rPr>
      </w:pPr>
      <w:r w:rsidRPr="005354FC">
        <w:rPr>
          <w:rFonts w:eastAsia="MS Mincho"/>
        </w:rPr>
        <w:t>After performing either the MIMO equalization or maximum ratio combining as described in section F.10.2 or F.10.3 respectively, each layer is processed using the existing procedure as defined in Annex E of TS 38.521-2 [5].</w:t>
      </w:r>
    </w:p>
    <w:p w14:paraId="22D689CC" w14:textId="705616BC" w:rsidR="005354FC" w:rsidRPr="005354FC" w:rsidRDefault="007B7588" w:rsidP="005354FC">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1B712E41" w14:textId="77777777" w:rsidR="005354FC" w:rsidRPr="005354FC" w:rsidRDefault="005354FC" w:rsidP="005354FC">
      <w:pPr>
        <w:rPr>
          <w:rFonts w:eastAsia="MS Mincho"/>
        </w:rPr>
      </w:pPr>
      <w:r w:rsidRPr="005354FC">
        <w:rPr>
          <w:rFonts w:eastAsia="MS Mincho"/>
          <w:i/>
        </w:rPr>
        <w:t>MS(f,t)</w:t>
      </w:r>
      <w:r w:rsidRPr="005354FC">
        <w:rPr>
          <w:rFonts w:eastAsia="MS Mincho"/>
        </w:rPr>
        <w:t xml:space="preserve"> and </w:t>
      </w:r>
      <w:r w:rsidRPr="005354FC">
        <w:rPr>
          <w:rFonts w:eastAsia="MS Mincho"/>
          <w:i/>
        </w:rPr>
        <w:t>NS(f,t)</w:t>
      </w:r>
      <w:r w:rsidRPr="005354FC">
        <w:rPr>
          <w:rFonts w:eastAsia="MS Mincho"/>
        </w:rPr>
        <w:t xml:space="preserve"> are processed with a LS estimator, to derive one equalizer coefficient per time slot and per allocated subcarrier. </w:t>
      </w:r>
      <w:r w:rsidRPr="005354FC">
        <w:rPr>
          <w:rFonts w:eastAsia="MS Mincho"/>
          <w:i/>
        </w:rPr>
        <w:t>EC(f)</w:t>
      </w:r>
      <w:r w:rsidRPr="005354FC">
        <w:rPr>
          <w:rFonts w:eastAsia="MS Mincho"/>
        </w:rPr>
        <w:t xml:space="preserve"> is defined for each layer as:</w:t>
      </w:r>
    </w:p>
    <w:p w14:paraId="6008309A" w14:textId="009118C5"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353D7E9B" w14:textId="77777777" w:rsidR="005354FC" w:rsidRPr="005354FC" w:rsidRDefault="005354FC" w:rsidP="005354FC">
      <w:pPr>
        <w:rPr>
          <w:rFonts w:eastAsia="MS Mincho"/>
        </w:rPr>
      </w:pPr>
      <w:r w:rsidRPr="005354FC">
        <w:rPr>
          <w:rFonts w:eastAsia="MS Mincho"/>
        </w:rPr>
        <w:t xml:space="preserve">With * denoting complex conjugation. </w:t>
      </w:r>
      <w:r w:rsidRPr="005354FC">
        <w:rPr>
          <w:rFonts w:eastAsia="MS Mincho"/>
          <w:i/>
        </w:rPr>
        <w:t>EC(f)</w:t>
      </w:r>
      <w:r w:rsidRPr="005354FC">
        <w:rPr>
          <w:rFonts w:eastAsia="MS Mincho"/>
        </w:rPr>
        <w:t xml:space="preserve"> are used to equalize layer data symbols.</w:t>
      </w:r>
    </w:p>
    <w:p w14:paraId="132EC10D" w14:textId="77777777" w:rsidR="005354FC" w:rsidRPr="005354FC" w:rsidRDefault="005354FC" w:rsidP="005354FC">
      <w:pPr>
        <w:rPr>
          <w:rFonts w:eastAsia="MS Mincho"/>
        </w:rPr>
      </w:pPr>
      <w:r w:rsidRPr="005354FC">
        <w:rPr>
          <w:rFonts w:eastAsia="MS Mincho"/>
        </w:rPr>
        <w:t>EVM equalizer spectral flatness is derived from equalizer coefficients for each layer as follows:</w:t>
      </w:r>
    </w:p>
    <w:p w14:paraId="03B0C0CE" w14:textId="5FBA64A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01E1D304" w14:textId="77777777" w:rsidR="005354FC" w:rsidRPr="003B36F0" w:rsidRDefault="005354FC" w:rsidP="003B36F0">
      <w:pPr>
        <w:rPr>
          <w:rFonts w:eastAsia="??"/>
        </w:rPr>
      </w:pPr>
    </w:p>
    <w:p w14:paraId="285FC16E" w14:textId="02E195F7" w:rsidR="00AD7DB4" w:rsidRPr="00B56332" w:rsidRDefault="00AD7DB4" w:rsidP="00FB1307">
      <w:pPr>
        <w:pStyle w:val="Heading8"/>
        <w:rPr>
          <w:rFonts w:cs="Arial"/>
          <w:szCs w:val="36"/>
        </w:rPr>
      </w:pPr>
      <w:bookmarkStart w:id="14531" w:name="_Toc106577639"/>
      <w:bookmarkStart w:id="14532" w:name="_Toc114537390"/>
      <w:bookmarkStart w:id="14533" w:name="_Toc115257658"/>
      <w:bookmarkStart w:id="14534" w:name="_Toc123086978"/>
      <w:bookmarkStart w:id="14535" w:name="_Toc124296302"/>
      <w:bookmarkStart w:id="14536" w:name="_Toc124296772"/>
      <w:bookmarkStart w:id="14537" w:name="_Toc130572595"/>
      <w:bookmarkStart w:id="14538" w:name="_Toc131708594"/>
      <w:bookmarkStart w:id="14539" w:name="_Toc137458401"/>
      <w:bookmarkStart w:id="14540" w:name="_Toc138887888"/>
      <w:bookmarkStart w:id="14541" w:name="_Toc138969975"/>
      <w:bookmarkStart w:id="14542" w:name="_Toc145917036"/>
      <w:bookmarkStart w:id="14543" w:name="_Toc155386802"/>
      <w:bookmarkStart w:id="14544" w:name="_Toc161759842"/>
      <w:bookmarkStart w:id="14545" w:name="_Toc169872767"/>
      <w:bookmarkStart w:id="14546" w:name="_Toc21341027"/>
      <w:bookmarkStart w:id="14547" w:name="_Toc29805475"/>
      <w:bookmarkStart w:id="14548" w:name="_Toc36456684"/>
      <w:bookmarkStart w:id="14549" w:name="_Toc36469782"/>
      <w:bookmarkStart w:id="14550" w:name="_Toc37254199"/>
      <w:bookmarkStart w:id="14551" w:name="_Toc37323057"/>
      <w:bookmarkStart w:id="14552" w:name="_Toc37324463"/>
      <w:bookmarkStart w:id="14553" w:name="_Toc45889988"/>
      <w:bookmarkStart w:id="14554" w:name="_Toc52196668"/>
      <w:bookmarkStart w:id="14555" w:name="_Toc52197648"/>
      <w:bookmarkStart w:id="14556" w:name="_Toc53173371"/>
      <w:bookmarkStart w:id="14557" w:name="_Toc53173740"/>
      <w:bookmarkStart w:id="14558" w:name="_Toc61119742"/>
      <w:bookmarkStart w:id="14559" w:name="_Toc61120124"/>
      <w:bookmarkStart w:id="14560" w:name="_Toc67926195"/>
      <w:bookmarkStart w:id="14561" w:name="_Toc75273833"/>
      <w:bookmarkStart w:id="14562" w:name="_Toc76510733"/>
      <w:bookmarkStart w:id="14563" w:name="_Toc83129890"/>
      <w:bookmarkStart w:id="14564" w:name="_Toc90591422"/>
      <w:bookmarkStart w:id="14565" w:name="_Toc98864483"/>
      <w:bookmarkStart w:id="14566" w:name="_Toc99733732"/>
      <w:r>
        <w:t>Annex G (normative):</w:t>
      </w:r>
      <w:bookmarkEnd w:id="14531"/>
      <w:bookmarkEnd w:id="14532"/>
      <w:bookmarkEnd w:id="14533"/>
      <w:bookmarkEnd w:id="14534"/>
      <w:r w:rsidR="00FB1307" w:rsidRPr="00C04A08">
        <w:br/>
      </w:r>
      <w:r w:rsidRPr="00DF373D">
        <w:rPr>
          <w:rFonts w:cs="Arial"/>
          <w:szCs w:val="36"/>
        </w:rPr>
        <w:t>Difference of relative phase and power errors</w:t>
      </w:r>
      <w:bookmarkEnd w:id="14535"/>
      <w:bookmarkEnd w:id="14536"/>
      <w:bookmarkEnd w:id="14537"/>
      <w:bookmarkEnd w:id="14538"/>
      <w:bookmarkEnd w:id="14539"/>
      <w:bookmarkEnd w:id="14540"/>
      <w:bookmarkEnd w:id="14541"/>
      <w:bookmarkEnd w:id="14542"/>
      <w:bookmarkEnd w:id="14543"/>
      <w:bookmarkEnd w:id="14544"/>
      <w:bookmarkEnd w:id="14545"/>
    </w:p>
    <w:p w14:paraId="7C8C4EAE" w14:textId="77777777" w:rsidR="00AD7DB4" w:rsidRDefault="00AD7DB4" w:rsidP="00AD7DB4"/>
    <w:p w14:paraId="2DB3727B" w14:textId="77777777" w:rsidR="00AD7DB4" w:rsidRDefault="00AD7DB4" w:rsidP="00AD7DB4">
      <w:pPr>
        <w:pStyle w:val="Heading1"/>
      </w:pPr>
      <w:bookmarkStart w:id="14567" w:name="_Toc106577640"/>
      <w:bookmarkStart w:id="14568" w:name="_Toc114537391"/>
      <w:bookmarkStart w:id="14569" w:name="_Toc115257659"/>
      <w:bookmarkStart w:id="14570" w:name="_Toc123086979"/>
      <w:bookmarkStart w:id="14571" w:name="_Toc124296303"/>
      <w:bookmarkStart w:id="14572" w:name="_Toc124296773"/>
      <w:bookmarkStart w:id="14573" w:name="_Toc130572596"/>
      <w:bookmarkStart w:id="14574" w:name="_Toc131708595"/>
      <w:bookmarkStart w:id="14575" w:name="_Toc137458402"/>
      <w:bookmarkStart w:id="14576" w:name="_Toc138887889"/>
      <w:bookmarkStart w:id="14577" w:name="_Toc138969976"/>
      <w:bookmarkStart w:id="14578" w:name="_Toc145917037"/>
      <w:bookmarkStart w:id="14579" w:name="_Toc155386803"/>
      <w:bookmarkStart w:id="14580" w:name="_Toc161759843"/>
      <w:bookmarkStart w:id="14581" w:name="_Toc169872768"/>
      <w:r>
        <w:t>G.0</w:t>
      </w:r>
      <w:r>
        <w:tab/>
        <w:t>General</w:t>
      </w:r>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4582" w:name="_Toc106577641"/>
      <w:bookmarkStart w:id="14583" w:name="_Toc114537392"/>
      <w:bookmarkStart w:id="14584" w:name="_Toc115257660"/>
      <w:bookmarkStart w:id="14585" w:name="_Toc123086980"/>
      <w:bookmarkStart w:id="14586" w:name="_Toc124296304"/>
      <w:bookmarkStart w:id="14587" w:name="_Toc124296774"/>
      <w:bookmarkStart w:id="14588" w:name="_Toc130572597"/>
      <w:bookmarkStart w:id="14589" w:name="_Toc131708596"/>
      <w:bookmarkStart w:id="14590" w:name="_Toc137458403"/>
      <w:bookmarkStart w:id="14591" w:name="_Toc138887890"/>
      <w:bookmarkStart w:id="14592" w:name="_Toc138969977"/>
      <w:bookmarkStart w:id="14593" w:name="_Toc145917038"/>
      <w:bookmarkStart w:id="14594" w:name="_Toc155386804"/>
      <w:bookmarkStart w:id="14595" w:name="_Toc161759844"/>
      <w:bookmarkStart w:id="14596" w:name="_Toc169872769"/>
      <w:r>
        <w:t>G.1</w:t>
      </w:r>
      <w:r>
        <w:tab/>
      </w:r>
      <w:r w:rsidRPr="00B56332">
        <w:t>Measurement Point</w:t>
      </w:r>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p>
    <w:p w14:paraId="7F0B2D7A" w14:textId="63FF9D01" w:rsidR="00F16DAE" w:rsidRDefault="001270F5" w:rsidP="00FA519F">
      <w:bookmarkStart w:id="14597" w:name="_Toc106577642"/>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6ADCA950" w14:textId="48B21D32" w:rsidR="00F16DAE" w:rsidRDefault="00F16DAE" w:rsidP="00D05B4F"/>
    <w:p w14:paraId="2E5855FA" w14:textId="58A3342F" w:rsidR="00F16DAE" w:rsidRDefault="001270F5" w:rsidP="00F16DAE">
      <w:pPr>
        <w:pStyle w:val="TH"/>
      </w:pPr>
      <w:r>
        <w:rPr>
          <w:noProof/>
        </w:rPr>
        <w:drawing>
          <wp:inline distT="0" distB="0" distL="0" distR="0" wp14:anchorId="1B8AA059" wp14:editId="30363007">
            <wp:extent cx="6120765" cy="2376170"/>
            <wp:effectExtent l="0" t="0" r="0" b="508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120765" cy="2376170"/>
                    </a:xfrm>
                    <a:prstGeom prst="rect">
                      <a:avLst/>
                    </a:prstGeom>
                  </pic:spPr>
                </pic:pic>
              </a:graphicData>
            </a:graphic>
          </wp:inline>
        </w:drawing>
      </w:r>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14598" w:name="_Toc114537393"/>
      <w:bookmarkStart w:id="14599" w:name="_Toc115257661"/>
      <w:bookmarkStart w:id="14600" w:name="_Toc123086981"/>
      <w:bookmarkStart w:id="14601" w:name="_Toc124296305"/>
      <w:bookmarkStart w:id="14602" w:name="_Toc124296775"/>
      <w:bookmarkStart w:id="14603" w:name="_Toc130572598"/>
      <w:bookmarkStart w:id="14604" w:name="_Toc131708597"/>
      <w:bookmarkStart w:id="14605" w:name="_Toc137458404"/>
      <w:bookmarkStart w:id="14606" w:name="_Toc138887891"/>
      <w:bookmarkStart w:id="14607" w:name="_Toc138969978"/>
      <w:bookmarkStart w:id="14608" w:name="_Toc145917039"/>
      <w:bookmarkStart w:id="14609" w:name="_Toc155386805"/>
      <w:bookmarkStart w:id="14610" w:name="_Toc161759845"/>
      <w:bookmarkStart w:id="14611" w:name="_Toc169872770"/>
      <w:r>
        <w:t>G.2</w:t>
      </w:r>
      <w:r>
        <w:tab/>
        <w:t>Relative Phase Error Measurement</w:t>
      </w:r>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p>
    <w:p w14:paraId="2112FD10" w14:textId="77777777" w:rsidR="00AD7DB4" w:rsidRDefault="00AD7DB4" w:rsidP="00AD7DB4">
      <w:r>
        <w:t>Here are listed the different aspects that may lead to different interpretations.</w:t>
      </w:r>
    </w:p>
    <w:p w14:paraId="708314A5" w14:textId="28D67168" w:rsidR="00AD7DB4" w:rsidRDefault="00AD7DB4" w:rsidP="00AD7DB4">
      <w:pPr>
        <w:pStyle w:val="Heading2"/>
      </w:pPr>
      <w:bookmarkStart w:id="14612" w:name="_Toc106577643"/>
      <w:bookmarkStart w:id="14613" w:name="_Toc114537394"/>
      <w:bookmarkStart w:id="14614" w:name="_Toc115257662"/>
      <w:bookmarkStart w:id="14615" w:name="_Toc123086982"/>
      <w:bookmarkStart w:id="14616" w:name="_Toc124296306"/>
      <w:bookmarkStart w:id="14617" w:name="_Toc124296776"/>
      <w:bookmarkStart w:id="14618" w:name="_Toc130572599"/>
      <w:bookmarkStart w:id="14619" w:name="_Toc131708598"/>
      <w:bookmarkStart w:id="14620" w:name="_Toc137458405"/>
      <w:bookmarkStart w:id="14621" w:name="_Toc138887892"/>
      <w:bookmarkStart w:id="14622" w:name="_Toc138969979"/>
      <w:bookmarkStart w:id="14623" w:name="_Toc145917040"/>
      <w:bookmarkStart w:id="14624" w:name="_Toc155386806"/>
      <w:bookmarkStart w:id="14625" w:name="_Toc161759846"/>
      <w:bookmarkStart w:id="14626" w:name="_Toc169872771"/>
      <w:r>
        <w:t>G.2.1</w:t>
      </w:r>
      <w:r>
        <w:tab/>
      </w:r>
      <w:bookmarkEnd w:id="14612"/>
      <w:bookmarkEnd w:id="14613"/>
      <w:bookmarkEnd w:id="14614"/>
      <w:bookmarkEnd w:id="14615"/>
      <w:bookmarkEnd w:id="14616"/>
      <w:bookmarkEnd w:id="14617"/>
      <w:r w:rsidR="00B860AC">
        <w:t xml:space="preserve">Symbols </w:t>
      </w:r>
      <w:r w:rsidR="00B860AC" w:rsidRPr="0008661D">
        <w:t xml:space="preserve">and subcarriers </w:t>
      </w:r>
      <w:r w:rsidR="00B860AC">
        <w:t>used</w:t>
      </w:r>
      <w:bookmarkEnd w:id="14618"/>
      <w:bookmarkEnd w:id="14619"/>
      <w:bookmarkEnd w:id="14620"/>
      <w:bookmarkEnd w:id="14621"/>
      <w:bookmarkEnd w:id="14622"/>
      <w:bookmarkEnd w:id="14623"/>
      <w:bookmarkEnd w:id="14624"/>
      <w:bookmarkEnd w:id="14625"/>
      <w:bookmarkEnd w:id="14626"/>
    </w:p>
    <w:p w14:paraId="4B3D5F5C" w14:textId="1F8DB45E" w:rsidR="00B860AC" w:rsidRDefault="00B860AC" w:rsidP="00B860AC">
      <w:pPr>
        <w:jc w:val="both"/>
      </w:pPr>
      <w:r>
        <w:t>Phase error is</w:t>
      </w:r>
      <w:r w:rsidRPr="003B71D6">
        <w:t xml:space="preserve"> determined based on </w:t>
      </w:r>
      <w:r>
        <w:t>DMRS</w:t>
      </w:r>
      <w:r w:rsidRPr="003B71D6">
        <w:t xml:space="preserve"> REs </w:t>
      </w:r>
      <w:r>
        <w:t>(</w:t>
      </w:r>
      <w:r w:rsidRPr="0008661D">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0C801EB2" w14:textId="77777777" w:rsidR="00B860AC" w:rsidRDefault="00B860AC" w:rsidP="00B860AC">
      <w:pPr>
        <w:jc w:val="both"/>
      </w:pPr>
      <w:r>
        <w:t>For the DMRS and SRS to occupy identical SCs and maximimize their frequency density, DMRS configuration type 1 and SRS comb2 configuration are used.</w:t>
      </w:r>
    </w:p>
    <w:p w14:paraId="6FBBE2DE" w14:textId="2A265713" w:rsidR="00AD7DB4" w:rsidRPr="003B71D6" w:rsidRDefault="00B860AC" w:rsidP="00B860AC">
      <w:pPr>
        <w:jc w:val="both"/>
      </w:pPr>
      <w:r>
        <w:t>UL RMC described in Annex A.2 is used</w:t>
      </w:r>
      <w:r w:rsidRPr="003B71D6">
        <w:t>.</w:t>
      </w:r>
    </w:p>
    <w:p w14:paraId="15FB5244" w14:textId="77777777" w:rsidR="00AD7DB4" w:rsidRDefault="00AD7DB4" w:rsidP="00AD7DB4">
      <w:pPr>
        <w:pStyle w:val="Heading2"/>
      </w:pPr>
      <w:bookmarkStart w:id="14627" w:name="_Toc106577644"/>
      <w:bookmarkStart w:id="14628" w:name="_Toc114537395"/>
      <w:bookmarkStart w:id="14629" w:name="_Toc115257663"/>
      <w:bookmarkStart w:id="14630" w:name="_Toc123086983"/>
      <w:bookmarkStart w:id="14631" w:name="_Toc124296307"/>
      <w:bookmarkStart w:id="14632" w:name="_Toc124296777"/>
      <w:bookmarkStart w:id="14633" w:name="_Toc130572600"/>
      <w:bookmarkStart w:id="14634" w:name="_Toc131708599"/>
      <w:bookmarkStart w:id="14635" w:name="_Toc137458406"/>
      <w:bookmarkStart w:id="14636" w:name="_Toc138887893"/>
      <w:bookmarkStart w:id="14637" w:name="_Toc138969980"/>
      <w:bookmarkStart w:id="14638" w:name="_Toc145917041"/>
      <w:bookmarkStart w:id="14639" w:name="_Toc155386807"/>
      <w:bookmarkStart w:id="14640" w:name="_Toc161759847"/>
      <w:bookmarkStart w:id="14641" w:name="_Toc169872772"/>
      <w:r>
        <w:t>G.2.2</w:t>
      </w:r>
      <w:r>
        <w:tab/>
        <w:t>CFO (carrier frequency offset) correction</w:t>
      </w:r>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4642" w:name="_Toc106577645"/>
      <w:bookmarkStart w:id="14643" w:name="_Toc114537396"/>
      <w:bookmarkStart w:id="14644" w:name="_Toc115257664"/>
      <w:bookmarkStart w:id="14645" w:name="_Toc123086984"/>
      <w:bookmarkStart w:id="14646" w:name="_Toc124296308"/>
      <w:bookmarkStart w:id="14647" w:name="_Toc124296778"/>
      <w:bookmarkStart w:id="14648" w:name="_Toc130572601"/>
      <w:bookmarkStart w:id="14649" w:name="_Toc131708600"/>
      <w:bookmarkStart w:id="14650" w:name="_Toc137458407"/>
      <w:bookmarkStart w:id="14651" w:name="_Toc138887894"/>
      <w:bookmarkStart w:id="14652" w:name="_Toc138969981"/>
      <w:bookmarkStart w:id="14653" w:name="_Toc145917042"/>
      <w:bookmarkStart w:id="14654" w:name="_Toc155386808"/>
      <w:bookmarkStart w:id="14655" w:name="_Toc161759848"/>
      <w:bookmarkStart w:id="14656" w:name="_Toc169872773"/>
      <w:r>
        <w:t>G.2.3</w:t>
      </w:r>
      <w:r>
        <w:tab/>
        <w:t>S</w:t>
      </w:r>
      <w:r w:rsidRPr="00AC32DD">
        <w:t>teps of the measurement method</w:t>
      </w:r>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4657"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6B1A60F8" w:rsidR="003D79C0" w:rsidRPr="00C04A08" w:rsidRDefault="00842EF7" w:rsidP="00955741">
      <w:pPr>
        <w:pStyle w:val="Heading8"/>
      </w:pPr>
      <w:bookmarkStart w:id="14658" w:name="_Toc114537397"/>
      <w:bookmarkStart w:id="14659" w:name="_Toc115257665"/>
      <w:bookmarkStart w:id="14660" w:name="_Toc123086985"/>
      <w:bookmarkStart w:id="14661" w:name="_Toc124296309"/>
      <w:bookmarkStart w:id="14662" w:name="_Toc124296779"/>
      <w:bookmarkStart w:id="14663" w:name="_Toc130572602"/>
      <w:bookmarkStart w:id="14664" w:name="_Toc131708601"/>
      <w:bookmarkStart w:id="14665" w:name="_Toc137458408"/>
      <w:bookmarkStart w:id="14666" w:name="_Toc138887895"/>
      <w:bookmarkStart w:id="14667" w:name="_Toc138969982"/>
      <w:bookmarkStart w:id="14668" w:name="_Toc145917043"/>
      <w:bookmarkStart w:id="14669" w:name="_Toc155386809"/>
      <w:bookmarkStart w:id="14670" w:name="_Toc161759849"/>
      <w:bookmarkStart w:id="14671" w:name="_Toc169872774"/>
      <w:r w:rsidRPr="00C04A08">
        <w:t xml:space="preserve">Annex H </w:t>
      </w:r>
      <w:bookmarkEnd w:id="14546"/>
      <w:bookmarkEnd w:id="14547"/>
      <w:bookmarkEnd w:id="14548"/>
      <w:bookmarkEnd w:id="14549"/>
      <w:bookmarkEnd w:id="14550"/>
      <w:bookmarkEnd w:id="14551"/>
      <w:bookmarkEnd w:id="14552"/>
      <w:r w:rsidR="003D79C0" w:rsidRPr="00C04A08">
        <w:t>(Normative)</w:t>
      </w:r>
      <w:bookmarkStart w:id="14672" w:name="_Toc45889989"/>
      <w:bookmarkStart w:id="14673" w:name="_Toc52196669"/>
      <w:bookmarkStart w:id="14674" w:name="_Toc52197649"/>
      <w:bookmarkStart w:id="14675" w:name="_Toc53173372"/>
      <w:bookmarkStart w:id="14676" w:name="_Toc53173741"/>
      <w:bookmarkStart w:id="14677" w:name="_Toc61119743"/>
      <w:bookmarkEnd w:id="14553"/>
      <w:bookmarkEnd w:id="14554"/>
      <w:bookmarkEnd w:id="14555"/>
      <w:bookmarkEnd w:id="14556"/>
      <w:bookmarkEnd w:id="14557"/>
      <w:bookmarkEnd w:id="14558"/>
      <w:r w:rsidR="00955741">
        <w:t>:</w:t>
      </w:r>
      <w:r w:rsidR="00FB1307" w:rsidRPr="00C04A08">
        <w:br/>
      </w:r>
      <w:r w:rsidR="003D79C0" w:rsidRPr="00C04A08">
        <w:t>Modified MPR behavior</w:t>
      </w:r>
      <w:bookmarkEnd w:id="14559"/>
      <w:bookmarkEnd w:id="14560"/>
      <w:bookmarkEnd w:id="14561"/>
      <w:bookmarkEnd w:id="14562"/>
      <w:bookmarkEnd w:id="14563"/>
      <w:bookmarkEnd w:id="14564"/>
      <w:bookmarkEnd w:id="14565"/>
      <w:bookmarkEnd w:id="1456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p>
    <w:p w14:paraId="5EA8ED88" w14:textId="77777777" w:rsidR="003D79C0" w:rsidRPr="00C04A08" w:rsidRDefault="003D79C0" w:rsidP="003D79C0">
      <w:pPr>
        <w:pStyle w:val="Heading1"/>
      </w:pPr>
      <w:bookmarkStart w:id="14678" w:name="_Toc45889990"/>
      <w:bookmarkStart w:id="14679" w:name="_Toc52196670"/>
      <w:bookmarkStart w:id="14680" w:name="_Toc52197650"/>
      <w:bookmarkStart w:id="14681" w:name="_Toc53173373"/>
      <w:bookmarkStart w:id="14682" w:name="_Toc53173742"/>
      <w:bookmarkStart w:id="14683" w:name="_Toc61119744"/>
      <w:bookmarkStart w:id="14684" w:name="_Toc61120125"/>
      <w:bookmarkStart w:id="14685" w:name="_Toc67926196"/>
      <w:bookmarkStart w:id="14686" w:name="_Toc75273834"/>
      <w:bookmarkStart w:id="14687" w:name="_Toc76510734"/>
      <w:bookmarkStart w:id="14688" w:name="_Toc83129891"/>
      <w:bookmarkStart w:id="14689" w:name="_Toc90591423"/>
      <w:bookmarkStart w:id="14690" w:name="_Toc98864484"/>
      <w:bookmarkStart w:id="14691" w:name="_Toc99733733"/>
      <w:bookmarkStart w:id="14692" w:name="_Toc106577647"/>
      <w:bookmarkStart w:id="14693" w:name="_Toc114537398"/>
      <w:bookmarkStart w:id="14694" w:name="_Toc115257666"/>
      <w:bookmarkStart w:id="14695" w:name="_Toc123086986"/>
      <w:bookmarkStart w:id="14696" w:name="_Toc124296310"/>
      <w:bookmarkStart w:id="14697" w:name="_Toc124296780"/>
      <w:bookmarkStart w:id="14698" w:name="_Toc130572603"/>
      <w:bookmarkStart w:id="14699" w:name="_Toc131708602"/>
      <w:bookmarkStart w:id="14700" w:name="_Toc137458409"/>
      <w:bookmarkStart w:id="14701" w:name="_Toc138887896"/>
      <w:bookmarkStart w:id="14702" w:name="_Toc138969983"/>
      <w:bookmarkStart w:id="14703" w:name="_Toc145917044"/>
      <w:bookmarkStart w:id="14704" w:name="_Toc155386810"/>
      <w:bookmarkStart w:id="14705" w:name="_Toc161759850"/>
      <w:bookmarkStart w:id="14706" w:name="_Toc169872775"/>
      <w:r w:rsidRPr="00C04A08">
        <w:t>H.1</w:t>
      </w:r>
      <w:r w:rsidRPr="00C04A08">
        <w:tab/>
        <w:t>Indication of modified MPR behavior</w:t>
      </w:r>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3A50">
            <w:pPr>
              <w:pStyle w:val="TAH"/>
            </w:pPr>
            <w:r w:rsidRPr="00C04A08">
              <w:t>NR Band</w:t>
            </w:r>
          </w:p>
        </w:tc>
        <w:tc>
          <w:tcPr>
            <w:tcW w:w="1576" w:type="dxa"/>
          </w:tcPr>
          <w:p w14:paraId="1547BDF6" w14:textId="77777777" w:rsidR="003D79C0" w:rsidRPr="00C04A08" w:rsidRDefault="003D79C0" w:rsidP="00553A50">
            <w:pPr>
              <w:pStyle w:val="TAH"/>
              <w:rPr>
                <w:i/>
              </w:rPr>
            </w:pPr>
            <w:r w:rsidRPr="00C04A08">
              <w:t>Index of field</w:t>
            </w:r>
          </w:p>
          <w:p w14:paraId="7C4F533E" w14:textId="77777777" w:rsidR="003D79C0" w:rsidRPr="00C04A08" w:rsidRDefault="003D79C0" w:rsidP="00553A50">
            <w:pPr>
              <w:pStyle w:val="TAH"/>
            </w:pPr>
            <w:r w:rsidRPr="00C04A08">
              <w:rPr>
                <w:bCs/>
              </w:rPr>
              <w:t>(bit number)</w:t>
            </w:r>
          </w:p>
        </w:tc>
        <w:tc>
          <w:tcPr>
            <w:tcW w:w="4218" w:type="dxa"/>
          </w:tcPr>
          <w:p w14:paraId="0A39594E" w14:textId="77777777" w:rsidR="003D79C0" w:rsidRPr="00C04A08" w:rsidRDefault="003D79C0" w:rsidP="00553A50">
            <w:pPr>
              <w:pStyle w:val="TAH"/>
            </w:pPr>
            <w:r w:rsidRPr="00C04A08">
              <w:t>Definition</w:t>
            </w:r>
          </w:p>
          <w:p w14:paraId="5523A87A" w14:textId="77777777" w:rsidR="003D79C0" w:rsidRPr="00C04A08" w:rsidRDefault="003D79C0" w:rsidP="00553A50">
            <w:pPr>
              <w:pStyle w:val="TAH"/>
              <w:rPr>
                <w:bCs/>
              </w:rPr>
            </w:pPr>
            <w:r w:rsidRPr="00C04A08">
              <w:rPr>
                <w:bCs/>
              </w:rPr>
              <w:t>(description of the supported functionality if indicator set to one)</w:t>
            </w:r>
          </w:p>
        </w:tc>
        <w:tc>
          <w:tcPr>
            <w:tcW w:w="2439" w:type="dxa"/>
          </w:tcPr>
          <w:p w14:paraId="5403316D" w14:textId="77777777" w:rsidR="003D79C0" w:rsidRPr="00C04A08" w:rsidRDefault="003D79C0" w:rsidP="00553A50">
            <w:pPr>
              <w:pStyle w:val="TAH"/>
            </w:pPr>
            <w:r w:rsidRPr="00C04A08">
              <w:t>Notes</w:t>
            </w:r>
          </w:p>
        </w:tc>
      </w:tr>
      <w:tr w:rsidR="00593C1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593C10" w:rsidRPr="00C04A08" w:rsidRDefault="00593C10" w:rsidP="00593C10">
            <w:pPr>
              <w:pStyle w:val="TAC"/>
            </w:pPr>
            <w:r w:rsidRPr="00C04A08">
              <w:t>n257</w:t>
            </w:r>
          </w:p>
        </w:tc>
        <w:tc>
          <w:tcPr>
            <w:tcW w:w="1576" w:type="dxa"/>
          </w:tcPr>
          <w:p w14:paraId="5EE27A11" w14:textId="77777777" w:rsidR="00593C10" w:rsidRPr="00C04A08" w:rsidRDefault="00593C10" w:rsidP="00593C10">
            <w:pPr>
              <w:pStyle w:val="TAC"/>
              <w:rPr>
                <w:rFonts w:cs="Arial"/>
              </w:rPr>
            </w:pPr>
            <w:r w:rsidRPr="00C04A08">
              <w:rPr>
                <w:rFonts w:cs="Arial"/>
              </w:rPr>
              <w:t>0 (leftmost bit)</w:t>
            </w:r>
          </w:p>
        </w:tc>
        <w:tc>
          <w:tcPr>
            <w:tcW w:w="4218" w:type="dxa"/>
          </w:tcPr>
          <w:p w14:paraId="3171D3F7" w14:textId="7E1A2686"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76DD72E2" w14:textId="1505BE09"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n257</w:t>
            </w:r>
          </w:p>
        </w:tc>
      </w:tr>
      <w:tr w:rsidR="00593C10"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593C10" w:rsidRPr="00C04A08" w:rsidRDefault="00593C10" w:rsidP="00593C10">
            <w:pPr>
              <w:pStyle w:val="TAC"/>
            </w:pPr>
            <w:r w:rsidRPr="00C04A08">
              <w:t>n258</w:t>
            </w:r>
          </w:p>
        </w:tc>
        <w:tc>
          <w:tcPr>
            <w:tcW w:w="1576" w:type="dxa"/>
          </w:tcPr>
          <w:p w14:paraId="4A14B257" w14:textId="77777777" w:rsidR="00593C10" w:rsidRPr="00C04A08" w:rsidRDefault="00593C10" w:rsidP="00593C10">
            <w:pPr>
              <w:pStyle w:val="TAC"/>
              <w:rPr>
                <w:rFonts w:cs="Arial"/>
              </w:rPr>
            </w:pPr>
            <w:r w:rsidRPr="00C04A08">
              <w:rPr>
                <w:rFonts w:cs="Arial"/>
              </w:rPr>
              <w:t>0 (leftmost bit)</w:t>
            </w:r>
          </w:p>
        </w:tc>
        <w:tc>
          <w:tcPr>
            <w:tcW w:w="4218" w:type="dxa"/>
          </w:tcPr>
          <w:p w14:paraId="170A9098" w14:textId="6D24BB3E"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0B59DAA8" w14:textId="277720D8"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n258</w:t>
            </w:r>
          </w:p>
        </w:tc>
      </w:tr>
      <w:tr w:rsidR="00593C10"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593C10" w:rsidRPr="00C04A08" w:rsidRDefault="00593C10" w:rsidP="00593C10">
            <w:pPr>
              <w:pStyle w:val="TAC"/>
            </w:pPr>
          </w:p>
        </w:tc>
        <w:tc>
          <w:tcPr>
            <w:tcW w:w="1576" w:type="dxa"/>
          </w:tcPr>
          <w:p w14:paraId="5C7DFC44" w14:textId="77777777" w:rsidR="00593C10" w:rsidRPr="00C04A08" w:rsidRDefault="00593C10" w:rsidP="00593C10">
            <w:pPr>
              <w:pStyle w:val="TAC"/>
              <w:rPr>
                <w:rFonts w:cs="Arial"/>
              </w:rPr>
            </w:pPr>
            <w:r w:rsidRPr="00C04A08">
              <w:rPr>
                <w:rFonts w:cs="Arial"/>
              </w:rPr>
              <w:t>1</w:t>
            </w:r>
          </w:p>
        </w:tc>
        <w:tc>
          <w:tcPr>
            <w:tcW w:w="4218" w:type="dxa"/>
          </w:tcPr>
          <w:p w14:paraId="684399B0" w14:textId="124B15EB" w:rsidR="00593C10" w:rsidRPr="00C04A08" w:rsidRDefault="00593C10" w:rsidP="00593C10">
            <w:pPr>
              <w:pStyle w:val="TAC"/>
              <w:rPr>
                <w:rFonts w:cs="Arial"/>
              </w:rPr>
            </w:pPr>
            <w:r>
              <w:rPr>
                <w:rFonts w:cs="Arial"/>
              </w:rPr>
              <w:t>Void</w:t>
            </w:r>
          </w:p>
        </w:tc>
        <w:tc>
          <w:tcPr>
            <w:tcW w:w="2439" w:type="dxa"/>
          </w:tcPr>
          <w:p w14:paraId="046BDEBD" w14:textId="5ECD26A4" w:rsidR="00593C10" w:rsidRPr="00C04A08" w:rsidRDefault="00593C10" w:rsidP="00593C10">
            <w:pPr>
              <w:pStyle w:val="TAC"/>
              <w:rPr>
                <w:rFonts w:cs="Arial"/>
              </w:rPr>
            </w:pPr>
          </w:p>
        </w:tc>
      </w:tr>
      <w:tr w:rsidR="00593C1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93C10" w:rsidRPr="00C04A08" w:rsidRDefault="00593C10" w:rsidP="00593C10">
            <w:pPr>
              <w:pStyle w:val="TAC"/>
            </w:pPr>
          </w:p>
        </w:tc>
        <w:tc>
          <w:tcPr>
            <w:tcW w:w="1576" w:type="dxa"/>
          </w:tcPr>
          <w:p w14:paraId="265778AE" w14:textId="77777777" w:rsidR="00593C10" w:rsidRPr="00C04A08" w:rsidRDefault="00593C10" w:rsidP="00593C10">
            <w:pPr>
              <w:pStyle w:val="TAC"/>
              <w:rPr>
                <w:rFonts w:cs="Arial"/>
              </w:rPr>
            </w:pPr>
            <w:r>
              <w:rPr>
                <w:rFonts w:cs="Arial"/>
              </w:rPr>
              <w:t>2</w:t>
            </w:r>
          </w:p>
        </w:tc>
        <w:tc>
          <w:tcPr>
            <w:tcW w:w="4218" w:type="dxa"/>
          </w:tcPr>
          <w:p w14:paraId="04BD61C3" w14:textId="14780F8E" w:rsidR="00593C10" w:rsidRPr="00C04A08" w:rsidRDefault="00C6354E" w:rsidP="00593C1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Pr>
                <w:rFonts w:cs="Arial"/>
              </w:rPr>
              <w:t>2</w:t>
            </w:r>
            <w:r w:rsidRPr="008C771F">
              <w:rPr>
                <w:rFonts w:cs="Arial"/>
              </w:rPr>
              <w:t>.0</w:t>
            </w:r>
          </w:p>
        </w:tc>
        <w:tc>
          <w:tcPr>
            <w:tcW w:w="2439" w:type="dxa"/>
          </w:tcPr>
          <w:p w14:paraId="705C324E" w14:textId="5EE29F48" w:rsidR="00593C10" w:rsidRPr="00C04A08" w:rsidRDefault="00593C10" w:rsidP="00593C1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593C1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593C10" w:rsidRPr="00C04A08" w:rsidRDefault="00593C10" w:rsidP="00593C10">
            <w:pPr>
              <w:pStyle w:val="TAC"/>
            </w:pPr>
            <w:r w:rsidRPr="00C04A08">
              <w:t>n260</w:t>
            </w:r>
          </w:p>
        </w:tc>
        <w:tc>
          <w:tcPr>
            <w:tcW w:w="1576" w:type="dxa"/>
          </w:tcPr>
          <w:p w14:paraId="6DCFAA41" w14:textId="77777777" w:rsidR="00593C10" w:rsidRPr="00C04A08" w:rsidRDefault="00593C10" w:rsidP="00593C10">
            <w:pPr>
              <w:pStyle w:val="TAC"/>
              <w:rPr>
                <w:rFonts w:cs="Arial"/>
              </w:rPr>
            </w:pPr>
            <w:r w:rsidRPr="00C04A08">
              <w:rPr>
                <w:rFonts w:cs="Arial"/>
              </w:rPr>
              <w:t>0 (leftmost bit)</w:t>
            </w:r>
          </w:p>
        </w:tc>
        <w:tc>
          <w:tcPr>
            <w:tcW w:w="4218" w:type="dxa"/>
          </w:tcPr>
          <w:p w14:paraId="52C368E3" w14:textId="7CA552A9"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2D9BAE3F" w14:textId="22CF3CD0"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n260</w:t>
            </w:r>
          </w:p>
        </w:tc>
      </w:tr>
      <w:tr w:rsidR="00593C1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593C10" w:rsidRPr="00C04A08" w:rsidRDefault="00593C10" w:rsidP="00593C10">
            <w:pPr>
              <w:pStyle w:val="TAC"/>
            </w:pPr>
            <w:r w:rsidRPr="00C04A08">
              <w:t>n261</w:t>
            </w:r>
          </w:p>
        </w:tc>
        <w:tc>
          <w:tcPr>
            <w:tcW w:w="1576" w:type="dxa"/>
          </w:tcPr>
          <w:p w14:paraId="6C07A09D" w14:textId="77777777" w:rsidR="00593C10" w:rsidRPr="00C04A08" w:rsidRDefault="00593C10" w:rsidP="00593C10">
            <w:pPr>
              <w:pStyle w:val="TAC"/>
              <w:rPr>
                <w:rFonts w:cs="Arial"/>
              </w:rPr>
            </w:pPr>
            <w:r w:rsidRPr="00C04A08">
              <w:rPr>
                <w:rFonts w:cs="Arial"/>
              </w:rPr>
              <w:t>0 (leftmost bit)</w:t>
            </w:r>
          </w:p>
        </w:tc>
        <w:tc>
          <w:tcPr>
            <w:tcW w:w="4218" w:type="dxa"/>
          </w:tcPr>
          <w:p w14:paraId="7BA9A37D" w14:textId="5859E2F4"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35F1E760" w14:textId="0AAEEB2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D7766C">
      <w:pPr>
        <w:pStyle w:val="Heading8"/>
      </w:pPr>
      <w:bookmarkStart w:id="14707" w:name="_Toc21341028"/>
      <w:bookmarkStart w:id="14708" w:name="_Toc29805476"/>
      <w:bookmarkStart w:id="14709" w:name="_Toc36456685"/>
      <w:bookmarkStart w:id="14710" w:name="_Toc36469783"/>
      <w:bookmarkStart w:id="14711" w:name="_Toc37254200"/>
      <w:bookmarkStart w:id="14712" w:name="_Toc37323058"/>
      <w:bookmarkStart w:id="14713" w:name="_Toc37324464"/>
      <w:bookmarkStart w:id="14714" w:name="_Toc45889993"/>
      <w:bookmarkStart w:id="14715" w:name="_Toc52196671"/>
      <w:bookmarkStart w:id="14716" w:name="_Toc52197651"/>
      <w:bookmarkStart w:id="14717" w:name="_Toc53173374"/>
      <w:bookmarkStart w:id="14718" w:name="_Toc53173743"/>
      <w:bookmarkStart w:id="14719" w:name="_Toc61119745"/>
      <w:bookmarkStart w:id="14720" w:name="_Toc61120126"/>
      <w:bookmarkStart w:id="14721" w:name="_Toc67926197"/>
      <w:bookmarkStart w:id="14722" w:name="_Toc75273835"/>
      <w:bookmarkStart w:id="14723" w:name="_Toc76510735"/>
      <w:bookmarkStart w:id="14724" w:name="_Toc83129892"/>
      <w:bookmarkStart w:id="14725" w:name="_Toc90591424"/>
      <w:bookmarkStart w:id="14726" w:name="_Toc98864485"/>
      <w:bookmarkStart w:id="14727" w:name="_Toc99733734"/>
      <w:bookmarkStart w:id="14728" w:name="_Toc106577648"/>
      <w:bookmarkStart w:id="14729" w:name="_Toc114537399"/>
      <w:bookmarkStart w:id="14730" w:name="_Toc115257667"/>
      <w:bookmarkStart w:id="14731" w:name="_Toc123086987"/>
      <w:bookmarkStart w:id="14732" w:name="_Toc124296311"/>
      <w:bookmarkStart w:id="14733" w:name="_Toc124296781"/>
      <w:bookmarkStart w:id="14734" w:name="_Toc130572604"/>
      <w:bookmarkStart w:id="14735" w:name="_Toc131708603"/>
      <w:bookmarkStart w:id="14736" w:name="_Toc137458410"/>
      <w:bookmarkStart w:id="14737" w:name="_Toc138887897"/>
      <w:bookmarkStart w:id="14738" w:name="_Toc138969984"/>
      <w:bookmarkStart w:id="14739" w:name="_Toc145917045"/>
      <w:bookmarkStart w:id="14740" w:name="_Toc155386811"/>
      <w:bookmarkStart w:id="14741" w:name="_Toc161759851"/>
      <w:bookmarkStart w:id="14742" w:name="_Toc169872776"/>
      <w:r w:rsidRPr="00C04A08">
        <w:t>Annex I (informative): Void</w:t>
      </w:r>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4743" w:name="_Toc21341029"/>
      <w:bookmarkStart w:id="14744" w:name="_Toc29805477"/>
      <w:bookmarkStart w:id="14745" w:name="_Toc36456686"/>
      <w:bookmarkStart w:id="14746" w:name="_Toc36469784"/>
      <w:bookmarkStart w:id="14747" w:name="_Toc37254201"/>
      <w:bookmarkStart w:id="14748" w:name="_Toc37323059"/>
      <w:bookmarkStart w:id="14749" w:name="_Toc37324465"/>
      <w:bookmarkStart w:id="14750" w:name="_Toc45889994"/>
      <w:bookmarkStart w:id="14751" w:name="_Toc52196672"/>
      <w:bookmarkStart w:id="14752" w:name="_Toc52197652"/>
      <w:bookmarkStart w:id="14753" w:name="_Toc53173375"/>
      <w:bookmarkStart w:id="14754" w:name="_Toc53173744"/>
      <w:bookmarkStart w:id="14755" w:name="_Toc61119746"/>
      <w:bookmarkStart w:id="14756" w:name="_Toc61120127"/>
      <w:bookmarkStart w:id="14757" w:name="_Toc67926198"/>
      <w:bookmarkStart w:id="14758" w:name="_Toc75273836"/>
      <w:bookmarkStart w:id="14759" w:name="_Toc76510736"/>
      <w:bookmarkStart w:id="14760" w:name="_Toc83129893"/>
      <w:bookmarkStart w:id="14761" w:name="_Toc90591425"/>
      <w:bookmarkStart w:id="14762" w:name="_Toc98864486"/>
      <w:bookmarkStart w:id="14763" w:name="_Toc99733735"/>
      <w:bookmarkStart w:id="14764" w:name="_Toc106577649"/>
      <w:bookmarkStart w:id="14765" w:name="_Toc114537400"/>
      <w:bookmarkStart w:id="14766" w:name="_Toc115257668"/>
      <w:bookmarkStart w:id="14767" w:name="_Toc123086988"/>
      <w:bookmarkStart w:id="14768" w:name="_Toc124296312"/>
      <w:bookmarkStart w:id="14769" w:name="_Toc124296782"/>
      <w:bookmarkStart w:id="14770" w:name="_Toc130572605"/>
      <w:bookmarkStart w:id="14771" w:name="_Toc131708604"/>
      <w:bookmarkStart w:id="14772" w:name="_Toc137458411"/>
      <w:bookmarkStart w:id="14773" w:name="_Toc138887898"/>
      <w:bookmarkStart w:id="14774" w:name="_Toc138969985"/>
      <w:bookmarkStart w:id="14775" w:name="_Toc145917046"/>
      <w:bookmarkStart w:id="14776" w:name="_Toc155386812"/>
      <w:bookmarkStart w:id="14777" w:name="_Toc161759852"/>
      <w:bookmarkStart w:id="14778" w:name="_Toc169872777"/>
      <w:r w:rsidRPr="00C04A08">
        <w:t>Annex J (normative):</w:t>
      </w:r>
      <w:r w:rsidRPr="00C04A08">
        <w:br/>
        <w:t>UE coordinate system</w:t>
      </w:r>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p>
    <w:p w14:paraId="640FD4D8" w14:textId="77777777" w:rsidR="00842EF7" w:rsidRPr="00C04A08" w:rsidRDefault="00842EF7" w:rsidP="00842EF7"/>
    <w:p w14:paraId="4E65424D" w14:textId="77777777" w:rsidR="00842EF7" w:rsidRPr="00C04A08" w:rsidRDefault="00842EF7" w:rsidP="00842EF7">
      <w:pPr>
        <w:pStyle w:val="Heading1"/>
      </w:pPr>
      <w:bookmarkStart w:id="14779" w:name="_Toc21341030"/>
      <w:bookmarkStart w:id="14780" w:name="_Toc29805478"/>
      <w:bookmarkStart w:id="14781" w:name="_Toc36456687"/>
      <w:bookmarkStart w:id="14782" w:name="_Toc36469785"/>
      <w:bookmarkStart w:id="14783" w:name="_Toc37254202"/>
      <w:bookmarkStart w:id="14784" w:name="_Toc37323060"/>
      <w:bookmarkStart w:id="14785" w:name="_Toc37324466"/>
      <w:bookmarkStart w:id="14786" w:name="_Toc45889995"/>
      <w:bookmarkStart w:id="14787" w:name="_Toc52196673"/>
      <w:bookmarkStart w:id="14788" w:name="_Toc52197653"/>
      <w:bookmarkStart w:id="14789" w:name="_Toc53173376"/>
      <w:bookmarkStart w:id="14790" w:name="_Toc53173745"/>
      <w:bookmarkStart w:id="14791" w:name="_Toc61119747"/>
      <w:bookmarkStart w:id="14792" w:name="_Toc61120128"/>
      <w:bookmarkStart w:id="14793" w:name="_Toc67926199"/>
      <w:bookmarkStart w:id="14794" w:name="_Toc75273837"/>
      <w:bookmarkStart w:id="14795" w:name="_Toc76510737"/>
      <w:bookmarkStart w:id="14796" w:name="_Toc83129894"/>
      <w:bookmarkStart w:id="14797" w:name="_Toc90591426"/>
      <w:bookmarkStart w:id="14798" w:name="_Toc98864487"/>
      <w:bookmarkStart w:id="14799" w:name="_Toc99733736"/>
      <w:bookmarkStart w:id="14800" w:name="_Toc106577650"/>
      <w:bookmarkStart w:id="14801" w:name="_Toc114537401"/>
      <w:bookmarkStart w:id="14802" w:name="_Toc115257669"/>
      <w:bookmarkStart w:id="14803" w:name="_Toc123086989"/>
      <w:bookmarkStart w:id="14804" w:name="_Toc124296313"/>
      <w:bookmarkStart w:id="14805" w:name="_Toc124296783"/>
      <w:bookmarkStart w:id="14806" w:name="_Toc130572606"/>
      <w:bookmarkStart w:id="14807" w:name="_Toc131708605"/>
      <w:bookmarkStart w:id="14808" w:name="_Toc137458412"/>
      <w:bookmarkStart w:id="14809" w:name="_Toc138887899"/>
      <w:bookmarkStart w:id="14810" w:name="_Toc138969986"/>
      <w:bookmarkStart w:id="14811" w:name="_Toc145917047"/>
      <w:bookmarkStart w:id="14812" w:name="_Toc155386813"/>
      <w:bookmarkStart w:id="14813" w:name="_Toc161759853"/>
      <w:bookmarkStart w:id="14814" w:name="_Toc169872778"/>
      <w:r w:rsidRPr="00C04A08">
        <w:t>J.1</w:t>
      </w:r>
      <w:r w:rsidRPr="00C04A08">
        <w:tab/>
        <w:t>Reference coordinate system</w:t>
      </w:r>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553A50">
      <w:pPr>
        <w:pStyle w:val="TH"/>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553A50">
      <w:pPr>
        <w:pStyle w:val="TH"/>
      </w:pPr>
      <w:r>
        <w:rPr>
          <w:noProof/>
          <w:lang w:val="en-US"/>
        </w:rPr>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4815" w:name="_Toc21341031"/>
      <w:bookmarkStart w:id="14816" w:name="_Toc29805479"/>
      <w:bookmarkStart w:id="14817" w:name="_Toc36456688"/>
      <w:bookmarkStart w:id="14818" w:name="_Toc36469786"/>
      <w:bookmarkStart w:id="14819" w:name="_Toc37254203"/>
      <w:bookmarkStart w:id="14820" w:name="_Toc37323061"/>
      <w:bookmarkStart w:id="14821" w:name="_Toc37324467"/>
      <w:bookmarkStart w:id="14822" w:name="_Toc45889996"/>
      <w:bookmarkStart w:id="14823" w:name="_Toc52196674"/>
      <w:bookmarkStart w:id="14824" w:name="_Toc52197654"/>
      <w:bookmarkStart w:id="14825" w:name="_Toc53173377"/>
      <w:bookmarkStart w:id="14826" w:name="_Toc53173746"/>
      <w:bookmarkStart w:id="14827" w:name="_Toc61119748"/>
      <w:bookmarkStart w:id="14828" w:name="_Toc61120129"/>
      <w:bookmarkStart w:id="14829" w:name="_Toc67926200"/>
      <w:bookmarkStart w:id="14830" w:name="_Toc75273838"/>
      <w:bookmarkStart w:id="14831" w:name="_Toc76510738"/>
      <w:bookmarkStart w:id="14832" w:name="_Toc83129895"/>
      <w:bookmarkStart w:id="14833" w:name="_Toc90591427"/>
      <w:bookmarkStart w:id="14834" w:name="_Toc98864488"/>
      <w:bookmarkStart w:id="14835" w:name="_Toc99733737"/>
      <w:bookmarkStart w:id="14836" w:name="_Toc106577651"/>
      <w:bookmarkStart w:id="14837" w:name="_Toc114537402"/>
      <w:bookmarkStart w:id="14838" w:name="_Toc115257670"/>
      <w:bookmarkStart w:id="14839" w:name="_Toc123086990"/>
      <w:bookmarkStart w:id="14840" w:name="_Toc124296314"/>
      <w:bookmarkStart w:id="14841" w:name="_Toc124296784"/>
      <w:bookmarkStart w:id="14842" w:name="_Toc130572607"/>
      <w:bookmarkStart w:id="14843" w:name="_Toc131708606"/>
      <w:bookmarkStart w:id="14844" w:name="_Toc137458413"/>
      <w:bookmarkStart w:id="14845" w:name="_Toc138887900"/>
      <w:bookmarkStart w:id="14846" w:name="_Toc138969987"/>
      <w:bookmarkStart w:id="14847" w:name="_Toc145917048"/>
      <w:bookmarkStart w:id="14848" w:name="_Toc155386814"/>
      <w:bookmarkStart w:id="14849" w:name="_Toc161759854"/>
      <w:bookmarkStart w:id="14850" w:name="_Toc169872779"/>
      <w:r w:rsidRPr="00C04A08">
        <w:t>J.2</w:t>
      </w:r>
      <w:r w:rsidRPr="00C04A08">
        <w:tab/>
        <w:t>Test conditions and angle definitions</w:t>
      </w:r>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p>
    <w:p w14:paraId="27A824EF" w14:textId="6A1F9D5A" w:rsidR="00842EF7" w:rsidRPr="00C04A08" w:rsidRDefault="00F13225"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789DB884"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553A50">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553A50">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553A50">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553A50">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553A50">
            <w:pPr>
              <w:pStyle w:val="TAH"/>
            </w:pPr>
            <w:r w:rsidRPr="00C04A08">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553A50">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553A50">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30DCF8F2"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4851" w:name="_Toc21341032"/>
      <w:bookmarkStart w:id="14852" w:name="_Toc29805480"/>
      <w:bookmarkStart w:id="14853" w:name="_Toc36456689"/>
      <w:bookmarkStart w:id="14854" w:name="_Toc36469787"/>
      <w:bookmarkStart w:id="14855" w:name="_Toc37254204"/>
      <w:bookmarkStart w:id="14856" w:name="_Toc37323062"/>
      <w:bookmarkStart w:id="14857" w:name="_Toc37324468"/>
      <w:bookmarkStart w:id="14858" w:name="_Toc45889997"/>
      <w:bookmarkStart w:id="14859" w:name="_Toc52196675"/>
      <w:bookmarkStart w:id="14860" w:name="_Toc52197655"/>
      <w:bookmarkStart w:id="14861" w:name="_Toc53173378"/>
      <w:bookmarkStart w:id="14862" w:name="_Toc53173747"/>
      <w:bookmarkStart w:id="14863" w:name="_Toc61119749"/>
      <w:bookmarkStart w:id="14864" w:name="_Toc61120130"/>
      <w:bookmarkStart w:id="14865" w:name="_Toc67926201"/>
      <w:bookmarkStart w:id="14866" w:name="_Toc75273839"/>
      <w:bookmarkStart w:id="14867" w:name="_Toc76510739"/>
      <w:bookmarkStart w:id="14868" w:name="_Toc83129896"/>
      <w:bookmarkStart w:id="14869" w:name="_Toc90591428"/>
      <w:bookmarkStart w:id="14870" w:name="_Toc98864489"/>
      <w:bookmarkStart w:id="14871" w:name="_Toc99733738"/>
      <w:bookmarkStart w:id="14872" w:name="_Toc106577652"/>
      <w:bookmarkStart w:id="14873" w:name="_Toc114537403"/>
      <w:bookmarkStart w:id="14874" w:name="_Toc115257671"/>
      <w:bookmarkStart w:id="14875" w:name="_Toc123086991"/>
      <w:bookmarkStart w:id="14876" w:name="_Toc124296315"/>
      <w:bookmarkStart w:id="14877" w:name="_Toc124296785"/>
      <w:bookmarkStart w:id="14878" w:name="_Toc130572608"/>
      <w:bookmarkStart w:id="14879" w:name="_Toc131708607"/>
      <w:bookmarkStart w:id="14880" w:name="_Toc137458414"/>
      <w:bookmarkStart w:id="14881" w:name="_Toc138887901"/>
      <w:bookmarkStart w:id="14882" w:name="_Toc138969988"/>
      <w:bookmarkStart w:id="14883" w:name="_Toc145917049"/>
      <w:bookmarkStart w:id="14884" w:name="_Toc155386815"/>
      <w:bookmarkStart w:id="14885" w:name="_Toc161759855"/>
      <w:bookmarkStart w:id="14886" w:name="_Toc169872780"/>
      <w:r w:rsidRPr="00C04A08">
        <w:t>J.3</w:t>
      </w:r>
      <w:r w:rsidRPr="00C04A08">
        <w:tab/>
        <w:t>DUT positioning guidelines</w:t>
      </w:r>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4887"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4887"/>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4888" w:name="_Toc21341033"/>
      <w:bookmarkStart w:id="14889" w:name="_Toc29805481"/>
      <w:bookmarkStart w:id="14890" w:name="_Toc36456690"/>
      <w:bookmarkStart w:id="14891" w:name="_Toc36469788"/>
      <w:bookmarkStart w:id="14892" w:name="_Toc37254205"/>
      <w:bookmarkStart w:id="14893" w:name="_Toc37323063"/>
      <w:bookmarkStart w:id="14894" w:name="_Toc37324469"/>
      <w:bookmarkStart w:id="14895" w:name="_Toc45889998"/>
      <w:bookmarkStart w:id="14896" w:name="_Toc52196676"/>
      <w:bookmarkStart w:id="14897" w:name="_Toc52197656"/>
      <w:bookmarkStart w:id="14898" w:name="_Toc53173379"/>
      <w:bookmarkStart w:id="14899" w:name="_Toc53173748"/>
      <w:bookmarkStart w:id="14900" w:name="_Toc61119750"/>
      <w:bookmarkStart w:id="14901" w:name="_Toc61120131"/>
      <w:bookmarkStart w:id="14902" w:name="_Toc67926202"/>
      <w:bookmarkStart w:id="14903" w:name="_Toc75273840"/>
      <w:bookmarkStart w:id="14904" w:name="_Toc76510740"/>
      <w:bookmarkStart w:id="14905" w:name="_Toc83129897"/>
      <w:bookmarkStart w:id="14906" w:name="_Toc90591429"/>
      <w:bookmarkStart w:id="14907" w:name="_Toc98864490"/>
      <w:bookmarkStart w:id="14908" w:name="_Toc99733739"/>
      <w:bookmarkStart w:id="14909" w:name="_Toc106577653"/>
      <w:bookmarkStart w:id="14910" w:name="_Toc114537404"/>
      <w:bookmarkStart w:id="14911" w:name="_Toc115257672"/>
      <w:bookmarkStart w:id="14912" w:name="_Toc123086992"/>
      <w:bookmarkStart w:id="14913" w:name="_Toc124296316"/>
      <w:bookmarkStart w:id="14914" w:name="_Toc124296786"/>
      <w:bookmarkStart w:id="14915" w:name="_Toc130572609"/>
      <w:bookmarkStart w:id="14916" w:name="_Toc131708608"/>
      <w:bookmarkStart w:id="14917" w:name="_Toc137458415"/>
      <w:bookmarkStart w:id="14918" w:name="_Toc138887902"/>
      <w:bookmarkStart w:id="14919" w:name="_Toc138969989"/>
      <w:bookmarkStart w:id="14920" w:name="_Toc145917050"/>
      <w:bookmarkStart w:id="14921" w:name="_Toc155386816"/>
      <w:bookmarkStart w:id="14922" w:name="_Toc161759856"/>
      <w:bookmarkStart w:id="14923" w:name="_Toc169872781"/>
      <w:r w:rsidRPr="00C04A08">
        <w:t>Annex K (informative): Void</w:t>
      </w:r>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4924" w:name="_Toc21341034"/>
      <w:bookmarkStart w:id="14925" w:name="_Toc29805482"/>
      <w:bookmarkStart w:id="14926" w:name="_Toc36456691"/>
      <w:bookmarkStart w:id="14927" w:name="_Toc36469789"/>
      <w:bookmarkStart w:id="14928" w:name="_Toc37254206"/>
      <w:bookmarkStart w:id="14929" w:name="_Toc37323064"/>
      <w:bookmarkStart w:id="14930" w:name="_Toc37324470"/>
      <w:bookmarkStart w:id="14931" w:name="_Toc45889999"/>
      <w:bookmarkStart w:id="14932" w:name="_Toc52196677"/>
      <w:bookmarkStart w:id="14933" w:name="_Toc52197657"/>
      <w:bookmarkStart w:id="14934" w:name="_Toc53173380"/>
      <w:bookmarkStart w:id="14935" w:name="_Toc53173749"/>
      <w:bookmarkStart w:id="14936" w:name="_Toc61119751"/>
      <w:bookmarkStart w:id="14937" w:name="_Toc61120132"/>
      <w:bookmarkStart w:id="14938" w:name="_Toc67926203"/>
      <w:bookmarkStart w:id="14939" w:name="_Toc75273841"/>
      <w:bookmarkStart w:id="14940" w:name="_Toc76510741"/>
      <w:bookmarkStart w:id="14941" w:name="_Toc83129898"/>
      <w:bookmarkStart w:id="14942" w:name="_Toc90591430"/>
      <w:bookmarkStart w:id="14943" w:name="_Toc98864491"/>
      <w:bookmarkStart w:id="14944" w:name="_Toc99733740"/>
      <w:bookmarkStart w:id="14945" w:name="_Toc106577654"/>
      <w:bookmarkStart w:id="14946" w:name="_Toc114537405"/>
      <w:bookmarkStart w:id="14947" w:name="_Toc115257673"/>
      <w:bookmarkStart w:id="14948" w:name="_Toc123086993"/>
      <w:bookmarkStart w:id="14949" w:name="_Toc124296317"/>
      <w:bookmarkStart w:id="14950" w:name="_Toc124296787"/>
      <w:bookmarkStart w:id="14951" w:name="_Toc130572610"/>
      <w:bookmarkStart w:id="14952" w:name="_Toc131708609"/>
      <w:bookmarkStart w:id="14953" w:name="_Toc137458416"/>
      <w:bookmarkStart w:id="14954" w:name="_Toc138887903"/>
      <w:bookmarkStart w:id="14955" w:name="_Toc138969990"/>
      <w:bookmarkStart w:id="14956" w:name="_Toc145917051"/>
      <w:bookmarkStart w:id="14957" w:name="_Toc155386817"/>
      <w:bookmarkStart w:id="14958" w:name="_Toc161759857"/>
      <w:bookmarkStart w:id="14959" w:name="_Toc169872782"/>
      <w:r w:rsidRPr="00C04A08">
        <w:t>Annex L (informative):</w:t>
      </w:r>
      <w:r w:rsidRPr="00C04A08">
        <w:br/>
        <w:t>Change history</w:t>
      </w:r>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p>
    <w:bookmarkEnd w:id="13797"/>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r w:rsidR="00EB5CDA" w:rsidRPr="00C04A08" w14:paraId="02BE5D08" w14:textId="77777777" w:rsidTr="00E32434">
        <w:trPr>
          <w:trHeight w:val="59"/>
          <w:jc w:val="center"/>
        </w:trPr>
        <w:tc>
          <w:tcPr>
            <w:tcW w:w="800" w:type="dxa"/>
            <w:shd w:val="solid" w:color="FFFFFF" w:fill="auto"/>
          </w:tcPr>
          <w:p w14:paraId="388A24C8" w14:textId="0877131B" w:rsidR="00EB5CDA" w:rsidRDefault="00EB5CDA" w:rsidP="00EB5CDA">
            <w:pPr>
              <w:pStyle w:val="TAC"/>
              <w:keepNext w:val="0"/>
              <w:rPr>
                <w:sz w:val="16"/>
                <w:szCs w:val="16"/>
              </w:rPr>
            </w:pPr>
            <w:r>
              <w:rPr>
                <w:sz w:val="16"/>
                <w:szCs w:val="16"/>
              </w:rPr>
              <w:t>2022-12</w:t>
            </w:r>
          </w:p>
        </w:tc>
        <w:tc>
          <w:tcPr>
            <w:tcW w:w="800" w:type="dxa"/>
            <w:shd w:val="solid" w:color="FFFFFF" w:fill="auto"/>
          </w:tcPr>
          <w:p w14:paraId="26B1F1E3" w14:textId="5B249739" w:rsidR="00EB5CDA" w:rsidRDefault="00EB5CDA" w:rsidP="00EB5CDA">
            <w:pPr>
              <w:pStyle w:val="TAC"/>
              <w:keepNext w:val="0"/>
              <w:rPr>
                <w:sz w:val="14"/>
                <w:szCs w:val="14"/>
              </w:rPr>
            </w:pPr>
            <w:r>
              <w:rPr>
                <w:sz w:val="14"/>
                <w:szCs w:val="14"/>
              </w:rPr>
              <w:t>RAN#98-e</w:t>
            </w:r>
          </w:p>
        </w:tc>
        <w:tc>
          <w:tcPr>
            <w:tcW w:w="952" w:type="dxa"/>
            <w:shd w:val="solid" w:color="FFFFFF" w:fill="auto"/>
          </w:tcPr>
          <w:p w14:paraId="13995427" w14:textId="14359A98" w:rsidR="00EB5CDA" w:rsidRPr="00EB5CDA" w:rsidRDefault="00EB5CDA" w:rsidP="00EB5CDA">
            <w:pPr>
              <w:pStyle w:val="TAC"/>
              <w:rPr>
                <w:sz w:val="16"/>
                <w:szCs w:val="16"/>
              </w:rPr>
            </w:pPr>
            <w:r w:rsidRPr="00B25787">
              <w:rPr>
                <w:sz w:val="16"/>
                <w:szCs w:val="16"/>
              </w:rPr>
              <w:t>RP-223307</w:t>
            </w:r>
          </w:p>
        </w:tc>
        <w:tc>
          <w:tcPr>
            <w:tcW w:w="567" w:type="dxa"/>
            <w:shd w:val="solid" w:color="FFFFFF" w:fill="auto"/>
          </w:tcPr>
          <w:p w14:paraId="7C3E28F7" w14:textId="0A7840E2" w:rsidR="00EB5CDA" w:rsidRPr="00C80596" w:rsidRDefault="00EB5CDA" w:rsidP="00EB5CDA">
            <w:pPr>
              <w:pStyle w:val="TAC"/>
              <w:rPr>
                <w:sz w:val="16"/>
                <w:szCs w:val="16"/>
              </w:rPr>
            </w:pPr>
            <w:r>
              <w:rPr>
                <w:sz w:val="16"/>
                <w:szCs w:val="16"/>
              </w:rPr>
              <w:t>0500</w:t>
            </w:r>
          </w:p>
        </w:tc>
        <w:tc>
          <w:tcPr>
            <w:tcW w:w="425" w:type="dxa"/>
            <w:shd w:val="solid" w:color="FFFFFF" w:fill="auto"/>
          </w:tcPr>
          <w:p w14:paraId="77B692E6" w14:textId="0C5C3F66" w:rsidR="00EB5CDA" w:rsidRPr="00C80596" w:rsidRDefault="00EB5CDA" w:rsidP="00EB5CDA">
            <w:pPr>
              <w:pStyle w:val="TAC"/>
              <w:rPr>
                <w:sz w:val="16"/>
                <w:szCs w:val="16"/>
              </w:rPr>
            </w:pPr>
            <w:r>
              <w:rPr>
                <w:sz w:val="16"/>
                <w:szCs w:val="16"/>
              </w:rPr>
              <w:t>1</w:t>
            </w:r>
          </w:p>
        </w:tc>
        <w:tc>
          <w:tcPr>
            <w:tcW w:w="425" w:type="dxa"/>
            <w:shd w:val="solid" w:color="FFFFFF" w:fill="auto"/>
          </w:tcPr>
          <w:p w14:paraId="322E7578" w14:textId="3311DA22"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5D566F" w14:textId="67654DEF" w:rsidR="00EB5CDA" w:rsidRPr="00C80596" w:rsidRDefault="00EB5CDA" w:rsidP="00EB5CDA">
            <w:pPr>
              <w:pStyle w:val="TAL"/>
              <w:rPr>
                <w:sz w:val="16"/>
                <w:szCs w:val="16"/>
              </w:rPr>
            </w:pPr>
            <w:r w:rsidRPr="00EB5CDA">
              <w:rPr>
                <w:sz w:val="16"/>
                <w:szCs w:val="16"/>
              </w:rPr>
              <w:t>definition on RedCap</w:t>
            </w:r>
          </w:p>
        </w:tc>
        <w:tc>
          <w:tcPr>
            <w:tcW w:w="708" w:type="dxa"/>
            <w:shd w:val="solid" w:color="FFFFFF" w:fill="auto"/>
          </w:tcPr>
          <w:p w14:paraId="06C9B200" w14:textId="3AF50B0D" w:rsidR="00EB5CDA" w:rsidRDefault="00EB5CDA" w:rsidP="00EB5CDA">
            <w:pPr>
              <w:pStyle w:val="TAC"/>
              <w:keepNext w:val="0"/>
              <w:rPr>
                <w:sz w:val="16"/>
                <w:szCs w:val="16"/>
              </w:rPr>
            </w:pPr>
            <w:r w:rsidRPr="00604FB6">
              <w:rPr>
                <w:sz w:val="16"/>
                <w:szCs w:val="16"/>
              </w:rPr>
              <w:t>17.8.0</w:t>
            </w:r>
          </w:p>
        </w:tc>
      </w:tr>
      <w:tr w:rsidR="00EB5CDA" w:rsidRPr="00C04A08" w14:paraId="6F2A9C05" w14:textId="77777777" w:rsidTr="00E32434">
        <w:trPr>
          <w:trHeight w:val="59"/>
          <w:jc w:val="center"/>
        </w:trPr>
        <w:tc>
          <w:tcPr>
            <w:tcW w:w="800" w:type="dxa"/>
            <w:shd w:val="solid" w:color="FFFFFF" w:fill="auto"/>
          </w:tcPr>
          <w:p w14:paraId="4EE6ACBD" w14:textId="25CA4A30" w:rsidR="00EB5CDA" w:rsidRDefault="00EB5CDA" w:rsidP="00EB5CDA">
            <w:pPr>
              <w:pStyle w:val="TAC"/>
              <w:keepNext w:val="0"/>
              <w:rPr>
                <w:sz w:val="16"/>
                <w:szCs w:val="16"/>
              </w:rPr>
            </w:pPr>
            <w:r>
              <w:rPr>
                <w:sz w:val="16"/>
                <w:szCs w:val="16"/>
              </w:rPr>
              <w:t>2022-12</w:t>
            </w:r>
          </w:p>
        </w:tc>
        <w:tc>
          <w:tcPr>
            <w:tcW w:w="800" w:type="dxa"/>
            <w:shd w:val="solid" w:color="FFFFFF" w:fill="auto"/>
          </w:tcPr>
          <w:p w14:paraId="027DA31C" w14:textId="5C8CDD2A" w:rsidR="00EB5CDA" w:rsidRDefault="00EB5CDA" w:rsidP="00EB5CDA">
            <w:pPr>
              <w:pStyle w:val="TAC"/>
              <w:keepNext w:val="0"/>
              <w:rPr>
                <w:sz w:val="14"/>
                <w:szCs w:val="14"/>
              </w:rPr>
            </w:pPr>
            <w:r>
              <w:rPr>
                <w:sz w:val="14"/>
                <w:szCs w:val="14"/>
              </w:rPr>
              <w:t>RAN#98-e</w:t>
            </w:r>
          </w:p>
        </w:tc>
        <w:tc>
          <w:tcPr>
            <w:tcW w:w="952" w:type="dxa"/>
            <w:shd w:val="solid" w:color="FFFFFF" w:fill="auto"/>
          </w:tcPr>
          <w:p w14:paraId="28E7117C" w14:textId="6778649A" w:rsidR="00EB5CDA" w:rsidRPr="00EB5CDA" w:rsidRDefault="00EB5CDA" w:rsidP="00EB5CDA">
            <w:pPr>
              <w:pStyle w:val="TAC"/>
              <w:rPr>
                <w:sz w:val="16"/>
                <w:szCs w:val="16"/>
              </w:rPr>
            </w:pPr>
            <w:r w:rsidRPr="00B25787">
              <w:rPr>
                <w:sz w:val="16"/>
                <w:szCs w:val="16"/>
              </w:rPr>
              <w:t>RP-223306</w:t>
            </w:r>
          </w:p>
        </w:tc>
        <w:tc>
          <w:tcPr>
            <w:tcW w:w="567" w:type="dxa"/>
            <w:shd w:val="solid" w:color="FFFFFF" w:fill="auto"/>
          </w:tcPr>
          <w:p w14:paraId="43969140" w14:textId="69CBA968" w:rsidR="00EB5CDA" w:rsidRPr="00C80596" w:rsidRDefault="00EB5CDA" w:rsidP="00EB5CDA">
            <w:pPr>
              <w:pStyle w:val="TAC"/>
              <w:rPr>
                <w:sz w:val="16"/>
                <w:szCs w:val="16"/>
              </w:rPr>
            </w:pPr>
            <w:r>
              <w:rPr>
                <w:sz w:val="16"/>
                <w:szCs w:val="16"/>
              </w:rPr>
              <w:t>0502</w:t>
            </w:r>
          </w:p>
        </w:tc>
        <w:tc>
          <w:tcPr>
            <w:tcW w:w="425" w:type="dxa"/>
            <w:shd w:val="solid" w:color="FFFFFF" w:fill="auto"/>
          </w:tcPr>
          <w:p w14:paraId="024F0E82" w14:textId="23BC5614" w:rsidR="00EB5CDA" w:rsidRPr="00C80596" w:rsidRDefault="00EB5CDA" w:rsidP="00EB5CDA">
            <w:pPr>
              <w:pStyle w:val="TAC"/>
              <w:rPr>
                <w:sz w:val="16"/>
                <w:szCs w:val="16"/>
              </w:rPr>
            </w:pPr>
            <w:r>
              <w:rPr>
                <w:sz w:val="16"/>
                <w:szCs w:val="16"/>
              </w:rPr>
              <w:t>2</w:t>
            </w:r>
          </w:p>
        </w:tc>
        <w:tc>
          <w:tcPr>
            <w:tcW w:w="425" w:type="dxa"/>
            <w:shd w:val="solid" w:color="FFFFFF" w:fill="auto"/>
          </w:tcPr>
          <w:p w14:paraId="2DEC44EE" w14:textId="7A3B3C69"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C1D1EAD" w14:textId="31ED1305" w:rsidR="00EB5CDA" w:rsidRPr="00C80596" w:rsidRDefault="00EB5CDA" w:rsidP="00EB5CDA">
            <w:pPr>
              <w:pStyle w:val="TAL"/>
              <w:rPr>
                <w:sz w:val="16"/>
                <w:szCs w:val="16"/>
              </w:rPr>
            </w:pPr>
            <w:r w:rsidRPr="00EB5CDA">
              <w:rPr>
                <w:sz w:val="16"/>
                <w:szCs w:val="16"/>
              </w:rPr>
              <w:t>CR to 38.101-2 to clarify P-MPR behavior when DMRS bundling is configured</w:t>
            </w:r>
          </w:p>
        </w:tc>
        <w:tc>
          <w:tcPr>
            <w:tcW w:w="708" w:type="dxa"/>
            <w:shd w:val="solid" w:color="FFFFFF" w:fill="auto"/>
          </w:tcPr>
          <w:p w14:paraId="642EB6E0" w14:textId="65B5D24E" w:rsidR="00EB5CDA" w:rsidRDefault="00EB5CDA" w:rsidP="00EB5CDA">
            <w:pPr>
              <w:pStyle w:val="TAC"/>
              <w:keepNext w:val="0"/>
              <w:rPr>
                <w:sz w:val="16"/>
                <w:szCs w:val="16"/>
              </w:rPr>
            </w:pPr>
            <w:r w:rsidRPr="00604FB6">
              <w:rPr>
                <w:sz w:val="16"/>
                <w:szCs w:val="16"/>
              </w:rPr>
              <w:t>17.8.0</w:t>
            </w:r>
          </w:p>
        </w:tc>
      </w:tr>
      <w:tr w:rsidR="00C80596" w:rsidRPr="00C04A08" w14:paraId="37219183" w14:textId="77777777" w:rsidTr="00E32434">
        <w:trPr>
          <w:trHeight w:val="59"/>
          <w:jc w:val="center"/>
        </w:trPr>
        <w:tc>
          <w:tcPr>
            <w:tcW w:w="800" w:type="dxa"/>
            <w:shd w:val="solid" w:color="FFFFFF" w:fill="auto"/>
          </w:tcPr>
          <w:p w14:paraId="2D336DEA" w14:textId="5BE5F61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0C7DB4" w14:textId="384936E7"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F3F381B" w14:textId="612883CC"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17585C39" w14:textId="1E19FB39" w:rsidR="00C80596" w:rsidRPr="00C80596" w:rsidRDefault="00C80596" w:rsidP="00C80596">
            <w:pPr>
              <w:pStyle w:val="TAC"/>
              <w:rPr>
                <w:sz w:val="16"/>
                <w:szCs w:val="16"/>
              </w:rPr>
            </w:pPr>
            <w:r w:rsidRPr="00C80596">
              <w:rPr>
                <w:sz w:val="16"/>
                <w:szCs w:val="16"/>
              </w:rPr>
              <w:t>0505</w:t>
            </w:r>
          </w:p>
        </w:tc>
        <w:tc>
          <w:tcPr>
            <w:tcW w:w="425" w:type="dxa"/>
            <w:shd w:val="solid" w:color="FFFFFF" w:fill="auto"/>
          </w:tcPr>
          <w:p w14:paraId="33D6A636" w14:textId="65C77B6B"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4CB3459A" w14:textId="26E7438D"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81F293" w14:textId="637FF052" w:rsidR="00C80596" w:rsidRPr="00C80596" w:rsidRDefault="00C80596" w:rsidP="00C80596">
            <w:pPr>
              <w:pStyle w:val="TAL"/>
              <w:rPr>
                <w:sz w:val="16"/>
                <w:szCs w:val="16"/>
              </w:rPr>
            </w:pPr>
            <w:r w:rsidRPr="00C80596">
              <w:rPr>
                <w:sz w:val="16"/>
                <w:szCs w:val="16"/>
              </w:rPr>
              <w:t>CR to TS38.101-2 PC3 TIB values for FR2 inter-band UL CA</w:t>
            </w:r>
          </w:p>
        </w:tc>
        <w:tc>
          <w:tcPr>
            <w:tcW w:w="708" w:type="dxa"/>
            <w:shd w:val="solid" w:color="FFFFFF" w:fill="auto"/>
          </w:tcPr>
          <w:p w14:paraId="5843ABC5" w14:textId="3186D124" w:rsidR="00C80596" w:rsidRPr="008A771A" w:rsidRDefault="00C80596" w:rsidP="00C80596">
            <w:pPr>
              <w:pStyle w:val="TAC"/>
              <w:keepNext w:val="0"/>
              <w:rPr>
                <w:sz w:val="16"/>
                <w:szCs w:val="16"/>
              </w:rPr>
            </w:pPr>
            <w:r>
              <w:rPr>
                <w:sz w:val="16"/>
                <w:szCs w:val="16"/>
              </w:rPr>
              <w:t>17.8.0</w:t>
            </w:r>
          </w:p>
        </w:tc>
      </w:tr>
      <w:tr w:rsidR="00C80596" w:rsidRPr="00C04A08" w14:paraId="30E76D6F" w14:textId="77777777" w:rsidTr="00E32434">
        <w:trPr>
          <w:trHeight w:val="59"/>
          <w:jc w:val="center"/>
        </w:trPr>
        <w:tc>
          <w:tcPr>
            <w:tcW w:w="800" w:type="dxa"/>
            <w:shd w:val="solid" w:color="FFFFFF" w:fill="auto"/>
          </w:tcPr>
          <w:p w14:paraId="7D0DB316" w14:textId="1AC53602"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19C5273" w14:textId="1AB59F8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513B835" w14:textId="6A552377"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508E8618" w14:textId="30D69D2D" w:rsidR="00C80596" w:rsidRPr="00C80596" w:rsidRDefault="00C80596" w:rsidP="00C80596">
            <w:pPr>
              <w:pStyle w:val="TAC"/>
              <w:rPr>
                <w:sz w:val="16"/>
                <w:szCs w:val="16"/>
              </w:rPr>
            </w:pPr>
            <w:r w:rsidRPr="00C80596">
              <w:rPr>
                <w:sz w:val="16"/>
                <w:szCs w:val="16"/>
              </w:rPr>
              <w:t>0506</w:t>
            </w:r>
          </w:p>
        </w:tc>
        <w:tc>
          <w:tcPr>
            <w:tcW w:w="425" w:type="dxa"/>
            <w:shd w:val="solid" w:color="FFFFFF" w:fill="auto"/>
          </w:tcPr>
          <w:p w14:paraId="06BB3372" w14:textId="34589101" w:rsidR="00C80596" w:rsidRPr="00C80596" w:rsidRDefault="00C80596" w:rsidP="00C80596">
            <w:pPr>
              <w:pStyle w:val="TAC"/>
              <w:rPr>
                <w:sz w:val="16"/>
                <w:szCs w:val="16"/>
              </w:rPr>
            </w:pPr>
            <w:r w:rsidRPr="00C80596">
              <w:rPr>
                <w:sz w:val="16"/>
                <w:szCs w:val="16"/>
              </w:rPr>
              <w:t>1</w:t>
            </w:r>
          </w:p>
        </w:tc>
        <w:tc>
          <w:tcPr>
            <w:tcW w:w="425" w:type="dxa"/>
            <w:shd w:val="solid" w:color="FFFFFF" w:fill="auto"/>
          </w:tcPr>
          <w:p w14:paraId="56B13F08" w14:textId="11174241"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CBEC99" w14:textId="3E335B92" w:rsidR="00C80596" w:rsidRPr="00C80596" w:rsidRDefault="00C80596" w:rsidP="00C80596">
            <w:pPr>
              <w:pStyle w:val="TAL"/>
              <w:rPr>
                <w:sz w:val="16"/>
                <w:szCs w:val="16"/>
              </w:rPr>
            </w:pPr>
            <w:r w:rsidRPr="00C80596">
              <w:rPr>
                <w:sz w:val="16"/>
                <w:szCs w:val="16"/>
              </w:rPr>
              <w:t>CR R17 ModifiedMPR</w:t>
            </w:r>
          </w:p>
        </w:tc>
        <w:tc>
          <w:tcPr>
            <w:tcW w:w="708" w:type="dxa"/>
            <w:shd w:val="solid" w:color="FFFFFF" w:fill="auto"/>
          </w:tcPr>
          <w:p w14:paraId="7240897D" w14:textId="3C4A8A57" w:rsidR="00C80596" w:rsidRPr="008A771A" w:rsidRDefault="00C80596" w:rsidP="00C80596">
            <w:pPr>
              <w:pStyle w:val="TAC"/>
              <w:keepNext w:val="0"/>
              <w:rPr>
                <w:sz w:val="16"/>
                <w:szCs w:val="16"/>
              </w:rPr>
            </w:pPr>
            <w:r w:rsidRPr="009D09F4">
              <w:rPr>
                <w:sz w:val="16"/>
                <w:szCs w:val="16"/>
              </w:rPr>
              <w:t>17.8.0</w:t>
            </w:r>
          </w:p>
        </w:tc>
      </w:tr>
      <w:tr w:rsidR="00C80596" w:rsidRPr="00C04A08" w14:paraId="21A93E55" w14:textId="77777777" w:rsidTr="00E32434">
        <w:trPr>
          <w:trHeight w:val="59"/>
          <w:jc w:val="center"/>
        </w:trPr>
        <w:tc>
          <w:tcPr>
            <w:tcW w:w="800" w:type="dxa"/>
            <w:shd w:val="solid" w:color="FFFFFF" w:fill="auto"/>
          </w:tcPr>
          <w:p w14:paraId="0F1E68B8" w14:textId="44B6C03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CA40A20" w14:textId="31F999B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C2538B4" w14:textId="5F3E7DD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AFD2B62" w14:textId="44BF9C0B" w:rsidR="00C80596" w:rsidRPr="00C80596" w:rsidRDefault="00C80596" w:rsidP="00C80596">
            <w:pPr>
              <w:pStyle w:val="TAC"/>
              <w:rPr>
                <w:sz w:val="16"/>
                <w:szCs w:val="16"/>
              </w:rPr>
            </w:pPr>
            <w:r w:rsidRPr="00C80596">
              <w:rPr>
                <w:sz w:val="16"/>
                <w:szCs w:val="16"/>
              </w:rPr>
              <w:t>0510</w:t>
            </w:r>
          </w:p>
        </w:tc>
        <w:tc>
          <w:tcPr>
            <w:tcW w:w="425" w:type="dxa"/>
            <w:shd w:val="solid" w:color="FFFFFF" w:fill="auto"/>
          </w:tcPr>
          <w:p w14:paraId="7D7607D8" w14:textId="77777777" w:rsidR="00C80596" w:rsidRPr="00C80596" w:rsidRDefault="00C80596" w:rsidP="00C80596">
            <w:pPr>
              <w:pStyle w:val="TAC"/>
              <w:rPr>
                <w:sz w:val="16"/>
                <w:szCs w:val="16"/>
              </w:rPr>
            </w:pPr>
          </w:p>
        </w:tc>
        <w:tc>
          <w:tcPr>
            <w:tcW w:w="425" w:type="dxa"/>
            <w:shd w:val="solid" w:color="FFFFFF" w:fill="auto"/>
          </w:tcPr>
          <w:p w14:paraId="3417E0FB" w14:textId="44557CC6"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1ECC3C" w14:textId="534CCB73" w:rsidR="00C80596" w:rsidRPr="00C80596" w:rsidRDefault="00C80596" w:rsidP="00C80596">
            <w:pPr>
              <w:pStyle w:val="TAL"/>
              <w:rPr>
                <w:sz w:val="16"/>
                <w:szCs w:val="16"/>
              </w:rPr>
            </w:pPr>
            <w:r w:rsidRPr="00C80596">
              <w:rPr>
                <w:sz w:val="16"/>
                <w:szCs w:val="16"/>
              </w:rPr>
              <w:t>Annex G Clarifications on diagram related to measurement point for difference of relative phase/power error for UL coherent MIMO (Rel-17)</w:t>
            </w:r>
          </w:p>
        </w:tc>
        <w:tc>
          <w:tcPr>
            <w:tcW w:w="708" w:type="dxa"/>
            <w:shd w:val="solid" w:color="FFFFFF" w:fill="auto"/>
          </w:tcPr>
          <w:p w14:paraId="1F8DE57A" w14:textId="12AA0A18" w:rsidR="00C80596" w:rsidRPr="008A771A" w:rsidRDefault="00C80596" w:rsidP="00C80596">
            <w:pPr>
              <w:pStyle w:val="TAC"/>
              <w:keepNext w:val="0"/>
              <w:rPr>
                <w:sz w:val="16"/>
                <w:szCs w:val="16"/>
              </w:rPr>
            </w:pPr>
            <w:r w:rsidRPr="009D09F4">
              <w:rPr>
                <w:sz w:val="16"/>
                <w:szCs w:val="16"/>
              </w:rPr>
              <w:t>17.8.0</w:t>
            </w:r>
          </w:p>
        </w:tc>
      </w:tr>
      <w:tr w:rsidR="00C80596" w:rsidRPr="00C04A08" w14:paraId="50DB4675" w14:textId="77777777" w:rsidTr="00E32434">
        <w:trPr>
          <w:trHeight w:val="59"/>
          <w:jc w:val="center"/>
        </w:trPr>
        <w:tc>
          <w:tcPr>
            <w:tcW w:w="800" w:type="dxa"/>
            <w:shd w:val="solid" w:color="FFFFFF" w:fill="auto"/>
          </w:tcPr>
          <w:p w14:paraId="7860DC8B" w14:textId="4F8B964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6F9AE44" w14:textId="391087CB"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39F4497" w14:textId="7B6DC936"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30171F30" w14:textId="05D2332F" w:rsidR="00C80596" w:rsidRPr="00C80596" w:rsidRDefault="00C80596" w:rsidP="00C80596">
            <w:pPr>
              <w:pStyle w:val="TAC"/>
              <w:rPr>
                <w:sz w:val="16"/>
                <w:szCs w:val="16"/>
              </w:rPr>
            </w:pPr>
            <w:r w:rsidRPr="00C80596">
              <w:rPr>
                <w:sz w:val="16"/>
                <w:szCs w:val="16"/>
              </w:rPr>
              <w:t>0516</w:t>
            </w:r>
          </w:p>
        </w:tc>
        <w:tc>
          <w:tcPr>
            <w:tcW w:w="425" w:type="dxa"/>
            <w:shd w:val="solid" w:color="FFFFFF" w:fill="auto"/>
          </w:tcPr>
          <w:p w14:paraId="02142F1C" w14:textId="77777777" w:rsidR="00C80596" w:rsidRPr="00C80596" w:rsidRDefault="00C80596" w:rsidP="00C80596">
            <w:pPr>
              <w:pStyle w:val="TAC"/>
              <w:rPr>
                <w:sz w:val="16"/>
                <w:szCs w:val="16"/>
              </w:rPr>
            </w:pPr>
          </w:p>
        </w:tc>
        <w:tc>
          <w:tcPr>
            <w:tcW w:w="425" w:type="dxa"/>
            <w:shd w:val="solid" w:color="FFFFFF" w:fill="auto"/>
          </w:tcPr>
          <w:p w14:paraId="5B600143" w14:textId="1EA08482"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D1D5B1C" w14:textId="4425EBB2" w:rsidR="00C80596" w:rsidRPr="00C80596" w:rsidRDefault="00C80596" w:rsidP="00C80596">
            <w:pPr>
              <w:pStyle w:val="TAL"/>
              <w:rPr>
                <w:sz w:val="16"/>
                <w:szCs w:val="16"/>
              </w:rPr>
            </w:pPr>
            <w:r w:rsidRPr="00C80596">
              <w:rPr>
                <w:sz w:val="16"/>
                <w:szCs w:val="16"/>
              </w:rPr>
              <w:t>CR on ACS/IBB of FR2 inter-band CA</w:t>
            </w:r>
          </w:p>
        </w:tc>
        <w:tc>
          <w:tcPr>
            <w:tcW w:w="708" w:type="dxa"/>
            <w:shd w:val="solid" w:color="FFFFFF" w:fill="auto"/>
          </w:tcPr>
          <w:p w14:paraId="3A3CFDA4" w14:textId="2051F012" w:rsidR="00C80596" w:rsidRPr="008A771A" w:rsidRDefault="00C80596" w:rsidP="00C80596">
            <w:pPr>
              <w:pStyle w:val="TAC"/>
              <w:keepNext w:val="0"/>
              <w:rPr>
                <w:sz w:val="16"/>
                <w:szCs w:val="16"/>
              </w:rPr>
            </w:pPr>
            <w:r w:rsidRPr="009D09F4">
              <w:rPr>
                <w:sz w:val="16"/>
                <w:szCs w:val="16"/>
              </w:rPr>
              <w:t>17.8.0</w:t>
            </w:r>
          </w:p>
        </w:tc>
      </w:tr>
      <w:tr w:rsidR="00C80596" w:rsidRPr="00C04A08" w14:paraId="5DBFE08E" w14:textId="77777777" w:rsidTr="00E32434">
        <w:trPr>
          <w:trHeight w:val="59"/>
          <w:jc w:val="center"/>
        </w:trPr>
        <w:tc>
          <w:tcPr>
            <w:tcW w:w="800" w:type="dxa"/>
            <w:shd w:val="solid" w:color="FFFFFF" w:fill="auto"/>
          </w:tcPr>
          <w:p w14:paraId="68703F6A" w14:textId="4BC25C49"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53DA93D" w14:textId="7A5B4B7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199259EF" w14:textId="00789A6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E90F853" w14:textId="2BD47F2F" w:rsidR="00C80596" w:rsidRPr="00C80596" w:rsidRDefault="00C80596" w:rsidP="00C80596">
            <w:pPr>
              <w:pStyle w:val="TAC"/>
              <w:rPr>
                <w:sz w:val="16"/>
                <w:szCs w:val="16"/>
              </w:rPr>
            </w:pPr>
            <w:r w:rsidRPr="00C80596">
              <w:rPr>
                <w:sz w:val="16"/>
                <w:szCs w:val="16"/>
              </w:rPr>
              <w:t>0521</w:t>
            </w:r>
          </w:p>
        </w:tc>
        <w:tc>
          <w:tcPr>
            <w:tcW w:w="425" w:type="dxa"/>
            <w:shd w:val="solid" w:color="FFFFFF" w:fill="auto"/>
          </w:tcPr>
          <w:p w14:paraId="3A933B1B" w14:textId="77777777" w:rsidR="00C80596" w:rsidRPr="00C80596" w:rsidRDefault="00C80596" w:rsidP="00C80596">
            <w:pPr>
              <w:pStyle w:val="TAC"/>
              <w:rPr>
                <w:sz w:val="16"/>
                <w:szCs w:val="16"/>
              </w:rPr>
            </w:pPr>
          </w:p>
        </w:tc>
        <w:tc>
          <w:tcPr>
            <w:tcW w:w="425" w:type="dxa"/>
            <w:shd w:val="solid" w:color="FFFFFF" w:fill="auto"/>
          </w:tcPr>
          <w:p w14:paraId="3D4F4211" w14:textId="49D13AE7"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6560D" w14:textId="2A1A8941" w:rsidR="00C80596" w:rsidRPr="00C80596" w:rsidRDefault="00C80596" w:rsidP="00C80596">
            <w:pPr>
              <w:pStyle w:val="TAL"/>
              <w:rPr>
                <w:sz w:val="16"/>
                <w:szCs w:val="16"/>
              </w:rPr>
            </w:pPr>
            <w:r w:rsidRPr="00C80596">
              <w:rPr>
                <w:sz w:val="16"/>
                <w:szCs w:val="16"/>
              </w:rPr>
              <w:t>CR for Rel-17 38.101-2 to correct the side condition for CSI-RS based</w:t>
            </w:r>
          </w:p>
        </w:tc>
        <w:tc>
          <w:tcPr>
            <w:tcW w:w="708" w:type="dxa"/>
            <w:shd w:val="solid" w:color="FFFFFF" w:fill="auto"/>
          </w:tcPr>
          <w:p w14:paraId="1C3FFC54" w14:textId="2931D366" w:rsidR="00C80596" w:rsidRPr="008A771A" w:rsidRDefault="00C80596" w:rsidP="00C80596">
            <w:pPr>
              <w:pStyle w:val="TAC"/>
              <w:keepNext w:val="0"/>
              <w:rPr>
                <w:sz w:val="16"/>
                <w:szCs w:val="16"/>
              </w:rPr>
            </w:pPr>
            <w:r w:rsidRPr="009D09F4">
              <w:rPr>
                <w:sz w:val="16"/>
                <w:szCs w:val="16"/>
              </w:rPr>
              <w:t>17.8.0</w:t>
            </w:r>
          </w:p>
        </w:tc>
      </w:tr>
      <w:tr w:rsidR="00C80596" w:rsidRPr="00C04A08" w14:paraId="43AF1975" w14:textId="77777777" w:rsidTr="00E32434">
        <w:trPr>
          <w:trHeight w:val="59"/>
          <w:jc w:val="center"/>
        </w:trPr>
        <w:tc>
          <w:tcPr>
            <w:tcW w:w="800" w:type="dxa"/>
            <w:shd w:val="solid" w:color="FFFFFF" w:fill="auto"/>
          </w:tcPr>
          <w:p w14:paraId="6203E9A1" w14:textId="3C51849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4B26AFBC" w14:textId="1E57F1D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630AEDE" w14:textId="527F58CB"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34B13FE2" w14:textId="6FE28470" w:rsidR="00C80596" w:rsidRPr="00C80596" w:rsidRDefault="00C80596" w:rsidP="00C80596">
            <w:pPr>
              <w:pStyle w:val="TAC"/>
              <w:rPr>
                <w:sz w:val="16"/>
                <w:szCs w:val="16"/>
              </w:rPr>
            </w:pPr>
            <w:r w:rsidRPr="00C80596">
              <w:rPr>
                <w:sz w:val="16"/>
                <w:szCs w:val="16"/>
              </w:rPr>
              <w:t>0524</w:t>
            </w:r>
          </w:p>
        </w:tc>
        <w:tc>
          <w:tcPr>
            <w:tcW w:w="425" w:type="dxa"/>
            <w:shd w:val="solid" w:color="FFFFFF" w:fill="auto"/>
          </w:tcPr>
          <w:p w14:paraId="0EEC94A6" w14:textId="77777777" w:rsidR="00C80596" w:rsidRPr="00C80596" w:rsidRDefault="00C80596" w:rsidP="00C80596">
            <w:pPr>
              <w:pStyle w:val="TAC"/>
              <w:rPr>
                <w:sz w:val="16"/>
                <w:szCs w:val="16"/>
              </w:rPr>
            </w:pPr>
          </w:p>
        </w:tc>
        <w:tc>
          <w:tcPr>
            <w:tcW w:w="425" w:type="dxa"/>
            <w:shd w:val="solid" w:color="FFFFFF" w:fill="auto"/>
          </w:tcPr>
          <w:p w14:paraId="250F6C17" w14:textId="39FCAB38"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B26248" w14:textId="28087337" w:rsidR="00C80596" w:rsidRPr="00C80596" w:rsidRDefault="00C80596" w:rsidP="00C80596">
            <w:pPr>
              <w:pStyle w:val="TAL"/>
              <w:rPr>
                <w:sz w:val="16"/>
                <w:szCs w:val="16"/>
              </w:rPr>
            </w:pPr>
            <w:r w:rsidRPr="00C80596">
              <w:rPr>
                <w:sz w:val="16"/>
                <w:szCs w:val="16"/>
              </w:rPr>
              <w:t>CR to 38.101-2 on removing ambiguity in CA MPR definition</w:t>
            </w:r>
          </w:p>
        </w:tc>
        <w:tc>
          <w:tcPr>
            <w:tcW w:w="708" w:type="dxa"/>
            <w:shd w:val="solid" w:color="FFFFFF" w:fill="auto"/>
          </w:tcPr>
          <w:p w14:paraId="65713946" w14:textId="2F0302BF" w:rsidR="00C80596" w:rsidRPr="008A771A" w:rsidRDefault="00C80596" w:rsidP="00C80596">
            <w:pPr>
              <w:pStyle w:val="TAC"/>
              <w:keepNext w:val="0"/>
              <w:rPr>
                <w:sz w:val="16"/>
                <w:szCs w:val="16"/>
              </w:rPr>
            </w:pPr>
            <w:r w:rsidRPr="009D09F4">
              <w:rPr>
                <w:sz w:val="16"/>
                <w:szCs w:val="16"/>
              </w:rPr>
              <w:t>17.8.0</w:t>
            </w:r>
          </w:p>
        </w:tc>
      </w:tr>
      <w:tr w:rsidR="00C80596" w:rsidRPr="00C04A08" w14:paraId="2727BA58" w14:textId="77777777" w:rsidTr="00E32434">
        <w:trPr>
          <w:trHeight w:val="59"/>
          <w:jc w:val="center"/>
        </w:trPr>
        <w:tc>
          <w:tcPr>
            <w:tcW w:w="800" w:type="dxa"/>
            <w:shd w:val="solid" w:color="FFFFFF" w:fill="auto"/>
          </w:tcPr>
          <w:p w14:paraId="2F706DFA" w14:textId="2EE68BCB"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737ECCF" w14:textId="5D8DC2C9"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078484A3" w14:textId="7A7E3CDF"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01E126FA" w14:textId="5FFFB8D8" w:rsidR="00C80596" w:rsidRPr="00C80596" w:rsidRDefault="00C80596" w:rsidP="00C80596">
            <w:pPr>
              <w:pStyle w:val="TAC"/>
              <w:rPr>
                <w:sz w:val="16"/>
                <w:szCs w:val="16"/>
              </w:rPr>
            </w:pPr>
            <w:r w:rsidRPr="00C80596">
              <w:rPr>
                <w:sz w:val="16"/>
                <w:szCs w:val="16"/>
              </w:rPr>
              <w:t>0525</w:t>
            </w:r>
          </w:p>
        </w:tc>
        <w:tc>
          <w:tcPr>
            <w:tcW w:w="425" w:type="dxa"/>
            <w:shd w:val="solid" w:color="FFFFFF" w:fill="auto"/>
          </w:tcPr>
          <w:p w14:paraId="35A0FC6B" w14:textId="70630F8E" w:rsidR="00C80596" w:rsidRPr="00C80596" w:rsidRDefault="00C80596" w:rsidP="00C80596">
            <w:pPr>
              <w:pStyle w:val="TAC"/>
              <w:rPr>
                <w:sz w:val="16"/>
                <w:szCs w:val="16"/>
              </w:rPr>
            </w:pPr>
            <w:r w:rsidRPr="00C80596">
              <w:rPr>
                <w:sz w:val="16"/>
                <w:szCs w:val="16"/>
              </w:rPr>
              <w:t>3</w:t>
            </w:r>
          </w:p>
        </w:tc>
        <w:tc>
          <w:tcPr>
            <w:tcW w:w="425" w:type="dxa"/>
            <w:shd w:val="solid" w:color="FFFFFF" w:fill="auto"/>
          </w:tcPr>
          <w:p w14:paraId="7C00662B" w14:textId="2D415218"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5C7389" w14:textId="6738BC5A" w:rsidR="00C80596" w:rsidRPr="00C80596" w:rsidRDefault="00C80596" w:rsidP="00C80596">
            <w:pPr>
              <w:pStyle w:val="TAL"/>
              <w:rPr>
                <w:sz w:val="16"/>
                <w:szCs w:val="16"/>
              </w:rPr>
            </w:pPr>
            <w:r w:rsidRPr="00C80596">
              <w:rPr>
                <w:sz w:val="16"/>
                <w:szCs w:val="16"/>
              </w:rPr>
              <w:t>R17 CR on introduction of FR2 CA DC location reporting</w:t>
            </w:r>
          </w:p>
        </w:tc>
        <w:tc>
          <w:tcPr>
            <w:tcW w:w="708" w:type="dxa"/>
            <w:shd w:val="solid" w:color="FFFFFF" w:fill="auto"/>
          </w:tcPr>
          <w:p w14:paraId="13C9289D" w14:textId="218D3254" w:rsidR="00C80596" w:rsidRPr="008A771A" w:rsidRDefault="00C80596" w:rsidP="00C80596">
            <w:pPr>
              <w:pStyle w:val="TAC"/>
              <w:keepNext w:val="0"/>
              <w:rPr>
                <w:sz w:val="16"/>
                <w:szCs w:val="16"/>
              </w:rPr>
            </w:pPr>
            <w:r w:rsidRPr="009D09F4">
              <w:rPr>
                <w:sz w:val="16"/>
                <w:szCs w:val="16"/>
              </w:rPr>
              <w:t>17.8.0</w:t>
            </w:r>
          </w:p>
        </w:tc>
      </w:tr>
      <w:tr w:rsidR="00C80596" w:rsidRPr="00C04A08" w14:paraId="0C5106D3" w14:textId="77777777" w:rsidTr="00E32434">
        <w:trPr>
          <w:trHeight w:val="59"/>
          <w:jc w:val="center"/>
        </w:trPr>
        <w:tc>
          <w:tcPr>
            <w:tcW w:w="800" w:type="dxa"/>
            <w:shd w:val="solid" w:color="FFFFFF" w:fill="auto"/>
          </w:tcPr>
          <w:p w14:paraId="3A249B5C" w14:textId="22768345"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68E6A6" w14:textId="3796B746"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8653A0F" w14:textId="57F2265B" w:rsidR="00C80596" w:rsidRPr="00C80596" w:rsidRDefault="00C80596" w:rsidP="00C80596">
            <w:pPr>
              <w:pStyle w:val="TAC"/>
              <w:rPr>
                <w:sz w:val="16"/>
                <w:szCs w:val="16"/>
              </w:rPr>
            </w:pPr>
            <w:r w:rsidRPr="00C80596">
              <w:rPr>
                <w:sz w:val="16"/>
                <w:szCs w:val="16"/>
              </w:rPr>
              <w:t>RP-223291</w:t>
            </w:r>
          </w:p>
        </w:tc>
        <w:tc>
          <w:tcPr>
            <w:tcW w:w="567" w:type="dxa"/>
            <w:shd w:val="solid" w:color="FFFFFF" w:fill="auto"/>
          </w:tcPr>
          <w:p w14:paraId="1E711D6E" w14:textId="2358B9AB" w:rsidR="00C80596" w:rsidRPr="00C80596" w:rsidRDefault="00C80596" w:rsidP="00C80596">
            <w:pPr>
              <w:pStyle w:val="TAC"/>
              <w:rPr>
                <w:sz w:val="16"/>
                <w:szCs w:val="16"/>
              </w:rPr>
            </w:pPr>
            <w:r w:rsidRPr="00C80596">
              <w:rPr>
                <w:sz w:val="16"/>
                <w:szCs w:val="16"/>
              </w:rPr>
              <w:t>0528</w:t>
            </w:r>
          </w:p>
        </w:tc>
        <w:tc>
          <w:tcPr>
            <w:tcW w:w="425" w:type="dxa"/>
            <w:shd w:val="solid" w:color="FFFFFF" w:fill="auto"/>
          </w:tcPr>
          <w:p w14:paraId="7482BF7A" w14:textId="77777777" w:rsidR="00C80596" w:rsidRPr="00C80596" w:rsidRDefault="00C80596" w:rsidP="00C80596">
            <w:pPr>
              <w:pStyle w:val="TAC"/>
              <w:rPr>
                <w:sz w:val="16"/>
                <w:szCs w:val="16"/>
              </w:rPr>
            </w:pPr>
          </w:p>
        </w:tc>
        <w:tc>
          <w:tcPr>
            <w:tcW w:w="425" w:type="dxa"/>
            <w:shd w:val="solid" w:color="FFFFFF" w:fill="auto"/>
          </w:tcPr>
          <w:p w14:paraId="56F8A634" w14:textId="3DF738E3"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0CEE89" w14:textId="069EAB74" w:rsidR="00C80596" w:rsidRPr="00C80596" w:rsidRDefault="00C80596" w:rsidP="00C80596">
            <w:pPr>
              <w:pStyle w:val="TAL"/>
              <w:rPr>
                <w:sz w:val="16"/>
                <w:szCs w:val="16"/>
              </w:rPr>
            </w:pPr>
            <w:r w:rsidRPr="00C80596">
              <w:rPr>
                <w:sz w:val="16"/>
                <w:szCs w:val="16"/>
              </w:rPr>
              <w:t>Correction to DL RMC (Rel-17)</w:t>
            </w:r>
          </w:p>
        </w:tc>
        <w:tc>
          <w:tcPr>
            <w:tcW w:w="708" w:type="dxa"/>
            <w:shd w:val="solid" w:color="FFFFFF" w:fill="auto"/>
          </w:tcPr>
          <w:p w14:paraId="3727C8D9" w14:textId="40D08B4B" w:rsidR="00C80596" w:rsidRPr="008A771A" w:rsidRDefault="00C80596" w:rsidP="00C80596">
            <w:pPr>
              <w:pStyle w:val="TAC"/>
              <w:keepNext w:val="0"/>
              <w:rPr>
                <w:sz w:val="16"/>
                <w:szCs w:val="16"/>
              </w:rPr>
            </w:pPr>
            <w:r w:rsidRPr="009D09F4">
              <w:rPr>
                <w:sz w:val="16"/>
                <w:szCs w:val="16"/>
              </w:rPr>
              <w:t>17.8.0</w:t>
            </w:r>
          </w:p>
        </w:tc>
      </w:tr>
      <w:tr w:rsidR="00C80596" w:rsidRPr="00C04A08" w14:paraId="326126FB" w14:textId="77777777" w:rsidTr="00E32434">
        <w:trPr>
          <w:trHeight w:val="59"/>
          <w:jc w:val="center"/>
        </w:trPr>
        <w:tc>
          <w:tcPr>
            <w:tcW w:w="800" w:type="dxa"/>
            <w:shd w:val="solid" w:color="FFFFFF" w:fill="auto"/>
          </w:tcPr>
          <w:p w14:paraId="1B7F85E6" w14:textId="2C01BDAA"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64099B5" w14:textId="59D5F64D"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77555D5D" w14:textId="7FB647E6" w:rsidR="00C80596" w:rsidRPr="00C80596" w:rsidRDefault="00C80596" w:rsidP="00C80596">
            <w:pPr>
              <w:pStyle w:val="TAC"/>
              <w:rPr>
                <w:sz w:val="16"/>
                <w:szCs w:val="16"/>
              </w:rPr>
            </w:pPr>
            <w:r w:rsidRPr="00C80596">
              <w:rPr>
                <w:sz w:val="16"/>
                <w:szCs w:val="16"/>
              </w:rPr>
              <w:t>RP-223309</w:t>
            </w:r>
          </w:p>
        </w:tc>
        <w:tc>
          <w:tcPr>
            <w:tcW w:w="567" w:type="dxa"/>
            <w:shd w:val="solid" w:color="FFFFFF" w:fill="auto"/>
          </w:tcPr>
          <w:p w14:paraId="20EBA3DC" w14:textId="1DD78AFF" w:rsidR="00C80596" w:rsidRPr="00C80596" w:rsidRDefault="00C80596" w:rsidP="00C80596">
            <w:pPr>
              <w:pStyle w:val="TAC"/>
              <w:rPr>
                <w:sz w:val="16"/>
                <w:szCs w:val="16"/>
              </w:rPr>
            </w:pPr>
            <w:r w:rsidRPr="00C80596">
              <w:rPr>
                <w:sz w:val="16"/>
                <w:szCs w:val="16"/>
              </w:rPr>
              <w:t>0529</w:t>
            </w:r>
          </w:p>
        </w:tc>
        <w:tc>
          <w:tcPr>
            <w:tcW w:w="425" w:type="dxa"/>
            <w:shd w:val="solid" w:color="FFFFFF" w:fill="auto"/>
          </w:tcPr>
          <w:p w14:paraId="0AF9F821" w14:textId="70FC231D"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32B0CF39" w14:textId="504E31F5"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A9141" w14:textId="1024440E" w:rsidR="00C80596" w:rsidRPr="00C80596" w:rsidRDefault="00C80596" w:rsidP="00C80596">
            <w:pPr>
              <w:pStyle w:val="TAL"/>
              <w:rPr>
                <w:sz w:val="16"/>
                <w:szCs w:val="16"/>
              </w:rPr>
            </w:pPr>
            <w:r w:rsidRPr="00C80596">
              <w:rPr>
                <w:sz w:val="16"/>
                <w:szCs w:val="16"/>
              </w:rPr>
              <w:t>Adding DL RMC for band n263</w:t>
            </w:r>
          </w:p>
        </w:tc>
        <w:tc>
          <w:tcPr>
            <w:tcW w:w="708" w:type="dxa"/>
            <w:shd w:val="solid" w:color="FFFFFF" w:fill="auto"/>
          </w:tcPr>
          <w:p w14:paraId="64733265" w14:textId="1B7CA0BA" w:rsidR="00C80596" w:rsidRPr="008A771A" w:rsidRDefault="00C80596" w:rsidP="00C80596">
            <w:pPr>
              <w:pStyle w:val="TAC"/>
              <w:keepNext w:val="0"/>
              <w:rPr>
                <w:sz w:val="16"/>
                <w:szCs w:val="16"/>
              </w:rPr>
            </w:pPr>
            <w:r w:rsidRPr="009D09F4">
              <w:rPr>
                <w:sz w:val="16"/>
                <w:szCs w:val="16"/>
              </w:rPr>
              <w:t>17.8.0</w:t>
            </w:r>
          </w:p>
        </w:tc>
      </w:tr>
      <w:tr w:rsidR="0074775B" w:rsidRPr="00C04A08" w14:paraId="2FC503D1" w14:textId="77777777" w:rsidTr="00E32434">
        <w:trPr>
          <w:trHeight w:val="59"/>
          <w:jc w:val="center"/>
        </w:trPr>
        <w:tc>
          <w:tcPr>
            <w:tcW w:w="800" w:type="dxa"/>
            <w:shd w:val="solid" w:color="FFFFFF" w:fill="auto"/>
          </w:tcPr>
          <w:p w14:paraId="4CA401F5" w14:textId="4586D55D" w:rsidR="0074775B" w:rsidRDefault="0074775B" w:rsidP="0074775B">
            <w:pPr>
              <w:pStyle w:val="TAC"/>
              <w:keepNext w:val="0"/>
              <w:rPr>
                <w:sz w:val="16"/>
                <w:szCs w:val="16"/>
              </w:rPr>
            </w:pPr>
            <w:r>
              <w:rPr>
                <w:sz w:val="16"/>
                <w:szCs w:val="16"/>
              </w:rPr>
              <w:t>2023-03</w:t>
            </w:r>
          </w:p>
        </w:tc>
        <w:tc>
          <w:tcPr>
            <w:tcW w:w="800" w:type="dxa"/>
            <w:shd w:val="solid" w:color="FFFFFF" w:fill="auto"/>
          </w:tcPr>
          <w:p w14:paraId="4AEBE560" w14:textId="72CB96AD" w:rsidR="0074775B" w:rsidRDefault="0074775B" w:rsidP="0074775B">
            <w:pPr>
              <w:pStyle w:val="TAC"/>
              <w:keepNext w:val="0"/>
              <w:rPr>
                <w:sz w:val="14"/>
                <w:szCs w:val="14"/>
              </w:rPr>
            </w:pPr>
            <w:r>
              <w:rPr>
                <w:sz w:val="14"/>
                <w:szCs w:val="14"/>
              </w:rPr>
              <w:t>RAN#99</w:t>
            </w:r>
          </w:p>
        </w:tc>
        <w:tc>
          <w:tcPr>
            <w:tcW w:w="952" w:type="dxa"/>
            <w:shd w:val="solid" w:color="FFFFFF" w:fill="auto"/>
          </w:tcPr>
          <w:p w14:paraId="56CB77C1" w14:textId="09030F71" w:rsidR="0074775B" w:rsidRPr="0074775B" w:rsidRDefault="0074775B" w:rsidP="002D77EA">
            <w:pPr>
              <w:pStyle w:val="TAL"/>
              <w:rPr>
                <w:sz w:val="16"/>
                <w:szCs w:val="16"/>
              </w:rPr>
            </w:pPr>
            <w:r w:rsidRPr="002D77EA">
              <w:rPr>
                <w:sz w:val="16"/>
                <w:szCs w:val="16"/>
              </w:rPr>
              <w:t>RP-230519</w:t>
            </w:r>
          </w:p>
        </w:tc>
        <w:tc>
          <w:tcPr>
            <w:tcW w:w="567" w:type="dxa"/>
            <w:shd w:val="solid" w:color="FFFFFF" w:fill="auto"/>
          </w:tcPr>
          <w:p w14:paraId="56BE05D2" w14:textId="25FB7800" w:rsidR="0074775B" w:rsidRPr="0074775B" w:rsidRDefault="0074775B" w:rsidP="0074775B">
            <w:pPr>
              <w:pStyle w:val="TAC"/>
              <w:rPr>
                <w:sz w:val="16"/>
                <w:szCs w:val="16"/>
              </w:rPr>
            </w:pPr>
            <w:r w:rsidRPr="002D77EA">
              <w:rPr>
                <w:sz w:val="16"/>
                <w:szCs w:val="16"/>
              </w:rPr>
              <w:t>0531</w:t>
            </w:r>
          </w:p>
        </w:tc>
        <w:tc>
          <w:tcPr>
            <w:tcW w:w="425" w:type="dxa"/>
            <w:shd w:val="solid" w:color="FFFFFF" w:fill="auto"/>
          </w:tcPr>
          <w:p w14:paraId="52F239E8" w14:textId="77777777" w:rsidR="0074775B" w:rsidRPr="0074775B" w:rsidRDefault="0074775B" w:rsidP="0074775B">
            <w:pPr>
              <w:pStyle w:val="TAC"/>
              <w:rPr>
                <w:sz w:val="16"/>
                <w:szCs w:val="16"/>
              </w:rPr>
            </w:pPr>
          </w:p>
        </w:tc>
        <w:tc>
          <w:tcPr>
            <w:tcW w:w="425" w:type="dxa"/>
            <w:shd w:val="solid" w:color="FFFFFF" w:fill="auto"/>
          </w:tcPr>
          <w:p w14:paraId="31A45359" w14:textId="5C4D675A"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1E3D8D" w14:textId="5F8667C5" w:rsidR="0074775B" w:rsidRPr="0074775B" w:rsidRDefault="0074775B" w:rsidP="0074775B">
            <w:pPr>
              <w:pStyle w:val="TAL"/>
              <w:rPr>
                <w:sz w:val="16"/>
                <w:szCs w:val="16"/>
              </w:rPr>
            </w:pPr>
            <w:r w:rsidRPr="002D77EA">
              <w:rPr>
                <w:sz w:val="16"/>
                <w:szCs w:val="16"/>
              </w:rPr>
              <w:t>CR on updating the name of UE capability for UL gap</w:t>
            </w:r>
          </w:p>
        </w:tc>
        <w:tc>
          <w:tcPr>
            <w:tcW w:w="708" w:type="dxa"/>
            <w:shd w:val="solid" w:color="FFFFFF" w:fill="auto"/>
          </w:tcPr>
          <w:p w14:paraId="0B2BF0E4" w14:textId="61B6125E" w:rsidR="0074775B" w:rsidRPr="009D09F4" w:rsidRDefault="0074775B" w:rsidP="0074775B">
            <w:pPr>
              <w:pStyle w:val="TAC"/>
              <w:keepNext w:val="0"/>
              <w:rPr>
                <w:sz w:val="16"/>
                <w:szCs w:val="16"/>
              </w:rPr>
            </w:pPr>
            <w:r>
              <w:rPr>
                <w:sz w:val="16"/>
                <w:szCs w:val="16"/>
              </w:rPr>
              <w:t>17.9.0</w:t>
            </w:r>
          </w:p>
        </w:tc>
      </w:tr>
      <w:tr w:rsidR="0074775B" w:rsidRPr="00C04A08" w14:paraId="2333F1A0" w14:textId="77777777" w:rsidTr="00E32434">
        <w:trPr>
          <w:trHeight w:val="59"/>
          <w:jc w:val="center"/>
        </w:trPr>
        <w:tc>
          <w:tcPr>
            <w:tcW w:w="800" w:type="dxa"/>
            <w:shd w:val="solid" w:color="FFFFFF" w:fill="auto"/>
          </w:tcPr>
          <w:p w14:paraId="27D98255" w14:textId="798FD49F" w:rsidR="0074775B" w:rsidRDefault="0074775B" w:rsidP="0074775B">
            <w:pPr>
              <w:pStyle w:val="TAC"/>
              <w:keepNext w:val="0"/>
              <w:rPr>
                <w:sz w:val="16"/>
                <w:szCs w:val="16"/>
              </w:rPr>
            </w:pPr>
            <w:r>
              <w:rPr>
                <w:sz w:val="16"/>
                <w:szCs w:val="16"/>
              </w:rPr>
              <w:t>2023-03</w:t>
            </w:r>
          </w:p>
        </w:tc>
        <w:tc>
          <w:tcPr>
            <w:tcW w:w="800" w:type="dxa"/>
            <w:shd w:val="solid" w:color="FFFFFF" w:fill="auto"/>
          </w:tcPr>
          <w:p w14:paraId="5E69CCE5" w14:textId="1DDCC576" w:rsidR="0074775B" w:rsidRDefault="0074775B" w:rsidP="0074775B">
            <w:pPr>
              <w:pStyle w:val="TAC"/>
              <w:keepNext w:val="0"/>
              <w:rPr>
                <w:sz w:val="14"/>
                <w:szCs w:val="14"/>
              </w:rPr>
            </w:pPr>
            <w:r>
              <w:rPr>
                <w:sz w:val="14"/>
                <w:szCs w:val="14"/>
              </w:rPr>
              <w:t>RAN#99</w:t>
            </w:r>
          </w:p>
        </w:tc>
        <w:tc>
          <w:tcPr>
            <w:tcW w:w="952" w:type="dxa"/>
            <w:shd w:val="solid" w:color="FFFFFF" w:fill="auto"/>
          </w:tcPr>
          <w:p w14:paraId="1BE65B1D" w14:textId="55740591"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F422CEB" w14:textId="3B376793" w:rsidR="0074775B" w:rsidRPr="0074775B" w:rsidRDefault="0074775B" w:rsidP="0074775B">
            <w:pPr>
              <w:pStyle w:val="TAC"/>
              <w:rPr>
                <w:sz w:val="16"/>
                <w:szCs w:val="16"/>
              </w:rPr>
            </w:pPr>
            <w:r w:rsidRPr="002D77EA">
              <w:rPr>
                <w:sz w:val="16"/>
                <w:szCs w:val="16"/>
              </w:rPr>
              <w:t>0534</w:t>
            </w:r>
          </w:p>
        </w:tc>
        <w:tc>
          <w:tcPr>
            <w:tcW w:w="425" w:type="dxa"/>
            <w:shd w:val="solid" w:color="FFFFFF" w:fill="auto"/>
          </w:tcPr>
          <w:p w14:paraId="58C214DA" w14:textId="77777777" w:rsidR="0074775B" w:rsidRPr="0074775B" w:rsidRDefault="0074775B" w:rsidP="0074775B">
            <w:pPr>
              <w:pStyle w:val="TAC"/>
              <w:rPr>
                <w:sz w:val="16"/>
                <w:szCs w:val="16"/>
              </w:rPr>
            </w:pPr>
          </w:p>
        </w:tc>
        <w:tc>
          <w:tcPr>
            <w:tcW w:w="425" w:type="dxa"/>
            <w:shd w:val="solid" w:color="FFFFFF" w:fill="auto"/>
          </w:tcPr>
          <w:p w14:paraId="28A6D52D" w14:textId="2082C19D"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4CDAFE" w14:textId="4247D33F" w:rsidR="0074775B" w:rsidRPr="0074775B" w:rsidRDefault="0074775B" w:rsidP="0074775B">
            <w:pPr>
              <w:pStyle w:val="TAL"/>
              <w:rPr>
                <w:sz w:val="16"/>
                <w:szCs w:val="16"/>
              </w:rPr>
            </w:pPr>
            <w:r w:rsidRPr="002D77EA">
              <w:rPr>
                <w:sz w:val="16"/>
                <w:szCs w:val="16"/>
              </w:rPr>
              <w:t>CR to 38.101-2: FR2-2 power class content</w:t>
            </w:r>
          </w:p>
        </w:tc>
        <w:tc>
          <w:tcPr>
            <w:tcW w:w="708" w:type="dxa"/>
            <w:shd w:val="solid" w:color="FFFFFF" w:fill="auto"/>
          </w:tcPr>
          <w:p w14:paraId="567A0C3A" w14:textId="02F69A16" w:rsidR="0074775B" w:rsidRDefault="0074775B" w:rsidP="0074775B">
            <w:pPr>
              <w:pStyle w:val="TAC"/>
              <w:keepNext w:val="0"/>
              <w:rPr>
                <w:sz w:val="16"/>
                <w:szCs w:val="16"/>
              </w:rPr>
            </w:pPr>
            <w:r>
              <w:rPr>
                <w:sz w:val="16"/>
                <w:szCs w:val="16"/>
              </w:rPr>
              <w:t>17.9.0</w:t>
            </w:r>
          </w:p>
        </w:tc>
      </w:tr>
      <w:tr w:rsidR="0074775B" w:rsidRPr="00C04A08" w14:paraId="017CCE6B" w14:textId="77777777" w:rsidTr="00E32434">
        <w:trPr>
          <w:trHeight w:val="59"/>
          <w:jc w:val="center"/>
        </w:trPr>
        <w:tc>
          <w:tcPr>
            <w:tcW w:w="800" w:type="dxa"/>
            <w:shd w:val="solid" w:color="FFFFFF" w:fill="auto"/>
          </w:tcPr>
          <w:p w14:paraId="07FD0506" w14:textId="398FF059" w:rsidR="0074775B" w:rsidRDefault="0074775B" w:rsidP="0074775B">
            <w:pPr>
              <w:pStyle w:val="TAC"/>
              <w:keepNext w:val="0"/>
              <w:rPr>
                <w:sz w:val="16"/>
                <w:szCs w:val="16"/>
              </w:rPr>
            </w:pPr>
            <w:r>
              <w:rPr>
                <w:sz w:val="16"/>
                <w:szCs w:val="16"/>
              </w:rPr>
              <w:t>2023-03</w:t>
            </w:r>
          </w:p>
        </w:tc>
        <w:tc>
          <w:tcPr>
            <w:tcW w:w="800" w:type="dxa"/>
            <w:shd w:val="solid" w:color="FFFFFF" w:fill="auto"/>
          </w:tcPr>
          <w:p w14:paraId="10B65CCC" w14:textId="62044DD0" w:rsidR="0074775B" w:rsidRDefault="0074775B" w:rsidP="0074775B">
            <w:pPr>
              <w:pStyle w:val="TAC"/>
              <w:keepNext w:val="0"/>
              <w:rPr>
                <w:sz w:val="14"/>
                <w:szCs w:val="14"/>
              </w:rPr>
            </w:pPr>
            <w:r>
              <w:rPr>
                <w:sz w:val="14"/>
                <w:szCs w:val="14"/>
              </w:rPr>
              <w:t>RAN#99</w:t>
            </w:r>
          </w:p>
        </w:tc>
        <w:tc>
          <w:tcPr>
            <w:tcW w:w="952" w:type="dxa"/>
            <w:shd w:val="solid" w:color="FFFFFF" w:fill="auto"/>
          </w:tcPr>
          <w:p w14:paraId="3F12B8A1" w14:textId="5F066942" w:rsidR="0074775B" w:rsidRPr="0074775B" w:rsidRDefault="0074775B" w:rsidP="002D77EA">
            <w:pPr>
              <w:pStyle w:val="TAL"/>
              <w:rPr>
                <w:sz w:val="16"/>
                <w:szCs w:val="16"/>
              </w:rPr>
            </w:pPr>
            <w:r w:rsidRPr="002D77EA">
              <w:rPr>
                <w:sz w:val="16"/>
                <w:szCs w:val="16"/>
              </w:rPr>
              <w:t>RP-230501</w:t>
            </w:r>
          </w:p>
        </w:tc>
        <w:tc>
          <w:tcPr>
            <w:tcW w:w="567" w:type="dxa"/>
            <w:shd w:val="solid" w:color="FFFFFF" w:fill="auto"/>
          </w:tcPr>
          <w:p w14:paraId="4C41CD02" w14:textId="578D487E" w:rsidR="0074775B" w:rsidRPr="0074775B" w:rsidRDefault="0074775B" w:rsidP="0074775B">
            <w:pPr>
              <w:pStyle w:val="TAC"/>
              <w:rPr>
                <w:sz w:val="16"/>
                <w:szCs w:val="16"/>
              </w:rPr>
            </w:pPr>
            <w:r w:rsidRPr="002D77EA">
              <w:rPr>
                <w:sz w:val="16"/>
                <w:szCs w:val="16"/>
              </w:rPr>
              <w:t>0538</w:t>
            </w:r>
          </w:p>
        </w:tc>
        <w:tc>
          <w:tcPr>
            <w:tcW w:w="425" w:type="dxa"/>
            <w:shd w:val="solid" w:color="FFFFFF" w:fill="auto"/>
          </w:tcPr>
          <w:p w14:paraId="13629B5F" w14:textId="77777777" w:rsidR="0074775B" w:rsidRPr="0074775B" w:rsidRDefault="0074775B" w:rsidP="0074775B">
            <w:pPr>
              <w:pStyle w:val="TAC"/>
              <w:rPr>
                <w:sz w:val="16"/>
                <w:szCs w:val="16"/>
              </w:rPr>
            </w:pPr>
          </w:p>
        </w:tc>
        <w:tc>
          <w:tcPr>
            <w:tcW w:w="425" w:type="dxa"/>
            <w:shd w:val="solid" w:color="FFFFFF" w:fill="auto"/>
          </w:tcPr>
          <w:p w14:paraId="48EF5697" w14:textId="534A5650"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D9B8D9" w14:textId="587FFA31" w:rsidR="0074775B" w:rsidRPr="0074775B" w:rsidRDefault="0074775B" w:rsidP="0074775B">
            <w:pPr>
              <w:pStyle w:val="TAL"/>
              <w:rPr>
                <w:sz w:val="16"/>
                <w:szCs w:val="16"/>
              </w:rPr>
            </w:pPr>
            <w:r w:rsidRPr="002D77EA">
              <w:rPr>
                <w:sz w:val="16"/>
                <w:szCs w:val="16"/>
              </w:rPr>
              <w:t>Addition of FR2 UL MIMO EVM measurement description</w:t>
            </w:r>
          </w:p>
        </w:tc>
        <w:tc>
          <w:tcPr>
            <w:tcW w:w="708" w:type="dxa"/>
            <w:shd w:val="solid" w:color="FFFFFF" w:fill="auto"/>
          </w:tcPr>
          <w:p w14:paraId="5B951613" w14:textId="4981EB66" w:rsidR="0074775B" w:rsidRDefault="0074775B" w:rsidP="0074775B">
            <w:pPr>
              <w:pStyle w:val="TAC"/>
              <w:keepNext w:val="0"/>
              <w:rPr>
                <w:sz w:val="16"/>
                <w:szCs w:val="16"/>
              </w:rPr>
            </w:pPr>
            <w:r>
              <w:rPr>
                <w:sz w:val="16"/>
                <w:szCs w:val="16"/>
              </w:rPr>
              <w:t>17.9.0</w:t>
            </w:r>
          </w:p>
        </w:tc>
      </w:tr>
      <w:tr w:rsidR="0074775B" w:rsidRPr="00C04A08" w14:paraId="3AAF1E5F" w14:textId="77777777" w:rsidTr="00E32434">
        <w:trPr>
          <w:trHeight w:val="59"/>
          <w:jc w:val="center"/>
        </w:trPr>
        <w:tc>
          <w:tcPr>
            <w:tcW w:w="800" w:type="dxa"/>
            <w:shd w:val="solid" w:color="FFFFFF" w:fill="auto"/>
          </w:tcPr>
          <w:p w14:paraId="78E17D51" w14:textId="5A2A0957" w:rsidR="0074775B" w:rsidRDefault="0074775B" w:rsidP="0074775B">
            <w:pPr>
              <w:pStyle w:val="TAC"/>
              <w:keepNext w:val="0"/>
              <w:rPr>
                <w:sz w:val="16"/>
                <w:szCs w:val="16"/>
              </w:rPr>
            </w:pPr>
            <w:r>
              <w:rPr>
                <w:sz w:val="16"/>
                <w:szCs w:val="16"/>
              </w:rPr>
              <w:t>2023-03</w:t>
            </w:r>
          </w:p>
        </w:tc>
        <w:tc>
          <w:tcPr>
            <w:tcW w:w="800" w:type="dxa"/>
            <w:shd w:val="solid" w:color="FFFFFF" w:fill="auto"/>
          </w:tcPr>
          <w:p w14:paraId="7D9191F2" w14:textId="19B53436" w:rsidR="0074775B" w:rsidRDefault="0074775B" w:rsidP="0074775B">
            <w:pPr>
              <w:pStyle w:val="TAC"/>
              <w:keepNext w:val="0"/>
              <w:rPr>
                <w:sz w:val="14"/>
                <w:szCs w:val="14"/>
              </w:rPr>
            </w:pPr>
            <w:r>
              <w:rPr>
                <w:sz w:val="14"/>
                <w:szCs w:val="14"/>
              </w:rPr>
              <w:t>RAN#99</w:t>
            </w:r>
          </w:p>
        </w:tc>
        <w:tc>
          <w:tcPr>
            <w:tcW w:w="952" w:type="dxa"/>
            <w:shd w:val="solid" w:color="FFFFFF" w:fill="auto"/>
          </w:tcPr>
          <w:p w14:paraId="5498E520" w14:textId="14010429"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89AF257" w14:textId="6222FEA9" w:rsidR="0074775B" w:rsidRPr="0074775B" w:rsidRDefault="0074775B" w:rsidP="0074775B">
            <w:pPr>
              <w:pStyle w:val="TAC"/>
              <w:rPr>
                <w:sz w:val="16"/>
                <w:szCs w:val="16"/>
              </w:rPr>
            </w:pPr>
            <w:r w:rsidRPr="002D77EA">
              <w:rPr>
                <w:sz w:val="16"/>
                <w:szCs w:val="16"/>
              </w:rPr>
              <w:t>0552</w:t>
            </w:r>
          </w:p>
        </w:tc>
        <w:tc>
          <w:tcPr>
            <w:tcW w:w="425" w:type="dxa"/>
            <w:shd w:val="solid" w:color="FFFFFF" w:fill="auto"/>
          </w:tcPr>
          <w:p w14:paraId="3B4FB4CB" w14:textId="77777777" w:rsidR="0074775B" w:rsidRPr="0074775B" w:rsidRDefault="0074775B" w:rsidP="0074775B">
            <w:pPr>
              <w:pStyle w:val="TAC"/>
              <w:rPr>
                <w:sz w:val="16"/>
                <w:szCs w:val="16"/>
              </w:rPr>
            </w:pPr>
          </w:p>
        </w:tc>
        <w:tc>
          <w:tcPr>
            <w:tcW w:w="425" w:type="dxa"/>
            <w:shd w:val="solid" w:color="FFFFFF" w:fill="auto"/>
          </w:tcPr>
          <w:p w14:paraId="7BD7AAA1" w14:textId="65DE1054"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BB9EF5B" w14:textId="40AE0FA1" w:rsidR="0074775B" w:rsidRPr="0074775B" w:rsidRDefault="0074775B" w:rsidP="0074775B">
            <w:pPr>
              <w:pStyle w:val="TAL"/>
              <w:rPr>
                <w:sz w:val="16"/>
                <w:szCs w:val="16"/>
              </w:rPr>
            </w:pPr>
            <w:r w:rsidRPr="002D77EA">
              <w:rPr>
                <w:sz w:val="16"/>
                <w:szCs w:val="16"/>
              </w:rPr>
              <w:t>CR to F_Ioffset and F_Interferer (offset) adjustment in ACS and IBB</w:t>
            </w:r>
          </w:p>
        </w:tc>
        <w:tc>
          <w:tcPr>
            <w:tcW w:w="708" w:type="dxa"/>
            <w:shd w:val="solid" w:color="FFFFFF" w:fill="auto"/>
          </w:tcPr>
          <w:p w14:paraId="47203C1E" w14:textId="183084BF" w:rsidR="0074775B" w:rsidRDefault="0074775B" w:rsidP="0074775B">
            <w:pPr>
              <w:pStyle w:val="TAC"/>
              <w:keepNext w:val="0"/>
              <w:rPr>
                <w:sz w:val="16"/>
                <w:szCs w:val="16"/>
              </w:rPr>
            </w:pPr>
            <w:r>
              <w:rPr>
                <w:sz w:val="16"/>
                <w:szCs w:val="16"/>
              </w:rPr>
              <w:t>17.9.0</w:t>
            </w:r>
          </w:p>
        </w:tc>
      </w:tr>
      <w:tr w:rsidR="0074775B" w:rsidRPr="00C04A08" w14:paraId="25A3E8D5" w14:textId="77777777" w:rsidTr="00E32434">
        <w:trPr>
          <w:trHeight w:val="59"/>
          <w:jc w:val="center"/>
        </w:trPr>
        <w:tc>
          <w:tcPr>
            <w:tcW w:w="800" w:type="dxa"/>
            <w:shd w:val="solid" w:color="FFFFFF" w:fill="auto"/>
          </w:tcPr>
          <w:p w14:paraId="6B2CE353" w14:textId="57A0BAC8" w:rsidR="0074775B" w:rsidRDefault="0074775B" w:rsidP="0074775B">
            <w:pPr>
              <w:pStyle w:val="TAC"/>
              <w:keepNext w:val="0"/>
              <w:rPr>
                <w:sz w:val="16"/>
                <w:szCs w:val="16"/>
              </w:rPr>
            </w:pPr>
            <w:r>
              <w:rPr>
                <w:sz w:val="16"/>
                <w:szCs w:val="16"/>
              </w:rPr>
              <w:t>2023-03</w:t>
            </w:r>
          </w:p>
        </w:tc>
        <w:tc>
          <w:tcPr>
            <w:tcW w:w="800" w:type="dxa"/>
            <w:shd w:val="solid" w:color="FFFFFF" w:fill="auto"/>
          </w:tcPr>
          <w:p w14:paraId="3419C590" w14:textId="4C2A6937" w:rsidR="0074775B" w:rsidRDefault="0074775B" w:rsidP="0074775B">
            <w:pPr>
              <w:pStyle w:val="TAC"/>
              <w:keepNext w:val="0"/>
              <w:rPr>
                <w:sz w:val="14"/>
                <w:szCs w:val="14"/>
              </w:rPr>
            </w:pPr>
            <w:r>
              <w:rPr>
                <w:sz w:val="14"/>
                <w:szCs w:val="14"/>
              </w:rPr>
              <w:t>RAN#99</w:t>
            </w:r>
          </w:p>
        </w:tc>
        <w:tc>
          <w:tcPr>
            <w:tcW w:w="952" w:type="dxa"/>
            <w:shd w:val="solid" w:color="FFFFFF" w:fill="auto"/>
          </w:tcPr>
          <w:p w14:paraId="5BBCFA0E" w14:textId="0609640D"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7BD1D5A1" w14:textId="73908104" w:rsidR="0074775B" w:rsidRPr="0074775B" w:rsidRDefault="0074775B" w:rsidP="0074775B">
            <w:pPr>
              <w:pStyle w:val="TAC"/>
              <w:rPr>
                <w:sz w:val="16"/>
                <w:szCs w:val="16"/>
              </w:rPr>
            </w:pPr>
            <w:r w:rsidRPr="002D77EA">
              <w:rPr>
                <w:sz w:val="16"/>
                <w:szCs w:val="16"/>
              </w:rPr>
              <w:t>0556</w:t>
            </w:r>
          </w:p>
        </w:tc>
        <w:tc>
          <w:tcPr>
            <w:tcW w:w="425" w:type="dxa"/>
            <w:shd w:val="solid" w:color="FFFFFF" w:fill="auto"/>
          </w:tcPr>
          <w:p w14:paraId="3BFD8CEE" w14:textId="77777777" w:rsidR="0074775B" w:rsidRPr="0074775B" w:rsidRDefault="0074775B" w:rsidP="0074775B">
            <w:pPr>
              <w:pStyle w:val="TAC"/>
              <w:rPr>
                <w:sz w:val="16"/>
                <w:szCs w:val="16"/>
              </w:rPr>
            </w:pPr>
          </w:p>
        </w:tc>
        <w:tc>
          <w:tcPr>
            <w:tcW w:w="425" w:type="dxa"/>
            <w:shd w:val="solid" w:color="FFFFFF" w:fill="auto"/>
          </w:tcPr>
          <w:p w14:paraId="091461A7" w14:textId="13255B7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DF2F950" w14:textId="709A678E" w:rsidR="0074775B" w:rsidRPr="0074775B" w:rsidRDefault="0074775B" w:rsidP="0074775B">
            <w:pPr>
              <w:pStyle w:val="TAL"/>
              <w:rPr>
                <w:sz w:val="16"/>
                <w:szCs w:val="16"/>
              </w:rPr>
            </w:pPr>
            <w:r w:rsidRPr="002D77EA">
              <w:rPr>
                <w:sz w:val="16"/>
                <w:szCs w:val="16"/>
              </w:rPr>
              <w:t>CR on ‘Annex G Difference of relative phase and power errors’ for FR2 UL coherent MIMO</w:t>
            </w:r>
          </w:p>
        </w:tc>
        <w:tc>
          <w:tcPr>
            <w:tcW w:w="708" w:type="dxa"/>
            <w:shd w:val="solid" w:color="FFFFFF" w:fill="auto"/>
          </w:tcPr>
          <w:p w14:paraId="1D53745E" w14:textId="186151F4" w:rsidR="0074775B" w:rsidRDefault="0074775B" w:rsidP="0074775B">
            <w:pPr>
              <w:pStyle w:val="TAC"/>
              <w:keepNext w:val="0"/>
              <w:rPr>
                <w:sz w:val="16"/>
                <w:szCs w:val="16"/>
              </w:rPr>
            </w:pPr>
            <w:r>
              <w:rPr>
                <w:sz w:val="16"/>
                <w:szCs w:val="16"/>
              </w:rPr>
              <w:t>17.9.0</w:t>
            </w:r>
          </w:p>
        </w:tc>
      </w:tr>
      <w:tr w:rsidR="0074775B" w:rsidRPr="00C04A08" w14:paraId="2A94A33E" w14:textId="77777777" w:rsidTr="00E32434">
        <w:trPr>
          <w:trHeight w:val="59"/>
          <w:jc w:val="center"/>
        </w:trPr>
        <w:tc>
          <w:tcPr>
            <w:tcW w:w="800" w:type="dxa"/>
            <w:shd w:val="solid" w:color="FFFFFF" w:fill="auto"/>
          </w:tcPr>
          <w:p w14:paraId="25E84281" w14:textId="121345AA" w:rsidR="0074775B" w:rsidRDefault="0074775B" w:rsidP="0074775B">
            <w:pPr>
              <w:pStyle w:val="TAC"/>
              <w:keepNext w:val="0"/>
              <w:rPr>
                <w:sz w:val="16"/>
                <w:szCs w:val="16"/>
              </w:rPr>
            </w:pPr>
            <w:r>
              <w:rPr>
                <w:sz w:val="16"/>
                <w:szCs w:val="16"/>
              </w:rPr>
              <w:t>2023-03</w:t>
            </w:r>
          </w:p>
        </w:tc>
        <w:tc>
          <w:tcPr>
            <w:tcW w:w="800" w:type="dxa"/>
            <w:shd w:val="solid" w:color="FFFFFF" w:fill="auto"/>
          </w:tcPr>
          <w:p w14:paraId="5A4C1140" w14:textId="086446B4" w:rsidR="0074775B" w:rsidRDefault="0074775B" w:rsidP="0074775B">
            <w:pPr>
              <w:pStyle w:val="TAC"/>
              <w:keepNext w:val="0"/>
              <w:rPr>
                <w:sz w:val="14"/>
                <w:szCs w:val="14"/>
              </w:rPr>
            </w:pPr>
            <w:r>
              <w:rPr>
                <w:sz w:val="14"/>
                <w:szCs w:val="14"/>
              </w:rPr>
              <w:t>RAN#99</w:t>
            </w:r>
          </w:p>
        </w:tc>
        <w:tc>
          <w:tcPr>
            <w:tcW w:w="952" w:type="dxa"/>
            <w:shd w:val="solid" w:color="FFFFFF" w:fill="auto"/>
          </w:tcPr>
          <w:p w14:paraId="333E9B8B" w14:textId="31500151"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3E1EE6E" w14:textId="09B27EAD" w:rsidR="0074775B" w:rsidRPr="0074775B" w:rsidRDefault="0074775B" w:rsidP="0074775B">
            <w:pPr>
              <w:pStyle w:val="TAC"/>
              <w:rPr>
                <w:sz w:val="16"/>
                <w:szCs w:val="16"/>
              </w:rPr>
            </w:pPr>
            <w:r w:rsidRPr="002D77EA">
              <w:rPr>
                <w:sz w:val="16"/>
                <w:szCs w:val="16"/>
              </w:rPr>
              <w:t>0564</w:t>
            </w:r>
          </w:p>
        </w:tc>
        <w:tc>
          <w:tcPr>
            <w:tcW w:w="425" w:type="dxa"/>
            <w:shd w:val="solid" w:color="FFFFFF" w:fill="auto"/>
          </w:tcPr>
          <w:p w14:paraId="0D8497A7" w14:textId="77777777" w:rsidR="0074775B" w:rsidRPr="0074775B" w:rsidRDefault="0074775B" w:rsidP="0074775B">
            <w:pPr>
              <w:pStyle w:val="TAC"/>
              <w:rPr>
                <w:sz w:val="16"/>
                <w:szCs w:val="16"/>
              </w:rPr>
            </w:pPr>
          </w:p>
        </w:tc>
        <w:tc>
          <w:tcPr>
            <w:tcW w:w="425" w:type="dxa"/>
            <w:shd w:val="solid" w:color="FFFFFF" w:fill="auto"/>
          </w:tcPr>
          <w:p w14:paraId="32BAA328" w14:textId="1B3345E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D1205EE" w14:textId="6E83AB25" w:rsidR="0074775B" w:rsidRPr="0074775B" w:rsidRDefault="0074775B" w:rsidP="0074775B">
            <w:pPr>
              <w:pStyle w:val="TAL"/>
              <w:rPr>
                <w:sz w:val="16"/>
                <w:szCs w:val="16"/>
              </w:rPr>
            </w:pPr>
            <w:r w:rsidRPr="002D77EA">
              <w:rPr>
                <w:sz w:val="16"/>
                <w:szCs w:val="16"/>
              </w:rPr>
              <w:t>On handheld UE and FWA UE definitions</w:t>
            </w:r>
          </w:p>
        </w:tc>
        <w:tc>
          <w:tcPr>
            <w:tcW w:w="708" w:type="dxa"/>
            <w:shd w:val="solid" w:color="FFFFFF" w:fill="auto"/>
          </w:tcPr>
          <w:p w14:paraId="777A517A" w14:textId="6891CAD1" w:rsidR="0074775B" w:rsidRDefault="0074775B" w:rsidP="0074775B">
            <w:pPr>
              <w:pStyle w:val="TAC"/>
              <w:keepNext w:val="0"/>
              <w:rPr>
                <w:sz w:val="16"/>
                <w:szCs w:val="16"/>
              </w:rPr>
            </w:pPr>
            <w:r>
              <w:rPr>
                <w:sz w:val="16"/>
                <w:szCs w:val="16"/>
              </w:rPr>
              <w:t>17.9.0</w:t>
            </w:r>
          </w:p>
        </w:tc>
      </w:tr>
      <w:tr w:rsidR="0074775B" w:rsidRPr="00C04A08" w14:paraId="35062459" w14:textId="77777777" w:rsidTr="00E32434">
        <w:trPr>
          <w:trHeight w:val="59"/>
          <w:jc w:val="center"/>
        </w:trPr>
        <w:tc>
          <w:tcPr>
            <w:tcW w:w="800" w:type="dxa"/>
            <w:shd w:val="solid" w:color="FFFFFF" w:fill="auto"/>
          </w:tcPr>
          <w:p w14:paraId="234746FC" w14:textId="09F926DC" w:rsidR="0074775B" w:rsidRDefault="0074775B" w:rsidP="0074775B">
            <w:pPr>
              <w:pStyle w:val="TAC"/>
              <w:keepNext w:val="0"/>
              <w:rPr>
                <w:sz w:val="16"/>
                <w:szCs w:val="16"/>
              </w:rPr>
            </w:pPr>
            <w:r>
              <w:rPr>
                <w:sz w:val="16"/>
                <w:szCs w:val="16"/>
              </w:rPr>
              <w:t>2023-03</w:t>
            </w:r>
          </w:p>
        </w:tc>
        <w:tc>
          <w:tcPr>
            <w:tcW w:w="800" w:type="dxa"/>
            <w:shd w:val="solid" w:color="FFFFFF" w:fill="auto"/>
          </w:tcPr>
          <w:p w14:paraId="007AF3A3" w14:textId="365473A1" w:rsidR="0074775B" w:rsidRDefault="0074775B" w:rsidP="0074775B">
            <w:pPr>
              <w:pStyle w:val="TAC"/>
              <w:keepNext w:val="0"/>
              <w:rPr>
                <w:sz w:val="14"/>
                <w:szCs w:val="14"/>
              </w:rPr>
            </w:pPr>
            <w:r>
              <w:rPr>
                <w:sz w:val="14"/>
                <w:szCs w:val="14"/>
              </w:rPr>
              <w:t>RAN#99</w:t>
            </w:r>
          </w:p>
        </w:tc>
        <w:tc>
          <w:tcPr>
            <w:tcW w:w="952" w:type="dxa"/>
            <w:shd w:val="solid" w:color="FFFFFF" w:fill="auto"/>
          </w:tcPr>
          <w:p w14:paraId="07E16FA3" w14:textId="654F5BE9"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E847543" w14:textId="1FB26F04" w:rsidR="0074775B" w:rsidRPr="0074775B" w:rsidRDefault="0074775B" w:rsidP="0074775B">
            <w:pPr>
              <w:pStyle w:val="TAC"/>
              <w:rPr>
                <w:sz w:val="16"/>
                <w:szCs w:val="16"/>
              </w:rPr>
            </w:pPr>
            <w:r w:rsidRPr="002D77EA">
              <w:rPr>
                <w:sz w:val="16"/>
                <w:szCs w:val="16"/>
              </w:rPr>
              <w:t>0566</w:t>
            </w:r>
          </w:p>
        </w:tc>
        <w:tc>
          <w:tcPr>
            <w:tcW w:w="425" w:type="dxa"/>
            <w:shd w:val="solid" w:color="FFFFFF" w:fill="auto"/>
          </w:tcPr>
          <w:p w14:paraId="6A9387C2" w14:textId="77777777" w:rsidR="0074775B" w:rsidRPr="0074775B" w:rsidRDefault="0074775B" w:rsidP="0074775B">
            <w:pPr>
              <w:pStyle w:val="TAC"/>
              <w:rPr>
                <w:sz w:val="16"/>
                <w:szCs w:val="16"/>
              </w:rPr>
            </w:pPr>
          </w:p>
        </w:tc>
        <w:tc>
          <w:tcPr>
            <w:tcW w:w="425" w:type="dxa"/>
            <w:shd w:val="solid" w:color="FFFFFF" w:fill="auto"/>
          </w:tcPr>
          <w:p w14:paraId="38CBFBD0" w14:textId="190DFFBF"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4882858" w14:textId="4C498E52" w:rsidR="0074775B" w:rsidRPr="0074775B" w:rsidRDefault="0074775B" w:rsidP="0074775B">
            <w:pPr>
              <w:pStyle w:val="TAL"/>
              <w:rPr>
                <w:sz w:val="16"/>
                <w:szCs w:val="16"/>
              </w:rPr>
            </w:pPr>
            <w:r w:rsidRPr="002D77EA">
              <w:rPr>
                <w:sz w:val="16"/>
                <w:szCs w:val="16"/>
              </w:rPr>
              <w:t>Apply NOTE1 for n263 intra-band CA</w:t>
            </w:r>
          </w:p>
        </w:tc>
        <w:tc>
          <w:tcPr>
            <w:tcW w:w="708" w:type="dxa"/>
            <w:shd w:val="solid" w:color="FFFFFF" w:fill="auto"/>
          </w:tcPr>
          <w:p w14:paraId="768059E9" w14:textId="3C1E9136" w:rsidR="0074775B" w:rsidRDefault="0074775B" w:rsidP="0074775B">
            <w:pPr>
              <w:pStyle w:val="TAC"/>
              <w:keepNext w:val="0"/>
              <w:rPr>
                <w:sz w:val="16"/>
                <w:szCs w:val="16"/>
              </w:rPr>
            </w:pPr>
            <w:r>
              <w:rPr>
                <w:sz w:val="16"/>
                <w:szCs w:val="16"/>
              </w:rPr>
              <w:t>17.9.0</w:t>
            </w:r>
          </w:p>
        </w:tc>
      </w:tr>
      <w:tr w:rsidR="0074775B" w:rsidRPr="00C04A08" w14:paraId="520D3728" w14:textId="77777777" w:rsidTr="00E32434">
        <w:trPr>
          <w:trHeight w:val="59"/>
          <w:jc w:val="center"/>
        </w:trPr>
        <w:tc>
          <w:tcPr>
            <w:tcW w:w="800" w:type="dxa"/>
            <w:shd w:val="solid" w:color="FFFFFF" w:fill="auto"/>
          </w:tcPr>
          <w:p w14:paraId="47AD48F7" w14:textId="60E4B9AF" w:rsidR="0074775B" w:rsidRDefault="0074775B" w:rsidP="0074775B">
            <w:pPr>
              <w:pStyle w:val="TAC"/>
              <w:keepNext w:val="0"/>
              <w:rPr>
                <w:sz w:val="16"/>
                <w:szCs w:val="16"/>
              </w:rPr>
            </w:pPr>
            <w:r>
              <w:rPr>
                <w:sz w:val="16"/>
                <w:szCs w:val="16"/>
              </w:rPr>
              <w:t>2023-03</w:t>
            </w:r>
          </w:p>
        </w:tc>
        <w:tc>
          <w:tcPr>
            <w:tcW w:w="800" w:type="dxa"/>
            <w:shd w:val="solid" w:color="FFFFFF" w:fill="auto"/>
          </w:tcPr>
          <w:p w14:paraId="5DD51561" w14:textId="41B45261" w:rsidR="0074775B" w:rsidRDefault="0074775B" w:rsidP="0074775B">
            <w:pPr>
              <w:pStyle w:val="TAC"/>
              <w:keepNext w:val="0"/>
              <w:rPr>
                <w:sz w:val="14"/>
                <w:szCs w:val="14"/>
              </w:rPr>
            </w:pPr>
            <w:r>
              <w:rPr>
                <w:sz w:val="14"/>
                <w:szCs w:val="14"/>
              </w:rPr>
              <w:t>RAN#99</w:t>
            </w:r>
          </w:p>
        </w:tc>
        <w:tc>
          <w:tcPr>
            <w:tcW w:w="952" w:type="dxa"/>
            <w:shd w:val="solid" w:color="FFFFFF" w:fill="auto"/>
          </w:tcPr>
          <w:p w14:paraId="52A2086C" w14:textId="3085F188"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D29FD70" w14:textId="1B59C0D3" w:rsidR="0074775B" w:rsidRPr="0074775B" w:rsidRDefault="0074775B" w:rsidP="0074775B">
            <w:pPr>
              <w:pStyle w:val="TAC"/>
              <w:rPr>
                <w:sz w:val="16"/>
                <w:szCs w:val="16"/>
              </w:rPr>
            </w:pPr>
            <w:r w:rsidRPr="002D77EA">
              <w:rPr>
                <w:sz w:val="16"/>
                <w:szCs w:val="16"/>
              </w:rPr>
              <w:t>0581</w:t>
            </w:r>
          </w:p>
        </w:tc>
        <w:tc>
          <w:tcPr>
            <w:tcW w:w="425" w:type="dxa"/>
            <w:shd w:val="solid" w:color="FFFFFF" w:fill="auto"/>
          </w:tcPr>
          <w:p w14:paraId="3EEC823C" w14:textId="77777777" w:rsidR="0074775B" w:rsidRPr="0074775B" w:rsidRDefault="0074775B" w:rsidP="0074775B">
            <w:pPr>
              <w:pStyle w:val="TAC"/>
              <w:rPr>
                <w:sz w:val="16"/>
                <w:szCs w:val="16"/>
              </w:rPr>
            </w:pPr>
          </w:p>
        </w:tc>
        <w:tc>
          <w:tcPr>
            <w:tcW w:w="425" w:type="dxa"/>
            <w:shd w:val="solid" w:color="FFFFFF" w:fill="auto"/>
          </w:tcPr>
          <w:p w14:paraId="124D1BC1" w14:textId="4918FEC7"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32E7A6E" w14:textId="3CE5BE93" w:rsidR="0074775B" w:rsidRPr="0074775B" w:rsidRDefault="0074775B" w:rsidP="0074775B">
            <w:pPr>
              <w:pStyle w:val="TAL"/>
              <w:rPr>
                <w:sz w:val="16"/>
                <w:szCs w:val="16"/>
              </w:rPr>
            </w:pPr>
            <w:r w:rsidRPr="002D77EA">
              <w:rPr>
                <w:sz w:val="16"/>
                <w:szCs w:val="16"/>
              </w:rPr>
              <w:t>CR for Rel-17 38.101-2 to correct the UL configuration for CA_n258C</w:t>
            </w:r>
          </w:p>
        </w:tc>
        <w:tc>
          <w:tcPr>
            <w:tcW w:w="708" w:type="dxa"/>
            <w:shd w:val="solid" w:color="FFFFFF" w:fill="auto"/>
          </w:tcPr>
          <w:p w14:paraId="191B9419" w14:textId="7BB5A3EC" w:rsidR="0074775B" w:rsidRDefault="0074775B" w:rsidP="0074775B">
            <w:pPr>
              <w:pStyle w:val="TAC"/>
              <w:keepNext w:val="0"/>
              <w:rPr>
                <w:sz w:val="16"/>
                <w:szCs w:val="16"/>
              </w:rPr>
            </w:pPr>
            <w:r>
              <w:rPr>
                <w:sz w:val="16"/>
                <w:szCs w:val="16"/>
              </w:rPr>
              <w:t>17.9.0</w:t>
            </w:r>
          </w:p>
        </w:tc>
      </w:tr>
      <w:tr w:rsidR="0074775B" w:rsidRPr="00C04A08" w14:paraId="503A444D" w14:textId="77777777" w:rsidTr="00E32434">
        <w:trPr>
          <w:trHeight w:val="59"/>
          <w:jc w:val="center"/>
        </w:trPr>
        <w:tc>
          <w:tcPr>
            <w:tcW w:w="800" w:type="dxa"/>
            <w:shd w:val="solid" w:color="FFFFFF" w:fill="auto"/>
          </w:tcPr>
          <w:p w14:paraId="6009DC96" w14:textId="3DC92AFB" w:rsidR="0074775B" w:rsidRDefault="0074775B" w:rsidP="0074775B">
            <w:pPr>
              <w:pStyle w:val="TAC"/>
              <w:keepNext w:val="0"/>
              <w:rPr>
                <w:sz w:val="16"/>
                <w:szCs w:val="16"/>
              </w:rPr>
            </w:pPr>
            <w:r>
              <w:rPr>
                <w:sz w:val="16"/>
                <w:szCs w:val="16"/>
              </w:rPr>
              <w:t>2023-03</w:t>
            </w:r>
          </w:p>
        </w:tc>
        <w:tc>
          <w:tcPr>
            <w:tcW w:w="800" w:type="dxa"/>
            <w:shd w:val="solid" w:color="FFFFFF" w:fill="auto"/>
          </w:tcPr>
          <w:p w14:paraId="75604546" w14:textId="6982AD8E" w:rsidR="0074775B" w:rsidRDefault="0074775B" w:rsidP="0074775B">
            <w:pPr>
              <w:pStyle w:val="TAC"/>
              <w:keepNext w:val="0"/>
              <w:rPr>
                <w:sz w:val="14"/>
                <w:szCs w:val="14"/>
              </w:rPr>
            </w:pPr>
            <w:r>
              <w:rPr>
                <w:sz w:val="14"/>
                <w:szCs w:val="14"/>
              </w:rPr>
              <w:t>RAN#99</w:t>
            </w:r>
          </w:p>
        </w:tc>
        <w:tc>
          <w:tcPr>
            <w:tcW w:w="952" w:type="dxa"/>
            <w:shd w:val="solid" w:color="FFFFFF" w:fill="auto"/>
          </w:tcPr>
          <w:p w14:paraId="094E8605" w14:textId="1D8FB9DD"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4781D66" w14:textId="5D47265B" w:rsidR="0074775B" w:rsidRPr="0074775B" w:rsidRDefault="0074775B" w:rsidP="0074775B">
            <w:pPr>
              <w:pStyle w:val="TAC"/>
              <w:rPr>
                <w:sz w:val="16"/>
                <w:szCs w:val="16"/>
              </w:rPr>
            </w:pPr>
            <w:r w:rsidRPr="002D77EA">
              <w:rPr>
                <w:sz w:val="16"/>
                <w:szCs w:val="16"/>
              </w:rPr>
              <w:t>0590</w:t>
            </w:r>
          </w:p>
        </w:tc>
        <w:tc>
          <w:tcPr>
            <w:tcW w:w="425" w:type="dxa"/>
            <w:shd w:val="solid" w:color="FFFFFF" w:fill="auto"/>
          </w:tcPr>
          <w:p w14:paraId="2F0C92A5" w14:textId="77777777" w:rsidR="0074775B" w:rsidRPr="0074775B" w:rsidRDefault="0074775B" w:rsidP="0074775B">
            <w:pPr>
              <w:pStyle w:val="TAC"/>
              <w:rPr>
                <w:sz w:val="16"/>
                <w:szCs w:val="16"/>
              </w:rPr>
            </w:pPr>
          </w:p>
        </w:tc>
        <w:tc>
          <w:tcPr>
            <w:tcW w:w="425" w:type="dxa"/>
            <w:shd w:val="solid" w:color="FFFFFF" w:fill="auto"/>
          </w:tcPr>
          <w:p w14:paraId="10628D73" w14:textId="5EF30191"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FD92F86" w14:textId="54CCDEA0" w:rsidR="0074775B" w:rsidRPr="0074775B" w:rsidRDefault="0074775B" w:rsidP="0074775B">
            <w:pPr>
              <w:pStyle w:val="TAL"/>
              <w:rPr>
                <w:sz w:val="16"/>
                <w:szCs w:val="16"/>
              </w:rPr>
            </w:pPr>
            <w:r w:rsidRPr="002D77EA">
              <w:rPr>
                <w:sz w:val="16"/>
                <w:szCs w:val="16"/>
              </w:rPr>
              <w:t>CR to TS 38.101-2 on humidity condition for normal temperature</w:t>
            </w:r>
          </w:p>
        </w:tc>
        <w:tc>
          <w:tcPr>
            <w:tcW w:w="708" w:type="dxa"/>
            <w:shd w:val="solid" w:color="FFFFFF" w:fill="auto"/>
          </w:tcPr>
          <w:p w14:paraId="3A00EABE" w14:textId="025E96BD" w:rsidR="0074775B" w:rsidRDefault="0074775B" w:rsidP="0074775B">
            <w:pPr>
              <w:pStyle w:val="TAC"/>
              <w:keepNext w:val="0"/>
              <w:rPr>
                <w:sz w:val="16"/>
                <w:szCs w:val="16"/>
              </w:rPr>
            </w:pPr>
            <w:r>
              <w:rPr>
                <w:sz w:val="16"/>
                <w:szCs w:val="16"/>
              </w:rPr>
              <w:t>17.9.0</w:t>
            </w:r>
          </w:p>
        </w:tc>
      </w:tr>
      <w:tr w:rsidR="00D65114" w:rsidRPr="00C04A08" w14:paraId="171816C5" w14:textId="77777777" w:rsidTr="00E32434">
        <w:trPr>
          <w:trHeight w:val="59"/>
          <w:jc w:val="center"/>
        </w:trPr>
        <w:tc>
          <w:tcPr>
            <w:tcW w:w="800" w:type="dxa"/>
            <w:shd w:val="solid" w:color="FFFFFF" w:fill="auto"/>
          </w:tcPr>
          <w:p w14:paraId="11390193" w14:textId="2972FFA3" w:rsidR="00D65114" w:rsidRDefault="00D65114" w:rsidP="00D65114">
            <w:pPr>
              <w:pStyle w:val="TAC"/>
              <w:keepNext w:val="0"/>
              <w:rPr>
                <w:sz w:val="16"/>
                <w:szCs w:val="16"/>
              </w:rPr>
            </w:pPr>
            <w:r>
              <w:rPr>
                <w:sz w:val="16"/>
                <w:szCs w:val="16"/>
              </w:rPr>
              <w:t>2023-06</w:t>
            </w:r>
          </w:p>
        </w:tc>
        <w:tc>
          <w:tcPr>
            <w:tcW w:w="800" w:type="dxa"/>
            <w:shd w:val="solid" w:color="FFFFFF" w:fill="auto"/>
          </w:tcPr>
          <w:p w14:paraId="52FE0CA3" w14:textId="03F54F4B" w:rsidR="00D65114" w:rsidRDefault="00D65114" w:rsidP="00D65114">
            <w:pPr>
              <w:pStyle w:val="TAC"/>
              <w:keepNext w:val="0"/>
              <w:rPr>
                <w:sz w:val="14"/>
                <w:szCs w:val="14"/>
              </w:rPr>
            </w:pPr>
            <w:r>
              <w:rPr>
                <w:sz w:val="14"/>
                <w:szCs w:val="14"/>
              </w:rPr>
              <w:t>RAN#100</w:t>
            </w:r>
          </w:p>
        </w:tc>
        <w:tc>
          <w:tcPr>
            <w:tcW w:w="952" w:type="dxa"/>
            <w:shd w:val="solid" w:color="FFFFFF" w:fill="auto"/>
          </w:tcPr>
          <w:p w14:paraId="7737B7CE" w14:textId="03639575" w:rsidR="00D65114" w:rsidRPr="00D65114" w:rsidRDefault="00D65114" w:rsidP="00D65114">
            <w:pPr>
              <w:pStyle w:val="TAL"/>
              <w:rPr>
                <w:sz w:val="16"/>
                <w:szCs w:val="16"/>
              </w:rPr>
            </w:pPr>
            <w:r w:rsidRPr="00D65114">
              <w:rPr>
                <w:sz w:val="16"/>
                <w:szCs w:val="16"/>
              </w:rPr>
              <w:t>RP-231347</w:t>
            </w:r>
          </w:p>
        </w:tc>
        <w:tc>
          <w:tcPr>
            <w:tcW w:w="567" w:type="dxa"/>
            <w:shd w:val="solid" w:color="FFFFFF" w:fill="auto"/>
          </w:tcPr>
          <w:p w14:paraId="2F935DF0" w14:textId="5042E2FF" w:rsidR="00D65114" w:rsidRPr="00D65114" w:rsidRDefault="00D65114" w:rsidP="00D65114">
            <w:pPr>
              <w:pStyle w:val="TAC"/>
              <w:rPr>
                <w:sz w:val="16"/>
                <w:szCs w:val="16"/>
              </w:rPr>
            </w:pPr>
            <w:r w:rsidRPr="00D65114">
              <w:rPr>
                <w:sz w:val="16"/>
                <w:szCs w:val="16"/>
              </w:rPr>
              <w:t>0597</w:t>
            </w:r>
          </w:p>
        </w:tc>
        <w:tc>
          <w:tcPr>
            <w:tcW w:w="425" w:type="dxa"/>
            <w:shd w:val="solid" w:color="FFFFFF" w:fill="auto"/>
          </w:tcPr>
          <w:p w14:paraId="43877CA8" w14:textId="77777777" w:rsidR="00D65114" w:rsidRPr="00D65114" w:rsidRDefault="00D65114" w:rsidP="00D65114">
            <w:pPr>
              <w:pStyle w:val="TAC"/>
              <w:rPr>
                <w:sz w:val="16"/>
                <w:szCs w:val="16"/>
              </w:rPr>
            </w:pPr>
          </w:p>
        </w:tc>
        <w:tc>
          <w:tcPr>
            <w:tcW w:w="425" w:type="dxa"/>
            <w:shd w:val="solid" w:color="FFFFFF" w:fill="auto"/>
          </w:tcPr>
          <w:p w14:paraId="3FC602E9" w14:textId="60B40A11"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6A823B" w14:textId="7476FFC2" w:rsidR="00D65114" w:rsidRPr="00D65114" w:rsidRDefault="00D65114" w:rsidP="00D65114">
            <w:pPr>
              <w:pStyle w:val="TAL"/>
              <w:rPr>
                <w:sz w:val="16"/>
                <w:szCs w:val="16"/>
              </w:rPr>
            </w:pPr>
            <w:r w:rsidRPr="00D65114">
              <w:rPr>
                <w:sz w:val="16"/>
                <w:szCs w:val="16"/>
              </w:rPr>
              <w:t>Maintenance CR to RF requirements for n263 (Rel-17)</w:t>
            </w:r>
          </w:p>
        </w:tc>
        <w:tc>
          <w:tcPr>
            <w:tcW w:w="708" w:type="dxa"/>
            <w:shd w:val="solid" w:color="FFFFFF" w:fill="auto"/>
          </w:tcPr>
          <w:p w14:paraId="5312E640" w14:textId="73357A8B" w:rsidR="00D65114" w:rsidRDefault="00D65114" w:rsidP="00D65114">
            <w:pPr>
              <w:pStyle w:val="TAC"/>
              <w:keepNext w:val="0"/>
              <w:rPr>
                <w:sz w:val="16"/>
                <w:szCs w:val="16"/>
              </w:rPr>
            </w:pPr>
            <w:r>
              <w:rPr>
                <w:sz w:val="16"/>
                <w:szCs w:val="16"/>
              </w:rPr>
              <w:t>17.10.0</w:t>
            </w:r>
          </w:p>
        </w:tc>
      </w:tr>
      <w:tr w:rsidR="00D65114" w:rsidRPr="00C04A08" w14:paraId="536ED73A" w14:textId="77777777" w:rsidTr="00E32434">
        <w:trPr>
          <w:trHeight w:val="59"/>
          <w:jc w:val="center"/>
        </w:trPr>
        <w:tc>
          <w:tcPr>
            <w:tcW w:w="800" w:type="dxa"/>
            <w:shd w:val="solid" w:color="FFFFFF" w:fill="auto"/>
          </w:tcPr>
          <w:p w14:paraId="637E29F3" w14:textId="4D65667A" w:rsidR="00D65114" w:rsidRDefault="00D65114" w:rsidP="00D65114">
            <w:pPr>
              <w:pStyle w:val="TAC"/>
              <w:keepNext w:val="0"/>
              <w:rPr>
                <w:sz w:val="16"/>
                <w:szCs w:val="16"/>
              </w:rPr>
            </w:pPr>
            <w:r>
              <w:rPr>
                <w:sz w:val="16"/>
                <w:szCs w:val="16"/>
              </w:rPr>
              <w:t>2023-06</w:t>
            </w:r>
          </w:p>
        </w:tc>
        <w:tc>
          <w:tcPr>
            <w:tcW w:w="800" w:type="dxa"/>
            <w:shd w:val="solid" w:color="FFFFFF" w:fill="auto"/>
          </w:tcPr>
          <w:p w14:paraId="7A1C49C8" w14:textId="46193BF6" w:rsidR="00D65114" w:rsidRDefault="00D65114" w:rsidP="00D65114">
            <w:pPr>
              <w:pStyle w:val="TAC"/>
              <w:keepNext w:val="0"/>
              <w:rPr>
                <w:sz w:val="14"/>
                <w:szCs w:val="14"/>
              </w:rPr>
            </w:pPr>
            <w:r>
              <w:rPr>
                <w:sz w:val="14"/>
                <w:szCs w:val="14"/>
              </w:rPr>
              <w:t>RAN#100</w:t>
            </w:r>
          </w:p>
        </w:tc>
        <w:tc>
          <w:tcPr>
            <w:tcW w:w="952" w:type="dxa"/>
            <w:shd w:val="solid" w:color="FFFFFF" w:fill="auto"/>
          </w:tcPr>
          <w:p w14:paraId="2A477D30" w14:textId="1E696201" w:rsidR="00D65114" w:rsidRPr="00D65114" w:rsidRDefault="00D65114" w:rsidP="00D65114">
            <w:pPr>
              <w:pStyle w:val="TAL"/>
              <w:rPr>
                <w:sz w:val="16"/>
                <w:szCs w:val="16"/>
              </w:rPr>
            </w:pPr>
            <w:r w:rsidRPr="00D65114">
              <w:rPr>
                <w:sz w:val="16"/>
                <w:szCs w:val="16"/>
              </w:rPr>
              <w:t>RP-231355</w:t>
            </w:r>
          </w:p>
        </w:tc>
        <w:tc>
          <w:tcPr>
            <w:tcW w:w="567" w:type="dxa"/>
            <w:shd w:val="solid" w:color="FFFFFF" w:fill="auto"/>
          </w:tcPr>
          <w:p w14:paraId="139A53E9" w14:textId="310B23CF" w:rsidR="00D65114" w:rsidRPr="00D65114" w:rsidRDefault="00D65114" w:rsidP="00D65114">
            <w:pPr>
              <w:pStyle w:val="TAC"/>
              <w:rPr>
                <w:sz w:val="16"/>
                <w:szCs w:val="16"/>
              </w:rPr>
            </w:pPr>
            <w:r w:rsidRPr="00D65114">
              <w:rPr>
                <w:sz w:val="16"/>
                <w:szCs w:val="16"/>
              </w:rPr>
              <w:t>0602</w:t>
            </w:r>
          </w:p>
        </w:tc>
        <w:tc>
          <w:tcPr>
            <w:tcW w:w="425" w:type="dxa"/>
            <w:shd w:val="solid" w:color="FFFFFF" w:fill="auto"/>
          </w:tcPr>
          <w:p w14:paraId="2291D156" w14:textId="77777777" w:rsidR="00D65114" w:rsidRPr="00D65114" w:rsidRDefault="00D65114" w:rsidP="00D65114">
            <w:pPr>
              <w:pStyle w:val="TAC"/>
              <w:rPr>
                <w:sz w:val="16"/>
                <w:szCs w:val="16"/>
              </w:rPr>
            </w:pPr>
          </w:p>
        </w:tc>
        <w:tc>
          <w:tcPr>
            <w:tcW w:w="425" w:type="dxa"/>
            <w:shd w:val="solid" w:color="FFFFFF" w:fill="auto"/>
          </w:tcPr>
          <w:p w14:paraId="4F1892DA" w14:textId="4173612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CC6A163" w14:textId="143EAAE4" w:rsidR="00D65114" w:rsidRPr="00D65114" w:rsidRDefault="00D65114" w:rsidP="00D65114">
            <w:pPr>
              <w:pStyle w:val="TAL"/>
              <w:rPr>
                <w:sz w:val="16"/>
                <w:szCs w:val="16"/>
              </w:rPr>
            </w:pPr>
            <w:r w:rsidRPr="00D65114">
              <w:rPr>
                <w:sz w:val="16"/>
                <w:szCs w:val="16"/>
              </w:rPr>
              <w:t>CR for TS 38.101-2 on corrections to the minimum guardband calculation (R17_CAT_A)</w:t>
            </w:r>
          </w:p>
        </w:tc>
        <w:tc>
          <w:tcPr>
            <w:tcW w:w="708" w:type="dxa"/>
            <w:shd w:val="solid" w:color="FFFFFF" w:fill="auto"/>
          </w:tcPr>
          <w:p w14:paraId="6B2A5E41" w14:textId="0BE5FEAE" w:rsidR="00D65114" w:rsidRDefault="00D65114" w:rsidP="00D65114">
            <w:pPr>
              <w:pStyle w:val="TAC"/>
              <w:keepNext w:val="0"/>
              <w:rPr>
                <w:sz w:val="16"/>
                <w:szCs w:val="16"/>
              </w:rPr>
            </w:pPr>
            <w:r w:rsidRPr="00C56190">
              <w:rPr>
                <w:sz w:val="16"/>
                <w:szCs w:val="16"/>
              </w:rPr>
              <w:t>17.10.0</w:t>
            </w:r>
          </w:p>
        </w:tc>
      </w:tr>
      <w:tr w:rsidR="00D65114" w:rsidRPr="00C04A08" w14:paraId="4E779192" w14:textId="77777777" w:rsidTr="00E32434">
        <w:trPr>
          <w:trHeight w:val="59"/>
          <w:jc w:val="center"/>
        </w:trPr>
        <w:tc>
          <w:tcPr>
            <w:tcW w:w="800" w:type="dxa"/>
            <w:shd w:val="solid" w:color="FFFFFF" w:fill="auto"/>
          </w:tcPr>
          <w:p w14:paraId="1D9BEEC9" w14:textId="511E223C" w:rsidR="00D65114" w:rsidRDefault="00D65114" w:rsidP="00D65114">
            <w:pPr>
              <w:pStyle w:val="TAC"/>
              <w:keepNext w:val="0"/>
              <w:rPr>
                <w:sz w:val="16"/>
                <w:szCs w:val="16"/>
              </w:rPr>
            </w:pPr>
            <w:r>
              <w:rPr>
                <w:sz w:val="16"/>
                <w:szCs w:val="16"/>
              </w:rPr>
              <w:t>2023-06</w:t>
            </w:r>
          </w:p>
        </w:tc>
        <w:tc>
          <w:tcPr>
            <w:tcW w:w="800" w:type="dxa"/>
            <w:shd w:val="solid" w:color="FFFFFF" w:fill="auto"/>
          </w:tcPr>
          <w:p w14:paraId="022450D1" w14:textId="0C1437C9" w:rsidR="00D65114" w:rsidRDefault="00D65114" w:rsidP="00D65114">
            <w:pPr>
              <w:pStyle w:val="TAC"/>
              <w:keepNext w:val="0"/>
              <w:rPr>
                <w:sz w:val="14"/>
                <w:szCs w:val="14"/>
              </w:rPr>
            </w:pPr>
            <w:r>
              <w:rPr>
                <w:sz w:val="14"/>
                <w:szCs w:val="14"/>
              </w:rPr>
              <w:t>RAN#100</w:t>
            </w:r>
          </w:p>
        </w:tc>
        <w:tc>
          <w:tcPr>
            <w:tcW w:w="952" w:type="dxa"/>
            <w:shd w:val="solid" w:color="FFFFFF" w:fill="auto"/>
          </w:tcPr>
          <w:p w14:paraId="463D1374" w14:textId="4BE17231" w:rsidR="00D65114" w:rsidRPr="00D65114" w:rsidRDefault="00D65114" w:rsidP="00D65114">
            <w:pPr>
              <w:pStyle w:val="TAL"/>
              <w:rPr>
                <w:sz w:val="16"/>
                <w:szCs w:val="16"/>
              </w:rPr>
            </w:pPr>
            <w:r w:rsidRPr="00D65114">
              <w:rPr>
                <w:sz w:val="16"/>
                <w:szCs w:val="16"/>
              </w:rPr>
              <w:t>RP-231356</w:t>
            </w:r>
          </w:p>
        </w:tc>
        <w:tc>
          <w:tcPr>
            <w:tcW w:w="567" w:type="dxa"/>
            <w:shd w:val="solid" w:color="FFFFFF" w:fill="auto"/>
          </w:tcPr>
          <w:p w14:paraId="30202575" w14:textId="13698781" w:rsidR="00D65114" w:rsidRPr="00D65114" w:rsidRDefault="00D65114" w:rsidP="00D65114">
            <w:pPr>
              <w:pStyle w:val="TAC"/>
              <w:rPr>
                <w:sz w:val="16"/>
                <w:szCs w:val="16"/>
              </w:rPr>
            </w:pPr>
            <w:r w:rsidRPr="00D65114">
              <w:rPr>
                <w:sz w:val="16"/>
                <w:szCs w:val="16"/>
              </w:rPr>
              <w:t>0612</w:t>
            </w:r>
          </w:p>
        </w:tc>
        <w:tc>
          <w:tcPr>
            <w:tcW w:w="425" w:type="dxa"/>
            <w:shd w:val="solid" w:color="FFFFFF" w:fill="auto"/>
          </w:tcPr>
          <w:p w14:paraId="5C49BB97" w14:textId="77777777" w:rsidR="00D65114" w:rsidRPr="00D65114" w:rsidRDefault="00D65114" w:rsidP="00D65114">
            <w:pPr>
              <w:pStyle w:val="TAC"/>
              <w:rPr>
                <w:sz w:val="16"/>
                <w:szCs w:val="16"/>
              </w:rPr>
            </w:pPr>
          </w:p>
        </w:tc>
        <w:tc>
          <w:tcPr>
            <w:tcW w:w="425" w:type="dxa"/>
            <w:shd w:val="solid" w:color="FFFFFF" w:fill="auto"/>
          </w:tcPr>
          <w:p w14:paraId="13AE71A4" w14:textId="2BA957E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4A55A1" w14:textId="432EB895" w:rsidR="00D65114" w:rsidRPr="00D65114" w:rsidRDefault="00D65114" w:rsidP="00D65114">
            <w:pPr>
              <w:pStyle w:val="TAL"/>
              <w:rPr>
                <w:sz w:val="16"/>
                <w:szCs w:val="16"/>
              </w:rPr>
            </w:pPr>
            <w:r w:rsidRPr="00D65114">
              <w:rPr>
                <w:sz w:val="16"/>
                <w:szCs w:val="16"/>
              </w:rPr>
              <w:t>Update of FR2 UL MIMO EVM measurement description</w:t>
            </w:r>
          </w:p>
        </w:tc>
        <w:tc>
          <w:tcPr>
            <w:tcW w:w="708" w:type="dxa"/>
            <w:shd w:val="solid" w:color="FFFFFF" w:fill="auto"/>
          </w:tcPr>
          <w:p w14:paraId="0CC3CC0C" w14:textId="11681169" w:rsidR="00D65114" w:rsidRDefault="00D65114" w:rsidP="00D65114">
            <w:pPr>
              <w:pStyle w:val="TAC"/>
              <w:keepNext w:val="0"/>
              <w:rPr>
                <w:sz w:val="16"/>
                <w:szCs w:val="16"/>
              </w:rPr>
            </w:pPr>
            <w:r w:rsidRPr="00C56190">
              <w:rPr>
                <w:sz w:val="16"/>
                <w:szCs w:val="16"/>
              </w:rPr>
              <w:t>17.10.0</w:t>
            </w:r>
          </w:p>
        </w:tc>
      </w:tr>
      <w:tr w:rsidR="00D65114" w:rsidRPr="00C04A08" w14:paraId="0B1E0F0A" w14:textId="77777777" w:rsidTr="00E32434">
        <w:trPr>
          <w:trHeight w:val="59"/>
          <w:jc w:val="center"/>
        </w:trPr>
        <w:tc>
          <w:tcPr>
            <w:tcW w:w="800" w:type="dxa"/>
            <w:shd w:val="solid" w:color="FFFFFF" w:fill="auto"/>
          </w:tcPr>
          <w:p w14:paraId="5C186421" w14:textId="7EACC147" w:rsidR="00D65114" w:rsidRDefault="00D65114" w:rsidP="00D65114">
            <w:pPr>
              <w:pStyle w:val="TAC"/>
              <w:keepNext w:val="0"/>
              <w:rPr>
                <w:sz w:val="16"/>
                <w:szCs w:val="16"/>
              </w:rPr>
            </w:pPr>
            <w:r>
              <w:rPr>
                <w:sz w:val="16"/>
                <w:szCs w:val="16"/>
              </w:rPr>
              <w:t>2023-06</w:t>
            </w:r>
          </w:p>
        </w:tc>
        <w:tc>
          <w:tcPr>
            <w:tcW w:w="800" w:type="dxa"/>
            <w:shd w:val="solid" w:color="FFFFFF" w:fill="auto"/>
          </w:tcPr>
          <w:p w14:paraId="2EC63AE1" w14:textId="447FC7E4" w:rsidR="00D65114" w:rsidRDefault="00D65114" w:rsidP="00D65114">
            <w:pPr>
              <w:pStyle w:val="TAC"/>
              <w:keepNext w:val="0"/>
              <w:rPr>
                <w:sz w:val="14"/>
                <w:szCs w:val="14"/>
              </w:rPr>
            </w:pPr>
            <w:r>
              <w:rPr>
                <w:sz w:val="14"/>
                <w:szCs w:val="14"/>
              </w:rPr>
              <w:t>RAN#100</w:t>
            </w:r>
          </w:p>
        </w:tc>
        <w:tc>
          <w:tcPr>
            <w:tcW w:w="952" w:type="dxa"/>
            <w:shd w:val="solid" w:color="FFFFFF" w:fill="auto"/>
          </w:tcPr>
          <w:p w14:paraId="05CD8B01" w14:textId="22E693A0" w:rsidR="00D65114" w:rsidRPr="00D65114" w:rsidRDefault="00D65114" w:rsidP="00D65114">
            <w:pPr>
              <w:pStyle w:val="TAL"/>
              <w:rPr>
                <w:sz w:val="16"/>
                <w:szCs w:val="16"/>
              </w:rPr>
            </w:pPr>
            <w:r w:rsidRPr="00D65114">
              <w:rPr>
                <w:sz w:val="16"/>
                <w:szCs w:val="16"/>
              </w:rPr>
              <w:t>RP-231343</w:t>
            </w:r>
          </w:p>
        </w:tc>
        <w:tc>
          <w:tcPr>
            <w:tcW w:w="567" w:type="dxa"/>
            <w:shd w:val="solid" w:color="FFFFFF" w:fill="auto"/>
          </w:tcPr>
          <w:p w14:paraId="395A60DB" w14:textId="52802865" w:rsidR="00D65114" w:rsidRPr="00D65114" w:rsidRDefault="00D65114" w:rsidP="00D65114">
            <w:pPr>
              <w:pStyle w:val="TAC"/>
              <w:rPr>
                <w:sz w:val="16"/>
                <w:szCs w:val="16"/>
              </w:rPr>
            </w:pPr>
            <w:r w:rsidRPr="00D65114">
              <w:rPr>
                <w:sz w:val="16"/>
                <w:szCs w:val="16"/>
              </w:rPr>
              <w:t>0616</w:t>
            </w:r>
          </w:p>
        </w:tc>
        <w:tc>
          <w:tcPr>
            <w:tcW w:w="425" w:type="dxa"/>
            <w:shd w:val="solid" w:color="FFFFFF" w:fill="auto"/>
          </w:tcPr>
          <w:p w14:paraId="5B4293F0" w14:textId="77777777" w:rsidR="00D65114" w:rsidRPr="00D65114" w:rsidRDefault="00D65114" w:rsidP="00D65114">
            <w:pPr>
              <w:pStyle w:val="TAC"/>
              <w:rPr>
                <w:sz w:val="16"/>
                <w:szCs w:val="16"/>
              </w:rPr>
            </w:pPr>
          </w:p>
        </w:tc>
        <w:tc>
          <w:tcPr>
            <w:tcW w:w="425" w:type="dxa"/>
            <w:shd w:val="solid" w:color="FFFFFF" w:fill="auto"/>
          </w:tcPr>
          <w:p w14:paraId="24324AFC" w14:textId="427AAF24"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73757F" w14:textId="726BF81A" w:rsidR="00D65114" w:rsidRPr="00D65114" w:rsidRDefault="00D65114" w:rsidP="00D65114">
            <w:pPr>
              <w:pStyle w:val="TAL"/>
              <w:rPr>
                <w:sz w:val="16"/>
                <w:szCs w:val="16"/>
              </w:rPr>
            </w:pPr>
            <w:r w:rsidRPr="00D65114">
              <w:rPr>
                <w:sz w:val="16"/>
                <w:szCs w:val="16"/>
              </w:rPr>
              <w:t>CR to clarify DC location wording</w:t>
            </w:r>
          </w:p>
        </w:tc>
        <w:tc>
          <w:tcPr>
            <w:tcW w:w="708" w:type="dxa"/>
            <w:shd w:val="solid" w:color="FFFFFF" w:fill="auto"/>
          </w:tcPr>
          <w:p w14:paraId="406F5BB5" w14:textId="6070A576" w:rsidR="00D65114" w:rsidRDefault="00D65114" w:rsidP="00D65114">
            <w:pPr>
              <w:pStyle w:val="TAC"/>
              <w:keepNext w:val="0"/>
              <w:rPr>
                <w:sz w:val="16"/>
                <w:szCs w:val="16"/>
              </w:rPr>
            </w:pPr>
            <w:r w:rsidRPr="00C56190">
              <w:rPr>
                <w:sz w:val="16"/>
                <w:szCs w:val="16"/>
              </w:rPr>
              <w:t>17.10.0</w:t>
            </w:r>
          </w:p>
        </w:tc>
      </w:tr>
      <w:tr w:rsidR="00342F3F" w:rsidRPr="00C04A08" w14:paraId="6E09CBDE" w14:textId="77777777" w:rsidTr="00E32434">
        <w:trPr>
          <w:trHeight w:val="59"/>
          <w:jc w:val="center"/>
        </w:trPr>
        <w:tc>
          <w:tcPr>
            <w:tcW w:w="800" w:type="dxa"/>
            <w:shd w:val="solid" w:color="FFFFFF" w:fill="auto"/>
          </w:tcPr>
          <w:p w14:paraId="1602B3BB" w14:textId="2931EE82" w:rsidR="00342F3F" w:rsidRDefault="00342F3F" w:rsidP="00342F3F">
            <w:pPr>
              <w:pStyle w:val="TAC"/>
              <w:keepNext w:val="0"/>
              <w:rPr>
                <w:sz w:val="16"/>
                <w:szCs w:val="16"/>
              </w:rPr>
            </w:pPr>
            <w:r>
              <w:rPr>
                <w:sz w:val="16"/>
                <w:szCs w:val="16"/>
              </w:rPr>
              <w:t>2023-09</w:t>
            </w:r>
          </w:p>
        </w:tc>
        <w:tc>
          <w:tcPr>
            <w:tcW w:w="800" w:type="dxa"/>
            <w:shd w:val="solid" w:color="FFFFFF" w:fill="auto"/>
          </w:tcPr>
          <w:p w14:paraId="00B5DA57" w14:textId="75CC1CAE" w:rsidR="00342F3F" w:rsidRDefault="00342F3F" w:rsidP="00342F3F">
            <w:pPr>
              <w:pStyle w:val="TAC"/>
              <w:keepNext w:val="0"/>
              <w:rPr>
                <w:sz w:val="14"/>
                <w:szCs w:val="14"/>
              </w:rPr>
            </w:pPr>
            <w:r>
              <w:rPr>
                <w:sz w:val="14"/>
                <w:szCs w:val="14"/>
              </w:rPr>
              <w:t>RAN#101</w:t>
            </w:r>
          </w:p>
        </w:tc>
        <w:tc>
          <w:tcPr>
            <w:tcW w:w="952" w:type="dxa"/>
            <w:shd w:val="solid" w:color="FFFFFF" w:fill="auto"/>
          </w:tcPr>
          <w:p w14:paraId="5B85E111" w14:textId="62C24EF8" w:rsidR="00342F3F" w:rsidRPr="00342F3F" w:rsidRDefault="00342F3F" w:rsidP="00342F3F">
            <w:pPr>
              <w:pStyle w:val="TAL"/>
              <w:rPr>
                <w:sz w:val="16"/>
                <w:szCs w:val="16"/>
              </w:rPr>
            </w:pPr>
            <w:r w:rsidRPr="00342F3F">
              <w:rPr>
                <w:sz w:val="16"/>
                <w:szCs w:val="16"/>
              </w:rPr>
              <w:t>RP-232505</w:t>
            </w:r>
          </w:p>
        </w:tc>
        <w:tc>
          <w:tcPr>
            <w:tcW w:w="567" w:type="dxa"/>
            <w:shd w:val="solid" w:color="FFFFFF" w:fill="auto"/>
          </w:tcPr>
          <w:p w14:paraId="3A18427D" w14:textId="3433F6E0" w:rsidR="00342F3F" w:rsidRPr="00342F3F" w:rsidRDefault="00342F3F" w:rsidP="00342F3F">
            <w:pPr>
              <w:pStyle w:val="TAC"/>
              <w:rPr>
                <w:sz w:val="16"/>
                <w:szCs w:val="16"/>
              </w:rPr>
            </w:pPr>
            <w:r w:rsidRPr="00342F3F">
              <w:rPr>
                <w:sz w:val="16"/>
                <w:szCs w:val="16"/>
              </w:rPr>
              <w:t>0622</w:t>
            </w:r>
          </w:p>
        </w:tc>
        <w:tc>
          <w:tcPr>
            <w:tcW w:w="425" w:type="dxa"/>
            <w:shd w:val="solid" w:color="FFFFFF" w:fill="auto"/>
          </w:tcPr>
          <w:p w14:paraId="4FBB7746" w14:textId="77777777" w:rsidR="00342F3F" w:rsidRPr="00342F3F" w:rsidRDefault="00342F3F" w:rsidP="00342F3F">
            <w:pPr>
              <w:pStyle w:val="TAC"/>
              <w:rPr>
                <w:sz w:val="16"/>
                <w:szCs w:val="16"/>
              </w:rPr>
            </w:pPr>
          </w:p>
        </w:tc>
        <w:tc>
          <w:tcPr>
            <w:tcW w:w="425" w:type="dxa"/>
            <w:shd w:val="solid" w:color="FFFFFF" w:fill="auto"/>
          </w:tcPr>
          <w:p w14:paraId="65DB854E" w14:textId="4892C817"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195E91D" w14:textId="66B36918" w:rsidR="00342F3F" w:rsidRPr="00342F3F" w:rsidRDefault="00342F3F" w:rsidP="00342F3F">
            <w:pPr>
              <w:pStyle w:val="TAL"/>
              <w:rPr>
                <w:sz w:val="16"/>
                <w:szCs w:val="16"/>
              </w:rPr>
            </w:pPr>
            <w:r w:rsidRPr="00342F3F">
              <w:rPr>
                <w:sz w:val="16"/>
                <w:szCs w:val="16"/>
              </w:rPr>
              <w:t>CR to TS 38.101-2 on correction of maximum input level (Rel-17)</w:t>
            </w:r>
          </w:p>
        </w:tc>
        <w:tc>
          <w:tcPr>
            <w:tcW w:w="708" w:type="dxa"/>
            <w:shd w:val="solid" w:color="FFFFFF" w:fill="auto"/>
          </w:tcPr>
          <w:p w14:paraId="5F1CC6F7" w14:textId="76D2B894" w:rsidR="00342F3F" w:rsidRPr="00C56190" w:rsidRDefault="00342F3F" w:rsidP="00342F3F">
            <w:pPr>
              <w:pStyle w:val="TAC"/>
              <w:keepNext w:val="0"/>
              <w:rPr>
                <w:sz w:val="16"/>
                <w:szCs w:val="16"/>
              </w:rPr>
            </w:pPr>
            <w:r>
              <w:rPr>
                <w:sz w:val="16"/>
                <w:szCs w:val="16"/>
              </w:rPr>
              <w:t>17.11.0</w:t>
            </w:r>
          </w:p>
        </w:tc>
      </w:tr>
      <w:tr w:rsidR="00342F3F" w:rsidRPr="00C04A08" w14:paraId="083A3CB8" w14:textId="77777777" w:rsidTr="00E32434">
        <w:trPr>
          <w:trHeight w:val="59"/>
          <w:jc w:val="center"/>
        </w:trPr>
        <w:tc>
          <w:tcPr>
            <w:tcW w:w="800" w:type="dxa"/>
            <w:shd w:val="solid" w:color="FFFFFF" w:fill="auto"/>
          </w:tcPr>
          <w:p w14:paraId="30D9BC87" w14:textId="6ED205FA" w:rsidR="00342F3F" w:rsidRDefault="00342F3F" w:rsidP="00342F3F">
            <w:pPr>
              <w:pStyle w:val="TAC"/>
              <w:keepNext w:val="0"/>
              <w:rPr>
                <w:sz w:val="16"/>
                <w:szCs w:val="16"/>
              </w:rPr>
            </w:pPr>
            <w:r>
              <w:rPr>
                <w:sz w:val="16"/>
                <w:szCs w:val="16"/>
              </w:rPr>
              <w:t>2023-09</w:t>
            </w:r>
          </w:p>
        </w:tc>
        <w:tc>
          <w:tcPr>
            <w:tcW w:w="800" w:type="dxa"/>
            <w:shd w:val="solid" w:color="FFFFFF" w:fill="auto"/>
          </w:tcPr>
          <w:p w14:paraId="2C226408" w14:textId="0A3C4361" w:rsidR="00342F3F" w:rsidRDefault="00342F3F" w:rsidP="00342F3F">
            <w:pPr>
              <w:pStyle w:val="TAC"/>
              <w:keepNext w:val="0"/>
              <w:rPr>
                <w:sz w:val="14"/>
                <w:szCs w:val="14"/>
              </w:rPr>
            </w:pPr>
            <w:r>
              <w:rPr>
                <w:sz w:val="14"/>
                <w:szCs w:val="14"/>
              </w:rPr>
              <w:t>RAN#101</w:t>
            </w:r>
          </w:p>
        </w:tc>
        <w:tc>
          <w:tcPr>
            <w:tcW w:w="952" w:type="dxa"/>
            <w:shd w:val="solid" w:color="FFFFFF" w:fill="auto"/>
          </w:tcPr>
          <w:p w14:paraId="3E644A58" w14:textId="535C6CF7"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2884D7BB" w14:textId="4212F698" w:rsidR="00342F3F" w:rsidRPr="00342F3F" w:rsidRDefault="00342F3F" w:rsidP="00342F3F">
            <w:pPr>
              <w:pStyle w:val="TAC"/>
              <w:rPr>
                <w:sz w:val="16"/>
                <w:szCs w:val="16"/>
              </w:rPr>
            </w:pPr>
            <w:r w:rsidRPr="00342F3F">
              <w:rPr>
                <w:sz w:val="16"/>
                <w:szCs w:val="16"/>
              </w:rPr>
              <w:t>0628</w:t>
            </w:r>
          </w:p>
        </w:tc>
        <w:tc>
          <w:tcPr>
            <w:tcW w:w="425" w:type="dxa"/>
            <w:shd w:val="solid" w:color="FFFFFF" w:fill="auto"/>
          </w:tcPr>
          <w:p w14:paraId="0B54D889" w14:textId="77777777" w:rsidR="00342F3F" w:rsidRPr="00342F3F" w:rsidRDefault="00342F3F" w:rsidP="00342F3F">
            <w:pPr>
              <w:pStyle w:val="TAC"/>
              <w:rPr>
                <w:sz w:val="16"/>
                <w:szCs w:val="16"/>
              </w:rPr>
            </w:pPr>
          </w:p>
        </w:tc>
        <w:tc>
          <w:tcPr>
            <w:tcW w:w="425" w:type="dxa"/>
            <w:shd w:val="solid" w:color="FFFFFF" w:fill="auto"/>
          </w:tcPr>
          <w:p w14:paraId="5103AAB4" w14:textId="6C8AEFB2"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B8984E" w14:textId="0BD3B289" w:rsidR="00342F3F" w:rsidRPr="00342F3F" w:rsidRDefault="00342F3F" w:rsidP="00342F3F">
            <w:pPr>
              <w:pStyle w:val="TAL"/>
              <w:rPr>
                <w:sz w:val="16"/>
                <w:szCs w:val="16"/>
              </w:rPr>
            </w:pPr>
            <w:r w:rsidRPr="00342F3F">
              <w:rPr>
                <w:sz w:val="16"/>
                <w:szCs w:val="16"/>
              </w:rPr>
              <w:t>[NR_ext_to_71GHz-Core] CR to TS38.101-2: Adding FR2-2 MPR table numbers to parameters definition</w:t>
            </w:r>
          </w:p>
        </w:tc>
        <w:tc>
          <w:tcPr>
            <w:tcW w:w="708" w:type="dxa"/>
            <w:shd w:val="solid" w:color="FFFFFF" w:fill="auto"/>
          </w:tcPr>
          <w:p w14:paraId="08B7A4CF" w14:textId="716D8D8F" w:rsidR="00342F3F" w:rsidRDefault="00342F3F" w:rsidP="00342F3F">
            <w:pPr>
              <w:pStyle w:val="TAC"/>
              <w:keepNext w:val="0"/>
              <w:rPr>
                <w:sz w:val="16"/>
                <w:szCs w:val="16"/>
              </w:rPr>
            </w:pPr>
            <w:r w:rsidRPr="00EE55D3">
              <w:rPr>
                <w:sz w:val="16"/>
                <w:szCs w:val="16"/>
              </w:rPr>
              <w:t>17.11.0</w:t>
            </w:r>
          </w:p>
        </w:tc>
      </w:tr>
      <w:tr w:rsidR="00342F3F" w:rsidRPr="00C04A08" w14:paraId="05DF4ED2" w14:textId="77777777" w:rsidTr="00E32434">
        <w:trPr>
          <w:trHeight w:val="59"/>
          <w:jc w:val="center"/>
        </w:trPr>
        <w:tc>
          <w:tcPr>
            <w:tcW w:w="800" w:type="dxa"/>
            <w:shd w:val="solid" w:color="FFFFFF" w:fill="auto"/>
          </w:tcPr>
          <w:p w14:paraId="50C8C6F3" w14:textId="44F1A7F2" w:rsidR="00342F3F" w:rsidRDefault="00342F3F" w:rsidP="00342F3F">
            <w:pPr>
              <w:pStyle w:val="TAC"/>
              <w:keepNext w:val="0"/>
              <w:rPr>
                <w:sz w:val="16"/>
                <w:szCs w:val="16"/>
              </w:rPr>
            </w:pPr>
            <w:r>
              <w:rPr>
                <w:sz w:val="16"/>
                <w:szCs w:val="16"/>
              </w:rPr>
              <w:t>2023-09</w:t>
            </w:r>
          </w:p>
        </w:tc>
        <w:tc>
          <w:tcPr>
            <w:tcW w:w="800" w:type="dxa"/>
            <w:shd w:val="solid" w:color="FFFFFF" w:fill="auto"/>
          </w:tcPr>
          <w:p w14:paraId="418533FD" w14:textId="05C4C23D" w:rsidR="00342F3F" w:rsidRDefault="00342F3F" w:rsidP="00342F3F">
            <w:pPr>
              <w:pStyle w:val="TAC"/>
              <w:keepNext w:val="0"/>
              <w:rPr>
                <w:sz w:val="14"/>
                <w:szCs w:val="14"/>
              </w:rPr>
            </w:pPr>
            <w:r>
              <w:rPr>
                <w:sz w:val="14"/>
                <w:szCs w:val="14"/>
              </w:rPr>
              <w:t>RAN#101</w:t>
            </w:r>
          </w:p>
        </w:tc>
        <w:tc>
          <w:tcPr>
            <w:tcW w:w="952" w:type="dxa"/>
            <w:shd w:val="solid" w:color="FFFFFF" w:fill="auto"/>
          </w:tcPr>
          <w:p w14:paraId="2E285757" w14:textId="1BCD16A6"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5CAB63B2" w14:textId="291A6EA2" w:rsidR="00342F3F" w:rsidRPr="00342F3F" w:rsidRDefault="00342F3F" w:rsidP="00342F3F">
            <w:pPr>
              <w:pStyle w:val="TAC"/>
              <w:rPr>
                <w:sz w:val="16"/>
                <w:szCs w:val="16"/>
              </w:rPr>
            </w:pPr>
            <w:r w:rsidRPr="00342F3F">
              <w:rPr>
                <w:sz w:val="16"/>
                <w:szCs w:val="16"/>
              </w:rPr>
              <w:t>0642</w:t>
            </w:r>
          </w:p>
        </w:tc>
        <w:tc>
          <w:tcPr>
            <w:tcW w:w="425" w:type="dxa"/>
            <w:shd w:val="solid" w:color="FFFFFF" w:fill="auto"/>
          </w:tcPr>
          <w:p w14:paraId="361C7B42" w14:textId="77777777" w:rsidR="00342F3F" w:rsidRPr="00342F3F" w:rsidRDefault="00342F3F" w:rsidP="00342F3F">
            <w:pPr>
              <w:pStyle w:val="TAC"/>
              <w:rPr>
                <w:sz w:val="16"/>
                <w:szCs w:val="16"/>
              </w:rPr>
            </w:pPr>
          </w:p>
        </w:tc>
        <w:tc>
          <w:tcPr>
            <w:tcW w:w="425" w:type="dxa"/>
            <w:shd w:val="solid" w:color="FFFFFF" w:fill="auto"/>
          </w:tcPr>
          <w:p w14:paraId="7DB15369" w14:textId="76131723" w:rsidR="00342F3F" w:rsidRPr="00342F3F" w:rsidRDefault="00342F3F" w:rsidP="00342F3F">
            <w:pPr>
              <w:pStyle w:val="TAC"/>
              <w:rPr>
                <w:sz w:val="16"/>
                <w:szCs w:val="16"/>
              </w:rPr>
            </w:pPr>
            <w:r w:rsidRPr="00342F3F">
              <w:rPr>
                <w:sz w:val="16"/>
                <w:szCs w:val="16"/>
              </w:rPr>
              <w:t>D</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D9EB71" w14:textId="5374EC10" w:rsidR="00342F3F" w:rsidRPr="00342F3F" w:rsidRDefault="00342F3F" w:rsidP="00342F3F">
            <w:pPr>
              <w:pStyle w:val="TAL"/>
              <w:rPr>
                <w:sz w:val="16"/>
                <w:szCs w:val="16"/>
              </w:rPr>
            </w:pPr>
            <w:r w:rsidRPr="00342F3F">
              <w:rPr>
                <w:sz w:val="16"/>
                <w:szCs w:val="16"/>
              </w:rPr>
              <w:t>[NR_ext_to_71GHz-Core] Editorial modification CR for TS 38.101-2</w:t>
            </w:r>
          </w:p>
        </w:tc>
        <w:tc>
          <w:tcPr>
            <w:tcW w:w="708" w:type="dxa"/>
            <w:shd w:val="solid" w:color="FFFFFF" w:fill="auto"/>
          </w:tcPr>
          <w:p w14:paraId="412A111D" w14:textId="12DC9193" w:rsidR="00342F3F" w:rsidRDefault="00342F3F" w:rsidP="00342F3F">
            <w:pPr>
              <w:pStyle w:val="TAC"/>
              <w:keepNext w:val="0"/>
              <w:rPr>
                <w:sz w:val="16"/>
                <w:szCs w:val="16"/>
              </w:rPr>
            </w:pPr>
            <w:r w:rsidRPr="00EE55D3">
              <w:rPr>
                <w:sz w:val="16"/>
                <w:szCs w:val="16"/>
              </w:rPr>
              <w:t>17.11.0</w:t>
            </w:r>
          </w:p>
        </w:tc>
      </w:tr>
      <w:tr w:rsidR="00342F3F" w:rsidRPr="00C04A08" w14:paraId="78971E4F" w14:textId="77777777" w:rsidTr="00E32434">
        <w:trPr>
          <w:trHeight w:val="59"/>
          <w:jc w:val="center"/>
        </w:trPr>
        <w:tc>
          <w:tcPr>
            <w:tcW w:w="800" w:type="dxa"/>
            <w:shd w:val="solid" w:color="FFFFFF" w:fill="auto"/>
          </w:tcPr>
          <w:p w14:paraId="519C0493" w14:textId="685C5109" w:rsidR="00342F3F" w:rsidRDefault="00342F3F" w:rsidP="00342F3F">
            <w:pPr>
              <w:pStyle w:val="TAC"/>
              <w:keepNext w:val="0"/>
              <w:rPr>
                <w:sz w:val="16"/>
                <w:szCs w:val="16"/>
              </w:rPr>
            </w:pPr>
            <w:r>
              <w:rPr>
                <w:sz w:val="16"/>
                <w:szCs w:val="16"/>
              </w:rPr>
              <w:t>2023-09</w:t>
            </w:r>
          </w:p>
        </w:tc>
        <w:tc>
          <w:tcPr>
            <w:tcW w:w="800" w:type="dxa"/>
            <w:shd w:val="solid" w:color="FFFFFF" w:fill="auto"/>
          </w:tcPr>
          <w:p w14:paraId="69685983" w14:textId="389DACEC" w:rsidR="00342F3F" w:rsidRDefault="00342F3F" w:rsidP="00342F3F">
            <w:pPr>
              <w:pStyle w:val="TAC"/>
              <w:keepNext w:val="0"/>
              <w:rPr>
                <w:sz w:val="14"/>
                <w:szCs w:val="14"/>
              </w:rPr>
            </w:pPr>
            <w:r>
              <w:rPr>
                <w:sz w:val="14"/>
                <w:szCs w:val="14"/>
              </w:rPr>
              <w:t>RAN#101</w:t>
            </w:r>
          </w:p>
        </w:tc>
        <w:tc>
          <w:tcPr>
            <w:tcW w:w="952" w:type="dxa"/>
            <w:shd w:val="solid" w:color="FFFFFF" w:fill="auto"/>
          </w:tcPr>
          <w:p w14:paraId="633ED5D2" w14:textId="25EAACC2"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7C9DD451" w14:textId="556B9532" w:rsidR="00342F3F" w:rsidRPr="00342F3F" w:rsidRDefault="00342F3F" w:rsidP="00342F3F">
            <w:pPr>
              <w:pStyle w:val="TAC"/>
              <w:rPr>
                <w:sz w:val="16"/>
                <w:szCs w:val="16"/>
              </w:rPr>
            </w:pPr>
            <w:r w:rsidRPr="00342F3F">
              <w:rPr>
                <w:sz w:val="16"/>
                <w:szCs w:val="16"/>
              </w:rPr>
              <w:t>0645</w:t>
            </w:r>
          </w:p>
        </w:tc>
        <w:tc>
          <w:tcPr>
            <w:tcW w:w="425" w:type="dxa"/>
            <w:shd w:val="solid" w:color="FFFFFF" w:fill="auto"/>
          </w:tcPr>
          <w:p w14:paraId="4DE7315E" w14:textId="77777777" w:rsidR="00342F3F" w:rsidRPr="00342F3F" w:rsidRDefault="00342F3F" w:rsidP="00342F3F">
            <w:pPr>
              <w:pStyle w:val="TAC"/>
              <w:rPr>
                <w:sz w:val="16"/>
                <w:szCs w:val="16"/>
              </w:rPr>
            </w:pPr>
          </w:p>
        </w:tc>
        <w:tc>
          <w:tcPr>
            <w:tcW w:w="425" w:type="dxa"/>
            <w:shd w:val="solid" w:color="FFFFFF" w:fill="auto"/>
          </w:tcPr>
          <w:p w14:paraId="395DCC6C" w14:textId="1B47863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782CF0" w14:textId="479107CA" w:rsidR="00342F3F" w:rsidRPr="00342F3F" w:rsidRDefault="00342F3F" w:rsidP="00342F3F">
            <w:pPr>
              <w:pStyle w:val="TAL"/>
              <w:rPr>
                <w:sz w:val="16"/>
                <w:szCs w:val="16"/>
              </w:rPr>
            </w:pPr>
            <w:r w:rsidRPr="00342F3F">
              <w:rPr>
                <w:sz w:val="16"/>
                <w:szCs w:val="16"/>
              </w:rPr>
              <w:t>[NR_newRAT-Core] Correction of AMPR requirement for CA</w:t>
            </w:r>
          </w:p>
        </w:tc>
        <w:tc>
          <w:tcPr>
            <w:tcW w:w="708" w:type="dxa"/>
            <w:shd w:val="solid" w:color="FFFFFF" w:fill="auto"/>
          </w:tcPr>
          <w:p w14:paraId="4360EDFF" w14:textId="32C97A29" w:rsidR="00342F3F" w:rsidRDefault="00342F3F" w:rsidP="00342F3F">
            <w:pPr>
              <w:pStyle w:val="TAC"/>
              <w:keepNext w:val="0"/>
              <w:rPr>
                <w:sz w:val="16"/>
                <w:szCs w:val="16"/>
              </w:rPr>
            </w:pPr>
            <w:r w:rsidRPr="00EE55D3">
              <w:rPr>
                <w:sz w:val="16"/>
                <w:szCs w:val="16"/>
              </w:rPr>
              <w:t>17.11.0</w:t>
            </w:r>
          </w:p>
        </w:tc>
      </w:tr>
      <w:tr w:rsidR="00342F3F" w:rsidRPr="00C04A08" w14:paraId="4A6DAF55" w14:textId="77777777" w:rsidTr="00E32434">
        <w:trPr>
          <w:trHeight w:val="59"/>
          <w:jc w:val="center"/>
        </w:trPr>
        <w:tc>
          <w:tcPr>
            <w:tcW w:w="800" w:type="dxa"/>
            <w:shd w:val="solid" w:color="FFFFFF" w:fill="auto"/>
          </w:tcPr>
          <w:p w14:paraId="5872B243" w14:textId="13FFADBB" w:rsidR="00342F3F" w:rsidRDefault="00342F3F" w:rsidP="00342F3F">
            <w:pPr>
              <w:pStyle w:val="TAC"/>
              <w:keepNext w:val="0"/>
              <w:rPr>
                <w:sz w:val="16"/>
                <w:szCs w:val="16"/>
              </w:rPr>
            </w:pPr>
            <w:r>
              <w:rPr>
                <w:sz w:val="16"/>
                <w:szCs w:val="16"/>
              </w:rPr>
              <w:t>2023-09</w:t>
            </w:r>
          </w:p>
        </w:tc>
        <w:tc>
          <w:tcPr>
            <w:tcW w:w="800" w:type="dxa"/>
            <w:shd w:val="solid" w:color="FFFFFF" w:fill="auto"/>
          </w:tcPr>
          <w:p w14:paraId="432D8E07" w14:textId="52B8AA29" w:rsidR="00342F3F" w:rsidRDefault="00342F3F" w:rsidP="00342F3F">
            <w:pPr>
              <w:pStyle w:val="TAC"/>
              <w:keepNext w:val="0"/>
              <w:rPr>
                <w:sz w:val="14"/>
                <w:szCs w:val="14"/>
              </w:rPr>
            </w:pPr>
            <w:r>
              <w:rPr>
                <w:sz w:val="14"/>
                <w:szCs w:val="14"/>
              </w:rPr>
              <w:t>RAN#101</w:t>
            </w:r>
          </w:p>
        </w:tc>
        <w:tc>
          <w:tcPr>
            <w:tcW w:w="952" w:type="dxa"/>
            <w:shd w:val="solid" w:color="FFFFFF" w:fill="auto"/>
          </w:tcPr>
          <w:p w14:paraId="45AE8CA4" w14:textId="36F248C6" w:rsidR="00342F3F" w:rsidRPr="00342F3F" w:rsidRDefault="00342F3F" w:rsidP="00342F3F">
            <w:pPr>
              <w:pStyle w:val="TAL"/>
              <w:rPr>
                <w:sz w:val="16"/>
                <w:szCs w:val="16"/>
              </w:rPr>
            </w:pPr>
            <w:r w:rsidRPr="00342F3F">
              <w:rPr>
                <w:sz w:val="16"/>
                <w:szCs w:val="16"/>
              </w:rPr>
              <w:t>RP-232488</w:t>
            </w:r>
          </w:p>
        </w:tc>
        <w:tc>
          <w:tcPr>
            <w:tcW w:w="567" w:type="dxa"/>
            <w:shd w:val="solid" w:color="FFFFFF" w:fill="auto"/>
          </w:tcPr>
          <w:p w14:paraId="54565135" w14:textId="21F3D647" w:rsidR="00342F3F" w:rsidRPr="00342F3F" w:rsidRDefault="00342F3F" w:rsidP="00342F3F">
            <w:pPr>
              <w:pStyle w:val="TAC"/>
              <w:rPr>
                <w:sz w:val="16"/>
                <w:szCs w:val="16"/>
              </w:rPr>
            </w:pPr>
            <w:r w:rsidRPr="00342F3F">
              <w:rPr>
                <w:sz w:val="16"/>
                <w:szCs w:val="16"/>
              </w:rPr>
              <w:t>0647</w:t>
            </w:r>
          </w:p>
        </w:tc>
        <w:tc>
          <w:tcPr>
            <w:tcW w:w="425" w:type="dxa"/>
            <w:shd w:val="solid" w:color="FFFFFF" w:fill="auto"/>
          </w:tcPr>
          <w:p w14:paraId="0E765219" w14:textId="2270186B" w:rsidR="00342F3F" w:rsidRPr="00342F3F" w:rsidRDefault="00342F3F" w:rsidP="00342F3F">
            <w:pPr>
              <w:pStyle w:val="TAC"/>
              <w:rPr>
                <w:sz w:val="16"/>
                <w:szCs w:val="16"/>
              </w:rPr>
            </w:pPr>
            <w:r w:rsidRPr="00342F3F">
              <w:rPr>
                <w:sz w:val="16"/>
                <w:szCs w:val="16"/>
              </w:rPr>
              <w:t>1</w:t>
            </w:r>
          </w:p>
        </w:tc>
        <w:tc>
          <w:tcPr>
            <w:tcW w:w="425" w:type="dxa"/>
            <w:shd w:val="solid" w:color="FFFFFF" w:fill="auto"/>
          </w:tcPr>
          <w:p w14:paraId="6C383583" w14:textId="4165844F"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69D7C7" w14:textId="21E4B264" w:rsidR="00342F3F" w:rsidRPr="00342F3F" w:rsidRDefault="00342F3F" w:rsidP="00342F3F">
            <w:pPr>
              <w:pStyle w:val="TAL"/>
              <w:rPr>
                <w:sz w:val="16"/>
                <w:szCs w:val="16"/>
              </w:rPr>
            </w:pPr>
            <w:r w:rsidRPr="00342F3F">
              <w:rPr>
                <w:sz w:val="16"/>
                <w:szCs w:val="16"/>
              </w:rPr>
              <w:t>[NR_cov_enh-Core] Update of FR2 DMRS bundling measurements</w:t>
            </w:r>
          </w:p>
        </w:tc>
        <w:tc>
          <w:tcPr>
            <w:tcW w:w="708" w:type="dxa"/>
            <w:shd w:val="solid" w:color="FFFFFF" w:fill="auto"/>
          </w:tcPr>
          <w:p w14:paraId="4E87CA6E" w14:textId="766054DA" w:rsidR="00342F3F" w:rsidRDefault="00342F3F" w:rsidP="00342F3F">
            <w:pPr>
              <w:pStyle w:val="TAC"/>
              <w:keepNext w:val="0"/>
              <w:rPr>
                <w:sz w:val="16"/>
                <w:szCs w:val="16"/>
              </w:rPr>
            </w:pPr>
            <w:r w:rsidRPr="00EE55D3">
              <w:rPr>
                <w:sz w:val="16"/>
                <w:szCs w:val="16"/>
              </w:rPr>
              <w:t>17.11.0</w:t>
            </w:r>
          </w:p>
        </w:tc>
      </w:tr>
      <w:tr w:rsidR="00342F3F" w:rsidRPr="00C04A08" w14:paraId="3B5C8A0D" w14:textId="77777777" w:rsidTr="00E32434">
        <w:trPr>
          <w:trHeight w:val="59"/>
          <w:jc w:val="center"/>
        </w:trPr>
        <w:tc>
          <w:tcPr>
            <w:tcW w:w="800" w:type="dxa"/>
            <w:shd w:val="solid" w:color="FFFFFF" w:fill="auto"/>
          </w:tcPr>
          <w:p w14:paraId="6CEC33C2" w14:textId="1164CED3" w:rsidR="00342F3F" w:rsidRDefault="00342F3F" w:rsidP="00342F3F">
            <w:pPr>
              <w:pStyle w:val="TAC"/>
              <w:keepNext w:val="0"/>
              <w:rPr>
                <w:sz w:val="16"/>
                <w:szCs w:val="16"/>
              </w:rPr>
            </w:pPr>
            <w:r>
              <w:rPr>
                <w:sz w:val="16"/>
                <w:szCs w:val="16"/>
              </w:rPr>
              <w:t>2023-09</w:t>
            </w:r>
          </w:p>
        </w:tc>
        <w:tc>
          <w:tcPr>
            <w:tcW w:w="800" w:type="dxa"/>
            <w:shd w:val="solid" w:color="FFFFFF" w:fill="auto"/>
          </w:tcPr>
          <w:p w14:paraId="3C8A7830" w14:textId="635F25A7" w:rsidR="00342F3F" w:rsidRDefault="00342F3F" w:rsidP="00342F3F">
            <w:pPr>
              <w:pStyle w:val="TAC"/>
              <w:keepNext w:val="0"/>
              <w:rPr>
                <w:sz w:val="14"/>
                <w:szCs w:val="14"/>
              </w:rPr>
            </w:pPr>
            <w:r>
              <w:rPr>
                <w:sz w:val="14"/>
                <w:szCs w:val="14"/>
              </w:rPr>
              <w:t>RAN#101</w:t>
            </w:r>
          </w:p>
        </w:tc>
        <w:tc>
          <w:tcPr>
            <w:tcW w:w="952" w:type="dxa"/>
            <w:shd w:val="solid" w:color="FFFFFF" w:fill="auto"/>
          </w:tcPr>
          <w:p w14:paraId="273193B1" w14:textId="07DE938C"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33FBC75E" w14:textId="6E919074" w:rsidR="00342F3F" w:rsidRPr="00342F3F" w:rsidRDefault="00342F3F" w:rsidP="00342F3F">
            <w:pPr>
              <w:pStyle w:val="TAC"/>
              <w:rPr>
                <w:sz w:val="16"/>
                <w:szCs w:val="16"/>
              </w:rPr>
            </w:pPr>
            <w:r w:rsidRPr="00342F3F">
              <w:rPr>
                <w:sz w:val="16"/>
                <w:szCs w:val="16"/>
              </w:rPr>
              <w:t>0652</w:t>
            </w:r>
          </w:p>
        </w:tc>
        <w:tc>
          <w:tcPr>
            <w:tcW w:w="425" w:type="dxa"/>
            <w:shd w:val="solid" w:color="FFFFFF" w:fill="auto"/>
          </w:tcPr>
          <w:p w14:paraId="5D1C215C" w14:textId="77777777" w:rsidR="00342F3F" w:rsidRPr="00342F3F" w:rsidRDefault="00342F3F" w:rsidP="00342F3F">
            <w:pPr>
              <w:pStyle w:val="TAC"/>
              <w:rPr>
                <w:sz w:val="16"/>
                <w:szCs w:val="16"/>
              </w:rPr>
            </w:pPr>
          </w:p>
        </w:tc>
        <w:tc>
          <w:tcPr>
            <w:tcW w:w="425" w:type="dxa"/>
            <w:shd w:val="solid" w:color="FFFFFF" w:fill="auto"/>
          </w:tcPr>
          <w:p w14:paraId="1B38B9D0" w14:textId="615FB676"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A3D2FE9" w14:textId="5D9C7048" w:rsidR="00342F3F" w:rsidRPr="00342F3F" w:rsidRDefault="00342F3F" w:rsidP="00342F3F">
            <w:pPr>
              <w:pStyle w:val="TAL"/>
              <w:rPr>
                <w:sz w:val="16"/>
                <w:szCs w:val="16"/>
              </w:rPr>
            </w:pPr>
            <w:r w:rsidRPr="00342F3F">
              <w:rPr>
                <w:sz w:val="16"/>
                <w:szCs w:val="16"/>
              </w:rPr>
              <w:t>[NR_newRAT-Core] CR on editorial correction for UE orientation illustrations</w:t>
            </w:r>
          </w:p>
        </w:tc>
        <w:tc>
          <w:tcPr>
            <w:tcW w:w="708" w:type="dxa"/>
            <w:shd w:val="solid" w:color="FFFFFF" w:fill="auto"/>
          </w:tcPr>
          <w:p w14:paraId="4863E532" w14:textId="68A426DB" w:rsidR="00342F3F" w:rsidRDefault="00342F3F" w:rsidP="00342F3F">
            <w:pPr>
              <w:pStyle w:val="TAC"/>
              <w:keepNext w:val="0"/>
              <w:rPr>
                <w:sz w:val="16"/>
                <w:szCs w:val="16"/>
              </w:rPr>
            </w:pPr>
            <w:r w:rsidRPr="00EE55D3">
              <w:rPr>
                <w:sz w:val="16"/>
                <w:szCs w:val="16"/>
              </w:rPr>
              <w:t>17.11.0</w:t>
            </w:r>
          </w:p>
        </w:tc>
      </w:tr>
      <w:tr w:rsidR="00342F3F" w:rsidRPr="00C04A08" w14:paraId="3931617C" w14:textId="77777777" w:rsidTr="00E32434">
        <w:trPr>
          <w:trHeight w:val="59"/>
          <w:jc w:val="center"/>
        </w:trPr>
        <w:tc>
          <w:tcPr>
            <w:tcW w:w="800" w:type="dxa"/>
            <w:shd w:val="solid" w:color="FFFFFF" w:fill="auto"/>
          </w:tcPr>
          <w:p w14:paraId="62DF7420" w14:textId="54346FED" w:rsidR="00342F3F" w:rsidRDefault="00342F3F" w:rsidP="00342F3F">
            <w:pPr>
              <w:pStyle w:val="TAC"/>
              <w:keepNext w:val="0"/>
              <w:rPr>
                <w:sz w:val="16"/>
                <w:szCs w:val="16"/>
              </w:rPr>
            </w:pPr>
            <w:r>
              <w:rPr>
                <w:sz w:val="16"/>
                <w:szCs w:val="16"/>
              </w:rPr>
              <w:t>2023-09</w:t>
            </w:r>
          </w:p>
        </w:tc>
        <w:tc>
          <w:tcPr>
            <w:tcW w:w="800" w:type="dxa"/>
            <w:shd w:val="solid" w:color="FFFFFF" w:fill="auto"/>
          </w:tcPr>
          <w:p w14:paraId="3176E56A" w14:textId="7AB6C564" w:rsidR="00342F3F" w:rsidRDefault="00342F3F" w:rsidP="00342F3F">
            <w:pPr>
              <w:pStyle w:val="TAC"/>
              <w:keepNext w:val="0"/>
              <w:rPr>
                <w:sz w:val="14"/>
                <w:szCs w:val="14"/>
              </w:rPr>
            </w:pPr>
            <w:r>
              <w:rPr>
                <w:sz w:val="14"/>
                <w:szCs w:val="14"/>
              </w:rPr>
              <w:t>RAN#101</w:t>
            </w:r>
          </w:p>
        </w:tc>
        <w:tc>
          <w:tcPr>
            <w:tcW w:w="952" w:type="dxa"/>
            <w:shd w:val="solid" w:color="FFFFFF" w:fill="auto"/>
          </w:tcPr>
          <w:p w14:paraId="394BDBAA" w14:textId="00CF1D82" w:rsidR="00342F3F" w:rsidRPr="00342F3F" w:rsidRDefault="00342F3F" w:rsidP="00342F3F">
            <w:pPr>
              <w:pStyle w:val="TAL"/>
              <w:rPr>
                <w:sz w:val="16"/>
                <w:szCs w:val="16"/>
              </w:rPr>
            </w:pPr>
            <w:r w:rsidRPr="00342F3F">
              <w:rPr>
                <w:sz w:val="16"/>
                <w:szCs w:val="16"/>
              </w:rPr>
              <w:t>RP-232487</w:t>
            </w:r>
          </w:p>
        </w:tc>
        <w:tc>
          <w:tcPr>
            <w:tcW w:w="567" w:type="dxa"/>
            <w:shd w:val="solid" w:color="FFFFFF" w:fill="auto"/>
          </w:tcPr>
          <w:p w14:paraId="2E36DF87" w14:textId="2FE7C4AE" w:rsidR="00342F3F" w:rsidRPr="00342F3F" w:rsidRDefault="00342F3F" w:rsidP="00342F3F">
            <w:pPr>
              <w:pStyle w:val="TAC"/>
              <w:rPr>
                <w:sz w:val="16"/>
                <w:szCs w:val="16"/>
              </w:rPr>
            </w:pPr>
            <w:r w:rsidRPr="00342F3F">
              <w:rPr>
                <w:sz w:val="16"/>
                <w:szCs w:val="16"/>
              </w:rPr>
              <w:t>0657</w:t>
            </w:r>
          </w:p>
        </w:tc>
        <w:tc>
          <w:tcPr>
            <w:tcW w:w="425" w:type="dxa"/>
            <w:shd w:val="solid" w:color="FFFFFF" w:fill="auto"/>
          </w:tcPr>
          <w:p w14:paraId="0A29FE8F" w14:textId="77777777" w:rsidR="00342F3F" w:rsidRPr="00342F3F" w:rsidRDefault="00342F3F" w:rsidP="00342F3F">
            <w:pPr>
              <w:pStyle w:val="TAC"/>
              <w:rPr>
                <w:sz w:val="16"/>
                <w:szCs w:val="16"/>
              </w:rPr>
            </w:pPr>
          </w:p>
        </w:tc>
        <w:tc>
          <w:tcPr>
            <w:tcW w:w="425" w:type="dxa"/>
            <w:shd w:val="solid" w:color="FFFFFF" w:fill="auto"/>
          </w:tcPr>
          <w:p w14:paraId="0817767D" w14:textId="69710BB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295847" w14:textId="558C5EB6" w:rsidR="00342F3F" w:rsidRPr="00342F3F" w:rsidRDefault="00342F3F" w:rsidP="00342F3F">
            <w:pPr>
              <w:pStyle w:val="TAL"/>
              <w:rPr>
                <w:sz w:val="16"/>
                <w:szCs w:val="16"/>
              </w:rPr>
            </w:pPr>
            <w:r w:rsidRPr="00342F3F">
              <w:rPr>
                <w:sz w:val="16"/>
                <w:szCs w:val="16"/>
              </w:rPr>
              <w:t>CR for clarification on maxUplinkDutyCycle-FR2</w:t>
            </w:r>
          </w:p>
        </w:tc>
        <w:tc>
          <w:tcPr>
            <w:tcW w:w="708" w:type="dxa"/>
            <w:shd w:val="solid" w:color="FFFFFF" w:fill="auto"/>
          </w:tcPr>
          <w:p w14:paraId="582C5E7A" w14:textId="7C737C8B" w:rsidR="00342F3F" w:rsidRDefault="00342F3F" w:rsidP="00342F3F">
            <w:pPr>
              <w:pStyle w:val="TAC"/>
              <w:keepNext w:val="0"/>
              <w:rPr>
                <w:sz w:val="16"/>
                <w:szCs w:val="16"/>
              </w:rPr>
            </w:pPr>
            <w:r w:rsidRPr="00EE55D3">
              <w:rPr>
                <w:sz w:val="16"/>
                <w:szCs w:val="16"/>
              </w:rPr>
              <w:t>17.11.0</w:t>
            </w:r>
          </w:p>
        </w:tc>
      </w:tr>
      <w:tr w:rsidR="005522F7" w:rsidRPr="00C04A08" w14:paraId="7D8C6365" w14:textId="77777777" w:rsidTr="00E32434">
        <w:trPr>
          <w:trHeight w:val="59"/>
          <w:jc w:val="center"/>
        </w:trPr>
        <w:tc>
          <w:tcPr>
            <w:tcW w:w="800" w:type="dxa"/>
            <w:shd w:val="solid" w:color="FFFFFF" w:fill="auto"/>
          </w:tcPr>
          <w:p w14:paraId="1541E66B" w14:textId="2E2202FE" w:rsidR="005522F7" w:rsidRDefault="005522F7" w:rsidP="005522F7">
            <w:pPr>
              <w:pStyle w:val="TAC"/>
              <w:keepNext w:val="0"/>
              <w:rPr>
                <w:sz w:val="16"/>
                <w:szCs w:val="16"/>
              </w:rPr>
            </w:pPr>
            <w:r>
              <w:rPr>
                <w:sz w:val="16"/>
                <w:szCs w:val="16"/>
              </w:rPr>
              <w:t>2023-12</w:t>
            </w:r>
          </w:p>
        </w:tc>
        <w:tc>
          <w:tcPr>
            <w:tcW w:w="800" w:type="dxa"/>
            <w:shd w:val="solid" w:color="FFFFFF" w:fill="auto"/>
          </w:tcPr>
          <w:p w14:paraId="1C315583" w14:textId="27899741" w:rsidR="005522F7" w:rsidRDefault="005522F7" w:rsidP="005522F7">
            <w:pPr>
              <w:pStyle w:val="TAC"/>
              <w:keepNext w:val="0"/>
              <w:rPr>
                <w:sz w:val="14"/>
                <w:szCs w:val="14"/>
              </w:rPr>
            </w:pPr>
            <w:r>
              <w:rPr>
                <w:sz w:val="14"/>
                <w:szCs w:val="14"/>
              </w:rPr>
              <w:t>RAN#102</w:t>
            </w:r>
          </w:p>
        </w:tc>
        <w:tc>
          <w:tcPr>
            <w:tcW w:w="952" w:type="dxa"/>
            <w:shd w:val="solid" w:color="FFFFFF" w:fill="auto"/>
          </w:tcPr>
          <w:p w14:paraId="2BAA56BC" w14:textId="7A39D6D4"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40CE4376" w14:textId="7AE386A6" w:rsidR="005522F7" w:rsidRPr="005522F7" w:rsidRDefault="005522F7" w:rsidP="005522F7">
            <w:pPr>
              <w:pStyle w:val="TAC"/>
              <w:rPr>
                <w:sz w:val="16"/>
                <w:szCs w:val="16"/>
              </w:rPr>
            </w:pPr>
            <w:r w:rsidRPr="005522F7">
              <w:rPr>
                <w:sz w:val="16"/>
                <w:szCs w:val="16"/>
              </w:rPr>
              <w:t>0662</w:t>
            </w:r>
          </w:p>
        </w:tc>
        <w:tc>
          <w:tcPr>
            <w:tcW w:w="425" w:type="dxa"/>
            <w:shd w:val="solid" w:color="FFFFFF" w:fill="auto"/>
          </w:tcPr>
          <w:p w14:paraId="43FEE58D" w14:textId="77777777" w:rsidR="005522F7" w:rsidRPr="005522F7" w:rsidRDefault="005522F7" w:rsidP="005522F7">
            <w:pPr>
              <w:pStyle w:val="TAC"/>
              <w:rPr>
                <w:sz w:val="16"/>
                <w:szCs w:val="16"/>
              </w:rPr>
            </w:pPr>
          </w:p>
        </w:tc>
        <w:tc>
          <w:tcPr>
            <w:tcW w:w="425" w:type="dxa"/>
            <w:shd w:val="solid" w:color="FFFFFF" w:fill="auto"/>
          </w:tcPr>
          <w:p w14:paraId="24B92A57" w14:textId="05B18F09"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9A1675" w14:textId="16CDC8D5" w:rsidR="005522F7" w:rsidRPr="005522F7" w:rsidRDefault="005522F7" w:rsidP="005522F7">
            <w:pPr>
              <w:pStyle w:val="TAL"/>
              <w:rPr>
                <w:sz w:val="16"/>
                <w:szCs w:val="16"/>
              </w:rPr>
            </w:pPr>
            <w:r w:rsidRPr="005522F7">
              <w:rPr>
                <w:sz w:val="16"/>
                <w:szCs w:val="16"/>
              </w:rPr>
              <w:t>Fc terminology update</w:t>
            </w:r>
          </w:p>
        </w:tc>
        <w:tc>
          <w:tcPr>
            <w:tcW w:w="708" w:type="dxa"/>
            <w:shd w:val="solid" w:color="FFFFFF" w:fill="auto"/>
          </w:tcPr>
          <w:p w14:paraId="285C71F4" w14:textId="5E358A66" w:rsidR="005522F7" w:rsidRPr="00EE55D3" w:rsidRDefault="005522F7" w:rsidP="005522F7">
            <w:pPr>
              <w:pStyle w:val="TAC"/>
              <w:keepNext w:val="0"/>
              <w:rPr>
                <w:sz w:val="16"/>
                <w:szCs w:val="16"/>
              </w:rPr>
            </w:pPr>
            <w:r>
              <w:rPr>
                <w:sz w:val="16"/>
                <w:szCs w:val="16"/>
              </w:rPr>
              <w:t>17.12.0</w:t>
            </w:r>
          </w:p>
        </w:tc>
      </w:tr>
      <w:tr w:rsidR="005522F7" w:rsidRPr="00C04A08" w14:paraId="0CCA47D2" w14:textId="77777777" w:rsidTr="00E32434">
        <w:trPr>
          <w:trHeight w:val="59"/>
          <w:jc w:val="center"/>
        </w:trPr>
        <w:tc>
          <w:tcPr>
            <w:tcW w:w="800" w:type="dxa"/>
            <w:shd w:val="solid" w:color="FFFFFF" w:fill="auto"/>
          </w:tcPr>
          <w:p w14:paraId="7F7EE19B" w14:textId="1935C016" w:rsidR="005522F7" w:rsidRDefault="005522F7" w:rsidP="005522F7">
            <w:pPr>
              <w:pStyle w:val="TAC"/>
              <w:keepNext w:val="0"/>
              <w:rPr>
                <w:sz w:val="16"/>
                <w:szCs w:val="16"/>
              </w:rPr>
            </w:pPr>
            <w:r>
              <w:rPr>
                <w:sz w:val="16"/>
                <w:szCs w:val="16"/>
              </w:rPr>
              <w:t>2023-12</w:t>
            </w:r>
          </w:p>
        </w:tc>
        <w:tc>
          <w:tcPr>
            <w:tcW w:w="800" w:type="dxa"/>
            <w:shd w:val="solid" w:color="FFFFFF" w:fill="auto"/>
          </w:tcPr>
          <w:p w14:paraId="41A201A0" w14:textId="3E16D593" w:rsidR="005522F7" w:rsidRDefault="005522F7" w:rsidP="005522F7">
            <w:pPr>
              <w:pStyle w:val="TAC"/>
              <w:keepNext w:val="0"/>
              <w:rPr>
                <w:sz w:val="14"/>
                <w:szCs w:val="14"/>
              </w:rPr>
            </w:pPr>
            <w:r>
              <w:rPr>
                <w:sz w:val="14"/>
                <w:szCs w:val="14"/>
              </w:rPr>
              <w:t>RAN#102</w:t>
            </w:r>
          </w:p>
        </w:tc>
        <w:tc>
          <w:tcPr>
            <w:tcW w:w="952" w:type="dxa"/>
            <w:shd w:val="solid" w:color="FFFFFF" w:fill="auto"/>
          </w:tcPr>
          <w:p w14:paraId="7F253CF3" w14:textId="17F37822"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52A030B6" w14:textId="07C90226" w:rsidR="005522F7" w:rsidRPr="005522F7" w:rsidRDefault="005522F7" w:rsidP="005522F7">
            <w:pPr>
              <w:pStyle w:val="TAC"/>
              <w:rPr>
                <w:sz w:val="16"/>
                <w:szCs w:val="16"/>
              </w:rPr>
            </w:pPr>
            <w:r w:rsidRPr="005522F7">
              <w:rPr>
                <w:sz w:val="16"/>
                <w:szCs w:val="16"/>
              </w:rPr>
              <w:t>0669</w:t>
            </w:r>
          </w:p>
        </w:tc>
        <w:tc>
          <w:tcPr>
            <w:tcW w:w="425" w:type="dxa"/>
            <w:shd w:val="solid" w:color="FFFFFF" w:fill="auto"/>
          </w:tcPr>
          <w:p w14:paraId="66798876" w14:textId="77777777" w:rsidR="005522F7" w:rsidRPr="005522F7" w:rsidRDefault="005522F7" w:rsidP="005522F7">
            <w:pPr>
              <w:pStyle w:val="TAC"/>
              <w:rPr>
                <w:sz w:val="16"/>
                <w:szCs w:val="16"/>
              </w:rPr>
            </w:pPr>
          </w:p>
        </w:tc>
        <w:tc>
          <w:tcPr>
            <w:tcW w:w="425" w:type="dxa"/>
            <w:shd w:val="solid" w:color="FFFFFF" w:fill="auto"/>
          </w:tcPr>
          <w:p w14:paraId="5F75089B" w14:textId="45640FEC"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D8182C" w14:textId="6F9E455A" w:rsidR="005522F7" w:rsidRPr="005522F7" w:rsidRDefault="005522F7" w:rsidP="005522F7">
            <w:pPr>
              <w:pStyle w:val="TAL"/>
              <w:rPr>
                <w:sz w:val="16"/>
                <w:szCs w:val="16"/>
              </w:rPr>
            </w:pPr>
            <w:r w:rsidRPr="005522F7">
              <w:rPr>
                <w:sz w:val="16"/>
                <w:szCs w:val="16"/>
              </w:rPr>
              <w:t>CR for Rel-17 38.101-2 to correct some errors in the clause of the spectrum emission mask for CA.</w:t>
            </w:r>
          </w:p>
        </w:tc>
        <w:tc>
          <w:tcPr>
            <w:tcW w:w="708" w:type="dxa"/>
            <w:shd w:val="solid" w:color="FFFFFF" w:fill="auto"/>
          </w:tcPr>
          <w:p w14:paraId="28241F1C" w14:textId="088A7756" w:rsidR="005522F7" w:rsidRDefault="005522F7" w:rsidP="005522F7">
            <w:pPr>
              <w:pStyle w:val="TAC"/>
              <w:keepNext w:val="0"/>
              <w:rPr>
                <w:sz w:val="16"/>
                <w:szCs w:val="16"/>
              </w:rPr>
            </w:pPr>
            <w:r w:rsidRPr="0043122A">
              <w:rPr>
                <w:sz w:val="16"/>
                <w:szCs w:val="16"/>
              </w:rPr>
              <w:t>17.12.0</w:t>
            </w:r>
          </w:p>
        </w:tc>
      </w:tr>
      <w:tr w:rsidR="005522F7" w:rsidRPr="00C04A08" w14:paraId="6866DF0E" w14:textId="77777777" w:rsidTr="00E32434">
        <w:trPr>
          <w:trHeight w:val="59"/>
          <w:jc w:val="center"/>
        </w:trPr>
        <w:tc>
          <w:tcPr>
            <w:tcW w:w="800" w:type="dxa"/>
            <w:shd w:val="solid" w:color="FFFFFF" w:fill="auto"/>
          </w:tcPr>
          <w:p w14:paraId="2DE4AE46" w14:textId="0D0C359F" w:rsidR="005522F7" w:rsidRDefault="005522F7" w:rsidP="005522F7">
            <w:pPr>
              <w:pStyle w:val="TAC"/>
              <w:keepNext w:val="0"/>
              <w:rPr>
                <w:sz w:val="16"/>
                <w:szCs w:val="16"/>
              </w:rPr>
            </w:pPr>
            <w:r>
              <w:rPr>
                <w:sz w:val="16"/>
                <w:szCs w:val="16"/>
              </w:rPr>
              <w:t>2023-12</w:t>
            </w:r>
          </w:p>
        </w:tc>
        <w:tc>
          <w:tcPr>
            <w:tcW w:w="800" w:type="dxa"/>
            <w:shd w:val="solid" w:color="FFFFFF" w:fill="auto"/>
          </w:tcPr>
          <w:p w14:paraId="38FE77D7" w14:textId="2871BC07" w:rsidR="005522F7" w:rsidRDefault="005522F7" w:rsidP="005522F7">
            <w:pPr>
              <w:pStyle w:val="TAC"/>
              <w:keepNext w:val="0"/>
              <w:rPr>
                <w:sz w:val="14"/>
                <w:szCs w:val="14"/>
              </w:rPr>
            </w:pPr>
            <w:r>
              <w:rPr>
                <w:sz w:val="14"/>
                <w:szCs w:val="14"/>
              </w:rPr>
              <w:t>RAN#102</w:t>
            </w:r>
          </w:p>
        </w:tc>
        <w:tc>
          <w:tcPr>
            <w:tcW w:w="952" w:type="dxa"/>
            <w:shd w:val="solid" w:color="FFFFFF" w:fill="auto"/>
          </w:tcPr>
          <w:p w14:paraId="154846BA" w14:textId="7254603A"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10CE1C53" w14:textId="2AC39957" w:rsidR="005522F7" w:rsidRPr="005522F7" w:rsidRDefault="005522F7" w:rsidP="005522F7">
            <w:pPr>
              <w:pStyle w:val="TAC"/>
              <w:rPr>
                <w:sz w:val="16"/>
                <w:szCs w:val="16"/>
              </w:rPr>
            </w:pPr>
            <w:r w:rsidRPr="005522F7">
              <w:rPr>
                <w:sz w:val="16"/>
                <w:szCs w:val="16"/>
              </w:rPr>
              <w:t>0673</w:t>
            </w:r>
          </w:p>
        </w:tc>
        <w:tc>
          <w:tcPr>
            <w:tcW w:w="425" w:type="dxa"/>
            <w:shd w:val="solid" w:color="FFFFFF" w:fill="auto"/>
          </w:tcPr>
          <w:p w14:paraId="4E214BF5" w14:textId="77777777" w:rsidR="005522F7" w:rsidRPr="005522F7" w:rsidRDefault="005522F7" w:rsidP="005522F7">
            <w:pPr>
              <w:pStyle w:val="TAC"/>
              <w:rPr>
                <w:sz w:val="16"/>
                <w:szCs w:val="16"/>
              </w:rPr>
            </w:pPr>
          </w:p>
        </w:tc>
        <w:tc>
          <w:tcPr>
            <w:tcW w:w="425" w:type="dxa"/>
            <w:shd w:val="solid" w:color="FFFFFF" w:fill="auto"/>
          </w:tcPr>
          <w:p w14:paraId="6E6BCB7F" w14:textId="2CDE78D2"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6AAAA4" w14:textId="25D793D2" w:rsidR="005522F7" w:rsidRPr="005522F7" w:rsidRDefault="005522F7" w:rsidP="005522F7">
            <w:pPr>
              <w:pStyle w:val="TAL"/>
              <w:rPr>
                <w:sz w:val="16"/>
                <w:szCs w:val="16"/>
              </w:rPr>
            </w:pPr>
            <w:r w:rsidRPr="005522F7">
              <w:rPr>
                <w:sz w:val="16"/>
                <w:szCs w:val="16"/>
              </w:rPr>
              <w:t>CR for Rel-17 38.101-2 to introduce the missed sub-clause 6.5A.2.2 as void</w:t>
            </w:r>
          </w:p>
        </w:tc>
        <w:tc>
          <w:tcPr>
            <w:tcW w:w="708" w:type="dxa"/>
            <w:shd w:val="solid" w:color="FFFFFF" w:fill="auto"/>
          </w:tcPr>
          <w:p w14:paraId="6F2137CE" w14:textId="4310CF9F" w:rsidR="005522F7" w:rsidRDefault="005522F7" w:rsidP="005522F7">
            <w:pPr>
              <w:pStyle w:val="TAC"/>
              <w:keepNext w:val="0"/>
              <w:rPr>
                <w:sz w:val="16"/>
                <w:szCs w:val="16"/>
              </w:rPr>
            </w:pPr>
            <w:r w:rsidRPr="0043122A">
              <w:rPr>
                <w:sz w:val="16"/>
                <w:szCs w:val="16"/>
              </w:rPr>
              <w:t>17.12.0</w:t>
            </w:r>
          </w:p>
        </w:tc>
      </w:tr>
      <w:tr w:rsidR="005522F7" w:rsidRPr="00C04A08" w14:paraId="216F7169" w14:textId="77777777" w:rsidTr="00E32434">
        <w:trPr>
          <w:trHeight w:val="59"/>
          <w:jc w:val="center"/>
        </w:trPr>
        <w:tc>
          <w:tcPr>
            <w:tcW w:w="800" w:type="dxa"/>
            <w:shd w:val="solid" w:color="FFFFFF" w:fill="auto"/>
          </w:tcPr>
          <w:p w14:paraId="45A1CDEF" w14:textId="2E4712EA" w:rsidR="005522F7" w:rsidRDefault="005522F7" w:rsidP="005522F7">
            <w:pPr>
              <w:pStyle w:val="TAC"/>
              <w:keepNext w:val="0"/>
              <w:rPr>
                <w:sz w:val="16"/>
                <w:szCs w:val="16"/>
              </w:rPr>
            </w:pPr>
            <w:r>
              <w:rPr>
                <w:sz w:val="16"/>
                <w:szCs w:val="16"/>
              </w:rPr>
              <w:t>2023-12</w:t>
            </w:r>
          </w:p>
        </w:tc>
        <w:tc>
          <w:tcPr>
            <w:tcW w:w="800" w:type="dxa"/>
            <w:shd w:val="solid" w:color="FFFFFF" w:fill="auto"/>
          </w:tcPr>
          <w:p w14:paraId="6B661ABF" w14:textId="77AD6196" w:rsidR="005522F7" w:rsidRDefault="005522F7" w:rsidP="005522F7">
            <w:pPr>
              <w:pStyle w:val="TAC"/>
              <w:keepNext w:val="0"/>
              <w:rPr>
                <w:sz w:val="14"/>
                <w:szCs w:val="14"/>
              </w:rPr>
            </w:pPr>
            <w:r>
              <w:rPr>
                <w:sz w:val="14"/>
                <w:szCs w:val="14"/>
              </w:rPr>
              <w:t>RAN#102</w:t>
            </w:r>
          </w:p>
        </w:tc>
        <w:tc>
          <w:tcPr>
            <w:tcW w:w="952" w:type="dxa"/>
            <w:shd w:val="solid" w:color="FFFFFF" w:fill="auto"/>
          </w:tcPr>
          <w:p w14:paraId="471CF1D2" w14:textId="29FC93E6" w:rsidR="005522F7" w:rsidRPr="005522F7" w:rsidRDefault="005522F7" w:rsidP="005522F7">
            <w:pPr>
              <w:pStyle w:val="TAL"/>
              <w:rPr>
                <w:sz w:val="16"/>
                <w:szCs w:val="16"/>
              </w:rPr>
            </w:pPr>
            <w:r w:rsidRPr="005522F7">
              <w:rPr>
                <w:sz w:val="16"/>
                <w:szCs w:val="16"/>
              </w:rPr>
              <w:t>RP-233332</w:t>
            </w:r>
          </w:p>
        </w:tc>
        <w:tc>
          <w:tcPr>
            <w:tcW w:w="567" w:type="dxa"/>
            <w:shd w:val="solid" w:color="FFFFFF" w:fill="auto"/>
          </w:tcPr>
          <w:p w14:paraId="3C75D670" w14:textId="6DCDDE70" w:rsidR="005522F7" w:rsidRPr="005522F7" w:rsidRDefault="005522F7" w:rsidP="005522F7">
            <w:pPr>
              <w:pStyle w:val="TAC"/>
              <w:rPr>
                <w:sz w:val="16"/>
                <w:szCs w:val="16"/>
              </w:rPr>
            </w:pPr>
            <w:r w:rsidRPr="005522F7">
              <w:rPr>
                <w:sz w:val="16"/>
                <w:szCs w:val="16"/>
              </w:rPr>
              <w:t>0677</w:t>
            </w:r>
          </w:p>
        </w:tc>
        <w:tc>
          <w:tcPr>
            <w:tcW w:w="425" w:type="dxa"/>
            <w:shd w:val="solid" w:color="FFFFFF" w:fill="auto"/>
          </w:tcPr>
          <w:p w14:paraId="0FB055AA" w14:textId="77777777" w:rsidR="005522F7" w:rsidRPr="005522F7" w:rsidRDefault="005522F7" w:rsidP="005522F7">
            <w:pPr>
              <w:pStyle w:val="TAC"/>
              <w:rPr>
                <w:sz w:val="16"/>
                <w:szCs w:val="16"/>
              </w:rPr>
            </w:pPr>
          </w:p>
        </w:tc>
        <w:tc>
          <w:tcPr>
            <w:tcW w:w="425" w:type="dxa"/>
            <w:shd w:val="solid" w:color="FFFFFF" w:fill="auto"/>
          </w:tcPr>
          <w:p w14:paraId="7AD31F77" w14:textId="0DDB59D7"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06B07BA" w14:textId="5A4E9829" w:rsidR="005522F7" w:rsidRPr="005522F7" w:rsidRDefault="005522F7" w:rsidP="005522F7">
            <w:pPr>
              <w:pStyle w:val="TAL"/>
              <w:rPr>
                <w:sz w:val="16"/>
                <w:szCs w:val="16"/>
              </w:rPr>
            </w:pPr>
            <w:r w:rsidRPr="005522F7">
              <w:rPr>
                <w:sz w:val="16"/>
                <w:szCs w:val="16"/>
              </w:rPr>
              <w:t>CR to 38.101-2 on adding missing definition of EIS spherical coverage link angle(Rel-17)</w:t>
            </w:r>
          </w:p>
        </w:tc>
        <w:tc>
          <w:tcPr>
            <w:tcW w:w="708" w:type="dxa"/>
            <w:shd w:val="solid" w:color="FFFFFF" w:fill="auto"/>
          </w:tcPr>
          <w:p w14:paraId="751428D5" w14:textId="76F9D522" w:rsidR="005522F7" w:rsidRDefault="005522F7" w:rsidP="005522F7">
            <w:pPr>
              <w:pStyle w:val="TAC"/>
              <w:keepNext w:val="0"/>
              <w:rPr>
                <w:sz w:val="16"/>
                <w:szCs w:val="16"/>
              </w:rPr>
            </w:pPr>
            <w:r w:rsidRPr="0043122A">
              <w:rPr>
                <w:sz w:val="16"/>
                <w:szCs w:val="16"/>
              </w:rPr>
              <w:t>17.12.0</w:t>
            </w:r>
          </w:p>
        </w:tc>
      </w:tr>
      <w:tr w:rsidR="005522F7" w:rsidRPr="00C04A08" w14:paraId="2324DE3E" w14:textId="77777777" w:rsidTr="00E32434">
        <w:trPr>
          <w:trHeight w:val="59"/>
          <w:jc w:val="center"/>
        </w:trPr>
        <w:tc>
          <w:tcPr>
            <w:tcW w:w="800" w:type="dxa"/>
            <w:shd w:val="solid" w:color="FFFFFF" w:fill="auto"/>
          </w:tcPr>
          <w:p w14:paraId="4B5E90B3" w14:textId="5185BBBD" w:rsidR="005522F7" w:rsidRDefault="005522F7" w:rsidP="005522F7">
            <w:pPr>
              <w:pStyle w:val="TAC"/>
              <w:keepNext w:val="0"/>
              <w:rPr>
                <w:sz w:val="16"/>
                <w:szCs w:val="16"/>
              </w:rPr>
            </w:pPr>
            <w:r>
              <w:rPr>
                <w:sz w:val="16"/>
                <w:szCs w:val="16"/>
              </w:rPr>
              <w:t>2023-12</w:t>
            </w:r>
          </w:p>
        </w:tc>
        <w:tc>
          <w:tcPr>
            <w:tcW w:w="800" w:type="dxa"/>
            <w:shd w:val="solid" w:color="FFFFFF" w:fill="auto"/>
          </w:tcPr>
          <w:p w14:paraId="05E20EC7" w14:textId="1280326E" w:rsidR="005522F7" w:rsidRDefault="005522F7" w:rsidP="005522F7">
            <w:pPr>
              <w:pStyle w:val="TAC"/>
              <w:keepNext w:val="0"/>
              <w:rPr>
                <w:sz w:val="14"/>
                <w:szCs w:val="14"/>
              </w:rPr>
            </w:pPr>
            <w:r>
              <w:rPr>
                <w:sz w:val="14"/>
                <w:szCs w:val="14"/>
              </w:rPr>
              <w:t>RAN#102</w:t>
            </w:r>
          </w:p>
        </w:tc>
        <w:tc>
          <w:tcPr>
            <w:tcW w:w="952" w:type="dxa"/>
            <w:shd w:val="solid" w:color="FFFFFF" w:fill="auto"/>
          </w:tcPr>
          <w:p w14:paraId="4C5DA369" w14:textId="59C297B9" w:rsidR="005522F7" w:rsidRPr="005522F7" w:rsidRDefault="005522F7" w:rsidP="005522F7">
            <w:pPr>
              <w:pStyle w:val="TAL"/>
              <w:rPr>
                <w:sz w:val="16"/>
                <w:szCs w:val="16"/>
              </w:rPr>
            </w:pPr>
            <w:r w:rsidRPr="005522F7">
              <w:rPr>
                <w:sz w:val="16"/>
                <w:szCs w:val="16"/>
              </w:rPr>
              <w:t>RP-233351</w:t>
            </w:r>
          </w:p>
        </w:tc>
        <w:tc>
          <w:tcPr>
            <w:tcW w:w="567" w:type="dxa"/>
            <w:shd w:val="solid" w:color="FFFFFF" w:fill="auto"/>
          </w:tcPr>
          <w:p w14:paraId="3F52D90C" w14:textId="331236FE" w:rsidR="005522F7" w:rsidRPr="005522F7" w:rsidRDefault="005522F7" w:rsidP="005522F7">
            <w:pPr>
              <w:pStyle w:val="TAC"/>
              <w:rPr>
                <w:sz w:val="16"/>
                <w:szCs w:val="16"/>
              </w:rPr>
            </w:pPr>
            <w:r w:rsidRPr="005522F7">
              <w:rPr>
                <w:sz w:val="16"/>
                <w:szCs w:val="16"/>
              </w:rPr>
              <w:t>0682</w:t>
            </w:r>
          </w:p>
        </w:tc>
        <w:tc>
          <w:tcPr>
            <w:tcW w:w="425" w:type="dxa"/>
            <w:shd w:val="solid" w:color="FFFFFF" w:fill="auto"/>
          </w:tcPr>
          <w:p w14:paraId="685D7C65" w14:textId="5CD4765A" w:rsidR="005522F7" w:rsidRPr="005522F7" w:rsidRDefault="005522F7" w:rsidP="005522F7">
            <w:pPr>
              <w:pStyle w:val="TAC"/>
              <w:rPr>
                <w:sz w:val="16"/>
                <w:szCs w:val="16"/>
              </w:rPr>
            </w:pPr>
            <w:r w:rsidRPr="005522F7">
              <w:rPr>
                <w:sz w:val="16"/>
                <w:szCs w:val="16"/>
              </w:rPr>
              <w:t>1</w:t>
            </w:r>
          </w:p>
        </w:tc>
        <w:tc>
          <w:tcPr>
            <w:tcW w:w="425" w:type="dxa"/>
            <w:shd w:val="solid" w:color="FFFFFF" w:fill="auto"/>
          </w:tcPr>
          <w:p w14:paraId="657A2321" w14:textId="5DCD50DB" w:rsidR="005522F7" w:rsidRPr="005522F7" w:rsidRDefault="005522F7" w:rsidP="005522F7">
            <w:pPr>
              <w:pStyle w:val="TAC"/>
              <w:rPr>
                <w:sz w:val="16"/>
                <w:szCs w:val="16"/>
              </w:rPr>
            </w:pPr>
            <w:r w:rsidRPr="005522F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A28D2C" w14:textId="14303191" w:rsidR="005522F7" w:rsidRPr="005522F7" w:rsidRDefault="005522F7" w:rsidP="005522F7">
            <w:pPr>
              <w:pStyle w:val="TAL"/>
              <w:rPr>
                <w:sz w:val="16"/>
                <w:szCs w:val="16"/>
              </w:rPr>
            </w:pPr>
            <w:r w:rsidRPr="005522F7">
              <w:rPr>
                <w:sz w:val="16"/>
                <w:szCs w:val="16"/>
              </w:rPr>
              <w:t>[NR_RF_FR2_req_enh] Removal of interlaced channel bandwidths for CA BW class fallback groups 1-4</w:t>
            </w:r>
          </w:p>
        </w:tc>
        <w:tc>
          <w:tcPr>
            <w:tcW w:w="708" w:type="dxa"/>
            <w:shd w:val="solid" w:color="FFFFFF" w:fill="auto"/>
          </w:tcPr>
          <w:p w14:paraId="0C0E7ED8" w14:textId="69727967" w:rsidR="005522F7" w:rsidRDefault="005522F7" w:rsidP="005522F7">
            <w:pPr>
              <w:pStyle w:val="TAC"/>
              <w:keepNext w:val="0"/>
              <w:rPr>
                <w:sz w:val="16"/>
                <w:szCs w:val="16"/>
              </w:rPr>
            </w:pPr>
            <w:r w:rsidRPr="0043122A">
              <w:rPr>
                <w:sz w:val="16"/>
                <w:szCs w:val="16"/>
              </w:rPr>
              <w:t>17.12.0</w:t>
            </w:r>
          </w:p>
        </w:tc>
      </w:tr>
      <w:tr w:rsidR="00302EDB" w:rsidRPr="00C04A08" w14:paraId="705BC887" w14:textId="77777777" w:rsidTr="00E32434">
        <w:trPr>
          <w:trHeight w:val="59"/>
          <w:jc w:val="center"/>
        </w:trPr>
        <w:tc>
          <w:tcPr>
            <w:tcW w:w="800" w:type="dxa"/>
            <w:shd w:val="solid" w:color="FFFFFF" w:fill="auto"/>
          </w:tcPr>
          <w:p w14:paraId="59F251B9" w14:textId="74A3A7D9" w:rsidR="00302EDB" w:rsidRDefault="00302EDB" w:rsidP="00302EDB">
            <w:pPr>
              <w:pStyle w:val="TAC"/>
              <w:keepNext w:val="0"/>
              <w:rPr>
                <w:sz w:val="16"/>
                <w:szCs w:val="16"/>
              </w:rPr>
            </w:pPr>
            <w:r>
              <w:rPr>
                <w:sz w:val="16"/>
                <w:szCs w:val="16"/>
              </w:rPr>
              <w:t>2024-03</w:t>
            </w:r>
          </w:p>
        </w:tc>
        <w:tc>
          <w:tcPr>
            <w:tcW w:w="800" w:type="dxa"/>
            <w:shd w:val="solid" w:color="FFFFFF" w:fill="auto"/>
          </w:tcPr>
          <w:p w14:paraId="4036090A" w14:textId="6C1B7596" w:rsidR="00302EDB" w:rsidRDefault="00302EDB" w:rsidP="00302EDB">
            <w:pPr>
              <w:pStyle w:val="TAC"/>
              <w:keepNext w:val="0"/>
              <w:rPr>
                <w:sz w:val="14"/>
                <w:szCs w:val="14"/>
              </w:rPr>
            </w:pPr>
            <w:r>
              <w:rPr>
                <w:sz w:val="14"/>
                <w:szCs w:val="14"/>
              </w:rPr>
              <w:t>RAN#103</w:t>
            </w:r>
          </w:p>
        </w:tc>
        <w:tc>
          <w:tcPr>
            <w:tcW w:w="952" w:type="dxa"/>
            <w:shd w:val="solid" w:color="FFFFFF" w:fill="auto"/>
          </w:tcPr>
          <w:p w14:paraId="74058E82" w14:textId="6A4C6F57" w:rsidR="00302EDB" w:rsidRPr="00302EDB" w:rsidRDefault="00302EDB" w:rsidP="00302EDB">
            <w:pPr>
              <w:pStyle w:val="TAL"/>
              <w:rPr>
                <w:sz w:val="16"/>
                <w:szCs w:val="16"/>
              </w:rPr>
            </w:pPr>
            <w:r w:rsidRPr="00F07747">
              <w:rPr>
                <w:sz w:val="16"/>
                <w:szCs w:val="16"/>
              </w:rPr>
              <w:t>RP-240562</w:t>
            </w:r>
          </w:p>
        </w:tc>
        <w:tc>
          <w:tcPr>
            <w:tcW w:w="567" w:type="dxa"/>
            <w:shd w:val="solid" w:color="FFFFFF" w:fill="auto"/>
          </w:tcPr>
          <w:p w14:paraId="1439152E" w14:textId="798C0811" w:rsidR="00302EDB" w:rsidRPr="00302EDB" w:rsidRDefault="00302EDB" w:rsidP="00302EDB">
            <w:pPr>
              <w:pStyle w:val="TAC"/>
              <w:rPr>
                <w:sz w:val="16"/>
                <w:szCs w:val="16"/>
              </w:rPr>
            </w:pPr>
            <w:r w:rsidRPr="00F07747">
              <w:rPr>
                <w:sz w:val="16"/>
                <w:szCs w:val="16"/>
              </w:rPr>
              <w:t>0694</w:t>
            </w:r>
          </w:p>
        </w:tc>
        <w:tc>
          <w:tcPr>
            <w:tcW w:w="425" w:type="dxa"/>
            <w:shd w:val="solid" w:color="FFFFFF" w:fill="auto"/>
          </w:tcPr>
          <w:p w14:paraId="6CEE343D" w14:textId="77777777" w:rsidR="00302EDB" w:rsidRPr="00302EDB" w:rsidRDefault="00302EDB" w:rsidP="00302EDB">
            <w:pPr>
              <w:pStyle w:val="TAC"/>
              <w:rPr>
                <w:sz w:val="16"/>
                <w:szCs w:val="16"/>
              </w:rPr>
            </w:pPr>
          </w:p>
        </w:tc>
        <w:tc>
          <w:tcPr>
            <w:tcW w:w="425" w:type="dxa"/>
            <w:shd w:val="solid" w:color="FFFFFF" w:fill="auto"/>
          </w:tcPr>
          <w:p w14:paraId="095700A6" w14:textId="0C1E7ECC"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9C096C6" w14:textId="16AD2733" w:rsidR="00302EDB" w:rsidRPr="00302EDB" w:rsidRDefault="00302EDB" w:rsidP="00302EDB">
            <w:pPr>
              <w:pStyle w:val="TAL"/>
              <w:rPr>
                <w:sz w:val="16"/>
                <w:szCs w:val="16"/>
              </w:rPr>
            </w:pPr>
            <w:r w:rsidRPr="00F07747">
              <w:rPr>
                <w:sz w:val="16"/>
                <w:szCs w:val="16"/>
              </w:rPr>
              <w:t>(NR_newRAT-Core) CR on receiver sensitivity reference antenna - R17</w:t>
            </w:r>
          </w:p>
        </w:tc>
        <w:tc>
          <w:tcPr>
            <w:tcW w:w="708" w:type="dxa"/>
            <w:shd w:val="solid" w:color="FFFFFF" w:fill="auto"/>
          </w:tcPr>
          <w:p w14:paraId="1C652C28" w14:textId="1E8AEAFE" w:rsidR="00302EDB" w:rsidRPr="0043122A" w:rsidRDefault="00302EDB" w:rsidP="00302EDB">
            <w:pPr>
              <w:pStyle w:val="TAC"/>
              <w:keepNext w:val="0"/>
              <w:rPr>
                <w:sz w:val="16"/>
                <w:szCs w:val="16"/>
              </w:rPr>
            </w:pPr>
            <w:r>
              <w:rPr>
                <w:sz w:val="16"/>
                <w:szCs w:val="16"/>
              </w:rPr>
              <w:t>17.13.0</w:t>
            </w:r>
          </w:p>
        </w:tc>
      </w:tr>
      <w:tr w:rsidR="00302EDB" w:rsidRPr="00C04A08" w14:paraId="5CC9E4CC" w14:textId="77777777" w:rsidTr="00E32434">
        <w:trPr>
          <w:trHeight w:val="59"/>
          <w:jc w:val="center"/>
        </w:trPr>
        <w:tc>
          <w:tcPr>
            <w:tcW w:w="800" w:type="dxa"/>
            <w:shd w:val="solid" w:color="FFFFFF" w:fill="auto"/>
          </w:tcPr>
          <w:p w14:paraId="23A9D673" w14:textId="4E608271" w:rsidR="00302EDB" w:rsidRDefault="00302EDB" w:rsidP="00302EDB">
            <w:pPr>
              <w:pStyle w:val="TAC"/>
              <w:keepNext w:val="0"/>
              <w:rPr>
                <w:sz w:val="16"/>
                <w:szCs w:val="16"/>
              </w:rPr>
            </w:pPr>
            <w:r>
              <w:rPr>
                <w:sz w:val="16"/>
                <w:szCs w:val="16"/>
              </w:rPr>
              <w:t>2024-03</w:t>
            </w:r>
          </w:p>
        </w:tc>
        <w:tc>
          <w:tcPr>
            <w:tcW w:w="800" w:type="dxa"/>
            <w:shd w:val="solid" w:color="FFFFFF" w:fill="auto"/>
          </w:tcPr>
          <w:p w14:paraId="4594CD8C" w14:textId="67790895" w:rsidR="00302EDB" w:rsidRDefault="00302EDB" w:rsidP="00302EDB">
            <w:pPr>
              <w:pStyle w:val="TAC"/>
              <w:keepNext w:val="0"/>
              <w:rPr>
                <w:sz w:val="14"/>
                <w:szCs w:val="14"/>
              </w:rPr>
            </w:pPr>
            <w:r>
              <w:rPr>
                <w:sz w:val="14"/>
                <w:szCs w:val="14"/>
              </w:rPr>
              <w:t>RAN#103</w:t>
            </w:r>
          </w:p>
        </w:tc>
        <w:tc>
          <w:tcPr>
            <w:tcW w:w="952" w:type="dxa"/>
            <w:shd w:val="solid" w:color="FFFFFF" w:fill="auto"/>
          </w:tcPr>
          <w:p w14:paraId="789E508B" w14:textId="11584642" w:rsidR="00302EDB" w:rsidRPr="00302EDB" w:rsidRDefault="00302EDB" w:rsidP="00302EDB">
            <w:pPr>
              <w:pStyle w:val="TAL"/>
              <w:rPr>
                <w:sz w:val="16"/>
                <w:szCs w:val="16"/>
              </w:rPr>
            </w:pPr>
            <w:r w:rsidRPr="00F07747">
              <w:rPr>
                <w:sz w:val="16"/>
                <w:szCs w:val="16"/>
              </w:rPr>
              <w:t>RP-240562</w:t>
            </w:r>
          </w:p>
        </w:tc>
        <w:tc>
          <w:tcPr>
            <w:tcW w:w="567" w:type="dxa"/>
            <w:shd w:val="solid" w:color="FFFFFF" w:fill="auto"/>
          </w:tcPr>
          <w:p w14:paraId="6C84D8C8" w14:textId="08F30D16" w:rsidR="00302EDB" w:rsidRPr="00302EDB" w:rsidRDefault="00302EDB" w:rsidP="00302EDB">
            <w:pPr>
              <w:pStyle w:val="TAC"/>
              <w:rPr>
                <w:sz w:val="16"/>
                <w:szCs w:val="16"/>
              </w:rPr>
            </w:pPr>
            <w:r w:rsidRPr="00F07747">
              <w:rPr>
                <w:sz w:val="16"/>
                <w:szCs w:val="16"/>
              </w:rPr>
              <w:t>0698</w:t>
            </w:r>
          </w:p>
        </w:tc>
        <w:tc>
          <w:tcPr>
            <w:tcW w:w="425" w:type="dxa"/>
            <w:shd w:val="solid" w:color="FFFFFF" w:fill="auto"/>
          </w:tcPr>
          <w:p w14:paraId="3F7D6D43" w14:textId="77777777" w:rsidR="00302EDB" w:rsidRPr="00302EDB" w:rsidRDefault="00302EDB" w:rsidP="00302EDB">
            <w:pPr>
              <w:pStyle w:val="TAC"/>
              <w:rPr>
                <w:sz w:val="16"/>
                <w:szCs w:val="16"/>
              </w:rPr>
            </w:pPr>
          </w:p>
        </w:tc>
        <w:tc>
          <w:tcPr>
            <w:tcW w:w="425" w:type="dxa"/>
            <w:shd w:val="solid" w:color="FFFFFF" w:fill="auto"/>
          </w:tcPr>
          <w:p w14:paraId="49D57FE0" w14:textId="6F49C893"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E979ABB" w14:textId="0BC59C1C" w:rsidR="00302EDB" w:rsidRPr="00302EDB" w:rsidRDefault="00302EDB" w:rsidP="00302EDB">
            <w:pPr>
              <w:pStyle w:val="TAL"/>
              <w:rPr>
                <w:sz w:val="16"/>
                <w:szCs w:val="16"/>
              </w:rPr>
            </w:pPr>
            <w:r w:rsidRPr="00F07747">
              <w:rPr>
                <w:sz w:val="16"/>
                <w:szCs w:val="16"/>
              </w:rPr>
              <w:t>(NR_newRAT-Core) Correction to CA A-MPR requirements</w:t>
            </w:r>
          </w:p>
        </w:tc>
        <w:tc>
          <w:tcPr>
            <w:tcW w:w="708" w:type="dxa"/>
            <w:shd w:val="solid" w:color="FFFFFF" w:fill="auto"/>
          </w:tcPr>
          <w:p w14:paraId="3917B00E" w14:textId="24B97445" w:rsidR="00302EDB" w:rsidRDefault="00302EDB" w:rsidP="00302EDB">
            <w:pPr>
              <w:pStyle w:val="TAC"/>
              <w:keepNext w:val="0"/>
              <w:rPr>
                <w:sz w:val="16"/>
                <w:szCs w:val="16"/>
              </w:rPr>
            </w:pPr>
            <w:r>
              <w:rPr>
                <w:sz w:val="16"/>
                <w:szCs w:val="16"/>
              </w:rPr>
              <w:t>17.13.0</w:t>
            </w:r>
          </w:p>
        </w:tc>
      </w:tr>
      <w:tr w:rsidR="00302EDB" w:rsidRPr="00C04A08" w14:paraId="484E50D3" w14:textId="77777777" w:rsidTr="00E32434">
        <w:trPr>
          <w:trHeight w:val="59"/>
          <w:jc w:val="center"/>
        </w:trPr>
        <w:tc>
          <w:tcPr>
            <w:tcW w:w="800" w:type="dxa"/>
            <w:shd w:val="solid" w:color="FFFFFF" w:fill="auto"/>
          </w:tcPr>
          <w:p w14:paraId="7253EB89" w14:textId="294B2CAC" w:rsidR="00302EDB" w:rsidRDefault="00302EDB" w:rsidP="00302EDB">
            <w:pPr>
              <w:pStyle w:val="TAC"/>
              <w:keepNext w:val="0"/>
              <w:rPr>
                <w:sz w:val="16"/>
                <w:szCs w:val="16"/>
              </w:rPr>
            </w:pPr>
            <w:r>
              <w:rPr>
                <w:sz w:val="16"/>
                <w:szCs w:val="16"/>
              </w:rPr>
              <w:t>2024-03</w:t>
            </w:r>
          </w:p>
        </w:tc>
        <w:tc>
          <w:tcPr>
            <w:tcW w:w="800" w:type="dxa"/>
            <w:shd w:val="solid" w:color="FFFFFF" w:fill="auto"/>
          </w:tcPr>
          <w:p w14:paraId="187FCFBF" w14:textId="43FD9594" w:rsidR="00302EDB" w:rsidRDefault="00302EDB" w:rsidP="00302EDB">
            <w:pPr>
              <w:pStyle w:val="TAC"/>
              <w:keepNext w:val="0"/>
              <w:rPr>
                <w:sz w:val="14"/>
                <w:szCs w:val="14"/>
              </w:rPr>
            </w:pPr>
            <w:r>
              <w:rPr>
                <w:sz w:val="14"/>
                <w:szCs w:val="14"/>
              </w:rPr>
              <w:t>RAN#103</w:t>
            </w:r>
          </w:p>
        </w:tc>
        <w:tc>
          <w:tcPr>
            <w:tcW w:w="952" w:type="dxa"/>
            <w:shd w:val="solid" w:color="FFFFFF" w:fill="auto"/>
          </w:tcPr>
          <w:p w14:paraId="7A51984B" w14:textId="028C09CD" w:rsidR="00302EDB" w:rsidRPr="00302EDB" w:rsidRDefault="00302EDB" w:rsidP="00302EDB">
            <w:pPr>
              <w:pStyle w:val="TAL"/>
              <w:rPr>
                <w:sz w:val="16"/>
                <w:szCs w:val="16"/>
              </w:rPr>
            </w:pPr>
            <w:r w:rsidRPr="00F07747">
              <w:rPr>
                <w:sz w:val="16"/>
                <w:szCs w:val="16"/>
              </w:rPr>
              <w:t>RP-240573</w:t>
            </w:r>
          </w:p>
        </w:tc>
        <w:tc>
          <w:tcPr>
            <w:tcW w:w="567" w:type="dxa"/>
            <w:shd w:val="solid" w:color="FFFFFF" w:fill="auto"/>
          </w:tcPr>
          <w:p w14:paraId="274C6125" w14:textId="7CA0A975" w:rsidR="00302EDB" w:rsidRPr="00302EDB" w:rsidRDefault="00302EDB" w:rsidP="00302EDB">
            <w:pPr>
              <w:pStyle w:val="TAC"/>
              <w:rPr>
                <w:sz w:val="16"/>
                <w:szCs w:val="16"/>
              </w:rPr>
            </w:pPr>
            <w:r w:rsidRPr="00F07747">
              <w:rPr>
                <w:sz w:val="16"/>
                <w:szCs w:val="16"/>
              </w:rPr>
              <w:t>0700</w:t>
            </w:r>
          </w:p>
        </w:tc>
        <w:tc>
          <w:tcPr>
            <w:tcW w:w="425" w:type="dxa"/>
            <w:shd w:val="solid" w:color="FFFFFF" w:fill="auto"/>
          </w:tcPr>
          <w:p w14:paraId="3837917F" w14:textId="3A91E9A9" w:rsidR="00302EDB" w:rsidRPr="00302EDB" w:rsidRDefault="00302EDB" w:rsidP="00302EDB">
            <w:pPr>
              <w:pStyle w:val="TAC"/>
              <w:rPr>
                <w:sz w:val="16"/>
                <w:szCs w:val="16"/>
              </w:rPr>
            </w:pPr>
            <w:r w:rsidRPr="00F07747">
              <w:rPr>
                <w:sz w:val="16"/>
                <w:szCs w:val="16"/>
              </w:rPr>
              <w:t>1</w:t>
            </w:r>
          </w:p>
        </w:tc>
        <w:tc>
          <w:tcPr>
            <w:tcW w:w="425" w:type="dxa"/>
            <w:shd w:val="solid" w:color="FFFFFF" w:fill="auto"/>
          </w:tcPr>
          <w:p w14:paraId="46D592CC" w14:textId="0ABDD17D" w:rsidR="00302EDB" w:rsidRPr="00302EDB" w:rsidRDefault="00302EDB" w:rsidP="00302EDB">
            <w:pPr>
              <w:pStyle w:val="TAC"/>
              <w:rPr>
                <w:sz w:val="16"/>
                <w:szCs w:val="16"/>
              </w:rPr>
            </w:pPr>
            <w:r w:rsidRPr="00F0774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A6D77E6" w14:textId="370283B6" w:rsidR="00302EDB" w:rsidRPr="00302EDB" w:rsidRDefault="00302EDB" w:rsidP="00302EDB">
            <w:pPr>
              <w:pStyle w:val="TAL"/>
              <w:rPr>
                <w:sz w:val="16"/>
                <w:szCs w:val="16"/>
              </w:rPr>
            </w:pPr>
            <w:r w:rsidRPr="00F07747">
              <w:rPr>
                <w:sz w:val="16"/>
                <w:szCs w:val="16"/>
              </w:rPr>
              <w:t>CR to TS 38.101-2 Correction on beam correspondence for RedCap Rel-17</w:t>
            </w:r>
          </w:p>
        </w:tc>
        <w:tc>
          <w:tcPr>
            <w:tcW w:w="708" w:type="dxa"/>
            <w:shd w:val="solid" w:color="FFFFFF" w:fill="auto"/>
          </w:tcPr>
          <w:p w14:paraId="249D7997" w14:textId="79AE482A" w:rsidR="00302EDB" w:rsidRDefault="00302EDB" w:rsidP="00302EDB">
            <w:pPr>
              <w:pStyle w:val="TAC"/>
              <w:keepNext w:val="0"/>
              <w:rPr>
                <w:sz w:val="16"/>
                <w:szCs w:val="16"/>
              </w:rPr>
            </w:pPr>
            <w:r>
              <w:rPr>
                <w:sz w:val="16"/>
                <w:szCs w:val="16"/>
              </w:rPr>
              <w:t>17.13.0</w:t>
            </w:r>
          </w:p>
        </w:tc>
      </w:tr>
      <w:tr w:rsidR="00302EDB" w:rsidRPr="00C04A08" w14:paraId="49B78509" w14:textId="77777777" w:rsidTr="00E32434">
        <w:trPr>
          <w:trHeight w:val="59"/>
          <w:jc w:val="center"/>
        </w:trPr>
        <w:tc>
          <w:tcPr>
            <w:tcW w:w="800" w:type="dxa"/>
            <w:shd w:val="solid" w:color="FFFFFF" w:fill="auto"/>
          </w:tcPr>
          <w:p w14:paraId="08A455B1" w14:textId="72603976" w:rsidR="00302EDB" w:rsidRDefault="00302EDB" w:rsidP="00302EDB">
            <w:pPr>
              <w:pStyle w:val="TAC"/>
              <w:keepNext w:val="0"/>
              <w:rPr>
                <w:sz w:val="16"/>
                <w:szCs w:val="16"/>
              </w:rPr>
            </w:pPr>
            <w:r>
              <w:rPr>
                <w:sz w:val="16"/>
                <w:szCs w:val="16"/>
              </w:rPr>
              <w:t>2024-03</w:t>
            </w:r>
          </w:p>
        </w:tc>
        <w:tc>
          <w:tcPr>
            <w:tcW w:w="800" w:type="dxa"/>
            <w:shd w:val="solid" w:color="FFFFFF" w:fill="auto"/>
          </w:tcPr>
          <w:p w14:paraId="23781888" w14:textId="708956E1" w:rsidR="00302EDB" w:rsidRDefault="00302EDB" w:rsidP="00302EDB">
            <w:pPr>
              <w:pStyle w:val="TAC"/>
              <w:keepNext w:val="0"/>
              <w:rPr>
                <w:sz w:val="14"/>
                <w:szCs w:val="14"/>
              </w:rPr>
            </w:pPr>
            <w:r>
              <w:rPr>
                <w:sz w:val="14"/>
                <w:szCs w:val="14"/>
              </w:rPr>
              <w:t>RAN#103</w:t>
            </w:r>
          </w:p>
        </w:tc>
        <w:tc>
          <w:tcPr>
            <w:tcW w:w="952" w:type="dxa"/>
            <w:shd w:val="solid" w:color="FFFFFF" w:fill="auto"/>
          </w:tcPr>
          <w:p w14:paraId="5151D9D8" w14:textId="5160BD50" w:rsidR="00302EDB" w:rsidRPr="00302EDB" w:rsidRDefault="00302EDB" w:rsidP="00302EDB">
            <w:pPr>
              <w:pStyle w:val="TAL"/>
              <w:rPr>
                <w:sz w:val="16"/>
                <w:szCs w:val="16"/>
              </w:rPr>
            </w:pPr>
            <w:r w:rsidRPr="00F07747">
              <w:rPr>
                <w:sz w:val="16"/>
                <w:szCs w:val="16"/>
              </w:rPr>
              <w:t>RP-240563</w:t>
            </w:r>
          </w:p>
        </w:tc>
        <w:tc>
          <w:tcPr>
            <w:tcW w:w="567" w:type="dxa"/>
            <w:shd w:val="solid" w:color="FFFFFF" w:fill="auto"/>
          </w:tcPr>
          <w:p w14:paraId="4C1F1566" w14:textId="2F1A5AC3" w:rsidR="00302EDB" w:rsidRPr="00302EDB" w:rsidRDefault="00302EDB" w:rsidP="00302EDB">
            <w:pPr>
              <w:pStyle w:val="TAC"/>
              <w:rPr>
                <w:sz w:val="16"/>
                <w:szCs w:val="16"/>
              </w:rPr>
            </w:pPr>
            <w:r w:rsidRPr="00F07747">
              <w:rPr>
                <w:sz w:val="16"/>
                <w:szCs w:val="16"/>
              </w:rPr>
              <w:t>0704</w:t>
            </w:r>
          </w:p>
        </w:tc>
        <w:tc>
          <w:tcPr>
            <w:tcW w:w="425" w:type="dxa"/>
            <w:shd w:val="solid" w:color="FFFFFF" w:fill="auto"/>
          </w:tcPr>
          <w:p w14:paraId="5F84D367" w14:textId="77777777" w:rsidR="00302EDB" w:rsidRPr="00302EDB" w:rsidRDefault="00302EDB" w:rsidP="00302EDB">
            <w:pPr>
              <w:pStyle w:val="TAC"/>
              <w:rPr>
                <w:sz w:val="16"/>
                <w:szCs w:val="16"/>
              </w:rPr>
            </w:pPr>
          </w:p>
        </w:tc>
        <w:tc>
          <w:tcPr>
            <w:tcW w:w="425" w:type="dxa"/>
            <w:shd w:val="solid" w:color="FFFFFF" w:fill="auto"/>
          </w:tcPr>
          <w:p w14:paraId="05AEFF19" w14:textId="2118C714"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57D0C0B" w14:textId="7683B707" w:rsidR="00302EDB" w:rsidRPr="00302EDB" w:rsidRDefault="00302EDB" w:rsidP="00302EDB">
            <w:pPr>
              <w:pStyle w:val="TAL"/>
              <w:rPr>
                <w:sz w:val="16"/>
                <w:szCs w:val="16"/>
              </w:rPr>
            </w:pPr>
            <w:r w:rsidRPr="00F07747">
              <w:rPr>
                <w:sz w:val="16"/>
                <w:szCs w:val="16"/>
              </w:rPr>
              <w:t>(NR_newRAT-Core) FR2 ACS interferer specification fix</w:t>
            </w:r>
          </w:p>
        </w:tc>
        <w:tc>
          <w:tcPr>
            <w:tcW w:w="708" w:type="dxa"/>
            <w:shd w:val="solid" w:color="FFFFFF" w:fill="auto"/>
          </w:tcPr>
          <w:p w14:paraId="4943D10C" w14:textId="2E136FF1" w:rsidR="00302EDB" w:rsidRDefault="00302EDB" w:rsidP="00302EDB">
            <w:pPr>
              <w:pStyle w:val="TAC"/>
              <w:keepNext w:val="0"/>
              <w:rPr>
                <w:sz w:val="16"/>
                <w:szCs w:val="16"/>
              </w:rPr>
            </w:pPr>
            <w:r>
              <w:rPr>
                <w:sz w:val="16"/>
                <w:szCs w:val="16"/>
              </w:rPr>
              <w:t>17.13.0</w:t>
            </w:r>
          </w:p>
        </w:tc>
      </w:tr>
      <w:tr w:rsidR="00302EDB" w:rsidRPr="00C04A08" w14:paraId="3121093F" w14:textId="77777777" w:rsidTr="00E32434">
        <w:trPr>
          <w:trHeight w:val="59"/>
          <w:jc w:val="center"/>
        </w:trPr>
        <w:tc>
          <w:tcPr>
            <w:tcW w:w="800" w:type="dxa"/>
            <w:shd w:val="solid" w:color="FFFFFF" w:fill="auto"/>
          </w:tcPr>
          <w:p w14:paraId="207795A5" w14:textId="5FD6EF0C" w:rsidR="00302EDB" w:rsidRDefault="00302EDB" w:rsidP="00302EDB">
            <w:pPr>
              <w:pStyle w:val="TAC"/>
              <w:keepNext w:val="0"/>
              <w:rPr>
                <w:sz w:val="16"/>
                <w:szCs w:val="16"/>
              </w:rPr>
            </w:pPr>
            <w:r>
              <w:rPr>
                <w:sz w:val="16"/>
                <w:szCs w:val="16"/>
              </w:rPr>
              <w:t>2024-03</w:t>
            </w:r>
          </w:p>
        </w:tc>
        <w:tc>
          <w:tcPr>
            <w:tcW w:w="800" w:type="dxa"/>
            <w:shd w:val="solid" w:color="FFFFFF" w:fill="auto"/>
          </w:tcPr>
          <w:p w14:paraId="26B49995" w14:textId="539D7C32" w:rsidR="00302EDB" w:rsidRDefault="00302EDB" w:rsidP="00302EDB">
            <w:pPr>
              <w:pStyle w:val="TAC"/>
              <w:keepNext w:val="0"/>
              <w:rPr>
                <w:sz w:val="14"/>
                <w:szCs w:val="14"/>
              </w:rPr>
            </w:pPr>
            <w:r>
              <w:rPr>
                <w:sz w:val="14"/>
                <w:szCs w:val="14"/>
              </w:rPr>
              <w:t>RAN#103</w:t>
            </w:r>
          </w:p>
        </w:tc>
        <w:tc>
          <w:tcPr>
            <w:tcW w:w="952" w:type="dxa"/>
            <w:shd w:val="solid" w:color="FFFFFF" w:fill="auto"/>
          </w:tcPr>
          <w:p w14:paraId="7974BD45" w14:textId="074B769E" w:rsidR="00302EDB" w:rsidRPr="00302EDB" w:rsidRDefault="00302EDB" w:rsidP="00302EDB">
            <w:pPr>
              <w:pStyle w:val="TAL"/>
              <w:rPr>
                <w:sz w:val="16"/>
                <w:szCs w:val="16"/>
              </w:rPr>
            </w:pPr>
            <w:r w:rsidRPr="00F07747">
              <w:rPr>
                <w:sz w:val="16"/>
                <w:szCs w:val="16"/>
              </w:rPr>
              <w:t>RP-240564</w:t>
            </w:r>
          </w:p>
        </w:tc>
        <w:tc>
          <w:tcPr>
            <w:tcW w:w="567" w:type="dxa"/>
            <w:shd w:val="solid" w:color="FFFFFF" w:fill="auto"/>
          </w:tcPr>
          <w:p w14:paraId="0E8DFF99" w14:textId="4E9A14BE" w:rsidR="00302EDB" w:rsidRPr="00302EDB" w:rsidRDefault="00302EDB" w:rsidP="00302EDB">
            <w:pPr>
              <w:pStyle w:val="TAC"/>
              <w:rPr>
                <w:sz w:val="16"/>
                <w:szCs w:val="16"/>
              </w:rPr>
            </w:pPr>
            <w:r w:rsidRPr="00F07747">
              <w:rPr>
                <w:sz w:val="16"/>
                <w:szCs w:val="16"/>
              </w:rPr>
              <w:t>0724</w:t>
            </w:r>
          </w:p>
        </w:tc>
        <w:tc>
          <w:tcPr>
            <w:tcW w:w="425" w:type="dxa"/>
            <w:shd w:val="solid" w:color="FFFFFF" w:fill="auto"/>
          </w:tcPr>
          <w:p w14:paraId="78934A0D" w14:textId="77777777" w:rsidR="00302EDB" w:rsidRPr="00302EDB" w:rsidRDefault="00302EDB" w:rsidP="00302EDB">
            <w:pPr>
              <w:pStyle w:val="TAC"/>
              <w:rPr>
                <w:sz w:val="16"/>
                <w:szCs w:val="16"/>
              </w:rPr>
            </w:pPr>
          </w:p>
        </w:tc>
        <w:tc>
          <w:tcPr>
            <w:tcW w:w="425" w:type="dxa"/>
            <w:shd w:val="solid" w:color="FFFFFF" w:fill="auto"/>
          </w:tcPr>
          <w:p w14:paraId="458CBAC6" w14:textId="081AABFF"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2E6270E" w14:textId="3611868C" w:rsidR="00302EDB" w:rsidRPr="00302EDB" w:rsidRDefault="00302EDB" w:rsidP="00302EDB">
            <w:pPr>
              <w:pStyle w:val="TAL"/>
              <w:rPr>
                <w:sz w:val="16"/>
                <w:szCs w:val="16"/>
              </w:rPr>
            </w:pPr>
            <w:r w:rsidRPr="00F07747">
              <w:rPr>
                <w:sz w:val="16"/>
                <w:szCs w:val="16"/>
              </w:rPr>
              <w:t>(NR_newRAT-Core) Clarification on requirements for initial access and RRC_Inactive</w:t>
            </w:r>
          </w:p>
        </w:tc>
        <w:tc>
          <w:tcPr>
            <w:tcW w:w="708" w:type="dxa"/>
            <w:shd w:val="solid" w:color="FFFFFF" w:fill="auto"/>
          </w:tcPr>
          <w:p w14:paraId="127517DC" w14:textId="3ABA2D9E" w:rsidR="00302EDB" w:rsidRDefault="00302EDB" w:rsidP="00302EDB">
            <w:pPr>
              <w:pStyle w:val="TAC"/>
              <w:keepNext w:val="0"/>
              <w:rPr>
                <w:sz w:val="16"/>
                <w:szCs w:val="16"/>
              </w:rPr>
            </w:pPr>
            <w:r>
              <w:rPr>
                <w:sz w:val="16"/>
                <w:szCs w:val="16"/>
              </w:rPr>
              <w:t>17.13.0</w:t>
            </w:r>
          </w:p>
        </w:tc>
      </w:tr>
      <w:tr w:rsidR="00302EDB" w:rsidRPr="00C04A08" w14:paraId="7359E45B" w14:textId="77777777" w:rsidTr="00E32434">
        <w:trPr>
          <w:trHeight w:val="59"/>
          <w:jc w:val="center"/>
        </w:trPr>
        <w:tc>
          <w:tcPr>
            <w:tcW w:w="800" w:type="dxa"/>
            <w:shd w:val="solid" w:color="FFFFFF" w:fill="auto"/>
          </w:tcPr>
          <w:p w14:paraId="5B6C83D0" w14:textId="5BB26606" w:rsidR="00302EDB" w:rsidRDefault="00302EDB" w:rsidP="00302EDB">
            <w:pPr>
              <w:pStyle w:val="TAC"/>
              <w:keepNext w:val="0"/>
              <w:rPr>
                <w:sz w:val="16"/>
                <w:szCs w:val="16"/>
              </w:rPr>
            </w:pPr>
            <w:r>
              <w:rPr>
                <w:sz w:val="16"/>
                <w:szCs w:val="16"/>
              </w:rPr>
              <w:t>2024-03</w:t>
            </w:r>
          </w:p>
        </w:tc>
        <w:tc>
          <w:tcPr>
            <w:tcW w:w="800" w:type="dxa"/>
            <w:shd w:val="solid" w:color="FFFFFF" w:fill="auto"/>
          </w:tcPr>
          <w:p w14:paraId="6D0998CD" w14:textId="6600E88B" w:rsidR="00302EDB" w:rsidRDefault="00302EDB" w:rsidP="00302EDB">
            <w:pPr>
              <w:pStyle w:val="TAC"/>
              <w:keepNext w:val="0"/>
              <w:rPr>
                <w:sz w:val="14"/>
                <w:szCs w:val="14"/>
              </w:rPr>
            </w:pPr>
            <w:r>
              <w:rPr>
                <w:sz w:val="14"/>
                <w:szCs w:val="14"/>
              </w:rPr>
              <w:t>RAN#103</w:t>
            </w:r>
          </w:p>
        </w:tc>
        <w:tc>
          <w:tcPr>
            <w:tcW w:w="952" w:type="dxa"/>
            <w:shd w:val="solid" w:color="FFFFFF" w:fill="auto"/>
          </w:tcPr>
          <w:p w14:paraId="2437F34D" w14:textId="751239A0" w:rsidR="00302EDB" w:rsidRPr="00302EDB" w:rsidRDefault="00302EDB" w:rsidP="00302EDB">
            <w:pPr>
              <w:pStyle w:val="TAL"/>
              <w:rPr>
                <w:sz w:val="16"/>
                <w:szCs w:val="16"/>
              </w:rPr>
            </w:pPr>
            <w:r w:rsidRPr="00F07747">
              <w:rPr>
                <w:sz w:val="16"/>
                <w:szCs w:val="16"/>
              </w:rPr>
              <w:t>RP-240565</w:t>
            </w:r>
          </w:p>
        </w:tc>
        <w:tc>
          <w:tcPr>
            <w:tcW w:w="567" w:type="dxa"/>
            <w:shd w:val="solid" w:color="FFFFFF" w:fill="auto"/>
          </w:tcPr>
          <w:p w14:paraId="117D8A25" w14:textId="0245097E" w:rsidR="00302EDB" w:rsidRPr="00302EDB" w:rsidRDefault="00302EDB" w:rsidP="00302EDB">
            <w:pPr>
              <w:pStyle w:val="TAC"/>
              <w:rPr>
                <w:sz w:val="16"/>
                <w:szCs w:val="16"/>
              </w:rPr>
            </w:pPr>
            <w:r w:rsidRPr="00F07747">
              <w:rPr>
                <w:sz w:val="16"/>
                <w:szCs w:val="16"/>
              </w:rPr>
              <w:t>0728</w:t>
            </w:r>
          </w:p>
        </w:tc>
        <w:tc>
          <w:tcPr>
            <w:tcW w:w="425" w:type="dxa"/>
            <w:shd w:val="solid" w:color="FFFFFF" w:fill="auto"/>
          </w:tcPr>
          <w:p w14:paraId="182977A0" w14:textId="77777777" w:rsidR="00302EDB" w:rsidRPr="00302EDB" w:rsidRDefault="00302EDB" w:rsidP="00302EDB">
            <w:pPr>
              <w:pStyle w:val="TAC"/>
              <w:rPr>
                <w:sz w:val="16"/>
                <w:szCs w:val="16"/>
              </w:rPr>
            </w:pPr>
          </w:p>
        </w:tc>
        <w:tc>
          <w:tcPr>
            <w:tcW w:w="425" w:type="dxa"/>
            <w:shd w:val="solid" w:color="FFFFFF" w:fill="auto"/>
          </w:tcPr>
          <w:p w14:paraId="09DEE1DC" w14:textId="2D89CE90"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8B7942" w14:textId="59637E34" w:rsidR="00302EDB" w:rsidRPr="00302EDB" w:rsidRDefault="00302EDB" w:rsidP="00302EDB">
            <w:pPr>
              <w:pStyle w:val="TAL"/>
              <w:rPr>
                <w:sz w:val="16"/>
                <w:szCs w:val="16"/>
              </w:rPr>
            </w:pPr>
            <w:r w:rsidRPr="00F07747">
              <w:rPr>
                <w:sz w:val="16"/>
                <w:szCs w:val="16"/>
              </w:rPr>
              <w:t>(NR_newRAT-Core) CR for Rel-17 TS 38.101-2 on correction of MPR requirement for CA</w:t>
            </w:r>
          </w:p>
        </w:tc>
        <w:tc>
          <w:tcPr>
            <w:tcW w:w="708" w:type="dxa"/>
            <w:shd w:val="solid" w:color="FFFFFF" w:fill="auto"/>
          </w:tcPr>
          <w:p w14:paraId="6FB7A5A0" w14:textId="1374E1AA" w:rsidR="00302EDB" w:rsidRDefault="00302EDB" w:rsidP="00302EDB">
            <w:pPr>
              <w:pStyle w:val="TAC"/>
              <w:keepNext w:val="0"/>
              <w:rPr>
                <w:sz w:val="16"/>
                <w:szCs w:val="16"/>
              </w:rPr>
            </w:pPr>
            <w:r>
              <w:rPr>
                <w:sz w:val="16"/>
                <w:szCs w:val="16"/>
              </w:rPr>
              <w:t>17.13.0</w:t>
            </w:r>
          </w:p>
        </w:tc>
      </w:tr>
      <w:tr w:rsidR="00302EDB" w:rsidRPr="00C04A08" w14:paraId="64C70EA8" w14:textId="77777777" w:rsidTr="00E32434">
        <w:trPr>
          <w:trHeight w:val="59"/>
          <w:jc w:val="center"/>
        </w:trPr>
        <w:tc>
          <w:tcPr>
            <w:tcW w:w="800" w:type="dxa"/>
            <w:shd w:val="solid" w:color="FFFFFF" w:fill="auto"/>
          </w:tcPr>
          <w:p w14:paraId="7F7F869D" w14:textId="4BE5F9B5" w:rsidR="00302EDB" w:rsidRDefault="00302EDB" w:rsidP="00302EDB">
            <w:pPr>
              <w:pStyle w:val="TAC"/>
              <w:keepNext w:val="0"/>
              <w:rPr>
                <w:sz w:val="16"/>
                <w:szCs w:val="16"/>
              </w:rPr>
            </w:pPr>
            <w:r>
              <w:rPr>
                <w:sz w:val="16"/>
                <w:szCs w:val="16"/>
              </w:rPr>
              <w:t>2024-03</w:t>
            </w:r>
          </w:p>
        </w:tc>
        <w:tc>
          <w:tcPr>
            <w:tcW w:w="800" w:type="dxa"/>
            <w:shd w:val="solid" w:color="FFFFFF" w:fill="auto"/>
          </w:tcPr>
          <w:p w14:paraId="5A5C3EAD" w14:textId="50A96D18" w:rsidR="00302EDB" w:rsidRDefault="00302EDB" w:rsidP="00302EDB">
            <w:pPr>
              <w:pStyle w:val="TAC"/>
              <w:keepNext w:val="0"/>
              <w:rPr>
                <w:sz w:val="14"/>
                <w:szCs w:val="14"/>
              </w:rPr>
            </w:pPr>
            <w:r>
              <w:rPr>
                <w:sz w:val="14"/>
                <w:szCs w:val="14"/>
              </w:rPr>
              <w:t>RAN#103</w:t>
            </w:r>
          </w:p>
        </w:tc>
        <w:tc>
          <w:tcPr>
            <w:tcW w:w="952" w:type="dxa"/>
            <w:shd w:val="solid" w:color="FFFFFF" w:fill="auto"/>
          </w:tcPr>
          <w:p w14:paraId="1FDD669D" w14:textId="5739B219" w:rsidR="00302EDB" w:rsidRPr="00302EDB" w:rsidRDefault="00302EDB" w:rsidP="00302EDB">
            <w:pPr>
              <w:pStyle w:val="TAL"/>
              <w:rPr>
                <w:sz w:val="16"/>
                <w:szCs w:val="16"/>
              </w:rPr>
            </w:pPr>
            <w:r w:rsidRPr="00F07747">
              <w:rPr>
                <w:sz w:val="16"/>
                <w:szCs w:val="16"/>
              </w:rPr>
              <w:t>RP-240559</w:t>
            </w:r>
          </w:p>
        </w:tc>
        <w:tc>
          <w:tcPr>
            <w:tcW w:w="567" w:type="dxa"/>
            <w:shd w:val="solid" w:color="FFFFFF" w:fill="auto"/>
          </w:tcPr>
          <w:p w14:paraId="0BB660DE" w14:textId="1AC62F1A" w:rsidR="00302EDB" w:rsidRPr="00302EDB" w:rsidRDefault="00302EDB" w:rsidP="00302EDB">
            <w:pPr>
              <w:pStyle w:val="TAC"/>
              <w:rPr>
                <w:sz w:val="16"/>
                <w:szCs w:val="16"/>
              </w:rPr>
            </w:pPr>
            <w:r w:rsidRPr="00F07747">
              <w:rPr>
                <w:sz w:val="16"/>
                <w:szCs w:val="16"/>
              </w:rPr>
              <w:t>0730</w:t>
            </w:r>
          </w:p>
        </w:tc>
        <w:tc>
          <w:tcPr>
            <w:tcW w:w="425" w:type="dxa"/>
            <w:shd w:val="solid" w:color="FFFFFF" w:fill="auto"/>
          </w:tcPr>
          <w:p w14:paraId="6EAED13A" w14:textId="4009B92F" w:rsidR="00302EDB" w:rsidRPr="00302EDB" w:rsidRDefault="00302EDB" w:rsidP="00302EDB">
            <w:pPr>
              <w:pStyle w:val="TAC"/>
              <w:rPr>
                <w:sz w:val="16"/>
                <w:szCs w:val="16"/>
              </w:rPr>
            </w:pPr>
            <w:r w:rsidRPr="00F07747">
              <w:rPr>
                <w:sz w:val="16"/>
                <w:szCs w:val="16"/>
              </w:rPr>
              <w:t>1</w:t>
            </w:r>
          </w:p>
        </w:tc>
        <w:tc>
          <w:tcPr>
            <w:tcW w:w="425" w:type="dxa"/>
            <w:shd w:val="solid" w:color="FFFFFF" w:fill="auto"/>
          </w:tcPr>
          <w:p w14:paraId="439DA132" w14:textId="50121784" w:rsidR="00302EDB" w:rsidRPr="00302EDB" w:rsidRDefault="00302EDB" w:rsidP="00302EDB">
            <w:pPr>
              <w:pStyle w:val="TAC"/>
              <w:rPr>
                <w:sz w:val="16"/>
                <w:szCs w:val="16"/>
              </w:rPr>
            </w:pPr>
            <w:r w:rsidRPr="00F0774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13DD036" w14:textId="58ED6675" w:rsidR="00302EDB" w:rsidRPr="00302EDB" w:rsidRDefault="00302EDB" w:rsidP="00302EDB">
            <w:pPr>
              <w:pStyle w:val="TAL"/>
              <w:rPr>
                <w:sz w:val="16"/>
                <w:szCs w:val="16"/>
              </w:rPr>
            </w:pPr>
            <w:r w:rsidRPr="00F07747">
              <w:rPr>
                <w:sz w:val="16"/>
                <w:szCs w:val="16"/>
              </w:rPr>
              <w:t>Clarification of highSpeedMeasFlag-r17 in PC6 spherical coverage requirement</w:t>
            </w:r>
          </w:p>
        </w:tc>
        <w:tc>
          <w:tcPr>
            <w:tcW w:w="708" w:type="dxa"/>
            <w:shd w:val="solid" w:color="FFFFFF" w:fill="auto"/>
          </w:tcPr>
          <w:p w14:paraId="0B696151" w14:textId="0601F361" w:rsidR="00302EDB" w:rsidRDefault="00302EDB" w:rsidP="00302EDB">
            <w:pPr>
              <w:pStyle w:val="TAC"/>
              <w:keepNext w:val="0"/>
              <w:rPr>
                <w:sz w:val="16"/>
                <w:szCs w:val="16"/>
              </w:rPr>
            </w:pPr>
            <w:r>
              <w:rPr>
                <w:sz w:val="16"/>
                <w:szCs w:val="16"/>
              </w:rPr>
              <w:t>17.13.0</w:t>
            </w:r>
          </w:p>
        </w:tc>
      </w:tr>
      <w:tr w:rsidR="006912B3" w:rsidRPr="00C04A08" w14:paraId="785EAC85" w14:textId="77777777" w:rsidTr="00E32434">
        <w:trPr>
          <w:trHeight w:val="59"/>
          <w:jc w:val="center"/>
        </w:trPr>
        <w:tc>
          <w:tcPr>
            <w:tcW w:w="800" w:type="dxa"/>
            <w:shd w:val="solid" w:color="FFFFFF" w:fill="auto"/>
          </w:tcPr>
          <w:p w14:paraId="1E0EF119" w14:textId="491D4F6D" w:rsidR="006912B3" w:rsidRDefault="006912B3" w:rsidP="006912B3">
            <w:pPr>
              <w:pStyle w:val="TAC"/>
              <w:keepNext w:val="0"/>
              <w:rPr>
                <w:sz w:val="16"/>
                <w:szCs w:val="16"/>
              </w:rPr>
            </w:pPr>
            <w:r>
              <w:rPr>
                <w:sz w:val="16"/>
                <w:szCs w:val="16"/>
              </w:rPr>
              <w:t>2024-06</w:t>
            </w:r>
          </w:p>
        </w:tc>
        <w:tc>
          <w:tcPr>
            <w:tcW w:w="800" w:type="dxa"/>
            <w:shd w:val="solid" w:color="FFFFFF" w:fill="auto"/>
          </w:tcPr>
          <w:p w14:paraId="3E440028" w14:textId="02D4D9A4" w:rsidR="006912B3" w:rsidRDefault="006912B3" w:rsidP="006912B3">
            <w:pPr>
              <w:pStyle w:val="TAC"/>
              <w:keepNext w:val="0"/>
              <w:rPr>
                <w:sz w:val="14"/>
                <w:szCs w:val="14"/>
              </w:rPr>
            </w:pPr>
            <w:r>
              <w:rPr>
                <w:sz w:val="14"/>
                <w:szCs w:val="14"/>
              </w:rPr>
              <w:t>RAN#104</w:t>
            </w:r>
          </w:p>
        </w:tc>
        <w:tc>
          <w:tcPr>
            <w:tcW w:w="952" w:type="dxa"/>
            <w:shd w:val="solid" w:color="FFFFFF" w:fill="auto"/>
          </w:tcPr>
          <w:p w14:paraId="51C6E196" w14:textId="002CF1B8" w:rsidR="006912B3" w:rsidRPr="006912B3" w:rsidRDefault="006912B3" w:rsidP="006912B3">
            <w:pPr>
              <w:pStyle w:val="TAL"/>
              <w:rPr>
                <w:sz w:val="16"/>
                <w:szCs w:val="16"/>
              </w:rPr>
            </w:pPr>
            <w:r w:rsidRPr="006912B3">
              <w:rPr>
                <w:sz w:val="16"/>
                <w:szCs w:val="16"/>
              </w:rPr>
              <w:t>RP-241400</w:t>
            </w:r>
          </w:p>
        </w:tc>
        <w:tc>
          <w:tcPr>
            <w:tcW w:w="567" w:type="dxa"/>
            <w:shd w:val="solid" w:color="FFFFFF" w:fill="auto"/>
          </w:tcPr>
          <w:p w14:paraId="55C91647" w14:textId="0FEFCD62" w:rsidR="006912B3" w:rsidRPr="006912B3" w:rsidRDefault="006912B3" w:rsidP="006912B3">
            <w:pPr>
              <w:pStyle w:val="TAC"/>
              <w:rPr>
                <w:sz w:val="16"/>
                <w:szCs w:val="16"/>
              </w:rPr>
            </w:pPr>
            <w:r w:rsidRPr="006912B3">
              <w:rPr>
                <w:sz w:val="16"/>
                <w:szCs w:val="16"/>
              </w:rPr>
              <w:t>0739</w:t>
            </w:r>
          </w:p>
        </w:tc>
        <w:tc>
          <w:tcPr>
            <w:tcW w:w="425" w:type="dxa"/>
            <w:shd w:val="solid" w:color="FFFFFF" w:fill="auto"/>
          </w:tcPr>
          <w:p w14:paraId="1E687305" w14:textId="7DA6EF08" w:rsidR="006912B3" w:rsidRPr="006912B3" w:rsidRDefault="006912B3" w:rsidP="006912B3">
            <w:pPr>
              <w:pStyle w:val="TAC"/>
              <w:rPr>
                <w:sz w:val="16"/>
                <w:szCs w:val="16"/>
              </w:rPr>
            </w:pPr>
            <w:r w:rsidRPr="006912B3">
              <w:rPr>
                <w:sz w:val="16"/>
                <w:szCs w:val="16"/>
              </w:rPr>
              <w:t>1</w:t>
            </w:r>
          </w:p>
        </w:tc>
        <w:tc>
          <w:tcPr>
            <w:tcW w:w="425" w:type="dxa"/>
            <w:shd w:val="solid" w:color="FFFFFF" w:fill="auto"/>
          </w:tcPr>
          <w:p w14:paraId="28113666" w14:textId="082CFC39" w:rsidR="006912B3" w:rsidRPr="006912B3" w:rsidRDefault="006912B3" w:rsidP="006912B3">
            <w:pPr>
              <w:pStyle w:val="TAC"/>
              <w:rPr>
                <w:sz w:val="16"/>
                <w:szCs w:val="16"/>
              </w:rPr>
            </w:pPr>
            <w:r w:rsidRPr="006912B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60A7A5" w14:textId="199F271C" w:rsidR="006912B3" w:rsidRPr="006912B3" w:rsidRDefault="006912B3" w:rsidP="006912B3">
            <w:pPr>
              <w:pStyle w:val="TAL"/>
              <w:rPr>
                <w:sz w:val="16"/>
                <w:szCs w:val="16"/>
              </w:rPr>
            </w:pPr>
            <w:r w:rsidRPr="006912B3">
              <w:rPr>
                <w:sz w:val="16"/>
                <w:szCs w:val="16"/>
              </w:rPr>
              <w:t>CR for TS 38.101-2 Rel-17 clarification on Redcap Applicability in FR2 power classes</w:t>
            </w:r>
          </w:p>
        </w:tc>
        <w:tc>
          <w:tcPr>
            <w:tcW w:w="708" w:type="dxa"/>
            <w:shd w:val="solid" w:color="FFFFFF" w:fill="auto"/>
          </w:tcPr>
          <w:p w14:paraId="120C2E73" w14:textId="6BBA8B63" w:rsidR="006912B3" w:rsidRDefault="006912B3" w:rsidP="006912B3">
            <w:pPr>
              <w:pStyle w:val="TAC"/>
              <w:keepNext w:val="0"/>
              <w:rPr>
                <w:sz w:val="16"/>
                <w:szCs w:val="16"/>
              </w:rPr>
            </w:pPr>
            <w:r>
              <w:rPr>
                <w:sz w:val="16"/>
                <w:szCs w:val="16"/>
              </w:rPr>
              <w:t>17.14.0</w:t>
            </w:r>
          </w:p>
        </w:tc>
      </w:tr>
      <w:tr w:rsidR="006912B3" w:rsidRPr="00C04A08" w14:paraId="7AFC49C8" w14:textId="77777777" w:rsidTr="00E32434">
        <w:trPr>
          <w:trHeight w:val="59"/>
          <w:jc w:val="center"/>
        </w:trPr>
        <w:tc>
          <w:tcPr>
            <w:tcW w:w="800" w:type="dxa"/>
            <w:shd w:val="solid" w:color="FFFFFF" w:fill="auto"/>
          </w:tcPr>
          <w:p w14:paraId="67590B80" w14:textId="66E1717F" w:rsidR="006912B3" w:rsidRDefault="006912B3" w:rsidP="006912B3">
            <w:pPr>
              <w:pStyle w:val="TAC"/>
              <w:keepNext w:val="0"/>
              <w:rPr>
                <w:sz w:val="16"/>
                <w:szCs w:val="16"/>
              </w:rPr>
            </w:pPr>
            <w:r>
              <w:rPr>
                <w:sz w:val="16"/>
                <w:szCs w:val="16"/>
              </w:rPr>
              <w:t>2024-06</w:t>
            </w:r>
          </w:p>
        </w:tc>
        <w:tc>
          <w:tcPr>
            <w:tcW w:w="800" w:type="dxa"/>
            <w:shd w:val="solid" w:color="FFFFFF" w:fill="auto"/>
          </w:tcPr>
          <w:p w14:paraId="5E1B2C21" w14:textId="71CBFDF5" w:rsidR="006912B3" w:rsidRDefault="006912B3" w:rsidP="006912B3">
            <w:pPr>
              <w:pStyle w:val="TAC"/>
              <w:keepNext w:val="0"/>
              <w:rPr>
                <w:sz w:val="14"/>
                <w:szCs w:val="14"/>
              </w:rPr>
            </w:pPr>
            <w:r>
              <w:rPr>
                <w:sz w:val="14"/>
                <w:szCs w:val="14"/>
              </w:rPr>
              <w:t>RAN#104</w:t>
            </w:r>
          </w:p>
        </w:tc>
        <w:tc>
          <w:tcPr>
            <w:tcW w:w="952" w:type="dxa"/>
            <w:shd w:val="solid" w:color="FFFFFF" w:fill="auto"/>
          </w:tcPr>
          <w:p w14:paraId="5378C6C7" w14:textId="5741D71A" w:rsidR="006912B3" w:rsidRPr="006912B3" w:rsidRDefault="006912B3" w:rsidP="006912B3">
            <w:pPr>
              <w:pStyle w:val="TAL"/>
              <w:rPr>
                <w:sz w:val="16"/>
                <w:szCs w:val="16"/>
              </w:rPr>
            </w:pPr>
            <w:r w:rsidRPr="006912B3">
              <w:rPr>
                <w:sz w:val="16"/>
                <w:szCs w:val="16"/>
              </w:rPr>
              <w:t>RP-241394</w:t>
            </w:r>
          </w:p>
        </w:tc>
        <w:tc>
          <w:tcPr>
            <w:tcW w:w="567" w:type="dxa"/>
            <w:shd w:val="solid" w:color="FFFFFF" w:fill="auto"/>
          </w:tcPr>
          <w:p w14:paraId="5B6EA37F" w14:textId="40D4C2FD" w:rsidR="006912B3" w:rsidRPr="006912B3" w:rsidRDefault="006912B3" w:rsidP="006912B3">
            <w:pPr>
              <w:pStyle w:val="TAC"/>
              <w:rPr>
                <w:sz w:val="16"/>
                <w:szCs w:val="16"/>
              </w:rPr>
            </w:pPr>
            <w:r w:rsidRPr="006912B3">
              <w:rPr>
                <w:sz w:val="16"/>
                <w:szCs w:val="16"/>
              </w:rPr>
              <w:t>0744</w:t>
            </w:r>
          </w:p>
        </w:tc>
        <w:tc>
          <w:tcPr>
            <w:tcW w:w="425" w:type="dxa"/>
            <w:shd w:val="solid" w:color="FFFFFF" w:fill="auto"/>
          </w:tcPr>
          <w:p w14:paraId="3E832BDC" w14:textId="77777777" w:rsidR="006912B3" w:rsidRPr="006912B3" w:rsidRDefault="006912B3" w:rsidP="006912B3">
            <w:pPr>
              <w:pStyle w:val="TAC"/>
              <w:rPr>
                <w:sz w:val="16"/>
                <w:szCs w:val="16"/>
              </w:rPr>
            </w:pPr>
          </w:p>
        </w:tc>
        <w:tc>
          <w:tcPr>
            <w:tcW w:w="425" w:type="dxa"/>
            <w:shd w:val="solid" w:color="FFFFFF" w:fill="auto"/>
          </w:tcPr>
          <w:p w14:paraId="49365FE7" w14:textId="3D494B29" w:rsidR="006912B3" w:rsidRPr="006912B3" w:rsidRDefault="006912B3" w:rsidP="006912B3">
            <w:pPr>
              <w:pStyle w:val="TAC"/>
              <w:rPr>
                <w:sz w:val="16"/>
                <w:szCs w:val="16"/>
              </w:rPr>
            </w:pPr>
            <w:r w:rsidRPr="006912B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8119E51" w14:textId="77777777" w:rsidR="006912B3" w:rsidRDefault="006912B3" w:rsidP="006912B3">
            <w:pPr>
              <w:pStyle w:val="TAL"/>
              <w:rPr>
                <w:sz w:val="16"/>
                <w:szCs w:val="16"/>
              </w:rPr>
            </w:pPr>
            <w:r w:rsidRPr="006912B3">
              <w:rPr>
                <w:sz w:val="16"/>
                <w:szCs w:val="16"/>
              </w:rPr>
              <w:t>(NR_CA_R17_intra-Core) CR for 38.101-2 to correct UL configurations for intra-band non-contiguous CA</w:t>
            </w:r>
          </w:p>
          <w:p w14:paraId="4609F79C" w14:textId="2499BE6B" w:rsidR="003428D9" w:rsidRPr="006912B3" w:rsidRDefault="003428D9" w:rsidP="006912B3">
            <w:pPr>
              <w:pStyle w:val="TAL"/>
              <w:rPr>
                <w:sz w:val="16"/>
                <w:szCs w:val="16"/>
              </w:rPr>
            </w:pPr>
            <w:r>
              <w:rPr>
                <w:sz w:val="16"/>
                <w:szCs w:val="16"/>
              </w:rPr>
              <w:t>NOTE: This CR is implemented using the format as defined in the current specification.</w:t>
            </w:r>
          </w:p>
        </w:tc>
        <w:tc>
          <w:tcPr>
            <w:tcW w:w="708" w:type="dxa"/>
            <w:shd w:val="solid" w:color="FFFFFF" w:fill="auto"/>
          </w:tcPr>
          <w:p w14:paraId="076CFB95" w14:textId="389C144F" w:rsidR="006912B3" w:rsidRDefault="006912B3" w:rsidP="006912B3">
            <w:pPr>
              <w:pStyle w:val="TAC"/>
              <w:keepNext w:val="0"/>
              <w:rPr>
                <w:sz w:val="16"/>
                <w:szCs w:val="16"/>
              </w:rPr>
            </w:pPr>
            <w:r w:rsidRPr="00752796">
              <w:rPr>
                <w:sz w:val="16"/>
                <w:szCs w:val="16"/>
              </w:rPr>
              <w:t>17.14.0</w:t>
            </w:r>
          </w:p>
        </w:tc>
      </w:tr>
      <w:tr w:rsidR="006912B3" w:rsidRPr="00C04A08" w14:paraId="3783622B" w14:textId="77777777" w:rsidTr="00E32434">
        <w:trPr>
          <w:trHeight w:val="59"/>
          <w:jc w:val="center"/>
        </w:trPr>
        <w:tc>
          <w:tcPr>
            <w:tcW w:w="800" w:type="dxa"/>
            <w:shd w:val="solid" w:color="FFFFFF" w:fill="auto"/>
          </w:tcPr>
          <w:p w14:paraId="1BDCD1A4" w14:textId="39DAA4A1" w:rsidR="006912B3" w:rsidRDefault="006912B3" w:rsidP="006912B3">
            <w:pPr>
              <w:pStyle w:val="TAC"/>
              <w:keepNext w:val="0"/>
              <w:rPr>
                <w:sz w:val="16"/>
                <w:szCs w:val="16"/>
              </w:rPr>
            </w:pPr>
            <w:r>
              <w:rPr>
                <w:sz w:val="16"/>
                <w:szCs w:val="16"/>
              </w:rPr>
              <w:t>2024-06</w:t>
            </w:r>
          </w:p>
        </w:tc>
        <w:tc>
          <w:tcPr>
            <w:tcW w:w="800" w:type="dxa"/>
            <w:shd w:val="solid" w:color="FFFFFF" w:fill="auto"/>
          </w:tcPr>
          <w:p w14:paraId="01633BB3" w14:textId="13EA7B73" w:rsidR="006912B3" w:rsidRDefault="006912B3" w:rsidP="006912B3">
            <w:pPr>
              <w:pStyle w:val="TAC"/>
              <w:keepNext w:val="0"/>
              <w:rPr>
                <w:sz w:val="14"/>
                <w:szCs w:val="14"/>
              </w:rPr>
            </w:pPr>
            <w:r>
              <w:rPr>
                <w:sz w:val="14"/>
                <w:szCs w:val="14"/>
              </w:rPr>
              <w:t>RAN#104</w:t>
            </w:r>
          </w:p>
        </w:tc>
        <w:tc>
          <w:tcPr>
            <w:tcW w:w="952" w:type="dxa"/>
            <w:shd w:val="solid" w:color="FFFFFF" w:fill="auto"/>
          </w:tcPr>
          <w:p w14:paraId="56F60191" w14:textId="13E5F76F" w:rsidR="006912B3" w:rsidRPr="006912B3" w:rsidRDefault="006912B3" w:rsidP="006912B3">
            <w:pPr>
              <w:pStyle w:val="TAL"/>
              <w:rPr>
                <w:sz w:val="16"/>
                <w:szCs w:val="16"/>
              </w:rPr>
            </w:pPr>
            <w:r w:rsidRPr="006912B3">
              <w:rPr>
                <w:sz w:val="16"/>
                <w:szCs w:val="16"/>
              </w:rPr>
              <w:t>RP-241383</w:t>
            </w:r>
          </w:p>
        </w:tc>
        <w:tc>
          <w:tcPr>
            <w:tcW w:w="567" w:type="dxa"/>
            <w:shd w:val="solid" w:color="FFFFFF" w:fill="auto"/>
          </w:tcPr>
          <w:p w14:paraId="36A6F2B7" w14:textId="3FD54946" w:rsidR="006912B3" w:rsidRPr="006912B3" w:rsidRDefault="006912B3" w:rsidP="006912B3">
            <w:pPr>
              <w:pStyle w:val="TAC"/>
              <w:rPr>
                <w:sz w:val="16"/>
                <w:szCs w:val="16"/>
              </w:rPr>
            </w:pPr>
            <w:r w:rsidRPr="006912B3">
              <w:rPr>
                <w:sz w:val="16"/>
                <w:szCs w:val="16"/>
              </w:rPr>
              <w:t>0749</w:t>
            </w:r>
          </w:p>
        </w:tc>
        <w:tc>
          <w:tcPr>
            <w:tcW w:w="425" w:type="dxa"/>
            <w:shd w:val="solid" w:color="FFFFFF" w:fill="auto"/>
          </w:tcPr>
          <w:p w14:paraId="3DBA3005" w14:textId="7468D30D" w:rsidR="006912B3" w:rsidRPr="006912B3" w:rsidRDefault="006912B3" w:rsidP="006912B3">
            <w:pPr>
              <w:pStyle w:val="TAC"/>
              <w:rPr>
                <w:sz w:val="16"/>
                <w:szCs w:val="16"/>
              </w:rPr>
            </w:pPr>
            <w:r w:rsidRPr="006912B3">
              <w:rPr>
                <w:sz w:val="16"/>
                <w:szCs w:val="16"/>
              </w:rPr>
              <w:t>1</w:t>
            </w:r>
          </w:p>
        </w:tc>
        <w:tc>
          <w:tcPr>
            <w:tcW w:w="425" w:type="dxa"/>
            <w:shd w:val="solid" w:color="FFFFFF" w:fill="auto"/>
          </w:tcPr>
          <w:p w14:paraId="2AD10BFB" w14:textId="747584A4" w:rsidR="006912B3" w:rsidRPr="006912B3" w:rsidRDefault="006912B3" w:rsidP="006912B3">
            <w:pPr>
              <w:pStyle w:val="TAC"/>
              <w:rPr>
                <w:sz w:val="16"/>
                <w:szCs w:val="16"/>
              </w:rPr>
            </w:pPr>
            <w:r w:rsidRPr="006912B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55FB2" w14:textId="2CD03665" w:rsidR="006912B3" w:rsidRPr="006912B3" w:rsidRDefault="006912B3" w:rsidP="006912B3">
            <w:pPr>
              <w:pStyle w:val="TAL"/>
              <w:rPr>
                <w:sz w:val="16"/>
                <w:szCs w:val="16"/>
              </w:rPr>
            </w:pPr>
            <w:r w:rsidRPr="006912B3">
              <w:rPr>
                <w:sz w:val="16"/>
                <w:szCs w:val="16"/>
              </w:rPr>
              <w:t>(NR_newRAT-Core) CR for TS 38.101-2 Correction on the modifiedMPR table</w:t>
            </w:r>
          </w:p>
        </w:tc>
        <w:tc>
          <w:tcPr>
            <w:tcW w:w="708" w:type="dxa"/>
            <w:shd w:val="solid" w:color="FFFFFF" w:fill="auto"/>
          </w:tcPr>
          <w:p w14:paraId="1EF4FC65" w14:textId="56C3ED45" w:rsidR="006912B3" w:rsidRDefault="006912B3" w:rsidP="006912B3">
            <w:pPr>
              <w:pStyle w:val="TAC"/>
              <w:keepNext w:val="0"/>
              <w:rPr>
                <w:sz w:val="16"/>
                <w:szCs w:val="16"/>
              </w:rPr>
            </w:pPr>
            <w:r w:rsidRPr="00752796">
              <w:rPr>
                <w:sz w:val="16"/>
                <w:szCs w:val="16"/>
              </w:rPr>
              <w:t>17.14.0</w:t>
            </w:r>
          </w:p>
        </w:tc>
      </w:tr>
    </w:tbl>
    <w:p w14:paraId="2F5FF894" w14:textId="77777777" w:rsidR="00080512" w:rsidRPr="00C04A08" w:rsidRDefault="00080512"/>
    <w:sectPr w:rsidR="00080512" w:rsidRPr="00C04A08">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98F1CE" w14:textId="77777777" w:rsidR="00C40521" w:rsidRDefault="00C40521">
      <w:r>
        <w:separator/>
      </w:r>
    </w:p>
  </w:endnote>
  <w:endnote w:type="continuationSeparator" w:id="0">
    <w:p w14:paraId="5522D5E5" w14:textId="77777777" w:rsidR="00C40521" w:rsidRDefault="00C405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default"/>
    <w:sig w:usb0="00000000" w:usb1="0000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789187" w14:textId="77777777" w:rsidR="00C40521" w:rsidRDefault="00C40521">
      <w:r>
        <w:separator/>
      </w:r>
    </w:p>
  </w:footnote>
  <w:footnote w:type="continuationSeparator" w:id="0">
    <w:p w14:paraId="64CFB426" w14:textId="77777777" w:rsidR="00C40521" w:rsidRDefault="00C405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20286D22"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394B">
      <w:rPr>
        <w:rFonts w:ascii="Arial" w:hAnsi="Arial" w:cs="Arial"/>
        <w:b/>
        <w:noProof/>
        <w:sz w:val="18"/>
        <w:szCs w:val="18"/>
      </w:rPr>
      <w:t>Release 17</w:t>
    </w:r>
    <w:r>
      <w:rPr>
        <w:rFonts w:ascii="Arial" w:hAnsi="Arial" w:cs="Arial"/>
        <w:b/>
        <w:sz w:val="18"/>
        <w:szCs w:val="18"/>
      </w:rPr>
      <w:fldChar w:fldCharType="end"/>
    </w:r>
  </w:p>
  <w:p w14:paraId="3FC0D890" w14:textId="0417FB5C"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394B">
      <w:rPr>
        <w:rFonts w:ascii="Arial" w:hAnsi="Arial" w:cs="Arial"/>
        <w:b/>
        <w:noProof/>
        <w:sz w:val="18"/>
        <w:szCs w:val="18"/>
      </w:rPr>
      <w:t>3GPP TS 38.101-2 V17.1314.0 (2024-0306)</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AF19A4" w14:textId="3437D32B"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110B">
      <w:rPr>
        <w:rFonts w:ascii="Arial" w:hAnsi="Arial" w:cs="Arial"/>
        <w:b/>
        <w:noProof/>
        <w:sz w:val="18"/>
        <w:szCs w:val="18"/>
      </w:rPr>
      <w:t>3GPP TS 38.101-2 V17.1314.0 (2024-0306)</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6EDEED11"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110B">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21486FD5"/>
    <w:multiLevelType w:val="hybridMultilevel"/>
    <w:tmpl w:val="35A20C8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74480"/>
    <w:multiLevelType w:val="hybridMultilevel"/>
    <w:tmpl w:val="E6840A40"/>
    <w:lvl w:ilvl="0" w:tplc="0409000B">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7"/>
  </w:num>
  <w:num w:numId="2" w16cid:durableId="711883189">
    <w:abstractNumId w:val="20"/>
  </w:num>
  <w:num w:numId="3" w16cid:durableId="2050102980">
    <w:abstractNumId w:val="3"/>
  </w:num>
  <w:num w:numId="4" w16cid:durableId="1839537399">
    <w:abstractNumId w:val="16"/>
  </w:num>
  <w:num w:numId="5" w16cid:durableId="1283878415">
    <w:abstractNumId w:val="11"/>
  </w:num>
  <w:num w:numId="6" w16cid:durableId="990017727">
    <w:abstractNumId w:val="19"/>
  </w:num>
  <w:num w:numId="7" w16cid:durableId="1725836794">
    <w:abstractNumId w:val="21"/>
  </w:num>
  <w:num w:numId="8" w16cid:durableId="2147356464">
    <w:abstractNumId w:val="23"/>
  </w:num>
  <w:num w:numId="9" w16cid:durableId="211842702">
    <w:abstractNumId w:val="8"/>
  </w:num>
  <w:num w:numId="10" w16cid:durableId="1554123439">
    <w:abstractNumId w:val="4"/>
  </w:num>
  <w:num w:numId="11" w16cid:durableId="775367110">
    <w:abstractNumId w:val="12"/>
  </w:num>
  <w:num w:numId="12" w16cid:durableId="844131199">
    <w:abstractNumId w:val="13"/>
  </w:num>
  <w:num w:numId="13" w16cid:durableId="853492234">
    <w:abstractNumId w:val="9"/>
  </w:num>
  <w:num w:numId="14" w16cid:durableId="1911957655">
    <w:abstractNumId w:val="17"/>
  </w:num>
  <w:num w:numId="15" w16cid:durableId="1362168936">
    <w:abstractNumId w:val="0"/>
  </w:num>
  <w:num w:numId="16" w16cid:durableId="1298993795">
    <w:abstractNumId w:val="18"/>
  </w:num>
  <w:num w:numId="17" w16cid:durableId="1585335962">
    <w:abstractNumId w:val="14"/>
  </w:num>
  <w:num w:numId="18" w16cid:durableId="616184266">
    <w:abstractNumId w:val="1"/>
  </w:num>
  <w:num w:numId="19" w16cid:durableId="1915430502">
    <w:abstractNumId w:val="22"/>
  </w:num>
  <w:num w:numId="20" w16cid:durableId="1040743719">
    <w:abstractNumId w:val="5"/>
  </w:num>
  <w:num w:numId="21" w16cid:durableId="1520894086">
    <w:abstractNumId w:val="2"/>
  </w:num>
  <w:num w:numId="22" w16cid:durableId="1789621118">
    <w:abstractNumId w:val="15"/>
  </w:num>
  <w:num w:numId="23" w16cid:durableId="1677269642">
    <w:abstractNumId w:val="6"/>
  </w:num>
  <w:num w:numId="24" w16cid:durableId="1242911546">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430F"/>
    <w:rsid w:val="00005C0C"/>
    <w:rsid w:val="00012DC8"/>
    <w:rsid w:val="00014677"/>
    <w:rsid w:val="00016FED"/>
    <w:rsid w:val="000239D9"/>
    <w:rsid w:val="00024EFD"/>
    <w:rsid w:val="00033397"/>
    <w:rsid w:val="00033886"/>
    <w:rsid w:val="00033C26"/>
    <w:rsid w:val="00036373"/>
    <w:rsid w:val="0003663D"/>
    <w:rsid w:val="00040095"/>
    <w:rsid w:val="0004358E"/>
    <w:rsid w:val="00045BD4"/>
    <w:rsid w:val="00051834"/>
    <w:rsid w:val="000527C2"/>
    <w:rsid w:val="00054A22"/>
    <w:rsid w:val="0005693C"/>
    <w:rsid w:val="00062023"/>
    <w:rsid w:val="000655A6"/>
    <w:rsid w:val="00066261"/>
    <w:rsid w:val="0007123C"/>
    <w:rsid w:val="000737DE"/>
    <w:rsid w:val="00074700"/>
    <w:rsid w:val="00076CD5"/>
    <w:rsid w:val="00080512"/>
    <w:rsid w:val="0008589F"/>
    <w:rsid w:val="000877B0"/>
    <w:rsid w:val="00092713"/>
    <w:rsid w:val="000A06C7"/>
    <w:rsid w:val="000A1FAD"/>
    <w:rsid w:val="000A2332"/>
    <w:rsid w:val="000A6E07"/>
    <w:rsid w:val="000C1B09"/>
    <w:rsid w:val="000C47C3"/>
    <w:rsid w:val="000C492D"/>
    <w:rsid w:val="000D2ACB"/>
    <w:rsid w:val="000D4530"/>
    <w:rsid w:val="000D58AB"/>
    <w:rsid w:val="000D6D5D"/>
    <w:rsid w:val="000F2FDA"/>
    <w:rsid w:val="000F40B6"/>
    <w:rsid w:val="001065F4"/>
    <w:rsid w:val="001173DE"/>
    <w:rsid w:val="00117E1C"/>
    <w:rsid w:val="001270F5"/>
    <w:rsid w:val="00127135"/>
    <w:rsid w:val="0013282A"/>
    <w:rsid w:val="00133525"/>
    <w:rsid w:val="001349C7"/>
    <w:rsid w:val="0014412D"/>
    <w:rsid w:val="00144B36"/>
    <w:rsid w:val="00156662"/>
    <w:rsid w:val="00165A23"/>
    <w:rsid w:val="00167752"/>
    <w:rsid w:val="0017024A"/>
    <w:rsid w:val="001707E1"/>
    <w:rsid w:val="00170AFA"/>
    <w:rsid w:val="001811C9"/>
    <w:rsid w:val="00186BFC"/>
    <w:rsid w:val="00191E6F"/>
    <w:rsid w:val="00193BB5"/>
    <w:rsid w:val="001970C4"/>
    <w:rsid w:val="001A2F73"/>
    <w:rsid w:val="001A4C42"/>
    <w:rsid w:val="001A685B"/>
    <w:rsid w:val="001A7420"/>
    <w:rsid w:val="001B26FA"/>
    <w:rsid w:val="001B2909"/>
    <w:rsid w:val="001B6637"/>
    <w:rsid w:val="001C1D7F"/>
    <w:rsid w:val="001C21C3"/>
    <w:rsid w:val="001C3A88"/>
    <w:rsid w:val="001C457E"/>
    <w:rsid w:val="001D02C2"/>
    <w:rsid w:val="001D51B1"/>
    <w:rsid w:val="001E07A3"/>
    <w:rsid w:val="001E436F"/>
    <w:rsid w:val="001E4E0D"/>
    <w:rsid w:val="001E5338"/>
    <w:rsid w:val="001F0C1D"/>
    <w:rsid w:val="001F1132"/>
    <w:rsid w:val="001F168B"/>
    <w:rsid w:val="001F4C30"/>
    <w:rsid w:val="002057C3"/>
    <w:rsid w:val="0021069B"/>
    <w:rsid w:val="00211AB7"/>
    <w:rsid w:val="00222C1C"/>
    <w:rsid w:val="0022394D"/>
    <w:rsid w:val="0023359D"/>
    <w:rsid w:val="002347A2"/>
    <w:rsid w:val="00235BBC"/>
    <w:rsid w:val="0024180C"/>
    <w:rsid w:val="00252DDC"/>
    <w:rsid w:val="00254689"/>
    <w:rsid w:val="00254D08"/>
    <w:rsid w:val="00262A03"/>
    <w:rsid w:val="00262ECC"/>
    <w:rsid w:val="00263719"/>
    <w:rsid w:val="00263ABD"/>
    <w:rsid w:val="002675F0"/>
    <w:rsid w:val="00270EF9"/>
    <w:rsid w:val="00271FA7"/>
    <w:rsid w:val="0028044C"/>
    <w:rsid w:val="00281A0C"/>
    <w:rsid w:val="00287BDE"/>
    <w:rsid w:val="00290434"/>
    <w:rsid w:val="002915DA"/>
    <w:rsid w:val="00294623"/>
    <w:rsid w:val="00295A0B"/>
    <w:rsid w:val="002A0090"/>
    <w:rsid w:val="002A181C"/>
    <w:rsid w:val="002A27E5"/>
    <w:rsid w:val="002A3E88"/>
    <w:rsid w:val="002A49FF"/>
    <w:rsid w:val="002A58B2"/>
    <w:rsid w:val="002B0366"/>
    <w:rsid w:val="002B250F"/>
    <w:rsid w:val="002B27D0"/>
    <w:rsid w:val="002B2A65"/>
    <w:rsid w:val="002B5595"/>
    <w:rsid w:val="002B6339"/>
    <w:rsid w:val="002C00BD"/>
    <w:rsid w:val="002C1353"/>
    <w:rsid w:val="002C3811"/>
    <w:rsid w:val="002D3224"/>
    <w:rsid w:val="002D5B04"/>
    <w:rsid w:val="002D6A69"/>
    <w:rsid w:val="002D7707"/>
    <w:rsid w:val="002D77EA"/>
    <w:rsid w:val="002E00EE"/>
    <w:rsid w:val="002E425E"/>
    <w:rsid w:val="002E48A1"/>
    <w:rsid w:val="002E5AD2"/>
    <w:rsid w:val="002E5EAD"/>
    <w:rsid w:val="002F644F"/>
    <w:rsid w:val="002F6CD3"/>
    <w:rsid w:val="00301A84"/>
    <w:rsid w:val="00301D62"/>
    <w:rsid w:val="003023B4"/>
    <w:rsid w:val="00302EDB"/>
    <w:rsid w:val="00303D7E"/>
    <w:rsid w:val="00312394"/>
    <w:rsid w:val="00313572"/>
    <w:rsid w:val="00315F4B"/>
    <w:rsid w:val="003172DC"/>
    <w:rsid w:val="0032313C"/>
    <w:rsid w:val="00324C01"/>
    <w:rsid w:val="003252BF"/>
    <w:rsid w:val="00327FC0"/>
    <w:rsid w:val="003428D9"/>
    <w:rsid w:val="00342F3F"/>
    <w:rsid w:val="003503E6"/>
    <w:rsid w:val="0035462D"/>
    <w:rsid w:val="00357265"/>
    <w:rsid w:val="00361E30"/>
    <w:rsid w:val="00362BB7"/>
    <w:rsid w:val="00370158"/>
    <w:rsid w:val="00372B3C"/>
    <w:rsid w:val="003765B8"/>
    <w:rsid w:val="00380DE3"/>
    <w:rsid w:val="00381373"/>
    <w:rsid w:val="003823BC"/>
    <w:rsid w:val="0038548F"/>
    <w:rsid w:val="003857A9"/>
    <w:rsid w:val="003863E1"/>
    <w:rsid w:val="00387A45"/>
    <w:rsid w:val="00391AEC"/>
    <w:rsid w:val="00392D8F"/>
    <w:rsid w:val="00393343"/>
    <w:rsid w:val="00394B01"/>
    <w:rsid w:val="003A2833"/>
    <w:rsid w:val="003A2BEE"/>
    <w:rsid w:val="003B30D6"/>
    <w:rsid w:val="003B36F0"/>
    <w:rsid w:val="003B6632"/>
    <w:rsid w:val="003C102B"/>
    <w:rsid w:val="003C162F"/>
    <w:rsid w:val="003C3971"/>
    <w:rsid w:val="003C4999"/>
    <w:rsid w:val="003C6ED8"/>
    <w:rsid w:val="003C78FE"/>
    <w:rsid w:val="003C79D4"/>
    <w:rsid w:val="003D2C29"/>
    <w:rsid w:val="003D4DF4"/>
    <w:rsid w:val="003D79C0"/>
    <w:rsid w:val="003E514A"/>
    <w:rsid w:val="003F17A5"/>
    <w:rsid w:val="003F58E1"/>
    <w:rsid w:val="003F5F4C"/>
    <w:rsid w:val="0041154B"/>
    <w:rsid w:val="00423334"/>
    <w:rsid w:val="004251BD"/>
    <w:rsid w:val="0043218B"/>
    <w:rsid w:val="004345EC"/>
    <w:rsid w:val="00437B9E"/>
    <w:rsid w:val="004454ED"/>
    <w:rsid w:val="0044651E"/>
    <w:rsid w:val="00455031"/>
    <w:rsid w:val="004554FF"/>
    <w:rsid w:val="00460E7A"/>
    <w:rsid w:val="00461750"/>
    <w:rsid w:val="004623C1"/>
    <w:rsid w:val="00465515"/>
    <w:rsid w:val="004702F6"/>
    <w:rsid w:val="00471EFA"/>
    <w:rsid w:val="00476432"/>
    <w:rsid w:val="0047782C"/>
    <w:rsid w:val="00491C16"/>
    <w:rsid w:val="00493346"/>
    <w:rsid w:val="004944B0"/>
    <w:rsid w:val="00495E9A"/>
    <w:rsid w:val="004963EA"/>
    <w:rsid w:val="004A5E27"/>
    <w:rsid w:val="004A7A7A"/>
    <w:rsid w:val="004A7ACE"/>
    <w:rsid w:val="004B44E0"/>
    <w:rsid w:val="004B6F19"/>
    <w:rsid w:val="004B736A"/>
    <w:rsid w:val="004D2AD1"/>
    <w:rsid w:val="004D3578"/>
    <w:rsid w:val="004D5492"/>
    <w:rsid w:val="004E061E"/>
    <w:rsid w:val="004E213A"/>
    <w:rsid w:val="004E4C44"/>
    <w:rsid w:val="004E5ABD"/>
    <w:rsid w:val="004E66E3"/>
    <w:rsid w:val="004F0988"/>
    <w:rsid w:val="004F09ED"/>
    <w:rsid w:val="004F1603"/>
    <w:rsid w:val="004F3340"/>
    <w:rsid w:val="004F4E32"/>
    <w:rsid w:val="004F6537"/>
    <w:rsid w:val="004F6B15"/>
    <w:rsid w:val="00507529"/>
    <w:rsid w:val="0051210F"/>
    <w:rsid w:val="00513756"/>
    <w:rsid w:val="00515008"/>
    <w:rsid w:val="00517746"/>
    <w:rsid w:val="00520437"/>
    <w:rsid w:val="00526061"/>
    <w:rsid w:val="0053388B"/>
    <w:rsid w:val="005354FC"/>
    <w:rsid w:val="00535773"/>
    <w:rsid w:val="0054013D"/>
    <w:rsid w:val="005402FC"/>
    <w:rsid w:val="00541EB4"/>
    <w:rsid w:val="00543E6C"/>
    <w:rsid w:val="005522F7"/>
    <w:rsid w:val="00553A50"/>
    <w:rsid w:val="00554860"/>
    <w:rsid w:val="00555143"/>
    <w:rsid w:val="00565087"/>
    <w:rsid w:val="005705E2"/>
    <w:rsid w:val="00576A2E"/>
    <w:rsid w:val="00584E8F"/>
    <w:rsid w:val="005925D4"/>
    <w:rsid w:val="00593C10"/>
    <w:rsid w:val="00597B11"/>
    <w:rsid w:val="00597CE5"/>
    <w:rsid w:val="005A1A4A"/>
    <w:rsid w:val="005A3AC3"/>
    <w:rsid w:val="005B06FE"/>
    <w:rsid w:val="005B169D"/>
    <w:rsid w:val="005B3887"/>
    <w:rsid w:val="005B4429"/>
    <w:rsid w:val="005B5532"/>
    <w:rsid w:val="005C3A36"/>
    <w:rsid w:val="005C3EAF"/>
    <w:rsid w:val="005C674C"/>
    <w:rsid w:val="005D2E01"/>
    <w:rsid w:val="005D4204"/>
    <w:rsid w:val="005D5C45"/>
    <w:rsid w:val="005D7526"/>
    <w:rsid w:val="005D7B38"/>
    <w:rsid w:val="005E4BB2"/>
    <w:rsid w:val="005F09D1"/>
    <w:rsid w:val="005F3BB0"/>
    <w:rsid w:val="005F4EB3"/>
    <w:rsid w:val="005F6FD9"/>
    <w:rsid w:val="0060192B"/>
    <w:rsid w:val="00602AEA"/>
    <w:rsid w:val="00607D1E"/>
    <w:rsid w:val="006117E3"/>
    <w:rsid w:val="00614537"/>
    <w:rsid w:val="00614902"/>
    <w:rsid w:val="00614F75"/>
    <w:rsid w:val="00614FDF"/>
    <w:rsid w:val="00615895"/>
    <w:rsid w:val="00617ABA"/>
    <w:rsid w:val="00617E3D"/>
    <w:rsid w:val="006224BC"/>
    <w:rsid w:val="00623302"/>
    <w:rsid w:val="00625508"/>
    <w:rsid w:val="0063543D"/>
    <w:rsid w:val="006373E1"/>
    <w:rsid w:val="006418F3"/>
    <w:rsid w:val="00647114"/>
    <w:rsid w:val="0066057B"/>
    <w:rsid w:val="00663EB1"/>
    <w:rsid w:val="006700B6"/>
    <w:rsid w:val="00670B64"/>
    <w:rsid w:val="0067506E"/>
    <w:rsid w:val="00682580"/>
    <w:rsid w:val="00687FAF"/>
    <w:rsid w:val="006912B3"/>
    <w:rsid w:val="00693565"/>
    <w:rsid w:val="006A323F"/>
    <w:rsid w:val="006A6780"/>
    <w:rsid w:val="006A77C2"/>
    <w:rsid w:val="006A7861"/>
    <w:rsid w:val="006B30D0"/>
    <w:rsid w:val="006B696D"/>
    <w:rsid w:val="006B73FF"/>
    <w:rsid w:val="006C0751"/>
    <w:rsid w:val="006C1687"/>
    <w:rsid w:val="006C3D95"/>
    <w:rsid w:val="006C7A19"/>
    <w:rsid w:val="006C7EF0"/>
    <w:rsid w:val="006D43F2"/>
    <w:rsid w:val="006D5031"/>
    <w:rsid w:val="006E5921"/>
    <w:rsid w:val="006E5C86"/>
    <w:rsid w:val="006F6AA8"/>
    <w:rsid w:val="00701116"/>
    <w:rsid w:val="007024E3"/>
    <w:rsid w:val="00711A10"/>
    <w:rsid w:val="00711C8A"/>
    <w:rsid w:val="00713C44"/>
    <w:rsid w:val="00722C42"/>
    <w:rsid w:val="0072525D"/>
    <w:rsid w:val="007274DE"/>
    <w:rsid w:val="00734A5B"/>
    <w:rsid w:val="00736F7A"/>
    <w:rsid w:val="0074026F"/>
    <w:rsid w:val="007429F6"/>
    <w:rsid w:val="00742EAB"/>
    <w:rsid w:val="00744E76"/>
    <w:rsid w:val="007462A1"/>
    <w:rsid w:val="0074775B"/>
    <w:rsid w:val="00747BD9"/>
    <w:rsid w:val="007531C2"/>
    <w:rsid w:val="00755366"/>
    <w:rsid w:val="00764D42"/>
    <w:rsid w:val="00766098"/>
    <w:rsid w:val="00773C26"/>
    <w:rsid w:val="00774DA4"/>
    <w:rsid w:val="00781F0F"/>
    <w:rsid w:val="007843F3"/>
    <w:rsid w:val="0079426C"/>
    <w:rsid w:val="0079708C"/>
    <w:rsid w:val="007B1E18"/>
    <w:rsid w:val="007B600E"/>
    <w:rsid w:val="007B646A"/>
    <w:rsid w:val="007B7588"/>
    <w:rsid w:val="007C2BCA"/>
    <w:rsid w:val="007D15AE"/>
    <w:rsid w:val="007D4FB1"/>
    <w:rsid w:val="007E1683"/>
    <w:rsid w:val="007E60F5"/>
    <w:rsid w:val="007E7826"/>
    <w:rsid w:val="007F0F4A"/>
    <w:rsid w:val="007F0F4B"/>
    <w:rsid w:val="007F170A"/>
    <w:rsid w:val="007F26E0"/>
    <w:rsid w:val="007F37D2"/>
    <w:rsid w:val="008028A4"/>
    <w:rsid w:val="00805C72"/>
    <w:rsid w:val="00806AC4"/>
    <w:rsid w:val="00820FB5"/>
    <w:rsid w:val="00822565"/>
    <w:rsid w:val="00825E3E"/>
    <w:rsid w:val="00830747"/>
    <w:rsid w:val="00834290"/>
    <w:rsid w:val="00842EF7"/>
    <w:rsid w:val="00847A96"/>
    <w:rsid w:val="00850A55"/>
    <w:rsid w:val="00850D6D"/>
    <w:rsid w:val="00862597"/>
    <w:rsid w:val="00863EDA"/>
    <w:rsid w:val="0086605C"/>
    <w:rsid w:val="00867CA7"/>
    <w:rsid w:val="00867F18"/>
    <w:rsid w:val="00873B65"/>
    <w:rsid w:val="008750D6"/>
    <w:rsid w:val="008768CA"/>
    <w:rsid w:val="00877CB1"/>
    <w:rsid w:val="00890D2D"/>
    <w:rsid w:val="0089154D"/>
    <w:rsid w:val="00897700"/>
    <w:rsid w:val="00897795"/>
    <w:rsid w:val="00897889"/>
    <w:rsid w:val="008A771A"/>
    <w:rsid w:val="008B3FBF"/>
    <w:rsid w:val="008B5769"/>
    <w:rsid w:val="008B7184"/>
    <w:rsid w:val="008C1BF1"/>
    <w:rsid w:val="008C2F46"/>
    <w:rsid w:val="008C384C"/>
    <w:rsid w:val="008C49F6"/>
    <w:rsid w:val="008C68B8"/>
    <w:rsid w:val="008C6F92"/>
    <w:rsid w:val="008C73A0"/>
    <w:rsid w:val="008E1114"/>
    <w:rsid w:val="008E30D4"/>
    <w:rsid w:val="008E7DC4"/>
    <w:rsid w:val="008F641A"/>
    <w:rsid w:val="008F768F"/>
    <w:rsid w:val="00901A29"/>
    <w:rsid w:val="0090271F"/>
    <w:rsid w:val="00902E23"/>
    <w:rsid w:val="009114D7"/>
    <w:rsid w:val="00911FD5"/>
    <w:rsid w:val="00912E81"/>
    <w:rsid w:val="0091348E"/>
    <w:rsid w:val="009157C5"/>
    <w:rsid w:val="00917CCB"/>
    <w:rsid w:val="00921F85"/>
    <w:rsid w:val="00922EFB"/>
    <w:rsid w:val="009348DE"/>
    <w:rsid w:val="00937F6D"/>
    <w:rsid w:val="00942EC2"/>
    <w:rsid w:val="009436E5"/>
    <w:rsid w:val="00945036"/>
    <w:rsid w:val="00951676"/>
    <w:rsid w:val="00952A85"/>
    <w:rsid w:val="00952DE1"/>
    <w:rsid w:val="00954934"/>
    <w:rsid w:val="00954F8A"/>
    <w:rsid w:val="00955741"/>
    <w:rsid w:val="00957C24"/>
    <w:rsid w:val="00986745"/>
    <w:rsid w:val="00990156"/>
    <w:rsid w:val="00992ADF"/>
    <w:rsid w:val="00995547"/>
    <w:rsid w:val="009A0A58"/>
    <w:rsid w:val="009A34CE"/>
    <w:rsid w:val="009A50B4"/>
    <w:rsid w:val="009A71CB"/>
    <w:rsid w:val="009B027E"/>
    <w:rsid w:val="009B6239"/>
    <w:rsid w:val="009C676B"/>
    <w:rsid w:val="009D142D"/>
    <w:rsid w:val="009D1A65"/>
    <w:rsid w:val="009D2126"/>
    <w:rsid w:val="009F37B7"/>
    <w:rsid w:val="00A00793"/>
    <w:rsid w:val="00A01AE2"/>
    <w:rsid w:val="00A064FE"/>
    <w:rsid w:val="00A10F02"/>
    <w:rsid w:val="00A1110B"/>
    <w:rsid w:val="00A13AAD"/>
    <w:rsid w:val="00A164B4"/>
    <w:rsid w:val="00A17CB4"/>
    <w:rsid w:val="00A20079"/>
    <w:rsid w:val="00A2092E"/>
    <w:rsid w:val="00A26956"/>
    <w:rsid w:val="00A27486"/>
    <w:rsid w:val="00A30EE0"/>
    <w:rsid w:val="00A3696F"/>
    <w:rsid w:val="00A373B6"/>
    <w:rsid w:val="00A40A31"/>
    <w:rsid w:val="00A42BF4"/>
    <w:rsid w:val="00A43890"/>
    <w:rsid w:val="00A53724"/>
    <w:rsid w:val="00A53B20"/>
    <w:rsid w:val="00A56066"/>
    <w:rsid w:val="00A57BC6"/>
    <w:rsid w:val="00A6569A"/>
    <w:rsid w:val="00A65F38"/>
    <w:rsid w:val="00A73129"/>
    <w:rsid w:val="00A76C62"/>
    <w:rsid w:val="00A82346"/>
    <w:rsid w:val="00A91134"/>
    <w:rsid w:val="00A92BA1"/>
    <w:rsid w:val="00AA6A15"/>
    <w:rsid w:val="00AB4F3F"/>
    <w:rsid w:val="00AC09D7"/>
    <w:rsid w:val="00AC5739"/>
    <w:rsid w:val="00AC6BC6"/>
    <w:rsid w:val="00AD1D90"/>
    <w:rsid w:val="00AD5AD2"/>
    <w:rsid w:val="00AD7DB4"/>
    <w:rsid w:val="00AE19D7"/>
    <w:rsid w:val="00AE30F7"/>
    <w:rsid w:val="00AE3967"/>
    <w:rsid w:val="00AE65E2"/>
    <w:rsid w:val="00AE6D8E"/>
    <w:rsid w:val="00AE70AE"/>
    <w:rsid w:val="00AF7276"/>
    <w:rsid w:val="00B052C5"/>
    <w:rsid w:val="00B06CE5"/>
    <w:rsid w:val="00B07320"/>
    <w:rsid w:val="00B14B58"/>
    <w:rsid w:val="00B15076"/>
    <w:rsid w:val="00B15449"/>
    <w:rsid w:val="00B25787"/>
    <w:rsid w:val="00B33202"/>
    <w:rsid w:val="00B35A9A"/>
    <w:rsid w:val="00B42773"/>
    <w:rsid w:val="00B430BC"/>
    <w:rsid w:val="00B44295"/>
    <w:rsid w:val="00B46D26"/>
    <w:rsid w:val="00B715D6"/>
    <w:rsid w:val="00B721A4"/>
    <w:rsid w:val="00B73706"/>
    <w:rsid w:val="00B83E2E"/>
    <w:rsid w:val="00B84FCF"/>
    <w:rsid w:val="00B860AC"/>
    <w:rsid w:val="00B90442"/>
    <w:rsid w:val="00B9210A"/>
    <w:rsid w:val="00B93086"/>
    <w:rsid w:val="00B97FF3"/>
    <w:rsid w:val="00BA00C8"/>
    <w:rsid w:val="00BA19ED"/>
    <w:rsid w:val="00BA1E45"/>
    <w:rsid w:val="00BA37EC"/>
    <w:rsid w:val="00BA40C2"/>
    <w:rsid w:val="00BA4B8D"/>
    <w:rsid w:val="00BB7F23"/>
    <w:rsid w:val="00BC0F7D"/>
    <w:rsid w:val="00BC4FB5"/>
    <w:rsid w:val="00BD0D84"/>
    <w:rsid w:val="00BD105F"/>
    <w:rsid w:val="00BD20C8"/>
    <w:rsid w:val="00BD5B85"/>
    <w:rsid w:val="00BD7D31"/>
    <w:rsid w:val="00BE1CEE"/>
    <w:rsid w:val="00BE3255"/>
    <w:rsid w:val="00BE52D1"/>
    <w:rsid w:val="00BE5CA4"/>
    <w:rsid w:val="00BE61A8"/>
    <w:rsid w:val="00BF128E"/>
    <w:rsid w:val="00BF35B0"/>
    <w:rsid w:val="00BF36CC"/>
    <w:rsid w:val="00BF396E"/>
    <w:rsid w:val="00BF3C1D"/>
    <w:rsid w:val="00BF6F78"/>
    <w:rsid w:val="00C00232"/>
    <w:rsid w:val="00C04A08"/>
    <w:rsid w:val="00C074DD"/>
    <w:rsid w:val="00C07745"/>
    <w:rsid w:val="00C10638"/>
    <w:rsid w:val="00C140E3"/>
    <w:rsid w:val="00C1496A"/>
    <w:rsid w:val="00C159FB"/>
    <w:rsid w:val="00C208AF"/>
    <w:rsid w:val="00C224E7"/>
    <w:rsid w:val="00C27AB0"/>
    <w:rsid w:val="00C30ACF"/>
    <w:rsid w:val="00C31624"/>
    <w:rsid w:val="00C33079"/>
    <w:rsid w:val="00C34B68"/>
    <w:rsid w:val="00C35A8F"/>
    <w:rsid w:val="00C37EBD"/>
    <w:rsid w:val="00C40521"/>
    <w:rsid w:val="00C45231"/>
    <w:rsid w:val="00C50F1A"/>
    <w:rsid w:val="00C6354E"/>
    <w:rsid w:val="00C65024"/>
    <w:rsid w:val="00C71299"/>
    <w:rsid w:val="00C72833"/>
    <w:rsid w:val="00C749C4"/>
    <w:rsid w:val="00C80596"/>
    <w:rsid w:val="00C80F1D"/>
    <w:rsid w:val="00C8538F"/>
    <w:rsid w:val="00C86DCE"/>
    <w:rsid w:val="00C87624"/>
    <w:rsid w:val="00C93F40"/>
    <w:rsid w:val="00CA0674"/>
    <w:rsid w:val="00CA3D0C"/>
    <w:rsid w:val="00CA7424"/>
    <w:rsid w:val="00CB4E87"/>
    <w:rsid w:val="00CC5337"/>
    <w:rsid w:val="00CD0B88"/>
    <w:rsid w:val="00CD2906"/>
    <w:rsid w:val="00CD5FF1"/>
    <w:rsid w:val="00CE29AA"/>
    <w:rsid w:val="00CF567F"/>
    <w:rsid w:val="00CF6F7B"/>
    <w:rsid w:val="00CF7919"/>
    <w:rsid w:val="00D0004B"/>
    <w:rsid w:val="00D0081E"/>
    <w:rsid w:val="00D0494B"/>
    <w:rsid w:val="00D05B4F"/>
    <w:rsid w:val="00D12869"/>
    <w:rsid w:val="00D23D7F"/>
    <w:rsid w:val="00D3394B"/>
    <w:rsid w:val="00D34249"/>
    <w:rsid w:val="00D3693B"/>
    <w:rsid w:val="00D4552B"/>
    <w:rsid w:val="00D45A6D"/>
    <w:rsid w:val="00D46B3C"/>
    <w:rsid w:val="00D523F7"/>
    <w:rsid w:val="00D57972"/>
    <w:rsid w:val="00D63A4F"/>
    <w:rsid w:val="00D63B27"/>
    <w:rsid w:val="00D65114"/>
    <w:rsid w:val="00D675A9"/>
    <w:rsid w:val="00D679DC"/>
    <w:rsid w:val="00D709AA"/>
    <w:rsid w:val="00D738D6"/>
    <w:rsid w:val="00D755EB"/>
    <w:rsid w:val="00D76048"/>
    <w:rsid w:val="00D7766C"/>
    <w:rsid w:val="00D8778B"/>
    <w:rsid w:val="00D87ADD"/>
    <w:rsid w:val="00D87E00"/>
    <w:rsid w:val="00D91164"/>
    <w:rsid w:val="00D9134D"/>
    <w:rsid w:val="00D913B1"/>
    <w:rsid w:val="00D93700"/>
    <w:rsid w:val="00DA1303"/>
    <w:rsid w:val="00DA7A03"/>
    <w:rsid w:val="00DA7E72"/>
    <w:rsid w:val="00DB1501"/>
    <w:rsid w:val="00DB1818"/>
    <w:rsid w:val="00DB3B07"/>
    <w:rsid w:val="00DB3F51"/>
    <w:rsid w:val="00DB65C4"/>
    <w:rsid w:val="00DB6E16"/>
    <w:rsid w:val="00DC2AC0"/>
    <w:rsid w:val="00DC309B"/>
    <w:rsid w:val="00DC331D"/>
    <w:rsid w:val="00DC4DA2"/>
    <w:rsid w:val="00DC7853"/>
    <w:rsid w:val="00DD4C17"/>
    <w:rsid w:val="00DD74A5"/>
    <w:rsid w:val="00DE7820"/>
    <w:rsid w:val="00DF2B1F"/>
    <w:rsid w:val="00DF42CB"/>
    <w:rsid w:val="00DF62CD"/>
    <w:rsid w:val="00E00357"/>
    <w:rsid w:val="00E06914"/>
    <w:rsid w:val="00E10988"/>
    <w:rsid w:val="00E112B3"/>
    <w:rsid w:val="00E11B69"/>
    <w:rsid w:val="00E14763"/>
    <w:rsid w:val="00E16509"/>
    <w:rsid w:val="00E17840"/>
    <w:rsid w:val="00E25612"/>
    <w:rsid w:val="00E30144"/>
    <w:rsid w:val="00E30AB3"/>
    <w:rsid w:val="00E32434"/>
    <w:rsid w:val="00E328C0"/>
    <w:rsid w:val="00E34D00"/>
    <w:rsid w:val="00E411C2"/>
    <w:rsid w:val="00E44582"/>
    <w:rsid w:val="00E4700A"/>
    <w:rsid w:val="00E540BF"/>
    <w:rsid w:val="00E547BD"/>
    <w:rsid w:val="00E57482"/>
    <w:rsid w:val="00E60698"/>
    <w:rsid w:val="00E71647"/>
    <w:rsid w:val="00E72E85"/>
    <w:rsid w:val="00E77645"/>
    <w:rsid w:val="00E902A4"/>
    <w:rsid w:val="00E92ECF"/>
    <w:rsid w:val="00E9321D"/>
    <w:rsid w:val="00E9342E"/>
    <w:rsid w:val="00E94035"/>
    <w:rsid w:val="00E95DB0"/>
    <w:rsid w:val="00E96F21"/>
    <w:rsid w:val="00EA0E61"/>
    <w:rsid w:val="00EA15B0"/>
    <w:rsid w:val="00EA5ABD"/>
    <w:rsid w:val="00EA5EA7"/>
    <w:rsid w:val="00EA7C4C"/>
    <w:rsid w:val="00EB29A2"/>
    <w:rsid w:val="00EB2A3B"/>
    <w:rsid w:val="00EB5970"/>
    <w:rsid w:val="00EB5C49"/>
    <w:rsid w:val="00EB5CDA"/>
    <w:rsid w:val="00EB633B"/>
    <w:rsid w:val="00EB6CE6"/>
    <w:rsid w:val="00EB736B"/>
    <w:rsid w:val="00EC0B60"/>
    <w:rsid w:val="00EC4A25"/>
    <w:rsid w:val="00EC74F0"/>
    <w:rsid w:val="00ED341E"/>
    <w:rsid w:val="00ED3799"/>
    <w:rsid w:val="00EE21F4"/>
    <w:rsid w:val="00EE51DC"/>
    <w:rsid w:val="00EF70E5"/>
    <w:rsid w:val="00EF7D10"/>
    <w:rsid w:val="00F025A2"/>
    <w:rsid w:val="00F04712"/>
    <w:rsid w:val="00F0520B"/>
    <w:rsid w:val="00F05EF5"/>
    <w:rsid w:val="00F07747"/>
    <w:rsid w:val="00F10089"/>
    <w:rsid w:val="00F111F2"/>
    <w:rsid w:val="00F13225"/>
    <w:rsid w:val="00F13360"/>
    <w:rsid w:val="00F16DAE"/>
    <w:rsid w:val="00F22EC7"/>
    <w:rsid w:val="00F325C8"/>
    <w:rsid w:val="00F34899"/>
    <w:rsid w:val="00F36FA4"/>
    <w:rsid w:val="00F379E0"/>
    <w:rsid w:val="00F40808"/>
    <w:rsid w:val="00F45ECD"/>
    <w:rsid w:val="00F46140"/>
    <w:rsid w:val="00F504B7"/>
    <w:rsid w:val="00F50596"/>
    <w:rsid w:val="00F51278"/>
    <w:rsid w:val="00F52C93"/>
    <w:rsid w:val="00F5572C"/>
    <w:rsid w:val="00F63945"/>
    <w:rsid w:val="00F653B8"/>
    <w:rsid w:val="00F67E41"/>
    <w:rsid w:val="00F722D8"/>
    <w:rsid w:val="00F74891"/>
    <w:rsid w:val="00F84F0D"/>
    <w:rsid w:val="00F879C8"/>
    <w:rsid w:val="00F9008D"/>
    <w:rsid w:val="00F9108E"/>
    <w:rsid w:val="00F91227"/>
    <w:rsid w:val="00FA0DA2"/>
    <w:rsid w:val="00FA1266"/>
    <w:rsid w:val="00FA5018"/>
    <w:rsid w:val="00FA519F"/>
    <w:rsid w:val="00FB1307"/>
    <w:rsid w:val="00FB39F8"/>
    <w:rsid w:val="00FC1192"/>
    <w:rsid w:val="00FC2000"/>
    <w:rsid w:val="00FC3AA6"/>
    <w:rsid w:val="00FD5D84"/>
    <w:rsid w:val="00FD7766"/>
    <w:rsid w:val="00FE5823"/>
    <w:rsid w:val="00FE760F"/>
    <w:rsid w:val="00FF477D"/>
    <w:rsid w:val="00FF485D"/>
    <w:rsid w:val="00FF6C20"/>
    <w:rsid w:val="00FF6C4C"/>
    <w:rsid w:val="00FF76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1349C7"/>
    <w:rPr>
      <w:rFonts w:eastAsia="MS Mincho"/>
      <w:lang w:val="it-IT"/>
    </w:rPr>
  </w:style>
  <w:style w:type="paragraph" w:customStyle="1" w:styleId="a7">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d">
    <w:name w:val="수정1"/>
    <w:hidden/>
    <w:semiHidden/>
    <w:qFormat/>
    <w:rsid w:val="001349C7"/>
    <w:rPr>
      <w:rFonts w:eastAsia="Batang"/>
      <w:lang w:eastAsia="en-US"/>
    </w:rPr>
  </w:style>
  <w:style w:type="character" w:customStyle="1" w:styleId="1e">
    <w:name w:val="未解決のメンション1"/>
    <w:uiPriority w:val="99"/>
    <w:semiHidden/>
    <w:unhideWhenUsed/>
    <w:rsid w:val="00117E1C"/>
    <w:rPr>
      <w:color w:val="605E5C"/>
      <w:shd w:val="clear" w:color="auto" w:fill="E1DFDD"/>
    </w:rPr>
  </w:style>
  <w:style w:type="paragraph" w:customStyle="1" w:styleId="1f">
    <w:name w:val="変更箇所1"/>
    <w:hidden/>
    <w:semiHidden/>
    <w:qFormat/>
    <w:rsid w:val="00117E1C"/>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footer" Target="footer1.xml"/><Relationship Id="rId42" Type="http://schemas.openxmlformats.org/officeDocument/2006/relationships/oleObject" Target="embeddings/oleObject11.bin"/><Relationship Id="rId63" Type="http://schemas.openxmlformats.org/officeDocument/2006/relationships/image" Target="media/image30.wmf"/><Relationship Id="rId84" Type="http://schemas.openxmlformats.org/officeDocument/2006/relationships/oleObject" Target="embeddings/oleObject34.bin"/><Relationship Id="rId138" Type="http://schemas.openxmlformats.org/officeDocument/2006/relationships/oleObject" Target="embeddings/oleObject70.bin"/><Relationship Id="rId159" Type="http://schemas.openxmlformats.org/officeDocument/2006/relationships/image" Target="media/image67.wmf"/><Relationship Id="rId170" Type="http://schemas.openxmlformats.org/officeDocument/2006/relationships/oleObject" Target="embeddings/oleObject88.bin"/><Relationship Id="rId191" Type="http://schemas.openxmlformats.org/officeDocument/2006/relationships/oleObject" Target="embeddings/oleObject100.bin"/><Relationship Id="rId205" Type="http://schemas.openxmlformats.org/officeDocument/2006/relationships/oleObject" Target="embeddings/oleObject108.bin"/><Relationship Id="rId226" Type="http://schemas.openxmlformats.org/officeDocument/2006/relationships/image" Target="media/image105.wmf"/><Relationship Id="rId107" Type="http://schemas.openxmlformats.org/officeDocument/2006/relationships/oleObject" Target="embeddings/oleObject46.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8.bin"/><Relationship Id="rId74" Type="http://schemas.openxmlformats.org/officeDocument/2006/relationships/oleObject" Target="embeddings/oleObject29.bin"/><Relationship Id="rId128" Type="http://schemas.openxmlformats.org/officeDocument/2006/relationships/oleObject" Target="embeddings/oleObject61.bin"/><Relationship Id="rId149" Type="http://schemas.openxmlformats.org/officeDocument/2006/relationships/image" Target="media/image64.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83.bin"/><Relationship Id="rId181" Type="http://schemas.openxmlformats.org/officeDocument/2006/relationships/image" Target="media/image77.wmf"/><Relationship Id="rId216" Type="http://schemas.openxmlformats.org/officeDocument/2006/relationships/image" Target="media/image95.png"/><Relationship Id="rId22" Type="http://schemas.openxmlformats.org/officeDocument/2006/relationships/image" Target="media/image9.png"/><Relationship Id="rId43" Type="http://schemas.openxmlformats.org/officeDocument/2006/relationships/oleObject" Target="embeddings/oleObject12.bin"/><Relationship Id="rId64" Type="http://schemas.openxmlformats.org/officeDocument/2006/relationships/oleObject" Target="embeddings/oleObject24.bin"/><Relationship Id="rId118" Type="http://schemas.openxmlformats.org/officeDocument/2006/relationships/oleObject" Target="embeddings/oleObject55.bin"/><Relationship Id="rId139" Type="http://schemas.openxmlformats.org/officeDocument/2006/relationships/image" Target="media/image59.wmf"/><Relationship Id="rId80" Type="http://schemas.openxmlformats.org/officeDocument/2006/relationships/oleObject" Target="embeddings/oleObject32.bin"/><Relationship Id="rId85" Type="http://schemas.openxmlformats.org/officeDocument/2006/relationships/image" Target="media/image41.wmf"/><Relationship Id="rId150" Type="http://schemas.openxmlformats.org/officeDocument/2006/relationships/oleObject" Target="embeddings/oleObject76.bin"/><Relationship Id="rId155" Type="http://schemas.openxmlformats.org/officeDocument/2006/relationships/image" Target="media/image65.wmf"/><Relationship Id="rId171" Type="http://schemas.openxmlformats.org/officeDocument/2006/relationships/image" Target="media/image73.wmf"/><Relationship Id="rId176" Type="http://schemas.openxmlformats.org/officeDocument/2006/relationships/oleObject" Target="embeddings/oleObject91.bin"/><Relationship Id="rId192" Type="http://schemas.openxmlformats.org/officeDocument/2006/relationships/image" Target="media/image82.wmf"/><Relationship Id="rId197" Type="http://schemas.openxmlformats.org/officeDocument/2006/relationships/oleObject" Target="embeddings/oleObject103.bin"/><Relationship Id="rId206" Type="http://schemas.openxmlformats.org/officeDocument/2006/relationships/image" Target="media/image88.wmf"/><Relationship Id="rId227" Type="http://schemas.openxmlformats.org/officeDocument/2006/relationships/image" Target="media/image106.wmf"/><Relationship Id="rId201" Type="http://schemas.openxmlformats.org/officeDocument/2006/relationships/oleObject" Target="embeddings/oleObject105.bin"/><Relationship Id="rId222" Type="http://schemas.openxmlformats.org/officeDocument/2006/relationships/image" Target="media/image101.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oleObject" Target="embeddings/oleObject59.bin"/><Relationship Id="rId129" Type="http://schemas.openxmlformats.org/officeDocument/2006/relationships/image" Target="media/image58.wmf"/><Relationship Id="rId54" Type="http://schemas.openxmlformats.org/officeDocument/2006/relationships/image" Target="media/image26.wmf"/><Relationship Id="rId70" Type="http://schemas.openxmlformats.org/officeDocument/2006/relationships/oleObject" Target="embeddings/oleObject27.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0.bin"/><Relationship Id="rId140" Type="http://schemas.openxmlformats.org/officeDocument/2006/relationships/oleObject" Target="embeddings/oleObject71.bin"/><Relationship Id="rId145" Type="http://schemas.openxmlformats.org/officeDocument/2006/relationships/image" Target="media/image62.wmf"/><Relationship Id="rId161" Type="http://schemas.openxmlformats.org/officeDocument/2006/relationships/image" Target="media/image68.wmf"/><Relationship Id="rId166" Type="http://schemas.openxmlformats.org/officeDocument/2006/relationships/oleObject" Target="embeddings/oleObject86.bin"/><Relationship Id="rId182" Type="http://schemas.openxmlformats.org/officeDocument/2006/relationships/oleObject" Target="embeddings/oleObject95.bin"/><Relationship Id="rId187" Type="http://schemas.openxmlformats.org/officeDocument/2006/relationships/oleObject" Target="embeddings/oleObject98.bin"/><Relationship Id="rId217" Type="http://schemas.openxmlformats.org/officeDocument/2006/relationships/image" Target="media/image96.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1.png"/><Relationship Id="rId233" Type="http://schemas.openxmlformats.org/officeDocument/2006/relationships/footer" Target="footer2.xml"/><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6.bin"/><Relationship Id="rId114" Type="http://schemas.openxmlformats.org/officeDocument/2006/relationships/oleObject" Target="embeddings/oleObject51.bin"/><Relationship Id="rId119" Type="http://schemas.openxmlformats.org/officeDocument/2006/relationships/image" Target="media/image54.wmf"/><Relationship Id="rId44" Type="http://schemas.openxmlformats.org/officeDocument/2006/relationships/oleObject" Target="embeddings/oleObject13.bin"/><Relationship Id="rId60" Type="http://schemas.openxmlformats.org/officeDocument/2006/relationships/oleObject" Target="embeddings/oleObject22.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5.bin"/><Relationship Id="rId130" Type="http://schemas.openxmlformats.org/officeDocument/2006/relationships/oleObject" Target="embeddings/oleObject62.bin"/><Relationship Id="rId135" Type="http://schemas.openxmlformats.org/officeDocument/2006/relationships/oleObject" Target="embeddings/oleObject67.bin"/><Relationship Id="rId151" Type="http://schemas.openxmlformats.org/officeDocument/2006/relationships/oleObject" Target="embeddings/oleObject77.bin"/><Relationship Id="rId156" Type="http://schemas.openxmlformats.org/officeDocument/2006/relationships/oleObject" Target="embeddings/oleObject81.bin"/><Relationship Id="rId177" Type="http://schemas.openxmlformats.org/officeDocument/2006/relationships/image" Target="media/image76.wmf"/><Relationship Id="rId198" Type="http://schemas.openxmlformats.org/officeDocument/2006/relationships/image" Target="media/image85.wmf"/><Relationship Id="rId172" Type="http://schemas.openxmlformats.org/officeDocument/2006/relationships/oleObject" Target="embeddings/oleObject89.bin"/><Relationship Id="rId193" Type="http://schemas.openxmlformats.org/officeDocument/2006/relationships/oleObject" Target="embeddings/oleObject101.bin"/><Relationship Id="rId202" Type="http://schemas.openxmlformats.org/officeDocument/2006/relationships/oleObject" Target="embeddings/oleObject106.bin"/><Relationship Id="rId207" Type="http://schemas.openxmlformats.org/officeDocument/2006/relationships/oleObject" Target="embeddings/oleObject109.bin"/><Relationship Id="rId223" Type="http://schemas.openxmlformats.org/officeDocument/2006/relationships/image" Target="media/image102.png"/><Relationship Id="rId228" Type="http://schemas.openxmlformats.org/officeDocument/2006/relationships/image" Target="media/image107.w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image" Target="media/image52.wmf"/><Relationship Id="rId34" Type="http://schemas.openxmlformats.org/officeDocument/2006/relationships/image" Target="media/image21.wmf"/><Relationship Id="rId50" Type="http://schemas.openxmlformats.org/officeDocument/2006/relationships/image" Target="media/image24.wmf"/><Relationship Id="rId55" Type="http://schemas.openxmlformats.org/officeDocument/2006/relationships/oleObject" Target="embeddings/oleObject19.bin"/><Relationship Id="rId76" Type="http://schemas.openxmlformats.org/officeDocument/2006/relationships/oleObject" Target="embeddings/oleObject30.bin"/><Relationship Id="rId97" Type="http://schemas.openxmlformats.org/officeDocument/2006/relationships/image" Target="media/image47.wmf"/><Relationship Id="rId104" Type="http://schemas.openxmlformats.org/officeDocument/2006/relationships/image" Target="media/image50.wmf"/><Relationship Id="rId120" Type="http://schemas.openxmlformats.org/officeDocument/2006/relationships/oleObject" Target="embeddings/oleObject56.bin"/><Relationship Id="rId125" Type="http://schemas.openxmlformats.org/officeDocument/2006/relationships/image" Target="media/image56.wmf"/><Relationship Id="rId141" Type="http://schemas.openxmlformats.org/officeDocument/2006/relationships/image" Target="media/image60.wmf"/><Relationship Id="rId146" Type="http://schemas.openxmlformats.org/officeDocument/2006/relationships/oleObject" Target="embeddings/oleObject74.bin"/><Relationship Id="rId167" Type="http://schemas.openxmlformats.org/officeDocument/2006/relationships/image" Target="media/image71.wmf"/><Relationship Id="rId188"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8.bin"/><Relationship Id="rId162" Type="http://schemas.openxmlformats.org/officeDocument/2006/relationships/oleObject" Target="embeddings/oleObject84.bin"/><Relationship Id="rId183" Type="http://schemas.openxmlformats.org/officeDocument/2006/relationships/image" Target="media/image78.wmf"/><Relationship Id="rId213" Type="http://schemas.openxmlformats.org/officeDocument/2006/relationships/image" Target="media/image92.png"/><Relationship Id="rId218" Type="http://schemas.openxmlformats.org/officeDocument/2006/relationships/image" Target="media/image97.png"/><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4.bin"/><Relationship Id="rId66" Type="http://schemas.openxmlformats.org/officeDocument/2006/relationships/oleObject" Target="embeddings/oleObject25.bin"/><Relationship Id="rId87" Type="http://schemas.openxmlformats.org/officeDocument/2006/relationships/image" Target="media/image42.wmf"/><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3.bin"/><Relationship Id="rId136" Type="http://schemas.openxmlformats.org/officeDocument/2006/relationships/oleObject" Target="embeddings/oleObject68.bin"/><Relationship Id="rId157" Type="http://schemas.openxmlformats.org/officeDocument/2006/relationships/image" Target="media/image66.wmf"/><Relationship Id="rId178" Type="http://schemas.openxmlformats.org/officeDocument/2006/relationships/oleObject" Target="embeddings/oleObject92.bin"/><Relationship Id="rId61" Type="http://schemas.openxmlformats.org/officeDocument/2006/relationships/image" Target="media/image29.wmf"/><Relationship Id="rId82" Type="http://schemas.openxmlformats.org/officeDocument/2006/relationships/oleObject" Target="embeddings/oleObject33.bin"/><Relationship Id="rId152" Type="http://schemas.openxmlformats.org/officeDocument/2006/relationships/oleObject" Target="embeddings/oleObject78.bin"/><Relationship Id="rId173" Type="http://schemas.openxmlformats.org/officeDocument/2006/relationships/image" Target="media/image74.wmf"/><Relationship Id="rId194" Type="http://schemas.openxmlformats.org/officeDocument/2006/relationships/image" Target="media/image83.wmf"/><Relationship Id="rId199" Type="http://schemas.openxmlformats.org/officeDocument/2006/relationships/oleObject" Target="embeddings/oleObject104.bin"/><Relationship Id="rId203" Type="http://schemas.openxmlformats.org/officeDocument/2006/relationships/image" Target="media/image87.wmf"/><Relationship Id="rId208" Type="http://schemas.openxmlformats.org/officeDocument/2006/relationships/image" Target="media/image89.emf"/><Relationship Id="rId229" Type="http://schemas.openxmlformats.org/officeDocument/2006/relationships/image" Target="media/image108.wmf"/><Relationship Id="rId19" Type="http://schemas.openxmlformats.org/officeDocument/2006/relationships/oleObject" Target="embeddings/oleObject3.bin"/><Relationship Id="rId224" Type="http://schemas.openxmlformats.org/officeDocument/2006/relationships/image" Target="media/image103.wmf"/><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image" Target="media/image48.wmf"/><Relationship Id="rId105" Type="http://schemas.openxmlformats.org/officeDocument/2006/relationships/oleObject" Target="embeddings/oleObject45.bin"/><Relationship Id="rId126" Type="http://schemas.openxmlformats.org/officeDocument/2006/relationships/oleObject" Target="embeddings/oleObject60.bin"/><Relationship Id="rId147" Type="http://schemas.openxmlformats.org/officeDocument/2006/relationships/image" Target="media/image63.wmf"/><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oleObject" Target="embeddings/oleObject28.bin"/><Relationship Id="rId93" Type="http://schemas.openxmlformats.org/officeDocument/2006/relationships/image" Target="media/image45.wmf"/><Relationship Id="rId98" Type="http://schemas.openxmlformats.org/officeDocument/2006/relationships/oleObject" Target="embeddings/oleObject41.bin"/><Relationship Id="rId121" Type="http://schemas.openxmlformats.org/officeDocument/2006/relationships/oleObject" Target="embeddings/oleObject57.bin"/><Relationship Id="rId142" Type="http://schemas.openxmlformats.org/officeDocument/2006/relationships/oleObject" Target="embeddings/oleObject72.bin"/><Relationship Id="rId163" Type="http://schemas.openxmlformats.org/officeDocument/2006/relationships/image" Target="media/image69.wmf"/><Relationship Id="rId184" Type="http://schemas.openxmlformats.org/officeDocument/2006/relationships/oleObject" Target="embeddings/oleObject96.bin"/><Relationship Id="rId189" Type="http://schemas.openxmlformats.org/officeDocument/2006/relationships/oleObject" Target="embeddings/oleObject99.bin"/><Relationship Id="rId219" Type="http://schemas.openxmlformats.org/officeDocument/2006/relationships/image" Target="media/image98.png"/><Relationship Id="rId3" Type="http://schemas.openxmlformats.org/officeDocument/2006/relationships/numbering" Target="numbering.xml"/><Relationship Id="rId214" Type="http://schemas.openxmlformats.org/officeDocument/2006/relationships/image" Target="media/image93.png"/><Relationship Id="rId230" Type="http://schemas.openxmlformats.org/officeDocument/2006/relationships/image" Target="media/image109.emf"/><Relationship Id="rId235" Type="http://schemas.openxmlformats.org/officeDocument/2006/relationships/theme" Target="theme/theme1.xml"/><Relationship Id="rId25" Type="http://schemas.openxmlformats.org/officeDocument/2006/relationships/image" Target="media/image12.e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oleObject" Target="embeddings/oleObject53.bin"/><Relationship Id="rId137" Type="http://schemas.openxmlformats.org/officeDocument/2006/relationships/oleObject" Target="embeddings/oleObject69.bin"/><Relationship Id="rId158" Type="http://schemas.openxmlformats.org/officeDocument/2006/relationships/oleObject" Target="embeddings/oleObject82.bin"/><Relationship Id="rId20" Type="http://schemas.openxmlformats.org/officeDocument/2006/relationships/header" Target="header1.xml"/><Relationship Id="rId41" Type="http://schemas.openxmlformats.org/officeDocument/2006/relationships/oleObject" Target="embeddings/oleObject10.bin"/><Relationship Id="rId62" Type="http://schemas.openxmlformats.org/officeDocument/2006/relationships/oleObject" Target="embeddings/oleObject23.bin"/><Relationship Id="rId83" Type="http://schemas.openxmlformats.org/officeDocument/2006/relationships/image" Target="media/image40.wmf"/><Relationship Id="rId88" Type="http://schemas.openxmlformats.org/officeDocument/2006/relationships/oleObject" Target="embeddings/oleObject36.bin"/><Relationship Id="rId111" Type="http://schemas.openxmlformats.org/officeDocument/2006/relationships/oleObject" Target="embeddings/oleObject49.bin"/><Relationship Id="rId132" Type="http://schemas.openxmlformats.org/officeDocument/2006/relationships/oleObject" Target="embeddings/oleObject64.bin"/><Relationship Id="rId153" Type="http://schemas.openxmlformats.org/officeDocument/2006/relationships/oleObject" Target="embeddings/oleObject79.bin"/><Relationship Id="rId174" Type="http://schemas.openxmlformats.org/officeDocument/2006/relationships/oleObject" Target="embeddings/oleObject90.bin"/><Relationship Id="rId179" Type="http://schemas.openxmlformats.org/officeDocument/2006/relationships/oleObject" Target="embeddings/oleObject93.bin"/><Relationship Id="rId195" Type="http://schemas.openxmlformats.org/officeDocument/2006/relationships/oleObject" Target="embeddings/oleObject102.bin"/><Relationship Id="rId209" Type="http://schemas.openxmlformats.org/officeDocument/2006/relationships/package" Target="embeddings/Microsoft_Visio_Drawing.vsdx"/><Relationship Id="rId190" Type="http://schemas.openxmlformats.org/officeDocument/2006/relationships/image" Target="media/image81.wmf"/><Relationship Id="rId204" Type="http://schemas.openxmlformats.org/officeDocument/2006/relationships/oleObject" Target="embeddings/oleObject107.bin"/><Relationship Id="rId220" Type="http://schemas.openxmlformats.org/officeDocument/2006/relationships/image" Target="media/image99.png"/><Relationship Id="rId225" Type="http://schemas.openxmlformats.org/officeDocument/2006/relationships/image" Target="media/image104.wmf"/><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20.bin"/><Relationship Id="rId106" Type="http://schemas.openxmlformats.org/officeDocument/2006/relationships/image" Target="media/image51.wmf"/><Relationship Id="rId127" Type="http://schemas.openxmlformats.org/officeDocument/2006/relationships/image" Target="media/image57.wmf"/><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8.bin"/><Relationship Id="rId143" Type="http://schemas.openxmlformats.org/officeDocument/2006/relationships/image" Target="media/image61.wmf"/><Relationship Id="rId148" Type="http://schemas.openxmlformats.org/officeDocument/2006/relationships/oleObject" Target="embeddings/oleObject75.bin"/><Relationship Id="rId164" Type="http://schemas.openxmlformats.org/officeDocument/2006/relationships/oleObject" Target="embeddings/oleObject85.bin"/><Relationship Id="rId169" Type="http://schemas.openxmlformats.org/officeDocument/2006/relationships/image" Target="media/image72.wmf"/><Relationship Id="rId185" Type="http://schemas.openxmlformats.org/officeDocument/2006/relationships/image" Target="media/image7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4.bin"/><Relationship Id="rId210" Type="http://schemas.openxmlformats.org/officeDocument/2006/relationships/oleObject" Target="embeddings/oleObject110.bin"/><Relationship Id="rId215" Type="http://schemas.openxmlformats.org/officeDocument/2006/relationships/image" Target="media/image94.png"/><Relationship Id="rId26" Type="http://schemas.openxmlformats.org/officeDocument/2006/relationships/image" Target="media/image13.emf"/><Relationship Id="rId231" Type="http://schemas.openxmlformats.org/officeDocument/2006/relationships/image" Target="media/image110.emf"/><Relationship Id="rId47" Type="http://schemas.openxmlformats.org/officeDocument/2006/relationships/image" Target="media/image22.emf"/><Relationship Id="rId68" Type="http://schemas.openxmlformats.org/officeDocument/2006/relationships/oleObject" Target="embeddings/oleObject26.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5.bin"/><Relationship Id="rId154" Type="http://schemas.openxmlformats.org/officeDocument/2006/relationships/oleObject" Target="embeddings/oleObject80.bin"/><Relationship Id="rId175" Type="http://schemas.openxmlformats.org/officeDocument/2006/relationships/image" Target="media/image75.wmf"/><Relationship Id="rId196" Type="http://schemas.openxmlformats.org/officeDocument/2006/relationships/image" Target="media/image84.wmf"/><Relationship Id="rId200" Type="http://schemas.openxmlformats.org/officeDocument/2006/relationships/image" Target="media/image86.wmf"/><Relationship Id="rId16" Type="http://schemas.openxmlformats.org/officeDocument/2006/relationships/image" Target="media/image7.wmf"/><Relationship Id="rId221" Type="http://schemas.openxmlformats.org/officeDocument/2006/relationships/image" Target="media/image100.png"/><Relationship Id="rId37" Type="http://schemas.openxmlformats.org/officeDocument/2006/relationships/oleObject" Target="embeddings/oleObject6.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image" Target="media/image49.wmf"/><Relationship Id="rId123" Type="http://schemas.openxmlformats.org/officeDocument/2006/relationships/image" Target="media/image55.wmf"/><Relationship Id="rId144" Type="http://schemas.openxmlformats.org/officeDocument/2006/relationships/oleObject" Target="embeddings/oleObject73.bin"/><Relationship Id="rId90" Type="http://schemas.openxmlformats.org/officeDocument/2006/relationships/oleObject" Target="embeddings/oleObject37.bin"/><Relationship Id="rId165" Type="http://schemas.openxmlformats.org/officeDocument/2006/relationships/image" Target="media/image70.wmf"/><Relationship Id="rId186" Type="http://schemas.openxmlformats.org/officeDocument/2006/relationships/oleObject" Target="embeddings/oleObject97.bin"/><Relationship Id="rId211" Type="http://schemas.openxmlformats.org/officeDocument/2006/relationships/image" Target="media/image90.png"/><Relationship Id="rId232" Type="http://schemas.openxmlformats.org/officeDocument/2006/relationships/header" Target="header2.xml"/><Relationship Id="rId27" Type="http://schemas.openxmlformats.org/officeDocument/2006/relationships/image" Target="media/image14.emf"/><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3.wmf"/><Relationship Id="rId13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801</TotalTime>
  <Pages>3</Pages>
  <Words>77498</Words>
  <Characters>441740</Characters>
  <Application>Microsoft Office Word</Application>
  <DocSecurity>0</DocSecurity>
  <Lines>3681</Lines>
  <Paragraphs>1036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518202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337</cp:revision>
  <cp:lastPrinted>2019-02-25T14:05:00Z</cp:lastPrinted>
  <dcterms:created xsi:type="dcterms:W3CDTF">2022-01-08T16:45:00Z</dcterms:created>
  <dcterms:modified xsi:type="dcterms:W3CDTF">2024-07-10T22:57:00Z</dcterms:modified>
</cp:coreProperties>
</file>