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589440D8"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C10CCD">
              <w:t>15</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C10CCD">
              <w:rPr>
                <w:sz w:val="32"/>
              </w:rPr>
              <w:t>06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83AB731" w14:textId="7C6A2280" w:rsidR="00637BB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637BB0">
        <w:rPr>
          <w:noProof/>
        </w:rPr>
        <w:t>Foreword</w:t>
      </w:r>
      <w:r w:rsidR="00637BB0">
        <w:rPr>
          <w:noProof/>
        </w:rPr>
        <w:tab/>
      </w:r>
      <w:r w:rsidR="00637BB0">
        <w:rPr>
          <w:noProof/>
        </w:rPr>
        <w:fldChar w:fldCharType="begin" w:fldLock="1"/>
      </w:r>
      <w:r w:rsidR="00637BB0">
        <w:rPr>
          <w:noProof/>
        </w:rPr>
        <w:instrText xml:space="preserve"> PAGEREF _Toc172010534 \h </w:instrText>
      </w:r>
      <w:r w:rsidR="00637BB0">
        <w:rPr>
          <w:noProof/>
        </w:rPr>
      </w:r>
      <w:r w:rsidR="00637BB0">
        <w:rPr>
          <w:noProof/>
        </w:rPr>
        <w:fldChar w:fldCharType="separate"/>
      </w:r>
      <w:r w:rsidR="00637BB0">
        <w:rPr>
          <w:noProof/>
        </w:rPr>
        <w:t>26</w:t>
      </w:r>
      <w:r w:rsidR="00637BB0">
        <w:rPr>
          <w:noProof/>
        </w:rPr>
        <w:fldChar w:fldCharType="end"/>
      </w:r>
    </w:p>
    <w:p w14:paraId="0F92A9B9" w14:textId="25FB690D"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_Toc172010535 \h </w:instrText>
      </w:r>
      <w:r>
        <w:rPr>
          <w:noProof/>
        </w:rPr>
      </w:r>
      <w:r>
        <w:rPr>
          <w:noProof/>
        </w:rPr>
        <w:fldChar w:fldCharType="separate"/>
      </w:r>
      <w:r>
        <w:rPr>
          <w:noProof/>
        </w:rPr>
        <w:t>27</w:t>
      </w:r>
      <w:r>
        <w:rPr>
          <w:noProof/>
        </w:rPr>
        <w:fldChar w:fldCharType="end"/>
      </w:r>
    </w:p>
    <w:p w14:paraId="0885C64C" w14:textId="668160D2"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_Toc172010536 \h </w:instrText>
      </w:r>
      <w:r>
        <w:rPr>
          <w:noProof/>
        </w:rPr>
      </w:r>
      <w:r>
        <w:rPr>
          <w:noProof/>
        </w:rPr>
        <w:fldChar w:fldCharType="separate"/>
      </w:r>
      <w:r>
        <w:rPr>
          <w:noProof/>
        </w:rPr>
        <w:t>28</w:t>
      </w:r>
      <w:r>
        <w:rPr>
          <w:noProof/>
        </w:rPr>
        <w:fldChar w:fldCharType="end"/>
      </w:r>
    </w:p>
    <w:p w14:paraId="0F150BE8" w14:textId="3091EDB8"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_Toc172010537 \h </w:instrText>
      </w:r>
      <w:r>
        <w:rPr>
          <w:noProof/>
        </w:rPr>
      </w:r>
      <w:r>
        <w:rPr>
          <w:noProof/>
        </w:rPr>
        <w:fldChar w:fldCharType="separate"/>
      </w:r>
      <w:r>
        <w:rPr>
          <w:noProof/>
        </w:rPr>
        <w:t>28</w:t>
      </w:r>
      <w:r>
        <w:rPr>
          <w:noProof/>
        </w:rPr>
        <w:fldChar w:fldCharType="end"/>
      </w:r>
    </w:p>
    <w:p w14:paraId="357682E5" w14:textId="27486054"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_Toc172010538 \h </w:instrText>
      </w:r>
      <w:r>
        <w:rPr>
          <w:noProof/>
        </w:rPr>
      </w:r>
      <w:r>
        <w:rPr>
          <w:noProof/>
        </w:rPr>
        <w:fldChar w:fldCharType="separate"/>
      </w:r>
      <w:r>
        <w:rPr>
          <w:noProof/>
        </w:rPr>
        <w:t>31</w:t>
      </w:r>
      <w:r>
        <w:rPr>
          <w:noProof/>
        </w:rPr>
        <w:fldChar w:fldCharType="end"/>
      </w:r>
    </w:p>
    <w:p w14:paraId="1E886D33" w14:textId="206F2773"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_Toc172010539 \h </w:instrText>
      </w:r>
      <w:r>
        <w:rPr>
          <w:noProof/>
        </w:rPr>
      </w:r>
      <w:r>
        <w:rPr>
          <w:noProof/>
        </w:rPr>
        <w:fldChar w:fldCharType="separate"/>
      </w:r>
      <w:r>
        <w:rPr>
          <w:noProof/>
        </w:rPr>
        <w:t>31</w:t>
      </w:r>
      <w:r>
        <w:rPr>
          <w:noProof/>
        </w:rPr>
        <w:fldChar w:fldCharType="end"/>
      </w:r>
    </w:p>
    <w:p w14:paraId="72D2077B" w14:textId="07E85120"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_Toc172010540 \h </w:instrText>
      </w:r>
      <w:r>
        <w:rPr>
          <w:noProof/>
        </w:rPr>
      </w:r>
      <w:r>
        <w:rPr>
          <w:noProof/>
        </w:rPr>
        <w:fldChar w:fldCharType="separate"/>
      </w:r>
      <w:r>
        <w:rPr>
          <w:noProof/>
        </w:rPr>
        <w:t>31</w:t>
      </w:r>
      <w:r>
        <w:rPr>
          <w:noProof/>
        </w:rPr>
        <w:fldChar w:fldCharType="end"/>
      </w:r>
    </w:p>
    <w:p w14:paraId="7E75DE3C" w14:textId="2EF3B038"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_Toc172010541 \h </w:instrText>
      </w:r>
      <w:r>
        <w:rPr>
          <w:noProof/>
        </w:rPr>
      </w:r>
      <w:r>
        <w:rPr>
          <w:noProof/>
        </w:rPr>
        <w:fldChar w:fldCharType="separate"/>
      </w:r>
      <w:r>
        <w:rPr>
          <w:noProof/>
        </w:rPr>
        <w:t>31</w:t>
      </w:r>
      <w:r>
        <w:rPr>
          <w:noProof/>
        </w:rPr>
        <w:fldChar w:fldCharType="end"/>
      </w:r>
    </w:p>
    <w:p w14:paraId="0ADB9B0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32</w:t>
      </w:r>
    </w:p>
    <w:p w14:paraId="25D675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32</w:t>
      </w:r>
    </w:p>
    <w:p w14:paraId="2F5D8DD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32</w:t>
      </w:r>
    </w:p>
    <w:p w14:paraId="331841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32</w:t>
      </w:r>
    </w:p>
    <w:p w14:paraId="44888E9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32</w:t>
      </w:r>
    </w:p>
    <w:p w14:paraId="45D4439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32</w:t>
      </w:r>
    </w:p>
    <w:p w14:paraId="7B323C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32</w:t>
      </w:r>
    </w:p>
    <w:p w14:paraId="514C52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39</w:t>
      </w:r>
    </w:p>
    <w:p w14:paraId="7810DDA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43</w:t>
      </w:r>
    </w:p>
    <w:p w14:paraId="3A1555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w:t>
      </w:r>
      <w:r>
        <w:rPr>
          <w:noProof/>
        </w:rPr>
        <w:tab/>
        <w:t>43</w:t>
      </w:r>
    </w:p>
    <w:p w14:paraId="5F760C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4EC912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12D71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60837B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2F1987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w:t>
      </w:r>
      <w:r>
        <w:rPr>
          <w:noProof/>
        </w:rPr>
        <w:tab/>
        <w:t>44</w:t>
      </w:r>
    </w:p>
    <w:p w14:paraId="015DDF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09644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44</w:t>
      </w:r>
    </w:p>
    <w:p w14:paraId="67D40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4CE88E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10BA04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w:t>
      </w:r>
      <w:r>
        <w:rPr>
          <w:noProof/>
        </w:rPr>
        <w:tab/>
        <w:t>45</w:t>
      </w:r>
    </w:p>
    <w:p w14:paraId="4B5B6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0D8BA2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46</w:t>
      </w:r>
    </w:p>
    <w:p w14:paraId="40F5209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46</w:t>
      </w:r>
    </w:p>
    <w:p w14:paraId="16F0A5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291C9F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NRCellCU</w:t>
      </w:r>
      <w:r>
        <w:rPr>
          <w:noProof/>
        </w:rPr>
        <w:tab/>
        <w:t>46</w:t>
      </w:r>
    </w:p>
    <w:p w14:paraId="4A2FDF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9993A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7653AA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47</w:t>
      </w:r>
    </w:p>
    <w:p w14:paraId="02D33E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47</w:t>
      </w:r>
    </w:p>
    <w:p w14:paraId="7D1FA2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NRCellDU</w:t>
      </w:r>
      <w:r>
        <w:rPr>
          <w:noProof/>
        </w:rPr>
        <w:tab/>
        <w:t>47</w:t>
      </w:r>
    </w:p>
    <w:p w14:paraId="41B6E3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47</w:t>
      </w:r>
    </w:p>
    <w:p w14:paraId="2052F9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47</w:t>
      </w:r>
    </w:p>
    <w:p w14:paraId="2A3A8DC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235CC7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396FC7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NRSectorCarrier</w:t>
      </w:r>
      <w:r>
        <w:rPr>
          <w:noProof/>
        </w:rPr>
        <w:tab/>
        <w:t>49</w:t>
      </w:r>
    </w:p>
    <w:p w14:paraId="103B42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4C7AE1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212B1F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0E5357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2E533C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BWP</w:t>
      </w:r>
      <w:r>
        <w:rPr>
          <w:noProof/>
        </w:rPr>
        <w:tab/>
        <w:t>50</w:t>
      </w:r>
    </w:p>
    <w:p w14:paraId="4A4C95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771E1C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50</w:t>
      </w:r>
    </w:p>
    <w:p w14:paraId="592F6C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0B7046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6D49E1B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EP_E1</w:t>
      </w:r>
      <w:r>
        <w:rPr>
          <w:noProof/>
        </w:rPr>
        <w:tab/>
        <w:t>51</w:t>
      </w:r>
    </w:p>
    <w:p w14:paraId="466607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5333B1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0137E2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5801E5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5BD5954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EP_XnU</w:t>
      </w:r>
      <w:r>
        <w:rPr>
          <w:noProof/>
        </w:rPr>
        <w:tab/>
        <w:t>51</w:t>
      </w:r>
    </w:p>
    <w:p w14:paraId="2BCC08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4D5FA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51</w:t>
      </w:r>
    </w:p>
    <w:p w14:paraId="68E3B5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02BF7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073ADA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EP_NgC</w:t>
      </w:r>
      <w:r>
        <w:rPr>
          <w:noProof/>
        </w:rPr>
        <w:tab/>
        <w:t>52</w:t>
      </w:r>
    </w:p>
    <w:p w14:paraId="77E2B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00446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4F1B40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6387D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6CCCF91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EP_NgU</w:t>
      </w:r>
      <w:r>
        <w:rPr>
          <w:noProof/>
        </w:rPr>
        <w:tab/>
        <w:t>52</w:t>
      </w:r>
    </w:p>
    <w:p w14:paraId="0E7C81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597E3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5AA62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331375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0C7D37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EP_F1C</w:t>
      </w:r>
      <w:r>
        <w:rPr>
          <w:noProof/>
        </w:rPr>
        <w:tab/>
        <w:t>53</w:t>
      </w:r>
    </w:p>
    <w:p w14:paraId="3AC71E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03F9C2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1FAE9E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09148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74BBA18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EP_F1U</w:t>
      </w:r>
      <w:r>
        <w:rPr>
          <w:noProof/>
        </w:rPr>
        <w:tab/>
        <w:t>54</w:t>
      </w:r>
    </w:p>
    <w:p w14:paraId="5D301E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1A0044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7599F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645B6F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2D22D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EP_S1U</w:t>
      </w:r>
      <w:r>
        <w:rPr>
          <w:noProof/>
        </w:rPr>
        <w:tab/>
        <w:t>54</w:t>
      </w:r>
    </w:p>
    <w:p w14:paraId="7428DF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5F13B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37FC5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27BD6F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296B54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EP_X2C</w:t>
      </w:r>
      <w:r>
        <w:rPr>
          <w:noProof/>
        </w:rPr>
        <w:tab/>
        <w:t>55</w:t>
      </w:r>
    </w:p>
    <w:p w14:paraId="15A4B5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6ACF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45B40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27118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66A0AE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EP_X2U</w:t>
      </w:r>
      <w:r>
        <w:rPr>
          <w:noProof/>
        </w:rPr>
        <w:tab/>
        <w:t>55</w:t>
      </w:r>
    </w:p>
    <w:p w14:paraId="3D4CEA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4AC30D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55</w:t>
      </w:r>
    </w:p>
    <w:p w14:paraId="37EC1A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77B86B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78F0F0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EP_XnC</w:t>
      </w:r>
      <w:r>
        <w:rPr>
          <w:noProof/>
        </w:rPr>
        <w:tab/>
        <w:t>56</w:t>
      </w:r>
    </w:p>
    <w:p w14:paraId="4E3F94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78332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5CD32D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2C972A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3E4965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ExternalGNBCUCPFunction</w:t>
      </w:r>
      <w:r>
        <w:rPr>
          <w:noProof/>
        </w:rPr>
        <w:tab/>
        <w:t>56</w:t>
      </w:r>
    </w:p>
    <w:p w14:paraId="20C401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1A673C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0575FE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1ABEE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27CFE3C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ExternalGNBCUUPFunction</w:t>
      </w:r>
      <w:r>
        <w:rPr>
          <w:noProof/>
        </w:rPr>
        <w:tab/>
        <w:t>57</w:t>
      </w:r>
    </w:p>
    <w:p w14:paraId="6D62A1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7BE1A6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1AC0DD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741081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84BE3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ExternalGNBDUFunction</w:t>
      </w:r>
      <w:r>
        <w:rPr>
          <w:noProof/>
        </w:rPr>
        <w:tab/>
        <w:t>57</w:t>
      </w:r>
    </w:p>
    <w:p w14:paraId="52619A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0578C2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04D45E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623550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3269D7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ExternalUPFFunction</w:t>
      </w:r>
      <w:r>
        <w:rPr>
          <w:noProof/>
        </w:rPr>
        <w:tab/>
        <w:t>58</w:t>
      </w:r>
    </w:p>
    <w:p w14:paraId="216C4D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52ED40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2D875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53045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F1F7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ExternalAMFFunction</w:t>
      </w:r>
      <w:r>
        <w:rPr>
          <w:noProof/>
        </w:rPr>
        <w:tab/>
        <w:t>58</w:t>
      </w:r>
    </w:p>
    <w:p w14:paraId="78A82E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671601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524804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2FE74B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5751800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59</w:t>
      </w:r>
    </w:p>
    <w:p w14:paraId="6CA97B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ENBFunction &lt;&lt;ProxyClass&gt;&gt;</w:t>
      </w:r>
      <w:r>
        <w:rPr>
          <w:noProof/>
        </w:rPr>
        <w:tab/>
        <w:t>59</w:t>
      </w:r>
    </w:p>
    <w:p w14:paraId="3CFCCA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48EE2C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436F5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B6880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732082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GNBCUCPFunction &lt;&lt;ProxyClass&gt;&gt;</w:t>
      </w:r>
      <w:r>
        <w:rPr>
          <w:noProof/>
        </w:rPr>
        <w:tab/>
        <w:t>59</w:t>
      </w:r>
    </w:p>
    <w:p w14:paraId="41354B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3490E1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351F06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024B64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2157B6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GNBCUUPFunction &lt;&lt;ProxyClass&gt;&gt;</w:t>
      </w:r>
      <w:r>
        <w:rPr>
          <w:noProof/>
        </w:rPr>
        <w:tab/>
        <w:t>59</w:t>
      </w:r>
    </w:p>
    <w:p w14:paraId="3CF03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601C08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C4309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2C8B3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88DB3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GNBDUFunction &lt;&lt;ProxyClass&gt;&gt;</w:t>
      </w:r>
      <w:r>
        <w:rPr>
          <w:noProof/>
        </w:rPr>
        <w:tab/>
        <w:t>60</w:t>
      </w:r>
    </w:p>
    <w:p w14:paraId="7F2A9C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0D4A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1A1239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483CC5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5E80C6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ServingGWFFunction &lt;&lt;ProxyClass&gt;&gt;</w:t>
      </w:r>
      <w:r>
        <w:rPr>
          <w:noProof/>
        </w:rPr>
        <w:tab/>
        <w:t>60</w:t>
      </w:r>
    </w:p>
    <w:p w14:paraId="0D527E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0C0D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7083A4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54C7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62C9053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UPFFunction &lt;&lt;ProxyClass&gt;&gt;</w:t>
      </w:r>
      <w:r>
        <w:rPr>
          <w:noProof/>
        </w:rPr>
        <w:tab/>
        <w:t>60</w:t>
      </w:r>
    </w:p>
    <w:p w14:paraId="54D95A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317E6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59438C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83277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358DA3E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AMFFunction &lt;&lt;ProxyClass&gt;&gt;</w:t>
      </w:r>
      <w:r>
        <w:rPr>
          <w:noProof/>
        </w:rPr>
        <w:tab/>
        <w:t>61</w:t>
      </w:r>
    </w:p>
    <w:p w14:paraId="15D573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38C500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78A00B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2EE055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6F411A4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w:t>
      </w:r>
    </w:p>
    <w:p w14:paraId="2F9B44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NRCellRelation</w:t>
      </w:r>
      <w:r>
        <w:rPr>
          <w:noProof/>
        </w:rPr>
        <w:tab/>
        <w:t>61</w:t>
      </w:r>
    </w:p>
    <w:p w14:paraId="72993F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C2AD9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12ECD7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231AD3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571D87F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NRFreqRelation</w:t>
      </w:r>
      <w:r>
        <w:rPr>
          <w:noProof/>
        </w:rPr>
        <w:tab/>
        <w:t>62</w:t>
      </w:r>
    </w:p>
    <w:p w14:paraId="22F59D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A7B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4EF7B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4250E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355EF4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w:t>
      </w:r>
    </w:p>
    <w:p w14:paraId="16C99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ExternalNRCellCU</w:t>
      </w:r>
      <w:r>
        <w:rPr>
          <w:noProof/>
        </w:rPr>
        <w:tab/>
        <w:t>63</w:t>
      </w:r>
    </w:p>
    <w:p w14:paraId="4F6F4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7A867A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1413C6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63</w:t>
      </w:r>
    </w:p>
    <w:p w14:paraId="55BF3F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63</w:t>
      </w:r>
    </w:p>
    <w:p w14:paraId="24FAC47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RRMPolicyRatio</w:t>
      </w:r>
      <w:r>
        <w:rPr>
          <w:noProof/>
        </w:rPr>
        <w:tab/>
        <w:t>63</w:t>
      </w:r>
    </w:p>
    <w:p w14:paraId="434EC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63</w:t>
      </w:r>
    </w:p>
    <w:p w14:paraId="406C63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191FE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778AFE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2A439A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S-NSSAI &lt;&lt;dataType&gt;&gt;</w:t>
      </w:r>
      <w:r>
        <w:rPr>
          <w:noProof/>
        </w:rPr>
        <w:tab/>
        <w:t>65</w:t>
      </w:r>
    </w:p>
    <w:p w14:paraId="7E8C91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1BC6E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64DEDB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54A9E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14D09E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NRFrequency</w:t>
      </w:r>
      <w:r>
        <w:rPr>
          <w:noProof/>
        </w:rPr>
        <w:tab/>
        <w:t>65</w:t>
      </w:r>
    </w:p>
    <w:p w14:paraId="22535D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732D71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3160D6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6B19F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F1C1B5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CommonBeamformingFunction</w:t>
      </w:r>
      <w:r>
        <w:rPr>
          <w:noProof/>
        </w:rPr>
        <w:tab/>
        <w:t>66</w:t>
      </w:r>
    </w:p>
    <w:p w14:paraId="54526D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3E4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664E41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332C2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2D4994A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Beam</w:t>
      </w:r>
      <w:r>
        <w:rPr>
          <w:noProof/>
        </w:rPr>
        <w:tab/>
        <w:t>66</w:t>
      </w:r>
    </w:p>
    <w:p w14:paraId="7AD8A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63A1E7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552BD6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0DCAB8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PLMNInfo &lt;&lt;dataType&gt;&gt;</w:t>
      </w:r>
      <w:r>
        <w:rPr>
          <w:noProof/>
        </w:rPr>
        <w:tab/>
        <w:t>67</w:t>
      </w:r>
    </w:p>
    <w:p w14:paraId="35075C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7683CE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98C60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955E3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4F0B3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RRMPolicyMember &lt;&lt;dataType&gt;&gt;</w:t>
      </w:r>
      <w:r>
        <w:rPr>
          <w:noProof/>
        </w:rPr>
        <w:tab/>
        <w:t>68</w:t>
      </w:r>
    </w:p>
    <w:p w14:paraId="7BD9451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593B95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DE951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5ADE20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689D19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RRMPolicy_</w:t>
      </w:r>
      <w:r>
        <w:rPr>
          <w:noProof/>
        </w:rPr>
        <w:tab/>
        <w:t>68</w:t>
      </w:r>
    </w:p>
    <w:p w14:paraId="403B2AE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38E8F8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C8FE6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179672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01AB21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RRMPolicyManagedEntity </w:t>
      </w:r>
      <w:r>
        <w:rPr>
          <w:noProof/>
          <w:lang w:eastAsia="zh-CN"/>
        </w:rPr>
        <w:t>&lt;&lt;</w:t>
      </w:r>
      <w:r w:rsidRPr="00DE3921">
        <w:rPr>
          <w:rFonts w:ascii="Courier New" w:hAnsi="Courier New" w:cs="Courier New"/>
          <w:noProof/>
          <w:lang w:eastAsia="zh-CN"/>
        </w:rPr>
        <w:t>ProxyClass</w:t>
      </w:r>
      <w:r>
        <w:rPr>
          <w:noProof/>
          <w:lang w:eastAsia="zh-CN"/>
        </w:rPr>
        <w:t>&gt;&gt;</w:t>
      </w:r>
      <w:r>
        <w:rPr>
          <w:noProof/>
        </w:rPr>
        <w:tab/>
        <w:t>69</w:t>
      </w:r>
    </w:p>
    <w:p w14:paraId="1D2780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0F691A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E3D54B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21E703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66B557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GNBCUCPNeighbour &lt;&lt;ProxyClass&gt;&gt;</w:t>
      </w:r>
      <w:r>
        <w:rPr>
          <w:noProof/>
        </w:rPr>
        <w:tab/>
        <w:t>69</w:t>
      </w:r>
    </w:p>
    <w:p w14:paraId="4EBAA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6A68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54F9A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8B347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0D5CF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GNBCUUPNeighbour &lt;&lt;ProxyClass&gt;&gt;</w:t>
      </w:r>
      <w:r>
        <w:rPr>
          <w:noProof/>
        </w:rPr>
        <w:tab/>
        <w:t>70</w:t>
      </w:r>
    </w:p>
    <w:p w14:paraId="05824CA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2C473C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59A2E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36E848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829D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DE3921">
        <w:rPr>
          <w:rFonts w:ascii="Courier New" w:hAnsi="Courier New" w:cs="Courier New"/>
          <w:noProof/>
          <w:lang w:eastAsia="zh-CN"/>
        </w:rPr>
        <w:t>&lt;&lt;dataType&gt;&gt;</w:t>
      </w:r>
      <w:r>
        <w:rPr>
          <w:noProof/>
        </w:rPr>
        <w:tab/>
        <w:t>70</w:t>
      </w:r>
    </w:p>
    <w:p w14:paraId="482D3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373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25A8CD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7E3F5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F4DC23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DE3921">
        <w:rPr>
          <w:rFonts w:ascii="Courier New" w:hAnsi="Courier New" w:cs="Courier New"/>
          <w:noProof/>
          <w:lang w:eastAsia="zh-CN"/>
        </w:rPr>
        <w:t>&lt;&lt;dataType&gt;&gt;</w:t>
      </w:r>
      <w:r>
        <w:rPr>
          <w:noProof/>
        </w:rPr>
        <w:tab/>
        <w:t>71</w:t>
      </w:r>
    </w:p>
    <w:p w14:paraId="45213B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6E192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36CF11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40ED8E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748278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71</w:t>
      </w:r>
    </w:p>
    <w:p w14:paraId="4C4F4F2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w:t>
      </w:r>
      <w:r w:rsidRPr="00DE3921">
        <w:rPr>
          <w:rFonts w:ascii="Courier New" w:hAnsi="Courier New" w:cs="Courier New"/>
          <w:noProof/>
        </w:rPr>
        <w:t>imRSGlo</w:t>
      </w:r>
      <w:r w:rsidRPr="00DE3921">
        <w:rPr>
          <w:rFonts w:ascii="Courier New" w:hAnsi="Courier New" w:cs="Courier New"/>
          <w:noProof/>
          <w:lang w:eastAsia="zh-CN"/>
        </w:rPr>
        <w:t>bal</w:t>
      </w:r>
      <w:r>
        <w:rPr>
          <w:noProof/>
        </w:rPr>
        <w:tab/>
        <w:t>71</w:t>
      </w:r>
    </w:p>
    <w:p w14:paraId="199CC2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2DDF2E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5F48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71D1C1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7007F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DE3921">
        <w:rPr>
          <w:rFonts w:ascii="Courier New" w:hAnsi="Courier New" w:cs="Courier New"/>
          <w:noProof/>
          <w:lang w:eastAsia="zh-CN"/>
        </w:rPr>
        <w:t>&lt;&lt;dataType&gt;&gt;</w:t>
      </w:r>
      <w:r>
        <w:rPr>
          <w:noProof/>
        </w:rPr>
        <w:tab/>
        <w:t>72</w:t>
      </w:r>
    </w:p>
    <w:p w14:paraId="09351B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556026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A17E7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227E8E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C307F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DE3921">
        <w:rPr>
          <w:rFonts w:ascii="Courier New" w:hAnsi="Courier New" w:cs="Courier New"/>
          <w:noProof/>
          <w:lang w:eastAsia="zh-CN"/>
        </w:rPr>
        <w:t>&lt;&lt;dataType&gt;&gt;</w:t>
      </w:r>
      <w:r>
        <w:rPr>
          <w:noProof/>
        </w:rPr>
        <w:tab/>
        <w:t>72</w:t>
      </w:r>
    </w:p>
    <w:p w14:paraId="1B91C9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42E19E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49995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30749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9ACBBB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DE3921">
        <w:rPr>
          <w:rFonts w:ascii="Courier New" w:hAnsi="Courier New" w:cs="Courier New"/>
          <w:noProof/>
          <w:lang w:eastAsia="zh-CN"/>
        </w:rPr>
        <w:t>&lt;&lt;dataType&gt;&gt;</w:t>
      </w:r>
      <w:r>
        <w:rPr>
          <w:noProof/>
        </w:rPr>
        <w:tab/>
        <w:t>73</w:t>
      </w:r>
    </w:p>
    <w:p w14:paraId="72A9CC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71F9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110D64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49E2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87CFF7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DE3921">
        <w:rPr>
          <w:rFonts w:ascii="Courier New" w:hAnsi="Courier New" w:cs="Courier New"/>
          <w:noProof/>
          <w:lang w:eastAsia="zh-CN"/>
        </w:rPr>
        <w:t xml:space="preserve"> &lt;&lt;dataType&gt;&gt;</w:t>
      </w:r>
      <w:r>
        <w:rPr>
          <w:noProof/>
        </w:rPr>
        <w:tab/>
        <w:t>73</w:t>
      </w:r>
    </w:p>
    <w:p w14:paraId="3E6241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5A8A70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0BFBBC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38B0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8D358E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DE3921">
        <w:rPr>
          <w:rFonts w:ascii="Courier New" w:hAnsi="Courier New" w:cs="Courier New"/>
          <w:noProof/>
          <w:lang w:eastAsia="zh-CN"/>
        </w:rPr>
        <w:t xml:space="preserve"> &lt;&lt;dataType&gt;&gt;</w:t>
      </w:r>
      <w:r>
        <w:rPr>
          <w:noProof/>
        </w:rPr>
        <w:tab/>
        <w:t>74</w:t>
      </w:r>
    </w:p>
    <w:p w14:paraId="7F0702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AE81A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45505A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6B5B6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741E0B9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74</w:t>
      </w:r>
    </w:p>
    <w:p w14:paraId="3FB0A0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5FA573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1FF0B0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F9E9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325C6F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DANRManagementFunction</w:t>
      </w:r>
      <w:r>
        <w:rPr>
          <w:noProof/>
        </w:rPr>
        <w:tab/>
        <w:t>75</w:t>
      </w:r>
    </w:p>
    <w:p w14:paraId="1F300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106809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0246906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681E7F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7504D7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DESManagementFunction</w:t>
      </w:r>
      <w:r>
        <w:rPr>
          <w:noProof/>
        </w:rPr>
        <w:tab/>
        <w:t>75</w:t>
      </w:r>
    </w:p>
    <w:p w14:paraId="55CD2A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AE98B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2CA8EA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7463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76</w:t>
      </w:r>
    </w:p>
    <w:p w14:paraId="0BADC0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DRACHOptimizationFunction</w:t>
      </w:r>
      <w:r>
        <w:rPr>
          <w:noProof/>
        </w:rPr>
        <w:tab/>
        <w:t>76</w:t>
      </w:r>
    </w:p>
    <w:p w14:paraId="23C1CD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5CE80D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4D5750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9B768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C35E28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DMROFunction</w:t>
      </w:r>
      <w:r>
        <w:rPr>
          <w:noProof/>
        </w:rPr>
        <w:tab/>
        <w:t>77</w:t>
      </w:r>
    </w:p>
    <w:p w14:paraId="3A40EA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677401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8765E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01181F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5AB2EE8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DPCIConfigurationFunction</w:t>
      </w:r>
      <w:r>
        <w:rPr>
          <w:noProof/>
        </w:rPr>
        <w:tab/>
        <w:t>78</w:t>
      </w:r>
    </w:p>
    <w:p w14:paraId="1D7604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53A57F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F0ED8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478D8C1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C453BE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CPCIConfigurationFunction</w:t>
      </w:r>
      <w:r>
        <w:rPr>
          <w:noProof/>
        </w:rPr>
        <w:tab/>
        <w:t>78</w:t>
      </w:r>
    </w:p>
    <w:p w14:paraId="2718FB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048533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051FFE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377D2B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57F7AAF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CESManagementFunction</w:t>
      </w:r>
      <w:r>
        <w:rPr>
          <w:noProof/>
        </w:rPr>
        <w:tab/>
        <w:t>79</w:t>
      </w:r>
    </w:p>
    <w:p w14:paraId="5367C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5044AC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759B9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6C84FA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80</w:t>
      </w:r>
    </w:p>
    <w:p w14:paraId="448EB4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AddressWithVlan &lt;&lt;dataType&gt;&gt;</w:t>
      </w:r>
      <w:r>
        <w:rPr>
          <w:noProof/>
        </w:rPr>
        <w:tab/>
        <w:t>80</w:t>
      </w:r>
    </w:p>
    <w:p w14:paraId="319FE7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E91DF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D3C8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36F1D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649300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DE3921">
        <w:rPr>
          <w:rFonts w:ascii="Courier New" w:hAnsi="Courier New" w:cs="Courier New"/>
          <w:noProof/>
          <w:lang w:eastAsia="zh-CN"/>
        </w:rPr>
        <w:t>&lt;&lt;dataType&gt;&gt;</w:t>
      </w:r>
      <w:r>
        <w:rPr>
          <w:noProof/>
        </w:rPr>
        <w:tab/>
        <w:t>81</w:t>
      </w:r>
    </w:p>
    <w:p w14:paraId="70C53D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9DC5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3FD5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A105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F04593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NPNIdentity &lt;&lt;dataType&gt;&gt;</w:t>
      </w:r>
      <w:r>
        <w:rPr>
          <w:noProof/>
        </w:rPr>
        <w:tab/>
        <w:t>81</w:t>
      </w:r>
    </w:p>
    <w:p w14:paraId="24E070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514C65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7AE21A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4F269A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1709608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OperatorDU</w:t>
      </w:r>
      <w:r>
        <w:rPr>
          <w:noProof/>
        </w:rPr>
        <w:tab/>
        <w:t>82</w:t>
      </w:r>
    </w:p>
    <w:p w14:paraId="5DC8E7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7F760A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82</w:t>
      </w:r>
    </w:p>
    <w:p w14:paraId="6E701D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82</w:t>
      </w:r>
    </w:p>
    <w:p w14:paraId="5E1E60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82</w:t>
      </w:r>
    </w:p>
    <w:p w14:paraId="4E799E7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NROperatorCellDU</w:t>
      </w:r>
      <w:r>
        <w:rPr>
          <w:noProof/>
        </w:rPr>
        <w:tab/>
        <w:t>82</w:t>
      </w:r>
    </w:p>
    <w:p w14:paraId="2AC04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Definition</w:t>
      </w:r>
      <w:r>
        <w:rPr>
          <w:noProof/>
        </w:rPr>
        <w:tab/>
        <w:t>82</w:t>
      </w:r>
    </w:p>
    <w:p w14:paraId="2E1521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Attributes</w:t>
      </w:r>
      <w:r>
        <w:rPr>
          <w:noProof/>
        </w:rPr>
        <w:tab/>
        <w:t>83</w:t>
      </w:r>
    </w:p>
    <w:p w14:paraId="7BB276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Attribute Constraints</w:t>
      </w:r>
      <w:r>
        <w:rPr>
          <w:noProof/>
        </w:rPr>
        <w:tab/>
        <w:t>83</w:t>
      </w:r>
    </w:p>
    <w:p w14:paraId="087702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DE3921">
        <w:rPr>
          <w:rFonts w:eastAsiaTheme="minorEastAsia"/>
          <w:noProof/>
        </w:rPr>
        <w:t>Notifications</w:t>
      </w:r>
      <w:r>
        <w:rPr>
          <w:noProof/>
        </w:rPr>
        <w:tab/>
        <w:t>83</w:t>
      </w:r>
    </w:p>
    <w:p w14:paraId="58B72B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DLBOFunction</w:t>
      </w:r>
      <w:r>
        <w:rPr>
          <w:noProof/>
        </w:rPr>
        <w:tab/>
        <w:t>83</w:t>
      </w:r>
    </w:p>
    <w:p w14:paraId="0616BB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123C0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3ADB4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9E5AE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B6695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CCOFunction</w:t>
      </w:r>
      <w:r>
        <w:rPr>
          <w:noProof/>
        </w:rPr>
        <w:tab/>
        <w:t>84</w:t>
      </w:r>
    </w:p>
    <w:p w14:paraId="29727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2771D6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536A3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2C21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DB407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CCOWeakCoverageParameters</w:t>
      </w:r>
      <w:r>
        <w:rPr>
          <w:noProof/>
        </w:rPr>
        <w:tab/>
        <w:t>84</w:t>
      </w:r>
    </w:p>
    <w:p w14:paraId="6E9E3E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47C4A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EEB95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EDC50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350614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CCOPilotPollutionParameters</w:t>
      </w:r>
      <w:r>
        <w:rPr>
          <w:noProof/>
        </w:rPr>
        <w:tab/>
        <w:t>84</w:t>
      </w:r>
    </w:p>
    <w:p w14:paraId="453F08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E26F7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57DEE3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1CCDE5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21F7DF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CCOOvershootCoverageParameters</w:t>
      </w:r>
      <w:r>
        <w:rPr>
          <w:noProof/>
        </w:rPr>
        <w:tab/>
        <w:t>85</w:t>
      </w:r>
    </w:p>
    <w:p w14:paraId="3D5060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4FA2840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8B052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F6223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42FBAA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i/>
          <w:noProof/>
          <w:lang w:eastAsia="zh-CN"/>
        </w:rPr>
        <w:t>CCO</w:t>
      </w:r>
      <w:r w:rsidRPr="00DE3921">
        <w:rPr>
          <w:rFonts w:ascii="Courier New" w:hAnsi="Courier New" w:cs="Courier New"/>
          <w:i/>
          <w:noProof/>
          <w:color w:val="000000"/>
          <w:lang w:eastAsia="ja-JP"/>
        </w:rPr>
        <w:t>Parameters</w:t>
      </w:r>
      <w:r>
        <w:rPr>
          <w:noProof/>
        </w:rPr>
        <w:tab/>
        <w:t>85</w:t>
      </w:r>
    </w:p>
    <w:p w14:paraId="4BBE3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5B0A21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2EACD5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378673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C1827F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Parameter</w:t>
      </w:r>
      <w:r w:rsidRPr="00DE3921">
        <w:rPr>
          <w:rFonts w:ascii="Courier New" w:hAnsi="Courier New" w:cs="Courier New"/>
          <w:noProof/>
          <w:lang w:eastAsia="zh-CN"/>
        </w:rPr>
        <w:t>Range</w:t>
      </w:r>
      <w:r w:rsidRPr="00DE3921">
        <w:rPr>
          <w:rFonts w:ascii="Courier New" w:hAnsi="Courier New"/>
          <w:noProof/>
          <w:lang w:eastAsia="zh-CN"/>
        </w:rPr>
        <w:t xml:space="preserve"> &lt;&lt;dataType&gt;&gt;</w:t>
      </w:r>
      <w:r>
        <w:rPr>
          <w:noProof/>
        </w:rPr>
        <w:tab/>
        <w:t>86</w:t>
      </w:r>
    </w:p>
    <w:p w14:paraId="05C16B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86</w:t>
      </w:r>
    </w:p>
    <w:p w14:paraId="6840E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86</w:t>
      </w:r>
    </w:p>
    <w:p w14:paraId="1D5F42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86</w:t>
      </w:r>
    </w:p>
    <w:p w14:paraId="6A962D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86</w:t>
      </w:r>
    </w:p>
    <w:p w14:paraId="1E4B07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w:t>
      </w:r>
      <w:r w:rsidRPr="00DE3921">
        <w:rPr>
          <w:rFonts w:ascii="Courier New" w:hAnsi="Courier New" w:cs="Courier New"/>
          <w:noProof/>
        </w:rPr>
        <w:t>oadTimeThreshold</w:t>
      </w:r>
      <w:r w:rsidRPr="00DE3921">
        <w:rPr>
          <w:rFonts w:ascii="Courier New" w:hAnsi="Courier New" w:cs="Courier New"/>
          <w:noProof/>
          <w:lang w:eastAsia="zh-CN"/>
        </w:rPr>
        <w:t xml:space="preserve"> </w:t>
      </w:r>
      <w:r w:rsidRPr="00DE3921">
        <w:rPr>
          <w:rFonts w:ascii="Courier New" w:hAnsi="Courier New" w:cs="Courier New"/>
          <w:noProof/>
        </w:rPr>
        <w:t>&lt;&lt;dataType&gt;&gt;</w:t>
      </w:r>
      <w:r>
        <w:rPr>
          <w:noProof/>
        </w:rPr>
        <w:tab/>
        <w:t>86</w:t>
      </w:r>
    </w:p>
    <w:p w14:paraId="3F74CA7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7E87BA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808C6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43BC14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216D364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EsNotAllowedTimePeriod </w:t>
      </w:r>
      <w:r w:rsidRPr="00DE3921">
        <w:rPr>
          <w:rFonts w:ascii="Courier New" w:hAnsi="Courier New" w:cs="Courier New"/>
          <w:noProof/>
        </w:rPr>
        <w:t>&lt;&lt;dataType&gt;&gt;</w:t>
      </w:r>
      <w:r>
        <w:rPr>
          <w:noProof/>
        </w:rPr>
        <w:tab/>
        <w:t>86</w:t>
      </w:r>
    </w:p>
    <w:p w14:paraId="75C8C9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32EB7B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0EE34F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161CC9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5FF282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UeAccDelayProbability </w:t>
      </w:r>
      <w:r w:rsidRPr="00DE3921">
        <w:rPr>
          <w:rFonts w:ascii="Courier New" w:hAnsi="Courier New" w:cs="Courier New"/>
          <w:noProof/>
        </w:rPr>
        <w:t>&lt;&lt;dataType&gt;&gt;</w:t>
      </w:r>
      <w:r>
        <w:rPr>
          <w:noProof/>
        </w:rPr>
        <w:tab/>
        <w:t>87</w:t>
      </w:r>
    </w:p>
    <w:p w14:paraId="758F5E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183241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B0FE7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0C260B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2A9D14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 xml:space="preserve">UeAccProbability </w:t>
      </w:r>
      <w:r w:rsidRPr="00DE3921">
        <w:rPr>
          <w:rFonts w:ascii="Courier New" w:hAnsi="Courier New" w:cs="Courier New"/>
          <w:noProof/>
        </w:rPr>
        <w:t>&lt;&lt;dataType&gt;&gt;</w:t>
      </w:r>
      <w:r>
        <w:rPr>
          <w:noProof/>
        </w:rPr>
        <w:tab/>
        <w:t>87</w:t>
      </w:r>
    </w:p>
    <w:p w14:paraId="672B06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78AEA1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87</w:t>
      </w:r>
    </w:p>
    <w:p w14:paraId="5E8337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6AE3E3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439900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NRNetwork</w:t>
      </w:r>
      <w:r>
        <w:rPr>
          <w:noProof/>
        </w:rPr>
        <w:tab/>
        <w:t>88</w:t>
      </w:r>
    </w:p>
    <w:p w14:paraId="5FC36C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6722EC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41DAF4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07DB4E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4.3.80.</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36F6D82" w14:textId="77777777" w:rsidR="00637BB0" w:rsidRPr="00637BB0" w:rsidRDefault="00637BB0">
      <w:pPr>
        <w:pStyle w:val="TOC3"/>
        <w:rPr>
          <w:rFonts w:asciiTheme="minorHAnsi" w:eastAsiaTheme="minorEastAsia" w:hAnsiTheme="minorHAnsi" w:cstheme="minorBidi"/>
          <w:noProof/>
          <w:color w:val="FF0000"/>
          <w:kern w:val="2"/>
          <w:sz w:val="22"/>
          <w:szCs w:val="22"/>
          <w:lang w:eastAsia="en-GB"/>
          <w14:ligatures w14:val="standardContextual"/>
        </w:rPr>
      </w:pPr>
      <w:r w:rsidRPr="00637BB0">
        <w:rPr>
          <w:noProof/>
          <w:color w:val="FF0000"/>
        </w:rPr>
        <w:t>The common notifications defined in clause 4.5 are valid for this IOC, without exceptions or additions.</w:t>
      </w:r>
      <w:r w:rsidRPr="00637BB0">
        <w:rPr>
          <w:noProof/>
          <w:color w:val="FF0000"/>
        </w:rPr>
        <w:tab/>
        <w:t>88</w:t>
      </w:r>
    </w:p>
    <w:p w14:paraId="64C8C96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EUtraNetwork</w:t>
      </w:r>
      <w:r>
        <w:rPr>
          <w:noProof/>
        </w:rPr>
        <w:tab/>
        <w:t>88</w:t>
      </w:r>
    </w:p>
    <w:p w14:paraId="05E43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E88C0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7F54F6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798C1E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4.3.81.</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0F6D09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89</w:t>
      </w:r>
    </w:p>
    <w:p w14:paraId="6517CC3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89</w:t>
      </w:r>
    </w:p>
    <w:p w14:paraId="5D01580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120</w:t>
      </w:r>
    </w:p>
    <w:p w14:paraId="179BEC4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120</w:t>
      </w:r>
    </w:p>
    <w:p w14:paraId="53C415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121</w:t>
      </w:r>
    </w:p>
    <w:p w14:paraId="24776BF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121</w:t>
      </w:r>
    </w:p>
    <w:p w14:paraId="14769DE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122</w:t>
      </w:r>
    </w:p>
    <w:p w14:paraId="259399D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122</w:t>
      </w:r>
    </w:p>
    <w:p w14:paraId="2A8132B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122</w:t>
      </w:r>
    </w:p>
    <w:p w14:paraId="39840C2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122</w:t>
      </w:r>
    </w:p>
    <w:p w14:paraId="19D3B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122</w:t>
      </w:r>
    </w:p>
    <w:p w14:paraId="6B3EA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132</w:t>
      </w:r>
    </w:p>
    <w:p w14:paraId="5D2022F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136</w:t>
      </w:r>
    </w:p>
    <w:p w14:paraId="34E9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136</w:t>
      </w:r>
    </w:p>
    <w:p w14:paraId="0B22C6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136</w:t>
      </w:r>
    </w:p>
    <w:p w14:paraId="501EE18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137</w:t>
      </w:r>
    </w:p>
    <w:p w14:paraId="4BBEB23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AMFFunction</w:t>
      </w:r>
      <w:r>
        <w:rPr>
          <w:noProof/>
        </w:rPr>
        <w:tab/>
        <w:t>137</w:t>
      </w:r>
    </w:p>
    <w:p w14:paraId="6DC6B3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7AE039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070D5F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271178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645961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SMFFunction</w:t>
      </w:r>
      <w:r>
        <w:rPr>
          <w:noProof/>
        </w:rPr>
        <w:tab/>
        <w:t>138</w:t>
      </w:r>
    </w:p>
    <w:p w14:paraId="53FCB0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200367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3DA31C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357FE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06ACEE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UPFFunction</w:t>
      </w:r>
      <w:r>
        <w:rPr>
          <w:noProof/>
        </w:rPr>
        <w:tab/>
        <w:t>138</w:t>
      </w:r>
    </w:p>
    <w:p w14:paraId="33572A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31FFBAB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3AAC10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5F819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9E6E61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N3IWFFunction</w:t>
      </w:r>
      <w:r>
        <w:rPr>
          <w:noProof/>
        </w:rPr>
        <w:tab/>
        <w:t>139</w:t>
      </w:r>
    </w:p>
    <w:p w14:paraId="3A15C1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6FA62C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551074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734F8B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4DA120E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PCFFunction</w:t>
      </w:r>
      <w:r>
        <w:rPr>
          <w:noProof/>
        </w:rPr>
        <w:tab/>
        <w:t>139</w:t>
      </w:r>
    </w:p>
    <w:p w14:paraId="3977523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319B140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255D16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7F316B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2605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AUSFFunction</w:t>
      </w:r>
      <w:r>
        <w:rPr>
          <w:noProof/>
        </w:rPr>
        <w:tab/>
        <w:t>140</w:t>
      </w:r>
    </w:p>
    <w:p w14:paraId="2DDF7E4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71FD42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1BFCD6E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4DCD82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6019607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UDMFunction</w:t>
      </w:r>
      <w:r>
        <w:rPr>
          <w:noProof/>
        </w:rPr>
        <w:tab/>
        <w:t>141</w:t>
      </w:r>
    </w:p>
    <w:p w14:paraId="48966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4BEE4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F5D68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0D8557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4F7F06A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UDRFunction</w:t>
      </w:r>
      <w:r>
        <w:rPr>
          <w:noProof/>
        </w:rPr>
        <w:tab/>
        <w:t>141</w:t>
      </w:r>
    </w:p>
    <w:p w14:paraId="572F7F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543840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0CFC44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44D035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02A94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UDSFFunction</w:t>
      </w:r>
      <w:r>
        <w:rPr>
          <w:noProof/>
        </w:rPr>
        <w:tab/>
        <w:t>142</w:t>
      </w:r>
    </w:p>
    <w:p w14:paraId="32EBB75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7E63BB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768D86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2E61CD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7921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NRFFunction</w:t>
      </w:r>
      <w:r>
        <w:rPr>
          <w:noProof/>
        </w:rPr>
        <w:tab/>
        <w:t>142</w:t>
      </w:r>
    </w:p>
    <w:p w14:paraId="0CB1A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64E93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5F7AF5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0B3B13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7466BD6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NSSFFunction</w:t>
      </w:r>
      <w:r>
        <w:rPr>
          <w:noProof/>
        </w:rPr>
        <w:tab/>
        <w:t>143</w:t>
      </w:r>
    </w:p>
    <w:p w14:paraId="247D1E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6F00D3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0DC594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6FD62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05CF61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AFFunction</w:t>
      </w:r>
      <w:r>
        <w:rPr>
          <w:noProof/>
        </w:rPr>
        <w:tab/>
        <w:t>144</w:t>
      </w:r>
    </w:p>
    <w:p w14:paraId="7FDC0C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37D44E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DNFunction</w:t>
      </w:r>
      <w:r>
        <w:rPr>
          <w:noProof/>
        </w:rPr>
        <w:tab/>
        <w:t>144</w:t>
      </w:r>
    </w:p>
    <w:p w14:paraId="66D6D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BD333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SMSFFunction</w:t>
      </w:r>
      <w:r>
        <w:rPr>
          <w:noProof/>
        </w:rPr>
        <w:tab/>
        <w:t>144</w:t>
      </w:r>
    </w:p>
    <w:p w14:paraId="507C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4E580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2286B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252ADE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78B212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LMFFunction</w:t>
      </w:r>
      <w:r>
        <w:rPr>
          <w:noProof/>
        </w:rPr>
        <w:tab/>
        <w:t>144</w:t>
      </w:r>
    </w:p>
    <w:p w14:paraId="626D28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10BEDF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058F0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5C0F69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565B8CC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NGEIRFunction</w:t>
      </w:r>
      <w:r>
        <w:rPr>
          <w:noProof/>
        </w:rPr>
        <w:tab/>
        <w:t>145</w:t>
      </w:r>
    </w:p>
    <w:p w14:paraId="1134B9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2EB4FD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7061E1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7621F9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1065028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SEPPFunction</w:t>
      </w:r>
      <w:r>
        <w:rPr>
          <w:noProof/>
        </w:rPr>
        <w:tab/>
        <w:t>145</w:t>
      </w:r>
    </w:p>
    <w:p w14:paraId="0E1E67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3F6938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2B35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761C3D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346BCC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NWDAFFunction</w:t>
      </w:r>
      <w:r>
        <w:rPr>
          <w:noProof/>
        </w:rPr>
        <w:tab/>
        <w:t>146</w:t>
      </w:r>
    </w:p>
    <w:p w14:paraId="2691BD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402AE6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48D670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659D88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678CEE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w:t>
      </w:r>
      <w:r>
        <w:rPr>
          <w:noProof/>
        </w:rPr>
        <w:tab/>
        <w:t>147</w:t>
      </w:r>
    </w:p>
    <w:p w14:paraId="24A3BD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38BA81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5F664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86969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3EF188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w:t>
      </w:r>
      <w:r>
        <w:rPr>
          <w:noProof/>
        </w:rPr>
        <w:tab/>
        <w:t>147</w:t>
      </w:r>
    </w:p>
    <w:p w14:paraId="5319D4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20EAA2B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470317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3F25D7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29D2CB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EP_N4</w:t>
      </w:r>
      <w:r>
        <w:rPr>
          <w:noProof/>
        </w:rPr>
        <w:tab/>
        <w:t>147</w:t>
      </w:r>
    </w:p>
    <w:p w14:paraId="16E226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CF6AB4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1E15E7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4952E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0C0173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148</w:t>
      </w:r>
    </w:p>
    <w:p w14:paraId="2EA668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40FC1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138A9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15D053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74229F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w:t>
      </w:r>
      <w:r>
        <w:rPr>
          <w:noProof/>
        </w:rPr>
        <w:tab/>
        <w:t>148</w:t>
      </w:r>
    </w:p>
    <w:p w14:paraId="6F4D7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A27886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29A8D9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4DA9BD5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03D1291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w:t>
      </w:r>
      <w:r>
        <w:rPr>
          <w:noProof/>
        </w:rPr>
        <w:tab/>
        <w:t>149</w:t>
      </w:r>
    </w:p>
    <w:p w14:paraId="0A222E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5C6181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23AC9C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300E4A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2F4C249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w:t>
      </w:r>
      <w:r>
        <w:rPr>
          <w:noProof/>
        </w:rPr>
        <w:tab/>
        <w:t>149</w:t>
      </w:r>
    </w:p>
    <w:p w14:paraId="172512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044630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13C800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7ABC79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2B9F15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EP_N9</w:t>
      </w:r>
      <w:r>
        <w:rPr>
          <w:noProof/>
        </w:rPr>
        <w:tab/>
        <w:t>150</w:t>
      </w:r>
    </w:p>
    <w:p w14:paraId="1106C3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4B7B87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5D041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048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06964DA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EP_N10</w:t>
      </w:r>
      <w:r>
        <w:rPr>
          <w:noProof/>
        </w:rPr>
        <w:tab/>
        <w:t>150</w:t>
      </w:r>
    </w:p>
    <w:p w14:paraId="4F2EF59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578F65F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3348C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096134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713825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EP_N11</w:t>
      </w:r>
      <w:r>
        <w:rPr>
          <w:noProof/>
        </w:rPr>
        <w:tab/>
        <w:t>151</w:t>
      </w:r>
    </w:p>
    <w:p w14:paraId="121356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0ADFCF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471CD9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38CF0F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A9781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EP_N12</w:t>
      </w:r>
      <w:r>
        <w:rPr>
          <w:noProof/>
        </w:rPr>
        <w:tab/>
        <w:t>151</w:t>
      </w:r>
    </w:p>
    <w:p w14:paraId="2143BE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3F0004E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7EC9E3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236B6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28156E4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EP_N13</w:t>
      </w:r>
      <w:r>
        <w:rPr>
          <w:noProof/>
        </w:rPr>
        <w:tab/>
        <w:t>151</w:t>
      </w:r>
    </w:p>
    <w:p w14:paraId="5933959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2AFFBEB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304457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48CBC4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4C5029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EP_N14</w:t>
      </w:r>
      <w:r>
        <w:rPr>
          <w:noProof/>
        </w:rPr>
        <w:tab/>
        <w:t>152</w:t>
      </w:r>
    </w:p>
    <w:p w14:paraId="3A5996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9E3E9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77E34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1FB272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1BD956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EP_N15</w:t>
      </w:r>
      <w:r>
        <w:rPr>
          <w:noProof/>
        </w:rPr>
        <w:tab/>
        <w:t>152</w:t>
      </w:r>
    </w:p>
    <w:p w14:paraId="7BCA51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1B9580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517726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6309DD7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0C811A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EP_N16</w:t>
      </w:r>
      <w:r>
        <w:rPr>
          <w:noProof/>
        </w:rPr>
        <w:tab/>
        <w:t>153</w:t>
      </w:r>
    </w:p>
    <w:p w14:paraId="4FE59A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3664E8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582D0C9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53483C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154B46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EP_N17</w:t>
      </w:r>
      <w:r>
        <w:rPr>
          <w:noProof/>
        </w:rPr>
        <w:tab/>
        <w:t>153</w:t>
      </w:r>
    </w:p>
    <w:p w14:paraId="03D219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2E265C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10AB855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1F2818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603362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EP_N20</w:t>
      </w:r>
      <w:r>
        <w:rPr>
          <w:noProof/>
        </w:rPr>
        <w:tab/>
        <w:t>154</w:t>
      </w:r>
    </w:p>
    <w:p w14:paraId="2E45EE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BCC6A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7C0CA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0C9B7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43D2DCD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EP_N21</w:t>
      </w:r>
      <w:r>
        <w:rPr>
          <w:noProof/>
        </w:rPr>
        <w:tab/>
        <w:t>154</w:t>
      </w:r>
    </w:p>
    <w:p w14:paraId="0B6F51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48A74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555949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5D5E74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0BAD13E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EP_N22</w:t>
      </w:r>
      <w:r>
        <w:rPr>
          <w:noProof/>
        </w:rPr>
        <w:tab/>
        <w:t>155</w:t>
      </w:r>
    </w:p>
    <w:p w14:paraId="09E1C0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3495E2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750CE7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0B08ECF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07864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EP_N26</w:t>
      </w:r>
      <w:r>
        <w:rPr>
          <w:noProof/>
        </w:rPr>
        <w:tab/>
        <w:t>155</w:t>
      </w:r>
    </w:p>
    <w:p w14:paraId="55BEE8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17FCB22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544AB1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5078D1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4605C3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36F9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156</w:t>
      </w:r>
    </w:p>
    <w:p w14:paraId="660041A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EP_S5C</w:t>
      </w:r>
      <w:r>
        <w:rPr>
          <w:noProof/>
        </w:rPr>
        <w:tab/>
        <w:t>156</w:t>
      </w:r>
    </w:p>
    <w:p w14:paraId="32E375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5B1684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9D7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2E07C8D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BB0893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EP_S5U</w:t>
      </w:r>
      <w:r>
        <w:rPr>
          <w:noProof/>
        </w:rPr>
        <w:tab/>
        <w:t>156</w:t>
      </w:r>
    </w:p>
    <w:p w14:paraId="3E8DDE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63A358F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C9849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4949A5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295BF0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EP_Rx</w:t>
      </w:r>
      <w:r>
        <w:rPr>
          <w:noProof/>
        </w:rPr>
        <w:tab/>
        <w:t>157</w:t>
      </w:r>
    </w:p>
    <w:p w14:paraId="4733EC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E040C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6C566D0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AA1A2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35F0471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EP_MAP_SMSC</w:t>
      </w:r>
      <w:r>
        <w:rPr>
          <w:noProof/>
        </w:rPr>
        <w:tab/>
        <w:t>157</w:t>
      </w:r>
    </w:p>
    <w:p w14:paraId="5DE4911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249F78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14DBA9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49F879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5C5921D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EP_NLS</w:t>
      </w:r>
      <w:r>
        <w:rPr>
          <w:noProof/>
        </w:rPr>
        <w:tab/>
        <w:t>157</w:t>
      </w:r>
    </w:p>
    <w:p w14:paraId="62755F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BCD2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186E84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62DA03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60D5E1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EP_NLG</w:t>
      </w:r>
      <w:r>
        <w:rPr>
          <w:noProof/>
        </w:rPr>
        <w:tab/>
        <w:t>158</w:t>
      </w:r>
    </w:p>
    <w:p w14:paraId="083BF1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7EA652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4DC24A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31A933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43362D4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EP_N27</w:t>
      </w:r>
      <w:r>
        <w:rPr>
          <w:noProof/>
        </w:rPr>
        <w:tab/>
        <w:t>158</w:t>
      </w:r>
    </w:p>
    <w:p w14:paraId="1073A7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3FEAE8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31D314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09D79D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FAFB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EP_N31</w:t>
      </w:r>
      <w:r>
        <w:rPr>
          <w:noProof/>
        </w:rPr>
        <w:tab/>
        <w:t>159</w:t>
      </w:r>
    </w:p>
    <w:p w14:paraId="02ABF9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1A9F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7D1939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4BB202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071D96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ExternalNRFFunction</w:t>
      </w:r>
      <w:r>
        <w:rPr>
          <w:noProof/>
        </w:rPr>
        <w:tab/>
        <w:t>159</w:t>
      </w:r>
    </w:p>
    <w:p w14:paraId="15260B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6FA14F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1A65BA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BA6D6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5A71A89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rPr>
        <w:t>ExternalNSSFFunction</w:t>
      </w:r>
      <w:r>
        <w:rPr>
          <w:noProof/>
        </w:rPr>
        <w:tab/>
        <w:t>160</w:t>
      </w:r>
    </w:p>
    <w:p w14:paraId="555EC6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FF34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2353501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160</w:t>
      </w:r>
    </w:p>
    <w:p w14:paraId="4E33E56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160</w:t>
      </w:r>
    </w:p>
    <w:p w14:paraId="37F5A8D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AMFSet</w:t>
      </w:r>
      <w:r>
        <w:rPr>
          <w:noProof/>
        </w:rPr>
        <w:tab/>
        <w:t>160</w:t>
      </w:r>
    </w:p>
    <w:p w14:paraId="665A3D6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2EF387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4F9641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5261C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0C58F45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lastRenderedPageBreak/>
        <w:t>5.3.52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AMFRegion</w:t>
      </w:r>
      <w:r>
        <w:rPr>
          <w:noProof/>
        </w:rPr>
        <w:tab/>
        <w:t>161</w:t>
      </w:r>
    </w:p>
    <w:p w14:paraId="4BA188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0EFA2A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2E360B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6A667E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791404B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ExternalAMFFunction</w:t>
      </w:r>
      <w:r>
        <w:rPr>
          <w:noProof/>
        </w:rPr>
        <w:tab/>
        <w:t>162</w:t>
      </w:r>
    </w:p>
    <w:p w14:paraId="10056C0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3B0DD4C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1CA7E1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6F795F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1E41E57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162</w:t>
      </w:r>
    </w:p>
    <w:p w14:paraId="610C3C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2D76FEA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491463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2E457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39111D8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163</w:t>
      </w:r>
    </w:p>
    <w:p w14:paraId="60A5D2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4763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164</w:t>
      </w:r>
    </w:p>
    <w:p w14:paraId="5668DC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0FEC694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164</w:t>
      </w:r>
    </w:p>
    <w:p w14:paraId="7B8FFF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5E3CF2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633BAF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3B9C30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087CA98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165</w:t>
      </w:r>
    </w:p>
    <w:p w14:paraId="318192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52E360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77EDFD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02814C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1CB209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165</w:t>
      </w:r>
    </w:p>
    <w:p w14:paraId="7532ED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DCF8A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5DFB29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76AB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2478B51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165</w:t>
      </w:r>
    </w:p>
    <w:p w14:paraId="45C927C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166</w:t>
      </w:r>
    </w:p>
    <w:p w14:paraId="5106C12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0B2CA4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4ABBFA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287AAF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059874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EP_N32</w:t>
      </w:r>
      <w:r>
        <w:rPr>
          <w:noProof/>
        </w:rPr>
        <w:tab/>
        <w:t>166</w:t>
      </w:r>
    </w:p>
    <w:p w14:paraId="44B9789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1A53ED8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20CC48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58057A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6547448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ExternalSEPPFunction</w:t>
      </w:r>
      <w:r>
        <w:rPr>
          <w:noProof/>
        </w:rPr>
        <w:tab/>
        <w:t>167</w:t>
      </w:r>
    </w:p>
    <w:p w14:paraId="7A1BE8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BC65A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237F2F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614159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23224E6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SEPPFunction &lt;&lt;ProxyClass&gt;&gt;</w:t>
      </w:r>
      <w:r>
        <w:rPr>
          <w:noProof/>
        </w:rPr>
        <w:tab/>
        <w:t>167</w:t>
      </w:r>
    </w:p>
    <w:p w14:paraId="76279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6853278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592095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5217FE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7D97C23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NEFFunction</w:t>
      </w:r>
      <w:r>
        <w:rPr>
          <w:noProof/>
        </w:rPr>
        <w:tab/>
        <w:t>167</w:t>
      </w:r>
    </w:p>
    <w:p w14:paraId="420372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195ED2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65B80E3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10596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E58E8F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SCPFunction</w:t>
      </w:r>
      <w:r>
        <w:rPr>
          <w:noProof/>
        </w:rPr>
        <w:tab/>
        <w:t>168</w:t>
      </w:r>
    </w:p>
    <w:p w14:paraId="23EE8A4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113B75E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126C3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72917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3E8968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SupportedFunction &lt;&lt;dataType&gt;&gt;</w:t>
      </w:r>
      <w:r>
        <w:rPr>
          <w:noProof/>
        </w:rPr>
        <w:tab/>
        <w:t>168</w:t>
      </w:r>
    </w:p>
    <w:p w14:paraId="388737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66623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75D290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1BFC05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2E6CDBE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169</w:t>
      </w:r>
    </w:p>
    <w:p w14:paraId="213D91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5215E1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C869E0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436A062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5579FCA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QFQoSMonitoringControl</w:t>
      </w:r>
      <w:r>
        <w:rPr>
          <w:noProof/>
        </w:rPr>
        <w:tab/>
        <w:t>169</w:t>
      </w:r>
    </w:p>
    <w:p w14:paraId="43DF46C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7AAF0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23CCA4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7CCD88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405DCB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QFPacketDelayThresholdsType</w:t>
      </w:r>
      <w:r>
        <w:rPr>
          <w:noProof/>
        </w:rPr>
        <w:t xml:space="preserve"> &lt;&lt;dataType&gt;&gt;</w:t>
      </w:r>
      <w:r>
        <w:rPr>
          <w:noProof/>
        </w:rPr>
        <w:tab/>
        <w:t>170</w:t>
      </w:r>
    </w:p>
    <w:p w14:paraId="1FF133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035DC2F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F0CBE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705F5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6A9A8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GtpUPathQoSMonitoringControl</w:t>
      </w:r>
      <w:r>
        <w:rPr>
          <w:noProof/>
        </w:rPr>
        <w:tab/>
        <w:t>171</w:t>
      </w:r>
    </w:p>
    <w:p w14:paraId="44F5D46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25E2D84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A8EDE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26043A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0B53760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GtpUPathDelayThresholdsType</w:t>
      </w:r>
      <w:r>
        <w:rPr>
          <w:noProof/>
        </w:rPr>
        <w:t xml:space="preserve"> &lt;&lt;dataType&gt;&gt;</w:t>
      </w:r>
      <w:r>
        <w:rPr>
          <w:noProof/>
        </w:rPr>
        <w:tab/>
        <w:t>171</w:t>
      </w:r>
    </w:p>
    <w:p w14:paraId="1BE385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274C2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5458923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4EDE6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15A444E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Configurable5QISet</w:t>
      </w:r>
      <w:r>
        <w:rPr>
          <w:noProof/>
        </w:rPr>
        <w:tab/>
        <w:t>172</w:t>
      </w:r>
    </w:p>
    <w:p w14:paraId="59F45C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0E7D8F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01FFED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524DB9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AC5B7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FiveQICharacteristics</w:t>
      </w:r>
      <w:r>
        <w:rPr>
          <w:noProof/>
        </w:rPr>
        <w:tab/>
        <w:t>172</w:t>
      </w:r>
    </w:p>
    <w:p w14:paraId="5E0D99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4ABD8A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64684E2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08B23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44D5575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PacketErrorRate</w:t>
      </w:r>
      <w:r>
        <w:rPr>
          <w:noProof/>
        </w:rPr>
        <w:t xml:space="preserve"> &lt;&lt;dataType&gt;&gt;</w:t>
      </w:r>
      <w:r>
        <w:rPr>
          <w:noProof/>
        </w:rPr>
        <w:tab/>
        <w:t>173</w:t>
      </w:r>
    </w:p>
    <w:p w14:paraId="4783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294DFD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3000E0A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2CB6F8C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0273A8A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FiveQiDscpMappingSet</w:t>
      </w:r>
      <w:r>
        <w:rPr>
          <w:noProof/>
        </w:rPr>
        <w:tab/>
        <w:t>173</w:t>
      </w:r>
    </w:p>
    <w:p w14:paraId="2A1A53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F053C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6DF41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0DE8803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2B8A9D9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FiveQiDscpMapping</w:t>
      </w:r>
      <w:r>
        <w:rPr>
          <w:noProof/>
        </w:rPr>
        <w:t xml:space="preserve"> &lt;&lt;dataType&gt;&gt;</w:t>
      </w:r>
      <w:r>
        <w:rPr>
          <w:noProof/>
        </w:rPr>
        <w:tab/>
        <w:t>174</w:t>
      </w:r>
    </w:p>
    <w:p w14:paraId="7FCB5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36853F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30F2DD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7029BA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BE738C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PredefinedPccRuleSet</w:t>
      </w:r>
      <w:r>
        <w:rPr>
          <w:noProof/>
        </w:rPr>
        <w:tab/>
        <w:t>174</w:t>
      </w:r>
    </w:p>
    <w:p w14:paraId="407AC8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5D0BB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996F7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1FA372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C7429B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PccRule </w:t>
      </w:r>
      <w:r>
        <w:rPr>
          <w:noProof/>
        </w:rPr>
        <w:t>&lt;&lt;dataType&gt;&gt;</w:t>
      </w:r>
      <w:r>
        <w:rPr>
          <w:noProof/>
        </w:rPr>
        <w:tab/>
        <w:t>175</w:t>
      </w:r>
    </w:p>
    <w:p w14:paraId="6F7273B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4CEA3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566811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1652C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746ED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FlowInformation</w:t>
      </w:r>
      <w:r>
        <w:rPr>
          <w:noProof/>
        </w:rPr>
        <w:t xml:space="preserve"> &lt;&lt;dataType&gt;&gt;</w:t>
      </w:r>
      <w:r>
        <w:rPr>
          <w:noProof/>
        </w:rPr>
        <w:tab/>
        <w:t>175</w:t>
      </w:r>
    </w:p>
    <w:p w14:paraId="7ACD1B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29967F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5580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1B2F66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48E5B8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EthFlowDescription</w:t>
      </w:r>
      <w:r>
        <w:rPr>
          <w:noProof/>
        </w:rPr>
        <w:t xml:space="preserve"> &lt;&lt;dataType&gt;&gt;</w:t>
      </w:r>
      <w:r>
        <w:rPr>
          <w:noProof/>
        </w:rPr>
        <w:tab/>
        <w:t>176</w:t>
      </w:r>
    </w:p>
    <w:p w14:paraId="6459907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B0945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0DAEF4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BE240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1C4B96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QoSData</w:t>
      </w:r>
      <w:r>
        <w:rPr>
          <w:noProof/>
        </w:rPr>
        <w:t xml:space="preserve"> &lt;&lt;dataType&gt;&gt;</w:t>
      </w:r>
      <w:r>
        <w:rPr>
          <w:noProof/>
        </w:rPr>
        <w:tab/>
        <w:t>177</w:t>
      </w:r>
    </w:p>
    <w:p w14:paraId="7309104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DC1B9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4BF64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23FB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208555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ARP</w:t>
      </w:r>
      <w:r>
        <w:rPr>
          <w:noProof/>
        </w:rPr>
        <w:t xml:space="preserve"> &lt;&lt;dataType&gt;&gt;</w:t>
      </w:r>
      <w:r>
        <w:rPr>
          <w:noProof/>
        </w:rPr>
        <w:tab/>
        <w:t>177</w:t>
      </w:r>
    </w:p>
    <w:p w14:paraId="362323E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7D2537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17D2CA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0CBE4C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B81AD5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TrafficControlData</w:t>
      </w:r>
      <w:r>
        <w:rPr>
          <w:noProof/>
        </w:rPr>
        <w:t xml:space="preserve"> &lt;&lt;dataType&gt;&gt;</w:t>
      </w:r>
      <w:r>
        <w:rPr>
          <w:noProof/>
        </w:rPr>
        <w:tab/>
        <w:t>178</w:t>
      </w:r>
    </w:p>
    <w:p w14:paraId="38E2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701D8DA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38CFAB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11EB00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F7118C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RedirectInformation</w:t>
      </w:r>
      <w:r>
        <w:rPr>
          <w:noProof/>
        </w:rPr>
        <w:t xml:space="preserve"> &lt;&lt;dataType&gt;&gt;</w:t>
      </w:r>
      <w:r>
        <w:rPr>
          <w:noProof/>
        </w:rPr>
        <w:tab/>
        <w:t>178</w:t>
      </w:r>
    </w:p>
    <w:p w14:paraId="30D070D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4786E8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D8376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7736CA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021B116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RouteToLocation</w:t>
      </w:r>
      <w:r>
        <w:rPr>
          <w:noProof/>
        </w:rPr>
        <w:t xml:space="preserve"> &lt;&lt;dataType&gt;&gt;</w:t>
      </w:r>
      <w:r>
        <w:rPr>
          <w:noProof/>
        </w:rPr>
        <w:tab/>
        <w:t>179</w:t>
      </w:r>
    </w:p>
    <w:p w14:paraId="6376E5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63604C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006C8E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5F9B2C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F0D14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RouteInformation</w:t>
      </w:r>
      <w:r>
        <w:rPr>
          <w:noProof/>
        </w:rPr>
        <w:t xml:space="preserve"> &lt;&lt;dataType&gt;&gt;</w:t>
      </w:r>
      <w:r>
        <w:rPr>
          <w:noProof/>
        </w:rPr>
        <w:tab/>
        <w:t>179</w:t>
      </w:r>
    </w:p>
    <w:p w14:paraId="13D1C40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71599D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1603CA7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A7B5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84EBDD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UpPathChgEvent</w:t>
      </w:r>
      <w:r>
        <w:rPr>
          <w:noProof/>
        </w:rPr>
        <w:t xml:space="preserve"> &lt;&lt;dataType&gt;&gt;</w:t>
      </w:r>
      <w:r>
        <w:rPr>
          <w:noProof/>
        </w:rPr>
        <w:tab/>
        <w:t>180</w:t>
      </w:r>
    </w:p>
    <w:p w14:paraId="5FD6347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7A815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4659E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02611B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625DDCC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SteeringMode</w:t>
      </w:r>
      <w:r>
        <w:rPr>
          <w:noProof/>
        </w:rPr>
        <w:t xml:space="preserve"> &lt;&lt;dataType&gt;&gt;</w:t>
      </w:r>
      <w:r>
        <w:rPr>
          <w:noProof/>
        </w:rPr>
        <w:tab/>
        <w:t>180</w:t>
      </w:r>
    </w:p>
    <w:p w14:paraId="45EBA9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7CCA7B6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7EED4A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05C7F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788E62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ConditionData </w:t>
      </w:r>
      <w:r>
        <w:rPr>
          <w:noProof/>
        </w:rPr>
        <w:t xml:space="preserve"> &lt;&lt;dataType&gt;&gt;</w:t>
      </w:r>
      <w:r>
        <w:rPr>
          <w:noProof/>
        </w:rPr>
        <w:tab/>
        <w:t>181</w:t>
      </w:r>
    </w:p>
    <w:p w14:paraId="49F22E2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AE23D2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0451D67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529D7B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7E96046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 xml:space="preserve">TscaiInputContainer </w:t>
      </w:r>
      <w:r>
        <w:rPr>
          <w:noProof/>
        </w:rPr>
        <w:t xml:space="preserve"> &lt;&lt;dataType&gt;&gt;</w:t>
      </w:r>
      <w:r>
        <w:rPr>
          <w:noProof/>
        </w:rPr>
        <w:tab/>
        <w:t>181</w:t>
      </w:r>
    </w:p>
    <w:p w14:paraId="5C32E50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278893F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DA0FF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467BE9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07BCD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Dynamic5QISet</w:t>
      </w:r>
      <w:r>
        <w:rPr>
          <w:noProof/>
        </w:rPr>
        <w:tab/>
        <w:t>182</w:t>
      </w:r>
    </w:p>
    <w:p w14:paraId="72E5367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6828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CF641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6E48D51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7B2369C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182</w:t>
      </w:r>
    </w:p>
    <w:p w14:paraId="189D1D4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E7A0D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0B6400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168164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CF9F41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NSACFFunction</w:t>
      </w:r>
      <w:r>
        <w:rPr>
          <w:noProof/>
        </w:rPr>
        <w:tab/>
        <w:t>183</w:t>
      </w:r>
    </w:p>
    <w:p w14:paraId="1C15216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71AEE4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D8E4BC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36FDB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61A30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183</w:t>
      </w:r>
    </w:p>
    <w:p w14:paraId="42B860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66156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F326AA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C31B4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79EA3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184</w:t>
      </w:r>
    </w:p>
    <w:p w14:paraId="28B5D2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26191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5418696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479005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B30207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EP_N60</w:t>
      </w:r>
      <w:r>
        <w:rPr>
          <w:noProof/>
        </w:rPr>
        <w:tab/>
        <w:t>184</w:t>
      </w:r>
    </w:p>
    <w:p w14:paraId="0059958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07CAF7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1085A2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1BB992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44EFF02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eastAsia="DengXian" w:hAnsi="Courier New"/>
          <w:noProof/>
          <w:lang w:eastAsia="zh-CN"/>
        </w:rPr>
        <w:t>EP_N33</w:t>
      </w:r>
      <w:r>
        <w:rPr>
          <w:noProof/>
        </w:rPr>
        <w:tab/>
        <w:t>185</w:t>
      </w:r>
    </w:p>
    <w:p w14:paraId="43DD15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w:t>
      </w:r>
      <w:r w:rsidRPr="00DE3921">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Definition</w:t>
      </w:r>
      <w:r>
        <w:rPr>
          <w:noProof/>
        </w:rPr>
        <w:tab/>
        <w:t>185</w:t>
      </w:r>
    </w:p>
    <w:p w14:paraId="1390DF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Attributes</w:t>
      </w:r>
      <w:r>
        <w:rPr>
          <w:noProof/>
        </w:rPr>
        <w:tab/>
        <w:t>185</w:t>
      </w:r>
    </w:p>
    <w:p w14:paraId="37D80F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Attribute constraints</w:t>
      </w:r>
      <w:r>
        <w:rPr>
          <w:noProof/>
        </w:rPr>
        <w:tab/>
        <w:t>185</w:t>
      </w:r>
    </w:p>
    <w:p w14:paraId="76CCC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eastAsia="DengXian"/>
          <w:noProof/>
          <w:lang w:eastAsia="zh-CN"/>
        </w:rPr>
        <w:t>5</w:t>
      </w:r>
      <w:r w:rsidRPr="00DE3921">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Notifications</w:t>
      </w:r>
      <w:r>
        <w:rPr>
          <w:noProof/>
        </w:rPr>
        <w:tab/>
        <w:t>185</w:t>
      </w:r>
    </w:p>
    <w:p w14:paraId="281A6E3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DDNMF</w:t>
      </w:r>
      <w:r w:rsidRPr="00DE3921">
        <w:rPr>
          <w:rFonts w:ascii="Courier New" w:hAnsi="Courier New"/>
          <w:noProof/>
        </w:rPr>
        <w:t>Function</w:t>
      </w:r>
      <w:r>
        <w:rPr>
          <w:noProof/>
        </w:rPr>
        <w:tab/>
        <w:t>185</w:t>
      </w:r>
    </w:p>
    <w:p w14:paraId="1902789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0ED804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10347A8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4E7CC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6163E1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EP_Npc4</w:t>
      </w:r>
      <w:r>
        <w:rPr>
          <w:noProof/>
        </w:rPr>
        <w:tab/>
        <w:t>186</w:t>
      </w:r>
    </w:p>
    <w:p w14:paraId="1E595A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4FCCE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17A8E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65C5883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07B1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EP_Npc6</w:t>
      </w:r>
      <w:r>
        <w:rPr>
          <w:noProof/>
        </w:rPr>
        <w:tab/>
        <w:t>186</w:t>
      </w:r>
    </w:p>
    <w:p w14:paraId="5025B7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20688B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FB740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142B8F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6625BDC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EP_Npc7</w:t>
      </w:r>
      <w:r>
        <w:rPr>
          <w:noProof/>
        </w:rPr>
        <w:tab/>
        <w:t>187</w:t>
      </w:r>
    </w:p>
    <w:p w14:paraId="50EDC98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D599B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1C0E4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001CB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3FE92D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DE3921">
        <w:rPr>
          <w:rFonts w:ascii="Courier New" w:hAnsi="Courier New" w:cs="Courier New"/>
          <w:noProof/>
          <w:lang w:eastAsia="zh-CN"/>
        </w:rPr>
        <w:t>&lt;&lt;dataType&gt;&gt;</w:t>
      </w:r>
      <w:r>
        <w:rPr>
          <w:noProof/>
        </w:rPr>
        <w:tab/>
        <w:t>187</w:t>
      </w:r>
    </w:p>
    <w:p w14:paraId="6F70EDC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5A5F111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C2037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B0FBB9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DE3921">
        <w:rPr>
          <w:rFonts w:ascii="Courier New" w:hAnsi="Courier New" w:cs="Courier New"/>
          <w:noProof/>
          <w:lang w:eastAsia="zh-CN"/>
        </w:rPr>
        <w:t>&lt;&lt;dataType&gt;&gt;</w:t>
      </w:r>
      <w:r>
        <w:rPr>
          <w:noProof/>
        </w:rPr>
        <w:tab/>
        <w:t>187</w:t>
      </w:r>
    </w:p>
    <w:p w14:paraId="359BBC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2A54DD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AA747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4E81481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sidRPr="00DE3921">
        <w:rPr>
          <w:rFonts w:eastAsia="DengXian"/>
          <w:noProof/>
        </w:rPr>
        <w:t>N</w:t>
      </w:r>
      <w:r>
        <w:rPr>
          <w:noProof/>
          <w:lang w:eastAsia="zh-CN"/>
        </w:rPr>
        <w:t xml:space="preserve">RTACRange </w:t>
      </w:r>
      <w:r w:rsidRPr="00DE3921">
        <w:rPr>
          <w:rFonts w:ascii="Courier New" w:hAnsi="Courier New" w:cs="Courier New"/>
          <w:noProof/>
          <w:lang w:eastAsia="zh-CN"/>
        </w:rPr>
        <w:t>&lt;&lt;dataType&gt;&gt;</w:t>
      </w:r>
      <w:r>
        <w:rPr>
          <w:noProof/>
        </w:rPr>
        <w:tab/>
        <w:t>188</w:t>
      </w:r>
    </w:p>
    <w:p w14:paraId="50B7876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BD152B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185F962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60FC4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DE3921">
        <w:rPr>
          <w:rFonts w:ascii="Courier New" w:hAnsi="Courier New" w:cs="Courier New"/>
          <w:noProof/>
          <w:lang w:eastAsia="zh-CN"/>
        </w:rPr>
        <w:t>&lt;&lt;dataType&gt;&gt;</w:t>
      </w:r>
      <w:r>
        <w:rPr>
          <w:noProof/>
        </w:rPr>
        <w:tab/>
        <w:t>188</w:t>
      </w:r>
    </w:p>
    <w:p w14:paraId="45F1A7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2C6275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66E028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0850FD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DE3921">
        <w:rPr>
          <w:rFonts w:ascii="Courier New" w:hAnsi="Courier New" w:cs="Courier New"/>
          <w:noProof/>
          <w:lang w:eastAsia="zh-CN"/>
        </w:rPr>
        <w:t>&lt;&lt;dataType&gt;&gt;</w:t>
      </w:r>
      <w:r>
        <w:rPr>
          <w:noProof/>
        </w:rPr>
        <w:tab/>
        <w:t>188</w:t>
      </w:r>
    </w:p>
    <w:p w14:paraId="4BBCD4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6223AC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A366AE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4B085C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DE3921">
        <w:rPr>
          <w:rFonts w:ascii="Courier New" w:hAnsi="Courier New" w:cs="Courier New"/>
          <w:noProof/>
          <w:lang w:eastAsia="zh-CN"/>
        </w:rPr>
        <w:t>&lt;&lt;dataType&gt;&gt;</w:t>
      </w:r>
      <w:r>
        <w:rPr>
          <w:noProof/>
        </w:rPr>
        <w:tab/>
        <w:t>189</w:t>
      </w:r>
    </w:p>
    <w:p w14:paraId="6309C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0934F5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FC837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4F00A0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DE3921">
        <w:rPr>
          <w:rFonts w:ascii="Courier New" w:hAnsi="Courier New" w:cs="Courier New"/>
          <w:noProof/>
          <w:lang w:eastAsia="zh-CN"/>
        </w:rPr>
        <w:t>&lt;&lt;dataType&gt;&gt;</w:t>
      </w:r>
      <w:r>
        <w:rPr>
          <w:noProof/>
        </w:rPr>
        <w:tab/>
        <w:t>189</w:t>
      </w:r>
    </w:p>
    <w:p w14:paraId="66231DB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6C38ECD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EE4019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6C1E3BA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DE3921">
        <w:rPr>
          <w:rFonts w:ascii="Courier New" w:hAnsi="Courier New" w:cs="Courier New"/>
          <w:noProof/>
          <w:lang w:eastAsia="zh-CN"/>
        </w:rPr>
        <w:t>&lt;&lt;dataType&gt;&gt;</w:t>
      </w:r>
      <w:r>
        <w:rPr>
          <w:noProof/>
        </w:rPr>
        <w:tab/>
        <w:t>190</w:t>
      </w:r>
    </w:p>
    <w:p w14:paraId="5EE32C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4C3B1B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2A570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6FDC4B4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EASDFFunction</w:t>
      </w:r>
      <w:r>
        <w:rPr>
          <w:noProof/>
        </w:rPr>
        <w:tab/>
        <w:t>190</w:t>
      </w:r>
    </w:p>
    <w:p w14:paraId="714001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3F9906A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6CA1E48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EP_N88</w:t>
      </w:r>
      <w:r>
        <w:rPr>
          <w:noProof/>
        </w:rPr>
        <w:tab/>
        <w:t>190</w:t>
      </w:r>
    </w:p>
    <w:p w14:paraId="19C7F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68A42D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13296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2CD6FE7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4EECE88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DE3921">
        <w:rPr>
          <w:rFonts w:ascii="Courier New" w:hAnsi="Courier New" w:cs="Courier New"/>
          <w:noProof/>
          <w:lang w:eastAsia="zh-CN"/>
        </w:rPr>
        <w:t>&lt;&lt;dataType&gt;&gt;</w:t>
      </w:r>
      <w:r>
        <w:rPr>
          <w:noProof/>
        </w:rPr>
        <w:tab/>
        <w:t>191</w:t>
      </w:r>
    </w:p>
    <w:p w14:paraId="71A27A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14E2E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F51C33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6EBBE18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38C7489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DE3921">
        <w:rPr>
          <w:rFonts w:ascii="Courier New" w:hAnsi="Courier New" w:cs="Courier New"/>
          <w:noProof/>
          <w:lang w:eastAsia="zh-CN"/>
        </w:rPr>
        <w:t>&lt;&lt;dataType&gt;&gt;</w:t>
      </w:r>
      <w:r>
        <w:rPr>
          <w:noProof/>
        </w:rPr>
        <w:tab/>
        <w:t>191</w:t>
      </w:r>
    </w:p>
    <w:p w14:paraId="503819E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34584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6CF868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10C566D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EP_Npc8</w:t>
      </w:r>
      <w:r>
        <w:rPr>
          <w:noProof/>
        </w:rPr>
        <w:tab/>
        <w:t>191</w:t>
      </w:r>
    </w:p>
    <w:p w14:paraId="0006906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6DDD06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568FC5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6493B47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17FBAB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DE3921">
        <w:rPr>
          <w:rFonts w:ascii="Courier New" w:hAnsi="Courier New" w:cs="Courier New"/>
          <w:noProof/>
          <w:lang w:eastAsia="zh-CN"/>
        </w:rPr>
        <w:t>&lt;&lt;dataType&gt;&gt;</w:t>
      </w:r>
      <w:r>
        <w:rPr>
          <w:noProof/>
        </w:rPr>
        <w:tab/>
        <w:t>192</w:t>
      </w:r>
    </w:p>
    <w:p w14:paraId="6C29A9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5681D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563D80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107ED2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EcmConnectionInfo</w:t>
      </w:r>
      <w:r>
        <w:rPr>
          <w:noProof/>
        </w:rPr>
        <w:tab/>
        <w:t>192</w:t>
      </w:r>
    </w:p>
    <w:p w14:paraId="6C614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6C003EE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607B079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6ADF82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1B99782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5GCNfConnEcmInfo</w:t>
      </w:r>
      <w:r>
        <w:rPr>
          <w:noProof/>
        </w:rPr>
        <w:t xml:space="preserve"> &lt;&lt;dataType&gt;&gt;</w:t>
      </w:r>
      <w:r>
        <w:rPr>
          <w:noProof/>
        </w:rPr>
        <w:tab/>
        <w:t>193</w:t>
      </w:r>
    </w:p>
    <w:p w14:paraId="69A2B9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22C0793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CF74C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464A778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31D7E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UPFConnInfo</w:t>
      </w:r>
      <w:r>
        <w:rPr>
          <w:noProof/>
        </w:rPr>
        <w:t xml:space="preserve"> &lt;&lt;dataType&gt;&gt;</w:t>
      </w:r>
      <w:r>
        <w:rPr>
          <w:noProof/>
        </w:rPr>
        <w:tab/>
        <w:t>194</w:t>
      </w:r>
    </w:p>
    <w:p w14:paraId="42AE18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2BFCB94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95C3D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2B0EC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5873E4F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DE3921">
        <w:rPr>
          <w:rFonts w:ascii="Courier New" w:hAnsi="Courier New" w:cs="Courier New"/>
          <w:noProof/>
          <w:lang w:eastAsia="zh-CN"/>
        </w:rPr>
        <w:t>&lt;&lt;dataType&gt;&gt;</w:t>
      </w:r>
      <w:r>
        <w:rPr>
          <w:noProof/>
        </w:rPr>
        <w:tab/>
        <w:t>194</w:t>
      </w:r>
    </w:p>
    <w:p w14:paraId="71239B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E1E7C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7290469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23F0C50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DE3921">
        <w:rPr>
          <w:rFonts w:ascii="Courier New" w:hAnsi="Courier New" w:cs="Courier New"/>
          <w:noProof/>
          <w:lang w:eastAsia="zh-CN"/>
        </w:rPr>
        <w:t>&lt;&lt;dataType&gt;&gt;</w:t>
      </w:r>
      <w:r>
        <w:rPr>
          <w:noProof/>
        </w:rPr>
        <w:tab/>
        <w:t>194</w:t>
      </w:r>
    </w:p>
    <w:p w14:paraId="66C38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5AAA68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2EC4207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51DC2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195</w:t>
      </w:r>
    </w:p>
    <w:p w14:paraId="51C1699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EP_N34</w:t>
      </w:r>
      <w:r>
        <w:rPr>
          <w:noProof/>
        </w:rPr>
        <w:tab/>
        <w:t>195</w:t>
      </w:r>
    </w:p>
    <w:p w14:paraId="03FBC4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6CBDBAF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45BA88E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229A1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6A7D9F6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196</w:t>
      </w:r>
    </w:p>
    <w:p w14:paraId="7059C7E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Attribute properties</w:t>
      </w:r>
      <w:r>
        <w:rPr>
          <w:noProof/>
        </w:rPr>
        <w:tab/>
        <w:t>196</w:t>
      </w:r>
    </w:p>
    <w:p w14:paraId="3F55CDD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224</w:t>
      </w:r>
    </w:p>
    <w:p w14:paraId="59C5A51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224</w:t>
      </w:r>
    </w:p>
    <w:p w14:paraId="0E5A445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224</w:t>
      </w:r>
    </w:p>
    <w:p w14:paraId="37FD465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225</w:t>
      </w:r>
    </w:p>
    <w:p w14:paraId="0A7FD43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225</w:t>
      </w:r>
    </w:p>
    <w:p w14:paraId="64FE0C3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225</w:t>
      </w:r>
    </w:p>
    <w:p w14:paraId="01267A1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225</w:t>
      </w:r>
    </w:p>
    <w:p w14:paraId="3C26600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225</w:t>
      </w:r>
    </w:p>
    <w:p w14:paraId="273DE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225</w:t>
      </w:r>
    </w:p>
    <w:p w14:paraId="0BF4665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Inheritance</w:t>
      </w:r>
      <w:r>
        <w:rPr>
          <w:noProof/>
        </w:rPr>
        <w:tab/>
        <w:t>226</w:t>
      </w:r>
    </w:p>
    <w:p w14:paraId="3A07267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3F5C988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EP_N5</w:t>
      </w:r>
      <w:r>
        <w:rPr>
          <w:noProof/>
        </w:rPr>
        <w:tab/>
        <w:t>227</w:t>
      </w:r>
    </w:p>
    <w:p w14:paraId="5E5423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CF4D26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737EC0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EP_N70</w:t>
      </w:r>
      <w:r>
        <w:rPr>
          <w:noProof/>
        </w:rPr>
        <w:tab/>
        <w:t>227</w:t>
      </w:r>
    </w:p>
    <w:p w14:paraId="77663D4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284AA9B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35E676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EP_N71</w:t>
      </w:r>
      <w:r>
        <w:rPr>
          <w:noProof/>
        </w:rPr>
        <w:tab/>
        <w:t>227</w:t>
      </w:r>
    </w:p>
    <w:p w14:paraId="67B135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46BD3D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07AA012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228</w:t>
      </w:r>
    </w:p>
    <w:p w14:paraId="1FFACAD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228</w:t>
      </w:r>
    </w:p>
    <w:p w14:paraId="7343C71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228</w:t>
      </w:r>
    </w:p>
    <w:p w14:paraId="0A3966F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228</w:t>
      </w:r>
    </w:p>
    <w:p w14:paraId="572EFE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230</w:t>
      </w:r>
    </w:p>
    <w:p w14:paraId="40DAAB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231</w:t>
      </w:r>
    </w:p>
    <w:p w14:paraId="1FEEE6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NetworkSlice</w:t>
      </w:r>
      <w:r>
        <w:rPr>
          <w:noProof/>
        </w:rPr>
        <w:tab/>
        <w:t>231</w:t>
      </w:r>
    </w:p>
    <w:p w14:paraId="2B1C631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B122D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03784B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8F7C05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139A61B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w:t>
      </w:r>
      <w:r>
        <w:rPr>
          <w:noProof/>
        </w:rPr>
        <w:tab/>
        <w:t>231</w:t>
      </w:r>
    </w:p>
    <w:p w14:paraId="24A42F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9BF494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A6ABB0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232</w:t>
      </w:r>
    </w:p>
    <w:p w14:paraId="7B94CE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232</w:t>
      </w:r>
    </w:p>
    <w:p w14:paraId="16B5C89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ServiceProfile &lt;&lt;dataType&gt;&gt;</w:t>
      </w:r>
      <w:r>
        <w:rPr>
          <w:noProof/>
        </w:rPr>
        <w:tab/>
        <w:t>232</w:t>
      </w:r>
    </w:p>
    <w:p w14:paraId="56DD56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045F3E1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54DCEC5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3A62A69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759E779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SliceProfile &lt;&lt;dataType&gt;&gt;</w:t>
      </w:r>
      <w:r>
        <w:rPr>
          <w:noProof/>
        </w:rPr>
        <w:tab/>
        <w:t>234</w:t>
      </w:r>
    </w:p>
    <w:p w14:paraId="5B5E387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8A9F77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3B86705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F9055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4F23796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NsInfo &lt;&lt;dataType&gt;&gt;</w:t>
      </w:r>
      <w:r>
        <w:rPr>
          <w:noProof/>
        </w:rPr>
        <w:tab/>
        <w:t>234</w:t>
      </w:r>
    </w:p>
    <w:p w14:paraId="1EF62A2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64BB248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A75488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06B41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2DB10E2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ServAttrCom &lt;&lt;dataType&gt;&gt;</w:t>
      </w:r>
      <w:r>
        <w:rPr>
          <w:noProof/>
        </w:rPr>
        <w:tab/>
        <w:t>235</w:t>
      </w:r>
    </w:p>
    <w:p w14:paraId="7C79CD9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7D0AE6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4BC04D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2B57358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4BAD097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DelayTolerance&lt;&lt;dataType&gt;&gt;</w:t>
      </w:r>
      <w:r>
        <w:rPr>
          <w:noProof/>
        </w:rPr>
        <w:tab/>
        <w:t>235</w:t>
      </w:r>
    </w:p>
    <w:p w14:paraId="485094B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5664EC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78DEEA3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1ACB3D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020FDABE"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DeterministicComm &lt;&lt;dataType&gt;&gt;</w:t>
      </w:r>
      <w:r>
        <w:rPr>
          <w:noProof/>
        </w:rPr>
        <w:tab/>
        <w:t>236</w:t>
      </w:r>
    </w:p>
    <w:p w14:paraId="35474DA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0B7A63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13F44F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23460E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51B1A7C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XLThpt&lt;&lt;dataType&gt;&gt;</w:t>
      </w:r>
      <w:r>
        <w:rPr>
          <w:noProof/>
        </w:rPr>
        <w:tab/>
        <w:t>236</w:t>
      </w:r>
    </w:p>
    <w:p w14:paraId="277D91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7457A0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F684EE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FA758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1FDA7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DE3921">
        <w:rPr>
          <w:rFonts w:cs="Arial"/>
          <w:noProof/>
          <w:lang w:eastAsia="zh-CN"/>
        </w:rPr>
        <w:t>Void</w:t>
      </w:r>
      <w:r>
        <w:rPr>
          <w:noProof/>
        </w:rPr>
        <w:tab/>
        <w:t>237</w:t>
      </w:r>
    </w:p>
    <w:p w14:paraId="4B0C673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MaxPktSize &lt;&lt;dataType&gt;&gt;</w:t>
      </w:r>
      <w:r>
        <w:rPr>
          <w:noProof/>
        </w:rPr>
        <w:tab/>
        <w:t>237</w:t>
      </w:r>
    </w:p>
    <w:p w14:paraId="35DFD3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66B892F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51EB27E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567CE9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A6E78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MaxNumberofPDU</w:t>
      </w:r>
      <w:r w:rsidRPr="00DE3921">
        <w:rPr>
          <w:rFonts w:ascii="Courier New" w:hAnsi="Courier New" w:cs="Courier New"/>
          <w:noProof/>
          <w:color w:val="000000"/>
        </w:rPr>
        <w:t>Sessions</w:t>
      </w:r>
      <w:r w:rsidRPr="00DE3921">
        <w:rPr>
          <w:rFonts w:ascii="Courier New" w:hAnsi="Courier New" w:cs="Courier New"/>
          <w:noProof/>
          <w:lang w:eastAsia="zh-CN"/>
        </w:rPr>
        <w:t xml:space="preserve"> &lt;&lt;dataType&gt;&gt;</w:t>
      </w:r>
      <w:r>
        <w:rPr>
          <w:noProof/>
        </w:rPr>
        <w:tab/>
        <w:t>237</w:t>
      </w:r>
    </w:p>
    <w:p w14:paraId="3B14EFA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2D39C4D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C420FC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D650A2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184477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238</w:t>
      </w:r>
    </w:p>
    <w:p w14:paraId="15A2AB9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KPIMonitoring &lt;&lt;dataType&gt;&gt;</w:t>
      </w:r>
      <w:r>
        <w:rPr>
          <w:noProof/>
        </w:rPr>
        <w:tab/>
        <w:t>238</w:t>
      </w:r>
    </w:p>
    <w:p w14:paraId="1C9D335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783F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621F9CF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71D6571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46D834F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UserMgmtOpen&lt;&lt;dataType&gt;&gt;</w:t>
      </w:r>
      <w:r>
        <w:rPr>
          <w:noProof/>
        </w:rPr>
        <w:tab/>
        <w:t>238</w:t>
      </w:r>
    </w:p>
    <w:p w14:paraId="6F74F4A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74DB378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8ED6BF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752BD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6C48B66B"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V2XCommMode&lt;&lt;dataType&gt;&gt;</w:t>
      </w:r>
      <w:r>
        <w:rPr>
          <w:noProof/>
        </w:rPr>
        <w:tab/>
        <w:t>239</w:t>
      </w:r>
    </w:p>
    <w:p w14:paraId="3C8B094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CEEC91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2FA681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1B6902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73C5558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TermDensity&lt;&lt;dataType&gt;&gt;</w:t>
      </w:r>
      <w:r>
        <w:rPr>
          <w:noProof/>
        </w:rPr>
        <w:tab/>
        <w:t>239</w:t>
      </w:r>
    </w:p>
    <w:p w14:paraId="746FE83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042BCE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1FA207A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260D12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5E8C6BA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EP_Transport</w:t>
      </w:r>
      <w:r>
        <w:rPr>
          <w:noProof/>
        </w:rPr>
        <w:tab/>
        <w:t>240</w:t>
      </w:r>
    </w:p>
    <w:p w14:paraId="4C09EE3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3405391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476C9B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240</w:t>
      </w:r>
    </w:p>
    <w:p w14:paraId="2C8F82D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240</w:t>
      </w:r>
    </w:p>
    <w:p w14:paraId="189A403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lang w:eastAsia="zh-CN"/>
        </w:rPr>
        <w:t>EP_Application &lt;&lt;ProxyClass&gt;&gt;</w:t>
      </w:r>
      <w:r>
        <w:rPr>
          <w:noProof/>
        </w:rPr>
        <w:tab/>
        <w:t>240</w:t>
      </w:r>
    </w:p>
    <w:p w14:paraId="709EC2A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159EEC8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CE562D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570DC3D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461F2B5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NBIoT &lt;&lt;dataType&gt;&gt;</w:t>
      </w:r>
      <w:r>
        <w:rPr>
          <w:noProof/>
        </w:rPr>
        <w:tab/>
        <w:t>241</w:t>
      </w:r>
    </w:p>
    <w:p w14:paraId="34CE2B0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6454980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C586BF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7333B3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5372E42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79A770B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241</w:t>
      </w:r>
    </w:p>
    <w:p w14:paraId="279C7121"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CNSliceSubnetProfile&lt;&lt;dataType&gt;&gt;</w:t>
      </w:r>
      <w:r>
        <w:rPr>
          <w:noProof/>
        </w:rPr>
        <w:tab/>
        <w:t>241</w:t>
      </w:r>
    </w:p>
    <w:p w14:paraId="37ACC5A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7A272FC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4C616B5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05EE3E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635A212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RANSliceSubnetProfile&lt;&lt;dataType&gt;&gt;</w:t>
      </w:r>
      <w:r>
        <w:rPr>
          <w:noProof/>
        </w:rPr>
        <w:tab/>
        <w:t>242</w:t>
      </w:r>
    </w:p>
    <w:p w14:paraId="13B7E31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10909D9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6FB4DD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41E6786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41A65AA4"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TopSliceSubnetProfile&lt;&lt;dataType&gt;&gt;</w:t>
      </w:r>
      <w:r>
        <w:rPr>
          <w:noProof/>
        </w:rPr>
        <w:tab/>
        <w:t>243</w:t>
      </w:r>
    </w:p>
    <w:p w14:paraId="25F0212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08343A9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56B7BA5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244</w:t>
      </w:r>
    </w:p>
    <w:p w14:paraId="6175A55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6.3.25.</w:t>
      </w:r>
      <w:r w:rsidRPr="00DE3921">
        <w:rPr>
          <w:noProof/>
          <w:lang w:val="fr-FR"/>
        </w:rPr>
        <w:t>4</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Notifications</w:t>
      </w:r>
      <w:r>
        <w:rPr>
          <w:noProof/>
        </w:rPr>
        <w:tab/>
        <w:t>244</w:t>
      </w:r>
    </w:p>
    <w:p w14:paraId="79555B8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Positioning &lt;&lt;dataType&gt;&gt;</w:t>
      </w:r>
      <w:r>
        <w:rPr>
          <w:noProof/>
        </w:rPr>
        <w:tab/>
        <w:t>244</w:t>
      </w:r>
    </w:p>
    <w:p w14:paraId="5AA5A1E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1F414D5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27402F4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6462DDF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3FE9E30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Synchronicity &lt;&lt;dataType&gt;&gt;</w:t>
      </w:r>
      <w:r>
        <w:rPr>
          <w:noProof/>
        </w:rPr>
        <w:tab/>
        <w:t>245</w:t>
      </w:r>
    </w:p>
    <w:p w14:paraId="0AB8953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6641F004"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AA1C5C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245</w:t>
      </w:r>
    </w:p>
    <w:p w14:paraId="7B2C8A6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76C7677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Void</w:t>
      </w:r>
      <w:r>
        <w:rPr>
          <w:noProof/>
        </w:rPr>
        <w:tab/>
        <w:t>245</w:t>
      </w:r>
    </w:p>
    <w:p w14:paraId="5AD9216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245</w:t>
      </w:r>
    </w:p>
    <w:p w14:paraId="56E3A99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EnergyEfficiency &lt;&lt;dataType&gt;&gt;</w:t>
      </w:r>
      <w:r>
        <w:rPr>
          <w:noProof/>
        </w:rPr>
        <w:tab/>
        <w:t>245</w:t>
      </w:r>
    </w:p>
    <w:p w14:paraId="76EEB82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3F1BEBB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2D2E97D5"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sidRPr="00DE3921">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DE3921">
        <w:rPr>
          <w:noProof/>
          <w:lang w:val="fr-FR"/>
        </w:rPr>
        <w:t>Attribute constraints</w:t>
      </w:r>
      <w:r>
        <w:rPr>
          <w:noProof/>
        </w:rPr>
        <w:tab/>
        <w:t>246</w:t>
      </w:r>
    </w:p>
    <w:p w14:paraId="6F83A3BD"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282D6FF0"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RadioSpectrum &lt;&lt;dataType&gt;&gt;</w:t>
      </w:r>
      <w:r>
        <w:rPr>
          <w:noProof/>
        </w:rPr>
        <w:tab/>
        <w:t>246</w:t>
      </w:r>
    </w:p>
    <w:p w14:paraId="722C21C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218B619"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90E98A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00301A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7E634C57"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N6Protection &lt;&lt;dataType&gt;&gt;</w:t>
      </w:r>
      <w:r>
        <w:rPr>
          <w:noProof/>
        </w:rPr>
        <w:tab/>
        <w:t>246</w:t>
      </w:r>
    </w:p>
    <w:p w14:paraId="42749C4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E9CB84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D57074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7EBF66E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FDB1DD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SecFunc &lt;&lt;dataType&gt;&gt;</w:t>
      </w:r>
      <w:r>
        <w:rPr>
          <w:noProof/>
        </w:rPr>
        <w:tab/>
        <w:t>247</w:t>
      </w:r>
    </w:p>
    <w:p w14:paraId="6414488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792F15D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1E65DF28"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52EB35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2BA3A23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NSSAASupport &lt;&lt;dataType&gt;&gt;</w:t>
      </w:r>
      <w:r>
        <w:rPr>
          <w:noProof/>
        </w:rPr>
        <w:tab/>
        <w:t>247</w:t>
      </w:r>
    </w:p>
    <w:p w14:paraId="3F940BDA"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2D97702E"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25B7613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7193FEB"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6EB5D20A"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LogicalInterfaceInfo &lt;&lt;dataType&gt;&gt;</w:t>
      </w:r>
      <w:r>
        <w:rPr>
          <w:noProof/>
        </w:rPr>
        <w:tab/>
        <w:t>248</w:t>
      </w:r>
    </w:p>
    <w:p w14:paraId="5047C84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6CDA8B47"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71E13F0"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77EF9C7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3E51E5CF"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cs="Courier New"/>
          <w:noProof/>
          <w:lang w:eastAsia="zh-CN"/>
        </w:rPr>
        <w:t>NetworkSliceSubnetProviderCapabilities</w:t>
      </w:r>
      <w:r>
        <w:rPr>
          <w:noProof/>
        </w:rPr>
        <w:tab/>
        <w:t>248</w:t>
      </w:r>
    </w:p>
    <w:p w14:paraId="66E9FDC1"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39B8C0DC"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7FCB996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249</w:t>
      </w:r>
    </w:p>
    <w:p w14:paraId="40C8EA52"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249</w:t>
      </w:r>
    </w:p>
    <w:p w14:paraId="76D226D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DE3921">
        <w:rPr>
          <w:rFonts w:ascii="Courier New" w:hAnsi="Courier New"/>
          <w:noProof/>
        </w:rPr>
        <w:t>FeasibilityCheckAndReservationJob</w:t>
      </w:r>
      <w:r>
        <w:rPr>
          <w:noProof/>
        </w:rPr>
        <w:tab/>
        <w:t>249</w:t>
      </w:r>
    </w:p>
    <w:p w14:paraId="77286116"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632193A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1A2B82CF"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1245F7B3" w14:textId="77777777" w:rsidR="00637BB0" w:rsidRDefault="00637BB0">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213C3FD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251</w:t>
      </w:r>
    </w:p>
    <w:p w14:paraId="1F6A8662"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251</w:t>
      </w:r>
    </w:p>
    <w:p w14:paraId="54B21E9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266</w:t>
      </w:r>
    </w:p>
    <w:p w14:paraId="504B66A8"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266</w:t>
      </w:r>
    </w:p>
    <w:p w14:paraId="77AE2DE5"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266</w:t>
      </w:r>
    </w:p>
    <w:p w14:paraId="7023957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266</w:t>
      </w:r>
    </w:p>
    <w:p w14:paraId="202ABA7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266</w:t>
      </w:r>
    </w:p>
    <w:p w14:paraId="223F7FC2" w14:textId="2A708A5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270</w:t>
      </w:r>
    </w:p>
    <w:p w14:paraId="7914EED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270</w:t>
      </w:r>
    </w:p>
    <w:p w14:paraId="331CC01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270</w:t>
      </w:r>
    </w:p>
    <w:p w14:paraId="710245E3" w14:textId="417D2354"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273</w:t>
      </w:r>
    </w:p>
    <w:p w14:paraId="7F40084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273</w:t>
      </w:r>
    </w:p>
    <w:p w14:paraId="568989F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274</w:t>
      </w:r>
    </w:p>
    <w:p w14:paraId="757DC4C7" w14:textId="25AAD8C0"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276</w:t>
      </w:r>
    </w:p>
    <w:p w14:paraId="74F30B83" w14:textId="7ECC035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277</w:t>
      </w:r>
    </w:p>
    <w:p w14:paraId="2B0D9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277</w:t>
      </w:r>
    </w:p>
    <w:p w14:paraId="44A4E014"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435455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277</w:t>
      </w:r>
    </w:p>
    <w:p w14:paraId="0AB11D67"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277</w:t>
      </w:r>
    </w:p>
    <w:p w14:paraId="47C1BE4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EAC822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277</w:t>
      </w:r>
    </w:p>
    <w:p w14:paraId="6B0AEBE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"TS28541_NrNrm.yaml"</w:t>
      </w:r>
      <w:r>
        <w:rPr>
          <w:noProof/>
        </w:rPr>
        <w:tab/>
        <w:t>277</w:t>
      </w:r>
    </w:p>
    <w:p w14:paraId="1D0840E7" w14:textId="21805547"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306</w:t>
      </w:r>
    </w:p>
    <w:p w14:paraId="60AEA4E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306</w:t>
      </w:r>
    </w:p>
    <w:p w14:paraId="26F7FFB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131AD1C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06ED6F4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306</w:t>
      </w:r>
    </w:p>
    <w:p w14:paraId="5DD361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sidRPr="00DE3921">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DE3921">
        <w:rPr>
          <w:noProof/>
          <w:lang w:val="fr-FR" w:eastAsia="zh-CN"/>
        </w:rPr>
        <w:t>Void</w:t>
      </w:r>
      <w:r>
        <w:rPr>
          <w:noProof/>
        </w:rPr>
        <w:tab/>
        <w:t>378</w:t>
      </w:r>
    </w:p>
    <w:p w14:paraId="1140AF3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378</w:t>
      </w:r>
    </w:p>
    <w:p w14:paraId="798D7344" w14:textId="6105407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379</w:t>
      </w:r>
    </w:p>
    <w:p w14:paraId="428BE5B3" w14:textId="663FDD5A"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380</w:t>
      </w:r>
    </w:p>
    <w:p w14:paraId="0BF7D062"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380</w:t>
      </w:r>
    </w:p>
    <w:p w14:paraId="3D01F699"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0F5E31DD"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380</w:t>
      </w:r>
    </w:p>
    <w:p w14:paraId="2BAB9C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380</w:t>
      </w:r>
    </w:p>
    <w:p w14:paraId="719D548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3BC0585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380</w:t>
      </w:r>
    </w:p>
    <w:p w14:paraId="5D0AF745"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"TS28541_5GcNrm.yaml"</w:t>
      </w:r>
      <w:r>
        <w:rPr>
          <w:noProof/>
        </w:rPr>
        <w:tab/>
        <w:t>380</w:t>
      </w:r>
    </w:p>
    <w:p w14:paraId="08BD0C34" w14:textId="30593EB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415</w:t>
      </w:r>
    </w:p>
    <w:p w14:paraId="5789DD36"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415</w:t>
      </w:r>
    </w:p>
    <w:p w14:paraId="5EF854E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77DE1E8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1F45D725"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415</w:t>
      </w:r>
    </w:p>
    <w:p w14:paraId="555B5F9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415</w:t>
      </w:r>
    </w:p>
    <w:p w14:paraId="2D6FD43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415</w:t>
      </w:r>
    </w:p>
    <w:p w14:paraId="362D151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417</w:t>
      </w:r>
    </w:p>
    <w:p w14:paraId="7A8E6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418</w:t>
      </w:r>
    </w:p>
    <w:p w14:paraId="43B63499"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419</w:t>
      </w:r>
    </w:p>
    <w:p w14:paraId="400CA48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420</w:t>
      </w:r>
    </w:p>
    <w:p w14:paraId="4010ABC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421</w:t>
      </w:r>
    </w:p>
    <w:p w14:paraId="5A9BD2B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423</w:t>
      </w:r>
    </w:p>
    <w:p w14:paraId="26F022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423</w:t>
      </w:r>
    </w:p>
    <w:p w14:paraId="65574FE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_3gpp-5gc-nrm-externalnrffunction.yang</w:t>
      </w:r>
      <w:r>
        <w:rPr>
          <w:noProof/>
        </w:rPr>
        <w:tab/>
        <w:t>432</w:t>
      </w:r>
    </w:p>
    <w:p w14:paraId="61A1EC9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432</w:t>
      </w:r>
    </w:p>
    <w:p w14:paraId="1BFE779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433</w:t>
      </w:r>
    </w:p>
    <w:p w14:paraId="0C3E6C5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434</w:t>
      </w:r>
    </w:p>
    <w:p w14:paraId="51CF1DF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435</w:t>
      </w:r>
    </w:p>
    <w:p w14:paraId="11BCACAD"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sidRPr="00DE3921">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DE3921">
        <w:rPr>
          <w:noProof/>
          <w:lang w:val="fr-FR" w:eastAsia="zh-CN"/>
        </w:rPr>
        <w:t>module _3gpp-5gc-nrm-nfservice.yang</w:t>
      </w:r>
      <w:r>
        <w:rPr>
          <w:noProof/>
        </w:rPr>
        <w:tab/>
        <w:t>449</w:t>
      </w:r>
    </w:p>
    <w:p w14:paraId="0E392192"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453</w:t>
      </w:r>
    </w:p>
    <w:p w14:paraId="40C9A4C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454</w:t>
      </w:r>
    </w:p>
    <w:p w14:paraId="12C30564"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456</w:t>
      </w:r>
    </w:p>
    <w:p w14:paraId="5EB28F6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457</w:t>
      </w:r>
    </w:p>
    <w:p w14:paraId="0334B74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459</w:t>
      </w:r>
    </w:p>
    <w:p w14:paraId="18686D4C"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460</w:t>
      </w:r>
    </w:p>
    <w:p w14:paraId="7935C72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DE3921">
        <w:rPr>
          <w:rFonts w:eastAsia="SimSun"/>
          <w:noProof/>
        </w:rPr>
        <w:t xml:space="preserve"> externalseppfunction</w:t>
      </w:r>
      <w:r>
        <w:rPr>
          <w:noProof/>
          <w:lang w:eastAsia="zh-CN"/>
        </w:rPr>
        <w:t>.yang</w:t>
      </w:r>
      <w:r>
        <w:rPr>
          <w:noProof/>
        </w:rPr>
        <w:tab/>
        <w:t>461</w:t>
      </w:r>
    </w:p>
    <w:p w14:paraId="1F267CD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462</w:t>
      </w:r>
    </w:p>
    <w:p w14:paraId="228FEAD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463</w:t>
      </w:r>
    </w:p>
    <w:p w14:paraId="063136C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464</w:t>
      </w:r>
    </w:p>
    <w:p w14:paraId="290FA07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466</w:t>
      </w:r>
    </w:p>
    <w:p w14:paraId="578B370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467</w:t>
      </w:r>
    </w:p>
    <w:p w14:paraId="12CB5D9E"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468</w:t>
      </w:r>
    </w:p>
    <w:p w14:paraId="1ED327D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469</w:t>
      </w:r>
    </w:p>
    <w:p w14:paraId="25ACAB8A"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470</w:t>
      </w:r>
    </w:p>
    <w:p w14:paraId="6C3DA2B3"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471</w:t>
      </w:r>
    </w:p>
    <w:p w14:paraId="13979781"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473</w:t>
      </w:r>
    </w:p>
    <w:p w14:paraId="399BE7B0"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475</w:t>
      </w:r>
    </w:p>
    <w:p w14:paraId="2D140AC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477</w:t>
      </w:r>
    </w:p>
    <w:p w14:paraId="74EE44D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478</w:t>
      </w:r>
    </w:p>
    <w:p w14:paraId="73D3D00F"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487</w:t>
      </w:r>
    </w:p>
    <w:p w14:paraId="1FE1B547"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487</w:t>
      </w:r>
    </w:p>
    <w:p w14:paraId="30F438F0"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491</w:t>
      </w:r>
    </w:p>
    <w:p w14:paraId="2439285B"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491</w:t>
      </w:r>
    </w:p>
    <w:p w14:paraId="3FCDE461" w14:textId="72D56FE9"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492</w:t>
      </w:r>
    </w:p>
    <w:p w14:paraId="58BF355A" w14:textId="231B1F23"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493</w:t>
      </w:r>
    </w:p>
    <w:p w14:paraId="3A6EAEE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493</w:t>
      </w:r>
    </w:p>
    <w:p w14:paraId="43390C1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7E91BA53"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493</w:t>
      </w:r>
    </w:p>
    <w:p w14:paraId="37A5F88A"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493</w:t>
      </w:r>
    </w:p>
    <w:p w14:paraId="753C9FAB"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31C665A6"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493</w:t>
      </w:r>
    </w:p>
    <w:p w14:paraId="233654F8" w14:textId="77777777" w:rsidR="00637BB0" w:rsidRDefault="00637BB0">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DE3921">
        <w:rPr>
          <w:rFonts w:ascii="Courier" w:eastAsia="MS Mincho" w:hAnsi="Courier"/>
          <w:noProof/>
        </w:rPr>
        <w:t>"TS28541_SliceNrm.yaml"</w:t>
      </w:r>
      <w:r>
        <w:rPr>
          <w:noProof/>
        </w:rPr>
        <w:tab/>
        <w:t>493</w:t>
      </w:r>
    </w:p>
    <w:p w14:paraId="76666264" w14:textId="53E3FCC1"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K (normative):</w:t>
      </w:r>
      <w:r>
        <w:rPr>
          <w:noProof/>
        </w:rPr>
        <w:tab/>
        <w:t>Void</w:t>
      </w:r>
      <w:r>
        <w:rPr>
          <w:noProof/>
        </w:rPr>
        <w:tab/>
        <w:t>505</w:t>
      </w:r>
    </w:p>
    <w:p w14:paraId="50D98E4A" w14:textId="6218933F"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506</w:t>
      </w:r>
    </w:p>
    <w:p w14:paraId="45347F6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506</w:t>
      </w:r>
    </w:p>
    <w:p w14:paraId="0A07858E"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506</w:t>
      </w:r>
    </w:p>
    <w:p w14:paraId="5D9B5FD7" w14:textId="1BF8513D"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508</w:t>
      </w:r>
    </w:p>
    <w:p w14:paraId="2CB8B158"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508</w:t>
      </w:r>
    </w:p>
    <w:p w14:paraId="44784892" w14:textId="6C3E0ACB"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510</w:t>
      </w:r>
    </w:p>
    <w:p w14:paraId="5584ED71"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510</w:t>
      </w:r>
    </w:p>
    <w:p w14:paraId="6795F12C" w14:textId="77777777" w:rsidR="00637BB0" w:rsidRDefault="00637BB0">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510</w:t>
      </w:r>
    </w:p>
    <w:p w14:paraId="7E521F1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510</w:t>
      </w:r>
    </w:p>
    <w:p w14:paraId="2F809E96"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511</w:t>
      </w:r>
    </w:p>
    <w:p w14:paraId="7450AE7D"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514</w:t>
      </w:r>
    </w:p>
    <w:p w14:paraId="5642F4FC"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514</w:t>
      </w:r>
    </w:p>
    <w:p w14:paraId="61BD3FE3"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521</w:t>
      </w:r>
    </w:p>
    <w:p w14:paraId="3448C739" w14:textId="77777777" w:rsidR="00637BB0" w:rsidRDefault="00637BB0">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534</w:t>
      </w:r>
    </w:p>
    <w:p w14:paraId="670FB4CA" w14:textId="2A2509B8"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537</w:t>
      </w:r>
    </w:p>
    <w:p w14:paraId="6097967A" w14:textId="1AE5A2CC" w:rsidR="00637BB0" w:rsidRDefault="00637BB0" w:rsidP="00637BB0">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541</w:t>
      </w:r>
    </w:p>
    <w:p w14:paraId="4920DD31" w14:textId="3274B225"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2010534"/>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2010535"/>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2010536"/>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2010537"/>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72010538"/>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2010539"/>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2010540"/>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2010541"/>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3DCA6300" w:rsidR="0027733D" w:rsidRPr="002B15AA" w:rsidRDefault="0027733D" w:rsidP="0027733D">
      <w:r>
        <w:fldChar w:fldCharType="begin"/>
      </w:r>
      <w:r>
        <w:instrText xml:space="preserve"> RD  28541-</w:instrText>
      </w:r>
      <w:r w:rsidR="00DF6F75">
        <w:instrText>h</w:instrText>
      </w:r>
      <w:r w:rsidR="007A6462">
        <w:instrText>f</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7A6462">
        <w:instrText>f</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F0927" w14:textId="77777777" w:rsidR="00ED7FF1" w:rsidRDefault="00ED7FF1">
      <w:r>
        <w:separator/>
      </w:r>
    </w:p>
  </w:endnote>
  <w:endnote w:type="continuationSeparator" w:id="0">
    <w:p w14:paraId="5CA508FD" w14:textId="77777777" w:rsidR="00ED7FF1" w:rsidRDefault="00ED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BB4B0" w14:textId="77777777" w:rsidR="00ED7FF1" w:rsidRDefault="00ED7FF1">
      <w:r>
        <w:separator/>
      </w:r>
    </w:p>
  </w:footnote>
  <w:footnote w:type="continuationSeparator" w:id="0">
    <w:p w14:paraId="35A77E2F" w14:textId="77777777" w:rsidR="00ED7FF1" w:rsidRDefault="00ED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14F31E1C"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4982">
      <w:rPr>
        <w:rFonts w:ascii="Arial" w:hAnsi="Arial" w:cs="Arial"/>
        <w:b/>
        <w:noProof/>
        <w:sz w:val="18"/>
        <w:szCs w:val="18"/>
      </w:rPr>
      <w:t>Release 17</w:t>
    </w:r>
    <w:r>
      <w:rPr>
        <w:rFonts w:ascii="Arial" w:hAnsi="Arial" w:cs="Arial"/>
        <w:b/>
        <w:sz w:val="18"/>
        <w:szCs w:val="18"/>
      </w:rPr>
      <w:fldChar w:fldCharType="end"/>
    </w:r>
  </w:p>
  <w:p w14:paraId="3B8DC883" w14:textId="46C4F4A7"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4982">
      <w:rPr>
        <w:rFonts w:ascii="Arial" w:hAnsi="Arial" w:cs="Arial"/>
        <w:b/>
        <w:noProof/>
        <w:sz w:val="18"/>
        <w:szCs w:val="18"/>
      </w:rPr>
      <w:t>3GPP TS 28.541 V17.1415.0 (2024-0306)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kFAIMQlPo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74982"/>
    <w:rsid w:val="0048265B"/>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37BB0"/>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548D0"/>
    <w:rsid w:val="00774DA4"/>
    <w:rsid w:val="00781F0F"/>
    <w:rsid w:val="007861C2"/>
    <w:rsid w:val="00797DCC"/>
    <w:rsid w:val="007A6462"/>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C4245"/>
    <w:rsid w:val="009D37BB"/>
    <w:rsid w:val="009D542F"/>
    <w:rsid w:val="009F37B7"/>
    <w:rsid w:val="009F6527"/>
    <w:rsid w:val="00A034E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73DEB"/>
    <w:rsid w:val="00B93086"/>
    <w:rsid w:val="00B9381D"/>
    <w:rsid w:val="00BA19ED"/>
    <w:rsid w:val="00BA4B8D"/>
    <w:rsid w:val="00BC0F7D"/>
    <w:rsid w:val="00BD7D31"/>
    <w:rsid w:val="00BE3255"/>
    <w:rsid w:val="00BF128E"/>
    <w:rsid w:val="00C074DD"/>
    <w:rsid w:val="00C10CC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ED7FF1"/>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31</Pages>
  <Words>7842</Words>
  <Characters>44705</Characters>
  <Application>Microsoft Office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7</cp:revision>
  <cp:lastPrinted>2019-02-25T14:05:00Z</cp:lastPrinted>
  <dcterms:created xsi:type="dcterms:W3CDTF">2024-04-03T12:55:00Z</dcterms:created>
  <dcterms:modified xsi:type="dcterms:W3CDTF">2024-07-19T08:31:00Z</dcterms:modified>
</cp:coreProperties>
</file>