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6714B4F2"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r w:rsidR="00B437FC">
              <w:t>6</w:t>
            </w:r>
            <w:r w:rsidRPr="00E11EA5">
              <w:t>.</w:t>
            </w:r>
            <w:r>
              <w:t>0</w:t>
            </w:r>
            <w:r w:rsidRPr="00E11EA5">
              <w:t xml:space="preserve"> </w:t>
            </w:r>
            <w:r w:rsidRPr="00E11EA5">
              <w:rPr>
                <w:sz w:val="32"/>
              </w:rPr>
              <w:t>(</w:t>
            </w:r>
            <w:bookmarkStart w:id="3" w:name="issueDate"/>
            <w:r w:rsidR="008926AF" w:rsidRPr="00E11EA5">
              <w:rPr>
                <w:sz w:val="32"/>
              </w:rPr>
              <w:t>202</w:t>
            </w:r>
            <w:r w:rsidR="008926AF">
              <w:rPr>
                <w:sz w:val="32"/>
              </w:rPr>
              <w:t>3</w:t>
            </w:r>
            <w:r w:rsidRPr="00E11EA5">
              <w:rPr>
                <w:sz w:val="32"/>
              </w:rPr>
              <w:t>-</w:t>
            </w:r>
            <w:bookmarkEnd w:id="3"/>
            <w:r w:rsidR="00B437FC">
              <w:rPr>
                <w:sz w:val="32"/>
              </w:rPr>
              <w:t>09</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4"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4"/>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6"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6"/>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7"/>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8"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9"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9"/>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19749AC0" w:rsidR="00C57672" w:rsidRPr="00E11EA5" w:rsidRDefault="00C57672" w:rsidP="009C163B">
            <w:pPr>
              <w:pStyle w:val="FP"/>
              <w:jc w:val="center"/>
              <w:rPr>
                <w:noProof/>
                <w:sz w:val="18"/>
              </w:rPr>
            </w:pPr>
            <w:r w:rsidRPr="00E11EA5">
              <w:rPr>
                <w:noProof/>
                <w:sz w:val="18"/>
              </w:rPr>
              <w:t xml:space="preserve">© </w:t>
            </w:r>
            <w:r w:rsidR="008926AF" w:rsidRPr="00E11EA5">
              <w:rPr>
                <w:noProof/>
                <w:sz w:val="18"/>
              </w:rPr>
              <w:t>202</w:t>
            </w:r>
            <w:r w:rsidR="008926AF">
              <w:rPr>
                <w:noProof/>
                <w:sz w:val="18"/>
              </w:rPr>
              <w:t>3</w:t>
            </w:r>
            <w:r w:rsidRPr="00E11EA5">
              <w:rPr>
                <w:noProof/>
                <w:sz w:val="18"/>
              </w:rPr>
              <w:t>, 3GPP Organizational Partners (ARIB, ATIS, CCSA, ETSI, TSDSI, TTA, TTC).</w:t>
            </w:r>
            <w:bookmarkStart w:id="11" w:name="copyrightaddon"/>
            <w:bookmarkEnd w:id="11"/>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0"/>
          </w:p>
        </w:tc>
      </w:tr>
      <w:bookmarkEnd w:id="8"/>
    </w:tbl>
    <w:p w14:paraId="508D8CC7" w14:textId="77777777" w:rsidR="00C57672" w:rsidRPr="00D20716" w:rsidRDefault="00C57672" w:rsidP="00C57672">
      <w:pPr>
        <w:pStyle w:val="TT"/>
      </w:pPr>
      <w:r w:rsidRPr="00D20716">
        <w:br w:type="page"/>
      </w:r>
      <w:bookmarkStart w:id="12" w:name="tableOfContents"/>
      <w:bookmarkEnd w:id="12"/>
      <w:r w:rsidRPr="00D20716">
        <w:lastRenderedPageBreak/>
        <w:t>Contents</w:t>
      </w:r>
    </w:p>
    <w:p w14:paraId="1E273759" w14:textId="549E723A" w:rsidR="002665E3" w:rsidRDefault="002665E3">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_Toc145320987 \h </w:instrText>
      </w:r>
      <w:r>
        <w:fldChar w:fldCharType="separate"/>
      </w:r>
      <w:r>
        <w:t>29</w:t>
      </w:r>
      <w:r>
        <w:fldChar w:fldCharType="end"/>
      </w:r>
    </w:p>
    <w:p w14:paraId="61831C42" w14:textId="2F7BE4E7" w:rsidR="002665E3" w:rsidRDefault="002665E3">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_Toc145320988 \h </w:instrText>
      </w:r>
      <w:r>
        <w:fldChar w:fldCharType="separate"/>
      </w:r>
      <w:r>
        <w:t>31</w:t>
      </w:r>
      <w:r>
        <w:fldChar w:fldCharType="end"/>
      </w:r>
    </w:p>
    <w:p w14:paraId="7DE00263" w14:textId="1673BD8A" w:rsidR="002665E3" w:rsidRDefault="002665E3">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_Toc145320989 \h </w:instrText>
      </w:r>
      <w:r>
        <w:fldChar w:fldCharType="separate"/>
      </w:r>
      <w:r>
        <w:t>32</w:t>
      </w:r>
      <w:r>
        <w:fldChar w:fldCharType="end"/>
      </w:r>
    </w:p>
    <w:p w14:paraId="15C89E2F" w14:textId="7EDB211E" w:rsidR="002665E3" w:rsidRDefault="002665E3">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_Toc145320990 \h </w:instrText>
      </w:r>
      <w:r>
        <w:fldChar w:fldCharType="separate"/>
      </w:r>
      <w:r>
        <w:t>33</w:t>
      </w:r>
      <w:r>
        <w:fldChar w:fldCharType="end"/>
      </w:r>
    </w:p>
    <w:p w14:paraId="4C691B42" w14:textId="54BACC6C" w:rsidR="002665E3" w:rsidRDefault="002665E3">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_Toc145320991 \h </w:instrText>
      </w:r>
      <w:r>
        <w:fldChar w:fldCharType="separate"/>
      </w:r>
      <w:r>
        <w:t>33</w:t>
      </w:r>
      <w:r>
        <w:fldChar w:fldCharType="end"/>
      </w:r>
    </w:p>
    <w:p w14:paraId="774796EE" w14:textId="58E03472" w:rsidR="002665E3" w:rsidRDefault="002665E3">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_Toc145320992 \h </w:instrText>
      </w:r>
      <w:r>
        <w:fldChar w:fldCharType="separate"/>
      </w:r>
      <w:r>
        <w:t>35</w:t>
      </w:r>
      <w:r>
        <w:fldChar w:fldCharType="end"/>
      </w:r>
    </w:p>
    <w:p w14:paraId="10760E24" w14:textId="1D69AA29" w:rsidR="002665E3" w:rsidRDefault="002665E3">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_Toc145320993 \h </w:instrText>
      </w:r>
      <w:r>
        <w:fldChar w:fldCharType="separate"/>
      </w:r>
      <w:r>
        <w:t>36</w:t>
      </w:r>
      <w:r>
        <w:fldChar w:fldCharType="end"/>
      </w:r>
    </w:p>
    <w:p w14:paraId="1C09414A" w14:textId="69B8BABC" w:rsidR="002665E3" w:rsidRDefault="002665E3">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Coordinate system</w:t>
      </w:r>
      <w:r>
        <w:tab/>
      </w:r>
      <w:r>
        <w:fldChar w:fldCharType="begin"/>
      </w:r>
      <w:r>
        <w:instrText xml:space="preserve"> PAGEREF _Toc145320994 \h </w:instrText>
      </w:r>
      <w:r>
        <w:fldChar w:fldCharType="separate"/>
      </w:r>
      <w:r>
        <w:t>37</w:t>
      </w:r>
      <w:r>
        <w:fldChar w:fldCharType="end"/>
      </w:r>
    </w:p>
    <w:p w14:paraId="2A1A6EEE" w14:textId="2FF1A0AD" w:rsidR="002665E3" w:rsidRDefault="002665E3">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C</w:t>
      </w:r>
      <w:r>
        <w:rPr>
          <w:lang w:eastAsia="zh-CN"/>
        </w:rPr>
        <w:t>onformance testing aspects</w:t>
      </w:r>
      <w:r>
        <w:tab/>
      </w:r>
      <w:r>
        <w:fldChar w:fldCharType="begin"/>
      </w:r>
      <w:r>
        <w:instrText xml:space="preserve"> PAGEREF _Toc145320995 \h </w:instrText>
      </w:r>
      <w:r>
        <w:fldChar w:fldCharType="separate"/>
      </w:r>
      <w:r>
        <w:t>41</w:t>
      </w:r>
      <w:r>
        <w:fldChar w:fldCharType="end"/>
      </w:r>
    </w:p>
    <w:p w14:paraId="531E5908" w14:textId="22278E01"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zh-CN"/>
        </w:rPr>
        <w:t>5.1</w:t>
      </w:r>
      <w:r>
        <w:rPr>
          <w:rFonts w:asciiTheme="minorHAnsi" w:eastAsiaTheme="minorEastAsia" w:hAnsiTheme="minorHAnsi" w:cstheme="minorBidi"/>
          <w:kern w:val="2"/>
          <w:sz w:val="22"/>
          <w:szCs w:val="22"/>
          <w:lang w:eastAsia="en-GB"/>
          <w14:ligatures w14:val="standardContextual"/>
        </w:rPr>
        <w:tab/>
      </w:r>
      <w:r>
        <w:rPr>
          <w:lang w:eastAsia="zh-CN"/>
        </w:rPr>
        <w:t>Conformance testing framework</w:t>
      </w:r>
      <w:r>
        <w:tab/>
      </w:r>
      <w:r>
        <w:fldChar w:fldCharType="begin"/>
      </w:r>
      <w:r>
        <w:instrText xml:space="preserve"> PAGEREF _Toc145320996 \h </w:instrText>
      </w:r>
      <w:r>
        <w:fldChar w:fldCharType="separate"/>
      </w:r>
      <w:r>
        <w:t>41</w:t>
      </w:r>
      <w:r>
        <w:fldChar w:fldCharType="end"/>
      </w:r>
    </w:p>
    <w:p w14:paraId="4E4A6711" w14:textId="4D57CF6B"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zh-CN"/>
        </w:rPr>
        <w:t>5.2</w:t>
      </w:r>
      <w:r>
        <w:rPr>
          <w:rFonts w:asciiTheme="minorHAnsi" w:eastAsiaTheme="minorEastAsia" w:hAnsiTheme="minorHAnsi" w:cstheme="minorBidi"/>
          <w:kern w:val="2"/>
          <w:sz w:val="22"/>
          <w:szCs w:val="22"/>
          <w:lang w:eastAsia="en-GB"/>
          <w14:ligatures w14:val="standardContextual"/>
        </w:rPr>
        <w:tab/>
      </w:r>
      <w:r>
        <w:rPr>
          <w:lang w:eastAsia="zh-CN"/>
        </w:rPr>
        <w:t>Uncertainty budget calculation principles</w:t>
      </w:r>
      <w:r>
        <w:tab/>
      </w:r>
      <w:r>
        <w:fldChar w:fldCharType="begin"/>
      </w:r>
      <w:r>
        <w:instrText xml:space="preserve"> PAGEREF _Toc145320997 \h </w:instrText>
      </w:r>
      <w:r>
        <w:fldChar w:fldCharType="separate"/>
      </w:r>
      <w:r>
        <w:t>42</w:t>
      </w:r>
      <w:r>
        <w:fldChar w:fldCharType="end"/>
      </w:r>
    </w:p>
    <w:p w14:paraId="1760C4E1" w14:textId="6D8B5053" w:rsidR="002665E3" w:rsidRDefault="002665E3">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Measurement types</w:t>
      </w:r>
      <w:r>
        <w:tab/>
      </w:r>
      <w:r>
        <w:fldChar w:fldCharType="begin"/>
      </w:r>
      <w:r>
        <w:instrText xml:space="preserve"> PAGEREF _Toc145320998 \h </w:instrText>
      </w:r>
      <w:r>
        <w:fldChar w:fldCharType="separate"/>
      </w:r>
      <w:r>
        <w:t>44</w:t>
      </w:r>
      <w:r>
        <w:fldChar w:fldCharType="end"/>
      </w:r>
    </w:p>
    <w:p w14:paraId="766DAD13" w14:textId="4EC475DF" w:rsidR="002665E3" w:rsidRDefault="002665E3">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Spatial definitions</w:t>
      </w:r>
      <w:r>
        <w:tab/>
      </w:r>
      <w:r>
        <w:fldChar w:fldCharType="begin"/>
      </w:r>
      <w:r>
        <w:instrText xml:space="preserve"> PAGEREF _Toc145320999 \h </w:instrText>
      </w:r>
      <w:r>
        <w:fldChar w:fldCharType="separate"/>
      </w:r>
      <w:r>
        <w:t>44</w:t>
      </w:r>
      <w:r>
        <w:fldChar w:fldCharType="end"/>
      </w:r>
    </w:p>
    <w:p w14:paraId="68959ABA" w14:textId="1409AF74"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en-GB"/>
        </w:rPr>
        <w:t>6.2</w:t>
      </w:r>
      <w:r>
        <w:rPr>
          <w:rFonts w:asciiTheme="minorHAnsi" w:eastAsiaTheme="minorEastAsia" w:hAnsiTheme="minorHAnsi" w:cstheme="minorBidi"/>
          <w:kern w:val="2"/>
          <w:sz w:val="22"/>
          <w:szCs w:val="22"/>
          <w:lang w:eastAsia="en-GB"/>
          <w14:ligatures w14:val="standardContextual"/>
        </w:rPr>
        <w:tab/>
      </w:r>
      <w:r>
        <w:rPr>
          <w:lang w:eastAsia="en-GB"/>
        </w:rPr>
        <w:t>Directional measurements</w:t>
      </w:r>
      <w:r>
        <w:tab/>
      </w:r>
      <w:r>
        <w:fldChar w:fldCharType="begin"/>
      </w:r>
      <w:r>
        <w:instrText xml:space="preserve"> PAGEREF _Toc145321000 \h </w:instrText>
      </w:r>
      <w:r>
        <w:fldChar w:fldCharType="separate"/>
      </w:r>
      <w:r>
        <w:t>44</w:t>
      </w:r>
      <w:r>
        <w:fldChar w:fldCharType="end"/>
      </w:r>
    </w:p>
    <w:p w14:paraId="4E5DAFE8" w14:textId="3B84EBE9" w:rsidR="002665E3" w:rsidRDefault="002665E3">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_Toc145321001 \h </w:instrText>
      </w:r>
      <w:r>
        <w:fldChar w:fldCharType="separate"/>
      </w:r>
      <w:r>
        <w:t>44</w:t>
      </w:r>
      <w:r>
        <w:fldChar w:fldCharType="end"/>
      </w:r>
    </w:p>
    <w:p w14:paraId="7B32250E" w14:textId="5EE2493E" w:rsidR="002665E3" w:rsidRDefault="002665E3">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Beam parameter definitions</w:t>
      </w:r>
      <w:r>
        <w:tab/>
      </w:r>
      <w:r>
        <w:fldChar w:fldCharType="begin"/>
      </w:r>
      <w:r>
        <w:instrText xml:space="preserve"> PAGEREF _Toc145321002 \h </w:instrText>
      </w:r>
      <w:r>
        <w:fldChar w:fldCharType="separate"/>
      </w:r>
      <w:r>
        <w:t>44</w:t>
      </w:r>
      <w:r>
        <w:fldChar w:fldCharType="end"/>
      </w:r>
    </w:p>
    <w:p w14:paraId="4DC478C1" w14:textId="4EA5C5E5" w:rsidR="002665E3" w:rsidRDefault="002665E3">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OSDD</w:t>
      </w:r>
      <w:r>
        <w:tab/>
      </w:r>
      <w:r>
        <w:fldChar w:fldCharType="begin"/>
      </w:r>
      <w:r>
        <w:instrText xml:space="preserve"> PAGEREF _Toc145321003 \h </w:instrText>
      </w:r>
      <w:r>
        <w:fldChar w:fldCharType="separate"/>
      </w:r>
      <w:r>
        <w:t>46</w:t>
      </w:r>
      <w:r>
        <w:fldChar w:fldCharType="end"/>
      </w:r>
    </w:p>
    <w:p w14:paraId="055968E5" w14:textId="3B8BC808"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en-GB"/>
        </w:rPr>
        <w:t>6.3</w:t>
      </w:r>
      <w:r>
        <w:rPr>
          <w:rFonts w:asciiTheme="minorHAnsi" w:eastAsiaTheme="minorEastAsia" w:hAnsiTheme="minorHAnsi" w:cstheme="minorBidi"/>
          <w:kern w:val="2"/>
          <w:sz w:val="22"/>
          <w:szCs w:val="22"/>
          <w:lang w:eastAsia="en-GB"/>
          <w14:ligatures w14:val="standardContextual"/>
        </w:rPr>
        <w:tab/>
      </w:r>
      <w:r>
        <w:rPr>
          <w:lang w:eastAsia="en-GB"/>
        </w:rPr>
        <w:t>TRP measurement</w:t>
      </w:r>
      <w:r>
        <w:tab/>
      </w:r>
      <w:r>
        <w:fldChar w:fldCharType="begin"/>
      </w:r>
      <w:r>
        <w:instrText xml:space="preserve"> PAGEREF _Toc145321004 \h </w:instrText>
      </w:r>
      <w:r>
        <w:fldChar w:fldCharType="separate"/>
      </w:r>
      <w:r>
        <w:t>47</w:t>
      </w:r>
      <w:r>
        <w:fldChar w:fldCharType="end"/>
      </w:r>
    </w:p>
    <w:p w14:paraId="5219D86E" w14:textId="671ED13B"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en-GB"/>
        </w:rPr>
        <w:t>6.3.1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_Toc145321005 \h </w:instrText>
      </w:r>
      <w:r>
        <w:fldChar w:fldCharType="separate"/>
      </w:r>
      <w:r>
        <w:t>47</w:t>
      </w:r>
      <w:r>
        <w:fldChar w:fldCharType="end"/>
      </w:r>
    </w:p>
    <w:p w14:paraId="4490D97D" w14:textId="0C19E747" w:rsidR="002665E3" w:rsidRDefault="002665E3">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TRP measurement procedures</w:t>
      </w:r>
      <w:r>
        <w:tab/>
      </w:r>
      <w:r>
        <w:fldChar w:fldCharType="begin"/>
      </w:r>
      <w:r>
        <w:instrText xml:space="preserve"> PAGEREF _Toc145321006 \h </w:instrText>
      </w:r>
      <w:r>
        <w:fldChar w:fldCharType="separate"/>
      </w:r>
      <w:r>
        <w:t>49</w:t>
      </w:r>
      <w:r>
        <w:fldChar w:fldCharType="end"/>
      </w:r>
    </w:p>
    <w:p w14:paraId="03F46EF9" w14:textId="725B4E1F"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_Toc145321007 \h </w:instrText>
      </w:r>
      <w:r>
        <w:fldChar w:fldCharType="separate"/>
      </w:r>
      <w:r>
        <w:t>49</w:t>
      </w:r>
      <w:r>
        <w:fldChar w:fldCharType="end"/>
      </w:r>
    </w:p>
    <w:p w14:paraId="535202C6" w14:textId="3DD04B9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6.3.2.2</w:t>
      </w:r>
      <w:r>
        <w:rPr>
          <w:rFonts w:asciiTheme="minorHAnsi" w:eastAsiaTheme="minorEastAsia" w:hAnsiTheme="minorHAnsi" w:cstheme="minorBidi"/>
          <w:kern w:val="2"/>
          <w:sz w:val="22"/>
          <w:szCs w:val="22"/>
          <w:lang w:eastAsia="en-GB"/>
          <w14:ligatures w14:val="standardContextual"/>
        </w:rPr>
        <w:tab/>
      </w:r>
      <w:r>
        <w:rPr>
          <w:lang w:eastAsia="en-GB"/>
        </w:rPr>
        <w:t>Procedures for BS output power</w:t>
      </w:r>
      <w:r>
        <w:tab/>
      </w:r>
      <w:r>
        <w:fldChar w:fldCharType="begin"/>
      </w:r>
      <w:r>
        <w:instrText xml:space="preserve"> PAGEREF _Toc145321008 \h </w:instrText>
      </w:r>
      <w:r>
        <w:fldChar w:fldCharType="separate"/>
      </w:r>
      <w:r>
        <w:t>50</w:t>
      </w:r>
      <w:r>
        <w:fldChar w:fldCharType="end"/>
      </w:r>
    </w:p>
    <w:p w14:paraId="0C41483D" w14:textId="78A89AB6"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_Toc145321009 \h </w:instrText>
      </w:r>
      <w:r>
        <w:fldChar w:fldCharType="separate"/>
      </w:r>
      <w:r>
        <w:t>50</w:t>
      </w:r>
      <w:r>
        <w:fldChar w:fldCharType="end"/>
      </w:r>
    </w:p>
    <w:p w14:paraId="3F7D0BA0" w14:textId="499BDD00"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.2</w:t>
      </w:r>
      <w:r>
        <w:rPr>
          <w:rFonts w:asciiTheme="minorHAnsi" w:eastAsiaTheme="minorEastAsia" w:hAnsiTheme="minorHAnsi" w:cstheme="minorBidi"/>
          <w:kern w:val="2"/>
          <w:sz w:val="22"/>
          <w:szCs w:val="22"/>
          <w:lang w:eastAsia="en-GB"/>
          <w14:ligatures w14:val="standardContextual"/>
        </w:rPr>
        <w:tab/>
      </w:r>
      <w:r>
        <w:t>Two cuts with pattern multiplication</w:t>
      </w:r>
      <w:r>
        <w:tab/>
      </w:r>
      <w:r>
        <w:fldChar w:fldCharType="begin"/>
      </w:r>
      <w:r>
        <w:instrText xml:space="preserve"> PAGEREF _Toc145321010 \h </w:instrText>
      </w:r>
      <w:r>
        <w:fldChar w:fldCharType="separate"/>
      </w:r>
      <w:r>
        <w:t>50</w:t>
      </w:r>
      <w:r>
        <w:fldChar w:fldCharType="end"/>
      </w:r>
    </w:p>
    <w:p w14:paraId="3B33CD32" w14:textId="1DE2BB2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.3</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_Toc145321011 \h </w:instrText>
      </w:r>
      <w:r>
        <w:fldChar w:fldCharType="separate"/>
      </w:r>
      <w:r>
        <w:t>50</w:t>
      </w:r>
      <w:r>
        <w:fldChar w:fldCharType="end"/>
      </w:r>
    </w:p>
    <w:p w14:paraId="4D53C95C" w14:textId="13D1BE7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.4</w:t>
      </w:r>
      <w:r>
        <w:rPr>
          <w:rFonts w:asciiTheme="minorHAnsi" w:eastAsiaTheme="minorEastAsia" w:hAnsiTheme="minorHAnsi" w:cstheme="minorBidi"/>
          <w:kern w:val="2"/>
          <w:sz w:val="22"/>
          <w:szCs w:val="22"/>
          <w:lang w:eastAsia="en-GB"/>
          <w14:ligatures w14:val="standardContextual"/>
        </w:rPr>
        <w:tab/>
      </w:r>
      <w:r>
        <w:t>Beam-based directions</w:t>
      </w:r>
      <w:r>
        <w:tab/>
      </w:r>
      <w:r>
        <w:fldChar w:fldCharType="begin"/>
      </w:r>
      <w:r>
        <w:instrText xml:space="preserve"> PAGEREF _Toc145321012 \h </w:instrText>
      </w:r>
      <w:r>
        <w:fldChar w:fldCharType="separate"/>
      </w:r>
      <w:r>
        <w:t>50</w:t>
      </w:r>
      <w:r>
        <w:fldChar w:fldCharType="end"/>
      </w:r>
    </w:p>
    <w:p w14:paraId="2260B23A" w14:textId="1E959D7C"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6.3.2.3</w:t>
      </w:r>
      <w:r>
        <w:rPr>
          <w:rFonts w:asciiTheme="minorHAnsi" w:eastAsiaTheme="minorEastAsia" w:hAnsiTheme="minorHAnsi" w:cstheme="minorBidi"/>
          <w:kern w:val="2"/>
          <w:sz w:val="22"/>
          <w:szCs w:val="22"/>
          <w:lang w:eastAsia="en-GB"/>
          <w14:ligatures w14:val="standardContextual"/>
        </w:rPr>
        <w:tab/>
      </w:r>
      <w:r>
        <w:rPr>
          <w:lang w:eastAsia="en-GB"/>
        </w:rPr>
        <w:t>Procedures for SEM and OB</w:t>
      </w:r>
      <w:r>
        <w:t>UE</w:t>
      </w:r>
      <w:r>
        <w:tab/>
      </w:r>
      <w:r>
        <w:fldChar w:fldCharType="begin"/>
      </w:r>
      <w:r>
        <w:instrText xml:space="preserve"> PAGEREF _Toc145321013 \h </w:instrText>
      </w:r>
      <w:r>
        <w:fldChar w:fldCharType="separate"/>
      </w:r>
      <w:r>
        <w:t>50</w:t>
      </w:r>
      <w:r>
        <w:fldChar w:fldCharType="end"/>
      </w:r>
    </w:p>
    <w:p w14:paraId="72A232CF" w14:textId="4E08212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_Toc145321014 \h </w:instrText>
      </w:r>
      <w:r>
        <w:fldChar w:fldCharType="separate"/>
      </w:r>
      <w:r>
        <w:t>50</w:t>
      </w:r>
      <w:r>
        <w:fldChar w:fldCharType="end"/>
      </w:r>
    </w:p>
    <w:p w14:paraId="538423F0" w14:textId="585C6E2A"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.2</w:t>
      </w:r>
      <w:r>
        <w:rPr>
          <w:rFonts w:asciiTheme="minorHAnsi" w:eastAsiaTheme="minorEastAsia" w:hAnsiTheme="minorHAnsi" w:cstheme="minorBidi"/>
          <w:kern w:val="2"/>
          <w:sz w:val="22"/>
          <w:szCs w:val="22"/>
          <w:lang w:eastAsia="en-GB"/>
          <w14:ligatures w14:val="standardContextual"/>
        </w:rPr>
        <w:tab/>
      </w:r>
      <w:r>
        <w:t>Two cuts with pattern multiplication</w:t>
      </w:r>
      <w:r>
        <w:tab/>
      </w:r>
      <w:r>
        <w:fldChar w:fldCharType="begin"/>
      </w:r>
      <w:r>
        <w:instrText xml:space="preserve"> PAGEREF _Toc145321015 \h </w:instrText>
      </w:r>
      <w:r>
        <w:fldChar w:fldCharType="separate"/>
      </w:r>
      <w:r>
        <w:t>51</w:t>
      </w:r>
      <w:r>
        <w:fldChar w:fldCharType="end"/>
      </w:r>
    </w:p>
    <w:p w14:paraId="0F638808" w14:textId="29B404F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.3</w:t>
      </w:r>
      <w:r>
        <w:rPr>
          <w:rFonts w:asciiTheme="minorHAnsi" w:eastAsiaTheme="minorEastAsia" w:hAnsiTheme="minorHAnsi" w:cstheme="minorBidi"/>
          <w:kern w:val="2"/>
          <w:sz w:val="22"/>
          <w:szCs w:val="22"/>
          <w:lang w:eastAsia="en-GB"/>
          <w14:ligatures w14:val="standardContextual"/>
        </w:rPr>
        <w:tab/>
      </w:r>
      <w:r>
        <w:t>Two or three cuts</w:t>
      </w:r>
      <w:r>
        <w:tab/>
      </w:r>
      <w:r>
        <w:fldChar w:fldCharType="begin"/>
      </w:r>
      <w:r>
        <w:instrText xml:space="preserve"> PAGEREF _Toc145321016 \h </w:instrText>
      </w:r>
      <w:r>
        <w:fldChar w:fldCharType="separate"/>
      </w:r>
      <w:r>
        <w:t>51</w:t>
      </w:r>
      <w:r>
        <w:fldChar w:fldCharType="end"/>
      </w:r>
    </w:p>
    <w:p w14:paraId="78664636" w14:textId="04B7EDE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.4</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_Toc145321017 \h </w:instrText>
      </w:r>
      <w:r>
        <w:fldChar w:fldCharType="separate"/>
      </w:r>
      <w:r>
        <w:t>51</w:t>
      </w:r>
      <w:r>
        <w:fldChar w:fldCharType="end"/>
      </w:r>
    </w:p>
    <w:p w14:paraId="06A08560" w14:textId="1C0B41C1"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.5</w:t>
      </w:r>
      <w:r>
        <w:rPr>
          <w:rFonts w:asciiTheme="minorHAnsi" w:eastAsiaTheme="minorEastAsia" w:hAnsiTheme="minorHAnsi" w:cstheme="minorBidi"/>
          <w:kern w:val="2"/>
          <w:sz w:val="22"/>
          <w:szCs w:val="22"/>
          <w:lang w:eastAsia="en-GB"/>
          <w14:ligatures w14:val="standardContextual"/>
        </w:rPr>
        <w:tab/>
      </w:r>
      <w:r>
        <w:t>Beam-based directions</w:t>
      </w:r>
      <w:r>
        <w:tab/>
      </w:r>
      <w:r>
        <w:fldChar w:fldCharType="begin"/>
      </w:r>
      <w:r>
        <w:instrText xml:space="preserve"> PAGEREF _Toc145321018 \h </w:instrText>
      </w:r>
      <w:r>
        <w:fldChar w:fldCharType="separate"/>
      </w:r>
      <w:r>
        <w:t>51</w:t>
      </w:r>
      <w:r>
        <w:fldChar w:fldCharType="end"/>
      </w:r>
    </w:p>
    <w:p w14:paraId="57295BD0" w14:textId="0FE60A47"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6.3.2.4</w:t>
      </w:r>
      <w:r>
        <w:rPr>
          <w:rFonts w:asciiTheme="minorHAnsi" w:eastAsiaTheme="minorEastAsia" w:hAnsiTheme="minorHAnsi" w:cstheme="minorBidi"/>
          <w:kern w:val="2"/>
          <w:sz w:val="22"/>
          <w:szCs w:val="22"/>
          <w:lang w:eastAsia="en-GB"/>
          <w14:ligatures w14:val="standardContextual"/>
        </w:rPr>
        <w:tab/>
      </w:r>
      <w:r>
        <w:rPr>
          <w:lang w:eastAsia="en-GB"/>
        </w:rPr>
        <w:t>Procedures for A</w:t>
      </w:r>
      <w:r>
        <w:t>CLR</w:t>
      </w:r>
      <w:r>
        <w:tab/>
      </w:r>
      <w:r>
        <w:fldChar w:fldCharType="begin"/>
      </w:r>
      <w:r>
        <w:instrText xml:space="preserve"> PAGEREF _Toc145321019 \h </w:instrText>
      </w:r>
      <w:r>
        <w:fldChar w:fldCharType="separate"/>
      </w:r>
      <w:r>
        <w:t>51</w:t>
      </w:r>
      <w:r>
        <w:fldChar w:fldCharType="end"/>
      </w:r>
    </w:p>
    <w:p w14:paraId="68B40D48" w14:textId="7DDDD7F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6.3.2.4</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_Toc145321020 \h </w:instrText>
      </w:r>
      <w:r>
        <w:fldChar w:fldCharType="separate"/>
      </w:r>
      <w:r>
        <w:t>51</w:t>
      </w:r>
      <w:r>
        <w:fldChar w:fldCharType="end"/>
      </w:r>
    </w:p>
    <w:p w14:paraId="5E6E7160" w14:textId="4B99433D"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6.3.2.4</w:t>
      </w:r>
      <w:r>
        <w:t>.2</w:t>
      </w:r>
      <w:r>
        <w:rPr>
          <w:rFonts w:asciiTheme="minorHAnsi" w:eastAsiaTheme="minorEastAsia" w:hAnsiTheme="minorHAnsi" w:cstheme="minorBidi"/>
          <w:kern w:val="2"/>
          <w:sz w:val="22"/>
          <w:szCs w:val="22"/>
          <w:lang w:eastAsia="en-GB"/>
          <w14:ligatures w14:val="standardContextual"/>
        </w:rPr>
        <w:tab/>
      </w:r>
      <w:r>
        <w:t>TRP fraction method</w:t>
      </w:r>
      <w:r>
        <w:tab/>
      </w:r>
      <w:r>
        <w:fldChar w:fldCharType="begin"/>
      </w:r>
      <w:r>
        <w:instrText xml:space="preserve"> PAGEREF _Toc145321021 \h </w:instrText>
      </w:r>
      <w:r>
        <w:fldChar w:fldCharType="separate"/>
      </w:r>
      <w:r>
        <w:t>51</w:t>
      </w:r>
      <w:r>
        <w:fldChar w:fldCharType="end"/>
      </w:r>
    </w:p>
    <w:p w14:paraId="4E005122" w14:textId="21C3755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6.3.2.5</w:t>
      </w:r>
      <w:r>
        <w:rPr>
          <w:rFonts w:asciiTheme="minorHAnsi" w:eastAsiaTheme="minorEastAsia" w:hAnsiTheme="minorHAnsi" w:cstheme="minorBidi"/>
          <w:kern w:val="2"/>
          <w:sz w:val="22"/>
          <w:szCs w:val="22"/>
          <w:lang w:eastAsia="en-GB"/>
          <w14:ligatures w14:val="standardContextual"/>
        </w:rPr>
        <w:tab/>
      </w:r>
      <w:r>
        <w:rPr>
          <w:lang w:eastAsia="en-GB"/>
        </w:rPr>
        <w:t>Procedures for transmitter spurious emissions and EMC emissio</w:t>
      </w:r>
      <w:r>
        <w:t>ns</w:t>
      </w:r>
      <w:r>
        <w:tab/>
      </w:r>
      <w:r>
        <w:fldChar w:fldCharType="begin"/>
      </w:r>
      <w:r>
        <w:instrText xml:space="preserve"> PAGEREF _Toc145321022 \h </w:instrText>
      </w:r>
      <w:r>
        <w:fldChar w:fldCharType="separate"/>
      </w:r>
      <w:r>
        <w:t>52</w:t>
      </w:r>
      <w:r>
        <w:fldChar w:fldCharType="end"/>
      </w:r>
    </w:p>
    <w:p w14:paraId="7D355658" w14:textId="730E2BE0"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_Toc145321023 \h </w:instrText>
      </w:r>
      <w:r>
        <w:fldChar w:fldCharType="separate"/>
      </w:r>
      <w:r>
        <w:t>52</w:t>
      </w:r>
      <w:r>
        <w:fldChar w:fldCharType="end"/>
      </w:r>
    </w:p>
    <w:p w14:paraId="023E7BBD" w14:textId="0981956E"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.2</w:t>
      </w:r>
      <w:r>
        <w:rPr>
          <w:rFonts w:asciiTheme="minorHAnsi" w:eastAsiaTheme="minorEastAsia" w:hAnsiTheme="minorHAnsi" w:cstheme="minorBidi"/>
          <w:kern w:val="2"/>
          <w:sz w:val="22"/>
          <w:szCs w:val="22"/>
          <w:lang w:eastAsia="en-GB"/>
          <w14:ligatures w14:val="standardContextual"/>
        </w:rPr>
        <w:tab/>
      </w:r>
      <w:r>
        <w:t>Pre-scan</w:t>
      </w:r>
      <w:r>
        <w:tab/>
      </w:r>
      <w:r>
        <w:fldChar w:fldCharType="begin"/>
      </w:r>
      <w:r>
        <w:instrText xml:space="preserve"> PAGEREF _Toc145321024 \h </w:instrText>
      </w:r>
      <w:r>
        <w:fldChar w:fldCharType="separate"/>
      </w:r>
      <w:r>
        <w:t>52</w:t>
      </w:r>
      <w:r>
        <w:fldChar w:fldCharType="end"/>
      </w:r>
    </w:p>
    <w:p w14:paraId="321DA840" w14:textId="343EEF45"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.3</w:t>
      </w:r>
      <w:r>
        <w:rPr>
          <w:rFonts w:asciiTheme="minorHAnsi" w:eastAsiaTheme="minorEastAsia" w:hAnsiTheme="minorHAnsi" w:cstheme="minorBidi"/>
          <w:kern w:val="2"/>
          <w:sz w:val="22"/>
          <w:szCs w:val="22"/>
          <w:lang w:eastAsia="en-GB"/>
          <w14:ligatures w14:val="standardContextual"/>
        </w:rPr>
        <w:tab/>
      </w:r>
      <w:r>
        <w:t>Peak method</w:t>
      </w:r>
      <w:r>
        <w:tab/>
      </w:r>
      <w:r>
        <w:fldChar w:fldCharType="begin"/>
      </w:r>
      <w:r>
        <w:instrText xml:space="preserve"> PAGEREF _Toc145321025 \h </w:instrText>
      </w:r>
      <w:r>
        <w:fldChar w:fldCharType="separate"/>
      </w:r>
      <w:r>
        <w:t>52</w:t>
      </w:r>
      <w:r>
        <w:fldChar w:fldCharType="end"/>
      </w:r>
    </w:p>
    <w:p w14:paraId="36CC67A2" w14:textId="379EB53D"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.4</w:t>
      </w:r>
      <w:r>
        <w:rPr>
          <w:rFonts w:asciiTheme="minorHAnsi" w:eastAsiaTheme="minorEastAsia" w:hAnsiTheme="minorHAnsi" w:cstheme="minorBidi"/>
          <w:kern w:val="2"/>
          <w:sz w:val="22"/>
          <w:szCs w:val="22"/>
          <w:lang w:eastAsia="en-GB"/>
          <w14:ligatures w14:val="standardContextual"/>
        </w:rPr>
        <w:tab/>
      </w:r>
      <w:r>
        <w:t>Equal sector with peak average method</w:t>
      </w:r>
      <w:r>
        <w:tab/>
      </w:r>
      <w:r>
        <w:fldChar w:fldCharType="begin"/>
      </w:r>
      <w:r>
        <w:instrText xml:space="preserve"> PAGEREF _Toc145321026 \h </w:instrText>
      </w:r>
      <w:r>
        <w:fldChar w:fldCharType="separate"/>
      </w:r>
      <w:r>
        <w:t>53</w:t>
      </w:r>
      <w:r>
        <w:fldChar w:fldCharType="end"/>
      </w:r>
    </w:p>
    <w:p w14:paraId="5AB08E29" w14:textId="7623CAE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.5</w:t>
      </w:r>
      <w:r>
        <w:rPr>
          <w:rFonts w:asciiTheme="minorHAnsi" w:eastAsiaTheme="minorEastAsia" w:hAnsiTheme="minorHAnsi" w:cstheme="minorBidi"/>
          <w:kern w:val="2"/>
          <w:sz w:val="22"/>
          <w:szCs w:val="22"/>
          <w:lang w:eastAsia="en-GB"/>
          <w14:ligatures w14:val="standardContextual"/>
        </w:rPr>
        <w:tab/>
      </w:r>
      <w:r>
        <w:t>Two or three cuts with dense sampling</w:t>
      </w:r>
      <w:r>
        <w:tab/>
      </w:r>
      <w:r>
        <w:fldChar w:fldCharType="begin"/>
      </w:r>
      <w:r>
        <w:instrText xml:space="preserve"> PAGEREF _Toc145321027 \h </w:instrText>
      </w:r>
      <w:r>
        <w:fldChar w:fldCharType="separate"/>
      </w:r>
      <w:r>
        <w:t>53</w:t>
      </w:r>
      <w:r>
        <w:fldChar w:fldCharType="end"/>
      </w:r>
    </w:p>
    <w:p w14:paraId="424AB2B4" w14:textId="6258CE4C"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.6</w:t>
      </w:r>
      <w:r>
        <w:rPr>
          <w:rFonts w:asciiTheme="minorHAnsi" w:eastAsiaTheme="minorEastAsia" w:hAnsiTheme="minorHAnsi" w:cstheme="minorBidi"/>
          <w:kern w:val="2"/>
          <w:sz w:val="22"/>
          <w:szCs w:val="22"/>
          <w:lang w:eastAsia="en-GB"/>
          <w14:ligatures w14:val="standardContextual"/>
        </w:rPr>
        <w:tab/>
      </w:r>
      <w:r>
        <w:t>Full sphere with sparse sampling</w:t>
      </w:r>
      <w:r>
        <w:tab/>
      </w:r>
      <w:r>
        <w:fldChar w:fldCharType="begin"/>
      </w:r>
      <w:r>
        <w:instrText xml:space="preserve"> PAGEREF _Toc145321028 \h </w:instrText>
      </w:r>
      <w:r>
        <w:fldChar w:fldCharType="separate"/>
      </w:r>
      <w:r>
        <w:t>53</w:t>
      </w:r>
      <w:r>
        <w:fldChar w:fldCharType="end"/>
      </w:r>
    </w:p>
    <w:p w14:paraId="46B68E3D" w14:textId="5639FED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.7</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_Toc145321029 \h </w:instrText>
      </w:r>
      <w:r>
        <w:fldChar w:fldCharType="separate"/>
      </w:r>
      <w:r>
        <w:t>54</w:t>
      </w:r>
      <w:r>
        <w:fldChar w:fldCharType="end"/>
      </w:r>
    </w:p>
    <w:p w14:paraId="647B94BF" w14:textId="16E3A36F" w:rsidR="002665E3" w:rsidRDefault="002665E3">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Angular alignment in TRP measurements</w:t>
      </w:r>
      <w:r>
        <w:tab/>
      </w:r>
      <w:r>
        <w:fldChar w:fldCharType="begin"/>
      </w:r>
      <w:r>
        <w:instrText xml:space="preserve"> PAGEREF _Toc145321030 \h </w:instrText>
      </w:r>
      <w:r>
        <w:fldChar w:fldCharType="separate"/>
      </w:r>
      <w:r>
        <w:t>54</w:t>
      </w:r>
      <w:r>
        <w:fldChar w:fldCharType="end"/>
      </w:r>
    </w:p>
    <w:p w14:paraId="74065460" w14:textId="16B6F2C1"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en-GB"/>
        </w:rPr>
        <w:t>6.3.4</w:t>
      </w:r>
      <w:r>
        <w:rPr>
          <w:rFonts w:asciiTheme="minorHAnsi" w:eastAsiaTheme="minorEastAsia" w:hAnsiTheme="minorHAnsi" w:cstheme="minorBidi"/>
          <w:kern w:val="2"/>
          <w:sz w:val="22"/>
          <w:szCs w:val="22"/>
          <w:lang w:eastAsia="en-GB"/>
          <w14:ligatures w14:val="standardContextual"/>
        </w:rPr>
        <w:tab/>
      </w:r>
      <w:r>
        <w:rPr>
          <w:lang w:eastAsia="en-GB"/>
        </w:rPr>
        <w:t>TRP measurement grids</w:t>
      </w:r>
      <w:r>
        <w:tab/>
      </w:r>
      <w:r>
        <w:fldChar w:fldCharType="begin"/>
      </w:r>
      <w:r>
        <w:instrText xml:space="preserve"> PAGEREF _Toc145321031 \h </w:instrText>
      </w:r>
      <w:r>
        <w:fldChar w:fldCharType="separate"/>
      </w:r>
      <w:r>
        <w:t>56</w:t>
      </w:r>
      <w:r>
        <w:fldChar w:fldCharType="end"/>
      </w:r>
    </w:p>
    <w:p w14:paraId="31DFE3C8" w14:textId="02A083CF"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6.3.4.1</w:t>
      </w:r>
      <w:r>
        <w:rPr>
          <w:rFonts w:asciiTheme="minorHAnsi" w:eastAsiaTheme="minorEastAsia" w:hAnsiTheme="minorHAnsi" w:cstheme="minorBidi"/>
          <w:kern w:val="2"/>
          <w:sz w:val="22"/>
          <w:szCs w:val="22"/>
          <w:lang w:eastAsia="en-GB"/>
          <w14:ligatures w14:val="standardContextual"/>
        </w:rPr>
        <w:tab/>
      </w:r>
      <w:r>
        <w:rPr>
          <w:lang w:eastAsia="en-GB"/>
        </w:rPr>
        <w:t>Spherical equal angle grid</w:t>
      </w:r>
      <w:r>
        <w:tab/>
      </w:r>
      <w:r>
        <w:fldChar w:fldCharType="begin"/>
      </w:r>
      <w:r>
        <w:instrText xml:space="preserve"> PAGEREF _Toc145321032 \h </w:instrText>
      </w:r>
      <w:r>
        <w:fldChar w:fldCharType="separate"/>
      </w:r>
      <w:r>
        <w:t>56</w:t>
      </w:r>
      <w:r>
        <w:fldChar w:fldCharType="end"/>
      </w:r>
    </w:p>
    <w:p w14:paraId="753241B3" w14:textId="2A3CDC8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6.3.4.2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_Toc145321033 \h </w:instrText>
      </w:r>
      <w:r>
        <w:fldChar w:fldCharType="separate"/>
      </w:r>
      <w:r>
        <w:t>57</w:t>
      </w:r>
      <w:r>
        <w:fldChar w:fldCharType="end"/>
      </w:r>
    </w:p>
    <w:p w14:paraId="240F6C43" w14:textId="2962FACD"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6.3.4.3</w:t>
      </w:r>
      <w:r>
        <w:rPr>
          <w:rFonts w:asciiTheme="minorHAnsi" w:eastAsiaTheme="minorEastAsia" w:hAnsiTheme="minorHAnsi" w:cstheme="minorBidi"/>
          <w:kern w:val="2"/>
          <w:sz w:val="22"/>
          <w:szCs w:val="22"/>
          <w:lang w:eastAsia="en-GB"/>
          <w14:ligatures w14:val="standardContextual"/>
        </w:rPr>
        <w:tab/>
      </w:r>
      <w:r>
        <w:rPr>
          <w:lang w:eastAsia="en-GB"/>
        </w:rPr>
        <w:t>Spherical equal area grids</w:t>
      </w:r>
      <w:r>
        <w:tab/>
      </w:r>
      <w:r>
        <w:fldChar w:fldCharType="begin"/>
      </w:r>
      <w:r>
        <w:instrText xml:space="preserve"> PAGEREF _Toc145321034 \h </w:instrText>
      </w:r>
      <w:r>
        <w:fldChar w:fldCharType="separate"/>
      </w:r>
      <w:r>
        <w:t>61</w:t>
      </w:r>
      <w:r>
        <w:fldChar w:fldCharType="end"/>
      </w:r>
    </w:p>
    <w:p w14:paraId="7EB9001B" w14:textId="14D0861C"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6.3.4.4</w:t>
      </w:r>
      <w:r>
        <w:rPr>
          <w:rFonts w:asciiTheme="minorHAnsi" w:eastAsiaTheme="minorEastAsia" w:hAnsiTheme="minorHAnsi" w:cstheme="minorBidi"/>
          <w:kern w:val="2"/>
          <w:sz w:val="22"/>
          <w:szCs w:val="22"/>
          <w:lang w:eastAsia="en-GB"/>
          <w14:ligatures w14:val="standardContextual"/>
        </w:rPr>
        <w:tab/>
      </w:r>
      <w:r>
        <w:rPr>
          <w:lang w:eastAsia="en-GB"/>
        </w:rPr>
        <w:t>Spherical Fibonacci grids</w:t>
      </w:r>
      <w:r>
        <w:tab/>
      </w:r>
      <w:r>
        <w:fldChar w:fldCharType="begin"/>
      </w:r>
      <w:r>
        <w:instrText xml:space="preserve"> PAGEREF _Toc145321035 \h </w:instrText>
      </w:r>
      <w:r>
        <w:fldChar w:fldCharType="separate"/>
      </w:r>
      <w:r>
        <w:t>62</w:t>
      </w:r>
      <w:r>
        <w:fldChar w:fldCharType="end"/>
      </w:r>
    </w:p>
    <w:p w14:paraId="1A460DBD" w14:textId="578D734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6.3.4.5</w:t>
      </w:r>
      <w:r>
        <w:rPr>
          <w:rFonts w:asciiTheme="minorHAnsi" w:eastAsiaTheme="minorEastAsia" w:hAnsiTheme="minorHAnsi" w:cstheme="minorBidi"/>
          <w:kern w:val="2"/>
          <w:sz w:val="22"/>
          <w:szCs w:val="22"/>
          <w:lang w:eastAsia="en-GB"/>
          <w14:ligatures w14:val="standardContextual"/>
        </w:rPr>
        <w:tab/>
      </w:r>
      <w:r>
        <w:rPr>
          <w:lang w:eastAsia="en-GB"/>
        </w:rPr>
        <w:t>Orthogonal cuts grids</w:t>
      </w:r>
      <w:r>
        <w:tab/>
      </w:r>
      <w:r>
        <w:fldChar w:fldCharType="begin"/>
      </w:r>
      <w:r>
        <w:instrText xml:space="preserve"> PAGEREF _Toc145321036 \h </w:instrText>
      </w:r>
      <w:r>
        <w:fldChar w:fldCharType="separate"/>
      </w:r>
      <w:r>
        <w:t>63</w:t>
      </w:r>
      <w:r>
        <w:fldChar w:fldCharType="end"/>
      </w:r>
    </w:p>
    <w:p w14:paraId="0C89BDF1" w14:textId="39883C4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6.3.4.6</w:t>
      </w:r>
      <w:r>
        <w:rPr>
          <w:rFonts w:asciiTheme="minorHAnsi" w:eastAsiaTheme="minorEastAsia" w:hAnsiTheme="minorHAnsi" w:cstheme="minorBidi"/>
          <w:kern w:val="2"/>
          <w:sz w:val="22"/>
          <w:szCs w:val="22"/>
          <w:lang w:eastAsia="en-GB"/>
          <w14:ligatures w14:val="standardContextual"/>
        </w:rPr>
        <w:tab/>
      </w:r>
      <w:r>
        <w:rPr>
          <w:lang w:eastAsia="en-GB"/>
        </w:rPr>
        <w:t>Wave vector space sampling grid</w:t>
      </w:r>
      <w:r>
        <w:tab/>
      </w:r>
      <w:r>
        <w:fldChar w:fldCharType="begin"/>
      </w:r>
      <w:r>
        <w:instrText xml:space="preserve"> PAGEREF _Toc145321037 \h </w:instrText>
      </w:r>
      <w:r>
        <w:fldChar w:fldCharType="separate"/>
      </w:r>
      <w:r>
        <w:t>65</w:t>
      </w:r>
      <w:r>
        <w:fldChar w:fldCharType="end"/>
      </w:r>
    </w:p>
    <w:p w14:paraId="1B487575" w14:textId="375D8D7C"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en-GB"/>
        </w:rPr>
        <w:t>6.3.5</w:t>
      </w:r>
      <w:r>
        <w:rPr>
          <w:rFonts w:asciiTheme="minorHAnsi" w:eastAsiaTheme="minorEastAsia" w:hAnsiTheme="minorHAnsi" w:cstheme="minorBidi"/>
          <w:kern w:val="2"/>
          <w:sz w:val="22"/>
          <w:szCs w:val="22"/>
          <w:lang w:eastAsia="en-GB"/>
          <w14:ligatures w14:val="standardContextual"/>
        </w:rPr>
        <w:tab/>
      </w:r>
      <w:r>
        <w:t>Aspects related to measurement of OTA unwanted emission</w:t>
      </w:r>
      <w:r>
        <w:tab/>
      </w:r>
      <w:r>
        <w:fldChar w:fldCharType="begin"/>
      </w:r>
      <w:r>
        <w:instrText xml:space="preserve"> PAGEREF _Toc145321038 \h </w:instrText>
      </w:r>
      <w:r>
        <w:fldChar w:fldCharType="separate"/>
      </w:r>
      <w:r>
        <w:t>68</w:t>
      </w:r>
      <w:r>
        <w:fldChar w:fldCharType="end"/>
      </w:r>
    </w:p>
    <w:p w14:paraId="45CED81B" w14:textId="35A4377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6.3.5.1</w:t>
      </w:r>
      <w:r>
        <w:rPr>
          <w:rFonts w:asciiTheme="minorHAnsi" w:eastAsiaTheme="minorEastAsia" w:hAnsiTheme="minorHAnsi" w:cstheme="minorBidi"/>
          <w:kern w:val="2"/>
          <w:sz w:val="22"/>
          <w:szCs w:val="22"/>
          <w:lang w:eastAsia="en-GB"/>
          <w14:ligatures w14:val="standardContextual"/>
        </w:rPr>
        <w:tab/>
      </w:r>
      <w:r>
        <w:t>Test range</w:t>
      </w:r>
      <w:r>
        <w:tab/>
      </w:r>
      <w:r>
        <w:fldChar w:fldCharType="begin"/>
      </w:r>
      <w:r>
        <w:instrText xml:space="preserve"> PAGEREF _Toc145321039 \h </w:instrText>
      </w:r>
      <w:r>
        <w:fldChar w:fldCharType="separate"/>
      </w:r>
      <w:r>
        <w:t>68</w:t>
      </w:r>
      <w:r>
        <w:fldChar w:fldCharType="end"/>
      </w:r>
    </w:p>
    <w:p w14:paraId="2B454C0B" w14:textId="46BD8DE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t>6.3.5.2</w:t>
      </w:r>
      <w:r>
        <w:rPr>
          <w:rFonts w:asciiTheme="minorHAnsi" w:eastAsiaTheme="minorEastAsia" w:hAnsiTheme="minorHAnsi" w:cstheme="minorBidi"/>
          <w:kern w:val="2"/>
          <w:sz w:val="22"/>
          <w:szCs w:val="22"/>
          <w:lang w:eastAsia="en-GB"/>
          <w14:ligatures w14:val="standardContextual"/>
        </w:rPr>
        <w:tab/>
      </w:r>
      <w:r>
        <w:t>Measurement distance</w:t>
      </w:r>
      <w:r>
        <w:tab/>
      </w:r>
      <w:r>
        <w:fldChar w:fldCharType="begin"/>
      </w:r>
      <w:r>
        <w:instrText xml:space="preserve"> PAGEREF _Toc145321040 \h </w:instrText>
      </w:r>
      <w:r>
        <w:fldChar w:fldCharType="separate"/>
      </w:r>
      <w:r>
        <w:t>69</w:t>
      </w:r>
      <w:r>
        <w:fldChar w:fldCharType="end"/>
      </w:r>
    </w:p>
    <w:p w14:paraId="1C82F95F" w14:textId="3547138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en-GB"/>
        </w:rPr>
        <w:lastRenderedPageBreak/>
        <w:t>6.3.5.3</w:t>
      </w:r>
      <w:r>
        <w:rPr>
          <w:rFonts w:asciiTheme="minorHAnsi" w:eastAsiaTheme="minorEastAsia" w:hAnsiTheme="minorHAnsi" w:cstheme="minorBidi"/>
          <w:kern w:val="2"/>
          <w:sz w:val="22"/>
          <w:szCs w:val="22"/>
          <w:lang w:eastAsia="en-GB"/>
          <w14:ligatures w14:val="standardContextual"/>
        </w:rPr>
        <w:tab/>
      </w:r>
      <w:r>
        <w:t>Sampling grid selection</w:t>
      </w:r>
      <w:r>
        <w:tab/>
      </w:r>
      <w:r>
        <w:fldChar w:fldCharType="begin"/>
      </w:r>
      <w:r>
        <w:instrText xml:space="preserve"> PAGEREF _Toc145321041 \h </w:instrText>
      </w:r>
      <w:r>
        <w:fldChar w:fldCharType="separate"/>
      </w:r>
      <w:r>
        <w:t>69</w:t>
      </w:r>
      <w:r>
        <w:fldChar w:fldCharType="end"/>
      </w:r>
    </w:p>
    <w:p w14:paraId="67A56DE7" w14:textId="2E566BD3"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en-GB"/>
        </w:rPr>
        <w:t>6.3.6</w:t>
      </w:r>
      <w:r>
        <w:rPr>
          <w:rFonts w:asciiTheme="minorHAnsi" w:eastAsiaTheme="minorEastAsia" w:hAnsiTheme="minorHAnsi" w:cstheme="minorBidi"/>
          <w:kern w:val="2"/>
          <w:sz w:val="22"/>
          <w:szCs w:val="22"/>
          <w:lang w:eastAsia="en-GB"/>
          <w14:ligatures w14:val="standardContextual"/>
        </w:rPr>
        <w:tab/>
      </w:r>
      <w:r>
        <w:rPr>
          <w:lang w:eastAsia="en-GB"/>
        </w:rPr>
        <w:t>TRP summation error</w:t>
      </w:r>
      <w:r>
        <w:tab/>
      </w:r>
      <w:r>
        <w:fldChar w:fldCharType="begin"/>
      </w:r>
      <w:r>
        <w:instrText xml:space="preserve"> PAGEREF _Toc145321042 \h </w:instrText>
      </w:r>
      <w:r>
        <w:fldChar w:fldCharType="separate"/>
      </w:r>
      <w:r>
        <w:t>69</w:t>
      </w:r>
      <w:r>
        <w:fldChar w:fldCharType="end"/>
      </w:r>
    </w:p>
    <w:p w14:paraId="50762031" w14:textId="65DA3F0E"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en-GB"/>
        </w:rPr>
        <w:t>6.4</w:t>
      </w:r>
      <w:r>
        <w:rPr>
          <w:rFonts w:asciiTheme="minorHAnsi" w:eastAsiaTheme="minorEastAsia" w:hAnsiTheme="minorHAnsi" w:cstheme="minorBidi"/>
          <w:kern w:val="2"/>
          <w:sz w:val="22"/>
          <w:szCs w:val="22"/>
          <w:lang w:eastAsia="en-GB"/>
          <w14:ligatures w14:val="standardContextual"/>
        </w:rPr>
        <w:tab/>
      </w:r>
      <w:r>
        <w:rPr>
          <w:lang w:eastAsia="en-GB"/>
        </w:rPr>
        <w:t>Co-location measurements</w:t>
      </w:r>
      <w:r>
        <w:tab/>
      </w:r>
      <w:r>
        <w:fldChar w:fldCharType="begin"/>
      </w:r>
      <w:r>
        <w:instrText xml:space="preserve"> PAGEREF _Toc145321043 \h </w:instrText>
      </w:r>
      <w:r>
        <w:fldChar w:fldCharType="separate"/>
      </w:r>
      <w:r>
        <w:t>70</w:t>
      </w:r>
      <w:r>
        <w:fldChar w:fldCharType="end"/>
      </w:r>
    </w:p>
    <w:p w14:paraId="5EBDD981" w14:textId="78316340" w:rsidR="002665E3" w:rsidRDefault="002665E3">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_Toc145321044 \h </w:instrText>
      </w:r>
      <w:r>
        <w:fldChar w:fldCharType="separate"/>
      </w:r>
      <w:r>
        <w:t>70</w:t>
      </w:r>
      <w:r>
        <w:fldChar w:fldCharType="end"/>
      </w:r>
    </w:p>
    <w:p w14:paraId="344E24AC" w14:textId="4E407573" w:rsidR="002665E3" w:rsidRDefault="002665E3">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Co-location test antenna</w:t>
      </w:r>
      <w:r>
        <w:tab/>
      </w:r>
      <w:r>
        <w:fldChar w:fldCharType="begin"/>
      </w:r>
      <w:r>
        <w:instrText xml:space="preserve"> PAGEREF _Toc145321045 \h </w:instrText>
      </w:r>
      <w:r>
        <w:fldChar w:fldCharType="separate"/>
      </w:r>
      <w:r>
        <w:t>71</w:t>
      </w:r>
      <w:r>
        <w:fldChar w:fldCharType="end"/>
      </w:r>
    </w:p>
    <w:p w14:paraId="34E1A929" w14:textId="6CC225CD" w:rsidR="002665E3" w:rsidRDefault="002665E3">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Standard test antenna</w:t>
      </w:r>
      <w:r>
        <w:tab/>
      </w:r>
      <w:r>
        <w:fldChar w:fldCharType="begin"/>
      </w:r>
      <w:r>
        <w:instrText xml:space="preserve"> PAGEREF _Toc145321046 \h </w:instrText>
      </w:r>
      <w:r>
        <w:fldChar w:fldCharType="separate"/>
      </w:r>
      <w:r>
        <w:t>71</w:t>
      </w:r>
      <w:r>
        <w:fldChar w:fldCharType="end"/>
      </w:r>
    </w:p>
    <w:p w14:paraId="50235918" w14:textId="68A35619"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en-GB"/>
        </w:rPr>
        <w:t>6.5</w:t>
      </w:r>
      <w:r>
        <w:rPr>
          <w:rFonts w:asciiTheme="minorHAnsi" w:eastAsiaTheme="minorEastAsia" w:hAnsiTheme="minorHAnsi" w:cstheme="minorBidi"/>
          <w:kern w:val="2"/>
          <w:sz w:val="22"/>
          <w:szCs w:val="22"/>
          <w:lang w:eastAsia="en-GB"/>
          <w14:ligatures w14:val="standardContextual"/>
        </w:rPr>
        <w:tab/>
      </w:r>
      <w:r>
        <w:rPr>
          <w:lang w:eastAsia="en-GB"/>
        </w:rPr>
        <w:t>Requirements classification</w:t>
      </w:r>
      <w:r>
        <w:tab/>
      </w:r>
      <w:r>
        <w:fldChar w:fldCharType="begin"/>
      </w:r>
      <w:r>
        <w:instrText xml:space="preserve"> PAGEREF _Toc145321047 \h </w:instrText>
      </w:r>
      <w:r>
        <w:fldChar w:fldCharType="separate"/>
      </w:r>
      <w:r>
        <w:t>71</w:t>
      </w:r>
      <w:r>
        <w:fldChar w:fldCharType="end"/>
      </w:r>
    </w:p>
    <w:p w14:paraId="771DC754" w14:textId="0677EF9E" w:rsidR="002665E3" w:rsidRDefault="002665E3">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OTA m</w:t>
      </w:r>
      <w:r>
        <w:rPr>
          <w:lang w:eastAsia="sv-SE"/>
        </w:rPr>
        <w:t>easurement systems</w:t>
      </w:r>
      <w:r>
        <w:tab/>
      </w:r>
      <w:r>
        <w:fldChar w:fldCharType="begin"/>
      </w:r>
      <w:r>
        <w:instrText xml:space="preserve"> PAGEREF _Toc145321048 \h </w:instrText>
      </w:r>
      <w:r>
        <w:fldChar w:fldCharType="separate"/>
      </w:r>
      <w:r>
        <w:t>73</w:t>
      </w:r>
      <w:r>
        <w:fldChar w:fldCharType="end"/>
      </w:r>
    </w:p>
    <w:p w14:paraId="4C74EB02" w14:textId="3396A7CE" w:rsidR="002665E3" w:rsidRDefault="002665E3">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_Toc145321049 \h </w:instrText>
      </w:r>
      <w:r>
        <w:fldChar w:fldCharType="separate"/>
      </w:r>
      <w:r>
        <w:t>73</w:t>
      </w:r>
      <w:r>
        <w:fldChar w:fldCharType="end"/>
      </w:r>
    </w:p>
    <w:p w14:paraId="3C68918E" w14:textId="7472FBF6" w:rsidR="002665E3" w:rsidRDefault="002665E3">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_Toc145321050 \h </w:instrText>
      </w:r>
      <w:r>
        <w:fldChar w:fldCharType="separate"/>
      </w:r>
      <w:r>
        <w:t>73</w:t>
      </w:r>
      <w:r>
        <w:fldChar w:fldCharType="end"/>
      </w:r>
    </w:p>
    <w:p w14:paraId="12A4C8A9" w14:textId="732DC8B8"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Normal test conditions</w:t>
      </w:r>
      <w:r>
        <w:tab/>
      </w:r>
      <w:r>
        <w:fldChar w:fldCharType="begin"/>
      </w:r>
      <w:r>
        <w:instrText xml:space="preserve"> PAGEREF _Toc145321051 \h </w:instrText>
      </w:r>
      <w:r>
        <w:fldChar w:fldCharType="separate"/>
      </w:r>
      <w:r>
        <w:t>73</w:t>
      </w:r>
      <w:r>
        <w:fldChar w:fldCharType="end"/>
      </w:r>
    </w:p>
    <w:p w14:paraId="56B2A73A" w14:textId="1C9B8243"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7.2.2</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Extreme test conditions</w:t>
      </w:r>
      <w:r>
        <w:tab/>
      </w:r>
      <w:r>
        <w:fldChar w:fldCharType="begin"/>
      </w:r>
      <w:r>
        <w:instrText xml:space="preserve"> PAGEREF _Toc145321052 \h </w:instrText>
      </w:r>
      <w:r>
        <w:fldChar w:fldCharType="separate"/>
      </w:r>
      <w:r>
        <w:t>77</w:t>
      </w:r>
      <w:r>
        <w:fldChar w:fldCharType="end"/>
      </w:r>
    </w:p>
    <w:p w14:paraId="1EC63FE1" w14:textId="58ABA96B"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7.2.3</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_Toc145321053 \h </w:instrText>
      </w:r>
      <w:r>
        <w:fldChar w:fldCharType="separate"/>
      </w:r>
      <w:r>
        <w:t>77</w:t>
      </w:r>
      <w:r>
        <w:fldChar w:fldCharType="end"/>
      </w:r>
    </w:p>
    <w:p w14:paraId="368D4C1E" w14:textId="2D56B9EB" w:rsidR="002665E3" w:rsidRDefault="002665E3">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_Toc145321054 \h </w:instrText>
      </w:r>
      <w:r>
        <w:fldChar w:fldCharType="separate"/>
      </w:r>
      <w:r>
        <w:t>77</w:t>
      </w:r>
      <w:r>
        <w:fldChar w:fldCharType="end"/>
      </w:r>
    </w:p>
    <w:p w14:paraId="65ADE945" w14:textId="52BA2BEB"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Normal test conditions</w:t>
      </w:r>
      <w:r>
        <w:tab/>
      </w:r>
      <w:r>
        <w:fldChar w:fldCharType="begin"/>
      </w:r>
      <w:r>
        <w:instrText xml:space="preserve"> PAGEREF _Toc145321055 \h </w:instrText>
      </w:r>
      <w:r>
        <w:fldChar w:fldCharType="separate"/>
      </w:r>
      <w:r>
        <w:t>77</w:t>
      </w:r>
      <w:r>
        <w:fldChar w:fldCharType="end"/>
      </w:r>
    </w:p>
    <w:p w14:paraId="5BDAFC1E" w14:textId="26532383"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Extreme test conditions</w:t>
      </w:r>
      <w:r>
        <w:tab/>
      </w:r>
      <w:r>
        <w:fldChar w:fldCharType="begin"/>
      </w:r>
      <w:r>
        <w:instrText xml:space="preserve"> PAGEREF _Toc145321056 \h </w:instrText>
      </w:r>
      <w:r>
        <w:fldChar w:fldCharType="separate"/>
      </w:r>
      <w:r>
        <w:t>80</w:t>
      </w:r>
      <w:r>
        <w:fldChar w:fldCharType="end"/>
      </w:r>
    </w:p>
    <w:p w14:paraId="7B06F4FE" w14:textId="00AE4D5C"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_Toc145321057 \h </w:instrText>
      </w:r>
      <w:r>
        <w:fldChar w:fldCharType="separate"/>
      </w:r>
      <w:r>
        <w:t>81</w:t>
      </w:r>
      <w:r>
        <w:fldChar w:fldCharType="end"/>
      </w:r>
    </w:p>
    <w:p w14:paraId="54F1BC44" w14:textId="64C3ED7E" w:rsidR="002665E3" w:rsidRDefault="002665E3">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_Toc145321058 \h </w:instrText>
      </w:r>
      <w:r>
        <w:fldChar w:fldCharType="separate"/>
      </w:r>
      <w:r>
        <w:t>81</w:t>
      </w:r>
      <w:r>
        <w:fldChar w:fldCharType="end"/>
      </w:r>
    </w:p>
    <w:p w14:paraId="58D0709E" w14:textId="3C9F29B5"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_Toc145321059 \h </w:instrText>
      </w:r>
      <w:r>
        <w:fldChar w:fldCharType="separate"/>
      </w:r>
      <w:r>
        <w:t>81</w:t>
      </w:r>
      <w:r>
        <w:fldChar w:fldCharType="end"/>
      </w:r>
    </w:p>
    <w:p w14:paraId="4F7D3729" w14:textId="015123E6"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_Toc145321060 \h </w:instrText>
      </w:r>
      <w:r>
        <w:fldChar w:fldCharType="separate"/>
      </w:r>
      <w:r>
        <w:t>82</w:t>
      </w:r>
      <w:r>
        <w:fldChar w:fldCharType="end"/>
      </w:r>
    </w:p>
    <w:p w14:paraId="11BA10F7" w14:textId="08CC340B" w:rsidR="002665E3" w:rsidRDefault="002665E3">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rPr>
          <w:lang w:eastAsia="sv-SE"/>
        </w:rPr>
        <w:t>Near Field Test Range</w:t>
      </w:r>
      <w:r>
        <w:tab/>
      </w:r>
      <w:r>
        <w:fldChar w:fldCharType="begin"/>
      </w:r>
      <w:r>
        <w:instrText xml:space="preserve"> PAGEREF _Toc145321061 \h </w:instrText>
      </w:r>
      <w:r>
        <w:fldChar w:fldCharType="separate"/>
      </w:r>
      <w:r>
        <w:t>83</w:t>
      </w:r>
      <w:r>
        <w:fldChar w:fldCharType="end"/>
      </w:r>
    </w:p>
    <w:p w14:paraId="2A298AE1" w14:textId="722B9F69"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_Toc145321062 \h </w:instrText>
      </w:r>
      <w:r>
        <w:fldChar w:fldCharType="separate"/>
      </w:r>
      <w:r>
        <w:t>83</w:t>
      </w:r>
      <w:r>
        <w:fldChar w:fldCharType="end"/>
      </w:r>
    </w:p>
    <w:p w14:paraId="16C1A797" w14:textId="7E71993E"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_Toc145321063 \h </w:instrText>
      </w:r>
      <w:r>
        <w:fldChar w:fldCharType="separate"/>
      </w:r>
      <w:r>
        <w:t>83</w:t>
      </w:r>
      <w:r>
        <w:fldChar w:fldCharType="end"/>
      </w:r>
    </w:p>
    <w:p w14:paraId="1E471B22" w14:textId="3F54BB98"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7.5.2.1</w:t>
      </w:r>
      <w:r>
        <w:rPr>
          <w:rFonts w:asciiTheme="minorHAnsi" w:eastAsiaTheme="minorEastAsia" w:hAnsiTheme="minorHAnsi" w:cstheme="minorBidi"/>
          <w:kern w:val="2"/>
          <w:sz w:val="22"/>
          <w:szCs w:val="22"/>
          <w:lang w:eastAsia="en-GB"/>
          <w14:ligatures w14:val="standardContextual"/>
        </w:rPr>
        <w:tab/>
      </w:r>
      <w:r>
        <w:rPr>
          <w:lang w:eastAsia="sv-SE"/>
        </w:rPr>
        <w:t xml:space="preserve">OTA </w:t>
      </w:r>
      <w:r>
        <w:t>EVM measurement</w:t>
      </w:r>
      <w:r>
        <w:tab/>
      </w:r>
      <w:r>
        <w:fldChar w:fldCharType="begin"/>
      </w:r>
      <w:r>
        <w:instrText xml:space="preserve"> PAGEREF _Toc145321064 \h </w:instrText>
      </w:r>
      <w:r>
        <w:fldChar w:fldCharType="separate"/>
      </w:r>
      <w:r>
        <w:t>83</w:t>
      </w:r>
      <w:r>
        <w:fldChar w:fldCharType="end"/>
      </w:r>
    </w:p>
    <w:p w14:paraId="28E8A193" w14:textId="723049AC" w:rsidR="002665E3" w:rsidRDefault="002665E3">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OTA RX directional requirements</w:t>
      </w:r>
      <w:r>
        <w:tab/>
      </w:r>
      <w:r>
        <w:fldChar w:fldCharType="begin"/>
      </w:r>
      <w:r>
        <w:instrText xml:space="preserve"> PAGEREF _Toc145321065 \h </w:instrText>
      </w:r>
      <w:r>
        <w:fldChar w:fldCharType="separate"/>
      </w:r>
      <w:r>
        <w:t>83</w:t>
      </w:r>
      <w:r>
        <w:fldChar w:fldCharType="end"/>
      </w:r>
    </w:p>
    <w:p w14:paraId="7F8B3D0B" w14:textId="4DFAE2E6" w:rsidR="002665E3" w:rsidRDefault="002665E3">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OTA sensitivity measurement</w:t>
      </w:r>
      <w:r>
        <w:tab/>
      </w:r>
      <w:r>
        <w:fldChar w:fldCharType="begin"/>
      </w:r>
      <w:r>
        <w:instrText xml:space="preserve"> PAGEREF _Toc145321066 \h </w:instrText>
      </w:r>
      <w:r>
        <w:fldChar w:fldCharType="separate"/>
      </w:r>
      <w:r>
        <w:t>83</w:t>
      </w:r>
      <w:r>
        <w:fldChar w:fldCharType="end"/>
      </w:r>
    </w:p>
    <w:p w14:paraId="1BB1DB7D" w14:textId="2666E47F" w:rsidR="002665E3" w:rsidRDefault="002665E3">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_Toc145321067 \h </w:instrText>
      </w:r>
      <w:r>
        <w:fldChar w:fldCharType="separate"/>
      </w:r>
      <w:r>
        <w:t>84</w:t>
      </w:r>
      <w:r>
        <w:fldChar w:fldCharType="end"/>
      </w:r>
    </w:p>
    <w:p w14:paraId="113E1411" w14:textId="069D98AC" w:rsidR="002665E3" w:rsidRDefault="002665E3">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rPr>
          <w:lang w:eastAsia="sv-SE"/>
        </w:rPr>
        <w:t>Measurement system</w:t>
      </w:r>
      <w:r>
        <w:t xml:space="preserve"> description</w:t>
      </w:r>
      <w:r>
        <w:tab/>
      </w:r>
      <w:r>
        <w:fldChar w:fldCharType="begin"/>
      </w:r>
      <w:r>
        <w:instrText xml:space="preserve"> PAGEREF _Toc145321068 \h </w:instrText>
      </w:r>
      <w:r>
        <w:fldChar w:fldCharType="separate"/>
      </w:r>
      <w:r>
        <w:t>84</w:t>
      </w:r>
      <w:r>
        <w:fldChar w:fldCharType="end"/>
      </w:r>
    </w:p>
    <w:p w14:paraId="159498DC" w14:textId="5B991A8D" w:rsidR="002665E3" w:rsidRDefault="002665E3">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Test method limitations</w:t>
      </w:r>
      <w:r>
        <w:tab/>
      </w:r>
      <w:r>
        <w:fldChar w:fldCharType="begin"/>
      </w:r>
      <w:r>
        <w:instrText xml:space="preserve"> PAGEREF _Toc145321069 \h </w:instrText>
      </w:r>
      <w:r>
        <w:fldChar w:fldCharType="separate"/>
      </w:r>
      <w:r>
        <w:t>86</w:t>
      </w:r>
      <w:r>
        <w:fldChar w:fldCharType="end"/>
      </w:r>
    </w:p>
    <w:p w14:paraId="00B8EABF" w14:textId="500BB50E" w:rsidR="002665E3" w:rsidRDefault="002665E3">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_Toc145321070 \h </w:instrText>
      </w:r>
      <w:r>
        <w:fldChar w:fldCharType="separate"/>
      </w:r>
      <w:r>
        <w:t>86</w:t>
      </w:r>
      <w:r>
        <w:fldChar w:fldCharType="end"/>
      </w:r>
    </w:p>
    <w:p w14:paraId="5112450D" w14:textId="28C9AF1E"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7.7.0</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_Toc145321071 \h </w:instrText>
      </w:r>
      <w:r>
        <w:fldChar w:fldCharType="separate"/>
      </w:r>
      <w:r>
        <w:t>86</w:t>
      </w:r>
      <w:r>
        <w:fldChar w:fldCharType="end"/>
      </w:r>
    </w:p>
    <w:p w14:paraId="44EFEF3F" w14:textId="78BF1BDE"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_Toc145321072 \h </w:instrText>
      </w:r>
      <w:r>
        <w:fldChar w:fldCharType="separate"/>
      </w:r>
      <w:r>
        <w:t>86</w:t>
      </w:r>
      <w:r>
        <w:fldChar w:fldCharType="end"/>
      </w:r>
    </w:p>
    <w:p w14:paraId="43BA1BED" w14:textId="1A1010E7" w:rsidR="002665E3" w:rsidRDefault="002665E3">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Test method limitations (co-location requirements)</w:t>
      </w:r>
      <w:r>
        <w:tab/>
      </w:r>
      <w:r>
        <w:fldChar w:fldCharType="begin"/>
      </w:r>
      <w:r>
        <w:instrText xml:space="preserve"> PAGEREF _Toc145321073 \h </w:instrText>
      </w:r>
      <w:r>
        <w:fldChar w:fldCharType="separate"/>
      </w:r>
      <w:r>
        <w:t>88</w:t>
      </w:r>
      <w:r>
        <w:fldChar w:fldCharType="end"/>
      </w:r>
    </w:p>
    <w:p w14:paraId="55CE3D58" w14:textId="5FE55D25"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_Toc145321074 \h </w:instrText>
      </w:r>
      <w:r>
        <w:fldChar w:fldCharType="separate"/>
      </w:r>
      <w:r>
        <w:t>88</w:t>
      </w:r>
      <w:r>
        <w:fldChar w:fldCharType="end"/>
      </w:r>
    </w:p>
    <w:p w14:paraId="64144889" w14:textId="2A881148" w:rsidR="002665E3" w:rsidRDefault="002665E3">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Test method limitations (out-of-band TRP requirements)</w:t>
      </w:r>
      <w:r>
        <w:tab/>
      </w:r>
      <w:r>
        <w:fldChar w:fldCharType="begin"/>
      </w:r>
      <w:r>
        <w:instrText xml:space="preserve"> PAGEREF _Toc145321075 \h </w:instrText>
      </w:r>
      <w:r>
        <w:fldChar w:fldCharType="separate"/>
      </w:r>
      <w:r>
        <w:t>88</w:t>
      </w:r>
      <w:r>
        <w:fldChar w:fldCharType="end"/>
      </w:r>
    </w:p>
    <w:p w14:paraId="792F9B5D" w14:textId="51EC97D9" w:rsidR="002665E3" w:rsidRDefault="002665E3">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_Toc145321076 \h </w:instrText>
      </w:r>
      <w:r>
        <w:fldChar w:fldCharType="separate"/>
      </w:r>
      <w:r>
        <w:t>88</w:t>
      </w:r>
      <w:r>
        <w:fldChar w:fldCharType="end"/>
      </w:r>
    </w:p>
    <w:p w14:paraId="326838B2" w14:textId="242886A1"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_Toc145321077 \h </w:instrText>
      </w:r>
      <w:r>
        <w:fldChar w:fldCharType="separate"/>
      </w:r>
      <w:r>
        <w:t>88</w:t>
      </w:r>
      <w:r>
        <w:fldChar w:fldCharType="end"/>
      </w:r>
    </w:p>
    <w:p w14:paraId="6353CC85" w14:textId="7FA5E13E"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_Toc145321078 \h </w:instrText>
      </w:r>
      <w:r>
        <w:fldChar w:fldCharType="separate"/>
      </w:r>
      <w:r>
        <w:t>91</w:t>
      </w:r>
      <w:r>
        <w:fldChar w:fldCharType="end"/>
      </w:r>
    </w:p>
    <w:p w14:paraId="20D9EB93" w14:textId="6B9B3AD8" w:rsidR="002665E3" w:rsidRDefault="002665E3">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Measurement system c</w:t>
      </w:r>
      <w:r>
        <w:rPr>
          <w:lang w:eastAsia="sv-SE"/>
        </w:rPr>
        <w:t>alibration</w:t>
      </w:r>
      <w:r>
        <w:tab/>
      </w:r>
      <w:r>
        <w:fldChar w:fldCharType="begin"/>
      </w:r>
      <w:r>
        <w:instrText xml:space="preserve"> PAGEREF _Toc145321079 \h </w:instrText>
      </w:r>
      <w:r>
        <w:fldChar w:fldCharType="separate"/>
      </w:r>
      <w:r>
        <w:t>91</w:t>
      </w:r>
      <w:r>
        <w:fldChar w:fldCharType="end"/>
      </w:r>
    </w:p>
    <w:p w14:paraId="632F3766" w14:textId="12C31A10"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sv-SE"/>
        </w:rP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_Toc145321080 \h </w:instrText>
      </w:r>
      <w:r>
        <w:fldChar w:fldCharType="separate"/>
      </w:r>
      <w:r>
        <w:t>91</w:t>
      </w:r>
      <w:r>
        <w:fldChar w:fldCharType="end"/>
      </w:r>
    </w:p>
    <w:p w14:paraId="256D2B75" w14:textId="2AE4F25B"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sv-SE"/>
        </w:rPr>
        <w:t>8.2</w:t>
      </w:r>
      <w:r>
        <w:rPr>
          <w:rFonts w:asciiTheme="minorHAnsi" w:eastAsiaTheme="minorEastAsia" w:hAnsiTheme="minorHAnsi" w:cstheme="minorBidi"/>
          <w:kern w:val="2"/>
          <w:sz w:val="22"/>
          <w:szCs w:val="22"/>
          <w:lang w:eastAsia="en-GB"/>
          <w14:ligatures w14:val="standardContextual"/>
        </w:rPr>
        <w:tab/>
      </w:r>
      <w:r>
        <w:t>Indoor Anechoic Chamber calibration</w:t>
      </w:r>
      <w:r>
        <w:tab/>
      </w:r>
      <w:r>
        <w:fldChar w:fldCharType="begin"/>
      </w:r>
      <w:r>
        <w:instrText xml:space="preserve"> PAGEREF _Toc145321081 \h </w:instrText>
      </w:r>
      <w:r>
        <w:fldChar w:fldCharType="separate"/>
      </w:r>
      <w:r>
        <w:t>91</w:t>
      </w:r>
      <w:r>
        <w:fldChar w:fldCharType="end"/>
      </w:r>
    </w:p>
    <w:p w14:paraId="6828F474" w14:textId="3A894048"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sv-SE"/>
        </w:rPr>
        <w:t>8.3</w:t>
      </w:r>
      <w:r>
        <w:rPr>
          <w:rFonts w:asciiTheme="minorHAnsi" w:eastAsiaTheme="minorEastAsia" w:hAnsiTheme="minorHAnsi" w:cstheme="minorBidi"/>
          <w:kern w:val="2"/>
          <w:sz w:val="22"/>
          <w:szCs w:val="22"/>
          <w:lang w:eastAsia="en-GB"/>
          <w14:ligatures w14:val="standardContextual"/>
        </w:rPr>
        <w:tab/>
      </w:r>
      <w:r>
        <w:t>Compact Antenna Test Range calibration</w:t>
      </w:r>
      <w:r>
        <w:tab/>
      </w:r>
      <w:r>
        <w:fldChar w:fldCharType="begin"/>
      </w:r>
      <w:r>
        <w:instrText xml:space="preserve"> PAGEREF _Toc145321082 \h </w:instrText>
      </w:r>
      <w:r>
        <w:fldChar w:fldCharType="separate"/>
      </w:r>
      <w:r>
        <w:t>93</w:t>
      </w:r>
      <w:r>
        <w:fldChar w:fldCharType="end"/>
      </w:r>
    </w:p>
    <w:p w14:paraId="0636F4E3" w14:textId="6F3CCC2B"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sv-SE"/>
        </w:rPr>
        <w:t>8.4</w:t>
      </w:r>
      <w:r>
        <w:rPr>
          <w:rFonts w:asciiTheme="minorHAnsi" w:eastAsiaTheme="minorEastAsia" w:hAnsiTheme="minorHAnsi" w:cstheme="minorBidi"/>
          <w:kern w:val="2"/>
          <w:sz w:val="22"/>
          <w:szCs w:val="22"/>
          <w:lang w:eastAsia="en-GB"/>
          <w14:ligatures w14:val="standardContextual"/>
        </w:rPr>
        <w:tab/>
      </w:r>
      <w:r>
        <w:t>One Dimensional Test Range calibration</w:t>
      </w:r>
      <w:r>
        <w:tab/>
      </w:r>
      <w:r>
        <w:fldChar w:fldCharType="begin"/>
      </w:r>
      <w:r>
        <w:instrText xml:space="preserve"> PAGEREF _Toc145321083 \h </w:instrText>
      </w:r>
      <w:r>
        <w:fldChar w:fldCharType="separate"/>
      </w:r>
      <w:r>
        <w:t>96</w:t>
      </w:r>
      <w:r>
        <w:fldChar w:fldCharType="end"/>
      </w:r>
    </w:p>
    <w:p w14:paraId="055D6DC7" w14:textId="346F10BA"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sv-SE"/>
        </w:rPr>
        <w:t>8.5</w:t>
      </w:r>
      <w:r>
        <w:rPr>
          <w:rFonts w:asciiTheme="minorHAnsi" w:eastAsiaTheme="minorEastAsia" w:hAnsiTheme="minorHAnsi" w:cstheme="minorBidi"/>
          <w:kern w:val="2"/>
          <w:sz w:val="22"/>
          <w:szCs w:val="22"/>
          <w:lang w:eastAsia="en-GB"/>
          <w14:ligatures w14:val="standardContextual"/>
        </w:rPr>
        <w:tab/>
      </w:r>
      <w:r>
        <w:t>Near Field Test Range calibration</w:t>
      </w:r>
      <w:r>
        <w:tab/>
      </w:r>
      <w:r>
        <w:fldChar w:fldCharType="begin"/>
      </w:r>
      <w:r>
        <w:instrText xml:space="preserve"> PAGEREF _Toc145321084 \h </w:instrText>
      </w:r>
      <w:r>
        <w:fldChar w:fldCharType="separate"/>
      </w:r>
      <w:r>
        <w:t>96</w:t>
      </w:r>
      <w:r>
        <w:fldChar w:fldCharType="end"/>
      </w:r>
    </w:p>
    <w:p w14:paraId="6C491F71" w14:textId="2073A3DA"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sv-SE"/>
        </w:rPr>
        <w:t>8.6</w:t>
      </w:r>
      <w:r>
        <w:rPr>
          <w:rFonts w:asciiTheme="minorHAnsi" w:eastAsiaTheme="minorEastAsia" w:hAnsiTheme="minorHAnsi" w:cstheme="minorBidi"/>
          <w:kern w:val="2"/>
          <w:sz w:val="22"/>
          <w:szCs w:val="22"/>
          <w:lang w:eastAsia="en-GB"/>
          <w14:ligatures w14:val="standardContextual"/>
        </w:rPr>
        <w:tab/>
      </w:r>
      <w:r>
        <w:t>Plane Wave Synthesizer calibration</w:t>
      </w:r>
      <w:r>
        <w:tab/>
      </w:r>
      <w:r>
        <w:fldChar w:fldCharType="begin"/>
      </w:r>
      <w:r>
        <w:instrText xml:space="preserve"> PAGEREF _Toc145321085 \h </w:instrText>
      </w:r>
      <w:r>
        <w:fldChar w:fldCharType="separate"/>
      </w:r>
      <w:r>
        <w:t>96</w:t>
      </w:r>
      <w:r>
        <w:fldChar w:fldCharType="end"/>
      </w:r>
    </w:p>
    <w:p w14:paraId="4C481C13" w14:textId="68685888" w:rsidR="002665E3" w:rsidRDefault="002665E3">
      <w:pPr>
        <w:pStyle w:val="TOC2"/>
        <w:rPr>
          <w:rFonts w:asciiTheme="minorHAnsi" w:eastAsiaTheme="minorEastAsia" w:hAnsiTheme="minorHAnsi" w:cstheme="minorBidi"/>
          <w:kern w:val="2"/>
          <w:sz w:val="22"/>
          <w:szCs w:val="22"/>
          <w:lang w:eastAsia="en-GB"/>
          <w14:ligatures w14:val="standardContextual"/>
        </w:rPr>
      </w:pPr>
      <w:r>
        <w:t>8.7</w:t>
      </w:r>
      <w:r>
        <w:rPr>
          <w:rFonts w:asciiTheme="minorHAnsi" w:eastAsiaTheme="minorEastAsia" w:hAnsiTheme="minorHAnsi" w:cstheme="minorBidi"/>
          <w:kern w:val="2"/>
          <w:sz w:val="22"/>
          <w:szCs w:val="22"/>
          <w:lang w:eastAsia="en-GB"/>
          <w14:ligatures w14:val="standardContextual"/>
        </w:rPr>
        <w:tab/>
      </w:r>
      <w:r>
        <w:t>General Chamber calibration (co-location requirements)</w:t>
      </w:r>
      <w:r>
        <w:tab/>
      </w:r>
      <w:r>
        <w:fldChar w:fldCharType="begin"/>
      </w:r>
      <w:r>
        <w:instrText xml:space="preserve"> PAGEREF _Toc145321086 \h </w:instrText>
      </w:r>
      <w:r>
        <w:fldChar w:fldCharType="separate"/>
      </w:r>
      <w:r>
        <w:t>97</w:t>
      </w:r>
      <w:r>
        <w:fldChar w:fldCharType="end"/>
      </w:r>
    </w:p>
    <w:p w14:paraId="0569DFA5" w14:textId="0978A95B" w:rsidR="002665E3" w:rsidRDefault="002665E3">
      <w:pPr>
        <w:pStyle w:val="TOC2"/>
        <w:rPr>
          <w:rFonts w:asciiTheme="minorHAnsi" w:eastAsiaTheme="minorEastAsia" w:hAnsiTheme="minorHAnsi" w:cstheme="minorBidi"/>
          <w:kern w:val="2"/>
          <w:sz w:val="22"/>
          <w:szCs w:val="22"/>
          <w:lang w:eastAsia="en-GB"/>
          <w14:ligatures w14:val="standardContextual"/>
        </w:rPr>
      </w:pPr>
      <w:r>
        <w:t>8.7A</w:t>
      </w:r>
      <w:r>
        <w:rPr>
          <w:rFonts w:asciiTheme="minorHAnsi" w:eastAsiaTheme="minorEastAsia" w:hAnsiTheme="minorHAnsi" w:cstheme="minorBidi"/>
          <w:kern w:val="2"/>
          <w:sz w:val="22"/>
          <w:szCs w:val="22"/>
          <w:lang w:eastAsia="en-GB"/>
          <w14:ligatures w14:val="standardContextual"/>
        </w:rPr>
        <w:tab/>
      </w:r>
      <w:r>
        <w:t>General Chamber calibration (out-of-band TRP requirements)</w:t>
      </w:r>
      <w:r>
        <w:tab/>
      </w:r>
      <w:r>
        <w:fldChar w:fldCharType="begin"/>
      </w:r>
      <w:r>
        <w:instrText xml:space="preserve"> PAGEREF _Toc145321087 \h </w:instrText>
      </w:r>
      <w:r>
        <w:fldChar w:fldCharType="separate"/>
      </w:r>
      <w:r>
        <w:t>99</w:t>
      </w:r>
      <w:r>
        <w:fldChar w:fldCharType="end"/>
      </w:r>
    </w:p>
    <w:p w14:paraId="49B56F25" w14:textId="57F84C77"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sv-SE"/>
        </w:rPr>
        <w:t>8.8</w:t>
      </w:r>
      <w:r>
        <w:rPr>
          <w:rFonts w:asciiTheme="minorHAnsi" w:eastAsiaTheme="minorEastAsia" w:hAnsiTheme="minorHAnsi" w:cstheme="minorBidi"/>
          <w:kern w:val="2"/>
          <w:sz w:val="22"/>
          <w:szCs w:val="22"/>
          <w:lang w:eastAsia="en-GB"/>
          <w14:ligatures w14:val="standardContextual"/>
        </w:rPr>
        <w:tab/>
      </w:r>
      <w:r>
        <w:t>Reverberation chamber calibration</w:t>
      </w:r>
      <w:r>
        <w:tab/>
      </w:r>
      <w:r>
        <w:fldChar w:fldCharType="begin"/>
      </w:r>
      <w:r>
        <w:instrText xml:space="preserve"> PAGEREF _Toc145321088 \h </w:instrText>
      </w:r>
      <w:r>
        <w:fldChar w:fldCharType="separate"/>
      </w:r>
      <w:r>
        <w:t>99</w:t>
      </w:r>
      <w:r>
        <w:fldChar w:fldCharType="end"/>
      </w:r>
    </w:p>
    <w:p w14:paraId="5075ACBE" w14:textId="5EBA2098" w:rsidR="002665E3" w:rsidRDefault="002665E3">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TX directional requirements</w:t>
      </w:r>
      <w:r>
        <w:tab/>
      </w:r>
      <w:r>
        <w:fldChar w:fldCharType="begin"/>
      </w:r>
      <w:r>
        <w:instrText xml:space="preserve"> PAGEREF _Toc145321089 \h </w:instrText>
      </w:r>
      <w:r>
        <w:fldChar w:fldCharType="separate"/>
      </w:r>
      <w:r>
        <w:t>100</w:t>
      </w:r>
      <w:r>
        <w:fldChar w:fldCharType="end"/>
      </w:r>
    </w:p>
    <w:p w14:paraId="4D70C7BE" w14:textId="47904173" w:rsidR="002665E3" w:rsidRDefault="002665E3">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_Toc145321090 \h </w:instrText>
      </w:r>
      <w:r>
        <w:fldChar w:fldCharType="separate"/>
      </w:r>
      <w:r>
        <w:t>100</w:t>
      </w:r>
      <w:r>
        <w:fldChar w:fldCharType="end"/>
      </w:r>
    </w:p>
    <w:p w14:paraId="7AABB23D" w14:textId="256313DD" w:rsidR="002665E3" w:rsidRDefault="002665E3">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EIRP accuracy, Normal test conditions</w:t>
      </w:r>
      <w:r>
        <w:tab/>
      </w:r>
      <w:r>
        <w:fldChar w:fldCharType="begin"/>
      </w:r>
      <w:r>
        <w:instrText xml:space="preserve"> PAGEREF _Toc145321091 \h </w:instrText>
      </w:r>
      <w:r>
        <w:fldChar w:fldCharType="separate"/>
      </w:r>
      <w:r>
        <w:t>101</w:t>
      </w:r>
      <w:r>
        <w:fldChar w:fldCharType="end"/>
      </w:r>
    </w:p>
    <w:p w14:paraId="27E1D5C8" w14:textId="0E6E36A3" w:rsidR="002665E3" w:rsidRDefault="002665E3">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_Toc145321092 \h </w:instrText>
      </w:r>
      <w:r>
        <w:fldChar w:fldCharType="separate"/>
      </w:r>
      <w:r>
        <w:t>101</w:t>
      </w:r>
      <w:r>
        <w:fldChar w:fldCharType="end"/>
      </w:r>
    </w:p>
    <w:p w14:paraId="1DD32ACE" w14:textId="7F6C79C9" w:rsidR="002665E3" w:rsidRDefault="002665E3">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_Toc145321093 \h </w:instrText>
      </w:r>
      <w:r>
        <w:fldChar w:fldCharType="separate"/>
      </w:r>
      <w:r>
        <w:t>101</w:t>
      </w:r>
      <w:r>
        <w:fldChar w:fldCharType="end"/>
      </w:r>
    </w:p>
    <w:p w14:paraId="491DEFCF" w14:textId="7B488A1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_Toc145321094 \h </w:instrText>
      </w:r>
      <w:r>
        <w:fldChar w:fldCharType="separate"/>
      </w:r>
      <w:r>
        <w:t>101</w:t>
      </w:r>
      <w:r>
        <w:fldChar w:fldCharType="end"/>
      </w:r>
    </w:p>
    <w:p w14:paraId="1C85C346" w14:textId="19527CAF"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_Toc145321095 \h </w:instrText>
      </w:r>
      <w:r>
        <w:fldChar w:fldCharType="separate"/>
      </w:r>
      <w:r>
        <w:t>101</w:t>
      </w:r>
      <w:r>
        <w:fldChar w:fldCharType="end"/>
      </w:r>
    </w:p>
    <w:p w14:paraId="52A11D8F" w14:textId="5AA4564D"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_Toc145321096 \h </w:instrText>
      </w:r>
      <w:r>
        <w:fldChar w:fldCharType="separate"/>
      </w:r>
      <w:r>
        <w:t>101</w:t>
      </w:r>
      <w:r>
        <w:fldChar w:fldCharType="end"/>
      </w:r>
    </w:p>
    <w:p w14:paraId="09F7DB95" w14:textId="74E34650"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_Toc145321097 \h </w:instrText>
      </w:r>
      <w:r>
        <w:fldChar w:fldCharType="separate"/>
      </w:r>
      <w:r>
        <w:t>101</w:t>
      </w:r>
      <w:r>
        <w:fldChar w:fldCharType="end"/>
      </w:r>
    </w:p>
    <w:p w14:paraId="04AF9470" w14:textId="6AC0554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_Toc145321098 \h </w:instrText>
      </w:r>
      <w:r>
        <w:fldChar w:fldCharType="separate"/>
      </w:r>
      <w:r>
        <w:t>102</w:t>
      </w:r>
      <w:r>
        <w:fldChar w:fldCharType="end"/>
      </w:r>
    </w:p>
    <w:p w14:paraId="5EDE2DBB" w14:textId="0F17BEFD" w:rsidR="002665E3" w:rsidRDefault="002665E3">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_Toc145321099 \h </w:instrText>
      </w:r>
      <w:r>
        <w:fldChar w:fldCharType="separate"/>
      </w:r>
      <w:r>
        <w:t>105</w:t>
      </w:r>
      <w:r>
        <w:fldChar w:fldCharType="end"/>
      </w:r>
    </w:p>
    <w:p w14:paraId="0C8D3CBF" w14:textId="5C2A9548"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_Toc145321100 \h </w:instrText>
      </w:r>
      <w:r>
        <w:fldChar w:fldCharType="separate"/>
      </w:r>
      <w:r>
        <w:t>105</w:t>
      </w:r>
      <w:r>
        <w:fldChar w:fldCharType="end"/>
      </w:r>
    </w:p>
    <w:p w14:paraId="21602EC0" w14:textId="72ACE26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9.2.3.2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_Toc145321101 \h </w:instrText>
      </w:r>
      <w:r>
        <w:fldChar w:fldCharType="separate"/>
      </w:r>
      <w:r>
        <w:t>105</w:t>
      </w:r>
      <w:r>
        <w:fldChar w:fldCharType="end"/>
      </w:r>
    </w:p>
    <w:p w14:paraId="01EE3A8B" w14:textId="108A621A"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_Toc145321102 \h </w:instrText>
      </w:r>
      <w:r>
        <w:fldChar w:fldCharType="separate"/>
      </w:r>
      <w:r>
        <w:t>105</w:t>
      </w:r>
      <w:r>
        <w:fldChar w:fldCharType="end"/>
      </w:r>
    </w:p>
    <w:p w14:paraId="2B48A237" w14:textId="6302F12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_Toc145321103 \h </w:instrText>
      </w:r>
      <w:r>
        <w:fldChar w:fldCharType="separate"/>
      </w:r>
      <w:r>
        <w:t>105</w:t>
      </w:r>
      <w:r>
        <w:fldChar w:fldCharType="end"/>
      </w:r>
    </w:p>
    <w:p w14:paraId="1C83E8E8" w14:textId="4FBC04E1" w:rsidR="002665E3" w:rsidRDefault="002665E3">
      <w:pPr>
        <w:pStyle w:val="TOC4"/>
        <w:rPr>
          <w:rFonts w:asciiTheme="minorHAnsi" w:eastAsiaTheme="minorEastAsia" w:hAnsiTheme="minorHAnsi" w:cstheme="minorBidi"/>
          <w:kern w:val="2"/>
          <w:sz w:val="22"/>
          <w:szCs w:val="22"/>
          <w:lang w:eastAsia="en-GB"/>
          <w14:ligatures w14:val="standardContextual"/>
        </w:rPr>
      </w:pPr>
      <w:r>
        <w:t>9.2.3.3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_Toc145321104 \h </w:instrText>
      </w:r>
      <w:r>
        <w:fldChar w:fldCharType="separate"/>
      </w:r>
      <w:r>
        <w:t>105</w:t>
      </w:r>
      <w:r>
        <w:fldChar w:fldCharType="end"/>
      </w:r>
    </w:p>
    <w:p w14:paraId="0B8ADD5B" w14:textId="1AF070EC" w:rsidR="002665E3" w:rsidRDefault="002665E3">
      <w:pPr>
        <w:pStyle w:val="TOC4"/>
        <w:rPr>
          <w:rFonts w:asciiTheme="minorHAnsi" w:eastAsiaTheme="minorEastAsia" w:hAnsiTheme="minorHAnsi" w:cstheme="minorBidi"/>
          <w:kern w:val="2"/>
          <w:sz w:val="22"/>
          <w:szCs w:val="22"/>
          <w:lang w:eastAsia="en-GB"/>
          <w14:ligatures w14:val="standardContextual"/>
        </w:rPr>
      </w:pPr>
      <w:r>
        <w:t>9.2.3.4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_Toc145321105 \h </w:instrText>
      </w:r>
      <w:r>
        <w:fldChar w:fldCharType="separate"/>
      </w:r>
      <w:r>
        <w:t>106</w:t>
      </w:r>
      <w:r>
        <w:fldChar w:fldCharType="end"/>
      </w:r>
    </w:p>
    <w:p w14:paraId="695AB410" w14:textId="07330375" w:rsidR="002665E3" w:rsidRDefault="002665E3">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_Toc145321106 \h </w:instrText>
      </w:r>
      <w:r>
        <w:fldChar w:fldCharType="separate"/>
      </w:r>
      <w:r>
        <w:t>108</w:t>
      </w:r>
      <w:r>
        <w:fldChar w:fldCharType="end"/>
      </w:r>
    </w:p>
    <w:p w14:paraId="57BAB901" w14:textId="1D5BCFC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_Toc145321107 \h </w:instrText>
      </w:r>
      <w:r>
        <w:fldChar w:fldCharType="separate"/>
      </w:r>
      <w:r>
        <w:t>108</w:t>
      </w:r>
      <w:r>
        <w:fldChar w:fldCharType="end"/>
      </w:r>
    </w:p>
    <w:p w14:paraId="31584A7C" w14:textId="5E1E0562"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9.2.4.2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_Toc145321108 \h </w:instrText>
      </w:r>
      <w:r>
        <w:fldChar w:fldCharType="separate"/>
      </w:r>
      <w:r>
        <w:t>108</w:t>
      </w:r>
      <w:r>
        <w:fldChar w:fldCharType="end"/>
      </w:r>
    </w:p>
    <w:p w14:paraId="232E38D6" w14:textId="7352E9F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_Toc145321109 \h </w:instrText>
      </w:r>
      <w:r>
        <w:fldChar w:fldCharType="separate"/>
      </w:r>
      <w:r>
        <w:t>108</w:t>
      </w:r>
      <w:r>
        <w:fldChar w:fldCharType="end"/>
      </w:r>
    </w:p>
    <w:p w14:paraId="3F472FA7" w14:textId="422BF15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9.2.4.2.2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_Toc145321110 \h </w:instrText>
      </w:r>
      <w:r>
        <w:fldChar w:fldCharType="separate"/>
      </w:r>
      <w:r>
        <w:t>109</w:t>
      </w:r>
      <w:r>
        <w:fldChar w:fldCharType="end"/>
      </w:r>
    </w:p>
    <w:p w14:paraId="28FBDF34" w14:textId="34F288A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_Toc145321111 \h </w:instrText>
      </w:r>
      <w:r>
        <w:fldChar w:fldCharType="separate"/>
      </w:r>
      <w:r>
        <w:t>109</w:t>
      </w:r>
      <w:r>
        <w:fldChar w:fldCharType="end"/>
      </w:r>
    </w:p>
    <w:p w14:paraId="61AE96F2" w14:textId="3CD3D84C" w:rsidR="002665E3" w:rsidRDefault="002665E3">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rPr>
          <w:lang w:eastAsia="sv-SE"/>
        </w:rPr>
        <w:t>Near Field Test Range</w:t>
      </w:r>
      <w:r>
        <w:tab/>
      </w:r>
      <w:r>
        <w:fldChar w:fldCharType="begin"/>
      </w:r>
      <w:r>
        <w:instrText xml:space="preserve"> PAGEREF _Toc145321112 \h </w:instrText>
      </w:r>
      <w:r>
        <w:fldChar w:fldCharType="separate"/>
      </w:r>
      <w:r>
        <w:t>112</w:t>
      </w:r>
      <w:r>
        <w:fldChar w:fldCharType="end"/>
      </w:r>
    </w:p>
    <w:p w14:paraId="01E19F94" w14:textId="53D1CF3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_Toc145321113 \h </w:instrText>
      </w:r>
      <w:r>
        <w:fldChar w:fldCharType="separate"/>
      </w:r>
      <w:r>
        <w:t>112</w:t>
      </w:r>
      <w:r>
        <w:fldChar w:fldCharType="end"/>
      </w:r>
    </w:p>
    <w:p w14:paraId="47B3A630" w14:textId="2DA8CD1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_Toc145321114 \h </w:instrText>
      </w:r>
      <w:r>
        <w:fldChar w:fldCharType="separate"/>
      </w:r>
      <w:r>
        <w:t>112</w:t>
      </w:r>
      <w:r>
        <w:fldChar w:fldCharType="end"/>
      </w:r>
    </w:p>
    <w:p w14:paraId="51FB6CD6" w14:textId="66DE3A7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_Toc145321115 \h </w:instrText>
      </w:r>
      <w:r>
        <w:fldChar w:fldCharType="separate"/>
      </w:r>
      <w:r>
        <w:t>112</w:t>
      </w:r>
      <w:r>
        <w:fldChar w:fldCharType="end"/>
      </w:r>
    </w:p>
    <w:p w14:paraId="358B1FB7" w14:textId="6604D57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_Toc145321116 \h </w:instrText>
      </w:r>
      <w:r>
        <w:fldChar w:fldCharType="separate"/>
      </w:r>
      <w:r>
        <w:t>112</w:t>
      </w:r>
      <w:r>
        <w:fldChar w:fldCharType="end"/>
      </w:r>
    </w:p>
    <w:p w14:paraId="354C7E62" w14:textId="28E7249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_Toc145321117 \h </w:instrText>
      </w:r>
      <w:r>
        <w:fldChar w:fldCharType="separate"/>
      </w:r>
      <w:r>
        <w:t>112</w:t>
      </w:r>
      <w:r>
        <w:fldChar w:fldCharType="end"/>
      </w:r>
    </w:p>
    <w:p w14:paraId="52993357" w14:textId="7E408989" w:rsidR="002665E3" w:rsidRDefault="002665E3">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_Toc145321118 \h </w:instrText>
      </w:r>
      <w:r>
        <w:fldChar w:fldCharType="separate"/>
      </w:r>
      <w:r>
        <w:t>114</w:t>
      </w:r>
      <w:r>
        <w:fldChar w:fldCharType="end"/>
      </w:r>
    </w:p>
    <w:p w14:paraId="5A538438" w14:textId="4EB72A4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_Toc145321119 \h </w:instrText>
      </w:r>
      <w:r>
        <w:fldChar w:fldCharType="separate"/>
      </w:r>
      <w:r>
        <w:t>114</w:t>
      </w:r>
      <w:r>
        <w:fldChar w:fldCharType="end"/>
      </w:r>
    </w:p>
    <w:p w14:paraId="51043C99" w14:textId="74F9F94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_Toc145321120 \h </w:instrText>
      </w:r>
      <w:r>
        <w:fldChar w:fldCharType="separate"/>
      </w:r>
      <w:r>
        <w:t>115</w:t>
      </w:r>
      <w:r>
        <w:fldChar w:fldCharType="end"/>
      </w:r>
    </w:p>
    <w:p w14:paraId="2A9594C5" w14:textId="40D0B90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_Toc145321121 \h </w:instrText>
      </w:r>
      <w:r>
        <w:fldChar w:fldCharType="separate"/>
      </w:r>
      <w:r>
        <w:t>115</w:t>
      </w:r>
      <w:r>
        <w:fldChar w:fldCharType="end"/>
      </w:r>
    </w:p>
    <w:p w14:paraId="47792594" w14:textId="642B8FB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_Toc145321122 \h </w:instrText>
      </w:r>
      <w:r>
        <w:fldChar w:fldCharType="separate"/>
      </w:r>
      <w:r>
        <w:t>115</w:t>
      </w:r>
      <w:r>
        <w:fldChar w:fldCharType="end"/>
      </w:r>
    </w:p>
    <w:p w14:paraId="0DA37AB5" w14:textId="62F1DF12" w:rsidR="002665E3" w:rsidRDefault="002665E3">
      <w:pPr>
        <w:pStyle w:val="TOC4"/>
        <w:rPr>
          <w:rFonts w:asciiTheme="minorHAnsi" w:eastAsiaTheme="minorEastAsia" w:hAnsiTheme="minorHAnsi" w:cstheme="minorBidi"/>
          <w:kern w:val="2"/>
          <w:sz w:val="22"/>
          <w:szCs w:val="22"/>
          <w:lang w:eastAsia="en-GB"/>
          <w14:ligatures w14:val="standardContextual"/>
        </w:rPr>
      </w:pPr>
      <w:r>
        <w:t>9.2.6.3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_Toc145321123 \h </w:instrText>
      </w:r>
      <w:r>
        <w:fldChar w:fldCharType="separate"/>
      </w:r>
      <w:r>
        <w:t>115</w:t>
      </w:r>
      <w:r>
        <w:fldChar w:fldCharType="end"/>
      </w:r>
    </w:p>
    <w:p w14:paraId="53A7205C" w14:textId="0BE75B62" w:rsidR="002665E3" w:rsidRDefault="002665E3">
      <w:pPr>
        <w:pStyle w:val="TOC3"/>
        <w:rPr>
          <w:rFonts w:asciiTheme="minorHAnsi" w:eastAsiaTheme="minorEastAsia" w:hAnsiTheme="minorHAnsi" w:cstheme="minorBidi"/>
          <w:kern w:val="2"/>
          <w:sz w:val="22"/>
          <w:szCs w:val="22"/>
          <w:lang w:eastAsia="en-GB"/>
          <w14:ligatures w14:val="standardContextual"/>
        </w:rPr>
      </w:pPr>
      <w:r>
        <w:t>9.2.7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_Toc145321124 \h </w:instrText>
      </w:r>
      <w:r>
        <w:fldChar w:fldCharType="separate"/>
      </w:r>
      <w:r>
        <w:t>116</w:t>
      </w:r>
      <w:r>
        <w:fldChar w:fldCharType="end"/>
      </w:r>
    </w:p>
    <w:p w14:paraId="4D914283" w14:textId="2F733C22" w:rsidR="002665E3" w:rsidRDefault="002665E3">
      <w:pPr>
        <w:pStyle w:val="TOC3"/>
        <w:rPr>
          <w:rFonts w:asciiTheme="minorHAnsi" w:eastAsiaTheme="minorEastAsia" w:hAnsiTheme="minorHAnsi" w:cstheme="minorBidi"/>
          <w:kern w:val="2"/>
          <w:sz w:val="22"/>
          <w:szCs w:val="22"/>
          <w:lang w:eastAsia="en-GB"/>
          <w14:ligatures w14:val="standardContextual"/>
        </w:rPr>
      </w:pPr>
      <w:r>
        <w:t>9.2.8</w:t>
      </w:r>
      <w:r>
        <w:rPr>
          <w:rFonts w:asciiTheme="minorHAnsi" w:eastAsiaTheme="minorEastAsia" w:hAnsiTheme="minorHAnsi" w:cstheme="minorBidi"/>
          <w:kern w:val="2"/>
          <w:sz w:val="22"/>
          <w:szCs w:val="22"/>
          <w:lang w:eastAsia="en-GB"/>
          <w14:ligatures w14:val="standardContextual"/>
        </w:rPr>
        <w:tab/>
      </w:r>
      <w:r>
        <w:t>Test Tolerance for EIRP accuracy, Normal test conditions</w:t>
      </w:r>
      <w:r>
        <w:tab/>
      </w:r>
      <w:r>
        <w:fldChar w:fldCharType="begin"/>
      </w:r>
      <w:r>
        <w:instrText xml:space="preserve"> PAGEREF _Toc145321125 \h </w:instrText>
      </w:r>
      <w:r>
        <w:fldChar w:fldCharType="separate"/>
      </w:r>
      <w:r>
        <w:t>117</w:t>
      </w:r>
      <w:r>
        <w:fldChar w:fldCharType="end"/>
      </w:r>
    </w:p>
    <w:p w14:paraId="58B1744E" w14:textId="4B4C212D" w:rsidR="002665E3" w:rsidRDefault="002665E3">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EIRP accuracy, Extreme test conditions</w:t>
      </w:r>
      <w:r>
        <w:tab/>
      </w:r>
      <w:r>
        <w:fldChar w:fldCharType="begin"/>
      </w:r>
      <w:r>
        <w:instrText xml:space="preserve"> PAGEREF _Toc145321126 \h </w:instrText>
      </w:r>
      <w:r>
        <w:fldChar w:fldCharType="separate"/>
      </w:r>
      <w:r>
        <w:t>118</w:t>
      </w:r>
      <w:r>
        <w:fldChar w:fldCharType="end"/>
      </w:r>
    </w:p>
    <w:p w14:paraId="2AC7B093" w14:textId="1D44DF9B"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en-CA"/>
        </w:rPr>
        <w:t>9</w:t>
      </w:r>
      <w:r>
        <w:t>.3.1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_Toc145321127 \h </w:instrText>
      </w:r>
      <w:r>
        <w:fldChar w:fldCharType="separate"/>
      </w:r>
      <w:r>
        <w:t>118</w:t>
      </w:r>
      <w:r>
        <w:fldChar w:fldCharType="end"/>
      </w:r>
    </w:p>
    <w:p w14:paraId="49CDC1E1" w14:textId="23393308" w:rsidR="002665E3" w:rsidRDefault="002665E3">
      <w:pPr>
        <w:pStyle w:val="TOC3"/>
        <w:rPr>
          <w:rFonts w:asciiTheme="minorHAnsi" w:eastAsiaTheme="minorEastAsia" w:hAnsiTheme="minorHAnsi" w:cstheme="minorBidi"/>
          <w:kern w:val="2"/>
          <w:sz w:val="22"/>
          <w:szCs w:val="22"/>
          <w:lang w:eastAsia="en-GB"/>
          <w14:ligatures w14:val="standardContextual"/>
        </w:rPr>
      </w:pPr>
      <w:r>
        <w:t>9.3.2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_Toc145321128 \h </w:instrText>
      </w:r>
      <w:r>
        <w:fldChar w:fldCharType="separate"/>
      </w:r>
      <w:r>
        <w:t>118</w:t>
      </w:r>
      <w:r>
        <w:fldChar w:fldCharType="end"/>
      </w:r>
    </w:p>
    <w:p w14:paraId="7593C3B4" w14:textId="2DABD79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_Toc145321129 \h </w:instrText>
      </w:r>
      <w:r>
        <w:fldChar w:fldCharType="separate"/>
      </w:r>
      <w:r>
        <w:t>118</w:t>
      </w:r>
      <w:r>
        <w:fldChar w:fldCharType="end"/>
      </w:r>
    </w:p>
    <w:p w14:paraId="40C7D0F8" w14:textId="3767157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_Toc145321130 \h </w:instrText>
      </w:r>
      <w:r>
        <w:fldChar w:fldCharType="separate"/>
      </w:r>
      <w:r>
        <w:t>118</w:t>
      </w:r>
      <w:r>
        <w:fldChar w:fldCharType="end"/>
      </w:r>
    </w:p>
    <w:p w14:paraId="4CA8883E" w14:textId="1EF91E17" w:rsidR="002665E3" w:rsidRDefault="002665E3">
      <w:pPr>
        <w:pStyle w:val="TOC5"/>
        <w:rPr>
          <w:rFonts w:asciiTheme="minorHAnsi" w:eastAsiaTheme="minorEastAsia" w:hAnsiTheme="minorHAnsi" w:cstheme="minorBidi"/>
          <w:kern w:val="2"/>
          <w:sz w:val="22"/>
          <w:szCs w:val="22"/>
          <w:lang w:eastAsia="en-GB"/>
          <w14:ligatures w14:val="standardContextual"/>
        </w:rPr>
      </w:pPr>
      <w:r>
        <w:t>9.3.2.2.1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_Toc145321131 \h </w:instrText>
      </w:r>
      <w:r>
        <w:fldChar w:fldCharType="separate"/>
      </w:r>
      <w:r>
        <w:t>118</w:t>
      </w:r>
      <w:r>
        <w:fldChar w:fldCharType="end"/>
      </w:r>
    </w:p>
    <w:p w14:paraId="787F9DAB" w14:textId="0FDBDB9D" w:rsidR="002665E3" w:rsidRDefault="002665E3">
      <w:pPr>
        <w:pStyle w:val="TOC5"/>
        <w:rPr>
          <w:rFonts w:asciiTheme="minorHAnsi" w:eastAsiaTheme="minorEastAsia" w:hAnsiTheme="minorHAnsi" w:cstheme="minorBidi"/>
          <w:kern w:val="2"/>
          <w:sz w:val="22"/>
          <w:szCs w:val="22"/>
          <w:lang w:eastAsia="en-GB"/>
          <w14:ligatures w14:val="standardContextual"/>
        </w:rPr>
      </w:pPr>
      <w:r>
        <w:t>9.3.2.2.2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_Toc145321132 \h </w:instrText>
      </w:r>
      <w:r>
        <w:fldChar w:fldCharType="separate"/>
      </w:r>
      <w:r>
        <w:t>118</w:t>
      </w:r>
      <w:r>
        <w:fldChar w:fldCharType="end"/>
      </w:r>
    </w:p>
    <w:p w14:paraId="52D09F95" w14:textId="790F6214" w:rsidR="002665E3" w:rsidRDefault="002665E3">
      <w:pPr>
        <w:pStyle w:val="TOC4"/>
        <w:rPr>
          <w:rFonts w:asciiTheme="minorHAnsi" w:eastAsiaTheme="minorEastAsia" w:hAnsiTheme="minorHAnsi" w:cstheme="minorBidi"/>
          <w:kern w:val="2"/>
          <w:sz w:val="22"/>
          <w:szCs w:val="22"/>
          <w:lang w:eastAsia="en-GB"/>
          <w14:ligatures w14:val="standardContextual"/>
        </w:rPr>
      </w:pPr>
      <w:r>
        <w:t>9.3.2.3</w:t>
      </w:r>
      <w:r>
        <w:rPr>
          <w:rFonts w:asciiTheme="minorHAnsi" w:eastAsiaTheme="minorEastAsia" w:hAnsiTheme="minorHAnsi" w:cstheme="minorBidi"/>
          <w:kern w:val="2"/>
          <w:sz w:val="22"/>
          <w:szCs w:val="22"/>
          <w:lang w:eastAsia="en-GB"/>
          <w14:ligatures w14:val="standardContextual"/>
        </w:rPr>
        <w:tab/>
      </w:r>
      <w:r>
        <w:t>MU value</w:t>
      </w:r>
      <w:r>
        <w:rPr>
          <w:lang w:eastAsia="sv-SE"/>
        </w:rPr>
        <w:t xml:space="preserve"> derivation, FR1</w:t>
      </w:r>
      <w:r>
        <w:tab/>
      </w:r>
      <w:r>
        <w:fldChar w:fldCharType="begin"/>
      </w:r>
      <w:r>
        <w:instrText xml:space="preserve"> PAGEREF _Toc145321133 \h </w:instrText>
      </w:r>
      <w:r>
        <w:fldChar w:fldCharType="separate"/>
      </w:r>
      <w:r>
        <w:t>119</w:t>
      </w:r>
      <w:r>
        <w:fldChar w:fldCharType="end"/>
      </w:r>
    </w:p>
    <w:p w14:paraId="2886F7B7" w14:textId="2DBD7451" w:rsidR="002665E3" w:rsidRDefault="002665E3">
      <w:pPr>
        <w:pStyle w:val="TOC3"/>
        <w:rPr>
          <w:rFonts w:asciiTheme="minorHAnsi" w:eastAsiaTheme="minorEastAsia" w:hAnsiTheme="minorHAnsi" w:cstheme="minorBidi"/>
          <w:kern w:val="2"/>
          <w:sz w:val="22"/>
          <w:szCs w:val="22"/>
          <w:lang w:eastAsia="en-GB"/>
          <w14:ligatures w14:val="standardContextual"/>
        </w:rPr>
      </w:pPr>
      <w:r>
        <w:t>9.3.3</w:t>
      </w:r>
      <w:r>
        <w:rPr>
          <w:rFonts w:asciiTheme="minorHAnsi" w:eastAsiaTheme="minorEastAsia" w:hAnsiTheme="minorHAnsi" w:cstheme="minorBidi"/>
          <w:kern w:val="2"/>
          <w:sz w:val="22"/>
          <w:szCs w:val="22"/>
          <w:lang w:eastAsia="en-GB"/>
          <w14:ligatures w14:val="standardContextual"/>
        </w:rPr>
        <w:tab/>
      </w:r>
      <w:r>
        <w:rPr>
          <w:lang w:eastAsia="sv-SE"/>
        </w:rPr>
        <w:t>Compact Antenna Test Range</w:t>
      </w:r>
      <w:r>
        <w:tab/>
      </w:r>
      <w:r>
        <w:fldChar w:fldCharType="begin"/>
      </w:r>
      <w:r>
        <w:instrText xml:space="preserve"> PAGEREF _Toc145321134 \h </w:instrText>
      </w:r>
      <w:r>
        <w:fldChar w:fldCharType="separate"/>
      </w:r>
      <w:r>
        <w:t>121</w:t>
      </w:r>
      <w:r>
        <w:fldChar w:fldCharType="end"/>
      </w:r>
    </w:p>
    <w:p w14:paraId="5CD9E020" w14:textId="15D5C10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_Toc145321135 \h </w:instrText>
      </w:r>
      <w:r>
        <w:fldChar w:fldCharType="separate"/>
      </w:r>
      <w:r>
        <w:t>121</w:t>
      </w:r>
      <w:r>
        <w:fldChar w:fldCharType="end"/>
      </w:r>
    </w:p>
    <w:p w14:paraId="2D7811C1" w14:textId="2B662CA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9.3.3.2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_Toc145321136 \h </w:instrText>
      </w:r>
      <w:r>
        <w:fldChar w:fldCharType="separate"/>
      </w:r>
      <w:r>
        <w:t>121</w:t>
      </w:r>
      <w:r>
        <w:fldChar w:fldCharType="end"/>
      </w:r>
    </w:p>
    <w:p w14:paraId="724DE2B1" w14:textId="70263891"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9.3.3.2.1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_Toc145321137 \h </w:instrText>
      </w:r>
      <w:r>
        <w:fldChar w:fldCharType="separate"/>
      </w:r>
      <w:r>
        <w:t>121</w:t>
      </w:r>
      <w:r>
        <w:fldChar w:fldCharType="end"/>
      </w:r>
    </w:p>
    <w:p w14:paraId="30FE8861" w14:textId="45B1ADDF" w:rsidR="002665E3" w:rsidRDefault="002665E3">
      <w:pPr>
        <w:pStyle w:val="TOC5"/>
        <w:rPr>
          <w:rFonts w:asciiTheme="minorHAnsi" w:eastAsiaTheme="minorEastAsia" w:hAnsiTheme="minorHAnsi" w:cstheme="minorBidi"/>
          <w:kern w:val="2"/>
          <w:sz w:val="22"/>
          <w:szCs w:val="22"/>
          <w:lang w:eastAsia="en-GB"/>
          <w14:ligatures w14:val="standardContextual"/>
        </w:rPr>
      </w:pPr>
      <w:r>
        <w:t>9.3.3.2.2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_Toc145321138 \h </w:instrText>
      </w:r>
      <w:r>
        <w:fldChar w:fldCharType="separate"/>
      </w:r>
      <w:r>
        <w:t>121</w:t>
      </w:r>
      <w:r>
        <w:fldChar w:fldCharType="end"/>
      </w:r>
    </w:p>
    <w:p w14:paraId="2FC2B041" w14:textId="1F91715B" w:rsidR="002665E3" w:rsidRDefault="002665E3">
      <w:pPr>
        <w:pStyle w:val="TOC4"/>
        <w:rPr>
          <w:rFonts w:asciiTheme="minorHAnsi" w:eastAsiaTheme="minorEastAsia" w:hAnsiTheme="minorHAnsi" w:cstheme="minorBidi"/>
          <w:kern w:val="2"/>
          <w:sz w:val="22"/>
          <w:szCs w:val="22"/>
          <w:lang w:eastAsia="en-GB"/>
          <w14:ligatures w14:val="standardContextual"/>
        </w:rPr>
      </w:pPr>
      <w:r>
        <w:t>9.3.3.3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_Toc145321139 \h </w:instrText>
      </w:r>
      <w:r>
        <w:fldChar w:fldCharType="separate"/>
      </w:r>
      <w:r>
        <w:t>122</w:t>
      </w:r>
      <w:r>
        <w:fldChar w:fldCharType="end"/>
      </w:r>
    </w:p>
    <w:p w14:paraId="5AF07E3C" w14:textId="689D46F5" w:rsidR="002665E3" w:rsidRDefault="002665E3">
      <w:pPr>
        <w:pStyle w:val="TOC4"/>
        <w:rPr>
          <w:rFonts w:asciiTheme="minorHAnsi" w:eastAsiaTheme="minorEastAsia" w:hAnsiTheme="minorHAnsi" w:cstheme="minorBidi"/>
          <w:kern w:val="2"/>
          <w:sz w:val="22"/>
          <w:szCs w:val="22"/>
          <w:lang w:eastAsia="en-GB"/>
          <w14:ligatures w14:val="standardContextual"/>
        </w:rPr>
      </w:pPr>
      <w:r>
        <w:t>9.3.3.4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_Toc145321140 \h </w:instrText>
      </w:r>
      <w:r>
        <w:fldChar w:fldCharType="separate"/>
      </w:r>
      <w:r>
        <w:t>123</w:t>
      </w:r>
      <w:r>
        <w:fldChar w:fldCharType="end"/>
      </w:r>
    </w:p>
    <w:p w14:paraId="5727AEB8" w14:textId="0E5E2804" w:rsidR="002665E3" w:rsidRDefault="002665E3">
      <w:pPr>
        <w:pStyle w:val="TOC3"/>
        <w:rPr>
          <w:rFonts w:asciiTheme="minorHAnsi" w:eastAsiaTheme="minorEastAsia" w:hAnsiTheme="minorHAnsi" w:cstheme="minorBidi"/>
          <w:kern w:val="2"/>
          <w:sz w:val="22"/>
          <w:szCs w:val="22"/>
          <w:lang w:eastAsia="en-GB"/>
          <w14:ligatures w14:val="standardContextual"/>
        </w:rPr>
      </w:pPr>
      <w:r>
        <w:t>9.3.4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_Toc145321141 \h </w:instrText>
      </w:r>
      <w:r>
        <w:fldChar w:fldCharType="separate"/>
      </w:r>
      <w:r>
        <w:t>123</w:t>
      </w:r>
      <w:r>
        <w:fldChar w:fldCharType="end"/>
      </w:r>
    </w:p>
    <w:p w14:paraId="2866AA67" w14:textId="3D76365B" w:rsidR="002665E3" w:rsidRDefault="002665E3">
      <w:pPr>
        <w:pStyle w:val="TOC3"/>
        <w:rPr>
          <w:rFonts w:asciiTheme="minorHAnsi" w:eastAsiaTheme="minorEastAsia" w:hAnsiTheme="minorHAnsi" w:cstheme="minorBidi"/>
          <w:kern w:val="2"/>
          <w:sz w:val="22"/>
          <w:szCs w:val="22"/>
          <w:lang w:eastAsia="en-GB"/>
          <w14:ligatures w14:val="standardContextual"/>
        </w:rPr>
      </w:pPr>
      <w:r>
        <w:t>9.3.5</w:t>
      </w:r>
      <w:r>
        <w:rPr>
          <w:rFonts w:asciiTheme="minorHAnsi" w:eastAsiaTheme="minorEastAsia" w:hAnsiTheme="minorHAnsi" w:cstheme="minorBidi"/>
          <w:kern w:val="2"/>
          <w:sz w:val="22"/>
          <w:szCs w:val="22"/>
          <w:lang w:eastAsia="en-GB"/>
          <w14:ligatures w14:val="standardContextual"/>
        </w:rPr>
        <w:tab/>
      </w:r>
      <w:r>
        <w:t>Test Tolerance for EIRP accuracy, Extreme test conditions</w:t>
      </w:r>
      <w:r>
        <w:tab/>
      </w:r>
      <w:r>
        <w:fldChar w:fldCharType="begin"/>
      </w:r>
      <w:r>
        <w:instrText xml:space="preserve"> PAGEREF _Toc145321142 \h </w:instrText>
      </w:r>
      <w:r>
        <w:fldChar w:fldCharType="separate"/>
      </w:r>
      <w:r>
        <w:t>124</w:t>
      </w:r>
      <w:r>
        <w:fldChar w:fldCharType="end"/>
      </w:r>
    </w:p>
    <w:p w14:paraId="05A3F7EE" w14:textId="0C246B9E" w:rsidR="002665E3" w:rsidRDefault="002665E3">
      <w:pPr>
        <w:pStyle w:val="TOC2"/>
        <w:rPr>
          <w:rFonts w:asciiTheme="minorHAnsi" w:eastAsiaTheme="minorEastAsia" w:hAnsiTheme="minorHAnsi" w:cstheme="minorBidi"/>
          <w:kern w:val="2"/>
          <w:sz w:val="22"/>
          <w:szCs w:val="22"/>
          <w:lang w:eastAsia="en-GB"/>
          <w14:ligatures w14:val="standardContextual"/>
        </w:rPr>
      </w:pPr>
      <w:r w:rsidRPr="00756DDD">
        <w:rPr>
          <w:lang w:val="sv-FI"/>
        </w:rPr>
        <w:t>9.4</w:t>
      </w:r>
      <w:r>
        <w:rPr>
          <w:rFonts w:asciiTheme="minorHAnsi" w:eastAsiaTheme="minorEastAsia" w:hAnsiTheme="minorHAnsi" w:cstheme="minorBidi"/>
          <w:kern w:val="2"/>
          <w:sz w:val="22"/>
          <w:szCs w:val="22"/>
          <w:lang w:eastAsia="en-GB"/>
          <w14:ligatures w14:val="standardContextual"/>
        </w:rPr>
        <w:tab/>
      </w:r>
      <w:r w:rsidRPr="00756DDD">
        <w:rPr>
          <w:lang w:val="sv-FI"/>
        </w:rPr>
        <w:t>OTA E-UTRA DL RS power</w:t>
      </w:r>
      <w:r>
        <w:tab/>
      </w:r>
      <w:r>
        <w:fldChar w:fldCharType="begin"/>
      </w:r>
      <w:r>
        <w:instrText xml:space="preserve"> PAGEREF _Toc145321143 \h </w:instrText>
      </w:r>
      <w:r>
        <w:fldChar w:fldCharType="separate"/>
      </w:r>
      <w:r>
        <w:t>125</w:t>
      </w:r>
      <w:r>
        <w:fldChar w:fldCharType="end"/>
      </w:r>
    </w:p>
    <w:p w14:paraId="7E6B1603" w14:textId="0713D871" w:rsidR="002665E3" w:rsidRDefault="002665E3">
      <w:pPr>
        <w:pStyle w:val="TOC3"/>
        <w:rPr>
          <w:rFonts w:asciiTheme="minorHAnsi" w:eastAsiaTheme="minorEastAsia" w:hAnsiTheme="minorHAnsi" w:cstheme="minorBidi"/>
          <w:kern w:val="2"/>
          <w:sz w:val="22"/>
          <w:szCs w:val="22"/>
          <w:lang w:eastAsia="en-GB"/>
          <w14:ligatures w14:val="standardContextual"/>
        </w:rPr>
      </w:pPr>
      <w:r>
        <w:t>9.4.1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_Toc145321144 \h </w:instrText>
      </w:r>
      <w:r>
        <w:fldChar w:fldCharType="separate"/>
      </w:r>
      <w:r>
        <w:t>125</w:t>
      </w:r>
      <w:r>
        <w:fldChar w:fldCharType="end"/>
      </w:r>
    </w:p>
    <w:p w14:paraId="6D3865E7" w14:textId="45BC75B5" w:rsidR="002665E3" w:rsidRDefault="002665E3">
      <w:pPr>
        <w:pStyle w:val="TOC3"/>
        <w:rPr>
          <w:rFonts w:asciiTheme="minorHAnsi" w:eastAsiaTheme="minorEastAsia" w:hAnsiTheme="minorHAnsi" w:cstheme="minorBidi"/>
          <w:kern w:val="2"/>
          <w:sz w:val="22"/>
          <w:szCs w:val="22"/>
          <w:lang w:eastAsia="en-GB"/>
          <w14:ligatures w14:val="standardContextual"/>
        </w:rPr>
      </w:pPr>
      <w:r>
        <w:t>9.4.2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_Toc145321145 \h </w:instrText>
      </w:r>
      <w:r>
        <w:fldChar w:fldCharType="separate"/>
      </w:r>
      <w:r>
        <w:t>125</w:t>
      </w:r>
      <w:r>
        <w:fldChar w:fldCharType="end"/>
      </w:r>
    </w:p>
    <w:p w14:paraId="27AA2FA7" w14:textId="02A06A5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_Toc145321146 \h </w:instrText>
      </w:r>
      <w:r>
        <w:fldChar w:fldCharType="separate"/>
      </w:r>
      <w:r>
        <w:t>125</w:t>
      </w:r>
      <w:r>
        <w:fldChar w:fldCharType="end"/>
      </w:r>
    </w:p>
    <w:p w14:paraId="46F2E053" w14:textId="63E1D3A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_Toc145321147 \h </w:instrText>
      </w:r>
      <w:r>
        <w:fldChar w:fldCharType="separate"/>
      </w:r>
      <w:r>
        <w:t>125</w:t>
      </w:r>
      <w:r>
        <w:fldChar w:fldCharType="end"/>
      </w:r>
    </w:p>
    <w:p w14:paraId="6E94B501" w14:textId="0DC5DF3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_Toc145321148 \h </w:instrText>
      </w:r>
      <w:r>
        <w:fldChar w:fldCharType="separate"/>
      </w:r>
      <w:r>
        <w:t>125</w:t>
      </w:r>
      <w:r>
        <w:fldChar w:fldCharType="end"/>
      </w:r>
    </w:p>
    <w:p w14:paraId="59F0D3EF" w14:textId="55EEC16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_Toc145321149 \h </w:instrText>
      </w:r>
      <w:r>
        <w:fldChar w:fldCharType="separate"/>
      </w:r>
      <w:r>
        <w:t>125</w:t>
      </w:r>
      <w:r>
        <w:fldChar w:fldCharType="end"/>
      </w:r>
    </w:p>
    <w:p w14:paraId="06FF594F" w14:textId="6E299E6B" w:rsidR="002665E3" w:rsidRDefault="002665E3">
      <w:pPr>
        <w:pStyle w:val="TOC4"/>
        <w:rPr>
          <w:rFonts w:asciiTheme="minorHAnsi" w:eastAsiaTheme="minorEastAsia" w:hAnsiTheme="minorHAnsi" w:cstheme="minorBidi"/>
          <w:kern w:val="2"/>
          <w:sz w:val="22"/>
          <w:szCs w:val="22"/>
          <w:lang w:eastAsia="en-GB"/>
          <w14:ligatures w14:val="standardContextual"/>
        </w:rPr>
      </w:pPr>
      <w:r>
        <w:t>9.4.2.3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 FR1</w:t>
      </w:r>
      <w:r>
        <w:tab/>
      </w:r>
      <w:r>
        <w:fldChar w:fldCharType="begin"/>
      </w:r>
      <w:r>
        <w:instrText xml:space="preserve"> PAGEREF _Toc145321150 \h </w:instrText>
      </w:r>
      <w:r>
        <w:fldChar w:fldCharType="separate"/>
      </w:r>
      <w:r>
        <w:t>126</w:t>
      </w:r>
      <w:r>
        <w:fldChar w:fldCharType="end"/>
      </w:r>
    </w:p>
    <w:p w14:paraId="0D11EB3E" w14:textId="41E46AEE" w:rsidR="002665E3" w:rsidRDefault="002665E3">
      <w:pPr>
        <w:pStyle w:val="TOC3"/>
        <w:rPr>
          <w:rFonts w:asciiTheme="minorHAnsi" w:eastAsiaTheme="minorEastAsia" w:hAnsiTheme="minorHAnsi" w:cstheme="minorBidi"/>
          <w:kern w:val="2"/>
          <w:sz w:val="22"/>
          <w:szCs w:val="22"/>
          <w:lang w:eastAsia="en-GB"/>
          <w14:ligatures w14:val="standardContextual"/>
        </w:rPr>
      </w:pPr>
      <w:r>
        <w:t>9.4.3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_Toc145321151 \h </w:instrText>
      </w:r>
      <w:r>
        <w:fldChar w:fldCharType="separate"/>
      </w:r>
      <w:r>
        <w:t>129</w:t>
      </w:r>
      <w:r>
        <w:fldChar w:fldCharType="end"/>
      </w:r>
    </w:p>
    <w:p w14:paraId="037A5E34" w14:textId="618261D8"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9.4.3.1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_Toc145321152 \h </w:instrText>
      </w:r>
      <w:r>
        <w:fldChar w:fldCharType="separate"/>
      </w:r>
      <w:r>
        <w:t>129</w:t>
      </w:r>
      <w:r>
        <w:fldChar w:fldCharType="end"/>
      </w:r>
    </w:p>
    <w:p w14:paraId="087C989B" w14:textId="251F5467"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9.4.3.2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_Toc145321153 \h </w:instrText>
      </w:r>
      <w:r>
        <w:fldChar w:fldCharType="separate"/>
      </w:r>
      <w:r>
        <w:t>129</w:t>
      </w:r>
      <w:r>
        <w:fldChar w:fldCharType="end"/>
      </w:r>
    </w:p>
    <w:p w14:paraId="2EF73020" w14:textId="0464F211"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9.4.3.2.1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_Toc145321154 \h </w:instrText>
      </w:r>
      <w:r>
        <w:fldChar w:fldCharType="separate"/>
      </w:r>
      <w:r>
        <w:t>129</w:t>
      </w:r>
      <w:r>
        <w:fldChar w:fldCharType="end"/>
      </w:r>
    </w:p>
    <w:p w14:paraId="5BFE0FD8" w14:textId="7E678AD2" w:rsidR="002665E3" w:rsidRDefault="002665E3">
      <w:pPr>
        <w:pStyle w:val="TOC5"/>
        <w:rPr>
          <w:rFonts w:asciiTheme="minorHAnsi" w:eastAsiaTheme="minorEastAsia" w:hAnsiTheme="minorHAnsi" w:cstheme="minorBidi"/>
          <w:kern w:val="2"/>
          <w:sz w:val="22"/>
          <w:szCs w:val="22"/>
          <w:lang w:eastAsia="en-GB"/>
          <w14:ligatures w14:val="standardContextual"/>
        </w:rPr>
      </w:pPr>
      <w:r>
        <w:t>9.4.3.2.2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_Toc145321155 \h </w:instrText>
      </w:r>
      <w:r>
        <w:fldChar w:fldCharType="separate"/>
      </w:r>
      <w:r>
        <w:t>129</w:t>
      </w:r>
      <w:r>
        <w:fldChar w:fldCharType="end"/>
      </w:r>
    </w:p>
    <w:p w14:paraId="3CB2B19A" w14:textId="27CE9CC5" w:rsidR="002665E3" w:rsidRDefault="002665E3">
      <w:pPr>
        <w:pStyle w:val="TOC4"/>
        <w:rPr>
          <w:rFonts w:asciiTheme="minorHAnsi" w:eastAsiaTheme="minorEastAsia" w:hAnsiTheme="minorHAnsi" w:cstheme="minorBidi"/>
          <w:kern w:val="2"/>
          <w:sz w:val="22"/>
          <w:szCs w:val="22"/>
          <w:lang w:eastAsia="en-GB"/>
          <w14:ligatures w14:val="standardContextual"/>
        </w:rPr>
      </w:pPr>
      <w:r>
        <w:t>9.4.3.3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_Toc145321156 \h </w:instrText>
      </w:r>
      <w:r>
        <w:fldChar w:fldCharType="separate"/>
      </w:r>
      <w:r>
        <w:t>129</w:t>
      </w:r>
      <w:r>
        <w:fldChar w:fldCharType="end"/>
      </w:r>
    </w:p>
    <w:p w14:paraId="2E543C82" w14:textId="6E86BDF5"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en-CA"/>
        </w:rPr>
        <w:t>9.4.4</w:t>
      </w:r>
      <w:r>
        <w:rPr>
          <w:rFonts w:asciiTheme="minorHAnsi" w:eastAsiaTheme="minorEastAsia" w:hAnsiTheme="minorHAnsi" w:cstheme="minorBidi"/>
          <w:kern w:val="2"/>
          <w:sz w:val="22"/>
          <w:szCs w:val="22"/>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_Toc145321157 \h </w:instrText>
      </w:r>
      <w:r>
        <w:fldChar w:fldCharType="separate"/>
      </w:r>
      <w:r>
        <w:t>130</w:t>
      </w:r>
      <w:r>
        <w:fldChar w:fldCharType="end"/>
      </w:r>
    </w:p>
    <w:p w14:paraId="70A21FB7" w14:textId="16B13A6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9.4.4.1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_Toc145321158 \h </w:instrText>
      </w:r>
      <w:r>
        <w:fldChar w:fldCharType="separate"/>
      </w:r>
      <w:r>
        <w:t>130</w:t>
      </w:r>
      <w:r>
        <w:fldChar w:fldCharType="end"/>
      </w:r>
    </w:p>
    <w:p w14:paraId="16A79D2E" w14:textId="688867A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9.4.4.2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_Toc145321159 \h </w:instrText>
      </w:r>
      <w:r>
        <w:fldChar w:fldCharType="separate"/>
      </w:r>
      <w:r>
        <w:t>131</w:t>
      </w:r>
      <w:r>
        <w:fldChar w:fldCharType="end"/>
      </w:r>
    </w:p>
    <w:p w14:paraId="37459E31" w14:textId="4D58AD9D"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9.4.4.2.1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_Toc145321160 \h </w:instrText>
      </w:r>
      <w:r>
        <w:fldChar w:fldCharType="separate"/>
      </w:r>
      <w:r>
        <w:t>131</w:t>
      </w:r>
      <w:r>
        <w:fldChar w:fldCharType="end"/>
      </w:r>
    </w:p>
    <w:p w14:paraId="04D28549" w14:textId="55C69C9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9.4.4.2.2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_Toc145321161 \h </w:instrText>
      </w:r>
      <w:r>
        <w:fldChar w:fldCharType="separate"/>
      </w:r>
      <w:r>
        <w:t>131</w:t>
      </w:r>
      <w:r>
        <w:fldChar w:fldCharType="end"/>
      </w:r>
    </w:p>
    <w:p w14:paraId="1B4FFFF0" w14:textId="0E443DD1" w:rsidR="002665E3" w:rsidRDefault="002665E3">
      <w:pPr>
        <w:pStyle w:val="TOC4"/>
        <w:rPr>
          <w:rFonts w:asciiTheme="minorHAnsi" w:eastAsiaTheme="minorEastAsia" w:hAnsiTheme="minorHAnsi" w:cstheme="minorBidi"/>
          <w:kern w:val="2"/>
          <w:sz w:val="22"/>
          <w:szCs w:val="22"/>
          <w:lang w:eastAsia="en-GB"/>
          <w14:ligatures w14:val="standardContextual"/>
        </w:rPr>
      </w:pPr>
      <w:r>
        <w:t>9.4.4.3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_Toc145321162 \h </w:instrText>
      </w:r>
      <w:r>
        <w:fldChar w:fldCharType="separate"/>
      </w:r>
      <w:r>
        <w:t>132</w:t>
      </w:r>
      <w:r>
        <w:fldChar w:fldCharType="end"/>
      </w:r>
    </w:p>
    <w:p w14:paraId="671A596D" w14:textId="201DD3B5" w:rsidR="002665E3" w:rsidRDefault="002665E3">
      <w:pPr>
        <w:pStyle w:val="TOC3"/>
        <w:rPr>
          <w:rFonts w:asciiTheme="minorHAnsi" w:eastAsiaTheme="minorEastAsia" w:hAnsiTheme="minorHAnsi" w:cstheme="minorBidi"/>
          <w:kern w:val="2"/>
          <w:sz w:val="22"/>
          <w:szCs w:val="22"/>
          <w:lang w:eastAsia="en-GB"/>
          <w14:ligatures w14:val="standardContextual"/>
        </w:rPr>
      </w:pPr>
      <w:r>
        <w:lastRenderedPageBreak/>
        <w:t>9.4.5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_Toc145321163 \h </w:instrText>
      </w:r>
      <w:r>
        <w:fldChar w:fldCharType="separate"/>
      </w:r>
      <w:r>
        <w:t>133</w:t>
      </w:r>
      <w:r>
        <w:fldChar w:fldCharType="end"/>
      </w:r>
    </w:p>
    <w:p w14:paraId="78E5901F" w14:textId="4855AEE2"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9.4.5.1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_Toc145321164 \h </w:instrText>
      </w:r>
      <w:r>
        <w:fldChar w:fldCharType="separate"/>
      </w:r>
      <w:r>
        <w:t>133</w:t>
      </w:r>
      <w:r>
        <w:fldChar w:fldCharType="end"/>
      </w:r>
    </w:p>
    <w:p w14:paraId="19D6FA30" w14:textId="23D3DC68"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9.4.5.2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_Toc145321165 \h </w:instrText>
      </w:r>
      <w:r>
        <w:fldChar w:fldCharType="separate"/>
      </w:r>
      <w:r>
        <w:t>133</w:t>
      </w:r>
      <w:r>
        <w:fldChar w:fldCharType="end"/>
      </w:r>
    </w:p>
    <w:p w14:paraId="6748BFE7" w14:textId="22E15C3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9.4.5.2.1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_Toc145321166 \h </w:instrText>
      </w:r>
      <w:r>
        <w:fldChar w:fldCharType="separate"/>
      </w:r>
      <w:r>
        <w:t>133</w:t>
      </w:r>
      <w:r>
        <w:fldChar w:fldCharType="end"/>
      </w:r>
    </w:p>
    <w:p w14:paraId="6CF6F128" w14:textId="02FA885C" w:rsidR="002665E3" w:rsidRDefault="002665E3">
      <w:pPr>
        <w:pStyle w:val="TOC5"/>
        <w:rPr>
          <w:rFonts w:asciiTheme="minorHAnsi" w:eastAsiaTheme="minorEastAsia" w:hAnsiTheme="minorHAnsi" w:cstheme="minorBidi"/>
          <w:kern w:val="2"/>
          <w:sz w:val="22"/>
          <w:szCs w:val="22"/>
          <w:lang w:eastAsia="en-GB"/>
          <w14:ligatures w14:val="standardContextual"/>
        </w:rPr>
      </w:pPr>
      <w:r>
        <w:t>9.4.5.2.2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_Toc145321167 \h </w:instrText>
      </w:r>
      <w:r>
        <w:fldChar w:fldCharType="separate"/>
      </w:r>
      <w:r>
        <w:t>133</w:t>
      </w:r>
      <w:r>
        <w:fldChar w:fldCharType="end"/>
      </w:r>
    </w:p>
    <w:p w14:paraId="588E8F7B" w14:textId="151BFD14" w:rsidR="002665E3" w:rsidRDefault="002665E3">
      <w:pPr>
        <w:pStyle w:val="TOC4"/>
        <w:rPr>
          <w:rFonts w:asciiTheme="minorHAnsi" w:eastAsiaTheme="minorEastAsia" w:hAnsiTheme="minorHAnsi" w:cstheme="minorBidi"/>
          <w:kern w:val="2"/>
          <w:sz w:val="22"/>
          <w:szCs w:val="22"/>
          <w:lang w:eastAsia="en-GB"/>
          <w14:ligatures w14:val="standardContextual"/>
        </w:rPr>
      </w:pPr>
      <w:r>
        <w:t>9.4.5.3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_Toc145321168 \h </w:instrText>
      </w:r>
      <w:r>
        <w:fldChar w:fldCharType="separate"/>
      </w:r>
      <w:r>
        <w:t>133</w:t>
      </w:r>
      <w:r>
        <w:fldChar w:fldCharType="end"/>
      </w:r>
    </w:p>
    <w:p w14:paraId="70233693" w14:textId="6CCC0E5B" w:rsidR="002665E3" w:rsidRDefault="002665E3">
      <w:pPr>
        <w:pStyle w:val="TOC3"/>
        <w:rPr>
          <w:rFonts w:asciiTheme="minorHAnsi" w:eastAsiaTheme="minorEastAsia" w:hAnsiTheme="minorHAnsi" w:cstheme="minorBidi"/>
          <w:kern w:val="2"/>
          <w:sz w:val="22"/>
          <w:szCs w:val="22"/>
          <w:lang w:eastAsia="en-GB"/>
          <w14:ligatures w14:val="standardContextual"/>
        </w:rPr>
      </w:pPr>
      <w:r>
        <w:t>9.4.6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_Toc145321169 \h </w:instrText>
      </w:r>
      <w:r>
        <w:fldChar w:fldCharType="separate"/>
      </w:r>
      <w:r>
        <w:t>136</w:t>
      </w:r>
      <w:r>
        <w:fldChar w:fldCharType="end"/>
      </w:r>
    </w:p>
    <w:p w14:paraId="11F19DE4" w14:textId="368E5C81" w:rsidR="002665E3" w:rsidRDefault="002665E3">
      <w:pPr>
        <w:pStyle w:val="TOC3"/>
        <w:rPr>
          <w:rFonts w:asciiTheme="minorHAnsi" w:eastAsiaTheme="minorEastAsia" w:hAnsiTheme="minorHAnsi" w:cstheme="minorBidi"/>
          <w:kern w:val="2"/>
          <w:sz w:val="22"/>
          <w:szCs w:val="22"/>
          <w:lang w:eastAsia="en-GB"/>
          <w14:ligatures w14:val="standardContextual"/>
        </w:rPr>
      </w:pPr>
      <w:r>
        <w:t>9.4.7</w:t>
      </w:r>
      <w:r>
        <w:rPr>
          <w:rFonts w:asciiTheme="minorHAnsi" w:eastAsiaTheme="minorEastAsia" w:hAnsiTheme="minorHAnsi" w:cstheme="minorBidi"/>
          <w:kern w:val="2"/>
          <w:sz w:val="22"/>
          <w:szCs w:val="22"/>
          <w:lang w:eastAsia="en-GB"/>
          <w14:ligatures w14:val="standardContextual"/>
        </w:rPr>
        <w:tab/>
      </w:r>
      <w:r>
        <w:t>Test Tolerance for OTA E-UTRA DL RS power</w:t>
      </w:r>
      <w:r>
        <w:tab/>
      </w:r>
      <w:r>
        <w:fldChar w:fldCharType="begin"/>
      </w:r>
      <w:r>
        <w:instrText xml:space="preserve"> PAGEREF _Toc145321170 \h </w:instrText>
      </w:r>
      <w:r>
        <w:fldChar w:fldCharType="separate"/>
      </w:r>
      <w:r>
        <w:t>136</w:t>
      </w:r>
      <w:r>
        <w:fldChar w:fldCharType="end"/>
      </w:r>
    </w:p>
    <w:p w14:paraId="7D42EA4C" w14:textId="4C69E3A0" w:rsidR="002665E3" w:rsidRDefault="002665E3">
      <w:pPr>
        <w:pStyle w:val="TOC2"/>
        <w:rPr>
          <w:rFonts w:asciiTheme="minorHAnsi" w:eastAsiaTheme="minorEastAsia" w:hAnsiTheme="minorHAnsi" w:cstheme="minorBidi"/>
          <w:kern w:val="2"/>
          <w:sz w:val="22"/>
          <w:szCs w:val="22"/>
          <w:lang w:eastAsia="en-GB"/>
          <w14:ligatures w14:val="standardContextual"/>
        </w:rPr>
      </w:pPr>
      <w:r>
        <w:t>9.5</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_Toc145321171 \h </w:instrText>
      </w:r>
      <w:r>
        <w:fldChar w:fldCharType="separate"/>
      </w:r>
      <w:r>
        <w:t>136</w:t>
      </w:r>
      <w:r>
        <w:fldChar w:fldCharType="end"/>
      </w:r>
    </w:p>
    <w:p w14:paraId="0B2367D7" w14:textId="3805AFF6" w:rsidR="002665E3" w:rsidRDefault="002665E3">
      <w:pPr>
        <w:pStyle w:val="TOC3"/>
        <w:rPr>
          <w:rFonts w:asciiTheme="minorHAnsi" w:eastAsiaTheme="minorEastAsia" w:hAnsiTheme="minorHAnsi" w:cstheme="minorBidi"/>
          <w:kern w:val="2"/>
          <w:sz w:val="22"/>
          <w:szCs w:val="22"/>
          <w:lang w:eastAsia="en-GB"/>
          <w14:ligatures w14:val="standardContextual"/>
        </w:rPr>
      </w:pPr>
      <w:r>
        <w:t>9.5.1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_Toc145321172 \h </w:instrText>
      </w:r>
      <w:r>
        <w:fldChar w:fldCharType="separate"/>
      </w:r>
      <w:r>
        <w:t>136</w:t>
      </w:r>
      <w:r>
        <w:fldChar w:fldCharType="end"/>
      </w:r>
    </w:p>
    <w:p w14:paraId="68534AE4" w14:textId="5260ECE9" w:rsidR="002665E3" w:rsidRDefault="002665E3">
      <w:pPr>
        <w:pStyle w:val="TOC3"/>
        <w:rPr>
          <w:rFonts w:asciiTheme="minorHAnsi" w:eastAsiaTheme="minorEastAsia" w:hAnsiTheme="minorHAnsi" w:cstheme="minorBidi"/>
          <w:kern w:val="2"/>
          <w:sz w:val="22"/>
          <w:szCs w:val="22"/>
          <w:lang w:eastAsia="en-GB"/>
          <w14:ligatures w14:val="standardContextual"/>
        </w:rPr>
      </w:pPr>
      <w:r>
        <w:t>9.5.2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_Toc145321173 \h </w:instrText>
      </w:r>
      <w:r>
        <w:fldChar w:fldCharType="separate"/>
      </w:r>
      <w:r>
        <w:t>137</w:t>
      </w:r>
      <w:r>
        <w:fldChar w:fldCharType="end"/>
      </w:r>
    </w:p>
    <w:p w14:paraId="5E6CF7F9" w14:textId="6844E67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_Toc145321174 \h </w:instrText>
      </w:r>
      <w:r>
        <w:fldChar w:fldCharType="separate"/>
      </w:r>
      <w:r>
        <w:t>137</w:t>
      </w:r>
      <w:r>
        <w:fldChar w:fldCharType="end"/>
      </w:r>
    </w:p>
    <w:p w14:paraId="157201EC" w14:textId="44B8A17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_Toc145321175 \h </w:instrText>
      </w:r>
      <w:r>
        <w:fldChar w:fldCharType="separate"/>
      </w:r>
      <w:r>
        <w:t>137</w:t>
      </w:r>
      <w:r>
        <w:fldChar w:fldCharType="end"/>
      </w:r>
    </w:p>
    <w:p w14:paraId="51C074E1" w14:textId="07930186"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_Toc145321176 \h </w:instrText>
      </w:r>
      <w:r>
        <w:fldChar w:fldCharType="separate"/>
      </w:r>
      <w:r>
        <w:t>137</w:t>
      </w:r>
      <w:r>
        <w:fldChar w:fldCharType="end"/>
      </w:r>
    </w:p>
    <w:p w14:paraId="5F50B3C7" w14:textId="3FC43DC5"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_Toc145321177 \h </w:instrText>
      </w:r>
      <w:r>
        <w:fldChar w:fldCharType="separate"/>
      </w:r>
      <w:r>
        <w:t>137</w:t>
      </w:r>
      <w:r>
        <w:fldChar w:fldCharType="end"/>
      </w:r>
    </w:p>
    <w:p w14:paraId="360DC38B" w14:textId="0ECE77E6" w:rsidR="002665E3" w:rsidRDefault="002665E3">
      <w:pPr>
        <w:pStyle w:val="TOC4"/>
        <w:rPr>
          <w:rFonts w:asciiTheme="minorHAnsi" w:eastAsiaTheme="minorEastAsia" w:hAnsiTheme="minorHAnsi" w:cstheme="minorBidi"/>
          <w:kern w:val="2"/>
          <w:sz w:val="22"/>
          <w:szCs w:val="22"/>
          <w:lang w:eastAsia="en-GB"/>
          <w14:ligatures w14:val="standardContextual"/>
        </w:rPr>
      </w:pPr>
      <w:r>
        <w:t>9.5.2.3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 FR1</w:t>
      </w:r>
      <w:r>
        <w:tab/>
      </w:r>
      <w:r>
        <w:fldChar w:fldCharType="begin"/>
      </w:r>
      <w:r>
        <w:instrText xml:space="preserve"> PAGEREF _Toc145321178 \h </w:instrText>
      </w:r>
      <w:r>
        <w:fldChar w:fldCharType="separate"/>
      </w:r>
      <w:r>
        <w:t>137</w:t>
      </w:r>
      <w:r>
        <w:fldChar w:fldCharType="end"/>
      </w:r>
    </w:p>
    <w:p w14:paraId="491374B3" w14:textId="2263FAFE" w:rsidR="002665E3" w:rsidRDefault="002665E3">
      <w:pPr>
        <w:pStyle w:val="TOC3"/>
        <w:rPr>
          <w:rFonts w:asciiTheme="minorHAnsi" w:eastAsiaTheme="minorEastAsia" w:hAnsiTheme="minorHAnsi" w:cstheme="minorBidi"/>
          <w:kern w:val="2"/>
          <w:sz w:val="22"/>
          <w:szCs w:val="22"/>
          <w:lang w:eastAsia="en-GB"/>
          <w14:ligatures w14:val="standardContextual"/>
        </w:rPr>
      </w:pPr>
      <w:r>
        <w:t>9.5.3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_Toc145321179 \h </w:instrText>
      </w:r>
      <w:r>
        <w:fldChar w:fldCharType="separate"/>
      </w:r>
      <w:r>
        <w:t>138</w:t>
      </w:r>
      <w:r>
        <w:fldChar w:fldCharType="end"/>
      </w:r>
    </w:p>
    <w:p w14:paraId="0A70E2A1" w14:textId="79320CB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9.5.3.1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_Toc145321180 \h </w:instrText>
      </w:r>
      <w:r>
        <w:fldChar w:fldCharType="separate"/>
      </w:r>
      <w:r>
        <w:t>138</w:t>
      </w:r>
      <w:r>
        <w:fldChar w:fldCharType="end"/>
      </w:r>
    </w:p>
    <w:p w14:paraId="27B2E7AC" w14:textId="777BD08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9.5.3.2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_Toc145321181 \h </w:instrText>
      </w:r>
      <w:r>
        <w:fldChar w:fldCharType="separate"/>
      </w:r>
      <w:r>
        <w:t>138</w:t>
      </w:r>
      <w:r>
        <w:fldChar w:fldCharType="end"/>
      </w:r>
    </w:p>
    <w:p w14:paraId="156E7945" w14:textId="4D58AC3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9.5.3.2.1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_Toc145321182 \h </w:instrText>
      </w:r>
      <w:r>
        <w:fldChar w:fldCharType="separate"/>
      </w:r>
      <w:r>
        <w:t>138</w:t>
      </w:r>
      <w:r>
        <w:fldChar w:fldCharType="end"/>
      </w:r>
    </w:p>
    <w:p w14:paraId="4A2EFFFE" w14:textId="47C88A4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9.5.3.2.2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_Toc145321183 \h </w:instrText>
      </w:r>
      <w:r>
        <w:fldChar w:fldCharType="separate"/>
      </w:r>
      <w:r>
        <w:t>138</w:t>
      </w:r>
      <w:r>
        <w:fldChar w:fldCharType="end"/>
      </w:r>
    </w:p>
    <w:p w14:paraId="081F8865" w14:textId="42B6694C" w:rsidR="002665E3" w:rsidRDefault="002665E3">
      <w:pPr>
        <w:pStyle w:val="TOC4"/>
        <w:rPr>
          <w:rFonts w:asciiTheme="minorHAnsi" w:eastAsiaTheme="minorEastAsia" w:hAnsiTheme="minorHAnsi" w:cstheme="minorBidi"/>
          <w:kern w:val="2"/>
          <w:sz w:val="22"/>
          <w:szCs w:val="22"/>
          <w:lang w:eastAsia="en-GB"/>
          <w14:ligatures w14:val="standardContextual"/>
        </w:rPr>
      </w:pPr>
      <w:r>
        <w:t>9.5.3.3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_Toc145321184 \h </w:instrText>
      </w:r>
      <w:r>
        <w:fldChar w:fldCharType="separate"/>
      </w:r>
      <w:r>
        <w:t>139</w:t>
      </w:r>
      <w:r>
        <w:fldChar w:fldCharType="end"/>
      </w:r>
    </w:p>
    <w:p w14:paraId="3CC04B5B" w14:textId="15895FB8" w:rsidR="002665E3" w:rsidRDefault="002665E3">
      <w:pPr>
        <w:pStyle w:val="TOC3"/>
        <w:rPr>
          <w:rFonts w:asciiTheme="minorHAnsi" w:eastAsiaTheme="minorEastAsia" w:hAnsiTheme="minorHAnsi" w:cstheme="minorBidi"/>
          <w:kern w:val="2"/>
          <w:sz w:val="22"/>
          <w:szCs w:val="22"/>
          <w:lang w:eastAsia="en-GB"/>
          <w14:ligatures w14:val="standardContextual"/>
        </w:rPr>
      </w:pPr>
      <w:r>
        <w:t>9.5.4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_Toc145321185 \h </w:instrText>
      </w:r>
      <w:r>
        <w:fldChar w:fldCharType="separate"/>
      </w:r>
      <w:r>
        <w:t>140</w:t>
      </w:r>
      <w:r>
        <w:fldChar w:fldCharType="end"/>
      </w:r>
    </w:p>
    <w:p w14:paraId="3817B288" w14:textId="09B7625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_Toc145321186 \h </w:instrText>
      </w:r>
      <w:r>
        <w:fldChar w:fldCharType="separate"/>
      </w:r>
      <w:r>
        <w:t>140</w:t>
      </w:r>
      <w:r>
        <w:fldChar w:fldCharType="end"/>
      </w:r>
    </w:p>
    <w:p w14:paraId="0028E865" w14:textId="717492E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_Toc145321187 \h </w:instrText>
      </w:r>
      <w:r>
        <w:fldChar w:fldCharType="separate"/>
      </w:r>
      <w:r>
        <w:t>140</w:t>
      </w:r>
      <w:r>
        <w:fldChar w:fldCharType="end"/>
      </w:r>
    </w:p>
    <w:p w14:paraId="3C682E21" w14:textId="4832B631"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_Toc145321188 \h </w:instrText>
      </w:r>
      <w:r>
        <w:fldChar w:fldCharType="separate"/>
      </w:r>
      <w:r>
        <w:t>140</w:t>
      </w:r>
      <w:r>
        <w:fldChar w:fldCharType="end"/>
      </w:r>
    </w:p>
    <w:p w14:paraId="03BE6DC1" w14:textId="7ED3B1EC"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_Toc145321189 \h </w:instrText>
      </w:r>
      <w:r>
        <w:fldChar w:fldCharType="separate"/>
      </w:r>
      <w:r>
        <w:t>140</w:t>
      </w:r>
      <w:r>
        <w:fldChar w:fldCharType="end"/>
      </w:r>
    </w:p>
    <w:p w14:paraId="3B8524BC" w14:textId="2AF97C68" w:rsidR="002665E3" w:rsidRDefault="002665E3">
      <w:pPr>
        <w:pStyle w:val="TOC4"/>
        <w:rPr>
          <w:rFonts w:asciiTheme="minorHAnsi" w:eastAsiaTheme="minorEastAsia" w:hAnsiTheme="minorHAnsi" w:cstheme="minorBidi"/>
          <w:kern w:val="2"/>
          <w:sz w:val="22"/>
          <w:szCs w:val="22"/>
          <w:lang w:eastAsia="en-GB"/>
          <w14:ligatures w14:val="standardContextual"/>
        </w:rPr>
      </w:pPr>
      <w:r>
        <w:t>9.5.4.3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_Toc145321190 \h </w:instrText>
      </w:r>
      <w:r>
        <w:fldChar w:fldCharType="separate"/>
      </w:r>
      <w:r>
        <w:t>140</w:t>
      </w:r>
      <w:r>
        <w:fldChar w:fldCharType="end"/>
      </w:r>
    </w:p>
    <w:p w14:paraId="7DDF0CCC" w14:textId="2D48E17E" w:rsidR="002665E3" w:rsidRDefault="002665E3">
      <w:pPr>
        <w:pStyle w:val="TOC3"/>
        <w:rPr>
          <w:rFonts w:asciiTheme="minorHAnsi" w:eastAsiaTheme="minorEastAsia" w:hAnsiTheme="minorHAnsi" w:cstheme="minorBidi"/>
          <w:kern w:val="2"/>
          <w:sz w:val="22"/>
          <w:szCs w:val="22"/>
          <w:lang w:eastAsia="en-GB"/>
          <w14:ligatures w14:val="standardContextual"/>
        </w:rPr>
      </w:pPr>
      <w:r>
        <w:t>9.5.5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_Toc145321191 \h </w:instrText>
      </w:r>
      <w:r>
        <w:fldChar w:fldCharType="separate"/>
      </w:r>
      <w:r>
        <w:t>140</w:t>
      </w:r>
      <w:r>
        <w:fldChar w:fldCharType="end"/>
      </w:r>
    </w:p>
    <w:p w14:paraId="70FAD967" w14:textId="46823CF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9.5.5.1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_Toc145321192 \h </w:instrText>
      </w:r>
      <w:r>
        <w:fldChar w:fldCharType="separate"/>
      </w:r>
      <w:r>
        <w:t>140</w:t>
      </w:r>
      <w:r>
        <w:fldChar w:fldCharType="end"/>
      </w:r>
    </w:p>
    <w:p w14:paraId="627348D1" w14:textId="7C1A90E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9.5.5.2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_Toc145321193 \h </w:instrText>
      </w:r>
      <w:r>
        <w:fldChar w:fldCharType="separate"/>
      </w:r>
      <w:r>
        <w:t>140</w:t>
      </w:r>
      <w:r>
        <w:fldChar w:fldCharType="end"/>
      </w:r>
    </w:p>
    <w:p w14:paraId="7BBD5243" w14:textId="51FE085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9.5.5.2.1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_Toc145321194 \h </w:instrText>
      </w:r>
      <w:r>
        <w:fldChar w:fldCharType="separate"/>
      </w:r>
      <w:r>
        <w:t>140</w:t>
      </w:r>
      <w:r>
        <w:fldChar w:fldCharType="end"/>
      </w:r>
    </w:p>
    <w:p w14:paraId="2909DA77" w14:textId="1D3FF536"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9.5.5.2.2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_Toc145321195 \h </w:instrText>
      </w:r>
      <w:r>
        <w:fldChar w:fldCharType="separate"/>
      </w:r>
      <w:r>
        <w:t>141</w:t>
      </w:r>
      <w:r>
        <w:fldChar w:fldCharType="end"/>
      </w:r>
    </w:p>
    <w:p w14:paraId="7A0EC019" w14:textId="3CD9176F" w:rsidR="002665E3" w:rsidRDefault="002665E3">
      <w:pPr>
        <w:pStyle w:val="TOC4"/>
        <w:rPr>
          <w:rFonts w:asciiTheme="minorHAnsi" w:eastAsiaTheme="minorEastAsia" w:hAnsiTheme="minorHAnsi" w:cstheme="minorBidi"/>
          <w:kern w:val="2"/>
          <w:sz w:val="22"/>
          <w:szCs w:val="22"/>
          <w:lang w:eastAsia="en-GB"/>
          <w14:ligatures w14:val="standardContextual"/>
        </w:rPr>
      </w:pPr>
      <w:r>
        <w:t>9.5.5.3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_Toc145321196 \h </w:instrText>
      </w:r>
      <w:r>
        <w:fldChar w:fldCharType="separate"/>
      </w:r>
      <w:r>
        <w:t>141</w:t>
      </w:r>
      <w:r>
        <w:fldChar w:fldCharType="end"/>
      </w:r>
    </w:p>
    <w:p w14:paraId="22EC7A1E" w14:textId="4906EC4F" w:rsidR="002665E3" w:rsidRDefault="002665E3">
      <w:pPr>
        <w:pStyle w:val="TOC3"/>
        <w:rPr>
          <w:rFonts w:asciiTheme="minorHAnsi" w:eastAsiaTheme="minorEastAsia" w:hAnsiTheme="minorHAnsi" w:cstheme="minorBidi"/>
          <w:kern w:val="2"/>
          <w:sz w:val="22"/>
          <w:szCs w:val="22"/>
          <w:lang w:eastAsia="en-GB"/>
          <w14:ligatures w14:val="standardContextual"/>
        </w:rPr>
      </w:pPr>
      <w:r>
        <w:t>9.5.6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_Toc145321197 \h </w:instrText>
      </w:r>
      <w:r>
        <w:fldChar w:fldCharType="separate"/>
      </w:r>
      <w:r>
        <w:t>141</w:t>
      </w:r>
      <w:r>
        <w:fldChar w:fldCharType="end"/>
      </w:r>
    </w:p>
    <w:p w14:paraId="65158E43" w14:textId="6A0A0584" w:rsidR="002665E3" w:rsidRDefault="002665E3">
      <w:pPr>
        <w:pStyle w:val="TOC3"/>
        <w:rPr>
          <w:rFonts w:asciiTheme="minorHAnsi" w:eastAsiaTheme="minorEastAsia" w:hAnsiTheme="minorHAnsi" w:cstheme="minorBidi"/>
          <w:kern w:val="2"/>
          <w:sz w:val="22"/>
          <w:szCs w:val="22"/>
          <w:lang w:eastAsia="en-GB"/>
          <w14:ligatures w14:val="standardContextual"/>
        </w:rPr>
      </w:pPr>
      <w:r>
        <w:t>9.5.7</w:t>
      </w:r>
      <w:r>
        <w:rPr>
          <w:rFonts w:asciiTheme="minorHAnsi" w:eastAsiaTheme="minorEastAsia" w:hAnsiTheme="minorHAnsi" w:cstheme="minorBidi"/>
          <w:kern w:val="2"/>
          <w:sz w:val="22"/>
          <w:szCs w:val="22"/>
          <w:lang w:eastAsia="en-GB"/>
          <w14:ligatures w14:val="standardContextual"/>
        </w:rPr>
        <w:tab/>
      </w:r>
      <w:r>
        <w:t>Test Tolerance for OTA output power dynamics</w:t>
      </w:r>
      <w:r>
        <w:tab/>
      </w:r>
      <w:r>
        <w:fldChar w:fldCharType="begin"/>
      </w:r>
      <w:r>
        <w:instrText xml:space="preserve"> PAGEREF _Toc145321198 \h </w:instrText>
      </w:r>
      <w:r>
        <w:fldChar w:fldCharType="separate"/>
      </w:r>
      <w:r>
        <w:t>143</w:t>
      </w:r>
      <w:r>
        <w:fldChar w:fldCharType="end"/>
      </w:r>
    </w:p>
    <w:p w14:paraId="06FF977B" w14:textId="5690D7B4" w:rsidR="002665E3" w:rsidRDefault="002665E3">
      <w:pPr>
        <w:pStyle w:val="TOC2"/>
        <w:rPr>
          <w:rFonts w:asciiTheme="minorHAnsi" w:eastAsiaTheme="minorEastAsia" w:hAnsiTheme="minorHAnsi" w:cstheme="minorBidi"/>
          <w:kern w:val="2"/>
          <w:sz w:val="22"/>
          <w:szCs w:val="22"/>
          <w:lang w:eastAsia="en-GB"/>
          <w14:ligatures w14:val="standardContextual"/>
        </w:rPr>
      </w:pPr>
      <w:r>
        <w:t>9.6</w:t>
      </w:r>
      <w:r>
        <w:rPr>
          <w:rFonts w:asciiTheme="minorHAnsi" w:eastAsiaTheme="minorEastAsia" w:hAnsiTheme="minorHAnsi" w:cstheme="minorBidi"/>
          <w:kern w:val="2"/>
          <w:sz w:val="22"/>
          <w:szCs w:val="22"/>
          <w:lang w:eastAsia="en-GB"/>
          <w14:ligatures w14:val="standardContextual"/>
        </w:rPr>
        <w:tab/>
      </w:r>
      <w:r>
        <w:t>OTA transmitted signal quality: Frequency error</w:t>
      </w:r>
      <w:r>
        <w:tab/>
      </w:r>
      <w:r>
        <w:fldChar w:fldCharType="begin"/>
      </w:r>
      <w:r>
        <w:instrText xml:space="preserve"> PAGEREF _Toc145321199 \h </w:instrText>
      </w:r>
      <w:r>
        <w:fldChar w:fldCharType="separate"/>
      </w:r>
      <w:r>
        <w:t>144</w:t>
      </w:r>
      <w:r>
        <w:fldChar w:fldCharType="end"/>
      </w:r>
    </w:p>
    <w:p w14:paraId="1662F5D2" w14:textId="1DEFB757" w:rsidR="002665E3" w:rsidRDefault="002665E3">
      <w:pPr>
        <w:pStyle w:val="TOC3"/>
        <w:rPr>
          <w:rFonts w:asciiTheme="minorHAnsi" w:eastAsiaTheme="minorEastAsia" w:hAnsiTheme="minorHAnsi" w:cstheme="minorBidi"/>
          <w:kern w:val="2"/>
          <w:sz w:val="22"/>
          <w:szCs w:val="22"/>
          <w:lang w:eastAsia="en-GB"/>
          <w14:ligatures w14:val="standardContextual"/>
        </w:rPr>
      </w:pPr>
      <w:r>
        <w:t>9.6.1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_Toc145321200 \h </w:instrText>
      </w:r>
      <w:r>
        <w:fldChar w:fldCharType="separate"/>
      </w:r>
      <w:r>
        <w:t>144</w:t>
      </w:r>
      <w:r>
        <w:fldChar w:fldCharType="end"/>
      </w:r>
    </w:p>
    <w:p w14:paraId="6D7D2C3D" w14:textId="58828D06" w:rsidR="002665E3" w:rsidRDefault="002665E3">
      <w:pPr>
        <w:pStyle w:val="TOC3"/>
        <w:rPr>
          <w:rFonts w:asciiTheme="minorHAnsi" w:eastAsiaTheme="minorEastAsia" w:hAnsiTheme="minorHAnsi" w:cstheme="minorBidi"/>
          <w:kern w:val="2"/>
          <w:sz w:val="22"/>
          <w:szCs w:val="22"/>
          <w:lang w:eastAsia="en-GB"/>
          <w14:ligatures w14:val="standardContextual"/>
        </w:rPr>
      </w:pPr>
      <w:r>
        <w:t>9.6.2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_Toc145321201 \h </w:instrText>
      </w:r>
      <w:r>
        <w:fldChar w:fldCharType="separate"/>
      </w:r>
      <w:r>
        <w:t>144</w:t>
      </w:r>
      <w:r>
        <w:fldChar w:fldCharType="end"/>
      </w:r>
    </w:p>
    <w:p w14:paraId="76170DC7" w14:textId="79262F07"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_Toc145321202 \h </w:instrText>
      </w:r>
      <w:r>
        <w:fldChar w:fldCharType="separate"/>
      </w:r>
      <w:r>
        <w:t>144</w:t>
      </w:r>
      <w:r>
        <w:fldChar w:fldCharType="end"/>
      </w:r>
    </w:p>
    <w:p w14:paraId="6D78819A" w14:textId="240E24D7"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_Toc145321203 \h </w:instrText>
      </w:r>
      <w:r>
        <w:fldChar w:fldCharType="separate"/>
      </w:r>
      <w:r>
        <w:t>144</w:t>
      </w:r>
      <w:r>
        <w:fldChar w:fldCharType="end"/>
      </w:r>
    </w:p>
    <w:p w14:paraId="4310E9F4" w14:textId="0CDA457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_Toc145321204 \h </w:instrText>
      </w:r>
      <w:r>
        <w:fldChar w:fldCharType="separate"/>
      </w:r>
      <w:r>
        <w:t>144</w:t>
      </w:r>
      <w:r>
        <w:fldChar w:fldCharType="end"/>
      </w:r>
    </w:p>
    <w:p w14:paraId="7AEC1CF7" w14:textId="19C631EA"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_Toc145321205 \h </w:instrText>
      </w:r>
      <w:r>
        <w:fldChar w:fldCharType="separate"/>
      </w:r>
      <w:r>
        <w:t>144</w:t>
      </w:r>
      <w:r>
        <w:fldChar w:fldCharType="end"/>
      </w:r>
    </w:p>
    <w:p w14:paraId="4F201C14" w14:textId="3093DECF" w:rsidR="002665E3" w:rsidRDefault="002665E3">
      <w:pPr>
        <w:pStyle w:val="TOC4"/>
        <w:rPr>
          <w:rFonts w:asciiTheme="minorHAnsi" w:eastAsiaTheme="minorEastAsia" w:hAnsiTheme="minorHAnsi" w:cstheme="minorBidi"/>
          <w:kern w:val="2"/>
          <w:sz w:val="22"/>
          <w:szCs w:val="22"/>
          <w:lang w:eastAsia="en-GB"/>
          <w14:ligatures w14:val="standardContextual"/>
        </w:rPr>
      </w:pPr>
      <w:r>
        <w:t>9.6.2.3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w:t>
      </w:r>
      <w:r>
        <w:tab/>
      </w:r>
      <w:r>
        <w:fldChar w:fldCharType="begin"/>
      </w:r>
      <w:r>
        <w:instrText xml:space="preserve"> PAGEREF _Toc145321206 \h </w:instrText>
      </w:r>
      <w:r>
        <w:fldChar w:fldCharType="separate"/>
      </w:r>
      <w:r>
        <w:t>145</w:t>
      </w:r>
      <w:r>
        <w:fldChar w:fldCharType="end"/>
      </w:r>
    </w:p>
    <w:p w14:paraId="1DE1F7EB" w14:textId="2E2EA87A" w:rsidR="002665E3" w:rsidRDefault="002665E3">
      <w:pPr>
        <w:pStyle w:val="TOC3"/>
        <w:rPr>
          <w:rFonts w:asciiTheme="minorHAnsi" w:eastAsiaTheme="minorEastAsia" w:hAnsiTheme="minorHAnsi" w:cstheme="minorBidi"/>
          <w:kern w:val="2"/>
          <w:sz w:val="22"/>
          <w:szCs w:val="22"/>
          <w:lang w:eastAsia="en-GB"/>
          <w14:ligatures w14:val="standardContextual"/>
        </w:rPr>
      </w:pPr>
      <w:r>
        <w:t>9.6.3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_Toc145321207 \h </w:instrText>
      </w:r>
      <w:r>
        <w:fldChar w:fldCharType="separate"/>
      </w:r>
      <w:r>
        <w:t>145</w:t>
      </w:r>
      <w:r>
        <w:fldChar w:fldCharType="end"/>
      </w:r>
    </w:p>
    <w:p w14:paraId="00F0C53F" w14:textId="043146D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9.6.3.1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_Toc145321208 \h </w:instrText>
      </w:r>
      <w:r>
        <w:fldChar w:fldCharType="separate"/>
      </w:r>
      <w:r>
        <w:t>145</w:t>
      </w:r>
      <w:r>
        <w:fldChar w:fldCharType="end"/>
      </w:r>
    </w:p>
    <w:p w14:paraId="2FCBB151" w14:textId="216CE4D7"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9.6.3.2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_Toc145321209 \h </w:instrText>
      </w:r>
      <w:r>
        <w:fldChar w:fldCharType="separate"/>
      </w:r>
      <w:r>
        <w:t>145</w:t>
      </w:r>
      <w:r>
        <w:fldChar w:fldCharType="end"/>
      </w:r>
    </w:p>
    <w:p w14:paraId="345E4971" w14:textId="2E0788F3"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9.6.3.2.1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_Toc145321210 \h </w:instrText>
      </w:r>
      <w:r>
        <w:fldChar w:fldCharType="separate"/>
      </w:r>
      <w:r>
        <w:t>145</w:t>
      </w:r>
      <w:r>
        <w:fldChar w:fldCharType="end"/>
      </w:r>
    </w:p>
    <w:p w14:paraId="2034514D" w14:textId="1536F4C3" w:rsidR="002665E3" w:rsidRDefault="002665E3">
      <w:pPr>
        <w:pStyle w:val="TOC5"/>
        <w:rPr>
          <w:rFonts w:asciiTheme="minorHAnsi" w:eastAsiaTheme="minorEastAsia" w:hAnsiTheme="minorHAnsi" w:cstheme="minorBidi"/>
          <w:kern w:val="2"/>
          <w:sz w:val="22"/>
          <w:szCs w:val="22"/>
          <w:lang w:eastAsia="en-GB"/>
          <w14:ligatures w14:val="standardContextual"/>
        </w:rPr>
      </w:pPr>
      <w:r>
        <w:t>9.6.3.2.2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_Toc145321211 \h </w:instrText>
      </w:r>
      <w:r>
        <w:fldChar w:fldCharType="separate"/>
      </w:r>
      <w:r>
        <w:t>145</w:t>
      </w:r>
      <w:r>
        <w:fldChar w:fldCharType="end"/>
      </w:r>
    </w:p>
    <w:p w14:paraId="121FBF9E" w14:textId="0876AE33" w:rsidR="002665E3" w:rsidRDefault="002665E3">
      <w:pPr>
        <w:pStyle w:val="TOC4"/>
        <w:rPr>
          <w:rFonts w:asciiTheme="minorHAnsi" w:eastAsiaTheme="minorEastAsia" w:hAnsiTheme="minorHAnsi" w:cstheme="minorBidi"/>
          <w:kern w:val="2"/>
          <w:sz w:val="22"/>
          <w:szCs w:val="22"/>
          <w:lang w:eastAsia="en-GB"/>
          <w14:ligatures w14:val="standardContextual"/>
        </w:rPr>
      </w:pPr>
      <w:r>
        <w:t>9.6.3.3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_Toc145321212 \h </w:instrText>
      </w:r>
      <w:r>
        <w:fldChar w:fldCharType="separate"/>
      </w:r>
      <w:r>
        <w:t>145</w:t>
      </w:r>
      <w:r>
        <w:fldChar w:fldCharType="end"/>
      </w:r>
    </w:p>
    <w:p w14:paraId="6706DAEA" w14:textId="0FAEC3FB" w:rsidR="002665E3" w:rsidRDefault="002665E3">
      <w:pPr>
        <w:pStyle w:val="TOC3"/>
        <w:rPr>
          <w:rFonts w:asciiTheme="minorHAnsi" w:eastAsiaTheme="minorEastAsia" w:hAnsiTheme="minorHAnsi" w:cstheme="minorBidi"/>
          <w:kern w:val="2"/>
          <w:sz w:val="22"/>
          <w:szCs w:val="22"/>
          <w:lang w:eastAsia="en-GB"/>
          <w14:ligatures w14:val="standardContextual"/>
        </w:rPr>
      </w:pPr>
      <w:r>
        <w:t>9.6.4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_Toc145321213 \h </w:instrText>
      </w:r>
      <w:r>
        <w:fldChar w:fldCharType="separate"/>
      </w:r>
      <w:r>
        <w:t>145</w:t>
      </w:r>
      <w:r>
        <w:fldChar w:fldCharType="end"/>
      </w:r>
    </w:p>
    <w:p w14:paraId="0D092248" w14:textId="66CD791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9.6.4.1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_Toc145321214 \h </w:instrText>
      </w:r>
      <w:r>
        <w:fldChar w:fldCharType="separate"/>
      </w:r>
      <w:r>
        <w:t>145</w:t>
      </w:r>
      <w:r>
        <w:fldChar w:fldCharType="end"/>
      </w:r>
    </w:p>
    <w:p w14:paraId="3274E917" w14:textId="74CB0B9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9.6.4.2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_Toc145321215 \h </w:instrText>
      </w:r>
      <w:r>
        <w:fldChar w:fldCharType="separate"/>
      </w:r>
      <w:r>
        <w:t>146</w:t>
      </w:r>
      <w:r>
        <w:fldChar w:fldCharType="end"/>
      </w:r>
    </w:p>
    <w:p w14:paraId="4A1EF564" w14:textId="32537F10"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9.6.4.2.1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_Toc145321216 \h </w:instrText>
      </w:r>
      <w:r>
        <w:fldChar w:fldCharType="separate"/>
      </w:r>
      <w:r>
        <w:t>146</w:t>
      </w:r>
      <w:r>
        <w:fldChar w:fldCharType="end"/>
      </w:r>
    </w:p>
    <w:p w14:paraId="20B8D599" w14:textId="19794174"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9.6.4.2.2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_Toc145321217 \h </w:instrText>
      </w:r>
      <w:r>
        <w:fldChar w:fldCharType="separate"/>
      </w:r>
      <w:r>
        <w:t>146</w:t>
      </w:r>
      <w:r>
        <w:fldChar w:fldCharType="end"/>
      </w:r>
    </w:p>
    <w:p w14:paraId="6DE70102" w14:textId="60453A3A" w:rsidR="002665E3" w:rsidRDefault="002665E3">
      <w:pPr>
        <w:pStyle w:val="TOC4"/>
        <w:rPr>
          <w:rFonts w:asciiTheme="minorHAnsi" w:eastAsiaTheme="minorEastAsia" w:hAnsiTheme="minorHAnsi" w:cstheme="minorBidi"/>
          <w:kern w:val="2"/>
          <w:sz w:val="22"/>
          <w:szCs w:val="22"/>
          <w:lang w:eastAsia="en-GB"/>
          <w14:ligatures w14:val="standardContextual"/>
        </w:rPr>
      </w:pPr>
      <w:r>
        <w:t>9.6.4.3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_Toc145321218 \h </w:instrText>
      </w:r>
      <w:r>
        <w:fldChar w:fldCharType="separate"/>
      </w:r>
      <w:r>
        <w:t>146</w:t>
      </w:r>
      <w:r>
        <w:fldChar w:fldCharType="end"/>
      </w:r>
    </w:p>
    <w:p w14:paraId="521E8CEE" w14:textId="4F4E9641" w:rsidR="002665E3" w:rsidRDefault="002665E3">
      <w:pPr>
        <w:pStyle w:val="TOC3"/>
        <w:rPr>
          <w:rFonts w:asciiTheme="minorHAnsi" w:eastAsiaTheme="minorEastAsia" w:hAnsiTheme="minorHAnsi" w:cstheme="minorBidi"/>
          <w:kern w:val="2"/>
          <w:sz w:val="22"/>
          <w:szCs w:val="22"/>
          <w:lang w:eastAsia="en-GB"/>
          <w14:ligatures w14:val="standardContextual"/>
        </w:rPr>
      </w:pPr>
      <w:r>
        <w:t>9.6.5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_Toc145321219 \h </w:instrText>
      </w:r>
      <w:r>
        <w:fldChar w:fldCharType="separate"/>
      </w:r>
      <w:r>
        <w:t>146</w:t>
      </w:r>
      <w:r>
        <w:fldChar w:fldCharType="end"/>
      </w:r>
    </w:p>
    <w:p w14:paraId="7911732E" w14:textId="1589031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9.6.5.1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_Toc145321220 \h </w:instrText>
      </w:r>
      <w:r>
        <w:fldChar w:fldCharType="separate"/>
      </w:r>
      <w:r>
        <w:t>146</w:t>
      </w:r>
      <w:r>
        <w:fldChar w:fldCharType="end"/>
      </w:r>
    </w:p>
    <w:p w14:paraId="2D7C9B0E" w14:textId="79425F1F"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9.6.5.2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_Toc145321221 \h </w:instrText>
      </w:r>
      <w:r>
        <w:fldChar w:fldCharType="separate"/>
      </w:r>
      <w:r>
        <w:t>146</w:t>
      </w:r>
      <w:r>
        <w:fldChar w:fldCharType="end"/>
      </w:r>
    </w:p>
    <w:p w14:paraId="20553EEE" w14:textId="4E50713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9.6.5.2.1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_Toc145321222 \h </w:instrText>
      </w:r>
      <w:r>
        <w:fldChar w:fldCharType="separate"/>
      </w:r>
      <w:r>
        <w:t>146</w:t>
      </w:r>
      <w:r>
        <w:fldChar w:fldCharType="end"/>
      </w:r>
    </w:p>
    <w:p w14:paraId="015BF7F2" w14:textId="3F26CB64" w:rsidR="002665E3" w:rsidRDefault="002665E3">
      <w:pPr>
        <w:pStyle w:val="TOC5"/>
        <w:rPr>
          <w:rFonts w:asciiTheme="minorHAnsi" w:eastAsiaTheme="minorEastAsia" w:hAnsiTheme="minorHAnsi" w:cstheme="minorBidi"/>
          <w:kern w:val="2"/>
          <w:sz w:val="22"/>
          <w:szCs w:val="22"/>
          <w:lang w:eastAsia="en-GB"/>
          <w14:ligatures w14:val="standardContextual"/>
        </w:rPr>
      </w:pPr>
      <w:r>
        <w:t>9.6.5.2.2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_Toc145321223 \h </w:instrText>
      </w:r>
      <w:r>
        <w:fldChar w:fldCharType="separate"/>
      </w:r>
      <w:r>
        <w:t>146</w:t>
      </w:r>
      <w:r>
        <w:fldChar w:fldCharType="end"/>
      </w:r>
    </w:p>
    <w:p w14:paraId="4043BD54" w14:textId="3FE8E727" w:rsidR="002665E3" w:rsidRDefault="002665E3">
      <w:pPr>
        <w:pStyle w:val="TOC4"/>
        <w:rPr>
          <w:rFonts w:asciiTheme="minorHAnsi" w:eastAsiaTheme="minorEastAsia" w:hAnsiTheme="minorHAnsi" w:cstheme="minorBidi"/>
          <w:kern w:val="2"/>
          <w:sz w:val="22"/>
          <w:szCs w:val="22"/>
          <w:lang w:eastAsia="en-GB"/>
          <w14:ligatures w14:val="standardContextual"/>
        </w:rPr>
      </w:pPr>
      <w:r>
        <w:t>9.6.5.3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_Toc145321224 \h </w:instrText>
      </w:r>
      <w:r>
        <w:fldChar w:fldCharType="separate"/>
      </w:r>
      <w:r>
        <w:t>147</w:t>
      </w:r>
      <w:r>
        <w:fldChar w:fldCharType="end"/>
      </w:r>
    </w:p>
    <w:p w14:paraId="01C32520" w14:textId="092C9EF8" w:rsidR="002665E3" w:rsidRDefault="002665E3">
      <w:pPr>
        <w:pStyle w:val="TOC3"/>
        <w:rPr>
          <w:rFonts w:asciiTheme="minorHAnsi" w:eastAsiaTheme="minorEastAsia" w:hAnsiTheme="minorHAnsi" w:cstheme="minorBidi"/>
          <w:kern w:val="2"/>
          <w:sz w:val="22"/>
          <w:szCs w:val="22"/>
          <w:lang w:eastAsia="en-GB"/>
          <w14:ligatures w14:val="standardContextual"/>
        </w:rPr>
      </w:pPr>
      <w:r>
        <w:lastRenderedPageBreak/>
        <w:t>9.6.6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_Toc145321225 \h </w:instrText>
      </w:r>
      <w:r>
        <w:fldChar w:fldCharType="separate"/>
      </w:r>
      <w:r>
        <w:t>147</w:t>
      </w:r>
      <w:r>
        <w:fldChar w:fldCharType="end"/>
      </w:r>
    </w:p>
    <w:p w14:paraId="3673E0E4" w14:textId="4854371E" w:rsidR="002665E3" w:rsidRDefault="002665E3">
      <w:pPr>
        <w:pStyle w:val="TOC3"/>
        <w:rPr>
          <w:rFonts w:asciiTheme="minorHAnsi" w:eastAsiaTheme="minorEastAsia" w:hAnsiTheme="minorHAnsi" w:cstheme="minorBidi"/>
          <w:kern w:val="2"/>
          <w:sz w:val="22"/>
          <w:szCs w:val="22"/>
          <w:lang w:eastAsia="en-GB"/>
          <w14:ligatures w14:val="standardContextual"/>
        </w:rPr>
      </w:pPr>
      <w:r>
        <w:t>9.6.7</w:t>
      </w:r>
      <w:r>
        <w:rPr>
          <w:rFonts w:asciiTheme="minorHAnsi" w:eastAsiaTheme="minorEastAsia" w:hAnsiTheme="minorHAnsi" w:cstheme="minorBidi"/>
          <w:kern w:val="2"/>
          <w:sz w:val="22"/>
          <w:szCs w:val="22"/>
          <w:lang w:eastAsia="en-GB"/>
          <w14:ligatures w14:val="standardContextual"/>
        </w:rPr>
        <w:tab/>
      </w:r>
      <w:r>
        <w:t>Test Tolerance for frequency error</w:t>
      </w:r>
      <w:r>
        <w:tab/>
      </w:r>
      <w:r>
        <w:fldChar w:fldCharType="begin"/>
      </w:r>
      <w:r>
        <w:instrText xml:space="preserve"> PAGEREF _Toc145321226 \h </w:instrText>
      </w:r>
      <w:r>
        <w:fldChar w:fldCharType="separate"/>
      </w:r>
      <w:r>
        <w:t>147</w:t>
      </w:r>
      <w:r>
        <w:fldChar w:fldCharType="end"/>
      </w:r>
    </w:p>
    <w:p w14:paraId="16876160" w14:textId="5496D544" w:rsidR="002665E3" w:rsidRDefault="002665E3">
      <w:pPr>
        <w:pStyle w:val="TOC2"/>
        <w:rPr>
          <w:rFonts w:asciiTheme="minorHAnsi" w:eastAsiaTheme="minorEastAsia" w:hAnsiTheme="minorHAnsi" w:cstheme="minorBidi"/>
          <w:kern w:val="2"/>
          <w:sz w:val="22"/>
          <w:szCs w:val="22"/>
          <w:lang w:eastAsia="en-GB"/>
          <w14:ligatures w14:val="standardContextual"/>
        </w:rPr>
      </w:pPr>
      <w:r>
        <w:t>9.7</w:t>
      </w:r>
      <w:r>
        <w:rPr>
          <w:rFonts w:asciiTheme="minorHAnsi" w:eastAsiaTheme="minorEastAsia" w:hAnsiTheme="minorHAnsi" w:cstheme="minorBidi"/>
          <w:kern w:val="2"/>
          <w:sz w:val="22"/>
          <w:szCs w:val="22"/>
          <w:lang w:eastAsia="en-GB"/>
          <w14:ligatures w14:val="standardContextual"/>
        </w:rPr>
        <w:tab/>
      </w:r>
      <w:r>
        <w:t>OTA transmitted signal quality: EVM</w:t>
      </w:r>
      <w:r>
        <w:tab/>
      </w:r>
      <w:r>
        <w:fldChar w:fldCharType="begin"/>
      </w:r>
      <w:r>
        <w:instrText xml:space="preserve"> PAGEREF _Toc145321227 \h </w:instrText>
      </w:r>
      <w:r>
        <w:fldChar w:fldCharType="separate"/>
      </w:r>
      <w:r>
        <w:t>148</w:t>
      </w:r>
      <w:r>
        <w:fldChar w:fldCharType="end"/>
      </w:r>
    </w:p>
    <w:p w14:paraId="62AF627C" w14:textId="0A67BF47" w:rsidR="002665E3" w:rsidRDefault="002665E3">
      <w:pPr>
        <w:pStyle w:val="TOC3"/>
        <w:rPr>
          <w:rFonts w:asciiTheme="minorHAnsi" w:eastAsiaTheme="minorEastAsia" w:hAnsiTheme="minorHAnsi" w:cstheme="minorBidi"/>
          <w:kern w:val="2"/>
          <w:sz w:val="22"/>
          <w:szCs w:val="22"/>
          <w:lang w:eastAsia="en-GB"/>
          <w14:ligatures w14:val="standardContextual"/>
        </w:rPr>
      </w:pPr>
      <w:r>
        <w:t>9.7.1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_Toc145321228 \h </w:instrText>
      </w:r>
      <w:r>
        <w:fldChar w:fldCharType="separate"/>
      </w:r>
      <w:r>
        <w:t>148</w:t>
      </w:r>
      <w:r>
        <w:fldChar w:fldCharType="end"/>
      </w:r>
    </w:p>
    <w:p w14:paraId="7D621B3D" w14:textId="35312C92" w:rsidR="002665E3" w:rsidRDefault="002665E3">
      <w:pPr>
        <w:pStyle w:val="TOC3"/>
        <w:rPr>
          <w:rFonts w:asciiTheme="minorHAnsi" w:eastAsiaTheme="minorEastAsia" w:hAnsiTheme="minorHAnsi" w:cstheme="minorBidi"/>
          <w:kern w:val="2"/>
          <w:sz w:val="22"/>
          <w:szCs w:val="22"/>
          <w:lang w:eastAsia="en-GB"/>
          <w14:ligatures w14:val="standardContextual"/>
        </w:rPr>
      </w:pPr>
      <w:r>
        <w:t>9.7.2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_Toc145321229 \h </w:instrText>
      </w:r>
      <w:r>
        <w:fldChar w:fldCharType="separate"/>
      </w:r>
      <w:r>
        <w:t>148</w:t>
      </w:r>
      <w:r>
        <w:fldChar w:fldCharType="end"/>
      </w:r>
    </w:p>
    <w:p w14:paraId="37BBFE74" w14:textId="2837841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_Toc145321230 \h </w:instrText>
      </w:r>
      <w:r>
        <w:fldChar w:fldCharType="separate"/>
      </w:r>
      <w:r>
        <w:t>148</w:t>
      </w:r>
      <w:r>
        <w:fldChar w:fldCharType="end"/>
      </w:r>
    </w:p>
    <w:p w14:paraId="421D7564" w14:textId="7FF4DAE2"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_Toc145321231 \h </w:instrText>
      </w:r>
      <w:r>
        <w:fldChar w:fldCharType="separate"/>
      </w:r>
      <w:r>
        <w:t>148</w:t>
      </w:r>
      <w:r>
        <w:fldChar w:fldCharType="end"/>
      </w:r>
    </w:p>
    <w:p w14:paraId="7F2D6194" w14:textId="024C2EBD"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_Toc145321232 \h </w:instrText>
      </w:r>
      <w:r>
        <w:fldChar w:fldCharType="separate"/>
      </w:r>
      <w:r>
        <w:t>148</w:t>
      </w:r>
      <w:r>
        <w:fldChar w:fldCharType="end"/>
      </w:r>
    </w:p>
    <w:p w14:paraId="0B056C52" w14:textId="6C22BF2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_Toc145321233 \h </w:instrText>
      </w:r>
      <w:r>
        <w:fldChar w:fldCharType="separate"/>
      </w:r>
      <w:r>
        <w:t>148</w:t>
      </w:r>
      <w:r>
        <w:fldChar w:fldCharType="end"/>
      </w:r>
    </w:p>
    <w:p w14:paraId="6A193B83" w14:textId="35A52D64" w:rsidR="002665E3" w:rsidRDefault="002665E3">
      <w:pPr>
        <w:pStyle w:val="TOC4"/>
        <w:rPr>
          <w:rFonts w:asciiTheme="minorHAnsi" w:eastAsiaTheme="minorEastAsia" w:hAnsiTheme="minorHAnsi" w:cstheme="minorBidi"/>
          <w:kern w:val="2"/>
          <w:sz w:val="22"/>
          <w:szCs w:val="22"/>
          <w:lang w:eastAsia="en-GB"/>
          <w14:ligatures w14:val="standardContextual"/>
        </w:rPr>
      </w:pPr>
      <w:r>
        <w:t>9.7.2.3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_Toc145321234 \h </w:instrText>
      </w:r>
      <w:r>
        <w:fldChar w:fldCharType="separate"/>
      </w:r>
      <w:r>
        <w:t>149</w:t>
      </w:r>
      <w:r>
        <w:fldChar w:fldCharType="end"/>
      </w:r>
    </w:p>
    <w:p w14:paraId="650CF37E" w14:textId="489A07E8" w:rsidR="002665E3" w:rsidRDefault="002665E3">
      <w:pPr>
        <w:pStyle w:val="TOC3"/>
        <w:rPr>
          <w:rFonts w:asciiTheme="minorHAnsi" w:eastAsiaTheme="minorEastAsia" w:hAnsiTheme="minorHAnsi" w:cstheme="minorBidi"/>
          <w:kern w:val="2"/>
          <w:sz w:val="22"/>
          <w:szCs w:val="22"/>
          <w:lang w:eastAsia="en-GB"/>
          <w14:ligatures w14:val="standardContextual"/>
        </w:rPr>
      </w:pPr>
      <w:r>
        <w:t>9.7.3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_Toc145321235 \h </w:instrText>
      </w:r>
      <w:r>
        <w:fldChar w:fldCharType="separate"/>
      </w:r>
      <w:r>
        <w:t>150</w:t>
      </w:r>
      <w:r>
        <w:fldChar w:fldCharType="end"/>
      </w:r>
    </w:p>
    <w:p w14:paraId="3CE61FFC" w14:textId="54157492"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_Toc145321236 \h </w:instrText>
      </w:r>
      <w:r>
        <w:fldChar w:fldCharType="separate"/>
      </w:r>
      <w:r>
        <w:t>150</w:t>
      </w:r>
      <w:r>
        <w:fldChar w:fldCharType="end"/>
      </w:r>
    </w:p>
    <w:p w14:paraId="6365E002" w14:textId="5CC9FC4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_Toc145321237 \h </w:instrText>
      </w:r>
      <w:r>
        <w:fldChar w:fldCharType="separate"/>
      </w:r>
      <w:r>
        <w:t>150</w:t>
      </w:r>
      <w:r>
        <w:fldChar w:fldCharType="end"/>
      </w:r>
    </w:p>
    <w:p w14:paraId="564FA848" w14:textId="38C3CCD4"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9.7.3.2.1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_Toc145321238 \h </w:instrText>
      </w:r>
      <w:r>
        <w:fldChar w:fldCharType="separate"/>
      </w:r>
      <w:r>
        <w:t>150</w:t>
      </w:r>
      <w:r>
        <w:fldChar w:fldCharType="end"/>
      </w:r>
    </w:p>
    <w:p w14:paraId="48F7C027" w14:textId="50542511" w:rsidR="002665E3" w:rsidRDefault="002665E3">
      <w:pPr>
        <w:pStyle w:val="TOC5"/>
        <w:rPr>
          <w:rFonts w:asciiTheme="minorHAnsi" w:eastAsiaTheme="minorEastAsia" w:hAnsiTheme="minorHAnsi" w:cstheme="minorBidi"/>
          <w:kern w:val="2"/>
          <w:sz w:val="22"/>
          <w:szCs w:val="22"/>
          <w:lang w:eastAsia="en-GB"/>
          <w14:ligatures w14:val="standardContextual"/>
        </w:rPr>
      </w:pPr>
      <w:r>
        <w:t>9.7.3.2.2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_Toc145321239 \h </w:instrText>
      </w:r>
      <w:r>
        <w:fldChar w:fldCharType="separate"/>
      </w:r>
      <w:r>
        <w:t>150</w:t>
      </w:r>
      <w:r>
        <w:fldChar w:fldCharType="end"/>
      </w:r>
    </w:p>
    <w:p w14:paraId="63936485" w14:textId="2305301C"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9.7.3.3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_Toc145321240 \h </w:instrText>
      </w:r>
      <w:r>
        <w:fldChar w:fldCharType="separate"/>
      </w:r>
      <w:r>
        <w:t>150</w:t>
      </w:r>
      <w:r>
        <w:fldChar w:fldCharType="end"/>
      </w:r>
    </w:p>
    <w:p w14:paraId="28841FAE" w14:textId="2F8956A5" w:rsidR="002665E3" w:rsidRDefault="002665E3">
      <w:pPr>
        <w:pStyle w:val="TOC3"/>
        <w:rPr>
          <w:rFonts w:asciiTheme="minorHAnsi" w:eastAsiaTheme="minorEastAsia" w:hAnsiTheme="minorHAnsi" w:cstheme="minorBidi"/>
          <w:kern w:val="2"/>
          <w:sz w:val="22"/>
          <w:szCs w:val="22"/>
          <w:lang w:eastAsia="en-GB"/>
          <w14:ligatures w14:val="standardContextual"/>
        </w:rPr>
      </w:pPr>
      <w:r>
        <w:t>9.7.4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_Toc145321241 \h </w:instrText>
      </w:r>
      <w:r>
        <w:fldChar w:fldCharType="separate"/>
      </w:r>
      <w:r>
        <w:t>151</w:t>
      </w:r>
      <w:r>
        <w:fldChar w:fldCharType="end"/>
      </w:r>
    </w:p>
    <w:p w14:paraId="6FC0161F" w14:textId="769E63F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_Toc145321242 \h </w:instrText>
      </w:r>
      <w:r>
        <w:fldChar w:fldCharType="separate"/>
      </w:r>
      <w:r>
        <w:t>151</w:t>
      </w:r>
      <w:r>
        <w:fldChar w:fldCharType="end"/>
      </w:r>
    </w:p>
    <w:p w14:paraId="371DA124" w14:textId="09DE8F8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_Toc145321243 \h </w:instrText>
      </w:r>
      <w:r>
        <w:fldChar w:fldCharType="separate"/>
      </w:r>
      <w:r>
        <w:t>151</w:t>
      </w:r>
      <w:r>
        <w:fldChar w:fldCharType="end"/>
      </w:r>
    </w:p>
    <w:p w14:paraId="06BBC1EA" w14:textId="376F8505" w:rsidR="002665E3" w:rsidRDefault="002665E3">
      <w:pPr>
        <w:pStyle w:val="TOC5"/>
        <w:rPr>
          <w:rFonts w:asciiTheme="minorHAnsi" w:eastAsiaTheme="minorEastAsia" w:hAnsiTheme="minorHAnsi" w:cstheme="minorBidi"/>
          <w:kern w:val="2"/>
          <w:sz w:val="22"/>
          <w:szCs w:val="22"/>
          <w:lang w:eastAsia="en-GB"/>
          <w14:ligatures w14:val="standardContextual"/>
        </w:rPr>
      </w:pPr>
      <w:r>
        <w:t>9.7.4.2.1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_Toc145321244 \h </w:instrText>
      </w:r>
      <w:r>
        <w:fldChar w:fldCharType="separate"/>
      </w:r>
      <w:r>
        <w:t>151</w:t>
      </w:r>
      <w:r>
        <w:fldChar w:fldCharType="end"/>
      </w:r>
    </w:p>
    <w:p w14:paraId="6C0AEDB2" w14:textId="6A27827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9.7.4.2.2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_Toc145321245 \h </w:instrText>
      </w:r>
      <w:r>
        <w:fldChar w:fldCharType="separate"/>
      </w:r>
      <w:r>
        <w:t>151</w:t>
      </w:r>
      <w:r>
        <w:fldChar w:fldCharType="end"/>
      </w:r>
    </w:p>
    <w:p w14:paraId="7A4DAEA3" w14:textId="0D520F93" w:rsidR="002665E3" w:rsidRDefault="002665E3">
      <w:pPr>
        <w:pStyle w:val="TOC4"/>
        <w:rPr>
          <w:rFonts w:asciiTheme="minorHAnsi" w:eastAsiaTheme="minorEastAsia" w:hAnsiTheme="minorHAnsi" w:cstheme="minorBidi"/>
          <w:kern w:val="2"/>
          <w:sz w:val="22"/>
          <w:szCs w:val="22"/>
          <w:lang w:eastAsia="en-GB"/>
          <w14:ligatures w14:val="standardContextual"/>
        </w:rPr>
      </w:pPr>
      <w:r>
        <w:t>9.7.4.3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_Toc145321246 \h </w:instrText>
      </w:r>
      <w:r>
        <w:fldChar w:fldCharType="separate"/>
      </w:r>
      <w:r>
        <w:t>152</w:t>
      </w:r>
      <w:r>
        <w:fldChar w:fldCharType="end"/>
      </w:r>
    </w:p>
    <w:p w14:paraId="11318F7D" w14:textId="6DB0F1D5" w:rsidR="002665E3" w:rsidRDefault="002665E3">
      <w:pPr>
        <w:pStyle w:val="TOC3"/>
        <w:rPr>
          <w:rFonts w:asciiTheme="minorHAnsi" w:eastAsiaTheme="minorEastAsia" w:hAnsiTheme="minorHAnsi" w:cstheme="minorBidi"/>
          <w:kern w:val="2"/>
          <w:sz w:val="22"/>
          <w:szCs w:val="22"/>
          <w:lang w:eastAsia="en-GB"/>
          <w14:ligatures w14:val="standardContextual"/>
        </w:rPr>
      </w:pPr>
      <w:r>
        <w:t>9.7.5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_Toc145321247 \h </w:instrText>
      </w:r>
      <w:r>
        <w:fldChar w:fldCharType="separate"/>
      </w:r>
      <w:r>
        <w:t>152</w:t>
      </w:r>
      <w:r>
        <w:fldChar w:fldCharType="end"/>
      </w:r>
    </w:p>
    <w:p w14:paraId="355A7405" w14:textId="2AA2812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_Toc145321248 \h </w:instrText>
      </w:r>
      <w:r>
        <w:fldChar w:fldCharType="separate"/>
      </w:r>
      <w:r>
        <w:t>152</w:t>
      </w:r>
      <w:r>
        <w:fldChar w:fldCharType="end"/>
      </w:r>
    </w:p>
    <w:p w14:paraId="6A21B3D6" w14:textId="58375AA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_Toc145321249 \h </w:instrText>
      </w:r>
      <w:r>
        <w:fldChar w:fldCharType="separate"/>
      </w:r>
      <w:r>
        <w:t>152</w:t>
      </w:r>
      <w:r>
        <w:fldChar w:fldCharType="end"/>
      </w:r>
    </w:p>
    <w:p w14:paraId="29FD18A5" w14:textId="40CAEBA2"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9.7.5.2.1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_Toc145321250 \h </w:instrText>
      </w:r>
      <w:r>
        <w:fldChar w:fldCharType="separate"/>
      </w:r>
      <w:r>
        <w:t>152</w:t>
      </w:r>
      <w:r>
        <w:fldChar w:fldCharType="end"/>
      </w:r>
    </w:p>
    <w:p w14:paraId="6DA74E1A" w14:textId="009317D0" w:rsidR="002665E3" w:rsidRDefault="002665E3">
      <w:pPr>
        <w:pStyle w:val="TOC5"/>
        <w:rPr>
          <w:rFonts w:asciiTheme="minorHAnsi" w:eastAsiaTheme="minorEastAsia" w:hAnsiTheme="minorHAnsi" w:cstheme="minorBidi"/>
          <w:kern w:val="2"/>
          <w:sz w:val="22"/>
          <w:szCs w:val="22"/>
          <w:lang w:eastAsia="en-GB"/>
          <w14:ligatures w14:val="standardContextual"/>
        </w:rPr>
      </w:pPr>
      <w:r>
        <w:t>9.7.5.2.2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_Toc145321251 \h </w:instrText>
      </w:r>
      <w:r>
        <w:fldChar w:fldCharType="separate"/>
      </w:r>
      <w:r>
        <w:t>153</w:t>
      </w:r>
      <w:r>
        <w:fldChar w:fldCharType="end"/>
      </w:r>
    </w:p>
    <w:p w14:paraId="466C2552" w14:textId="59C074E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9.7.5.3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_Toc145321252 \h </w:instrText>
      </w:r>
      <w:r>
        <w:fldChar w:fldCharType="separate"/>
      </w:r>
      <w:r>
        <w:t>153</w:t>
      </w:r>
      <w:r>
        <w:fldChar w:fldCharType="end"/>
      </w:r>
    </w:p>
    <w:p w14:paraId="3DE08797" w14:textId="35CB465B" w:rsidR="002665E3" w:rsidRDefault="002665E3">
      <w:pPr>
        <w:pStyle w:val="TOC3"/>
        <w:rPr>
          <w:rFonts w:asciiTheme="minorHAnsi" w:eastAsiaTheme="minorEastAsia" w:hAnsiTheme="minorHAnsi" w:cstheme="minorBidi"/>
          <w:kern w:val="2"/>
          <w:sz w:val="22"/>
          <w:szCs w:val="22"/>
          <w:lang w:eastAsia="en-GB"/>
          <w14:ligatures w14:val="standardContextual"/>
        </w:rPr>
      </w:pPr>
      <w:r>
        <w:t>9.7.6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_Toc145321253 \h </w:instrText>
      </w:r>
      <w:r>
        <w:fldChar w:fldCharType="separate"/>
      </w:r>
      <w:r>
        <w:t>154</w:t>
      </w:r>
      <w:r>
        <w:fldChar w:fldCharType="end"/>
      </w:r>
    </w:p>
    <w:p w14:paraId="69BE8CA9" w14:textId="40352C6F" w:rsidR="002665E3" w:rsidRDefault="002665E3">
      <w:pPr>
        <w:pStyle w:val="TOC3"/>
        <w:rPr>
          <w:rFonts w:asciiTheme="minorHAnsi" w:eastAsiaTheme="minorEastAsia" w:hAnsiTheme="minorHAnsi" w:cstheme="minorBidi"/>
          <w:kern w:val="2"/>
          <w:sz w:val="22"/>
          <w:szCs w:val="22"/>
          <w:lang w:eastAsia="en-GB"/>
          <w14:ligatures w14:val="standardContextual"/>
        </w:rPr>
      </w:pPr>
      <w:r>
        <w:t>9.7.7</w:t>
      </w:r>
      <w:r>
        <w:rPr>
          <w:rFonts w:asciiTheme="minorHAnsi" w:eastAsiaTheme="minorEastAsia" w:hAnsiTheme="minorHAnsi" w:cstheme="minorBidi"/>
          <w:kern w:val="2"/>
          <w:sz w:val="22"/>
          <w:szCs w:val="22"/>
          <w:lang w:eastAsia="en-GB"/>
          <w14:ligatures w14:val="standardContextual"/>
        </w:rPr>
        <w:tab/>
      </w:r>
      <w:r>
        <w:t>Test Tolerance for EVM</w:t>
      </w:r>
      <w:r>
        <w:tab/>
      </w:r>
      <w:r>
        <w:fldChar w:fldCharType="begin"/>
      </w:r>
      <w:r>
        <w:instrText xml:space="preserve"> PAGEREF _Toc145321254 \h </w:instrText>
      </w:r>
      <w:r>
        <w:fldChar w:fldCharType="separate"/>
      </w:r>
      <w:r>
        <w:t>154</w:t>
      </w:r>
      <w:r>
        <w:fldChar w:fldCharType="end"/>
      </w:r>
    </w:p>
    <w:p w14:paraId="4E27234F" w14:textId="08CD11BB" w:rsidR="002665E3" w:rsidRDefault="002665E3">
      <w:pPr>
        <w:pStyle w:val="TOC2"/>
        <w:rPr>
          <w:rFonts w:asciiTheme="minorHAnsi" w:eastAsiaTheme="minorEastAsia" w:hAnsiTheme="minorHAnsi" w:cstheme="minorBidi"/>
          <w:kern w:val="2"/>
          <w:sz w:val="22"/>
          <w:szCs w:val="22"/>
          <w:lang w:eastAsia="en-GB"/>
          <w14:ligatures w14:val="standardContextual"/>
        </w:rPr>
      </w:pPr>
      <w:r>
        <w:t>9.8</w:t>
      </w:r>
      <w:r>
        <w:rPr>
          <w:rFonts w:asciiTheme="minorHAnsi" w:eastAsiaTheme="minorEastAsia" w:hAnsiTheme="minorHAnsi" w:cstheme="minorBidi"/>
          <w:kern w:val="2"/>
          <w:sz w:val="22"/>
          <w:szCs w:val="22"/>
          <w:lang w:eastAsia="en-GB"/>
          <w14:ligatures w14:val="standardContextual"/>
        </w:rPr>
        <w:tab/>
      </w:r>
      <w:r>
        <w:t>OTA transmitted signal quality: TAE</w:t>
      </w:r>
      <w:r>
        <w:tab/>
      </w:r>
      <w:r>
        <w:fldChar w:fldCharType="begin"/>
      </w:r>
      <w:r>
        <w:instrText xml:space="preserve"> PAGEREF _Toc145321255 \h </w:instrText>
      </w:r>
      <w:r>
        <w:fldChar w:fldCharType="separate"/>
      </w:r>
      <w:r>
        <w:t>155</w:t>
      </w:r>
      <w:r>
        <w:fldChar w:fldCharType="end"/>
      </w:r>
    </w:p>
    <w:p w14:paraId="4E826776" w14:textId="58B2AEA6" w:rsidR="002665E3" w:rsidRDefault="002665E3">
      <w:pPr>
        <w:pStyle w:val="TOC3"/>
        <w:rPr>
          <w:rFonts w:asciiTheme="minorHAnsi" w:eastAsiaTheme="minorEastAsia" w:hAnsiTheme="minorHAnsi" w:cstheme="minorBidi"/>
          <w:kern w:val="2"/>
          <w:sz w:val="22"/>
          <w:szCs w:val="22"/>
          <w:lang w:eastAsia="en-GB"/>
          <w14:ligatures w14:val="standardContextual"/>
        </w:rPr>
      </w:pPr>
      <w:r>
        <w:t>9.8.1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_Toc145321256 \h </w:instrText>
      </w:r>
      <w:r>
        <w:fldChar w:fldCharType="separate"/>
      </w:r>
      <w:r>
        <w:t>155</w:t>
      </w:r>
      <w:r>
        <w:fldChar w:fldCharType="end"/>
      </w:r>
    </w:p>
    <w:p w14:paraId="7BC80AEE" w14:textId="44CE83D0" w:rsidR="002665E3" w:rsidRDefault="002665E3">
      <w:pPr>
        <w:pStyle w:val="TOC3"/>
        <w:rPr>
          <w:rFonts w:asciiTheme="minorHAnsi" w:eastAsiaTheme="minorEastAsia" w:hAnsiTheme="minorHAnsi" w:cstheme="minorBidi"/>
          <w:kern w:val="2"/>
          <w:sz w:val="22"/>
          <w:szCs w:val="22"/>
          <w:lang w:eastAsia="en-GB"/>
          <w14:ligatures w14:val="standardContextual"/>
        </w:rPr>
      </w:pPr>
      <w:r>
        <w:t>9.8.2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_Toc145321257 \h </w:instrText>
      </w:r>
      <w:r>
        <w:fldChar w:fldCharType="separate"/>
      </w:r>
      <w:r>
        <w:t>155</w:t>
      </w:r>
      <w:r>
        <w:fldChar w:fldCharType="end"/>
      </w:r>
    </w:p>
    <w:p w14:paraId="44585056" w14:textId="499D934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_Toc145321258 \h </w:instrText>
      </w:r>
      <w:r>
        <w:fldChar w:fldCharType="separate"/>
      </w:r>
      <w:r>
        <w:t>155</w:t>
      </w:r>
      <w:r>
        <w:fldChar w:fldCharType="end"/>
      </w:r>
    </w:p>
    <w:p w14:paraId="0B0EC119" w14:textId="7D9B356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_Toc145321259 \h </w:instrText>
      </w:r>
      <w:r>
        <w:fldChar w:fldCharType="separate"/>
      </w:r>
      <w:r>
        <w:t>156</w:t>
      </w:r>
      <w:r>
        <w:fldChar w:fldCharType="end"/>
      </w:r>
    </w:p>
    <w:p w14:paraId="501284FE" w14:textId="54C888B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_Toc145321260 \h </w:instrText>
      </w:r>
      <w:r>
        <w:fldChar w:fldCharType="separate"/>
      </w:r>
      <w:r>
        <w:t>156</w:t>
      </w:r>
      <w:r>
        <w:fldChar w:fldCharType="end"/>
      </w:r>
    </w:p>
    <w:p w14:paraId="7184E4DA" w14:textId="41AF4D5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_Toc145321261 \h </w:instrText>
      </w:r>
      <w:r>
        <w:fldChar w:fldCharType="separate"/>
      </w:r>
      <w:r>
        <w:t>156</w:t>
      </w:r>
      <w:r>
        <w:fldChar w:fldCharType="end"/>
      </w:r>
    </w:p>
    <w:p w14:paraId="124C8492" w14:textId="3ECA7FDF" w:rsidR="002665E3" w:rsidRDefault="002665E3">
      <w:pPr>
        <w:pStyle w:val="TOC4"/>
        <w:rPr>
          <w:rFonts w:asciiTheme="minorHAnsi" w:eastAsiaTheme="minorEastAsia" w:hAnsiTheme="minorHAnsi" w:cstheme="minorBidi"/>
          <w:kern w:val="2"/>
          <w:sz w:val="22"/>
          <w:szCs w:val="22"/>
          <w:lang w:eastAsia="en-GB"/>
          <w14:ligatures w14:val="standardContextual"/>
        </w:rPr>
      </w:pPr>
      <w:r>
        <w:t>9.8.2.3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_Toc145321262 \h </w:instrText>
      </w:r>
      <w:r>
        <w:fldChar w:fldCharType="separate"/>
      </w:r>
      <w:r>
        <w:t>156</w:t>
      </w:r>
      <w:r>
        <w:fldChar w:fldCharType="end"/>
      </w:r>
    </w:p>
    <w:p w14:paraId="1C8694CE" w14:textId="6DBA3436" w:rsidR="002665E3" w:rsidRDefault="002665E3">
      <w:pPr>
        <w:pStyle w:val="TOC3"/>
        <w:rPr>
          <w:rFonts w:asciiTheme="minorHAnsi" w:eastAsiaTheme="minorEastAsia" w:hAnsiTheme="minorHAnsi" w:cstheme="minorBidi"/>
          <w:kern w:val="2"/>
          <w:sz w:val="22"/>
          <w:szCs w:val="22"/>
          <w:lang w:eastAsia="en-GB"/>
          <w14:ligatures w14:val="standardContextual"/>
        </w:rPr>
      </w:pPr>
      <w:r>
        <w:t>9.8.3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_Toc145321263 \h </w:instrText>
      </w:r>
      <w:r>
        <w:fldChar w:fldCharType="separate"/>
      </w:r>
      <w:r>
        <w:t>156</w:t>
      </w:r>
      <w:r>
        <w:fldChar w:fldCharType="end"/>
      </w:r>
    </w:p>
    <w:p w14:paraId="72076C6A" w14:textId="3A18111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9.8.3.1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_Toc145321264 \h </w:instrText>
      </w:r>
      <w:r>
        <w:fldChar w:fldCharType="separate"/>
      </w:r>
      <w:r>
        <w:t>156</w:t>
      </w:r>
      <w:r>
        <w:fldChar w:fldCharType="end"/>
      </w:r>
    </w:p>
    <w:p w14:paraId="21D70696" w14:textId="78E6597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9.8.3.2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_Toc145321265 \h </w:instrText>
      </w:r>
      <w:r>
        <w:fldChar w:fldCharType="separate"/>
      </w:r>
      <w:r>
        <w:t>156</w:t>
      </w:r>
      <w:r>
        <w:fldChar w:fldCharType="end"/>
      </w:r>
    </w:p>
    <w:p w14:paraId="51246782" w14:textId="1EEB27E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9.8.3.2.1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_Toc145321266 \h </w:instrText>
      </w:r>
      <w:r>
        <w:fldChar w:fldCharType="separate"/>
      </w:r>
      <w:r>
        <w:t>156</w:t>
      </w:r>
      <w:r>
        <w:fldChar w:fldCharType="end"/>
      </w:r>
    </w:p>
    <w:p w14:paraId="7CA3B6D9" w14:textId="07999A22" w:rsidR="002665E3" w:rsidRDefault="002665E3">
      <w:pPr>
        <w:pStyle w:val="TOC5"/>
        <w:rPr>
          <w:rFonts w:asciiTheme="minorHAnsi" w:eastAsiaTheme="minorEastAsia" w:hAnsiTheme="minorHAnsi" w:cstheme="minorBidi"/>
          <w:kern w:val="2"/>
          <w:sz w:val="22"/>
          <w:szCs w:val="22"/>
          <w:lang w:eastAsia="en-GB"/>
          <w14:ligatures w14:val="standardContextual"/>
        </w:rPr>
      </w:pPr>
      <w:r>
        <w:t>9.8.3.2.2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_Toc145321267 \h </w:instrText>
      </w:r>
      <w:r>
        <w:fldChar w:fldCharType="separate"/>
      </w:r>
      <w:r>
        <w:t>156</w:t>
      </w:r>
      <w:r>
        <w:fldChar w:fldCharType="end"/>
      </w:r>
    </w:p>
    <w:p w14:paraId="2FAA8DC2" w14:textId="062273A7" w:rsidR="002665E3" w:rsidRDefault="002665E3">
      <w:pPr>
        <w:pStyle w:val="TOC4"/>
        <w:rPr>
          <w:rFonts w:asciiTheme="minorHAnsi" w:eastAsiaTheme="minorEastAsia" w:hAnsiTheme="minorHAnsi" w:cstheme="minorBidi"/>
          <w:kern w:val="2"/>
          <w:sz w:val="22"/>
          <w:szCs w:val="22"/>
          <w:lang w:eastAsia="en-GB"/>
          <w14:ligatures w14:val="standardContextual"/>
        </w:rPr>
      </w:pPr>
      <w:r>
        <w:t>9.8.3.3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_Toc145321268 \h </w:instrText>
      </w:r>
      <w:r>
        <w:fldChar w:fldCharType="separate"/>
      </w:r>
      <w:r>
        <w:t>157</w:t>
      </w:r>
      <w:r>
        <w:fldChar w:fldCharType="end"/>
      </w:r>
    </w:p>
    <w:p w14:paraId="3D0D06BF" w14:textId="43D86B84" w:rsidR="002665E3" w:rsidRDefault="002665E3">
      <w:pPr>
        <w:pStyle w:val="TOC3"/>
        <w:rPr>
          <w:rFonts w:asciiTheme="minorHAnsi" w:eastAsiaTheme="minorEastAsia" w:hAnsiTheme="minorHAnsi" w:cstheme="minorBidi"/>
          <w:kern w:val="2"/>
          <w:sz w:val="22"/>
          <w:szCs w:val="22"/>
          <w:lang w:eastAsia="en-GB"/>
          <w14:ligatures w14:val="standardContextual"/>
        </w:rPr>
      </w:pPr>
      <w:r>
        <w:t>9.8.4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_Toc145321269 \h </w:instrText>
      </w:r>
      <w:r>
        <w:fldChar w:fldCharType="separate"/>
      </w:r>
      <w:r>
        <w:t>157</w:t>
      </w:r>
      <w:r>
        <w:fldChar w:fldCharType="end"/>
      </w:r>
    </w:p>
    <w:p w14:paraId="37C89ADD" w14:textId="7997FC2C"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9.8.4.1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_Toc145321270 \h </w:instrText>
      </w:r>
      <w:r>
        <w:fldChar w:fldCharType="separate"/>
      </w:r>
      <w:r>
        <w:t>157</w:t>
      </w:r>
      <w:r>
        <w:fldChar w:fldCharType="end"/>
      </w:r>
    </w:p>
    <w:p w14:paraId="25E9E315" w14:textId="1556EDFF"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9.8.4.2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_Toc145321271 \h </w:instrText>
      </w:r>
      <w:r>
        <w:fldChar w:fldCharType="separate"/>
      </w:r>
      <w:r>
        <w:t>157</w:t>
      </w:r>
      <w:r>
        <w:fldChar w:fldCharType="end"/>
      </w:r>
    </w:p>
    <w:p w14:paraId="18B96B75" w14:textId="63B4986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9.8.4.2.1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_Toc145321272 \h </w:instrText>
      </w:r>
      <w:r>
        <w:fldChar w:fldCharType="separate"/>
      </w:r>
      <w:r>
        <w:t>157</w:t>
      </w:r>
      <w:r>
        <w:fldChar w:fldCharType="end"/>
      </w:r>
    </w:p>
    <w:p w14:paraId="1C5C1E47" w14:textId="53CF4ABA"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9.8.4.2.2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_Toc145321273 \h </w:instrText>
      </w:r>
      <w:r>
        <w:fldChar w:fldCharType="separate"/>
      </w:r>
      <w:r>
        <w:t>157</w:t>
      </w:r>
      <w:r>
        <w:fldChar w:fldCharType="end"/>
      </w:r>
    </w:p>
    <w:p w14:paraId="15025B2B" w14:textId="01B03C91" w:rsidR="002665E3" w:rsidRDefault="002665E3">
      <w:pPr>
        <w:pStyle w:val="TOC4"/>
        <w:rPr>
          <w:rFonts w:asciiTheme="minorHAnsi" w:eastAsiaTheme="minorEastAsia" w:hAnsiTheme="minorHAnsi" w:cstheme="minorBidi"/>
          <w:kern w:val="2"/>
          <w:sz w:val="22"/>
          <w:szCs w:val="22"/>
          <w:lang w:eastAsia="en-GB"/>
          <w14:ligatures w14:val="standardContextual"/>
        </w:rPr>
      </w:pPr>
      <w:r>
        <w:t>9.8.4.3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_Toc145321274 \h </w:instrText>
      </w:r>
      <w:r>
        <w:fldChar w:fldCharType="separate"/>
      </w:r>
      <w:r>
        <w:t>157</w:t>
      </w:r>
      <w:r>
        <w:fldChar w:fldCharType="end"/>
      </w:r>
    </w:p>
    <w:p w14:paraId="16703E24" w14:textId="12C87CB5" w:rsidR="002665E3" w:rsidRDefault="002665E3">
      <w:pPr>
        <w:pStyle w:val="TOC3"/>
        <w:rPr>
          <w:rFonts w:asciiTheme="minorHAnsi" w:eastAsiaTheme="minorEastAsia" w:hAnsiTheme="minorHAnsi" w:cstheme="minorBidi"/>
          <w:kern w:val="2"/>
          <w:sz w:val="22"/>
          <w:szCs w:val="22"/>
          <w:lang w:eastAsia="en-GB"/>
          <w14:ligatures w14:val="standardContextual"/>
        </w:rPr>
      </w:pPr>
      <w:r>
        <w:t>9.8.4A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_Toc145321275 \h </w:instrText>
      </w:r>
      <w:r>
        <w:fldChar w:fldCharType="separate"/>
      </w:r>
      <w:r>
        <w:t>157</w:t>
      </w:r>
      <w:r>
        <w:fldChar w:fldCharType="end"/>
      </w:r>
    </w:p>
    <w:p w14:paraId="6B0CA36C" w14:textId="1CD9316A" w:rsidR="002665E3" w:rsidRDefault="002665E3">
      <w:pPr>
        <w:pStyle w:val="TOC4"/>
        <w:rPr>
          <w:rFonts w:asciiTheme="minorHAnsi" w:eastAsiaTheme="minorEastAsia" w:hAnsiTheme="minorHAnsi" w:cstheme="minorBidi"/>
          <w:kern w:val="2"/>
          <w:sz w:val="22"/>
          <w:szCs w:val="22"/>
          <w:lang w:eastAsia="en-GB"/>
          <w14:ligatures w14:val="standardContextual"/>
        </w:rPr>
      </w:pPr>
      <w:r>
        <w:t>9.8.4A.1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_Toc145321276 \h </w:instrText>
      </w:r>
      <w:r>
        <w:fldChar w:fldCharType="separate"/>
      </w:r>
      <w:r>
        <w:t>157</w:t>
      </w:r>
      <w:r>
        <w:fldChar w:fldCharType="end"/>
      </w:r>
    </w:p>
    <w:p w14:paraId="5EE656DA" w14:textId="5736B4B7" w:rsidR="002665E3" w:rsidRDefault="002665E3">
      <w:pPr>
        <w:pStyle w:val="TOC4"/>
        <w:rPr>
          <w:rFonts w:asciiTheme="minorHAnsi" w:eastAsiaTheme="minorEastAsia" w:hAnsiTheme="minorHAnsi" w:cstheme="minorBidi"/>
          <w:kern w:val="2"/>
          <w:sz w:val="22"/>
          <w:szCs w:val="22"/>
          <w:lang w:eastAsia="en-GB"/>
          <w14:ligatures w14:val="standardContextual"/>
        </w:rPr>
      </w:pPr>
      <w:r>
        <w:t>9.8.4A.2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_Toc145321277 \h </w:instrText>
      </w:r>
      <w:r>
        <w:fldChar w:fldCharType="separate"/>
      </w:r>
      <w:r>
        <w:t>158</w:t>
      </w:r>
      <w:r>
        <w:fldChar w:fldCharType="end"/>
      </w:r>
    </w:p>
    <w:p w14:paraId="459EC356" w14:textId="22795010" w:rsidR="002665E3" w:rsidRDefault="002665E3">
      <w:pPr>
        <w:pStyle w:val="TOC5"/>
        <w:rPr>
          <w:rFonts w:asciiTheme="minorHAnsi" w:eastAsiaTheme="minorEastAsia" w:hAnsiTheme="minorHAnsi" w:cstheme="minorBidi"/>
          <w:kern w:val="2"/>
          <w:sz w:val="22"/>
          <w:szCs w:val="22"/>
          <w:lang w:eastAsia="en-GB"/>
          <w14:ligatures w14:val="standardContextual"/>
        </w:rPr>
      </w:pPr>
      <w:r>
        <w:t>9.8.4A.2.1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_Toc145321278 \h </w:instrText>
      </w:r>
      <w:r>
        <w:fldChar w:fldCharType="separate"/>
      </w:r>
      <w:r>
        <w:t>158</w:t>
      </w:r>
      <w:r>
        <w:fldChar w:fldCharType="end"/>
      </w:r>
    </w:p>
    <w:p w14:paraId="76B8816C" w14:textId="7D232EE9" w:rsidR="002665E3" w:rsidRDefault="002665E3">
      <w:pPr>
        <w:pStyle w:val="TOC5"/>
        <w:rPr>
          <w:rFonts w:asciiTheme="minorHAnsi" w:eastAsiaTheme="minorEastAsia" w:hAnsiTheme="minorHAnsi" w:cstheme="minorBidi"/>
          <w:kern w:val="2"/>
          <w:sz w:val="22"/>
          <w:szCs w:val="22"/>
          <w:lang w:eastAsia="en-GB"/>
          <w14:ligatures w14:val="standardContextual"/>
        </w:rPr>
      </w:pPr>
      <w:r>
        <w:t>9.8.4A.2.2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_Toc145321279 \h </w:instrText>
      </w:r>
      <w:r>
        <w:fldChar w:fldCharType="separate"/>
      </w:r>
      <w:r>
        <w:t>158</w:t>
      </w:r>
      <w:r>
        <w:fldChar w:fldCharType="end"/>
      </w:r>
    </w:p>
    <w:p w14:paraId="1F49FB81" w14:textId="538621A7" w:rsidR="002665E3" w:rsidRDefault="002665E3">
      <w:pPr>
        <w:pStyle w:val="TOC4"/>
        <w:rPr>
          <w:rFonts w:asciiTheme="minorHAnsi" w:eastAsiaTheme="minorEastAsia" w:hAnsiTheme="minorHAnsi" w:cstheme="minorBidi"/>
          <w:kern w:val="2"/>
          <w:sz w:val="22"/>
          <w:szCs w:val="22"/>
          <w:lang w:eastAsia="en-GB"/>
          <w14:ligatures w14:val="standardContextual"/>
        </w:rPr>
      </w:pPr>
      <w:r>
        <w:t>9.8.4A.3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_Toc145321280 \h </w:instrText>
      </w:r>
      <w:r>
        <w:fldChar w:fldCharType="separate"/>
      </w:r>
      <w:r>
        <w:t>158</w:t>
      </w:r>
      <w:r>
        <w:fldChar w:fldCharType="end"/>
      </w:r>
    </w:p>
    <w:p w14:paraId="744253A9" w14:textId="36866894" w:rsidR="002665E3" w:rsidRDefault="002665E3">
      <w:pPr>
        <w:pStyle w:val="TOC3"/>
        <w:rPr>
          <w:rFonts w:asciiTheme="minorHAnsi" w:eastAsiaTheme="minorEastAsia" w:hAnsiTheme="minorHAnsi" w:cstheme="minorBidi"/>
          <w:kern w:val="2"/>
          <w:sz w:val="22"/>
          <w:szCs w:val="22"/>
          <w:lang w:eastAsia="en-GB"/>
          <w14:ligatures w14:val="standardContextual"/>
        </w:rPr>
      </w:pPr>
      <w:r>
        <w:t>9.8.5</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_Toc145321281 \h </w:instrText>
      </w:r>
      <w:r>
        <w:fldChar w:fldCharType="separate"/>
      </w:r>
      <w:r>
        <w:t>158</w:t>
      </w:r>
      <w:r>
        <w:fldChar w:fldCharType="end"/>
      </w:r>
    </w:p>
    <w:p w14:paraId="2F906565" w14:textId="4F3E20A6" w:rsidR="002665E3" w:rsidRDefault="002665E3">
      <w:pPr>
        <w:pStyle w:val="TOC3"/>
        <w:rPr>
          <w:rFonts w:asciiTheme="minorHAnsi" w:eastAsiaTheme="minorEastAsia" w:hAnsiTheme="minorHAnsi" w:cstheme="minorBidi"/>
          <w:kern w:val="2"/>
          <w:sz w:val="22"/>
          <w:szCs w:val="22"/>
          <w:lang w:eastAsia="en-GB"/>
          <w14:ligatures w14:val="standardContextual"/>
        </w:rPr>
      </w:pPr>
      <w:r>
        <w:t>9.8.6</w:t>
      </w:r>
      <w:r>
        <w:rPr>
          <w:rFonts w:asciiTheme="minorHAnsi" w:eastAsiaTheme="minorEastAsia" w:hAnsiTheme="minorHAnsi" w:cstheme="minorBidi"/>
          <w:kern w:val="2"/>
          <w:sz w:val="22"/>
          <w:szCs w:val="22"/>
          <w:lang w:eastAsia="en-GB"/>
          <w14:ligatures w14:val="standardContextual"/>
        </w:rPr>
        <w:tab/>
      </w:r>
      <w:r>
        <w:t>Test Tolerance for TAE</w:t>
      </w:r>
      <w:r>
        <w:tab/>
      </w:r>
      <w:r>
        <w:fldChar w:fldCharType="begin"/>
      </w:r>
      <w:r>
        <w:instrText xml:space="preserve"> PAGEREF _Toc145321282 \h </w:instrText>
      </w:r>
      <w:r>
        <w:fldChar w:fldCharType="separate"/>
      </w:r>
      <w:r>
        <w:t>159</w:t>
      </w:r>
      <w:r>
        <w:fldChar w:fldCharType="end"/>
      </w:r>
    </w:p>
    <w:p w14:paraId="518E95DA" w14:textId="6CC30447" w:rsidR="002665E3" w:rsidRDefault="002665E3">
      <w:pPr>
        <w:pStyle w:val="TOC2"/>
        <w:rPr>
          <w:rFonts w:asciiTheme="minorHAnsi" w:eastAsiaTheme="minorEastAsia" w:hAnsiTheme="minorHAnsi" w:cstheme="minorBidi"/>
          <w:kern w:val="2"/>
          <w:sz w:val="22"/>
          <w:szCs w:val="22"/>
          <w:lang w:eastAsia="en-GB"/>
          <w14:ligatures w14:val="standardContextual"/>
        </w:rPr>
      </w:pPr>
      <w:r>
        <w:t>9.9</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_Toc145321283 \h </w:instrText>
      </w:r>
      <w:r>
        <w:fldChar w:fldCharType="separate"/>
      </w:r>
      <w:r>
        <w:t>159</w:t>
      </w:r>
      <w:r>
        <w:fldChar w:fldCharType="end"/>
      </w:r>
    </w:p>
    <w:p w14:paraId="6617B4F1" w14:textId="0DE1CE7E" w:rsidR="002665E3" w:rsidRDefault="002665E3">
      <w:pPr>
        <w:pStyle w:val="TOC3"/>
        <w:rPr>
          <w:rFonts w:asciiTheme="minorHAnsi" w:eastAsiaTheme="minorEastAsia" w:hAnsiTheme="minorHAnsi" w:cstheme="minorBidi"/>
          <w:kern w:val="2"/>
          <w:sz w:val="22"/>
          <w:szCs w:val="22"/>
          <w:lang w:eastAsia="en-GB"/>
          <w14:ligatures w14:val="standardContextual"/>
        </w:rPr>
      </w:pPr>
      <w:r>
        <w:t>9.9.1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_Toc145321284 \h </w:instrText>
      </w:r>
      <w:r>
        <w:fldChar w:fldCharType="separate"/>
      </w:r>
      <w:r>
        <w:t>159</w:t>
      </w:r>
      <w:r>
        <w:fldChar w:fldCharType="end"/>
      </w:r>
    </w:p>
    <w:p w14:paraId="36857F35" w14:textId="785B8B76" w:rsidR="002665E3" w:rsidRDefault="002665E3">
      <w:pPr>
        <w:pStyle w:val="TOC3"/>
        <w:rPr>
          <w:rFonts w:asciiTheme="minorHAnsi" w:eastAsiaTheme="minorEastAsia" w:hAnsiTheme="minorHAnsi" w:cstheme="minorBidi"/>
          <w:kern w:val="2"/>
          <w:sz w:val="22"/>
          <w:szCs w:val="22"/>
          <w:lang w:eastAsia="en-GB"/>
          <w14:ligatures w14:val="standardContextual"/>
        </w:rPr>
      </w:pPr>
      <w:r>
        <w:t>9.9.2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_Toc145321285 \h </w:instrText>
      </w:r>
      <w:r>
        <w:fldChar w:fldCharType="separate"/>
      </w:r>
      <w:r>
        <w:t>160</w:t>
      </w:r>
      <w:r>
        <w:fldChar w:fldCharType="end"/>
      </w:r>
    </w:p>
    <w:p w14:paraId="3A6DDF2F" w14:textId="22AEA682"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_Toc145321286 \h </w:instrText>
      </w:r>
      <w:r>
        <w:fldChar w:fldCharType="separate"/>
      </w:r>
      <w:r>
        <w:t>160</w:t>
      </w:r>
      <w:r>
        <w:fldChar w:fldCharType="end"/>
      </w:r>
    </w:p>
    <w:p w14:paraId="2417DA21" w14:textId="2FB51ED2"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9.9.</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_Toc145321287 \h </w:instrText>
      </w:r>
      <w:r>
        <w:fldChar w:fldCharType="separate"/>
      </w:r>
      <w:r>
        <w:t>160</w:t>
      </w:r>
      <w:r>
        <w:fldChar w:fldCharType="end"/>
      </w:r>
    </w:p>
    <w:p w14:paraId="4217E57A" w14:textId="0E3D25C6"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_Toc145321288 \h </w:instrText>
      </w:r>
      <w:r>
        <w:fldChar w:fldCharType="separate"/>
      </w:r>
      <w:r>
        <w:t>160</w:t>
      </w:r>
      <w:r>
        <w:fldChar w:fldCharType="end"/>
      </w:r>
    </w:p>
    <w:p w14:paraId="29CB49B8" w14:textId="12CDCB7C"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_Toc145321289 \h </w:instrText>
      </w:r>
      <w:r>
        <w:fldChar w:fldCharType="separate"/>
      </w:r>
      <w:r>
        <w:t>160</w:t>
      </w:r>
      <w:r>
        <w:fldChar w:fldCharType="end"/>
      </w:r>
    </w:p>
    <w:p w14:paraId="76D7EDDC" w14:textId="0A9636D1" w:rsidR="002665E3" w:rsidRDefault="002665E3">
      <w:pPr>
        <w:pStyle w:val="TOC4"/>
        <w:rPr>
          <w:rFonts w:asciiTheme="minorHAnsi" w:eastAsiaTheme="minorEastAsia" w:hAnsiTheme="minorHAnsi" w:cstheme="minorBidi"/>
          <w:kern w:val="2"/>
          <w:sz w:val="22"/>
          <w:szCs w:val="22"/>
          <w:lang w:eastAsia="en-GB"/>
          <w14:ligatures w14:val="standardContextual"/>
        </w:rPr>
      </w:pPr>
      <w:r>
        <w:t>9.9.2.3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_Toc145321290 \h </w:instrText>
      </w:r>
      <w:r>
        <w:fldChar w:fldCharType="separate"/>
      </w:r>
      <w:r>
        <w:t>160</w:t>
      </w:r>
      <w:r>
        <w:fldChar w:fldCharType="end"/>
      </w:r>
    </w:p>
    <w:p w14:paraId="54CCFED7" w14:textId="0E5F594B" w:rsidR="002665E3" w:rsidRDefault="002665E3">
      <w:pPr>
        <w:pStyle w:val="TOC3"/>
        <w:rPr>
          <w:rFonts w:asciiTheme="minorHAnsi" w:eastAsiaTheme="minorEastAsia" w:hAnsiTheme="minorHAnsi" w:cstheme="minorBidi"/>
          <w:kern w:val="2"/>
          <w:sz w:val="22"/>
          <w:szCs w:val="22"/>
          <w:lang w:eastAsia="en-GB"/>
          <w14:ligatures w14:val="standardContextual"/>
        </w:rPr>
      </w:pPr>
      <w:r>
        <w:t>9.9.3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_Toc145321291 \h </w:instrText>
      </w:r>
      <w:r>
        <w:fldChar w:fldCharType="separate"/>
      </w:r>
      <w:r>
        <w:t>160</w:t>
      </w:r>
      <w:r>
        <w:fldChar w:fldCharType="end"/>
      </w:r>
    </w:p>
    <w:p w14:paraId="575969ED" w14:textId="4E844F3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9.9.3.1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_Toc145321292 \h </w:instrText>
      </w:r>
      <w:r>
        <w:fldChar w:fldCharType="separate"/>
      </w:r>
      <w:r>
        <w:t>160</w:t>
      </w:r>
      <w:r>
        <w:fldChar w:fldCharType="end"/>
      </w:r>
    </w:p>
    <w:p w14:paraId="1C41918D" w14:textId="15A516A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9.9.3.2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_Toc145321293 \h </w:instrText>
      </w:r>
      <w:r>
        <w:fldChar w:fldCharType="separate"/>
      </w:r>
      <w:r>
        <w:t>160</w:t>
      </w:r>
      <w:r>
        <w:fldChar w:fldCharType="end"/>
      </w:r>
    </w:p>
    <w:p w14:paraId="1A7989A5" w14:textId="1A289AE5"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9.9.3.2.1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_Toc145321294 \h </w:instrText>
      </w:r>
      <w:r>
        <w:fldChar w:fldCharType="separate"/>
      </w:r>
      <w:r>
        <w:t>160</w:t>
      </w:r>
      <w:r>
        <w:fldChar w:fldCharType="end"/>
      </w:r>
    </w:p>
    <w:p w14:paraId="43A233FE" w14:textId="499F6B42" w:rsidR="002665E3" w:rsidRDefault="002665E3">
      <w:pPr>
        <w:pStyle w:val="TOC5"/>
        <w:rPr>
          <w:rFonts w:asciiTheme="minorHAnsi" w:eastAsiaTheme="minorEastAsia" w:hAnsiTheme="minorHAnsi" w:cstheme="minorBidi"/>
          <w:kern w:val="2"/>
          <w:sz w:val="22"/>
          <w:szCs w:val="22"/>
          <w:lang w:eastAsia="en-GB"/>
          <w14:ligatures w14:val="standardContextual"/>
        </w:rPr>
      </w:pPr>
      <w:r>
        <w:t>9.9.3.2.2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_Toc145321295 \h </w:instrText>
      </w:r>
      <w:r>
        <w:fldChar w:fldCharType="separate"/>
      </w:r>
      <w:r>
        <w:t>160</w:t>
      </w:r>
      <w:r>
        <w:fldChar w:fldCharType="end"/>
      </w:r>
    </w:p>
    <w:p w14:paraId="40B161D4" w14:textId="6B0F4477" w:rsidR="002665E3" w:rsidRDefault="002665E3">
      <w:pPr>
        <w:pStyle w:val="TOC4"/>
        <w:rPr>
          <w:rFonts w:asciiTheme="minorHAnsi" w:eastAsiaTheme="minorEastAsia" w:hAnsiTheme="minorHAnsi" w:cstheme="minorBidi"/>
          <w:kern w:val="2"/>
          <w:sz w:val="22"/>
          <w:szCs w:val="22"/>
          <w:lang w:eastAsia="en-GB"/>
          <w14:ligatures w14:val="standardContextual"/>
        </w:rPr>
      </w:pPr>
      <w:r>
        <w:t>9.9.3.3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_Toc145321296 \h </w:instrText>
      </w:r>
      <w:r>
        <w:fldChar w:fldCharType="separate"/>
      </w:r>
      <w:r>
        <w:t>161</w:t>
      </w:r>
      <w:r>
        <w:fldChar w:fldCharType="end"/>
      </w:r>
    </w:p>
    <w:p w14:paraId="7002D196" w14:textId="62058779" w:rsidR="002665E3" w:rsidRDefault="002665E3">
      <w:pPr>
        <w:pStyle w:val="TOC3"/>
        <w:rPr>
          <w:rFonts w:asciiTheme="minorHAnsi" w:eastAsiaTheme="minorEastAsia" w:hAnsiTheme="minorHAnsi" w:cstheme="minorBidi"/>
          <w:kern w:val="2"/>
          <w:sz w:val="22"/>
          <w:szCs w:val="22"/>
          <w:lang w:eastAsia="en-GB"/>
          <w14:ligatures w14:val="standardContextual"/>
        </w:rPr>
      </w:pPr>
      <w:r>
        <w:t>9.9.4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_Toc145321297 \h </w:instrText>
      </w:r>
      <w:r>
        <w:fldChar w:fldCharType="separate"/>
      </w:r>
      <w:r>
        <w:t>161</w:t>
      </w:r>
      <w:r>
        <w:fldChar w:fldCharType="end"/>
      </w:r>
    </w:p>
    <w:p w14:paraId="372F63F3" w14:textId="44B28F4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9.9.4.1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_Toc145321298 \h </w:instrText>
      </w:r>
      <w:r>
        <w:fldChar w:fldCharType="separate"/>
      </w:r>
      <w:r>
        <w:t>161</w:t>
      </w:r>
      <w:r>
        <w:fldChar w:fldCharType="end"/>
      </w:r>
    </w:p>
    <w:p w14:paraId="301A2FE1" w14:textId="334D721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9.9.4.2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_Toc145321299 \h </w:instrText>
      </w:r>
      <w:r>
        <w:fldChar w:fldCharType="separate"/>
      </w:r>
      <w:r>
        <w:t>161</w:t>
      </w:r>
      <w:r>
        <w:fldChar w:fldCharType="end"/>
      </w:r>
    </w:p>
    <w:p w14:paraId="77AB92F7" w14:textId="3CEE2B5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9.9.4.2.1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_Toc145321300 \h </w:instrText>
      </w:r>
      <w:r>
        <w:fldChar w:fldCharType="separate"/>
      </w:r>
      <w:r>
        <w:t>161</w:t>
      </w:r>
      <w:r>
        <w:fldChar w:fldCharType="end"/>
      </w:r>
    </w:p>
    <w:p w14:paraId="0C3211D5" w14:textId="67BBCB4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9.9.4.2.2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_Toc145321301 \h </w:instrText>
      </w:r>
      <w:r>
        <w:fldChar w:fldCharType="separate"/>
      </w:r>
      <w:r>
        <w:t>161</w:t>
      </w:r>
      <w:r>
        <w:fldChar w:fldCharType="end"/>
      </w:r>
    </w:p>
    <w:p w14:paraId="77E2D4D8" w14:textId="76524919" w:rsidR="002665E3" w:rsidRDefault="002665E3">
      <w:pPr>
        <w:pStyle w:val="TOC4"/>
        <w:rPr>
          <w:rFonts w:asciiTheme="minorHAnsi" w:eastAsiaTheme="minorEastAsia" w:hAnsiTheme="minorHAnsi" w:cstheme="minorBidi"/>
          <w:kern w:val="2"/>
          <w:sz w:val="22"/>
          <w:szCs w:val="22"/>
          <w:lang w:eastAsia="en-GB"/>
          <w14:ligatures w14:val="standardContextual"/>
        </w:rPr>
      </w:pPr>
      <w:r>
        <w:t>9.9.4.3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_Toc145321302 \h </w:instrText>
      </w:r>
      <w:r>
        <w:fldChar w:fldCharType="separate"/>
      </w:r>
      <w:r>
        <w:t>161</w:t>
      </w:r>
      <w:r>
        <w:fldChar w:fldCharType="end"/>
      </w:r>
    </w:p>
    <w:p w14:paraId="540C52B6" w14:textId="2E1D144F" w:rsidR="002665E3" w:rsidRDefault="002665E3">
      <w:pPr>
        <w:pStyle w:val="TOC3"/>
        <w:rPr>
          <w:rFonts w:asciiTheme="minorHAnsi" w:eastAsiaTheme="minorEastAsia" w:hAnsiTheme="minorHAnsi" w:cstheme="minorBidi"/>
          <w:kern w:val="2"/>
          <w:sz w:val="22"/>
          <w:szCs w:val="22"/>
          <w:lang w:eastAsia="en-GB"/>
          <w14:ligatures w14:val="standardContextual"/>
        </w:rPr>
      </w:pPr>
      <w:r>
        <w:t>9.9.5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_Toc145321303 \h </w:instrText>
      </w:r>
      <w:r>
        <w:fldChar w:fldCharType="separate"/>
      </w:r>
      <w:r>
        <w:t>161</w:t>
      </w:r>
      <w:r>
        <w:fldChar w:fldCharType="end"/>
      </w:r>
    </w:p>
    <w:p w14:paraId="77CDEDD9" w14:textId="0EC2147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9.9.5.1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_Toc145321304 \h </w:instrText>
      </w:r>
      <w:r>
        <w:fldChar w:fldCharType="separate"/>
      </w:r>
      <w:r>
        <w:t>161</w:t>
      </w:r>
      <w:r>
        <w:fldChar w:fldCharType="end"/>
      </w:r>
    </w:p>
    <w:p w14:paraId="322AA6F4" w14:textId="2A83E4F7"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9.9.5.2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_Toc145321305 \h </w:instrText>
      </w:r>
      <w:r>
        <w:fldChar w:fldCharType="separate"/>
      </w:r>
      <w:r>
        <w:t>161</w:t>
      </w:r>
      <w:r>
        <w:fldChar w:fldCharType="end"/>
      </w:r>
    </w:p>
    <w:p w14:paraId="2953A1B4" w14:textId="6E12A6AD"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9.9.5.2.1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_Toc145321306 \h </w:instrText>
      </w:r>
      <w:r>
        <w:fldChar w:fldCharType="separate"/>
      </w:r>
      <w:r>
        <w:t>161</w:t>
      </w:r>
      <w:r>
        <w:fldChar w:fldCharType="end"/>
      </w:r>
    </w:p>
    <w:p w14:paraId="086F3FAD" w14:textId="5738FAF7" w:rsidR="002665E3" w:rsidRDefault="002665E3">
      <w:pPr>
        <w:pStyle w:val="TOC5"/>
        <w:rPr>
          <w:rFonts w:asciiTheme="minorHAnsi" w:eastAsiaTheme="minorEastAsia" w:hAnsiTheme="minorHAnsi" w:cstheme="minorBidi"/>
          <w:kern w:val="2"/>
          <w:sz w:val="22"/>
          <w:szCs w:val="22"/>
          <w:lang w:eastAsia="en-GB"/>
          <w14:ligatures w14:val="standardContextual"/>
        </w:rPr>
      </w:pPr>
      <w:r>
        <w:t>9.9.5.2.2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_Toc145321307 \h </w:instrText>
      </w:r>
      <w:r>
        <w:fldChar w:fldCharType="separate"/>
      </w:r>
      <w:r>
        <w:t>162</w:t>
      </w:r>
      <w:r>
        <w:fldChar w:fldCharType="end"/>
      </w:r>
    </w:p>
    <w:p w14:paraId="2EEA75B0" w14:textId="3C47FAEC" w:rsidR="002665E3" w:rsidRDefault="002665E3">
      <w:pPr>
        <w:pStyle w:val="TOC4"/>
        <w:rPr>
          <w:rFonts w:asciiTheme="minorHAnsi" w:eastAsiaTheme="minorEastAsia" w:hAnsiTheme="minorHAnsi" w:cstheme="minorBidi"/>
          <w:kern w:val="2"/>
          <w:sz w:val="22"/>
          <w:szCs w:val="22"/>
          <w:lang w:eastAsia="en-GB"/>
          <w14:ligatures w14:val="standardContextual"/>
        </w:rPr>
      </w:pPr>
      <w:r>
        <w:t>9.9.5.3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_Toc145321308 \h </w:instrText>
      </w:r>
      <w:r>
        <w:fldChar w:fldCharType="separate"/>
      </w:r>
      <w:r>
        <w:t>162</w:t>
      </w:r>
      <w:r>
        <w:fldChar w:fldCharType="end"/>
      </w:r>
    </w:p>
    <w:p w14:paraId="73B1B05C" w14:textId="21E9492B" w:rsidR="002665E3" w:rsidRDefault="002665E3">
      <w:pPr>
        <w:pStyle w:val="TOC3"/>
        <w:rPr>
          <w:rFonts w:asciiTheme="minorHAnsi" w:eastAsiaTheme="minorEastAsia" w:hAnsiTheme="minorHAnsi" w:cstheme="minorBidi"/>
          <w:kern w:val="2"/>
          <w:sz w:val="22"/>
          <w:szCs w:val="22"/>
          <w:lang w:eastAsia="en-GB"/>
          <w14:ligatures w14:val="standardContextual"/>
        </w:rPr>
      </w:pPr>
      <w:r>
        <w:t>9.9.6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_Toc145321309 \h </w:instrText>
      </w:r>
      <w:r>
        <w:fldChar w:fldCharType="separate"/>
      </w:r>
      <w:r>
        <w:t>162</w:t>
      </w:r>
      <w:r>
        <w:fldChar w:fldCharType="end"/>
      </w:r>
    </w:p>
    <w:p w14:paraId="02C7A7F2" w14:textId="07AEAED9" w:rsidR="002665E3" w:rsidRDefault="002665E3">
      <w:pPr>
        <w:pStyle w:val="TOC3"/>
        <w:rPr>
          <w:rFonts w:asciiTheme="minorHAnsi" w:eastAsiaTheme="minorEastAsia" w:hAnsiTheme="minorHAnsi" w:cstheme="minorBidi"/>
          <w:kern w:val="2"/>
          <w:sz w:val="22"/>
          <w:szCs w:val="22"/>
          <w:lang w:eastAsia="en-GB"/>
          <w14:ligatures w14:val="standardContextual"/>
        </w:rPr>
      </w:pPr>
      <w:r>
        <w:t>9.9.7</w:t>
      </w:r>
      <w:r>
        <w:rPr>
          <w:rFonts w:asciiTheme="minorHAnsi" w:eastAsiaTheme="minorEastAsia" w:hAnsiTheme="minorHAnsi" w:cstheme="minorBidi"/>
          <w:kern w:val="2"/>
          <w:sz w:val="22"/>
          <w:szCs w:val="22"/>
          <w:lang w:eastAsia="en-GB"/>
          <w14:ligatures w14:val="standardContextual"/>
        </w:rPr>
        <w:tab/>
      </w:r>
      <w:r>
        <w:t>Test Tolerance for OTA occupied bandwidth</w:t>
      </w:r>
      <w:r>
        <w:tab/>
      </w:r>
      <w:r>
        <w:fldChar w:fldCharType="begin"/>
      </w:r>
      <w:r>
        <w:instrText xml:space="preserve"> PAGEREF _Toc145321310 \h </w:instrText>
      </w:r>
      <w:r>
        <w:fldChar w:fldCharType="separate"/>
      </w:r>
      <w:r>
        <w:t>162</w:t>
      </w:r>
      <w:r>
        <w:fldChar w:fldCharType="end"/>
      </w:r>
    </w:p>
    <w:p w14:paraId="40829F65" w14:textId="7C0AA37D" w:rsidR="002665E3" w:rsidRDefault="002665E3">
      <w:pPr>
        <w:pStyle w:val="TOC2"/>
        <w:rPr>
          <w:rFonts w:asciiTheme="minorHAnsi" w:eastAsiaTheme="minorEastAsia" w:hAnsiTheme="minorHAnsi" w:cstheme="minorBidi"/>
          <w:kern w:val="2"/>
          <w:sz w:val="22"/>
          <w:szCs w:val="22"/>
          <w:lang w:eastAsia="en-GB"/>
          <w14:ligatures w14:val="standardContextual"/>
        </w:rPr>
      </w:pPr>
      <w:r>
        <w:t>9.10</w:t>
      </w:r>
      <w:r>
        <w:rPr>
          <w:rFonts w:asciiTheme="minorHAnsi" w:eastAsiaTheme="minorEastAsia" w:hAnsiTheme="minorHAnsi" w:cstheme="minorBidi"/>
          <w:kern w:val="2"/>
          <w:sz w:val="22"/>
          <w:szCs w:val="22"/>
          <w:lang w:eastAsia="en-GB"/>
          <w14:ligatures w14:val="standardContextual"/>
        </w:rPr>
        <w:tab/>
      </w:r>
      <w:r>
        <w:t>OTA TX OFF power and transmitter transient period</w:t>
      </w:r>
      <w:r>
        <w:tab/>
      </w:r>
      <w:r>
        <w:fldChar w:fldCharType="begin"/>
      </w:r>
      <w:r>
        <w:instrText xml:space="preserve"> PAGEREF _Toc145321311 \h </w:instrText>
      </w:r>
      <w:r>
        <w:fldChar w:fldCharType="separate"/>
      </w:r>
      <w:r>
        <w:t>163</w:t>
      </w:r>
      <w:r>
        <w:fldChar w:fldCharType="end"/>
      </w:r>
    </w:p>
    <w:p w14:paraId="6E29AD2C" w14:textId="2B844B3B" w:rsidR="002665E3" w:rsidRDefault="002665E3">
      <w:pPr>
        <w:pStyle w:val="TOC3"/>
        <w:rPr>
          <w:rFonts w:asciiTheme="minorHAnsi" w:eastAsiaTheme="minorEastAsia" w:hAnsiTheme="minorHAnsi" w:cstheme="minorBidi"/>
          <w:kern w:val="2"/>
          <w:sz w:val="22"/>
          <w:szCs w:val="22"/>
          <w:lang w:eastAsia="en-GB"/>
          <w14:ligatures w14:val="standardContextual"/>
        </w:rPr>
      </w:pPr>
      <w:r>
        <w:t>9.10.1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_Toc145321312 \h </w:instrText>
      </w:r>
      <w:r>
        <w:fldChar w:fldCharType="separate"/>
      </w:r>
      <w:r>
        <w:t>163</w:t>
      </w:r>
      <w:r>
        <w:fldChar w:fldCharType="end"/>
      </w:r>
    </w:p>
    <w:p w14:paraId="4FE56CC4" w14:textId="253A2C63" w:rsidR="002665E3" w:rsidRDefault="002665E3">
      <w:pPr>
        <w:pStyle w:val="TOC3"/>
        <w:rPr>
          <w:rFonts w:asciiTheme="minorHAnsi" w:eastAsiaTheme="minorEastAsia" w:hAnsiTheme="minorHAnsi" w:cstheme="minorBidi"/>
          <w:kern w:val="2"/>
          <w:sz w:val="22"/>
          <w:szCs w:val="22"/>
          <w:lang w:eastAsia="en-GB"/>
          <w14:ligatures w14:val="standardContextual"/>
        </w:rPr>
      </w:pPr>
      <w:r>
        <w:t>9.10.2</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_Toc145321313 \h </w:instrText>
      </w:r>
      <w:r>
        <w:fldChar w:fldCharType="separate"/>
      </w:r>
      <w:r>
        <w:t>163</w:t>
      </w:r>
      <w:r>
        <w:fldChar w:fldCharType="end"/>
      </w:r>
    </w:p>
    <w:p w14:paraId="2F8A77BE" w14:textId="661BA14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9.10.2.1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_Toc145321314 \h </w:instrText>
      </w:r>
      <w:r>
        <w:fldChar w:fldCharType="separate"/>
      </w:r>
      <w:r>
        <w:t>163</w:t>
      </w:r>
      <w:r>
        <w:fldChar w:fldCharType="end"/>
      </w:r>
    </w:p>
    <w:p w14:paraId="6E207402" w14:textId="5A738B3D"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9.10.2.2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_Toc145321315 \h </w:instrText>
      </w:r>
      <w:r>
        <w:fldChar w:fldCharType="separate"/>
      </w:r>
      <w:r>
        <w:t>163</w:t>
      </w:r>
      <w:r>
        <w:fldChar w:fldCharType="end"/>
      </w:r>
    </w:p>
    <w:p w14:paraId="6E0F7592" w14:textId="2B15E503"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9.10.2.2.1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_Toc145321316 \h </w:instrText>
      </w:r>
      <w:r>
        <w:fldChar w:fldCharType="separate"/>
      </w:r>
      <w:r>
        <w:t>163</w:t>
      </w:r>
      <w:r>
        <w:fldChar w:fldCharType="end"/>
      </w:r>
    </w:p>
    <w:p w14:paraId="621E6430" w14:textId="51EDAD4E" w:rsidR="002665E3" w:rsidRDefault="002665E3">
      <w:pPr>
        <w:pStyle w:val="TOC5"/>
        <w:rPr>
          <w:rFonts w:asciiTheme="minorHAnsi" w:eastAsiaTheme="minorEastAsia" w:hAnsiTheme="minorHAnsi" w:cstheme="minorBidi"/>
          <w:kern w:val="2"/>
          <w:sz w:val="22"/>
          <w:szCs w:val="22"/>
          <w:lang w:eastAsia="en-GB"/>
          <w14:ligatures w14:val="standardContextual"/>
        </w:rPr>
      </w:pPr>
      <w:r>
        <w:t>9.10.2.2.2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_Toc145321317 \h </w:instrText>
      </w:r>
      <w:r>
        <w:fldChar w:fldCharType="separate"/>
      </w:r>
      <w:r>
        <w:t>163</w:t>
      </w:r>
      <w:r>
        <w:fldChar w:fldCharType="end"/>
      </w:r>
    </w:p>
    <w:p w14:paraId="42F672E8" w14:textId="2F60587C" w:rsidR="002665E3" w:rsidRDefault="002665E3">
      <w:pPr>
        <w:pStyle w:val="TOC4"/>
        <w:rPr>
          <w:rFonts w:asciiTheme="minorHAnsi" w:eastAsiaTheme="minorEastAsia" w:hAnsiTheme="minorHAnsi" w:cstheme="minorBidi"/>
          <w:kern w:val="2"/>
          <w:sz w:val="22"/>
          <w:szCs w:val="22"/>
          <w:lang w:eastAsia="en-GB"/>
          <w14:ligatures w14:val="standardContextual"/>
        </w:rPr>
      </w:pPr>
      <w:r>
        <w:t>9.10.2.3</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_Toc145321318 \h </w:instrText>
      </w:r>
      <w:r>
        <w:fldChar w:fldCharType="separate"/>
      </w:r>
      <w:r>
        <w:t>163</w:t>
      </w:r>
      <w:r>
        <w:fldChar w:fldCharType="end"/>
      </w:r>
    </w:p>
    <w:p w14:paraId="03A31696" w14:textId="3C45D02B" w:rsidR="002665E3" w:rsidRDefault="002665E3">
      <w:pPr>
        <w:pStyle w:val="TOC3"/>
        <w:rPr>
          <w:rFonts w:asciiTheme="minorHAnsi" w:eastAsiaTheme="minorEastAsia" w:hAnsiTheme="minorHAnsi" w:cstheme="minorBidi"/>
          <w:kern w:val="2"/>
          <w:sz w:val="22"/>
          <w:szCs w:val="22"/>
          <w:lang w:eastAsia="en-GB"/>
          <w14:ligatures w14:val="standardContextual"/>
        </w:rPr>
      </w:pPr>
      <w:r>
        <w:t>9.10.3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_Toc145321319 \h </w:instrText>
      </w:r>
      <w:r>
        <w:fldChar w:fldCharType="separate"/>
      </w:r>
      <w:r>
        <w:t>164</w:t>
      </w:r>
      <w:r>
        <w:fldChar w:fldCharType="end"/>
      </w:r>
    </w:p>
    <w:p w14:paraId="22A625FA" w14:textId="5E7851CA" w:rsidR="002665E3" w:rsidRDefault="002665E3">
      <w:pPr>
        <w:pStyle w:val="TOC3"/>
        <w:rPr>
          <w:rFonts w:asciiTheme="minorHAnsi" w:eastAsiaTheme="minorEastAsia" w:hAnsiTheme="minorHAnsi" w:cstheme="minorBidi"/>
          <w:kern w:val="2"/>
          <w:sz w:val="22"/>
          <w:szCs w:val="22"/>
          <w:lang w:eastAsia="en-GB"/>
          <w14:ligatures w14:val="standardContextual"/>
        </w:rPr>
      </w:pPr>
      <w:r>
        <w:t>9.10.4</w:t>
      </w:r>
      <w:r>
        <w:rPr>
          <w:rFonts w:asciiTheme="minorHAnsi" w:eastAsiaTheme="minorEastAsia" w:hAnsiTheme="minorHAnsi" w:cstheme="minorBidi"/>
          <w:kern w:val="2"/>
          <w:sz w:val="22"/>
          <w:szCs w:val="22"/>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_Toc145321320 \h </w:instrText>
      </w:r>
      <w:r>
        <w:fldChar w:fldCharType="separate"/>
      </w:r>
      <w:r>
        <w:t>165</w:t>
      </w:r>
      <w:r>
        <w:fldChar w:fldCharType="end"/>
      </w:r>
    </w:p>
    <w:p w14:paraId="5B0BA51C" w14:textId="17A551E9" w:rsidR="002665E3" w:rsidRDefault="002665E3">
      <w:pPr>
        <w:pStyle w:val="TOC1"/>
        <w:rPr>
          <w:rFonts w:asciiTheme="minorHAnsi" w:eastAsiaTheme="minorEastAsia" w:hAnsiTheme="minorHAnsi" w:cstheme="minorBidi"/>
          <w:kern w:val="2"/>
          <w:szCs w:val="22"/>
          <w:lang w:eastAsia="en-GB"/>
          <w14:ligatures w14:val="standardContextual"/>
        </w:rPr>
      </w:pPr>
      <w:r>
        <w:rPr>
          <w:lang w:eastAsia="en-CA"/>
        </w:rPr>
        <w:t>10</w:t>
      </w:r>
      <w:r>
        <w:rPr>
          <w:rFonts w:asciiTheme="minorHAnsi" w:eastAsiaTheme="minorEastAsia" w:hAnsiTheme="minorHAnsi" w:cstheme="minorBidi"/>
          <w:kern w:val="2"/>
          <w:szCs w:val="22"/>
          <w:lang w:eastAsia="en-GB"/>
          <w14:ligatures w14:val="standardContextual"/>
        </w:rPr>
        <w:tab/>
      </w:r>
      <w:r>
        <w:rPr>
          <w:lang w:eastAsia="en-CA"/>
        </w:rPr>
        <w:t>RX directional requirements</w:t>
      </w:r>
      <w:r>
        <w:tab/>
      </w:r>
      <w:r>
        <w:fldChar w:fldCharType="begin"/>
      </w:r>
      <w:r>
        <w:instrText xml:space="preserve"> PAGEREF _Toc145321321 \h </w:instrText>
      </w:r>
      <w:r>
        <w:fldChar w:fldCharType="separate"/>
      </w:r>
      <w:r>
        <w:t>165</w:t>
      </w:r>
      <w:r>
        <w:fldChar w:fldCharType="end"/>
      </w:r>
    </w:p>
    <w:p w14:paraId="68CA1356" w14:textId="7587CA94" w:rsidR="002665E3" w:rsidRDefault="002665E3">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_Toc145321322 \h </w:instrText>
      </w:r>
      <w:r>
        <w:fldChar w:fldCharType="separate"/>
      </w:r>
      <w:r>
        <w:t>165</w:t>
      </w:r>
      <w:r>
        <w:fldChar w:fldCharType="end"/>
      </w:r>
    </w:p>
    <w:p w14:paraId="2B54C739" w14:textId="1949FE49" w:rsidR="002665E3" w:rsidRDefault="002665E3">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OTA sensitivity</w:t>
      </w:r>
      <w:r>
        <w:tab/>
      </w:r>
      <w:r>
        <w:fldChar w:fldCharType="begin"/>
      </w:r>
      <w:r>
        <w:instrText xml:space="preserve"> PAGEREF _Toc145321323 \h </w:instrText>
      </w:r>
      <w:r>
        <w:fldChar w:fldCharType="separate"/>
      </w:r>
      <w:r>
        <w:t>166</w:t>
      </w:r>
      <w:r>
        <w:fldChar w:fldCharType="end"/>
      </w:r>
    </w:p>
    <w:p w14:paraId="6E6BAEA5" w14:textId="08504C89"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10.2.1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_Toc145321324 \h </w:instrText>
      </w:r>
      <w:r>
        <w:fldChar w:fldCharType="separate"/>
      </w:r>
      <w:r>
        <w:t>166</w:t>
      </w:r>
      <w:r>
        <w:fldChar w:fldCharType="end"/>
      </w:r>
    </w:p>
    <w:p w14:paraId="3417E116" w14:textId="2AF96662"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10.2.2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_Toc145321325 \h </w:instrText>
      </w:r>
      <w:r>
        <w:fldChar w:fldCharType="separate"/>
      </w:r>
      <w:r>
        <w:t>166</w:t>
      </w:r>
      <w:r>
        <w:fldChar w:fldCharType="end"/>
      </w:r>
    </w:p>
    <w:p w14:paraId="1322C743" w14:textId="1BC5849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_Toc145321326 \h </w:instrText>
      </w:r>
      <w:r>
        <w:fldChar w:fldCharType="separate"/>
      </w:r>
      <w:r>
        <w:t>166</w:t>
      </w:r>
      <w:r>
        <w:fldChar w:fldCharType="end"/>
      </w:r>
    </w:p>
    <w:p w14:paraId="384306A5" w14:textId="0C44EC7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_Toc145321327 \h </w:instrText>
      </w:r>
      <w:r>
        <w:fldChar w:fldCharType="separate"/>
      </w:r>
      <w:r>
        <w:t>166</w:t>
      </w:r>
      <w:r>
        <w:fldChar w:fldCharType="end"/>
      </w:r>
    </w:p>
    <w:p w14:paraId="7E62AF58" w14:textId="743A5E1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_Toc145321328 \h </w:instrText>
      </w:r>
      <w:r>
        <w:fldChar w:fldCharType="separate"/>
      </w:r>
      <w:r>
        <w:t>166</w:t>
      </w:r>
      <w:r>
        <w:fldChar w:fldCharType="end"/>
      </w:r>
    </w:p>
    <w:p w14:paraId="2AEDC725" w14:textId="311FC254"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_Toc145321329 \h </w:instrText>
      </w:r>
      <w:r>
        <w:fldChar w:fldCharType="separate"/>
      </w:r>
      <w:r>
        <w:t>166</w:t>
      </w:r>
      <w:r>
        <w:fldChar w:fldCharType="end"/>
      </w:r>
    </w:p>
    <w:p w14:paraId="7EFD99CC" w14:textId="7FE51DF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_Toc145321330 \h </w:instrText>
      </w:r>
      <w:r>
        <w:fldChar w:fldCharType="separate"/>
      </w:r>
      <w:r>
        <w:t>166</w:t>
      </w:r>
      <w:r>
        <w:fldChar w:fldCharType="end"/>
      </w:r>
    </w:p>
    <w:p w14:paraId="620232A0" w14:textId="50DF594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MU value derivation, FR2</w:t>
      </w:r>
      <w:r>
        <w:tab/>
      </w:r>
      <w:r>
        <w:fldChar w:fldCharType="begin"/>
      </w:r>
      <w:r>
        <w:instrText xml:space="preserve"> PAGEREF _Toc145321331 \h </w:instrText>
      </w:r>
      <w:r>
        <w:fldChar w:fldCharType="separate"/>
      </w:r>
      <w:r>
        <w:t>169</w:t>
      </w:r>
      <w:r>
        <w:fldChar w:fldCharType="end"/>
      </w:r>
    </w:p>
    <w:p w14:paraId="095D065C" w14:textId="167B7CB0"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10.2.3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_Toc145321332 \h </w:instrText>
      </w:r>
      <w:r>
        <w:fldChar w:fldCharType="separate"/>
      </w:r>
      <w:r>
        <w:t>172</w:t>
      </w:r>
      <w:r>
        <w:fldChar w:fldCharType="end"/>
      </w:r>
    </w:p>
    <w:p w14:paraId="50C9AFEB" w14:textId="0828BB5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_Toc145321333 \h </w:instrText>
      </w:r>
      <w:r>
        <w:fldChar w:fldCharType="separate"/>
      </w:r>
      <w:r>
        <w:t>172</w:t>
      </w:r>
      <w:r>
        <w:fldChar w:fldCharType="end"/>
      </w:r>
    </w:p>
    <w:p w14:paraId="646EA28F" w14:textId="3C45588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_Toc145321334 \h </w:instrText>
      </w:r>
      <w:r>
        <w:fldChar w:fldCharType="separate"/>
      </w:r>
      <w:r>
        <w:t>172</w:t>
      </w:r>
      <w:r>
        <w:fldChar w:fldCharType="end"/>
      </w:r>
    </w:p>
    <w:p w14:paraId="035F4023" w14:textId="4E6E7DFA"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_Toc145321335 \h </w:instrText>
      </w:r>
      <w:r>
        <w:fldChar w:fldCharType="separate"/>
      </w:r>
      <w:r>
        <w:t>172</w:t>
      </w:r>
      <w:r>
        <w:fldChar w:fldCharType="end"/>
      </w:r>
    </w:p>
    <w:p w14:paraId="782C3FAD" w14:textId="450D3A6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_Toc145321336 \h </w:instrText>
      </w:r>
      <w:r>
        <w:fldChar w:fldCharType="separate"/>
      </w:r>
      <w:r>
        <w:t>172</w:t>
      </w:r>
      <w:r>
        <w:fldChar w:fldCharType="end"/>
      </w:r>
    </w:p>
    <w:p w14:paraId="5493BC31" w14:textId="25450EF2" w:rsidR="002665E3" w:rsidRDefault="002665E3">
      <w:pPr>
        <w:pStyle w:val="TOC4"/>
        <w:rPr>
          <w:rFonts w:asciiTheme="minorHAnsi" w:eastAsiaTheme="minorEastAsia" w:hAnsiTheme="minorHAnsi" w:cstheme="minorBidi"/>
          <w:kern w:val="2"/>
          <w:sz w:val="22"/>
          <w:szCs w:val="22"/>
          <w:lang w:eastAsia="en-GB"/>
          <w14:ligatures w14:val="standardContextual"/>
        </w:rPr>
      </w:pPr>
      <w:r>
        <w:t>10.2.3.3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_Toc145321337 \h </w:instrText>
      </w:r>
      <w:r>
        <w:fldChar w:fldCharType="separate"/>
      </w:r>
      <w:r>
        <w:t>172</w:t>
      </w:r>
      <w:r>
        <w:fldChar w:fldCharType="end"/>
      </w:r>
    </w:p>
    <w:p w14:paraId="42A796D1" w14:textId="6720953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MU value derivation, FR2</w:t>
      </w:r>
      <w:r>
        <w:tab/>
      </w:r>
      <w:r>
        <w:fldChar w:fldCharType="begin"/>
      </w:r>
      <w:r>
        <w:instrText xml:space="preserve"> PAGEREF _Toc145321338 \h </w:instrText>
      </w:r>
      <w:r>
        <w:fldChar w:fldCharType="separate"/>
      </w:r>
      <w:r>
        <w:t>173</w:t>
      </w:r>
      <w:r>
        <w:fldChar w:fldCharType="end"/>
      </w:r>
    </w:p>
    <w:p w14:paraId="3251A2CC" w14:textId="716A9CA3"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10.2.4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_Toc145321339 \h </w:instrText>
      </w:r>
      <w:r>
        <w:fldChar w:fldCharType="separate"/>
      </w:r>
      <w:r>
        <w:t>174</w:t>
      </w:r>
      <w:r>
        <w:fldChar w:fldCharType="end"/>
      </w:r>
    </w:p>
    <w:p w14:paraId="00DF41E8" w14:textId="38B8E01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_Toc145321340 \h </w:instrText>
      </w:r>
      <w:r>
        <w:fldChar w:fldCharType="separate"/>
      </w:r>
      <w:r>
        <w:t>174</w:t>
      </w:r>
      <w:r>
        <w:fldChar w:fldCharType="end"/>
      </w:r>
    </w:p>
    <w:p w14:paraId="0FF013F0" w14:textId="6B6EDA9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10.2.4.2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_Toc145321341 \h </w:instrText>
      </w:r>
      <w:r>
        <w:fldChar w:fldCharType="separate"/>
      </w:r>
      <w:r>
        <w:t>174</w:t>
      </w:r>
      <w:r>
        <w:fldChar w:fldCharType="end"/>
      </w:r>
    </w:p>
    <w:p w14:paraId="08398993" w14:textId="5F5FFB6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_Toc145321342 \h </w:instrText>
      </w:r>
      <w:r>
        <w:fldChar w:fldCharType="separate"/>
      </w:r>
      <w:r>
        <w:t>174</w:t>
      </w:r>
      <w:r>
        <w:fldChar w:fldCharType="end"/>
      </w:r>
    </w:p>
    <w:p w14:paraId="225F91E7" w14:textId="2757DEA5"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10.2.4.2.2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_Toc145321343 \h </w:instrText>
      </w:r>
      <w:r>
        <w:fldChar w:fldCharType="separate"/>
      </w:r>
      <w:r>
        <w:t>174</w:t>
      </w:r>
      <w:r>
        <w:fldChar w:fldCharType="end"/>
      </w:r>
    </w:p>
    <w:p w14:paraId="476CFD4F" w14:textId="37EE247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_Toc145321344 \h </w:instrText>
      </w:r>
      <w:r>
        <w:fldChar w:fldCharType="separate"/>
      </w:r>
      <w:r>
        <w:t>175</w:t>
      </w:r>
      <w:r>
        <w:fldChar w:fldCharType="end"/>
      </w:r>
    </w:p>
    <w:p w14:paraId="3B3E8C3D" w14:textId="23329C15" w:rsidR="002665E3" w:rsidRDefault="002665E3">
      <w:pPr>
        <w:pStyle w:val="TOC3"/>
        <w:rPr>
          <w:rFonts w:asciiTheme="minorHAnsi" w:eastAsiaTheme="minorEastAsia" w:hAnsiTheme="minorHAnsi" w:cstheme="minorBidi"/>
          <w:kern w:val="2"/>
          <w:sz w:val="22"/>
          <w:szCs w:val="22"/>
          <w:lang w:eastAsia="en-GB"/>
          <w14:ligatures w14:val="standardContextual"/>
        </w:rPr>
      </w:pPr>
      <w:r>
        <w:t>10.2.5</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_Toc145321345 \h </w:instrText>
      </w:r>
      <w:r>
        <w:fldChar w:fldCharType="separate"/>
      </w:r>
      <w:r>
        <w:t>177</w:t>
      </w:r>
      <w:r>
        <w:fldChar w:fldCharType="end"/>
      </w:r>
    </w:p>
    <w:p w14:paraId="6996DBB8" w14:textId="7EFD9D7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_Toc145321346 \h </w:instrText>
      </w:r>
      <w:r>
        <w:fldChar w:fldCharType="separate"/>
      </w:r>
      <w:r>
        <w:t>177</w:t>
      </w:r>
      <w:r>
        <w:fldChar w:fldCharType="end"/>
      </w:r>
    </w:p>
    <w:p w14:paraId="5B7820B2" w14:textId="67547D1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_Toc145321347 \h </w:instrText>
      </w:r>
      <w:r>
        <w:fldChar w:fldCharType="separate"/>
      </w:r>
      <w:r>
        <w:t>177</w:t>
      </w:r>
      <w:r>
        <w:fldChar w:fldCharType="end"/>
      </w:r>
    </w:p>
    <w:p w14:paraId="2A8B3A5C" w14:textId="4BD36E6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10.2.5.2.1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_Toc145321348 \h </w:instrText>
      </w:r>
      <w:r>
        <w:fldChar w:fldCharType="separate"/>
      </w:r>
      <w:r>
        <w:t>177</w:t>
      </w:r>
      <w:r>
        <w:fldChar w:fldCharType="end"/>
      </w:r>
    </w:p>
    <w:p w14:paraId="3A4AB244" w14:textId="2AF4AD0E"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_Toc145321349 \h </w:instrText>
      </w:r>
      <w:r>
        <w:fldChar w:fldCharType="separate"/>
      </w:r>
      <w:r>
        <w:t>177</w:t>
      </w:r>
      <w:r>
        <w:fldChar w:fldCharType="end"/>
      </w:r>
    </w:p>
    <w:p w14:paraId="5EA5A22F" w14:textId="44A72EB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_Toc145321350 \h </w:instrText>
      </w:r>
      <w:r>
        <w:fldChar w:fldCharType="separate"/>
      </w:r>
      <w:r>
        <w:t>178</w:t>
      </w:r>
      <w:r>
        <w:fldChar w:fldCharType="end"/>
      </w:r>
    </w:p>
    <w:p w14:paraId="134BC9DB" w14:textId="6E5B40D6" w:rsidR="002665E3" w:rsidRDefault="002665E3">
      <w:pPr>
        <w:pStyle w:val="TOC3"/>
        <w:rPr>
          <w:rFonts w:asciiTheme="minorHAnsi" w:eastAsiaTheme="minorEastAsia" w:hAnsiTheme="minorHAnsi" w:cstheme="minorBidi"/>
          <w:kern w:val="2"/>
          <w:sz w:val="22"/>
          <w:szCs w:val="22"/>
          <w:lang w:eastAsia="en-GB"/>
          <w14:ligatures w14:val="standardContextual"/>
        </w:rPr>
      </w:pPr>
      <w:r>
        <w:t>10.2.6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_Toc145321351 \h </w:instrText>
      </w:r>
      <w:r>
        <w:fldChar w:fldCharType="separate"/>
      </w:r>
      <w:r>
        <w:t>181</w:t>
      </w:r>
      <w:r>
        <w:fldChar w:fldCharType="end"/>
      </w:r>
    </w:p>
    <w:p w14:paraId="5D8B95CC" w14:textId="7167A0F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_Toc145321352 \h </w:instrText>
      </w:r>
      <w:r>
        <w:fldChar w:fldCharType="separate"/>
      </w:r>
      <w:r>
        <w:t>181</w:t>
      </w:r>
      <w:r>
        <w:fldChar w:fldCharType="end"/>
      </w:r>
    </w:p>
    <w:p w14:paraId="4EFE98A3" w14:textId="0B8B158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_Toc145321353 \h </w:instrText>
      </w:r>
      <w:r>
        <w:fldChar w:fldCharType="separate"/>
      </w:r>
      <w:r>
        <w:t>181</w:t>
      </w:r>
      <w:r>
        <w:fldChar w:fldCharType="end"/>
      </w:r>
    </w:p>
    <w:p w14:paraId="183283C7" w14:textId="67635F3C"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_Toc145321354 \h </w:instrText>
      </w:r>
      <w:r>
        <w:fldChar w:fldCharType="separate"/>
      </w:r>
      <w:r>
        <w:t>181</w:t>
      </w:r>
      <w:r>
        <w:fldChar w:fldCharType="end"/>
      </w:r>
    </w:p>
    <w:p w14:paraId="64F6259C" w14:textId="314D913C"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_Toc145321355 \h </w:instrText>
      </w:r>
      <w:r>
        <w:fldChar w:fldCharType="separate"/>
      </w:r>
      <w:r>
        <w:t>181</w:t>
      </w:r>
      <w:r>
        <w:fldChar w:fldCharType="end"/>
      </w:r>
    </w:p>
    <w:p w14:paraId="520DB3FA" w14:textId="10919398" w:rsidR="002665E3" w:rsidRDefault="002665E3">
      <w:pPr>
        <w:pStyle w:val="TOC4"/>
        <w:rPr>
          <w:rFonts w:asciiTheme="minorHAnsi" w:eastAsiaTheme="minorEastAsia" w:hAnsiTheme="minorHAnsi" w:cstheme="minorBidi"/>
          <w:kern w:val="2"/>
          <w:sz w:val="22"/>
          <w:szCs w:val="22"/>
          <w:lang w:eastAsia="en-GB"/>
          <w14:ligatures w14:val="standardContextual"/>
        </w:rPr>
      </w:pPr>
      <w:r>
        <w:t>10.2.6.3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_Toc145321356 \h </w:instrText>
      </w:r>
      <w:r>
        <w:fldChar w:fldCharType="separate"/>
      </w:r>
      <w:r>
        <w:t>181</w:t>
      </w:r>
      <w:r>
        <w:fldChar w:fldCharType="end"/>
      </w:r>
    </w:p>
    <w:p w14:paraId="72BE63A5" w14:textId="7A54E954" w:rsidR="002665E3" w:rsidRDefault="002665E3">
      <w:pPr>
        <w:pStyle w:val="TOC3"/>
        <w:rPr>
          <w:rFonts w:asciiTheme="minorHAnsi" w:eastAsiaTheme="minorEastAsia" w:hAnsiTheme="minorHAnsi" w:cstheme="minorBidi"/>
          <w:kern w:val="2"/>
          <w:sz w:val="22"/>
          <w:szCs w:val="22"/>
          <w:lang w:eastAsia="en-GB"/>
          <w14:ligatures w14:val="standardContextual"/>
        </w:rPr>
      </w:pPr>
      <w:r>
        <w:t>10.2.7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_Toc145321357 \h </w:instrText>
      </w:r>
      <w:r>
        <w:fldChar w:fldCharType="separate"/>
      </w:r>
      <w:r>
        <w:t>183</w:t>
      </w:r>
      <w:r>
        <w:fldChar w:fldCharType="end"/>
      </w:r>
    </w:p>
    <w:p w14:paraId="0D01AB61" w14:textId="243787AD" w:rsidR="002665E3" w:rsidRDefault="002665E3">
      <w:pPr>
        <w:pStyle w:val="TOC3"/>
        <w:rPr>
          <w:rFonts w:asciiTheme="minorHAnsi" w:eastAsiaTheme="minorEastAsia" w:hAnsiTheme="minorHAnsi" w:cstheme="minorBidi"/>
          <w:kern w:val="2"/>
          <w:sz w:val="22"/>
          <w:szCs w:val="22"/>
          <w:lang w:eastAsia="en-GB"/>
          <w14:ligatures w14:val="standardContextual"/>
        </w:rPr>
      </w:pPr>
      <w:r>
        <w:t>10.2.8</w:t>
      </w:r>
      <w:r>
        <w:rPr>
          <w:rFonts w:asciiTheme="minorHAnsi" w:eastAsiaTheme="minorEastAsia" w:hAnsiTheme="minorHAnsi" w:cstheme="minorBidi"/>
          <w:kern w:val="2"/>
          <w:sz w:val="22"/>
          <w:szCs w:val="22"/>
          <w:lang w:eastAsia="en-GB"/>
          <w14:ligatures w14:val="standardContextual"/>
        </w:rPr>
        <w:tab/>
      </w:r>
      <w:r>
        <w:t>Test Tolerance for OTA sensitivity</w:t>
      </w:r>
      <w:r>
        <w:tab/>
      </w:r>
      <w:r>
        <w:fldChar w:fldCharType="begin"/>
      </w:r>
      <w:r>
        <w:instrText xml:space="preserve"> PAGEREF _Toc145321358 \h </w:instrText>
      </w:r>
      <w:r>
        <w:fldChar w:fldCharType="separate"/>
      </w:r>
      <w:r>
        <w:t>183</w:t>
      </w:r>
      <w:r>
        <w:fldChar w:fldCharType="end"/>
      </w:r>
    </w:p>
    <w:p w14:paraId="14185439" w14:textId="13ECB060" w:rsidR="002665E3" w:rsidRDefault="002665E3">
      <w:pPr>
        <w:pStyle w:val="TOC2"/>
        <w:rPr>
          <w:rFonts w:asciiTheme="minorHAnsi" w:eastAsiaTheme="minorEastAsia" w:hAnsiTheme="minorHAnsi" w:cstheme="minorBidi"/>
          <w:kern w:val="2"/>
          <w:sz w:val="22"/>
          <w:szCs w:val="22"/>
          <w:lang w:eastAsia="en-GB"/>
          <w14:ligatures w14:val="standardContextual"/>
        </w:rPr>
      </w:pPr>
      <w:r>
        <w:t>10.3</w:t>
      </w:r>
      <w:r>
        <w:rPr>
          <w:rFonts w:asciiTheme="minorHAnsi" w:eastAsiaTheme="minorEastAsia" w:hAnsiTheme="minorHAnsi" w:cstheme="minorBidi"/>
          <w:kern w:val="2"/>
          <w:sz w:val="22"/>
          <w:szCs w:val="22"/>
          <w:lang w:eastAsia="en-GB"/>
          <w14:ligatures w14:val="standardContextual"/>
        </w:rPr>
        <w:tab/>
      </w:r>
      <w:r>
        <w:t>OTA reference sensitivity</w:t>
      </w:r>
      <w:r>
        <w:tab/>
      </w:r>
      <w:r>
        <w:fldChar w:fldCharType="begin"/>
      </w:r>
      <w:r>
        <w:instrText xml:space="preserve"> PAGEREF _Toc145321359 \h </w:instrText>
      </w:r>
      <w:r>
        <w:fldChar w:fldCharType="separate"/>
      </w:r>
      <w:r>
        <w:t>184</w:t>
      </w:r>
      <w:r>
        <w:fldChar w:fldCharType="end"/>
      </w:r>
    </w:p>
    <w:p w14:paraId="0463DA17" w14:textId="69A0C152" w:rsidR="002665E3" w:rsidRDefault="002665E3">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_Toc145321360 \h </w:instrText>
      </w:r>
      <w:r>
        <w:fldChar w:fldCharType="separate"/>
      </w:r>
      <w:r>
        <w:t>184</w:t>
      </w:r>
      <w:r>
        <w:fldChar w:fldCharType="end"/>
      </w:r>
    </w:p>
    <w:p w14:paraId="05B24D7F" w14:textId="5A10E829" w:rsidR="002665E3" w:rsidRDefault="002665E3">
      <w:pPr>
        <w:pStyle w:val="TOC3"/>
        <w:rPr>
          <w:rFonts w:asciiTheme="minorHAnsi" w:eastAsiaTheme="minorEastAsia" w:hAnsiTheme="minorHAnsi" w:cstheme="minorBidi"/>
          <w:kern w:val="2"/>
          <w:sz w:val="22"/>
          <w:szCs w:val="22"/>
          <w:lang w:eastAsia="en-GB"/>
          <w14:ligatures w14:val="standardContextual"/>
        </w:rPr>
      </w:pPr>
      <w:r>
        <w:t>10.4.1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_Toc145321361 \h </w:instrText>
      </w:r>
      <w:r>
        <w:fldChar w:fldCharType="separate"/>
      </w:r>
      <w:r>
        <w:t>184</w:t>
      </w:r>
      <w:r>
        <w:fldChar w:fldCharType="end"/>
      </w:r>
    </w:p>
    <w:p w14:paraId="2453A9E6" w14:textId="327864BF" w:rsidR="002665E3" w:rsidRDefault="002665E3">
      <w:pPr>
        <w:pStyle w:val="TOC3"/>
        <w:rPr>
          <w:rFonts w:asciiTheme="minorHAnsi" w:eastAsiaTheme="minorEastAsia" w:hAnsiTheme="minorHAnsi" w:cstheme="minorBidi"/>
          <w:kern w:val="2"/>
          <w:sz w:val="22"/>
          <w:szCs w:val="22"/>
          <w:lang w:eastAsia="en-GB"/>
          <w14:ligatures w14:val="standardContextual"/>
        </w:rPr>
      </w:pPr>
      <w:r>
        <w:t>10.4.2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_Toc145321362 \h </w:instrText>
      </w:r>
      <w:r>
        <w:fldChar w:fldCharType="separate"/>
      </w:r>
      <w:r>
        <w:t>184</w:t>
      </w:r>
      <w:r>
        <w:fldChar w:fldCharType="end"/>
      </w:r>
    </w:p>
    <w:p w14:paraId="38A9AF34" w14:textId="3D99979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_Toc145321363 \h </w:instrText>
      </w:r>
      <w:r>
        <w:fldChar w:fldCharType="separate"/>
      </w:r>
      <w:r>
        <w:t>184</w:t>
      </w:r>
      <w:r>
        <w:fldChar w:fldCharType="end"/>
      </w:r>
    </w:p>
    <w:p w14:paraId="60B31EC7" w14:textId="2DFD09A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_Toc145321364 \h </w:instrText>
      </w:r>
      <w:r>
        <w:fldChar w:fldCharType="separate"/>
      </w:r>
      <w:r>
        <w:t>184</w:t>
      </w:r>
      <w:r>
        <w:fldChar w:fldCharType="end"/>
      </w:r>
    </w:p>
    <w:p w14:paraId="52B09DAC" w14:textId="189EA6D3"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_Toc145321365 \h </w:instrText>
      </w:r>
      <w:r>
        <w:fldChar w:fldCharType="separate"/>
      </w:r>
      <w:r>
        <w:t>184</w:t>
      </w:r>
      <w:r>
        <w:fldChar w:fldCharType="end"/>
      </w:r>
    </w:p>
    <w:p w14:paraId="5C9DA01B" w14:textId="7B2A46B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_Toc145321366 \h </w:instrText>
      </w:r>
      <w:r>
        <w:fldChar w:fldCharType="separate"/>
      </w:r>
      <w:r>
        <w:t>184</w:t>
      </w:r>
      <w:r>
        <w:fldChar w:fldCharType="end"/>
      </w:r>
    </w:p>
    <w:p w14:paraId="261416BC" w14:textId="098E4CE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_Toc145321367 \h </w:instrText>
      </w:r>
      <w:r>
        <w:fldChar w:fldCharType="separate"/>
      </w:r>
      <w:r>
        <w:t>185</w:t>
      </w:r>
      <w:r>
        <w:fldChar w:fldCharType="end"/>
      </w:r>
    </w:p>
    <w:p w14:paraId="6BB8E57D" w14:textId="4C6C8D65" w:rsidR="002665E3" w:rsidRDefault="002665E3">
      <w:pPr>
        <w:pStyle w:val="TOC3"/>
        <w:rPr>
          <w:rFonts w:asciiTheme="minorHAnsi" w:eastAsiaTheme="minorEastAsia" w:hAnsiTheme="minorHAnsi" w:cstheme="minorBidi"/>
          <w:kern w:val="2"/>
          <w:sz w:val="22"/>
          <w:szCs w:val="22"/>
          <w:lang w:eastAsia="en-GB"/>
          <w14:ligatures w14:val="standardContextual"/>
        </w:rPr>
      </w:pPr>
      <w:r>
        <w:t>10.4.3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_Toc145321368 \h </w:instrText>
      </w:r>
      <w:r>
        <w:fldChar w:fldCharType="separate"/>
      </w:r>
      <w:r>
        <w:t>185</w:t>
      </w:r>
      <w:r>
        <w:fldChar w:fldCharType="end"/>
      </w:r>
    </w:p>
    <w:p w14:paraId="2F48D948" w14:textId="3B519778"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_Toc145321369 \h </w:instrText>
      </w:r>
      <w:r>
        <w:fldChar w:fldCharType="separate"/>
      </w:r>
      <w:r>
        <w:t>185</w:t>
      </w:r>
      <w:r>
        <w:fldChar w:fldCharType="end"/>
      </w:r>
    </w:p>
    <w:p w14:paraId="18C47627" w14:textId="2D0A095F"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_Toc145321370 \h </w:instrText>
      </w:r>
      <w:r>
        <w:fldChar w:fldCharType="separate"/>
      </w:r>
      <w:r>
        <w:t>185</w:t>
      </w:r>
      <w:r>
        <w:fldChar w:fldCharType="end"/>
      </w:r>
    </w:p>
    <w:p w14:paraId="43F56539" w14:textId="014CE375"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_Toc145321371 \h </w:instrText>
      </w:r>
      <w:r>
        <w:fldChar w:fldCharType="separate"/>
      </w:r>
      <w:r>
        <w:t>185</w:t>
      </w:r>
      <w:r>
        <w:fldChar w:fldCharType="end"/>
      </w:r>
    </w:p>
    <w:p w14:paraId="3839183F" w14:textId="723862D5"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_Toc145321372 \h </w:instrText>
      </w:r>
      <w:r>
        <w:fldChar w:fldCharType="separate"/>
      </w:r>
      <w:r>
        <w:t>185</w:t>
      </w:r>
      <w:r>
        <w:fldChar w:fldCharType="end"/>
      </w:r>
    </w:p>
    <w:p w14:paraId="0163E8E1" w14:textId="7BD0862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_Toc145321373 \h </w:instrText>
      </w:r>
      <w:r>
        <w:fldChar w:fldCharType="separate"/>
      </w:r>
      <w:r>
        <w:t>185</w:t>
      </w:r>
      <w:r>
        <w:fldChar w:fldCharType="end"/>
      </w:r>
    </w:p>
    <w:p w14:paraId="70E9B7DB" w14:textId="3F7499DC"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10.4.3A</w:t>
      </w:r>
      <w:r>
        <w:rPr>
          <w:rFonts w:asciiTheme="minorHAnsi" w:eastAsiaTheme="minorEastAsia" w:hAnsiTheme="minorHAnsi" w:cstheme="minorBidi"/>
          <w:kern w:val="2"/>
          <w:sz w:val="22"/>
          <w:szCs w:val="22"/>
          <w:lang w:eastAsia="en-GB"/>
          <w14:ligatures w14:val="standardContextual"/>
        </w:rPr>
        <w:tab/>
      </w:r>
      <w:r>
        <w:rPr>
          <w:lang w:eastAsia="sv-SE"/>
        </w:rPr>
        <w:t xml:space="preserve"> Plane Wave Synthesizer</w:t>
      </w:r>
      <w:r>
        <w:tab/>
      </w:r>
      <w:r>
        <w:fldChar w:fldCharType="begin"/>
      </w:r>
      <w:r>
        <w:instrText xml:space="preserve"> PAGEREF _Toc145321374 \h </w:instrText>
      </w:r>
      <w:r>
        <w:fldChar w:fldCharType="separate"/>
      </w:r>
      <w:r>
        <w:t>185</w:t>
      </w:r>
      <w:r>
        <w:fldChar w:fldCharType="end"/>
      </w:r>
    </w:p>
    <w:p w14:paraId="513F4EA2" w14:textId="5BCECEF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10.4.3A.2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_Toc145321375 \h </w:instrText>
      </w:r>
      <w:r>
        <w:fldChar w:fldCharType="separate"/>
      </w:r>
      <w:r>
        <w:t>185</w:t>
      </w:r>
      <w:r>
        <w:fldChar w:fldCharType="end"/>
      </w:r>
    </w:p>
    <w:p w14:paraId="04B88ED2" w14:textId="63BD2331"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10.4.3A.2.1</w:t>
      </w:r>
      <w:r>
        <w:rPr>
          <w:rFonts w:asciiTheme="minorHAnsi" w:eastAsiaTheme="minorEastAsia" w:hAnsiTheme="minorHAnsi" w:cstheme="minorBidi"/>
          <w:kern w:val="2"/>
          <w:sz w:val="22"/>
          <w:szCs w:val="22"/>
          <w:lang w:eastAsia="en-GB"/>
          <w14:ligatures w14:val="standardContextual"/>
        </w:rPr>
        <w:tab/>
      </w:r>
      <w:r>
        <w:rPr>
          <w:lang w:eastAsia="sv-SE"/>
        </w:rPr>
        <w:t>Stage 1: Calibration</w:t>
      </w:r>
      <w:r>
        <w:tab/>
      </w:r>
      <w:r>
        <w:fldChar w:fldCharType="begin"/>
      </w:r>
      <w:r>
        <w:instrText xml:space="preserve"> PAGEREF _Toc145321376 \h </w:instrText>
      </w:r>
      <w:r>
        <w:fldChar w:fldCharType="separate"/>
      </w:r>
      <w:r>
        <w:t>185</w:t>
      </w:r>
      <w:r>
        <w:fldChar w:fldCharType="end"/>
      </w:r>
    </w:p>
    <w:p w14:paraId="374BCC55" w14:textId="5D6EDE94"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10.4.3A.2.2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_Toc145321377 \h </w:instrText>
      </w:r>
      <w:r>
        <w:fldChar w:fldCharType="separate"/>
      </w:r>
      <w:r>
        <w:t>186</w:t>
      </w:r>
      <w:r>
        <w:fldChar w:fldCharType="end"/>
      </w:r>
    </w:p>
    <w:p w14:paraId="71EA9BA3" w14:textId="2B39FD6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10.4.3A.3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_Toc145321378 \h </w:instrText>
      </w:r>
      <w:r>
        <w:fldChar w:fldCharType="separate"/>
      </w:r>
      <w:r>
        <w:t>186</w:t>
      </w:r>
      <w:r>
        <w:fldChar w:fldCharType="end"/>
      </w:r>
    </w:p>
    <w:p w14:paraId="5061B659" w14:textId="1D5722B6" w:rsidR="002665E3" w:rsidRDefault="002665E3">
      <w:pPr>
        <w:pStyle w:val="TOC3"/>
        <w:rPr>
          <w:rFonts w:asciiTheme="minorHAnsi" w:eastAsiaTheme="minorEastAsia" w:hAnsiTheme="minorHAnsi" w:cstheme="minorBidi"/>
          <w:kern w:val="2"/>
          <w:sz w:val="22"/>
          <w:szCs w:val="22"/>
          <w:lang w:eastAsia="en-GB"/>
          <w14:ligatures w14:val="standardContextual"/>
        </w:rPr>
      </w:pPr>
      <w:r>
        <w:t>10.4.4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_Toc145321379 \h </w:instrText>
      </w:r>
      <w:r>
        <w:fldChar w:fldCharType="separate"/>
      </w:r>
      <w:r>
        <w:t>186</w:t>
      </w:r>
      <w:r>
        <w:fldChar w:fldCharType="end"/>
      </w:r>
    </w:p>
    <w:p w14:paraId="4F9D512B" w14:textId="0AB7F523" w:rsidR="002665E3" w:rsidRDefault="002665E3">
      <w:pPr>
        <w:pStyle w:val="TOC3"/>
        <w:rPr>
          <w:rFonts w:asciiTheme="minorHAnsi" w:eastAsiaTheme="minorEastAsia" w:hAnsiTheme="minorHAnsi" w:cstheme="minorBidi"/>
          <w:kern w:val="2"/>
          <w:sz w:val="22"/>
          <w:szCs w:val="22"/>
          <w:lang w:eastAsia="en-GB"/>
          <w14:ligatures w14:val="standardContextual"/>
        </w:rPr>
      </w:pPr>
      <w:r>
        <w:t>10.4.5</w:t>
      </w:r>
      <w:r>
        <w:rPr>
          <w:rFonts w:asciiTheme="minorHAnsi" w:eastAsiaTheme="minorEastAsia" w:hAnsiTheme="minorHAnsi" w:cstheme="minorBidi"/>
          <w:kern w:val="2"/>
          <w:sz w:val="22"/>
          <w:szCs w:val="22"/>
          <w:lang w:eastAsia="en-GB"/>
          <w14:ligatures w14:val="standardContextual"/>
        </w:rPr>
        <w:tab/>
      </w:r>
      <w:r>
        <w:t>Test Tolerance for OTA dynamic range</w:t>
      </w:r>
      <w:r>
        <w:tab/>
      </w:r>
      <w:r>
        <w:fldChar w:fldCharType="begin"/>
      </w:r>
      <w:r>
        <w:instrText xml:space="preserve"> PAGEREF _Toc145321380 \h </w:instrText>
      </w:r>
      <w:r>
        <w:fldChar w:fldCharType="separate"/>
      </w:r>
      <w:r>
        <w:t>186</w:t>
      </w:r>
      <w:r>
        <w:fldChar w:fldCharType="end"/>
      </w:r>
    </w:p>
    <w:p w14:paraId="613FBA7B" w14:textId="0DCCC3D4" w:rsidR="002665E3" w:rsidRDefault="002665E3">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_Toc145321381 \h </w:instrText>
      </w:r>
      <w:r>
        <w:fldChar w:fldCharType="separate"/>
      </w:r>
      <w:r>
        <w:t>186</w:t>
      </w:r>
      <w:r>
        <w:fldChar w:fldCharType="end"/>
      </w:r>
    </w:p>
    <w:p w14:paraId="64E1F50C" w14:textId="29A7EA2E" w:rsidR="002665E3" w:rsidRDefault="002665E3">
      <w:pPr>
        <w:pStyle w:val="TOC3"/>
        <w:rPr>
          <w:rFonts w:asciiTheme="minorHAnsi" w:eastAsiaTheme="minorEastAsia" w:hAnsiTheme="minorHAnsi" w:cstheme="minorBidi"/>
          <w:kern w:val="2"/>
          <w:sz w:val="22"/>
          <w:szCs w:val="22"/>
          <w:lang w:eastAsia="en-GB"/>
          <w14:ligatures w14:val="standardContextual"/>
        </w:rPr>
      </w:pPr>
      <w:r>
        <w:t>10.5.1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_Toc145321382 \h </w:instrText>
      </w:r>
      <w:r>
        <w:fldChar w:fldCharType="separate"/>
      </w:r>
      <w:r>
        <w:t>186</w:t>
      </w:r>
      <w:r>
        <w:fldChar w:fldCharType="end"/>
      </w:r>
    </w:p>
    <w:p w14:paraId="4B82AA92" w14:textId="61AD5A68" w:rsidR="002665E3" w:rsidRDefault="002665E3">
      <w:pPr>
        <w:pStyle w:val="TOC3"/>
        <w:rPr>
          <w:rFonts w:asciiTheme="minorHAnsi" w:eastAsiaTheme="minorEastAsia" w:hAnsiTheme="minorHAnsi" w:cstheme="minorBidi"/>
          <w:kern w:val="2"/>
          <w:sz w:val="22"/>
          <w:szCs w:val="22"/>
          <w:lang w:eastAsia="en-GB"/>
          <w14:ligatures w14:val="standardContextual"/>
        </w:rPr>
      </w:pPr>
      <w:r>
        <w:t>10.5.2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_Toc145321383 \h </w:instrText>
      </w:r>
      <w:r>
        <w:fldChar w:fldCharType="separate"/>
      </w:r>
      <w:r>
        <w:t>187</w:t>
      </w:r>
      <w:r>
        <w:fldChar w:fldCharType="end"/>
      </w:r>
    </w:p>
    <w:p w14:paraId="6ED67B61" w14:textId="6AF39DD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_Toc145321384 \h </w:instrText>
      </w:r>
      <w:r>
        <w:fldChar w:fldCharType="separate"/>
      </w:r>
      <w:r>
        <w:t>187</w:t>
      </w:r>
      <w:r>
        <w:fldChar w:fldCharType="end"/>
      </w:r>
    </w:p>
    <w:p w14:paraId="354817FF" w14:textId="3536164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_Toc145321385 \h </w:instrText>
      </w:r>
      <w:r>
        <w:fldChar w:fldCharType="separate"/>
      </w:r>
      <w:r>
        <w:t>187</w:t>
      </w:r>
      <w:r>
        <w:fldChar w:fldCharType="end"/>
      </w:r>
    </w:p>
    <w:p w14:paraId="29CD70DF" w14:textId="30D0D362"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_Toc145321386 \h </w:instrText>
      </w:r>
      <w:r>
        <w:fldChar w:fldCharType="separate"/>
      </w:r>
      <w:r>
        <w:t>187</w:t>
      </w:r>
      <w:r>
        <w:fldChar w:fldCharType="end"/>
      </w:r>
    </w:p>
    <w:p w14:paraId="496FEFAE" w14:textId="2D8B725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_Toc145321387 \h </w:instrText>
      </w:r>
      <w:r>
        <w:fldChar w:fldCharType="separate"/>
      </w:r>
      <w:r>
        <w:t>187</w:t>
      </w:r>
      <w:r>
        <w:fldChar w:fldCharType="end"/>
      </w:r>
    </w:p>
    <w:p w14:paraId="664AC9CA" w14:textId="0E2C90FC" w:rsidR="002665E3" w:rsidRDefault="002665E3">
      <w:pPr>
        <w:pStyle w:val="TOC4"/>
        <w:rPr>
          <w:rFonts w:asciiTheme="minorHAnsi" w:eastAsiaTheme="minorEastAsia" w:hAnsiTheme="minorHAnsi" w:cstheme="minorBidi"/>
          <w:kern w:val="2"/>
          <w:sz w:val="22"/>
          <w:szCs w:val="22"/>
          <w:lang w:eastAsia="en-GB"/>
          <w14:ligatures w14:val="standardContextual"/>
        </w:rPr>
      </w:pPr>
      <w:r>
        <w:t>10.5.2.3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_Toc145321388 \h </w:instrText>
      </w:r>
      <w:r>
        <w:fldChar w:fldCharType="separate"/>
      </w:r>
      <w:r>
        <w:t>187</w:t>
      </w:r>
      <w:r>
        <w:fldChar w:fldCharType="end"/>
      </w:r>
    </w:p>
    <w:p w14:paraId="5E2C3395" w14:textId="66009382" w:rsidR="002665E3" w:rsidRDefault="002665E3">
      <w:pPr>
        <w:pStyle w:val="TOC3"/>
        <w:rPr>
          <w:rFonts w:asciiTheme="minorHAnsi" w:eastAsiaTheme="minorEastAsia" w:hAnsiTheme="minorHAnsi" w:cstheme="minorBidi"/>
          <w:kern w:val="2"/>
          <w:sz w:val="22"/>
          <w:szCs w:val="22"/>
          <w:lang w:eastAsia="en-GB"/>
          <w14:ligatures w14:val="standardContextual"/>
        </w:rPr>
      </w:pPr>
      <w:r>
        <w:t>10.5.3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_Toc145321389 \h </w:instrText>
      </w:r>
      <w:r>
        <w:fldChar w:fldCharType="separate"/>
      </w:r>
      <w:r>
        <w:t>188</w:t>
      </w:r>
      <w:r>
        <w:fldChar w:fldCharType="end"/>
      </w:r>
    </w:p>
    <w:p w14:paraId="60C3B5DE" w14:textId="67124EC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_Toc145321390 \h </w:instrText>
      </w:r>
      <w:r>
        <w:fldChar w:fldCharType="separate"/>
      </w:r>
      <w:r>
        <w:t>188</w:t>
      </w:r>
      <w:r>
        <w:fldChar w:fldCharType="end"/>
      </w:r>
    </w:p>
    <w:p w14:paraId="4F24DE37" w14:textId="1DF1EA5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10.5.3.2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_Toc145321391 \h </w:instrText>
      </w:r>
      <w:r>
        <w:fldChar w:fldCharType="separate"/>
      </w:r>
      <w:r>
        <w:t>188</w:t>
      </w:r>
      <w:r>
        <w:fldChar w:fldCharType="end"/>
      </w:r>
    </w:p>
    <w:p w14:paraId="546DB248" w14:textId="245F0976"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10.5.3.2.1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_Toc145321392 \h </w:instrText>
      </w:r>
      <w:r>
        <w:fldChar w:fldCharType="separate"/>
      </w:r>
      <w:r>
        <w:t>188</w:t>
      </w:r>
      <w:r>
        <w:fldChar w:fldCharType="end"/>
      </w:r>
    </w:p>
    <w:p w14:paraId="0F5D46E1" w14:textId="0AA3B140"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10.5.3.2.2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_Toc145321393 \h </w:instrText>
      </w:r>
      <w:r>
        <w:fldChar w:fldCharType="separate"/>
      </w:r>
      <w:r>
        <w:t>189</w:t>
      </w:r>
      <w:r>
        <w:fldChar w:fldCharType="end"/>
      </w:r>
    </w:p>
    <w:p w14:paraId="0874ED99" w14:textId="4D78F324" w:rsidR="002665E3" w:rsidRDefault="002665E3">
      <w:pPr>
        <w:pStyle w:val="TOC4"/>
        <w:rPr>
          <w:rFonts w:asciiTheme="minorHAnsi" w:eastAsiaTheme="minorEastAsia" w:hAnsiTheme="minorHAnsi" w:cstheme="minorBidi"/>
          <w:kern w:val="2"/>
          <w:sz w:val="22"/>
          <w:szCs w:val="22"/>
          <w:lang w:eastAsia="en-GB"/>
          <w14:ligatures w14:val="standardContextual"/>
        </w:rPr>
      </w:pPr>
      <w:r>
        <w:t>10.5.3.3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_Toc145321394 \h </w:instrText>
      </w:r>
      <w:r>
        <w:fldChar w:fldCharType="separate"/>
      </w:r>
      <w:r>
        <w:t>189</w:t>
      </w:r>
      <w:r>
        <w:fldChar w:fldCharType="end"/>
      </w:r>
    </w:p>
    <w:p w14:paraId="08CBC17B" w14:textId="1E34DCD2" w:rsidR="002665E3" w:rsidRDefault="002665E3">
      <w:pPr>
        <w:pStyle w:val="TOC3"/>
        <w:rPr>
          <w:rFonts w:asciiTheme="minorHAnsi" w:eastAsiaTheme="minorEastAsia" w:hAnsiTheme="minorHAnsi" w:cstheme="minorBidi"/>
          <w:kern w:val="2"/>
          <w:sz w:val="22"/>
          <w:szCs w:val="22"/>
          <w:lang w:eastAsia="en-GB"/>
          <w14:ligatures w14:val="standardContextual"/>
        </w:rPr>
      </w:pPr>
      <w:r>
        <w:t>10.5.3A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_Toc145321395 \h </w:instrText>
      </w:r>
      <w:r>
        <w:fldChar w:fldCharType="separate"/>
      </w:r>
      <w:r>
        <w:t>190</w:t>
      </w:r>
      <w:r>
        <w:fldChar w:fldCharType="end"/>
      </w:r>
    </w:p>
    <w:p w14:paraId="0BCA3652" w14:textId="73C5C94B" w:rsidR="002665E3" w:rsidRDefault="002665E3">
      <w:pPr>
        <w:pStyle w:val="TOC4"/>
        <w:rPr>
          <w:rFonts w:asciiTheme="minorHAnsi" w:eastAsiaTheme="minorEastAsia" w:hAnsiTheme="minorHAnsi" w:cstheme="minorBidi"/>
          <w:kern w:val="2"/>
          <w:sz w:val="22"/>
          <w:szCs w:val="22"/>
          <w:lang w:eastAsia="en-GB"/>
          <w14:ligatures w14:val="standardContextual"/>
        </w:rPr>
      </w:pPr>
      <w:r>
        <w:t>10.5.3A.1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_Toc145321396 \h </w:instrText>
      </w:r>
      <w:r>
        <w:fldChar w:fldCharType="separate"/>
      </w:r>
      <w:r>
        <w:t>190</w:t>
      </w:r>
      <w:r>
        <w:fldChar w:fldCharType="end"/>
      </w:r>
    </w:p>
    <w:p w14:paraId="6792A8D3" w14:textId="1C1F8968" w:rsidR="002665E3" w:rsidRDefault="002665E3">
      <w:pPr>
        <w:pStyle w:val="TOC4"/>
        <w:rPr>
          <w:rFonts w:asciiTheme="minorHAnsi" w:eastAsiaTheme="minorEastAsia" w:hAnsiTheme="minorHAnsi" w:cstheme="minorBidi"/>
          <w:kern w:val="2"/>
          <w:sz w:val="22"/>
          <w:szCs w:val="22"/>
          <w:lang w:eastAsia="en-GB"/>
          <w14:ligatures w14:val="standardContextual"/>
        </w:rPr>
      </w:pPr>
      <w:r>
        <w:t>10.5.3A.2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_Toc145321397 \h </w:instrText>
      </w:r>
      <w:r>
        <w:fldChar w:fldCharType="separate"/>
      </w:r>
      <w:r>
        <w:t>190</w:t>
      </w:r>
      <w:r>
        <w:fldChar w:fldCharType="end"/>
      </w:r>
    </w:p>
    <w:p w14:paraId="006399F9" w14:textId="6C38F653" w:rsidR="002665E3" w:rsidRDefault="002665E3">
      <w:pPr>
        <w:pStyle w:val="TOC5"/>
        <w:rPr>
          <w:rFonts w:asciiTheme="minorHAnsi" w:eastAsiaTheme="minorEastAsia" w:hAnsiTheme="minorHAnsi" w:cstheme="minorBidi"/>
          <w:kern w:val="2"/>
          <w:sz w:val="22"/>
          <w:szCs w:val="22"/>
          <w:lang w:eastAsia="en-GB"/>
          <w14:ligatures w14:val="standardContextual"/>
        </w:rPr>
      </w:pPr>
      <w:r>
        <w:t>10.5.3.2A.1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_Toc145321398 \h </w:instrText>
      </w:r>
      <w:r>
        <w:fldChar w:fldCharType="separate"/>
      </w:r>
      <w:r>
        <w:t>190</w:t>
      </w:r>
      <w:r>
        <w:fldChar w:fldCharType="end"/>
      </w:r>
    </w:p>
    <w:p w14:paraId="0816877A" w14:textId="3FCCB188" w:rsidR="002665E3" w:rsidRDefault="002665E3">
      <w:pPr>
        <w:pStyle w:val="TOC5"/>
        <w:rPr>
          <w:rFonts w:asciiTheme="minorHAnsi" w:eastAsiaTheme="minorEastAsia" w:hAnsiTheme="minorHAnsi" w:cstheme="minorBidi"/>
          <w:kern w:val="2"/>
          <w:sz w:val="22"/>
          <w:szCs w:val="22"/>
          <w:lang w:eastAsia="en-GB"/>
          <w14:ligatures w14:val="standardContextual"/>
        </w:rPr>
      </w:pPr>
      <w:r>
        <w:t>10.5.3A.2.2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_Toc145321399 \h </w:instrText>
      </w:r>
      <w:r>
        <w:fldChar w:fldCharType="separate"/>
      </w:r>
      <w:r>
        <w:t>190</w:t>
      </w:r>
      <w:r>
        <w:fldChar w:fldCharType="end"/>
      </w:r>
    </w:p>
    <w:p w14:paraId="635818A1" w14:textId="2F0A0E06" w:rsidR="002665E3" w:rsidRDefault="002665E3">
      <w:pPr>
        <w:pStyle w:val="TOC4"/>
        <w:rPr>
          <w:rFonts w:asciiTheme="minorHAnsi" w:eastAsiaTheme="minorEastAsia" w:hAnsiTheme="minorHAnsi" w:cstheme="minorBidi"/>
          <w:kern w:val="2"/>
          <w:sz w:val="22"/>
          <w:szCs w:val="22"/>
          <w:lang w:eastAsia="en-GB"/>
          <w14:ligatures w14:val="standardContextual"/>
        </w:rPr>
      </w:pPr>
      <w:r>
        <w:t>10.5.3A.3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_Toc145321400 \h </w:instrText>
      </w:r>
      <w:r>
        <w:fldChar w:fldCharType="separate"/>
      </w:r>
      <w:r>
        <w:t>191</w:t>
      </w:r>
      <w:r>
        <w:fldChar w:fldCharType="end"/>
      </w:r>
    </w:p>
    <w:p w14:paraId="45B5C161" w14:textId="57EB0A2E" w:rsidR="002665E3" w:rsidRDefault="002665E3">
      <w:pPr>
        <w:pStyle w:val="TOC3"/>
        <w:rPr>
          <w:rFonts w:asciiTheme="minorHAnsi" w:eastAsiaTheme="minorEastAsia" w:hAnsiTheme="minorHAnsi" w:cstheme="minorBidi"/>
          <w:kern w:val="2"/>
          <w:sz w:val="22"/>
          <w:szCs w:val="22"/>
          <w:lang w:eastAsia="en-GB"/>
          <w14:ligatures w14:val="standardContextual"/>
        </w:rPr>
      </w:pPr>
      <w:r>
        <w:t>10.5.4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_Toc145321401 \h </w:instrText>
      </w:r>
      <w:r>
        <w:fldChar w:fldCharType="separate"/>
      </w:r>
      <w:r>
        <w:t>191</w:t>
      </w:r>
      <w:r>
        <w:fldChar w:fldCharType="end"/>
      </w:r>
    </w:p>
    <w:p w14:paraId="68C87C2E" w14:textId="42C77B7F" w:rsidR="002665E3" w:rsidRDefault="002665E3">
      <w:pPr>
        <w:pStyle w:val="TOC3"/>
        <w:rPr>
          <w:rFonts w:asciiTheme="minorHAnsi" w:eastAsiaTheme="minorEastAsia" w:hAnsiTheme="minorHAnsi" w:cstheme="minorBidi"/>
          <w:kern w:val="2"/>
          <w:sz w:val="22"/>
          <w:szCs w:val="22"/>
          <w:lang w:eastAsia="en-GB"/>
          <w14:ligatures w14:val="standardContextual"/>
        </w:rPr>
      </w:pPr>
      <w:r>
        <w:t>10.5.5</w:t>
      </w:r>
      <w:r>
        <w:rPr>
          <w:rFonts w:asciiTheme="minorHAnsi" w:eastAsiaTheme="minorEastAsia" w:hAnsiTheme="minorHAnsi" w:cstheme="minorBidi"/>
          <w:kern w:val="2"/>
          <w:sz w:val="22"/>
          <w:szCs w:val="22"/>
          <w:lang w:eastAsia="en-GB"/>
          <w14:ligatures w14:val="standardContextual"/>
        </w:rPr>
        <w:tab/>
      </w:r>
      <w:r>
        <w:t>Test Tolerance for OTA ACS, general blocking and narrowband blocking</w:t>
      </w:r>
      <w:r>
        <w:tab/>
      </w:r>
      <w:r>
        <w:fldChar w:fldCharType="begin"/>
      </w:r>
      <w:r>
        <w:instrText xml:space="preserve"> PAGEREF _Toc145321402 \h </w:instrText>
      </w:r>
      <w:r>
        <w:fldChar w:fldCharType="separate"/>
      </w:r>
      <w:r>
        <w:t>193</w:t>
      </w:r>
      <w:r>
        <w:fldChar w:fldCharType="end"/>
      </w:r>
    </w:p>
    <w:p w14:paraId="6E50D7A9" w14:textId="39BE68BB" w:rsidR="002665E3" w:rsidRDefault="002665E3">
      <w:pPr>
        <w:pStyle w:val="TOC2"/>
        <w:rPr>
          <w:rFonts w:asciiTheme="minorHAnsi" w:eastAsiaTheme="minorEastAsia" w:hAnsiTheme="minorHAnsi" w:cstheme="minorBidi"/>
          <w:kern w:val="2"/>
          <w:sz w:val="22"/>
          <w:szCs w:val="22"/>
          <w:lang w:eastAsia="en-GB"/>
          <w14:ligatures w14:val="standardContextual"/>
        </w:rPr>
      </w:pPr>
      <w:r>
        <w:t>10.6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_Toc145321403 \h </w:instrText>
      </w:r>
      <w:r>
        <w:fldChar w:fldCharType="separate"/>
      </w:r>
      <w:r>
        <w:t>193</w:t>
      </w:r>
      <w:r>
        <w:fldChar w:fldCharType="end"/>
      </w:r>
    </w:p>
    <w:p w14:paraId="2E6E5E44" w14:textId="2DC88B87" w:rsidR="002665E3" w:rsidRDefault="002665E3">
      <w:pPr>
        <w:pStyle w:val="TOC3"/>
        <w:rPr>
          <w:rFonts w:asciiTheme="minorHAnsi" w:eastAsiaTheme="minorEastAsia" w:hAnsiTheme="minorHAnsi" w:cstheme="minorBidi"/>
          <w:kern w:val="2"/>
          <w:sz w:val="22"/>
          <w:szCs w:val="22"/>
          <w:lang w:eastAsia="en-GB"/>
          <w14:ligatures w14:val="standardContextual"/>
        </w:rPr>
      </w:pPr>
      <w:r>
        <w:t>10.6.1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_Toc145321404 \h </w:instrText>
      </w:r>
      <w:r>
        <w:fldChar w:fldCharType="separate"/>
      </w:r>
      <w:r>
        <w:t>193</w:t>
      </w:r>
      <w:r>
        <w:fldChar w:fldCharType="end"/>
      </w:r>
    </w:p>
    <w:p w14:paraId="5B231185" w14:textId="28FC2D48" w:rsidR="002665E3" w:rsidRDefault="002665E3">
      <w:pPr>
        <w:pStyle w:val="TOC3"/>
        <w:rPr>
          <w:rFonts w:asciiTheme="minorHAnsi" w:eastAsiaTheme="minorEastAsia" w:hAnsiTheme="minorHAnsi" w:cstheme="minorBidi"/>
          <w:kern w:val="2"/>
          <w:sz w:val="22"/>
          <w:szCs w:val="22"/>
          <w:lang w:eastAsia="en-GB"/>
          <w14:ligatures w14:val="standardContextual"/>
        </w:rPr>
      </w:pPr>
      <w:r>
        <w:t>10.6.2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_Toc145321405 \h </w:instrText>
      </w:r>
      <w:r>
        <w:fldChar w:fldCharType="separate"/>
      </w:r>
      <w:r>
        <w:t>193</w:t>
      </w:r>
      <w:r>
        <w:fldChar w:fldCharType="end"/>
      </w:r>
    </w:p>
    <w:p w14:paraId="6B640BB5" w14:textId="1C38B73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_Toc145321406 \h </w:instrText>
      </w:r>
      <w:r>
        <w:fldChar w:fldCharType="separate"/>
      </w:r>
      <w:r>
        <w:t>193</w:t>
      </w:r>
      <w:r>
        <w:fldChar w:fldCharType="end"/>
      </w:r>
    </w:p>
    <w:p w14:paraId="78220A46" w14:textId="4953176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_Toc145321407 \h </w:instrText>
      </w:r>
      <w:r>
        <w:fldChar w:fldCharType="separate"/>
      </w:r>
      <w:r>
        <w:t>193</w:t>
      </w:r>
      <w:r>
        <w:fldChar w:fldCharType="end"/>
      </w:r>
    </w:p>
    <w:p w14:paraId="4CF11272" w14:textId="624E3A4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_Toc145321408 \h </w:instrText>
      </w:r>
      <w:r>
        <w:fldChar w:fldCharType="separate"/>
      </w:r>
      <w:r>
        <w:t>193</w:t>
      </w:r>
      <w:r>
        <w:fldChar w:fldCharType="end"/>
      </w:r>
    </w:p>
    <w:p w14:paraId="575D725C" w14:textId="1EF0523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_Toc145321409 \h </w:instrText>
      </w:r>
      <w:r>
        <w:fldChar w:fldCharType="separate"/>
      </w:r>
      <w:r>
        <w:t>193</w:t>
      </w:r>
      <w:r>
        <w:fldChar w:fldCharType="end"/>
      </w:r>
    </w:p>
    <w:p w14:paraId="36F9102F" w14:textId="0D09C913" w:rsidR="002665E3" w:rsidRDefault="002665E3">
      <w:pPr>
        <w:pStyle w:val="TOC4"/>
        <w:rPr>
          <w:rFonts w:asciiTheme="minorHAnsi" w:eastAsiaTheme="minorEastAsia" w:hAnsiTheme="minorHAnsi" w:cstheme="minorBidi"/>
          <w:kern w:val="2"/>
          <w:sz w:val="22"/>
          <w:szCs w:val="22"/>
          <w:lang w:eastAsia="en-GB"/>
          <w14:ligatures w14:val="standardContextual"/>
        </w:rPr>
      </w:pPr>
      <w:r>
        <w:lastRenderedPageBreak/>
        <w:t>10.6.2.3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_Toc145321410 \h </w:instrText>
      </w:r>
      <w:r>
        <w:fldChar w:fldCharType="separate"/>
      </w:r>
      <w:r>
        <w:t>194</w:t>
      </w:r>
      <w:r>
        <w:fldChar w:fldCharType="end"/>
      </w:r>
    </w:p>
    <w:p w14:paraId="0BEEAFF9" w14:textId="02FA86DB" w:rsidR="002665E3" w:rsidRDefault="002665E3">
      <w:pPr>
        <w:pStyle w:val="TOC3"/>
        <w:rPr>
          <w:rFonts w:asciiTheme="minorHAnsi" w:eastAsiaTheme="minorEastAsia" w:hAnsiTheme="minorHAnsi" w:cstheme="minorBidi"/>
          <w:kern w:val="2"/>
          <w:sz w:val="22"/>
          <w:szCs w:val="22"/>
          <w:lang w:eastAsia="en-GB"/>
          <w14:ligatures w14:val="standardContextual"/>
        </w:rPr>
      </w:pPr>
      <w:r>
        <w:t>10.6.3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_Toc145321411 \h </w:instrText>
      </w:r>
      <w:r>
        <w:fldChar w:fldCharType="separate"/>
      </w:r>
      <w:r>
        <w:t>195</w:t>
      </w:r>
      <w:r>
        <w:fldChar w:fldCharType="end"/>
      </w:r>
    </w:p>
    <w:p w14:paraId="5EE18F37" w14:textId="62298CF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_Toc145321412 \h </w:instrText>
      </w:r>
      <w:r>
        <w:fldChar w:fldCharType="separate"/>
      </w:r>
      <w:r>
        <w:t>195</w:t>
      </w:r>
      <w:r>
        <w:fldChar w:fldCharType="end"/>
      </w:r>
    </w:p>
    <w:p w14:paraId="0E400DD2" w14:textId="3BC78B3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10.6.3.2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_Toc145321413 \h </w:instrText>
      </w:r>
      <w:r>
        <w:fldChar w:fldCharType="separate"/>
      </w:r>
      <w:r>
        <w:t>195</w:t>
      </w:r>
      <w:r>
        <w:fldChar w:fldCharType="end"/>
      </w:r>
    </w:p>
    <w:p w14:paraId="4A5EE6CA" w14:textId="40CA5282"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10.6.3.2.1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_Toc145321414 \h </w:instrText>
      </w:r>
      <w:r>
        <w:fldChar w:fldCharType="separate"/>
      </w:r>
      <w:r>
        <w:t>195</w:t>
      </w:r>
      <w:r>
        <w:fldChar w:fldCharType="end"/>
      </w:r>
    </w:p>
    <w:p w14:paraId="35C8A162" w14:textId="188E8E90"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10.6.3.2.2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_Toc145321415 \h </w:instrText>
      </w:r>
      <w:r>
        <w:fldChar w:fldCharType="separate"/>
      </w:r>
      <w:r>
        <w:t>195</w:t>
      </w:r>
      <w:r>
        <w:fldChar w:fldCharType="end"/>
      </w:r>
    </w:p>
    <w:p w14:paraId="6CE409CF" w14:textId="11669726" w:rsidR="002665E3" w:rsidRDefault="002665E3">
      <w:pPr>
        <w:pStyle w:val="TOC4"/>
        <w:rPr>
          <w:rFonts w:asciiTheme="minorHAnsi" w:eastAsiaTheme="minorEastAsia" w:hAnsiTheme="minorHAnsi" w:cstheme="minorBidi"/>
          <w:kern w:val="2"/>
          <w:sz w:val="22"/>
          <w:szCs w:val="22"/>
          <w:lang w:eastAsia="en-GB"/>
          <w14:ligatures w14:val="standardContextual"/>
        </w:rPr>
      </w:pPr>
      <w:r>
        <w:t>10.6.3.3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_Toc145321416 \h </w:instrText>
      </w:r>
      <w:r>
        <w:fldChar w:fldCharType="separate"/>
      </w:r>
      <w:r>
        <w:t>196</w:t>
      </w:r>
      <w:r>
        <w:fldChar w:fldCharType="end"/>
      </w:r>
    </w:p>
    <w:p w14:paraId="035948E8" w14:textId="7D0AAFB7" w:rsidR="002665E3" w:rsidRDefault="002665E3">
      <w:pPr>
        <w:pStyle w:val="TOC3"/>
        <w:rPr>
          <w:rFonts w:asciiTheme="minorHAnsi" w:eastAsiaTheme="minorEastAsia" w:hAnsiTheme="minorHAnsi" w:cstheme="minorBidi"/>
          <w:kern w:val="2"/>
          <w:sz w:val="22"/>
          <w:szCs w:val="22"/>
          <w:lang w:eastAsia="en-GB"/>
          <w14:ligatures w14:val="standardContextual"/>
        </w:rPr>
      </w:pPr>
      <w:r>
        <w:t>10.6.3A</w:t>
      </w:r>
      <w:r>
        <w:rPr>
          <w:rFonts w:asciiTheme="minorHAnsi" w:eastAsiaTheme="minorEastAsia" w:hAnsiTheme="minorHAnsi" w:cstheme="minorBidi"/>
          <w:kern w:val="2"/>
          <w:sz w:val="22"/>
          <w:szCs w:val="22"/>
          <w:lang w:eastAsia="en-GB"/>
          <w14:ligatures w14:val="standardContextual"/>
        </w:rPr>
        <w:tab/>
      </w:r>
      <w:r>
        <w:t>Plan Wave Synthesizer</w:t>
      </w:r>
      <w:r>
        <w:tab/>
      </w:r>
      <w:r>
        <w:fldChar w:fldCharType="begin"/>
      </w:r>
      <w:r>
        <w:instrText xml:space="preserve"> PAGEREF _Toc145321417 \h </w:instrText>
      </w:r>
      <w:r>
        <w:fldChar w:fldCharType="separate"/>
      </w:r>
      <w:r>
        <w:t>197</w:t>
      </w:r>
      <w:r>
        <w:fldChar w:fldCharType="end"/>
      </w:r>
    </w:p>
    <w:p w14:paraId="134EA5C1" w14:textId="442EEECC" w:rsidR="002665E3" w:rsidRDefault="002665E3">
      <w:pPr>
        <w:pStyle w:val="TOC4"/>
        <w:rPr>
          <w:rFonts w:asciiTheme="minorHAnsi" w:eastAsiaTheme="minorEastAsia" w:hAnsiTheme="minorHAnsi" w:cstheme="minorBidi"/>
          <w:kern w:val="2"/>
          <w:sz w:val="22"/>
          <w:szCs w:val="22"/>
          <w:lang w:eastAsia="en-GB"/>
          <w14:ligatures w14:val="standardContextual"/>
        </w:rPr>
      </w:pPr>
      <w:r>
        <w:t>10.6.3A.1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_Toc145321418 \h </w:instrText>
      </w:r>
      <w:r>
        <w:fldChar w:fldCharType="separate"/>
      </w:r>
      <w:r>
        <w:t>197</w:t>
      </w:r>
      <w:r>
        <w:fldChar w:fldCharType="end"/>
      </w:r>
    </w:p>
    <w:p w14:paraId="4B399CCD" w14:textId="00B79F32" w:rsidR="002665E3" w:rsidRDefault="002665E3">
      <w:pPr>
        <w:pStyle w:val="TOC4"/>
        <w:rPr>
          <w:rFonts w:asciiTheme="minorHAnsi" w:eastAsiaTheme="minorEastAsia" w:hAnsiTheme="minorHAnsi" w:cstheme="minorBidi"/>
          <w:kern w:val="2"/>
          <w:sz w:val="22"/>
          <w:szCs w:val="22"/>
          <w:lang w:eastAsia="en-GB"/>
          <w14:ligatures w14:val="standardContextual"/>
        </w:rPr>
      </w:pPr>
      <w:r>
        <w:t>10.6.3A.2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_Toc145321419 \h </w:instrText>
      </w:r>
      <w:r>
        <w:fldChar w:fldCharType="separate"/>
      </w:r>
      <w:r>
        <w:t>197</w:t>
      </w:r>
      <w:r>
        <w:fldChar w:fldCharType="end"/>
      </w:r>
    </w:p>
    <w:p w14:paraId="7C414D72" w14:textId="413B85C2" w:rsidR="002665E3" w:rsidRDefault="002665E3">
      <w:pPr>
        <w:pStyle w:val="TOC5"/>
        <w:rPr>
          <w:rFonts w:asciiTheme="minorHAnsi" w:eastAsiaTheme="minorEastAsia" w:hAnsiTheme="minorHAnsi" w:cstheme="minorBidi"/>
          <w:kern w:val="2"/>
          <w:sz w:val="22"/>
          <w:szCs w:val="22"/>
          <w:lang w:eastAsia="en-GB"/>
          <w14:ligatures w14:val="standardContextual"/>
        </w:rPr>
      </w:pPr>
      <w:r>
        <w:t>10.6.3A.2.1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_Toc145321420 \h </w:instrText>
      </w:r>
      <w:r>
        <w:fldChar w:fldCharType="separate"/>
      </w:r>
      <w:r>
        <w:t>197</w:t>
      </w:r>
      <w:r>
        <w:fldChar w:fldCharType="end"/>
      </w:r>
    </w:p>
    <w:p w14:paraId="7044FA9C" w14:textId="34DFF605" w:rsidR="002665E3" w:rsidRDefault="002665E3">
      <w:pPr>
        <w:pStyle w:val="TOC5"/>
        <w:rPr>
          <w:rFonts w:asciiTheme="minorHAnsi" w:eastAsiaTheme="minorEastAsia" w:hAnsiTheme="minorHAnsi" w:cstheme="minorBidi"/>
          <w:kern w:val="2"/>
          <w:sz w:val="22"/>
          <w:szCs w:val="22"/>
          <w:lang w:eastAsia="en-GB"/>
          <w14:ligatures w14:val="standardContextual"/>
        </w:rPr>
      </w:pPr>
      <w:r>
        <w:t>10.6.3A.2.2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_Toc145321421 \h </w:instrText>
      </w:r>
      <w:r>
        <w:fldChar w:fldCharType="separate"/>
      </w:r>
      <w:r>
        <w:t>197</w:t>
      </w:r>
      <w:r>
        <w:fldChar w:fldCharType="end"/>
      </w:r>
    </w:p>
    <w:p w14:paraId="214F179A" w14:textId="04A95CD1" w:rsidR="002665E3" w:rsidRDefault="002665E3">
      <w:pPr>
        <w:pStyle w:val="TOC4"/>
        <w:rPr>
          <w:rFonts w:asciiTheme="minorHAnsi" w:eastAsiaTheme="minorEastAsia" w:hAnsiTheme="minorHAnsi" w:cstheme="minorBidi"/>
          <w:kern w:val="2"/>
          <w:sz w:val="22"/>
          <w:szCs w:val="22"/>
          <w:lang w:eastAsia="en-GB"/>
          <w14:ligatures w14:val="standardContextual"/>
        </w:rPr>
      </w:pPr>
      <w:r>
        <w:t>10.6.3A.3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_Toc145321422 \h </w:instrText>
      </w:r>
      <w:r>
        <w:fldChar w:fldCharType="separate"/>
      </w:r>
      <w:r>
        <w:t>198</w:t>
      </w:r>
      <w:r>
        <w:fldChar w:fldCharType="end"/>
      </w:r>
    </w:p>
    <w:p w14:paraId="72493C32" w14:textId="771E4E15" w:rsidR="002665E3" w:rsidRDefault="002665E3">
      <w:pPr>
        <w:pStyle w:val="TOC3"/>
        <w:rPr>
          <w:rFonts w:asciiTheme="minorHAnsi" w:eastAsiaTheme="minorEastAsia" w:hAnsiTheme="minorHAnsi" w:cstheme="minorBidi"/>
          <w:kern w:val="2"/>
          <w:sz w:val="22"/>
          <w:szCs w:val="22"/>
          <w:lang w:eastAsia="en-GB"/>
          <w14:ligatures w14:val="standardContextual"/>
        </w:rPr>
      </w:pPr>
      <w:r>
        <w:t>10.6.4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_Toc145321423 \h </w:instrText>
      </w:r>
      <w:r>
        <w:fldChar w:fldCharType="separate"/>
      </w:r>
      <w:r>
        <w:t>199</w:t>
      </w:r>
      <w:r>
        <w:fldChar w:fldCharType="end"/>
      </w:r>
    </w:p>
    <w:p w14:paraId="7E972E6A" w14:textId="19232F68" w:rsidR="002665E3" w:rsidRDefault="002665E3">
      <w:pPr>
        <w:pStyle w:val="TOC3"/>
        <w:rPr>
          <w:rFonts w:asciiTheme="minorHAnsi" w:eastAsiaTheme="minorEastAsia" w:hAnsiTheme="minorHAnsi" w:cstheme="minorBidi"/>
          <w:kern w:val="2"/>
          <w:sz w:val="22"/>
          <w:szCs w:val="22"/>
          <w:lang w:eastAsia="en-GB"/>
          <w14:ligatures w14:val="standardContextual"/>
        </w:rPr>
      </w:pPr>
      <w:r>
        <w:t>10.6.5</w:t>
      </w:r>
      <w:r>
        <w:rPr>
          <w:rFonts w:asciiTheme="minorHAnsi" w:eastAsiaTheme="minorEastAsia" w:hAnsiTheme="minorHAnsi" w:cstheme="minorBidi"/>
          <w:kern w:val="2"/>
          <w:sz w:val="22"/>
          <w:szCs w:val="22"/>
          <w:lang w:eastAsia="en-GB"/>
          <w14:ligatures w14:val="standardContextual"/>
        </w:rPr>
        <w:tab/>
      </w:r>
      <w:r>
        <w:t>Test Tolerance for OTA RX IMD</w:t>
      </w:r>
      <w:r>
        <w:tab/>
      </w:r>
      <w:r>
        <w:fldChar w:fldCharType="begin"/>
      </w:r>
      <w:r>
        <w:instrText xml:space="preserve"> PAGEREF _Toc145321424 \h </w:instrText>
      </w:r>
      <w:r>
        <w:fldChar w:fldCharType="separate"/>
      </w:r>
      <w:r>
        <w:t>200</w:t>
      </w:r>
      <w:r>
        <w:fldChar w:fldCharType="end"/>
      </w:r>
    </w:p>
    <w:p w14:paraId="08DC9A36" w14:textId="7392F358" w:rsidR="002665E3" w:rsidRDefault="002665E3">
      <w:pPr>
        <w:pStyle w:val="TOC2"/>
        <w:rPr>
          <w:rFonts w:asciiTheme="minorHAnsi" w:eastAsiaTheme="minorEastAsia" w:hAnsiTheme="minorHAnsi" w:cstheme="minorBidi"/>
          <w:kern w:val="2"/>
          <w:sz w:val="22"/>
          <w:szCs w:val="22"/>
          <w:lang w:eastAsia="en-GB"/>
          <w14:ligatures w14:val="standardContextual"/>
        </w:rPr>
      </w:pPr>
      <w:r>
        <w:t>10.7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_Toc145321425 \h </w:instrText>
      </w:r>
      <w:r>
        <w:fldChar w:fldCharType="separate"/>
      </w:r>
      <w:r>
        <w:t>200</w:t>
      </w:r>
      <w:r>
        <w:fldChar w:fldCharType="end"/>
      </w:r>
    </w:p>
    <w:p w14:paraId="1214CD48" w14:textId="407E1D48" w:rsidR="002665E3" w:rsidRDefault="002665E3">
      <w:pPr>
        <w:pStyle w:val="TOC3"/>
        <w:rPr>
          <w:rFonts w:asciiTheme="minorHAnsi" w:eastAsiaTheme="minorEastAsia" w:hAnsiTheme="minorHAnsi" w:cstheme="minorBidi"/>
          <w:kern w:val="2"/>
          <w:sz w:val="22"/>
          <w:szCs w:val="22"/>
          <w:lang w:eastAsia="en-GB"/>
          <w14:ligatures w14:val="standardContextual"/>
        </w:rPr>
      </w:pPr>
      <w:r>
        <w:t>10.7.1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_Toc145321426 \h </w:instrText>
      </w:r>
      <w:r>
        <w:fldChar w:fldCharType="separate"/>
      </w:r>
      <w:r>
        <w:t>200</w:t>
      </w:r>
      <w:r>
        <w:fldChar w:fldCharType="end"/>
      </w:r>
    </w:p>
    <w:p w14:paraId="4313F775" w14:textId="0E79CE0D" w:rsidR="002665E3" w:rsidRDefault="002665E3">
      <w:pPr>
        <w:pStyle w:val="TOC3"/>
        <w:rPr>
          <w:rFonts w:asciiTheme="minorHAnsi" w:eastAsiaTheme="minorEastAsia" w:hAnsiTheme="minorHAnsi" w:cstheme="minorBidi"/>
          <w:kern w:val="2"/>
          <w:sz w:val="22"/>
          <w:szCs w:val="22"/>
          <w:lang w:eastAsia="en-GB"/>
          <w14:ligatures w14:val="standardContextual"/>
        </w:rPr>
      </w:pPr>
      <w:r>
        <w:t>10.7.2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_Toc145321427 \h </w:instrText>
      </w:r>
      <w:r>
        <w:fldChar w:fldCharType="separate"/>
      </w:r>
      <w:r>
        <w:t>201</w:t>
      </w:r>
      <w:r>
        <w:fldChar w:fldCharType="end"/>
      </w:r>
    </w:p>
    <w:p w14:paraId="70091519" w14:textId="5C6D44C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_Toc145321428 \h </w:instrText>
      </w:r>
      <w:r>
        <w:fldChar w:fldCharType="separate"/>
      </w:r>
      <w:r>
        <w:t>201</w:t>
      </w:r>
      <w:r>
        <w:fldChar w:fldCharType="end"/>
      </w:r>
    </w:p>
    <w:p w14:paraId="277B58DE" w14:textId="1C99946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_Toc145321429 \h </w:instrText>
      </w:r>
      <w:r>
        <w:fldChar w:fldCharType="separate"/>
      </w:r>
      <w:r>
        <w:t>201</w:t>
      </w:r>
      <w:r>
        <w:fldChar w:fldCharType="end"/>
      </w:r>
    </w:p>
    <w:p w14:paraId="420D0EFF" w14:textId="0813886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_Toc145321430 \h </w:instrText>
      </w:r>
      <w:r>
        <w:fldChar w:fldCharType="separate"/>
      </w:r>
      <w:r>
        <w:t>201</w:t>
      </w:r>
      <w:r>
        <w:fldChar w:fldCharType="end"/>
      </w:r>
    </w:p>
    <w:p w14:paraId="0A051805" w14:textId="6B826AC2"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_Toc145321431 \h </w:instrText>
      </w:r>
      <w:r>
        <w:fldChar w:fldCharType="separate"/>
      </w:r>
      <w:r>
        <w:t>201</w:t>
      </w:r>
      <w:r>
        <w:fldChar w:fldCharType="end"/>
      </w:r>
    </w:p>
    <w:p w14:paraId="007720F5" w14:textId="4C365C92" w:rsidR="002665E3" w:rsidRDefault="002665E3">
      <w:pPr>
        <w:pStyle w:val="TOC4"/>
        <w:rPr>
          <w:rFonts w:asciiTheme="minorHAnsi" w:eastAsiaTheme="minorEastAsia" w:hAnsiTheme="minorHAnsi" w:cstheme="minorBidi"/>
          <w:kern w:val="2"/>
          <w:sz w:val="22"/>
          <w:szCs w:val="22"/>
          <w:lang w:eastAsia="en-GB"/>
          <w14:ligatures w14:val="standardContextual"/>
        </w:rPr>
      </w:pPr>
      <w:r>
        <w:t>10.7.2.3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_Toc145321432 \h </w:instrText>
      </w:r>
      <w:r>
        <w:fldChar w:fldCharType="separate"/>
      </w:r>
      <w:r>
        <w:t>201</w:t>
      </w:r>
      <w:r>
        <w:fldChar w:fldCharType="end"/>
      </w:r>
    </w:p>
    <w:p w14:paraId="7537FFC3" w14:textId="0D490C0E" w:rsidR="002665E3" w:rsidRDefault="002665E3">
      <w:pPr>
        <w:pStyle w:val="TOC3"/>
        <w:rPr>
          <w:rFonts w:asciiTheme="minorHAnsi" w:eastAsiaTheme="minorEastAsia" w:hAnsiTheme="minorHAnsi" w:cstheme="minorBidi"/>
          <w:kern w:val="2"/>
          <w:sz w:val="22"/>
          <w:szCs w:val="22"/>
          <w:lang w:eastAsia="en-GB"/>
          <w14:ligatures w14:val="standardContextual"/>
        </w:rPr>
      </w:pPr>
      <w:r>
        <w:t>10.7.3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_Toc145321433 \h </w:instrText>
      </w:r>
      <w:r>
        <w:fldChar w:fldCharType="separate"/>
      </w:r>
      <w:r>
        <w:t>201</w:t>
      </w:r>
      <w:r>
        <w:fldChar w:fldCharType="end"/>
      </w:r>
    </w:p>
    <w:p w14:paraId="005BD4DB" w14:textId="5055019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_Toc145321434 \h </w:instrText>
      </w:r>
      <w:r>
        <w:fldChar w:fldCharType="separate"/>
      </w:r>
      <w:r>
        <w:t>201</w:t>
      </w:r>
      <w:r>
        <w:fldChar w:fldCharType="end"/>
      </w:r>
    </w:p>
    <w:p w14:paraId="5E017BB2" w14:textId="6A1C970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10.7.3.2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_Toc145321435 \h </w:instrText>
      </w:r>
      <w:r>
        <w:fldChar w:fldCharType="separate"/>
      </w:r>
      <w:r>
        <w:t>201</w:t>
      </w:r>
      <w:r>
        <w:fldChar w:fldCharType="end"/>
      </w:r>
    </w:p>
    <w:p w14:paraId="79F346F6" w14:textId="77719241"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10.7.3.2.1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_Toc145321436 \h </w:instrText>
      </w:r>
      <w:r>
        <w:fldChar w:fldCharType="separate"/>
      </w:r>
      <w:r>
        <w:t>201</w:t>
      </w:r>
      <w:r>
        <w:fldChar w:fldCharType="end"/>
      </w:r>
    </w:p>
    <w:p w14:paraId="04F637CB" w14:textId="645A1F2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10.7.3.2.2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_Toc145321437 \h </w:instrText>
      </w:r>
      <w:r>
        <w:fldChar w:fldCharType="separate"/>
      </w:r>
      <w:r>
        <w:t>201</w:t>
      </w:r>
      <w:r>
        <w:fldChar w:fldCharType="end"/>
      </w:r>
    </w:p>
    <w:p w14:paraId="74C713ED" w14:textId="3FFADBFF" w:rsidR="002665E3" w:rsidRDefault="002665E3">
      <w:pPr>
        <w:pStyle w:val="TOC4"/>
        <w:rPr>
          <w:rFonts w:asciiTheme="minorHAnsi" w:eastAsiaTheme="minorEastAsia" w:hAnsiTheme="minorHAnsi" w:cstheme="minorBidi"/>
          <w:kern w:val="2"/>
          <w:sz w:val="22"/>
          <w:szCs w:val="22"/>
          <w:lang w:eastAsia="en-GB"/>
          <w14:ligatures w14:val="standardContextual"/>
        </w:rPr>
      </w:pPr>
      <w:r>
        <w:t>10.7.3.3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_Toc145321438 \h </w:instrText>
      </w:r>
      <w:r>
        <w:fldChar w:fldCharType="separate"/>
      </w:r>
      <w:r>
        <w:t>202</w:t>
      </w:r>
      <w:r>
        <w:fldChar w:fldCharType="end"/>
      </w:r>
    </w:p>
    <w:p w14:paraId="1454593F" w14:textId="393C2147" w:rsidR="002665E3" w:rsidRDefault="002665E3">
      <w:pPr>
        <w:pStyle w:val="TOC3"/>
        <w:rPr>
          <w:rFonts w:asciiTheme="minorHAnsi" w:eastAsiaTheme="minorEastAsia" w:hAnsiTheme="minorHAnsi" w:cstheme="minorBidi"/>
          <w:kern w:val="2"/>
          <w:sz w:val="22"/>
          <w:szCs w:val="22"/>
          <w:lang w:eastAsia="en-GB"/>
          <w14:ligatures w14:val="standardContextual"/>
        </w:rPr>
      </w:pPr>
      <w:r>
        <w:t>10.7.3A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_Toc145321439 \h </w:instrText>
      </w:r>
      <w:r>
        <w:fldChar w:fldCharType="separate"/>
      </w:r>
      <w:r>
        <w:t>202</w:t>
      </w:r>
      <w:r>
        <w:fldChar w:fldCharType="end"/>
      </w:r>
    </w:p>
    <w:p w14:paraId="02F079F7" w14:textId="6F0A050F" w:rsidR="002665E3" w:rsidRDefault="002665E3">
      <w:pPr>
        <w:pStyle w:val="TOC4"/>
        <w:rPr>
          <w:rFonts w:asciiTheme="minorHAnsi" w:eastAsiaTheme="minorEastAsia" w:hAnsiTheme="minorHAnsi" w:cstheme="minorBidi"/>
          <w:kern w:val="2"/>
          <w:sz w:val="22"/>
          <w:szCs w:val="22"/>
          <w:lang w:eastAsia="en-GB"/>
          <w14:ligatures w14:val="standardContextual"/>
        </w:rPr>
      </w:pPr>
      <w:r>
        <w:t>10.7.3A.1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_Toc145321440 \h </w:instrText>
      </w:r>
      <w:r>
        <w:fldChar w:fldCharType="separate"/>
      </w:r>
      <w:r>
        <w:t>202</w:t>
      </w:r>
      <w:r>
        <w:fldChar w:fldCharType="end"/>
      </w:r>
    </w:p>
    <w:p w14:paraId="5E83B56C" w14:textId="02774706" w:rsidR="002665E3" w:rsidRDefault="002665E3">
      <w:pPr>
        <w:pStyle w:val="TOC4"/>
        <w:rPr>
          <w:rFonts w:asciiTheme="minorHAnsi" w:eastAsiaTheme="minorEastAsia" w:hAnsiTheme="minorHAnsi" w:cstheme="minorBidi"/>
          <w:kern w:val="2"/>
          <w:sz w:val="22"/>
          <w:szCs w:val="22"/>
          <w:lang w:eastAsia="en-GB"/>
          <w14:ligatures w14:val="standardContextual"/>
        </w:rPr>
      </w:pPr>
      <w:r>
        <w:t>10.7.3A.2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_Toc145321441 \h </w:instrText>
      </w:r>
      <w:r>
        <w:fldChar w:fldCharType="separate"/>
      </w:r>
      <w:r>
        <w:t>202</w:t>
      </w:r>
      <w:r>
        <w:fldChar w:fldCharType="end"/>
      </w:r>
    </w:p>
    <w:p w14:paraId="7DD3CF04" w14:textId="2570B079" w:rsidR="002665E3" w:rsidRDefault="002665E3">
      <w:pPr>
        <w:pStyle w:val="TOC5"/>
        <w:rPr>
          <w:rFonts w:asciiTheme="minorHAnsi" w:eastAsiaTheme="minorEastAsia" w:hAnsiTheme="minorHAnsi" w:cstheme="minorBidi"/>
          <w:kern w:val="2"/>
          <w:sz w:val="22"/>
          <w:szCs w:val="22"/>
          <w:lang w:eastAsia="en-GB"/>
          <w14:ligatures w14:val="standardContextual"/>
        </w:rPr>
      </w:pPr>
      <w:r>
        <w:t>10.7.3A.2.1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_Toc145321442 \h </w:instrText>
      </w:r>
      <w:r>
        <w:fldChar w:fldCharType="separate"/>
      </w:r>
      <w:r>
        <w:t>202</w:t>
      </w:r>
      <w:r>
        <w:fldChar w:fldCharType="end"/>
      </w:r>
    </w:p>
    <w:p w14:paraId="41B9DB0B" w14:textId="48A7C9E2" w:rsidR="002665E3" w:rsidRDefault="002665E3">
      <w:pPr>
        <w:pStyle w:val="TOC5"/>
        <w:rPr>
          <w:rFonts w:asciiTheme="minorHAnsi" w:eastAsiaTheme="minorEastAsia" w:hAnsiTheme="minorHAnsi" w:cstheme="minorBidi"/>
          <w:kern w:val="2"/>
          <w:sz w:val="22"/>
          <w:szCs w:val="22"/>
          <w:lang w:eastAsia="en-GB"/>
          <w14:ligatures w14:val="standardContextual"/>
        </w:rPr>
      </w:pPr>
      <w:r>
        <w:t>10.7.3A.2.2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_Toc145321443 \h </w:instrText>
      </w:r>
      <w:r>
        <w:fldChar w:fldCharType="separate"/>
      </w:r>
      <w:r>
        <w:t>202</w:t>
      </w:r>
      <w:r>
        <w:fldChar w:fldCharType="end"/>
      </w:r>
    </w:p>
    <w:p w14:paraId="121501F3" w14:textId="11B78407" w:rsidR="002665E3" w:rsidRDefault="002665E3">
      <w:pPr>
        <w:pStyle w:val="TOC4"/>
        <w:rPr>
          <w:rFonts w:asciiTheme="minorHAnsi" w:eastAsiaTheme="minorEastAsia" w:hAnsiTheme="minorHAnsi" w:cstheme="minorBidi"/>
          <w:kern w:val="2"/>
          <w:sz w:val="22"/>
          <w:szCs w:val="22"/>
          <w:lang w:eastAsia="en-GB"/>
          <w14:ligatures w14:val="standardContextual"/>
        </w:rPr>
      </w:pPr>
      <w:r>
        <w:t>10.7.3A.3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_Toc145321444 \h </w:instrText>
      </w:r>
      <w:r>
        <w:fldChar w:fldCharType="separate"/>
      </w:r>
      <w:r>
        <w:t>202</w:t>
      </w:r>
      <w:r>
        <w:fldChar w:fldCharType="end"/>
      </w:r>
    </w:p>
    <w:p w14:paraId="4AF88FA8" w14:textId="6B1E4572" w:rsidR="002665E3" w:rsidRDefault="002665E3">
      <w:pPr>
        <w:pStyle w:val="TOC3"/>
        <w:rPr>
          <w:rFonts w:asciiTheme="minorHAnsi" w:eastAsiaTheme="minorEastAsia" w:hAnsiTheme="minorHAnsi" w:cstheme="minorBidi"/>
          <w:kern w:val="2"/>
          <w:sz w:val="22"/>
          <w:szCs w:val="22"/>
          <w:lang w:eastAsia="en-GB"/>
          <w14:ligatures w14:val="standardContextual"/>
        </w:rPr>
      </w:pPr>
      <w:r>
        <w:t>10.7.4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_Toc145321445 \h </w:instrText>
      </w:r>
      <w:r>
        <w:fldChar w:fldCharType="separate"/>
      </w:r>
      <w:r>
        <w:t>202</w:t>
      </w:r>
      <w:r>
        <w:fldChar w:fldCharType="end"/>
      </w:r>
    </w:p>
    <w:p w14:paraId="3CAC0BB4" w14:textId="5CF425F4" w:rsidR="002665E3" w:rsidRDefault="002665E3">
      <w:pPr>
        <w:pStyle w:val="TOC3"/>
        <w:rPr>
          <w:rFonts w:asciiTheme="minorHAnsi" w:eastAsiaTheme="minorEastAsia" w:hAnsiTheme="minorHAnsi" w:cstheme="minorBidi"/>
          <w:kern w:val="2"/>
          <w:sz w:val="22"/>
          <w:szCs w:val="22"/>
          <w:lang w:eastAsia="en-GB"/>
          <w14:ligatures w14:val="standardContextual"/>
        </w:rPr>
      </w:pPr>
      <w:r>
        <w:t>10.7.5</w:t>
      </w:r>
      <w:r>
        <w:rPr>
          <w:rFonts w:asciiTheme="minorHAnsi" w:eastAsiaTheme="minorEastAsia" w:hAnsiTheme="minorHAnsi" w:cstheme="minorBidi"/>
          <w:kern w:val="2"/>
          <w:sz w:val="22"/>
          <w:szCs w:val="22"/>
          <w:lang w:eastAsia="en-GB"/>
          <w14:ligatures w14:val="standardContextual"/>
        </w:rPr>
        <w:tab/>
      </w:r>
      <w:r>
        <w:t>Test Tolerance for OTA ICS</w:t>
      </w:r>
      <w:r>
        <w:tab/>
      </w:r>
      <w:r>
        <w:fldChar w:fldCharType="begin"/>
      </w:r>
      <w:r>
        <w:instrText xml:space="preserve"> PAGEREF _Toc145321446 \h </w:instrText>
      </w:r>
      <w:r>
        <w:fldChar w:fldCharType="separate"/>
      </w:r>
      <w:r>
        <w:t>202</w:t>
      </w:r>
      <w:r>
        <w:fldChar w:fldCharType="end"/>
      </w:r>
    </w:p>
    <w:p w14:paraId="2F49D2E8" w14:textId="27826037" w:rsidR="002665E3" w:rsidRDefault="002665E3">
      <w:pPr>
        <w:pStyle w:val="TOC1"/>
        <w:rPr>
          <w:rFonts w:asciiTheme="minorHAnsi" w:eastAsiaTheme="minorEastAsia" w:hAnsiTheme="minorHAnsi" w:cstheme="minorBidi"/>
          <w:kern w:val="2"/>
          <w:szCs w:val="22"/>
          <w:lang w:eastAsia="en-GB"/>
          <w14:ligatures w14:val="standardContextual"/>
        </w:rPr>
      </w:pPr>
      <w:r>
        <w:t>11</w:t>
      </w:r>
      <w:r>
        <w:rPr>
          <w:rFonts w:asciiTheme="minorHAnsi" w:eastAsiaTheme="minorEastAsia" w:hAnsiTheme="minorHAnsi" w:cstheme="minorBidi"/>
          <w:kern w:val="2"/>
          <w:szCs w:val="22"/>
          <w:lang w:eastAsia="en-GB"/>
          <w14:ligatures w14:val="standardContextual"/>
        </w:rPr>
        <w:tab/>
      </w:r>
      <w:r>
        <w:t>In-band TRP requirements</w:t>
      </w:r>
      <w:r>
        <w:tab/>
      </w:r>
      <w:r>
        <w:fldChar w:fldCharType="begin"/>
      </w:r>
      <w:r>
        <w:instrText xml:space="preserve"> PAGEREF _Toc145321447 \h </w:instrText>
      </w:r>
      <w:r>
        <w:fldChar w:fldCharType="separate"/>
      </w:r>
      <w:r>
        <w:t>203</w:t>
      </w:r>
      <w:r>
        <w:fldChar w:fldCharType="end"/>
      </w:r>
    </w:p>
    <w:p w14:paraId="3E2CD1F1" w14:textId="46606175" w:rsidR="002665E3" w:rsidRDefault="002665E3">
      <w:pPr>
        <w:pStyle w:val="TOC2"/>
        <w:rPr>
          <w:rFonts w:asciiTheme="minorHAnsi" w:eastAsiaTheme="minorEastAsia" w:hAnsiTheme="minorHAnsi" w:cstheme="minorBidi"/>
          <w:kern w:val="2"/>
          <w:sz w:val="22"/>
          <w:szCs w:val="22"/>
          <w:lang w:eastAsia="en-GB"/>
          <w14:ligatures w14:val="standardContextual"/>
        </w:rPr>
      </w:pPr>
      <w:r>
        <w:t>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_Toc145321448 \h </w:instrText>
      </w:r>
      <w:r>
        <w:fldChar w:fldCharType="separate"/>
      </w:r>
      <w:r>
        <w:t>203</w:t>
      </w:r>
      <w:r>
        <w:fldChar w:fldCharType="end"/>
      </w:r>
    </w:p>
    <w:p w14:paraId="587EE536" w14:textId="4D38315F" w:rsidR="002665E3" w:rsidRDefault="002665E3">
      <w:pPr>
        <w:pStyle w:val="TOC2"/>
        <w:rPr>
          <w:rFonts w:asciiTheme="minorHAnsi" w:eastAsiaTheme="minorEastAsia" w:hAnsiTheme="minorHAnsi" w:cstheme="minorBidi"/>
          <w:kern w:val="2"/>
          <w:sz w:val="22"/>
          <w:szCs w:val="22"/>
          <w:lang w:eastAsia="en-GB"/>
          <w14:ligatures w14:val="standardContextual"/>
        </w:rPr>
      </w:pPr>
      <w:r>
        <w:t>11.2</w:t>
      </w:r>
      <w:r>
        <w:rPr>
          <w:rFonts w:asciiTheme="minorHAnsi" w:eastAsiaTheme="minorEastAsia" w:hAnsiTheme="minorHAnsi" w:cstheme="minorBidi"/>
          <w:kern w:val="2"/>
          <w:sz w:val="22"/>
          <w:szCs w:val="22"/>
          <w:lang w:eastAsia="en-GB"/>
          <w14:ligatures w14:val="standardContextual"/>
        </w:rPr>
        <w:tab/>
      </w:r>
      <w:r>
        <w:t>OTA BS output power</w:t>
      </w:r>
      <w:r>
        <w:tab/>
      </w:r>
      <w:r>
        <w:fldChar w:fldCharType="begin"/>
      </w:r>
      <w:r>
        <w:instrText xml:space="preserve"> PAGEREF _Toc145321449 \h </w:instrText>
      </w:r>
      <w:r>
        <w:fldChar w:fldCharType="separate"/>
      </w:r>
      <w:r>
        <w:t>203</w:t>
      </w:r>
      <w:r>
        <w:fldChar w:fldCharType="end"/>
      </w:r>
    </w:p>
    <w:p w14:paraId="172C4095" w14:textId="4BDD5C7B" w:rsidR="002665E3" w:rsidRDefault="002665E3">
      <w:pPr>
        <w:pStyle w:val="TOC3"/>
        <w:rPr>
          <w:rFonts w:asciiTheme="minorHAnsi" w:eastAsiaTheme="minorEastAsia" w:hAnsiTheme="minorHAnsi" w:cstheme="minorBidi"/>
          <w:kern w:val="2"/>
          <w:sz w:val="22"/>
          <w:szCs w:val="22"/>
          <w:lang w:eastAsia="en-GB"/>
          <w14:ligatures w14:val="standardContextual"/>
        </w:rPr>
      </w:pPr>
      <w:r>
        <w:t>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_Toc145321450 \h </w:instrText>
      </w:r>
      <w:r>
        <w:fldChar w:fldCharType="separate"/>
      </w:r>
      <w:r>
        <w:t>203</w:t>
      </w:r>
      <w:r>
        <w:fldChar w:fldCharType="end"/>
      </w:r>
    </w:p>
    <w:p w14:paraId="17B64031" w14:textId="27174E2B" w:rsidR="002665E3" w:rsidRDefault="002665E3">
      <w:pPr>
        <w:pStyle w:val="TOC3"/>
        <w:rPr>
          <w:rFonts w:asciiTheme="minorHAnsi" w:eastAsiaTheme="minorEastAsia" w:hAnsiTheme="minorHAnsi" w:cstheme="minorBidi"/>
          <w:kern w:val="2"/>
          <w:sz w:val="22"/>
          <w:szCs w:val="22"/>
          <w:lang w:eastAsia="en-GB"/>
          <w14:ligatures w14:val="standardContextual"/>
        </w:rPr>
      </w:pPr>
      <w:r>
        <w:t>11.2.2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_Toc145321451 \h </w:instrText>
      </w:r>
      <w:r>
        <w:fldChar w:fldCharType="separate"/>
      </w:r>
      <w:r>
        <w:t>203</w:t>
      </w:r>
      <w:r>
        <w:fldChar w:fldCharType="end"/>
      </w:r>
    </w:p>
    <w:p w14:paraId="45C943C9" w14:textId="2690F9DD"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_Toc145321452 \h </w:instrText>
      </w:r>
      <w:r>
        <w:fldChar w:fldCharType="separate"/>
      </w:r>
      <w:r>
        <w:t>203</w:t>
      </w:r>
      <w:r>
        <w:fldChar w:fldCharType="end"/>
      </w:r>
    </w:p>
    <w:p w14:paraId="553A4165" w14:textId="1FC234A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_Toc145321453 \h </w:instrText>
      </w:r>
      <w:r>
        <w:fldChar w:fldCharType="separate"/>
      </w:r>
      <w:r>
        <w:t>203</w:t>
      </w:r>
      <w:r>
        <w:fldChar w:fldCharType="end"/>
      </w:r>
    </w:p>
    <w:p w14:paraId="36EBB58E" w14:textId="6D4A5C73"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_Toc145321454 \h </w:instrText>
      </w:r>
      <w:r>
        <w:fldChar w:fldCharType="separate"/>
      </w:r>
      <w:r>
        <w:t>203</w:t>
      </w:r>
      <w:r>
        <w:fldChar w:fldCharType="end"/>
      </w:r>
    </w:p>
    <w:p w14:paraId="0BA0D7B7" w14:textId="40DFAAD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_Toc145321455 \h </w:instrText>
      </w:r>
      <w:r>
        <w:fldChar w:fldCharType="separate"/>
      </w:r>
      <w:r>
        <w:t>203</w:t>
      </w:r>
      <w:r>
        <w:fldChar w:fldCharType="end"/>
      </w:r>
    </w:p>
    <w:p w14:paraId="348033C4" w14:textId="4F4A8AC1" w:rsidR="002665E3" w:rsidRDefault="002665E3">
      <w:pPr>
        <w:pStyle w:val="TOC4"/>
        <w:rPr>
          <w:rFonts w:asciiTheme="minorHAnsi" w:eastAsiaTheme="minorEastAsia" w:hAnsiTheme="minorHAnsi" w:cstheme="minorBidi"/>
          <w:kern w:val="2"/>
          <w:sz w:val="22"/>
          <w:szCs w:val="22"/>
          <w:lang w:eastAsia="en-GB"/>
          <w14:ligatures w14:val="standardContextual"/>
        </w:rPr>
      </w:pPr>
      <w:r>
        <w:t>11.2.2.3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_Toc145321456 \h </w:instrText>
      </w:r>
      <w:r>
        <w:fldChar w:fldCharType="separate"/>
      </w:r>
      <w:r>
        <w:t>204</w:t>
      </w:r>
      <w:r>
        <w:fldChar w:fldCharType="end"/>
      </w:r>
    </w:p>
    <w:p w14:paraId="354EA718" w14:textId="7E1CD0B2" w:rsidR="002665E3" w:rsidRDefault="002665E3">
      <w:pPr>
        <w:pStyle w:val="TOC3"/>
        <w:rPr>
          <w:rFonts w:asciiTheme="minorHAnsi" w:eastAsiaTheme="minorEastAsia" w:hAnsiTheme="minorHAnsi" w:cstheme="minorBidi"/>
          <w:kern w:val="2"/>
          <w:sz w:val="22"/>
          <w:szCs w:val="22"/>
          <w:lang w:eastAsia="en-GB"/>
          <w14:ligatures w14:val="standardContextual"/>
        </w:rPr>
      </w:pPr>
      <w:r>
        <w:t>11.2.3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_Toc145321457 \h </w:instrText>
      </w:r>
      <w:r>
        <w:fldChar w:fldCharType="separate"/>
      </w:r>
      <w:r>
        <w:t>205</w:t>
      </w:r>
      <w:r>
        <w:fldChar w:fldCharType="end"/>
      </w:r>
    </w:p>
    <w:p w14:paraId="256D02BC" w14:textId="6EA6E792"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_Toc145321458 \h </w:instrText>
      </w:r>
      <w:r>
        <w:fldChar w:fldCharType="separate"/>
      </w:r>
      <w:r>
        <w:t>205</w:t>
      </w:r>
      <w:r>
        <w:fldChar w:fldCharType="end"/>
      </w:r>
    </w:p>
    <w:p w14:paraId="620EB6EB" w14:textId="0F18370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_Toc145321459 \h </w:instrText>
      </w:r>
      <w:r>
        <w:fldChar w:fldCharType="separate"/>
      </w:r>
      <w:r>
        <w:t>205</w:t>
      </w:r>
      <w:r>
        <w:fldChar w:fldCharType="end"/>
      </w:r>
    </w:p>
    <w:p w14:paraId="698C404B" w14:textId="4D88F5F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_Toc145321460 \h </w:instrText>
      </w:r>
      <w:r>
        <w:fldChar w:fldCharType="separate"/>
      </w:r>
      <w:r>
        <w:t>205</w:t>
      </w:r>
      <w:r>
        <w:fldChar w:fldCharType="end"/>
      </w:r>
    </w:p>
    <w:p w14:paraId="448B5ECE" w14:textId="47E95002"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_Toc145321461 \h </w:instrText>
      </w:r>
      <w:r>
        <w:fldChar w:fldCharType="separate"/>
      </w:r>
      <w:r>
        <w:t>205</w:t>
      </w:r>
      <w:r>
        <w:fldChar w:fldCharType="end"/>
      </w:r>
    </w:p>
    <w:p w14:paraId="31C0CB58" w14:textId="155FCECA" w:rsidR="002665E3" w:rsidRDefault="002665E3">
      <w:pPr>
        <w:pStyle w:val="TOC4"/>
        <w:rPr>
          <w:rFonts w:asciiTheme="minorHAnsi" w:eastAsiaTheme="minorEastAsia" w:hAnsiTheme="minorHAnsi" w:cstheme="minorBidi"/>
          <w:kern w:val="2"/>
          <w:sz w:val="22"/>
          <w:szCs w:val="22"/>
          <w:lang w:eastAsia="en-GB"/>
          <w14:ligatures w14:val="standardContextual"/>
        </w:rPr>
      </w:pPr>
      <w:r>
        <w:t>11.2.3.3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_Toc145321462 \h </w:instrText>
      </w:r>
      <w:r>
        <w:fldChar w:fldCharType="separate"/>
      </w:r>
      <w:r>
        <w:t>205</w:t>
      </w:r>
      <w:r>
        <w:fldChar w:fldCharType="end"/>
      </w:r>
    </w:p>
    <w:p w14:paraId="4C45C5E3" w14:textId="072417E4" w:rsidR="002665E3" w:rsidRDefault="002665E3">
      <w:pPr>
        <w:pStyle w:val="TOC4"/>
        <w:rPr>
          <w:rFonts w:asciiTheme="minorHAnsi" w:eastAsiaTheme="minorEastAsia" w:hAnsiTheme="minorHAnsi" w:cstheme="minorBidi"/>
          <w:kern w:val="2"/>
          <w:sz w:val="22"/>
          <w:szCs w:val="22"/>
          <w:lang w:eastAsia="en-GB"/>
          <w14:ligatures w14:val="standardContextual"/>
        </w:rPr>
      </w:pPr>
      <w:r>
        <w:t>11.2.3.4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_Toc145321463 \h </w:instrText>
      </w:r>
      <w:r>
        <w:fldChar w:fldCharType="separate"/>
      </w:r>
      <w:r>
        <w:t>207</w:t>
      </w:r>
      <w:r>
        <w:fldChar w:fldCharType="end"/>
      </w:r>
    </w:p>
    <w:p w14:paraId="2BC563EB" w14:textId="19F93167" w:rsidR="002665E3" w:rsidRDefault="002665E3">
      <w:pPr>
        <w:pStyle w:val="TOC3"/>
        <w:rPr>
          <w:rFonts w:asciiTheme="minorHAnsi" w:eastAsiaTheme="minorEastAsia" w:hAnsiTheme="minorHAnsi" w:cstheme="minorBidi"/>
          <w:kern w:val="2"/>
          <w:sz w:val="22"/>
          <w:szCs w:val="22"/>
          <w:lang w:eastAsia="en-GB"/>
          <w14:ligatures w14:val="standardContextual"/>
        </w:rPr>
      </w:pPr>
      <w:r>
        <w:t>11.2.4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_Toc145321464 \h </w:instrText>
      </w:r>
      <w:r>
        <w:fldChar w:fldCharType="separate"/>
      </w:r>
      <w:r>
        <w:t>208</w:t>
      </w:r>
      <w:r>
        <w:fldChar w:fldCharType="end"/>
      </w:r>
    </w:p>
    <w:p w14:paraId="4E96E8AA" w14:textId="6FD02D08"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11.2.4.1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_Toc145321465 \h </w:instrText>
      </w:r>
      <w:r>
        <w:fldChar w:fldCharType="separate"/>
      </w:r>
      <w:r>
        <w:t>208</w:t>
      </w:r>
      <w:r>
        <w:fldChar w:fldCharType="end"/>
      </w:r>
    </w:p>
    <w:p w14:paraId="0E68A7BD" w14:textId="30D5037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11.2.4.2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_Toc145321466 \h </w:instrText>
      </w:r>
      <w:r>
        <w:fldChar w:fldCharType="separate"/>
      </w:r>
      <w:r>
        <w:t>208</w:t>
      </w:r>
      <w:r>
        <w:fldChar w:fldCharType="end"/>
      </w:r>
    </w:p>
    <w:p w14:paraId="5FF7B94D" w14:textId="07A229C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_Toc145321467 \h </w:instrText>
      </w:r>
      <w:r>
        <w:fldChar w:fldCharType="separate"/>
      </w:r>
      <w:r>
        <w:t>208</w:t>
      </w:r>
      <w:r>
        <w:fldChar w:fldCharType="end"/>
      </w:r>
    </w:p>
    <w:p w14:paraId="3D8CAF4A" w14:textId="1480C92D"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_Toc145321468 \h </w:instrText>
      </w:r>
      <w:r>
        <w:fldChar w:fldCharType="separate"/>
      </w:r>
      <w:r>
        <w:t>208</w:t>
      </w:r>
      <w:r>
        <w:fldChar w:fldCharType="end"/>
      </w:r>
    </w:p>
    <w:p w14:paraId="592D8E6F" w14:textId="46EC3A56" w:rsidR="002665E3" w:rsidRDefault="002665E3">
      <w:pPr>
        <w:pStyle w:val="TOC4"/>
        <w:rPr>
          <w:rFonts w:asciiTheme="minorHAnsi" w:eastAsiaTheme="minorEastAsia" w:hAnsiTheme="minorHAnsi" w:cstheme="minorBidi"/>
          <w:kern w:val="2"/>
          <w:sz w:val="22"/>
          <w:szCs w:val="22"/>
          <w:lang w:eastAsia="en-GB"/>
          <w14:ligatures w14:val="standardContextual"/>
        </w:rPr>
      </w:pPr>
      <w:r>
        <w:t>11.2.4.3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_Toc145321469 \h </w:instrText>
      </w:r>
      <w:r>
        <w:fldChar w:fldCharType="separate"/>
      </w:r>
      <w:r>
        <w:t>208</w:t>
      </w:r>
      <w:r>
        <w:fldChar w:fldCharType="end"/>
      </w:r>
    </w:p>
    <w:p w14:paraId="43BE2F63" w14:textId="20845671" w:rsidR="002665E3" w:rsidRDefault="002665E3">
      <w:pPr>
        <w:pStyle w:val="TOC3"/>
        <w:rPr>
          <w:rFonts w:asciiTheme="minorHAnsi" w:eastAsiaTheme="minorEastAsia" w:hAnsiTheme="minorHAnsi" w:cstheme="minorBidi"/>
          <w:kern w:val="2"/>
          <w:sz w:val="22"/>
          <w:szCs w:val="22"/>
          <w:lang w:eastAsia="en-GB"/>
          <w14:ligatures w14:val="standardContextual"/>
        </w:rPr>
      </w:pPr>
      <w:r>
        <w:t>11.2.5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_Toc145321470 \h </w:instrText>
      </w:r>
      <w:r>
        <w:fldChar w:fldCharType="separate"/>
      </w:r>
      <w:r>
        <w:t>211</w:t>
      </w:r>
      <w:r>
        <w:fldChar w:fldCharType="end"/>
      </w:r>
    </w:p>
    <w:p w14:paraId="722CB47D" w14:textId="3E08212F"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11.2.5.1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_Toc145321471 \h </w:instrText>
      </w:r>
      <w:r>
        <w:fldChar w:fldCharType="separate"/>
      </w:r>
      <w:r>
        <w:t>211</w:t>
      </w:r>
      <w:r>
        <w:fldChar w:fldCharType="end"/>
      </w:r>
    </w:p>
    <w:p w14:paraId="38152336" w14:textId="1D468F0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_Toc145321472 \h </w:instrText>
      </w:r>
      <w:r>
        <w:fldChar w:fldCharType="separate"/>
      </w:r>
      <w:r>
        <w:t>211</w:t>
      </w:r>
      <w:r>
        <w:fldChar w:fldCharType="end"/>
      </w:r>
    </w:p>
    <w:p w14:paraId="1DF49594" w14:textId="1F602D00"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_Toc145321473 \h </w:instrText>
      </w:r>
      <w:r>
        <w:fldChar w:fldCharType="separate"/>
      </w:r>
      <w:r>
        <w:t>211</w:t>
      </w:r>
      <w:r>
        <w:fldChar w:fldCharType="end"/>
      </w:r>
    </w:p>
    <w:p w14:paraId="4B1B02C4" w14:textId="79F03E55"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_Toc145321474 \h </w:instrText>
      </w:r>
      <w:r>
        <w:fldChar w:fldCharType="separate"/>
      </w:r>
      <w:r>
        <w:t>211</w:t>
      </w:r>
      <w:r>
        <w:fldChar w:fldCharType="end"/>
      </w:r>
    </w:p>
    <w:p w14:paraId="6645F54A" w14:textId="49615E56" w:rsidR="002665E3" w:rsidRDefault="002665E3">
      <w:pPr>
        <w:pStyle w:val="TOC4"/>
        <w:rPr>
          <w:rFonts w:asciiTheme="minorHAnsi" w:eastAsiaTheme="minorEastAsia" w:hAnsiTheme="minorHAnsi" w:cstheme="minorBidi"/>
          <w:kern w:val="2"/>
          <w:sz w:val="22"/>
          <w:szCs w:val="22"/>
          <w:lang w:eastAsia="en-GB"/>
          <w14:ligatures w14:val="standardContextual"/>
        </w:rPr>
      </w:pPr>
      <w:r>
        <w:t>11.2.5.3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_Toc145321475 \h </w:instrText>
      </w:r>
      <w:r>
        <w:fldChar w:fldCharType="separate"/>
      </w:r>
      <w:r>
        <w:t>212</w:t>
      </w:r>
      <w:r>
        <w:fldChar w:fldCharType="end"/>
      </w:r>
    </w:p>
    <w:p w14:paraId="24DFFACA" w14:textId="0D34FE88" w:rsidR="002665E3" w:rsidRDefault="002665E3">
      <w:pPr>
        <w:pStyle w:val="TOC4"/>
        <w:rPr>
          <w:rFonts w:asciiTheme="minorHAnsi" w:eastAsiaTheme="minorEastAsia" w:hAnsiTheme="minorHAnsi" w:cstheme="minorBidi"/>
          <w:kern w:val="2"/>
          <w:sz w:val="22"/>
          <w:szCs w:val="22"/>
          <w:lang w:eastAsia="en-GB"/>
          <w14:ligatures w14:val="standardContextual"/>
        </w:rPr>
      </w:pPr>
      <w:r>
        <w:t>11.2.5.4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_Toc145321476 \h </w:instrText>
      </w:r>
      <w:r>
        <w:fldChar w:fldCharType="separate"/>
      </w:r>
      <w:r>
        <w:t>212</w:t>
      </w:r>
      <w:r>
        <w:fldChar w:fldCharType="end"/>
      </w:r>
    </w:p>
    <w:p w14:paraId="3FA4E83B" w14:textId="11D94F11" w:rsidR="002665E3" w:rsidRDefault="002665E3">
      <w:pPr>
        <w:pStyle w:val="TOC3"/>
        <w:rPr>
          <w:rFonts w:asciiTheme="minorHAnsi" w:eastAsiaTheme="minorEastAsia" w:hAnsiTheme="minorHAnsi" w:cstheme="minorBidi"/>
          <w:kern w:val="2"/>
          <w:sz w:val="22"/>
          <w:szCs w:val="22"/>
          <w:lang w:eastAsia="en-GB"/>
          <w14:ligatures w14:val="standardContextual"/>
        </w:rPr>
      </w:pPr>
      <w:r>
        <w:t>11.2.6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_Toc145321477 \h </w:instrText>
      </w:r>
      <w:r>
        <w:fldChar w:fldCharType="separate"/>
      </w:r>
      <w:r>
        <w:t>213</w:t>
      </w:r>
      <w:r>
        <w:fldChar w:fldCharType="end"/>
      </w:r>
    </w:p>
    <w:p w14:paraId="346DF8E6" w14:textId="7CC16F9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_Toc145321478 \h </w:instrText>
      </w:r>
      <w:r>
        <w:fldChar w:fldCharType="separate"/>
      </w:r>
      <w:r>
        <w:t>213</w:t>
      </w:r>
      <w:r>
        <w:fldChar w:fldCharType="end"/>
      </w:r>
    </w:p>
    <w:p w14:paraId="79F264BF" w14:textId="578CF7DB"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_Toc145321479 \h </w:instrText>
      </w:r>
      <w:r>
        <w:fldChar w:fldCharType="separate"/>
      </w:r>
      <w:r>
        <w:t>213</w:t>
      </w:r>
      <w:r>
        <w:fldChar w:fldCharType="end"/>
      </w:r>
    </w:p>
    <w:p w14:paraId="630FE161" w14:textId="21409016"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_Toc145321480 \h </w:instrText>
      </w:r>
      <w:r>
        <w:fldChar w:fldCharType="separate"/>
      </w:r>
      <w:r>
        <w:t>213</w:t>
      </w:r>
      <w:r>
        <w:fldChar w:fldCharType="end"/>
      </w:r>
    </w:p>
    <w:p w14:paraId="734638F3" w14:textId="217CC0B0"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_Toc145321481 \h </w:instrText>
      </w:r>
      <w:r>
        <w:fldChar w:fldCharType="separate"/>
      </w:r>
      <w:r>
        <w:t>213</w:t>
      </w:r>
      <w:r>
        <w:fldChar w:fldCharType="end"/>
      </w:r>
    </w:p>
    <w:p w14:paraId="6803C600" w14:textId="113B68F5" w:rsidR="002665E3" w:rsidRDefault="002665E3">
      <w:pPr>
        <w:pStyle w:val="TOC4"/>
        <w:rPr>
          <w:rFonts w:asciiTheme="minorHAnsi" w:eastAsiaTheme="minorEastAsia" w:hAnsiTheme="minorHAnsi" w:cstheme="minorBidi"/>
          <w:kern w:val="2"/>
          <w:sz w:val="22"/>
          <w:szCs w:val="22"/>
          <w:lang w:eastAsia="en-GB"/>
          <w14:ligatures w14:val="standardContextual"/>
        </w:rPr>
      </w:pPr>
      <w:r>
        <w:t>11.2.6.3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_Toc145321482 \h </w:instrText>
      </w:r>
      <w:r>
        <w:fldChar w:fldCharType="separate"/>
      </w:r>
      <w:r>
        <w:t>214</w:t>
      </w:r>
      <w:r>
        <w:fldChar w:fldCharType="end"/>
      </w:r>
    </w:p>
    <w:p w14:paraId="73CFD46D" w14:textId="43BCC686" w:rsidR="002665E3" w:rsidRDefault="002665E3">
      <w:pPr>
        <w:pStyle w:val="TOC3"/>
        <w:rPr>
          <w:rFonts w:asciiTheme="minorHAnsi" w:eastAsiaTheme="minorEastAsia" w:hAnsiTheme="minorHAnsi" w:cstheme="minorBidi"/>
          <w:kern w:val="2"/>
          <w:sz w:val="22"/>
          <w:szCs w:val="22"/>
          <w:lang w:eastAsia="en-GB"/>
          <w14:ligatures w14:val="standardContextual"/>
        </w:rPr>
      </w:pPr>
      <w:r>
        <w:t>11.2.7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_Toc145321483 \h </w:instrText>
      </w:r>
      <w:r>
        <w:fldChar w:fldCharType="separate"/>
      </w:r>
      <w:r>
        <w:t>216</w:t>
      </w:r>
      <w:r>
        <w:fldChar w:fldCharType="end"/>
      </w:r>
    </w:p>
    <w:p w14:paraId="07153F0E" w14:textId="7ED9558E" w:rsidR="002665E3" w:rsidRDefault="002665E3">
      <w:pPr>
        <w:pStyle w:val="TOC3"/>
        <w:rPr>
          <w:rFonts w:asciiTheme="minorHAnsi" w:eastAsiaTheme="minorEastAsia" w:hAnsiTheme="minorHAnsi" w:cstheme="minorBidi"/>
          <w:kern w:val="2"/>
          <w:sz w:val="22"/>
          <w:szCs w:val="22"/>
          <w:lang w:eastAsia="en-GB"/>
          <w14:ligatures w14:val="standardContextual"/>
        </w:rPr>
      </w:pPr>
      <w:r>
        <w:t>11.2.8</w:t>
      </w:r>
      <w:r>
        <w:rPr>
          <w:rFonts w:asciiTheme="minorHAnsi" w:eastAsiaTheme="minorEastAsia" w:hAnsiTheme="minorHAnsi" w:cstheme="minorBidi"/>
          <w:kern w:val="2"/>
          <w:sz w:val="22"/>
          <w:szCs w:val="22"/>
          <w:lang w:eastAsia="en-GB"/>
          <w14:ligatures w14:val="standardContextual"/>
        </w:rPr>
        <w:tab/>
      </w:r>
      <w:r>
        <w:t>Test Tolerance for OTA BS output power</w:t>
      </w:r>
      <w:r>
        <w:tab/>
      </w:r>
      <w:r>
        <w:fldChar w:fldCharType="begin"/>
      </w:r>
      <w:r>
        <w:instrText xml:space="preserve"> PAGEREF _Toc145321484 \h </w:instrText>
      </w:r>
      <w:r>
        <w:fldChar w:fldCharType="separate"/>
      </w:r>
      <w:r>
        <w:t>216</w:t>
      </w:r>
      <w:r>
        <w:fldChar w:fldCharType="end"/>
      </w:r>
    </w:p>
    <w:p w14:paraId="5520AD76" w14:textId="157448B2" w:rsidR="002665E3" w:rsidRDefault="002665E3">
      <w:pPr>
        <w:pStyle w:val="TOC2"/>
        <w:rPr>
          <w:rFonts w:asciiTheme="minorHAnsi" w:eastAsiaTheme="minorEastAsia" w:hAnsiTheme="minorHAnsi" w:cstheme="minorBidi"/>
          <w:kern w:val="2"/>
          <w:sz w:val="22"/>
          <w:szCs w:val="22"/>
          <w:lang w:eastAsia="en-GB"/>
          <w14:ligatures w14:val="standardContextual"/>
        </w:rPr>
      </w:pPr>
      <w:r>
        <w:t>11.3</w:t>
      </w:r>
      <w:r>
        <w:rPr>
          <w:rFonts w:asciiTheme="minorHAnsi" w:eastAsiaTheme="minorEastAsia" w:hAnsiTheme="minorHAnsi" w:cstheme="minorBidi"/>
          <w:kern w:val="2"/>
          <w:sz w:val="22"/>
          <w:szCs w:val="22"/>
          <w:lang w:eastAsia="en-GB"/>
          <w14:ligatures w14:val="standardContextual"/>
        </w:rPr>
        <w:tab/>
      </w:r>
      <w:r>
        <w:t>OTA ACLR</w:t>
      </w:r>
      <w:r>
        <w:tab/>
      </w:r>
      <w:r>
        <w:fldChar w:fldCharType="begin"/>
      </w:r>
      <w:r>
        <w:instrText xml:space="preserve"> PAGEREF _Toc145321485 \h </w:instrText>
      </w:r>
      <w:r>
        <w:fldChar w:fldCharType="separate"/>
      </w:r>
      <w:r>
        <w:t>217</w:t>
      </w:r>
      <w:r>
        <w:fldChar w:fldCharType="end"/>
      </w:r>
    </w:p>
    <w:p w14:paraId="61AB7C9B" w14:textId="08CDB47F" w:rsidR="002665E3" w:rsidRDefault="002665E3">
      <w:pPr>
        <w:pStyle w:val="TOC3"/>
        <w:rPr>
          <w:rFonts w:asciiTheme="minorHAnsi" w:eastAsiaTheme="minorEastAsia" w:hAnsiTheme="minorHAnsi" w:cstheme="minorBidi"/>
          <w:kern w:val="2"/>
          <w:sz w:val="22"/>
          <w:szCs w:val="22"/>
          <w:lang w:eastAsia="en-GB"/>
          <w14:ligatures w14:val="standardContextual"/>
        </w:rPr>
      </w:pPr>
      <w:r>
        <w:t>11.3.1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_Toc145321486 \h </w:instrText>
      </w:r>
      <w:r>
        <w:fldChar w:fldCharType="separate"/>
      </w:r>
      <w:r>
        <w:t>217</w:t>
      </w:r>
      <w:r>
        <w:fldChar w:fldCharType="end"/>
      </w:r>
    </w:p>
    <w:p w14:paraId="0AD82000" w14:textId="08A67C90" w:rsidR="002665E3" w:rsidRDefault="002665E3">
      <w:pPr>
        <w:pStyle w:val="TOC3"/>
        <w:rPr>
          <w:rFonts w:asciiTheme="minorHAnsi" w:eastAsiaTheme="minorEastAsia" w:hAnsiTheme="minorHAnsi" w:cstheme="minorBidi"/>
          <w:kern w:val="2"/>
          <w:sz w:val="22"/>
          <w:szCs w:val="22"/>
          <w:lang w:eastAsia="en-GB"/>
          <w14:ligatures w14:val="standardContextual"/>
        </w:rPr>
      </w:pPr>
      <w:r>
        <w:t>11.3.2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_Toc145321487 \h </w:instrText>
      </w:r>
      <w:r>
        <w:fldChar w:fldCharType="separate"/>
      </w:r>
      <w:r>
        <w:t>217</w:t>
      </w:r>
      <w:r>
        <w:fldChar w:fldCharType="end"/>
      </w:r>
    </w:p>
    <w:p w14:paraId="205063BD" w14:textId="31ACF1AF"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_Toc145321488 \h </w:instrText>
      </w:r>
      <w:r>
        <w:fldChar w:fldCharType="separate"/>
      </w:r>
      <w:r>
        <w:t>217</w:t>
      </w:r>
      <w:r>
        <w:fldChar w:fldCharType="end"/>
      </w:r>
    </w:p>
    <w:p w14:paraId="470F04EE" w14:textId="2F66BA0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_Toc145321489 \h </w:instrText>
      </w:r>
      <w:r>
        <w:fldChar w:fldCharType="separate"/>
      </w:r>
      <w:r>
        <w:t>217</w:t>
      </w:r>
      <w:r>
        <w:fldChar w:fldCharType="end"/>
      </w:r>
    </w:p>
    <w:p w14:paraId="263CEBF0" w14:textId="5ADE5E4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_Toc145321490 \h </w:instrText>
      </w:r>
      <w:r>
        <w:fldChar w:fldCharType="separate"/>
      </w:r>
      <w:r>
        <w:t>217</w:t>
      </w:r>
      <w:r>
        <w:fldChar w:fldCharType="end"/>
      </w:r>
    </w:p>
    <w:p w14:paraId="0A3428FD" w14:textId="0D625902"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11.3.2.2.2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_Toc145321491 \h </w:instrText>
      </w:r>
      <w:r>
        <w:fldChar w:fldCharType="separate"/>
      </w:r>
      <w:r>
        <w:t>217</w:t>
      </w:r>
      <w:r>
        <w:fldChar w:fldCharType="end"/>
      </w:r>
    </w:p>
    <w:p w14:paraId="0E151A60" w14:textId="03C7B87B" w:rsidR="002665E3" w:rsidRDefault="002665E3">
      <w:pPr>
        <w:pStyle w:val="TOC4"/>
        <w:rPr>
          <w:rFonts w:asciiTheme="minorHAnsi" w:eastAsiaTheme="minorEastAsia" w:hAnsiTheme="minorHAnsi" w:cstheme="minorBidi"/>
          <w:kern w:val="2"/>
          <w:sz w:val="22"/>
          <w:szCs w:val="22"/>
          <w:lang w:eastAsia="en-GB"/>
          <w14:ligatures w14:val="standardContextual"/>
        </w:rPr>
      </w:pPr>
      <w:r>
        <w:t>11.3.2.3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_Toc145321492 \h </w:instrText>
      </w:r>
      <w:r>
        <w:fldChar w:fldCharType="separate"/>
      </w:r>
      <w:r>
        <w:t>218</w:t>
      </w:r>
      <w:r>
        <w:fldChar w:fldCharType="end"/>
      </w:r>
    </w:p>
    <w:p w14:paraId="5AA18BA5" w14:textId="1D7917F0" w:rsidR="002665E3" w:rsidRDefault="002665E3">
      <w:pPr>
        <w:pStyle w:val="TOC3"/>
        <w:rPr>
          <w:rFonts w:asciiTheme="minorHAnsi" w:eastAsiaTheme="minorEastAsia" w:hAnsiTheme="minorHAnsi" w:cstheme="minorBidi"/>
          <w:kern w:val="2"/>
          <w:sz w:val="22"/>
          <w:szCs w:val="22"/>
          <w:lang w:eastAsia="en-GB"/>
          <w14:ligatures w14:val="standardContextual"/>
        </w:rPr>
      </w:pPr>
      <w:r>
        <w:t>11.3.3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_Toc145321493 \h </w:instrText>
      </w:r>
      <w:r>
        <w:fldChar w:fldCharType="separate"/>
      </w:r>
      <w:r>
        <w:t>221</w:t>
      </w:r>
      <w:r>
        <w:fldChar w:fldCharType="end"/>
      </w:r>
    </w:p>
    <w:p w14:paraId="027730AE" w14:textId="4A9C1F9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_Toc145321494 \h </w:instrText>
      </w:r>
      <w:r>
        <w:fldChar w:fldCharType="separate"/>
      </w:r>
      <w:r>
        <w:t>221</w:t>
      </w:r>
      <w:r>
        <w:fldChar w:fldCharType="end"/>
      </w:r>
    </w:p>
    <w:p w14:paraId="319340BA" w14:textId="2D3239E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_Toc145321495 \h </w:instrText>
      </w:r>
      <w:r>
        <w:fldChar w:fldCharType="separate"/>
      </w:r>
      <w:r>
        <w:t>221</w:t>
      </w:r>
      <w:r>
        <w:fldChar w:fldCharType="end"/>
      </w:r>
    </w:p>
    <w:p w14:paraId="7926FE47" w14:textId="0F56211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11.3.3.2.1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_Toc145321496 \h </w:instrText>
      </w:r>
      <w:r>
        <w:fldChar w:fldCharType="separate"/>
      </w:r>
      <w:r>
        <w:t>221</w:t>
      </w:r>
      <w:r>
        <w:fldChar w:fldCharType="end"/>
      </w:r>
    </w:p>
    <w:p w14:paraId="67F5F169" w14:textId="6491B812" w:rsidR="002665E3" w:rsidRDefault="002665E3">
      <w:pPr>
        <w:pStyle w:val="TOC5"/>
        <w:rPr>
          <w:rFonts w:asciiTheme="minorHAnsi" w:eastAsiaTheme="minorEastAsia" w:hAnsiTheme="minorHAnsi" w:cstheme="minorBidi"/>
          <w:kern w:val="2"/>
          <w:sz w:val="22"/>
          <w:szCs w:val="22"/>
          <w:lang w:eastAsia="en-GB"/>
          <w14:ligatures w14:val="standardContextual"/>
        </w:rPr>
      </w:pPr>
      <w:r>
        <w:t>11.3.3.2.2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_Toc145321497 \h </w:instrText>
      </w:r>
      <w:r>
        <w:fldChar w:fldCharType="separate"/>
      </w:r>
      <w:r>
        <w:t>221</w:t>
      </w:r>
      <w:r>
        <w:fldChar w:fldCharType="end"/>
      </w:r>
    </w:p>
    <w:p w14:paraId="613B40A7" w14:textId="6A21F8CF" w:rsidR="002665E3" w:rsidRDefault="002665E3">
      <w:pPr>
        <w:pStyle w:val="TOC4"/>
        <w:rPr>
          <w:rFonts w:asciiTheme="minorHAnsi" w:eastAsiaTheme="minorEastAsia" w:hAnsiTheme="minorHAnsi" w:cstheme="minorBidi"/>
          <w:kern w:val="2"/>
          <w:sz w:val="22"/>
          <w:szCs w:val="22"/>
          <w:lang w:eastAsia="en-GB"/>
          <w14:ligatures w14:val="standardContextual"/>
        </w:rPr>
      </w:pPr>
      <w:r>
        <w:t>11.3.3.3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_Toc145321498 \h </w:instrText>
      </w:r>
      <w:r>
        <w:fldChar w:fldCharType="separate"/>
      </w:r>
      <w:r>
        <w:t>221</w:t>
      </w:r>
      <w:r>
        <w:fldChar w:fldCharType="end"/>
      </w:r>
    </w:p>
    <w:p w14:paraId="392C3C02" w14:textId="1BF83283" w:rsidR="002665E3" w:rsidRDefault="002665E3">
      <w:pPr>
        <w:pStyle w:val="TOC4"/>
        <w:rPr>
          <w:rFonts w:asciiTheme="minorHAnsi" w:eastAsiaTheme="minorEastAsia" w:hAnsiTheme="minorHAnsi" w:cstheme="minorBidi"/>
          <w:kern w:val="2"/>
          <w:sz w:val="22"/>
          <w:szCs w:val="22"/>
          <w:lang w:eastAsia="en-GB"/>
          <w14:ligatures w14:val="standardContextual"/>
        </w:rPr>
      </w:pPr>
      <w:r>
        <w:t>11.3.3.4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_Toc145321499 \h </w:instrText>
      </w:r>
      <w:r>
        <w:fldChar w:fldCharType="separate"/>
      </w:r>
      <w:r>
        <w:t>223</w:t>
      </w:r>
      <w:r>
        <w:fldChar w:fldCharType="end"/>
      </w:r>
    </w:p>
    <w:p w14:paraId="7106DD6F" w14:textId="4705AAFA" w:rsidR="002665E3" w:rsidRDefault="002665E3">
      <w:pPr>
        <w:pStyle w:val="TOC3"/>
        <w:rPr>
          <w:rFonts w:asciiTheme="minorHAnsi" w:eastAsiaTheme="minorEastAsia" w:hAnsiTheme="minorHAnsi" w:cstheme="minorBidi"/>
          <w:kern w:val="2"/>
          <w:sz w:val="22"/>
          <w:szCs w:val="22"/>
          <w:lang w:eastAsia="en-GB"/>
          <w14:ligatures w14:val="standardContextual"/>
        </w:rPr>
      </w:pPr>
      <w:r>
        <w:t>11.3.4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_Toc145321500 \h </w:instrText>
      </w:r>
      <w:r>
        <w:fldChar w:fldCharType="separate"/>
      </w:r>
      <w:r>
        <w:t>225</w:t>
      </w:r>
      <w:r>
        <w:fldChar w:fldCharType="end"/>
      </w:r>
    </w:p>
    <w:p w14:paraId="2F69DAD2" w14:textId="7F7C134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_Toc145321501 \h </w:instrText>
      </w:r>
      <w:r>
        <w:fldChar w:fldCharType="separate"/>
      </w:r>
      <w:r>
        <w:t>225</w:t>
      </w:r>
      <w:r>
        <w:fldChar w:fldCharType="end"/>
      </w:r>
    </w:p>
    <w:p w14:paraId="0AFC688F" w14:textId="52D0E267"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_Toc145321502 \h </w:instrText>
      </w:r>
      <w:r>
        <w:fldChar w:fldCharType="separate"/>
      </w:r>
      <w:r>
        <w:t>225</w:t>
      </w:r>
      <w:r>
        <w:fldChar w:fldCharType="end"/>
      </w:r>
    </w:p>
    <w:p w14:paraId="1043E741" w14:textId="231F2305"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11.3.4.2.1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_Toc145321503 \h </w:instrText>
      </w:r>
      <w:r>
        <w:fldChar w:fldCharType="separate"/>
      </w:r>
      <w:r>
        <w:t>225</w:t>
      </w:r>
      <w:r>
        <w:fldChar w:fldCharType="end"/>
      </w:r>
    </w:p>
    <w:p w14:paraId="180B7006" w14:textId="02B2165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11.3.4.2.2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_Toc145321504 \h </w:instrText>
      </w:r>
      <w:r>
        <w:fldChar w:fldCharType="separate"/>
      </w:r>
      <w:r>
        <w:t>225</w:t>
      </w:r>
      <w:r>
        <w:fldChar w:fldCharType="end"/>
      </w:r>
    </w:p>
    <w:p w14:paraId="09D54DA1" w14:textId="369C4ECD" w:rsidR="002665E3" w:rsidRDefault="002665E3">
      <w:pPr>
        <w:pStyle w:val="TOC4"/>
        <w:rPr>
          <w:rFonts w:asciiTheme="minorHAnsi" w:eastAsiaTheme="minorEastAsia" w:hAnsiTheme="minorHAnsi" w:cstheme="minorBidi"/>
          <w:kern w:val="2"/>
          <w:sz w:val="22"/>
          <w:szCs w:val="22"/>
          <w:lang w:eastAsia="en-GB"/>
          <w14:ligatures w14:val="standardContextual"/>
        </w:rPr>
      </w:pPr>
      <w:r>
        <w:t>11.3.4.3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_Toc145321505 \h </w:instrText>
      </w:r>
      <w:r>
        <w:fldChar w:fldCharType="separate"/>
      </w:r>
      <w:r>
        <w:t>226</w:t>
      </w:r>
      <w:r>
        <w:fldChar w:fldCharType="end"/>
      </w:r>
    </w:p>
    <w:p w14:paraId="570FDCD9" w14:textId="358C6FF9" w:rsidR="002665E3" w:rsidRDefault="002665E3">
      <w:pPr>
        <w:pStyle w:val="TOC3"/>
        <w:rPr>
          <w:rFonts w:asciiTheme="minorHAnsi" w:eastAsiaTheme="minorEastAsia" w:hAnsiTheme="minorHAnsi" w:cstheme="minorBidi"/>
          <w:kern w:val="2"/>
          <w:sz w:val="22"/>
          <w:szCs w:val="22"/>
          <w:lang w:eastAsia="en-GB"/>
          <w14:ligatures w14:val="standardContextual"/>
        </w:rPr>
      </w:pPr>
      <w:r>
        <w:t>11.3.5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_Toc145321506 \h </w:instrText>
      </w:r>
      <w:r>
        <w:fldChar w:fldCharType="separate"/>
      </w:r>
      <w:r>
        <w:t>228</w:t>
      </w:r>
      <w:r>
        <w:fldChar w:fldCharType="end"/>
      </w:r>
    </w:p>
    <w:p w14:paraId="169855FD" w14:textId="4A8261FC"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_Toc145321507 \h </w:instrText>
      </w:r>
      <w:r>
        <w:fldChar w:fldCharType="separate"/>
      </w:r>
      <w:r>
        <w:t>228</w:t>
      </w:r>
      <w:r>
        <w:fldChar w:fldCharType="end"/>
      </w:r>
    </w:p>
    <w:p w14:paraId="6D2786A0" w14:textId="3A1922A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_Toc145321508 \h </w:instrText>
      </w:r>
      <w:r>
        <w:fldChar w:fldCharType="separate"/>
      </w:r>
      <w:r>
        <w:t>228</w:t>
      </w:r>
      <w:r>
        <w:fldChar w:fldCharType="end"/>
      </w:r>
    </w:p>
    <w:p w14:paraId="20649F6A" w14:textId="38205D03"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11.3.5.2.1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_Toc145321509 \h </w:instrText>
      </w:r>
      <w:r>
        <w:fldChar w:fldCharType="separate"/>
      </w:r>
      <w:r>
        <w:t>228</w:t>
      </w:r>
      <w:r>
        <w:fldChar w:fldCharType="end"/>
      </w:r>
    </w:p>
    <w:p w14:paraId="4F445F94" w14:textId="0AC62DF6"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11.3.5.2.2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_Toc145321510 \h </w:instrText>
      </w:r>
      <w:r>
        <w:fldChar w:fldCharType="separate"/>
      </w:r>
      <w:r>
        <w:t>228</w:t>
      </w:r>
      <w:r>
        <w:fldChar w:fldCharType="end"/>
      </w:r>
    </w:p>
    <w:p w14:paraId="0D1381D7" w14:textId="524ACA97" w:rsidR="002665E3" w:rsidRDefault="002665E3">
      <w:pPr>
        <w:pStyle w:val="TOC4"/>
        <w:rPr>
          <w:rFonts w:asciiTheme="minorHAnsi" w:eastAsiaTheme="minorEastAsia" w:hAnsiTheme="minorHAnsi" w:cstheme="minorBidi"/>
          <w:kern w:val="2"/>
          <w:sz w:val="22"/>
          <w:szCs w:val="22"/>
          <w:lang w:eastAsia="en-GB"/>
          <w14:ligatures w14:val="standardContextual"/>
        </w:rPr>
      </w:pPr>
      <w:r>
        <w:t>11.3.5.3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_Toc145321511 \h </w:instrText>
      </w:r>
      <w:r>
        <w:fldChar w:fldCharType="separate"/>
      </w:r>
      <w:r>
        <w:t>228</w:t>
      </w:r>
      <w:r>
        <w:fldChar w:fldCharType="end"/>
      </w:r>
    </w:p>
    <w:p w14:paraId="4068DD1D" w14:textId="546D70A6" w:rsidR="002665E3" w:rsidRDefault="002665E3">
      <w:pPr>
        <w:pStyle w:val="TOC4"/>
        <w:rPr>
          <w:rFonts w:asciiTheme="minorHAnsi" w:eastAsiaTheme="minorEastAsia" w:hAnsiTheme="minorHAnsi" w:cstheme="minorBidi"/>
          <w:kern w:val="2"/>
          <w:sz w:val="22"/>
          <w:szCs w:val="22"/>
          <w:lang w:eastAsia="en-GB"/>
          <w14:ligatures w14:val="standardContextual"/>
        </w:rPr>
      </w:pPr>
      <w:r>
        <w:t>11.3.5.4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_Toc145321512 \h </w:instrText>
      </w:r>
      <w:r>
        <w:fldChar w:fldCharType="separate"/>
      </w:r>
      <w:r>
        <w:t>229</w:t>
      </w:r>
      <w:r>
        <w:fldChar w:fldCharType="end"/>
      </w:r>
    </w:p>
    <w:p w14:paraId="11F76A5E" w14:textId="06E211F8" w:rsidR="002665E3" w:rsidRDefault="002665E3">
      <w:pPr>
        <w:pStyle w:val="TOC3"/>
        <w:rPr>
          <w:rFonts w:asciiTheme="minorHAnsi" w:eastAsiaTheme="minorEastAsia" w:hAnsiTheme="minorHAnsi" w:cstheme="minorBidi"/>
          <w:kern w:val="2"/>
          <w:sz w:val="22"/>
          <w:szCs w:val="22"/>
          <w:lang w:eastAsia="en-GB"/>
          <w14:ligatures w14:val="standardContextual"/>
        </w:rPr>
      </w:pPr>
      <w:r>
        <w:t>11.3.6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_Toc145321513 \h </w:instrText>
      </w:r>
      <w:r>
        <w:fldChar w:fldCharType="separate"/>
      </w:r>
      <w:r>
        <w:t>231</w:t>
      </w:r>
      <w:r>
        <w:fldChar w:fldCharType="end"/>
      </w:r>
    </w:p>
    <w:p w14:paraId="5BB860E7" w14:textId="5BB5479C"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_Toc145321514 \h </w:instrText>
      </w:r>
      <w:r>
        <w:fldChar w:fldCharType="separate"/>
      </w:r>
      <w:r>
        <w:t>231</w:t>
      </w:r>
      <w:r>
        <w:fldChar w:fldCharType="end"/>
      </w:r>
    </w:p>
    <w:p w14:paraId="4B6A6611" w14:textId="07D53F3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11.3.6.2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_Toc145321515 \h </w:instrText>
      </w:r>
      <w:r>
        <w:fldChar w:fldCharType="separate"/>
      </w:r>
      <w:r>
        <w:t>231</w:t>
      </w:r>
      <w:r>
        <w:fldChar w:fldCharType="end"/>
      </w:r>
    </w:p>
    <w:p w14:paraId="4BDA8672" w14:textId="1BC6CE54"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11.3.6.2.1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_Toc145321516 \h </w:instrText>
      </w:r>
      <w:r>
        <w:fldChar w:fldCharType="separate"/>
      </w:r>
      <w:r>
        <w:t>231</w:t>
      </w:r>
      <w:r>
        <w:fldChar w:fldCharType="end"/>
      </w:r>
    </w:p>
    <w:p w14:paraId="1964AF50" w14:textId="4DB1D686"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11.3.6.2.2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_Toc145321517 \h </w:instrText>
      </w:r>
      <w:r>
        <w:fldChar w:fldCharType="separate"/>
      </w:r>
      <w:r>
        <w:t>231</w:t>
      </w:r>
      <w:r>
        <w:fldChar w:fldCharType="end"/>
      </w:r>
    </w:p>
    <w:p w14:paraId="46A6591E" w14:textId="0994B93F" w:rsidR="002665E3" w:rsidRDefault="002665E3">
      <w:pPr>
        <w:pStyle w:val="TOC4"/>
        <w:rPr>
          <w:rFonts w:asciiTheme="minorHAnsi" w:eastAsiaTheme="minorEastAsia" w:hAnsiTheme="minorHAnsi" w:cstheme="minorBidi"/>
          <w:kern w:val="2"/>
          <w:sz w:val="22"/>
          <w:szCs w:val="22"/>
          <w:lang w:eastAsia="en-GB"/>
          <w14:ligatures w14:val="standardContextual"/>
        </w:rPr>
      </w:pPr>
      <w:r>
        <w:t>11.3.6.3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_Toc145321518 \h </w:instrText>
      </w:r>
      <w:r>
        <w:fldChar w:fldCharType="separate"/>
      </w:r>
      <w:r>
        <w:t>232</w:t>
      </w:r>
      <w:r>
        <w:fldChar w:fldCharType="end"/>
      </w:r>
    </w:p>
    <w:p w14:paraId="76B5B18E" w14:textId="6DF71D89" w:rsidR="002665E3" w:rsidRDefault="002665E3">
      <w:pPr>
        <w:pStyle w:val="TOC3"/>
        <w:rPr>
          <w:rFonts w:asciiTheme="minorHAnsi" w:eastAsiaTheme="minorEastAsia" w:hAnsiTheme="minorHAnsi" w:cstheme="minorBidi"/>
          <w:kern w:val="2"/>
          <w:sz w:val="22"/>
          <w:szCs w:val="22"/>
          <w:lang w:eastAsia="en-GB"/>
          <w14:ligatures w14:val="standardContextual"/>
        </w:rPr>
      </w:pPr>
      <w:r>
        <w:t>11.3.7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_Toc145321519 \h </w:instrText>
      </w:r>
      <w:r>
        <w:fldChar w:fldCharType="separate"/>
      </w:r>
      <w:r>
        <w:t>235</w:t>
      </w:r>
      <w:r>
        <w:fldChar w:fldCharType="end"/>
      </w:r>
    </w:p>
    <w:p w14:paraId="336996BD" w14:textId="5FC26466" w:rsidR="002665E3" w:rsidRDefault="002665E3">
      <w:pPr>
        <w:pStyle w:val="TOC3"/>
        <w:rPr>
          <w:rFonts w:asciiTheme="minorHAnsi" w:eastAsiaTheme="minorEastAsia" w:hAnsiTheme="minorHAnsi" w:cstheme="minorBidi"/>
          <w:kern w:val="2"/>
          <w:sz w:val="22"/>
          <w:szCs w:val="22"/>
          <w:lang w:eastAsia="en-GB"/>
          <w14:ligatures w14:val="standardContextual"/>
        </w:rPr>
      </w:pPr>
      <w:r>
        <w:t>11.3.8</w:t>
      </w:r>
      <w:r>
        <w:rPr>
          <w:rFonts w:asciiTheme="minorHAnsi" w:eastAsiaTheme="minorEastAsia" w:hAnsiTheme="minorHAnsi" w:cstheme="minorBidi"/>
          <w:kern w:val="2"/>
          <w:sz w:val="22"/>
          <w:szCs w:val="22"/>
          <w:lang w:eastAsia="en-GB"/>
          <w14:ligatures w14:val="standardContextual"/>
        </w:rPr>
        <w:tab/>
      </w:r>
      <w:r>
        <w:t>Test Tolerance for OTA ACLR</w:t>
      </w:r>
      <w:r>
        <w:tab/>
      </w:r>
      <w:r>
        <w:fldChar w:fldCharType="begin"/>
      </w:r>
      <w:r>
        <w:instrText xml:space="preserve"> PAGEREF _Toc145321520 \h </w:instrText>
      </w:r>
      <w:r>
        <w:fldChar w:fldCharType="separate"/>
      </w:r>
      <w:r>
        <w:t>236</w:t>
      </w:r>
      <w:r>
        <w:fldChar w:fldCharType="end"/>
      </w:r>
    </w:p>
    <w:p w14:paraId="74C897C4" w14:textId="0313B671" w:rsidR="002665E3" w:rsidRDefault="002665E3">
      <w:pPr>
        <w:pStyle w:val="TOC2"/>
        <w:rPr>
          <w:rFonts w:asciiTheme="minorHAnsi" w:eastAsiaTheme="minorEastAsia" w:hAnsiTheme="minorHAnsi" w:cstheme="minorBidi"/>
          <w:kern w:val="2"/>
          <w:sz w:val="22"/>
          <w:szCs w:val="22"/>
          <w:lang w:eastAsia="en-GB"/>
          <w14:ligatures w14:val="standardContextual"/>
        </w:rPr>
      </w:pPr>
      <w:r>
        <w:t>11.4</w:t>
      </w:r>
      <w:r>
        <w:rPr>
          <w:rFonts w:asciiTheme="minorHAnsi" w:eastAsiaTheme="minorEastAsia" w:hAnsiTheme="minorHAnsi" w:cstheme="minorBidi"/>
          <w:kern w:val="2"/>
          <w:sz w:val="22"/>
          <w:szCs w:val="22"/>
          <w:lang w:eastAsia="en-GB"/>
          <w14:ligatures w14:val="standardContextual"/>
        </w:rPr>
        <w:tab/>
      </w:r>
      <w:r>
        <w:t>OTA SEM and OTA OBUE</w:t>
      </w:r>
      <w:r>
        <w:tab/>
      </w:r>
      <w:r>
        <w:fldChar w:fldCharType="begin"/>
      </w:r>
      <w:r>
        <w:instrText xml:space="preserve"> PAGEREF _Toc145321521 \h </w:instrText>
      </w:r>
      <w:r>
        <w:fldChar w:fldCharType="separate"/>
      </w:r>
      <w:r>
        <w:t>237</w:t>
      </w:r>
      <w:r>
        <w:fldChar w:fldCharType="end"/>
      </w:r>
    </w:p>
    <w:p w14:paraId="4E732281" w14:textId="23A02776" w:rsidR="002665E3" w:rsidRDefault="002665E3">
      <w:pPr>
        <w:pStyle w:val="TOC3"/>
        <w:rPr>
          <w:rFonts w:asciiTheme="minorHAnsi" w:eastAsiaTheme="minorEastAsia" w:hAnsiTheme="minorHAnsi" w:cstheme="minorBidi"/>
          <w:kern w:val="2"/>
          <w:sz w:val="22"/>
          <w:szCs w:val="22"/>
          <w:lang w:eastAsia="en-GB"/>
          <w14:ligatures w14:val="standardContextual"/>
        </w:rPr>
      </w:pPr>
      <w:r>
        <w:t>11.4.1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_Toc145321522 \h </w:instrText>
      </w:r>
      <w:r>
        <w:fldChar w:fldCharType="separate"/>
      </w:r>
      <w:r>
        <w:t>237</w:t>
      </w:r>
      <w:r>
        <w:fldChar w:fldCharType="end"/>
      </w:r>
    </w:p>
    <w:p w14:paraId="31FF82B6" w14:textId="39511624" w:rsidR="002665E3" w:rsidRDefault="002665E3">
      <w:pPr>
        <w:pStyle w:val="TOC3"/>
        <w:rPr>
          <w:rFonts w:asciiTheme="minorHAnsi" w:eastAsiaTheme="minorEastAsia" w:hAnsiTheme="minorHAnsi" w:cstheme="minorBidi"/>
          <w:kern w:val="2"/>
          <w:sz w:val="22"/>
          <w:szCs w:val="22"/>
          <w:lang w:eastAsia="en-GB"/>
          <w14:ligatures w14:val="standardContextual"/>
        </w:rPr>
      </w:pPr>
      <w:r>
        <w:t>11.4.2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_Toc145321523 \h </w:instrText>
      </w:r>
      <w:r>
        <w:fldChar w:fldCharType="separate"/>
      </w:r>
      <w:r>
        <w:t>237</w:t>
      </w:r>
      <w:r>
        <w:fldChar w:fldCharType="end"/>
      </w:r>
    </w:p>
    <w:p w14:paraId="32463D69" w14:textId="49A0973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_Toc145321524 \h </w:instrText>
      </w:r>
      <w:r>
        <w:fldChar w:fldCharType="separate"/>
      </w:r>
      <w:r>
        <w:t>237</w:t>
      </w:r>
      <w:r>
        <w:fldChar w:fldCharType="end"/>
      </w:r>
    </w:p>
    <w:p w14:paraId="4BAEAEF3" w14:textId="576EABF8"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_Toc145321525 \h </w:instrText>
      </w:r>
      <w:r>
        <w:fldChar w:fldCharType="separate"/>
      </w:r>
      <w:r>
        <w:t>237</w:t>
      </w:r>
      <w:r>
        <w:fldChar w:fldCharType="end"/>
      </w:r>
    </w:p>
    <w:p w14:paraId="077A76E6" w14:textId="6431721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_Toc145321526 \h </w:instrText>
      </w:r>
      <w:r>
        <w:fldChar w:fldCharType="separate"/>
      </w:r>
      <w:r>
        <w:t>237</w:t>
      </w:r>
      <w:r>
        <w:fldChar w:fldCharType="end"/>
      </w:r>
    </w:p>
    <w:p w14:paraId="00300823" w14:textId="0E2A7DF5"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_Toc145321527 \h </w:instrText>
      </w:r>
      <w:r>
        <w:fldChar w:fldCharType="separate"/>
      </w:r>
      <w:r>
        <w:t>237</w:t>
      </w:r>
      <w:r>
        <w:fldChar w:fldCharType="end"/>
      </w:r>
    </w:p>
    <w:p w14:paraId="4DB4CB21" w14:textId="600C3B3A" w:rsidR="002665E3" w:rsidRDefault="002665E3">
      <w:pPr>
        <w:pStyle w:val="TOC4"/>
        <w:rPr>
          <w:rFonts w:asciiTheme="minorHAnsi" w:eastAsiaTheme="minorEastAsia" w:hAnsiTheme="minorHAnsi" w:cstheme="minorBidi"/>
          <w:kern w:val="2"/>
          <w:sz w:val="22"/>
          <w:szCs w:val="22"/>
          <w:lang w:eastAsia="en-GB"/>
          <w14:ligatures w14:val="standardContextual"/>
        </w:rPr>
      </w:pPr>
      <w:r>
        <w:t>11.4.2.3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_Toc145321528 \h </w:instrText>
      </w:r>
      <w:r>
        <w:fldChar w:fldCharType="separate"/>
      </w:r>
      <w:r>
        <w:t>238</w:t>
      </w:r>
      <w:r>
        <w:fldChar w:fldCharType="end"/>
      </w:r>
    </w:p>
    <w:p w14:paraId="2BE19578" w14:textId="586A97B0" w:rsidR="002665E3" w:rsidRDefault="002665E3">
      <w:pPr>
        <w:pStyle w:val="TOC3"/>
        <w:rPr>
          <w:rFonts w:asciiTheme="minorHAnsi" w:eastAsiaTheme="minorEastAsia" w:hAnsiTheme="minorHAnsi" w:cstheme="minorBidi"/>
          <w:kern w:val="2"/>
          <w:sz w:val="22"/>
          <w:szCs w:val="22"/>
          <w:lang w:eastAsia="en-GB"/>
          <w14:ligatures w14:val="standardContextual"/>
        </w:rPr>
      </w:pPr>
      <w:r>
        <w:t>11.4.3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_Toc145321529 \h </w:instrText>
      </w:r>
      <w:r>
        <w:fldChar w:fldCharType="separate"/>
      </w:r>
      <w:r>
        <w:t>241</w:t>
      </w:r>
      <w:r>
        <w:fldChar w:fldCharType="end"/>
      </w:r>
    </w:p>
    <w:p w14:paraId="082FF4B7" w14:textId="186A586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_Toc145321530 \h </w:instrText>
      </w:r>
      <w:r>
        <w:fldChar w:fldCharType="separate"/>
      </w:r>
      <w:r>
        <w:t>241</w:t>
      </w:r>
      <w:r>
        <w:fldChar w:fldCharType="end"/>
      </w:r>
    </w:p>
    <w:p w14:paraId="32CBB4F9" w14:textId="04FAF7C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_Toc145321531 \h </w:instrText>
      </w:r>
      <w:r>
        <w:fldChar w:fldCharType="separate"/>
      </w:r>
      <w:r>
        <w:t>241</w:t>
      </w:r>
      <w:r>
        <w:fldChar w:fldCharType="end"/>
      </w:r>
    </w:p>
    <w:p w14:paraId="4BEA798A" w14:textId="309A0077"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11.4.3.2.1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_Toc145321532 \h </w:instrText>
      </w:r>
      <w:r>
        <w:fldChar w:fldCharType="separate"/>
      </w:r>
      <w:r>
        <w:t>241</w:t>
      </w:r>
      <w:r>
        <w:fldChar w:fldCharType="end"/>
      </w:r>
    </w:p>
    <w:p w14:paraId="7D458F1A" w14:textId="1D6DE6CD" w:rsidR="002665E3" w:rsidRDefault="002665E3">
      <w:pPr>
        <w:pStyle w:val="TOC5"/>
        <w:rPr>
          <w:rFonts w:asciiTheme="minorHAnsi" w:eastAsiaTheme="minorEastAsia" w:hAnsiTheme="minorHAnsi" w:cstheme="minorBidi"/>
          <w:kern w:val="2"/>
          <w:sz w:val="22"/>
          <w:szCs w:val="22"/>
          <w:lang w:eastAsia="en-GB"/>
          <w14:ligatures w14:val="standardContextual"/>
        </w:rPr>
      </w:pPr>
      <w:r>
        <w:lastRenderedPageBreak/>
        <w:t>11.4.3.2.2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_Toc145321533 \h </w:instrText>
      </w:r>
      <w:r>
        <w:fldChar w:fldCharType="separate"/>
      </w:r>
      <w:r>
        <w:t>241</w:t>
      </w:r>
      <w:r>
        <w:fldChar w:fldCharType="end"/>
      </w:r>
    </w:p>
    <w:p w14:paraId="708FCED4" w14:textId="59DEAC9D" w:rsidR="002665E3" w:rsidRDefault="002665E3">
      <w:pPr>
        <w:pStyle w:val="TOC4"/>
        <w:rPr>
          <w:rFonts w:asciiTheme="minorHAnsi" w:eastAsiaTheme="minorEastAsia" w:hAnsiTheme="minorHAnsi" w:cstheme="minorBidi"/>
          <w:kern w:val="2"/>
          <w:sz w:val="22"/>
          <w:szCs w:val="22"/>
          <w:lang w:eastAsia="en-GB"/>
          <w14:ligatures w14:val="standardContextual"/>
        </w:rPr>
      </w:pPr>
      <w:r>
        <w:t>11.4.3.3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_Toc145321534 \h </w:instrText>
      </w:r>
      <w:r>
        <w:fldChar w:fldCharType="separate"/>
      </w:r>
      <w:r>
        <w:t>241</w:t>
      </w:r>
      <w:r>
        <w:fldChar w:fldCharType="end"/>
      </w:r>
    </w:p>
    <w:p w14:paraId="57FE9AEB" w14:textId="740D0865" w:rsidR="002665E3" w:rsidRDefault="002665E3">
      <w:pPr>
        <w:pStyle w:val="TOC4"/>
        <w:rPr>
          <w:rFonts w:asciiTheme="minorHAnsi" w:eastAsiaTheme="minorEastAsia" w:hAnsiTheme="minorHAnsi" w:cstheme="minorBidi"/>
          <w:kern w:val="2"/>
          <w:sz w:val="22"/>
          <w:szCs w:val="22"/>
          <w:lang w:eastAsia="en-GB"/>
          <w14:ligatures w14:val="standardContextual"/>
        </w:rPr>
      </w:pPr>
      <w:r>
        <w:t>11.4.3.4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_Toc145321535 \h </w:instrText>
      </w:r>
      <w:r>
        <w:fldChar w:fldCharType="separate"/>
      </w:r>
      <w:r>
        <w:t>242</w:t>
      </w:r>
      <w:r>
        <w:fldChar w:fldCharType="end"/>
      </w:r>
    </w:p>
    <w:p w14:paraId="5D8A059B" w14:textId="2434CCB4" w:rsidR="002665E3" w:rsidRDefault="002665E3">
      <w:pPr>
        <w:pStyle w:val="TOC3"/>
        <w:rPr>
          <w:rFonts w:asciiTheme="minorHAnsi" w:eastAsiaTheme="minorEastAsia" w:hAnsiTheme="minorHAnsi" w:cstheme="minorBidi"/>
          <w:kern w:val="2"/>
          <w:sz w:val="22"/>
          <w:szCs w:val="22"/>
          <w:lang w:eastAsia="en-GB"/>
          <w14:ligatures w14:val="standardContextual"/>
        </w:rPr>
      </w:pPr>
      <w:r>
        <w:t>11.4.4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_Toc145321536 \h </w:instrText>
      </w:r>
      <w:r>
        <w:fldChar w:fldCharType="separate"/>
      </w:r>
      <w:r>
        <w:t>244</w:t>
      </w:r>
      <w:r>
        <w:fldChar w:fldCharType="end"/>
      </w:r>
    </w:p>
    <w:p w14:paraId="1305FC27" w14:textId="7177D9F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_Toc145321537 \h </w:instrText>
      </w:r>
      <w:r>
        <w:fldChar w:fldCharType="separate"/>
      </w:r>
      <w:r>
        <w:t>244</w:t>
      </w:r>
      <w:r>
        <w:fldChar w:fldCharType="end"/>
      </w:r>
    </w:p>
    <w:p w14:paraId="67A72CC5" w14:textId="06B023E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_Toc145321538 \h </w:instrText>
      </w:r>
      <w:r>
        <w:fldChar w:fldCharType="separate"/>
      </w:r>
      <w:r>
        <w:t>244</w:t>
      </w:r>
      <w:r>
        <w:fldChar w:fldCharType="end"/>
      </w:r>
    </w:p>
    <w:p w14:paraId="136D8225" w14:textId="2DBA4AF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11.4.4.2.1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_Toc145321539 \h </w:instrText>
      </w:r>
      <w:r>
        <w:fldChar w:fldCharType="separate"/>
      </w:r>
      <w:r>
        <w:t>244</w:t>
      </w:r>
      <w:r>
        <w:fldChar w:fldCharType="end"/>
      </w:r>
    </w:p>
    <w:p w14:paraId="6B269397" w14:textId="1F51413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11.4.4.2.2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_Toc145321540 \h </w:instrText>
      </w:r>
      <w:r>
        <w:fldChar w:fldCharType="separate"/>
      </w:r>
      <w:r>
        <w:t>244</w:t>
      </w:r>
      <w:r>
        <w:fldChar w:fldCharType="end"/>
      </w:r>
    </w:p>
    <w:p w14:paraId="41F8F301" w14:textId="4131ADED" w:rsidR="002665E3" w:rsidRDefault="002665E3">
      <w:pPr>
        <w:pStyle w:val="TOC4"/>
        <w:rPr>
          <w:rFonts w:asciiTheme="minorHAnsi" w:eastAsiaTheme="minorEastAsia" w:hAnsiTheme="minorHAnsi" w:cstheme="minorBidi"/>
          <w:kern w:val="2"/>
          <w:sz w:val="22"/>
          <w:szCs w:val="22"/>
          <w:lang w:eastAsia="en-GB"/>
          <w14:ligatures w14:val="standardContextual"/>
        </w:rPr>
      </w:pPr>
      <w:r>
        <w:t>11.4.4.3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_Toc145321541 \h </w:instrText>
      </w:r>
      <w:r>
        <w:fldChar w:fldCharType="separate"/>
      </w:r>
      <w:r>
        <w:t>244</w:t>
      </w:r>
      <w:r>
        <w:fldChar w:fldCharType="end"/>
      </w:r>
    </w:p>
    <w:p w14:paraId="068F3D9E" w14:textId="2313010D" w:rsidR="002665E3" w:rsidRDefault="002665E3">
      <w:pPr>
        <w:pStyle w:val="TOC3"/>
        <w:rPr>
          <w:rFonts w:asciiTheme="minorHAnsi" w:eastAsiaTheme="minorEastAsia" w:hAnsiTheme="minorHAnsi" w:cstheme="minorBidi"/>
          <w:kern w:val="2"/>
          <w:sz w:val="22"/>
          <w:szCs w:val="22"/>
          <w:lang w:eastAsia="en-GB"/>
          <w14:ligatures w14:val="standardContextual"/>
        </w:rPr>
      </w:pPr>
      <w:r>
        <w:t>11.4.5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_Toc145321542 \h </w:instrText>
      </w:r>
      <w:r>
        <w:fldChar w:fldCharType="separate"/>
      </w:r>
      <w:r>
        <w:t>244</w:t>
      </w:r>
      <w:r>
        <w:fldChar w:fldCharType="end"/>
      </w:r>
    </w:p>
    <w:p w14:paraId="403B781E" w14:textId="7A3D428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_Toc145321543 \h </w:instrText>
      </w:r>
      <w:r>
        <w:fldChar w:fldCharType="separate"/>
      </w:r>
      <w:r>
        <w:t>244</w:t>
      </w:r>
      <w:r>
        <w:fldChar w:fldCharType="end"/>
      </w:r>
    </w:p>
    <w:p w14:paraId="447BE6B2" w14:textId="36921D3D"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_Toc145321544 \h </w:instrText>
      </w:r>
      <w:r>
        <w:fldChar w:fldCharType="separate"/>
      </w:r>
      <w:r>
        <w:t>244</w:t>
      </w:r>
      <w:r>
        <w:fldChar w:fldCharType="end"/>
      </w:r>
    </w:p>
    <w:p w14:paraId="604E25A9" w14:textId="14A1D1B1"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11.4.5.2.1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_Toc145321545 \h </w:instrText>
      </w:r>
      <w:r>
        <w:fldChar w:fldCharType="separate"/>
      </w:r>
      <w:r>
        <w:t>244</w:t>
      </w:r>
      <w:r>
        <w:fldChar w:fldCharType="end"/>
      </w:r>
    </w:p>
    <w:p w14:paraId="3107ACEC" w14:textId="00122A23"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11.4.5.2.2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_Toc145321546 \h </w:instrText>
      </w:r>
      <w:r>
        <w:fldChar w:fldCharType="separate"/>
      </w:r>
      <w:r>
        <w:t>244</w:t>
      </w:r>
      <w:r>
        <w:fldChar w:fldCharType="end"/>
      </w:r>
    </w:p>
    <w:p w14:paraId="0E819C20" w14:textId="2001AD05" w:rsidR="002665E3" w:rsidRDefault="002665E3">
      <w:pPr>
        <w:pStyle w:val="TOC4"/>
        <w:rPr>
          <w:rFonts w:asciiTheme="minorHAnsi" w:eastAsiaTheme="minorEastAsia" w:hAnsiTheme="minorHAnsi" w:cstheme="minorBidi"/>
          <w:kern w:val="2"/>
          <w:sz w:val="22"/>
          <w:szCs w:val="22"/>
          <w:lang w:eastAsia="en-GB"/>
          <w14:ligatures w14:val="standardContextual"/>
        </w:rPr>
      </w:pPr>
      <w:r>
        <w:t>11.4.5.3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_Toc145321547 \h </w:instrText>
      </w:r>
      <w:r>
        <w:fldChar w:fldCharType="separate"/>
      </w:r>
      <w:r>
        <w:t>244</w:t>
      </w:r>
      <w:r>
        <w:fldChar w:fldCharType="end"/>
      </w:r>
    </w:p>
    <w:p w14:paraId="1D4F288E" w14:textId="480BB5AD" w:rsidR="002665E3" w:rsidRDefault="002665E3">
      <w:pPr>
        <w:pStyle w:val="TOC4"/>
        <w:rPr>
          <w:rFonts w:asciiTheme="minorHAnsi" w:eastAsiaTheme="minorEastAsia" w:hAnsiTheme="minorHAnsi" w:cstheme="minorBidi"/>
          <w:kern w:val="2"/>
          <w:sz w:val="22"/>
          <w:szCs w:val="22"/>
          <w:lang w:eastAsia="en-GB"/>
          <w14:ligatures w14:val="standardContextual"/>
        </w:rPr>
      </w:pPr>
      <w:r>
        <w:t>11.4.5.4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_Toc145321548 \h </w:instrText>
      </w:r>
      <w:r>
        <w:fldChar w:fldCharType="separate"/>
      </w:r>
      <w:r>
        <w:t>245</w:t>
      </w:r>
      <w:r>
        <w:fldChar w:fldCharType="end"/>
      </w:r>
    </w:p>
    <w:p w14:paraId="00D39A85" w14:textId="2C5376FA" w:rsidR="002665E3" w:rsidRDefault="002665E3">
      <w:pPr>
        <w:pStyle w:val="TOC3"/>
        <w:rPr>
          <w:rFonts w:asciiTheme="minorHAnsi" w:eastAsiaTheme="minorEastAsia" w:hAnsiTheme="minorHAnsi" w:cstheme="minorBidi"/>
          <w:kern w:val="2"/>
          <w:sz w:val="22"/>
          <w:szCs w:val="22"/>
          <w:lang w:eastAsia="en-GB"/>
          <w14:ligatures w14:val="standardContextual"/>
        </w:rPr>
      </w:pPr>
      <w:r>
        <w:t>11.4.6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_Toc145321549 \h </w:instrText>
      </w:r>
      <w:r>
        <w:fldChar w:fldCharType="separate"/>
      </w:r>
      <w:r>
        <w:t>246</w:t>
      </w:r>
      <w:r>
        <w:fldChar w:fldCharType="end"/>
      </w:r>
    </w:p>
    <w:p w14:paraId="50DB8601" w14:textId="5DE49C2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_Toc145321550 \h </w:instrText>
      </w:r>
      <w:r>
        <w:fldChar w:fldCharType="separate"/>
      </w:r>
      <w:r>
        <w:t>246</w:t>
      </w:r>
      <w:r>
        <w:fldChar w:fldCharType="end"/>
      </w:r>
    </w:p>
    <w:p w14:paraId="10B0BC38" w14:textId="4DAA4F1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11.4.6.2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_Toc145321551 \h </w:instrText>
      </w:r>
      <w:r>
        <w:fldChar w:fldCharType="separate"/>
      </w:r>
      <w:r>
        <w:t>246</w:t>
      </w:r>
      <w:r>
        <w:fldChar w:fldCharType="end"/>
      </w:r>
    </w:p>
    <w:p w14:paraId="673165D7" w14:textId="01501FB0"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11.4.6.2.1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_Toc145321552 \h </w:instrText>
      </w:r>
      <w:r>
        <w:fldChar w:fldCharType="separate"/>
      </w:r>
      <w:r>
        <w:t>246</w:t>
      </w:r>
      <w:r>
        <w:fldChar w:fldCharType="end"/>
      </w:r>
    </w:p>
    <w:p w14:paraId="6D1CDD77" w14:textId="7040CD4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11.4.6.2.2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_Toc145321553 \h </w:instrText>
      </w:r>
      <w:r>
        <w:fldChar w:fldCharType="separate"/>
      </w:r>
      <w:r>
        <w:t>246</w:t>
      </w:r>
      <w:r>
        <w:fldChar w:fldCharType="end"/>
      </w:r>
    </w:p>
    <w:p w14:paraId="076921CF" w14:textId="20AA4CE4" w:rsidR="002665E3" w:rsidRDefault="002665E3">
      <w:pPr>
        <w:pStyle w:val="TOC4"/>
        <w:rPr>
          <w:rFonts w:asciiTheme="minorHAnsi" w:eastAsiaTheme="minorEastAsia" w:hAnsiTheme="minorHAnsi" w:cstheme="minorBidi"/>
          <w:kern w:val="2"/>
          <w:sz w:val="22"/>
          <w:szCs w:val="22"/>
          <w:lang w:eastAsia="en-GB"/>
          <w14:ligatures w14:val="standardContextual"/>
        </w:rPr>
      </w:pPr>
      <w:r>
        <w:t>11.4.6.3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_Toc145321554 \h </w:instrText>
      </w:r>
      <w:r>
        <w:fldChar w:fldCharType="separate"/>
      </w:r>
      <w:r>
        <w:t>247</w:t>
      </w:r>
      <w:r>
        <w:fldChar w:fldCharType="end"/>
      </w:r>
    </w:p>
    <w:p w14:paraId="6742B42D" w14:textId="645E1C11"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en-CA"/>
        </w:rPr>
        <w:t>11.4.7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_Toc145321555 \h </w:instrText>
      </w:r>
      <w:r>
        <w:fldChar w:fldCharType="separate"/>
      </w:r>
      <w:r>
        <w:t>247</w:t>
      </w:r>
      <w:r>
        <w:fldChar w:fldCharType="end"/>
      </w:r>
    </w:p>
    <w:p w14:paraId="0507021C" w14:textId="4F696AA8" w:rsidR="002665E3" w:rsidRDefault="002665E3">
      <w:pPr>
        <w:pStyle w:val="TOC3"/>
        <w:rPr>
          <w:rFonts w:asciiTheme="minorHAnsi" w:eastAsiaTheme="minorEastAsia" w:hAnsiTheme="minorHAnsi" w:cstheme="minorBidi"/>
          <w:kern w:val="2"/>
          <w:sz w:val="22"/>
          <w:szCs w:val="22"/>
          <w:lang w:eastAsia="en-GB"/>
          <w14:ligatures w14:val="standardContextual"/>
        </w:rPr>
      </w:pPr>
      <w:r>
        <w:t>11.4.8</w:t>
      </w:r>
      <w:r>
        <w:rPr>
          <w:rFonts w:asciiTheme="minorHAnsi" w:eastAsiaTheme="minorEastAsia" w:hAnsiTheme="minorHAnsi" w:cstheme="minorBidi"/>
          <w:kern w:val="2"/>
          <w:sz w:val="22"/>
          <w:szCs w:val="22"/>
          <w:lang w:eastAsia="en-GB"/>
          <w14:ligatures w14:val="standardContextual"/>
        </w:rPr>
        <w:tab/>
      </w:r>
      <w:r>
        <w:t>Test Tolerance for OTA OBUE and OTA SEM</w:t>
      </w:r>
      <w:r>
        <w:tab/>
      </w:r>
      <w:r>
        <w:fldChar w:fldCharType="begin"/>
      </w:r>
      <w:r>
        <w:instrText xml:space="preserve"> PAGEREF _Toc145321556 \h </w:instrText>
      </w:r>
      <w:r>
        <w:fldChar w:fldCharType="separate"/>
      </w:r>
      <w:r>
        <w:t>247</w:t>
      </w:r>
      <w:r>
        <w:fldChar w:fldCharType="end"/>
      </w:r>
    </w:p>
    <w:p w14:paraId="78E8A4E4" w14:textId="3FC3E120" w:rsidR="002665E3" w:rsidRDefault="002665E3">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Out-of-band TRP requirements</w:t>
      </w:r>
      <w:r>
        <w:tab/>
      </w:r>
      <w:r>
        <w:fldChar w:fldCharType="begin"/>
      </w:r>
      <w:r>
        <w:instrText xml:space="preserve"> PAGEREF _Toc145321557 \h </w:instrText>
      </w:r>
      <w:r>
        <w:fldChar w:fldCharType="separate"/>
      </w:r>
      <w:r>
        <w:t>248</w:t>
      </w:r>
      <w:r>
        <w:fldChar w:fldCharType="end"/>
      </w:r>
    </w:p>
    <w:p w14:paraId="100AABED" w14:textId="248CF509" w:rsidR="002665E3" w:rsidRDefault="002665E3">
      <w:pPr>
        <w:pStyle w:val="TOC2"/>
        <w:rPr>
          <w:rFonts w:asciiTheme="minorHAnsi" w:eastAsiaTheme="minorEastAsia" w:hAnsiTheme="minorHAnsi" w:cstheme="minorBidi"/>
          <w:kern w:val="2"/>
          <w:sz w:val="22"/>
          <w:szCs w:val="22"/>
          <w:lang w:eastAsia="en-GB"/>
          <w14:ligatures w14:val="standardContextual"/>
        </w:rPr>
      </w:pPr>
      <w:r>
        <w:t>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_Toc145321558 \h </w:instrText>
      </w:r>
      <w:r>
        <w:fldChar w:fldCharType="separate"/>
      </w:r>
      <w:r>
        <w:t>248</w:t>
      </w:r>
      <w:r>
        <w:fldChar w:fldCharType="end"/>
      </w:r>
    </w:p>
    <w:p w14:paraId="0472688F" w14:textId="7759CA79" w:rsidR="002665E3" w:rsidRDefault="002665E3">
      <w:pPr>
        <w:pStyle w:val="TOC2"/>
        <w:rPr>
          <w:rFonts w:asciiTheme="minorHAnsi" w:eastAsiaTheme="minorEastAsia" w:hAnsiTheme="minorHAnsi" w:cstheme="minorBidi"/>
          <w:kern w:val="2"/>
          <w:sz w:val="22"/>
          <w:szCs w:val="22"/>
          <w:lang w:eastAsia="en-GB"/>
          <w14:ligatures w14:val="standardContextual"/>
        </w:rPr>
      </w:pPr>
      <w:r>
        <w:t>12.2</w:t>
      </w:r>
      <w:r>
        <w:rPr>
          <w:rFonts w:asciiTheme="minorHAnsi" w:eastAsiaTheme="minorEastAsia" w:hAnsiTheme="minorHAnsi" w:cstheme="minorBidi"/>
          <w:kern w:val="2"/>
          <w:sz w:val="22"/>
          <w:szCs w:val="22"/>
          <w:lang w:eastAsia="en-GB"/>
          <w14:ligatures w14:val="standardContextual"/>
        </w:rPr>
        <w:tab/>
      </w:r>
      <w:r>
        <w:t>Transmitter mandatory spurious emissions</w:t>
      </w:r>
      <w:r>
        <w:tab/>
      </w:r>
      <w:r>
        <w:fldChar w:fldCharType="begin"/>
      </w:r>
      <w:r>
        <w:instrText xml:space="preserve"> PAGEREF _Toc145321559 \h </w:instrText>
      </w:r>
      <w:r>
        <w:fldChar w:fldCharType="separate"/>
      </w:r>
      <w:r>
        <w:t>248</w:t>
      </w:r>
      <w:r>
        <w:fldChar w:fldCharType="end"/>
      </w:r>
    </w:p>
    <w:p w14:paraId="3421F809" w14:textId="7B9D4F22" w:rsidR="002665E3" w:rsidRDefault="002665E3">
      <w:pPr>
        <w:pStyle w:val="TOC3"/>
        <w:rPr>
          <w:rFonts w:asciiTheme="minorHAnsi" w:eastAsiaTheme="minorEastAsia" w:hAnsiTheme="minorHAnsi" w:cstheme="minorBidi"/>
          <w:kern w:val="2"/>
          <w:sz w:val="22"/>
          <w:szCs w:val="22"/>
          <w:lang w:eastAsia="en-GB"/>
          <w14:ligatures w14:val="standardContextual"/>
        </w:rPr>
      </w:pPr>
      <w:r>
        <w:t>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_Toc145321560 \h </w:instrText>
      </w:r>
      <w:r>
        <w:fldChar w:fldCharType="separate"/>
      </w:r>
      <w:r>
        <w:t>248</w:t>
      </w:r>
      <w:r>
        <w:fldChar w:fldCharType="end"/>
      </w:r>
    </w:p>
    <w:p w14:paraId="1635530E" w14:textId="58C12592" w:rsidR="002665E3" w:rsidRDefault="002665E3">
      <w:pPr>
        <w:pStyle w:val="TOC3"/>
        <w:rPr>
          <w:rFonts w:asciiTheme="minorHAnsi" w:eastAsiaTheme="minorEastAsia" w:hAnsiTheme="minorHAnsi" w:cstheme="minorBidi"/>
          <w:kern w:val="2"/>
          <w:sz w:val="22"/>
          <w:szCs w:val="22"/>
          <w:lang w:eastAsia="en-GB"/>
          <w14:ligatures w14:val="standardContextual"/>
        </w:rPr>
      </w:pPr>
      <w:r>
        <w:t>12.2.2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_Toc145321561 \h </w:instrText>
      </w:r>
      <w:r>
        <w:fldChar w:fldCharType="separate"/>
      </w:r>
      <w:r>
        <w:t>249</w:t>
      </w:r>
      <w:r>
        <w:fldChar w:fldCharType="end"/>
      </w:r>
    </w:p>
    <w:p w14:paraId="16BFF523" w14:textId="4F89EA3C" w:rsidR="002665E3" w:rsidRDefault="002665E3">
      <w:pPr>
        <w:pStyle w:val="TOC4"/>
        <w:rPr>
          <w:rFonts w:asciiTheme="minorHAnsi" w:eastAsiaTheme="minorEastAsia" w:hAnsiTheme="minorHAnsi" w:cstheme="minorBidi"/>
          <w:kern w:val="2"/>
          <w:sz w:val="22"/>
          <w:szCs w:val="22"/>
          <w:lang w:eastAsia="en-GB"/>
          <w14:ligatures w14:val="standardContextual"/>
        </w:rPr>
      </w:pPr>
      <w:r>
        <w:t>12.2.2.1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_Toc145321562 \h </w:instrText>
      </w:r>
      <w:r>
        <w:fldChar w:fldCharType="separate"/>
      </w:r>
      <w:r>
        <w:t>249</w:t>
      </w:r>
      <w:r>
        <w:fldChar w:fldCharType="end"/>
      </w:r>
    </w:p>
    <w:p w14:paraId="5D2C0A44" w14:textId="73CA4F5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_Toc145321563 \h </w:instrText>
      </w:r>
      <w:r>
        <w:fldChar w:fldCharType="separate"/>
      </w:r>
      <w:r>
        <w:t>249</w:t>
      </w:r>
      <w:r>
        <w:fldChar w:fldCharType="end"/>
      </w:r>
    </w:p>
    <w:p w14:paraId="7D92C8A3" w14:textId="1215BCD1"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_Toc145321564 \h </w:instrText>
      </w:r>
      <w:r>
        <w:fldChar w:fldCharType="separate"/>
      </w:r>
      <w:r>
        <w:t>249</w:t>
      </w:r>
      <w:r>
        <w:fldChar w:fldCharType="end"/>
      </w:r>
    </w:p>
    <w:p w14:paraId="032811AD" w14:textId="466DDA2F" w:rsidR="002665E3" w:rsidRDefault="002665E3">
      <w:pPr>
        <w:pStyle w:val="TOC5"/>
        <w:rPr>
          <w:rFonts w:asciiTheme="minorHAnsi" w:eastAsiaTheme="minorEastAsia" w:hAnsiTheme="minorHAnsi" w:cstheme="minorBidi"/>
          <w:kern w:val="2"/>
          <w:sz w:val="22"/>
          <w:szCs w:val="22"/>
          <w:lang w:eastAsia="en-GB"/>
          <w14:ligatures w14:val="standardContextual"/>
        </w:rPr>
      </w:pPr>
      <w:r>
        <w:t>12.2.2.2.2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_Toc145321565 \h </w:instrText>
      </w:r>
      <w:r>
        <w:fldChar w:fldCharType="separate"/>
      </w:r>
      <w:r>
        <w:t>250</w:t>
      </w:r>
      <w:r>
        <w:fldChar w:fldCharType="end"/>
      </w:r>
    </w:p>
    <w:p w14:paraId="333AC216" w14:textId="235CE9D0" w:rsidR="002665E3" w:rsidRDefault="002665E3">
      <w:pPr>
        <w:pStyle w:val="TOC4"/>
        <w:rPr>
          <w:rFonts w:asciiTheme="minorHAnsi" w:eastAsiaTheme="minorEastAsia" w:hAnsiTheme="minorHAnsi" w:cstheme="minorBidi"/>
          <w:kern w:val="2"/>
          <w:sz w:val="22"/>
          <w:szCs w:val="22"/>
          <w:lang w:eastAsia="en-GB"/>
          <w14:ligatures w14:val="standardContextual"/>
        </w:rPr>
      </w:pPr>
      <w:r>
        <w:t>12.2.2.3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_Toc145321566 \h </w:instrText>
      </w:r>
      <w:r>
        <w:fldChar w:fldCharType="separate"/>
      </w:r>
      <w:r>
        <w:t>250</w:t>
      </w:r>
      <w:r>
        <w:fldChar w:fldCharType="end"/>
      </w:r>
    </w:p>
    <w:p w14:paraId="70348E39" w14:textId="6374011A" w:rsidR="002665E3" w:rsidRDefault="002665E3">
      <w:pPr>
        <w:pStyle w:val="TOC4"/>
        <w:rPr>
          <w:rFonts w:asciiTheme="minorHAnsi" w:eastAsiaTheme="minorEastAsia" w:hAnsiTheme="minorHAnsi" w:cstheme="minorBidi"/>
          <w:kern w:val="2"/>
          <w:sz w:val="22"/>
          <w:szCs w:val="22"/>
          <w:lang w:eastAsia="en-GB"/>
          <w14:ligatures w14:val="standardContextual"/>
        </w:rPr>
      </w:pPr>
      <w:r>
        <w:t>12.2.2.4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_Toc145321567 \h </w:instrText>
      </w:r>
      <w:r>
        <w:fldChar w:fldCharType="separate"/>
      </w:r>
      <w:r>
        <w:t>253</w:t>
      </w:r>
      <w:r>
        <w:fldChar w:fldCharType="end"/>
      </w:r>
    </w:p>
    <w:p w14:paraId="2B411572" w14:textId="411A8A1B" w:rsidR="002665E3" w:rsidRDefault="002665E3">
      <w:pPr>
        <w:pStyle w:val="TOC3"/>
        <w:rPr>
          <w:rFonts w:asciiTheme="minorHAnsi" w:eastAsiaTheme="minorEastAsia" w:hAnsiTheme="minorHAnsi" w:cstheme="minorBidi"/>
          <w:kern w:val="2"/>
          <w:sz w:val="22"/>
          <w:szCs w:val="22"/>
          <w:lang w:eastAsia="en-GB"/>
          <w14:ligatures w14:val="standardContextual"/>
        </w:rPr>
      </w:pPr>
      <w:r>
        <w:t>12.2.3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_Toc145321568 \h </w:instrText>
      </w:r>
      <w:r>
        <w:fldChar w:fldCharType="separate"/>
      </w:r>
      <w:r>
        <w:t>255</w:t>
      </w:r>
      <w:r>
        <w:fldChar w:fldCharType="end"/>
      </w:r>
    </w:p>
    <w:p w14:paraId="7AE09040" w14:textId="5E3D8D20"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12.2.3.1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_Toc145321569 \h </w:instrText>
      </w:r>
      <w:r>
        <w:fldChar w:fldCharType="separate"/>
      </w:r>
      <w:r>
        <w:t>255</w:t>
      </w:r>
      <w:r>
        <w:fldChar w:fldCharType="end"/>
      </w:r>
    </w:p>
    <w:p w14:paraId="140ADF4A" w14:textId="4216BB0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12.2.3.2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_Toc145321570 \h </w:instrText>
      </w:r>
      <w:r>
        <w:fldChar w:fldCharType="separate"/>
      </w:r>
      <w:r>
        <w:t>255</w:t>
      </w:r>
      <w:r>
        <w:fldChar w:fldCharType="end"/>
      </w:r>
    </w:p>
    <w:p w14:paraId="0024CD10" w14:textId="2FDBF94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12.2.3.2.1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_Toc145321571 \h </w:instrText>
      </w:r>
      <w:r>
        <w:fldChar w:fldCharType="separate"/>
      </w:r>
      <w:r>
        <w:t>255</w:t>
      </w:r>
      <w:r>
        <w:fldChar w:fldCharType="end"/>
      </w:r>
    </w:p>
    <w:p w14:paraId="1EDB949D" w14:textId="00CE7CF9"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12.2.3.2.2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_Toc145321572 \h </w:instrText>
      </w:r>
      <w:r>
        <w:fldChar w:fldCharType="separate"/>
      </w:r>
      <w:r>
        <w:t>255</w:t>
      </w:r>
      <w:r>
        <w:fldChar w:fldCharType="end"/>
      </w:r>
    </w:p>
    <w:p w14:paraId="68E10E8B" w14:textId="115E096E" w:rsidR="002665E3" w:rsidRDefault="002665E3">
      <w:pPr>
        <w:pStyle w:val="TOC4"/>
        <w:rPr>
          <w:rFonts w:asciiTheme="minorHAnsi" w:eastAsiaTheme="minorEastAsia" w:hAnsiTheme="minorHAnsi" w:cstheme="minorBidi"/>
          <w:kern w:val="2"/>
          <w:sz w:val="22"/>
          <w:szCs w:val="22"/>
          <w:lang w:eastAsia="en-GB"/>
          <w14:ligatures w14:val="standardContextual"/>
        </w:rPr>
      </w:pPr>
      <w:r>
        <w:t>12.2.3.3</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_Toc145321573 \h </w:instrText>
      </w:r>
      <w:r>
        <w:fldChar w:fldCharType="separate"/>
      </w:r>
      <w:r>
        <w:t>255</w:t>
      </w:r>
      <w:r>
        <w:fldChar w:fldCharType="end"/>
      </w:r>
    </w:p>
    <w:p w14:paraId="1CF7EBFA" w14:textId="40190140" w:rsidR="002665E3" w:rsidRDefault="002665E3">
      <w:pPr>
        <w:pStyle w:val="TOC3"/>
        <w:rPr>
          <w:rFonts w:asciiTheme="minorHAnsi" w:eastAsiaTheme="minorEastAsia" w:hAnsiTheme="minorHAnsi" w:cstheme="minorBidi"/>
          <w:kern w:val="2"/>
          <w:sz w:val="22"/>
          <w:szCs w:val="22"/>
          <w:lang w:eastAsia="en-GB"/>
          <w14:ligatures w14:val="standardContextual"/>
        </w:rPr>
      </w:pPr>
      <w:r>
        <w:t>12.2.4</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_Toc145321574 \h </w:instrText>
      </w:r>
      <w:r>
        <w:fldChar w:fldCharType="separate"/>
      </w:r>
      <w:r>
        <w:t>256</w:t>
      </w:r>
      <w:r>
        <w:fldChar w:fldCharType="end"/>
      </w:r>
    </w:p>
    <w:p w14:paraId="6E248480" w14:textId="393CF51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12.2.4.1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_Toc145321575 \h </w:instrText>
      </w:r>
      <w:r>
        <w:fldChar w:fldCharType="separate"/>
      </w:r>
      <w:r>
        <w:t>256</w:t>
      </w:r>
      <w:r>
        <w:fldChar w:fldCharType="end"/>
      </w:r>
    </w:p>
    <w:p w14:paraId="09FC0290" w14:textId="3B2AE7AC"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12.2.4.2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_Toc145321576 \h </w:instrText>
      </w:r>
      <w:r>
        <w:fldChar w:fldCharType="separate"/>
      </w:r>
      <w:r>
        <w:t>257</w:t>
      </w:r>
      <w:r>
        <w:fldChar w:fldCharType="end"/>
      </w:r>
    </w:p>
    <w:p w14:paraId="23FAFCB2" w14:textId="37251C4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12.2.4.2.1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_Toc145321577 \h </w:instrText>
      </w:r>
      <w:r>
        <w:fldChar w:fldCharType="separate"/>
      </w:r>
      <w:r>
        <w:t>257</w:t>
      </w:r>
      <w:r>
        <w:fldChar w:fldCharType="end"/>
      </w:r>
    </w:p>
    <w:p w14:paraId="6EBCFCD9" w14:textId="0C3E6E7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12.2.4.2.2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_Toc145321578 \h </w:instrText>
      </w:r>
      <w:r>
        <w:fldChar w:fldCharType="separate"/>
      </w:r>
      <w:r>
        <w:t>257</w:t>
      </w:r>
      <w:r>
        <w:fldChar w:fldCharType="end"/>
      </w:r>
    </w:p>
    <w:p w14:paraId="633CF5E9" w14:textId="5FF5C121" w:rsidR="002665E3" w:rsidRDefault="002665E3">
      <w:pPr>
        <w:pStyle w:val="TOC4"/>
        <w:rPr>
          <w:rFonts w:asciiTheme="minorHAnsi" w:eastAsiaTheme="minorEastAsia" w:hAnsiTheme="minorHAnsi" w:cstheme="minorBidi"/>
          <w:kern w:val="2"/>
          <w:sz w:val="22"/>
          <w:szCs w:val="22"/>
          <w:lang w:eastAsia="en-GB"/>
          <w14:ligatures w14:val="standardContextual"/>
        </w:rPr>
      </w:pPr>
      <w:r>
        <w:t>12.2.4.3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_Toc145321579 \h </w:instrText>
      </w:r>
      <w:r>
        <w:fldChar w:fldCharType="separate"/>
      </w:r>
      <w:r>
        <w:t>257</w:t>
      </w:r>
      <w:r>
        <w:fldChar w:fldCharType="end"/>
      </w:r>
    </w:p>
    <w:p w14:paraId="34B2C6D5" w14:textId="663C15FE" w:rsidR="002665E3" w:rsidRDefault="002665E3">
      <w:pPr>
        <w:pStyle w:val="TOC3"/>
        <w:rPr>
          <w:rFonts w:asciiTheme="minorHAnsi" w:eastAsiaTheme="minorEastAsia" w:hAnsiTheme="minorHAnsi" w:cstheme="minorBidi"/>
          <w:kern w:val="2"/>
          <w:sz w:val="22"/>
          <w:szCs w:val="22"/>
          <w:lang w:eastAsia="en-GB"/>
          <w14:ligatures w14:val="standardContextual"/>
        </w:rPr>
      </w:pPr>
      <w:r>
        <w:t>12.2.5</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_Toc145321580 \h </w:instrText>
      </w:r>
      <w:r>
        <w:fldChar w:fldCharType="separate"/>
      </w:r>
      <w:r>
        <w:t>259</w:t>
      </w:r>
      <w:r>
        <w:fldChar w:fldCharType="end"/>
      </w:r>
    </w:p>
    <w:p w14:paraId="4982B564" w14:textId="774F4354" w:rsidR="002665E3" w:rsidRDefault="002665E3">
      <w:pPr>
        <w:pStyle w:val="TOC3"/>
        <w:rPr>
          <w:rFonts w:asciiTheme="minorHAnsi" w:eastAsiaTheme="minorEastAsia" w:hAnsiTheme="minorHAnsi" w:cstheme="minorBidi"/>
          <w:kern w:val="2"/>
          <w:sz w:val="22"/>
          <w:szCs w:val="22"/>
          <w:lang w:eastAsia="en-GB"/>
          <w14:ligatures w14:val="standardContextual"/>
        </w:rPr>
      </w:pPr>
      <w:r>
        <w:t>12.2.6</w:t>
      </w:r>
      <w:r>
        <w:rPr>
          <w:rFonts w:asciiTheme="minorHAnsi" w:eastAsiaTheme="minorEastAsia" w:hAnsiTheme="minorHAnsi" w:cstheme="minorBidi"/>
          <w:kern w:val="2"/>
          <w:sz w:val="22"/>
          <w:szCs w:val="22"/>
          <w:lang w:eastAsia="en-GB"/>
          <w14:ligatures w14:val="standardContextual"/>
        </w:rPr>
        <w:tab/>
      </w:r>
      <w:r>
        <w:t>Test Tolerance for OTA TX spurious emissions</w:t>
      </w:r>
      <w:r>
        <w:tab/>
      </w:r>
      <w:r>
        <w:fldChar w:fldCharType="begin"/>
      </w:r>
      <w:r>
        <w:instrText xml:space="preserve"> PAGEREF _Toc145321581 \h </w:instrText>
      </w:r>
      <w:r>
        <w:fldChar w:fldCharType="separate"/>
      </w:r>
      <w:r>
        <w:t>260</w:t>
      </w:r>
      <w:r>
        <w:fldChar w:fldCharType="end"/>
      </w:r>
    </w:p>
    <w:p w14:paraId="36759944" w14:textId="14AA0F85" w:rsidR="002665E3" w:rsidRDefault="002665E3">
      <w:pPr>
        <w:pStyle w:val="TOC2"/>
        <w:rPr>
          <w:rFonts w:asciiTheme="minorHAnsi" w:eastAsiaTheme="minorEastAsia" w:hAnsiTheme="minorHAnsi" w:cstheme="minorBidi"/>
          <w:kern w:val="2"/>
          <w:sz w:val="22"/>
          <w:szCs w:val="22"/>
          <w:lang w:eastAsia="en-GB"/>
          <w14:ligatures w14:val="standardContextual"/>
        </w:rPr>
      </w:pPr>
      <w:r>
        <w:t>12.3</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_Toc145321582 \h </w:instrText>
      </w:r>
      <w:r>
        <w:fldChar w:fldCharType="separate"/>
      </w:r>
      <w:r>
        <w:t>260</w:t>
      </w:r>
      <w:r>
        <w:fldChar w:fldCharType="end"/>
      </w:r>
    </w:p>
    <w:p w14:paraId="58859AAC" w14:textId="5C18C892" w:rsidR="002665E3" w:rsidRDefault="002665E3">
      <w:pPr>
        <w:pStyle w:val="TOC3"/>
        <w:rPr>
          <w:rFonts w:asciiTheme="minorHAnsi" w:eastAsiaTheme="minorEastAsia" w:hAnsiTheme="minorHAnsi" w:cstheme="minorBidi"/>
          <w:kern w:val="2"/>
          <w:sz w:val="22"/>
          <w:szCs w:val="22"/>
          <w:lang w:eastAsia="en-GB"/>
          <w14:ligatures w14:val="standardContextual"/>
        </w:rPr>
      </w:pPr>
      <w:r>
        <w:t>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_Toc145321583 \h </w:instrText>
      </w:r>
      <w:r>
        <w:fldChar w:fldCharType="separate"/>
      </w:r>
      <w:r>
        <w:t>260</w:t>
      </w:r>
      <w:r>
        <w:fldChar w:fldCharType="end"/>
      </w:r>
    </w:p>
    <w:p w14:paraId="188B9194" w14:textId="0B5D2611" w:rsidR="002665E3" w:rsidRDefault="002665E3">
      <w:pPr>
        <w:pStyle w:val="TOC3"/>
        <w:rPr>
          <w:rFonts w:asciiTheme="minorHAnsi" w:eastAsiaTheme="minorEastAsia" w:hAnsiTheme="minorHAnsi" w:cstheme="minorBidi"/>
          <w:kern w:val="2"/>
          <w:sz w:val="22"/>
          <w:szCs w:val="22"/>
          <w:lang w:eastAsia="en-GB"/>
          <w14:ligatures w14:val="standardContextual"/>
        </w:rPr>
      </w:pPr>
      <w:r>
        <w:t>12.3.2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_Toc145321584 \h </w:instrText>
      </w:r>
      <w:r>
        <w:fldChar w:fldCharType="separate"/>
      </w:r>
      <w:r>
        <w:t>260</w:t>
      </w:r>
      <w:r>
        <w:fldChar w:fldCharType="end"/>
      </w:r>
    </w:p>
    <w:p w14:paraId="3D5C8D1E" w14:textId="07CA2E4E" w:rsidR="002665E3" w:rsidRDefault="002665E3">
      <w:pPr>
        <w:pStyle w:val="TOC4"/>
        <w:rPr>
          <w:rFonts w:asciiTheme="minorHAnsi" w:eastAsiaTheme="minorEastAsia" w:hAnsiTheme="minorHAnsi" w:cstheme="minorBidi"/>
          <w:kern w:val="2"/>
          <w:sz w:val="22"/>
          <w:szCs w:val="22"/>
          <w:lang w:eastAsia="en-GB"/>
          <w14:ligatures w14:val="standardContextual"/>
        </w:rPr>
      </w:pPr>
      <w:r>
        <w:t>12.3.2.1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_Toc145321585 \h </w:instrText>
      </w:r>
      <w:r>
        <w:fldChar w:fldCharType="separate"/>
      </w:r>
      <w:r>
        <w:t>260</w:t>
      </w:r>
      <w:r>
        <w:fldChar w:fldCharType="end"/>
      </w:r>
    </w:p>
    <w:p w14:paraId="229E9423" w14:textId="1F35EBC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_Toc145321586 \h </w:instrText>
      </w:r>
      <w:r>
        <w:fldChar w:fldCharType="separate"/>
      </w:r>
      <w:r>
        <w:t>260</w:t>
      </w:r>
      <w:r>
        <w:fldChar w:fldCharType="end"/>
      </w:r>
    </w:p>
    <w:p w14:paraId="38A5CD32" w14:textId="40B673F9" w:rsidR="002665E3" w:rsidRDefault="002665E3">
      <w:pPr>
        <w:pStyle w:val="TOC5"/>
        <w:rPr>
          <w:rFonts w:asciiTheme="minorHAnsi" w:eastAsiaTheme="minorEastAsia" w:hAnsiTheme="minorHAnsi" w:cstheme="minorBidi"/>
          <w:kern w:val="2"/>
          <w:sz w:val="22"/>
          <w:szCs w:val="22"/>
          <w:lang w:eastAsia="en-GB"/>
          <w14:ligatures w14:val="standardContextual"/>
        </w:rPr>
      </w:pPr>
      <w:r>
        <w:t>12.3.2.2.1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_Toc145321587 \h </w:instrText>
      </w:r>
      <w:r>
        <w:fldChar w:fldCharType="separate"/>
      </w:r>
      <w:r>
        <w:t>260</w:t>
      </w:r>
      <w:r>
        <w:fldChar w:fldCharType="end"/>
      </w:r>
    </w:p>
    <w:p w14:paraId="4BBDBFC5" w14:textId="6287051F" w:rsidR="002665E3" w:rsidRDefault="002665E3">
      <w:pPr>
        <w:pStyle w:val="TOC5"/>
        <w:rPr>
          <w:rFonts w:asciiTheme="minorHAnsi" w:eastAsiaTheme="minorEastAsia" w:hAnsiTheme="minorHAnsi" w:cstheme="minorBidi"/>
          <w:kern w:val="2"/>
          <w:sz w:val="22"/>
          <w:szCs w:val="22"/>
          <w:lang w:eastAsia="en-GB"/>
          <w14:ligatures w14:val="standardContextual"/>
        </w:rPr>
      </w:pPr>
      <w:r>
        <w:t>12.3.2.2.2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_Toc145321588 \h </w:instrText>
      </w:r>
      <w:r>
        <w:fldChar w:fldCharType="separate"/>
      </w:r>
      <w:r>
        <w:t>261</w:t>
      </w:r>
      <w:r>
        <w:fldChar w:fldCharType="end"/>
      </w:r>
    </w:p>
    <w:p w14:paraId="4972C2C8" w14:textId="4F66D423"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12.3.</w:t>
      </w:r>
      <w:r>
        <w:t>2</w:t>
      </w:r>
      <w:r>
        <w:rPr>
          <w:lang w:eastAsia="sv-SE"/>
        </w:rPr>
        <w:t>.3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_Toc145321589 \h </w:instrText>
      </w:r>
      <w:r>
        <w:fldChar w:fldCharType="separate"/>
      </w:r>
      <w:r>
        <w:t>261</w:t>
      </w:r>
      <w:r>
        <w:fldChar w:fldCharType="end"/>
      </w:r>
    </w:p>
    <w:p w14:paraId="52A740CE" w14:textId="088FDD89" w:rsidR="002665E3" w:rsidRDefault="002665E3">
      <w:pPr>
        <w:pStyle w:val="TOC3"/>
        <w:rPr>
          <w:rFonts w:asciiTheme="minorHAnsi" w:eastAsiaTheme="minorEastAsia" w:hAnsiTheme="minorHAnsi" w:cstheme="minorBidi"/>
          <w:kern w:val="2"/>
          <w:sz w:val="22"/>
          <w:szCs w:val="22"/>
          <w:lang w:eastAsia="en-GB"/>
          <w14:ligatures w14:val="standardContextual"/>
        </w:rPr>
      </w:pPr>
      <w:r>
        <w:t>12.3.3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_Toc145321590 \h </w:instrText>
      </w:r>
      <w:r>
        <w:fldChar w:fldCharType="separate"/>
      </w:r>
      <w:r>
        <w:t>264</w:t>
      </w:r>
      <w:r>
        <w:fldChar w:fldCharType="end"/>
      </w:r>
    </w:p>
    <w:p w14:paraId="756E09FB" w14:textId="003CA429" w:rsidR="002665E3" w:rsidRDefault="002665E3">
      <w:pPr>
        <w:pStyle w:val="TOC3"/>
        <w:rPr>
          <w:rFonts w:asciiTheme="minorHAnsi" w:eastAsiaTheme="minorEastAsia" w:hAnsiTheme="minorHAnsi" w:cstheme="minorBidi"/>
          <w:kern w:val="2"/>
          <w:sz w:val="22"/>
          <w:szCs w:val="22"/>
          <w:lang w:eastAsia="en-GB"/>
          <w14:ligatures w14:val="standardContextual"/>
        </w:rPr>
      </w:pPr>
      <w:r>
        <w:t>12.3.4</w:t>
      </w:r>
      <w:r>
        <w:rPr>
          <w:rFonts w:asciiTheme="minorHAnsi" w:eastAsiaTheme="minorEastAsia" w:hAnsiTheme="minorHAnsi" w:cstheme="minorBidi"/>
          <w:kern w:val="2"/>
          <w:sz w:val="22"/>
          <w:szCs w:val="22"/>
          <w:lang w:eastAsia="en-GB"/>
          <w14:ligatures w14:val="standardContextual"/>
        </w:rPr>
        <w:tab/>
      </w:r>
      <w:r>
        <w:t>Test Tolerance for OTA RX spurious emissions</w:t>
      </w:r>
      <w:r>
        <w:tab/>
      </w:r>
      <w:r>
        <w:fldChar w:fldCharType="begin"/>
      </w:r>
      <w:r>
        <w:instrText xml:space="preserve"> PAGEREF _Toc145321591 \h </w:instrText>
      </w:r>
      <w:r>
        <w:fldChar w:fldCharType="separate"/>
      </w:r>
      <w:r>
        <w:t>265</w:t>
      </w:r>
      <w:r>
        <w:fldChar w:fldCharType="end"/>
      </w:r>
    </w:p>
    <w:p w14:paraId="1981D8A6" w14:textId="729EA9DA" w:rsidR="002665E3" w:rsidRDefault="002665E3">
      <w:pPr>
        <w:pStyle w:val="TOC2"/>
        <w:rPr>
          <w:rFonts w:asciiTheme="minorHAnsi" w:eastAsiaTheme="minorEastAsia" w:hAnsiTheme="minorHAnsi" w:cstheme="minorBidi"/>
          <w:kern w:val="2"/>
          <w:sz w:val="22"/>
          <w:szCs w:val="22"/>
          <w:lang w:eastAsia="en-GB"/>
          <w14:ligatures w14:val="standardContextual"/>
        </w:rPr>
      </w:pPr>
      <w:r>
        <w:t>12.4</w:t>
      </w:r>
      <w:r>
        <w:rPr>
          <w:rFonts w:asciiTheme="minorHAnsi" w:eastAsiaTheme="minorEastAsia" w:hAnsiTheme="minorHAnsi" w:cstheme="minorBidi"/>
          <w:kern w:val="2"/>
          <w:sz w:val="22"/>
          <w:szCs w:val="22"/>
          <w:lang w:eastAsia="en-GB"/>
          <w14:ligatures w14:val="standardContextual"/>
        </w:rPr>
        <w:tab/>
      </w:r>
      <w:r>
        <w:t>Additional (co-existence) spurious emissions</w:t>
      </w:r>
      <w:r>
        <w:tab/>
      </w:r>
      <w:r>
        <w:fldChar w:fldCharType="begin"/>
      </w:r>
      <w:r>
        <w:instrText xml:space="preserve"> PAGEREF _Toc145321592 \h </w:instrText>
      </w:r>
      <w:r>
        <w:fldChar w:fldCharType="separate"/>
      </w:r>
      <w:r>
        <w:t>265</w:t>
      </w:r>
      <w:r>
        <w:fldChar w:fldCharType="end"/>
      </w:r>
    </w:p>
    <w:p w14:paraId="25611287" w14:textId="120685DE" w:rsidR="002665E3" w:rsidRDefault="002665E3">
      <w:pPr>
        <w:pStyle w:val="TOC3"/>
        <w:rPr>
          <w:rFonts w:asciiTheme="minorHAnsi" w:eastAsiaTheme="minorEastAsia" w:hAnsiTheme="minorHAnsi" w:cstheme="minorBidi"/>
          <w:kern w:val="2"/>
          <w:sz w:val="22"/>
          <w:szCs w:val="22"/>
          <w:lang w:eastAsia="en-GB"/>
          <w14:ligatures w14:val="standardContextual"/>
        </w:rPr>
      </w:pPr>
      <w:r>
        <w:t>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_Toc145321593 \h </w:instrText>
      </w:r>
      <w:r>
        <w:fldChar w:fldCharType="separate"/>
      </w:r>
      <w:r>
        <w:t>265</w:t>
      </w:r>
      <w:r>
        <w:fldChar w:fldCharType="end"/>
      </w:r>
    </w:p>
    <w:p w14:paraId="18107DB1" w14:textId="15075122" w:rsidR="002665E3" w:rsidRDefault="002665E3">
      <w:pPr>
        <w:pStyle w:val="TOC3"/>
        <w:rPr>
          <w:rFonts w:asciiTheme="minorHAnsi" w:eastAsiaTheme="minorEastAsia" w:hAnsiTheme="minorHAnsi" w:cstheme="minorBidi"/>
          <w:kern w:val="2"/>
          <w:sz w:val="22"/>
          <w:szCs w:val="22"/>
          <w:lang w:eastAsia="en-GB"/>
          <w14:ligatures w14:val="standardContextual"/>
        </w:rPr>
      </w:pPr>
      <w:r>
        <w:lastRenderedPageBreak/>
        <w:t>12.4.2</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_Toc145321594 \h </w:instrText>
      </w:r>
      <w:r>
        <w:fldChar w:fldCharType="separate"/>
      </w:r>
      <w:r>
        <w:t>266</w:t>
      </w:r>
      <w:r>
        <w:fldChar w:fldCharType="end"/>
      </w:r>
    </w:p>
    <w:p w14:paraId="4BB2AF10" w14:textId="49EBE537"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_Toc145321595 \h </w:instrText>
      </w:r>
      <w:r>
        <w:fldChar w:fldCharType="separate"/>
      </w:r>
      <w:r>
        <w:t>266</w:t>
      </w:r>
      <w:r>
        <w:fldChar w:fldCharType="end"/>
      </w:r>
    </w:p>
    <w:p w14:paraId="20F2E8C2" w14:textId="7F51F94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12.4.2.2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_Toc145321596 \h </w:instrText>
      </w:r>
      <w:r>
        <w:fldChar w:fldCharType="separate"/>
      </w:r>
      <w:r>
        <w:t>266</w:t>
      </w:r>
      <w:r>
        <w:fldChar w:fldCharType="end"/>
      </w:r>
    </w:p>
    <w:p w14:paraId="21D81C31" w14:textId="55A4AE7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12.4.2.2.1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_Toc145321597 \h </w:instrText>
      </w:r>
      <w:r>
        <w:fldChar w:fldCharType="separate"/>
      </w:r>
      <w:r>
        <w:t>266</w:t>
      </w:r>
      <w:r>
        <w:fldChar w:fldCharType="end"/>
      </w:r>
    </w:p>
    <w:p w14:paraId="7ABE42BD" w14:textId="6FBDDE0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12.4.2.2.2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_Toc145321598 \h </w:instrText>
      </w:r>
      <w:r>
        <w:fldChar w:fldCharType="separate"/>
      </w:r>
      <w:r>
        <w:t>266</w:t>
      </w:r>
      <w:r>
        <w:fldChar w:fldCharType="end"/>
      </w:r>
    </w:p>
    <w:p w14:paraId="70133CAD" w14:textId="38E3F6D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12.4.2.3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_Toc145321599 \h </w:instrText>
      </w:r>
      <w:r>
        <w:fldChar w:fldCharType="separate"/>
      </w:r>
      <w:r>
        <w:t>266</w:t>
      </w:r>
      <w:r>
        <w:fldChar w:fldCharType="end"/>
      </w:r>
    </w:p>
    <w:p w14:paraId="2D0BA7F8" w14:textId="2A115A75" w:rsidR="002665E3" w:rsidRDefault="002665E3">
      <w:pPr>
        <w:pStyle w:val="TOC3"/>
        <w:rPr>
          <w:rFonts w:asciiTheme="minorHAnsi" w:eastAsiaTheme="minorEastAsia" w:hAnsiTheme="minorHAnsi" w:cstheme="minorBidi"/>
          <w:kern w:val="2"/>
          <w:sz w:val="22"/>
          <w:szCs w:val="22"/>
          <w:lang w:eastAsia="en-GB"/>
          <w14:ligatures w14:val="standardContextual"/>
        </w:rPr>
      </w:pPr>
      <w:r>
        <w:t>12.4.3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_Toc145321600 \h </w:instrText>
      </w:r>
      <w:r>
        <w:fldChar w:fldCharType="separate"/>
      </w:r>
      <w:r>
        <w:t>267</w:t>
      </w:r>
      <w:r>
        <w:fldChar w:fldCharType="end"/>
      </w:r>
    </w:p>
    <w:p w14:paraId="333796F5" w14:textId="14E701A4" w:rsidR="002665E3" w:rsidRDefault="002665E3">
      <w:pPr>
        <w:pStyle w:val="TOC3"/>
        <w:rPr>
          <w:rFonts w:asciiTheme="minorHAnsi" w:eastAsiaTheme="minorEastAsia" w:hAnsiTheme="minorHAnsi" w:cstheme="minorBidi"/>
          <w:kern w:val="2"/>
          <w:sz w:val="22"/>
          <w:szCs w:val="22"/>
          <w:lang w:eastAsia="en-GB"/>
          <w14:ligatures w14:val="standardContextual"/>
        </w:rPr>
      </w:pPr>
      <w:r>
        <w:t>12.4.4</w:t>
      </w:r>
      <w:r>
        <w:rPr>
          <w:rFonts w:asciiTheme="minorHAnsi" w:eastAsiaTheme="minorEastAsia" w:hAnsiTheme="minorHAnsi" w:cstheme="minorBidi"/>
          <w:kern w:val="2"/>
          <w:sz w:val="22"/>
          <w:szCs w:val="22"/>
          <w:lang w:eastAsia="en-GB"/>
          <w14:ligatures w14:val="standardContextual"/>
        </w:rPr>
        <w:tab/>
      </w:r>
      <w:r>
        <w:t>Test Tolerance for additional spurious emissions requirements</w:t>
      </w:r>
      <w:r>
        <w:tab/>
      </w:r>
      <w:r>
        <w:fldChar w:fldCharType="begin"/>
      </w:r>
      <w:r>
        <w:instrText xml:space="preserve"> PAGEREF _Toc145321601 \h </w:instrText>
      </w:r>
      <w:r>
        <w:fldChar w:fldCharType="separate"/>
      </w:r>
      <w:r>
        <w:t>268</w:t>
      </w:r>
      <w:r>
        <w:fldChar w:fldCharType="end"/>
      </w:r>
    </w:p>
    <w:p w14:paraId="76A701E1" w14:textId="72572894" w:rsidR="002665E3" w:rsidRDefault="002665E3">
      <w:pPr>
        <w:pStyle w:val="TOC1"/>
        <w:rPr>
          <w:rFonts w:asciiTheme="minorHAnsi" w:eastAsiaTheme="minorEastAsia" w:hAnsiTheme="minorHAnsi" w:cstheme="minorBidi"/>
          <w:kern w:val="2"/>
          <w:szCs w:val="22"/>
          <w:lang w:eastAsia="en-GB"/>
          <w14:ligatures w14:val="standardContextual"/>
        </w:rPr>
      </w:pPr>
      <w:r>
        <w:t>13</w:t>
      </w:r>
      <w:r>
        <w:rPr>
          <w:rFonts w:asciiTheme="minorHAnsi" w:eastAsiaTheme="minorEastAsia" w:hAnsiTheme="minorHAnsi" w:cstheme="minorBidi"/>
          <w:kern w:val="2"/>
          <w:szCs w:val="22"/>
          <w:lang w:eastAsia="en-GB"/>
          <w14:ligatures w14:val="standardContextual"/>
        </w:rPr>
        <w:tab/>
      </w:r>
      <w:r>
        <w:t>Co-location requirements</w:t>
      </w:r>
      <w:r>
        <w:tab/>
      </w:r>
      <w:r>
        <w:fldChar w:fldCharType="begin"/>
      </w:r>
      <w:r>
        <w:instrText xml:space="preserve"> PAGEREF _Toc145321602 \h </w:instrText>
      </w:r>
      <w:r>
        <w:fldChar w:fldCharType="separate"/>
      </w:r>
      <w:r>
        <w:t>268</w:t>
      </w:r>
      <w:r>
        <w:fldChar w:fldCharType="end"/>
      </w:r>
    </w:p>
    <w:p w14:paraId="7FFFFC83" w14:textId="41D040E0"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_Toc145321603 \h </w:instrText>
      </w:r>
      <w:r>
        <w:fldChar w:fldCharType="separate"/>
      </w:r>
      <w:r>
        <w:t>268</w:t>
      </w:r>
      <w:r>
        <w:fldChar w:fldCharType="end"/>
      </w:r>
    </w:p>
    <w:p w14:paraId="1A871D76" w14:textId="3C6377C8" w:rsidR="002665E3" w:rsidRDefault="002665E3">
      <w:pPr>
        <w:pStyle w:val="TOC2"/>
        <w:rPr>
          <w:rFonts w:asciiTheme="minorHAnsi" w:eastAsiaTheme="minorEastAsia" w:hAnsiTheme="minorHAnsi" w:cstheme="minorBidi"/>
          <w:kern w:val="2"/>
          <w:sz w:val="22"/>
          <w:szCs w:val="22"/>
          <w:lang w:eastAsia="en-GB"/>
          <w14:ligatures w14:val="standardContextual"/>
        </w:rPr>
      </w:pPr>
      <w:r>
        <w:t>13.2</w:t>
      </w:r>
      <w:r>
        <w:rPr>
          <w:rFonts w:asciiTheme="minorHAnsi" w:eastAsiaTheme="minorEastAsia" w:hAnsiTheme="minorHAnsi" w:cstheme="minorBidi"/>
          <w:kern w:val="2"/>
          <w:sz w:val="22"/>
          <w:szCs w:val="22"/>
          <w:lang w:eastAsia="en-GB"/>
          <w14:ligatures w14:val="standardContextual"/>
        </w:rPr>
        <w:tab/>
      </w:r>
      <w:r>
        <w:t xml:space="preserve">OTA transmitter </w:t>
      </w:r>
      <w:r w:rsidRPr="00756DDD">
        <w:rPr>
          <w:lang w:val="en-US"/>
        </w:rPr>
        <w:t>OFF power</w:t>
      </w:r>
      <w:r>
        <w:tab/>
      </w:r>
      <w:r>
        <w:fldChar w:fldCharType="begin"/>
      </w:r>
      <w:r>
        <w:instrText xml:space="preserve"> PAGEREF _Toc145321604 \h </w:instrText>
      </w:r>
      <w:r>
        <w:fldChar w:fldCharType="separate"/>
      </w:r>
      <w:r>
        <w:t>268</w:t>
      </w:r>
      <w:r>
        <w:fldChar w:fldCharType="end"/>
      </w:r>
    </w:p>
    <w:p w14:paraId="4C81F2AF" w14:textId="6B566C20" w:rsidR="002665E3" w:rsidRDefault="002665E3">
      <w:pPr>
        <w:pStyle w:val="TOC3"/>
        <w:rPr>
          <w:rFonts w:asciiTheme="minorHAnsi" w:eastAsiaTheme="minorEastAsia" w:hAnsiTheme="minorHAnsi" w:cstheme="minorBidi"/>
          <w:kern w:val="2"/>
          <w:sz w:val="22"/>
          <w:szCs w:val="22"/>
          <w:lang w:eastAsia="en-GB"/>
          <w14:ligatures w14:val="standardContextual"/>
        </w:rPr>
      </w:pPr>
      <w:r>
        <w:t>13.2.1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_Toc145321605 \h </w:instrText>
      </w:r>
      <w:r>
        <w:fldChar w:fldCharType="separate"/>
      </w:r>
      <w:r>
        <w:t>268</w:t>
      </w:r>
      <w:r>
        <w:fldChar w:fldCharType="end"/>
      </w:r>
    </w:p>
    <w:p w14:paraId="304813F8" w14:textId="1AA01AF5" w:rsidR="002665E3" w:rsidRDefault="002665E3">
      <w:pPr>
        <w:pStyle w:val="TOC3"/>
        <w:rPr>
          <w:rFonts w:asciiTheme="minorHAnsi" w:eastAsiaTheme="minorEastAsia" w:hAnsiTheme="minorHAnsi" w:cstheme="minorBidi"/>
          <w:kern w:val="2"/>
          <w:sz w:val="22"/>
          <w:szCs w:val="22"/>
          <w:lang w:eastAsia="en-GB"/>
          <w14:ligatures w14:val="standardContextual"/>
        </w:rPr>
      </w:pPr>
      <w:r>
        <w:t>13.2.2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_Toc145321606 \h </w:instrText>
      </w:r>
      <w:r>
        <w:fldChar w:fldCharType="separate"/>
      </w:r>
      <w:r>
        <w:t>269</w:t>
      </w:r>
      <w:r>
        <w:fldChar w:fldCharType="end"/>
      </w:r>
    </w:p>
    <w:p w14:paraId="5832D640" w14:textId="6764BAB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_Toc145321607 \h </w:instrText>
      </w:r>
      <w:r>
        <w:fldChar w:fldCharType="separate"/>
      </w:r>
      <w:r>
        <w:t>269</w:t>
      </w:r>
      <w:r>
        <w:fldChar w:fldCharType="end"/>
      </w:r>
    </w:p>
    <w:p w14:paraId="31524831" w14:textId="1A49DD4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_Toc145321608 \h </w:instrText>
      </w:r>
      <w:r>
        <w:fldChar w:fldCharType="separate"/>
      </w:r>
      <w:r>
        <w:t>269</w:t>
      </w:r>
      <w:r>
        <w:fldChar w:fldCharType="end"/>
      </w:r>
    </w:p>
    <w:p w14:paraId="3CA84BB4" w14:textId="6FFFBDAB"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_Toc145321609 \h </w:instrText>
      </w:r>
      <w:r>
        <w:fldChar w:fldCharType="separate"/>
      </w:r>
      <w:r>
        <w:t>269</w:t>
      </w:r>
      <w:r>
        <w:fldChar w:fldCharType="end"/>
      </w:r>
    </w:p>
    <w:p w14:paraId="1F6D124F" w14:textId="318BA0BF"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measurement</w:t>
      </w:r>
      <w:r>
        <w:tab/>
      </w:r>
      <w:r>
        <w:fldChar w:fldCharType="begin"/>
      </w:r>
      <w:r>
        <w:instrText xml:space="preserve"> PAGEREF _Toc145321610 \h </w:instrText>
      </w:r>
      <w:r>
        <w:fldChar w:fldCharType="separate"/>
      </w:r>
      <w:r>
        <w:t>269</w:t>
      </w:r>
      <w:r>
        <w:fldChar w:fldCharType="end"/>
      </w:r>
    </w:p>
    <w:p w14:paraId="366412FA" w14:textId="19C9EE9A" w:rsidR="002665E3" w:rsidRDefault="002665E3">
      <w:pPr>
        <w:pStyle w:val="TOC4"/>
        <w:rPr>
          <w:rFonts w:asciiTheme="minorHAnsi" w:eastAsiaTheme="minorEastAsia" w:hAnsiTheme="minorHAnsi" w:cstheme="minorBidi"/>
          <w:kern w:val="2"/>
          <w:sz w:val="22"/>
          <w:szCs w:val="22"/>
          <w:lang w:eastAsia="en-GB"/>
          <w14:ligatures w14:val="standardContextual"/>
        </w:rPr>
      </w:pPr>
      <w:r>
        <w:t>13</w:t>
      </w:r>
      <w:r>
        <w:rPr>
          <w:lang w:eastAsia="sv-SE"/>
        </w:rPr>
        <w:t>.2.2.3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_Toc145321611 \h </w:instrText>
      </w:r>
      <w:r>
        <w:fldChar w:fldCharType="separate"/>
      </w:r>
      <w:r>
        <w:t>270</w:t>
      </w:r>
      <w:r>
        <w:fldChar w:fldCharType="end"/>
      </w:r>
    </w:p>
    <w:p w14:paraId="3838D617" w14:textId="2C8EDD73" w:rsidR="002665E3" w:rsidRDefault="002665E3">
      <w:pPr>
        <w:pStyle w:val="TOC3"/>
        <w:rPr>
          <w:rFonts w:asciiTheme="minorHAnsi" w:eastAsiaTheme="minorEastAsia" w:hAnsiTheme="minorHAnsi" w:cstheme="minorBidi"/>
          <w:kern w:val="2"/>
          <w:sz w:val="22"/>
          <w:szCs w:val="22"/>
          <w:lang w:eastAsia="en-GB"/>
          <w14:ligatures w14:val="standardContextual"/>
        </w:rPr>
      </w:pPr>
      <w:r>
        <w:t>13.2.3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_Toc145321612 \h </w:instrText>
      </w:r>
      <w:r>
        <w:fldChar w:fldCharType="separate"/>
      </w:r>
      <w:r>
        <w:t>271</w:t>
      </w:r>
      <w:r>
        <w:fldChar w:fldCharType="end"/>
      </w:r>
    </w:p>
    <w:p w14:paraId="7779FEF4" w14:textId="6EAAEDDD" w:rsidR="002665E3" w:rsidRDefault="002665E3">
      <w:pPr>
        <w:pStyle w:val="TOC3"/>
        <w:rPr>
          <w:rFonts w:asciiTheme="minorHAnsi" w:eastAsiaTheme="minorEastAsia" w:hAnsiTheme="minorHAnsi" w:cstheme="minorBidi"/>
          <w:kern w:val="2"/>
          <w:sz w:val="22"/>
          <w:szCs w:val="22"/>
          <w:lang w:eastAsia="en-GB"/>
          <w14:ligatures w14:val="standardContextual"/>
        </w:rPr>
      </w:pPr>
      <w:r>
        <w:t>13.2.4</w:t>
      </w:r>
      <w:r>
        <w:rPr>
          <w:rFonts w:asciiTheme="minorHAnsi" w:eastAsiaTheme="minorEastAsia" w:hAnsiTheme="minorHAnsi" w:cstheme="minorBidi"/>
          <w:kern w:val="2"/>
          <w:sz w:val="22"/>
          <w:szCs w:val="22"/>
          <w:lang w:eastAsia="en-GB"/>
          <w14:ligatures w14:val="standardContextual"/>
        </w:rPr>
        <w:tab/>
      </w:r>
      <w:r>
        <w:rPr>
          <w:lang w:eastAsia="zh-CN"/>
        </w:rPr>
        <w:t>Test Tolerance for OTA TX OFF power</w:t>
      </w:r>
      <w:r>
        <w:tab/>
      </w:r>
      <w:r>
        <w:fldChar w:fldCharType="begin"/>
      </w:r>
      <w:r>
        <w:instrText xml:space="preserve"> PAGEREF _Toc145321613 \h </w:instrText>
      </w:r>
      <w:r>
        <w:fldChar w:fldCharType="separate"/>
      </w:r>
      <w:r>
        <w:t>271</w:t>
      </w:r>
      <w:r>
        <w:fldChar w:fldCharType="end"/>
      </w:r>
    </w:p>
    <w:p w14:paraId="1E36C53D" w14:textId="6C102E15" w:rsidR="002665E3" w:rsidRDefault="002665E3">
      <w:pPr>
        <w:pStyle w:val="TOC2"/>
        <w:rPr>
          <w:rFonts w:asciiTheme="minorHAnsi" w:eastAsiaTheme="minorEastAsia" w:hAnsiTheme="minorHAnsi" w:cstheme="minorBidi"/>
          <w:kern w:val="2"/>
          <w:sz w:val="22"/>
          <w:szCs w:val="22"/>
          <w:lang w:eastAsia="en-GB"/>
          <w14:ligatures w14:val="standardContextual"/>
        </w:rPr>
      </w:pPr>
      <w:r>
        <w:t>1</w:t>
      </w:r>
      <w:r w:rsidRPr="00756DDD">
        <w:rPr>
          <w:lang w:val="en-US"/>
        </w:rPr>
        <w:t>3</w:t>
      </w:r>
      <w:r>
        <w:t>.3</w:t>
      </w:r>
      <w:r>
        <w:rPr>
          <w:rFonts w:asciiTheme="minorHAnsi" w:eastAsiaTheme="minorEastAsia" w:hAnsiTheme="minorHAnsi" w:cstheme="minorBidi"/>
          <w:kern w:val="2"/>
          <w:sz w:val="22"/>
          <w:szCs w:val="22"/>
          <w:lang w:eastAsia="en-GB"/>
          <w14:ligatures w14:val="standardContextual"/>
        </w:rPr>
        <w:tab/>
      </w:r>
      <w:r>
        <w:t>OTA co-location spurious emissions</w:t>
      </w:r>
      <w:r>
        <w:tab/>
      </w:r>
      <w:r>
        <w:fldChar w:fldCharType="begin"/>
      </w:r>
      <w:r>
        <w:instrText xml:space="preserve"> PAGEREF _Toc145321614 \h </w:instrText>
      </w:r>
      <w:r>
        <w:fldChar w:fldCharType="separate"/>
      </w:r>
      <w:r>
        <w:t>271</w:t>
      </w:r>
      <w:r>
        <w:fldChar w:fldCharType="end"/>
      </w:r>
    </w:p>
    <w:p w14:paraId="36396C88" w14:textId="4C416650" w:rsidR="002665E3" w:rsidRDefault="002665E3">
      <w:pPr>
        <w:pStyle w:val="TOC3"/>
        <w:rPr>
          <w:rFonts w:asciiTheme="minorHAnsi" w:eastAsiaTheme="minorEastAsia" w:hAnsiTheme="minorHAnsi" w:cstheme="minorBidi"/>
          <w:kern w:val="2"/>
          <w:sz w:val="22"/>
          <w:szCs w:val="22"/>
          <w:lang w:eastAsia="en-GB"/>
          <w14:ligatures w14:val="standardContextual"/>
        </w:rPr>
      </w:pPr>
      <w:r>
        <w:t>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_Toc145321615 \h </w:instrText>
      </w:r>
      <w:r>
        <w:fldChar w:fldCharType="separate"/>
      </w:r>
      <w:r>
        <w:t>271</w:t>
      </w:r>
      <w:r>
        <w:fldChar w:fldCharType="end"/>
      </w:r>
    </w:p>
    <w:p w14:paraId="54058029" w14:textId="6504ABF1" w:rsidR="002665E3" w:rsidRDefault="002665E3">
      <w:pPr>
        <w:pStyle w:val="TOC3"/>
        <w:rPr>
          <w:rFonts w:asciiTheme="minorHAnsi" w:eastAsiaTheme="minorEastAsia" w:hAnsiTheme="minorHAnsi" w:cstheme="minorBidi"/>
          <w:kern w:val="2"/>
          <w:sz w:val="22"/>
          <w:szCs w:val="22"/>
          <w:lang w:eastAsia="en-GB"/>
          <w14:ligatures w14:val="standardContextual"/>
        </w:rPr>
      </w:pPr>
      <w:r>
        <w:t>13.</w:t>
      </w:r>
      <w:r w:rsidRPr="00756DDD">
        <w:rPr>
          <w:lang w:val="en-US"/>
        </w:rPr>
        <w:t>3</w:t>
      </w:r>
      <w:r>
        <w:t>.2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_Toc145321616 \h </w:instrText>
      </w:r>
      <w:r>
        <w:fldChar w:fldCharType="separate"/>
      </w:r>
      <w:r>
        <w:t>271</w:t>
      </w:r>
      <w:r>
        <w:fldChar w:fldCharType="end"/>
      </w:r>
    </w:p>
    <w:p w14:paraId="72128E2B" w14:textId="477F8DDC"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_Toc145321617 \h </w:instrText>
      </w:r>
      <w:r>
        <w:fldChar w:fldCharType="separate"/>
      </w:r>
      <w:r>
        <w:t>271</w:t>
      </w:r>
      <w:r>
        <w:fldChar w:fldCharType="end"/>
      </w:r>
    </w:p>
    <w:p w14:paraId="4CE4E954" w14:textId="145783B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_Toc145321618 \h </w:instrText>
      </w:r>
      <w:r>
        <w:fldChar w:fldCharType="separate"/>
      </w:r>
      <w:r>
        <w:t>272</w:t>
      </w:r>
      <w:r>
        <w:fldChar w:fldCharType="end"/>
      </w:r>
    </w:p>
    <w:p w14:paraId="04D80FF7" w14:textId="75A77F11"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_Toc145321619 \h </w:instrText>
      </w:r>
      <w:r>
        <w:fldChar w:fldCharType="separate"/>
      </w:r>
      <w:r>
        <w:t>272</w:t>
      </w:r>
      <w:r>
        <w:fldChar w:fldCharType="end"/>
      </w:r>
    </w:p>
    <w:p w14:paraId="6FE91F0A" w14:textId="2F14CC82"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13.3.2.2.2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_Toc145321620 \h </w:instrText>
      </w:r>
      <w:r>
        <w:fldChar w:fldCharType="separate"/>
      </w:r>
      <w:r>
        <w:t>272</w:t>
      </w:r>
      <w:r>
        <w:fldChar w:fldCharType="end"/>
      </w:r>
    </w:p>
    <w:p w14:paraId="5D58B832" w14:textId="5205F9DF" w:rsidR="002665E3" w:rsidRDefault="002665E3">
      <w:pPr>
        <w:pStyle w:val="TOC4"/>
        <w:rPr>
          <w:rFonts w:asciiTheme="minorHAnsi" w:eastAsiaTheme="minorEastAsia" w:hAnsiTheme="minorHAnsi" w:cstheme="minorBidi"/>
          <w:kern w:val="2"/>
          <w:sz w:val="22"/>
          <w:szCs w:val="22"/>
          <w:lang w:eastAsia="en-GB"/>
          <w14:ligatures w14:val="standardContextual"/>
        </w:rPr>
      </w:pPr>
      <w:r>
        <w:t>13</w:t>
      </w:r>
      <w:r>
        <w:rPr>
          <w:lang w:eastAsia="sv-SE"/>
        </w:rPr>
        <w:t>.3.2.3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_Toc145321621 \h </w:instrText>
      </w:r>
      <w:r>
        <w:fldChar w:fldCharType="separate"/>
      </w:r>
      <w:r>
        <w:t>272</w:t>
      </w:r>
      <w:r>
        <w:fldChar w:fldCharType="end"/>
      </w:r>
    </w:p>
    <w:p w14:paraId="2F9F2FDB" w14:textId="57015E44" w:rsidR="002665E3" w:rsidRDefault="002665E3">
      <w:pPr>
        <w:pStyle w:val="TOC3"/>
        <w:rPr>
          <w:rFonts w:asciiTheme="minorHAnsi" w:eastAsiaTheme="minorEastAsia" w:hAnsiTheme="minorHAnsi" w:cstheme="minorBidi"/>
          <w:kern w:val="2"/>
          <w:sz w:val="22"/>
          <w:szCs w:val="22"/>
          <w:lang w:eastAsia="en-GB"/>
          <w14:ligatures w14:val="standardContextual"/>
        </w:rPr>
      </w:pPr>
      <w:r>
        <w:t>13.3.3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_Toc145321622 \h </w:instrText>
      </w:r>
      <w:r>
        <w:fldChar w:fldCharType="separate"/>
      </w:r>
      <w:r>
        <w:t>273</w:t>
      </w:r>
      <w:r>
        <w:fldChar w:fldCharType="end"/>
      </w:r>
    </w:p>
    <w:p w14:paraId="08FBA84C" w14:textId="297D7C26" w:rsidR="002665E3" w:rsidRDefault="002665E3">
      <w:pPr>
        <w:pStyle w:val="TOC3"/>
        <w:rPr>
          <w:rFonts w:asciiTheme="minorHAnsi" w:eastAsiaTheme="minorEastAsia" w:hAnsiTheme="minorHAnsi" w:cstheme="minorBidi"/>
          <w:kern w:val="2"/>
          <w:sz w:val="22"/>
          <w:szCs w:val="22"/>
          <w:lang w:eastAsia="en-GB"/>
          <w14:ligatures w14:val="standardContextual"/>
        </w:rPr>
      </w:pPr>
      <w:r>
        <w:t>13.3.4</w:t>
      </w:r>
      <w:r>
        <w:rPr>
          <w:rFonts w:asciiTheme="minorHAnsi" w:eastAsiaTheme="minorEastAsia" w:hAnsiTheme="minorHAnsi" w:cstheme="minorBidi"/>
          <w:kern w:val="2"/>
          <w:sz w:val="22"/>
          <w:szCs w:val="22"/>
          <w:lang w:eastAsia="en-GB"/>
          <w14:ligatures w14:val="standardContextual"/>
        </w:rPr>
        <w:tab/>
      </w:r>
      <w:r>
        <w:rPr>
          <w:lang w:eastAsia="zh-CN"/>
        </w:rPr>
        <w:t>Test Tolerance co-location spurious emissions</w:t>
      </w:r>
      <w:r>
        <w:tab/>
      </w:r>
      <w:r>
        <w:fldChar w:fldCharType="begin"/>
      </w:r>
      <w:r>
        <w:instrText xml:space="preserve"> PAGEREF _Toc145321623 \h </w:instrText>
      </w:r>
      <w:r>
        <w:fldChar w:fldCharType="separate"/>
      </w:r>
      <w:r>
        <w:t>274</w:t>
      </w:r>
      <w:r>
        <w:fldChar w:fldCharType="end"/>
      </w:r>
    </w:p>
    <w:p w14:paraId="397426E1" w14:textId="6DDFF8FC" w:rsidR="002665E3" w:rsidRDefault="002665E3">
      <w:pPr>
        <w:pStyle w:val="TOC2"/>
        <w:rPr>
          <w:rFonts w:asciiTheme="minorHAnsi" w:eastAsiaTheme="minorEastAsia" w:hAnsiTheme="minorHAnsi" w:cstheme="minorBidi"/>
          <w:kern w:val="2"/>
          <w:sz w:val="22"/>
          <w:szCs w:val="22"/>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_Toc145321624 \h </w:instrText>
      </w:r>
      <w:r>
        <w:fldChar w:fldCharType="separate"/>
      </w:r>
      <w:r>
        <w:t>274</w:t>
      </w:r>
      <w:r>
        <w:fldChar w:fldCharType="end"/>
      </w:r>
    </w:p>
    <w:p w14:paraId="38045337" w14:textId="5D0B6E57" w:rsidR="002665E3" w:rsidRDefault="002665E3">
      <w:pPr>
        <w:pStyle w:val="TOC3"/>
        <w:rPr>
          <w:rFonts w:asciiTheme="minorHAnsi" w:eastAsiaTheme="minorEastAsia" w:hAnsiTheme="minorHAnsi" w:cstheme="minorBidi"/>
          <w:kern w:val="2"/>
          <w:sz w:val="22"/>
          <w:szCs w:val="22"/>
          <w:lang w:eastAsia="en-GB"/>
          <w14:ligatures w14:val="standardContextual"/>
        </w:rPr>
      </w:pPr>
      <w:r>
        <w:t>13.4.1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_Toc145321625 \h </w:instrText>
      </w:r>
      <w:r>
        <w:fldChar w:fldCharType="separate"/>
      </w:r>
      <w:r>
        <w:t>274</w:t>
      </w:r>
      <w:r>
        <w:fldChar w:fldCharType="end"/>
      </w:r>
    </w:p>
    <w:p w14:paraId="18F937C7" w14:textId="71CA2B91" w:rsidR="002665E3" w:rsidRDefault="002665E3">
      <w:pPr>
        <w:pStyle w:val="TOC3"/>
        <w:rPr>
          <w:rFonts w:asciiTheme="minorHAnsi" w:eastAsiaTheme="minorEastAsia" w:hAnsiTheme="minorHAnsi" w:cstheme="minorBidi"/>
          <w:kern w:val="2"/>
          <w:sz w:val="22"/>
          <w:szCs w:val="22"/>
          <w:lang w:eastAsia="en-GB"/>
          <w14:ligatures w14:val="standardContextual"/>
        </w:rPr>
      </w:pPr>
      <w:r>
        <w:t>13.4.2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_Toc145321626 \h </w:instrText>
      </w:r>
      <w:r>
        <w:fldChar w:fldCharType="separate"/>
      </w:r>
      <w:r>
        <w:t>274</w:t>
      </w:r>
      <w:r>
        <w:fldChar w:fldCharType="end"/>
      </w:r>
    </w:p>
    <w:p w14:paraId="2BDD9C1E" w14:textId="5E57C17D"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_Toc145321627 \h </w:instrText>
      </w:r>
      <w:r>
        <w:fldChar w:fldCharType="separate"/>
      </w:r>
      <w:r>
        <w:t>274</w:t>
      </w:r>
      <w:r>
        <w:fldChar w:fldCharType="end"/>
      </w:r>
    </w:p>
    <w:p w14:paraId="6FBB0808" w14:textId="3FCC115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_Toc145321628 \h </w:instrText>
      </w:r>
      <w:r>
        <w:fldChar w:fldCharType="separate"/>
      </w:r>
      <w:r>
        <w:t>274</w:t>
      </w:r>
      <w:r>
        <w:fldChar w:fldCharType="end"/>
      </w:r>
    </w:p>
    <w:p w14:paraId="753012A4" w14:textId="700674EE"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_Toc145321629 \h </w:instrText>
      </w:r>
      <w:r>
        <w:fldChar w:fldCharType="separate"/>
      </w:r>
      <w:r>
        <w:t>274</w:t>
      </w:r>
      <w:r>
        <w:fldChar w:fldCharType="end"/>
      </w:r>
    </w:p>
    <w:p w14:paraId="5048019B" w14:textId="5FA2A69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13.4.2.2.2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_Toc145321630 \h </w:instrText>
      </w:r>
      <w:r>
        <w:fldChar w:fldCharType="separate"/>
      </w:r>
      <w:r>
        <w:t>274</w:t>
      </w:r>
      <w:r>
        <w:fldChar w:fldCharType="end"/>
      </w:r>
    </w:p>
    <w:p w14:paraId="75728407" w14:textId="765F576D" w:rsidR="002665E3" w:rsidRDefault="002665E3">
      <w:pPr>
        <w:pStyle w:val="TOC4"/>
        <w:rPr>
          <w:rFonts w:asciiTheme="minorHAnsi" w:eastAsiaTheme="minorEastAsia" w:hAnsiTheme="minorHAnsi" w:cstheme="minorBidi"/>
          <w:kern w:val="2"/>
          <w:sz w:val="22"/>
          <w:szCs w:val="22"/>
          <w:lang w:eastAsia="en-GB"/>
          <w14:ligatures w14:val="standardContextual"/>
        </w:rPr>
      </w:pPr>
      <w:r>
        <w:t>13</w:t>
      </w:r>
      <w:r>
        <w:rPr>
          <w:lang w:eastAsia="sv-SE"/>
        </w:rPr>
        <w:t>.4.2.3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_Toc145321631 \h </w:instrText>
      </w:r>
      <w:r>
        <w:fldChar w:fldCharType="separate"/>
      </w:r>
      <w:r>
        <w:t>275</w:t>
      </w:r>
      <w:r>
        <w:fldChar w:fldCharType="end"/>
      </w:r>
    </w:p>
    <w:p w14:paraId="453FEFE3" w14:textId="1ABCD850" w:rsidR="002665E3" w:rsidRDefault="002665E3">
      <w:pPr>
        <w:pStyle w:val="TOC3"/>
        <w:rPr>
          <w:rFonts w:asciiTheme="minorHAnsi" w:eastAsiaTheme="minorEastAsia" w:hAnsiTheme="minorHAnsi" w:cstheme="minorBidi"/>
          <w:kern w:val="2"/>
          <w:sz w:val="22"/>
          <w:szCs w:val="22"/>
          <w:lang w:eastAsia="en-GB"/>
          <w14:ligatures w14:val="standardContextual"/>
        </w:rPr>
      </w:pPr>
      <w:r>
        <w:t>13.4.3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_Toc145321632 \h </w:instrText>
      </w:r>
      <w:r>
        <w:fldChar w:fldCharType="separate"/>
      </w:r>
      <w:r>
        <w:t>275</w:t>
      </w:r>
      <w:r>
        <w:fldChar w:fldCharType="end"/>
      </w:r>
    </w:p>
    <w:p w14:paraId="40E2AE4F" w14:textId="2EB24EE1" w:rsidR="002665E3" w:rsidRDefault="002665E3">
      <w:pPr>
        <w:pStyle w:val="TOC3"/>
        <w:rPr>
          <w:rFonts w:asciiTheme="minorHAnsi" w:eastAsiaTheme="minorEastAsia" w:hAnsiTheme="minorHAnsi" w:cstheme="minorBidi"/>
          <w:kern w:val="2"/>
          <w:sz w:val="22"/>
          <w:szCs w:val="22"/>
          <w:lang w:eastAsia="en-GB"/>
          <w14:ligatures w14:val="standardContextual"/>
        </w:rPr>
      </w:pPr>
      <w:r>
        <w:t>13.4.4</w:t>
      </w:r>
      <w:r>
        <w:rPr>
          <w:rFonts w:asciiTheme="minorHAnsi" w:eastAsiaTheme="minorEastAsia" w:hAnsiTheme="minorHAnsi" w:cstheme="minorBidi"/>
          <w:kern w:val="2"/>
          <w:sz w:val="22"/>
          <w:szCs w:val="22"/>
          <w:lang w:eastAsia="en-GB"/>
          <w14:ligatures w14:val="standardContextual"/>
        </w:rPr>
        <w:tab/>
      </w:r>
      <w:r>
        <w:rPr>
          <w:lang w:eastAsia="zh-CN"/>
        </w:rPr>
        <w:t>Test Tolerance co-location spurious emissions</w:t>
      </w:r>
      <w:r>
        <w:tab/>
      </w:r>
      <w:r>
        <w:fldChar w:fldCharType="begin"/>
      </w:r>
      <w:r>
        <w:instrText xml:space="preserve"> PAGEREF _Toc145321633 \h </w:instrText>
      </w:r>
      <w:r>
        <w:fldChar w:fldCharType="separate"/>
      </w:r>
      <w:r>
        <w:t>276</w:t>
      </w:r>
      <w:r>
        <w:fldChar w:fldCharType="end"/>
      </w:r>
    </w:p>
    <w:p w14:paraId="5345D42E" w14:textId="14A38951" w:rsidR="002665E3" w:rsidRDefault="002665E3">
      <w:pPr>
        <w:pStyle w:val="TOC2"/>
        <w:rPr>
          <w:rFonts w:asciiTheme="minorHAnsi" w:eastAsiaTheme="minorEastAsia" w:hAnsiTheme="minorHAnsi" w:cstheme="minorBidi"/>
          <w:kern w:val="2"/>
          <w:sz w:val="22"/>
          <w:szCs w:val="22"/>
          <w:lang w:eastAsia="en-GB"/>
          <w14:ligatures w14:val="standardContextual"/>
        </w:rPr>
      </w:pPr>
      <w:r>
        <w:t>1</w:t>
      </w:r>
      <w:r w:rsidRPr="00756DDD">
        <w:rPr>
          <w:lang w:val="en-US"/>
        </w:rPr>
        <w:t>3</w:t>
      </w:r>
      <w:r>
        <w:t>.5</w:t>
      </w:r>
      <w:r>
        <w:rPr>
          <w:rFonts w:asciiTheme="minorHAnsi" w:eastAsiaTheme="minorEastAsia" w:hAnsiTheme="minorHAnsi" w:cstheme="minorBidi"/>
          <w:kern w:val="2"/>
          <w:sz w:val="22"/>
          <w:szCs w:val="22"/>
          <w:lang w:eastAsia="en-GB"/>
          <w14:ligatures w14:val="standardContextual"/>
        </w:rPr>
        <w:tab/>
      </w:r>
      <w:r>
        <w:t>OTA co-location blocking</w:t>
      </w:r>
      <w:r>
        <w:tab/>
      </w:r>
      <w:r>
        <w:fldChar w:fldCharType="begin"/>
      </w:r>
      <w:r>
        <w:instrText xml:space="preserve"> PAGEREF _Toc145321634 \h </w:instrText>
      </w:r>
      <w:r>
        <w:fldChar w:fldCharType="separate"/>
      </w:r>
      <w:r>
        <w:t>276</w:t>
      </w:r>
      <w:r>
        <w:fldChar w:fldCharType="end"/>
      </w:r>
    </w:p>
    <w:p w14:paraId="38E9CD7E" w14:textId="308EDD5E" w:rsidR="002665E3" w:rsidRDefault="002665E3">
      <w:pPr>
        <w:pStyle w:val="TOC3"/>
        <w:rPr>
          <w:rFonts w:asciiTheme="minorHAnsi" w:eastAsiaTheme="minorEastAsia" w:hAnsiTheme="minorHAnsi" w:cstheme="minorBidi"/>
          <w:kern w:val="2"/>
          <w:sz w:val="22"/>
          <w:szCs w:val="22"/>
          <w:lang w:eastAsia="en-GB"/>
          <w14:ligatures w14:val="standardContextual"/>
        </w:rPr>
      </w:pPr>
      <w:r>
        <w:t>13.5.1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_Toc145321635 \h </w:instrText>
      </w:r>
      <w:r>
        <w:fldChar w:fldCharType="separate"/>
      </w:r>
      <w:r>
        <w:t>276</w:t>
      </w:r>
      <w:r>
        <w:fldChar w:fldCharType="end"/>
      </w:r>
    </w:p>
    <w:p w14:paraId="7C7D1A02" w14:textId="0987912A" w:rsidR="002665E3" w:rsidRDefault="002665E3">
      <w:pPr>
        <w:pStyle w:val="TOC3"/>
        <w:rPr>
          <w:rFonts w:asciiTheme="minorHAnsi" w:eastAsiaTheme="minorEastAsia" w:hAnsiTheme="minorHAnsi" w:cstheme="minorBidi"/>
          <w:kern w:val="2"/>
          <w:sz w:val="22"/>
          <w:szCs w:val="22"/>
          <w:lang w:eastAsia="en-GB"/>
          <w14:ligatures w14:val="standardContextual"/>
        </w:rPr>
      </w:pPr>
      <w:r>
        <w:t>13.5.2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_Toc145321636 \h </w:instrText>
      </w:r>
      <w:r>
        <w:fldChar w:fldCharType="separate"/>
      </w:r>
      <w:r>
        <w:t>276</w:t>
      </w:r>
      <w:r>
        <w:fldChar w:fldCharType="end"/>
      </w:r>
    </w:p>
    <w:p w14:paraId="665BCA9E" w14:textId="7384BB0E"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_Toc145321637 \h </w:instrText>
      </w:r>
      <w:r>
        <w:fldChar w:fldCharType="separate"/>
      </w:r>
      <w:r>
        <w:t>276</w:t>
      </w:r>
      <w:r>
        <w:fldChar w:fldCharType="end"/>
      </w:r>
    </w:p>
    <w:p w14:paraId="6A78EE08" w14:textId="31B4F5B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_Toc145321638 \h </w:instrText>
      </w:r>
      <w:r>
        <w:fldChar w:fldCharType="separate"/>
      </w:r>
      <w:r>
        <w:t>276</w:t>
      </w:r>
      <w:r>
        <w:fldChar w:fldCharType="end"/>
      </w:r>
    </w:p>
    <w:p w14:paraId="3C50928E" w14:textId="2DEAC91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_Toc145321639 \h </w:instrText>
      </w:r>
      <w:r>
        <w:fldChar w:fldCharType="separate"/>
      </w:r>
      <w:r>
        <w:t>276</w:t>
      </w:r>
      <w:r>
        <w:fldChar w:fldCharType="end"/>
      </w:r>
    </w:p>
    <w:p w14:paraId="7A132FC5" w14:textId="28D4D9E8" w:rsidR="002665E3" w:rsidRDefault="002665E3">
      <w:pPr>
        <w:pStyle w:val="TOC5"/>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_Toc145321640 \h </w:instrText>
      </w:r>
      <w:r>
        <w:fldChar w:fldCharType="separate"/>
      </w:r>
      <w:r>
        <w:t>276</w:t>
      </w:r>
      <w:r>
        <w:fldChar w:fldCharType="end"/>
      </w:r>
    </w:p>
    <w:p w14:paraId="4D1C7EC5" w14:textId="6B5333E6" w:rsidR="002665E3" w:rsidRDefault="002665E3">
      <w:pPr>
        <w:pStyle w:val="TOC4"/>
        <w:rPr>
          <w:rFonts w:asciiTheme="minorHAnsi" w:eastAsiaTheme="minorEastAsia" w:hAnsiTheme="minorHAnsi" w:cstheme="minorBidi"/>
          <w:kern w:val="2"/>
          <w:sz w:val="22"/>
          <w:szCs w:val="22"/>
          <w:lang w:eastAsia="en-GB"/>
          <w14:ligatures w14:val="standardContextual"/>
        </w:rPr>
      </w:pPr>
      <w:r>
        <w:t>13</w:t>
      </w:r>
      <w:r>
        <w:rPr>
          <w:lang w:eastAsia="sv-SE"/>
        </w:rPr>
        <w:t>.5.2.3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_Toc145321641 \h </w:instrText>
      </w:r>
      <w:r>
        <w:fldChar w:fldCharType="separate"/>
      </w:r>
      <w:r>
        <w:t>277</w:t>
      </w:r>
      <w:r>
        <w:fldChar w:fldCharType="end"/>
      </w:r>
    </w:p>
    <w:p w14:paraId="59381C1D" w14:textId="402C9399" w:rsidR="002665E3" w:rsidRDefault="002665E3">
      <w:pPr>
        <w:pStyle w:val="TOC3"/>
        <w:rPr>
          <w:rFonts w:asciiTheme="minorHAnsi" w:eastAsiaTheme="minorEastAsia" w:hAnsiTheme="minorHAnsi" w:cstheme="minorBidi"/>
          <w:kern w:val="2"/>
          <w:sz w:val="22"/>
          <w:szCs w:val="22"/>
          <w:lang w:eastAsia="en-GB"/>
          <w14:ligatures w14:val="standardContextual"/>
        </w:rPr>
      </w:pPr>
      <w:r>
        <w:t>13.5.3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_Toc145321642 \h </w:instrText>
      </w:r>
      <w:r>
        <w:fldChar w:fldCharType="separate"/>
      </w:r>
      <w:r>
        <w:t>277</w:t>
      </w:r>
      <w:r>
        <w:fldChar w:fldCharType="end"/>
      </w:r>
    </w:p>
    <w:p w14:paraId="589B687D" w14:textId="38EE2ED2" w:rsidR="002665E3" w:rsidRDefault="002665E3">
      <w:pPr>
        <w:pStyle w:val="TOC3"/>
        <w:rPr>
          <w:rFonts w:asciiTheme="minorHAnsi" w:eastAsiaTheme="minorEastAsia" w:hAnsiTheme="minorHAnsi" w:cstheme="minorBidi"/>
          <w:kern w:val="2"/>
          <w:sz w:val="22"/>
          <w:szCs w:val="22"/>
          <w:lang w:eastAsia="en-GB"/>
          <w14:ligatures w14:val="standardContextual"/>
        </w:rPr>
      </w:pPr>
      <w:r>
        <w:t>13.5.4</w:t>
      </w:r>
      <w:r>
        <w:rPr>
          <w:rFonts w:asciiTheme="minorHAnsi" w:eastAsiaTheme="minorEastAsia" w:hAnsiTheme="minorHAnsi" w:cstheme="minorBidi"/>
          <w:kern w:val="2"/>
          <w:sz w:val="22"/>
          <w:szCs w:val="22"/>
          <w:lang w:eastAsia="en-GB"/>
          <w14:ligatures w14:val="standardContextual"/>
        </w:rPr>
        <w:tab/>
      </w:r>
      <w:r>
        <w:rPr>
          <w:lang w:eastAsia="zh-CN"/>
        </w:rPr>
        <w:t>Test Tolerance for OTA co-location blocking</w:t>
      </w:r>
      <w:r>
        <w:tab/>
      </w:r>
      <w:r>
        <w:fldChar w:fldCharType="begin"/>
      </w:r>
      <w:r>
        <w:instrText xml:space="preserve"> PAGEREF _Toc145321643 \h </w:instrText>
      </w:r>
      <w:r>
        <w:fldChar w:fldCharType="separate"/>
      </w:r>
      <w:r>
        <w:t>278</w:t>
      </w:r>
      <w:r>
        <w:fldChar w:fldCharType="end"/>
      </w:r>
    </w:p>
    <w:p w14:paraId="5D046916" w14:textId="319DDE70" w:rsidR="002665E3" w:rsidRDefault="002665E3">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Out-of-band blocking requirements</w:t>
      </w:r>
      <w:r>
        <w:tab/>
      </w:r>
      <w:r>
        <w:fldChar w:fldCharType="begin"/>
      </w:r>
      <w:r>
        <w:instrText xml:space="preserve"> PAGEREF _Toc145321644 \h </w:instrText>
      </w:r>
      <w:r>
        <w:fldChar w:fldCharType="separate"/>
      </w:r>
      <w:r>
        <w:t>278</w:t>
      </w:r>
      <w:r>
        <w:fldChar w:fldCharType="end"/>
      </w:r>
    </w:p>
    <w:p w14:paraId="0D405D7E" w14:textId="5A3DB217" w:rsidR="002665E3" w:rsidRDefault="002665E3">
      <w:pPr>
        <w:pStyle w:val="TOC2"/>
        <w:rPr>
          <w:rFonts w:asciiTheme="minorHAnsi" w:eastAsiaTheme="minorEastAsia" w:hAnsiTheme="minorHAnsi" w:cstheme="minorBidi"/>
          <w:kern w:val="2"/>
          <w:sz w:val="22"/>
          <w:szCs w:val="22"/>
          <w:lang w:eastAsia="en-GB"/>
          <w14:ligatures w14:val="standardContextual"/>
        </w:rPr>
      </w:pPr>
      <w:r>
        <w:t>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_Toc145321645 \h </w:instrText>
      </w:r>
      <w:r>
        <w:fldChar w:fldCharType="separate"/>
      </w:r>
      <w:r>
        <w:t>278</w:t>
      </w:r>
      <w:r>
        <w:fldChar w:fldCharType="end"/>
      </w:r>
    </w:p>
    <w:p w14:paraId="794F5ED8" w14:textId="67AB7044" w:rsidR="002665E3" w:rsidRDefault="002665E3">
      <w:pPr>
        <w:pStyle w:val="TOC2"/>
        <w:rPr>
          <w:rFonts w:asciiTheme="minorHAnsi" w:eastAsiaTheme="minorEastAsia" w:hAnsiTheme="minorHAnsi" w:cstheme="minorBidi"/>
          <w:kern w:val="2"/>
          <w:sz w:val="22"/>
          <w:szCs w:val="22"/>
          <w:lang w:eastAsia="en-GB"/>
          <w14:ligatures w14:val="standardContextual"/>
        </w:rPr>
      </w:pPr>
      <w:r>
        <w:t>14.2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_Toc145321646 \h </w:instrText>
      </w:r>
      <w:r>
        <w:fldChar w:fldCharType="separate"/>
      </w:r>
      <w:r>
        <w:t>279</w:t>
      </w:r>
      <w:r>
        <w:fldChar w:fldCharType="end"/>
      </w:r>
    </w:p>
    <w:p w14:paraId="74F68DE2" w14:textId="0D0F529C" w:rsidR="002665E3" w:rsidRDefault="002665E3">
      <w:pPr>
        <w:pStyle w:val="TOC3"/>
        <w:rPr>
          <w:rFonts w:asciiTheme="minorHAnsi" w:eastAsiaTheme="minorEastAsia" w:hAnsiTheme="minorHAnsi" w:cstheme="minorBidi"/>
          <w:kern w:val="2"/>
          <w:sz w:val="22"/>
          <w:szCs w:val="22"/>
          <w:lang w:eastAsia="en-GB"/>
          <w14:ligatures w14:val="standardContextual"/>
        </w:rPr>
      </w:pPr>
      <w:r>
        <w:t>14.2.1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_Toc145321647 \h </w:instrText>
      </w:r>
      <w:r>
        <w:fldChar w:fldCharType="separate"/>
      </w:r>
      <w:r>
        <w:t>279</w:t>
      </w:r>
      <w:r>
        <w:fldChar w:fldCharType="end"/>
      </w:r>
    </w:p>
    <w:p w14:paraId="31AE1C66" w14:textId="4DCD378F"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14.2.2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_Toc145321648 \h </w:instrText>
      </w:r>
      <w:r>
        <w:fldChar w:fldCharType="separate"/>
      </w:r>
      <w:r>
        <w:t>279</w:t>
      </w:r>
      <w:r>
        <w:fldChar w:fldCharType="end"/>
      </w:r>
    </w:p>
    <w:p w14:paraId="7F845449" w14:textId="00402EA5"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14.2.2.1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_Toc145321649 \h </w:instrText>
      </w:r>
      <w:r>
        <w:fldChar w:fldCharType="separate"/>
      </w:r>
      <w:r>
        <w:t>279</w:t>
      </w:r>
      <w:r>
        <w:fldChar w:fldCharType="end"/>
      </w:r>
    </w:p>
    <w:p w14:paraId="12A26F8E" w14:textId="40202816"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14.2.2.2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_Toc145321650 \h </w:instrText>
      </w:r>
      <w:r>
        <w:fldChar w:fldCharType="separate"/>
      </w:r>
      <w:r>
        <w:t>279</w:t>
      </w:r>
      <w:r>
        <w:fldChar w:fldCharType="end"/>
      </w:r>
    </w:p>
    <w:p w14:paraId="7C9E57F3" w14:textId="3FCBD807"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en-CA"/>
        </w:rPr>
        <w:t>14.2.3</w:t>
      </w:r>
      <w:r>
        <w:rPr>
          <w:rFonts w:asciiTheme="minorHAnsi" w:eastAsiaTheme="minorEastAsia" w:hAnsiTheme="minorHAnsi" w:cstheme="minorBidi"/>
          <w:kern w:val="2"/>
          <w:sz w:val="22"/>
          <w:szCs w:val="22"/>
          <w:lang w:eastAsia="en-GB"/>
          <w14:ligatures w14:val="standardContextual"/>
        </w:rPr>
        <w:tab/>
      </w:r>
      <w:r>
        <w:rPr>
          <w:lang w:eastAsia="en-CA"/>
        </w:rPr>
        <w:t>MU value derivation, FR1</w:t>
      </w:r>
      <w:r>
        <w:tab/>
      </w:r>
      <w:r>
        <w:fldChar w:fldCharType="begin"/>
      </w:r>
      <w:r>
        <w:instrText xml:space="preserve"> PAGEREF _Toc145321651 \h </w:instrText>
      </w:r>
      <w:r>
        <w:fldChar w:fldCharType="separate"/>
      </w:r>
      <w:r>
        <w:t>280</w:t>
      </w:r>
      <w:r>
        <w:fldChar w:fldCharType="end"/>
      </w:r>
    </w:p>
    <w:p w14:paraId="61A0FC69" w14:textId="5F321A4C"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en-CA"/>
        </w:rPr>
        <w:t>14.2.4</w:t>
      </w:r>
      <w:r>
        <w:rPr>
          <w:rFonts w:asciiTheme="minorHAnsi" w:eastAsiaTheme="minorEastAsia" w:hAnsiTheme="minorHAnsi" w:cstheme="minorBidi"/>
          <w:kern w:val="2"/>
          <w:sz w:val="22"/>
          <w:szCs w:val="22"/>
          <w:lang w:eastAsia="en-GB"/>
          <w14:ligatures w14:val="standardContextual"/>
        </w:rPr>
        <w:tab/>
      </w:r>
      <w:r>
        <w:rPr>
          <w:lang w:eastAsia="en-CA"/>
        </w:rPr>
        <w:t>MU value derivation, FR2</w:t>
      </w:r>
      <w:r>
        <w:tab/>
      </w:r>
      <w:r>
        <w:fldChar w:fldCharType="begin"/>
      </w:r>
      <w:r>
        <w:instrText xml:space="preserve"> PAGEREF _Toc145321652 \h </w:instrText>
      </w:r>
      <w:r>
        <w:fldChar w:fldCharType="separate"/>
      </w:r>
      <w:r>
        <w:t>281</w:t>
      </w:r>
      <w:r>
        <w:fldChar w:fldCharType="end"/>
      </w:r>
    </w:p>
    <w:p w14:paraId="78004127" w14:textId="5DEC228B" w:rsidR="002665E3" w:rsidRDefault="002665E3">
      <w:pPr>
        <w:pStyle w:val="TOC2"/>
        <w:rPr>
          <w:rFonts w:asciiTheme="minorHAnsi" w:eastAsiaTheme="minorEastAsia" w:hAnsiTheme="minorHAnsi" w:cstheme="minorBidi"/>
          <w:kern w:val="2"/>
          <w:sz w:val="22"/>
          <w:szCs w:val="22"/>
          <w:lang w:eastAsia="en-GB"/>
          <w14:ligatures w14:val="standardContextual"/>
        </w:rPr>
      </w:pPr>
      <w:r>
        <w:t>14.3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_Toc145321653 \h </w:instrText>
      </w:r>
      <w:r>
        <w:fldChar w:fldCharType="separate"/>
      </w:r>
      <w:r>
        <w:t>282</w:t>
      </w:r>
      <w:r>
        <w:fldChar w:fldCharType="end"/>
      </w:r>
    </w:p>
    <w:p w14:paraId="3CD05C6B" w14:textId="03B21C3A" w:rsidR="002665E3" w:rsidRDefault="002665E3">
      <w:pPr>
        <w:pStyle w:val="TOC2"/>
        <w:rPr>
          <w:rFonts w:asciiTheme="minorHAnsi" w:eastAsiaTheme="minorEastAsia" w:hAnsiTheme="minorHAnsi" w:cstheme="minorBidi"/>
          <w:kern w:val="2"/>
          <w:sz w:val="22"/>
          <w:szCs w:val="22"/>
          <w:lang w:eastAsia="en-GB"/>
          <w14:ligatures w14:val="standardContextual"/>
        </w:rPr>
      </w:pPr>
      <w:r>
        <w:lastRenderedPageBreak/>
        <w:t>14.4</w:t>
      </w:r>
      <w:r>
        <w:rPr>
          <w:rFonts w:asciiTheme="minorHAnsi" w:eastAsiaTheme="minorEastAsia" w:hAnsiTheme="minorHAnsi" w:cstheme="minorBidi"/>
          <w:kern w:val="2"/>
          <w:sz w:val="22"/>
          <w:szCs w:val="22"/>
          <w:lang w:eastAsia="en-GB"/>
          <w14:ligatures w14:val="standardContextual"/>
        </w:rPr>
        <w:tab/>
      </w:r>
      <w:r>
        <w:t>Test Tolerance for OOB blocking</w:t>
      </w:r>
      <w:r>
        <w:tab/>
      </w:r>
      <w:r>
        <w:fldChar w:fldCharType="begin"/>
      </w:r>
      <w:r>
        <w:instrText xml:space="preserve"> PAGEREF _Toc145321654 \h </w:instrText>
      </w:r>
      <w:r>
        <w:fldChar w:fldCharType="separate"/>
      </w:r>
      <w:r>
        <w:t>282</w:t>
      </w:r>
      <w:r>
        <w:fldChar w:fldCharType="end"/>
      </w:r>
    </w:p>
    <w:p w14:paraId="20765A67" w14:textId="57B9AEE5" w:rsidR="002665E3" w:rsidRDefault="002665E3">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t>Demodulation performance requirements</w:t>
      </w:r>
      <w:r>
        <w:tab/>
      </w:r>
      <w:r>
        <w:fldChar w:fldCharType="begin"/>
      </w:r>
      <w:r>
        <w:instrText xml:space="preserve"> PAGEREF _Toc145321655 \h </w:instrText>
      </w:r>
      <w:r>
        <w:fldChar w:fldCharType="separate"/>
      </w:r>
      <w:r>
        <w:t>282</w:t>
      </w:r>
      <w:r>
        <w:fldChar w:fldCharType="end"/>
      </w:r>
    </w:p>
    <w:p w14:paraId="7776D99C" w14:textId="21012797" w:rsidR="002665E3" w:rsidRDefault="002665E3">
      <w:pPr>
        <w:pStyle w:val="TOC2"/>
        <w:rPr>
          <w:rFonts w:asciiTheme="minorHAnsi" w:eastAsiaTheme="minorEastAsia" w:hAnsiTheme="minorHAnsi" w:cstheme="minorBidi"/>
          <w:kern w:val="2"/>
          <w:sz w:val="22"/>
          <w:szCs w:val="22"/>
          <w:lang w:eastAsia="en-GB"/>
          <w14:ligatures w14:val="standardContextual"/>
        </w:rPr>
      </w:pPr>
      <w:r>
        <w:t>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_Toc145321656 \h </w:instrText>
      </w:r>
      <w:r>
        <w:fldChar w:fldCharType="separate"/>
      </w:r>
      <w:r>
        <w:t>282</w:t>
      </w:r>
      <w:r>
        <w:fldChar w:fldCharType="end"/>
      </w:r>
    </w:p>
    <w:p w14:paraId="25873EB8" w14:textId="00A42BAE" w:rsidR="002665E3" w:rsidRDefault="002665E3">
      <w:pPr>
        <w:pStyle w:val="TOC2"/>
        <w:rPr>
          <w:rFonts w:asciiTheme="minorHAnsi" w:eastAsiaTheme="minorEastAsia" w:hAnsiTheme="minorHAnsi" w:cstheme="minorBidi"/>
          <w:kern w:val="2"/>
          <w:sz w:val="22"/>
          <w:szCs w:val="22"/>
          <w:lang w:eastAsia="en-GB"/>
          <w14:ligatures w14:val="standardContextual"/>
        </w:rPr>
      </w:pPr>
      <w:r>
        <w:t>15.2</w:t>
      </w:r>
      <w:r>
        <w:rPr>
          <w:rFonts w:asciiTheme="minorHAnsi" w:eastAsiaTheme="minorEastAsia" w:hAnsiTheme="minorHAnsi" w:cstheme="minorBidi"/>
          <w:kern w:val="2"/>
          <w:sz w:val="22"/>
          <w:szCs w:val="22"/>
          <w:lang w:eastAsia="en-GB"/>
          <w14:ligatures w14:val="standardContextual"/>
        </w:rPr>
        <w:tab/>
      </w:r>
      <w:r>
        <w:t>BS demodulation requirements feasible OTA</w:t>
      </w:r>
      <w:r>
        <w:tab/>
      </w:r>
      <w:r>
        <w:fldChar w:fldCharType="begin"/>
      </w:r>
      <w:r>
        <w:instrText xml:space="preserve"> PAGEREF _Toc145321657 \h </w:instrText>
      </w:r>
      <w:r>
        <w:fldChar w:fldCharType="separate"/>
      </w:r>
      <w:r>
        <w:t>282</w:t>
      </w:r>
      <w:r>
        <w:fldChar w:fldCharType="end"/>
      </w:r>
    </w:p>
    <w:p w14:paraId="507DD4DC" w14:textId="6FF3B6D4" w:rsidR="002665E3" w:rsidRDefault="002665E3">
      <w:pPr>
        <w:pStyle w:val="TOC2"/>
        <w:rPr>
          <w:rFonts w:asciiTheme="minorHAnsi" w:eastAsiaTheme="minorEastAsia" w:hAnsiTheme="minorHAnsi" w:cstheme="minorBidi"/>
          <w:kern w:val="2"/>
          <w:sz w:val="22"/>
          <w:szCs w:val="22"/>
          <w:lang w:eastAsia="en-GB"/>
          <w14:ligatures w14:val="standardContextual"/>
        </w:rPr>
      </w:pPr>
      <w:r>
        <w:t>15.3</w:t>
      </w:r>
      <w:r>
        <w:rPr>
          <w:rFonts w:asciiTheme="minorHAnsi" w:eastAsiaTheme="minorEastAsia" w:hAnsiTheme="minorHAnsi" w:cstheme="minorBidi"/>
          <w:kern w:val="2"/>
          <w:sz w:val="22"/>
          <w:szCs w:val="22"/>
          <w:lang w:eastAsia="en-GB"/>
          <w14:ligatures w14:val="standardContextual"/>
        </w:rPr>
        <w:tab/>
      </w:r>
      <w:r>
        <w:t>OTA test setup for BS demodulation requirements</w:t>
      </w:r>
      <w:r>
        <w:tab/>
      </w:r>
      <w:r>
        <w:fldChar w:fldCharType="begin"/>
      </w:r>
      <w:r>
        <w:instrText xml:space="preserve"> PAGEREF _Toc145321658 \h </w:instrText>
      </w:r>
      <w:r>
        <w:fldChar w:fldCharType="separate"/>
      </w:r>
      <w:r>
        <w:t>284</w:t>
      </w:r>
      <w:r>
        <w:fldChar w:fldCharType="end"/>
      </w:r>
    </w:p>
    <w:p w14:paraId="065BE8B9" w14:textId="4C06489C" w:rsidR="002665E3" w:rsidRDefault="002665E3">
      <w:pPr>
        <w:pStyle w:val="TOC2"/>
        <w:rPr>
          <w:rFonts w:asciiTheme="minorHAnsi" w:eastAsiaTheme="minorEastAsia" w:hAnsiTheme="minorHAnsi" w:cstheme="minorBidi"/>
          <w:kern w:val="2"/>
          <w:sz w:val="22"/>
          <w:szCs w:val="22"/>
          <w:lang w:eastAsia="en-GB"/>
          <w14:ligatures w14:val="standardContextual"/>
        </w:rPr>
      </w:pPr>
      <w:r>
        <w:t>15.4</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_Toc145321659 \h </w:instrText>
      </w:r>
      <w:r>
        <w:fldChar w:fldCharType="separate"/>
      </w:r>
      <w:r>
        <w:t>285</w:t>
      </w:r>
      <w:r>
        <w:fldChar w:fldCharType="end"/>
      </w:r>
    </w:p>
    <w:p w14:paraId="0EFBAACC" w14:textId="3A347406"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15.4.1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_Toc145321660 \h </w:instrText>
      </w:r>
      <w:r>
        <w:fldChar w:fldCharType="separate"/>
      </w:r>
      <w:r>
        <w:t>285</w:t>
      </w:r>
      <w:r>
        <w:fldChar w:fldCharType="end"/>
      </w:r>
    </w:p>
    <w:p w14:paraId="67D40051" w14:textId="0611253D"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15.4.</w:t>
      </w:r>
      <w: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_Toc145321661 \h </w:instrText>
      </w:r>
      <w:r>
        <w:fldChar w:fldCharType="separate"/>
      </w:r>
      <w:r>
        <w:t>286</w:t>
      </w:r>
      <w:r>
        <w:fldChar w:fldCharType="end"/>
      </w:r>
    </w:p>
    <w:p w14:paraId="4B1D03B5" w14:textId="0EFC5DE4"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_Toc145321662 \h </w:instrText>
      </w:r>
      <w:r>
        <w:fldChar w:fldCharType="separate"/>
      </w:r>
      <w:r>
        <w:t>286</w:t>
      </w:r>
      <w:r>
        <w:fldChar w:fldCharType="end"/>
      </w:r>
    </w:p>
    <w:p w14:paraId="33242041" w14:textId="44A79C3A"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_Toc145321663 \h </w:instrText>
      </w:r>
      <w:r>
        <w:fldChar w:fldCharType="separate"/>
      </w:r>
      <w:r>
        <w:t>286</w:t>
      </w:r>
      <w:r>
        <w:fldChar w:fldCharType="end"/>
      </w:r>
    </w:p>
    <w:p w14:paraId="0BF62DDD" w14:textId="09B41FCF" w:rsidR="002665E3" w:rsidRDefault="002665E3">
      <w:pPr>
        <w:pStyle w:val="TOC3"/>
        <w:rPr>
          <w:rFonts w:asciiTheme="minorHAnsi" w:eastAsiaTheme="minorEastAsia" w:hAnsiTheme="minorHAnsi" w:cstheme="minorBidi"/>
          <w:kern w:val="2"/>
          <w:sz w:val="22"/>
          <w:szCs w:val="22"/>
          <w:lang w:eastAsia="en-GB"/>
          <w14:ligatures w14:val="standardContextual"/>
        </w:rPr>
      </w:pPr>
      <w:r>
        <w:t>15.4.3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_Toc145321664 \h </w:instrText>
      </w:r>
      <w:r>
        <w:fldChar w:fldCharType="separate"/>
      </w:r>
      <w:r>
        <w:t>286</w:t>
      </w:r>
      <w:r>
        <w:fldChar w:fldCharType="end"/>
      </w:r>
    </w:p>
    <w:p w14:paraId="7E4A3F5D" w14:textId="5AFE0019" w:rsidR="002665E3" w:rsidRDefault="002665E3">
      <w:pPr>
        <w:pStyle w:val="TOC2"/>
        <w:rPr>
          <w:rFonts w:asciiTheme="minorHAnsi" w:eastAsiaTheme="minorEastAsia" w:hAnsiTheme="minorHAnsi" w:cstheme="minorBidi"/>
          <w:kern w:val="2"/>
          <w:sz w:val="22"/>
          <w:szCs w:val="22"/>
          <w:lang w:eastAsia="en-GB"/>
          <w14:ligatures w14:val="standardContextual"/>
        </w:rPr>
      </w:pPr>
      <w:r>
        <w:t>15.5</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_Toc145321665 \h </w:instrText>
      </w:r>
      <w:r>
        <w:fldChar w:fldCharType="separate"/>
      </w:r>
      <w:r>
        <w:t>287</w:t>
      </w:r>
      <w:r>
        <w:fldChar w:fldCharType="end"/>
      </w:r>
    </w:p>
    <w:p w14:paraId="016DC8F4" w14:textId="68915A16" w:rsidR="002665E3" w:rsidRDefault="002665E3">
      <w:pPr>
        <w:pStyle w:val="TOC3"/>
        <w:rPr>
          <w:rFonts w:asciiTheme="minorHAnsi" w:eastAsiaTheme="minorEastAsia" w:hAnsiTheme="minorHAnsi" w:cstheme="minorBidi"/>
          <w:kern w:val="2"/>
          <w:sz w:val="22"/>
          <w:szCs w:val="22"/>
          <w:lang w:eastAsia="en-GB"/>
          <w14:ligatures w14:val="standardContextual"/>
        </w:rPr>
      </w:pPr>
      <w:r>
        <w:t>15.5.1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_Toc145321666 \h </w:instrText>
      </w:r>
      <w:r>
        <w:fldChar w:fldCharType="separate"/>
      </w:r>
      <w:r>
        <w:t>287</w:t>
      </w:r>
      <w:r>
        <w:fldChar w:fldCharType="end"/>
      </w:r>
    </w:p>
    <w:p w14:paraId="6BC2D6FC" w14:textId="0F0F169E" w:rsidR="002665E3" w:rsidRDefault="002665E3">
      <w:pPr>
        <w:pStyle w:val="TOC3"/>
        <w:rPr>
          <w:rFonts w:asciiTheme="minorHAnsi" w:eastAsiaTheme="minorEastAsia" w:hAnsiTheme="minorHAnsi" w:cstheme="minorBidi"/>
          <w:kern w:val="2"/>
          <w:sz w:val="22"/>
          <w:szCs w:val="22"/>
          <w:lang w:eastAsia="en-GB"/>
          <w14:ligatures w14:val="standardContextual"/>
        </w:rPr>
      </w:pPr>
      <w:r>
        <w:rPr>
          <w:lang w:eastAsia="sv-SE"/>
        </w:rPr>
        <w:t>15.5.</w:t>
      </w:r>
      <w: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_Toc145321667 \h </w:instrText>
      </w:r>
      <w:r>
        <w:fldChar w:fldCharType="separate"/>
      </w:r>
      <w:r>
        <w:t>287</w:t>
      </w:r>
      <w:r>
        <w:fldChar w:fldCharType="end"/>
      </w:r>
    </w:p>
    <w:p w14:paraId="2CBE710B" w14:textId="58544A21"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_Toc145321668 \h </w:instrText>
      </w:r>
      <w:r>
        <w:fldChar w:fldCharType="separate"/>
      </w:r>
      <w:r>
        <w:t>287</w:t>
      </w:r>
      <w:r>
        <w:fldChar w:fldCharType="end"/>
      </w:r>
    </w:p>
    <w:p w14:paraId="21037CCD" w14:textId="127F0429" w:rsidR="002665E3" w:rsidRDefault="002665E3">
      <w:pPr>
        <w:pStyle w:val="TOC4"/>
        <w:rPr>
          <w:rFonts w:asciiTheme="minorHAnsi" w:eastAsiaTheme="minorEastAsia" w:hAnsiTheme="minorHAnsi" w:cstheme="minorBidi"/>
          <w:kern w:val="2"/>
          <w:sz w:val="22"/>
          <w:szCs w:val="22"/>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_Toc145321669 \h </w:instrText>
      </w:r>
      <w:r>
        <w:fldChar w:fldCharType="separate"/>
      </w:r>
      <w:r>
        <w:t>287</w:t>
      </w:r>
      <w:r>
        <w:fldChar w:fldCharType="end"/>
      </w:r>
    </w:p>
    <w:p w14:paraId="1DD79B18" w14:textId="381EE092" w:rsidR="002665E3" w:rsidRDefault="002665E3">
      <w:pPr>
        <w:pStyle w:val="TOC3"/>
        <w:rPr>
          <w:rFonts w:asciiTheme="minorHAnsi" w:eastAsiaTheme="minorEastAsia" w:hAnsiTheme="minorHAnsi" w:cstheme="minorBidi"/>
          <w:kern w:val="2"/>
          <w:sz w:val="22"/>
          <w:szCs w:val="22"/>
          <w:lang w:eastAsia="en-GB"/>
          <w14:ligatures w14:val="standardContextual"/>
        </w:rPr>
      </w:pPr>
      <w:r>
        <w:t>15.5.3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_Toc145321670 \h </w:instrText>
      </w:r>
      <w:r>
        <w:fldChar w:fldCharType="separate"/>
      </w:r>
      <w:r>
        <w:t>287</w:t>
      </w:r>
      <w:r>
        <w:fldChar w:fldCharType="end"/>
      </w:r>
    </w:p>
    <w:p w14:paraId="73659A4B" w14:textId="35C271F4" w:rsidR="002665E3" w:rsidRDefault="002665E3">
      <w:pPr>
        <w:pStyle w:val="TOC2"/>
        <w:rPr>
          <w:rFonts w:asciiTheme="minorHAnsi" w:eastAsiaTheme="minorEastAsia" w:hAnsiTheme="minorHAnsi" w:cstheme="minorBidi"/>
          <w:kern w:val="2"/>
          <w:sz w:val="22"/>
          <w:szCs w:val="22"/>
          <w:lang w:eastAsia="en-GB"/>
          <w14:ligatures w14:val="standardContextual"/>
        </w:rPr>
      </w:pPr>
      <w:r>
        <w:t>15.6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_Toc145321671 \h </w:instrText>
      </w:r>
      <w:r>
        <w:fldChar w:fldCharType="separate"/>
      </w:r>
      <w:r>
        <w:t>287</w:t>
      </w:r>
      <w:r>
        <w:fldChar w:fldCharType="end"/>
      </w:r>
    </w:p>
    <w:p w14:paraId="1BDD2064" w14:textId="345F39A6" w:rsidR="002665E3" w:rsidRDefault="002665E3">
      <w:pPr>
        <w:pStyle w:val="TOC2"/>
        <w:rPr>
          <w:rFonts w:asciiTheme="minorHAnsi" w:eastAsiaTheme="minorEastAsia" w:hAnsiTheme="minorHAnsi" w:cstheme="minorBidi"/>
          <w:kern w:val="2"/>
          <w:sz w:val="22"/>
          <w:szCs w:val="22"/>
          <w:lang w:eastAsia="en-GB"/>
          <w14:ligatures w14:val="standardContextual"/>
        </w:rPr>
      </w:pPr>
      <w:r>
        <w:t>15.7</w:t>
      </w:r>
      <w:r>
        <w:rPr>
          <w:rFonts w:asciiTheme="minorHAnsi" w:eastAsiaTheme="minorEastAsia" w:hAnsiTheme="minorHAnsi" w:cstheme="minorBidi"/>
          <w:kern w:val="2"/>
          <w:sz w:val="22"/>
          <w:szCs w:val="22"/>
          <w:lang w:eastAsia="en-GB"/>
          <w14:ligatures w14:val="standardContextual"/>
        </w:rPr>
        <w:tab/>
      </w:r>
      <w:r>
        <w:t>Test Tolerance for OTA demodulation requirements</w:t>
      </w:r>
      <w:r>
        <w:tab/>
      </w:r>
      <w:r>
        <w:fldChar w:fldCharType="begin"/>
      </w:r>
      <w:r>
        <w:instrText xml:space="preserve"> PAGEREF _Toc145321672 \h </w:instrText>
      </w:r>
      <w:r>
        <w:fldChar w:fldCharType="separate"/>
      </w:r>
      <w:r>
        <w:t>287</w:t>
      </w:r>
      <w:r>
        <w:fldChar w:fldCharType="end"/>
      </w:r>
    </w:p>
    <w:p w14:paraId="0D305A99" w14:textId="7B4A92D6" w:rsidR="002665E3" w:rsidRDefault="002665E3">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EMC requirements</w:t>
      </w:r>
      <w:r>
        <w:tab/>
      </w:r>
      <w:r>
        <w:fldChar w:fldCharType="begin"/>
      </w:r>
      <w:r>
        <w:instrText xml:space="preserve"> PAGEREF _Toc145321673 \h </w:instrText>
      </w:r>
      <w:r>
        <w:fldChar w:fldCharType="separate"/>
      </w:r>
      <w:r>
        <w:t>288</w:t>
      </w:r>
      <w:r>
        <w:fldChar w:fldCharType="end"/>
      </w:r>
    </w:p>
    <w:p w14:paraId="131050E3" w14:textId="4D1647D1" w:rsidR="002665E3" w:rsidRDefault="002665E3">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BS ports for the EMC purposes</w:t>
      </w:r>
      <w:r>
        <w:tab/>
      </w:r>
      <w:r>
        <w:fldChar w:fldCharType="begin"/>
      </w:r>
      <w:r>
        <w:instrText xml:space="preserve"> PAGEREF _Toc145321674 \h </w:instrText>
      </w:r>
      <w:r>
        <w:fldChar w:fldCharType="separate"/>
      </w:r>
      <w:r>
        <w:t>288</w:t>
      </w:r>
      <w:r>
        <w:fldChar w:fldCharType="end"/>
      </w:r>
    </w:p>
    <w:p w14:paraId="73FBDBDE" w14:textId="44B5980B" w:rsidR="002665E3" w:rsidRDefault="002665E3">
      <w:pPr>
        <w:pStyle w:val="TOC2"/>
        <w:rPr>
          <w:rFonts w:asciiTheme="minorHAnsi" w:eastAsiaTheme="minorEastAsia" w:hAnsiTheme="minorHAnsi" w:cstheme="minorBidi"/>
          <w:kern w:val="2"/>
          <w:sz w:val="22"/>
          <w:szCs w:val="22"/>
          <w:lang w:eastAsia="en-GB"/>
          <w14:ligatures w14:val="standardContextual"/>
        </w:rPr>
      </w:pPr>
      <w:r w:rsidRPr="00756DDD">
        <w:rPr>
          <w:lang w:val="en-US" w:eastAsia="zh-CN"/>
        </w:rPr>
        <w:t>16.2</w:t>
      </w:r>
      <w:r>
        <w:rPr>
          <w:rFonts w:asciiTheme="minorHAnsi" w:eastAsiaTheme="minorEastAsia" w:hAnsiTheme="minorHAnsi" w:cstheme="minorBidi"/>
          <w:kern w:val="2"/>
          <w:sz w:val="22"/>
          <w:szCs w:val="22"/>
          <w:lang w:eastAsia="en-GB"/>
          <w14:ligatures w14:val="standardContextual"/>
        </w:rPr>
        <w:tab/>
      </w:r>
      <w:r>
        <w:rPr>
          <w:lang w:eastAsia="zh-CN"/>
        </w:rPr>
        <w:t>Field strength in EMC chamber</w:t>
      </w:r>
      <w:r>
        <w:tab/>
      </w:r>
      <w:r>
        <w:fldChar w:fldCharType="begin"/>
      </w:r>
      <w:r>
        <w:instrText xml:space="preserve"> PAGEREF _Toc145321675 \h </w:instrText>
      </w:r>
      <w:r>
        <w:fldChar w:fldCharType="separate"/>
      </w:r>
      <w:r>
        <w:t>288</w:t>
      </w:r>
      <w:r>
        <w:fldChar w:fldCharType="end"/>
      </w:r>
    </w:p>
    <w:p w14:paraId="202ED7D3" w14:textId="6EC3EB27" w:rsidR="002665E3" w:rsidRDefault="002665E3">
      <w:pPr>
        <w:pStyle w:val="TOC3"/>
        <w:rPr>
          <w:rFonts w:asciiTheme="minorHAnsi" w:eastAsiaTheme="minorEastAsia" w:hAnsiTheme="minorHAnsi" w:cstheme="minorBidi"/>
          <w:kern w:val="2"/>
          <w:sz w:val="22"/>
          <w:szCs w:val="22"/>
          <w:lang w:eastAsia="en-GB"/>
          <w14:ligatures w14:val="standardContextual"/>
        </w:rPr>
      </w:pPr>
      <w:r w:rsidRPr="00756DDD">
        <w:rPr>
          <w:lang w:val="en-US" w:eastAsia="zh-CN"/>
        </w:rPr>
        <w:t>16</w:t>
      </w:r>
      <w:r w:rsidRPr="00756DDD">
        <w:rPr>
          <w:lang w:val="en-US"/>
        </w:rPr>
        <w:t>.</w:t>
      </w:r>
      <w:r w:rsidRPr="00756DDD">
        <w:rPr>
          <w:lang w:val="en-US" w:eastAsia="zh-CN"/>
        </w:rPr>
        <w:t>2</w:t>
      </w:r>
      <w:r w:rsidRPr="00756DDD">
        <w:rPr>
          <w:lang w:val="en-US"/>
        </w:rPr>
        <w:t>.1</w:t>
      </w:r>
      <w:r>
        <w:rPr>
          <w:rFonts w:asciiTheme="minorHAnsi" w:eastAsiaTheme="minorEastAsia" w:hAnsiTheme="minorHAnsi" w:cstheme="minorBidi"/>
          <w:kern w:val="2"/>
          <w:sz w:val="22"/>
          <w:szCs w:val="22"/>
          <w:lang w:eastAsia="en-GB"/>
          <w14:ligatures w14:val="standardContextual"/>
        </w:rPr>
        <w:tab/>
      </w:r>
      <w:r w:rsidRPr="00756DDD">
        <w:rPr>
          <w:lang w:val="en-US"/>
        </w:rPr>
        <w:t>General</w:t>
      </w:r>
      <w:r>
        <w:tab/>
      </w:r>
      <w:r>
        <w:fldChar w:fldCharType="begin"/>
      </w:r>
      <w:r>
        <w:instrText xml:space="preserve"> PAGEREF _Toc145321676 \h </w:instrText>
      </w:r>
      <w:r>
        <w:fldChar w:fldCharType="separate"/>
      </w:r>
      <w:r>
        <w:t>288</w:t>
      </w:r>
      <w:r>
        <w:fldChar w:fldCharType="end"/>
      </w:r>
    </w:p>
    <w:p w14:paraId="401A7D03" w14:textId="556FAABC" w:rsidR="002665E3" w:rsidRDefault="002665E3">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Conversion between dBm to V/m</w:t>
      </w:r>
      <w:r>
        <w:tab/>
      </w:r>
      <w:r>
        <w:fldChar w:fldCharType="begin"/>
      </w:r>
      <w:r>
        <w:instrText xml:space="preserve"> PAGEREF _Toc145321677 \h </w:instrText>
      </w:r>
      <w:r>
        <w:fldChar w:fldCharType="separate"/>
      </w:r>
      <w:r>
        <w:t>289</w:t>
      </w:r>
      <w:r>
        <w:fldChar w:fldCharType="end"/>
      </w:r>
    </w:p>
    <w:p w14:paraId="533AC13E" w14:textId="3F1DF829" w:rsidR="002665E3" w:rsidRDefault="002665E3">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Protection of measurement equipment</w:t>
      </w:r>
      <w:r>
        <w:tab/>
      </w:r>
      <w:r>
        <w:fldChar w:fldCharType="begin"/>
      </w:r>
      <w:r>
        <w:instrText xml:space="preserve"> PAGEREF _Toc145321678 \h </w:instrText>
      </w:r>
      <w:r>
        <w:fldChar w:fldCharType="separate"/>
      </w:r>
      <w:r>
        <w:t>289</w:t>
      </w:r>
      <w:r>
        <w:fldChar w:fldCharType="end"/>
      </w:r>
    </w:p>
    <w:p w14:paraId="1014499C" w14:textId="1851B994" w:rsidR="002665E3" w:rsidRDefault="002665E3">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Emission requirements</w:t>
      </w:r>
      <w:r>
        <w:tab/>
      </w:r>
      <w:r>
        <w:fldChar w:fldCharType="begin"/>
      </w:r>
      <w:r>
        <w:instrText xml:space="preserve"> PAGEREF _Toc145321679 \h </w:instrText>
      </w:r>
      <w:r>
        <w:fldChar w:fldCharType="separate"/>
      </w:r>
      <w:r>
        <w:t>290</w:t>
      </w:r>
      <w:r>
        <w:fldChar w:fldCharType="end"/>
      </w:r>
    </w:p>
    <w:p w14:paraId="7558903A" w14:textId="2F68E0C1" w:rsidR="002665E3" w:rsidRDefault="002665E3">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Radiated immunity requirements</w:t>
      </w:r>
      <w:r>
        <w:tab/>
      </w:r>
      <w:r>
        <w:fldChar w:fldCharType="begin"/>
      </w:r>
      <w:r>
        <w:instrText xml:space="preserve"> PAGEREF _Toc145321680 \h </w:instrText>
      </w:r>
      <w:r>
        <w:fldChar w:fldCharType="separate"/>
      </w:r>
      <w:r>
        <w:t>291</w:t>
      </w:r>
      <w:r>
        <w:fldChar w:fldCharType="end"/>
      </w:r>
    </w:p>
    <w:p w14:paraId="61A207DD" w14:textId="2B557C56" w:rsidR="002665E3" w:rsidRDefault="002665E3">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_Toc145321681 \h </w:instrText>
      </w:r>
      <w:r>
        <w:fldChar w:fldCharType="separate"/>
      </w:r>
      <w:r>
        <w:t>291</w:t>
      </w:r>
      <w:r>
        <w:fldChar w:fldCharType="end"/>
      </w:r>
    </w:p>
    <w:p w14:paraId="2014A0CC" w14:textId="3FBE308C" w:rsidR="002665E3" w:rsidRDefault="002665E3">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Measurement set-up for testing radiated immunity</w:t>
      </w:r>
      <w:r>
        <w:tab/>
      </w:r>
      <w:r>
        <w:fldChar w:fldCharType="begin"/>
      </w:r>
      <w:r>
        <w:instrText xml:space="preserve"> PAGEREF _Toc145321682 \h </w:instrText>
      </w:r>
      <w:r>
        <w:fldChar w:fldCharType="separate"/>
      </w:r>
      <w:r>
        <w:t>291</w:t>
      </w:r>
      <w:r>
        <w:fldChar w:fldCharType="end"/>
      </w:r>
    </w:p>
    <w:p w14:paraId="52698115" w14:textId="7D22FF31" w:rsidR="002665E3" w:rsidRDefault="002665E3">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 xml:space="preserve">Alternatives to protect </w:t>
      </w:r>
      <w:r w:rsidRPr="00756DDD">
        <w:rPr>
          <w:i/>
          <w:iCs/>
        </w:rPr>
        <w:t>BS type 1-O</w:t>
      </w:r>
      <w:r>
        <w:t xml:space="preserve"> during RI test</w:t>
      </w:r>
      <w:r>
        <w:tab/>
      </w:r>
      <w:r>
        <w:fldChar w:fldCharType="begin"/>
      </w:r>
      <w:r>
        <w:instrText xml:space="preserve"> PAGEREF _Toc145321683 \h </w:instrText>
      </w:r>
      <w:r>
        <w:fldChar w:fldCharType="separate"/>
      </w:r>
      <w:r>
        <w:t>291</w:t>
      </w:r>
      <w:r>
        <w:fldChar w:fldCharType="end"/>
      </w:r>
    </w:p>
    <w:p w14:paraId="3489EDB4" w14:textId="005F8E44" w:rsidR="002665E3" w:rsidRDefault="002665E3">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Exclusion bands</w:t>
      </w:r>
      <w:r>
        <w:tab/>
      </w:r>
      <w:r>
        <w:fldChar w:fldCharType="begin"/>
      </w:r>
      <w:r>
        <w:instrText xml:space="preserve"> PAGEREF _Toc145321684 \h </w:instrText>
      </w:r>
      <w:r>
        <w:fldChar w:fldCharType="separate"/>
      </w:r>
      <w:r>
        <w:t>292</w:t>
      </w:r>
      <w:r>
        <w:fldChar w:fldCharType="end"/>
      </w:r>
    </w:p>
    <w:p w14:paraId="2A70DB86" w14:textId="6C2316A8" w:rsidR="002665E3" w:rsidRDefault="002665E3">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Spatial exclusion</w:t>
      </w:r>
      <w:r>
        <w:tab/>
      </w:r>
      <w:r>
        <w:fldChar w:fldCharType="begin"/>
      </w:r>
      <w:r>
        <w:instrText xml:space="preserve"> PAGEREF _Toc145321685 \h </w:instrText>
      </w:r>
      <w:r>
        <w:fldChar w:fldCharType="separate"/>
      </w:r>
      <w:r>
        <w:t>292</w:t>
      </w:r>
      <w:r>
        <w:fldChar w:fldCharType="end"/>
      </w:r>
    </w:p>
    <w:p w14:paraId="46A261F2" w14:textId="765DE911" w:rsidR="002665E3" w:rsidRDefault="002665E3">
      <w:pPr>
        <w:pStyle w:val="TOC1"/>
        <w:rPr>
          <w:rFonts w:asciiTheme="minorHAnsi" w:eastAsiaTheme="minorEastAsia" w:hAnsiTheme="minorHAnsi" w:cstheme="minorBidi"/>
          <w:kern w:val="2"/>
          <w:szCs w:val="22"/>
          <w:lang w:eastAsia="en-GB"/>
          <w14:ligatures w14:val="standardContextual"/>
        </w:rPr>
      </w:pPr>
      <w:r>
        <w:lastRenderedPageBreak/>
        <w:t>17</w:t>
      </w:r>
      <w:r>
        <w:rPr>
          <w:rFonts w:asciiTheme="minorHAnsi" w:eastAsiaTheme="minorEastAsia" w:hAnsiTheme="minorHAnsi" w:cstheme="minorBidi"/>
          <w:kern w:val="2"/>
          <w:szCs w:val="22"/>
          <w:lang w:eastAsia="en-GB"/>
          <w14:ligatures w14:val="standardContextual"/>
        </w:rPr>
        <w:tab/>
      </w:r>
      <w:r>
        <w:t>Measurement Uncertainty values summary</w:t>
      </w:r>
      <w:r>
        <w:tab/>
      </w:r>
      <w:r>
        <w:fldChar w:fldCharType="begin"/>
      </w:r>
      <w:r>
        <w:instrText xml:space="preserve"> PAGEREF _Toc145321686 \h </w:instrText>
      </w:r>
      <w:r>
        <w:fldChar w:fldCharType="separate"/>
      </w:r>
      <w:r>
        <w:t>294</w:t>
      </w:r>
      <w:r>
        <w:fldChar w:fldCharType="end"/>
      </w:r>
    </w:p>
    <w:p w14:paraId="5E945894" w14:textId="34DF29AF" w:rsidR="002665E3" w:rsidRDefault="002665E3">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Test Tolerance values summary</w:t>
      </w:r>
      <w:r>
        <w:tab/>
      </w:r>
      <w:r>
        <w:fldChar w:fldCharType="begin"/>
      </w:r>
      <w:r>
        <w:instrText xml:space="preserve"> PAGEREF _Toc145321687 \h </w:instrText>
      </w:r>
      <w:r>
        <w:fldChar w:fldCharType="separate"/>
      </w:r>
      <w:r>
        <w:t>297</w:t>
      </w:r>
      <w:r>
        <w:fldChar w:fldCharType="end"/>
      </w:r>
    </w:p>
    <w:p w14:paraId="7C171388" w14:textId="481E8B20" w:rsidR="002665E3" w:rsidRDefault="002665E3">
      <w:pPr>
        <w:pStyle w:val="TOC8"/>
        <w:rPr>
          <w:rFonts w:asciiTheme="minorHAnsi" w:eastAsiaTheme="minorEastAsia" w:hAnsiTheme="minorHAnsi" w:cstheme="minorBidi"/>
          <w:b w:val="0"/>
          <w:kern w:val="2"/>
          <w:szCs w:val="22"/>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_Toc145321688 \h </w:instrText>
      </w:r>
      <w:r>
        <w:fldChar w:fldCharType="separate"/>
      </w:r>
      <w:r>
        <w:t>301</w:t>
      </w:r>
      <w:r>
        <w:fldChar w:fldCharType="end"/>
      </w:r>
    </w:p>
    <w:p w14:paraId="1C554C95" w14:textId="5A58504A"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A.</w:t>
      </w:r>
      <w:r>
        <w:t>1</w:t>
      </w:r>
      <w:r>
        <w:rPr>
          <w:rFonts w:asciiTheme="minorHAnsi" w:eastAsiaTheme="minorEastAsia" w:hAnsiTheme="minorHAnsi" w:cstheme="minorBidi"/>
          <w:kern w:val="2"/>
          <w:szCs w:val="22"/>
          <w:lang w:eastAsia="en-GB"/>
          <w14:ligatures w14:val="standardContextual"/>
        </w:rPr>
        <w:tab/>
      </w:r>
      <w:r>
        <w:t>Indoor Anechoic Chamber</w:t>
      </w:r>
      <w:r>
        <w:tab/>
      </w:r>
      <w:r>
        <w:fldChar w:fldCharType="begin"/>
      </w:r>
      <w:r>
        <w:instrText xml:space="preserve"> PAGEREF _Toc145321689 \h </w:instrText>
      </w:r>
      <w:r>
        <w:fldChar w:fldCharType="separate"/>
      </w:r>
      <w:r>
        <w:t>301</w:t>
      </w:r>
      <w:r>
        <w:fldChar w:fldCharType="end"/>
      </w:r>
    </w:p>
    <w:p w14:paraId="0F67B37E" w14:textId="176AC104"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A.2</w:t>
      </w:r>
      <w:r>
        <w:rPr>
          <w:rFonts w:asciiTheme="minorHAnsi" w:eastAsiaTheme="minorEastAsia" w:hAnsiTheme="minorHAnsi" w:cstheme="minorBidi"/>
          <w:kern w:val="2"/>
          <w:szCs w:val="22"/>
          <w:lang w:eastAsia="en-GB"/>
          <w14:ligatures w14:val="standardContextual"/>
        </w:rPr>
        <w:tab/>
      </w:r>
      <w:r>
        <w:rPr>
          <w:lang w:eastAsia="zh-CN"/>
        </w:rPr>
        <w:t>Compact Antenna Test Range</w:t>
      </w:r>
      <w:r>
        <w:tab/>
      </w:r>
      <w:r>
        <w:fldChar w:fldCharType="begin"/>
      </w:r>
      <w:r>
        <w:instrText xml:space="preserve"> PAGEREF _Toc145321690 \h </w:instrText>
      </w:r>
      <w:r>
        <w:fldChar w:fldCharType="separate"/>
      </w:r>
      <w:r>
        <w:t>303</w:t>
      </w:r>
      <w:r>
        <w:fldChar w:fldCharType="end"/>
      </w:r>
    </w:p>
    <w:p w14:paraId="185DA791" w14:textId="7E4D0728"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A.3</w:t>
      </w:r>
      <w:r>
        <w:rPr>
          <w:rFonts w:asciiTheme="minorHAnsi" w:eastAsiaTheme="minorEastAsia" w:hAnsiTheme="minorHAnsi" w:cstheme="minorBidi"/>
          <w:kern w:val="2"/>
          <w:szCs w:val="22"/>
          <w:lang w:eastAsia="en-GB"/>
          <w14:ligatures w14:val="standardContextual"/>
        </w:rPr>
        <w:tab/>
      </w:r>
      <w:r>
        <w:rPr>
          <w:lang w:eastAsia="zh-CN"/>
        </w:rPr>
        <w:t>Near Field Test Range</w:t>
      </w:r>
      <w:r>
        <w:tab/>
      </w:r>
      <w:r>
        <w:fldChar w:fldCharType="begin"/>
      </w:r>
      <w:r>
        <w:instrText xml:space="preserve"> PAGEREF _Toc145321691 \h </w:instrText>
      </w:r>
      <w:r>
        <w:fldChar w:fldCharType="separate"/>
      </w:r>
      <w:r>
        <w:t>306</w:t>
      </w:r>
      <w:r>
        <w:fldChar w:fldCharType="end"/>
      </w:r>
    </w:p>
    <w:p w14:paraId="5BF22164" w14:textId="73AF71B6" w:rsidR="002665E3" w:rsidRDefault="002665E3">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One Dimensional Compact Range</w:t>
      </w:r>
      <w:r>
        <w:tab/>
      </w:r>
      <w:r>
        <w:fldChar w:fldCharType="begin"/>
      </w:r>
      <w:r>
        <w:instrText xml:space="preserve"> PAGEREF _Toc145321692 \h </w:instrText>
      </w:r>
      <w:r>
        <w:fldChar w:fldCharType="separate"/>
      </w:r>
      <w:r>
        <w:t>309</w:t>
      </w:r>
      <w:r>
        <w:fldChar w:fldCharType="end"/>
      </w:r>
    </w:p>
    <w:p w14:paraId="72F7F09C" w14:textId="69214B56"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A.</w:t>
      </w:r>
      <w:r>
        <w:t>5</w:t>
      </w:r>
      <w:r>
        <w:rPr>
          <w:rFonts w:asciiTheme="minorHAnsi" w:eastAsiaTheme="minorEastAsia" w:hAnsiTheme="minorHAnsi" w:cstheme="minorBidi"/>
          <w:kern w:val="2"/>
          <w:szCs w:val="22"/>
          <w:lang w:eastAsia="en-GB"/>
          <w14:ligatures w14:val="standardContextual"/>
        </w:rPr>
        <w:tab/>
      </w:r>
      <w:r>
        <w:t>General Chamber</w:t>
      </w:r>
      <w:r>
        <w:tab/>
      </w:r>
      <w:r>
        <w:fldChar w:fldCharType="begin"/>
      </w:r>
      <w:r>
        <w:instrText xml:space="preserve"> PAGEREF _Toc145321693 \h </w:instrText>
      </w:r>
      <w:r>
        <w:fldChar w:fldCharType="separate"/>
      </w:r>
      <w:r>
        <w:t>311</w:t>
      </w:r>
      <w:r>
        <w:fldChar w:fldCharType="end"/>
      </w:r>
    </w:p>
    <w:p w14:paraId="2CD69778" w14:textId="4C5F36C1"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A.6</w:t>
      </w:r>
      <w:r>
        <w:rPr>
          <w:rFonts w:asciiTheme="minorHAnsi" w:eastAsiaTheme="minorEastAsia" w:hAnsiTheme="minorHAnsi" w:cstheme="minorBidi"/>
          <w:kern w:val="2"/>
          <w:szCs w:val="22"/>
          <w:lang w:eastAsia="en-GB"/>
          <w14:ligatures w14:val="standardContextual"/>
        </w:rPr>
        <w:tab/>
      </w:r>
      <w:r>
        <w:t>Reverberation Chamber</w:t>
      </w:r>
      <w:r>
        <w:tab/>
      </w:r>
      <w:r>
        <w:fldChar w:fldCharType="begin"/>
      </w:r>
      <w:r>
        <w:instrText xml:space="preserve"> PAGEREF _Toc145321694 \h </w:instrText>
      </w:r>
      <w:r>
        <w:fldChar w:fldCharType="separate"/>
      </w:r>
      <w:r>
        <w:t>313</w:t>
      </w:r>
      <w:r>
        <w:fldChar w:fldCharType="end"/>
      </w:r>
    </w:p>
    <w:p w14:paraId="3F7DA7BE" w14:textId="790D1C5C"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A.7</w:t>
      </w:r>
      <w:r>
        <w:rPr>
          <w:rFonts w:asciiTheme="minorHAnsi" w:eastAsiaTheme="minorEastAsia" w:hAnsiTheme="minorHAnsi" w:cstheme="minorBidi"/>
          <w:kern w:val="2"/>
          <w:szCs w:val="22"/>
          <w:lang w:eastAsia="en-GB"/>
          <w14:ligatures w14:val="standardContextual"/>
        </w:rPr>
        <w:tab/>
      </w:r>
      <w:r>
        <w:rPr>
          <w:lang w:eastAsia="zh-CN"/>
        </w:rPr>
        <w:t>Plane Wave Synthesizer</w:t>
      </w:r>
      <w:r>
        <w:tab/>
      </w:r>
      <w:r>
        <w:fldChar w:fldCharType="begin"/>
      </w:r>
      <w:r>
        <w:instrText xml:space="preserve"> PAGEREF _Toc145321695 \h </w:instrText>
      </w:r>
      <w:r>
        <w:fldChar w:fldCharType="separate"/>
      </w:r>
      <w:r>
        <w:t>314</w:t>
      </w:r>
      <w:r>
        <w:fldChar w:fldCharType="end"/>
      </w:r>
    </w:p>
    <w:p w14:paraId="5298F2FF" w14:textId="7974C626" w:rsidR="002665E3" w:rsidRDefault="002665E3">
      <w:pPr>
        <w:pStyle w:val="TOC8"/>
        <w:rPr>
          <w:rFonts w:asciiTheme="minorHAnsi" w:eastAsiaTheme="minorEastAsia" w:hAnsiTheme="minorHAnsi" w:cstheme="minorBidi"/>
          <w:b w:val="0"/>
          <w:kern w:val="2"/>
          <w:szCs w:val="22"/>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_Toc145321696 \h </w:instrText>
      </w:r>
      <w:r>
        <w:fldChar w:fldCharType="separate"/>
      </w:r>
      <w:r>
        <w:t>316</w:t>
      </w:r>
      <w:r>
        <w:fldChar w:fldCharType="end"/>
      </w:r>
    </w:p>
    <w:p w14:paraId="50AF0BB5" w14:textId="3E09BDE6"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B.</w:t>
      </w:r>
      <w:r>
        <w:t>1</w:t>
      </w:r>
      <w:r>
        <w:rPr>
          <w:rFonts w:asciiTheme="minorHAnsi" w:eastAsiaTheme="minorEastAsia" w:hAnsiTheme="minorHAnsi" w:cstheme="minorBidi"/>
          <w:kern w:val="2"/>
          <w:szCs w:val="22"/>
          <w:lang w:eastAsia="en-GB"/>
          <w14:ligatures w14:val="standardContextual"/>
        </w:rPr>
        <w:tab/>
      </w:r>
      <w:r>
        <w:t>Indoor Anechoic Chamber</w:t>
      </w:r>
      <w:r>
        <w:tab/>
      </w:r>
      <w:r>
        <w:fldChar w:fldCharType="begin"/>
      </w:r>
      <w:r>
        <w:instrText xml:space="preserve"> PAGEREF _Toc145321697 \h </w:instrText>
      </w:r>
      <w:r>
        <w:fldChar w:fldCharType="separate"/>
      </w:r>
      <w:r>
        <w:t>316</w:t>
      </w:r>
      <w:r>
        <w:fldChar w:fldCharType="end"/>
      </w:r>
    </w:p>
    <w:p w14:paraId="66610E3F" w14:textId="1DE70A55"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B.2</w:t>
      </w:r>
      <w:r>
        <w:rPr>
          <w:rFonts w:asciiTheme="minorHAnsi" w:eastAsiaTheme="minorEastAsia" w:hAnsiTheme="minorHAnsi" w:cstheme="minorBidi"/>
          <w:kern w:val="2"/>
          <w:szCs w:val="22"/>
          <w:lang w:eastAsia="en-GB"/>
          <w14:ligatures w14:val="standardContextual"/>
        </w:rPr>
        <w:tab/>
      </w:r>
      <w:r>
        <w:rPr>
          <w:lang w:eastAsia="zh-CN"/>
        </w:rPr>
        <w:t>Compact Antenna Test Range</w:t>
      </w:r>
      <w:r>
        <w:tab/>
      </w:r>
      <w:r>
        <w:fldChar w:fldCharType="begin"/>
      </w:r>
      <w:r>
        <w:instrText xml:space="preserve"> PAGEREF _Toc145321698 \h </w:instrText>
      </w:r>
      <w:r>
        <w:fldChar w:fldCharType="separate"/>
      </w:r>
      <w:r>
        <w:t>318</w:t>
      </w:r>
      <w:r>
        <w:fldChar w:fldCharType="end"/>
      </w:r>
    </w:p>
    <w:p w14:paraId="346C6B84" w14:textId="5A184126" w:rsidR="002665E3" w:rsidRDefault="002665E3">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t>Near Field Test Range</w:t>
      </w:r>
      <w:r>
        <w:tab/>
      </w:r>
      <w:r>
        <w:fldChar w:fldCharType="begin"/>
      </w:r>
      <w:r>
        <w:instrText xml:space="preserve"> PAGEREF _Toc145321699 \h </w:instrText>
      </w:r>
      <w:r>
        <w:fldChar w:fldCharType="separate"/>
      </w:r>
      <w:r>
        <w:t>319</w:t>
      </w:r>
      <w:r>
        <w:fldChar w:fldCharType="end"/>
      </w:r>
    </w:p>
    <w:p w14:paraId="3E657E9F" w14:textId="32575D87" w:rsidR="002665E3" w:rsidRDefault="002665E3">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t>One Dimensional Compact Range</w:t>
      </w:r>
      <w:r>
        <w:tab/>
      </w:r>
      <w:r>
        <w:fldChar w:fldCharType="begin"/>
      </w:r>
      <w:r>
        <w:instrText xml:space="preserve"> PAGEREF _Toc145321700 \h </w:instrText>
      </w:r>
      <w:r>
        <w:fldChar w:fldCharType="separate"/>
      </w:r>
      <w:r>
        <w:t>322</w:t>
      </w:r>
      <w:r>
        <w:fldChar w:fldCharType="end"/>
      </w:r>
    </w:p>
    <w:p w14:paraId="56B7612B" w14:textId="30210E2E"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B.5</w:t>
      </w:r>
      <w:r>
        <w:rPr>
          <w:rFonts w:asciiTheme="minorHAnsi" w:eastAsiaTheme="minorEastAsia" w:hAnsiTheme="minorHAnsi" w:cstheme="minorBidi"/>
          <w:kern w:val="2"/>
          <w:szCs w:val="22"/>
          <w:lang w:eastAsia="en-GB"/>
          <w14:ligatures w14:val="standardContextual"/>
        </w:rPr>
        <w:tab/>
      </w:r>
      <w:r>
        <w:rPr>
          <w:lang w:eastAsia="zh-CN"/>
        </w:rPr>
        <w:t>Plane Wave Synthesizer</w:t>
      </w:r>
      <w:r>
        <w:tab/>
      </w:r>
      <w:r>
        <w:fldChar w:fldCharType="begin"/>
      </w:r>
      <w:r>
        <w:instrText xml:space="preserve"> PAGEREF _Toc145321701 \h </w:instrText>
      </w:r>
      <w:r>
        <w:fldChar w:fldCharType="separate"/>
      </w:r>
      <w:r>
        <w:t>324</w:t>
      </w:r>
      <w:r>
        <w:fldChar w:fldCharType="end"/>
      </w:r>
    </w:p>
    <w:p w14:paraId="54178C6E" w14:textId="5BCC9FFB" w:rsidR="002665E3" w:rsidRDefault="002665E3">
      <w:pPr>
        <w:pStyle w:val="TOC8"/>
        <w:rPr>
          <w:rFonts w:asciiTheme="minorHAnsi" w:eastAsiaTheme="minorEastAsia" w:hAnsiTheme="minorHAnsi" w:cstheme="minorBidi"/>
          <w:b w:val="0"/>
          <w:kern w:val="2"/>
          <w:szCs w:val="22"/>
          <w:lang w:eastAsia="en-GB"/>
          <w14:ligatures w14:val="standardContextual"/>
        </w:rPr>
      </w:pPr>
      <w:r>
        <w:t>Annex C (informative): Test equipment uncertainty values</w:t>
      </w:r>
      <w:r>
        <w:tab/>
      </w:r>
      <w:r>
        <w:fldChar w:fldCharType="begin"/>
      </w:r>
      <w:r>
        <w:instrText xml:space="preserve"> PAGEREF _Toc145321702 \h </w:instrText>
      </w:r>
      <w:r>
        <w:fldChar w:fldCharType="separate"/>
      </w:r>
      <w:r>
        <w:t>326</w:t>
      </w:r>
      <w:r>
        <w:fldChar w:fldCharType="end"/>
      </w:r>
    </w:p>
    <w:p w14:paraId="267341B0" w14:textId="3A90D076"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C.1</w:t>
      </w:r>
      <w:r>
        <w:rPr>
          <w:rFonts w:asciiTheme="minorHAnsi" w:eastAsiaTheme="minorEastAsia" w:hAnsiTheme="minorHAnsi" w:cstheme="minorBidi"/>
          <w:kern w:val="2"/>
          <w:szCs w:val="22"/>
          <w:lang w:eastAsia="en-GB"/>
          <w14:ligatures w14:val="standardContextual"/>
        </w:rPr>
        <w:tab/>
      </w:r>
      <w:r>
        <w:rPr>
          <w:lang w:eastAsia="zh-CN"/>
        </w:rPr>
        <w:t>Test equipment measurement error contribution descriptions</w:t>
      </w:r>
      <w:r>
        <w:tab/>
      </w:r>
      <w:r>
        <w:fldChar w:fldCharType="begin"/>
      </w:r>
      <w:r>
        <w:instrText xml:space="preserve"> PAGEREF _Toc145321703 \h </w:instrText>
      </w:r>
      <w:r>
        <w:fldChar w:fldCharType="separate"/>
      </w:r>
      <w:r>
        <w:t>326</w:t>
      </w:r>
      <w:r>
        <w:fldChar w:fldCharType="end"/>
      </w:r>
    </w:p>
    <w:p w14:paraId="2EABBBBB" w14:textId="3DE6B93C"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C.2</w:t>
      </w:r>
      <w:r>
        <w:rPr>
          <w:rFonts w:asciiTheme="minorHAnsi" w:eastAsiaTheme="minorEastAsia" w:hAnsiTheme="minorHAnsi" w:cstheme="minorBidi"/>
          <w:kern w:val="2"/>
          <w:szCs w:val="22"/>
          <w:lang w:eastAsia="en-GB"/>
          <w14:ligatures w14:val="standardContextual"/>
        </w:rPr>
        <w:tab/>
      </w:r>
      <w:r>
        <w:rPr>
          <w:lang w:eastAsia="zh-CN"/>
        </w:rPr>
        <w:t>Measurement Equipment uncertainty values</w:t>
      </w:r>
      <w:r>
        <w:tab/>
      </w:r>
      <w:r>
        <w:fldChar w:fldCharType="begin"/>
      </w:r>
      <w:r>
        <w:instrText xml:space="preserve"> PAGEREF _Toc145321704 \h </w:instrText>
      </w:r>
      <w:r>
        <w:fldChar w:fldCharType="separate"/>
      </w:r>
      <w:r>
        <w:t>327</w:t>
      </w:r>
      <w:r>
        <w:fldChar w:fldCharType="end"/>
      </w:r>
    </w:p>
    <w:p w14:paraId="0D4DB0A8" w14:textId="23033510" w:rsidR="002665E3" w:rsidRDefault="002665E3">
      <w:pPr>
        <w:pStyle w:val="TOC1"/>
        <w:rPr>
          <w:rFonts w:asciiTheme="minorHAnsi" w:eastAsiaTheme="minorEastAsia" w:hAnsiTheme="minorHAnsi" w:cstheme="minorBidi"/>
          <w:kern w:val="2"/>
          <w:szCs w:val="22"/>
          <w:lang w:eastAsia="en-GB"/>
          <w14:ligatures w14:val="standardContextual"/>
        </w:rPr>
      </w:pPr>
      <w:r>
        <w:rPr>
          <w:lang w:eastAsia="zh-CN"/>
        </w:rPr>
        <w:t>C.3</w:t>
      </w:r>
      <w:r>
        <w:rPr>
          <w:rFonts w:asciiTheme="minorHAnsi" w:eastAsiaTheme="minorEastAsia" w:hAnsiTheme="minorHAnsi" w:cstheme="minorBidi"/>
          <w:kern w:val="2"/>
          <w:szCs w:val="22"/>
          <w:lang w:eastAsia="en-GB"/>
          <w14:ligatures w14:val="standardContextual"/>
        </w:rPr>
        <w:tab/>
      </w:r>
      <w:r>
        <w:rPr>
          <w:lang w:eastAsia="zh-CN"/>
        </w:rPr>
        <w:t>MU of TE derived from conducted specification</w:t>
      </w:r>
      <w:r>
        <w:tab/>
      </w:r>
      <w:r>
        <w:fldChar w:fldCharType="begin"/>
      </w:r>
      <w:r>
        <w:instrText xml:space="preserve"> PAGEREF _Toc145321705 \h </w:instrText>
      </w:r>
      <w:r>
        <w:fldChar w:fldCharType="separate"/>
      </w:r>
      <w:r>
        <w:t>328</w:t>
      </w:r>
      <w:r>
        <w:fldChar w:fldCharType="end"/>
      </w:r>
    </w:p>
    <w:p w14:paraId="787EC796" w14:textId="244EEFF6" w:rsidR="002665E3" w:rsidRDefault="002665E3">
      <w:pPr>
        <w:pStyle w:val="TOC8"/>
        <w:rPr>
          <w:rFonts w:asciiTheme="minorHAnsi" w:eastAsiaTheme="minorEastAsia" w:hAnsiTheme="minorHAnsi" w:cstheme="minorBidi"/>
          <w:b w:val="0"/>
          <w:kern w:val="2"/>
          <w:szCs w:val="22"/>
          <w:lang w:eastAsia="en-GB"/>
          <w14:ligatures w14:val="standardContextual"/>
        </w:rPr>
      </w:pPr>
      <w:r>
        <w:t xml:space="preserve">Annex D (informative): </w:t>
      </w:r>
      <w:r>
        <w:rPr>
          <w:lang w:eastAsia="en-GB"/>
        </w:rPr>
        <w:t>Beam sweeping</w:t>
      </w:r>
      <w:r>
        <w:tab/>
      </w:r>
      <w:r>
        <w:fldChar w:fldCharType="begin"/>
      </w:r>
      <w:r>
        <w:instrText xml:space="preserve"> PAGEREF _Toc145321706 \h </w:instrText>
      </w:r>
      <w:r>
        <w:fldChar w:fldCharType="separate"/>
      </w:r>
      <w:r>
        <w:t>330</w:t>
      </w:r>
      <w:r>
        <w:fldChar w:fldCharType="end"/>
      </w:r>
    </w:p>
    <w:p w14:paraId="32BBCC4A" w14:textId="26594549" w:rsidR="002665E3" w:rsidRDefault="002665E3">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r>
      <w:r>
        <w:instrText xml:space="preserve"> PAGEREF _Toc145321707 \h </w:instrText>
      </w:r>
      <w:r>
        <w:fldChar w:fldCharType="separate"/>
      </w:r>
      <w:r>
        <w:t>330</w:t>
      </w:r>
      <w:r>
        <w:fldChar w:fldCharType="end"/>
      </w:r>
    </w:p>
    <w:p w14:paraId="69990407" w14:textId="63ACFA07" w:rsidR="002665E3" w:rsidRDefault="002665E3">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Simulation results</w:t>
      </w:r>
      <w:r>
        <w:tab/>
      </w:r>
      <w:r>
        <w:fldChar w:fldCharType="begin"/>
      </w:r>
      <w:r>
        <w:instrText xml:space="preserve"> PAGEREF _Toc145321708 \h </w:instrText>
      </w:r>
      <w:r>
        <w:fldChar w:fldCharType="separate"/>
      </w:r>
      <w:r>
        <w:t>330</w:t>
      </w:r>
      <w:r>
        <w:fldChar w:fldCharType="end"/>
      </w:r>
    </w:p>
    <w:p w14:paraId="2E3C75E2" w14:textId="17CE3E5D" w:rsidR="002665E3" w:rsidRDefault="002665E3">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Measurement results</w:t>
      </w:r>
      <w:r>
        <w:tab/>
      </w:r>
      <w:r>
        <w:fldChar w:fldCharType="begin"/>
      </w:r>
      <w:r>
        <w:instrText xml:space="preserve"> PAGEREF _Toc145321709 \h </w:instrText>
      </w:r>
      <w:r>
        <w:fldChar w:fldCharType="separate"/>
      </w:r>
      <w:r>
        <w:t>331</w:t>
      </w:r>
      <w:r>
        <w:fldChar w:fldCharType="end"/>
      </w:r>
    </w:p>
    <w:p w14:paraId="608323CF" w14:textId="4C6DC852" w:rsidR="002665E3" w:rsidRDefault="002665E3">
      <w:pPr>
        <w:pStyle w:val="TOC1"/>
        <w:rPr>
          <w:rFonts w:asciiTheme="minorHAnsi" w:eastAsiaTheme="minorEastAsia" w:hAnsiTheme="minorHAnsi" w:cstheme="minorBidi"/>
          <w:kern w:val="2"/>
          <w:szCs w:val="22"/>
          <w:lang w:eastAsia="en-GB"/>
          <w14:ligatures w14:val="standardContextual"/>
        </w:rPr>
      </w:pPr>
      <w:r>
        <w:rPr>
          <w:lang w:eastAsia="en-GB"/>
        </w:rPr>
        <w:t>D.4</w:t>
      </w:r>
      <w:r>
        <w:rPr>
          <w:rFonts w:asciiTheme="minorHAnsi" w:eastAsiaTheme="minorEastAsia" w:hAnsiTheme="minorHAnsi" w:cstheme="minorBidi"/>
          <w:kern w:val="2"/>
          <w:szCs w:val="22"/>
          <w:lang w:eastAsia="en-GB"/>
          <w14:ligatures w14:val="standardContextual"/>
        </w:rPr>
        <w:tab/>
      </w:r>
      <w:r>
        <w:rPr>
          <w:lang w:eastAsia="en-GB"/>
        </w:rPr>
        <w:t>Design of beam sweeping test signal</w:t>
      </w:r>
      <w:r>
        <w:tab/>
      </w:r>
      <w:r>
        <w:fldChar w:fldCharType="begin"/>
      </w:r>
      <w:r>
        <w:instrText xml:space="preserve"> PAGEREF _Toc145321710 \h </w:instrText>
      </w:r>
      <w:r>
        <w:fldChar w:fldCharType="separate"/>
      </w:r>
      <w:r>
        <w:t>333</w:t>
      </w:r>
      <w:r>
        <w:fldChar w:fldCharType="end"/>
      </w:r>
    </w:p>
    <w:p w14:paraId="2201ABB2" w14:textId="36FA7D40" w:rsidR="002665E3" w:rsidRDefault="002665E3">
      <w:pPr>
        <w:pStyle w:val="TOC8"/>
        <w:rPr>
          <w:rFonts w:asciiTheme="minorHAnsi" w:eastAsiaTheme="minorEastAsia" w:hAnsiTheme="minorHAnsi" w:cstheme="minorBidi"/>
          <w:b w:val="0"/>
          <w:kern w:val="2"/>
          <w:szCs w:val="22"/>
          <w:lang w:eastAsia="en-GB"/>
          <w14:ligatures w14:val="standardContextual"/>
        </w:rPr>
      </w:pPr>
      <w:r>
        <w:t>Annex E (informative): Sparse sampling for spurious emissions</w:t>
      </w:r>
      <w:r>
        <w:tab/>
      </w:r>
      <w:r>
        <w:fldChar w:fldCharType="begin"/>
      </w:r>
      <w:r>
        <w:instrText xml:space="preserve"> PAGEREF _Toc145321711 \h </w:instrText>
      </w:r>
      <w:r>
        <w:fldChar w:fldCharType="separate"/>
      </w:r>
      <w:r>
        <w:t>334</w:t>
      </w:r>
      <w:r>
        <w:fldChar w:fldCharType="end"/>
      </w:r>
    </w:p>
    <w:p w14:paraId="352489EE" w14:textId="4D0A1C6C" w:rsidR="002665E3" w:rsidRDefault="002665E3">
      <w:pPr>
        <w:pStyle w:val="TOC8"/>
        <w:rPr>
          <w:rFonts w:asciiTheme="minorHAnsi" w:eastAsiaTheme="minorEastAsia" w:hAnsiTheme="minorHAnsi" w:cstheme="minorBidi"/>
          <w:b w:val="0"/>
          <w:kern w:val="2"/>
          <w:szCs w:val="22"/>
          <w:lang w:eastAsia="en-GB"/>
          <w14:ligatures w14:val="standardContextual"/>
        </w:rPr>
      </w:pPr>
      <w:r>
        <w:t>Annex F (informative): Power density measurements close to BS</w:t>
      </w:r>
      <w:r>
        <w:tab/>
      </w:r>
      <w:r>
        <w:fldChar w:fldCharType="begin"/>
      </w:r>
      <w:r>
        <w:instrText xml:space="preserve"> PAGEREF _Toc145321712 \h </w:instrText>
      </w:r>
      <w:r>
        <w:fldChar w:fldCharType="separate"/>
      </w:r>
      <w:r>
        <w:t>339</w:t>
      </w:r>
      <w:r>
        <w:fldChar w:fldCharType="end"/>
      </w:r>
    </w:p>
    <w:p w14:paraId="55CC4720" w14:textId="1C5D3542" w:rsidR="002665E3" w:rsidRDefault="002665E3">
      <w:pPr>
        <w:pStyle w:val="TOC8"/>
        <w:rPr>
          <w:rFonts w:asciiTheme="minorHAnsi" w:eastAsiaTheme="minorEastAsia" w:hAnsiTheme="minorHAnsi" w:cstheme="minorBidi"/>
          <w:b w:val="0"/>
          <w:kern w:val="2"/>
          <w:szCs w:val="22"/>
          <w:lang w:eastAsia="en-GB"/>
          <w14:ligatures w14:val="standardContextual"/>
        </w:rPr>
      </w:pPr>
      <w:r>
        <w:t>Annex G (informative): Excel spreadsheets for MU derivation</w:t>
      </w:r>
      <w:r>
        <w:tab/>
      </w:r>
      <w:r>
        <w:fldChar w:fldCharType="begin"/>
      </w:r>
      <w:r>
        <w:instrText xml:space="preserve"> PAGEREF _Toc145321713 \h </w:instrText>
      </w:r>
      <w:r>
        <w:fldChar w:fldCharType="separate"/>
      </w:r>
      <w:r>
        <w:t>341</w:t>
      </w:r>
      <w:r>
        <w:fldChar w:fldCharType="end"/>
      </w:r>
    </w:p>
    <w:p w14:paraId="18D18466" w14:textId="60D0422D" w:rsidR="002665E3" w:rsidRDefault="002665E3">
      <w:pPr>
        <w:pStyle w:val="TOC8"/>
        <w:rPr>
          <w:rFonts w:asciiTheme="minorHAnsi" w:eastAsiaTheme="minorEastAsia" w:hAnsiTheme="minorHAnsi" w:cstheme="minorBidi"/>
          <w:b w:val="0"/>
          <w:kern w:val="2"/>
          <w:szCs w:val="22"/>
          <w:lang w:eastAsia="en-GB"/>
          <w14:ligatures w14:val="standardContextual"/>
        </w:rPr>
      </w:pPr>
      <w:r>
        <w:t>Annex H (informative): Change history</w:t>
      </w:r>
      <w:r>
        <w:tab/>
      </w:r>
      <w:r>
        <w:fldChar w:fldCharType="begin"/>
      </w:r>
      <w:r>
        <w:instrText xml:space="preserve"> PAGEREF _Toc145321714 \h </w:instrText>
      </w:r>
      <w:r>
        <w:fldChar w:fldCharType="separate"/>
      </w:r>
      <w:r>
        <w:t>342</w:t>
      </w:r>
      <w:r>
        <w:fldChar w:fldCharType="end"/>
      </w:r>
    </w:p>
    <w:p w14:paraId="6A0ED69B" w14:textId="78CD84A1" w:rsidR="00C57672" w:rsidRPr="00E11EA5" w:rsidRDefault="002665E3" w:rsidP="00C57672">
      <w:r>
        <w:fldChar w:fldCharType="end"/>
      </w:r>
    </w:p>
    <w:p w14:paraId="564BE747" w14:textId="77777777" w:rsidR="00C57672" w:rsidRPr="00E11EA5" w:rsidRDefault="00C57672" w:rsidP="00C57672">
      <w:pPr>
        <w:pStyle w:val="Heading1"/>
      </w:pPr>
      <w:r w:rsidRPr="00E11EA5">
        <w:br w:type="page"/>
      </w:r>
      <w:bookmarkStart w:id="13" w:name="_Toc43738929"/>
      <w:bookmarkStart w:id="14" w:name="_Toc46346690"/>
      <w:bookmarkStart w:id="15" w:name="_Toc53165628"/>
      <w:bookmarkStart w:id="16" w:name="_Toc53166323"/>
      <w:bookmarkStart w:id="17" w:name="_Toc53167018"/>
      <w:bookmarkStart w:id="18" w:name="_Toc61130248"/>
      <w:bookmarkStart w:id="19" w:name="_Toc61130974"/>
      <w:bookmarkStart w:id="20" w:name="_Toc61187816"/>
      <w:bookmarkStart w:id="21" w:name="_Toc83029106"/>
      <w:bookmarkStart w:id="22" w:name="_Toc83919704"/>
      <w:bookmarkStart w:id="23" w:name="_Toc89784725"/>
      <w:bookmarkStart w:id="24" w:name="_Toc137245412"/>
      <w:bookmarkStart w:id="25" w:name="_Toc138887919"/>
      <w:bookmarkStart w:id="26" w:name="_Toc145320987"/>
      <w:r w:rsidRPr="00E11EA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8F46902" w14:textId="77777777" w:rsidR="00C57672" w:rsidRPr="00E11EA5" w:rsidRDefault="00C57672" w:rsidP="00C57672">
      <w:bookmarkStart w:id="27" w:name="foreword"/>
      <w:bookmarkEnd w:id="27"/>
      <w:r w:rsidRPr="00E11EA5">
        <w:t xml:space="preserve">This Technical </w:t>
      </w:r>
      <w:bookmarkStart w:id="28" w:name="spectype3"/>
      <w:r w:rsidRPr="00E11EA5">
        <w:t>Report</w:t>
      </w:r>
      <w:bookmarkEnd w:id="28"/>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9" w:name="introduction"/>
      <w:bookmarkEnd w:id="29"/>
      <w:r w:rsidRPr="00E11EA5">
        <w:br w:type="page"/>
      </w:r>
      <w:bookmarkStart w:id="30" w:name="scope"/>
      <w:bookmarkStart w:id="31" w:name="_Toc43738930"/>
      <w:bookmarkStart w:id="32" w:name="_Toc46346691"/>
      <w:bookmarkStart w:id="33" w:name="_Toc53165629"/>
      <w:bookmarkStart w:id="34" w:name="_Toc53166324"/>
      <w:bookmarkStart w:id="35" w:name="_Toc53167019"/>
      <w:bookmarkStart w:id="36" w:name="_Toc61130249"/>
      <w:bookmarkStart w:id="37" w:name="_Toc61130975"/>
      <w:bookmarkStart w:id="38" w:name="_Toc61187817"/>
      <w:bookmarkStart w:id="39" w:name="_Toc83029107"/>
      <w:bookmarkStart w:id="40" w:name="_Toc83919705"/>
      <w:bookmarkStart w:id="41" w:name="_Toc89784726"/>
      <w:bookmarkStart w:id="42" w:name="_Toc137245413"/>
      <w:bookmarkStart w:id="43" w:name="_Toc138887920"/>
      <w:bookmarkStart w:id="44" w:name="_Toc145320988"/>
      <w:bookmarkEnd w:id="30"/>
      <w:r w:rsidRPr="00E11EA5">
        <w:lastRenderedPageBreak/>
        <w:t>1</w:t>
      </w:r>
      <w:r w:rsidRPr="00E11EA5">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4EC44797" w14:textId="77777777" w:rsidR="00C57672" w:rsidRPr="00E11EA5" w:rsidRDefault="00C57672" w:rsidP="00C57672">
      <w:bookmarkStart w:id="45" w:name="references"/>
      <w:bookmarkEnd w:id="45"/>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46" w:name="_Toc53165630"/>
      <w:bookmarkStart w:id="47" w:name="_Toc53166325"/>
      <w:bookmarkStart w:id="48" w:name="_Toc53167020"/>
      <w:bookmarkStart w:id="49" w:name="_Toc61130250"/>
      <w:bookmarkStart w:id="50" w:name="_Toc61130976"/>
      <w:bookmarkStart w:id="51" w:name="_Toc61187818"/>
      <w:bookmarkStart w:id="52" w:name="_Toc83029108"/>
      <w:bookmarkStart w:id="53" w:name="_Toc83919706"/>
      <w:bookmarkStart w:id="54" w:name="_Toc89784727"/>
      <w:bookmarkStart w:id="55" w:name="_Toc137245414"/>
      <w:bookmarkStart w:id="56" w:name="_Toc138887921"/>
      <w:bookmarkStart w:id="57" w:name="_Toc145320989"/>
      <w:r>
        <w:lastRenderedPageBreak/>
        <w:t>2</w:t>
      </w:r>
      <w:r>
        <w:tab/>
      </w:r>
      <w:r w:rsidRPr="00E11EA5">
        <w:t>References</w:t>
      </w:r>
      <w:bookmarkEnd w:id="46"/>
      <w:bookmarkEnd w:id="47"/>
      <w:bookmarkEnd w:id="48"/>
      <w:bookmarkEnd w:id="49"/>
      <w:bookmarkEnd w:id="50"/>
      <w:bookmarkEnd w:id="51"/>
      <w:bookmarkEnd w:id="52"/>
      <w:bookmarkEnd w:id="53"/>
      <w:bookmarkEnd w:id="54"/>
      <w:bookmarkEnd w:id="55"/>
      <w:bookmarkEnd w:id="56"/>
      <w:bookmarkEnd w:id="57"/>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58"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58"/>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59" w:name="definitions"/>
      <w:bookmarkStart w:id="60" w:name="_Toc53165631"/>
      <w:bookmarkStart w:id="61" w:name="_Toc53166326"/>
      <w:bookmarkStart w:id="62" w:name="_Toc53167021"/>
      <w:bookmarkStart w:id="63" w:name="_Toc43738934"/>
      <w:bookmarkStart w:id="64" w:name="_Toc46346695"/>
      <w:bookmarkEnd w:id="59"/>
      <w:r>
        <w:t>[25]</w:t>
      </w:r>
      <w:r>
        <w:tab/>
        <w:t>ERC Recommendation 74-01: "Unwanted emissions in the spurious domain".</w:t>
      </w:r>
    </w:p>
    <w:p w14:paraId="24E4CECA" w14:textId="77777777" w:rsidR="00C57672" w:rsidRPr="00E11EA5" w:rsidRDefault="00C57672" w:rsidP="00C57672">
      <w:pPr>
        <w:pStyle w:val="Heading1"/>
      </w:pPr>
      <w:bookmarkStart w:id="65" w:name="_Toc61130251"/>
      <w:bookmarkStart w:id="66" w:name="_Toc61130977"/>
      <w:bookmarkStart w:id="67" w:name="_Toc61187819"/>
      <w:bookmarkStart w:id="68" w:name="_Toc83029109"/>
      <w:bookmarkStart w:id="69" w:name="_Toc83919707"/>
      <w:bookmarkStart w:id="70" w:name="_Toc89784728"/>
      <w:bookmarkStart w:id="71" w:name="_Toc137245415"/>
      <w:bookmarkStart w:id="72" w:name="_Toc138887922"/>
      <w:bookmarkStart w:id="73" w:name="_Toc145320990"/>
      <w:r>
        <w:t>3</w:t>
      </w:r>
      <w:r>
        <w:tab/>
      </w:r>
      <w:r w:rsidRPr="00E11EA5">
        <w:t>Definitions of terms, symbols and abbreviations</w:t>
      </w:r>
      <w:bookmarkEnd w:id="60"/>
      <w:bookmarkEnd w:id="61"/>
      <w:bookmarkEnd w:id="62"/>
      <w:bookmarkEnd w:id="65"/>
      <w:bookmarkEnd w:id="66"/>
      <w:bookmarkEnd w:id="67"/>
      <w:bookmarkEnd w:id="68"/>
      <w:bookmarkEnd w:id="69"/>
      <w:bookmarkEnd w:id="70"/>
      <w:bookmarkEnd w:id="71"/>
      <w:bookmarkEnd w:id="72"/>
      <w:bookmarkEnd w:id="73"/>
    </w:p>
    <w:p w14:paraId="78DDDAD8" w14:textId="77777777" w:rsidR="00C57672" w:rsidRPr="00E11EA5" w:rsidRDefault="00C57672" w:rsidP="00C57672">
      <w:pPr>
        <w:pStyle w:val="Heading2"/>
      </w:pPr>
      <w:bookmarkStart w:id="74" w:name="_Toc43738933"/>
      <w:bookmarkStart w:id="75" w:name="_Toc46346694"/>
      <w:bookmarkStart w:id="76" w:name="_Toc53165632"/>
      <w:bookmarkStart w:id="77" w:name="_Toc53166327"/>
      <w:bookmarkStart w:id="78" w:name="_Toc53167022"/>
      <w:bookmarkStart w:id="79" w:name="_Toc61130252"/>
      <w:bookmarkStart w:id="80" w:name="_Toc61130978"/>
      <w:bookmarkStart w:id="81" w:name="_Toc61187820"/>
      <w:bookmarkStart w:id="82" w:name="_Toc83029110"/>
      <w:bookmarkStart w:id="83" w:name="_Toc83919708"/>
      <w:bookmarkStart w:id="84" w:name="_Toc89784729"/>
      <w:bookmarkStart w:id="85" w:name="_Toc137245416"/>
      <w:bookmarkStart w:id="86" w:name="_Toc138887923"/>
      <w:bookmarkStart w:id="87" w:name="_Toc145320991"/>
      <w:r w:rsidRPr="00E11EA5">
        <w:t>3.1</w:t>
      </w:r>
      <w:r w:rsidRPr="00E11EA5">
        <w:tab/>
        <w:t>Terms</w:t>
      </w:r>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88"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88"/>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89" w:name="_Toc53165633"/>
      <w:bookmarkStart w:id="90" w:name="_Toc53166328"/>
      <w:bookmarkStart w:id="91" w:name="_Toc53167023"/>
      <w:bookmarkStart w:id="92" w:name="_Toc61130253"/>
      <w:bookmarkStart w:id="93" w:name="_Toc61130979"/>
      <w:bookmarkStart w:id="94" w:name="_Toc61187821"/>
      <w:bookmarkStart w:id="95" w:name="_Toc83029111"/>
      <w:bookmarkStart w:id="96" w:name="_Toc83919709"/>
      <w:bookmarkStart w:id="97" w:name="_Toc89784730"/>
      <w:bookmarkStart w:id="98" w:name="_Toc137245417"/>
      <w:bookmarkStart w:id="99" w:name="_Toc138887924"/>
      <w:bookmarkStart w:id="100" w:name="_Toc145320992"/>
      <w:bookmarkEnd w:id="63"/>
      <w:bookmarkEnd w:id="64"/>
      <w:r w:rsidRPr="00E11EA5">
        <w:t>3.2</w:t>
      </w:r>
      <w:r w:rsidRPr="00E11EA5">
        <w:tab/>
        <w:t>Symbols</w:t>
      </w:r>
      <w:bookmarkEnd w:id="89"/>
      <w:bookmarkEnd w:id="90"/>
      <w:bookmarkEnd w:id="91"/>
      <w:bookmarkEnd w:id="92"/>
      <w:bookmarkEnd w:id="93"/>
      <w:bookmarkEnd w:id="94"/>
      <w:bookmarkEnd w:id="95"/>
      <w:bookmarkEnd w:id="96"/>
      <w:bookmarkEnd w:id="97"/>
      <w:bookmarkEnd w:id="98"/>
      <w:bookmarkEnd w:id="99"/>
      <w:bookmarkEnd w:id="100"/>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01" w:name="_Toc43738935"/>
      <w:bookmarkStart w:id="102" w:name="_Toc46346696"/>
      <w:bookmarkStart w:id="103" w:name="_Toc53165634"/>
      <w:bookmarkStart w:id="104" w:name="_Toc53166329"/>
      <w:bookmarkStart w:id="105" w:name="_Toc53167024"/>
      <w:bookmarkStart w:id="106" w:name="_Toc61130254"/>
      <w:bookmarkStart w:id="107" w:name="_Toc61130980"/>
      <w:bookmarkStart w:id="108" w:name="_Toc61187822"/>
      <w:bookmarkStart w:id="109" w:name="_Toc83029112"/>
      <w:bookmarkStart w:id="110" w:name="_Toc83919710"/>
      <w:bookmarkStart w:id="111" w:name="_Toc89784731"/>
      <w:bookmarkStart w:id="112" w:name="_Toc137245418"/>
      <w:bookmarkStart w:id="113" w:name="_Toc138887925"/>
      <w:bookmarkStart w:id="114" w:name="_Toc145320993"/>
      <w:r w:rsidRPr="00E11EA5">
        <w:t>3.3</w:t>
      </w:r>
      <w:r w:rsidRPr="00E11EA5">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lastRenderedPageBreak/>
        <w:t>CATR</w:t>
      </w:r>
      <w:r w:rsidRPr="00E11EA5">
        <w:rPr>
          <w:bCs/>
        </w:rPr>
        <w:tab/>
        <w:t>Compact Antenna Test Range</w:t>
      </w:r>
    </w:p>
    <w:p w14:paraId="330F0894" w14:textId="62C8E902" w:rsidR="00D501D0" w:rsidRPr="00E11EA5" w:rsidRDefault="00D501D0"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205D40C5" w14:textId="5DAF797E" w:rsidR="00D501D0" w:rsidRPr="00E11EA5" w:rsidRDefault="00D501D0"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15" w:name="clause4"/>
      <w:bookmarkStart w:id="116" w:name="_Toc43738936"/>
      <w:bookmarkStart w:id="117" w:name="_Toc46346697"/>
      <w:bookmarkStart w:id="118" w:name="_Toc53165635"/>
      <w:bookmarkStart w:id="119" w:name="_Toc53166330"/>
      <w:bookmarkStart w:id="120" w:name="_Toc53167025"/>
      <w:bookmarkStart w:id="121" w:name="_Toc61130255"/>
      <w:bookmarkStart w:id="122" w:name="_Toc61130981"/>
      <w:bookmarkStart w:id="123" w:name="_Toc61187823"/>
      <w:bookmarkStart w:id="124" w:name="_Toc83029113"/>
      <w:bookmarkStart w:id="125" w:name="_Toc83919711"/>
      <w:bookmarkStart w:id="126" w:name="_Toc89784732"/>
      <w:bookmarkStart w:id="127" w:name="_Toc137245419"/>
      <w:bookmarkStart w:id="128" w:name="_Toc138887926"/>
      <w:bookmarkStart w:id="129" w:name="_Toc145320994"/>
      <w:bookmarkEnd w:id="115"/>
      <w:r w:rsidRPr="00E11EA5">
        <w:t>4</w:t>
      </w:r>
      <w:r w:rsidRPr="00E11EA5">
        <w:tab/>
        <w:t>Coordinate system</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lastRenderedPageBreak/>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4.5pt" o:ole="">
            <v:imagedata r:id="rId14" o:title=""/>
          </v:shape>
          <o:OLEObject Type="Embed" ProgID="Equation.3" ShapeID="_x0000_i1025" DrawAspect="Content" ObjectID="_1757339463"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6" o:title=""/>
          </v:shape>
          <o:OLEObject Type="Embed" ProgID="Equation.3" ShapeID="_x0000_i1026" DrawAspect="Content" ObjectID="_1757339464"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8" o:title=""/>
          </v:shape>
          <o:OLEObject Type="Embed" ProgID="Equation.3" ShapeID="_x0000_i1027" DrawAspect="Content" ObjectID="_1757339465"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pt;height:22pt" o:ole="">
            <v:imagedata r:id="rId20" o:title=""/>
          </v:shape>
          <o:OLEObject Type="Embed" ProgID="Equation.3" ShapeID="_x0000_i1028" DrawAspect="Content" ObjectID="_1757339466"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2" o:title=""/>
          </v:shape>
          <o:OLEObject Type="Embed" ProgID="Equation.3" ShapeID="_x0000_i1029" DrawAspect="Content" ObjectID="_1757339467"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30" w:name="_MON_1537742300"/>
    <w:bookmarkEnd w:id="130"/>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5pt;height:266.5pt" o:ole="">
            <v:imagedata r:id="rId24" o:title=""/>
          </v:shape>
          <o:OLEObject Type="Embed" ProgID="Word.Picture.8" ShapeID="_x0000_i1030" DrawAspect="Content" ObjectID="_1757339468" r:id="rId25"/>
        </w:object>
      </w:r>
    </w:p>
    <w:p w14:paraId="3E6756E5" w14:textId="77777777" w:rsidR="00C57672" w:rsidRPr="00E11EA5" w:rsidRDefault="00C57672" w:rsidP="00C57672">
      <w:pPr>
        <w:pStyle w:val="TF"/>
      </w:pPr>
      <w:r w:rsidRPr="00E11EA5">
        <w:t>Figure 4-1: Coordinate system representation in Cartesian coordinate system</w:t>
      </w:r>
    </w:p>
    <w:bookmarkStart w:id="131" w:name="_MON_1669096372"/>
    <w:bookmarkEnd w:id="131"/>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5pt;height:152pt" o:ole="">
            <v:imagedata r:id="rId26" o:title=""/>
          </v:shape>
          <o:OLEObject Type="Embed" ProgID="Word.Picture.8" ShapeID="_x0000_i1031" DrawAspect="Content" ObjectID="_1757339469"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32" w:name="_MON_1537742343"/>
    <w:bookmarkEnd w:id="132"/>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pt;height:137pt" o:ole="">
            <v:imagedata r:id="rId28" o:title=""/>
          </v:shape>
          <o:OLEObject Type="Embed" ProgID="Word.Picture.8" ShapeID="_x0000_i1032" DrawAspect="Content" ObjectID="_1757339470"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33" w:name="_MON_1648058017"/>
    <w:bookmarkEnd w:id="133"/>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5pt;height:266.5pt" o:ole="">
            <v:imagedata r:id="rId30" o:title=""/>
          </v:shape>
          <o:OLEObject Type="Embed" ProgID="Word.Picture.8" ShapeID="_x0000_i1033" DrawAspect="Content" ObjectID="_1757339471"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134" w:name="_MON_1648058196"/>
    <w:bookmarkEnd w:id="134"/>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2" o:title=""/>
          </v:shape>
          <o:OLEObject Type="Embed" ProgID="Word.Picture.8" ShapeID="_x0000_i1034" DrawAspect="Content" ObjectID="_1757339472"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35" w:name="_MON_1648058331"/>
    <w:bookmarkEnd w:id="135"/>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pt;height:137pt" o:ole="">
            <v:imagedata r:id="rId34" o:title=""/>
          </v:shape>
          <o:OLEObject Type="Embed" ProgID="Word.Picture.8" ShapeID="_x0000_i1035" DrawAspect="Content" ObjectID="_1757339473"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36" w:name="_Toc43738937"/>
      <w:bookmarkStart w:id="137" w:name="_Toc46346698"/>
      <w:bookmarkStart w:id="138" w:name="_Toc53165636"/>
      <w:bookmarkStart w:id="139" w:name="_Toc53166331"/>
      <w:bookmarkStart w:id="140" w:name="_Toc53167026"/>
      <w:bookmarkStart w:id="141" w:name="_Toc61130256"/>
      <w:bookmarkStart w:id="142" w:name="_Toc61130982"/>
      <w:bookmarkStart w:id="143" w:name="_Toc61187824"/>
      <w:bookmarkStart w:id="144" w:name="_Toc83029114"/>
      <w:bookmarkStart w:id="145" w:name="_Toc83919712"/>
      <w:bookmarkStart w:id="146" w:name="_Toc89784733"/>
      <w:bookmarkStart w:id="147" w:name="_Toc137245420"/>
      <w:bookmarkStart w:id="148" w:name="_Toc138887927"/>
      <w:bookmarkStart w:id="149" w:name="_Toc145320995"/>
      <w:r w:rsidRPr="00E11EA5">
        <w:lastRenderedPageBreak/>
        <w:t>5</w:t>
      </w:r>
      <w:r w:rsidRPr="00E11EA5">
        <w:tab/>
        <w:t>C</w:t>
      </w:r>
      <w:r w:rsidRPr="00E11EA5">
        <w:rPr>
          <w:rFonts w:hint="eastAsia"/>
          <w:lang w:eastAsia="zh-CN"/>
        </w:rPr>
        <w:t>onformance testing aspects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1204AD5A" w14:textId="77777777" w:rsidR="00C57672" w:rsidRPr="00E11EA5" w:rsidRDefault="00C57672" w:rsidP="00C57672">
      <w:pPr>
        <w:pStyle w:val="Heading2"/>
        <w:rPr>
          <w:lang w:eastAsia="zh-CN"/>
        </w:rPr>
      </w:pPr>
      <w:bookmarkStart w:id="150" w:name="_Toc478460613"/>
      <w:bookmarkStart w:id="151" w:name="_Toc43738938"/>
      <w:bookmarkStart w:id="152" w:name="_Toc46346699"/>
      <w:bookmarkStart w:id="153" w:name="_Toc53165637"/>
      <w:bookmarkStart w:id="154" w:name="_Toc53166332"/>
      <w:bookmarkStart w:id="155" w:name="_Toc53167027"/>
      <w:bookmarkStart w:id="156" w:name="_Toc61130257"/>
      <w:bookmarkStart w:id="157" w:name="_Toc61130983"/>
      <w:bookmarkStart w:id="158" w:name="_Toc61187825"/>
      <w:bookmarkStart w:id="159" w:name="_Toc83029115"/>
      <w:bookmarkStart w:id="160" w:name="_Toc83919713"/>
      <w:bookmarkStart w:id="161" w:name="_Toc89784734"/>
      <w:bookmarkStart w:id="162" w:name="_Toc137245421"/>
      <w:bookmarkStart w:id="163" w:name="_Toc138887928"/>
      <w:bookmarkStart w:id="164" w:name="_Toc145320996"/>
      <w:r w:rsidRPr="00E11EA5">
        <w:rPr>
          <w:lang w:eastAsia="zh-CN"/>
        </w:rPr>
        <w:t>5.1</w:t>
      </w:r>
      <w:r w:rsidRPr="00E11EA5">
        <w:rPr>
          <w:lang w:eastAsia="zh-CN"/>
        </w:rPr>
        <w:tab/>
        <w:t>Conformance testing framework</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65" w:name="_Toc478460615"/>
      <w:bookmarkStart w:id="166" w:name="_Toc43738939"/>
      <w:bookmarkStart w:id="167" w:name="_Toc46346700"/>
      <w:bookmarkStart w:id="168" w:name="_Toc53165638"/>
      <w:bookmarkStart w:id="169" w:name="_Toc53166333"/>
      <w:bookmarkStart w:id="170" w:name="_Toc53167028"/>
      <w:bookmarkStart w:id="171" w:name="_Toc61130258"/>
      <w:bookmarkStart w:id="172" w:name="_Toc61130984"/>
      <w:bookmarkStart w:id="173" w:name="_Toc61187826"/>
      <w:bookmarkStart w:id="174" w:name="_Toc83029116"/>
      <w:bookmarkStart w:id="175" w:name="_Toc83919714"/>
      <w:bookmarkStart w:id="176" w:name="_Toc89784735"/>
      <w:bookmarkStart w:id="177" w:name="_Toc137245422"/>
      <w:bookmarkStart w:id="178" w:name="_Toc138887929"/>
      <w:bookmarkStart w:id="179" w:name="_Toc145320997"/>
      <w:r w:rsidRPr="00E11EA5">
        <w:rPr>
          <w:lang w:eastAsia="zh-CN"/>
        </w:rPr>
        <w:t>5.2</w:t>
      </w:r>
      <w:r w:rsidRPr="00E11EA5">
        <w:rPr>
          <w:lang w:eastAsia="zh-CN"/>
        </w:rPr>
        <w:tab/>
        <w:t>Uncertainty budget calculation principle</w:t>
      </w:r>
      <w:bookmarkEnd w:id="165"/>
      <w:r w:rsidRPr="00E11EA5">
        <w:rPr>
          <w:lang w:eastAsia="zh-CN"/>
        </w:rPr>
        <w:t>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80" w:name="_Toc43738940"/>
      <w:bookmarkStart w:id="181" w:name="_Toc46346701"/>
      <w:bookmarkStart w:id="182" w:name="_Toc53165639"/>
      <w:bookmarkStart w:id="183" w:name="_Toc53166334"/>
      <w:bookmarkStart w:id="184" w:name="_Toc53167029"/>
      <w:bookmarkStart w:id="185" w:name="_Toc61130259"/>
      <w:bookmarkStart w:id="186" w:name="_Toc61130985"/>
      <w:bookmarkStart w:id="187" w:name="_Toc61187827"/>
      <w:bookmarkStart w:id="188" w:name="_Toc83029117"/>
      <w:bookmarkStart w:id="189" w:name="_Toc83919715"/>
      <w:bookmarkStart w:id="190" w:name="_Toc89784736"/>
      <w:bookmarkStart w:id="191" w:name="_Toc137245423"/>
      <w:bookmarkStart w:id="192" w:name="_Toc138887930"/>
      <w:bookmarkStart w:id="193" w:name="_Toc145320998"/>
      <w:bookmarkStart w:id="194" w:name="_Toc37429915"/>
      <w:bookmarkStart w:id="195" w:name="_Toc43738989"/>
      <w:bookmarkStart w:id="196" w:name="_Toc46346750"/>
      <w:r w:rsidRPr="00E11EA5">
        <w:lastRenderedPageBreak/>
        <w:t>6</w:t>
      </w:r>
      <w:r w:rsidRPr="00E11EA5">
        <w:tab/>
        <w:t>Measurement types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381182CC" w14:textId="77777777" w:rsidR="00C57672" w:rsidRPr="00E11EA5" w:rsidRDefault="00C57672" w:rsidP="00C57672">
      <w:pPr>
        <w:pStyle w:val="Heading2"/>
      </w:pPr>
      <w:bookmarkStart w:id="197" w:name="_Toc32331958"/>
      <w:bookmarkStart w:id="198" w:name="_Toc37429870"/>
      <w:bookmarkStart w:id="199" w:name="_Toc43738941"/>
      <w:bookmarkStart w:id="200" w:name="_Toc46346702"/>
      <w:bookmarkStart w:id="201" w:name="_Toc53165640"/>
      <w:bookmarkStart w:id="202" w:name="_Toc53166335"/>
      <w:bookmarkStart w:id="203" w:name="_Toc53167030"/>
      <w:bookmarkStart w:id="204" w:name="_Toc61130260"/>
      <w:bookmarkStart w:id="205" w:name="_Toc61130986"/>
      <w:bookmarkStart w:id="206" w:name="_Toc61187828"/>
      <w:bookmarkStart w:id="207" w:name="_Toc83029118"/>
      <w:bookmarkStart w:id="208" w:name="_Toc83919716"/>
      <w:bookmarkStart w:id="209" w:name="_Toc89784737"/>
      <w:bookmarkStart w:id="210" w:name="_Toc137245424"/>
      <w:bookmarkStart w:id="211" w:name="_Toc138887931"/>
      <w:bookmarkStart w:id="212" w:name="_Toc145320999"/>
      <w:r w:rsidRPr="00E11EA5">
        <w:t>6.1</w:t>
      </w:r>
      <w:r w:rsidRPr="00E11EA5">
        <w:tab/>
      </w:r>
      <w:bookmarkStart w:id="213" w:name="_Toc21020880"/>
      <w:bookmarkStart w:id="214" w:name="_Toc29813577"/>
      <w:bookmarkStart w:id="215" w:name="_Toc29814048"/>
      <w:bookmarkStart w:id="216" w:name="_Toc29814396"/>
      <w:r w:rsidRPr="00E11EA5">
        <w:t>Spatial definitions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17" w:name="_Toc32331959"/>
      <w:bookmarkStart w:id="218" w:name="_Toc37429871"/>
      <w:bookmarkStart w:id="219" w:name="_Toc43738942"/>
      <w:bookmarkStart w:id="220" w:name="_Toc46346703"/>
      <w:bookmarkStart w:id="221" w:name="_Toc53165641"/>
      <w:bookmarkStart w:id="222" w:name="_Toc53166336"/>
      <w:bookmarkStart w:id="223" w:name="_Toc53167031"/>
    </w:p>
    <w:p w14:paraId="2C789366" w14:textId="77777777" w:rsidR="00C57672" w:rsidRPr="00E11EA5" w:rsidRDefault="00C57672" w:rsidP="00C57672">
      <w:pPr>
        <w:pStyle w:val="Heading2"/>
        <w:rPr>
          <w:lang w:eastAsia="en-GB"/>
        </w:rPr>
      </w:pPr>
      <w:bookmarkStart w:id="224" w:name="_Toc61130261"/>
      <w:bookmarkStart w:id="225" w:name="_Toc61130987"/>
      <w:bookmarkStart w:id="226" w:name="_Toc61187829"/>
      <w:bookmarkStart w:id="227" w:name="_Toc83029119"/>
      <w:bookmarkStart w:id="228" w:name="_Toc83919717"/>
      <w:bookmarkStart w:id="229" w:name="_Toc89784738"/>
      <w:bookmarkStart w:id="230" w:name="_Toc137245425"/>
      <w:bookmarkStart w:id="231" w:name="_Toc138887932"/>
      <w:bookmarkStart w:id="232" w:name="_Toc145321000"/>
      <w:r w:rsidRPr="00E11EA5">
        <w:rPr>
          <w:lang w:eastAsia="en-GB"/>
        </w:rPr>
        <w:t>6.2</w:t>
      </w:r>
      <w:r w:rsidRPr="00E11EA5">
        <w:rPr>
          <w:lang w:eastAsia="en-GB"/>
        </w:rPr>
        <w:tab/>
        <w:t>Directional measurements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28BB7E6E" w14:textId="77777777" w:rsidR="00C57672" w:rsidRPr="00BE247B" w:rsidRDefault="00C57672" w:rsidP="00C57672">
      <w:pPr>
        <w:pStyle w:val="Heading3"/>
      </w:pPr>
      <w:bookmarkStart w:id="233" w:name="_Toc53165642"/>
      <w:bookmarkStart w:id="234" w:name="_Toc53166337"/>
      <w:bookmarkStart w:id="235" w:name="_Toc53167032"/>
      <w:bookmarkStart w:id="236" w:name="_Toc61130262"/>
      <w:bookmarkStart w:id="237" w:name="_Toc61130988"/>
      <w:bookmarkStart w:id="238" w:name="_Toc61187830"/>
      <w:bookmarkStart w:id="239" w:name="_Toc83029120"/>
      <w:bookmarkStart w:id="240" w:name="_Toc83919718"/>
      <w:bookmarkStart w:id="241" w:name="_Toc89784739"/>
      <w:bookmarkStart w:id="242" w:name="_Toc137245426"/>
      <w:bookmarkStart w:id="243" w:name="_Toc138887933"/>
      <w:bookmarkStart w:id="244" w:name="_Toc145321001"/>
      <w:r w:rsidRPr="00BE247B">
        <w:t>6.2.</w:t>
      </w:r>
      <w:r>
        <w:t>1</w:t>
      </w:r>
      <w:r w:rsidRPr="00BE247B">
        <w:tab/>
      </w:r>
      <w:r>
        <w:t>General</w:t>
      </w:r>
      <w:bookmarkEnd w:id="233"/>
      <w:bookmarkEnd w:id="234"/>
      <w:bookmarkEnd w:id="235"/>
      <w:bookmarkEnd w:id="236"/>
      <w:bookmarkEnd w:id="237"/>
      <w:bookmarkEnd w:id="238"/>
      <w:bookmarkEnd w:id="239"/>
      <w:bookmarkEnd w:id="240"/>
      <w:bookmarkEnd w:id="241"/>
      <w:bookmarkEnd w:id="242"/>
      <w:bookmarkEnd w:id="243"/>
      <w:bookmarkEnd w:id="244"/>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45" w:name="_Toc53165643"/>
      <w:bookmarkStart w:id="246"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47" w:name="_Toc34696630"/>
    </w:p>
    <w:p w14:paraId="10B4E60E" w14:textId="77777777" w:rsidR="00C57672" w:rsidRPr="00BE247B" w:rsidRDefault="00C57672" w:rsidP="00753FEA">
      <w:pPr>
        <w:pStyle w:val="Heading3"/>
      </w:pPr>
      <w:bookmarkStart w:id="248" w:name="_Toc61130263"/>
      <w:bookmarkStart w:id="249" w:name="_Toc61130989"/>
      <w:bookmarkStart w:id="250" w:name="_Toc61187831"/>
      <w:bookmarkStart w:id="251" w:name="_Toc83029121"/>
      <w:bookmarkStart w:id="252" w:name="_Toc83919719"/>
      <w:bookmarkStart w:id="253" w:name="_Toc89784740"/>
      <w:bookmarkStart w:id="254" w:name="_Toc137245427"/>
      <w:bookmarkStart w:id="255" w:name="_Toc138887934"/>
      <w:bookmarkStart w:id="256" w:name="_Toc145321002"/>
      <w:r w:rsidRPr="00BE247B">
        <w:t>6.2.2</w:t>
      </w:r>
      <w:r>
        <w:tab/>
      </w:r>
      <w:bookmarkStart w:id="257" w:name="_Hlk37231046"/>
      <w:r w:rsidRPr="00BE247B">
        <w:t xml:space="preserve">Beam </w:t>
      </w:r>
      <w:r>
        <w:t xml:space="preserve">parameter </w:t>
      </w:r>
      <w:r w:rsidRPr="00BE247B">
        <w:t>definitions</w:t>
      </w:r>
      <w:bookmarkEnd w:id="245"/>
      <w:bookmarkEnd w:id="246"/>
      <w:bookmarkEnd w:id="247"/>
      <w:bookmarkEnd w:id="248"/>
      <w:bookmarkEnd w:id="249"/>
      <w:bookmarkEnd w:id="250"/>
      <w:bookmarkEnd w:id="251"/>
      <w:bookmarkEnd w:id="252"/>
      <w:bookmarkEnd w:id="253"/>
      <w:bookmarkEnd w:id="254"/>
      <w:bookmarkEnd w:id="255"/>
      <w:bookmarkEnd w:id="256"/>
    </w:p>
    <w:bookmarkEnd w:id="257"/>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58" w:name="_Toc37429873"/>
      <w:bookmarkStart w:id="259" w:name="_Toc43738944"/>
      <w:bookmarkStart w:id="260" w:name="_Toc46346705"/>
      <w:bookmarkStart w:id="261" w:name="_Toc53165644"/>
      <w:bookmarkStart w:id="262" w:name="_Toc53166339"/>
      <w:bookmarkStart w:id="263" w:name="_Toc53167033"/>
      <w:bookmarkStart w:id="264" w:name="_Toc61130264"/>
      <w:bookmarkStart w:id="265" w:name="_Toc61130990"/>
      <w:bookmarkStart w:id="266" w:name="_Toc61187832"/>
      <w:bookmarkStart w:id="267" w:name="_Toc83029122"/>
      <w:bookmarkStart w:id="268" w:name="_Toc83919720"/>
      <w:bookmarkStart w:id="269" w:name="_Toc89784741"/>
      <w:bookmarkStart w:id="270" w:name="_Toc137245428"/>
      <w:bookmarkStart w:id="271" w:name="_Toc138887935"/>
      <w:bookmarkStart w:id="272" w:name="_Toc145321003"/>
      <w:r w:rsidRPr="00E11EA5">
        <w:t>6.2.3</w:t>
      </w:r>
      <w:r>
        <w:tab/>
      </w:r>
      <w:r w:rsidRPr="00E11EA5">
        <w:t>OSDD</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73" w:name="_MON_1537742070"/>
    <w:bookmarkEnd w:id="273"/>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1" o:title=""/>
          </v:shape>
          <o:OLEObject Type="Embed" ProgID="Word.Picture.8" ShapeID="_x0000_i1036" DrawAspect="Content" ObjectID="_1757339474"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74" w:name="_Toc32331960"/>
      <w:bookmarkStart w:id="275" w:name="_Toc37429874"/>
      <w:bookmarkStart w:id="276" w:name="_Toc43738945"/>
      <w:bookmarkStart w:id="277" w:name="_Toc46346706"/>
      <w:bookmarkStart w:id="278" w:name="_Toc53165645"/>
      <w:bookmarkStart w:id="279" w:name="_Toc53166340"/>
      <w:bookmarkStart w:id="280" w:name="_Toc53167034"/>
      <w:bookmarkStart w:id="281" w:name="_Toc61130265"/>
      <w:bookmarkStart w:id="282" w:name="_Toc61130991"/>
      <w:bookmarkStart w:id="283" w:name="_Toc61187833"/>
      <w:bookmarkStart w:id="284" w:name="_Toc83029123"/>
      <w:bookmarkStart w:id="285" w:name="_Toc83919721"/>
      <w:bookmarkStart w:id="286" w:name="_Toc89784742"/>
      <w:bookmarkStart w:id="287" w:name="_Toc137245429"/>
      <w:bookmarkStart w:id="288" w:name="_Toc138887936"/>
      <w:bookmarkStart w:id="289" w:name="_Toc145321004"/>
      <w:r w:rsidRPr="00E11EA5">
        <w:rPr>
          <w:lang w:eastAsia="en-GB"/>
        </w:rPr>
        <w:t>6.3</w:t>
      </w:r>
      <w:r w:rsidRPr="00E11EA5">
        <w:rPr>
          <w:lang w:eastAsia="en-GB"/>
        </w:rPr>
        <w:tab/>
        <w:t>TRP measurement</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69BA4D0E" w14:textId="77777777" w:rsidR="00C57672" w:rsidRPr="00E11EA5" w:rsidRDefault="00C57672" w:rsidP="00C57672">
      <w:pPr>
        <w:pStyle w:val="Heading3"/>
        <w:rPr>
          <w:lang w:eastAsia="en-GB"/>
        </w:rPr>
      </w:pPr>
      <w:bookmarkStart w:id="290" w:name="_Toc32331961"/>
      <w:bookmarkStart w:id="291" w:name="_Toc37429875"/>
      <w:bookmarkStart w:id="292" w:name="_Toc43738946"/>
      <w:bookmarkStart w:id="293" w:name="_Toc46346707"/>
      <w:bookmarkStart w:id="294" w:name="_Toc53165646"/>
      <w:bookmarkStart w:id="295" w:name="_Toc53166341"/>
      <w:bookmarkStart w:id="296" w:name="_Toc53167035"/>
      <w:bookmarkStart w:id="297" w:name="_Toc61130266"/>
      <w:bookmarkStart w:id="298" w:name="_Toc61130992"/>
      <w:bookmarkStart w:id="299" w:name="_Toc61187834"/>
      <w:bookmarkStart w:id="300" w:name="_Toc83029124"/>
      <w:bookmarkStart w:id="301" w:name="_Toc83919722"/>
      <w:bookmarkStart w:id="302" w:name="_Toc89784743"/>
      <w:bookmarkStart w:id="303" w:name="_Toc137245430"/>
      <w:bookmarkStart w:id="304" w:name="_Toc138887937"/>
      <w:bookmarkStart w:id="305" w:name="_Toc145321005"/>
      <w:r w:rsidRPr="00E11EA5">
        <w:rPr>
          <w:lang w:eastAsia="en-GB"/>
        </w:rPr>
        <w:t>6.3.1</w:t>
      </w:r>
      <w:r>
        <w:rPr>
          <w:lang w:eastAsia="en-GB"/>
        </w:rPr>
        <w:tab/>
      </w:r>
      <w:r w:rsidRPr="00E11EA5">
        <w:rPr>
          <w:lang w:eastAsia="en-GB"/>
        </w:rPr>
        <w:t>General</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2B2B09D3" w14:textId="77777777" w:rsidR="00C57672" w:rsidRDefault="00C57672" w:rsidP="00C57672">
      <w:bookmarkStart w:id="306" w:name="_Toc32331962"/>
      <w:bookmarkStart w:id="307" w:name="_Toc37429876"/>
      <w:bookmarkStart w:id="308" w:name="_Toc43738947"/>
      <w:bookmarkStart w:id="309"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5pt;height:36.5pt" o:ole="">
            <v:imagedata r:id="rId44" o:title=""/>
          </v:shape>
          <o:OLEObject Type="Embed" ProgID="Word.Document.12" ShapeID="_x0000_i1037" DrawAspect="Content" ObjectID="_1757339475"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6" o:title=""/>
          </v:shape>
          <o:OLEObject Type="Embed" ProgID="Word.Document.12" ShapeID="_x0000_i1038" DrawAspect="Content" ObjectID="_1757339476"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48" o:title=""/>
          </v:shape>
          <o:OLEObject Type="Embed" ProgID="Word.Document.12" ShapeID="_x0000_i1039" DrawAspect="Content" ObjectID="_1757339477"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10" w:name="_Toc53165647"/>
      <w:bookmarkStart w:id="311" w:name="_Toc53166342"/>
      <w:bookmarkStart w:id="312" w:name="_Toc53167036"/>
    </w:p>
    <w:p w14:paraId="2A8540E6" w14:textId="77777777" w:rsidR="00C57672" w:rsidRPr="00E11EA5" w:rsidRDefault="00C57672" w:rsidP="00C57672">
      <w:pPr>
        <w:pStyle w:val="Heading3"/>
      </w:pPr>
      <w:bookmarkStart w:id="313" w:name="_Toc61130267"/>
      <w:bookmarkStart w:id="314" w:name="_Toc61130993"/>
      <w:bookmarkStart w:id="315" w:name="_Toc61187835"/>
      <w:bookmarkStart w:id="316" w:name="_Toc83029125"/>
      <w:bookmarkStart w:id="317" w:name="_Toc83919723"/>
      <w:bookmarkStart w:id="318" w:name="_Toc89784744"/>
      <w:bookmarkStart w:id="319" w:name="_Toc137245431"/>
      <w:bookmarkStart w:id="320" w:name="_Toc138887938"/>
      <w:bookmarkStart w:id="321" w:name="_Toc145321006"/>
      <w:r w:rsidRPr="00E11EA5">
        <w:t>6.3.2</w:t>
      </w:r>
      <w:r>
        <w:tab/>
      </w:r>
      <w:r w:rsidRPr="00E11EA5">
        <w:t>TRP measurement procedures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5179118" w14:textId="77777777" w:rsidR="00C57672" w:rsidRPr="00E11EA5" w:rsidRDefault="00C57672" w:rsidP="00C57672">
      <w:pPr>
        <w:pStyle w:val="Heading4"/>
      </w:pPr>
      <w:bookmarkStart w:id="322" w:name="_Toc32331963"/>
      <w:bookmarkStart w:id="323" w:name="_Toc37429877"/>
      <w:bookmarkStart w:id="324" w:name="_Toc43738948"/>
      <w:bookmarkStart w:id="325" w:name="_Toc46346709"/>
      <w:bookmarkStart w:id="326" w:name="_Toc53165648"/>
      <w:bookmarkStart w:id="327" w:name="_Toc53166343"/>
      <w:bookmarkStart w:id="328" w:name="_Toc53167037"/>
      <w:bookmarkStart w:id="329" w:name="_Toc61130268"/>
      <w:bookmarkStart w:id="330" w:name="_Toc61130994"/>
      <w:bookmarkStart w:id="331" w:name="_Toc61187836"/>
      <w:bookmarkStart w:id="332" w:name="_Toc83029126"/>
      <w:bookmarkStart w:id="333" w:name="_Toc83919724"/>
      <w:bookmarkStart w:id="334" w:name="_Toc89784745"/>
      <w:bookmarkStart w:id="335" w:name="_Toc137245432"/>
      <w:bookmarkStart w:id="336" w:name="_Toc138887939"/>
      <w:bookmarkStart w:id="337" w:name="_Toc145321007"/>
      <w:r w:rsidRPr="00E11EA5">
        <w:rPr>
          <w:lang w:eastAsia="en-GB"/>
        </w:rPr>
        <w:t>6.3.2.1</w:t>
      </w:r>
      <w:r>
        <w:rPr>
          <w:lang w:eastAsia="en-GB"/>
        </w:rPr>
        <w:tab/>
      </w:r>
      <w:r w:rsidRPr="00E11EA5">
        <w:rPr>
          <w:lang w:eastAsia="en-GB"/>
        </w:rPr>
        <w:t>General</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38" w:name="_Toc32331964"/>
      <w:bookmarkStart w:id="339" w:name="_Toc37429878"/>
      <w:bookmarkStart w:id="340" w:name="_Toc43738949"/>
      <w:bookmarkStart w:id="341" w:name="_Toc46346710"/>
      <w:bookmarkStart w:id="342" w:name="_Toc53165649"/>
      <w:bookmarkStart w:id="343" w:name="_Toc53166344"/>
      <w:bookmarkStart w:id="344" w:name="_Toc53167038"/>
      <w:bookmarkStart w:id="345" w:name="_Toc61130269"/>
      <w:bookmarkStart w:id="346" w:name="_Toc61130995"/>
      <w:bookmarkStart w:id="347" w:name="_Toc61187837"/>
      <w:bookmarkStart w:id="348" w:name="_Toc83029127"/>
      <w:bookmarkStart w:id="349" w:name="_Toc83919725"/>
      <w:bookmarkStart w:id="350" w:name="_Toc89784746"/>
      <w:bookmarkStart w:id="351" w:name="_Toc137245433"/>
      <w:bookmarkStart w:id="352" w:name="_Toc138887940"/>
      <w:bookmarkStart w:id="353" w:name="_Toc145321008"/>
      <w:r w:rsidRPr="00E11EA5">
        <w:rPr>
          <w:lang w:eastAsia="en-GB"/>
        </w:rPr>
        <w:lastRenderedPageBreak/>
        <w:t>6.3.2.2</w:t>
      </w:r>
      <w:r>
        <w:rPr>
          <w:lang w:eastAsia="en-GB"/>
        </w:rPr>
        <w:tab/>
      </w:r>
      <w:r w:rsidRPr="00E11EA5">
        <w:rPr>
          <w:lang w:eastAsia="en-GB"/>
        </w:rPr>
        <w:t>Procedures for BS output power</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00B5BB00" w14:textId="77777777" w:rsidR="00C57672" w:rsidRPr="00E11EA5" w:rsidRDefault="00C57672" w:rsidP="00C57672">
      <w:pPr>
        <w:pStyle w:val="Heading5"/>
      </w:pPr>
      <w:bookmarkStart w:id="354" w:name="_Toc32331965"/>
      <w:bookmarkStart w:id="355" w:name="_Toc37429879"/>
      <w:bookmarkStart w:id="356" w:name="_Toc43738950"/>
      <w:bookmarkStart w:id="357" w:name="_Toc46346711"/>
      <w:bookmarkStart w:id="358" w:name="_Toc53165650"/>
      <w:bookmarkStart w:id="359" w:name="_Toc53166345"/>
      <w:bookmarkStart w:id="360" w:name="_Toc53167039"/>
      <w:bookmarkStart w:id="361" w:name="_Toc61130270"/>
      <w:bookmarkStart w:id="362" w:name="_Toc61130996"/>
      <w:bookmarkStart w:id="363" w:name="_Toc61187838"/>
      <w:bookmarkStart w:id="364" w:name="_Toc83029128"/>
      <w:bookmarkStart w:id="365" w:name="_Toc83919726"/>
      <w:bookmarkStart w:id="366" w:name="_Toc89784747"/>
      <w:bookmarkStart w:id="367" w:name="_Toc137245434"/>
      <w:bookmarkStart w:id="368" w:name="_Toc138887941"/>
      <w:bookmarkStart w:id="369" w:name="_Toc145321009"/>
      <w:r w:rsidRPr="00E11EA5">
        <w:rPr>
          <w:lang w:eastAsia="en-GB"/>
        </w:rPr>
        <w:t>6.3.2.2</w:t>
      </w:r>
      <w:r w:rsidRPr="00E11EA5">
        <w:t>.1</w:t>
      </w:r>
      <w:r w:rsidRPr="00E11EA5">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370" w:name="_Toc32331966"/>
      <w:bookmarkStart w:id="371" w:name="_Toc37429880"/>
      <w:bookmarkStart w:id="372" w:name="_Toc43738951"/>
      <w:bookmarkStart w:id="373" w:name="_Toc46346712"/>
      <w:bookmarkStart w:id="374" w:name="_Toc53165651"/>
      <w:bookmarkStart w:id="375" w:name="_Toc53166346"/>
      <w:bookmarkStart w:id="376" w:name="_Toc53167040"/>
      <w:bookmarkStart w:id="377" w:name="_Toc61130271"/>
      <w:bookmarkStart w:id="378" w:name="_Toc61130997"/>
      <w:bookmarkStart w:id="379" w:name="_Toc61187839"/>
      <w:bookmarkStart w:id="380" w:name="_Toc83029129"/>
      <w:bookmarkStart w:id="381" w:name="_Toc83919727"/>
      <w:bookmarkStart w:id="382" w:name="_Toc89784748"/>
      <w:bookmarkStart w:id="383" w:name="_Toc137245435"/>
      <w:bookmarkStart w:id="384" w:name="_Toc138887942"/>
      <w:bookmarkStart w:id="385" w:name="_Toc145321010"/>
      <w:r w:rsidRPr="00E11EA5">
        <w:rPr>
          <w:lang w:eastAsia="en-GB"/>
        </w:rPr>
        <w:t>6.3.2.2</w:t>
      </w:r>
      <w:r w:rsidRPr="00E11EA5">
        <w:t>.2</w:t>
      </w:r>
      <w:r w:rsidRPr="00E11EA5">
        <w:tab/>
        <w:t>Two cuts with pattern multiplication</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386" w:name="_Toc32331967"/>
      <w:bookmarkStart w:id="387" w:name="_Toc37429881"/>
      <w:bookmarkStart w:id="388" w:name="_Toc43738952"/>
      <w:bookmarkStart w:id="389" w:name="_Toc46346713"/>
      <w:bookmarkStart w:id="390" w:name="_Toc53165652"/>
      <w:bookmarkStart w:id="391" w:name="_Toc53166347"/>
      <w:bookmarkStart w:id="392" w:name="_Toc53167041"/>
      <w:bookmarkStart w:id="393" w:name="_Toc61130272"/>
      <w:bookmarkStart w:id="394" w:name="_Toc61130998"/>
      <w:bookmarkStart w:id="395" w:name="_Toc61187840"/>
      <w:bookmarkStart w:id="396" w:name="_Toc83029130"/>
      <w:bookmarkStart w:id="397" w:name="_Toc83919728"/>
      <w:bookmarkStart w:id="398" w:name="_Toc89784749"/>
      <w:bookmarkStart w:id="399" w:name="_Toc137245436"/>
      <w:bookmarkStart w:id="400" w:name="_Toc138887943"/>
      <w:bookmarkStart w:id="401" w:name="_Toc145321011"/>
      <w:r w:rsidRPr="00E11EA5">
        <w:rPr>
          <w:lang w:eastAsia="en-GB"/>
        </w:rPr>
        <w:t>6.3.2.2</w:t>
      </w:r>
      <w:r w:rsidRPr="00E11EA5">
        <w:t>.3</w:t>
      </w:r>
      <w:r w:rsidRPr="00E11EA5">
        <w:tab/>
        <w:t>Full sphere</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402" w:name="_Toc32331968"/>
      <w:bookmarkStart w:id="403" w:name="_Toc37429882"/>
      <w:bookmarkStart w:id="404" w:name="_Toc43738953"/>
      <w:bookmarkStart w:id="405" w:name="_Toc46346714"/>
      <w:bookmarkStart w:id="406" w:name="_Toc53165653"/>
      <w:bookmarkStart w:id="407" w:name="_Toc53166348"/>
      <w:bookmarkStart w:id="408" w:name="_Toc53167042"/>
      <w:bookmarkStart w:id="409" w:name="_Toc61130273"/>
      <w:bookmarkStart w:id="410" w:name="_Toc61130999"/>
      <w:bookmarkStart w:id="411" w:name="_Toc61187841"/>
      <w:bookmarkStart w:id="412" w:name="_Toc83029131"/>
      <w:bookmarkStart w:id="413" w:name="_Toc83919729"/>
      <w:bookmarkStart w:id="414" w:name="_Toc89784750"/>
      <w:bookmarkStart w:id="415" w:name="_Toc137245437"/>
      <w:bookmarkStart w:id="416" w:name="_Toc138887944"/>
      <w:bookmarkStart w:id="417" w:name="_Toc145321012"/>
      <w:r w:rsidRPr="00E11EA5">
        <w:rPr>
          <w:lang w:eastAsia="en-GB"/>
        </w:rPr>
        <w:t>6.3.2.2</w:t>
      </w:r>
      <w:r w:rsidRPr="00E11EA5">
        <w:t>.4</w:t>
      </w:r>
      <w:r w:rsidRPr="00E11EA5">
        <w:tab/>
        <w:t>Beam-based directions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418" w:name="_Toc32331969"/>
      <w:bookmarkStart w:id="419" w:name="_Toc37429883"/>
      <w:bookmarkStart w:id="420" w:name="_Toc43738954"/>
      <w:bookmarkStart w:id="421" w:name="_Toc46346715"/>
      <w:bookmarkStart w:id="422" w:name="_Toc53165654"/>
      <w:bookmarkStart w:id="423" w:name="_Toc53166349"/>
      <w:bookmarkStart w:id="424" w:name="_Toc53167043"/>
      <w:bookmarkStart w:id="425" w:name="_Toc61130274"/>
      <w:bookmarkStart w:id="426" w:name="_Toc61131000"/>
      <w:bookmarkStart w:id="427" w:name="_Toc61187842"/>
      <w:bookmarkStart w:id="428" w:name="_Toc83029132"/>
      <w:bookmarkStart w:id="429" w:name="_Toc83919730"/>
      <w:bookmarkStart w:id="430" w:name="_Toc89784751"/>
      <w:bookmarkStart w:id="431" w:name="_Toc137245438"/>
      <w:bookmarkStart w:id="432" w:name="_Toc138887945"/>
      <w:bookmarkStart w:id="433" w:name="_Toc145321013"/>
      <w:r w:rsidRPr="00E11EA5">
        <w:rPr>
          <w:lang w:eastAsia="en-GB"/>
        </w:rPr>
        <w:t>6.3.2.3</w:t>
      </w:r>
      <w:r w:rsidRPr="00E11EA5">
        <w:rPr>
          <w:lang w:eastAsia="en-GB"/>
        </w:rPr>
        <w:tab/>
        <w:t>Procedures for SEM and OB</w:t>
      </w:r>
      <w:r w:rsidRPr="00501E48">
        <w:t>UE</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0621648B" w14:textId="77777777" w:rsidR="00C57672" w:rsidRPr="00E11EA5" w:rsidRDefault="00C57672" w:rsidP="00C57672">
      <w:pPr>
        <w:pStyle w:val="Heading5"/>
      </w:pPr>
      <w:bookmarkStart w:id="434" w:name="_Toc32331970"/>
      <w:bookmarkStart w:id="435" w:name="_Toc37429884"/>
      <w:bookmarkStart w:id="436" w:name="_Toc43738955"/>
      <w:bookmarkStart w:id="437" w:name="_Toc46346716"/>
      <w:bookmarkStart w:id="438" w:name="_Toc53165655"/>
      <w:bookmarkStart w:id="439" w:name="_Toc53166350"/>
      <w:bookmarkStart w:id="440" w:name="_Toc53167044"/>
      <w:bookmarkStart w:id="441" w:name="_Toc61130275"/>
      <w:bookmarkStart w:id="442" w:name="_Toc61131001"/>
      <w:bookmarkStart w:id="443" w:name="_Toc61187843"/>
      <w:bookmarkStart w:id="444" w:name="_Toc83029133"/>
      <w:bookmarkStart w:id="445" w:name="_Toc83919731"/>
      <w:bookmarkStart w:id="446" w:name="_Toc89784752"/>
      <w:bookmarkStart w:id="447" w:name="_Toc137245439"/>
      <w:bookmarkStart w:id="448" w:name="_Toc138887946"/>
      <w:bookmarkStart w:id="449" w:name="_Toc145321014"/>
      <w:r w:rsidRPr="00E11EA5">
        <w:rPr>
          <w:lang w:eastAsia="en-GB"/>
        </w:rPr>
        <w:t>6.3.2.3</w:t>
      </w:r>
      <w:r w:rsidRPr="00E11EA5">
        <w:t>.1</w:t>
      </w:r>
      <w:r w:rsidRPr="00E11EA5">
        <w:tab/>
        <w:t>General</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450" w:name="_Toc32331971"/>
      <w:bookmarkStart w:id="451" w:name="_Toc37429885"/>
      <w:bookmarkStart w:id="452" w:name="_Toc43738956"/>
      <w:bookmarkStart w:id="453" w:name="_Toc46346717"/>
      <w:bookmarkStart w:id="454" w:name="_Toc53165656"/>
      <w:bookmarkStart w:id="455" w:name="_Toc53166351"/>
      <w:bookmarkStart w:id="456" w:name="_Toc53167045"/>
      <w:bookmarkStart w:id="457" w:name="_Toc61130276"/>
      <w:bookmarkStart w:id="458" w:name="_Toc61131002"/>
      <w:bookmarkStart w:id="459" w:name="_Toc61187844"/>
      <w:bookmarkStart w:id="460" w:name="_Toc83029134"/>
      <w:bookmarkStart w:id="461" w:name="_Toc83919732"/>
      <w:bookmarkStart w:id="462" w:name="_Toc89784753"/>
      <w:bookmarkStart w:id="463" w:name="_Toc137245440"/>
      <w:bookmarkStart w:id="464" w:name="_Toc138887947"/>
      <w:bookmarkStart w:id="465" w:name="_Toc145321015"/>
      <w:r w:rsidRPr="00E11EA5">
        <w:rPr>
          <w:lang w:eastAsia="en-GB"/>
        </w:rPr>
        <w:t>6.3.2.3</w:t>
      </w:r>
      <w:r w:rsidRPr="00E11EA5">
        <w:t>.2</w:t>
      </w:r>
      <w:r w:rsidRPr="00E11EA5">
        <w:tab/>
        <w:t>Two cuts with pattern multiplication</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466" w:name="_Toc32331972"/>
      <w:bookmarkStart w:id="467" w:name="_Toc37429886"/>
      <w:bookmarkStart w:id="468" w:name="_Toc43738957"/>
      <w:bookmarkStart w:id="469" w:name="_Toc46346718"/>
      <w:bookmarkStart w:id="470" w:name="_Toc53165657"/>
      <w:bookmarkStart w:id="471" w:name="_Toc53166352"/>
      <w:bookmarkStart w:id="472" w:name="_Toc53167046"/>
    </w:p>
    <w:p w14:paraId="1CAE22C3" w14:textId="77777777" w:rsidR="00C57672" w:rsidRPr="00E11EA5" w:rsidRDefault="00C57672" w:rsidP="00C57672">
      <w:pPr>
        <w:pStyle w:val="Heading5"/>
      </w:pPr>
      <w:bookmarkStart w:id="473" w:name="_Toc61130277"/>
      <w:bookmarkStart w:id="474" w:name="_Toc61131003"/>
      <w:bookmarkStart w:id="475" w:name="_Toc61187845"/>
      <w:bookmarkStart w:id="476" w:name="_Toc83029135"/>
      <w:bookmarkStart w:id="477" w:name="_Toc83919733"/>
      <w:bookmarkStart w:id="478" w:name="_Toc89784754"/>
      <w:bookmarkStart w:id="479" w:name="_Toc137245441"/>
      <w:bookmarkStart w:id="480" w:name="_Toc138887948"/>
      <w:bookmarkStart w:id="481" w:name="_Toc145321016"/>
      <w:r w:rsidRPr="00E11EA5">
        <w:rPr>
          <w:lang w:eastAsia="en-GB"/>
        </w:rPr>
        <w:t>6.3.2.3</w:t>
      </w:r>
      <w:r w:rsidRPr="00E11EA5">
        <w:t>.3</w:t>
      </w:r>
      <w:r w:rsidRPr="00E11EA5">
        <w:tab/>
        <w:t>Two or three cuts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482" w:name="_Toc32331973"/>
      <w:bookmarkStart w:id="483" w:name="_Toc37429887"/>
      <w:bookmarkStart w:id="484" w:name="_Toc43738958"/>
      <w:bookmarkStart w:id="485" w:name="_Toc46346719"/>
      <w:bookmarkStart w:id="486" w:name="_Toc53165658"/>
      <w:bookmarkStart w:id="487" w:name="_Toc53166353"/>
      <w:bookmarkStart w:id="488" w:name="_Toc53167047"/>
      <w:bookmarkStart w:id="489" w:name="_Toc61130278"/>
      <w:bookmarkStart w:id="490" w:name="_Toc61131004"/>
      <w:bookmarkStart w:id="491" w:name="_Toc61187846"/>
      <w:bookmarkStart w:id="492" w:name="_Toc83029136"/>
      <w:bookmarkStart w:id="493" w:name="_Toc83919734"/>
      <w:bookmarkStart w:id="494" w:name="_Toc89784755"/>
      <w:bookmarkStart w:id="495" w:name="_Toc137245442"/>
      <w:bookmarkStart w:id="496" w:name="_Toc138887949"/>
      <w:bookmarkStart w:id="497" w:name="_Toc145321017"/>
      <w:r w:rsidRPr="00E11EA5">
        <w:rPr>
          <w:lang w:eastAsia="en-GB"/>
        </w:rPr>
        <w:t>6.3.2.3</w:t>
      </w:r>
      <w:r w:rsidRPr="00E11EA5">
        <w:t>.4</w:t>
      </w:r>
      <w:r w:rsidRPr="00E11EA5">
        <w:tab/>
        <w:t>Full sphere</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498" w:name="_Toc32331974"/>
      <w:bookmarkStart w:id="499" w:name="_Toc37429888"/>
      <w:bookmarkStart w:id="500" w:name="_Toc43738959"/>
      <w:bookmarkStart w:id="501" w:name="_Toc46346720"/>
      <w:bookmarkStart w:id="502" w:name="_Toc53165659"/>
      <w:bookmarkStart w:id="503" w:name="_Toc53166354"/>
      <w:bookmarkStart w:id="504" w:name="_Toc53167048"/>
      <w:bookmarkStart w:id="505" w:name="_Toc61130279"/>
      <w:bookmarkStart w:id="506" w:name="_Toc61131005"/>
      <w:bookmarkStart w:id="507" w:name="_Toc61187847"/>
      <w:bookmarkStart w:id="508" w:name="_Toc83029137"/>
      <w:bookmarkStart w:id="509" w:name="_Toc83919735"/>
      <w:bookmarkStart w:id="510" w:name="_Toc89784756"/>
      <w:bookmarkStart w:id="511" w:name="_Toc137245443"/>
      <w:bookmarkStart w:id="512" w:name="_Toc138887950"/>
      <w:bookmarkStart w:id="513" w:name="_Toc145321018"/>
      <w:r w:rsidRPr="00E11EA5">
        <w:rPr>
          <w:lang w:eastAsia="en-GB"/>
        </w:rPr>
        <w:t>6.3.2.3</w:t>
      </w:r>
      <w:r w:rsidRPr="00E11EA5">
        <w:t>.5</w:t>
      </w:r>
      <w:r w:rsidRPr="00E11EA5">
        <w:tab/>
        <w:t>Beam-based directions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514" w:name="_Toc32331975"/>
      <w:bookmarkStart w:id="515" w:name="_Toc37429889"/>
      <w:bookmarkStart w:id="516" w:name="_Toc43738960"/>
      <w:bookmarkStart w:id="517" w:name="_Toc46346721"/>
      <w:bookmarkStart w:id="518" w:name="_Toc53165660"/>
      <w:bookmarkStart w:id="519" w:name="_Toc53166355"/>
      <w:bookmarkStart w:id="520" w:name="_Toc53167049"/>
    </w:p>
    <w:p w14:paraId="124121AE" w14:textId="77777777" w:rsidR="00C57672" w:rsidRPr="00501E48" w:rsidRDefault="00C57672" w:rsidP="00C57672">
      <w:pPr>
        <w:pStyle w:val="Heading4"/>
      </w:pPr>
      <w:bookmarkStart w:id="521" w:name="_Toc61130280"/>
      <w:bookmarkStart w:id="522" w:name="_Toc61131006"/>
      <w:bookmarkStart w:id="523" w:name="_Toc61187848"/>
      <w:bookmarkStart w:id="524" w:name="_Toc83029138"/>
      <w:bookmarkStart w:id="525" w:name="_Toc83919736"/>
      <w:bookmarkStart w:id="526" w:name="_Toc89784757"/>
      <w:bookmarkStart w:id="527" w:name="_Toc137245444"/>
      <w:bookmarkStart w:id="528" w:name="_Toc138887951"/>
      <w:bookmarkStart w:id="529" w:name="_Toc145321019"/>
      <w:r w:rsidRPr="00E11EA5">
        <w:rPr>
          <w:lang w:eastAsia="en-GB"/>
        </w:rPr>
        <w:t>6.3.2.4</w:t>
      </w:r>
      <w:r w:rsidRPr="00E11EA5">
        <w:rPr>
          <w:lang w:eastAsia="en-GB"/>
        </w:rPr>
        <w:tab/>
        <w:t>Procedures for A</w:t>
      </w:r>
      <w:r w:rsidRPr="00501E48">
        <w:t>CLR</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7B5C136" w14:textId="77777777" w:rsidR="00C57672" w:rsidRPr="00E11EA5" w:rsidRDefault="00C57672" w:rsidP="00C57672">
      <w:pPr>
        <w:pStyle w:val="Heading5"/>
      </w:pPr>
      <w:bookmarkStart w:id="530" w:name="_Toc32331976"/>
      <w:bookmarkStart w:id="531" w:name="_Toc37429890"/>
      <w:bookmarkStart w:id="532" w:name="_Toc43738961"/>
      <w:bookmarkStart w:id="533" w:name="_Toc46346722"/>
      <w:bookmarkStart w:id="534" w:name="_Toc53165661"/>
      <w:bookmarkStart w:id="535" w:name="_Toc53166356"/>
      <w:bookmarkStart w:id="536" w:name="_Toc53167050"/>
      <w:bookmarkStart w:id="537" w:name="_Toc61130281"/>
      <w:bookmarkStart w:id="538" w:name="_Toc61131007"/>
      <w:bookmarkStart w:id="539" w:name="_Toc61187849"/>
      <w:bookmarkStart w:id="540" w:name="_Toc83029139"/>
      <w:bookmarkStart w:id="541" w:name="_Toc83919737"/>
      <w:bookmarkStart w:id="542" w:name="_Toc89784758"/>
      <w:bookmarkStart w:id="543" w:name="_Toc137245445"/>
      <w:bookmarkStart w:id="544" w:name="_Toc138887952"/>
      <w:bookmarkStart w:id="545" w:name="_Toc145321020"/>
      <w:r w:rsidRPr="00E11EA5">
        <w:rPr>
          <w:lang w:eastAsia="en-GB"/>
        </w:rPr>
        <w:t>6.3.2.4</w:t>
      </w:r>
      <w:r w:rsidRPr="00E11EA5">
        <w:t>.1</w:t>
      </w:r>
      <w:r w:rsidRPr="00E11EA5">
        <w:tab/>
        <w:t>General</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546" w:name="_Toc32331977"/>
      <w:bookmarkStart w:id="547" w:name="_Toc37429891"/>
      <w:bookmarkStart w:id="548" w:name="_Toc43738962"/>
      <w:bookmarkStart w:id="549" w:name="_Toc46346723"/>
      <w:bookmarkStart w:id="550" w:name="_Toc53165662"/>
      <w:bookmarkStart w:id="551" w:name="_Toc53166357"/>
      <w:bookmarkStart w:id="552" w:name="_Toc53167051"/>
    </w:p>
    <w:p w14:paraId="7AD53758" w14:textId="77777777" w:rsidR="00C57672" w:rsidRPr="00E11EA5" w:rsidRDefault="00C57672" w:rsidP="00C57672">
      <w:pPr>
        <w:pStyle w:val="Heading5"/>
      </w:pPr>
      <w:bookmarkStart w:id="553" w:name="_Toc61130282"/>
      <w:bookmarkStart w:id="554" w:name="_Toc61131008"/>
      <w:bookmarkStart w:id="555" w:name="_Toc61187850"/>
      <w:bookmarkStart w:id="556" w:name="_Toc83029140"/>
      <w:bookmarkStart w:id="557" w:name="_Toc83919738"/>
      <w:bookmarkStart w:id="558" w:name="_Toc89784759"/>
      <w:bookmarkStart w:id="559" w:name="_Toc137245446"/>
      <w:bookmarkStart w:id="560" w:name="_Toc138887953"/>
      <w:bookmarkStart w:id="561" w:name="_Toc145321021"/>
      <w:r w:rsidRPr="00E11EA5">
        <w:rPr>
          <w:lang w:eastAsia="en-GB"/>
        </w:rPr>
        <w:t>6.3.2.4</w:t>
      </w:r>
      <w:r w:rsidRPr="00E11EA5">
        <w:t>.2</w:t>
      </w:r>
      <w:r w:rsidRPr="00E11EA5">
        <w:tab/>
        <w:t>TRP fraction method</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562" w:name="_Toc32331978"/>
      <w:bookmarkStart w:id="563" w:name="_Toc37429892"/>
      <w:bookmarkStart w:id="564" w:name="_Toc43738963"/>
      <w:bookmarkStart w:id="565" w:name="_Toc46346724"/>
      <w:bookmarkStart w:id="566" w:name="_Toc53165663"/>
      <w:bookmarkStart w:id="567" w:name="_Toc53166358"/>
      <w:bookmarkStart w:id="568" w:name="_Toc53167052"/>
      <w:bookmarkStart w:id="569" w:name="_Toc61130283"/>
      <w:bookmarkStart w:id="570" w:name="_Toc61131009"/>
      <w:bookmarkStart w:id="571" w:name="_Toc61187851"/>
      <w:bookmarkStart w:id="572" w:name="_Toc83029141"/>
      <w:bookmarkStart w:id="573" w:name="_Toc83919739"/>
      <w:bookmarkStart w:id="574" w:name="_Toc89784760"/>
      <w:bookmarkStart w:id="575" w:name="_Toc137245447"/>
      <w:bookmarkStart w:id="576" w:name="_Toc138887954"/>
      <w:bookmarkStart w:id="577" w:name="_Toc145321022"/>
      <w:r w:rsidRPr="00E11EA5">
        <w:rPr>
          <w:lang w:eastAsia="en-GB"/>
        </w:rPr>
        <w:lastRenderedPageBreak/>
        <w:t>6.3.2.5</w:t>
      </w:r>
      <w:r w:rsidRPr="00E11EA5">
        <w:rPr>
          <w:lang w:eastAsia="en-GB"/>
        </w:rPr>
        <w:tab/>
        <w:t>Procedures for transmitter spurious emissions and EMC emissio</w:t>
      </w:r>
      <w:r w:rsidRPr="00501E48">
        <w:t>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88BB4AB" w14:textId="77777777" w:rsidR="00C57672" w:rsidRPr="00E11EA5" w:rsidRDefault="00C57672" w:rsidP="00C57672">
      <w:pPr>
        <w:pStyle w:val="Heading5"/>
      </w:pPr>
      <w:bookmarkStart w:id="578" w:name="_Toc32331979"/>
      <w:bookmarkStart w:id="579" w:name="_Toc37429893"/>
      <w:bookmarkStart w:id="580" w:name="_Toc43738964"/>
      <w:bookmarkStart w:id="581" w:name="_Toc46346725"/>
      <w:bookmarkStart w:id="582" w:name="_Toc53165664"/>
      <w:bookmarkStart w:id="583" w:name="_Toc53166359"/>
      <w:bookmarkStart w:id="584" w:name="_Toc53167053"/>
      <w:bookmarkStart w:id="585" w:name="_Toc61130284"/>
      <w:bookmarkStart w:id="586" w:name="_Toc61131010"/>
      <w:bookmarkStart w:id="587" w:name="_Toc61187852"/>
      <w:bookmarkStart w:id="588" w:name="_Toc83029142"/>
      <w:bookmarkStart w:id="589" w:name="_Toc83919740"/>
      <w:bookmarkStart w:id="590" w:name="_Toc89784761"/>
      <w:bookmarkStart w:id="591" w:name="_Toc137245448"/>
      <w:bookmarkStart w:id="592" w:name="_Toc138887955"/>
      <w:bookmarkStart w:id="593" w:name="_Toc145321023"/>
      <w:r w:rsidRPr="00E11EA5">
        <w:rPr>
          <w:lang w:eastAsia="en-GB"/>
        </w:rPr>
        <w:t>6.3.2.5</w:t>
      </w:r>
      <w:r w:rsidRPr="00E11EA5">
        <w:t>.1</w:t>
      </w:r>
      <w:r w:rsidRPr="00E11EA5">
        <w:tab/>
        <w:t>General</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594" w:name="_Toc32331980"/>
      <w:bookmarkStart w:id="595" w:name="_Toc37429894"/>
      <w:bookmarkStart w:id="596" w:name="_Toc43738965"/>
      <w:bookmarkStart w:id="597" w:name="_Toc46346726"/>
      <w:bookmarkStart w:id="598" w:name="_Toc53165665"/>
      <w:bookmarkStart w:id="599" w:name="_Toc53166360"/>
      <w:bookmarkStart w:id="600" w:name="_Toc53167054"/>
    </w:p>
    <w:p w14:paraId="424F630A" w14:textId="77777777" w:rsidR="00C57672" w:rsidRPr="00E11EA5" w:rsidRDefault="00C57672" w:rsidP="00C57672">
      <w:pPr>
        <w:pStyle w:val="Heading5"/>
      </w:pPr>
      <w:bookmarkStart w:id="601" w:name="_Toc61130285"/>
      <w:bookmarkStart w:id="602" w:name="_Toc61131011"/>
      <w:bookmarkStart w:id="603" w:name="_Toc61187853"/>
      <w:bookmarkStart w:id="604" w:name="_Toc83029143"/>
      <w:bookmarkStart w:id="605" w:name="_Toc83919741"/>
      <w:bookmarkStart w:id="606" w:name="_Toc89784762"/>
      <w:bookmarkStart w:id="607" w:name="_Toc137245449"/>
      <w:bookmarkStart w:id="608" w:name="_Toc138887956"/>
      <w:bookmarkStart w:id="609" w:name="_Toc145321024"/>
      <w:r w:rsidRPr="00E11EA5">
        <w:rPr>
          <w:lang w:eastAsia="en-GB"/>
        </w:rPr>
        <w:t>6.3.2.5</w:t>
      </w:r>
      <w:r w:rsidRPr="00E11EA5">
        <w:t>.2</w:t>
      </w:r>
      <w:r w:rsidRPr="00E11EA5">
        <w:tab/>
        <w:t>Pre-scan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610" w:name="_Toc32331981"/>
      <w:bookmarkStart w:id="611" w:name="_Toc37429895"/>
      <w:bookmarkStart w:id="612" w:name="_Toc43738966"/>
      <w:bookmarkStart w:id="613" w:name="_Toc46346727"/>
      <w:bookmarkStart w:id="614" w:name="_Toc53165666"/>
      <w:bookmarkStart w:id="615" w:name="_Toc53166361"/>
      <w:bookmarkStart w:id="616" w:name="_Toc53167055"/>
    </w:p>
    <w:p w14:paraId="5A8A2E67" w14:textId="77777777" w:rsidR="00C57672" w:rsidRPr="00E11EA5" w:rsidRDefault="00C57672" w:rsidP="00C57672">
      <w:pPr>
        <w:pStyle w:val="Heading5"/>
      </w:pPr>
      <w:bookmarkStart w:id="617" w:name="_Toc61130286"/>
      <w:bookmarkStart w:id="618" w:name="_Toc61131012"/>
      <w:bookmarkStart w:id="619" w:name="_Toc61187854"/>
      <w:bookmarkStart w:id="620" w:name="_Toc83029144"/>
      <w:bookmarkStart w:id="621" w:name="_Toc83919742"/>
      <w:bookmarkStart w:id="622" w:name="_Toc89784763"/>
      <w:bookmarkStart w:id="623" w:name="_Toc137245450"/>
      <w:bookmarkStart w:id="624" w:name="_Toc138887957"/>
      <w:bookmarkStart w:id="625" w:name="_Toc145321025"/>
      <w:r w:rsidRPr="00E11EA5">
        <w:rPr>
          <w:lang w:eastAsia="en-GB"/>
        </w:rPr>
        <w:t>6.3.2.5</w:t>
      </w:r>
      <w:r w:rsidRPr="00E11EA5">
        <w:t>.3</w:t>
      </w:r>
      <w:r w:rsidRPr="00E11EA5">
        <w:tab/>
        <w:t>Peak method</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626" w:name="_Toc32331982"/>
      <w:bookmarkStart w:id="627" w:name="_Toc37429896"/>
      <w:bookmarkStart w:id="628" w:name="_Toc43738967"/>
      <w:bookmarkStart w:id="629" w:name="_Toc46346728"/>
      <w:bookmarkStart w:id="630" w:name="_Toc53165667"/>
      <w:bookmarkStart w:id="631" w:name="_Toc53166362"/>
      <w:bookmarkStart w:id="632" w:name="_Toc53167056"/>
      <w:bookmarkStart w:id="633" w:name="_Toc61130287"/>
      <w:bookmarkStart w:id="634" w:name="_Toc61131013"/>
      <w:bookmarkStart w:id="635" w:name="_Toc61187855"/>
      <w:bookmarkStart w:id="636" w:name="_Toc83029145"/>
      <w:bookmarkStart w:id="637" w:name="_Toc83919743"/>
      <w:bookmarkStart w:id="638" w:name="_Toc89784764"/>
      <w:bookmarkStart w:id="639" w:name="_Toc137245451"/>
      <w:bookmarkStart w:id="640" w:name="_Toc138887958"/>
      <w:bookmarkStart w:id="641" w:name="_Toc145321026"/>
      <w:r w:rsidRPr="00E11EA5">
        <w:rPr>
          <w:lang w:eastAsia="en-GB"/>
        </w:rPr>
        <w:t>6.3.2.5</w:t>
      </w:r>
      <w:r w:rsidRPr="00E11EA5">
        <w:t>.4</w:t>
      </w:r>
      <w:r w:rsidRPr="00E11EA5">
        <w:tab/>
        <w:t>Equal sector with peak average method</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F574DE">
        <w:rPr>
          <w:position w:val="-11"/>
        </w:rPr>
        <w:pict w14:anchorId="78927B55">
          <v:shape id="_x0000_i1040" type="#_x0000_t75" style="width:122pt;height:14.5pt" equationxml="&lt;">
            <v:imagedata r:id="rId50" o:title="" chromakey="white"/>
          </v:shape>
        </w:pict>
      </w:r>
      <w:r w:rsidRPr="00E11EA5">
        <w:instrText xml:space="preserve"> </w:instrText>
      </w:r>
      <w:r w:rsidRPr="00E11EA5">
        <w:fldChar w:fldCharType="separate"/>
      </w:r>
      <w:r w:rsidR="00F574DE">
        <w:rPr>
          <w:position w:val="-11"/>
        </w:rPr>
        <w:pict w14:anchorId="26926052">
          <v:shape id="_x0000_i1041" type="#_x0000_t75" style="width:122pt;height:14.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F574DE">
        <w:rPr>
          <w:position w:val="-8"/>
        </w:rPr>
        <w:pict w14:anchorId="5885E7C1">
          <v:shape id="_x0000_i1042" type="#_x0000_t75" style="width:122pt;height:14.5pt" equationxml="&lt;">
            <v:imagedata r:id="rId51" o:title="" chromakey="white"/>
          </v:shape>
        </w:pict>
      </w:r>
      <w:r w:rsidRPr="00E11EA5">
        <w:instrText xml:space="preserve"> </w:instrText>
      </w:r>
      <w:r w:rsidRPr="00E11EA5">
        <w:fldChar w:fldCharType="separate"/>
      </w:r>
      <w:r w:rsidR="00F574DE">
        <w:rPr>
          <w:position w:val="-8"/>
        </w:rPr>
        <w:pict w14:anchorId="2418B945">
          <v:shape id="_x0000_i1043" type="#_x0000_t75" style="width:122pt;height:14.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642" w:name="_Toc32331983"/>
      <w:bookmarkStart w:id="643" w:name="_Toc37429897"/>
      <w:bookmarkStart w:id="644" w:name="_Toc43738968"/>
      <w:bookmarkStart w:id="645" w:name="_Toc46346729"/>
      <w:bookmarkStart w:id="646" w:name="_Toc53165668"/>
      <w:bookmarkStart w:id="647" w:name="_Toc53166363"/>
      <w:bookmarkStart w:id="648" w:name="_Toc53167057"/>
    </w:p>
    <w:p w14:paraId="33B037D2" w14:textId="77777777" w:rsidR="00C57672" w:rsidRPr="00E11EA5" w:rsidRDefault="00C57672" w:rsidP="00C57672">
      <w:pPr>
        <w:pStyle w:val="Heading5"/>
      </w:pPr>
      <w:bookmarkStart w:id="649" w:name="_Toc61130288"/>
      <w:bookmarkStart w:id="650" w:name="_Toc61131014"/>
      <w:bookmarkStart w:id="651" w:name="_Toc61187856"/>
      <w:bookmarkStart w:id="652" w:name="_Toc83029146"/>
      <w:bookmarkStart w:id="653" w:name="_Toc83919744"/>
      <w:bookmarkStart w:id="654" w:name="_Toc89784765"/>
      <w:bookmarkStart w:id="655" w:name="_Toc137245452"/>
      <w:bookmarkStart w:id="656" w:name="_Toc138887959"/>
      <w:bookmarkStart w:id="657" w:name="_Toc145321027"/>
      <w:r w:rsidRPr="00E11EA5">
        <w:rPr>
          <w:lang w:eastAsia="en-GB"/>
        </w:rPr>
        <w:t>6.3.2.5</w:t>
      </w:r>
      <w:r w:rsidRPr="00E11EA5">
        <w:t>.5</w:t>
      </w:r>
      <w:r w:rsidRPr="00E11EA5">
        <w:tab/>
        <w:t>Two or three cuts with dense sampling</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658" w:name="_Toc32331984"/>
      <w:bookmarkStart w:id="659" w:name="_Toc37429898"/>
      <w:bookmarkStart w:id="660" w:name="_Toc43738969"/>
      <w:bookmarkStart w:id="661" w:name="_Toc46346730"/>
      <w:bookmarkStart w:id="662" w:name="_Toc53165669"/>
      <w:bookmarkStart w:id="663" w:name="_Toc53166364"/>
      <w:bookmarkStart w:id="664" w:name="_Toc53167058"/>
      <w:bookmarkStart w:id="665" w:name="_Toc61130289"/>
      <w:bookmarkStart w:id="666" w:name="_Toc61131015"/>
      <w:bookmarkStart w:id="667" w:name="_Toc61187857"/>
      <w:bookmarkStart w:id="668" w:name="_Toc83029147"/>
      <w:bookmarkStart w:id="669" w:name="_Toc83919745"/>
      <w:bookmarkStart w:id="670" w:name="_Toc89784766"/>
      <w:bookmarkStart w:id="671" w:name="_Toc137245453"/>
      <w:bookmarkStart w:id="672" w:name="_Toc138887960"/>
      <w:bookmarkStart w:id="673" w:name="_Toc145321028"/>
      <w:r w:rsidRPr="00E11EA5">
        <w:rPr>
          <w:lang w:eastAsia="en-GB"/>
        </w:rPr>
        <w:t>6.3.2.5</w:t>
      </w:r>
      <w:r w:rsidRPr="00E11EA5">
        <w:t>.6</w:t>
      </w:r>
      <w:r w:rsidRPr="00E11EA5">
        <w:tab/>
        <w:t>Full sphere with sparse sampling</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674" w:name="_Toc37429899"/>
      <w:bookmarkStart w:id="675" w:name="_Toc43738970"/>
      <w:bookmarkStart w:id="676" w:name="_Toc46346731"/>
      <w:bookmarkStart w:id="677" w:name="_Toc53165670"/>
      <w:bookmarkStart w:id="678" w:name="_Toc53166365"/>
      <w:bookmarkStart w:id="679" w:name="_Toc53167059"/>
      <w:bookmarkStart w:id="680" w:name="_Toc32331985"/>
      <w:bookmarkStart w:id="681" w:name="_Toc61130290"/>
      <w:bookmarkStart w:id="682" w:name="_Toc61131016"/>
      <w:bookmarkStart w:id="683" w:name="_Toc61187858"/>
      <w:bookmarkStart w:id="684" w:name="_Toc83029148"/>
      <w:bookmarkStart w:id="685" w:name="_Toc83919746"/>
      <w:bookmarkStart w:id="686" w:name="_Toc89784767"/>
      <w:bookmarkStart w:id="687" w:name="_Toc137245454"/>
      <w:bookmarkStart w:id="688" w:name="_Toc138887961"/>
      <w:bookmarkStart w:id="689" w:name="_Toc145321029"/>
      <w:r w:rsidRPr="00E11EA5">
        <w:rPr>
          <w:lang w:eastAsia="en-GB"/>
        </w:rPr>
        <w:t>6.3.2.5</w:t>
      </w:r>
      <w:r w:rsidRPr="00E11EA5">
        <w:t>.7</w:t>
      </w:r>
      <w:r w:rsidRPr="00E11EA5">
        <w:tab/>
        <w:t>Full sphere</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690" w:name="_Toc32331986"/>
      <w:bookmarkStart w:id="691" w:name="_Toc37429900"/>
      <w:bookmarkStart w:id="692" w:name="_Toc43738971"/>
      <w:bookmarkStart w:id="693" w:name="_Toc46346732"/>
      <w:bookmarkStart w:id="694" w:name="_Toc53165671"/>
      <w:bookmarkStart w:id="695" w:name="_Toc53166366"/>
      <w:bookmarkStart w:id="696" w:name="_Toc53167060"/>
      <w:bookmarkStart w:id="697" w:name="_Toc61130291"/>
      <w:bookmarkStart w:id="698" w:name="_Toc61131017"/>
      <w:bookmarkStart w:id="699" w:name="_Toc61187859"/>
      <w:bookmarkStart w:id="700" w:name="_Toc83029149"/>
      <w:bookmarkStart w:id="701" w:name="_Toc83919747"/>
      <w:bookmarkStart w:id="702" w:name="_Toc89784768"/>
      <w:bookmarkStart w:id="703" w:name="_Toc137245455"/>
      <w:bookmarkStart w:id="704" w:name="_Toc138887962"/>
      <w:bookmarkStart w:id="705" w:name="_Toc145321030"/>
      <w:r w:rsidRPr="00E11EA5">
        <w:t>6.3.3</w:t>
      </w:r>
      <w:r>
        <w:tab/>
      </w:r>
      <w:r w:rsidRPr="00E11EA5">
        <w:t>Angular alignment in TRP measurements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706" w:name="_Toc32331987"/>
      <w:bookmarkStart w:id="707" w:name="_Toc37429901"/>
      <w:bookmarkStart w:id="708" w:name="_Toc43738972"/>
      <w:bookmarkStart w:id="709" w:name="_Toc46346733"/>
      <w:bookmarkStart w:id="710" w:name="_Toc53165672"/>
      <w:bookmarkStart w:id="711" w:name="_Toc53166367"/>
      <w:bookmarkStart w:id="712" w:name="_Toc53167061"/>
      <w:bookmarkStart w:id="713" w:name="_Toc61130292"/>
      <w:bookmarkStart w:id="714" w:name="_Toc61131018"/>
      <w:bookmarkStart w:id="715" w:name="_Toc61187860"/>
      <w:bookmarkStart w:id="716" w:name="_Toc83029150"/>
      <w:bookmarkStart w:id="717" w:name="_Toc83919748"/>
      <w:bookmarkStart w:id="718" w:name="_Toc89784769"/>
      <w:bookmarkStart w:id="719" w:name="_Toc137245456"/>
      <w:bookmarkStart w:id="720" w:name="_Toc138887963"/>
      <w:bookmarkStart w:id="721" w:name="_Toc145321031"/>
      <w:r w:rsidRPr="00E11EA5">
        <w:rPr>
          <w:lang w:eastAsia="en-GB"/>
        </w:rPr>
        <w:t>6.3.4</w:t>
      </w:r>
      <w:r>
        <w:rPr>
          <w:lang w:eastAsia="en-GB"/>
        </w:rPr>
        <w:tab/>
      </w:r>
      <w:r w:rsidRPr="00E11EA5">
        <w:rPr>
          <w:lang w:eastAsia="en-GB"/>
        </w:rPr>
        <w:t>TRP measurement grids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1D6E3C09" w14:textId="77777777" w:rsidR="00C57672" w:rsidRPr="00E11EA5" w:rsidRDefault="00C57672" w:rsidP="00C57672">
      <w:pPr>
        <w:pStyle w:val="Heading4"/>
        <w:rPr>
          <w:lang w:eastAsia="en-GB"/>
        </w:rPr>
      </w:pPr>
      <w:bookmarkStart w:id="722" w:name="_Toc32331988"/>
      <w:bookmarkStart w:id="723" w:name="_Toc37429902"/>
      <w:bookmarkStart w:id="724" w:name="_Toc43738973"/>
      <w:bookmarkStart w:id="725" w:name="_Toc46346734"/>
      <w:bookmarkStart w:id="726" w:name="_Toc53165673"/>
      <w:bookmarkStart w:id="727" w:name="_Toc53166368"/>
      <w:bookmarkStart w:id="728" w:name="_Toc53167062"/>
      <w:bookmarkStart w:id="729" w:name="_Toc61130293"/>
      <w:bookmarkStart w:id="730" w:name="_Toc61131019"/>
      <w:bookmarkStart w:id="731" w:name="_Toc61187861"/>
      <w:bookmarkStart w:id="732" w:name="_Toc83029151"/>
      <w:bookmarkStart w:id="733" w:name="_Toc83919749"/>
      <w:bookmarkStart w:id="734" w:name="_Toc89784770"/>
      <w:bookmarkStart w:id="735" w:name="_Toc137245457"/>
      <w:bookmarkStart w:id="736" w:name="_Toc138887964"/>
      <w:bookmarkStart w:id="737" w:name="_Toc145321032"/>
      <w:r w:rsidRPr="00E11EA5">
        <w:rPr>
          <w:lang w:eastAsia="en-GB"/>
        </w:rPr>
        <w:t>6.3.4.1</w:t>
      </w:r>
      <w:r>
        <w:rPr>
          <w:lang w:eastAsia="en-GB"/>
        </w:rPr>
        <w:tab/>
      </w:r>
      <w:r w:rsidRPr="00E11EA5">
        <w:rPr>
          <w:lang w:eastAsia="en-GB"/>
        </w:rPr>
        <w:t>Spherical equal angle grid</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738" w:name="_Toc32331989"/>
      <w:bookmarkStart w:id="739" w:name="_Toc37429903"/>
      <w:bookmarkStart w:id="740" w:name="_Toc43738974"/>
      <w:bookmarkStart w:id="741" w:name="_Toc46346735"/>
      <w:bookmarkStart w:id="742" w:name="_Toc53165674"/>
      <w:bookmarkStart w:id="743" w:name="_Toc53166369"/>
      <w:bookmarkStart w:id="744" w:name="_Toc53167063"/>
      <w:bookmarkStart w:id="745" w:name="_Toc61130294"/>
      <w:bookmarkStart w:id="746" w:name="_Toc61131020"/>
      <w:bookmarkStart w:id="747" w:name="_Toc61187862"/>
      <w:bookmarkStart w:id="748" w:name="_Toc83029152"/>
      <w:bookmarkStart w:id="749" w:name="_Toc83919750"/>
      <w:bookmarkStart w:id="750" w:name="_Toc89784771"/>
      <w:bookmarkStart w:id="751" w:name="_Toc137245458"/>
      <w:bookmarkStart w:id="752" w:name="_Toc138887965"/>
      <w:bookmarkStart w:id="753" w:name="_Toc145321033"/>
      <w:r w:rsidRPr="00E11EA5">
        <w:rPr>
          <w:lang w:eastAsia="en-GB"/>
        </w:rPr>
        <w:t>6.3.4.2</w:t>
      </w:r>
      <w:r>
        <w:rPr>
          <w:lang w:eastAsia="en-GB"/>
        </w:rPr>
        <w:tab/>
      </w:r>
      <w:r w:rsidRPr="00E11EA5">
        <w:rPr>
          <w:lang w:eastAsia="en-GB"/>
        </w:rPr>
        <w:t>Reference angular step criteria</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5" o:title=""/>
          </v:shape>
          <o:OLEObject Type="Embed" ProgID="Equation.DSMT4" ShapeID="_x0000_i1044" DrawAspect="Content" ObjectID="_1757339478"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pt;height:36.5pt" o:ole="">
            <v:imagedata r:id="rId57" o:title=""/>
          </v:shape>
          <o:OLEObject Type="Embed" ProgID="Equation.DSMT4" ShapeID="_x0000_i1045" DrawAspect="Content" ObjectID="_1757339479"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pt;height:36.5pt" o:ole="">
            <v:imagedata r:id="rId65" o:title=""/>
          </v:shape>
          <o:OLEObject Type="Embed" ProgID="Equation.3" ShapeID="_x0000_i1046" DrawAspect="Content" ObjectID="_1757339480"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69" o:title=""/>
          </v:shape>
          <o:OLEObject Type="Embed" ProgID="Equation.DSMT4" ShapeID="_x0000_i1047" DrawAspect="Content" ObjectID="_1757339481"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1" o:title=""/>
          </v:shape>
          <o:OLEObject Type="Embed" ProgID="Equation.DSMT4" ShapeID="_x0000_i1048" DrawAspect="Content" ObjectID="_1757339482"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3" o:title=""/>
          </v:shape>
          <o:OLEObject Type="Embed" ProgID="Equation.DSMT4" ShapeID="_x0000_i1049" DrawAspect="Content" ObjectID="_1757339483"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5" o:title=""/>
          </v:shape>
          <o:OLEObject Type="Embed" ProgID="Equation.DSMT4" ShapeID="_x0000_i1050" DrawAspect="Content" ObjectID="_1757339484"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7" o:title=""/>
          </v:shape>
          <o:OLEObject Type="Embed" ProgID="Equation.DSMT4" ShapeID="_x0000_i1051" DrawAspect="Content" ObjectID="_1757339485"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5pt" o:ole="">
            <v:imagedata r:id="rId79" o:title=""/>
          </v:shape>
          <o:OLEObject Type="Embed" ProgID="Equation.DSMT4" ShapeID="_x0000_i1052" DrawAspect="Content" ObjectID="_1757339486"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1" o:title=""/>
          </v:shape>
          <o:OLEObject Type="Embed" ProgID="Equation.DSMT4" ShapeID="_x0000_i1053" DrawAspect="Content" ObjectID="_1757339487"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5pt" o:ole="">
            <v:imagedata r:id="rId83" o:title=""/>
          </v:shape>
          <o:OLEObject Type="Embed" ProgID="Equation.DSMT4" ShapeID="_x0000_i1054" DrawAspect="Content" ObjectID="_1757339488" r:id="rId84"/>
        </w:object>
      </w:r>
    </w:p>
    <w:p w14:paraId="444FDAC6" w14:textId="77777777" w:rsidR="00C57672" w:rsidRPr="00E11EA5" w:rsidRDefault="00C57672" w:rsidP="00C57672">
      <w:pPr>
        <w:pStyle w:val="Heading4"/>
        <w:rPr>
          <w:lang w:eastAsia="en-GB"/>
        </w:rPr>
      </w:pPr>
      <w:bookmarkStart w:id="754" w:name="_Toc32331990"/>
      <w:bookmarkStart w:id="755" w:name="_Toc37429904"/>
      <w:bookmarkStart w:id="756" w:name="_Toc43738975"/>
      <w:bookmarkStart w:id="757" w:name="_Toc46346736"/>
      <w:bookmarkStart w:id="758" w:name="_Toc53165675"/>
      <w:bookmarkStart w:id="759" w:name="_Toc53166370"/>
      <w:bookmarkStart w:id="760" w:name="_Toc53167064"/>
      <w:bookmarkStart w:id="761" w:name="_Toc61130295"/>
      <w:bookmarkStart w:id="762" w:name="_Toc61131021"/>
      <w:bookmarkStart w:id="763" w:name="_Toc61187863"/>
      <w:bookmarkStart w:id="764" w:name="_Toc83029153"/>
      <w:bookmarkStart w:id="765" w:name="_Toc83919751"/>
      <w:bookmarkStart w:id="766" w:name="_Toc89784772"/>
      <w:bookmarkStart w:id="767" w:name="_Toc137245459"/>
      <w:bookmarkStart w:id="768" w:name="_Toc138887966"/>
      <w:bookmarkStart w:id="769" w:name="_Toc145321034"/>
      <w:r w:rsidRPr="00E11EA5">
        <w:rPr>
          <w:lang w:eastAsia="en-GB"/>
        </w:rPr>
        <w:t>6.3.4.3</w:t>
      </w:r>
      <w:r>
        <w:rPr>
          <w:lang w:eastAsia="en-GB"/>
        </w:rPr>
        <w:tab/>
      </w:r>
      <w:r w:rsidRPr="00E11EA5">
        <w:rPr>
          <w:lang w:eastAsia="en-GB"/>
        </w:rPr>
        <w:t>Spherical equal area grids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5" o:title=""/>
          </v:shape>
          <o:OLEObject Type="Embed" ProgID="Equation.3" ShapeID="_x0000_i1055" DrawAspect="Content" ObjectID="_1757339489"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770" w:name="_Toc32331991"/>
      <w:bookmarkStart w:id="771" w:name="_Toc37429905"/>
      <w:bookmarkStart w:id="772" w:name="_Toc43738976"/>
      <w:bookmarkStart w:id="773" w:name="_Toc46346737"/>
      <w:bookmarkStart w:id="774" w:name="_Toc53165676"/>
      <w:bookmarkStart w:id="775" w:name="_Toc53166371"/>
      <w:bookmarkStart w:id="776" w:name="_Toc53167065"/>
      <w:bookmarkStart w:id="777" w:name="_Toc61130296"/>
      <w:bookmarkStart w:id="778" w:name="_Toc61131022"/>
      <w:bookmarkStart w:id="779" w:name="_Toc61187864"/>
      <w:bookmarkStart w:id="780" w:name="_Toc83029154"/>
      <w:bookmarkStart w:id="781" w:name="_Toc83919752"/>
      <w:bookmarkStart w:id="782" w:name="_Toc89784773"/>
      <w:bookmarkStart w:id="783" w:name="_Toc137245460"/>
      <w:bookmarkStart w:id="784" w:name="_Toc138887967"/>
      <w:bookmarkStart w:id="785" w:name="_Toc145321035"/>
      <w:r w:rsidRPr="00E11EA5">
        <w:rPr>
          <w:lang w:eastAsia="en-GB"/>
        </w:rPr>
        <w:t>6.3.4.4</w:t>
      </w:r>
      <w:r>
        <w:rPr>
          <w:lang w:eastAsia="en-GB"/>
        </w:rPr>
        <w:tab/>
      </w:r>
      <w:r w:rsidRPr="00E11EA5">
        <w:rPr>
          <w:lang w:eastAsia="en-GB"/>
        </w:rPr>
        <w:t>Spherical Fibonacci grids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786" w:name="_Toc32331992"/>
      <w:bookmarkStart w:id="787" w:name="_Toc37429906"/>
      <w:bookmarkStart w:id="788" w:name="_Toc43738977"/>
      <w:bookmarkStart w:id="789" w:name="_Toc46346738"/>
      <w:bookmarkStart w:id="790" w:name="_Toc53165677"/>
      <w:bookmarkStart w:id="791" w:name="_Toc53166372"/>
      <w:bookmarkStart w:id="792" w:name="_Toc53167066"/>
      <w:bookmarkStart w:id="793" w:name="_Toc61130297"/>
      <w:bookmarkStart w:id="794" w:name="_Toc61131023"/>
      <w:bookmarkStart w:id="795" w:name="_Toc61187865"/>
      <w:bookmarkStart w:id="796" w:name="_Toc83029155"/>
      <w:bookmarkStart w:id="797" w:name="_Toc83919753"/>
      <w:bookmarkStart w:id="798" w:name="_Toc89784774"/>
      <w:bookmarkStart w:id="799" w:name="_Toc137245461"/>
      <w:bookmarkStart w:id="800" w:name="_Toc138887968"/>
      <w:bookmarkStart w:id="801" w:name="_Toc145321036"/>
      <w:r w:rsidRPr="00E11EA5">
        <w:rPr>
          <w:lang w:eastAsia="en-GB"/>
        </w:rPr>
        <w:t>6.3.4.5</w:t>
      </w:r>
      <w:r>
        <w:rPr>
          <w:lang w:eastAsia="en-GB"/>
        </w:rPr>
        <w:tab/>
      </w:r>
      <w:r w:rsidRPr="00E11EA5">
        <w:rPr>
          <w:lang w:eastAsia="en-GB"/>
        </w:rPr>
        <w:t>Orthogonal cuts grids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802" w:name="_Toc32331993"/>
      <w:bookmarkStart w:id="803" w:name="_Toc37429907"/>
      <w:bookmarkStart w:id="804" w:name="_Toc43738978"/>
      <w:bookmarkStart w:id="805" w:name="_Toc46346739"/>
      <w:bookmarkStart w:id="806" w:name="_Toc53165678"/>
      <w:bookmarkStart w:id="807" w:name="_Toc53166373"/>
      <w:bookmarkStart w:id="808" w:name="_Toc53167067"/>
      <w:bookmarkStart w:id="809" w:name="_Toc61130298"/>
      <w:bookmarkStart w:id="810" w:name="_Toc61131024"/>
      <w:bookmarkStart w:id="811" w:name="_Toc61187866"/>
      <w:bookmarkStart w:id="812" w:name="_Toc83029156"/>
      <w:bookmarkStart w:id="813" w:name="_Toc83919754"/>
      <w:bookmarkStart w:id="814" w:name="_Toc89784775"/>
      <w:bookmarkStart w:id="815" w:name="_Toc137245462"/>
      <w:bookmarkStart w:id="816" w:name="_Toc138887969"/>
      <w:bookmarkStart w:id="817" w:name="_Toc145321037"/>
      <w:r w:rsidRPr="00E11EA5">
        <w:rPr>
          <w:lang w:eastAsia="en-GB"/>
        </w:rPr>
        <w:t>6.3.4.6</w:t>
      </w:r>
      <w:r>
        <w:rPr>
          <w:lang w:eastAsia="en-GB"/>
        </w:rPr>
        <w:tab/>
      </w:r>
      <w:r w:rsidRPr="00E11EA5">
        <w:rPr>
          <w:lang w:eastAsia="en-GB"/>
        </w:rPr>
        <w:t>Wave vector space sampling grid</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818" w:name="_Toc32331994"/>
      <w:bookmarkStart w:id="819" w:name="_Toc37429908"/>
      <w:bookmarkStart w:id="820" w:name="_Toc43738979"/>
      <w:bookmarkStart w:id="821" w:name="_Toc46346740"/>
      <w:bookmarkStart w:id="822" w:name="_Toc53165679"/>
      <w:bookmarkStart w:id="823" w:name="_Toc53166374"/>
      <w:bookmarkStart w:id="824" w:name="_Toc53167068"/>
      <w:bookmarkStart w:id="825" w:name="_Toc61130299"/>
      <w:bookmarkStart w:id="826" w:name="_Toc61131025"/>
      <w:bookmarkStart w:id="827" w:name="_Toc61187867"/>
      <w:bookmarkStart w:id="828" w:name="_Toc83029157"/>
      <w:bookmarkStart w:id="829" w:name="_Toc83919755"/>
      <w:bookmarkStart w:id="830" w:name="_Toc89784776"/>
      <w:bookmarkStart w:id="831" w:name="_Toc137245463"/>
      <w:bookmarkStart w:id="832" w:name="_Toc138887970"/>
      <w:bookmarkStart w:id="833" w:name="_Toc145321038"/>
      <w:r w:rsidRPr="00E11EA5">
        <w:rPr>
          <w:lang w:eastAsia="en-GB"/>
        </w:rPr>
        <w:t>6.3.5</w:t>
      </w:r>
      <w:r>
        <w:rPr>
          <w:lang w:eastAsia="en-GB"/>
        </w:rPr>
        <w:tab/>
      </w:r>
      <w:r w:rsidRPr="00E11EA5">
        <w:t>Aspects related to measurement of OTA unwanted emission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FD24217" w14:textId="77777777" w:rsidR="00C57672" w:rsidRPr="00E11EA5" w:rsidRDefault="00C57672" w:rsidP="00C57672">
      <w:pPr>
        <w:pStyle w:val="Heading4"/>
      </w:pPr>
      <w:bookmarkStart w:id="834" w:name="_Toc21021130"/>
      <w:bookmarkStart w:id="835" w:name="_Toc29813827"/>
      <w:bookmarkStart w:id="836" w:name="_Toc29814298"/>
      <w:bookmarkStart w:id="837" w:name="_Toc29814646"/>
      <w:bookmarkStart w:id="838" w:name="_Toc32331995"/>
      <w:bookmarkStart w:id="839" w:name="_Toc37429909"/>
      <w:bookmarkStart w:id="840" w:name="_Toc43738980"/>
      <w:bookmarkStart w:id="841" w:name="_Toc46346741"/>
      <w:bookmarkStart w:id="842" w:name="_Toc53165680"/>
      <w:bookmarkStart w:id="843" w:name="_Toc53166375"/>
      <w:bookmarkStart w:id="844" w:name="_Toc53167069"/>
      <w:bookmarkStart w:id="845" w:name="_Toc61130300"/>
      <w:bookmarkStart w:id="846" w:name="_Toc61131026"/>
      <w:bookmarkStart w:id="847" w:name="_Toc61187868"/>
      <w:bookmarkStart w:id="848" w:name="_Toc83029158"/>
      <w:bookmarkStart w:id="849" w:name="_Toc83919756"/>
      <w:bookmarkStart w:id="850" w:name="_Toc89784777"/>
      <w:bookmarkStart w:id="851" w:name="_Toc137245464"/>
      <w:bookmarkStart w:id="852" w:name="_Toc138887971"/>
      <w:bookmarkStart w:id="853" w:name="_Toc145321039"/>
      <w:r w:rsidRPr="00E11EA5">
        <w:rPr>
          <w:lang w:eastAsia="en-GB"/>
        </w:rPr>
        <w:t>6.3.5.1</w:t>
      </w:r>
      <w:r>
        <w:rPr>
          <w:lang w:eastAsia="en-GB"/>
        </w:rPr>
        <w:tab/>
      </w:r>
      <w:r w:rsidRPr="00E11EA5">
        <w:t>Test range</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854" w:name="_Toc21021131"/>
      <w:bookmarkStart w:id="855" w:name="_Toc29813828"/>
      <w:bookmarkStart w:id="856" w:name="_Toc29814299"/>
      <w:bookmarkStart w:id="857" w:name="_Toc29814647"/>
      <w:bookmarkStart w:id="858" w:name="_Toc32331996"/>
      <w:bookmarkStart w:id="859" w:name="_Toc37429910"/>
      <w:bookmarkStart w:id="860" w:name="_Toc43738981"/>
      <w:bookmarkStart w:id="861" w:name="_Toc46346742"/>
      <w:bookmarkStart w:id="862" w:name="_Toc53165681"/>
      <w:bookmarkStart w:id="863" w:name="_Toc53166376"/>
      <w:bookmarkStart w:id="864" w:name="_Toc53167070"/>
      <w:bookmarkStart w:id="865" w:name="_Toc61130301"/>
      <w:bookmarkStart w:id="866" w:name="_Toc61131027"/>
      <w:bookmarkStart w:id="867" w:name="_Toc61187869"/>
      <w:bookmarkStart w:id="868" w:name="_Toc83029159"/>
      <w:bookmarkStart w:id="869" w:name="_Toc83919757"/>
      <w:bookmarkStart w:id="870" w:name="_Toc89784778"/>
      <w:bookmarkStart w:id="871" w:name="_Toc137245465"/>
      <w:bookmarkStart w:id="872" w:name="_Toc138887972"/>
      <w:bookmarkStart w:id="873" w:name="_Toc145321040"/>
      <w:r w:rsidRPr="00E11EA5">
        <w:rPr>
          <w:lang w:eastAsia="en-GB"/>
        </w:rPr>
        <w:t>6.3.5.2</w:t>
      </w:r>
      <w:r>
        <w:rPr>
          <w:lang w:eastAsia="en-GB"/>
        </w:rPr>
        <w:tab/>
      </w:r>
      <w:r w:rsidRPr="00E11EA5">
        <w:t>Measurement distance</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874" w:name="_Toc21021132"/>
      <w:bookmarkStart w:id="875" w:name="_Toc29813829"/>
      <w:bookmarkStart w:id="876" w:name="_Toc29814300"/>
      <w:bookmarkStart w:id="877" w:name="_Toc29814648"/>
      <w:bookmarkStart w:id="878" w:name="_Toc32331997"/>
      <w:bookmarkStart w:id="879" w:name="_Toc37429911"/>
      <w:bookmarkStart w:id="880" w:name="_Toc43738982"/>
      <w:bookmarkStart w:id="881" w:name="_Toc46346743"/>
      <w:bookmarkStart w:id="882" w:name="_Toc53165682"/>
      <w:bookmarkStart w:id="883" w:name="_Toc53166377"/>
      <w:bookmarkStart w:id="884" w:name="_Toc53167071"/>
      <w:bookmarkStart w:id="885" w:name="_Toc61130302"/>
      <w:bookmarkStart w:id="886" w:name="_Toc61131028"/>
      <w:bookmarkStart w:id="887" w:name="_Toc61187870"/>
      <w:bookmarkStart w:id="888" w:name="_Toc83029160"/>
      <w:bookmarkStart w:id="889" w:name="_Toc83919758"/>
      <w:bookmarkStart w:id="890" w:name="_Toc89784779"/>
      <w:bookmarkStart w:id="891" w:name="_Toc137245466"/>
      <w:bookmarkStart w:id="892" w:name="_Toc138887973"/>
      <w:bookmarkStart w:id="893" w:name="_Toc145321041"/>
      <w:r w:rsidRPr="00E11EA5">
        <w:rPr>
          <w:lang w:eastAsia="en-GB"/>
        </w:rPr>
        <w:t>6.3.5.3</w:t>
      </w:r>
      <w:r>
        <w:rPr>
          <w:lang w:eastAsia="en-GB"/>
        </w:rPr>
        <w:tab/>
      </w:r>
      <w:r w:rsidRPr="00E11EA5">
        <w:t>Sampling grid selection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894" w:name="_Toc32331998"/>
      <w:bookmarkStart w:id="895" w:name="_Toc37429912"/>
      <w:bookmarkStart w:id="896" w:name="_Toc43738983"/>
      <w:bookmarkStart w:id="897" w:name="_Toc46346744"/>
      <w:bookmarkStart w:id="898" w:name="_Toc53165683"/>
      <w:bookmarkStart w:id="899" w:name="_Toc53166378"/>
      <w:bookmarkStart w:id="900" w:name="_Toc53167072"/>
      <w:bookmarkStart w:id="901" w:name="_Toc61130303"/>
      <w:bookmarkStart w:id="902" w:name="_Toc61131029"/>
      <w:bookmarkStart w:id="903" w:name="_Toc61187871"/>
      <w:bookmarkStart w:id="904" w:name="_Toc83029161"/>
      <w:bookmarkStart w:id="905" w:name="_Toc83919759"/>
      <w:bookmarkStart w:id="906" w:name="_Toc89784780"/>
      <w:bookmarkStart w:id="907" w:name="_Toc137245467"/>
      <w:bookmarkStart w:id="908" w:name="_Toc138887974"/>
      <w:bookmarkStart w:id="909" w:name="_Toc145321042"/>
      <w:r w:rsidRPr="00E11EA5">
        <w:rPr>
          <w:lang w:eastAsia="en-GB"/>
        </w:rPr>
        <w:t>6.3.6</w:t>
      </w:r>
      <w:r>
        <w:rPr>
          <w:lang w:eastAsia="en-GB"/>
        </w:rPr>
        <w:tab/>
      </w:r>
      <w:r w:rsidRPr="00E11EA5">
        <w:rPr>
          <w:lang w:eastAsia="en-GB"/>
        </w:rPr>
        <w:t>TRP summation error</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910" w:name="_Toc32331999"/>
      <w:bookmarkStart w:id="911" w:name="_Toc37429913"/>
      <w:bookmarkStart w:id="912" w:name="_Toc43738984"/>
      <w:bookmarkStart w:id="913" w:name="_Toc46346745"/>
      <w:bookmarkStart w:id="914" w:name="_Toc53165684"/>
      <w:bookmarkStart w:id="915" w:name="_Toc53166379"/>
      <w:bookmarkStart w:id="916" w:name="_Toc53167073"/>
    </w:p>
    <w:p w14:paraId="4B4E47A7" w14:textId="77777777" w:rsidR="00C57672" w:rsidRPr="00E11EA5" w:rsidRDefault="00C57672" w:rsidP="00C57672">
      <w:pPr>
        <w:pStyle w:val="Heading2"/>
        <w:rPr>
          <w:lang w:eastAsia="en-GB"/>
        </w:rPr>
      </w:pPr>
      <w:bookmarkStart w:id="917" w:name="_Toc61130304"/>
      <w:bookmarkStart w:id="918" w:name="_Toc61131030"/>
      <w:bookmarkStart w:id="919" w:name="_Toc61187872"/>
      <w:bookmarkStart w:id="920" w:name="_Toc83029162"/>
      <w:bookmarkStart w:id="921" w:name="_Toc83919760"/>
      <w:bookmarkStart w:id="922" w:name="_Toc89784781"/>
      <w:bookmarkStart w:id="923" w:name="_Toc137245468"/>
      <w:bookmarkStart w:id="924" w:name="_Toc138887975"/>
      <w:bookmarkStart w:id="925" w:name="_Toc145321043"/>
      <w:r w:rsidRPr="00E11EA5">
        <w:rPr>
          <w:lang w:eastAsia="en-GB"/>
        </w:rPr>
        <w:t>6.4</w:t>
      </w:r>
      <w:r w:rsidRPr="00E11EA5">
        <w:rPr>
          <w:lang w:eastAsia="en-GB"/>
        </w:rPr>
        <w:tab/>
        <w:t>Co-location measurements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151FA3DE" w14:textId="77777777" w:rsidR="00C57672" w:rsidRPr="00E11EA5" w:rsidRDefault="00C57672" w:rsidP="00C57672">
      <w:pPr>
        <w:pStyle w:val="Heading3"/>
      </w:pPr>
      <w:bookmarkStart w:id="926" w:name="_Toc43738985"/>
      <w:bookmarkStart w:id="927" w:name="_Toc46346746"/>
      <w:bookmarkStart w:id="928" w:name="_Toc53165685"/>
      <w:bookmarkStart w:id="929" w:name="_Toc53166380"/>
      <w:bookmarkStart w:id="930" w:name="_Toc53167074"/>
      <w:bookmarkStart w:id="931" w:name="_Toc61130305"/>
      <w:bookmarkStart w:id="932" w:name="_Toc61131031"/>
      <w:bookmarkStart w:id="933" w:name="_Toc61187873"/>
      <w:bookmarkStart w:id="934" w:name="_Toc83029163"/>
      <w:bookmarkStart w:id="935" w:name="_Toc83919761"/>
      <w:bookmarkStart w:id="936" w:name="_Toc89784782"/>
      <w:bookmarkStart w:id="937" w:name="_Toc137245469"/>
      <w:bookmarkStart w:id="938" w:name="_Toc138887976"/>
      <w:bookmarkStart w:id="939" w:name="_Toc145321044"/>
      <w:r w:rsidRPr="00E11EA5">
        <w:t>6.4.1</w:t>
      </w:r>
      <w:r>
        <w:tab/>
      </w:r>
      <w:r w:rsidRPr="00E11EA5">
        <w:t>General</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940" w:name="_Toc21086095"/>
      <w:bookmarkStart w:id="941" w:name="_Toc29768531"/>
      <w:bookmarkStart w:id="942" w:name="_Toc43738986"/>
      <w:bookmarkStart w:id="943" w:name="_Toc46346747"/>
      <w:bookmarkStart w:id="944" w:name="_Toc53165686"/>
      <w:bookmarkStart w:id="945" w:name="_Toc53166381"/>
      <w:bookmarkStart w:id="946" w:name="_Toc53167075"/>
      <w:bookmarkStart w:id="947" w:name="_Toc61130306"/>
      <w:bookmarkStart w:id="948" w:name="_Toc61131032"/>
      <w:bookmarkStart w:id="949" w:name="_Toc61187874"/>
      <w:bookmarkStart w:id="950" w:name="_Toc83029164"/>
      <w:bookmarkStart w:id="951" w:name="_Toc83919762"/>
      <w:bookmarkStart w:id="952" w:name="_Toc89784783"/>
      <w:bookmarkStart w:id="953" w:name="_Toc137245470"/>
      <w:bookmarkStart w:id="954" w:name="_Toc138887977"/>
      <w:bookmarkStart w:id="955" w:name="_Toc145321045"/>
      <w:bookmarkStart w:id="956" w:name="_Toc21086096"/>
      <w:bookmarkStart w:id="957" w:name="_Toc29768532"/>
      <w:r w:rsidRPr="00E11EA5">
        <w:lastRenderedPageBreak/>
        <w:t>6.4.2</w:t>
      </w:r>
      <w:r>
        <w:tab/>
      </w:r>
      <w:r w:rsidRPr="00E11EA5">
        <w:t>Co-location test antenna</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2A46DF69" w:rsidR="00C57672" w:rsidRPr="00E11EA5" w:rsidRDefault="00D501D0"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7BF58EA4" w:rsidR="00C57672" w:rsidRPr="00E11EA5" w:rsidRDefault="00D501D0"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166E1F12" w:rsidR="00C57672" w:rsidRPr="00E11EA5" w:rsidRDefault="00D501D0"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7F10E633" w:rsidR="00C57672" w:rsidRPr="00E11EA5" w:rsidRDefault="00D501D0"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19AAA1D3" w:rsidR="00C57672" w:rsidRPr="00E11EA5" w:rsidRDefault="00D501D0" w:rsidP="00C57672">
      <w:pPr>
        <w:pStyle w:val="B1"/>
      </w:pPr>
      <w:r>
        <w:t>-</w:t>
      </w:r>
      <w:r w:rsidR="00C57672">
        <w:tab/>
      </w:r>
      <w:r w:rsidR="00C57672" w:rsidRPr="00E11EA5">
        <w:t>The CLTA has a horizontal half-power beamwidth of 65 ° ± 10 °.</w:t>
      </w:r>
    </w:p>
    <w:p w14:paraId="32C9E60B" w14:textId="420EDC8A" w:rsidR="00C57672" w:rsidRPr="00E11EA5" w:rsidRDefault="00D501D0"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4F2F7F83" w:rsidR="00C57672" w:rsidRPr="00E11EA5" w:rsidRDefault="00D501D0"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958" w:name="_Toc43738987"/>
      <w:bookmarkStart w:id="959" w:name="_Toc46346748"/>
      <w:bookmarkStart w:id="960" w:name="_Toc53165687"/>
      <w:bookmarkStart w:id="961" w:name="_Toc53166382"/>
      <w:bookmarkStart w:id="962" w:name="_Toc53167076"/>
      <w:bookmarkStart w:id="963" w:name="_Toc61130307"/>
      <w:bookmarkStart w:id="964" w:name="_Toc61131033"/>
      <w:bookmarkStart w:id="965" w:name="_Toc61187875"/>
      <w:bookmarkStart w:id="966" w:name="_Toc83029165"/>
      <w:bookmarkStart w:id="967" w:name="_Toc83919763"/>
      <w:bookmarkStart w:id="968" w:name="_Toc89784784"/>
      <w:bookmarkStart w:id="969" w:name="_Toc137245471"/>
      <w:bookmarkStart w:id="970" w:name="_Toc138887978"/>
      <w:bookmarkStart w:id="971" w:name="_Toc145321046"/>
      <w:r w:rsidRPr="00E11EA5">
        <w:t>6.4.3</w:t>
      </w:r>
      <w:r>
        <w:tab/>
      </w:r>
      <w:r w:rsidRPr="00E11EA5">
        <w:t>Standard test antenna</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972" w:name="_Toc32332000"/>
      <w:bookmarkStart w:id="973" w:name="_Toc37429914"/>
      <w:bookmarkStart w:id="974" w:name="_Toc43738988"/>
      <w:bookmarkStart w:id="975" w:name="_Toc46346749"/>
      <w:bookmarkStart w:id="976" w:name="_Toc53165688"/>
      <w:bookmarkStart w:id="977" w:name="_Toc53166383"/>
      <w:bookmarkStart w:id="978" w:name="_Toc53167077"/>
      <w:bookmarkStart w:id="979" w:name="_Toc61130308"/>
      <w:bookmarkStart w:id="980" w:name="_Toc61131034"/>
      <w:bookmarkStart w:id="981" w:name="_Toc61187876"/>
      <w:bookmarkStart w:id="982" w:name="_Toc83029166"/>
      <w:bookmarkStart w:id="983" w:name="_Toc83919764"/>
      <w:bookmarkStart w:id="984" w:name="_Toc89784785"/>
      <w:bookmarkStart w:id="985" w:name="_Toc137245472"/>
      <w:bookmarkStart w:id="986" w:name="_Toc138887979"/>
      <w:bookmarkStart w:id="987" w:name="_Toc145321047"/>
      <w:r w:rsidRPr="00E11EA5">
        <w:rPr>
          <w:lang w:eastAsia="en-GB"/>
        </w:rPr>
        <w:t>6.5</w:t>
      </w:r>
      <w:r w:rsidRPr="00E11EA5">
        <w:rPr>
          <w:lang w:eastAsia="en-GB"/>
        </w:rPr>
        <w:tab/>
        <w:t>Requirements classification</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B229C38" w:rsidR="00C57672" w:rsidRPr="00E11EA5" w:rsidRDefault="00D501D0"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988" w:name="_Toc53165689"/>
      <w:bookmarkStart w:id="989" w:name="_Toc53166384"/>
      <w:bookmarkStart w:id="990" w:name="_Toc53167078"/>
      <w:bookmarkStart w:id="991" w:name="_Toc61130309"/>
      <w:bookmarkStart w:id="992" w:name="_Toc61131035"/>
      <w:bookmarkStart w:id="993" w:name="_Toc61187877"/>
      <w:bookmarkStart w:id="994" w:name="_Toc83029167"/>
      <w:bookmarkStart w:id="995" w:name="_Toc83919765"/>
      <w:bookmarkStart w:id="996" w:name="_Toc89784786"/>
      <w:bookmarkStart w:id="997" w:name="_Toc137245473"/>
      <w:bookmarkStart w:id="998" w:name="_Toc138887980"/>
      <w:bookmarkStart w:id="999" w:name="_Toc145321048"/>
      <w:r w:rsidRPr="00E11EA5">
        <w:t>7</w:t>
      </w:r>
      <w:r w:rsidRPr="00E11EA5">
        <w:tab/>
        <w:t>OTA m</w:t>
      </w:r>
      <w:r w:rsidRPr="00E11EA5">
        <w:rPr>
          <w:lang w:eastAsia="sv-SE"/>
        </w:rPr>
        <w:t>easurement systems</w:t>
      </w:r>
      <w:bookmarkEnd w:id="194"/>
      <w:bookmarkEnd w:id="195"/>
      <w:bookmarkEnd w:id="196"/>
      <w:bookmarkEnd w:id="988"/>
      <w:bookmarkEnd w:id="989"/>
      <w:bookmarkEnd w:id="990"/>
      <w:bookmarkEnd w:id="991"/>
      <w:bookmarkEnd w:id="992"/>
      <w:bookmarkEnd w:id="993"/>
      <w:bookmarkEnd w:id="994"/>
      <w:bookmarkEnd w:id="995"/>
      <w:bookmarkEnd w:id="996"/>
      <w:bookmarkEnd w:id="997"/>
      <w:bookmarkEnd w:id="998"/>
      <w:bookmarkEnd w:id="999"/>
    </w:p>
    <w:p w14:paraId="1FE2A523" w14:textId="77777777" w:rsidR="00C57672" w:rsidRPr="00E11EA5" w:rsidRDefault="00C57672" w:rsidP="00C57672">
      <w:pPr>
        <w:pStyle w:val="Heading2"/>
        <w:rPr>
          <w:lang w:eastAsia="sv-SE"/>
        </w:rPr>
      </w:pPr>
      <w:bookmarkStart w:id="1000" w:name="_Toc32332002"/>
      <w:bookmarkStart w:id="1001" w:name="_Toc37429916"/>
      <w:bookmarkStart w:id="1002" w:name="_Toc43738990"/>
      <w:bookmarkStart w:id="1003" w:name="_Toc46346751"/>
      <w:bookmarkStart w:id="1004" w:name="_Toc53165690"/>
      <w:bookmarkStart w:id="1005" w:name="_Toc53166385"/>
      <w:bookmarkStart w:id="1006" w:name="_Toc53167079"/>
      <w:bookmarkStart w:id="1007" w:name="_Toc61130310"/>
      <w:bookmarkStart w:id="1008" w:name="_Toc61131036"/>
      <w:bookmarkStart w:id="1009" w:name="_Toc61187878"/>
      <w:bookmarkStart w:id="1010" w:name="_Toc83029168"/>
      <w:bookmarkStart w:id="1011" w:name="_Toc83919766"/>
      <w:bookmarkStart w:id="1012" w:name="_Toc89784787"/>
      <w:bookmarkStart w:id="1013" w:name="_Toc137245474"/>
      <w:bookmarkStart w:id="1014" w:name="_Toc138887981"/>
      <w:bookmarkStart w:id="1015" w:name="_Toc145321049"/>
      <w:r w:rsidRPr="00E11EA5">
        <w:t>7.1</w:t>
      </w:r>
      <w:r w:rsidRPr="00E11EA5">
        <w:tab/>
      </w:r>
      <w:r w:rsidRPr="00E11EA5">
        <w:rPr>
          <w:lang w:eastAsia="sv-SE"/>
        </w:rPr>
        <w:t>General</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016" w:name="_Toc32332003"/>
      <w:bookmarkStart w:id="1017" w:name="_Toc37429917"/>
      <w:bookmarkStart w:id="1018" w:name="_Toc43738991"/>
      <w:bookmarkStart w:id="1019" w:name="_Toc46346752"/>
      <w:bookmarkStart w:id="1020" w:name="_Toc53165691"/>
      <w:bookmarkStart w:id="1021" w:name="_Toc53166386"/>
      <w:bookmarkStart w:id="1022" w:name="_Toc53167080"/>
      <w:bookmarkStart w:id="1023" w:name="_Toc61130311"/>
      <w:bookmarkStart w:id="1024" w:name="_Toc61131037"/>
      <w:bookmarkStart w:id="1025" w:name="_Toc61187879"/>
      <w:bookmarkStart w:id="1026" w:name="_Toc83029169"/>
      <w:bookmarkStart w:id="1027" w:name="_Toc83919767"/>
      <w:bookmarkStart w:id="1028" w:name="_Toc89784788"/>
      <w:bookmarkStart w:id="1029" w:name="_Toc137245475"/>
      <w:bookmarkStart w:id="1030" w:name="_Toc138887982"/>
      <w:bookmarkStart w:id="1031" w:name="_Toc145321050"/>
      <w:r w:rsidRPr="00E11EA5">
        <w:t>7.2</w:t>
      </w:r>
      <w:r w:rsidRPr="00E11EA5">
        <w:tab/>
      </w:r>
      <w:r w:rsidRPr="00E11EA5">
        <w:rPr>
          <w:lang w:eastAsia="sv-SE"/>
        </w:rPr>
        <w:t>Indoor Anechoic Chamber</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15F19ED6" w14:textId="77777777" w:rsidR="00C57672" w:rsidRPr="00E11EA5" w:rsidRDefault="00C57672" w:rsidP="00C57672">
      <w:pPr>
        <w:pStyle w:val="Heading3"/>
        <w:rPr>
          <w:lang w:eastAsia="sv-SE"/>
        </w:rPr>
      </w:pPr>
      <w:bookmarkStart w:id="1032" w:name="_Toc32332004"/>
      <w:bookmarkStart w:id="1033" w:name="_Toc37429918"/>
      <w:bookmarkStart w:id="1034" w:name="_Toc43738992"/>
      <w:bookmarkStart w:id="1035" w:name="_Toc46346753"/>
      <w:bookmarkStart w:id="1036" w:name="_Toc53165692"/>
      <w:bookmarkStart w:id="1037" w:name="_Toc53166387"/>
      <w:bookmarkStart w:id="1038" w:name="_Toc53167081"/>
      <w:bookmarkStart w:id="1039" w:name="_Toc61130312"/>
      <w:bookmarkStart w:id="1040" w:name="_Toc61131038"/>
      <w:bookmarkStart w:id="1041" w:name="_Toc61187880"/>
      <w:bookmarkStart w:id="1042" w:name="_Toc83029170"/>
      <w:bookmarkStart w:id="1043" w:name="_Toc83919768"/>
      <w:bookmarkStart w:id="1044" w:name="_Toc89784789"/>
      <w:bookmarkStart w:id="1045" w:name="_Toc137245476"/>
      <w:bookmarkStart w:id="1046" w:name="_Toc138887983"/>
      <w:bookmarkStart w:id="1047" w:name="_Toc145321051"/>
      <w:r w:rsidRPr="00E11EA5">
        <w:rPr>
          <w:lang w:eastAsia="sv-SE"/>
        </w:rPr>
        <w:t>7.2.1</w:t>
      </w:r>
      <w:r>
        <w:rPr>
          <w:lang w:eastAsia="sv-SE"/>
        </w:rPr>
        <w:tab/>
      </w:r>
      <w:r w:rsidRPr="00E11EA5">
        <w:rPr>
          <w:lang w:eastAsia="sv-SE"/>
        </w:rPr>
        <w:t>Measurement system description, Normal test conditions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048" w:name="_Toc32332005"/>
      <w:bookmarkStart w:id="1049" w:name="_Toc37429919"/>
      <w:bookmarkStart w:id="1050" w:name="_Toc43738993"/>
      <w:bookmarkStart w:id="1051" w:name="_Toc46346754"/>
      <w:bookmarkStart w:id="1052" w:name="_Toc53165693"/>
      <w:bookmarkStart w:id="1053" w:name="_Toc53166388"/>
      <w:bookmarkStart w:id="1054" w:name="_Toc53167082"/>
      <w:bookmarkStart w:id="1055" w:name="_Toc61130313"/>
      <w:bookmarkStart w:id="1056" w:name="_Toc61131039"/>
      <w:bookmarkStart w:id="1057" w:name="_Toc61187881"/>
      <w:bookmarkStart w:id="1058" w:name="_Toc83029171"/>
      <w:bookmarkStart w:id="1059" w:name="_Toc83919769"/>
      <w:bookmarkStart w:id="1060" w:name="_Toc89784790"/>
      <w:bookmarkStart w:id="1061" w:name="_Toc137245477"/>
      <w:bookmarkStart w:id="1062" w:name="_Toc138887984"/>
      <w:bookmarkStart w:id="1063" w:name="_Toc145321052"/>
      <w:r w:rsidRPr="00E11EA5">
        <w:rPr>
          <w:lang w:eastAsia="sv-SE"/>
        </w:rPr>
        <w:lastRenderedPageBreak/>
        <w:t>7.2.2</w:t>
      </w:r>
      <w:r>
        <w:rPr>
          <w:lang w:eastAsia="sv-SE"/>
        </w:rPr>
        <w:tab/>
      </w:r>
      <w:r w:rsidRPr="00E11EA5">
        <w:rPr>
          <w:lang w:eastAsia="sv-SE"/>
        </w:rPr>
        <w:t>Measurement system description, Extreme test conditions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064" w:name="_Toc32332006"/>
      <w:bookmarkStart w:id="1065" w:name="_Toc37429920"/>
      <w:bookmarkStart w:id="1066" w:name="_Toc43738994"/>
      <w:bookmarkStart w:id="1067" w:name="_Toc46346755"/>
      <w:bookmarkStart w:id="1068" w:name="_Toc53165694"/>
      <w:bookmarkStart w:id="1069" w:name="_Toc53166389"/>
      <w:bookmarkStart w:id="1070" w:name="_Toc53167083"/>
      <w:bookmarkStart w:id="1071" w:name="_Toc61130314"/>
      <w:bookmarkStart w:id="1072" w:name="_Toc61131040"/>
      <w:bookmarkStart w:id="1073" w:name="_Toc61187882"/>
      <w:bookmarkStart w:id="1074" w:name="_Toc83029172"/>
      <w:bookmarkStart w:id="1075" w:name="_Toc83919770"/>
      <w:bookmarkStart w:id="1076" w:name="_Toc89784791"/>
      <w:bookmarkStart w:id="1077" w:name="_Toc137245478"/>
      <w:bookmarkStart w:id="1078" w:name="_Toc138887985"/>
      <w:bookmarkStart w:id="1079" w:name="_Toc145321053"/>
      <w:r w:rsidRPr="00E11EA5">
        <w:rPr>
          <w:lang w:eastAsia="sv-SE"/>
        </w:rPr>
        <w:t>7.2.3</w:t>
      </w:r>
      <w:r w:rsidRPr="00E11EA5">
        <w:rPr>
          <w:lang w:eastAsia="sv-SE"/>
        </w:rPr>
        <w:tab/>
        <w:t>Test method limitations</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080" w:name="_Toc32332007"/>
      <w:bookmarkStart w:id="1081" w:name="_Toc37429921"/>
      <w:bookmarkStart w:id="1082" w:name="_Toc43738995"/>
      <w:bookmarkStart w:id="1083" w:name="_Toc46346756"/>
      <w:bookmarkStart w:id="1084" w:name="_Toc53165695"/>
      <w:bookmarkStart w:id="1085" w:name="_Toc53166390"/>
      <w:bookmarkStart w:id="1086" w:name="_Toc53167084"/>
      <w:bookmarkStart w:id="1087" w:name="_Toc61130315"/>
      <w:bookmarkStart w:id="1088" w:name="_Toc61131041"/>
      <w:bookmarkStart w:id="1089" w:name="_Toc61187883"/>
      <w:bookmarkStart w:id="1090" w:name="_Toc83029173"/>
      <w:bookmarkStart w:id="1091" w:name="_Toc83919771"/>
      <w:bookmarkStart w:id="1092" w:name="_Toc89784792"/>
      <w:bookmarkStart w:id="1093" w:name="_Toc137245479"/>
      <w:bookmarkStart w:id="1094" w:name="_Toc138887986"/>
      <w:bookmarkStart w:id="1095" w:name="_Toc145321054"/>
      <w:r w:rsidRPr="00E11EA5">
        <w:t>7.3</w:t>
      </w:r>
      <w:r w:rsidRPr="00E11EA5">
        <w:tab/>
        <w:t>Compact Antenna Test Range</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7039DA3" w14:textId="77777777" w:rsidR="00C57672" w:rsidRPr="00E11EA5" w:rsidRDefault="00C57672" w:rsidP="00C57672">
      <w:pPr>
        <w:pStyle w:val="Heading3"/>
        <w:rPr>
          <w:lang w:eastAsia="sv-SE"/>
        </w:rPr>
      </w:pPr>
      <w:bookmarkStart w:id="1096" w:name="_Toc32332008"/>
      <w:bookmarkStart w:id="1097" w:name="_Toc37429922"/>
      <w:bookmarkStart w:id="1098" w:name="_Toc43738996"/>
      <w:bookmarkStart w:id="1099" w:name="_Toc46346757"/>
      <w:bookmarkStart w:id="1100" w:name="_Toc53165696"/>
      <w:bookmarkStart w:id="1101" w:name="_Toc53166391"/>
      <w:bookmarkStart w:id="1102" w:name="_Toc53167085"/>
      <w:bookmarkStart w:id="1103" w:name="_Toc61130316"/>
      <w:bookmarkStart w:id="1104" w:name="_Toc61131042"/>
      <w:bookmarkStart w:id="1105" w:name="_Toc61187884"/>
      <w:bookmarkStart w:id="1106" w:name="_Toc83029174"/>
      <w:bookmarkStart w:id="1107" w:name="_Toc83919772"/>
      <w:bookmarkStart w:id="1108" w:name="_Toc89784793"/>
      <w:bookmarkStart w:id="1109" w:name="_Toc137245480"/>
      <w:bookmarkStart w:id="1110" w:name="_Toc138887987"/>
      <w:bookmarkStart w:id="1111" w:name="_Toc145321055"/>
      <w:r w:rsidRPr="00E11EA5">
        <w:rPr>
          <w:lang w:eastAsia="sv-SE"/>
        </w:rPr>
        <w:t>7.3.1</w:t>
      </w:r>
      <w:r>
        <w:rPr>
          <w:lang w:eastAsia="sv-SE"/>
        </w:rPr>
        <w:tab/>
      </w:r>
      <w:r w:rsidRPr="00E11EA5">
        <w:rPr>
          <w:lang w:eastAsia="sv-SE"/>
        </w:rPr>
        <w:t>Measurement system description, Normal test conditions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4" o:title=""/>
          </v:shape>
          <o:OLEObject Type="Embed" ProgID="Visio.Drawing.15" ShapeID="_x0000_i1056" DrawAspect="Content" ObjectID="_1757339490"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5pt" o:ole="">
            <v:imagedata r:id="rId106" o:title=""/>
          </v:shape>
          <o:OLEObject Type="Embed" ProgID="Visio.Drawing.15" ShapeID="_x0000_i1057" DrawAspect="Content" ObjectID="_1757339491"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112" w:name="_Toc32332009"/>
      <w:bookmarkStart w:id="1113" w:name="_Toc37429923"/>
      <w:bookmarkStart w:id="1114" w:name="_Toc43738997"/>
      <w:bookmarkStart w:id="1115" w:name="_Toc46346758"/>
      <w:bookmarkStart w:id="1116" w:name="_Toc53165697"/>
      <w:bookmarkStart w:id="1117" w:name="_Toc53166392"/>
      <w:bookmarkStart w:id="1118" w:name="_Toc53167086"/>
      <w:bookmarkStart w:id="1119" w:name="_Toc61130317"/>
      <w:bookmarkStart w:id="1120" w:name="_Toc61131043"/>
      <w:bookmarkStart w:id="1121" w:name="_Toc61187885"/>
      <w:bookmarkStart w:id="1122" w:name="_Toc83029175"/>
      <w:bookmarkStart w:id="1123" w:name="_Toc83919773"/>
      <w:bookmarkStart w:id="1124" w:name="_Toc89784794"/>
      <w:bookmarkStart w:id="1125" w:name="_Toc137245481"/>
      <w:bookmarkStart w:id="1126" w:name="_Toc138887988"/>
      <w:bookmarkStart w:id="1127" w:name="_Toc145321056"/>
      <w:r w:rsidRPr="00E11EA5">
        <w:rPr>
          <w:lang w:eastAsia="sv-SE"/>
        </w:rPr>
        <w:t>7.3.2</w:t>
      </w:r>
      <w:r>
        <w:rPr>
          <w:lang w:eastAsia="sv-SE"/>
        </w:rPr>
        <w:tab/>
      </w:r>
      <w:r w:rsidRPr="00E11EA5">
        <w:rPr>
          <w:lang w:eastAsia="sv-SE"/>
        </w:rPr>
        <w:t>Measurement system description, Extreme test conditions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128" w:name="_Toc32332010"/>
      <w:bookmarkStart w:id="1129" w:name="_Toc37429924"/>
      <w:bookmarkStart w:id="1130" w:name="_Toc43738998"/>
      <w:bookmarkStart w:id="1131" w:name="_Toc46346759"/>
      <w:bookmarkStart w:id="1132" w:name="_Toc53165698"/>
      <w:bookmarkStart w:id="1133" w:name="_Toc53166393"/>
      <w:bookmarkStart w:id="1134" w:name="_Toc53167087"/>
    </w:p>
    <w:p w14:paraId="3B5F0F1E" w14:textId="77777777" w:rsidR="00C57672" w:rsidRPr="00E11EA5" w:rsidRDefault="00C57672" w:rsidP="00C57672">
      <w:pPr>
        <w:pStyle w:val="Heading3"/>
        <w:rPr>
          <w:lang w:eastAsia="sv-SE"/>
        </w:rPr>
      </w:pPr>
      <w:bookmarkStart w:id="1135" w:name="_Toc61130318"/>
      <w:bookmarkStart w:id="1136" w:name="_Toc61131044"/>
      <w:bookmarkStart w:id="1137" w:name="_Toc61187886"/>
      <w:bookmarkStart w:id="1138" w:name="_Toc83029176"/>
      <w:bookmarkStart w:id="1139" w:name="_Toc83919774"/>
      <w:bookmarkStart w:id="1140" w:name="_Toc89784795"/>
      <w:bookmarkStart w:id="1141" w:name="_Toc137245482"/>
      <w:bookmarkStart w:id="1142" w:name="_Toc138887989"/>
      <w:bookmarkStart w:id="1143" w:name="_Toc145321057"/>
      <w:r w:rsidRPr="00E11EA5">
        <w:rPr>
          <w:lang w:eastAsia="sv-SE"/>
        </w:rPr>
        <w:t>7.3.3</w:t>
      </w:r>
      <w:r>
        <w:rPr>
          <w:lang w:eastAsia="sv-SE"/>
        </w:rPr>
        <w:tab/>
      </w:r>
      <w:r w:rsidRPr="00E11EA5">
        <w:rPr>
          <w:lang w:eastAsia="sv-SE"/>
        </w:rPr>
        <w:t>Test method limitations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144" w:name="_Toc32332011"/>
      <w:bookmarkStart w:id="1145" w:name="_Toc37429925"/>
      <w:bookmarkStart w:id="1146" w:name="_Toc43738999"/>
      <w:bookmarkStart w:id="1147" w:name="_Toc46346760"/>
      <w:bookmarkStart w:id="1148" w:name="_Toc53165699"/>
      <w:bookmarkStart w:id="1149" w:name="_Toc53166394"/>
      <w:bookmarkStart w:id="1150" w:name="_Toc53167088"/>
      <w:bookmarkStart w:id="1151" w:name="_Toc61130319"/>
      <w:bookmarkStart w:id="1152" w:name="_Toc61131045"/>
      <w:bookmarkStart w:id="1153" w:name="_Toc61187887"/>
      <w:bookmarkStart w:id="1154" w:name="_Toc83029177"/>
      <w:bookmarkStart w:id="1155" w:name="_Toc83919775"/>
      <w:bookmarkStart w:id="1156" w:name="_Toc89784796"/>
      <w:bookmarkStart w:id="1157" w:name="_Toc137245483"/>
      <w:bookmarkStart w:id="1158" w:name="_Toc138887990"/>
      <w:bookmarkStart w:id="1159" w:name="_Toc145321058"/>
      <w:r w:rsidRPr="00E11EA5">
        <w:t>7.4</w:t>
      </w:r>
      <w:r w:rsidRPr="00E11EA5">
        <w:tab/>
      </w:r>
      <w:r w:rsidRPr="00E11EA5">
        <w:rPr>
          <w:noProof/>
          <w:lang w:eastAsia="sv-SE"/>
        </w:rPr>
        <w:t>One Dimensional</w:t>
      </w:r>
      <w:r w:rsidRPr="00E11EA5">
        <w:rPr>
          <w:lang w:eastAsia="sv-SE"/>
        </w:rPr>
        <w:t xml:space="preserve"> Compact Range</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73A5F500" w14:textId="77777777" w:rsidR="00C57672" w:rsidRPr="00E11EA5" w:rsidRDefault="00C57672" w:rsidP="00C57672">
      <w:pPr>
        <w:pStyle w:val="Heading3"/>
        <w:rPr>
          <w:lang w:eastAsia="sv-SE"/>
        </w:rPr>
      </w:pPr>
      <w:bookmarkStart w:id="1160" w:name="_Toc32332012"/>
      <w:bookmarkStart w:id="1161" w:name="_Toc37429926"/>
      <w:bookmarkStart w:id="1162" w:name="_Toc43739000"/>
      <w:bookmarkStart w:id="1163" w:name="_Toc46346761"/>
      <w:bookmarkStart w:id="1164" w:name="_Toc53165700"/>
      <w:bookmarkStart w:id="1165" w:name="_Toc53166395"/>
      <w:bookmarkStart w:id="1166" w:name="_Toc53167089"/>
      <w:bookmarkStart w:id="1167" w:name="_Toc61130320"/>
      <w:bookmarkStart w:id="1168" w:name="_Toc61131046"/>
      <w:bookmarkStart w:id="1169" w:name="_Toc61187888"/>
      <w:bookmarkStart w:id="1170" w:name="_Toc83029178"/>
      <w:bookmarkStart w:id="1171" w:name="_Toc83919776"/>
      <w:bookmarkStart w:id="1172" w:name="_Toc89784797"/>
      <w:bookmarkStart w:id="1173" w:name="_Toc137245484"/>
      <w:bookmarkStart w:id="1174" w:name="_Toc138887991"/>
      <w:bookmarkStart w:id="1175" w:name="_Toc145321059"/>
      <w:r w:rsidRPr="00E11EA5">
        <w:rPr>
          <w:lang w:eastAsia="sv-SE"/>
        </w:rPr>
        <w:t>7.4.1</w:t>
      </w:r>
      <w:r>
        <w:rPr>
          <w:lang w:eastAsia="sv-SE"/>
        </w:rPr>
        <w:tab/>
      </w:r>
      <w:r w:rsidRPr="00E11EA5">
        <w:rPr>
          <w:lang w:eastAsia="sv-SE"/>
        </w:rPr>
        <w:t>Measurement system description</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176" w:name="_Toc32332013"/>
      <w:bookmarkStart w:id="1177" w:name="_Toc37429927"/>
      <w:bookmarkStart w:id="1178" w:name="_Toc43739001"/>
      <w:bookmarkStart w:id="1179" w:name="_Toc46346762"/>
      <w:bookmarkStart w:id="1180" w:name="_Toc53165701"/>
      <w:bookmarkStart w:id="1181" w:name="_Toc53166396"/>
      <w:bookmarkStart w:id="1182" w:name="_Toc53167090"/>
      <w:bookmarkStart w:id="1183" w:name="_Toc61130321"/>
      <w:bookmarkStart w:id="1184" w:name="_Toc61131047"/>
      <w:bookmarkStart w:id="1185" w:name="_Toc61187889"/>
      <w:bookmarkStart w:id="1186" w:name="_Toc83029179"/>
      <w:bookmarkStart w:id="1187" w:name="_Toc83919777"/>
      <w:bookmarkStart w:id="1188" w:name="_Toc89784798"/>
      <w:bookmarkStart w:id="1189" w:name="_Toc137245485"/>
      <w:bookmarkStart w:id="1190" w:name="_Toc138887992"/>
      <w:bookmarkStart w:id="1191" w:name="_Toc145321060"/>
      <w:r w:rsidRPr="00E11EA5">
        <w:rPr>
          <w:lang w:eastAsia="sv-SE"/>
        </w:rPr>
        <w:t>7.4.2</w:t>
      </w:r>
      <w:r>
        <w:rPr>
          <w:lang w:eastAsia="sv-SE"/>
        </w:rPr>
        <w:tab/>
      </w:r>
      <w:r w:rsidRPr="00E11EA5">
        <w:rPr>
          <w:lang w:eastAsia="sv-SE"/>
        </w:rPr>
        <w:t>Test method limitations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192" w:name="_Toc32332014"/>
      <w:bookmarkStart w:id="1193" w:name="_Toc37429928"/>
      <w:bookmarkStart w:id="1194" w:name="_Toc43739002"/>
      <w:bookmarkStart w:id="1195" w:name="_Toc46346763"/>
      <w:bookmarkStart w:id="1196" w:name="_Toc53165702"/>
      <w:bookmarkStart w:id="1197" w:name="_Toc53166397"/>
      <w:bookmarkStart w:id="1198" w:name="_Toc53167091"/>
      <w:bookmarkStart w:id="1199" w:name="_Toc61130322"/>
      <w:bookmarkStart w:id="1200" w:name="_Toc61131048"/>
      <w:bookmarkStart w:id="1201" w:name="_Toc61187890"/>
      <w:bookmarkStart w:id="1202" w:name="_Toc83029180"/>
      <w:bookmarkStart w:id="1203" w:name="_Toc83919778"/>
      <w:bookmarkStart w:id="1204" w:name="_Toc89784799"/>
      <w:bookmarkStart w:id="1205" w:name="_Toc137245486"/>
      <w:bookmarkStart w:id="1206" w:name="_Toc138887993"/>
      <w:bookmarkStart w:id="1207" w:name="_Toc145321061"/>
      <w:r w:rsidRPr="00E11EA5">
        <w:lastRenderedPageBreak/>
        <w:t>7.5</w:t>
      </w:r>
      <w:r w:rsidRPr="00E11EA5">
        <w:tab/>
      </w:r>
      <w:r w:rsidRPr="00E11EA5">
        <w:rPr>
          <w:noProof/>
          <w:lang w:eastAsia="sv-SE"/>
        </w:rPr>
        <w:t xml:space="preserve">Near Field Test </w:t>
      </w:r>
      <w:r w:rsidRPr="00E11EA5">
        <w:rPr>
          <w:lang w:eastAsia="sv-SE"/>
        </w:rPr>
        <w:t>Range</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AEC5247" w14:textId="77777777" w:rsidR="00C57672" w:rsidRPr="00E11EA5" w:rsidRDefault="00C57672" w:rsidP="00C57672">
      <w:pPr>
        <w:pStyle w:val="Heading3"/>
        <w:rPr>
          <w:lang w:eastAsia="sv-SE"/>
        </w:rPr>
      </w:pPr>
      <w:bookmarkStart w:id="1208" w:name="_Toc32332015"/>
      <w:bookmarkStart w:id="1209" w:name="_Toc37429929"/>
      <w:bookmarkStart w:id="1210" w:name="_Toc43739003"/>
      <w:bookmarkStart w:id="1211" w:name="_Toc46346764"/>
      <w:bookmarkStart w:id="1212" w:name="_Toc53165703"/>
      <w:bookmarkStart w:id="1213" w:name="_Toc53166398"/>
      <w:bookmarkStart w:id="1214" w:name="_Toc53167092"/>
      <w:bookmarkStart w:id="1215" w:name="_Toc61130323"/>
      <w:bookmarkStart w:id="1216" w:name="_Toc61131049"/>
      <w:bookmarkStart w:id="1217" w:name="_Toc61187891"/>
      <w:bookmarkStart w:id="1218" w:name="_Toc83029181"/>
      <w:bookmarkStart w:id="1219" w:name="_Toc83919779"/>
      <w:bookmarkStart w:id="1220" w:name="_Toc89784800"/>
      <w:bookmarkStart w:id="1221" w:name="_Toc137245487"/>
      <w:bookmarkStart w:id="1222" w:name="_Toc138887994"/>
      <w:bookmarkStart w:id="1223" w:name="_Toc145321062"/>
      <w:r w:rsidRPr="00E11EA5">
        <w:rPr>
          <w:lang w:eastAsia="sv-SE"/>
        </w:rPr>
        <w:t>7.5.1</w:t>
      </w:r>
      <w:r>
        <w:rPr>
          <w:lang w:eastAsia="sv-SE"/>
        </w:rPr>
        <w:tab/>
      </w:r>
      <w:r w:rsidRPr="00E11EA5">
        <w:rPr>
          <w:lang w:eastAsia="sv-SE"/>
        </w:rPr>
        <w:t>Measurement system description</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224" w:name="_Toc32332016"/>
      <w:bookmarkStart w:id="1225" w:name="_Toc37429930"/>
      <w:bookmarkStart w:id="1226" w:name="_Toc43739004"/>
      <w:bookmarkStart w:id="1227" w:name="_Toc46346765"/>
      <w:bookmarkStart w:id="1228" w:name="_Toc53165704"/>
      <w:bookmarkStart w:id="1229" w:name="_Toc53166399"/>
      <w:bookmarkStart w:id="1230" w:name="_Toc53167093"/>
      <w:bookmarkStart w:id="1231" w:name="_Toc61130324"/>
      <w:bookmarkStart w:id="1232" w:name="_Toc61131050"/>
      <w:bookmarkStart w:id="1233" w:name="_Toc61187892"/>
      <w:bookmarkStart w:id="1234" w:name="_Toc83029182"/>
      <w:bookmarkStart w:id="1235" w:name="_Toc83919780"/>
      <w:bookmarkStart w:id="1236" w:name="_Toc89784801"/>
      <w:bookmarkStart w:id="1237" w:name="_Toc137245488"/>
      <w:bookmarkStart w:id="1238" w:name="_Toc138887995"/>
      <w:bookmarkStart w:id="1239" w:name="_Toc145321063"/>
      <w:r w:rsidRPr="00E11EA5">
        <w:rPr>
          <w:lang w:eastAsia="sv-SE"/>
        </w:rPr>
        <w:t>7.5.2</w:t>
      </w:r>
      <w:r>
        <w:rPr>
          <w:lang w:eastAsia="sv-SE"/>
        </w:rPr>
        <w:tab/>
      </w:r>
      <w:r w:rsidRPr="00E11EA5">
        <w:rPr>
          <w:lang w:eastAsia="sv-SE"/>
        </w:rPr>
        <w:t>Test method limitations</w:t>
      </w:r>
      <w:bookmarkStart w:id="1240" w:name="_Toc32332017"/>
      <w:bookmarkStart w:id="1241" w:name="_Toc37429931"/>
      <w:bookmarkStart w:id="1242" w:name="_Toc43739005"/>
      <w:bookmarkStart w:id="1243" w:name="_Toc46346766"/>
      <w:bookmarkStart w:id="1244" w:name="_Toc53165705"/>
      <w:bookmarkStart w:id="1245" w:name="_Toc53166400"/>
      <w:bookmarkStart w:id="1246" w:name="_Toc53167094"/>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56540CB3" w14:textId="77777777" w:rsidR="00C57672" w:rsidRPr="00E11EA5" w:rsidRDefault="00C57672" w:rsidP="00C57672">
      <w:pPr>
        <w:pStyle w:val="Heading4"/>
        <w:rPr>
          <w:lang w:eastAsia="sv-SE"/>
        </w:rPr>
      </w:pPr>
      <w:bookmarkStart w:id="1247" w:name="_Toc61130325"/>
      <w:bookmarkStart w:id="1248" w:name="_Toc61131051"/>
      <w:bookmarkStart w:id="1249" w:name="_Toc61187893"/>
      <w:bookmarkStart w:id="1250" w:name="_Toc83029183"/>
      <w:bookmarkStart w:id="1251" w:name="_Toc83919781"/>
      <w:bookmarkStart w:id="1252" w:name="_Toc89784802"/>
      <w:bookmarkStart w:id="1253" w:name="_Toc137245489"/>
      <w:bookmarkStart w:id="1254" w:name="_Toc138887996"/>
      <w:bookmarkStart w:id="1255" w:name="_Toc145321064"/>
      <w:r w:rsidRPr="00E11EA5">
        <w:rPr>
          <w:lang w:eastAsia="sv-SE"/>
        </w:rPr>
        <w:t>7.5.2.1</w:t>
      </w:r>
      <w:r w:rsidRPr="00E11EA5">
        <w:rPr>
          <w:lang w:eastAsia="sv-SE"/>
        </w:rPr>
        <w:tab/>
        <w:t xml:space="preserve">OTA </w:t>
      </w:r>
      <w:r w:rsidRPr="00E11EA5">
        <w:t>EVM measurement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256" w:name="_Toc37429932"/>
      <w:bookmarkStart w:id="1257" w:name="_Toc43739006"/>
      <w:bookmarkStart w:id="1258" w:name="_Toc46346767"/>
      <w:bookmarkStart w:id="1259" w:name="_Toc53165706"/>
      <w:bookmarkStart w:id="1260" w:name="_Toc53166401"/>
      <w:bookmarkStart w:id="1261" w:name="_Toc53167095"/>
      <w:bookmarkStart w:id="1262" w:name="_Toc61130326"/>
      <w:bookmarkStart w:id="1263" w:name="_Toc61131052"/>
      <w:bookmarkStart w:id="1264" w:name="_Toc61187894"/>
      <w:bookmarkStart w:id="1265" w:name="_Toc83029184"/>
      <w:bookmarkStart w:id="1266" w:name="_Toc83919782"/>
      <w:bookmarkStart w:id="1267" w:name="_Toc89784803"/>
      <w:bookmarkStart w:id="1268" w:name="_Toc137245490"/>
      <w:bookmarkStart w:id="1269" w:name="_Toc138887997"/>
      <w:bookmarkStart w:id="1270" w:name="_Toc145321065"/>
      <w:r w:rsidRPr="00501E48">
        <w:t>7.5.2.2</w:t>
      </w:r>
      <w:r w:rsidRPr="00501E48">
        <w:tab/>
        <w:t>OTA RX directional requirements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271" w:name="_Toc32332018"/>
      <w:bookmarkStart w:id="1272" w:name="_Toc37429933"/>
      <w:bookmarkStart w:id="1273" w:name="_Toc43739007"/>
      <w:bookmarkStart w:id="1274" w:name="_Toc46346768"/>
      <w:bookmarkStart w:id="1275" w:name="_Toc53165707"/>
      <w:bookmarkStart w:id="1276" w:name="_Toc53166402"/>
      <w:bookmarkStart w:id="1277" w:name="_Toc53167096"/>
    </w:p>
    <w:p w14:paraId="0C0FEFB8" w14:textId="77777777" w:rsidR="00C57672" w:rsidRPr="00E11EA5" w:rsidRDefault="00C57672" w:rsidP="00C57672">
      <w:pPr>
        <w:pStyle w:val="Heading4"/>
      </w:pPr>
      <w:bookmarkStart w:id="1278" w:name="_Toc61130327"/>
      <w:bookmarkStart w:id="1279" w:name="_Toc61131053"/>
      <w:bookmarkStart w:id="1280" w:name="_Toc61187895"/>
      <w:bookmarkStart w:id="1281" w:name="_Toc83029185"/>
      <w:bookmarkStart w:id="1282" w:name="_Toc83919783"/>
      <w:bookmarkStart w:id="1283" w:name="_Toc89784804"/>
      <w:bookmarkStart w:id="1284" w:name="_Toc137245491"/>
      <w:bookmarkStart w:id="1285" w:name="_Toc138887998"/>
      <w:bookmarkStart w:id="1286" w:name="_Toc145321066"/>
      <w:r w:rsidRPr="00E11EA5">
        <w:t>7.5.2.3</w:t>
      </w:r>
      <w:r w:rsidRPr="00E11EA5">
        <w:tab/>
        <w:t>OTA sensitivity measurement</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287" w:name="_Toc32332019"/>
      <w:bookmarkStart w:id="1288" w:name="_Toc37429934"/>
      <w:bookmarkStart w:id="1289" w:name="_Toc43739008"/>
      <w:bookmarkStart w:id="1290" w:name="_Toc46346769"/>
      <w:bookmarkStart w:id="1291" w:name="_Toc53165708"/>
      <w:bookmarkStart w:id="1292" w:name="_Toc53166403"/>
      <w:bookmarkStart w:id="1293" w:name="_Toc53167097"/>
    </w:p>
    <w:p w14:paraId="00DAB66F" w14:textId="77777777" w:rsidR="00C57672" w:rsidRPr="00E11EA5" w:rsidRDefault="00C57672" w:rsidP="00C57672">
      <w:pPr>
        <w:pStyle w:val="Heading2"/>
      </w:pPr>
      <w:bookmarkStart w:id="1294" w:name="_Toc61130328"/>
      <w:bookmarkStart w:id="1295" w:name="_Toc61131054"/>
      <w:bookmarkStart w:id="1296" w:name="_Toc61187896"/>
      <w:bookmarkStart w:id="1297" w:name="_Toc83029186"/>
      <w:bookmarkStart w:id="1298" w:name="_Toc83919784"/>
      <w:bookmarkStart w:id="1299" w:name="_Toc89784805"/>
      <w:bookmarkStart w:id="1300" w:name="_Toc137245492"/>
      <w:bookmarkStart w:id="1301" w:name="_Toc138887999"/>
      <w:bookmarkStart w:id="1302" w:name="_Toc145321067"/>
      <w:r w:rsidRPr="00E11EA5">
        <w:t>7.6</w:t>
      </w:r>
      <w:r w:rsidRPr="00E11EA5">
        <w:tab/>
        <w:t>Plane Wave Synthesizer</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61956D21" w14:textId="77777777" w:rsidR="00C57672" w:rsidRPr="00E11EA5" w:rsidRDefault="00C57672" w:rsidP="00C57672">
      <w:pPr>
        <w:pStyle w:val="Heading3"/>
      </w:pPr>
      <w:bookmarkStart w:id="1303" w:name="_Toc21086249"/>
      <w:bookmarkStart w:id="1304" w:name="_Toc29768685"/>
      <w:bookmarkStart w:id="1305" w:name="_Toc32332020"/>
      <w:bookmarkStart w:id="1306" w:name="_Toc37429935"/>
      <w:bookmarkStart w:id="1307" w:name="_Toc43739009"/>
      <w:bookmarkStart w:id="1308" w:name="_Toc46346770"/>
      <w:bookmarkStart w:id="1309" w:name="_Toc53165709"/>
      <w:bookmarkStart w:id="1310" w:name="_Toc53166404"/>
      <w:bookmarkStart w:id="1311" w:name="_Toc53167098"/>
      <w:bookmarkStart w:id="1312" w:name="_Toc61130329"/>
      <w:bookmarkStart w:id="1313" w:name="_Toc61131055"/>
      <w:bookmarkStart w:id="1314" w:name="_Toc61187897"/>
      <w:bookmarkStart w:id="1315" w:name="_Toc83029187"/>
      <w:bookmarkStart w:id="1316" w:name="_Toc83919785"/>
      <w:bookmarkStart w:id="1317" w:name="_Toc89784806"/>
      <w:bookmarkStart w:id="1318" w:name="_Toc137245493"/>
      <w:bookmarkStart w:id="1319" w:name="_Toc138888000"/>
      <w:bookmarkStart w:id="1320" w:name="_Toc145321068"/>
      <w:r w:rsidRPr="00E11EA5">
        <w:t>7.6.1</w:t>
      </w:r>
      <w:r>
        <w:tab/>
      </w:r>
      <w:r w:rsidRPr="00E11EA5">
        <w:rPr>
          <w:lang w:eastAsia="sv-SE"/>
        </w:rPr>
        <w:t>Measurement system</w:t>
      </w:r>
      <w:r w:rsidRPr="00E11EA5">
        <w:t xml:space="preserve"> description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321" w:name="_MON_1587198493"/>
    <w:bookmarkEnd w:id="1321"/>
    <w:p w14:paraId="1B3CA3E8" w14:textId="4426BC63" w:rsidR="00F178B0" w:rsidRDefault="00F178B0" w:rsidP="0030180B">
      <w:pPr>
        <w:pStyle w:val="TH"/>
      </w:pPr>
      <w:r>
        <w:object w:dxaOrig="7471" w:dyaOrig="3402" w14:anchorId="2484F1CA">
          <v:shape id="_x0000_i1058" type="#_x0000_t75" style="width:374.5pt;height:172.5pt" o:ole="">
            <v:imagedata r:id="rId122" o:title=""/>
          </v:shape>
          <o:OLEObject Type="Embed" ProgID="Word.Picture.8" ShapeID="_x0000_i1058" DrawAspect="Content" ObjectID="_1757339492" r:id="rId123"/>
        </w:object>
      </w:r>
    </w:p>
    <w:p w14:paraId="5211A2D5" w14:textId="31FDD9EF" w:rsidR="00F178B0" w:rsidRDefault="00F178B0" w:rsidP="00753FEA">
      <w:pPr>
        <w:pStyle w:val="TF"/>
      </w:pPr>
      <w:r>
        <w:t>Figure 7.6.1-3: PWS measurement setup, OTA dynamic range, ACS, blocking and ICS</w:t>
      </w:r>
    </w:p>
    <w:bookmarkStart w:id="1322" w:name="_MON_1670126831"/>
    <w:bookmarkEnd w:id="1322"/>
    <w:p w14:paraId="32B17BA6" w14:textId="4D416E63" w:rsidR="00F178B0" w:rsidRDefault="00F178B0" w:rsidP="00F178B0">
      <w:pPr>
        <w:pStyle w:val="TH"/>
      </w:pPr>
      <w:r>
        <w:object w:dxaOrig="7456" w:dyaOrig="3402" w14:anchorId="535D05B9">
          <v:shape id="_x0000_i1059" type="#_x0000_t75" style="width:374.5pt;height:172.5pt" o:ole="">
            <v:imagedata r:id="rId124" o:title=""/>
          </v:shape>
          <o:OLEObject Type="Embed" ProgID="Word.Picture.8" ShapeID="_x0000_i1059" DrawAspect="Content" ObjectID="_1757339493"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323" w:name="_Toc32332021"/>
      <w:bookmarkStart w:id="1324" w:name="_Toc37429936"/>
      <w:bookmarkStart w:id="1325" w:name="_Toc43739010"/>
      <w:bookmarkStart w:id="1326" w:name="_Toc46346771"/>
      <w:bookmarkStart w:id="1327" w:name="_Toc53165710"/>
      <w:bookmarkStart w:id="1328" w:name="_Toc53166405"/>
      <w:bookmarkStart w:id="1329" w:name="_Toc53167099"/>
      <w:bookmarkStart w:id="1330" w:name="_Toc61130330"/>
      <w:bookmarkStart w:id="1331" w:name="_Toc61131056"/>
      <w:bookmarkStart w:id="1332" w:name="_Toc61187898"/>
      <w:bookmarkStart w:id="1333" w:name="_Toc83029188"/>
      <w:bookmarkStart w:id="1334" w:name="_Toc83919786"/>
      <w:bookmarkStart w:id="1335" w:name="_Toc89784807"/>
      <w:bookmarkStart w:id="1336" w:name="_Toc137245494"/>
      <w:bookmarkStart w:id="1337" w:name="_Toc138888001"/>
      <w:bookmarkStart w:id="1338" w:name="_Toc145321069"/>
      <w:r w:rsidRPr="00E11EA5">
        <w:t>7.6.2</w:t>
      </w:r>
      <w:r>
        <w:tab/>
      </w:r>
      <w:r w:rsidRPr="00E11EA5">
        <w:t>Test method limitations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43A110F9" w:rsidR="00C57672" w:rsidRDefault="00D501D0" w:rsidP="00C57672">
      <w:pPr>
        <w:pStyle w:val="Heading2"/>
      </w:pPr>
      <w:bookmarkStart w:id="1339" w:name="_Toc32332022"/>
      <w:bookmarkStart w:id="1340" w:name="_Toc37429937"/>
      <w:bookmarkStart w:id="1341" w:name="_Toc43739011"/>
      <w:bookmarkStart w:id="1342" w:name="_Toc46346772"/>
      <w:bookmarkStart w:id="1343" w:name="_Toc53168479"/>
      <w:bookmarkStart w:id="1344" w:name="_Toc53169171"/>
      <w:bookmarkStart w:id="1345" w:name="_Toc53169863"/>
      <w:bookmarkStart w:id="1346" w:name="_Toc61130019"/>
      <w:bookmarkStart w:id="1347" w:name="_Toc83025362"/>
      <w:bookmarkStart w:id="1348" w:name="_Toc145321070"/>
      <w:r w:rsidRPr="000320CF">
        <w:t>7.7</w:t>
      </w:r>
      <w:r w:rsidRPr="000320CF">
        <w:tab/>
        <w:t xml:space="preserve">General </w:t>
      </w:r>
      <w:r>
        <w:t>C</w:t>
      </w:r>
      <w:r w:rsidRPr="000320CF">
        <w:t>hamber</w:t>
      </w:r>
      <w:bookmarkEnd w:id="1339"/>
      <w:bookmarkEnd w:id="1340"/>
      <w:bookmarkEnd w:id="1341"/>
      <w:bookmarkEnd w:id="1342"/>
      <w:bookmarkEnd w:id="1343"/>
      <w:bookmarkEnd w:id="1344"/>
      <w:bookmarkEnd w:id="1345"/>
      <w:bookmarkEnd w:id="1346"/>
      <w:bookmarkEnd w:id="1347"/>
      <w:bookmarkEnd w:id="1348"/>
    </w:p>
    <w:p w14:paraId="29C4A4CA" w14:textId="77777777" w:rsidR="00D501D0" w:rsidRPr="005439DD" w:rsidRDefault="00D501D0" w:rsidP="00D501D0">
      <w:pPr>
        <w:pStyle w:val="Heading3"/>
        <w:rPr>
          <w:lang w:eastAsia="sv-SE"/>
        </w:rPr>
      </w:pPr>
      <w:bookmarkStart w:id="1349" w:name="_Toc145321071"/>
      <w:r w:rsidRPr="005439DD">
        <w:rPr>
          <w:lang w:eastAsia="sv-SE"/>
        </w:rPr>
        <w:t>7.7.0</w:t>
      </w:r>
      <w:r w:rsidRPr="005439DD">
        <w:rPr>
          <w:lang w:eastAsia="sv-SE"/>
        </w:rPr>
        <w:tab/>
        <w:t>General</w:t>
      </w:r>
      <w:bookmarkEnd w:id="1349"/>
    </w:p>
    <w:p w14:paraId="77F2A9DA" w14:textId="77777777" w:rsidR="00D501D0" w:rsidRPr="00CE536D" w:rsidRDefault="00D501D0" w:rsidP="00D501D0">
      <w:r>
        <w:t>The term general chamber has been used in 2 different ways during the analysis of the MU budgets the meaning of the term general chamber differs for the following requirement types</w:t>
      </w:r>
      <w:r w:rsidRPr="00CE536D">
        <w:t>:</w:t>
      </w:r>
    </w:p>
    <w:p w14:paraId="336B138C" w14:textId="77777777" w:rsidR="00D501D0" w:rsidRPr="00CE536D" w:rsidRDefault="00D501D0" w:rsidP="00D501D0">
      <w:pPr>
        <w:pStyle w:val="B1"/>
        <w:rPr>
          <w:lang w:eastAsia="sv-SE"/>
        </w:rPr>
      </w:pPr>
      <w:r>
        <w:rPr>
          <w:lang w:eastAsia="sv-SE"/>
        </w:rPr>
        <w:t>-</w:t>
      </w:r>
      <w:r>
        <w:rPr>
          <w:lang w:eastAsia="sv-SE"/>
        </w:rPr>
        <w:tab/>
      </w:r>
      <w:r w:rsidRPr="00CE536D">
        <w:rPr>
          <w:lang w:eastAsia="sv-SE"/>
        </w:rPr>
        <w:t>Co-location requirements, as described in clause 7.7.1 and 7.7.2,</w:t>
      </w:r>
    </w:p>
    <w:p w14:paraId="2DD9A55F" w14:textId="77777777" w:rsidR="00D501D0" w:rsidRPr="00CE536D" w:rsidRDefault="00D501D0" w:rsidP="00D501D0">
      <w:pPr>
        <w:pStyle w:val="B1"/>
        <w:rPr>
          <w:lang w:eastAsia="sv-SE"/>
        </w:rPr>
      </w:pPr>
      <w:r>
        <w:rPr>
          <w:lang w:eastAsia="sv-SE"/>
        </w:rPr>
        <w:t>-</w:t>
      </w:r>
      <w:r>
        <w:rPr>
          <w:lang w:eastAsia="sv-SE"/>
        </w:rPr>
        <w:tab/>
      </w:r>
      <w:r w:rsidRPr="00CE536D">
        <w:rPr>
          <w:lang w:eastAsia="sv-SE"/>
        </w:rPr>
        <w:t>Out-of-band TRP requirements, as described in clause 7.7.3 and 7.7.4.</w:t>
      </w:r>
    </w:p>
    <w:p w14:paraId="11A9FA3E" w14:textId="77777777" w:rsidR="00D501D0" w:rsidRDefault="00D501D0" w:rsidP="00D501D0">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3E30F5E3" w14:textId="59D3C88E" w:rsidR="00D501D0" w:rsidRPr="00D501D0" w:rsidRDefault="00D501D0" w:rsidP="00D501D0">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1C35BDA3" w:rsidR="00C57672" w:rsidRPr="00E11EA5" w:rsidRDefault="00D501D0" w:rsidP="00C57672">
      <w:pPr>
        <w:pStyle w:val="Heading3"/>
        <w:rPr>
          <w:lang w:eastAsia="sv-SE"/>
        </w:rPr>
      </w:pPr>
      <w:bookmarkStart w:id="1350" w:name="_Toc32332023"/>
      <w:bookmarkStart w:id="1351" w:name="_Toc37429938"/>
      <w:bookmarkStart w:id="1352" w:name="_Toc43739012"/>
      <w:bookmarkStart w:id="1353" w:name="_Toc46346773"/>
      <w:bookmarkStart w:id="1354" w:name="_Toc53168480"/>
      <w:bookmarkStart w:id="1355" w:name="_Toc53169172"/>
      <w:bookmarkStart w:id="1356" w:name="_Toc53169864"/>
      <w:bookmarkStart w:id="1357" w:name="_Toc61130020"/>
      <w:bookmarkStart w:id="1358" w:name="_Toc83025363"/>
      <w:bookmarkStart w:id="1359" w:name="_Toc145321072"/>
      <w:r w:rsidRPr="000320CF">
        <w:rPr>
          <w:lang w:eastAsia="sv-SE"/>
        </w:rPr>
        <w:t>7.7.1</w:t>
      </w:r>
      <w:r w:rsidRPr="000320CF">
        <w:rPr>
          <w:lang w:eastAsia="sv-SE"/>
        </w:rPr>
        <w:tab/>
        <w:t>Measurement system description</w:t>
      </w:r>
      <w:bookmarkEnd w:id="1350"/>
      <w:bookmarkEnd w:id="1351"/>
      <w:bookmarkEnd w:id="1352"/>
      <w:bookmarkEnd w:id="1353"/>
      <w:bookmarkEnd w:id="1354"/>
      <w:bookmarkEnd w:id="1355"/>
      <w:bookmarkEnd w:id="1356"/>
      <w:bookmarkEnd w:id="1357"/>
      <w:bookmarkEnd w:id="1358"/>
      <w:r>
        <w:rPr>
          <w:lang w:eastAsia="sv-SE"/>
        </w:rPr>
        <w:t xml:space="preserve"> </w:t>
      </w:r>
      <w:r>
        <w:t>(co-location requirements)</w:t>
      </w:r>
      <w:bookmarkEnd w:id="1359"/>
    </w:p>
    <w:p w14:paraId="3BD77D6B" w14:textId="77777777" w:rsidR="00D501D0" w:rsidRPr="00CE536D" w:rsidRDefault="00D501D0" w:rsidP="00D501D0">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54F34FD5" w14:textId="77777777" w:rsidR="00D501D0" w:rsidRPr="00CE536D" w:rsidRDefault="00D501D0" w:rsidP="00D501D0">
      <w:pPr>
        <w:pStyle w:val="B1"/>
        <w:rPr>
          <w:lang w:eastAsia="sv-SE"/>
        </w:rPr>
      </w:pPr>
      <w:r>
        <w:rPr>
          <w:lang w:eastAsia="sv-SE"/>
        </w:rPr>
        <w:t>-</w:t>
      </w:r>
      <w:r>
        <w:rPr>
          <w:lang w:eastAsia="sv-SE"/>
        </w:rPr>
        <w:tab/>
      </w:r>
      <w:r w:rsidRPr="00CE536D">
        <w:rPr>
          <w:lang w:eastAsia="sv-SE"/>
        </w:rPr>
        <w:t>OTA transmitter OFF power,</w:t>
      </w:r>
    </w:p>
    <w:p w14:paraId="154A6FAE" w14:textId="77777777" w:rsidR="00D501D0" w:rsidRPr="00CE536D" w:rsidRDefault="00D501D0" w:rsidP="00D501D0">
      <w:pPr>
        <w:pStyle w:val="B1"/>
        <w:rPr>
          <w:lang w:eastAsia="sv-SE"/>
        </w:rPr>
      </w:pPr>
      <w:r>
        <w:lastRenderedPageBreak/>
        <w:t>-</w:t>
      </w:r>
      <w:r>
        <w:tab/>
      </w:r>
      <w:r w:rsidRPr="00CE536D">
        <w:t>OTA co-location spurious emissions</w:t>
      </w:r>
      <w:r w:rsidRPr="00CE536D">
        <w:rPr>
          <w:lang w:eastAsia="sv-SE"/>
        </w:rPr>
        <w:t>,</w:t>
      </w:r>
    </w:p>
    <w:p w14:paraId="63AB1CC2" w14:textId="77777777" w:rsidR="00D501D0" w:rsidRPr="00CE536D" w:rsidRDefault="00D501D0" w:rsidP="00D501D0">
      <w:pPr>
        <w:pStyle w:val="B1"/>
      </w:pPr>
      <w:r>
        <w:t>-</w:t>
      </w:r>
      <w:r>
        <w:tab/>
      </w:r>
      <w:r w:rsidRPr="00CE536D">
        <w:t>OTA transmitter intermodulation, and</w:t>
      </w:r>
    </w:p>
    <w:p w14:paraId="367B214F" w14:textId="77777777" w:rsidR="00D501D0" w:rsidRPr="00CE536D" w:rsidRDefault="00D501D0" w:rsidP="00D501D0">
      <w:pPr>
        <w:pStyle w:val="B1"/>
        <w:rPr>
          <w:lang w:eastAsia="sv-SE"/>
        </w:rPr>
      </w:pPr>
      <w:r>
        <w:t>-</w:t>
      </w:r>
      <w:r>
        <w:tab/>
      </w:r>
      <w:r w:rsidRPr="00CE536D">
        <w:t>OTA co-location blocking</w:t>
      </w:r>
      <w:r w:rsidRPr="00CE536D">
        <w:rPr>
          <w:lang w:eastAsia="sv-SE"/>
        </w:rPr>
        <w:t>.</w:t>
      </w:r>
    </w:p>
    <w:p w14:paraId="2CB99D94" w14:textId="77777777" w:rsidR="00D501D0" w:rsidRDefault="00D501D0" w:rsidP="00D501D0">
      <w:pPr>
        <w:rPr>
          <w:lang w:eastAsia="sv-SE"/>
        </w:rPr>
      </w:pPr>
      <w:r w:rsidRPr="00A34F2F">
        <w:rPr>
          <w:lang w:eastAsia="sv-SE"/>
        </w:rPr>
        <w:t xml:space="preserve">For more details on the </w:t>
      </w:r>
      <w:r w:rsidRPr="00A34F2F">
        <w:t>co-location measurements</w:t>
      </w:r>
      <w:r>
        <w:t>, refer to clause 6.4.</w:t>
      </w:r>
    </w:p>
    <w:p w14:paraId="67DF1459" w14:textId="70EF55F8" w:rsidR="00D501D0" w:rsidRDefault="00D501D0" w:rsidP="00D501D0">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25D40BBE" w14:textId="1917A9BD" w:rsidR="00C57672" w:rsidRPr="00E11EA5" w:rsidRDefault="00C57672" w:rsidP="00C57672">
      <w:pPr>
        <w:rPr>
          <w:lang w:eastAsia="sv-SE"/>
        </w:rPr>
      </w:pP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19DBBF6" w:rsidR="00C57672" w:rsidRPr="00E11EA5" w:rsidRDefault="00D501D0" w:rsidP="00C57672">
      <w:pPr>
        <w:rPr>
          <w:lang w:eastAsia="sv-SE"/>
        </w:rPr>
      </w:pPr>
      <w:bookmarkStart w:id="1360"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011853CA" w:rsidR="00C57672" w:rsidRDefault="00D501D0" w:rsidP="00C57672">
      <w:pPr>
        <w:pStyle w:val="Heading3"/>
        <w:rPr>
          <w:lang w:eastAsia="sv-SE"/>
        </w:rPr>
      </w:pPr>
      <w:bookmarkStart w:id="1361" w:name="_Toc61130021"/>
      <w:bookmarkStart w:id="1362" w:name="_Toc83025364"/>
      <w:bookmarkStart w:id="1363" w:name="_Toc145321073"/>
      <w:bookmarkStart w:id="1364" w:name="_Toc37429939"/>
      <w:bookmarkStart w:id="1365" w:name="_Toc43739013"/>
      <w:bookmarkStart w:id="1366" w:name="_Toc46346774"/>
      <w:bookmarkStart w:id="1367" w:name="_Toc53165713"/>
      <w:bookmarkStart w:id="1368" w:name="_Toc53166408"/>
      <w:bookmarkStart w:id="1369" w:name="_Toc53167102"/>
      <w:r w:rsidRPr="000320CF">
        <w:t>7.7.2</w:t>
      </w:r>
      <w:r w:rsidRPr="000320CF">
        <w:tab/>
        <w:t>Test method limitations</w:t>
      </w:r>
      <w:bookmarkEnd w:id="1361"/>
      <w:bookmarkEnd w:id="1362"/>
      <w:r>
        <w:t xml:space="preserve"> (co-location requirements)</w:t>
      </w:r>
      <w:bookmarkEnd w:id="1363"/>
    </w:p>
    <w:p w14:paraId="49328825" w14:textId="1C83121E" w:rsidR="00C57672" w:rsidRDefault="00D501D0" w:rsidP="00753FEA">
      <w:r>
        <w:t>This method may be limited by the availability of suitable CLTA antenna.</w:t>
      </w:r>
    </w:p>
    <w:p w14:paraId="47DC4955" w14:textId="77777777" w:rsidR="00D501D0" w:rsidRPr="002D315E" w:rsidRDefault="00D501D0" w:rsidP="00D501D0">
      <w:pPr>
        <w:pStyle w:val="Heading3"/>
      </w:pPr>
      <w:bookmarkStart w:id="1370" w:name="_Toc145321074"/>
      <w:r w:rsidRPr="002D315E">
        <w:rPr>
          <w:lang w:eastAsia="sv-SE"/>
        </w:rPr>
        <w:t>7.7.3</w:t>
      </w:r>
      <w:r w:rsidRPr="002D315E">
        <w:rPr>
          <w:lang w:eastAsia="sv-SE"/>
        </w:rPr>
        <w:tab/>
        <w:t xml:space="preserve">Measurement system description </w:t>
      </w:r>
      <w:r w:rsidRPr="002D315E">
        <w:t>(out-of-band TRP requirements)</w:t>
      </w:r>
      <w:bookmarkEnd w:id="1370"/>
    </w:p>
    <w:p w14:paraId="68F61B91" w14:textId="77777777" w:rsidR="00D501D0" w:rsidRPr="00F3580D" w:rsidRDefault="00D501D0" w:rsidP="00D501D0">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448C8169" w14:textId="77777777" w:rsidR="00D501D0" w:rsidRPr="00F3580D" w:rsidRDefault="00D501D0" w:rsidP="00D501D0">
      <w:pPr>
        <w:pStyle w:val="B1"/>
        <w:rPr>
          <w:lang w:eastAsia="sv-SE"/>
        </w:rPr>
      </w:pPr>
      <w:r>
        <w:t>-</w:t>
      </w:r>
      <w:r>
        <w:tab/>
      </w:r>
      <w:r w:rsidRPr="00F3580D">
        <w:t>Transmitter mandatory spurious emissions, see clause 12.2.2</w:t>
      </w:r>
      <w:r w:rsidRPr="00F3580D">
        <w:rPr>
          <w:lang w:eastAsia="sv-SE"/>
        </w:rPr>
        <w:t>,</w:t>
      </w:r>
    </w:p>
    <w:p w14:paraId="5D4D7D06" w14:textId="77777777" w:rsidR="00D501D0" w:rsidRPr="00F3580D" w:rsidRDefault="00D501D0" w:rsidP="00D501D0">
      <w:pPr>
        <w:pStyle w:val="B1"/>
        <w:rPr>
          <w:lang w:eastAsia="sv-SE"/>
        </w:rPr>
      </w:pPr>
      <w:r>
        <w:t>-</w:t>
      </w:r>
      <w:r>
        <w:tab/>
      </w:r>
      <w:r w:rsidRPr="00F3580D">
        <w:t>Receiver spurious emissions, see clause 12.3.2.</w:t>
      </w:r>
    </w:p>
    <w:p w14:paraId="00C22DE5" w14:textId="77777777" w:rsidR="00D501D0" w:rsidRPr="00F3580D" w:rsidRDefault="00D501D0" w:rsidP="00D501D0">
      <w:pPr>
        <w:pStyle w:val="B1"/>
        <w:rPr>
          <w:lang w:eastAsia="sv-SE"/>
        </w:rPr>
      </w:pPr>
      <w:r>
        <w:t>-</w:t>
      </w:r>
      <w:r>
        <w:tab/>
      </w:r>
      <w:r w:rsidRPr="00F3580D">
        <w:t>Out-of-band blocking, see clause 14.2.</w:t>
      </w:r>
    </w:p>
    <w:p w14:paraId="34674E15" w14:textId="77777777" w:rsidR="00D501D0" w:rsidRPr="000320CF" w:rsidRDefault="00D501D0" w:rsidP="00D501D0">
      <w:pPr>
        <w:rPr>
          <w:lang w:eastAsia="sv-SE"/>
        </w:rPr>
      </w:pPr>
      <w:r>
        <w:rPr>
          <w:lang w:eastAsia="sv-SE"/>
        </w:rPr>
        <w:t>The General Chamber represents any suitable OTA chamber</w:t>
      </w:r>
      <w:r>
        <w:rPr>
          <w:color w:val="00B0F0"/>
          <w:lang w:eastAsia="sv-SE"/>
        </w:rPr>
        <w:t xml:space="preserve"> capable of performing the </w:t>
      </w:r>
      <w:r>
        <w:rPr>
          <w:color w:val="00B0F0"/>
        </w:rPr>
        <w:t xml:space="preserve">out-of-band TRP requirements. </w:t>
      </w:r>
      <w:r>
        <w:rPr>
          <w:lang w:eastAsia="sv-SE"/>
        </w:rPr>
        <w:t xml:space="preserve">Any OTA measurement systems may be considered as example of the General Chamber </w:t>
      </w:r>
      <w:r>
        <w:t>as long as the MU is within the specified value (or the test requirement is offset appropriately) and they are suitable for the frequencies being tested</w:t>
      </w:r>
      <w:r w:rsidRPr="000320CF">
        <w:t>.</w:t>
      </w:r>
    </w:p>
    <w:p w14:paraId="7A2B55B1" w14:textId="77777777" w:rsidR="00D501D0" w:rsidRPr="00D67BB7" w:rsidRDefault="00D501D0" w:rsidP="00D501D0">
      <w:pPr>
        <w:pStyle w:val="Heading3"/>
      </w:pPr>
      <w:bookmarkStart w:id="1371" w:name="_Toc145321075"/>
      <w:r w:rsidRPr="000F7B08">
        <w:t>7.7.4</w:t>
      </w:r>
      <w:r w:rsidRPr="000F7B08">
        <w:tab/>
        <w:t xml:space="preserve">Test method limitations (out-of-band </w:t>
      </w:r>
      <w:r w:rsidRPr="00D67BB7">
        <w:t>TRP requirements)</w:t>
      </w:r>
      <w:bookmarkEnd w:id="1371"/>
    </w:p>
    <w:p w14:paraId="4CE830F2" w14:textId="6B835960" w:rsidR="00D501D0" w:rsidRPr="00527EF3" w:rsidRDefault="00D501D0" w:rsidP="00D501D0">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372" w:name="_Toc61130334"/>
      <w:bookmarkStart w:id="1373" w:name="_Toc61131060"/>
      <w:bookmarkStart w:id="1374" w:name="_Toc61187902"/>
      <w:bookmarkStart w:id="1375" w:name="_Toc83029192"/>
      <w:bookmarkStart w:id="1376" w:name="_Toc83919790"/>
      <w:bookmarkStart w:id="1377" w:name="_Toc89784811"/>
      <w:bookmarkStart w:id="1378" w:name="_Toc137245498"/>
      <w:bookmarkStart w:id="1379" w:name="_Toc138888005"/>
      <w:bookmarkStart w:id="1380" w:name="_Toc145321076"/>
      <w:r w:rsidRPr="00E11EA5">
        <w:t>7.8</w:t>
      </w:r>
      <w:r w:rsidRPr="00E11EA5">
        <w:tab/>
        <w:t>Reverberation chamber</w:t>
      </w:r>
      <w:bookmarkEnd w:id="1360"/>
      <w:bookmarkEnd w:id="1364"/>
      <w:bookmarkEnd w:id="1365"/>
      <w:bookmarkEnd w:id="1366"/>
      <w:bookmarkEnd w:id="1367"/>
      <w:bookmarkEnd w:id="1368"/>
      <w:bookmarkEnd w:id="1369"/>
      <w:bookmarkEnd w:id="1372"/>
      <w:bookmarkEnd w:id="1373"/>
      <w:bookmarkEnd w:id="1374"/>
      <w:bookmarkEnd w:id="1375"/>
      <w:bookmarkEnd w:id="1376"/>
      <w:bookmarkEnd w:id="1377"/>
      <w:bookmarkEnd w:id="1378"/>
      <w:bookmarkEnd w:id="1379"/>
      <w:bookmarkEnd w:id="1380"/>
    </w:p>
    <w:p w14:paraId="6C32054E" w14:textId="77777777" w:rsidR="00C57672" w:rsidRPr="00E11EA5" w:rsidRDefault="00C57672" w:rsidP="00C57672">
      <w:pPr>
        <w:pStyle w:val="Heading3"/>
        <w:rPr>
          <w:lang w:eastAsia="sv-SE"/>
        </w:rPr>
      </w:pPr>
      <w:bookmarkStart w:id="1381" w:name="_Toc32332025"/>
      <w:bookmarkStart w:id="1382" w:name="_Toc37429940"/>
      <w:bookmarkStart w:id="1383" w:name="_Toc43739014"/>
      <w:bookmarkStart w:id="1384" w:name="_Toc46346775"/>
      <w:bookmarkStart w:id="1385" w:name="_Toc53165714"/>
      <w:bookmarkStart w:id="1386" w:name="_Toc53166409"/>
      <w:bookmarkStart w:id="1387" w:name="_Toc53167103"/>
      <w:bookmarkStart w:id="1388" w:name="_Toc61130335"/>
      <w:bookmarkStart w:id="1389" w:name="_Toc61131061"/>
      <w:bookmarkStart w:id="1390" w:name="_Toc61187903"/>
      <w:bookmarkStart w:id="1391" w:name="_Toc83029193"/>
      <w:bookmarkStart w:id="1392" w:name="_Toc83919791"/>
      <w:bookmarkStart w:id="1393" w:name="_Toc89784812"/>
      <w:bookmarkStart w:id="1394" w:name="_Toc137245499"/>
      <w:bookmarkStart w:id="1395" w:name="_Toc138888006"/>
      <w:bookmarkStart w:id="1396" w:name="_Toc145321077"/>
      <w:r w:rsidRPr="00E11EA5">
        <w:rPr>
          <w:lang w:eastAsia="sv-SE"/>
        </w:rPr>
        <w:t>7.8.1</w:t>
      </w:r>
      <w:r>
        <w:rPr>
          <w:lang w:eastAsia="sv-SE"/>
        </w:rPr>
        <w:tab/>
      </w:r>
      <w:r w:rsidRPr="00E11EA5">
        <w:rPr>
          <w:lang w:eastAsia="sv-SE"/>
        </w:rPr>
        <w:t>Measurement system description</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8" o:title=""/>
          </v:shape>
          <o:OLEObject Type="Embed" ProgID="Word.Document.12" ShapeID="_x0000_i1060" DrawAspect="Content" ObjectID="_1757339494"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pt;height:28.5pt" o:ole="">
            <v:imagedata r:id="rId130" o:title=""/>
          </v:shape>
          <o:OLEObject Type="Embed" ProgID="Equation.DSMT4" ShapeID="_x0000_i1061" DrawAspect="Content" ObjectID="_1757339495"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1397" w:name="_Hlk20911338"/>
      <w:r w:rsidRPr="00E11EA5">
        <w:rPr>
          <w:noProof w:val="0"/>
        </w:rPr>
        <w:tab/>
      </w:r>
      <w:bookmarkEnd w:id="1397"/>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398" w:name="_Toc32332026"/>
      <w:bookmarkStart w:id="1399" w:name="_Toc37429941"/>
      <w:bookmarkStart w:id="1400" w:name="_Toc43739015"/>
      <w:bookmarkStart w:id="1401" w:name="_Toc46346776"/>
      <w:bookmarkStart w:id="1402" w:name="_Toc53165715"/>
      <w:bookmarkStart w:id="1403" w:name="_Toc53166410"/>
      <w:bookmarkStart w:id="1404" w:name="_Toc53167104"/>
      <w:bookmarkStart w:id="1405" w:name="_Toc61130336"/>
      <w:bookmarkStart w:id="1406" w:name="_Toc61131062"/>
      <w:bookmarkStart w:id="1407" w:name="_Toc61187904"/>
      <w:bookmarkStart w:id="1408" w:name="_Toc83029194"/>
      <w:bookmarkStart w:id="1409" w:name="_Toc83919792"/>
      <w:bookmarkStart w:id="1410" w:name="_Toc89784813"/>
      <w:bookmarkStart w:id="1411" w:name="_Toc137245500"/>
      <w:bookmarkStart w:id="1412" w:name="_Toc138888007"/>
      <w:bookmarkStart w:id="1413" w:name="_Toc145321078"/>
      <w:r w:rsidRPr="00E11EA5">
        <w:rPr>
          <w:lang w:eastAsia="sv-SE"/>
        </w:rPr>
        <w:t>7.8.2</w:t>
      </w:r>
      <w:r>
        <w:rPr>
          <w:lang w:eastAsia="sv-SE"/>
        </w:rPr>
        <w:tab/>
      </w:r>
      <w:r w:rsidRPr="00E11EA5">
        <w:rPr>
          <w:lang w:eastAsia="sv-SE"/>
        </w:rPr>
        <w:t>Test method limitations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414" w:name="_Toc37429942"/>
      <w:bookmarkStart w:id="1415" w:name="_Toc43739016"/>
      <w:bookmarkStart w:id="1416" w:name="_Toc46346777"/>
      <w:bookmarkStart w:id="1417" w:name="_Toc53165716"/>
      <w:bookmarkStart w:id="1418" w:name="_Toc53166411"/>
      <w:bookmarkStart w:id="1419" w:name="_Toc53167105"/>
      <w:bookmarkStart w:id="1420" w:name="_Toc61130337"/>
      <w:bookmarkStart w:id="1421" w:name="_Toc61131063"/>
      <w:bookmarkStart w:id="1422" w:name="_Toc61187905"/>
      <w:bookmarkStart w:id="1423" w:name="_Toc83029195"/>
      <w:bookmarkStart w:id="1424" w:name="_Toc83919793"/>
      <w:bookmarkStart w:id="1425" w:name="_Toc89784814"/>
      <w:bookmarkStart w:id="1426" w:name="_Toc137245501"/>
      <w:bookmarkStart w:id="1427" w:name="_Toc138888008"/>
      <w:bookmarkStart w:id="1428" w:name="_Toc145321079"/>
      <w:r w:rsidRPr="00E11EA5">
        <w:t>8</w:t>
      </w:r>
      <w:r w:rsidRPr="00E11EA5">
        <w:tab/>
        <w:t>Measurement system c</w:t>
      </w:r>
      <w:r w:rsidRPr="00E11EA5">
        <w:rPr>
          <w:lang w:eastAsia="sv-SE"/>
        </w:rPr>
        <w:t>alibration</w:t>
      </w:r>
      <w:bookmarkStart w:id="1429" w:name="_Toc32332028"/>
      <w:bookmarkStart w:id="1430" w:name="_Toc37429943"/>
      <w:bookmarkStart w:id="1431" w:name="_Toc43739017"/>
      <w:bookmarkStart w:id="1432" w:name="_Toc46346778"/>
      <w:bookmarkStart w:id="1433" w:name="_Toc53165717"/>
      <w:bookmarkStart w:id="1434" w:name="_Toc53166412"/>
      <w:bookmarkStart w:id="1435" w:name="_Toc53167106"/>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080702B" w14:textId="77777777" w:rsidR="00C57672" w:rsidRPr="00E11EA5" w:rsidRDefault="00C57672" w:rsidP="00C57672">
      <w:pPr>
        <w:pStyle w:val="Heading2"/>
      </w:pPr>
      <w:bookmarkStart w:id="1436" w:name="_Toc61130338"/>
      <w:bookmarkStart w:id="1437" w:name="_Toc61131064"/>
      <w:bookmarkStart w:id="1438" w:name="_Toc61187906"/>
      <w:bookmarkStart w:id="1439" w:name="_Toc83029196"/>
      <w:bookmarkStart w:id="1440" w:name="_Toc83919794"/>
      <w:bookmarkStart w:id="1441" w:name="_Toc89784815"/>
      <w:bookmarkStart w:id="1442" w:name="_Toc137245502"/>
      <w:bookmarkStart w:id="1443" w:name="_Toc138888009"/>
      <w:bookmarkStart w:id="1444" w:name="_Toc145321080"/>
      <w:r w:rsidRPr="00E11EA5">
        <w:rPr>
          <w:lang w:eastAsia="sv-SE"/>
        </w:rPr>
        <w:t>8.1</w:t>
      </w:r>
      <w:r>
        <w:rPr>
          <w:lang w:eastAsia="sv-SE"/>
        </w:rPr>
        <w:tab/>
      </w:r>
      <w:r w:rsidRPr="00E11EA5">
        <w:t>General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A5BFC96" w14:textId="77777777" w:rsidR="00C57672" w:rsidRPr="00E11EA5" w:rsidRDefault="00C57672" w:rsidP="00C57672">
      <w:r w:rsidRPr="00E11EA5">
        <w:t>Calibration of the OTA measurement systems is assumed to be the same for FR1 and FR2 frequencies, unless otherwise stated.</w:t>
      </w:r>
      <w:bookmarkStart w:id="1445" w:name="_Toc32332029"/>
      <w:bookmarkStart w:id="1446" w:name="_Toc37429944"/>
      <w:bookmarkStart w:id="1447" w:name="_Toc43739018"/>
      <w:bookmarkStart w:id="1448" w:name="_Toc46346779"/>
      <w:bookmarkStart w:id="1449" w:name="_Toc53165718"/>
      <w:bookmarkStart w:id="1450" w:name="_Toc53166413"/>
      <w:bookmarkStart w:id="1451" w:name="_Toc53167107"/>
    </w:p>
    <w:p w14:paraId="75F5CD99" w14:textId="77777777" w:rsidR="00C57672" w:rsidRPr="00E11EA5" w:rsidRDefault="00C57672" w:rsidP="00C57672">
      <w:pPr>
        <w:pStyle w:val="Heading2"/>
      </w:pPr>
      <w:bookmarkStart w:id="1452" w:name="_Toc61130339"/>
      <w:bookmarkStart w:id="1453" w:name="_Toc61131065"/>
      <w:bookmarkStart w:id="1454" w:name="_Toc61187907"/>
      <w:bookmarkStart w:id="1455" w:name="_Toc83029197"/>
      <w:bookmarkStart w:id="1456" w:name="_Toc83919795"/>
      <w:bookmarkStart w:id="1457" w:name="_Toc89784816"/>
      <w:bookmarkStart w:id="1458" w:name="_Toc137245503"/>
      <w:bookmarkStart w:id="1459" w:name="_Toc138888010"/>
      <w:bookmarkStart w:id="1460" w:name="_Toc145321081"/>
      <w:r w:rsidRPr="00E11EA5">
        <w:rPr>
          <w:lang w:eastAsia="sv-SE"/>
        </w:rPr>
        <w:t>8.2</w:t>
      </w:r>
      <w:r>
        <w:rPr>
          <w:lang w:eastAsia="sv-SE"/>
        </w:rPr>
        <w:tab/>
      </w:r>
      <w:r w:rsidRPr="00E11EA5">
        <w:t>Indoor Anechoic Chamber calibration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1461" w:name="_Toc32332030"/>
      <w:bookmarkStart w:id="1462" w:name="_Toc37429945"/>
      <w:bookmarkStart w:id="1463" w:name="_Toc43739019"/>
      <w:bookmarkStart w:id="1464" w:name="_Toc46346780"/>
      <w:bookmarkStart w:id="1465" w:name="_Toc53165719"/>
      <w:bookmarkStart w:id="1466" w:name="_Toc53166414"/>
      <w:bookmarkStart w:id="1467" w:name="_Toc53167108"/>
      <w:bookmarkStart w:id="1468" w:name="_Toc61130340"/>
      <w:bookmarkStart w:id="1469" w:name="_Toc61131066"/>
      <w:bookmarkStart w:id="1470" w:name="_Toc61187908"/>
      <w:bookmarkStart w:id="1471" w:name="_Toc83029198"/>
      <w:bookmarkStart w:id="1472" w:name="_Toc83919796"/>
      <w:bookmarkStart w:id="1473" w:name="_Toc89784817"/>
      <w:bookmarkStart w:id="1474" w:name="_Toc137245504"/>
      <w:bookmarkStart w:id="1475" w:name="_Toc138888011"/>
      <w:bookmarkStart w:id="1476" w:name="_Toc145321082"/>
      <w:r w:rsidRPr="00E11EA5">
        <w:rPr>
          <w:lang w:eastAsia="sv-SE"/>
        </w:rPr>
        <w:t>8.3</w:t>
      </w:r>
      <w:r>
        <w:rPr>
          <w:lang w:eastAsia="sv-SE"/>
        </w:rPr>
        <w:tab/>
      </w:r>
      <w:r w:rsidRPr="00E11EA5">
        <w:t>Compact Antenna Test Range</w:t>
      </w:r>
      <w:r w:rsidRPr="00E11EA5" w:rsidDel="00CA5DA1">
        <w:t xml:space="preserve"> </w:t>
      </w:r>
      <w:r w:rsidRPr="00E11EA5">
        <w:t>calibration</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5pt;height:309.5pt" o:ole="">
            <v:imagedata r:id="rId135" o:title=""/>
          </v:shape>
          <o:OLEObject Type="Embed" ProgID="Visio.Drawing.15" ShapeID="_x0000_i1062" DrawAspect="Content" ObjectID="_1757339496"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5pt" o:ole="">
            <v:imagedata r:id="rId137" o:title="" cropbottom="8053f"/>
          </v:shape>
          <o:OLEObject Type="Embed" ProgID="Visio.Drawing.15" ShapeID="_x0000_i1063" DrawAspect="Content" ObjectID="_1757339497"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477" w:name="_Toc32332031"/>
      <w:bookmarkStart w:id="1478" w:name="_Toc37429946"/>
      <w:bookmarkStart w:id="1479" w:name="_Toc43739020"/>
      <w:bookmarkStart w:id="1480" w:name="_Toc46346781"/>
      <w:bookmarkStart w:id="1481" w:name="_Toc53165720"/>
      <w:bookmarkStart w:id="1482" w:name="_Toc53166415"/>
      <w:bookmarkStart w:id="1483" w:name="_Toc53167109"/>
      <w:bookmarkStart w:id="1484" w:name="_Toc61130341"/>
      <w:bookmarkStart w:id="1485" w:name="_Toc61131067"/>
      <w:bookmarkStart w:id="1486" w:name="_Toc61187909"/>
      <w:bookmarkStart w:id="1487" w:name="_Toc83029199"/>
      <w:bookmarkStart w:id="1488" w:name="_Toc83919797"/>
      <w:bookmarkStart w:id="1489" w:name="_Toc89784818"/>
      <w:bookmarkStart w:id="1490" w:name="_Toc137245505"/>
      <w:bookmarkStart w:id="1491" w:name="_Toc138888012"/>
      <w:bookmarkStart w:id="1492" w:name="_Toc145321083"/>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7D523742" w14:textId="77777777" w:rsidR="00C57672" w:rsidRPr="00E11EA5" w:rsidRDefault="00C57672" w:rsidP="00C57672">
      <w:pPr>
        <w:pStyle w:val="Heading2"/>
      </w:pPr>
      <w:bookmarkStart w:id="1493" w:name="_Toc32332032"/>
      <w:bookmarkStart w:id="1494" w:name="_Toc37429947"/>
      <w:bookmarkStart w:id="1495" w:name="_Toc43739021"/>
      <w:bookmarkStart w:id="1496" w:name="_Toc46346782"/>
      <w:bookmarkStart w:id="1497" w:name="_Toc53165721"/>
      <w:bookmarkStart w:id="1498" w:name="_Toc53166416"/>
      <w:bookmarkStart w:id="1499" w:name="_Toc53167110"/>
      <w:bookmarkStart w:id="1500" w:name="_Toc61130342"/>
      <w:bookmarkStart w:id="1501" w:name="_Toc61131068"/>
      <w:bookmarkStart w:id="1502" w:name="_Toc61187910"/>
      <w:bookmarkStart w:id="1503" w:name="_Toc83029200"/>
      <w:bookmarkStart w:id="1504" w:name="_Toc83919798"/>
      <w:bookmarkStart w:id="1505" w:name="_Toc89784819"/>
      <w:bookmarkStart w:id="1506" w:name="_Toc137245506"/>
      <w:bookmarkStart w:id="1507" w:name="_Toc138888013"/>
      <w:bookmarkStart w:id="1508" w:name="_Toc145321084"/>
      <w:r w:rsidRPr="00E11EA5">
        <w:rPr>
          <w:lang w:eastAsia="sv-SE"/>
        </w:rPr>
        <w:t>8.5</w:t>
      </w:r>
      <w:r>
        <w:rPr>
          <w:lang w:eastAsia="sv-SE"/>
        </w:rPr>
        <w:tab/>
      </w:r>
      <w:r w:rsidRPr="00E11EA5">
        <w:t>Near Field Test Range</w:t>
      </w:r>
      <w:r w:rsidRPr="00E11EA5" w:rsidDel="00CA5DA1">
        <w:t xml:space="preserve"> </w:t>
      </w:r>
      <w:r w:rsidRPr="00E11EA5">
        <w:t>calibration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509" w:name="_Toc32332033"/>
      <w:bookmarkStart w:id="1510" w:name="_Toc37429948"/>
      <w:bookmarkStart w:id="1511" w:name="_Toc43739022"/>
      <w:bookmarkStart w:id="1512" w:name="_Toc46346783"/>
      <w:bookmarkStart w:id="1513" w:name="_Toc53165722"/>
      <w:bookmarkStart w:id="1514" w:name="_Toc53166417"/>
      <w:bookmarkStart w:id="1515" w:name="_Toc53167111"/>
      <w:bookmarkStart w:id="1516" w:name="_Toc61130343"/>
      <w:bookmarkStart w:id="1517" w:name="_Toc61131069"/>
      <w:bookmarkStart w:id="1518" w:name="_Toc61187911"/>
      <w:bookmarkStart w:id="1519" w:name="_Toc83029201"/>
      <w:bookmarkStart w:id="1520" w:name="_Toc83919799"/>
      <w:bookmarkStart w:id="1521" w:name="_Toc89784820"/>
      <w:bookmarkStart w:id="1522" w:name="_Toc137245507"/>
      <w:bookmarkStart w:id="1523" w:name="_Toc138888014"/>
      <w:bookmarkStart w:id="1524" w:name="_Toc145321085"/>
      <w:r w:rsidRPr="00E11EA5">
        <w:rPr>
          <w:lang w:eastAsia="sv-SE"/>
        </w:rPr>
        <w:t>8.6</w:t>
      </w:r>
      <w:r>
        <w:rPr>
          <w:lang w:eastAsia="sv-SE"/>
        </w:rPr>
        <w:tab/>
      </w:r>
      <w:r w:rsidRPr="00E11EA5">
        <w:t>Plane Wave Synthesizer calibration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356B154B" w:rsidR="00C57672" w:rsidRPr="00E11EA5" w:rsidRDefault="009E60D3" w:rsidP="00C57672">
      <w:pPr>
        <w:pStyle w:val="Heading2"/>
      </w:pPr>
      <w:bookmarkStart w:id="1525" w:name="_Toc37429949"/>
      <w:bookmarkStart w:id="1526" w:name="_Toc43739023"/>
      <w:bookmarkStart w:id="1527" w:name="_Toc46346784"/>
      <w:bookmarkStart w:id="1528" w:name="_Toc53168491"/>
      <w:bookmarkStart w:id="1529" w:name="_Toc53169183"/>
      <w:bookmarkStart w:id="1530" w:name="_Toc53169875"/>
      <w:bookmarkStart w:id="1531" w:name="_Toc61130032"/>
      <w:bookmarkStart w:id="1532" w:name="_Toc83025375"/>
      <w:bookmarkStart w:id="1533" w:name="_Toc145321086"/>
      <w:r w:rsidRPr="000320CF">
        <w:t>8.7</w:t>
      </w:r>
      <w:r w:rsidRPr="000320CF">
        <w:tab/>
        <w:t xml:space="preserve">General </w:t>
      </w:r>
      <w:r>
        <w:t>C</w:t>
      </w:r>
      <w:r w:rsidRPr="000320CF">
        <w:t>hamber calibration</w:t>
      </w:r>
      <w:bookmarkEnd w:id="1525"/>
      <w:bookmarkEnd w:id="1526"/>
      <w:bookmarkEnd w:id="1527"/>
      <w:bookmarkEnd w:id="1528"/>
      <w:bookmarkEnd w:id="1529"/>
      <w:bookmarkEnd w:id="1530"/>
      <w:bookmarkEnd w:id="1531"/>
      <w:bookmarkEnd w:id="1532"/>
      <w:r>
        <w:t xml:space="preserve"> (co-location requirements)</w:t>
      </w:r>
      <w:bookmarkEnd w:id="1533"/>
    </w:p>
    <w:p w14:paraId="4DD23260" w14:textId="70BA73CF" w:rsidR="009E60D3" w:rsidRDefault="009E60D3" w:rsidP="009E60D3">
      <w:pPr>
        <w:rPr>
          <w:lang w:eastAsia="zh-CN"/>
        </w:rPr>
      </w:pPr>
      <w:bookmarkStart w:id="1534" w:name="_Hlk145319902"/>
      <w:bookmarkStart w:id="1535" w:name="_Hlk142414551"/>
      <w:r>
        <w:rPr>
          <w:lang w:eastAsia="zh-CN"/>
        </w:rPr>
        <w:t>The General Chamber</w:t>
      </w:r>
      <w:r w:rsidRPr="000320CF">
        <w:rPr>
          <w:lang w:eastAsia="zh-CN"/>
        </w:rPr>
        <w:t xml:space="preserve"> </w:t>
      </w:r>
      <w:r>
        <w:rPr>
          <w:lang w:eastAsia="zh-CN"/>
        </w:rPr>
        <w:t>here refers to the one described in clause 7.7.1.</w:t>
      </w:r>
      <w:bookmarkEnd w:id="1534"/>
    </w:p>
    <w:bookmarkEnd w:id="1535"/>
    <w:p w14:paraId="3E8C9DBD" w14:textId="24E11855" w:rsidR="00C57672" w:rsidRDefault="009E60D3" w:rsidP="009E60D3">
      <w:pPr>
        <w:rPr>
          <w:lang w:eastAsia="zh-CN"/>
        </w:rPr>
      </w:pPr>
      <w:r w:rsidRPr="000320CF">
        <w:rPr>
          <w:lang w:eastAsia="zh-CN"/>
        </w:rPr>
        <w:lastRenderedPageBreak/>
        <w:t xml:space="preserve">The OTA path of the </w:t>
      </w:r>
      <w:r>
        <w:rPr>
          <w:lang w:eastAsia="zh-CN"/>
        </w:rPr>
        <w:t>General Chamber</w:t>
      </w:r>
      <w:r w:rsidRPr="000320CF">
        <w:rPr>
          <w:lang w:eastAsia="zh-CN"/>
        </w:rPr>
        <w:t xml:space="preserve"> is calibrated according to its chamber type using the methodology in clause 8.2 to 8.6.</w:t>
      </w:r>
    </w:p>
    <w:p w14:paraId="78D64C03" w14:textId="77777777" w:rsidR="009E60D3" w:rsidRPr="00E11EA5" w:rsidRDefault="009E60D3" w:rsidP="009E60D3">
      <w:pPr>
        <w:rPr>
          <w:lang w:eastAsia="zh-CN"/>
        </w:rPr>
      </w:pP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01B8C43C" w14:textId="77777777" w:rsidR="009E60D3" w:rsidRPr="000320CF" w:rsidRDefault="009E60D3" w:rsidP="009E60D3">
      <w:pPr>
        <w:pStyle w:val="Heading2"/>
      </w:pPr>
      <w:bookmarkStart w:id="1536" w:name="_Toc145321087"/>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1536"/>
    </w:p>
    <w:p w14:paraId="284CDDC8" w14:textId="570A1954" w:rsidR="009E60D3" w:rsidRDefault="009E60D3" w:rsidP="009E60D3">
      <w:pPr>
        <w:rPr>
          <w:lang w:eastAsia="zh-CN"/>
        </w:rPr>
      </w:pPr>
      <w:r>
        <w:rPr>
          <w:lang w:eastAsia="zh-CN"/>
        </w:rPr>
        <w:t>The General Chamber</w:t>
      </w:r>
      <w:r w:rsidRPr="000320CF">
        <w:rPr>
          <w:lang w:eastAsia="zh-CN"/>
        </w:rPr>
        <w:t xml:space="preserve"> </w:t>
      </w:r>
      <w:r>
        <w:rPr>
          <w:lang w:eastAsia="zh-CN"/>
        </w:rPr>
        <w:t>here refers to the one described in clause 7.7.3.</w:t>
      </w:r>
    </w:p>
    <w:p w14:paraId="27E50D0A" w14:textId="77777777" w:rsidR="009E60D3" w:rsidRDefault="009E60D3" w:rsidP="009E60D3">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BC2096B" w14:textId="77777777" w:rsidR="009E60D3" w:rsidRPr="00E11EA5" w:rsidRDefault="009E60D3" w:rsidP="009E60D3">
      <w:pPr>
        <w:rPr>
          <w:rFonts w:eastAsia="Batang"/>
          <w:lang w:eastAsia="ko-KR"/>
        </w:rPr>
      </w:pPr>
    </w:p>
    <w:p w14:paraId="37367F3C" w14:textId="77777777" w:rsidR="00C57672" w:rsidRPr="00E11EA5" w:rsidRDefault="00C57672" w:rsidP="00C57672">
      <w:pPr>
        <w:pStyle w:val="Heading2"/>
      </w:pPr>
      <w:bookmarkStart w:id="1537" w:name="_Toc32332034"/>
      <w:bookmarkStart w:id="1538" w:name="_Toc37429950"/>
      <w:bookmarkStart w:id="1539" w:name="_Toc43739024"/>
      <w:bookmarkStart w:id="1540" w:name="_Toc46346785"/>
      <w:bookmarkStart w:id="1541" w:name="_Toc53165724"/>
      <w:bookmarkStart w:id="1542" w:name="_Toc53166419"/>
      <w:bookmarkStart w:id="1543" w:name="_Toc53167113"/>
      <w:bookmarkStart w:id="1544" w:name="_Toc61130345"/>
      <w:bookmarkStart w:id="1545" w:name="_Toc61131071"/>
      <w:bookmarkStart w:id="1546" w:name="_Toc61187913"/>
      <w:bookmarkStart w:id="1547" w:name="_Toc83029203"/>
      <w:bookmarkStart w:id="1548" w:name="_Toc83919801"/>
      <w:bookmarkStart w:id="1549" w:name="_Toc89784822"/>
      <w:bookmarkStart w:id="1550" w:name="_Toc137245509"/>
      <w:bookmarkStart w:id="1551" w:name="_Toc138888016"/>
      <w:bookmarkStart w:id="1552" w:name="_Toc145321088"/>
      <w:r w:rsidRPr="00E11EA5">
        <w:rPr>
          <w:lang w:eastAsia="sv-SE"/>
        </w:rPr>
        <w:t>8.8</w:t>
      </w:r>
      <w:r>
        <w:rPr>
          <w:lang w:eastAsia="sv-SE"/>
        </w:rPr>
        <w:tab/>
      </w:r>
      <w:r w:rsidRPr="00E11EA5">
        <w:t>Reverberation chamber calibration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40BBEF3F" w14:textId="77777777" w:rsidR="00C57672" w:rsidRPr="00E11EA5" w:rsidRDefault="00C57672" w:rsidP="00C57672">
      <w:r w:rsidRPr="00E11EA5">
        <w:t xml:space="preserve">To correctly determine the TRP by the BS a calibration step to account for losses in cables, antennas, etc. is required. A reference PTF is determined at each frequency of interest by using a relevant reference TX antenna (REF TX ant). The </w:t>
      </w:r>
      <w:r w:rsidRPr="00E11EA5">
        <w:lastRenderedPageBreak/>
        <w:t>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44" o:title=""/>
          </v:shape>
          <o:OLEObject Type="Embed" ProgID="Equation.DSMT4" ShapeID="_x0000_i1064" DrawAspect="Content" ObjectID="_1757339498"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553" w:name="_Toc37429951"/>
      <w:bookmarkStart w:id="1554" w:name="_Toc43739025"/>
      <w:bookmarkStart w:id="1555" w:name="_Toc46346786"/>
      <w:bookmarkStart w:id="1556" w:name="_Toc53165725"/>
      <w:bookmarkStart w:id="1557" w:name="_Toc53166420"/>
      <w:bookmarkStart w:id="1558" w:name="_Toc53167114"/>
      <w:bookmarkStart w:id="1559" w:name="_Toc61130346"/>
      <w:bookmarkStart w:id="1560" w:name="_Toc61131072"/>
      <w:bookmarkStart w:id="1561" w:name="_Toc61187914"/>
      <w:bookmarkStart w:id="1562" w:name="_Toc83029204"/>
      <w:bookmarkStart w:id="1563" w:name="_Toc83919802"/>
      <w:bookmarkStart w:id="1564" w:name="_Toc89784823"/>
      <w:bookmarkStart w:id="1565" w:name="_Toc137245510"/>
      <w:bookmarkStart w:id="1566" w:name="_Toc138888017"/>
      <w:bookmarkStart w:id="1567" w:name="_Toc145321089"/>
      <w:r w:rsidRPr="00E11EA5">
        <w:t>9</w:t>
      </w:r>
      <w:r w:rsidRPr="00E11EA5">
        <w:tab/>
        <w:t>TX directional requirements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78D26990" w14:textId="77777777" w:rsidR="00C57672" w:rsidRPr="00501E48" w:rsidRDefault="00C57672" w:rsidP="00C57672">
      <w:pPr>
        <w:pStyle w:val="Heading2"/>
      </w:pPr>
      <w:bookmarkStart w:id="1568" w:name="_Toc21086241"/>
      <w:bookmarkStart w:id="1569" w:name="_Toc29768677"/>
      <w:bookmarkStart w:id="1570" w:name="_Toc32332036"/>
      <w:bookmarkStart w:id="1571" w:name="_Toc37429952"/>
      <w:bookmarkStart w:id="1572" w:name="_Toc43739026"/>
      <w:bookmarkStart w:id="1573" w:name="_Toc46346787"/>
      <w:bookmarkStart w:id="1574" w:name="_Toc53165726"/>
      <w:bookmarkStart w:id="1575" w:name="_Toc53166421"/>
      <w:bookmarkStart w:id="1576" w:name="_Toc53167115"/>
      <w:bookmarkStart w:id="1577" w:name="_Toc61130347"/>
      <w:bookmarkStart w:id="1578" w:name="_Toc61131073"/>
      <w:bookmarkStart w:id="1579" w:name="_Toc61187915"/>
      <w:bookmarkStart w:id="1580" w:name="_Toc83029205"/>
      <w:bookmarkStart w:id="1581" w:name="_Toc83919803"/>
      <w:bookmarkStart w:id="1582" w:name="_Toc89784824"/>
      <w:bookmarkStart w:id="1583" w:name="_Toc137245511"/>
      <w:bookmarkStart w:id="1584" w:name="_Toc138888018"/>
      <w:bookmarkStart w:id="1585" w:name="_Toc145321090"/>
      <w:r w:rsidRPr="00501E48">
        <w:t>9.1</w:t>
      </w:r>
      <w:r>
        <w:tab/>
      </w:r>
      <w:r w:rsidRPr="00501E48">
        <w:t>General</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lastRenderedPageBreak/>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586" w:name="_Toc21086242"/>
      <w:bookmarkStart w:id="1587" w:name="_Toc29768678"/>
      <w:bookmarkStart w:id="1588" w:name="_Toc32332037"/>
      <w:bookmarkStart w:id="1589" w:name="_Toc37429953"/>
      <w:bookmarkStart w:id="1590" w:name="_Toc43739027"/>
      <w:bookmarkStart w:id="1591" w:name="_Toc46346788"/>
      <w:bookmarkStart w:id="1592" w:name="_Toc53165727"/>
      <w:bookmarkStart w:id="1593" w:name="_Toc53166422"/>
      <w:bookmarkStart w:id="1594" w:name="_Toc53167116"/>
      <w:bookmarkStart w:id="1595" w:name="_Toc61130348"/>
      <w:bookmarkStart w:id="1596" w:name="_Toc61131074"/>
      <w:bookmarkStart w:id="1597" w:name="_Toc61187916"/>
      <w:bookmarkStart w:id="1598" w:name="_Toc83029206"/>
      <w:bookmarkStart w:id="1599" w:name="_Toc83919804"/>
      <w:bookmarkStart w:id="1600" w:name="_Toc89784825"/>
      <w:bookmarkStart w:id="1601" w:name="_Toc137245512"/>
      <w:bookmarkStart w:id="1602" w:name="_Toc138888019"/>
      <w:bookmarkStart w:id="1603" w:name="_Toc145321091"/>
      <w:r w:rsidRPr="00E11EA5">
        <w:t>9.2</w:t>
      </w:r>
      <w:r>
        <w:tab/>
      </w:r>
      <w:r w:rsidRPr="00E11EA5">
        <w:t>EIRP accuracy</w:t>
      </w:r>
      <w:bookmarkEnd w:id="1586"/>
      <w:bookmarkEnd w:id="1587"/>
      <w:r w:rsidRPr="00E11EA5">
        <w:t>, Normal test conditions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7C07BDF9" w14:textId="77777777" w:rsidR="00C57672" w:rsidRPr="00E11EA5" w:rsidRDefault="00C57672" w:rsidP="00C57672">
      <w:pPr>
        <w:pStyle w:val="Heading3"/>
      </w:pPr>
      <w:bookmarkStart w:id="1604" w:name="_Toc21086243"/>
      <w:bookmarkStart w:id="1605" w:name="_Toc29768679"/>
      <w:bookmarkStart w:id="1606" w:name="_Toc32332038"/>
      <w:bookmarkStart w:id="1607" w:name="_Toc37429954"/>
      <w:bookmarkStart w:id="1608" w:name="_Toc43739028"/>
      <w:bookmarkStart w:id="1609" w:name="_Toc46346789"/>
      <w:bookmarkStart w:id="1610" w:name="_Toc53165728"/>
      <w:bookmarkStart w:id="1611" w:name="_Toc53166423"/>
      <w:bookmarkStart w:id="1612" w:name="_Toc53167117"/>
      <w:bookmarkStart w:id="1613" w:name="_Toc61130349"/>
      <w:bookmarkStart w:id="1614" w:name="_Toc61131075"/>
      <w:bookmarkStart w:id="1615" w:name="_Toc61187917"/>
      <w:bookmarkStart w:id="1616" w:name="_Toc83029207"/>
      <w:bookmarkStart w:id="1617" w:name="_Toc83919805"/>
      <w:bookmarkStart w:id="1618" w:name="_Toc89784826"/>
      <w:bookmarkStart w:id="1619" w:name="_Toc137245513"/>
      <w:bookmarkStart w:id="1620" w:name="_Toc138888020"/>
      <w:bookmarkStart w:id="1621" w:name="_Toc145321092"/>
      <w:r w:rsidRPr="00E11EA5">
        <w:t>9.2.1</w:t>
      </w:r>
      <w:r>
        <w:tab/>
      </w:r>
      <w:r w:rsidRPr="00E11EA5">
        <w:t>General</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622" w:name="_Toc32332039"/>
      <w:bookmarkStart w:id="1623" w:name="_Toc37429955"/>
      <w:bookmarkStart w:id="1624" w:name="_Toc43739029"/>
      <w:bookmarkStart w:id="1625" w:name="_Toc46346790"/>
      <w:bookmarkStart w:id="1626" w:name="_Toc53165729"/>
      <w:bookmarkStart w:id="1627" w:name="_Toc53166424"/>
      <w:bookmarkStart w:id="1628" w:name="_Toc53167118"/>
      <w:bookmarkStart w:id="1629" w:name="_Toc61130350"/>
      <w:bookmarkStart w:id="1630" w:name="_Toc61131076"/>
      <w:bookmarkStart w:id="1631" w:name="_Toc61187918"/>
      <w:bookmarkStart w:id="1632" w:name="_Toc83029208"/>
      <w:bookmarkStart w:id="1633" w:name="_Toc83919806"/>
      <w:bookmarkStart w:id="1634" w:name="_Toc89784827"/>
      <w:bookmarkStart w:id="1635" w:name="_Toc137245514"/>
      <w:bookmarkStart w:id="1636" w:name="_Toc138888021"/>
      <w:bookmarkStart w:id="1637" w:name="_Toc145321093"/>
      <w:r w:rsidRPr="00E11EA5">
        <w:t>9.2.2</w:t>
      </w:r>
      <w:r>
        <w:tab/>
      </w:r>
      <w:r w:rsidRPr="00E11EA5">
        <w:rPr>
          <w:lang w:eastAsia="sv-SE"/>
        </w:rPr>
        <w:t>Indoor Anechoic Chamber</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384FA43C" w14:textId="77777777" w:rsidR="00C57672" w:rsidRPr="00E11EA5" w:rsidRDefault="00C57672" w:rsidP="00C57672">
      <w:pPr>
        <w:pStyle w:val="Heading4"/>
        <w:rPr>
          <w:lang w:eastAsia="sv-SE"/>
        </w:rPr>
      </w:pPr>
      <w:bookmarkStart w:id="1638" w:name="_Toc32332040"/>
      <w:bookmarkStart w:id="1639" w:name="_Toc37429956"/>
      <w:bookmarkStart w:id="1640" w:name="_Toc43739030"/>
      <w:bookmarkStart w:id="1641" w:name="_Toc46346791"/>
      <w:bookmarkStart w:id="1642" w:name="_Toc53165730"/>
      <w:bookmarkStart w:id="1643" w:name="_Toc53166425"/>
      <w:bookmarkStart w:id="1644" w:name="_Toc53167119"/>
      <w:bookmarkStart w:id="1645" w:name="_Toc61130351"/>
      <w:bookmarkStart w:id="1646" w:name="_Toc61131077"/>
      <w:bookmarkStart w:id="1647" w:name="_Toc61187919"/>
      <w:bookmarkStart w:id="1648" w:name="_Toc83029209"/>
      <w:bookmarkStart w:id="1649" w:name="_Toc83919807"/>
      <w:bookmarkStart w:id="1650" w:name="_Toc89784828"/>
      <w:bookmarkStart w:id="1651" w:name="_Toc137245515"/>
      <w:bookmarkStart w:id="1652" w:name="_Toc138888022"/>
      <w:bookmarkStart w:id="1653" w:name="_Toc145321094"/>
      <w:bookmarkStart w:id="1654" w:name="_Toc21086244"/>
      <w:bookmarkStart w:id="1655" w:name="_Toc29768680"/>
      <w:r w:rsidRPr="00E11EA5">
        <w:rPr>
          <w:lang w:eastAsia="sv-SE"/>
        </w:rPr>
        <w:t>9.2.</w:t>
      </w:r>
      <w:r w:rsidRPr="00E11EA5">
        <w:t>2</w:t>
      </w:r>
      <w:r w:rsidRPr="00E11EA5">
        <w:rPr>
          <w:lang w:eastAsia="sv-SE"/>
        </w:rPr>
        <w:t>.1</w:t>
      </w:r>
      <w:r w:rsidRPr="00E11EA5">
        <w:rPr>
          <w:lang w:eastAsia="sv-SE"/>
        </w:rPr>
        <w:tab/>
        <w:t>Measurement system description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656" w:name="_Toc32332041"/>
      <w:bookmarkStart w:id="1657" w:name="_Toc37429957"/>
      <w:bookmarkStart w:id="1658" w:name="_Toc43739031"/>
      <w:bookmarkStart w:id="1659" w:name="_Toc46346792"/>
      <w:bookmarkStart w:id="1660" w:name="_Toc53165731"/>
      <w:bookmarkStart w:id="1661" w:name="_Toc53166426"/>
      <w:bookmarkStart w:id="1662" w:name="_Toc53167120"/>
    </w:p>
    <w:p w14:paraId="0FD36FCB" w14:textId="77777777" w:rsidR="00C57672" w:rsidRPr="00E11EA5" w:rsidRDefault="00C57672" w:rsidP="00C57672">
      <w:pPr>
        <w:pStyle w:val="Heading4"/>
        <w:rPr>
          <w:lang w:eastAsia="sv-SE"/>
        </w:rPr>
      </w:pPr>
      <w:bookmarkStart w:id="1663" w:name="_Toc61130352"/>
      <w:bookmarkStart w:id="1664" w:name="_Toc61131078"/>
      <w:bookmarkStart w:id="1665" w:name="_Toc61187920"/>
      <w:bookmarkStart w:id="1666" w:name="_Toc83029210"/>
      <w:bookmarkStart w:id="1667" w:name="_Toc83919808"/>
      <w:bookmarkStart w:id="1668" w:name="_Toc89784829"/>
      <w:bookmarkStart w:id="1669" w:name="_Toc137245516"/>
      <w:bookmarkStart w:id="1670" w:name="_Toc138888023"/>
      <w:bookmarkStart w:id="1671" w:name="_Toc145321095"/>
      <w:r w:rsidRPr="00E11EA5">
        <w:rPr>
          <w:lang w:eastAsia="sv-SE"/>
        </w:rPr>
        <w:t>9.2.</w:t>
      </w:r>
      <w:r w:rsidRPr="00E11EA5">
        <w:t>2</w:t>
      </w:r>
      <w:r w:rsidRPr="00E11EA5">
        <w:rPr>
          <w:lang w:eastAsia="sv-SE"/>
        </w:rPr>
        <w:t>.2</w:t>
      </w:r>
      <w:r>
        <w:rPr>
          <w:lang w:eastAsia="sv-SE"/>
        </w:rPr>
        <w:tab/>
      </w:r>
      <w:r w:rsidRPr="00E11EA5">
        <w:rPr>
          <w:lang w:eastAsia="sv-SE"/>
        </w:rPr>
        <w:t>Test procedure</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3D747CF0" w14:textId="77777777" w:rsidR="00C57672" w:rsidRPr="00E11EA5" w:rsidRDefault="00C57672" w:rsidP="00C57672">
      <w:pPr>
        <w:pStyle w:val="Heading5"/>
      </w:pPr>
      <w:bookmarkStart w:id="1672" w:name="_Toc32332042"/>
      <w:bookmarkStart w:id="1673" w:name="_Toc37429958"/>
      <w:bookmarkStart w:id="1674" w:name="_Toc43739032"/>
      <w:bookmarkStart w:id="1675" w:name="_Toc46346793"/>
      <w:bookmarkStart w:id="1676" w:name="_Toc53165732"/>
      <w:bookmarkStart w:id="1677" w:name="_Toc53166427"/>
      <w:bookmarkStart w:id="1678" w:name="_Toc53167121"/>
      <w:bookmarkStart w:id="1679" w:name="_Toc61130353"/>
      <w:bookmarkStart w:id="1680" w:name="_Toc61131079"/>
      <w:bookmarkStart w:id="1681" w:name="_Toc61187921"/>
      <w:bookmarkStart w:id="1682" w:name="_Toc83029211"/>
      <w:bookmarkStart w:id="1683" w:name="_Toc83919809"/>
      <w:bookmarkStart w:id="1684" w:name="_Toc89784830"/>
      <w:bookmarkStart w:id="1685" w:name="_Toc137245517"/>
      <w:bookmarkStart w:id="1686" w:name="_Toc138888024"/>
      <w:bookmarkStart w:id="1687" w:name="_Toc145321096"/>
      <w:r w:rsidRPr="00E11EA5">
        <w:rPr>
          <w:lang w:eastAsia="sv-SE"/>
        </w:rPr>
        <w:t>9.2.</w:t>
      </w:r>
      <w:r w:rsidRPr="00E11EA5">
        <w:t>2</w:t>
      </w:r>
      <w:r w:rsidRPr="00E11EA5">
        <w:rPr>
          <w:lang w:eastAsia="sv-SE"/>
        </w:rPr>
        <w:t>.2.1</w:t>
      </w:r>
      <w:r w:rsidRPr="00E11EA5">
        <w:rPr>
          <w:lang w:eastAsia="sv-SE"/>
        </w:rPr>
        <w:tab/>
      </w:r>
      <w:r w:rsidRPr="00E11EA5">
        <w:t>Stage 1: Calibration</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688" w:name="_Toc32332043"/>
      <w:bookmarkStart w:id="1689" w:name="_Toc37429959"/>
      <w:bookmarkStart w:id="1690" w:name="_Toc43739033"/>
      <w:bookmarkStart w:id="1691" w:name="_Toc46346794"/>
      <w:bookmarkStart w:id="1692" w:name="_Toc53165733"/>
      <w:bookmarkStart w:id="1693" w:name="_Toc53166428"/>
      <w:bookmarkStart w:id="1694" w:name="_Toc53167122"/>
      <w:bookmarkStart w:id="1695" w:name="_Toc61130354"/>
      <w:bookmarkStart w:id="1696" w:name="_Toc61131080"/>
      <w:bookmarkStart w:id="1697" w:name="_Toc61187922"/>
      <w:bookmarkStart w:id="1698" w:name="_Toc83029212"/>
      <w:bookmarkStart w:id="1699" w:name="_Toc83919810"/>
      <w:bookmarkStart w:id="1700" w:name="_Toc89784831"/>
      <w:bookmarkStart w:id="1701" w:name="_Toc137245518"/>
      <w:bookmarkStart w:id="1702" w:name="_Toc138888025"/>
      <w:bookmarkStart w:id="1703" w:name="_Toc145321097"/>
      <w:r w:rsidRPr="00E11EA5">
        <w:rPr>
          <w:lang w:eastAsia="sv-SE"/>
        </w:rPr>
        <w:t>9.2.</w:t>
      </w:r>
      <w:r w:rsidRPr="00E11EA5">
        <w:t>2</w:t>
      </w:r>
      <w:r w:rsidRPr="00E11EA5">
        <w:rPr>
          <w:lang w:eastAsia="sv-SE"/>
        </w:rPr>
        <w:t>.2.2</w:t>
      </w:r>
      <w:r w:rsidRPr="00E11EA5">
        <w:rPr>
          <w:lang w:eastAsia="sv-SE"/>
        </w:rPr>
        <w:tab/>
      </w:r>
      <w:r w:rsidRPr="00E11EA5">
        <w:t>Stage 2: BS measurement</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704" w:name="_Toc32332044"/>
      <w:bookmarkStart w:id="1705" w:name="_Toc37429960"/>
      <w:bookmarkStart w:id="1706" w:name="_Toc43739034"/>
      <w:bookmarkStart w:id="1707" w:name="_Toc46346795"/>
      <w:bookmarkStart w:id="1708" w:name="_Toc53165734"/>
      <w:bookmarkStart w:id="1709" w:name="_Toc53166429"/>
      <w:bookmarkStart w:id="1710" w:name="_Toc53167123"/>
      <w:bookmarkStart w:id="1711" w:name="_Toc61130355"/>
      <w:bookmarkStart w:id="1712" w:name="_Toc61131081"/>
      <w:bookmarkStart w:id="1713" w:name="_Toc61187923"/>
      <w:bookmarkStart w:id="1714" w:name="_Toc83029213"/>
      <w:bookmarkStart w:id="1715" w:name="_Toc83919811"/>
      <w:bookmarkStart w:id="1716" w:name="_Toc89784832"/>
      <w:bookmarkStart w:id="1717" w:name="_Toc137245519"/>
      <w:bookmarkStart w:id="1718" w:name="_Toc138888026"/>
      <w:bookmarkStart w:id="1719" w:name="_Toc145321098"/>
      <w:r w:rsidRPr="00E11EA5">
        <w:rPr>
          <w:lang w:eastAsia="sv-SE"/>
        </w:rPr>
        <w:lastRenderedPageBreak/>
        <w:t>9.2.2.3</w:t>
      </w:r>
      <w:r w:rsidRPr="00E11EA5">
        <w:rPr>
          <w:lang w:eastAsia="sv-SE"/>
        </w:rPr>
        <w:tab/>
        <w:t>MU value derivation, FR1</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720" w:name="RANGE!S16"/>
            <w:r w:rsidRPr="00E11EA5">
              <w:rPr>
                <w:rFonts w:ascii="Arial" w:eastAsia="SimSun" w:hAnsi="Arial" w:cs="Arial"/>
                <w:sz w:val="16"/>
                <w:szCs w:val="16"/>
                <w:lang w:val="en-US" w:eastAsia="zh-CN"/>
              </w:rPr>
              <w:t>A1-1</w:t>
            </w:r>
            <w:bookmarkEnd w:id="1720"/>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721" w:name="RANGE!S17"/>
            <w:r w:rsidRPr="00E11EA5">
              <w:rPr>
                <w:rFonts w:ascii="Arial" w:eastAsia="SimSun" w:hAnsi="Arial" w:cs="Arial"/>
                <w:sz w:val="16"/>
                <w:szCs w:val="16"/>
                <w:lang w:val="en-US" w:eastAsia="zh-CN"/>
              </w:rPr>
              <w:t>A1-2</w:t>
            </w:r>
            <w:bookmarkEnd w:id="1721"/>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722" w:name="RANGE!S19"/>
            <w:r w:rsidRPr="00E11EA5">
              <w:rPr>
                <w:rFonts w:ascii="Arial" w:eastAsia="SimSun" w:hAnsi="Arial" w:cs="Arial"/>
                <w:sz w:val="16"/>
                <w:szCs w:val="16"/>
                <w:lang w:val="en-US" w:eastAsia="zh-CN"/>
              </w:rPr>
              <w:t>A1-4a</w:t>
            </w:r>
            <w:bookmarkEnd w:id="1722"/>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723" w:name="RANGE!S20"/>
            <w:r w:rsidRPr="00E11EA5">
              <w:rPr>
                <w:rFonts w:ascii="Arial" w:eastAsia="SimSun" w:hAnsi="Arial" w:cs="Arial"/>
                <w:sz w:val="16"/>
                <w:szCs w:val="16"/>
                <w:lang w:val="en-US" w:eastAsia="zh-CN"/>
              </w:rPr>
              <w:t>A1-5</w:t>
            </w:r>
            <w:bookmarkEnd w:id="1723"/>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724" w:name="RANGE!S22"/>
            <w:r w:rsidRPr="00E11EA5">
              <w:rPr>
                <w:rFonts w:ascii="Arial" w:eastAsia="SimSun" w:hAnsi="Arial" w:cs="Arial"/>
                <w:sz w:val="16"/>
                <w:szCs w:val="16"/>
                <w:lang w:val="en-US" w:eastAsia="zh-CN"/>
              </w:rPr>
              <w:t>C1-1</w:t>
            </w:r>
            <w:bookmarkEnd w:id="1724"/>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725" w:name="RANGE!S33"/>
            <w:r w:rsidRPr="00E11EA5">
              <w:rPr>
                <w:rFonts w:ascii="Arial" w:eastAsia="SimSun" w:hAnsi="Arial" w:cs="Arial"/>
                <w:sz w:val="16"/>
                <w:szCs w:val="16"/>
                <w:lang w:val="en-US" w:eastAsia="zh-CN"/>
              </w:rPr>
              <w:t>C1-3</w:t>
            </w:r>
            <w:bookmarkEnd w:id="1725"/>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726" w:name="_Toc32332046"/>
      <w:bookmarkStart w:id="1727" w:name="_Toc37429961"/>
      <w:bookmarkStart w:id="1728" w:name="_Toc43739035"/>
      <w:bookmarkStart w:id="1729" w:name="_Toc46346796"/>
      <w:bookmarkStart w:id="1730" w:name="_Toc53165735"/>
      <w:bookmarkStart w:id="1731" w:name="_Toc53166430"/>
      <w:bookmarkStart w:id="1732" w:name="_Toc53167124"/>
      <w:bookmarkStart w:id="1733" w:name="_Toc61130356"/>
      <w:bookmarkStart w:id="1734" w:name="_Toc61131082"/>
      <w:bookmarkStart w:id="1735" w:name="_Toc61187924"/>
      <w:bookmarkStart w:id="1736" w:name="_Toc83029214"/>
      <w:bookmarkStart w:id="1737" w:name="_Toc83919812"/>
      <w:bookmarkStart w:id="1738" w:name="_Toc89784833"/>
      <w:bookmarkStart w:id="1739" w:name="_Toc137245520"/>
      <w:bookmarkStart w:id="1740" w:name="_Toc138888027"/>
      <w:bookmarkStart w:id="1741" w:name="_Toc145321099"/>
      <w:r w:rsidRPr="00E11EA5">
        <w:t>9.2.3</w:t>
      </w:r>
      <w:r>
        <w:tab/>
      </w:r>
      <w:r w:rsidRPr="00E11EA5">
        <w:t>Compact Antenna Test Range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4D61F55" w14:textId="77777777" w:rsidR="00C57672" w:rsidRPr="00E11EA5" w:rsidRDefault="00C57672" w:rsidP="00C57672">
      <w:pPr>
        <w:pStyle w:val="Heading4"/>
        <w:rPr>
          <w:lang w:eastAsia="sv-SE"/>
        </w:rPr>
      </w:pPr>
      <w:bookmarkStart w:id="1742" w:name="_Toc32332047"/>
      <w:bookmarkStart w:id="1743" w:name="_Toc37429962"/>
      <w:bookmarkStart w:id="1744" w:name="_Toc43739036"/>
      <w:bookmarkStart w:id="1745" w:name="_Toc46346797"/>
      <w:bookmarkStart w:id="1746" w:name="_Toc53165736"/>
      <w:bookmarkStart w:id="1747" w:name="_Toc53166431"/>
      <w:bookmarkStart w:id="1748" w:name="_Toc53167125"/>
      <w:bookmarkStart w:id="1749" w:name="_Toc61130357"/>
      <w:bookmarkStart w:id="1750" w:name="_Toc61131083"/>
      <w:bookmarkStart w:id="1751" w:name="_Toc61187925"/>
      <w:bookmarkStart w:id="1752" w:name="_Toc83029215"/>
      <w:bookmarkStart w:id="1753" w:name="_Toc83919813"/>
      <w:bookmarkStart w:id="1754" w:name="_Toc89784834"/>
      <w:bookmarkStart w:id="1755" w:name="_Toc137245521"/>
      <w:bookmarkStart w:id="1756" w:name="_Toc138888028"/>
      <w:bookmarkStart w:id="1757" w:name="_Toc145321100"/>
      <w:r w:rsidRPr="00E11EA5">
        <w:rPr>
          <w:lang w:eastAsia="sv-SE"/>
        </w:rPr>
        <w:t>9.2.</w:t>
      </w:r>
      <w:r w:rsidRPr="00E11EA5">
        <w:t>3</w:t>
      </w:r>
      <w:r w:rsidRPr="00E11EA5">
        <w:rPr>
          <w:lang w:eastAsia="sv-SE"/>
        </w:rPr>
        <w:t>.1</w:t>
      </w:r>
      <w:r w:rsidRPr="00E11EA5">
        <w:rPr>
          <w:lang w:eastAsia="sv-SE"/>
        </w:rPr>
        <w:tab/>
        <w:t>Measurement system description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758" w:name="_Toc32332048"/>
      <w:bookmarkStart w:id="1759" w:name="_Toc37429963"/>
      <w:bookmarkStart w:id="1760" w:name="_Toc43739037"/>
      <w:bookmarkStart w:id="1761" w:name="_Toc46346798"/>
      <w:bookmarkStart w:id="1762" w:name="_Toc53165737"/>
      <w:bookmarkStart w:id="1763" w:name="_Toc53166432"/>
      <w:bookmarkStart w:id="1764" w:name="_Toc53167126"/>
    </w:p>
    <w:p w14:paraId="117FBC1B" w14:textId="77777777" w:rsidR="00C57672" w:rsidRPr="00E11EA5" w:rsidRDefault="00C57672" w:rsidP="00C57672">
      <w:pPr>
        <w:pStyle w:val="Heading4"/>
        <w:rPr>
          <w:lang w:eastAsia="sv-SE"/>
        </w:rPr>
      </w:pPr>
      <w:bookmarkStart w:id="1765" w:name="_Toc61130358"/>
      <w:bookmarkStart w:id="1766" w:name="_Toc61131084"/>
      <w:bookmarkStart w:id="1767" w:name="_Toc61187926"/>
      <w:bookmarkStart w:id="1768" w:name="_Toc83029216"/>
      <w:bookmarkStart w:id="1769" w:name="_Toc83919814"/>
      <w:bookmarkStart w:id="1770" w:name="_Toc89784835"/>
      <w:bookmarkStart w:id="1771" w:name="_Toc137245522"/>
      <w:bookmarkStart w:id="1772" w:name="_Toc138888029"/>
      <w:bookmarkStart w:id="1773" w:name="_Toc145321101"/>
      <w:r w:rsidRPr="00E11EA5">
        <w:rPr>
          <w:lang w:eastAsia="sv-SE"/>
        </w:rPr>
        <w:t>9.2.3.2</w:t>
      </w:r>
      <w:r w:rsidRPr="00E11EA5">
        <w:rPr>
          <w:lang w:eastAsia="sv-SE"/>
        </w:rPr>
        <w:tab/>
        <w:t xml:space="preserve">Test </w:t>
      </w:r>
      <w:r w:rsidRPr="00E11EA5">
        <w:t>procedure</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6C601087" w14:textId="77777777" w:rsidR="00C57672" w:rsidRPr="00E11EA5" w:rsidRDefault="00C57672" w:rsidP="00C57672">
      <w:pPr>
        <w:pStyle w:val="Heading5"/>
        <w:rPr>
          <w:lang w:eastAsia="sv-SE"/>
        </w:rPr>
      </w:pPr>
      <w:bookmarkStart w:id="1774" w:name="_Toc32332049"/>
      <w:bookmarkStart w:id="1775" w:name="_Toc37429964"/>
      <w:bookmarkStart w:id="1776" w:name="_Toc43739038"/>
      <w:bookmarkStart w:id="1777" w:name="_Toc46346799"/>
      <w:bookmarkStart w:id="1778" w:name="_Toc53165738"/>
      <w:bookmarkStart w:id="1779" w:name="_Toc53166433"/>
      <w:bookmarkStart w:id="1780" w:name="_Toc53167127"/>
      <w:bookmarkStart w:id="1781" w:name="_Toc61130359"/>
      <w:bookmarkStart w:id="1782" w:name="_Toc61131085"/>
      <w:bookmarkStart w:id="1783" w:name="_Toc61187927"/>
      <w:bookmarkStart w:id="1784" w:name="_Toc83029217"/>
      <w:bookmarkStart w:id="1785" w:name="_Toc83919815"/>
      <w:bookmarkStart w:id="1786" w:name="_Toc89784836"/>
      <w:bookmarkStart w:id="1787" w:name="_Toc137245523"/>
      <w:bookmarkStart w:id="1788" w:name="_Toc138888030"/>
      <w:bookmarkStart w:id="1789" w:name="_Toc145321102"/>
      <w:r w:rsidRPr="00E11EA5">
        <w:rPr>
          <w:lang w:eastAsia="sv-SE"/>
        </w:rPr>
        <w:t>9.2.3.2.1</w:t>
      </w:r>
      <w:r w:rsidRPr="00E11EA5">
        <w:rPr>
          <w:lang w:eastAsia="sv-SE"/>
        </w:rPr>
        <w:tab/>
      </w:r>
      <w:r w:rsidRPr="00E11EA5">
        <w:t xml:space="preserve">Stage 1: </w:t>
      </w:r>
      <w:r w:rsidRPr="00E11EA5">
        <w:rPr>
          <w:lang w:eastAsia="sv-SE"/>
        </w:rPr>
        <w:t>Calibration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790" w:name="_Toc32332050"/>
      <w:bookmarkStart w:id="1791" w:name="_Toc37429965"/>
      <w:bookmarkStart w:id="1792" w:name="_Toc43739039"/>
      <w:bookmarkStart w:id="1793" w:name="_Toc46346800"/>
      <w:bookmarkStart w:id="1794" w:name="_Toc53165739"/>
      <w:bookmarkStart w:id="1795" w:name="_Toc53166434"/>
      <w:bookmarkStart w:id="1796" w:name="_Toc53167128"/>
      <w:bookmarkStart w:id="1797" w:name="_Toc61130360"/>
      <w:bookmarkStart w:id="1798" w:name="_Toc61131086"/>
      <w:bookmarkStart w:id="1799" w:name="_Toc61187928"/>
      <w:bookmarkStart w:id="1800" w:name="_Toc83029218"/>
      <w:bookmarkStart w:id="1801" w:name="_Toc83919816"/>
      <w:bookmarkStart w:id="1802" w:name="_Toc89784837"/>
      <w:bookmarkStart w:id="1803" w:name="_Toc137245524"/>
      <w:bookmarkStart w:id="1804" w:name="_Toc138888031"/>
      <w:bookmarkStart w:id="1805" w:name="_Toc145321103"/>
      <w:r w:rsidRPr="00E11EA5">
        <w:rPr>
          <w:lang w:eastAsia="sv-SE"/>
        </w:rPr>
        <w:t>9.2.3.2.2</w:t>
      </w:r>
      <w:r w:rsidRPr="00E11EA5">
        <w:rPr>
          <w:lang w:eastAsia="sv-SE"/>
        </w:rPr>
        <w:tab/>
      </w:r>
      <w:r w:rsidRPr="00E11EA5">
        <w:t xml:space="preserve">Stage 2: BS </w:t>
      </w:r>
      <w:r w:rsidRPr="00E11EA5">
        <w:rPr>
          <w:lang w:eastAsia="sv-SE"/>
        </w:rPr>
        <w:t>measurement</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806" w:name="_Toc21086247"/>
      <w:bookmarkStart w:id="1807" w:name="_Toc29768683"/>
      <w:bookmarkStart w:id="1808" w:name="_Toc32332051"/>
      <w:bookmarkStart w:id="1809" w:name="_Toc37429966"/>
      <w:bookmarkStart w:id="1810" w:name="_Toc43739040"/>
      <w:bookmarkStart w:id="1811" w:name="_Toc46346801"/>
      <w:bookmarkStart w:id="1812" w:name="_Toc53165740"/>
      <w:bookmarkStart w:id="1813" w:name="_Toc53166435"/>
      <w:bookmarkStart w:id="1814" w:name="_Toc53167129"/>
      <w:bookmarkStart w:id="1815" w:name="_Toc61130361"/>
      <w:bookmarkStart w:id="1816" w:name="_Toc61131087"/>
      <w:bookmarkStart w:id="1817" w:name="_Toc61187929"/>
      <w:bookmarkStart w:id="1818" w:name="_Toc83029219"/>
      <w:bookmarkStart w:id="1819" w:name="_Toc83919817"/>
      <w:bookmarkStart w:id="1820" w:name="_Toc89784838"/>
      <w:bookmarkStart w:id="1821" w:name="_Toc137245525"/>
      <w:bookmarkStart w:id="1822" w:name="_Toc138888032"/>
      <w:bookmarkStart w:id="1823" w:name="_Toc145321104"/>
      <w:bookmarkEnd w:id="1654"/>
      <w:bookmarkEnd w:id="1655"/>
      <w:r w:rsidRPr="00E11EA5">
        <w:t>9.2.3.3</w:t>
      </w:r>
      <w:r w:rsidRPr="00E11EA5">
        <w:tab/>
        <w:t>MU value</w:t>
      </w:r>
      <w:bookmarkEnd w:id="1806"/>
      <w:bookmarkEnd w:id="1807"/>
      <w:r w:rsidRPr="00E11EA5">
        <w:t xml:space="preserve"> derivation, FR1</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824" w:name="_Toc32332052"/>
      <w:bookmarkStart w:id="1825" w:name="_Toc37429967"/>
      <w:bookmarkStart w:id="1826" w:name="_Toc43739041"/>
      <w:bookmarkStart w:id="1827" w:name="_Toc46346802"/>
      <w:bookmarkStart w:id="1828" w:name="_Toc53165741"/>
      <w:bookmarkStart w:id="1829" w:name="_Toc53166436"/>
      <w:bookmarkStart w:id="1830" w:name="_Toc53167130"/>
      <w:bookmarkStart w:id="1831" w:name="_Toc61130362"/>
      <w:bookmarkStart w:id="1832" w:name="_Toc61131088"/>
      <w:bookmarkStart w:id="1833" w:name="_Toc61187930"/>
      <w:bookmarkStart w:id="1834" w:name="_Toc83029220"/>
      <w:bookmarkStart w:id="1835" w:name="_Toc83919818"/>
      <w:bookmarkStart w:id="1836" w:name="_Toc89784839"/>
      <w:bookmarkStart w:id="1837" w:name="_Toc137245526"/>
      <w:bookmarkStart w:id="1838" w:name="_Toc138888033"/>
      <w:bookmarkStart w:id="1839" w:name="_Toc145321105"/>
      <w:r w:rsidRPr="00E11EA5">
        <w:t>9.2.3.4</w:t>
      </w:r>
      <w:r w:rsidRPr="00E11EA5">
        <w:tab/>
        <w:t>MU value derivation, FR2</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840" w:name="_Toc32332053"/>
      <w:bookmarkStart w:id="1841" w:name="_Toc37429968"/>
      <w:bookmarkStart w:id="1842" w:name="_Toc43739042"/>
      <w:bookmarkStart w:id="1843" w:name="_Toc46346803"/>
      <w:bookmarkStart w:id="1844" w:name="_Toc53165742"/>
      <w:bookmarkStart w:id="1845" w:name="_Toc53166437"/>
      <w:bookmarkStart w:id="1846" w:name="_Toc53167131"/>
      <w:bookmarkStart w:id="1847" w:name="_Toc61130363"/>
      <w:bookmarkStart w:id="1848" w:name="_Toc61131089"/>
      <w:bookmarkStart w:id="1849" w:name="_Toc61187931"/>
      <w:bookmarkStart w:id="1850" w:name="_Toc83029221"/>
      <w:bookmarkStart w:id="1851" w:name="_Toc83919819"/>
      <w:bookmarkStart w:id="1852" w:name="_Toc89784840"/>
      <w:bookmarkStart w:id="1853" w:name="_Toc137245527"/>
      <w:bookmarkStart w:id="1854" w:name="_Toc138888034"/>
      <w:bookmarkStart w:id="1855" w:name="_Toc145321106"/>
      <w:bookmarkStart w:id="1856" w:name="_Toc21086248"/>
      <w:bookmarkStart w:id="1857" w:name="_Toc29768684"/>
      <w:r w:rsidRPr="00E11EA5">
        <w:t>9.2.4</w:t>
      </w:r>
      <w:r>
        <w:tab/>
      </w:r>
      <w:r w:rsidRPr="00E11EA5">
        <w:rPr>
          <w:noProof/>
          <w:lang w:eastAsia="sv-SE"/>
        </w:rPr>
        <w:t>One Dimensional</w:t>
      </w:r>
      <w:r w:rsidRPr="00E11EA5">
        <w:rPr>
          <w:lang w:eastAsia="sv-SE"/>
        </w:rPr>
        <w:t xml:space="preserve"> Compact Range</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0FDB8913" w14:textId="77777777" w:rsidR="00C57672" w:rsidRPr="00E11EA5" w:rsidRDefault="00C57672" w:rsidP="00C57672">
      <w:pPr>
        <w:pStyle w:val="Heading4"/>
        <w:rPr>
          <w:lang w:eastAsia="sv-SE"/>
        </w:rPr>
      </w:pPr>
      <w:bookmarkStart w:id="1858" w:name="_Toc32332054"/>
      <w:bookmarkStart w:id="1859" w:name="_Toc37429969"/>
      <w:bookmarkStart w:id="1860" w:name="_Toc43739043"/>
      <w:bookmarkStart w:id="1861" w:name="_Toc46346804"/>
      <w:bookmarkStart w:id="1862" w:name="_Toc53165743"/>
      <w:bookmarkStart w:id="1863" w:name="_Toc53166438"/>
      <w:bookmarkStart w:id="1864" w:name="_Toc53167132"/>
      <w:bookmarkStart w:id="1865" w:name="_Toc61130364"/>
      <w:bookmarkStart w:id="1866" w:name="_Toc61131090"/>
      <w:bookmarkStart w:id="1867" w:name="_Toc61187932"/>
      <w:bookmarkStart w:id="1868" w:name="_Toc83029222"/>
      <w:bookmarkStart w:id="1869" w:name="_Toc83919820"/>
      <w:bookmarkStart w:id="1870" w:name="_Toc89784841"/>
      <w:bookmarkStart w:id="1871" w:name="_Toc137245528"/>
      <w:bookmarkStart w:id="1872" w:name="_Toc138888035"/>
      <w:bookmarkStart w:id="1873" w:name="_Toc145321107"/>
      <w:r w:rsidRPr="00E11EA5">
        <w:rPr>
          <w:lang w:eastAsia="sv-SE"/>
        </w:rPr>
        <w:t>9.2.</w:t>
      </w:r>
      <w:r w:rsidRPr="00E11EA5">
        <w:t>4</w:t>
      </w:r>
      <w:r w:rsidRPr="00E11EA5">
        <w:rPr>
          <w:lang w:eastAsia="sv-SE"/>
        </w:rPr>
        <w:t>.1</w:t>
      </w:r>
      <w:r w:rsidRPr="00E11EA5">
        <w:rPr>
          <w:lang w:eastAsia="sv-SE"/>
        </w:rPr>
        <w:tab/>
        <w:t>Measurement system description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874" w:name="_Toc32332055"/>
      <w:bookmarkStart w:id="1875" w:name="_Toc37429970"/>
      <w:bookmarkStart w:id="1876" w:name="_Toc43739044"/>
      <w:bookmarkStart w:id="1877" w:name="_Toc46346805"/>
      <w:bookmarkStart w:id="1878" w:name="_Toc53165744"/>
      <w:bookmarkStart w:id="1879" w:name="_Toc53166439"/>
      <w:bookmarkStart w:id="1880" w:name="_Toc53167133"/>
    </w:p>
    <w:p w14:paraId="7B327D3F" w14:textId="77777777" w:rsidR="00C57672" w:rsidRPr="00E11EA5" w:rsidRDefault="00C57672" w:rsidP="00C57672">
      <w:pPr>
        <w:pStyle w:val="Heading4"/>
        <w:rPr>
          <w:lang w:eastAsia="sv-SE"/>
        </w:rPr>
      </w:pPr>
      <w:bookmarkStart w:id="1881" w:name="_Toc61130365"/>
      <w:bookmarkStart w:id="1882" w:name="_Toc61131091"/>
      <w:bookmarkStart w:id="1883" w:name="_Toc61187933"/>
      <w:bookmarkStart w:id="1884" w:name="_Toc83029223"/>
      <w:bookmarkStart w:id="1885" w:name="_Toc83919821"/>
      <w:bookmarkStart w:id="1886" w:name="_Toc89784842"/>
      <w:bookmarkStart w:id="1887" w:name="_Toc137245529"/>
      <w:bookmarkStart w:id="1888" w:name="_Toc138888036"/>
      <w:bookmarkStart w:id="1889" w:name="_Toc145321108"/>
      <w:r w:rsidRPr="00E11EA5">
        <w:rPr>
          <w:lang w:eastAsia="sv-SE"/>
        </w:rPr>
        <w:t>9.2.4.2</w:t>
      </w:r>
      <w:r w:rsidRPr="00E11EA5">
        <w:rPr>
          <w:lang w:eastAsia="sv-SE"/>
        </w:rPr>
        <w:tab/>
        <w:t xml:space="preserve">Test </w:t>
      </w:r>
      <w:r w:rsidRPr="00E11EA5">
        <w:t>procedure</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5AFBCF26" w14:textId="77777777" w:rsidR="00C57672" w:rsidRPr="00E11EA5" w:rsidRDefault="00C57672" w:rsidP="00C57672">
      <w:pPr>
        <w:pStyle w:val="Heading5"/>
        <w:rPr>
          <w:lang w:eastAsia="sv-SE"/>
        </w:rPr>
      </w:pPr>
      <w:bookmarkStart w:id="1890" w:name="_Toc32332056"/>
      <w:bookmarkStart w:id="1891" w:name="_Toc37429971"/>
      <w:bookmarkStart w:id="1892" w:name="_Toc43739045"/>
      <w:bookmarkStart w:id="1893" w:name="_Toc46346806"/>
      <w:bookmarkStart w:id="1894" w:name="_Toc53165745"/>
      <w:bookmarkStart w:id="1895" w:name="_Toc53166440"/>
      <w:bookmarkStart w:id="1896" w:name="_Toc53167134"/>
      <w:bookmarkStart w:id="1897" w:name="_Toc61130366"/>
      <w:bookmarkStart w:id="1898" w:name="_Toc61131092"/>
      <w:bookmarkStart w:id="1899" w:name="_Toc61187934"/>
      <w:bookmarkStart w:id="1900" w:name="_Toc83029224"/>
      <w:bookmarkStart w:id="1901" w:name="_Toc83919822"/>
      <w:bookmarkStart w:id="1902" w:name="_Toc89784843"/>
      <w:bookmarkStart w:id="1903" w:name="_Toc137245530"/>
      <w:bookmarkStart w:id="1904" w:name="_Toc138888037"/>
      <w:bookmarkStart w:id="1905" w:name="_Toc145321109"/>
      <w:r w:rsidRPr="00E11EA5">
        <w:rPr>
          <w:lang w:eastAsia="sv-SE"/>
        </w:rPr>
        <w:t>9.2.4.2.1</w:t>
      </w:r>
      <w:r w:rsidRPr="00E11EA5">
        <w:rPr>
          <w:lang w:eastAsia="sv-SE"/>
        </w:rPr>
        <w:tab/>
      </w:r>
      <w:r w:rsidRPr="00E11EA5">
        <w:t xml:space="preserve">Stage 1: </w:t>
      </w:r>
      <w:r w:rsidRPr="00E11EA5">
        <w:rPr>
          <w:lang w:eastAsia="sv-SE"/>
        </w:rPr>
        <w:t>Calibration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906" w:name="_Toc32332057"/>
      <w:bookmarkStart w:id="1907" w:name="_Toc37429972"/>
      <w:bookmarkStart w:id="1908" w:name="_Toc43739046"/>
      <w:bookmarkStart w:id="1909" w:name="_Toc46346807"/>
      <w:bookmarkStart w:id="1910" w:name="_Toc53165746"/>
      <w:bookmarkStart w:id="1911" w:name="_Toc53166441"/>
      <w:bookmarkStart w:id="1912" w:name="_Toc53167135"/>
      <w:bookmarkStart w:id="1913" w:name="_Toc61130367"/>
      <w:bookmarkStart w:id="1914" w:name="_Toc61131093"/>
      <w:bookmarkStart w:id="1915" w:name="_Toc61187935"/>
      <w:bookmarkStart w:id="1916" w:name="_Toc83029225"/>
      <w:bookmarkStart w:id="1917" w:name="_Toc83919823"/>
      <w:bookmarkStart w:id="1918" w:name="_Toc89784844"/>
      <w:bookmarkStart w:id="1919" w:name="_Toc137245531"/>
      <w:bookmarkStart w:id="1920" w:name="_Toc138888038"/>
      <w:bookmarkStart w:id="1921" w:name="_Toc145321110"/>
      <w:r w:rsidRPr="00E11EA5">
        <w:rPr>
          <w:lang w:eastAsia="sv-SE"/>
        </w:rPr>
        <w:t>9.2.4.2.2</w:t>
      </w:r>
      <w:r w:rsidRPr="00E11EA5">
        <w:rPr>
          <w:lang w:eastAsia="sv-SE"/>
        </w:rPr>
        <w:tab/>
        <w:t>Stage 2: BS measurement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922" w:name="_Toc32332058"/>
      <w:bookmarkStart w:id="1923" w:name="_Toc37429973"/>
      <w:bookmarkStart w:id="1924" w:name="_Toc43739047"/>
      <w:bookmarkStart w:id="1925" w:name="_Toc46346808"/>
      <w:bookmarkStart w:id="1926" w:name="_Toc53165747"/>
      <w:bookmarkStart w:id="1927" w:name="_Toc53166442"/>
      <w:bookmarkStart w:id="1928" w:name="_Toc53167136"/>
      <w:bookmarkStart w:id="1929" w:name="_Toc61130368"/>
      <w:bookmarkStart w:id="1930" w:name="_Toc61131094"/>
      <w:bookmarkStart w:id="1931" w:name="_Toc61187936"/>
      <w:bookmarkStart w:id="1932" w:name="_Toc83029226"/>
      <w:bookmarkStart w:id="1933" w:name="_Toc83919824"/>
      <w:bookmarkStart w:id="1934" w:name="_Toc89784845"/>
      <w:bookmarkStart w:id="1935" w:name="_Toc137245532"/>
      <w:bookmarkStart w:id="1936" w:name="_Toc138888039"/>
      <w:bookmarkStart w:id="1937" w:name="_Toc145321111"/>
      <w:r w:rsidRPr="00E11EA5">
        <w:rPr>
          <w:lang w:eastAsia="sv-SE"/>
        </w:rPr>
        <w:t>9.2.4.3</w:t>
      </w:r>
      <w:r w:rsidRPr="00E11EA5">
        <w:rPr>
          <w:lang w:eastAsia="sv-SE"/>
        </w:rPr>
        <w:tab/>
      </w:r>
      <w:r w:rsidRPr="00E11EA5">
        <w:t>MU value derivation, FR1</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938" w:name="RANGE!S142"/>
            <w:r w:rsidRPr="00E11EA5">
              <w:rPr>
                <w:rFonts w:ascii="Arial" w:eastAsia="SimSun" w:hAnsi="Arial" w:cs="Arial"/>
                <w:sz w:val="16"/>
                <w:szCs w:val="16"/>
                <w:lang w:val="en-US" w:eastAsia="zh-CN"/>
              </w:rPr>
              <w:t>A4-13</w:t>
            </w:r>
            <w:bookmarkEnd w:id="1938"/>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939" w:name="RANGE!S143"/>
            <w:r w:rsidRPr="00E11EA5">
              <w:rPr>
                <w:rFonts w:ascii="Arial" w:eastAsia="SimSun" w:hAnsi="Arial" w:cs="Arial"/>
                <w:sz w:val="16"/>
                <w:szCs w:val="16"/>
                <w:lang w:val="en-US" w:eastAsia="zh-CN"/>
              </w:rPr>
              <w:t>A4-14</w:t>
            </w:r>
            <w:bookmarkEnd w:id="1939"/>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940" w:name="RANGE!S145"/>
            <w:r w:rsidRPr="00E11EA5">
              <w:rPr>
                <w:rFonts w:ascii="Arial" w:eastAsia="SimSun" w:hAnsi="Arial" w:cs="Arial"/>
                <w:sz w:val="16"/>
                <w:szCs w:val="16"/>
                <w:lang w:val="en-US" w:eastAsia="zh-CN"/>
              </w:rPr>
              <w:t>C1-4</w:t>
            </w:r>
            <w:bookmarkEnd w:id="1940"/>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941" w:name="RANGE!S146"/>
            <w:r w:rsidRPr="00E11EA5">
              <w:rPr>
                <w:rFonts w:ascii="Arial" w:eastAsia="SimSun" w:hAnsi="Arial" w:cs="Arial"/>
                <w:sz w:val="16"/>
                <w:szCs w:val="16"/>
                <w:lang w:val="en-US" w:eastAsia="zh-CN"/>
              </w:rPr>
              <w:t>A4-8b</w:t>
            </w:r>
            <w:bookmarkEnd w:id="1941"/>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942" w:name="_Toc32332059"/>
      <w:bookmarkStart w:id="1943" w:name="_Toc37429974"/>
      <w:bookmarkStart w:id="1944" w:name="_Toc43739048"/>
      <w:bookmarkStart w:id="1945" w:name="_Toc46346809"/>
      <w:bookmarkStart w:id="1946" w:name="_Toc53165748"/>
      <w:bookmarkStart w:id="1947" w:name="_Toc53166443"/>
      <w:bookmarkStart w:id="1948" w:name="_Toc53167137"/>
      <w:bookmarkStart w:id="1949" w:name="_Toc61130369"/>
      <w:bookmarkStart w:id="1950" w:name="_Toc61131095"/>
      <w:bookmarkStart w:id="1951" w:name="_Toc61187937"/>
      <w:bookmarkStart w:id="1952" w:name="_Toc83029227"/>
      <w:bookmarkStart w:id="1953" w:name="_Toc83919825"/>
      <w:bookmarkStart w:id="1954" w:name="_Toc89784846"/>
      <w:bookmarkStart w:id="1955" w:name="_Toc137245533"/>
      <w:bookmarkStart w:id="1956" w:name="_Toc138888040"/>
      <w:bookmarkStart w:id="1957" w:name="_Toc145321112"/>
      <w:r w:rsidRPr="00E11EA5">
        <w:t>9.2.5</w:t>
      </w:r>
      <w:r>
        <w:tab/>
      </w:r>
      <w:r w:rsidRPr="00E11EA5">
        <w:rPr>
          <w:noProof/>
          <w:lang w:eastAsia="sv-SE"/>
        </w:rPr>
        <w:t xml:space="preserve">Near Field Test </w:t>
      </w:r>
      <w:r w:rsidRPr="00E11EA5">
        <w:rPr>
          <w:lang w:eastAsia="sv-SE"/>
        </w:rPr>
        <w:t>Range</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60164AB1" w14:textId="77777777" w:rsidR="00C57672" w:rsidRPr="00E11EA5" w:rsidRDefault="00C57672" w:rsidP="00C57672">
      <w:pPr>
        <w:pStyle w:val="Heading4"/>
        <w:rPr>
          <w:lang w:eastAsia="sv-SE"/>
        </w:rPr>
      </w:pPr>
      <w:bookmarkStart w:id="1958" w:name="_Toc32332060"/>
      <w:bookmarkStart w:id="1959" w:name="_Toc37429975"/>
      <w:bookmarkStart w:id="1960" w:name="_Toc43739049"/>
      <w:bookmarkStart w:id="1961" w:name="_Toc46346810"/>
      <w:bookmarkStart w:id="1962" w:name="_Toc53165749"/>
      <w:bookmarkStart w:id="1963" w:name="_Toc53166444"/>
      <w:bookmarkStart w:id="1964" w:name="_Toc53167138"/>
      <w:bookmarkStart w:id="1965" w:name="_Toc61130370"/>
      <w:bookmarkStart w:id="1966" w:name="_Toc61131096"/>
      <w:bookmarkStart w:id="1967" w:name="_Toc61187938"/>
      <w:bookmarkStart w:id="1968" w:name="_Toc83029228"/>
      <w:bookmarkStart w:id="1969" w:name="_Toc83919826"/>
      <w:bookmarkStart w:id="1970" w:name="_Toc89784847"/>
      <w:bookmarkStart w:id="1971" w:name="_Toc137245534"/>
      <w:bookmarkStart w:id="1972" w:name="_Toc138888041"/>
      <w:bookmarkStart w:id="1973" w:name="_Toc145321113"/>
      <w:r w:rsidRPr="00E11EA5">
        <w:rPr>
          <w:lang w:eastAsia="sv-SE"/>
        </w:rPr>
        <w:t>9.2.5.1</w:t>
      </w:r>
      <w:r w:rsidRPr="00E11EA5">
        <w:rPr>
          <w:lang w:eastAsia="sv-SE"/>
        </w:rPr>
        <w:tab/>
        <w:t>Measurement system description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974" w:name="_Toc32332061"/>
      <w:bookmarkStart w:id="1975" w:name="_Toc37429976"/>
      <w:bookmarkStart w:id="1976" w:name="_Toc43739050"/>
      <w:bookmarkStart w:id="1977" w:name="_Toc46346811"/>
      <w:bookmarkStart w:id="1978" w:name="_Toc53165750"/>
      <w:bookmarkStart w:id="1979" w:name="_Toc53166445"/>
      <w:bookmarkStart w:id="1980" w:name="_Toc53167139"/>
    </w:p>
    <w:p w14:paraId="6DFB82A7" w14:textId="77777777" w:rsidR="00C57672" w:rsidRPr="00E11EA5" w:rsidRDefault="00C57672" w:rsidP="00C57672">
      <w:pPr>
        <w:pStyle w:val="Heading4"/>
        <w:rPr>
          <w:lang w:eastAsia="sv-SE"/>
        </w:rPr>
      </w:pPr>
      <w:bookmarkStart w:id="1981" w:name="_Toc61130371"/>
      <w:bookmarkStart w:id="1982" w:name="_Toc61131097"/>
      <w:bookmarkStart w:id="1983" w:name="_Toc61187939"/>
      <w:bookmarkStart w:id="1984" w:name="_Toc83029229"/>
      <w:bookmarkStart w:id="1985" w:name="_Toc83919827"/>
      <w:bookmarkStart w:id="1986" w:name="_Toc89784848"/>
      <w:bookmarkStart w:id="1987" w:name="_Toc137245535"/>
      <w:bookmarkStart w:id="1988" w:name="_Toc138888042"/>
      <w:bookmarkStart w:id="1989" w:name="_Toc145321114"/>
      <w:r w:rsidRPr="00E11EA5">
        <w:rPr>
          <w:lang w:eastAsia="sv-SE"/>
        </w:rPr>
        <w:t>9.2.5.2</w:t>
      </w:r>
      <w:r w:rsidRPr="00E11EA5">
        <w:rPr>
          <w:lang w:eastAsia="sv-SE"/>
        </w:rPr>
        <w:tab/>
        <w:t>Test procedure</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64D02538" w14:textId="77777777" w:rsidR="00C57672" w:rsidRPr="00E11EA5" w:rsidRDefault="00C57672" w:rsidP="00C57672">
      <w:pPr>
        <w:pStyle w:val="Heading5"/>
        <w:rPr>
          <w:lang w:eastAsia="sv-SE"/>
        </w:rPr>
      </w:pPr>
      <w:bookmarkStart w:id="1990" w:name="_Toc32332062"/>
      <w:bookmarkStart w:id="1991" w:name="_Toc37429977"/>
      <w:bookmarkStart w:id="1992" w:name="_Toc43739051"/>
      <w:bookmarkStart w:id="1993" w:name="_Toc46346812"/>
      <w:bookmarkStart w:id="1994" w:name="_Toc53165751"/>
      <w:bookmarkStart w:id="1995" w:name="_Toc53166446"/>
      <w:bookmarkStart w:id="1996" w:name="_Toc53167140"/>
      <w:bookmarkStart w:id="1997" w:name="_Toc61130372"/>
      <w:bookmarkStart w:id="1998" w:name="_Toc61131098"/>
      <w:bookmarkStart w:id="1999" w:name="_Toc61187940"/>
      <w:bookmarkStart w:id="2000" w:name="_Toc83029230"/>
      <w:bookmarkStart w:id="2001" w:name="_Toc83919828"/>
      <w:bookmarkStart w:id="2002" w:name="_Toc89784849"/>
      <w:bookmarkStart w:id="2003" w:name="_Toc137245536"/>
      <w:bookmarkStart w:id="2004" w:name="_Toc138888043"/>
      <w:bookmarkStart w:id="2005" w:name="_Toc145321115"/>
      <w:r w:rsidRPr="00E11EA5">
        <w:rPr>
          <w:lang w:eastAsia="sv-SE"/>
        </w:rPr>
        <w:t>9.2.5.2.1</w:t>
      </w:r>
      <w:r w:rsidRPr="00E11EA5">
        <w:rPr>
          <w:lang w:eastAsia="sv-SE"/>
        </w:rPr>
        <w:tab/>
      </w:r>
      <w:r w:rsidRPr="00E11EA5">
        <w:t xml:space="preserve">Stage 1: </w:t>
      </w:r>
      <w:r w:rsidRPr="00E11EA5">
        <w:rPr>
          <w:lang w:eastAsia="sv-SE"/>
        </w:rPr>
        <w:t>Calibration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006" w:name="_Toc32332063"/>
      <w:bookmarkStart w:id="2007" w:name="_Toc37429978"/>
      <w:bookmarkStart w:id="2008" w:name="_Toc43739052"/>
      <w:bookmarkStart w:id="2009" w:name="_Toc46346813"/>
      <w:bookmarkStart w:id="2010" w:name="_Toc53165752"/>
      <w:bookmarkStart w:id="2011" w:name="_Toc53166447"/>
      <w:bookmarkStart w:id="2012" w:name="_Toc53167141"/>
      <w:bookmarkStart w:id="2013" w:name="_Toc61130373"/>
      <w:bookmarkStart w:id="2014" w:name="_Toc61131099"/>
      <w:bookmarkStart w:id="2015" w:name="_Toc61187941"/>
      <w:bookmarkStart w:id="2016" w:name="_Toc83029231"/>
      <w:bookmarkStart w:id="2017" w:name="_Toc83919829"/>
      <w:bookmarkStart w:id="2018" w:name="_Toc89784850"/>
      <w:bookmarkStart w:id="2019" w:name="_Toc137245537"/>
      <w:bookmarkStart w:id="2020" w:name="_Toc138888044"/>
      <w:bookmarkStart w:id="2021" w:name="_Toc145321116"/>
      <w:r w:rsidRPr="00E11EA5">
        <w:rPr>
          <w:lang w:eastAsia="sv-SE"/>
        </w:rPr>
        <w:t>9.2.5.2.2</w:t>
      </w:r>
      <w:r w:rsidRPr="00E11EA5">
        <w:rPr>
          <w:lang w:eastAsia="sv-SE"/>
        </w:rPr>
        <w:tab/>
      </w:r>
      <w:r w:rsidRPr="00E11EA5">
        <w:t xml:space="preserve">Stage 2: </w:t>
      </w:r>
      <w:r w:rsidRPr="00E11EA5">
        <w:rPr>
          <w:lang w:eastAsia="sv-SE"/>
        </w:rPr>
        <w:t>BS measurement</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022" w:name="_Toc32332064"/>
      <w:bookmarkStart w:id="2023" w:name="_Toc37429979"/>
      <w:bookmarkStart w:id="2024" w:name="_Toc43739053"/>
      <w:bookmarkStart w:id="2025" w:name="_Toc46346814"/>
      <w:bookmarkStart w:id="2026" w:name="_Toc53165753"/>
      <w:bookmarkStart w:id="2027" w:name="_Toc53166448"/>
      <w:bookmarkStart w:id="2028" w:name="_Toc53167142"/>
      <w:bookmarkStart w:id="2029" w:name="_Toc61130374"/>
      <w:bookmarkStart w:id="2030" w:name="_Toc61131100"/>
      <w:bookmarkStart w:id="2031" w:name="_Toc61187942"/>
      <w:bookmarkStart w:id="2032" w:name="_Toc83029232"/>
      <w:bookmarkStart w:id="2033" w:name="_Toc83919830"/>
      <w:bookmarkStart w:id="2034" w:name="_Toc89784851"/>
      <w:bookmarkStart w:id="2035" w:name="_Toc137245538"/>
      <w:bookmarkStart w:id="2036" w:name="_Toc138888045"/>
      <w:bookmarkStart w:id="2037" w:name="_Toc145321117"/>
      <w:r w:rsidRPr="00E11EA5">
        <w:rPr>
          <w:lang w:eastAsia="sv-SE"/>
        </w:rPr>
        <w:t>9.2.5.3</w:t>
      </w:r>
      <w:r w:rsidRPr="00E11EA5">
        <w:rPr>
          <w:lang w:eastAsia="sv-SE"/>
        </w:rPr>
        <w:tab/>
      </w:r>
      <w:r w:rsidRPr="00E11EA5">
        <w:t>MU value derivation</w:t>
      </w:r>
      <w:r w:rsidRPr="00E11EA5">
        <w:rPr>
          <w:lang w:eastAsia="sv-SE"/>
        </w:rPr>
        <w:t>, FR1</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038" w:name="RANGE!S81"/>
            <w:r w:rsidRPr="00E11EA5">
              <w:rPr>
                <w:rFonts w:ascii="Arial" w:eastAsia="SimSun" w:hAnsi="Arial" w:cs="Arial"/>
                <w:sz w:val="16"/>
                <w:szCs w:val="16"/>
                <w:lang w:val="en-US" w:eastAsia="zh-CN"/>
              </w:rPr>
              <w:t>A3-6</w:t>
            </w:r>
            <w:bookmarkEnd w:id="2038"/>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039" w:name="RANGE!S110"/>
            <w:r w:rsidRPr="00E11EA5">
              <w:rPr>
                <w:rFonts w:ascii="Arial" w:eastAsia="SimSun" w:hAnsi="Arial" w:cs="Arial"/>
                <w:sz w:val="16"/>
                <w:szCs w:val="16"/>
                <w:lang w:val="en-US" w:eastAsia="zh-CN"/>
              </w:rPr>
              <w:t>A3-31</w:t>
            </w:r>
            <w:bookmarkEnd w:id="2039"/>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040" w:name="_Toc32332065"/>
      <w:bookmarkStart w:id="2041" w:name="_Toc37429980"/>
      <w:bookmarkStart w:id="2042" w:name="_Toc43739054"/>
      <w:bookmarkStart w:id="2043" w:name="_Toc46346815"/>
      <w:bookmarkStart w:id="2044" w:name="_Toc53165754"/>
      <w:bookmarkStart w:id="2045" w:name="_Toc53166449"/>
      <w:bookmarkStart w:id="2046" w:name="_Toc53167143"/>
      <w:bookmarkStart w:id="2047" w:name="_Toc61130375"/>
      <w:bookmarkStart w:id="2048" w:name="_Toc61131101"/>
      <w:bookmarkStart w:id="2049" w:name="_Toc61187943"/>
      <w:bookmarkStart w:id="2050" w:name="_Toc83029233"/>
      <w:bookmarkStart w:id="2051" w:name="_Toc83919831"/>
      <w:bookmarkStart w:id="2052" w:name="_Toc89784852"/>
      <w:bookmarkStart w:id="2053" w:name="_Toc137245539"/>
      <w:bookmarkStart w:id="2054" w:name="_Toc138888046"/>
      <w:bookmarkStart w:id="2055" w:name="_Toc145321118"/>
      <w:r w:rsidRPr="00E11EA5">
        <w:t>9.2.6</w:t>
      </w:r>
      <w:r>
        <w:tab/>
      </w:r>
      <w:r w:rsidRPr="00E11EA5">
        <w:t>Plane Wave Synthesizer</w:t>
      </w:r>
      <w:bookmarkStart w:id="2056" w:name="_Toc32332066"/>
      <w:bookmarkStart w:id="2057" w:name="_Toc37429981"/>
      <w:bookmarkStart w:id="2058" w:name="_Toc43739055"/>
      <w:bookmarkStart w:id="2059" w:name="_Toc46346816"/>
      <w:bookmarkStart w:id="2060" w:name="_Toc53165755"/>
      <w:bookmarkStart w:id="2061" w:name="_Toc53166450"/>
      <w:bookmarkStart w:id="2062" w:name="_Toc53167144"/>
      <w:bookmarkEnd w:id="1856"/>
      <w:bookmarkEnd w:id="1857"/>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07C4653" w14:textId="77777777" w:rsidR="00C57672" w:rsidRPr="00E11EA5" w:rsidRDefault="00C57672" w:rsidP="00C57672">
      <w:pPr>
        <w:pStyle w:val="Heading4"/>
        <w:rPr>
          <w:lang w:eastAsia="sv-SE"/>
        </w:rPr>
      </w:pPr>
      <w:bookmarkStart w:id="2063" w:name="_Toc61130376"/>
      <w:bookmarkStart w:id="2064" w:name="_Toc61131102"/>
      <w:bookmarkStart w:id="2065" w:name="_Toc61187944"/>
      <w:bookmarkStart w:id="2066" w:name="_Toc83029234"/>
      <w:bookmarkStart w:id="2067" w:name="_Toc83919832"/>
      <w:bookmarkStart w:id="2068" w:name="_Toc89784853"/>
      <w:bookmarkStart w:id="2069" w:name="_Toc137245540"/>
      <w:bookmarkStart w:id="2070" w:name="_Toc138888047"/>
      <w:bookmarkStart w:id="2071" w:name="_Toc145321119"/>
      <w:r w:rsidRPr="00E11EA5">
        <w:rPr>
          <w:lang w:eastAsia="sv-SE"/>
        </w:rPr>
        <w:t>9.2.6.1</w:t>
      </w:r>
      <w:r w:rsidRPr="00E11EA5">
        <w:rPr>
          <w:lang w:eastAsia="sv-SE"/>
        </w:rPr>
        <w:tab/>
        <w:t>Measurement system description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072" w:name="_Toc32332067"/>
      <w:bookmarkStart w:id="2073" w:name="_Toc37429982"/>
      <w:bookmarkStart w:id="2074" w:name="_Toc43739056"/>
      <w:bookmarkStart w:id="2075" w:name="_Toc46346817"/>
      <w:bookmarkStart w:id="2076" w:name="_Toc53165756"/>
      <w:bookmarkStart w:id="2077" w:name="_Toc53166451"/>
      <w:bookmarkStart w:id="2078" w:name="_Toc53167145"/>
    </w:p>
    <w:p w14:paraId="5E120D1C" w14:textId="77777777" w:rsidR="00C57672" w:rsidRPr="00E11EA5" w:rsidRDefault="00C57672" w:rsidP="00C57672">
      <w:pPr>
        <w:pStyle w:val="Heading4"/>
        <w:rPr>
          <w:lang w:eastAsia="sv-SE"/>
        </w:rPr>
      </w:pPr>
      <w:bookmarkStart w:id="2079" w:name="_Toc61130377"/>
      <w:bookmarkStart w:id="2080" w:name="_Toc61131103"/>
      <w:bookmarkStart w:id="2081" w:name="_Toc61187945"/>
      <w:bookmarkStart w:id="2082" w:name="_Toc83029235"/>
      <w:bookmarkStart w:id="2083" w:name="_Toc83919833"/>
      <w:bookmarkStart w:id="2084" w:name="_Toc89784854"/>
      <w:bookmarkStart w:id="2085" w:name="_Toc137245541"/>
      <w:bookmarkStart w:id="2086" w:name="_Toc138888048"/>
      <w:bookmarkStart w:id="2087" w:name="_Toc145321120"/>
      <w:r w:rsidRPr="00E11EA5">
        <w:rPr>
          <w:lang w:eastAsia="sv-SE"/>
        </w:rPr>
        <w:t>9.2.6.2</w:t>
      </w:r>
      <w:r w:rsidRPr="00E11EA5">
        <w:rPr>
          <w:lang w:eastAsia="sv-SE"/>
        </w:rPr>
        <w:tab/>
        <w:t>Test procedure</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58DD4F8" w14:textId="77777777" w:rsidR="00C57672" w:rsidRPr="00E11EA5" w:rsidRDefault="00C57672" w:rsidP="00C57672">
      <w:pPr>
        <w:pStyle w:val="Heading5"/>
        <w:rPr>
          <w:lang w:eastAsia="sv-SE"/>
        </w:rPr>
      </w:pPr>
      <w:bookmarkStart w:id="2088" w:name="_Toc32332068"/>
      <w:bookmarkStart w:id="2089" w:name="_Toc37429983"/>
      <w:bookmarkStart w:id="2090" w:name="_Toc43739057"/>
      <w:bookmarkStart w:id="2091" w:name="_Toc46346818"/>
      <w:bookmarkStart w:id="2092" w:name="_Toc53165757"/>
      <w:bookmarkStart w:id="2093" w:name="_Toc53166452"/>
      <w:bookmarkStart w:id="2094" w:name="_Toc53167146"/>
      <w:bookmarkStart w:id="2095" w:name="_Toc61130378"/>
      <w:bookmarkStart w:id="2096" w:name="_Toc61131104"/>
      <w:bookmarkStart w:id="2097" w:name="_Toc61187946"/>
      <w:bookmarkStart w:id="2098" w:name="_Toc83029236"/>
      <w:bookmarkStart w:id="2099" w:name="_Toc83919834"/>
      <w:bookmarkStart w:id="2100" w:name="_Toc89784855"/>
      <w:bookmarkStart w:id="2101" w:name="_Toc137245542"/>
      <w:bookmarkStart w:id="2102" w:name="_Toc138888049"/>
      <w:bookmarkStart w:id="2103" w:name="_Toc145321121"/>
      <w:r w:rsidRPr="00E11EA5">
        <w:rPr>
          <w:lang w:eastAsia="sv-SE"/>
        </w:rPr>
        <w:t>9.2.6.2.1</w:t>
      </w:r>
      <w:r w:rsidRPr="00E11EA5">
        <w:rPr>
          <w:lang w:eastAsia="sv-SE"/>
        </w:rPr>
        <w:tab/>
      </w:r>
      <w:r w:rsidRPr="00E11EA5">
        <w:t xml:space="preserve">Stage 1: </w:t>
      </w:r>
      <w:r w:rsidRPr="00E11EA5">
        <w:rPr>
          <w:lang w:eastAsia="sv-SE"/>
        </w:rPr>
        <w:t>Calibration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104" w:name="_Toc32332069"/>
      <w:bookmarkStart w:id="2105" w:name="_Toc37429984"/>
      <w:bookmarkStart w:id="2106" w:name="_Toc43739058"/>
      <w:bookmarkStart w:id="2107" w:name="_Toc46346819"/>
      <w:bookmarkStart w:id="2108" w:name="_Toc53165758"/>
      <w:bookmarkStart w:id="2109" w:name="_Toc53166453"/>
      <w:bookmarkStart w:id="2110" w:name="_Toc53167147"/>
      <w:bookmarkStart w:id="2111" w:name="_Toc61130379"/>
      <w:bookmarkStart w:id="2112" w:name="_Toc61131105"/>
      <w:bookmarkStart w:id="2113" w:name="_Toc61187947"/>
      <w:bookmarkStart w:id="2114" w:name="_Toc83029237"/>
      <w:bookmarkStart w:id="2115" w:name="_Toc83919835"/>
      <w:bookmarkStart w:id="2116" w:name="_Toc89784856"/>
      <w:bookmarkStart w:id="2117" w:name="_Toc137245543"/>
      <w:bookmarkStart w:id="2118" w:name="_Toc138888050"/>
      <w:bookmarkStart w:id="2119" w:name="_Toc145321122"/>
      <w:r w:rsidRPr="00E11EA5">
        <w:rPr>
          <w:lang w:eastAsia="sv-SE"/>
        </w:rPr>
        <w:t>9.2.6.2.2</w:t>
      </w:r>
      <w:r w:rsidRPr="00E11EA5">
        <w:rPr>
          <w:lang w:eastAsia="sv-SE"/>
        </w:rPr>
        <w:tab/>
      </w:r>
      <w:r w:rsidRPr="00E11EA5">
        <w:t xml:space="preserve">Stage 2: </w:t>
      </w:r>
      <w:r w:rsidRPr="00E11EA5">
        <w:rPr>
          <w:lang w:eastAsia="sv-SE"/>
        </w:rPr>
        <w:t>BS measurement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120" w:name="_Toc21086253"/>
      <w:bookmarkStart w:id="2121" w:name="_Toc29768690"/>
      <w:bookmarkStart w:id="2122" w:name="_Toc32332070"/>
      <w:bookmarkStart w:id="2123" w:name="_Toc37429985"/>
      <w:bookmarkStart w:id="2124" w:name="_Toc43739059"/>
      <w:bookmarkStart w:id="2125" w:name="_Toc46346820"/>
      <w:bookmarkStart w:id="2126" w:name="_Toc53165759"/>
      <w:bookmarkStart w:id="2127" w:name="_Toc53166454"/>
      <w:bookmarkStart w:id="2128" w:name="_Toc53167148"/>
      <w:bookmarkStart w:id="2129" w:name="_Toc61130380"/>
      <w:bookmarkStart w:id="2130" w:name="_Toc61131106"/>
      <w:bookmarkStart w:id="2131" w:name="_Toc61187948"/>
      <w:bookmarkStart w:id="2132" w:name="_Toc83029238"/>
      <w:bookmarkStart w:id="2133" w:name="_Toc83919836"/>
      <w:bookmarkStart w:id="2134" w:name="_Toc89784857"/>
      <w:bookmarkStart w:id="2135" w:name="_Toc137245544"/>
      <w:bookmarkStart w:id="2136" w:name="_Toc138888051"/>
      <w:bookmarkStart w:id="2137" w:name="_Toc145321123"/>
      <w:r w:rsidRPr="00E11EA5">
        <w:t>9.2.6.3</w:t>
      </w:r>
      <w:r w:rsidRPr="00E11EA5">
        <w:tab/>
        <w:t>MU value</w:t>
      </w:r>
      <w:bookmarkEnd w:id="2120"/>
      <w:bookmarkEnd w:id="2121"/>
      <w:r w:rsidRPr="00E11EA5">
        <w:t xml:space="preserve"> derivation, FR1</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138" w:name="RANGE!S158"/>
            <w:r w:rsidRPr="00E11EA5">
              <w:rPr>
                <w:rFonts w:eastAsia="SimSun"/>
                <w:lang w:val="en-US" w:eastAsia="zh-CN"/>
              </w:rPr>
              <w:t>A7-2a</w:t>
            </w:r>
            <w:bookmarkEnd w:id="2138"/>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139" w:name="_Toc32332071"/>
      <w:bookmarkStart w:id="2140" w:name="_Toc37429986"/>
      <w:bookmarkStart w:id="2141" w:name="_Toc43739060"/>
      <w:bookmarkStart w:id="2142" w:name="_Toc46346821"/>
      <w:bookmarkStart w:id="2143" w:name="_Toc53165760"/>
      <w:bookmarkStart w:id="2144" w:name="_Toc53166455"/>
      <w:bookmarkStart w:id="2145" w:name="_Toc53167149"/>
      <w:bookmarkStart w:id="2146" w:name="_Toc61130381"/>
      <w:bookmarkStart w:id="2147" w:name="_Toc61131107"/>
      <w:bookmarkStart w:id="2148" w:name="_Toc61187949"/>
      <w:bookmarkStart w:id="2149" w:name="_Toc83029239"/>
      <w:bookmarkStart w:id="2150" w:name="_Toc83919837"/>
      <w:bookmarkStart w:id="2151" w:name="_Toc89784858"/>
      <w:bookmarkStart w:id="2152" w:name="_Toc137245545"/>
      <w:bookmarkStart w:id="2153" w:name="_Toc138888052"/>
      <w:bookmarkStart w:id="2154" w:name="_Toc145321124"/>
      <w:r w:rsidRPr="00E11EA5">
        <w:t>9.2.7</w:t>
      </w:r>
      <w:r>
        <w:tab/>
      </w:r>
      <w:r w:rsidRPr="00E11EA5">
        <w:t>Maximum accepted test system uncertainty</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155" w:name="_Toc478460626"/>
      <w:bookmarkStart w:id="2156" w:name="_Toc32332072"/>
      <w:bookmarkStart w:id="2157" w:name="_Toc37429987"/>
      <w:bookmarkStart w:id="2158" w:name="_Toc43739061"/>
      <w:bookmarkStart w:id="2159"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160" w:name="_Toc53165761"/>
      <w:bookmarkStart w:id="2161" w:name="_Toc53166456"/>
      <w:bookmarkStart w:id="2162" w:name="_Toc53167150"/>
    </w:p>
    <w:p w14:paraId="0575D1C4" w14:textId="77777777" w:rsidR="00C57672" w:rsidRPr="00E11EA5" w:rsidRDefault="00C57672" w:rsidP="00C57672">
      <w:pPr>
        <w:pStyle w:val="Heading3"/>
      </w:pPr>
      <w:bookmarkStart w:id="2163" w:name="_Toc61130382"/>
      <w:bookmarkStart w:id="2164" w:name="_Toc61131108"/>
      <w:bookmarkStart w:id="2165" w:name="_Toc61187950"/>
      <w:bookmarkStart w:id="2166" w:name="_Toc83029240"/>
      <w:bookmarkStart w:id="2167" w:name="_Toc83919838"/>
      <w:bookmarkStart w:id="2168" w:name="_Toc89784859"/>
      <w:bookmarkStart w:id="2169" w:name="_Toc137245546"/>
      <w:bookmarkStart w:id="2170" w:name="_Toc138888053"/>
      <w:bookmarkStart w:id="2171" w:name="_Toc145321125"/>
      <w:r w:rsidRPr="00E11EA5">
        <w:t>9.2.8</w:t>
      </w:r>
      <w:r>
        <w:tab/>
      </w:r>
      <w:r w:rsidRPr="00E11EA5">
        <w:t>Test Tolerance</w:t>
      </w:r>
      <w:bookmarkEnd w:id="2155"/>
      <w:r w:rsidRPr="00E11EA5">
        <w:t xml:space="preserve"> for EIRP accuracy, Normal test conditions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172" w:name="_Toc32332073"/>
      <w:bookmarkStart w:id="2173" w:name="_Toc37429988"/>
      <w:bookmarkStart w:id="2174" w:name="_Toc43739062"/>
      <w:bookmarkStart w:id="2175"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176" w:name="_Toc53165762"/>
      <w:bookmarkStart w:id="2177" w:name="_Toc53166457"/>
      <w:bookmarkStart w:id="2178" w:name="_Toc53167151"/>
      <w:bookmarkStart w:id="2179" w:name="_Toc61130383"/>
      <w:bookmarkStart w:id="2180" w:name="_Toc61131109"/>
      <w:bookmarkStart w:id="2181" w:name="_Toc61187951"/>
      <w:bookmarkStart w:id="2182" w:name="_Toc83029241"/>
      <w:bookmarkStart w:id="2183" w:name="_Toc83919839"/>
      <w:bookmarkStart w:id="2184" w:name="_Toc89784860"/>
      <w:bookmarkStart w:id="2185" w:name="_Toc137245547"/>
      <w:bookmarkStart w:id="2186" w:name="_Toc138888054"/>
      <w:bookmarkStart w:id="2187" w:name="_Toc145321126"/>
      <w:r w:rsidRPr="00501E48">
        <w:t>9.3</w:t>
      </w:r>
      <w:r w:rsidRPr="00501E48">
        <w:tab/>
        <w:t>EIRP accuracy, Extreme test conditions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196230B" w14:textId="77777777" w:rsidR="00C57672" w:rsidRPr="00E11EA5" w:rsidRDefault="00C57672" w:rsidP="00C57672">
      <w:pPr>
        <w:pStyle w:val="Heading3"/>
      </w:pPr>
      <w:bookmarkStart w:id="2188" w:name="_Toc21086388"/>
      <w:bookmarkStart w:id="2189" w:name="_Toc29768825"/>
      <w:bookmarkStart w:id="2190" w:name="_Toc32332074"/>
      <w:bookmarkStart w:id="2191" w:name="_Toc37429989"/>
      <w:bookmarkStart w:id="2192" w:name="_Toc43739063"/>
      <w:bookmarkStart w:id="2193" w:name="_Toc46346824"/>
      <w:bookmarkStart w:id="2194" w:name="_Toc53165763"/>
      <w:bookmarkStart w:id="2195" w:name="_Toc53166458"/>
      <w:bookmarkStart w:id="2196" w:name="_Toc53167152"/>
      <w:bookmarkStart w:id="2197" w:name="_Toc61130384"/>
      <w:bookmarkStart w:id="2198" w:name="_Toc61131110"/>
      <w:bookmarkStart w:id="2199" w:name="_Toc61187952"/>
      <w:bookmarkStart w:id="2200" w:name="_Toc83029242"/>
      <w:bookmarkStart w:id="2201" w:name="_Toc83919840"/>
      <w:bookmarkStart w:id="2202" w:name="_Toc89784861"/>
      <w:bookmarkStart w:id="2203" w:name="_Toc137245548"/>
      <w:bookmarkStart w:id="2204" w:name="_Toc138888055"/>
      <w:bookmarkStart w:id="2205" w:name="_Toc145321127"/>
      <w:bookmarkStart w:id="2206" w:name="_Toc21086254"/>
      <w:bookmarkStart w:id="2207" w:name="_Toc29768691"/>
      <w:r w:rsidRPr="00E11EA5">
        <w:rPr>
          <w:lang w:eastAsia="en-CA"/>
        </w:rPr>
        <w:t>9</w:t>
      </w:r>
      <w:r w:rsidRPr="00E11EA5">
        <w:t>.3.1</w:t>
      </w:r>
      <w:r>
        <w:tab/>
      </w:r>
      <w:r w:rsidRPr="00E11EA5">
        <w:t>General</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208" w:name="_Toc21086389"/>
      <w:bookmarkStart w:id="2209" w:name="_Toc29768826"/>
      <w:bookmarkStart w:id="2210" w:name="_Toc32332075"/>
      <w:bookmarkStart w:id="2211" w:name="_Toc37429990"/>
      <w:bookmarkStart w:id="2212" w:name="_Toc43739064"/>
      <w:bookmarkStart w:id="2213" w:name="_Toc46346825"/>
      <w:bookmarkStart w:id="2214" w:name="_Toc53165764"/>
      <w:bookmarkStart w:id="2215" w:name="_Toc53166459"/>
      <w:bookmarkStart w:id="2216" w:name="_Toc53167153"/>
      <w:bookmarkStart w:id="2217" w:name="_Toc61130385"/>
      <w:bookmarkStart w:id="2218" w:name="_Toc61131111"/>
      <w:bookmarkStart w:id="2219" w:name="_Toc61187953"/>
      <w:bookmarkStart w:id="2220" w:name="_Toc83029243"/>
      <w:bookmarkStart w:id="2221" w:name="_Toc83919841"/>
      <w:bookmarkStart w:id="2222" w:name="_Toc89784862"/>
      <w:bookmarkStart w:id="2223" w:name="_Toc137245549"/>
      <w:bookmarkStart w:id="2224" w:name="_Toc138888056"/>
      <w:bookmarkStart w:id="2225" w:name="_Toc145321128"/>
      <w:r w:rsidRPr="00E11EA5">
        <w:t>9.3.2</w:t>
      </w:r>
      <w:r>
        <w:tab/>
      </w:r>
      <w:r w:rsidRPr="00E11EA5">
        <w:t>Indoor Anechoic Chamber</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7561374F" w14:textId="77777777" w:rsidR="00C57672" w:rsidRPr="00E11EA5" w:rsidRDefault="00C57672" w:rsidP="00C57672">
      <w:pPr>
        <w:pStyle w:val="Heading4"/>
      </w:pPr>
      <w:bookmarkStart w:id="2226" w:name="_Toc32332076"/>
      <w:bookmarkStart w:id="2227" w:name="_Toc37429991"/>
      <w:bookmarkStart w:id="2228" w:name="_Toc43739065"/>
      <w:bookmarkStart w:id="2229" w:name="_Toc46346826"/>
      <w:bookmarkStart w:id="2230" w:name="_Toc53165765"/>
      <w:bookmarkStart w:id="2231" w:name="_Toc53166460"/>
      <w:bookmarkStart w:id="2232" w:name="_Toc53167154"/>
      <w:bookmarkStart w:id="2233" w:name="_Toc61130386"/>
      <w:bookmarkStart w:id="2234" w:name="_Toc61131112"/>
      <w:bookmarkStart w:id="2235" w:name="_Toc61187954"/>
      <w:bookmarkStart w:id="2236" w:name="_Toc83029244"/>
      <w:bookmarkStart w:id="2237" w:name="_Toc83919842"/>
      <w:bookmarkStart w:id="2238" w:name="_Toc89784863"/>
      <w:bookmarkStart w:id="2239" w:name="_Toc137245550"/>
      <w:bookmarkStart w:id="2240" w:name="_Toc138888057"/>
      <w:bookmarkStart w:id="2241" w:name="_Toc145321129"/>
      <w:r w:rsidRPr="00E11EA5">
        <w:rPr>
          <w:lang w:eastAsia="sv-SE"/>
        </w:rPr>
        <w:t>9.3.</w:t>
      </w:r>
      <w:r w:rsidRPr="00E11EA5">
        <w:t>2</w:t>
      </w:r>
      <w:r w:rsidRPr="00E11EA5">
        <w:rPr>
          <w:lang w:eastAsia="sv-SE"/>
        </w:rPr>
        <w:t>.1</w:t>
      </w:r>
      <w:r w:rsidRPr="00E11EA5">
        <w:rPr>
          <w:lang w:eastAsia="sv-SE"/>
        </w:rPr>
        <w:tab/>
        <w:t>Measurement system description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2D93B7C1" w14:textId="77777777" w:rsidR="00C57672" w:rsidRPr="00E11EA5" w:rsidRDefault="00C57672" w:rsidP="00C57672">
      <w:bookmarkStart w:id="2242" w:name="_Toc21086390"/>
      <w:bookmarkStart w:id="2243" w:name="_Toc29768827"/>
      <w:r w:rsidRPr="00E11EA5">
        <w:rPr>
          <w:lang w:val="en-US"/>
        </w:rPr>
        <w:t>Measurement system description is captured in clause</w:t>
      </w:r>
      <w:r>
        <w:rPr>
          <w:lang w:val="en-US"/>
        </w:rPr>
        <w:t> </w:t>
      </w:r>
      <w:r w:rsidRPr="00E11EA5">
        <w:rPr>
          <w:lang w:val="en-US"/>
        </w:rPr>
        <w:t>7.2.2.</w:t>
      </w:r>
      <w:bookmarkStart w:id="2244" w:name="_Toc32332077"/>
      <w:bookmarkStart w:id="2245" w:name="_Toc37429992"/>
      <w:bookmarkStart w:id="2246" w:name="_Toc43739066"/>
      <w:bookmarkStart w:id="2247" w:name="_Toc46346827"/>
      <w:bookmarkStart w:id="2248" w:name="_Toc53165766"/>
      <w:bookmarkStart w:id="2249" w:name="_Toc53166461"/>
      <w:bookmarkStart w:id="2250" w:name="_Toc53167155"/>
      <w:bookmarkStart w:id="2251" w:name="_Toc21086391"/>
      <w:bookmarkStart w:id="2252" w:name="_Toc29768828"/>
      <w:bookmarkEnd w:id="2242"/>
      <w:bookmarkEnd w:id="2243"/>
    </w:p>
    <w:p w14:paraId="16FD29E1" w14:textId="77777777" w:rsidR="00C57672" w:rsidRPr="00E11EA5" w:rsidRDefault="00C57672" w:rsidP="00C57672">
      <w:pPr>
        <w:pStyle w:val="Heading4"/>
        <w:rPr>
          <w:lang w:eastAsia="sv-SE"/>
        </w:rPr>
      </w:pPr>
      <w:bookmarkStart w:id="2253" w:name="_Toc61130387"/>
      <w:bookmarkStart w:id="2254" w:name="_Toc61131113"/>
      <w:bookmarkStart w:id="2255" w:name="_Toc61187955"/>
      <w:bookmarkStart w:id="2256" w:name="_Toc83029245"/>
      <w:bookmarkStart w:id="2257" w:name="_Toc83919843"/>
      <w:bookmarkStart w:id="2258" w:name="_Toc89784864"/>
      <w:bookmarkStart w:id="2259" w:name="_Toc137245551"/>
      <w:bookmarkStart w:id="2260" w:name="_Toc138888058"/>
      <w:bookmarkStart w:id="2261" w:name="_Toc145321130"/>
      <w:r w:rsidRPr="00E11EA5">
        <w:rPr>
          <w:lang w:eastAsia="sv-SE"/>
        </w:rPr>
        <w:t>9.3.</w:t>
      </w:r>
      <w:r w:rsidRPr="00E11EA5">
        <w:t>2</w:t>
      </w:r>
      <w:r w:rsidRPr="00E11EA5">
        <w:rPr>
          <w:lang w:eastAsia="sv-SE"/>
        </w:rPr>
        <w:t>.2</w:t>
      </w:r>
      <w:r>
        <w:rPr>
          <w:lang w:eastAsia="sv-SE"/>
        </w:rPr>
        <w:tab/>
      </w:r>
      <w:r w:rsidRPr="00E11EA5">
        <w:rPr>
          <w:lang w:eastAsia="sv-SE"/>
        </w:rPr>
        <w:t>Test procedure</w:t>
      </w:r>
      <w:bookmarkEnd w:id="2244"/>
      <w:bookmarkEnd w:id="2245"/>
      <w:bookmarkEnd w:id="2246"/>
      <w:bookmarkEnd w:id="2247"/>
      <w:bookmarkEnd w:id="2248"/>
      <w:bookmarkEnd w:id="2249"/>
      <w:bookmarkEnd w:id="2250"/>
      <w:bookmarkEnd w:id="2253"/>
      <w:bookmarkEnd w:id="2254"/>
      <w:bookmarkEnd w:id="2255"/>
      <w:bookmarkEnd w:id="2256"/>
      <w:bookmarkEnd w:id="2257"/>
      <w:bookmarkEnd w:id="2258"/>
      <w:bookmarkEnd w:id="2259"/>
      <w:bookmarkEnd w:id="2260"/>
      <w:bookmarkEnd w:id="2261"/>
    </w:p>
    <w:p w14:paraId="093C4A26" w14:textId="77777777" w:rsidR="00C57672" w:rsidRPr="00E11EA5" w:rsidRDefault="00C57672" w:rsidP="00C57672">
      <w:pPr>
        <w:pStyle w:val="Heading5"/>
      </w:pPr>
      <w:bookmarkStart w:id="2262" w:name="_Toc32332078"/>
      <w:bookmarkStart w:id="2263" w:name="_Toc37429993"/>
      <w:bookmarkStart w:id="2264" w:name="_Toc43739067"/>
      <w:bookmarkStart w:id="2265" w:name="_Toc46346828"/>
      <w:bookmarkStart w:id="2266" w:name="_Toc53165767"/>
      <w:bookmarkStart w:id="2267" w:name="_Toc53166462"/>
      <w:bookmarkStart w:id="2268" w:name="_Toc53167156"/>
      <w:bookmarkStart w:id="2269" w:name="_Toc61130388"/>
      <w:bookmarkStart w:id="2270" w:name="_Toc61131114"/>
      <w:bookmarkStart w:id="2271" w:name="_Toc61187956"/>
      <w:bookmarkStart w:id="2272" w:name="_Toc83029246"/>
      <w:bookmarkStart w:id="2273" w:name="_Toc83919844"/>
      <w:bookmarkStart w:id="2274" w:name="_Toc89784865"/>
      <w:bookmarkStart w:id="2275" w:name="_Toc137245552"/>
      <w:bookmarkStart w:id="2276" w:name="_Toc138888059"/>
      <w:bookmarkStart w:id="2277" w:name="_Toc145321131"/>
      <w:r w:rsidRPr="00E11EA5">
        <w:t>9.3.2.2.1</w:t>
      </w:r>
      <w:r w:rsidRPr="00E11EA5">
        <w:tab/>
        <w:t>Stage 1: Calibration</w:t>
      </w:r>
      <w:bookmarkEnd w:id="2251"/>
      <w:bookmarkEnd w:id="2252"/>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278" w:name="_Toc21086392"/>
      <w:bookmarkStart w:id="2279" w:name="_Toc29768829"/>
      <w:bookmarkStart w:id="2280" w:name="_Toc32332079"/>
      <w:bookmarkStart w:id="2281" w:name="_Toc37429994"/>
      <w:bookmarkStart w:id="2282" w:name="_Toc43739068"/>
      <w:bookmarkStart w:id="2283" w:name="_Toc46346829"/>
      <w:bookmarkStart w:id="2284" w:name="_Toc53165768"/>
      <w:bookmarkStart w:id="2285" w:name="_Toc53166463"/>
      <w:bookmarkStart w:id="2286" w:name="_Toc53167157"/>
      <w:bookmarkStart w:id="2287" w:name="_Toc61130389"/>
      <w:bookmarkStart w:id="2288" w:name="_Toc61131115"/>
      <w:bookmarkStart w:id="2289" w:name="_Toc61187957"/>
      <w:bookmarkStart w:id="2290" w:name="_Toc83029247"/>
      <w:bookmarkStart w:id="2291" w:name="_Toc83919845"/>
      <w:bookmarkStart w:id="2292" w:name="_Toc89784866"/>
      <w:bookmarkStart w:id="2293" w:name="_Toc137245553"/>
      <w:bookmarkStart w:id="2294" w:name="_Toc138888060"/>
      <w:bookmarkStart w:id="2295" w:name="_Toc145321132"/>
      <w:r w:rsidRPr="00E11EA5">
        <w:t>9.3.2.2.2</w:t>
      </w:r>
      <w:r w:rsidRPr="00E11EA5">
        <w:tab/>
        <w:t>Stage 2: BS measurement</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296" w:name="_Toc21086395"/>
      <w:bookmarkStart w:id="2297" w:name="_Toc29768832"/>
      <w:bookmarkStart w:id="2298" w:name="_Toc32332080"/>
      <w:bookmarkStart w:id="2299" w:name="_Toc37429995"/>
      <w:bookmarkStart w:id="2300" w:name="_Toc43739069"/>
      <w:bookmarkStart w:id="2301" w:name="_Toc46346830"/>
      <w:bookmarkStart w:id="2302" w:name="_Toc53165769"/>
      <w:bookmarkStart w:id="2303" w:name="_Toc53166464"/>
      <w:bookmarkStart w:id="2304" w:name="_Toc53167158"/>
      <w:bookmarkStart w:id="2305" w:name="_Toc61130390"/>
      <w:bookmarkStart w:id="2306" w:name="_Toc61131116"/>
      <w:bookmarkStart w:id="2307" w:name="_Toc61187958"/>
      <w:bookmarkStart w:id="2308" w:name="_Toc83029248"/>
      <w:bookmarkStart w:id="2309" w:name="_Toc83919846"/>
      <w:bookmarkStart w:id="2310" w:name="_Toc89784867"/>
      <w:bookmarkStart w:id="2311" w:name="_Toc137245554"/>
      <w:bookmarkStart w:id="2312" w:name="_Toc138888061"/>
      <w:bookmarkStart w:id="2313" w:name="_Toc145321133"/>
      <w:r w:rsidRPr="00E11EA5">
        <w:t>9.3.2.3</w:t>
      </w:r>
      <w:r w:rsidRPr="00E11EA5">
        <w:rPr>
          <w:rFonts w:hint="eastAsia"/>
        </w:rPr>
        <w:tab/>
      </w:r>
      <w:r w:rsidRPr="00E11EA5">
        <w:t>MU value</w:t>
      </w:r>
      <w:bookmarkEnd w:id="2296"/>
      <w:bookmarkEnd w:id="2297"/>
      <w:r w:rsidRPr="00E11EA5">
        <w:rPr>
          <w:lang w:eastAsia="sv-SE"/>
        </w:rPr>
        <w:t xml:space="preserve"> derivation</w:t>
      </w:r>
      <w:bookmarkEnd w:id="2298"/>
      <w:r w:rsidRPr="00E11EA5">
        <w:rPr>
          <w:lang w:eastAsia="sv-SE"/>
        </w:rPr>
        <w:t>, FR1</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314" w:name="_Toc32332081"/>
      <w:bookmarkStart w:id="2315" w:name="_Toc37429997"/>
      <w:bookmarkStart w:id="2316" w:name="_Toc43739070"/>
      <w:bookmarkStart w:id="2317" w:name="_Toc46346831"/>
      <w:bookmarkStart w:id="2318" w:name="_Toc53165770"/>
      <w:bookmarkStart w:id="2319" w:name="_Toc53166465"/>
      <w:bookmarkStart w:id="2320" w:name="_Toc53167159"/>
      <w:bookmarkStart w:id="2321" w:name="_Toc21086396"/>
      <w:bookmarkStart w:id="2322" w:name="_Toc29768833"/>
    </w:p>
    <w:p w14:paraId="3F5C66EC" w14:textId="77777777" w:rsidR="00C57672" w:rsidRPr="00E11EA5" w:rsidRDefault="00C57672" w:rsidP="00C57672">
      <w:pPr>
        <w:pStyle w:val="Heading3"/>
        <w:rPr>
          <w:lang w:eastAsia="sv-SE"/>
        </w:rPr>
      </w:pPr>
      <w:bookmarkStart w:id="2323" w:name="_Toc61130391"/>
      <w:bookmarkStart w:id="2324" w:name="_Toc61131117"/>
      <w:bookmarkStart w:id="2325" w:name="_Toc61187959"/>
      <w:bookmarkStart w:id="2326" w:name="_Toc83029249"/>
      <w:bookmarkStart w:id="2327" w:name="_Toc83919847"/>
      <w:bookmarkStart w:id="2328" w:name="_Toc89784868"/>
      <w:bookmarkStart w:id="2329" w:name="_Toc137245555"/>
      <w:bookmarkStart w:id="2330" w:name="_Toc138888062"/>
      <w:bookmarkStart w:id="2331" w:name="_Toc145321134"/>
      <w:r w:rsidRPr="00E11EA5">
        <w:t>9.3.3</w:t>
      </w:r>
      <w:r>
        <w:tab/>
      </w:r>
      <w:r w:rsidRPr="00E11EA5">
        <w:rPr>
          <w:lang w:eastAsia="sv-SE"/>
        </w:rPr>
        <w:t>Compact Antenna Test Range</w:t>
      </w:r>
      <w:bookmarkStart w:id="2332" w:name="_Toc32332082"/>
      <w:bookmarkStart w:id="2333" w:name="_Toc21086397"/>
      <w:bookmarkStart w:id="2334" w:name="_Toc29768834"/>
      <w:bookmarkStart w:id="2335" w:name="_Toc37429998"/>
      <w:bookmarkStart w:id="2336" w:name="_Toc43739071"/>
      <w:bookmarkStart w:id="2337" w:name="_Toc46346832"/>
      <w:bookmarkStart w:id="2338" w:name="_Toc53165771"/>
      <w:bookmarkStart w:id="2339" w:name="_Toc53166466"/>
      <w:bookmarkStart w:id="2340" w:name="_Toc53167160"/>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6E53DA1" w14:textId="77777777" w:rsidR="00C57672" w:rsidRPr="00E11EA5" w:rsidRDefault="00C57672" w:rsidP="00C57672">
      <w:pPr>
        <w:pStyle w:val="Heading4"/>
      </w:pPr>
      <w:bookmarkStart w:id="2341" w:name="_Toc61130392"/>
      <w:bookmarkStart w:id="2342" w:name="_Toc61131118"/>
      <w:bookmarkStart w:id="2343" w:name="_Toc61187960"/>
      <w:bookmarkStart w:id="2344" w:name="_Toc83029250"/>
      <w:bookmarkStart w:id="2345" w:name="_Toc83919848"/>
      <w:bookmarkStart w:id="2346" w:name="_Toc89784869"/>
      <w:bookmarkStart w:id="2347" w:name="_Toc137245556"/>
      <w:bookmarkStart w:id="2348" w:name="_Toc138888063"/>
      <w:bookmarkStart w:id="2349" w:name="_Toc145321135"/>
      <w:r w:rsidRPr="00E11EA5">
        <w:rPr>
          <w:lang w:eastAsia="sv-SE"/>
        </w:rPr>
        <w:t>9.3.</w:t>
      </w:r>
      <w:r w:rsidRPr="00E11EA5">
        <w:t>3</w:t>
      </w:r>
      <w:r w:rsidRPr="00E11EA5">
        <w:rPr>
          <w:lang w:eastAsia="sv-SE"/>
        </w:rPr>
        <w:t>.1</w:t>
      </w:r>
      <w:r w:rsidRPr="00E11EA5">
        <w:rPr>
          <w:lang w:eastAsia="sv-SE"/>
        </w:rPr>
        <w:tab/>
        <w:t>Measurement system description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350" w:name="_Toc32332083"/>
      <w:bookmarkStart w:id="2351" w:name="_Toc37429999"/>
      <w:bookmarkStart w:id="2352" w:name="_Toc43739072"/>
      <w:bookmarkStart w:id="2353" w:name="_Toc46346833"/>
      <w:bookmarkStart w:id="2354" w:name="_Toc53165772"/>
      <w:bookmarkStart w:id="2355" w:name="_Toc53166467"/>
      <w:bookmarkStart w:id="2356" w:name="_Toc53167161"/>
      <w:bookmarkStart w:id="2357" w:name="_Toc21086398"/>
      <w:bookmarkStart w:id="2358" w:name="_Toc29768835"/>
    </w:p>
    <w:p w14:paraId="72BADBE1" w14:textId="77777777" w:rsidR="00C57672" w:rsidRPr="00E11EA5" w:rsidRDefault="00C57672" w:rsidP="00C57672">
      <w:pPr>
        <w:pStyle w:val="Heading4"/>
        <w:rPr>
          <w:lang w:eastAsia="sv-SE"/>
        </w:rPr>
      </w:pPr>
      <w:bookmarkStart w:id="2359" w:name="_Toc61130393"/>
      <w:bookmarkStart w:id="2360" w:name="_Toc61131119"/>
      <w:bookmarkStart w:id="2361" w:name="_Toc61187961"/>
      <w:bookmarkStart w:id="2362" w:name="_Toc83029251"/>
      <w:bookmarkStart w:id="2363" w:name="_Toc83919849"/>
      <w:bookmarkStart w:id="2364" w:name="_Toc89784870"/>
      <w:bookmarkStart w:id="2365" w:name="_Toc137245557"/>
      <w:bookmarkStart w:id="2366" w:name="_Toc138888064"/>
      <w:bookmarkStart w:id="2367" w:name="_Toc145321136"/>
      <w:r w:rsidRPr="00E11EA5">
        <w:rPr>
          <w:lang w:eastAsia="sv-SE"/>
        </w:rPr>
        <w:t>9.3.3.2</w:t>
      </w:r>
      <w:r w:rsidRPr="00E11EA5">
        <w:rPr>
          <w:lang w:eastAsia="sv-SE"/>
        </w:rPr>
        <w:tab/>
        <w:t xml:space="preserve">Test </w:t>
      </w:r>
      <w:r w:rsidRPr="00E11EA5">
        <w:t>procedure</w:t>
      </w:r>
      <w:bookmarkEnd w:id="2350"/>
      <w:bookmarkEnd w:id="2351"/>
      <w:bookmarkEnd w:id="2352"/>
      <w:bookmarkEnd w:id="2353"/>
      <w:bookmarkEnd w:id="2354"/>
      <w:bookmarkEnd w:id="2355"/>
      <w:bookmarkEnd w:id="2356"/>
      <w:bookmarkEnd w:id="2359"/>
      <w:bookmarkEnd w:id="2360"/>
      <w:bookmarkEnd w:id="2361"/>
      <w:bookmarkEnd w:id="2362"/>
      <w:bookmarkEnd w:id="2363"/>
      <w:bookmarkEnd w:id="2364"/>
      <w:bookmarkEnd w:id="2365"/>
      <w:bookmarkEnd w:id="2366"/>
      <w:bookmarkEnd w:id="2367"/>
    </w:p>
    <w:p w14:paraId="059239FB" w14:textId="77777777" w:rsidR="00C57672" w:rsidRPr="00E11EA5" w:rsidRDefault="00C57672" w:rsidP="00C57672">
      <w:pPr>
        <w:pStyle w:val="Heading5"/>
        <w:rPr>
          <w:lang w:eastAsia="sv-SE"/>
        </w:rPr>
      </w:pPr>
      <w:bookmarkStart w:id="2368" w:name="_Toc32332084"/>
      <w:bookmarkStart w:id="2369" w:name="_Toc37430000"/>
      <w:bookmarkStart w:id="2370" w:name="_Toc43739073"/>
      <w:bookmarkStart w:id="2371" w:name="_Toc46346834"/>
      <w:bookmarkStart w:id="2372" w:name="_Toc53165773"/>
      <w:bookmarkStart w:id="2373" w:name="_Toc53166468"/>
      <w:bookmarkStart w:id="2374" w:name="_Toc53167162"/>
      <w:bookmarkStart w:id="2375" w:name="_Toc61130394"/>
      <w:bookmarkStart w:id="2376" w:name="_Toc61131120"/>
      <w:bookmarkStart w:id="2377" w:name="_Toc61187962"/>
      <w:bookmarkStart w:id="2378" w:name="_Toc83029252"/>
      <w:bookmarkStart w:id="2379" w:name="_Toc83919850"/>
      <w:bookmarkStart w:id="2380" w:name="_Toc89784871"/>
      <w:bookmarkStart w:id="2381" w:name="_Toc137245558"/>
      <w:bookmarkStart w:id="2382" w:name="_Toc138888065"/>
      <w:bookmarkStart w:id="2383" w:name="_Toc145321137"/>
      <w:r w:rsidRPr="00E11EA5">
        <w:rPr>
          <w:lang w:eastAsia="sv-SE"/>
        </w:rPr>
        <w:t>9.3.3.2.1</w:t>
      </w:r>
      <w:r w:rsidRPr="00E11EA5">
        <w:rPr>
          <w:lang w:eastAsia="sv-SE"/>
        </w:rPr>
        <w:tab/>
      </w:r>
      <w:r w:rsidRPr="00E11EA5">
        <w:t xml:space="preserve">Stage 1: </w:t>
      </w:r>
      <w:r w:rsidRPr="00E11EA5">
        <w:rPr>
          <w:lang w:eastAsia="sv-SE"/>
        </w:rPr>
        <w:t>Calibration</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357"/>
    <w:bookmarkEnd w:id="2358"/>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384" w:name="_Toc21086399"/>
      <w:bookmarkStart w:id="2385" w:name="_Toc29768836"/>
      <w:bookmarkStart w:id="2386" w:name="_Toc32332085"/>
      <w:bookmarkStart w:id="2387" w:name="_Toc37430001"/>
      <w:bookmarkStart w:id="2388" w:name="_Toc43739074"/>
      <w:bookmarkStart w:id="2389" w:name="_Toc46346835"/>
      <w:bookmarkStart w:id="2390" w:name="_Toc53165774"/>
      <w:bookmarkStart w:id="2391" w:name="_Toc53166469"/>
      <w:bookmarkStart w:id="2392" w:name="_Toc53167163"/>
      <w:bookmarkStart w:id="2393" w:name="_Toc61130395"/>
      <w:bookmarkStart w:id="2394" w:name="_Toc61131121"/>
      <w:bookmarkStart w:id="2395" w:name="_Toc61187963"/>
      <w:bookmarkStart w:id="2396" w:name="_Toc83029253"/>
      <w:bookmarkStart w:id="2397" w:name="_Toc83919851"/>
      <w:bookmarkStart w:id="2398" w:name="_Toc89784872"/>
      <w:bookmarkStart w:id="2399" w:name="_Toc137245559"/>
      <w:bookmarkStart w:id="2400" w:name="_Toc138888066"/>
      <w:bookmarkStart w:id="2401" w:name="_Toc145321138"/>
      <w:r w:rsidRPr="00E11EA5">
        <w:t>9.3.3.2.2</w:t>
      </w:r>
      <w:r w:rsidRPr="00E11EA5">
        <w:tab/>
        <w:t>Stage 2: BS measurement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402" w:name="_Toc21086402"/>
      <w:bookmarkStart w:id="2403" w:name="_Toc29768839"/>
      <w:bookmarkStart w:id="2404" w:name="_Toc32332086"/>
      <w:bookmarkStart w:id="2405" w:name="_Toc37430002"/>
      <w:bookmarkStart w:id="2406" w:name="_Toc43739075"/>
      <w:bookmarkStart w:id="2407" w:name="_Toc46346836"/>
      <w:bookmarkStart w:id="2408" w:name="_Toc53165775"/>
      <w:bookmarkStart w:id="2409" w:name="_Toc53166470"/>
      <w:bookmarkStart w:id="2410" w:name="_Toc53167164"/>
      <w:bookmarkStart w:id="2411" w:name="_Toc61130396"/>
      <w:bookmarkStart w:id="2412" w:name="_Toc61131122"/>
      <w:bookmarkStart w:id="2413" w:name="_Toc61187964"/>
      <w:bookmarkStart w:id="2414" w:name="_Toc83029254"/>
      <w:bookmarkStart w:id="2415" w:name="_Toc83919852"/>
      <w:bookmarkStart w:id="2416" w:name="_Toc89784873"/>
      <w:bookmarkStart w:id="2417" w:name="_Toc137245560"/>
      <w:bookmarkStart w:id="2418" w:name="_Toc138888067"/>
      <w:bookmarkStart w:id="2419" w:name="_Toc145321139"/>
      <w:r w:rsidRPr="00E11EA5">
        <w:t>9.3.3.3</w:t>
      </w:r>
      <w:r w:rsidRPr="00E11EA5">
        <w:rPr>
          <w:rFonts w:hint="eastAsia"/>
        </w:rPr>
        <w:tab/>
      </w:r>
      <w:r w:rsidRPr="00E11EA5">
        <w:t>MU value</w:t>
      </w:r>
      <w:bookmarkEnd w:id="2402"/>
      <w:bookmarkEnd w:id="2403"/>
      <w:r w:rsidRPr="00E11EA5">
        <w:t xml:space="preserve"> derivation, FR1</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420" w:name="_Toc32332087"/>
      <w:bookmarkStart w:id="2421" w:name="_Toc37430003"/>
      <w:bookmarkStart w:id="2422" w:name="_Toc43739076"/>
      <w:bookmarkStart w:id="2423" w:name="_Toc46346837"/>
      <w:bookmarkStart w:id="2424" w:name="_Toc53165776"/>
      <w:bookmarkStart w:id="2425" w:name="_Toc53166471"/>
      <w:bookmarkStart w:id="2426" w:name="_Toc53167165"/>
      <w:bookmarkStart w:id="2427" w:name="_Toc61130397"/>
      <w:bookmarkStart w:id="2428" w:name="_Toc61131123"/>
      <w:bookmarkStart w:id="2429" w:name="_Toc61187965"/>
      <w:bookmarkStart w:id="2430" w:name="_Toc83029255"/>
      <w:bookmarkStart w:id="2431" w:name="_Toc83919853"/>
      <w:bookmarkStart w:id="2432" w:name="_Toc89784874"/>
      <w:bookmarkStart w:id="2433" w:name="_Toc137245561"/>
      <w:bookmarkStart w:id="2434" w:name="_Toc138888068"/>
      <w:bookmarkStart w:id="2435" w:name="_Toc145321140"/>
      <w:r w:rsidRPr="00E11EA5">
        <w:t>9.3.3.4</w:t>
      </w:r>
      <w:r w:rsidRPr="00E11EA5">
        <w:rPr>
          <w:rFonts w:hint="eastAsia"/>
        </w:rPr>
        <w:tab/>
      </w:r>
      <w:r w:rsidRPr="00E11EA5">
        <w:t>MU value derivation, FR2</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436" w:name="_Toc32332088"/>
      <w:bookmarkStart w:id="2437" w:name="_Toc37430004"/>
      <w:bookmarkStart w:id="2438" w:name="_Toc43739077"/>
      <w:bookmarkStart w:id="2439" w:name="_Toc46346838"/>
      <w:bookmarkStart w:id="2440" w:name="_Toc53165777"/>
      <w:bookmarkStart w:id="2441" w:name="_Toc53166472"/>
      <w:bookmarkStart w:id="2442" w:name="_Toc53167166"/>
      <w:bookmarkStart w:id="2443" w:name="_Toc61130398"/>
      <w:bookmarkStart w:id="2444" w:name="_Toc61131124"/>
      <w:bookmarkStart w:id="2445" w:name="_Toc61187966"/>
      <w:bookmarkStart w:id="2446" w:name="_Toc83029256"/>
      <w:bookmarkStart w:id="2447" w:name="_Toc83919854"/>
      <w:bookmarkStart w:id="2448" w:name="_Toc89784875"/>
      <w:bookmarkStart w:id="2449" w:name="_Toc137245562"/>
      <w:bookmarkStart w:id="2450" w:name="_Toc138888069"/>
      <w:bookmarkStart w:id="2451" w:name="_Toc145321141"/>
      <w:bookmarkStart w:id="2452" w:name="_Toc21086403"/>
      <w:bookmarkStart w:id="2453" w:name="_Toc29768840"/>
      <w:r w:rsidRPr="00E11EA5">
        <w:t>9.3.4</w:t>
      </w:r>
      <w:r>
        <w:tab/>
      </w:r>
      <w:r w:rsidRPr="00E11EA5">
        <w:t>Maximum accepted test system uncertainty</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452"/>
      <w:bookmarkEnd w:id="2453"/>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7F25B5" w:rsidRPr="00E11EA5" w14:paraId="3687C0C8" w14:textId="1033D4E4" w:rsidTr="00B11FA7">
        <w:trPr>
          <w:cantSplit/>
          <w:jc w:val="center"/>
        </w:trPr>
        <w:tc>
          <w:tcPr>
            <w:tcW w:w="4698" w:type="dxa"/>
            <w:noWrap/>
            <w:hideMark/>
          </w:tcPr>
          <w:p w14:paraId="72AB9800" w14:textId="77777777" w:rsidR="007F25B5" w:rsidRPr="00E11EA5" w:rsidRDefault="007F25B5" w:rsidP="007F25B5">
            <w:pPr>
              <w:pStyle w:val="TAH"/>
            </w:pPr>
          </w:p>
        </w:tc>
        <w:tc>
          <w:tcPr>
            <w:tcW w:w="1617" w:type="dxa"/>
            <w:hideMark/>
          </w:tcPr>
          <w:p w14:paraId="3BF32013" w14:textId="5B97A1EA" w:rsidR="007F25B5" w:rsidRPr="00E11EA5" w:rsidRDefault="007F25B5" w:rsidP="007F25B5">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04F11B1C" w:rsidR="007F25B5" w:rsidRPr="00E11EA5" w:rsidRDefault="007F25B5" w:rsidP="007F25B5">
            <w:pPr>
              <w:pStyle w:val="TAH"/>
              <w:rPr>
                <w:bCs/>
              </w:rPr>
            </w:pPr>
            <w:r w:rsidRPr="00E11EA5">
              <w:rPr>
                <w:rFonts w:hint="eastAsia"/>
                <w:bCs/>
              </w:rPr>
              <w:t>3</w:t>
            </w:r>
            <w:r w:rsidRPr="00E11EA5">
              <w:rPr>
                <w:bCs/>
              </w:rPr>
              <w:t>7</w:t>
            </w:r>
            <w:r>
              <w:rPr>
                <w:bCs/>
              </w:rPr>
              <w:t> </w:t>
            </w:r>
            <w:r w:rsidRPr="00E11EA5">
              <w:rPr>
                <w:rFonts w:hint="eastAsia"/>
                <w:bCs/>
              </w:rPr>
              <w:t xml:space="preserve"> &lt; f </w:t>
            </w:r>
            <w:r>
              <w:rPr>
                <w:rFonts w:ascii="Cambria Math" w:hAnsi="Cambria Math" w:cs="Cambria Math"/>
                <w:bCs/>
              </w:rPr>
              <w:t>≤</w:t>
            </w:r>
            <w:r w:rsidRPr="00E11EA5">
              <w:rPr>
                <w:rFonts w:hint="eastAsia"/>
                <w:bCs/>
              </w:rPr>
              <w:t xml:space="preserve"> 4</w:t>
            </w:r>
            <w:r>
              <w:rPr>
                <w:bCs/>
              </w:rPr>
              <w:t>3.5 G</w:t>
            </w:r>
            <w:r w:rsidRPr="00E11EA5">
              <w:rPr>
                <w:rFonts w:hint="eastAsia"/>
                <w:bCs/>
              </w:rPr>
              <w:t>Hz</w:t>
            </w:r>
          </w:p>
        </w:tc>
        <w:tc>
          <w:tcPr>
            <w:tcW w:w="1617" w:type="dxa"/>
          </w:tcPr>
          <w:p w14:paraId="2F7AEB5F" w14:textId="24B785B5" w:rsidR="007F25B5" w:rsidRPr="00E11EA5" w:rsidRDefault="007F25B5" w:rsidP="007F25B5">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2454" w:name="_Toc32332089"/>
      <w:bookmarkStart w:id="2455" w:name="_Toc37430005"/>
      <w:bookmarkStart w:id="2456" w:name="_Toc43739078"/>
      <w:bookmarkStart w:id="2457"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458" w:name="_Toc53165778"/>
      <w:bookmarkStart w:id="2459" w:name="_Toc53166473"/>
      <w:bookmarkStart w:id="2460" w:name="_Toc53167167"/>
      <w:bookmarkStart w:id="2461" w:name="_Toc61130399"/>
      <w:bookmarkStart w:id="2462" w:name="_Toc61131125"/>
      <w:bookmarkStart w:id="2463" w:name="_Toc61187967"/>
      <w:bookmarkStart w:id="2464" w:name="_Toc83029257"/>
      <w:bookmarkStart w:id="2465" w:name="_Toc83919855"/>
      <w:bookmarkStart w:id="2466" w:name="_Toc89784876"/>
      <w:bookmarkStart w:id="2467" w:name="_Toc137245563"/>
      <w:bookmarkStart w:id="2468" w:name="_Toc138888070"/>
      <w:bookmarkStart w:id="2469" w:name="_Toc145321142"/>
      <w:r w:rsidRPr="00E11EA5">
        <w:t>9.3.5</w:t>
      </w:r>
      <w:r>
        <w:tab/>
      </w:r>
      <w:r w:rsidRPr="00E11EA5">
        <w:t>Test Tolerance for EIRP accuracy, Extreme test conditions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2470" w:name="_Toc32332090"/>
      <w:bookmarkStart w:id="2471" w:name="_Toc37430006"/>
      <w:bookmarkStart w:id="2472" w:name="_Toc43739079"/>
      <w:bookmarkStart w:id="2473"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2474" w:name="_Toc53165779"/>
      <w:bookmarkStart w:id="2475" w:name="_Toc53166474"/>
      <w:bookmarkStart w:id="2476" w:name="_Toc53167168"/>
      <w:bookmarkStart w:id="2477" w:name="_Toc61130400"/>
      <w:bookmarkStart w:id="2478" w:name="_Toc61131126"/>
      <w:bookmarkStart w:id="2479" w:name="_Toc61187968"/>
      <w:bookmarkStart w:id="2480" w:name="_Toc83029258"/>
      <w:bookmarkStart w:id="2481" w:name="_Toc83919856"/>
      <w:bookmarkStart w:id="2482" w:name="_Toc89784877"/>
      <w:bookmarkStart w:id="2483" w:name="_Toc137245564"/>
      <w:bookmarkStart w:id="2484" w:name="_Toc138888071"/>
      <w:bookmarkStart w:id="2485" w:name="_Toc145321143"/>
      <w:r w:rsidRPr="00753FEA">
        <w:rPr>
          <w:lang w:val="sv-FI"/>
        </w:rPr>
        <w:t>9.4</w:t>
      </w:r>
      <w:r w:rsidRPr="00753FEA">
        <w:rPr>
          <w:lang w:val="sv-FI"/>
        </w:rPr>
        <w:tab/>
        <w:t>OTA E-UTRA DL RS power</w:t>
      </w:r>
      <w:bookmarkEnd w:id="2206"/>
      <w:bookmarkEnd w:id="2207"/>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53B4DD8F" w14:textId="77777777" w:rsidR="00C57672" w:rsidRPr="00E11EA5" w:rsidRDefault="00C57672" w:rsidP="00C57672">
      <w:pPr>
        <w:pStyle w:val="Heading3"/>
      </w:pPr>
      <w:bookmarkStart w:id="2486" w:name="_Toc21086255"/>
      <w:bookmarkStart w:id="2487" w:name="_Toc29768692"/>
      <w:bookmarkStart w:id="2488" w:name="_Toc32332091"/>
      <w:bookmarkStart w:id="2489" w:name="_Toc37430007"/>
      <w:bookmarkStart w:id="2490" w:name="_Toc43739080"/>
      <w:bookmarkStart w:id="2491" w:name="_Toc46346841"/>
      <w:bookmarkStart w:id="2492" w:name="_Toc53165780"/>
      <w:bookmarkStart w:id="2493" w:name="_Toc53166475"/>
      <w:bookmarkStart w:id="2494" w:name="_Toc53167169"/>
      <w:bookmarkStart w:id="2495" w:name="_Toc61130401"/>
      <w:bookmarkStart w:id="2496" w:name="_Toc61131127"/>
      <w:bookmarkStart w:id="2497" w:name="_Toc61187969"/>
      <w:bookmarkStart w:id="2498" w:name="_Toc83029259"/>
      <w:bookmarkStart w:id="2499" w:name="_Toc83919857"/>
      <w:bookmarkStart w:id="2500" w:name="_Toc89784878"/>
      <w:bookmarkStart w:id="2501" w:name="_Toc137245565"/>
      <w:bookmarkStart w:id="2502" w:name="_Toc138888072"/>
      <w:bookmarkStart w:id="2503" w:name="_Toc145321144"/>
      <w:r w:rsidRPr="00E11EA5">
        <w:t>9.4.1</w:t>
      </w:r>
      <w:r w:rsidRPr="00E11EA5">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504" w:name="_Toc21086256"/>
      <w:bookmarkStart w:id="2505" w:name="_Toc29768693"/>
      <w:bookmarkStart w:id="2506" w:name="_Toc32332092"/>
      <w:bookmarkStart w:id="2507" w:name="_Toc37430008"/>
      <w:bookmarkStart w:id="2508" w:name="_Toc43739081"/>
      <w:bookmarkStart w:id="2509" w:name="_Toc46346842"/>
      <w:bookmarkStart w:id="2510" w:name="_Toc53165781"/>
      <w:bookmarkStart w:id="2511" w:name="_Toc53166476"/>
      <w:bookmarkStart w:id="2512" w:name="_Toc53167170"/>
      <w:bookmarkStart w:id="2513" w:name="_Toc61130402"/>
      <w:bookmarkStart w:id="2514" w:name="_Toc61131128"/>
      <w:bookmarkStart w:id="2515" w:name="_Toc61187970"/>
      <w:bookmarkStart w:id="2516" w:name="_Toc83029260"/>
      <w:bookmarkStart w:id="2517" w:name="_Toc83919858"/>
      <w:bookmarkStart w:id="2518" w:name="_Toc89784879"/>
      <w:bookmarkStart w:id="2519" w:name="_Toc137245566"/>
      <w:bookmarkStart w:id="2520" w:name="_Toc138888073"/>
      <w:bookmarkStart w:id="2521" w:name="_Toc145321145"/>
      <w:r w:rsidRPr="00E11EA5">
        <w:t>9.4.2</w:t>
      </w:r>
      <w:r>
        <w:tab/>
      </w:r>
      <w:r w:rsidRPr="00E11EA5">
        <w:t>Indoor Anechoic Chamber</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76DF1E69" w14:textId="77777777" w:rsidR="00C57672" w:rsidRPr="00E11EA5" w:rsidRDefault="00C57672" w:rsidP="00C57672">
      <w:pPr>
        <w:pStyle w:val="Heading4"/>
        <w:rPr>
          <w:lang w:eastAsia="sv-SE"/>
        </w:rPr>
      </w:pPr>
      <w:bookmarkStart w:id="2522" w:name="_Toc32332093"/>
      <w:bookmarkStart w:id="2523" w:name="_Toc37430009"/>
      <w:bookmarkStart w:id="2524" w:name="_Toc43739082"/>
      <w:bookmarkStart w:id="2525" w:name="_Toc46346843"/>
      <w:bookmarkStart w:id="2526" w:name="_Toc53165782"/>
      <w:bookmarkStart w:id="2527" w:name="_Toc53166477"/>
      <w:bookmarkStart w:id="2528" w:name="_Toc53167171"/>
      <w:bookmarkStart w:id="2529" w:name="_Toc61130403"/>
      <w:bookmarkStart w:id="2530" w:name="_Toc61131129"/>
      <w:bookmarkStart w:id="2531" w:name="_Toc61187971"/>
      <w:bookmarkStart w:id="2532" w:name="_Toc83029261"/>
      <w:bookmarkStart w:id="2533" w:name="_Toc83919859"/>
      <w:bookmarkStart w:id="2534" w:name="_Toc89784880"/>
      <w:bookmarkStart w:id="2535" w:name="_Toc137245567"/>
      <w:bookmarkStart w:id="2536" w:name="_Toc138888074"/>
      <w:bookmarkStart w:id="2537" w:name="_Toc145321146"/>
      <w:r w:rsidRPr="00E11EA5">
        <w:rPr>
          <w:lang w:eastAsia="sv-SE"/>
        </w:rPr>
        <w:t>9.4.</w:t>
      </w:r>
      <w:r w:rsidRPr="00E11EA5">
        <w:t>2</w:t>
      </w:r>
      <w:r w:rsidRPr="00E11EA5">
        <w:rPr>
          <w:lang w:eastAsia="sv-SE"/>
        </w:rPr>
        <w:t>.1</w:t>
      </w:r>
      <w:r w:rsidRPr="00E11EA5">
        <w:rPr>
          <w:lang w:eastAsia="sv-SE"/>
        </w:rPr>
        <w:tab/>
        <w:t>Measurement system description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2538" w:name="_Toc32332094"/>
      <w:bookmarkStart w:id="2539" w:name="_Toc37430010"/>
      <w:bookmarkStart w:id="2540" w:name="_Toc43739083"/>
      <w:bookmarkStart w:id="2541" w:name="_Toc46346844"/>
      <w:bookmarkStart w:id="2542" w:name="_Toc53165783"/>
      <w:bookmarkStart w:id="2543" w:name="_Toc53166478"/>
      <w:bookmarkStart w:id="2544" w:name="_Toc53167172"/>
      <w:bookmarkStart w:id="2545" w:name="_Toc61130404"/>
      <w:bookmarkStart w:id="2546" w:name="_Toc61131130"/>
      <w:bookmarkStart w:id="2547" w:name="_Toc61187972"/>
      <w:bookmarkStart w:id="2548" w:name="_Toc83029262"/>
      <w:bookmarkStart w:id="2549" w:name="_Toc83919860"/>
      <w:bookmarkStart w:id="2550" w:name="_Toc89784881"/>
      <w:bookmarkStart w:id="2551" w:name="_Toc137245568"/>
      <w:bookmarkStart w:id="2552" w:name="_Toc138888075"/>
      <w:bookmarkStart w:id="2553" w:name="_Toc145321147"/>
      <w:bookmarkStart w:id="2554" w:name="_Toc21086257"/>
      <w:bookmarkStart w:id="2555"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B9A8007" w14:textId="77777777" w:rsidR="00C57672" w:rsidRPr="00E11EA5" w:rsidRDefault="00C57672" w:rsidP="00C57672">
      <w:pPr>
        <w:pStyle w:val="Heading5"/>
      </w:pPr>
      <w:bookmarkStart w:id="2556" w:name="_Toc32332095"/>
      <w:bookmarkStart w:id="2557" w:name="_Toc37430011"/>
      <w:bookmarkStart w:id="2558" w:name="_Toc43739084"/>
      <w:bookmarkStart w:id="2559" w:name="_Toc46346845"/>
      <w:bookmarkStart w:id="2560" w:name="_Toc53165784"/>
      <w:bookmarkStart w:id="2561" w:name="_Toc53166479"/>
      <w:bookmarkStart w:id="2562" w:name="_Toc53167173"/>
      <w:bookmarkStart w:id="2563" w:name="_Toc61130405"/>
      <w:bookmarkStart w:id="2564" w:name="_Toc61131131"/>
      <w:bookmarkStart w:id="2565" w:name="_Toc61187973"/>
      <w:bookmarkStart w:id="2566" w:name="_Toc83029263"/>
      <w:bookmarkStart w:id="2567" w:name="_Toc83919861"/>
      <w:bookmarkStart w:id="2568" w:name="_Toc89784882"/>
      <w:bookmarkStart w:id="2569" w:name="_Toc137245569"/>
      <w:bookmarkStart w:id="2570" w:name="_Toc138888076"/>
      <w:bookmarkStart w:id="2571" w:name="_Toc145321148"/>
      <w:r w:rsidRPr="00E11EA5">
        <w:rPr>
          <w:lang w:eastAsia="sv-SE"/>
        </w:rPr>
        <w:t>9.4.</w:t>
      </w:r>
      <w:r w:rsidRPr="00E11EA5">
        <w:t>2</w:t>
      </w:r>
      <w:r w:rsidRPr="00E11EA5">
        <w:rPr>
          <w:lang w:eastAsia="sv-SE"/>
        </w:rPr>
        <w:t>.2.1</w:t>
      </w:r>
      <w:r w:rsidRPr="00E11EA5">
        <w:rPr>
          <w:lang w:eastAsia="sv-SE"/>
        </w:rPr>
        <w:tab/>
      </w:r>
      <w:r w:rsidRPr="00E11EA5">
        <w:t>Stage 1: Calibration</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572" w:name="_Toc32332096"/>
      <w:bookmarkStart w:id="2573" w:name="_Toc37430012"/>
      <w:bookmarkStart w:id="2574" w:name="_Toc43739085"/>
      <w:bookmarkStart w:id="2575" w:name="_Toc46346846"/>
      <w:bookmarkStart w:id="2576" w:name="_Toc53165785"/>
      <w:bookmarkStart w:id="2577" w:name="_Toc53166480"/>
      <w:bookmarkStart w:id="2578" w:name="_Toc53167174"/>
      <w:bookmarkStart w:id="2579" w:name="_Toc61130406"/>
      <w:bookmarkStart w:id="2580" w:name="_Toc61131132"/>
      <w:bookmarkStart w:id="2581" w:name="_Toc61187974"/>
      <w:bookmarkStart w:id="2582" w:name="_Toc83029264"/>
      <w:bookmarkStart w:id="2583" w:name="_Toc83919862"/>
      <w:bookmarkStart w:id="2584" w:name="_Toc89784883"/>
      <w:bookmarkStart w:id="2585" w:name="_Toc137245570"/>
      <w:bookmarkStart w:id="2586" w:name="_Toc138888077"/>
      <w:bookmarkStart w:id="2587" w:name="_Toc145321149"/>
      <w:bookmarkStart w:id="2588" w:name="_Toc21086259"/>
      <w:bookmarkStart w:id="2589" w:name="_Toc29768696"/>
      <w:bookmarkEnd w:id="2554"/>
      <w:bookmarkEnd w:id="2555"/>
      <w:r w:rsidRPr="00E11EA5">
        <w:rPr>
          <w:lang w:eastAsia="sv-SE"/>
        </w:rPr>
        <w:t>9.4.</w:t>
      </w:r>
      <w:r w:rsidRPr="00E11EA5">
        <w:t>2</w:t>
      </w:r>
      <w:r w:rsidRPr="00E11EA5">
        <w:rPr>
          <w:lang w:eastAsia="sv-SE"/>
        </w:rPr>
        <w:t>.2.2</w:t>
      </w:r>
      <w:r w:rsidRPr="00E11EA5">
        <w:rPr>
          <w:lang w:eastAsia="en-CA"/>
        </w:rPr>
        <w:tab/>
      </w:r>
      <w:r w:rsidRPr="00E11EA5">
        <w:t>Stage 2: BS measurement</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588"/>
      <w:bookmarkEnd w:id="2589"/>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590" w:name="_Toc32332097"/>
      <w:bookmarkStart w:id="2591" w:name="_Toc21086261"/>
      <w:bookmarkStart w:id="2592" w:name="_Toc29768698"/>
      <w:bookmarkStart w:id="2593" w:name="_Toc37430013"/>
      <w:bookmarkStart w:id="2594" w:name="_Toc43739086"/>
      <w:bookmarkStart w:id="2595" w:name="_Toc46346847"/>
      <w:bookmarkStart w:id="2596" w:name="_Toc53165786"/>
      <w:bookmarkStart w:id="2597" w:name="_Toc53166481"/>
      <w:bookmarkStart w:id="2598" w:name="_Toc53167175"/>
      <w:bookmarkStart w:id="2599" w:name="_Toc61130407"/>
      <w:bookmarkStart w:id="2600" w:name="_Toc61131133"/>
      <w:bookmarkStart w:id="2601" w:name="_Toc61187975"/>
      <w:bookmarkStart w:id="2602" w:name="_Toc83029265"/>
      <w:bookmarkStart w:id="2603" w:name="_Toc83919863"/>
      <w:bookmarkStart w:id="2604" w:name="_Toc89784884"/>
      <w:bookmarkStart w:id="2605" w:name="_Toc137245571"/>
      <w:bookmarkStart w:id="2606" w:name="_Toc138888078"/>
      <w:bookmarkStart w:id="2607" w:name="_Toc145321150"/>
      <w:r w:rsidRPr="00E11EA5">
        <w:t>9.4.2.3</w:t>
      </w:r>
      <w:r w:rsidRPr="00E11EA5">
        <w:tab/>
        <w:t xml:space="preserve">MU </w:t>
      </w:r>
      <w:r w:rsidRPr="00E11EA5">
        <w:rPr>
          <w:lang w:eastAsia="sv-SE"/>
        </w:rPr>
        <w:t>value derivation</w:t>
      </w:r>
      <w:bookmarkEnd w:id="2590"/>
      <w:r w:rsidRPr="00E11EA5">
        <w:rPr>
          <w:lang w:eastAsia="sv-SE"/>
        </w:rPr>
        <w:t>, FR1</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608" w:name="_Toc32332098"/>
      <w:bookmarkStart w:id="2609" w:name="_Toc37430014"/>
      <w:bookmarkStart w:id="2610" w:name="_Toc43739087"/>
      <w:bookmarkStart w:id="2611" w:name="_Toc46346848"/>
      <w:bookmarkStart w:id="2612" w:name="_Toc53165787"/>
      <w:bookmarkStart w:id="2613" w:name="_Toc53166482"/>
      <w:bookmarkStart w:id="2614" w:name="_Toc53167176"/>
      <w:bookmarkStart w:id="2615" w:name="_Toc21086263"/>
      <w:bookmarkStart w:id="2616" w:name="_Toc29768700"/>
      <w:bookmarkStart w:id="2617" w:name="_Toc61130408"/>
      <w:bookmarkStart w:id="2618" w:name="_Toc61131134"/>
      <w:bookmarkStart w:id="2619" w:name="_Toc61187976"/>
      <w:bookmarkStart w:id="2620" w:name="_Toc83029266"/>
      <w:bookmarkStart w:id="2621" w:name="_Toc83919864"/>
      <w:bookmarkStart w:id="2622" w:name="_Toc89784885"/>
      <w:bookmarkStart w:id="2623" w:name="_Toc137245572"/>
      <w:bookmarkStart w:id="2624" w:name="_Toc138888079"/>
      <w:bookmarkStart w:id="2625" w:name="_Toc145321151"/>
      <w:r w:rsidRPr="00E11EA5">
        <w:t>9.4.3</w:t>
      </w:r>
      <w:r>
        <w:tab/>
      </w:r>
      <w:r w:rsidRPr="00E11EA5">
        <w:t>Compact Antenna Test Range</w:t>
      </w:r>
      <w:bookmarkStart w:id="2626" w:name="_Toc32332099"/>
      <w:bookmarkStart w:id="2627" w:name="_Toc37430015"/>
      <w:bookmarkStart w:id="2628" w:name="_Toc43739088"/>
      <w:bookmarkStart w:id="2629" w:name="_Toc46346849"/>
      <w:bookmarkStart w:id="2630" w:name="_Toc53165788"/>
      <w:bookmarkStart w:id="2631" w:name="_Toc53166483"/>
      <w:bookmarkStart w:id="2632" w:name="_Toc53167177"/>
      <w:bookmarkStart w:id="2633" w:name="_Toc21086264"/>
      <w:bookmarkStart w:id="2634" w:name="_Toc29768701"/>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1FC4263" w14:textId="77777777" w:rsidR="00C57672" w:rsidRPr="00E11EA5" w:rsidRDefault="00C57672" w:rsidP="00C57672">
      <w:pPr>
        <w:pStyle w:val="Heading4"/>
        <w:rPr>
          <w:lang w:eastAsia="sv-SE"/>
        </w:rPr>
      </w:pPr>
      <w:bookmarkStart w:id="2635" w:name="_Toc61130409"/>
      <w:bookmarkStart w:id="2636" w:name="_Toc61131135"/>
      <w:bookmarkStart w:id="2637" w:name="_Toc61187977"/>
      <w:bookmarkStart w:id="2638" w:name="_Toc83029267"/>
      <w:bookmarkStart w:id="2639" w:name="_Toc83919865"/>
      <w:bookmarkStart w:id="2640" w:name="_Toc89784886"/>
      <w:bookmarkStart w:id="2641" w:name="_Toc137245573"/>
      <w:bookmarkStart w:id="2642" w:name="_Toc138888080"/>
      <w:bookmarkStart w:id="2643" w:name="_Toc145321152"/>
      <w:r w:rsidRPr="00E11EA5">
        <w:rPr>
          <w:lang w:eastAsia="sv-SE"/>
        </w:rPr>
        <w:t>9.4.3.1</w:t>
      </w:r>
      <w:r w:rsidRPr="00E11EA5">
        <w:rPr>
          <w:lang w:eastAsia="sv-SE"/>
        </w:rPr>
        <w:tab/>
        <w:t>Measurement system description</w:t>
      </w:r>
      <w:bookmarkEnd w:id="2626"/>
      <w:bookmarkEnd w:id="2627"/>
      <w:bookmarkEnd w:id="2628"/>
      <w:bookmarkEnd w:id="2629"/>
      <w:bookmarkEnd w:id="2630"/>
      <w:bookmarkEnd w:id="2631"/>
      <w:bookmarkEnd w:id="2632"/>
      <w:bookmarkEnd w:id="2635"/>
      <w:bookmarkEnd w:id="2636"/>
      <w:bookmarkEnd w:id="2637"/>
      <w:bookmarkEnd w:id="2638"/>
      <w:bookmarkEnd w:id="2639"/>
      <w:bookmarkEnd w:id="2640"/>
      <w:bookmarkEnd w:id="2641"/>
      <w:bookmarkEnd w:id="2642"/>
      <w:bookmarkEnd w:id="2643"/>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644" w:name="_Toc32332100"/>
      <w:bookmarkStart w:id="2645" w:name="_Toc37430016"/>
      <w:bookmarkStart w:id="2646" w:name="_Toc43739089"/>
      <w:bookmarkStart w:id="2647" w:name="_Toc46346850"/>
      <w:bookmarkStart w:id="2648" w:name="_Toc53165789"/>
      <w:bookmarkStart w:id="2649" w:name="_Toc53166484"/>
      <w:bookmarkStart w:id="2650" w:name="_Toc53167178"/>
    </w:p>
    <w:p w14:paraId="15B9C6A8" w14:textId="77777777" w:rsidR="00C57672" w:rsidRPr="00E11EA5" w:rsidRDefault="00C57672" w:rsidP="00C57672">
      <w:pPr>
        <w:pStyle w:val="Heading4"/>
        <w:rPr>
          <w:lang w:eastAsia="sv-SE"/>
        </w:rPr>
      </w:pPr>
      <w:bookmarkStart w:id="2651" w:name="_Toc61130410"/>
      <w:bookmarkStart w:id="2652" w:name="_Toc61131136"/>
      <w:bookmarkStart w:id="2653" w:name="_Toc61187978"/>
      <w:bookmarkStart w:id="2654" w:name="_Toc83029268"/>
      <w:bookmarkStart w:id="2655" w:name="_Toc83919866"/>
      <w:bookmarkStart w:id="2656" w:name="_Toc89784887"/>
      <w:bookmarkStart w:id="2657" w:name="_Toc137245574"/>
      <w:bookmarkStart w:id="2658" w:name="_Toc138888081"/>
      <w:bookmarkStart w:id="2659" w:name="_Toc145321153"/>
      <w:r w:rsidRPr="00E11EA5">
        <w:rPr>
          <w:lang w:eastAsia="sv-SE"/>
        </w:rPr>
        <w:t>9.4.3.2</w:t>
      </w:r>
      <w:r>
        <w:rPr>
          <w:lang w:eastAsia="sv-SE"/>
        </w:rPr>
        <w:tab/>
      </w:r>
      <w:r w:rsidRPr="00E11EA5">
        <w:rPr>
          <w:lang w:eastAsia="sv-SE"/>
        </w:rPr>
        <w:t>Test procedure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306DE2C" w14:textId="77777777" w:rsidR="00C57672" w:rsidRPr="00E11EA5" w:rsidRDefault="00C57672" w:rsidP="00C57672">
      <w:pPr>
        <w:pStyle w:val="Heading5"/>
      </w:pPr>
      <w:bookmarkStart w:id="2660" w:name="_Toc32332101"/>
      <w:bookmarkStart w:id="2661" w:name="_Toc37430017"/>
      <w:bookmarkStart w:id="2662" w:name="_Toc43739090"/>
      <w:bookmarkStart w:id="2663" w:name="_Toc46346851"/>
      <w:bookmarkStart w:id="2664" w:name="_Toc53165790"/>
      <w:bookmarkStart w:id="2665" w:name="_Toc53166485"/>
      <w:bookmarkStart w:id="2666" w:name="_Toc53167179"/>
      <w:bookmarkStart w:id="2667" w:name="_Toc61130411"/>
      <w:bookmarkStart w:id="2668" w:name="_Toc61131137"/>
      <w:bookmarkStart w:id="2669" w:name="_Toc61187979"/>
      <w:bookmarkStart w:id="2670" w:name="_Toc83029269"/>
      <w:bookmarkStart w:id="2671" w:name="_Toc83919867"/>
      <w:bookmarkStart w:id="2672" w:name="_Toc89784888"/>
      <w:bookmarkStart w:id="2673" w:name="_Toc137245575"/>
      <w:bookmarkStart w:id="2674" w:name="_Toc138888082"/>
      <w:bookmarkStart w:id="2675" w:name="_Toc145321154"/>
      <w:r w:rsidRPr="00E11EA5">
        <w:rPr>
          <w:lang w:eastAsia="sv-SE"/>
        </w:rPr>
        <w:t>9.4.3.2.1</w:t>
      </w:r>
      <w:r w:rsidRPr="00E11EA5">
        <w:rPr>
          <w:lang w:eastAsia="sv-SE"/>
        </w:rPr>
        <w:tab/>
      </w:r>
      <w:r w:rsidRPr="00E11EA5">
        <w:t>Stage 1: Calibration</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633"/>
      <w:bookmarkEnd w:id="2634"/>
    </w:p>
    <w:p w14:paraId="711D1E17" w14:textId="77777777" w:rsidR="00C57672" w:rsidRPr="00E11EA5" w:rsidRDefault="00C57672" w:rsidP="00C57672">
      <w:pPr>
        <w:pStyle w:val="Heading5"/>
      </w:pPr>
      <w:bookmarkStart w:id="2676" w:name="_Toc32332102"/>
      <w:bookmarkStart w:id="2677" w:name="_Toc37430018"/>
      <w:bookmarkStart w:id="2678" w:name="_Toc43739091"/>
      <w:bookmarkStart w:id="2679" w:name="_Toc46346852"/>
      <w:bookmarkStart w:id="2680" w:name="_Toc53165791"/>
      <w:bookmarkStart w:id="2681" w:name="_Toc53166486"/>
      <w:bookmarkStart w:id="2682" w:name="_Toc53167180"/>
      <w:bookmarkStart w:id="2683" w:name="_Toc61130412"/>
      <w:bookmarkStart w:id="2684" w:name="_Toc61131138"/>
      <w:bookmarkStart w:id="2685" w:name="_Toc61187980"/>
      <w:bookmarkStart w:id="2686" w:name="_Toc83029270"/>
      <w:bookmarkStart w:id="2687" w:name="_Toc83919868"/>
      <w:bookmarkStart w:id="2688" w:name="_Toc89784889"/>
      <w:bookmarkStart w:id="2689" w:name="_Toc137245576"/>
      <w:bookmarkStart w:id="2690" w:name="_Toc138888083"/>
      <w:bookmarkStart w:id="2691" w:name="_Toc145321155"/>
      <w:bookmarkStart w:id="2692" w:name="_Toc21086266"/>
      <w:bookmarkStart w:id="2693" w:name="_Toc29768703"/>
      <w:r w:rsidRPr="00E11EA5">
        <w:t>9.4.3.2.2</w:t>
      </w:r>
      <w:r w:rsidRPr="00E11EA5">
        <w:tab/>
        <w:t xml:space="preserve">Stage 2: BS </w:t>
      </w:r>
      <w:r w:rsidRPr="00E11EA5">
        <w:rPr>
          <w:lang w:eastAsia="sv-SE"/>
        </w:rPr>
        <w:t>measurement</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2692"/>
      <w:bookmarkEnd w:id="2693"/>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2694" w:name="_Toc32332103"/>
      <w:bookmarkStart w:id="2695" w:name="_Toc37430019"/>
      <w:bookmarkStart w:id="2696" w:name="_Toc43739092"/>
      <w:bookmarkStart w:id="2697" w:name="_Toc46346853"/>
      <w:bookmarkStart w:id="2698" w:name="_Toc53165792"/>
      <w:bookmarkStart w:id="2699" w:name="_Toc53166487"/>
      <w:bookmarkStart w:id="2700" w:name="_Toc53167181"/>
      <w:bookmarkStart w:id="2701" w:name="_Toc21086268"/>
      <w:bookmarkStart w:id="2702" w:name="_Toc29768705"/>
      <w:bookmarkStart w:id="2703" w:name="_Toc61130413"/>
      <w:bookmarkStart w:id="2704" w:name="_Toc61131139"/>
      <w:bookmarkStart w:id="2705" w:name="_Toc61187981"/>
      <w:bookmarkStart w:id="2706" w:name="_Toc83029271"/>
      <w:bookmarkStart w:id="2707" w:name="_Toc83919869"/>
      <w:bookmarkStart w:id="2708" w:name="_Toc89784890"/>
      <w:bookmarkStart w:id="2709" w:name="_Toc137245577"/>
      <w:bookmarkStart w:id="2710" w:name="_Toc138888084"/>
      <w:bookmarkStart w:id="2711" w:name="_Toc145321156"/>
      <w:r w:rsidRPr="00E11EA5">
        <w:t>9.4.3.3</w:t>
      </w:r>
      <w:r w:rsidRPr="00E11EA5">
        <w:tab/>
        <w:t>MU value derivation, FR1</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2712" w:name="_Toc21086270"/>
      <w:bookmarkStart w:id="2713" w:name="_Toc29768707"/>
      <w:bookmarkStart w:id="2714" w:name="_Toc32332104"/>
      <w:bookmarkStart w:id="2715" w:name="_Toc37430020"/>
      <w:bookmarkStart w:id="2716" w:name="_Toc43739093"/>
      <w:bookmarkStart w:id="2717" w:name="_Toc46346854"/>
      <w:bookmarkStart w:id="2718" w:name="_Toc53165793"/>
      <w:bookmarkStart w:id="2719" w:name="_Toc53166488"/>
      <w:bookmarkStart w:id="2720" w:name="_Toc53167182"/>
      <w:bookmarkStart w:id="2721" w:name="_Toc61130414"/>
      <w:bookmarkStart w:id="2722" w:name="_Toc61131140"/>
      <w:bookmarkStart w:id="2723" w:name="_Toc61187982"/>
      <w:bookmarkStart w:id="2724" w:name="_Toc83029272"/>
      <w:bookmarkStart w:id="2725" w:name="_Toc83919870"/>
      <w:bookmarkStart w:id="2726" w:name="_Toc89784891"/>
      <w:bookmarkStart w:id="2727" w:name="_Toc137245578"/>
      <w:bookmarkStart w:id="2728" w:name="_Toc138888085"/>
      <w:bookmarkStart w:id="2729" w:name="_Toc145321157"/>
      <w:r w:rsidRPr="00E11EA5">
        <w:rPr>
          <w:lang w:eastAsia="en-CA"/>
        </w:rPr>
        <w:t>9.4.4</w:t>
      </w:r>
      <w:r>
        <w:rPr>
          <w:lang w:eastAsia="en-CA"/>
        </w:rPr>
        <w:tab/>
      </w:r>
      <w:r w:rsidRPr="00E11EA5">
        <w:rPr>
          <w:lang w:eastAsia="en-CA"/>
        </w:rPr>
        <w:t>Near Field</w:t>
      </w:r>
      <w:bookmarkEnd w:id="2712"/>
      <w:bookmarkEnd w:id="2713"/>
      <w:r w:rsidRPr="00E11EA5">
        <w:rPr>
          <w:noProof/>
          <w:lang w:eastAsia="sv-SE"/>
        </w:rPr>
        <w:t xml:space="preserve"> Test </w:t>
      </w:r>
      <w:r w:rsidRPr="00E11EA5">
        <w:rPr>
          <w:lang w:eastAsia="sv-SE"/>
        </w:rPr>
        <w:t>Range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4627D0D" w14:textId="77777777" w:rsidR="00C57672" w:rsidRPr="00E11EA5" w:rsidRDefault="00C57672" w:rsidP="00C57672">
      <w:pPr>
        <w:pStyle w:val="Heading4"/>
        <w:rPr>
          <w:lang w:eastAsia="sv-SE"/>
        </w:rPr>
      </w:pPr>
      <w:bookmarkStart w:id="2730" w:name="_Toc32332105"/>
      <w:bookmarkStart w:id="2731" w:name="_Toc37430021"/>
      <w:bookmarkStart w:id="2732" w:name="_Toc43739094"/>
      <w:bookmarkStart w:id="2733" w:name="_Toc46346855"/>
      <w:bookmarkStart w:id="2734" w:name="_Toc53165794"/>
      <w:bookmarkStart w:id="2735" w:name="_Toc53166489"/>
      <w:bookmarkStart w:id="2736" w:name="_Toc53167183"/>
      <w:bookmarkStart w:id="2737" w:name="_Toc61130415"/>
      <w:bookmarkStart w:id="2738" w:name="_Toc61131141"/>
      <w:bookmarkStart w:id="2739" w:name="_Toc61187983"/>
      <w:bookmarkStart w:id="2740" w:name="_Toc83029273"/>
      <w:bookmarkStart w:id="2741" w:name="_Toc83919871"/>
      <w:bookmarkStart w:id="2742" w:name="_Toc89784892"/>
      <w:bookmarkStart w:id="2743" w:name="_Toc137245579"/>
      <w:bookmarkStart w:id="2744" w:name="_Toc138888086"/>
      <w:bookmarkStart w:id="2745" w:name="_Toc145321158"/>
      <w:r w:rsidRPr="00E11EA5">
        <w:rPr>
          <w:lang w:eastAsia="sv-SE"/>
        </w:rPr>
        <w:t>9.4.4.1</w:t>
      </w:r>
      <w:r w:rsidRPr="00E11EA5">
        <w:rPr>
          <w:lang w:eastAsia="sv-SE"/>
        </w:rPr>
        <w:tab/>
        <w:t>Measurement system description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416422E8" w14:textId="3E4EB650" w:rsidR="00C57672" w:rsidRPr="00E11EA5" w:rsidRDefault="00C57672" w:rsidP="00C57672">
      <w:bookmarkStart w:id="2746" w:name="_Toc21086271"/>
      <w:bookmarkStart w:id="2747" w:name="_Toc29768708"/>
      <w:r w:rsidRPr="00E11EA5">
        <w:t>Measurement system description is captured in clause</w:t>
      </w:r>
      <w:r>
        <w:t> </w:t>
      </w:r>
      <w:r w:rsidR="009C163B">
        <w:t>7.5.1</w:t>
      </w:r>
      <w:r w:rsidRPr="00E11EA5">
        <w:t>.</w:t>
      </w:r>
      <w:bookmarkStart w:id="2748" w:name="_Toc32332106"/>
      <w:bookmarkStart w:id="2749" w:name="_Toc37430022"/>
      <w:bookmarkStart w:id="2750" w:name="_Toc43739095"/>
      <w:bookmarkStart w:id="2751" w:name="_Toc46346856"/>
      <w:bookmarkStart w:id="2752" w:name="_Toc53165795"/>
      <w:bookmarkStart w:id="2753" w:name="_Toc53166490"/>
      <w:bookmarkStart w:id="2754" w:name="_Toc53167184"/>
    </w:p>
    <w:p w14:paraId="399BE730" w14:textId="77777777" w:rsidR="00C57672" w:rsidRPr="00E11EA5" w:rsidRDefault="00C57672" w:rsidP="00C57672">
      <w:pPr>
        <w:pStyle w:val="Heading4"/>
        <w:rPr>
          <w:lang w:eastAsia="sv-SE"/>
        </w:rPr>
      </w:pPr>
      <w:bookmarkStart w:id="2755" w:name="_Toc61130416"/>
      <w:bookmarkStart w:id="2756" w:name="_Toc61131142"/>
      <w:bookmarkStart w:id="2757" w:name="_Toc61187984"/>
      <w:bookmarkStart w:id="2758" w:name="_Toc83029274"/>
      <w:bookmarkStart w:id="2759" w:name="_Toc83919872"/>
      <w:bookmarkStart w:id="2760" w:name="_Toc89784893"/>
      <w:bookmarkStart w:id="2761" w:name="_Toc137245580"/>
      <w:bookmarkStart w:id="2762" w:name="_Toc138888087"/>
      <w:bookmarkStart w:id="2763" w:name="_Toc145321159"/>
      <w:r w:rsidRPr="00E11EA5">
        <w:rPr>
          <w:lang w:eastAsia="sv-SE"/>
        </w:rPr>
        <w:t>9.4.4.2</w:t>
      </w:r>
      <w:r w:rsidRPr="00E11EA5">
        <w:rPr>
          <w:lang w:eastAsia="sv-SE"/>
        </w:rPr>
        <w:tab/>
        <w:t>Test procedure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2D00EC2A" w14:textId="77777777" w:rsidR="00C57672" w:rsidRPr="00501E48" w:rsidRDefault="00C57672" w:rsidP="00C57672">
      <w:pPr>
        <w:pStyle w:val="Heading5"/>
      </w:pPr>
      <w:bookmarkStart w:id="2764" w:name="_Toc32332107"/>
      <w:bookmarkStart w:id="2765" w:name="_Toc37430023"/>
      <w:bookmarkStart w:id="2766" w:name="_Toc43739096"/>
      <w:bookmarkStart w:id="2767" w:name="_Toc46346857"/>
      <w:bookmarkStart w:id="2768" w:name="_Toc53165796"/>
      <w:bookmarkStart w:id="2769" w:name="_Toc53166491"/>
      <w:bookmarkStart w:id="2770" w:name="_Toc53167185"/>
      <w:bookmarkStart w:id="2771" w:name="_Toc61130417"/>
      <w:bookmarkStart w:id="2772" w:name="_Toc61131143"/>
      <w:bookmarkStart w:id="2773" w:name="_Toc61187985"/>
      <w:bookmarkStart w:id="2774" w:name="_Toc83029275"/>
      <w:bookmarkStart w:id="2775" w:name="_Toc83919873"/>
      <w:bookmarkStart w:id="2776" w:name="_Toc89784894"/>
      <w:bookmarkStart w:id="2777" w:name="_Toc137245581"/>
      <w:bookmarkStart w:id="2778" w:name="_Toc138888088"/>
      <w:bookmarkStart w:id="2779" w:name="_Toc145321160"/>
      <w:r w:rsidRPr="00E11EA5">
        <w:rPr>
          <w:lang w:eastAsia="sv-SE"/>
        </w:rPr>
        <w:t>9.4.4.2.1</w:t>
      </w:r>
      <w:r w:rsidRPr="00E11EA5">
        <w:rPr>
          <w:lang w:eastAsia="sv-SE"/>
        </w:rPr>
        <w:tab/>
      </w:r>
      <w:r w:rsidRPr="00E11EA5">
        <w:t xml:space="preserve">Stage 1: </w:t>
      </w:r>
      <w:r w:rsidRPr="00E11EA5">
        <w:rPr>
          <w:lang w:eastAsia="sv-SE"/>
        </w:rPr>
        <w:t>Calibration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2746"/>
      <w:bookmarkEnd w:id="2747"/>
    </w:p>
    <w:p w14:paraId="5C3F7E61" w14:textId="77777777" w:rsidR="00C57672" w:rsidRPr="00E11EA5" w:rsidRDefault="00C57672" w:rsidP="00C57672">
      <w:pPr>
        <w:pStyle w:val="Heading5"/>
      </w:pPr>
      <w:bookmarkStart w:id="2780" w:name="_Toc32332108"/>
      <w:bookmarkStart w:id="2781" w:name="_Toc37430024"/>
      <w:bookmarkStart w:id="2782" w:name="_Toc43739097"/>
      <w:bookmarkStart w:id="2783" w:name="_Toc46346858"/>
      <w:bookmarkStart w:id="2784" w:name="_Toc53165797"/>
      <w:bookmarkStart w:id="2785" w:name="_Toc53166492"/>
      <w:bookmarkStart w:id="2786" w:name="_Toc53167186"/>
      <w:bookmarkStart w:id="2787" w:name="_Toc21086273"/>
      <w:bookmarkStart w:id="2788" w:name="_Toc29768710"/>
      <w:bookmarkStart w:id="2789" w:name="_Toc61130418"/>
      <w:bookmarkStart w:id="2790" w:name="_Toc61131144"/>
      <w:bookmarkStart w:id="2791" w:name="_Toc61187986"/>
      <w:bookmarkStart w:id="2792" w:name="_Toc83029276"/>
      <w:bookmarkStart w:id="2793" w:name="_Toc83919874"/>
      <w:bookmarkStart w:id="2794" w:name="_Toc89784895"/>
      <w:bookmarkStart w:id="2795" w:name="_Toc137245582"/>
      <w:bookmarkStart w:id="2796" w:name="_Toc138888089"/>
      <w:bookmarkStart w:id="2797" w:name="_Toc145321161"/>
      <w:r w:rsidRPr="00E11EA5">
        <w:rPr>
          <w:lang w:eastAsia="sv-SE"/>
        </w:rPr>
        <w:t>9.4.4.2.2</w:t>
      </w:r>
      <w:r w:rsidRPr="00E11EA5">
        <w:tab/>
        <w:t>Stage 2: BS measurement</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2798" w:name="_Toc21086276"/>
      <w:bookmarkStart w:id="2799" w:name="_Toc29768713"/>
      <w:bookmarkStart w:id="2800" w:name="_Toc32332109"/>
      <w:bookmarkStart w:id="2801" w:name="_Toc37430025"/>
      <w:bookmarkStart w:id="2802" w:name="_Toc43739098"/>
      <w:bookmarkStart w:id="2803" w:name="_Toc46346859"/>
      <w:bookmarkStart w:id="2804" w:name="_Toc53165798"/>
      <w:bookmarkStart w:id="2805" w:name="_Toc53166493"/>
      <w:bookmarkStart w:id="2806" w:name="_Toc53167187"/>
      <w:bookmarkStart w:id="2807" w:name="_Toc61130419"/>
      <w:bookmarkStart w:id="2808" w:name="_Toc61131145"/>
      <w:bookmarkStart w:id="2809" w:name="_Toc61187987"/>
      <w:bookmarkStart w:id="2810" w:name="_Toc83029277"/>
      <w:bookmarkStart w:id="2811" w:name="_Toc83919875"/>
      <w:bookmarkStart w:id="2812" w:name="_Toc89784896"/>
      <w:bookmarkStart w:id="2813" w:name="_Toc137245583"/>
      <w:bookmarkStart w:id="2814" w:name="_Toc138888090"/>
      <w:bookmarkStart w:id="2815" w:name="_Toc145321162"/>
      <w:r w:rsidRPr="00E11EA5">
        <w:t>9.4.4.3</w:t>
      </w:r>
      <w:r w:rsidRPr="00E11EA5">
        <w:tab/>
        <w:t>MU value</w:t>
      </w:r>
      <w:bookmarkEnd w:id="2798"/>
      <w:bookmarkEnd w:id="2799"/>
      <w:r w:rsidRPr="00E11EA5">
        <w:t xml:space="preserve"> derivation</w:t>
      </w:r>
      <w:bookmarkEnd w:id="2800"/>
      <w:r w:rsidRPr="00E11EA5">
        <w:t>, FR1</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2816" w:name="_Toc34696772"/>
      <w:bookmarkStart w:id="2817" w:name="_Toc43739099"/>
      <w:bookmarkStart w:id="2818" w:name="_Toc46346860"/>
      <w:bookmarkStart w:id="2819" w:name="_Toc53165799"/>
      <w:bookmarkStart w:id="2820" w:name="_Toc53166494"/>
      <w:bookmarkStart w:id="2821" w:name="_Toc53167188"/>
      <w:bookmarkStart w:id="2822" w:name="_Toc61130420"/>
      <w:bookmarkStart w:id="2823" w:name="_Toc61131146"/>
      <w:bookmarkStart w:id="2824" w:name="_Toc61187988"/>
      <w:bookmarkStart w:id="2825" w:name="_Toc83029278"/>
      <w:bookmarkStart w:id="2826" w:name="_Toc83919876"/>
      <w:bookmarkStart w:id="2827" w:name="_Toc89784897"/>
      <w:bookmarkStart w:id="2828" w:name="_Toc137245584"/>
      <w:bookmarkStart w:id="2829" w:name="_Toc138888091"/>
      <w:bookmarkStart w:id="2830" w:name="_Toc145321163"/>
      <w:r w:rsidRPr="00E11EA5">
        <w:t>9.4.5</w:t>
      </w:r>
      <w:r>
        <w:tab/>
      </w:r>
      <w:bookmarkEnd w:id="2816"/>
      <w:r w:rsidRPr="00E11EA5">
        <w:t>Plane Wave Synthesizer</w:t>
      </w:r>
      <w:bookmarkStart w:id="2831" w:name="_Toc34696773"/>
      <w:bookmarkStart w:id="2832" w:name="_Toc43739100"/>
      <w:bookmarkStart w:id="2833" w:name="_Toc46346861"/>
      <w:bookmarkStart w:id="2834" w:name="_Toc53165800"/>
      <w:bookmarkStart w:id="2835" w:name="_Toc53166495"/>
      <w:bookmarkStart w:id="2836" w:name="_Toc53167189"/>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6227CDB0" w14:textId="77777777" w:rsidR="00C57672" w:rsidRPr="00E11EA5" w:rsidRDefault="00C57672" w:rsidP="00C57672">
      <w:pPr>
        <w:pStyle w:val="Heading4"/>
        <w:rPr>
          <w:lang w:eastAsia="sv-SE"/>
        </w:rPr>
      </w:pPr>
      <w:bookmarkStart w:id="2837" w:name="_Toc61130421"/>
      <w:bookmarkStart w:id="2838" w:name="_Toc61131147"/>
      <w:bookmarkStart w:id="2839" w:name="_Toc61187989"/>
      <w:bookmarkStart w:id="2840" w:name="_Toc83029279"/>
      <w:bookmarkStart w:id="2841" w:name="_Toc83919877"/>
      <w:bookmarkStart w:id="2842" w:name="_Toc89784898"/>
      <w:bookmarkStart w:id="2843" w:name="_Toc137245585"/>
      <w:bookmarkStart w:id="2844" w:name="_Toc138888092"/>
      <w:bookmarkStart w:id="2845" w:name="_Toc145321164"/>
      <w:r w:rsidRPr="00E11EA5">
        <w:rPr>
          <w:lang w:eastAsia="sv-SE"/>
        </w:rPr>
        <w:t>9.4.5.1</w:t>
      </w:r>
      <w:r w:rsidRPr="00E11EA5">
        <w:rPr>
          <w:lang w:eastAsia="sv-SE"/>
        </w:rPr>
        <w:tab/>
        <w:t>Measurement system description</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846" w:name="_Toc34696774"/>
      <w:bookmarkStart w:id="2847" w:name="_Toc43739101"/>
      <w:bookmarkStart w:id="2848" w:name="_Toc46346862"/>
      <w:bookmarkStart w:id="2849" w:name="_Toc53165801"/>
      <w:bookmarkStart w:id="2850" w:name="_Toc53166496"/>
      <w:bookmarkStart w:id="2851" w:name="_Toc53167190"/>
    </w:p>
    <w:p w14:paraId="365E9594" w14:textId="77777777" w:rsidR="00C57672" w:rsidRPr="00E11EA5" w:rsidRDefault="00C57672" w:rsidP="00C57672">
      <w:pPr>
        <w:pStyle w:val="Heading4"/>
        <w:rPr>
          <w:lang w:eastAsia="sv-SE"/>
        </w:rPr>
      </w:pPr>
      <w:bookmarkStart w:id="2852" w:name="_Toc61130422"/>
      <w:bookmarkStart w:id="2853" w:name="_Toc61131148"/>
      <w:bookmarkStart w:id="2854" w:name="_Toc61187990"/>
      <w:bookmarkStart w:id="2855" w:name="_Toc83029280"/>
      <w:bookmarkStart w:id="2856" w:name="_Toc83919878"/>
      <w:bookmarkStart w:id="2857" w:name="_Toc89784899"/>
      <w:bookmarkStart w:id="2858" w:name="_Toc137245586"/>
      <w:bookmarkStart w:id="2859" w:name="_Toc138888093"/>
      <w:bookmarkStart w:id="2860" w:name="_Toc145321165"/>
      <w:r w:rsidRPr="00E11EA5">
        <w:rPr>
          <w:lang w:eastAsia="sv-SE"/>
        </w:rPr>
        <w:t>9.4.5.2</w:t>
      </w:r>
      <w:r>
        <w:rPr>
          <w:lang w:eastAsia="sv-SE"/>
        </w:rPr>
        <w:tab/>
      </w:r>
      <w:r w:rsidRPr="00E11EA5">
        <w:rPr>
          <w:lang w:eastAsia="sv-SE"/>
        </w:rPr>
        <w:t>Test procedure</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59D2E72" w14:textId="77777777" w:rsidR="00C57672" w:rsidRPr="00E11EA5" w:rsidRDefault="00C57672" w:rsidP="00C57672">
      <w:pPr>
        <w:pStyle w:val="Heading5"/>
      </w:pPr>
      <w:bookmarkStart w:id="2861" w:name="_Toc34696775"/>
      <w:bookmarkStart w:id="2862" w:name="_Toc43739102"/>
      <w:bookmarkStart w:id="2863" w:name="_Toc46346863"/>
      <w:bookmarkStart w:id="2864" w:name="_Toc53165802"/>
      <w:bookmarkStart w:id="2865" w:name="_Toc53166497"/>
      <w:bookmarkStart w:id="2866" w:name="_Toc53167191"/>
      <w:bookmarkStart w:id="2867" w:name="_Toc61130423"/>
      <w:bookmarkStart w:id="2868" w:name="_Toc61131149"/>
      <w:bookmarkStart w:id="2869" w:name="_Toc61187991"/>
      <w:bookmarkStart w:id="2870" w:name="_Toc83029281"/>
      <w:bookmarkStart w:id="2871" w:name="_Toc83919879"/>
      <w:bookmarkStart w:id="2872" w:name="_Toc89784900"/>
      <w:bookmarkStart w:id="2873" w:name="_Toc137245587"/>
      <w:bookmarkStart w:id="2874" w:name="_Toc138888094"/>
      <w:bookmarkStart w:id="2875" w:name="_Toc145321166"/>
      <w:r w:rsidRPr="00E11EA5">
        <w:rPr>
          <w:lang w:eastAsia="sv-SE"/>
        </w:rPr>
        <w:t>9.4.5.2.1</w:t>
      </w:r>
      <w:r w:rsidRPr="00E11EA5">
        <w:rPr>
          <w:lang w:eastAsia="sv-SE"/>
        </w:rPr>
        <w:tab/>
      </w:r>
      <w:r w:rsidRPr="00E11EA5">
        <w:t>Stage 1: Calibration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2876" w:name="_Toc34696776"/>
      <w:bookmarkStart w:id="2877" w:name="_Toc43739103"/>
      <w:bookmarkStart w:id="2878" w:name="_Toc46346864"/>
      <w:bookmarkStart w:id="2879" w:name="_Toc53165803"/>
      <w:bookmarkStart w:id="2880" w:name="_Toc53166498"/>
      <w:bookmarkStart w:id="2881" w:name="_Toc53167192"/>
      <w:bookmarkStart w:id="2882" w:name="_Toc61130424"/>
      <w:bookmarkStart w:id="2883" w:name="_Toc61131150"/>
      <w:bookmarkStart w:id="2884" w:name="_Toc61187992"/>
      <w:bookmarkStart w:id="2885" w:name="_Toc83029282"/>
      <w:bookmarkStart w:id="2886" w:name="_Toc83919880"/>
      <w:bookmarkStart w:id="2887" w:name="_Toc89784901"/>
      <w:bookmarkStart w:id="2888" w:name="_Toc137245588"/>
      <w:bookmarkStart w:id="2889" w:name="_Toc138888095"/>
      <w:bookmarkStart w:id="2890" w:name="_Toc145321167"/>
      <w:r w:rsidRPr="00E11EA5">
        <w:t>9.4.5.2.2</w:t>
      </w:r>
      <w:r w:rsidRPr="00E11EA5">
        <w:tab/>
        <w:t xml:space="preserve">Stage 2: BS </w:t>
      </w:r>
      <w:r w:rsidRPr="00E11EA5">
        <w:rPr>
          <w:lang w:eastAsia="sv-SE"/>
        </w:rPr>
        <w:t>measurement</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2891" w:name="_Toc34696777"/>
      <w:bookmarkStart w:id="2892" w:name="_Toc43739104"/>
      <w:bookmarkStart w:id="2893" w:name="_Toc46346865"/>
      <w:bookmarkStart w:id="2894" w:name="_Toc53165804"/>
      <w:bookmarkStart w:id="2895" w:name="_Toc53166499"/>
      <w:bookmarkStart w:id="2896" w:name="_Toc53167193"/>
      <w:bookmarkStart w:id="2897" w:name="_Toc61130425"/>
      <w:bookmarkStart w:id="2898" w:name="_Toc61131151"/>
      <w:bookmarkStart w:id="2899" w:name="_Toc61187993"/>
      <w:bookmarkStart w:id="2900" w:name="_Toc83029283"/>
      <w:bookmarkStart w:id="2901" w:name="_Toc83919881"/>
      <w:bookmarkStart w:id="2902" w:name="_Toc89784902"/>
      <w:bookmarkStart w:id="2903" w:name="_Toc137245589"/>
      <w:bookmarkStart w:id="2904" w:name="_Toc138888096"/>
      <w:bookmarkStart w:id="2905" w:name="_Toc145321168"/>
      <w:r w:rsidRPr="00E11EA5">
        <w:t>9.4.5.3</w:t>
      </w:r>
      <w:r w:rsidRPr="00E11EA5">
        <w:tab/>
        <w:t>MU value derivation, FR1</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2906" w:name="_Toc32332110"/>
      <w:bookmarkStart w:id="2907" w:name="_Toc37430026"/>
      <w:bookmarkStart w:id="2908" w:name="_Toc43739105"/>
      <w:bookmarkStart w:id="2909" w:name="_Toc46346866"/>
      <w:bookmarkStart w:id="2910" w:name="_Toc53165805"/>
      <w:bookmarkStart w:id="2911" w:name="_Toc53166500"/>
      <w:bookmarkStart w:id="2912" w:name="_Toc53167194"/>
      <w:bookmarkStart w:id="2913" w:name="_Toc21086277"/>
      <w:bookmarkStart w:id="2914" w:name="_Toc29768714"/>
      <w:bookmarkStart w:id="2915" w:name="_Toc61130426"/>
      <w:bookmarkStart w:id="2916" w:name="_Toc61131152"/>
      <w:bookmarkStart w:id="2917" w:name="_Toc61187994"/>
      <w:bookmarkStart w:id="2918" w:name="_Toc83029284"/>
      <w:bookmarkStart w:id="2919" w:name="_Toc83919882"/>
      <w:bookmarkStart w:id="2920" w:name="_Toc89784903"/>
      <w:bookmarkStart w:id="2921" w:name="_Toc137245590"/>
      <w:bookmarkStart w:id="2922" w:name="_Toc138888097"/>
      <w:bookmarkStart w:id="2923" w:name="_Toc145321169"/>
      <w:r w:rsidRPr="00E11EA5">
        <w:t>9.4.6</w:t>
      </w:r>
      <w:r>
        <w:tab/>
      </w:r>
      <w:r w:rsidRPr="00E11EA5">
        <w:t>Maximum accepted test system uncertainty</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2924" w:name="_Toc37430027"/>
      <w:bookmarkStart w:id="2925" w:name="_Toc43739106"/>
      <w:bookmarkStart w:id="2926" w:name="_Toc46346867"/>
      <w:bookmarkStart w:id="2927" w:name="_Toc53165806"/>
      <w:bookmarkStart w:id="2928" w:name="_Toc53166501"/>
      <w:bookmarkStart w:id="2929" w:name="_Toc53167195"/>
      <w:bookmarkStart w:id="2930" w:name="_Toc61130427"/>
      <w:bookmarkStart w:id="2931" w:name="_Toc61131153"/>
      <w:bookmarkStart w:id="2932" w:name="_Toc61187995"/>
      <w:bookmarkStart w:id="2933" w:name="_Toc83029285"/>
      <w:bookmarkStart w:id="2934" w:name="_Toc83919883"/>
      <w:bookmarkStart w:id="2935" w:name="_Toc89784904"/>
      <w:bookmarkStart w:id="2936" w:name="_Toc137245591"/>
      <w:bookmarkStart w:id="2937" w:name="_Toc138888098"/>
      <w:bookmarkStart w:id="2938" w:name="_Toc145321170"/>
      <w:r w:rsidRPr="00E11EA5">
        <w:t>9.4.7</w:t>
      </w:r>
      <w:r>
        <w:tab/>
      </w:r>
      <w:r w:rsidRPr="00E11EA5">
        <w:t>Test Tolerance for OTA E-UTRA DL RS power</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2939" w:name="_Toc21086278"/>
      <w:bookmarkStart w:id="2940" w:name="_Toc29768715"/>
      <w:bookmarkStart w:id="2941" w:name="_Toc32332111"/>
      <w:bookmarkStart w:id="2942" w:name="_Toc37430028"/>
      <w:bookmarkStart w:id="2943" w:name="_Toc43739107"/>
      <w:bookmarkStart w:id="2944" w:name="_Toc46346868"/>
      <w:bookmarkStart w:id="2945" w:name="_Toc53165807"/>
      <w:bookmarkStart w:id="2946" w:name="_Toc53166502"/>
      <w:bookmarkStart w:id="2947" w:name="_Toc53167196"/>
      <w:bookmarkStart w:id="2948" w:name="_Toc61130428"/>
      <w:bookmarkStart w:id="2949" w:name="_Toc61131154"/>
      <w:bookmarkStart w:id="2950" w:name="_Toc61187996"/>
      <w:bookmarkStart w:id="2951" w:name="_Toc83029286"/>
      <w:bookmarkStart w:id="2952" w:name="_Toc83919884"/>
      <w:bookmarkStart w:id="2953" w:name="_Toc89784905"/>
      <w:bookmarkStart w:id="2954" w:name="_Toc137245592"/>
      <w:bookmarkStart w:id="2955" w:name="_Toc138888099"/>
      <w:bookmarkStart w:id="2956" w:name="_Toc145321171"/>
      <w:r w:rsidRPr="00501E48">
        <w:t>9.5</w:t>
      </w:r>
      <w:r w:rsidRPr="00501E48">
        <w:tab/>
        <w:t>OTA output power dynamics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B6101BF" w14:textId="77777777" w:rsidR="00C57672" w:rsidRPr="00E11EA5" w:rsidRDefault="00C57672" w:rsidP="00C57672">
      <w:pPr>
        <w:pStyle w:val="Heading3"/>
      </w:pPr>
      <w:bookmarkStart w:id="2957" w:name="_Toc21086279"/>
      <w:bookmarkStart w:id="2958" w:name="_Toc29768716"/>
      <w:bookmarkStart w:id="2959" w:name="_Toc32332112"/>
      <w:bookmarkStart w:id="2960" w:name="_Toc37430029"/>
      <w:bookmarkStart w:id="2961" w:name="_Toc43739108"/>
      <w:bookmarkStart w:id="2962" w:name="_Toc46346869"/>
      <w:bookmarkStart w:id="2963" w:name="_Toc53165808"/>
      <w:bookmarkStart w:id="2964" w:name="_Toc53166503"/>
      <w:bookmarkStart w:id="2965" w:name="_Toc53167197"/>
      <w:bookmarkStart w:id="2966" w:name="_Toc61130429"/>
      <w:bookmarkStart w:id="2967" w:name="_Toc61131155"/>
      <w:bookmarkStart w:id="2968" w:name="_Toc61187997"/>
      <w:bookmarkStart w:id="2969" w:name="_Toc83029287"/>
      <w:bookmarkStart w:id="2970" w:name="_Toc83919885"/>
      <w:bookmarkStart w:id="2971" w:name="_Toc89784906"/>
      <w:bookmarkStart w:id="2972" w:name="_Toc137245593"/>
      <w:bookmarkStart w:id="2973" w:name="_Toc138888100"/>
      <w:bookmarkStart w:id="2974" w:name="_Toc145321172"/>
      <w:r w:rsidRPr="00E11EA5">
        <w:t>9.5.1</w:t>
      </w:r>
      <w:r>
        <w:tab/>
      </w:r>
      <w:r w:rsidRPr="00E11EA5">
        <w:t>General</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2975" w:name="_Toc32332113"/>
      <w:bookmarkStart w:id="2976" w:name="_Toc37430030"/>
      <w:bookmarkStart w:id="2977" w:name="_Toc43739109"/>
      <w:bookmarkStart w:id="2978" w:name="_Toc46346870"/>
      <w:bookmarkStart w:id="2979" w:name="_Toc53165809"/>
      <w:bookmarkStart w:id="2980" w:name="_Toc53166504"/>
      <w:bookmarkStart w:id="2981" w:name="_Toc53167198"/>
      <w:bookmarkStart w:id="2982" w:name="_Toc21086280"/>
      <w:bookmarkStart w:id="2983" w:name="_Toc29768717"/>
      <w:bookmarkStart w:id="2984" w:name="_Toc61130430"/>
      <w:bookmarkStart w:id="2985" w:name="_Toc61131156"/>
      <w:bookmarkStart w:id="2986" w:name="_Toc61187998"/>
      <w:bookmarkStart w:id="2987" w:name="_Toc83029288"/>
      <w:bookmarkStart w:id="2988" w:name="_Toc83919886"/>
      <w:bookmarkStart w:id="2989" w:name="_Toc89784907"/>
      <w:bookmarkStart w:id="2990" w:name="_Toc137245594"/>
      <w:bookmarkStart w:id="2991" w:name="_Toc138888101"/>
      <w:bookmarkStart w:id="2992" w:name="_Toc145321173"/>
      <w:r w:rsidRPr="00E11EA5">
        <w:t>9.5.2</w:t>
      </w:r>
      <w:r>
        <w:tab/>
      </w:r>
      <w:r w:rsidRPr="00E11EA5">
        <w:rPr>
          <w:lang w:eastAsia="sv-SE"/>
        </w:rPr>
        <w:t>Indoor Anechoic Chamber</w:t>
      </w:r>
      <w:bookmarkStart w:id="2993" w:name="_Toc32332114"/>
      <w:bookmarkStart w:id="2994" w:name="_Toc37430031"/>
      <w:bookmarkStart w:id="2995" w:name="_Toc43739110"/>
      <w:bookmarkStart w:id="2996" w:name="_Toc46346871"/>
      <w:bookmarkStart w:id="2997" w:name="_Toc53165810"/>
      <w:bookmarkStart w:id="2998" w:name="_Toc53166505"/>
      <w:bookmarkStart w:id="2999" w:name="_Toc53167199"/>
      <w:bookmarkStart w:id="3000" w:name="_Toc21086281"/>
      <w:bookmarkStart w:id="3001" w:name="_Toc29768718"/>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31748F16" w14:textId="77777777" w:rsidR="00C57672" w:rsidRPr="00E11EA5" w:rsidRDefault="00C57672" w:rsidP="00C57672">
      <w:pPr>
        <w:pStyle w:val="Heading4"/>
        <w:rPr>
          <w:lang w:eastAsia="sv-SE"/>
        </w:rPr>
      </w:pPr>
      <w:bookmarkStart w:id="3002" w:name="_Toc61130431"/>
      <w:bookmarkStart w:id="3003" w:name="_Toc61131157"/>
      <w:bookmarkStart w:id="3004" w:name="_Toc61187999"/>
      <w:bookmarkStart w:id="3005" w:name="_Toc83029289"/>
      <w:bookmarkStart w:id="3006" w:name="_Toc83919887"/>
      <w:bookmarkStart w:id="3007" w:name="_Toc89784908"/>
      <w:bookmarkStart w:id="3008" w:name="_Toc137245595"/>
      <w:bookmarkStart w:id="3009" w:name="_Toc138888102"/>
      <w:bookmarkStart w:id="3010" w:name="_Toc145321174"/>
      <w:r w:rsidRPr="00E11EA5">
        <w:rPr>
          <w:lang w:eastAsia="sv-SE"/>
        </w:rPr>
        <w:t>9.5.</w:t>
      </w:r>
      <w:r w:rsidRPr="00E11EA5">
        <w:t>2</w:t>
      </w:r>
      <w:r w:rsidRPr="00E11EA5">
        <w:rPr>
          <w:lang w:eastAsia="sv-SE"/>
        </w:rPr>
        <w:t>.1</w:t>
      </w:r>
      <w:r w:rsidRPr="00E11EA5">
        <w:rPr>
          <w:lang w:eastAsia="sv-SE"/>
        </w:rPr>
        <w:tab/>
        <w:t>Measurement system description</w:t>
      </w:r>
      <w:bookmarkEnd w:id="2993"/>
      <w:bookmarkEnd w:id="2994"/>
      <w:bookmarkEnd w:id="2995"/>
      <w:bookmarkEnd w:id="2996"/>
      <w:bookmarkEnd w:id="2997"/>
      <w:bookmarkEnd w:id="2998"/>
      <w:bookmarkEnd w:id="2999"/>
      <w:bookmarkEnd w:id="3002"/>
      <w:bookmarkEnd w:id="3003"/>
      <w:bookmarkEnd w:id="3004"/>
      <w:bookmarkEnd w:id="3005"/>
      <w:bookmarkEnd w:id="3006"/>
      <w:bookmarkEnd w:id="3007"/>
      <w:bookmarkEnd w:id="3008"/>
      <w:bookmarkEnd w:id="3009"/>
      <w:bookmarkEnd w:id="3010"/>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011" w:name="_Toc32332115"/>
      <w:bookmarkStart w:id="3012" w:name="_Toc37430032"/>
      <w:bookmarkStart w:id="3013" w:name="_Toc43739111"/>
      <w:bookmarkStart w:id="3014" w:name="_Toc46346872"/>
      <w:bookmarkStart w:id="3015" w:name="_Toc53165811"/>
      <w:bookmarkStart w:id="3016" w:name="_Toc53166506"/>
      <w:bookmarkStart w:id="3017" w:name="_Toc53167200"/>
    </w:p>
    <w:p w14:paraId="69462D8C" w14:textId="77777777" w:rsidR="00C57672" w:rsidRPr="00E11EA5" w:rsidRDefault="00C57672" w:rsidP="00C57672">
      <w:pPr>
        <w:pStyle w:val="Heading4"/>
        <w:rPr>
          <w:lang w:eastAsia="sv-SE"/>
        </w:rPr>
      </w:pPr>
      <w:bookmarkStart w:id="3018" w:name="_Toc61130432"/>
      <w:bookmarkStart w:id="3019" w:name="_Toc61131158"/>
      <w:bookmarkStart w:id="3020" w:name="_Toc61188000"/>
      <w:bookmarkStart w:id="3021" w:name="_Toc83029290"/>
      <w:bookmarkStart w:id="3022" w:name="_Toc83919888"/>
      <w:bookmarkStart w:id="3023" w:name="_Toc89784909"/>
      <w:bookmarkStart w:id="3024" w:name="_Toc137245596"/>
      <w:bookmarkStart w:id="3025" w:name="_Toc138888103"/>
      <w:bookmarkStart w:id="3026" w:name="_Toc145321175"/>
      <w:r w:rsidRPr="00E11EA5">
        <w:rPr>
          <w:lang w:eastAsia="sv-SE"/>
        </w:rPr>
        <w:t>9.5.</w:t>
      </w:r>
      <w:r w:rsidRPr="00E11EA5">
        <w:t>2</w:t>
      </w:r>
      <w:r w:rsidRPr="00E11EA5">
        <w:rPr>
          <w:lang w:eastAsia="sv-SE"/>
        </w:rPr>
        <w:t>.2</w:t>
      </w:r>
      <w:r>
        <w:rPr>
          <w:lang w:eastAsia="sv-SE"/>
        </w:rPr>
        <w:tab/>
      </w:r>
      <w:r w:rsidRPr="00E11EA5">
        <w:rPr>
          <w:lang w:eastAsia="sv-SE"/>
        </w:rPr>
        <w:t>Test procedure</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44E4AC5" w14:textId="77777777" w:rsidR="00C57672" w:rsidRPr="00E11EA5" w:rsidRDefault="00C57672" w:rsidP="00C57672">
      <w:pPr>
        <w:pStyle w:val="Heading5"/>
      </w:pPr>
      <w:bookmarkStart w:id="3027" w:name="_Toc32332116"/>
      <w:bookmarkStart w:id="3028" w:name="_Toc37430033"/>
      <w:bookmarkStart w:id="3029" w:name="_Toc43739112"/>
      <w:bookmarkStart w:id="3030" w:name="_Toc46346873"/>
      <w:bookmarkStart w:id="3031" w:name="_Toc53165812"/>
      <w:bookmarkStart w:id="3032" w:name="_Toc53166507"/>
      <w:bookmarkStart w:id="3033" w:name="_Toc53167201"/>
      <w:bookmarkStart w:id="3034" w:name="_Toc61130433"/>
      <w:bookmarkStart w:id="3035" w:name="_Toc61131159"/>
      <w:bookmarkStart w:id="3036" w:name="_Toc61188001"/>
      <w:bookmarkStart w:id="3037" w:name="_Toc83029291"/>
      <w:bookmarkStart w:id="3038" w:name="_Toc83919889"/>
      <w:bookmarkStart w:id="3039" w:name="_Toc89784910"/>
      <w:bookmarkStart w:id="3040" w:name="_Toc137245597"/>
      <w:bookmarkStart w:id="3041" w:name="_Toc138888104"/>
      <w:bookmarkStart w:id="3042" w:name="_Toc145321176"/>
      <w:r w:rsidRPr="00E11EA5">
        <w:rPr>
          <w:lang w:eastAsia="sv-SE"/>
        </w:rPr>
        <w:t>9.5.</w:t>
      </w:r>
      <w:r w:rsidRPr="00E11EA5">
        <w:t>2</w:t>
      </w:r>
      <w:r w:rsidRPr="00E11EA5">
        <w:rPr>
          <w:lang w:eastAsia="sv-SE"/>
        </w:rPr>
        <w:t>.2.1</w:t>
      </w:r>
      <w:r w:rsidRPr="00E11EA5">
        <w:rPr>
          <w:lang w:eastAsia="sv-SE"/>
        </w:rPr>
        <w:tab/>
      </w:r>
      <w:r w:rsidRPr="00E11EA5">
        <w:t>Stage 1: Calibration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043" w:name="_Toc32332117"/>
      <w:bookmarkStart w:id="3044" w:name="_Toc37430034"/>
      <w:bookmarkStart w:id="3045" w:name="_Toc43739113"/>
      <w:bookmarkStart w:id="3046" w:name="_Toc46346874"/>
      <w:bookmarkStart w:id="3047" w:name="_Toc53165813"/>
      <w:bookmarkStart w:id="3048" w:name="_Toc53166508"/>
      <w:bookmarkStart w:id="3049" w:name="_Toc53167202"/>
      <w:bookmarkStart w:id="3050" w:name="_Toc61130434"/>
      <w:bookmarkStart w:id="3051" w:name="_Toc61131160"/>
      <w:bookmarkStart w:id="3052" w:name="_Toc61188002"/>
      <w:bookmarkStart w:id="3053" w:name="_Toc83029292"/>
      <w:bookmarkStart w:id="3054" w:name="_Toc83919890"/>
      <w:bookmarkStart w:id="3055" w:name="_Toc89784911"/>
      <w:bookmarkStart w:id="3056" w:name="_Toc137245598"/>
      <w:bookmarkStart w:id="3057" w:name="_Toc138888105"/>
      <w:bookmarkStart w:id="3058" w:name="_Toc145321177"/>
      <w:r w:rsidRPr="00E11EA5">
        <w:rPr>
          <w:lang w:eastAsia="sv-SE"/>
        </w:rPr>
        <w:t>9.5.</w:t>
      </w:r>
      <w:r w:rsidRPr="00E11EA5">
        <w:t>2</w:t>
      </w:r>
      <w:r w:rsidRPr="00E11EA5">
        <w:rPr>
          <w:lang w:eastAsia="sv-SE"/>
        </w:rPr>
        <w:t>.2.2</w:t>
      </w:r>
      <w:r w:rsidRPr="00E11EA5">
        <w:rPr>
          <w:lang w:eastAsia="sv-SE"/>
        </w:rPr>
        <w:tab/>
      </w:r>
      <w:r w:rsidRPr="00E11EA5">
        <w:t>Stage 2: BS measurement</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bookmarkEnd w:id="3000"/>
    <w:bookmarkEnd w:id="3001"/>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059" w:name="_Toc32332118"/>
      <w:bookmarkStart w:id="3060" w:name="_Toc21086285"/>
      <w:bookmarkStart w:id="3061" w:name="_Toc29768722"/>
      <w:bookmarkStart w:id="3062" w:name="_Toc37430035"/>
      <w:bookmarkStart w:id="3063" w:name="_Toc43739114"/>
      <w:bookmarkStart w:id="3064" w:name="_Toc46346875"/>
      <w:bookmarkStart w:id="3065" w:name="_Toc53165814"/>
      <w:bookmarkStart w:id="3066" w:name="_Toc53166509"/>
      <w:bookmarkStart w:id="3067" w:name="_Toc53167203"/>
      <w:bookmarkStart w:id="3068" w:name="_Toc61130435"/>
      <w:bookmarkStart w:id="3069" w:name="_Toc61131161"/>
      <w:bookmarkStart w:id="3070" w:name="_Toc61188003"/>
      <w:bookmarkStart w:id="3071" w:name="_Toc83029293"/>
      <w:bookmarkStart w:id="3072" w:name="_Toc83919891"/>
      <w:bookmarkStart w:id="3073" w:name="_Toc89784912"/>
      <w:bookmarkStart w:id="3074" w:name="_Toc137245599"/>
      <w:bookmarkStart w:id="3075" w:name="_Toc138888106"/>
      <w:bookmarkStart w:id="3076" w:name="_Toc145321178"/>
      <w:r w:rsidRPr="00E11EA5">
        <w:t>9.5.2.3</w:t>
      </w:r>
      <w:r w:rsidRPr="00E11EA5">
        <w:tab/>
        <w:t xml:space="preserve">MU </w:t>
      </w:r>
      <w:r w:rsidRPr="00E11EA5">
        <w:rPr>
          <w:lang w:eastAsia="sv-SE"/>
        </w:rPr>
        <w:t>value derivation</w:t>
      </w:r>
      <w:bookmarkEnd w:id="3059"/>
      <w:r w:rsidRPr="00E11EA5">
        <w:rPr>
          <w:lang w:eastAsia="sv-SE"/>
        </w:rPr>
        <w:t>, FR1</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3077" w:name="_Toc32332119"/>
      <w:bookmarkStart w:id="3078" w:name="_Toc37430036"/>
      <w:bookmarkStart w:id="3079" w:name="_Toc43739115"/>
      <w:bookmarkStart w:id="3080" w:name="_Toc46346876"/>
      <w:bookmarkStart w:id="3081" w:name="_Toc53165815"/>
      <w:bookmarkStart w:id="3082" w:name="_Toc53166510"/>
      <w:bookmarkStart w:id="3083" w:name="_Toc53167204"/>
      <w:bookmarkStart w:id="3084" w:name="_Toc61130436"/>
      <w:bookmarkStart w:id="3085" w:name="_Toc61131162"/>
      <w:bookmarkStart w:id="3086" w:name="_Toc61188004"/>
      <w:bookmarkStart w:id="3087" w:name="_Toc83029294"/>
      <w:bookmarkStart w:id="3088" w:name="_Toc83919892"/>
      <w:bookmarkStart w:id="3089" w:name="_Toc89784913"/>
      <w:bookmarkStart w:id="3090" w:name="_Toc137245600"/>
      <w:bookmarkStart w:id="3091" w:name="_Toc138888107"/>
      <w:bookmarkStart w:id="3092" w:name="_Toc145321179"/>
      <w:bookmarkStart w:id="3093" w:name="_Toc21086287"/>
      <w:bookmarkStart w:id="3094" w:name="_Toc29768724"/>
      <w:r w:rsidRPr="00E11EA5">
        <w:t>9.5.3</w:t>
      </w:r>
      <w:r>
        <w:tab/>
      </w:r>
      <w:r w:rsidRPr="00E11EA5">
        <w:t>Compact Antenna Test Range</w:t>
      </w:r>
      <w:bookmarkStart w:id="3095" w:name="_Toc32332120"/>
      <w:bookmarkStart w:id="3096" w:name="_Toc37430037"/>
      <w:bookmarkStart w:id="3097" w:name="_Toc43739116"/>
      <w:bookmarkStart w:id="3098" w:name="_Toc46346877"/>
      <w:bookmarkStart w:id="3099" w:name="_Toc53165816"/>
      <w:bookmarkStart w:id="3100" w:name="_Toc53166511"/>
      <w:bookmarkStart w:id="3101" w:name="_Toc53167205"/>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5FEAC14C" w14:textId="77777777" w:rsidR="00C57672" w:rsidRPr="00E11EA5" w:rsidRDefault="00C57672" w:rsidP="00C57672">
      <w:pPr>
        <w:pStyle w:val="Heading4"/>
        <w:rPr>
          <w:lang w:eastAsia="sv-SE"/>
        </w:rPr>
      </w:pPr>
      <w:bookmarkStart w:id="3102" w:name="_Toc61130437"/>
      <w:bookmarkStart w:id="3103" w:name="_Toc61131163"/>
      <w:bookmarkStart w:id="3104" w:name="_Toc61188005"/>
      <w:bookmarkStart w:id="3105" w:name="_Toc83029295"/>
      <w:bookmarkStart w:id="3106" w:name="_Toc83919893"/>
      <w:bookmarkStart w:id="3107" w:name="_Toc89784914"/>
      <w:bookmarkStart w:id="3108" w:name="_Toc137245601"/>
      <w:bookmarkStart w:id="3109" w:name="_Toc138888108"/>
      <w:bookmarkStart w:id="3110" w:name="_Toc145321180"/>
      <w:r w:rsidRPr="00E11EA5">
        <w:rPr>
          <w:lang w:eastAsia="sv-SE"/>
        </w:rPr>
        <w:t>9.5.3.1</w:t>
      </w:r>
      <w:r w:rsidRPr="00E11EA5">
        <w:rPr>
          <w:lang w:eastAsia="sv-SE"/>
        </w:rPr>
        <w:tab/>
        <w:t>Measurement system description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3111" w:name="_Toc32332121"/>
      <w:bookmarkStart w:id="3112" w:name="_Toc37430038"/>
      <w:bookmarkStart w:id="3113" w:name="_Toc43739117"/>
      <w:bookmarkStart w:id="3114" w:name="_Toc46346878"/>
      <w:bookmarkStart w:id="3115" w:name="_Toc53165817"/>
      <w:bookmarkStart w:id="3116" w:name="_Toc53166512"/>
      <w:bookmarkStart w:id="3117" w:name="_Toc53167206"/>
    </w:p>
    <w:p w14:paraId="2F382C5E" w14:textId="77777777" w:rsidR="00C57672" w:rsidRPr="00E11EA5" w:rsidRDefault="00C57672" w:rsidP="00C57672">
      <w:pPr>
        <w:pStyle w:val="Heading4"/>
        <w:rPr>
          <w:lang w:eastAsia="sv-SE"/>
        </w:rPr>
      </w:pPr>
      <w:bookmarkStart w:id="3118" w:name="_Toc61130438"/>
      <w:bookmarkStart w:id="3119" w:name="_Toc61131164"/>
      <w:bookmarkStart w:id="3120" w:name="_Toc61188006"/>
      <w:bookmarkStart w:id="3121" w:name="_Toc83029296"/>
      <w:bookmarkStart w:id="3122" w:name="_Toc83919894"/>
      <w:bookmarkStart w:id="3123" w:name="_Toc89784915"/>
      <w:bookmarkStart w:id="3124" w:name="_Toc137245602"/>
      <w:bookmarkStart w:id="3125" w:name="_Toc138888109"/>
      <w:bookmarkStart w:id="3126" w:name="_Toc145321181"/>
      <w:r w:rsidRPr="00E11EA5">
        <w:rPr>
          <w:lang w:eastAsia="sv-SE"/>
        </w:rPr>
        <w:t>9.5.3.2</w:t>
      </w:r>
      <w:r w:rsidRPr="00E11EA5">
        <w:rPr>
          <w:lang w:eastAsia="sv-SE"/>
        </w:rPr>
        <w:tab/>
        <w:t xml:space="preserve">Test </w:t>
      </w:r>
      <w:r w:rsidRPr="00E11EA5">
        <w:t>procedure</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190ADAFB" w14:textId="77777777" w:rsidR="00C57672" w:rsidRPr="00E11EA5" w:rsidRDefault="00C57672" w:rsidP="00C57672">
      <w:pPr>
        <w:pStyle w:val="Heading5"/>
        <w:rPr>
          <w:lang w:eastAsia="sv-SE"/>
        </w:rPr>
      </w:pPr>
      <w:bookmarkStart w:id="3127" w:name="_Toc32332122"/>
      <w:bookmarkStart w:id="3128" w:name="_Toc37430039"/>
      <w:bookmarkStart w:id="3129" w:name="_Toc43739118"/>
      <w:bookmarkStart w:id="3130" w:name="_Toc46346879"/>
      <w:bookmarkStart w:id="3131" w:name="_Toc53165818"/>
      <w:bookmarkStart w:id="3132" w:name="_Toc53166513"/>
      <w:bookmarkStart w:id="3133" w:name="_Toc53167207"/>
      <w:bookmarkStart w:id="3134" w:name="_Toc61130439"/>
      <w:bookmarkStart w:id="3135" w:name="_Toc61131165"/>
      <w:bookmarkStart w:id="3136" w:name="_Toc61188007"/>
      <w:bookmarkStart w:id="3137" w:name="_Toc83029297"/>
      <w:bookmarkStart w:id="3138" w:name="_Toc83919895"/>
      <w:bookmarkStart w:id="3139" w:name="_Toc89784916"/>
      <w:bookmarkStart w:id="3140" w:name="_Toc137245603"/>
      <w:bookmarkStart w:id="3141" w:name="_Toc138888110"/>
      <w:bookmarkStart w:id="3142" w:name="_Toc145321182"/>
      <w:r w:rsidRPr="00E11EA5">
        <w:rPr>
          <w:lang w:eastAsia="sv-SE"/>
        </w:rPr>
        <w:t>9.5.3.2.1</w:t>
      </w:r>
      <w:r w:rsidRPr="00E11EA5">
        <w:rPr>
          <w:lang w:eastAsia="sv-SE"/>
        </w:rPr>
        <w:tab/>
      </w:r>
      <w:r w:rsidRPr="00E11EA5">
        <w:t xml:space="preserve">Stage 1: </w:t>
      </w:r>
      <w:r w:rsidRPr="00E11EA5">
        <w:rPr>
          <w:lang w:eastAsia="sv-SE"/>
        </w:rPr>
        <w:t>Calibration</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3143" w:name="_Toc32332123"/>
      <w:bookmarkStart w:id="3144" w:name="_Toc37430040"/>
      <w:bookmarkStart w:id="3145" w:name="_Toc43739119"/>
      <w:bookmarkStart w:id="3146" w:name="_Toc46346880"/>
      <w:bookmarkStart w:id="3147" w:name="_Toc53165819"/>
      <w:bookmarkStart w:id="3148" w:name="_Toc53166514"/>
      <w:bookmarkStart w:id="3149" w:name="_Toc53167208"/>
      <w:bookmarkStart w:id="3150" w:name="_Toc61130440"/>
      <w:bookmarkStart w:id="3151" w:name="_Toc61131166"/>
      <w:bookmarkStart w:id="3152" w:name="_Toc61188008"/>
      <w:bookmarkStart w:id="3153" w:name="_Toc83029298"/>
      <w:bookmarkStart w:id="3154" w:name="_Toc83919896"/>
      <w:bookmarkStart w:id="3155" w:name="_Toc89784917"/>
      <w:bookmarkStart w:id="3156" w:name="_Toc137245604"/>
      <w:bookmarkStart w:id="3157" w:name="_Toc138888111"/>
      <w:bookmarkStart w:id="3158" w:name="_Toc145321183"/>
      <w:r w:rsidRPr="00E11EA5">
        <w:rPr>
          <w:lang w:eastAsia="sv-SE"/>
        </w:rPr>
        <w:t>9.5.3.2.2</w:t>
      </w:r>
      <w:r w:rsidRPr="00E11EA5">
        <w:rPr>
          <w:lang w:eastAsia="sv-SE"/>
        </w:rPr>
        <w:tab/>
      </w:r>
      <w:r w:rsidRPr="00E11EA5">
        <w:t xml:space="preserve">Stage 2: BS </w:t>
      </w:r>
      <w:r w:rsidRPr="00E11EA5">
        <w:rPr>
          <w:lang w:eastAsia="sv-SE"/>
        </w:rPr>
        <w:t>measurement</w:t>
      </w:r>
      <w:bookmarkEnd w:id="3093"/>
      <w:bookmarkEnd w:id="3094"/>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3159" w:name="_Toc32332124"/>
      <w:bookmarkStart w:id="3160" w:name="_Toc37430041"/>
      <w:bookmarkStart w:id="3161" w:name="_Toc43739120"/>
      <w:bookmarkStart w:id="3162" w:name="_Toc46346881"/>
      <w:bookmarkStart w:id="3163" w:name="_Toc53165820"/>
      <w:bookmarkStart w:id="3164" w:name="_Toc53166515"/>
      <w:bookmarkStart w:id="3165" w:name="_Toc53167209"/>
      <w:bookmarkStart w:id="3166" w:name="_Toc21086292"/>
      <w:bookmarkStart w:id="3167" w:name="_Toc29768729"/>
      <w:bookmarkStart w:id="3168" w:name="_Toc61130441"/>
      <w:bookmarkStart w:id="3169" w:name="_Toc61131167"/>
      <w:bookmarkStart w:id="3170" w:name="_Toc61188009"/>
      <w:bookmarkStart w:id="3171" w:name="_Toc83029299"/>
      <w:bookmarkStart w:id="3172" w:name="_Toc83919897"/>
      <w:bookmarkStart w:id="3173" w:name="_Toc89784918"/>
      <w:bookmarkStart w:id="3174" w:name="_Toc137245605"/>
      <w:bookmarkStart w:id="3175" w:name="_Toc138888112"/>
      <w:bookmarkStart w:id="3176" w:name="_Toc145321184"/>
      <w:r w:rsidRPr="00E11EA5">
        <w:t>9.5.3.3</w:t>
      </w:r>
      <w:r w:rsidRPr="00E11EA5">
        <w:tab/>
        <w:t>MU value derivation</w:t>
      </w:r>
      <w:bookmarkEnd w:id="3159"/>
      <w:r w:rsidRPr="00E11EA5">
        <w:rPr>
          <w:lang w:eastAsia="sv-SE"/>
        </w:rPr>
        <w:t>, FR1</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177" w:name="_Toc21086294"/>
      <w:bookmarkStart w:id="3178" w:name="_Toc29768731"/>
      <w:bookmarkStart w:id="3179" w:name="_Toc32332125"/>
      <w:bookmarkStart w:id="3180" w:name="_Toc37430042"/>
      <w:bookmarkStart w:id="3181" w:name="_Toc43739121"/>
      <w:bookmarkStart w:id="3182" w:name="_Toc46346882"/>
      <w:bookmarkStart w:id="3183" w:name="_Toc53165821"/>
      <w:bookmarkStart w:id="3184" w:name="_Toc53166516"/>
      <w:bookmarkStart w:id="3185" w:name="_Toc53167210"/>
      <w:bookmarkStart w:id="3186" w:name="_Toc61130442"/>
      <w:bookmarkStart w:id="3187" w:name="_Toc61131168"/>
      <w:bookmarkStart w:id="3188" w:name="_Toc61188010"/>
      <w:bookmarkStart w:id="3189" w:name="_Toc83029300"/>
      <w:bookmarkStart w:id="3190" w:name="_Toc83919898"/>
      <w:bookmarkStart w:id="3191" w:name="_Toc89784919"/>
      <w:bookmarkStart w:id="3192" w:name="_Toc137245606"/>
      <w:bookmarkStart w:id="3193" w:name="_Toc138888113"/>
      <w:bookmarkStart w:id="3194" w:name="_Toc145321185"/>
      <w:r w:rsidRPr="00E11EA5">
        <w:t>9.5.4</w:t>
      </w:r>
      <w:r>
        <w:tab/>
      </w:r>
      <w:r w:rsidRPr="00E11EA5">
        <w:t>Near Field Test Range</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873C9A0" w14:textId="77777777" w:rsidR="00C57672" w:rsidRPr="00E11EA5" w:rsidRDefault="00C57672" w:rsidP="00C57672">
      <w:pPr>
        <w:pStyle w:val="Heading4"/>
        <w:rPr>
          <w:lang w:eastAsia="sv-SE"/>
        </w:rPr>
      </w:pPr>
      <w:bookmarkStart w:id="3195" w:name="_Toc32332126"/>
      <w:bookmarkStart w:id="3196" w:name="_Toc37430043"/>
      <w:bookmarkStart w:id="3197" w:name="_Toc43739122"/>
      <w:bookmarkStart w:id="3198" w:name="_Toc46346883"/>
      <w:bookmarkStart w:id="3199" w:name="_Toc53165822"/>
      <w:bookmarkStart w:id="3200" w:name="_Toc53166517"/>
      <w:bookmarkStart w:id="3201" w:name="_Toc53167211"/>
      <w:bookmarkStart w:id="3202" w:name="_Toc61130443"/>
      <w:bookmarkStart w:id="3203" w:name="_Toc61131169"/>
      <w:bookmarkStart w:id="3204" w:name="_Toc61188011"/>
      <w:bookmarkStart w:id="3205" w:name="_Toc83029301"/>
      <w:bookmarkStart w:id="3206" w:name="_Toc83919899"/>
      <w:bookmarkStart w:id="3207" w:name="_Toc89784920"/>
      <w:bookmarkStart w:id="3208" w:name="_Toc137245607"/>
      <w:bookmarkStart w:id="3209" w:name="_Toc138888114"/>
      <w:bookmarkStart w:id="3210" w:name="_Toc145321186"/>
      <w:r w:rsidRPr="00E11EA5">
        <w:rPr>
          <w:lang w:eastAsia="sv-SE"/>
        </w:rPr>
        <w:t>9.5.</w:t>
      </w:r>
      <w:r w:rsidRPr="00E11EA5">
        <w:t>4</w:t>
      </w:r>
      <w:r w:rsidRPr="00E11EA5">
        <w:rPr>
          <w:lang w:eastAsia="sv-SE"/>
        </w:rPr>
        <w:t>.1</w:t>
      </w:r>
      <w:r w:rsidRPr="00E11EA5">
        <w:rPr>
          <w:lang w:eastAsia="sv-SE"/>
        </w:rPr>
        <w:tab/>
        <w:t>Measurement system description</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3211" w:name="_Toc32332127"/>
      <w:bookmarkStart w:id="3212" w:name="_Toc37430044"/>
      <w:bookmarkStart w:id="3213" w:name="_Toc43739123"/>
      <w:bookmarkStart w:id="3214" w:name="_Toc46346884"/>
      <w:bookmarkStart w:id="3215" w:name="_Toc53165823"/>
      <w:bookmarkStart w:id="3216" w:name="_Toc53166518"/>
      <w:bookmarkStart w:id="3217" w:name="_Toc53167212"/>
    </w:p>
    <w:p w14:paraId="7D953992" w14:textId="77777777" w:rsidR="00C57672" w:rsidRPr="00E11EA5" w:rsidRDefault="00C57672" w:rsidP="00C57672">
      <w:pPr>
        <w:pStyle w:val="Heading4"/>
        <w:rPr>
          <w:lang w:eastAsia="sv-SE"/>
        </w:rPr>
      </w:pPr>
      <w:bookmarkStart w:id="3218" w:name="_Toc61130444"/>
      <w:bookmarkStart w:id="3219" w:name="_Toc61131170"/>
      <w:bookmarkStart w:id="3220" w:name="_Toc61188012"/>
      <w:bookmarkStart w:id="3221" w:name="_Toc83029302"/>
      <w:bookmarkStart w:id="3222" w:name="_Toc83919900"/>
      <w:bookmarkStart w:id="3223" w:name="_Toc89784921"/>
      <w:bookmarkStart w:id="3224" w:name="_Toc137245608"/>
      <w:bookmarkStart w:id="3225" w:name="_Toc138888115"/>
      <w:bookmarkStart w:id="3226" w:name="_Toc145321187"/>
      <w:r w:rsidRPr="00E11EA5">
        <w:rPr>
          <w:lang w:eastAsia="sv-SE"/>
        </w:rPr>
        <w:t>9.5.</w:t>
      </w:r>
      <w:r w:rsidRPr="00E11EA5">
        <w:t>4</w:t>
      </w:r>
      <w:r w:rsidRPr="00E11EA5">
        <w:rPr>
          <w:lang w:eastAsia="sv-SE"/>
        </w:rPr>
        <w:t>.2</w:t>
      </w:r>
      <w:r>
        <w:rPr>
          <w:lang w:eastAsia="sv-SE"/>
        </w:rPr>
        <w:tab/>
      </w:r>
      <w:r w:rsidRPr="00E11EA5">
        <w:rPr>
          <w:lang w:eastAsia="sv-SE"/>
        </w:rPr>
        <w:t>Test procedure</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60CEA035" w14:textId="77777777" w:rsidR="00C57672" w:rsidRPr="00E11EA5" w:rsidRDefault="00C57672" w:rsidP="00C57672">
      <w:pPr>
        <w:pStyle w:val="Heading5"/>
      </w:pPr>
      <w:bookmarkStart w:id="3227" w:name="_Toc32332128"/>
      <w:bookmarkStart w:id="3228" w:name="_Toc37430045"/>
      <w:bookmarkStart w:id="3229" w:name="_Toc43739124"/>
      <w:bookmarkStart w:id="3230" w:name="_Toc46346885"/>
      <w:bookmarkStart w:id="3231" w:name="_Toc53165824"/>
      <w:bookmarkStart w:id="3232" w:name="_Toc53166519"/>
      <w:bookmarkStart w:id="3233" w:name="_Toc53167213"/>
      <w:bookmarkStart w:id="3234" w:name="_Toc61130445"/>
      <w:bookmarkStart w:id="3235" w:name="_Toc61131171"/>
      <w:bookmarkStart w:id="3236" w:name="_Toc61188013"/>
      <w:bookmarkStart w:id="3237" w:name="_Toc83029303"/>
      <w:bookmarkStart w:id="3238" w:name="_Toc83919901"/>
      <w:bookmarkStart w:id="3239" w:name="_Toc89784922"/>
      <w:bookmarkStart w:id="3240" w:name="_Toc137245609"/>
      <w:bookmarkStart w:id="3241" w:name="_Toc138888116"/>
      <w:bookmarkStart w:id="3242" w:name="_Toc145321188"/>
      <w:r w:rsidRPr="00E11EA5">
        <w:rPr>
          <w:lang w:eastAsia="sv-SE"/>
        </w:rPr>
        <w:t>9.5.</w:t>
      </w:r>
      <w:r w:rsidRPr="00E11EA5">
        <w:t>4</w:t>
      </w:r>
      <w:r w:rsidRPr="00E11EA5">
        <w:rPr>
          <w:lang w:eastAsia="sv-SE"/>
        </w:rPr>
        <w:t>.2.1</w:t>
      </w:r>
      <w:r w:rsidRPr="00E11EA5">
        <w:rPr>
          <w:lang w:eastAsia="sv-SE"/>
        </w:rPr>
        <w:tab/>
      </w:r>
      <w:r w:rsidRPr="00E11EA5">
        <w:t>Stage 1: Calibration</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3243" w:name="_Toc32332129"/>
      <w:bookmarkStart w:id="3244" w:name="_Toc37430046"/>
      <w:bookmarkStart w:id="3245" w:name="_Toc43739125"/>
      <w:bookmarkStart w:id="3246" w:name="_Toc46346886"/>
      <w:bookmarkStart w:id="3247" w:name="_Toc53165825"/>
      <w:bookmarkStart w:id="3248" w:name="_Toc53166520"/>
      <w:bookmarkStart w:id="3249" w:name="_Toc53167214"/>
      <w:bookmarkStart w:id="3250" w:name="_Toc61130446"/>
      <w:bookmarkStart w:id="3251" w:name="_Toc61131172"/>
      <w:bookmarkStart w:id="3252" w:name="_Toc61188014"/>
      <w:bookmarkStart w:id="3253" w:name="_Toc83029304"/>
      <w:bookmarkStart w:id="3254" w:name="_Toc83919902"/>
      <w:bookmarkStart w:id="3255" w:name="_Toc89784923"/>
      <w:bookmarkStart w:id="3256" w:name="_Toc137245610"/>
      <w:bookmarkStart w:id="3257" w:name="_Toc138888117"/>
      <w:bookmarkStart w:id="3258" w:name="_Toc145321189"/>
      <w:r w:rsidRPr="00E11EA5">
        <w:rPr>
          <w:lang w:eastAsia="sv-SE"/>
        </w:rPr>
        <w:t>9.5.</w:t>
      </w:r>
      <w:r w:rsidRPr="00E11EA5">
        <w:t>4</w:t>
      </w:r>
      <w:r w:rsidRPr="00E11EA5">
        <w:rPr>
          <w:lang w:eastAsia="sv-SE"/>
        </w:rPr>
        <w:t>.2.2</w:t>
      </w:r>
      <w:r w:rsidRPr="00E11EA5">
        <w:rPr>
          <w:lang w:eastAsia="sv-SE"/>
        </w:rPr>
        <w:tab/>
      </w:r>
      <w:r w:rsidRPr="00E11EA5">
        <w:t>Stage 2: BS measurement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3259" w:name="_Toc32332130"/>
      <w:bookmarkStart w:id="3260" w:name="_Toc37430047"/>
      <w:bookmarkStart w:id="3261" w:name="_Toc43739126"/>
      <w:bookmarkStart w:id="3262" w:name="_Toc46346887"/>
      <w:bookmarkStart w:id="3263" w:name="_Toc53165826"/>
      <w:bookmarkStart w:id="3264" w:name="_Toc53166521"/>
      <w:bookmarkStart w:id="3265" w:name="_Toc53167215"/>
      <w:bookmarkStart w:id="3266" w:name="_Toc21086299"/>
      <w:bookmarkStart w:id="3267" w:name="_Toc29768736"/>
      <w:bookmarkStart w:id="3268" w:name="_Toc61130447"/>
      <w:bookmarkStart w:id="3269" w:name="_Toc61131173"/>
      <w:bookmarkStart w:id="3270" w:name="_Toc61188015"/>
      <w:bookmarkStart w:id="3271" w:name="_Toc83029305"/>
      <w:bookmarkStart w:id="3272" w:name="_Toc83919903"/>
      <w:bookmarkStart w:id="3273" w:name="_Toc89784924"/>
      <w:bookmarkStart w:id="3274" w:name="_Toc137245611"/>
      <w:bookmarkStart w:id="3275" w:name="_Toc138888118"/>
      <w:bookmarkStart w:id="3276" w:name="_Toc145321190"/>
      <w:r w:rsidRPr="00E11EA5">
        <w:t>9.5.4.3</w:t>
      </w:r>
      <w:r w:rsidRPr="00E11EA5">
        <w:tab/>
        <w:t>MU value derivation</w:t>
      </w:r>
      <w:bookmarkEnd w:id="3259"/>
      <w:r w:rsidRPr="00E11EA5">
        <w:rPr>
          <w:lang w:eastAsia="sv-SE"/>
        </w:rPr>
        <w:t>, FR1</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3277" w:name="_Toc34696794"/>
      <w:bookmarkStart w:id="3278" w:name="_Toc43739127"/>
      <w:bookmarkStart w:id="3279" w:name="_Toc46346888"/>
      <w:bookmarkStart w:id="3280" w:name="_Toc53165827"/>
      <w:bookmarkStart w:id="3281" w:name="_Toc53166522"/>
      <w:bookmarkStart w:id="3282" w:name="_Toc53167216"/>
      <w:bookmarkStart w:id="3283" w:name="_Toc61130448"/>
      <w:bookmarkStart w:id="3284" w:name="_Toc61131174"/>
      <w:bookmarkStart w:id="3285" w:name="_Toc61188016"/>
      <w:bookmarkStart w:id="3286" w:name="_Toc83029306"/>
      <w:bookmarkStart w:id="3287" w:name="_Toc83919904"/>
      <w:bookmarkStart w:id="3288" w:name="_Toc89784925"/>
      <w:bookmarkStart w:id="3289" w:name="_Toc137245612"/>
      <w:bookmarkStart w:id="3290" w:name="_Toc138888119"/>
      <w:bookmarkStart w:id="3291" w:name="_Toc145321191"/>
      <w:r w:rsidRPr="00E11EA5">
        <w:t>9.5.5</w:t>
      </w:r>
      <w:r>
        <w:tab/>
      </w:r>
      <w:bookmarkEnd w:id="3277"/>
      <w:r w:rsidRPr="00E11EA5">
        <w:t>Plane Wave Synthesizer</w:t>
      </w:r>
      <w:bookmarkStart w:id="3292" w:name="_Toc34696795"/>
      <w:bookmarkStart w:id="3293" w:name="_Toc43739128"/>
      <w:bookmarkStart w:id="3294" w:name="_Toc46346889"/>
      <w:bookmarkStart w:id="3295" w:name="_Toc53165828"/>
      <w:bookmarkStart w:id="3296" w:name="_Toc53166523"/>
      <w:bookmarkStart w:id="3297" w:name="_Toc5316721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7F9E3FA0" w14:textId="77777777" w:rsidR="00C57672" w:rsidRPr="00E11EA5" w:rsidRDefault="00C57672" w:rsidP="00C57672">
      <w:pPr>
        <w:pStyle w:val="Heading4"/>
        <w:rPr>
          <w:lang w:eastAsia="sv-SE"/>
        </w:rPr>
      </w:pPr>
      <w:bookmarkStart w:id="3298" w:name="_Toc61130449"/>
      <w:bookmarkStart w:id="3299" w:name="_Toc61131175"/>
      <w:bookmarkStart w:id="3300" w:name="_Toc61188017"/>
      <w:bookmarkStart w:id="3301" w:name="_Toc83029307"/>
      <w:bookmarkStart w:id="3302" w:name="_Toc83919905"/>
      <w:bookmarkStart w:id="3303" w:name="_Toc89784926"/>
      <w:bookmarkStart w:id="3304" w:name="_Toc137245613"/>
      <w:bookmarkStart w:id="3305" w:name="_Toc138888120"/>
      <w:bookmarkStart w:id="3306" w:name="_Toc145321192"/>
      <w:r w:rsidRPr="00E11EA5">
        <w:rPr>
          <w:lang w:eastAsia="sv-SE"/>
        </w:rPr>
        <w:t>9.5.5.1</w:t>
      </w:r>
      <w:r w:rsidRPr="00E11EA5">
        <w:rPr>
          <w:lang w:eastAsia="sv-SE"/>
        </w:rPr>
        <w:tab/>
        <w:t>Measurement system description</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307" w:name="_Toc34696796"/>
      <w:bookmarkStart w:id="3308" w:name="_Toc43739129"/>
      <w:bookmarkStart w:id="3309" w:name="_Toc46346890"/>
      <w:bookmarkStart w:id="3310" w:name="_Toc53165829"/>
      <w:bookmarkStart w:id="3311" w:name="_Toc53166524"/>
      <w:bookmarkStart w:id="3312" w:name="_Toc53167218"/>
    </w:p>
    <w:p w14:paraId="7DE24BC6" w14:textId="77777777" w:rsidR="00C57672" w:rsidRPr="00E11EA5" w:rsidRDefault="00C57672" w:rsidP="00C57672">
      <w:pPr>
        <w:pStyle w:val="Heading4"/>
        <w:rPr>
          <w:lang w:eastAsia="sv-SE"/>
        </w:rPr>
      </w:pPr>
      <w:bookmarkStart w:id="3313" w:name="_Toc61130450"/>
      <w:bookmarkStart w:id="3314" w:name="_Toc61131176"/>
      <w:bookmarkStart w:id="3315" w:name="_Toc61188018"/>
      <w:bookmarkStart w:id="3316" w:name="_Toc83029308"/>
      <w:bookmarkStart w:id="3317" w:name="_Toc83919906"/>
      <w:bookmarkStart w:id="3318" w:name="_Toc89784927"/>
      <w:bookmarkStart w:id="3319" w:name="_Toc137245614"/>
      <w:bookmarkStart w:id="3320" w:name="_Toc138888121"/>
      <w:bookmarkStart w:id="3321" w:name="_Toc145321193"/>
      <w:r w:rsidRPr="00E11EA5">
        <w:rPr>
          <w:lang w:eastAsia="sv-SE"/>
        </w:rPr>
        <w:t>9.5.5.2</w:t>
      </w:r>
      <w:r w:rsidRPr="00E11EA5">
        <w:rPr>
          <w:lang w:eastAsia="sv-SE"/>
        </w:rPr>
        <w:tab/>
        <w:t xml:space="preserve">Test </w:t>
      </w:r>
      <w:r w:rsidRPr="00E11EA5">
        <w:t>procedure</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D81E0F0" w14:textId="77777777" w:rsidR="00C57672" w:rsidRPr="00E11EA5" w:rsidRDefault="00C57672" w:rsidP="00C57672">
      <w:pPr>
        <w:pStyle w:val="Heading5"/>
        <w:rPr>
          <w:lang w:eastAsia="sv-SE"/>
        </w:rPr>
      </w:pPr>
      <w:bookmarkStart w:id="3322" w:name="_Toc34696797"/>
      <w:bookmarkStart w:id="3323" w:name="_Toc43739130"/>
      <w:bookmarkStart w:id="3324" w:name="_Toc46346891"/>
      <w:bookmarkStart w:id="3325" w:name="_Toc53165830"/>
      <w:bookmarkStart w:id="3326" w:name="_Toc53166525"/>
      <w:bookmarkStart w:id="3327" w:name="_Toc53167219"/>
      <w:bookmarkStart w:id="3328" w:name="_Toc61130451"/>
      <w:bookmarkStart w:id="3329" w:name="_Toc61131177"/>
      <w:bookmarkStart w:id="3330" w:name="_Toc61188019"/>
      <w:bookmarkStart w:id="3331" w:name="_Toc83029309"/>
      <w:bookmarkStart w:id="3332" w:name="_Toc83919907"/>
      <w:bookmarkStart w:id="3333" w:name="_Toc89784928"/>
      <w:bookmarkStart w:id="3334" w:name="_Toc137245615"/>
      <w:bookmarkStart w:id="3335" w:name="_Toc138888122"/>
      <w:bookmarkStart w:id="3336" w:name="_Toc145321194"/>
      <w:r w:rsidRPr="00E11EA5">
        <w:rPr>
          <w:lang w:eastAsia="sv-SE"/>
        </w:rPr>
        <w:t>9.5.5.2.1</w:t>
      </w:r>
      <w:r w:rsidRPr="00E11EA5">
        <w:rPr>
          <w:lang w:eastAsia="sv-SE"/>
        </w:rPr>
        <w:tab/>
      </w:r>
      <w:r w:rsidRPr="00E11EA5">
        <w:t xml:space="preserve">Stage 1: </w:t>
      </w:r>
      <w:r w:rsidRPr="00E11EA5">
        <w:rPr>
          <w:lang w:eastAsia="sv-SE"/>
        </w:rPr>
        <w:t>Calibration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3337" w:name="_Toc34696798"/>
      <w:bookmarkStart w:id="3338" w:name="_Toc43739131"/>
      <w:bookmarkStart w:id="3339" w:name="_Toc46346892"/>
      <w:bookmarkStart w:id="3340" w:name="_Toc53165831"/>
      <w:bookmarkStart w:id="3341" w:name="_Toc53166526"/>
      <w:bookmarkStart w:id="3342" w:name="_Toc53167220"/>
      <w:bookmarkStart w:id="3343" w:name="_Toc61130452"/>
      <w:bookmarkStart w:id="3344" w:name="_Toc61131178"/>
      <w:bookmarkStart w:id="3345" w:name="_Toc61188020"/>
      <w:bookmarkStart w:id="3346" w:name="_Toc83029310"/>
      <w:bookmarkStart w:id="3347" w:name="_Toc83919908"/>
      <w:bookmarkStart w:id="3348" w:name="_Toc89784929"/>
      <w:bookmarkStart w:id="3349" w:name="_Toc137245616"/>
      <w:bookmarkStart w:id="3350" w:name="_Toc138888123"/>
      <w:bookmarkStart w:id="3351" w:name="_Toc145321195"/>
      <w:r w:rsidRPr="00E11EA5">
        <w:rPr>
          <w:lang w:eastAsia="sv-SE"/>
        </w:rPr>
        <w:t>9.5.5.2.2</w:t>
      </w:r>
      <w:r w:rsidRPr="00E11EA5">
        <w:rPr>
          <w:lang w:eastAsia="sv-SE"/>
        </w:rPr>
        <w:tab/>
      </w:r>
      <w:r w:rsidRPr="00E11EA5">
        <w:t xml:space="preserve">Stage 2: BS </w:t>
      </w:r>
      <w:r w:rsidRPr="00E11EA5">
        <w:rPr>
          <w:lang w:eastAsia="sv-SE"/>
        </w:rPr>
        <w:t>measurement</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3352" w:name="_Toc34696805"/>
      <w:bookmarkStart w:id="3353" w:name="_Toc43739132"/>
      <w:bookmarkStart w:id="3354" w:name="_Toc46346893"/>
      <w:bookmarkStart w:id="3355" w:name="_Toc53165832"/>
      <w:bookmarkStart w:id="3356" w:name="_Toc53166527"/>
      <w:bookmarkStart w:id="3357" w:name="_Toc53167221"/>
      <w:bookmarkStart w:id="3358" w:name="_Toc61130453"/>
      <w:bookmarkStart w:id="3359" w:name="_Toc61131179"/>
      <w:bookmarkStart w:id="3360" w:name="_Toc61188021"/>
      <w:bookmarkStart w:id="3361" w:name="_Toc83029311"/>
      <w:bookmarkStart w:id="3362" w:name="_Toc83919909"/>
      <w:bookmarkStart w:id="3363" w:name="_Toc89784930"/>
      <w:bookmarkStart w:id="3364" w:name="_Toc137245617"/>
      <w:bookmarkStart w:id="3365" w:name="_Toc138888124"/>
      <w:bookmarkStart w:id="3366" w:name="_Toc145321196"/>
      <w:r w:rsidRPr="00E11EA5">
        <w:t>9.5.5.3</w:t>
      </w:r>
      <w:r w:rsidRPr="00E11EA5">
        <w:tab/>
        <w:t>MU value derivation</w:t>
      </w:r>
      <w:r w:rsidRPr="00E11EA5">
        <w:rPr>
          <w:lang w:eastAsia="sv-SE"/>
        </w:rPr>
        <w:t>, FR1</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3367" w:name="_Toc32332131"/>
      <w:bookmarkStart w:id="3368" w:name="_Toc37430048"/>
      <w:bookmarkStart w:id="3369" w:name="_Toc43739133"/>
      <w:bookmarkStart w:id="3370" w:name="_Toc46346894"/>
      <w:bookmarkStart w:id="3371" w:name="_Toc53165833"/>
      <w:bookmarkStart w:id="3372" w:name="_Toc53166528"/>
      <w:bookmarkStart w:id="3373" w:name="_Toc53167222"/>
      <w:bookmarkStart w:id="3374" w:name="_Toc61130454"/>
      <w:bookmarkStart w:id="3375" w:name="_Toc61131180"/>
      <w:bookmarkStart w:id="3376" w:name="_Toc61188022"/>
      <w:bookmarkStart w:id="3377" w:name="_Toc83029312"/>
      <w:bookmarkStart w:id="3378" w:name="_Toc83919910"/>
      <w:bookmarkStart w:id="3379" w:name="_Toc89784931"/>
      <w:bookmarkStart w:id="3380" w:name="_Toc137245618"/>
      <w:bookmarkStart w:id="3381" w:name="_Toc138888125"/>
      <w:bookmarkStart w:id="3382" w:name="_Toc145321197"/>
      <w:bookmarkStart w:id="3383" w:name="_Toc21086301"/>
      <w:bookmarkStart w:id="3384" w:name="_Toc29768738"/>
      <w:r w:rsidRPr="00E11EA5">
        <w:t>9.5.6</w:t>
      </w:r>
      <w:r>
        <w:tab/>
      </w:r>
      <w:r w:rsidRPr="00E11EA5">
        <w:t>Maximum accepted test system uncertainty</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3383"/>
      <w:bookmarkEnd w:id="3384"/>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3385" w:name="_Toc32332132"/>
      <w:bookmarkStart w:id="3386" w:name="_Toc37430049"/>
      <w:bookmarkStart w:id="3387" w:name="_Toc43739134"/>
      <w:bookmarkStart w:id="3388"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3389" w:name="_Toc53165834"/>
      <w:bookmarkStart w:id="3390" w:name="_Toc53166529"/>
      <w:bookmarkStart w:id="3391" w:name="_Toc53167223"/>
      <w:bookmarkStart w:id="3392" w:name="_Toc61130455"/>
      <w:bookmarkStart w:id="3393" w:name="_Toc61131181"/>
      <w:bookmarkStart w:id="3394" w:name="_Toc61188023"/>
      <w:bookmarkStart w:id="3395" w:name="_Toc83029313"/>
      <w:bookmarkStart w:id="3396" w:name="_Toc83919911"/>
      <w:bookmarkStart w:id="3397" w:name="_Toc89784932"/>
      <w:bookmarkStart w:id="3398" w:name="_Toc137245619"/>
      <w:bookmarkStart w:id="3399" w:name="_Toc138888126"/>
      <w:bookmarkStart w:id="3400" w:name="_Toc145321198"/>
      <w:bookmarkStart w:id="3401" w:name="_Toc21086302"/>
      <w:bookmarkStart w:id="3402" w:name="_Toc29768739"/>
      <w:bookmarkStart w:id="3403" w:name="_Toc32332133"/>
      <w:bookmarkStart w:id="3404" w:name="_Toc37430050"/>
      <w:bookmarkStart w:id="3405" w:name="_Toc43739135"/>
      <w:bookmarkStart w:id="3406" w:name="_Toc46346896"/>
      <w:bookmarkEnd w:id="3385"/>
      <w:bookmarkEnd w:id="3386"/>
      <w:bookmarkEnd w:id="3387"/>
      <w:bookmarkEnd w:id="3388"/>
      <w:r w:rsidRPr="00E11EA5">
        <w:t>9.5.7</w:t>
      </w:r>
      <w:r>
        <w:tab/>
      </w:r>
      <w:r w:rsidRPr="00E11EA5">
        <w:t>Test Tolerance for OTA output power dynamics</w:t>
      </w:r>
      <w:bookmarkEnd w:id="3389"/>
      <w:bookmarkEnd w:id="3390"/>
      <w:bookmarkEnd w:id="3391"/>
      <w:bookmarkEnd w:id="3392"/>
      <w:bookmarkEnd w:id="3393"/>
      <w:bookmarkEnd w:id="3394"/>
      <w:bookmarkEnd w:id="3395"/>
      <w:bookmarkEnd w:id="3396"/>
      <w:bookmarkEnd w:id="3397"/>
      <w:bookmarkEnd w:id="3398"/>
      <w:bookmarkEnd w:id="3399"/>
      <w:bookmarkEnd w:id="3400"/>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3407" w:name="_Toc53165835"/>
      <w:bookmarkStart w:id="3408" w:name="_Toc53166530"/>
      <w:bookmarkStart w:id="3409" w:name="_Toc53167224"/>
      <w:bookmarkStart w:id="3410" w:name="_Toc61130456"/>
      <w:bookmarkStart w:id="3411" w:name="_Toc61131182"/>
      <w:bookmarkStart w:id="3412" w:name="_Toc61188024"/>
      <w:bookmarkStart w:id="3413" w:name="_Toc83029314"/>
      <w:bookmarkStart w:id="3414" w:name="_Toc83919912"/>
      <w:bookmarkStart w:id="3415" w:name="_Toc89784933"/>
      <w:bookmarkStart w:id="3416" w:name="_Toc137245620"/>
      <w:bookmarkStart w:id="3417" w:name="_Toc138888127"/>
      <w:bookmarkStart w:id="3418" w:name="_Toc145321199"/>
      <w:r w:rsidRPr="00501E48">
        <w:t>9.6</w:t>
      </w:r>
      <w:r w:rsidRPr="00501E48">
        <w:tab/>
        <w:t xml:space="preserve">OTA transmitted signal quality: </w:t>
      </w:r>
      <w:r w:rsidRPr="00501E48">
        <w:rPr>
          <w:rFonts w:hint="eastAsia"/>
        </w:rPr>
        <w:t>Frequency</w:t>
      </w:r>
      <w:r w:rsidRPr="00501E48">
        <w:t xml:space="preserve"> error</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E07F60F" w14:textId="77777777" w:rsidR="00C57672" w:rsidRPr="00E11EA5" w:rsidRDefault="00C57672" w:rsidP="00C57672">
      <w:pPr>
        <w:pStyle w:val="Heading3"/>
      </w:pPr>
      <w:bookmarkStart w:id="3419" w:name="_Toc21086303"/>
      <w:bookmarkStart w:id="3420" w:name="_Toc29768740"/>
      <w:bookmarkStart w:id="3421" w:name="_Toc32332134"/>
      <w:bookmarkStart w:id="3422" w:name="_Toc37430051"/>
      <w:bookmarkStart w:id="3423" w:name="_Toc43739136"/>
      <w:bookmarkStart w:id="3424" w:name="_Toc46346897"/>
      <w:bookmarkStart w:id="3425" w:name="_Toc53165836"/>
      <w:bookmarkStart w:id="3426" w:name="_Toc53166531"/>
      <w:bookmarkStart w:id="3427" w:name="_Toc53167225"/>
      <w:bookmarkStart w:id="3428" w:name="_Toc61130457"/>
      <w:bookmarkStart w:id="3429" w:name="_Toc61131183"/>
      <w:bookmarkStart w:id="3430" w:name="_Toc61188025"/>
      <w:bookmarkStart w:id="3431" w:name="_Toc83029315"/>
      <w:bookmarkStart w:id="3432" w:name="_Toc83919913"/>
      <w:bookmarkStart w:id="3433" w:name="_Toc89784934"/>
      <w:bookmarkStart w:id="3434" w:name="_Toc137245621"/>
      <w:bookmarkStart w:id="3435" w:name="_Toc138888128"/>
      <w:bookmarkStart w:id="3436" w:name="_Toc145321200"/>
      <w:r w:rsidRPr="00E11EA5">
        <w:t>9.6.1</w:t>
      </w:r>
      <w:r>
        <w:tab/>
      </w:r>
      <w:r w:rsidRPr="00E11EA5">
        <w:t>General</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3437" w:name="_Toc32332135"/>
      <w:bookmarkStart w:id="3438" w:name="_Toc37430052"/>
      <w:bookmarkStart w:id="3439" w:name="_Toc43739137"/>
      <w:bookmarkStart w:id="3440" w:name="_Toc46346898"/>
      <w:bookmarkStart w:id="3441" w:name="_Toc53165837"/>
      <w:bookmarkStart w:id="3442" w:name="_Toc53166532"/>
      <w:bookmarkStart w:id="3443" w:name="_Toc53167226"/>
      <w:bookmarkStart w:id="3444" w:name="_Toc61130458"/>
      <w:bookmarkStart w:id="3445" w:name="_Toc61131184"/>
      <w:bookmarkStart w:id="3446" w:name="_Toc61188026"/>
      <w:bookmarkStart w:id="3447" w:name="_Toc83029316"/>
      <w:bookmarkStart w:id="3448" w:name="_Toc83919914"/>
      <w:bookmarkStart w:id="3449" w:name="_Toc89784935"/>
      <w:bookmarkStart w:id="3450" w:name="_Toc137245622"/>
      <w:bookmarkStart w:id="3451" w:name="_Toc138888129"/>
      <w:bookmarkStart w:id="3452" w:name="_Toc145321201"/>
      <w:bookmarkStart w:id="3453" w:name="_Toc21086304"/>
      <w:bookmarkStart w:id="3454" w:name="_Toc29768741"/>
      <w:r w:rsidRPr="00E11EA5">
        <w:t>9.6.2</w:t>
      </w:r>
      <w:r>
        <w:tab/>
      </w:r>
      <w:r w:rsidRPr="00E11EA5">
        <w:rPr>
          <w:lang w:eastAsia="sv-SE"/>
        </w:rPr>
        <w:t>Indoor Anechoic Chamber</w:t>
      </w:r>
      <w:bookmarkStart w:id="3455" w:name="_Toc32332136"/>
      <w:bookmarkStart w:id="3456" w:name="_Toc37430053"/>
      <w:bookmarkStart w:id="3457" w:name="_Toc43739138"/>
      <w:bookmarkStart w:id="3458" w:name="_Toc46346899"/>
      <w:bookmarkStart w:id="3459" w:name="_Toc53165838"/>
      <w:bookmarkStart w:id="3460" w:name="_Toc53166533"/>
      <w:bookmarkStart w:id="3461" w:name="_Toc53167227"/>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237ECD45" w14:textId="77777777" w:rsidR="00C57672" w:rsidRPr="00E11EA5" w:rsidRDefault="00C57672" w:rsidP="00C57672">
      <w:pPr>
        <w:pStyle w:val="Heading4"/>
        <w:rPr>
          <w:lang w:eastAsia="sv-SE"/>
        </w:rPr>
      </w:pPr>
      <w:bookmarkStart w:id="3462" w:name="_Toc61130459"/>
      <w:bookmarkStart w:id="3463" w:name="_Toc61131185"/>
      <w:bookmarkStart w:id="3464" w:name="_Toc61188027"/>
      <w:bookmarkStart w:id="3465" w:name="_Toc83029317"/>
      <w:bookmarkStart w:id="3466" w:name="_Toc83919915"/>
      <w:bookmarkStart w:id="3467" w:name="_Toc89784936"/>
      <w:bookmarkStart w:id="3468" w:name="_Toc137245623"/>
      <w:bookmarkStart w:id="3469" w:name="_Toc138888130"/>
      <w:bookmarkStart w:id="3470" w:name="_Toc145321202"/>
      <w:r w:rsidRPr="00E11EA5">
        <w:rPr>
          <w:lang w:eastAsia="sv-SE"/>
        </w:rPr>
        <w:t>9.6.</w:t>
      </w:r>
      <w:r w:rsidRPr="00E11EA5">
        <w:t>2</w:t>
      </w:r>
      <w:r w:rsidRPr="00E11EA5">
        <w:rPr>
          <w:lang w:eastAsia="sv-SE"/>
        </w:rPr>
        <w:t>.1</w:t>
      </w:r>
      <w:r w:rsidRPr="00E11EA5">
        <w:rPr>
          <w:lang w:eastAsia="sv-SE"/>
        </w:rPr>
        <w:tab/>
        <w:t>Measurement system description</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3471" w:name="_Toc32332137"/>
      <w:bookmarkStart w:id="3472" w:name="_Toc37430054"/>
      <w:bookmarkStart w:id="3473" w:name="_Toc43739139"/>
      <w:bookmarkStart w:id="3474" w:name="_Toc46346900"/>
      <w:bookmarkStart w:id="3475" w:name="_Toc53165839"/>
      <w:bookmarkStart w:id="3476" w:name="_Toc53166534"/>
      <w:bookmarkStart w:id="3477" w:name="_Toc53167228"/>
    </w:p>
    <w:p w14:paraId="4D76D692" w14:textId="77777777" w:rsidR="00C57672" w:rsidRPr="00E11EA5" w:rsidRDefault="00C57672" w:rsidP="00C57672">
      <w:pPr>
        <w:pStyle w:val="Heading4"/>
        <w:rPr>
          <w:lang w:eastAsia="sv-SE"/>
        </w:rPr>
      </w:pPr>
      <w:bookmarkStart w:id="3478" w:name="_Toc61130460"/>
      <w:bookmarkStart w:id="3479" w:name="_Toc61131186"/>
      <w:bookmarkStart w:id="3480" w:name="_Toc61188028"/>
      <w:bookmarkStart w:id="3481" w:name="_Toc83029318"/>
      <w:bookmarkStart w:id="3482" w:name="_Toc83919916"/>
      <w:bookmarkStart w:id="3483" w:name="_Toc89784937"/>
      <w:bookmarkStart w:id="3484" w:name="_Toc137245624"/>
      <w:bookmarkStart w:id="3485" w:name="_Toc138888131"/>
      <w:bookmarkStart w:id="3486" w:name="_Toc145321203"/>
      <w:r w:rsidRPr="00E11EA5">
        <w:rPr>
          <w:lang w:eastAsia="sv-SE"/>
        </w:rPr>
        <w:t>9.6.</w:t>
      </w:r>
      <w:r w:rsidRPr="00E11EA5">
        <w:t>2</w:t>
      </w:r>
      <w:r w:rsidRPr="00E11EA5">
        <w:rPr>
          <w:lang w:eastAsia="sv-SE"/>
        </w:rPr>
        <w:t>.2</w:t>
      </w:r>
      <w:r>
        <w:rPr>
          <w:lang w:eastAsia="sv-SE"/>
        </w:rPr>
        <w:tab/>
      </w:r>
      <w:r w:rsidRPr="00E11EA5">
        <w:rPr>
          <w:lang w:eastAsia="sv-SE"/>
        </w:rPr>
        <w:t>Test procedure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63128C6F" w14:textId="77777777" w:rsidR="00C57672" w:rsidRPr="00E11EA5" w:rsidRDefault="00C57672" w:rsidP="00C57672">
      <w:pPr>
        <w:pStyle w:val="Heading5"/>
      </w:pPr>
      <w:bookmarkStart w:id="3487" w:name="_Toc32332138"/>
      <w:bookmarkStart w:id="3488" w:name="_Toc37430055"/>
      <w:bookmarkStart w:id="3489" w:name="_Toc43739140"/>
      <w:bookmarkStart w:id="3490" w:name="_Toc46346901"/>
      <w:bookmarkStart w:id="3491" w:name="_Toc53165840"/>
      <w:bookmarkStart w:id="3492" w:name="_Toc53166535"/>
      <w:bookmarkStart w:id="3493" w:name="_Toc53167229"/>
      <w:bookmarkStart w:id="3494" w:name="_Toc61130461"/>
      <w:bookmarkStart w:id="3495" w:name="_Toc61131187"/>
      <w:bookmarkStart w:id="3496" w:name="_Toc61188029"/>
      <w:bookmarkStart w:id="3497" w:name="_Toc83029319"/>
      <w:bookmarkStart w:id="3498" w:name="_Toc83919917"/>
      <w:bookmarkStart w:id="3499" w:name="_Toc89784938"/>
      <w:bookmarkStart w:id="3500" w:name="_Toc137245625"/>
      <w:bookmarkStart w:id="3501" w:name="_Toc138888132"/>
      <w:bookmarkStart w:id="3502" w:name="_Toc145321204"/>
      <w:r w:rsidRPr="00E11EA5">
        <w:rPr>
          <w:lang w:eastAsia="sv-SE"/>
        </w:rPr>
        <w:t>9.6.</w:t>
      </w:r>
      <w:r w:rsidRPr="00E11EA5">
        <w:t>2</w:t>
      </w:r>
      <w:r w:rsidRPr="00E11EA5">
        <w:rPr>
          <w:lang w:eastAsia="sv-SE"/>
        </w:rPr>
        <w:t>.2.1</w:t>
      </w:r>
      <w:r w:rsidRPr="00E11EA5">
        <w:rPr>
          <w:lang w:eastAsia="sv-SE"/>
        </w:rPr>
        <w:tab/>
      </w:r>
      <w:r w:rsidRPr="00E11EA5">
        <w:t>Stage 1: Calibration</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3503" w:name="_Toc32332139"/>
      <w:bookmarkStart w:id="3504" w:name="_Toc37430056"/>
      <w:bookmarkStart w:id="3505" w:name="_Toc43739141"/>
      <w:bookmarkStart w:id="3506" w:name="_Toc46346902"/>
      <w:bookmarkStart w:id="3507" w:name="_Toc53165841"/>
      <w:bookmarkStart w:id="3508" w:name="_Toc53166536"/>
      <w:bookmarkStart w:id="3509" w:name="_Toc53167230"/>
      <w:bookmarkStart w:id="3510" w:name="_Toc61130462"/>
      <w:bookmarkStart w:id="3511" w:name="_Toc61131188"/>
      <w:bookmarkStart w:id="3512" w:name="_Toc61188030"/>
      <w:bookmarkStart w:id="3513" w:name="_Toc83029320"/>
      <w:bookmarkStart w:id="3514" w:name="_Toc83919918"/>
      <w:bookmarkStart w:id="3515" w:name="_Toc89784939"/>
      <w:bookmarkStart w:id="3516" w:name="_Toc137245626"/>
      <w:bookmarkStart w:id="3517" w:name="_Toc138888133"/>
      <w:bookmarkStart w:id="3518" w:name="_Toc145321205"/>
      <w:r w:rsidRPr="00E11EA5">
        <w:rPr>
          <w:lang w:eastAsia="sv-SE"/>
        </w:rPr>
        <w:t>9.6.</w:t>
      </w:r>
      <w:r w:rsidRPr="00E11EA5">
        <w:t>2</w:t>
      </w:r>
      <w:r w:rsidRPr="00E11EA5">
        <w:rPr>
          <w:lang w:eastAsia="sv-SE"/>
        </w:rPr>
        <w:t>.2.2</w:t>
      </w:r>
      <w:r w:rsidRPr="00E11EA5">
        <w:rPr>
          <w:lang w:eastAsia="sv-SE"/>
        </w:rPr>
        <w:tab/>
      </w:r>
      <w:r w:rsidRPr="00E11EA5">
        <w:t>Stage 2: BS measurement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bookmarkEnd w:id="3453"/>
    <w:bookmarkEnd w:id="3454"/>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3519" w:name="_Toc21086308"/>
      <w:bookmarkStart w:id="3520" w:name="_Toc29768745"/>
      <w:bookmarkStart w:id="3521" w:name="_Toc32332140"/>
      <w:bookmarkStart w:id="3522" w:name="_Toc37430057"/>
      <w:bookmarkStart w:id="3523" w:name="_Toc43739142"/>
      <w:bookmarkStart w:id="3524" w:name="_Toc46346903"/>
      <w:bookmarkStart w:id="3525" w:name="_Toc53165842"/>
      <w:bookmarkStart w:id="3526" w:name="_Toc53166537"/>
      <w:bookmarkStart w:id="3527" w:name="_Toc53167231"/>
      <w:bookmarkStart w:id="3528" w:name="_Toc61130463"/>
      <w:bookmarkStart w:id="3529" w:name="_Toc61131189"/>
      <w:bookmarkStart w:id="3530" w:name="_Toc61188031"/>
      <w:bookmarkStart w:id="3531" w:name="_Toc83029321"/>
      <w:bookmarkStart w:id="3532" w:name="_Toc83919919"/>
      <w:bookmarkStart w:id="3533" w:name="_Toc89784940"/>
      <w:bookmarkStart w:id="3534" w:name="_Toc137245627"/>
      <w:bookmarkStart w:id="3535" w:name="_Toc138888134"/>
      <w:bookmarkStart w:id="3536" w:name="_Toc145321206"/>
      <w:r w:rsidRPr="00E11EA5">
        <w:t>9.6.2.3</w:t>
      </w:r>
      <w:r w:rsidRPr="00E11EA5">
        <w:tab/>
        <w:t xml:space="preserve">MU </w:t>
      </w:r>
      <w:r w:rsidRPr="00E11EA5">
        <w:rPr>
          <w:lang w:eastAsia="sv-SE"/>
        </w:rPr>
        <w:t>value derivation</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3537" w:name="_Toc32332141"/>
      <w:bookmarkStart w:id="3538" w:name="_Toc37430058"/>
      <w:bookmarkStart w:id="3539" w:name="_Toc43739143"/>
      <w:bookmarkStart w:id="3540" w:name="_Toc46346904"/>
      <w:bookmarkStart w:id="3541" w:name="_Toc53165843"/>
      <w:bookmarkStart w:id="3542" w:name="_Toc53166538"/>
      <w:bookmarkStart w:id="3543" w:name="_Toc53167232"/>
      <w:bookmarkStart w:id="3544" w:name="_Toc21086309"/>
      <w:bookmarkStart w:id="3545" w:name="_Toc29768746"/>
      <w:bookmarkStart w:id="3546" w:name="_Toc61130464"/>
      <w:bookmarkStart w:id="3547" w:name="_Toc61131190"/>
      <w:bookmarkStart w:id="3548" w:name="_Toc61188032"/>
      <w:bookmarkStart w:id="3549" w:name="_Toc83029322"/>
      <w:bookmarkStart w:id="3550" w:name="_Toc83919920"/>
      <w:bookmarkStart w:id="3551" w:name="_Toc89784941"/>
      <w:bookmarkStart w:id="3552" w:name="_Toc137245628"/>
      <w:bookmarkStart w:id="3553" w:name="_Toc138888135"/>
      <w:bookmarkStart w:id="3554" w:name="_Toc145321207"/>
      <w:r w:rsidRPr="00E11EA5">
        <w:t>9.6.3</w:t>
      </w:r>
      <w:r>
        <w:tab/>
      </w:r>
      <w:r w:rsidRPr="00E11EA5">
        <w:t>Compact Antenna Test Range</w:t>
      </w:r>
      <w:bookmarkStart w:id="3555" w:name="_Toc32332142"/>
      <w:bookmarkStart w:id="3556" w:name="_Toc37430059"/>
      <w:bookmarkStart w:id="3557" w:name="_Toc43739144"/>
      <w:bookmarkStart w:id="3558" w:name="_Toc46346905"/>
      <w:bookmarkStart w:id="3559" w:name="_Toc53165844"/>
      <w:bookmarkStart w:id="3560" w:name="_Toc53166539"/>
      <w:bookmarkStart w:id="3561" w:name="_Toc53167233"/>
      <w:bookmarkStart w:id="3562" w:name="_Toc21086310"/>
      <w:bookmarkStart w:id="3563" w:name="_Toc29768747"/>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086E4A7F" w14:textId="77777777" w:rsidR="00C57672" w:rsidRPr="00E11EA5" w:rsidRDefault="00C57672" w:rsidP="00C57672">
      <w:pPr>
        <w:pStyle w:val="Heading4"/>
        <w:rPr>
          <w:lang w:eastAsia="sv-SE"/>
        </w:rPr>
      </w:pPr>
      <w:bookmarkStart w:id="3564" w:name="_Toc61130465"/>
      <w:bookmarkStart w:id="3565" w:name="_Toc61131191"/>
      <w:bookmarkStart w:id="3566" w:name="_Toc61188033"/>
      <w:bookmarkStart w:id="3567" w:name="_Toc83029323"/>
      <w:bookmarkStart w:id="3568" w:name="_Toc83919921"/>
      <w:bookmarkStart w:id="3569" w:name="_Toc89784942"/>
      <w:bookmarkStart w:id="3570" w:name="_Toc137245629"/>
      <w:bookmarkStart w:id="3571" w:name="_Toc138888136"/>
      <w:bookmarkStart w:id="3572" w:name="_Toc145321208"/>
      <w:r w:rsidRPr="00E11EA5">
        <w:rPr>
          <w:lang w:eastAsia="sv-SE"/>
        </w:rPr>
        <w:t>9.6.3.1</w:t>
      </w:r>
      <w:r w:rsidRPr="00E11EA5">
        <w:rPr>
          <w:lang w:eastAsia="sv-SE"/>
        </w:rPr>
        <w:tab/>
        <w:t>Measurement system description</w:t>
      </w:r>
      <w:bookmarkEnd w:id="3555"/>
      <w:bookmarkEnd w:id="3556"/>
      <w:bookmarkEnd w:id="3557"/>
      <w:bookmarkEnd w:id="3558"/>
      <w:bookmarkEnd w:id="3559"/>
      <w:bookmarkEnd w:id="3560"/>
      <w:bookmarkEnd w:id="3561"/>
      <w:bookmarkEnd w:id="3564"/>
      <w:bookmarkEnd w:id="3565"/>
      <w:bookmarkEnd w:id="3566"/>
      <w:bookmarkEnd w:id="3567"/>
      <w:bookmarkEnd w:id="3568"/>
      <w:bookmarkEnd w:id="3569"/>
      <w:bookmarkEnd w:id="3570"/>
      <w:bookmarkEnd w:id="3571"/>
      <w:bookmarkEnd w:id="3572"/>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3573" w:name="_Toc32332143"/>
      <w:bookmarkStart w:id="3574" w:name="_Toc37430060"/>
      <w:bookmarkStart w:id="3575" w:name="_Toc43739145"/>
      <w:bookmarkStart w:id="3576" w:name="_Toc46346906"/>
      <w:bookmarkStart w:id="3577" w:name="_Toc53165845"/>
      <w:bookmarkStart w:id="3578" w:name="_Toc53166540"/>
      <w:bookmarkStart w:id="3579" w:name="_Toc53167234"/>
    </w:p>
    <w:p w14:paraId="6C3466E1" w14:textId="77777777" w:rsidR="00C57672" w:rsidRPr="00E11EA5" w:rsidRDefault="00C57672" w:rsidP="00C57672">
      <w:pPr>
        <w:pStyle w:val="Heading4"/>
        <w:rPr>
          <w:lang w:eastAsia="sv-SE"/>
        </w:rPr>
      </w:pPr>
      <w:bookmarkStart w:id="3580" w:name="_Toc61130466"/>
      <w:bookmarkStart w:id="3581" w:name="_Toc61131192"/>
      <w:bookmarkStart w:id="3582" w:name="_Toc61188034"/>
      <w:bookmarkStart w:id="3583" w:name="_Toc83029324"/>
      <w:bookmarkStart w:id="3584" w:name="_Toc83919922"/>
      <w:bookmarkStart w:id="3585" w:name="_Toc89784943"/>
      <w:bookmarkStart w:id="3586" w:name="_Toc137245630"/>
      <w:bookmarkStart w:id="3587" w:name="_Toc138888137"/>
      <w:bookmarkStart w:id="3588" w:name="_Toc145321209"/>
      <w:r w:rsidRPr="00E11EA5">
        <w:rPr>
          <w:lang w:eastAsia="sv-SE"/>
        </w:rPr>
        <w:t>9.6.3.2</w:t>
      </w:r>
      <w:r>
        <w:rPr>
          <w:lang w:eastAsia="sv-SE"/>
        </w:rPr>
        <w:tab/>
      </w:r>
      <w:r w:rsidRPr="00E11EA5">
        <w:rPr>
          <w:lang w:eastAsia="sv-SE"/>
        </w:rPr>
        <w:t>Test procedure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315BAA85" w14:textId="77777777" w:rsidR="00C57672" w:rsidRPr="00E11EA5" w:rsidRDefault="00C57672" w:rsidP="00C57672">
      <w:pPr>
        <w:pStyle w:val="Heading5"/>
      </w:pPr>
      <w:bookmarkStart w:id="3589" w:name="_Toc32332144"/>
      <w:bookmarkStart w:id="3590" w:name="_Toc37430061"/>
      <w:bookmarkStart w:id="3591" w:name="_Toc43739146"/>
      <w:bookmarkStart w:id="3592" w:name="_Toc46346907"/>
      <w:bookmarkStart w:id="3593" w:name="_Toc53165846"/>
      <w:bookmarkStart w:id="3594" w:name="_Toc53166541"/>
      <w:bookmarkStart w:id="3595" w:name="_Toc53167235"/>
      <w:bookmarkStart w:id="3596" w:name="_Toc61130467"/>
      <w:bookmarkStart w:id="3597" w:name="_Toc61131193"/>
      <w:bookmarkStart w:id="3598" w:name="_Toc61188035"/>
      <w:bookmarkStart w:id="3599" w:name="_Toc83029325"/>
      <w:bookmarkStart w:id="3600" w:name="_Toc83919923"/>
      <w:bookmarkStart w:id="3601" w:name="_Toc89784944"/>
      <w:bookmarkStart w:id="3602" w:name="_Toc137245631"/>
      <w:bookmarkStart w:id="3603" w:name="_Toc138888138"/>
      <w:bookmarkStart w:id="3604" w:name="_Toc145321210"/>
      <w:r w:rsidRPr="00E11EA5">
        <w:rPr>
          <w:lang w:eastAsia="sv-SE"/>
        </w:rPr>
        <w:t>9.6.3.2.1</w:t>
      </w:r>
      <w:r w:rsidRPr="00E11EA5">
        <w:rPr>
          <w:lang w:eastAsia="sv-SE"/>
        </w:rPr>
        <w:tab/>
      </w:r>
      <w:r w:rsidRPr="00E11EA5">
        <w:t>Stage 1: Calibration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3605" w:name="_Toc32332145"/>
      <w:bookmarkStart w:id="3606" w:name="_Toc37430062"/>
      <w:bookmarkStart w:id="3607" w:name="_Toc43739147"/>
      <w:bookmarkStart w:id="3608" w:name="_Toc46346908"/>
      <w:bookmarkStart w:id="3609" w:name="_Toc53165847"/>
      <w:bookmarkStart w:id="3610" w:name="_Toc53166542"/>
      <w:bookmarkStart w:id="3611" w:name="_Toc53167236"/>
      <w:bookmarkStart w:id="3612" w:name="_Toc61130468"/>
      <w:bookmarkStart w:id="3613" w:name="_Toc61131194"/>
      <w:bookmarkStart w:id="3614" w:name="_Toc61188036"/>
      <w:bookmarkStart w:id="3615" w:name="_Toc83029326"/>
      <w:bookmarkStart w:id="3616" w:name="_Toc83919924"/>
      <w:bookmarkStart w:id="3617" w:name="_Toc89784945"/>
      <w:bookmarkStart w:id="3618" w:name="_Toc137245632"/>
      <w:bookmarkStart w:id="3619" w:name="_Toc138888139"/>
      <w:bookmarkStart w:id="3620" w:name="_Toc145321211"/>
      <w:r w:rsidRPr="00E11EA5">
        <w:t>9.6.3.2.2</w:t>
      </w:r>
      <w:r w:rsidRPr="00E11EA5">
        <w:tab/>
        <w:t xml:space="preserve">Stage 2: BS </w:t>
      </w:r>
      <w:r w:rsidRPr="00E11EA5">
        <w:rPr>
          <w:lang w:eastAsia="sv-SE"/>
        </w:rPr>
        <w:t>measurement</w:t>
      </w:r>
      <w:bookmarkEnd w:id="3562"/>
      <w:bookmarkEnd w:id="3563"/>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3621" w:name="_Toc21086313"/>
      <w:bookmarkStart w:id="3622" w:name="_Toc29768750"/>
      <w:bookmarkStart w:id="3623" w:name="_Toc32332146"/>
      <w:bookmarkStart w:id="3624" w:name="_Toc37430063"/>
      <w:bookmarkStart w:id="3625" w:name="_Toc43739148"/>
      <w:bookmarkStart w:id="3626" w:name="_Toc46346909"/>
      <w:bookmarkStart w:id="3627" w:name="_Toc53165848"/>
      <w:bookmarkStart w:id="3628" w:name="_Toc53166543"/>
      <w:bookmarkStart w:id="3629" w:name="_Toc53167237"/>
      <w:bookmarkStart w:id="3630" w:name="_Toc61130469"/>
      <w:bookmarkStart w:id="3631" w:name="_Toc61131195"/>
      <w:bookmarkStart w:id="3632" w:name="_Toc61188037"/>
      <w:bookmarkStart w:id="3633" w:name="_Toc83029327"/>
      <w:bookmarkStart w:id="3634" w:name="_Toc83919925"/>
      <w:bookmarkStart w:id="3635" w:name="_Toc89784946"/>
      <w:bookmarkStart w:id="3636" w:name="_Toc137245633"/>
      <w:bookmarkStart w:id="3637" w:name="_Toc138888140"/>
      <w:bookmarkStart w:id="3638" w:name="_Toc145321212"/>
      <w:r w:rsidRPr="00E11EA5">
        <w:t>9.6.3.3</w:t>
      </w:r>
      <w:r w:rsidRPr="00E11EA5">
        <w:tab/>
        <w:t xml:space="preserve">MU </w:t>
      </w:r>
      <w:bookmarkEnd w:id="3621"/>
      <w:bookmarkEnd w:id="3622"/>
      <w:r w:rsidRPr="00E11EA5">
        <w:t>value derivation</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3639" w:name="_Toc21086314"/>
      <w:bookmarkStart w:id="3640" w:name="_Toc29768751"/>
      <w:bookmarkStart w:id="3641" w:name="_Toc32332147"/>
      <w:bookmarkStart w:id="3642" w:name="_Toc37430064"/>
      <w:bookmarkStart w:id="3643" w:name="_Toc43739149"/>
      <w:bookmarkStart w:id="3644" w:name="_Toc46346910"/>
      <w:bookmarkStart w:id="3645" w:name="_Toc53165849"/>
      <w:bookmarkStart w:id="3646" w:name="_Toc53166544"/>
      <w:bookmarkStart w:id="3647" w:name="_Toc53167238"/>
      <w:bookmarkStart w:id="3648" w:name="_Toc61130470"/>
      <w:bookmarkStart w:id="3649" w:name="_Toc61131196"/>
      <w:bookmarkStart w:id="3650" w:name="_Toc61188038"/>
      <w:bookmarkStart w:id="3651" w:name="_Toc83029328"/>
      <w:bookmarkStart w:id="3652" w:name="_Toc83919926"/>
      <w:bookmarkStart w:id="3653" w:name="_Toc89784947"/>
      <w:bookmarkStart w:id="3654" w:name="_Toc137245634"/>
      <w:bookmarkStart w:id="3655" w:name="_Toc138888141"/>
      <w:bookmarkStart w:id="3656" w:name="_Toc145321213"/>
      <w:r w:rsidRPr="00E11EA5">
        <w:t>9.6.4</w:t>
      </w:r>
      <w:r>
        <w:tab/>
      </w:r>
      <w:r w:rsidRPr="00E11EA5">
        <w:t>Near Field</w:t>
      </w:r>
      <w:bookmarkEnd w:id="3639"/>
      <w:bookmarkEnd w:id="3640"/>
      <w:r w:rsidRPr="00E11EA5">
        <w:t xml:space="preserve"> Test Range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5CA12DFE" w14:textId="77777777" w:rsidR="00C57672" w:rsidRPr="00E11EA5" w:rsidRDefault="00C57672" w:rsidP="00C57672">
      <w:pPr>
        <w:pStyle w:val="Heading4"/>
        <w:rPr>
          <w:lang w:eastAsia="sv-SE"/>
        </w:rPr>
      </w:pPr>
      <w:bookmarkStart w:id="3657" w:name="_Toc32332148"/>
      <w:bookmarkStart w:id="3658" w:name="_Toc37430065"/>
      <w:bookmarkStart w:id="3659" w:name="_Toc43739150"/>
      <w:bookmarkStart w:id="3660" w:name="_Toc46346911"/>
      <w:bookmarkStart w:id="3661" w:name="_Toc53165850"/>
      <w:bookmarkStart w:id="3662" w:name="_Toc53166545"/>
      <w:bookmarkStart w:id="3663" w:name="_Toc53167239"/>
      <w:bookmarkStart w:id="3664" w:name="_Toc61130471"/>
      <w:bookmarkStart w:id="3665" w:name="_Toc61131197"/>
      <w:bookmarkStart w:id="3666" w:name="_Toc61188039"/>
      <w:bookmarkStart w:id="3667" w:name="_Toc83029329"/>
      <w:bookmarkStart w:id="3668" w:name="_Toc83919927"/>
      <w:bookmarkStart w:id="3669" w:name="_Toc89784948"/>
      <w:bookmarkStart w:id="3670" w:name="_Toc137245635"/>
      <w:bookmarkStart w:id="3671" w:name="_Toc138888142"/>
      <w:bookmarkStart w:id="3672" w:name="_Toc145321214"/>
      <w:r w:rsidRPr="00E11EA5">
        <w:rPr>
          <w:lang w:eastAsia="sv-SE"/>
        </w:rPr>
        <w:t>9.6.4.1</w:t>
      </w:r>
      <w:r w:rsidRPr="00E11EA5">
        <w:rPr>
          <w:lang w:eastAsia="sv-SE"/>
        </w:rPr>
        <w:tab/>
        <w:t>Measurement system description</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3673" w:name="_Toc32332149"/>
      <w:bookmarkStart w:id="3674" w:name="_Toc37430066"/>
      <w:bookmarkStart w:id="3675" w:name="_Toc43739151"/>
      <w:bookmarkStart w:id="3676" w:name="_Toc46346912"/>
      <w:bookmarkStart w:id="3677" w:name="_Toc53165851"/>
      <w:bookmarkStart w:id="3678" w:name="_Toc53166546"/>
      <w:bookmarkStart w:id="3679" w:name="_Toc53167240"/>
      <w:bookmarkStart w:id="3680" w:name="_Toc61130472"/>
      <w:bookmarkStart w:id="3681" w:name="_Toc61131198"/>
      <w:bookmarkStart w:id="3682" w:name="_Toc61188040"/>
      <w:bookmarkStart w:id="3683" w:name="_Toc83029330"/>
      <w:bookmarkStart w:id="3684" w:name="_Toc83919928"/>
      <w:bookmarkStart w:id="3685" w:name="_Toc89784949"/>
      <w:bookmarkStart w:id="3686" w:name="_Toc137245636"/>
      <w:bookmarkStart w:id="3687" w:name="_Toc138888143"/>
      <w:bookmarkStart w:id="3688" w:name="_Toc145321215"/>
      <w:bookmarkStart w:id="3689" w:name="_Toc21086316"/>
      <w:bookmarkStart w:id="3690" w:name="_Toc29768753"/>
      <w:r w:rsidRPr="00E11EA5">
        <w:rPr>
          <w:lang w:eastAsia="sv-SE"/>
        </w:rPr>
        <w:t>9.6.4.2</w:t>
      </w:r>
      <w:r w:rsidRPr="00E11EA5">
        <w:rPr>
          <w:lang w:eastAsia="sv-SE"/>
        </w:rPr>
        <w:tab/>
        <w:t>Test procedure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12F6835F" w14:textId="77777777" w:rsidR="00C57672" w:rsidRPr="00501E48" w:rsidRDefault="00C57672" w:rsidP="00C57672">
      <w:pPr>
        <w:pStyle w:val="Heading5"/>
      </w:pPr>
      <w:bookmarkStart w:id="3691" w:name="_Toc32332150"/>
      <w:bookmarkStart w:id="3692" w:name="_Toc37430067"/>
      <w:bookmarkStart w:id="3693" w:name="_Toc43739152"/>
      <w:bookmarkStart w:id="3694" w:name="_Toc46346913"/>
      <w:bookmarkStart w:id="3695" w:name="_Toc53165852"/>
      <w:bookmarkStart w:id="3696" w:name="_Toc53166547"/>
      <w:bookmarkStart w:id="3697" w:name="_Toc53167241"/>
      <w:bookmarkStart w:id="3698" w:name="_Toc61130473"/>
      <w:bookmarkStart w:id="3699" w:name="_Toc61131199"/>
      <w:bookmarkStart w:id="3700" w:name="_Toc61188041"/>
      <w:bookmarkStart w:id="3701" w:name="_Toc83029331"/>
      <w:bookmarkStart w:id="3702" w:name="_Toc83919929"/>
      <w:bookmarkStart w:id="3703" w:name="_Toc89784950"/>
      <w:bookmarkStart w:id="3704" w:name="_Toc137245637"/>
      <w:bookmarkStart w:id="3705" w:name="_Toc138888144"/>
      <w:bookmarkStart w:id="3706" w:name="_Toc145321216"/>
      <w:r w:rsidRPr="00E11EA5">
        <w:rPr>
          <w:lang w:eastAsia="sv-SE"/>
        </w:rPr>
        <w:t>9.6.4.2.1</w:t>
      </w:r>
      <w:r w:rsidRPr="00E11EA5">
        <w:rPr>
          <w:lang w:eastAsia="sv-SE"/>
        </w:rPr>
        <w:tab/>
      </w:r>
      <w:r w:rsidRPr="00E11EA5">
        <w:t xml:space="preserve">Stage 1: </w:t>
      </w:r>
      <w:r w:rsidRPr="00E11EA5">
        <w:rPr>
          <w:lang w:eastAsia="sv-SE"/>
        </w:rPr>
        <w:t>Calibration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3689"/>
      <w:bookmarkEnd w:id="3690"/>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3707" w:name="_Toc32332151"/>
      <w:bookmarkStart w:id="3708" w:name="_Toc37430068"/>
      <w:bookmarkStart w:id="3709" w:name="_Toc43739153"/>
      <w:bookmarkStart w:id="3710" w:name="_Toc46346914"/>
      <w:bookmarkStart w:id="3711" w:name="_Toc53165853"/>
      <w:bookmarkStart w:id="3712" w:name="_Toc53166548"/>
      <w:bookmarkStart w:id="3713" w:name="_Toc53167242"/>
      <w:bookmarkStart w:id="3714" w:name="_Toc21086317"/>
      <w:bookmarkStart w:id="3715" w:name="_Toc29768754"/>
      <w:bookmarkStart w:id="3716" w:name="_Toc61130474"/>
      <w:bookmarkStart w:id="3717" w:name="_Toc61131200"/>
      <w:bookmarkStart w:id="3718" w:name="_Toc61188042"/>
      <w:bookmarkStart w:id="3719" w:name="_Toc83029332"/>
      <w:bookmarkStart w:id="3720" w:name="_Toc83919930"/>
      <w:bookmarkStart w:id="3721" w:name="_Toc89784951"/>
      <w:bookmarkStart w:id="3722" w:name="_Toc137245638"/>
      <w:bookmarkStart w:id="3723" w:name="_Toc138888145"/>
      <w:bookmarkStart w:id="3724" w:name="_Toc145321217"/>
      <w:r w:rsidRPr="00E11EA5">
        <w:rPr>
          <w:lang w:eastAsia="sv-SE"/>
        </w:rPr>
        <w:t>9.6.4.2.2</w:t>
      </w:r>
      <w:r w:rsidRPr="00E11EA5">
        <w:tab/>
        <w:t>Stage 2: BS measurement</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3725" w:name="_Toc21086318"/>
      <w:bookmarkStart w:id="3726" w:name="_Toc29768755"/>
      <w:bookmarkStart w:id="3727" w:name="_Toc32332152"/>
      <w:bookmarkStart w:id="3728" w:name="_Toc37430069"/>
      <w:bookmarkStart w:id="3729" w:name="_Toc43739154"/>
      <w:bookmarkStart w:id="3730" w:name="_Toc46346915"/>
      <w:bookmarkStart w:id="3731" w:name="_Toc53165854"/>
      <w:bookmarkStart w:id="3732" w:name="_Toc53166549"/>
      <w:bookmarkStart w:id="3733" w:name="_Toc53167243"/>
      <w:bookmarkStart w:id="3734" w:name="_Toc61130475"/>
      <w:bookmarkStart w:id="3735" w:name="_Toc61131201"/>
      <w:bookmarkStart w:id="3736" w:name="_Toc61188043"/>
      <w:bookmarkStart w:id="3737" w:name="_Toc83029333"/>
      <w:bookmarkStart w:id="3738" w:name="_Toc83919931"/>
      <w:bookmarkStart w:id="3739" w:name="_Toc89784952"/>
      <w:bookmarkStart w:id="3740" w:name="_Toc137245639"/>
      <w:bookmarkStart w:id="3741" w:name="_Toc138888146"/>
      <w:bookmarkStart w:id="3742" w:name="_Toc145321218"/>
      <w:r w:rsidRPr="00E11EA5">
        <w:t>9.6.4.3</w:t>
      </w:r>
      <w:r w:rsidRPr="00E11EA5">
        <w:tab/>
        <w:t xml:space="preserve">MU </w:t>
      </w:r>
      <w:bookmarkEnd w:id="3725"/>
      <w:bookmarkEnd w:id="3726"/>
      <w:r w:rsidRPr="00E11EA5">
        <w:t>value derivation</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3743" w:name="_Toc34696816"/>
      <w:bookmarkStart w:id="3744" w:name="_Toc43739155"/>
      <w:bookmarkStart w:id="3745" w:name="_Toc46346916"/>
      <w:bookmarkStart w:id="3746" w:name="_Toc53165855"/>
      <w:bookmarkStart w:id="3747" w:name="_Toc53166550"/>
      <w:bookmarkStart w:id="3748" w:name="_Toc53167244"/>
      <w:bookmarkStart w:id="3749" w:name="_Toc61130476"/>
      <w:bookmarkStart w:id="3750" w:name="_Toc61131202"/>
      <w:bookmarkStart w:id="3751" w:name="_Toc61188044"/>
      <w:bookmarkStart w:id="3752" w:name="_Toc83029334"/>
      <w:bookmarkStart w:id="3753" w:name="_Toc83919932"/>
      <w:bookmarkStart w:id="3754" w:name="_Toc89784953"/>
      <w:bookmarkStart w:id="3755" w:name="_Toc137245640"/>
      <w:bookmarkStart w:id="3756" w:name="_Toc138888147"/>
      <w:bookmarkStart w:id="3757" w:name="_Toc145321219"/>
      <w:r w:rsidRPr="00E11EA5">
        <w:t>9.6.5</w:t>
      </w:r>
      <w:r>
        <w:tab/>
      </w:r>
      <w:bookmarkEnd w:id="3743"/>
      <w:r w:rsidRPr="00E11EA5">
        <w:t>Plane Wave Synthesizer</w:t>
      </w:r>
      <w:bookmarkStart w:id="3758" w:name="_Toc34696817"/>
      <w:bookmarkStart w:id="3759" w:name="_Toc43739156"/>
      <w:bookmarkStart w:id="3760" w:name="_Toc46346917"/>
      <w:bookmarkStart w:id="3761" w:name="_Toc53165856"/>
      <w:bookmarkStart w:id="3762" w:name="_Toc53166551"/>
      <w:bookmarkStart w:id="3763" w:name="_Toc53167245"/>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0F9DB9D4" w14:textId="77777777" w:rsidR="00C57672" w:rsidRPr="00E11EA5" w:rsidRDefault="00C57672" w:rsidP="00C57672">
      <w:pPr>
        <w:pStyle w:val="Heading4"/>
        <w:rPr>
          <w:lang w:eastAsia="sv-SE"/>
        </w:rPr>
      </w:pPr>
      <w:bookmarkStart w:id="3764" w:name="_Toc61130477"/>
      <w:bookmarkStart w:id="3765" w:name="_Toc61131203"/>
      <w:bookmarkStart w:id="3766" w:name="_Toc61188045"/>
      <w:bookmarkStart w:id="3767" w:name="_Toc83029335"/>
      <w:bookmarkStart w:id="3768" w:name="_Toc83919933"/>
      <w:bookmarkStart w:id="3769" w:name="_Toc89784954"/>
      <w:bookmarkStart w:id="3770" w:name="_Toc137245641"/>
      <w:bookmarkStart w:id="3771" w:name="_Toc138888148"/>
      <w:bookmarkStart w:id="3772" w:name="_Toc145321220"/>
      <w:r w:rsidRPr="00E11EA5">
        <w:rPr>
          <w:lang w:eastAsia="sv-SE"/>
        </w:rPr>
        <w:t>9.6.5.1</w:t>
      </w:r>
      <w:r w:rsidRPr="00E11EA5">
        <w:rPr>
          <w:lang w:eastAsia="sv-SE"/>
        </w:rPr>
        <w:tab/>
        <w:t>Measurement system description</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73" w:name="_Toc34696818"/>
      <w:bookmarkStart w:id="3774" w:name="_Toc43739157"/>
      <w:bookmarkStart w:id="3775" w:name="_Toc46346918"/>
      <w:bookmarkStart w:id="3776" w:name="_Toc53165857"/>
      <w:bookmarkStart w:id="3777" w:name="_Toc53166552"/>
      <w:bookmarkStart w:id="3778" w:name="_Toc53167246"/>
    </w:p>
    <w:p w14:paraId="50E6FC68" w14:textId="77777777" w:rsidR="00C57672" w:rsidRPr="00E11EA5" w:rsidRDefault="00C57672" w:rsidP="00C57672">
      <w:pPr>
        <w:pStyle w:val="Heading4"/>
        <w:rPr>
          <w:lang w:eastAsia="sv-SE"/>
        </w:rPr>
      </w:pPr>
      <w:bookmarkStart w:id="3779" w:name="_Toc61130478"/>
      <w:bookmarkStart w:id="3780" w:name="_Toc61131204"/>
      <w:bookmarkStart w:id="3781" w:name="_Toc61188046"/>
      <w:bookmarkStart w:id="3782" w:name="_Toc83029336"/>
      <w:bookmarkStart w:id="3783" w:name="_Toc83919934"/>
      <w:bookmarkStart w:id="3784" w:name="_Toc89784955"/>
      <w:bookmarkStart w:id="3785" w:name="_Toc137245642"/>
      <w:bookmarkStart w:id="3786" w:name="_Toc138888149"/>
      <w:bookmarkStart w:id="3787" w:name="_Toc145321221"/>
      <w:r w:rsidRPr="00E11EA5">
        <w:rPr>
          <w:lang w:eastAsia="sv-SE"/>
        </w:rPr>
        <w:t>9.6.5.2</w:t>
      </w:r>
      <w:r>
        <w:rPr>
          <w:lang w:eastAsia="sv-SE"/>
        </w:rPr>
        <w:tab/>
      </w:r>
      <w:r w:rsidRPr="00E11EA5">
        <w:rPr>
          <w:lang w:eastAsia="sv-SE"/>
        </w:rPr>
        <w:t>Test procedure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86E153F" w14:textId="77777777" w:rsidR="00C57672" w:rsidRPr="00E11EA5" w:rsidRDefault="00C57672" w:rsidP="00C57672">
      <w:pPr>
        <w:pStyle w:val="Heading5"/>
      </w:pPr>
      <w:bookmarkStart w:id="3788" w:name="_Toc34696819"/>
      <w:bookmarkStart w:id="3789" w:name="_Toc43739158"/>
      <w:bookmarkStart w:id="3790" w:name="_Toc46346919"/>
      <w:bookmarkStart w:id="3791" w:name="_Toc53165858"/>
      <w:bookmarkStart w:id="3792" w:name="_Toc53166553"/>
      <w:bookmarkStart w:id="3793" w:name="_Toc53167247"/>
      <w:bookmarkStart w:id="3794" w:name="_Toc61130479"/>
      <w:bookmarkStart w:id="3795" w:name="_Toc61131205"/>
      <w:bookmarkStart w:id="3796" w:name="_Toc61188047"/>
      <w:bookmarkStart w:id="3797" w:name="_Toc83029337"/>
      <w:bookmarkStart w:id="3798" w:name="_Toc83919935"/>
      <w:bookmarkStart w:id="3799" w:name="_Toc89784956"/>
      <w:bookmarkStart w:id="3800" w:name="_Toc137245643"/>
      <w:bookmarkStart w:id="3801" w:name="_Toc138888150"/>
      <w:bookmarkStart w:id="3802" w:name="_Toc145321222"/>
      <w:r w:rsidRPr="00E11EA5">
        <w:rPr>
          <w:lang w:eastAsia="sv-SE"/>
        </w:rPr>
        <w:t>9.6.5.2.1</w:t>
      </w:r>
      <w:r w:rsidRPr="00E11EA5">
        <w:rPr>
          <w:lang w:eastAsia="sv-SE"/>
        </w:rPr>
        <w:tab/>
      </w:r>
      <w:r w:rsidRPr="00E11EA5">
        <w:t>Stage 1: Calibration</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3803" w:name="_Toc34696820"/>
      <w:bookmarkStart w:id="3804" w:name="_Toc43739159"/>
      <w:bookmarkStart w:id="3805" w:name="_Toc46346920"/>
      <w:bookmarkStart w:id="3806" w:name="_Toc53165859"/>
      <w:bookmarkStart w:id="3807" w:name="_Toc53166554"/>
      <w:bookmarkStart w:id="3808" w:name="_Toc53167248"/>
      <w:bookmarkStart w:id="3809" w:name="_Toc61130480"/>
      <w:bookmarkStart w:id="3810" w:name="_Toc61131206"/>
      <w:bookmarkStart w:id="3811" w:name="_Toc61188048"/>
      <w:bookmarkStart w:id="3812" w:name="_Toc83029338"/>
      <w:bookmarkStart w:id="3813" w:name="_Toc83919936"/>
      <w:bookmarkStart w:id="3814" w:name="_Toc89784957"/>
      <w:bookmarkStart w:id="3815" w:name="_Toc137245644"/>
      <w:bookmarkStart w:id="3816" w:name="_Toc138888151"/>
      <w:bookmarkStart w:id="3817" w:name="_Toc145321223"/>
      <w:r w:rsidRPr="00E11EA5">
        <w:t>9.6.5.2.2</w:t>
      </w:r>
      <w:r w:rsidRPr="00E11EA5">
        <w:tab/>
        <w:t xml:space="preserve">Stage 2: BS </w:t>
      </w:r>
      <w:r w:rsidRPr="00E11EA5">
        <w:rPr>
          <w:lang w:eastAsia="sv-SE"/>
        </w:rPr>
        <w:t>measurement</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3818" w:name="_Toc34696821"/>
      <w:bookmarkStart w:id="3819" w:name="_Toc43739160"/>
      <w:bookmarkStart w:id="3820" w:name="_Toc46346921"/>
      <w:bookmarkStart w:id="3821" w:name="_Toc53165860"/>
      <w:bookmarkStart w:id="3822" w:name="_Toc53166555"/>
      <w:bookmarkStart w:id="3823" w:name="_Toc53167249"/>
      <w:bookmarkStart w:id="3824" w:name="_Toc61130481"/>
      <w:bookmarkStart w:id="3825" w:name="_Toc61131207"/>
      <w:bookmarkStart w:id="3826" w:name="_Toc61188049"/>
      <w:bookmarkStart w:id="3827" w:name="_Toc83029339"/>
      <w:bookmarkStart w:id="3828" w:name="_Toc83919937"/>
      <w:bookmarkStart w:id="3829" w:name="_Toc89784958"/>
      <w:bookmarkStart w:id="3830" w:name="_Toc137245645"/>
      <w:bookmarkStart w:id="3831" w:name="_Toc138888152"/>
      <w:bookmarkStart w:id="3832" w:name="_Toc145321224"/>
      <w:r w:rsidRPr="00E11EA5">
        <w:t>9.6.5.3</w:t>
      </w:r>
      <w:r w:rsidRPr="00E11EA5">
        <w:tab/>
        <w:t>MU value derivation</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3833" w:name="_Toc32332153"/>
      <w:bookmarkStart w:id="3834" w:name="_Toc37430070"/>
      <w:bookmarkStart w:id="3835" w:name="_Toc43739161"/>
      <w:bookmarkStart w:id="3836" w:name="_Toc46346922"/>
      <w:bookmarkStart w:id="3837" w:name="_Toc53165861"/>
      <w:bookmarkStart w:id="3838" w:name="_Toc53166556"/>
      <w:bookmarkStart w:id="3839" w:name="_Toc53167250"/>
      <w:bookmarkStart w:id="3840" w:name="_Toc21086319"/>
      <w:bookmarkStart w:id="3841" w:name="_Toc29768756"/>
      <w:bookmarkStart w:id="3842" w:name="_Toc61130482"/>
      <w:bookmarkStart w:id="3843" w:name="_Toc61131208"/>
      <w:bookmarkStart w:id="3844" w:name="_Toc61188050"/>
      <w:bookmarkStart w:id="3845" w:name="_Toc83029340"/>
      <w:bookmarkStart w:id="3846" w:name="_Toc83919938"/>
      <w:bookmarkStart w:id="3847" w:name="_Toc89784959"/>
      <w:bookmarkStart w:id="3848" w:name="_Toc137245646"/>
      <w:bookmarkStart w:id="3849" w:name="_Toc138888153"/>
      <w:bookmarkStart w:id="3850" w:name="_Toc145321225"/>
      <w:r w:rsidRPr="00E11EA5">
        <w:t>9.6.6</w:t>
      </w:r>
      <w:r>
        <w:tab/>
      </w:r>
      <w:r w:rsidRPr="00E11EA5">
        <w:t>Maximum accepted test system uncertainty</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3851" w:name="_Toc32332154"/>
      <w:bookmarkStart w:id="3852" w:name="_Toc37430071"/>
      <w:bookmarkStart w:id="3853" w:name="_Toc43739162"/>
      <w:bookmarkStart w:id="3854" w:name="_Toc46346923"/>
      <w:bookmarkStart w:id="3855" w:name="_Toc53165862"/>
      <w:bookmarkStart w:id="3856" w:name="_Toc53166557"/>
      <w:bookmarkStart w:id="3857" w:name="_Toc53167251"/>
      <w:bookmarkStart w:id="3858" w:name="_Toc61130483"/>
      <w:bookmarkStart w:id="3859" w:name="_Toc61131209"/>
      <w:bookmarkStart w:id="3860" w:name="_Toc61188051"/>
      <w:bookmarkStart w:id="3861" w:name="_Toc83029341"/>
      <w:bookmarkStart w:id="3862" w:name="_Toc83919939"/>
      <w:bookmarkStart w:id="3863" w:name="_Toc89784960"/>
      <w:bookmarkStart w:id="3864" w:name="_Toc137245647"/>
      <w:bookmarkStart w:id="3865" w:name="_Toc138888154"/>
      <w:bookmarkStart w:id="3866" w:name="_Toc145321226"/>
      <w:r w:rsidRPr="00E11EA5">
        <w:t>9.6.7</w:t>
      </w:r>
      <w:r>
        <w:tab/>
      </w:r>
      <w:r w:rsidRPr="00E11EA5">
        <w:t>Test Tolerance for frequency error</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3867" w:name="_Toc21086320"/>
      <w:bookmarkStart w:id="3868" w:name="_Toc29768757"/>
      <w:bookmarkStart w:id="3869" w:name="_Toc32332155"/>
      <w:bookmarkStart w:id="3870" w:name="_Toc37430072"/>
      <w:bookmarkStart w:id="3871" w:name="_Toc43739163"/>
      <w:bookmarkStart w:id="3872" w:name="_Toc46346924"/>
      <w:bookmarkStart w:id="3873" w:name="_Toc53165863"/>
      <w:bookmarkStart w:id="3874" w:name="_Toc53166558"/>
      <w:bookmarkStart w:id="3875" w:name="_Toc53167252"/>
      <w:bookmarkStart w:id="3876" w:name="_Toc61130484"/>
      <w:bookmarkStart w:id="3877" w:name="_Toc61131210"/>
      <w:bookmarkStart w:id="3878" w:name="_Toc61188052"/>
      <w:bookmarkStart w:id="3879" w:name="_Toc83029342"/>
      <w:bookmarkStart w:id="3880" w:name="_Toc83919940"/>
      <w:bookmarkStart w:id="3881" w:name="_Toc89784961"/>
      <w:bookmarkStart w:id="3882" w:name="_Toc137245648"/>
      <w:bookmarkStart w:id="3883" w:name="_Toc138888155"/>
      <w:bookmarkStart w:id="3884" w:name="_Toc145321227"/>
      <w:r w:rsidRPr="00501E48">
        <w:t>9.7</w:t>
      </w:r>
      <w:r w:rsidRPr="00501E48">
        <w:tab/>
        <w:t>OTA transmitted signal quality: EVM</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12A4068F" w14:textId="77777777" w:rsidR="00C57672" w:rsidRPr="00E11EA5" w:rsidRDefault="00C57672" w:rsidP="00C57672">
      <w:pPr>
        <w:pStyle w:val="Heading3"/>
      </w:pPr>
      <w:bookmarkStart w:id="3885" w:name="_Toc21086321"/>
      <w:bookmarkStart w:id="3886" w:name="_Toc29768758"/>
      <w:bookmarkStart w:id="3887" w:name="_Toc32332156"/>
      <w:bookmarkStart w:id="3888" w:name="_Toc37430073"/>
      <w:bookmarkStart w:id="3889" w:name="_Toc43739164"/>
      <w:bookmarkStart w:id="3890" w:name="_Toc46346925"/>
      <w:bookmarkStart w:id="3891" w:name="_Toc53165864"/>
      <w:bookmarkStart w:id="3892" w:name="_Toc53166559"/>
      <w:bookmarkStart w:id="3893" w:name="_Toc53167253"/>
      <w:bookmarkStart w:id="3894" w:name="_Toc61130485"/>
      <w:bookmarkStart w:id="3895" w:name="_Toc61131211"/>
      <w:bookmarkStart w:id="3896" w:name="_Toc61188053"/>
      <w:bookmarkStart w:id="3897" w:name="_Toc83029343"/>
      <w:bookmarkStart w:id="3898" w:name="_Toc83919941"/>
      <w:bookmarkStart w:id="3899" w:name="_Toc89784962"/>
      <w:bookmarkStart w:id="3900" w:name="_Toc137245649"/>
      <w:bookmarkStart w:id="3901" w:name="_Toc138888156"/>
      <w:bookmarkStart w:id="3902" w:name="_Toc145321228"/>
      <w:r w:rsidRPr="00E11EA5">
        <w:t>9.7.1</w:t>
      </w:r>
      <w:r>
        <w:tab/>
      </w:r>
      <w:r w:rsidRPr="00E11EA5">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3903" w:name="_Toc32332157"/>
      <w:bookmarkStart w:id="3904" w:name="_Toc37430074"/>
      <w:bookmarkStart w:id="3905" w:name="_Toc43739165"/>
      <w:bookmarkStart w:id="3906" w:name="_Toc46346926"/>
      <w:bookmarkStart w:id="3907" w:name="_Toc53165865"/>
      <w:bookmarkStart w:id="3908" w:name="_Toc53166560"/>
      <w:bookmarkStart w:id="3909" w:name="_Toc53167254"/>
      <w:bookmarkStart w:id="3910" w:name="_Toc61130486"/>
      <w:bookmarkStart w:id="3911" w:name="_Toc61131212"/>
      <w:bookmarkStart w:id="3912" w:name="_Toc61188054"/>
      <w:bookmarkStart w:id="3913" w:name="_Toc83029344"/>
      <w:bookmarkStart w:id="3914" w:name="_Toc83919942"/>
      <w:bookmarkStart w:id="3915" w:name="_Toc89784963"/>
      <w:bookmarkStart w:id="3916" w:name="_Toc137245650"/>
      <w:bookmarkStart w:id="3917" w:name="_Toc138888157"/>
      <w:bookmarkStart w:id="3918" w:name="_Toc145321229"/>
      <w:bookmarkStart w:id="3919" w:name="_Toc21086323"/>
      <w:bookmarkStart w:id="3920" w:name="_Toc29768760"/>
      <w:r w:rsidRPr="00E11EA5">
        <w:t>9.7.2</w:t>
      </w:r>
      <w:r>
        <w:tab/>
      </w:r>
      <w:r w:rsidRPr="00E11EA5">
        <w:t>Indoor Anechoic Chamber</w:t>
      </w:r>
      <w:bookmarkStart w:id="3921" w:name="_Toc32332158"/>
      <w:bookmarkStart w:id="3922" w:name="_Toc37430075"/>
      <w:bookmarkStart w:id="3923" w:name="_Toc43739166"/>
      <w:bookmarkStart w:id="3924" w:name="_Toc46346927"/>
      <w:bookmarkStart w:id="3925" w:name="_Toc53165866"/>
      <w:bookmarkStart w:id="3926" w:name="_Toc53166561"/>
      <w:bookmarkStart w:id="3927" w:name="_Toc53167255"/>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5D11BDC8" w14:textId="77777777" w:rsidR="00C57672" w:rsidRPr="00E11EA5" w:rsidRDefault="00C57672" w:rsidP="00C57672">
      <w:pPr>
        <w:pStyle w:val="Heading4"/>
        <w:rPr>
          <w:lang w:eastAsia="sv-SE"/>
        </w:rPr>
      </w:pPr>
      <w:bookmarkStart w:id="3928" w:name="_Toc61130487"/>
      <w:bookmarkStart w:id="3929" w:name="_Toc61131213"/>
      <w:bookmarkStart w:id="3930" w:name="_Toc61188055"/>
      <w:bookmarkStart w:id="3931" w:name="_Toc83029345"/>
      <w:bookmarkStart w:id="3932" w:name="_Toc83919943"/>
      <w:bookmarkStart w:id="3933" w:name="_Toc89784964"/>
      <w:bookmarkStart w:id="3934" w:name="_Toc137245651"/>
      <w:bookmarkStart w:id="3935" w:name="_Toc138888158"/>
      <w:bookmarkStart w:id="3936" w:name="_Toc145321230"/>
      <w:r w:rsidRPr="00E11EA5">
        <w:rPr>
          <w:lang w:eastAsia="sv-SE"/>
        </w:rPr>
        <w:t>9.7.</w:t>
      </w:r>
      <w:r w:rsidRPr="00E11EA5">
        <w:t>2</w:t>
      </w:r>
      <w:r w:rsidRPr="00E11EA5">
        <w:rPr>
          <w:lang w:eastAsia="sv-SE"/>
        </w:rPr>
        <w:t>.1</w:t>
      </w:r>
      <w:r w:rsidRPr="00E11EA5">
        <w:rPr>
          <w:lang w:eastAsia="sv-SE"/>
        </w:rPr>
        <w:tab/>
        <w:t>Measurement system description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3937" w:name="_Toc32332159"/>
      <w:bookmarkStart w:id="3938" w:name="_Toc37430076"/>
      <w:bookmarkStart w:id="3939" w:name="_Toc43739167"/>
      <w:bookmarkStart w:id="3940" w:name="_Toc46346928"/>
      <w:bookmarkStart w:id="3941" w:name="_Toc53165867"/>
      <w:bookmarkStart w:id="3942" w:name="_Toc53166562"/>
      <w:bookmarkStart w:id="3943" w:name="_Toc53167256"/>
      <w:bookmarkStart w:id="3944" w:name="_Toc61130488"/>
      <w:bookmarkStart w:id="3945" w:name="_Toc61131214"/>
      <w:bookmarkStart w:id="3946" w:name="_Toc61188056"/>
      <w:bookmarkStart w:id="3947" w:name="_Toc83029346"/>
      <w:bookmarkStart w:id="3948" w:name="_Toc83919944"/>
      <w:bookmarkStart w:id="3949" w:name="_Toc89784965"/>
      <w:bookmarkStart w:id="3950" w:name="_Toc137245652"/>
      <w:bookmarkStart w:id="3951" w:name="_Toc138888159"/>
      <w:bookmarkStart w:id="3952" w:name="_Toc145321231"/>
      <w:r w:rsidRPr="00E11EA5">
        <w:rPr>
          <w:lang w:eastAsia="sv-SE"/>
        </w:rPr>
        <w:t>9.7.</w:t>
      </w:r>
      <w:r w:rsidRPr="00E11EA5">
        <w:t>2</w:t>
      </w:r>
      <w:r w:rsidRPr="00E11EA5">
        <w:rPr>
          <w:lang w:eastAsia="sv-SE"/>
        </w:rPr>
        <w:t>.2</w:t>
      </w:r>
      <w:r>
        <w:rPr>
          <w:lang w:eastAsia="sv-SE"/>
        </w:rPr>
        <w:tab/>
      </w:r>
      <w:r w:rsidRPr="00E11EA5">
        <w:rPr>
          <w:lang w:eastAsia="sv-SE"/>
        </w:rPr>
        <w:t>Test procedure</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2B361B6F" w14:textId="77777777" w:rsidR="00C57672" w:rsidRPr="00E11EA5" w:rsidRDefault="00C57672" w:rsidP="00C57672">
      <w:pPr>
        <w:pStyle w:val="Heading5"/>
      </w:pPr>
      <w:bookmarkStart w:id="3953" w:name="_Toc32332160"/>
      <w:bookmarkStart w:id="3954" w:name="_Toc37430077"/>
      <w:bookmarkStart w:id="3955" w:name="_Toc43739168"/>
      <w:bookmarkStart w:id="3956" w:name="_Toc46346929"/>
      <w:bookmarkStart w:id="3957" w:name="_Toc53165868"/>
      <w:bookmarkStart w:id="3958" w:name="_Toc53166563"/>
      <w:bookmarkStart w:id="3959" w:name="_Toc53167257"/>
      <w:bookmarkStart w:id="3960" w:name="_Toc61130489"/>
      <w:bookmarkStart w:id="3961" w:name="_Toc61131215"/>
      <w:bookmarkStart w:id="3962" w:name="_Toc61188057"/>
      <w:bookmarkStart w:id="3963" w:name="_Toc83029347"/>
      <w:bookmarkStart w:id="3964" w:name="_Toc83919945"/>
      <w:bookmarkStart w:id="3965" w:name="_Toc89784966"/>
      <w:bookmarkStart w:id="3966" w:name="_Toc137245653"/>
      <w:bookmarkStart w:id="3967" w:name="_Toc138888160"/>
      <w:bookmarkStart w:id="3968" w:name="_Toc145321232"/>
      <w:r w:rsidRPr="00E11EA5">
        <w:rPr>
          <w:lang w:eastAsia="sv-SE"/>
        </w:rPr>
        <w:t>9.7.</w:t>
      </w:r>
      <w:r w:rsidRPr="00E11EA5">
        <w:t>2</w:t>
      </w:r>
      <w:r w:rsidRPr="00E11EA5">
        <w:rPr>
          <w:lang w:eastAsia="sv-SE"/>
        </w:rPr>
        <w:t>.2.1</w:t>
      </w:r>
      <w:r w:rsidRPr="00E11EA5">
        <w:rPr>
          <w:lang w:eastAsia="sv-SE"/>
        </w:rPr>
        <w:tab/>
      </w:r>
      <w:r w:rsidRPr="00E11EA5">
        <w:t>Stage 1: Calibration</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3969" w:name="_Toc32332161"/>
      <w:bookmarkStart w:id="3970" w:name="_Toc37430078"/>
      <w:bookmarkStart w:id="3971" w:name="_Toc43739169"/>
      <w:bookmarkStart w:id="3972" w:name="_Toc46346930"/>
      <w:bookmarkStart w:id="3973" w:name="_Toc53165869"/>
      <w:bookmarkStart w:id="3974" w:name="_Toc53166564"/>
      <w:bookmarkStart w:id="3975" w:name="_Toc53167258"/>
      <w:bookmarkStart w:id="3976" w:name="_Toc61130490"/>
      <w:bookmarkStart w:id="3977" w:name="_Toc61131216"/>
      <w:bookmarkStart w:id="3978" w:name="_Toc61188058"/>
      <w:bookmarkStart w:id="3979" w:name="_Toc83029348"/>
      <w:bookmarkStart w:id="3980" w:name="_Toc83919946"/>
      <w:bookmarkStart w:id="3981" w:name="_Toc89784967"/>
      <w:bookmarkStart w:id="3982" w:name="_Toc137245654"/>
      <w:bookmarkStart w:id="3983" w:name="_Toc138888161"/>
      <w:bookmarkStart w:id="3984" w:name="_Toc145321233"/>
      <w:r w:rsidRPr="00E11EA5">
        <w:rPr>
          <w:lang w:eastAsia="sv-SE"/>
        </w:rPr>
        <w:t>9.7.</w:t>
      </w:r>
      <w:r w:rsidRPr="00E11EA5">
        <w:t>2</w:t>
      </w:r>
      <w:r w:rsidRPr="00E11EA5">
        <w:rPr>
          <w:lang w:eastAsia="sv-SE"/>
        </w:rPr>
        <w:t>.2.2</w:t>
      </w:r>
      <w:r w:rsidRPr="00E11EA5">
        <w:rPr>
          <w:lang w:eastAsia="en-CA"/>
        </w:rPr>
        <w:tab/>
      </w:r>
      <w:r w:rsidRPr="00E11EA5">
        <w:t>Stage 2: BS measurement</w:t>
      </w:r>
      <w:bookmarkEnd w:id="3919"/>
      <w:bookmarkEnd w:id="3920"/>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3985" w:name="_Toc32332162"/>
      <w:bookmarkStart w:id="3986" w:name="_Toc37430079"/>
      <w:bookmarkStart w:id="3987" w:name="_Toc43739170"/>
      <w:bookmarkStart w:id="3988" w:name="_Toc46346931"/>
      <w:bookmarkStart w:id="3989" w:name="_Toc53165870"/>
      <w:bookmarkStart w:id="3990" w:name="_Toc53166565"/>
      <w:bookmarkStart w:id="3991" w:name="_Toc53167259"/>
      <w:bookmarkStart w:id="3992" w:name="_Toc21086327"/>
      <w:bookmarkStart w:id="3993" w:name="_Toc29768764"/>
      <w:bookmarkStart w:id="3994" w:name="_Toc61130491"/>
      <w:bookmarkStart w:id="3995" w:name="_Toc61131217"/>
      <w:bookmarkStart w:id="3996" w:name="_Toc61188059"/>
      <w:bookmarkStart w:id="3997" w:name="_Toc83029349"/>
      <w:bookmarkStart w:id="3998" w:name="_Toc83919947"/>
      <w:bookmarkStart w:id="3999" w:name="_Toc89784968"/>
      <w:bookmarkStart w:id="4000" w:name="_Toc137245655"/>
      <w:bookmarkStart w:id="4001" w:name="_Toc138888162"/>
      <w:bookmarkStart w:id="4002" w:name="_Toc145321234"/>
      <w:r w:rsidRPr="00E11EA5">
        <w:t>9.7.2.3</w:t>
      </w:r>
      <w:r w:rsidRPr="00E11EA5">
        <w:tab/>
        <w:t>MU value derivation</w:t>
      </w:r>
      <w:bookmarkEnd w:id="3985"/>
      <w:r w:rsidRPr="00E11EA5">
        <w:t>, FR1</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4003" w:name="_Toc32332163"/>
      <w:bookmarkStart w:id="4004" w:name="_Toc37430080"/>
      <w:bookmarkStart w:id="4005" w:name="_Toc43739171"/>
      <w:bookmarkStart w:id="4006" w:name="_Toc46346932"/>
      <w:bookmarkStart w:id="4007" w:name="_Toc53165871"/>
      <w:bookmarkStart w:id="4008" w:name="_Toc53166566"/>
      <w:bookmarkStart w:id="4009" w:name="_Toc53167260"/>
      <w:bookmarkStart w:id="4010" w:name="_Toc61130492"/>
      <w:bookmarkStart w:id="4011" w:name="_Toc61131218"/>
      <w:bookmarkStart w:id="4012" w:name="_Toc61188060"/>
      <w:bookmarkStart w:id="4013" w:name="_Toc83029350"/>
      <w:bookmarkStart w:id="4014" w:name="_Toc83919948"/>
      <w:bookmarkStart w:id="4015" w:name="_Toc89784969"/>
      <w:bookmarkStart w:id="4016" w:name="_Toc137245656"/>
      <w:bookmarkStart w:id="4017" w:name="_Toc138888163"/>
      <w:bookmarkStart w:id="4018" w:name="_Toc145321235"/>
      <w:bookmarkStart w:id="4019" w:name="_Toc21086329"/>
      <w:bookmarkStart w:id="4020" w:name="_Toc29768766"/>
      <w:r w:rsidRPr="00E11EA5">
        <w:t>9.7.3</w:t>
      </w:r>
      <w:r>
        <w:tab/>
      </w:r>
      <w:r w:rsidRPr="00E11EA5">
        <w:t>Compact Antenna Test Range</w:t>
      </w:r>
      <w:bookmarkStart w:id="4021" w:name="_Toc32332164"/>
      <w:bookmarkStart w:id="4022" w:name="_Toc37430081"/>
      <w:bookmarkStart w:id="4023" w:name="_Toc43739172"/>
      <w:bookmarkStart w:id="4024" w:name="_Toc46346933"/>
      <w:bookmarkStart w:id="4025" w:name="_Toc53165872"/>
      <w:bookmarkStart w:id="4026" w:name="_Toc53166567"/>
      <w:bookmarkStart w:id="4027" w:name="_Toc53167261"/>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392E4BC9" w14:textId="77777777" w:rsidR="00C57672" w:rsidRPr="00E11EA5" w:rsidRDefault="00C57672" w:rsidP="00C57672">
      <w:pPr>
        <w:pStyle w:val="Heading4"/>
        <w:rPr>
          <w:lang w:eastAsia="sv-SE"/>
        </w:rPr>
      </w:pPr>
      <w:bookmarkStart w:id="4028" w:name="_Toc61130493"/>
      <w:bookmarkStart w:id="4029" w:name="_Toc61131219"/>
      <w:bookmarkStart w:id="4030" w:name="_Toc61188061"/>
      <w:bookmarkStart w:id="4031" w:name="_Toc83029351"/>
      <w:bookmarkStart w:id="4032" w:name="_Toc83919949"/>
      <w:bookmarkStart w:id="4033" w:name="_Toc89784970"/>
      <w:bookmarkStart w:id="4034" w:name="_Toc137245657"/>
      <w:bookmarkStart w:id="4035" w:name="_Toc138888164"/>
      <w:bookmarkStart w:id="4036" w:name="_Toc145321236"/>
      <w:r w:rsidRPr="00E11EA5">
        <w:rPr>
          <w:lang w:eastAsia="sv-SE"/>
        </w:rPr>
        <w:t>9.7.3.1</w:t>
      </w:r>
      <w:r w:rsidRPr="00E11EA5">
        <w:rPr>
          <w:lang w:eastAsia="sv-SE"/>
        </w:rPr>
        <w:tab/>
        <w:t>Measurement system description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4037" w:name="_Toc32332165"/>
      <w:bookmarkStart w:id="4038" w:name="_Toc37430082"/>
      <w:bookmarkStart w:id="4039" w:name="_Toc43739173"/>
      <w:bookmarkStart w:id="4040" w:name="_Toc46346934"/>
      <w:bookmarkStart w:id="4041" w:name="_Toc53165873"/>
      <w:bookmarkStart w:id="4042" w:name="_Toc53166568"/>
      <w:bookmarkStart w:id="4043" w:name="_Toc53167262"/>
    </w:p>
    <w:p w14:paraId="6126DD82" w14:textId="77777777" w:rsidR="00C57672" w:rsidRPr="00E11EA5" w:rsidRDefault="00C57672" w:rsidP="00C57672">
      <w:pPr>
        <w:pStyle w:val="Heading4"/>
        <w:rPr>
          <w:lang w:eastAsia="sv-SE"/>
        </w:rPr>
      </w:pPr>
      <w:bookmarkStart w:id="4044" w:name="_Toc61130494"/>
      <w:bookmarkStart w:id="4045" w:name="_Toc61131220"/>
      <w:bookmarkStart w:id="4046" w:name="_Toc61188062"/>
      <w:bookmarkStart w:id="4047" w:name="_Toc83029352"/>
      <w:bookmarkStart w:id="4048" w:name="_Toc83919950"/>
      <w:bookmarkStart w:id="4049" w:name="_Toc89784971"/>
      <w:bookmarkStart w:id="4050" w:name="_Toc137245658"/>
      <w:bookmarkStart w:id="4051" w:name="_Toc138888165"/>
      <w:bookmarkStart w:id="4052" w:name="_Toc145321237"/>
      <w:r w:rsidRPr="00E11EA5">
        <w:rPr>
          <w:lang w:eastAsia="sv-SE"/>
        </w:rPr>
        <w:t>9.7.3.2</w:t>
      </w:r>
      <w:r>
        <w:rPr>
          <w:lang w:eastAsia="sv-SE"/>
        </w:rPr>
        <w:tab/>
      </w:r>
      <w:r w:rsidRPr="00E11EA5">
        <w:rPr>
          <w:lang w:eastAsia="sv-SE"/>
        </w:rPr>
        <w:t>Test procedure</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2B0C9C32" w14:textId="77777777" w:rsidR="00C57672" w:rsidRPr="00E11EA5" w:rsidRDefault="00C57672" w:rsidP="00C57672">
      <w:pPr>
        <w:pStyle w:val="Heading5"/>
      </w:pPr>
      <w:bookmarkStart w:id="4053" w:name="_Toc32332166"/>
      <w:bookmarkStart w:id="4054" w:name="_Toc37430083"/>
      <w:bookmarkStart w:id="4055" w:name="_Toc43739174"/>
      <w:bookmarkStart w:id="4056" w:name="_Toc46346935"/>
      <w:bookmarkStart w:id="4057" w:name="_Toc53165874"/>
      <w:bookmarkStart w:id="4058" w:name="_Toc53166569"/>
      <w:bookmarkStart w:id="4059" w:name="_Toc53167263"/>
      <w:bookmarkStart w:id="4060" w:name="_Toc61130495"/>
      <w:bookmarkStart w:id="4061" w:name="_Toc61131221"/>
      <w:bookmarkStart w:id="4062" w:name="_Toc61188063"/>
      <w:bookmarkStart w:id="4063" w:name="_Toc83029353"/>
      <w:bookmarkStart w:id="4064" w:name="_Toc83919951"/>
      <w:bookmarkStart w:id="4065" w:name="_Toc89784972"/>
      <w:bookmarkStart w:id="4066" w:name="_Toc137245659"/>
      <w:bookmarkStart w:id="4067" w:name="_Toc138888166"/>
      <w:bookmarkStart w:id="4068" w:name="_Toc145321238"/>
      <w:r w:rsidRPr="00E11EA5">
        <w:rPr>
          <w:lang w:eastAsia="sv-SE"/>
        </w:rPr>
        <w:t>9.7.3.2.1</w:t>
      </w:r>
      <w:r w:rsidRPr="00E11EA5">
        <w:rPr>
          <w:lang w:eastAsia="sv-SE"/>
        </w:rPr>
        <w:tab/>
      </w:r>
      <w:r w:rsidRPr="00E11EA5">
        <w:t>Stage 1: Calibration</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4069" w:name="_Toc32332167"/>
      <w:bookmarkStart w:id="4070" w:name="_Toc37430084"/>
      <w:bookmarkStart w:id="4071" w:name="_Toc43739175"/>
      <w:bookmarkStart w:id="4072" w:name="_Toc46346936"/>
      <w:bookmarkStart w:id="4073" w:name="_Toc53165875"/>
      <w:bookmarkStart w:id="4074" w:name="_Toc53166570"/>
      <w:bookmarkStart w:id="4075" w:name="_Toc53167264"/>
      <w:bookmarkStart w:id="4076" w:name="_Toc61130496"/>
      <w:bookmarkStart w:id="4077" w:name="_Toc61131222"/>
      <w:bookmarkStart w:id="4078" w:name="_Toc61188064"/>
      <w:bookmarkStart w:id="4079" w:name="_Toc83029354"/>
      <w:bookmarkStart w:id="4080" w:name="_Toc83919952"/>
      <w:bookmarkStart w:id="4081" w:name="_Toc89784973"/>
      <w:bookmarkStart w:id="4082" w:name="_Toc137245660"/>
      <w:bookmarkStart w:id="4083" w:name="_Toc138888167"/>
      <w:bookmarkStart w:id="4084" w:name="_Toc145321239"/>
      <w:r w:rsidRPr="00E11EA5">
        <w:t>9.7.3.2.2</w:t>
      </w:r>
      <w:r w:rsidRPr="00E11EA5">
        <w:tab/>
        <w:t xml:space="preserve">Stage 2: BS </w:t>
      </w:r>
      <w:r w:rsidRPr="00E11EA5">
        <w:rPr>
          <w:lang w:eastAsia="sv-SE"/>
        </w:rPr>
        <w:t>measurement</w:t>
      </w:r>
      <w:bookmarkEnd w:id="4019"/>
      <w:bookmarkEnd w:id="4020"/>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4085" w:name="_Toc32332168"/>
      <w:bookmarkStart w:id="4086" w:name="_Toc37430085"/>
      <w:bookmarkStart w:id="4087" w:name="_Toc43739176"/>
      <w:bookmarkStart w:id="4088" w:name="_Toc46346937"/>
      <w:bookmarkStart w:id="4089" w:name="_Toc53165876"/>
      <w:bookmarkStart w:id="4090" w:name="_Toc53166571"/>
      <w:bookmarkStart w:id="4091" w:name="_Toc53167265"/>
      <w:bookmarkStart w:id="4092" w:name="_Toc61130497"/>
      <w:bookmarkStart w:id="4093" w:name="_Toc61131223"/>
      <w:bookmarkStart w:id="4094" w:name="_Toc61188065"/>
      <w:bookmarkStart w:id="4095" w:name="_Toc83029355"/>
      <w:bookmarkStart w:id="4096" w:name="_Toc83919953"/>
      <w:bookmarkStart w:id="4097" w:name="_Toc89784974"/>
      <w:bookmarkStart w:id="4098" w:name="_Toc137245661"/>
      <w:bookmarkStart w:id="4099" w:name="_Toc138888168"/>
      <w:bookmarkStart w:id="4100" w:name="_Toc145321240"/>
      <w:r w:rsidRPr="00E11EA5">
        <w:rPr>
          <w:lang w:eastAsia="sv-SE"/>
        </w:rPr>
        <w:t>9.7.3.3</w:t>
      </w:r>
      <w:r>
        <w:rPr>
          <w:lang w:eastAsia="sv-SE"/>
        </w:rPr>
        <w:tab/>
      </w:r>
      <w:r w:rsidRPr="00E11EA5">
        <w:t>MU value derivation</w:t>
      </w:r>
      <w:bookmarkEnd w:id="4085"/>
      <w:r w:rsidRPr="00E11EA5">
        <w:rPr>
          <w:lang w:eastAsia="sv-SE"/>
        </w:rPr>
        <w:t>, FR1</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4101" w:name="_Toc21086336"/>
      <w:bookmarkStart w:id="4102" w:name="_Toc29768773"/>
      <w:bookmarkStart w:id="4103" w:name="_Toc32332169"/>
      <w:bookmarkStart w:id="4104" w:name="_Toc37430086"/>
      <w:bookmarkStart w:id="4105" w:name="_Toc43739177"/>
      <w:bookmarkStart w:id="4106" w:name="_Toc46346938"/>
      <w:bookmarkStart w:id="4107" w:name="_Toc53165877"/>
      <w:bookmarkStart w:id="4108" w:name="_Toc53166572"/>
      <w:bookmarkStart w:id="4109" w:name="_Toc53167266"/>
      <w:bookmarkStart w:id="4110" w:name="_Toc61130498"/>
      <w:bookmarkStart w:id="4111" w:name="_Toc61131224"/>
      <w:bookmarkStart w:id="4112" w:name="_Toc61188066"/>
      <w:bookmarkStart w:id="4113" w:name="_Toc83029356"/>
      <w:bookmarkStart w:id="4114" w:name="_Toc83919954"/>
      <w:bookmarkStart w:id="4115" w:name="_Toc89784975"/>
      <w:bookmarkStart w:id="4116" w:name="_Toc137245662"/>
      <w:bookmarkStart w:id="4117" w:name="_Toc138888169"/>
      <w:bookmarkStart w:id="4118" w:name="_Toc145321241"/>
      <w:r w:rsidRPr="00E11EA5">
        <w:t>9.7.4</w:t>
      </w:r>
      <w:r>
        <w:tab/>
      </w:r>
      <w:r w:rsidRPr="00E11EA5">
        <w:t>Near Field</w:t>
      </w:r>
      <w:bookmarkEnd w:id="4101"/>
      <w:bookmarkEnd w:id="4102"/>
      <w:r w:rsidRPr="00E11EA5">
        <w:t xml:space="preserve"> Test Range</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573EC387" w14:textId="77777777" w:rsidR="00C57672" w:rsidRPr="00E11EA5" w:rsidRDefault="00C57672" w:rsidP="00C57672">
      <w:pPr>
        <w:pStyle w:val="Heading4"/>
        <w:rPr>
          <w:lang w:eastAsia="sv-SE"/>
        </w:rPr>
      </w:pPr>
      <w:bookmarkStart w:id="4119" w:name="_Toc32332170"/>
      <w:bookmarkStart w:id="4120" w:name="_Toc37430087"/>
      <w:bookmarkStart w:id="4121" w:name="_Toc43739178"/>
      <w:bookmarkStart w:id="4122" w:name="_Toc46346939"/>
      <w:bookmarkStart w:id="4123" w:name="_Toc53165878"/>
      <w:bookmarkStart w:id="4124" w:name="_Toc53166573"/>
      <w:bookmarkStart w:id="4125" w:name="_Toc53167267"/>
      <w:bookmarkStart w:id="4126" w:name="_Toc61130499"/>
      <w:bookmarkStart w:id="4127" w:name="_Toc61131225"/>
      <w:bookmarkStart w:id="4128" w:name="_Toc61188067"/>
      <w:bookmarkStart w:id="4129" w:name="_Toc83029357"/>
      <w:bookmarkStart w:id="4130" w:name="_Toc83919955"/>
      <w:bookmarkStart w:id="4131" w:name="_Toc89784976"/>
      <w:bookmarkStart w:id="4132" w:name="_Toc137245663"/>
      <w:bookmarkStart w:id="4133" w:name="_Toc138888170"/>
      <w:bookmarkStart w:id="4134" w:name="_Toc145321242"/>
      <w:bookmarkStart w:id="4135" w:name="_Toc21086337"/>
      <w:bookmarkStart w:id="4136" w:name="_Toc29768774"/>
      <w:r w:rsidRPr="00E11EA5">
        <w:rPr>
          <w:lang w:eastAsia="sv-SE"/>
        </w:rPr>
        <w:t>9.7.4.1</w:t>
      </w:r>
      <w:r w:rsidRPr="00E11EA5">
        <w:rPr>
          <w:lang w:eastAsia="sv-SE"/>
        </w:rPr>
        <w:tab/>
        <w:t>Measurement system description</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1DDFECC9" w14:textId="15858E48" w:rsidR="00C57672" w:rsidRPr="00E11EA5" w:rsidRDefault="00C57672" w:rsidP="00C57672">
      <w:r w:rsidRPr="00E11EA5">
        <w:t>Measurement system description is captured in clause</w:t>
      </w:r>
      <w:r>
        <w:t> </w:t>
      </w:r>
      <w:r w:rsidR="009C163B">
        <w:t>7.5.1</w:t>
      </w:r>
      <w:r w:rsidRPr="00E11EA5">
        <w:t>.</w:t>
      </w:r>
      <w:bookmarkEnd w:id="4135"/>
      <w:bookmarkEnd w:id="4136"/>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4137" w:name="_Toc32332171"/>
      <w:bookmarkStart w:id="4138" w:name="_Toc37430088"/>
      <w:bookmarkStart w:id="4139" w:name="_Toc43739179"/>
      <w:bookmarkStart w:id="4140" w:name="_Toc46346940"/>
      <w:bookmarkStart w:id="4141" w:name="_Toc53165879"/>
      <w:bookmarkStart w:id="4142" w:name="_Toc53166574"/>
      <w:bookmarkStart w:id="4143" w:name="_Toc53167268"/>
      <w:bookmarkStart w:id="4144" w:name="_Toc61130500"/>
      <w:bookmarkStart w:id="4145" w:name="_Toc61131226"/>
      <w:bookmarkStart w:id="4146" w:name="_Toc61188068"/>
      <w:bookmarkStart w:id="4147" w:name="_Toc83029358"/>
      <w:bookmarkStart w:id="4148" w:name="_Toc83919956"/>
      <w:bookmarkStart w:id="4149" w:name="_Toc89784977"/>
      <w:bookmarkStart w:id="4150" w:name="_Toc137245664"/>
      <w:bookmarkStart w:id="4151" w:name="_Toc138888171"/>
      <w:bookmarkStart w:id="4152" w:name="_Toc145321243"/>
      <w:r w:rsidRPr="00E11EA5">
        <w:rPr>
          <w:lang w:eastAsia="sv-SE"/>
        </w:rPr>
        <w:t>9.7.4.2</w:t>
      </w:r>
      <w:r w:rsidRPr="00E11EA5">
        <w:rPr>
          <w:lang w:eastAsia="sv-SE"/>
        </w:rPr>
        <w:tab/>
        <w:t>Test procedure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06AF2974" w14:textId="77777777" w:rsidR="00C57672" w:rsidRPr="00501E48" w:rsidRDefault="00C57672" w:rsidP="00C57672">
      <w:pPr>
        <w:pStyle w:val="Heading5"/>
      </w:pPr>
      <w:bookmarkStart w:id="4153" w:name="_Toc32332172"/>
      <w:bookmarkStart w:id="4154" w:name="_Toc37430089"/>
      <w:bookmarkStart w:id="4155" w:name="_Toc43739180"/>
      <w:bookmarkStart w:id="4156" w:name="_Toc46346941"/>
      <w:bookmarkStart w:id="4157" w:name="_Toc53165880"/>
      <w:bookmarkStart w:id="4158" w:name="_Toc53166575"/>
      <w:bookmarkStart w:id="4159" w:name="_Toc53167269"/>
      <w:bookmarkStart w:id="4160" w:name="_Toc61130501"/>
      <w:bookmarkStart w:id="4161" w:name="_Toc61131227"/>
      <w:bookmarkStart w:id="4162" w:name="_Toc61188069"/>
      <w:bookmarkStart w:id="4163" w:name="_Toc83029359"/>
      <w:bookmarkStart w:id="4164" w:name="_Toc83919957"/>
      <w:bookmarkStart w:id="4165" w:name="_Toc89784978"/>
      <w:bookmarkStart w:id="4166" w:name="_Toc137245665"/>
      <w:bookmarkStart w:id="4167" w:name="_Toc138888172"/>
      <w:bookmarkStart w:id="4168" w:name="_Toc145321244"/>
      <w:r w:rsidRPr="00501E48">
        <w:t>9.7.4.2.1</w:t>
      </w:r>
      <w:r w:rsidRPr="00501E48">
        <w:tab/>
        <w:t>Stage 1: Calibration</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4169" w:name="_Toc32332173"/>
      <w:bookmarkStart w:id="4170" w:name="_Toc37430090"/>
      <w:bookmarkStart w:id="4171" w:name="_Toc43739181"/>
      <w:bookmarkStart w:id="4172" w:name="_Toc46346942"/>
      <w:bookmarkStart w:id="4173" w:name="_Toc53165881"/>
      <w:bookmarkStart w:id="4174" w:name="_Toc53166576"/>
      <w:bookmarkStart w:id="4175" w:name="_Toc53167270"/>
      <w:bookmarkStart w:id="4176" w:name="_Toc61130502"/>
      <w:bookmarkStart w:id="4177" w:name="_Toc61131228"/>
      <w:bookmarkStart w:id="4178" w:name="_Toc61188070"/>
      <w:bookmarkStart w:id="4179" w:name="_Toc83029360"/>
      <w:bookmarkStart w:id="4180" w:name="_Toc83919958"/>
      <w:bookmarkStart w:id="4181" w:name="_Toc89784979"/>
      <w:bookmarkStart w:id="4182" w:name="_Toc137245666"/>
      <w:bookmarkStart w:id="4183" w:name="_Toc138888173"/>
      <w:bookmarkStart w:id="4184" w:name="_Toc145321245"/>
      <w:r w:rsidRPr="00E11EA5">
        <w:rPr>
          <w:lang w:eastAsia="sv-SE"/>
        </w:rPr>
        <w:t>9.7.4.2.2</w:t>
      </w:r>
      <w:r w:rsidRPr="00E11EA5">
        <w:tab/>
        <w:t>Stage 2: BS measurement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4185" w:name="_Toc32332174"/>
      <w:bookmarkStart w:id="4186" w:name="_Toc37430091"/>
      <w:bookmarkStart w:id="4187" w:name="_Toc43739182"/>
      <w:bookmarkStart w:id="4188" w:name="_Toc46346943"/>
      <w:bookmarkStart w:id="4189" w:name="_Toc53165882"/>
      <w:bookmarkStart w:id="4190" w:name="_Toc53166577"/>
      <w:bookmarkStart w:id="4191" w:name="_Toc53167271"/>
      <w:bookmarkStart w:id="4192" w:name="_Toc21086342"/>
      <w:bookmarkStart w:id="4193" w:name="_Toc29768779"/>
      <w:bookmarkStart w:id="4194" w:name="_Toc61130503"/>
      <w:bookmarkStart w:id="4195" w:name="_Toc61131229"/>
      <w:bookmarkStart w:id="4196" w:name="_Toc61188071"/>
      <w:bookmarkStart w:id="4197" w:name="_Toc83029361"/>
      <w:bookmarkStart w:id="4198" w:name="_Toc83919959"/>
      <w:bookmarkStart w:id="4199" w:name="_Toc89784980"/>
      <w:bookmarkStart w:id="4200" w:name="_Toc137245667"/>
      <w:bookmarkStart w:id="4201" w:name="_Toc138888174"/>
      <w:bookmarkStart w:id="4202" w:name="_Toc145321246"/>
      <w:r w:rsidRPr="00E11EA5">
        <w:t>9.7.4.3</w:t>
      </w:r>
      <w:r w:rsidRPr="00E11EA5">
        <w:tab/>
        <w:t>MU value derivation</w:t>
      </w:r>
      <w:bookmarkEnd w:id="4185"/>
      <w:r w:rsidRPr="00E11EA5">
        <w:rPr>
          <w:lang w:eastAsia="sv-SE"/>
        </w:rPr>
        <w:t>, FR1</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4203" w:name="_Toc34696838"/>
      <w:bookmarkStart w:id="4204" w:name="_Toc43739183"/>
      <w:bookmarkStart w:id="4205" w:name="_Toc46346944"/>
      <w:bookmarkStart w:id="4206" w:name="_Toc53165883"/>
      <w:bookmarkStart w:id="4207" w:name="_Toc53166578"/>
      <w:bookmarkStart w:id="4208" w:name="_Toc53167272"/>
      <w:bookmarkStart w:id="4209" w:name="_Toc61130504"/>
      <w:bookmarkStart w:id="4210" w:name="_Toc61131230"/>
      <w:bookmarkStart w:id="4211" w:name="_Toc61188072"/>
      <w:bookmarkStart w:id="4212" w:name="_Toc83029362"/>
      <w:bookmarkStart w:id="4213" w:name="_Toc83919960"/>
      <w:bookmarkStart w:id="4214" w:name="_Toc89784981"/>
      <w:bookmarkStart w:id="4215" w:name="_Toc137245668"/>
      <w:bookmarkStart w:id="4216" w:name="_Toc138888175"/>
      <w:bookmarkStart w:id="4217" w:name="_Toc145321247"/>
      <w:bookmarkStart w:id="4218" w:name="_Toc32332175"/>
      <w:bookmarkStart w:id="4219" w:name="_Toc37430092"/>
      <w:bookmarkStart w:id="4220" w:name="_Toc21086344"/>
      <w:bookmarkStart w:id="4221" w:name="_Toc29768781"/>
      <w:r w:rsidRPr="00E11EA5">
        <w:t>9.7.5</w:t>
      </w:r>
      <w:r>
        <w:tab/>
      </w:r>
      <w:bookmarkEnd w:id="4203"/>
      <w:r w:rsidRPr="00E11EA5">
        <w:t>Plane Wave Synthesizer</w:t>
      </w:r>
      <w:bookmarkStart w:id="4222" w:name="_Toc34696839"/>
      <w:bookmarkStart w:id="4223" w:name="_Toc43739184"/>
      <w:bookmarkStart w:id="4224" w:name="_Toc46346945"/>
      <w:bookmarkStart w:id="4225" w:name="_Toc53165884"/>
      <w:bookmarkStart w:id="4226" w:name="_Toc53166579"/>
      <w:bookmarkStart w:id="4227" w:name="_Toc5316727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752E69A2" w14:textId="77777777" w:rsidR="00C57672" w:rsidRPr="00E11EA5" w:rsidRDefault="00C57672" w:rsidP="00C57672">
      <w:pPr>
        <w:pStyle w:val="Heading4"/>
        <w:rPr>
          <w:lang w:eastAsia="sv-SE"/>
        </w:rPr>
      </w:pPr>
      <w:bookmarkStart w:id="4228" w:name="_Toc61130505"/>
      <w:bookmarkStart w:id="4229" w:name="_Toc61131231"/>
      <w:bookmarkStart w:id="4230" w:name="_Toc61188073"/>
      <w:bookmarkStart w:id="4231" w:name="_Toc83029363"/>
      <w:bookmarkStart w:id="4232" w:name="_Toc83919961"/>
      <w:bookmarkStart w:id="4233" w:name="_Toc89784982"/>
      <w:bookmarkStart w:id="4234" w:name="_Toc137245669"/>
      <w:bookmarkStart w:id="4235" w:name="_Toc138888176"/>
      <w:bookmarkStart w:id="4236" w:name="_Toc145321248"/>
      <w:r w:rsidRPr="00E11EA5">
        <w:rPr>
          <w:lang w:eastAsia="sv-SE"/>
        </w:rPr>
        <w:t>9.7.5.1</w:t>
      </w:r>
      <w:r w:rsidRPr="00E11EA5">
        <w:rPr>
          <w:lang w:eastAsia="sv-SE"/>
        </w:rPr>
        <w:tab/>
        <w:t>Measurement system description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237" w:name="_Toc34696840"/>
      <w:bookmarkStart w:id="4238" w:name="_Toc43739185"/>
      <w:bookmarkStart w:id="4239" w:name="_Toc46346946"/>
      <w:bookmarkStart w:id="4240" w:name="_Toc53165885"/>
      <w:bookmarkStart w:id="4241" w:name="_Toc53166580"/>
      <w:bookmarkStart w:id="4242" w:name="_Toc53167274"/>
    </w:p>
    <w:p w14:paraId="1889EFE8" w14:textId="77777777" w:rsidR="00C57672" w:rsidRPr="00E11EA5" w:rsidRDefault="00C57672" w:rsidP="00C57672">
      <w:pPr>
        <w:pStyle w:val="Heading4"/>
        <w:rPr>
          <w:lang w:eastAsia="sv-SE"/>
        </w:rPr>
      </w:pPr>
      <w:bookmarkStart w:id="4243" w:name="_Toc61130506"/>
      <w:bookmarkStart w:id="4244" w:name="_Toc61131232"/>
      <w:bookmarkStart w:id="4245" w:name="_Toc61188074"/>
      <w:bookmarkStart w:id="4246" w:name="_Toc83029364"/>
      <w:bookmarkStart w:id="4247" w:name="_Toc83919962"/>
      <w:bookmarkStart w:id="4248" w:name="_Toc89784983"/>
      <w:bookmarkStart w:id="4249" w:name="_Toc137245670"/>
      <w:bookmarkStart w:id="4250" w:name="_Toc138888177"/>
      <w:bookmarkStart w:id="4251" w:name="_Toc145321249"/>
      <w:r w:rsidRPr="00E11EA5">
        <w:rPr>
          <w:lang w:eastAsia="sv-SE"/>
        </w:rPr>
        <w:t>9.7.5.2</w:t>
      </w:r>
      <w:r>
        <w:rPr>
          <w:lang w:eastAsia="sv-SE"/>
        </w:rPr>
        <w:tab/>
      </w:r>
      <w:r w:rsidRPr="00E11EA5">
        <w:rPr>
          <w:lang w:eastAsia="sv-SE"/>
        </w:rPr>
        <w:t>Test procedure</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7EC55A43" w14:textId="77777777" w:rsidR="00C57672" w:rsidRPr="00E11EA5" w:rsidRDefault="00C57672" w:rsidP="00C57672">
      <w:pPr>
        <w:pStyle w:val="Heading5"/>
      </w:pPr>
      <w:bookmarkStart w:id="4252" w:name="_Toc34696841"/>
      <w:bookmarkStart w:id="4253" w:name="_Toc43739186"/>
      <w:bookmarkStart w:id="4254" w:name="_Toc46346947"/>
      <w:bookmarkStart w:id="4255" w:name="_Toc53165886"/>
      <w:bookmarkStart w:id="4256" w:name="_Toc53166581"/>
      <w:bookmarkStart w:id="4257" w:name="_Toc53167275"/>
      <w:bookmarkStart w:id="4258" w:name="_Toc61130507"/>
      <w:bookmarkStart w:id="4259" w:name="_Toc61131233"/>
      <w:bookmarkStart w:id="4260" w:name="_Toc61188075"/>
      <w:bookmarkStart w:id="4261" w:name="_Toc83029365"/>
      <w:bookmarkStart w:id="4262" w:name="_Toc83919963"/>
      <w:bookmarkStart w:id="4263" w:name="_Toc89784984"/>
      <w:bookmarkStart w:id="4264" w:name="_Toc137245671"/>
      <w:bookmarkStart w:id="4265" w:name="_Toc138888178"/>
      <w:bookmarkStart w:id="4266" w:name="_Toc145321250"/>
      <w:r w:rsidRPr="00E11EA5">
        <w:rPr>
          <w:lang w:eastAsia="sv-SE"/>
        </w:rPr>
        <w:t>9.7.5.2.1</w:t>
      </w:r>
      <w:r w:rsidRPr="00E11EA5">
        <w:rPr>
          <w:lang w:eastAsia="sv-SE"/>
        </w:rPr>
        <w:tab/>
      </w:r>
      <w:r w:rsidRPr="00E11EA5">
        <w:t>Stage 1: Calibration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4267" w:name="_Toc34696842"/>
      <w:bookmarkStart w:id="4268" w:name="_Toc43739187"/>
      <w:bookmarkStart w:id="4269" w:name="_Toc46346948"/>
      <w:bookmarkStart w:id="4270" w:name="_Toc53165887"/>
      <w:bookmarkStart w:id="4271" w:name="_Toc53166582"/>
      <w:bookmarkStart w:id="4272" w:name="_Toc53167276"/>
      <w:bookmarkStart w:id="4273" w:name="_Toc61130508"/>
      <w:bookmarkStart w:id="4274" w:name="_Toc61131234"/>
      <w:bookmarkStart w:id="4275" w:name="_Toc61188076"/>
      <w:bookmarkStart w:id="4276" w:name="_Toc83029366"/>
      <w:bookmarkStart w:id="4277" w:name="_Toc83919964"/>
      <w:bookmarkStart w:id="4278" w:name="_Toc89784985"/>
      <w:bookmarkStart w:id="4279" w:name="_Toc137245672"/>
      <w:bookmarkStart w:id="4280" w:name="_Toc138888179"/>
      <w:bookmarkStart w:id="4281" w:name="_Toc145321251"/>
      <w:r w:rsidRPr="00E11EA5">
        <w:t>9.7.5.2.2</w:t>
      </w:r>
      <w:r w:rsidRPr="00E11EA5">
        <w:tab/>
        <w:t xml:space="preserve">Stage 2: BS </w:t>
      </w:r>
      <w:r w:rsidRPr="00E11EA5">
        <w:rPr>
          <w:lang w:eastAsia="sv-SE"/>
        </w:rPr>
        <w:t>measurement</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4282" w:name="_Toc34696843"/>
      <w:bookmarkStart w:id="4283" w:name="_Toc43739188"/>
      <w:bookmarkStart w:id="4284" w:name="_Toc46346949"/>
      <w:bookmarkStart w:id="4285" w:name="_Toc53165888"/>
      <w:bookmarkStart w:id="4286" w:name="_Toc53166583"/>
      <w:bookmarkStart w:id="4287" w:name="_Toc53167277"/>
      <w:bookmarkStart w:id="4288" w:name="_Toc61130509"/>
      <w:bookmarkStart w:id="4289" w:name="_Toc61131235"/>
      <w:bookmarkStart w:id="4290" w:name="_Toc61188077"/>
      <w:bookmarkStart w:id="4291" w:name="_Toc83029367"/>
      <w:bookmarkStart w:id="4292" w:name="_Toc83919965"/>
      <w:bookmarkStart w:id="4293" w:name="_Toc89784986"/>
      <w:bookmarkStart w:id="4294" w:name="_Toc137245673"/>
      <w:bookmarkStart w:id="4295" w:name="_Toc138888180"/>
      <w:bookmarkStart w:id="4296" w:name="_Toc145321252"/>
      <w:r w:rsidRPr="00E11EA5">
        <w:rPr>
          <w:lang w:eastAsia="sv-SE"/>
        </w:rPr>
        <w:t>9.7.5.3</w:t>
      </w:r>
      <w:r>
        <w:rPr>
          <w:lang w:eastAsia="sv-SE"/>
        </w:rPr>
        <w:tab/>
      </w:r>
      <w:r w:rsidRPr="00E11EA5">
        <w:t>MU value derivation</w:t>
      </w:r>
      <w:r w:rsidRPr="00E11EA5">
        <w:rPr>
          <w:lang w:eastAsia="sv-SE"/>
        </w:rPr>
        <w:t>, FR1</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4297" w:name="_Toc43739189"/>
      <w:bookmarkStart w:id="4298" w:name="_Toc46346950"/>
      <w:bookmarkStart w:id="4299" w:name="_Toc53165889"/>
      <w:bookmarkStart w:id="4300" w:name="_Toc53166584"/>
      <w:bookmarkStart w:id="4301" w:name="_Toc53167278"/>
      <w:bookmarkStart w:id="4302" w:name="_Toc61130510"/>
      <w:bookmarkStart w:id="4303" w:name="_Toc61131236"/>
      <w:bookmarkStart w:id="4304" w:name="_Toc61188078"/>
      <w:bookmarkStart w:id="4305" w:name="_Toc83029368"/>
      <w:bookmarkStart w:id="4306" w:name="_Toc83919966"/>
      <w:bookmarkStart w:id="4307" w:name="_Toc89784987"/>
      <w:bookmarkStart w:id="4308" w:name="_Toc137245674"/>
      <w:bookmarkStart w:id="4309" w:name="_Toc138888181"/>
      <w:bookmarkStart w:id="4310" w:name="_Toc145321253"/>
      <w:r w:rsidRPr="00E11EA5">
        <w:t>9.7.6</w:t>
      </w:r>
      <w:r>
        <w:tab/>
      </w:r>
      <w:r w:rsidRPr="00E11EA5">
        <w:t>Maximum accepted test system uncertainty</w:t>
      </w:r>
      <w:bookmarkEnd w:id="4218"/>
      <w:bookmarkEnd w:id="4219"/>
      <w:bookmarkEnd w:id="4220"/>
      <w:bookmarkEnd w:id="4221"/>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4311" w:name="_Toc32332176"/>
      <w:bookmarkStart w:id="4312" w:name="_Toc37430093"/>
      <w:bookmarkStart w:id="4313" w:name="_Toc43739190"/>
      <w:bookmarkStart w:id="4314" w:name="_Toc46346951"/>
      <w:bookmarkStart w:id="4315" w:name="_Toc53165890"/>
      <w:bookmarkStart w:id="4316" w:name="_Toc53166585"/>
      <w:bookmarkStart w:id="4317" w:name="_Toc53167279"/>
      <w:bookmarkStart w:id="4318" w:name="_Toc61130511"/>
      <w:bookmarkStart w:id="4319" w:name="_Toc61131237"/>
      <w:bookmarkStart w:id="4320" w:name="_Toc61188079"/>
      <w:bookmarkStart w:id="4321" w:name="_Toc83029369"/>
      <w:bookmarkStart w:id="4322" w:name="_Toc83919967"/>
      <w:bookmarkStart w:id="4323" w:name="_Toc89784988"/>
      <w:bookmarkStart w:id="4324" w:name="_Toc137245675"/>
      <w:bookmarkStart w:id="4325" w:name="_Toc138888182"/>
      <w:bookmarkStart w:id="4326" w:name="_Toc145321254"/>
      <w:r w:rsidRPr="00E11EA5">
        <w:t>9.7.7</w:t>
      </w:r>
      <w:r>
        <w:tab/>
      </w:r>
      <w:r w:rsidRPr="00E11EA5">
        <w:t>Test Tolerance for EVM</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4327" w:name="_Toc21086345"/>
      <w:bookmarkStart w:id="4328" w:name="_Toc29768782"/>
      <w:bookmarkStart w:id="4329" w:name="_Toc32332177"/>
      <w:bookmarkStart w:id="4330" w:name="_Toc37430094"/>
      <w:bookmarkStart w:id="4331" w:name="_Toc43739191"/>
      <w:bookmarkStart w:id="4332" w:name="_Toc46346952"/>
      <w:bookmarkStart w:id="4333" w:name="_Toc53165891"/>
      <w:bookmarkStart w:id="4334" w:name="_Toc53166586"/>
      <w:bookmarkStart w:id="4335" w:name="_Toc53167280"/>
      <w:bookmarkStart w:id="4336" w:name="_Toc61130512"/>
      <w:bookmarkStart w:id="4337" w:name="_Toc61131238"/>
      <w:bookmarkStart w:id="4338" w:name="_Toc61188080"/>
      <w:bookmarkStart w:id="4339" w:name="_Toc83029370"/>
      <w:bookmarkStart w:id="4340" w:name="_Toc83919968"/>
      <w:bookmarkStart w:id="4341" w:name="_Toc89784989"/>
      <w:bookmarkStart w:id="4342" w:name="_Toc137245676"/>
      <w:bookmarkStart w:id="4343" w:name="_Toc138888183"/>
      <w:bookmarkStart w:id="4344" w:name="_Toc145321255"/>
      <w:r w:rsidRPr="00501E48">
        <w:t>9.8</w:t>
      </w:r>
      <w:r w:rsidRPr="00501E48">
        <w:tab/>
        <w:t>OTA transmitted signal quality: TAE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7A946BB" w14:textId="77777777" w:rsidR="00C57672" w:rsidRPr="00E11EA5" w:rsidRDefault="00C57672" w:rsidP="00C57672">
      <w:pPr>
        <w:pStyle w:val="Heading3"/>
      </w:pPr>
      <w:bookmarkStart w:id="4345" w:name="_Toc21086346"/>
      <w:bookmarkStart w:id="4346" w:name="_Toc29768783"/>
      <w:bookmarkStart w:id="4347" w:name="_Toc32332178"/>
      <w:bookmarkStart w:id="4348" w:name="_Toc37430095"/>
      <w:bookmarkStart w:id="4349" w:name="_Toc43739192"/>
      <w:bookmarkStart w:id="4350" w:name="_Toc46346953"/>
      <w:bookmarkStart w:id="4351" w:name="_Toc53165892"/>
      <w:bookmarkStart w:id="4352" w:name="_Toc53166587"/>
      <w:bookmarkStart w:id="4353" w:name="_Toc53167281"/>
      <w:bookmarkStart w:id="4354" w:name="_Toc61130513"/>
      <w:bookmarkStart w:id="4355" w:name="_Toc61131239"/>
      <w:bookmarkStart w:id="4356" w:name="_Toc61188081"/>
      <w:bookmarkStart w:id="4357" w:name="_Toc83029371"/>
      <w:bookmarkStart w:id="4358" w:name="_Toc83919969"/>
      <w:bookmarkStart w:id="4359" w:name="_Toc89784990"/>
      <w:bookmarkStart w:id="4360" w:name="_Toc137245677"/>
      <w:bookmarkStart w:id="4361" w:name="_Toc138888184"/>
      <w:bookmarkStart w:id="4362" w:name="_Toc145321256"/>
      <w:r w:rsidRPr="00E11EA5">
        <w:t>9.8.1</w:t>
      </w:r>
      <w:r>
        <w:tab/>
      </w:r>
      <w:r w:rsidRPr="00E11EA5">
        <w:t>General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4363" w:name="_Toc32332179"/>
      <w:bookmarkStart w:id="4364" w:name="_Toc37430096"/>
      <w:bookmarkStart w:id="4365" w:name="_Toc43739193"/>
      <w:bookmarkStart w:id="4366" w:name="_Toc46346954"/>
      <w:bookmarkStart w:id="4367" w:name="_Toc53165893"/>
      <w:bookmarkStart w:id="4368" w:name="_Toc53166588"/>
      <w:bookmarkStart w:id="4369" w:name="_Toc53167282"/>
      <w:bookmarkStart w:id="4370" w:name="_Toc61130514"/>
      <w:bookmarkStart w:id="4371" w:name="_Toc61131240"/>
      <w:bookmarkStart w:id="4372" w:name="_Toc61188082"/>
      <w:bookmarkStart w:id="4373" w:name="_Toc83029372"/>
      <w:bookmarkStart w:id="4374" w:name="_Toc83919970"/>
      <w:bookmarkStart w:id="4375" w:name="_Toc89784991"/>
      <w:bookmarkStart w:id="4376" w:name="_Toc137245678"/>
      <w:bookmarkStart w:id="4377" w:name="_Toc138888185"/>
      <w:bookmarkStart w:id="4378" w:name="_Toc145321257"/>
      <w:bookmarkStart w:id="4379" w:name="_Toc21086347"/>
      <w:bookmarkStart w:id="4380" w:name="_Toc29768784"/>
      <w:r w:rsidRPr="00E11EA5">
        <w:t>9.8.2</w:t>
      </w:r>
      <w:r>
        <w:tab/>
      </w:r>
      <w:r w:rsidRPr="00E11EA5">
        <w:t>Indoor Anechoic Chamber</w:t>
      </w:r>
      <w:bookmarkStart w:id="4381" w:name="_Toc32332180"/>
      <w:bookmarkStart w:id="4382" w:name="_Toc37430097"/>
      <w:bookmarkStart w:id="4383" w:name="_Toc43739194"/>
      <w:bookmarkStart w:id="4384" w:name="_Toc46346955"/>
      <w:bookmarkStart w:id="4385" w:name="_Toc53165894"/>
      <w:bookmarkStart w:id="4386" w:name="_Toc53166589"/>
      <w:bookmarkStart w:id="4387" w:name="_Toc53167283"/>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3F9E306F" w14:textId="77777777" w:rsidR="00C57672" w:rsidRPr="00E11EA5" w:rsidRDefault="00C57672" w:rsidP="00C57672">
      <w:pPr>
        <w:pStyle w:val="Heading4"/>
        <w:rPr>
          <w:lang w:eastAsia="sv-SE"/>
        </w:rPr>
      </w:pPr>
      <w:bookmarkStart w:id="4388" w:name="_Toc61130515"/>
      <w:bookmarkStart w:id="4389" w:name="_Toc61131241"/>
      <w:bookmarkStart w:id="4390" w:name="_Toc61188083"/>
      <w:bookmarkStart w:id="4391" w:name="_Toc83029373"/>
      <w:bookmarkStart w:id="4392" w:name="_Toc83919971"/>
      <w:bookmarkStart w:id="4393" w:name="_Toc89784992"/>
      <w:bookmarkStart w:id="4394" w:name="_Toc137245679"/>
      <w:bookmarkStart w:id="4395" w:name="_Toc138888186"/>
      <w:bookmarkStart w:id="4396" w:name="_Toc145321258"/>
      <w:r w:rsidRPr="00E11EA5">
        <w:rPr>
          <w:lang w:eastAsia="sv-SE"/>
        </w:rPr>
        <w:t>9.8.</w:t>
      </w:r>
      <w:r w:rsidRPr="00E11EA5">
        <w:t>2</w:t>
      </w:r>
      <w:r w:rsidRPr="00E11EA5">
        <w:rPr>
          <w:lang w:eastAsia="sv-SE"/>
        </w:rPr>
        <w:t>.1</w:t>
      </w:r>
      <w:r w:rsidRPr="00E11EA5">
        <w:rPr>
          <w:lang w:eastAsia="sv-SE"/>
        </w:rPr>
        <w:tab/>
        <w:t>Measurement system description</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4397" w:name="_Toc32332181"/>
      <w:bookmarkStart w:id="4398" w:name="_Toc37430098"/>
      <w:bookmarkStart w:id="4399" w:name="_Toc43739195"/>
      <w:bookmarkStart w:id="4400" w:name="_Toc46346956"/>
      <w:bookmarkStart w:id="4401" w:name="_Toc53165895"/>
      <w:bookmarkStart w:id="4402" w:name="_Toc53166590"/>
      <w:bookmarkStart w:id="4403" w:name="_Toc53167284"/>
      <w:bookmarkStart w:id="4404" w:name="_Toc61130516"/>
      <w:bookmarkStart w:id="4405" w:name="_Toc61131242"/>
      <w:bookmarkStart w:id="4406" w:name="_Toc61188084"/>
      <w:bookmarkStart w:id="4407" w:name="_Toc83029374"/>
      <w:bookmarkStart w:id="4408" w:name="_Toc83919972"/>
      <w:bookmarkStart w:id="4409" w:name="_Toc89784993"/>
      <w:bookmarkStart w:id="4410" w:name="_Toc137245680"/>
      <w:bookmarkStart w:id="4411" w:name="_Toc138888187"/>
      <w:bookmarkStart w:id="4412" w:name="_Toc145321259"/>
      <w:r w:rsidRPr="00E11EA5">
        <w:rPr>
          <w:lang w:eastAsia="sv-SE"/>
        </w:rPr>
        <w:t>9.8.</w:t>
      </w:r>
      <w:r w:rsidRPr="00E11EA5">
        <w:t>2</w:t>
      </w:r>
      <w:r w:rsidRPr="00E11EA5">
        <w:rPr>
          <w:lang w:eastAsia="sv-SE"/>
        </w:rPr>
        <w:t>.2</w:t>
      </w:r>
      <w:r>
        <w:rPr>
          <w:lang w:eastAsia="sv-SE"/>
        </w:rPr>
        <w:tab/>
      </w:r>
      <w:r w:rsidRPr="00E11EA5">
        <w:rPr>
          <w:lang w:eastAsia="sv-SE"/>
        </w:rPr>
        <w:t>Test procedure</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592C5D99" w14:textId="77777777" w:rsidR="00C57672" w:rsidRPr="00E11EA5" w:rsidRDefault="00C57672" w:rsidP="00C57672">
      <w:pPr>
        <w:pStyle w:val="Heading5"/>
      </w:pPr>
      <w:bookmarkStart w:id="4413" w:name="_Toc32332182"/>
      <w:bookmarkStart w:id="4414" w:name="_Toc37430099"/>
      <w:bookmarkStart w:id="4415" w:name="_Toc43739196"/>
      <w:bookmarkStart w:id="4416" w:name="_Toc46346957"/>
      <w:bookmarkStart w:id="4417" w:name="_Toc53165896"/>
      <w:bookmarkStart w:id="4418" w:name="_Toc53166591"/>
      <w:bookmarkStart w:id="4419" w:name="_Toc53167285"/>
      <w:bookmarkStart w:id="4420" w:name="_Toc61130517"/>
      <w:bookmarkStart w:id="4421" w:name="_Toc61131243"/>
      <w:bookmarkStart w:id="4422" w:name="_Toc61188085"/>
      <w:bookmarkStart w:id="4423" w:name="_Toc83029375"/>
      <w:bookmarkStart w:id="4424" w:name="_Toc83919973"/>
      <w:bookmarkStart w:id="4425" w:name="_Toc89784994"/>
      <w:bookmarkStart w:id="4426" w:name="_Toc137245681"/>
      <w:bookmarkStart w:id="4427" w:name="_Toc138888188"/>
      <w:bookmarkStart w:id="4428" w:name="_Toc145321260"/>
      <w:r w:rsidRPr="00E11EA5">
        <w:rPr>
          <w:lang w:eastAsia="sv-SE"/>
        </w:rPr>
        <w:t>9.8.</w:t>
      </w:r>
      <w:r w:rsidRPr="00E11EA5">
        <w:t>2</w:t>
      </w:r>
      <w:r w:rsidRPr="00E11EA5">
        <w:rPr>
          <w:lang w:eastAsia="sv-SE"/>
        </w:rPr>
        <w:t>.2.1</w:t>
      </w:r>
      <w:r w:rsidRPr="00E11EA5">
        <w:rPr>
          <w:lang w:eastAsia="sv-SE"/>
        </w:rPr>
        <w:tab/>
      </w:r>
      <w:r w:rsidRPr="00E11EA5">
        <w:t>Stage 1: Calibration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4429" w:name="_Toc32332183"/>
      <w:bookmarkStart w:id="4430" w:name="_Toc37430100"/>
      <w:bookmarkStart w:id="4431" w:name="_Toc43739197"/>
      <w:bookmarkStart w:id="4432" w:name="_Toc46346958"/>
      <w:bookmarkStart w:id="4433" w:name="_Toc53165897"/>
      <w:bookmarkStart w:id="4434" w:name="_Toc53166592"/>
      <w:bookmarkStart w:id="4435" w:name="_Toc53167286"/>
      <w:bookmarkStart w:id="4436" w:name="_Toc61130518"/>
      <w:bookmarkStart w:id="4437" w:name="_Toc61131244"/>
      <w:bookmarkStart w:id="4438" w:name="_Toc61188086"/>
      <w:bookmarkStart w:id="4439" w:name="_Toc83029376"/>
      <w:bookmarkStart w:id="4440" w:name="_Toc83919974"/>
      <w:bookmarkStart w:id="4441" w:name="_Toc89784995"/>
      <w:bookmarkStart w:id="4442" w:name="_Toc137245682"/>
      <w:bookmarkStart w:id="4443" w:name="_Toc138888189"/>
      <w:bookmarkStart w:id="4444" w:name="_Toc145321261"/>
      <w:r w:rsidRPr="00E11EA5">
        <w:rPr>
          <w:lang w:eastAsia="sv-SE"/>
        </w:rPr>
        <w:t>9.8.</w:t>
      </w:r>
      <w:r w:rsidRPr="00E11EA5">
        <w:t>2</w:t>
      </w:r>
      <w:r w:rsidRPr="00E11EA5">
        <w:rPr>
          <w:lang w:eastAsia="sv-SE"/>
        </w:rPr>
        <w:t>.2.2</w:t>
      </w:r>
      <w:r w:rsidRPr="00E11EA5">
        <w:rPr>
          <w:lang w:eastAsia="en-CA"/>
        </w:rPr>
        <w:tab/>
      </w:r>
      <w:r w:rsidRPr="00E11EA5">
        <w:t>Stage 2: BS measurement</w:t>
      </w:r>
      <w:bookmarkEnd w:id="4379"/>
      <w:bookmarkEnd w:id="4380"/>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4445" w:name="_Toc21086351"/>
      <w:bookmarkStart w:id="4446" w:name="_Toc29768788"/>
      <w:bookmarkStart w:id="4447" w:name="_Toc32332184"/>
      <w:bookmarkStart w:id="4448" w:name="_Toc37430101"/>
      <w:bookmarkStart w:id="4449" w:name="_Toc43739198"/>
      <w:bookmarkStart w:id="4450" w:name="_Toc46346959"/>
      <w:bookmarkStart w:id="4451" w:name="_Toc53165898"/>
      <w:bookmarkStart w:id="4452" w:name="_Toc53166593"/>
      <w:bookmarkStart w:id="4453" w:name="_Toc53167287"/>
      <w:bookmarkStart w:id="4454" w:name="_Toc61130519"/>
      <w:bookmarkStart w:id="4455" w:name="_Toc61131245"/>
      <w:bookmarkStart w:id="4456" w:name="_Toc61188087"/>
      <w:bookmarkStart w:id="4457" w:name="_Toc83029377"/>
      <w:bookmarkStart w:id="4458" w:name="_Toc83919975"/>
      <w:bookmarkStart w:id="4459" w:name="_Toc89784996"/>
      <w:bookmarkStart w:id="4460" w:name="_Toc137245683"/>
      <w:bookmarkStart w:id="4461" w:name="_Toc138888190"/>
      <w:bookmarkStart w:id="4462" w:name="_Toc145321262"/>
      <w:r w:rsidRPr="00E11EA5">
        <w:t>9.8.2.3</w:t>
      </w:r>
      <w:r w:rsidRPr="00E11EA5">
        <w:tab/>
        <w:t xml:space="preserve">MU </w:t>
      </w:r>
      <w:bookmarkEnd w:id="4445"/>
      <w:bookmarkEnd w:id="4446"/>
      <w:r w:rsidRPr="00E11EA5">
        <w:t>value derivation</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4463" w:name="_Toc32332185"/>
      <w:bookmarkStart w:id="4464" w:name="_Toc37430102"/>
      <w:bookmarkStart w:id="4465" w:name="_Toc43739199"/>
      <w:bookmarkStart w:id="4466" w:name="_Toc46346960"/>
      <w:bookmarkStart w:id="4467" w:name="_Toc53165899"/>
      <w:bookmarkStart w:id="4468" w:name="_Toc53166594"/>
      <w:bookmarkStart w:id="4469" w:name="_Toc53167288"/>
      <w:bookmarkStart w:id="4470" w:name="_Toc61130520"/>
      <w:bookmarkStart w:id="4471" w:name="_Toc61131246"/>
      <w:bookmarkStart w:id="4472" w:name="_Toc61188088"/>
      <w:bookmarkStart w:id="4473" w:name="_Toc83029378"/>
      <w:bookmarkStart w:id="4474" w:name="_Toc83919976"/>
      <w:bookmarkStart w:id="4475" w:name="_Toc89784997"/>
      <w:bookmarkStart w:id="4476" w:name="_Toc137245684"/>
      <w:bookmarkStart w:id="4477" w:name="_Toc138888191"/>
      <w:bookmarkStart w:id="4478" w:name="_Toc145321263"/>
      <w:bookmarkStart w:id="4479" w:name="_Toc21086352"/>
      <w:bookmarkStart w:id="4480" w:name="_Toc29768789"/>
      <w:r w:rsidRPr="00E11EA5">
        <w:t>9.8.3</w:t>
      </w:r>
      <w:r>
        <w:tab/>
      </w:r>
      <w:r w:rsidRPr="00E11EA5">
        <w:t>Compact Antenna Test Range</w:t>
      </w:r>
      <w:bookmarkStart w:id="4481" w:name="_Toc32332186"/>
      <w:bookmarkStart w:id="4482" w:name="_Toc37430103"/>
      <w:bookmarkStart w:id="4483" w:name="_Toc43739200"/>
      <w:bookmarkStart w:id="4484" w:name="_Toc46346961"/>
      <w:bookmarkStart w:id="4485" w:name="_Toc53165900"/>
      <w:bookmarkStart w:id="4486" w:name="_Toc53166595"/>
      <w:bookmarkStart w:id="4487" w:name="_Toc53167289"/>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14D35984" w14:textId="77777777" w:rsidR="00C57672" w:rsidRPr="00E11EA5" w:rsidRDefault="00C57672" w:rsidP="00C57672">
      <w:pPr>
        <w:pStyle w:val="Heading4"/>
        <w:rPr>
          <w:lang w:eastAsia="sv-SE"/>
        </w:rPr>
      </w:pPr>
      <w:bookmarkStart w:id="4488" w:name="_Toc61130521"/>
      <w:bookmarkStart w:id="4489" w:name="_Toc61131247"/>
      <w:bookmarkStart w:id="4490" w:name="_Toc61188089"/>
      <w:bookmarkStart w:id="4491" w:name="_Toc83029379"/>
      <w:bookmarkStart w:id="4492" w:name="_Toc83919977"/>
      <w:bookmarkStart w:id="4493" w:name="_Toc89784998"/>
      <w:bookmarkStart w:id="4494" w:name="_Toc137245685"/>
      <w:bookmarkStart w:id="4495" w:name="_Toc138888192"/>
      <w:bookmarkStart w:id="4496" w:name="_Toc145321264"/>
      <w:r w:rsidRPr="00E11EA5">
        <w:rPr>
          <w:lang w:eastAsia="sv-SE"/>
        </w:rPr>
        <w:t>9.8.3.1</w:t>
      </w:r>
      <w:r w:rsidRPr="00E11EA5">
        <w:rPr>
          <w:lang w:eastAsia="sv-SE"/>
        </w:rPr>
        <w:tab/>
        <w:t>Measurement system description</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4497" w:name="_Toc32332187"/>
      <w:bookmarkStart w:id="4498" w:name="_Toc37430104"/>
      <w:bookmarkStart w:id="4499" w:name="_Toc43739201"/>
      <w:bookmarkStart w:id="4500" w:name="_Toc46346962"/>
      <w:bookmarkStart w:id="4501" w:name="_Toc53165901"/>
      <w:bookmarkStart w:id="4502" w:name="_Toc53166596"/>
      <w:bookmarkStart w:id="4503" w:name="_Toc53167290"/>
    </w:p>
    <w:p w14:paraId="12A0D453" w14:textId="77777777" w:rsidR="00C57672" w:rsidRPr="00E11EA5" w:rsidRDefault="00C57672" w:rsidP="00C57672">
      <w:pPr>
        <w:pStyle w:val="Heading4"/>
        <w:rPr>
          <w:lang w:eastAsia="sv-SE"/>
        </w:rPr>
      </w:pPr>
      <w:bookmarkStart w:id="4504" w:name="_Toc61130522"/>
      <w:bookmarkStart w:id="4505" w:name="_Toc61131248"/>
      <w:bookmarkStart w:id="4506" w:name="_Toc61188090"/>
      <w:bookmarkStart w:id="4507" w:name="_Toc83029380"/>
      <w:bookmarkStart w:id="4508" w:name="_Toc83919978"/>
      <w:bookmarkStart w:id="4509" w:name="_Toc89784999"/>
      <w:bookmarkStart w:id="4510" w:name="_Toc137245686"/>
      <w:bookmarkStart w:id="4511" w:name="_Toc138888193"/>
      <w:bookmarkStart w:id="4512" w:name="_Toc145321265"/>
      <w:r w:rsidRPr="00E11EA5">
        <w:rPr>
          <w:lang w:eastAsia="sv-SE"/>
        </w:rPr>
        <w:t>9.8.3.2</w:t>
      </w:r>
      <w:r>
        <w:rPr>
          <w:lang w:eastAsia="sv-SE"/>
        </w:rPr>
        <w:tab/>
      </w:r>
      <w:r w:rsidRPr="00E11EA5">
        <w:rPr>
          <w:lang w:eastAsia="sv-SE"/>
        </w:rPr>
        <w:t>Test procedure</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3EFE315F" w14:textId="77777777" w:rsidR="00C57672" w:rsidRPr="00E11EA5" w:rsidRDefault="00C57672" w:rsidP="00C57672">
      <w:pPr>
        <w:pStyle w:val="Heading5"/>
      </w:pPr>
      <w:bookmarkStart w:id="4513" w:name="_Toc32332188"/>
      <w:bookmarkStart w:id="4514" w:name="_Toc37430105"/>
      <w:bookmarkStart w:id="4515" w:name="_Toc43739202"/>
      <w:bookmarkStart w:id="4516" w:name="_Toc46346963"/>
      <w:bookmarkStart w:id="4517" w:name="_Toc53165902"/>
      <w:bookmarkStart w:id="4518" w:name="_Toc53166597"/>
      <w:bookmarkStart w:id="4519" w:name="_Toc53167291"/>
      <w:bookmarkStart w:id="4520" w:name="_Toc61130523"/>
      <w:bookmarkStart w:id="4521" w:name="_Toc61131249"/>
      <w:bookmarkStart w:id="4522" w:name="_Toc61188091"/>
      <w:bookmarkStart w:id="4523" w:name="_Toc83029381"/>
      <w:bookmarkStart w:id="4524" w:name="_Toc83919979"/>
      <w:bookmarkStart w:id="4525" w:name="_Toc89785000"/>
      <w:bookmarkStart w:id="4526" w:name="_Toc137245687"/>
      <w:bookmarkStart w:id="4527" w:name="_Toc138888194"/>
      <w:bookmarkStart w:id="4528" w:name="_Toc145321266"/>
      <w:r w:rsidRPr="00E11EA5">
        <w:rPr>
          <w:lang w:eastAsia="sv-SE"/>
        </w:rPr>
        <w:t>9.8.3.2.1</w:t>
      </w:r>
      <w:r w:rsidRPr="00E11EA5">
        <w:rPr>
          <w:lang w:eastAsia="sv-SE"/>
        </w:rPr>
        <w:tab/>
      </w:r>
      <w:r w:rsidRPr="00E11EA5">
        <w:t>Stage 1: Calibration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4529" w:name="_Toc32332189"/>
      <w:bookmarkStart w:id="4530" w:name="_Toc37430106"/>
      <w:bookmarkStart w:id="4531" w:name="_Toc43739203"/>
      <w:bookmarkStart w:id="4532" w:name="_Toc46346964"/>
      <w:bookmarkStart w:id="4533" w:name="_Toc53165903"/>
      <w:bookmarkStart w:id="4534" w:name="_Toc53166598"/>
      <w:bookmarkStart w:id="4535" w:name="_Toc53167292"/>
      <w:bookmarkStart w:id="4536" w:name="_Toc61130524"/>
      <w:bookmarkStart w:id="4537" w:name="_Toc61131250"/>
      <w:bookmarkStart w:id="4538" w:name="_Toc61188092"/>
      <w:bookmarkStart w:id="4539" w:name="_Toc83029382"/>
      <w:bookmarkStart w:id="4540" w:name="_Toc83919980"/>
      <w:bookmarkStart w:id="4541" w:name="_Toc89785001"/>
      <w:bookmarkStart w:id="4542" w:name="_Toc137245688"/>
      <w:bookmarkStart w:id="4543" w:name="_Toc138888195"/>
      <w:bookmarkStart w:id="4544" w:name="_Toc145321267"/>
      <w:r w:rsidRPr="00E11EA5">
        <w:t>9.8.3.2.2</w:t>
      </w:r>
      <w:r w:rsidRPr="00E11EA5">
        <w:tab/>
        <w:t xml:space="preserve">Stage 2: BS </w:t>
      </w:r>
      <w:r w:rsidRPr="00E11EA5">
        <w:rPr>
          <w:lang w:eastAsia="sv-SE"/>
        </w:rPr>
        <w:t>measurement</w:t>
      </w:r>
      <w:bookmarkEnd w:id="4479"/>
      <w:bookmarkEnd w:id="4480"/>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4545" w:name="_Toc21086356"/>
      <w:bookmarkStart w:id="4546" w:name="_Toc29768793"/>
      <w:bookmarkStart w:id="4547" w:name="_Toc32332190"/>
      <w:bookmarkStart w:id="4548" w:name="_Toc37430107"/>
      <w:bookmarkStart w:id="4549" w:name="_Toc43739204"/>
      <w:bookmarkStart w:id="4550" w:name="_Toc46346965"/>
      <w:bookmarkStart w:id="4551" w:name="_Toc53165904"/>
      <w:bookmarkStart w:id="4552" w:name="_Toc53166599"/>
      <w:bookmarkStart w:id="4553" w:name="_Toc53167293"/>
      <w:bookmarkStart w:id="4554" w:name="_Toc61130525"/>
      <w:bookmarkStart w:id="4555" w:name="_Toc61131251"/>
      <w:bookmarkStart w:id="4556" w:name="_Toc61188093"/>
      <w:bookmarkStart w:id="4557" w:name="_Toc83029383"/>
      <w:bookmarkStart w:id="4558" w:name="_Toc83919981"/>
      <w:bookmarkStart w:id="4559" w:name="_Toc89785002"/>
      <w:bookmarkStart w:id="4560" w:name="_Toc137245689"/>
      <w:bookmarkStart w:id="4561" w:name="_Toc138888196"/>
      <w:bookmarkStart w:id="4562" w:name="_Toc145321268"/>
      <w:r w:rsidRPr="00E11EA5">
        <w:t>9.8.3.3</w:t>
      </w:r>
      <w:r w:rsidRPr="00E11EA5">
        <w:tab/>
        <w:t xml:space="preserve">MU </w:t>
      </w:r>
      <w:bookmarkEnd w:id="4545"/>
      <w:bookmarkEnd w:id="4546"/>
      <w:r w:rsidRPr="00E11EA5">
        <w:t>value derivation</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4563" w:name="_Toc21086357"/>
      <w:bookmarkStart w:id="4564" w:name="_Toc29768794"/>
      <w:bookmarkStart w:id="4565" w:name="_Toc32332191"/>
      <w:bookmarkStart w:id="4566" w:name="_Toc37430108"/>
      <w:bookmarkStart w:id="4567" w:name="_Toc43739205"/>
      <w:bookmarkStart w:id="4568" w:name="_Toc46346966"/>
      <w:bookmarkStart w:id="4569" w:name="_Toc53165905"/>
      <w:bookmarkStart w:id="4570" w:name="_Toc53166600"/>
      <w:bookmarkStart w:id="4571" w:name="_Toc53167294"/>
      <w:bookmarkStart w:id="4572" w:name="_Toc61130526"/>
      <w:bookmarkStart w:id="4573" w:name="_Toc61131252"/>
      <w:bookmarkStart w:id="4574" w:name="_Toc61188094"/>
      <w:bookmarkStart w:id="4575" w:name="_Toc83029384"/>
      <w:bookmarkStart w:id="4576" w:name="_Toc83919982"/>
      <w:bookmarkStart w:id="4577" w:name="_Toc89785003"/>
      <w:bookmarkStart w:id="4578" w:name="_Toc137245690"/>
      <w:bookmarkStart w:id="4579" w:name="_Toc138888197"/>
      <w:bookmarkStart w:id="4580" w:name="_Toc145321269"/>
      <w:r w:rsidRPr="00E11EA5">
        <w:t>9.8.4</w:t>
      </w:r>
      <w:r>
        <w:tab/>
      </w:r>
      <w:r w:rsidRPr="00E11EA5">
        <w:t>Near Field</w:t>
      </w:r>
      <w:bookmarkEnd w:id="4563"/>
      <w:bookmarkEnd w:id="4564"/>
      <w:r w:rsidRPr="00E11EA5">
        <w:t xml:space="preserve"> Test Range</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04BB723A" w14:textId="77777777" w:rsidR="00C57672" w:rsidRPr="00E11EA5" w:rsidRDefault="00C57672" w:rsidP="00C57672">
      <w:pPr>
        <w:pStyle w:val="Heading4"/>
        <w:rPr>
          <w:lang w:eastAsia="sv-SE"/>
        </w:rPr>
      </w:pPr>
      <w:bookmarkStart w:id="4581" w:name="_Toc32332192"/>
      <w:bookmarkStart w:id="4582" w:name="_Toc37430109"/>
      <w:bookmarkStart w:id="4583" w:name="_Toc43739206"/>
      <w:bookmarkStart w:id="4584" w:name="_Toc46346967"/>
      <w:bookmarkStart w:id="4585" w:name="_Toc53165906"/>
      <w:bookmarkStart w:id="4586" w:name="_Toc53166601"/>
      <w:bookmarkStart w:id="4587" w:name="_Toc53167295"/>
      <w:bookmarkStart w:id="4588" w:name="_Toc61130527"/>
      <w:bookmarkStart w:id="4589" w:name="_Toc61131253"/>
      <w:bookmarkStart w:id="4590" w:name="_Toc61188095"/>
      <w:bookmarkStart w:id="4591" w:name="_Toc83029385"/>
      <w:bookmarkStart w:id="4592" w:name="_Toc83919983"/>
      <w:bookmarkStart w:id="4593" w:name="_Toc89785004"/>
      <w:bookmarkStart w:id="4594" w:name="_Toc137245691"/>
      <w:bookmarkStart w:id="4595" w:name="_Toc138888198"/>
      <w:bookmarkStart w:id="4596" w:name="_Toc145321270"/>
      <w:r w:rsidRPr="00E11EA5">
        <w:rPr>
          <w:lang w:eastAsia="sv-SE"/>
        </w:rPr>
        <w:t>9.8.4.1</w:t>
      </w:r>
      <w:r w:rsidRPr="00E11EA5">
        <w:rPr>
          <w:lang w:eastAsia="sv-SE"/>
        </w:rPr>
        <w:tab/>
        <w:t>Measurement system description</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4597" w:name="_Toc32332193"/>
      <w:bookmarkStart w:id="4598" w:name="_Toc37430110"/>
      <w:bookmarkStart w:id="4599" w:name="_Toc43739207"/>
      <w:bookmarkStart w:id="4600" w:name="_Toc46346968"/>
      <w:bookmarkStart w:id="4601" w:name="_Toc53165907"/>
      <w:bookmarkStart w:id="4602" w:name="_Toc53166602"/>
      <w:bookmarkStart w:id="4603" w:name="_Toc53167296"/>
      <w:bookmarkStart w:id="4604" w:name="_Toc61130528"/>
      <w:bookmarkStart w:id="4605" w:name="_Toc61131254"/>
      <w:bookmarkStart w:id="4606" w:name="_Toc61188096"/>
      <w:bookmarkStart w:id="4607" w:name="_Toc83029386"/>
      <w:bookmarkStart w:id="4608" w:name="_Toc83919984"/>
      <w:bookmarkStart w:id="4609" w:name="_Toc89785005"/>
      <w:bookmarkStart w:id="4610" w:name="_Toc137245692"/>
      <w:bookmarkStart w:id="4611" w:name="_Toc138888199"/>
      <w:bookmarkStart w:id="4612" w:name="_Toc145321271"/>
      <w:bookmarkStart w:id="4613" w:name="_Toc21086359"/>
      <w:bookmarkStart w:id="4614" w:name="_Toc29768796"/>
      <w:r w:rsidRPr="00E11EA5">
        <w:rPr>
          <w:lang w:eastAsia="sv-SE"/>
        </w:rPr>
        <w:t>9.8.4.2</w:t>
      </w:r>
      <w:r w:rsidRPr="00E11EA5">
        <w:rPr>
          <w:lang w:eastAsia="sv-SE"/>
        </w:rPr>
        <w:tab/>
        <w:t>Test procedure</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58B6817A" w14:textId="77777777" w:rsidR="00C57672" w:rsidRPr="00501E48" w:rsidRDefault="00C57672" w:rsidP="00C57672">
      <w:pPr>
        <w:pStyle w:val="Heading5"/>
      </w:pPr>
      <w:bookmarkStart w:id="4615" w:name="_Toc32332194"/>
      <w:bookmarkStart w:id="4616" w:name="_Toc37430111"/>
      <w:bookmarkStart w:id="4617" w:name="_Toc43739208"/>
      <w:bookmarkStart w:id="4618" w:name="_Toc46346969"/>
      <w:bookmarkStart w:id="4619" w:name="_Toc53165908"/>
      <w:bookmarkStart w:id="4620" w:name="_Toc53166603"/>
      <w:bookmarkStart w:id="4621" w:name="_Toc53167297"/>
      <w:bookmarkStart w:id="4622" w:name="_Toc61130529"/>
      <w:bookmarkStart w:id="4623" w:name="_Toc61131255"/>
      <w:bookmarkStart w:id="4624" w:name="_Toc61188097"/>
      <w:bookmarkStart w:id="4625" w:name="_Toc83029387"/>
      <w:bookmarkStart w:id="4626" w:name="_Toc83919985"/>
      <w:bookmarkStart w:id="4627" w:name="_Toc89785006"/>
      <w:bookmarkStart w:id="4628" w:name="_Toc137245693"/>
      <w:bookmarkStart w:id="4629" w:name="_Toc138888200"/>
      <w:bookmarkStart w:id="4630" w:name="_Toc145321272"/>
      <w:r w:rsidRPr="00E11EA5">
        <w:rPr>
          <w:lang w:eastAsia="sv-SE"/>
        </w:rPr>
        <w:t>9.8.4.2.1</w:t>
      </w:r>
      <w:r w:rsidRPr="00E11EA5">
        <w:rPr>
          <w:lang w:eastAsia="sv-SE"/>
        </w:rPr>
        <w:tab/>
      </w:r>
      <w:r w:rsidRPr="00E11EA5">
        <w:t xml:space="preserve">Stage 1: </w:t>
      </w:r>
      <w:r w:rsidRPr="00E11EA5">
        <w:rPr>
          <w:lang w:eastAsia="sv-SE"/>
        </w:rPr>
        <w:t>Calibration</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4631" w:name="_Toc32332195"/>
      <w:bookmarkStart w:id="4632" w:name="_Toc37430112"/>
      <w:bookmarkStart w:id="4633" w:name="_Toc43739209"/>
      <w:bookmarkStart w:id="4634" w:name="_Toc46346970"/>
      <w:bookmarkStart w:id="4635" w:name="_Toc53165909"/>
      <w:bookmarkStart w:id="4636" w:name="_Toc53166604"/>
      <w:bookmarkStart w:id="4637" w:name="_Toc53167298"/>
      <w:bookmarkStart w:id="4638" w:name="_Toc61130530"/>
      <w:bookmarkStart w:id="4639" w:name="_Toc61131256"/>
      <w:bookmarkStart w:id="4640" w:name="_Toc61188098"/>
      <w:bookmarkStart w:id="4641" w:name="_Toc83029388"/>
      <w:bookmarkStart w:id="4642" w:name="_Toc83919986"/>
      <w:bookmarkStart w:id="4643" w:name="_Toc89785007"/>
      <w:bookmarkStart w:id="4644" w:name="_Toc137245694"/>
      <w:bookmarkStart w:id="4645" w:name="_Toc138888201"/>
      <w:bookmarkStart w:id="4646" w:name="_Toc145321273"/>
      <w:r w:rsidRPr="00E11EA5">
        <w:rPr>
          <w:lang w:eastAsia="sv-SE"/>
        </w:rPr>
        <w:t>9.8.4.2.2</w:t>
      </w:r>
      <w:r w:rsidRPr="00E11EA5">
        <w:tab/>
        <w:t>Stage 2: BS measurement</w:t>
      </w:r>
      <w:bookmarkEnd w:id="4613"/>
      <w:bookmarkEnd w:id="4614"/>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4647" w:name="_Toc21086361"/>
      <w:bookmarkStart w:id="4648" w:name="_Toc29768798"/>
      <w:bookmarkStart w:id="4649" w:name="_Toc32332196"/>
      <w:bookmarkStart w:id="4650" w:name="_Toc37430113"/>
      <w:bookmarkStart w:id="4651" w:name="_Toc43739210"/>
      <w:bookmarkStart w:id="4652" w:name="_Toc46346971"/>
      <w:bookmarkStart w:id="4653" w:name="_Toc53165910"/>
      <w:bookmarkStart w:id="4654" w:name="_Toc53166605"/>
      <w:bookmarkStart w:id="4655" w:name="_Toc53167299"/>
      <w:bookmarkStart w:id="4656" w:name="_Toc61130531"/>
      <w:bookmarkStart w:id="4657" w:name="_Toc61131257"/>
      <w:bookmarkStart w:id="4658" w:name="_Toc61188099"/>
      <w:bookmarkStart w:id="4659" w:name="_Toc83029389"/>
      <w:bookmarkStart w:id="4660" w:name="_Toc83919987"/>
      <w:bookmarkStart w:id="4661" w:name="_Toc89785008"/>
      <w:bookmarkStart w:id="4662" w:name="_Toc137245695"/>
      <w:bookmarkStart w:id="4663" w:name="_Toc138888202"/>
      <w:bookmarkStart w:id="4664" w:name="_Toc145321274"/>
      <w:r w:rsidRPr="00E11EA5">
        <w:t>9.8.4.3</w:t>
      </w:r>
      <w:r w:rsidRPr="00E11EA5">
        <w:tab/>
        <w:t xml:space="preserve">MU </w:t>
      </w:r>
      <w:bookmarkEnd w:id="4647"/>
      <w:bookmarkEnd w:id="4648"/>
      <w:r w:rsidRPr="00E11EA5">
        <w:t>value derivation</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4665" w:name="_Toc61130532"/>
      <w:bookmarkStart w:id="4666" w:name="_Toc61131258"/>
      <w:bookmarkStart w:id="4667" w:name="_Toc61188100"/>
      <w:bookmarkStart w:id="4668" w:name="_Toc83029390"/>
      <w:bookmarkStart w:id="4669" w:name="_Toc83919988"/>
      <w:bookmarkStart w:id="4670" w:name="_Toc89785009"/>
      <w:bookmarkStart w:id="4671" w:name="_Toc137245696"/>
      <w:bookmarkStart w:id="4672" w:name="_Toc138888203"/>
      <w:bookmarkStart w:id="4673" w:name="_Toc145321275"/>
      <w:bookmarkStart w:id="4674" w:name="_Toc32332197"/>
      <w:bookmarkStart w:id="4675" w:name="_Toc37430114"/>
      <w:bookmarkStart w:id="4676" w:name="_Toc43739211"/>
      <w:bookmarkStart w:id="4677" w:name="_Toc46346972"/>
      <w:bookmarkStart w:id="4678" w:name="_Toc53165911"/>
      <w:bookmarkStart w:id="4679" w:name="_Toc53166606"/>
      <w:bookmarkStart w:id="4680" w:name="_Toc53167300"/>
      <w:bookmarkStart w:id="4681" w:name="_Toc21086362"/>
      <w:bookmarkStart w:id="4682" w:name="_Toc29768799"/>
      <w:r>
        <w:t>9.8.4A</w:t>
      </w:r>
      <w:r>
        <w:tab/>
        <w:t>Plane Wave Synthesizer</w:t>
      </w:r>
      <w:bookmarkEnd w:id="4665"/>
      <w:bookmarkEnd w:id="4666"/>
      <w:bookmarkEnd w:id="4667"/>
      <w:bookmarkEnd w:id="4668"/>
      <w:bookmarkEnd w:id="4669"/>
      <w:bookmarkEnd w:id="4670"/>
      <w:bookmarkEnd w:id="4671"/>
      <w:bookmarkEnd w:id="4672"/>
      <w:bookmarkEnd w:id="4673"/>
    </w:p>
    <w:p w14:paraId="33DD6F54" w14:textId="77777777" w:rsidR="00F178B0" w:rsidRDefault="00F178B0" w:rsidP="00753FEA">
      <w:pPr>
        <w:pStyle w:val="Heading4"/>
      </w:pPr>
      <w:bookmarkStart w:id="4683" w:name="_Toc61130533"/>
      <w:bookmarkStart w:id="4684" w:name="_Toc61131259"/>
      <w:bookmarkStart w:id="4685" w:name="_Toc61188101"/>
      <w:bookmarkStart w:id="4686" w:name="_Toc83029391"/>
      <w:bookmarkStart w:id="4687" w:name="_Toc83919989"/>
      <w:bookmarkStart w:id="4688" w:name="_Toc89785010"/>
      <w:bookmarkStart w:id="4689" w:name="_Toc137245697"/>
      <w:bookmarkStart w:id="4690" w:name="_Toc138888204"/>
      <w:bookmarkStart w:id="4691" w:name="_Toc145321276"/>
      <w:r>
        <w:t>9.8.4A.1</w:t>
      </w:r>
      <w:r>
        <w:tab/>
        <w:t>Measurement system description</w:t>
      </w:r>
      <w:bookmarkEnd w:id="4683"/>
      <w:bookmarkEnd w:id="4684"/>
      <w:bookmarkEnd w:id="4685"/>
      <w:bookmarkEnd w:id="4686"/>
      <w:bookmarkEnd w:id="4687"/>
      <w:bookmarkEnd w:id="4688"/>
      <w:bookmarkEnd w:id="4689"/>
      <w:bookmarkEnd w:id="4690"/>
      <w:bookmarkEnd w:id="4691"/>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4692" w:name="_Toc61130534"/>
      <w:bookmarkStart w:id="4693" w:name="_Toc61131260"/>
      <w:bookmarkStart w:id="4694" w:name="_Toc61188102"/>
      <w:bookmarkStart w:id="4695" w:name="_Toc83029392"/>
      <w:bookmarkStart w:id="4696" w:name="_Toc83919990"/>
      <w:bookmarkStart w:id="4697" w:name="_Toc89785011"/>
      <w:bookmarkStart w:id="4698" w:name="_Toc137245698"/>
      <w:bookmarkStart w:id="4699" w:name="_Toc138888205"/>
      <w:bookmarkStart w:id="4700" w:name="_Toc145321277"/>
      <w:r>
        <w:t>9.8.4A.2</w:t>
      </w:r>
      <w:r>
        <w:tab/>
        <w:t>Test procedure</w:t>
      </w:r>
      <w:bookmarkEnd w:id="4692"/>
      <w:bookmarkEnd w:id="4693"/>
      <w:bookmarkEnd w:id="4694"/>
      <w:bookmarkEnd w:id="4695"/>
      <w:bookmarkEnd w:id="4696"/>
      <w:bookmarkEnd w:id="4697"/>
      <w:bookmarkEnd w:id="4698"/>
      <w:bookmarkEnd w:id="4699"/>
      <w:bookmarkEnd w:id="4700"/>
    </w:p>
    <w:p w14:paraId="3F718124" w14:textId="77777777" w:rsidR="00F178B0" w:rsidRDefault="00F178B0" w:rsidP="00753FEA">
      <w:pPr>
        <w:pStyle w:val="Heading5"/>
      </w:pPr>
      <w:bookmarkStart w:id="4701" w:name="_Toc61130535"/>
      <w:bookmarkStart w:id="4702" w:name="_Toc61131261"/>
      <w:bookmarkStart w:id="4703" w:name="_Toc61188103"/>
      <w:bookmarkStart w:id="4704" w:name="_Toc83029393"/>
      <w:bookmarkStart w:id="4705" w:name="_Toc83919991"/>
      <w:bookmarkStart w:id="4706" w:name="_Toc89785012"/>
      <w:bookmarkStart w:id="4707" w:name="_Toc137245699"/>
      <w:bookmarkStart w:id="4708" w:name="_Toc138888206"/>
      <w:bookmarkStart w:id="4709" w:name="_Toc145321278"/>
      <w:r>
        <w:t>9.8.4A.2.1</w:t>
      </w:r>
      <w:r>
        <w:tab/>
        <w:t>Stage 1: Calibration</w:t>
      </w:r>
      <w:bookmarkEnd w:id="4701"/>
      <w:bookmarkEnd w:id="4702"/>
      <w:bookmarkEnd w:id="4703"/>
      <w:bookmarkEnd w:id="4704"/>
      <w:bookmarkEnd w:id="4705"/>
      <w:bookmarkEnd w:id="4706"/>
      <w:bookmarkEnd w:id="4707"/>
      <w:bookmarkEnd w:id="4708"/>
      <w:bookmarkEnd w:id="4709"/>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4710" w:name="_Toc61130536"/>
      <w:bookmarkStart w:id="4711" w:name="_Toc61131262"/>
      <w:bookmarkStart w:id="4712" w:name="_Toc61188104"/>
      <w:bookmarkStart w:id="4713" w:name="_Toc83029394"/>
      <w:bookmarkStart w:id="4714" w:name="_Toc83919992"/>
      <w:bookmarkStart w:id="4715" w:name="_Toc89785013"/>
      <w:bookmarkStart w:id="4716" w:name="_Toc137245700"/>
      <w:bookmarkStart w:id="4717" w:name="_Toc138888207"/>
      <w:bookmarkStart w:id="4718" w:name="_Toc145321279"/>
      <w:r>
        <w:t>9.8.4A.2.2</w:t>
      </w:r>
      <w:r>
        <w:tab/>
        <w:t>Stage 2: BS measurement</w:t>
      </w:r>
      <w:bookmarkEnd w:id="4710"/>
      <w:bookmarkEnd w:id="4711"/>
      <w:bookmarkEnd w:id="4712"/>
      <w:bookmarkEnd w:id="4713"/>
      <w:bookmarkEnd w:id="4714"/>
      <w:bookmarkEnd w:id="4715"/>
      <w:bookmarkEnd w:id="4716"/>
      <w:bookmarkEnd w:id="4717"/>
      <w:bookmarkEnd w:id="4718"/>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4719" w:name="_Toc61130537"/>
      <w:bookmarkStart w:id="4720" w:name="_Toc61131263"/>
      <w:bookmarkStart w:id="4721" w:name="_Toc61188105"/>
      <w:bookmarkStart w:id="4722" w:name="_Toc83029395"/>
      <w:bookmarkStart w:id="4723" w:name="_Toc83919993"/>
      <w:bookmarkStart w:id="4724" w:name="_Toc89785014"/>
      <w:bookmarkStart w:id="4725" w:name="_Toc137245701"/>
      <w:bookmarkStart w:id="4726" w:name="_Toc138888208"/>
      <w:bookmarkStart w:id="4727" w:name="_Toc145321280"/>
      <w:r>
        <w:t>9.8.4A.3</w:t>
      </w:r>
      <w:r>
        <w:tab/>
        <w:t>MU value derivation</w:t>
      </w:r>
      <w:bookmarkEnd w:id="4719"/>
      <w:bookmarkEnd w:id="4720"/>
      <w:bookmarkEnd w:id="4721"/>
      <w:bookmarkEnd w:id="4722"/>
      <w:bookmarkEnd w:id="4723"/>
      <w:bookmarkEnd w:id="4724"/>
      <w:bookmarkEnd w:id="4725"/>
      <w:bookmarkEnd w:id="4726"/>
      <w:bookmarkEnd w:id="4727"/>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4728" w:name="_Toc61130538"/>
      <w:bookmarkStart w:id="4729" w:name="_Toc61131264"/>
      <w:bookmarkStart w:id="4730" w:name="_Toc61188106"/>
      <w:bookmarkStart w:id="4731" w:name="_Toc83029396"/>
      <w:bookmarkStart w:id="4732" w:name="_Toc83919994"/>
      <w:bookmarkStart w:id="4733" w:name="_Toc89785015"/>
      <w:bookmarkStart w:id="4734" w:name="_Toc137245702"/>
      <w:bookmarkStart w:id="4735" w:name="_Toc138888209"/>
      <w:bookmarkStart w:id="4736" w:name="_Toc145321281"/>
      <w:r w:rsidRPr="00E11EA5">
        <w:t>9.8.5</w:t>
      </w:r>
      <w:r>
        <w:tab/>
      </w:r>
      <w:r w:rsidRPr="00E11EA5">
        <w:t>Maximum accepted test system uncertainty</w:t>
      </w:r>
      <w:bookmarkEnd w:id="4674"/>
      <w:bookmarkEnd w:id="4675"/>
      <w:bookmarkEnd w:id="4676"/>
      <w:bookmarkEnd w:id="4677"/>
      <w:bookmarkEnd w:id="4678"/>
      <w:bookmarkEnd w:id="4679"/>
      <w:bookmarkEnd w:id="4680"/>
      <w:bookmarkEnd w:id="4681"/>
      <w:bookmarkEnd w:id="4682"/>
      <w:bookmarkEnd w:id="4728"/>
      <w:bookmarkEnd w:id="4729"/>
      <w:bookmarkEnd w:id="4730"/>
      <w:bookmarkEnd w:id="4731"/>
      <w:bookmarkEnd w:id="4732"/>
      <w:bookmarkEnd w:id="4733"/>
      <w:bookmarkEnd w:id="4734"/>
      <w:bookmarkEnd w:id="4735"/>
      <w:bookmarkEnd w:id="4736"/>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4737" w:name="_Toc32332198"/>
      <w:bookmarkStart w:id="4738" w:name="_Toc37430115"/>
      <w:bookmarkStart w:id="4739" w:name="_Toc43739212"/>
      <w:bookmarkStart w:id="4740" w:name="_Toc46346973"/>
      <w:bookmarkStart w:id="4741" w:name="_Toc53165912"/>
      <w:bookmarkStart w:id="4742" w:name="_Toc53166607"/>
      <w:bookmarkStart w:id="4743" w:name="_Toc53167301"/>
      <w:bookmarkStart w:id="4744" w:name="_Toc61130539"/>
      <w:bookmarkStart w:id="4745" w:name="_Toc61131265"/>
      <w:bookmarkStart w:id="4746" w:name="_Toc61188107"/>
      <w:bookmarkStart w:id="4747" w:name="_Toc83029397"/>
      <w:bookmarkStart w:id="4748" w:name="_Toc83919995"/>
      <w:bookmarkStart w:id="4749" w:name="_Toc89785016"/>
      <w:bookmarkStart w:id="4750" w:name="_Toc137245703"/>
      <w:bookmarkStart w:id="4751" w:name="_Toc138888210"/>
      <w:bookmarkStart w:id="4752" w:name="_Toc145321282"/>
      <w:r w:rsidRPr="00E11EA5">
        <w:t>9.8.6</w:t>
      </w:r>
      <w:r>
        <w:tab/>
      </w:r>
      <w:r w:rsidRPr="00E11EA5">
        <w:t>Test Tolerance for TAE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4753" w:name="_Toc21086363"/>
      <w:bookmarkStart w:id="4754" w:name="_Toc29768800"/>
      <w:bookmarkStart w:id="4755" w:name="_Toc32332199"/>
      <w:bookmarkStart w:id="4756" w:name="_Toc37430116"/>
      <w:bookmarkStart w:id="4757" w:name="_Toc43739213"/>
      <w:bookmarkStart w:id="4758" w:name="_Toc46346974"/>
      <w:bookmarkStart w:id="4759" w:name="_Toc53165913"/>
      <w:bookmarkStart w:id="4760" w:name="_Toc53166608"/>
      <w:bookmarkStart w:id="4761" w:name="_Toc53167302"/>
      <w:bookmarkStart w:id="4762" w:name="_Toc61130540"/>
      <w:bookmarkStart w:id="4763" w:name="_Toc61131266"/>
      <w:bookmarkStart w:id="4764" w:name="_Toc61188108"/>
      <w:bookmarkStart w:id="4765" w:name="_Toc83029398"/>
      <w:bookmarkStart w:id="4766" w:name="_Toc83919996"/>
      <w:bookmarkStart w:id="4767" w:name="_Toc89785017"/>
      <w:bookmarkStart w:id="4768" w:name="_Toc137245704"/>
      <w:bookmarkStart w:id="4769" w:name="_Toc138888211"/>
      <w:bookmarkStart w:id="4770" w:name="_Toc145321283"/>
      <w:r w:rsidRPr="00501E48">
        <w:t>9.9</w:t>
      </w:r>
      <w:r w:rsidRPr="00501E48">
        <w:tab/>
        <w:t>OTA occupied bandwidth</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5A4BB07C" w14:textId="77777777" w:rsidR="00C57672" w:rsidRPr="00E11EA5" w:rsidRDefault="00C57672" w:rsidP="00C57672">
      <w:pPr>
        <w:pStyle w:val="Heading3"/>
      </w:pPr>
      <w:bookmarkStart w:id="4771" w:name="_Toc21086364"/>
      <w:bookmarkStart w:id="4772" w:name="_Toc29768801"/>
      <w:bookmarkStart w:id="4773" w:name="_Toc32332200"/>
      <w:bookmarkStart w:id="4774" w:name="_Toc37430117"/>
      <w:bookmarkStart w:id="4775" w:name="_Toc43739214"/>
      <w:bookmarkStart w:id="4776" w:name="_Toc46346975"/>
      <w:bookmarkStart w:id="4777" w:name="_Toc53165914"/>
      <w:bookmarkStart w:id="4778" w:name="_Toc53166609"/>
      <w:bookmarkStart w:id="4779" w:name="_Toc53167303"/>
      <w:bookmarkStart w:id="4780" w:name="_Toc61130541"/>
      <w:bookmarkStart w:id="4781" w:name="_Toc61131267"/>
      <w:bookmarkStart w:id="4782" w:name="_Toc61188109"/>
      <w:bookmarkStart w:id="4783" w:name="_Toc83029399"/>
      <w:bookmarkStart w:id="4784" w:name="_Toc83919997"/>
      <w:bookmarkStart w:id="4785" w:name="_Toc89785018"/>
      <w:bookmarkStart w:id="4786" w:name="_Toc137245705"/>
      <w:bookmarkStart w:id="4787" w:name="_Toc138888212"/>
      <w:bookmarkStart w:id="4788" w:name="_Toc145321284"/>
      <w:r w:rsidRPr="00E11EA5">
        <w:t>9.9.1</w:t>
      </w:r>
      <w:r>
        <w:tab/>
      </w:r>
      <w:r w:rsidRPr="00E11EA5">
        <w:t>General</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4789" w:name="_Toc32332201"/>
      <w:bookmarkStart w:id="4790" w:name="_Toc37430118"/>
      <w:bookmarkStart w:id="4791" w:name="_Toc43739215"/>
      <w:bookmarkStart w:id="4792" w:name="_Toc46346976"/>
      <w:bookmarkStart w:id="4793" w:name="_Toc53165915"/>
      <w:bookmarkStart w:id="4794" w:name="_Toc53166610"/>
      <w:bookmarkStart w:id="4795" w:name="_Toc53167304"/>
      <w:bookmarkStart w:id="4796" w:name="_Toc61130542"/>
      <w:bookmarkStart w:id="4797" w:name="_Toc61131268"/>
      <w:bookmarkStart w:id="4798" w:name="_Toc61188110"/>
      <w:bookmarkStart w:id="4799" w:name="_Toc83029400"/>
      <w:bookmarkStart w:id="4800" w:name="_Toc83919998"/>
      <w:bookmarkStart w:id="4801" w:name="_Toc89785019"/>
      <w:bookmarkStart w:id="4802" w:name="_Toc137245706"/>
      <w:bookmarkStart w:id="4803" w:name="_Toc138888213"/>
      <w:bookmarkStart w:id="4804" w:name="_Toc145321285"/>
      <w:bookmarkStart w:id="4805" w:name="_Toc21086365"/>
      <w:bookmarkStart w:id="4806" w:name="_Toc29768802"/>
      <w:r w:rsidRPr="00E11EA5">
        <w:t>9.9.2</w:t>
      </w:r>
      <w:r>
        <w:tab/>
      </w:r>
      <w:r w:rsidRPr="00E11EA5">
        <w:t>Indoor Anechoic Chamber</w:t>
      </w:r>
      <w:bookmarkStart w:id="4807" w:name="_Toc32332202"/>
      <w:bookmarkStart w:id="4808" w:name="_Toc37430119"/>
      <w:bookmarkStart w:id="4809" w:name="_Toc43739216"/>
      <w:bookmarkStart w:id="4810" w:name="_Toc46346977"/>
      <w:bookmarkStart w:id="4811" w:name="_Toc53165916"/>
      <w:bookmarkStart w:id="4812" w:name="_Toc53166611"/>
      <w:bookmarkStart w:id="4813" w:name="_Toc53167305"/>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428F7844" w14:textId="77777777" w:rsidR="00C57672" w:rsidRPr="00E11EA5" w:rsidRDefault="00C57672" w:rsidP="00C57672">
      <w:pPr>
        <w:pStyle w:val="Heading4"/>
        <w:rPr>
          <w:lang w:eastAsia="sv-SE"/>
        </w:rPr>
      </w:pPr>
      <w:bookmarkStart w:id="4814" w:name="_Toc61130543"/>
      <w:bookmarkStart w:id="4815" w:name="_Toc61131269"/>
      <w:bookmarkStart w:id="4816" w:name="_Toc61188111"/>
      <w:bookmarkStart w:id="4817" w:name="_Toc83029401"/>
      <w:bookmarkStart w:id="4818" w:name="_Toc83919999"/>
      <w:bookmarkStart w:id="4819" w:name="_Toc89785020"/>
      <w:bookmarkStart w:id="4820" w:name="_Toc137245707"/>
      <w:bookmarkStart w:id="4821" w:name="_Toc138888214"/>
      <w:bookmarkStart w:id="4822" w:name="_Toc145321286"/>
      <w:r w:rsidRPr="00E11EA5">
        <w:rPr>
          <w:lang w:eastAsia="sv-SE"/>
        </w:rPr>
        <w:t>9.9.</w:t>
      </w:r>
      <w:r w:rsidRPr="00E11EA5">
        <w:t>2</w:t>
      </w:r>
      <w:r w:rsidRPr="00E11EA5">
        <w:rPr>
          <w:lang w:eastAsia="sv-SE"/>
        </w:rPr>
        <w:t>.1</w:t>
      </w:r>
      <w:r w:rsidRPr="00E11EA5">
        <w:rPr>
          <w:lang w:eastAsia="sv-SE"/>
        </w:rPr>
        <w:tab/>
        <w:t>Measurement system description</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4823" w:name="_Toc32332203"/>
      <w:bookmarkStart w:id="4824" w:name="_Toc37430120"/>
      <w:bookmarkStart w:id="4825" w:name="_Toc43739217"/>
      <w:bookmarkStart w:id="4826" w:name="_Toc46346978"/>
      <w:bookmarkStart w:id="4827" w:name="_Toc53165917"/>
      <w:bookmarkStart w:id="4828" w:name="_Toc53166612"/>
      <w:bookmarkStart w:id="4829" w:name="_Toc53167306"/>
      <w:bookmarkStart w:id="4830" w:name="_Toc61130544"/>
      <w:bookmarkStart w:id="4831" w:name="_Toc61131270"/>
      <w:bookmarkStart w:id="4832" w:name="_Toc61188112"/>
      <w:bookmarkStart w:id="4833" w:name="_Toc83029402"/>
      <w:bookmarkStart w:id="4834" w:name="_Toc83920000"/>
      <w:bookmarkStart w:id="4835" w:name="_Toc89785021"/>
      <w:bookmarkStart w:id="4836" w:name="_Toc137245708"/>
      <w:bookmarkStart w:id="4837" w:name="_Toc138888215"/>
      <w:bookmarkStart w:id="4838" w:name="_Toc145321287"/>
      <w:r w:rsidRPr="00E11EA5">
        <w:rPr>
          <w:lang w:eastAsia="sv-SE"/>
        </w:rPr>
        <w:t>9.9.</w:t>
      </w:r>
      <w:r w:rsidRPr="00E11EA5">
        <w:t>2</w:t>
      </w:r>
      <w:r w:rsidRPr="00E11EA5">
        <w:rPr>
          <w:lang w:eastAsia="sv-SE"/>
        </w:rPr>
        <w:t>.2</w:t>
      </w:r>
      <w:r>
        <w:rPr>
          <w:lang w:eastAsia="sv-SE"/>
        </w:rPr>
        <w:tab/>
      </w:r>
      <w:r w:rsidRPr="00E11EA5">
        <w:rPr>
          <w:lang w:eastAsia="sv-SE"/>
        </w:rPr>
        <w:t>Test procedure</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127E2940" w14:textId="77777777" w:rsidR="00C57672" w:rsidRPr="00E11EA5" w:rsidRDefault="00C57672" w:rsidP="00C57672">
      <w:pPr>
        <w:pStyle w:val="Heading5"/>
      </w:pPr>
      <w:bookmarkStart w:id="4839" w:name="_Toc32332204"/>
      <w:bookmarkStart w:id="4840" w:name="_Toc37430121"/>
      <w:bookmarkStart w:id="4841" w:name="_Toc43739218"/>
      <w:bookmarkStart w:id="4842" w:name="_Toc46346979"/>
      <w:bookmarkStart w:id="4843" w:name="_Toc53165918"/>
      <w:bookmarkStart w:id="4844" w:name="_Toc53166613"/>
      <w:bookmarkStart w:id="4845" w:name="_Toc53167307"/>
      <w:bookmarkStart w:id="4846" w:name="_Toc61130545"/>
      <w:bookmarkStart w:id="4847" w:name="_Toc61131271"/>
      <w:bookmarkStart w:id="4848" w:name="_Toc61188113"/>
      <w:bookmarkStart w:id="4849" w:name="_Toc83029403"/>
      <w:bookmarkStart w:id="4850" w:name="_Toc83920001"/>
      <w:bookmarkStart w:id="4851" w:name="_Toc89785022"/>
      <w:bookmarkStart w:id="4852" w:name="_Toc137245709"/>
      <w:bookmarkStart w:id="4853" w:name="_Toc138888216"/>
      <w:bookmarkStart w:id="4854" w:name="_Toc145321288"/>
      <w:r w:rsidRPr="00E11EA5">
        <w:rPr>
          <w:lang w:eastAsia="sv-SE"/>
        </w:rPr>
        <w:t>9.9.</w:t>
      </w:r>
      <w:r w:rsidRPr="00E11EA5">
        <w:t>2</w:t>
      </w:r>
      <w:r w:rsidRPr="00E11EA5">
        <w:rPr>
          <w:lang w:eastAsia="sv-SE"/>
        </w:rPr>
        <w:t>.2.1</w:t>
      </w:r>
      <w:r w:rsidRPr="00E11EA5">
        <w:rPr>
          <w:lang w:eastAsia="sv-SE"/>
        </w:rPr>
        <w:tab/>
      </w:r>
      <w:r w:rsidRPr="00E11EA5">
        <w:t>Stage 1: Calibration</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4855" w:name="_Toc32332205"/>
      <w:bookmarkStart w:id="4856" w:name="_Toc37430122"/>
      <w:bookmarkStart w:id="4857" w:name="_Toc43739219"/>
      <w:bookmarkStart w:id="4858" w:name="_Toc46346980"/>
      <w:bookmarkStart w:id="4859" w:name="_Toc53165919"/>
      <w:bookmarkStart w:id="4860" w:name="_Toc53166614"/>
      <w:bookmarkStart w:id="4861" w:name="_Toc53167308"/>
      <w:bookmarkStart w:id="4862" w:name="_Toc61130546"/>
      <w:bookmarkStart w:id="4863" w:name="_Toc61131272"/>
      <w:bookmarkStart w:id="4864" w:name="_Toc61188114"/>
      <w:bookmarkStart w:id="4865" w:name="_Toc83029404"/>
      <w:bookmarkStart w:id="4866" w:name="_Toc83920002"/>
      <w:bookmarkStart w:id="4867" w:name="_Toc89785023"/>
      <w:bookmarkStart w:id="4868" w:name="_Toc137245710"/>
      <w:bookmarkStart w:id="4869" w:name="_Toc138888217"/>
      <w:bookmarkStart w:id="4870" w:name="_Toc145321289"/>
      <w:r w:rsidRPr="00E11EA5">
        <w:rPr>
          <w:lang w:eastAsia="sv-SE"/>
        </w:rPr>
        <w:t>9.9.</w:t>
      </w:r>
      <w:r w:rsidRPr="00E11EA5">
        <w:t>2</w:t>
      </w:r>
      <w:r w:rsidRPr="00E11EA5">
        <w:rPr>
          <w:lang w:eastAsia="sv-SE"/>
        </w:rPr>
        <w:t>.2.2</w:t>
      </w:r>
      <w:r w:rsidRPr="00E11EA5">
        <w:rPr>
          <w:lang w:eastAsia="en-CA"/>
        </w:rPr>
        <w:tab/>
      </w:r>
      <w:r w:rsidRPr="00E11EA5">
        <w:t>Stage 2: BS measurement</w:t>
      </w:r>
      <w:bookmarkEnd w:id="4805"/>
      <w:bookmarkEnd w:id="4806"/>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4871" w:name="_Toc21086371"/>
      <w:bookmarkStart w:id="4872" w:name="_Toc29768808"/>
      <w:bookmarkStart w:id="4873" w:name="_Toc32332206"/>
      <w:bookmarkStart w:id="4874" w:name="_Toc37430123"/>
      <w:bookmarkStart w:id="4875" w:name="_Toc43739220"/>
      <w:bookmarkStart w:id="4876" w:name="_Toc46346981"/>
      <w:bookmarkStart w:id="4877" w:name="_Toc53165920"/>
      <w:bookmarkStart w:id="4878" w:name="_Toc53166615"/>
      <w:bookmarkStart w:id="4879" w:name="_Toc53167309"/>
      <w:bookmarkStart w:id="4880" w:name="_Toc61130547"/>
      <w:bookmarkStart w:id="4881" w:name="_Toc61131273"/>
      <w:bookmarkStart w:id="4882" w:name="_Toc61188115"/>
      <w:bookmarkStart w:id="4883" w:name="_Toc83029405"/>
      <w:bookmarkStart w:id="4884" w:name="_Toc83920003"/>
      <w:bookmarkStart w:id="4885" w:name="_Toc89785024"/>
      <w:bookmarkStart w:id="4886" w:name="_Toc137245711"/>
      <w:bookmarkStart w:id="4887" w:name="_Toc138888218"/>
      <w:bookmarkStart w:id="4888" w:name="_Toc145321290"/>
      <w:r w:rsidRPr="00E11EA5">
        <w:t>9.9.2.3</w:t>
      </w:r>
      <w:r w:rsidRPr="00E11EA5">
        <w:tab/>
        <w:t>MU value</w:t>
      </w:r>
      <w:bookmarkEnd w:id="4871"/>
      <w:bookmarkEnd w:id="4872"/>
      <w:r w:rsidRPr="00E11EA5">
        <w:t xml:space="preserve"> derivation</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889" w:name="_Toc32332207"/>
      <w:bookmarkStart w:id="4890" w:name="_Toc37430124"/>
      <w:bookmarkStart w:id="4891" w:name="_Toc43739221"/>
      <w:bookmarkStart w:id="4892" w:name="_Toc46346982"/>
      <w:bookmarkStart w:id="4893" w:name="_Toc53165921"/>
      <w:bookmarkStart w:id="4894" w:name="_Toc53166616"/>
      <w:bookmarkStart w:id="4895" w:name="_Toc53167310"/>
      <w:bookmarkStart w:id="4896" w:name="_Toc21086372"/>
      <w:bookmarkStart w:id="4897" w:name="_Toc29768809"/>
    </w:p>
    <w:p w14:paraId="00D2017E" w14:textId="77777777" w:rsidR="00C57672" w:rsidRPr="00E11EA5" w:rsidRDefault="00C57672" w:rsidP="00C57672">
      <w:pPr>
        <w:pStyle w:val="Heading3"/>
      </w:pPr>
      <w:bookmarkStart w:id="4898" w:name="_Toc61130548"/>
      <w:bookmarkStart w:id="4899" w:name="_Toc61131274"/>
      <w:bookmarkStart w:id="4900" w:name="_Toc61188116"/>
      <w:bookmarkStart w:id="4901" w:name="_Toc83029406"/>
      <w:bookmarkStart w:id="4902" w:name="_Toc83920004"/>
      <w:bookmarkStart w:id="4903" w:name="_Toc89785025"/>
      <w:bookmarkStart w:id="4904" w:name="_Toc137245712"/>
      <w:bookmarkStart w:id="4905" w:name="_Toc138888219"/>
      <w:bookmarkStart w:id="4906" w:name="_Toc145321291"/>
      <w:r w:rsidRPr="00E11EA5">
        <w:t>9.9.3</w:t>
      </w:r>
      <w:r>
        <w:tab/>
      </w:r>
      <w:r w:rsidRPr="00E11EA5">
        <w:t>Compact Antenna Test Range</w:t>
      </w:r>
      <w:bookmarkStart w:id="4907" w:name="_Toc32332208"/>
      <w:bookmarkStart w:id="4908" w:name="_Toc37430125"/>
      <w:bookmarkStart w:id="4909" w:name="_Toc43739222"/>
      <w:bookmarkStart w:id="4910" w:name="_Toc46346983"/>
      <w:bookmarkStart w:id="4911" w:name="_Toc53165922"/>
      <w:bookmarkStart w:id="4912" w:name="_Toc53166617"/>
      <w:bookmarkStart w:id="4913" w:name="_Toc53167311"/>
      <w:bookmarkEnd w:id="4889"/>
      <w:bookmarkEnd w:id="4890"/>
      <w:bookmarkEnd w:id="4891"/>
      <w:bookmarkEnd w:id="4892"/>
      <w:bookmarkEnd w:id="4893"/>
      <w:bookmarkEnd w:id="4894"/>
      <w:bookmarkEnd w:id="4895"/>
      <w:bookmarkEnd w:id="4898"/>
      <w:bookmarkEnd w:id="4899"/>
      <w:bookmarkEnd w:id="4900"/>
      <w:bookmarkEnd w:id="4901"/>
      <w:bookmarkEnd w:id="4902"/>
      <w:bookmarkEnd w:id="4903"/>
      <w:bookmarkEnd w:id="4904"/>
      <w:bookmarkEnd w:id="4905"/>
      <w:bookmarkEnd w:id="4906"/>
    </w:p>
    <w:p w14:paraId="138FF04E" w14:textId="77777777" w:rsidR="00C57672" w:rsidRPr="00E11EA5" w:rsidRDefault="00C57672" w:rsidP="00C57672">
      <w:pPr>
        <w:pStyle w:val="Heading4"/>
        <w:rPr>
          <w:lang w:eastAsia="sv-SE"/>
        </w:rPr>
      </w:pPr>
      <w:bookmarkStart w:id="4914" w:name="_Toc61130549"/>
      <w:bookmarkStart w:id="4915" w:name="_Toc61131275"/>
      <w:bookmarkStart w:id="4916" w:name="_Toc61188117"/>
      <w:bookmarkStart w:id="4917" w:name="_Toc83029407"/>
      <w:bookmarkStart w:id="4918" w:name="_Toc83920005"/>
      <w:bookmarkStart w:id="4919" w:name="_Toc89785026"/>
      <w:bookmarkStart w:id="4920" w:name="_Toc137245713"/>
      <w:bookmarkStart w:id="4921" w:name="_Toc138888220"/>
      <w:bookmarkStart w:id="4922" w:name="_Toc145321292"/>
      <w:r w:rsidRPr="00E11EA5">
        <w:rPr>
          <w:lang w:eastAsia="sv-SE"/>
        </w:rPr>
        <w:t>9.9.3.1</w:t>
      </w:r>
      <w:r w:rsidRPr="00E11EA5">
        <w:rPr>
          <w:lang w:eastAsia="sv-SE"/>
        </w:rPr>
        <w:tab/>
        <w:t>Measurement system description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4923" w:name="_Toc32332209"/>
      <w:bookmarkStart w:id="4924" w:name="_Toc37430126"/>
      <w:bookmarkStart w:id="4925" w:name="_Toc43739223"/>
      <w:bookmarkStart w:id="4926" w:name="_Toc46346984"/>
      <w:bookmarkStart w:id="4927" w:name="_Toc53165923"/>
      <w:bookmarkStart w:id="4928" w:name="_Toc53166618"/>
      <w:bookmarkStart w:id="4929" w:name="_Toc53167312"/>
    </w:p>
    <w:p w14:paraId="424C4B78" w14:textId="77777777" w:rsidR="00C57672" w:rsidRPr="00E11EA5" w:rsidRDefault="00C57672" w:rsidP="00C57672">
      <w:pPr>
        <w:pStyle w:val="Heading4"/>
        <w:rPr>
          <w:lang w:eastAsia="sv-SE"/>
        </w:rPr>
      </w:pPr>
      <w:bookmarkStart w:id="4930" w:name="_Toc61130550"/>
      <w:bookmarkStart w:id="4931" w:name="_Toc61131276"/>
      <w:bookmarkStart w:id="4932" w:name="_Toc61188118"/>
      <w:bookmarkStart w:id="4933" w:name="_Toc83029408"/>
      <w:bookmarkStart w:id="4934" w:name="_Toc83920006"/>
      <w:bookmarkStart w:id="4935" w:name="_Toc89785027"/>
      <w:bookmarkStart w:id="4936" w:name="_Toc137245714"/>
      <w:bookmarkStart w:id="4937" w:name="_Toc138888221"/>
      <w:bookmarkStart w:id="4938" w:name="_Toc145321293"/>
      <w:r w:rsidRPr="00E11EA5">
        <w:rPr>
          <w:lang w:eastAsia="sv-SE"/>
        </w:rPr>
        <w:t>9.9.3.2</w:t>
      </w:r>
      <w:r>
        <w:rPr>
          <w:lang w:eastAsia="sv-SE"/>
        </w:rPr>
        <w:tab/>
      </w:r>
      <w:r w:rsidRPr="00E11EA5">
        <w:rPr>
          <w:lang w:eastAsia="sv-SE"/>
        </w:rPr>
        <w:t>Test procedure</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3F80DBB" w14:textId="77777777" w:rsidR="00C57672" w:rsidRPr="00E11EA5" w:rsidRDefault="00C57672" w:rsidP="00C57672">
      <w:pPr>
        <w:pStyle w:val="Heading5"/>
      </w:pPr>
      <w:bookmarkStart w:id="4939" w:name="_Toc32332210"/>
      <w:bookmarkStart w:id="4940" w:name="_Toc37430127"/>
      <w:bookmarkStart w:id="4941" w:name="_Toc43739224"/>
      <w:bookmarkStart w:id="4942" w:name="_Toc46346985"/>
      <w:bookmarkStart w:id="4943" w:name="_Toc53165924"/>
      <w:bookmarkStart w:id="4944" w:name="_Toc53166619"/>
      <w:bookmarkStart w:id="4945" w:name="_Toc53167313"/>
      <w:bookmarkStart w:id="4946" w:name="_Toc61130551"/>
      <w:bookmarkStart w:id="4947" w:name="_Toc61131277"/>
      <w:bookmarkStart w:id="4948" w:name="_Toc61188119"/>
      <w:bookmarkStart w:id="4949" w:name="_Toc83029409"/>
      <w:bookmarkStart w:id="4950" w:name="_Toc83920007"/>
      <w:bookmarkStart w:id="4951" w:name="_Toc89785028"/>
      <w:bookmarkStart w:id="4952" w:name="_Toc137245715"/>
      <w:bookmarkStart w:id="4953" w:name="_Toc138888222"/>
      <w:bookmarkStart w:id="4954" w:name="_Toc145321294"/>
      <w:r w:rsidRPr="00E11EA5">
        <w:rPr>
          <w:lang w:eastAsia="sv-SE"/>
        </w:rPr>
        <w:t>9.9.3.2.1</w:t>
      </w:r>
      <w:r w:rsidRPr="00E11EA5">
        <w:rPr>
          <w:lang w:eastAsia="sv-SE"/>
        </w:rPr>
        <w:tab/>
      </w:r>
      <w:r w:rsidRPr="00E11EA5">
        <w:t>Stage 1: Calibration</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4955" w:name="_Toc32332211"/>
      <w:bookmarkStart w:id="4956" w:name="_Toc37430128"/>
      <w:bookmarkStart w:id="4957" w:name="_Toc43739225"/>
      <w:bookmarkStart w:id="4958" w:name="_Toc46346986"/>
      <w:bookmarkStart w:id="4959" w:name="_Toc53165925"/>
      <w:bookmarkStart w:id="4960" w:name="_Toc53166620"/>
      <w:bookmarkStart w:id="4961" w:name="_Toc53167314"/>
      <w:bookmarkStart w:id="4962" w:name="_Toc61130552"/>
      <w:bookmarkStart w:id="4963" w:name="_Toc61131278"/>
      <w:bookmarkStart w:id="4964" w:name="_Toc61188120"/>
      <w:bookmarkStart w:id="4965" w:name="_Toc83029410"/>
      <w:bookmarkStart w:id="4966" w:name="_Toc83920008"/>
      <w:bookmarkStart w:id="4967" w:name="_Toc89785029"/>
      <w:bookmarkStart w:id="4968" w:name="_Toc137245716"/>
      <w:bookmarkStart w:id="4969" w:name="_Toc138888223"/>
      <w:bookmarkStart w:id="4970" w:name="_Toc145321295"/>
      <w:r w:rsidRPr="00E11EA5">
        <w:t>9.9.3.2.2</w:t>
      </w:r>
      <w:r w:rsidRPr="00E11EA5">
        <w:tab/>
        <w:t xml:space="preserve">Stage 2: BS </w:t>
      </w:r>
      <w:r w:rsidRPr="00E11EA5">
        <w:rPr>
          <w:lang w:eastAsia="sv-SE"/>
        </w:rPr>
        <w:t>measurement</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4896"/>
    <w:bookmarkEnd w:id="4897"/>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4971" w:name="_Toc21086378"/>
      <w:bookmarkStart w:id="4972" w:name="_Toc29768815"/>
      <w:bookmarkStart w:id="4973" w:name="_Toc32332212"/>
      <w:bookmarkStart w:id="4974" w:name="_Toc37430129"/>
      <w:bookmarkStart w:id="4975" w:name="_Toc43739226"/>
      <w:bookmarkStart w:id="4976" w:name="_Toc46346987"/>
      <w:bookmarkStart w:id="4977" w:name="_Toc53165926"/>
      <w:bookmarkStart w:id="4978" w:name="_Toc53166621"/>
      <w:bookmarkStart w:id="4979" w:name="_Toc53167315"/>
      <w:bookmarkStart w:id="4980" w:name="_Toc61130553"/>
      <w:bookmarkStart w:id="4981" w:name="_Toc61131279"/>
      <w:bookmarkStart w:id="4982" w:name="_Toc61188121"/>
      <w:bookmarkStart w:id="4983" w:name="_Toc83029411"/>
      <w:bookmarkStart w:id="4984" w:name="_Toc83920009"/>
      <w:bookmarkStart w:id="4985" w:name="_Toc89785030"/>
      <w:bookmarkStart w:id="4986" w:name="_Toc137245717"/>
      <w:bookmarkStart w:id="4987" w:name="_Toc138888224"/>
      <w:bookmarkStart w:id="4988" w:name="_Toc145321296"/>
      <w:r w:rsidRPr="00E11EA5">
        <w:t>9.9.3.3</w:t>
      </w:r>
      <w:r w:rsidRPr="00E11EA5">
        <w:rPr>
          <w:rFonts w:hint="eastAsia"/>
        </w:rPr>
        <w:tab/>
      </w:r>
      <w:r w:rsidRPr="00E11EA5">
        <w:t>MU value</w:t>
      </w:r>
      <w:bookmarkEnd w:id="4971"/>
      <w:bookmarkEnd w:id="4972"/>
      <w:r w:rsidRPr="00E11EA5">
        <w:t xml:space="preserve"> derivation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4989" w:name="_Toc21086379"/>
      <w:bookmarkStart w:id="4990" w:name="_Toc29768816"/>
      <w:bookmarkStart w:id="4991" w:name="_Toc32332213"/>
      <w:bookmarkStart w:id="4992" w:name="_Toc37430130"/>
      <w:bookmarkStart w:id="4993" w:name="_Toc43739227"/>
      <w:bookmarkStart w:id="4994" w:name="_Toc46346988"/>
      <w:bookmarkStart w:id="4995" w:name="_Toc53165927"/>
      <w:bookmarkStart w:id="4996" w:name="_Toc53166622"/>
      <w:bookmarkStart w:id="4997" w:name="_Toc53167316"/>
    </w:p>
    <w:p w14:paraId="709BD547" w14:textId="77777777" w:rsidR="00C57672" w:rsidRPr="00E11EA5" w:rsidRDefault="00C57672" w:rsidP="00C57672">
      <w:pPr>
        <w:pStyle w:val="Heading3"/>
      </w:pPr>
      <w:bookmarkStart w:id="4998" w:name="_Toc61130554"/>
      <w:bookmarkStart w:id="4999" w:name="_Toc61131280"/>
      <w:bookmarkStart w:id="5000" w:name="_Toc61188122"/>
      <w:bookmarkStart w:id="5001" w:name="_Toc83029412"/>
      <w:bookmarkStart w:id="5002" w:name="_Toc83920010"/>
      <w:bookmarkStart w:id="5003" w:name="_Toc89785031"/>
      <w:bookmarkStart w:id="5004" w:name="_Toc137245718"/>
      <w:bookmarkStart w:id="5005" w:name="_Toc138888225"/>
      <w:bookmarkStart w:id="5006" w:name="_Toc145321297"/>
      <w:r w:rsidRPr="00E11EA5">
        <w:t>9.9.4</w:t>
      </w:r>
      <w:r>
        <w:tab/>
      </w:r>
      <w:r w:rsidRPr="00E11EA5">
        <w:t>Near Field</w:t>
      </w:r>
      <w:bookmarkEnd w:id="4989"/>
      <w:bookmarkEnd w:id="4990"/>
      <w:r w:rsidRPr="00E11EA5">
        <w:t xml:space="preserve"> Test Range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2551F184" w14:textId="77777777" w:rsidR="00C57672" w:rsidRPr="00E11EA5" w:rsidRDefault="00C57672" w:rsidP="00C57672">
      <w:pPr>
        <w:pStyle w:val="Heading4"/>
        <w:rPr>
          <w:lang w:eastAsia="sv-SE"/>
        </w:rPr>
      </w:pPr>
      <w:bookmarkStart w:id="5007" w:name="_Toc32332214"/>
      <w:bookmarkStart w:id="5008" w:name="_Toc37430131"/>
      <w:bookmarkStart w:id="5009" w:name="_Toc43739228"/>
      <w:bookmarkStart w:id="5010" w:name="_Toc46346989"/>
      <w:bookmarkStart w:id="5011" w:name="_Toc53165928"/>
      <w:bookmarkStart w:id="5012" w:name="_Toc53166623"/>
      <w:bookmarkStart w:id="5013" w:name="_Toc53167317"/>
      <w:bookmarkStart w:id="5014" w:name="_Toc61130555"/>
      <w:bookmarkStart w:id="5015" w:name="_Toc61131281"/>
      <w:bookmarkStart w:id="5016" w:name="_Toc61188123"/>
      <w:bookmarkStart w:id="5017" w:name="_Toc83029413"/>
      <w:bookmarkStart w:id="5018" w:name="_Toc83920011"/>
      <w:bookmarkStart w:id="5019" w:name="_Toc89785032"/>
      <w:bookmarkStart w:id="5020" w:name="_Toc137245719"/>
      <w:bookmarkStart w:id="5021" w:name="_Toc138888226"/>
      <w:bookmarkStart w:id="5022" w:name="_Toc145321298"/>
      <w:bookmarkStart w:id="5023" w:name="_Toc21086380"/>
      <w:bookmarkStart w:id="5024" w:name="_Toc29768817"/>
      <w:r w:rsidRPr="00E11EA5">
        <w:rPr>
          <w:lang w:eastAsia="sv-SE"/>
        </w:rPr>
        <w:t>9.9.4.1</w:t>
      </w:r>
      <w:r w:rsidRPr="00E11EA5">
        <w:rPr>
          <w:lang w:eastAsia="sv-SE"/>
        </w:rPr>
        <w:tab/>
        <w:t>Measurement system description</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3AB1E02" w14:textId="75E46CF8" w:rsidR="00C57672" w:rsidRPr="00E11EA5" w:rsidRDefault="00C57672" w:rsidP="00C57672">
      <w:r w:rsidRPr="00E11EA5">
        <w:t>Measurement system description is captured in clause</w:t>
      </w:r>
      <w:r>
        <w:t> </w:t>
      </w:r>
      <w:r w:rsidR="009C163B">
        <w:t>7.5.1</w:t>
      </w:r>
      <w:r w:rsidRPr="00E11EA5">
        <w:t>.</w:t>
      </w:r>
      <w:bookmarkEnd w:id="5023"/>
      <w:bookmarkEnd w:id="5024"/>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5025" w:name="_Toc32332215"/>
      <w:bookmarkStart w:id="5026" w:name="_Toc37430132"/>
      <w:bookmarkStart w:id="5027" w:name="_Toc43739229"/>
      <w:bookmarkStart w:id="5028" w:name="_Toc46346990"/>
      <w:bookmarkStart w:id="5029" w:name="_Toc53165929"/>
      <w:bookmarkStart w:id="5030" w:name="_Toc53166624"/>
      <w:bookmarkStart w:id="5031" w:name="_Toc53167318"/>
      <w:bookmarkStart w:id="5032" w:name="_Toc61130556"/>
      <w:bookmarkStart w:id="5033" w:name="_Toc61131282"/>
      <w:bookmarkStart w:id="5034" w:name="_Toc61188124"/>
      <w:bookmarkStart w:id="5035" w:name="_Toc83029414"/>
      <w:bookmarkStart w:id="5036" w:name="_Toc83920012"/>
      <w:bookmarkStart w:id="5037" w:name="_Toc89785033"/>
      <w:bookmarkStart w:id="5038" w:name="_Toc137245720"/>
      <w:bookmarkStart w:id="5039" w:name="_Toc138888227"/>
      <w:bookmarkStart w:id="5040" w:name="_Toc145321299"/>
      <w:bookmarkStart w:id="5041" w:name="_Toc21086381"/>
      <w:bookmarkStart w:id="5042" w:name="_Toc29768818"/>
      <w:r w:rsidRPr="00E11EA5">
        <w:rPr>
          <w:lang w:eastAsia="sv-SE"/>
        </w:rPr>
        <w:t>9.9.4.2</w:t>
      </w:r>
      <w:r w:rsidRPr="00E11EA5">
        <w:rPr>
          <w:lang w:eastAsia="sv-SE"/>
        </w:rPr>
        <w:tab/>
        <w:t>Test procedure</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79E9025" w14:textId="77777777" w:rsidR="00C57672" w:rsidRPr="00501E48" w:rsidRDefault="00C57672" w:rsidP="00C57672">
      <w:pPr>
        <w:pStyle w:val="Heading5"/>
      </w:pPr>
      <w:bookmarkStart w:id="5043" w:name="_Toc32332216"/>
      <w:bookmarkStart w:id="5044" w:name="_Toc37430133"/>
      <w:bookmarkStart w:id="5045" w:name="_Toc43739230"/>
      <w:bookmarkStart w:id="5046" w:name="_Toc46346991"/>
      <w:bookmarkStart w:id="5047" w:name="_Toc53165930"/>
      <w:bookmarkStart w:id="5048" w:name="_Toc53166625"/>
      <w:bookmarkStart w:id="5049" w:name="_Toc53167319"/>
      <w:bookmarkStart w:id="5050" w:name="_Toc61130557"/>
      <w:bookmarkStart w:id="5051" w:name="_Toc61131283"/>
      <w:bookmarkStart w:id="5052" w:name="_Toc61188125"/>
      <w:bookmarkStart w:id="5053" w:name="_Toc83029415"/>
      <w:bookmarkStart w:id="5054" w:name="_Toc83920013"/>
      <w:bookmarkStart w:id="5055" w:name="_Toc89785034"/>
      <w:bookmarkStart w:id="5056" w:name="_Toc137245721"/>
      <w:bookmarkStart w:id="5057" w:name="_Toc138888228"/>
      <w:bookmarkStart w:id="5058" w:name="_Toc145321300"/>
      <w:r w:rsidRPr="00E11EA5">
        <w:rPr>
          <w:lang w:eastAsia="sv-SE"/>
        </w:rPr>
        <w:t>9.9.4.2.1</w:t>
      </w:r>
      <w:r w:rsidRPr="00E11EA5">
        <w:rPr>
          <w:lang w:eastAsia="sv-SE"/>
        </w:rPr>
        <w:tab/>
      </w:r>
      <w:r w:rsidRPr="00E11EA5">
        <w:t xml:space="preserve">Stage 1: </w:t>
      </w:r>
      <w:r w:rsidRPr="00E11EA5">
        <w:rPr>
          <w:lang w:eastAsia="sv-SE"/>
        </w:rPr>
        <w:t>Calibration</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5059" w:name="_Toc32332217"/>
      <w:bookmarkStart w:id="5060" w:name="_Toc37430134"/>
      <w:bookmarkStart w:id="5061" w:name="_Toc43739231"/>
      <w:bookmarkStart w:id="5062" w:name="_Toc46346992"/>
      <w:bookmarkStart w:id="5063" w:name="_Toc53165931"/>
      <w:bookmarkStart w:id="5064" w:name="_Toc53166626"/>
      <w:bookmarkStart w:id="5065" w:name="_Toc53167320"/>
      <w:bookmarkStart w:id="5066" w:name="_Toc61130558"/>
      <w:bookmarkStart w:id="5067" w:name="_Toc61131284"/>
      <w:bookmarkStart w:id="5068" w:name="_Toc61188126"/>
      <w:bookmarkStart w:id="5069" w:name="_Toc83029416"/>
      <w:bookmarkStart w:id="5070" w:name="_Toc83920014"/>
      <w:bookmarkStart w:id="5071" w:name="_Toc89785035"/>
      <w:bookmarkStart w:id="5072" w:name="_Toc137245722"/>
      <w:bookmarkStart w:id="5073" w:name="_Toc138888229"/>
      <w:bookmarkStart w:id="5074" w:name="_Toc145321301"/>
      <w:r w:rsidRPr="00E11EA5">
        <w:rPr>
          <w:lang w:eastAsia="sv-SE"/>
        </w:rPr>
        <w:t>9.9.4.2.2</w:t>
      </w:r>
      <w:r w:rsidRPr="00E11EA5">
        <w:tab/>
        <w:t>Stage 2: BS measurement</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bookmarkEnd w:id="5041"/>
    <w:bookmarkEnd w:id="5042"/>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5075" w:name="_Toc21086385"/>
      <w:bookmarkStart w:id="5076" w:name="_Toc29768822"/>
      <w:bookmarkStart w:id="5077" w:name="_Toc32332218"/>
      <w:bookmarkStart w:id="5078" w:name="_Toc37430135"/>
      <w:bookmarkStart w:id="5079" w:name="_Toc43739232"/>
      <w:bookmarkStart w:id="5080" w:name="_Toc46346993"/>
      <w:bookmarkStart w:id="5081" w:name="_Toc53165932"/>
      <w:bookmarkStart w:id="5082" w:name="_Toc53166627"/>
      <w:bookmarkStart w:id="5083" w:name="_Toc53167321"/>
      <w:bookmarkStart w:id="5084" w:name="_Toc61130559"/>
      <w:bookmarkStart w:id="5085" w:name="_Toc61131285"/>
      <w:bookmarkStart w:id="5086" w:name="_Toc61188127"/>
      <w:bookmarkStart w:id="5087" w:name="_Toc83029417"/>
      <w:bookmarkStart w:id="5088" w:name="_Toc83920015"/>
      <w:bookmarkStart w:id="5089" w:name="_Toc89785036"/>
      <w:bookmarkStart w:id="5090" w:name="_Toc137245723"/>
      <w:bookmarkStart w:id="5091" w:name="_Toc138888230"/>
      <w:bookmarkStart w:id="5092" w:name="_Toc145321302"/>
      <w:r w:rsidRPr="00E11EA5">
        <w:t>9.9.4.3</w:t>
      </w:r>
      <w:r w:rsidRPr="00E11EA5">
        <w:rPr>
          <w:rFonts w:hint="eastAsia"/>
        </w:rPr>
        <w:tab/>
      </w:r>
      <w:r w:rsidRPr="00E11EA5">
        <w:t>MU value</w:t>
      </w:r>
      <w:bookmarkEnd w:id="5075"/>
      <w:bookmarkEnd w:id="5076"/>
      <w:r w:rsidRPr="00E11EA5">
        <w:t xml:space="preserve"> derivation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093" w:name="_Toc34696882"/>
      <w:bookmarkStart w:id="5094" w:name="_Toc43739233"/>
      <w:bookmarkStart w:id="5095" w:name="_Toc46346994"/>
      <w:bookmarkStart w:id="5096" w:name="_Toc53165933"/>
      <w:bookmarkStart w:id="5097" w:name="_Toc53166628"/>
      <w:bookmarkStart w:id="5098" w:name="_Toc53167322"/>
    </w:p>
    <w:p w14:paraId="370DA27C" w14:textId="77777777" w:rsidR="00C57672" w:rsidRPr="00E11EA5" w:rsidRDefault="00C57672" w:rsidP="00C57672">
      <w:pPr>
        <w:pStyle w:val="Heading3"/>
      </w:pPr>
      <w:bookmarkStart w:id="5099" w:name="_Toc61130560"/>
      <w:bookmarkStart w:id="5100" w:name="_Toc61131286"/>
      <w:bookmarkStart w:id="5101" w:name="_Toc61188128"/>
      <w:bookmarkStart w:id="5102" w:name="_Toc83029418"/>
      <w:bookmarkStart w:id="5103" w:name="_Toc83920016"/>
      <w:bookmarkStart w:id="5104" w:name="_Toc89785037"/>
      <w:bookmarkStart w:id="5105" w:name="_Toc137245724"/>
      <w:bookmarkStart w:id="5106" w:name="_Toc138888231"/>
      <w:bookmarkStart w:id="5107" w:name="_Toc145321303"/>
      <w:r w:rsidRPr="00E11EA5">
        <w:t>9.9.5</w:t>
      </w:r>
      <w:r>
        <w:tab/>
      </w:r>
      <w:bookmarkEnd w:id="5093"/>
      <w:r w:rsidRPr="00E11EA5">
        <w:t>Plane Wave Synthesizer</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211F42E5" w14:textId="77777777" w:rsidR="00C57672" w:rsidRPr="00E11EA5" w:rsidRDefault="00C57672" w:rsidP="00C57672">
      <w:pPr>
        <w:pStyle w:val="Heading4"/>
        <w:rPr>
          <w:lang w:eastAsia="sv-SE"/>
        </w:rPr>
      </w:pPr>
      <w:bookmarkStart w:id="5108" w:name="_Toc34696883"/>
      <w:bookmarkStart w:id="5109" w:name="_Toc43739234"/>
      <w:bookmarkStart w:id="5110" w:name="_Toc46346995"/>
      <w:bookmarkStart w:id="5111" w:name="_Toc53165934"/>
      <w:bookmarkStart w:id="5112" w:name="_Toc53166629"/>
      <w:bookmarkStart w:id="5113" w:name="_Toc53167323"/>
      <w:bookmarkStart w:id="5114" w:name="_Toc61130561"/>
      <w:bookmarkStart w:id="5115" w:name="_Toc61131287"/>
      <w:bookmarkStart w:id="5116" w:name="_Toc61188129"/>
      <w:bookmarkStart w:id="5117" w:name="_Toc83029419"/>
      <w:bookmarkStart w:id="5118" w:name="_Toc83920017"/>
      <w:bookmarkStart w:id="5119" w:name="_Toc89785038"/>
      <w:bookmarkStart w:id="5120" w:name="_Toc137245725"/>
      <w:bookmarkStart w:id="5121" w:name="_Toc138888232"/>
      <w:bookmarkStart w:id="5122" w:name="_Toc145321304"/>
      <w:r w:rsidRPr="00E11EA5">
        <w:rPr>
          <w:lang w:eastAsia="sv-SE"/>
        </w:rPr>
        <w:t>9.9.5.1</w:t>
      </w:r>
      <w:r w:rsidRPr="00E11EA5">
        <w:rPr>
          <w:lang w:eastAsia="sv-SE"/>
        </w:rPr>
        <w:tab/>
        <w:t>Measurement system description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123" w:name="_Toc34696884"/>
      <w:bookmarkStart w:id="5124" w:name="_Toc43739235"/>
      <w:bookmarkStart w:id="5125" w:name="_Toc46346996"/>
      <w:bookmarkStart w:id="5126" w:name="_Toc53165935"/>
      <w:bookmarkStart w:id="5127" w:name="_Toc53166630"/>
      <w:bookmarkStart w:id="5128" w:name="_Toc53167324"/>
    </w:p>
    <w:p w14:paraId="4A9046DA" w14:textId="77777777" w:rsidR="00C57672" w:rsidRPr="00E11EA5" w:rsidRDefault="00C57672" w:rsidP="00C57672">
      <w:pPr>
        <w:pStyle w:val="Heading4"/>
        <w:rPr>
          <w:lang w:eastAsia="sv-SE"/>
        </w:rPr>
      </w:pPr>
      <w:bookmarkStart w:id="5129" w:name="_Toc61130562"/>
      <w:bookmarkStart w:id="5130" w:name="_Toc61131288"/>
      <w:bookmarkStart w:id="5131" w:name="_Toc61188130"/>
      <w:bookmarkStart w:id="5132" w:name="_Toc83029420"/>
      <w:bookmarkStart w:id="5133" w:name="_Toc83920018"/>
      <w:bookmarkStart w:id="5134" w:name="_Toc89785039"/>
      <w:bookmarkStart w:id="5135" w:name="_Toc137245726"/>
      <w:bookmarkStart w:id="5136" w:name="_Toc138888233"/>
      <w:bookmarkStart w:id="5137" w:name="_Toc145321305"/>
      <w:r w:rsidRPr="00E11EA5">
        <w:rPr>
          <w:lang w:eastAsia="sv-SE"/>
        </w:rPr>
        <w:t>9.9.5.2</w:t>
      </w:r>
      <w:r>
        <w:rPr>
          <w:lang w:eastAsia="sv-SE"/>
        </w:rPr>
        <w:tab/>
      </w:r>
      <w:r w:rsidRPr="00E11EA5">
        <w:rPr>
          <w:lang w:eastAsia="sv-SE"/>
        </w:rPr>
        <w:t>Test procedure</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1BFAEFD1" w14:textId="77777777" w:rsidR="00C57672" w:rsidRPr="00E11EA5" w:rsidRDefault="00C57672" w:rsidP="00C57672">
      <w:pPr>
        <w:pStyle w:val="Heading5"/>
      </w:pPr>
      <w:bookmarkStart w:id="5138" w:name="_Toc34696885"/>
      <w:bookmarkStart w:id="5139" w:name="_Toc43739236"/>
      <w:bookmarkStart w:id="5140" w:name="_Toc46346997"/>
      <w:bookmarkStart w:id="5141" w:name="_Toc53165936"/>
      <w:bookmarkStart w:id="5142" w:name="_Toc53166631"/>
      <w:bookmarkStart w:id="5143" w:name="_Toc53167325"/>
      <w:bookmarkStart w:id="5144" w:name="_Toc61130563"/>
      <w:bookmarkStart w:id="5145" w:name="_Toc61131289"/>
      <w:bookmarkStart w:id="5146" w:name="_Toc61188131"/>
      <w:bookmarkStart w:id="5147" w:name="_Toc83029421"/>
      <w:bookmarkStart w:id="5148" w:name="_Toc83920019"/>
      <w:bookmarkStart w:id="5149" w:name="_Toc89785040"/>
      <w:bookmarkStart w:id="5150" w:name="_Toc137245727"/>
      <w:bookmarkStart w:id="5151" w:name="_Toc138888234"/>
      <w:bookmarkStart w:id="5152" w:name="_Toc145321306"/>
      <w:r w:rsidRPr="00E11EA5">
        <w:rPr>
          <w:lang w:eastAsia="sv-SE"/>
        </w:rPr>
        <w:t>9.9.5.2.1</w:t>
      </w:r>
      <w:r w:rsidRPr="00E11EA5">
        <w:rPr>
          <w:lang w:eastAsia="sv-SE"/>
        </w:rPr>
        <w:tab/>
      </w:r>
      <w:r w:rsidRPr="00E11EA5">
        <w:t>Stage 1: Calibration</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5153" w:name="_Toc34696886"/>
      <w:bookmarkStart w:id="5154" w:name="_Toc43739237"/>
      <w:bookmarkStart w:id="5155" w:name="_Toc46346998"/>
      <w:bookmarkStart w:id="5156" w:name="_Toc53165937"/>
      <w:bookmarkStart w:id="5157" w:name="_Toc53166632"/>
      <w:bookmarkStart w:id="5158" w:name="_Toc53167326"/>
      <w:bookmarkStart w:id="5159" w:name="_Toc61130564"/>
      <w:bookmarkStart w:id="5160" w:name="_Toc61131290"/>
      <w:bookmarkStart w:id="5161" w:name="_Toc61188132"/>
      <w:bookmarkStart w:id="5162" w:name="_Toc83029422"/>
      <w:bookmarkStart w:id="5163" w:name="_Toc83920020"/>
      <w:bookmarkStart w:id="5164" w:name="_Toc89785041"/>
      <w:bookmarkStart w:id="5165" w:name="_Toc137245728"/>
      <w:bookmarkStart w:id="5166" w:name="_Toc138888235"/>
      <w:bookmarkStart w:id="5167" w:name="_Toc145321307"/>
      <w:r w:rsidRPr="00E11EA5">
        <w:t>9.9.5.2.2</w:t>
      </w:r>
      <w:r w:rsidRPr="00E11EA5">
        <w:tab/>
        <w:t xml:space="preserve">Stage 2: BS </w:t>
      </w:r>
      <w:r w:rsidRPr="00E11EA5">
        <w:rPr>
          <w:lang w:eastAsia="sv-SE"/>
        </w:rPr>
        <w:t>measurement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5168" w:name="_Toc34696887"/>
      <w:bookmarkStart w:id="5169" w:name="_Toc43739238"/>
      <w:bookmarkStart w:id="5170" w:name="_Toc46346999"/>
      <w:bookmarkStart w:id="5171" w:name="_Toc53165938"/>
      <w:bookmarkStart w:id="5172" w:name="_Toc53166633"/>
      <w:bookmarkStart w:id="5173" w:name="_Toc53167327"/>
      <w:bookmarkStart w:id="5174" w:name="_Toc61130565"/>
      <w:bookmarkStart w:id="5175" w:name="_Toc61131291"/>
      <w:bookmarkStart w:id="5176" w:name="_Toc61188133"/>
      <w:bookmarkStart w:id="5177" w:name="_Toc83029423"/>
      <w:bookmarkStart w:id="5178" w:name="_Toc83920021"/>
      <w:bookmarkStart w:id="5179" w:name="_Toc89785042"/>
      <w:bookmarkStart w:id="5180" w:name="_Toc137245729"/>
      <w:bookmarkStart w:id="5181" w:name="_Toc138888236"/>
      <w:bookmarkStart w:id="5182" w:name="_Toc145321308"/>
      <w:r w:rsidRPr="00E11EA5">
        <w:t>9.9.5.3</w:t>
      </w:r>
      <w:r w:rsidRPr="00E11EA5">
        <w:rPr>
          <w:rFonts w:hint="eastAsia"/>
        </w:rPr>
        <w:tab/>
      </w:r>
      <w:r w:rsidRPr="00E11EA5">
        <w:t>MU value derivation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5183" w:name="_Toc32332219"/>
      <w:bookmarkStart w:id="5184" w:name="_Toc37430136"/>
      <w:bookmarkStart w:id="5185" w:name="_Toc43739239"/>
      <w:bookmarkStart w:id="5186" w:name="_Toc46347000"/>
      <w:bookmarkStart w:id="5187" w:name="_Toc53165939"/>
      <w:bookmarkStart w:id="5188" w:name="_Toc53166634"/>
      <w:bookmarkStart w:id="5189" w:name="_Toc53167328"/>
      <w:bookmarkStart w:id="5190" w:name="_Toc21086386"/>
      <w:bookmarkStart w:id="5191" w:name="_Toc29768823"/>
    </w:p>
    <w:p w14:paraId="31FA9144" w14:textId="77777777" w:rsidR="00C57672" w:rsidRPr="00E11EA5" w:rsidRDefault="00C57672" w:rsidP="00C57672">
      <w:pPr>
        <w:pStyle w:val="Heading3"/>
      </w:pPr>
      <w:bookmarkStart w:id="5192" w:name="_Toc61130566"/>
      <w:bookmarkStart w:id="5193" w:name="_Toc61131292"/>
      <w:bookmarkStart w:id="5194" w:name="_Toc61188134"/>
      <w:bookmarkStart w:id="5195" w:name="_Toc83029424"/>
      <w:bookmarkStart w:id="5196" w:name="_Toc83920022"/>
      <w:bookmarkStart w:id="5197" w:name="_Toc89785043"/>
      <w:bookmarkStart w:id="5198" w:name="_Toc137245730"/>
      <w:bookmarkStart w:id="5199" w:name="_Toc138888237"/>
      <w:bookmarkStart w:id="5200" w:name="_Toc145321309"/>
      <w:r w:rsidRPr="00E11EA5">
        <w:t>9.9.6</w:t>
      </w:r>
      <w:r>
        <w:tab/>
      </w:r>
      <w:r w:rsidRPr="00E11EA5">
        <w:t>Maximum accepted test system uncertainty</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5201" w:name="_Toc32332220"/>
      <w:bookmarkStart w:id="5202" w:name="_Toc37430137"/>
      <w:bookmarkStart w:id="5203" w:name="_Toc43739240"/>
      <w:bookmarkStart w:id="5204" w:name="_Toc46347001"/>
      <w:bookmarkStart w:id="5205" w:name="_Toc53165940"/>
      <w:bookmarkStart w:id="5206" w:name="_Toc53166635"/>
      <w:bookmarkStart w:id="5207" w:name="_Toc53167329"/>
      <w:bookmarkStart w:id="5208" w:name="_Toc61130567"/>
      <w:bookmarkStart w:id="5209" w:name="_Toc61131293"/>
      <w:bookmarkStart w:id="5210" w:name="_Toc61188135"/>
      <w:bookmarkStart w:id="5211" w:name="_Toc83029425"/>
      <w:bookmarkStart w:id="5212" w:name="_Toc83920023"/>
      <w:bookmarkStart w:id="5213" w:name="_Toc89785044"/>
      <w:bookmarkStart w:id="5214" w:name="_Toc137245731"/>
      <w:bookmarkStart w:id="5215" w:name="_Toc138888238"/>
      <w:bookmarkStart w:id="5216" w:name="_Toc145321310"/>
      <w:r w:rsidRPr="00E11EA5">
        <w:t>9.9.7</w:t>
      </w:r>
      <w:r>
        <w:tab/>
      </w:r>
      <w:r w:rsidRPr="00E11EA5">
        <w:t>Test Tolerance for OTA occupied bandwidth</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5217" w:name="_Toc32332221"/>
      <w:bookmarkStart w:id="5218" w:name="_Toc37430138"/>
      <w:bookmarkStart w:id="5219" w:name="_Toc43739241"/>
      <w:bookmarkStart w:id="5220" w:name="_Toc46347002"/>
      <w:bookmarkStart w:id="5221" w:name="_Toc53165941"/>
      <w:bookmarkStart w:id="5222" w:name="_Toc53166636"/>
      <w:bookmarkStart w:id="5223" w:name="_Toc53167330"/>
      <w:bookmarkStart w:id="5224" w:name="_Toc61130568"/>
      <w:bookmarkStart w:id="5225" w:name="_Toc61131294"/>
      <w:bookmarkStart w:id="5226" w:name="_Toc61188136"/>
      <w:bookmarkStart w:id="5227" w:name="_Toc83029426"/>
      <w:bookmarkStart w:id="5228" w:name="_Toc83920024"/>
      <w:bookmarkStart w:id="5229" w:name="_Toc89785045"/>
      <w:bookmarkStart w:id="5230" w:name="_Toc137245732"/>
      <w:bookmarkStart w:id="5231" w:name="_Toc138888239"/>
      <w:bookmarkStart w:id="5232" w:name="_Toc145321311"/>
      <w:r w:rsidRPr="00501E48">
        <w:t>9.10</w:t>
      </w:r>
      <w:r w:rsidRPr="00501E48">
        <w:tab/>
        <w:t>OTA TX OFF power and transmitter transient period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2CBEB904" w14:textId="77777777" w:rsidR="00C57672" w:rsidRPr="00E11EA5" w:rsidRDefault="00C57672" w:rsidP="00C57672">
      <w:pPr>
        <w:pStyle w:val="Heading3"/>
      </w:pPr>
      <w:bookmarkStart w:id="5233" w:name="_Toc32332222"/>
      <w:bookmarkStart w:id="5234" w:name="_Toc37430139"/>
      <w:bookmarkStart w:id="5235" w:name="_Toc43739242"/>
      <w:bookmarkStart w:id="5236" w:name="_Toc46347003"/>
      <w:bookmarkStart w:id="5237" w:name="_Toc53165942"/>
      <w:bookmarkStart w:id="5238" w:name="_Toc53166637"/>
      <w:bookmarkStart w:id="5239" w:name="_Toc53167331"/>
      <w:bookmarkStart w:id="5240" w:name="_Toc61130569"/>
      <w:bookmarkStart w:id="5241" w:name="_Toc61131295"/>
      <w:bookmarkStart w:id="5242" w:name="_Toc61188137"/>
      <w:bookmarkStart w:id="5243" w:name="_Toc83029427"/>
      <w:bookmarkStart w:id="5244" w:name="_Toc83920025"/>
      <w:bookmarkStart w:id="5245" w:name="_Toc89785046"/>
      <w:bookmarkStart w:id="5246" w:name="_Toc137245733"/>
      <w:bookmarkStart w:id="5247" w:name="_Toc138888240"/>
      <w:bookmarkStart w:id="5248" w:name="_Toc145321312"/>
      <w:r w:rsidRPr="00E11EA5">
        <w:t>9.10.1</w:t>
      </w:r>
      <w:r w:rsidRPr="00E11EA5">
        <w:tab/>
        <w:t>General</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5249" w:name="_Toc32332223"/>
      <w:bookmarkStart w:id="5250" w:name="_Toc37430140"/>
      <w:bookmarkStart w:id="5251" w:name="_Toc43739243"/>
      <w:bookmarkStart w:id="5252" w:name="_Toc46347004"/>
      <w:bookmarkStart w:id="5253" w:name="_Toc53165943"/>
      <w:bookmarkStart w:id="5254" w:name="_Toc53166638"/>
      <w:bookmarkStart w:id="5255" w:name="_Toc53167332"/>
      <w:bookmarkStart w:id="5256" w:name="_Toc61130570"/>
      <w:bookmarkStart w:id="5257" w:name="_Toc61131296"/>
      <w:bookmarkStart w:id="5258" w:name="_Toc61188138"/>
      <w:bookmarkStart w:id="5259" w:name="_Toc83029428"/>
      <w:bookmarkStart w:id="5260" w:name="_Toc83920026"/>
      <w:bookmarkStart w:id="5261" w:name="_Toc89785047"/>
      <w:bookmarkStart w:id="5262" w:name="_Toc137245734"/>
      <w:bookmarkStart w:id="5263" w:name="_Toc138888241"/>
      <w:bookmarkStart w:id="5264" w:name="_Toc145321313"/>
      <w:r w:rsidRPr="00E11EA5">
        <w:t>9.10.2</w:t>
      </w:r>
      <w:r w:rsidRPr="00E11EA5">
        <w:tab/>
        <w:t>Compact Antenna Test Range</w:t>
      </w:r>
      <w:bookmarkStart w:id="5265" w:name="_Toc32332224"/>
      <w:bookmarkStart w:id="5266" w:name="_Toc37430141"/>
      <w:bookmarkStart w:id="5267" w:name="_Toc43739244"/>
      <w:bookmarkStart w:id="5268" w:name="_Toc46347005"/>
      <w:bookmarkStart w:id="5269" w:name="_Toc53165944"/>
      <w:bookmarkStart w:id="5270" w:name="_Toc53166639"/>
      <w:bookmarkStart w:id="5271" w:name="_Toc53167333"/>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44F6D7B7" w14:textId="77777777" w:rsidR="00C57672" w:rsidRPr="00E11EA5" w:rsidRDefault="00C57672" w:rsidP="00C57672">
      <w:pPr>
        <w:pStyle w:val="Heading4"/>
        <w:rPr>
          <w:lang w:eastAsia="sv-SE"/>
        </w:rPr>
      </w:pPr>
      <w:bookmarkStart w:id="5272" w:name="_Toc61130571"/>
      <w:bookmarkStart w:id="5273" w:name="_Toc61131297"/>
      <w:bookmarkStart w:id="5274" w:name="_Toc61188139"/>
      <w:bookmarkStart w:id="5275" w:name="_Toc83029429"/>
      <w:bookmarkStart w:id="5276" w:name="_Toc83920027"/>
      <w:bookmarkStart w:id="5277" w:name="_Toc89785048"/>
      <w:bookmarkStart w:id="5278" w:name="_Toc137245735"/>
      <w:bookmarkStart w:id="5279" w:name="_Toc138888242"/>
      <w:bookmarkStart w:id="5280" w:name="_Toc145321314"/>
      <w:r w:rsidRPr="00E11EA5">
        <w:rPr>
          <w:lang w:eastAsia="sv-SE"/>
        </w:rPr>
        <w:t>9.10.2.1</w:t>
      </w:r>
      <w:r w:rsidRPr="00E11EA5">
        <w:rPr>
          <w:lang w:eastAsia="sv-SE"/>
        </w:rPr>
        <w:tab/>
        <w:t>Measurement system description</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5281" w:name="_Toc32332225"/>
      <w:bookmarkStart w:id="5282" w:name="_Toc37430142"/>
      <w:bookmarkStart w:id="5283" w:name="_Toc43739245"/>
      <w:bookmarkStart w:id="5284" w:name="_Toc46347006"/>
      <w:bookmarkStart w:id="5285" w:name="_Toc53165945"/>
      <w:bookmarkStart w:id="5286" w:name="_Toc53166640"/>
      <w:bookmarkStart w:id="5287" w:name="_Toc53167334"/>
    </w:p>
    <w:p w14:paraId="0A3304DD" w14:textId="77777777" w:rsidR="00C57672" w:rsidRPr="00E11EA5" w:rsidRDefault="00C57672" w:rsidP="00C57672">
      <w:pPr>
        <w:pStyle w:val="Heading4"/>
        <w:rPr>
          <w:lang w:eastAsia="sv-SE"/>
        </w:rPr>
      </w:pPr>
      <w:bookmarkStart w:id="5288" w:name="_Toc61130572"/>
      <w:bookmarkStart w:id="5289" w:name="_Toc61131298"/>
      <w:bookmarkStart w:id="5290" w:name="_Toc61188140"/>
      <w:bookmarkStart w:id="5291" w:name="_Toc83029430"/>
      <w:bookmarkStart w:id="5292" w:name="_Toc83920028"/>
      <w:bookmarkStart w:id="5293" w:name="_Toc89785049"/>
      <w:bookmarkStart w:id="5294" w:name="_Toc137245736"/>
      <w:bookmarkStart w:id="5295" w:name="_Toc138888243"/>
      <w:bookmarkStart w:id="5296" w:name="_Toc145321315"/>
      <w:r w:rsidRPr="00E11EA5">
        <w:rPr>
          <w:lang w:eastAsia="sv-SE"/>
        </w:rPr>
        <w:t>9.10.2.2</w:t>
      </w:r>
      <w:r>
        <w:rPr>
          <w:lang w:eastAsia="sv-SE"/>
        </w:rPr>
        <w:tab/>
      </w:r>
      <w:r w:rsidRPr="00E11EA5">
        <w:rPr>
          <w:lang w:eastAsia="sv-SE"/>
        </w:rPr>
        <w:t>Test procedure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24E3D98" w14:textId="77777777" w:rsidR="00C57672" w:rsidRPr="00E11EA5" w:rsidRDefault="00C57672" w:rsidP="00C57672">
      <w:pPr>
        <w:pStyle w:val="Heading5"/>
      </w:pPr>
      <w:bookmarkStart w:id="5297" w:name="_Toc32332226"/>
      <w:bookmarkStart w:id="5298" w:name="_Toc37430143"/>
      <w:bookmarkStart w:id="5299" w:name="_Toc43739246"/>
      <w:bookmarkStart w:id="5300" w:name="_Toc46347007"/>
      <w:bookmarkStart w:id="5301" w:name="_Toc53165946"/>
      <w:bookmarkStart w:id="5302" w:name="_Toc53166641"/>
      <w:bookmarkStart w:id="5303" w:name="_Toc53167335"/>
      <w:bookmarkStart w:id="5304" w:name="_Toc61130573"/>
      <w:bookmarkStart w:id="5305" w:name="_Toc61131299"/>
      <w:bookmarkStart w:id="5306" w:name="_Toc61188141"/>
      <w:bookmarkStart w:id="5307" w:name="_Toc83029431"/>
      <w:bookmarkStart w:id="5308" w:name="_Toc83920029"/>
      <w:bookmarkStart w:id="5309" w:name="_Toc89785050"/>
      <w:bookmarkStart w:id="5310" w:name="_Toc137245737"/>
      <w:bookmarkStart w:id="5311" w:name="_Toc138888244"/>
      <w:bookmarkStart w:id="5312" w:name="_Toc145321316"/>
      <w:r w:rsidRPr="00E11EA5">
        <w:rPr>
          <w:lang w:eastAsia="sv-SE"/>
        </w:rPr>
        <w:t>9.10.2.2.1</w:t>
      </w:r>
      <w:r w:rsidRPr="00E11EA5">
        <w:rPr>
          <w:lang w:eastAsia="sv-SE"/>
        </w:rPr>
        <w:tab/>
      </w:r>
      <w:r w:rsidRPr="00E11EA5">
        <w:t>Stage 1: Calibration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5313" w:name="_Toc32332227"/>
      <w:bookmarkStart w:id="5314" w:name="_Toc37430144"/>
      <w:bookmarkStart w:id="5315" w:name="_Toc43739247"/>
      <w:bookmarkStart w:id="5316" w:name="_Toc46347008"/>
      <w:bookmarkStart w:id="5317" w:name="_Toc53165947"/>
      <w:bookmarkStart w:id="5318" w:name="_Toc53166642"/>
      <w:bookmarkStart w:id="5319" w:name="_Toc53167336"/>
      <w:bookmarkStart w:id="5320" w:name="_Toc61130574"/>
      <w:bookmarkStart w:id="5321" w:name="_Toc61131300"/>
      <w:bookmarkStart w:id="5322" w:name="_Toc61188142"/>
      <w:bookmarkStart w:id="5323" w:name="_Toc83029432"/>
      <w:bookmarkStart w:id="5324" w:name="_Toc83920030"/>
      <w:bookmarkStart w:id="5325" w:name="_Toc89785051"/>
      <w:bookmarkStart w:id="5326" w:name="_Toc137245738"/>
      <w:bookmarkStart w:id="5327" w:name="_Toc138888245"/>
      <w:bookmarkStart w:id="5328" w:name="_Toc145321317"/>
      <w:r w:rsidRPr="00E11EA5">
        <w:t>9.10.2.2.2</w:t>
      </w:r>
      <w:r w:rsidRPr="00E11EA5">
        <w:tab/>
        <w:t xml:space="preserve">Stage 2: BS </w:t>
      </w:r>
      <w:r w:rsidRPr="00E11EA5">
        <w:rPr>
          <w:lang w:eastAsia="sv-SE"/>
        </w:rPr>
        <w:t>measurement</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5329" w:name="_Toc32332228"/>
      <w:bookmarkStart w:id="5330" w:name="_Toc37430145"/>
      <w:bookmarkStart w:id="5331" w:name="_Toc43739248"/>
      <w:bookmarkStart w:id="5332" w:name="_Toc46347009"/>
      <w:bookmarkStart w:id="5333" w:name="_Toc53165948"/>
      <w:bookmarkStart w:id="5334" w:name="_Toc53166643"/>
      <w:bookmarkStart w:id="5335" w:name="_Toc53167337"/>
      <w:bookmarkStart w:id="5336" w:name="_Toc61130575"/>
      <w:bookmarkStart w:id="5337" w:name="_Toc61131301"/>
      <w:bookmarkStart w:id="5338" w:name="_Toc61188143"/>
      <w:bookmarkStart w:id="5339" w:name="_Toc83029433"/>
      <w:bookmarkStart w:id="5340" w:name="_Toc83920031"/>
      <w:bookmarkStart w:id="5341" w:name="_Toc89785052"/>
      <w:bookmarkStart w:id="5342" w:name="_Toc137245739"/>
      <w:bookmarkStart w:id="5343" w:name="_Toc138888246"/>
      <w:bookmarkStart w:id="5344" w:name="_Toc145321318"/>
      <w:r w:rsidRPr="00E11EA5">
        <w:t>9.10.2.3</w:t>
      </w:r>
      <w:r w:rsidRPr="00E11EA5">
        <w:rPr>
          <w:rFonts w:hint="eastAsia"/>
        </w:rPr>
        <w:tab/>
      </w:r>
      <w:r w:rsidRPr="00E11EA5">
        <w:t>MU value derivation, FR2</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5345" w:name="_Toc32332229"/>
      <w:bookmarkStart w:id="5346" w:name="_Toc37430146"/>
      <w:bookmarkStart w:id="5347" w:name="_Toc43739249"/>
      <w:bookmarkStart w:id="5348" w:name="_Toc46347010"/>
      <w:bookmarkStart w:id="5349" w:name="_Toc53165949"/>
      <w:bookmarkStart w:id="5350" w:name="_Toc53166644"/>
      <w:bookmarkStart w:id="5351" w:name="_Toc53167338"/>
      <w:bookmarkStart w:id="5352" w:name="_Toc61130576"/>
      <w:bookmarkStart w:id="5353" w:name="_Toc61131302"/>
      <w:bookmarkStart w:id="5354" w:name="_Toc61188144"/>
      <w:bookmarkStart w:id="5355" w:name="_Toc83029434"/>
      <w:bookmarkStart w:id="5356" w:name="_Toc83920032"/>
      <w:bookmarkStart w:id="5357" w:name="_Toc89785053"/>
      <w:bookmarkStart w:id="5358" w:name="_Toc137245740"/>
      <w:bookmarkStart w:id="5359" w:name="_Toc138888247"/>
      <w:bookmarkStart w:id="5360" w:name="_Toc145321319"/>
      <w:r w:rsidRPr="00E11EA5">
        <w:t>9.10.3</w:t>
      </w:r>
      <w:r w:rsidRPr="00E11EA5">
        <w:tab/>
        <w:t>Maximum accepted test system uncertainty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5361" w:name="_Toc32332230"/>
      <w:bookmarkStart w:id="5362" w:name="_Toc37430147"/>
      <w:bookmarkStart w:id="5363" w:name="_Toc43739250"/>
      <w:bookmarkStart w:id="5364" w:name="_Toc46347011"/>
      <w:bookmarkStart w:id="5365" w:name="_Toc53165950"/>
      <w:bookmarkStart w:id="5366" w:name="_Toc53166645"/>
      <w:bookmarkStart w:id="5367" w:name="_Toc53167339"/>
      <w:bookmarkStart w:id="5368" w:name="_Toc61130577"/>
      <w:bookmarkStart w:id="5369" w:name="_Toc61131303"/>
      <w:bookmarkStart w:id="5370" w:name="_Toc61188145"/>
      <w:bookmarkStart w:id="5371" w:name="_Toc83029435"/>
      <w:bookmarkStart w:id="5372" w:name="_Toc83920033"/>
      <w:bookmarkStart w:id="5373" w:name="_Toc89785054"/>
      <w:bookmarkStart w:id="5374" w:name="_Toc137245741"/>
      <w:bookmarkStart w:id="5375" w:name="_Toc138888248"/>
      <w:bookmarkStart w:id="5376" w:name="_Toc145321320"/>
      <w:r w:rsidRPr="00E11EA5">
        <w:t>9.10.4</w:t>
      </w:r>
      <w:r w:rsidRPr="00E11EA5">
        <w:tab/>
        <w:t xml:space="preserve">Test Tolerance for </w:t>
      </w:r>
      <w:r w:rsidRPr="00E11EA5">
        <w:rPr>
          <w:lang w:eastAsia="en-CA"/>
        </w:rPr>
        <w:t xml:space="preserve">OTA </w:t>
      </w:r>
      <w:r w:rsidRPr="00E11EA5">
        <w:t>TX OFF power and transmitter transient period</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5377" w:name="_Toc21086404"/>
      <w:bookmarkStart w:id="5378" w:name="_Toc29768841"/>
      <w:bookmarkStart w:id="5379" w:name="_Toc37430148"/>
      <w:bookmarkStart w:id="5380" w:name="_Toc43739251"/>
      <w:bookmarkStart w:id="5381" w:name="_Toc46347012"/>
      <w:bookmarkStart w:id="5382" w:name="_Toc53165951"/>
      <w:bookmarkStart w:id="5383" w:name="_Toc53166646"/>
      <w:bookmarkStart w:id="5384" w:name="_Toc53167340"/>
      <w:bookmarkStart w:id="5385" w:name="_Toc61130578"/>
      <w:bookmarkStart w:id="5386" w:name="_Toc61131304"/>
      <w:bookmarkStart w:id="5387" w:name="_Toc61188146"/>
      <w:bookmarkStart w:id="5388" w:name="_Toc83029436"/>
      <w:bookmarkStart w:id="5389" w:name="_Toc83920034"/>
      <w:bookmarkStart w:id="5390" w:name="_Toc89785055"/>
      <w:bookmarkStart w:id="5391" w:name="_Toc137245742"/>
      <w:bookmarkStart w:id="5392" w:name="_Toc138888249"/>
      <w:bookmarkStart w:id="5393" w:name="_Toc145321321"/>
      <w:r w:rsidRPr="00E11EA5">
        <w:rPr>
          <w:lang w:eastAsia="en-CA"/>
        </w:rPr>
        <w:t>10</w:t>
      </w:r>
      <w:r w:rsidRPr="00E11EA5">
        <w:rPr>
          <w:lang w:eastAsia="en-CA"/>
        </w:rPr>
        <w:tab/>
        <w:t>RX directional requirements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17AFB00D" w14:textId="77777777" w:rsidR="00C57672" w:rsidRPr="00501E48" w:rsidRDefault="00C57672" w:rsidP="00C57672">
      <w:pPr>
        <w:pStyle w:val="Heading2"/>
      </w:pPr>
      <w:bookmarkStart w:id="5394" w:name="_Toc32332232"/>
      <w:bookmarkStart w:id="5395" w:name="_Toc37430149"/>
      <w:bookmarkStart w:id="5396" w:name="_Toc43739252"/>
      <w:bookmarkStart w:id="5397" w:name="_Toc46347013"/>
      <w:bookmarkStart w:id="5398" w:name="_Toc53165952"/>
      <w:bookmarkStart w:id="5399" w:name="_Toc53166647"/>
      <w:bookmarkStart w:id="5400" w:name="_Toc53167341"/>
      <w:bookmarkStart w:id="5401" w:name="_Toc61130579"/>
      <w:bookmarkStart w:id="5402" w:name="_Toc61131305"/>
      <w:bookmarkStart w:id="5403" w:name="_Toc61188147"/>
      <w:bookmarkStart w:id="5404" w:name="_Toc83029437"/>
      <w:bookmarkStart w:id="5405" w:name="_Toc83920035"/>
      <w:bookmarkStart w:id="5406" w:name="_Toc89785056"/>
      <w:bookmarkStart w:id="5407" w:name="_Toc137245743"/>
      <w:bookmarkStart w:id="5408" w:name="_Toc138888250"/>
      <w:bookmarkStart w:id="5409" w:name="_Toc145321322"/>
      <w:r w:rsidRPr="00501E48">
        <w:t>10.1</w:t>
      </w:r>
      <w:r w:rsidRPr="00501E48">
        <w:tab/>
        <w:t>General</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5410" w:name="_Toc32332233"/>
      <w:bookmarkStart w:id="5411" w:name="_Toc37430150"/>
      <w:bookmarkStart w:id="5412" w:name="_Toc43739253"/>
      <w:bookmarkStart w:id="5413" w:name="_Toc46347014"/>
      <w:bookmarkStart w:id="5414" w:name="_Toc53165953"/>
      <w:bookmarkStart w:id="5415" w:name="_Toc53166648"/>
      <w:bookmarkStart w:id="5416" w:name="_Toc53167342"/>
      <w:bookmarkStart w:id="5417" w:name="_Toc61130580"/>
      <w:bookmarkStart w:id="5418" w:name="_Toc61131306"/>
      <w:bookmarkStart w:id="5419" w:name="_Toc61188148"/>
      <w:bookmarkStart w:id="5420" w:name="_Toc83029438"/>
      <w:bookmarkStart w:id="5421" w:name="_Toc83920036"/>
      <w:bookmarkStart w:id="5422" w:name="_Toc89785057"/>
      <w:bookmarkStart w:id="5423" w:name="_Toc137245744"/>
      <w:bookmarkStart w:id="5424" w:name="_Toc138888251"/>
      <w:bookmarkStart w:id="5425" w:name="_Toc145321323"/>
      <w:r w:rsidRPr="00501E48">
        <w:t>10.2</w:t>
      </w:r>
      <w:r w:rsidRPr="00501E48">
        <w:tab/>
        <w:t>OTA sensitivity</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08A7AA22" w14:textId="77777777" w:rsidR="00C57672" w:rsidRPr="00E11EA5" w:rsidRDefault="00C57672" w:rsidP="00C57672">
      <w:pPr>
        <w:pStyle w:val="Heading3"/>
        <w:rPr>
          <w:lang w:eastAsia="sv-SE"/>
        </w:rPr>
      </w:pPr>
      <w:bookmarkStart w:id="5426" w:name="_Toc32332234"/>
      <w:bookmarkStart w:id="5427" w:name="_Toc37430151"/>
      <w:bookmarkStart w:id="5428" w:name="_Toc43739254"/>
      <w:bookmarkStart w:id="5429" w:name="_Toc46347015"/>
      <w:bookmarkStart w:id="5430" w:name="_Toc53165954"/>
      <w:bookmarkStart w:id="5431" w:name="_Toc53166649"/>
      <w:bookmarkStart w:id="5432" w:name="_Toc53167343"/>
      <w:bookmarkStart w:id="5433" w:name="_Toc61130581"/>
      <w:bookmarkStart w:id="5434" w:name="_Toc61131307"/>
      <w:bookmarkStart w:id="5435" w:name="_Toc61188149"/>
      <w:bookmarkStart w:id="5436" w:name="_Toc83029439"/>
      <w:bookmarkStart w:id="5437" w:name="_Toc83920037"/>
      <w:bookmarkStart w:id="5438" w:name="_Toc89785058"/>
      <w:bookmarkStart w:id="5439" w:name="_Toc137245745"/>
      <w:bookmarkStart w:id="5440" w:name="_Toc138888252"/>
      <w:bookmarkStart w:id="5441" w:name="_Toc145321324"/>
      <w:r w:rsidRPr="00E11EA5">
        <w:rPr>
          <w:lang w:eastAsia="sv-SE"/>
        </w:rPr>
        <w:t>10.2.1</w:t>
      </w:r>
      <w:r w:rsidRPr="00E11EA5">
        <w:rPr>
          <w:lang w:eastAsia="sv-SE"/>
        </w:rP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5442" w:name="_Toc32332235"/>
      <w:bookmarkStart w:id="5443" w:name="_Toc37430152"/>
      <w:bookmarkStart w:id="5444" w:name="_Toc43739255"/>
      <w:bookmarkStart w:id="5445" w:name="_Toc46347016"/>
      <w:bookmarkStart w:id="5446" w:name="_Toc53165955"/>
      <w:bookmarkStart w:id="5447" w:name="_Toc53166650"/>
      <w:bookmarkStart w:id="5448" w:name="_Toc53167344"/>
      <w:bookmarkStart w:id="5449" w:name="_Toc61130582"/>
      <w:bookmarkStart w:id="5450" w:name="_Toc61131308"/>
      <w:bookmarkStart w:id="5451" w:name="_Toc61188150"/>
      <w:bookmarkStart w:id="5452" w:name="_Toc83029440"/>
      <w:bookmarkStart w:id="5453" w:name="_Toc83920038"/>
      <w:bookmarkStart w:id="5454" w:name="_Toc89785059"/>
      <w:bookmarkStart w:id="5455" w:name="_Toc137245746"/>
      <w:bookmarkStart w:id="5456" w:name="_Toc138888253"/>
      <w:bookmarkStart w:id="5457" w:name="_Toc145321325"/>
      <w:r w:rsidRPr="00E11EA5">
        <w:rPr>
          <w:lang w:eastAsia="sv-SE"/>
        </w:rPr>
        <w:t>10.2.2</w:t>
      </w:r>
      <w:r w:rsidRPr="00E11EA5">
        <w:rPr>
          <w:lang w:eastAsia="sv-SE"/>
        </w:rPr>
        <w:tab/>
        <w:t>Indoor Anechoic Chamber</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68AC2C50" w14:textId="77777777" w:rsidR="00C57672" w:rsidRPr="00E11EA5" w:rsidRDefault="00C57672" w:rsidP="00C57672">
      <w:pPr>
        <w:pStyle w:val="Heading4"/>
        <w:rPr>
          <w:lang w:eastAsia="sv-SE"/>
        </w:rPr>
      </w:pPr>
      <w:bookmarkStart w:id="5458" w:name="_Toc32332236"/>
      <w:bookmarkStart w:id="5459" w:name="_Toc37430153"/>
      <w:bookmarkStart w:id="5460" w:name="_Toc43739256"/>
      <w:bookmarkStart w:id="5461" w:name="_Toc46347017"/>
      <w:bookmarkStart w:id="5462" w:name="_Toc53165956"/>
      <w:bookmarkStart w:id="5463" w:name="_Toc53166651"/>
      <w:bookmarkStart w:id="5464" w:name="_Toc53167345"/>
      <w:bookmarkStart w:id="5465" w:name="_Toc61130583"/>
      <w:bookmarkStart w:id="5466" w:name="_Toc61131309"/>
      <w:bookmarkStart w:id="5467" w:name="_Toc61188151"/>
      <w:bookmarkStart w:id="5468" w:name="_Toc83029441"/>
      <w:bookmarkStart w:id="5469" w:name="_Toc83920039"/>
      <w:bookmarkStart w:id="5470" w:name="_Toc89785060"/>
      <w:bookmarkStart w:id="5471" w:name="_Toc137245747"/>
      <w:bookmarkStart w:id="5472" w:name="_Toc138888254"/>
      <w:bookmarkStart w:id="5473" w:name="_Toc145321326"/>
      <w:r w:rsidRPr="00E11EA5">
        <w:rPr>
          <w:lang w:eastAsia="sv-SE"/>
        </w:rPr>
        <w:t>10.2.</w:t>
      </w:r>
      <w:r w:rsidRPr="00E11EA5">
        <w:t>2</w:t>
      </w:r>
      <w:r w:rsidRPr="00E11EA5">
        <w:rPr>
          <w:lang w:eastAsia="sv-SE"/>
        </w:rPr>
        <w:t>.1</w:t>
      </w:r>
      <w:r w:rsidRPr="00E11EA5">
        <w:rPr>
          <w:lang w:eastAsia="sv-SE"/>
        </w:rPr>
        <w:tab/>
        <w:t>Measurement system description</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5474" w:name="_Toc32332237"/>
      <w:bookmarkStart w:id="5475" w:name="_Toc37430154"/>
      <w:bookmarkStart w:id="5476" w:name="_Toc43739257"/>
      <w:bookmarkStart w:id="5477" w:name="_Toc46347018"/>
      <w:bookmarkStart w:id="5478" w:name="_Toc53165957"/>
      <w:bookmarkStart w:id="5479" w:name="_Toc53166652"/>
      <w:bookmarkStart w:id="5480" w:name="_Toc53167346"/>
    </w:p>
    <w:p w14:paraId="43FCAA12" w14:textId="77777777" w:rsidR="00C57672" w:rsidRPr="00E11EA5" w:rsidRDefault="00C57672" w:rsidP="00C57672">
      <w:pPr>
        <w:pStyle w:val="Heading4"/>
        <w:rPr>
          <w:lang w:eastAsia="sv-SE"/>
        </w:rPr>
      </w:pPr>
      <w:bookmarkStart w:id="5481" w:name="_Toc61130584"/>
      <w:bookmarkStart w:id="5482" w:name="_Toc61131310"/>
      <w:bookmarkStart w:id="5483" w:name="_Toc61188152"/>
      <w:bookmarkStart w:id="5484" w:name="_Toc83029442"/>
      <w:bookmarkStart w:id="5485" w:name="_Toc83920040"/>
      <w:bookmarkStart w:id="5486" w:name="_Toc89785061"/>
      <w:bookmarkStart w:id="5487" w:name="_Toc137245748"/>
      <w:bookmarkStart w:id="5488" w:name="_Toc138888255"/>
      <w:bookmarkStart w:id="5489" w:name="_Toc145321327"/>
      <w:r w:rsidRPr="00E11EA5">
        <w:rPr>
          <w:lang w:eastAsia="sv-SE"/>
        </w:rPr>
        <w:t>10.2.</w:t>
      </w:r>
      <w:r w:rsidRPr="00E11EA5">
        <w:t>2</w:t>
      </w:r>
      <w:r w:rsidRPr="00E11EA5">
        <w:rPr>
          <w:lang w:eastAsia="sv-SE"/>
        </w:rPr>
        <w:t>.2</w:t>
      </w:r>
      <w:r>
        <w:rPr>
          <w:lang w:eastAsia="sv-SE"/>
        </w:rPr>
        <w:tab/>
      </w:r>
      <w:r w:rsidRPr="00E11EA5">
        <w:rPr>
          <w:lang w:eastAsia="sv-SE"/>
        </w:rPr>
        <w:t>Test procedure</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4F155220" w14:textId="77777777" w:rsidR="00C57672" w:rsidRPr="00E11EA5" w:rsidRDefault="00C57672" w:rsidP="00C57672">
      <w:pPr>
        <w:pStyle w:val="Heading5"/>
      </w:pPr>
      <w:bookmarkStart w:id="5490" w:name="_Toc32332238"/>
      <w:bookmarkStart w:id="5491" w:name="_Toc37430155"/>
      <w:bookmarkStart w:id="5492" w:name="_Toc43739258"/>
      <w:bookmarkStart w:id="5493" w:name="_Toc46347019"/>
      <w:bookmarkStart w:id="5494" w:name="_Toc53165958"/>
      <w:bookmarkStart w:id="5495" w:name="_Toc53166653"/>
      <w:bookmarkStart w:id="5496" w:name="_Toc53167347"/>
      <w:bookmarkStart w:id="5497" w:name="_Toc61130585"/>
      <w:bookmarkStart w:id="5498" w:name="_Toc61131311"/>
      <w:bookmarkStart w:id="5499" w:name="_Toc61188153"/>
      <w:bookmarkStart w:id="5500" w:name="_Toc83029443"/>
      <w:bookmarkStart w:id="5501" w:name="_Toc83920041"/>
      <w:bookmarkStart w:id="5502" w:name="_Toc89785062"/>
      <w:bookmarkStart w:id="5503" w:name="_Toc137245749"/>
      <w:bookmarkStart w:id="5504" w:name="_Toc138888256"/>
      <w:bookmarkStart w:id="5505" w:name="_Toc145321328"/>
      <w:r w:rsidRPr="00E11EA5">
        <w:rPr>
          <w:lang w:eastAsia="sv-SE"/>
        </w:rPr>
        <w:t>10.2.</w:t>
      </w:r>
      <w:r w:rsidRPr="00E11EA5">
        <w:t>2</w:t>
      </w:r>
      <w:r w:rsidRPr="00E11EA5">
        <w:rPr>
          <w:lang w:eastAsia="sv-SE"/>
        </w:rPr>
        <w:t>.2.1</w:t>
      </w:r>
      <w:r w:rsidRPr="00E11EA5">
        <w:rPr>
          <w:lang w:eastAsia="sv-SE"/>
        </w:rPr>
        <w:tab/>
      </w:r>
      <w:r w:rsidRPr="00E11EA5">
        <w:t>Stage 1: Calibration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5506" w:name="_Toc32332239"/>
      <w:bookmarkStart w:id="5507" w:name="_Toc37430156"/>
      <w:bookmarkStart w:id="5508" w:name="_Toc43739259"/>
      <w:bookmarkStart w:id="5509" w:name="_Toc46347020"/>
      <w:bookmarkStart w:id="5510" w:name="_Toc53165959"/>
      <w:bookmarkStart w:id="5511" w:name="_Toc53166654"/>
      <w:bookmarkStart w:id="5512" w:name="_Toc53167348"/>
      <w:bookmarkStart w:id="5513" w:name="_Toc61130586"/>
      <w:bookmarkStart w:id="5514" w:name="_Toc61131312"/>
      <w:bookmarkStart w:id="5515" w:name="_Toc61188154"/>
      <w:bookmarkStart w:id="5516" w:name="_Toc83029444"/>
      <w:bookmarkStart w:id="5517" w:name="_Toc83920042"/>
      <w:bookmarkStart w:id="5518" w:name="_Toc89785063"/>
      <w:bookmarkStart w:id="5519" w:name="_Toc137245750"/>
      <w:bookmarkStart w:id="5520" w:name="_Toc138888257"/>
      <w:bookmarkStart w:id="5521" w:name="_Toc145321329"/>
      <w:r w:rsidRPr="00E11EA5">
        <w:rPr>
          <w:lang w:eastAsia="sv-SE"/>
        </w:rPr>
        <w:t>10.2.</w:t>
      </w:r>
      <w:r w:rsidRPr="00E11EA5">
        <w:t>2</w:t>
      </w:r>
      <w:r w:rsidRPr="00E11EA5">
        <w:rPr>
          <w:lang w:eastAsia="sv-SE"/>
        </w:rPr>
        <w:t>.2.2</w:t>
      </w:r>
      <w:r w:rsidRPr="00E11EA5">
        <w:rPr>
          <w:lang w:eastAsia="sv-SE"/>
        </w:rPr>
        <w:tab/>
      </w:r>
      <w:r w:rsidRPr="00E11EA5">
        <w:t>Stage 2: BS measurement</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5522" w:name="_Toc32332240"/>
      <w:bookmarkStart w:id="5523" w:name="_Toc37430157"/>
      <w:bookmarkStart w:id="5524" w:name="_Toc43739260"/>
      <w:bookmarkStart w:id="5525" w:name="_Toc46347021"/>
      <w:bookmarkStart w:id="5526" w:name="_Toc53165960"/>
      <w:bookmarkStart w:id="5527" w:name="_Toc53166655"/>
      <w:bookmarkStart w:id="5528" w:name="_Toc53167349"/>
      <w:bookmarkStart w:id="5529" w:name="_Toc61130587"/>
      <w:bookmarkStart w:id="5530" w:name="_Toc61131313"/>
      <w:bookmarkStart w:id="5531" w:name="_Toc61188155"/>
      <w:bookmarkStart w:id="5532" w:name="_Toc83029445"/>
      <w:bookmarkStart w:id="5533" w:name="_Toc83920043"/>
      <w:bookmarkStart w:id="5534" w:name="_Toc89785064"/>
      <w:bookmarkStart w:id="5535" w:name="_Toc137245751"/>
      <w:bookmarkStart w:id="5536" w:name="_Toc138888258"/>
      <w:bookmarkStart w:id="5537" w:name="_Toc145321330"/>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5538" w:name="_Toc32332241"/>
      <w:bookmarkStart w:id="5539" w:name="_Toc37430158"/>
    </w:p>
    <w:p w14:paraId="18BA5DF7" w14:textId="77777777" w:rsidR="00C57672" w:rsidRPr="00E11EA5" w:rsidRDefault="00C57672" w:rsidP="00C57672">
      <w:pPr>
        <w:pStyle w:val="Heading4"/>
        <w:rPr>
          <w:lang w:eastAsia="sv-SE"/>
        </w:rPr>
      </w:pPr>
      <w:bookmarkStart w:id="5540" w:name="_Toc43739261"/>
      <w:bookmarkStart w:id="5541" w:name="_Toc46347022"/>
      <w:bookmarkStart w:id="5542" w:name="_Toc53165961"/>
      <w:bookmarkStart w:id="5543" w:name="_Toc53166656"/>
      <w:bookmarkStart w:id="5544" w:name="_Toc53167350"/>
      <w:bookmarkStart w:id="5545" w:name="_Toc61130588"/>
      <w:bookmarkStart w:id="5546" w:name="_Toc61131314"/>
      <w:bookmarkStart w:id="5547" w:name="_Toc61188156"/>
      <w:bookmarkStart w:id="5548" w:name="_Toc83029446"/>
      <w:bookmarkStart w:id="5549" w:name="_Toc83920044"/>
      <w:bookmarkStart w:id="5550" w:name="_Toc89785065"/>
      <w:bookmarkStart w:id="5551" w:name="_Toc137245752"/>
      <w:bookmarkStart w:id="5552" w:name="_Toc138888259"/>
      <w:bookmarkStart w:id="5553" w:name="_Toc145321331"/>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5554" w:name="_Toc32332242"/>
      <w:bookmarkStart w:id="5555" w:name="_Toc37430159"/>
      <w:bookmarkStart w:id="5556" w:name="_Toc43739262"/>
      <w:bookmarkStart w:id="5557" w:name="_Toc46347023"/>
      <w:bookmarkStart w:id="5558" w:name="_Toc53165962"/>
      <w:bookmarkStart w:id="5559" w:name="_Toc53166657"/>
      <w:bookmarkStart w:id="5560" w:name="_Toc53167351"/>
      <w:bookmarkStart w:id="5561" w:name="_Toc61130589"/>
      <w:bookmarkStart w:id="5562" w:name="_Toc61131315"/>
      <w:bookmarkStart w:id="5563" w:name="_Toc61188157"/>
      <w:bookmarkStart w:id="5564" w:name="_Toc83029447"/>
      <w:bookmarkStart w:id="5565" w:name="_Toc83920045"/>
      <w:bookmarkStart w:id="5566" w:name="_Toc89785066"/>
      <w:bookmarkStart w:id="5567" w:name="_Toc137245753"/>
      <w:bookmarkStart w:id="5568" w:name="_Toc138888260"/>
      <w:bookmarkStart w:id="5569" w:name="_Toc145321332"/>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4322988C" w14:textId="77777777" w:rsidR="00C57672" w:rsidRPr="00E11EA5" w:rsidRDefault="00C57672" w:rsidP="00C57672">
      <w:pPr>
        <w:pStyle w:val="Heading4"/>
        <w:rPr>
          <w:lang w:eastAsia="sv-SE"/>
        </w:rPr>
      </w:pPr>
      <w:bookmarkStart w:id="5570" w:name="_Toc32332243"/>
      <w:bookmarkStart w:id="5571" w:name="_Toc37430160"/>
      <w:bookmarkStart w:id="5572" w:name="_Toc43739263"/>
      <w:bookmarkStart w:id="5573" w:name="_Toc46347024"/>
      <w:bookmarkStart w:id="5574" w:name="_Toc53165963"/>
      <w:bookmarkStart w:id="5575" w:name="_Toc53166658"/>
      <w:bookmarkStart w:id="5576" w:name="_Toc53167352"/>
      <w:bookmarkStart w:id="5577" w:name="_Toc61130590"/>
      <w:bookmarkStart w:id="5578" w:name="_Toc61131316"/>
      <w:bookmarkStart w:id="5579" w:name="_Toc61188158"/>
      <w:bookmarkStart w:id="5580" w:name="_Toc83029448"/>
      <w:bookmarkStart w:id="5581" w:name="_Toc83920046"/>
      <w:bookmarkStart w:id="5582" w:name="_Toc89785067"/>
      <w:bookmarkStart w:id="5583" w:name="_Toc137245754"/>
      <w:bookmarkStart w:id="5584" w:name="_Toc138888261"/>
      <w:bookmarkStart w:id="5585" w:name="_Toc145321333"/>
      <w:r w:rsidRPr="00E11EA5">
        <w:rPr>
          <w:lang w:eastAsia="sv-SE"/>
        </w:rPr>
        <w:t>10.2.</w:t>
      </w:r>
      <w:r w:rsidRPr="00E11EA5">
        <w:t>3</w:t>
      </w:r>
      <w:r w:rsidRPr="00E11EA5">
        <w:rPr>
          <w:lang w:eastAsia="sv-SE"/>
        </w:rPr>
        <w:t>.1</w:t>
      </w:r>
      <w:r w:rsidRPr="00E11EA5">
        <w:rPr>
          <w:lang w:eastAsia="sv-SE"/>
        </w:rPr>
        <w:tab/>
        <w:t>Measurement system description</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5586" w:name="_Toc32332244"/>
      <w:bookmarkStart w:id="5587" w:name="_Toc37430161"/>
      <w:bookmarkStart w:id="5588" w:name="_Toc43739264"/>
      <w:bookmarkStart w:id="5589" w:name="_Toc46347025"/>
      <w:bookmarkStart w:id="5590" w:name="_Toc53165964"/>
      <w:bookmarkStart w:id="5591" w:name="_Toc53166659"/>
      <w:bookmarkStart w:id="5592" w:name="_Toc53167353"/>
    </w:p>
    <w:p w14:paraId="2592B1F5" w14:textId="77777777" w:rsidR="00C57672" w:rsidRPr="00E11EA5" w:rsidRDefault="00C57672" w:rsidP="00C57672">
      <w:pPr>
        <w:pStyle w:val="Heading4"/>
        <w:rPr>
          <w:lang w:eastAsia="sv-SE"/>
        </w:rPr>
      </w:pPr>
      <w:bookmarkStart w:id="5593" w:name="_Toc61130591"/>
      <w:bookmarkStart w:id="5594" w:name="_Toc61131317"/>
      <w:bookmarkStart w:id="5595" w:name="_Toc61188159"/>
      <w:bookmarkStart w:id="5596" w:name="_Toc83029449"/>
      <w:bookmarkStart w:id="5597" w:name="_Toc83920047"/>
      <w:bookmarkStart w:id="5598" w:name="_Toc89785068"/>
      <w:bookmarkStart w:id="5599" w:name="_Toc137245755"/>
      <w:bookmarkStart w:id="5600" w:name="_Toc138888262"/>
      <w:bookmarkStart w:id="5601" w:name="_Toc145321334"/>
      <w:r w:rsidRPr="00E11EA5">
        <w:rPr>
          <w:lang w:eastAsia="sv-SE"/>
        </w:rPr>
        <w:t>10.2.3.2</w:t>
      </w:r>
      <w:r w:rsidRPr="00E11EA5">
        <w:rPr>
          <w:lang w:eastAsia="sv-SE"/>
        </w:rPr>
        <w:tab/>
        <w:t xml:space="preserve">Test </w:t>
      </w:r>
      <w:r w:rsidRPr="00E11EA5">
        <w:t>procedure</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7C1D3F5" w14:textId="77777777" w:rsidR="00C57672" w:rsidRPr="00E11EA5" w:rsidRDefault="00C57672" w:rsidP="00C57672">
      <w:pPr>
        <w:pStyle w:val="Heading5"/>
        <w:rPr>
          <w:lang w:eastAsia="sv-SE"/>
        </w:rPr>
      </w:pPr>
      <w:bookmarkStart w:id="5602" w:name="_Toc32332245"/>
      <w:bookmarkStart w:id="5603" w:name="_Toc37430162"/>
      <w:bookmarkStart w:id="5604" w:name="_Toc43739265"/>
      <w:bookmarkStart w:id="5605" w:name="_Toc46347026"/>
      <w:bookmarkStart w:id="5606" w:name="_Toc53165965"/>
      <w:bookmarkStart w:id="5607" w:name="_Toc53166660"/>
      <w:bookmarkStart w:id="5608" w:name="_Toc53167354"/>
      <w:bookmarkStart w:id="5609" w:name="_Toc61130592"/>
      <w:bookmarkStart w:id="5610" w:name="_Toc61131318"/>
      <w:bookmarkStart w:id="5611" w:name="_Toc61188160"/>
      <w:bookmarkStart w:id="5612" w:name="_Toc83029450"/>
      <w:bookmarkStart w:id="5613" w:name="_Toc83920048"/>
      <w:bookmarkStart w:id="5614" w:name="_Toc89785069"/>
      <w:bookmarkStart w:id="5615" w:name="_Toc137245756"/>
      <w:bookmarkStart w:id="5616" w:name="_Toc138888263"/>
      <w:bookmarkStart w:id="5617" w:name="_Toc145321335"/>
      <w:r w:rsidRPr="00E11EA5">
        <w:rPr>
          <w:lang w:eastAsia="sv-SE"/>
        </w:rPr>
        <w:t>10.2.3.2.1</w:t>
      </w:r>
      <w:r w:rsidRPr="00E11EA5">
        <w:rPr>
          <w:lang w:eastAsia="sv-SE"/>
        </w:rPr>
        <w:tab/>
      </w:r>
      <w:r w:rsidRPr="00E11EA5">
        <w:t xml:space="preserve">Stage 1: </w:t>
      </w:r>
      <w:r w:rsidRPr="00E11EA5">
        <w:rPr>
          <w:lang w:eastAsia="sv-SE"/>
        </w:rPr>
        <w:t>Calibration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5618" w:name="_Toc32332246"/>
      <w:bookmarkStart w:id="5619" w:name="_Toc37430163"/>
      <w:bookmarkStart w:id="5620" w:name="_Toc43739266"/>
      <w:bookmarkStart w:id="5621" w:name="_Toc46347027"/>
      <w:bookmarkStart w:id="5622" w:name="_Toc53165966"/>
      <w:bookmarkStart w:id="5623" w:name="_Toc53166661"/>
      <w:bookmarkStart w:id="5624" w:name="_Toc53167355"/>
      <w:bookmarkStart w:id="5625" w:name="_Toc61130593"/>
      <w:bookmarkStart w:id="5626" w:name="_Toc61131319"/>
      <w:bookmarkStart w:id="5627" w:name="_Toc61188161"/>
      <w:bookmarkStart w:id="5628" w:name="_Toc83029451"/>
      <w:bookmarkStart w:id="5629" w:name="_Toc83920049"/>
      <w:bookmarkStart w:id="5630" w:name="_Toc89785070"/>
      <w:bookmarkStart w:id="5631" w:name="_Toc137245757"/>
      <w:bookmarkStart w:id="5632" w:name="_Toc138888264"/>
      <w:bookmarkStart w:id="5633" w:name="_Toc145321336"/>
      <w:r w:rsidRPr="00E11EA5">
        <w:rPr>
          <w:lang w:eastAsia="sv-SE"/>
        </w:rPr>
        <w:t>10.2.3.2.2</w:t>
      </w:r>
      <w:r w:rsidRPr="00E11EA5">
        <w:rPr>
          <w:lang w:eastAsia="sv-SE"/>
        </w:rPr>
        <w:tab/>
      </w:r>
      <w:r w:rsidRPr="00E11EA5">
        <w:t xml:space="preserve">Stage 2: BS </w:t>
      </w:r>
      <w:r w:rsidRPr="00E11EA5">
        <w:rPr>
          <w:lang w:eastAsia="sv-SE"/>
        </w:rPr>
        <w:t>measurement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5634" w:name="_Toc32332247"/>
      <w:bookmarkStart w:id="5635" w:name="_Toc37430164"/>
      <w:bookmarkStart w:id="5636" w:name="_Toc43739267"/>
      <w:bookmarkStart w:id="5637" w:name="_Toc46347028"/>
      <w:bookmarkStart w:id="5638" w:name="_Toc53165967"/>
      <w:bookmarkStart w:id="5639" w:name="_Toc53166662"/>
      <w:bookmarkStart w:id="5640" w:name="_Toc53167356"/>
      <w:bookmarkStart w:id="5641" w:name="_Toc61130594"/>
      <w:bookmarkStart w:id="5642" w:name="_Toc61131320"/>
      <w:bookmarkStart w:id="5643" w:name="_Toc61188162"/>
      <w:bookmarkStart w:id="5644" w:name="_Toc83029452"/>
      <w:bookmarkStart w:id="5645" w:name="_Toc83920050"/>
      <w:bookmarkStart w:id="5646" w:name="_Toc89785071"/>
      <w:bookmarkStart w:id="5647" w:name="_Toc137245758"/>
      <w:bookmarkStart w:id="5648" w:name="_Toc138888265"/>
      <w:bookmarkStart w:id="5649" w:name="_Toc145321337"/>
      <w:r w:rsidRPr="00E11EA5">
        <w:t>10.2.3.3</w:t>
      </w:r>
      <w:r w:rsidRPr="00E11EA5">
        <w:tab/>
        <w:t>MU value derivation, FR1</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5650" w:name="_Toc32332248"/>
      <w:bookmarkStart w:id="5651" w:name="_Toc37430165"/>
      <w:bookmarkStart w:id="5652" w:name="_Toc43739268"/>
      <w:bookmarkStart w:id="5653" w:name="_Toc46347029"/>
      <w:bookmarkStart w:id="5654" w:name="_Toc53165968"/>
      <w:bookmarkStart w:id="5655" w:name="_Toc53166663"/>
      <w:bookmarkStart w:id="5656" w:name="_Toc53167357"/>
      <w:bookmarkStart w:id="5657" w:name="_Toc61130595"/>
      <w:bookmarkStart w:id="5658" w:name="_Toc61131321"/>
      <w:bookmarkStart w:id="5659" w:name="_Toc61188163"/>
      <w:bookmarkStart w:id="5660" w:name="_Toc83029453"/>
      <w:bookmarkStart w:id="5661" w:name="_Toc83920051"/>
      <w:bookmarkStart w:id="5662" w:name="_Toc89785072"/>
      <w:bookmarkStart w:id="5663" w:name="_Toc137245759"/>
      <w:bookmarkStart w:id="5664" w:name="_Toc138888266"/>
      <w:bookmarkStart w:id="5665" w:name="_Toc145321338"/>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5666" w:name="_Toc32332249"/>
      <w:bookmarkStart w:id="5667" w:name="_Toc37430166"/>
      <w:bookmarkStart w:id="5668" w:name="_Toc43739269"/>
      <w:bookmarkStart w:id="5669" w:name="_Toc46347030"/>
      <w:bookmarkStart w:id="5670" w:name="_Toc53165969"/>
      <w:bookmarkStart w:id="5671" w:name="_Toc53166664"/>
      <w:bookmarkStart w:id="5672" w:name="_Toc53167358"/>
      <w:bookmarkStart w:id="5673" w:name="_Toc61130596"/>
      <w:bookmarkStart w:id="5674" w:name="_Toc61131322"/>
      <w:bookmarkStart w:id="5675" w:name="_Toc61188164"/>
      <w:bookmarkStart w:id="5676" w:name="_Toc83029454"/>
      <w:bookmarkStart w:id="5677" w:name="_Toc83920052"/>
      <w:bookmarkStart w:id="5678" w:name="_Toc89785073"/>
      <w:bookmarkStart w:id="5679" w:name="_Toc137245760"/>
      <w:bookmarkStart w:id="5680" w:name="_Toc138888267"/>
      <w:bookmarkStart w:id="5681" w:name="_Toc145321339"/>
      <w:r w:rsidRPr="00E11EA5">
        <w:rPr>
          <w:lang w:eastAsia="sv-SE"/>
        </w:rPr>
        <w:t>10.2.4</w:t>
      </w:r>
      <w:r w:rsidRPr="00E11EA5">
        <w:rPr>
          <w:lang w:eastAsia="sv-SE"/>
        </w:rPr>
        <w:tab/>
        <w:t>One Dimensional Compact Range</w:t>
      </w:r>
      <w:bookmarkStart w:id="5682" w:name="_Toc32332250"/>
      <w:bookmarkStart w:id="5683" w:name="_Toc37430167"/>
      <w:bookmarkStart w:id="5684" w:name="_Toc43739270"/>
      <w:bookmarkStart w:id="5685" w:name="_Toc46347031"/>
      <w:bookmarkStart w:id="5686" w:name="_Toc53165970"/>
      <w:bookmarkStart w:id="5687" w:name="_Toc53166665"/>
      <w:bookmarkStart w:id="5688" w:name="_Toc53167359"/>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70D6518A" w14:textId="77777777" w:rsidR="00C57672" w:rsidRPr="00E11EA5" w:rsidRDefault="00C57672" w:rsidP="00C57672">
      <w:pPr>
        <w:pStyle w:val="Heading4"/>
        <w:rPr>
          <w:lang w:eastAsia="sv-SE"/>
        </w:rPr>
      </w:pPr>
      <w:bookmarkStart w:id="5689" w:name="_Toc61130597"/>
      <w:bookmarkStart w:id="5690" w:name="_Toc61131323"/>
      <w:bookmarkStart w:id="5691" w:name="_Toc61188165"/>
      <w:bookmarkStart w:id="5692" w:name="_Toc83029455"/>
      <w:bookmarkStart w:id="5693" w:name="_Toc83920053"/>
      <w:bookmarkStart w:id="5694" w:name="_Toc89785074"/>
      <w:bookmarkStart w:id="5695" w:name="_Toc137245761"/>
      <w:bookmarkStart w:id="5696" w:name="_Toc138888268"/>
      <w:bookmarkStart w:id="5697" w:name="_Toc145321340"/>
      <w:r w:rsidRPr="00E11EA5">
        <w:rPr>
          <w:lang w:eastAsia="sv-SE"/>
        </w:rPr>
        <w:t>10.2.</w:t>
      </w:r>
      <w:r w:rsidRPr="00E11EA5">
        <w:t>4</w:t>
      </w:r>
      <w:r w:rsidRPr="00E11EA5">
        <w:rPr>
          <w:lang w:eastAsia="sv-SE"/>
        </w:rPr>
        <w:t>.1</w:t>
      </w:r>
      <w:r w:rsidRPr="00E11EA5">
        <w:rPr>
          <w:lang w:eastAsia="sv-SE"/>
        </w:rPr>
        <w:tab/>
        <w:t>Measurement system description</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5698" w:name="_Toc32332251"/>
      <w:bookmarkStart w:id="5699" w:name="_Toc37430168"/>
      <w:bookmarkStart w:id="5700" w:name="_Toc43739271"/>
      <w:bookmarkStart w:id="5701" w:name="_Toc46347032"/>
      <w:bookmarkStart w:id="5702" w:name="_Toc53165971"/>
      <w:bookmarkStart w:id="5703" w:name="_Toc53166666"/>
      <w:bookmarkStart w:id="5704" w:name="_Toc53167360"/>
    </w:p>
    <w:p w14:paraId="381F99D9" w14:textId="77777777" w:rsidR="00C57672" w:rsidRPr="00E11EA5" w:rsidRDefault="00C57672" w:rsidP="00C57672">
      <w:pPr>
        <w:pStyle w:val="Heading4"/>
        <w:rPr>
          <w:lang w:eastAsia="sv-SE"/>
        </w:rPr>
      </w:pPr>
      <w:bookmarkStart w:id="5705" w:name="_Toc61130598"/>
      <w:bookmarkStart w:id="5706" w:name="_Toc61131324"/>
      <w:bookmarkStart w:id="5707" w:name="_Toc61188166"/>
      <w:bookmarkStart w:id="5708" w:name="_Toc83029456"/>
      <w:bookmarkStart w:id="5709" w:name="_Toc83920054"/>
      <w:bookmarkStart w:id="5710" w:name="_Toc89785075"/>
      <w:bookmarkStart w:id="5711" w:name="_Toc137245762"/>
      <w:bookmarkStart w:id="5712" w:name="_Toc138888269"/>
      <w:bookmarkStart w:id="5713" w:name="_Toc145321341"/>
      <w:r w:rsidRPr="00E11EA5">
        <w:rPr>
          <w:lang w:eastAsia="sv-SE"/>
        </w:rPr>
        <w:t>10.2.4.2</w:t>
      </w:r>
      <w:r w:rsidRPr="00E11EA5">
        <w:rPr>
          <w:lang w:eastAsia="sv-SE"/>
        </w:rPr>
        <w:tab/>
        <w:t xml:space="preserve">Test </w:t>
      </w:r>
      <w:r w:rsidRPr="00E11EA5">
        <w:t>procedure</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2F5DEE81" w14:textId="77777777" w:rsidR="00C57672" w:rsidRPr="00E11EA5" w:rsidRDefault="00C57672" w:rsidP="00C57672">
      <w:pPr>
        <w:pStyle w:val="Heading5"/>
        <w:rPr>
          <w:lang w:eastAsia="sv-SE"/>
        </w:rPr>
      </w:pPr>
      <w:bookmarkStart w:id="5714" w:name="_Toc32332252"/>
      <w:bookmarkStart w:id="5715" w:name="_Toc37430169"/>
      <w:bookmarkStart w:id="5716" w:name="_Toc43739272"/>
      <w:bookmarkStart w:id="5717" w:name="_Toc46347033"/>
      <w:bookmarkStart w:id="5718" w:name="_Toc53165972"/>
      <w:bookmarkStart w:id="5719" w:name="_Toc53166667"/>
      <w:bookmarkStart w:id="5720" w:name="_Toc53167361"/>
      <w:bookmarkStart w:id="5721" w:name="_Toc61130599"/>
      <w:bookmarkStart w:id="5722" w:name="_Toc61131325"/>
      <w:bookmarkStart w:id="5723" w:name="_Toc61188167"/>
      <w:bookmarkStart w:id="5724" w:name="_Toc83029457"/>
      <w:bookmarkStart w:id="5725" w:name="_Toc83920055"/>
      <w:bookmarkStart w:id="5726" w:name="_Toc89785076"/>
      <w:bookmarkStart w:id="5727" w:name="_Toc137245763"/>
      <w:bookmarkStart w:id="5728" w:name="_Toc138888270"/>
      <w:bookmarkStart w:id="5729" w:name="_Toc145321342"/>
      <w:r w:rsidRPr="00E11EA5">
        <w:rPr>
          <w:lang w:eastAsia="sv-SE"/>
        </w:rPr>
        <w:t>10.2.4.2.1</w:t>
      </w:r>
      <w:r w:rsidRPr="00E11EA5">
        <w:rPr>
          <w:lang w:eastAsia="sv-SE"/>
        </w:rPr>
        <w:tab/>
      </w:r>
      <w:r w:rsidRPr="00E11EA5">
        <w:t xml:space="preserve">Stage 1: </w:t>
      </w:r>
      <w:r w:rsidRPr="00E11EA5">
        <w:rPr>
          <w:lang w:eastAsia="sv-SE"/>
        </w:rPr>
        <w:t>Calibration</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5730" w:name="_Toc32332253"/>
      <w:bookmarkStart w:id="5731" w:name="_Toc37430170"/>
      <w:bookmarkStart w:id="5732" w:name="_Toc43739273"/>
      <w:bookmarkStart w:id="5733" w:name="_Toc46347034"/>
      <w:bookmarkStart w:id="5734" w:name="_Toc53165973"/>
      <w:bookmarkStart w:id="5735" w:name="_Toc53166668"/>
      <w:bookmarkStart w:id="5736" w:name="_Toc53167362"/>
      <w:bookmarkStart w:id="5737" w:name="_Toc61130600"/>
      <w:bookmarkStart w:id="5738" w:name="_Toc61131326"/>
      <w:bookmarkStart w:id="5739" w:name="_Toc61188168"/>
      <w:bookmarkStart w:id="5740" w:name="_Toc83029458"/>
      <w:bookmarkStart w:id="5741" w:name="_Toc83920056"/>
      <w:bookmarkStart w:id="5742" w:name="_Toc89785077"/>
      <w:bookmarkStart w:id="5743" w:name="_Toc137245764"/>
      <w:bookmarkStart w:id="5744" w:name="_Toc138888271"/>
      <w:bookmarkStart w:id="5745" w:name="_Toc145321343"/>
      <w:r w:rsidRPr="00E11EA5">
        <w:rPr>
          <w:lang w:eastAsia="sv-SE"/>
        </w:rPr>
        <w:t>10.2.4.2.2</w:t>
      </w:r>
      <w:r w:rsidRPr="00E11EA5">
        <w:rPr>
          <w:lang w:eastAsia="sv-SE"/>
        </w:rPr>
        <w:tab/>
        <w:t>Stage 2: BS measurement</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5746" w:name="_Toc32332254"/>
      <w:bookmarkStart w:id="5747" w:name="_Toc37430171"/>
      <w:bookmarkStart w:id="5748" w:name="_Toc43739274"/>
      <w:bookmarkStart w:id="5749" w:name="_Toc46347035"/>
      <w:bookmarkStart w:id="5750" w:name="_Toc53165974"/>
      <w:bookmarkStart w:id="5751" w:name="_Toc53166669"/>
      <w:bookmarkStart w:id="5752" w:name="_Toc53167363"/>
      <w:bookmarkStart w:id="5753" w:name="_Toc61130601"/>
      <w:bookmarkStart w:id="5754" w:name="_Toc61131327"/>
      <w:bookmarkStart w:id="5755" w:name="_Toc61188169"/>
      <w:bookmarkStart w:id="5756" w:name="_Toc83029459"/>
      <w:bookmarkStart w:id="5757" w:name="_Toc83920057"/>
      <w:bookmarkStart w:id="5758" w:name="_Toc89785078"/>
      <w:bookmarkStart w:id="5759" w:name="_Toc137245765"/>
      <w:bookmarkStart w:id="5760" w:name="_Toc138888272"/>
      <w:bookmarkStart w:id="5761" w:name="_Toc145321344"/>
      <w:r w:rsidRPr="00E11EA5">
        <w:rPr>
          <w:lang w:eastAsia="sv-SE"/>
        </w:rPr>
        <w:t>10.2.4.3</w:t>
      </w:r>
      <w:r w:rsidRPr="00E11EA5">
        <w:rPr>
          <w:lang w:eastAsia="sv-SE"/>
        </w:rPr>
        <w:tab/>
      </w:r>
      <w:r w:rsidRPr="00E11EA5">
        <w:t>MU value derivation, FR1</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5762" w:name="_Toc32332255"/>
      <w:bookmarkStart w:id="5763" w:name="_Toc37430172"/>
      <w:bookmarkStart w:id="5764" w:name="_Toc43739275"/>
      <w:bookmarkStart w:id="5765" w:name="_Toc46347036"/>
      <w:bookmarkStart w:id="5766" w:name="_Toc53165975"/>
      <w:bookmarkStart w:id="5767" w:name="_Toc53166670"/>
      <w:bookmarkStart w:id="5768" w:name="_Toc53167364"/>
      <w:bookmarkStart w:id="5769" w:name="_Toc61130602"/>
      <w:bookmarkStart w:id="5770" w:name="_Toc61131328"/>
      <w:bookmarkStart w:id="5771" w:name="_Toc61188170"/>
      <w:bookmarkStart w:id="5772" w:name="_Toc83029460"/>
      <w:bookmarkStart w:id="5773" w:name="_Toc83920058"/>
      <w:bookmarkStart w:id="5774" w:name="_Toc89785079"/>
      <w:bookmarkStart w:id="5775" w:name="_Toc137245766"/>
      <w:bookmarkStart w:id="5776" w:name="_Toc138888273"/>
      <w:bookmarkStart w:id="5777" w:name="_Toc145321345"/>
      <w:r w:rsidRPr="00E11EA5">
        <w:t>10.2.5</w:t>
      </w:r>
      <w:r w:rsidRPr="00E11EA5">
        <w:tab/>
        <w:t>Near Field Test range</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0BC251F8" w14:textId="77777777" w:rsidR="00C57672" w:rsidRPr="00E11EA5" w:rsidRDefault="00C57672" w:rsidP="00C57672">
      <w:pPr>
        <w:pStyle w:val="Heading4"/>
        <w:rPr>
          <w:lang w:eastAsia="sv-SE"/>
        </w:rPr>
      </w:pPr>
      <w:bookmarkStart w:id="5778" w:name="_Toc32332256"/>
      <w:bookmarkStart w:id="5779" w:name="_Toc37430173"/>
      <w:bookmarkStart w:id="5780" w:name="_Toc43739276"/>
      <w:bookmarkStart w:id="5781" w:name="_Toc46347037"/>
      <w:bookmarkStart w:id="5782" w:name="_Toc53165976"/>
      <w:bookmarkStart w:id="5783" w:name="_Toc53166671"/>
      <w:bookmarkStart w:id="5784" w:name="_Toc53167365"/>
      <w:bookmarkStart w:id="5785" w:name="_Toc61130603"/>
      <w:bookmarkStart w:id="5786" w:name="_Toc61131329"/>
      <w:bookmarkStart w:id="5787" w:name="_Toc61188171"/>
      <w:bookmarkStart w:id="5788" w:name="_Toc83029461"/>
      <w:bookmarkStart w:id="5789" w:name="_Toc83920059"/>
      <w:bookmarkStart w:id="5790" w:name="_Toc89785080"/>
      <w:bookmarkStart w:id="5791" w:name="_Toc137245767"/>
      <w:bookmarkStart w:id="5792" w:name="_Toc138888274"/>
      <w:bookmarkStart w:id="5793" w:name="_Toc145321346"/>
      <w:r w:rsidRPr="00E11EA5">
        <w:rPr>
          <w:lang w:eastAsia="sv-SE"/>
        </w:rPr>
        <w:t>10.2.5.1</w:t>
      </w:r>
      <w:r w:rsidRPr="00E11EA5">
        <w:rPr>
          <w:lang w:eastAsia="sv-SE"/>
        </w:rPr>
        <w:tab/>
        <w:t>Measurement system description</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5794" w:name="_Toc32332257"/>
      <w:bookmarkStart w:id="5795" w:name="_Toc37430174"/>
      <w:bookmarkStart w:id="5796" w:name="_Toc43739277"/>
      <w:bookmarkStart w:id="5797" w:name="_Toc46347038"/>
      <w:bookmarkStart w:id="5798" w:name="_Toc53165977"/>
      <w:bookmarkStart w:id="5799" w:name="_Toc53166672"/>
      <w:bookmarkStart w:id="5800" w:name="_Toc53167366"/>
    </w:p>
    <w:p w14:paraId="02C01C79" w14:textId="77777777" w:rsidR="00C57672" w:rsidRPr="00E11EA5" w:rsidRDefault="00C57672" w:rsidP="00C57672">
      <w:pPr>
        <w:pStyle w:val="Heading4"/>
        <w:rPr>
          <w:lang w:eastAsia="sv-SE"/>
        </w:rPr>
      </w:pPr>
      <w:bookmarkStart w:id="5801" w:name="_Toc61130604"/>
      <w:bookmarkStart w:id="5802" w:name="_Toc61131330"/>
      <w:bookmarkStart w:id="5803" w:name="_Toc61188172"/>
      <w:bookmarkStart w:id="5804" w:name="_Toc83029462"/>
      <w:bookmarkStart w:id="5805" w:name="_Toc83920060"/>
      <w:bookmarkStart w:id="5806" w:name="_Toc89785081"/>
      <w:bookmarkStart w:id="5807" w:name="_Toc137245768"/>
      <w:bookmarkStart w:id="5808" w:name="_Toc138888275"/>
      <w:bookmarkStart w:id="5809" w:name="_Toc145321347"/>
      <w:r w:rsidRPr="00E11EA5">
        <w:rPr>
          <w:lang w:eastAsia="sv-SE"/>
        </w:rPr>
        <w:t>10.2.5.2</w:t>
      </w:r>
      <w:r w:rsidRPr="00E11EA5">
        <w:rPr>
          <w:lang w:eastAsia="sv-SE"/>
        </w:rPr>
        <w:tab/>
        <w:t>Test procedure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1F111212" w14:textId="77777777" w:rsidR="00C57672" w:rsidRPr="00E11EA5" w:rsidRDefault="00C57672" w:rsidP="00C57672">
      <w:pPr>
        <w:pStyle w:val="Heading5"/>
        <w:rPr>
          <w:lang w:eastAsia="sv-SE"/>
        </w:rPr>
      </w:pPr>
      <w:bookmarkStart w:id="5810" w:name="_Toc32332258"/>
      <w:bookmarkStart w:id="5811" w:name="_Toc37430175"/>
      <w:bookmarkStart w:id="5812" w:name="_Toc43739278"/>
      <w:bookmarkStart w:id="5813" w:name="_Toc46347039"/>
      <w:bookmarkStart w:id="5814" w:name="_Toc53165978"/>
      <w:bookmarkStart w:id="5815" w:name="_Toc53166673"/>
      <w:bookmarkStart w:id="5816" w:name="_Toc53167367"/>
      <w:bookmarkStart w:id="5817" w:name="_Toc61130605"/>
      <w:bookmarkStart w:id="5818" w:name="_Toc61131331"/>
      <w:bookmarkStart w:id="5819" w:name="_Toc61188173"/>
      <w:bookmarkStart w:id="5820" w:name="_Toc83029463"/>
      <w:bookmarkStart w:id="5821" w:name="_Toc83920061"/>
      <w:bookmarkStart w:id="5822" w:name="_Toc89785082"/>
      <w:bookmarkStart w:id="5823" w:name="_Toc137245769"/>
      <w:bookmarkStart w:id="5824" w:name="_Toc138888276"/>
      <w:bookmarkStart w:id="5825" w:name="_Toc145321348"/>
      <w:r w:rsidRPr="00E11EA5">
        <w:rPr>
          <w:lang w:eastAsia="sv-SE"/>
        </w:rPr>
        <w:t>10.2.5.2.1</w:t>
      </w:r>
      <w:r w:rsidRPr="00E11EA5">
        <w:rPr>
          <w:lang w:eastAsia="sv-SE"/>
        </w:rPr>
        <w:tab/>
      </w:r>
      <w:r w:rsidRPr="00E11EA5">
        <w:t xml:space="preserve">Stage 1: </w:t>
      </w:r>
      <w:r w:rsidRPr="00E11EA5">
        <w:rPr>
          <w:lang w:eastAsia="sv-SE"/>
        </w:rPr>
        <w:t>Calibration</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5826" w:name="_Toc32332259"/>
      <w:bookmarkStart w:id="5827" w:name="_Toc37430176"/>
      <w:bookmarkStart w:id="5828" w:name="_Toc43739279"/>
      <w:bookmarkStart w:id="5829" w:name="_Toc46347040"/>
      <w:bookmarkStart w:id="5830" w:name="_Toc53165979"/>
      <w:bookmarkStart w:id="5831" w:name="_Toc53166674"/>
      <w:bookmarkStart w:id="5832" w:name="_Toc53167368"/>
      <w:bookmarkStart w:id="5833" w:name="_Toc61130606"/>
      <w:bookmarkStart w:id="5834" w:name="_Toc61131332"/>
      <w:bookmarkStart w:id="5835" w:name="_Toc61188174"/>
      <w:bookmarkStart w:id="5836" w:name="_Toc83029464"/>
      <w:bookmarkStart w:id="5837" w:name="_Toc83920062"/>
      <w:bookmarkStart w:id="5838" w:name="_Toc89785083"/>
      <w:bookmarkStart w:id="5839" w:name="_Toc137245770"/>
      <w:bookmarkStart w:id="5840" w:name="_Toc138888277"/>
      <w:bookmarkStart w:id="5841" w:name="_Toc145321349"/>
      <w:r w:rsidRPr="00E11EA5">
        <w:rPr>
          <w:lang w:eastAsia="sv-SE"/>
        </w:rPr>
        <w:t>10.2.5.2.2</w:t>
      </w:r>
      <w:r w:rsidRPr="00E11EA5">
        <w:rPr>
          <w:lang w:eastAsia="sv-SE"/>
        </w:rPr>
        <w:tab/>
      </w:r>
      <w:r w:rsidRPr="00E11EA5">
        <w:t xml:space="preserve">Stage 2: </w:t>
      </w:r>
      <w:r w:rsidRPr="00E11EA5">
        <w:rPr>
          <w:lang w:eastAsia="sv-SE"/>
        </w:rPr>
        <w:t>BS measurement</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5842" w:name="_Toc32332260"/>
      <w:bookmarkStart w:id="5843" w:name="_Toc37430177"/>
      <w:bookmarkStart w:id="5844" w:name="_Toc43739280"/>
      <w:bookmarkStart w:id="5845" w:name="_Toc46347041"/>
      <w:bookmarkStart w:id="5846" w:name="_Toc53165980"/>
      <w:bookmarkStart w:id="5847" w:name="_Toc53166675"/>
      <w:bookmarkStart w:id="5848" w:name="_Toc53167369"/>
      <w:bookmarkStart w:id="5849" w:name="_Toc61130607"/>
      <w:bookmarkStart w:id="5850" w:name="_Toc61131333"/>
      <w:bookmarkStart w:id="5851" w:name="_Toc61188175"/>
      <w:bookmarkStart w:id="5852" w:name="_Toc83029465"/>
      <w:bookmarkStart w:id="5853" w:name="_Toc83920063"/>
      <w:bookmarkStart w:id="5854" w:name="_Toc89785084"/>
      <w:bookmarkStart w:id="5855" w:name="_Toc137245771"/>
      <w:bookmarkStart w:id="5856" w:name="_Toc138888278"/>
      <w:bookmarkStart w:id="5857" w:name="_Toc145321350"/>
      <w:r w:rsidRPr="00E11EA5">
        <w:rPr>
          <w:lang w:eastAsia="sv-SE"/>
        </w:rPr>
        <w:t>10.2.5.3</w:t>
      </w:r>
      <w:r w:rsidRPr="00E11EA5">
        <w:rPr>
          <w:lang w:eastAsia="sv-SE"/>
        </w:rPr>
        <w:tab/>
      </w:r>
      <w:r w:rsidRPr="00E11EA5">
        <w:t>MU value derivation</w:t>
      </w:r>
      <w:r w:rsidRPr="00E11EA5">
        <w:rPr>
          <w:lang w:eastAsia="sv-SE"/>
        </w:rPr>
        <w:t>, FR1</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5858" w:name="_Toc32332261"/>
      <w:bookmarkStart w:id="5859" w:name="_Toc37430178"/>
      <w:bookmarkStart w:id="5860" w:name="_Toc43739281"/>
      <w:bookmarkStart w:id="5861" w:name="_Toc46347042"/>
      <w:bookmarkStart w:id="5862" w:name="_Toc53165981"/>
      <w:bookmarkStart w:id="5863" w:name="_Toc53166676"/>
      <w:bookmarkStart w:id="5864" w:name="_Toc53167370"/>
      <w:bookmarkStart w:id="5865" w:name="_Toc61130608"/>
      <w:bookmarkStart w:id="5866" w:name="_Toc61131334"/>
      <w:bookmarkStart w:id="5867" w:name="_Toc61188176"/>
      <w:bookmarkStart w:id="5868" w:name="_Toc83029466"/>
      <w:bookmarkStart w:id="5869" w:name="_Toc83920064"/>
      <w:bookmarkStart w:id="5870" w:name="_Toc89785085"/>
      <w:bookmarkStart w:id="5871" w:name="_Toc137245772"/>
      <w:bookmarkStart w:id="5872" w:name="_Toc138888279"/>
      <w:bookmarkStart w:id="5873" w:name="_Toc145321351"/>
      <w:r w:rsidRPr="00E11EA5">
        <w:t>10.2.6</w:t>
      </w:r>
      <w:r w:rsidRPr="00E11EA5">
        <w:tab/>
        <w:t>Plane Wave Synthesizer</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BD63A9C" w14:textId="77777777" w:rsidR="00C57672" w:rsidRPr="00E11EA5" w:rsidRDefault="00C57672" w:rsidP="00C57672">
      <w:pPr>
        <w:pStyle w:val="Heading4"/>
        <w:rPr>
          <w:lang w:eastAsia="sv-SE"/>
        </w:rPr>
      </w:pPr>
      <w:bookmarkStart w:id="5874" w:name="_Toc32332262"/>
      <w:bookmarkStart w:id="5875" w:name="_Toc37430179"/>
      <w:bookmarkStart w:id="5876" w:name="_Toc43739282"/>
      <w:bookmarkStart w:id="5877" w:name="_Toc46347043"/>
      <w:bookmarkStart w:id="5878" w:name="_Toc53165982"/>
      <w:bookmarkStart w:id="5879" w:name="_Toc53166677"/>
      <w:bookmarkStart w:id="5880" w:name="_Toc53167371"/>
      <w:bookmarkStart w:id="5881" w:name="_Toc61130609"/>
      <w:bookmarkStart w:id="5882" w:name="_Toc61131335"/>
      <w:bookmarkStart w:id="5883" w:name="_Toc61188177"/>
      <w:bookmarkStart w:id="5884" w:name="_Toc83029467"/>
      <w:bookmarkStart w:id="5885" w:name="_Toc83920065"/>
      <w:bookmarkStart w:id="5886" w:name="_Toc89785086"/>
      <w:bookmarkStart w:id="5887" w:name="_Toc137245773"/>
      <w:bookmarkStart w:id="5888" w:name="_Toc138888280"/>
      <w:bookmarkStart w:id="5889" w:name="_Toc145321352"/>
      <w:r w:rsidRPr="00E11EA5">
        <w:rPr>
          <w:lang w:eastAsia="sv-SE"/>
        </w:rPr>
        <w:t>10.2.6.1</w:t>
      </w:r>
      <w:r w:rsidRPr="00E11EA5">
        <w:rPr>
          <w:lang w:eastAsia="sv-SE"/>
        </w:rPr>
        <w:tab/>
        <w:t>Measurement system description</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5890" w:name="_Toc32332263"/>
      <w:bookmarkStart w:id="5891" w:name="_Toc37430180"/>
      <w:bookmarkStart w:id="5892" w:name="_Toc43739283"/>
      <w:bookmarkStart w:id="5893" w:name="_Toc46347044"/>
      <w:bookmarkStart w:id="5894" w:name="_Toc53165983"/>
      <w:bookmarkStart w:id="5895" w:name="_Toc53166678"/>
      <w:bookmarkStart w:id="5896" w:name="_Toc53167372"/>
    </w:p>
    <w:p w14:paraId="656BE6E9" w14:textId="77777777" w:rsidR="00C57672" w:rsidRPr="00E11EA5" w:rsidRDefault="00C57672" w:rsidP="00C57672">
      <w:pPr>
        <w:pStyle w:val="Heading4"/>
        <w:rPr>
          <w:lang w:eastAsia="sv-SE"/>
        </w:rPr>
      </w:pPr>
      <w:bookmarkStart w:id="5897" w:name="_Toc61130610"/>
      <w:bookmarkStart w:id="5898" w:name="_Toc61131336"/>
      <w:bookmarkStart w:id="5899" w:name="_Toc61188178"/>
      <w:bookmarkStart w:id="5900" w:name="_Toc83029468"/>
      <w:bookmarkStart w:id="5901" w:name="_Toc83920066"/>
      <w:bookmarkStart w:id="5902" w:name="_Toc89785087"/>
      <w:bookmarkStart w:id="5903" w:name="_Toc137245774"/>
      <w:bookmarkStart w:id="5904" w:name="_Toc138888281"/>
      <w:bookmarkStart w:id="5905" w:name="_Toc145321353"/>
      <w:r w:rsidRPr="00E11EA5">
        <w:rPr>
          <w:lang w:eastAsia="sv-SE"/>
        </w:rPr>
        <w:t>10.2.6.2</w:t>
      </w:r>
      <w:r w:rsidRPr="00E11EA5">
        <w:rPr>
          <w:lang w:eastAsia="sv-SE"/>
        </w:rPr>
        <w:tab/>
        <w:t>Test procedure</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7786649D" w14:textId="77777777" w:rsidR="00C57672" w:rsidRPr="00E11EA5" w:rsidRDefault="00C57672" w:rsidP="00C57672">
      <w:pPr>
        <w:pStyle w:val="Heading5"/>
        <w:rPr>
          <w:lang w:eastAsia="sv-SE"/>
        </w:rPr>
      </w:pPr>
      <w:bookmarkStart w:id="5906" w:name="_Toc32332264"/>
      <w:bookmarkStart w:id="5907" w:name="_Toc37430181"/>
      <w:bookmarkStart w:id="5908" w:name="_Toc43739284"/>
      <w:bookmarkStart w:id="5909" w:name="_Toc46347045"/>
      <w:bookmarkStart w:id="5910" w:name="_Toc53165984"/>
      <w:bookmarkStart w:id="5911" w:name="_Toc53166679"/>
      <w:bookmarkStart w:id="5912" w:name="_Toc53167373"/>
      <w:bookmarkStart w:id="5913" w:name="_Toc61130611"/>
      <w:bookmarkStart w:id="5914" w:name="_Toc61131337"/>
      <w:bookmarkStart w:id="5915" w:name="_Toc61188179"/>
      <w:bookmarkStart w:id="5916" w:name="_Toc83029469"/>
      <w:bookmarkStart w:id="5917" w:name="_Toc83920067"/>
      <w:bookmarkStart w:id="5918" w:name="_Toc89785088"/>
      <w:bookmarkStart w:id="5919" w:name="_Toc137245775"/>
      <w:bookmarkStart w:id="5920" w:name="_Toc138888282"/>
      <w:bookmarkStart w:id="5921" w:name="_Toc145321354"/>
      <w:r w:rsidRPr="00E11EA5">
        <w:rPr>
          <w:lang w:eastAsia="sv-SE"/>
        </w:rPr>
        <w:t>10.2.6.2.1</w:t>
      </w:r>
      <w:r w:rsidRPr="00E11EA5">
        <w:rPr>
          <w:lang w:eastAsia="sv-SE"/>
        </w:rPr>
        <w:tab/>
      </w:r>
      <w:r w:rsidRPr="00E11EA5">
        <w:t xml:space="preserve">Stage 1: </w:t>
      </w:r>
      <w:r w:rsidRPr="00E11EA5">
        <w:rPr>
          <w:lang w:eastAsia="sv-SE"/>
        </w:rPr>
        <w:t>Calibration</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5922" w:name="_Toc32332265"/>
      <w:bookmarkStart w:id="5923" w:name="_Toc37430182"/>
      <w:bookmarkStart w:id="5924" w:name="_Toc43739285"/>
      <w:bookmarkStart w:id="5925" w:name="_Toc46347046"/>
      <w:bookmarkStart w:id="5926" w:name="_Toc53165985"/>
      <w:bookmarkStart w:id="5927" w:name="_Toc53166680"/>
      <w:bookmarkStart w:id="5928" w:name="_Toc53167374"/>
      <w:bookmarkStart w:id="5929" w:name="_Toc61130612"/>
      <w:bookmarkStart w:id="5930" w:name="_Toc61131338"/>
      <w:bookmarkStart w:id="5931" w:name="_Toc61188180"/>
      <w:bookmarkStart w:id="5932" w:name="_Toc83029470"/>
      <w:bookmarkStart w:id="5933" w:name="_Toc83920068"/>
      <w:bookmarkStart w:id="5934" w:name="_Toc89785089"/>
      <w:bookmarkStart w:id="5935" w:name="_Toc137245776"/>
      <w:bookmarkStart w:id="5936" w:name="_Toc138888283"/>
      <w:bookmarkStart w:id="5937" w:name="_Toc145321355"/>
      <w:r w:rsidRPr="00E11EA5">
        <w:rPr>
          <w:lang w:eastAsia="sv-SE"/>
        </w:rPr>
        <w:t>10.2.6.2.2</w:t>
      </w:r>
      <w:r w:rsidRPr="00E11EA5">
        <w:rPr>
          <w:lang w:eastAsia="sv-SE"/>
        </w:rPr>
        <w:tab/>
      </w:r>
      <w:r w:rsidRPr="00E11EA5">
        <w:t xml:space="preserve">Stage 2: </w:t>
      </w:r>
      <w:r w:rsidRPr="00E11EA5">
        <w:rPr>
          <w:lang w:eastAsia="sv-SE"/>
        </w:rPr>
        <w:t>BS measurement</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5938" w:name="_Toc32332266"/>
      <w:bookmarkStart w:id="5939" w:name="_Toc37430183"/>
      <w:bookmarkStart w:id="5940" w:name="_Toc43739286"/>
      <w:bookmarkStart w:id="5941" w:name="_Toc46347047"/>
      <w:bookmarkStart w:id="5942" w:name="_Toc53165986"/>
      <w:bookmarkStart w:id="5943" w:name="_Toc53166681"/>
      <w:bookmarkStart w:id="5944" w:name="_Toc53167375"/>
    </w:p>
    <w:p w14:paraId="7070C264" w14:textId="77777777" w:rsidR="00C57672" w:rsidRPr="00E11EA5" w:rsidRDefault="00C57672" w:rsidP="00C57672">
      <w:pPr>
        <w:pStyle w:val="Heading4"/>
      </w:pPr>
      <w:bookmarkStart w:id="5945" w:name="_Toc61130613"/>
      <w:bookmarkStart w:id="5946" w:name="_Toc61131339"/>
      <w:bookmarkStart w:id="5947" w:name="_Toc61188181"/>
      <w:bookmarkStart w:id="5948" w:name="_Toc83029471"/>
      <w:bookmarkStart w:id="5949" w:name="_Toc83920069"/>
      <w:bookmarkStart w:id="5950" w:name="_Toc89785090"/>
      <w:bookmarkStart w:id="5951" w:name="_Toc137245777"/>
      <w:bookmarkStart w:id="5952" w:name="_Toc138888284"/>
      <w:bookmarkStart w:id="5953" w:name="_Toc145321356"/>
      <w:r w:rsidRPr="00E11EA5">
        <w:t>10.2.6.3</w:t>
      </w:r>
      <w:r w:rsidRPr="00E11EA5">
        <w:tab/>
        <w:t>MU value derivation, FR1</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5954" w:name="_Toc32332267"/>
      <w:bookmarkStart w:id="5955" w:name="_Toc37430184"/>
      <w:bookmarkStart w:id="5956" w:name="_Toc43739287"/>
      <w:bookmarkStart w:id="5957" w:name="_Toc46347048"/>
      <w:bookmarkStart w:id="5958" w:name="_Toc53165987"/>
      <w:bookmarkStart w:id="5959" w:name="_Toc53166682"/>
      <w:bookmarkStart w:id="5960" w:name="_Toc53167376"/>
      <w:bookmarkStart w:id="5961" w:name="_Toc61130614"/>
      <w:bookmarkStart w:id="5962" w:name="_Toc61131340"/>
      <w:bookmarkStart w:id="5963" w:name="_Toc61188182"/>
      <w:bookmarkStart w:id="5964" w:name="_Toc83029472"/>
      <w:bookmarkStart w:id="5965" w:name="_Toc83920070"/>
      <w:bookmarkStart w:id="5966" w:name="_Toc89785091"/>
      <w:bookmarkStart w:id="5967" w:name="_Toc137245778"/>
      <w:bookmarkStart w:id="5968" w:name="_Toc138888285"/>
      <w:bookmarkStart w:id="5969" w:name="_Toc145321357"/>
      <w:r w:rsidRPr="00E11EA5">
        <w:t>10.2.7</w:t>
      </w:r>
      <w:r w:rsidRPr="00E11EA5">
        <w:tab/>
        <w:t>Maximum accepted test system uncertainty</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5970" w:name="_Toc32332268"/>
      <w:bookmarkStart w:id="5971" w:name="_Toc37430185"/>
      <w:bookmarkStart w:id="5972" w:name="_Toc43739288"/>
      <w:bookmarkStart w:id="5973"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5974" w:name="_Toc53165988"/>
      <w:bookmarkStart w:id="5975" w:name="_Toc53166683"/>
      <w:bookmarkStart w:id="5976" w:name="_Toc53167377"/>
    </w:p>
    <w:p w14:paraId="169D60FF" w14:textId="77777777" w:rsidR="00C57672" w:rsidRPr="00E11EA5" w:rsidRDefault="00C57672" w:rsidP="00C57672">
      <w:pPr>
        <w:pStyle w:val="Heading3"/>
      </w:pPr>
      <w:bookmarkStart w:id="5977" w:name="_Toc61130615"/>
      <w:bookmarkStart w:id="5978" w:name="_Toc61131341"/>
      <w:bookmarkStart w:id="5979" w:name="_Toc61188183"/>
      <w:bookmarkStart w:id="5980" w:name="_Toc83029473"/>
      <w:bookmarkStart w:id="5981" w:name="_Toc83920071"/>
      <w:bookmarkStart w:id="5982" w:name="_Toc89785092"/>
      <w:bookmarkStart w:id="5983" w:name="_Toc137245779"/>
      <w:bookmarkStart w:id="5984" w:name="_Toc138888286"/>
      <w:bookmarkStart w:id="5985" w:name="_Toc145321358"/>
      <w:r w:rsidRPr="00E11EA5">
        <w:t>10.2.8</w:t>
      </w:r>
      <w:r w:rsidRPr="00E11EA5">
        <w:tab/>
        <w:t>Test Tolerance for OTA sensitivity</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5986" w:name="_Toc32332269"/>
      <w:bookmarkStart w:id="5987" w:name="_Toc37430186"/>
      <w:bookmarkStart w:id="5988" w:name="_Toc43739289"/>
      <w:bookmarkStart w:id="5989"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5990" w:name="_Toc53165989"/>
      <w:bookmarkStart w:id="5991" w:name="_Toc53166684"/>
      <w:bookmarkStart w:id="5992" w:name="_Toc53167378"/>
      <w:bookmarkStart w:id="5993" w:name="_Toc61130616"/>
      <w:bookmarkStart w:id="5994" w:name="_Toc61131342"/>
      <w:bookmarkStart w:id="5995" w:name="_Toc61188184"/>
      <w:bookmarkStart w:id="5996" w:name="_Toc83029474"/>
      <w:bookmarkStart w:id="5997" w:name="_Toc83920072"/>
      <w:bookmarkStart w:id="5998" w:name="_Toc89785093"/>
      <w:bookmarkStart w:id="5999" w:name="_Toc137245780"/>
      <w:bookmarkStart w:id="6000" w:name="_Toc138888287"/>
      <w:bookmarkStart w:id="6001" w:name="_Toc145321359"/>
      <w:r w:rsidRPr="00501E48">
        <w:t>10.</w:t>
      </w:r>
      <w:r w:rsidRPr="00501E48">
        <w:rPr>
          <w:rFonts w:hint="eastAsia"/>
        </w:rPr>
        <w:t>3</w:t>
      </w:r>
      <w:r w:rsidRPr="00501E48">
        <w:tab/>
        <w:t>OTA reference sensitivity</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6002" w:name="_Toc32332270"/>
      <w:bookmarkStart w:id="6003" w:name="_Toc37430187"/>
      <w:bookmarkStart w:id="6004" w:name="_Toc43739290"/>
      <w:bookmarkStart w:id="6005" w:name="_Toc46347051"/>
      <w:bookmarkStart w:id="6006" w:name="_Toc53165990"/>
      <w:bookmarkStart w:id="6007" w:name="_Toc53166685"/>
      <w:bookmarkStart w:id="6008" w:name="_Toc53167379"/>
      <w:bookmarkStart w:id="6009" w:name="_Toc61130617"/>
      <w:bookmarkStart w:id="6010" w:name="_Toc61131343"/>
      <w:bookmarkStart w:id="6011" w:name="_Toc61188185"/>
      <w:bookmarkStart w:id="6012" w:name="_Toc83029475"/>
      <w:bookmarkStart w:id="6013" w:name="_Toc83920073"/>
      <w:bookmarkStart w:id="6014" w:name="_Toc89785094"/>
      <w:bookmarkStart w:id="6015" w:name="_Toc137245781"/>
      <w:bookmarkStart w:id="6016" w:name="_Toc138888288"/>
      <w:bookmarkStart w:id="6017" w:name="_Toc145321360"/>
      <w:r w:rsidRPr="00501E48">
        <w:t>10.4</w:t>
      </w:r>
      <w:r w:rsidRPr="00501E48">
        <w:tab/>
        <w:t>OTA dynamic range</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497A2FE3" w14:textId="77777777" w:rsidR="00C57672" w:rsidRPr="00E11EA5" w:rsidRDefault="00C57672" w:rsidP="00C57672">
      <w:pPr>
        <w:pStyle w:val="Heading3"/>
      </w:pPr>
      <w:bookmarkStart w:id="6018" w:name="_Toc32332271"/>
      <w:bookmarkStart w:id="6019" w:name="_Toc37430188"/>
      <w:bookmarkStart w:id="6020" w:name="_Toc43739291"/>
      <w:bookmarkStart w:id="6021" w:name="_Toc46347052"/>
      <w:bookmarkStart w:id="6022" w:name="_Toc53165991"/>
      <w:bookmarkStart w:id="6023" w:name="_Toc53166686"/>
      <w:bookmarkStart w:id="6024" w:name="_Toc53167380"/>
      <w:bookmarkStart w:id="6025" w:name="_Toc61130618"/>
      <w:bookmarkStart w:id="6026" w:name="_Toc61131344"/>
      <w:bookmarkStart w:id="6027" w:name="_Toc61188186"/>
      <w:bookmarkStart w:id="6028" w:name="_Toc83029476"/>
      <w:bookmarkStart w:id="6029" w:name="_Toc83920074"/>
      <w:bookmarkStart w:id="6030" w:name="_Toc89785095"/>
      <w:bookmarkStart w:id="6031" w:name="_Toc137245782"/>
      <w:bookmarkStart w:id="6032" w:name="_Toc138888289"/>
      <w:bookmarkStart w:id="6033" w:name="_Toc145321361"/>
      <w:r w:rsidRPr="00E11EA5">
        <w:t>10.4.1</w:t>
      </w:r>
      <w:r w:rsidRPr="00E11EA5">
        <w:tab/>
        <w:t>General</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6034" w:name="_Toc32332272"/>
      <w:bookmarkStart w:id="6035" w:name="_Toc37430189"/>
      <w:bookmarkStart w:id="6036" w:name="_Toc43739292"/>
      <w:bookmarkStart w:id="6037" w:name="_Toc46347053"/>
      <w:bookmarkStart w:id="6038" w:name="_Toc53165992"/>
      <w:bookmarkStart w:id="6039" w:name="_Toc53166687"/>
      <w:bookmarkStart w:id="6040" w:name="_Toc53167381"/>
    </w:p>
    <w:p w14:paraId="7EEE9D23" w14:textId="77777777" w:rsidR="00C57672" w:rsidRPr="00E11EA5" w:rsidRDefault="00C57672" w:rsidP="00C57672">
      <w:pPr>
        <w:pStyle w:val="Heading3"/>
      </w:pPr>
      <w:bookmarkStart w:id="6041" w:name="_Toc61130619"/>
      <w:bookmarkStart w:id="6042" w:name="_Toc61131345"/>
      <w:bookmarkStart w:id="6043" w:name="_Toc61188187"/>
      <w:bookmarkStart w:id="6044" w:name="_Toc83029477"/>
      <w:bookmarkStart w:id="6045" w:name="_Toc83920075"/>
      <w:bookmarkStart w:id="6046" w:name="_Toc89785096"/>
      <w:bookmarkStart w:id="6047" w:name="_Toc137245783"/>
      <w:bookmarkStart w:id="6048" w:name="_Toc138888290"/>
      <w:bookmarkStart w:id="6049" w:name="_Toc145321362"/>
      <w:r w:rsidRPr="00E11EA5">
        <w:t>10.4.2</w:t>
      </w:r>
      <w:r w:rsidRPr="00E11EA5">
        <w:tab/>
        <w:t>Indoor Anechoic Chamber</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230F3B42" w14:textId="77777777" w:rsidR="00C57672" w:rsidRPr="00E11EA5" w:rsidRDefault="00C57672" w:rsidP="00C57672">
      <w:pPr>
        <w:pStyle w:val="Heading4"/>
        <w:rPr>
          <w:lang w:eastAsia="sv-SE"/>
        </w:rPr>
      </w:pPr>
      <w:bookmarkStart w:id="6050" w:name="_Toc32332273"/>
      <w:bookmarkStart w:id="6051" w:name="_Toc37430190"/>
      <w:bookmarkStart w:id="6052" w:name="_Toc43739293"/>
      <w:bookmarkStart w:id="6053" w:name="_Toc46347054"/>
      <w:bookmarkStart w:id="6054" w:name="_Toc53165993"/>
      <w:bookmarkStart w:id="6055" w:name="_Toc53166688"/>
      <w:bookmarkStart w:id="6056" w:name="_Toc53167382"/>
      <w:bookmarkStart w:id="6057" w:name="_Toc61130620"/>
      <w:bookmarkStart w:id="6058" w:name="_Toc61131346"/>
      <w:bookmarkStart w:id="6059" w:name="_Toc61188188"/>
      <w:bookmarkStart w:id="6060" w:name="_Toc83029478"/>
      <w:bookmarkStart w:id="6061" w:name="_Toc83920076"/>
      <w:bookmarkStart w:id="6062" w:name="_Toc89785097"/>
      <w:bookmarkStart w:id="6063" w:name="_Toc137245784"/>
      <w:bookmarkStart w:id="6064" w:name="_Toc138888291"/>
      <w:bookmarkStart w:id="6065" w:name="_Toc145321363"/>
      <w:r w:rsidRPr="00E11EA5">
        <w:rPr>
          <w:lang w:eastAsia="sv-SE"/>
        </w:rPr>
        <w:t>10.4.</w:t>
      </w:r>
      <w:r w:rsidRPr="00E11EA5">
        <w:t>2</w:t>
      </w:r>
      <w:r w:rsidRPr="00E11EA5">
        <w:rPr>
          <w:lang w:eastAsia="sv-SE"/>
        </w:rPr>
        <w:t>.1</w:t>
      </w:r>
      <w:r w:rsidRPr="00E11EA5">
        <w:rPr>
          <w:lang w:eastAsia="sv-SE"/>
        </w:rPr>
        <w:tab/>
        <w:t>Measurement system description</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6066" w:name="_Toc32332274"/>
      <w:bookmarkStart w:id="6067" w:name="_Toc37430191"/>
      <w:bookmarkStart w:id="6068" w:name="_Toc43739294"/>
      <w:bookmarkStart w:id="6069" w:name="_Toc46347055"/>
      <w:bookmarkStart w:id="6070" w:name="_Toc53165994"/>
      <w:bookmarkStart w:id="6071" w:name="_Toc53166689"/>
      <w:bookmarkStart w:id="6072" w:name="_Toc53167383"/>
    </w:p>
    <w:p w14:paraId="17CB5B9C" w14:textId="77777777" w:rsidR="00C57672" w:rsidRPr="00E11EA5" w:rsidRDefault="00C57672" w:rsidP="00C57672">
      <w:pPr>
        <w:pStyle w:val="Heading4"/>
        <w:rPr>
          <w:lang w:eastAsia="sv-SE"/>
        </w:rPr>
      </w:pPr>
      <w:bookmarkStart w:id="6073" w:name="_Toc61130621"/>
      <w:bookmarkStart w:id="6074" w:name="_Toc61131347"/>
      <w:bookmarkStart w:id="6075" w:name="_Toc61188189"/>
      <w:bookmarkStart w:id="6076" w:name="_Toc83029479"/>
      <w:bookmarkStart w:id="6077" w:name="_Toc83920077"/>
      <w:bookmarkStart w:id="6078" w:name="_Toc89785098"/>
      <w:bookmarkStart w:id="6079" w:name="_Toc137245785"/>
      <w:bookmarkStart w:id="6080" w:name="_Toc138888292"/>
      <w:bookmarkStart w:id="6081" w:name="_Toc145321364"/>
      <w:r w:rsidRPr="00E11EA5">
        <w:rPr>
          <w:lang w:eastAsia="sv-SE"/>
        </w:rPr>
        <w:t>10.4.</w:t>
      </w:r>
      <w:r w:rsidRPr="00E11EA5">
        <w:t>2</w:t>
      </w:r>
      <w:r w:rsidRPr="00E11EA5">
        <w:rPr>
          <w:lang w:eastAsia="sv-SE"/>
        </w:rPr>
        <w:t>.2</w:t>
      </w:r>
      <w:r>
        <w:rPr>
          <w:lang w:eastAsia="sv-SE"/>
        </w:rPr>
        <w:tab/>
      </w:r>
      <w:r w:rsidRPr="00E11EA5">
        <w:rPr>
          <w:lang w:eastAsia="sv-SE"/>
        </w:rPr>
        <w:t>Test procedure</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6F861CB4" w14:textId="77777777" w:rsidR="00C57672" w:rsidRPr="00E11EA5" w:rsidRDefault="00C57672" w:rsidP="00C57672">
      <w:pPr>
        <w:pStyle w:val="Heading5"/>
      </w:pPr>
      <w:bookmarkStart w:id="6082" w:name="_Toc32332275"/>
      <w:bookmarkStart w:id="6083" w:name="_Toc37430192"/>
      <w:bookmarkStart w:id="6084" w:name="_Toc43739295"/>
      <w:bookmarkStart w:id="6085" w:name="_Toc46347056"/>
      <w:bookmarkStart w:id="6086" w:name="_Toc53165995"/>
      <w:bookmarkStart w:id="6087" w:name="_Toc53166690"/>
      <w:bookmarkStart w:id="6088" w:name="_Toc53167384"/>
      <w:bookmarkStart w:id="6089" w:name="_Toc61130622"/>
      <w:bookmarkStart w:id="6090" w:name="_Toc61131348"/>
      <w:bookmarkStart w:id="6091" w:name="_Toc61188190"/>
      <w:bookmarkStart w:id="6092" w:name="_Toc83029480"/>
      <w:bookmarkStart w:id="6093" w:name="_Toc83920078"/>
      <w:bookmarkStart w:id="6094" w:name="_Toc89785099"/>
      <w:bookmarkStart w:id="6095" w:name="_Toc137245786"/>
      <w:bookmarkStart w:id="6096" w:name="_Toc138888293"/>
      <w:bookmarkStart w:id="6097" w:name="_Toc145321365"/>
      <w:r w:rsidRPr="00E11EA5">
        <w:rPr>
          <w:lang w:eastAsia="sv-SE"/>
        </w:rPr>
        <w:t>10.4.</w:t>
      </w:r>
      <w:r w:rsidRPr="00E11EA5">
        <w:t>2</w:t>
      </w:r>
      <w:r w:rsidRPr="00E11EA5">
        <w:rPr>
          <w:lang w:eastAsia="sv-SE"/>
        </w:rPr>
        <w:t>.2.1</w:t>
      </w:r>
      <w:r w:rsidRPr="00E11EA5">
        <w:rPr>
          <w:lang w:eastAsia="sv-SE"/>
        </w:rPr>
        <w:tab/>
      </w:r>
      <w:r w:rsidRPr="00E11EA5">
        <w:t>Stage 1: Calibration</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6098" w:name="_Toc32332276"/>
      <w:bookmarkStart w:id="6099" w:name="_Toc37430193"/>
      <w:bookmarkStart w:id="6100" w:name="_Toc43739296"/>
      <w:bookmarkStart w:id="6101" w:name="_Toc46347057"/>
      <w:bookmarkStart w:id="6102" w:name="_Toc53165996"/>
      <w:bookmarkStart w:id="6103" w:name="_Toc53166691"/>
      <w:bookmarkStart w:id="6104" w:name="_Toc53167385"/>
      <w:bookmarkStart w:id="6105" w:name="_Toc61130623"/>
      <w:bookmarkStart w:id="6106" w:name="_Toc61131349"/>
      <w:bookmarkStart w:id="6107" w:name="_Toc61188191"/>
      <w:bookmarkStart w:id="6108" w:name="_Toc83029481"/>
      <w:bookmarkStart w:id="6109" w:name="_Toc83920079"/>
      <w:bookmarkStart w:id="6110" w:name="_Toc89785100"/>
      <w:bookmarkStart w:id="6111" w:name="_Toc137245787"/>
      <w:bookmarkStart w:id="6112" w:name="_Toc138888294"/>
      <w:bookmarkStart w:id="6113" w:name="_Toc145321366"/>
      <w:r w:rsidRPr="00E11EA5">
        <w:rPr>
          <w:lang w:eastAsia="sv-SE"/>
        </w:rPr>
        <w:t>10.4.</w:t>
      </w:r>
      <w:r w:rsidRPr="00E11EA5">
        <w:t>2</w:t>
      </w:r>
      <w:r w:rsidRPr="00E11EA5">
        <w:rPr>
          <w:lang w:eastAsia="sv-SE"/>
        </w:rPr>
        <w:t>.2.2</w:t>
      </w:r>
      <w:r w:rsidRPr="00E11EA5">
        <w:rPr>
          <w:lang w:eastAsia="sv-SE"/>
        </w:rPr>
        <w:tab/>
      </w:r>
      <w:r w:rsidRPr="00E11EA5">
        <w:t>Stage 2: BS measurement</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6114" w:name="_Toc32332277"/>
      <w:bookmarkStart w:id="6115" w:name="_Toc37430194"/>
      <w:bookmarkStart w:id="6116" w:name="_Toc43739297"/>
      <w:bookmarkStart w:id="6117" w:name="_Toc46347058"/>
      <w:bookmarkStart w:id="6118" w:name="_Toc53165997"/>
      <w:bookmarkStart w:id="6119" w:name="_Toc53166692"/>
      <w:bookmarkStart w:id="6120" w:name="_Toc53167386"/>
      <w:bookmarkStart w:id="6121" w:name="_Toc61130624"/>
      <w:bookmarkStart w:id="6122" w:name="_Toc61131350"/>
      <w:bookmarkStart w:id="6123" w:name="_Toc61188192"/>
      <w:bookmarkStart w:id="6124" w:name="_Toc83029482"/>
      <w:bookmarkStart w:id="6125" w:name="_Toc83920080"/>
      <w:bookmarkStart w:id="6126" w:name="_Toc89785101"/>
      <w:bookmarkStart w:id="6127" w:name="_Toc137245788"/>
      <w:bookmarkStart w:id="6128" w:name="_Toc138888295"/>
      <w:bookmarkStart w:id="6129" w:name="_Toc145321367"/>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6130" w:name="_Toc32332278"/>
      <w:bookmarkStart w:id="6131" w:name="_Toc37430195"/>
      <w:bookmarkStart w:id="6132" w:name="_Toc43739298"/>
      <w:bookmarkStart w:id="6133" w:name="_Toc46347059"/>
      <w:bookmarkStart w:id="6134" w:name="_Toc53165998"/>
      <w:bookmarkStart w:id="6135" w:name="_Toc53166693"/>
      <w:bookmarkStart w:id="6136" w:name="_Toc53167387"/>
      <w:bookmarkStart w:id="6137" w:name="_Toc61130625"/>
      <w:bookmarkStart w:id="6138" w:name="_Toc61131351"/>
      <w:bookmarkStart w:id="6139" w:name="_Toc61188193"/>
      <w:bookmarkStart w:id="6140" w:name="_Toc83029483"/>
      <w:bookmarkStart w:id="6141" w:name="_Toc83920081"/>
      <w:bookmarkStart w:id="6142" w:name="_Toc89785102"/>
      <w:bookmarkStart w:id="6143" w:name="_Toc137245789"/>
      <w:bookmarkStart w:id="6144" w:name="_Toc138888296"/>
      <w:bookmarkStart w:id="6145" w:name="_Toc145321368"/>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6146" w:name="_Toc32332279"/>
      <w:bookmarkStart w:id="6147" w:name="_Toc37430196"/>
      <w:bookmarkStart w:id="6148" w:name="_Toc43739299"/>
      <w:bookmarkStart w:id="6149" w:name="_Toc46347060"/>
      <w:bookmarkStart w:id="6150" w:name="_Toc53165999"/>
      <w:bookmarkStart w:id="6151" w:name="_Toc53166694"/>
      <w:bookmarkStart w:id="6152" w:name="_Toc53167388"/>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1A5BFB2C" w14:textId="77777777" w:rsidR="00C57672" w:rsidRPr="00E11EA5" w:rsidRDefault="00C57672" w:rsidP="00C57672">
      <w:pPr>
        <w:pStyle w:val="Heading4"/>
        <w:rPr>
          <w:lang w:eastAsia="sv-SE"/>
        </w:rPr>
      </w:pPr>
      <w:bookmarkStart w:id="6153" w:name="_Toc61130626"/>
      <w:bookmarkStart w:id="6154" w:name="_Toc61131352"/>
      <w:bookmarkStart w:id="6155" w:name="_Toc61188194"/>
      <w:bookmarkStart w:id="6156" w:name="_Toc83029484"/>
      <w:bookmarkStart w:id="6157" w:name="_Toc83920082"/>
      <w:bookmarkStart w:id="6158" w:name="_Toc89785103"/>
      <w:bookmarkStart w:id="6159" w:name="_Toc137245790"/>
      <w:bookmarkStart w:id="6160" w:name="_Toc138888297"/>
      <w:bookmarkStart w:id="6161" w:name="_Toc145321369"/>
      <w:r w:rsidRPr="00E11EA5">
        <w:rPr>
          <w:lang w:eastAsia="sv-SE"/>
        </w:rPr>
        <w:t>10.4.</w:t>
      </w:r>
      <w:r w:rsidRPr="00E11EA5">
        <w:t>3</w:t>
      </w:r>
      <w:r w:rsidRPr="00E11EA5">
        <w:rPr>
          <w:lang w:eastAsia="sv-SE"/>
        </w:rPr>
        <w:t>.1</w:t>
      </w:r>
      <w:r w:rsidRPr="00E11EA5">
        <w:rPr>
          <w:lang w:eastAsia="sv-SE"/>
        </w:rPr>
        <w:tab/>
        <w:t>Measurement system description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6162" w:name="_Toc32332280"/>
      <w:bookmarkStart w:id="6163" w:name="_Toc37430197"/>
      <w:bookmarkStart w:id="6164" w:name="_Toc43739300"/>
      <w:bookmarkStart w:id="6165" w:name="_Toc46347061"/>
      <w:bookmarkStart w:id="6166" w:name="_Toc53166000"/>
      <w:bookmarkStart w:id="6167" w:name="_Toc53166695"/>
      <w:bookmarkStart w:id="6168" w:name="_Toc53167389"/>
    </w:p>
    <w:p w14:paraId="305C14ED" w14:textId="77777777" w:rsidR="00C57672" w:rsidRPr="00E11EA5" w:rsidRDefault="00C57672" w:rsidP="00C57672">
      <w:pPr>
        <w:pStyle w:val="Heading4"/>
        <w:rPr>
          <w:lang w:eastAsia="sv-SE"/>
        </w:rPr>
      </w:pPr>
      <w:bookmarkStart w:id="6169" w:name="_Toc61130627"/>
      <w:bookmarkStart w:id="6170" w:name="_Toc61131353"/>
      <w:bookmarkStart w:id="6171" w:name="_Toc61188195"/>
      <w:bookmarkStart w:id="6172" w:name="_Toc83029485"/>
      <w:bookmarkStart w:id="6173" w:name="_Toc83920083"/>
      <w:bookmarkStart w:id="6174" w:name="_Toc89785104"/>
      <w:bookmarkStart w:id="6175" w:name="_Toc137245791"/>
      <w:bookmarkStart w:id="6176" w:name="_Toc138888298"/>
      <w:bookmarkStart w:id="6177" w:name="_Toc145321370"/>
      <w:r w:rsidRPr="00E11EA5">
        <w:rPr>
          <w:lang w:eastAsia="sv-SE"/>
        </w:rPr>
        <w:t>10.4.</w:t>
      </w:r>
      <w:r w:rsidRPr="00E11EA5">
        <w:t>3</w:t>
      </w:r>
      <w:r w:rsidRPr="00E11EA5">
        <w:rPr>
          <w:lang w:eastAsia="sv-SE"/>
        </w:rPr>
        <w:t>.2</w:t>
      </w:r>
      <w:r>
        <w:rPr>
          <w:lang w:eastAsia="sv-SE"/>
        </w:rPr>
        <w:tab/>
      </w:r>
      <w:r w:rsidRPr="00E11EA5">
        <w:rPr>
          <w:lang w:eastAsia="sv-SE"/>
        </w:rPr>
        <w:t>Test procedure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579B8A7C" w14:textId="77777777" w:rsidR="00C57672" w:rsidRPr="00E11EA5" w:rsidRDefault="00C57672" w:rsidP="00C57672">
      <w:pPr>
        <w:pStyle w:val="Heading5"/>
      </w:pPr>
      <w:bookmarkStart w:id="6178" w:name="_Toc32332281"/>
      <w:bookmarkStart w:id="6179" w:name="_Toc37430198"/>
      <w:bookmarkStart w:id="6180" w:name="_Toc43739301"/>
      <w:bookmarkStart w:id="6181" w:name="_Toc46347062"/>
      <w:bookmarkStart w:id="6182" w:name="_Toc53166001"/>
      <w:bookmarkStart w:id="6183" w:name="_Toc53166696"/>
      <w:bookmarkStart w:id="6184" w:name="_Toc53167390"/>
      <w:bookmarkStart w:id="6185" w:name="_Toc61130628"/>
      <w:bookmarkStart w:id="6186" w:name="_Toc61131354"/>
      <w:bookmarkStart w:id="6187" w:name="_Toc61188196"/>
      <w:bookmarkStart w:id="6188" w:name="_Toc83029486"/>
      <w:bookmarkStart w:id="6189" w:name="_Toc83920084"/>
      <w:bookmarkStart w:id="6190" w:name="_Toc89785105"/>
      <w:bookmarkStart w:id="6191" w:name="_Toc137245792"/>
      <w:bookmarkStart w:id="6192" w:name="_Toc138888299"/>
      <w:bookmarkStart w:id="6193" w:name="_Toc145321371"/>
      <w:r w:rsidRPr="00E11EA5">
        <w:rPr>
          <w:lang w:eastAsia="sv-SE"/>
        </w:rPr>
        <w:t>10.4.</w:t>
      </w:r>
      <w:r w:rsidRPr="00E11EA5">
        <w:t>3</w:t>
      </w:r>
      <w:r w:rsidRPr="00E11EA5">
        <w:rPr>
          <w:lang w:eastAsia="sv-SE"/>
        </w:rPr>
        <w:t>.2.1</w:t>
      </w:r>
      <w:r w:rsidRPr="00E11EA5">
        <w:rPr>
          <w:lang w:eastAsia="sv-SE"/>
        </w:rPr>
        <w:tab/>
      </w:r>
      <w:r w:rsidRPr="00E11EA5">
        <w:t>Stage 1: Calibration</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6194" w:name="_Toc32332282"/>
      <w:bookmarkStart w:id="6195" w:name="_Toc37430199"/>
      <w:bookmarkStart w:id="6196" w:name="_Toc43739302"/>
      <w:bookmarkStart w:id="6197" w:name="_Toc46347063"/>
      <w:bookmarkStart w:id="6198" w:name="_Toc53166002"/>
      <w:bookmarkStart w:id="6199" w:name="_Toc53166697"/>
      <w:bookmarkStart w:id="6200" w:name="_Toc53167391"/>
      <w:bookmarkStart w:id="6201" w:name="_Toc61130629"/>
      <w:bookmarkStart w:id="6202" w:name="_Toc61131355"/>
      <w:bookmarkStart w:id="6203" w:name="_Toc61188197"/>
      <w:bookmarkStart w:id="6204" w:name="_Toc83029487"/>
      <w:bookmarkStart w:id="6205" w:name="_Toc83920085"/>
      <w:bookmarkStart w:id="6206" w:name="_Toc89785106"/>
      <w:bookmarkStart w:id="6207" w:name="_Toc137245793"/>
      <w:bookmarkStart w:id="6208" w:name="_Toc138888300"/>
      <w:bookmarkStart w:id="6209" w:name="_Toc145321372"/>
      <w:r w:rsidRPr="00E11EA5">
        <w:rPr>
          <w:lang w:eastAsia="sv-SE"/>
        </w:rPr>
        <w:t>10.4.</w:t>
      </w:r>
      <w:r w:rsidRPr="00E11EA5">
        <w:t>3</w:t>
      </w:r>
      <w:r w:rsidRPr="00E11EA5">
        <w:rPr>
          <w:lang w:eastAsia="sv-SE"/>
        </w:rPr>
        <w:t>.2.2</w:t>
      </w:r>
      <w:r w:rsidRPr="00E11EA5">
        <w:tab/>
        <w:t>Stage 2: BS measurement</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6210" w:name="_Toc32332283"/>
      <w:bookmarkStart w:id="6211" w:name="_Toc37430200"/>
      <w:bookmarkStart w:id="6212" w:name="_Toc43739303"/>
      <w:bookmarkStart w:id="6213" w:name="_Toc46347064"/>
      <w:bookmarkStart w:id="6214" w:name="_Toc53166003"/>
      <w:bookmarkStart w:id="6215" w:name="_Toc53166698"/>
      <w:bookmarkStart w:id="6216" w:name="_Toc53167392"/>
      <w:bookmarkStart w:id="6217" w:name="_Toc61130630"/>
      <w:bookmarkStart w:id="6218" w:name="_Toc61131356"/>
      <w:bookmarkStart w:id="6219" w:name="_Toc61188198"/>
      <w:bookmarkStart w:id="6220" w:name="_Toc83029488"/>
      <w:bookmarkStart w:id="6221" w:name="_Toc83920086"/>
      <w:bookmarkStart w:id="6222" w:name="_Toc89785107"/>
      <w:bookmarkStart w:id="6223" w:name="_Toc137245794"/>
      <w:bookmarkStart w:id="6224" w:name="_Toc138888301"/>
      <w:bookmarkStart w:id="6225" w:name="_Toc145321373"/>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6226" w:name="_Toc61130631"/>
      <w:bookmarkStart w:id="6227" w:name="_Toc61131357"/>
      <w:bookmarkStart w:id="6228" w:name="_Toc61188199"/>
      <w:bookmarkStart w:id="6229" w:name="_Toc83029489"/>
      <w:bookmarkStart w:id="6230" w:name="_Toc83920087"/>
      <w:bookmarkStart w:id="6231" w:name="_Toc89785108"/>
      <w:bookmarkStart w:id="6232" w:name="_Toc137245795"/>
      <w:bookmarkStart w:id="6233" w:name="_Toc138888302"/>
      <w:bookmarkStart w:id="6234" w:name="_Toc145321374"/>
      <w:bookmarkStart w:id="6235" w:name="_Toc32332284"/>
      <w:bookmarkStart w:id="6236" w:name="_Toc37430201"/>
      <w:bookmarkStart w:id="6237" w:name="_Toc43739304"/>
      <w:bookmarkStart w:id="6238" w:name="_Toc46347065"/>
      <w:bookmarkStart w:id="6239" w:name="_Toc53166004"/>
      <w:bookmarkStart w:id="6240" w:name="_Toc53166699"/>
      <w:bookmarkStart w:id="6241" w:name="_Toc53167393"/>
      <w:r>
        <w:rPr>
          <w:lang w:eastAsia="sv-SE"/>
        </w:rPr>
        <w:t>10.4.3A</w:t>
      </w:r>
      <w:r>
        <w:rPr>
          <w:lang w:eastAsia="sv-SE"/>
        </w:rPr>
        <w:tab/>
      </w:r>
      <w:r>
        <w:rPr>
          <w:lang w:eastAsia="sv-SE"/>
        </w:rPr>
        <w:tab/>
        <w:t>Plane Wave Synthesizer</w:t>
      </w:r>
      <w:bookmarkEnd w:id="6226"/>
      <w:bookmarkEnd w:id="6227"/>
      <w:bookmarkEnd w:id="6228"/>
      <w:bookmarkEnd w:id="6229"/>
      <w:bookmarkEnd w:id="6230"/>
      <w:bookmarkEnd w:id="6231"/>
      <w:bookmarkEnd w:id="6232"/>
      <w:bookmarkEnd w:id="6233"/>
      <w:bookmarkEnd w:id="6234"/>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6242" w:name="_Toc61130632"/>
      <w:bookmarkStart w:id="6243" w:name="_Toc61131358"/>
      <w:bookmarkStart w:id="6244" w:name="_Toc61188200"/>
      <w:bookmarkStart w:id="6245" w:name="_Toc83029490"/>
      <w:bookmarkStart w:id="6246" w:name="_Toc83920088"/>
      <w:bookmarkStart w:id="6247" w:name="_Toc89785109"/>
      <w:bookmarkStart w:id="6248" w:name="_Toc137245796"/>
      <w:bookmarkStart w:id="6249" w:name="_Toc138888303"/>
      <w:bookmarkStart w:id="6250" w:name="_Toc145321375"/>
      <w:r>
        <w:rPr>
          <w:lang w:eastAsia="sv-SE"/>
        </w:rPr>
        <w:t>10.4.3A.2</w:t>
      </w:r>
      <w:r>
        <w:rPr>
          <w:lang w:eastAsia="sv-SE"/>
        </w:rPr>
        <w:tab/>
        <w:t>Test procedure</w:t>
      </w:r>
      <w:bookmarkEnd w:id="6242"/>
      <w:bookmarkEnd w:id="6243"/>
      <w:bookmarkEnd w:id="6244"/>
      <w:bookmarkEnd w:id="6245"/>
      <w:bookmarkEnd w:id="6246"/>
      <w:bookmarkEnd w:id="6247"/>
      <w:bookmarkEnd w:id="6248"/>
      <w:bookmarkEnd w:id="6249"/>
      <w:bookmarkEnd w:id="6250"/>
    </w:p>
    <w:p w14:paraId="398ADD8E" w14:textId="77777777" w:rsidR="00F178B0" w:rsidRDefault="00F178B0" w:rsidP="00753FEA">
      <w:pPr>
        <w:pStyle w:val="Heading5"/>
        <w:rPr>
          <w:lang w:eastAsia="sv-SE"/>
        </w:rPr>
      </w:pPr>
      <w:bookmarkStart w:id="6251" w:name="_Toc61130633"/>
      <w:bookmarkStart w:id="6252" w:name="_Toc61131359"/>
      <w:bookmarkStart w:id="6253" w:name="_Toc61188201"/>
      <w:bookmarkStart w:id="6254" w:name="_Toc83029491"/>
      <w:bookmarkStart w:id="6255" w:name="_Toc83920089"/>
      <w:bookmarkStart w:id="6256" w:name="_Toc89785110"/>
      <w:bookmarkStart w:id="6257" w:name="_Toc137245797"/>
      <w:bookmarkStart w:id="6258" w:name="_Toc138888304"/>
      <w:bookmarkStart w:id="6259" w:name="_Toc145321376"/>
      <w:r>
        <w:rPr>
          <w:lang w:eastAsia="sv-SE"/>
        </w:rPr>
        <w:t>10.4.3A.2.1</w:t>
      </w:r>
      <w:r>
        <w:rPr>
          <w:lang w:eastAsia="sv-SE"/>
        </w:rPr>
        <w:tab/>
        <w:t>Stage 1: Calibration</w:t>
      </w:r>
      <w:bookmarkEnd w:id="6251"/>
      <w:bookmarkEnd w:id="6252"/>
      <w:bookmarkEnd w:id="6253"/>
      <w:bookmarkEnd w:id="6254"/>
      <w:bookmarkEnd w:id="6255"/>
      <w:bookmarkEnd w:id="6256"/>
      <w:bookmarkEnd w:id="6257"/>
      <w:bookmarkEnd w:id="6258"/>
      <w:bookmarkEnd w:id="6259"/>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6260" w:name="_Toc61130634"/>
      <w:bookmarkStart w:id="6261" w:name="_Toc61131360"/>
      <w:bookmarkStart w:id="6262" w:name="_Toc61188202"/>
      <w:bookmarkStart w:id="6263" w:name="_Toc83029492"/>
      <w:bookmarkStart w:id="6264" w:name="_Toc83920090"/>
      <w:bookmarkStart w:id="6265" w:name="_Toc89785111"/>
      <w:bookmarkStart w:id="6266" w:name="_Toc137245798"/>
      <w:bookmarkStart w:id="6267" w:name="_Toc138888305"/>
      <w:bookmarkStart w:id="6268" w:name="_Toc145321377"/>
      <w:r>
        <w:rPr>
          <w:lang w:eastAsia="sv-SE"/>
        </w:rPr>
        <w:t>10.4.3A.2.2</w:t>
      </w:r>
      <w:r>
        <w:rPr>
          <w:lang w:eastAsia="sv-SE"/>
        </w:rPr>
        <w:tab/>
        <w:t>Stage 2: BS measurement</w:t>
      </w:r>
      <w:bookmarkEnd w:id="6260"/>
      <w:bookmarkEnd w:id="6261"/>
      <w:bookmarkEnd w:id="6262"/>
      <w:bookmarkEnd w:id="6263"/>
      <w:bookmarkEnd w:id="6264"/>
      <w:bookmarkEnd w:id="6265"/>
      <w:bookmarkEnd w:id="6266"/>
      <w:bookmarkEnd w:id="6267"/>
      <w:bookmarkEnd w:id="6268"/>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6269" w:name="_Toc61130635"/>
      <w:bookmarkStart w:id="6270" w:name="_Toc61131361"/>
      <w:bookmarkStart w:id="6271" w:name="_Toc61188203"/>
      <w:bookmarkStart w:id="6272" w:name="_Toc83029493"/>
      <w:bookmarkStart w:id="6273" w:name="_Toc83920091"/>
      <w:bookmarkStart w:id="6274" w:name="_Toc89785112"/>
      <w:bookmarkStart w:id="6275" w:name="_Toc137245799"/>
      <w:bookmarkStart w:id="6276" w:name="_Toc138888306"/>
      <w:bookmarkStart w:id="6277" w:name="_Toc145321378"/>
      <w:r>
        <w:rPr>
          <w:lang w:eastAsia="sv-SE"/>
        </w:rPr>
        <w:t>10.4.3A.3</w:t>
      </w:r>
      <w:r>
        <w:rPr>
          <w:lang w:eastAsia="sv-SE"/>
        </w:rPr>
        <w:tab/>
        <w:t>MU value derivation, FR1</w:t>
      </w:r>
      <w:bookmarkEnd w:id="6269"/>
      <w:bookmarkEnd w:id="6270"/>
      <w:bookmarkEnd w:id="6271"/>
      <w:bookmarkEnd w:id="6272"/>
      <w:bookmarkEnd w:id="6273"/>
      <w:bookmarkEnd w:id="6274"/>
      <w:bookmarkEnd w:id="6275"/>
      <w:bookmarkEnd w:id="6276"/>
      <w:bookmarkEnd w:id="6277"/>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6278" w:name="_Toc61130636"/>
      <w:bookmarkStart w:id="6279" w:name="_Toc61131362"/>
      <w:bookmarkStart w:id="6280" w:name="_Toc61188204"/>
      <w:bookmarkStart w:id="6281" w:name="_Toc83029494"/>
      <w:bookmarkStart w:id="6282" w:name="_Toc83920092"/>
      <w:bookmarkStart w:id="6283" w:name="_Toc89785113"/>
      <w:bookmarkStart w:id="6284" w:name="_Toc137245800"/>
      <w:bookmarkStart w:id="6285" w:name="_Toc138888307"/>
      <w:bookmarkStart w:id="6286" w:name="_Toc145321379"/>
      <w:r w:rsidRPr="00E11EA5">
        <w:t>10.4.4</w:t>
      </w:r>
      <w:r w:rsidRPr="00E11EA5">
        <w:tab/>
        <w:t>Maximum accepted test system uncertainty</w:t>
      </w:r>
      <w:bookmarkEnd w:id="6235"/>
      <w:bookmarkEnd w:id="6236"/>
      <w:bookmarkEnd w:id="6237"/>
      <w:bookmarkEnd w:id="6238"/>
      <w:bookmarkEnd w:id="6239"/>
      <w:bookmarkEnd w:id="6240"/>
      <w:bookmarkEnd w:id="6241"/>
      <w:bookmarkEnd w:id="6278"/>
      <w:bookmarkEnd w:id="6279"/>
      <w:bookmarkEnd w:id="6280"/>
      <w:bookmarkEnd w:id="6281"/>
      <w:bookmarkEnd w:id="6282"/>
      <w:bookmarkEnd w:id="6283"/>
      <w:bookmarkEnd w:id="6284"/>
      <w:bookmarkEnd w:id="6285"/>
      <w:bookmarkEnd w:id="6286"/>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6287" w:name="_Toc32332285"/>
      <w:bookmarkStart w:id="6288" w:name="_Toc37430202"/>
      <w:bookmarkStart w:id="6289" w:name="_Toc43739305"/>
      <w:bookmarkStart w:id="6290" w:name="_Toc46347066"/>
      <w:bookmarkStart w:id="6291" w:name="_Toc53166005"/>
      <w:bookmarkStart w:id="6292" w:name="_Toc53166700"/>
      <w:bookmarkStart w:id="6293" w:name="_Toc53167394"/>
      <w:bookmarkStart w:id="6294" w:name="_Toc61130637"/>
      <w:bookmarkStart w:id="6295" w:name="_Toc61131363"/>
      <w:bookmarkStart w:id="6296" w:name="_Toc61188205"/>
      <w:bookmarkStart w:id="6297" w:name="_Toc83029495"/>
      <w:bookmarkStart w:id="6298" w:name="_Toc83920093"/>
      <w:bookmarkStart w:id="6299" w:name="_Toc89785114"/>
      <w:bookmarkStart w:id="6300" w:name="_Toc137245801"/>
      <w:bookmarkStart w:id="6301" w:name="_Toc138888308"/>
      <w:bookmarkStart w:id="6302" w:name="_Toc145321380"/>
      <w:r w:rsidRPr="00E11EA5">
        <w:t>10.4.5</w:t>
      </w:r>
      <w:r w:rsidRPr="00E11EA5">
        <w:tab/>
        <w:t>Test Tolerance for OTA dynamic range</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303" w:name="_Toc32332286"/>
      <w:bookmarkStart w:id="6304" w:name="_Toc37430203"/>
      <w:bookmarkStart w:id="6305" w:name="_Toc43739306"/>
      <w:bookmarkStart w:id="6306"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6307" w:name="_Toc53166006"/>
      <w:bookmarkStart w:id="6308" w:name="_Toc53166701"/>
      <w:bookmarkStart w:id="6309" w:name="_Toc53167395"/>
      <w:bookmarkStart w:id="6310" w:name="_Toc61130638"/>
      <w:bookmarkStart w:id="6311" w:name="_Toc61131364"/>
      <w:bookmarkStart w:id="6312" w:name="_Toc61188206"/>
      <w:bookmarkStart w:id="6313" w:name="_Toc83029496"/>
      <w:bookmarkStart w:id="6314" w:name="_Toc83920094"/>
      <w:bookmarkStart w:id="6315" w:name="_Toc89785115"/>
      <w:bookmarkStart w:id="6316" w:name="_Toc137245802"/>
      <w:bookmarkStart w:id="6317" w:name="_Toc138888309"/>
      <w:bookmarkStart w:id="6318" w:name="_Toc145321381"/>
      <w:r w:rsidRPr="00501E48">
        <w:t>10.5</w:t>
      </w:r>
      <w:r w:rsidRPr="00501E48">
        <w:tab/>
        <w:t>OTA adjacent channel selectivity, general blocking and narrowband blocking</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A50EE2E" w14:textId="77777777" w:rsidR="00C57672" w:rsidRPr="00E11EA5" w:rsidRDefault="00C57672" w:rsidP="00C57672">
      <w:pPr>
        <w:pStyle w:val="Heading3"/>
      </w:pPr>
      <w:bookmarkStart w:id="6319" w:name="_Toc32332287"/>
      <w:bookmarkStart w:id="6320" w:name="_Toc37430204"/>
      <w:bookmarkStart w:id="6321" w:name="_Toc43739307"/>
      <w:bookmarkStart w:id="6322" w:name="_Toc46347068"/>
      <w:bookmarkStart w:id="6323" w:name="_Toc53166007"/>
      <w:bookmarkStart w:id="6324" w:name="_Toc53166702"/>
      <w:bookmarkStart w:id="6325" w:name="_Toc53167396"/>
      <w:bookmarkStart w:id="6326" w:name="_Toc61130639"/>
      <w:bookmarkStart w:id="6327" w:name="_Toc61131365"/>
      <w:bookmarkStart w:id="6328" w:name="_Toc61188207"/>
      <w:bookmarkStart w:id="6329" w:name="_Toc83029497"/>
      <w:bookmarkStart w:id="6330" w:name="_Toc83920095"/>
      <w:bookmarkStart w:id="6331" w:name="_Toc89785116"/>
      <w:bookmarkStart w:id="6332" w:name="_Toc137245803"/>
      <w:bookmarkStart w:id="6333" w:name="_Toc138888310"/>
      <w:bookmarkStart w:id="6334" w:name="_Toc145321382"/>
      <w:r w:rsidRPr="00E11EA5">
        <w:t>10.5.1</w:t>
      </w:r>
      <w:r w:rsidRPr="00E11EA5">
        <w:tab/>
        <w:t>General</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6335" w:name="_Toc32332288"/>
      <w:bookmarkStart w:id="6336" w:name="_Toc37430205"/>
      <w:bookmarkStart w:id="6337" w:name="_Toc43739308"/>
      <w:bookmarkStart w:id="6338" w:name="_Toc46347069"/>
      <w:bookmarkStart w:id="6339" w:name="_Toc53166008"/>
      <w:bookmarkStart w:id="6340" w:name="_Toc53166703"/>
      <w:bookmarkStart w:id="6341" w:name="_Toc53167397"/>
      <w:bookmarkStart w:id="6342" w:name="_Toc61130640"/>
      <w:bookmarkStart w:id="6343" w:name="_Toc61131366"/>
      <w:bookmarkStart w:id="6344" w:name="_Toc61188208"/>
      <w:bookmarkStart w:id="6345" w:name="_Toc83029498"/>
      <w:bookmarkStart w:id="6346" w:name="_Toc83920096"/>
      <w:bookmarkStart w:id="6347" w:name="_Toc89785117"/>
      <w:bookmarkStart w:id="6348" w:name="_Toc137245804"/>
      <w:bookmarkStart w:id="6349" w:name="_Toc138888311"/>
      <w:bookmarkStart w:id="6350" w:name="_Toc145321383"/>
      <w:r w:rsidRPr="00E11EA5">
        <w:t>10.5.2</w:t>
      </w:r>
      <w:r w:rsidRPr="00E11EA5">
        <w:tab/>
        <w:t>Indoor Anechoic Chamber</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1086837C" w14:textId="77777777" w:rsidR="00C57672" w:rsidRPr="00E11EA5" w:rsidRDefault="00C57672" w:rsidP="00C57672">
      <w:pPr>
        <w:pStyle w:val="Heading4"/>
        <w:rPr>
          <w:lang w:eastAsia="sv-SE"/>
        </w:rPr>
      </w:pPr>
      <w:bookmarkStart w:id="6351" w:name="_Toc32332289"/>
      <w:bookmarkStart w:id="6352" w:name="_Toc37430206"/>
      <w:bookmarkStart w:id="6353" w:name="_Toc43739309"/>
      <w:bookmarkStart w:id="6354" w:name="_Toc46347070"/>
      <w:bookmarkStart w:id="6355" w:name="_Toc53166009"/>
      <w:bookmarkStart w:id="6356" w:name="_Toc53166704"/>
      <w:bookmarkStart w:id="6357" w:name="_Toc53167398"/>
      <w:bookmarkStart w:id="6358" w:name="_Toc61130641"/>
      <w:bookmarkStart w:id="6359" w:name="_Toc61131367"/>
      <w:bookmarkStart w:id="6360" w:name="_Toc61188209"/>
      <w:bookmarkStart w:id="6361" w:name="_Toc83029499"/>
      <w:bookmarkStart w:id="6362" w:name="_Toc83920097"/>
      <w:bookmarkStart w:id="6363" w:name="_Toc89785118"/>
      <w:bookmarkStart w:id="6364" w:name="_Toc137245805"/>
      <w:bookmarkStart w:id="6365" w:name="_Toc138888312"/>
      <w:bookmarkStart w:id="6366" w:name="_Toc145321384"/>
      <w:r w:rsidRPr="00E11EA5">
        <w:rPr>
          <w:lang w:eastAsia="sv-SE"/>
        </w:rPr>
        <w:t>10.5.</w:t>
      </w:r>
      <w:r w:rsidRPr="00E11EA5">
        <w:t>2</w:t>
      </w:r>
      <w:r w:rsidRPr="00E11EA5">
        <w:rPr>
          <w:lang w:eastAsia="sv-SE"/>
        </w:rPr>
        <w:t>.1</w:t>
      </w:r>
      <w:r w:rsidRPr="00E11EA5">
        <w:rPr>
          <w:lang w:eastAsia="sv-SE"/>
        </w:rPr>
        <w:tab/>
        <w:t>Measurement system description</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6367" w:name="_Toc32332290"/>
      <w:bookmarkStart w:id="6368" w:name="_Toc37430207"/>
      <w:bookmarkStart w:id="6369" w:name="_Toc43739310"/>
      <w:bookmarkStart w:id="6370" w:name="_Toc46347071"/>
      <w:bookmarkStart w:id="6371" w:name="_Toc53166010"/>
      <w:bookmarkStart w:id="6372" w:name="_Toc53166705"/>
      <w:bookmarkStart w:id="6373" w:name="_Toc53167399"/>
    </w:p>
    <w:p w14:paraId="20FD5848" w14:textId="77777777" w:rsidR="00C57672" w:rsidRPr="00E11EA5" w:rsidRDefault="00C57672" w:rsidP="00C57672">
      <w:pPr>
        <w:pStyle w:val="Heading4"/>
        <w:rPr>
          <w:lang w:eastAsia="sv-SE"/>
        </w:rPr>
      </w:pPr>
      <w:bookmarkStart w:id="6374" w:name="_Toc61130642"/>
      <w:bookmarkStart w:id="6375" w:name="_Toc61131368"/>
      <w:bookmarkStart w:id="6376" w:name="_Toc61188210"/>
      <w:bookmarkStart w:id="6377" w:name="_Toc83029500"/>
      <w:bookmarkStart w:id="6378" w:name="_Toc83920098"/>
      <w:bookmarkStart w:id="6379" w:name="_Toc89785119"/>
      <w:bookmarkStart w:id="6380" w:name="_Toc137245806"/>
      <w:bookmarkStart w:id="6381" w:name="_Toc138888313"/>
      <w:bookmarkStart w:id="6382" w:name="_Toc145321385"/>
      <w:r w:rsidRPr="00E11EA5">
        <w:rPr>
          <w:lang w:eastAsia="sv-SE"/>
        </w:rPr>
        <w:t>10.5.</w:t>
      </w:r>
      <w:r w:rsidRPr="00E11EA5">
        <w:t>2</w:t>
      </w:r>
      <w:r w:rsidRPr="00E11EA5">
        <w:rPr>
          <w:lang w:eastAsia="sv-SE"/>
        </w:rPr>
        <w:t>.2</w:t>
      </w:r>
      <w:r>
        <w:rPr>
          <w:lang w:eastAsia="sv-SE"/>
        </w:rPr>
        <w:tab/>
      </w:r>
      <w:r w:rsidRPr="00E11EA5">
        <w:rPr>
          <w:lang w:eastAsia="sv-SE"/>
        </w:rPr>
        <w:t>Test procedure</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323094A7" w14:textId="77777777" w:rsidR="00C57672" w:rsidRPr="00E11EA5" w:rsidRDefault="00C57672" w:rsidP="00C57672">
      <w:pPr>
        <w:pStyle w:val="Heading5"/>
      </w:pPr>
      <w:bookmarkStart w:id="6383" w:name="_Toc32332291"/>
      <w:bookmarkStart w:id="6384" w:name="_Toc37430208"/>
      <w:bookmarkStart w:id="6385" w:name="_Toc43739311"/>
      <w:bookmarkStart w:id="6386" w:name="_Toc46347072"/>
      <w:bookmarkStart w:id="6387" w:name="_Toc53166011"/>
      <w:bookmarkStart w:id="6388" w:name="_Toc53166706"/>
      <w:bookmarkStart w:id="6389" w:name="_Toc53167400"/>
      <w:bookmarkStart w:id="6390" w:name="_Toc61130643"/>
      <w:bookmarkStart w:id="6391" w:name="_Toc61131369"/>
      <w:bookmarkStart w:id="6392" w:name="_Toc61188211"/>
      <w:bookmarkStart w:id="6393" w:name="_Toc83029501"/>
      <w:bookmarkStart w:id="6394" w:name="_Toc83920099"/>
      <w:bookmarkStart w:id="6395" w:name="_Toc89785120"/>
      <w:bookmarkStart w:id="6396" w:name="_Toc137245807"/>
      <w:bookmarkStart w:id="6397" w:name="_Toc138888314"/>
      <w:bookmarkStart w:id="6398" w:name="_Toc145321386"/>
      <w:r w:rsidRPr="00E11EA5">
        <w:rPr>
          <w:lang w:eastAsia="sv-SE"/>
        </w:rPr>
        <w:t>10.5.</w:t>
      </w:r>
      <w:r w:rsidRPr="00E11EA5">
        <w:t>2</w:t>
      </w:r>
      <w:r w:rsidRPr="00E11EA5">
        <w:rPr>
          <w:lang w:eastAsia="sv-SE"/>
        </w:rPr>
        <w:t>.2.1</w:t>
      </w:r>
      <w:r w:rsidRPr="00E11EA5">
        <w:rPr>
          <w:lang w:eastAsia="sv-SE"/>
        </w:rPr>
        <w:tab/>
      </w:r>
      <w:r w:rsidRPr="00E11EA5">
        <w:t>Stage 1: Calibration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6399" w:name="_Toc32332292"/>
      <w:bookmarkStart w:id="6400" w:name="_Toc37430209"/>
      <w:bookmarkStart w:id="6401" w:name="_Toc43739312"/>
      <w:bookmarkStart w:id="6402" w:name="_Toc46347073"/>
      <w:bookmarkStart w:id="6403" w:name="_Toc53166012"/>
      <w:bookmarkStart w:id="6404" w:name="_Toc53166707"/>
      <w:bookmarkStart w:id="6405" w:name="_Toc53167401"/>
      <w:bookmarkStart w:id="6406" w:name="_Toc61130644"/>
      <w:bookmarkStart w:id="6407" w:name="_Toc61131370"/>
      <w:bookmarkStart w:id="6408" w:name="_Toc61188212"/>
      <w:bookmarkStart w:id="6409" w:name="_Toc83029502"/>
      <w:bookmarkStart w:id="6410" w:name="_Toc83920100"/>
      <w:bookmarkStart w:id="6411" w:name="_Toc89785121"/>
      <w:bookmarkStart w:id="6412" w:name="_Toc137245808"/>
      <w:bookmarkStart w:id="6413" w:name="_Toc138888315"/>
      <w:bookmarkStart w:id="6414" w:name="_Toc145321387"/>
      <w:r w:rsidRPr="00E11EA5">
        <w:rPr>
          <w:lang w:eastAsia="sv-SE"/>
        </w:rPr>
        <w:t>10.5.</w:t>
      </w:r>
      <w:r w:rsidRPr="00E11EA5">
        <w:t>2</w:t>
      </w:r>
      <w:r w:rsidRPr="00E11EA5">
        <w:rPr>
          <w:lang w:eastAsia="sv-SE"/>
        </w:rPr>
        <w:t>.2.2</w:t>
      </w:r>
      <w:r w:rsidRPr="00E11EA5">
        <w:tab/>
        <w:t>Stage 2: BS measurement</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6415" w:name="_Toc32332293"/>
      <w:bookmarkStart w:id="6416" w:name="_Toc37430210"/>
      <w:bookmarkStart w:id="6417" w:name="_Toc43739313"/>
      <w:bookmarkStart w:id="6418" w:name="_Toc46347074"/>
      <w:bookmarkStart w:id="6419" w:name="_Toc53166013"/>
      <w:bookmarkStart w:id="6420" w:name="_Toc53166708"/>
      <w:bookmarkStart w:id="6421" w:name="_Toc53167402"/>
      <w:bookmarkStart w:id="6422" w:name="_Toc61130645"/>
      <w:bookmarkStart w:id="6423" w:name="_Toc61131371"/>
      <w:bookmarkStart w:id="6424" w:name="_Toc61188213"/>
      <w:bookmarkStart w:id="6425" w:name="_Toc83029503"/>
      <w:bookmarkStart w:id="6426" w:name="_Toc83920101"/>
      <w:bookmarkStart w:id="6427" w:name="_Toc89785122"/>
      <w:bookmarkStart w:id="6428" w:name="_Toc137245809"/>
      <w:bookmarkStart w:id="6429" w:name="_Toc138888316"/>
      <w:bookmarkStart w:id="6430" w:name="_Toc145321388"/>
      <w:r w:rsidRPr="00E11EA5">
        <w:t>10.5.2.3</w:t>
      </w:r>
      <w:r w:rsidRPr="00E11EA5">
        <w:tab/>
      </w:r>
      <w:r w:rsidRPr="00E11EA5">
        <w:rPr>
          <w:lang w:eastAsia="sv-SE"/>
        </w:rPr>
        <w:t>MU value derivation, FR1</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6431" w:name="_Toc32332294"/>
      <w:bookmarkStart w:id="6432" w:name="_Toc37430211"/>
      <w:bookmarkStart w:id="6433" w:name="_Toc43739314"/>
      <w:bookmarkStart w:id="6434" w:name="_Toc46347075"/>
      <w:bookmarkStart w:id="6435" w:name="_Toc53166014"/>
      <w:bookmarkStart w:id="6436" w:name="_Toc53166709"/>
      <w:bookmarkStart w:id="6437" w:name="_Toc53167403"/>
    </w:p>
    <w:p w14:paraId="0713326D" w14:textId="77777777" w:rsidR="00C57672" w:rsidRPr="00E11EA5" w:rsidRDefault="00C57672" w:rsidP="00C57672">
      <w:pPr>
        <w:pStyle w:val="Heading3"/>
      </w:pPr>
      <w:bookmarkStart w:id="6438" w:name="_Toc61130646"/>
      <w:bookmarkStart w:id="6439" w:name="_Toc61131372"/>
      <w:bookmarkStart w:id="6440" w:name="_Toc61188214"/>
      <w:bookmarkStart w:id="6441" w:name="_Toc83029504"/>
      <w:bookmarkStart w:id="6442" w:name="_Toc83920102"/>
      <w:bookmarkStart w:id="6443" w:name="_Toc89785123"/>
      <w:bookmarkStart w:id="6444" w:name="_Toc137245810"/>
      <w:bookmarkStart w:id="6445" w:name="_Toc138888317"/>
      <w:bookmarkStart w:id="6446" w:name="_Toc145321389"/>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6447" w:name="_Toc32332295"/>
      <w:bookmarkStart w:id="6448" w:name="_Toc37430212"/>
      <w:bookmarkStart w:id="6449" w:name="_Toc43739315"/>
      <w:bookmarkStart w:id="6450" w:name="_Toc46347076"/>
      <w:bookmarkStart w:id="6451" w:name="_Toc53166015"/>
      <w:bookmarkStart w:id="6452" w:name="_Toc53166710"/>
      <w:bookmarkStart w:id="6453" w:name="_Toc53167404"/>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06822A3C" w14:textId="77777777" w:rsidR="00C57672" w:rsidRPr="00E11EA5" w:rsidRDefault="00C57672" w:rsidP="00C57672">
      <w:pPr>
        <w:pStyle w:val="Heading4"/>
        <w:rPr>
          <w:lang w:eastAsia="sv-SE"/>
        </w:rPr>
      </w:pPr>
      <w:bookmarkStart w:id="6454" w:name="_Toc61130647"/>
      <w:bookmarkStart w:id="6455" w:name="_Toc61131373"/>
      <w:bookmarkStart w:id="6456" w:name="_Toc61188215"/>
      <w:bookmarkStart w:id="6457" w:name="_Toc83029505"/>
      <w:bookmarkStart w:id="6458" w:name="_Toc83920103"/>
      <w:bookmarkStart w:id="6459" w:name="_Toc89785124"/>
      <w:bookmarkStart w:id="6460" w:name="_Toc137245811"/>
      <w:bookmarkStart w:id="6461" w:name="_Toc138888318"/>
      <w:bookmarkStart w:id="6462" w:name="_Toc145321390"/>
      <w:r w:rsidRPr="00E11EA5">
        <w:rPr>
          <w:lang w:eastAsia="sv-SE"/>
        </w:rPr>
        <w:t>10.5.</w:t>
      </w:r>
      <w:r w:rsidRPr="00E11EA5">
        <w:t>3</w:t>
      </w:r>
      <w:r w:rsidRPr="00E11EA5">
        <w:rPr>
          <w:lang w:eastAsia="sv-SE"/>
        </w:rPr>
        <w:t>.1</w:t>
      </w:r>
      <w:r w:rsidRPr="00E11EA5">
        <w:rPr>
          <w:lang w:eastAsia="sv-SE"/>
        </w:rPr>
        <w:tab/>
        <w:t>Measurement system description</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6463" w:name="_Toc32332296"/>
      <w:bookmarkStart w:id="6464" w:name="_Toc37430213"/>
      <w:bookmarkStart w:id="6465" w:name="_Toc43739316"/>
      <w:bookmarkStart w:id="6466" w:name="_Toc46347077"/>
      <w:bookmarkStart w:id="6467" w:name="_Toc53166016"/>
      <w:bookmarkStart w:id="6468" w:name="_Toc53166711"/>
      <w:bookmarkStart w:id="6469" w:name="_Toc53167405"/>
    </w:p>
    <w:p w14:paraId="377BDEB2" w14:textId="77777777" w:rsidR="00C57672" w:rsidRPr="00E11EA5" w:rsidRDefault="00C57672" w:rsidP="00C57672">
      <w:pPr>
        <w:pStyle w:val="Heading4"/>
        <w:rPr>
          <w:lang w:eastAsia="sv-SE"/>
        </w:rPr>
      </w:pPr>
      <w:bookmarkStart w:id="6470" w:name="_Toc61130648"/>
      <w:bookmarkStart w:id="6471" w:name="_Toc61131374"/>
      <w:bookmarkStart w:id="6472" w:name="_Toc61188216"/>
      <w:bookmarkStart w:id="6473" w:name="_Toc83029506"/>
      <w:bookmarkStart w:id="6474" w:name="_Toc83920104"/>
      <w:bookmarkStart w:id="6475" w:name="_Toc89785125"/>
      <w:bookmarkStart w:id="6476" w:name="_Toc137245812"/>
      <w:bookmarkStart w:id="6477" w:name="_Toc138888319"/>
      <w:bookmarkStart w:id="6478" w:name="_Toc145321391"/>
      <w:r w:rsidRPr="00E11EA5">
        <w:rPr>
          <w:lang w:eastAsia="sv-SE"/>
        </w:rPr>
        <w:t>10.5.3.2</w:t>
      </w:r>
      <w:r w:rsidRPr="00E11EA5">
        <w:rPr>
          <w:lang w:eastAsia="sv-SE"/>
        </w:rPr>
        <w:tab/>
        <w:t xml:space="preserve">Test </w:t>
      </w:r>
      <w:r w:rsidRPr="00E11EA5">
        <w:t>procedure</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261B1B0C" w14:textId="77777777" w:rsidR="00C57672" w:rsidRPr="00E11EA5" w:rsidRDefault="00C57672" w:rsidP="00C57672">
      <w:pPr>
        <w:pStyle w:val="Heading5"/>
        <w:rPr>
          <w:lang w:eastAsia="sv-SE"/>
        </w:rPr>
      </w:pPr>
      <w:bookmarkStart w:id="6479" w:name="_Toc32332297"/>
      <w:bookmarkStart w:id="6480" w:name="_Toc37430214"/>
      <w:bookmarkStart w:id="6481" w:name="_Toc43739317"/>
      <w:bookmarkStart w:id="6482" w:name="_Toc46347078"/>
      <w:bookmarkStart w:id="6483" w:name="_Toc53166017"/>
      <w:bookmarkStart w:id="6484" w:name="_Toc53166712"/>
      <w:bookmarkStart w:id="6485" w:name="_Toc53167406"/>
      <w:bookmarkStart w:id="6486" w:name="_Toc61130649"/>
      <w:bookmarkStart w:id="6487" w:name="_Toc61131375"/>
      <w:bookmarkStart w:id="6488" w:name="_Toc61188217"/>
      <w:bookmarkStart w:id="6489" w:name="_Toc83029507"/>
      <w:bookmarkStart w:id="6490" w:name="_Toc83920105"/>
      <w:bookmarkStart w:id="6491" w:name="_Toc89785126"/>
      <w:bookmarkStart w:id="6492" w:name="_Toc137245813"/>
      <w:bookmarkStart w:id="6493" w:name="_Toc138888320"/>
      <w:bookmarkStart w:id="6494" w:name="_Toc145321392"/>
      <w:r w:rsidRPr="00E11EA5">
        <w:rPr>
          <w:lang w:eastAsia="sv-SE"/>
        </w:rPr>
        <w:t>10.5.3.2.1</w:t>
      </w:r>
      <w:r w:rsidRPr="00E11EA5">
        <w:rPr>
          <w:lang w:eastAsia="sv-SE"/>
        </w:rPr>
        <w:tab/>
      </w:r>
      <w:r w:rsidRPr="00E11EA5">
        <w:t xml:space="preserve">Stage 1: </w:t>
      </w:r>
      <w:r w:rsidRPr="00E11EA5">
        <w:rPr>
          <w:lang w:eastAsia="sv-SE"/>
        </w:rPr>
        <w:t>Calibration</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6495" w:name="_Toc32332298"/>
      <w:bookmarkStart w:id="6496" w:name="_Toc37430215"/>
      <w:bookmarkStart w:id="6497" w:name="_Toc43739318"/>
      <w:bookmarkStart w:id="6498" w:name="_Toc46347079"/>
      <w:bookmarkStart w:id="6499" w:name="_Toc53166018"/>
      <w:bookmarkStart w:id="6500" w:name="_Toc53166713"/>
      <w:bookmarkStart w:id="6501" w:name="_Toc53167407"/>
      <w:bookmarkStart w:id="6502" w:name="_Toc61130650"/>
      <w:bookmarkStart w:id="6503" w:name="_Toc61131376"/>
      <w:bookmarkStart w:id="6504" w:name="_Toc61188218"/>
      <w:bookmarkStart w:id="6505" w:name="_Toc83029508"/>
      <w:bookmarkStart w:id="6506" w:name="_Toc83920106"/>
      <w:bookmarkStart w:id="6507" w:name="_Toc89785127"/>
      <w:bookmarkStart w:id="6508" w:name="_Toc137245814"/>
      <w:bookmarkStart w:id="6509" w:name="_Toc138888321"/>
      <w:bookmarkStart w:id="6510" w:name="_Toc145321393"/>
      <w:r w:rsidRPr="00E11EA5">
        <w:rPr>
          <w:lang w:eastAsia="sv-SE"/>
        </w:rPr>
        <w:t>10.5.3.2.2</w:t>
      </w:r>
      <w:r w:rsidRPr="00E11EA5">
        <w:rPr>
          <w:lang w:eastAsia="sv-SE"/>
        </w:rPr>
        <w:tab/>
      </w:r>
      <w:r w:rsidRPr="00E11EA5">
        <w:t xml:space="preserve">Stage 2: BS </w:t>
      </w:r>
      <w:r w:rsidRPr="00E11EA5">
        <w:rPr>
          <w:lang w:eastAsia="sv-SE"/>
        </w:rPr>
        <w:t>measurement</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6511" w:name="_Toc32332299"/>
      <w:bookmarkStart w:id="6512" w:name="_Toc37430216"/>
      <w:bookmarkStart w:id="6513" w:name="_Toc43739319"/>
      <w:bookmarkStart w:id="6514" w:name="_Toc46347080"/>
      <w:bookmarkStart w:id="6515" w:name="_Toc53166019"/>
      <w:bookmarkStart w:id="6516" w:name="_Toc53166714"/>
      <w:bookmarkStart w:id="6517" w:name="_Toc53167408"/>
      <w:bookmarkStart w:id="6518" w:name="_Toc61130651"/>
      <w:bookmarkStart w:id="6519" w:name="_Toc61131377"/>
      <w:bookmarkStart w:id="6520" w:name="_Toc61188219"/>
      <w:bookmarkStart w:id="6521" w:name="_Toc83029509"/>
      <w:bookmarkStart w:id="6522" w:name="_Toc83920107"/>
      <w:bookmarkStart w:id="6523" w:name="_Toc89785128"/>
      <w:bookmarkStart w:id="6524" w:name="_Toc137245815"/>
      <w:bookmarkStart w:id="6525" w:name="_Toc138888322"/>
      <w:bookmarkStart w:id="6526" w:name="_Toc145321394"/>
      <w:r w:rsidRPr="00E11EA5">
        <w:t>10.5.3.3</w:t>
      </w:r>
      <w:r w:rsidRPr="00E11EA5">
        <w:tab/>
      </w:r>
      <w:r w:rsidRPr="00E11EA5">
        <w:rPr>
          <w:lang w:eastAsia="sv-SE"/>
        </w:rPr>
        <w:t>MU value derivation, FR1</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6527"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6527"/>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6528"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6528"/>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6529" w:name="OLE_LINK5"/>
                    <w:bookmarkStart w:id="6530"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6529"/>
                    <w:bookmarkEnd w:id="6530"/>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6531" w:name="_Toc61130652"/>
      <w:bookmarkStart w:id="6532" w:name="_Toc61131378"/>
      <w:bookmarkStart w:id="6533" w:name="_Toc61188220"/>
      <w:bookmarkStart w:id="6534" w:name="_Toc83029510"/>
      <w:bookmarkStart w:id="6535" w:name="_Toc83920108"/>
      <w:bookmarkStart w:id="6536" w:name="_Toc89785129"/>
      <w:bookmarkStart w:id="6537" w:name="_Toc137245816"/>
      <w:bookmarkStart w:id="6538" w:name="_Toc138888323"/>
      <w:bookmarkStart w:id="6539" w:name="_Toc145321395"/>
      <w:bookmarkStart w:id="6540" w:name="_Toc32332300"/>
      <w:bookmarkStart w:id="6541" w:name="_Toc37430217"/>
      <w:bookmarkStart w:id="6542" w:name="_Toc43739320"/>
      <w:bookmarkStart w:id="6543" w:name="_Toc46347081"/>
      <w:bookmarkStart w:id="6544" w:name="_Toc53166020"/>
      <w:bookmarkStart w:id="6545" w:name="_Toc53166715"/>
      <w:bookmarkStart w:id="6546" w:name="_Toc53167409"/>
      <w:r>
        <w:t>10.5.3A</w:t>
      </w:r>
      <w:r>
        <w:tab/>
        <w:t>Plane Wave Synthesizer</w:t>
      </w:r>
      <w:bookmarkEnd w:id="6531"/>
      <w:bookmarkEnd w:id="6532"/>
      <w:bookmarkEnd w:id="6533"/>
      <w:bookmarkEnd w:id="6534"/>
      <w:bookmarkEnd w:id="6535"/>
      <w:bookmarkEnd w:id="6536"/>
      <w:bookmarkEnd w:id="6537"/>
      <w:bookmarkEnd w:id="6538"/>
      <w:bookmarkEnd w:id="6539"/>
    </w:p>
    <w:p w14:paraId="07C00742" w14:textId="5FE9F8FC" w:rsidR="00F178B0" w:rsidRDefault="00F178B0" w:rsidP="00753FEA">
      <w:pPr>
        <w:pStyle w:val="Heading4"/>
      </w:pPr>
      <w:bookmarkStart w:id="6547" w:name="_Toc61130653"/>
      <w:bookmarkStart w:id="6548" w:name="_Toc61131379"/>
      <w:bookmarkStart w:id="6549" w:name="_Toc61188221"/>
      <w:bookmarkStart w:id="6550" w:name="_Toc83029511"/>
      <w:bookmarkStart w:id="6551" w:name="_Toc83920109"/>
      <w:bookmarkStart w:id="6552" w:name="_Toc89785130"/>
      <w:bookmarkStart w:id="6553" w:name="_Toc137245817"/>
      <w:bookmarkStart w:id="6554" w:name="_Toc138888324"/>
      <w:bookmarkStart w:id="6555" w:name="_Toc145321396"/>
      <w:r>
        <w:t>10.5.3A.1</w:t>
      </w:r>
      <w:r>
        <w:tab/>
        <w:t>Measurement system description</w:t>
      </w:r>
      <w:bookmarkEnd w:id="6547"/>
      <w:bookmarkEnd w:id="6548"/>
      <w:bookmarkEnd w:id="6549"/>
      <w:bookmarkEnd w:id="6550"/>
      <w:bookmarkEnd w:id="6551"/>
      <w:bookmarkEnd w:id="6552"/>
      <w:bookmarkEnd w:id="6553"/>
      <w:bookmarkEnd w:id="6554"/>
      <w:bookmarkEnd w:id="6555"/>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6556" w:name="_Toc61130654"/>
      <w:bookmarkStart w:id="6557" w:name="_Toc61131380"/>
      <w:bookmarkStart w:id="6558" w:name="_Toc61188222"/>
      <w:bookmarkStart w:id="6559" w:name="_Toc83029512"/>
      <w:bookmarkStart w:id="6560" w:name="_Toc83920110"/>
      <w:bookmarkStart w:id="6561" w:name="_Toc89785131"/>
      <w:bookmarkStart w:id="6562" w:name="_Toc137245818"/>
      <w:bookmarkStart w:id="6563" w:name="_Toc138888325"/>
      <w:bookmarkStart w:id="6564" w:name="_Toc145321397"/>
      <w:r>
        <w:t>10.5.3A.2</w:t>
      </w:r>
      <w:r>
        <w:tab/>
        <w:t>Test procedure</w:t>
      </w:r>
      <w:bookmarkEnd w:id="6556"/>
      <w:bookmarkEnd w:id="6557"/>
      <w:bookmarkEnd w:id="6558"/>
      <w:bookmarkEnd w:id="6559"/>
      <w:bookmarkEnd w:id="6560"/>
      <w:bookmarkEnd w:id="6561"/>
      <w:bookmarkEnd w:id="6562"/>
      <w:bookmarkEnd w:id="6563"/>
      <w:bookmarkEnd w:id="6564"/>
    </w:p>
    <w:p w14:paraId="3A966D3C" w14:textId="77777777" w:rsidR="00F178B0" w:rsidRDefault="00F178B0" w:rsidP="00753FEA">
      <w:pPr>
        <w:pStyle w:val="Heading5"/>
      </w:pPr>
      <w:bookmarkStart w:id="6565" w:name="_Toc61130655"/>
      <w:bookmarkStart w:id="6566" w:name="_Toc61131381"/>
      <w:bookmarkStart w:id="6567" w:name="_Toc61188223"/>
      <w:bookmarkStart w:id="6568" w:name="_Toc83029513"/>
      <w:bookmarkStart w:id="6569" w:name="_Toc83920111"/>
      <w:bookmarkStart w:id="6570" w:name="_Toc89785132"/>
      <w:bookmarkStart w:id="6571" w:name="_Toc137245819"/>
      <w:bookmarkStart w:id="6572" w:name="_Toc138888326"/>
      <w:bookmarkStart w:id="6573" w:name="_Toc145321398"/>
      <w:r>
        <w:t>10.5.3.2A.1</w:t>
      </w:r>
      <w:r>
        <w:tab/>
        <w:t>Stage 1: Calibration</w:t>
      </w:r>
      <w:bookmarkEnd w:id="6565"/>
      <w:bookmarkEnd w:id="6566"/>
      <w:bookmarkEnd w:id="6567"/>
      <w:bookmarkEnd w:id="6568"/>
      <w:bookmarkEnd w:id="6569"/>
      <w:bookmarkEnd w:id="6570"/>
      <w:bookmarkEnd w:id="6571"/>
      <w:bookmarkEnd w:id="6572"/>
      <w:bookmarkEnd w:id="6573"/>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6574" w:name="_Toc61130656"/>
      <w:bookmarkStart w:id="6575" w:name="_Toc61131382"/>
      <w:bookmarkStart w:id="6576" w:name="_Toc61188224"/>
      <w:bookmarkStart w:id="6577" w:name="_Toc83029514"/>
      <w:bookmarkStart w:id="6578" w:name="_Toc83920112"/>
      <w:bookmarkStart w:id="6579" w:name="_Toc89785133"/>
      <w:bookmarkStart w:id="6580" w:name="_Toc137245820"/>
      <w:bookmarkStart w:id="6581" w:name="_Toc138888327"/>
      <w:bookmarkStart w:id="6582" w:name="_Toc145321399"/>
      <w:r>
        <w:t>10.5.3A.2.2</w:t>
      </w:r>
      <w:r>
        <w:tab/>
        <w:t>Stage 2: BS measurement</w:t>
      </w:r>
      <w:bookmarkEnd w:id="6574"/>
      <w:bookmarkEnd w:id="6575"/>
      <w:bookmarkEnd w:id="6576"/>
      <w:bookmarkEnd w:id="6577"/>
      <w:bookmarkEnd w:id="6578"/>
      <w:bookmarkEnd w:id="6579"/>
      <w:bookmarkEnd w:id="6580"/>
      <w:bookmarkEnd w:id="6581"/>
      <w:bookmarkEnd w:id="6582"/>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6583" w:name="_Toc61130657"/>
      <w:bookmarkStart w:id="6584" w:name="_Toc61131383"/>
      <w:bookmarkStart w:id="6585" w:name="_Toc61188225"/>
      <w:bookmarkStart w:id="6586" w:name="_Toc83029515"/>
      <w:bookmarkStart w:id="6587" w:name="_Toc83920113"/>
      <w:bookmarkStart w:id="6588" w:name="_Toc89785134"/>
      <w:bookmarkStart w:id="6589" w:name="_Toc137245821"/>
      <w:bookmarkStart w:id="6590" w:name="_Toc138888328"/>
      <w:bookmarkStart w:id="6591" w:name="_Toc145321400"/>
      <w:r>
        <w:t>10.5.3A.3</w:t>
      </w:r>
      <w:r>
        <w:tab/>
        <w:t>MU value derivation, FR1</w:t>
      </w:r>
      <w:bookmarkEnd w:id="6583"/>
      <w:bookmarkEnd w:id="6584"/>
      <w:bookmarkEnd w:id="6585"/>
      <w:bookmarkEnd w:id="6586"/>
      <w:bookmarkEnd w:id="6587"/>
      <w:bookmarkEnd w:id="6588"/>
      <w:bookmarkEnd w:id="6589"/>
      <w:bookmarkEnd w:id="6590"/>
      <w:bookmarkEnd w:id="6591"/>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6592" w:name="_Toc61130658"/>
      <w:bookmarkStart w:id="6593" w:name="_Toc61131384"/>
      <w:bookmarkStart w:id="6594" w:name="_Toc61188226"/>
      <w:bookmarkStart w:id="6595" w:name="_Toc83029516"/>
      <w:bookmarkStart w:id="6596" w:name="_Toc83920114"/>
      <w:bookmarkStart w:id="6597" w:name="_Toc89785135"/>
      <w:bookmarkStart w:id="6598" w:name="_Toc137245822"/>
      <w:bookmarkStart w:id="6599" w:name="_Toc138888329"/>
      <w:bookmarkStart w:id="6600" w:name="_Toc145321401"/>
      <w:r w:rsidRPr="00E11EA5">
        <w:t>10.5.4</w:t>
      </w:r>
      <w:r>
        <w:tab/>
      </w:r>
      <w:r w:rsidRPr="00E11EA5">
        <w:t>Maximum accepted test system uncertainty</w:t>
      </w:r>
      <w:bookmarkEnd w:id="6540"/>
      <w:bookmarkEnd w:id="6541"/>
      <w:bookmarkEnd w:id="6542"/>
      <w:bookmarkEnd w:id="6543"/>
      <w:bookmarkEnd w:id="6544"/>
      <w:bookmarkEnd w:id="6545"/>
      <w:bookmarkEnd w:id="6546"/>
      <w:bookmarkEnd w:id="6592"/>
      <w:bookmarkEnd w:id="6593"/>
      <w:bookmarkEnd w:id="6594"/>
      <w:bookmarkEnd w:id="6595"/>
      <w:bookmarkEnd w:id="6596"/>
      <w:bookmarkEnd w:id="6597"/>
      <w:bookmarkEnd w:id="6598"/>
      <w:bookmarkEnd w:id="6599"/>
      <w:bookmarkEnd w:id="6600"/>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54" o:title=""/>
          </v:shape>
          <o:OLEObject Type="Embed" ProgID="Equation.DSMT4" ShapeID="_x0000_i1065" DrawAspect="Content" ObjectID="_1757339499"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6" o:title=""/>
          </v:shape>
          <o:OLEObject Type="Embed" ProgID="Equation.DSMT4" ShapeID="_x0000_i1066" DrawAspect="Content" ObjectID="_1757339500"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58" o:title=""/>
          </v:shape>
          <o:OLEObject Type="Embed" ProgID="Equation.DSMT4" ShapeID="_x0000_i1067" DrawAspect="Content" ObjectID="_1757339501"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60" o:title=""/>
          </v:shape>
          <o:OLEObject Type="Embed" ProgID="Equation.DSMT4" ShapeID="_x0000_i1068" DrawAspect="Content" ObjectID="_1757339502"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6601" w:name="_Toc32332301"/>
      <w:bookmarkStart w:id="6602" w:name="_Toc37430218"/>
      <w:bookmarkStart w:id="6603" w:name="_Toc43739321"/>
      <w:bookmarkStart w:id="6604" w:name="_Toc46347082"/>
      <w:bookmarkStart w:id="6605" w:name="_Toc53166021"/>
      <w:bookmarkStart w:id="6606" w:name="_Toc53166716"/>
      <w:bookmarkStart w:id="6607" w:name="_Toc53167410"/>
    </w:p>
    <w:p w14:paraId="5DA272E7" w14:textId="77777777" w:rsidR="00C57672" w:rsidRPr="00E11EA5" w:rsidRDefault="00C57672" w:rsidP="00C57672">
      <w:pPr>
        <w:pStyle w:val="Heading3"/>
      </w:pPr>
      <w:bookmarkStart w:id="6608" w:name="_Toc61130659"/>
      <w:bookmarkStart w:id="6609" w:name="_Toc61131385"/>
      <w:bookmarkStart w:id="6610" w:name="_Toc61188227"/>
      <w:bookmarkStart w:id="6611" w:name="_Toc83029517"/>
      <w:bookmarkStart w:id="6612" w:name="_Toc83920115"/>
      <w:bookmarkStart w:id="6613" w:name="_Toc89785136"/>
      <w:bookmarkStart w:id="6614" w:name="_Toc137245823"/>
      <w:bookmarkStart w:id="6615" w:name="_Toc138888330"/>
      <w:bookmarkStart w:id="6616" w:name="_Toc145321402"/>
      <w:r w:rsidRPr="00E11EA5">
        <w:t>10.5.5</w:t>
      </w:r>
      <w:r w:rsidRPr="00E11EA5">
        <w:tab/>
        <w:t>Test Tolerance for OTA ACS, general blocking and narrowband blocking</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617" w:name="_Toc32332302"/>
      <w:bookmarkStart w:id="6618" w:name="_Toc37430219"/>
      <w:bookmarkStart w:id="6619" w:name="_Toc43739322"/>
      <w:bookmarkStart w:id="6620"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6621" w:name="_Toc53166022"/>
      <w:bookmarkStart w:id="6622" w:name="_Toc53166717"/>
      <w:bookmarkStart w:id="6623" w:name="_Toc53167411"/>
      <w:bookmarkStart w:id="6624" w:name="_Toc61130660"/>
      <w:bookmarkStart w:id="6625" w:name="_Toc61131386"/>
      <w:bookmarkStart w:id="6626" w:name="_Toc61188228"/>
      <w:bookmarkStart w:id="6627" w:name="_Toc83029518"/>
      <w:bookmarkStart w:id="6628" w:name="_Toc83920116"/>
      <w:bookmarkStart w:id="6629" w:name="_Toc89785137"/>
      <w:bookmarkStart w:id="6630" w:name="_Toc137245824"/>
      <w:bookmarkStart w:id="6631" w:name="_Toc138888331"/>
      <w:bookmarkStart w:id="6632" w:name="_Toc145321403"/>
      <w:r w:rsidRPr="00501E48">
        <w:t>10.6</w:t>
      </w:r>
      <w:r w:rsidRPr="00501E48">
        <w:tab/>
        <w:t>OTA receiver intermodulation</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247998A1" w14:textId="77777777" w:rsidR="00C57672" w:rsidRPr="00E11EA5" w:rsidRDefault="00C57672" w:rsidP="00C57672">
      <w:pPr>
        <w:pStyle w:val="Heading3"/>
      </w:pPr>
      <w:bookmarkStart w:id="6633" w:name="_Toc32332303"/>
      <w:bookmarkStart w:id="6634" w:name="_Toc37430220"/>
      <w:bookmarkStart w:id="6635" w:name="_Toc43739323"/>
      <w:bookmarkStart w:id="6636" w:name="_Toc46347084"/>
      <w:bookmarkStart w:id="6637" w:name="_Toc53166023"/>
      <w:bookmarkStart w:id="6638" w:name="_Toc53166718"/>
      <w:bookmarkStart w:id="6639" w:name="_Toc53167412"/>
      <w:bookmarkStart w:id="6640" w:name="_Toc61130661"/>
      <w:bookmarkStart w:id="6641" w:name="_Toc61131387"/>
      <w:bookmarkStart w:id="6642" w:name="_Toc61188229"/>
      <w:bookmarkStart w:id="6643" w:name="_Toc83029519"/>
      <w:bookmarkStart w:id="6644" w:name="_Toc83920117"/>
      <w:bookmarkStart w:id="6645" w:name="_Toc89785138"/>
      <w:bookmarkStart w:id="6646" w:name="_Toc137245825"/>
      <w:bookmarkStart w:id="6647" w:name="_Toc138888332"/>
      <w:bookmarkStart w:id="6648" w:name="_Toc145321404"/>
      <w:r w:rsidRPr="00E11EA5">
        <w:t>10.6.1</w:t>
      </w:r>
      <w:r w:rsidRPr="00E11EA5">
        <w:tab/>
        <w:t>General</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6649" w:name="_Toc32332304"/>
      <w:bookmarkStart w:id="6650" w:name="_Toc37430221"/>
      <w:bookmarkStart w:id="6651" w:name="_Toc43739324"/>
      <w:bookmarkStart w:id="6652" w:name="_Toc46347085"/>
      <w:bookmarkStart w:id="6653" w:name="_Toc53166024"/>
      <w:bookmarkStart w:id="6654" w:name="_Toc53166719"/>
      <w:bookmarkStart w:id="6655" w:name="_Toc53167413"/>
      <w:bookmarkStart w:id="6656" w:name="_Toc61130662"/>
      <w:bookmarkStart w:id="6657" w:name="_Toc61131388"/>
      <w:bookmarkStart w:id="6658" w:name="_Toc61188230"/>
      <w:bookmarkStart w:id="6659" w:name="_Toc83029520"/>
      <w:bookmarkStart w:id="6660" w:name="_Toc83920118"/>
      <w:bookmarkStart w:id="6661" w:name="_Toc89785139"/>
      <w:bookmarkStart w:id="6662" w:name="_Toc137245826"/>
      <w:bookmarkStart w:id="6663" w:name="_Toc138888333"/>
      <w:bookmarkStart w:id="6664" w:name="_Toc145321405"/>
      <w:r w:rsidRPr="00E11EA5">
        <w:t>10.6.2</w:t>
      </w:r>
      <w:r w:rsidRPr="00E11EA5">
        <w:tab/>
        <w:t>Indoor Anechoic Chamber</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0FABD854" w14:textId="77777777" w:rsidR="00C57672" w:rsidRPr="00E11EA5" w:rsidRDefault="00C57672" w:rsidP="00C57672">
      <w:pPr>
        <w:pStyle w:val="Heading4"/>
        <w:rPr>
          <w:lang w:eastAsia="sv-SE"/>
        </w:rPr>
      </w:pPr>
      <w:bookmarkStart w:id="6665" w:name="_Toc32332305"/>
      <w:bookmarkStart w:id="6666" w:name="_Toc37430222"/>
      <w:bookmarkStart w:id="6667" w:name="_Toc43739325"/>
      <w:bookmarkStart w:id="6668" w:name="_Toc46347086"/>
      <w:bookmarkStart w:id="6669" w:name="_Toc53166025"/>
      <w:bookmarkStart w:id="6670" w:name="_Toc53166720"/>
      <w:bookmarkStart w:id="6671" w:name="_Toc53167414"/>
      <w:bookmarkStart w:id="6672" w:name="_Toc61130663"/>
      <w:bookmarkStart w:id="6673" w:name="_Toc61131389"/>
      <w:bookmarkStart w:id="6674" w:name="_Toc61188231"/>
      <w:bookmarkStart w:id="6675" w:name="_Toc83029521"/>
      <w:bookmarkStart w:id="6676" w:name="_Toc83920119"/>
      <w:bookmarkStart w:id="6677" w:name="_Toc89785140"/>
      <w:bookmarkStart w:id="6678" w:name="_Toc137245827"/>
      <w:bookmarkStart w:id="6679" w:name="_Toc138888334"/>
      <w:bookmarkStart w:id="6680" w:name="_Toc145321406"/>
      <w:r w:rsidRPr="00E11EA5">
        <w:rPr>
          <w:lang w:eastAsia="sv-SE"/>
        </w:rPr>
        <w:t>10.6.</w:t>
      </w:r>
      <w:r w:rsidRPr="00E11EA5">
        <w:t>2</w:t>
      </w:r>
      <w:r w:rsidRPr="00E11EA5">
        <w:rPr>
          <w:lang w:eastAsia="sv-SE"/>
        </w:rPr>
        <w:t>.1</w:t>
      </w:r>
      <w:r w:rsidRPr="00E11EA5">
        <w:rPr>
          <w:lang w:eastAsia="sv-SE"/>
        </w:rPr>
        <w:tab/>
        <w:t>Measurement system description</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6681" w:name="_Toc32332306"/>
      <w:bookmarkStart w:id="6682" w:name="_Toc37430223"/>
      <w:bookmarkStart w:id="6683" w:name="_Toc43739326"/>
      <w:bookmarkStart w:id="6684" w:name="_Toc46347087"/>
      <w:bookmarkStart w:id="6685" w:name="_Toc53166026"/>
      <w:bookmarkStart w:id="6686" w:name="_Toc53166721"/>
      <w:bookmarkStart w:id="6687" w:name="_Toc53167415"/>
      <w:bookmarkStart w:id="6688" w:name="_Toc61130664"/>
      <w:bookmarkStart w:id="6689" w:name="_Toc61131390"/>
      <w:bookmarkStart w:id="6690" w:name="_Toc61188232"/>
      <w:bookmarkStart w:id="6691" w:name="_Toc83029522"/>
      <w:bookmarkStart w:id="6692" w:name="_Toc83920120"/>
      <w:bookmarkStart w:id="6693" w:name="_Toc89785141"/>
      <w:bookmarkStart w:id="6694" w:name="_Toc137245828"/>
      <w:bookmarkStart w:id="6695" w:name="_Toc138888335"/>
      <w:bookmarkStart w:id="6696" w:name="_Toc145321407"/>
      <w:r w:rsidRPr="00E11EA5">
        <w:rPr>
          <w:lang w:eastAsia="sv-SE"/>
        </w:rPr>
        <w:t>10.6.</w:t>
      </w:r>
      <w:r w:rsidRPr="00E11EA5">
        <w:t>2</w:t>
      </w:r>
      <w:r w:rsidRPr="00E11EA5">
        <w:rPr>
          <w:lang w:eastAsia="sv-SE"/>
        </w:rPr>
        <w:t>.2</w:t>
      </w:r>
      <w:r>
        <w:rPr>
          <w:lang w:eastAsia="sv-SE"/>
        </w:rPr>
        <w:tab/>
      </w:r>
      <w:r w:rsidRPr="00E11EA5">
        <w:rPr>
          <w:lang w:eastAsia="sv-SE"/>
        </w:rPr>
        <w:t>Test procedure</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661CDFC3" w14:textId="77777777" w:rsidR="00C57672" w:rsidRPr="00E11EA5" w:rsidRDefault="00C57672" w:rsidP="00C57672">
      <w:pPr>
        <w:pStyle w:val="Heading5"/>
      </w:pPr>
      <w:bookmarkStart w:id="6697" w:name="_Toc32332307"/>
      <w:bookmarkStart w:id="6698" w:name="_Toc37430224"/>
      <w:bookmarkStart w:id="6699" w:name="_Toc43739327"/>
      <w:bookmarkStart w:id="6700" w:name="_Toc46347088"/>
      <w:bookmarkStart w:id="6701" w:name="_Toc53166027"/>
      <w:bookmarkStart w:id="6702" w:name="_Toc53166722"/>
      <w:bookmarkStart w:id="6703" w:name="_Toc53167416"/>
      <w:bookmarkStart w:id="6704" w:name="_Toc61130665"/>
      <w:bookmarkStart w:id="6705" w:name="_Toc61131391"/>
      <w:bookmarkStart w:id="6706" w:name="_Toc61188233"/>
      <w:bookmarkStart w:id="6707" w:name="_Toc83029523"/>
      <w:bookmarkStart w:id="6708" w:name="_Toc83920121"/>
      <w:bookmarkStart w:id="6709" w:name="_Toc89785142"/>
      <w:bookmarkStart w:id="6710" w:name="_Toc137245829"/>
      <w:bookmarkStart w:id="6711" w:name="_Toc138888336"/>
      <w:bookmarkStart w:id="6712" w:name="_Toc145321408"/>
      <w:r w:rsidRPr="00E11EA5">
        <w:rPr>
          <w:lang w:eastAsia="sv-SE"/>
        </w:rPr>
        <w:t>10.6.</w:t>
      </w:r>
      <w:r w:rsidRPr="00E11EA5">
        <w:t>2</w:t>
      </w:r>
      <w:r w:rsidRPr="00E11EA5">
        <w:rPr>
          <w:lang w:eastAsia="sv-SE"/>
        </w:rPr>
        <w:t>.2.1</w:t>
      </w:r>
      <w:r w:rsidRPr="00E11EA5">
        <w:rPr>
          <w:lang w:eastAsia="sv-SE"/>
        </w:rPr>
        <w:tab/>
      </w:r>
      <w:r w:rsidRPr="00E11EA5">
        <w:t>Stage 1: Calibration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6713" w:name="_Toc32332308"/>
      <w:bookmarkStart w:id="6714" w:name="_Toc37430225"/>
      <w:bookmarkStart w:id="6715" w:name="_Toc43739328"/>
      <w:bookmarkStart w:id="6716" w:name="_Toc46347089"/>
      <w:bookmarkStart w:id="6717" w:name="_Toc53166028"/>
      <w:bookmarkStart w:id="6718" w:name="_Toc53166723"/>
      <w:bookmarkStart w:id="6719" w:name="_Toc53167417"/>
      <w:bookmarkStart w:id="6720" w:name="_Toc61130666"/>
      <w:bookmarkStart w:id="6721" w:name="_Toc61131392"/>
      <w:bookmarkStart w:id="6722" w:name="_Toc61188234"/>
      <w:bookmarkStart w:id="6723" w:name="_Toc83029524"/>
      <w:bookmarkStart w:id="6724" w:name="_Toc83920122"/>
      <w:bookmarkStart w:id="6725" w:name="_Toc89785143"/>
      <w:bookmarkStart w:id="6726" w:name="_Toc137245830"/>
      <w:bookmarkStart w:id="6727" w:name="_Toc138888337"/>
      <w:bookmarkStart w:id="6728" w:name="_Toc145321409"/>
      <w:r w:rsidRPr="00E11EA5">
        <w:rPr>
          <w:lang w:eastAsia="sv-SE"/>
        </w:rPr>
        <w:t>10.6.</w:t>
      </w:r>
      <w:r w:rsidRPr="00E11EA5">
        <w:t>2</w:t>
      </w:r>
      <w:r w:rsidRPr="00E11EA5">
        <w:rPr>
          <w:lang w:eastAsia="sv-SE"/>
        </w:rPr>
        <w:t>.2.2</w:t>
      </w:r>
      <w:r w:rsidRPr="00E11EA5">
        <w:rPr>
          <w:lang w:eastAsia="sv-SE"/>
        </w:rPr>
        <w:tab/>
      </w:r>
      <w:r w:rsidRPr="00E11EA5">
        <w:t>Stage 2: BS measurement</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6729" w:name="_Toc32332309"/>
      <w:bookmarkStart w:id="6730" w:name="_Toc37430226"/>
      <w:bookmarkStart w:id="6731" w:name="_Toc43739329"/>
      <w:bookmarkStart w:id="6732" w:name="_Toc46347090"/>
      <w:bookmarkStart w:id="6733" w:name="_Toc53166029"/>
      <w:bookmarkStart w:id="6734" w:name="_Toc53166724"/>
      <w:bookmarkStart w:id="6735" w:name="_Toc53167418"/>
      <w:bookmarkStart w:id="6736" w:name="_Toc61130667"/>
      <w:bookmarkStart w:id="6737" w:name="_Toc61131393"/>
      <w:bookmarkStart w:id="6738" w:name="_Toc61188235"/>
      <w:bookmarkStart w:id="6739" w:name="_Toc83029525"/>
      <w:bookmarkStart w:id="6740" w:name="_Toc83920123"/>
      <w:bookmarkStart w:id="6741" w:name="_Toc89785144"/>
      <w:bookmarkStart w:id="6742" w:name="_Toc137245831"/>
      <w:bookmarkStart w:id="6743" w:name="_Toc138888338"/>
      <w:bookmarkStart w:id="6744" w:name="_Toc145321410"/>
      <w:r w:rsidRPr="00E11EA5">
        <w:t>10.6.2.3</w:t>
      </w:r>
      <w:r w:rsidRPr="00E11EA5">
        <w:tab/>
      </w:r>
      <w:r w:rsidRPr="00E11EA5">
        <w:rPr>
          <w:lang w:eastAsia="sv-SE"/>
        </w:rPr>
        <w:t>MU value derivation, FR1</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6745" w:name="_Toc32332310"/>
      <w:bookmarkStart w:id="6746" w:name="_Toc37430227"/>
      <w:bookmarkStart w:id="6747" w:name="_Toc43739330"/>
      <w:bookmarkStart w:id="6748" w:name="_Toc46347091"/>
      <w:bookmarkStart w:id="6749" w:name="_Toc53166030"/>
      <w:bookmarkStart w:id="6750" w:name="_Toc53166725"/>
      <w:bookmarkStart w:id="6751" w:name="_Toc53167419"/>
      <w:bookmarkStart w:id="6752" w:name="_Toc61130668"/>
      <w:bookmarkStart w:id="6753" w:name="_Toc61131394"/>
      <w:bookmarkStart w:id="6754" w:name="_Toc61188236"/>
      <w:bookmarkStart w:id="6755" w:name="_Toc83029526"/>
      <w:bookmarkStart w:id="6756" w:name="_Toc83920124"/>
      <w:bookmarkStart w:id="6757" w:name="_Toc89785145"/>
      <w:bookmarkStart w:id="6758" w:name="_Toc137245832"/>
      <w:bookmarkStart w:id="6759" w:name="_Toc138888339"/>
      <w:bookmarkStart w:id="6760" w:name="_Toc145321411"/>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6761" w:name="_Toc32332311"/>
      <w:bookmarkStart w:id="6762" w:name="_Toc37430228"/>
      <w:bookmarkStart w:id="6763" w:name="_Toc43739331"/>
      <w:bookmarkStart w:id="6764" w:name="_Toc46347092"/>
      <w:bookmarkStart w:id="6765" w:name="_Toc53166031"/>
      <w:bookmarkStart w:id="6766" w:name="_Toc53166726"/>
      <w:bookmarkStart w:id="6767" w:name="_Toc53167420"/>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514F40A" w14:textId="77777777" w:rsidR="00C57672" w:rsidRPr="00E11EA5" w:rsidRDefault="00C57672" w:rsidP="00C57672">
      <w:pPr>
        <w:pStyle w:val="Heading4"/>
        <w:rPr>
          <w:lang w:eastAsia="sv-SE"/>
        </w:rPr>
      </w:pPr>
      <w:bookmarkStart w:id="6768" w:name="_Toc61130669"/>
      <w:bookmarkStart w:id="6769" w:name="_Toc61131395"/>
      <w:bookmarkStart w:id="6770" w:name="_Toc61188237"/>
      <w:bookmarkStart w:id="6771" w:name="_Toc83029527"/>
      <w:bookmarkStart w:id="6772" w:name="_Toc83920125"/>
      <w:bookmarkStart w:id="6773" w:name="_Toc89785146"/>
      <w:bookmarkStart w:id="6774" w:name="_Toc137245833"/>
      <w:bookmarkStart w:id="6775" w:name="_Toc138888340"/>
      <w:bookmarkStart w:id="6776" w:name="_Toc145321412"/>
      <w:r w:rsidRPr="00E11EA5">
        <w:rPr>
          <w:lang w:eastAsia="sv-SE"/>
        </w:rPr>
        <w:t>10.6.</w:t>
      </w:r>
      <w:r w:rsidRPr="00E11EA5">
        <w:t>3</w:t>
      </w:r>
      <w:r w:rsidRPr="00E11EA5">
        <w:rPr>
          <w:lang w:eastAsia="sv-SE"/>
        </w:rPr>
        <w:t>.1</w:t>
      </w:r>
      <w:r w:rsidRPr="00E11EA5">
        <w:rPr>
          <w:lang w:eastAsia="sv-SE"/>
        </w:rPr>
        <w:tab/>
        <w:t>Measurement system description</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6777" w:name="_Toc32332312"/>
      <w:bookmarkStart w:id="6778" w:name="_Toc37430229"/>
      <w:bookmarkStart w:id="6779" w:name="_Toc43739332"/>
      <w:bookmarkStart w:id="6780" w:name="_Toc46347093"/>
      <w:bookmarkStart w:id="6781" w:name="_Toc53166032"/>
      <w:bookmarkStart w:id="6782" w:name="_Toc53166727"/>
      <w:bookmarkStart w:id="6783" w:name="_Toc53167421"/>
    </w:p>
    <w:p w14:paraId="721FFCC1" w14:textId="77777777" w:rsidR="00C57672" w:rsidRPr="00E11EA5" w:rsidRDefault="00C57672" w:rsidP="00C57672">
      <w:pPr>
        <w:pStyle w:val="Heading4"/>
        <w:rPr>
          <w:lang w:eastAsia="sv-SE"/>
        </w:rPr>
      </w:pPr>
      <w:bookmarkStart w:id="6784" w:name="_Toc61130670"/>
      <w:bookmarkStart w:id="6785" w:name="_Toc61131396"/>
      <w:bookmarkStart w:id="6786" w:name="_Toc61188238"/>
      <w:bookmarkStart w:id="6787" w:name="_Toc83029528"/>
      <w:bookmarkStart w:id="6788" w:name="_Toc83920126"/>
      <w:bookmarkStart w:id="6789" w:name="_Toc89785147"/>
      <w:bookmarkStart w:id="6790" w:name="_Toc137245834"/>
      <w:bookmarkStart w:id="6791" w:name="_Toc138888341"/>
      <w:bookmarkStart w:id="6792" w:name="_Toc145321413"/>
      <w:r w:rsidRPr="00E11EA5">
        <w:rPr>
          <w:lang w:eastAsia="sv-SE"/>
        </w:rPr>
        <w:t>10.6.3.2</w:t>
      </w:r>
      <w:r w:rsidRPr="00E11EA5">
        <w:rPr>
          <w:lang w:eastAsia="sv-SE"/>
        </w:rPr>
        <w:tab/>
        <w:t xml:space="preserve">Test </w:t>
      </w:r>
      <w:r w:rsidRPr="00E11EA5">
        <w:t>procedure</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0307C10" w14:textId="77777777" w:rsidR="00C57672" w:rsidRPr="00E11EA5" w:rsidRDefault="00C57672" w:rsidP="00C57672">
      <w:pPr>
        <w:pStyle w:val="Heading5"/>
        <w:rPr>
          <w:lang w:eastAsia="sv-SE"/>
        </w:rPr>
      </w:pPr>
      <w:bookmarkStart w:id="6793" w:name="_Toc32332313"/>
      <w:bookmarkStart w:id="6794" w:name="_Toc37430230"/>
      <w:bookmarkStart w:id="6795" w:name="_Toc43739333"/>
      <w:bookmarkStart w:id="6796" w:name="_Toc46347094"/>
      <w:bookmarkStart w:id="6797" w:name="_Toc53166033"/>
      <w:bookmarkStart w:id="6798" w:name="_Toc53166728"/>
      <w:bookmarkStart w:id="6799" w:name="_Toc53167422"/>
      <w:bookmarkStart w:id="6800" w:name="_Toc61130671"/>
      <w:bookmarkStart w:id="6801" w:name="_Toc61131397"/>
      <w:bookmarkStart w:id="6802" w:name="_Toc61188239"/>
      <w:bookmarkStart w:id="6803" w:name="_Toc83029529"/>
      <w:bookmarkStart w:id="6804" w:name="_Toc83920127"/>
      <w:bookmarkStart w:id="6805" w:name="_Toc89785148"/>
      <w:bookmarkStart w:id="6806" w:name="_Toc137245835"/>
      <w:bookmarkStart w:id="6807" w:name="_Toc138888342"/>
      <w:bookmarkStart w:id="6808" w:name="_Toc145321414"/>
      <w:r w:rsidRPr="00E11EA5">
        <w:rPr>
          <w:lang w:eastAsia="sv-SE"/>
        </w:rPr>
        <w:t>10.6.3.2.1</w:t>
      </w:r>
      <w:r w:rsidRPr="00E11EA5">
        <w:rPr>
          <w:lang w:eastAsia="sv-SE"/>
        </w:rPr>
        <w:tab/>
      </w:r>
      <w:r w:rsidRPr="00E11EA5">
        <w:t xml:space="preserve">Stage 1: </w:t>
      </w:r>
      <w:r w:rsidRPr="00E11EA5">
        <w:rPr>
          <w:lang w:eastAsia="sv-SE"/>
        </w:rPr>
        <w:t>Calibration</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6809" w:name="_Toc32332314"/>
      <w:bookmarkStart w:id="6810" w:name="_Toc37430231"/>
      <w:bookmarkStart w:id="6811" w:name="_Toc43739334"/>
      <w:bookmarkStart w:id="6812" w:name="_Toc46347095"/>
      <w:bookmarkStart w:id="6813" w:name="_Toc53166034"/>
      <w:bookmarkStart w:id="6814" w:name="_Toc53166729"/>
      <w:bookmarkStart w:id="6815" w:name="_Toc53167423"/>
      <w:bookmarkStart w:id="6816" w:name="_Toc61130672"/>
      <w:bookmarkStart w:id="6817" w:name="_Toc61131398"/>
      <w:bookmarkStart w:id="6818" w:name="_Toc61188240"/>
      <w:bookmarkStart w:id="6819" w:name="_Toc83029530"/>
      <w:bookmarkStart w:id="6820" w:name="_Toc83920128"/>
      <w:bookmarkStart w:id="6821" w:name="_Toc89785149"/>
      <w:bookmarkStart w:id="6822" w:name="_Toc137245836"/>
      <w:bookmarkStart w:id="6823" w:name="_Toc138888343"/>
      <w:bookmarkStart w:id="6824" w:name="_Toc145321415"/>
      <w:r w:rsidRPr="00E11EA5">
        <w:rPr>
          <w:lang w:eastAsia="sv-SE"/>
        </w:rPr>
        <w:t>10.6.3.2.2</w:t>
      </w:r>
      <w:r w:rsidRPr="00E11EA5">
        <w:tab/>
        <w:t>Stage 2: BS measurement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6825" w:name="_Toc32332315"/>
      <w:bookmarkStart w:id="6826" w:name="_Toc37430232"/>
      <w:bookmarkStart w:id="6827" w:name="_Toc43739335"/>
      <w:bookmarkStart w:id="6828" w:name="_Toc46347096"/>
      <w:bookmarkStart w:id="6829" w:name="_Toc53166035"/>
      <w:bookmarkStart w:id="6830" w:name="_Toc53166730"/>
      <w:bookmarkStart w:id="6831" w:name="_Toc53167424"/>
    </w:p>
    <w:p w14:paraId="63B2F369" w14:textId="77777777" w:rsidR="00C57672" w:rsidRPr="00E11EA5" w:rsidRDefault="00C57672" w:rsidP="00C57672">
      <w:pPr>
        <w:pStyle w:val="Heading4"/>
      </w:pPr>
      <w:bookmarkStart w:id="6832" w:name="_Toc61130673"/>
      <w:bookmarkStart w:id="6833" w:name="_Toc61131399"/>
      <w:bookmarkStart w:id="6834" w:name="_Toc61188241"/>
      <w:bookmarkStart w:id="6835" w:name="_Toc83029531"/>
      <w:bookmarkStart w:id="6836" w:name="_Toc83920129"/>
      <w:bookmarkStart w:id="6837" w:name="_Toc89785150"/>
      <w:bookmarkStart w:id="6838" w:name="_Toc137245837"/>
      <w:bookmarkStart w:id="6839" w:name="_Toc138888344"/>
      <w:bookmarkStart w:id="6840" w:name="_Toc145321416"/>
      <w:r w:rsidRPr="00E11EA5">
        <w:t>10.6.3.3</w:t>
      </w:r>
      <w:r w:rsidRPr="00E11EA5">
        <w:tab/>
      </w:r>
      <w:r w:rsidRPr="00E11EA5">
        <w:rPr>
          <w:lang w:eastAsia="sv-SE"/>
        </w:rPr>
        <w:t>MU value derivation, FR1</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6841" w:name="_Toc61130674"/>
      <w:bookmarkStart w:id="6842" w:name="_Toc61131400"/>
      <w:bookmarkStart w:id="6843" w:name="_Toc61188242"/>
      <w:bookmarkStart w:id="6844" w:name="_Toc83029532"/>
      <w:bookmarkStart w:id="6845" w:name="_Toc83920130"/>
      <w:bookmarkStart w:id="6846" w:name="_Toc89785151"/>
      <w:bookmarkStart w:id="6847" w:name="_Toc137245838"/>
      <w:bookmarkStart w:id="6848" w:name="_Toc138888345"/>
      <w:bookmarkStart w:id="6849" w:name="_Toc145321417"/>
      <w:bookmarkStart w:id="6850" w:name="_Toc32332316"/>
      <w:bookmarkStart w:id="6851" w:name="_Toc37430233"/>
      <w:bookmarkStart w:id="6852" w:name="_Toc43739336"/>
      <w:bookmarkStart w:id="6853" w:name="_Toc46347097"/>
      <w:bookmarkStart w:id="6854" w:name="_Toc53166036"/>
      <w:bookmarkStart w:id="6855" w:name="_Toc53166731"/>
      <w:bookmarkStart w:id="6856" w:name="_Toc53167425"/>
      <w:r>
        <w:t>10.6.3A</w:t>
      </w:r>
      <w:r>
        <w:tab/>
        <w:t>Plan Wave Synthesizer</w:t>
      </w:r>
      <w:bookmarkEnd w:id="6841"/>
      <w:bookmarkEnd w:id="6842"/>
      <w:bookmarkEnd w:id="6843"/>
      <w:bookmarkEnd w:id="6844"/>
      <w:bookmarkEnd w:id="6845"/>
      <w:bookmarkEnd w:id="6846"/>
      <w:bookmarkEnd w:id="6847"/>
      <w:bookmarkEnd w:id="6848"/>
      <w:bookmarkEnd w:id="6849"/>
    </w:p>
    <w:p w14:paraId="7E1C27B2" w14:textId="77777777" w:rsidR="00F178B0" w:rsidRDefault="00F178B0" w:rsidP="00753FEA">
      <w:pPr>
        <w:pStyle w:val="Heading4"/>
      </w:pPr>
      <w:bookmarkStart w:id="6857" w:name="_Toc61130675"/>
      <w:bookmarkStart w:id="6858" w:name="_Toc61131401"/>
      <w:bookmarkStart w:id="6859" w:name="_Toc61188243"/>
      <w:bookmarkStart w:id="6860" w:name="_Toc83029533"/>
      <w:bookmarkStart w:id="6861" w:name="_Toc83920131"/>
      <w:bookmarkStart w:id="6862" w:name="_Toc89785152"/>
      <w:bookmarkStart w:id="6863" w:name="_Toc137245839"/>
      <w:bookmarkStart w:id="6864" w:name="_Toc138888346"/>
      <w:bookmarkStart w:id="6865" w:name="_Toc145321418"/>
      <w:r>
        <w:t>10.6.3A.1</w:t>
      </w:r>
      <w:r>
        <w:tab/>
        <w:t>Measurement system description</w:t>
      </w:r>
      <w:bookmarkEnd w:id="6857"/>
      <w:bookmarkEnd w:id="6858"/>
      <w:bookmarkEnd w:id="6859"/>
      <w:bookmarkEnd w:id="6860"/>
      <w:bookmarkEnd w:id="6861"/>
      <w:bookmarkEnd w:id="6862"/>
      <w:bookmarkEnd w:id="6863"/>
      <w:bookmarkEnd w:id="6864"/>
      <w:bookmarkEnd w:id="6865"/>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6866" w:name="_Toc61130676"/>
      <w:bookmarkStart w:id="6867" w:name="_Toc61131402"/>
      <w:bookmarkStart w:id="6868" w:name="_Toc61188244"/>
      <w:bookmarkStart w:id="6869" w:name="_Toc83029534"/>
      <w:bookmarkStart w:id="6870" w:name="_Toc83920132"/>
      <w:bookmarkStart w:id="6871" w:name="_Toc89785153"/>
      <w:bookmarkStart w:id="6872" w:name="_Toc137245840"/>
      <w:bookmarkStart w:id="6873" w:name="_Toc138888347"/>
      <w:bookmarkStart w:id="6874" w:name="_Toc145321419"/>
      <w:r>
        <w:t>10.6.3A.2</w:t>
      </w:r>
      <w:r>
        <w:tab/>
        <w:t>Test procedure</w:t>
      </w:r>
      <w:bookmarkEnd w:id="6866"/>
      <w:bookmarkEnd w:id="6867"/>
      <w:bookmarkEnd w:id="6868"/>
      <w:bookmarkEnd w:id="6869"/>
      <w:bookmarkEnd w:id="6870"/>
      <w:bookmarkEnd w:id="6871"/>
      <w:bookmarkEnd w:id="6872"/>
      <w:bookmarkEnd w:id="6873"/>
      <w:bookmarkEnd w:id="6874"/>
    </w:p>
    <w:p w14:paraId="2B0438A4" w14:textId="77777777" w:rsidR="00F178B0" w:rsidRDefault="00F178B0" w:rsidP="00753FEA">
      <w:pPr>
        <w:pStyle w:val="Heading5"/>
      </w:pPr>
      <w:bookmarkStart w:id="6875" w:name="_Toc61130677"/>
      <w:bookmarkStart w:id="6876" w:name="_Toc61131403"/>
      <w:bookmarkStart w:id="6877" w:name="_Toc61188245"/>
      <w:bookmarkStart w:id="6878" w:name="_Toc83029535"/>
      <w:bookmarkStart w:id="6879" w:name="_Toc83920133"/>
      <w:bookmarkStart w:id="6880" w:name="_Toc89785154"/>
      <w:bookmarkStart w:id="6881" w:name="_Toc137245841"/>
      <w:bookmarkStart w:id="6882" w:name="_Toc138888348"/>
      <w:bookmarkStart w:id="6883" w:name="_Toc145321420"/>
      <w:r>
        <w:t>10.6.3A.2.1</w:t>
      </w:r>
      <w:r>
        <w:tab/>
        <w:t>Stage 1: Calibration</w:t>
      </w:r>
      <w:bookmarkEnd w:id="6875"/>
      <w:bookmarkEnd w:id="6876"/>
      <w:bookmarkEnd w:id="6877"/>
      <w:bookmarkEnd w:id="6878"/>
      <w:bookmarkEnd w:id="6879"/>
      <w:bookmarkEnd w:id="6880"/>
      <w:bookmarkEnd w:id="6881"/>
      <w:bookmarkEnd w:id="6882"/>
      <w:bookmarkEnd w:id="6883"/>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6884" w:name="_Toc61130678"/>
      <w:bookmarkStart w:id="6885" w:name="_Toc61131404"/>
      <w:bookmarkStart w:id="6886" w:name="_Toc61188246"/>
      <w:bookmarkStart w:id="6887" w:name="_Toc83029536"/>
      <w:bookmarkStart w:id="6888" w:name="_Toc83920134"/>
      <w:bookmarkStart w:id="6889" w:name="_Toc89785155"/>
      <w:bookmarkStart w:id="6890" w:name="_Toc137245842"/>
      <w:bookmarkStart w:id="6891" w:name="_Toc138888349"/>
      <w:bookmarkStart w:id="6892" w:name="_Toc145321421"/>
      <w:r>
        <w:t>10.6.3A.2.2</w:t>
      </w:r>
      <w:r>
        <w:tab/>
        <w:t>Stage 2: BS measurement</w:t>
      </w:r>
      <w:bookmarkEnd w:id="6884"/>
      <w:bookmarkEnd w:id="6885"/>
      <w:bookmarkEnd w:id="6886"/>
      <w:bookmarkEnd w:id="6887"/>
      <w:bookmarkEnd w:id="6888"/>
      <w:bookmarkEnd w:id="6889"/>
      <w:bookmarkEnd w:id="6890"/>
      <w:bookmarkEnd w:id="6891"/>
      <w:bookmarkEnd w:id="6892"/>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6893" w:name="_Toc61130679"/>
      <w:bookmarkStart w:id="6894" w:name="_Toc61131405"/>
      <w:bookmarkStart w:id="6895" w:name="_Toc61188247"/>
      <w:bookmarkStart w:id="6896" w:name="_Toc83029537"/>
      <w:bookmarkStart w:id="6897" w:name="_Toc83920135"/>
      <w:bookmarkStart w:id="6898" w:name="_Toc89785156"/>
      <w:bookmarkStart w:id="6899" w:name="_Toc137245843"/>
      <w:bookmarkStart w:id="6900" w:name="_Toc138888350"/>
      <w:bookmarkStart w:id="6901" w:name="_Toc145321422"/>
      <w:r>
        <w:t>10.6.3A.3</w:t>
      </w:r>
      <w:r>
        <w:tab/>
        <w:t>MU value derivation, FR1</w:t>
      </w:r>
      <w:bookmarkEnd w:id="6893"/>
      <w:bookmarkEnd w:id="6894"/>
      <w:bookmarkEnd w:id="6895"/>
      <w:bookmarkEnd w:id="6896"/>
      <w:bookmarkEnd w:id="6897"/>
      <w:bookmarkEnd w:id="6898"/>
      <w:bookmarkEnd w:id="6899"/>
      <w:bookmarkEnd w:id="6900"/>
      <w:bookmarkEnd w:id="6901"/>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6902" w:name="_Toc61130680"/>
      <w:bookmarkStart w:id="6903" w:name="_Toc61131406"/>
      <w:bookmarkStart w:id="6904" w:name="_Toc61188248"/>
      <w:bookmarkStart w:id="6905" w:name="_Toc83029538"/>
      <w:bookmarkStart w:id="6906" w:name="_Toc83920136"/>
      <w:bookmarkStart w:id="6907" w:name="_Toc89785157"/>
      <w:bookmarkStart w:id="6908" w:name="_Toc137245844"/>
      <w:bookmarkStart w:id="6909" w:name="_Toc138888351"/>
      <w:bookmarkStart w:id="6910" w:name="_Toc145321423"/>
      <w:r w:rsidRPr="00E11EA5">
        <w:t>10.6.4</w:t>
      </w:r>
      <w:r w:rsidRPr="00E11EA5">
        <w:tab/>
        <w:t>Maximum accepted test system uncertainty</w:t>
      </w:r>
      <w:bookmarkEnd w:id="6850"/>
      <w:bookmarkEnd w:id="6851"/>
      <w:bookmarkEnd w:id="6852"/>
      <w:bookmarkEnd w:id="6853"/>
      <w:bookmarkEnd w:id="6854"/>
      <w:bookmarkEnd w:id="6855"/>
      <w:bookmarkEnd w:id="6856"/>
      <w:bookmarkEnd w:id="6902"/>
      <w:bookmarkEnd w:id="6903"/>
      <w:bookmarkEnd w:id="6904"/>
      <w:bookmarkEnd w:id="6905"/>
      <w:bookmarkEnd w:id="6906"/>
      <w:bookmarkEnd w:id="6907"/>
      <w:bookmarkEnd w:id="6908"/>
      <w:bookmarkEnd w:id="6909"/>
      <w:bookmarkEnd w:id="6910"/>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62" o:title=""/>
          </v:shape>
          <o:OLEObject Type="Embed" ProgID="Equation.DSMT4" ShapeID="_x0000_i1069" DrawAspect="Content" ObjectID="_1757339503"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6" o:title=""/>
          </v:shape>
          <o:OLEObject Type="Embed" ProgID="Equation.DSMT4" ShapeID="_x0000_i1070" DrawAspect="Content" ObjectID="_1757339504"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58" o:title=""/>
          </v:shape>
          <o:OLEObject Type="Embed" ProgID="Equation.DSMT4" ShapeID="_x0000_i1071" DrawAspect="Content" ObjectID="_1757339505"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60" o:title=""/>
          </v:shape>
          <o:OLEObject Type="Embed" ProgID="Equation.DSMT4" ShapeID="_x0000_i1072" DrawAspect="Content" ObjectID="_1757339506"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6911" w:name="_Toc32332317"/>
      <w:bookmarkStart w:id="6912" w:name="_Toc37430234"/>
      <w:bookmarkStart w:id="6913" w:name="_Toc43739337"/>
      <w:bookmarkStart w:id="6914" w:name="_Toc46347098"/>
      <w:bookmarkStart w:id="6915" w:name="_Toc53166037"/>
      <w:bookmarkStart w:id="6916" w:name="_Toc53166732"/>
      <w:bookmarkStart w:id="6917" w:name="_Toc53167426"/>
      <w:bookmarkStart w:id="6918" w:name="_Toc61130681"/>
      <w:bookmarkStart w:id="6919" w:name="_Toc61131407"/>
      <w:bookmarkStart w:id="6920" w:name="_Toc61188249"/>
      <w:bookmarkStart w:id="6921" w:name="_Toc83029539"/>
      <w:bookmarkStart w:id="6922" w:name="_Toc83920137"/>
      <w:bookmarkStart w:id="6923" w:name="_Toc89785158"/>
      <w:bookmarkStart w:id="6924" w:name="_Toc137245845"/>
      <w:bookmarkStart w:id="6925" w:name="_Toc138888352"/>
      <w:bookmarkStart w:id="6926" w:name="_Toc145321424"/>
      <w:r w:rsidRPr="00E11EA5">
        <w:t>10.6.5</w:t>
      </w:r>
      <w:r w:rsidRPr="00E11EA5">
        <w:tab/>
        <w:t>Test Tolerance for OTA RX IMD</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927" w:name="_Toc32332318"/>
      <w:bookmarkStart w:id="6928" w:name="_Toc37430235"/>
      <w:bookmarkStart w:id="6929" w:name="_Toc43739338"/>
      <w:bookmarkStart w:id="6930"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6931" w:name="_Toc53166038"/>
      <w:bookmarkStart w:id="6932" w:name="_Toc53166733"/>
      <w:bookmarkStart w:id="6933" w:name="_Toc53167427"/>
      <w:bookmarkStart w:id="6934" w:name="_Toc61130682"/>
      <w:bookmarkStart w:id="6935" w:name="_Toc61131408"/>
      <w:bookmarkStart w:id="6936" w:name="_Toc61188250"/>
      <w:bookmarkStart w:id="6937" w:name="_Toc83029540"/>
      <w:bookmarkStart w:id="6938" w:name="_Toc83920138"/>
      <w:bookmarkStart w:id="6939" w:name="_Toc89785159"/>
      <w:bookmarkStart w:id="6940" w:name="_Toc137245846"/>
      <w:bookmarkStart w:id="6941" w:name="_Toc138888353"/>
      <w:bookmarkStart w:id="6942" w:name="_Toc145321425"/>
      <w:r w:rsidRPr="00501E48">
        <w:t>10.7</w:t>
      </w:r>
      <w:r w:rsidRPr="00501E48">
        <w:tab/>
        <w:t>OTA in-channel selectivity</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9F6E23F" w14:textId="77777777" w:rsidR="00C57672" w:rsidRPr="00E11EA5" w:rsidRDefault="00C57672" w:rsidP="00C57672">
      <w:pPr>
        <w:pStyle w:val="Heading3"/>
      </w:pPr>
      <w:bookmarkStart w:id="6943" w:name="_Toc32332319"/>
      <w:bookmarkStart w:id="6944" w:name="_Toc37430236"/>
      <w:bookmarkStart w:id="6945" w:name="_Toc43739339"/>
      <w:bookmarkStart w:id="6946" w:name="_Toc46347100"/>
      <w:bookmarkStart w:id="6947" w:name="_Toc53166039"/>
      <w:bookmarkStart w:id="6948" w:name="_Toc53166734"/>
      <w:bookmarkStart w:id="6949" w:name="_Toc53167428"/>
      <w:bookmarkStart w:id="6950" w:name="_Toc61130683"/>
      <w:bookmarkStart w:id="6951" w:name="_Toc61131409"/>
      <w:bookmarkStart w:id="6952" w:name="_Toc61188251"/>
      <w:bookmarkStart w:id="6953" w:name="_Toc83029541"/>
      <w:bookmarkStart w:id="6954" w:name="_Toc83920139"/>
      <w:bookmarkStart w:id="6955" w:name="_Toc89785160"/>
      <w:bookmarkStart w:id="6956" w:name="_Toc137245847"/>
      <w:bookmarkStart w:id="6957" w:name="_Toc138888354"/>
      <w:bookmarkStart w:id="6958" w:name="_Toc145321426"/>
      <w:r w:rsidRPr="00E11EA5">
        <w:t>10.7.1</w:t>
      </w:r>
      <w:r w:rsidRPr="00E11EA5">
        <w:tab/>
        <w:t>General</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6959" w:name="_Toc32332320"/>
      <w:bookmarkStart w:id="6960" w:name="_Toc37430237"/>
      <w:bookmarkStart w:id="6961" w:name="_Toc43739340"/>
      <w:bookmarkStart w:id="6962" w:name="_Toc46347101"/>
      <w:bookmarkStart w:id="6963" w:name="_Toc53166040"/>
      <w:bookmarkStart w:id="6964" w:name="_Toc53166735"/>
      <w:bookmarkStart w:id="6965" w:name="_Toc53167429"/>
      <w:bookmarkStart w:id="6966" w:name="_Toc61130684"/>
      <w:bookmarkStart w:id="6967" w:name="_Toc61131410"/>
      <w:bookmarkStart w:id="6968" w:name="_Toc61188252"/>
      <w:bookmarkStart w:id="6969" w:name="_Toc83029542"/>
      <w:bookmarkStart w:id="6970" w:name="_Toc83920140"/>
      <w:bookmarkStart w:id="6971" w:name="_Toc89785161"/>
      <w:bookmarkStart w:id="6972" w:name="_Toc137245848"/>
      <w:bookmarkStart w:id="6973" w:name="_Toc138888355"/>
      <w:bookmarkStart w:id="6974" w:name="_Toc145321427"/>
      <w:r w:rsidRPr="00E11EA5">
        <w:t>10.7.2</w:t>
      </w:r>
      <w:r w:rsidRPr="00E11EA5">
        <w:tab/>
        <w:t>Indoor Anechoic Chamber</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12DD5B4B" w14:textId="77777777" w:rsidR="00C57672" w:rsidRPr="00E11EA5" w:rsidRDefault="00C57672" w:rsidP="00C57672">
      <w:pPr>
        <w:pStyle w:val="Heading4"/>
        <w:rPr>
          <w:lang w:eastAsia="sv-SE"/>
        </w:rPr>
      </w:pPr>
      <w:bookmarkStart w:id="6975" w:name="_Toc32332321"/>
      <w:bookmarkStart w:id="6976" w:name="_Toc37430238"/>
      <w:bookmarkStart w:id="6977" w:name="_Toc43739341"/>
      <w:bookmarkStart w:id="6978" w:name="_Toc46347102"/>
      <w:bookmarkStart w:id="6979" w:name="_Toc53166041"/>
      <w:bookmarkStart w:id="6980" w:name="_Toc53166736"/>
      <w:bookmarkStart w:id="6981" w:name="_Toc53167430"/>
      <w:bookmarkStart w:id="6982" w:name="_Toc61130685"/>
      <w:bookmarkStart w:id="6983" w:name="_Toc61131411"/>
      <w:bookmarkStart w:id="6984" w:name="_Toc61188253"/>
      <w:bookmarkStart w:id="6985" w:name="_Toc83029543"/>
      <w:bookmarkStart w:id="6986" w:name="_Toc83920141"/>
      <w:bookmarkStart w:id="6987" w:name="_Toc89785162"/>
      <w:bookmarkStart w:id="6988" w:name="_Toc137245849"/>
      <w:bookmarkStart w:id="6989" w:name="_Toc138888356"/>
      <w:bookmarkStart w:id="6990" w:name="_Toc145321428"/>
      <w:r w:rsidRPr="00E11EA5">
        <w:rPr>
          <w:lang w:eastAsia="sv-SE"/>
        </w:rPr>
        <w:t>10.7.</w:t>
      </w:r>
      <w:r w:rsidRPr="00E11EA5">
        <w:t>2</w:t>
      </w:r>
      <w:r w:rsidRPr="00E11EA5">
        <w:rPr>
          <w:lang w:eastAsia="sv-SE"/>
        </w:rPr>
        <w:t>.1</w:t>
      </w:r>
      <w:r w:rsidRPr="00E11EA5">
        <w:rPr>
          <w:lang w:eastAsia="sv-SE"/>
        </w:rPr>
        <w:tab/>
        <w:t>Measurement system description</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6991" w:name="_Toc32332322"/>
      <w:bookmarkStart w:id="6992" w:name="_Toc37430239"/>
      <w:bookmarkStart w:id="6993" w:name="_Toc43739342"/>
      <w:bookmarkStart w:id="6994" w:name="_Toc46347103"/>
      <w:bookmarkStart w:id="6995" w:name="_Toc53166042"/>
      <w:bookmarkStart w:id="6996" w:name="_Toc53166737"/>
      <w:bookmarkStart w:id="6997" w:name="_Toc53167431"/>
      <w:bookmarkStart w:id="6998" w:name="_Toc61130686"/>
      <w:bookmarkStart w:id="6999" w:name="_Toc61131412"/>
      <w:bookmarkStart w:id="7000" w:name="_Toc61188254"/>
      <w:bookmarkStart w:id="7001" w:name="_Toc83029544"/>
      <w:bookmarkStart w:id="7002" w:name="_Toc83920142"/>
      <w:bookmarkStart w:id="7003" w:name="_Toc89785163"/>
      <w:bookmarkStart w:id="7004" w:name="_Toc137245850"/>
      <w:bookmarkStart w:id="7005" w:name="_Toc138888357"/>
      <w:bookmarkStart w:id="7006" w:name="_Toc145321429"/>
      <w:r w:rsidRPr="00E11EA5">
        <w:rPr>
          <w:lang w:eastAsia="sv-SE"/>
        </w:rPr>
        <w:t>10.7.</w:t>
      </w:r>
      <w:r w:rsidRPr="00E11EA5">
        <w:t>2</w:t>
      </w:r>
      <w:r w:rsidRPr="00E11EA5">
        <w:rPr>
          <w:lang w:eastAsia="sv-SE"/>
        </w:rPr>
        <w:t>.2</w:t>
      </w:r>
      <w:r>
        <w:rPr>
          <w:lang w:eastAsia="sv-SE"/>
        </w:rPr>
        <w:tab/>
      </w:r>
      <w:r w:rsidRPr="00E11EA5">
        <w:rPr>
          <w:lang w:eastAsia="sv-SE"/>
        </w:rPr>
        <w:t>Test procedure</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22ECCF8" w14:textId="77777777" w:rsidR="00C57672" w:rsidRPr="00E11EA5" w:rsidRDefault="00C57672" w:rsidP="00C57672">
      <w:pPr>
        <w:pStyle w:val="Heading5"/>
      </w:pPr>
      <w:bookmarkStart w:id="7007" w:name="_Toc32332323"/>
      <w:bookmarkStart w:id="7008" w:name="_Toc37430240"/>
      <w:bookmarkStart w:id="7009" w:name="_Toc43739343"/>
      <w:bookmarkStart w:id="7010" w:name="_Toc46347104"/>
      <w:bookmarkStart w:id="7011" w:name="_Toc53166043"/>
      <w:bookmarkStart w:id="7012" w:name="_Toc53166738"/>
      <w:bookmarkStart w:id="7013" w:name="_Toc53167432"/>
      <w:bookmarkStart w:id="7014" w:name="_Toc61130687"/>
      <w:bookmarkStart w:id="7015" w:name="_Toc61131413"/>
      <w:bookmarkStart w:id="7016" w:name="_Toc61188255"/>
      <w:bookmarkStart w:id="7017" w:name="_Toc83029545"/>
      <w:bookmarkStart w:id="7018" w:name="_Toc83920143"/>
      <w:bookmarkStart w:id="7019" w:name="_Toc89785164"/>
      <w:bookmarkStart w:id="7020" w:name="_Toc137245851"/>
      <w:bookmarkStart w:id="7021" w:name="_Toc138888358"/>
      <w:bookmarkStart w:id="7022" w:name="_Toc145321430"/>
      <w:r w:rsidRPr="00E11EA5">
        <w:rPr>
          <w:lang w:eastAsia="sv-SE"/>
        </w:rPr>
        <w:t>10.7.</w:t>
      </w:r>
      <w:r w:rsidRPr="00E11EA5">
        <w:t>2</w:t>
      </w:r>
      <w:r w:rsidRPr="00E11EA5">
        <w:rPr>
          <w:lang w:eastAsia="sv-SE"/>
        </w:rPr>
        <w:t>.2.1</w:t>
      </w:r>
      <w:r w:rsidRPr="00E11EA5">
        <w:rPr>
          <w:lang w:eastAsia="sv-SE"/>
        </w:rPr>
        <w:tab/>
      </w:r>
      <w:r w:rsidRPr="00E11EA5">
        <w:t>Stage 1: Calibration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7023" w:name="_Toc32332324"/>
      <w:bookmarkStart w:id="7024" w:name="_Toc37430241"/>
      <w:bookmarkStart w:id="7025" w:name="_Toc43739344"/>
      <w:bookmarkStart w:id="7026" w:name="_Toc46347105"/>
      <w:bookmarkStart w:id="7027" w:name="_Toc53166044"/>
      <w:bookmarkStart w:id="7028" w:name="_Toc53166739"/>
      <w:bookmarkStart w:id="7029" w:name="_Toc53167433"/>
      <w:bookmarkStart w:id="7030" w:name="_Toc61130688"/>
      <w:bookmarkStart w:id="7031" w:name="_Toc61131414"/>
      <w:bookmarkStart w:id="7032" w:name="_Toc61188256"/>
      <w:bookmarkStart w:id="7033" w:name="_Toc83029546"/>
      <w:bookmarkStart w:id="7034" w:name="_Toc83920144"/>
      <w:bookmarkStart w:id="7035" w:name="_Toc89785165"/>
      <w:bookmarkStart w:id="7036" w:name="_Toc137245852"/>
      <w:bookmarkStart w:id="7037" w:name="_Toc138888359"/>
      <w:bookmarkStart w:id="7038" w:name="_Toc145321431"/>
      <w:r w:rsidRPr="00E11EA5">
        <w:rPr>
          <w:lang w:eastAsia="sv-SE"/>
        </w:rPr>
        <w:t>10.7.</w:t>
      </w:r>
      <w:r w:rsidRPr="00E11EA5">
        <w:t>2</w:t>
      </w:r>
      <w:r w:rsidRPr="00E11EA5">
        <w:rPr>
          <w:lang w:eastAsia="sv-SE"/>
        </w:rPr>
        <w:t>.2.2</w:t>
      </w:r>
      <w:r w:rsidRPr="00E11EA5">
        <w:tab/>
        <w:t>Stage 2: BS measurement</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7039" w:name="_Toc32332325"/>
      <w:bookmarkStart w:id="7040" w:name="_Toc37430242"/>
      <w:bookmarkStart w:id="7041" w:name="_Toc43739345"/>
      <w:bookmarkStart w:id="7042" w:name="_Toc46347106"/>
      <w:bookmarkStart w:id="7043" w:name="_Toc53166045"/>
      <w:bookmarkStart w:id="7044" w:name="_Toc53166740"/>
      <w:bookmarkStart w:id="7045" w:name="_Toc53167434"/>
      <w:bookmarkStart w:id="7046" w:name="_Toc61130689"/>
      <w:bookmarkStart w:id="7047" w:name="_Toc61131415"/>
      <w:bookmarkStart w:id="7048" w:name="_Toc61188257"/>
      <w:bookmarkStart w:id="7049" w:name="_Toc83029547"/>
      <w:bookmarkStart w:id="7050" w:name="_Toc83920145"/>
      <w:bookmarkStart w:id="7051" w:name="_Toc89785166"/>
      <w:bookmarkStart w:id="7052" w:name="_Toc137245853"/>
      <w:bookmarkStart w:id="7053" w:name="_Toc138888360"/>
      <w:bookmarkStart w:id="7054" w:name="_Toc145321432"/>
      <w:r w:rsidRPr="00E11EA5">
        <w:t>10.7.2.3</w:t>
      </w:r>
      <w:r w:rsidRPr="00E11EA5">
        <w:tab/>
      </w:r>
      <w:r w:rsidRPr="00E11EA5">
        <w:rPr>
          <w:lang w:eastAsia="sv-SE"/>
        </w:rPr>
        <w:t>MU value derivation, FR1</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7055" w:name="_Toc32332326"/>
      <w:bookmarkStart w:id="7056" w:name="_Toc37430243"/>
      <w:bookmarkStart w:id="7057" w:name="_Toc43739346"/>
      <w:bookmarkStart w:id="7058" w:name="_Toc46347107"/>
      <w:bookmarkStart w:id="7059" w:name="_Toc53166046"/>
      <w:bookmarkStart w:id="7060" w:name="_Toc53166741"/>
      <w:bookmarkStart w:id="7061" w:name="_Toc53167435"/>
      <w:bookmarkStart w:id="7062" w:name="_Toc61130690"/>
      <w:bookmarkStart w:id="7063" w:name="_Toc61131416"/>
      <w:bookmarkStart w:id="7064" w:name="_Toc61188258"/>
      <w:bookmarkStart w:id="7065" w:name="_Toc83029548"/>
      <w:bookmarkStart w:id="7066" w:name="_Toc83920146"/>
      <w:bookmarkStart w:id="7067" w:name="_Toc89785167"/>
      <w:bookmarkStart w:id="7068" w:name="_Toc137245854"/>
      <w:bookmarkStart w:id="7069" w:name="_Toc138888361"/>
      <w:bookmarkStart w:id="7070" w:name="_Toc145321433"/>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7071" w:name="_Toc32332327"/>
      <w:bookmarkStart w:id="7072" w:name="_Toc37430244"/>
      <w:bookmarkStart w:id="7073" w:name="_Toc43739347"/>
      <w:bookmarkStart w:id="7074" w:name="_Toc46347108"/>
      <w:bookmarkStart w:id="7075" w:name="_Toc53166047"/>
      <w:bookmarkStart w:id="7076" w:name="_Toc53166742"/>
      <w:bookmarkStart w:id="7077" w:name="_Toc53167436"/>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499FDB5" w14:textId="77777777" w:rsidR="00C57672" w:rsidRPr="00E11EA5" w:rsidRDefault="00C57672" w:rsidP="00C57672">
      <w:pPr>
        <w:pStyle w:val="Heading4"/>
        <w:rPr>
          <w:lang w:eastAsia="sv-SE"/>
        </w:rPr>
      </w:pPr>
      <w:bookmarkStart w:id="7078" w:name="_Toc61130691"/>
      <w:bookmarkStart w:id="7079" w:name="_Toc61131417"/>
      <w:bookmarkStart w:id="7080" w:name="_Toc61188259"/>
      <w:bookmarkStart w:id="7081" w:name="_Toc83029549"/>
      <w:bookmarkStart w:id="7082" w:name="_Toc83920147"/>
      <w:bookmarkStart w:id="7083" w:name="_Toc89785168"/>
      <w:bookmarkStart w:id="7084" w:name="_Toc137245855"/>
      <w:bookmarkStart w:id="7085" w:name="_Toc138888362"/>
      <w:bookmarkStart w:id="7086" w:name="_Toc145321434"/>
      <w:r w:rsidRPr="00E11EA5">
        <w:rPr>
          <w:lang w:eastAsia="sv-SE"/>
        </w:rPr>
        <w:t>10.7.</w:t>
      </w:r>
      <w:r w:rsidRPr="00E11EA5">
        <w:t>3</w:t>
      </w:r>
      <w:r w:rsidRPr="00E11EA5">
        <w:rPr>
          <w:lang w:eastAsia="sv-SE"/>
        </w:rPr>
        <w:t>.1</w:t>
      </w:r>
      <w:r w:rsidRPr="00E11EA5">
        <w:rPr>
          <w:lang w:eastAsia="sv-SE"/>
        </w:rPr>
        <w:tab/>
        <w:t>Measurement system description</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7087" w:name="_Toc32332328"/>
      <w:bookmarkStart w:id="7088" w:name="_Toc37430245"/>
      <w:bookmarkStart w:id="7089" w:name="_Toc43739348"/>
      <w:bookmarkStart w:id="7090" w:name="_Toc46347109"/>
      <w:bookmarkStart w:id="7091" w:name="_Toc53166048"/>
      <w:bookmarkStart w:id="7092" w:name="_Toc53166743"/>
      <w:bookmarkStart w:id="7093" w:name="_Toc53167437"/>
    </w:p>
    <w:p w14:paraId="70C0FE6A" w14:textId="77777777" w:rsidR="00C57672" w:rsidRPr="00E11EA5" w:rsidRDefault="00C57672" w:rsidP="00C57672">
      <w:pPr>
        <w:pStyle w:val="Heading4"/>
        <w:rPr>
          <w:lang w:eastAsia="sv-SE"/>
        </w:rPr>
      </w:pPr>
      <w:bookmarkStart w:id="7094" w:name="_Toc61130692"/>
      <w:bookmarkStart w:id="7095" w:name="_Toc61131418"/>
      <w:bookmarkStart w:id="7096" w:name="_Toc61188260"/>
      <w:bookmarkStart w:id="7097" w:name="_Toc83029550"/>
      <w:bookmarkStart w:id="7098" w:name="_Toc83920148"/>
      <w:bookmarkStart w:id="7099" w:name="_Toc89785169"/>
      <w:bookmarkStart w:id="7100" w:name="_Toc137245856"/>
      <w:bookmarkStart w:id="7101" w:name="_Toc138888363"/>
      <w:bookmarkStart w:id="7102" w:name="_Toc145321435"/>
      <w:r w:rsidRPr="00E11EA5">
        <w:rPr>
          <w:lang w:eastAsia="sv-SE"/>
        </w:rPr>
        <w:t>10.7.3.2</w:t>
      </w:r>
      <w:r w:rsidRPr="00E11EA5">
        <w:rPr>
          <w:lang w:eastAsia="sv-SE"/>
        </w:rPr>
        <w:tab/>
        <w:t xml:space="preserve">Test </w:t>
      </w:r>
      <w:r w:rsidRPr="00E11EA5">
        <w:t>procedure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36ED1E12" w14:textId="77777777" w:rsidR="00C57672" w:rsidRPr="00E11EA5" w:rsidRDefault="00C57672" w:rsidP="00C57672">
      <w:pPr>
        <w:pStyle w:val="Heading5"/>
        <w:rPr>
          <w:lang w:eastAsia="sv-SE"/>
        </w:rPr>
      </w:pPr>
      <w:bookmarkStart w:id="7103" w:name="_Toc32332329"/>
      <w:bookmarkStart w:id="7104" w:name="_Toc37430246"/>
      <w:bookmarkStart w:id="7105" w:name="_Toc43739349"/>
      <w:bookmarkStart w:id="7106" w:name="_Toc46347110"/>
      <w:bookmarkStart w:id="7107" w:name="_Toc53166049"/>
      <w:bookmarkStart w:id="7108" w:name="_Toc53166744"/>
      <w:bookmarkStart w:id="7109" w:name="_Toc53167438"/>
      <w:bookmarkStart w:id="7110" w:name="_Toc61130693"/>
      <w:bookmarkStart w:id="7111" w:name="_Toc61131419"/>
      <w:bookmarkStart w:id="7112" w:name="_Toc61188261"/>
      <w:bookmarkStart w:id="7113" w:name="_Toc83029551"/>
      <w:bookmarkStart w:id="7114" w:name="_Toc83920149"/>
      <w:bookmarkStart w:id="7115" w:name="_Toc89785170"/>
      <w:bookmarkStart w:id="7116" w:name="_Toc137245857"/>
      <w:bookmarkStart w:id="7117" w:name="_Toc138888364"/>
      <w:bookmarkStart w:id="7118" w:name="_Toc145321436"/>
      <w:r w:rsidRPr="00E11EA5">
        <w:rPr>
          <w:lang w:eastAsia="sv-SE"/>
        </w:rPr>
        <w:t>10.7.3.2.1</w:t>
      </w:r>
      <w:r w:rsidRPr="00E11EA5">
        <w:rPr>
          <w:lang w:eastAsia="sv-SE"/>
        </w:rPr>
        <w:tab/>
      </w:r>
      <w:r w:rsidRPr="00E11EA5">
        <w:t xml:space="preserve">Stage 1: </w:t>
      </w:r>
      <w:r w:rsidRPr="00E11EA5">
        <w:rPr>
          <w:lang w:eastAsia="sv-SE"/>
        </w:rPr>
        <w:t>Calibration</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7119" w:name="_Toc32332330"/>
      <w:bookmarkStart w:id="7120" w:name="_Toc37430247"/>
      <w:bookmarkStart w:id="7121" w:name="_Toc43739350"/>
      <w:bookmarkStart w:id="7122" w:name="_Toc46347111"/>
      <w:bookmarkStart w:id="7123" w:name="_Toc53166050"/>
      <w:bookmarkStart w:id="7124" w:name="_Toc53166745"/>
      <w:bookmarkStart w:id="7125" w:name="_Toc53167439"/>
      <w:bookmarkStart w:id="7126" w:name="_Toc61130694"/>
      <w:bookmarkStart w:id="7127" w:name="_Toc61131420"/>
      <w:bookmarkStart w:id="7128" w:name="_Toc61188262"/>
      <w:bookmarkStart w:id="7129" w:name="_Toc83029552"/>
      <w:bookmarkStart w:id="7130" w:name="_Toc83920150"/>
      <w:bookmarkStart w:id="7131" w:name="_Toc89785171"/>
      <w:bookmarkStart w:id="7132" w:name="_Toc137245858"/>
      <w:bookmarkStart w:id="7133" w:name="_Toc138888365"/>
      <w:bookmarkStart w:id="7134" w:name="_Toc145321437"/>
      <w:r w:rsidRPr="00E11EA5">
        <w:rPr>
          <w:lang w:eastAsia="sv-SE"/>
        </w:rPr>
        <w:t>10.7.3.2.2</w:t>
      </w:r>
      <w:r w:rsidRPr="00E11EA5">
        <w:tab/>
        <w:t>Stage 2: BS measurement</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7135" w:name="_Toc32332331"/>
      <w:bookmarkStart w:id="7136" w:name="_Toc37430248"/>
      <w:bookmarkStart w:id="7137" w:name="_Toc43739351"/>
      <w:bookmarkStart w:id="7138" w:name="_Toc46347112"/>
      <w:bookmarkStart w:id="7139" w:name="_Toc53166051"/>
      <w:bookmarkStart w:id="7140" w:name="_Toc53166746"/>
      <w:bookmarkStart w:id="7141" w:name="_Toc53167440"/>
      <w:bookmarkStart w:id="7142" w:name="_Toc61130695"/>
      <w:bookmarkStart w:id="7143" w:name="_Toc61131421"/>
      <w:bookmarkStart w:id="7144" w:name="_Toc61188263"/>
      <w:bookmarkStart w:id="7145" w:name="_Toc83029553"/>
      <w:bookmarkStart w:id="7146" w:name="_Toc83920151"/>
      <w:bookmarkStart w:id="7147" w:name="_Toc89785172"/>
      <w:bookmarkStart w:id="7148" w:name="_Toc137245859"/>
      <w:bookmarkStart w:id="7149" w:name="_Toc138888366"/>
      <w:bookmarkStart w:id="7150" w:name="_Toc145321438"/>
      <w:r w:rsidRPr="00E11EA5">
        <w:t>10.7.3.3</w:t>
      </w:r>
      <w:r w:rsidRPr="00E11EA5">
        <w:tab/>
      </w:r>
      <w:r w:rsidRPr="00E11EA5">
        <w:rPr>
          <w:lang w:eastAsia="sv-SE"/>
        </w:rPr>
        <w:t>MU value derivation, FR1</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7151" w:name="_Toc61130696"/>
      <w:bookmarkStart w:id="7152" w:name="_Toc61131422"/>
      <w:bookmarkStart w:id="7153" w:name="_Toc61188264"/>
      <w:bookmarkStart w:id="7154" w:name="_Toc83029554"/>
      <w:bookmarkStart w:id="7155" w:name="_Toc83920152"/>
      <w:bookmarkStart w:id="7156" w:name="_Toc89785173"/>
      <w:bookmarkStart w:id="7157" w:name="_Toc137245860"/>
      <w:bookmarkStart w:id="7158" w:name="_Toc138888367"/>
      <w:bookmarkStart w:id="7159" w:name="_Toc145321439"/>
      <w:bookmarkStart w:id="7160" w:name="_Toc32332332"/>
      <w:bookmarkStart w:id="7161" w:name="_Toc37430249"/>
      <w:bookmarkStart w:id="7162" w:name="_Toc43739352"/>
      <w:bookmarkStart w:id="7163" w:name="_Toc46347113"/>
      <w:bookmarkStart w:id="7164" w:name="_Toc53166052"/>
      <w:bookmarkStart w:id="7165" w:name="_Toc53166747"/>
      <w:bookmarkStart w:id="7166" w:name="_Toc53167441"/>
      <w:r>
        <w:t>10.7.3A</w:t>
      </w:r>
      <w:r>
        <w:tab/>
        <w:t>Plane Wave Synthesizer</w:t>
      </w:r>
      <w:bookmarkEnd w:id="7151"/>
      <w:bookmarkEnd w:id="7152"/>
      <w:bookmarkEnd w:id="7153"/>
      <w:bookmarkEnd w:id="7154"/>
      <w:bookmarkEnd w:id="7155"/>
      <w:bookmarkEnd w:id="7156"/>
      <w:bookmarkEnd w:id="7157"/>
      <w:bookmarkEnd w:id="7158"/>
      <w:bookmarkEnd w:id="7159"/>
    </w:p>
    <w:p w14:paraId="5D8AC63B" w14:textId="77777777" w:rsidR="00F178B0" w:rsidRDefault="00F178B0" w:rsidP="00753FEA">
      <w:pPr>
        <w:pStyle w:val="Heading4"/>
      </w:pPr>
      <w:bookmarkStart w:id="7167" w:name="_Toc61130697"/>
      <w:bookmarkStart w:id="7168" w:name="_Toc61131423"/>
      <w:bookmarkStart w:id="7169" w:name="_Toc61188265"/>
      <w:bookmarkStart w:id="7170" w:name="_Toc83029555"/>
      <w:bookmarkStart w:id="7171" w:name="_Toc83920153"/>
      <w:bookmarkStart w:id="7172" w:name="_Toc89785174"/>
      <w:bookmarkStart w:id="7173" w:name="_Toc137245861"/>
      <w:bookmarkStart w:id="7174" w:name="_Toc138888368"/>
      <w:bookmarkStart w:id="7175" w:name="_Toc145321440"/>
      <w:r>
        <w:t>10.7.3A.1</w:t>
      </w:r>
      <w:r>
        <w:tab/>
        <w:t>Measurement system description</w:t>
      </w:r>
      <w:bookmarkEnd w:id="7167"/>
      <w:bookmarkEnd w:id="7168"/>
      <w:bookmarkEnd w:id="7169"/>
      <w:bookmarkEnd w:id="7170"/>
      <w:bookmarkEnd w:id="7171"/>
      <w:bookmarkEnd w:id="7172"/>
      <w:bookmarkEnd w:id="7173"/>
      <w:bookmarkEnd w:id="7174"/>
      <w:bookmarkEnd w:id="7175"/>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7176" w:name="_Toc61130698"/>
      <w:bookmarkStart w:id="7177" w:name="_Toc61131424"/>
      <w:bookmarkStart w:id="7178" w:name="_Toc61188266"/>
      <w:bookmarkStart w:id="7179" w:name="_Toc83029556"/>
      <w:bookmarkStart w:id="7180" w:name="_Toc83920154"/>
      <w:bookmarkStart w:id="7181" w:name="_Toc89785175"/>
      <w:bookmarkStart w:id="7182" w:name="_Toc137245862"/>
      <w:bookmarkStart w:id="7183" w:name="_Toc138888369"/>
      <w:bookmarkStart w:id="7184" w:name="_Toc145321441"/>
      <w:r>
        <w:t>10.7.3A.2</w:t>
      </w:r>
      <w:r>
        <w:tab/>
        <w:t>Test procedure</w:t>
      </w:r>
      <w:bookmarkEnd w:id="7176"/>
      <w:bookmarkEnd w:id="7177"/>
      <w:bookmarkEnd w:id="7178"/>
      <w:bookmarkEnd w:id="7179"/>
      <w:bookmarkEnd w:id="7180"/>
      <w:bookmarkEnd w:id="7181"/>
      <w:bookmarkEnd w:id="7182"/>
      <w:bookmarkEnd w:id="7183"/>
      <w:bookmarkEnd w:id="7184"/>
    </w:p>
    <w:p w14:paraId="4F1BC462" w14:textId="77777777" w:rsidR="00F178B0" w:rsidRDefault="00F178B0" w:rsidP="00753FEA">
      <w:pPr>
        <w:pStyle w:val="Heading5"/>
      </w:pPr>
      <w:bookmarkStart w:id="7185" w:name="_Toc61130699"/>
      <w:bookmarkStart w:id="7186" w:name="_Toc61131425"/>
      <w:bookmarkStart w:id="7187" w:name="_Toc61188267"/>
      <w:bookmarkStart w:id="7188" w:name="_Toc83029557"/>
      <w:bookmarkStart w:id="7189" w:name="_Toc83920155"/>
      <w:bookmarkStart w:id="7190" w:name="_Toc89785176"/>
      <w:bookmarkStart w:id="7191" w:name="_Toc137245863"/>
      <w:bookmarkStart w:id="7192" w:name="_Toc138888370"/>
      <w:bookmarkStart w:id="7193" w:name="_Toc145321442"/>
      <w:r>
        <w:t>10.7.3A.2.1</w:t>
      </w:r>
      <w:r>
        <w:tab/>
        <w:t>Stage 1: Calibration</w:t>
      </w:r>
      <w:bookmarkEnd w:id="7185"/>
      <w:bookmarkEnd w:id="7186"/>
      <w:bookmarkEnd w:id="7187"/>
      <w:bookmarkEnd w:id="7188"/>
      <w:bookmarkEnd w:id="7189"/>
      <w:bookmarkEnd w:id="7190"/>
      <w:bookmarkEnd w:id="7191"/>
      <w:bookmarkEnd w:id="7192"/>
      <w:bookmarkEnd w:id="7193"/>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7194" w:name="_Toc61130700"/>
      <w:bookmarkStart w:id="7195" w:name="_Toc61131426"/>
      <w:bookmarkStart w:id="7196" w:name="_Toc61188268"/>
      <w:bookmarkStart w:id="7197" w:name="_Toc83029558"/>
      <w:bookmarkStart w:id="7198" w:name="_Toc83920156"/>
      <w:bookmarkStart w:id="7199" w:name="_Toc89785177"/>
      <w:bookmarkStart w:id="7200" w:name="_Toc137245864"/>
      <w:bookmarkStart w:id="7201" w:name="_Toc138888371"/>
      <w:bookmarkStart w:id="7202" w:name="_Toc145321443"/>
      <w:r>
        <w:t>10.7.3A.2.2</w:t>
      </w:r>
      <w:r>
        <w:tab/>
        <w:t>Stage 2: BS measurement</w:t>
      </w:r>
      <w:bookmarkEnd w:id="7194"/>
      <w:bookmarkEnd w:id="7195"/>
      <w:bookmarkEnd w:id="7196"/>
      <w:bookmarkEnd w:id="7197"/>
      <w:bookmarkEnd w:id="7198"/>
      <w:bookmarkEnd w:id="7199"/>
      <w:bookmarkEnd w:id="7200"/>
      <w:bookmarkEnd w:id="7201"/>
      <w:bookmarkEnd w:id="7202"/>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7203" w:name="_Toc61130701"/>
      <w:bookmarkStart w:id="7204" w:name="_Toc61131427"/>
      <w:bookmarkStart w:id="7205" w:name="_Toc61188269"/>
      <w:bookmarkStart w:id="7206" w:name="_Toc83029559"/>
      <w:bookmarkStart w:id="7207" w:name="_Toc83920157"/>
      <w:bookmarkStart w:id="7208" w:name="_Toc89785178"/>
      <w:bookmarkStart w:id="7209" w:name="_Toc137245865"/>
      <w:bookmarkStart w:id="7210" w:name="_Toc138888372"/>
      <w:bookmarkStart w:id="7211" w:name="_Toc145321444"/>
      <w:r>
        <w:t>10.7.3A.3</w:t>
      </w:r>
      <w:r>
        <w:tab/>
        <w:t>MU value derivation, FR1</w:t>
      </w:r>
      <w:bookmarkEnd w:id="7203"/>
      <w:bookmarkEnd w:id="7204"/>
      <w:bookmarkEnd w:id="7205"/>
      <w:bookmarkEnd w:id="7206"/>
      <w:bookmarkEnd w:id="7207"/>
      <w:bookmarkEnd w:id="7208"/>
      <w:bookmarkEnd w:id="7209"/>
      <w:bookmarkEnd w:id="7210"/>
      <w:bookmarkEnd w:id="7211"/>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7212" w:name="_Toc61130702"/>
      <w:bookmarkStart w:id="7213" w:name="_Toc61131428"/>
      <w:bookmarkStart w:id="7214" w:name="_Toc61188270"/>
      <w:bookmarkStart w:id="7215" w:name="_Toc83029560"/>
      <w:bookmarkStart w:id="7216" w:name="_Toc83920158"/>
      <w:bookmarkStart w:id="7217" w:name="_Toc89785179"/>
      <w:bookmarkStart w:id="7218" w:name="_Toc137245866"/>
      <w:bookmarkStart w:id="7219" w:name="_Toc138888373"/>
      <w:bookmarkStart w:id="7220" w:name="_Toc145321445"/>
      <w:r w:rsidRPr="00E11EA5">
        <w:t>10.7.4</w:t>
      </w:r>
      <w:r w:rsidRPr="00E11EA5">
        <w:tab/>
        <w:t>Maximum accepted test system uncertainty</w:t>
      </w:r>
      <w:bookmarkEnd w:id="7160"/>
      <w:bookmarkEnd w:id="7161"/>
      <w:bookmarkEnd w:id="7162"/>
      <w:bookmarkEnd w:id="7163"/>
      <w:bookmarkEnd w:id="7164"/>
      <w:bookmarkEnd w:id="7165"/>
      <w:bookmarkEnd w:id="7166"/>
      <w:bookmarkEnd w:id="7212"/>
      <w:bookmarkEnd w:id="7213"/>
      <w:bookmarkEnd w:id="7214"/>
      <w:bookmarkEnd w:id="7215"/>
      <w:bookmarkEnd w:id="7216"/>
      <w:bookmarkEnd w:id="7217"/>
      <w:bookmarkEnd w:id="7218"/>
      <w:bookmarkEnd w:id="7219"/>
      <w:bookmarkEnd w:id="7220"/>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7221" w:name="_Toc32332333"/>
      <w:bookmarkStart w:id="7222" w:name="_Toc37430250"/>
      <w:bookmarkStart w:id="7223" w:name="_Toc43739353"/>
      <w:bookmarkStart w:id="7224" w:name="_Toc46347114"/>
      <w:bookmarkStart w:id="7225" w:name="_Toc53166053"/>
      <w:bookmarkStart w:id="7226" w:name="_Toc53166748"/>
      <w:bookmarkStart w:id="7227" w:name="_Toc53167442"/>
      <w:bookmarkStart w:id="7228" w:name="_Toc61130703"/>
      <w:bookmarkStart w:id="7229" w:name="_Toc61131429"/>
      <w:bookmarkStart w:id="7230" w:name="_Toc61188271"/>
      <w:bookmarkStart w:id="7231" w:name="_Toc83029561"/>
      <w:bookmarkStart w:id="7232" w:name="_Toc83920159"/>
      <w:bookmarkStart w:id="7233" w:name="_Toc89785180"/>
      <w:bookmarkStart w:id="7234" w:name="_Toc137245867"/>
      <w:bookmarkStart w:id="7235" w:name="_Toc138888374"/>
      <w:bookmarkStart w:id="7236" w:name="_Toc145321446"/>
      <w:r w:rsidRPr="00E11EA5">
        <w:t>10.7.5</w:t>
      </w:r>
      <w:r w:rsidRPr="00E11EA5">
        <w:tab/>
        <w:t>Test Tolerance for OTA ICS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7237" w:name="_Toc21086478"/>
      <w:bookmarkStart w:id="7238"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7239" w:name="_Toc37430251"/>
      <w:bookmarkStart w:id="7240" w:name="_Toc43739354"/>
      <w:bookmarkStart w:id="7241" w:name="_Toc46347115"/>
      <w:bookmarkStart w:id="7242" w:name="_Toc53166054"/>
      <w:bookmarkStart w:id="7243" w:name="_Toc53166749"/>
      <w:bookmarkStart w:id="7244" w:name="_Toc53167443"/>
      <w:bookmarkStart w:id="7245" w:name="_Toc61130704"/>
      <w:bookmarkStart w:id="7246" w:name="_Toc61131430"/>
      <w:bookmarkStart w:id="7247" w:name="_Toc61188272"/>
      <w:bookmarkStart w:id="7248" w:name="_Toc83029562"/>
      <w:bookmarkStart w:id="7249" w:name="_Toc83920160"/>
      <w:bookmarkStart w:id="7250" w:name="_Toc89785181"/>
      <w:bookmarkStart w:id="7251" w:name="_Toc137245868"/>
      <w:bookmarkStart w:id="7252" w:name="_Toc138888375"/>
      <w:bookmarkStart w:id="7253" w:name="_Toc145321447"/>
      <w:r w:rsidRPr="00E11EA5">
        <w:t>11</w:t>
      </w:r>
      <w:r w:rsidRPr="00E11EA5">
        <w:tab/>
        <w:t>In-band TRP requirements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6BF441F8" w14:textId="77777777" w:rsidR="00C57672" w:rsidRPr="00501E48" w:rsidRDefault="00C57672" w:rsidP="00C57672">
      <w:pPr>
        <w:pStyle w:val="Heading2"/>
      </w:pPr>
      <w:bookmarkStart w:id="7254" w:name="_Toc32332335"/>
      <w:bookmarkStart w:id="7255" w:name="_Toc37430252"/>
      <w:bookmarkStart w:id="7256" w:name="_Toc43739355"/>
      <w:bookmarkStart w:id="7257" w:name="_Toc46347116"/>
      <w:bookmarkStart w:id="7258" w:name="_Toc53166055"/>
      <w:bookmarkStart w:id="7259" w:name="_Toc53166750"/>
      <w:bookmarkStart w:id="7260" w:name="_Toc53167444"/>
      <w:bookmarkStart w:id="7261" w:name="_Toc61130705"/>
      <w:bookmarkStart w:id="7262" w:name="_Toc61131431"/>
      <w:bookmarkStart w:id="7263" w:name="_Toc61188273"/>
      <w:bookmarkStart w:id="7264" w:name="_Toc83029563"/>
      <w:bookmarkStart w:id="7265" w:name="_Toc83920161"/>
      <w:bookmarkStart w:id="7266" w:name="_Toc89785182"/>
      <w:bookmarkStart w:id="7267" w:name="_Toc137245869"/>
      <w:bookmarkStart w:id="7268" w:name="_Toc138888376"/>
      <w:bookmarkStart w:id="7269" w:name="_Toc145321448"/>
      <w:bookmarkStart w:id="7270" w:name="_Toc21086479"/>
      <w:bookmarkStart w:id="7271" w:name="_Toc29768916"/>
      <w:r w:rsidRPr="00501E48">
        <w:t>11.1</w:t>
      </w:r>
      <w:r w:rsidRPr="00501E48">
        <w:tab/>
        <w:t>General</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7272" w:name="_Toc32332336"/>
      <w:bookmarkStart w:id="7273" w:name="_Toc37430253"/>
      <w:bookmarkStart w:id="7274" w:name="_Toc43739356"/>
      <w:bookmarkStart w:id="7275" w:name="_Toc46347117"/>
      <w:bookmarkStart w:id="7276" w:name="_Toc53166056"/>
      <w:bookmarkStart w:id="7277" w:name="_Toc53166751"/>
      <w:bookmarkStart w:id="7278" w:name="_Toc53167445"/>
    </w:p>
    <w:p w14:paraId="031DEE20" w14:textId="77777777" w:rsidR="00C57672" w:rsidRPr="00501E48" w:rsidRDefault="00C57672" w:rsidP="00C57672">
      <w:pPr>
        <w:pStyle w:val="Heading2"/>
      </w:pPr>
      <w:bookmarkStart w:id="7279" w:name="_Toc61130706"/>
      <w:bookmarkStart w:id="7280" w:name="_Toc61131432"/>
      <w:bookmarkStart w:id="7281" w:name="_Toc61188274"/>
      <w:bookmarkStart w:id="7282" w:name="_Toc83029564"/>
      <w:bookmarkStart w:id="7283" w:name="_Toc83920162"/>
      <w:bookmarkStart w:id="7284" w:name="_Toc89785183"/>
      <w:bookmarkStart w:id="7285" w:name="_Toc137245870"/>
      <w:bookmarkStart w:id="7286" w:name="_Toc138888377"/>
      <w:bookmarkStart w:id="7287" w:name="_Toc145321449"/>
      <w:r w:rsidRPr="00501E48">
        <w:t>11.2</w:t>
      </w:r>
      <w:r w:rsidRPr="00501E48">
        <w:tab/>
      </w:r>
      <w:r w:rsidRPr="00501E48">
        <w:rPr>
          <w:rFonts w:hint="eastAsia"/>
        </w:rPr>
        <w:t xml:space="preserve">OTA </w:t>
      </w:r>
      <w:r w:rsidRPr="00501E48">
        <w:t>BS output power</w:t>
      </w:r>
      <w:bookmarkStart w:id="7288" w:name="_Toc21086480"/>
      <w:bookmarkStart w:id="7289" w:name="_Toc29768917"/>
      <w:bookmarkStart w:id="7290" w:name="_Toc32332337"/>
      <w:bookmarkStart w:id="7291" w:name="_Toc37430254"/>
      <w:bookmarkStart w:id="7292" w:name="_Toc43739357"/>
      <w:bookmarkStart w:id="7293" w:name="_Toc46347118"/>
      <w:bookmarkStart w:id="7294" w:name="_Toc53166057"/>
      <w:bookmarkStart w:id="7295" w:name="_Toc53166752"/>
      <w:bookmarkStart w:id="7296" w:name="_Toc53167446"/>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2E44E13F" w14:textId="77777777" w:rsidR="00C57672" w:rsidRPr="00E11EA5" w:rsidRDefault="00C57672" w:rsidP="00C57672">
      <w:pPr>
        <w:pStyle w:val="Heading3"/>
      </w:pPr>
      <w:bookmarkStart w:id="7297" w:name="_Toc61130707"/>
      <w:bookmarkStart w:id="7298" w:name="_Toc61131433"/>
      <w:bookmarkStart w:id="7299" w:name="_Toc61188275"/>
      <w:bookmarkStart w:id="7300" w:name="_Toc83029565"/>
      <w:bookmarkStart w:id="7301" w:name="_Toc83920163"/>
      <w:bookmarkStart w:id="7302" w:name="_Toc89785184"/>
      <w:bookmarkStart w:id="7303" w:name="_Toc137245871"/>
      <w:bookmarkStart w:id="7304" w:name="_Toc138888378"/>
      <w:bookmarkStart w:id="7305" w:name="_Toc145321450"/>
      <w:r w:rsidRPr="00E11EA5">
        <w:t>11.2.1</w:t>
      </w:r>
      <w:r w:rsidRPr="00E11EA5">
        <w:tab/>
        <w:t>General</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7306" w:name="_Toc21086481"/>
      <w:bookmarkStart w:id="7307" w:name="_Toc29768918"/>
      <w:bookmarkStart w:id="7308" w:name="_Toc32332338"/>
      <w:bookmarkStart w:id="7309" w:name="_Toc37430255"/>
      <w:bookmarkStart w:id="7310" w:name="_Toc43739358"/>
      <w:bookmarkStart w:id="7311" w:name="_Toc46347119"/>
      <w:bookmarkStart w:id="7312" w:name="_Toc53166058"/>
      <w:bookmarkStart w:id="7313" w:name="_Toc53166753"/>
      <w:bookmarkStart w:id="7314" w:name="_Toc53167447"/>
    </w:p>
    <w:p w14:paraId="4C6FAA44" w14:textId="77777777" w:rsidR="00C57672" w:rsidRPr="00E11EA5" w:rsidRDefault="00C57672" w:rsidP="00C57672">
      <w:pPr>
        <w:pStyle w:val="Heading3"/>
      </w:pPr>
      <w:bookmarkStart w:id="7315" w:name="_Toc61130708"/>
      <w:bookmarkStart w:id="7316" w:name="_Toc61131434"/>
      <w:bookmarkStart w:id="7317" w:name="_Toc61188276"/>
      <w:bookmarkStart w:id="7318" w:name="_Toc83029566"/>
      <w:bookmarkStart w:id="7319" w:name="_Toc83920164"/>
      <w:bookmarkStart w:id="7320" w:name="_Toc89785185"/>
      <w:bookmarkStart w:id="7321" w:name="_Toc137245872"/>
      <w:bookmarkStart w:id="7322" w:name="_Toc138888379"/>
      <w:bookmarkStart w:id="7323" w:name="_Toc145321451"/>
      <w:r w:rsidRPr="00E11EA5">
        <w:t>11.2.2</w:t>
      </w:r>
      <w:r w:rsidRPr="00E11EA5">
        <w:tab/>
        <w:t>Indoor Anechoic Chamber</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2E3C7AB" w14:textId="77777777" w:rsidR="00C57672" w:rsidRPr="00E11EA5" w:rsidRDefault="00C57672" w:rsidP="00C57672">
      <w:pPr>
        <w:pStyle w:val="Heading4"/>
        <w:rPr>
          <w:lang w:eastAsia="sv-SE"/>
        </w:rPr>
      </w:pPr>
      <w:bookmarkStart w:id="7324" w:name="_Toc32332339"/>
      <w:bookmarkStart w:id="7325" w:name="_Toc37430256"/>
      <w:bookmarkStart w:id="7326" w:name="_Toc43739359"/>
      <w:bookmarkStart w:id="7327" w:name="_Toc46347120"/>
      <w:bookmarkStart w:id="7328" w:name="_Toc53166059"/>
      <w:bookmarkStart w:id="7329" w:name="_Toc53166754"/>
      <w:bookmarkStart w:id="7330" w:name="_Toc53167448"/>
      <w:bookmarkStart w:id="7331" w:name="_Toc61130709"/>
      <w:bookmarkStart w:id="7332" w:name="_Toc61131435"/>
      <w:bookmarkStart w:id="7333" w:name="_Toc61188277"/>
      <w:bookmarkStart w:id="7334" w:name="_Toc83029567"/>
      <w:bookmarkStart w:id="7335" w:name="_Toc83920165"/>
      <w:bookmarkStart w:id="7336" w:name="_Toc89785186"/>
      <w:bookmarkStart w:id="7337" w:name="_Toc137245873"/>
      <w:bookmarkStart w:id="7338" w:name="_Toc138888380"/>
      <w:bookmarkStart w:id="7339" w:name="_Toc145321452"/>
      <w:r w:rsidRPr="00E11EA5">
        <w:rPr>
          <w:lang w:eastAsia="sv-SE"/>
        </w:rPr>
        <w:t>11.2.</w:t>
      </w:r>
      <w:r w:rsidRPr="00E11EA5">
        <w:t>2</w:t>
      </w:r>
      <w:r w:rsidRPr="00E11EA5">
        <w:rPr>
          <w:lang w:eastAsia="sv-SE"/>
        </w:rPr>
        <w:t>.1</w:t>
      </w:r>
      <w:r w:rsidRPr="00E11EA5">
        <w:rPr>
          <w:lang w:eastAsia="sv-SE"/>
        </w:rPr>
        <w:tab/>
        <w:t>Measurement system description</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7340" w:name="_Toc32332340"/>
      <w:bookmarkStart w:id="7341" w:name="_Toc37430257"/>
      <w:bookmarkStart w:id="7342" w:name="_Toc43739360"/>
      <w:bookmarkStart w:id="7343" w:name="_Toc46347121"/>
      <w:bookmarkStart w:id="7344" w:name="_Toc53166060"/>
      <w:bookmarkStart w:id="7345" w:name="_Toc53166755"/>
      <w:bookmarkStart w:id="7346" w:name="_Toc53167449"/>
      <w:bookmarkStart w:id="7347" w:name="_Toc61130710"/>
      <w:bookmarkStart w:id="7348" w:name="_Toc61131436"/>
      <w:bookmarkStart w:id="7349" w:name="_Toc61188278"/>
      <w:bookmarkStart w:id="7350" w:name="_Toc83029568"/>
      <w:bookmarkStart w:id="7351" w:name="_Toc83920166"/>
      <w:bookmarkStart w:id="7352" w:name="_Toc89785187"/>
      <w:bookmarkStart w:id="7353" w:name="_Toc137245874"/>
      <w:bookmarkStart w:id="7354" w:name="_Toc138888381"/>
      <w:bookmarkStart w:id="7355" w:name="_Toc145321453"/>
      <w:r w:rsidRPr="00E11EA5">
        <w:rPr>
          <w:lang w:eastAsia="sv-SE"/>
        </w:rPr>
        <w:t>11.2.</w:t>
      </w:r>
      <w:r w:rsidRPr="00E11EA5">
        <w:t>2</w:t>
      </w:r>
      <w:r w:rsidRPr="00E11EA5">
        <w:rPr>
          <w:lang w:eastAsia="sv-SE"/>
        </w:rPr>
        <w:t>.2</w:t>
      </w:r>
      <w:r>
        <w:rPr>
          <w:lang w:eastAsia="sv-SE"/>
        </w:rPr>
        <w:tab/>
      </w:r>
      <w:r w:rsidRPr="00E11EA5">
        <w:rPr>
          <w:lang w:eastAsia="sv-SE"/>
        </w:rPr>
        <w:t>Test procedure</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1E9F416" w14:textId="77777777" w:rsidR="00C57672" w:rsidRPr="00E11EA5" w:rsidRDefault="00C57672" w:rsidP="00C57672">
      <w:pPr>
        <w:pStyle w:val="Heading5"/>
      </w:pPr>
      <w:bookmarkStart w:id="7356" w:name="_Toc32332341"/>
      <w:bookmarkStart w:id="7357" w:name="_Toc37430258"/>
      <w:bookmarkStart w:id="7358" w:name="_Toc43739361"/>
      <w:bookmarkStart w:id="7359" w:name="_Toc46347122"/>
      <w:bookmarkStart w:id="7360" w:name="_Toc53166061"/>
      <w:bookmarkStart w:id="7361" w:name="_Toc53166756"/>
      <w:bookmarkStart w:id="7362" w:name="_Toc53167450"/>
      <w:bookmarkStart w:id="7363" w:name="_Toc61130711"/>
      <w:bookmarkStart w:id="7364" w:name="_Toc61131437"/>
      <w:bookmarkStart w:id="7365" w:name="_Toc61188279"/>
      <w:bookmarkStart w:id="7366" w:name="_Toc83029569"/>
      <w:bookmarkStart w:id="7367" w:name="_Toc83920167"/>
      <w:bookmarkStart w:id="7368" w:name="_Toc89785188"/>
      <w:bookmarkStart w:id="7369" w:name="_Toc137245875"/>
      <w:bookmarkStart w:id="7370" w:name="_Toc138888382"/>
      <w:bookmarkStart w:id="7371" w:name="_Toc145321454"/>
      <w:r w:rsidRPr="00E11EA5">
        <w:rPr>
          <w:lang w:eastAsia="sv-SE"/>
        </w:rPr>
        <w:t>11.2.</w:t>
      </w:r>
      <w:r w:rsidRPr="00E11EA5">
        <w:t>2</w:t>
      </w:r>
      <w:r w:rsidRPr="00E11EA5">
        <w:rPr>
          <w:lang w:eastAsia="sv-SE"/>
        </w:rPr>
        <w:t>.2.1</w:t>
      </w:r>
      <w:r w:rsidRPr="00E11EA5">
        <w:rPr>
          <w:lang w:eastAsia="sv-SE"/>
        </w:rPr>
        <w:tab/>
      </w:r>
      <w:r w:rsidRPr="00E11EA5">
        <w:t>Stage 1: Calibration</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7372" w:name="_Toc32332342"/>
      <w:bookmarkStart w:id="7373" w:name="_Toc37430259"/>
      <w:bookmarkStart w:id="7374" w:name="_Toc43739362"/>
      <w:bookmarkStart w:id="7375" w:name="_Toc46347123"/>
      <w:bookmarkStart w:id="7376" w:name="_Toc53166062"/>
      <w:bookmarkStart w:id="7377" w:name="_Toc53166757"/>
      <w:bookmarkStart w:id="7378" w:name="_Toc53167451"/>
      <w:bookmarkStart w:id="7379" w:name="_Toc61130712"/>
      <w:bookmarkStart w:id="7380" w:name="_Toc61131438"/>
      <w:bookmarkStart w:id="7381" w:name="_Toc61188280"/>
      <w:bookmarkStart w:id="7382" w:name="_Toc83029570"/>
      <w:bookmarkStart w:id="7383" w:name="_Toc83920168"/>
      <w:bookmarkStart w:id="7384" w:name="_Toc89785189"/>
      <w:bookmarkStart w:id="7385" w:name="_Toc137245876"/>
      <w:bookmarkStart w:id="7386" w:name="_Toc138888383"/>
      <w:bookmarkStart w:id="7387" w:name="_Toc145321455"/>
      <w:bookmarkStart w:id="7388" w:name="_Toc21086484"/>
      <w:bookmarkStart w:id="7389"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7388"/>
      <w:bookmarkEnd w:id="7389"/>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7390" w:name="_Toc21086487"/>
      <w:bookmarkStart w:id="7391" w:name="_Toc29768924"/>
      <w:bookmarkStart w:id="7392" w:name="_Toc32332343"/>
      <w:bookmarkStart w:id="7393" w:name="_Toc37430260"/>
      <w:bookmarkStart w:id="7394" w:name="_Toc43739363"/>
      <w:bookmarkStart w:id="7395" w:name="_Toc46347124"/>
      <w:bookmarkStart w:id="7396" w:name="_Toc53166063"/>
      <w:bookmarkStart w:id="7397" w:name="_Toc53166758"/>
      <w:bookmarkStart w:id="7398" w:name="_Toc53167452"/>
      <w:bookmarkStart w:id="7399" w:name="_Toc61130713"/>
      <w:bookmarkStart w:id="7400" w:name="_Toc61131439"/>
      <w:bookmarkStart w:id="7401" w:name="_Toc61188281"/>
      <w:bookmarkStart w:id="7402" w:name="_Toc83029571"/>
      <w:bookmarkStart w:id="7403" w:name="_Toc83920169"/>
      <w:bookmarkStart w:id="7404" w:name="_Toc89785190"/>
      <w:bookmarkStart w:id="7405" w:name="_Toc137245877"/>
      <w:bookmarkStart w:id="7406" w:name="_Toc138888384"/>
      <w:bookmarkStart w:id="7407" w:name="_Toc145321456"/>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7390"/>
      <w:bookmarkEnd w:id="7391"/>
      <w:r w:rsidRPr="00E11EA5">
        <w:t xml:space="preserve"> derivation, FR1</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7408" w:name="_Toc32332344"/>
      <w:bookmarkStart w:id="7409" w:name="_Toc37430261"/>
      <w:bookmarkStart w:id="7410" w:name="_Toc43739364"/>
      <w:bookmarkStart w:id="7411" w:name="_Toc46347125"/>
      <w:bookmarkStart w:id="7412" w:name="_Toc53166064"/>
      <w:bookmarkStart w:id="7413" w:name="_Toc53166759"/>
      <w:bookmarkStart w:id="7414" w:name="_Toc53167453"/>
      <w:bookmarkStart w:id="7415" w:name="_Toc61130714"/>
      <w:bookmarkStart w:id="7416" w:name="_Toc61131440"/>
      <w:bookmarkStart w:id="7417" w:name="_Toc61188282"/>
      <w:bookmarkStart w:id="7418" w:name="_Toc83029572"/>
      <w:bookmarkStart w:id="7419" w:name="_Toc83920170"/>
      <w:bookmarkStart w:id="7420" w:name="_Toc89785191"/>
      <w:bookmarkStart w:id="7421" w:name="_Toc137245878"/>
      <w:bookmarkStart w:id="7422" w:name="_Toc138888385"/>
      <w:bookmarkStart w:id="7423" w:name="_Toc145321457"/>
      <w:bookmarkStart w:id="7424" w:name="_Toc21086488"/>
      <w:bookmarkStart w:id="7425" w:name="_Toc29768925"/>
      <w:r w:rsidRPr="00E11EA5">
        <w:t>11.2.3</w:t>
      </w:r>
      <w:r w:rsidRPr="00E11EA5">
        <w:tab/>
        <w:t>Compact Antenna Test Range</w:t>
      </w:r>
      <w:bookmarkStart w:id="7426" w:name="_Toc32332345"/>
      <w:bookmarkStart w:id="7427" w:name="_Toc37430262"/>
      <w:bookmarkStart w:id="7428" w:name="_Toc43739365"/>
      <w:bookmarkStart w:id="7429" w:name="_Toc46347126"/>
      <w:bookmarkStart w:id="7430" w:name="_Toc53166065"/>
      <w:bookmarkStart w:id="7431" w:name="_Toc53166760"/>
      <w:bookmarkStart w:id="7432" w:name="_Toc53167454"/>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633ED818" w14:textId="77777777" w:rsidR="00C57672" w:rsidRPr="00E11EA5" w:rsidRDefault="00C57672" w:rsidP="00C57672">
      <w:pPr>
        <w:pStyle w:val="Heading4"/>
        <w:rPr>
          <w:lang w:eastAsia="sv-SE"/>
        </w:rPr>
      </w:pPr>
      <w:bookmarkStart w:id="7433" w:name="_Toc61130715"/>
      <w:bookmarkStart w:id="7434" w:name="_Toc61131441"/>
      <w:bookmarkStart w:id="7435" w:name="_Toc61188283"/>
      <w:bookmarkStart w:id="7436" w:name="_Toc83029573"/>
      <w:bookmarkStart w:id="7437" w:name="_Toc83920171"/>
      <w:bookmarkStart w:id="7438" w:name="_Toc89785192"/>
      <w:bookmarkStart w:id="7439" w:name="_Toc137245879"/>
      <w:bookmarkStart w:id="7440" w:name="_Toc138888386"/>
      <w:bookmarkStart w:id="7441" w:name="_Toc145321458"/>
      <w:r w:rsidRPr="00E11EA5">
        <w:rPr>
          <w:lang w:eastAsia="sv-SE"/>
        </w:rPr>
        <w:t>11.2.</w:t>
      </w:r>
      <w:r w:rsidRPr="00E11EA5">
        <w:t>3</w:t>
      </w:r>
      <w:r w:rsidRPr="00E11EA5">
        <w:rPr>
          <w:lang w:eastAsia="sv-SE"/>
        </w:rPr>
        <w:t>.1</w:t>
      </w:r>
      <w:r w:rsidRPr="00E11EA5">
        <w:rPr>
          <w:lang w:eastAsia="sv-SE"/>
        </w:rPr>
        <w:tab/>
        <w:t>Measurement system description</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7442" w:name="_Toc32332346"/>
      <w:bookmarkStart w:id="7443" w:name="_Toc37430263"/>
      <w:bookmarkStart w:id="7444" w:name="_Toc43739366"/>
      <w:bookmarkStart w:id="7445" w:name="_Toc46347127"/>
      <w:bookmarkStart w:id="7446" w:name="_Toc53166066"/>
      <w:bookmarkStart w:id="7447" w:name="_Toc53166761"/>
      <w:bookmarkStart w:id="7448" w:name="_Toc53167455"/>
      <w:bookmarkStart w:id="7449" w:name="_Toc61130716"/>
      <w:bookmarkStart w:id="7450" w:name="_Toc61131442"/>
      <w:bookmarkStart w:id="7451" w:name="_Toc61188284"/>
      <w:bookmarkStart w:id="7452" w:name="_Toc83029574"/>
      <w:bookmarkStart w:id="7453" w:name="_Toc83920172"/>
      <w:bookmarkStart w:id="7454" w:name="_Toc89785193"/>
      <w:bookmarkStart w:id="7455" w:name="_Toc137245880"/>
      <w:bookmarkStart w:id="7456" w:name="_Toc138888387"/>
      <w:bookmarkStart w:id="7457" w:name="_Toc145321459"/>
      <w:r w:rsidRPr="00E11EA5">
        <w:rPr>
          <w:lang w:eastAsia="sv-SE"/>
        </w:rPr>
        <w:t>11.2.3.2</w:t>
      </w:r>
      <w:r w:rsidRPr="00E11EA5">
        <w:rPr>
          <w:lang w:eastAsia="sv-SE"/>
        </w:rPr>
        <w:tab/>
        <w:t xml:space="preserve">Test </w:t>
      </w:r>
      <w:r w:rsidRPr="00E11EA5">
        <w:t>procedure</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414A3FA3" w14:textId="77777777" w:rsidR="00C57672" w:rsidRPr="00E11EA5" w:rsidRDefault="00C57672" w:rsidP="00C57672">
      <w:pPr>
        <w:pStyle w:val="Heading5"/>
        <w:rPr>
          <w:lang w:eastAsia="sv-SE"/>
        </w:rPr>
      </w:pPr>
      <w:bookmarkStart w:id="7458" w:name="_Toc32332347"/>
      <w:bookmarkStart w:id="7459" w:name="_Toc37430264"/>
      <w:bookmarkStart w:id="7460" w:name="_Toc43739367"/>
      <w:bookmarkStart w:id="7461" w:name="_Toc46347128"/>
      <w:bookmarkStart w:id="7462" w:name="_Toc53166067"/>
      <w:bookmarkStart w:id="7463" w:name="_Toc53166762"/>
      <w:bookmarkStart w:id="7464" w:name="_Toc53167456"/>
      <w:bookmarkStart w:id="7465" w:name="_Toc61130717"/>
      <w:bookmarkStart w:id="7466" w:name="_Toc61131443"/>
      <w:bookmarkStart w:id="7467" w:name="_Toc61188285"/>
      <w:bookmarkStart w:id="7468" w:name="_Toc83029575"/>
      <w:bookmarkStart w:id="7469" w:name="_Toc83920173"/>
      <w:bookmarkStart w:id="7470" w:name="_Toc89785194"/>
      <w:bookmarkStart w:id="7471" w:name="_Toc137245881"/>
      <w:bookmarkStart w:id="7472" w:name="_Toc138888388"/>
      <w:bookmarkStart w:id="7473" w:name="_Toc145321460"/>
      <w:r w:rsidRPr="00E11EA5">
        <w:rPr>
          <w:lang w:eastAsia="sv-SE"/>
        </w:rPr>
        <w:t>11.2.3.2.1</w:t>
      </w:r>
      <w:r w:rsidRPr="00E11EA5">
        <w:rPr>
          <w:lang w:eastAsia="sv-SE"/>
        </w:rPr>
        <w:tab/>
      </w:r>
      <w:r w:rsidRPr="00E11EA5">
        <w:t xml:space="preserve">Stage 1: </w:t>
      </w:r>
      <w:r w:rsidRPr="00E11EA5">
        <w:rPr>
          <w:lang w:eastAsia="sv-SE"/>
        </w:rPr>
        <w:t>Calibration</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7424"/>
    <w:bookmarkEnd w:id="7425"/>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7474" w:name="_Toc32332348"/>
      <w:bookmarkStart w:id="7475" w:name="_Toc37430265"/>
      <w:bookmarkStart w:id="7476" w:name="_Toc43739368"/>
      <w:bookmarkStart w:id="7477" w:name="_Toc46347129"/>
      <w:bookmarkStart w:id="7478" w:name="_Toc53166068"/>
      <w:bookmarkStart w:id="7479" w:name="_Toc53166763"/>
      <w:bookmarkStart w:id="7480" w:name="_Toc53167457"/>
      <w:bookmarkStart w:id="7481" w:name="_Toc61130718"/>
      <w:bookmarkStart w:id="7482" w:name="_Toc61131444"/>
      <w:bookmarkStart w:id="7483" w:name="_Toc61188286"/>
      <w:bookmarkStart w:id="7484" w:name="_Toc83029576"/>
      <w:bookmarkStart w:id="7485" w:name="_Toc83920174"/>
      <w:bookmarkStart w:id="7486" w:name="_Toc89785195"/>
      <w:bookmarkStart w:id="7487" w:name="_Toc137245882"/>
      <w:bookmarkStart w:id="7488" w:name="_Toc138888389"/>
      <w:bookmarkStart w:id="7489" w:name="_Toc145321461"/>
      <w:bookmarkStart w:id="7490" w:name="_Toc21086491"/>
      <w:bookmarkStart w:id="7491"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7490"/>
    <w:bookmarkEnd w:id="7491"/>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7492" w:name="_Toc32332349"/>
      <w:bookmarkStart w:id="7493" w:name="_Toc37430266"/>
      <w:bookmarkStart w:id="7494" w:name="_Toc43739369"/>
      <w:bookmarkStart w:id="7495" w:name="_Toc46347130"/>
      <w:bookmarkStart w:id="7496" w:name="_Toc53166069"/>
      <w:bookmarkStart w:id="7497" w:name="_Toc53166764"/>
      <w:bookmarkStart w:id="7498" w:name="_Toc53167458"/>
      <w:bookmarkStart w:id="7499" w:name="_Toc61130719"/>
      <w:bookmarkStart w:id="7500" w:name="_Toc61131445"/>
      <w:bookmarkStart w:id="7501" w:name="_Toc61188287"/>
      <w:bookmarkStart w:id="7502" w:name="_Toc83029577"/>
      <w:bookmarkStart w:id="7503" w:name="_Toc83920175"/>
      <w:bookmarkStart w:id="7504" w:name="_Toc89785196"/>
      <w:bookmarkStart w:id="7505" w:name="_Toc137245883"/>
      <w:bookmarkStart w:id="7506" w:name="_Toc138888390"/>
      <w:bookmarkStart w:id="7507" w:name="_Toc145321462"/>
      <w:bookmarkStart w:id="7508" w:name="_Toc21086494"/>
      <w:bookmarkStart w:id="7509"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7508"/>
      <w:bookmarkEnd w:id="7509"/>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7510" w:name="_Toc32332350"/>
      <w:bookmarkStart w:id="7511" w:name="_Toc37430267"/>
      <w:bookmarkStart w:id="7512" w:name="_Toc43739370"/>
      <w:bookmarkStart w:id="7513" w:name="_Toc46347131"/>
      <w:bookmarkStart w:id="7514" w:name="_Toc53166070"/>
      <w:bookmarkStart w:id="7515" w:name="_Toc53166765"/>
      <w:bookmarkStart w:id="7516" w:name="_Toc53167459"/>
      <w:bookmarkStart w:id="7517" w:name="_Toc61130720"/>
      <w:bookmarkStart w:id="7518" w:name="_Toc61131446"/>
      <w:bookmarkStart w:id="7519" w:name="_Toc61188288"/>
      <w:bookmarkStart w:id="7520" w:name="_Toc83029578"/>
      <w:bookmarkStart w:id="7521" w:name="_Toc83920176"/>
      <w:bookmarkStart w:id="7522" w:name="_Toc89785197"/>
      <w:bookmarkStart w:id="7523" w:name="_Toc137245884"/>
      <w:bookmarkStart w:id="7524" w:name="_Toc138888391"/>
      <w:bookmarkStart w:id="7525" w:name="_Toc145321463"/>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7526" w:name="_Toc21086495"/>
      <w:bookmarkStart w:id="7527" w:name="_Toc29768932"/>
      <w:bookmarkStart w:id="7528" w:name="_Toc32332351"/>
      <w:bookmarkStart w:id="7529" w:name="_Toc37430268"/>
      <w:bookmarkStart w:id="7530" w:name="_Toc43739371"/>
      <w:bookmarkStart w:id="7531" w:name="_Toc46347132"/>
      <w:bookmarkStart w:id="7532" w:name="_Toc53166071"/>
      <w:bookmarkStart w:id="7533" w:name="_Toc53166766"/>
      <w:bookmarkStart w:id="7534" w:name="_Toc53167460"/>
      <w:bookmarkStart w:id="7535" w:name="_Toc61130721"/>
      <w:bookmarkStart w:id="7536" w:name="_Toc61131447"/>
      <w:bookmarkStart w:id="7537" w:name="_Toc61188289"/>
      <w:bookmarkStart w:id="7538" w:name="_Toc83029579"/>
      <w:bookmarkStart w:id="7539" w:name="_Toc83920177"/>
      <w:bookmarkStart w:id="7540" w:name="_Toc89785198"/>
      <w:bookmarkStart w:id="7541" w:name="_Toc137245885"/>
      <w:bookmarkStart w:id="7542" w:name="_Toc138888392"/>
      <w:bookmarkStart w:id="7543" w:name="_Toc145321464"/>
      <w:r w:rsidRPr="00E11EA5">
        <w:t>11.2.4</w:t>
      </w:r>
      <w:r w:rsidRPr="00E11EA5">
        <w:tab/>
        <w:t>Near Field</w:t>
      </w:r>
      <w:bookmarkEnd w:id="7526"/>
      <w:bookmarkEnd w:id="7527"/>
      <w:r w:rsidRPr="00E11EA5">
        <w:t xml:space="preserve"> Test Range</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7CC26F37" w14:textId="77777777" w:rsidR="00C57672" w:rsidRPr="00E11EA5" w:rsidRDefault="00C57672" w:rsidP="00C57672">
      <w:pPr>
        <w:pStyle w:val="Heading4"/>
        <w:rPr>
          <w:lang w:eastAsia="sv-SE"/>
        </w:rPr>
      </w:pPr>
      <w:bookmarkStart w:id="7544" w:name="_Toc32332352"/>
      <w:bookmarkStart w:id="7545" w:name="_Toc37430269"/>
      <w:bookmarkStart w:id="7546" w:name="_Toc43739372"/>
      <w:bookmarkStart w:id="7547" w:name="_Toc46347133"/>
      <w:bookmarkStart w:id="7548" w:name="_Toc53166072"/>
      <w:bookmarkStart w:id="7549" w:name="_Toc53166767"/>
      <w:bookmarkStart w:id="7550" w:name="_Toc53167461"/>
      <w:bookmarkStart w:id="7551" w:name="_Toc61130722"/>
      <w:bookmarkStart w:id="7552" w:name="_Toc61131448"/>
      <w:bookmarkStart w:id="7553" w:name="_Toc61188290"/>
      <w:bookmarkStart w:id="7554" w:name="_Toc83029580"/>
      <w:bookmarkStart w:id="7555" w:name="_Toc83920178"/>
      <w:bookmarkStart w:id="7556" w:name="_Toc89785199"/>
      <w:bookmarkStart w:id="7557" w:name="_Toc137245886"/>
      <w:bookmarkStart w:id="7558" w:name="_Toc138888393"/>
      <w:bookmarkStart w:id="7559" w:name="_Toc145321465"/>
      <w:r w:rsidRPr="00E11EA5">
        <w:rPr>
          <w:lang w:eastAsia="sv-SE"/>
        </w:rPr>
        <w:t>11.2.4.1</w:t>
      </w:r>
      <w:r w:rsidRPr="00E11EA5">
        <w:rPr>
          <w:lang w:eastAsia="sv-SE"/>
        </w:rPr>
        <w:tab/>
        <w:t>Measurement system description</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7560" w:name="_Toc32332353"/>
      <w:bookmarkStart w:id="7561" w:name="_Toc37430270"/>
      <w:bookmarkStart w:id="7562" w:name="_Toc43739373"/>
      <w:bookmarkStart w:id="7563" w:name="_Toc46347134"/>
      <w:bookmarkStart w:id="7564" w:name="_Toc53166073"/>
      <w:bookmarkStart w:id="7565" w:name="_Toc53166768"/>
      <w:bookmarkStart w:id="7566" w:name="_Toc53167462"/>
      <w:bookmarkStart w:id="7567" w:name="_Toc61130723"/>
      <w:bookmarkStart w:id="7568" w:name="_Toc61131449"/>
      <w:bookmarkStart w:id="7569" w:name="_Toc61188291"/>
      <w:bookmarkStart w:id="7570" w:name="_Toc83029581"/>
      <w:bookmarkStart w:id="7571" w:name="_Toc83920179"/>
      <w:bookmarkStart w:id="7572" w:name="_Toc89785200"/>
      <w:bookmarkStart w:id="7573" w:name="_Toc137245887"/>
      <w:bookmarkStart w:id="7574" w:name="_Toc138888394"/>
      <w:bookmarkStart w:id="7575" w:name="_Toc145321466"/>
      <w:r w:rsidRPr="00E11EA5">
        <w:rPr>
          <w:lang w:eastAsia="sv-SE"/>
        </w:rPr>
        <w:t>11.2.4.2</w:t>
      </w:r>
      <w:r w:rsidRPr="00E11EA5">
        <w:rPr>
          <w:lang w:eastAsia="sv-SE"/>
        </w:rPr>
        <w:tab/>
        <w:t>Test procedure</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3156F642" w14:textId="77777777" w:rsidR="00C57672" w:rsidRPr="00E11EA5" w:rsidRDefault="00C57672" w:rsidP="00C57672">
      <w:pPr>
        <w:pStyle w:val="Heading5"/>
        <w:rPr>
          <w:lang w:eastAsia="sv-SE"/>
        </w:rPr>
      </w:pPr>
      <w:bookmarkStart w:id="7576" w:name="_Toc32332354"/>
      <w:bookmarkStart w:id="7577" w:name="_Toc37430271"/>
      <w:bookmarkStart w:id="7578" w:name="_Toc43739374"/>
      <w:bookmarkStart w:id="7579" w:name="_Toc46347135"/>
      <w:bookmarkStart w:id="7580" w:name="_Toc53166074"/>
      <w:bookmarkStart w:id="7581" w:name="_Toc53166769"/>
      <w:bookmarkStart w:id="7582" w:name="_Toc53167463"/>
      <w:bookmarkStart w:id="7583" w:name="_Toc61130724"/>
      <w:bookmarkStart w:id="7584" w:name="_Toc61131450"/>
      <w:bookmarkStart w:id="7585" w:name="_Toc61188292"/>
      <w:bookmarkStart w:id="7586" w:name="_Toc83029582"/>
      <w:bookmarkStart w:id="7587" w:name="_Toc83920180"/>
      <w:bookmarkStart w:id="7588" w:name="_Toc89785201"/>
      <w:bookmarkStart w:id="7589" w:name="_Toc137245888"/>
      <w:bookmarkStart w:id="7590" w:name="_Toc138888395"/>
      <w:bookmarkStart w:id="7591" w:name="_Toc145321467"/>
      <w:r w:rsidRPr="00E11EA5">
        <w:rPr>
          <w:lang w:eastAsia="sv-SE"/>
        </w:rPr>
        <w:t>11.2.4.2.1</w:t>
      </w:r>
      <w:r w:rsidRPr="00E11EA5">
        <w:rPr>
          <w:lang w:eastAsia="sv-SE"/>
        </w:rPr>
        <w:tab/>
      </w:r>
      <w:r w:rsidRPr="00E11EA5">
        <w:t xml:space="preserve">Stage 1: </w:t>
      </w:r>
      <w:r w:rsidRPr="00E11EA5">
        <w:rPr>
          <w:lang w:eastAsia="sv-SE"/>
        </w:rPr>
        <w:t>Calibration</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7592" w:name="_Toc32332355"/>
      <w:bookmarkStart w:id="7593" w:name="_Toc37430272"/>
      <w:bookmarkStart w:id="7594" w:name="_Toc43739375"/>
      <w:bookmarkStart w:id="7595" w:name="_Toc46347136"/>
      <w:bookmarkStart w:id="7596" w:name="_Toc53166075"/>
      <w:bookmarkStart w:id="7597" w:name="_Toc53166770"/>
      <w:bookmarkStart w:id="7598" w:name="_Toc53167464"/>
      <w:bookmarkStart w:id="7599" w:name="_Toc61130725"/>
      <w:bookmarkStart w:id="7600" w:name="_Toc61131451"/>
      <w:bookmarkStart w:id="7601" w:name="_Toc61188293"/>
      <w:bookmarkStart w:id="7602" w:name="_Toc83029583"/>
      <w:bookmarkStart w:id="7603" w:name="_Toc83920181"/>
      <w:bookmarkStart w:id="7604" w:name="_Toc89785202"/>
      <w:bookmarkStart w:id="7605" w:name="_Toc137245889"/>
      <w:bookmarkStart w:id="7606" w:name="_Toc138888396"/>
      <w:bookmarkStart w:id="7607" w:name="_Toc145321468"/>
      <w:r w:rsidRPr="00E11EA5">
        <w:rPr>
          <w:lang w:eastAsia="sv-SE"/>
        </w:rPr>
        <w:t>11.2.4.2.2</w:t>
      </w:r>
      <w:r w:rsidRPr="00E11EA5">
        <w:rPr>
          <w:lang w:eastAsia="sv-SE"/>
        </w:rPr>
        <w:tab/>
      </w:r>
      <w:r w:rsidRPr="00E11EA5">
        <w:t xml:space="preserve">Stage 2: </w:t>
      </w:r>
      <w:r w:rsidRPr="00E11EA5">
        <w:rPr>
          <w:lang w:eastAsia="sv-SE"/>
        </w:rPr>
        <w:t>BS measurement</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7608" w:name="_Toc21086501"/>
      <w:bookmarkStart w:id="7609" w:name="_Toc29768938"/>
      <w:bookmarkStart w:id="7610" w:name="_Toc32332356"/>
      <w:bookmarkStart w:id="7611" w:name="_Toc37430273"/>
      <w:bookmarkStart w:id="7612" w:name="_Toc43739376"/>
      <w:bookmarkStart w:id="7613" w:name="_Toc46347137"/>
      <w:bookmarkStart w:id="7614" w:name="_Toc53166076"/>
      <w:bookmarkStart w:id="7615" w:name="_Toc53166771"/>
      <w:bookmarkStart w:id="7616" w:name="_Toc53167465"/>
      <w:bookmarkStart w:id="7617" w:name="_Toc61130726"/>
      <w:bookmarkStart w:id="7618" w:name="_Toc61131452"/>
      <w:bookmarkStart w:id="7619" w:name="_Toc61188294"/>
      <w:bookmarkStart w:id="7620" w:name="_Toc83029584"/>
      <w:bookmarkStart w:id="7621" w:name="_Toc83920182"/>
      <w:bookmarkStart w:id="7622" w:name="_Toc89785203"/>
      <w:bookmarkStart w:id="7623" w:name="_Toc137245890"/>
      <w:bookmarkStart w:id="7624" w:name="_Toc138888397"/>
      <w:bookmarkStart w:id="7625" w:name="_Toc145321469"/>
      <w:r w:rsidRPr="00E11EA5">
        <w:t>11.2.4.3</w:t>
      </w:r>
      <w:r w:rsidRPr="00E11EA5">
        <w:tab/>
        <w:t>MU value</w:t>
      </w:r>
      <w:bookmarkEnd w:id="7608"/>
      <w:bookmarkEnd w:id="7609"/>
      <w:r w:rsidRPr="00E11EA5">
        <w:t xml:space="preserve"> derivation, FR1</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7626" w:name="_Toc21086502"/>
      <w:bookmarkStart w:id="7627" w:name="_Toc29768939"/>
      <w:bookmarkStart w:id="7628" w:name="_Toc32332357"/>
      <w:bookmarkStart w:id="7629" w:name="_Toc37430274"/>
      <w:bookmarkStart w:id="7630" w:name="_Toc43739377"/>
      <w:bookmarkStart w:id="7631" w:name="_Toc46347138"/>
      <w:bookmarkStart w:id="7632" w:name="_Toc53166077"/>
      <w:bookmarkStart w:id="7633" w:name="_Toc53166772"/>
      <w:bookmarkStart w:id="7634" w:name="_Toc53167466"/>
      <w:bookmarkStart w:id="7635" w:name="_Toc61130727"/>
      <w:bookmarkStart w:id="7636" w:name="_Toc61131453"/>
      <w:bookmarkStart w:id="7637" w:name="_Toc61188295"/>
      <w:bookmarkStart w:id="7638" w:name="_Toc83029585"/>
      <w:bookmarkStart w:id="7639" w:name="_Toc83920183"/>
      <w:bookmarkStart w:id="7640" w:name="_Toc89785204"/>
      <w:bookmarkStart w:id="7641" w:name="_Toc137245891"/>
      <w:bookmarkStart w:id="7642" w:name="_Toc138888398"/>
      <w:bookmarkStart w:id="7643" w:name="_Toc145321470"/>
      <w:r w:rsidRPr="00E11EA5">
        <w:t>11.2.5</w:t>
      </w:r>
      <w:r w:rsidRPr="00E11EA5">
        <w:tab/>
        <w:t>Reverberation Chamber</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182ADF5B" w14:textId="77777777" w:rsidR="00C57672" w:rsidRPr="00E11EA5" w:rsidRDefault="00C57672" w:rsidP="00C57672">
      <w:pPr>
        <w:pStyle w:val="Heading4"/>
        <w:rPr>
          <w:lang w:eastAsia="sv-SE"/>
        </w:rPr>
      </w:pPr>
      <w:bookmarkStart w:id="7644" w:name="_Toc32332358"/>
      <w:bookmarkStart w:id="7645" w:name="_Toc37430275"/>
      <w:bookmarkStart w:id="7646" w:name="_Toc43739378"/>
      <w:bookmarkStart w:id="7647" w:name="_Toc46347139"/>
      <w:bookmarkStart w:id="7648" w:name="_Toc53166078"/>
      <w:bookmarkStart w:id="7649" w:name="_Toc53166773"/>
      <w:bookmarkStart w:id="7650" w:name="_Toc53167467"/>
      <w:bookmarkStart w:id="7651" w:name="_Toc61130728"/>
      <w:bookmarkStart w:id="7652" w:name="_Toc61131454"/>
      <w:bookmarkStart w:id="7653" w:name="_Toc61188296"/>
      <w:bookmarkStart w:id="7654" w:name="_Toc83029586"/>
      <w:bookmarkStart w:id="7655" w:name="_Toc83920184"/>
      <w:bookmarkStart w:id="7656" w:name="_Toc89785205"/>
      <w:bookmarkStart w:id="7657" w:name="_Toc137245892"/>
      <w:bookmarkStart w:id="7658" w:name="_Toc138888399"/>
      <w:bookmarkStart w:id="7659" w:name="_Toc145321471"/>
      <w:r w:rsidRPr="00E11EA5">
        <w:rPr>
          <w:lang w:eastAsia="sv-SE"/>
        </w:rPr>
        <w:t>11.2.5.1</w:t>
      </w:r>
      <w:r w:rsidRPr="00E11EA5">
        <w:rPr>
          <w:lang w:eastAsia="sv-SE"/>
        </w:rPr>
        <w:tab/>
        <w:t>Measurement system description</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7660" w:name="_Toc32332359"/>
      <w:bookmarkStart w:id="7661" w:name="_Toc37430276"/>
      <w:bookmarkStart w:id="7662" w:name="_Toc43739379"/>
      <w:bookmarkStart w:id="7663" w:name="_Toc46347140"/>
      <w:bookmarkStart w:id="7664" w:name="_Toc53166079"/>
      <w:bookmarkStart w:id="7665" w:name="_Toc53166774"/>
      <w:bookmarkStart w:id="7666" w:name="_Toc53167468"/>
    </w:p>
    <w:p w14:paraId="5E0A8B35" w14:textId="77777777" w:rsidR="00C57672" w:rsidRPr="00E11EA5" w:rsidRDefault="00C57672" w:rsidP="00C57672">
      <w:pPr>
        <w:pStyle w:val="Heading4"/>
        <w:rPr>
          <w:lang w:eastAsia="sv-SE"/>
        </w:rPr>
      </w:pPr>
      <w:bookmarkStart w:id="7667" w:name="_Toc61130729"/>
      <w:bookmarkStart w:id="7668" w:name="_Toc61131455"/>
      <w:bookmarkStart w:id="7669" w:name="_Toc61188297"/>
      <w:bookmarkStart w:id="7670" w:name="_Toc83029587"/>
      <w:bookmarkStart w:id="7671" w:name="_Toc83920185"/>
      <w:bookmarkStart w:id="7672" w:name="_Toc89785206"/>
      <w:bookmarkStart w:id="7673" w:name="_Toc137245893"/>
      <w:bookmarkStart w:id="7674" w:name="_Toc138888400"/>
      <w:bookmarkStart w:id="7675" w:name="_Toc145321472"/>
      <w:r w:rsidRPr="00E11EA5">
        <w:rPr>
          <w:lang w:eastAsia="sv-SE"/>
        </w:rPr>
        <w:t>11.2.5.2</w:t>
      </w:r>
      <w:r w:rsidRPr="00E11EA5">
        <w:rPr>
          <w:lang w:eastAsia="sv-SE"/>
        </w:rPr>
        <w:tab/>
        <w:t>Test procedure</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558B55B5" w14:textId="77777777" w:rsidR="00C57672" w:rsidRPr="00E11EA5" w:rsidRDefault="00C57672" w:rsidP="00C57672">
      <w:pPr>
        <w:pStyle w:val="Heading5"/>
        <w:rPr>
          <w:lang w:eastAsia="sv-SE"/>
        </w:rPr>
      </w:pPr>
      <w:bookmarkStart w:id="7676" w:name="_Toc32332360"/>
      <w:bookmarkStart w:id="7677" w:name="_Toc37430277"/>
      <w:bookmarkStart w:id="7678" w:name="_Toc43739380"/>
      <w:bookmarkStart w:id="7679" w:name="_Toc46347141"/>
      <w:bookmarkStart w:id="7680" w:name="_Toc53166080"/>
      <w:bookmarkStart w:id="7681" w:name="_Toc53166775"/>
      <w:bookmarkStart w:id="7682" w:name="_Toc53167469"/>
      <w:bookmarkStart w:id="7683" w:name="_Toc61130730"/>
      <w:bookmarkStart w:id="7684" w:name="_Toc61131456"/>
      <w:bookmarkStart w:id="7685" w:name="_Toc61188298"/>
      <w:bookmarkStart w:id="7686" w:name="_Toc83029588"/>
      <w:bookmarkStart w:id="7687" w:name="_Toc83920186"/>
      <w:bookmarkStart w:id="7688" w:name="_Toc89785207"/>
      <w:bookmarkStart w:id="7689" w:name="_Toc137245894"/>
      <w:bookmarkStart w:id="7690" w:name="_Toc138888401"/>
      <w:bookmarkStart w:id="7691" w:name="_Toc145321473"/>
      <w:r w:rsidRPr="00E11EA5">
        <w:rPr>
          <w:lang w:eastAsia="sv-SE"/>
        </w:rPr>
        <w:t>11.2.5.2.1</w:t>
      </w:r>
      <w:r w:rsidRPr="00E11EA5">
        <w:rPr>
          <w:lang w:eastAsia="sv-SE"/>
        </w:rPr>
        <w:tab/>
      </w:r>
      <w:r w:rsidRPr="00E11EA5">
        <w:t xml:space="preserve">Stage 1: </w:t>
      </w:r>
      <w:r w:rsidRPr="00E11EA5">
        <w:rPr>
          <w:lang w:eastAsia="sv-SE"/>
        </w:rPr>
        <w:t>Calibration</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7692" w:name="_Toc32332361"/>
      <w:bookmarkStart w:id="7693" w:name="_Toc37430278"/>
      <w:bookmarkStart w:id="7694" w:name="_Toc43739381"/>
      <w:bookmarkStart w:id="7695" w:name="_Toc46347142"/>
      <w:bookmarkStart w:id="7696" w:name="_Toc53166081"/>
      <w:bookmarkStart w:id="7697" w:name="_Toc53166776"/>
      <w:bookmarkStart w:id="7698" w:name="_Toc53167470"/>
      <w:bookmarkStart w:id="7699" w:name="_Toc61130731"/>
      <w:bookmarkStart w:id="7700" w:name="_Toc61131457"/>
      <w:bookmarkStart w:id="7701" w:name="_Toc61188299"/>
      <w:bookmarkStart w:id="7702" w:name="_Toc83029589"/>
      <w:bookmarkStart w:id="7703" w:name="_Toc83920187"/>
      <w:bookmarkStart w:id="7704" w:name="_Toc89785208"/>
      <w:bookmarkStart w:id="7705" w:name="_Toc137245895"/>
      <w:bookmarkStart w:id="7706" w:name="_Toc138888402"/>
      <w:bookmarkStart w:id="7707" w:name="_Toc145321474"/>
      <w:bookmarkStart w:id="7708" w:name="_Toc21086505"/>
      <w:bookmarkStart w:id="7709"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67" o:title=""/>
          </v:shape>
          <o:OLEObject Type="Embed" ProgID="Equation.DSMT4" ShapeID="_x0000_i1073" DrawAspect="Content" ObjectID="_1757339507"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5pt;height:28pt" o:ole="">
            <v:imagedata r:id="rId169" o:title=""/>
          </v:shape>
          <o:OLEObject Type="Embed" ProgID="Equation.DSMT4" ShapeID="_x0000_i1074" DrawAspect="Content" ObjectID="_1757339508"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7710" w:name="_Ref528865675"/>
      <w:r w:rsidRPr="00E11EA5">
        <w:t>4)</w:t>
      </w:r>
      <w:r w:rsidRPr="00E11EA5">
        <w:tab/>
        <w:t>The following tests shall be performed on the measurement data:</w:t>
      </w:r>
      <w:bookmarkEnd w:id="7710"/>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7711" w:name="_Toc32332362"/>
      <w:bookmarkStart w:id="7712" w:name="_Toc37430279"/>
      <w:bookmarkStart w:id="7713" w:name="_Toc43739382"/>
      <w:bookmarkStart w:id="7714" w:name="_Toc46347143"/>
      <w:bookmarkStart w:id="7715" w:name="_Toc53166082"/>
      <w:bookmarkStart w:id="7716" w:name="_Toc53166777"/>
      <w:bookmarkStart w:id="7717" w:name="_Toc53167471"/>
      <w:bookmarkStart w:id="7718" w:name="_Toc61130732"/>
      <w:bookmarkStart w:id="7719" w:name="_Toc61131458"/>
      <w:bookmarkStart w:id="7720" w:name="_Toc61188300"/>
      <w:bookmarkStart w:id="7721" w:name="_Toc83029590"/>
      <w:bookmarkStart w:id="7722" w:name="_Toc83920188"/>
      <w:bookmarkStart w:id="7723" w:name="_Toc89785209"/>
      <w:bookmarkStart w:id="7724" w:name="_Toc137245896"/>
      <w:bookmarkStart w:id="7725" w:name="_Toc138888403"/>
      <w:bookmarkStart w:id="7726" w:name="_Toc145321475"/>
      <w:bookmarkStart w:id="7727" w:name="_Toc21086506"/>
      <w:bookmarkStart w:id="7728" w:name="_Toc29768943"/>
      <w:bookmarkEnd w:id="7708"/>
      <w:bookmarkEnd w:id="7709"/>
      <w:r w:rsidRPr="00E11EA5">
        <w:t>11.2.5.3</w:t>
      </w:r>
      <w:r w:rsidRPr="00E11EA5">
        <w:tab/>
        <w:t>MU value derivation, FR1</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7727"/>
      <w:bookmarkEnd w:id="7728"/>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7729" w:name="_Toc32332363"/>
      <w:bookmarkStart w:id="7730" w:name="_Toc37430280"/>
      <w:bookmarkStart w:id="7731" w:name="_Toc43739383"/>
      <w:bookmarkStart w:id="7732" w:name="_Toc46347144"/>
      <w:bookmarkStart w:id="7733" w:name="_Toc53166083"/>
      <w:bookmarkStart w:id="7734" w:name="_Toc53166778"/>
      <w:bookmarkStart w:id="7735" w:name="_Toc53167472"/>
      <w:bookmarkStart w:id="7736" w:name="_Toc61130733"/>
      <w:bookmarkStart w:id="7737" w:name="_Toc61131459"/>
      <w:bookmarkStart w:id="7738" w:name="_Toc61188301"/>
      <w:bookmarkStart w:id="7739" w:name="_Toc83029591"/>
      <w:bookmarkStart w:id="7740" w:name="_Toc83920189"/>
      <w:bookmarkStart w:id="7741" w:name="_Toc89785210"/>
      <w:bookmarkStart w:id="7742" w:name="_Toc137245897"/>
      <w:bookmarkStart w:id="7743" w:name="_Toc138888404"/>
      <w:bookmarkStart w:id="7744" w:name="_Toc145321476"/>
      <w:r w:rsidRPr="00E11EA5">
        <w:t>11.2.5.4</w:t>
      </w:r>
      <w:r w:rsidRPr="00E11EA5">
        <w:tab/>
        <w:t>MU value derivation, FR2</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7745" w:name="_Toc13066135"/>
      <w:bookmarkStart w:id="7746" w:name="_Toc29768946"/>
      <w:bookmarkStart w:id="7747" w:name="_Toc32332364"/>
      <w:bookmarkStart w:id="7748" w:name="_Toc37430281"/>
      <w:bookmarkStart w:id="7749" w:name="_Toc43739384"/>
      <w:bookmarkStart w:id="7750" w:name="_Toc46347145"/>
      <w:bookmarkStart w:id="7751" w:name="_Toc53166084"/>
      <w:bookmarkStart w:id="7752" w:name="_Toc53166779"/>
      <w:bookmarkStart w:id="7753" w:name="_Toc53167473"/>
      <w:bookmarkStart w:id="7754" w:name="_Toc61130734"/>
      <w:bookmarkStart w:id="7755" w:name="_Toc61131460"/>
      <w:bookmarkStart w:id="7756" w:name="_Toc61188302"/>
      <w:bookmarkStart w:id="7757" w:name="_Toc83029592"/>
      <w:bookmarkStart w:id="7758" w:name="_Toc83920190"/>
      <w:bookmarkStart w:id="7759" w:name="_Toc89785211"/>
      <w:bookmarkStart w:id="7760" w:name="_Toc137245898"/>
      <w:bookmarkStart w:id="7761" w:name="_Toc138888405"/>
      <w:bookmarkStart w:id="7762" w:name="_Toc145321477"/>
      <w:r w:rsidRPr="00E11EA5">
        <w:t>11.2.6</w:t>
      </w:r>
      <w:r w:rsidRPr="00E11EA5">
        <w:tab/>
      </w:r>
      <w:bookmarkEnd w:id="7745"/>
      <w:r w:rsidRPr="00E11EA5">
        <w:t>Plane Wave Synthesizer</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636F654D" w14:textId="77777777" w:rsidR="00C57672" w:rsidRPr="00E11EA5" w:rsidRDefault="00C57672" w:rsidP="00C57672">
      <w:pPr>
        <w:pStyle w:val="Heading4"/>
        <w:rPr>
          <w:lang w:eastAsia="sv-SE"/>
        </w:rPr>
      </w:pPr>
      <w:bookmarkStart w:id="7763" w:name="_Toc32332365"/>
      <w:bookmarkStart w:id="7764" w:name="_Toc37430282"/>
      <w:bookmarkStart w:id="7765" w:name="_Toc43739385"/>
      <w:bookmarkStart w:id="7766" w:name="_Toc46347146"/>
      <w:bookmarkStart w:id="7767" w:name="_Toc53166085"/>
      <w:bookmarkStart w:id="7768" w:name="_Toc53166780"/>
      <w:bookmarkStart w:id="7769" w:name="_Toc53167474"/>
      <w:bookmarkStart w:id="7770" w:name="_Toc61130735"/>
      <w:bookmarkStart w:id="7771" w:name="_Toc61131461"/>
      <w:bookmarkStart w:id="7772" w:name="_Toc61188303"/>
      <w:bookmarkStart w:id="7773" w:name="_Toc83029593"/>
      <w:bookmarkStart w:id="7774" w:name="_Toc83920191"/>
      <w:bookmarkStart w:id="7775" w:name="_Toc89785212"/>
      <w:bookmarkStart w:id="7776" w:name="_Toc137245899"/>
      <w:bookmarkStart w:id="7777" w:name="_Toc138888406"/>
      <w:bookmarkStart w:id="7778" w:name="_Toc145321478"/>
      <w:r w:rsidRPr="00E11EA5">
        <w:rPr>
          <w:lang w:eastAsia="sv-SE"/>
        </w:rPr>
        <w:t>11.2.6.1</w:t>
      </w:r>
      <w:r w:rsidRPr="00E11EA5">
        <w:rPr>
          <w:lang w:eastAsia="sv-SE"/>
        </w:rPr>
        <w:tab/>
        <w:t>Measurement system description</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7779" w:name="_Toc32332366"/>
      <w:bookmarkStart w:id="7780" w:name="_Toc37430283"/>
      <w:bookmarkStart w:id="7781" w:name="_Toc43739386"/>
      <w:bookmarkStart w:id="7782" w:name="_Toc46347147"/>
      <w:bookmarkStart w:id="7783" w:name="_Toc53166086"/>
      <w:bookmarkStart w:id="7784" w:name="_Toc53166781"/>
      <w:bookmarkStart w:id="7785" w:name="_Toc53167475"/>
    </w:p>
    <w:p w14:paraId="3E3130AE" w14:textId="77777777" w:rsidR="00C57672" w:rsidRPr="00E11EA5" w:rsidRDefault="00C57672" w:rsidP="00C57672">
      <w:pPr>
        <w:pStyle w:val="Heading4"/>
        <w:rPr>
          <w:lang w:eastAsia="sv-SE"/>
        </w:rPr>
      </w:pPr>
      <w:bookmarkStart w:id="7786" w:name="_Toc61130736"/>
      <w:bookmarkStart w:id="7787" w:name="_Toc61131462"/>
      <w:bookmarkStart w:id="7788" w:name="_Toc61188304"/>
      <w:bookmarkStart w:id="7789" w:name="_Toc83029594"/>
      <w:bookmarkStart w:id="7790" w:name="_Toc83920192"/>
      <w:bookmarkStart w:id="7791" w:name="_Toc89785213"/>
      <w:bookmarkStart w:id="7792" w:name="_Toc137245900"/>
      <w:bookmarkStart w:id="7793" w:name="_Toc138888407"/>
      <w:bookmarkStart w:id="7794" w:name="_Toc145321479"/>
      <w:r w:rsidRPr="00E11EA5">
        <w:rPr>
          <w:lang w:eastAsia="sv-SE"/>
        </w:rPr>
        <w:t>11.2.6.2</w:t>
      </w:r>
      <w:r w:rsidRPr="00E11EA5">
        <w:rPr>
          <w:lang w:eastAsia="sv-SE"/>
        </w:rPr>
        <w:tab/>
        <w:t>Test procedure</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00256632" w14:textId="77777777" w:rsidR="00C57672" w:rsidRPr="00E11EA5" w:rsidRDefault="00C57672" w:rsidP="00C57672">
      <w:pPr>
        <w:pStyle w:val="Heading5"/>
        <w:rPr>
          <w:lang w:eastAsia="sv-SE"/>
        </w:rPr>
      </w:pPr>
      <w:bookmarkStart w:id="7795" w:name="_Toc32332367"/>
      <w:bookmarkStart w:id="7796" w:name="_Toc37430284"/>
      <w:bookmarkStart w:id="7797" w:name="_Toc43739387"/>
      <w:bookmarkStart w:id="7798" w:name="_Toc46347148"/>
      <w:bookmarkStart w:id="7799" w:name="_Toc53166087"/>
      <w:bookmarkStart w:id="7800" w:name="_Toc53166782"/>
      <w:bookmarkStart w:id="7801" w:name="_Toc53167476"/>
      <w:bookmarkStart w:id="7802" w:name="_Toc61130737"/>
      <w:bookmarkStart w:id="7803" w:name="_Toc61131463"/>
      <w:bookmarkStart w:id="7804" w:name="_Toc61188305"/>
      <w:bookmarkStart w:id="7805" w:name="_Toc83029595"/>
      <w:bookmarkStart w:id="7806" w:name="_Toc83920193"/>
      <w:bookmarkStart w:id="7807" w:name="_Toc89785214"/>
      <w:bookmarkStart w:id="7808" w:name="_Toc137245901"/>
      <w:bookmarkStart w:id="7809" w:name="_Toc138888408"/>
      <w:bookmarkStart w:id="7810" w:name="_Toc145321480"/>
      <w:r w:rsidRPr="00E11EA5">
        <w:rPr>
          <w:lang w:eastAsia="sv-SE"/>
        </w:rPr>
        <w:t>11.2.6.2.1</w:t>
      </w:r>
      <w:r w:rsidRPr="00E11EA5">
        <w:rPr>
          <w:lang w:eastAsia="sv-SE"/>
        </w:rPr>
        <w:tab/>
      </w:r>
      <w:r w:rsidRPr="00E11EA5">
        <w:t xml:space="preserve">Stage 1: </w:t>
      </w:r>
      <w:r w:rsidRPr="00E11EA5">
        <w:rPr>
          <w:lang w:eastAsia="sv-SE"/>
        </w:rPr>
        <w:t>Calibration</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7811" w:name="_Toc32332368"/>
      <w:bookmarkStart w:id="7812" w:name="_Toc37430285"/>
      <w:bookmarkStart w:id="7813" w:name="_Toc43739388"/>
      <w:bookmarkStart w:id="7814" w:name="_Toc46347149"/>
      <w:bookmarkStart w:id="7815" w:name="_Toc53166088"/>
      <w:bookmarkStart w:id="7816" w:name="_Toc53166783"/>
      <w:bookmarkStart w:id="7817" w:name="_Toc53167477"/>
      <w:bookmarkStart w:id="7818" w:name="_Toc61130738"/>
      <w:bookmarkStart w:id="7819" w:name="_Toc61131464"/>
      <w:bookmarkStart w:id="7820" w:name="_Toc61188306"/>
      <w:bookmarkStart w:id="7821" w:name="_Toc83029596"/>
      <w:bookmarkStart w:id="7822" w:name="_Toc83920194"/>
      <w:bookmarkStart w:id="7823" w:name="_Toc89785215"/>
      <w:bookmarkStart w:id="7824" w:name="_Toc137245902"/>
      <w:bookmarkStart w:id="7825" w:name="_Toc138888409"/>
      <w:bookmarkStart w:id="7826" w:name="_Toc145321481"/>
      <w:r w:rsidRPr="00E11EA5">
        <w:rPr>
          <w:lang w:eastAsia="sv-SE"/>
        </w:rPr>
        <w:t>11.2.6.2.2</w:t>
      </w:r>
      <w:r w:rsidRPr="00E11EA5">
        <w:rPr>
          <w:lang w:eastAsia="sv-SE"/>
        </w:rPr>
        <w:tab/>
      </w:r>
      <w:r w:rsidRPr="00E11EA5">
        <w:t xml:space="preserve">Stage 2: </w:t>
      </w:r>
      <w:r w:rsidRPr="00E11EA5">
        <w:rPr>
          <w:lang w:eastAsia="sv-SE"/>
        </w:rPr>
        <w:t>BS measurement</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7827" w:name="_Toc32332369"/>
      <w:bookmarkStart w:id="7828" w:name="_Toc37430286"/>
      <w:bookmarkStart w:id="7829" w:name="_Toc43739389"/>
      <w:bookmarkStart w:id="7830" w:name="_Toc46347150"/>
      <w:bookmarkStart w:id="7831" w:name="_Toc53166089"/>
      <w:bookmarkStart w:id="7832" w:name="_Toc53166784"/>
      <w:bookmarkStart w:id="7833" w:name="_Toc53167478"/>
      <w:bookmarkStart w:id="7834" w:name="_Toc61130739"/>
      <w:bookmarkStart w:id="7835" w:name="_Toc61131465"/>
      <w:bookmarkStart w:id="7836" w:name="_Toc61188307"/>
      <w:bookmarkStart w:id="7837" w:name="_Toc83029597"/>
      <w:bookmarkStart w:id="7838" w:name="_Toc83920195"/>
      <w:bookmarkStart w:id="7839" w:name="_Toc89785216"/>
      <w:bookmarkStart w:id="7840" w:name="_Toc137245903"/>
      <w:bookmarkStart w:id="7841" w:name="_Toc138888410"/>
      <w:bookmarkStart w:id="7842" w:name="_Toc145321482"/>
      <w:r w:rsidRPr="00E11EA5">
        <w:t>11.2.6.3</w:t>
      </w:r>
      <w:r w:rsidRPr="00E11EA5">
        <w:tab/>
        <w:t>MU value derivation, FR1</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7843" w:name="_Toc32332370"/>
      <w:bookmarkStart w:id="7844" w:name="_Toc37430287"/>
      <w:bookmarkStart w:id="7845" w:name="_Toc43739390"/>
      <w:bookmarkStart w:id="7846" w:name="_Toc46347151"/>
      <w:bookmarkStart w:id="7847" w:name="_Toc53166090"/>
      <w:bookmarkStart w:id="7848" w:name="_Toc53166785"/>
      <w:bookmarkStart w:id="7849" w:name="_Toc53167479"/>
      <w:bookmarkStart w:id="7850" w:name="_Toc61130740"/>
      <w:bookmarkStart w:id="7851" w:name="_Toc61131466"/>
      <w:bookmarkStart w:id="7852" w:name="_Toc61188308"/>
      <w:bookmarkStart w:id="7853" w:name="_Toc83029598"/>
      <w:bookmarkStart w:id="7854" w:name="_Toc83920196"/>
      <w:bookmarkStart w:id="7855" w:name="_Toc89785217"/>
      <w:bookmarkStart w:id="7856" w:name="_Toc137245904"/>
      <w:bookmarkStart w:id="7857" w:name="_Toc138888411"/>
      <w:bookmarkStart w:id="7858" w:name="_Toc145321483"/>
      <w:bookmarkStart w:id="7859" w:name="_Toc21086509"/>
      <w:bookmarkStart w:id="7860" w:name="_Toc29768952"/>
      <w:r w:rsidRPr="00E11EA5">
        <w:t>11.2.7</w:t>
      </w:r>
      <w:r w:rsidRPr="00E11EA5">
        <w:tab/>
        <w:t>Maximum accepted test system uncertainty</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7859"/>
      <w:bookmarkEnd w:id="7860"/>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7861" w:name="_Toc32332371"/>
      <w:bookmarkStart w:id="7862" w:name="_Toc37430288"/>
      <w:bookmarkStart w:id="7863" w:name="_Toc43739391"/>
      <w:bookmarkStart w:id="7864"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7865" w:name="_Toc53166091"/>
      <w:bookmarkStart w:id="7866" w:name="_Toc53166786"/>
      <w:bookmarkStart w:id="7867" w:name="_Toc53167480"/>
    </w:p>
    <w:p w14:paraId="16E1DA34" w14:textId="77777777" w:rsidR="00C57672" w:rsidRPr="00E11EA5" w:rsidRDefault="00C57672" w:rsidP="00C57672">
      <w:pPr>
        <w:pStyle w:val="Heading3"/>
      </w:pPr>
      <w:bookmarkStart w:id="7868" w:name="_Toc61130741"/>
      <w:bookmarkStart w:id="7869" w:name="_Toc61131467"/>
      <w:bookmarkStart w:id="7870" w:name="_Toc61188309"/>
      <w:bookmarkStart w:id="7871" w:name="_Toc83029599"/>
      <w:bookmarkStart w:id="7872" w:name="_Toc83920197"/>
      <w:bookmarkStart w:id="7873" w:name="_Toc89785218"/>
      <w:bookmarkStart w:id="7874" w:name="_Toc137245905"/>
      <w:bookmarkStart w:id="7875" w:name="_Toc138888412"/>
      <w:bookmarkStart w:id="7876" w:name="_Toc145321484"/>
      <w:r w:rsidRPr="00E11EA5">
        <w:t>11.2.8</w:t>
      </w:r>
      <w:r w:rsidRPr="00E11EA5">
        <w:tab/>
        <w:t>Test Tolerance for OTA BS output power</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7877" w:name="_Toc21086510"/>
      <w:bookmarkStart w:id="7878" w:name="_Toc29768953"/>
      <w:bookmarkStart w:id="7879" w:name="_Toc32332372"/>
      <w:bookmarkStart w:id="7880" w:name="_Toc37430289"/>
      <w:bookmarkStart w:id="7881" w:name="_Toc43739392"/>
      <w:bookmarkStart w:id="7882"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7883" w:name="_Toc53166092"/>
      <w:bookmarkStart w:id="7884" w:name="_Toc53166787"/>
      <w:bookmarkStart w:id="7885" w:name="_Toc53167481"/>
      <w:bookmarkStart w:id="7886" w:name="_Toc61130742"/>
      <w:bookmarkStart w:id="7887" w:name="_Toc61131468"/>
      <w:bookmarkStart w:id="7888" w:name="_Toc61188310"/>
      <w:bookmarkStart w:id="7889" w:name="_Toc83029600"/>
      <w:bookmarkStart w:id="7890" w:name="_Toc83920198"/>
      <w:bookmarkStart w:id="7891" w:name="_Toc89785219"/>
      <w:bookmarkStart w:id="7892" w:name="_Toc137245906"/>
      <w:bookmarkStart w:id="7893" w:name="_Toc138888413"/>
      <w:bookmarkStart w:id="7894" w:name="_Toc145321485"/>
      <w:r w:rsidRPr="00501E48">
        <w:t>11.3</w:t>
      </w:r>
      <w:r w:rsidRPr="00501E48">
        <w:tab/>
        <w:t xml:space="preserve">OTA </w:t>
      </w:r>
      <w:bookmarkEnd w:id="7877"/>
      <w:bookmarkEnd w:id="7878"/>
      <w:r w:rsidRPr="00501E48">
        <w:t>ACLR</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126468F2" w14:textId="77777777" w:rsidR="00C57672" w:rsidRPr="00E11EA5" w:rsidRDefault="00C57672" w:rsidP="00C57672">
      <w:pPr>
        <w:pStyle w:val="Heading3"/>
      </w:pPr>
      <w:bookmarkStart w:id="7895" w:name="_Toc21086511"/>
      <w:bookmarkStart w:id="7896" w:name="_Toc29768954"/>
      <w:bookmarkStart w:id="7897" w:name="_Toc32332373"/>
      <w:bookmarkStart w:id="7898" w:name="_Toc37430290"/>
      <w:bookmarkStart w:id="7899" w:name="_Toc43739393"/>
      <w:bookmarkStart w:id="7900" w:name="_Toc46347154"/>
      <w:bookmarkStart w:id="7901" w:name="_Toc53166093"/>
      <w:bookmarkStart w:id="7902" w:name="_Toc53166788"/>
      <w:bookmarkStart w:id="7903" w:name="_Toc53167482"/>
      <w:bookmarkStart w:id="7904" w:name="_Toc61130743"/>
      <w:bookmarkStart w:id="7905" w:name="_Toc61131469"/>
      <w:bookmarkStart w:id="7906" w:name="_Toc61188311"/>
      <w:bookmarkStart w:id="7907" w:name="_Toc83029601"/>
      <w:bookmarkStart w:id="7908" w:name="_Toc83920199"/>
      <w:bookmarkStart w:id="7909" w:name="_Toc89785220"/>
      <w:bookmarkStart w:id="7910" w:name="_Toc137245907"/>
      <w:bookmarkStart w:id="7911" w:name="_Toc138888414"/>
      <w:bookmarkStart w:id="7912" w:name="_Toc145321486"/>
      <w:r w:rsidRPr="00E11EA5">
        <w:t>11.3.1</w:t>
      </w:r>
      <w:r w:rsidRPr="00E11EA5">
        <w:tab/>
        <w:t>General</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7913" w:name="_Toc21086512"/>
      <w:bookmarkStart w:id="7914" w:name="_Toc29768955"/>
      <w:bookmarkStart w:id="7915" w:name="_Toc32332374"/>
      <w:bookmarkStart w:id="7916" w:name="_Toc37430291"/>
      <w:bookmarkStart w:id="7917" w:name="_Toc43739394"/>
      <w:bookmarkStart w:id="7918" w:name="_Toc46347155"/>
      <w:bookmarkStart w:id="7919" w:name="_Toc53166094"/>
      <w:bookmarkStart w:id="7920" w:name="_Toc53166789"/>
      <w:bookmarkStart w:id="7921" w:name="_Toc53167483"/>
      <w:bookmarkStart w:id="7922" w:name="_Toc61130744"/>
      <w:bookmarkStart w:id="7923" w:name="_Toc61131470"/>
      <w:bookmarkStart w:id="7924" w:name="_Toc61188312"/>
      <w:bookmarkStart w:id="7925" w:name="_Toc83029602"/>
      <w:bookmarkStart w:id="7926" w:name="_Toc83920200"/>
      <w:bookmarkStart w:id="7927" w:name="_Toc89785221"/>
      <w:bookmarkStart w:id="7928" w:name="_Toc137245908"/>
      <w:bookmarkStart w:id="7929" w:name="_Toc138888415"/>
      <w:bookmarkStart w:id="7930" w:name="_Toc145321487"/>
      <w:r w:rsidRPr="00E11EA5">
        <w:t>11.3.2</w:t>
      </w:r>
      <w:r w:rsidRPr="00E11EA5">
        <w:tab/>
        <w:t>Indoor Anechoic Chamber</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68916FB0" w14:textId="77777777" w:rsidR="00C57672" w:rsidRPr="00E11EA5" w:rsidRDefault="00C57672" w:rsidP="00C57672">
      <w:pPr>
        <w:pStyle w:val="Heading4"/>
        <w:rPr>
          <w:lang w:eastAsia="sv-SE"/>
        </w:rPr>
      </w:pPr>
      <w:bookmarkStart w:id="7931" w:name="_Toc32332375"/>
      <w:bookmarkStart w:id="7932" w:name="_Toc37430292"/>
      <w:bookmarkStart w:id="7933" w:name="_Toc43739395"/>
      <w:bookmarkStart w:id="7934" w:name="_Toc46347156"/>
      <w:bookmarkStart w:id="7935" w:name="_Toc53166095"/>
      <w:bookmarkStart w:id="7936" w:name="_Toc53166790"/>
      <w:bookmarkStart w:id="7937" w:name="_Toc53167484"/>
      <w:bookmarkStart w:id="7938" w:name="_Toc61130745"/>
      <w:bookmarkStart w:id="7939" w:name="_Toc61131471"/>
      <w:bookmarkStart w:id="7940" w:name="_Toc61188313"/>
      <w:bookmarkStart w:id="7941" w:name="_Toc83029603"/>
      <w:bookmarkStart w:id="7942" w:name="_Toc83920201"/>
      <w:bookmarkStart w:id="7943" w:name="_Toc89785222"/>
      <w:bookmarkStart w:id="7944" w:name="_Toc137245909"/>
      <w:bookmarkStart w:id="7945" w:name="_Toc138888416"/>
      <w:bookmarkStart w:id="7946" w:name="_Toc145321488"/>
      <w:r w:rsidRPr="00E11EA5">
        <w:rPr>
          <w:lang w:eastAsia="sv-SE"/>
        </w:rPr>
        <w:t>11.3.</w:t>
      </w:r>
      <w:r w:rsidRPr="00E11EA5">
        <w:t>2</w:t>
      </w:r>
      <w:r w:rsidRPr="00E11EA5">
        <w:rPr>
          <w:lang w:eastAsia="sv-SE"/>
        </w:rPr>
        <w:t>.1</w:t>
      </w:r>
      <w:r w:rsidRPr="00E11EA5">
        <w:rPr>
          <w:lang w:eastAsia="sv-SE"/>
        </w:rPr>
        <w:tab/>
        <w:t>Measurement system description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7947" w:name="_Toc32332376"/>
      <w:bookmarkStart w:id="7948" w:name="_Toc37430293"/>
      <w:bookmarkStart w:id="7949" w:name="_Toc43739396"/>
      <w:bookmarkStart w:id="7950" w:name="_Toc46347157"/>
      <w:bookmarkStart w:id="7951" w:name="_Toc53166096"/>
      <w:bookmarkStart w:id="7952" w:name="_Toc53166791"/>
      <w:bookmarkStart w:id="7953" w:name="_Toc53167485"/>
      <w:bookmarkStart w:id="7954" w:name="_Toc61130746"/>
      <w:bookmarkStart w:id="7955" w:name="_Toc61131472"/>
      <w:bookmarkStart w:id="7956" w:name="_Toc61188314"/>
      <w:bookmarkStart w:id="7957" w:name="_Toc83029604"/>
      <w:bookmarkStart w:id="7958" w:name="_Toc83920202"/>
      <w:bookmarkStart w:id="7959" w:name="_Toc89785223"/>
      <w:bookmarkStart w:id="7960" w:name="_Toc137245910"/>
      <w:bookmarkStart w:id="7961" w:name="_Toc138888417"/>
      <w:bookmarkStart w:id="7962" w:name="_Toc145321489"/>
      <w:r w:rsidRPr="00E11EA5">
        <w:rPr>
          <w:lang w:eastAsia="sv-SE"/>
        </w:rPr>
        <w:t>11.3.</w:t>
      </w:r>
      <w:r w:rsidRPr="00E11EA5">
        <w:t>2</w:t>
      </w:r>
      <w:r w:rsidRPr="00E11EA5">
        <w:rPr>
          <w:lang w:eastAsia="sv-SE"/>
        </w:rPr>
        <w:t>.2</w:t>
      </w:r>
      <w:r>
        <w:rPr>
          <w:lang w:eastAsia="sv-SE"/>
        </w:rPr>
        <w:tab/>
      </w:r>
      <w:r w:rsidRPr="00E11EA5">
        <w:rPr>
          <w:lang w:eastAsia="sv-SE"/>
        </w:rPr>
        <w:t>Test procedure</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7E613FA6" w14:textId="77777777" w:rsidR="00C57672" w:rsidRPr="00E11EA5" w:rsidRDefault="00C57672" w:rsidP="00C57672">
      <w:pPr>
        <w:pStyle w:val="Heading5"/>
      </w:pPr>
      <w:bookmarkStart w:id="7963" w:name="_Toc32332377"/>
      <w:bookmarkStart w:id="7964" w:name="_Toc37430294"/>
      <w:bookmarkStart w:id="7965" w:name="_Toc43739397"/>
      <w:bookmarkStart w:id="7966" w:name="_Toc46347158"/>
      <w:bookmarkStart w:id="7967" w:name="_Toc53166097"/>
      <w:bookmarkStart w:id="7968" w:name="_Toc53166792"/>
      <w:bookmarkStart w:id="7969" w:name="_Toc53167486"/>
      <w:bookmarkStart w:id="7970" w:name="_Toc61130747"/>
      <w:bookmarkStart w:id="7971" w:name="_Toc61131473"/>
      <w:bookmarkStart w:id="7972" w:name="_Toc61188315"/>
      <w:bookmarkStart w:id="7973" w:name="_Toc83029605"/>
      <w:bookmarkStart w:id="7974" w:name="_Toc83920203"/>
      <w:bookmarkStart w:id="7975" w:name="_Toc89785224"/>
      <w:bookmarkStart w:id="7976" w:name="_Toc137245911"/>
      <w:bookmarkStart w:id="7977" w:name="_Toc138888418"/>
      <w:bookmarkStart w:id="7978" w:name="_Toc145321490"/>
      <w:r w:rsidRPr="00E11EA5">
        <w:rPr>
          <w:lang w:eastAsia="sv-SE"/>
        </w:rPr>
        <w:t>11.3.</w:t>
      </w:r>
      <w:r w:rsidRPr="00E11EA5">
        <w:t>2</w:t>
      </w:r>
      <w:r w:rsidRPr="00E11EA5">
        <w:rPr>
          <w:lang w:eastAsia="sv-SE"/>
        </w:rPr>
        <w:t>.2.1</w:t>
      </w:r>
      <w:r w:rsidRPr="00E11EA5">
        <w:rPr>
          <w:lang w:eastAsia="sv-SE"/>
        </w:rPr>
        <w:tab/>
      </w:r>
      <w:r w:rsidRPr="00E11EA5">
        <w:t>Stage 1: Calibration</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7979" w:name="_Toc32332378"/>
      <w:bookmarkStart w:id="7980" w:name="_Toc37430295"/>
      <w:bookmarkStart w:id="7981" w:name="_Toc43739398"/>
      <w:bookmarkStart w:id="7982" w:name="_Toc46347159"/>
      <w:bookmarkStart w:id="7983" w:name="_Toc53166098"/>
      <w:bookmarkStart w:id="7984" w:name="_Toc53166793"/>
      <w:bookmarkStart w:id="7985" w:name="_Toc53167487"/>
      <w:bookmarkStart w:id="7986" w:name="_Toc61130748"/>
      <w:bookmarkStart w:id="7987" w:name="_Toc61131474"/>
      <w:bookmarkStart w:id="7988" w:name="_Toc61188316"/>
      <w:bookmarkStart w:id="7989" w:name="_Toc83029606"/>
      <w:bookmarkStart w:id="7990" w:name="_Toc83920204"/>
      <w:bookmarkStart w:id="7991" w:name="_Toc89785225"/>
      <w:bookmarkStart w:id="7992" w:name="_Toc137245912"/>
      <w:bookmarkStart w:id="7993" w:name="_Toc138888419"/>
      <w:bookmarkStart w:id="7994" w:name="_Toc145321491"/>
      <w:bookmarkStart w:id="7995" w:name="_Toc21086515"/>
      <w:bookmarkStart w:id="7996" w:name="_Toc29768958"/>
      <w:r w:rsidRPr="00E11EA5">
        <w:rPr>
          <w:lang w:eastAsia="sv-SE"/>
        </w:rPr>
        <w:t>11.3.2.2.2</w:t>
      </w:r>
      <w:r w:rsidRPr="00E11EA5">
        <w:rPr>
          <w:lang w:eastAsia="sv-SE"/>
        </w:rPr>
        <w:tab/>
        <w:t>Stage 2: BS measurement</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bookmarkEnd w:id="7995"/>
    <w:bookmarkEnd w:id="7996"/>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7997" w:name="_Toc21086518"/>
      <w:bookmarkStart w:id="7998" w:name="_Toc29768961"/>
      <w:bookmarkStart w:id="7999" w:name="_Toc32332379"/>
      <w:bookmarkStart w:id="8000" w:name="_Toc37430296"/>
      <w:bookmarkStart w:id="8001" w:name="_Toc43739399"/>
      <w:bookmarkStart w:id="8002" w:name="_Toc46347160"/>
      <w:bookmarkStart w:id="8003" w:name="_Toc53166099"/>
      <w:bookmarkStart w:id="8004" w:name="_Toc53166794"/>
      <w:bookmarkStart w:id="8005" w:name="_Toc53167488"/>
      <w:bookmarkStart w:id="8006" w:name="_Toc61130749"/>
      <w:bookmarkStart w:id="8007" w:name="_Toc61131475"/>
      <w:bookmarkStart w:id="8008" w:name="_Toc61188317"/>
      <w:bookmarkStart w:id="8009" w:name="_Toc83029607"/>
      <w:bookmarkStart w:id="8010" w:name="_Toc83920205"/>
      <w:bookmarkStart w:id="8011" w:name="_Toc89785226"/>
      <w:bookmarkStart w:id="8012" w:name="_Toc137245913"/>
      <w:bookmarkStart w:id="8013" w:name="_Toc138888420"/>
      <w:bookmarkStart w:id="8014" w:name="_Toc145321492"/>
      <w:r w:rsidRPr="00E11EA5">
        <w:t>11.3.2</w:t>
      </w:r>
      <w:r w:rsidRPr="00E11EA5">
        <w:rPr>
          <w:rFonts w:hint="eastAsia"/>
        </w:rPr>
        <w:t>.</w:t>
      </w:r>
      <w:r w:rsidRPr="00E11EA5">
        <w:t>3</w:t>
      </w:r>
      <w:r w:rsidRPr="00E11EA5">
        <w:rPr>
          <w:rFonts w:hint="eastAsia"/>
        </w:rPr>
        <w:tab/>
      </w:r>
      <w:r w:rsidRPr="00E11EA5">
        <w:t>MU value</w:t>
      </w:r>
      <w:bookmarkEnd w:id="7997"/>
      <w:bookmarkEnd w:id="7998"/>
      <w:r w:rsidRPr="00E11EA5">
        <w:t xml:space="preserve"> derivation, FR1</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8015" w:name="_Toc32332380"/>
      <w:bookmarkStart w:id="8016" w:name="_Toc37430297"/>
      <w:bookmarkStart w:id="8017" w:name="_Toc43739400"/>
      <w:bookmarkStart w:id="8018" w:name="_Toc46347161"/>
      <w:bookmarkStart w:id="8019" w:name="_Toc53166100"/>
      <w:bookmarkStart w:id="8020" w:name="_Toc53166795"/>
      <w:bookmarkStart w:id="8021" w:name="_Toc53167489"/>
      <w:bookmarkStart w:id="8022" w:name="_Toc61130750"/>
      <w:bookmarkStart w:id="8023" w:name="_Toc61131476"/>
      <w:bookmarkStart w:id="8024" w:name="_Toc61188318"/>
      <w:bookmarkStart w:id="8025" w:name="_Toc83029608"/>
      <w:bookmarkStart w:id="8026" w:name="_Toc83920206"/>
      <w:bookmarkStart w:id="8027" w:name="_Toc89785227"/>
      <w:bookmarkStart w:id="8028" w:name="_Toc137245914"/>
      <w:bookmarkStart w:id="8029" w:name="_Toc138888421"/>
      <w:bookmarkStart w:id="8030" w:name="_Toc145321493"/>
      <w:r w:rsidRPr="00E11EA5">
        <w:t>11.3.3</w:t>
      </w:r>
      <w:r w:rsidRPr="00E11EA5">
        <w:tab/>
        <w:t>Compact Antenna Test Range</w:t>
      </w:r>
      <w:bookmarkStart w:id="8031" w:name="_Toc32332381"/>
      <w:bookmarkStart w:id="8032" w:name="_Toc37430298"/>
      <w:bookmarkStart w:id="8033" w:name="_Toc43739401"/>
      <w:bookmarkStart w:id="8034" w:name="_Toc46347162"/>
      <w:bookmarkStart w:id="8035" w:name="_Toc53166101"/>
      <w:bookmarkStart w:id="8036" w:name="_Toc53166796"/>
      <w:bookmarkStart w:id="8037" w:name="_Toc53167490"/>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AAB6EE6" w14:textId="77777777" w:rsidR="00C57672" w:rsidRPr="00E11EA5" w:rsidRDefault="00C57672" w:rsidP="00C57672">
      <w:pPr>
        <w:pStyle w:val="Heading4"/>
        <w:rPr>
          <w:lang w:eastAsia="sv-SE"/>
        </w:rPr>
      </w:pPr>
      <w:bookmarkStart w:id="8038" w:name="_Toc61130751"/>
      <w:bookmarkStart w:id="8039" w:name="_Toc61131477"/>
      <w:bookmarkStart w:id="8040" w:name="_Toc61188319"/>
      <w:bookmarkStart w:id="8041" w:name="_Toc83029609"/>
      <w:bookmarkStart w:id="8042" w:name="_Toc83920207"/>
      <w:bookmarkStart w:id="8043" w:name="_Toc89785228"/>
      <w:bookmarkStart w:id="8044" w:name="_Toc137245915"/>
      <w:bookmarkStart w:id="8045" w:name="_Toc138888422"/>
      <w:bookmarkStart w:id="8046" w:name="_Toc145321494"/>
      <w:r w:rsidRPr="00E11EA5">
        <w:rPr>
          <w:lang w:eastAsia="sv-SE"/>
        </w:rPr>
        <w:t>11.3.</w:t>
      </w:r>
      <w:r w:rsidRPr="00E11EA5">
        <w:t>3</w:t>
      </w:r>
      <w:r w:rsidRPr="00E11EA5">
        <w:rPr>
          <w:lang w:eastAsia="sv-SE"/>
        </w:rPr>
        <w:t>.1</w:t>
      </w:r>
      <w:r w:rsidRPr="00E11EA5">
        <w:rPr>
          <w:lang w:eastAsia="sv-SE"/>
        </w:rPr>
        <w:tab/>
        <w:t>Measurement system description</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8047" w:name="_Toc32332382"/>
      <w:bookmarkStart w:id="8048" w:name="_Toc37430299"/>
      <w:bookmarkStart w:id="8049" w:name="_Toc43739402"/>
      <w:bookmarkStart w:id="8050" w:name="_Toc46347163"/>
      <w:bookmarkStart w:id="8051" w:name="_Toc53166102"/>
      <w:bookmarkStart w:id="8052" w:name="_Toc53166797"/>
      <w:bookmarkStart w:id="8053" w:name="_Toc53167491"/>
      <w:bookmarkStart w:id="8054" w:name="_Toc61130752"/>
      <w:bookmarkStart w:id="8055" w:name="_Toc61131478"/>
      <w:bookmarkStart w:id="8056" w:name="_Toc61188320"/>
      <w:bookmarkStart w:id="8057" w:name="_Toc83029610"/>
      <w:bookmarkStart w:id="8058" w:name="_Toc83920208"/>
      <w:bookmarkStart w:id="8059" w:name="_Toc89785229"/>
      <w:bookmarkStart w:id="8060" w:name="_Toc137245916"/>
      <w:bookmarkStart w:id="8061" w:name="_Toc138888423"/>
      <w:bookmarkStart w:id="8062" w:name="_Toc145321495"/>
      <w:r w:rsidRPr="00E11EA5">
        <w:rPr>
          <w:lang w:eastAsia="sv-SE"/>
        </w:rPr>
        <w:t>11.3.3.2</w:t>
      </w:r>
      <w:r w:rsidRPr="00E11EA5">
        <w:rPr>
          <w:lang w:eastAsia="sv-SE"/>
        </w:rPr>
        <w:tab/>
        <w:t xml:space="preserve">Test </w:t>
      </w:r>
      <w:r w:rsidRPr="00E11EA5">
        <w:t>procedure</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09A892E2" w14:textId="77777777" w:rsidR="00C57672" w:rsidRPr="00E11EA5" w:rsidRDefault="00C57672" w:rsidP="00C57672">
      <w:pPr>
        <w:pStyle w:val="Heading5"/>
        <w:rPr>
          <w:lang w:eastAsia="sv-SE"/>
        </w:rPr>
      </w:pPr>
      <w:bookmarkStart w:id="8063" w:name="_Toc32332383"/>
      <w:bookmarkStart w:id="8064" w:name="_Toc37430300"/>
      <w:bookmarkStart w:id="8065" w:name="_Toc43739403"/>
      <w:bookmarkStart w:id="8066" w:name="_Toc46347164"/>
      <w:bookmarkStart w:id="8067" w:name="_Toc53166103"/>
      <w:bookmarkStart w:id="8068" w:name="_Toc53166798"/>
      <w:bookmarkStart w:id="8069" w:name="_Toc53167492"/>
      <w:bookmarkStart w:id="8070" w:name="_Toc61130753"/>
      <w:bookmarkStart w:id="8071" w:name="_Toc61131479"/>
      <w:bookmarkStart w:id="8072" w:name="_Toc61188321"/>
      <w:bookmarkStart w:id="8073" w:name="_Toc83029611"/>
      <w:bookmarkStart w:id="8074" w:name="_Toc83920209"/>
      <w:bookmarkStart w:id="8075" w:name="_Toc89785230"/>
      <w:bookmarkStart w:id="8076" w:name="_Toc137245917"/>
      <w:bookmarkStart w:id="8077" w:name="_Toc138888424"/>
      <w:bookmarkStart w:id="8078" w:name="_Toc145321496"/>
      <w:r w:rsidRPr="00E11EA5">
        <w:rPr>
          <w:lang w:eastAsia="sv-SE"/>
        </w:rPr>
        <w:t>11.3.3.2.1</w:t>
      </w:r>
      <w:r w:rsidRPr="00E11EA5">
        <w:rPr>
          <w:lang w:eastAsia="sv-SE"/>
        </w:rPr>
        <w:tab/>
      </w:r>
      <w:r w:rsidRPr="00E11EA5">
        <w:t xml:space="preserve">Stage 1: </w:t>
      </w:r>
      <w:r w:rsidRPr="00E11EA5">
        <w:rPr>
          <w:lang w:eastAsia="sv-SE"/>
        </w:rPr>
        <w:t>Calibration</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8079" w:name="_Toc32332384"/>
      <w:bookmarkStart w:id="8080" w:name="_Toc37430301"/>
      <w:bookmarkStart w:id="8081" w:name="_Toc43739404"/>
      <w:bookmarkStart w:id="8082" w:name="_Toc46347165"/>
      <w:bookmarkStart w:id="8083" w:name="_Toc53166104"/>
      <w:bookmarkStart w:id="8084" w:name="_Toc53166799"/>
      <w:bookmarkStart w:id="8085" w:name="_Toc53167493"/>
      <w:bookmarkStart w:id="8086" w:name="_Toc61130754"/>
      <w:bookmarkStart w:id="8087" w:name="_Toc61131480"/>
      <w:bookmarkStart w:id="8088" w:name="_Toc61188322"/>
      <w:bookmarkStart w:id="8089" w:name="_Toc83029612"/>
      <w:bookmarkStart w:id="8090" w:name="_Toc83920210"/>
      <w:bookmarkStart w:id="8091" w:name="_Toc89785231"/>
      <w:bookmarkStart w:id="8092" w:name="_Toc137245918"/>
      <w:bookmarkStart w:id="8093" w:name="_Toc138888425"/>
      <w:bookmarkStart w:id="8094" w:name="_Toc145321497"/>
      <w:r w:rsidRPr="00E11EA5">
        <w:t>11.3.3.2.2</w:t>
      </w:r>
      <w:r w:rsidRPr="00E11EA5">
        <w:tab/>
        <w:t>Stage 2: BS measurement</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8095" w:name="_Toc32332385"/>
      <w:bookmarkStart w:id="8096" w:name="_Toc37430302"/>
      <w:bookmarkStart w:id="8097" w:name="_Toc43739405"/>
      <w:bookmarkStart w:id="8098" w:name="_Toc46347166"/>
      <w:bookmarkStart w:id="8099" w:name="_Toc53166105"/>
      <w:bookmarkStart w:id="8100" w:name="_Toc53166800"/>
      <w:bookmarkStart w:id="8101" w:name="_Toc53167494"/>
      <w:bookmarkStart w:id="8102" w:name="_Toc61130755"/>
      <w:bookmarkStart w:id="8103" w:name="_Toc61131481"/>
      <w:bookmarkStart w:id="8104" w:name="_Toc61188323"/>
      <w:bookmarkStart w:id="8105" w:name="_Toc83029613"/>
      <w:bookmarkStart w:id="8106" w:name="_Toc83920211"/>
      <w:bookmarkStart w:id="8107" w:name="_Toc89785232"/>
      <w:bookmarkStart w:id="8108" w:name="_Toc137245919"/>
      <w:bookmarkStart w:id="8109" w:name="_Toc138888426"/>
      <w:bookmarkStart w:id="8110" w:name="_Toc145321498"/>
      <w:r w:rsidRPr="00E11EA5">
        <w:t>11.3.3.3</w:t>
      </w:r>
      <w:r w:rsidRPr="00E11EA5">
        <w:tab/>
        <w:t>MU value derivation, FR1</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8111" w:name="_Toc32332386"/>
      <w:bookmarkStart w:id="8112" w:name="_Toc37430303"/>
      <w:bookmarkStart w:id="8113" w:name="_Toc43739406"/>
      <w:bookmarkStart w:id="8114" w:name="_Toc46347167"/>
      <w:bookmarkStart w:id="8115" w:name="_Toc53166106"/>
      <w:bookmarkStart w:id="8116" w:name="_Toc53166801"/>
      <w:bookmarkStart w:id="8117" w:name="_Toc53167495"/>
      <w:bookmarkStart w:id="8118" w:name="_Toc61130756"/>
      <w:bookmarkStart w:id="8119" w:name="_Toc61131482"/>
      <w:bookmarkStart w:id="8120" w:name="_Toc61188324"/>
      <w:bookmarkStart w:id="8121" w:name="_Toc83029614"/>
      <w:bookmarkStart w:id="8122" w:name="_Toc83920212"/>
      <w:bookmarkStart w:id="8123" w:name="_Toc89785233"/>
      <w:bookmarkStart w:id="8124" w:name="_Toc137245920"/>
      <w:bookmarkStart w:id="8125" w:name="_Toc138888427"/>
      <w:bookmarkStart w:id="8126" w:name="_Toc145321499"/>
      <w:r w:rsidRPr="00E11EA5">
        <w:t>11.3.3.4</w:t>
      </w:r>
      <w:r w:rsidRPr="00E11EA5">
        <w:tab/>
        <w:t>MU value derivation, FR2</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8127" w:name="_Toc21086521"/>
      <w:bookmarkStart w:id="8128" w:name="_Toc29768964"/>
      <w:bookmarkStart w:id="8129" w:name="_Toc37430304"/>
      <w:bookmarkStart w:id="8130" w:name="_Toc43739407"/>
      <w:bookmarkStart w:id="8131" w:name="_Toc46347168"/>
      <w:bookmarkStart w:id="8132" w:name="_Toc53166107"/>
      <w:bookmarkStart w:id="8133" w:name="_Toc53166802"/>
      <w:bookmarkStart w:id="8134" w:name="_Toc53167496"/>
      <w:bookmarkStart w:id="8135" w:name="_Toc32332387"/>
      <w:bookmarkStart w:id="8136" w:name="_Toc61130757"/>
      <w:bookmarkStart w:id="8137" w:name="_Toc61131483"/>
      <w:bookmarkStart w:id="8138" w:name="_Toc61188325"/>
      <w:bookmarkStart w:id="8139" w:name="_Toc83029615"/>
      <w:bookmarkStart w:id="8140" w:name="_Toc83920213"/>
      <w:bookmarkStart w:id="8141" w:name="_Toc89785234"/>
      <w:bookmarkStart w:id="8142" w:name="_Toc137245921"/>
      <w:bookmarkStart w:id="8143" w:name="_Toc138888428"/>
      <w:bookmarkStart w:id="8144" w:name="_Toc145321500"/>
      <w:r w:rsidRPr="00E11EA5">
        <w:t>11.3.4</w:t>
      </w:r>
      <w:r w:rsidRPr="00E11EA5">
        <w:tab/>
        <w:t>Near Field</w:t>
      </w:r>
      <w:bookmarkEnd w:id="8127"/>
      <w:bookmarkEnd w:id="8128"/>
      <w:r w:rsidRPr="00E11EA5">
        <w:t xml:space="preserve"> Test Range</w:t>
      </w:r>
      <w:bookmarkStart w:id="8145" w:name="_Toc32332388"/>
      <w:bookmarkStart w:id="8146" w:name="_Toc37430305"/>
      <w:bookmarkStart w:id="8147" w:name="_Toc43739408"/>
      <w:bookmarkStart w:id="8148" w:name="_Toc46347169"/>
      <w:bookmarkStart w:id="8149" w:name="_Toc53166108"/>
      <w:bookmarkStart w:id="8150" w:name="_Toc53166803"/>
      <w:bookmarkStart w:id="8151" w:name="_Toc53167497"/>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4FB6B038" w14:textId="77777777" w:rsidR="00C57672" w:rsidRPr="00E11EA5" w:rsidRDefault="00C57672" w:rsidP="00C57672">
      <w:pPr>
        <w:pStyle w:val="Heading4"/>
        <w:rPr>
          <w:lang w:eastAsia="sv-SE"/>
        </w:rPr>
      </w:pPr>
      <w:bookmarkStart w:id="8152" w:name="_Toc61130758"/>
      <w:bookmarkStart w:id="8153" w:name="_Toc61131484"/>
      <w:bookmarkStart w:id="8154" w:name="_Toc61188326"/>
      <w:bookmarkStart w:id="8155" w:name="_Toc83029616"/>
      <w:bookmarkStart w:id="8156" w:name="_Toc83920214"/>
      <w:bookmarkStart w:id="8157" w:name="_Toc89785235"/>
      <w:bookmarkStart w:id="8158" w:name="_Toc137245922"/>
      <w:bookmarkStart w:id="8159" w:name="_Toc138888429"/>
      <w:bookmarkStart w:id="8160" w:name="_Toc145321501"/>
      <w:r w:rsidRPr="00E11EA5">
        <w:rPr>
          <w:lang w:eastAsia="sv-SE"/>
        </w:rPr>
        <w:t>11.3.4.1</w:t>
      </w:r>
      <w:r w:rsidRPr="00E11EA5">
        <w:rPr>
          <w:lang w:eastAsia="sv-SE"/>
        </w:rPr>
        <w:tab/>
        <w:t>Measurement system description</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8161" w:name="_Toc32332389"/>
      <w:bookmarkStart w:id="8162" w:name="_Toc37430306"/>
      <w:bookmarkStart w:id="8163" w:name="_Toc43739409"/>
      <w:bookmarkStart w:id="8164" w:name="_Toc46347170"/>
      <w:bookmarkStart w:id="8165" w:name="_Toc53166109"/>
      <w:bookmarkStart w:id="8166" w:name="_Toc53166804"/>
      <w:bookmarkStart w:id="8167" w:name="_Toc53167498"/>
      <w:bookmarkStart w:id="8168" w:name="_Toc61130759"/>
      <w:bookmarkStart w:id="8169" w:name="_Toc61131485"/>
      <w:bookmarkStart w:id="8170" w:name="_Toc61188327"/>
      <w:bookmarkStart w:id="8171" w:name="_Toc83029617"/>
      <w:bookmarkStart w:id="8172" w:name="_Toc83920215"/>
      <w:bookmarkStart w:id="8173" w:name="_Toc89785236"/>
      <w:bookmarkStart w:id="8174" w:name="_Toc137245923"/>
      <w:bookmarkStart w:id="8175" w:name="_Toc138888430"/>
      <w:bookmarkStart w:id="8176" w:name="_Toc145321502"/>
      <w:r w:rsidRPr="00E11EA5">
        <w:rPr>
          <w:lang w:eastAsia="sv-SE"/>
        </w:rPr>
        <w:t>11.3.4.2</w:t>
      </w:r>
      <w:r w:rsidRPr="00E11EA5">
        <w:rPr>
          <w:lang w:eastAsia="sv-SE"/>
        </w:rPr>
        <w:tab/>
        <w:t>Test procedure</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1F71146" w14:textId="77777777" w:rsidR="00C57672" w:rsidRPr="00E11EA5" w:rsidRDefault="00C57672" w:rsidP="00C57672">
      <w:pPr>
        <w:pStyle w:val="Heading5"/>
        <w:rPr>
          <w:lang w:eastAsia="sv-SE"/>
        </w:rPr>
      </w:pPr>
      <w:bookmarkStart w:id="8177" w:name="_Toc32332390"/>
      <w:bookmarkStart w:id="8178" w:name="_Toc37430307"/>
      <w:bookmarkStart w:id="8179" w:name="_Toc43739410"/>
      <w:bookmarkStart w:id="8180" w:name="_Toc46347171"/>
      <w:bookmarkStart w:id="8181" w:name="_Toc53166110"/>
      <w:bookmarkStart w:id="8182" w:name="_Toc53166805"/>
      <w:bookmarkStart w:id="8183" w:name="_Toc53167499"/>
      <w:bookmarkStart w:id="8184" w:name="_Toc61130760"/>
      <w:bookmarkStart w:id="8185" w:name="_Toc61131486"/>
      <w:bookmarkStart w:id="8186" w:name="_Toc61188328"/>
      <w:bookmarkStart w:id="8187" w:name="_Toc83029618"/>
      <w:bookmarkStart w:id="8188" w:name="_Toc83920216"/>
      <w:bookmarkStart w:id="8189" w:name="_Toc89785237"/>
      <w:bookmarkStart w:id="8190" w:name="_Toc137245924"/>
      <w:bookmarkStart w:id="8191" w:name="_Toc138888431"/>
      <w:bookmarkStart w:id="8192" w:name="_Toc145321503"/>
      <w:r w:rsidRPr="00E11EA5">
        <w:rPr>
          <w:lang w:eastAsia="sv-SE"/>
        </w:rPr>
        <w:t>11.3.4.2.1</w:t>
      </w:r>
      <w:r w:rsidRPr="00E11EA5">
        <w:rPr>
          <w:lang w:eastAsia="sv-SE"/>
        </w:rPr>
        <w:tab/>
      </w:r>
      <w:r w:rsidRPr="00E11EA5">
        <w:t xml:space="preserve">Stage 1: </w:t>
      </w:r>
      <w:r w:rsidRPr="00E11EA5">
        <w:rPr>
          <w:lang w:eastAsia="sv-SE"/>
        </w:rPr>
        <w:t>Calibration</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8193" w:name="_Toc32332391"/>
      <w:bookmarkStart w:id="8194" w:name="_Toc37430308"/>
      <w:bookmarkStart w:id="8195" w:name="_Toc43739411"/>
      <w:bookmarkStart w:id="8196" w:name="_Toc46347172"/>
      <w:bookmarkStart w:id="8197" w:name="_Toc53166111"/>
      <w:bookmarkStart w:id="8198" w:name="_Toc53166806"/>
      <w:bookmarkStart w:id="8199" w:name="_Toc53167500"/>
      <w:bookmarkStart w:id="8200" w:name="_Toc61130761"/>
      <w:bookmarkStart w:id="8201" w:name="_Toc61131487"/>
      <w:bookmarkStart w:id="8202" w:name="_Toc61188329"/>
      <w:bookmarkStart w:id="8203" w:name="_Toc83029619"/>
      <w:bookmarkStart w:id="8204" w:name="_Toc83920217"/>
      <w:bookmarkStart w:id="8205" w:name="_Toc89785238"/>
      <w:bookmarkStart w:id="8206" w:name="_Toc137245925"/>
      <w:bookmarkStart w:id="8207" w:name="_Toc138888432"/>
      <w:bookmarkStart w:id="8208" w:name="_Toc145321504"/>
      <w:r w:rsidRPr="00E11EA5">
        <w:rPr>
          <w:lang w:eastAsia="sv-SE"/>
        </w:rPr>
        <w:t>11.3.4.2.2</w:t>
      </w:r>
      <w:r w:rsidRPr="00E11EA5">
        <w:rPr>
          <w:lang w:eastAsia="sv-SE"/>
        </w:rPr>
        <w:tab/>
      </w:r>
      <w:r w:rsidRPr="00E11EA5">
        <w:t xml:space="preserve">Stage 2: </w:t>
      </w:r>
      <w:r w:rsidRPr="00E11EA5">
        <w:rPr>
          <w:lang w:eastAsia="sv-SE"/>
        </w:rPr>
        <w:t>BS measurement</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8209" w:name="_Toc32332392"/>
      <w:bookmarkStart w:id="8210" w:name="_Toc37430309"/>
      <w:bookmarkStart w:id="8211" w:name="_Toc43739412"/>
      <w:bookmarkStart w:id="8212" w:name="_Toc46347173"/>
      <w:bookmarkStart w:id="8213" w:name="_Toc53166112"/>
      <w:bookmarkStart w:id="8214" w:name="_Toc53166807"/>
      <w:bookmarkStart w:id="8215" w:name="_Toc53167501"/>
      <w:bookmarkStart w:id="8216" w:name="_Toc61130762"/>
      <w:bookmarkStart w:id="8217" w:name="_Toc61131488"/>
      <w:bookmarkStart w:id="8218" w:name="_Toc61188330"/>
      <w:bookmarkStart w:id="8219" w:name="_Toc83029620"/>
      <w:bookmarkStart w:id="8220" w:name="_Toc83920218"/>
      <w:bookmarkStart w:id="8221" w:name="_Toc89785239"/>
      <w:bookmarkStart w:id="8222" w:name="_Toc137245926"/>
      <w:bookmarkStart w:id="8223" w:name="_Toc138888433"/>
      <w:bookmarkStart w:id="8224" w:name="_Toc145321505"/>
      <w:bookmarkStart w:id="8225" w:name="_Toc21086527"/>
      <w:bookmarkStart w:id="8226" w:name="_Toc29768970"/>
      <w:r w:rsidRPr="00E11EA5">
        <w:t>11.3.4.3</w:t>
      </w:r>
      <w:r w:rsidRPr="00E11EA5">
        <w:tab/>
        <w:t>MU value derivation, FR1</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8225"/>
      <w:bookmarkEnd w:id="8226"/>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8227" w:name="_Toc21086528"/>
      <w:bookmarkStart w:id="8228" w:name="_Toc29768971"/>
      <w:bookmarkStart w:id="8229" w:name="_Toc32332393"/>
      <w:bookmarkStart w:id="8230" w:name="_Toc37430310"/>
      <w:bookmarkStart w:id="8231" w:name="_Toc43739413"/>
      <w:bookmarkStart w:id="8232" w:name="_Toc46347174"/>
      <w:bookmarkStart w:id="8233" w:name="_Toc53166113"/>
      <w:bookmarkStart w:id="8234" w:name="_Toc53166808"/>
      <w:bookmarkStart w:id="8235" w:name="_Toc53167502"/>
      <w:bookmarkStart w:id="8236" w:name="_Toc61130763"/>
      <w:bookmarkStart w:id="8237" w:name="_Toc61131489"/>
      <w:bookmarkStart w:id="8238" w:name="_Toc61188331"/>
      <w:bookmarkStart w:id="8239" w:name="_Toc83029621"/>
      <w:bookmarkStart w:id="8240" w:name="_Toc83920219"/>
      <w:bookmarkStart w:id="8241" w:name="_Toc89785240"/>
      <w:bookmarkStart w:id="8242" w:name="_Toc137245927"/>
      <w:bookmarkStart w:id="8243" w:name="_Toc138888434"/>
      <w:bookmarkStart w:id="8244" w:name="_Toc145321506"/>
      <w:r w:rsidRPr="00E11EA5">
        <w:t>11.3.5</w:t>
      </w:r>
      <w:r w:rsidRPr="00E11EA5">
        <w:tab/>
        <w:t>Reverberation Chamber</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5B995017" w14:textId="77777777" w:rsidR="00C57672" w:rsidRPr="00E11EA5" w:rsidRDefault="00C57672" w:rsidP="00C57672">
      <w:pPr>
        <w:pStyle w:val="Heading4"/>
        <w:rPr>
          <w:lang w:eastAsia="sv-SE"/>
        </w:rPr>
      </w:pPr>
      <w:bookmarkStart w:id="8245" w:name="_Toc32332394"/>
      <w:bookmarkStart w:id="8246" w:name="_Toc37430311"/>
      <w:bookmarkStart w:id="8247" w:name="_Toc43739414"/>
      <w:bookmarkStart w:id="8248" w:name="_Toc46347175"/>
      <w:bookmarkStart w:id="8249" w:name="_Toc53166114"/>
      <w:bookmarkStart w:id="8250" w:name="_Toc53166809"/>
      <w:bookmarkStart w:id="8251" w:name="_Toc53167503"/>
      <w:bookmarkStart w:id="8252" w:name="_Toc61130764"/>
      <w:bookmarkStart w:id="8253" w:name="_Toc61131490"/>
      <w:bookmarkStart w:id="8254" w:name="_Toc61188332"/>
      <w:bookmarkStart w:id="8255" w:name="_Toc83029622"/>
      <w:bookmarkStart w:id="8256" w:name="_Toc83920220"/>
      <w:bookmarkStart w:id="8257" w:name="_Toc89785241"/>
      <w:bookmarkStart w:id="8258" w:name="_Toc137245928"/>
      <w:bookmarkStart w:id="8259" w:name="_Toc138888435"/>
      <w:bookmarkStart w:id="8260" w:name="_Toc145321507"/>
      <w:r w:rsidRPr="00E11EA5">
        <w:rPr>
          <w:lang w:eastAsia="sv-SE"/>
        </w:rPr>
        <w:t>11.3.5.1</w:t>
      </w:r>
      <w:r w:rsidRPr="00E11EA5">
        <w:rPr>
          <w:lang w:eastAsia="sv-SE"/>
        </w:rPr>
        <w:tab/>
        <w:t>Measurement system description</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8261" w:name="_Toc32332395"/>
      <w:bookmarkStart w:id="8262" w:name="_Toc37430312"/>
      <w:bookmarkStart w:id="8263" w:name="_Toc43739415"/>
      <w:bookmarkStart w:id="8264" w:name="_Toc46347176"/>
      <w:bookmarkStart w:id="8265" w:name="_Toc53166115"/>
      <w:bookmarkStart w:id="8266" w:name="_Toc53166810"/>
      <w:bookmarkStart w:id="8267" w:name="_Toc53167504"/>
    </w:p>
    <w:p w14:paraId="26EE5961" w14:textId="77777777" w:rsidR="00C57672" w:rsidRPr="00E11EA5" w:rsidRDefault="00C57672" w:rsidP="00C57672">
      <w:pPr>
        <w:pStyle w:val="Heading4"/>
        <w:rPr>
          <w:lang w:eastAsia="sv-SE"/>
        </w:rPr>
      </w:pPr>
      <w:bookmarkStart w:id="8268" w:name="_Toc61130765"/>
      <w:bookmarkStart w:id="8269" w:name="_Toc61131491"/>
      <w:bookmarkStart w:id="8270" w:name="_Toc61188333"/>
      <w:bookmarkStart w:id="8271" w:name="_Toc83029623"/>
      <w:bookmarkStart w:id="8272" w:name="_Toc83920221"/>
      <w:bookmarkStart w:id="8273" w:name="_Toc89785242"/>
      <w:bookmarkStart w:id="8274" w:name="_Toc137245929"/>
      <w:bookmarkStart w:id="8275" w:name="_Toc138888436"/>
      <w:bookmarkStart w:id="8276" w:name="_Toc145321508"/>
      <w:r w:rsidRPr="00E11EA5">
        <w:rPr>
          <w:lang w:eastAsia="sv-SE"/>
        </w:rPr>
        <w:t>11.3.5.2</w:t>
      </w:r>
      <w:r w:rsidRPr="00E11EA5">
        <w:rPr>
          <w:lang w:eastAsia="sv-SE"/>
        </w:rPr>
        <w:tab/>
        <w:t>Test procedure</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20E7B60E" w14:textId="77777777" w:rsidR="00C57672" w:rsidRPr="00E11EA5" w:rsidRDefault="00C57672" w:rsidP="00C57672">
      <w:pPr>
        <w:pStyle w:val="Heading5"/>
        <w:rPr>
          <w:lang w:eastAsia="sv-SE"/>
        </w:rPr>
      </w:pPr>
      <w:bookmarkStart w:id="8277" w:name="_Toc32332396"/>
      <w:bookmarkStart w:id="8278" w:name="_Toc37430313"/>
      <w:bookmarkStart w:id="8279" w:name="_Toc43739416"/>
      <w:bookmarkStart w:id="8280" w:name="_Toc46347177"/>
      <w:bookmarkStart w:id="8281" w:name="_Toc53166116"/>
      <w:bookmarkStart w:id="8282" w:name="_Toc53166811"/>
      <w:bookmarkStart w:id="8283" w:name="_Toc53167505"/>
      <w:bookmarkStart w:id="8284" w:name="_Toc61130766"/>
      <w:bookmarkStart w:id="8285" w:name="_Toc61131492"/>
      <w:bookmarkStart w:id="8286" w:name="_Toc61188334"/>
      <w:bookmarkStart w:id="8287" w:name="_Toc83029624"/>
      <w:bookmarkStart w:id="8288" w:name="_Toc83920222"/>
      <w:bookmarkStart w:id="8289" w:name="_Toc89785243"/>
      <w:bookmarkStart w:id="8290" w:name="_Toc137245930"/>
      <w:bookmarkStart w:id="8291" w:name="_Toc138888437"/>
      <w:bookmarkStart w:id="8292" w:name="_Toc145321509"/>
      <w:r w:rsidRPr="00E11EA5">
        <w:rPr>
          <w:lang w:eastAsia="sv-SE"/>
        </w:rPr>
        <w:t>11.3.5.2.1</w:t>
      </w:r>
      <w:r w:rsidRPr="00E11EA5">
        <w:rPr>
          <w:lang w:eastAsia="sv-SE"/>
        </w:rPr>
        <w:tab/>
      </w:r>
      <w:r w:rsidRPr="00E11EA5">
        <w:t xml:space="preserve">Stage 1: </w:t>
      </w:r>
      <w:r w:rsidRPr="00E11EA5">
        <w:rPr>
          <w:lang w:eastAsia="sv-SE"/>
        </w:rPr>
        <w:t>Calibration</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8293" w:name="_Toc32332397"/>
      <w:bookmarkStart w:id="8294" w:name="_Toc37430314"/>
      <w:bookmarkStart w:id="8295" w:name="_Toc43739417"/>
      <w:bookmarkStart w:id="8296" w:name="_Toc46347178"/>
      <w:bookmarkStart w:id="8297" w:name="_Toc53166117"/>
      <w:bookmarkStart w:id="8298" w:name="_Toc53166812"/>
      <w:bookmarkStart w:id="8299" w:name="_Toc53167506"/>
      <w:bookmarkStart w:id="8300" w:name="_Toc61130767"/>
      <w:bookmarkStart w:id="8301" w:name="_Toc61131493"/>
      <w:bookmarkStart w:id="8302" w:name="_Toc61188335"/>
      <w:bookmarkStart w:id="8303" w:name="_Toc83029625"/>
      <w:bookmarkStart w:id="8304" w:name="_Toc83920223"/>
      <w:bookmarkStart w:id="8305" w:name="_Toc89785244"/>
      <w:bookmarkStart w:id="8306" w:name="_Toc137245931"/>
      <w:bookmarkStart w:id="8307" w:name="_Toc138888438"/>
      <w:bookmarkStart w:id="8308" w:name="_Toc145321510"/>
      <w:r w:rsidRPr="00E11EA5">
        <w:rPr>
          <w:lang w:eastAsia="sv-SE"/>
        </w:rPr>
        <w:t>11.3.5.2.2</w:t>
      </w:r>
      <w:r w:rsidRPr="00E11EA5">
        <w:rPr>
          <w:lang w:eastAsia="sv-SE"/>
        </w:rPr>
        <w:tab/>
      </w:r>
      <w:r w:rsidRPr="00E11EA5">
        <w:t xml:space="preserve">Stage 2: </w:t>
      </w:r>
      <w:r w:rsidRPr="00E11EA5">
        <w:rPr>
          <w:lang w:eastAsia="sv-SE"/>
        </w:rPr>
        <w:t>BS measurement</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8309" w:name="_Toc32332398"/>
      <w:bookmarkStart w:id="8310" w:name="_Toc37430315"/>
      <w:bookmarkStart w:id="8311" w:name="_Toc43739418"/>
      <w:bookmarkStart w:id="8312" w:name="_Toc46347179"/>
      <w:bookmarkStart w:id="8313" w:name="_Toc53166118"/>
      <w:bookmarkStart w:id="8314" w:name="_Toc53166813"/>
      <w:bookmarkStart w:id="8315" w:name="_Toc53167507"/>
      <w:bookmarkStart w:id="8316" w:name="_Toc61130768"/>
      <w:bookmarkStart w:id="8317" w:name="_Toc61131494"/>
      <w:bookmarkStart w:id="8318" w:name="_Toc61188336"/>
      <w:bookmarkStart w:id="8319" w:name="_Toc83029626"/>
      <w:bookmarkStart w:id="8320" w:name="_Toc83920224"/>
      <w:bookmarkStart w:id="8321" w:name="_Toc89785245"/>
      <w:bookmarkStart w:id="8322" w:name="_Toc137245932"/>
      <w:bookmarkStart w:id="8323" w:name="_Toc138888439"/>
      <w:bookmarkStart w:id="8324" w:name="_Toc145321511"/>
      <w:bookmarkStart w:id="8325" w:name="_Toc21086534"/>
      <w:bookmarkStart w:id="8326" w:name="_Toc29768977"/>
      <w:r w:rsidRPr="00E11EA5">
        <w:t>11.3.5.3</w:t>
      </w:r>
      <w:r w:rsidRPr="00E11EA5">
        <w:tab/>
        <w:t>MU value derivation, FR1</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8325"/>
      <w:bookmarkEnd w:id="8326"/>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8327" w:name="_Toc32332399"/>
      <w:bookmarkStart w:id="8328" w:name="_Toc37430316"/>
      <w:bookmarkStart w:id="8329" w:name="_Toc43739419"/>
      <w:bookmarkStart w:id="8330" w:name="_Toc46347180"/>
      <w:bookmarkStart w:id="8331" w:name="_Toc53166119"/>
      <w:bookmarkStart w:id="8332" w:name="_Toc53166814"/>
      <w:bookmarkStart w:id="8333" w:name="_Toc53167508"/>
      <w:bookmarkStart w:id="8334" w:name="_Toc61130769"/>
      <w:bookmarkStart w:id="8335" w:name="_Toc61131495"/>
      <w:bookmarkStart w:id="8336" w:name="_Toc61188337"/>
      <w:bookmarkStart w:id="8337" w:name="_Toc83029627"/>
      <w:bookmarkStart w:id="8338" w:name="_Toc83920225"/>
      <w:bookmarkStart w:id="8339" w:name="_Toc89785246"/>
      <w:bookmarkStart w:id="8340" w:name="_Toc137245933"/>
      <w:bookmarkStart w:id="8341" w:name="_Toc138888440"/>
      <w:bookmarkStart w:id="8342" w:name="_Toc145321512"/>
      <w:r w:rsidRPr="00E11EA5">
        <w:t>11.3.5.4</w:t>
      </w:r>
      <w:r w:rsidRPr="00E11EA5">
        <w:tab/>
        <w:t>MU value derivation, FR2</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8343" w:name="_Toc29768978"/>
      <w:bookmarkStart w:id="8344" w:name="_Toc32332400"/>
      <w:bookmarkStart w:id="8345" w:name="_Toc37430317"/>
      <w:bookmarkStart w:id="8346" w:name="_Toc43739420"/>
      <w:bookmarkStart w:id="8347" w:name="_Toc46347181"/>
      <w:bookmarkStart w:id="8348" w:name="_Toc53166120"/>
      <w:bookmarkStart w:id="8349" w:name="_Toc53166815"/>
      <w:bookmarkStart w:id="8350" w:name="_Toc53167509"/>
      <w:bookmarkStart w:id="8351" w:name="_Toc61130770"/>
      <w:bookmarkStart w:id="8352" w:name="_Toc61131496"/>
      <w:bookmarkStart w:id="8353" w:name="_Toc61188338"/>
      <w:bookmarkStart w:id="8354" w:name="_Toc83029628"/>
      <w:bookmarkStart w:id="8355" w:name="_Toc83920226"/>
      <w:bookmarkStart w:id="8356" w:name="_Toc89785247"/>
      <w:bookmarkStart w:id="8357" w:name="_Toc137245934"/>
      <w:bookmarkStart w:id="8358" w:name="_Toc138888441"/>
      <w:bookmarkStart w:id="8359" w:name="_Toc145321513"/>
      <w:r w:rsidRPr="00E11EA5">
        <w:t>11.3.6</w:t>
      </w:r>
      <w:r w:rsidRPr="00E11EA5">
        <w:tab/>
        <w:t>Plane Wave Synthesizer</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00F51470" w14:textId="77777777" w:rsidR="00C57672" w:rsidRPr="00E11EA5" w:rsidRDefault="00C57672" w:rsidP="00C57672">
      <w:pPr>
        <w:pStyle w:val="Heading4"/>
        <w:rPr>
          <w:lang w:eastAsia="sv-SE"/>
        </w:rPr>
      </w:pPr>
      <w:bookmarkStart w:id="8360" w:name="_Toc32332401"/>
      <w:bookmarkStart w:id="8361" w:name="_Toc37430318"/>
      <w:bookmarkStart w:id="8362" w:name="_Toc43739421"/>
      <w:bookmarkStart w:id="8363" w:name="_Toc46347182"/>
      <w:bookmarkStart w:id="8364" w:name="_Toc53166121"/>
      <w:bookmarkStart w:id="8365" w:name="_Toc53166816"/>
      <w:bookmarkStart w:id="8366" w:name="_Toc53167510"/>
      <w:bookmarkStart w:id="8367" w:name="_Toc61130771"/>
      <w:bookmarkStart w:id="8368" w:name="_Toc61131497"/>
      <w:bookmarkStart w:id="8369" w:name="_Toc61188339"/>
      <w:bookmarkStart w:id="8370" w:name="_Toc83029629"/>
      <w:bookmarkStart w:id="8371" w:name="_Toc83920227"/>
      <w:bookmarkStart w:id="8372" w:name="_Toc89785248"/>
      <w:bookmarkStart w:id="8373" w:name="_Toc137245935"/>
      <w:bookmarkStart w:id="8374" w:name="_Toc138888442"/>
      <w:bookmarkStart w:id="8375" w:name="_Toc145321514"/>
      <w:r w:rsidRPr="00E11EA5">
        <w:rPr>
          <w:lang w:eastAsia="sv-SE"/>
        </w:rPr>
        <w:t>11.3.6.1</w:t>
      </w:r>
      <w:r w:rsidRPr="00E11EA5">
        <w:rPr>
          <w:lang w:eastAsia="sv-SE"/>
        </w:rPr>
        <w:tab/>
        <w:t>Measurement system description</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376" w:name="_Toc32332402"/>
      <w:bookmarkStart w:id="8377" w:name="_Toc37430319"/>
      <w:bookmarkStart w:id="8378" w:name="_Toc43739422"/>
      <w:bookmarkStart w:id="8379" w:name="_Toc46347183"/>
      <w:bookmarkStart w:id="8380" w:name="_Toc53166122"/>
      <w:bookmarkStart w:id="8381" w:name="_Toc53166817"/>
      <w:bookmarkStart w:id="8382" w:name="_Toc53167511"/>
    </w:p>
    <w:p w14:paraId="70118C0F" w14:textId="77777777" w:rsidR="00C57672" w:rsidRPr="00E11EA5" w:rsidRDefault="00C57672" w:rsidP="00C57672">
      <w:pPr>
        <w:pStyle w:val="Heading4"/>
        <w:rPr>
          <w:lang w:eastAsia="sv-SE"/>
        </w:rPr>
      </w:pPr>
      <w:bookmarkStart w:id="8383" w:name="_Toc61130772"/>
      <w:bookmarkStart w:id="8384" w:name="_Toc61131498"/>
      <w:bookmarkStart w:id="8385" w:name="_Toc61188340"/>
      <w:bookmarkStart w:id="8386" w:name="_Toc83029630"/>
      <w:bookmarkStart w:id="8387" w:name="_Toc83920228"/>
      <w:bookmarkStart w:id="8388" w:name="_Toc89785249"/>
      <w:bookmarkStart w:id="8389" w:name="_Toc137245936"/>
      <w:bookmarkStart w:id="8390" w:name="_Toc138888443"/>
      <w:bookmarkStart w:id="8391" w:name="_Toc145321515"/>
      <w:r w:rsidRPr="00E11EA5">
        <w:rPr>
          <w:lang w:eastAsia="sv-SE"/>
        </w:rPr>
        <w:t>11.3.6.2</w:t>
      </w:r>
      <w:r w:rsidRPr="00E11EA5">
        <w:rPr>
          <w:lang w:eastAsia="sv-SE"/>
        </w:rPr>
        <w:tab/>
        <w:t>Test procedure</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6C37161B" w14:textId="77777777" w:rsidR="00C57672" w:rsidRPr="00E11EA5" w:rsidRDefault="00C57672" w:rsidP="00C57672">
      <w:pPr>
        <w:pStyle w:val="Heading5"/>
        <w:rPr>
          <w:lang w:eastAsia="sv-SE"/>
        </w:rPr>
      </w:pPr>
      <w:bookmarkStart w:id="8392" w:name="_Toc32332403"/>
      <w:bookmarkStart w:id="8393" w:name="_Toc37430320"/>
      <w:bookmarkStart w:id="8394" w:name="_Toc43739423"/>
      <w:bookmarkStart w:id="8395" w:name="_Toc46347184"/>
      <w:bookmarkStart w:id="8396" w:name="_Toc53166123"/>
      <w:bookmarkStart w:id="8397" w:name="_Toc53166818"/>
      <w:bookmarkStart w:id="8398" w:name="_Toc53167512"/>
      <w:bookmarkStart w:id="8399" w:name="_Toc61130773"/>
      <w:bookmarkStart w:id="8400" w:name="_Toc61131499"/>
      <w:bookmarkStart w:id="8401" w:name="_Toc61188341"/>
      <w:bookmarkStart w:id="8402" w:name="_Toc83029631"/>
      <w:bookmarkStart w:id="8403" w:name="_Toc83920229"/>
      <w:bookmarkStart w:id="8404" w:name="_Toc89785250"/>
      <w:bookmarkStart w:id="8405" w:name="_Toc137245937"/>
      <w:bookmarkStart w:id="8406" w:name="_Toc138888444"/>
      <w:bookmarkStart w:id="8407" w:name="_Toc145321516"/>
      <w:r w:rsidRPr="00E11EA5">
        <w:rPr>
          <w:lang w:eastAsia="sv-SE"/>
        </w:rPr>
        <w:t>11.3.6.2.1</w:t>
      </w:r>
      <w:r w:rsidRPr="00E11EA5">
        <w:rPr>
          <w:lang w:eastAsia="sv-SE"/>
        </w:rPr>
        <w:tab/>
      </w:r>
      <w:r w:rsidRPr="00E11EA5">
        <w:t xml:space="preserve">Stage 1: </w:t>
      </w:r>
      <w:r w:rsidRPr="00E11EA5">
        <w:rPr>
          <w:lang w:eastAsia="sv-SE"/>
        </w:rPr>
        <w:t>Calibration</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8408" w:name="_Toc32332404"/>
      <w:bookmarkStart w:id="8409" w:name="_Toc37430321"/>
      <w:bookmarkStart w:id="8410" w:name="_Toc43739424"/>
      <w:bookmarkStart w:id="8411" w:name="_Toc46347185"/>
      <w:bookmarkStart w:id="8412" w:name="_Toc53166124"/>
      <w:bookmarkStart w:id="8413" w:name="_Toc53166819"/>
      <w:bookmarkStart w:id="8414" w:name="_Toc53167513"/>
      <w:bookmarkStart w:id="8415" w:name="_Toc61130774"/>
      <w:bookmarkStart w:id="8416" w:name="_Toc61131500"/>
      <w:bookmarkStart w:id="8417" w:name="_Toc61188342"/>
      <w:bookmarkStart w:id="8418" w:name="_Toc83029632"/>
      <w:bookmarkStart w:id="8419" w:name="_Toc83920230"/>
      <w:bookmarkStart w:id="8420" w:name="_Toc89785251"/>
      <w:bookmarkStart w:id="8421" w:name="_Toc137245938"/>
      <w:bookmarkStart w:id="8422" w:name="_Toc138888445"/>
      <w:bookmarkStart w:id="8423" w:name="_Toc145321517"/>
      <w:r w:rsidRPr="00E11EA5">
        <w:rPr>
          <w:lang w:eastAsia="sv-SE"/>
        </w:rPr>
        <w:t>11.3.6.2.2</w:t>
      </w:r>
      <w:r w:rsidRPr="00E11EA5">
        <w:rPr>
          <w:lang w:eastAsia="sv-SE"/>
        </w:rPr>
        <w:tab/>
      </w:r>
      <w:r w:rsidRPr="00E11EA5">
        <w:t xml:space="preserve">Stage 2: </w:t>
      </w:r>
      <w:r w:rsidRPr="00E11EA5">
        <w:rPr>
          <w:lang w:eastAsia="sv-SE"/>
        </w:rPr>
        <w:t>BS measurement</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8424" w:name="_Toc32332405"/>
      <w:bookmarkStart w:id="8425" w:name="_Toc37430322"/>
      <w:bookmarkStart w:id="8426" w:name="_Toc43739425"/>
      <w:bookmarkStart w:id="8427" w:name="_Toc46347186"/>
      <w:bookmarkStart w:id="8428" w:name="_Toc53166125"/>
      <w:bookmarkStart w:id="8429" w:name="_Toc53166820"/>
      <w:bookmarkStart w:id="8430" w:name="_Toc53167514"/>
      <w:bookmarkStart w:id="8431" w:name="_Toc61130775"/>
      <w:bookmarkStart w:id="8432" w:name="_Toc61131501"/>
      <w:bookmarkStart w:id="8433" w:name="_Toc61188343"/>
      <w:bookmarkStart w:id="8434" w:name="_Toc83029633"/>
      <w:bookmarkStart w:id="8435" w:name="_Toc83920231"/>
      <w:bookmarkStart w:id="8436" w:name="_Toc89785252"/>
      <w:bookmarkStart w:id="8437" w:name="_Toc137245939"/>
      <w:bookmarkStart w:id="8438" w:name="_Toc138888446"/>
      <w:bookmarkStart w:id="8439" w:name="_Toc145321518"/>
      <w:r w:rsidRPr="00E11EA5">
        <w:t>11.3.6.3</w:t>
      </w:r>
      <w:r w:rsidRPr="00E11EA5">
        <w:tab/>
        <w:t>MU value derivation, FR1</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8440" w:name="_Toc32332406"/>
      <w:bookmarkStart w:id="8441" w:name="_Toc37430323"/>
      <w:bookmarkStart w:id="8442" w:name="_Toc43739426"/>
      <w:bookmarkStart w:id="8443" w:name="_Toc46347187"/>
      <w:bookmarkStart w:id="8444" w:name="_Toc53166126"/>
      <w:bookmarkStart w:id="8445" w:name="_Toc53166821"/>
      <w:bookmarkStart w:id="8446" w:name="_Toc53167515"/>
      <w:bookmarkStart w:id="8447" w:name="_Toc61130776"/>
      <w:bookmarkStart w:id="8448" w:name="_Toc61131502"/>
      <w:bookmarkStart w:id="8449" w:name="_Toc61188344"/>
      <w:bookmarkStart w:id="8450" w:name="_Toc83029634"/>
      <w:bookmarkStart w:id="8451" w:name="_Toc83920232"/>
      <w:bookmarkStart w:id="8452" w:name="_Toc89785253"/>
      <w:bookmarkStart w:id="8453" w:name="_Toc137245940"/>
      <w:bookmarkStart w:id="8454" w:name="_Toc138888447"/>
      <w:bookmarkStart w:id="8455" w:name="_Toc145321519"/>
      <w:bookmarkStart w:id="8456" w:name="_Toc21086535"/>
      <w:bookmarkStart w:id="8457" w:name="_Toc29768984"/>
      <w:r w:rsidRPr="00E11EA5">
        <w:t>11.3.7</w:t>
      </w:r>
      <w:r w:rsidRPr="00E11EA5">
        <w:tab/>
        <w:t>Maximum accepted test system uncertainty</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8456"/>
      <w:bookmarkEnd w:id="8457"/>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8458" w:name="_Toc32332407"/>
      <w:bookmarkStart w:id="8459" w:name="_Toc37430324"/>
      <w:bookmarkStart w:id="8460" w:name="_Toc43739427"/>
      <w:bookmarkStart w:id="8461" w:name="_Toc46347188"/>
      <w:bookmarkStart w:id="8462" w:name="_Toc53166127"/>
      <w:bookmarkStart w:id="8463" w:name="_Toc53166822"/>
      <w:bookmarkStart w:id="8464" w:name="_Toc53167516"/>
      <w:bookmarkStart w:id="8465" w:name="_Toc61130777"/>
      <w:bookmarkStart w:id="8466" w:name="_Toc61131503"/>
      <w:bookmarkStart w:id="8467" w:name="_Toc61188345"/>
      <w:bookmarkStart w:id="8468" w:name="_Toc83029635"/>
      <w:bookmarkStart w:id="8469" w:name="_Toc83920233"/>
      <w:bookmarkStart w:id="8470" w:name="_Toc89785254"/>
      <w:bookmarkStart w:id="8471" w:name="_Toc137245941"/>
      <w:bookmarkStart w:id="8472" w:name="_Toc138888448"/>
      <w:bookmarkStart w:id="8473" w:name="_Toc145321520"/>
      <w:r w:rsidRPr="00E11EA5">
        <w:t>11.3.8</w:t>
      </w:r>
      <w:r w:rsidRPr="00E11EA5">
        <w:tab/>
        <w:t>Test Tolerance for OTA ACLR</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8474" w:name="_Toc21086536"/>
      <w:bookmarkStart w:id="8475" w:name="_Toc29768985"/>
      <w:bookmarkStart w:id="8476" w:name="_Toc32332408"/>
      <w:bookmarkStart w:id="8477" w:name="_Toc37430325"/>
      <w:bookmarkStart w:id="8478" w:name="_Toc43739428"/>
      <w:bookmarkStart w:id="8479" w:name="_Toc46347189"/>
      <w:bookmarkStart w:id="8480" w:name="_Toc53166128"/>
      <w:bookmarkStart w:id="8481" w:name="_Toc53166823"/>
      <w:bookmarkStart w:id="8482" w:name="_Toc53167517"/>
      <w:bookmarkStart w:id="8483" w:name="_Toc61130778"/>
      <w:bookmarkStart w:id="8484" w:name="_Toc61131504"/>
      <w:bookmarkStart w:id="8485" w:name="_Toc61188346"/>
      <w:bookmarkStart w:id="8486" w:name="_Toc83029636"/>
      <w:bookmarkStart w:id="8487" w:name="_Toc83920234"/>
      <w:bookmarkStart w:id="8488" w:name="_Toc89785255"/>
      <w:bookmarkStart w:id="8489" w:name="_Toc137245942"/>
      <w:bookmarkStart w:id="8490" w:name="_Toc138888449"/>
      <w:bookmarkStart w:id="8491" w:name="_Toc145321521"/>
      <w:r w:rsidRPr="00501E48">
        <w:t>11.</w:t>
      </w:r>
      <w:r w:rsidRPr="00501E48">
        <w:rPr>
          <w:rFonts w:hint="eastAsia"/>
        </w:rPr>
        <w:t>4</w:t>
      </w:r>
      <w:r w:rsidRPr="00501E48">
        <w:tab/>
        <w:t xml:space="preserve">OTA </w:t>
      </w:r>
      <w:bookmarkEnd w:id="8474"/>
      <w:bookmarkEnd w:id="8475"/>
      <w:bookmarkEnd w:id="8476"/>
      <w:r w:rsidRPr="00501E48">
        <w:t>SEM and OTA OBUE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0EAAA249" w14:textId="77777777" w:rsidR="00C57672" w:rsidRPr="00E11EA5" w:rsidRDefault="00C57672" w:rsidP="00C57672">
      <w:pPr>
        <w:pStyle w:val="Heading3"/>
      </w:pPr>
      <w:bookmarkStart w:id="8492" w:name="_Toc32332409"/>
      <w:bookmarkStart w:id="8493" w:name="_Toc37430326"/>
      <w:bookmarkStart w:id="8494" w:name="_Toc43739429"/>
      <w:bookmarkStart w:id="8495" w:name="_Toc46347190"/>
      <w:bookmarkStart w:id="8496" w:name="_Toc53166129"/>
      <w:bookmarkStart w:id="8497" w:name="_Toc53166824"/>
      <w:bookmarkStart w:id="8498" w:name="_Toc53167518"/>
      <w:bookmarkStart w:id="8499" w:name="_Toc61130779"/>
      <w:bookmarkStart w:id="8500" w:name="_Toc61131505"/>
      <w:bookmarkStart w:id="8501" w:name="_Toc61188347"/>
      <w:bookmarkStart w:id="8502" w:name="_Toc83029637"/>
      <w:bookmarkStart w:id="8503" w:name="_Toc83920235"/>
      <w:bookmarkStart w:id="8504" w:name="_Toc89785256"/>
      <w:bookmarkStart w:id="8505" w:name="_Toc137245943"/>
      <w:bookmarkStart w:id="8506" w:name="_Toc138888450"/>
      <w:bookmarkStart w:id="8507" w:name="_Toc145321522"/>
      <w:r w:rsidRPr="00E11EA5">
        <w:t>11.4.1</w:t>
      </w:r>
      <w:r w:rsidRPr="00E11EA5">
        <w:tab/>
        <w:t>General</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8508" w:name="_Toc32332410"/>
      <w:bookmarkStart w:id="8509" w:name="_Toc37430327"/>
      <w:bookmarkStart w:id="8510" w:name="_Toc43739430"/>
      <w:bookmarkStart w:id="8511" w:name="_Toc46347191"/>
      <w:bookmarkStart w:id="8512" w:name="_Toc53166130"/>
      <w:bookmarkStart w:id="8513" w:name="_Toc53166825"/>
      <w:bookmarkStart w:id="8514" w:name="_Toc53167519"/>
    </w:p>
    <w:p w14:paraId="4F2A0158" w14:textId="77777777" w:rsidR="00C57672" w:rsidRPr="00E11EA5" w:rsidRDefault="00C57672" w:rsidP="00C57672">
      <w:pPr>
        <w:pStyle w:val="Heading3"/>
      </w:pPr>
      <w:bookmarkStart w:id="8515" w:name="_Toc61130780"/>
      <w:bookmarkStart w:id="8516" w:name="_Toc61131506"/>
      <w:bookmarkStart w:id="8517" w:name="_Toc61188348"/>
      <w:bookmarkStart w:id="8518" w:name="_Toc83029638"/>
      <w:bookmarkStart w:id="8519" w:name="_Toc83920236"/>
      <w:bookmarkStart w:id="8520" w:name="_Toc89785257"/>
      <w:bookmarkStart w:id="8521" w:name="_Toc137245944"/>
      <w:bookmarkStart w:id="8522" w:name="_Toc138888451"/>
      <w:bookmarkStart w:id="8523" w:name="_Toc145321523"/>
      <w:r w:rsidRPr="00E11EA5">
        <w:t>11.4.2</w:t>
      </w:r>
      <w:r w:rsidRPr="00E11EA5">
        <w:tab/>
        <w:t>Indoor Anechoic Chamber</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198272A6" w14:textId="77777777" w:rsidR="00C57672" w:rsidRPr="00E11EA5" w:rsidRDefault="00C57672" w:rsidP="00C57672">
      <w:pPr>
        <w:pStyle w:val="Heading4"/>
        <w:rPr>
          <w:lang w:eastAsia="sv-SE"/>
        </w:rPr>
      </w:pPr>
      <w:bookmarkStart w:id="8524" w:name="_Toc32332411"/>
      <w:bookmarkStart w:id="8525" w:name="_Toc37430328"/>
      <w:bookmarkStart w:id="8526" w:name="_Toc43739431"/>
      <w:bookmarkStart w:id="8527" w:name="_Toc46347192"/>
      <w:bookmarkStart w:id="8528" w:name="_Toc53166131"/>
      <w:bookmarkStart w:id="8529" w:name="_Toc53166826"/>
      <w:bookmarkStart w:id="8530" w:name="_Toc53167520"/>
      <w:bookmarkStart w:id="8531" w:name="_Toc61130781"/>
      <w:bookmarkStart w:id="8532" w:name="_Toc61131507"/>
      <w:bookmarkStart w:id="8533" w:name="_Toc61188349"/>
      <w:bookmarkStart w:id="8534" w:name="_Toc83029639"/>
      <w:bookmarkStart w:id="8535" w:name="_Toc83920237"/>
      <w:bookmarkStart w:id="8536" w:name="_Toc89785258"/>
      <w:bookmarkStart w:id="8537" w:name="_Toc137245945"/>
      <w:bookmarkStart w:id="8538" w:name="_Toc138888452"/>
      <w:bookmarkStart w:id="8539" w:name="_Toc145321524"/>
      <w:r w:rsidRPr="00E11EA5">
        <w:rPr>
          <w:lang w:eastAsia="sv-SE"/>
        </w:rPr>
        <w:t>11.4.</w:t>
      </w:r>
      <w:r w:rsidRPr="00E11EA5">
        <w:t>2</w:t>
      </w:r>
      <w:r w:rsidRPr="00E11EA5">
        <w:rPr>
          <w:lang w:eastAsia="sv-SE"/>
        </w:rPr>
        <w:t>.1</w:t>
      </w:r>
      <w:r w:rsidRPr="00E11EA5">
        <w:rPr>
          <w:lang w:eastAsia="sv-SE"/>
        </w:rPr>
        <w:tab/>
        <w:t>Measurement system description</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8540" w:name="_Toc32332412"/>
      <w:bookmarkStart w:id="8541" w:name="_Toc37430329"/>
      <w:bookmarkStart w:id="8542" w:name="_Toc43739432"/>
      <w:bookmarkStart w:id="8543" w:name="_Toc46347193"/>
      <w:bookmarkStart w:id="8544" w:name="_Toc53166132"/>
      <w:bookmarkStart w:id="8545" w:name="_Toc53166827"/>
      <w:bookmarkStart w:id="8546" w:name="_Toc53167521"/>
      <w:bookmarkStart w:id="8547" w:name="_Toc61130782"/>
      <w:bookmarkStart w:id="8548" w:name="_Toc61131508"/>
      <w:bookmarkStart w:id="8549" w:name="_Toc61188350"/>
      <w:bookmarkStart w:id="8550" w:name="_Toc83029640"/>
      <w:bookmarkStart w:id="8551" w:name="_Toc83920238"/>
      <w:bookmarkStart w:id="8552" w:name="_Toc89785259"/>
      <w:bookmarkStart w:id="8553" w:name="_Toc137245946"/>
      <w:bookmarkStart w:id="8554" w:name="_Toc138888453"/>
      <w:bookmarkStart w:id="8555" w:name="_Toc145321525"/>
      <w:r w:rsidRPr="00E11EA5">
        <w:rPr>
          <w:lang w:eastAsia="sv-SE"/>
        </w:rPr>
        <w:t>11.4.</w:t>
      </w:r>
      <w:r w:rsidRPr="00E11EA5">
        <w:t>2</w:t>
      </w:r>
      <w:r w:rsidRPr="00E11EA5">
        <w:rPr>
          <w:lang w:eastAsia="sv-SE"/>
        </w:rPr>
        <w:t>.2</w:t>
      </w:r>
      <w:r>
        <w:rPr>
          <w:lang w:eastAsia="sv-SE"/>
        </w:rPr>
        <w:tab/>
      </w:r>
      <w:r w:rsidRPr="00E11EA5">
        <w:rPr>
          <w:lang w:eastAsia="sv-SE"/>
        </w:rPr>
        <w:t>Test procedure</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2BCC7326" w14:textId="77777777" w:rsidR="00C57672" w:rsidRPr="00E11EA5" w:rsidRDefault="00C57672" w:rsidP="00C57672">
      <w:pPr>
        <w:pStyle w:val="Heading5"/>
      </w:pPr>
      <w:bookmarkStart w:id="8556" w:name="_Toc32332413"/>
      <w:bookmarkStart w:id="8557" w:name="_Toc37430330"/>
      <w:bookmarkStart w:id="8558" w:name="_Toc43739433"/>
      <w:bookmarkStart w:id="8559" w:name="_Toc46347194"/>
      <w:bookmarkStart w:id="8560" w:name="_Toc53166133"/>
      <w:bookmarkStart w:id="8561" w:name="_Toc53166828"/>
      <w:bookmarkStart w:id="8562" w:name="_Toc53167522"/>
      <w:bookmarkStart w:id="8563" w:name="_Toc61130783"/>
      <w:bookmarkStart w:id="8564" w:name="_Toc61131509"/>
      <w:bookmarkStart w:id="8565" w:name="_Toc61188351"/>
      <w:bookmarkStart w:id="8566" w:name="_Toc83029641"/>
      <w:bookmarkStart w:id="8567" w:name="_Toc83920239"/>
      <w:bookmarkStart w:id="8568" w:name="_Toc89785260"/>
      <w:bookmarkStart w:id="8569" w:name="_Toc137245947"/>
      <w:bookmarkStart w:id="8570" w:name="_Toc138888454"/>
      <w:bookmarkStart w:id="8571" w:name="_Toc145321526"/>
      <w:r w:rsidRPr="00E11EA5">
        <w:rPr>
          <w:lang w:eastAsia="sv-SE"/>
        </w:rPr>
        <w:t>11.4.</w:t>
      </w:r>
      <w:r w:rsidRPr="00E11EA5">
        <w:t>2</w:t>
      </w:r>
      <w:r w:rsidRPr="00E11EA5">
        <w:rPr>
          <w:lang w:eastAsia="sv-SE"/>
        </w:rPr>
        <w:t>.2.1</w:t>
      </w:r>
      <w:r w:rsidRPr="00E11EA5">
        <w:rPr>
          <w:lang w:eastAsia="sv-SE"/>
        </w:rPr>
        <w:tab/>
      </w:r>
      <w:r w:rsidRPr="00E11EA5">
        <w:t>Stage 1: Calibration</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8572" w:name="_Toc32332414"/>
      <w:bookmarkStart w:id="8573" w:name="_Toc37430331"/>
      <w:bookmarkStart w:id="8574" w:name="_Toc43739434"/>
      <w:bookmarkStart w:id="8575" w:name="_Toc46347195"/>
      <w:bookmarkStart w:id="8576" w:name="_Toc53166134"/>
      <w:bookmarkStart w:id="8577" w:name="_Toc53166829"/>
      <w:bookmarkStart w:id="8578" w:name="_Toc53167523"/>
      <w:bookmarkStart w:id="8579" w:name="_Toc21086541"/>
      <w:bookmarkStart w:id="8580" w:name="_Toc29768990"/>
      <w:bookmarkStart w:id="8581" w:name="_Toc61130784"/>
      <w:bookmarkStart w:id="8582" w:name="_Toc61131510"/>
      <w:bookmarkStart w:id="8583" w:name="_Toc61188352"/>
      <w:bookmarkStart w:id="8584" w:name="_Toc83029642"/>
      <w:bookmarkStart w:id="8585" w:name="_Toc83920240"/>
      <w:bookmarkStart w:id="8586" w:name="_Toc89785261"/>
      <w:bookmarkStart w:id="8587" w:name="_Toc137245948"/>
      <w:bookmarkStart w:id="8588" w:name="_Toc138888455"/>
      <w:bookmarkStart w:id="8589" w:name="_Toc145321527"/>
      <w:r w:rsidRPr="00E11EA5">
        <w:rPr>
          <w:lang w:eastAsia="sv-SE"/>
        </w:rPr>
        <w:t>11.4.</w:t>
      </w:r>
      <w:r w:rsidRPr="00E11EA5">
        <w:t>2</w:t>
      </w:r>
      <w:r w:rsidRPr="00E11EA5">
        <w:rPr>
          <w:lang w:eastAsia="sv-SE"/>
        </w:rPr>
        <w:t>.2.2</w:t>
      </w:r>
      <w:r w:rsidRPr="00E11EA5">
        <w:tab/>
        <w:t>Stage 2: BS measurement</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8590" w:name="_Toc21086544"/>
      <w:bookmarkStart w:id="8591" w:name="_Toc29768993"/>
      <w:bookmarkStart w:id="8592" w:name="_Toc32332415"/>
      <w:bookmarkStart w:id="8593" w:name="_Toc37430332"/>
      <w:bookmarkStart w:id="8594" w:name="_Toc43739435"/>
      <w:bookmarkStart w:id="8595" w:name="_Toc46347196"/>
      <w:bookmarkStart w:id="8596" w:name="_Toc53166135"/>
      <w:bookmarkStart w:id="8597" w:name="_Toc53166830"/>
      <w:bookmarkStart w:id="8598" w:name="_Toc53167524"/>
      <w:bookmarkStart w:id="8599" w:name="_Toc61130785"/>
      <w:bookmarkStart w:id="8600" w:name="_Toc61131511"/>
      <w:bookmarkStart w:id="8601" w:name="_Toc61188353"/>
      <w:bookmarkStart w:id="8602" w:name="_Toc83029643"/>
      <w:bookmarkStart w:id="8603" w:name="_Toc83920241"/>
      <w:bookmarkStart w:id="8604" w:name="_Toc89785262"/>
      <w:bookmarkStart w:id="8605" w:name="_Toc137245949"/>
      <w:bookmarkStart w:id="8606" w:name="_Toc138888456"/>
      <w:bookmarkStart w:id="8607" w:name="_Toc145321528"/>
      <w:r w:rsidRPr="00E11EA5">
        <w:t>11.</w:t>
      </w:r>
      <w:r w:rsidRPr="00E11EA5">
        <w:rPr>
          <w:rFonts w:hint="eastAsia"/>
        </w:rPr>
        <w:t>4</w:t>
      </w:r>
      <w:r w:rsidRPr="00E11EA5">
        <w:t>.2.3</w:t>
      </w:r>
      <w:r w:rsidRPr="00E11EA5">
        <w:tab/>
        <w:t>MU value</w:t>
      </w:r>
      <w:bookmarkEnd w:id="8590"/>
      <w:bookmarkEnd w:id="8591"/>
      <w:r w:rsidRPr="00E11EA5">
        <w:t xml:space="preserve"> derivation, FR1</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8608" w:name="_Toc32332416"/>
      <w:bookmarkStart w:id="8609" w:name="_Toc37430333"/>
      <w:bookmarkStart w:id="8610" w:name="_Toc43739436"/>
      <w:bookmarkStart w:id="8611" w:name="_Toc46347197"/>
      <w:bookmarkStart w:id="8612" w:name="_Toc53166136"/>
      <w:bookmarkStart w:id="8613" w:name="_Toc53166831"/>
      <w:bookmarkStart w:id="8614" w:name="_Toc53167525"/>
      <w:bookmarkStart w:id="8615" w:name="_Toc61130786"/>
      <w:bookmarkStart w:id="8616" w:name="_Toc61131512"/>
      <w:bookmarkStart w:id="8617" w:name="_Toc61188354"/>
      <w:bookmarkStart w:id="8618" w:name="_Toc83029644"/>
      <w:bookmarkStart w:id="8619" w:name="_Toc83920242"/>
      <w:bookmarkStart w:id="8620" w:name="_Toc89785263"/>
      <w:bookmarkStart w:id="8621" w:name="_Toc137245950"/>
      <w:bookmarkStart w:id="8622" w:name="_Toc138888457"/>
      <w:bookmarkStart w:id="8623" w:name="_Toc145321529"/>
      <w:r w:rsidRPr="00E11EA5">
        <w:t>11.4.3</w:t>
      </w:r>
      <w:r w:rsidRPr="00E11EA5">
        <w:tab/>
        <w:t>Compact Antenna Test Range</w:t>
      </w:r>
      <w:bookmarkStart w:id="8624" w:name="_Toc32332417"/>
      <w:bookmarkStart w:id="8625" w:name="_Toc37430334"/>
      <w:bookmarkStart w:id="8626" w:name="_Toc43739437"/>
      <w:bookmarkStart w:id="8627" w:name="_Toc46347198"/>
      <w:bookmarkStart w:id="8628" w:name="_Toc53166137"/>
      <w:bookmarkStart w:id="8629" w:name="_Toc53166832"/>
      <w:bookmarkStart w:id="8630" w:name="_Toc53167526"/>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4DB8BE60" w14:textId="77777777" w:rsidR="00C57672" w:rsidRPr="00E11EA5" w:rsidRDefault="00C57672" w:rsidP="00C57672">
      <w:pPr>
        <w:pStyle w:val="Heading4"/>
        <w:rPr>
          <w:lang w:eastAsia="sv-SE"/>
        </w:rPr>
      </w:pPr>
      <w:bookmarkStart w:id="8631" w:name="_Toc61130787"/>
      <w:bookmarkStart w:id="8632" w:name="_Toc61131513"/>
      <w:bookmarkStart w:id="8633" w:name="_Toc61188355"/>
      <w:bookmarkStart w:id="8634" w:name="_Toc83029645"/>
      <w:bookmarkStart w:id="8635" w:name="_Toc83920243"/>
      <w:bookmarkStart w:id="8636" w:name="_Toc89785264"/>
      <w:bookmarkStart w:id="8637" w:name="_Toc137245951"/>
      <w:bookmarkStart w:id="8638" w:name="_Toc138888458"/>
      <w:bookmarkStart w:id="8639" w:name="_Toc145321530"/>
      <w:r w:rsidRPr="00E11EA5">
        <w:rPr>
          <w:lang w:eastAsia="sv-SE"/>
        </w:rPr>
        <w:t>11.4.</w:t>
      </w:r>
      <w:r w:rsidRPr="00E11EA5">
        <w:t>3</w:t>
      </w:r>
      <w:r w:rsidRPr="00E11EA5">
        <w:rPr>
          <w:lang w:eastAsia="sv-SE"/>
        </w:rPr>
        <w:t>.1</w:t>
      </w:r>
      <w:r w:rsidRPr="00E11EA5">
        <w:rPr>
          <w:lang w:eastAsia="sv-SE"/>
        </w:rPr>
        <w:tab/>
        <w:t>Measurement system description</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8640" w:name="_Toc32332418"/>
      <w:bookmarkStart w:id="8641" w:name="_Toc37430335"/>
      <w:bookmarkStart w:id="8642" w:name="_Toc43739438"/>
      <w:bookmarkStart w:id="8643" w:name="_Toc46347199"/>
      <w:bookmarkStart w:id="8644" w:name="_Toc53166138"/>
      <w:bookmarkStart w:id="8645" w:name="_Toc53166833"/>
      <w:bookmarkStart w:id="8646" w:name="_Toc53167527"/>
      <w:bookmarkStart w:id="8647" w:name="_Toc61130788"/>
      <w:bookmarkStart w:id="8648" w:name="_Toc61131514"/>
      <w:bookmarkStart w:id="8649" w:name="_Toc61188356"/>
      <w:bookmarkStart w:id="8650" w:name="_Toc83029646"/>
      <w:bookmarkStart w:id="8651" w:name="_Toc83920244"/>
      <w:bookmarkStart w:id="8652" w:name="_Toc89785265"/>
      <w:bookmarkStart w:id="8653" w:name="_Toc137245952"/>
      <w:bookmarkStart w:id="8654" w:name="_Toc138888459"/>
      <w:bookmarkStart w:id="8655" w:name="_Toc145321531"/>
      <w:r w:rsidRPr="00E11EA5">
        <w:rPr>
          <w:lang w:eastAsia="sv-SE"/>
        </w:rPr>
        <w:t>11.4.3.2</w:t>
      </w:r>
      <w:r w:rsidRPr="00E11EA5">
        <w:rPr>
          <w:lang w:eastAsia="sv-SE"/>
        </w:rPr>
        <w:tab/>
        <w:t xml:space="preserve">Test </w:t>
      </w:r>
      <w:r w:rsidRPr="00E11EA5">
        <w:t>procedure</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0EA50ABB" w14:textId="77777777" w:rsidR="00C57672" w:rsidRPr="00E11EA5" w:rsidRDefault="00C57672" w:rsidP="00C57672">
      <w:pPr>
        <w:pStyle w:val="Heading5"/>
        <w:rPr>
          <w:lang w:eastAsia="sv-SE"/>
        </w:rPr>
      </w:pPr>
      <w:bookmarkStart w:id="8656" w:name="_Toc32332419"/>
      <w:bookmarkStart w:id="8657" w:name="_Toc37430336"/>
      <w:bookmarkStart w:id="8658" w:name="_Toc43739439"/>
      <w:bookmarkStart w:id="8659" w:name="_Toc46347200"/>
      <w:bookmarkStart w:id="8660" w:name="_Toc53166139"/>
      <w:bookmarkStart w:id="8661" w:name="_Toc53166834"/>
      <w:bookmarkStart w:id="8662" w:name="_Toc53167528"/>
      <w:bookmarkStart w:id="8663" w:name="_Toc61130789"/>
      <w:bookmarkStart w:id="8664" w:name="_Toc61131515"/>
      <w:bookmarkStart w:id="8665" w:name="_Toc61188357"/>
      <w:bookmarkStart w:id="8666" w:name="_Toc83029647"/>
      <w:bookmarkStart w:id="8667" w:name="_Toc83920245"/>
      <w:bookmarkStart w:id="8668" w:name="_Toc89785266"/>
      <w:bookmarkStart w:id="8669" w:name="_Toc137245953"/>
      <w:bookmarkStart w:id="8670" w:name="_Toc138888460"/>
      <w:bookmarkStart w:id="8671" w:name="_Toc145321532"/>
      <w:r w:rsidRPr="00E11EA5">
        <w:rPr>
          <w:lang w:eastAsia="sv-SE"/>
        </w:rPr>
        <w:t>11.4.3.2.1</w:t>
      </w:r>
      <w:r w:rsidRPr="00E11EA5">
        <w:rPr>
          <w:lang w:eastAsia="sv-SE"/>
        </w:rPr>
        <w:tab/>
      </w:r>
      <w:r w:rsidRPr="00E11EA5">
        <w:t xml:space="preserve">Stage 1: </w:t>
      </w:r>
      <w:r w:rsidRPr="00E11EA5">
        <w:rPr>
          <w:lang w:eastAsia="sv-SE"/>
        </w:rPr>
        <w:t>Calibration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8672" w:name="_Toc61130790"/>
      <w:bookmarkStart w:id="8673" w:name="_Toc61131516"/>
      <w:bookmarkStart w:id="8674" w:name="_Toc61188358"/>
      <w:bookmarkStart w:id="8675" w:name="_Toc83029648"/>
      <w:bookmarkStart w:id="8676" w:name="_Toc83920246"/>
      <w:bookmarkStart w:id="8677" w:name="_Toc89785267"/>
      <w:bookmarkStart w:id="8678" w:name="_Toc137245954"/>
      <w:bookmarkStart w:id="8679" w:name="_Toc138888461"/>
      <w:bookmarkStart w:id="8680" w:name="_Toc145321533"/>
      <w:r w:rsidRPr="00E11EA5">
        <w:t>11.4.3.2.2</w:t>
      </w:r>
      <w:r w:rsidRPr="00E11EA5">
        <w:tab/>
        <w:t>Stage 2: BS measurement</w:t>
      </w:r>
      <w:bookmarkEnd w:id="8672"/>
      <w:bookmarkEnd w:id="8673"/>
      <w:bookmarkEnd w:id="8674"/>
      <w:bookmarkEnd w:id="8675"/>
      <w:bookmarkEnd w:id="8676"/>
      <w:bookmarkEnd w:id="8677"/>
      <w:bookmarkEnd w:id="8678"/>
      <w:bookmarkEnd w:id="8679"/>
      <w:bookmarkEnd w:id="8680"/>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8681" w:name="_Toc32332420"/>
      <w:bookmarkStart w:id="8682" w:name="_Toc37430337"/>
      <w:bookmarkStart w:id="8683" w:name="_Toc43739440"/>
      <w:bookmarkStart w:id="8684" w:name="_Toc46347201"/>
      <w:bookmarkStart w:id="8685" w:name="_Toc53166140"/>
      <w:bookmarkStart w:id="8686" w:name="_Toc53166835"/>
      <w:bookmarkStart w:id="8687" w:name="_Toc53167529"/>
      <w:bookmarkStart w:id="8688" w:name="_Toc61130791"/>
      <w:bookmarkStart w:id="8689" w:name="_Toc61131517"/>
      <w:bookmarkStart w:id="8690" w:name="_Toc61188359"/>
      <w:bookmarkStart w:id="8691" w:name="_Toc83029649"/>
      <w:bookmarkStart w:id="8692" w:name="_Toc83920247"/>
      <w:bookmarkStart w:id="8693" w:name="_Toc89785268"/>
      <w:bookmarkStart w:id="8694" w:name="_Toc137245955"/>
      <w:bookmarkStart w:id="8695" w:name="_Toc138888462"/>
      <w:bookmarkStart w:id="8696" w:name="_Toc145321534"/>
      <w:r w:rsidRPr="00E11EA5">
        <w:t>11.4.3.3</w:t>
      </w:r>
      <w:r w:rsidRPr="00E11EA5">
        <w:tab/>
        <w:t>MU value derivation, FR1</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8697"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8697"/>
    </w:tbl>
    <w:p w14:paraId="5CDB199C" w14:textId="77777777" w:rsidR="00C57672" w:rsidRPr="00E11EA5" w:rsidRDefault="00C57672" w:rsidP="00C57672"/>
    <w:p w14:paraId="5C7263D1" w14:textId="77777777" w:rsidR="00C57672" w:rsidRPr="00E11EA5" w:rsidRDefault="00C57672" w:rsidP="00C57672">
      <w:pPr>
        <w:pStyle w:val="Heading4"/>
      </w:pPr>
      <w:bookmarkStart w:id="8698" w:name="_Toc32332421"/>
      <w:bookmarkStart w:id="8699" w:name="_Toc37430338"/>
      <w:bookmarkStart w:id="8700" w:name="_Toc43739441"/>
      <w:bookmarkStart w:id="8701" w:name="_Toc46347202"/>
      <w:bookmarkStart w:id="8702" w:name="_Toc53166141"/>
      <w:bookmarkStart w:id="8703" w:name="_Toc53166836"/>
      <w:bookmarkStart w:id="8704" w:name="_Toc53167530"/>
      <w:bookmarkStart w:id="8705" w:name="_Toc61130792"/>
      <w:bookmarkStart w:id="8706" w:name="_Toc61131518"/>
      <w:bookmarkStart w:id="8707" w:name="_Toc61188360"/>
      <w:bookmarkStart w:id="8708" w:name="_Toc83029650"/>
      <w:bookmarkStart w:id="8709" w:name="_Toc83920248"/>
      <w:bookmarkStart w:id="8710" w:name="_Toc89785269"/>
      <w:bookmarkStart w:id="8711" w:name="_Toc137245956"/>
      <w:bookmarkStart w:id="8712" w:name="_Toc138888463"/>
      <w:bookmarkStart w:id="8713" w:name="_Toc145321535"/>
      <w:bookmarkStart w:id="8714" w:name="_Toc21086545"/>
      <w:bookmarkStart w:id="8715" w:name="_Toc29768994"/>
      <w:r w:rsidRPr="00E11EA5">
        <w:t>11.4.3.4</w:t>
      </w:r>
      <w:r w:rsidRPr="00E11EA5">
        <w:tab/>
        <w:t>MU value derivation, FR2</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8716" w:name="_Toc32332422"/>
      <w:bookmarkStart w:id="8717" w:name="_Toc37430339"/>
      <w:bookmarkStart w:id="8718" w:name="_Toc43739442"/>
      <w:bookmarkStart w:id="8719" w:name="_Toc46347203"/>
      <w:bookmarkStart w:id="8720" w:name="_Toc53166142"/>
      <w:bookmarkStart w:id="8721" w:name="_Toc53166837"/>
      <w:bookmarkStart w:id="8722" w:name="_Toc53167531"/>
      <w:bookmarkStart w:id="8723" w:name="_Toc61130793"/>
      <w:bookmarkStart w:id="8724" w:name="_Toc61131519"/>
      <w:bookmarkStart w:id="8725" w:name="_Toc61188361"/>
      <w:bookmarkStart w:id="8726" w:name="_Toc83029651"/>
      <w:bookmarkStart w:id="8727" w:name="_Toc83920249"/>
      <w:bookmarkStart w:id="8728" w:name="_Toc89785270"/>
      <w:bookmarkStart w:id="8729" w:name="_Toc137245957"/>
      <w:bookmarkStart w:id="8730" w:name="_Toc138888464"/>
      <w:bookmarkStart w:id="8731" w:name="_Toc145321536"/>
      <w:r w:rsidRPr="00E11EA5">
        <w:t>11.4.4</w:t>
      </w:r>
      <w:r w:rsidRPr="00E11EA5">
        <w:tab/>
        <w:t>Near Field</w:t>
      </w:r>
      <w:bookmarkEnd w:id="8714"/>
      <w:bookmarkEnd w:id="8715"/>
      <w:r w:rsidRPr="00E11EA5">
        <w:t xml:space="preserve"> Test Range</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5E8F30E0" w14:textId="77777777" w:rsidR="00C57672" w:rsidRPr="00E11EA5" w:rsidRDefault="00C57672" w:rsidP="00C57672">
      <w:pPr>
        <w:pStyle w:val="Heading4"/>
        <w:rPr>
          <w:lang w:eastAsia="sv-SE"/>
        </w:rPr>
      </w:pPr>
      <w:bookmarkStart w:id="8732" w:name="_Toc32332423"/>
      <w:bookmarkStart w:id="8733" w:name="_Toc37430340"/>
      <w:bookmarkStart w:id="8734" w:name="_Toc43739443"/>
      <w:bookmarkStart w:id="8735" w:name="_Toc46347204"/>
      <w:bookmarkStart w:id="8736" w:name="_Toc53166143"/>
      <w:bookmarkStart w:id="8737" w:name="_Toc53166838"/>
      <w:bookmarkStart w:id="8738" w:name="_Toc53167532"/>
      <w:bookmarkStart w:id="8739" w:name="_Toc61130794"/>
      <w:bookmarkStart w:id="8740" w:name="_Toc61131520"/>
      <w:bookmarkStart w:id="8741" w:name="_Toc61188362"/>
      <w:bookmarkStart w:id="8742" w:name="_Toc83029652"/>
      <w:bookmarkStart w:id="8743" w:name="_Toc83920250"/>
      <w:bookmarkStart w:id="8744" w:name="_Toc89785271"/>
      <w:bookmarkStart w:id="8745" w:name="_Toc137245958"/>
      <w:bookmarkStart w:id="8746" w:name="_Toc138888465"/>
      <w:bookmarkStart w:id="8747" w:name="_Toc145321537"/>
      <w:r w:rsidRPr="00E11EA5">
        <w:rPr>
          <w:lang w:eastAsia="sv-SE"/>
        </w:rPr>
        <w:t>11.4.4.1</w:t>
      </w:r>
      <w:r w:rsidRPr="00E11EA5">
        <w:rPr>
          <w:lang w:eastAsia="sv-SE"/>
        </w:rPr>
        <w:tab/>
        <w:t>Measurement system description</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8748" w:name="_Toc32332424"/>
      <w:bookmarkStart w:id="8749" w:name="_Toc37430341"/>
      <w:bookmarkStart w:id="8750" w:name="_Toc43739444"/>
      <w:bookmarkStart w:id="8751" w:name="_Toc46347205"/>
      <w:bookmarkStart w:id="8752" w:name="_Toc53166144"/>
      <w:bookmarkStart w:id="8753" w:name="_Toc53166839"/>
      <w:bookmarkStart w:id="8754" w:name="_Toc53167533"/>
      <w:bookmarkStart w:id="8755" w:name="_Toc61130795"/>
      <w:bookmarkStart w:id="8756" w:name="_Toc61131521"/>
      <w:bookmarkStart w:id="8757" w:name="_Toc61188363"/>
      <w:bookmarkStart w:id="8758" w:name="_Toc83029653"/>
      <w:bookmarkStart w:id="8759" w:name="_Toc83920251"/>
      <w:bookmarkStart w:id="8760" w:name="_Toc89785272"/>
      <w:bookmarkStart w:id="8761" w:name="_Toc137245959"/>
      <w:bookmarkStart w:id="8762" w:name="_Toc138888466"/>
      <w:bookmarkStart w:id="8763" w:name="_Toc145321538"/>
      <w:r w:rsidRPr="00E11EA5">
        <w:rPr>
          <w:lang w:eastAsia="sv-SE"/>
        </w:rPr>
        <w:t>11.4.4.2</w:t>
      </w:r>
      <w:r w:rsidRPr="00E11EA5">
        <w:rPr>
          <w:lang w:eastAsia="sv-SE"/>
        </w:rPr>
        <w:tab/>
        <w:t>Test procedure</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65B922A4" w14:textId="77777777" w:rsidR="00C57672" w:rsidRPr="00E11EA5" w:rsidRDefault="00C57672" w:rsidP="00C57672">
      <w:pPr>
        <w:pStyle w:val="Heading5"/>
        <w:rPr>
          <w:lang w:eastAsia="sv-SE"/>
        </w:rPr>
      </w:pPr>
      <w:bookmarkStart w:id="8764" w:name="_Toc32332425"/>
      <w:bookmarkStart w:id="8765" w:name="_Toc37430342"/>
      <w:bookmarkStart w:id="8766" w:name="_Toc43739445"/>
      <w:bookmarkStart w:id="8767" w:name="_Toc46347206"/>
      <w:bookmarkStart w:id="8768" w:name="_Toc53166145"/>
      <w:bookmarkStart w:id="8769" w:name="_Toc53166840"/>
      <w:bookmarkStart w:id="8770" w:name="_Toc53167534"/>
      <w:bookmarkStart w:id="8771" w:name="_Toc61130796"/>
      <w:bookmarkStart w:id="8772" w:name="_Toc61131522"/>
      <w:bookmarkStart w:id="8773" w:name="_Toc61188364"/>
      <w:bookmarkStart w:id="8774" w:name="_Toc83029654"/>
      <w:bookmarkStart w:id="8775" w:name="_Toc83920252"/>
      <w:bookmarkStart w:id="8776" w:name="_Toc89785273"/>
      <w:bookmarkStart w:id="8777" w:name="_Toc137245960"/>
      <w:bookmarkStart w:id="8778" w:name="_Toc138888467"/>
      <w:bookmarkStart w:id="8779" w:name="_Toc145321539"/>
      <w:r w:rsidRPr="00E11EA5">
        <w:rPr>
          <w:lang w:eastAsia="sv-SE"/>
        </w:rPr>
        <w:t>11.4.4.2.1</w:t>
      </w:r>
      <w:r w:rsidRPr="00E11EA5">
        <w:rPr>
          <w:lang w:eastAsia="sv-SE"/>
        </w:rPr>
        <w:tab/>
      </w:r>
      <w:r w:rsidRPr="00E11EA5">
        <w:t xml:space="preserve">Stage 1: </w:t>
      </w:r>
      <w:r w:rsidRPr="00E11EA5">
        <w:rPr>
          <w:lang w:eastAsia="sv-SE"/>
        </w:rPr>
        <w:t>Calibration</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8780" w:name="_Toc32332426"/>
      <w:bookmarkStart w:id="8781" w:name="_Toc37430343"/>
      <w:bookmarkStart w:id="8782" w:name="_Toc43739446"/>
      <w:bookmarkStart w:id="8783" w:name="_Toc46347207"/>
      <w:bookmarkStart w:id="8784" w:name="_Toc53166146"/>
      <w:bookmarkStart w:id="8785" w:name="_Toc53166841"/>
      <w:bookmarkStart w:id="8786" w:name="_Toc53167535"/>
      <w:bookmarkStart w:id="8787" w:name="_Toc61130797"/>
      <w:bookmarkStart w:id="8788" w:name="_Toc61131523"/>
      <w:bookmarkStart w:id="8789" w:name="_Toc61188365"/>
      <w:bookmarkStart w:id="8790" w:name="_Toc83029655"/>
      <w:bookmarkStart w:id="8791" w:name="_Toc83920253"/>
      <w:bookmarkStart w:id="8792" w:name="_Toc89785274"/>
      <w:bookmarkStart w:id="8793" w:name="_Toc137245961"/>
      <w:bookmarkStart w:id="8794" w:name="_Toc138888468"/>
      <w:bookmarkStart w:id="8795" w:name="_Toc145321540"/>
      <w:r w:rsidRPr="00E11EA5">
        <w:rPr>
          <w:lang w:eastAsia="sv-SE"/>
        </w:rPr>
        <w:t>11.4.4.2.2</w:t>
      </w:r>
      <w:r w:rsidRPr="00E11EA5">
        <w:rPr>
          <w:lang w:eastAsia="sv-SE"/>
        </w:rPr>
        <w:tab/>
      </w:r>
      <w:r w:rsidRPr="00E11EA5">
        <w:t xml:space="preserve">Stage 2: </w:t>
      </w:r>
      <w:r w:rsidRPr="00E11EA5">
        <w:rPr>
          <w:lang w:eastAsia="sv-SE"/>
        </w:rPr>
        <w:t>BS measurement</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8796" w:name="_Toc32332427"/>
      <w:bookmarkStart w:id="8797" w:name="_Toc21086549"/>
      <w:bookmarkStart w:id="8798" w:name="_Toc29768998"/>
      <w:bookmarkStart w:id="8799" w:name="_Toc37430344"/>
      <w:bookmarkStart w:id="8800" w:name="_Toc43739447"/>
      <w:bookmarkStart w:id="8801" w:name="_Toc46347208"/>
      <w:bookmarkStart w:id="8802" w:name="_Toc53166147"/>
      <w:bookmarkStart w:id="8803" w:name="_Toc53166842"/>
      <w:bookmarkStart w:id="8804" w:name="_Toc53167536"/>
      <w:bookmarkStart w:id="8805" w:name="_Toc61130798"/>
      <w:bookmarkStart w:id="8806" w:name="_Toc61131524"/>
      <w:bookmarkStart w:id="8807" w:name="_Toc61188366"/>
      <w:bookmarkStart w:id="8808" w:name="_Toc83029656"/>
      <w:bookmarkStart w:id="8809" w:name="_Toc83920254"/>
      <w:bookmarkStart w:id="8810" w:name="_Toc89785275"/>
      <w:bookmarkStart w:id="8811" w:name="_Toc137245962"/>
      <w:bookmarkStart w:id="8812" w:name="_Toc138888469"/>
      <w:bookmarkStart w:id="8813" w:name="_Toc145321541"/>
      <w:r w:rsidRPr="00E11EA5">
        <w:t>11.4.4.3</w:t>
      </w:r>
      <w:r w:rsidRPr="00E11EA5">
        <w:tab/>
        <w:t>MU value derivation, FR1</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8814" w:name="_Toc21086552"/>
      <w:bookmarkStart w:id="8815" w:name="_Toc29769001"/>
      <w:bookmarkStart w:id="8816" w:name="_Toc32332428"/>
      <w:bookmarkStart w:id="8817" w:name="_Toc37430345"/>
      <w:bookmarkStart w:id="8818" w:name="_Toc43739448"/>
      <w:bookmarkStart w:id="8819" w:name="_Toc46347209"/>
      <w:bookmarkStart w:id="8820" w:name="_Toc53166148"/>
      <w:bookmarkStart w:id="8821" w:name="_Toc53166843"/>
      <w:bookmarkStart w:id="8822" w:name="_Toc53167537"/>
      <w:bookmarkStart w:id="8823" w:name="_Toc61130799"/>
      <w:bookmarkStart w:id="8824" w:name="_Toc61131525"/>
      <w:bookmarkStart w:id="8825" w:name="_Toc61188367"/>
      <w:bookmarkStart w:id="8826" w:name="_Toc83029657"/>
      <w:bookmarkStart w:id="8827" w:name="_Toc83920255"/>
      <w:bookmarkStart w:id="8828" w:name="_Toc89785276"/>
      <w:bookmarkStart w:id="8829" w:name="_Toc137245963"/>
      <w:bookmarkStart w:id="8830" w:name="_Toc138888470"/>
      <w:bookmarkStart w:id="8831" w:name="_Toc145321542"/>
      <w:r w:rsidRPr="00E11EA5">
        <w:t>11.4.5</w:t>
      </w:r>
      <w:r w:rsidRPr="00E11EA5">
        <w:tab/>
        <w:t>Reverberation Chamber</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5FDC69BF" w14:textId="77777777" w:rsidR="00C57672" w:rsidRPr="00E11EA5" w:rsidRDefault="00C57672" w:rsidP="00C57672">
      <w:pPr>
        <w:pStyle w:val="Heading4"/>
        <w:rPr>
          <w:lang w:eastAsia="sv-SE"/>
        </w:rPr>
      </w:pPr>
      <w:bookmarkStart w:id="8832" w:name="_Toc32332429"/>
      <w:bookmarkStart w:id="8833" w:name="_Toc37430346"/>
      <w:bookmarkStart w:id="8834" w:name="_Toc43739449"/>
      <w:bookmarkStart w:id="8835" w:name="_Toc46347210"/>
      <w:bookmarkStart w:id="8836" w:name="_Toc53166149"/>
      <w:bookmarkStart w:id="8837" w:name="_Toc53166844"/>
      <w:bookmarkStart w:id="8838" w:name="_Toc53167538"/>
      <w:bookmarkStart w:id="8839" w:name="_Toc61130800"/>
      <w:bookmarkStart w:id="8840" w:name="_Toc61131526"/>
      <w:bookmarkStart w:id="8841" w:name="_Toc61188368"/>
      <w:bookmarkStart w:id="8842" w:name="_Toc83029658"/>
      <w:bookmarkStart w:id="8843" w:name="_Toc83920256"/>
      <w:bookmarkStart w:id="8844" w:name="_Toc89785277"/>
      <w:bookmarkStart w:id="8845" w:name="_Toc137245964"/>
      <w:bookmarkStart w:id="8846" w:name="_Toc138888471"/>
      <w:bookmarkStart w:id="8847" w:name="_Toc145321543"/>
      <w:r w:rsidRPr="00E11EA5">
        <w:rPr>
          <w:lang w:eastAsia="sv-SE"/>
        </w:rPr>
        <w:t>11.4.5.1</w:t>
      </w:r>
      <w:r w:rsidRPr="00E11EA5">
        <w:rPr>
          <w:lang w:eastAsia="sv-SE"/>
        </w:rPr>
        <w:tab/>
        <w:t>Measurement system description</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8848" w:name="_Toc32332430"/>
      <w:bookmarkStart w:id="8849" w:name="_Toc37430347"/>
      <w:bookmarkStart w:id="8850" w:name="_Toc43739450"/>
      <w:bookmarkStart w:id="8851" w:name="_Toc46347211"/>
      <w:bookmarkStart w:id="8852" w:name="_Toc53166150"/>
      <w:bookmarkStart w:id="8853" w:name="_Toc53166845"/>
      <w:bookmarkStart w:id="8854" w:name="_Toc53167539"/>
    </w:p>
    <w:p w14:paraId="77B55176" w14:textId="77777777" w:rsidR="00C57672" w:rsidRPr="00E11EA5" w:rsidRDefault="00C57672" w:rsidP="00C57672">
      <w:pPr>
        <w:pStyle w:val="Heading4"/>
        <w:rPr>
          <w:lang w:eastAsia="sv-SE"/>
        </w:rPr>
      </w:pPr>
      <w:bookmarkStart w:id="8855" w:name="_Toc61130801"/>
      <w:bookmarkStart w:id="8856" w:name="_Toc61131527"/>
      <w:bookmarkStart w:id="8857" w:name="_Toc61188369"/>
      <w:bookmarkStart w:id="8858" w:name="_Toc83029659"/>
      <w:bookmarkStart w:id="8859" w:name="_Toc83920257"/>
      <w:bookmarkStart w:id="8860" w:name="_Toc89785278"/>
      <w:bookmarkStart w:id="8861" w:name="_Toc137245965"/>
      <w:bookmarkStart w:id="8862" w:name="_Toc138888472"/>
      <w:bookmarkStart w:id="8863" w:name="_Toc145321544"/>
      <w:r w:rsidRPr="00E11EA5">
        <w:rPr>
          <w:lang w:eastAsia="sv-SE"/>
        </w:rPr>
        <w:t>11.4.5.2</w:t>
      </w:r>
      <w:r w:rsidRPr="00E11EA5">
        <w:rPr>
          <w:lang w:eastAsia="sv-SE"/>
        </w:rPr>
        <w:tab/>
        <w:t>Test procedure</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02030EBD" w14:textId="77777777" w:rsidR="00C57672" w:rsidRPr="00E11EA5" w:rsidRDefault="00C57672" w:rsidP="00C57672">
      <w:pPr>
        <w:pStyle w:val="Heading5"/>
        <w:rPr>
          <w:lang w:eastAsia="sv-SE"/>
        </w:rPr>
      </w:pPr>
      <w:bookmarkStart w:id="8864" w:name="_Toc32332431"/>
      <w:bookmarkStart w:id="8865" w:name="_Toc37430348"/>
      <w:bookmarkStart w:id="8866" w:name="_Toc43739451"/>
      <w:bookmarkStart w:id="8867" w:name="_Toc46347212"/>
      <w:bookmarkStart w:id="8868" w:name="_Toc53166151"/>
      <w:bookmarkStart w:id="8869" w:name="_Toc53166846"/>
      <w:bookmarkStart w:id="8870" w:name="_Toc53167540"/>
      <w:bookmarkStart w:id="8871" w:name="_Toc61130802"/>
      <w:bookmarkStart w:id="8872" w:name="_Toc61131528"/>
      <w:bookmarkStart w:id="8873" w:name="_Toc61188370"/>
      <w:bookmarkStart w:id="8874" w:name="_Toc83029660"/>
      <w:bookmarkStart w:id="8875" w:name="_Toc83920258"/>
      <w:bookmarkStart w:id="8876" w:name="_Toc89785279"/>
      <w:bookmarkStart w:id="8877" w:name="_Toc137245966"/>
      <w:bookmarkStart w:id="8878" w:name="_Toc138888473"/>
      <w:bookmarkStart w:id="8879" w:name="_Toc145321545"/>
      <w:r w:rsidRPr="00E11EA5">
        <w:rPr>
          <w:lang w:eastAsia="sv-SE"/>
        </w:rPr>
        <w:t>11.4.5.2.1</w:t>
      </w:r>
      <w:r w:rsidRPr="00E11EA5">
        <w:rPr>
          <w:lang w:eastAsia="sv-SE"/>
        </w:rPr>
        <w:tab/>
      </w:r>
      <w:r w:rsidRPr="00E11EA5">
        <w:t xml:space="preserve">Stage 1: </w:t>
      </w:r>
      <w:r w:rsidRPr="00E11EA5">
        <w:rPr>
          <w:lang w:eastAsia="sv-SE"/>
        </w:rPr>
        <w:t>Calibration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8880" w:name="_Toc32332432"/>
      <w:bookmarkStart w:id="8881" w:name="_Toc37430349"/>
      <w:bookmarkStart w:id="8882" w:name="_Toc43739452"/>
      <w:bookmarkStart w:id="8883" w:name="_Toc46347213"/>
      <w:bookmarkStart w:id="8884" w:name="_Toc53166152"/>
      <w:bookmarkStart w:id="8885" w:name="_Toc53166847"/>
      <w:bookmarkStart w:id="8886" w:name="_Toc53167541"/>
      <w:bookmarkStart w:id="8887" w:name="_Toc61130803"/>
      <w:bookmarkStart w:id="8888" w:name="_Toc61131529"/>
      <w:bookmarkStart w:id="8889" w:name="_Toc61188371"/>
      <w:bookmarkStart w:id="8890" w:name="_Toc83029661"/>
      <w:bookmarkStart w:id="8891" w:name="_Toc83920259"/>
      <w:bookmarkStart w:id="8892" w:name="_Toc89785280"/>
      <w:bookmarkStart w:id="8893" w:name="_Toc137245967"/>
      <w:bookmarkStart w:id="8894" w:name="_Toc138888474"/>
      <w:bookmarkStart w:id="8895" w:name="_Toc145321546"/>
      <w:r w:rsidRPr="00E11EA5">
        <w:rPr>
          <w:lang w:eastAsia="sv-SE"/>
        </w:rPr>
        <w:t>11.4.5.2.2</w:t>
      </w:r>
      <w:r w:rsidRPr="00E11EA5">
        <w:rPr>
          <w:lang w:eastAsia="sv-SE"/>
        </w:rPr>
        <w:tab/>
      </w:r>
      <w:r w:rsidRPr="00E11EA5">
        <w:t xml:space="preserve">Stage 2: </w:t>
      </w:r>
      <w:r w:rsidRPr="00E11EA5">
        <w:rPr>
          <w:lang w:eastAsia="sv-SE"/>
        </w:rPr>
        <w:t>BS measurement</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8896" w:name="_Toc32332433"/>
      <w:bookmarkStart w:id="8897" w:name="_Toc37430350"/>
      <w:bookmarkStart w:id="8898" w:name="_Toc43739453"/>
      <w:bookmarkStart w:id="8899" w:name="_Toc46347214"/>
      <w:bookmarkStart w:id="8900" w:name="_Toc53166153"/>
      <w:bookmarkStart w:id="8901" w:name="_Toc53166848"/>
      <w:bookmarkStart w:id="8902" w:name="_Toc53167542"/>
      <w:bookmarkStart w:id="8903" w:name="_Toc61130804"/>
      <w:bookmarkStart w:id="8904" w:name="_Toc61131530"/>
      <w:bookmarkStart w:id="8905" w:name="_Toc61188372"/>
      <w:bookmarkStart w:id="8906" w:name="_Toc83029662"/>
      <w:bookmarkStart w:id="8907" w:name="_Toc83920260"/>
      <w:bookmarkStart w:id="8908" w:name="_Toc89785281"/>
      <w:bookmarkStart w:id="8909" w:name="_Toc137245968"/>
      <w:bookmarkStart w:id="8910" w:name="_Toc138888475"/>
      <w:bookmarkStart w:id="8911" w:name="_Toc145321547"/>
      <w:bookmarkStart w:id="8912" w:name="_Toc21086558"/>
      <w:bookmarkStart w:id="8913" w:name="_Toc29769007"/>
      <w:r w:rsidRPr="00E11EA5">
        <w:t>11.4.5.3</w:t>
      </w:r>
      <w:r w:rsidRPr="00E11EA5">
        <w:tab/>
        <w:t>MU value derivation, FR1</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8912"/>
    <w:bookmarkEnd w:id="8913"/>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8914" w:name="_Toc32332434"/>
      <w:bookmarkStart w:id="8915" w:name="_Toc37430351"/>
      <w:bookmarkStart w:id="8916" w:name="_Toc43739454"/>
      <w:bookmarkStart w:id="8917" w:name="_Toc46347215"/>
      <w:bookmarkStart w:id="8918" w:name="_Toc53166154"/>
      <w:bookmarkStart w:id="8919" w:name="_Toc53166849"/>
      <w:bookmarkStart w:id="8920" w:name="_Toc53167543"/>
      <w:bookmarkStart w:id="8921" w:name="_Toc61130805"/>
      <w:bookmarkStart w:id="8922" w:name="_Toc61131531"/>
      <w:bookmarkStart w:id="8923" w:name="_Toc61188373"/>
      <w:bookmarkStart w:id="8924" w:name="_Toc83029663"/>
      <w:bookmarkStart w:id="8925" w:name="_Toc83920261"/>
      <w:bookmarkStart w:id="8926" w:name="_Toc89785282"/>
      <w:bookmarkStart w:id="8927" w:name="_Toc137245969"/>
      <w:bookmarkStart w:id="8928" w:name="_Toc138888476"/>
      <w:bookmarkStart w:id="8929" w:name="_Toc145321548"/>
      <w:r w:rsidRPr="00E11EA5">
        <w:t>11.4.5.4</w:t>
      </w:r>
      <w:r w:rsidRPr="00E11EA5">
        <w:tab/>
        <w:t>MU value derivation, FR2</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8930" w:name="_Toc29769008"/>
      <w:bookmarkStart w:id="8931" w:name="_Toc32332435"/>
      <w:bookmarkStart w:id="8932" w:name="_Toc37430352"/>
      <w:bookmarkStart w:id="8933" w:name="_Toc43739455"/>
      <w:bookmarkStart w:id="8934" w:name="_Toc46347216"/>
      <w:bookmarkStart w:id="8935" w:name="_Toc53166155"/>
      <w:bookmarkStart w:id="8936" w:name="_Toc53166850"/>
      <w:bookmarkStart w:id="8937" w:name="_Toc53167544"/>
      <w:bookmarkStart w:id="8938" w:name="_Toc61130806"/>
      <w:bookmarkStart w:id="8939" w:name="_Toc61131532"/>
      <w:bookmarkStart w:id="8940" w:name="_Toc61188374"/>
      <w:bookmarkStart w:id="8941" w:name="_Toc83029664"/>
      <w:bookmarkStart w:id="8942" w:name="_Toc83920262"/>
      <w:bookmarkStart w:id="8943" w:name="_Toc89785283"/>
      <w:bookmarkStart w:id="8944" w:name="_Toc137245970"/>
      <w:bookmarkStart w:id="8945" w:name="_Toc138888477"/>
      <w:bookmarkStart w:id="8946" w:name="_Toc145321549"/>
      <w:r w:rsidRPr="00E11EA5">
        <w:t>11.4.6</w:t>
      </w:r>
      <w:r w:rsidRPr="00E11EA5">
        <w:tab/>
        <w:t>Plane Wave Synthesizer</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0297D7D2" w14:textId="77777777" w:rsidR="00C57672" w:rsidRPr="00E11EA5" w:rsidRDefault="00C57672" w:rsidP="00C57672">
      <w:pPr>
        <w:pStyle w:val="Heading4"/>
        <w:rPr>
          <w:lang w:eastAsia="sv-SE"/>
        </w:rPr>
      </w:pPr>
      <w:bookmarkStart w:id="8947" w:name="_Toc32332436"/>
      <w:bookmarkStart w:id="8948" w:name="_Toc37430353"/>
      <w:bookmarkStart w:id="8949" w:name="_Toc43739456"/>
      <w:bookmarkStart w:id="8950" w:name="_Toc46347217"/>
      <w:bookmarkStart w:id="8951" w:name="_Toc53166156"/>
      <w:bookmarkStart w:id="8952" w:name="_Toc53166851"/>
      <w:bookmarkStart w:id="8953" w:name="_Toc53167545"/>
      <w:bookmarkStart w:id="8954" w:name="_Toc61130807"/>
      <w:bookmarkStart w:id="8955" w:name="_Toc61131533"/>
      <w:bookmarkStart w:id="8956" w:name="_Toc61188375"/>
      <w:bookmarkStart w:id="8957" w:name="_Toc83029665"/>
      <w:bookmarkStart w:id="8958" w:name="_Toc83920263"/>
      <w:bookmarkStart w:id="8959" w:name="_Toc89785284"/>
      <w:bookmarkStart w:id="8960" w:name="_Toc137245971"/>
      <w:bookmarkStart w:id="8961" w:name="_Toc138888478"/>
      <w:bookmarkStart w:id="8962" w:name="_Toc145321550"/>
      <w:r w:rsidRPr="00E11EA5">
        <w:rPr>
          <w:lang w:eastAsia="sv-SE"/>
        </w:rPr>
        <w:t>11.4.6.1</w:t>
      </w:r>
      <w:r w:rsidRPr="00E11EA5">
        <w:rPr>
          <w:lang w:eastAsia="sv-SE"/>
        </w:rPr>
        <w:tab/>
        <w:t>Measurement system description</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963" w:name="_Toc32332437"/>
      <w:bookmarkStart w:id="8964" w:name="_Toc37430354"/>
      <w:bookmarkStart w:id="8965" w:name="_Toc43739457"/>
      <w:bookmarkStart w:id="8966" w:name="_Toc46347218"/>
      <w:bookmarkStart w:id="8967" w:name="_Toc53166157"/>
      <w:bookmarkStart w:id="8968" w:name="_Toc53166852"/>
      <w:bookmarkStart w:id="8969" w:name="_Toc53167546"/>
    </w:p>
    <w:p w14:paraId="1468206F" w14:textId="77777777" w:rsidR="00C57672" w:rsidRPr="00E11EA5" w:rsidRDefault="00C57672" w:rsidP="00C57672">
      <w:pPr>
        <w:pStyle w:val="Heading4"/>
        <w:rPr>
          <w:lang w:eastAsia="sv-SE"/>
        </w:rPr>
      </w:pPr>
      <w:bookmarkStart w:id="8970" w:name="_Toc61130808"/>
      <w:bookmarkStart w:id="8971" w:name="_Toc61131534"/>
      <w:bookmarkStart w:id="8972" w:name="_Toc61188376"/>
      <w:bookmarkStart w:id="8973" w:name="_Toc83029666"/>
      <w:bookmarkStart w:id="8974" w:name="_Toc83920264"/>
      <w:bookmarkStart w:id="8975" w:name="_Toc89785285"/>
      <w:bookmarkStart w:id="8976" w:name="_Toc137245972"/>
      <w:bookmarkStart w:id="8977" w:name="_Toc138888479"/>
      <w:bookmarkStart w:id="8978" w:name="_Toc145321551"/>
      <w:r w:rsidRPr="00E11EA5">
        <w:rPr>
          <w:lang w:eastAsia="sv-SE"/>
        </w:rPr>
        <w:t>11.4.6.2</w:t>
      </w:r>
      <w:r w:rsidRPr="00E11EA5">
        <w:rPr>
          <w:lang w:eastAsia="sv-SE"/>
        </w:rPr>
        <w:tab/>
        <w:t>Test procedure</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79B0F114" w14:textId="77777777" w:rsidR="00C57672" w:rsidRPr="00E11EA5" w:rsidRDefault="00C57672" w:rsidP="00C57672">
      <w:pPr>
        <w:pStyle w:val="Heading5"/>
        <w:rPr>
          <w:lang w:eastAsia="sv-SE"/>
        </w:rPr>
      </w:pPr>
      <w:bookmarkStart w:id="8979" w:name="_Toc32332438"/>
      <w:bookmarkStart w:id="8980" w:name="_Toc37430355"/>
      <w:bookmarkStart w:id="8981" w:name="_Toc43739458"/>
      <w:bookmarkStart w:id="8982" w:name="_Toc46347219"/>
      <w:bookmarkStart w:id="8983" w:name="_Toc53166158"/>
      <w:bookmarkStart w:id="8984" w:name="_Toc53166853"/>
      <w:bookmarkStart w:id="8985" w:name="_Toc53167547"/>
      <w:bookmarkStart w:id="8986" w:name="_Toc61130809"/>
      <w:bookmarkStart w:id="8987" w:name="_Toc61131535"/>
      <w:bookmarkStart w:id="8988" w:name="_Toc61188377"/>
      <w:bookmarkStart w:id="8989" w:name="_Toc83029667"/>
      <w:bookmarkStart w:id="8990" w:name="_Toc83920265"/>
      <w:bookmarkStart w:id="8991" w:name="_Toc89785286"/>
      <w:bookmarkStart w:id="8992" w:name="_Toc137245973"/>
      <w:bookmarkStart w:id="8993" w:name="_Toc138888480"/>
      <w:bookmarkStart w:id="8994" w:name="_Toc145321552"/>
      <w:r w:rsidRPr="00E11EA5">
        <w:rPr>
          <w:lang w:eastAsia="sv-SE"/>
        </w:rPr>
        <w:t>11.4.6.2.1</w:t>
      </w:r>
      <w:r w:rsidRPr="00E11EA5">
        <w:rPr>
          <w:lang w:eastAsia="sv-SE"/>
        </w:rPr>
        <w:tab/>
      </w:r>
      <w:r w:rsidRPr="00E11EA5">
        <w:t xml:space="preserve">Stage 1: </w:t>
      </w:r>
      <w:r w:rsidRPr="00E11EA5">
        <w:rPr>
          <w:lang w:eastAsia="sv-SE"/>
        </w:rPr>
        <w:t>Calibration</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8995" w:name="_Toc32332439"/>
      <w:bookmarkStart w:id="8996" w:name="_Toc37430356"/>
      <w:bookmarkStart w:id="8997" w:name="_Toc43739459"/>
      <w:bookmarkStart w:id="8998" w:name="_Toc46347220"/>
      <w:bookmarkStart w:id="8999" w:name="_Toc53166159"/>
      <w:bookmarkStart w:id="9000" w:name="_Toc53166854"/>
      <w:bookmarkStart w:id="9001" w:name="_Toc53167548"/>
      <w:bookmarkStart w:id="9002" w:name="_Toc61130810"/>
      <w:bookmarkStart w:id="9003" w:name="_Toc61131536"/>
      <w:bookmarkStart w:id="9004" w:name="_Toc61188378"/>
      <w:bookmarkStart w:id="9005" w:name="_Toc83029668"/>
      <w:bookmarkStart w:id="9006" w:name="_Toc83920266"/>
      <w:bookmarkStart w:id="9007" w:name="_Toc89785287"/>
      <w:bookmarkStart w:id="9008" w:name="_Toc137245974"/>
      <w:bookmarkStart w:id="9009" w:name="_Toc138888481"/>
      <w:bookmarkStart w:id="9010" w:name="_Toc145321553"/>
      <w:r w:rsidRPr="00E11EA5">
        <w:rPr>
          <w:lang w:eastAsia="sv-SE"/>
        </w:rPr>
        <w:t>11.4.6.2.2</w:t>
      </w:r>
      <w:r w:rsidRPr="00E11EA5">
        <w:rPr>
          <w:lang w:eastAsia="sv-SE"/>
        </w:rPr>
        <w:tab/>
      </w:r>
      <w:r w:rsidRPr="00E11EA5">
        <w:t xml:space="preserve">Stage 2: </w:t>
      </w:r>
      <w:r w:rsidRPr="00E11EA5">
        <w:rPr>
          <w:lang w:eastAsia="sv-SE"/>
        </w:rPr>
        <w:t>BS measurement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9011" w:name="_Toc32332440"/>
      <w:bookmarkStart w:id="9012" w:name="_Toc37430357"/>
      <w:bookmarkStart w:id="9013" w:name="_Toc43739460"/>
      <w:bookmarkStart w:id="9014" w:name="_Toc46347221"/>
      <w:bookmarkStart w:id="9015" w:name="_Toc53166160"/>
      <w:bookmarkStart w:id="9016" w:name="_Toc53166855"/>
      <w:bookmarkStart w:id="9017" w:name="_Toc53167549"/>
      <w:bookmarkStart w:id="9018" w:name="_Toc61130811"/>
      <w:bookmarkStart w:id="9019" w:name="_Toc61131537"/>
      <w:bookmarkStart w:id="9020" w:name="_Toc61188379"/>
      <w:bookmarkStart w:id="9021" w:name="_Toc83029669"/>
      <w:bookmarkStart w:id="9022" w:name="_Toc83920267"/>
      <w:bookmarkStart w:id="9023" w:name="_Toc89785288"/>
      <w:bookmarkStart w:id="9024" w:name="_Toc137245975"/>
      <w:bookmarkStart w:id="9025" w:name="_Toc138888482"/>
      <w:bookmarkStart w:id="9026" w:name="_Toc145321554"/>
      <w:r w:rsidRPr="00E11EA5">
        <w:t>11.4.6.3</w:t>
      </w:r>
      <w:r w:rsidRPr="00E11EA5">
        <w:tab/>
        <w:t>MU value derivation, FR1</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9027" w:name="_Toc32332441"/>
      <w:bookmarkStart w:id="9028" w:name="_Toc21086559"/>
      <w:bookmarkStart w:id="9029" w:name="_Toc29769013"/>
      <w:bookmarkStart w:id="9030" w:name="_Toc37430358"/>
      <w:bookmarkStart w:id="9031" w:name="_Toc43739461"/>
      <w:bookmarkStart w:id="9032" w:name="_Toc46347222"/>
      <w:bookmarkStart w:id="9033" w:name="_Toc53166161"/>
      <w:bookmarkStart w:id="9034" w:name="_Toc53166856"/>
      <w:bookmarkStart w:id="9035" w:name="_Toc53167550"/>
      <w:bookmarkStart w:id="9036" w:name="_Toc61130812"/>
      <w:bookmarkStart w:id="9037" w:name="_Toc61131538"/>
      <w:bookmarkStart w:id="9038" w:name="_Toc61188380"/>
      <w:bookmarkStart w:id="9039" w:name="_Toc83029670"/>
      <w:bookmarkStart w:id="9040" w:name="_Toc83920268"/>
      <w:bookmarkStart w:id="9041" w:name="_Toc89785289"/>
      <w:bookmarkStart w:id="9042" w:name="_Toc137245976"/>
      <w:bookmarkStart w:id="9043" w:name="_Toc138888483"/>
      <w:bookmarkStart w:id="9044" w:name="_Toc145321555"/>
      <w:r w:rsidRPr="00E11EA5">
        <w:rPr>
          <w:lang w:eastAsia="en-CA"/>
        </w:rPr>
        <w:t>11.4.7</w:t>
      </w:r>
      <w:r w:rsidRPr="00E11EA5">
        <w:rPr>
          <w:lang w:eastAsia="en-CA"/>
        </w:rPr>
        <w:tab/>
      </w:r>
      <w:r w:rsidRPr="00E11EA5">
        <w:t>Maximum accepted test system uncertainty</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9045" w:name="_Toc32332442"/>
      <w:bookmarkStart w:id="9046" w:name="_Toc37430359"/>
      <w:bookmarkStart w:id="9047" w:name="_Toc43739462"/>
      <w:bookmarkStart w:id="9048"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9049" w:name="_Toc53166162"/>
      <w:bookmarkStart w:id="9050" w:name="_Toc53166857"/>
      <w:bookmarkStart w:id="9051" w:name="_Toc53167551"/>
      <w:bookmarkStart w:id="9052" w:name="_Toc61130813"/>
      <w:bookmarkStart w:id="9053" w:name="_Toc61131539"/>
      <w:bookmarkStart w:id="9054" w:name="_Toc61188381"/>
      <w:bookmarkStart w:id="9055" w:name="_Toc83029671"/>
      <w:bookmarkStart w:id="9056" w:name="_Toc83920269"/>
      <w:bookmarkStart w:id="9057" w:name="_Toc89785290"/>
      <w:bookmarkStart w:id="9058" w:name="_Toc137245977"/>
      <w:bookmarkStart w:id="9059" w:name="_Toc138888484"/>
      <w:bookmarkStart w:id="9060" w:name="_Toc145321556"/>
      <w:r w:rsidRPr="00E11EA5">
        <w:t>11.4.8</w:t>
      </w:r>
      <w:r w:rsidRPr="00E11EA5">
        <w:tab/>
        <w:t>Test Tolerance for OTA OBUE</w:t>
      </w:r>
      <w:bookmarkEnd w:id="9045"/>
      <w:r w:rsidRPr="00E11EA5">
        <w:t xml:space="preserve"> and OTA SEM</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9061" w:name="_Toc21086591"/>
      <w:bookmarkStart w:id="9062"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9063" w:name="_Toc37430360"/>
      <w:bookmarkStart w:id="9064" w:name="_Toc43739463"/>
      <w:bookmarkStart w:id="9065" w:name="_Toc46347224"/>
      <w:bookmarkStart w:id="9066" w:name="_Toc53166163"/>
      <w:bookmarkStart w:id="9067" w:name="_Toc53166858"/>
      <w:bookmarkStart w:id="9068" w:name="_Toc53167552"/>
      <w:bookmarkStart w:id="9069" w:name="_Toc61130814"/>
      <w:bookmarkStart w:id="9070" w:name="_Toc61131540"/>
      <w:bookmarkStart w:id="9071" w:name="_Toc61188382"/>
      <w:bookmarkStart w:id="9072" w:name="_Toc83029672"/>
      <w:bookmarkStart w:id="9073" w:name="_Toc83920270"/>
      <w:bookmarkStart w:id="9074" w:name="_Toc89785291"/>
      <w:bookmarkStart w:id="9075" w:name="_Toc137245978"/>
      <w:bookmarkStart w:id="9076" w:name="_Toc138888485"/>
      <w:bookmarkStart w:id="9077" w:name="_Toc145321557"/>
      <w:r w:rsidRPr="00E11EA5">
        <w:t>12</w:t>
      </w:r>
      <w:r w:rsidRPr="00E11EA5">
        <w:rPr>
          <w:rFonts w:hint="eastAsia"/>
        </w:rPr>
        <w:tab/>
      </w:r>
      <w:r w:rsidRPr="00E11EA5">
        <w:t>Out-of-band TRP requirements</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2C37A8E0" w14:textId="77777777" w:rsidR="00C57672" w:rsidRPr="00501E48" w:rsidRDefault="00C57672" w:rsidP="00C57672">
      <w:pPr>
        <w:pStyle w:val="Heading2"/>
      </w:pPr>
      <w:bookmarkStart w:id="9078" w:name="_Toc21086592"/>
      <w:bookmarkStart w:id="9079" w:name="_Toc29769051"/>
      <w:bookmarkStart w:id="9080" w:name="_Toc32332478"/>
      <w:bookmarkStart w:id="9081" w:name="_Toc37430361"/>
      <w:bookmarkStart w:id="9082" w:name="_Toc43739464"/>
      <w:bookmarkStart w:id="9083" w:name="_Toc46347225"/>
      <w:bookmarkStart w:id="9084" w:name="_Toc53166164"/>
      <w:bookmarkStart w:id="9085" w:name="_Toc53166859"/>
      <w:bookmarkStart w:id="9086" w:name="_Toc53167553"/>
      <w:bookmarkStart w:id="9087" w:name="_Toc61130815"/>
      <w:bookmarkStart w:id="9088" w:name="_Toc61131541"/>
      <w:bookmarkStart w:id="9089" w:name="_Toc61188383"/>
      <w:bookmarkStart w:id="9090" w:name="_Toc83029673"/>
      <w:bookmarkStart w:id="9091" w:name="_Toc83920271"/>
      <w:bookmarkStart w:id="9092" w:name="_Toc89785292"/>
      <w:bookmarkStart w:id="9093" w:name="_Toc137245979"/>
      <w:bookmarkStart w:id="9094" w:name="_Toc138888486"/>
      <w:bookmarkStart w:id="9095" w:name="_Toc145321558"/>
      <w:r w:rsidRPr="00501E48">
        <w:t>12.1</w:t>
      </w:r>
      <w:r w:rsidRPr="00501E48">
        <w:tab/>
        <w:t>General</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6E5654A4" w14:textId="743943F1" w:rsidR="00C57672" w:rsidRPr="00E11EA5" w:rsidRDefault="00F56490"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pt;height:22pt" o:ole="">
            <v:imagedata r:id="rId171" o:title=""/>
          </v:shape>
          <o:OLEObject Type="Embed" ProgID="Equation.3" ShapeID="_x0000_i1075" DrawAspect="Content" ObjectID="_1757339509"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9096" w:name="_Toc21086593"/>
      <w:bookmarkStart w:id="9097" w:name="_Toc29769052"/>
      <w:bookmarkStart w:id="9098" w:name="_Toc32332479"/>
      <w:bookmarkStart w:id="9099" w:name="_Toc37430362"/>
      <w:bookmarkStart w:id="9100" w:name="_Toc43739465"/>
      <w:bookmarkStart w:id="9101" w:name="_Toc46347226"/>
      <w:bookmarkStart w:id="9102" w:name="_Toc53166165"/>
      <w:bookmarkStart w:id="9103" w:name="_Toc53166860"/>
      <w:bookmarkStart w:id="9104" w:name="_Toc53167554"/>
      <w:bookmarkStart w:id="9105" w:name="_Toc61130816"/>
      <w:bookmarkStart w:id="9106" w:name="_Toc61131542"/>
      <w:bookmarkStart w:id="9107" w:name="_Toc61188384"/>
      <w:bookmarkStart w:id="9108" w:name="_Toc83029674"/>
      <w:bookmarkStart w:id="9109" w:name="_Toc83920272"/>
      <w:bookmarkStart w:id="9110" w:name="_Toc89785293"/>
      <w:bookmarkStart w:id="9111" w:name="_Toc137245980"/>
      <w:bookmarkStart w:id="9112" w:name="_Toc138888487"/>
      <w:bookmarkStart w:id="9113" w:name="_Toc145321559"/>
      <w:r w:rsidRPr="00501E48">
        <w:t>12.2</w:t>
      </w:r>
      <w:r w:rsidRPr="00501E48">
        <w:tab/>
        <w:t>Transmitter mandatory spurious emissions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73D92054" w14:textId="77777777" w:rsidR="00C57672" w:rsidRPr="00E11EA5" w:rsidRDefault="00C57672" w:rsidP="00C57672">
      <w:pPr>
        <w:pStyle w:val="Heading3"/>
      </w:pPr>
      <w:bookmarkStart w:id="9114" w:name="_Toc21086594"/>
      <w:bookmarkStart w:id="9115" w:name="_Toc29769053"/>
      <w:bookmarkStart w:id="9116" w:name="_Toc32332480"/>
      <w:bookmarkStart w:id="9117" w:name="_Toc37430363"/>
      <w:bookmarkStart w:id="9118" w:name="_Toc43739466"/>
      <w:bookmarkStart w:id="9119" w:name="_Toc46347227"/>
      <w:bookmarkStart w:id="9120" w:name="_Toc53166166"/>
      <w:bookmarkStart w:id="9121" w:name="_Toc53166861"/>
      <w:bookmarkStart w:id="9122" w:name="_Toc53167555"/>
      <w:bookmarkStart w:id="9123" w:name="_Toc61130817"/>
      <w:bookmarkStart w:id="9124" w:name="_Toc61131543"/>
      <w:bookmarkStart w:id="9125" w:name="_Toc61188385"/>
      <w:bookmarkStart w:id="9126" w:name="_Toc83029675"/>
      <w:bookmarkStart w:id="9127" w:name="_Toc83920273"/>
      <w:bookmarkStart w:id="9128" w:name="_Toc89785294"/>
      <w:bookmarkStart w:id="9129" w:name="_Toc137245981"/>
      <w:bookmarkStart w:id="9130" w:name="_Toc138888488"/>
      <w:bookmarkStart w:id="9131" w:name="_Toc145321560"/>
      <w:r w:rsidRPr="00E11EA5">
        <w:t>12.2.1</w:t>
      </w:r>
      <w:r w:rsidRPr="00E11EA5">
        <w:tab/>
        <w:t>General</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B56069A" w:rsidR="00C57672" w:rsidRPr="00E11EA5" w:rsidRDefault="00F56490"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53F07B0C" w:rsidR="00C57672" w:rsidRPr="00E11EA5" w:rsidRDefault="00F56490" w:rsidP="00C57672">
      <w:pPr>
        <w:pStyle w:val="Heading3"/>
      </w:pPr>
      <w:bookmarkStart w:id="9132" w:name="_Toc21086595"/>
      <w:bookmarkStart w:id="9133" w:name="_Toc29769054"/>
      <w:bookmarkStart w:id="9134" w:name="_Toc32332481"/>
      <w:bookmarkStart w:id="9135" w:name="_Toc37430364"/>
      <w:bookmarkStart w:id="9136" w:name="_Toc43739467"/>
      <w:bookmarkStart w:id="9137" w:name="_Toc46347228"/>
      <w:bookmarkStart w:id="9138" w:name="_Toc53168935"/>
      <w:bookmarkStart w:id="9139" w:name="_Toc53169627"/>
      <w:bookmarkStart w:id="9140" w:name="_Toc53170319"/>
      <w:bookmarkStart w:id="9141" w:name="_Toc83025848"/>
      <w:bookmarkStart w:id="9142" w:name="_Toc145321561"/>
      <w:r w:rsidRPr="000320CF">
        <w:t>12.2.2</w:t>
      </w:r>
      <w:r w:rsidRPr="000320CF">
        <w:tab/>
        <w:t xml:space="preserve">General </w:t>
      </w:r>
      <w:r>
        <w:t>C</w:t>
      </w:r>
      <w:r w:rsidRPr="000320CF">
        <w:t>hamber</w:t>
      </w:r>
      <w:bookmarkEnd w:id="9132"/>
      <w:bookmarkEnd w:id="9133"/>
      <w:bookmarkEnd w:id="9134"/>
      <w:bookmarkEnd w:id="9135"/>
      <w:bookmarkEnd w:id="9136"/>
      <w:bookmarkEnd w:id="9137"/>
      <w:bookmarkEnd w:id="9138"/>
      <w:bookmarkEnd w:id="9139"/>
      <w:bookmarkEnd w:id="9140"/>
      <w:bookmarkEnd w:id="9141"/>
      <w:bookmarkEnd w:id="9142"/>
    </w:p>
    <w:p w14:paraId="19996771" w14:textId="77777777" w:rsidR="00C57672" w:rsidRPr="00E11EA5" w:rsidRDefault="00C57672" w:rsidP="00C57672">
      <w:pPr>
        <w:pStyle w:val="Heading4"/>
      </w:pPr>
      <w:bookmarkStart w:id="9143" w:name="_Toc32332482"/>
      <w:bookmarkStart w:id="9144" w:name="_Toc37430365"/>
      <w:bookmarkStart w:id="9145" w:name="_Toc43739468"/>
      <w:bookmarkStart w:id="9146" w:name="_Toc46347229"/>
      <w:bookmarkStart w:id="9147" w:name="_Toc53166168"/>
      <w:bookmarkStart w:id="9148" w:name="_Toc53166863"/>
      <w:bookmarkStart w:id="9149" w:name="_Toc53167557"/>
      <w:bookmarkStart w:id="9150" w:name="_Toc21086596"/>
      <w:bookmarkStart w:id="9151" w:name="_Toc29769055"/>
      <w:bookmarkStart w:id="9152" w:name="_Toc61130819"/>
      <w:bookmarkStart w:id="9153" w:name="_Toc61131545"/>
      <w:bookmarkStart w:id="9154" w:name="_Toc61188387"/>
      <w:bookmarkStart w:id="9155" w:name="_Toc83029677"/>
      <w:bookmarkStart w:id="9156" w:name="_Toc83920275"/>
      <w:bookmarkStart w:id="9157" w:name="_Toc89785296"/>
      <w:bookmarkStart w:id="9158" w:name="_Toc137245983"/>
      <w:bookmarkStart w:id="9159" w:name="_Toc138888490"/>
      <w:bookmarkStart w:id="9160" w:name="_Toc145321562"/>
      <w:r w:rsidRPr="00E11EA5">
        <w:t>12.2.2.1</w:t>
      </w:r>
      <w:r w:rsidRPr="00E11EA5">
        <w:tab/>
      </w:r>
      <w:r w:rsidRPr="00E11EA5">
        <w:rPr>
          <w:lang w:eastAsia="sv-SE"/>
        </w:rPr>
        <w:t>Measurement system description</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7504277" w:rsidR="00C57672" w:rsidRPr="00E11EA5" w:rsidRDefault="00F56490"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9161" w:name="_Toc32332483"/>
      <w:bookmarkStart w:id="9162" w:name="_Toc37430366"/>
      <w:bookmarkStart w:id="9163" w:name="_Toc43739469"/>
      <w:bookmarkStart w:id="9164" w:name="_Toc46347230"/>
      <w:bookmarkStart w:id="9165" w:name="_Toc53166169"/>
      <w:bookmarkStart w:id="9166" w:name="_Toc53166864"/>
      <w:bookmarkStart w:id="9167" w:name="_Toc53167558"/>
      <w:bookmarkStart w:id="9168" w:name="_Toc61130820"/>
      <w:bookmarkStart w:id="9169" w:name="_Toc61131546"/>
      <w:bookmarkStart w:id="9170" w:name="_Toc61188388"/>
      <w:bookmarkStart w:id="9171" w:name="_Toc83029678"/>
      <w:bookmarkStart w:id="9172" w:name="_Toc83920276"/>
      <w:bookmarkStart w:id="9173" w:name="_Toc89785297"/>
      <w:bookmarkStart w:id="9174" w:name="_Toc137245984"/>
      <w:bookmarkStart w:id="9175" w:name="_Toc138888491"/>
      <w:bookmarkStart w:id="9176" w:name="_Toc145321563"/>
      <w:r w:rsidRPr="00E11EA5">
        <w:rPr>
          <w:lang w:eastAsia="sv-SE"/>
        </w:rPr>
        <w:t>12.2.</w:t>
      </w:r>
      <w:r w:rsidRPr="00E11EA5">
        <w:t>2</w:t>
      </w:r>
      <w:r w:rsidRPr="00E11EA5">
        <w:rPr>
          <w:lang w:eastAsia="sv-SE"/>
        </w:rPr>
        <w:t>.2</w:t>
      </w:r>
      <w:r>
        <w:rPr>
          <w:lang w:eastAsia="sv-SE"/>
        </w:rPr>
        <w:tab/>
      </w:r>
      <w:r w:rsidRPr="00E11EA5">
        <w:rPr>
          <w:lang w:eastAsia="sv-SE"/>
        </w:rPr>
        <w:t>Test procedure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419431C3" w14:textId="77777777" w:rsidR="00C57672" w:rsidRPr="00E11EA5" w:rsidRDefault="00C57672" w:rsidP="00C57672">
      <w:pPr>
        <w:pStyle w:val="Heading5"/>
      </w:pPr>
      <w:bookmarkStart w:id="9177" w:name="_Toc32332484"/>
      <w:bookmarkStart w:id="9178" w:name="_Toc37430367"/>
      <w:bookmarkStart w:id="9179" w:name="_Toc43739470"/>
      <w:bookmarkStart w:id="9180" w:name="_Toc46347231"/>
      <w:bookmarkStart w:id="9181" w:name="_Toc53166170"/>
      <w:bookmarkStart w:id="9182" w:name="_Toc53166865"/>
      <w:bookmarkStart w:id="9183" w:name="_Toc53167559"/>
      <w:bookmarkStart w:id="9184" w:name="_Toc61130821"/>
      <w:bookmarkStart w:id="9185" w:name="_Toc61131547"/>
      <w:bookmarkStart w:id="9186" w:name="_Toc61188389"/>
      <w:bookmarkStart w:id="9187" w:name="_Toc83029679"/>
      <w:bookmarkStart w:id="9188" w:name="_Toc83920277"/>
      <w:bookmarkStart w:id="9189" w:name="_Toc89785298"/>
      <w:bookmarkStart w:id="9190" w:name="_Toc137245985"/>
      <w:bookmarkStart w:id="9191" w:name="_Toc138888492"/>
      <w:bookmarkStart w:id="9192" w:name="_Toc145321564"/>
      <w:r w:rsidRPr="00E11EA5">
        <w:rPr>
          <w:lang w:eastAsia="sv-SE"/>
        </w:rPr>
        <w:t>12.2.</w:t>
      </w:r>
      <w:r w:rsidRPr="00E11EA5">
        <w:t>2</w:t>
      </w:r>
      <w:r w:rsidRPr="00E11EA5">
        <w:rPr>
          <w:lang w:eastAsia="sv-SE"/>
        </w:rPr>
        <w:t>.2.1</w:t>
      </w:r>
      <w:r w:rsidRPr="00E11EA5">
        <w:rPr>
          <w:lang w:eastAsia="sv-SE"/>
        </w:rPr>
        <w:tab/>
      </w:r>
      <w:r w:rsidRPr="00E11EA5">
        <w:t>Stage 1: Calibration</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6D45CD05" w14:textId="7E4808D3" w:rsidR="00C57672" w:rsidRPr="00E11EA5" w:rsidRDefault="00F56490" w:rsidP="00C57672">
      <w:r w:rsidRPr="000320CF">
        <w:t xml:space="preserve">Calibration procedure for the </w:t>
      </w:r>
      <w:r>
        <w:t>General Chamber</w:t>
      </w:r>
      <w:r w:rsidRPr="000320CF">
        <w:t xml:space="preserve"> is captured in clause 8.7</w:t>
      </w:r>
      <w:r>
        <w:t>A</w:t>
      </w:r>
      <w:r w:rsidRPr="000320CF">
        <w:t>.</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9193" w:name="_Toc32332485"/>
      <w:bookmarkStart w:id="9194" w:name="_Toc37430368"/>
      <w:bookmarkStart w:id="9195" w:name="_Toc43739471"/>
      <w:bookmarkStart w:id="9196" w:name="_Toc46347232"/>
      <w:bookmarkStart w:id="9197" w:name="_Toc53166171"/>
      <w:bookmarkStart w:id="9198" w:name="_Toc53166866"/>
      <w:bookmarkStart w:id="9199" w:name="_Toc53167560"/>
      <w:bookmarkStart w:id="9200" w:name="_Toc21086598"/>
      <w:bookmarkStart w:id="9201" w:name="_Toc29769057"/>
    </w:p>
    <w:p w14:paraId="3E29A3CB" w14:textId="77777777" w:rsidR="00C57672" w:rsidRPr="00E11EA5" w:rsidRDefault="00C57672" w:rsidP="00C57672">
      <w:pPr>
        <w:pStyle w:val="Heading5"/>
      </w:pPr>
      <w:bookmarkStart w:id="9202" w:name="_Toc61130822"/>
      <w:bookmarkStart w:id="9203" w:name="_Toc61131548"/>
      <w:bookmarkStart w:id="9204" w:name="_Toc61188390"/>
      <w:bookmarkStart w:id="9205" w:name="_Toc83029680"/>
      <w:bookmarkStart w:id="9206" w:name="_Toc83920278"/>
      <w:bookmarkStart w:id="9207" w:name="_Toc89785299"/>
      <w:bookmarkStart w:id="9208" w:name="_Toc137245986"/>
      <w:bookmarkStart w:id="9209" w:name="_Toc138888493"/>
      <w:bookmarkStart w:id="9210" w:name="_Toc145321565"/>
      <w:r w:rsidRPr="00E11EA5">
        <w:t>12.2.2.2.2</w:t>
      </w:r>
      <w:r w:rsidRPr="00E11EA5">
        <w:tab/>
        <w:t>Stage 2: BS measurement</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5E7D6761" w14:textId="2C87806A" w:rsidR="00C57672" w:rsidRPr="00E11EA5" w:rsidRDefault="00F56490"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9211" w:name="_Toc21086601"/>
      <w:bookmarkStart w:id="9212" w:name="_Toc29769060"/>
      <w:bookmarkStart w:id="9213" w:name="_Toc32332486"/>
      <w:bookmarkStart w:id="9214" w:name="_Toc37430369"/>
      <w:bookmarkStart w:id="9215" w:name="_Toc43739472"/>
      <w:bookmarkStart w:id="9216" w:name="_Toc46347233"/>
      <w:bookmarkStart w:id="9217" w:name="_Toc53166172"/>
      <w:bookmarkStart w:id="9218" w:name="_Toc53166867"/>
      <w:bookmarkStart w:id="9219" w:name="_Toc53167561"/>
      <w:bookmarkStart w:id="9220" w:name="_Toc61130823"/>
      <w:bookmarkStart w:id="9221" w:name="_Toc61131549"/>
      <w:bookmarkStart w:id="9222" w:name="_Toc61188391"/>
      <w:bookmarkStart w:id="9223" w:name="_Toc83029681"/>
      <w:bookmarkStart w:id="9224" w:name="_Toc83920279"/>
      <w:bookmarkStart w:id="9225" w:name="_Toc89785300"/>
      <w:bookmarkStart w:id="9226" w:name="_Toc137245987"/>
      <w:bookmarkStart w:id="9227" w:name="_Toc138888494"/>
      <w:bookmarkStart w:id="9228" w:name="_Toc145321566"/>
      <w:r w:rsidRPr="00E11EA5">
        <w:t>12.2.</w:t>
      </w:r>
      <w:r w:rsidRPr="00E11EA5">
        <w:rPr>
          <w:rFonts w:hint="eastAsia"/>
        </w:rPr>
        <w:t>2.</w:t>
      </w:r>
      <w:r w:rsidRPr="00E11EA5">
        <w:t>3</w:t>
      </w:r>
      <w:r w:rsidRPr="00E11EA5">
        <w:rPr>
          <w:rFonts w:hint="eastAsia"/>
        </w:rPr>
        <w:tab/>
      </w:r>
      <w:r w:rsidRPr="00E11EA5">
        <w:t>MU v</w:t>
      </w:r>
      <w:bookmarkEnd w:id="9211"/>
      <w:bookmarkEnd w:id="9212"/>
      <w:r w:rsidRPr="00E11EA5">
        <w:t>alue derivation, FR1</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3BDBA2A3" w14:textId="5CA58EF9" w:rsidR="00C57672" w:rsidRPr="00E11EA5" w:rsidRDefault="00F56490"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566ACDEF" w:rsidR="00C57672" w:rsidRPr="00E11EA5" w:rsidRDefault="00F56490" w:rsidP="00C57672">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9229" w:name="_Toc37430370"/>
      <w:bookmarkStart w:id="9230" w:name="_Toc43739473"/>
      <w:bookmarkStart w:id="9231" w:name="_Toc46347234"/>
      <w:bookmarkStart w:id="9232" w:name="_Toc53166173"/>
      <w:bookmarkStart w:id="9233" w:name="_Toc53166868"/>
      <w:bookmarkStart w:id="9234" w:name="_Toc53167562"/>
      <w:bookmarkStart w:id="9235" w:name="_Toc61130824"/>
      <w:bookmarkStart w:id="9236" w:name="_Toc61131550"/>
      <w:bookmarkStart w:id="9237" w:name="_Toc61188392"/>
      <w:bookmarkStart w:id="9238" w:name="_Toc83029682"/>
      <w:bookmarkStart w:id="9239" w:name="_Toc83920280"/>
      <w:bookmarkStart w:id="9240" w:name="_Toc89785301"/>
      <w:bookmarkStart w:id="9241" w:name="_Toc137245988"/>
      <w:bookmarkStart w:id="9242" w:name="_Toc138888495"/>
      <w:bookmarkStart w:id="9243" w:name="_Toc145321567"/>
      <w:r w:rsidRPr="00E11EA5">
        <w:t>12.2.2.4</w:t>
      </w:r>
      <w:r w:rsidRPr="00E11EA5">
        <w:tab/>
        <w:t>MU value derivation, FR2</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7ABE6BFD" w14:textId="5A60ECA5" w:rsidR="00C57672" w:rsidRPr="00E11EA5" w:rsidRDefault="00F56490"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9244" w:name="_Toc32332487"/>
      <w:bookmarkStart w:id="9245" w:name="_Toc37430371"/>
      <w:bookmarkStart w:id="9246" w:name="_Toc43739474"/>
      <w:bookmarkStart w:id="9247" w:name="_Toc46347235"/>
      <w:bookmarkStart w:id="9248" w:name="_Toc53166174"/>
      <w:bookmarkStart w:id="9249" w:name="_Toc53166869"/>
      <w:bookmarkStart w:id="9250" w:name="_Toc53167563"/>
      <w:bookmarkStart w:id="9251" w:name="_Toc61130825"/>
      <w:bookmarkStart w:id="9252" w:name="_Toc61131551"/>
      <w:bookmarkStart w:id="9253" w:name="_Toc61188393"/>
      <w:bookmarkStart w:id="9254" w:name="_Toc83029683"/>
      <w:bookmarkStart w:id="9255" w:name="_Toc83920281"/>
      <w:bookmarkStart w:id="9256" w:name="_Toc89785302"/>
      <w:bookmarkStart w:id="9257" w:name="_Toc137245989"/>
      <w:bookmarkStart w:id="9258" w:name="_Toc138888496"/>
      <w:bookmarkStart w:id="9259" w:name="_Toc145321568"/>
      <w:bookmarkStart w:id="9260" w:name="_Toc21086602"/>
      <w:bookmarkStart w:id="9261" w:name="_Toc29769061"/>
      <w:r w:rsidRPr="00E11EA5">
        <w:t>12.2.3</w:t>
      </w:r>
      <w:r w:rsidRPr="00E11EA5">
        <w:tab/>
        <w:t>Compact Antenna Test Range</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47AF4594" w14:textId="77777777" w:rsidR="00C57672" w:rsidRPr="00E11EA5" w:rsidRDefault="00C57672" w:rsidP="00C57672">
      <w:pPr>
        <w:pStyle w:val="Heading4"/>
        <w:rPr>
          <w:lang w:eastAsia="sv-SE"/>
        </w:rPr>
      </w:pPr>
      <w:bookmarkStart w:id="9262" w:name="_Toc32332488"/>
      <w:bookmarkStart w:id="9263" w:name="_Toc37430372"/>
      <w:bookmarkStart w:id="9264" w:name="_Toc43739475"/>
      <w:bookmarkStart w:id="9265" w:name="_Toc46347236"/>
      <w:bookmarkStart w:id="9266" w:name="_Toc53166175"/>
      <w:bookmarkStart w:id="9267" w:name="_Toc53166870"/>
      <w:bookmarkStart w:id="9268" w:name="_Toc53167564"/>
      <w:bookmarkStart w:id="9269" w:name="_Toc61130826"/>
      <w:bookmarkStart w:id="9270" w:name="_Toc61131552"/>
      <w:bookmarkStart w:id="9271" w:name="_Toc61188394"/>
      <w:bookmarkStart w:id="9272" w:name="_Toc83029684"/>
      <w:bookmarkStart w:id="9273" w:name="_Toc83920282"/>
      <w:bookmarkStart w:id="9274" w:name="_Toc89785303"/>
      <w:bookmarkStart w:id="9275" w:name="_Toc137245990"/>
      <w:bookmarkStart w:id="9276" w:name="_Toc138888497"/>
      <w:bookmarkStart w:id="9277" w:name="_Toc145321569"/>
      <w:r w:rsidRPr="00E11EA5">
        <w:rPr>
          <w:lang w:eastAsia="sv-SE"/>
        </w:rPr>
        <w:t>12.2.3.1</w:t>
      </w:r>
      <w:r w:rsidRPr="00E11EA5">
        <w:rPr>
          <w:lang w:eastAsia="sv-SE"/>
        </w:rPr>
        <w:tab/>
        <w:t>Measurement system description</w:t>
      </w:r>
      <w:bookmarkStart w:id="9278" w:name="_Toc32332489"/>
      <w:bookmarkStart w:id="9279" w:name="_Toc37430373"/>
      <w:bookmarkStart w:id="9280" w:name="_Toc43739476"/>
      <w:bookmarkStart w:id="9281" w:name="_Toc46347237"/>
      <w:bookmarkStart w:id="9282" w:name="_Toc53166176"/>
      <w:bookmarkStart w:id="9283" w:name="_Toc53166871"/>
      <w:bookmarkStart w:id="9284" w:name="_Toc53167565"/>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2A0D2438" w14:textId="77777777" w:rsidR="00C57672" w:rsidRPr="00E11EA5" w:rsidRDefault="00C57672" w:rsidP="00C57672">
      <w:pPr>
        <w:pStyle w:val="Heading4"/>
        <w:rPr>
          <w:lang w:eastAsia="sv-SE"/>
        </w:rPr>
      </w:pPr>
      <w:bookmarkStart w:id="9285" w:name="_Toc61130827"/>
      <w:bookmarkStart w:id="9286" w:name="_Toc61131553"/>
      <w:bookmarkStart w:id="9287" w:name="_Toc61188395"/>
      <w:bookmarkStart w:id="9288" w:name="_Toc83029685"/>
      <w:bookmarkStart w:id="9289" w:name="_Toc83920283"/>
      <w:bookmarkStart w:id="9290" w:name="_Toc89785304"/>
      <w:bookmarkStart w:id="9291" w:name="_Toc137245991"/>
      <w:bookmarkStart w:id="9292" w:name="_Toc138888498"/>
      <w:bookmarkStart w:id="9293" w:name="_Toc145321570"/>
      <w:r w:rsidRPr="00E11EA5">
        <w:rPr>
          <w:lang w:eastAsia="sv-SE"/>
        </w:rPr>
        <w:t>12.2.3.2</w:t>
      </w:r>
      <w:r w:rsidRPr="00E11EA5">
        <w:rPr>
          <w:lang w:eastAsia="sv-SE"/>
        </w:rPr>
        <w:tab/>
        <w:t>Test procedure</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55334FEF" w14:textId="77777777" w:rsidR="00C57672" w:rsidRPr="00E11EA5" w:rsidRDefault="00C57672" w:rsidP="00C57672">
      <w:pPr>
        <w:pStyle w:val="Heading5"/>
        <w:rPr>
          <w:lang w:eastAsia="sv-SE"/>
        </w:rPr>
      </w:pPr>
      <w:bookmarkStart w:id="9294" w:name="_Toc32332490"/>
      <w:bookmarkStart w:id="9295" w:name="_Toc37430374"/>
      <w:bookmarkStart w:id="9296" w:name="_Toc43739477"/>
      <w:bookmarkStart w:id="9297" w:name="_Toc46347238"/>
      <w:bookmarkStart w:id="9298" w:name="_Toc53166177"/>
      <w:bookmarkStart w:id="9299" w:name="_Toc53166872"/>
      <w:bookmarkStart w:id="9300" w:name="_Toc53167566"/>
      <w:bookmarkStart w:id="9301" w:name="_Toc61130828"/>
      <w:bookmarkStart w:id="9302" w:name="_Toc61131554"/>
      <w:bookmarkStart w:id="9303" w:name="_Toc61188396"/>
      <w:bookmarkStart w:id="9304" w:name="_Toc83029686"/>
      <w:bookmarkStart w:id="9305" w:name="_Toc83920284"/>
      <w:bookmarkStart w:id="9306" w:name="_Toc89785305"/>
      <w:bookmarkStart w:id="9307" w:name="_Toc137245992"/>
      <w:bookmarkStart w:id="9308" w:name="_Toc138888499"/>
      <w:bookmarkStart w:id="9309" w:name="_Toc145321571"/>
      <w:r w:rsidRPr="00E11EA5">
        <w:rPr>
          <w:lang w:eastAsia="sv-SE"/>
        </w:rPr>
        <w:t>12.2.3.2.1</w:t>
      </w:r>
      <w:r w:rsidRPr="00E11EA5">
        <w:rPr>
          <w:lang w:eastAsia="sv-SE"/>
        </w:rPr>
        <w:tab/>
      </w:r>
      <w:r w:rsidRPr="00E11EA5">
        <w:t xml:space="preserve">Stage 1: </w:t>
      </w:r>
      <w:r w:rsidRPr="00E11EA5">
        <w:rPr>
          <w:lang w:eastAsia="sv-SE"/>
        </w:rPr>
        <w:t>Calibration</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2EA993DD" w14:textId="71F792F4" w:rsidR="00606601" w:rsidRDefault="00606601" w:rsidP="00753FEA">
      <w:pPr>
        <w:rPr>
          <w:lang w:eastAsia="sv-SE"/>
        </w:rPr>
      </w:pPr>
      <w:bookmarkStart w:id="9310" w:name="_Toc32332491"/>
      <w:bookmarkStart w:id="9311" w:name="_Toc37430375"/>
      <w:bookmarkStart w:id="9312" w:name="_Toc43739478"/>
      <w:bookmarkStart w:id="9313" w:name="_Toc46347239"/>
      <w:bookmarkStart w:id="9314" w:name="_Toc53166178"/>
      <w:bookmarkStart w:id="9315" w:name="_Toc53166873"/>
      <w:bookmarkStart w:id="9316"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9317" w:name="_Toc61130829"/>
      <w:bookmarkStart w:id="9318" w:name="_Toc61131555"/>
      <w:bookmarkStart w:id="9319" w:name="_Toc61188397"/>
      <w:bookmarkStart w:id="9320" w:name="_Toc83029687"/>
      <w:bookmarkStart w:id="9321" w:name="_Toc83920285"/>
      <w:bookmarkStart w:id="9322" w:name="_Toc89785306"/>
      <w:bookmarkStart w:id="9323" w:name="_Toc137245993"/>
      <w:bookmarkStart w:id="9324" w:name="_Toc138888500"/>
      <w:bookmarkStart w:id="9325" w:name="_Toc145321572"/>
      <w:r w:rsidRPr="00E11EA5">
        <w:rPr>
          <w:lang w:eastAsia="sv-SE"/>
        </w:rPr>
        <w:t>12.2.3.2.2</w:t>
      </w:r>
      <w:r w:rsidRPr="00E11EA5">
        <w:rPr>
          <w:lang w:eastAsia="sv-SE"/>
        </w:rPr>
        <w:tab/>
      </w:r>
      <w:r w:rsidRPr="00E11EA5">
        <w:t xml:space="preserve">Stage 2: </w:t>
      </w:r>
      <w:r w:rsidRPr="00E11EA5">
        <w:rPr>
          <w:lang w:eastAsia="sv-SE"/>
        </w:rPr>
        <w:t>BS measurement</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3CD933D0" w14:textId="77777777" w:rsidR="00606601" w:rsidRDefault="00606601" w:rsidP="00606601">
      <w:pPr>
        <w:rPr>
          <w:lang w:eastAsia="sv-SE"/>
        </w:rPr>
      </w:pPr>
      <w:bookmarkStart w:id="9326" w:name="_Toc32332492"/>
      <w:bookmarkStart w:id="9327" w:name="_Toc37430376"/>
      <w:bookmarkStart w:id="9328" w:name="_Toc43739479"/>
      <w:bookmarkStart w:id="9329" w:name="_Toc46347240"/>
      <w:bookmarkStart w:id="9330" w:name="_Toc53166179"/>
      <w:bookmarkStart w:id="9331" w:name="_Toc53166874"/>
      <w:bookmarkStart w:id="9332"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9333" w:name="_Toc61130830"/>
      <w:bookmarkStart w:id="9334" w:name="_Toc61131556"/>
      <w:bookmarkStart w:id="9335" w:name="_Toc61188398"/>
      <w:bookmarkStart w:id="9336" w:name="_Toc83029688"/>
      <w:bookmarkStart w:id="9337" w:name="_Toc83920286"/>
      <w:bookmarkStart w:id="9338" w:name="_Toc89785307"/>
      <w:bookmarkStart w:id="9339" w:name="_Toc137245994"/>
      <w:bookmarkStart w:id="9340" w:name="_Toc138888501"/>
      <w:bookmarkStart w:id="9341" w:name="_Toc145321573"/>
      <w:r w:rsidRPr="00E11EA5">
        <w:t>12.2.3.3</w:t>
      </w:r>
      <w:r w:rsidRPr="00E11EA5">
        <w:tab/>
        <w:t>MU value derivation, FR2</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9342" w:name="_Toc21086603"/>
      <w:bookmarkStart w:id="9343" w:name="_Toc29769062"/>
      <w:bookmarkStart w:id="9344" w:name="_Toc32332493"/>
      <w:bookmarkStart w:id="9345" w:name="_Toc37430377"/>
      <w:bookmarkStart w:id="9346" w:name="_Toc43739480"/>
      <w:bookmarkStart w:id="9347" w:name="_Toc46347241"/>
      <w:bookmarkStart w:id="9348" w:name="_Toc53166180"/>
      <w:bookmarkStart w:id="9349" w:name="_Toc53166875"/>
      <w:bookmarkStart w:id="9350" w:name="_Toc53167569"/>
      <w:bookmarkStart w:id="9351" w:name="_Toc61130831"/>
      <w:bookmarkStart w:id="9352" w:name="_Toc61131557"/>
      <w:bookmarkStart w:id="9353" w:name="_Toc61188399"/>
      <w:bookmarkStart w:id="9354" w:name="_Toc83029689"/>
      <w:bookmarkStart w:id="9355" w:name="_Toc83920287"/>
      <w:bookmarkStart w:id="9356" w:name="_Toc89785308"/>
      <w:bookmarkStart w:id="9357" w:name="_Toc137245995"/>
      <w:bookmarkStart w:id="9358" w:name="_Toc138888502"/>
      <w:bookmarkStart w:id="9359" w:name="_Toc145321574"/>
      <w:bookmarkEnd w:id="9260"/>
      <w:bookmarkEnd w:id="9261"/>
      <w:r w:rsidRPr="00E11EA5">
        <w:t>12.2.4</w:t>
      </w:r>
      <w:r w:rsidRPr="00E11EA5">
        <w:tab/>
        <w:t>Reverberation chamber</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5E6A394A" w14:textId="77777777" w:rsidR="00C57672" w:rsidRPr="00E11EA5" w:rsidRDefault="00C57672" w:rsidP="00C57672">
      <w:pPr>
        <w:pStyle w:val="Heading4"/>
        <w:rPr>
          <w:lang w:eastAsia="sv-SE"/>
        </w:rPr>
      </w:pPr>
      <w:bookmarkStart w:id="9360" w:name="_Toc32332494"/>
      <w:bookmarkStart w:id="9361" w:name="_Toc37430378"/>
      <w:bookmarkStart w:id="9362" w:name="_Toc43739481"/>
      <w:bookmarkStart w:id="9363" w:name="_Toc46347242"/>
      <w:bookmarkStart w:id="9364" w:name="_Toc53166181"/>
      <w:bookmarkStart w:id="9365" w:name="_Toc53166876"/>
      <w:bookmarkStart w:id="9366" w:name="_Toc53167570"/>
      <w:bookmarkStart w:id="9367" w:name="_Toc61130832"/>
      <w:bookmarkStart w:id="9368" w:name="_Toc61131558"/>
      <w:bookmarkStart w:id="9369" w:name="_Toc61188400"/>
      <w:bookmarkStart w:id="9370" w:name="_Toc83029690"/>
      <w:bookmarkStart w:id="9371" w:name="_Toc83920288"/>
      <w:bookmarkStart w:id="9372" w:name="_Toc89785309"/>
      <w:bookmarkStart w:id="9373" w:name="_Toc137245996"/>
      <w:bookmarkStart w:id="9374" w:name="_Toc138888503"/>
      <w:bookmarkStart w:id="9375" w:name="_Toc145321575"/>
      <w:bookmarkStart w:id="9376" w:name="_Toc21086606"/>
      <w:bookmarkStart w:id="9377" w:name="_Toc29769065"/>
      <w:r w:rsidRPr="00E11EA5">
        <w:rPr>
          <w:lang w:eastAsia="sv-SE"/>
        </w:rPr>
        <w:t>12.2.4.1</w:t>
      </w:r>
      <w:r w:rsidRPr="00E11EA5">
        <w:rPr>
          <w:lang w:eastAsia="sv-SE"/>
        </w:rPr>
        <w:tab/>
        <w:t>Measurement system description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9378" w:name="_Toc32332495"/>
      <w:bookmarkStart w:id="9379" w:name="_Toc37430379"/>
      <w:bookmarkStart w:id="9380" w:name="_Toc43739482"/>
      <w:bookmarkStart w:id="9381" w:name="_Toc46347243"/>
      <w:bookmarkStart w:id="9382" w:name="_Toc53166182"/>
      <w:bookmarkStart w:id="9383" w:name="_Toc53166877"/>
      <w:bookmarkStart w:id="9384" w:name="_Toc53167571"/>
    </w:p>
    <w:p w14:paraId="196308ED" w14:textId="77777777" w:rsidR="00C57672" w:rsidRPr="00E11EA5" w:rsidRDefault="00C57672" w:rsidP="00C57672">
      <w:pPr>
        <w:pStyle w:val="Heading4"/>
        <w:rPr>
          <w:lang w:eastAsia="sv-SE"/>
        </w:rPr>
      </w:pPr>
      <w:bookmarkStart w:id="9385" w:name="_Toc61130833"/>
      <w:bookmarkStart w:id="9386" w:name="_Toc61131559"/>
      <w:bookmarkStart w:id="9387" w:name="_Toc61188401"/>
      <w:bookmarkStart w:id="9388" w:name="_Toc83029691"/>
      <w:bookmarkStart w:id="9389" w:name="_Toc83920289"/>
      <w:bookmarkStart w:id="9390" w:name="_Toc89785310"/>
      <w:bookmarkStart w:id="9391" w:name="_Toc137245997"/>
      <w:bookmarkStart w:id="9392" w:name="_Toc138888504"/>
      <w:bookmarkStart w:id="9393" w:name="_Toc145321576"/>
      <w:r w:rsidRPr="00E11EA5">
        <w:rPr>
          <w:lang w:eastAsia="sv-SE"/>
        </w:rPr>
        <w:t>12.2.4.2</w:t>
      </w:r>
      <w:r w:rsidRPr="00E11EA5">
        <w:rPr>
          <w:lang w:eastAsia="sv-SE"/>
        </w:rPr>
        <w:tab/>
        <w:t>Test procedure</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075A390E" w14:textId="77777777" w:rsidR="00C57672" w:rsidRPr="00E11EA5" w:rsidRDefault="00C57672" w:rsidP="00C57672">
      <w:pPr>
        <w:pStyle w:val="Heading5"/>
        <w:rPr>
          <w:lang w:eastAsia="sv-SE"/>
        </w:rPr>
      </w:pPr>
      <w:bookmarkStart w:id="9394" w:name="_Toc32332496"/>
      <w:bookmarkStart w:id="9395" w:name="_Toc37430380"/>
      <w:bookmarkStart w:id="9396" w:name="_Toc43739483"/>
      <w:bookmarkStart w:id="9397" w:name="_Toc46347244"/>
      <w:bookmarkStart w:id="9398" w:name="_Toc53166183"/>
      <w:bookmarkStart w:id="9399" w:name="_Toc53166878"/>
      <w:bookmarkStart w:id="9400" w:name="_Toc53167572"/>
      <w:bookmarkStart w:id="9401" w:name="_Toc61130834"/>
      <w:bookmarkStart w:id="9402" w:name="_Toc61131560"/>
      <w:bookmarkStart w:id="9403" w:name="_Toc61188402"/>
      <w:bookmarkStart w:id="9404" w:name="_Toc83029692"/>
      <w:bookmarkStart w:id="9405" w:name="_Toc83920290"/>
      <w:bookmarkStart w:id="9406" w:name="_Toc89785311"/>
      <w:bookmarkStart w:id="9407" w:name="_Toc137245998"/>
      <w:bookmarkStart w:id="9408" w:name="_Toc138888505"/>
      <w:bookmarkStart w:id="9409" w:name="_Toc145321577"/>
      <w:r w:rsidRPr="00E11EA5">
        <w:rPr>
          <w:lang w:eastAsia="sv-SE"/>
        </w:rPr>
        <w:t>12.2.4.2.1</w:t>
      </w:r>
      <w:r w:rsidRPr="00E11EA5">
        <w:rPr>
          <w:lang w:eastAsia="sv-SE"/>
        </w:rPr>
        <w:tab/>
      </w:r>
      <w:r w:rsidRPr="00E11EA5">
        <w:t xml:space="preserve">Stage 1: </w:t>
      </w:r>
      <w:r w:rsidRPr="00E11EA5">
        <w:rPr>
          <w:lang w:eastAsia="sv-SE"/>
        </w:rPr>
        <w:t>Calibration</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9410" w:name="_Toc32332497"/>
      <w:bookmarkStart w:id="9411" w:name="_Toc37430381"/>
      <w:bookmarkStart w:id="9412" w:name="_Toc43739484"/>
      <w:bookmarkStart w:id="9413" w:name="_Toc46347245"/>
      <w:bookmarkStart w:id="9414" w:name="_Toc53166184"/>
      <w:bookmarkStart w:id="9415" w:name="_Toc53166879"/>
      <w:bookmarkStart w:id="9416" w:name="_Toc53167573"/>
    </w:p>
    <w:p w14:paraId="2F1E366A" w14:textId="77777777" w:rsidR="00C57672" w:rsidRPr="00501E48" w:rsidRDefault="00C57672" w:rsidP="00C57672">
      <w:pPr>
        <w:pStyle w:val="Heading5"/>
      </w:pPr>
      <w:bookmarkStart w:id="9417" w:name="_Toc61130835"/>
      <w:bookmarkStart w:id="9418" w:name="_Toc61131561"/>
      <w:bookmarkStart w:id="9419" w:name="_Toc61188403"/>
      <w:bookmarkStart w:id="9420" w:name="_Toc83029693"/>
      <w:bookmarkStart w:id="9421" w:name="_Toc83920291"/>
      <w:bookmarkStart w:id="9422" w:name="_Toc89785312"/>
      <w:bookmarkStart w:id="9423" w:name="_Toc137245999"/>
      <w:bookmarkStart w:id="9424" w:name="_Toc138888506"/>
      <w:bookmarkStart w:id="9425" w:name="_Toc145321578"/>
      <w:r w:rsidRPr="00E11EA5">
        <w:rPr>
          <w:lang w:eastAsia="sv-SE"/>
        </w:rPr>
        <w:t>12.2.4.2.2</w:t>
      </w:r>
      <w:r w:rsidRPr="00E11EA5">
        <w:rPr>
          <w:lang w:eastAsia="sv-SE"/>
        </w:rPr>
        <w:tab/>
      </w:r>
      <w:r w:rsidRPr="00E11EA5">
        <w:t xml:space="preserve">Stage 2: </w:t>
      </w:r>
      <w:r w:rsidRPr="00E11EA5">
        <w:rPr>
          <w:lang w:eastAsia="sv-SE"/>
        </w:rPr>
        <w:t>BS measurement</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9376"/>
      <w:bookmarkEnd w:id="9377"/>
    </w:p>
    <w:p w14:paraId="4BB60049" w14:textId="77777777" w:rsidR="00C57672" w:rsidRPr="00E11EA5" w:rsidRDefault="00C57672" w:rsidP="00C57672">
      <w:pPr>
        <w:pStyle w:val="Heading4"/>
      </w:pPr>
      <w:bookmarkStart w:id="9426" w:name="_Toc32332498"/>
      <w:bookmarkStart w:id="9427" w:name="_Toc37430382"/>
      <w:bookmarkStart w:id="9428" w:name="_Toc43739485"/>
      <w:bookmarkStart w:id="9429" w:name="_Toc46347246"/>
      <w:bookmarkStart w:id="9430" w:name="_Toc53166185"/>
      <w:bookmarkStart w:id="9431" w:name="_Toc53166880"/>
      <w:bookmarkStart w:id="9432" w:name="_Toc53167574"/>
      <w:bookmarkStart w:id="9433" w:name="_Toc61130836"/>
      <w:bookmarkStart w:id="9434" w:name="_Toc61131562"/>
      <w:bookmarkStart w:id="9435" w:name="_Toc61188404"/>
      <w:bookmarkStart w:id="9436" w:name="_Toc83029694"/>
      <w:bookmarkStart w:id="9437" w:name="_Toc83920292"/>
      <w:bookmarkStart w:id="9438" w:name="_Toc89785313"/>
      <w:bookmarkStart w:id="9439" w:name="_Toc137246000"/>
      <w:bookmarkStart w:id="9440" w:name="_Toc138888507"/>
      <w:bookmarkStart w:id="9441" w:name="_Toc145321579"/>
      <w:r w:rsidRPr="00E11EA5">
        <w:t>12.2.4.3</w:t>
      </w:r>
      <w:r w:rsidRPr="00E11EA5">
        <w:tab/>
        <w:t>MU value derivation</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9442" w:name="_Toc32332499"/>
      <w:bookmarkStart w:id="9443" w:name="_Toc21086611"/>
      <w:bookmarkStart w:id="9444" w:name="_Toc29769070"/>
      <w:bookmarkStart w:id="9445" w:name="_Toc37430383"/>
      <w:bookmarkStart w:id="9446" w:name="_Toc43739486"/>
      <w:bookmarkStart w:id="9447" w:name="_Toc46347247"/>
      <w:bookmarkStart w:id="9448" w:name="_Toc53166186"/>
      <w:bookmarkStart w:id="9449" w:name="_Toc53166881"/>
      <w:bookmarkStart w:id="9450" w:name="_Toc53167575"/>
      <w:bookmarkStart w:id="9451" w:name="_Toc61130837"/>
      <w:bookmarkStart w:id="9452" w:name="_Toc61131563"/>
      <w:bookmarkStart w:id="9453" w:name="_Toc61188405"/>
      <w:bookmarkStart w:id="9454" w:name="_Toc83029695"/>
      <w:bookmarkStart w:id="9455" w:name="_Toc83920293"/>
      <w:bookmarkStart w:id="9456" w:name="_Toc89785314"/>
      <w:bookmarkStart w:id="9457" w:name="_Toc137246001"/>
      <w:bookmarkStart w:id="9458" w:name="_Toc138888508"/>
      <w:bookmarkStart w:id="9459" w:name="_Toc145321580"/>
      <w:r w:rsidRPr="00E11EA5">
        <w:t>12.2.5</w:t>
      </w:r>
      <w:r w:rsidRPr="00E11EA5">
        <w:tab/>
        <w:t>Maximum accepted test system uncertainty</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23F81850" w14:textId="142FD12C" w:rsidR="00C57672" w:rsidRPr="00E11EA5" w:rsidRDefault="00C57672" w:rsidP="00C57672">
      <w:bookmarkStart w:id="9460" w:name="_Toc21086610"/>
      <w:bookmarkStart w:id="9461"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25D5D942" w:rsidR="00C57672" w:rsidRPr="00E11EA5" w:rsidRDefault="00F56490"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17FC7B24" w:rsidR="00C57672" w:rsidRPr="00E11EA5" w:rsidRDefault="00F56490" w:rsidP="009C163B">
            <w:pPr>
              <w:pStyle w:val="TAL"/>
              <w:rPr>
                <w:lang w:val="en-US" w:eastAsia="zh-CN"/>
              </w:rPr>
            </w:pPr>
            <w:r w:rsidRPr="000320CF">
              <w:rPr>
                <w:lang w:eastAsia="zh-CN"/>
              </w:rPr>
              <w:t>General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9462" w:name="_Toc32332500"/>
      <w:bookmarkStart w:id="9463" w:name="_Toc37430384"/>
      <w:bookmarkStart w:id="9464" w:name="_Toc43739487"/>
      <w:bookmarkStart w:id="9465" w:name="_Toc46347248"/>
      <w:bookmarkStart w:id="9466" w:name="_Toc53166187"/>
      <w:bookmarkStart w:id="9467" w:name="_Toc53166882"/>
      <w:bookmarkStart w:id="9468" w:name="_Toc53167576"/>
      <w:bookmarkStart w:id="9469" w:name="_Toc61130838"/>
      <w:bookmarkStart w:id="9470" w:name="_Toc61131564"/>
      <w:bookmarkStart w:id="9471" w:name="_Toc61188406"/>
      <w:bookmarkStart w:id="9472" w:name="_Toc83029696"/>
      <w:bookmarkStart w:id="9473" w:name="_Toc83920294"/>
      <w:bookmarkStart w:id="9474" w:name="_Toc89785315"/>
      <w:bookmarkStart w:id="9475" w:name="_Toc137246002"/>
      <w:bookmarkStart w:id="9476" w:name="_Toc138888509"/>
      <w:bookmarkStart w:id="9477" w:name="_Toc145321581"/>
      <w:r w:rsidRPr="00E11EA5">
        <w:t>12.2.6</w:t>
      </w:r>
      <w:r w:rsidRPr="00E11EA5">
        <w:tab/>
        <w:t>Test Tolerance</w:t>
      </w:r>
      <w:bookmarkEnd w:id="9460"/>
      <w:bookmarkEnd w:id="9461"/>
      <w:r w:rsidRPr="00E11EA5">
        <w:t xml:space="preserve"> for OTA TX spurious emissions</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9478" w:name="_Toc21086612"/>
      <w:bookmarkStart w:id="9479" w:name="_Toc29769071"/>
      <w:bookmarkStart w:id="9480" w:name="_Toc32332501"/>
      <w:bookmarkStart w:id="9481" w:name="_Toc37430385"/>
      <w:bookmarkStart w:id="9482" w:name="_Toc43739488"/>
      <w:bookmarkStart w:id="9483" w:name="_Toc46347249"/>
      <w:bookmarkStart w:id="9484" w:name="_Toc53166188"/>
      <w:bookmarkStart w:id="9485" w:name="_Toc53166883"/>
      <w:bookmarkStart w:id="9486" w:name="_Toc53167577"/>
      <w:bookmarkStart w:id="9487" w:name="_Toc61130839"/>
      <w:bookmarkStart w:id="9488" w:name="_Toc61131565"/>
      <w:bookmarkStart w:id="9489" w:name="_Toc61188407"/>
      <w:bookmarkStart w:id="9490" w:name="_Toc83029697"/>
      <w:bookmarkStart w:id="9491" w:name="_Toc83920295"/>
      <w:bookmarkStart w:id="9492" w:name="_Toc89785316"/>
      <w:bookmarkStart w:id="9493" w:name="_Toc137246003"/>
      <w:bookmarkStart w:id="9494" w:name="_Toc138888510"/>
      <w:bookmarkStart w:id="9495" w:name="_Toc145321582"/>
      <w:r w:rsidRPr="00501E48">
        <w:t>12.3</w:t>
      </w:r>
      <w:r w:rsidRPr="00501E48">
        <w:tab/>
        <w:t>Receiver spurious emissions</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2427D593" w14:textId="77777777" w:rsidR="00C57672" w:rsidRPr="00E11EA5" w:rsidRDefault="00C57672" w:rsidP="00C57672">
      <w:pPr>
        <w:pStyle w:val="Heading3"/>
      </w:pPr>
      <w:bookmarkStart w:id="9496" w:name="_Toc21086613"/>
      <w:bookmarkStart w:id="9497" w:name="_Toc29769072"/>
      <w:bookmarkStart w:id="9498" w:name="_Toc32332502"/>
      <w:bookmarkStart w:id="9499" w:name="_Toc37430386"/>
      <w:bookmarkStart w:id="9500" w:name="_Toc43739489"/>
      <w:bookmarkStart w:id="9501" w:name="_Toc46347250"/>
      <w:bookmarkStart w:id="9502" w:name="_Toc53166189"/>
      <w:bookmarkStart w:id="9503" w:name="_Toc53166884"/>
      <w:bookmarkStart w:id="9504" w:name="_Toc53167578"/>
      <w:bookmarkStart w:id="9505" w:name="_Toc61130840"/>
      <w:bookmarkStart w:id="9506" w:name="_Toc61131566"/>
      <w:bookmarkStart w:id="9507" w:name="_Toc61188408"/>
      <w:bookmarkStart w:id="9508" w:name="_Toc83029698"/>
      <w:bookmarkStart w:id="9509" w:name="_Toc83920296"/>
      <w:bookmarkStart w:id="9510" w:name="_Toc89785317"/>
      <w:bookmarkStart w:id="9511" w:name="_Toc137246004"/>
      <w:bookmarkStart w:id="9512" w:name="_Toc138888511"/>
      <w:bookmarkStart w:id="9513" w:name="_Toc145321583"/>
      <w:r w:rsidRPr="00E11EA5">
        <w:t>12.3.1</w:t>
      </w:r>
      <w:r w:rsidRPr="00E11EA5">
        <w:tab/>
        <w:t>General</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9514" w:name="_Toc32332503"/>
      <w:bookmarkStart w:id="9515" w:name="_Toc21086614"/>
      <w:bookmarkStart w:id="9516" w:name="_Toc29769073"/>
      <w:bookmarkStart w:id="9517" w:name="_Toc37430387"/>
      <w:bookmarkStart w:id="9518" w:name="_Toc43739490"/>
      <w:bookmarkStart w:id="9519" w:name="_Toc46347251"/>
      <w:bookmarkStart w:id="9520" w:name="_Toc53166190"/>
      <w:bookmarkStart w:id="9521" w:name="_Toc53166885"/>
      <w:bookmarkStart w:id="9522" w:name="_Toc53167579"/>
      <w:bookmarkStart w:id="9523" w:name="_Toc61130841"/>
      <w:bookmarkStart w:id="9524" w:name="_Toc61131567"/>
      <w:bookmarkStart w:id="9525" w:name="_Toc61188409"/>
      <w:bookmarkStart w:id="9526" w:name="_Toc83029699"/>
      <w:bookmarkStart w:id="9527" w:name="_Toc83920297"/>
      <w:bookmarkStart w:id="9528" w:name="_Toc89785318"/>
      <w:bookmarkStart w:id="9529" w:name="_Toc137246005"/>
      <w:bookmarkStart w:id="9530" w:name="_Toc138888512"/>
      <w:bookmarkStart w:id="9531" w:name="_Toc145321584"/>
      <w:r w:rsidRPr="00E11EA5">
        <w:t>12.3.2</w:t>
      </w:r>
      <w:r w:rsidRPr="00E11EA5">
        <w:tab/>
      </w:r>
      <w:bookmarkEnd w:id="9514"/>
      <w:r w:rsidRPr="00E11EA5">
        <w:t xml:space="preserve">General </w:t>
      </w:r>
      <w:r w:rsidR="00606601">
        <w:t>C</w:t>
      </w:r>
      <w:r w:rsidRPr="00E11EA5">
        <w:t>hamber</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70A2CF34" w14:textId="77777777" w:rsidR="00C57672" w:rsidRPr="00E11EA5" w:rsidRDefault="00C57672" w:rsidP="00C57672">
      <w:pPr>
        <w:pStyle w:val="Heading4"/>
      </w:pPr>
      <w:bookmarkStart w:id="9532" w:name="_Toc32332504"/>
      <w:bookmarkStart w:id="9533" w:name="_Toc37430388"/>
      <w:bookmarkStart w:id="9534" w:name="_Toc43739491"/>
      <w:bookmarkStart w:id="9535" w:name="_Toc46347252"/>
      <w:bookmarkStart w:id="9536" w:name="_Toc53166191"/>
      <w:bookmarkStart w:id="9537" w:name="_Toc53166886"/>
      <w:bookmarkStart w:id="9538" w:name="_Toc53167580"/>
      <w:bookmarkStart w:id="9539" w:name="_Toc21086615"/>
      <w:bookmarkStart w:id="9540" w:name="_Toc29769074"/>
      <w:bookmarkStart w:id="9541" w:name="_Toc61130842"/>
      <w:bookmarkStart w:id="9542" w:name="_Toc61131568"/>
      <w:bookmarkStart w:id="9543" w:name="_Toc61188410"/>
      <w:bookmarkStart w:id="9544" w:name="_Toc83029700"/>
      <w:bookmarkStart w:id="9545" w:name="_Toc83920298"/>
      <w:bookmarkStart w:id="9546" w:name="_Toc89785319"/>
      <w:bookmarkStart w:id="9547" w:name="_Toc137246006"/>
      <w:bookmarkStart w:id="9548" w:name="_Toc138888513"/>
      <w:bookmarkStart w:id="9549" w:name="_Toc145321585"/>
      <w:r w:rsidRPr="00E11EA5">
        <w:t>12.3.2.1</w:t>
      </w:r>
      <w:r w:rsidRPr="00E11EA5">
        <w:tab/>
      </w:r>
      <w:r w:rsidRPr="00E11EA5">
        <w:rPr>
          <w:lang w:eastAsia="sv-SE"/>
        </w:rPr>
        <w:t>Measurement system description</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536361FD" w:rsidR="00C57672" w:rsidRPr="00E11EA5" w:rsidRDefault="00F56490"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9550" w:name="_Toc32332505"/>
      <w:bookmarkStart w:id="9551" w:name="_Toc37430389"/>
      <w:bookmarkStart w:id="9552" w:name="_Toc43739492"/>
      <w:bookmarkStart w:id="9553" w:name="_Toc46347253"/>
      <w:bookmarkStart w:id="9554" w:name="_Toc53166192"/>
      <w:bookmarkStart w:id="9555" w:name="_Toc53166887"/>
      <w:bookmarkStart w:id="9556" w:name="_Toc53167581"/>
      <w:bookmarkStart w:id="9557" w:name="_Toc61130843"/>
      <w:bookmarkStart w:id="9558" w:name="_Toc61131569"/>
      <w:bookmarkStart w:id="9559" w:name="_Toc61188411"/>
      <w:bookmarkStart w:id="9560" w:name="_Toc83029701"/>
      <w:bookmarkStart w:id="9561" w:name="_Toc83920299"/>
      <w:bookmarkStart w:id="9562" w:name="_Toc89785320"/>
      <w:bookmarkStart w:id="9563" w:name="_Toc137246007"/>
      <w:bookmarkStart w:id="9564" w:name="_Toc138888514"/>
      <w:bookmarkStart w:id="9565" w:name="_Toc145321586"/>
      <w:r w:rsidRPr="00E11EA5">
        <w:rPr>
          <w:lang w:eastAsia="sv-SE"/>
        </w:rPr>
        <w:t>12.3.</w:t>
      </w:r>
      <w:r w:rsidRPr="00E11EA5">
        <w:t>2</w:t>
      </w:r>
      <w:r w:rsidRPr="00E11EA5">
        <w:rPr>
          <w:lang w:eastAsia="sv-SE"/>
        </w:rPr>
        <w:t>.2</w:t>
      </w:r>
      <w:r>
        <w:rPr>
          <w:lang w:eastAsia="sv-SE"/>
        </w:rPr>
        <w:tab/>
      </w:r>
      <w:r w:rsidRPr="00E11EA5">
        <w:rPr>
          <w:lang w:eastAsia="sv-SE"/>
        </w:rPr>
        <w:t>Test procedure</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08C31152" w14:textId="77777777" w:rsidR="00C57672" w:rsidRPr="00E11EA5" w:rsidRDefault="00C57672" w:rsidP="00C57672">
      <w:pPr>
        <w:pStyle w:val="Heading5"/>
      </w:pPr>
      <w:bookmarkStart w:id="9566" w:name="_Toc32332506"/>
      <w:bookmarkStart w:id="9567" w:name="_Toc37430390"/>
      <w:bookmarkStart w:id="9568" w:name="_Toc43739493"/>
      <w:bookmarkStart w:id="9569" w:name="_Toc46347254"/>
      <w:bookmarkStart w:id="9570" w:name="_Toc53166193"/>
      <w:bookmarkStart w:id="9571" w:name="_Toc53166888"/>
      <w:bookmarkStart w:id="9572" w:name="_Toc53167582"/>
      <w:bookmarkStart w:id="9573" w:name="_Toc61130844"/>
      <w:bookmarkStart w:id="9574" w:name="_Toc61131570"/>
      <w:bookmarkStart w:id="9575" w:name="_Toc61188412"/>
      <w:bookmarkStart w:id="9576" w:name="_Toc83029702"/>
      <w:bookmarkStart w:id="9577" w:name="_Toc83920300"/>
      <w:bookmarkStart w:id="9578" w:name="_Toc89785321"/>
      <w:bookmarkStart w:id="9579" w:name="_Toc137246008"/>
      <w:bookmarkStart w:id="9580" w:name="_Toc138888515"/>
      <w:bookmarkStart w:id="9581" w:name="_Toc145321587"/>
      <w:r w:rsidRPr="00E11EA5">
        <w:t>12.3.2.2.1</w:t>
      </w:r>
      <w:r w:rsidRPr="00E11EA5">
        <w:tab/>
        <w:t>Stage 1: Calibration</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3E7C25FF" w14:textId="238C6A86" w:rsidR="00C57672" w:rsidRPr="00E11EA5" w:rsidRDefault="00F56490"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9582" w:name="_Toc32332507"/>
      <w:bookmarkStart w:id="9583" w:name="_Toc37430391"/>
      <w:bookmarkStart w:id="9584" w:name="_Toc43739494"/>
      <w:bookmarkStart w:id="9585" w:name="_Toc46347255"/>
      <w:bookmarkStart w:id="9586" w:name="_Toc53166194"/>
      <w:bookmarkStart w:id="9587" w:name="_Toc53166889"/>
      <w:bookmarkStart w:id="9588" w:name="_Toc53167583"/>
      <w:bookmarkStart w:id="9589" w:name="_Toc21086617"/>
      <w:bookmarkStart w:id="9590" w:name="_Toc29769076"/>
    </w:p>
    <w:p w14:paraId="5F945C7F" w14:textId="77777777" w:rsidR="00C57672" w:rsidRPr="00E11EA5" w:rsidRDefault="00C57672" w:rsidP="00C57672">
      <w:pPr>
        <w:pStyle w:val="Heading5"/>
      </w:pPr>
      <w:bookmarkStart w:id="9591" w:name="_Toc61130845"/>
      <w:bookmarkStart w:id="9592" w:name="_Toc61131571"/>
      <w:bookmarkStart w:id="9593" w:name="_Toc61188413"/>
      <w:bookmarkStart w:id="9594" w:name="_Toc83029703"/>
      <w:bookmarkStart w:id="9595" w:name="_Toc83920301"/>
      <w:bookmarkStart w:id="9596" w:name="_Toc89785322"/>
      <w:bookmarkStart w:id="9597" w:name="_Toc137246009"/>
      <w:bookmarkStart w:id="9598" w:name="_Toc138888516"/>
      <w:bookmarkStart w:id="9599" w:name="_Toc145321588"/>
      <w:r w:rsidRPr="00E11EA5">
        <w:t>12.3.2.2.2</w:t>
      </w:r>
      <w:r w:rsidRPr="00E11EA5">
        <w:tab/>
        <w:t>Stage 2: BS measurement</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59AD535F" w14:textId="5CDF619B" w:rsidR="00C57672" w:rsidRPr="00E11EA5" w:rsidRDefault="00F56490"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9600" w:name="_Toc21086620"/>
      <w:bookmarkStart w:id="9601" w:name="_Toc29769079"/>
      <w:bookmarkStart w:id="9602" w:name="_Toc32332508"/>
      <w:bookmarkStart w:id="9603" w:name="_Toc37430392"/>
      <w:bookmarkStart w:id="9604" w:name="_Toc43739495"/>
      <w:bookmarkStart w:id="9605" w:name="_Toc46347256"/>
      <w:bookmarkStart w:id="9606" w:name="_Toc53166195"/>
      <w:bookmarkStart w:id="9607" w:name="_Toc53166890"/>
      <w:bookmarkStart w:id="9608" w:name="_Toc53167584"/>
      <w:bookmarkStart w:id="9609" w:name="_Toc61130846"/>
      <w:bookmarkStart w:id="9610" w:name="_Toc61131572"/>
      <w:bookmarkStart w:id="9611" w:name="_Toc61188414"/>
      <w:bookmarkStart w:id="9612" w:name="_Toc83029704"/>
      <w:bookmarkStart w:id="9613" w:name="_Toc83920302"/>
      <w:bookmarkStart w:id="9614" w:name="_Toc89785323"/>
      <w:bookmarkStart w:id="9615" w:name="_Toc137246010"/>
      <w:bookmarkStart w:id="9616" w:name="_Toc138888517"/>
      <w:bookmarkStart w:id="9617" w:name="_Toc145321589"/>
      <w:r w:rsidRPr="00E11EA5">
        <w:rPr>
          <w:lang w:eastAsia="sv-SE"/>
        </w:rPr>
        <w:t>12.3.</w:t>
      </w:r>
      <w:r w:rsidRPr="00E11EA5">
        <w:t>2</w:t>
      </w:r>
      <w:r w:rsidRPr="00E11EA5">
        <w:rPr>
          <w:lang w:eastAsia="sv-SE"/>
        </w:rPr>
        <w:t>.3</w:t>
      </w:r>
      <w:r w:rsidRPr="00E11EA5">
        <w:rPr>
          <w:rFonts w:hint="eastAsia"/>
        </w:rPr>
        <w:tab/>
      </w:r>
      <w:r w:rsidRPr="00E11EA5">
        <w:t>MU value</w:t>
      </w:r>
      <w:bookmarkEnd w:id="9600"/>
      <w:bookmarkEnd w:id="9601"/>
      <w:r w:rsidRPr="00E11EA5">
        <w:t xml:space="preserve"> derivation</w:t>
      </w:r>
      <w:bookmarkEnd w:id="9602"/>
      <w:r w:rsidRPr="00E11EA5">
        <w:t>, FR1</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44CC204A" w14:textId="00B069BA" w:rsidR="00C57672" w:rsidRPr="00E11EA5" w:rsidRDefault="00F56490"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26B2FDE7" w:rsidR="00C57672" w:rsidRPr="00E11EA5" w:rsidRDefault="00F56490" w:rsidP="00C57672">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9618" w:name="_Toc32332509"/>
      <w:bookmarkStart w:id="9619" w:name="_Toc21086623"/>
      <w:bookmarkStart w:id="9620" w:name="_Toc29769082"/>
      <w:bookmarkStart w:id="9621" w:name="_Toc37430393"/>
      <w:bookmarkStart w:id="9622" w:name="_Toc43739496"/>
      <w:bookmarkStart w:id="9623" w:name="_Toc46347257"/>
      <w:bookmarkStart w:id="9624" w:name="_Toc53166196"/>
      <w:bookmarkStart w:id="9625" w:name="_Toc53166891"/>
      <w:bookmarkStart w:id="9626" w:name="_Toc53167585"/>
    </w:p>
    <w:p w14:paraId="5A45DB9C" w14:textId="77777777" w:rsidR="00C57672" w:rsidRPr="00E11EA5" w:rsidRDefault="00C57672" w:rsidP="00C57672">
      <w:pPr>
        <w:pStyle w:val="Heading3"/>
      </w:pPr>
      <w:bookmarkStart w:id="9627" w:name="_Toc61130847"/>
      <w:bookmarkStart w:id="9628" w:name="_Toc61131573"/>
      <w:bookmarkStart w:id="9629" w:name="_Toc61188415"/>
      <w:bookmarkStart w:id="9630" w:name="_Toc83029705"/>
      <w:bookmarkStart w:id="9631" w:name="_Toc83920303"/>
      <w:bookmarkStart w:id="9632" w:name="_Toc89785324"/>
      <w:bookmarkStart w:id="9633" w:name="_Toc137246011"/>
      <w:bookmarkStart w:id="9634" w:name="_Toc138888518"/>
      <w:bookmarkStart w:id="9635" w:name="_Toc145321590"/>
      <w:r w:rsidRPr="00E11EA5">
        <w:t>12.3.3</w:t>
      </w:r>
      <w:r w:rsidRPr="00E11EA5">
        <w:tab/>
        <w:t>Maximum accepted test system uncertainty</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0AD4C610" w:rsidR="00C57672" w:rsidRPr="00E11EA5" w:rsidRDefault="004C018B"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9636" w:name="_Toc21086622"/>
      <w:bookmarkStart w:id="9637" w:name="_Toc29769081"/>
      <w:bookmarkStart w:id="9638" w:name="_Toc32332510"/>
      <w:bookmarkStart w:id="9639" w:name="_Toc37430394"/>
      <w:bookmarkStart w:id="9640" w:name="_Toc43739497"/>
      <w:bookmarkStart w:id="9641" w:name="_Toc46347258"/>
      <w:bookmarkStart w:id="9642" w:name="_Toc53166197"/>
      <w:bookmarkStart w:id="9643" w:name="_Toc53166892"/>
      <w:bookmarkStart w:id="9644" w:name="_Toc53167586"/>
      <w:bookmarkStart w:id="9645" w:name="_Toc61130848"/>
      <w:bookmarkStart w:id="9646" w:name="_Toc61131574"/>
      <w:bookmarkStart w:id="9647" w:name="_Toc61188416"/>
      <w:bookmarkStart w:id="9648" w:name="_Toc83029706"/>
      <w:bookmarkStart w:id="9649" w:name="_Toc83920304"/>
      <w:bookmarkStart w:id="9650" w:name="_Toc89785325"/>
      <w:bookmarkStart w:id="9651" w:name="_Toc137246012"/>
      <w:bookmarkStart w:id="9652" w:name="_Toc138888519"/>
      <w:bookmarkStart w:id="9653" w:name="_Toc145321591"/>
      <w:r w:rsidRPr="00E11EA5">
        <w:t>12.3.4</w:t>
      </w:r>
      <w:r w:rsidRPr="00E11EA5">
        <w:tab/>
        <w:t>Test Tolerance</w:t>
      </w:r>
      <w:bookmarkEnd w:id="9636"/>
      <w:bookmarkEnd w:id="9637"/>
      <w:r w:rsidRPr="00E11EA5">
        <w:t xml:space="preserve"> for OTA RX spurious emissions</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9654" w:name="_Toc21086624"/>
      <w:bookmarkStart w:id="9655" w:name="_Toc29769083"/>
      <w:bookmarkStart w:id="9656" w:name="_Toc32332511"/>
      <w:bookmarkStart w:id="9657" w:name="_Toc37430395"/>
      <w:bookmarkStart w:id="9658" w:name="_Toc43739498"/>
      <w:bookmarkStart w:id="9659" w:name="_Toc46347259"/>
      <w:bookmarkStart w:id="9660" w:name="_Toc53166198"/>
      <w:bookmarkStart w:id="9661" w:name="_Toc53166893"/>
      <w:bookmarkStart w:id="9662"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9663" w:name="_Toc61130849"/>
      <w:bookmarkStart w:id="9664" w:name="_Toc61131575"/>
      <w:bookmarkStart w:id="9665" w:name="_Toc61188417"/>
      <w:bookmarkStart w:id="9666" w:name="_Toc83029707"/>
      <w:bookmarkStart w:id="9667" w:name="_Toc83920305"/>
      <w:bookmarkStart w:id="9668" w:name="_Toc89785326"/>
      <w:bookmarkStart w:id="9669" w:name="_Toc137246013"/>
      <w:bookmarkStart w:id="9670" w:name="_Toc138888520"/>
      <w:bookmarkStart w:id="9671" w:name="_Toc145321592"/>
      <w:r w:rsidRPr="00501E48">
        <w:t>12.4</w:t>
      </w:r>
      <w:r w:rsidRPr="00501E48">
        <w:tab/>
        <w:t>Additional (co-existence) spurious emissions</w:t>
      </w:r>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2F5AF258" w14:textId="77777777" w:rsidR="00C57672" w:rsidRPr="00E11EA5" w:rsidRDefault="00C57672" w:rsidP="00C57672">
      <w:pPr>
        <w:pStyle w:val="Heading3"/>
      </w:pPr>
      <w:bookmarkStart w:id="9672" w:name="_Toc21086625"/>
      <w:bookmarkStart w:id="9673" w:name="_Toc29769084"/>
      <w:bookmarkStart w:id="9674" w:name="_Toc32332512"/>
      <w:bookmarkStart w:id="9675" w:name="_Toc37430396"/>
      <w:bookmarkStart w:id="9676" w:name="_Toc43739499"/>
      <w:bookmarkStart w:id="9677" w:name="_Toc46347260"/>
      <w:bookmarkStart w:id="9678" w:name="_Toc53166199"/>
      <w:bookmarkStart w:id="9679" w:name="_Toc53166894"/>
      <w:bookmarkStart w:id="9680" w:name="_Toc53167588"/>
      <w:bookmarkStart w:id="9681" w:name="_Toc61130850"/>
      <w:bookmarkStart w:id="9682" w:name="_Toc61131576"/>
      <w:bookmarkStart w:id="9683" w:name="_Toc61188418"/>
      <w:bookmarkStart w:id="9684" w:name="_Toc83029708"/>
      <w:bookmarkStart w:id="9685" w:name="_Toc83920306"/>
      <w:bookmarkStart w:id="9686" w:name="_Toc89785327"/>
      <w:bookmarkStart w:id="9687" w:name="_Toc137246014"/>
      <w:bookmarkStart w:id="9688" w:name="_Toc138888521"/>
      <w:bookmarkStart w:id="9689" w:name="_Toc145321593"/>
      <w:r w:rsidRPr="00E11EA5">
        <w:t>12.4.1</w:t>
      </w:r>
      <w:r w:rsidRPr="00E11EA5">
        <w:tab/>
        <w:t>General</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9690" w:name="_Toc32332513"/>
      <w:bookmarkStart w:id="9691" w:name="_Toc37430397"/>
      <w:bookmarkStart w:id="9692" w:name="_Toc43739500"/>
      <w:bookmarkStart w:id="9693" w:name="_Toc46347261"/>
      <w:bookmarkStart w:id="9694" w:name="_Toc53166200"/>
      <w:bookmarkStart w:id="9695" w:name="_Toc53166895"/>
      <w:bookmarkStart w:id="9696" w:name="_Toc53167589"/>
      <w:bookmarkStart w:id="9697" w:name="_Toc61130851"/>
      <w:bookmarkStart w:id="9698" w:name="_Toc61131577"/>
      <w:bookmarkStart w:id="9699" w:name="_Toc61188419"/>
      <w:bookmarkStart w:id="9700" w:name="_Toc83029709"/>
      <w:bookmarkStart w:id="9701" w:name="_Toc83920307"/>
      <w:bookmarkStart w:id="9702" w:name="_Toc89785328"/>
      <w:bookmarkStart w:id="9703" w:name="_Toc137246015"/>
      <w:bookmarkStart w:id="9704" w:name="_Toc138888522"/>
      <w:bookmarkStart w:id="9705" w:name="_Toc145321594"/>
      <w:bookmarkStart w:id="9706" w:name="_Toc21086626"/>
      <w:bookmarkStart w:id="9707" w:name="_Toc29769085"/>
      <w:r w:rsidRPr="00E11EA5">
        <w:t>12.4.2</w:t>
      </w:r>
      <w:r w:rsidRPr="00E11EA5">
        <w:tab/>
        <w:t>Compact Antenna Test Range</w:t>
      </w:r>
      <w:bookmarkStart w:id="9708" w:name="_Toc32332514"/>
      <w:bookmarkStart w:id="9709" w:name="_Toc37430398"/>
      <w:bookmarkStart w:id="9710" w:name="_Toc43739501"/>
      <w:bookmarkStart w:id="9711" w:name="_Toc46347262"/>
      <w:bookmarkStart w:id="9712" w:name="_Toc53166201"/>
      <w:bookmarkStart w:id="9713" w:name="_Toc53166896"/>
      <w:bookmarkStart w:id="9714" w:name="_Toc53167590"/>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69ACE3E9" w14:textId="77777777" w:rsidR="00C57672" w:rsidRPr="00E11EA5" w:rsidRDefault="00C57672" w:rsidP="00C57672">
      <w:pPr>
        <w:pStyle w:val="Heading4"/>
        <w:rPr>
          <w:lang w:eastAsia="sv-SE"/>
        </w:rPr>
      </w:pPr>
      <w:bookmarkStart w:id="9715" w:name="_Toc61130852"/>
      <w:bookmarkStart w:id="9716" w:name="_Toc61131578"/>
      <w:bookmarkStart w:id="9717" w:name="_Toc61188420"/>
      <w:bookmarkStart w:id="9718" w:name="_Toc83029710"/>
      <w:bookmarkStart w:id="9719" w:name="_Toc83920308"/>
      <w:bookmarkStart w:id="9720" w:name="_Toc89785329"/>
      <w:bookmarkStart w:id="9721" w:name="_Toc137246016"/>
      <w:bookmarkStart w:id="9722" w:name="_Toc138888523"/>
      <w:bookmarkStart w:id="9723" w:name="_Toc145321595"/>
      <w:r w:rsidRPr="00E11EA5">
        <w:rPr>
          <w:lang w:eastAsia="sv-SE"/>
        </w:rPr>
        <w:t>12.4.</w:t>
      </w:r>
      <w:r w:rsidRPr="00E11EA5">
        <w:t>2</w:t>
      </w:r>
      <w:r w:rsidRPr="00E11EA5">
        <w:rPr>
          <w:lang w:eastAsia="sv-SE"/>
        </w:rPr>
        <w:t>.1</w:t>
      </w:r>
      <w:r w:rsidRPr="00E11EA5">
        <w:rPr>
          <w:lang w:eastAsia="sv-SE"/>
        </w:rPr>
        <w:tab/>
        <w:t>Measurement system description</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9724" w:name="_Toc32332515"/>
      <w:bookmarkStart w:id="9725" w:name="_Toc37430399"/>
      <w:bookmarkStart w:id="9726" w:name="_Toc43739502"/>
      <w:bookmarkStart w:id="9727" w:name="_Toc46347263"/>
      <w:bookmarkStart w:id="9728" w:name="_Toc53166202"/>
      <w:bookmarkStart w:id="9729" w:name="_Toc53166897"/>
      <w:bookmarkStart w:id="9730" w:name="_Toc53167591"/>
      <w:bookmarkStart w:id="9731" w:name="_Toc61130853"/>
      <w:bookmarkStart w:id="9732" w:name="_Toc61131579"/>
      <w:bookmarkStart w:id="9733" w:name="_Toc61188421"/>
      <w:bookmarkStart w:id="9734" w:name="_Toc83029711"/>
      <w:bookmarkStart w:id="9735" w:name="_Toc83920309"/>
      <w:bookmarkStart w:id="9736" w:name="_Toc89785330"/>
      <w:bookmarkStart w:id="9737" w:name="_Toc137246017"/>
      <w:bookmarkStart w:id="9738" w:name="_Toc138888524"/>
      <w:bookmarkStart w:id="9739" w:name="_Toc145321596"/>
      <w:r w:rsidRPr="00E11EA5">
        <w:rPr>
          <w:lang w:eastAsia="sv-SE"/>
        </w:rPr>
        <w:t>12.4.2.2</w:t>
      </w:r>
      <w:r w:rsidRPr="00E11EA5">
        <w:rPr>
          <w:lang w:eastAsia="sv-SE"/>
        </w:rPr>
        <w:tab/>
        <w:t xml:space="preserve">Test </w:t>
      </w:r>
      <w:r w:rsidRPr="00E11EA5">
        <w:t>procedure</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18F82251" w14:textId="77777777" w:rsidR="00C57672" w:rsidRPr="00E11EA5" w:rsidRDefault="00C57672" w:rsidP="00C57672">
      <w:pPr>
        <w:pStyle w:val="Heading5"/>
        <w:rPr>
          <w:lang w:eastAsia="sv-SE"/>
        </w:rPr>
      </w:pPr>
      <w:bookmarkStart w:id="9740" w:name="_Toc32332516"/>
      <w:bookmarkStart w:id="9741" w:name="_Toc37430400"/>
      <w:bookmarkStart w:id="9742" w:name="_Toc43739503"/>
      <w:bookmarkStart w:id="9743" w:name="_Toc46347264"/>
      <w:bookmarkStart w:id="9744" w:name="_Toc53166203"/>
      <w:bookmarkStart w:id="9745" w:name="_Toc53166898"/>
      <w:bookmarkStart w:id="9746" w:name="_Toc53167592"/>
      <w:bookmarkStart w:id="9747" w:name="_Toc61130854"/>
      <w:bookmarkStart w:id="9748" w:name="_Toc61131580"/>
      <w:bookmarkStart w:id="9749" w:name="_Toc61188422"/>
      <w:bookmarkStart w:id="9750" w:name="_Toc83029712"/>
      <w:bookmarkStart w:id="9751" w:name="_Toc83920310"/>
      <w:bookmarkStart w:id="9752" w:name="_Toc89785331"/>
      <w:bookmarkStart w:id="9753" w:name="_Toc137246018"/>
      <w:bookmarkStart w:id="9754" w:name="_Toc138888525"/>
      <w:bookmarkStart w:id="9755" w:name="_Toc145321597"/>
      <w:r w:rsidRPr="00E11EA5">
        <w:rPr>
          <w:lang w:eastAsia="sv-SE"/>
        </w:rPr>
        <w:t>12.4.2.2.1</w:t>
      </w:r>
      <w:r w:rsidRPr="00E11EA5">
        <w:rPr>
          <w:lang w:eastAsia="sv-SE"/>
        </w:rPr>
        <w:tab/>
      </w:r>
      <w:r w:rsidRPr="00E11EA5">
        <w:t xml:space="preserve">Stage 1: </w:t>
      </w:r>
      <w:r w:rsidRPr="00E11EA5">
        <w:rPr>
          <w:lang w:eastAsia="sv-SE"/>
        </w:rPr>
        <w:t>Calibration</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9706"/>
      <w:bookmarkEnd w:id="9707"/>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9756" w:name="_Toc32332517"/>
      <w:bookmarkStart w:id="9757" w:name="_Toc37430401"/>
      <w:bookmarkStart w:id="9758" w:name="_Toc43739504"/>
      <w:bookmarkStart w:id="9759" w:name="_Toc46347265"/>
      <w:bookmarkStart w:id="9760" w:name="_Toc53166204"/>
      <w:bookmarkStart w:id="9761" w:name="_Toc53166899"/>
      <w:bookmarkStart w:id="9762" w:name="_Toc53167593"/>
      <w:bookmarkStart w:id="9763" w:name="_Toc21086629"/>
      <w:bookmarkStart w:id="9764" w:name="_Toc29769088"/>
    </w:p>
    <w:p w14:paraId="317A2A9C" w14:textId="77777777" w:rsidR="00C57672" w:rsidRPr="00E11EA5" w:rsidRDefault="00C57672" w:rsidP="00C57672">
      <w:pPr>
        <w:pStyle w:val="Heading5"/>
      </w:pPr>
      <w:bookmarkStart w:id="9765" w:name="_Toc61130855"/>
      <w:bookmarkStart w:id="9766" w:name="_Toc61131581"/>
      <w:bookmarkStart w:id="9767" w:name="_Toc61188423"/>
      <w:bookmarkStart w:id="9768" w:name="_Toc83029713"/>
      <w:bookmarkStart w:id="9769" w:name="_Toc83920311"/>
      <w:bookmarkStart w:id="9770" w:name="_Toc89785332"/>
      <w:bookmarkStart w:id="9771" w:name="_Toc137246019"/>
      <w:bookmarkStart w:id="9772" w:name="_Toc138888526"/>
      <w:bookmarkStart w:id="9773" w:name="_Toc145321598"/>
      <w:r w:rsidRPr="00E11EA5">
        <w:rPr>
          <w:lang w:eastAsia="sv-SE"/>
        </w:rPr>
        <w:t>12.4.2.2.2</w:t>
      </w:r>
      <w:r w:rsidRPr="00E11EA5">
        <w:tab/>
        <w:t xml:space="preserve">Stage 2: BS </w:t>
      </w:r>
      <w:r w:rsidRPr="00E11EA5">
        <w:rPr>
          <w:lang w:eastAsia="sv-SE"/>
        </w:rPr>
        <w:t>measurement</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9774" w:name="_Toc21086632"/>
      <w:bookmarkStart w:id="9775" w:name="_Toc29769091"/>
      <w:bookmarkStart w:id="9776" w:name="_Toc32332518"/>
      <w:bookmarkStart w:id="9777" w:name="_Toc37430402"/>
      <w:bookmarkStart w:id="9778" w:name="_Toc43739505"/>
      <w:bookmarkStart w:id="9779" w:name="_Toc46347266"/>
      <w:bookmarkStart w:id="9780" w:name="_Toc53166205"/>
      <w:bookmarkStart w:id="9781" w:name="_Toc53166900"/>
      <w:bookmarkStart w:id="9782" w:name="_Toc53167594"/>
      <w:bookmarkStart w:id="9783" w:name="_Toc61130856"/>
      <w:bookmarkStart w:id="9784" w:name="_Toc61131582"/>
      <w:bookmarkStart w:id="9785" w:name="_Toc61188424"/>
      <w:bookmarkStart w:id="9786" w:name="_Toc83029714"/>
      <w:bookmarkStart w:id="9787" w:name="_Toc83920312"/>
      <w:bookmarkStart w:id="9788" w:name="_Toc89785333"/>
      <w:bookmarkStart w:id="9789" w:name="_Toc137246020"/>
      <w:bookmarkStart w:id="9790" w:name="_Toc138888527"/>
      <w:bookmarkStart w:id="9791" w:name="_Toc145321599"/>
      <w:r w:rsidRPr="00E11EA5">
        <w:rPr>
          <w:lang w:eastAsia="sv-SE"/>
        </w:rPr>
        <w:t>12.4.2.3</w:t>
      </w:r>
      <w:r w:rsidRPr="00E11EA5">
        <w:rPr>
          <w:rFonts w:hint="eastAsia"/>
        </w:rPr>
        <w:tab/>
      </w:r>
      <w:r w:rsidRPr="00E11EA5">
        <w:t>MU value</w:t>
      </w:r>
      <w:bookmarkEnd w:id="9774"/>
      <w:bookmarkEnd w:id="9775"/>
      <w:r w:rsidRPr="00E11EA5">
        <w:t xml:space="preserve"> derivation</w:t>
      </w:r>
      <w:bookmarkEnd w:id="9776"/>
      <w:r w:rsidRPr="00E11EA5">
        <w:t>, FR1</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9792" w:name="_Toc32332519"/>
      <w:bookmarkStart w:id="9793" w:name="_Toc21086635"/>
      <w:bookmarkStart w:id="9794" w:name="_Toc29769094"/>
      <w:bookmarkStart w:id="9795" w:name="_Toc37430403"/>
      <w:bookmarkStart w:id="9796" w:name="_Toc43739506"/>
      <w:bookmarkStart w:id="9797" w:name="_Toc46347267"/>
      <w:bookmarkStart w:id="9798" w:name="_Toc53166206"/>
      <w:bookmarkStart w:id="9799" w:name="_Toc53166901"/>
      <w:bookmarkStart w:id="9800" w:name="_Toc53167595"/>
      <w:bookmarkStart w:id="9801" w:name="_Toc61130857"/>
      <w:bookmarkStart w:id="9802" w:name="_Toc61131583"/>
      <w:bookmarkStart w:id="9803" w:name="_Toc61188425"/>
      <w:bookmarkStart w:id="9804" w:name="_Toc83029715"/>
      <w:bookmarkStart w:id="9805" w:name="_Toc83920313"/>
      <w:bookmarkStart w:id="9806" w:name="_Toc89785334"/>
      <w:bookmarkStart w:id="9807" w:name="_Toc137246021"/>
      <w:bookmarkStart w:id="9808" w:name="_Toc138888528"/>
      <w:bookmarkStart w:id="9809" w:name="_Toc145321600"/>
      <w:r w:rsidRPr="00E11EA5">
        <w:t>12.4.3</w:t>
      </w:r>
      <w:r w:rsidRPr="00E11EA5">
        <w:tab/>
        <w:t>Maximum accepted test system uncertainty</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9810" w:name="_Toc21086634"/>
      <w:bookmarkStart w:id="9811" w:name="_Toc29769093"/>
      <w:bookmarkStart w:id="9812" w:name="_Toc32332520"/>
      <w:bookmarkStart w:id="9813" w:name="_Toc37430404"/>
      <w:bookmarkStart w:id="9814" w:name="_Toc43739507"/>
      <w:bookmarkStart w:id="9815" w:name="_Toc46347268"/>
      <w:bookmarkStart w:id="9816" w:name="_Toc53166207"/>
      <w:bookmarkStart w:id="9817" w:name="_Toc53166902"/>
      <w:bookmarkStart w:id="9818" w:name="_Toc53167596"/>
      <w:bookmarkStart w:id="9819" w:name="_Toc61130858"/>
      <w:bookmarkStart w:id="9820" w:name="_Toc61131584"/>
      <w:bookmarkStart w:id="9821" w:name="_Toc61188426"/>
      <w:bookmarkStart w:id="9822" w:name="_Toc83029716"/>
      <w:bookmarkStart w:id="9823" w:name="_Toc83920314"/>
      <w:bookmarkStart w:id="9824" w:name="_Toc89785335"/>
      <w:bookmarkStart w:id="9825" w:name="_Toc137246022"/>
      <w:bookmarkStart w:id="9826" w:name="_Toc138888529"/>
      <w:bookmarkStart w:id="9827" w:name="_Toc145321601"/>
      <w:r w:rsidRPr="00E11EA5">
        <w:t>12.4.4</w:t>
      </w:r>
      <w:r w:rsidRPr="00E11EA5">
        <w:tab/>
        <w:t>Test Tolerance</w:t>
      </w:r>
      <w:bookmarkEnd w:id="9810"/>
      <w:bookmarkEnd w:id="9811"/>
      <w:r w:rsidRPr="00E11EA5">
        <w:t xml:space="preserve"> for additional spurious emissions requirements</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9828" w:name="_Toc21086636"/>
      <w:bookmarkStart w:id="9829" w:name="_Toc29769095"/>
      <w:bookmarkStart w:id="9830" w:name="_Toc37430405"/>
      <w:bookmarkStart w:id="9831" w:name="_Toc43739508"/>
      <w:bookmarkStart w:id="9832" w:name="_Toc46347269"/>
      <w:bookmarkStart w:id="9833" w:name="_Toc53166208"/>
      <w:bookmarkStart w:id="9834" w:name="_Toc53166903"/>
      <w:bookmarkStart w:id="9835" w:name="_Toc53167597"/>
      <w:bookmarkStart w:id="9836" w:name="_Toc61130859"/>
      <w:bookmarkStart w:id="9837" w:name="_Toc61131585"/>
      <w:bookmarkStart w:id="9838" w:name="_Toc61188427"/>
      <w:bookmarkStart w:id="9839" w:name="_Toc83029717"/>
      <w:bookmarkStart w:id="9840" w:name="_Toc83920315"/>
      <w:bookmarkStart w:id="9841" w:name="_Toc89785336"/>
      <w:bookmarkStart w:id="9842" w:name="_Toc137246023"/>
      <w:bookmarkStart w:id="9843" w:name="_Toc138888530"/>
      <w:bookmarkStart w:id="9844" w:name="_Toc145321602"/>
      <w:r w:rsidRPr="00E11EA5">
        <w:t>13</w:t>
      </w:r>
      <w:r w:rsidRPr="00E11EA5">
        <w:tab/>
        <w:t>Co-location requirements</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680BE594" w14:textId="77777777" w:rsidR="00C57672" w:rsidRDefault="00C57672" w:rsidP="00C57672">
      <w:pPr>
        <w:pStyle w:val="Heading2"/>
      </w:pPr>
      <w:bookmarkStart w:id="9845" w:name="_Toc21086637"/>
      <w:bookmarkStart w:id="9846" w:name="_Toc29769096"/>
      <w:bookmarkStart w:id="9847" w:name="_Toc37430406"/>
      <w:bookmarkStart w:id="9848" w:name="_Toc43739509"/>
      <w:bookmarkStart w:id="9849" w:name="_Toc46347270"/>
      <w:bookmarkStart w:id="9850" w:name="_Toc53166209"/>
      <w:bookmarkStart w:id="9851" w:name="_Toc53166904"/>
      <w:bookmarkStart w:id="9852" w:name="_Toc53167598"/>
      <w:bookmarkStart w:id="9853" w:name="_Toc61130860"/>
      <w:bookmarkStart w:id="9854" w:name="_Toc61131586"/>
      <w:bookmarkStart w:id="9855" w:name="_Toc61188428"/>
      <w:bookmarkStart w:id="9856" w:name="_Toc83029718"/>
      <w:bookmarkStart w:id="9857" w:name="_Toc83920316"/>
      <w:bookmarkStart w:id="9858" w:name="_Toc89785337"/>
      <w:bookmarkStart w:id="9859" w:name="_Toc137246024"/>
      <w:bookmarkStart w:id="9860" w:name="_Toc138888531"/>
      <w:bookmarkStart w:id="9861" w:name="_Toc145321603"/>
      <w:r w:rsidRPr="00E11EA5">
        <w:rPr>
          <w:lang w:eastAsia="en-CA"/>
        </w:rPr>
        <w:t>1</w:t>
      </w:r>
      <w:r w:rsidRPr="00E11EA5">
        <w:t>3</w:t>
      </w:r>
      <w:r w:rsidRPr="00E11EA5">
        <w:rPr>
          <w:lang w:eastAsia="en-CA"/>
        </w:rPr>
        <w:t>.</w:t>
      </w:r>
      <w:r w:rsidRPr="00E11EA5">
        <w:t>1</w:t>
      </w:r>
      <w:r w:rsidRPr="00E11EA5">
        <w:tab/>
        <w:t>General</w:t>
      </w:r>
      <w:bookmarkStart w:id="9862" w:name="_Toc21086638"/>
      <w:bookmarkStart w:id="9863" w:name="_Toc29769097"/>
      <w:bookmarkStart w:id="9864" w:name="_Toc37430407"/>
      <w:bookmarkStart w:id="9865" w:name="_Toc43739510"/>
      <w:bookmarkStart w:id="9866" w:name="_Toc46347271"/>
      <w:bookmarkStart w:id="9867" w:name="_Toc53166210"/>
      <w:bookmarkStart w:id="9868" w:name="_Toc53166905"/>
      <w:bookmarkStart w:id="9869" w:name="_Toc53167599"/>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4C6339F1" w14:textId="7F130FF0" w:rsidR="004C018B" w:rsidRPr="004C018B" w:rsidRDefault="004C018B" w:rsidP="004C018B">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9870" w:name="_Toc61130861"/>
      <w:bookmarkStart w:id="9871" w:name="_Toc61131587"/>
      <w:bookmarkStart w:id="9872" w:name="_Toc61188429"/>
      <w:bookmarkStart w:id="9873" w:name="_Toc83029719"/>
      <w:bookmarkStart w:id="9874" w:name="_Toc83920317"/>
      <w:bookmarkStart w:id="9875" w:name="_Toc89785338"/>
      <w:bookmarkStart w:id="9876" w:name="_Toc137246025"/>
      <w:bookmarkStart w:id="9877" w:name="_Toc138888532"/>
      <w:bookmarkStart w:id="9878" w:name="_Toc145321604"/>
      <w:r w:rsidRPr="00E11EA5">
        <w:t>13.2</w:t>
      </w:r>
      <w:r w:rsidRPr="00E11EA5">
        <w:tab/>
        <w:t xml:space="preserve">OTA transmitter </w:t>
      </w:r>
      <w:r w:rsidRPr="00E11EA5">
        <w:rPr>
          <w:lang w:val="en-US"/>
        </w:rPr>
        <w:t>OFF power</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02C1B0C5" w14:textId="77777777" w:rsidR="00C57672" w:rsidRPr="00E11EA5" w:rsidRDefault="00C57672" w:rsidP="00C57672">
      <w:pPr>
        <w:pStyle w:val="Heading3"/>
      </w:pPr>
      <w:bookmarkStart w:id="9879" w:name="_Toc21086639"/>
      <w:bookmarkStart w:id="9880" w:name="_Toc29769098"/>
      <w:bookmarkStart w:id="9881" w:name="_Toc37430408"/>
      <w:bookmarkStart w:id="9882" w:name="_Toc43739511"/>
      <w:bookmarkStart w:id="9883" w:name="_Toc46347272"/>
      <w:bookmarkStart w:id="9884" w:name="_Toc53166211"/>
      <w:bookmarkStart w:id="9885" w:name="_Toc53166906"/>
      <w:bookmarkStart w:id="9886" w:name="_Toc53167600"/>
      <w:bookmarkStart w:id="9887" w:name="_Toc61130862"/>
      <w:bookmarkStart w:id="9888" w:name="_Toc61131588"/>
      <w:bookmarkStart w:id="9889" w:name="_Toc61188430"/>
      <w:bookmarkStart w:id="9890" w:name="_Toc83029720"/>
      <w:bookmarkStart w:id="9891" w:name="_Toc83920318"/>
      <w:bookmarkStart w:id="9892" w:name="_Toc89785339"/>
      <w:bookmarkStart w:id="9893" w:name="_Toc137246026"/>
      <w:bookmarkStart w:id="9894" w:name="_Toc138888533"/>
      <w:bookmarkStart w:id="9895" w:name="_Toc145321605"/>
      <w:r w:rsidRPr="00E11EA5">
        <w:t>13.2.1</w:t>
      </w:r>
      <w:r w:rsidRPr="00E11EA5">
        <w:tab/>
        <w:t>General</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9896" w:name="_Toc37430409"/>
      <w:bookmarkStart w:id="9897" w:name="_Toc43739512"/>
      <w:bookmarkStart w:id="9898" w:name="_Toc46347273"/>
      <w:bookmarkStart w:id="9899" w:name="_Toc53166212"/>
      <w:bookmarkStart w:id="9900" w:name="_Toc53166907"/>
      <w:bookmarkStart w:id="9901" w:name="_Toc53167601"/>
      <w:bookmarkStart w:id="9902" w:name="_Toc61130863"/>
      <w:bookmarkStart w:id="9903" w:name="_Toc61131589"/>
      <w:bookmarkStart w:id="9904" w:name="_Toc61188431"/>
      <w:bookmarkStart w:id="9905" w:name="_Toc83029721"/>
      <w:bookmarkStart w:id="9906" w:name="_Toc83920319"/>
      <w:bookmarkStart w:id="9907" w:name="_Toc89785340"/>
      <w:bookmarkStart w:id="9908" w:name="_Toc137246027"/>
      <w:bookmarkStart w:id="9909" w:name="_Toc138888534"/>
      <w:bookmarkStart w:id="9910" w:name="_Toc145321606"/>
      <w:r w:rsidRPr="00E11EA5">
        <w:t>13.2.2</w:t>
      </w:r>
      <w:r w:rsidRPr="00E11EA5">
        <w:tab/>
        <w:t xml:space="preserve">General </w:t>
      </w:r>
      <w:r w:rsidR="00606601">
        <w:t>C</w:t>
      </w:r>
      <w:r w:rsidRPr="00E11EA5">
        <w:t>hamber</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691AFBC8" w14:textId="77777777" w:rsidR="00C57672" w:rsidRPr="00E11EA5" w:rsidRDefault="00C57672" w:rsidP="00C57672">
      <w:pPr>
        <w:pStyle w:val="Heading4"/>
        <w:rPr>
          <w:lang w:eastAsia="sv-SE"/>
        </w:rPr>
      </w:pPr>
      <w:bookmarkStart w:id="9911" w:name="_Toc37430410"/>
      <w:bookmarkStart w:id="9912" w:name="_Toc43739513"/>
      <w:bookmarkStart w:id="9913" w:name="_Toc46347274"/>
      <w:bookmarkStart w:id="9914" w:name="_Toc53166213"/>
      <w:bookmarkStart w:id="9915" w:name="_Toc53166908"/>
      <w:bookmarkStart w:id="9916" w:name="_Toc53167602"/>
      <w:bookmarkStart w:id="9917" w:name="_Toc61130864"/>
      <w:bookmarkStart w:id="9918" w:name="_Toc61131590"/>
      <w:bookmarkStart w:id="9919" w:name="_Toc61188432"/>
      <w:bookmarkStart w:id="9920" w:name="_Toc83029722"/>
      <w:bookmarkStart w:id="9921" w:name="_Toc83920320"/>
      <w:bookmarkStart w:id="9922" w:name="_Toc89785341"/>
      <w:bookmarkStart w:id="9923" w:name="_Toc137246028"/>
      <w:bookmarkStart w:id="9924" w:name="_Toc138888535"/>
      <w:bookmarkStart w:id="9925" w:name="_Toc145321607"/>
      <w:r w:rsidRPr="00E11EA5">
        <w:rPr>
          <w:lang w:eastAsia="sv-SE"/>
        </w:rPr>
        <w:t>13.2.</w:t>
      </w:r>
      <w:r w:rsidRPr="00E11EA5">
        <w:t>2</w:t>
      </w:r>
      <w:r w:rsidRPr="00E11EA5">
        <w:rPr>
          <w:lang w:eastAsia="sv-SE"/>
        </w:rPr>
        <w:t>.1</w:t>
      </w:r>
      <w:r w:rsidRPr="00E11EA5">
        <w:rPr>
          <w:lang w:eastAsia="sv-SE"/>
        </w:rPr>
        <w:tab/>
        <w:t>Measurement system description</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4B3A1CB2" w14:textId="7D1D4F59" w:rsidR="00C57672" w:rsidRPr="00E11EA5" w:rsidRDefault="004C018B"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9926" w:name="_Toc37430411"/>
      <w:bookmarkStart w:id="9927" w:name="_Toc43739514"/>
      <w:bookmarkStart w:id="9928" w:name="_Toc46347275"/>
      <w:bookmarkStart w:id="9929" w:name="_Toc53166214"/>
      <w:bookmarkStart w:id="9930" w:name="_Toc53166909"/>
      <w:bookmarkStart w:id="9931" w:name="_Toc53167603"/>
    </w:p>
    <w:p w14:paraId="3013A2E7" w14:textId="77777777" w:rsidR="00C57672" w:rsidRPr="00E11EA5" w:rsidRDefault="00C57672" w:rsidP="00C57672">
      <w:pPr>
        <w:pStyle w:val="Heading4"/>
        <w:rPr>
          <w:lang w:eastAsia="sv-SE"/>
        </w:rPr>
      </w:pPr>
      <w:bookmarkStart w:id="9932" w:name="_Toc61130865"/>
      <w:bookmarkStart w:id="9933" w:name="_Toc61131591"/>
      <w:bookmarkStart w:id="9934" w:name="_Toc61188433"/>
      <w:bookmarkStart w:id="9935" w:name="_Toc83029723"/>
      <w:bookmarkStart w:id="9936" w:name="_Toc83920321"/>
      <w:bookmarkStart w:id="9937" w:name="_Toc89785342"/>
      <w:bookmarkStart w:id="9938" w:name="_Toc137246029"/>
      <w:bookmarkStart w:id="9939" w:name="_Toc138888536"/>
      <w:bookmarkStart w:id="9940" w:name="_Toc145321608"/>
      <w:r w:rsidRPr="00E11EA5">
        <w:rPr>
          <w:lang w:eastAsia="sv-SE"/>
        </w:rPr>
        <w:t>13.2.</w:t>
      </w:r>
      <w:r w:rsidRPr="00E11EA5">
        <w:t>2</w:t>
      </w:r>
      <w:r w:rsidRPr="00E11EA5">
        <w:rPr>
          <w:lang w:eastAsia="sv-SE"/>
        </w:rPr>
        <w:t>.2</w:t>
      </w:r>
      <w:r>
        <w:rPr>
          <w:lang w:eastAsia="sv-SE"/>
        </w:rPr>
        <w:tab/>
      </w:r>
      <w:r w:rsidRPr="00E11EA5">
        <w:rPr>
          <w:lang w:eastAsia="sv-SE"/>
        </w:rPr>
        <w:t>Test procedure</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7C5D34AE" w14:textId="77777777" w:rsidR="00C57672" w:rsidRPr="00E11EA5" w:rsidRDefault="00C57672" w:rsidP="00C57672">
      <w:pPr>
        <w:pStyle w:val="Heading5"/>
      </w:pPr>
      <w:bookmarkStart w:id="9941" w:name="_Toc37430412"/>
      <w:bookmarkStart w:id="9942" w:name="_Toc43739515"/>
      <w:bookmarkStart w:id="9943" w:name="_Toc46347276"/>
      <w:bookmarkStart w:id="9944" w:name="_Toc53166215"/>
      <w:bookmarkStart w:id="9945" w:name="_Toc53166910"/>
      <w:bookmarkStart w:id="9946" w:name="_Toc53167604"/>
      <w:bookmarkStart w:id="9947" w:name="_Toc61130866"/>
      <w:bookmarkStart w:id="9948" w:name="_Toc61131592"/>
      <w:bookmarkStart w:id="9949" w:name="_Toc61188434"/>
      <w:bookmarkStart w:id="9950" w:name="_Toc83029724"/>
      <w:bookmarkStart w:id="9951" w:name="_Toc83920322"/>
      <w:bookmarkStart w:id="9952" w:name="_Toc89785343"/>
      <w:bookmarkStart w:id="9953" w:name="_Toc137246030"/>
      <w:bookmarkStart w:id="9954" w:name="_Toc138888537"/>
      <w:bookmarkStart w:id="9955" w:name="_Toc145321609"/>
      <w:r w:rsidRPr="00E11EA5">
        <w:rPr>
          <w:lang w:eastAsia="sv-SE"/>
        </w:rPr>
        <w:t>13.2.</w:t>
      </w:r>
      <w:r w:rsidRPr="00E11EA5">
        <w:t>2</w:t>
      </w:r>
      <w:r w:rsidRPr="00E11EA5">
        <w:rPr>
          <w:lang w:eastAsia="sv-SE"/>
        </w:rPr>
        <w:t>.2.1</w:t>
      </w:r>
      <w:r w:rsidRPr="00E11EA5">
        <w:rPr>
          <w:lang w:eastAsia="sv-SE"/>
        </w:rPr>
        <w:tab/>
      </w:r>
      <w:r w:rsidRPr="00E11EA5">
        <w:t>Stage 1: Calibration</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9956" w:name="_Toc37430413"/>
      <w:bookmarkStart w:id="9957" w:name="_Toc43739516"/>
      <w:bookmarkStart w:id="9958" w:name="_Toc46347277"/>
      <w:bookmarkStart w:id="9959" w:name="_Toc53166216"/>
      <w:bookmarkStart w:id="9960" w:name="_Toc53166911"/>
      <w:bookmarkStart w:id="9961" w:name="_Toc53167605"/>
      <w:bookmarkStart w:id="9962" w:name="_Toc61130867"/>
      <w:bookmarkStart w:id="9963" w:name="_Toc61131593"/>
      <w:bookmarkStart w:id="9964" w:name="_Toc61188435"/>
      <w:bookmarkStart w:id="9965" w:name="_Toc83029725"/>
      <w:bookmarkStart w:id="9966" w:name="_Toc83920323"/>
      <w:bookmarkStart w:id="9967" w:name="_Toc89785344"/>
      <w:bookmarkStart w:id="9968" w:name="_Toc137246031"/>
      <w:bookmarkStart w:id="9969" w:name="_Toc138888538"/>
      <w:bookmarkStart w:id="9970" w:name="_Toc145321610"/>
      <w:r w:rsidRPr="00E11EA5">
        <w:rPr>
          <w:lang w:eastAsia="sv-SE"/>
        </w:rPr>
        <w:t>13.2.</w:t>
      </w:r>
      <w:r w:rsidRPr="00E11EA5">
        <w:t>2</w:t>
      </w:r>
      <w:r w:rsidRPr="00E11EA5">
        <w:rPr>
          <w:lang w:eastAsia="sv-SE"/>
        </w:rPr>
        <w:t>.2.2</w:t>
      </w:r>
      <w:r w:rsidRPr="00E11EA5">
        <w:rPr>
          <w:lang w:eastAsia="sv-SE"/>
        </w:rPr>
        <w:tab/>
      </w:r>
      <w:r w:rsidRPr="00E11EA5">
        <w:t>Stage 2: measurement</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9971" w:name="_Toc37430414"/>
      <w:bookmarkStart w:id="9972" w:name="_Toc43739517"/>
      <w:bookmarkStart w:id="9973" w:name="_Toc46347278"/>
      <w:bookmarkStart w:id="9974" w:name="_Toc53166217"/>
      <w:bookmarkStart w:id="9975" w:name="_Toc53166912"/>
      <w:bookmarkStart w:id="9976" w:name="_Toc53167606"/>
      <w:bookmarkStart w:id="9977" w:name="_Toc61130868"/>
      <w:bookmarkStart w:id="9978" w:name="_Toc61131594"/>
      <w:bookmarkStart w:id="9979" w:name="_Toc61188436"/>
      <w:bookmarkStart w:id="9980" w:name="_Toc83029726"/>
      <w:bookmarkStart w:id="9981" w:name="_Toc83920324"/>
      <w:bookmarkStart w:id="9982" w:name="_Toc89785345"/>
      <w:bookmarkStart w:id="9983" w:name="_Toc137246032"/>
      <w:bookmarkStart w:id="9984" w:name="_Toc138888539"/>
      <w:bookmarkStart w:id="9985" w:name="_Toc145321611"/>
      <w:r w:rsidRPr="00E11EA5">
        <w:t>13</w:t>
      </w:r>
      <w:r w:rsidRPr="00E11EA5">
        <w:rPr>
          <w:lang w:eastAsia="sv-SE"/>
        </w:rPr>
        <w:t>.2.2.3</w:t>
      </w:r>
      <w:r w:rsidRPr="00E11EA5">
        <w:rPr>
          <w:lang w:eastAsia="sv-SE"/>
        </w:rPr>
        <w:tab/>
      </w:r>
      <w:r w:rsidRPr="00E11EA5">
        <w:t>MU value derivation, FR1</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39E5336D" w:rsidR="00C57672" w:rsidRPr="00E11EA5" w:rsidRDefault="004C018B"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9986" w:name="_Toc37430415"/>
      <w:bookmarkStart w:id="9987" w:name="_Toc43739518"/>
      <w:bookmarkStart w:id="9988" w:name="_Toc46347279"/>
      <w:bookmarkStart w:id="9989" w:name="_Toc53166218"/>
      <w:bookmarkStart w:id="9990" w:name="_Toc53166913"/>
      <w:bookmarkStart w:id="9991" w:name="_Toc53167607"/>
      <w:bookmarkStart w:id="9992" w:name="_Toc61130869"/>
      <w:bookmarkStart w:id="9993" w:name="_Toc61131595"/>
      <w:bookmarkStart w:id="9994" w:name="_Toc61188437"/>
      <w:bookmarkStart w:id="9995" w:name="_Toc83029727"/>
      <w:bookmarkStart w:id="9996" w:name="_Toc83920325"/>
      <w:bookmarkStart w:id="9997" w:name="_Toc89785346"/>
      <w:bookmarkStart w:id="9998" w:name="_Toc137246033"/>
      <w:bookmarkStart w:id="9999" w:name="_Toc138888540"/>
      <w:bookmarkStart w:id="10000" w:name="_Toc145321612"/>
      <w:r w:rsidRPr="00E11EA5">
        <w:t>13.2.3</w:t>
      </w:r>
      <w:r w:rsidRPr="00E11EA5">
        <w:tab/>
        <w:t>Maximum accepted test system uncertainty</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0001" w:name="_Toc37430416"/>
      <w:bookmarkStart w:id="10002" w:name="_Toc43739519"/>
      <w:bookmarkStart w:id="10003" w:name="_Toc46347280"/>
      <w:bookmarkStart w:id="10004" w:name="_Toc53166219"/>
      <w:bookmarkStart w:id="10005" w:name="_Toc53166914"/>
      <w:bookmarkStart w:id="10006" w:name="_Toc53167608"/>
      <w:bookmarkStart w:id="10007" w:name="_Toc61130870"/>
      <w:bookmarkStart w:id="10008" w:name="_Toc61131596"/>
      <w:bookmarkStart w:id="10009" w:name="_Toc61188438"/>
      <w:bookmarkStart w:id="10010" w:name="_Toc83029728"/>
      <w:bookmarkStart w:id="10011" w:name="_Toc83920326"/>
      <w:bookmarkStart w:id="10012" w:name="_Toc89785347"/>
      <w:bookmarkStart w:id="10013" w:name="_Toc137246034"/>
      <w:bookmarkStart w:id="10014" w:name="_Toc138888541"/>
      <w:bookmarkStart w:id="10015" w:name="_Toc145321613"/>
      <w:r w:rsidRPr="00E11EA5">
        <w:t>13.2.4</w:t>
      </w:r>
      <w:r w:rsidRPr="00E11EA5">
        <w:tab/>
      </w:r>
      <w:r w:rsidRPr="00E11EA5">
        <w:rPr>
          <w:lang w:eastAsia="zh-CN"/>
        </w:rPr>
        <w:t>Test Tolerance for OTA TX OFF power</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0016" w:name="_Toc21086655"/>
      <w:bookmarkStart w:id="10017" w:name="_Toc29769114"/>
      <w:bookmarkStart w:id="10018" w:name="_Toc31837680"/>
      <w:bookmarkStart w:id="10019" w:name="_Toc37430417"/>
      <w:bookmarkStart w:id="10020" w:name="_Toc43739520"/>
      <w:bookmarkStart w:id="10021" w:name="_Toc46347281"/>
      <w:bookmarkStart w:id="10022" w:name="_Toc53166220"/>
      <w:bookmarkStart w:id="10023" w:name="_Toc53166915"/>
      <w:bookmarkStart w:id="10024" w:name="_Toc53167609"/>
      <w:bookmarkStart w:id="10025" w:name="_Toc61130871"/>
      <w:bookmarkStart w:id="10026" w:name="_Toc61131597"/>
      <w:bookmarkStart w:id="10027" w:name="_Toc61188439"/>
      <w:bookmarkStart w:id="10028" w:name="_Toc83029729"/>
      <w:bookmarkStart w:id="10029" w:name="_Toc83920327"/>
      <w:bookmarkStart w:id="10030" w:name="_Toc89785348"/>
      <w:bookmarkStart w:id="10031" w:name="_Toc137246035"/>
      <w:bookmarkStart w:id="10032" w:name="_Toc138888542"/>
      <w:bookmarkStart w:id="10033" w:name="_Toc145321614"/>
      <w:r w:rsidRPr="00E11EA5">
        <w:t>1</w:t>
      </w:r>
      <w:r w:rsidRPr="00E11EA5">
        <w:rPr>
          <w:lang w:val="en-US"/>
        </w:rPr>
        <w:t>3</w:t>
      </w:r>
      <w:r w:rsidRPr="00E11EA5">
        <w:t>.3</w:t>
      </w:r>
      <w:r w:rsidRPr="00E11EA5">
        <w:tab/>
        <w:t>OTA co-location spurious emissions</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3458367F" w14:textId="77777777" w:rsidR="00C57672" w:rsidRPr="00E11EA5" w:rsidRDefault="00C57672" w:rsidP="00C57672">
      <w:pPr>
        <w:pStyle w:val="Heading3"/>
      </w:pPr>
      <w:bookmarkStart w:id="10034" w:name="_Toc21086656"/>
      <w:bookmarkStart w:id="10035" w:name="_Toc29769115"/>
      <w:bookmarkStart w:id="10036" w:name="_Toc31837681"/>
      <w:bookmarkStart w:id="10037" w:name="_Toc37430418"/>
      <w:bookmarkStart w:id="10038" w:name="_Toc43739521"/>
      <w:bookmarkStart w:id="10039" w:name="_Toc46347282"/>
      <w:bookmarkStart w:id="10040" w:name="_Toc53166221"/>
      <w:bookmarkStart w:id="10041" w:name="_Toc53166916"/>
      <w:bookmarkStart w:id="10042" w:name="_Toc53167610"/>
      <w:bookmarkStart w:id="10043" w:name="_Toc61130872"/>
      <w:bookmarkStart w:id="10044" w:name="_Toc61131598"/>
      <w:bookmarkStart w:id="10045" w:name="_Toc61188440"/>
      <w:bookmarkStart w:id="10046" w:name="_Toc83029730"/>
      <w:bookmarkStart w:id="10047" w:name="_Toc83920328"/>
      <w:bookmarkStart w:id="10048" w:name="_Toc89785349"/>
      <w:bookmarkStart w:id="10049" w:name="_Toc137246036"/>
      <w:bookmarkStart w:id="10050" w:name="_Toc138888543"/>
      <w:bookmarkStart w:id="10051" w:name="_Toc145321615"/>
      <w:r w:rsidRPr="00E11EA5">
        <w:t>13.3.1</w:t>
      </w:r>
      <w:r w:rsidRPr="00E11EA5">
        <w:tab/>
        <w:t>General</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323620DC" w:rsidR="00C57672" w:rsidRPr="00E11EA5" w:rsidRDefault="007671AB"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0052" w:name="_Toc21086657"/>
      <w:bookmarkStart w:id="10053" w:name="_Toc29769116"/>
      <w:bookmarkStart w:id="10054" w:name="_Toc32332547"/>
      <w:bookmarkStart w:id="10055" w:name="_Toc37430419"/>
      <w:bookmarkStart w:id="10056" w:name="_Toc43739522"/>
      <w:bookmarkStart w:id="10057" w:name="_Toc46347283"/>
      <w:bookmarkStart w:id="10058" w:name="_Toc53166222"/>
      <w:bookmarkStart w:id="10059" w:name="_Toc53166917"/>
      <w:bookmarkStart w:id="10060" w:name="_Toc53167611"/>
      <w:bookmarkStart w:id="10061" w:name="_Toc61130873"/>
      <w:bookmarkStart w:id="10062" w:name="_Toc61131599"/>
      <w:bookmarkStart w:id="10063" w:name="_Toc61188441"/>
      <w:bookmarkStart w:id="10064" w:name="_Toc83029731"/>
      <w:bookmarkStart w:id="10065" w:name="_Toc83920329"/>
      <w:bookmarkStart w:id="10066" w:name="_Toc89785350"/>
      <w:bookmarkStart w:id="10067" w:name="_Toc137246037"/>
      <w:bookmarkStart w:id="10068" w:name="_Toc138888544"/>
      <w:bookmarkStart w:id="10069" w:name="_Toc145321616"/>
      <w:r w:rsidRPr="00E11EA5">
        <w:t>13.</w:t>
      </w:r>
      <w:r w:rsidRPr="00E11EA5">
        <w:rPr>
          <w:lang w:val="en-US"/>
        </w:rPr>
        <w:t>3</w:t>
      </w:r>
      <w:r w:rsidRPr="00E11EA5">
        <w:t>.2</w:t>
      </w:r>
      <w:r w:rsidRPr="00E11EA5">
        <w:tab/>
      </w:r>
      <w:r w:rsidR="00606601">
        <w:t xml:space="preserve">General </w:t>
      </w:r>
      <w:r w:rsidRPr="00E11EA5">
        <w:t>Chamber</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6541F2C3" w14:textId="77777777" w:rsidR="00C57672" w:rsidRPr="00E11EA5" w:rsidRDefault="00C57672" w:rsidP="00C57672">
      <w:pPr>
        <w:pStyle w:val="Heading4"/>
        <w:rPr>
          <w:lang w:eastAsia="sv-SE"/>
        </w:rPr>
      </w:pPr>
      <w:bookmarkStart w:id="10070" w:name="_Toc32332548"/>
      <w:bookmarkStart w:id="10071" w:name="_Toc37430420"/>
      <w:bookmarkStart w:id="10072" w:name="_Toc43739523"/>
      <w:bookmarkStart w:id="10073" w:name="_Toc46347284"/>
      <w:bookmarkStart w:id="10074" w:name="_Toc53166223"/>
      <w:bookmarkStart w:id="10075" w:name="_Toc53166918"/>
      <w:bookmarkStart w:id="10076" w:name="_Toc53167612"/>
      <w:bookmarkStart w:id="10077" w:name="_Toc61130874"/>
      <w:bookmarkStart w:id="10078" w:name="_Toc61131600"/>
      <w:bookmarkStart w:id="10079" w:name="_Toc61188442"/>
      <w:bookmarkStart w:id="10080" w:name="_Toc83029732"/>
      <w:bookmarkStart w:id="10081" w:name="_Toc83920330"/>
      <w:bookmarkStart w:id="10082" w:name="_Toc89785351"/>
      <w:bookmarkStart w:id="10083" w:name="_Toc137246038"/>
      <w:bookmarkStart w:id="10084" w:name="_Toc138888545"/>
      <w:bookmarkStart w:id="10085" w:name="_Toc145321617"/>
      <w:r w:rsidRPr="00E11EA5">
        <w:rPr>
          <w:lang w:eastAsia="sv-SE"/>
        </w:rPr>
        <w:t>13.3.</w:t>
      </w:r>
      <w:r w:rsidRPr="00E11EA5">
        <w:t>2</w:t>
      </w:r>
      <w:r w:rsidRPr="00E11EA5">
        <w:rPr>
          <w:lang w:eastAsia="sv-SE"/>
        </w:rPr>
        <w:t>.1</w:t>
      </w:r>
      <w:r w:rsidRPr="00E11EA5">
        <w:rPr>
          <w:lang w:eastAsia="sv-SE"/>
        </w:rPr>
        <w:tab/>
        <w:t>Measurement system description</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2E0B0599" w14:textId="687A05E6" w:rsidR="00C57672" w:rsidRPr="00E11EA5" w:rsidRDefault="007671AB"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0086" w:name="_Toc32332549"/>
      <w:bookmarkStart w:id="10087" w:name="_Toc37430421"/>
      <w:bookmarkStart w:id="10088" w:name="_Toc43739524"/>
      <w:bookmarkStart w:id="10089" w:name="_Toc46347285"/>
      <w:bookmarkStart w:id="10090" w:name="_Toc53166224"/>
      <w:bookmarkStart w:id="10091" w:name="_Toc53166919"/>
      <w:bookmarkStart w:id="10092" w:name="_Toc53167613"/>
    </w:p>
    <w:p w14:paraId="478EA07B" w14:textId="77777777" w:rsidR="00C57672" w:rsidRPr="00E11EA5" w:rsidRDefault="00C57672" w:rsidP="00C57672">
      <w:pPr>
        <w:pStyle w:val="Heading4"/>
        <w:rPr>
          <w:lang w:eastAsia="sv-SE"/>
        </w:rPr>
      </w:pPr>
      <w:bookmarkStart w:id="10093" w:name="_Toc61130875"/>
      <w:bookmarkStart w:id="10094" w:name="_Toc61131601"/>
      <w:bookmarkStart w:id="10095" w:name="_Toc61188443"/>
      <w:bookmarkStart w:id="10096" w:name="_Toc83029733"/>
      <w:bookmarkStart w:id="10097" w:name="_Toc83920331"/>
      <w:bookmarkStart w:id="10098" w:name="_Toc89785352"/>
      <w:bookmarkStart w:id="10099" w:name="_Toc137246039"/>
      <w:bookmarkStart w:id="10100" w:name="_Toc138888546"/>
      <w:bookmarkStart w:id="10101" w:name="_Toc145321618"/>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45AF6321" w14:textId="77777777" w:rsidR="00C57672" w:rsidRPr="00E11EA5" w:rsidRDefault="00C57672" w:rsidP="00C57672">
      <w:pPr>
        <w:pStyle w:val="Heading5"/>
      </w:pPr>
      <w:bookmarkStart w:id="10102" w:name="_Toc32332550"/>
      <w:bookmarkStart w:id="10103" w:name="_Toc37430422"/>
      <w:bookmarkStart w:id="10104" w:name="_Toc43739525"/>
      <w:bookmarkStart w:id="10105" w:name="_Toc46347286"/>
      <w:bookmarkStart w:id="10106" w:name="_Toc53166225"/>
      <w:bookmarkStart w:id="10107" w:name="_Toc53166920"/>
      <w:bookmarkStart w:id="10108" w:name="_Toc53167614"/>
      <w:bookmarkStart w:id="10109" w:name="_Toc61130876"/>
      <w:bookmarkStart w:id="10110" w:name="_Toc61131602"/>
      <w:bookmarkStart w:id="10111" w:name="_Toc61188444"/>
      <w:bookmarkStart w:id="10112" w:name="_Toc83029734"/>
      <w:bookmarkStart w:id="10113" w:name="_Toc83920332"/>
      <w:bookmarkStart w:id="10114" w:name="_Toc89785353"/>
      <w:bookmarkStart w:id="10115" w:name="_Toc137246040"/>
      <w:bookmarkStart w:id="10116" w:name="_Toc138888547"/>
      <w:bookmarkStart w:id="10117" w:name="_Toc145321619"/>
      <w:r w:rsidRPr="00E11EA5">
        <w:rPr>
          <w:lang w:eastAsia="sv-SE"/>
        </w:rPr>
        <w:t>13.3.</w:t>
      </w:r>
      <w:r w:rsidRPr="00E11EA5">
        <w:t>2</w:t>
      </w:r>
      <w:r w:rsidRPr="00E11EA5">
        <w:rPr>
          <w:lang w:eastAsia="sv-SE"/>
        </w:rPr>
        <w:t>.2.1</w:t>
      </w:r>
      <w:r w:rsidRPr="00E11EA5">
        <w:rPr>
          <w:lang w:eastAsia="sv-SE"/>
        </w:rPr>
        <w:tab/>
      </w:r>
      <w:r w:rsidRPr="00E11EA5">
        <w:t>Stage 1: Calibration</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0118" w:name="_Toc32332551"/>
      <w:bookmarkStart w:id="10119" w:name="_Toc37430423"/>
      <w:bookmarkStart w:id="10120" w:name="_Toc43739526"/>
      <w:bookmarkStart w:id="10121" w:name="_Toc46347287"/>
      <w:bookmarkStart w:id="10122" w:name="_Toc53166226"/>
      <w:bookmarkStart w:id="10123" w:name="_Toc53166921"/>
      <w:bookmarkStart w:id="10124" w:name="_Toc53167615"/>
      <w:bookmarkStart w:id="10125" w:name="_Toc61130877"/>
      <w:bookmarkStart w:id="10126" w:name="_Toc61131603"/>
      <w:bookmarkStart w:id="10127" w:name="_Toc61188445"/>
      <w:bookmarkStart w:id="10128" w:name="_Toc83029735"/>
      <w:bookmarkStart w:id="10129" w:name="_Toc83920333"/>
      <w:bookmarkStart w:id="10130" w:name="_Toc89785354"/>
      <w:bookmarkStart w:id="10131" w:name="_Toc137246041"/>
      <w:bookmarkStart w:id="10132" w:name="_Toc138888548"/>
      <w:bookmarkStart w:id="10133" w:name="_Toc145321620"/>
      <w:r w:rsidRPr="00E11EA5">
        <w:rPr>
          <w:lang w:eastAsia="sv-SE"/>
        </w:rPr>
        <w:t>13.3.2.2.2</w:t>
      </w:r>
      <w:r w:rsidRPr="00E11EA5">
        <w:rPr>
          <w:lang w:eastAsia="sv-SE"/>
        </w:rPr>
        <w:tab/>
        <w:t>Stage 2: BS measurement</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0134" w:name="_Toc32332552"/>
      <w:bookmarkStart w:id="10135" w:name="_Toc37430424"/>
      <w:bookmarkStart w:id="10136" w:name="_Toc43739527"/>
      <w:bookmarkStart w:id="10137" w:name="_Toc46347288"/>
      <w:bookmarkStart w:id="10138" w:name="_Toc53166227"/>
      <w:bookmarkStart w:id="10139" w:name="_Toc53166922"/>
      <w:bookmarkStart w:id="10140" w:name="_Toc53167616"/>
      <w:bookmarkStart w:id="10141" w:name="_Toc61130878"/>
      <w:bookmarkStart w:id="10142" w:name="_Toc61131604"/>
      <w:bookmarkStart w:id="10143" w:name="_Toc61188446"/>
      <w:bookmarkStart w:id="10144" w:name="_Toc83029736"/>
      <w:bookmarkStart w:id="10145" w:name="_Toc83920334"/>
      <w:bookmarkStart w:id="10146" w:name="_Toc89785355"/>
      <w:bookmarkStart w:id="10147" w:name="_Toc137246042"/>
      <w:bookmarkStart w:id="10148" w:name="_Toc138888549"/>
      <w:bookmarkStart w:id="10149" w:name="_Toc145321621"/>
      <w:r w:rsidRPr="00E11EA5">
        <w:t>13</w:t>
      </w:r>
      <w:r w:rsidRPr="00E11EA5">
        <w:rPr>
          <w:lang w:eastAsia="sv-SE"/>
        </w:rPr>
        <w:t>.3.2.3</w:t>
      </w:r>
      <w:r w:rsidRPr="00E11EA5">
        <w:rPr>
          <w:lang w:eastAsia="sv-SE"/>
        </w:rPr>
        <w:tab/>
      </w:r>
      <w:r w:rsidRPr="00E11EA5">
        <w:t>MU value derivation, FR1</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1976F5D" w:rsidR="00C57672" w:rsidRPr="00E11EA5" w:rsidRDefault="007671AB" w:rsidP="00C57672">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0150" w:name="_Toc31837688"/>
      <w:bookmarkStart w:id="10151" w:name="_Toc21086664"/>
      <w:bookmarkStart w:id="10152"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0153" w:name="_Toc32332565"/>
      <w:bookmarkStart w:id="10154" w:name="_Toc37430425"/>
      <w:bookmarkStart w:id="10155" w:name="_Toc43739528"/>
      <w:bookmarkStart w:id="10156" w:name="_Toc46347289"/>
      <w:bookmarkStart w:id="10157" w:name="_Toc53166228"/>
      <w:bookmarkStart w:id="10158" w:name="_Toc53166923"/>
      <w:bookmarkStart w:id="10159" w:name="_Toc53167617"/>
      <w:bookmarkStart w:id="10160" w:name="_Toc61130879"/>
      <w:bookmarkStart w:id="10161" w:name="_Toc61131605"/>
      <w:bookmarkStart w:id="10162" w:name="_Toc61188447"/>
      <w:bookmarkStart w:id="10163" w:name="_Toc83029737"/>
      <w:bookmarkStart w:id="10164" w:name="_Toc83920335"/>
      <w:bookmarkStart w:id="10165" w:name="_Toc89785356"/>
      <w:bookmarkStart w:id="10166" w:name="_Toc137246043"/>
      <w:bookmarkStart w:id="10167" w:name="_Toc138888550"/>
      <w:bookmarkStart w:id="10168" w:name="_Toc145321622"/>
      <w:bookmarkEnd w:id="10150"/>
      <w:bookmarkEnd w:id="10151"/>
      <w:bookmarkEnd w:id="10152"/>
      <w:r w:rsidRPr="00E11EA5">
        <w:t>13.3.3</w:t>
      </w:r>
      <w:r w:rsidRPr="00E11EA5">
        <w:tab/>
        <w:t>Maximum accepted test system uncertainty</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0169" w:name="_Toc32332566"/>
      <w:bookmarkStart w:id="10170" w:name="_Toc37430426"/>
      <w:bookmarkStart w:id="10171" w:name="_Toc43739529"/>
      <w:bookmarkStart w:id="10172" w:name="_Toc46347290"/>
      <w:bookmarkStart w:id="10173" w:name="_Toc53166229"/>
      <w:bookmarkStart w:id="10174" w:name="_Toc53166924"/>
      <w:bookmarkStart w:id="10175" w:name="_Toc53167618"/>
      <w:bookmarkStart w:id="10176" w:name="_Toc61130880"/>
      <w:bookmarkStart w:id="10177" w:name="_Toc61131606"/>
      <w:bookmarkStart w:id="10178" w:name="_Toc61188448"/>
      <w:bookmarkStart w:id="10179" w:name="_Toc83029738"/>
      <w:bookmarkStart w:id="10180" w:name="_Toc83920336"/>
      <w:bookmarkStart w:id="10181" w:name="_Toc89785357"/>
      <w:bookmarkStart w:id="10182" w:name="_Toc137246044"/>
      <w:bookmarkStart w:id="10183" w:name="_Toc138888551"/>
      <w:bookmarkStart w:id="10184" w:name="_Toc145321623"/>
      <w:r w:rsidRPr="00E11EA5">
        <w:t>13.3.4</w:t>
      </w:r>
      <w:r w:rsidRPr="00E11EA5">
        <w:tab/>
      </w:r>
      <w:r w:rsidRPr="00E11EA5">
        <w:rPr>
          <w:lang w:eastAsia="zh-CN"/>
        </w:rPr>
        <w:t>Test Tolerance co-location spurious emissions</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0185" w:name="_Toc21086672"/>
      <w:bookmarkStart w:id="10186" w:name="_Toc29769131"/>
      <w:bookmarkStart w:id="10187" w:name="_Toc32332567"/>
      <w:bookmarkStart w:id="10188" w:name="_Toc37430427"/>
      <w:bookmarkStart w:id="10189" w:name="_Toc43739530"/>
      <w:bookmarkStart w:id="10190" w:name="_Toc46347291"/>
      <w:bookmarkStart w:id="10191" w:name="_Toc53166230"/>
      <w:bookmarkStart w:id="10192" w:name="_Toc53166925"/>
      <w:bookmarkStart w:id="10193" w:name="_Toc53167619"/>
      <w:bookmarkStart w:id="10194" w:name="_Toc61130881"/>
      <w:bookmarkStart w:id="10195" w:name="_Toc61131607"/>
      <w:bookmarkStart w:id="10196" w:name="_Toc61188449"/>
      <w:bookmarkStart w:id="10197" w:name="_Toc83029739"/>
      <w:bookmarkStart w:id="10198" w:name="_Toc83920337"/>
      <w:bookmarkStart w:id="10199" w:name="_Toc89785358"/>
      <w:bookmarkStart w:id="10200" w:name="_Toc137246045"/>
      <w:bookmarkStart w:id="10201" w:name="_Toc138888552"/>
      <w:bookmarkStart w:id="10202" w:name="_Toc145321624"/>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41473DE5" w14:textId="77777777" w:rsidR="00C57672" w:rsidRPr="00E11EA5" w:rsidRDefault="00C57672" w:rsidP="00C57672">
      <w:pPr>
        <w:pStyle w:val="Heading3"/>
      </w:pPr>
      <w:bookmarkStart w:id="10203" w:name="_Toc21086673"/>
      <w:bookmarkStart w:id="10204" w:name="_Toc29769132"/>
      <w:bookmarkStart w:id="10205" w:name="_Toc32332568"/>
      <w:bookmarkStart w:id="10206" w:name="_Toc37430428"/>
      <w:bookmarkStart w:id="10207" w:name="_Toc43739531"/>
      <w:bookmarkStart w:id="10208" w:name="_Toc46347292"/>
      <w:bookmarkStart w:id="10209" w:name="_Toc53166231"/>
      <w:bookmarkStart w:id="10210" w:name="_Toc53166926"/>
      <w:bookmarkStart w:id="10211" w:name="_Toc53167620"/>
      <w:bookmarkStart w:id="10212" w:name="_Toc61130882"/>
      <w:bookmarkStart w:id="10213" w:name="_Toc61131608"/>
      <w:bookmarkStart w:id="10214" w:name="_Toc61188450"/>
      <w:bookmarkStart w:id="10215" w:name="_Toc83029740"/>
      <w:bookmarkStart w:id="10216" w:name="_Toc83920338"/>
      <w:bookmarkStart w:id="10217" w:name="_Toc89785359"/>
      <w:bookmarkStart w:id="10218" w:name="_Toc137246046"/>
      <w:bookmarkStart w:id="10219" w:name="_Toc138888553"/>
      <w:bookmarkStart w:id="10220" w:name="_Toc145321625"/>
      <w:r w:rsidRPr="00E11EA5">
        <w:rPr>
          <w:rFonts w:hint="eastAsia"/>
        </w:rPr>
        <w:t>1</w:t>
      </w:r>
      <w:r w:rsidRPr="00E11EA5">
        <w:t>3.4.1</w:t>
      </w:r>
      <w:r w:rsidRPr="00E11EA5">
        <w:tab/>
        <w:t>General</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5C946E8C" w:rsidR="00C57672" w:rsidRPr="00E11EA5" w:rsidRDefault="007671AB"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0221" w:name="_Toc31837716"/>
      <w:bookmarkStart w:id="10222" w:name="_Toc37430429"/>
      <w:bookmarkStart w:id="10223" w:name="_Toc43739532"/>
      <w:bookmarkStart w:id="10224" w:name="_Toc46347293"/>
      <w:bookmarkStart w:id="10225" w:name="_Toc53166232"/>
      <w:bookmarkStart w:id="10226" w:name="_Toc53166927"/>
      <w:bookmarkStart w:id="10227" w:name="_Toc53167621"/>
      <w:bookmarkStart w:id="10228" w:name="_Toc61130883"/>
      <w:bookmarkStart w:id="10229" w:name="_Toc61131609"/>
      <w:bookmarkStart w:id="10230" w:name="_Toc61188451"/>
      <w:bookmarkStart w:id="10231" w:name="_Toc83029741"/>
      <w:bookmarkStart w:id="10232" w:name="_Toc83920339"/>
      <w:bookmarkStart w:id="10233" w:name="_Toc89785360"/>
      <w:bookmarkStart w:id="10234" w:name="_Toc137246047"/>
      <w:bookmarkStart w:id="10235" w:name="_Toc138888554"/>
      <w:bookmarkStart w:id="10236" w:name="_Toc145321626"/>
      <w:bookmarkStart w:id="10237" w:name="_Toc31837718"/>
      <w:r w:rsidRPr="00E11EA5">
        <w:t>13.4.2</w:t>
      </w:r>
      <w:r w:rsidRPr="00E11EA5">
        <w:tab/>
        <w:t xml:space="preserve">General </w:t>
      </w:r>
      <w:r w:rsidR="00606601">
        <w:t>C</w:t>
      </w:r>
      <w:r w:rsidRPr="00E11EA5">
        <w:t>hamber</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4C374875" w14:textId="77777777" w:rsidR="00C57672" w:rsidRPr="00E11EA5" w:rsidRDefault="00C57672" w:rsidP="00C57672">
      <w:pPr>
        <w:pStyle w:val="Heading4"/>
        <w:rPr>
          <w:lang w:eastAsia="sv-SE"/>
        </w:rPr>
      </w:pPr>
      <w:bookmarkStart w:id="10238" w:name="_Toc31837717"/>
      <w:bookmarkStart w:id="10239" w:name="_Toc37430430"/>
      <w:bookmarkStart w:id="10240" w:name="_Toc43739533"/>
      <w:bookmarkStart w:id="10241" w:name="_Toc46347294"/>
      <w:bookmarkStart w:id="10242" w:name="_Toc53166233"/>
      <w:bookmarkStart w:id="10243" w:name="_Toc53166928"/>
      <w:bookmarkStart w:id="10244" w:name="_Toc53167622"/>
      <w:bookmarkStart w:id="10245" w:name="_Toc61130884"/>
      <w:bookmarkStart w:id="10246" w:name="_Toc61131610"/>
      <w:bookmarkStart w:id="10247" w:name="_Toc61188452"/>
      <w:bookmarkStart w:id="10248" w:name="_Toc83029742"/>
      <w:bookmarkStart w:id="10249" w:name="_Toc83920340"/>
      <w:bookmarkStart w:id="10250" w:name="_Toc89785361"/>
      <w:bookmarkStart w:id="10251" w:name="_Toc137246048"/>
      <w:bookmarkStart w:id="10252" w:name="_Toc138888555"/>
      <w:bookmarkStart w:id="10253" w:name="_Toc145321627"/>
      <w:r w:rsidRPr="00E11EA5">
        <w:rPr>
          <w:lang w:eastAsia="sv-SE"/>
        </w:rPr>
        <w:t>13.4.</w:t>
      </w:r>
      <w:r w:rsidRPr="00E11EA5">
        <w:t>2</w:t>
      </w:r>
      <w:r w:rsidRPr="00E11EA5">
        <w:rPr>
          <w:lang w:eastAsia="sv-SE"/>
        </w:rPr>
        <w:t>.1</w:t>
      </w:r>
      <w:r w:rsidRPr="00E11EA5">
        <w:rPr>
          <w:lang w:eastAsia="sv-SE"/>
        </w:rPr>
        <w:tab/>
        <w:t>Measurement system description</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7FE3865E" w14:textId="2C4134D4" w:rsidR="00C57672" w:rsidRPr="00E11EA5" w:rsidRDefault="007671AB"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0254" w:name="_Toc32332571"/>
      <w:bookmarkStart w:id="10255" w:name="_Toc37430431"/>
      <w:bookmarkStart w:id="10256" w:name="_Toc43739534"/>
      <w:bookmarkStart w:id="10257" w:name="_Toc46347295"/>
      <w:bookmarkStart w:id="10258" w:name="_Toc53166234"/>
      <w:bookmarkStart w:id="10259" w:name="_Toc53166929"/>
      <w:bookmarkStart w:id="10260" w:name="_Toc53167623"/>
      <w:bookmarkStart w:id="10261" w:name="_Toc61130885"/>
      <w:bookmarkStart w:id="10262" w:name="_Toc61131611"/>
      <w:bookmarkStart w:id="10263" w:name="_Toc61188453"/>
      <w:bookmarkStart w:id="10264" w:name="_Toc83029743"/>
      <w:bookmarkStart w:id="10265" w:name="_Toc83920341"/>
      <w:bookmarkStart w:id="10266" w:name="_Toc89785362"/>
      <w:bookmarkStart w:id="10267" w:name="_Toc137246049"/>
      <w:bookmarkStart w:id="10268" w:name="_Toc138888556"/>
      <w:bookmarkStart w:id="10269" w:name="_Toc145321628"/>
      <w:bookmarkEnd w:id="10237"/>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1171F472" w14:textId="77777777" w:rsidR="00C57672" w:rsidRPr="00E11EA5" w:rsidRDefault="00C57672" w:rsidP="00C57672">
      <w:pPr>
        <w:pStyle w:val="Heading5"/>
      </w:pPr>
      <w:bookmarkStart w:id="10270" w:name="_Toc32332572"/>
      <w:bookmarkStart w:id="10271" w:name="_Toc37430432"/>
      <w:bookmarkStart w:id="10272" w:name="_Toc43739535"/>
      <w:bookmarkStart w:id="10273" w:name="_Toc46347296"/>
      <w:bookmarkStart w:id="10274" w:name="_Toc53166235"/>
      <w:bookmarkStart w:id="10275" w:name="_Toc53166930"/>
      <w:bookmarkStart w:id="10276" w:name="_Toc53167624"/>
      <w:bookmarkStart w:id="10277" w:name="_Toc61130886"/>
      <w:bookmarkStart w:id="10278" w:name="_Toc61131612"/>
      <w:bookmarkStart w:id="10279" w:name="_Toc61188454"/>
      <w:bookmarkStart w:id="10280" w:name="_Toc83029744"/>
      <w:bookmarkStart w:id="10281" w:name="_Toc83920342"/>
      <w:bookmarkStart w:id="10282" w:name="_Toc89785363"/>
      <w:bookmarkStart w:id="10283" w:name="_Toc137246050"/>
      <w:bookmarkStart w:id="10284" w:name="_Toc138888557"/>
      <w:bookmarkStart w:id="10285" w:name="_Toc145321629"/>
      <w:r w:rsidRPr="00E11EA5">
        <w:rPr>
          <w:lang w:eastAsia="sv-SE"/>
        </w:rPr>
        <w:t>13.4.</w:t>
      </w:r>
      <w:r w:rsidRPr="00E11EA5">
        <w:t>2</w:t>
      </w:r>
      <w:r w:rsidRPr="00E11EA5">
        <w:rPr>
          <w:lang w:eastAsia="sv-SE"/>
        </w:rPr>
        <w:t>.2.1</w:t>
      </w:r>
      <w:r w:rsidRPr="00E11EA5">
        <w:rPr>
          <w:lang w:eastAsia="sv-SE"/>
        </w:rPr>
        <w:tab/>
      </w:r>
      <w:r w:rsidRPr="00E11EA5">
        <w:t>Stage 1: Calibration</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0286" w:name="_Toc32332573"/>
      <w:bookmarkStart w:id="10287" w:name="_Toc37430433"/>
      <w:bookmarkStart w:id="10288" w:name="_Toc43739536"/>
      <w:bookmarkStart w:id="10289" w:name="_Toc46347297"/>
      <w:bookmarkStart w:id="10290" w:name="_Toc53166236"/>
      <w:bookmarkStart w:id="10291" w:name="_Toc53166931"/>
      <w:bookmarkStart w:id="10292" w:name="_Toc53167625"/>
      <w:bookmarkStart w:id="10293" w:name="_Toc61130887"/>
      <w:bookmarkStart w:id="10294" w:name="_Toc61131613"/>
      <w:bookmarkStart w:id="10295" w:name="_Toc61188455"/>
      <w:bookmarkStart w:id="10296" w:name="_Toc83029745"/>
      <w:bookmarkStart w:id="10297" w:name="_Toc83920343"/>
      <w:bookmarkStart w:id="10298" w:name="_Toc89785364"/>
      <w:bookmarkStart w:id="10299" w:name="_Toc137246051"/>
      <w:bookmarkStart w:id="10300" w:name="_Toc138888558"/>
      <w:bookmarkStart w:id="10301" w:name="_Toc145321630"/>
      <w:r w:rsidRPr="00E11EA5">
        <w:rPr>
          <w:lang w:eastAsia="sv-SE"/>
        </w:rPr>
        <w:t>13.4.2.2.2</w:t>
      </w:r>
      <w:r w:rsidRPr="00E11EA5">
        <w:rPr>
          <w:lang w:eastAsia="sv-SE"/>
        </w:rPr>
        <w:tab/>
        <w:t>Stage 2: BS measurement</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1173249C" w14:textId="4561E047" w:rsidR="00C57672" w:rsidRPr="00E11EA5" w:rsidRDefault="00DB28F2"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0302" w:name="_Toc32332574"/>
      <w:bookmarkStart w:id="10303" w:name="_Toc37430434"/>
      <w:bookmarkStart w:id="10304" w:name="_Toc43739537"/>
      <w:bookmarkStart w:id="10305" w:name="_Toc46347298"/>
      <w:bookmarkStart w:id="10306" w:name="_Toc53166237"/>
      <w:bookmarkStart w:id="10307" w:name="_Toc53166932"/>
      <w:bookmarkStart w:id="10308" w:name="_Toc53167626"/>
      <w:bookmarkStart w:id="10309" w:name="_Toc61130888"/>
      <w:bookmarkStart w:id="10310" w:name="_Toc61131614"/>
      <w:bookmarkStart w:id="10311" w:name="_Toc61188456"/>
      <w:bookmarkStart w:id="10312" w:name="_Toc83029746"/>
      <w:bookmarkStart w:id="10313" w:name="_Toc83920344"/>
      <w:bookmarkStart w:id="10314" w:name="_Toc89785365"/>
      <w:bookmarkStart w:id="10315" w:name="_Toc137246052"/>
      <w:bookmarkStart w:id="10316" w:name="_Toc138888559"/>
      <w:bookmarkStart w:id="10317" w:name="_Toc145321631"/>
      <w:r w:rsidRPr="00E11EA5">
        <w:t>13</w:t>
      </w:r>
      <w:r w:rsidRPr="00E11EA5">
        <w:rPr>
          <w:lang w:eastAsia="sv-SE"/>
        </w:rPr>
        <w:t>.4.2.3</w:t>
      </w:r>
      <w:r w:rsidRPr="00E11EA5">
        <w:rPr>
          <w:lang w:eastAsia="sv-SE"/>
        </w:rPr>
        <w:tab/>
      </w:r>
      <w:r w:rsidRPr="00E11EA5">
        <w:t>MU value derivation, FR1</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0318" w:name="_Toc32332592"/>
      <w:bookmarkStart w:id="10319" w:name="_Toc37430435"/>
      <w:bookmarkStart w:id="10320" w:name="_Toc43739538"/>
      <w:bookmarkStart w:id="10321" w:name="_Toc46347299"/>
      <w:bookmarkStart w:id="10322" w:name="_Toc53166238"/>
      <w:bookmarkStart w:id="10323" w:name="_Toc53166933"/>
      <w:bookmarkStart w:id="10324" w:name="_Toc53167627"/>
      <w:bookmarkStart w:id="10325" w:name="_Toc61130889"/>
      <w:bookmarkStart w:id="10326" w:name="_Toc61131615"/>
      <w:bookmarkStart w:id="10327" w:name="_Toc61188457"/>
      <w:bookmarkStart w:id="10328" w:name="_Toc83029747"/>
      <w:bookmarkStart w:id="10329" w:name="_Toc83920345"/>
      <w:bookmarkStart w:id="10330" w:name="_Toc89785366"/>
      <w:bookmarkStart w:id="10331" w:name="_Toc137246053"/>
      <w:bookmarkStart w:id="10332" w:name="_Toc138888560"/>
      <w:bookmarkStart w:id="10333" w:name="_Toc145321632"/>
      <w:r w:rsidRPr="00E11EA5">
        <w:t>13.4.3</w:t>
      </w:r>
      <w:r w:rsidRPr="00E11EA5">
        <w:tab/>
        <w:t>Maximum accepted test system uncertainty</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0334" w:name="_Toc32332593"/>
      <w:bookmarkStart w:id="10335" w:name="_Toc37430436"/>
      <w:bookmarkStart w:id="10336" w:name="_Toc43739539"/>
      <w:bookmarkStart w:id="10337" w:name="_Toc46347300"/>
      <w:bookmarkStart w:id="10338" w:name="_Toc53166239"/>
      <w:bookmarkStart w:id="10339" w:name="_Toc53166934"/>
      <w:bookmarkStart w:id="10340" w:name="_Toc53167628"/>
      <w:bookmarkStart w:id="10341" w:name="_Toc61130890"/>
      <w:bookmarkStart w:id="10342" w:name="_Toc61131616"/>
      <w:bookmarkStart w:id="10343" w:name="_Toc61188458"/>
      <w:bookmarkStart w:id="10344" w:name="_Toc83029748"/>
      <w:bookmarkStart w:id="10345" w:name="_Toc83920346"/>
      <w:bookmarkStart w:id="10346" w:name="_Toc89785367"/>
      <w:bookmarkStart w:id="10347" w:name="_Toc137246054"/>
      <w:bookmarkStart w:id="10348" w:name="_Toc138888561"/>
      <w:bookmarkStart w:id="10349" w:name="_Toc145321633"/>
      <w:r w:rsidRPr="00E11EA5">
        <w:t>13.4.4</w:t>
      </w:r>
      <w:r w:rsidRPr="00E11EA5">
        <w:tab/>
      </w:r>
      <w:r w:rsidRPr="00E11EA5">
        <w:rPr>
          <w:lang w:eastAsia="zh-CN"/>
        </w:rPr>
        <w:t>Test Tolerance co-location spurious emissions</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0350" w:name="_Toc21086696"/>
      <w:bookmarkStart w:id="10351" w:name="_Toc29769155"/>
      <w:bookmarkStart w:id="10352" w:name="_Toc31837729"/>
      <w:bookmarkStart w:id="10353" w:name="_Toc37430437"/>
      <w:bookmarkStart w:id="10354" w:name="_Toc43739540"/>
      <w:bookmarkStart w:id="10355" w:name="_Toc46347301"/>
      <w:bookmarkStart w:id="10356" w:name="_Toc53166240"/>
      <w:bookmarkStart w:id="10357" w:name="_Toc53166935"/>
      <w:bookmarkStart w:id="10358" w:name="_Toc53167629"/>
    </w:p>
    <w:p w14:paraId="3A0A73E0" w14:textId="77777777" w:rsidR="00C57672" w:rsidRPr="00E11EA5" w:rsidRDefault="00C57672" w:rsidP="00C57672">
      <w:pPr>
        <w:pStyle w:val="Heading2"/>
        <w:rPr>
          <w:lang w:val="en-US"/>
        </w:rPr>
      </w:pPr>
      <w:bookmarkStart w:id="10359" w:name="_Toc61130891"/>
      <w:bookmarkStart w:id="10360" w:name="_Toc61131617"/>
      <w:bookmarkStart w:id="10361" w:name="_Toc61188459"/>
      <w:bookmarkStart w:id="10362" w:name="_Toc83029749"/>
      <w:bookmarkStart w:id="10363" w:name="_Toc83920347"/>
      <w:bookmarkStart w:id="10364" w:name="_Toc89785368"/>
      <w:bookmarkStart w:id="10365" w:name="_Toc137246055"/>
      <w:bookmarkStart w:id="10366" w:name="_Toc138888562"/>
      <w:bookmarkStart w:id="10367" w:name="_Toc145321634"/>
      <w:r w:rsidRPr="00E11EA5">
        <w:t>1</w:t>
      </w:r>
      <w:r w:rsidRPr="00E11EA5">
        <w:rPr>
          <w:lang w:val="en-US"/>
        </w:rPr>
        <w:t>3</w:t>
      </w:r>
      <w:r w:rsidRPr="00E11EA5">
        <w:t>.5</w:t>
      </w:r>
      <w:r w:rsidRPr="00E11EA5">
        <w:tab/>
        <w:t>OTA co-location blocking</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3E0C391C" w14:textId="77777777" w:rsidR="00C57672" w:rsidRPr="00E11EA5" w:rsidRDefault="00C57672" w:rsidP="00C57672">
      <w:pPr>
        <w:pStyle w:val="Heading3"/>
      </w:pPr>
      <w:bookmarkStart w:id="10368" w:name="_Toc21086697"/>
      <w:bookmarkStart w:id="10369" w:name="_Toc29769156"/>
      <w:bookmarkStart w:id="10370" w:name="_Toc31837730"/>
      <w:bookmarkStart w:id="10371" w:name="_Toc37430438"/>
      <w:bookmarkStart w:id="10372" w:name="_Toc43739541"/>
      <w:bookmarkStart w:id="10373" w:name="_Toc46347302"/>
      <w:bookmarkStart w:id="10374" w:name="_Toc53166241"/>
      <w:bookmarkStart w:id="10375" w:name="_Toc53166936"/>
      <w:bookmarkStart w:id="10376" w:name="_Toc53167630"/>
      <w:bookmarkStart w:id="10377" w:name="_Toc61130892"/>
      <w:bookmarkStart w:id="10378" w:name="_Toc61131618"/>
      <w:bookmarkStart w:id="10379" w:name="_Toc61188460"/>
      <w:bookmarkStart w:id="10380" w:name="_Toc83029750"/>
      <w:bookmarkStart w:id="10381" w:name="_Toc83920348"/>
      <w:bookmarkStart w:id="10382" w:name="_Toc89785369"/>
      <w:bookmarkStart w:id="10383" w:name="_Toc137246056"/>
      <w:bookmarkStart w:id="10384" w:name="_Toc138888563"/>
      <w:bookmarkStart w:id="10385" w:name="_Toc145321635"/>
      <w:r w:rsidRPr="00E11EA5">
        <w:t>13.5.1</w:t>
      </w:r>
      <w:r w:rsidRPr="00E11EA5">
        <w:tab/>
        <w:t>General</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6E5E174" w:rsidR="00C57672" w:rsidRPr="00E11EA5" w:rsidRDefault="00DB28F2"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0386" w:name="_Toc31837743"/>
      <w:bookmarkStart w:id="10387" w:name="_Toc37430439"/>
      <w:bookmarkStart w:id="10388" w:name="_Toc43739542"/>
      <w:bookmarkStart w:id="10389" w:name="_Toc46347303"/>
      <w:bookmarkStart w:id="10390" w:name="_Toc53166242"/>
      <w:bookmarkStart w:id="10391" w:name="_Toc53166937"/>
      <w:bookmarkStart w:id="10392" w:name="_Toc53167631"/>
      <w:bookmarkStart w:id="10393" w:name="_Toc61130893"/>
      <w:bookmarkStart w:id="10394" w:name="_Toc61131619"/>
      <w:bookmarkStart w:id="10395" w:name="_Toc61188461"/>
      <w:bookmarkStart w:id="10396" w:name="_Toc83029751"/>
      <w:bookmarkStart w:id="10397" w:name="_Toc83920349"/>
      <w:bookmarkStart w:id="10398" w:name="_Toc89785370"/>
      <w:bookmarkStart w:id="10399" w:name="_Toc137246057"/>
      <w:bookmarkStart w:id="10400" w:name="_Toc138888564"/>
      <w:bookmarkStart w:id="10401" w:name="_Toc145321636"/>
      <w:bookmarkStart w:id="10402" w:name="_Toc31837745"/>
      <w:bookmarkStart w:id="10403" w:name="_Hlk522803856"/>
      <w:r w:rsidRPr="00E11EA5">
        <w:t>13.5.2</w:t>
      </w:r>
      <w:r w:rsidRPr="00E11EA5">
        <w:tab/>
        <w:t xml:space="preserve">General </w:t>
      </w:r>
      <w:r w:rsidR="00606601">
        <w:t>C</w:t>
      </w:r>
      <w:r w:rsidRPr="00E11EA5">
        <w:t>hamber</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2692BD6D" w14:textId="77777777" w:rsidR="00C57672" w:rsidRPr="00E11EA5" w:rsidRDefault="00C57672" w:rsidP="00C57672">
      <w:pPr>
        <w:pStyle w:val="Heading4"/>
        <w:rPr>
          <w:lang w:eastAsia="sv-SE"/>
        </w:rPr>
      </w:pPr>
      <w:bookmarkStart w:id="10404" w:name="_Toc31837744"/>
      <w:bookmarkStart w:id="10405" w:name="_Toc37430440"/>
      <w:bookmarkStart w:id="10406" w:name="_Toc43739543"/>
      <w:bookmarkStart w:id="10407" w:name="_Toc46347304"/>
      <w:bookmarkStart w:id="10408" w:name="_Toc53166243"/>
      <w:bookmarkStart w:id="10409" w:name="_Toc53166938"/>
      <w:bookmarkStart w:id="10410" w:name="_Toc53167632"/>
      <w:bookmarkStart w:id="10411" w:name="_Toc61130894"/>
      <w:bookmarkStart w:id="10412" w:name="_Toc61131620"/>
      <w:bookmarkStart w:id="10413" w:name="_Toc61188462"/>
      <w:bookmarkStart w:id="10414" w:name="_Toc83029752"/>
      <w:bookmarkStart w:id="10415" w:name="_Toc83920350"/>
      <w:bookmarkStart w:id="10416" w:name="_Toc89785371"/>
      <w:bookmarkStart w:id="10417" w:name="_Toc137246058"/>
      <w:bookmarkStart w:id="10418" w:name="_Toc138888565"/>
      <w:bookmarkStart w:id="10419" w:name="_Toc145321637"/>
      <w:r w:rsidRPr="00E11EA5">
        <w:rPr>
          <w:lang w:eastAsia="sv-SE"/>
        </w:rPr>
        <w:t>13.5.</w:t>
      </w:r>
      <w:r w:rsidRPr="00E11EA5">
        <w:t>2</w:t>
      </w:r>
      <w:r w:rsidRPr="00E11EA5">
        <w:rPr>
          <w:lang w:eastAsia="sv-SE"/>
        </w:rPr>
        <w:t>.1</w:t>
      </w:r>
      <w:r w:rsidRPr="00E11EA5">
        <w:rPr>
          <w:lang w:eastAsia="sv-SE"/>
        </w:rPr>
        <w:tab/>
        <w:t>Measurement system description</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6679C1E2" w14:textId="4C06FAED" w:rsidR="00C57672" w:rsidRPr="00E11EA5" w:rsidRDefault="00DB28F2"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0420" w:name="_Toc32332598"/>
      <w:bookmarkStart w:id="10421" w:name="_Toc37430441"/>
      <w:bookmarkStart w:id="10422" w:name="_Toc43739544"/>
      <w:bookmarkStart w:id="10423" w:name="_Toc46347305"/>
      <w:bookmarkStart w:id="10424" w:name="_Toc53166244"/>
      <w:bookmarkStart w:id="10425" w:name="_Toc53166939"/>
      <w:bookmarkStart w:id="10426" w:name="_Toc53167633"/>
      <w:bookmarkEnd w:id="10402"/>
    </w:p>
    <w:p w14:paraId="430FABB9" w14:textId="77777777" w:rsidR="00C57672" w:rsidRPr="00E11EA5" w:rsidRDefault="00C57672" w:rsidP="00C57672">
      <w:pPr>
        <w:pStyle w:val="Heading4"/>
        <w:rPr>
          <w:lang w:eastAsia="sv-SE"/>
        </w:rPr>
      </w:pPr>
      <w:bookmarkStart w:id="10427" w:name="_Toc61130895"/>
      <w:bookmarkStart w:id="10428" w:name="_Toc61131621"/>
      <w:bookmarkStart w:id="10429" w:name="_Toc61188463"/>
      <w:bookmarkStart w:id="10430" w:name="_Toc83029753"/>
      <w:bookmarkStart w:id="10431" w:name="_Toc83920351"/>
      <w:bookmarkStart w:id="10432" w:name="_Toc89785372"/>
      <w:bookmarkStart w:id="10433" w:name="_Toc137246059"/>
      <w:bookmarkStart w:id="10434" w:name="_Toc138888566"/>
      <w:bookmarkStart w:id="10435" w:name="_Toc145321638"/>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4B3BA8C1" w14:textId="77777777" w:rsidR="00C57672" w:rsidRPr="00E11EA5" w:rsidRDefault="00C57672" w:rsidP="00C57672">
      <w:pPr>
        <w:pStyle w:val="Heading5"/>
      </w:pPr>
      <w:bookmarkStart w:id="10436" w:name="_Toc32332599"/>
      <w:bookmarkStart w:id="10437" w:name="_Toc37430442"/>
      <w:bookmarkStart w:id="10438" w:name="_Toc43739545"/>
      <w:bookmarkStart w:id="10439" w:name="_Toc46347306"/>
      <w:bookmarkStart w:id="10440" w:name="_Toc53166245"/>
      <w:bookmarkStart w:id="10441" w:name="_Toc53166940"/>
      <w:bookmarkStart w:id="10442" w:name="_Toc53167634"/>
      <w:bookmarkStart w:id="10443" w:name="_Toc61130896"/>
      <w:bookmarkStart w:id="10444" w:name="_Toc61131622"/>
      <w:bookmarkStart w:id="10445" w:name="_Toc61188464"/>
      <w:bookmarkStart w:id="10446" w:name="_Toc83029754"/>
      <w:bookmarkStart w:id="10447" w:name="_Toc83920352"/>
      <w:bookmarkStart w:id="10448" w:name="_Toc89785373"/>
      <w:bookmarkStart w:id="10449" w:name="_Toc137246060"/>
      <w:bookmarkStart w:id="10450" w:name="_Toc138888567"/>
      <w:bookmarkStart w:id="10451" w:name="_Toc145321639"/>
      <w:r w:rsidRPr="00E11EA5">
        <w:rPr>
          <w:lang w:eastAsia="sv-SE"/>
        </w:rPr>
        <w:t>13.5.</w:t>
      </w:r>
      <w:r w:rsidRPr="00E11EA5">
        <w:t>2</w:t>
      </w:r>
      <w:r w:rsidRPr="00E11EA5">
        <w:rPr>
          <w:lang w:eastAsia="sv-SE"/>
        </w:rPr>
        <w:t>.2.1</w:t>
      </w:r>
      <w:r w:rsidRPr="00E11EA5">
        <w:rPr>
          <w:lang w:eastAsia="sv-SE"/>
        </w:rPr>
        <w:tab/>
      </w:r>
      <w:r w:rsidRPr="00E11EA5">
        <w:t>Stage 1: Calibration</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0452" w:name="_Toc32332600"/>
      <w:bookmarkStart w:id="10453" w:name="_Toc37430443"/>
      <w:bookmarkStart w:id="10454" w:name="_Toc43739546"/>
      <w:bookmarkStart w:id="10455" w:name="_Toc46347307"/>
      <w:bookmarkStart w:id="10456" w:name="_Toc53166246"/>
      <w:bookmarkStart w:id="10457" w:name="_Toc53166941"/>
      <w:bookmarkStart w:id="10458" w:name="_Toc53167635"/>
      <w:bookmarkStart w:id="10459" w:name="_Toc61130897"/>
      <w:bookmarkStart w:id="10460" w:name="_Toc61131623"/>
      <w:bookmarkStart w:id="10461" w:name="_Toc61188465"/>
      <w:bookmarkStart w:id="10462" w:name="_Toc83029755"/>
      <w:bookmarkStart w:id="10463" w:name="_Toc83920353"/>
      <w:bookmarkStart w:id="10464" w:name="_Toc89785374"/>
      <w:bookmarkStart w:id="10465" w:name="_Toc137246061"/>
      <w:bookmarkStart w:id="10466" w:name="_Toc138888568"/>
      <w:bookmarkStart w:id="10467" w:name="_Toc145321640"/>
      <w:r w:rsidRPr="00E11EA5">
        <w:rPr>
          <w:lang w:eastAsia="sv-SE"/>
        </w:rPr>
        <w:t>13.5.</w:t>
      </w:r>
      <w:r w:rsidRPr="00E11EA5">
        <w:t>2</w:t>
      </w:r>
      <w:r w:rsidRPr="00E11EA5">
        <w:rPr>
          <w:lang w:eastAsia="sv-SE"/>
        </w:rPr>
        <w:t>.2.2</w:t>
      </w:r>
      <w:r w:rsidRPr="00E11EA5">
        <w:rPr>
          <w:lang w:eastAsia="sv-SE"/>
        </w:rPr>
        <w:tab/>
      </w:r>
      <w:r w:rsidRPr="00E11EA5">
        <w:t>Stage 2: BS measurement</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424B2CBD" w14:textId="0A8B1A1C" w:rsidR="00C57672" w:rsidRPr="00E11EA5" w:rsidRDefault="00DB28F2"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0468" w:name="_Toc32332601"/>
      <w:bookmarkStart w:id="10469" w:name="_Toc37430444"/>
      <w:bookmarkStart w:id="10470" w:name="_Toc43739547"/>
      <w:bookmarkStart w:id="10471" w:name="_Toc46347308"/>
      <w:bookmarkStart w:id="10472" w:name="_Toc53166247"/>
      <w:bookmarkStart w:id="10473" w:name="_Toc53166942"/>
      <w:bookmarkStart w:id="10474" w:name="_Toc53167636"/>
      <w:bookmarkStart w:id="10475" w:name="_Toc61130898"/>
      <w:bookmarkStart w:id="10476" w:name="_Toc61131624"/>
      <w:bookmarkStart w:id="10477" w:name="_Toc61188466"/>
      <w:bookmarkStart w:id="10478" w:name="_Toc83029756"/>
      <w:bookmarkStart w:id="10479" w:name="_Toc83920354"/>
      <w:bookmarkStart w:id="10480" w:name="_Toc89785375"/>
      <w:bookmarkStart w:id="10481" w:name="_Toc137246062"/>
      <w:bookmarkStart w:id="10482" w:name="_Toc138888569"/>
      <w:bookmarkStart w:id="10483" w:name="_Toc145321641"/>
      <w:r w:rsidRPr="00E11EA5">
        <w:t>13</w:t>
      </w:r>
      <w:r w:rsidRPr="00E11EA5">
        <w:rPr>
          <w:lang w:eastAsia="sv-SE"/>
        </w:rPr>
        <w:t>.5.2.3</w:t>
      </w:r>
      <w:r w:rsidRPr="00E11EA5">
        <w:rPr>
          <w:lang w:eastAsia="sv-SE"/>
        </w:rPr>
        <w:tab/>
      </w:r>
      <w:r w:rsidRPr="00E11EA5">
        <w:t>MU value derivation, FR1</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0403"/>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0484"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0485" w:name="_Toc32332614"/>
      <w:bookmarkStart w:id="10486" w:name="_Toc37430445"/>
      <w:bookmarkStart w:id="10487" w:name="_Toc43739548"/>
      <w:bookmarkStart w:id="10488" w:name="_Toc46347309"/>
      <w:bookmarkStart w:id="10489" w:name="_Toc53166248"/>
      <w:bookmarkStart w:id="10490" w:name="_Toc53166943"/>
      <w:bookmarkStart w:id="10491" w:name="_Toc53167637"/>
      <w:bookmarkStart w:id="10492" w:name="_Toc61130899"/>
      <w:bookmarkStart w:id="10493" w:name="_Toc61131625"/>
      <w:bookmarkStart w:id="10494" w:name="_Toc61188467"/>
      <w:bookmarkStart w:id="10495" w:name="_Toc83029757"/>
      <w:bookmarkStart w:id="10496" w:name="_Toc83920355"/>
      <w:bookmarkStart w:id="10497" w:name="_Toc89785376"/>
      <w:bookmarkStart w:id="10498" w:name="_Toc137246063"/>
      <w:bookmarkStart w:id="10499" w:name="_Toc138888570"/>
      <w:bookmarkStart w:id="10500" w:name="_Toc145321642"/>
      <w:bookmarkEnd w:id="10484"/>
      <w:r w:rsidRPr="00E11EA5">
        <w:t>13.5.3</w:t>
      </w:r>
      <w:r w:rsidRPr="00E11EA5">
        <w:tab/>
        <w:t>Maximum accepted test system uncertainty</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pt;height:22pt" o:ole="">
            <v:imagedata r:id="rId173" o:title=""/>
          </v:shape>
          <o:OLEObject Type="Embed" ProgID="Equation.3" ShapeID="_x0000_i1076" DrawAspect="Content" ObjectID="_1757339510"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0501" w:name="_Toc32332615"/>
      <w:bookmarkStart w:id="10502" w:name="_Toc37430446"/>
      <w:bookmarkStart w:id="10503" w:name="_Toc43739549"/>
      <w:bookmarkStart w:id="10504" w:name="_Toc46347310"/>
      <w:bookmarkStart w:id="10505" w:name="_Toc53166249"/>
      <w:bookmarkStart w:id="10506" w:name="_Toc53166944"/>
      <w:bookmarkStart w:id="10507" w:name="_Toc53167638"/>
      <w:bookmarkStart w:id="10508" w:name="_Toc61130900"/>
      <w:bookmarkStart w:id="10509" w:name="_Toc61131626"/>
      <w:bookmarkStart w:id="10510" w:name="_Toc61188468"/>
      <w:bookmarkStart w:id="10511" w:name="_Toc83029758"/>
      <w:bookmarkStart w:id="10512" w:name="_Toc83920356"/>
      <w:bookmarkStart w:id="10513" w:name="_Toc89785377"/>
      <w:bookmarkStart w:id="10514" w:name="_Toc137246064"/>
      <w:bookmarkStart w:id="10515" w:name="_Toc138888571"/>
      <w:bookmarkStart w:id="10516" w:name="_Toc145321643"/>
      <w:r w:rsidRPr="00E11EA5">
        <w:t>13.5.4</w:t>
      </w:r>
      <w:r w:rsidRPr="00E11EA5">
        <w:tab/>
      </w:r>
      <w:r w:rsidRPr="00E11EA5">
        <w:rPr>
          <w:lang w:eastAsia="zh-CN"/>
        </w:rPr>
        <w:t>Test Tolerance for OTA co-location blocking</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0517" w:name="_Toc21086713"/>
      <w:bookmarkStart w:id="10518" w:name="_Toc29769172"/>
      <w:bookmarkStart w:id="10519" w:name="_Toc37430447"/>
      <w:bookmarkStart w:id="10520" w:name="_Toc43739550"/>
      <w:bookmarkStart w:id="10521" w:name="_Toc46347311"/>
      <w:bookmarkStart w:id="10522" w:name="_Toc53166250"/>
      <w:bookmarkStart w:id="10523" w:name="_Toc53166945"/>
      <w:bookmarkStart w:id="10524" w:name="_Toc53167639"/>
      <w:bookmarkStart w:id="10525" w:name="_Toc61130901"/>
      <w:bookmarkStart w:id="10526" w:name="_Toc61131627"/>
      <w:bookmarkStart w:id="10527" w:name="_Toc61188469"/>
      <w:bookmarkStart w:id="10528" w:name="_Toc83029759"/>
      <w:bookmarkStart w:id="10529" w:name="_Toc83920357"/>
      <w:bookmarkStart w:id="10530" w:name="_Toc89785378"/>
      <w:bookmarkStart w:id="10531" w:name="_Toc137246065"/>
      <w:bookmarkStart w:id="10532" w:name="_Toc138888572"/>
      <w:bookmarkStart w:id="10533" w:name="_Toc145321644"/>
      <w:r w:rsidRPr="00E11EA5">
        <w:t>14</w:t>
      </w:r>
      <w:r w:rsidRPr="00E11EA5">
        <w:tab/>
        <w:t>Out-of-band blocking requirements</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1835B9C4" w14:textId="77777777" w:rsidR="00C57672" w:rsidRPr="00501E48" w:rsidRDefault="00C57672" w:rsidP="00C57672">
      <w:pPr>
        <w:pStyle w:val="Heading2"/>
      </w:pPr>
      <w:bookmarkStart w:id="10534" w:name="_Toc21086714"/>
      <w:bookmarkStart w:id="10535" w:name="_Toc29769173"/>
      <w:bookmarkStart w:id="10536" w:name="_Toc32332617"/>
      <w:bookmarkStart w:id="10537" w:name="_Toc37430448"/>
      <w:bookmarkStart w:id="10538" w:name="_Toc43739551"/>
      <w:bookmarkStart w:id="10539" w:name="_Toc46347312"/>
      <w:bookmarkStart w:id="10540" w:name="_Toc53166251"/>
      <w:bookmarkStart w:id="10541" w:name="_Toc53166946"/>
      <w:bookmarkStart w:id="10542" w:name="_Toc53167640"/>
      <w:bookmarkStart w:id="10543" w:name="_Toc61130902"/>
      <w:bookmarkStart w:id="10544" w:name="_Toc61131628"/>
      <w:bookmarkStart w:id="10545" w:name="_Toc61188470"/>
      <w:bookmarkStart w:id="10546" w:name="_Toc83029760"/>
      <w:bookmarkStart w:id="10547" w:name="_Toc83920358"/>
      <w:bookmarkStart w:id="10548" w:name="_Toc89785379"/>
      <w:bookmarkStart w:id="10549" w:name="_Toc137246066"/>
      <w:bookmarkStart w:id="10550" w:name="_Toc138888573"/>
      <w:bookmarkStart w:id="10551" w:name="_Toc145321645"/>
      <w:bookmarkStart w:id="10552" w:name="_Toc21086748"/>
      <w:bookmarkStart w:id="10553" w:name="_Toc29769208"/>
      <w:r w:rsidRPr="00501E48">
        <w:t>14.1</w:t>
      </w:r>
      <w:r w:rsidRPr="00501E48">
        <w:tab/>
        <w:t>General</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021BC7F3" w:rsidR="00C57672" w:rsidRPr="00E11EA5" w:rsidRDefault="00BB060E"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6pt;height:223.5pt" o:ole="">
            <v:imagedata r:id="rId175" o:title=""/>
          </v:shape>
          <o:OLEObject Type="Embed" ProgID="Word.Picture.8" ShapeID="_x0000_i1077" DrawAspect="Content" ObjectID="_1757339511" r:id="rId176"/>
        </w:object>
      </w:r>
    </w:p>
    <w:p w14:paraId="4146883C" w14:textId="77777777" w:rsidR="00C57672" w:rsidRPr="00E11EA5" w:rsidRDefault="00C57672" w:rsidP="00C57672">
      <w:pPr>
        <w:pStyle w:val="TF"/>
      </w:pPr>
      <w:r w:rsidRPr="00E11EA5">
        <w:t>Figure 14.1-1: General blocking test set-up using a different antenna</w:t>
      </w:r>
    </w:p>
    <w:p w14:paraId="7494D888" w14:textId="51687035" w:rsidR="00BB060E" w:rsidRPr="00CA3D00" w:rsidRDefault="00BB060E" w:rsidP="00BB060E">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157555C7" w:rsidR="00C57672" w:rsidRPr="00E11EA5" w:rsidRDefault="00BB060E" w:rsidP="00BB060E">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0554" w:name="_Toc21086715"/>
      <w:bookmarkStart w:id="10555" w:name="_Toc29769174"/>
      <w:bookmarkStart w:id="10556" w:name="_Toc32332618"/>
      <w:bookmarkStart w:id="10557" w:name="_Toc37430449"/>
      <w:bookmarkStart w:id="10558" w:name="_Toc43739552"/>
      <w:bookmarkStart w:id="10559" w:name="_Toc46347313"/>
      <w:bookmarkStart w:id="10560" w:name="_Toc53166252"/>
      <w:bookmarkStart w:id="10561" w:name="_Toc53166947"/>
      <w:bookmarkStart w:id="10562" w:name="_Toc53167641"/>
      <w:bookmarkStart w:id="10563" w:name="_Toc61130903"/>
      <w:bookmarkStart w:id="10564" w:name="_Toc61131629"/>
      <w:bookmarkStart w:id="10565" w:name="_Toc61188471"/>
      <w:bookmarkStart w:id="10566" w:name="_Toc83029761"/>
      <w:bookmarkStart w:id="10567" w:name="_Toc83920359"/>
      <w:bookmarkStart w:id="10568" w:name="_Toc89785380"/>
      <w:bookmarkStart w:id="10569" w:name="_Toc137246067"/>
      <w:bookmarkStart w:id="10570" w:name="_Toc138888574"/>
      <w:bookmarkStart w:id="10571" w:name="_Toc145321646"/>
      <w:r w:rsidRPr="00501E48">
        <w:t>14.2</w:t>
      </w:r>
      <w:r w:rsidRPr="00501E48">
        <w:tab/>
        <w:t xml:space="preserve">General </w:t>
      </w:r>
      <w:r w:rsidR="00606601">
        <w:t>C</w:t>
      </w:r>
      <w:r w:rsidRPr="00501E48">
        <w:t>hamber</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0AAEBE9C" w14:textId="77777777" w:rsidR="00C57672" w:rsidRPr="00E11EA5" w:rsidRDefault="00C57672" w:rsidP="00C57672">
      <w:pPr>
        <w:pStyle w:val="Heading3"/>
      </w:pPr>
      <w:bookmarkStart w:id="10572" w:name="_Toc32332619"/>
      <w:bookmarkStart w:id="10573" w:name="_Toc37430450"/>
      <w:bookmarkStart w:id="10574" w:name="_Toc43739553"/>
      <w:bookmarkStart w:id="10575" w:name="_Toc46347314"/>
      <w:bookmarkStart w:id="10576" w:name="_Toc53166253"/>
      <w:bookmarkStart w:id="10577" w:name="_Toc53166948"/>
      <w:bookmarkStart w:id="10578" w:name="_Toc53167642"/>
      <w:bookmarkStart w:id="10579" w:name="_Toc61130904"/>
      <w:bookmarkStart w:id="10580" w:name="_Toc61131630"/>
      <w:bookmarkStart w:id="10581" w:name="_Toc61188472"/>
      <w:bookmarkStart w:id="10582" w:name="_Toc83029762"/>
      <w:bookmarkStart w:id="10583" w:name="_Toc83920360"/>
      <w:bookmarkStart w:id="10584" w:name="_Toc89785381"/>
      <w:bookmarkStart w:id="10585" w:name="_Toc137246068"/>
      <w:bookmarkStart w:id="10586" w:name="_Toc138888575"/>
      <w:bookmarkStart w:id="10587" w:name="_Toc145321647"/>
      <w:r w:rsidRPr="00E11EA5">
        <w:t>14.2.1</w:t>
      </w:r>
      <w:r w:rsidRPr="00E11EA5">
        <w:tab/>
      </w:r>
      <w:r w:rsidRPr="00E11EA5">
        <w:rPr>
          <w:lang w:eastAsia="sv-SE"/>
        </w:rPr>
        <w:t>Measurement system description</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2EA594F2" w:rsidR="00C57672" w:rsidRPr="00E11EA5" w:rsidRDefault="007D6614" w:rsidP="00C57672">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0588" w:name="_Toc32332620"/>
      <w:bookmarkStart w:id="10589" w:name="_Toc37430451"/>
      <w:bookmarkStart w:id="10590" w:name="_Toc43739554"/>
      <w:bookmarkStart w:id="10591" w:name="_Toc46347315"/>
      <w:bookmarkStart w:id="10592" w:name="_Toc53166254"/>
      <w:bookmarkStart w:id="10593" w:name="_Toc53166949"/>
      <w:bookmarkStart w:id="10594" w:name="_Toc53167643"/>
      <w:bookmarkStart w:id="10595" w:name="_Toc61130905"/>
      <w:bookmarkStart w:id="10596" w:name="_Toc61131631"/>
      <w:bookmarkStart w:id="10597" w:name="_Toc61188473"/>
      <w:bookmarkStart w:id="10598" w:name="_Toc83029763"/>
      <w:bookmarkStart w:id="10599" w:name="_Toc83920361"/>
      <w:bookmarkStart w:id="10600" w:name="_Toc89785382"/>
      <w:bookmarkStart w:id="10601" w:name="_Toc137246069"/>
      <w:bookmarkStart w:id="10602" w:name="_Toc138888576"/>
      <w:bookmarkStart w:id="10603" w:name="_Toc145321648"/>
      <w:r w:rsidRPr="00E11EA5">
        <w:rPr>
          <w:lang w:eastAsia="sv-SE"/>
        </w:rPr>
        <w:t>14.2.2</w:t>
      </w:r>
      <w:r>
        <w:rPr>
          <w:lang w:eastAsia="sv-SE"/>
        </w:rPr>
        <w:tab/>
      </w:r>
      <w:r w:rsidRPr="00E11EA5">
        <w:rPr>
          <w:lang w:eastAsia="sv-SE"/>
        </w:rPr>
        <w:t>Test procedure</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10A3E4A7" w14:textId="77777777" w:rsidR="00C57672" w:rsidRPr="00E11EA5" w:rsidRDefault="00C57672" w:rsidP="00C57672">
      <w:pPr>
        <w:pStyle w:val="Heading4"/>
      </w:pPr>
      <w:bookmarkStart w:id="10604" w:name="_Toc32332621"/>
      <w:bookmarkStart w:id="10605" w:name="_Toc37430452"/>
      <w:bookmarkStart w:id="10606" w:name="_Toc43739555"/>
      <w:bookmarkStart w:id="10607" w:name="_Toc46347316"/>
      <w:bookmarkStart w:id="10608" w:name="_Toc53166255"/>
      <w:bookmarkStart w:id="10609" w:name="_Toc53166950"/>
      <w:bookmarkStart w:id="10610" w:name="_Toc53167644"/>
      <w:bookmarkStart w:id="10611" w:name="_Toc61130906"/>
      <w:bookmarkStart w:id="10612" w:name="_Toc61131632"/>
      <w:bookmarkStart w:id="10613" w:name="_Toc61188474"/>
      <w:bookmarkStart w:id="10614" w:name="_Toc83029764"/>
      <w:bookmarkStart w:id="10615" w:name="_Toc83920362"/>
      <w:bookmarkStart w:id="10616" w:name="_Toc89785383"/>
      <w:bookmarkStart w:id="10617" w:name="_Toc137246070"/>
      <w:bookmarkStart w:id="10618" w:name="_Toc138888577"/>
      <w:bookmarkStart w:id="10619" w:name="_Toc145321649"/>
      <w:r w:rsidRPr="00E11EA5">
        <w:rPr>
          <w:lang w:eastAsia="sv-SE"/>
        </w:rPr>
        <w:t>14.2.2.1</w:t>
      </w:r>
      <w:r w:rsidRPr="00E11EA5">
        <w:rPr>
          <w:lang w:eastAsia="sv-SE"/>
        </w:rPr>
        <w:tab/>
      </w:r>
      <w:r w:rsidRPr="00E11EA5">
        <w:t>Stage 1: Calibration</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0620" w:name="_Toc32332622"/>
      <w:bookmarkStart w:id="10621" w:name="_Toc37430453"/>
      <w:bookmarkStart w:id="10622" w:name="_Toc43739556"/>
      <w:bookmarkStart w:id="10623" w:name="_Toc46347317"/>
      <w:bookmarkStart w:id="10624" w:name="_Toc53166256"/>
      <w:bookmarkStart w:id="10625" w:name="_Toc53166951"/>
      <w:bookmarkStart w:id="10626" w:name="_Toc53167645"/>
      <w:bookmarkStart w:id="10627" w:name="_Toc61130907"/>
      <w:bookmarkStart w:id="10628" w:name="_Toc61131633"/>
      <w:bookmarkStart w:id="10629" w:name="_Toc61188475"/>
      <w:bookmarkStart w:id="10630" w:name="_Toc83029765"/>
      <w:bookmarkStart w:id="10631" w:name="_Toc83920363"/>
      <w:bookmarkStart w:id="10632" w:name="_Toc89785384"/>
      <w:bookmarkStart w:id="10633" w:name="_Toc137246071"/>
      <w:bookmarkStart w:id="10634" w:name="_Toc138888578"/>
      <w:bookmarkStart w:id="10635" w:name="_Toc145321650"/>
      <w:r w:rsidRPr="00E11EA5">
        <w:rPr>
          <w:lang w:eastAsia="sv-SE"/>
        </w:rPr>
        <w:t>14.2.2.2</w:t>
      </w:r>
      <w:r w:rsidRPr="00E11EA5">
        <w:rPr>
          <w:lang w:eastAsia="sv-SE"/>
        </w:rPr>
        <w:tab/>
      </w:r>
      <w:r w:rsidRPr="00E11EA5">
        <w:t>Stage 2: BS measurement</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4A0008C4" w14:textId="214FCCC6" w:rsidR="00C57672" w:rsidRPr="00E11EA5" w:rsidRDefault="007D661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0636" w:name="_Toc32332623"/>
      <w:bookmarkStart w:id="10637" w:name="_Toc37430454"/>
      <w:bookmarkStart w:id="10638" w:name="_Toc43739557"/>
      <w:bookmarkStart w:id="10639" w:name="_Toc46347318"/>
      <w:bookmarkStart w:id="10640" w:name="_Toc53166257"/>
      <w:bookmarkStart w:id="10641" w:name="_Toc53166952"/>
      <w:bookmarkStart w:id="10642" w:name="_Toc53167646"/>
      <w:bookmarkStart w:id="10643" w:name="_Toc61130908"/>
      <w:bookmarkStart w:id="10644" w:name="_Toc61131634"/>
      <w:bookmarkStart w:id="10645" w:name="_Toc61188476"/>
      <w:bookmarkStart w:id="10646" w:name="_Toc83029766"/>
      <w:bookmarkStart w:id="10647" w:name="_Toc83920364"/>
      <w:bookmarkStart w:id="10648" w:name="_Toc89785385"/>
      <w:bookmarkStart w:id="10649" w:name="_Toc137246072"/>
      <w:bookmarkStart w:id="10650" w:name="_Toc138888579"/>
      <w:bookmarkStart w:id="10651" w:name="_Toc145321651"/>
      <w:r w:rsidRPr="00E11EA5">
        <w:rPr>
          <w:lang w:eastAsia="en-CA"/>
        </w:rPr>
        <w:t>14.2.3</w:t>
      </w:r>
      <w:r w:rsidRPr="00E11EA5">
        <w:rPr>
          <w:lang w:eastAsia="en-CA"/>
        </w:rPr>
        <w:tab/>
        <w:t>MU value derivation, FR1</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pt;height:22pt" o:ole="">
            <v:imagedata r:id="rId177" o:title=""/>
          </v:shape>
          <o:OLEObject Type="Embed" ProgID="Equation.3" ShapeID="_x0000_i1078" DrawAspect="Content" ObjectID="_1757339512"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0D6F9F00" w:rsidR="00C57672" w:rsidRPr="00E11EA5" w:rsidRDefault="007D661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2pt" o:ole="">
            <v:imagedata r:id="rId179" o:title=""/>
          </v:shape>
          <o:OLEObject Type="Embed" ProgID="Equation.3" ShapeID="_x0000_i1079" DrawAspect="Content" ObjectID="_1757339513" r:id="rId180"/>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pt;height:22pt" o:ole="">
            <v:imagedata r:id="rId173" o:title=""/>
          </v:shape>
          <o:OLEObject Type="Embed" ProgID="Equation.3" ShapeID="_x0000_i1080" DrawAspect="Content" ObjectID="_1757339514"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0652" w:name="_Toc32332624"/>
      <w:bookmarkStart w:id="10653" w:name="_Toc37430455"/>
    </w:p>
    <w:p w14:paraId="48A3FB05" w14:textId="77777777" w:rsidR="00C57672" w:rsidRPr="00E11EA5" w:rsidRDefault="00C57672" w:rsidP="00C57672">
      <w:pPr>
        <w:pStyle w:val="Heading3"/>
        <w:rPr>
          <w:lang w:eastAsia="en-CA"/>
        </w:rPr>
      </w:pPr>
      <w:bookmarkStart w:id="10654" w:name="_Toc43739558"/>
      <w:bookmarkStart w:id="10655" w:name="_Toc46347319"/>
      <w:bookmarkStart w:id="10656" w:name="_Toc53166258"/>
      <w:bookmarkStart w:id="10657" w:name="_Toc53166953"/>
      <w:bookmarkStart w:id="10658" w:name="_Toc53167647"/>
      <w:bookmarkStart w:id="10659" w:name="_Toc61130909"/>
      <w:bookmarkStart w:id="10660" w:name="_Toc61131635"/>
      <w:bookmarkStart w:id="10661" w:name="_Toc61188477"/>
      <w:bookmarkStart w:id="10662" w:name="_Toc83029767"/>
      <w:bookmarkStart w:id="10663" w:name="_Toc83920365"/>
      <w:bookmarkStart w:id="10664" w:name="_Toc89785386"/>
      <w:bookmarkStart w:id="10665" w:name="_Toc137246073"/>
      <w:bookmarkStart w:id="10666" w:name="_Toc138888580"/>
      <w:bookmarkStart w:id="10667" w:name="_Toc145321652"/>
      <w:r w:rsidRPr="00E11EA5">
        <w:rPr>
          <w:lang w:eastAsia="en-CA"/>
        </w:rPr>
        <w:t>14.2.4</w:t>
      </w:r>
      <w:r w:rsidRPr="00E11EA5">
        <w:rPr>
          <w:lang w:eastAsia="en-CA"/>
        </w:rPr>
        <w:tab/>
        <w:t>MU value derivation, FR2</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0.5pt;height:22pt" o:ole="">
            <v:imagedata r:id="rId182" o:title=""/>
          </v:shape>
          <o:OLEObject Type="Embed" ProgID="Equation.DSMT4" ShapeID="_x0000_i1081" DrawAspect="Content" ObjectID="_1757339515"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6.5pt;height:22pt" o:ole="">
            <v:imagedata r:id="rId184" o:title=""/>
          </v:shape>
          <o:OLEObject Type="Embed" ProgID="Equation.DSMT4" ShapeID="_x0000_i1082" DrawAspect="Content" ObjectID="_1757339516"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30.5pt;height:22pt" o:ole="">
            <v:imagedata r:id="rId158" o:title=""/>
          </v:shape>
          <o:OLEObject Type="Embed" ProgID="Equation.DSMT4" ShapeID="_x0000_i1083" DrawAspect="Content" ObjectID="_1757339517"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79.5pt;height:22pt" o:ole="">
            <v:imagedata r:id="rId187" o:title=""/>
          </v:shape>
          <o:OLEObject Type="Embed" ProgID="Equation.DSMT4" ShapeID="_x0000_i1084" DrawAspect="Content" ObjectID="_1757339518"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0668" w:name="_Toc32332625"/>
      <w:bookmarkStart w:id="10669" w:name="_Toc37430456"/>
      <w:bookmarkStart w:id="10670" w:name="_Toc43739559"/>
      <w:bookmarkStart w:id="10671" w:name="_Toc46347320"/>
      <w:bookmarkStart w:id="10672" w:name="_Toc53166259"/>
      <w:bookmarkStart w:id="10673" w:name="_Toc53166954"/>
      <w:bookmarkStart w:id="10674" w:name="_Toc53167648"/>
      <w:bookmarkStart w:id="10675" w:name="_Toc61130910"/>
      <w:bookmarkStart w:id="10676" w:name="_Toc61131636"/>
      <w:bookmarkStart w:id="10677" w:name="_Toc61188478"/>
      <w:bookmarkStart w:id="10678" w:name="_Toc83029768"/>
      <w:bookmarkStart w:id="10679" w:name="_Toc83920366"/>
      <w:bookmarkStart w:id="10680" w:name="_Toc89785387"/>
      <w:bookmarkStart w:id="10681" w:name="_Toc137246074"/>
      <w:bookmarkStart w:id="10682" w:name="_Toc138888581"/>
      <w:bookmarkStart w:id="10683" w:name="_Toc145321653"/>
      <w:r w:rsidRPr="00501E48">
        <w:t>14.3</w:t>
      </w:r>
      <w:r w:rsidRPr="00501E48">
        <w:tab/>
        <w:t>Maximum accepted test system uncertainty</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0684" w:name="_Toc32332626"/>
      <w:bookmarkStart w:id="10685" w:name="_Toc37430457"/>
      <w:bookmarkStart w:id="10686" w:name="_Toc43739560"/>
      <w:bookmarkStart w:id="10687" w:name="_Toc46347321"/>
      <w:bookmarkStart w:id="10688" w:name="_Toc53166260"/>
      <w:bookmarkStart w:id="10689" w:name="_Toc53166955"/>
      <w:bookmarkStart w:id="10690" w:name="_Toc53167649"/>
      <w:bookmarkStart w:id="10691" w:name="_Toc61130911"/>
      <w:bookmarkStart w:id="10692" w:name="_Toc61131637"/>
      <w:bookmarkStart w:id="10693" w:name="_Toc61188479"/>
      <w:bookmarkStart w:id="10694" w:name="_Toc83029769"/>
      <w:bookmarkStart w:id="10695" w:name="_Toc83920367"/>
      <w:bookmarkStart w:id="10696" w:name="_Toc89785388"/>
      <w:bookmarkStart w:id="10697" w:name="_Toc137246075"/>
      <w:bookmarkStart w:id="10698" w:name="_Toc138888582"/>
      <w:bookmarkStart w:id="10699" w:name="_Toc145321654"/>
      <w:r w:rsidRPr="00501E48">
        <w:t>14.4</w:t>
      </w:r>
      <w:r w:rsidRPr="00501E48">
        <w:tab/>
        <w:t>Test Tolerance for OOB blocking</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0700" w:name="_Toc37430458"/>
      <w:bookmarkStart w:id="10701" w:name="_Toc43739561"/>
      <w:bookmarkStart w:id="10702" w:name="_Toc46347322"/>
      <w:bookmarkStart w:id="10703" w:name="_Toc53166261"/>
      <w:bookmarkStart w:id="10704" w:name="_Toc53166956"/>
      <w:bookmarkStart w:id="10705" w:name="_Toc53167650"/>
      <w:bookmarkStart w:id="10706" w:name="_Toc61130912"/>
      <w:bookmarkStart w:id="10707" w:name="_Toc61131638"/>
      <w:bookmarkStart w:id="10708" w:name="_Toc61188480"/>
      <w:bookmarkStart w:id="10709" w:name="_Toc83029770"/>
      <w:bookmarkStart w:id="10710" w:name="_Toc83920368"/>
      <w:bookmarkStart w:id="10711" w:name="_Toc89785389"/>
      <w:bookmarkStart w:id="10712" w:name="_Toc137246076"/>
      <w:bookmarkStart w:id="10713" w:name="_Toc138888583"/>
      <w:bookmarkStart w:id="10714" w:name="_Toc145321655"/>
      <w:r w:rsidRPr="00E11EA5">
        <w:t>15</w:t>
      </w:r>
      <w:r w:rsidRPr="00E11EA5">
        <w:tab/>
        <w:t>Demodulation performance requirements</w:t>
      </w:r>
      <w:bookmarkEnd w:id="10552"/>
      <w:bookmarkEnd w:id="10553"/>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40B9F0CC" w14:textId="77777777" w:rsidR="00C57672" w:rsidRPr="00E11EA5" w:rsidRDefault="00C57672" w:rsidP="00C57672">
      <w:pPr>
        <w:pStyle w:val="Heading2"/>
      </w:pPr>
      <w:bookmarkStart w:id="10715" w:name="_Toc21086749"/>
      <w:bookmarkStart w:id="10716" w:name="_Toc29769209"/>
      <w:bookmarkStart w:id="10717" w:name="_Toc37430459"/>
      <w:bookmarkStart w:id="10718" w:name="_Toc43739562"/>
      <w:bookmarkStart w:id="10719" w:name="_Toc46347323"/>
      <w:bookmarkStart w:id="10720" w:name="_Toc53166262"/>
      <w:bookmarkStart w:id="10721" w:name="_Toc53166957"/>
      <w:bookmarkStart w:id="10722" w:name="_Toc53167651"/>
      <w:bookmarkStart w:id="10723" w:name="_Toc61130913"/>
      <w:bookmarkStart w:id="10724" w:name="_Toc61131639"/>
      <w:bookmarkStart w:id="10725" w:name="_Toc61188481"/>
      <w:bookmarkStart w:id="10726" w:name="_Toc83029771"/>
      <w:bookmarkStart w:id="10727" w:name="_Toc83920369"/>
      <w:bookmarkStart w:id="10728" w:name="_Toc89785390"/>
      <w:bookmarkStart w:id="10729" w:name="_Toc137246077"/>
      <w:bookmarkStart w:id="10730" w:name="_Toc138888584"/>
      <w:bookmarkStart w:id="10731" w:name="_Toc145321656"/>
      <w:r w:rsidRPr="00E11EA5">
        <w:t>15.1</w:t>
      </w:r>
      <w:r w:rsidRPr="00E11EA5">
        <w:tab/>
        <w:t>General</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0732" w:name="_Toc21086220"/>
      <w:bookmarkStart w:id="10733" w:name="_Toc29768656"/>
      <w:bookmarkStart w:id="10734" w:name="_Toc32332629"/>
      <w:bookmarkStart w:id="10735" w:name="_Toc37430460"/>
      <w:bookmarkStart w:id="10736" w:name="_Toc43739563"/>
      <w:bookmarkStart w:id="10737" w:name="_Toc46347324"/>
      <w:bookmarkStart w:id="10738" w:name="_Toc53166263"/>
      <w:bookmarkStart w:id="10739" w:name="_Toc53166958"/>
      <w:bookmarkStart w:id="10740" w:name="_Toc53167652"/>
      <w:bookmarkStart w:id="10741" w:name="_Toc61130914"/>
      <w:bookmarkStart w:id="10742" w:name="_Toc61131640"/>
      <w:bookmarkStart w:id="10743" w:name="_Toc61188482"/>
      <w:bookmarkStart w:id="10744" w:name="_Toc83029772"/>
      <w:bookmarkStart w:id="10745" w:name="_Toc83920370"/>
      <w:bookmarkStart w:id="10746" w:name="_Toc89785391"/>
      <w:bookmarkStart w:id="10747" w:name="_Toc137246078"/>
      <w:bookmarkStart w:id="10748" w:name="_Toc138888585"/>
      <w:bookmarkStart w:id="10749" w:name="_Toc145321657"/>
      <w:r w:rsidRPr="00501E48">
        <w:t>15.2</w:t>
      </w:r>
      <w:r w:rsidRPr="00501E48">
        <w:tab/>
        <w:t>BS demodulation requirements feasible OTA</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0750" w:name="_Toc21086219"/>
      <w:bookmarkStart w:id="10751" w:name="_Toc29768655"/>
      <w:bookmarkStart w:id="10752" w:name="_Toc32332630"/>
      <w:bookmarkStart w:id="10753" w:name="_Toc37430461"/>
      <w:bookmarkStart w:id="10754" w:name="_Toc43739564"/>
      <w:bookmarkStart w:id="10755" w:name="_Toc46347325"/>
      <w:bookmarkStart w:id="10756" w:name="_Toc53166264"/>
      <w:bookmarkStart w:id="10757" w:name="_Toc53166959"/>
      <w:bookmarkStart w:id="10758" w:name="_Toc53167653"/>
      <w:bookmarkStart w:id="10759" w:name="_Toc61130915"/>
      <w:bookmarkStart w:id="10760" w:name="_Toc61131641"/>
      <w:bookmarkStart w:id="10761" w:name="_Toc61188483"/>
      <w:bookmarkStart w:id="10762" w:name="_Toc83029773"/>
      <w:bookmarkStart w:id="10763" w:name="_Toc83920371"/>
      <w:bookmarkStart w:id="10764" w:name="_Toc89785392"/>
      <w:bookmarkStart w:id="10765" w:name="_Toc137246079"/>
      <w:bookmarkStart w:id="10766" w:name="_Toc138888586"/>
      <w:bookmarkStart w:id="10767" w:name="_Toc145321658"/>
      <w:r w:rsidRPr="00501E48">
        <w:t>15.3</w:t>
      </w:r>
      <w:r w:rsidRPr="00501E48">
        <w:tab/>
        <w:t>OTA test setup</w:t>
      </w:r>
      <w:bookmarkEnd w:id="10750"/>
      <w:bookmarkEnd w:id="10751"/>
      <w:r w:rsidRPr="00501E48">
        <w:t xml:space="preserve"> for BS demodulation requirements</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0768" w:name="_Toc21086750"/>
      <w:bookmarkStart w:id="10769" w:name="_Toc29769210"/>
      <w:bookmarkStart w:id="10770" w:name="_Toc32332631"/>
      <w:bookmarkStart w:id="10771" w:name="_Toc37430462"/>
      <w:bookmarkStart w:id="10772" w:name="_Toc43739565"/>
      <w:bookmarkStart w:id="10773" w:name="_Toc46347326"/>
      <w:bookmarkStart w:id="10774" w:name="_Toc53166265"/>
      <w:bookmarkStart w:id="10775" w:name="_Toc53166960"/>
      <w:bookmarkStart w:id="10776" w:name="_Toc53167654"/>
      <w:bookmarkStart w:id="10777" w:name="_Toc61130916"/>
      <w:bookmarkStart w:id="10778" w:name="_Toc61131642"/>
      <w:bookmarkStart w:id="10779" w:name="_Toc61188484"/>
      <w:bookmarkStart w:id="10780" w:name="_Toc83029774"/>
      <w:bookmarkStart w:id="10781" w:name="_Toc83920372"/>
      <w:bookmarkStart w:id="10782" w:name="_Toc89785393"/>
      <w:bookmarkStart w:id="10783" w:name="_Toc137246080"/>
      <w:bookmarkStart w:id="10784" w:name="_Toc138888587"/>
      <w:bookmarkStart w:id="10785" w:name="_Toc145321659"/>
      <w:r w:rsidRPr="00501E48">
        <w:t>15.4</w:t>
      </w:r>
      <w:r w:rsidRPr="00501E48">
        <w:tab/>
        <w:t>Indoor Anechoic Chamber</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400AE6E4" w14:textId="77777777" w:rsidR="00C57672" w:rsidRPr="00E11EA5" w:rsidRDefault="00C57672" w:rsidP="00C57672">
      <w:pPr>
        <w:pStyle w:val="Heading3"/>
        <w:rPr>
          <w:lang w:eastAsia="sv-SE"/>
        </w:rPr>
      </w:pPr>
      <w:bookmarkStart w:id="10786" w:name="_Toc32332632"/>
      <w:bookmarkStart w:id="10787" w:name="_Toc37430463"/>
      <w:bookmarkStart w:id="10788" w:name="_Toc43739566"/>
      <w:bookmarkStart w:id="10789" w:name="_Toc46347327"/>
      <w:bookmarkStart w:id="10790" w:name="_Toc53166266"/>
      <w:bookmarkStart w:id="10791" w:name="_Toc53166961"/>
      <w:bookmarkStart w:id="10792" w:name="_Toc53167655"/>
      <w:bookmarkStart w:id="10793" w:name="_Toc61130917"/>
      <w:bookmarkStart w:id="10794" w:name="_Toc61131643"/>
      <w:bookmarkStart w:id="10795" w:name="_Toc61188485"/>
      <w:bookmarkStart w:id="10796" w:name="_Toc83029775"/>
      <w:bookmarkStart w:id="10797" w:name="_Toc83920373"/>
      <w:bookmarkStart w:id="10798" w:name="_Toc89785394"/>
      <w:bookmarkStart w:id="10799" w:name="_Toc137246081"/>
      <w:bookmarkStart w:id="10800" w:name="_Toc138888588"/>
      <w:bookmarkStart w:id="10801" w:name="_Toc145321660"/>
      <w:r w:rsidRPr="00E11EA5">
        <w:rPr>
          <w:lang w:eastAsia="sv-SE"/>
        </w:rPr>
        <w:t>15.4.1</w:t>
      </w:r>
      <w:r w:rsidRPr="00E11EA5">
        <w:rPr>
          <w:lang w:eastAsia="sv-SE"/>
        </w:rPr>
        <w:tab/>
        <w:t>Measurement system description</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0802" w:name="_Toc32332633"/>
      <w:bookmarkStart w:id="10803" w:name="_Toc37430464"/>
      <w:bookmarkStart w:id="10804" w:name="_Toc43739567"/>
      <w:bookmarkStart w:id="10805" w:name="_Toc46347328"/>
      <w:bookmarkStart w:id="10806" w:name="_Toc53166267"/>
      <w:bookmarkStart w:id="10807" w:name="_Toc53166962"/>
      <w:bookmarkStart w:id="10808" w:name="_Toc53167656"/>
    </w:p>
    <w:p w14:paraId="64C4F511" w14:textId="77777777" w:rsidR="00C57672" w:rsidRPr="00E11EA5" w:rsidRDefault="00C57672" w:rsidP="00C57672">
      <w:pPr>
        <w:pStyle w:val="Heading3"/>
        <w:rPr>
          <w:lang w:eastAsia="sv-SE"/>
        </w:rPr>
      </w:pPr>
      <w:bookmarkStart w:id="10809" w:name="_Toc61130918"/>
      <w:bookmarkStart w:id="10810" w:name="_Toc61131644"/>
      <w:bookmarkStart w:id="10811" w:name="_Toc61188486"/>
      <w:bookmarkStart w:id="10812" w:name="_Toc83029776"/>
      <w:bookmarkStart w:id="10813" w:name="_Toc83920374"/>
      <w:bookmarkStart w:id="10814" w:name="_Toc89785395"/>
      <w:bookmarkStart w:id="10815" w:name="_Toc137246082"/>
      <w:bookmarkStart w:id="10816" w:name="_Toc138888589"/>
      <w:bookmarkStart w:id="10817" w:name="_Toc145321661"/>
      <w:r w:rsidRPr="00E11EA5">
        <w:rPr>
          <w:lang w:eastAsia="sv-SE"/>
        </w:rPr>
        <w:t>15.4.</w:t>
      </w:r>
      <w:r w:rsidRPr="00E11EA5">
        <w:t>2</w:t>
      </w:r>
      <w:r>
        <w:rPr>
          <w:lang w:eastAsia="sv-SE"/>
        </w:rPr>
        <w:tab/>
      </w:r>
      <w:r w:rsidRPr="00E11EA5">
        <w:rPr>
          <w:lang w:eastAsia="sv-SE"/>
        </w:rPr>
        <w:t>Test procedure</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72FA7699" w14:textId="77777777" w:rsidR="00C57672" w:rsidRPr="00E11EA5" w:rsidRDefault="00C57672" w:rsidP="00C57672">
      <w:pPr>
        <w:pStyle w:val="Heading4"/>
      </w:pPr>
      <w:bookmarkStart w:id="10818" w:name="_Toc32332634"/>
      <w:bookmarkStart w:id="10819" w:name="_Toc37430465"/>
      <w:bookmarkStart w:id="10820" w:name="_Toc43739568"/>
      <w:bookmarkStart w:id="10821" w:name="_Toc46347329"/>
      <w:bookmarkStart w:id="10822" w:name="_Toc53166268"/>
      <w:bookmarkStart w:id="10823" w:name="_Toc53166963"/>
      <w:bookmarkStart w:id="10824" w:name="_Toc53167657"/>
      <w:bookmarkStart w:id="10825" w:name="_Toc61130919"/>
      <w:bookmarkStart w:id="10826" w:name="_Toc61131645"/>
      <w:bookmarkStart w:id="10827" w:name="_Toc61188487"/>
      <w:bookmarkStart w:id="10828" w:name="_Toc83029777"/>
      <w:bookmarkStart w:id="10829" w:name="_Toc83920375"/>
      <w:bookmarkStart w:id="10830" w:name="_Toc89785396"/>
      <w:bookmarkStart w:id="10831" w:name="_Toc137246083"/>
      <w:bookmarkStart w:id="10832" w:name="_Toc138888590"/>
      <w:bookmarkStart w:id="10833" w:name="_Toc145321662"/>
      <w:r w:rsidRPr="00E11EA5">
        <w:rPr>
          <w:lang w:eastAsia="sv-SE"/>
        </w:rPr>
        <w:t>15.4.</w:t>
      </w:r>
      <w:r w:rsidRPr="00E11EA5">
        <w:t>2</w:t>
      </w:r>
      <w:r w:rsidRPr="00E11EA5">
        <w:rPr>
          <w:lang w:eastAsia="sv-SE"/>
        </w:rPr>
        <w:t>.1</w:t>
      </w:r>
      <w:r w:rsidRPr="00E11EA5">
        <w:rPr>
          <w:lang w:eastAsia="sv-SE"/>
        </w:rPr>
        <w:tab/>
      </w:r>
      <w:r w:rsidRPr="00E11EA5">
        <w:t>Stage 1: Calibration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0834" w:name="_Toc32332635"/>
      <w:bookmarkStart w:id="10835" w:name="_Toc37430466"/>
      <w:bookmarkStart w:id="10836" w:name="_Toc43739569"/>
      <w:bookmarkStart w:id="10837" w:name="_Toc46347330"/>
      <w:bookmarkStart w:id="10838" w:name="_Toc53166269"/>
      <w:bookmarkStart w:id="10839" w:name="_Toc53166964"/>
      <w:bookmarkStart w:id="10840" w:name="_Toc53167658"/>
      <w:bookmarkStart w:id="10841" w:name="_Toc61130920"/>
      <w:bookmarkStart w:id="10842" w:name="_Toc61131646"/>
      <w:bookmarkStart w:id="10843" w:name="_Toc61188488"/>
      <w:bookmarkStart w:id="10844" w:name="_Toc83029778"/>
      <w:bookmarkStart w:id="10845" w:name="_Toc83920376"/>
      <w:bookmarkStart w:id="10846" w:name="_Toc89785397"/>
      <w:bookmarkStart w:id="10847" w:name="_Toc137246084"/>
      <w:bookmarkStart w:id="10848" w:name="_Toc138888591"/>
      <w:bookmarkStart w:id="10849" w:name="_Toc145321663"/>
      <w:r w:rsidRPr="00E11EA5">
        <w:rPr>
          <w:lang w:eastAsia="sv-SE"/>
        </w:rPr>
        <w:t>15.4.</w:t>
      </w:r>
      <w:r w:rsidRPr="00E11EA5">
        <w:t>2</w:t>
      </w:r>
      <w:r w:rsidRPr="00E11EA5">
        <w:rPr>
          <w:lang w:eastAsia="sv-SE"/>
        </w:rPr>
        <w:t>.2</w:t>
      </w:r>
      <w:r w:rsidRPr="00E11EA5">
        <w:rPr>
          <w:lang w:eastAsia="sv-SE"/>
        </w:rPr>
        <w:tab/>
      </w:r>
      <w:r w:rsidRPr="00E11EA5">
        <w:t>Stage 2: BS measurement</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0850" w:name="_Toc32332636"/>
      <w:bookmarkStart w:id="10851" w:name="_Toc21086754"/>
      <w:bookmarkStart w:id="10852" w:name="_Toc29769214"/>
      <w:bookmarkStart w:id="10853" w:name="_Toc37430467"/>
      <w:bookmarkStart w:id="10854" w:name="_Toc43739570"/>
      <w:bookmarkStart w:id="10855" w:name="_Toc46347331"/>
      <w:bookmarkStart w:id="10856" w:name="_Toc53166270"/>
      <w:bookmarkStart w:id="10857" w:name="_Toc53166965"/>
      <w:bookmarkStart w:id="10858" w:name="_Toc53167659"/>
      <w:bookmarkStart w:id="10859" w:name="_Toc61130921"/>
      <w:bookmarkStart w:id="10860" w:name="_Toc61131647"/>
      <w:bookmarkStart w:id="10861" w:name="_Toc61188489"/>
      <w:bookmarkStart w:id="10862" w:name="_Toc83029779"/>
      <w:bookmarkStart w:id="10863" w:name="_Toc83920377"/>
      <w:bookmarkStart w:id="10864" w:name="_Toc89785398"/>
      <w:bookmarkStart w:id="10865" w:name="_Toc137246085"/>
      <w:bookmarkStart w:id="10866" w:name="_Toc138888592"/>
      <w:bookmarkStart w:id="10867" w:name="_Toc145321664"/>
      <w:r w:rsidRPr="00E11EA5">
        <w:t>15.4.3</w:t>
      </w:r>
      <w:r w:rsidRPr="00E11EA5">
        <w:tab/>
      </w:r>
      <w:r w:rsidRPr="00E11EA5">
        <w:rPr>
          <w:lang w:eastAsia="sv-SE"/>
        </w:rPr>
        <w:t>MU value derivation, FR1</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0868" w:name="_Toc21086755"/>
      <w:bookmarkStart w:id="10869" w:name="_Toc29769215"/>
      <w:bookmarkStart w:id="10870" w:name="_Toc32332637"/>
      <w:bookmarkStart w:id="10871" w:name="_Toc37430468"/>
      <w:bookmarkStart w:id="10872" w:name="_Toc43739571"/>
      <w:bookmarkStart w:id="10873" w:name="_Toc46347332"/>
      <w:bookmarkStart w:id="10874" w:name="_Toc53166271"/>
      <w:bookmarkStart w:id="10875" w:name="_Toc53166966"/>
      <w:bookmarkStart w:id="10876" w:name="_Toc53167660"/>
      <w:bookmarkStart w:id="10877" w:name="_Toc61130922"/>
      <w:bookmarkStart w:id="10878" w:name="_Toc61131648"/>
      <w:bookmarkStart w:id="10879" w:name="_Toc61188490"/>
      <w:bookmarkStart w:id="10880" w:name="_Toc83029780"/>
      <w:bookmarkStart w:id="10881" w:name="_Toc83920378"/>
      <w:bookmarkStart w:id="10882" w:name="_Toc89785399"/>
      <w:bookmarkStart w:id="10883" w:name="_Toc137246086"/>
      <w:bookmarkStart w:id="10884" w:name="_Toc138888593"/>
      <w:bookmarkStart w:id="10885" w:name="_Toc145321665"/>
      <w:r w:rsidRPr="00E11EA5">
        <w:t>15.5</w:t>
      </w:r>
      <w:r w:rsidRPr="00E11EA5">
        <w:tab/>
        <w:t>Compact Antenna Test R</w:t>
      </w:r>
      <w:bookmarkEnd w:id="10868"/>
      <w:bookmarkEnd w:id="10869"/>
      <w:bookmarkEnd w:id="10870"/>
      <w:bookmarkEnd w:id="10871"/>
      <w:r w:rsidRPr="00E11EA5">
        <w:t>ange</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6C9D1968" w14:textId="77777777" w:rsidR="00C57672" w:rsidRPr="00E11EA5" w:rsidRDefault="00C57672" w:rsidP="00C57672">
      <w:pPr>
        <w:pStyle w:val="Heading3"/>
      </w:pPr>
      <w:bookmarkStart w:id="10886" w:name="_Toc32332638"/>
      <w:bookmarkStart w:id="10887" w:name="_Toc37430469"/>
      <w:bookmarkStart w:id="10888" w:name="_Toc43739572"/>
      <w:bookmarkStart w:id="10889" w:name="_Toc46347333"/>
      <w:bookmarkStart w:id="10890" w:name="_Toc53166272"/>
      <w:bookmarkStart w:id="10891" w:name="_Toc53166967"/>
      <w:bookmarkStart w:id="10892" w:name="_Toc53167661"/>
      <w:bookmarkStart w:id="10893" w:name="_Toc21086756"/>
      <w:bookmarkStart w:id="10894" w:name="_Toc29769216"/>
      <w:bookmarkStart w:id="10895" w:name="_Toc61130923"/>
      <w:bookmarkStart w:id="10896" w:name="_Toc61131649"/>
      <w:bookmarkStart w:id="10897" w:name="_Toc61188491"/>
      <w:bookmarkStart w:id="10898" w:name="_Toc83029781"/>
      <w:bookmarkStart w:id="10899" w:name="_Toc83920379"/>
      <w:bookmarkStart w:id="10900" w:name="_Toc89785400"/>
      <w:bookmarkStart w:id="10901" w:name="_Toc137246087"/>
      <w:bookmarkStart w:id="10902" w:name="_Toc138888594"/>
      <w:bookmarkStart w:id="10903" w:name="_Toc145321666"/>
      <w:r w:rsidRPr="00E11EA5">
        <w:t>15.5.1</w:t>
      </w:r>
      <w:r w:rsidRPr="00E11EA5">
        <w:tab/>
      </w:r>
      <w:r w:rsidRPr="00E11EA5">
        <w:rPr>
          <w:lang w:eastAsia="sv-SE"/>
        </w:rPr>
        <w:t>Measurement system description</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0904" w:name="_Toc32332639"/>
      <w:bookmarkStart w:id="10905" w:name="_Toc37430470"/>
      <w:bookmarkStart w:id="10906" w:name="_Toc43739573"/>
      <w:bookmarkStart w:id="10907" w:name="_Toc46347334"/>
      <w:bookmarkStart w:id="10908" w:name="_Toc53166273"/>
      <w:bookmarkStart w:id="10909" w:name="_Toc53166968"/>
      <w:bookmarkStart w:id="10910" w:name="_Toc53167662"/>
      <w:bookmarkStart w:id="10911" w:name="_Toc61130924"/>
      <w:bookmarkStart w:id="10912" w:name="_Toc61131650"/>
      <w:bookmarkStart w:id="10913" w:name="_Toc61188492"/>
      <w:bookmarkStart w:id="10914" w:name="_Toc83029782"/>
      <w:bookmarkStart w:id="10915" w:name="_Toc83920380"/>
      <w:bookmarkStart w:id="10916" w:name="_Toc89785401"/>
      <w:bookmarkStart w:id="10917" w:name="_Toc137246088"/>
      <w:bookmarkStart w:id="10918" w:name="_Toc138888595"/>
      <w:bookmarkStart w:id="10919" w:name="_Toc145321667"/>
      <w:r w:rsidRPr="00E11EA5">
        <w:rPr>
          <w:lang w:eastAsia="sv-SE"/>
        </w:rPr>
        <w:t>15.5.</w:t>
      </w:r>
      <w:r w:rsidRPr="00E11EA5">
        <w:t>2</w:t>
      </w:r>
      <w:r>
        <w:rPr>
          <w:lang w:eastAsia="sv-SE"/>
        </w:rPr>
        <w:tab/>
      </w:r>
      <w:r w:rsidRPr="00E11EA5">
        <w:rPr>
          <w:lang w:eastAsia="sv-SE"/>
        </w:rPr>
        <w:t>Test procedure</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6531F0A" w14:textId="77777777" w:rsidR="00C57672" w:rsidRPr="00E11EA5" w:rsidRDefault="00C57672" w:rsidP="00C57672">
      <w:pPr>
        <w:pStyle w:val="Heading4"/>
      </w:pPr>
      <w:bookmarkStart w:id="10920" w:name="_Toc32332640"/>
      <w:bookmarkStart w:id="10921" w:name="_Toc37430471"/>
      <w:bookmarkStart w:id="10922" w:name="_Toc43739574"/>
      <w:bookmarkStart w:id="10923" w:name="_Toc46347335"/>
      <w:bookmarkStart w:id="10924" w:name="_Toc53166274"/>
      <w:bookmarkStart w:id="10925" w:name="_Toc53166969"/>
      <w:bookmarkStart w:id="10926" w:name="_Toc53167663"/>
      <w:bookmarkStart w:id="10927" w:name="_Toc61130925"/>
      <w:bookmarkStart w:id="10928" w:name="_Toc61131651"/>
      <w:bookmarkStart w:id="10929" w:name="_Toc61188493"/>
      <w:bookmarkStart w:id="10930" w:name="_Toc83029783"/>
      <w:bookmarkStart w:id="10931" w:name="_Toc83920381"/>
      <w:bookmarkStart w:id="10932" w:name="_Toc89785402"/>
      <w:bookmarkStart w:id="10933" w:name="_Toc137246089"/>
      <w:bookmarkStart w:id="10934" w:name="_Toc138888596"/>
      <w:bookmarkStart w:id="10935" w:name="_Toc145321668"/>
      <w:r w:rsidRPr="00E11EA5">
        <w:rPr>
          <w:lang w:eastAsia="sv-SE"/>
        </w:rPr>
        <w:t>15.5.</w:t>
      </w:r>
      <w:r w:rsidRPr="00E11EA5">
        <w:t>2</w:t>
      </w:r>
      <w:r w:rsidRPr="00E11EA5">
        <w:rPr>
          <w:lang w:eastAsia="sv-SE"/>
        </w:rPr>
        <w:t>.1</w:t>
      </w:r>
      <w:r w:rsidRPr="00E11EA5">
        <w:rPr>
          <w:lang w:eastAsia="sv-SE"/>
        </w:rPr>
        <w:tab/>
      </w:r>
      <w:r w:rsidRPr="00E11EA5">
        <w:t>Stage 1: Calibration</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0936" w:name="_Toc32332641"/>
      <w:bookmarkStart w:id="10937" w:name="_Toc37430472"/>
      <w:bookmarkStart w:id="10938" w:name="_Toc43739575"/>
      <w:bookmarkStart w:id="10939" w:name="_Toc46347336"/>
      <w:bookmarkStart w:id="10940" w:name="_Toc53166275"/>
      <w:bookmarkStart w:id="10941" w:name="_Toc53166970"/>
      <w:bookmarkStart w:id="10942" w:name="_Toc53167664"/>
      <w:bookmarkStart w:id="10943" w:name="_Toc21086758"/>
      <w:bookmarkStart w:id="10944" w:name="_Toc29769218"/>
    </w:p>
    <w:p w14:paraId="22AC8DEE" w14:textId="77777777" w:rsidR="00C57672" w:rsidRPr="00E11EA5" w:rsidRDefault="00C57672" w:rsidP="00C57672">
      <w:pPr>
        <w:pStyle w:val="Heading4"/>
      </w:pPr>
      <w:bookmarkStart w:id="10945" w:name="_Toc61130926"/>
      <w:bookmarkStart w:id="10946" w:name="_Toc61131652"/>
      <w:bookmarkStart w:id="10947" w:name="_Toc61188494"/>
      <w:bookmarkStart w:id="10948" w:name="_Toc83029784"/>
      <w:bookmarkStart w:id="10949" w:name="_Toc83920382"/>
      <w:bookmarkStart w:id="10950" w:name="_Toc89785403"/>
      <w:bookmarkStart w:id="10951" w:name="_Toc137246090"/>
      <w:bookmarkStart w:id="10952" w:name="_Toc138888597"/>
      <w:bookmarkStart w:id="10953" w:name="_Toc145321669"/>
      <w:r w:rsidRPr="00E11EA5">
        <w:rPr>
          <w:lang w:eastAsia="sv-SE"/>
        </w:rPr>
        <w:t>15.5.</w:t>
      </w:r>
      <w:r w:rsidRPr="00E11EA5">
        <w:t>2</w:t>
      </w:r>
      <w:r w:rsidRPr="00E11EA5">
        <w:rPr>
          <w:lang w:eastAsia="sv-SE"/>
        </w:rPr>
        <w:t>.2</w:t>
      </w:r>
      <w:r w:rsidRPr="00E11EA5">
        <w:tab/>
        <w:t>Stage 2: BS measurement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0954" w:name="_Toc32332642"/>
      <w:bookmarkStart w:id="10955" w:name="_Toc21086759"/>
      <w:bookmarkStart w:id="10956" w:name="_Toc29769219"/>
      <w:bookmarkStart w:id="10957" w:name="_Toc37430473"/>
      <w:bookmarkStart w:id="10958" w:name="_Toc43739576"/>
      <w:bookmarkStart w:id="10959" w:name="_Toc46347337"/>
      <w:bookmarkStart w:id="10960" w:name="_Toc53166276"/>
      <w:bookmarkStart w:id="10961" w:name="_Toc53166971"/>
      <w:bookmarkStart w:id="10962" w:name="_Toc53167665"/>
      <w:bookmarkStart w:id="10963" w:name="_Toc61130927"/>
      <w:bookmarkStart w:id="10964" w:name="_Toc61131653"/>
      <w:bookmarkStart w:id="10965" w:name="_Toc61188495"/>
      <w:bookmarkStart w:id="10966" w:name="_Toc83029785"/>
      <w:bookmarkStart w:id="10967" w:name="_Toc83920383"/>
      <w:bookmarkStart w:id="10968" w:name="_Toc89785404"/>
      <w:bookmarkStart w:id="10969" w:name="_Toc137246091"/>
      <w:bookmarkStart w:id="10970" w:name="_Toc138888598"/>
      <w:bookmarkStart w:id="10971" w:name="_Toc145321670"/>
      <w:r w:rsidRPr="00E11EA5">
        <w:t>15.5.3</w:t>
      </w:r>
      <w:r w:rsidRPr="00E11EA5">
        <w:tab/>
      </w:r>
      <w:r w:rsidRPr="00E11EA5">
        <w:rPr>
          <w:lang w:eastAsia="sv-SE"/>
        </w:rPr>
        <w:t>MU value derivation, FR1</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0972" w:name="_Toc32332643"/>
      <w:bookmarkStart w:id="10973" w:name="_Toc37430474"/>
      <w:bookmarkStart w:id="10974" w:name="_Toc43739577"/>
      <w:bookmarkStart w:id="10975" w:name="_Toc46347338"/>
      <w:bookmarkStart w:id="10976" w:name="_Toc53166277"/>
      <w:bookmarkStart w:id="10977" w:name="_Toc53166972"/>
      <w:bookmarkStart w:id="10978" w:name="_Toc53167666"/>
      <w:bookmarkStart w:id="10979" w:name="_Toc61130928"/>
      <w:bookmarkStart w:id="10980" w:name="_Toc61131654"/>
      <w:bookmarkStart w:id="10981" w:name="_Toc61188496"/>
      <w:bookmarkStart w:id="10982" w:name="_Toc83029786"/>
      <w:bookmarkStart w:id="10983" w:name="_Toc83920384"/>
      <w:bookmarkStart w:id="10984" w:name="_Toc89785405"/>
      <w:bookmarkStart w:id="10985" w:name="_Toc137246092"/>
      <w:bookmarkStart w:id="10986" w:name="_Toc138888599"/>
      <w:bookmarkStart w:id="10987" w:name="_Toc145321671"/>
      <w:r w:rsidRPr="00E11EA5">
        <w:t>15.6</w:t>
      </w:r>
      <w:r w:rsidRPr="00E11EA5">
        <w:tab/>
        <w:t>Maximum accepted test system uncertainty</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0988" w:name="_Toc32332644"/>
      <w:bookmarkStart w:id="10989" w:name="_Toc37430475"/>
      <w:bookmarkStart w:id="10990" w:name="_Toc43739578"/>
      <w:bookmarkStart w:id="10991" w:name="_Toc46347339"/>
      <w:bookmarkStart w:id="10992" w:name="_Toc53166278"/>
      <w:bookmarkStart w:id="10993" w:name="_Toc53166973"/>
      <w:bookmarkStart w:id="10994"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0995" w:name="_Toc61130929"/>
      <w:bookmarkStart w:id="10996" w:name="_Toc61131655"/>
      <w:bookmarkStart w:id="10997" w:name="_Toc61188497"/>
      <w:bookmarkStart w:id="10998" w:name="_Toc83029787"/>
      <w:bookmarkStart w:id="10999" w:name="_Toc83920385"/>
      <w:bookmarkStart w:id="11000" w:name="_Toc89785406"/>
      <w:bookmarkStart w:id="11001" w:name="_Toc137246093"/>
      <w:bookmarkStart w:id="11002" w:name="_Toc138888600"/>
      <w:bookmarkStart w:id="11003" w:name="_Toc145321672"/>
      <w:r w:rsidRPr="00E11EA5">
        <w:t>15.7</w:t>
      </w:r>
      <w:r w:rsidRPr="00E11EA5">
        <w:tab/>
        <w:t>Test Tolerance for OTA demodulation requirements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1004" w:name="_Toc37430476"/>
      <w:bookmarkStart w:id="11005" w:name="_Toc43739579"/>
      <w:bookmarkStart w:id="11006" w:name="_Toc46347340"/>
      <w:bookmarkStart w:id="11007" w:name="_Toc53166279"/>
      <w:bookmarkStart w:id="11008" w:name="_Toc53166974"/>
      <w:bookmarkStart w:id="11009"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1010" w:name="_Toc61130930"/>
      <w:bookmarkStart w:id="11011" w:name="_Toc61131656"/>
      <w:bookmarkStart w:id="11012" w:name="_Toc61188498"/>
      <w:bookmarkStart w:id="11013" w:name="_Toc83029788"/>
      <w:bookmarkStart w:id="11014" w:name="_Toc83920386"/>
      <w:bookmarkStart w:id="11015" w:name="_Toc89785407"/>
      <w:bookmarkStart w:id="11016" w:name="_Toc137246094"/>
      <w:bookmarkStart w:id="11017" w:name="_Toc138888601"/>
      <w:bookmarkStart w:id="11018" w:name="_Toc145321673"/>
      <w:r w:rsidRPr="00E11EA5">
        <w:t>16</w:t>
      </w:r>
      <w:r w:rsidRPr="00E11EA5">
        <w:tab/>
        <w:t>EMC requirements</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3F466469" w14:textId="77777777" w:rsidR="00C57672" w:rsidRPr="00501E48" w:rsidRDefault="00C57672" w:rsidP="00C57672">
      <w:pPr>
        <w:pStyle w:val="Heading2"/>
      </w:pPr>
      <w:bookmarkStart w:id="11019" w:name="_Toc21020982"/>
      <w:bookmarkStart w:id="11020" w:name="_Toc29814498"/>
      <w:bookmarkStart w:id="11021" w:name="_Toc29814150"/>
      <w:bookmarkStart w:id="11022" w:name="_Toc29813679"/>
      <w:bookmarkStart w:id="11023" w:name="_Toc37430477"/>
      <w:bookmarkStart w:id="11024" w:name="_Toc43739580"/>
      <w:bookmarkStart w:id="11025" w:name="_Toc46347341"/>
      <w:bookmarkStart w:id="11026" w:name="_Toc53166280"/>
      <w:bookmarkStart w:id="11027" w:name="_Toc53166975"/>
      <w:bookmarkStart w:id="11028" w:name="_Toc53167669"/>
      <w:bookmarkStart w:id="11029" w:name="_Toc61130931"/>
      <w:bookmarkStart w:id="11030" w:name="_Toc61131657"/>
      <w:bookmarkStart w:id="11031" w:name="_Toc61188499"/>
      <w:bookmarkStart w:id="11032" w:name="_Toc83029789"/>
      <w:bookmarkStart w:id="11033" w:name="_Toc83920387"/>
      <w:bookmarkStart w:id="11034" w:name="_Toc89785408"/>
      <w:bookmarkStart w:id="11035" w:name="_Toc137246095"/>
      <w:bookmarkStart w:id="11036" w:name="_Toc138888602"/>
      <w:bookmarkStart w:id="11037" w:name="_Toc145321674"/>
      <w:r w:rsidRPr="00501E48">
        <w:t>1</w:t>
      </w:r>
      <w:r w:rsidRPr="00501E48">
        <w:rPr>
          <w:rFonts w:hint="eastAsia"/>
        </w:rPr>
        <w:t>6</w:t>
      </w:r>
      <w:r w:rsidRPr="00501E48">
        <w:t>.</w:t>
      </w:r>
      <w:r w:rsidRPr="00501E48">
        <w:rPr>
          <w:rFonts w:hint="eastAsia"/>
        </w:rPr>
        <w:t>1</w:t>
      </w:r>
      <w:r w:rsidRPr="00501E48">
        <w:tab/>
        <w:t>BS ports for the EMC purposes</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1038" w:name="_Toc37430478"/>
      <w:bookmarkStart w:id="11039" w:name="_Toc43739581"/>
      <w:bookmarkStart w:id="11040" w:name="_Toc46347342"/>
      <w:bookmarkStart w:id="11041" w:name="_Toc53166281"/>
      <w:bookmarkStart w:id="11042" w:name="_Toc53166976"/>
      <w:bookmarkStart w:id="11043" w:name="_Toc53167670"/>
      <w:bookmarkStart w:id="11044" w:name="_Toc61130932"/>
      <w:bookmarkStart w:id="11045" w:name="_Toc61131658"/>
      <w:bookmarkStart w:id="11046" w:name="_Toc61188500"/>
      <w:bookmarkStart w:id="11047" w:name="_Toc83029790"/>
      <w:bookmarkStart w:id="11048" w:name="_Toc83920388"/>
      <w:bookmarkStart w:id="11049" w:name="_Toc89785409"/>
      <w:bookmarkStart w:id="11050" w:name="_Toc137246096"/>
      <w:bookmarkStart w:id="11051" w:name="_Toc138888603"/>
      <w:bookmarkStart w:id="11052" w:name="_Toc145321675"/>
      <w:bookmarkStart w:id="11053" w:name="_Toc21020983"/>
      <w:bookmarkStart w:id="11054" w:name="_Toc29814499"/>
      <w:bookmarkStart w:id="11055" w:name="_Toc29814151"/>
      <w:bookmarkStart w:id="11056"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06DF1B4E" w14:textId="77777777" w:rsidR="00C57672" w:rsidRPr="00E11EA5" w:rsidRDefault="00C57672" w:rsidP="00C57672">
      <w:pPr>
        <w:pStyle w:val="Heading3"/>
      </w:pPr>
      <w:bookmarkStart w:id="11057" w:name="_Toc29768661"/>
      <w:bookmarkStart w:id="11058" w:name="_Toc21086225"/>
      <w:bookmarkStart w:id="11059" w:name="_Toc37430479"/>
      <w:bookmarkStart w:id="11060" w:name="_Toc43739582"/>
      <w:bookmarkStart w:id="11061" w:name="_Toc46347343"/>
      <w:bookmarkStart w:id="11062" w:name="_Toc53166282"/>
      <w:bookmarkStart w:id="11063" w:name="_Toc53166977"/>
      <w:bookmarkStart w:id="11064" w:name="_Toc53167671"/>
      <w:bookmarkStart w:id="11065" w:name="_Toc61130933"/>
      <w:bookmarkStart w:id="11066" w:name="_Toc61131659"/>
      <w:bookmarkStart w:id="11067" w:name="_Toc61188501"/>
      <w:bookmarkStart w:id="11068" w:name="_Toc83029791"/>
      <w:bookmarkStart w:id="11069" w:name="_Toc83920389"/>
      <w:bookmarkStart w:id="11070" w:name="_Toc89785410"/>
      <w:bookmarkStart w:id="11071" w:name="_Toc137246097"/>
      <w:bookmarkStart w:id="11072" w:name="_Toc138888604"/>
      <w:bookmarkStart w:id="11073" w:name="_Toc145321676"/>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1074" w:name="_Toc21086226"/>
      <w:bookmarkStart w:id="11075" w:name="_Toc29768662"/>
      <w:bookmarkStart w:id="11076" w:name="_Toc37430480"/>
      <w:bookmarkStart w:id="11077" w:name="_Toc43739583"/>
      <w:bookmarkStart w:id="11078" w:name="_Toc46347344"/>
      <w:bookmarkStart w:id="11079" w:name="_Toc53166283"/>
      <w:bookmarkStart w:id="11080" w:name="_Toc53166978"/>
      <w:bookmarkStart w:id="11081" w:name="_Toc53167672"/>
      <w:bookmarkStart w:id="11082" w:name="_Toc61130934"/>
      <w:bookmarkStart w:id="11083" w:name="_Toc61131660"/>
      <w:bookmarkStart w:id="11084" w:name="_Toc61188502"/>
      <w:bookmarkStart w:id="11085" w:name="_Toc83029792"/>
      <w:bookmarkStart w:id="11086" w:name="_Toc83920390"/>
      <w:bookmarkStart w:id="11087" w:name="_Toc89785411"/>
      <w:bookmarkStart w:id="11088" w:name="_Toc137246098"/>
      <w:bookmarkStart w:id="11089" w:name="_Toc138888605"/>
      <w:bookmarkStart w:id="11090" w:name="_Toc145321677"/>
      <w:r w:rsidRPr="00501E48">
        <w:rPr>
          <w:rFonts w:hint="eastAsia"/>
        </w:rPr>
        <w:t>16</w:t>
      </w:r>
      <w:r w:rsidRPr="00501E48">
        <w:t>.</w:t>
      </w:r>
      <w:r w:rsidRPr="00501E48">
        <w:rPr>
          <w:rFonts w:hint="eastAsia"/>
        </w:rPr>
        <w:t>2</w:t>
      </w:r>
      <w:r w:rsidRPr="00501E48">
        <w:t>.2</w:t>
      </w:r>
      <w:r w:rsidRPr="00501E48">
        <w:tab/>
        <w:t>Conversion between dBm to V/m</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6.5pt;height:35.5pt" o:ole="">
            <v:imagedata r:id="rId198" o:title=""/>
          </v:shape>
          <o:OLEObject Type="Embed" ProgID="Equation.3" ShapeID="_x0000_i1085" DrawAspect="Content" ObjectID="_1757339519"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1091" w:name="_Toc29768663"/>
      <w:bookmarkStart w:id="11092" w:name="_Toc21086227"/>
      <w:bookmarkStart w:id="11093" w:name="_Toc37430481"/>
      <w:bookmarkStart w:id="11094" w:name="_Toc43739584"/>
      <w:bookmarkStart w:id="11095" w:name="_Toc46347345"/>
      <w:bookmarkStart w:id="11096" w:name="_Toc53166284"/>
      <w:bookmarkStart w:id="11097" w:name="_Toc53166979"/>
      <w:bookmarkStart w:id="11098" w:name="_Toc53167673"/>
      <w:bookmarkStart w:id="11099" w:name="_Toc61130935"/>
      <w:bookmarkStart w:id="11100" w:name="_Toc61131661"/>
      <w:bookmarkStart w:id="11101" w:name="_Toc61188503"/>
      <w:bookmarkStart w:id="11102" w:name="_Toc83029793"/>
      <w:bookmarkStart w:id="11103" w:name="_Toc83920391"/>
      <w:bookmarkStart w:id="11104" w:name="_Toc89785412"/>
      <w:bookmarkStart w:id="11105" w:name="_Toc137246099"/>
      <w:bookmarkStart w:id="11106" w:name="_Toc138888606"/>
      <w:bookmarkStart w:id="11107" w:name="_Toc145321678"/>
      <w:r w:rsidRPr="00501E48">
        <w:rPr>
          <w:rFonts w:hint="eastAsia"/>
        </w:rPr>
        <w:t>16</w:t>
      </w:r>
      <w:r w:rsidRPr="00501E48">
        <w:t>.</w:t>
      </w:r>
      <w:r w:rsidRPr="00501E48">
        <w:rPr>
          <w:rFonts w:hint="eastAsia"/>
        </w:rPr>
        <w:t>3</w:t>
      </w:r>
      <w:r w:rsidRPr="00501E48">
        <w:tab/>
        <w:t>Protection of measurement equipment</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1108" w:name="_Toc37430482"/>
      <w:bookmarkStart w:id="11109" w:name="_Toc43739585"/>
      <w:bookmarkStart w:id="11110" w:name="_Toc46347346"/>
      <w:bookmarkStart w:id="11111" w:name="_Toc53166285"/>
      <w:bookmarkStart w:id="11112" w:name="_Toc53166980"/>
      <w:bookmarkStart w:id="11113" w:name="_Toc53167674"/>
      <w:bookmarkStart w:id="11114" w:name="_Toc61130936"/>
      <w:bookmarkStart w:id="11115" w:name="_Toc61131662"/>
      <w:bookmarkStart w:id="11116" w:name="_Toc61188504"/>
      <w:bookmarkStart w:id="11117" w:name="_Toc83029794"/>
      <w:bookmarkStart w:id="11118" w:name="_Toc83920392"/>
      <w:bookmarkStart w:id="11119" w:name="_Toc89785413"/>
      <w:bookmarkStart w:id="11120" w:name="_Toc137246100"/>
      <w:bookmarkStart w:id="11121" w:name="_Toc138888607"/>
      <w:bookmarkStart w:id="11122" w:name="_Toc145321679"/>
      <w:r w:rsidRPr="00501E48">
        <w:rPr>
          <w:rFonts w:hint="eastAsia"/>
        </w:rPr>
        <w:t>16</w:t>
      </w:r>
      <w:r w:rsidRPr="00501E48">
        <w:t>.</w:t>
      </w:r>
      <w:r w:rsidRPr="00501E48">
        <w:rPr>
          <w:rFonts w:hint="eastAsia"/>
        </w:rPr>
        <w:t>4</w:t>
      </w:r>
      <w:r w:rsidRPr="00501E48">
        <w:tab/>
        <w:t>Emission requirements</w:t>
      </w:r>
      <w:bookmarkEnd w:id="11053"/>
      <w:bookmarkEnd w:id="11054"/>
      <w:bookmarkEnd w:id="11055"/>
      <w:bookmarkEnd w:id="11056"/>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168E115F" w14:textId="77777777" w:rsidR="00C57672" w:rsidRPr="00E11EA5" w:rsidRDefault="00C57672" w:rsidP="00C57672">
      <w:bookmarkStart w:id="11123" w:name="_Toc29814500"/>
      <w:bookmarkStart w:id="11124" w:name="_Toc21020984"/>
      <w:bookmarkStart w:id="11125" w:name="_Toc29814152"/>
      <w:bookmarkStart w:id="11126"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1127" w:name="_MON_1577700308"/>
    <w:bookmarkEnd w:id="11127"/>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5pt;height:80pt" o:ole="">
            <v:imagedata r:id="rId200" o:title=""/>
          </v:shape>
          <o:OLEObject Type="Embed" ProgID="Word.Document.12" ShapeID="_x0000_i1086" DrawAspect="Content" ObjectID="_1757339520"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1128" w:name="_Toc37430483"/>
      <w:bookmarkStart w:id="11129" w:name="_Toc43739586"/>
      <w:bookmarkStart w:id="11130" w:name="_Toc46347347"/>
      <w:bookmarkStart w:id="11131" w:name="_Toc53166286"/>
      <w:bookmarkStart w:id="11132" w:name="_Toc53166981"/>
      <w:bookmarkStart w:id="11133" w:name="_Toc53167675"/>
      <w:bookmarkStart w:id="11134" w:name="_Toc61130937"/>
      <w:bookmarkStart w:id="11135" w:name="_Toc61131663"/>
      <w:bookmarkStart w:id="11136" w:name="_Toc61188505"/>
      <w:bookmarkStart w:id="11137" w:name="_Toc83029795"/>
      <w:bookmarkStart w:id="11138" w:name="_Toc83920393"/>
      <w:bookmarkStart w:id="11139" w:name="_Toc89785414"/>
      <w:bookmarkStart w:id="11140" w:name="_Toc137246101"/>
      <w:bookmarkStart w:id="11141" w:name="_Toc138888608"/>
      <w:bookmarkStart w:id="11142" w:name="_Toc145321680"/>
      <w:r w:rsidRPr="00501E48">
        <w:rPr>
          <w:rFonts w:hint="eastAsia"/>
        </w:rPr>
        <w:t>16</w:t>
      </w:r>
      <w:r w:rsidRPr="00501E48">
        <w:t>.</w:t>
      </w:r>
      <w:r w:rsidRPr="00501E48">
        <w:rPr>
          <w:rFonts w:hint="eastAsia"/>
        </w:rPr>
        <w:t>5</w:t>
      </w:r>
      <w:r w:rsidRPr="00501E48">
        <w:tab/>
        <w:t>Radiated immunity requirements</w:t>
      </w:r>
      <w:bookmarkEnd w:id="11123"/>
      <w:bookmarkEnd w:id="11124"/>
      <w:bookmarkEnd w:id="11125"/>
      <w:bookmarkEnd w:id="11126"/>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405E4BCE" w14:textId="77777777" w:rsidR="00C57672" w:rsidRPr="00501E48" w:rsidRDefault="00C57672" w:rsidP="00C57672">
      <w:pPr>
        <w:pStyle w:val="Heading3"/>
      </w:pPr>
      <w:bookmarkStart w:id="11143" w:name="_Toc21086230"/>
      <w:bookmarkStart w:id="11144" w:name="_Toc29768666"/>
      <w:bookmarkStart w:id="11145" w:name="_Toc37430484"/>
      <w:bookmarkStart w:id="11146" w:name="_Toc43739587"/>
      <w:bookmarkStart w:id="11147" w:name="_Toc46347348"/>
      <w:bookmarkStart w:id="11148" w:name="_Toc53166287"/>
      <w:bookmarkStart w:id="11149" w:name="_Toc53166982"/>
      <w:bookmarkStart w:id="11150" w:name="_Toc53167676"/>
      <w:bookmarkStart w:id="11151" w:name="_Toc61130938"/>
      <w:bookmarkStart w:id="11152" w:name="_Toc61131664"/>
      <w:bookmarkStart w:id="11153" w:name="_Toc61188506"/>
      <w:bookmarkStart w:id="11154" w:name="_Toc83029796"/>
      <w:bookmarkStart w:id="11155" w:name="_Toc83920394"/>
      <w:bookmarkStart w:id="11156" w:name="_Toc89785415"/>
      <w:bookmarkStart w:id="11157" w:name="_Toc137246102"/>
      <w:bookmarkStart w:id="11158" w:name="_Toc138888609"/>
      <w:bookmarkStart w:id="11159" w:name="_Toc145321681"/>
      <w:r w:rsidRPr="00501E48">
        <w:t>16.</w:t>
      </w:r>
      <w:r w:rsidRPr="00501E48">
        <w:rPr>
          <w:rFonts w:hint="eastAsia"/>
        </w:rPr>
        <w:t>5</w:t>
      </w:r>
      <w:r w:rsidRPr="00501E48">
        <w:t>.1</w:t>
      </w:r>
      <w:r w:rsidRPr="00501E48">
        <w:tab/>
        <w:t>General</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1160" w:name="_Toc29813682"/>
      <w:bookmarkStart w:id="11161" w:name="_Toc21020985"/>
      <w:bookmarkStart w:id="11162" w:name="_Toc29814153"/>
      <w:bookmarkStart w:id="11163" w:name="_Toc29814501"/>
      <w:bookmarkStart w:id="11164" w:name="_Toc37430485"/>
      <w:bookmarkStart w:id="11165" w:name="_Toc43739588"/>
      <w:bookmarkStart w:id="11166" w:name="_Toc46347349"/>
      <w:bookmarkStart w:id="11167" w:name="_Toc53166288"/>
      <w:bookmarkStart w:id="11168" w:name="_Toc53166983"/>
      <w:bookmarkStart w:id="11169" w:name="_Toc53167677"/>
    </w:p>
    <w:p w14:paraId="6E1FAB61" w14:textId="77777777" w:rsidR="00C57672" w:rsidRPr="00501E48" w:rsidRDefault="00C57672" w:rsidP="00C57672">
      <w:pPr>
        <w:pStyle w:val="Heading3"/>
      </w:pPr>
      <w:bookmarkStart w:id="11170" w:name="_Toc61130939"/>
      <w:bookmarkStart w:id="11171" w:name="_Toc61131665"/>
      <w:bookmarkStart w:id="11172" w:name="_Toc61188507"/>
      <w:bookmarkStart w:id="11173" w:name="_Toc83029797"/>
      <w:bookmarkStart w:id="11174" w:name="_Toc83920395"/>
      <w:bookmarkStart w:id="11175" w:name="_Toc89785416"/>
      <w:bookmarkStart w:id="11176" w:name="_Toc137246103"/>
      <w:bookmarkStart w:id="11177" w:name="_Toc138888610"/>
      <w:bookmarkStart w:id="11178" w:name="_Toc145321682"/>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1179" w:name="_Toc29814502"/>
      <w:bookmarkStart w:id="11180" w:name="_Toc29814154"/>
      <w:bookmarkStart w:id="11181" w:name="_Toc21020986"/>
      <w:bookmarkStart w:id="11182" w:name="_Toc29813683"/>
      <w:bookmarkStart w:id="11183" w:name="_Toc37430486"/>
      <w:bookmarkStart w:id="11184" w:name="_Toc43739589"/>
      <w:bookmarkStart w:id="11185" w:name="_Toc46347350"/>
      <w:bookmarkStart w:id="11186" w:name="_Toc53166289"/>
      <w:bookmarkStart w:id="11187" w:name="_Toc53166984"/>
      <w:bookmarkStart w:id="11188" w:name="_Toc53167678"/>
      <w:bookmarkStart w:id="11189" w:name="_Toc61130940"/>
      <w:bookmarkStart w:id="11190" w:name="_Toc61131666"/>
      <w:bookmarkStart w:id="11191" w:name="_Toc61188508"/>
      <w:bookmarkStart w:id="11192" w:name="_Toc83029798"/>
      <w:bookmarkStart w:id="11193" w:name="_Toc83920396"/>
      <w:bookmarkStart w:id="11194" w:name="_Toc89785417"/>
      <w:bookmarkStart w:id="11195" w:name="_Toc137246104"/>
      <w:bookmarkStart w:id="11196" w:name="_Toc138888611"/>
      <w:bookmarkStart w:id="11197" w:name="_Toc145321683"/>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1198" w:name="_Toc29813684"/>
      <w:bookmarkStart w:id="11199" w:name="_Toc29814503"/>
      <w:bookmarkStart w:id="11200" w:name="_Toc29814155"/>
      <w:bookmarkStart w:id="11201" w:name="_Toc21020987"/>
      <w:bookmarkStart w:id="11202" w:name="_Toc37430487"/>
      <w:bookmarkStart w:id="11203" w:name="_Toc43739590"/>
      <w:bookmarkStart w:id="11204" w:name="_Toc46347351"/>
      <w:bookmarkStart w:id="11205" w:name="_Toc53166290"/>
      <w:bookmarkStart w:id="11206" w:name="_Toc53166985"/>
      <w:bookmarkStart w:id="11207" w:name="_Toc53167679"/>
      <w:bookmarkStart w:id="11208" w:name="_Toc61130941"/>
      <w:bookmarkStart w:id="11209" w:name="_Toc61131667"/>
      <w:bookmarkStart w:id="11210" w:name="_Toc61188509"/>
      <w:bookmarkStart w:id="11211" w:name="_Toc83029799"/>
      <w:bookmarkStart w:id="11212" w:name="_Toc83920397"/>
      <w:bookmarkStart w:id="11213" w:name="_Toc89785418"/>
      <w:bookmarkStart w:id="11214" w:name="_Toc137246105"/>
      <w:bookmarkStart w:id="11215" w:name="_Toc138888612"/>
      <w:bookmarkStart w:id="11216" w:name="_Toc145321684"/>
      <w:r w:rsidRPr="00501E48">
        <w:t>1</w:t>
      </w:r>
      <w:r w:rsidRPr="00501E48">
        <w:rPr>
          <w:rFonts w:hint="eastAsia"/>
        </w:rPr>
        <w:t>6</w:t>
      </w:r>
      <w:r w:rsidRPr="00501E48">
        <w:t>.</w:t>
      </w:r>
      <w:r w:rsidRPr="00501E48">
        <w:rPr>
          <w:rFonts w:hint="eastAsia"/>
        </w:rPr>
        <w:t>5</w:t>
      </w:r>
      <w:r w:rsidRPr="00501E48">
        <w:t>.2.1</w:t>
      </w:r>
      <w:r w:rsidRPr="00501E48">
        <w:tab/>
        <w:t>Exclusion bands</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1217" w:name="_Toc21020988"/>
      <w:bookmarkStart w:id="11218" w:name="_Toc29814504"/>
      <w:bookmarkStart w:id="11219" w:name="_Toc29813685"/>
      <w:bookmarkStart w:id="11220" w:name="_Toc29814156"/>
      <w:bookmarkStart w:id="11221" w:name="_Toc37430488"/>
      <w:bookmarkStart w:id="11222" w:name="_Toc43739591"/>
      <w:bookmarkStart w:id="11223" w:name="_Toc46347352"/>
      <w:bookmarkStart w:id="11224" w:name="_Toc53166291"/>
      <w:bookmarkStart w:id="11225" w:name="_Toc53166986"/>
      <w:bookmarkStart w:id="11226" w:name="_Toc53167680"/>
      <w:bookmarkStart w:id="11227" w:name="_Toc61130942"/>
      <w:bookmarkStart w:id="11228" w:name="_Toc61131668"/>
      <w:bookmarkStart w:id="11229" w:name="_Toc61188510"/>
      <w:bookmarkStart w:id="11230" w:name="_Toc83029800"/>
      <w:bookmarkStart w:id="11231" w:name="_Toc83920398"/>
      <w:bookmarkStart w:id="11232" w:name="_Toc89785419"/>
      <w:bookmarkStart w:id="11233" w:name="_Toc137246106"/>
      <w:bookmarkStart w:id="11234" w:name="_Toc138888613"/>
      <w:bookmarkStart w:id="11235" w:name="_Toc145321685"/>
      <w:r w:rsidRPr="00501E48">
        <w:t>1</w:t>
      </w:r>
      <w:r w:rsidRPr="00501E48">
        <w:rPr>
          <w:rFonts w:hint="eastAsia"/>
        </w:rPr>
        <w:t>6</w:t>
      </w:r>
      <w:r w:rsidRPr="00501E48">
        <w:t>.</w:t>
      </w:r>
      <w:r w:rsidRPr="00501E48">
        <w:rPr>
          <w:rFonts w:hint="eastAsia"/>
        </w:rPr>
        <w:t>5</w:t>
      </w:r>
      <w:r w:rsidRPr="00501E48">
        <w:t>.2.2</w:t>
      </w:r>
      <w:r w:rsidRPr="00501E48">
        <w:tab/>
        <w:t>Spatial exclusion</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1236" w:name="_Toc37430489"/>
      <w:bookmarkStart w:id="11237" w:name="_Toc43739592"/>
      <w:bookmarkStart w:id="11238" w:name="_Toc46347353"/>
      <w:bookmarkStart w:id="11239" w:name="_Toc53166292"/>
      <w:bookmarkStart w:id="11240" w:name="_Toc53166987"/>
      <w:bookmarkStart w:id="11241" w:name="_Toc53167681"/>
      <w:bookmarkStart w:id="11242" w:name="_Toc61130943"/>
      <w:bookmarkStart w:id="11243" w:name="_Toc61131669"/>
      <w:bookmarkStart w:id="11244" w:name="_Toc61188511"/>
      <w:bookmarkStart w:id="11245" w:name="_Toc83029801"/>
      <w:bookmarkStart w:id="11246" w:name="_Toc83920399"/>
      <w:bookmarkStart w:id="11247" w:name="_Toc89785420"/>
      <w:bookmarkStart w:id="11248" w:name="_Toc137246107"/>
      <w:bookmarkStart w:id="11249" w:name="_Toc138888614"/>
      <w:bookmarkStart w:id="11250" w:name="_Toc145321686"/>
      <w:r w:rsidRPr="00E11EA5">
        <w:t>17</w:t>
      </w:r>
      <w:r w:rsidRPr="00E11EA5">
        <w:tab/>
        <w:t>Measurement Uncertainty values summary</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1251" w:name="_Toc37430490"/>
      <w:bookmarkStart w:id="11252" w:name="_Toc43739593"/>
      <w:bookmarkStart w:id="11253" w:name="_Toc46347354"/>
      <w:bookmarkStart w:id="11254" w:name="_Toc53166293"/>
      <w:bookmarkStart w:id="11255" w:name="_Toc53166988"/>
      <w:bookmarkStart w:id="11256" w:name="_Toc53167682"/>
      <w:bookmarkStart w:id="11257" w:name="_Toc61130944"/>
      <w:bookmarkStart w:id="11258" w:name="_Toc61131670"/>
      <w:bookmarkStart w:id="11259" w:name="_Toc61188512"/>
      <w:bookmarkStart w:id="11260" w:name="_Toc83029802"/>
      <w:bookmarkStart w:id="11261" w:name="_Toc83920400"/>
      <w:bookmarkStart w:id="11262" w:name="_Toc89785421"/>
      <w:bookmarkStart w:id="11263" w:name="_Toc137246108"/>
      <w:bookmarkStart w:id="11264" w:name="_Toc138888615"/>
      <w:bookmarkStart w:id="11265" w:name="_Toc145321687"/>
      <w:r w:rsidRPr="00E11EA5">
        <w:t>18</w:t>
      </w:r>
      <w:r w:rsidRPr="00E11EA5">
        <w:tab/>
        <w:t>Test Tolerance values summary</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1266" w:name="_Toc21086771"/>
      <w:bookmarkStart w:id="11267" w:name="_Toc29769231"/>
      <w:bookmarkStart w:id="11268" w:name="_Toc37430491"/>
      <w:bookmarkStart w:id="11269" w:name="_Toc43739594"/>
      <w:bookmarkStart w:id="11270" w:name="_Toc46347355"/>
      <w:bookmarkStart w:id="11271" w:name="_Toc53166294"/>
      <w:bookmarkStart w:id="11272" w:name="_Toc53166989"/>
      <w:bookmarkStart w:id="11273" w:name="_Toc53167683"/>
      <w:r>
        <w:br w:type="page"/>
      </w:r>
    </w:p>
    <w:p w14:paraId="1D256A54" w14:textId="77777777" w:rsidR="00C57672" w:rsidRPr="00E11EA5" w:rsidRDefault="00C57672" w:rsidP="00C57672">
      <w:pPr>
        <w:pStyle w:val="Heading8"/>
        <w:rPr>
          <w:lang w:eastAsia="zh-CN"/>
        </w:rPr>
      </w:pPr>
      <w:bookmarkStart w:id="11274" w:name="_Toc61130945"/>
      <w:bookmarkStart w:id="11275" w:name="_Toc61131671"/>
      <w:bookmarkStart w:id="11276" w:name="_Toc61188513"/>
      <w:bookmarkStart w:id="11277" w:name="_Toc83029803"/>
      <w:bookmarkStart w:id="11278" w:name="_Toc83920401"/>
      <w:bookmarkStart w:id="11279" w:name="_Toc89785422"/>
      <w:bookmarkStart w:id="11280" w:name="_Toc137246109"/>
      <w:bookmarkStart w:id="11281" w:name="_Toc138888616"/>
      <w:bookmarkStart w:id="11282" w:name="_Toc145321688"/>
      <w:r w:rsidRPr="00E11EA5">
        <w:t>Annex A (informative):</w:t>
      </w:r>
      <w:r w:rsidRPr="00E11EA5">
        <w:br/>
      </w:r>
      <w:r w:rsidRPr="00E11EA5">
        <w:rPr>
          <w:lang w:eastAsia="zh-CN"/>
        </w:rPr>
        <w:t>Radiated TX measurement error contribution descriptions</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3F6CCA1E" w14:textId="77777777" w:rsidR="00C57672" w:rsidRPr="00E11EA5" w:rsidRDefault="00C57672" w:rsidP="00C57672">
      <w:pPr>
        <w:pStyle w:val="Heading1"/>
      </w:pPr>
      <w:bookmarkStart w:id="11283" w:name="_Toc21086772"/>
      <w:bookmarkStart w:id="11284" w:name="_Toc29769232"/>
      <w:bookmarkStart w:id="11285" w:name="_Toc37430492"/>
      <w:bookmarkStart w:id="11286" w:name="_Toc43739595"/>
      <w:bookmarkStart w:id="11287" w:name="_Toc46347356"/>
      <w:bookmarkStart w:id="11288" w:name="_Toc53166295"/>
      <w:bookmarkStart w:id="11289" w:name="_Toc53166990"/>
      <w:bookmarkStart w:id="11290" w:name="_Toc53167684"/>
      <w:bookmarkStart w:id="11291" w:name="_Toc61130946"/>
      <w:bookmarkStart w:id="11292" w:name="_Toc61131672"/>
      <w:bookmarkStart w:id="11293" w:name="_Toc61188514"/>
      <w:bookmarkStart w:id="11294" w:name="_Toc83029804"/>
      <w:bookmarkStart w:id="11295" w:name="_Toc83920402"/>
      <w:bookmarkStart w:id="11296" w:name="_Toc89785423"/>
      <w:bookmarkStart w:id="11297" w:name="_Toc137246110"/>
      <w:bookmarkStart w:id="11298" w:name="_Toc138888617"/>
      <w:bookmarkStart w:id="11299" w:name="_Toc145321689"/>
      <w:r w:rsidRPr="00E11EA5">
        <w:rPr>
          <w:lang w:eastAsia="zh-CN"/>
        </w:rPr>
        <w:t>A.</w:t>
      </w:r>
      <w:r w:rsidRPr="00E11EA5">
        <w:rPr>
          <w:rFonts w:hint="eastAsia"/>
        </w:rPr>
        <w:t>1</w:t>
      </w:r>
      <w:r w:rsidRPr="00E11EA5">
        <w:tab/>
      </w:r>
      <w:r w:rsidRPr="00E11EA5">
        <w:rPr>
          <w:rFonts w:hint="eastAsia"/>
        </w:rPr>
        <w:t>Indoor Anechoic Chamber</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4.5pt;height:36.5pt" o:ole="">
            <v:imagedata r:id="rId204" o:title=""/>
          </v:shape>
          <o:OLEObject Type="Embed" ProgID="Equation.3" ShapeID="_x0000_i1087" DrawAspect="Content" ObjectID="_1757339521"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4.5pt;height:14.5pt" o:ole="">
            <v:imagedata r:id="rId206" o:title=""/>
          </v:shape>
          <o:OLEObject Type="Embed" ProgID="Equation.3" ShapeID="_x0000_i1088" DrawAspect="Content" ObjectID="_1757339522"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4.5pt;height:7.5pt" o:ole="">
            <v:imagedata r:id="rId208" o:title=""/>
          </v:shape>
          <o:OLEObject Type="Embed" ProgID="Equation.3" ShapeID="_x0000_i1089" DrawAspect="Content" ObjectID="_1757339523"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4.5pt;height:14.5pt" o:ole="">
            <v:imagedata r:id="rId210" o:title=""/>
          </v:shape>
          <o:OLEObject Type="Embed" ProgID="Equation.3" ShapeID="_x0000_i1090" DrawAspect="Content" ObjectID="_1757339524" r:id="rId211"/>
        </w:object>
      </w:r>
      <w:r w:rsidRPr="00E11EA5">
        <w:t xml:space="preserve"> is elevation of single measurement </w:t>
      </w:r>
      <w:r w:rsidRPr="00E11EA5">
        <w:rPr>
          <w:position w:val="-14"/>
        </w:rPr>
        <w:object w:dxaOrig="660" w:dyaOrig="380" w14:anchorId="1040E1D1">
          <v:shape id="_x0000_i1091" type="#_x0000_t75" style="width:36.5pt;height:22pt" o:ole="">
            <v:imagedata r:id="rId212" o:title=""/>
          </v:shape>
          <o:OLEObject Type="Embed" ProgID="Equation.3" ShapeID="_x0000_i1091" DrawAspect="Content" ObjectID="_1757339525"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2pt;height:14.5pt" o:ole="">
            <v:imagedata r:id="rId214" o:title=""/>
          </v:shape>
          <o:OLEObject Type="Embed" ProgID="Equation.3" ShapeID="_x0000_i1092" DrawAspect="Content" ObjectID="_1757339526"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2pt;height:14.5pt" o:ole="">
            <v:imagedata r:id="rId214" o:title=""/>
          </v:shape>
          <o:OLEObject Type="Embed" ProgID="Equation.3" ShapeID="_x0000_i1093" DrawAspect="Content" ObjectID="_1757339527"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1300" w:name="_Toc21086773"/>
      <w:bookmarkStart w:id="11301" w:name="_Toc29769233"/>
      <w:bookmarkStart w:id="11302" w:name="_Toc37430493"/>
      <w:bookmarkStart w:id="11303" w:name="_Toc43739596"/>
      <w:bookmarkStart w:id="11304" w:name="_Toc46347357"/>
      <w:bookmarkStart w:id="11305" w:name="_Toc53166296"/>
      <w:bookmarkStart w:id="11306" w:name="_Toc53166991"/>
      <w:bookmarkStart w:id="11307" w:name="_Toc53167685"/>
      <w:bookmarkStart w:id="11308" w:name="_Toc61130947"/>
      <w:bookmarkStart w:id="11309" w:name="_Toc61131673"/>
      <w:bookmarkStart w:id="11310" w:name="_Toc61188515"/>
      <w:bookmarkStart w:id="11311" w:name="_Toc83029805"/>
      <w:bookmarkStart w:id="11312" w:name="_Toc83920403"/>
      <w:bookmarkStart w:id="11313" w:name="_Toc89785424"/>
      <w:bookmarkStart w:id="11314" w:name="_Toc137246111"/>
      <w:bookmarkStart w:id="11315" w:name="_Toc138888618"/>
      <w:bookmarkStart w:id="11316" w:name="_Toc145321690"/>
      <w:r w:rsidRPr="00E11EA5">
        <w:rPr>
          <w:lang w:eastAsia="zh-CN"/>
        </w:rPr>
        <w:t>A.2</w:t>
      </w:r>
      <w:r w:rsidRPr="00E11EA5">
        <w:rPr>
          <w:lang w:eastAsia="zh-CN"/>
        </w:rPr>
        <w:tab/>
        <w:t>Compact Antenna Test Range</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1317" w:name="_Toc21086774"/>
      <w:bookmarkStart w:id="11318"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1319" w:name="_Toc37430494"/>
      <w:bookmarkStart w:id="11320" w:name="_Toc43739597"/>
      <w:bookmarkStart w:id="11321" w:name="_Toc46347358"/>
      <w:bookmarkStart w:id="11322" w:name="_Toc53166297"/>
      <w:bookmarkStart w:id="11323" w:name="_Toc53166992"/>
      <w:bookmarkStart w:id="11324" w:name="_Toc53167686"/>
      <w:bookmarkStart w:id="11325" w:name="_Toc61130948"/>
      <w:bookmarkStart w:id="11326" w:name="_Toc61131674"/>
      <w:bookmarkStart w:id="11327" w:name="_Toc61188516"/>
      <w:bookmarkStart w:id="11328" w:name="_Toc83029806"/>
      <w:bookmarkStart w:id="11329" w:name="_Toc83920404"/>
      <w:bookmarkStart w:id="11330" w:name="_Toc89785425"/>
      <w:bookmarkStart w:id="11331" w:name="_Toc137246112"/>
      <w:bookmarkStart w:id="11332" w:name="_Toc138888619"/>
      <w:bookmarkStart w:id="11333" w:name="_Toc145321691"/>
      <w:r w:rsidRPr="00E11EA5">
        <w:rPr>
          <w:lang w:eastAsia="zh-CN"/>
        </w:rPr>
        <w:t>A.3</w:t>
      </w:r>
      <w:r w:rsidRPr="00E11EA5">
        <w:rPr>
          <w:lang w:eastAsia="zh-CN"/>
        </w:rPr>
        <w:tab/>
        <w:t>Near Field Test Range</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1334" w:name="_Toc478460655"/>
      <w:bookmarkStart w:id="11335" w:name="_Toc37430495"/>
      <w:bookmarkStart w:id="11336" w:name="_Toc43739598"/>
      <w:bookmarkStart w:id="11337" w:name="_Toc46347359"/>
      <w:bookmarkStart w:id="11338" w:name="_Toc53166298"/>
      <w:bookmarkStart w:id="11339" w:name="_Toc53166993"/>
      <w:bookmarkStart w:id="11340" w:name="_Toc53167687"/>
      <w:bookmarkStart w:id="11341" w:name="_Toc61130949"/>
      <w:bookmarkStart w:id="11342" w:name="_Toc61131675"/>
      <w:bookmarkStart w:id="11343" w:name="_Toc61188517"/>
      <w:bookmarkStart w:id="11344" w:name="_Toc83029807"/>
      <w:bookmarkStart w:id="11345" w:name="_Toc83920405"/>
      <w:bookmarkStart w:id="11346" w:name="_Toc89785426"/>
      <w:bookmarkStart w:id="11347" w:name="_Toc137246113"/>
      <w:bookmarkStart w:id="11348" w:name="_Toc138888620"/>
      <w:bookmarkStart w:id="11349" w:name="_Toc145321692"/>
      <w:r w:rsidRPr="00501E48">
        <w:t>A.4</w:t>
      </w:r>
      <w:r w:rsidRPr="00501E48">
        <w:tab/>
        <w:t>One Dimensional Compact Range</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1350" w:name="_Toc21086775"/>
      <w:bookmarkStart w:id="11351" w:name="_Toc29769235"/>
      <w:bookmarkStart w:id="11352" w:name="_Toc37430496"/>
      <w:bookmarkStart w:id="11353" w:name="_Toc43739599"/>
      <w:bookmarkStart w:id="11354" w:name="_Toc46347360"/>
      <w:bookmarkStart w:id="11355" w:name="_Toc53166299"/>
      <w:bookmarkStart w:id="11356" w:name="_Toc53166994"/>
      <w:bookmarkStart w:id="11357" w:name="_Toc53167688"/>
      <w:bookmarkStart w:id="11358" w:name="_Toc61130950"/>
      <w:bookmarkStart w:id="11359" w:name="_Toc61131676"/>
      <w:bookmarkStart w:id="11360" w:name="_Toc61188518"/>
      <w:bookmarkStart w:id="11361" w:name="_Toc83029808"/>
      <w:bookmarkStart w:id="11362" w:name="_Toc83920406"/>
      <w:bookmarkStart w:id="11363" w:name="_Toc89785427"/>
      <w:bookmarkStart w:id="11364" w:name="_Toc137246114"/>
      <w:bookmarkStart w:id="11365" w:name="_Toc138888621"/>
      <w:bookmarkStart w:id="11366" w:name="_Toc145321693"/>
      <w:r w:rsidRPr="00E11EA5">
        <w:rPr>
          <w:lang w:eastAsia="zh-CN"/>
        </w:rPr>
        <w:t>A.</w:t>
      </w:r>
      <w:r w:rsidRPr="00E11EA5">
        <w:t>5</w:t>
      </w:r>
      <w:r w:rsidRPr="00E11EA5">
        <w:tab/>
        <w:t>General</w:t>
      </w:r>
      <w:r w:rsidRPr="00E11EA5">
        <w:rPr>
          <w:rFonts w:hint="eastAsia"/>
        </w:rPr>
        <w:t xml:space="preserve"> Chamber</w:t>
      </w:r>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61AFFCCF" w14:textId="0E337907" w:rsidR="00C57672" w:rsidRPr="00E11EA5" w:rsidRDefault="007D661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4.5pt;height:36.5pt" o:ole="">
            <v:imagedata r:id="rId204" o:title=""/>
          </v:shape>
          <o:OLEObject Type="Embed" ProgID="Equation.3" ShapeID="_x0000_i1094" DrawAspect="Content" ObjectID="_1757339528"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4.5pt;height:14.5pt" o:ole="">
            <v:imagedata r:id="rId206" o:title=""/>
          </v:shape>
          <o:OLEObject Type="Embed" ProgID="Equation.3" ShapeID="_x0000_i1095" DrawAspect="Content" ObjectID="_1757339529"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4.5pt;height:7.5pt" o:ole="">
            <v:imagedata r:id="rId208" o:title=""/>
          </v:shape>
          <o:OLEObject Type="Embed" ProgID="Equation.3" ShapeID="_x0000_i1096" DrawAspect="Content" ObjectID="_1757339530"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4.5pt;height:14.5pt" o:ole="">
            <v:imagedata r:id="rId210" o:title=""/>
          </v:shape>
          <o:OLEObject Type="Embed" ProgID="Equation.3" ShapeID="_x0000_i1097" DrawAspect="Content" ObjectID="_1757339531" r:id="rId220"/>
        </w:object>
      </w:r>
      <w:r w:rsidRPr="00E11EA5">
        <w:t xml:space="preserve"> is elevation of single measurement </w:t>
      </w:r>
      <w:r w:rsidRPr="00E11EA5">
        <w:rPr>
          <w:position w:val="-14"/>
        </w:rPr>
        <w:object w:dxaOrig="660" w:dyaOrig="380" w14:anchorId="5611E47E">
          <v:shape id="_x0000_i1098" type="#_x0000_t75" style="width:36.5pt;height:22pt" o:ole="">
            <v:imagedata r:id="rId212" o:title=""/>
          </v:shape>
          <o:OLEObject Type="Embed" ProgID="Equation.3" ShapeID="_x0000_i1098" DrawAspect="Content" ObjectID="_1757339532"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2pt;height:14.5pt" o:ole="">
            <v:imagedata r:id="rId214" o:title=""/>
          </v:shape>
          <o:OLEObject Type="Embed" ProgID="Equation.3" ShapeID="_x0000_i1099" DrawAspect="Content" ObjectID="_1757339533"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2pt;height:14.5pt" o:ole="">
            <v:imagedata r:id="rId214" o:title=""/>
          </v:shape>
          <o:OLEObject Type="Embed" ProgID="Equation.3" ShapeID="_x0000_i1100" DrawAspect="Content" ObjectID="_1757339534"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1367" w:name="_Toc21086776"/>
      <w:bookmarkStart w:id="11368" w:name="_Toc29769236"/>
      <w:bookmarkStart w:id="11369" w:name="_Toc37430497"/>
      <w:bookmarkStart w:id="11370" w:name="_Toc43739600"/>
      <w:bookmarkStart w:id="11371" w:name="_Toc46347361"/>
      <w:bookmarkStart w:id="11372" w:name="_Toc53166300"/>
      <w:bookmarkStart w:id="11373" w:name="_Toc53166995"/>
      <w:bookmarkStart w:id="11374" w:name="_Toc53167689"/>
      <w:bookmarkStart w:id="11375" w:name="_Toc61130951"/>
      <w:bookmarkStart w:id="11376" w:name="_Toc61131677"/>
      <w:bookmarkStart w:id="11377" w:name="_Toc61188519"/>
      <w:bookmarkStart w:id="11378" w:name="_Toc83029809"/>
      <w:bookmarkStart w:id="11379" w:name="_Toc83920407"/>
      <w:bookmarkStart w:id="11380" w:name="_Toc89785428"/>
      <w:bookmarkStart w:id="11381" w:name="_Toc137246115"/>
      <w:bookmarkStart w:id="11382" w:name="_Toc138888622"/>
      <w:bookmarkStart w:id="11383" w:name="_Toc145321694"/>
      <w:r w:rsidRPr="00E11EA5">
        <w:rPr>
          <w:lang w:eastAsia="zh-CN"/>
        </w:rPr>
        <w:t>A.6</w:t>
      </w:r>
      <w:r w:rsidRPr="00E11EA5">
        <w:tab/>
        <w:t>Reverberation Chamber</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1384" w:name="_Toc21086777"/>
      <w:bookmarkStart w:id="11385" w:name="_Toc29769237"/>
      <w:bookmarkStart w:id="11386" w:name="_Toc37430498"/>
      <w:bookmarkStart w:id="11387" w:name="_Toc43739601"/>
      <w:bookmarkStart w:id="11388" w:name="_Toc46347362"/>
      <w:bookmarkStart w:id="11389" w:name="_Toc53166301"/>
      <w:bookmarkStart w:id="11390" w:name="_Toc53166996"/>
      <w:bookmarkStart w:id="11391" w:name="_Toc53167690"/>
      <w:bookmarkStart w:id="11392" w:name="_Toc61130952"/>
      <w:bookmarkStart w:id="11393" w:name="_Toc61131678"/>
      <w:bookmarkStart w:id="11394" w:name="_Toc61188520"/>
      <w:bookmarkStart w:id="11395" w:name="_Toc83029810"/>
      <w:bookmarkStart w:id="11396" w:name="_Toc83920408"/>
      <w:bookmarkStart w:id="11397" w:name="_Toc89785429"/>
      <w:bookmarkStart w:id="11398" w:name="_Toc137246116"/>
      <w:bookmarkStart w:id="11399" w:name="_Toc138888623"/>
      <w:bookmarkStart w:id="11400" w:name="_Toc145321695"/>
      <w:r w:rsidRPr="00E11EA5">
        <w:rPr>
          <w:lang w:eastAsia="zh-CN"/>
        </w:rPr>
        <w:t>A.7</w:t>
      </w:r>
      <w:r w:rsidRPr="00E11EA5">
        <w:rPr>
          <w:lang w:eastAsia="zh-CN"/>
        </w:rPr>
        <w:tab/>
        <w:t>Plane Wave Synthesizer</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1401" w:name="tsgNames"/>
      <w:bookmarkStart w:id="11402" w:name="startOfAnnexes"/>
      <w:bookmarkEnd w:id="11401"/>
      <w:bookmarkEnd w:id="11402"/>
    </w:p>
    <w:p w14:paraId="03E5D1D3" w14:textId="77777777" w:rsidR="00C57672" w:rsidRDefault="00C57672" w:rsidP="00C57672">
      <w:pPr>
        <w:spacing w:after="0"/>
        <w:rPr>
          <w:rFonts w:ascii="Arial" w:hAnsi="Arial"/>
          <w:sz w:val="36"/>
          <w:lang w:eastAsia="zh-CN"/>
        </w:rPr>
      </w:pPr>
      <w:bookmarkStart w:id="11403" w:name="_Toc478460657"/>
      <w:bookmarkStart w:id="11404" w:name="_Toc37430499"/>
      <w:bookmarkStart w:id="11405" w:name="_Toc43739602"/>
      <w:bookmarkStart w:id="11406" w:name="_Toc46347363"/>
      <w:bookmarkStart w:id="11407" w:name="_Toc53166302"/>
      <w:bookmarkStart w:id="11408" w:name="_Toc53166997"/>
      <w:bookmarkStart w:id="11409" w:name="_Toc53167691"/>
      <w:r>
        <w:rPr>
          <w:lang w:eastAsia="zh-CN"/>
        </w:rPr>
        <w:br w:type="page"/>
      </w:r>
    </w:p>
    <w:p w14:paraId="22AF4C51" w14:textId="77777777" w:rsidR="00C57672" w:rsidRPr="00E11EA5" w:rsidRDefault="00C57672" w:rsidP="00C57672">
      <w:pPr>
        <w:pStyle w:val="Heading8"/>
        <w:rPr>
          <w:lang w:eastAsia="zh-CN"/>
        </w:rPr>
      </w:pPr>
      <w:bookmarkStart w:id="11410" w:name="_Toc61130953"/>
      <w:bookmarkStart w:id="11411" w:name="_Toc61131679"/>
      <w:bookmarkStart w:id="11412" w:name="_Toc61188521"/>
      <w:bookmarkStart w:id="11413" w:name="_Toc83029811"/>
      <w:bookmarkStart w:id="11414" w:name="_Toc83920409"/>
      <w:bookmarkStart w:id="11415" w:name="_Toc89785430"/>
      <w:bookmarkStart w:id="11416" w:name="_Toc137246117"/>
      <w:bookmarkStart w:id="11417" w:name="_Toc138888624"/>
      <w:bookmarkStart w:id="11418" w:name="_Toc145321696"/>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3A0F8FE6" w14:textId="77777777" w:rsidR="00C57672" w:rsidRPr="00E11EA5" w:rsidRDefault="00C57672" w:rsidP="00C57672">
      <w:pPr>
        <w:pStyle w:val="Heading1"/>
      </w:pPr>
      <w:bookmarkStart w:id="11419" w:name="_Toc478460658"/>
      <w:bookmarkStart w:id="11420" w:name="_Toc37430500"/>
      <w:bookmarkStart w:id="11421" w:name="_Toc43739603"/>
      <w:bookmarkStart w:id="11422" w:name="_Toc46347364"/>
      <w:bookmarkStart w:id="11423" w:name="_Toc53166303"/>
      <w:bookmarkStart w:id="11424" w:name="_Toc53166998"/>
      <w:bookmarkStart w:id="11425" w:name="_Toc53167692"/>
      <w:bookmarkStart w:id="11426" w:name="_Toc61130954"/>
      <w:bookmarkStart w:id="11427" w:name="_Toc61131680"/>
      <w:bookmarkStart w:id="11428" w:name="_Toc61188522"/>
      <w:bookmarkStart w:id="11429" w:name="_Toc83029812"/>
      <w:bookmarkStart w:id="11430" w:name="_Toc83920410"/>
      <w:bookmarkStart w:id="11431" w:name="_Toc89785431"/>
      <w:bookmarkStart w:id="11432" w:name="_Toc137246118"/>
      <w:bookmarkStart w:id="11433" w:name="_Toc138888625"/>
      <w:bookmarkStart w:id="11434" w:name="_Toc145321697"/>
      <w:r w:rsidRPr="00E11EA5">
        <w:rPr>
          <w:lang w:eastAsia="zh-CN"/>
        </w:rPr>
        <w:t>B.</w:t>
      </w:r>
      <w:r w:rsidRPr="00E11EA5">
        <w:rPr>
          <w:rFonts w:hint="eastAsia"/>
        </w:rPr>
        <w:t>1</w:t>
      </w:r>
      <w:r w:rsidRPr="00E11EA5">
        <w:tab/>
      </w:r>
      <w:r w:rsidRPr="00E11EA5">
        <w:rPr>
          <w:rFonts w:hint="eastAsia"/>
        </w:rPr>
        <w:t>Indoor Anechoic Chamber</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4.5pt;height:36.5pt" o:ole="">
            <v:imagedata r:id="rId204" o:title=""/>
          </v:shape>
          <o:OLEObject Type="Embed" ProgID="Equation.3" ShapeID="_x0000_i1101" DrawAspect="Content" ObjectID="_1757339535"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7pt;height:7pt" o:ole="">
            <v:imagedata r:id="rId206" o:title=""/>
          </v:shape>
          <o:OLEObject Type="Embed" ProgID="Equation.3" ShapeID="_x0000_i1102" DrawAspect="Content" ObjectID="_1757339536"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7.5pt;height:7.5pt" o:ole="">
            <v:imagedata r:id="rId208" o:title=""/>
          </v:shape>
          <o:OLEObject Type="Embed" ProgID="Equation.3" ShapeID="_x0000_i1103" DrawAspect="Content" ObjectID="_1757339537"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7pt;height:14.5pt" o:ole="">
            <v:imagedata r:id="rId210" o:title=""/>
          </v:shape>
          <o:OLEObject Type="Embed" ProgID="Equation.3" ShapeID="_x0000_i1104" DrawAspect="Content" ObjectID="_1757339538" r:id="rId227"/>
        </w:object>
      </w:r>
      <w:r w:rsidRPr="00E11EA5">
        <w:t xml:space="preserve"> is elevation of single measurement </w:t>
      </w:r>
      <w:r w:rsidRPr="00E11EA5">
        <w:object w:dxaOrig="660" w:dyaOrig="380" w14:anchorId="4A1192A1">
          <v:shape id="_x0000_i1105" type="#_x0000_t75" style="width:36.5pt;height:22pt" o:ole="">
            <v:imagedata r:id="rId212" o:title=""/>
          </v:shape>
          <o:OLEObject Type="Embed" ProgID="Equation.3" ShapeID="_x0000_i1105" DrawAspect="Content" ObjectID="_1757339539"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2pt;height:14.5pt" o:ole="">
            <v:imagedata r:id="rId214" o:title=""/>
          </v:shape>
          <o:OLEObject Type="Embed" ProgID="Equation.3" ShapeID="_x0000_i1106" DrawAspect="Content" ObjectID="_1757339540"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2pt;height:14.5pt" o:ole="">
            <v:imagedata r:id="rId214" o:title=""/>
          </v:shape>
          <o:OLEObject Type="Embed" ProgID="Equation.3" ShapeID="_x0000_i1107" DrawAspect="Content" ObjectID="_1757339541"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1435" w:name="_Toc478460659"/>
      <w:bookmarkStart w:id="11436" w:name="_Toc37430501"/>
      <w:bookmarkStart w:id="11437" w:name="_Toc43739604"/>
      <w:bookmarkStart w:id="11438" w:name="_Toc46347365"/>
      <w:bookmarkStart w:id="11439" w:name="_Toc53166304"/>
      <w:bookmarkStart w:id="11440" w:name="_Toc53166999"/>
      <w:bookmarkStart w:id="11441" w:name="_Toc53167693"/>
      <w:bookmarkStart w:id="11442" w:name="_Toc61130955"/>
      <w:bookmarkStart w:id="11443" w:name="_Toc61131681"/>
      <w:bookmarkStart w:id="11444" w:name="_Toc61188523"/>
      <w:bookmarkStart w:id="11445" w:name="_Toc83029813"/>
      <w:bookmarkStart w:id="11446" w:name="_Toc83920411"/>
      <w:bookmarkStart w:id="11447" w:name="_Toc89785432"/>
      <w:bookmarkStart w:id="11448" w:name="_Toc137246119"/>
      <w:bookmarkStart w:id="11449" w:name="_Toc138888626"/>
      <w:bookmarkStart w:id="11450" w:name="_Toc145321698"/>
      <w:r w:rsidRPr="00E11EA5">
        <w:rPr>
          <w:lang w:eastAsia="zh-CN"/>
        </w:rPr>
        <w:t>B.2</w:t>
      </w:r>
      <w:r w:rsidRPr="00E11EA5">
        <w:rPr>
          <w:lang w:eastAsia="zh-CN"/>
        </w:rPr>
        <w:tab/>
        <w:t>Compact Antenna Test Range</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1451" w:name="_Toc478460661"/>
      <w:bookmarkStart w:id="11452" w:name="_Toc37430502"/>
      <w:bookmarkStart w:id="11453" w:name="_Toc43739605"/>
      <w:bookmarkStart w:id="11454" w:name="_Toc46347366"/>
      <w:bookmarkStart w:id="11455" w:name="_Toc53166305"/>
      <w:bookmarkStart w:id="11456" w:name="_Toc53167000"/>
      <w:bookmarkStart w:id="11457" w:name="_Toc53167694"/>
      <w:bookmarkStart w:id="11458" w:name="_Toc61130956"/>
      <w:bookmarkStart w:id="11459" w:name="_Toc61131682"/>
      <w:bookmarkStart w:id="11460" w:name="_Toc61188524"/>
      <w:bookmarkStart w:id="11461" w:name="_Toc83029814"/>
      <w:bookmarkStart w:id="11462" w:name="_Toc83920412"/>
      <w:bookmarkStart w:id="11463" w:name="_Toc89785433"/>
      <w:bookmarkStart w:id="11464" w:name="_Toc137246120"/>
      <w:bookmarkStart w:id="11465" w:name="_Toc138888627"/>
      <w:bookmarkStart w:id="11466" w:name="_Toc145321699"/>
      <w:r w:rsidRPr="00E11EA5">
        <w:t>B.3</w:t>
      </w:r>
      <w:r w:rsidRPr="00E11EA5">
        <w:tab/>
        <w:t>Near Field Test Range</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1467" w:name="_Toc478460660"/>
      <w:bookmarkStart w:id="11468" w:name="_Toc37430503"/>
      <w:bookmarkStart w:id="11469" w:name="_Toc43739606"/>
      <w:bookmarkStart w:id="11470" w:name="_Toc46347367"/>
      <w:bookmarkStart w:id="11471" w:name="_Toc53166306"/>
      <w:bookmarkStart w:id="11472" w:name="_Toc53167001"/>
      <w:bookmarkStart w:id="11473" w:name="_Toc53167695"/>
      <w:bookmarkStart w:id="11474" w:name="_Toc61130957"/>
      <w:bookmarkStart w:id="11475" w:name="_Toc61131683"/>
      <w:bookmarkStart w:id="11476" w:name="_Toc61188525"/>
      <w:bookmarkStart w:id="11477" w:name="_Toc83029815"/>
      <w:bookmarkStart w:id="11478" w:name="_Toc83920413"/>
      <w:bookmarkStart w:id="11479" w:name="_Toc89785434"/>
      <w:bookmarkStart w:id="11480" w:name="_Toc137246121"/>
      <w:bookmarkStart w:id="11481" w:name="_Toc138888628"/>
      <w:bookmarkStart w:id="11482" w:name="_Toc145321700"/>
      <w:r w:rsidRPr="00501E48">
        <w:t>B.4</w:t>
      </w:r>
      <w:r w:rsidRPr="00501E48">
        <w:tab/>
        <w:t>One Dimensional Compact Range</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1483" w:name="_Toc37430504"/>
      <w:bookmarkStart w:id="11484" w:name="_Toc43739607"/>
      <w:bookmarkStart w:id="11485" w:name="_Toc46347368"/>
      <w:bookmarkStart w:id="11486" w:name="_Toc53166307"/>
      <w:bookmarkStart w:id="11487" w:name="_Toc53167002"/>
      <w:bookmarkStart w:id="11488" w:name="_Toc53167696"/>
      <w:bookmarkStart w:id="11489" w:name="_Toc61130958"/>
      <w:bookmarkStart w:id="11490" w:name="_Toc61131684"/>
      <w:bookmarkStart w:id="11491" w:name="_Toc61188526"/>
      <w:bookmarkStart w:id="11492" w:name="_Toc83029816"/>
      <w:bookmarkStart w:id="11493" w:name="_Toc83920414"/>
      <w:bookmarkStart w:id="11494" w:name="_Toc89785435"/>
      <w:bookmarkStart w:id="11495" w:name="_Toc137246122"/>
      <w:bookmarkStart w:id="11496" w:name="_Toc138888629"/>
      <w:bookmarkStart w:id="11497" w:name="_Toc145321701"/>
      <w:r w:rsidRPr="00E11EA5">
        <w:rPr>
          <w:lang w:eastAsia="zh-CN"/>
        </w:rPr>
        <w:t>B.5</w:t>
      </w:r>
      <w:r w:rsidRPr="00E11EA5">
        <w:rPr>
          <w:lang w:eastAsia="zh-CN"/>
        </w:rPr>
        <w:tab/>
        <w:t>Plane Wave Synthesizer</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1498" w:name="_Toc37430505"/>
      <w:bookmarkStart w:id="11499" w:name="_Toc43739608"/>
      <w:bookmarkStart w:id="11500" w:name="_Toc46347369"/>
      <w:bookmarkStart w:id="11501" w:name="_Toc53166308"/>
      <w:bookmarkStart w:id="11502" w:name="_Toc53167003"/>
      <w:bookmarkStart w:id="11503" w:name="_Toc53167697"/>
      <w:r>
        <w:br w:type="page"/>
      </w:r>
    </w:p>
    <w:p w14:paraId="0C2857D5" w14:textId="77777777" w:rsidR="00C57672" w:rsidRPr="00E11EA5" w:rsidRDefault="00C57672" w:rsidP="00C57672">
      <w:pPr>
        <w:pStyle w:val="Heading8"/>
      </w:pPr>
      <w:bookmarkStart w:id="11504" w:name="_Toc61130959"/>
      <w:bookmarkStart w:id="11505" w:name="_Toc61131685"/>
      <w:bookmarkStart w:id="11506" w:name="_Toc61188527"/>
      <w:bookmarkStart w:id="11507" w:name="_Toc83029817"/>
      <w:bookmarkStart w:id="11508" w:name="_Toc83920415"/>
      <w:bookmarkStart w:id="11509" w:name="_Toc89785436"/>
      <w:bookmarkStart w:id="11510" w:name="_Toc137246123"/>
      <w:bookmarkStart w:id="11511" w:name="_Toc138888630"/>
      <w:bookmarkStart w:id="11512" w:name="_Toc145321702"/>
      <w:r w:rsidRPr="00E11EA5">
        <w:t>Annex C (informative):</w:t>
      </w:r>
      <w:r w:rsidRPr="00E11EA5">
        <w:br/>
        <w:t>Test equipment uncertainty values</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02BE46E5" w14:textId="77777777" w:rsidR="00C57672" w:rsidRPr="00E11EA5" w:rsidRDefault="00C57672" w:rsidP="00C57672">
      <w:pPr>
        <w:pStyle w:val="Heading1"/>
        <w:rPr>
          <w:lang w:eastAsia="zh-CN"/>
        </w:rPr>
      </w:pPr>
      <w:bookmarkStart w:id="11513" w:name="_Toc37430506"/>
      <w:bookmarkStart w:id="11514" w:name="_Toc43739609"/>
      <w:bookmarkStart w:id="11515" w:name="_Toc46347370"/>
      <w:bookmarkStart w:id="11516" w:name="_Toc53166309"/>
      <w:bookmarkStart w:id="11517" w:name="_Toc53167004"/>
      <w:bookmarkStart w:id="11518" w:name="_Toc53167698"/>
      <w:bookmarkStart w:id="11519" w:name="_Toc61130960"/>
      <w:bookmarkStart w:id="11520" w:name="_Toc61131686"/>
      <w:bookmarkStart w:id="11521" w:name="_Toc61188528"/>
      <w:bookmarkStart w:id="11522" w:name="_Toc83029818"/>
      <w:bookmarkStart w:id="11523" w:name="_Toc83920416"/>
      <w:bookmarkStart w:id="11524" w:name="_Toc89785437"/>
      <w:bookmarkStart w:id="11525" w:name="_Toc137246124"/>
      <w:bookmarkStart w:id="11526" w:name="_Toc138888631"/>
      <w:bookmarkStart w:id="11527" w:name="_Toc145321703"/>
      <w:r w:rsidRPr="00E11EA5">
        <w:rPr>
          <w:lang w:eastAsia="zh-CN"/>
        </w:rPr>
        <w:t>C.1</w:t>
      </w:r>
      <w:r>
        <w:rPr>
          <w:lang w:eastAsia="zh-CN"/>
        </w:rPr>
        <w:tab/>
      </w:r>
      <w:r w:rsidRPr="00E11EA5">
        <w:rPr>
          <w:lang w:eastAsia="zh-CN"/>
        </w:rPr>
        <w:t>Test equipment measurement error contribution descriptions</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1528" w:name="_Toc21086779"/>
      <w:bookmarkStart w:id="11529" w:name="_Toc29769239"/>
      <w:bookmarkStart w:id="11530" w:name="_Toc29994060"/>
      <w:bookmarkStart w:id="11531" w:name="_Toc37430507"/>
      <w:bookmarkStart w:id="11532" w:name="_Toc43739610"/>
      <w:bookmarkStart w:id="11533" w:name="_Toc46347371"/>
      <w:bookmarkStart w:id="11534" w:name="_Toc53166310"/>
      <w:bookmarkStart w:id="11535" w:name="_Toc53167005"/>
      <w:bookmarkStart w:id="11536" w:name="_Toc53167699"/>
      <w:bookmarkStart w:id="11537" w:name="_Toc61130961"/>
      <w:bookmarkStart w:id="11538" w:name="_Toc61131687"/>
      <w:bookmarkStart w:id="11539" w:name="_Toc61188529"/>
      <w:bookmarkStart w:id="11540" w:name="_Toc83029819"/>
      <w:bookmarkStart w:id="11541" w:name="_Toc83920417"/>
      <w:bookmarkStart w:id="11542" w:name="_Toc89785438"/>
      <w:bookmarkStart w:id="11543" w:name="_Toc137246125"/>
      <w:bookmarkStart w:id="11544" w:name="_Toc138888632"/>
      <w:bookmarkStart w:id="11545" w:name="_Toc145321704"/>
      <w:r w:rsidRPr="00E11EA5">
        <w:rPr>
          <w:lang w:eastAsia="zh-CN"/>
        </w:rPr>
        <w:t>C.2</w:t>
      </w:r>
      <w:r>
        <w:rPr>
          <w:lang w:eastAsia="zh-CN"/>
        </w:rPr>
        <w:tab/>
      </w:r>
      <w:r w:rsidRPr="00E11EA5">
        <w:rPr>
          <w:lang w:eastAsia="zh-CN"/>
        </w:rPr>
        <w:t>Measurement Equipment uncertainty values</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11546" w:name="_Toc21086780"/>
      <w:bookmarkStart w:id="11547" w:name="_Toc29769240"/>
      <w:bookmarkStart w:id="11548" w:name="_Toc29994061"/>
      <w:bookmarkStart w:id="11549" w:name="_Toc37430508"/>
      <w:bookmarkStart w:id="11550" w:name="_Toc43739611"/>
      <w:bookmarkStart w:id="11551" w:name="_Toc46347372"/>
      <w:bookmarkStart w:id="11552" w:name="_Toc53166311"/>
      <w:bookmarkStart w:id="11553" w:name="_Toc53167006"/>
      <w:bookmarkStart w:id="11554" w:name="_Toc53167700"/>
      <w:bookmarkStart w:id="11555" w:name="_Toc61130962"/>
      <w:bookmarkStart w:id="11556" w:name="_Toc61131688"/>
      <w:bookmarkStart w:id="11557" w:name="_Toc61188530"/>
      <w:bookmarkStart w:id="11558" w:name="_Toc83029820"/>
      <w:bookmarkStart w:id="11559" w:name="_Toc83920418"/>
      <w:bookmarkStart w:id="11560" w:name="_Toc89785439"/>
      <w:bookmarkStart w:id="11561" w:name="_Toc137246126"/>
      <w:bookmarkStart w:id="11562" w:name="_Toc138888633"/>
      <w:bookmarkStart w:id="11563" w:name="_Toc145321705"/>
      <w:r w:rsidRPr="00E11EA5">
        <w:rPr>
          <w:lang w:eastAsia="zh-CN"/>
        </w:rPr>
        <w:t>C.3</w:t>
      </w:r>
      <w:r>
        <w:rPr>
          <w:lang w:eastAsia="zh-CN"/>
        </w:rPr>
        <w:tab/>
      </w:r>
      <w:r w:rsidRPr="00E11EA5">
        <w:rPr>
          <w:lang w:eastAsia="zh-CN"/>
        </w:rPr>
        <w:t>MU of TE derived from conducted specification</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1564" w:name="_Toc37430509"/>
      <w:bookmarkStart w:id="11565" w:name="_Toc43739612"/>
      <w:bookmarkStart w:id="11566" w:name="_Toc46347373"/>
      <w:bookmarkStart w:id="11567" w:name="_Toc53166312"/>
      <w:bookmarkStart w:id="11568" w:name="_Toc53167007"/>
      <w:bookmarkStart w:id="11569" w:name="_Toc53167701"/>
      <w:r>
        <w:br w:type="page"/>
      </w:r>
    </w:p>
    <w:p w14:paraId="37BF98D5" w14:textId="77777777" w:rsidR="00C57672" w:rsidRPr="00E11EA5" w:rsidRDefault="00C57672" w:rsidP="00C57672">
      <w:pPr>
        <w:pStyle w:val="Heading8"/>
      </w:pPr>
      <w:bookmarkStart w:id="11570" w:name="_Toc61130963"/>
      <w:bookmarkStart w:id="11571" w:name="_Toc61131689"/>
      <w:bookmarkStart w:id="11572" w:name="_Toc61188531"/>
      <w:bookmarkStart w:id="11573" w:name="_Toc83029821"/>
      <w:bookmarkStart w:id="11574" w:name="_Toc83920419"/>
      <w:bookmarkStart w:id="11575" w:name="_Toc89785440"/>
      <w:bookmarkStart w:id="11576" w:name="_Toc137246127"/>
      <w:bookmarkStart w:id="11577" w:name="_Toc138888634"/>
      <w:bookmarkStart w:id="11578" w:name="_Toc145321706"/>
      <w:r w:rsidRPr="00E11EA5">
        <w:t>Annex D (informative):</w:t>
      </w:r>
      <w:r w:rsidRPr="00E11EA5">
        <w:br/>
      </w:r>
      <w:r w:rsidRPr="00E11EA5">
        <w:rPr>
          <w:lang w:eastAsia="en-GB"/>
        </w:rPr>
        <w:t>Beam sweeping</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4C56FC05" w14:textId="77777777" w:rsidR="00C57672" w:rsidRPr="00501E48" w:rsidRDefault="00C57672" w:rsidP="00C57672">
      <w:pPr>
        <w:pStyle w:val="Heading1"/>
      </w:pPr>
      <w:bookmarkStart w:id="11579" w:name="_Toc32332666"/>
      <w:bookmarkStart w:id="11580" w:name="_Toc37430510"/>
      <w:bookmarkStart w:id="11581" w:name="_Toc43739613"/>
      <w:bookmarkStart w:id="11582" w:name="_Toc46347374"/>
      <w:bookmarkStart w:id="11583" w:name="_Toc53166313"/>
      <w:bookmarkStart w:id="11584" w:name="_Toc53167008"/>
      <w:bookmarkStart w:id="11585" w:name="_Toc53167702"/>
      <w:bookmarkStart w:id="11586" w:name="_Toc61130964"/>
      <w:bookmarkStart w:id="11587" w:name="_Toc61131690"/>
      <w:bookmarkStart w:id="11588" w:name="_Toc61188532"/>
      <w:bookmarkStart w:id="11589" w:name="_Toc83029822"/>
      <w:bookmarkStart w:id="11590" w:name="_Toc83920420"/>
      <w:bookmarkStart w:id="11591" w:name="_Toc89785441"/>
      <w:bookmarkStart w:id="11592" w:name="_Toc137246128"/>
      <w:bookmarkStart w:id="11593" w:name="_Toc138888635"/>
      <w:bookmarkStart w:id="11594" w:name="_Toc145321707"/>
      <w:r w:rsidRPr="00501E48">
        <w:t>D.1</w:t>
      </w:r>
      <w:r>
        <w:tab/>
      </w:r>
      <w:r w:rsidRPr="00501E48">
        <w:t>Introduction</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1595" w:name="_Toc21086767"/>
      <w:bookmarkStart w:id="11596" w:name="_Toc29769227"/>
      <w:bookmarkStart w:id="11597" w:name="_Toc32332667"/>
      <w:bookmarkStart w:id="11598" w:name="_Toc37430511"/>
      <w:bookmarkStart w:id="11599" w:name="_Toc43739614"/>
      <w:bookmarkStart w:id="11600" w:name="_Toc46347375"/>
      <w:bookmarkStart w:id="11601" w:name="_Toc53166314"/>
      <w:bookmarkStart w:id="11602" w:name="_Toc53167009"/>
      <w:bookmarkStart w:id="11603" w:name="_Toc53167703"/>
      <w:bookmarkStart w:id="11604" w:name="_Toc61130965"/>
      <w:bookmarkStart w:id="11605" w:name="_Toc61131691"/>
      <w:bookmarkStart w:id="11606" w:name="_Toc61188533"/>
      <w:bookmarkStart w:id="11607" w:name="_Toc83029823"/>
      <w:bookmarkStart w:id="11608" w:name="_Toc83920421"/>
      <w:bookmarkStart w:id="11609" w:name="_Toc89785442"/>
      <w:bookmarkStart w:id="11610" w:name="_Toc137246129"/>
      <w:bookmarkStart w:id="11611" w:name="_Toc138888636"/>
      <w:bookmarkStart w:id="11612" w:name="_Toc145321708"/>
      <w:r w:rsidRPr="00501E48">
        <w:t>D.2</w:t>
      </w:r>
      <w:r>
        <w:tab/>
      </w:r>
      <w:r w:rsidRPr="00501E48">
        <w:t>Simulation results</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1613" w:name="_Toc21086768"/>
      <w:bookmarkStart w:id="11614" w:name="_Toc29769228"/>
      <w:bookmarkStart w:id="11615" w:name="_Toc32332668"/>
      <w:bookmarkStart w:id="11616" w:name="_Toc37430512"/>
      <w:bookmarkStart w:id="11617" w:name="_Toc43739615"/>
      <w:bookmarkStart w:id="11618" w:name="_Toc46347376"/>
      <w:bookmarkStart w:id="11619" w:name="_Toc53166315"/>
      <w:bookmarkStart w:id="11620" w:name="_Toc53167010"/>
      <w:bookmarkStart w:id="11621" w:name="_Toc53167704"/>
      <w:bookmarkStart w:id="11622" w:name="_Toc61130966"/>
      <w:bookmarkStart w:id="11623" w:name="_Toc61131692"/>
      <w:bookmarkStart w:id="11624" w:name="_Toc61188534"/>
      <w:bookmarkStart w:id="11625" w:name="_Toc83029824"/>
      <w:bookmarkStart w:id="11626" w:name="_Toc83920422"/>
      <w:bookmarkStart w:id="11627" w:name="_Toc89785443"/>
      <w:bookmarkStart w:id="11628" w:name="_Toc137246130"/>
      <w:bookmarkStart w:id="11629" w:name="_Toc138888637"/>
      <w:bookmarkStart w:id="11630" w:name="_Toc145321709"/>
      <w:r w:rsidRPr="00501E48">
        <w:t>D.3</w:t>
      </w:r>
      <w:r>
        <w:tab/>
      </w:r>
      <w:r w:rsidRPr="00501E48">
        <w:t>Measurement results</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1631" w:name="_Toc21086769"/>
      <w:bookmarkStart w:id="11632" w:name="_Toc29769229"/>
      <w:bookmarkStart w:id="11633" w:name="_Toc32332669"/>
      <w:bookmarkStart w:id="11634" w:name="_Toc37430513"/>
      <w:bookmarkStart w:id="11635" w:name="_Toc43739616"/>
      <w:bookmarkStart w:id="11636" w:name="_Toc46347377"/>
      <w:bookmarkStart w:id="11637" w:name="_Toc53166316"/>
      <w:bookmarkStart w:id="11638" w:name="_Toc53167011"/>
      <w:bookmarkStart w:id="11639" w:name="_Toc53167705"/>
      <w:bookmarkStart w:id="11640" w:name="_Toc61130967"/>
      <w:bookmarkStart w:id="11641" w:name="_Toc61131693"/>
      <w:bookmarkStart w:id="11642" w:name="_Toc61188535"/>
      <w:bookmarkStart w:id="11643" w:name="_Toc83029825"/>
      <w:bookmarkStart w:id="11644" w:name="_Toc83920423"/>
      <w:bookmarkStart w:id="11645" w:name="_Toc89785444"/>
      <w:bookmarkStart w:id="11646" w:name="_Toc137246131"/>
      <w:bookmarkStart w:id="11647" w:name="_Toc138888638"/>
      <w:bookmarkStart w:id="11648" w:name="_Toc145321710"/>
      <w:r w:rsidRPr="00E11EA5">
        <w:rPr>
          <w:lang w:eastAsia="en-GB"/>
        </w:rPr>
        <w:t>D.4</w:t>
      </w:r>
      <w:r>
        <w:rPr>
          <w:lang w:eastAsia="en-GB"/>
        </w:rPr>
        <w:tab/>
      </w:r>
      <w:r w:rsidRPr="00E11EA5">
        <w:rPr>
          <w:lang w:eastAsia="en-GB"/>
        </w:rPr>
        <w:t>Design of beam sweeping test signal</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1649" w:name="_Toc21086770"/>
      <w:bookmarkStart w:id="11650" w:name="_Toc29769230"/>
    </w:p>
    <w:p w14:paraId="549DC27A" w14:textId="77777777" w:rsidR="00C57672" w:rsidRDefault="00C57672" w:rsidP="00C57672">
      <w:pPr>
        <w:spacing w:after="0"/>
        <w:rPr>
          <w:rFonts w:ascii="Arial" w:hAnsi="Arial"/>
          <w:sz w:val="36"/>
        </w:rPr>
      </w:pPr>
      <w:bookmarkStart w:id="11651" w:name="_Toc37430514"/>
      <w:bookmarkStart w:id="11652" w:name="_Toc43739617"/>
      <w:bookmarkStart w:id="11653" w:name="_Toc46347378"/>
      <w:bookmarkStart w:id="11654" w:name="_Toc53166317"/>
      <w:bookmarkStart w:id="11655" w:name="_Toc53167012"/>
      <w:bookmarkStart w:id="11656" w:name="_Toc53167706"/>
      <w:r>
        <w:br w:type="page"/>
      </w:r>
    </w:p>
    <w:p w14:paraId="433AB137" w14:textId="77777777" w:rsidR="00C57672" w:rsidRPr="00E11EA5" w:rsidRDefault="00C57672" w:rsidP="00C57672">
      <w:pPr>
        <w:pStyle w:val="Heading8"/>
      </w:pPr>
      <w:bookmarkStart w:id="11657" w:name="_Toc61130968"/>
      <w:bookmarkStart w:id="11658" w:name="_Toc61131694"/>
      <w:bookmarkStart w:id="11659" w:name="_Toc61188536"/>
      <w:bookmarkStart w:id="11660" w:name="_Toc83029826"/>
      <w:bookmarkStart w:id="11661" w:name="_Toc83920424"/>
      <w:bookmarkStart w:id="11662" w:name="_Toc89785445"/>
      <w:bookmarkStart w:id="11663" w:name="_Toc137246132"/>
      <w:bookmarkStart w:id="11664" w:name="_Toc138888639"/>
      <w:bookmarkStart w:id="11665" w:name="_Toc145321711"/>
      <w:r w:rsidRPr="00E11EA5">
        <w:t>Annex E (informative):</w:t>
      </w:r>
      <w:r w:rsidRPr="00E11EA5">
        <w:br/>
        <w:t>Sparse sampling for spurious emissions</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1666" w:name="_Toc37430515"/>
      <w:bookmarkStart w:id="11667" w:name="_Toc43739618"/>
      <w:bookmarkStart w:id="11668" w:name="_Toc46347379"/>
      <w:bookmarkStart w:id="11669" w:name="_Toc53166318"/>
      <w:bookmarkStart w:id="11670" w:name="_Toc53167013"/>
      <w:bookmarkStart w:id="11671" w:name="_Toc53167707"/>
      <w:bookmarkStart w:id="11672" w:name="_Toc21086781"/>
      <w:bookmarkStart w:id="11673" w:name="_Toc29769241"/>
      <w:r>
        <w:br w:type="page"/>
      </w:r>
    </w:p>
    <w:p w14:paraId="5F74EAA9" w14:textId="77777777" w:rsidR="00C57672" w:rsidRPr="00E11EA5" w:rsidRDefault="00C57672" w:rsidP="00C57672">
      <w:pPr>
        <w:pStyle w:val="Heading8"/>
      </w:pPr>
      <w:bookmarkStart w:id="11674" w:name="_Toc61130969"/>
      <w:bookmarkStart w:id="11675" w:name="_Toc61131695"/>
      <w:bookmarkStart w:id="11676" w:name="_Toc61188537"/>
      <w:bookmarkStart w:id="11677" w:name="_Toc83029827"/>
      <w:bookmarkStart w:id="11678" w:name="_Toc83920425"/>
      <w:bookmarkStart w:id="11679" w:name="_Toc89785446"/>
      <w:bookmarkStart w:id="11680" w:name="_Toc137246133"/>
      <w:bookmarkStart w:id="11681" w:name="_Toc138888640"/>
      <w:bookmarkStart w:id="11682" w:name="_Toc145321712"/>
      <w:r w:rsidRPr="00E11EA5">
        <w:t>Annex F (informative):</w:t>
      </w:r>
      <w:r w:rsidRPr="00E11EA5">
        <w:br/>
      </w:r>
      <w:r w:rsidRPr="00E11EA5">
        <w:rPr>
          <w:noProof/>
        </w:rPr>
        <w:t>Power density measurements close to BS</w:t>
      </w:r>
      <w:bookmarkEnd w:id="11666"/>
      <w:bookmarkEnd w:id="11667"/>
      <w:bookmarkEnd w:id="11668"/>
      <w:bookmarkEnd w:id="11669"/>
      <w:bookmarkEnd w:id="11670"/>
      <w:bookmarkEnd w:id="11671"/>
      <w:bookmarkEnd w:id="11674"/>
      <w:bookmarkEnd w:id="11675"/>
      <w:bookmarkEnd w:id="11676"/>
      <w:bookmarkEnd w:id="11677"/>
      <w:bookmarkEnd w:id="11678"/>
      <w:bookmarkEnd w:id="11679"/>
      <w:bookmarkEnd w:id="11680"/>
      <w:bookmarkEnd w:id="11681"/>
      <w:bookmarkEnd w:id="11682"/>
    </w:p>
    <w:bookmarkEnd w:id="11672"/>
    <w:bookmarkEnd w:id="11673"/>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1683" w:name="_Hlk510803877"/>
      <w:r w:rsidRPr="00E11EA5">
        <w:t>Power flux density based on measurement of tangential electric field components can be used for correct TRP assessment</w:t>
      </w:r>
      <w:r>
        <w:t> </w:t>
      </w:r>
      <w:r w:rsidRPr="00E11EA5">
        <w:t>[31]. For accurate power density assessment,</w:t>
      </w:r>
      <w:bookmarkStart w:id="11684" w:name="_Hlk510804417"/>
      <w:bookmarkEnd w:id="11683"/>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5pt;height:22pt" o:ole="">
            <v:imagedata r:id="rId256" o:title=""/>
          </v:shape>
          <o:OLEObject Type="Embed" ProgID="Equation.DSMT4" ShapeID="_x0000_i1108" DrawAspect="Content" ObjectID="_1757339542"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9pt;height:50.5pt" o:ole="">
            <v:imagedata r:id="rId258" o:title=""/>
          </v:shape>
          <o:OLEObject Type="Embed" ProgID="Equation.DSMT4" ShapeID="_x0000_i1109" DrawAspect="Content" ObjectID="_1757339543"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1684"/>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1685" w:name="_Toc53166319"/>
      <w:bookmarkStart w:id="11686" w:name="_Toc53167014"/>
      <w:bookmarkStart w:id="11687" w:name="_Toc53167708"/>
      <w:bookmarkStart w:id="11688" w:name="_Toc43739619"/>
      <w:bookmarkStart w:id="11689" w:name="_Toc46347380"/>
      <w:r>
        <w:br w:type="page"/>
      </w:r>
    </w:p>
    <w:p w14:paraId="3475FC11" w14:textId="77777777" w:rsidR="00C57672" w:rsidRDefault="00C57672" w:rsidP="00C57672">
      <w:pPr>
        <w:pStyle w:val="Heading8"/>
        <w:rPr>
          <w:noProof/>
        </w:rPr>
      </w:pPr>
      <w:bookmarkStart w:id="11690" w:name="_Toc61130970"/>
      <w:bookmarkStart w:id="11691" w:name="_Toc61131696"/>
      <w:bookmarkStart w:id="11692" w:name="_Toc61188538"/>
      <w:bookmarkStart w:id="11693" w:name="_Toc83029828"/>
      <w:bookmarkStart w:id="11694" w:name="_Toc83920426"/>
      <w:bookmarkStart w:id="11695" w:name="_Toc89785447"/>
      <w:bookmarkStart w:id="11696" w:name="_Toc137246134"/>
      <w:bookmarkStart w:id="11697" w:name="_Toc138888641"/>
      <w:bookmarkStart w:id="11698" w:name="_Toc145321713"/>
      <w:r w:rsidRPr="00E11EA5">
        <w:t xml:space="preserve">Annex </w:t>
      </w:r>
      <w:r>
        <w:t>G</w:t>
      </w:r>
      <w:r w:rsidRPr="00E11EA5">
        <w:t xml:space="preserve"> (informative):</w:t>
      </w:r>
      <w:r w:rsidRPr="00E11EA5">
        <w:br/>
      </w:r>
      <w:r>
        <w:rPr>
          <w:noProof/>
        </w:rPr>
        <w:t>Excel spreadsheets for MU derivation</w:t>
      </w:r>
      <w:bookmarkEnd w:id="11685"/>
      <w:bookmarkEnd w:id="11686"/>
      <w:bookmarkEnd w:id="11687"/>
      <w:bookmarkEnd w:id="11690"/>
      <w:bookmarkEnd w:id="11691"/>
      <w:bookmarkEnd w:id="11692"/>
      <w:bookmarkEnd w:id="11693"/>
      <w:bookmarkEnd w:id="11694"/>
      <w:bookmarkEnd w:id="11695"/>
      <w:bookmarkEnd w:id="11696"/>
      <w:bookmarkEnd w:id="11697"/>
      <w:bookmarkEnd w:id="11698"/>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1699" w:name="_Toc53166320"/>
      <w:bookmarkStart w:id="11700" w:name="_Toc53167015"/>
      <w:bookmarkStart w:id="11701" w:name="_Toc53167709"/>
      <w:r>
        <w:br w:type="page"/>
      </w:r>
    </w:p>
    <w:p w14:paraId="5948590B" w14:textId="77777777" w:rsidR="00C57672" w:rsidRPr="00E11EA5" w:rsidRDefault="00C57672" w:rsidP="00C57672">
      <w:pPr>
        <w:pStyle w:val="Heading8"/>
      </w:pPr>
      <w:bookmarkStart w:id="11702" w:name="_Toc61130971"/>
      <w:bookmarkStart w:id="11703" w:name="_Toc61131697"/>
      <w:bookmarkStart w:id="11704" w:name="_Toc61188539"/>
      <w:bookmarkStart w:id="11705" w:name="_Toc83029829"/>
      <w:bookmarkStart w:id="11706" w:name="_Toc83920427"/>
      <w:bookmarkStart w:id="11707" w:name="_Toc89785448"/>
      <w:bookmarkStart w:id="11708" w:name="_Toc137246135"/>
      <w:bookmarkStart w:id="11709" w:name="_Toc138888642"/>
      <w:bookmarkStart w:id="11710" w:name="_Toc145321714"/>
      <w:r w:rsidRPr="00E11EA5">
        <w:t xml:space="preserve">Annex </w:t>
      </w:r>
      <w:r>
        <w:t>H</w:t>
      </w:r>
      <w:r w:rsidRPr="00E11EA5">
        <w:t xml:space="preserve"> (informative):</w:t>
      </w:r>
      <w:r w:rsidRPr="00E11EA5">
        <w:br/>
        <w:t>Change history</w:t>
      </w:r>
      <w:bookmarkEnd w:id="11688"/>
      <w:bookmarkEnd w:id="11689"/>
      <w:bookmarkEnd w:id="11699"/>
      <w:bookmarkEnd w:id="11700"/>
      <w:bookmarkEnd w:id="11701"/>
      <w:bookmarkEnd w:id="11702"/>
      <w:bookmarkEnd w:id="11703"/>
      <w:bookmarkEnd w:id="11704"/>
      <w:bookmarkEnd w:id="11705"/>
      <w:bookmarkEnd w:id="11706"/>
      <w:bookmarkEnd w:id="11707"/>
      <w:bookmarkEnd w:id="11708"/>
      <w:bookmarkEnd w:id="11709"/>
      <w:bookmarkEnd w:id="117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1711" w:name="historyclause"/>
            <w:bookmarkEnd w:id="11711"/>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r w:rsidR="00EF0363" w14:paraId="59DF4EA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49B26CA" w14:textId="2BE1EF66" w:rsidR="00EF0363" w:rsidRDefault="00EF0363" w:rsidP="00EF0363">
            <w:pPr>
              <w:pStyle w:val="TAC"/>
              <w:rPr>
                <w:sz w:val="16"/>
                <w:szCs w:val="16"/>
              </w:rPr>
            </w:pPr>
            <w:r>
              <w:rPr>
                <w:sz w:val="16"/>
                <w:szCs w:val="16"/>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2BF3BE" w14:textId="1DD9EB13" w:rsidR="00EF0363" w:rsidRDefault="00EF0363" w:rsidP="00EF0363">
            <w:pPr>
              <w:pStyle w:val="TAC"/>
              <w:rPr>
                <w:sz w:val="16"/>
                <w:szCs w:val="16"/>
              </w:rPr>
            </w:pPr>
            <w:r>
              <w:rPr>
                <w:sz w:val="16"/>
                <w:szCs w:val="16"/>
              </w:rPr>
              <w:t>RAN#100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328A21" w14:textId="4FA69287" w:rsidR="00EF0363" w:rsidRPr="00881E6D" w:rsidRDefault="00EF0363" w:rsidP="00EF0363">
            <w:pPr>
              <w:pStyle w:val="TAC"/>
              <w:rPr>
                <w:rFonts w:cs="Arial"/>
                <w:sz w:val="16"/>
                <w:szCs w:val="16"/>
              </w:rPr>
            </w:pPr>
            <w:r w:rsidRPr="00EF0363">
              <w:rPr>
                <w:rFonts w:cs="Arial"/>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E01D" w14:textId="3C2FC0CC" w:rsidR="00EF0363" w:rsidRPr="00881E6D" w:rsidRDefault="00EF0363" w:rsidP="00EF0363">
            <w:pPr>
              <w:pStyle w:val="TAL"/>
              <w:rPr>
                <w:rFonts w:cs="Arial"/>
                <w:sz w:val="16"/>
                <w:szCs w:val="16"/>
              </w:rPr>
            </w:pPr>
            <w:r w:rsidRPr="00D947CD">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7A75B" w14:textId="77777777" w:rsidR="00EF0363" w:rsidRDefault="00EF0363" w:rsidP="00EF03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C1A69" w14:textId="4FA2E512" w:rsidR="00EF0363" w:rsidRDefault="00EF0363" w:rsidP="00EF0363">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BBE0B81" w14:textId="07086F81" w:rsidR="00EF0363" w:rsidRPr="00881E6D" w:rsidRDefault="00EF0363" w:rsidP="00EF0363">
            <w:pPr>
              <w:pStyle w:val="TAL"/>
              <w:rPr>
                <w:rFonts w:cs="Arial"/>
                <w:sz w:val="16"/>
                <w:szCs w:val="16"/>
              </w:rPr>
            </w:pPr>
            <w:r w:rsidRPr="00EF0363">
              <w:rPr>
                <w:rFonts w:cs="Arial"/>
                <w:sz w:val="16"/>
                <w:szCs w:val="16"/>
              </w:rPr>
              <w:t>CR to TR 37.941: correction of n259-related frequency range for MU of the EIRP test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C3A23" w14:textId="09225E7B" w:rsidR="00EF0363" w:rsidRDefault="00EF0363" w:rsidP="00EF0363">
            <w:pPr>
              <w:pStyle w:val="TAC"/>
              <w:rPr>
                <w:sz w:val="16"/>
                <w:szCs w:val="16"/>
                <w:lang w:eastAsia="zh-CN"/>
              </w:rPr>
            </w:pPr>
            <w:r>
              <w:rPr>
                <w:sz w:val="16"/>
                <w:szCs w:val="16"/>
                <w:lang w:eastAsia="zh-CN"/>
              </w:rPr>
              <w:t>16.5.0</w:t>
            </w:r>
          </w:p>
        </w:tc>
      </w:tr>
      <w:tr w:rsidR="00C542E3" w14:paraId="13ABE0E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26D21974" w14:textId="0A81F208" w:rsidR="00C542E3" w:rsidRDefault="00C542E3" w:rsidP="00C542E3">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52739C0" w14:textId="477EB7F7" w:rsidR="00C542E3" w:rsidRDefault="00C542E3" w:rsidP="00C542E3">
            <w:pPr>
              <w:pStyle w:val="TAC"/>
              <w:rPr>
                <w:sz w:val="16"/>
                <w:szCs w:val="16"/>
              </w:rPr>
            </w:pPr>
            <w:r>
              <w:rPr>
                <w:sz w:val="16"/>
                <w:szCs w:val="16"/>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DF66F3" w14:textId="3B2A1647" w:rsidR="00C542E3" w:rsidRPr="00EF0363" w:rsidRDefault="00C542E3" w:rsidP="00C542E3">
            <w:pPr>
              <w:pStyle w:val="TAC"/>
              <w:rPr>
                <w:rFonts w:cs="Arial"/>
                <w:sz w:val="16"/>
                <w:szCs w:val="16"/>
              </w:rPr>
            </w:pPr>
            <w:r w:rsidRPr="00C542E3">
              <w:rPr>
                <w:rFonts w:cs="Arial"/>
                <w:sz w:val="16"/>
                <w:szCs w:val="16"/>
              </w:rPr>
              <w:t>RP-232498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D36D8" w14:textId="1D2D9CAE" w:rsidR="00C542E3" w:rsidRPr="00C542E3" w:rsidRDefault="00C542E3" w:rsidP="00C542E3">
            <w:pPr>
              <w:pStyle w:val="TAL"/>
              <w:rPr>
                <w:sz w:val="16"/>
                <w:szCs w:val="16"/>
              </w:rPr>
            </w:pPr>
            <w:r w:rsidRPr="00C542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C9A6" w14:textId="77777777" w:rsidR="00C542E3" w:rsidRPr="00C542E3" w:rsidRDefault="00C542E3" w:rsidP="00C542E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C3B" w14:textId="79E08C02" w:rsidR="00C542E3" w:rsidRPr="00C542E3" w:rsidRDefault="00C542E3" w:rsidP="00C542E3">
            <w:pPr>
              <w:pStyle w:val="TAC"/>
              <w:rPr>
                <w:rFonts w:cs="Arial"/>
                <w:sz w:val="16"/>
                <w:szCs w:val="16"/>
              </w:rPr>
            </w:pPr>
            <w:r w:rsidRPr="00C542E3">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FF3C60" w14:textId="0B62962A" w:rsidR="00C542E3" w:rsidRPr="00C542E3" w:rsidRDefault="00C542E3" w:rsidP="00C542E3">
            <w:pPr>
              <w:pStyle w:val="TAL"/>
              <w:rPr>
                <w:rFonts w:cs="Arial"/>
                <w:sz w:val="16"/>
                <w:szCs w:val="16"/>
              </w:rPr>
            </w:pPr>
            <w:r w:rsidRPr="00C542E3">
              <w:rPr>
                <w:rFonts w:cs="Arial"/>
                <w:sz w:val="16"/>
                <w:szCs w:val="16"/>
              </w:rPr>
              <w:t>[OTA_BS_testing-Perf] CR to TR 37.941: correction of the applicability of General Chamber (co-location, out-of-band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C30E1" w14:textId="6972DDC0" w:rsidR="00C542E3" w:rsidRDefault="00C542E3" w:rsidP="00C542E3">
            <w:pPr>
              <w:pStyle w:val="TAC"/>
              <w:rPr>
                <w:sz w:val="16"/>
                <w:szCs w:val="16"/>
                <w:lang w:eastAsia="zh-CN"/>
              </w:rPr>
            </w:pPr>
            <w:r>
              <w:rPr>
                <w:sz w:val="16"/>
                <w:szCs w:val="16"/>
                <w:lang w:eastAsia="zh-CN"/>
              </w:rPr>
              <w:t>16.6.0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0E60E" w14:textId="77777777" w:rsidR="009E01BA" w:rsidRDefault="009E01BA">
      <w:r>
        <w:separator/>
      </w:r>
    </w:p>
  </w:endnote>
  <w:endnote w:type="continuationSeparator" w:id="0">
    <w:p w14:paraId="13629BAA" w14:textId="77777777" w:rsidR="009E01BA" w:rsidRDefault="009E01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3EDFEF" w14:textId="77777777" w:rsidR="009E01BA" w:rsidRDefault="009E01BA">
      <w:r>
        <w:separator/>
      </w:r>
    </w:p>
  </w:footnote>
  <w:footnote w:type="continuationSeparator" w:id="0">
    <w:p w14:paraId="7E7A6B22" w14:textId="77777777" w:rsidR="009E01BA" w:rsidRDefault="009E01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6FA58B18"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74DE">
      <w:rPr>
        <w:rFonts w:ascii="Arial" w:hAnsi="Arial" w:cs="Arial"/>
        <w:b/>
        <w:noProof/>
        <w:sz w:val="18"/>
        <w:szCs w:val="18"/>
      </w:rPr>
      <w:t>3GPP TR 37.941 V16.6.0 (2023-09)</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79EB06BA"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74DE">
      <w:rPr>
        <w:rFonts w:ascii="Arial" w:hAnsi="Arial" w:cs="Arial"/>
        <w:b/>
        <w:noProof/>
        <w:sz w:val="18"/>
        <w:szCs w:val="18"/>
      </w:rPr>
      <w:t>Release 16</w:t>
    </w:r>
    <w:r>
      <w:rPr>
        <w:rFonts w:ascii="Arial" w:hAnsi="Arial" w:cs="Arial"/>
        <w:b/>
        <w:sz w:val="18"/>
        <w:szCs w:val="18"/>
      </w:rPr>
      <w:fldChar w:fldCharType="end"/>
    </w:r>
  </w:p>
  <w:p w14:paraId="7F0A3749" w14:textId="77777777" w:rsidR="007004E1" w:rsidRDefault="007004E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B7F94"/>
    <w:rsid w:val="000C47C3"/>
    <w:rsid w:val="000D58AB"/>
    <w:rsid w:val="000D73A9"/>
    <w:rsid w:val="00133525"/>
    <w:rsid w:val="0017057E"/>
    <w:rsid w:val="00175B0D"/>
    <w:rsid w:val="001815C4"/>
    <w:rsid w:val="001A07CC"/>
    <w:rsid w:val="001A4C42"/>
    <w:rsid w:val="001A7420"/>
    <w:rsid w:val="001B389E"/>
    <w:rsid w:val="001B43B6"/>
    <w:rsid w:val="001B6637"/>
    <w:rsid w:val="001C21C3"/>
    <w:rsid w:val="001D02C2"/>
    <w:rsid w:val="001F0C1D"/>
    <w:rsid w:val="001F1132"/>
    <w:rsid w:val="001F168B"/>
    <w:rsid w:val="002347A2"/>
    <w:rsid w:val="002665E3"/>
    <w:rsid w:val="002675F0"/>
    <w:rsid w:val="002B6339"/>
    <w:rsid w:val="002E00EE"/>
    <w:rsid w:val="002E6CDA"/>
    <w:rsid w:val="0030180B"/>
    <w:rsid w:val="003131F8"/>
    <w:rsid w:val="003172DC"/>
    <w:rsid w:val="0035462D"/>
    <w:rsid w:val="00364075"/>
    <w:rsid w:val="003765B8"/>
    <w:rsid w:val="003766E6"/>
    <w:rsid w:val="00387410"/>
    <w:rsid w:val="003C3971"/>
    <w:rsid w:val="004123C0"/>
    <w:rsid w:val="00423334"/>
    <w:rsid w:val="004345EC"/>
    <w:rsid w:val="00465515"/>
    <w:rsid w:val="00473711"/>
    <w:rsid w:val="004C018B"/>
    <w:rsid w:val="004D3578"/>
    <w:rsid w:val="004E213A"/>
    <w:rsid w:val="004E55CD"/>
    <w:rsid w:val="004F0988"/>
    <w:rsid w:val="004F3340"/>
    <w:rsid w:val="00514A71"/>
    <w:rsid w:val="00527EF3"/>
    <w:rsid w:val="0053388B"/>
    <w:rsid w:val="00535773"/>
    <w:rsid w:val="00543E6C"/>
    <w:rsid w:val="00546B5C"/>
    <w:rsid w:val="00565087"/>
    <w:rsid w:val="00567AD7"/>
    <w:rsid w:val="00597B11"/>
    <w:rsid w:val="005D2E01"/>
    <w:rsid w:val="005D7526"/>
    <w:rsid w:val="005E4BB2"/>
    <w:rsid w:val="00602AEA"/>
    <w:rsid w:val="00606601"/>
    <w:rsid w:val="00614FDF"/>
    <w:rsid w:val="0063543D"/>
    <w:rsid w:val="00647114"/>
    <w:rsid w:val="00670E5F"/>
    <w:rsid w:val="006A323F"/>
    <w:rsid w:val="006B30D0"/>
    <w:rsid w:val="006B7C53"/>
    <w:rsid w:val="006C3D95"/>
    <w:rsid w:val="006D2287"/>
    <w:rsid w:val="006D6B05"/>
    <w:rsid w:val="006E5C86"/>
    <w:rsid w:val="007004E1"/>
    <w:rsid w:val="00701116"/>
    <w:rsid w:val="00713C44"/>
    <w:rsid w:val="00734A5B"/>
    <w:rsid w:val="00737642"/>
    <w:rsid w:val="0074026F"/>
    <w:rsid w:val="007429F6"/>
    <w:rsid w:val="00744E76"/>
    <w:rsid w:val="00753FEA"/>
    <w:rsid w:val="007671AB"/>
    <w:rsid w:val="00774DA4"/>
    <w:rsid w:val="00781F0F"/>
    <w:rsid w:val="00787800"/>
    <w:rsid w:val="007B600E"/>
    <w:rsid w:val="007D6614"/>
    <w:rsid w:val="007F0F4A"/>
    <w:rsid w:val="007F25B5"/>
    <w:rsid w:val="008028A4"/>
    <w:rsid w:val="00830747"/>
    <w:rsid w:val="008435AA"/>
    <w:rsid w:val="008768CA"/>
    <w:rsid w:val="00881E6D"/>
    <w:rsid w:val="008926AF"/>
    <w:rsid w:val="008C1A12"/>
    <w:rsid w:val="008C384C"/>
    <w:rsid w:val="008C542C"/>
    <w:rsid w:val="008D138C"/>
    <w:rsid w:val="008D41C6"/>
    <w:rsid w:val="0090271F"/>
    <w:rsid w:val="00902E23"/>
    <w:rsid w:val="00906664"/>
    <w:rsid w:val="009114D7"/>
    <w:rsid w:val="0091348E"/>
    <w:rsid w:val="00917CCB"/>
    <w:rsid w:val="00941926"/>
    <w:rsid w:val="00942EC2"/>
    <w:rsid w:val="00966C31"/>
    <w:rsid w:val="009C163B"/>
    <w:rsid w:val="009E01BA"/>
    <w:rsid w:val="009E60D3"/>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437FC"/>
    <w:rsid w:val="00B93086"/>
    <w:rsid w:val="00BA19ED"/>
    <w:rsid w:val="00BA4B8D"/>
    <w:rsid w:val="00BB060E"/>
    <w:rsid w:val="00BC0F7D"/>
    <w:rsid w:val="00BC2A4A"/>
    <w:rsid w:val="00BD7D31"/>
    <w:rsid w:val="00BE3255"/>
    <w:rsid w:val="00BF128E"/>
    <w:rsid w:val="00C074DD"/>
    <w:rsid w:val="00C1496A"/>
    <w:rsid w:val="00C33079"/>
    <w:rsid w:val="00C45231"/>
    <w:rsid w:val="00C46E8E"/>
    <w:rsid w:val="00C542E3"/>
    <w:rsid w:val="00C57672"/>
    <w:rsid w:val="00C72833"/>
    <w:rsid w:val="00C75A43"/>
    <w:rsid w:val="00C80F1D"/>
    <w:rsid w:val="00C93F40"/>
    <w:rsid w:val="00C94438"/>
    <w:rsid w:val="00CA20AE"/>
    <w:rsid w:val="00CA3D0C"/>
    <w:rsid w:val="00D25D13"/>
    <w:rsid w:val="00D501D0"/>
    <w:rsid w:val="00D57972"/>
    <w:rsid w:val="00D675A9"/>
    <w:rsid w:val="00D736A1"/>
    <w:rsid w:val="00D738D6"/>
    <w:rsid w:val="00D755EB"/>
    <w:rsid w:val="00D76048"/>
    <w:rsid w:val="00D8526A"/>
    <w:rsid w:val="00D87E00"/>
    <w:rsid w:val="00D9134D"/>
    <w:rsid w:val="00DA7A03"/>
    <w:rsid w:val="00DB1818"/>
    <w:rsid w:val="00DB28F2"/>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4A25"/>
    <w:rsid w:val="00EF0363"/>
    <w:rsid w:val="00F01918"/>
    <w:rsid w:val="00F025A2"/>
    <w:rsid w:val="00F04712"/>
    <w:rsid w:val="00F076CD"/>
    <w:rsid w:val="00F13360"/>
    <w:rsid w:val="00F178B0"/>
    <w:rsid w:val="00F20FEB"/>
    <w:rsid w:val="00F22EC7"/>
    <w:rsid w:val="00F31347"/>
    <w:rsid w:val="00F325C8"/>
    <w:rsid w:val="00F42DDA"/>
    <w:rsid w:val="00F52FC1"/>
    <w:rsid w:val="00F563A0"/>
    <w:rsid w:val="00F56490"/>
    <w:rsid w:val="00F574DE"/>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91</Pages>
  <Words>108369</Words>
  <Characters>617706</Characters>
  <Application>Microsoft Office Word</Application>
  <DocSecurity>0</DocSecurity>
  <Lines>5147</Lines>
  <Paragraphs>1449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724626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cp:revision>
  <cp:lastPrinted>2019-02-25T14:05:00Z</cp:lastPrinted>
  <dcterms:created xsi:type="dcterms:W3CDTF">2021-09-30T16:40:00Z</dcterms:created>
  <dcterms:modified xsi:type="dcterms:W3CDTF">2023-09-27T15:03:00Z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