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26000" w14:textId="17FBFEFC"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BA3997">
        <w:rPr>
          <w:noProof w:val="0"/>
        </w:rPr>
        <w:t>6.</w:t>
      </w:r>
      <w:r w:rsidR="002E1AF8">
        <w:rPr>
          <w:noProof w:val="0"/>
        </w:rPr>
        <w:t>5</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D73112">
        <w:rPr>
          <w:noProof w:val="0"/>
          <w:sz w:val="32"/>
        </w:rPr>
        <w:t>4</w:t>
      </w:r>
      <w:r w:rsidR="00080512" w:rsidRPr="00BF2633">
        <w:rPr>
          <w:noProof w:val="0"/>
          <w:sz w:val="32"/>
        </w:rPr>
        <w:t>-</w:t>
      </w:r>
      <w:r w:rsidR="00D73112">
        <w:rPr>
          <w:noProof w:val="0"/>
          <w:sz w:val="32"/>
        </w:rPr>
        <w:t>0</w:t>
      </w:r>
      <w:r w:rsidR="002E1AF8">
        <w:rPr>
          <w:noProof w:val="0"/>
          <w:sz w:val="32"/>
        </w:rPr>
        <w:t>6</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593DEA73"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BA3997">
        <w:rPr>
          <w:rStyle w:val="ZGSM"/>
        </w:rPr>
        <w:t>6</w:t>
      </w:r>
      <w:r w:rsidRPr="00BF2633">
        <w:t>)</w:t>
      </w:r>
    </w:p>
    <w:p w14:paraId="63BBFE3D" w14:textId="77777777" w:rsidR="00614FDF" w:rsidRPr="00BF2633" w:rsidRDefault="00944A1F"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25pt;height:82.2pt;visibility:visible">
            <v:imagedata r:id="rId11" o:title=""/>
          </v:shape>
        </w:pict>
      </w:r>
      <w:r w:rsidR="00614FDF" w:rsidRPr="00BF2633">
        <w:rPr>
          <w:noProof w:val="0"/>
          <w:color w:val="0000FF"/>
        </w:rPr>
        <w:tab/>
      </w:r>
      <w:r>
        <w:pict w14:anchorId="2E970E51">
          <v:shape id="Picture 2" o:spid="_x0000_i1026" type="#_x0000_t75" style="width:128.4pt;height:74.7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096506">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1505E840"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D73112">
        <w:rPr>
          <w:sz w:val="18"/>
        </w:rPr>
        <w:t>4</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79B6E8DE" w14:textId="7B6E33EC" w:rsidR="008E5449" w:rsidRPr="00821082" w:rsidRDefault="008E544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_Toc106790905 \h </w:instrText>
      </w:r>
      <w:r>
        <w:fldChar w:fldCharType="separate"/>
      </w:r>
      <w:r>
        <w:t>4</w:t>
      </w:r>
      <w:r>
        <w:fldChar w:fldCharType="end"/>
      </w:r>
    </w:p>
    <w:p w14:paraId="7910971D" w14:textId="795BCE88" w:rsidR="008E5449" w:rsidRPr="00821082" w:rsidRDefault="008E5449">
      <w:pPr>
        <w:pStyle w:val="TOC1"/>
        <w:rPr>
          <w:rFonts w:ascii="Calibri" w:hAnsi="Calibri"/>
          <w:szCs w:val="22"/>
          <w:lang w:eastAsia="en-GB"/>
        </w:rPr>
      </w:pPr>
      <w:r>
        <w:t>1</w:t>
      </w:r>
      <w:r w:rsidRPr="00821082">
        <w:rPr>
          <w:rFonts w:ascii="Calibri" w:hAnsi="Calibri"/>
          <w:szCs w:val="22"/>
          <w:lang w:eastAsia="en-GB"/>
        </w:rPr>
        <w:tab/>
      </w:r>
      <w:r>
        <w:t>Scope</w:t>
      </w:r>
      <w:r>
        <w:tab/>
      </w:r>
      <w:r>
        <w:fldChar w:fldCharType="begin" w:fldLock="1"/>
      </w:r>
      <w:r>
        <w:instrText xml:space="preserve"> PAGEREF _Toc106790906 \h </w:instrText>
      </w:r>
      <w:r>
        <w:fldChar w:fldCharType="separate"/>
      </w:r>
      <w:r>
        <w:t>5</w:t>
      </w:r>
      <w:r>
        <w:fldChar w:fldCharType="end"/>
      </w:r>
    </w:p>
    <w:p w14:paraId="0C8234F1" w14:textId="25521868" w:rsidR="008E5449" w:rsidRPr="00821082" w:rsidRDefault="008E5449">
      <w:pPr>
        <w:pStyle w:val="TOC1"/>
        <w:rPr>
          <w:rFonts w:ascii="Calibri" w:hAnsi="Calibri"/>
          <w:szCs w:val="22"/>
          <w:lang w:eastAsia="en-GB"/>
        </w:rPr>
      </w:pPr>
      <w:r>
        <w:t>2</w:t>
      </w:r>
      <w:r w:rsidRPr="00821082">
        <w:rPr>
          <w:rFonts w:ascii="Calibri" w:hAnsi="Calibri"/>
          <w:szCs w:val="22"/>
          <w:lang w:eastAsia="en-GB"/>
        </w:rPr>
        <w:tab/>
      </w:r>
      <w:r>
        <w:t>References</w:t>
      </w:r>
      <w:r>
        <w:tab/>
      </w:r>
      <w:r>
        <w:fldChar w:fldCharType="begin" w:fldLock="1"/>
      </w:r>
      <w:r>
        <w:instrText xml:space="preserve"> PAGEREF _Toc106790907 \h </w:instrText>
      </w:r>
      <w:r>
        <w:fldChar w:fldCharType="separate"/>
      </w:r>
      <w:r>
        <w:t>5</w:t>
      </w:r>
      <w:r>
        <w:fldChar w:fldCharType="end"/>
      </w:r>
    </w:p>
    <w:p w14:paraId="7A35A956" w14:textId="62B1B59E" w:rsidR="008E5449" w:rsidRPr="00821082" w:rsidRDefault="008E5449">
      <w:pPr>
        <w:pStyle w:val="TOC1"/>
        <w:rPr>
          <w:rFonts w:ascii="Calibri" w:hAnsi="Calibri"/>
          <w:szCs w:val="22"/>
          <w:lang w:eastAsia="en-GB"/>
        </w:rPr>
      </w:pPr>
      <w:r>
        <w:t>3</w:t>
      </w:r>
      <w:r w:rsidRPr="00821082">
        <w:rPr>
          <w:rFonts w:ascii="Calibri" w:hAnsi="Calibri"/>
          <w:szCs w:val="22"/>
          <w:lang w:eastAsia="en-GB"/>
        </w:rPr>
        <w:tab/>
      </w:r>
      <w:r>
        <w:t>Definitions, symbols and abbreviations</w:t>
      </w:r>
      <w:r>
        <w:tab/>
      </w:r>
      <w:r>
        <w:fldChar w:fldCharType="begin" w:fldLock="1"/>
      </w:r>
      <w:r>
        <w:instrText xml:space="preserve"> PAGEREF _Toc106790908 \h </w:instrText>
      </w:r>
      <w:r>
        <w:fldChar w:fldCharType="separate"/>
      </w:r>
      <w:r>
        <w:t>6</w:t>
      </w:r>
      <w:r>
        <w:fldChar w:fldCharType="end"/>
      </w:r>
    </w:p>
    <w:p w14:paraId="77AE3363" w14:textId="0EF2B426" w:rsidR="008E5449" w:rsidRPr="00821082" w:rsidRDefault="008E5449">
      <w:pPr>
        <w:pStyle w:val="TOC2"/>
        <w:rPr>
          <w:rFonts w:ascii="Calibri" w:hAnsi="Calibri"/>
          <w:sz w:val="22"/>
          <w:szCs w:val="22"/>
          <w:lang w:eastAsia="en-GB"/>
        </w:rPr>
      </w:pPr>
      <w:r w:rsidRPr="00B720A2">
        <w:t>3.1</w:t>
      </w:r>
      <w:r w:rsidRPr="00821082">
        <w:rPr>
          <w:rFonts w:ascii="Calibri" w:hAnsi="Calibri"/>
          <w:sz w:val="22"/>
          <w:szCs w:val="22"/>
          <w:lang w:eastAsia="en-GB"/>
        </w:rPr>
        <w:tab/>
      </w:r>
      <w:r w:rsidRPr="00B720A2">
        <w:t>Definitions</w:t>
      </w:r>
      <w:r>
        <w:tab/>
      </w:r>
      <w:r>
        <w:fldChar w:fldCharType="begin" w:fldLock="1"/>
      </w:r>
      <w:r>
        <w:instrText xml:space="preserve"> PAGEREF _Toc106790909 \h </w:instrText>
      </w:r>
      <w:r>
        <w:fldChar w:fldCharType="separate"/>
      </w:r>
      <w:r>
        <w:t>6</w:t>
      </w:r>
      <w:r>
        <w:fldChar w:fldCharType="end"/>
      </w:r>
    </w:p>
    <w:p w14:paraId="70F65393" w14:textId="2C85A13F" w:rsidR="008E5449" w:rsidRPr="00821082" w:rsidRDefault="008E5449">
      <w:pPr>
        <w:pStyle w:val="TOC2"/>
        <w:rPr>
          <w:rFonts w:ascii="Calibri" w:hAnsi="Calibri"/>
          <w:sz w:val="22"/>
          <w:szCs w:val="22"/>
          <w:lang w:eastAsia="en-GB"/>
        </w:rPr>
      </w:pPr>
      <w:r w:rsidRPr="00B720A2">
        <w:t>3.2</w:t>
      </w:r>
      <w:r w:rsidRPr="00821082">
        <w:rPr>
          <w:rFonts w:ascii="Calibri" w:hAnsi="Calibri"/>
          <w:sz w:val="22"/>
          <w:szCs w:val="22"/>
          <w:lang w:eastAsia="en-GB"/>
        </w:rPr>
        <w:tab/>
      </w:r>
      <w:r w:rsidRPr="00B720A2">
        <w:t>Symbols</w:t>
      </w:r>
      <w:r>
        <w:tab/>
      </w:r>
      <w:r>
        <w:fldChar w:fldCharType="begin" w:fldLock="1"/>
      </w:r>
      <w:r>
        <w:instrText xml:space="preserve"> PAGEREF _Toc106790910 \h </w:instrText>
      </w:r>
      <w:r>
        <w:fldChar w:fldCharType="separate"/>
      </w:r>
      <w:r>
        <w:t>7</w:t>
      </w:r>
      <w:r>
        <w:fldChar w:fldCharType="end"/>
      </w:r>
    </w:p>
    <w:p w14:paraId="34F11CEC" w14:textId="5480A8FF" w:rsidR="008E5449" w:rsidRPr="00821082" w:rsidRDefault="008E5449">
      <w:pPr>
        <w:pStyle w:val="TOC2"/>
        <w:rPr>
          <w:rFonts w:ascii="Calibri" w:hAnsi="Calibri"/>
          <w:sz w:val="22"/>
          <w:szCs w:val="22"/>
          <w:lang w:eastAsia="en-GB"/>
        </w:rPr>
      </w:pPr>
      <w:r w:rsidRPr="00B720A2">
        <w:t>3.3</w:t>
      </w:r>
      <w:r w:rsidRPr="00821082">
        <w:rPr>
          <w:rFonts w:ascii="Calibri" w:hAnsi="Calibri"/>
          <w:sz w:val="22"/>
          <w:szCs w:val="22"/>
          <w:lang w:eastAsia="en-GB"/>
        </w:rPr>
        <w:tab/>
      </w:r>
      <w:r w:rsidRPr="00B720A2">
        <w:t>Abbreviations</w:t>
      </w:r>
      <w:r>
        <w:tab/>
      </w:r>
      <w:r>
        <w:fldChar w:fldCharType="begin" w:fldLock="1"/>
      </w:r>
      <w:r>
        <w:instrText xml:space="preserve"> PAGEREF _Toc106790911 \h </w:instrText>
      </w:r>
      <w:r>
        <w:fldChar w:fldCharType="separate"/>
      </w:r>
      <w:r>
        <w:t>7</w:t>
      </w:r>
      <w:r>
        <w:fldChar w:fldCharType="end"/>
      </w:r>
    </w:p>
    <w:p w14:paraId="20EF6094" w14:textId="192D58FB" w:rsidR="008E5449" w:rsidRPr="00821082" w:rsidRDefault="008E5449">
      <w:pPr>
        <w:pStyle w:val="TOC1"/>
        <w:rPr>
          <w:rFonts w:ascii="Calibri" w:hAnsi="Calibri"/>
          <w:szCs w:val="22"/>
          <w:lang w:eastAsia="en-GB"/>
        </w:rPr>
      </w:pPr>
      <w:r>
        <w:t>4</w:t>
      </w:r>
      <w:r w:rsidRPr="00821082">
        <w:rPr>
          <w:rFonts w:ascii="Calibri" w:hAnsi="Calibri"/>
          <w:szCs w:val="22"/>
          <w:lang w:eastAsia="en-GB"/>
        </w:rPr>
        <w:tab/>
      </w:r>
      <w:r>
        <w:t>Recommended Test Case Applicability</w:t>
      </w:r>
      <w:r>
        <w:tab/>
      </w:r>
      <w:r>
        <w:fldChar w:fldCharType="begin" w:fldLock="1"/>
      </w:r>
      <w:r>
        <w:instrText xml:space="preserve"> PAGEREF _Toc106790912 \h </w:instrText>
      </w:r>
      <w:r>
        <w:fldChar w:fldCharType="separate"/>
      </w:r>
      <w:r>
        <w:t>7</w:t>
      </w:r>
      <w:r>
        <w:fldChar w:fldCharType="end"/>
      </w:r>
    </w:p>
    <w:p w14:paraId="1A58D540" w14:textId="7E7DCD28" w:rsidR="008E5449" w:rsidRPr="00821082" w:rsidRDefault="008E5449">
      <w:pPr>
        <w:pStyle w:val="TOC8"/>
        <w:rPr>
          <w:rFonts w:ascii="Calibri" w:hAnsi="Calibri"/>
          <w:b w:val="0"/>
          <w:szCs w:val="22"/>
          <w:lang w:eastAsia="en-GB"/>
        </w:rPr>
      </w:pPr>
      <w:r w:rsidRPr="00B720A2">
        <w:t>Annex A (normative): ICS proforma for Mission Critical Services over LTE Client/Server</w:t>
      </w:r>
      <w:r>
        <w:tab/>
      </w:r>
      <w:r>
        <w:fldChar w:fldCharType="begin" w:fldLock="1"/>
      </w:r>
      <w:r>
        <w:instrText xml:space="preserve"> PAGEREF _Toc106790913 \h </w:instrText>
      </w:r>
      <w:r>
        <w:fldChar w:fldCharType="separate"/>
      </w:r>
      <w:r>
        <w:t>26</w:t>
      </w:r>
      <w:r>
        <w:fldChar w:fldCharType="end"/>
      </w:r>
    </w:p>
    <w:p w14:paraId="5CF9B6AA" w14:textId="743BD694" w:rsidR="008E5449" w:rsidRPr="00821082" w:rsidRDefault="008E5449">
      <w:pPr>
        <w:pStyle w:val="TOC1"/>
        <w:rPr>
          <w:rFonts w:ascii="Calibri" w:hAnsi="Calibri"/>
          <w:szCs w:val="22"/>
          <w:lang w:eastAsia="en-GB"/>
        </w:rPr>
      </w:pPr>
      <w:r>
        <w:t>A.1</w:t>
      </w:r>
      <w:r w:rsidRPr="00821082">
        <w:rPr>
          <w:rFonts w:ascii="Calibri" w:hAnsi="Calibri"/>
          <w:szCs w:val="22"/>
          <w:lang w:eastAsia="en-GB"/>
        </w:rPr>
        <w:tab/>
      </w:r>
      <w:r>
        <w:t>Guidance for completing the ICS proforma</w:t>
      </w:r>
      <w:r>
        <w:tab/>
      </w:r>
      <w:r>
        <w:fldChar w:fldCharType="begin" w:fldLock="1"/>
      </w:r>
      <w:r>
        <w:instrText xml:space="preserve"> PAGEREF _Toc106790914 \h </w:instrText>
      </w:r>
      <w:r>
        <w:fldChar w:fldCharType="separate"/>
      </w:r>
      <w:r>
        <w:t>26</w:t>
      </w:r>
      <w:r>
        <w:fldChar w:fldCharType="end"/>
      </w:r>
    </w:p>
    <w:p w14:paraId="72E17D5C" w14:textId="04569E40" w:rsidR="008E5449" w:rsidRPr="00821082" w:rsidRDefault="008E5449">
      <w:pPr>
        <w:pStyle w:val="TOC2"/>
        <w:rPr>
          <w:rFonts w:ascii="Calibri" w:hAnsi="Calibri"/>
          <w:sz w:val="22"/>
          <w:szCs w:val="22"/>
          <w:lang w:eastAsia="en-GB"/>
        </w:rPr>
      </w:pPr>
      <w:r w:rsidRPr="00B720A2">
        <w:t>A.1.1</w:t>
      </w:r>
      <w:r w:rsidRPr="00821082">
        <w:rPr>
          <w:rFonts w:ascii="Calibri" w:hAnsi="Calibri"/>
          <w:sz w:val="22"/>
          <w:szCs w:val="22"/>
          <w:lang w:eastAsia="en-GB"/>
        </w:rPr>
        <w:tab/>
      </w:r>
      <w:r w:rsidRPr="00B720A2">
        <w:t>Purposes and structure</w:t>
      </w:r>
      <w:r>
        <w:tab/>
      </w:r>
      <w:r>
        <w:fldChar w:fldCharType="begin" w:fldLock="1"/>
      </w:r>
      <w:r>
        <w:instrText xml:space="preserve"> PAGEREF _Toc106790915 \h </w:instrText>
      </w:r>
      <w:r>
        <w:fldChar w:fldCharType="separate"/>
      </w:r>
      <w:r>
        <w:t>26</w:t>
      </w:r>
      <w:r>
        <w:fldChar w:fldCharType="end"/>
      </w:r>
    </w:p>
    <w:p w14:paraId="4F9317F3" w14:textId="4664E6C8" w:rsidR="008E5449" w:rsidRPr="00821082" w:rsidRDefault="008E5449">
      <w:pPr>
        <w:pStyle w:val="TOC2"/>
        <w:rPr>
          <w:rFonts w:ascii="Calibri" w:hAnsi="Calibri"/>
          <w:sz w:val="22"/>
          <w:szCs w:val="22"/>
          <w:lang w:eastAsia="en-GB"/>
        </w:rPr>
      </w:pPr>
      <w:r w:rsidRPr="00B720A2">
        <w:t>A.1.2</w:t>
      </w:r>
      <w:r w:rsidRPr="00821082">
        <w:rPr>
          <w:rFonts w:ascii="Calibri" w:hAnsi="Calibri"/>
          <w:sz w:val="22"/>
          <w:szCs w:val="22"/>
          <w:lang w:eastAsia="en-GB"/>
        </w:rPr>
        <w:tab/>
      </w:r>
      <w:r w:rsidRPr="00B720A2">
        <w:t>Abbreviations and conventions</w:t>
      </w:r>
      <w:r>
        <w:tab/>
      </w:r>
      <w:r>
        <w:fldChar w:fldCharType="begin" w:fldLock="1"/>
      </w:r>
      <w:r>
        <w:instrText xml:space="preserve"> PAGEREF _Toc106790916 \h </w:instrText>
      </w:r>
      <w:r>
        <w:fldChar w:fldCharType="separate"/>
      </w:r>
      <w:r>
        <w:t>26</w:t>
      </w:r>
      <w:r>
        <w:fldChar w:fldCharType="end"/>
      </w:r>
    </w:p>
    <w:p w14:paraId="590AA3E9" w14:textId="15834DCE" w:rsidR="008E5449" w:rsidRPr="00821082" w:rsidRDefault="008E5449">
      <w:pPr>
        <w:pStyle w:val="TOC2"/>
        <w:rPr>
          <w:rFonts w:ascii="Calibri" w:hAnsi="Calibri"/>
          <w:sz w:val="22"/>
          <w:szCs w:val="22"/>
          <w:lang w:eastAsia="en-GB"/>
        </w:rPr>
      </w:pPr>
      <w:r w:rsidRPr="00B720A2">
        <w:t>A.1.3</w:t>
      </w:r>
      <w:r w:rsidRPr="00821082">
        <w:rPr>
          <w:rFonts w:ascii="Calibri" w:hAnsi="Calibri"/>
          <w:sz w:val="22"/>
          <w:szCs w:val="22"/>
          <w:lang w:eastAsia="en-GB"/>
        </w:rPr>
        <w:tab/>
      </w:r>
      <w:r w:rsidRPr="00B720A2">
        <w:t>Instructions for completing the ICS proforma</w:t>
      </w:r>
      <w:r>
        <w:tab/>
      </w:r>
      <w:r>
        <w:fldChar w:fldCharType="begin" w:fldLock="1"/>
      </w:r>
      <w:r>
        <w:instrText xml:space="preserve"> PAGEREF _Toc106790917 \h </w:instrText>
      </w:r>
      <w:r>
        <w:fldChar w:fldCharType="separate"/>
      </w:r>
      <w:r>
        <w:t>27</w:t>
      </w:r>
      <w:r>
        <w:fldChar w:fldCharType="end"/>
      </w:r>
    </w:p>
    <w:p w14:paraId="083F0B4C" w14:textId="5CB494BD" w:rsidR="008E5449" w:rsidRPr="00821082" w:rsidRDefault="008E5449">
      <w:pPr>
        <w:pStyle w:val="TOC1"/>
        <w:rPr>
          <w:rFonts w:ascii="Calibri" w:hAnsi="Calibri"/>
          <w:szCs w:val="22"/>
          <w:lang w:eastAsia="en-GB"/>
        </w:rPr>
      </w:pPr>
      <w:r>
        <w:t>A.2</w:t>
      </w:r>
      <w:r w:rsidRPr="00821082">
        <w:rPr>
          <w:rFonts w:ascii="Calibri" w:hAnsi="Calibri"/>
          <w:szCs w:val="22"/>
          <w:lang w:eastAsia="en-GB"/>
        </w:rPr>
        <w:tab/>
      </w:r>
      <w:r>
        <w:t>Identification of the MCPTT Client/Server Equipment</w:t>
      </w:r>
      <w:r>
        <w:tab/>
      </w:r>
      <w:r>
        <w:fldChar w:fldCharType="begin" w:fldLock="1"/>
      </w:r>
      <w:r>
        <w:instrText xml:space="preserve"> PAGEREF _Toc106790918 \h </w:instrText>
      </w:r>
      <w:r>
        <w:fldChar w:fldCharType="separate"/>
      </w:r>
      <w:r>
        <w:t>27</w:t>
      </w:r>
      <w:r>
        <w:fldChar w:fldCharType="end"/>
      </w:r>
    </w:p>
    <w:p w14:paraId="75A11A6E" w14:textId="7F62EA93" w:rsidR="008E5449" w:rsidRPr="00821082" w:rsidRDefault="008E5449">
      <w:pPr>
        <w:pStyle w:val="TOC2"/>
        <w:rPr>
          <w:rFonts w:ascii="Calibri" w:hAnsi="Calibri"/>
          <w:sz w:val="22"/>
          <w:szCs w:val="22"/>
          <w:lang w:eastAsia="en-GB"/>
        </w:rPr>
      </w:pPr>
      <w:r w:rsidRPr="00B720A2">
        <w:t>A.2.1</w:t>
      </w:r>
      <w:r w:rsidRPr="00821082">
        <w:rPr>
          <w:rFonts w:ascii="Calibri" w:hAnsi="Calibri"/>
          <w:sz w:val="22"/>
          <w:szCs w:val="22"/>
          <w:lang w:eastAsia="en-GB"/>
        </w:rPr>
        <w:tab/>
      </w:r>
      <w:r w:rsidRPr="00B720A2">
        <w:t>Date of the statement</w:t>
      </w:r>
      <w:r>
        <w:tab/>
      </w:r>
      <w:r>
        <w:fldChar w:fldCharType="begin" w:fldLock="1"/>
      </w:r>
      <w:r>
        <w:instrText xml:space="preserve"> PAGEREF _Toc106790919 \h </w:instrText>
      </w:r>
      <w:r>
        <w:fldChar w:fldCharType="separate"/>
      </w:r>
      <w:r>
        <w:t>27</w:t>
      </w:r>
      <w:r>
        <w:fldChar w:fldCharType="end"/>
      </w:r>
    </w:p>
    <w:p w14:paraId="407FD42A" w14:textId="33027776" w:rsidR="008E5449" w:rsidRPr="00821082" w:rsidRDefault="008E5449">
      <w:pPr>
        <w:pStyle w:val="TOC2"/>
        <w:rPr>
          <w:rFonts w:ascii="Calibri" w:hAnsi="Calibri"/>
          <w:sz w:val="22"/>
          <w:szCs w:val="22"/>
          <w:lang w:eastAsia="en-GB"/>
        </w:rPr>
      </w:pPr>
      <w:r w:rsidRPr="00B720A2">
        <w:t>A.2.2</w:t>
      </w:r>
      <w:r w:rsidRPr="00821082">
        <w:rPr>
          <w:rFonts w:ascii="Calibri" w:hAnsi="Calibri"/>
          <w:sz w:val="22"/>
          <w:szCs w:val="22"/>
          <w:lang w:eastAsia="en-GB"/>
        </w:rPr>
        <w:tab/>
      </w:r>
      <w:r w:rsidRPr="00B720A2">
        <w:t>MCPTT Client/Server Under Test (CUT/SUT) identification</w:t>
      </w:r>
      <w:r>
        <w:tab/>
      </w:r>
      <w:r>
        <w:fldChar w:fldCharType="begin" w:fldLock="1"/>
      </w:r>
      <w:r>
        <w:instrText xml:space="preserve"> PAGEREF _Toc106790920 \h </w:instrText>
      </w:r>
      <w:r>
        <w:fldChar w:fldCharType="separate"/>
      </w:r>
      <w:r>
        <w:t>27</w:t>
      </w:r>
      <w:r>
        <w:fldChar w:fldCharType="end"/>
      </w:r>
    </w:p>
    <w:p w14:paraId="02FB1FCF" w14:textId="4C583665" w:rsidR="008E5449" w:rsidRPr="00821082" w:rsidRDefault="008E5449">
      <w:pPr>
        <w:pStyle w:val="TOC2"/>
        <w:rPr>
          <w:rFonts w:ascii="Calibri" w:hAnsi="Calibri"/>
          <w:sz w:val="22"/>
          <w:szCs w:val="22"/>
          <w:lang w:eastAsia="en-GB"/>
        </w:rPr>
      </w:pPr>
      <w:r w:rsidRPr="00B720A2">
        <w:t>A.2.3</w:t>
      </w:r>
      <w:r w:rsidRPr="00821082">
        <w:rPr>
          <w:rFonts w:ascii="Calibri" w:hAnsi="Calibri"/>
          <w:sz w:val="22"/>
          <w:szCs w:val="22"/>
          <w:lang w:eastAsia="en-GB"/>
        </w:rPr>
        <w:tab/>
      </w:r>
      <w:r w:rsidRPr="00B720A2">
        <w:t>Product supplier</w:t>
      </w:r>
      <w:r>
        <w:tab/>
      </w:r>
      <w:r>
        <w:fldChar w:fldCharType="begin" w:fldLock="1"/>
      </w:r>
      <w:r>
        <w:instrText xml:space="preserve"> PAGEREF _Toc106790921 \h </w:instrText>
      </w:r>
      <w:r>
        <w:fldChar w:fldCharType="separate"/>
      </w:r>
      <w:r>
        <w:t>28</w:t>
      </w:r>
      <w:r>
        <w:fldChar w:fldCharType="end"/>
      </w:r>
    </w:p>
    <w:p w14:paraId="770005CA" w14:textId="13F717ED" w:rsidR="008E5449" w:rsidRPr="00821082" w:rsidRDefault="008E5449">
      <w:pPr>
        <w:pStyle w:val="TOC2"/>
        <w:rPr>
          <w:rFonts w:ascii="Calibri" w:hAnsi="Calibri"/>
          <w:sz w:val="22"/>
          <w:szCs w:val="22"/>
          <w:lang w:eastAsia="en-GB"/>
        </w:rPr>
      </w:pPr>
      <w:r w:rsidRPr="00B720A2">
        <w:t>A.2.4</w:t>
      </w:r>
      <w:r w:rsidRPr="00821082">
        <w:rPr>
          <w:rFonts w:ascii="Calibri" w:hAnsi="Calibri"/>
          <w:sz w:val="22"/>
          <w:szCs w:val="22"/>
          <w:lang w:eastAsia="en-GB"/>
        </w:rPr>
        <w:tab/>
      </w:r>
      <w:r w:rsidRPr="00B720A2">
        <w:t>The Organisation responsible for the Product testing</w:t>
      </w:r>
      <w:r>
        <w:tab/>
      </w:r>
      <w:r>
        <w:fldChar w:fldCharType="begin" w:fldLock="1"/>
      </w:r>
      <w:r>
        <w:instrText xml:space="preserve"> PAGEREF _Toc106790922 \h </w:instrText>
      </w:r>
      <w:r>
        <w:fldChar w:fldCharType="separate"/>
      </w:r>
      <w:r>
        <w:t>28</w:t>
      </w:r>
      <w:r>
        <w:fldChar w:fldCharType="end"/>
      </w:r>
    </w:p>
    <w:p w14:paraId="56EAFC10" w14:textId="40E5611C" w:rsidR="008E5449" w:rsidRPr="00821082" w:rsidRDefault="008E5449">
      <w:pPr>
        <w:pStyle w:val="TOC2"/>
        <w:rPr>
          <w:rFonts w:ascii="Calibri" w:hAnsi="Calibri"/>
          <w:sz w:val="22"/>
          <w:szCs w:val="22"/>
          <w:lang w:eastAsia="en-GB"/>
        </w:rPr>
      </w:pPr>
      <w:r w:rsidRPr="00B720A2">
        <w:t>A.2.5</w:t>
      </w:r>
      <w:r w:rsidRPr="00821082">
        <w:rPr>
          <w:rFonts w:ascii="Calibri" w:hAnsi="Calibri"/>
          <w:sz w:val="22"/>
          <w:szCs w:val="22"/>
          <w:lang w:eastAsia="en-GB"/>
        </w:rPr>
        <w:tab/>
      </w:r>
      <w:r w:rsidRPr="00B720A2">
        <w:t>ICS contact person</w:t>
      </w:r>
      <w:r>
        <w:tab/>
      </w:r>
      <w:r>
        <w:fldChar w:fldCharType="begin" w:fldLock="1"/>
      </w:r>
      <w:r>
        <w:instrText xml:space="preserve"> PAGEREF _Toc106790923 \h </w:instrText>
      </w:r>
      <w:r>
        <w:fldChar w:fldCharType="separate"/>
      </w:r>
      <w:r>
        <w:t>29</w:t>
      </w:r>
      <w:r>
        <w:fldChar w:fldCharType="end"/>
      </w:r>
    </w:p>
    <w:p w14:paraId="0FD4CEF4" w14:textId="0EA94940" w:rsidR="008E5449" w:rsidRPr="00821082" w:rsidRDefault="008E5449">
      <w:pPr>
        <w:pStyle w:val="TOC1"/>
        <w:rPr>
          <w:rFonts w:ascii="Calibri" w:hAnsi="Calibri"/>
          <w:szCs w:val="22"/>
          <w:lang w:eastAsia="en-GB"/>
        </w:rPr>
      </w:pPr>
      <w:r>
        <w:t>A.3</w:t>
      </w:r>
      <w:r w:rsidRPr="00821082">
        <w:rPr>
          <w:rFonts w:ascii="Calibri" w:hAnsi="Calibri"/>
          <w:szCs w:val="22"/>
          <w:lang w:eastAsia="en-GB"/>
        </w:rPr>
        <w:tab/>
      </w:r>
      <w:r>
        <w:t>Identification of the protocol</w:t>
      </w:r>
      <w:r>
        <w:tab/>
      </w:r>
      <w:r>
        <w:fldChar w:fldCharType="begin" w:fldLock="1"/>
      </w:r>
      <w:r>
        <w:instrText xml:space="preserve"> PAGEREF _Toc106790924 \h </w:instrText>
      </w:r>
      <w:r>
        <w:fldChar w:fldCharType="separate"/>
      </w:r>
      <w:r>
        <w:t>29</w:t>
      </w:r>
      <w:r>
        <w:fldChar w:fldCharType="end"/>
      </w:r>
    </w:p>
    <w:p w14:paraId="721411A6" w14:textId="1D5FD4F4" w:rsidR="008E5449" w:rsidRPr="00821082" w:rsidRDefault="008E5449">
      <w:pPr>
        <w:pStyle w:val="TOC1"/>
        <w:rPr>
          <w:rFonts w:ascii="Calibri" w:hAnsi="Calibri"/>
          <w:szCs w:val="22"/>
          <w:lang w:eastAsia="en-GB"/>
        </w:rPr>
      </w:pPr>
      <w:r>
        <w:t>A.4</w:t>
      </w:r>
      <w:r w:rsidRPr="00821082">
        <w:rPr>
          <w:rFonts w:ascii="Calibri" w:hAnsi="Calibri"/>
          <w:szCs w:val="22"/>
          <w:lang w:eastAsia="en-GB"/>
        </w:rPr>
        <w:tab/>
      </w:r>
      <w:r>
        <w:t>ICS proforma tables</w:t>
      </w:r>
      <w:r>
        <w:tab/>
      </w:r>
      <w:r>
        <w:fldChar w:fldCharType="begin" w:fldLock="1"/>
      </w:r>
      <w:r>
        <w:instrText xml:space="preserve"> PAGEREF _Toc106790925 \h </w:instrText>
      </w:r>
      <w:r>
        <w:fldChar w:fldCharType="separate"/>
      </w:r>
      <w:r>
        <w:t>29</w:t>
      </w:r>
      <w:r>
        <w:fldChar w:fldCharType="end"/>
      </w:r>
    </w:p>
    <w:p w14:paraId="06F5F130" w14:textId="1F06BE8E" w:rsidR="008E5449" w:rsidRPr="00821082" w:rsidRDefault="008E5449">
      <w:pPr>
        <w:pStyle w:val="TOC2"/>
        <w:rPr>
          <w:rFonts w:ascii="Calibri" w:hAnsi="Calibri"/>
          <w:sz w:val="22"/>
          <w:szCs w:val="22"/>
          <w:lang w:eastAsia="en-GB"/>
        </w:rPr>
      </w:pPr>
      <w:r w:rsidRPr="00B720A2">
        <w:t>A.4.1</w:t>
      </w:r>
      <w:r w:rsidRPr="00821082">
        <w:rPr>
          <w:rFonts w:ascii="Calibri" w:hAnsi="Calibri"/>
          <w:sz w:val="22"/>
          <w:szCs w:val="22"/>
          <w:lang w:eastAsia="en-GB"/>
        </w:rPr>
        <w:tab/>
      </w:r>
      <w:r w:rsidRPr="00B720A2">
        <w:t>Implementation Types</w:t>
      </w:r>
      <w:r>
        <w:tab/>
      </w:r>
      <w:r>
        <w:fldChar w:fldCharType="begin" w:fldLock="1"/>
      </w:r>
      <w:r>
        <w:instrText xml:space="preserve"> PAGEREF _Toc106790926 \h </w:instrText>
      </w:r>
      <w:r>
        <w:fldChar w:fldCharType="separate"/>
      </w:r>
      <w:r>
        <w:t>29</w:t>
      </w:r>
      <w:r>
        <w:fldChar w:fldCharType="end"/>
      </w:r>
    </w:p>
    <w:p w14:paraId="243276DC" w14:textId="3A112338" w:rsidR="008E5449" w:rsidRPr="00821082" w:rsidRDefault="008E5449">
      <w:pPr>
        <w:pStyle w:val="TOC2"/>
        <w:rPr>
          <w:rFonts w:ascii="Calibri" w:hAnsi="Calibri"/>
          <w:sz w:val="22"/>
          <w:szCs w:val="22"/>
          <w:lang w:eastAsia="en-GB"/>
        </w:rPr>
      </w:pPr>
      <w:r>
        <w:t>A.4.2</w:t>
      </w:r>
      <w:r w:rsidRPr="00821082">
        <w:rPr>
          <w:rFonts w:ascii="Calibri" w:hAnsi="Calibri"/>
          <w:sz w:val="22"/>
          <w:szCs w:val="22"/>
          <w:lang w:eastAsia="en-GB"/>
        </w:rPr>
        <w:tab/>
      </w:r>
      <w:r>
        <w:t>Additional information</w:t>
      </w:r>
      <w:r>
        <w:tab/>
      </w:r>
      <w:r>
        <w:fldChar w:fldCharType="begin" w:fldLock="1"/>
      </w:r>
      <w:r>
        <w:instrText xml:space="preserve"> PAGEREF _Toc106790927 \h </w:instrText>
      </w:r>
      <w:r>
        <w:fldChar w:fldCharType="separate"/>
      </w:r>
      <w:r>
        <w:t>30</w:t>
      </w:r>
      <w:r>
        <w:fldChar w:fldCharType="end"/>
      </w:r>
    </w:p>
    <w:p w14:paraId="3F06A725" w14:textId="7BB2388B" w:rsidR="008E5449" w:rsidRPr="00821082" w:rsidRDefault="008E5449">
      <w:pPr>
        <w:pStyle w:val="TOC8"/>
        <w:rPr>
          <w:rFonts w:ascii="Calibri" w:hAnsi="Calibri"/>
          <w:b w:val="0"/>
          <w:szCs w:val="22"/>
          <w:lang w:eastAsia="en-GB"/>
        </w:rPr>
      </w:pPr>
      <w:r w:rsidRPr="00B720A2">
        <w:t>Annex B (informative): Change history</w:t>
      </w:r>
      <w:r>
        <w:tab/>
      </w:r>
      <w:r>
        <w:fldChar w:fldCharType="begin" w:fldLock="1"/>
      </w:r>
      <w:r>
        <w:instrText xml:space="preserve"> PAGEREF _Toc106790928 \h </w:instrText>
      </w:r>
      <w:r>
        <w:fldChar w:fldCharType="separate"/>
      </w:r>
      <w:r>
        <w:t>31</w:t>
      </w:r>
      <w:r>
        <w:fldChar w:fldCharType="end"/>
      </w:r>
    </w:p>
    <w:p w14:paraId="239B702C" w14:textId="7D470C61"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06790905"/>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pPr>
      <w:r w:rsidRPr="00BF2633">
        <w:t>Version x.y.z</w:t>
      </w:r>
    </w:p>
    <w:p w14:paraId="6D88CF7A" w14:textId="77777777" w:rsidR="00080512" w:rsidRPr="00BF2633" w:rsidRDefault="00080512">
      <w:pPr>
        <w:pStyle w:val="B10"/>
      </w:pPr>
      <w:r w:rsidRPr="00BF2633">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pPr>
      <w:r w:rsidRPr="00BF2633">
        <w:tab/>
        <w:t xml:space="preserve">3GPP TS 36.579-1 [2]: "Mission Critical </w:t>
      </w:r>
      <w:r w:rsidR="00E47AC0" w:rsidRPr="00BF2633">
        <w:t>(MC) s</w:t>
      </w:r>
      <w:r w:rsidRPr="00BF2633">
        <w:t>ervices over LTE protocol conformance testing; Part 1: Common test environment"</w:t>
      </w:r>
    </w:p>
    <w:p w14:paraId="1634E1CC" w14:textId="77777777" w:rsidR="00A4552B" w:rsidRPr="00BF2633" w:rsidRDefault="00A4552B" w:rsidP="00A4552B">
      <w:pPr>
        <w:pStyle w:val="B10"/>
      </w:pPr>
      <w:r w:rsidRPr="00BF2633">
        <w:tab/>
        <w:t xml:space="preserve">3GPP TS 36.579-2 [3]: "Mission Critical </w:t>
      </w:r>
      <w:r w:rsidR="00E47AC0" w:rsidRPr="00BF2633">
        <w:t>(MC) s</w:t>
      </w:r>
      <w:r w:rsidRPr="00BF2633">
        <w:t xml:space="preserve">ervices over LTE conformance testing; Part 2: </w:t>
      </w:r>
      <w:r w:rsidR="00A33F1D" w:rsidRPr="00BF2633">
        <w:t xml:space="preserve">Mission Critical </w:t>
      </w:r>
      <w:r w:rsidRPr="00BF2633">
        <w:t xml:space="preserve">Push To Talk (MCPTT) </w:t>
      </w:r>
      <w:r w:rsidR="002D0619" w:rsidRPr="00BF2633">
        <w:t>User Equipment (UE) Protocol conformance specification</w:t>
      </w:r>
      <w:r w:rsidRPr="00BF2633">
        <w:t>"</w:t>
      </w:r>
    </w:p>
    <w:p w14:paraId="05C71F96" w14:textId="77777777" w:rsidR="00A4552B" w:rsidRPr="00BF2633" w:rsidRDefault="00A4552B" w:rsidP="00A4552B">
      <w:pPr>
        <w:pStyle w:val="B10"/>
      </w:pPr>
      <w:r w:rsidRPr="00BF2633">
        <w:tab/>
        <w:t xml:space="preserve">3GPP TS 36.579-3 [4]: "Mission Critical </w:t>
      </w:r>
      <w:r w:rsidR="00E47AC0" w:rsidRPr="00BF2633">
        <w:t>(MC) s</w:t>
      </w:r>
      <w:r w:rsidRPr="00BF2633">
        <w:t xml:space="preserve">ervices over LTE conformance testing; Part 3: </w:t>
      </w:r>
      <w:r w:rsidR="00A33F1D" w:rsidRPr="00BF2633">
        <w:t xml:space="preserve">Mission Critical </w:t>
      </w:r>
      <w:r w:rsidRPr="00BF2633">
        <w:t>Push To Talk (MCPTT) Server Application test specification"</w:t>
      </w:r>
    </w:p>
    <w:p w14:paraId="4313741D" w14:textId="77777777" w:rsidR="00A4552B" w:rsidRPr="00BF2633" w:rsidRDefault="00A4552B" w:rsidP="00A4552B">
      <w:pPr>
        <w:pStyle w:val="B10"/>
        <w:rPr>
          <w:b/>
        </w:rPr>
      </w:pPr>
      <w:r w:rsidRPr="00BF2633">
        <w:rPr>
          <w:b/>
        </w:rPr>
        <w:tab/>
        <w:t xml:space="preserve">3GPP TS 36.579-4: "Mission Critical </w:t>
      </w:r>
      <w:r w:rsidR="00E47AC0" w:rsidRPr="00BF2633">
        <w:rPr>
          <w:b/>
        </w:rPr>
        <w:t>(MC) s</w:t>
      </w:r>
      <w:r w:rsidRPr="00BF2633">
        <w:rPr>
          <w:b/>
        </w:rPr>
        <w:t>ervices over LTE conformance testing; Part 4: Test Applicability and Implementation Conformance Statement (ICS)</w:t>
      </w:r>
      <w:r w:rsidR="00482F7C" w:rsidRPr="00BF2633">
        <w:rPr>
          <w:b/>
        </w:rPr>
        <w:t xml:space="preserve"> proforma specification</w:t>
      </w:r>
      <w:r w:rsidRPr="00BF2633">
        <w:rPr>
          <w:b/>
        </w:rPr>
        <w:t>" (</w:t>
      </w:r>
      <w:r w:rsidR="00326820" w:rsidRPr="00BF2633">
        <w:rPr>
          <w:b/>
        </w:rPr>
        <w:t>the present document</w:t>
      </w:r>
      <w:r w:rsidRPr="00BF2633">
        <w:rPr>
          <w:b/>
        </w:rPr>
        <w:t>)</w:t>
      </w:r>
    </w:p>
    <w:p w14:paraId="5C5A6655" w14:textId="77777777" w:rsidR="00A4552B" w:rsidRPr="00BF2633" w:rsidRDefault="00A4552B" w:rsidP="00A4552B">
      <w:pPr>
        <w:pStyle w:val="B10"/>
      </w:pPr>
      <w:r w:rsidRPr="00BF2633">
        <w:tab/>
        <w:t xml:space="preserve">3GPP TS 36.579-5 [5]: "Mission Critical </w:t>
      </w:r>
      <w:r w:rsidR="00E47AC0" w:rsidRPr="00BF2633">
        <w:t>(MC) s</w:t>
      </w:r>
      <w:r w:rsidRPr="00BF2633">
        <w:t>ervices over LTE conformance testing; Part 5: Abstract test suite (ATS)"</w:t>
      </w:r>
    </w:p>
    <w:p w14:paraId="1314B701" w14:textId="77777777" w:rsidR="00E47AC0" w:rsidRPr="00BF2633" w:rsidRDefault="00E47AC0" w:rsidP="00BF2633">
      <w:pPr>
        <w:pStyle w:val="B10"/>
      </w:pPr>
      <w:r w:rsidRPr="00BF2633">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pPr>
      <w:r w:rsidRPr="00BF2633">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06790906"/>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3" w:name="_Toc27405390"/>
      <w:bookmarkStart w:id="14" w:name="_Toc51831939"/>
      <w:bookmarkStart w:id="15" w:name="_Toc68109159"/>
      <w:bookmarkStart w:id="16" w:name="_Toc75458410"/>
      <w:bookmarkStart w:id="17" w:name="_Toc106790907"/>
      <w:r w:rsidRPr="00BF2633">
        <w:t>2</w:t>
      </w:r>
      <w:r w:rsidRPr="00BF2633">
        <w:tab/>
        <w:t>References</w:t>
      </w:r>
      <w:bookmarkEnd w:id="13"/>
      <w:bookmarkEnd w:id="14"/>
      <w:bookmarkEnd w:id="15"/>
      <w:bookmarkEnd w:id="16"/>
      <w:bookmarkEnd w:id="17"/>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pPr>
      <w:r w:rsidRPr="00BF2633">
        <w:t>-</w:t>
      </w:r>
      <w:r w:rsidRPr="00BF2633">
        <w:tab/>
        <w:t>References are either specific (identified by date of publication, edition number, version number, etc.) or non</w:t>
      </w:r>
      <w:r w:rsidRPr="00BF2633">
        <w:noBreakHyphen/>
        <w:t>specific.</w:t>
      </w:r>
    </w:p>
    <w:p w14:paraId="79EED3DF" w14:textId="77777777" w:rsidR="00C57062" w:rsidRPr="00BF2633" w:rsidRDefault="00C57062" w:rsidP="00C57062">
      <w:pPr>
        <w:pStyle w:val="B10"/>
      </w:pPr>
      <w:r w:rsidRPr="00BF2633">
        <w:t>-</w:t>
      </w:r>
      <w:r w:rsidRPr="00BF2633">
        <w:tab/>
        <w:t>For a specific reference, subsequent revisions do not apply.</w:t>
      </w:r>
    </w:p>
    <w:p w14:paraId="5A430ED7" w14:textId="77777777" w:rsidR="00C57062" w:rsidRPr="00BF2633" w:rsidRDefault="00C57062" w:rsidP="00C57062">
      <w:pPr>
        <w:pStyle w:val="B10"/>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599D3F9F" w14:textId="77777777" w:rsidR="00EC4A25" w:rsidRPr="00BF2633" w:rsidRDefault="00EC4A25" w:rsidP="00EC4A25">
      <w:pPr>
        <w:pStyle w:val="EX"/>
      </w:pPr>
      <w:r w:rsidRPr="00BF2633">
        <w:t>[1]</w:t>
      </w:r>
      <w:r w:rsidRPr="00BF2633">
        <w:tab/>
        <w:t>3GPP TR 21.905: "Vocabulary for 3GPP Specifications".</w:t>
      </w:r>
    </w:p>
    <w:p w14:paraId="009E97B9" w14:textId="77777777" w:rsidR="007F0422" w:rsidRPr="00BF2633" w:rsidRDefault="008618A9" w:rsidP="007F0422">
      <w:pPr>
        <w:pStyle w:val="EX"/>
      </w:pPr>
      <w:r w:rsidRPr="00BF2633">
        <w:t>[2</w:t>
      </w:r>
      <w:r w:rsidR="007F0422" w:rsidRPr="00BF2633">
        <w:t>]</w:t>
      </w:r>
      <w:r w:rsidR="007C3F48" w:rsidRPr="00BF2633">
        <w:tab/>
        <w:t>3GPP TS 36.579-1</w:t>
      </w:r>
      <w:r w:rsidR="007F0422" w:rsidRPr="00BF2633">
        <w:t xml:space="preserve">: "Mission Critical </w:t>
      </w:r>
      <w:r w:rsidR="00257E90" w:rsidRPr="00BF2633">
        <w:t>(MC) s</w:t>
      </w:r>
      <w:r w:rsidR="00A4552B" w:rsidRPr="00BF2633">
        <w:t>ervices</w:t>
      </w:r>
      <w:r w:rsidR="007F0422" w:rsidRPr="00BF2633">
        <w:t xml:space="preserve"> over LTE</w:t>
      </w:r>
      <w:r w:rsidR="00257E90" w:rsidRPr="00BF2633">
        <w:t>;</w:t>
      </w:r>
      <w:r w:rsidR="007F0422" w:rsidRPr="00BF2633">
        <w:t xml:space="preserve"> Part 1: Common test environment"</w:t>
      </w:r>
      <w:r w:rsidR="00EC3239" w:rsidRPr="00BF2633">
        <w:t>.</w:t>
      </w:r>
    </w:p>
    <w:p w14:paraId="5F2F4954" w14:textId="77777777" w:rsidR="007F0422" w:rsidRPr="00BF2633" w:rsidRDefault="008618A9" w:rsidP="007F0422">
      <w:pPr>
        <w:pStyle w:val="EX"/>
      </w:pPr>
      <w:r w:rsidRPr="00BF2633">
        <w:t>[3</w:t>
      </w:r>
      <w:r w:rsidR="007F0422" w:rsidRPr="00BF2633">
        <w:t>]</w:t>
      </w:r>
      <w:r w:rsidR="007F0422" w:rsidRPr="00BF2633">
        <w:tab/>
        <w:t xml:space="preserve">3GPP TS 36.579-2: "Mission Critical </w:t>
      </w:r>
      <w:r w:rsidR="00257E90" w:rsidRPr="00BF2633">
        <w:t>(MC) s</w:t>
      </w:r>
      <w:r w:rsidR="00A4552B" w:rsidRPr="00BF2633">
        <w:t>ervices</w:t>
      </w:r>
      <w:r w:rsidR="007F0422" w:rsidRPr="00BF2633">
        <w:t xml:space="preserve"> over LTE; Part 2: </w:t>
      </w:r>
      <w:r w:rsidR="00A4552B" w:rsidRPr="00BF2633">
        <w:t>Mission Critical Push To Talk (</w:t>
      </w:r>
      <w:r w:rsidR="007F0422" w:rsidRPr="00BF2633">
        <w:t>MCPTT</w:t>
      </w:r>
      <w:r w:rsidR="00A4552B" w:rsidRPr="00BF2633">
        <w:t>)</w:t>
      </w:r>
      <w:r w:rsidR="007F0422" w:rsidRPr="00BF2633">
        <w:t xml:space="preserve"> </w:t>
      </w:r>
      <w:r w:rsidR="00257E90" w:rsidRPr="00BF2633">
        <w:t>User Equipment (UE) Protocol conformance specification</w:t>
      </w:r>
      <w:r w:rsidR="007F0422" w:rsidRPr="00BF2633">
        <w:t>"</w:t>
      </w:r>
      <w:r w:rsidR="00EC3239" w:rsidRPr="00BF2633">
        <w:t>.</w:t>
      </w:r>
    </w:p>
    <w:p w14:paraId="341D1367" w14:textId="77777777" w:rsidR="007F0422" w:rsidRPr="00BF2633" w:rsidRDefault="008618A9" w:rsidP="007F0422">
      <w:pPr>
        <w:pStyle w:val="EX"/>
      </w:pPr>
      <w:r w:rsidRPr="00BF2633">
        <w:t>[4</w:t>
      </w:r>
      <w:r w:rsidR="007F0422" w:rsidRPr="00BF2633">
        <w:t>]</w:t>
      </w:r>
      <w:r w:rsidR="007F0422" w:rsidRPr="00BF2633">
        <w:tab/>
        <w:t xml:space="preserve">3GPP TS 36.579-3: "Mission Critical </w:t>
      </w:r>
      <w:r w:rsidR="00257E90" w:rsidRPr="00BF2633">
        <w:t>(MC) s</w:t>
      </w:r>
      <w:r w:rsidR="00A4552B" w:rsidRPr="00BF2633">
        <w:t>ervices</w:t>
      </w:r>
      <w:r w:rsidR="007F0422" w:rsidRPr="00BF2633">
        <w:t xml:space="preserve"> over LTE; Part 3: </w:t>
      </w:r>
      <w:r w:rsidR="00A4552B" w:rsidRPr="00BF2633">
        <w:t>Mission Critical Push To Talk (</w:t>
      </w:r>
      <w:r w:rsidR="007F0422" w:rsidRPr="00BF2633">
        <w:t>MCPTT</w:t>
      </w:r>
      <w:r w:rsidR="00A4552B" w:rsidRPr="00BF2633">
        <w:t>)</w:t>
      </w:r>
      <w:r w:rsidR="007F0422" w:rsidRPr="00BF2633">
        <w:t xml:space="preserve"> Server Application test specification"</w:t>
      </w:r>
      <w:r w:rsidR="00EC3239" w:rsidRPr="00BF2633">
        <w:t>.</w:t>
      </w:r>
    </w:p>
    <w:p w14:paraId="5A7E2D55" w14:textId="77777777" w:rsidR="00EC4A25" w:rsidRPr="00BF2633" w:rsidRDefault="00E25345" w:rsidP="007F0422">
      <w:pPr>
        <w:pStyle w:val="EX"/>
      </w:pPr>
      <w:r w:rsidRPr="00BF2633">
        <w:t>[5</w:t>
      </w:r>
      <w:r w:rsidR="007F0422" w:rsidRPr="00BF2633">
        <w:t>]</w:t>
      </w:r>
      <w:r w:rsidR="007F0422" w:rsidRPr="00BF2633">
        <w:tab/>
        <w:t xml:space="preserve">3GPP TS 36.579-5: "Mission Critical </w:t>
      </w:r>
      <w:r w:rsidR="00257E90" w:rsidRPr="00BF2633">
        <w:t>(MC) s</w:t>
      </w:r>
      <w:r w:rsidR="00A4552B" w:rsidRPr="00BF2633">
        <w:t>ervices</w:t>
      </w:r>
      <w:r w:rsidR="007F0422" w:rsidRPr="00BF2633">
        <w:t xml:space="preserve"> over LTE; P</w:t>
      </w:r>
      <w:r w:rsidR="00EC3239" w:rsidRPr="00BF2633">
        <w:t>art 5: Abstract test suite (ATS)</w:t>
      </w:r>
      <w:r w:rsidR="0015431F" w:rsidRPr="00BF2633">
        <w:t>"</w:t>
      </w:r>
      <w:r w:rsidR="00EC3239" w:rsidRPr="00BF2633">
        <w:t>.</w:t>
      </w:r>
    </w:p>
    <w:p w14:paraId="359E0AB1" w14:textId="77777777" w:rsidR="00E7635E" w:rsidRPr="00BF2633" w:rsidRDefault="00E7635E" w:rsidP="00E7635E">
      <w:pPr>
        <w:pStyle w:val="EX"/>
      </w:pPr>
      <w:r w:rsidRPr="00BF2633">
        <w:t>[6]</w:t>
      </w:r>
      <w:r w:rsidRPr="00BF2633">
        <w:tab/>
        <w:t>3GPP TS 36.523-2: "</w:t>
      </w:r>
      <w:r w:rsidR="00257E90" w:rsidRPr="00BF2633">
        <w:t>Evolved Universal Terrestrial Radio Access (E-UTRA) and Evolved Packet Core (EPC); User Equipment (UE) conformance specification; Part 2: Implementation Conformance Statement (ICS) proforma specification"</w:t>
      </w:r>
      <w:r w:rsidRPr="00BF2633">
        <w:t>.</w:t>
      </w:r>
    </w:p>
    <w:p w14:paraId="0B0D08F6" w14:textId="77777777" w:rsidR="00E7635E" w:rsidRPr="00BF2633" w:rsidRDefault="00E7635E" w:rsidP="00E7635E">
      <w:pPr>
        <w:pStyle w:val="EX"/>
      </w:pPr>
      <w:r w:rsidRPr="00BF2633">
        <w:t>[7]</w:t>
      </w:r>
      <w:r w:rsidRPr="00BF2633">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pPr>
      <w:r w:rsidRPr="00BF2633">
        <w:t>[8]</w:t>
      </w:r>
      <w:r w:rsidRPr="00BF2633">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pPr>
      <w:r w:rsidRPr="00BF2633">
        <w:t>[9]</w:t>
      </w:r>
      <w:r w:rsidRPr="00BF2633">
        <w:tab/>
        <w:t>3GPP TS 23.179: "Functional architecture and information flows to support mission critical communication services; Stage 2".</w:t>
      </w:r>
    </w:p>
    <w:p w14:paraId="56E6E8C1" w14:textId="77777777" w:rsidR="00E47AC0" w:rsidRPr="00BF2633" w:rsidRDefault="00616308" w:rsidP="00E47AC0">
      <w:pPr>
        <w:pStyle w:val="EX"/>
      </w:pPr>
      <w:r w:rsidRPr="00BF2633">
        <w:lastRenderedPageBreak/>
        <w:t>[10]</w:t>
      </w:r>
      <w:r w:rsidRPr="00BF2633">
        <w:tab/>
        <w:t>3GPP TS 23.401: "3GPP System Architecture Evolution; GPRS enhancements for E-UTRAN access".</w:t>
      </w:r>
    </w:p>
    <w:p w14:paraId="737C18AA" w14:textId="77777777" w:rsidR="00E47AC0" w:rsidRPr="00BF2633" w:rsidRDefault="00E47AC0" w:rsidP="00E47AC0">
      <w:pPr>
        <w:pStyle w:val="EX"/>
      </w:pPr>
      <w:r w:rsidRPr="00BF2633">
        <w:t>[11]</w:t>
      </w:r>
      <w:r w:rsidRPr="00BF2633">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pPr>
      <w:r w:rsidRPr="00BF2633">
        <w:t>[12]</w:t>
      </w:r>
      <w:r w:rsidRPr="00BF2633">
        <w:tab/>
        <w:t>3GPP TS 36.579-7: "Mission Critical (MC) services over LTE; Part 7: Mission Critical Data (MCData) User Equipment (UE) Protocol conformance specification".</w:t>
      </w:r>
    </w:p>
    <w:p w14:paraId="5EE9CBE4" w14:textId="77777777" w:rsidR="00E7635E" w:rsidRDefault="00E47AC0" w:rsidP="00E47AC0">
      <w:pPr>
        <w:pStyle w:val="EX"/>
      </w:pPr>
      <w:r w:rsidRPr="00BF2633">
        <w:t>[13]</w:t>
      </w:r>
      <w:r w:rsidRPr="00BF2633">
        <w:tab/>
        <w:t xml:space="preserve">3GPP TS 23.379: "Functional architecture and information flows to support </w:t>
      </w:r>
      <w:r w:rsidRPr="00BF2633">
        <w:rPr>
          <w:szCs w:val="34"/>
          <w:lang w:eastAsia="zh-CN"/>
        </w:rPr>
        <w:t>Mission Critical Push To Talk (MCPTT)</w:t>
      </w:r>
      <w:r w:rsidRPr="00BF2633">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23D61845" w14:textId="77777777" w:rsidR="00634126" w:rsidRDefault="00634126" w:rsidP="00634126">
      <w:pPr>
        <w:pStyle w:val="EX"/>
      </w:pPr>
      <w:r>
        <w:t>[16]</w:t>
      </w:r>
      <w:r>
        <w:tab/>
        <w:t>3GPP TS 24.380: "Mission Critical Push To Talk (MCPTT) floor control; Protocol specification".</w:t>
      </w:r>
    </w:p>
    <w:p w14:paraId="676DD7F8" w14:textId="77777777" w:rsidR="00634126" w:rsidRDefault="00634126" w:rsidP="00634126">
      <w:pPr>
        <w:pStyle w:val="EX"/>
      </w:pPr>
      <w:r>
        <w:t>[17]</w:t>
      </w:r>
      <w:r>
        <w:tab/>
        <w:t>3GPP TS 24.581: "Mission Critical Video (MCVideo) media plane control; Protocol specification".</w:t>
      </w:r>
    </w:p>
    <w:p w14:paraId="32DB0913" w14:textId="77777777" w:rsidR="00CF221A" w:rsidRPr="00CF221A" w:rsidRDefault="00CF221A" w:rsidP="00336F48">
      <w:pPr>
        <w:pStyle w:val="EX"/>
      </w:pPr>
      <w:r w:rsidRPr="00CF221A">
        <w:t>[18]</w:t>
      </w:r>
      <w:r w:rsidRPr="00CF221A">
        <w:tab/>
        <w:t>3GPP TS 24.282: "Mission Critical Data (MCData) signalling control; Protocol specification".</w:t>
      </w:r>
    </w:p>
    <w:p w14:paraId="33FE299C" w14:textId="45319C6D" w:rsidR="008A1844" w:rsidRPr="00BF2633" w:rsidRDefault="008244CA" w:rsidP="00E47AC0">
      <w:pPr>
        <w:pStyle w:val="EX"/>
      </w:pPr>
      <w:r w:rsidRPr="008244CA">
        <w:t>[19]</w:t>
      </w:r>
      <w:r w:rsidRPr="008244CA">
        <w:tab/>
        <w:t>3GPP TS 24.281: "Mission Critical Video (MCVideo) signalling control; Protocol specification".</w:t>
      </w:r>
    </w:p>
    <w:p w14:paraId="388F22BC" w14:textId="77777777" w:rsidR="00080512" w:rsidRPr="00BF2633" w:rsidRDefault="00080512">
      <w:pPr>
        <w:pStyle w:val="Heading1"/>
      </w:pPr>
      <w:bookmarkStart w:id="18" w:name="_Toc27405391"/>
      <w:bookmarkStart w:id="19" w:name="_Toc51831940"/>
      <w:bookmarkStart w:id="20" w:name="_Toc68109160"/>
      <w:bookmarkStart w:id="21" w:name="_Toc75458411"/>
      <w:bookmarkStart w:id="22" w:name="_Toc106790908"/>
      <w:r w:rsidRPr="00BF2633">
        <w:t>3</w:t>
      </w:r>
      <w:r w:rsidRPr="00BF2633">
        <w:tab/>
        <w:t xml:space="preserve">Definitions, </w:t>
      </w:r>
      <w:r w:rsidR="008028A4" w:rsidRPr="00BF2633">
        <w:t>symbols and abbreviations</w:t>
      </w:r>
      <w:bookmarkEnd w:id="18"/>
      <w:bookmarkEnd w:id="19"/>
      <w:bookmarkEnd w:id="20"/>
      <w:bookmarkEnd w:id="21"/>
      <w:bookmarkEnd w:id="22"/>
    </w:p>
    <w:p w14:paraId="663450B3" w14:textId="77777777" w:rsidR="00080512" w:rsidRPr="00BF2633" w:rsidRDefault="00080512">
      <w:pPr>
        <w:pStyle w:val="Heading2"/>
      </w:pPr>
      <w:bookmarkStart w:id="23" w:name="_Toc27405392"/>
      <w:bookmarkStart w:id="24" w:name="_Toc51831941"/>
      <w:bookmarkStart w:id="25" w:name="_Toc68109161"/>
      <w:bookmarkStart w:id="26" w:name="_Toc75458412"/>
      <w:bookmarkStart w:id="27" w:name="_Toc106790909"/>
      <w:r w:rsidRPr="00BF2633">
        <w:t>3.1</w:t>
      </w:r>
      <w:r w:rsidRPr="00BF2633">
        <w:tab/>
        <w:t>Definitions</w:t>
      </w:r>
      <w:bookmarkEnd w:id="23"/>
      <w:bookmarkEnd w:id="24"/>
      <w:bookmarkEnd w:id="25"/>
      <w:bookmarkEnd w:id="26"/>
      <w:bookmarkEnd w:id="27"/>
    </w:p>
    <w:p w14:paraId="0008CB08" w14:textId="77777777" w:rsidR="00080512" w:rsidRPr="00BF2633" w:rsidRDefault="00080512">
      <w:r w:rsidRPr="00BF2633">
        <w:t xml:space="preserve">For the purposes of the present document, the terms and definitions given in </w:t>
      </w:r>
      <w:bookmarkStart w:id="28" w:name="OLE_LINK6"/>
      <w:bookmarkStart w:id="29" w:name="OLE_LINK7"/>
      <w:bookmarkStart w:id="30" w:name="OLE_LINK8"/>
      <w:r w:rsidR="00DF62CD" w:rsidRPr="00BF2633">
        <w:t xml:space="preserve">3GPP </w:t>
      </w:r>
      <w:bookmarkEnd w:id="28"/>
      <w:bookmarkEnd w:id="29"/>
      <w:bookmarkEnd w:id="30"/>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pPr>
      <w:r w:rsidRPr="00BF2633">
        <w:t>-</w:t>
      </w:r>
      <w:r w:rsidRPr="00BF2633">
        <w:tab/>
      </w:r>
      <w:r w:rsidR="005021BC" w:rsidRPr="00BF2633">
        <w:t>such given in ISO/IEC 9646-1 [7] and ISO/IEC 9646-7 [8</w:t>
      </w:r>
      <w:r w:rsidRPr="00BF2633">
        <w:t>]</w:t>
      </w:r>
      <w:r w:rsidR="00C57062" w:rsidRPr="00BF2633">
        <w:t>.</w:t>
      </w:r>
    </w:p>
    <w:p w14:paraId="2C37A00C" w14:textId="77777777" w:rsidR="004066DA" w:rsidRPr="00BF2633" w:rsidRDefault="004066DA" w:rsidP="004066DA">
      <w:pPr>
        <w:pStyle w:val="NO"/>
      </w:pPr>
      <w:r w:rsidRPr="00BF2633">
        <w:t>NOTE:</w:t>
      </w:r>
      <w:r w:rsidRPr="00BF2633">
        <w:tab/>
        <w:t xml:space="preserve">Some terms </w:t>
      </w:r>
      <w:r w:rsidR="005021BC" w:rsidRPr="00BF2633">
        <w:t>and abbreviations defined in [7] and [8</w:t>
      </w:r>
      <w:r w:rsidRPr="00BF2633">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7ED7FA22"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r w:rsidR="009B24A1" w:rsidRPr="009B24A1">
        <w:rPr>
          <w:bCs/>
        </w:rPr>
        <w:t>In both cases the SUT is the UE, communicating with the SS over the Uu radio interface.</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pPr>
      <w:bookmarkStart w:id="31" w:name="_Toc27405393"/>
      <w:bookmarkStart w:id="32" w:name="_Toc51831942"/>
      <w:bookmarkStart w:id="33" w:name="_Toc68109162"/>
      <w:bookmarkStart w:id="34" w:name="_Toc75458413"/>
      <w:bookmarkStart w:id="35" w:name="_Toc106790910"/>
      <w:r w:rsidRPr="00BF2633">
        <w:t>3.2</w:t>
      </w:r>
      <w:r w:rsidRPr="00BF2633">
        <w:tab/>
        <w:t>Symbols</w:t>
      </w:r>
      <w:bookmarkEnd w:id="31"/>
      <w:bookmarkEnd w:id="32"/>
      <w:bookmarkEnd w:id="33"/>
      <w:bookmarkEnd w:id="34"/>
      <w:bookmarkEnd w:id="35"/>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pPr>
      <w:bookmarkStart w:id="36" w:name="_Toc27405394"/>
      <w:bookmarkStart w:id="37" w:name="_Toc51831943"/>
      <w:bookmarkStart w:id="38" w:name="_Toc68109163"/>
      <w:bookmarkStart w:id="39" w:name="_Toc75458414"/>
      <w:bookmarkStart w:id="40" w:name="_Toc106790911"/>
      <w:r w:rsidRPr="00BF2633">
        <w:t>3.3</w:t>
      </w:r>
      <w:r w:rsidRPr="00BF2633">
        <w:tab/>
        <w:t>Abbreviations</w:t>
      </w:r>
      <w:bookmarkEnd w:id="36"/>
      <w:bookmarkEnd w:id="37"/>
      <w:bookmarkEnd w:id="38"/>
      <w:bookmarkEnd w:id="39"/>
      <w:bookmarkEnd w:id="40"/>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1981ED5C" w14:textId="77777777" w:rsidR="004066DA" w:rsidRPr="00BF2633" w:rsidRDefault="004066DA" w:rsidP="004066DA">
      <w:pPr>
        <w:pStyle w:val="EW"/>
      </w:pPr>
      <w:r w:rsidRPr="00BF2633">
        <w:t>FFS</w:t>
      </w:r>
      <w:r w:rsidRPr="00BF2633">
        <w:tab/>
        <w:t>For Further Study</w:t>
      </w:r>
    </w:p>
    <w:p w14:paraId="287BA842" w14:textId="77777777" w:rsidR="004066DA" w:rsidRPr="00BF2633" w:rsidRDefault="004066DA" w:rsidP="004066DA">
      <w:pPr>
        <w:pStyle w:val="EW"/>
      </w:pPr>
      <w:r w:rsidRPr="00BF2633">
        <w:t>ICS</w:t>
      </w:r>
      <w:r w:rsidRPr="00BF2633">
        <w:tab/>
        <w:t>Implementation Conformance Statement</w:t>
      </w:r>
    </w:p>
    <w:p w14:paraId="2AF2AA8B" w14:textId="77777777" w:rsidR="005021BC" w:rsidRPr="00BF2633" w:rsidRDefault="005021BC" w:rsidP="005021BC">
      <w:pPr>
        <w:pStyle w:val="EW"/>
      </w:pPr>
      <w:r w:rsidRPr="00BF2633">
        <w:t>IUT</w:t>
      </w:r>
      <w:r w:rsidRPr="00BF2633">
        <w:tab/>
        <w:t>Implementation Under Test</w:t>
      </w:r>
    </w:p>
    <w:p w14:paraId="3A8563AC" w14:textId="77777777" w:rsidR="00E47AC0" w:rsidRPr="00BF2633" w:rsidRDefault="007F4ED2" w:rsidP="00E47AC0">
      <w:pPr>
        <w:pStyle w:val="EW"/>
      </w:pPr>
      <w:r w:rsidRPr="00BF2633">
        <w:t>IXIT</w:t>
      </w:r>
      <w:r w:rsidRPr="00BF2633">
        <w:tab/>
        <w:t>Implementation eXtra Information for Testing</w:t>
      </w:r>
    </w:p>
    <w:p w14:paraId="2A4D9AC6" w14:textId="77777777" w:rsidR="00E47AC0" w:rsidRPr="00BF2633" w:rsidRDefault="00E47AC0" w:rsidP="00E47AC0">
      <w:pPr>
        <w:pStyle w:val="EW"/>
      </w:pPr>
      <w:r w:rsidRPr="00BF2633">
        <w:t>MC</w:t>
      </w:r>
      <w:r w:rsidRPr="00BF2633">
        <w:tab/>
        <w:t>Mission Critical</w:t>
      </w:r>
    </w:p>
    <w:p w14:paraId="7E3756DF" w14:textId="77777777" w:rsidR="007F4ED2" w:rsidRPr="00BF2633" w:rsidRDefault="00E47AC0" w:rsidP="00E47AC0">
      <w:pPr>
        <w:pStyle w:val="EW"/>
      </w:pPr>
      <w:r w:rsidRPr="00BF2633">
        <w:t>MCData</w:t>
      </w:r>
      <w:r w:rsidRPr="00BF2633">
        <w:tab/>
        <w:t>Mission Critical Data</w:t>
      </w:r>
    </w:p>
    <w:p w14:paraId="2C0CAB04" w14:textId="77777777" w:rsidR="007F4ED2" w:rsidRPr="00BF2633" w:rsidRDefault="007F4ED2" w:rsidP="004066DA">
      <w:pPr>
        <w:pStyle w:val="EW"/>
      </w:pPr>
      <w:r w:rsidRPr="00BF2633">
        <w:t>MCPTT</w:t>
      </w:r>
      <w:r w:rsidRPr="00BF2633">
        <w:tab/>
        <w:t>Mission Critical Push To Talk</w:t>
      </w:r>
    </w:p>
    <w:p w14:paraId="7D09719F" w14:textId="77777777" w:rsidR="00E47AC0" w:rsidRPr="00BF2633" w:rsidRDefault="00E47AC0" w:rsidP="00E47AC0">
      <w:pPr>
        <w:pStyle w:val="EW"/>
      </w:pPr>
      <w:r w:rsidRPr="00BF2633">
        <w:t>MCVideo</w:t>
      </w:r>
      <w:r w:rsidRPr="00BF2633">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pPr>
      <w:r w:rsidRPr="00BF2633">
        <w:t>SCS</w:t>
      </w:r>
      <w:r w:rsidRPr="00BF2633">
        <w:tab/>
        <w:t>System Conformance Statement</w:t>
      </w:r>
    </w:p>
    <w:p w14:paraId="60627094" w14:textId="77777777" w:rsidR="007F4ED2" w:rsidRPr="00BF2633" w:rsidRDefault="007F4ED2" w:rsidP="004066DA">
      <w:pPr>
        <w:pStyle w:val="EW"/>
      </w:pPr>
      <w:r w:rsidRPr="00BF2633">
        <w:t>SS</w:t>
      </w:r>
      <w:r w:rsidRPr="00BF2633">
        <w:tab/>
        <w:t>System Simulator</w:t>
      </w:r>
    </w:p>
    <w:p w14:paraId="3B85D67A" w14:textId="7840F755" w:rsidR="004066DA" w:rsidRPr="00BF2633" w:rsidRDefault="004066DA" w:rsidP="004066DA">
      <w:pPr>
        <w:pStyle w:val="EW"/>
      </w:pPr>
      <w:r w:rsidRPr="00BF2633">
        <w:t>SUT</w:t>
      </w:r>
      <w:r w:rsidRPr="00BF2633">
        <w:tab/>
      </w:r>
      <w:r w:rsidR="009B24A1" w:rsidRPr="009B24A1">
        <w:t>System</w:t>
      </w:r>
      <w:r w:rsidRPr="00BF2633">
        <w:t xml:space="preserve"> Under Test</w:t>
      </w:r>
    </w:p>
    <w:p w14:paraId="1881D1B3" w14:textId="77777777" w:rsidR="004066DA" w:rsidRPr="00BF2633" w:rsidRDefault="004066DA" w:rsidP="004066DA">
      <w:pPr>
        <w:pStyle w:val="EW"/>
      </w:pPr>
      <w:r w:rsidRPr="00BF2633">
        <w:t>TC</w:t>
      </w:r>
      <w:r w:rsidRPr="00BF2633">
        <w:tab/>
        <w:t>Test Case</w:t>
      </w:r>
    </w:p>
    <w:p w14:paraId="47568F87" w14:textId="77777777" w:rsidR="00080512" w:rsidRPr="00BF2633" w:rsidRDefault="00080512">
      <w:pPr>
        <w:pStyle w:val="EW"/>
      </w:pPr>
    </w:p>
    <w:p w14:paraId="5ECCFD2A" w14:textId="77777777" w:rsidR="004066DA" w:rsidRPr="00BF2633" w:rsidRDefault="004066DA" w:rsidP="004066DA">
      <w:pPr>
        <w:pStyle w:val="Heading1"/>
      </w:pPr>
      <w:bookmarkStart w:id="41" w:name="_Toc27405395"/>
      <w:bookmarkStart w:id="42" w:name="_Toc51831944"/>
      <w:bookmarkStart w:id="43" w:name="_Toc68109164"/>
      <w:bookmarkStart w:id="44" w:name="_Toc75458415"/>
      <w:bookmarkStart w:id="45" w:name="_Toc106790912"/>
      <w:r w:rsidRPr="00BF2633">
        <w:t>4</w:t>
      </w:r>
      <w:r w:rsidRPr="00BF2633">
        <w:tab/>
        <w:t>Recommended Test Case Applicability</w:t>
      </w:r>
      <w:bookmarkEnd w:id="41"/>
      <w:bookmarkEnd w:id="42"/>
      <w:bookmarkEnd w:id="43"/>
      <w:bookmarkEnd w:id="44"/>
      <w:bookmarkEnd w:id="4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pPr>
      <w:r w:rsidRPr="00BF2633">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pPr>
      <w:r w:rsidRPr="00BF2633">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pPr>
      <w:r w:rsidRPr="00BF2633">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pPr>
      <w:r w:rsidRPr="00BF2633">
        <w:t>Note:</w:t>
      </w:r>
      <w:r w:rsidRPr="00BF2633">
        <w:tab/>
        <w:t>Some exceptions to this interpretation may be indicated in Notes in column 'Number of TC Executions'.</w:t>
      </w:r>
    </w:p>
    <w:p w14:paraId="397EA50E" w14:textId="77777777" w:rsidR="004066DA" w:rsidRPr="00BF2633" w:rsidRDefault="004066DA" w:rsidP="004066DA">
      <w:pPr>
        <w:pStyle w:val="H6"/>
      </w:pPr>
      <w:r w:rsidRPr="00BF2633">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pPr>
      <w:r w:rsidRPr="00BF2633">
        <w:t>R</w:t>
      </w:r>
      <w:r w:rsidRPr="00BF2633">
        <w:tab/>
        <w:t>recommended - the test case is recommended</w:t>
      </w:r>
    </w:p>
    <w:p w14:paraId="75EE72DE" w14:textId="77777777" w:rsidR="004066DA" w:rsidRPr="00BF2633" w:rsidRDefault="004066DA" w:rsidP="004066DA">
      <w:pPr>
        <w:pStyle w:val="EX"/>
      </w:pPr>
      <w:r w:rsidRPr="00BF2633">
        <w:t>O</w:t>
      </w:r>
      <w:r w:rsidRPr="00BF2633">
        <w:tab/>
        <w:t>optional – the test case is optional</w:t>
      </w:r>
    </w:p>
    <w:p w14:paraId="57B9972C" w14:textId="77777777" w:rsidR="004066DA" w:rsidRPr="00BF2633" w:rsidRDefault="004066DA" w:rsidP="004066DA">
      <w:pPr>
        <w:pStyle w:val="EX"/>
      </w:pPr>
      <w:r w:rsidRPr="00BF2633">
        <w:t>N/A</w:t>
      </w:r>
      <w:r w:rsidRPr="00BF2633">
        <w:tab/>
        <w:t>not applicable - in the given context, the test case is not recommended.</w:t>
      </w:r>
    </w:p>
    <w:p w14:paraId="05E95BD0" w14:textId="77777777" w:rsidR="004066DA" w:rsidRPr="00BF2633" w:rsidRDefault="004066DA" w:rsidP="004066DA">
      <w:pPr>
        <w:pStyle w:val="EX"/>
      </w:pPr>
      <w:r w:rsidRPr="00BF2633">
        <w:t>Ci</w:t>
      </w:r>
      <w:r w:rsidRPr="00BF2633">
        <w:tab/>
        <w:t xml:space="preserve">conditional - the test is recommended ("R") or not ("N/A") depending on the support of other items. "i" is an integer identifying </w:t>
      </w:r>
      <w:r w:rsidR="00711AAF" w:rsidRPr="00BF2633">
        <w:t>a</w:t>
      </w:r>
      <w:r w:rsidRPr="00BF2633">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pPr>
      <w:r w:rsidRPr="00BF2633">
        <w:t>NOTE:</w:t>
      </w:r>
      <w:r w:rsidRPr="00BF2633">
        <w:tab/>
        <w:t>The conditions are defined in Table 4-1a</w:t>
      </w:r>
      <w:r w:rsidR="00562139" w:rsidRPr="00BF2633">
        <w:t xml:space="preserve"> (MCPTT Client)</w:t>
      </w:r>
      <w:r w:rsidR="00E47AC0" w:rsidRPr="00BF2633">
        <w:t>,</w:t>
      </w:r>
      <w:r w:rsidRPr="00BF2633">
        <w:t xml:space="preserve"> Table 4-2a </w:t>
      </w:r>
      <w:r w:rsidR="00562139" w:rsidRPr="00BF2633">
        <w:t>(MCPTT Server)</w:t>
      </w:r>
      <w:r w:rsidR="00E47AC0" w:rsidRPr="00BF2633">
        <w:t>, Table 4-3a (MCVideo Client), Table 4-4a (MCData Client)</w:t>
      </w:r>
      <w:r w:rsidR="00562139" w:rsidRPr="00BF2633">
        <w:t xml:space="preserve"> </w:t>
      </w:r>
      <w:r w:rsidRPr="00BF2633">
        <w:t>respectively.</w:t>
      </w:r>
      <w:r w:rsidR="00E7635E" w:rsidRPr="00BF2633">
        <w:t xml:space="preserve"> To avoid ambiguity for the MCPTT Server testing conditions the notation of CCi is used.</w:t>
      </w:r>
    </w:p>
    <w:p w14:paraId="4F295FAC" w14:textId="77777777" w:rsidR="004066DA" w:rsidRPr="00BF2633" w:rsidRDefault="004066DA" w:rsidP="004066DA">
      <w:pPr>
        <w:pStyle w:val="H6"/>
      </w:pPr>
      <w:r w:rsidRPr="00BF2633">
        <w:t>Applicability - Comments</w:t>
      </w:r>
    </w:p>
    <w:p w14:paraId="01483C47" w14:textId="77777777" w:rsidR="004066DA" w:rsidRPr="00BF2633" w:rsidRDefault="004066DA" w:rsidP="004066DA">
      <w:pPr>
        <w:pStyle w:val="B10"/>
      </w:pPr>
      <w:r w:rsidRPr="00BF2633">
        <w:tab/>
        <w:t>This column contains a verbal description of the condition.</w:t>
      </w:r>
    </w:p>
    <w:p w14:paraId="4B3D2DC2" w14:textId="77777777" w:rsidR="004066DA" w:rsidRPr="00BF2633" w:rsidRDefault="004066DA" w:rsidP="004066DA">
      <w:pPr>
        <w:pStyle w:val="H6"/>
      </w:pPr>
      <w:r w:rsidRPr="00BF2633">
        <w:t>Additional Information - Specific ICS</w:t>
      </w:r>
    </w:p>
    <w:p w14:paraId="05114DA3" w14:textId="77777777" w:rsidR="004066DA" w:rsidRPr="00BF2633" w:rsidRDefault="004066DA" w:rsidP="004066DA">
      <w:pPr>
        <w:pStyle w:val="B10"/>
      </w:pPr>
      <w:r w:rsidRPr="00BF2633">
        <w:tab/>
        <w:t>This column contains the mnemonics of ICS(s) affecting the dynamic behaviour of the TC.</w:t>
      </w:r>
    </w:p>
    <w:p w14:paraId="03DC2336" w14:textId="77777777" w:rsidR="004066DA" w:rsidRPr="00BF2633" w:rsidRDefault="004066DA" w:rsidP="004066DA">
      <w:pPr>
        <w:pStyle w:val="NO"/>
      </w:pPr>
      <w:r w:rsidRPr="00BF2633">
        <w:t>NOTE:</w:t>
      </w:r>
      <w:r w:rsidRPr="00BF2633">
        <w:tab/>
        <w:t>ICS items specified in other test specifications can be referred, to avoid redundant definitions.</w:t>
      </w:r>
    </w:p>
    <w:p w14:paraId="2F3F7C8D" w14:textId="77777777" w:rsidR="004066DA" w:rsidRPr="00BF2633" w:rsidRDefault="004066DA" w:rsidP="004066DA">
      <w:pPr>
        <w:pStyle w:val="H6"/>
      </w:pPr>
      <w:r w:rsidRPr="00BF2633">
        <w:t>Additional Information - Specific IXIT</w:t>
      </w:r>
    </w:p>
    <w:p w14:paraId="3199EDF6" w14:textId="77777777" w:rsidR="004066DA" w:rsidRPr="00BF2633" w:rsidRDefault="004066DA" w:rsidP="004066DA">
      <w:pPr>
        <w:pStyle w:val="B10"/>
      </w:pPr>
      <w:r w:rsidRPr="00BF2633">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pPr>
      <w:r w:rsidRPr="00BF2633">
        <w:t>Additional Information - Number of TC Executions</w:t>
      </w:r>
    </w:p>
    <w:p w14:paraId="45C65710" w14:textId="4EF0FCEC" w:rsidR="004066DA" w:rsidRDefault="004066DA" w:rsidP="004066DA">
      <w:pPr>
        <w:pStyle w:val="B10"/>
      </w:pPr>
      <w:r w:rsidRPr="00BF2633">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t xml:space="preserve">when available </w:t>
      </w:r>
      <w:r w:rsidRPr="00BF2633">
        <w:t xml:space="preserve">are listed in </w:t>
      </w:r>
      <w:r w:rsidR="00E47AC0" w:rsidRPr="00BF2633">
        <w:t>dedicated tables with table numbers having the suffi</w:t>
      </w:r>
      <w:r w:rsidR="009E3350">
        <w:t>x</w:t>
      </w:r>
      <w:r w:rsidR="00E47AC0" w:rsidRPr="00BF2633">
        <w:t xml:space="preserve"> "b" e.g. </w:t>
      </w:r>
      <w:r w:rsidRPr="00BF2633">
        <w:t>Table 4-1b</w:t>
      </w:r>
      <w:r w:rsidR="00562139" w:rsidRPr="00BF2633">
        <w:t xml:space="preserve"> (MCPTT Client)</w:t>
      </w:r>
      <w:r w:rsidRPr="00BF2633">
        <w:t>.</w:t>
      </w:r>
    </w:p>
    <w:p w14:paraId="64ACD2FA" w14:textId="77777777" w:rsidR="007A198B" w:rsidRPr="00C246BB" w:rsidRDefault="007A198B" w:rsidP="007A198B">
      <w:pPr>
        <w:pStyle w:val="H6"/>
      </w:pPr>
      <w:r w:rsidRPr="00C246BB">
        <w:t>Release 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sectPr w:rsidR="004066DA" w:rsidRPr="00BF2633" w:rsidSect="0009650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pPr>
      <w:r w:rsidRPr="00BF2633">
        <w:lastRenderedPageBreak/>
        <w:t xml:space="preserve">Table 4-1: Applicability of </w:t>
      </w:r>
      <w:r w:rsidR="00E55B9A" w:rsidRPr="00BF2633">
        <w:t xml:space="preserve">MCPTT Client </w:t>
      </w:r>
      <w:r w:rsidRPr="00BF2633">
        <w:t xml:space="preserve">tests and additional </w:t>
      </w:r>
      <w:smartTag w:uri="urn:schemas-microsoft-com:office:smarttags" w:element="PersonName">
        <w:r w:rsidRPr="00BF2633">
          <w:t>info</w:t>
        </w:r>
      </w:smartTag>
      <w:r w:rsidRPr="00BF2633">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7A198B" w:rsidRPr="00BF2633" w14:paraId="3247FBD6" w14:textId="16983DEB" w:rsidTr="004B1583">
        <w:trPr>
          <w:tblHeader/>
          <w:jc w:val="center"/>
        </w:trPr>
        <w:tc>
          <w:tcPr>
            <w:tcW w:w="1196" w:type="dxa"/>
            <w:tcBorders>
              <w:bottom w:val="nil"/>
            </w:tcBorders>
          </w:tcPr>
          <w:p w14:paraId="61BF84F0" w14:textId="77777777" w:rsidR="007A198B" w:rsidRPr="00BF2633" w:rsidRDefault="007A198B" w:rsidP="005A3F3F">
            <w:pPr>
              <w:pStyle w:val="TAH"/>
              <w:keepNext w:val="0"/>
              <w:keepLines w:val="0"/>
              <w:rPr>
                <w:sz w:val="16"/>
                <w:szCs w:val="16"/>
              </w:rPr>
            </w:pPr>
            <w:r w:rsidRPr="00BF2633">
              <w:rPr>
                <w:sz w:val="16"/>
                <w:szCs w:val="16"/>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rPr>
            </w:pPr>
            <w:r w:rsidRPr="00BF2633">
              <w:rPr>
                <w:sz w:val="16"/>
                <w:szCs w:val="16"/>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rPr>
            </w:pPr>
            <w:r w:rsidRPr="00BF2633">
              <w:rPr>
                <w:sz w:val="16"/>
                <w:szCs w:val="16"/>
              </w:rPr>
              <w:t>Release</w:t>
            </w:r>
          </w:p>
          <w:p w14:paraId="5F7F1737" w14:textId="0DE45141" w:rsidR="007A198B" w:rsidRPr="00BF2633" w:rsidRDefault="007A198B" w:rsidP="007A198B">
            <w:pPr>
              <w:pStyle w:val="TAH"/>
              <w:keepNext w:val="0"/>
              <w:keepLines w:val="0"/>
              <w:rPr>
                <w:sz w:val="16"/>
                <w:szCs w:val="16"/>
              </w:rPr>
            </w:pPr>
            <w:r w:rsidRPr="00C246BB">
              <w:rPr>
                <w:sz w:val="16"/>
                <w:szCs w:val="16"/>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rPr>
            </w:pPr>
            <w:r w:rsidRPr="00BF2633">
              <w:rPr>
                <w:sz w:val="16"/>
                <w:szCs w:val="16"/>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rPr>
            </w:pPr>
          </w:p>
        </w:tc>
      </w:tr>
      <w:tr w:rsidR="007A198B" w:rsidRPr="00BF2633" w14:paraId="2430C8A8" w14:textId="3D1EC64C" w:rsidTr="004B1583">
        <w:trPr>
          <w:tblHeader/>
          <w:jc w:val="center"/>
        </w:trPr>
        <w:tc>
          <w:tcPr>
            <w:tcW w:w="1196"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4B1583">
        <w:trPr>
          <w:jc w:val="center"/>
        </w:trPr>
        <w:tc>
          <w:tcPr>
            <w:tcW w:w="1196"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rPr>
            </w:pPr>
          </w:p>
        </w:tc>
        <w:tc>
          <w:tcPr>
            <w:tcW w:w="1409" w:type="dxa"/>
            <w:shd w:val="clear" w:color="auto" w:fill="F2F2F2"/>
          </w:tcPr>
          <w:p w14:paraId="7AD7F909" w14:textId="77777777" w:rsidR="007A198B" w:rsidRPr="00BF2633" w:rsidRDefault="007A198B" w:rsidP="007A198B">
            <w:pPr>
              <w:pStyle w:val="TAL"/>
              <w:rPr>
                <w:b/>
              </w:rPr>
            </w:pPr>
          </w:p>
        </w:tc>
        <w:tc>
          <w:tcPr>
            <w:tcW w:w="1274" w:type="dxa"/>
            <w:shd w:val="clear" w:color="auto" w:fill="F2F2F2"/>
          </w:tcPr>
          <w:p w14:paraId="4A79C0AF" w14:textId="77777777" w:rsidR="007A198B" w:rsidRPr="00BF2633" w:rsidRDefault="007A198B" w:rsidP="007A198B">
            <w:pPr>
              <w:pStyle w:val="TAL"/>
              <w:rPr>
                <w:b/>
              </w:rPr>
            </w:pPr>
          </w:p>
        </w:tc>
        <w:tc>
          <w:tcPr>
            <w:tcW w:w="1554" w:type="dxa"/>
            <w:shd w:val="clear" w:color="auto" w:fill="F2F2F2"/>
          </w:tcPr>
          <w:p w14:paraId="3BE1E180" w14:textId="77777777" w:rsidR="007A198B" w:rsidRPr="00BF2633" w:rsidRDefault="007A198B" w:rsidP="007A198B">
            <w:pPr>
              <w:pStyle w:val="TAL"/>
              <w:rPr>
                <w: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4B1583">
        <w:trPr>
          <w:jc w:val="center"/>
        </w:trPr>
        <w:tc>
          <w:tcPr>
            <w:tcW w:w="1196"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rPr>
            </w:pPr>
            <w:r w:rsidRPr="00BF2633">
              <w:rPr>
                <w:sz w:val="16"/>
                <w:szCs w:val="16"/>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4B1583">
        <w:trPr>
          <w:jc w:val="center"/>
        </w:trPr>
        <w:tc>
          <w:tcPr>
            <w:tcW w:w="1196" w:type="dxa"/>
            <w:shd w:val="clear" w:color="auto" w:fill="auto"/>
          </w:tcPr>
          <w:p w14:paraId="41A42EB0" w14:textId="77777777" w:rsidR="007A198B" w:rsidRPr="00BF2633" w:rsidRDefault="007A198B" w:rsidP="007A198B">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rPr>
            </w:pPr>
            <w:r w:rsidRPr="00BF2633">
              <w:rPr>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eastAsia="zh-CN"/>
              </w:rPr>
            </w:pPr>
          </w:p>
        </w:tc>
        <w:tc>
          <w:tcPr>
            <w:tcW w:w="1274" w:type="dxa"/>
          </w:tcPr>
          <w:p w14:paraId="003EC03E" w14:textId="77777777" w:rsidR="007A198B" w:rsidRPr="00BF2633" w:rsidRDefault="007A198B" w:rsidP="007A198B">
            <w:pPr>
              <w:pStyle w:val="TAL"/>
              <w:keepNext w:val="0"/>
              <w:keepLines w:val="0"/>
              <w:rPr>
                <w:sz w:val="16"/>
                <w:szCs w:val="16"/>
              </w:rPr>
            </w:pPr>
          </w:p>
        </w:tc>
        <w:tc>
          <w:tcPr>
            <w:tcW w:w="1554" w:type="dxa"/>
          </w:tcPr>
          <w:p w14:paraId="0261CD37" w14:textId="77777777" w:rsidR="007A198B" w:rsidRPr="00BF2633" w:rsidRDefault="007A198B" w:rsidP="007A198B">
            <w:pPr>
              <w:pStyle w:val="TAL"/>
              <w:keepNext w:val="0"/>
              <w:keepLines w:val="0"/>
              <w:rPr>
                <w:sz w:val="16"/>
                <w:szCs w:val="16"/>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4B1583">
        <w:trPr>
          <w:jc w:val="center"/>
        </w:trPr>
        <w:tc>
          <w:tcPr>
            <w:tcW w:w="1196"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rPr>
            </w:pPr>
            <w:r w:rsidRPr="00BF2633">
              <w:rPr>
                <w:sz w:val="16"/>
                <w:szCs w:val="16"/>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4B1583">
        <w:trPr>
          <w:jc w:val="center"/>
        </w:trPr>
        <w:tc>
          <w:tcPr>
            <w:tcW w:w="1196" w:type="dxa"/>
            <w:shd w:val="clear" w:color="auto" w:fill="auto"/>
          </w:tcPr>
          <w:p w14:paraId="24B7E22B" w14:textId="77777777" w:rsidR="007A198B" w:rsidRPr="00BF2633" w:rsidRDefault="007A198B" w:rsidP="007A198B">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rPr>
            </w:pPr>
            <w:r w:rsidRPr="00BF2633">
              <w:rPr>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eastAsia="zh-CN"/>
              </w:rPr>
            </w:pPr>
          </w:p>
        </w:tc>
        <w:tc>
          <w:tcPr>
            <w:tcW w:w="1274" w:type="dxa"/>
          </w:tcPr>
          <w:p w14:paraId="2E6E87FE" w14:textId="77777777" w:rsidR="007A198B" w:rsidRPr="00BF2633" w:rsidRDefault="007A198B" w:rsidP="007A198B">
            <w:pPr>
              <w:pStyle w:val="TAL"/>
              <w:keepNext w:val="0"/>
              <w:keepLines w:val="0"/>
              <w:rPr>
                <w:sz w:val="16"/>
                <w:szCs w:val="16"/>
              </w:rPr>
            </w:pPr>
          </w:p>
        </w:tc>
        <w:tc>
          <w:tcPr>
            <w:tcW w:w="1554" w:type="dxa"/>
          </w:tcPr>
          <w:p w14:paraId="6163F88F" w14:textId="77777777" w:rsidR="007A198B" w:rsidRPr="00BF2633" w:rsidRDefault="007A198B" w:rsidP="007A198B">
            <w:pPr>
              <w:pStyle w:val="TAL"/>
              <w:keepNext w:val="0"/>
              <w:keepLines w:val="0"/>
              <w:rPr>
                <w:sz w:val="16"/>
                <w:szCs w:val="16"/>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4B1583">
        <w:trPr>
          <w:jc w:val="center"/>
        </w:trPr>
        <w:tc>
          <w:tcPr>
            <w:tcW w:w="1196" w:type="dxa"/>
            <w:shd w:val="clear" w:color="auto" w:fill="auto"/>
          </w:tcPr>
          <w:p w14:paraId="5B90709D" w14:textId="77777777" w:rsidR="007A198B" w:rsidRPr="00BF2633" w:rsidRDefault="007A198B" w:rsidP="007A198B">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eastAsia="zh-CN"/>
              </w:rPr>
            </w:pPr>
          </w:p>
        </w:tc>
        <w:tc>
          <w:tcPr>
            <w:tcW w:w="1274" w:type="dxa"/>
          </w:tcPr>
          <w:p w14:paraId="1F7EAE84" w14:textId="77777777" w:rsidR="007A198B" w:rsidRPr="00BF2633" w:rsidRDefault="007A198B" w:rsidP="007A198B">
            <w:pPr>
              <w:pStyle w:val="TAL"/>
              <w:keepNext w:val="0"/>
              <w:keepLines w:val="0"/>
              <w:rPr>
                <w:sz w:val="16"/>
                <w:szCs w:val="16"/>
              </w:rPr>
            </w:pPr>
          </w:p>
        </w:tc>
        <w:tc>
          <w:tcPr>
            <w:tcW w:w="1554" w:type="dxa"/>
          </w:tcPr>
          <w:p w14:paraId="59F9B972" w14:textId="77777777" w:rsidR="007A198B" w:rsidRPr="00BF2633" w:rsidRDefault="007A198B" w:rsidP="007A198B">
            <w:pPr>
              <w:pStyle w:val="TAL"/>
              <w:keepNext w:val="0"/>
              <w:keepLines w:val="0"/>
              <w:rPr>
                <w:sz w:val="16"/>
                <w:szCs w:val="16"/>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4B1583">
        <w:trPr>
          <w:jc w:val="center"/>
        </w:trPr>
        <w:tc>
          <w:tcPr>
            <w:tcW w:w="1196"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eastAsia="zh-CN"/>
              </w:rPr>
            </w:pPr>
          </w:p>
        </w:tc>
        <w:tc>
          <w:tcPr>
            <w:tcW w:w="1274" w:type="dxa"/>
          </w:tcPr>
          <w:p w14:paraId="276E479B" w14:textId="77777777" w:rsidR="00634126" w:rsidRPr="00BF2633" w:rsidRDefault="00634126" w:rsidP="00634126">
            <w:pPr>
              <w:pStyle w:val="TAL"/>
              <w:keepNext w:val="0"/>
              <w:keepLines w:val="0"/>
              <w:rPr>
                <w:sz w:val="16"/>
                <w:szCs w:val="16"/>
              </w:rPr>
            </w:pPr>
          </w:p>
        </w:tc>
        <w:tc>
          <w:tcPr>
            <w:tcW w:w="1554" w:type="dxa"/>
          </w:tcPr>
          <w:p w14:paraId="4CBDDC86" w14:textId="77777777" w:rsidR="00634126" w:rsidRPr="00BF2633" w:rsidRDefault="00634126" w:rsidP="00634126">
            <w:pPr>
              <w:pStyle w:val="TAL"/>
              <w:keepNext w:val="0"/>
              <w:keepLines w:val="0"/>
              <w:rPr>
                <w:sz w:val="16"/>
                <w:szCs w:val="16"/>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4B1583">
        <w:trPr>
          <w:jc w:val="center"/>
        </w:trPr>
        <w:tc>
          <w:tcPr>
            <w:tcW w:w="1196"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eastAsia="zh-CN"/>
              </w:rPr>
            </w:pPr>
          </w:p>
        </w:tc>
        <w:tc>
          <w:tcPr>
            <w:tcW w:w="1274" w:type="dxa"/>
          </w:tcPr>
          <w:p w14:paraId="41BC0AC6" w14:textId="77777777" w:rsidR="00634126" w:rsidRPr="00BF2633" w:rsidRDefault="00634126" w:rsidP="00634126">
            <w:pPr>
              <w:pStyle w:val="TAL"/>
              <w:keepNext w:val="0"/>
              <w:keepLines w:val="0"/>
              <w:rPr>
                <w:sz w:val="16"/>
                <w:szCs w:val="16"/>
              </w:rPr>
            </w:pPr>
          </w:p>
        </w:tc>
        <w:tc>
          <w:tcPr>
            <w:tcW w:w="1554" w:type="dxa"/>
          </w:tcPr>
          <w:p w14:paraId="65F61423" w14:textId="77777777" w:rsidR="00634126" w:rsidRPr="00BF2633" w:rsidRDefault="00634126" w:rsidP="00634126">
            <w:pPr>
              <w:pStyle w:val="TAL"/>
              <w:keepNext w:val="0"/>
              <w:keepLines w:val="0"/>
              <w:rPr>
                <w:sz w:val="16"/>
                <w:szCs w:val="16"/>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4B1583">
        <w:trPr>
          <w:jc w:val="center"/>
        </w:trPr>
        <w:tc>
          <w:tcPr>
            <w:tcW w:w="1196"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eastAsia="zh-CN"/>
              </w:rPr>
            </w:pPr>
          </w:p>
        </w:tc>
        <w:tc>
          <w:tcPr>
            <w:tcW w:w="1274" w:type="dxa"/>
          </w:tcPr>
          <w:p w14:paraId="459C23A0" w14:textId="77777777" w:rsidR="00634126" w:rsidRPr="00BF2633" w:rsidRDefault="00634126" w:rsidP="00634126">
            <w:pPr>
              <w:pStyle w:val="TAL"/>
              <w:keepNext w:val="0"/>
              <w:keepLines w:val="0"/>
              <w:rPr>
                <w:sz w:val="16"/>
                <w:szCs w:val="16"/>
              </w:rPr>
            </w:pPr>
          </w:p>
        </w:tc>
        <w:tc>
          <w:tcPr>
            <w:tcW w:w="1554" w:type="dxa"/>
          </w:tcPr>
          <w:p w14:paraId="120F8C8A" w14:textId="77777777" w:rsidR="00634126" w:rsidRPr="00BF2633" w:rsidRDefault="00634126" w:rsidP="00634126">
            <w:pPr>
              <w:pStyle w:val="TAL"/>
              <w:keepNext w:val="0"/>
              <w:keepLines w:val="0"/>
              <w:rPr>
                <w:sz w:val="16"/>
                <w:szCs w:val="16"/>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E71558" w:rsidRPr="00BF2633" w14:paraId="588C655B" w14:textId="77777777" w:rsidTr="004B1583">
        <w:trPr>
          <w:jc w:val="center"/>
        </w:trPr>
        <w:tc>
          <w:tcPr>
            <w:tcW w:w="1196" w:type="dxa"/>
            <w:shd w:val="clear" w:color="auto" w:fill="auto"/>
          </w:tcPr>
          <w:p w14:paraId="1AE5BEBC" w14:textId="4C171BE2" w:rsidR="00E71558" w:rsidRPr="009E3350" w:rsidRDefault="00E71558" w:rsidP="00E71558">
            <w:pPr>
              <w:pStyle w:val="TAL"/>
              <w:keepNext w:val="0"/>
              <w:keepLines w:val="0"/>
              <w:rPr>
                <w:sz w:val="16"/>
                <w:szCs w:val="16"/>
              </w:rPr>
            </w:pPr>
            <w:r w:rsidRPr="006C39CF">
              <w:rPr>
                <w:sz w:val="16"/>
                <w:szCs w:val="16"/>
              </w:rPr>
              <w:t>5.9</w:t>
            </w:r>
          </w:p>
        </w:tc>
        <w:tc>
          <w:tcPr>
            <w:tcW w:w="3652" w:type="dxa"/>
            <w:tcBorders>
              <w:top w:val="single" w:sz="4" w:space="0" w:color="auto"/>
              <w:bottom w:val="single" w:sz="4" w:space="0" w:color="auto"/>
            </w:tcBorders>
            <w:shd w:val="clear" w:color="auto" w:fill="auto"/>
          </w:tcPr>
          <w:p w14:paraId="7AD2F894" w14:textId="2D958D16" w:rsidR="00E71558" w:rsidRDefault="00E71558" w:rsidP="00E71558">
            <w:pPr>
              <w:pStyle w:val="TAL"/>
              <w:keepNext w:val="0"/>
              <w:keepLines w:val="0"/>
              <w:rPr>
                <w:sz w:val="16"/>
                <w:szCs w:val="16"/>
              </w:rPr>
            </w:pPr>
            <w:r w:rsidRPr="006C39CF">
              <w:rPr>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0A972E25" w14:textId="5D52529E" w:rsidR="00E71558" w:rsidRPr="009E3350" w:rsidRDefault="00E71558" w:rsidP="00E71558">
            <w:pPr>
              <w:pStyle w:val="TAL"/>
              <w:keepNext w:val="0"/>
              <w:keepLines w:val="0"/>
              <w:jc w:val="center"/>
              <w:rPr>
                <w:sz w:val="16"/>
                <w:szCs w:val="16"/>
              </w:rPr>
            </w:pPr>
            <w:r w:rsidRPr="006C39CF">
              <w:rPr>
                <w:sz w:val="16"/>
                <w:szCs w:val="16"/>
              </w:rPr>
              <w:t>Rel-15</w:t>
            </w:r>
          </w:p>
        </w:tc>
        <w:tc>
          <w:tcPr>
            <w:tcW w:w="1054" w:type="dxa"/>
            <w:tcBorders>
              <w:top w:val="single" w:sz="4" w:space="0" w:color="auto"/>
              <w:bottom w:val="single" w:sz="4" w:space="0" w:color="auto"/>
            </w:tcBorders>
            <w:shd w:val="clear" w:color="auto" w:fill="auto"/>
          </w:tcPr>
          <w:p w14:paraId="64D1F5F7" w14:textId="3A385822" w:rsidR="00E71558" w:rsidRDefault="00E71558" w:rsidP="00E71558">
            <w:pPr>
              <w:pStyle w:val="TAL"/>
              <w:keepNext w:val="0"/>
              <w:keepLines w:val="0"/>
              <w:jc w:val="center"/>
              <w:rPr>
                <w:sz w:val="16"/>
                <w:szCs w:val="16"/>
              </w:rPr>
            </w:pPr>
            <w:r w:rsidRPr="006C39CF">
              <w:rPr>
                <w:sz w:val="16"/>
                <w:szCs w:val="16"/>
              </w:rPr>
              <w:t>C01</w:t>
            </w:r>
          </w:p>
        </w:tc>
        <w:tc>
          <w:tcPr>
            <w:tcW w:w="3519" w:type="dxa"/>
            <w:tcBorders>
              <w:top w:val="single" w:sz="4" w:space="0" w:color="auto"/>
              <w:bottom w:val="single" w:sz="4" w:space="0" w:color="auto"/>
            </w:tcBorders>
            <w:shd w:val="clear" w:color="auto" w:fill="auto"/>
          </w:tcPr>
          <w:p w14:paraId="65D5EB3B" w14:textId="1E99D6F0" w:rsidR="00E71558" w:rsidRDefault="00E71558" w:rsidP="00E71558">
            <w:pPr>
              <w:pStyle w:val="TAL"/>
              <w:keepNext w:val="0"/>
              <w:keepLines w:val="0"/>
              <w:rPr>
                <w:sz w:val="16"/>
                <w:szCs w:val="16"/>
              </w:rPr>
            </w:pPr>
            <w:r w:rsidRPr="006C39CF">
              <w:rPr>
                <w:sz w:val="16"/>
                <w:szCs w:val="16"/>
              </w:rPr>
              <w:t>IUT containing MCPTT Client</w:t>
            </w:r>
          </w:p>
        </w:tc>
        <w:tc>
          <w:tcPr>
            <w:tcW w:w="1409" w:type="dxa"/>
          </w:tcPr>
          <w:p w14:paraId="5AAE22DB" w14:textId="77777777" w:rsidR="00E71558" w:rsidRPr="00BF2633" w:rsidRDefault="00E71558" w:rsidP="00E71558">
            <w:pPr>
              <w:pStyle w:val="TAL"/>
              <w:keepNext w:val="0"/>
              <w:keepLines w:val="0"/>
              <w:rPr>
                <w:sz w:val="16"/>
                <w:szCs w:val="16"/>
                <w:lang w:eastAsia="zh-CN"/>
              </w:rPr>
            </w:pPr>
          </w:p>
        </w:tc>
        <w:tc>
          <w:tcPr>
            <w:tcW w:w="1274" w:type="dxa"/>
          </w:tcPr>
          <w:p w14:paraId="657BFF07" w14:textId="77777777" w:rsidR="00E71558" w:rsidRPr="00BF2633" w:rsidRDefault="00E71558" w:rsidP="00E71558">
            <w:pPr>
              <w:pStyle w:val="TAL"/>
              <w:keepNext w:val="0"/>
              <w:keepLines w:val="0"/>
              <w:rPr>
                <w:sz w:val="16"/>
                <w:szCs w:val="16"/>
              </w:rPr>
            </w:pPr>
          </w:p>
        </w:tc>
        <w:tc>
          <w:tcPr>
            <w:tcW w:w="1554" w:type="dxa"/>
          </w:tcPr>
          <w:p w14:paraId="60F396B8" w14:textId="77777777" w:rsidR="00E71558" w:rsidRPr="00BF2633" w:rsidRDefault="00E71558" w:rsidP="00E71558">
            <w:pPr>
              <w:pStyle w:val="TAL"/>
              <w:keepNext w:val="0"/>
              <w:keepLines w:val="0"/>
              <w:rPr>
                <w:sz w:val="16"/>
                <w:szCs w:val="16"/>
              </w:rPr>
            </w:pPr>
          </w:p>
        </w:tc>
        <w:tc>
          <w:tcPr>
            <w:tcW w:w="1554" w:type="dxa"/>
          </w:tcPr>
          <w:p w14:paraId="7BE9EF40" w14:textId="0ED76CB6" w:rsidR="00E71558" w:rsidRDefault="00E71558" w:rsidP="00E71558">
            <w:pPr>
              <w:pStyle w:val="TAC"/>
              <w:rPr>
                <w:sz w:val="16"/>
                <w:szCs w:val="16"/>
              </w:rPr>
            </w:pPr>
            <w:r w:rsidRPr="006C39CF">
              <w:rPr>
                <w:sz w:val="16"/>
                <w:szCs w:val="16"/>
              </w:rPr>
              <w:t>Rel-12</w:t>
            </w:r>
          </w:p>
        </w:tc>
      </w:tr>
      <w:tr w:rsidR="004B1583" w:rsidRPr="00BF2633" w14:paraId="5C1EEDA4" w14:textId="77777777" w:rsidTr="004B1583">
        <w:trPr>
          <w:jc w:val="center"/>
        </w:trPr>
        <w:tc>
          <w:tcPr>
            <w:tcW w:w="1196" w:type="dxa"/>
            <w:shd w:val="clear" w:color="auto" w:fill="auto"/>
          </w:tcPr>
          <w:p w14:paraId="00116318" w14:textId="341A1886" w:rsidR="004B1583" w:rsidRPr="006C39CF" w:rsidRDefault="004B1583" w:rsidP="004B1583">
            <w:pPr>
              <w:pStyle w:val="TAL"/>
              <w:keepNext w:val="0"/>
              <w:keepLines w:val="0"/>
              <w:rPr>
                <w:sz w:val="16"/>
                <w:szCs w:val="16"/>
              </w:rPr>
            </w:pPr>
            <w:r>
              <w:rPr>
                <w:sz w:val="16"/>
                <w:szCs w:val="16"/>
              </w:rPr>
              <w:t>5.10</w:t>
            </w:r>
          </w:p>
        </w:tc>
        <w:tc>
          <w:tcPr>
            <w:tcW w:w="3652" w:type="dxa"/>
            <w:tcBorders>
              <w:top w:val="single" w:sz="4" w:space="0" w:color="auto"/>
              <w:bottom w:val="single" w:sz="4" w:space="0" w:color="auto"/>
            </w:tcBorders>
            <w:shd w:val="clear" w:color="auto" w:fill="auto"/>
          </w:tcPr>
          <w:p w14:paraId="36133602" w14:textId="682BAEC2" w:rsidR="004B1583" w:rsidRPr="006C39CF" w:rsidRDefault="004B1583" w:rsidP="004B1583">
            <w:pPr>
              <w:pStyle w:val="TAL"/>
              <w:keepNext w:val="0"/>
              <w:keepLines w:val="0"/>
              <w:rPr>
                <w:sz w:val="16"/>
                <w:szCs w:val="16"/>
              </w:rPr>
            </w:pPr>
            <w:r w:rsidRPr="00C953B2">
              <w:rPr>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1A0BBD9A" w14:textId="6EDC3FC3" w:rsidR="004B1583" w:rsidRPr="006C39CF" w:rsidRDefault="004B1583" w:rsidP="004B1583">
            <w:pPr>
              <w:pStyle w:val="TAL"/>
              <w:keepNext w:val="0"/>
              <w:keepLines w:val="0"/>
              <w:jc w:val="center"/>
              <w:rPr>
                <w:sz w:val="16"/>
                <w:szCs w:val="16"/>
              </w:rPr>
            </w:pPr>
            <w:r>
              <w:rPr>
                <w:sz w:val="16"/>
                <w:szCs w:val="16"/>
              </w:rPr>
              <w:t>Rel-16</w:t>
            </w:r>
          </w:p>
        </w:tc>
        <w:tc>
          <w:tcPr>
            <w:tcW w:w="1054" w:type="dxa"/>
            <w:tcBorders>
              <w:top w:val="single" w:sz="4" w:space="0" w:color="auto"/>
              <w:bottom w:val="single" w:sz="4" w:space="0" w:color="auto"/>
            </w:tcBorders>
            <w:shd w:val="clear" w:color="auto" w:fill="auto"/>
          </w:tcPr>
          <w:p w14:paraId="4F757A03" w14:textId="1286FC47" w:rsidR="004B1583" w:rsidRPr="006C39CF"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8D6A05A" w14:textId="5F88DA93" w:rsidR="004B1583" w:rsidRPr="006C39CF" w:rsidRDefault="004B1583" w:rsidP="004B1583">
            <w:pPr>
              <w:pStyle w:val="TAL"/>
              <w:keepNext w:val="0"/>
              <w:keepLines w:val="0"/>
              <w:rPr>
                <w:sz w:val="16"/>
                <w:szCs w:val="16"/>
              </w:rPr>
            </w:pPr>
            <w:r w:rsidRPr="006C39CF">
              <w:rPr>
                <w:sz w:val="16"/>
                <w:szCs w:val="16"/>
              </w:rPr>
              <w:t>IUT containing MCPTT Client</w:t>
            </w:r>
          </w:p>
        </w:tc>
        <w:tc>
          <w:tcPr>
            <w:tcW w:w="1409" w:type="dxa"/>
          </w:tcPr>
          <w:p w14:paraId="0CD27FAE" w14:textId="77777777" w:rsidR="004B1583" w:rsidRPr="00BF2633" w:rsidRDefault="004B1583" w:rsidP="004B1583">
            <w:pPr>
              <w:pStyle w:val="TAL"/>
              <w:keepNext w:val="0"/>
              <w:keepLines w:val="0"/>
              <w:rPr>
                <w:sz w:val="16"/>
                <w:szCs w:val="16"/>
                <w:lang w:eastAsia="zh-CN"/>
              </w:rPr>
            </w:pPr>
          </w:p>
        </w:tc>
        <w:tc>
          <w:tcPr>
            <w:tcW w:w="1274" w:type="dxa"/>
          </w:tcPr>
          <w:p w14:paraId="0278E7AB" w14:textId="77777777" w:rsidR="004B1583" w:rsidRPr="00BF2633" w:rsidRDefault="004B1583" w:rsidP="004B1583">
            <w:pPr>
              <w:pStyle w:val="TAL"/>
              <w:keepNext w:val="0"/>
              <w:keepLines w:val="0"/>
              <w:rPr>
                <w:sz w:val="16"/>
                <w:szCs w:val="16"/>
              </w:rPr>
            </w:pPr>
          </w:p>
        </w:tc>
        <w:tc>
          <w:tcPr>
            <w:tcW w:w="1554" w:type="dxa"/>
          </w:tcPr>
          <w:p w14:paraId="735C3A19" w14:textId="77777777" w:rsidR="004B1583" w:rsidRPr="00BF2633" w:rsidRDefault="004B1583" w:rsidP="004B1583">
            <w:pPr>
              <w:pStyle w:val="TAL"/>
              <w:keepNext w:val="0"/>
              <w:keepLines w:val="0"/>
              <w:rPr>
                <w:sz w:val="16"/>
                <w:szCs w:val="16"/>
              </w:rPr>
            </w:pPr>
          </w:p>
        </w:tc>
        <w:tc>
          <w:tcPr>
            <w:tcW w:w="1554" w:type="dxa"/>
          </w:tcPr>
          <w:p w14:paraId="342DCD04" w14:textId="20362EBE" w:rsidR="004B1583" w:rsidRPr="006C39CF" w:rsidRDefault="004B1583" w:rsidP="004B1583">
            <w:pPr>
              <w:pStyle w:val="TAC"/>
              <w:rPr>
                <w:sz w:val="16"/>
                <w:szCs w:val="16"/>
              </w:rPr>
            </w:pPr>
            <w:r w:rsidRPr="006C39CF">
              <w:rPr>
                <w:sz w:val="16"/>
                <w:szCs w:val="16"/>
              </w:rPr>
              <w:t>Rel-12</w:t>
            </w:r>
          </w:p>
        </w:tc>
      </w:tr>
      <w:tr w:rsidR="004B1583" w:rsidRPr="00BF2633" w14:paraId="68B9B1BF" w14:textId="13736463" w:rsidTr="004B1583">
        <w:trPr>
          <w:jc w:val="center"/>
        </w:trPr>
        <w:tc>
          <w:tcPr>
            <w:tcW w:w="1196" w:type="dxa"/>
            <w:tcBorders>
              <w:bottom w:val="single" w:sz="4" w:space="0" w:color="auto"/>
            </w:tcBorders>
            <w:shd w:val="clear" w:color="auto" w:fill="F2F2F2"/>
          </w:tcPr>
          <w:p w14:paraId="715F548A" w14:textId="77777777" w:rsidR="004B1583" w:rsidRPr="009E3350" w:rsidRDefault="004B1583" w:rsidP="004B1583">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713B2871" w14:textId="0DD7B694" w:rsidR="004B1583" w:rsidRPr="009E3350" w:rsidRDefault="004B1583" w:rsidP="004B1583">
            <w:pPr>
              <w:pStyle w:val="TAL"/>
              <w:rPr>
                <w:b/>
                <w:sz w:val="16"/>
                <w:szCs w:val="16"/>
              </w:rPr>
            </w:pPr>
            <w:r>
              <w:rPr>
                <w:b/>
                <w:sz w:val="16"/>
                <w:szCs w:val="16"/>
              </w:rPr>
              <w:t>MCPTT Client o</w:t>
            </w:r>
            <w:r w:rsidRPr="009E3350">
              <w:rPr>
                <w:b/>
                <w:sz w:val="16"/>
                <w:szCs w:val="16"/>
              </w:rPr>
              <w:t>n-network operation</w:t>
            </w:r>
          </w:p>
        </w:tc>
        <w:tc>
          <w:tcPr>
            <w:tcW w:w="792" w:type="dxa"/>
            <w:tcBorders>
              <w:bottom w:val="single" w:sz="4" w:space="0" w:color="auto"/>
            </w:tcBorders>
            <w:shd w:val="clear" w:color="auto" w:fill="F2F2F2"/>
          </w:tcPr>
          <w:p w14:paraId="058B7010" w14:textId="77777777" w:rsidR="004B1583" w:rsidRPr="00BF2633" w:rsidRDefault="004B1583" w:rsidP="004B1583">
            <w:pPr>
              <w:pStyle w:val="TAL"/>
              <w:rPr>
                <w:b/>
              </w:rPr>
            </w:pPr>
          </w:p>
        </w:tc>
        <w:tc>
          <w:tcPr>
            <w:tcW w:w="1054" w:type="dxa"/>
            <w:tcBorders>
              <w:bottom w:val="single" w:sz="4" w:space="0" w:color="auto"/>
            </w:tcBorders>
            <w:shd w:val="clear" w:color="auto" w:fill="F2F2F2"/>
          </w:tcPr>
          <w:p w14:paraId="5156D6C6" w14:textId="77777777" w:rsidR="004B1583" w:rsidRPr="00BF2633" w:rsidRDefault="004B1583" w:rsidP="004B1583">
            <w:pPr>
              <w:pStyle w:val="TAL"/>
              <w:rPr>
                <w:b/>
              </w:rPr>
            </w:pPr>
          </w:p>
        </w:tc>
        <w:tc>
          <w:tcPr>
            <w:tcW w:w="3519" w:type="dxa"/>
            <w:tcBorders>
              <w:bottom w:val="single" w:sz="4" w:space="0" w:color="auto"/>
            </w:tcBorders>
            <w:shd w:val="clear" w:color="auto" w:fill="F2F2F2"/>
          </w:tcPr>
          <w:p w14:paraId="0B7A5648" w14:textId="77777777" w:rsidR="004B1583" w:rsidRPr="00BF2633" w:rsidRDefault="004B1583" w:rsidP="004B1583">
            <w:pPr>
              <w:pStyle w:val="TAL"/>
              <w:rPr>
                <w:b/>
              </w:rPr>
            </w:pPr>
          </w:p>
        </w:tc>
        <w:tc>
          <w:tcPr>
            <w:tcW w:w="1409" w:type="dxa"/>
            <w:shd w:val="clear" w:color="auto" w:fill="F2F2F2"/>
          </w:tcPr>
          <w:p w14:paraId="6F4CAE4B" w14:textId="77777777" w:rsidR="004B1583" w:rsidRPr="00BF2633" w:rsidRDefault="004B1583" w:rsidP="004B1583">
            <w:pPr>
              <w:pStyle w:val="TAL"/>
              <w:rPr>
                <w:b/>
              </w:rPr>
            </w:pPr>
          </w:p>
        </w:tc>
        <w:tc>
          <w:tcPr>
            <w:tcW w:w="1274" w:type="dxa"/>
            <w:shd w:val="clear" w:color="auto" w:fill="F2F2F2"/>
          </w:tcPr>
          <w:p w14:paraId="6BC75E8B" w14:textId="77777777" w:rsidR="004B1583" w:rsidRPr="00BF2633" w:rsidRDefault="004B1583" w:rsidP="004B1583">
            <w:pPr>
              <w:pStyle w:val="TAL"/>
              <w:rPr>
                <w:b/>
              </w:rPr>
            </w:pPr>
          </w:p>
        </w:tc>
        <w:tc>
          <w:tcPr>
            <w:tcW w:w="1554" w:type="dxa"/>
            <w:shd w:val="clear" w:color="auto" w:fill="F2F2F2"/>
          </w:tcPr>
          <w:p w14:paraId="5A82D888" w14:textId="77777777" w:rsidR="004B1583" w:rsidRPr="00BF2633" w:rsidRDefault="004B1583" w:rsidP="004B1583">
            <w:pPr>
              <w:pStyle w:val="TAL"/>
              <w:rPr>
                <w:b/>
              </w:rPr>
            </w:pPr>
          </w:p>
        </w:tc>
        <w:tc>
          <w:tcPr>
            <w:tcW w:w="1554" w:type="dxa"/>
            <w:shd w:val="clear" w:color="auto" w:fill="F2F2F2"/>
          </w:tcPr>
          <w:p w14:paraId="4CDEE3CF" w14:textId="77777777" w:rsidR="004B1583" w:rsidRPr="008B24CC" w:rsidRDefault="004B1583" w:rsidP="004B1583">
            <w:pPr>
              <w:pStyle w:val="TAC"/>
              <w:rPr>
                <w:sz w:val="16"/>
                <w:szCs w:val="16"/>
              </w:rPr>
            </w:pPr>
          </w:p>
        </w:tc>
      </w:tr>
      <w:tr w:rsidR="004B1583" w:rsidRPr="00BF2633" w14:paraId="62E39AAC" w14:textId="1DD65EBB" w:rsidTr="004B1583">
        <w:trPr>
          <w:jc w:val="center"/>
        </w:trPr>
        <w:tc>
          <w:tcPr>
            <w:tcW w:w="1196" w:type="dxa"/>
            <w:shd w:val="clear" w:color="auto" w:fill="F2F2F2"/>
          </w:tcPr>
          <w:p w14:paraId="36E4CC25" w14:textId="77777777" w:rsidR="004B1583" w:rsidRPr="009E3350" w:rsidRDefault="004B1583" w:rsidP="004B1583">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02788688" w14:textId="27840610" w:rsidR="004B1583" w:rsidRPr="009E3350" w:rsidRDefault="004B1583" w:rsidP="004B1583">
            <w:pPr>
              <w:pStyle w:val="TAL"/>
              <w:rPr>
                <w:b/>
                <w:sz w:val="16"/>
                <w:szCs w:val="16"/>
              </w:rPr>
            </w:pPr>
            <w:r w:rsidRPr="009E3350">
              <w:rPr>
                <w:b/>
                <w:sz w:val="16"/>
                <w:szCs w:val="16"/>
              </w:rPr>
              <w:t>Group Calls</w:t>
            </w:r>
          </w:p>
        </w:tc>
        <w:tc>
          <w:tcPr>
            <w:tcW w:w="792" w:type="dxa"/>
            <w:tcBorders>
              <w:top w:val="single" w:sz="4" w:space="0" w:color="auto"/>
              <w:bottom w:val="single" w:sz="4" w:space="0" w:color="auto"/>
            </w:tcBorders>
            <w:shd w:val="clear" w:color="auto" w:fill="F2F2F2"/>
          </w:tcPr>
          <w:p w14:paraId="64CDAFC6"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41DD2AC1"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CBE0734" w14:textId="77777777" w:rsidR="004B1583" w:rsidRPr="00BF2633" w:rsidRDefault="004B1583" w:rsidP="004B1583">
            <w:pPr>
              <w:pStyle w:val="TAL"/>
              <w:rPr>
                <w:b/>
              </w:rPr>
            </w:pPr>
          </w:p>
        </w:tc>
        <w:tc>
          <w:tcPr>
            <w:tcW w:w="1409" w:type="dxa"/>
            <w:shd w:val="clear" w:color="auto" w:fill="F2F2F2"/>
          </w:tcPr>
          <w:p w14:paraId="01272E9C" w14:textId="77777777" w:rsidR="004B1583" w:rsidRPr="00BF2633" w:rsidRDefault="004B1583" w:rsidP="004B1583">
            <w:pPr>
              <w:pStyle w:val="TAL"/>
              <w:rPr>
                <w:b/>
              </w:rPr>
            </w:pPr>
          </w:p>
        </w:tc>
        <w:tc>
          <w:tcPr>
            <w:tcW w:w="1274" w:type="dxa"/>
            <w:shd w:val="clear" w:color="auto" w:fill="F2F2F2"/>
          </w:tcPr>
          <w:p w14:paraId="5733CC8B" w14:textId="77777777" w:rsidR="004B1583" w:rsidRPr="00BF2633" w:rsidRDefault="004B1583" w:rsidP="004B1583">
            <w:pPr>
              <w:pStyle w:val="TAL"/>
              <w:rPr>
                <w:b/>
              </w:rPr>
            </w:pPr>
          </w:p>
        </w:tc>
        <w:tc>
          <w:tcPr>
            <w:tcW w:w="1554" w:type="dxa"/>
            <w:shd w:val="clear" w:color="auto" w:fill="F2F2F2"/>
          </w:tcPr>
          <w:p w14:paraId="793AE156" w14:textId="77777777" w:rsidR="004B1583" w:rsidRPr="00BF2633" w:rsidRDefault="004B1583" w:rsidP="004B1583">
            <w:pPr>
              <w:pStyle w:val="TAL"/>
              <w:rPr>
                <w:b/>
              </w:rPr>
            </w:pPr>
          </w:p>
        </w:tc>
        <w:tc>
          <w:tcPr>
            <w:tcW w:w="1554" w:type="dxa"/>
            <w:shd w:val="clear" w:color="auto" w:fill="F2F2F2"/>
          </w:tcPr>
          <w:p w14:paraId="43FD004E" w14:textId="77777777" w:rsidR="004B1583" w:rsidRPr="008B24CC" w:rsidRDefault="004B1583" w:rsidP="004B1583">
            <w:pPr>
              <w:pStyle w:val="TAC"/>
              <w:rPr>
                <w:sz w:val="16"/>
                <w:szCs w:val="16"/>
              </w:rPr>
            </w:pPr>
          </w:p>
        </w:tc>
      </w:tr>
      <w:tr w:rsidR="004B1583" w:rsidRPr="00BF2633" w14:paraId="25D6F789" w14:textId="5C01780A" w:rsidTr="004B1583">
        <w:trPr>
          <w:jc w:val="center"/>
        </w:trPr>
        <w:tc>
          <w:tcPr>
            <w:tcW w:w="1196" w:type="dxa"/>
            <w:shd w:val="clear" w:color="auto" w:fill="F2F2F2"/>
          </w:tcPr>
          <w:p w14:paraId="50B1B131" w14:textId="77777777" w:rsidR="004B1583" w:rsidRPr="009E3350" w:rsidRDefault="004B1583" w:rsidP="004B1583">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4BE7968B" w14:textId="77777777" w:rsidR="004B1583" w:rsidRPr="009E3350" w:rsidRDefault="004B1583" w:rsidP="004B1583">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0E872200" w14:textId="77777777" w:rsidR="004B1583" w:rsidRPr="00BF2633" w:rsidRDefault="004B1583" w:rsidP="004B1583">
            <w:pPr>
              <w:pStyle w:val="TAL"/>
              <w:rPr>
                <w:b/>
              </w:rPr>
            </w:pPr>
          </w:p>
        </w:tc>
        <w:tc>
          <w:tcPr>
            <w:tcW w:w="1054" w:type="dxa"/>
            <w:tcBorders>
              <w:top w:val="single" w:sz="4" w:space="0" w:color="auto"/>
              <w:bottom w:val="single" w:sz="4" w:space="0" w:color="auto"/>
            </w:tcBorders>
            <w:shd w:val="clear" w:color="auto" w:fill="F2F2F2"/>
          </w:tcPr>
          <w:p w14:paraId="713002C2" w14:textId="77777777" w:rsidR="004B1583" w:rsidRPr="00BF2633" w:rsidDel="00746051" w:rsidRDefault="004B1583" w:rsidP="004B1583">
            <w:pPr>
              <w:pStyle w:val="TAL"/>
              <w:rPr>
                <w:b/>
              </w:rPr>
            </w:pPr>
          </w:p>
        </w:tc>
        <w:tc>
          <w:tcPr>
            <w:tcW w:w="3519" w:type="dxa"/>
            <w:tcBorders>
              <w:top w:val="single" w:sz="4" w:space="0" w:color="auto"/>
              <w:bottom w:val="single" w:sz="4" w:space="0" w:color="auto"/>
            </w:tcBorders>
            <w:shd w:val="clear" w:color="auto" w:fill="F2F2F2"/>
          </w:tcPr>
          <w:p w14:paraId="59E6C57C" w14:textId="77777777" w:rsidR="004B1583" w:rsidRPr="00BF2633" w:rsidRDefault="004B1583" w:rsidP="004B1583">
            <w:pPr>
              <w:pStyle w:val="TAL"/>
              <w:rPr>
                <w:b/>
              </w:rPr>
            </w:pPr>
          </w:p>
        </w:tc>
        <w:tc>
          <w:tcPr>
            <w:tcW w:w="1409" w:type="dxa"/>
            <w:shd w:val="clear" w:color="auto" w:fill="F2F2F2"/>
          </w:tcPr>
          <w:p w14:paraId="05330D60" w14:textId="77777777" w:rsidR="004B1583" w:rsidRPr="00BF2633" w:rsidRDefault="004B1583" w:rsidP="004B1583">
            <w:pPr>
              <w:pStyle w:val="TAL"/>
              <w:rPr>
                <w:b/>
              </w:rPr>
            </w:pPr>
          </w:p>
        </w:tc>
        <w:tc>
          <w:tcPr>
            <w:tcW w:w="1274" w:type="dxa"/>
            <w:shd w:val="clear" w:color="auto" w:fill="F2F2F2"/>
          </w:tcPr>
          <w:p w14:paraId="1294E1DC" w14:textId="77777777" w:rsidR="004B1583" w:rsidRPr="00BF2633" w:rsidRDefault="004B1583" w:rsidP="004B1583">
            <w:pPr>
              <w:pStyle w:val="TAL"/>
              <w:rPr>
                <w:b/>
              </w:rPr>
            </w:pPr>
          </w:p>
        </w:tc>
        <w:tc>
          <w:tcPr>
            <w:tcW w:w="1554" w:type="dxa"/>
            <w:shd w:val="clear" w:color="auto" w:fill="F2F2F2"/>
          </w:tcPr>
          <w:p w14:paraId="74A9816C" w14:textId="77777777" w:rsidR="004B1583" w:rsidRPr="00BF2633" w:rsidRDefault="004B1583" w:rsidP="004B1583">
            <w:pPr>
              <w:pStyle w:val="TAL"/>
              <w:rPr>
                <w:b/>
              </w:rPr>
            </w:pPr>
          </w:p>
        </w:tc>
        <w:tc>
          <w:tcPr>
            <w:tcW w:w="1554" w:type="dxa"/>
            <w:shd w:val="clear" w:color="auto" w:fill="F2F2F2"/>
          </w:tcPr>
          <w:p w14:paraId="3F671151" w14:textId="77777777" w:rsidR="004B1583" w:rsidRPr="008B24CC" w:rsidRDefault="004B1583" w:rsidP="004B1583">
            <w:pPr>
              <w:pStyle w:val="TAC"/>
              <w:rPr>
                <w:sz w:val="16"/>
                <w:szCs w:val="16"/>
              </w:rPr>
            </w:pPr>
          </w:p>
        </w:tc>
      </w:tr>
      <w:tr w:rsidR="004B1583" w:rsidRPr="00BF2633" w14:paraId="0FC60EBA" w14:textId="701029AA" w:rsidTr="004B1583">
        <w:trPr>
          <w:jc w:val="center"/>
        </w:trPr>
        <w:tc>
          <w:tcPr>
            <w:tcW w:w="1196" w:type="dxa"/>
            <w:shd w:val="clear" w:color="auto" w:fill="auto"/>
          </w:tcPr>
          <w:p w14:paraId="42E2FA71" w14:textId="77777777" w:rsidR="004B1583" w:rsidRPr="00BF2633" w:rsidRDefault="004B1583" w:rsidP="004B1583">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18AE9952" w14:textId="0EE9536E"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Automatic Commencement Mode / </w:t>
            </w:r>
            <w:r>
              <w:rPr>
                <w:sz w:val="16"/>
                <w:szCs w:val="16"/>
              </w:rPr>
              <w:t xml:space="preserve">End-to-end communication security / </w:t>
            </w:r>
            <w:r w:rsidRPr="00BF2633">
              <w:rPr>
                <w:sz w:val="16"/>
                <w:szCs w:val="16"/>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79BCE30" w14:textId="77777777" w:rsidR="004B1583" w:rsidRPr="00BF2633" w:rsidDel="00746051"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41CDCB" w14:textId="4C84B37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A80D417" w14:textId="77777777" w:rsidR="004B1583" w:rsidRPr="00BF2633" w:rsidRDefault="004B1583" w:rsidP="004B1583">
            <w:pPr>
              <w:pStyle w:val="TAL"/>
              <w:keepNext w:val="0"/>
              <w:keepLines w:val="0"/>
              <w:rPr>
                <w:sz w:val="16"/>
                <w:szCs w:val="16"/>
                <w:lang w:eastAsia="zh-CN"/>
              </w:rPr>
            </w:pPr>
          </w:p>
        </w:tc>
        <w:tc>
          <w:tcPr>
            <w:tcW w:w="1274" w:type="dxa"/>
          </w:tcPr>
          <w:p w14:paraId="2B554D0D" w14:textId="77777777" w:rsidR="004B1583" w:rsidRPr="00BF2633" w:rsidRDefault="004B1583" w:rsidP="004B1583">
            <w:pPr>
              <w:pStyle w:val="TAL"/>
              <w:keepNext w:val="0"/>
              <w:keepLines w:val="0"/>
              <w:rPr>
                <w:sz w:val="16"/>
                <w:szCs w:val="16"/>
              </w:rPr>
            </w:pPr>
          </w:p>
        </w:tc>
        <w:tc>
          <w:tcPr>
            <w:tcW w:w="1554" w:type="dxa"/>
          </w:tcPr>
          <w:p w14:paraId="0279A546" w14:textId="77777777" w:rsidR="004B1583" w:rsidRPr="00BF2633" w:rsidRDefault="004B1583" w:rsidP="004B1583">
            <w:pPr>
              <w:pStyle w:val="TAL"/>
              <w:keepNext w:val="0"/>
              <w:keepLines w:val="0"/>
              <w:rPr>
                <w:sz w:val="16"/>
                <w:szCs w:val="16"/>
              </w:rPr>
            </w:pPr>
          </w:p>
        </w:tc>
        <w:tc>
          <w:tcPr>
            <w:tcW w:w="1554" w:type="dxa"/>
          </w:tcPr>
          <w:p w14:paraId="371B4569" w14:textId="130740E0" w:rsidR="004B1583" w:rsidRPr="008B24CC" w:rsidRDefault="004B1583" w:rsidP="004B1583">
            <w:pPr>
              <w:pStyle w:val="TAC"/>
              <w:rPr>
                <w:sz w:val="16"/>
                <w:szCs w:val="16"/>
              </w:rPr>
            </w:pPr>
            <w:r w:rsidRPr="008B24CC">
              <w:rPr>
                <w:sz w:val="16"/>
                <w:szCs w:val="16"/>
              </w:rPr>
              <w:t>Rel-12</w:t>
            </w:r>
          </w:p>
        </w:tc>
      </w:tr>
      <w:tr w:rsidR="004B1583" w:rsidRPr="00BF2633" w14:paraId="22C50B2B" w14:textId="2C42A14A" w:rsidTr="004B1583">
        <w:trPr>
          <w:jc w:val="center"/>
        </w:trPr>
        <w:tc>
          <w:tcPr>
            <w:tcW w:w="1196" w:type="dxa"/>
            <w:shd w:val="clear" w:color="auto" w:fill="auto"/>
          </w:tcPr>
          <w:p w14:paraId="3C2FB410" w14:textId="77777777" w:rsidR="004B1583" w:rsidRPr="00BF2633" w:rsidRDefault="004B1583" w:rsidP="004B1583">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0D1BA707" w14:textId="28325E9B" w:rsidR="004B1583" w:rsidRPr="00BF2633" w:rsidRDefault="004B1583" w:rsidP="004B1583">
            <w:pPr>
              <w:pStyle w:val="TAL"/>
              <w:keepNext w:val="0"/>
              <w:keepLines w:val="0"/>
              <w:rPr>
                <w:sz w:val="16"/>
                <w:szCs w:val="16"/>
              </w:rPr>
            </w:pPr>
            <w:r w:rsidRPr="00BF2633">
              <w:rPr>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753F3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A0FF22" w14:textId="19E5A1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68B663" w14:textId="77777777" w:rsidR="004B1583" w:rsidRPr="00BF2633" w:rsidRDefault="004B1583" w:rsidP="004B1583">
            <w:pPr>
              <w:pStyle w:val="TAL"/>
              <w:keepNext w:val="0"/>
              <w:keepLines w:val="0"/>
              <w:rPr>
                <w:sz w:val="16"/>
                <w:szCs w:val="16"/>
                <w:lang w:eastAsia="zh-CN"/>
              </w:rPr>
            </w:pPr>
          </w:p>
        </w:tc>
        <w:tc>
          <w:tcPr>
            <w:tcW w:w="1274" w:type="dxa"/>
          </w:tcPr>
          <w:p w14:paraId="0529B156" w14:textId="77777777" w:rsidR="004B1583" w:rsidRPr="00BF2633" w:rsidRDefault="004B1583" w:rsidP="004B1583">
            <w:pPr>
              <w:pStyle w:val="TAL"/>
              <w:keepNext w:val="0"/>
              <w:keepLines w:val="0"/>
              <w:rPr>
                <w:sz w:val="16"/>
                <w:szCs w:val="16"/>
              </w:rPr>
            </w:pPr>
          </w:p>
        </w:tc>
        <w:tc>
          <w:tcPr>
            <w:tcW w:w="1554" w:type="dxa"/>
          </w:tcPr>
          <w:p w14:paraId="2B84DAA7" w14:textId="77777777" w:rsidR="004B1583" w:rsidRPr="00BF2633" w:rsidRDefault="004B1583" w:rsidP="004B1583">
            <w:pPr>
              <w:pStyle w:val="TAL"/>
              <w:keepNext w:val="0"/>
              <w:keepLines w:val="0"/>
              <w:rPr>
                <w:sz w:val="16"/>
                <w:szCs w:val="16"/>
              </w:rPr>
            </w:pPr>
          </w:p>
        </w:tc>
        <w:tc>
          <w:tcPr>
            <w:tcW w:w="1554" w:type="dxa"/>
          </w:tcPr>
          <w:p w14:paraId="13326D0D" w14:textId="18509E54" w:rsidR="004B1583" w:rsidRPr="008B24CC" w:rsidRDefault="004B1583" w:rsidP="004B1583">
            <w:pPr>
              <w:pStyle w:val="TAC"/>
              <w:rPr>
                <w:sz w:val="16"/>
                <w:szCs w:val="16"/>
              </w:rPr>
            </w:pPr>
            <w:r w:rsidRPr="008B24CC">
              <w:rPr>
                <w:sz w:val="16"/>
                <w:szCs w:val="16"/>
              </w:rPr>
              <w:t>Rel-12</w:t>
            </w:r>
          </w:p>
        </w:tc>
      </w:tr>
      <w:tr w:rsidR="004B1583" w:rsidRPr="00BF2633" w14:paraId="0B5C07B8" w14:textId="108E450C" w:rsidTr="004B1583">
        <w:trPr>
          <w:jc w:val="center"/>
        </w:trPr>
        <w:tc>
          <w:tcPr>
            <w:tcW w:w="1196" w:type="dxa"/>
            <w:shd w:val="clear" w:color="auto" w:fill="auto"/>
          </w:tcPr>
          <w:p w14:paraId="7C4A2392" w14:textId="77777777" w:rsidR="004B1583" w:rsidRPr="00BF2633" w:rsidRDefault="004B1583" w:rsidP="004B1583">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434385A9" w14:textId="2F642A44" w:rsidR="004B1583" w:rsidRPr="00BF2633" w:rsidRDefault="004B1583" w:rsidP="004B1583">
            <w:pPr>
              <w:pStyle w:val="TAL"/>
              <w:keepNext w:val="0"/>
              <w:keepLines w:val="0"/>
              <w:rPr>
                <w:sz w:val="16"/>
                <w:szCs w:val="16"/>
              </w:rPr>
            </w:pPr>
            <w:r w:rsidRPr="00BF2633">
              <w:rPr>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5B268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25C6B" w14:textId="1967862B"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B003802" w14:textId="77777777" w:rsidR="004B1583" w:rsidRPr="00BF2633" w:rsidRDefault="004B1583" w:rsidP="004B1583">
            <w:pPr>
              <w:pStyle w:val="TAL"/>
              <w:keepNext w:val="0"/>
              <w:keepLines w:val="0"/>
              <w:rPr>
                <w:sz w:val="16"/>
                <w:szCs w:val="16"/>
                <w:lang w:eastAsia="zh-CN"/>
              </w:rPr>
            </w:pPr>
          </w:p>
        </w:tc>
        <w:tc>
          <w:tcPr>
            <w:tcW w:w="1274" w:type="dxa"/>
          </w:tcPr>
          <w:p w14:paraId="627174F9" w14:textId="77777777" w:rsidR="004B1583" w:rsidRPr="00BF2633" w:rsidRDefault="004B1583" w:rsidP="004B1583">
            <w:pPr>
              <w:pStyle w:val="TAL"/>
              <w:keepNext w:val="0"/>
              <w:keepLines w:val="0"/>
              <w:rPr>
                <w:sz w:val="16"/>
                <w:szCs w:val="16"/>
              </w:rPr>
            </w:pPr>
          </w:p>
        </w:tc>
        <w:tc>
          <w:tcPr>
            <w:tcW w:w="1554" w:type="dxa"/>
          </w:tcPr>
          <w:p w14:paraId="35A162E7" w14:textId="77777777" w:rsidR="004B1583" w:rsidRPr="00BF2633" w:rsidRDefault="004B1583" w:rsidP="004B1583">
            <w:pPr>
              <w:pStyle w:val="TAL"/>
              <w:keepNext w:val="0"/>
              <w:keepLines w:val="0"/>
              <w:rPr>
                <w:sz w:val="16"/>
                <w:szCs w:val="16"/>
              </w:rPr>
            </w:pPr>
          </w:p>
        </w:tc>
        <w:tc>
          <w:tcPr>
            <w:tcW w:w="1554" w:type="dxa"/>
          </w:tcPr>
          <w:p w14:paraId="3CFB8F1D" w14:textId="67D6C4E5" w:rsidR="004B1583" w:rsidRPr="008B24CC" w:rsidRDefault="004B1583" w:rsidP="004B1583">
            <w:pPr>
              <w:pStyle w:val="TAC"/>
              <w:rPr>
                <w:sz w:val="16"/>
                <w:szCs w:val="16"/>
              </w:rPr>
            </w:pPr>
            <w:r w:rsidRPr="008B24CC">
              <w:rPr>
                <w:sz w:val="16"/>
                <w:szCs w:val="16"/>
              </w:rPr>
              <w:t>Rel-12</w:t>
            </w:r>
          </w:p>
        </w:tc>
      </w:tr>
      <w:tr w:rsidR="004B1583" w:rsidRPr="00BF2633" w14:paraId="6D0ADFEF" w14:textId="19AE1664" w:rsidTr="004B1583">
        <w:trPr>
          <w:jc w:val="center"/>
        </w:trPr>
        <w:tc>
          <w:tcPr>
            <w:tcW w:w="1196" w:type="dxa"/>
            <w:shd w:val="clear" w:color="auto" w:fill="auto"/>
          </w:tcPr>
          <w:p w14:paraId="64A0E27A" w14:textId="77777777" w:rsidR="004B1583" w:rsidRPr="00BF2633" w:rsidRDefault="004B1583" w:rsidP="004B1583">
            <w:pPr>
              <w:pStyle w:val="TAL"/>
              <w:keepNext w:val="0"/>
              <w:keepLines w:val="0"/>
              <w:rPr>
                <w:sz w:val="16"/>
                <w:szCs w:val="16"/>
              </w:rPr>
            </w:pPr>
            <w:r w:rsidRPr="00BF2633">
              <w:rPr>
                <w:sz w:val="16"/>
                <w:szCs w:val="16"/>
              </w:rPr>
              <w:t>6.1.1.4</w:t>
            </w:r>
          </w:p>
        </w:tc>
        <w:tc>
          <w:tcPr>
            <w:tcW w:w="3652" w:type="dxa"/>
            <w:tcBorders>
              <w:top w:val="single" w:sz="4" w:space="0" w:color="auto"/>
              <w:bottom w:val="single" w:sz="4" w:space="0" w:color="auto"/>
            </w:tcBorders>
            <w:shd w:val="clear" w:color="auto" w:fill="auto"/>
          </w:tcPr>
          <w:p w14:paraId="0B1D4AD9" w14:textId="30B630E5" w:rsidR="004B1583" w:rsidRPr="00BF2633" w:rsidRDefault="004B1583" w:rsidP="004B1583">
            <w:pPr>
              <w:pStyle w:val="TAL"/>
              <w:keepNext w:val="0"/>
              <w:keepLines w:val="0"/>
              <w:rPr>
                <w:sz w:val="16"/>
                <w:szCs w:val="16"/>
              </w:rPr>
            </w:pPr>
            <w:r w:rsidRPr="00BF2633">
              <w:rPr>
                <w:sz w:val="16"/>
                <w:szCs w:val="16"/>
              </w:rPr>
              <w:t xml:space="preserve">On-network / On-demand Pre-arranged Group Call / Manual Commencement Mode / Client </w:t>
            </w:r>
            <w:r w:rsidRPr="00BF2633">
              <w:rPr>
                <w:sz w:val="16"/>
                <w:szCs w:val="16"/>
              </w:rPr>
              <w:lastRenderedPageBreak/>
              <w:t>Terminated (CT)</w:t>
            </w:r>
          </w:p>
        </w:tc>
        <w:tc>
          <w:tcPr>
            <w:tcW w:w="792" w:type="dxa"/>
            <w:tcBorders>
              <w:top w:val="single" w:sz="4" w:space="0" w:color="auto"/>
              <w:bottom w:val="single" w:sz="4" w:space="0" w:color="auto"/>
            </w:tcBorders>
            <w:shd w:val="clear" w:color="auto" w:fill="auto"/>
          </w:tcPr>
          <w:p w14:paraId="7DCD2937" w14:textId="77777777" w:rsidR="004B1583" w:rsidRPr="00BF2633" w:rsidRDefault="004B1583" w:rsidP="004B1583">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42B320A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F7D837" w14:textId="3392CD67"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2EAF5C" w14:textId="77777777" w:rsidR="004B1583" w:rsidRPr="00BF2633" w:rsidRDefault="004B1583" w:rsidP="004B1583">
            <w:pPr>
              <w:pStyle w:val="TAL"/>
              <w:keepNext w:val="0"/>
              <w:keepLines w:val="0"/>
              <w:rPr>
                <w:sz w:val="16"/>
                <w:szCs w:val="16"/>
                <w:lang w:eastAsia="zh-CN"/>
              </w:rPr>
            </w:pPr>
          </w:p>
        </w:tc>
        <w:tc>
          <w:tcPr>
            <w:tcW w:w="1274" w:type="dxa"/>
          </w:tcPr>
          <w:p w14:paraId="490A6684" w14:textId="77777777" w:rsidR="004B1583" w:rsidRPr="00BF2633" w:rsidRDefault="004B1583" w:rsidP="004B1583">
            <w:pPr>
              <w:pStyle w:val="TAL"/>
              <w:keepNext w:val="0"/>
              <w:keepLines w:val="0"/>
              <w:rPr>
                <w:sz w:val="16"/>
                <w:szCs w:val="16"/>
              </w:rPr>
            </w:pPr>
          </w:p>
        </w:tc>
        <w:tc>
          <w:tcPr>
            <w:tcW w:w="1554" w:type="dxa"/>
          </w:tcPr>
          <w:p w14:paraId="2F0BA6CD" w14:textId="77777777" w:rsidR="004B1583" w:rsidRPr="00BF2633" w:rsidRDefault="004B1583" w:rsidP="004B1583">
            <w:pPr>
              <w:pStyle w:val="TAL"/>
              <w:keepNext w:val="0"/>
              <w:keepLines w:val="0"/>
              <w:rPr>
                <w:sz w:val="16"/>
                <w:szCs w:val="16"/>
              </w:rPr>
            </w:pPr>
          </w:p>
        </w:tc>
        <w:tc>
          <w:tcPr>
            <w:tcW w:w="1554" w:type="dxa"/>
          </w:tcPr>
          <w:p w14:paraId="469DBF69" w14:textId="354C70DD" w:rsidR="004B1583" w:rsidRPr="008B24CC" w:rsidRDefault="004B1583" w:rsidP="004B1583">
            <w:pPr>
              <w:pStyle w:val="TAC"/>
              <w:rPr>
                <w:sz w:val="16"/>
                <w:szCs w:val="16"/>
              </w:rPr>
            </w:pPr>
            <w:r w:rsidRPr="008B24CC">
              <w:rPr>
                <w:sz w:val="16"/>
                <w:szCs w:val="16"/>
              </w:rPr>
              <w:t>Rel-12</w:t>
            </w:r>
          </w:p>
        </w:tc>
      </w:tr>
      <w:tr w:rsidR="004B1583" w:rsidRPr="00BF2633" w14:paraId="28D20A5C" w14:textId="2CC50B1E" w:rsidTr="004B1583">
        <w:trPr>
          <w:jc w:val="center"/>
        </w:trPr>
        <w:tc>
          <w:tcPr>
            <w:tcW w:w="1196" w:type="dxa"/>
            <w:shd w:val="clear" w:color="auto" w:fill="auto"/>
          </w:tcPr>
          <w:p w14:paraId="553DCF61" w14:textId="77777777" w:rsidR="004B1583" w:rsidRPr="00BF2633" w:rsidRDefault="004B1583" w:rsidP="004B1583">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3F49AA4F" w14:textId="587E91E3"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8176C0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597D50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D560BD" w14:textId="21DEC19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ED06A8" w14:textId="77777777" w:rsidR="004B1583" w:rsidRPr="00BF2633" w:rsidRDefault="004B1583" w:rsidP="004B1583">
            <w:pPr>
              <w:pStyle w:val="TAL"/>
              <w:keepNext w:val="0"/>
              <w:keepLines w:val="0"/>
              <w:rPr>
                <w:sz w:val="16"/>
                <w:szCs w:val="16"/>
                <w:lang w:eastAsia="zh-CN"/>
              </w:rPr>
            </w:pPr>
          </w:p>
        </w:tc>
        <w:tc>
          <w:tcPr>
            <w:tcW w:w="1274" w:type="dxa"/>
          </w:tcPr>
          <w:p w14:paraId="70252642" w14:textId="77777777" w:rsidR="004B1583" w:rsidRPr="00BF2633" w:rsidRDefault="004B1583" w:rsidP="004B1583">
            <w:pPr>
              <w:pStyle w:val="TAL"/>
              <w:keepNext w:val="0"/>
              <w:keepLines w:val="0"/>
              <w:rPr>
                <w:sz w:val="16"/>
                <w:szCs w:val="16"/>
              </w:rPr>
            </w:pPr>
          </w:p>
        </w:tc>
        <w:tc>
          <w:tcPr>
            <w:tcW w:w="1554" w:type="dxa"/>
          </w:tcPr>
          <w:p w14:paraId="5C3999E7" w14:textId="77777777" w:rsidR="004B1583" w:rsidRPr="00BF2633" w:rsidRDefault="004B1583" w:rsidP="004B1583">
            <w:pPr>
              <w:pStyle w:val="TAL"/>
              <w:keepNext w:val="0"/>
              <w:keepLines w:val="0"/>
              <w:rPr>
                <w:sz w:val="16"/>
                <w:szCs w:val="16"/>
              </w:rPr>
            </w:pPr>
          </w:p>
        </w:tc>
        <w:tc>
          <w:tcPr>
            <w:tcW w:w="1554" w:type="dxa"/>
          </w:tcPr>
          <w:p w14:paraId="1E484DED" w14:textId="5092A8CC" w:rsidR="004B1583" w:rsidRPr="008B24CC" w:rsidRDefault="004B1583" w:rsidP="004B1583">
            <w:pPr>
              <w:pStyle w:val="TAC"/>
              <w:rPr>
                <w:sz w:val="16"/>
                <w:szCs w:val="16"/>
              </w:rPr>
            </w:pPr>
            <w:r w:rsidRPr="008B24CC">
              <w:rPr>
                <w:sz w:val="16"/>
                <w:szCs w:val="16"/>
              </w:rPr>
              <w:t>Rel-12</w:t>
            </w:r>
          </w:p>
        </w:tc>
      </w:tr>
      <w:tr w:rsidR="004B1583" w:rsidRPr="00BF2633" w14:paraId="2F3F078F" w14:textId="56E23046" w:rsidTr="004B1583">
        <w:trPr>
          <w:jc w:val="center"/>
        </w:trPr>
        <w:tc>
          <w:tcPr>
            <w:tcW w:w="1196" w:type="dxa"/>
            <w:shd w:val="clear" w:color="auto" w:fill="auto"/>
          </w:tcPr>
          <w:p w14:paraId="1CE4444A" w14:textId="77777777" w:rsidR="004B1583" w:rsidRPr="00BF2633" w:rsidRDefault="004B1583" w:rsidP="004B1583">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7C1C8EB1" w14:textId="0AAFA35C"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C17DB4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A43DFAD" w14:textId="79B550C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8E8C21F" w14:textId="77777777" w:rsidR="004B1583" w:rsidRPr="00BF2633" w:rsidRDefault="004B1583" w:rsidP="004B1583">
            <w:pPr>
              <w:pStyle w:val="TAL"/>
              <w:keepNext w:val="0"/>
              <w:keepLines w:val="0"/>
              <w:rPr>
                <w:sz w:val="16"/>
                <w:szCs w:val="16"/>
                <w:lang w:eastAsia="zh-CN"/>
              </w:rPr>
            </w:pPr>
          </w:p>
        </w:tc>
        <w:tc>
          <w:tcPr>
            <w:tcW w:w="1274" w:type="dxa"/>
          </w:tcPr>
          <w:p w14:paraId="046BE3AD" w14:textId="77777777" w:rsidR="004B1583" w:rsidRPr="00BF2633" w:rsidRDefault="004B1583" w:rsidP="004B1583">
            <w:pPr>
              <w:pStyle w:val="TAL"/>
              <w:keepNext w:val="0"/>
              <w:keepLines w:val="0"/>
              <w:rPr>
                <w:sz w:val="16"/>
                <w:szCs w:val="16"/>
              </w:rPr>
            </w:pPr>
          </w:p>
        </w:tc>
        <w:tc>
          <w:tcPr>
            <w:tcW w:w="1554" w:type="dxa"/>
          </w:tcPr>
          <w:p w14:paraId="3A0A111B" w14:textId="77777777" w:rsidR="004B1583" w:rsidRPr="00BF2633" w:rsidRDefault="004B1583" w:rsidP="004B1583">
            <w:pPr>
              <w:pStyle w:val="TAL"/>
              <w:keepNext w:val="0"/>
              <w:keepLines w:val="0"/>
              <w:rPr>
                <w:sz w:val="16"/>
                <w:szCs w:val="16"/>
              </w:rPr>
            </w:pPr>
          </w:p>
        </w:tc>
        <w:tc>
          <w:tcPr>
            <w:tcW w:w="1554" w:type="dxa"/>
          </w:tcPr>
          <w:p w14:paraId="3E62C998" w14:textId="25628423" w:rsidR="004B1583" w:rsidRPr="008B24CC" w:rsidRDefault="004B1583" w:rsidP="004B1583">
            <w:pPr>
              <w:pStyle w:val="TAC"/>
              <w:rPr>
                <w:sz w:val="16"/>
                <w:szCs w:val="16"/>
              </w:rPr>
            </w:pPr>
            <w:r w:rsidRPr="008B24CC">
              <w:rPr>
                <w:sz w:val="16"/>
                <w:szCs w:val="16"/>
              </w:rPr>
              <w:t>Rel-12</w:t>
            </w:r>
          </w:p>
        </w:tc>
      </w:tr>
      <w:tr w:rsidR="004B1583" w:rsidRPr="00BF2633" w14:paraId="3E2569C7" w14:textId="6EDC8FBA" w:rsidTr="004B1583">
        <w:trPr>
          <w:jc w:val="center"/>
        </w:trPr>
        <w:tc>
          <w:tcPr>
            <w:tcW w:w="1196" w:type="dxa"/>
            <w:shd w:val="clear" w:color="auto" w:fill="auto"/>
          </w:tcPr>
          <w:p w14:paraId="2011CF1E" w14:textId="77777777" w:rsidR="004B1583" w:rsidRPr="00BF2633" w:rsidRDefault="004B1583" w:rsidP="004B1583">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66438764" w14:textId="0F1AB77F" w:rsidR="004B1583" w:rsidRPr="00BF2633" w:rsidRDefault="004B1583" w:rsidP="004B1583">
            <w:pPr>
              <w:pStyle w:val="TAL"/>
              <w:keepNext w:val="0"/>
              <w:keepLines w:val="0"/>
              <w:rPr>
                <w:sz w:val="16"/>
                <w:szCs w:val="16"/>
              </w:rPr>
            </w:pPr>
            <w:r w:rsidRPr="00BF2633">
              <w:rPr>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616CF9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277287" w14:textId="3BEA13A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861A3BF" w14:textId="77777777" w:rsidR="004B1583" w:rsidRPr="00BF2633" w:rsidRDefault="004B1583" w:rsidP="004B1583">
            <w:pPr>
              <w:pStyle w:val="TAL"/>
              <w:keepNext w:val="0"/>
              <w:keepLines w:val="0"/>
              <w:rPr>
                <w:sz w:val="16"/>
                <w:szCs w:val="16"/>
                <w:lang w:eastAsia="zh-CN"/>
              </w:rPr>
            </w:pPr>
          </w:p>
        </w:tc>
        <w:tc>
          <w:tcPr>
            <w:tcW w:w="1274" w:type="dxa"/>
          </w:tcPr>
          <w:p w14:paraId="34D3B625" w14:textId="77777777" w:rsidR="004B1583" w:rsidRPr="00BF2633" w:rsidRDefault="004B1583" w:rsidP="004B1583">
            <w:pPr>
              <w:pStyle w:val="TAL"/>
              <w:keepNext w:val="0"/>
              <w:keepLines w:val="0"/>
              <w:rPr>
                <w:sz w:val="16"/>
                <w:szCs w:val="16"/>
              </w:rPr>
            </w:pPr>
          </w:p>
        </w:tc>
        <w:tc>
          <w:tcPr>
            <w:tcW w:w="1554" w:type="dxa"/>
          </w:tcPr>
          <w:p w14:paraId="38FF8887" w14:textId="77777777" w:rsidR="004B1583" w:rsidRPr="00BF2633" w:rsidRDefault="004B1583" w:rsidP="004B1583">
            <w:pPr>
              <w:pStyle w:val="TAL"/>
              <w:keepNext w:val="0"/>
              <w:keepLines w:val="0"/>
              <w:rPr>
                <w:sz w:val="16"/>
                <w:szCs w:val="16"/>
              </w:rPr>
            </w:pPr>
          </w:p>
        </w:tc>
        <w:tc>
          <w:tcPr>
            <w:tcW w:w="1554" w:type="dxa"/>
          </w:tcPr>
          <w:p w14:paraId="1E82C5AA" w14:textId="4F73E704" w:rsidR="004B1583" w:rsidRPr="008B24CC" w:rsidRDefault="004B1583" w:rsidP="004B1583">
            <w:pPr>
              <w:pStyle w:val="TAC"/>
              <w:rPr>
                <w:sz w:val="16"/>
                <w:szCs w:val="16"/>
              </w:rPr>
            </w:pPr>
            <w:r w:rsidRPr="008B24CC">
              <w:rPr>
                <w:sz w:val="16"/>
                <w:szCs w:val="16"/>
              </w:rPr>
              <w:t>Rel-12</w:t>
            </w:r>
          </w:p>
        </w:tc>
      </w:tr>
      <w:tr w:rsidR="004B1583" w:rsidRPr="00BF2633" w14:paraId="69D7D1CC" w14:textId="19E5BE3C" w:rsidTr="004B1583">
        <w:trPr>
          <w:jc w:val="center"/>
        </w:trPr>
        <w:tc>
          <w:tcPr>
            <w:tcW w:w="1196" w:type="dxa"/>
            <w:shd w:val="clear" w:color="auto" w:fill="auto"/>
          </w:tcPr>
          <w:p w14:paraId="3C57BCC1" w14:textId="77777777" w:rsidR="004B1583" w:rsidRPr="00BF2633" w:rsidRDefault="004B1583" w:rsidP="004B1583">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0CF0FA34" w14:textId="0EFE4A06" w:rsidR="004B1583" w:rsidRPr="00BF2633" w:rsidRDefault="004B1583" w:rsidP="004B1583">
            <w:pPr>
              <w:pStyle w:val="TAL"/>
              <w:keepNext w:val="0"/>
              <w:keepLines w:val="0"/>
              <w:rPr>
                <w:sz w:val="16"/>
                <w:szCs w:val="16"/>
              </w:rPr>
            </w:pPr>
            <w:r w:rsidRPr="00BF2633">
              <w:rPr>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537AA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85E518" w14:textId="1E01C51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2B272EF" w14:textId="77777777" w:rsidR="004B1583" w:rsidRPr="00BF2633" w:rsidRDefault="004B1583" w:rsidP="004B1583">
            <w:pPr>
              <w:pStyle w:val="TAL"/>
              <w:keepNext w:val="0"/>
              <w:keepLines w:val="0"/>
              <w:rPr>
                <w:sz w:val="16"/>
                <w:szCs w:val="16"/>
                <w:lang w:eastAsia="zh-CN"/>
              </w:rPr>
            </w:pPr>
          </w:p>
        </w:tc>
        <w:tc>
          <w:tcPr>
            <w:tcW w:w="1274" w:type="dxa"/>
          </w:tcPr>
          <w:p w14:paraId="62EFEA8D" w14:textId="77777777" w:rsidR="004B1583" w:rsidRPr="00BF2633" w:rsidRDefault="004B1583" w:rsidP="004B1583">
            <w:pPr>
              <w:pStyle w:val="TAL"/>
              <w:keepNext w:val="0"/>
              <w:keepLines w:val="0"/>
              <w:rPr>
                <w:sz w:val="16"/>
                <w:szCs w:val="16"/>
              </w:rPr>
            </w:pPr>
          </w:p>
        </w:tc>
        <w:tc>
          <w:tcPr>
            <w:tcW w:w="1554" w:type="dxa"/>
          </w:tcPr>
          <w:p w14:paraId="2906181D" w14:textId="77777777" w:rsidR="004B1583" w:rsidRPr="00BF2633" w:rsidRDefault="004B1583" w:rsidP="004B1583">
            <w:pPr>
              <w:pStyle w:val="TAL"/>
              <w:keepNext w:val="0"/>
              <w:keepLines w:val="0"/>
              <w:rPr>
                <w:sz w:val="16"/>
                <w:szCs w:val="16"/>
              </w:rPr>
            </w:pPr>
          </w:p>
        </w:tc>
        <w:tc>
          <w:tcPr>
            <w:tcW w:w="1554" w:type="dxa"/>
          </w:tcPr>
          <w:p w14:paraId="1DBFD579" w14:textId="2C72560D" w:rsidR="004B1583" w:rsidRPr="008B24CC" w:rsidRDefault="004B1583" w:rsidP="004B1583">
            <w:pPr>
              <w:pStyle w:val="TAC"/>
              <w:rPr>
                <w:sz w:val="16"/>
                <w:szCs w:val="16"/>
              </w:rPr>
            </w:pPr>
            <w:r w:rsidRPr="008B24CC">
              <w:rPr>
                <w:sz w:val="16"/>
                <w:szCs w:val="16"/>
              </w:rPr>
              <w:t>Rel-12</w:t>
            </w:r>
          </w:p>
        </w:tc>
      </w:tr>
      <w:tr w:rsidR="004B1583" w:rsidRPr="00BF2633" w14:paraId="5836D51E" w14:textId="636D35FB" w:rsidTr="004B1583">
        <w:trPr>
          <w:jc w:val="center"/>
        </w:trPr>
        <w:tc>
          <w:tcPr>
            <w:tcW w:w="1196" w:type="dxa"/>
            <w:shd w:val="clear" w:color="auto" w:fill="auto"/>
          </w:tcPr>
          <w:p w14:paraId="179860F8" w14:textId="77777777" w:rsidR="004B1583" w:rsidRPr="00BF2633" w:rsidRDefault="004B1583" w:rsidP="004B1583">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4BCCC61C" w14:textId="4C6A7536" w:rsidR="004B1583" w:rsidRPr="00BF2633" w:rsidRDefault="004B1583" w:rsidP="004B1583">
            <w:pPr>
              <w:pStyle w:val="TAL"/>
              <w:keepNext w:val="0"/>
              <w:keepLines w:val="0"/>
              <w:rPr>
                <w:sz w:val="16"/>
                <w:szCs w:val="16"/>
              </w:rPr>
            </w:pPr>
            <w:r w:rsidRPr="00BF2633">
              <w:rPr>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6D3560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498B691" w14:textId="44F1E24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A0B8F6" w14:textId="77777777" w:rsidR="004B1583" w:rsidRPr="00BF2633" w:rsidRDefault="004B1583" w:rsidP="004B1583">
            <w:pPr>
              <w:pStyle w:val="TAL"/>
              <w:keepNext w:val="0"/>
              <w:keepLines w:val="0"/>
              <w:rPr>
                <w:sz w:val="16"/>
                <w:szCs w:val="16"/>
                <w:lang w:eastAsia="zh-CN"/>
              </w:rPr>
            </w:pPr>
          </w:p>
        </w:tc>
        <w:tc>
          <w:tcPr>
            <w:tcW w:w="1274" w:type="dxa"/>
          </w:tcPr>
          <w:p w14:paraId="0DE47882" w14:textId="77777777" w:rsidR="004B1583" w:rsidRPr="00BF2633" w:rsidRDefault="004B1583" w:rsidP="004B1583">
            <w:pPr>
              <w:pStyle w:val="TAL"/>
              <w:keepNext w:val="0"/>
              <w:keepLines w:val="0"/>
              <w:rPr>
                <w:sz w:val="16"/>
                <w:szCs w:val="16"/>
              </w:rPr>
            </w:pPr>
          </w:p>
        </w:tc>
        <w:tc>
          <w:tcPr>
            <w:tcW w:w="1554" w:type="dxa"/>
          </w:tcPr>
          <w:p w14:paraId="10EFBD1E" w14:textId="77777777" w:rsidR="004B1583" w:rsidRPr="00BF2633" w:rsidRDefault="004B1583" w:rsidP="004B1583">
            <w:pPr>
              <w:pStyle w:val="TAL"/>
              <w:keepNext w:val="0"/>
              <w:keepLines w:val="0"/>
              <w:rPr>
                <w:sz w:val="16"/>
                <w:szCs w:val="16"/>
              </w:rPr>
            </w:pPr>
          </w:p>
        </w:tc>
        <w:tc>
          <w:tcPr>
            <w:tcW w:w="1554" w:type="dxa"/>
          </w:tcPr>
          <w:p w14:paraId="6FBCD2C5" w14:textId="395C0325" w:rsidR="004B1583" w:rsidRPr="008B24CC" w:rsidRDefault="004B1583" w:rsidP="004B1583">
            <w:pPr>
              <w:pStyle w:val="TAC"/>
              <w:rPr>
                <w:sz w:val="16"/>
                <w:szCs w:val="16"/>
              </w:rPr>
            </w:pPr>
            <w:r w:rsidRPr="008B24CC">
              <w:rPr>
                <w:sz w:val="16"/>
                <w:szCs w:val="16"/>
              </w:rPr>
              <w:t>Rel-12</w:t>
            </w:r>
          </w:p>
        </w:tc>
      </w:tr>
      <w:tr w:rsidR="004B1583" w:rsidRPr="00BF2633" w14:paraId="782BEB3E" w14:textId="39EEC1AF" w:rsidTr="004B1583">
        <w:trPr>
          <w:jc w:val="center"/>
        </w:trPr>
        <w:tc>
          <w:tcPr>
            <w:tcW w:w="1196" w:type="dxa"/>
            <w:shd w:val="clear" w:color="auto" w:fill="auto"/>
          </w:tcPr>
          <w:p w14:paraId="4A9ABE58" w14:textId="77777777" w:rsidR="004B1583" w:rsidRPr="00BF2633" w:rsidRDefault="004B1583" w:rsidP="004B1583">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2D85216B" w14:textId="2B1F78D4" w:rsidR="004B1583" w:rsidRPr="00BF2633" w:rsidRDefault="004B1583" w:rsidP="004B1583">
            <w:pPr>
              <w:pStyle w:val="TAL"/>
              <w:keepNext w:val="0"/>
              <w:keepLines w:val="0"/>
              <w:rPr>
                <w:sz w:val="16"/>
                <w:szCs w:val="16"/>
              </w:rPr>
            </w:pPr>
            <w:r w:rsidRPr="00BF2633">
              <w:rPr>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0DFD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CAE24A" w14:textId="0E81E9F4"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583369" w14:textId="77777777" w:rsidR="004B1583" w:rsidRPr="00BF2633" w:rsidRDefault="004B1583" w:rsidP="004B1583">
            <w:pPr>
              <w:pStyle w:val="TAL"/>
              <w:keepNext w:val="0"/>
              <w:keepLines w:val="0"/>
              <w:rPr>
                <w:sz w:val="16"/>
                <w:szCs w:val="16"/>
                <w:lang w:eastAsia="zh-CN"/>
              </w:rPr>
            </w:pPr>
          </w:p>
        </w:tc>
        <w:tc>
          <w:tcPr>
            <w:tcW w:w="1274" w:type="dxa"/>
          </w:tcPr>
          <w:p w14:paraId="7CB906CD" w14:textId="77777777" w:rsidR="004B1583" w:rsidRPr="00BF2633" w:rsidRDefault="004B1583" w:rsidP="004B1583">
            <w:pPr>
              <w:pStyle w:val="TAL"/>
              <w:keepNext w:val="0"/>
              <w:keepLines w:val="0"/>
              <w:rPr>
                <w:sz w:val="16"/>
                <w:szCs w:val="16"/>
              </w:rPr>
            </w:pPr>
          </w:p>
        </w:tc>
        <w:tc>
          <w:tcPr>
            <w:tcW w:w="1554" w:type="dxa"/>
          </w:tcPr>
          <w:p w14:paraId="6146E77F" w14:textId="77777777" w:rsidR="004B1583" w:rsidRPr="00BF2633" w:rsidRDefault="004B1583" w:rsidP="004B1583">
            <w:pPr>
              <w:pStyle w:val="TAL"/>
              <w:keepNext w:val="0"/>
              <w:keepLines w:val="0"/>
              <w:rPr>
                <w:sz w:val="16"/>
                <w:szCs w:val="16"/>
              </w:rPr>
            </w:pPr>
          </w:p>
        </w:tc>
        <w:tc>
          <w:tcPr>
            <w:tcW w:w="1554" w:type="dxa"/>
          </w:tcPr>
          <w:p w14:paraId="178922A1" w14:textId="19F174CA" w:rsidR="004B1583" w:rsidRPr="008B24CC" w:rsidRDefault="004B1583" w:rsidP="004B1583">
            <w:pPr>
              <w:pStyle w:val="TAC"/>
              <w:rPr>
                <w:sz w:val="16"/>
                <w:szCs w:val="16"/>
              </w:rPr>
            </w:pPr>
            <w:r w:rsidRPr="008B24CC">
              <w:rPr>
                <w:sz w:val="16"/>
                <w:szCs w:val="16"/>
              </w:rPr>
              <w:t>Rel-12</w:t>
            </w:r>
          </w:p>
        </w:tc>
      </w:tr>
      <w:tr w:rsidR="004B1583" w:rsidRPr="00BF2633" w14:paraId="3E77A466" w14:textId="03023BFB" w:rsidTr="004B1583">
        <w:trPr>
          <w:jc w:val="center"/>
        </w:trPr>
        <w:tc>
          <w:tcPr>
            <w:tcW w:w="1196" w:type="dxa"/>
            <w:shd w:val="clear" w:color="auto" w:fill="auto"/>
          </w:tcPr>
          <w:p w14:paraId="47ECB03F" w14:textId="77777777" w:rsidR="004B1583" w:rsidRPr="00BF2633" w:rsidRDefault="004B1583" w:rsidP="004B1583">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5E322B24" w14:textId="716B192E" w:rsidR="004B1583" w:rsidRPr="00BF2633" w:rsidRDefault="004B1583" w:rsidP="004B1583">
            <w:pPr>
              <w:pStyle w:val="TAL"/>
              <w:keepNext w:val="0"/>
              <w:keepLines w:val="0"/>
              <w:rPr>
                <w:sz w:val="16"/>
                <w:szCs w:val="16"/>
              </w:rPr>
            </w:pPr>
            <w:r w:rsidRPr="00BF2633">
              <w:rPr>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A2FF1A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C56870E" w14:textId="28F8DF4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E8819CB" w14:textId="77777777" w:rsidR="004B1583" w:rsidRPr="00BF2633" w:rsidRDefault="004B1583" w:rsidP="004B1583">
            <w:pPr>
              <w:pStyle w:val="TAL"/>
              <w:keepNext w:val="0"/>
              <w:keepLines w:val="0"/>
              <w:rPr>
                <w:sz w:val="16"/>
                <w:szCs w:val="16"/>
                <w:lang w:eastAsia="zh-CN"/>
              </w:rPr>
            </w:pPr>
          </w:p>
        </w:tc>
        <w:tc>
          <w:tcPr>
            <w:tcW w:w="1274" w:type="dxa"/>
          </w:tcPr>
          <w:p w14:paraId="46528EA9" w14:textId="77777777" w:rsidR="004B1583" w:rsidRPr="00BF2633" w:rsidRDefault="004B1583" w:rsidP="004B1583">
            <w:pPr>
              <w:pStyle w:val="TAL"/>
              <w:keepNext w:val="0"/>
              <w:keepLines w:val="0"/>
              <w:rPr>
                <w:sz w:val="16"/>
                <w:szCs w:val="16"/>
              </w:rPr>
            </w:pPr>
          </w:p>
        </w:tc>
        <w:tc>
          <w:tcPr>
            <w:tcW w:w="1554" w:type="dxa"/>
          </w:tcPr>
          <w:p w14:paraId="6837C46E" w14:textId="77777777" w:rsidR="004B1583" w:rsidRPr="00BF2633" w:rsidRDefault="004B1583" w:rsidP="004B1583">
            <w:pPr>
              <w:pStyle w:val="TAL"/>
              <w:keepNext w:val="0"/>
              <w:keepLines w:val="0"/>
              <w:rPr>
                <w:sz w:val="16"/>
                <w:szCs w:val="16"/>
              </w:rPr>
            </w:pPr>
          </w:p>
        </w:tc>
        <w:tc>
          <w:tcPr>
            <w:tcW w:w="1554" w:type="dxa"/>
          </w:tcPr>
          <w:p w14:paraId="07C3B639" w14:textId="5F1A34C2" w:rsidR="004B1583" w:rsidRPr="008B24CC" w:rsidRDefault="004B1583" w:rsidP="004B1583">
            <w:pPr>
              <w:pStyle w:val="TAC"/>
              <w:rPr>
                <w:sz w:val="16"/>
                <w:szCs w:val="16"/>
              </w:rPr>
            </w:pPr>
            <w:r w:rsidRPr="008B24CC">
              <w:rPr>
                <w:sz w:val="16"/>
                <w:szCs w:val="16"/>
              </w:rPr>
              <w:t>Rel-12</w:t>
            </w:r>
          </w:p>
        </w:tc>
      </w:tr>
      <w:tr w:rsidR="004B1583" w:rsidRPr="00BF2633" w14:paraId="4CA9E28B" w14:textId="7A32585C" w:rsidTr="004B1583">
        <w:trPr>
          <w:jc w:val="center"/>
        </w:trPr>
        <w:tc>
          <w:tcPr>
            <w:tcW w:w="1196" w:type="dxa"/>
            <w:shd w:val="clear" w:color="auto" w:fill="auto"/>
          </w:tcPr>
          <w:p w14:paraId="0EEAC13D" w14:textId="77777777" w:rsidR="004B1583" w:rsidRPr="00BF2633" w:rsidRDefault="004B1583" w:rsidP="004B1583">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5F03EF04" w14:textId="34B1F472" w:rsidR="004B1583" w:rsidRPr="00BF2633" w:rsidRDefault="004B1583" w:rsidP="004B1583">
            <w:pPr>
              <w:pStyle w:val="TAL"/>
              <w:keepNext w:val="0"/>
              <w:keepLines w:val="0"/>
              <w:rPr>
                <w:sz w:val="16"/>
                <w:szCs w:val="16"/>
              </w:rPr>
            </w:pPr>
            <w:r w:rsidRPr="00BF2633">
              <w:rPr>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87F20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DDB94" w14:textId="6E9B6682"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BD841A" w14:textId="77777777" w:rsidR="004B1583" w:rsidRPr="00BF2633" w:rsidRDefault="004B1583" w:rsidP="004B1583">
            <w:pPr>
              <w:pStyle w:val="TAL"/>
              <w:keepNext w:val="0"/>
              <w:keepLines w:val="0"/>
              <w:rPr>
                <w:sz w:val="16"/>
                <w:szCs w:val="16"/>
                <w:lang w:eastAsia="zh-CN"/>
              </w:rPr>
            </w:pPr>
          </w:p>
        </w:tc>
        <w:tc>
          <w:tcPr>
            <w:tcW w:w="1274" w:type="dxa"/>
          </w:tcPr>
          <w:p w14:paraId="2F8189ED" w14:textId="77777777" w:rsidR="004B1583" w:rsidRPr="00BF2633" w:rsidRDefault="004B1583" w:rsidP="004B1583">
            <w:pPr>
              <w:pStyle w:val="TAL"/>
              <w:keepNext w:val="0"/>
              <w:keepLines w:val="0"/>
              <w:rPr>
                <w:sz w:val="16"/>
                <w:szCs w:val="16"/>
              </w:rPr>
            </w:pPr>
          </w:p>
        </w:tc>
        <w:tc>
          <w:tcPr>
            <w:tcW w:w="1554" w:type="dxa"/>
          </w:tcPr>
          <w:p w14:paraId="17951095" w14:textId="77777777" w:rsidR="004B1583" w:rsidRPr="00BF2633" w:rsidRDefault="004B1583" w:rsidP="004B1583">
            <w:pPr>
              <w:pStyle w:val="TAL"/>
              <w:keepNext w:val="0"/>
              <w:keepLines w:val="0"/>
              <w:rPr>
                <w:sz w:val="16"/>
                <w:szCs w:val="16"/>
              </w:rPr>
            </w:pPr>
          </w:p>
        </w:tc>
        <w:tc>
          <w:tcPr>
            <w:tcW w:w="1554" w:type="dxa"/>
          </w:tcPr>
          <w:p w14:paraId="7874C655" w14:textId="0B66EC58" w:rsidR="004B1583" w:rsidRPr="008B24CC" w:rsidRDefault="004B1583" w:rsidP="004B1583">
            <w:pPr>
              <w:pStyle w:val="TAC"/>
              <w:rPr>
                <w:sz w:val="16"/>
                <w:szCs w:val="16"/>
              </w:rPr>
            </w:pPr>
            <w:r w:rsidRPr="008B24CC">
              <w:rPr>
                <w:sz w:val="16"/>
                <w:szCs w:val="16"/>
              </w:rPr>
              <w:t>Rel-12</w:t>
            </w:r>
          </w:p>
        </w:tc>
      </w:tr>
      <w:tr w:rsidR="004B1583" w:rsidRPr="00BF2633" w14:paraId="635440D8" w14:textId="32E9A4CA" w:rsidTr="004B1583">
        <w:trPr>
          <w:jc w:val="center"/>
        </w:trPr>
        <w:tc>
          <w:tcPr>
            <w:tcW w:w="1196" w:type="dxa"/>
            <w:shd w:val="clear" w:color="auto" w:fill="auto"/>
          </w:tcPr>
          <w:p w14:paraId="2C64D41A" w14:textId="77777777" w:rsidR="004B1583" w:rsidRPr="00BF2633" w:rsidRDefault="004B1583" w:rsidP="004B1583">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3329A89C" w14:textId="29FB8146" w:rsidR="004B1583" w:rsidRPr="00BF2633" w:rsidRDefault="004B1583" w:rsidP="004B1583">
            <w:pPr>
              <w:pStyle w:val="TAL"/>
              <w:keepNext w:val="0"/>
              <w:keepLines w:val="0"/>
              <w:rPr>
                <w:sz w:val="16"/>
                <w:szCs w:val="16"/>
              </w:rPr>
            </w:pPr>
            <w:r w:rsidRPr="00BF2633">
              <w:rPr>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785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A8BD7" w14:textId="5AB88BC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0F39CEE" w14:textId="77777777" w:rsidR="004B1583" w:rsidRPr="00BF2633" w:rsidRDefault="004B1583" w:rsidP="004B1583">
            <w:pPr>
              <w:pStyle w:val="TAL"/>
              <w:keepNext w:val="0"/>
              <w:keepLines w:val="0"/>
              <w:rPr>
                <w:sz w:val="16"/>
                <w:szCs w:val="16"/>
                <w:lang w:eastAsia="zh-CN"/>
              </w:rPr>
            </w:pPr>
          </w:p>
        </w:tc>
        <w:tc>
          <w:tcPr>
            <w:tcW w:w="1274" w:type="dxa"/>
          </w:tcPr>
          <w:p w14:paraId="7CD850E4" w14:textId="77777777" w:rsidR="004B1583" w:rsidRPr="00BF2633" w:rsidRDefault="004B1583" w:rsidP="004B1583">
            <w:pPr>
              <w:pStyle w:val="TAL"/>
              <w:keepNext w:val="0"/>
              <w:keepLines w:val="0"/>
              <w:rPr>
                <w:sz w:val="16"/>
                <w:szCs w:val="16"/>
              </w:rPr>
            </w:pPr>
          </w:p>
        </w:tc>
        <w:tc>
          <w:tcPr>
            <w:tcW w:w="1554" w:type="dxa"/>
          </w:tcPr>
          <w:p w14:paraId="11A43364" w14:textId="77777777" w:rsidR="004B1583" w:rsidRPr="00BF2633" w:rsidRDefault="004B1583" w:rsidP="004B1583">
            <w:pPr>
              <w:pStyle w:val="TAL"/>
              <w:keepNext w:val="0"/>
              <w:keepLines w:val="0"/>
              <w:rPr>
                <w:sz w:val="16"/>
                <w:szCs w:val="16"/>
              </w:rPr>
            </w:pPr>
          </w:p>
        </w:tc>
        <w:tc>
          <w:tcPr>
            <w:tcW w:w="1554" w:type="dxa"/>
          </w:tcPr>
          <w:p w14:paraId="4863A13D" w14:textId="068594BC" w:rsidR="004B1583" w:rsidRPr="008B24CC" w:rsidRDefault="004B1583" w:rsidP="004B1583">
            <w:pPr>
              <w:pStyle w:val="TAC"/>
              <w:rPr>
                <w:sz w:val="16"/>
                <w:szCs w:val="16"/>
              </w:rPr>
            </w:pPr>
            <w:r w:rsidRPr="008B24CC">
              <w:rPr>
                <w:sz w:val="16"/>
                <w:szCs w:val="16"/>
              </w:rPr>
              <w:t>Rel-12</w:t>
            </w:r>
          </w:p>
        </w:tc>
      </w:tr>
      <w:tr w:rsidR="004B1583" w:rsidRPr="00BF2633" w14:paraId="472E6EF7" w14:textId="312D826B" w:rsidTr="004B1583">
        <w:trPr>
          <w:jc w:val="center"/>
        </w:trPr>
        <w:tc>
          <w:tcPr>
            <w:tcW w:w="1196" w:type="dxa"/>
            <w:shd w:val="clear" w:color="auto" w:fill="auto"/>
          </w:tcPr>
          <w:p w14:paraId="32487D2E" w14:textId="77777777" w:rsidR="004B1583" w:rsidRPr="00BF2633" w:rsidRDefault="004B1583" w:rsidP="004B1583">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21F717F8" w14:textId="309B1553" w:rsidR="004B1583" w:rsidRPr="00BF2633" w:rsidRDefault="004B1583" w:rsidP="004B1583">
            <w:pPr>
              <w:pStyle w:val="TAL"/>
              <w:keepNext w:val="0"/>
              <w:keepLines w:val="0"/>
              <w:rPr>
                <w:sz w:val="16"/>
                <w:szCs w:val="16"/>
              </w:rPr>
            </w:pPr>
            <w:r w:rsidRPr="00BF2633">
              <w:rPr>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312AA5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1CFF2E" w14:textId="74D62EC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76570F" w14:textId="77777777" w:rsidR="004B1583" w:rsidRPr="00BF2633" w:rsidRDefault="004B1583" w:rsidP="004B1583">
            <w:pPr>
              <w:pStyle w:val="TAL"/>
              <w:keepNext w:val="0"/>
              <w:keepLines w:val="0"/>
              <w:rPr>
                <w:sz w:val="16"/>
                <w:szCs w:val="16"/>
                <w:lang w:eastAsia="zh-CN"/>
              </w:rPr>
            </w:pPr>
          </w:p>
        </w:tc>
        <w:tc>
          <w:tcPr>
            <w:tcW w:w="1274" w:type="dxa"/>
          </w:tcPr>
          <w:p w14:paraId="2BF6C200" w14:textId="77777777" w:rsidR="004B1583" w:rsidRPr="00BF2633" w:rsidRDefault="004B1583" w:rsidP="004B1583">
            <w:pPr>
              <w:pStyle w:val="TAL"/>
              <w:keepNext w:val="0"/>
              <w:keepLines w:val="0"/>
              <w:rPr>
                <w:sz w:val="16"/>
                <w:szCs w:val="16"/>
              </w:rPr>
            </w:pPr>
          </w:p>
        </w:tc>
        <w:tc>
          <w:tcPr>
            <w:tcW w:w="1554" w:type="dxa"/>
          </w:tcPr>
          <w:p w14:paraId="347D54E4" w14:textId="77777777" w:rsidR="004B1583" w:rsidRPr="00BF2633" w:rsidRDefault="004B1583" w:rsidP="004B1583">
            <w:pPr>
              <w:pStyle w:val="TAL"/>
              <w:keepNext w:val="0"/>
              <w:keepLines w:val="0"/>
              <w:rPr>
                <w:sz w:val="16"/>
                <w:szCs w:val="16"/>
              </w:rPr>
            </w:pPr>
          </w:p>
        </w:tc>
        <w:tc>
          <w:tcPr>
            <w:tcW w:w="1554" w:type="dxa"/>
          </w:tcPr>
          <w:p w14:paraId="39F113DF" w14:textId="4DA79C94" w:rsidR="004B1583" w:rsidRPr="008B24CC" w:rsidRDefault="004B1583" w:rsidP="004B1583">
            <w:pPr>
              <w:pStyle w:val="TAC"/>
              <w:rPr>
                <w:sz w:val="16"/>
                <w:szCs w:val="16"/>
              </w:rPr>
            </w:pPr>
            <w:r w:rsidRPr="008B24CC">
              <w:rPr>
                <w:sz w:val="16"/>
                <w:szCs w:val="16"/>
              </w:rPr>
              <w:t>Rel-12</w:t>
            </w:r>
          </w:p>
        </w:tc>
      </w:tr>
      <w:tr w:rsidR="004B1583" w:rsidRPr="00BF2633" w14:paraId="7816A11A" w14:textId="7094130C" w:rsidTr="004B1583">
        <w:trPr>
          <w:jc w:val="center"/>
        </w:trPr>
        <w:tc>
          <w:tcPr>
            <w:tcW w:w="1196" w:type="dxa"/>
            <w:shd w:val="clear" w:color="auto" w:fill="auto"/>
          </w:tcPr>
          <w:p w14:paraId="5B63E626" w14:textId="77777777" w:rsidR="004B1583" w:rsidRPr="00BF2633" w:rsidRDefault="004B1583" w:rsidP="004B1583">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228139A4" w14:textId="488DE226" w:rsidR="004B1583" w:rsidRPr="00BF2633" w:rsidRDefault="004B1583" w:rsidP="004B1583">
            <w:pPr>
              <w:pStyle w:val="TAL"/>
              <w:keepNext w:val="0"/>
              <w:keepLines w:val="0"/>
              <w:rPr>
                <w:sz w:val="16"/>
                <w:szCs w:val="16"/>
              </w:rPr>
            </w:pPr>
            <w:r w:rsidRPr="00BF2633">
              <w:rPr>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7AE1FB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E046A68" w14:textId="57CD3C9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A72DBF7" w14:textId="77777777" w:rsidR="004B1583" w:rsidRPr="00BF2633" w:rsidRDefault="004B1583" w:rsidP="004B1583">
            <w:pPr>
              <w:pStyle w:val="TAL"/>
              <w:keepNext w:val="0"/>
              <w:keepLines w:val="0"/>
              <w:rPr>
                <w:sz w:val="16"/>
                <w:szCs w:val="16"/>
                <w:lang w:eastAsia="zh-CN"/>
              </w:rPr>
            </w:pPr>
          </w:p>
        </w:tc>
        <w:tc>
          <w:tcPr>
            <w:tcW w:w="1274" w:type="dxa"/>
          </w:tcPr>
          <w:p w14:paraId="336D77CF" w14:textId="77777777" w:rsidR="004B1583" w:rsidRPr="00BF2633" w:rsidRDefault="004B1583" w:rsidP="004B1583">
            <w:pPr>
              <w:pStyle w:val="TAL"/>
              <w:keepNext w:val="0"/>
              <w:keepLines w:val="0"/>
              <w:rPr>
                <w:sz w:val="16"/>
                <w:szCs w:val="16"/>
              </w:rPr>
            </w:pPr>
          </w:p>
        </w:tc>
        <w:tc>
          <w:tcPr>
            <w:tcW w:w="1554" w:type="dxa"/>
          </w:tcPr>
          <w:p w14:paraId="099A1B51" w14:textId="77777777" w:rsidR="004B1583" w:rsidRPr="00BF2633" w:rsidRDefault="004B1583" w:rsidP="004B1583">
            <w:pPr>
              <w:pStyle w:val="TAL"/>
              <w:keepNext w:val="0"/>
              <w:keepLines w:val="0"/>
              <w:rPr>
                <w:sz w:val="16"/>
                <w:szCs w:val="16"/>
              </w:rPr>
            </w:pPr>
          </w:p>
        </w:tc>
        <w:tc>
          <w:tcPr>
            <w:tcW w:w="1554" w:type="dxa"/>
          </w:tcPr>
          <w:p w14:paraId="7BABA6AC" w14:textId="322EC105" w:rsidR="004B1583" w:rsidRPr="008B24CC" w:rsidRDefault="004B1583" w:rsidP="004B1583">
            <w:pPr>
              <w:pStyle w:val="TAC"/>
              <w:rPr>
                <w:sz w:val="16"/>
                <w:szCs w:val="16"/>
              </w:rPr>
            </w:pPr>
            <w:r w:rsidRPr="008B24CC">
              <w:rPr>
                <w:sz w:val="16"/>
                <w:szCs w:val="16"/>
              </w:rPr>
              <w:t>Rel-12</w:t>
            </w:r>
          </w:p>
        </w:tc>
      </w:tr>
      <w:tr w:rsidR="004B1583" w:rsidRPr="00BF2633" w14:paraId="637A322F" w14:textId="0326034F" w:rsidTr="004B1583">
        <w:trPr>
          <w:jc w:val="center"/>
        </w:trPr>
        <w:tc>
          <w:tcPr>
            <w:tcW w:w="1196" w:type="dxa"/>
            <w:shd w:val="clear" w:color="auto" w:fill="auto"/>
          </w:tcPr>
          <w:p w14:paraId="172F68DF" w14:textId="77777777" w:rsidR="004B1583" w:rsidRPr="00BF2633" w:rsidRDefault="004B1583" w:rsidP="004B1583">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0D6E165" w14:textId="0629B336" w:rsidR="004B1583" w:rsidRPr="00BF2633" w:rsidRDefault="004B1583" w:rsidP="004B1583">
            <w:pPr>
              <w:pStyle w:val="TAL"/>
              <w:keepNext w:val="0"/>
              <w:keepLines w:val="0"/>
              <w:rPr>
                <w:sz w:val="16"/>
                <w:szCs w:val="16"/>
              </w:rPr>
            </w:pPr>
            <w:r w:rsidRPr="00BF2633">
              <w:rPr>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48AD7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3331642" w14:textId="779A64F6"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E990A8" w14:textId="77777777" w:rsidR="004B1583" w:rsidRPr="00BF2633" w:rsidRDefault="004B1583" w:rsidP="004B1583">
            <w:pPr>
              <w:pStyle w:val="TAL"/>
              <w:keepNext w:val="0"/>
              <w:keepLines w:val="0"/>
              <w:rPr>
                <w:sz w:val="16"/>
                <w:szCs w:val="16"/>
                <w:lang w:eastAsia="zh-CN"/>
              </w:rPr>
            </w:pPr>
          </w:p>
        </w:tc>
        <w:tc>
          <w:tcPr>
            <w:tcW w:w="1274" w:type="dxa"/>
          </w:tcPr>
          <w:p w14:paraId="705F5D17" w14:textId="77777777" w:rsidR="004B1583" w:rsidRPr="00BF2633" w:rsidRDefault="004B1583" w:rsidP="004B1583">
            <w:pPr>
              <w:pStyle w:val="TAL"/>
              <w:keepNext w:val="0"/>
              <w:keepLines w:val="0"/>
              <w:rPr>
                <w:sz w:val="16"/>
                <w:szCs w:val="16"/>
              </w:rPr>
            </w:pPr>
          </w:p>
        </w:tc>
        <w:tc>
          <w:tcPr>
            <w:tcW w:w="1554" w:type="dxa"/>
          </w:tcPr>
          <w:p w14:paraId="158326F5" w14:textId="77777777" w:rsidR="004B1583" w:rsidRPr="00BF2633" w:rsidRDefault="004B1583" w:rsidP="004B1583">
            <w:pPr>
              <w:pStyle w:val="TAL"/>
              <w:keepNext w:val="0"/>
              <w:keepLines w:val="0"/>
              <w:rPr>
                <w:sz w:val="16"/>
                <w:szCs w:val="16"/>
              </w:rPr>
            </w:pPr>
          </w:p>
        </w:tc>
        <w:tc>
          <w:tcPr>
            <w:tcW w:w="1554" w:type="dxa"/>
          </w:tcPr>
          <w:p w14:paraId="645993B0" w14:textId="46AF9BD5" w:rsidR="004B1583" w:rsidRPr="008B24CC" w:rsidRDefault="004B1583" w:rsidP="004B1583">
            <w:pPr>
              <w:pStyle w:val="TAC"/>
              <w:rPr>
                <w:sz w:val="16"/>
                <w:szCs w:val="16"/>
              </w:rPr>
            </w:pPr>
            <w:r w:rsidRPr="008B24CC">
              <w:rPr>
                <w:sz w:val="16"/>
                <w:szCs w:val="16"/>
              </w:rPr>
              <w:t>Rel-12</w:t>
            </w:r>
          </w:p>
        </w:tc>
      </w:tr>
      <w:tr w:rsidR="004B1583" w:rsidRPr="00BF2633" w14:paraId="12FFDDB5" w14:textId="5B83A44D" w:rsidTr="004B1583">
        <w:trPr>
          <w:jc w:val="center"/>
        </w:trPr>
        <w:tc>
          <w:tcPr>
            <w:tcW w:w="1196" w:type="dxa"/>
            <w:shd w:val="clear" w:color="auto" w:fill="auto"/>
          </w:tcPr>
          <w:p w14:paraId="61E42338" w14:textId="77777777" w:rsidR="004B1583" w:rsidRDefault="004B1583" w:rsidP="004B1583">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4B1583" w:rsidRDefault="004B1583" w:rsidP="004B1583">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2BEF3D1F"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4B1583" w:rsidRDefault="004B1583" w:rsidP="004B1583">
            <w:pPr>
              <w:pStyle w:val="TAL"/>
              <w:keepNext w:val="0"/>
              <w:keepLines w:val="0"/>
              <w:rPr>
                <w:sz w:val="16"/>
                <w:szCs w:val="16"/>
              </w:rPr>
            </w:pPr>
            <w:r>
              <w:rPr>
                <w:sz w:val="16"/>
                <w:szCs w:val="16"/>
              </w:rPr>
              <w:t>IUT containing MCPTT Client</w:t>
            </w:r>
          </w:p>
        </w:tc>
        <w:tc>
          <w:tcPr>
            <w:tcW w:w="1409" w:type="dxa"/>
          </w:tcPr>
          <w:p w14:paraId="29BE7CEC" w14:textId="77777777" w:rsidR="004B1583" w:rsidRPr="00BF2633" w:rsidRDefault="004B1583" w:rsidP="004B1583">
            <w:pPr>
              <w:pStyle w:val="TAL"/>
              <w:keepNext w:val="0"/>
              <w:keepLines w:val="0"/>
              <w:rPr>
                <w:sz w:val="16"/>
                <w:szCs w:val="16"/>
                <w:lang w:eastAsia="zh-CN"/>
              </w:rPr>
            </w:pPr>
          </w:p>
        </w:tc>
        <w:tc>
          <w:tcPr>
            <w:tcW w:w="1274" w:type="dxa"/>
          </w:tcPr>
          <w:p w14:paraId="0BCB2F6C" w14:textId="77777777" w:rsidR="004B1583" w:rsidRPr="00BF2633" w:rsidRDefault="004B1583" w:rsidP="004B1583">
            <w:pPr>
              <w:pStyle w:val="TAL"/>
              <w:keepNext w:val="0"/>
              <w:keepLines w:val="0"/>
              <w:rPr>
                <w:sz w:val="16"/>
                <w:szCs w:val="16"/>
              </w:rPr>
            </w:pPr>
          </w:p>
        </w:tc>
        <w:tc>
          <w:tcPr>
            <w:tcW w:w="1554" w:type="dxa"/>
          </w:tcPr>
          <w:p w14:paraId="0CE6F2DE" w14:textId="77777777" w:rsidR="004B1583" w:rsidRPr="00BF2633" w:rsidRDefault="004B1583" w:rsidP="004B1583">
            <w:pPr>
              <w:pStyle w:val="TAL"/>
              <w:keepNext w:val="0"/>
              <w:keepLines w:val="0"/>
              <w:rPr>
                <w:sz w:val="16"/>
                <w:szCs w:val="16"/>
              </w:rPr>
            </w:pPr>
          </w:p>
        </w:tc>
        <w:tc>
          <w:tcPr>
            <w:tcW w:w="1554" w:type="dxa"/>
          </w:tcPr>
          <w:p w14:paraId="6442F4E3" w14:textId="59FA0B00" w:rsidR="004B1583" w:rsidRPr="008B24CC" w:rsidRDefault="004B1583" w:rsidP="004B1583">
            <w:pPr>
              <w:pStyle w:val="TAC"/>
              <w:rPr>
                <w:sz w:val="16"/>
                <w:szCs w:val="16"/>
              </w:rPr>
            </w:pPr>
            <w:r w:rsidRPr="008B24CC">
              <w:rPr>
                <w:sz w:val="16"/>
                <w:szCs w:val="16"/>
              </w:rPr>
              <w:t>Rel-12</w:t>
            </w:r>
          </w:p>
        </w:tc>
      </w:tr>
      <w:tr w:rsidR="004B1583" w:rsidRPr="00BF2633" w14:paraId="05341E90" w14:textId="77B99D46" w:rsidTr="004B1583">
        <w:trPr>
          <w:jc w:val="center"/>
        </w:trPr>
        <w:tc>
          <w:tcPr>
            <w:tcW w:w="1196" w:type="dxa"/>
            <w:shd w:val="clear" w:color="auto" w:fill="auto"/>
          </w:tcPr>
          <w:p w14:paraId="7CE91EEC" w14:textId="77777777" w:rsidR="004B1583" w:rsidRDefault="004B1583" w:rsidP="004B1583">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4B1583" w:rsidRDefault="004B1583" w:rsidP="004B1583">
            <w:pPr>
              <w:pStyle w:val="TAL"/>
              <w:keepNext w:val="0"/>
              <w:keepLines w:val="0"/>
              <w:rPr>
                <w:sz w:val="16"/>
                <w:szCs w:val="16"/>
              </w:rPr>
            </w:pPr>
            <w:r>
              <w:rPr>
                <w:sz w:val="16"/>
                <w:szCs w:val="16"/>
              </w:rPr>
              <w:t xml:space="preserve">On-network / Broadcast Group Call using pre-established session / </w:t>
            </w:r>
            <w:r>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4B1583" w:rsidRDefault="004B1583" w:rsidP="004B1583">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642AE7CB" w14:textId="77777777"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4B1583" w:rsidRDefault="004B1583" w:rsidP="004B1583">
            <w:pPr>
              <w:pStyle w:val="TAL"/>
              <w:keepNext w:val="0"/>
              <w:keepLines w:val="0"/>
              <w:rPr>
                <w:sz w:val="16"/>
                <w:szCs w:val="16"/>
              </w:rPr>
            </w:pPr>
            <w:r>
              <w:rPr>
                <w:sz w:val="16"/>
                <w:szCs w:val="16"/>
              </w:rPr>
              <w:t>IUT containing MCPTT Client</w:t>
            </w:r>
          </w:p>
        </w:tc>
        <w:tc>
          <w:tcPr>
            <w:tcW w:w="1409" w:type="dxa"/>
          </w:tcPr>
          <w:p w14:paraId="11FA74AB" w14:textId="77777777" w:rsidR="004B1583" w:rsidRPr="00BF2633" w:rsidRDefault="004B1583" w:rsidP="004B1583">
            <w:pPr>
              <w:pStyle w:val="TAL"/>
              <w:keepNext w:val="0"/>
              <w:keepLines w:val="0"/>
              <w:rPr>
                <w:sz w:val="16"/>
                <w:szCs w:val="16"/>
                <w:lang w:eastAsia="zh-CN"/>
              </w:rPr>
            </w:pPr>
          </w:p>
        </w:tc>
        <w:tc>
          <w:tcPr>
            <w:tcW w:w="1274" w:type="dxa"/>
          </w:tcPr>
          <w:p w14:paraId="505A6E4E" w14:textId="77777777" w:rsidR="004B1583" w:rsidRPr="00BF2633" w:rsidRDefault="004B1583" w:rsidP="004B1583">
            <w:pPr>
              <w:pStyle w:val="TAL"/>
              <w:keepNext w:val="0"/>
              <w:keepLines w:val="0"/>
              <w:rPr>
                <w:sz w:val="16"/>
                <w:szCs w:val="16"/>
              </w:rPr>
            </w:pPr>
          </w:p>
        </w:tc>
        <w:tc>
          <w:tcPr>
            <w:tcW w:w="1554" w:type="dxa"/>
          </w:tcPr>
          <w:p w14:paraId="38468A4B" w14:textId="77777777" w:rsidR="004B1583" w:rsidRPr="00BF2633" w:rsidRDefault="004B1583" w:rsidP="004B1583">
            <w:pPr>
              <w:pStyle w:val="TAL"/>
              <w:keepNext w:val="0"/>
              <w:keepLines w:val="0"/>
              <w:rPr>
                <w:sz w:val="16"/>
                <w:szCs w:val="16"/>
              </w:rPr>
            </w:pPr>
          </w:p>
        </w:tc>
        <w:tc>
          <w:tcPr>
            <w:tcW w:w="1554" w:type="dxa"/>
          </w:tcPr>
          <w:p w14:paraId="26D38D74" w14:textId="6884E9EC" w:rsidR="004B1583" w:rsidRPr="008B24CC" w:rsidRDefault="004B1583" w:rsidP="004B1583">
            <w:pPr>
              <w:pStyle w:val="TAC"/>
              <w:rPr>
                <w:sz w:val="16"/>
                <w:szCs w:val="16"/>
              </w:rPr>
            </w:pPr>
            <w:r w:rsidRPr="008B24CC">
              <w:rPr>
                <w:sz w:val="16"/>
                <w:szCs w:val="16"/>
              </w:rPr>
              <w:t>Rel-12</w:t>
            </w:r>
          </w:p>
        </w:tc>
      </w:tr>
      <w:tr w:rsidR="004B1583" w:rsidRPr="00BF2633" w14:paraId="4C816165" w14:textId="77777777" w:rsidTr="004B1583">
        <w:trPr>
          <w:jc w:val="center"/>
        </w:trPr>
        <w:tc>
          <w:tcPr>
            <w:tcW w:w="1196" w:type="dxa"/>
            <w:shd w:val="clear" w:color="auto" w:fill="auto"/>
          </w:tcPr>
          <w:p w14:paraId="36533E63" w14:textId="6570E575" w:rsidR="004B1583" w:rsidRDefault="004B1583" w:rsidP="004B1583">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4B1583" w:rsidRDefault="004B1583" w:rsidP="004B1583">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4B1583" w:rsidRDefault="004B1583" w:rsidP="004B1583">
            <w:pPr>
              <w:pStyle w:val="TAL"/>
              <w:keepNext w:val="0"/>
              <w:keepLines w:val="0"/>
              <w:rPr>
                <w:sz w:val="16"/>
                <w:szCs w:val="16"/>
              </w:rPr>
            </w:pPr>
            <w:r>
              <w:rPr>
                <w:sz w:val="16"/>
                <w:szCs w:val="16"/>
              </w:rPr>
              <w:t>IUT containing MCPTT Client</w:t>
            </w:r>
          </w:p>
        </w:tc>
        <w:tc>
          <w:tcPr>
            <w:tcW w:w="1409" w:type="dxa"/>
          </w:tcPr>
          <w:p w14:paraId="3D69533F" w14:textId="77777777" w:rsidR="004B1583" w:rsidRPr="00BF2633" w:rsidRDefault="004B1583" w:rsidP="004B1583">
            <w:pPr>
              <w:pStyle w:val="TAL"/>
              <w:keepNext w:val="0"/>
              <w:keepLines w:val="0"/>
              <w:rPr>
                <w:sz w:val="16"/>
                <w:szCs w:val="16"/>
                <w:lang w:eastAsia="zh-CN"/>
              </w:rPr>
            </w:pPr>
          </w:p>
        </w:tc>
        <w:tc>
          <w:tcPr>
            <w:tcW w:w="1274" w:type="dxa"/>
          </w:tcPr>
          <w:p w14:paraId="0CAB70AE" w14:textId="77777777" w:rsidR="004B1583" w:rsidRPr="00BF2633" w:rsidRDefault="004B1583" w:rsidP="004B1583">
            <w:pPr>
              <w:pStyle w:val="TAL"/>
              <w:keepNext w:val="0"/>
              <w:keepLines w:val="0"/>
              <w:rPr>
                <w:sz w:val="16"/>
                <w:szCs w:val="16"/>
              </w:rPr>
            </w:pPr>
          </w:p>
        </w:tc>
        <w:tc>
          <w:tcPr>
            <w:tcW w:w="1554" w:type="dxa"/>
          </w:tcPr>
          <w:p w14:paraId="280E800E" w14:textId="77777777" w:rsidR="004B1583" w:rsidRPr="00BF2633" w:rsidRDefault="004B1583" w:rsidP="004B1583">
            <w:pPr>
              <w:pStyle w:val="TAL"/>
              <w:keepNext w:val="0"/>
              <w:keepLines w:val="0"/>
              <w:rPr>
                <w:sz w:val="16"/>
                <w:szCs w:val="16"/>
              </w:rPr>
            </w:pPr>
          </w:p>
        </w:tc>
        <w:tc>
          <w:tcPr>
            <w:tcW w:w="1554" w:type="dxa"/>
          </w:tcPr>
          <w:p w14:paraId="4F535F71" w14:textId="1C54AD08" w:rsidR="004B1583" w:rsidRPr="008B24CC" w:rsidRDefault="004B1583" w:rsidP="004B1583">
            <w:pPr>
              <w:pStyle w:val="TAC"/>
              <w:rPr>
                <w:sz w:val="16"/>
                <w:szCs w:val="16"/>
              </w:rPr>
            </w:pPr>
            <w:r>
              <w:rPr>
                <w:sz w:val="16"/>
                <w:szCs w:val="16"/>
              </w:rPr>
              <w:t>Rel-12</w:t>
            </w:r>
          </w:p>
        </w:tc>
      </w:tr>
      <w:tr w:rsidR="004B1583" w:rsidRPr="00BF2633" w14:paraId="6A471BE0" w14:textId="77777777" w:rsidTr="004B1583">
        <w:trPr>
          <w:jc w:val="center"/>
        </w:trPr>
        <w:tc>
          <w:tcPr>
            <w:tcW w:w="1196" w:type="dxa"/>
            <w:shd w:val="clear" w:color="auto" w:fill="auto"/>
          </w:tcPr>
          <w:p w14:paraId="427133F0" w14:textId="777EDFD3" w:rsidR="004B1583" w:rsidRDefault="004B1583" w:rsidP="004B1583">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4B1583" w:rsidRDefault="004B1583" w:rsidP="004B1583">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4B158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4B1583" w:rsidRDefault="004B1583" w:rsidP="004B1583">
            <w:pPr>
              <w:pStyle w:val="TAL"/>
              <w:keepNext w:val="0"/>
              <w:keepLines w:val="0"/>
              <w:rPr>
                <w:sz w:val="16"/>
                <w:szCs w:val="16"/>
              </w:rPr>
            </w:pPr>
            <w:r>
              <w:rPr>
                <w:sz w:val="16"/>
                <w:szCs w:val="16"/>
              </w:rPr>
              <w:t>IUT containing MCPTT Client</w:t>
            </w:r>
          </w:p>
        </w:tc>
        <w:tc>
          <w:tcPr>
            <w:tcW w:w="1409" w:type="dxa"/>
          </w:tcPr>
          <w:p w14:paraId="77D66B56" w14:textId="77777777" w:rsidR="004B1583" w:rsidRPr="00BF2633" w:rsidRDefault="004B1583" w:rsidP="004B1583">
            <w:pPr>
              <w:pStyle w:val="TAL"/>
              <w:keepNext w:val="0"/>
              <w:keepLines w:val="0"/>
              <w:rPr>
                <w:sz w:val="16"/>
                <w:szCs w:val="16"/>
                <w:lang w:eastAsia="zh-CN"/>
              </w:rPr>
            </w:pPr>
          </w:p>
        </w:tc>
        <w:tc>
          <w:tcPr>
            <w:tcW w:w="1274" w:type="dxa"/>
          </w:tcPr>
          <w:p w14:paraId="77E0B481" w14:textId="77777777" w:rsidR="004B1583" w:rsidRPr="00BF2633" w:rsidRDefault="004B1583" w:rsidP="004B1583">
            <w:pPr>
              <w:pStyle w:val="TAL"/>
              <w:keepNext w:val="0"/>
              <w:keepLines w:val="0"/>
              <w:rPr>
                <w:sz w:val="16"/>
                <w:szCs w:val="16"/>
              </w:rPr>
            </w:pPr>
          </w:p>
        </w:tc>
        <w:tc>
          <w:tcPr>
            <w:tcW w:w="1554" w:type="dxa"/>
          </w:tcPr>
          <w:p w14:paraId="0279B938" w14:textId="77777777" w:rsidR="004B1583" w:rsidRPr="00BF2633" w:rsidRDefault="004B1583" w:rsidP="004B1583">
            <w:pPr>
              <w:pStyle w:val="TAL"/>
              <w:keepNext w:val="0"/>
              <w:keepLines w:val="0"/>
              <w:rPr>
                <w:sz w:val="16"/>
                <w:szCs w:val="16"/>
              </w:rPr>
            </w:pPr>
          </w:p>
        </w:tc>
        <w:tc>
          <w:tcPr>
            <w:tcW w:w="1554" w:type="dxa"/>
          </w:tcPr>
          <w:p w14:paraId="12C352AB" w14:textId="0124552B" w:rsidR="004B1583" w:rsidRPr="008B24CC" w:rsidRDefault="004B1583" w:rsidP="004B1583">
            <w:pPr>
              <w:pStyle w:val="TAC"/>
              <w:rPr>
                <w:sz w:val="16"/>
                <w:szCs w:val="16"/>
              </w:rPr>
            </w:pPr>
            <w:r>
              <w:rPr>
                <w:sz w:val="16"/>
                <w:szCs w:val="16"/>
              </w:rPr>
              <w:t>Rel-12</w:t>
            </w:r>
          </w:p>
        </w:tc>
      </w:tr>
      <w:tr w:rsidR="004B1583" w:rsidRPr="00BF2633" w14:paraId="27DF5698" w14:textId="77777777" w:rsidTr="004B1583">
        <w:trPr>
          <w:jc w:val="center"/>
        </w:trPr>
        <w:tc>
          <w:tcPr>
            <w:tcW w:w="1196" w:type="dxa"/>
            <w:shd w:val="clear" w:color="auto" w:fill="auto"/>
          </w:tcPr>
          <w:p w14:paraId="397BC197" w14:textId="69E406D8" w:rsidR="004B1583" w:rsidRDefault="004B1583" w:rsidP="004B1583">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4B1583" w:rsidRDefault="004B1583" w:rsidP="004B1583">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4B1583" w:rsidRDefault="004B1583" w:rsidP="004B1583">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4B158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4B1583" w:rsidRDefault="004B1583" w:rsidP="004B1583">
            <w:pPr>
              <w:pStyle w:val="TAL"/>
              <w:keepNext w:val="0"/>
              <w:keepLines w:val="0"/>
              <w:rPr>
                <w:sz w:val="16"/>
                <w:szCs w:val="16"/>
              </w:rPr>
            </w:pPr>
            <w:r>
              <w:rPr>
                <w:sz w:val="16"/>
                <w:szCs w:val="16"/>
              </w:rPr>
              <w:t>IUT containing MCPTT Client</w:t>
            </w:r>
          </w:p>
        </w:tc>
        <w:tc>
          <w:tcPr>
            <w:tcW w:w="1409" w:type="dxa"/>
          </w:tcPr>
          <w:p w14:paraId="382B0F57" w14:textId="77777777" w:rsidR="004B1583" w:rsidRPr="00BF2633" w:rsidRDefault="004B1583" w:rsidP="004B1583">
            <w:pPr>
              <w:pStyle w:val="TAL"/>
              <w:keepNext w:val="0"/>
              <w:keepLines w:val="0"/>
              <w:rPr>
                <w:sz w:val="16"/>
                <w:szCs w:val="16"/>
                <w:lang w:eastAsia="zh-CN"/>
              </w:rPr>
            </w:pPr>
          </w:p>
        </w:tc>
        <w:tc>
          <w:tcPr>
            <w:tcW w:w="1274" w:type="dxa"/>
          </w:tcPr>
          <w:p w14:paraId="66F86055" w14:textId="77777777" w:rsidR="004B1583" w:rsidRPr="00BF2633" w:rsidRDefault="004B1583" w:rsidP="004B1583">
            <w:pPr>
              <w:pStyle w:val="TAL"/>
              <w:keepNext w:val="0"/>
              <w:keepLines w:val="0"/>
              <w:rPr>
                <w:sz w:val="16"/>
                <w:szCs w:val="16"/>
              </w:rPr>
            </w:pPr>
          </w:p>
        </w:tc>
        <w:tc>
          <w:tcPr>
            <w:tcW w:w="1554" w:type="dxa"/>
          </w:tcPr>
          <w:p w14:paraId="61949403" w14:textId="77777777" w:rsidR="004B1583" w:rsidRPr="00BF2633" w:rsidRDefault="004B1583" w:rsidP="004B1583">
            <w:pPr>
              <w:pStyle w:val="TAL"/>
              <w:keepNext w:val="0"/>
              <w:keepLines w:val="0"/>
              <w:rPr>
                <w:sz w:val="16"/>
                <w:szCs w:val="16"/>
              </w:rPr>
            </w:pPr>
          </w:p>
        </w:tc>
        <w:tc>
          <w:tcPr>
            <w:tcW w:w="1554" w:type="dxa"/>
          </w:tcPr>
          <w:p w14:paraId="1BFF2FF4" w14:textId="2488823D" w:rsidR="004B1583" w:rsidRPr="008B24CC" w:rsidRDefault="004B1583" w:rsidP="004B1583">
            <w:pPr>
              <w:pStyle w:val="TAC"/>
              <w:rPr>
                <w:sz w:val="16"/>
                <w:szCs w:val="16"/>
              </w:rPr>
            </w:pPr>
            <w:r>
              <w:rPr>
                <w:sz w:val="16"/>
                <w:szCs w:val="16"/>
              </w:rPr>
              <w:t>Rel-12</w:t>
            </w:r>
          </w:p>
        </w:tc>
      </w:tr>
      <w:tr w:rsidR="004B1583" w:rsidRPr="00BF2633" w14:paraId="45331A9B" w14:textId="1CE65AE8" w:rsidTr="004B1583">
        <w:trPr>
          <w:jc w:val="center"/>
        </w:trPr>
        <w:tc>
          <w:tcPr>
            <w:tcW w:w="1196" w:type="dxa"/>
            <w:shd w:val="clear" w:color="auto" w:fill="F2F2F2"/>
          </w:tcPr>
          <w:p w14:paraId="3B854072" w14:textId="77777777" w:rsidR="004B1583" w:rsidRPr="00BF2633" w:rsidRDefault="004B1583" w:rsidP="004B1583">
            <w:pPr>
              <w:pStyle w:val="TAL"/>
              <w:keepNext w:val="0"/>
              <w:keepLines w:val="0"/>
              <w:rPr>
                <w:b/>
                <w:sz w:val="16"/>
                <w:szCs w:val="16"/>
              </w:rPr>
            </w:pPr>
            <w:r w:rsidRPr="00BF2633">
              <w:rPr>
                <w:b/>
                <w:sz w:val="16"/>
                <w:szCs w:val="16"/>
              </w:rPr>
              <w:lastRenderedPageBreak/>
              <w:t>6.1.2</w:t>
            </w:r>
          </w:p>
        </w:tc>
        <w:tc>
          <w:tcPr>
            <w:tcW w:w="3652" w:type="dxa"/>
            <w:tcBorders>
              <w:top w:val="single" w:sz="4" w:space="0" w:color="auto"/>
              <w:bottom w:val="single" w:sz="4" w:space="0" w:color="auto"/>
            </w:tcBorders>
            <w:shd w:val="clear" w:color="auto" w:fill="F2F2F2"/>
          </w:tcPr>
          <w:p w14:paraId="02062FDB" w14:textId="77777777" w:rsidR="004B1583" w:rsidRPr="00BF2633" w:rsidRDefault="004B1583" w:rsidP="004B1583">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4266A140"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644F309"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E2C887F" w14:textId="77777777" w:rsidR="004B1583" w:rsidRPr="00BF2633" w:rsidRDefault="004B1583" w:rsidP="004B1583">
            <w:pPr>
              <w:pStyle w:val="TAL"/>
              <w:keepNext w:val="0"/>
              <w:keepLines w:val="0"/>
              <w:rPr>
                <w:b/>
                <w:sz w:val="16"/>
                <w:szCs w:val="16"/>
              </w:rPr>
            </w:pPr>
          </w:p>
        </w:tc>
        <w:tc>
          <w:tcPr>
            <w:tcW w:w="1409" w:type="dxa"/>
            <w:shd w:val="clear" w:color="auto" w:fill="F2F2F2"/>
          </w:tcPr>
          <w:p w14:paraId="1D7D3D17"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89D63BC" w14:textId="77777777" w:rsidR="004B1583" w:rsidRPr="00BF2633" w:rsidRDefault="004B1583" w:rsidP="004B1583">
            <w:pPr>
              <w:pStyle w:val="TAL"/>
              <w:keepNext w:val="0"/>
              <w:keepLines w:val="0"/>
              <w:rPr>
                <w:b/>
                <w:sz w:val="16"/>
                <w:szCs w:val="16"/>
              </w:rPr>
            </w:pPr>
          </w:p>
        </w:tc>
        <w:tc>
          <w:tcPr>
            <w:tcW w:w="1554" w:type="dxa"/>
            <w:shd w:val="clear" w:color="auto" w:fill="F2F2F2"/>
          </w:tcPr>
          <w:p w14:paraId="79080EF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C3A3FDC" w14:textId="77777777" w:rsidR="004B1583" w:rsidRPr="008B24CC" w:rsidRDefault="004B1583" w:rsidP="004B1583">
            <w:pPr>
              <w:pStyle w:val="TAC"/>
              <w:rPr>
                <w:sz w:val="16"/>
                <w:szCs w:val="16"/>
              </w:rPr>
            </w:pPr>
          </w:p>
        </w:tc>
      </w:tr>
      <w:tr w:rsidR="004B1583" w:rsidRPr="00BF2633" w14:paraId="59B716A7" w14:textId="71B0C2FF" w:rsidTr="004B1583">
        <w:trPr>
          <w:jc w:val="center"/>
        </w:trPr>
        <w:tc>
          <w:tcPr>
            <w:tcW w:w="1196" w:type="dxa"/>
            <w:shd w:val="clear" w:color="auto" w:fill="auto"/>
          </w:tcPr>
          <w:p w14:paraId="54909655" w14:textId="77777777" w:rsidR="004B1583" w:rsidRPr="00BF2633" w:rsidRDefault="004B1583" w:rsidP="004B1583">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9E4158B"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4E1B4718"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7833625"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FC0D56C" w14:textId="77777777" w:rsidR="004B1583" w:rsidRPr="00BF2633" w:rsidRDefault="004B1583" w:rsidP="004B1583">
            <w:pPr>
              <w:pStyle w:val="TAL"/>
              <w:keepNext w:val="0"/>
              <w:keepLines w:val="0"/>
              <w:rPr>
                <w:sz w:val="16"/>
                <w:szCs w:val="16"/>
              </w:rPr>
            </w:pPr>
          </w:p>
        </w:tc>
        <w:tc>
          <w:tcPr>
            <w:tcW w:w="1409" w:type="dxa"/>
          </w:tcPr>
          <w:p w14:paraId="33C881FA" w14:textId="77777777" w:rsidR="004B1583" w:rsidRPr="00BF2633" w:rsidRDefault="004B1583" w:rsidP="004B1583">
            <w:pPr>
              <w:pStyle w:val="TAL"/>
              <w:keepNext w:val="0"/>
              <w:keepLines w:val="0"/>
              <w:rPr>
                <w:sz w:val="16"/>
                <w:szCs w:val="16"/>
                <w:lang w:eastAsia="zh-CN"/>
              </w:rPr>
            </w:pPr>
          </w:p>
        </w:tc>
        <w:tc>
          <w:tcPr>
            <w:tcW w:w="1274" w:type="dxa"/>
          </w:tcPr>
          <w:p w14:paraId="2E2F2352" w14:textId="77777777" w:rsidR="004B1583" w:rsidRPr="00BF2633" w:rsidRDefault="004B1583" w:rsidP="004B1583">
            <w:pPr>
              <w:pStyle w:val="TAL"/>
              <w:keepNext w:val="0"/>
              <w:keepLines w:val="0"/>
              <w:rPr>
                <w:sz w:val="16"/>
                <w:szCs w:val="16"/>
              </w:rPr>
            </w:pPr>
          </w:p>
        </w:tc>
        <w:tc>
          <w:tcPr>
            <w:tcW w:w="1554" w:type="dxa"/>
          </w:tcPr>
          <w:p w14:paraId="616ACFE9" w14:textId="77777777" w:rsidR="004B1583" w:rsidRPr="00BF2633" w:rsidRDefault="004B1583" w:rsidP="004B1583">
            <w:pPr>
              <w:pStyle w:val="TAL"/>
              <w:keepNext w:val="0"/>
              <w:keepLines w:val="0"/>
              <w:rPr>
                <w:sz w:val="16"/>
                <w:szCs w:val="16"/>
              </w:rPr>
            </w:pPr>
          </w:p>
        </w:tc>
        <w:tc>
          <w:tcPr>
            <w:tcW w:w="1554" w:type="dxa"/>
          </w:tcPr>
          <w:p w14:paraId="253595F1" w14:textId="77777777" w:rsidR="004B1583" w:rsidRPr="008B24CC" w:rsidRDefault="004B1583" w:rsidP="004B1583">
            <w:pPr>
              <w:pStyle w:val="TAC"/>
              <w:rPr>
                <w:sz w:val="16"/>
                <w:szCs w:val="16"/>
              </w:rPr>
            </w:pPr>
          </w:p>
        </w:tc>
      </w:tr>
      <w:tr w:rsidR="004B1583" w:rsidRPr="00BF2633" w14:paraId="3FE711FE" w14:textId="13C60835" w:rsidTr="004B1583">
        <w:trPr>
          <w:jc w:val="center"/>
        </w:trPr>
        <w:tc>
          <w:tcPr>
            <w:tcW w:w="1196" w:type="dxa"/>
            <w:shd w:val="clear" w:color="auto" w:fill="auto"/>
          </w:tcPr>
          <w:p w14:paraId="5FECEBEB" w14:textId="77777777" w:rsidR="004B1583" w:rsidRPr="00BF2633" w:rsidRDefault="004B1583" w:rsidP="004B1583">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1F237BC0" w14:textId="18D23332" w:rsidR="004B1583" w:rsidRPr="00BF2633" w:rsidRDefault="004B1583" w:rsidP="004B1583">
            <w:pPr>
              <w:pStyle w:val="TAL"/>
              <w:keepNext w:val="0"/>
              <w:keepLines w:val="0"/>
              <w:rPr>
                <w:sz w:val="16"/>
                <w:szCs w:val="16"/>
              </w:rPr>
            </w:pPr>
            <w:r w:rsidRPr="00BF2633">
              <w:rPr>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F25387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1F2DBE2" w14:textId="0495FED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EA339B" w14:textId="77777777" w:rsidR="004B1583" w:rsidRPr="00BF2633" w:rsidRDefault="004B1583" w:rsidP="004B1583">
            <w:pPr>
              <w:pStyle w:val="TAL"/>
              <w:keepNext w:val="0"/>
              <w:keepLines w:val="0"/>
              <w:rPr>
                <w:sz w:val="16"/>
                <w:szCs w:val="16"/>
                <w:lang w:eastAsia="zh-CN"/>
              </w:rPr>
            </w:pPr>
          </w:p>
        </w:tc>
        <w:tc>
          <w:tcPr>
            <w:tcW w:w="1274" w:type="dxa"/>
          </w:tcPr>
          <w:p w14:paraId="3FCABE97" w14:textId="77777777" w:rsidR="004B1583" w:rsidRPr="00BF2633" w:rsidRDefault="004B1583" w:rsidP="004B1583">
            <w:pPr>
              <w:pStyle w:val="TAL"/>
              <w:keepNext w:val="0"/>
              <w:keepLines w:val="0"/>
              <w:rPr>
                <w:sz w:val="16"/>
                <w:szCs w:val="16"/>
              </w:rPr>
            </w:pPr>
          </w:p>
        </w:tc>
        <w:tc>
          <w:tcPr>
            <w:tcW w:w="1554" w:type="dxa"/>
          </w:tcPr>
          <w:p w14:paraId="5FFE754E" w14:textId="77777777" w:rsidR="004B1583" w:rsidRPr="00BF2633" w:rsidRDefault="004B1583" w:rsidP="004B1583">
            <w:pPr>
              <w:pStyle w:val="TAL"/>
              <w:keepNext w:val="0"/>
              <w:keepLines w:val="0"/>
              <w:rPr>
                <w:sz w:val="16"/>
                <w:szCs w:val="16"/>
              </w:rPr>
            </w:pPr>
          </w:p>
        </w:tc>
        <w:tc>
          <w:tcPr>
            <w:tcW w:w="1554" w:type="dxa"/>
          </w:tcPr>
          <w:p w14:paraId="2F35A1F0" w14:textId="4E0EE44A" w:rsidR="004B1583" w:rsidRPr="008B24CC" w:rsidRDefault="004B1583" w:rsidP="004B1583">
            <w:pPr>
              <w:pStyle w:val="TAC"/>
              <w:rPr>
                <w:sz w:val="16"/>
                <w:szCs w:val="16"/>
              </w:rPr>
            </w:pPr>
            <w:r w:rsidRPr="008B24CC">
              <w:rPr>
                <w:sz w:val="16"/>
                <w:szCs w:val="16"/>
              </w:rPr>
              <w:t>Rel-12</w:t>
            </w:r>
          </w:p>
        </w:tc>
      </w:tr>
      <w:tr w:rsidR="004B1583" w:rsidRPr="00BF2633" w14:paraId="76D6D9BF" w14:textId="37922F02" w:rsidTr="004B1583">
        <w:trPr>
          <w:jc w:val="center"/>
        </w:trPr>
        <w:tc>
          <w:tcPr>
            <w:tcW w:w="1196" w:type="dxa"/>
            <w:shd w:val="clear" w:color="auto" w:fill="auto"/>
          </w:tcPr>
          <w:p w14:paraId="1EAA2341" w14:textId="77777777" w:rsidR="004B1583" w:rsidRPr="00BF2633" w:rsidRDefault="004B1583" w:rsidP="004B1583">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0173043"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4A31D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0C01804"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74662FCE" w14:textId="77777777" w:rsidR="004B1583" w:rsidRPr="00BF2633" w:rsidRDefault="004B1583" w:rsidP="004B1583">
            <w:pPr>
              <w:pStyle w:val="TAL"/>
              <w:keepNext w:val="0"/>
              <w:keepLines w:val="0"/>
              <w:rPr>
                <w:sz w:val="16"/>
                <w:szCs w:val="16"/>
              </w:rPr>
            </w:pPr>
          </w:p>
        </w:tc>
        <w:tc>
          <w:tcPr>
            <w:tcW w:w="1409" w:type="dxa"/>
          </w:tcPr>
          <w:p w14:paraId="0F44DE1C" w14:textId="77777777" w:rsidR="004B1583" w:rsidRPr="00BF2633" w:rsidRDefault="004B1583" w:rsidP="004B1583">
            <w:pPr>
              <w:pStyle w:val="TAL"/>
              <w:keepNext w:val="0"/>
              <w:keepLines w:val="0"/>
              <w:rPr>
                <w:sz w:val="16"/>
                <w:szCs w:val="16"/>
                <w:lang w:eastAsia="zh-CN"/>
              </w:rPr>
            </w:pPr>
          </w:p>
        </w:tc>
        <w:tc>
          <w:tcPr>
            <w:tcW w:w="1274" w:type="dxa"/>
          </w:tcPr>
          <w:p w14:paraId="60099DC7" w14:textId="77777777" w:rsidR="004B1583" w:rsidRPr="00BF2633" w:rsidRDefault="004B1583" w:rsidP="004B1583">
            <w:pPr>
              <w:pStyle w:val="TAL"/>
              <w:keepNext w:val="0"/>
              <w:keepLines w:val="0"/>
              <w:rPr>
                <w:sz w:val="16"/>
                <w:szCs w:val="16"/>
              </w:rPr>
            </w:pPr>
          </w:p>
        </w:tc>
        <w:tc>
          <w:tcPr>
            <w:tcW w:w="1554" w:type="dxa"/>
          </w:tcPr>
          <w:p w14:paraId="6BF6D1AD" w14:textId="77777777" w:rsidR="004B1583" w:rsidRPr="00BF2633" w:rsidRDefault="004B1583" w:rsidP="004B1583">
            <w:pPr>
              <w:pStyle w:val="TAL"/>
              <w:keepNext w:val="0"/>
              <w:keepLines w:val="0"/>
              <w:rPr>
                <w:sz w:val="16"/>
                <w:szCs w:val="16"/>
              </w:rPr>
            </w:pPr>
          </w:p>
        </w:tc>
        <w:tc>
          <w:tcPr>
            <w:tcW w:w="1554" w:type="dxa"/>
          </w:tcPr>
          <w:p w14:paraId="7E2229C1" w14:textId="77777777" w:rsidR="004B1583" w:rsidRPr="008B24CC" w:rsidRDefault="004B1583" w:rsidP="004B1583">
            <w:pPr>
              <w:pStyle w:val="TAC"/>
              <w:rPr>
                <w:sz w:val="16"/>
                <w:szCs w:val="16"/>
              </w:rPr>
            </w:pPr>
          </w:p>
        </w:tc>
      </w:tr>
      <w:tr w:rsidR="004B1583" w:rsidRPr="00BF2633" w14:paraId="7F300C0F" w14:textId="7FA8BCA2" w:rsidTr="004B1583">
        <w:trPr>
          <w:jc w:val="center"/>
        </w:trPr>
        <w:tc>
          <w:tcPr>
            <w:tcW w:w="1196" w:type="dxa"/>
            <w:shd w:val="clear" w:color="auto" w:fill="auto"/>
          </w:tcPr>
          <w:p w14:paraId="2B6C76FD" w14:textId="77777777" w:rsidR="004B1583" w:rsidRPr="00BF2633" w:rsidRDefault="004B1583" w:rsidP="004B1583">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7B1D9276"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888AEC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A6EB13"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4953ABB" w14:textId="77777777" w:rsidR="004B1583" w:rsidRPr="00BF2633" w:rsidRDefault="004B1583" w:rsidP="004B1583">
            <w:pPr>
              <w:pStyle w:val="TAL"/>
              <w:keepNext w:val="0"/>
              <w:keepLines w:val="0"/>
              <w:rPr>
                <w:sz w:val="16"/>
                <w:szCs w:val="16"/>
              </w:rPr>
            </w:pPr>
          </w:p>
        </w:tc>
        <w:tc>
          <w:tcPr>
            <w:tcW w:w="1409" w:type="dxa"/>
          </w:tcPr>
          <w:p w14:paraId="3BFAD11B" w14:textId="77777777" w:rsidR="004B1583" w:rsidRPr="00BF2633" w:rsidRDefault="004B1583" w:rsidP="004B1583">
            <w:pPr>
              <w:pStyle w:val="TAL"/>
              <w:keepNext w:val="0"/>
              <w:keepLines w:val="0"/>
              <w:rPr>
                <w:sz w:val="16"/>
                <w:szCs w:val="16"/>
                <w:lang w:eastAsia="zh-CN"/>
              </w:rPr>
            </w:pPr>
          </w:p>
        </w:tc>
        <w:tc>
          <w:tcPr>
            <w:tcW w:w="1274" w:type="dxa"/>
          </w:tcPr>
          <w:p w14:paraId="2034C2FD" w14:textId="77777777" w:rsidR="004B1583" w:rsidRPr="00BF2633" w:rsidRDefault="004B1583" w:rsidP="004B1583">
            <w:pPr>
              <w:pStyle w:val="TAL"/>
              <w:keepNext w:val="0"/>
              <w:keepLines w:val="0"/>
              <w:rPr>
                <w:sz w:val="16"/>
                <w:szCs w:val="16"/>
              </w:rPr>
            </w:pPr>
          </w:p>
        </w:tc>
        <w:tc>
          <w:tcPr>
            <w:tcW w:w="1554" w:type="dxa"/>
          </w:tcPr>
          <w:p w14:paraId="23293702" w14:textId="77777777" w:rsidR="004B1583" w:rsidRPr="00BF2633" w:rsidRDefault="004B1583" w:rsidP="004B1583">
            <w:pPr>
              <w:pStyle w:val="TAL"/>
              <w:keepNext w:val="0"/>
              <w:keepLines w:val="0"/>
              <w:rPr>
                <w:sz w:val="16"/>
                <w:szCs w:val="16"/>
              </w:rPr>
            </w:pPr>
          </w:p>
        </w:tc>
        <w:tc>
          <w:tcPr>
            <w:tcW w:w="1554" w:type="dxa"/>
          </w:tcPr>
          <w:p w14:paraId="075985DF" w14:textId="77777777" w:rsidR="004B1583" w:rsidRPr="008B24CC" w:rsidRDefault="004B1583" w:rsidP="004B1583">
            <w:pPr>
              <w:pStyle w:val="TAC"/>
              <w:rPr>
                <w:sz w:val="16"/>
                <w:szCs w:val="16"/>
              </w:rPr>
            </w:pPr>
          </w:p>
        </w:tc>
      </w:tr>
      <w:tr w:rsidR="004B1583" w:rsidRPr="00BF2633" w14:paraId="1EA84405" w14:textId="10716899" w:rsidTr="004B1583">
        <w:trPr>
          <w:jc w:val="center"/>
        </w:trPr>
        <w:tc>
          <w:tcPr>
            <w:tcW w:w="1196" w:type="dxa"/>
            <w:shd w:val="clear" w:color="auto" w:fill="auto"/>
          </w:tcPr>
          <w:p w14:paraId="714B8E76" w14:textId="77777777" w:rsidR="004B1583" w:rsidRPr="00BF2633" w:rsidRDefault="004B1583" w:rsidP="004B1583">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7AA53E2C"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304F212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6B8E40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E101C0F" w14:textId="77777777" w:rsidR="004B1583" w:rsidRPr="00BF2633" w:rsidRDefault="004B1583" w:rsidP="004B1583">
            <w:pPr>
              <w:pStyle w:val="TAL"/>
              <w:keepNext w:val="0"/>
              <w:keepLines w:val="0"/>
              <w:rPr>
                <w:sz w:val="16"/>
                <w:szCs w:val="16"/>
              </w:rPr>
            </w:pPr>
          </w:p>
        </w:tc>
        <w:tc>
          <w:tcPr>
            <w:tcW w:w="1409" w:type="dxa"/>
          </w:tcPr>
          <w:p w14:paraId="2B11448A" w14:textId="77777777" w:rsidR="004B1583" w:rsidRPr="00BF2633" w:rsidRDefault="004B1583" w:rsidP="004B1583">
            <w:pPr>
              <w:pStyle w:val="TAL"/>
              <w:keepNext w:val="0"/>
              <w:keepLines w:val="0"/>
              <w:rPr>
                <w:sz w:val="16"/>
                <w:szCs w:val="16"/>
                <w:lang w:eastAsia="zh-CN"/>
              </w:rPr>
            </w:pPr>
          </w:p>
        </w:tc>
        <w:tc>
          <w:tcPr>
            <w:tcW w:w="1274" w:type="dxa"/>
          </w:tcPr>
          <w:p w14:paraId="507F3AD9" w14:textId="77777777" w:rsidR="004B1583" w:rsidRPr="00BF2633" w:rsidRDefault="004B1583" w:rsidP="004B1583">
            <w:pPr>
              <w:pStyle w:val="TAL"/>
              <w:keepNext w:val="0"/>
              <w:keepLines w:val="0"/>
              <w:rPr>
                <w:sz w:val="16"/>
                <w:szCs w:val="16"/>
              </w:rPr>
            </w:pPr>
          </w:p>
        </w:tc>
        <w:tc>
          <w:tcPr>
            <w:tcW w:w="1554" w:type="dxa"/>
          </w:tcPr>
          <w:p w14:paraId="3C017312" w14:textId="77777777" w:rsidR="004B1583" w:rsidRPr="00BF2633" w:rsidRDefault="004B1583" w:rsidP="004B1583">
            <w:pPr>
              <w:pStyle w:val="TAL"/>
              <w:keepNext w:val="0"/>
              <w:keepLines w:val="0"/>
              <w:rPr>
                <w:sz w:val="16"/>
                <w:szCs w:val="16"/>
              </w:rPr>
            </w:pPr>
          </w:p>
        </w:tc>
        <w:tc>
          <w:tcPr>
            <w:tcW w:w="1554" w:type="dxa"/>
          </w:tcPr>
          <w:p w14:paraId="69C66BFA" w14:textId="77777777" w:rsidR="004B1583" w:rsidRPr="008B24CC" w:rsidRDefault="004B1583" w:rsidP="004B1583">
            <w:pPr>
              <w:pStyle w:val="TAC"/>
              <w:rPr>
                <w:sz w:val="16"/>
                <w:szCs w:val="16"/>
              </w:rPr>
            </w:pPr>
          </w:p>
        </w:tc>
      </w:tr>
      <w:tr w:rsidR="004B1583" w:rsidRPr="00BF2633" w14:paraId="601F288F" w14:textId="7C295113" w:rsidTr="004B1583">
        <w:trPr>
          <w:jc w:val="center"/>
        </w:trPr>
        <w:tc>
          <w:tcPr>
            <w:tcW w:w="1196" w:type="dxa"/>
            <w:shd w:val="clear" w:color="auto" w:fill="auto"/>
          </w:tcPr>
          <w:p w14:paraId="38463C6C" w14:textId="77777777" w:rsidR="004B1583" w:rsidRPr="00BF2633" w:rsidRDefault="004B1583" w:rsidP="004B1583">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7988D572" w14:textId="77777777" w:rsidR="004B1583" w:rsidRPr="00BF2633" w:rsidRDefault="004B1583" w:rsidP="004B1583">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1716AEE"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71FF152"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F79ADDB" w14:textId="77777777" w:rsidR="004B1583" w:rsidRPr="00BF2633" w:rsidRDefault="004B1583" w:rsidP="004B1583">
            <w:pPr>
              <w:pStyle w:val="TAL"/>
              <w:keepNext w:val="0"/>
              <w:keepLines w:val="0"/>
              <w:rPr>
                <w:sz w:val="16"/>
                <w:szCs w:val="16"/>
              </w:rPr>
            </w:pPr>
          </w:p>
        </w:tc>
        <w:tc>
          <w:tcPr>
            <w:tcW w:w="1409" w:type="dxa"/>
          </w:tcPr>
          <w:p w14:paraId="6A0F86F1" w14:textId="77777777" w:rsidR="004B1583" w:rsidRPr="00BF2633" w:rsidRDefault="004B1583" w:rsidP="004B1583">
            <w:pPr>
              <w:pStyle w:val="TAL"/>
              <w:keepNext w:val="0"/>
              <w:keepLines w:val="0"/>
              <w:rPr>
                <w:sz w:val="16"/>
                <w:szCs w:val="16"/>
                <w:lang w:eastAsia="zh-CN"/>
              </w:rPr>
            </w:pPr>
          </w:p>
        </w:tc>
        <w:tc>
          <w:tcPr>
            <w:tcW w:w="1274" w:type="dxa"/>
          </w:tcPr>
          <w:p w14:paraId="70B8CA54" w14:textId="77777777" w:rsidR="004B1583" w:rsidRPr="00BF2633" w:rsidRDefault="004B1583" w:rsidP="004B1583">
            <w:pPr>
              <w:pStyle w:val="TAL"/>
              <w:keepNext w:val="0"/>
              <w:keepLines w:val="0"/>
              <w:rPr>
                <w:sz w:val="16"/>
                <w:szCs w:val="16"/>
              </w:rPr>
            </w:pPr>
          </w:p>
        </w:tc>
        <w:tc>
          <w:tcPr>
            <w:tcW w:w="1554" w:type="dxa"/>
          </w:tcPr>
          <w:p w14:paraId="7C36DF3D" w14:textId="77777777" w:rsidR="004B1583" w:rsidRPr="00BF2633" w:rsidRDefault="004B1583" w:rsidP="004B1583">
            <w:pPr>
              <w:pStyle w:val="TAL"/>
              <w:keepNext w:val="0"/>
              <w:keepLines w:val="0"/>
              <w:rPr>
                <w:sz w:val="16"/>
                <w:szCs w:val="16"/>
              </w:rPr>
            </w:pPr>
          </w:p>
        </w:tc>
        <w:tc>
          <w:tcPr>
            <w:tcW w:w="1554" w:type="dxa"/>
          </w:tcPr>
          <w:p w14:paraId="58183E63" w14:textId="77777777" w:rsidR="004B1583" w:rsidRPr="008B24CC" w:rsidRDefault="004B1583" w:rsidP="004B1583">
            <w:pPr>
              <w:pStyle w:val="TAC"/>
              <w:rPr>
                <w:sz w:val="16"/>
                <w:szCs w:val="16"/>
              </w:rPr>
            </w:pPr>
          </w:p>
        </w:tc>
      </w:tr>
      <w:tr w:rsidR="004B1583" w:rsidRPr="00BF2633" w14:paraId="5E8C727D" w14:textId="351E38CD" w:rsidTr="004B1583">
        <w:trPr>
          <w:jc w:val="center"/>
        </w:trPr>
        <w:tc>
          <w:tcPr>
            <w:tcW w:w="1196" w:type="dxa"/>
            <w:shd w:val="clear" w:color="auto" w:fill="auto"/>
          </w:tcPr>
          <w:p w14:paraId="2663EA77" w14:textId="77777777" w:rsidR="004B1583" w:rsidRPr="00BF2633" w:rsidRDefault="004B1583" w:rsidP="004B1583">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2269C03" w14:textId="5302C8D3" w:rsidR="004B1583" w:rsidRPr="00BF2633" w:rsidRDefault="004B1583" w:rsidP="004B1583">
            <w:pPr>
              <w:pStyle w:val="TAL"/>
              <w:keepNext w:val="0"/>
              <w:keepLines w:val="0"/>
              <w:rPr>
                <w:sz w:val="16"/>
                <w:szCs w:val="16"/>
              </w:rPr>
            </w:pPr>
            <w:r w:rsidRPr="00BF2633">
              <w:rPr>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13A2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56B7FA" w14:textId="095D38B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DCB5B4" w14:textId="77777777" w:rsidR="004B1583" w:rsidRPr="00BF2633" w:rsidRDefault="004B1583" w:rsidP="004B1583">
            <w:pPr>
              <w:pStyle w:val="TAL"/>
              <w:keepNext w:val="0"/>
              <w:keepLines w:val="0"/>
              <w:rPr>
                <w:sz w:val="16"/>
                <w:szCs w:val="16"/>
                <w:lang w:eastAsia="zh-CN"/>
              </w:rPr>
            </w:pPr>
          </w:p>
        </w:tc>
        <w:tc>
          <w:tcPr>
            <w:tcW w:w="1274" w:type="dxa"/>
          </w:tcPr>
          <w:p w14:paraId="1933A9F6" w14:textId="77777777" w:rsidR="004B1583" w:rsidRPr="00BF2633" w:rsidRDefault="004B1583" w:rsidP="004B1583">
            <w:pPr>
              <w:pStyle w:val="TAL"/>
              <w:keepNext w:val="0"/>
              <w:keepLines w:val="0"/>
              <w:rPr>
                <w:sz w:val="16"/>
                <w:szCs w:val="16"/>
              </w:rPr>
            </w:pPr>
          </w:p>
        </w:tc>
        <w:tc>
          <w:tcPr>
            <w:tcW w:w="1554" w:type="dxa"/>
          </w:tcPr>
          <w:p w14:paraId="6E0C0799" w14:textId="77777777" w:rsidR="004B1583" w:rsidRPr="00BF2633" w:rsidRDefault="004B1583" w:rsidP="004B1583">
            <w:pPr>
              <w:pStyle w:val="TAL"/>
              <w:keepNext w:val="0"/>
              <w:keepLines w:val="0"/>
              <w:rPr>
                <w:sz w:val="16"/>
                <w:szCs w:val="16"/>
              </w:rPr>
            </w:pPr>
          </w:p>
        </w:tc>
        <w:tc>
          <w:tcPr>
            <w:tcW w:w="1554" w:type="dxa"/>
          </w:tcPr>
          <w:p w14:paraId="6375EC55" w14:textId="2C58D7C1" w:rsidR="004B1583" w:rsidRPr="008B24CC" w:rsidRDefault="004B1583" w:rsidP="004B1583">
            <w:pPr>
              <w:pStyle w:val="TAC"/>
              <w:rPr>
                <w:sz w:val="16"/>
                <w:szCs w:val="16"/>
              </w:rPr>
            </w:pPr>
            <w:r w:rsidRPr="008B24CC">
              <w:rPr>
                <w:sz w:val="16"/>
                <w:szCs w:val="16"/>
              </w:rPr>
              <w:t>Rel-12</w:t>
            </w:r>
          </w:p>
        </w:tc>
      </w:tr>
      <w:tr w:rsidR="004B1583" w:rsidRPr="00BF2633" w14:paraId="49C4DB02" w14:textId="3DF86D3E" w:rsidTr="004B1583">
        <w:trPr>
          <w:jc w:val="center"/>
        </w:trPr>
        <w:tc>
          <w:tcPr>
            <w:tcW w:w="1196" w:type="dxa"/>
            <w:shd w:val="clear" w:color="auto" w:fill="auto"/>
          </w:tcPr>
          <w:p w14:paraId="4D1113A1" w14:textId="77777777" w:rsidR="004B1583" w:rsidRPr="00BF2633" w:rsidRDefault="004B1583" w:rsidP="004B1583">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232AE8BF" w14:textId="2CDF2151" w:rsidR="004B1583" w:rsidRPr="00BF2633" w:rsidRDefault="004B1583" w:rsidP="004B1583">
            <w:pPr>
              <w:pStyle w:val="TAL"/>
              <w:keepNext w:val="0"/>
              <w:keepLines w:val="0"/>
              <w:rPr>
                <w:sz w:val="16"/>
                <w:szCs w:val="16"/>
              </w:rPr>
            </w:pPr>
            <w:r w:rsidRPr="00BF2633">
              <w:rPr>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C16F0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CC4650" w14:textId="5856C0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BB259CF" w14:textId="77777777" w:rsidR="004B1583" w:rsidRPr="00BF2633" w:rsidRDefault="004B1583" w:rsidP="004B1583">
            <w:pPr>
              <w:pStyle w:val="TAL"/>
              <w:keepNext w:val="0"/>
              <w:keepLines w:val="0"/>
              <w:rPr>
                <w:sz w:val="16"/>
                <w:szCs w:val="16"/>
                <w:lang w:eastAsia="zh-CN"/>
              </w:rPr>
            </w:pPr>
          </w:p>
        </w:tc>
        <w:tc>
          <w:tcPr>
            <w:tcW w:w="1274" w:type="dxa"/>
          </w:tcPr>
          <w:p w14:paraId="642C3695" w14:textId="77777777" w:rsidR="004B1583" w:rsidRPr="00BF2633" w:rsidRDefault="004B1583" w:rsidP="004B1583">
            <w:pPr>
              <w:pStyle w:val="TAL"/>
              <w:keepNext w:val="0"/>
              <w:keepLines w:val="0"/>
              <w:rPr>
                <w:sz w:val="16"/>
                <w:szCs w:val="16"/>
              </w:rPr>
            </w:pPr>
          </w:p>
        </w:tc>
        <w:tc>
          <w:tcPr>
            <w:tcW w:w="1554" w:type="dxa"/>
          </w:tcPr>
          <w:p w14:paraId="0F36F0E9" w14:textId="77777777" w:rsidR="004B1583" w:rsidRPr="00BF2633" w:rsidRDefault="004B1583" w:rsidP="004B1583">
            <w:pPr>
              <w:pStyle w:val="TAL"/>
              <w:keepNext w:val="0"/>
              <w:keepLines w:val="0"/>
              <w:rPr>
                <w:sz w:val="16"/>
                <w:szCs w:val="16"/>
              </w:rPr>
            </w:pPr>
          </w:p>
        </w:tc>
        <w:tc>
          <w:tcPr>
            <w:tcW w:w="1554" w:type="dxa"/>
          </w:tcPr>
          <w:p w14:paraId="7E83C0BB" w14:textId="6759DE07" w:rsidR="004B1583" w:rsidRPr="008B24CC" w:rsidRDefault="004B1583" w:rsidP="004B1583">
            <w:pPr>
              <w:pStyle w:val="TAC"/>
              <w:rPr>
                <w:sz w:val="16"/>
                <w:szCs w:val="16"/>
              </w:rPr>
            </w:pPr>
            <w:r w:rsidRPr="008B24CC">
              <w:rPr>
                <w:sz w:val="16"/>
                <w:szCs w:val="16"/>
              </w:rPr>
              <w:t>Rel-12</w:t>
            </w:r>
          </w:p>
        </w:tc>
      </w:tr>
      <w:tr w:rsidR="004B1583" w:rsidRPr="00BF2633" w14:paraId="7EDBC394" w14:textId="1F85C4A4" w:rsidTr="004B1583">
        <w:trPr>
          <w:jc w:val="center"/>
        </w:trPr>
        <w:tc>
          <w:tcPr>
            <w:tcW w:w="1196" w:type="dxa"/>
            <w:shd w:val="clear" w:color="auto" w:fill="auto"/>
          </w:tcPr>
          <w:p w14:paraId="2012B6B1" w14:textId="77777777" w:rsidR="004B1583" w:rsidRPr="00BF2633" w:rsidRDefault="004B1583" w:rsidP="004B1583">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08F76B69" w14:textId="070DF207" w:rsidR="004B1583" w:rsidRPr="00BF2633" w:rsidRDefault="004B1583" w:rsidP="004B1583">
            <w:pPr>
              <w:pStyle w:val="TAL"/>
              <w:keepNext w:val="0"/>
              <w:keepLines w:val="0"/>
              <w:rPr>
                <w:sz w:val="16"/>
                <w:szCs w:val="16"/>
              </w:rPr>
            </w:pPr>
            <w:r w:rsidRPr="00BF2633">
              <w:rPr>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85FC27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CB47F9C" w14:textId="131BCCF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9073D7" w14:textId="77777777" w:rsidR="004B1583" w:rsidRPr="00BF2633" w:rsidRDefault="004B1583" w:rsidP="004B1583">
            <w:pPr>
              <w:pStyle w:val="TAL"/>
              <w:keepNext w:val="0"/>
              <w:keepLines w:val="0"/>
              <w:rPr>
                <w:sz w:val="16"/>
                <w:szCs w:val="16"/>
                <w:lang w:eastAsia="zh-CN"/>
              </w:rPr>
            </w:pPr>
          </w:p>
        </w:tc>
        <w:tc>
          <w:tcPr>
            <w:tcW w:w="1274" w:type="dxa"/>
          </w:tcPr>
          <w:p w14:paraId="17B8D5BA" w14:textId="77777777" w:rsidR="004B1583" w:rsidRPr="00BF2633" w:rsidRDefault="004B1583" w:rsidP="004B1583">
            <w:pPr>
              <w:pStyle w:val="TAL"/>
              <w:keepNext w:val="0"/>
              <w:keepLines w:val="0"/>
              <w:rPr>
                <w:sz w:val="16"/>
                <w:szCs w:val="16"/>
              </w:rPr>
            </w:pPr>
          </w:p>
        </w:tc>
        <w:tc>
          <w:tcPr>
            <w:tcW w:w="1554" w:type="dxa"/>
          </w:tcPr>
          <w:p w14:paraId="28EBF326" w14:textId="77777777" w:rsidR="004B1583" w:rsidRPr="00BF2633" w:rsidRDefault="004B1583" w:rsidP="004B1583">
            <w:pPr>
              <w:pStyle w:val="TAL"/>
              <w:keepNext w:val="0"/>
              <w:keepLines w:val="0"/>
              <w:rPr>
                <w:sz w:val="16"/>
                <w:szCs w:val="16"/>
              </w:rPr>
            </w:pPr>
          </w:p>
        </w:tc>
        <w:tc>
          <w:tcPr>
            <w:tcW w:w="1554" w:type="dxa"/>
          </w:tcPr>
          <w:p w14:paraId="69D5810C" w14:textId="7DA7A75A" w:rsidR="004B1583" w:rsidRPr="008B24CC" w:rsidRDefault="004B1583" w:rsidP="004B1583">
            <w:pPr>
              <w:pStyle w:val="TAC"/>
              <w:rPr>
                <w:sz w:val="16"/>
                <w:szCs w:val="16"/>
              </w:rPr>
            </w:pPr>
            <w:r w:rsidRPr="008B24CC">
              <w:rPr>
                <w:sz w:val="16"/>
                <w:szCs w:val="16"/>
              </w:rPr>
              <w:t>Rel-12</w:t>
            </w:r>
          </w:p>
        </w:tc>
      </w:tr>
      <w:tr w:rsidR="004B1583" w:rsidRPr="00BF2633" w14:paraId="02BB32C7" w14:textId="3EC48F69" w:rsidTr="004B1583">
        <w:trPr>
          <w:jc w:val="center"/>
        </w:trPr>
        <w:tc>
          <w:tcPr>
            <w:tcW w:w="1196" w:type="dxa"/>
            <w:shd w:val="clear" w:color="auto" w:fill="auto"/>
          </w:tcPr>
          <w:p w14:paraId="4FEB0F9B" w14:textId="77777777" w:rsidR="004B1583" w:rsidRPr="00BF2633" w:rsidRDefault="004B1583" w:rsidP="004B1583">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07C29D7B" w14:textId="3D0AA29A" w:rsidR="004B1583" w:rsidRPr="00BF2633" w:rsidRDefault="004B1583" w:rsidP="004B1583">
            <w:pPr>
              <w:pStyle w:val="TAL"/>
              <w:keepNext w:val="0"/>
              <w:keepLines w:val="0"/>
              <w:rPr>
                <w:sz w:val="16"/>
                <w:szCs w:val="16"/>
              </w:rPr>
            </w:pPr>
            <w:r w:rsidRPr="00BF2633">
              <w:rPr>
                <w:sz w:val="16"/>
                <w:szCs w:val="16"/>
              </w:rPr>
              <w:t xml:space="preserve">On-network / Chat Group </w:t>
            </w:r>
            <w:r>
              <w:rPr>
                <w:sz w:val="16"/>
                <w:szCs w:val="16"/>
              </w:rPr>
              <w:t xml:space="preserve">Call / </w:t>
            </w:r>
            <w:r w:rsidRPr="00BF2633">
              <w:rPr>
                <w:sz w:val="16"/>
                <w:szCs w:val="16"/>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CA8FB2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B6EBC3" w14:textId="2C932A2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7FA2D4" w14:textId="77777777" w:rsidR="004B1583" w:rsidRPr="00BF2633" w:rsidRDefault="004B1583" w:rsidP="004B1583">
            <w:pPr>
              <w:pStyle w:val="TAL"/>
              <w:keepNext w:val="0"/>
              <w:keepLines w:val="0"/>
              <w:rPr>
                <w:sz w:val="16"/>
                <w:szCs w:val="16"/>
                <w:lang w:eastAsia="zh-CN"/>
              </w:rPr>
            </w:pPr>
          </w:p>
        </w:tc>
        <w:tc>
          <w:tcPr>
            <w:tcW w:w="1274" w:type="dxa"/>
          </w:tcPr>
          <w:p w14:paraId="30969D1F" w14:textId="77777777" w:rsidR="004B1583" w:rsidRPr="00BF2633" w:rsidRDefault="004B1583" w:rsidP="004B1583">
            <w:pPr>
              <w:pStyle w:val="TAL"/>
              <w:keepNext w:val="0"/>
              <w:keepLines w:val="0"/>
              <w:rPr>
                <w:sz w:val="16"/>
                <w:szCs w:val="16"/>
              </w:rPr>
            </w:pPr>
          </w:p>
        </w:tc>
        <w:tc>
          <w:tcPr>
            <w:tcW w:w="1554" w:type="dxa"/>
          </w:tcPr>
          <w:p w14:paraId="1D167CB7" w14:textId="77777777" w:rsidR="004B1583" w:rsidRPr="00BF2633" w:rsidRDefault="004B1583" w:rsidP="004B1583">
            <w:pPr>
              <w:pStyle w:val="TAL"/>
              <w:keepNext w:val="0"/>
              <w:keepLines w:val="0"/>
              <w:rPr>
                <w:sz w:val="16"/>
                <w:szCs w:val="16"/>
              </w:rPr>
            </w:pPr>
          </w:p>
        </w:tc>
        <w:tc>
          <w:tcPr>
            <w:tcW w:w="1554" w:type="dxa"/>
          </w:tcPr>
          <w:p w14:paraId="15BE981F" w14:textId="23CC2EB8" w:rsidR="004B1583" w:rsidRPr="008B24CC" w:rsidRDefault="004B1583" w:rsidP="004B1583">
            <w:pPr>
              <w:pStyle w:val="TAC"/>
              <w:rPr>
                <w:sz w:val="16"/>
                <w:szCs w:val="16"/>
              </w:rPr>
            </w:pPr>
            <w:r w:rsidRPr="008B24CC">
              <w:rPr>
                <w:sz w:val="16"/>
                <w:szCs w:val="16"/>
              </w:rPr>
              <w:t>Rel-12</w:t>
            </w:r>
          </w:p>
        </w:tc>
      </w:tr>
      <w:tr w:rsidR="004B1583" w:rsidRPr="00BF2633" w14:paraId="739C2705" w14:textId="4BDEA318" w:rsidTr="004B1583">
        <w:trPr>
          <w:jc w:val="center"/>
        </w:trPr>
        <w:tc>
          <w:tcPr>
            <w:tcW w:w="1196" w:type="dxa"/>
            <w:shd w:val="clear" w:color="auto" w:fill="auto"/>
          </w:tcPr>
          <w:p w14:paraId="6297BBE8" w14:textId="77777777" w:rsidR="004B1583" w:rsidRPr="00BF2633" w:rsidRDefault="004B1583" w:rsidP="004B1583">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72109549" w14:textId="5C0CC04A" w:rsidR="004B1583" w:rsidRPr="00BF2633" w:rsidRDefault="004B1583" w:rsidP="004B1583">
            <w:pPr>
              <w:pStyle w:val="TAL"/>
              <w:keepNext w:val="0"/>
              <w:keepLines w:val="0"/>
              <w:rPr>
                <w:sz w:val="16"/>
                <w:szCs w:val="16"/>
              </w:rPr>
            </w:pPr>
            <w:r w:rsidRPr="00BF2633">
              <w:rPr>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991CBB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42177B" w14:textId="24C3D3E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78BBECC" w14:textId="77777777" w:rsidR="004B1583" w:rsidRPr="00BF2633" w:rsidRDefault="004B1583" w:rsidP="004B1583">
            <w:pPr>
              <w:pStyle w:val="TAL"/>
              <w:keepNext w:val="0"/>
              <w:keepLines w:val="0"/>
              <w:rPr>
                <w:sz w:val="16"/>
                <w:szCs w:val="16"/>
                <w:lang w:eastAsia="zh-CN"/>
              </w:rPr>
            </w:pPr>
          </w:p>
        </w:tc>
        <w:tc>
          <w:tcPr>
            <w:tcW w:w="1274" w:type="dxa"/>
          </w:tcPr>
          <w:p w14:paraId="37236E47" w14:textId="77777777" w:rsidR="004B1583" w:rsidRPr="00BF2633" w:rsidRDefault="004B1583" w:rsidP="004B1583">
            <w:pPr>
              <w:pStyle w:val="TAL"/>
              <w:keepNext w:val="0"/>
              <w:keepLines w:val="0"/>
              <w:rPr>
                <w:sz w:val="16"/>
                <w:szCs w:val="16"/>
              </w:rPr>
            </w:pPr>
          </w:p>
        </w:tc>
        <w:tc>
          <w:tcPr>
            <w:tcW w:w="1554" w:type="dxa"/>
          </w:tcPr>
          <w:p w14:paraId="654A6F49" w14:textId="77777777" w:rsidR="004B1583" w:rsidRPr="00BF2633" w:rsidRDefault="004B1583" w:rsidP="004B1583">
            <w:pPr>
              <w:pStyle w:val="TAL"/>
              <w:keepNext w:val="0"/>
              <w:keepLines w:val="0"/>
              <w:rPr>
                <w:sz w:val="16"/>
                <w:szCs w:val="16"/>
              </w:rPr>
            </w:pPr>
          </w:p>
        </w:tc>
        <w:tc>
          <w:tcPr>
            <w:tcW w:w="1554" w:type="dxa"/>
          </w:tcPr>
          <w:p w14:paraId="3723B4A6" w14:textId="6B29089B" w:rsidR="004B1583" w:rsidRPr="008B24CC" w:rsidRDefault="004B1583" w:rsidP="004B1583">
            <w:pPr>
              <w:pStyle w:val="TAC"/>
              <w:rPr>
                <w:sz w:val="16"/>
                <w:szCs w:val="16"/>
              </w:rPr>
            </w:pPr>
            <w:r w:rsidRPr="008B24CC">
              <w:rPr>
                <w:sz w:val="16"/>
                <w:szCs w:val="16"/>
              </w:rPr>
              <w:t>Rel-12</w:t>
            </w:r>
          </w:p>
        </w:tc>
      </w:tr>
      <w:tr w:rsidR="004B1583" w:rsidRPr="00BF2633" w14:paraId="7392C096" w14:textId="6FD6117A" w:rsidTr="004B1583">
        <w:trPr>
          <w:jc w:val="center"/>
        </w:trPr>
        <w:tc>
          <w:tcPr>
            <w:tcW w:w="1196" w:type="dxa"/>
            <w:shd w:val="clear" w:color="auto" w:fill="auto"/>
          </w:tcPr>
          <w:p w14:paraId="4891F369" w14:textId="77777777" w:rsidR="004B1583" w:rsidRPr="00BF2633" w:rsidRDefault="004B1583" w:rsidP="004B1583">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2233E215" w14:textId="7039C89F" w:rsidR="004B1583" w:rsidRPr="00BF2633" w:rsidRDefault="004B1583" w:rsidP="004B1583">
            <w:pPr>
              <w:pStyle w:val="TAL"/>
              <w:keepNext w:val="0"/>
              <w:keepLines w:val="0"/>
              <w:rPr>
                <w:sz w:val="16"/>
                <w:szCs w:val="16"/>
              </w:rPr>
            </w:pPr>
            <w:r w:rsidRPr="00BF2633">
              <w:rPr>
                <w:sz w:val="16"/>
                <w:szCs w:val="16"/>
              </w:rPr>
              <w:t xml:space="preserve">On-network / Chat Group Call / </w:t>
            </w:r>
            <w:r>
              <w:rPr>
                <w:sz w:val="16"/>
                <w:szCs w:val="16"/>
              </w:rPr>
              <w:t xml:space="preserve">Join Chat Group Session / </w:t>
            </w:r>
            <w:r w:rsidRPr="00BF2633">
              <w:rPr>
                <w:sz w:val="16"/>
                <w:szCs w:val="16"/>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16B3B4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9CEBA4F" w14:textId="07A553A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ACE5186" w14:textId="77777777" w:rsidR="004B1583" w:rsidRPr="00BF2633" w:rsidRDefault="004B1583" w:rsidP="004B1583">
            <w:pPr>
              <w:pStyle w:val="TAL"/>
              <w:keepNext w:val="0"/>
              <w:keepLines w:val="0"/>
              <w:rPr>
                <w:sz w:val="16"/>
                <w:szCs w:val="16"/>
                <w:lang w:eastAsia="zh-CN"/>
              </w:rPr>
            </w:pPr>
          </w:p>
        </w:tc>
        <w:tc>
          <w:tcPr>
            <w:tcW w:w="1274" w:type="dxa"/>
          </w:tcPr>
          <w:p w14:paraId="081A5FF1" w14:textId="77777777" w:rsidR="004B1583" w:rsidRPr="00BF2633" w:rsidRDefault="004B1583" w:rsidP="004B1583">
            <w:pPr>
              <w:pStyle w:val="TAL"/>
              <w:keepNext w:val="0"/>
              <w:keepLines w:val="0"/>
              <w:rPr>
                <w:sz w:val="16"/>
                <w:szCs w:val="16"/>
              </w:rPr>
            </w:pPr>
          </w:p>
        </w:tc>
        <w:tc>
          <w:tcPr>
            <w:tcW w:w="1554" w:type="dxa"/>
          </w:tcPr>
          <w:p w14:paraId="76DF6781" w14:textId="77777777" w:rsidR="004B1583" w:rsidRPr="00BF2633" w:rsidRDefault="004B1583" w:rsidP="004B1583">
            <w:pPr>
              <w:pStyle w:val="TAL"/>
              <w:keepNext w:val="0"/>
              <w:keepLines w:val="0"/>
              <w:rPr>
                <w:sz w:val="16"/>
                <w:szCs w:val="16"/>
              </w:rPr>
            </w:pPr>
          </w:p>
        </w:tc>
        <w:tc>
          <w:tcPr>
            <w:tcW w:w="1554" w:type="dxa"/>
          </w:tcPr>
          <w:p w14:paraId="026978F9" w14:textId="203C1241" w:rsidR="004B1583" w:rsidRPr="008B24CC" w:rsidRDefault="004B1583" w:rsidP="004B1583">
            <w:pPr>
              <w:pStyle w:val="TAC"/>
              <w:rPr>
                <w:sz w:val="16"/>
                <w:szCs w:val="16"/>
              </w:rPr>
            </w:pPr>
            <w:r w:rsidRPr="008B24CC">
              <w:rPr>
                <w:sz w:val="16"/>
                <w:szCs w:val="16"/>
              </w:rPr>
              <w:t>Rel-12</w:t>
            </w:r>
          </w:p>
        </w:tc>
      </w:tr>
      <w:tr w:rsidR="004B1583" w:rsidRPr="00BF2633" w14:paraId="236B2F6F" w14:textId="77777777" w:rsidTr="004B1583">
        <w:trPr>
          <w:jc w:val="center"/>
        </w:trPr>
        <w:tc>
          <w:tcPr>
            <w:tcW w:w="1196" w:type="dxa"/>
            <w:shd w:val="clear" w:color="auto" w:fill="auto"/>
          </w:tcPr>
          <w:p w14:paraId="5818C722" w14:textId="2D723E9E" w:rsidR="004B1583" w:rsidRPr="00BF2633" w:rsidRDefault="004B1583" w:rsidP="004B1583">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499C3D7D" w14:textId="12D8F3B1" w:rsidR="004B1583" w:rsidRPr="00BF2633" w:rsidRDefault="004B1583" w:rsidP="004B1583">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0566CE9" w14:textId="0EBDEE0E"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1E9CF65F" w14:textId="276250A6"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06A4582E" w14:textId="77777777" w:rsidR="004B1583" w:rsidRPr="00BF2633" w:rsidRDefault="004B1583" w:rsidP="004B1583">
            <w:pPr>
              <w:pStyle w:val="TAL"/>
              <w:keepNext w:val="0"/>
              <w:keepLines w:val="0"/>
              <w:rPr>
                <w:sz w:val="16"/>
                <w:szCs w:val="16"/>
                <w:lang w:eastAsia="zh-CN"/>
              </w:rPr>
            </w:pPr>
          </w:p>
        </w:tc>
        <w:tc>
          <w:tcPr>
            <w:tcW w:w="1274" w:type="dxa"/>
          </w:tcPr>
          <w:p w14:paraId="69D7A2FE" w14:textId="77777777" w:rsidR="004B1583" w:rsidRPr="00BF2633" w:rsidRDefault="004B1583" w:rsidP="004B1583">
            <w:pPr>
              <w:pStyle w:val="TAL"/>
              <w:keepNext w:val="0"/>
              <w:keepLines w:val="0"/>
              <w:rPr>
                <w:sz w:val="16"/>
                <w:szCs w:val="16"/>
              </w:rPr>
            </w:pPr>
          </w:p>
        </w:tc>
        <w:tc>
          <w:tcPr>
            <w:tcW w:w="1554" w:type="dxa"/>
          </w:tcPr>
          <w:p w14:paraId="1094D2A7" w14:textId="77777777" w:rsidR="004B1583" w:rsidRPr="00BF2633" w:rsidRDefault="004B1583" w:rsidP="004B1583">
            <w:pPr>
              <w:pStyle w:val="TAL"/>
              <w:keepNext w:val="0"/>
              <w:keepLines w:val="0"/>
              <w:rPr>
                <w:sz w:val="16"/>
                <w:szCs w:val="16"/>
              </w:rPr>
            </w:pPr>
          </w:p>
        </w:tc>
        <w:tc>
          <w:tcPr>
            <w:tcW w:w="1554" w:type="dxa"/>
          </w:tcPr>
          <w:p w14:paraId="3862051E" w14:textId="01BCC7AD" w:rsidR="004B1583" w:rsidRPr="008B24CC" w:rsidRDefault="004B1583" w:rsidP="004B1583">
            <w:pPr>
              <w:pStyle w:val="TAC"/>
              <w:rPr>
                <w:sz w:val="16"/>
                <w:szCs w:val="16"/>
              </w:rPr>
            </w:pPr>
            <w:r w:rsidRPr="009E3350">
              <w:rPr>
                <w:sz w:val="16"/>
                <w:szCs w:val="16"/>
              </w:rPr>
              <w:t>Rel-12</w:t>
            </w:r>
          </w:p>
        </w:tc>
      </w:tr>
      <w:tr w:rsidR="004B1583" w:rsidRPr="00BF2633" w14:paraId="449E6B4C" w14:textId="77777777" w:rsidTr="004B1583">
        <w:trPr>
          <w:jc w:val="center"/>
        </w:trPr>
        <w:tc>
          <w:tcPr>
            <w:tcW w:w="1196" w:type="dxa"/>
            <w:shd w:val="clear" w:color="auto" w:fill="auto"/>
          </w:tcPr>
          <w:p w14:paraId="31AEDE62" w14:textId="4244E362" w:rsidR="004B1583" w:rsidRPr="00BF2633" w:rsidRDefault="004B1583" w:rsidP="004B1583">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1C9627A7" w14:textId="67D3EE88" w:rsidR="004B1583" w:rsidRPr="00BF2633" w:rsidRDefault="004B1583" w:rsidP="004B1583">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67A34F7" w14:textId="78A0EF06"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494EDBB8" w14:textId="50FEA1C7" w:rsidR="004B1583" w:rsidRDefault="004B1583" w:rsidP="004B1583">
            <w:pPr>
              <w:pStyle w:val="TAL"/>
              <w:keepNext w:val="0"/>
              <w:keepLines w:val="0"/>
              <w:rPr>
                <w:sz w:val="16"/>
                <w:szCs w:val="16"/>
              </w:rPr>
            </w:pPr>
            <w:r w:rsidRPr="009E3350">
              <w:rPr>
                <w:sz w:val="16"/>
                <w:szCs w:val="16"/>
              </w:rPr>
              <w:t>IUT containing MCPTT Client</w:t>
            </w:r>
          </w:p>
        </w:tc>
        <w:tc>
          <w:tcPr>
            <w:tcW w:w="1409" w:type="dxa"/>
          </w:tcPr>
          <w:p w14:paraId="71500293" w14:textId="77777777" w:rsidR="004B1583" w:rsidRPr="00BF2633" w:rsidRDefault="004B1583" w:rsidP="004B1583">
            <w:pPr>
              <w:pStyle w:val="TAL"/>
              <w:keepNext w:val="0"/>
              <w:keepLines w:val="0"/>
              <w:rPr>
                <w:sz w:val="16"/>
                <w:szCs w:val="16"/>
                <w:lang w:eastAsia="zh-CN"/>
              </w:rPr>
            </w:pPr>
          </w:p>
        </w:tc>
        <w:tc>
          <w:tcPr>
            <w:tcW w:w="1274" w:type="dxa"/>
          </w:tcPr>
          <w:p w14:paraId="257FAE5A" w14:textId="77777777" w:rsidR="004B1583" w:rsidRPr="00BF2633" w:rsidRDefault="004B1583" w:rsidP="004B1583">
            <w:pPr>
              <w:pStyle w:val="TAL"/>
              <w:keepNext w:val="0"/>
              <w:keepLines w:val="0"/>
              <w:rPr>
                <w:sz w:val="16"/>
                <w:szCs w:val="16"/>
              </w:rPr>
            </w:pPr>
          </w:p>
        </w:tc>
        <w:tc>
          <w:tcPr>
            <w:tcW w:w="1554" w:type="dxa"/>
          </w:tcPr>
          <w:p w14:paraId="2E506A5E" w14:textId="77777777" w:rsidR="004B1583" w:rsidRPr="00BF2633" w:rsidRDefault="004B1583" w:rsidP="004B1583">
            <w:pPr>
              <w:pStyle w:val="TAL"/>
              <w:keepNext w:val="0"/>
              <w:keepLines w:val="0"/>
              <w:rPr>
                <w:sz w:val="16"/>
                <w:szCs w:val="16"/>
              </w:rPr>
            </w:pPr>
          </w:p>
        </w:tc>
        <w:tc>
          <w:tcPr>
            <w:tcW w:w="1554" w:type="dxa"/>
          </w:tcPr>
          <w:p w14:paraId="5E0D706A" w14:textId="53913F03" w:rsidR="004B1583" w:rsidRPr="008B24CC" w:rsidRDefault="004B1583" w:rsidP="004B1583">
            <w:pPr>
              <w:pStyle w:val="TAC"/>
              <w:rPr>
                <w:sz w:val="16"/>
                <w:szCs w:val="16"/>
              </w:rPr>
            </w:pPr>
            <w:r w:rsidRPr="009E3350">
              <w:rPr>
                <w:sz w:val="16"/>
                <w:szCs w:val="16"/>
              </w:rPr>
              <w:t>Rel-12</w:t>
            </w:r>
          </w:p>
        </w:tc>
      </w:tr>
      <w:tr w:rsidR="004B1583" w:rsidRPr="00BF2633" w14:paraId="4A2F83CE" w14:textId="77777777" w:rsidTr="004B1583">
        <w:trPr>
          <w:jc w:val="center"/>
        </w:trPr>
        <w:tc>
          <w:tcPr>
            <w:tcW w:w="1196" w:type="dxa"/>
            <w:shd w:val="clear" w:color="auto" w:fill="auto"/>
          </w:tcPr>
          <w:p w14:paraId="7CC93E6C" w14:textId="062B2944" w:rsidR="004B1583" w:rsidRPr="00634126" w:rsidRDefault="004B1583" w:rsidP="004B1583">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F6CC16D" w14:textId="40DABAA5" w:rsidR="004B1583" w:rsidRPr="00634126" w:rsidRDefault="004B1583" w:rsidP="004B1583">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A4546B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EB7C030"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1A54D120" w14:textId="77777777" w:rsidR="004B1583" w:rsidRDefault="004B1583" w:rsidP="004B1583">
            <w:pPr>
              <w:pStyle w:val="TAL"/>
              <w:keepNext w:val="0"/>
              <w:keepLines w:val="0"/>
              <w:rPr>
                <w:sz w:val="16"/>
                <w:szCs w:val="16"/>
              </w:rPr>
            </w:pPr>
          </w:p>
        </w:tc>
        <w:tc>
          <w:tcPr>
            <w:tcW w:w="1409" w:type="dxa"/>
          </w:tcPr>
          <w:p w14:paraId="42E76A74" w14:textId="77777777" w:rsidR="004B1583" w:rsidRPr="00BF2633" w:rsidRDefault="004B1583" w:rsidP="004B1583">
            <w:pPr>
              <w:pStyle w:val="TAL"/>
              <w:keepNext w:val="0"/>
              <w:keepLines w:val="0"/>
              <w:rPr>
                <w:sz w:val="16"/>
                <w:szCs w:val="16"/>
                <w:lang w:eastAsia="zh-CN"/>
              </w:rPr>
            </w:pPr>
          </w:p>
        </w:tc>
        <w:tc>
          <w:tcPr>
            <w:tcW w:w="1274" w:type="dxa"/>
          </w:tcPr>
          <w:p w14:paraId="42EBB5F6" w14:textId="77777777" w:rsidR="004B1583" w:rsidRPr="00BF2633" w:rsidRDefault="004B1583" w:rsidP="004B1583">
            <w:pPr>
              <w:pStyle w:val="TAL"/>
              <w:keepNext w:val="0"/>
              <w:keepLines w:val="0"/>
              <w:rPr>
                <w:sz w:val="16"/>
                <w:szCs w:val="16"/>
              </w:rPr>
            </w:pPr>
          </w:p>
        </w:tc>
        <w:tc>
          <w:tcPr>
            <w:tcW w:w="1554" w:type="dxa"/>
          </w:tcPr>
          <w:p w14:paraId="67B085B1" w14:textId="77777777" w:rsidR="004B1583" w:rsidRPr="00BF2633" w:rsidRDefault="004B1583" w:rsidP="004B1583">
            <w:pPr>
              <w:pStyle w:val="TAL"/>
              <w:keepNext w:val="0"/>
              <w:keepLines w:val="0"/>
              <w:rPr>
                <w:sz w:val="16"/>
                <w:szCs w:val="16"/>
              </w:rPr>
            </w:pPr>
          </w:p>
        </w:tc>
        <w:tc>
          <w:tcPr>
            <w:tcW w:w="1554" w:type="dxa"/>
          </w:tcPr>
          <w:p w14:paraId="7A05C3A5" w14:textId="77777777" w:rsidR="004B1583" w:rsidRPr="008B24CC" w:rsidRDefault="004B1583" w:rsidP="004B1583">
            <w:pPr>
              <w:pStyle w:val="TAC"/>
              <w:rPr>
                <w:sz w:val="16"/>
                <w:szCs w:val="16"/>
              </w:rPr>
            </w:pPr>
          </w:p>
        </w:tc>
      </w:tr>
      <w:tr w:rsidR="004B1583" w:rsidRPr="00BF2633" w14:paraId="0C3CBC06" w14:textId="77777777" w:rsidTr="004B1583">
        <w:trPr>
          <w:jc w:val="center"/>
        </w:trPr>
        <w:tc>
          <w:tcPr>
            <w:tcW w:w="1196" w:type="dxa"/>
            <w:shd w:val="clear" w:color="auto" w:fill="auto"/>
          </w:tcPr>
          <w:p w14:paraId="73525EEE" w14:textId="22371479" w:rsidR="004B1583" w:rsidRPr="00BF2633" w:rsidRDefault="004B1583" w:rsidP="004B1583">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3A10D66F" w14:textId="36193934" w:rsidR="004B1583" w:rsidRPr="00BF2633" w:rsidRDefault="004B1583" w:rsidP="004B1583">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319BDEF" w14:textId="20C0D9AB"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D983E89" w14:textId="216B48BF" w:rsidR="004B1583" w:rsidRDefault="004B1583" w:rsidP="004B1583">
            <w:pPr>
              <w:pStyle w:val="TAL"/>
              <w:keepNext w:val="0"/>
              <w:keepLines w:val="0"/>
              <w:rPr>
                <w:sz w:val="16"/>
                <w:szCs w:val="16"/>
              </w:rPr>
            </w:pPr>
            <w:r>
              <w:rPr>
                <w:sz w:val="16"/>
                <w:szCs w:val="16"/>
              </w:rPr>
              <w:t>IUT containing MCPTT Client</w:t>
            </w:r>
          </w:p>
        </w:tc>
        <w:tc>
          <w:tcPr>
            <w:tcW w:w="1409" w:type="dxa"/>
          </w:tcPr>
          <w:p w14:paraId="24A3D6E7" w14:textId="77777777" w:rsidR="004B1583" w:rsidRPr="00BF2633" w:rsidRDefault="004B1583" w:rsidP="004B1583">
            <w:pPr>
              <w:pStyle w:val="TAL"/>
              <w:keepNext w:val="0"/>
              <w:keepLines w:val="0"/>
              <w:rPr>
                <w:sz w:val="16"/>
                <w:szCs w:val="16"/>
                <w:lang w:eastAsia="zh-CN"/>
              </w:rPr>
            </w:pPr>
          </w:p>
        </w:tc>
        <w:tc>
          <w:tcPr>
            <w:tcW w:w="1274" w:type="dxa"/>
          </w:tcPr>
          <w:p w14:paraId="3C783130" w14:textId="77777777" w:rsidR="004B1583" w:rsidRPr="00BF2633" w:rsidRDefault="004B1583" w:rsidP="004B1583">
            <w:pPr>
              <w:pStyle w:val="TAL"/>
              <w:keepNext w:val="0"/>
              <w:keepLines w:val="0"/>
              <w:rPr>
                <w:sz w:val="16"/>
                <w:szCs w:val="16"/>
              </w:rPr>
            </w:pPr>
          </w:p>
        </w:tc>
        <w:tc>
          <w:tcPr>
            <w:tcW w:w="1554" w:type="dxa"/>
          </w:tcPr>
          <w:p w14:paraId="6A03CD09" w14:textId="77777777" w:rsidR="004B1583" w:rsidRPr="00BF2633" w:rsidRDefault="004B1583" w:rsidP="004B1583">
            <w:pPr>
              <w:pStyle w:val="TAL"/>
              <w:keepNext w:val="0"/>
              <w:keepLines w:val="0"/>
              <w:rPr>
                <w:sz w:val="16"/>
                <w:szCs w:val="16"/>
              </w:rPr>
            </w:pPr>
          </w:p>
        </w:tc>
        <w:tc>
          <w:tcPr>
            <w:tcW w:w="1554" w:type="dxa"/>
          </w:tcPr>
          <w:p w14:paraId="2EDDC0DD" w14:textId="2BD27B47" w:rsidR="004B1583" w:rsidRPr="008B24CC" w:rsidRDefault="004B1583" w:rsidP="004B1583">
            <w:pPr>
              <w:pStyle w:val="TAC"/>
              <w:rPr>
                <w:sz w:val="16"/>
                <w:szCs w:val="16"/>
              </w:rPr>
            </w:pPr>
            <w:r w:rsidRPr="009E3350">
              <w:rPr>
                <w:sz w:val="16"/>
                <w:szCs w:val="16"/>
              </w:rPr>
              <w:t>Rel-12</w:t>
            </w:r>
          </w:p>
        </w:tc>
      </w:tr>
      <w:tr w:rsidR="004B1583" w:rsidRPr="00BF2633" w14:paraId="16FCE9F8" w14:textId="77777777" w:rsidTr="004B1583">
        <w:trPr>
          <w:jc w:val="center"/>
        </w:trPr>
        <w:tc>
          <w:tcPr>
            <w:tcW w:w="1196" w:type="dxa"/>
            <w:shd w:val="clear" w:color="auto" w:fill="auto"/>
          </w:tcPr>
          <w:p w14:paraId="4390C752" w14:textId="44D0113F" w:rsidR="004B1583" w:rsidRPr="00634126" w:rsidRDefault="004B1583" w:rsidP="004B1583">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43B67D0" w14:textId="7D3273CA" w:rsidR="004B1583" w:rsidRPr="00634126" w:rsidRDefault="004B1583" w:rsidP="004B1583">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160A53EF"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2542A23C"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856AA4C" w14:textId="77777777" w:rsidR="004B1583" w:rsidRDefault="004B1583" w:rsidP="004B1583">
            <w:pPr>
              <w:pStyle w:val="TAL"/>
              <w:keepNext w:val="0"/>
              <w:keepLines w:val="0"/>
              <w:rPr>
                <w:sz w:val="16"/>
                <w:szCs w:val="16"/>
              </w:rPr>
            </w:pPr>
          </w:p>
        </w:tc>
        <w:tc>
          <w:tcPr>
            <w:tcW w:w="1409" w:type="dxa"/>
          </w:tcPr>
          <w:p w14:paraId="7FCFD88F" w14:textId="77777777" w:rsidR="004B1583" w:rsidRPr="00BF2633" w:rsidRDefault="004B1583" w:rsidP="004B1583">
            <w:pPr>
              <w:pStyle w:val="TAL"/>
              <w:keepNext w:val="0"/>
              <w:keepLines w:val="0"/>
              <w:rPr>
                <w:sz w:val="16"/>
                <w:szCs w:val="16"/>
                <w:lang w:eastAsia="zh-CN"/>
              </w:rPr>
            </w:pPr>
          </w:p>
        </w:tc>
        <w:tc>
          <w:tcPr>
            <w:tcW w:w="1274" w:type="dxa"/>
          </w:tcPr>
          <w:p w14:paraId="63B3D391" w14:textId="77777777" w:rsidR="004B1583" w:rsidRPr="00BF2633" w:rsidRDefault="004B1583" w:rsidP="004B1583">
            <w:pPr>
              <w:pStyle w:val="TAL"/>
              <w:keepNext w:val="0"/>
              <w:keepLines w:val="0"/>
              <w:rPr>
                <w:sz w:val="16"/>
                <w:szCs w:val="16"/>
              </w:rPr>
            </w:pPr>
          </w:p>
        </w:tc>
        <w:tc>
          <w:tcPr>
            <w:tcW w:w="1554" w:type="dxa"/>
          </w:tcPr>
          <w:p w14:paraId="04C857FE" w14:textId="77777777" w:rsidR="004B1583" w:rsidRPr="00BF2633" w:rsidRDefault="004B1583" w:rsidP="004B1583">
            <w:pPr>
              <w:pStyle w:val="TAL"/>
              <w:keepNext w:val="0"/>
              <w:keepLines w:val="0"/>
              <w:rPr>
                <w:sz w:val="16"/>
                <w:szCs w:val="16"/>
              </w:rPr>
            </w:pPr>
          </w:p>
        </w:tc>
        <w:tc>
          <w:tcPr>
            <w:tcW w:w="1554" w:type="dxa"/>
          </w:tcPr>
          <w:p w14:paraId="14E4577C" w14:textId="77777777" w:rsidR="004B1583" w:rsidRPr="008B24CC" w:rsidRDefault="004B1583" w:rsidP="004B1583">
            <w:pPr>
              <w:pStyle w:val="TAC"/>
              <w:rPr>
                <w:sz w:val="16"/>
                <w:szCs w:val="16"/>
              </w:rPr>
            </w:pPr>
          </w:p>
        </w:tc>
      </w:tr>
      <w:tr w:rsidR="004B1583" w:rsidRPr="00BF2633" w14:paraId="70A3C7D0" w14:textId="77777777" w:rsidTr="004B1583">
        <w:trPr>
          <w:jc w:val="center"/>
        </w:trPr>
        <w:tc>
          <w:tcPr>
            <w:tcW w:w="1196" w:type="dxa"/>
            <w:shd w:val="clear" w:color="auto" w:fill="auto"/>
          </w:tcPr>
          <w:p w14:paraId="376D622B" w14:textId="13910312" w:rsidR="004B1583" w:rsidRPr="00BF2633" w:rsidRDefault="004B1583" w:rsidP="004B1583">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7A5BCB75" w14:textId="3D2F9897" w:rsidR="004B1583" w:rsidRPr="00BF2633" w:rsidRDefault="004B1583" w:rsidP="004B1583">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7FC4C89" w14:textId="4E9DE0C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511106B" w14:textId="19C5174D" w:rsidR="004B1583" w:rsidRDefault="004B1583" w:rsidP="004B1583">
            <w:pPr>
              <w:pStyle w:val="TAL"/>
              <w:keepNext w:val="0"/>
              <w:keepLines w:val="0"/>
              <w:rPr>
                <w:sz w:val="16"/>
                <w:szCs w:val="16"/>
              </w:rPr>
            </w:pPr>
            <w:r>
              <w:rPr>
                <w:sz w:val="16"/>
                <w:szCs w:val="16"/>
              </w:rPr>
              <w:t>IUT containing MCPTT Client</w:t>
            </w:r>
          </w:p>
        </w:tc>
        <w:tc>
          <w:tcPr>
            <w:tcW w:w="1409" w:type="dxa"/>
          </w:tcPr>
          <w:p w14:paraId="6AAF9AE1" w14:textId="77777777" w:rsidR="004B1583" w:rsidRPr="00BF2633" w:rsidRDefault="004B1583" w:rsidP="004B1583">
            <w:pPr>
              <w:pStyle w:val="TAL"/>
              <w:keepNext w:val="0"/>
              <w:keepLines w:val="0"/>
              <w:rPr>
                <w:sz w:val="16"/>
                <w:szCs w:val="16"/>
                <w:lang w:eastAsia="zh-CN"/>
              </w:rPr>
            </w:pPr>
          </w:p>
        </w:tc>
        <w:tc>
          <w:tcPr>
            <w:tcW w:w="1274" w:type="dxa"/>
          </w:tcPr>
          <w:p w14:paraId="6DD5AAEA" w14:textId="77777777" w:rsidR="004B1583" w:rsidRPr="00BF2633" w:rsidRDefault="004B1583" w:rsidP="004B1583">
            <w:pPr>
              <w:pStyle w:val="TAL"/>
              <w:keepNext w:val="0"/>
              <w:keepLines w:val="0"/>
              <w:rPr>
                <w:sz w:val="16"/>
                <w:szCs w:val="16"/>
              </w:rPr>
            </w:pPr>
          </w:p>
        </w:tc>
        <w:tc>
          <w:tcPr>
            <w:tcW w:w="1554" w:type="dxa"/>
          </w:tcPr>
          <w:p w14:paraId="390AB28B" w14:textId="77777777" w:rsidR="004B1583" w:rsidRPr="00BF2633" w:rsidRDefault="004B1583" w:rsidP="004B1583">
            <w:pPr>
              <w:pStyle w:val="TAL"/>
              <w:keepNext w:val="0"/>
              <w:keepLines w:val="0"/>
              <w:rPr>
                <w:sz w:val="16"/>
                <w:szCs w:val="16"/>
              </w:rPr>
            </w:pPr>
          </w:p>
        </w:tc>
        <w:tc>
          <w:tcPr>
            <w:tcW w:w="1554" w:type="dxa"/>
          </w:tcPr>
          <w:p w14:paraId="6A7048BF" w14:textId="391B92C1" w:rsidR="004B1583" w:rsidRPr="008B24CC" w:rsidRDefault="004B1583" w:rsidP="004B1583">
            <w:pPr>
              <w:pStyle w:val="TAC"/>
              <w:rPr>
                <w:sz w:val="16"/>
                <w:szCs w:val="16"/>
              </w:rPr>
            </w:pPr>
            <w:r w:rsidRPr="009E3350">
              <w:rPr>
                <w:sz w:val="16"/>
                <w:szCs w:val="16"/>
              </w:rPr>
              <w:t>Rel-12</w:t>
            </w:r>
          </w:p>
        </w:tc>
      </w:tr>
      <w:tr w:rsidR="004B1583" w:rsidRPr="00BF2633" w14:paraId="684FF169" w14:textId="77777777" w:rsidTr="004B1583">
        <w:trPr>
          <w:jc w:val="center"/>
        </w:trPr>
        <w:tc>
          <w:tcPr>
            <w:tcW w:w="1196" w:type="dxa"/>
            <w:shd w:val="clear" w:color="auto" w:fill="auto"/>
          </w:tcPr>
          <w:p w14:paraId="0BCCD048" w14:textId="71D9CF46" w:rsidR="004B1583" w:rsidRPr="00BF2633" w:rsidRDefault="004B1583" w:rsidP="004B1583">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B5F138D" w14:textId="4BF1B67A" w:rsidR="004B1583" w:rsidRPr="00BF2633" w:rsidRDefault="004B1583" w:rsidP="004B1583">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1F886F" w14:textId="7254F96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C1CFC8" w14:textId="40F11879" w:rsidR="004B1583" w:rsidRDefault="004B1583" w:rsidP="004B1583">
            <w:pPr>
              <w:pStyle w:val="TAL"/>
              <w:keepNext w:val="0"/>
              <w:keepLines w:val="0"/>
              <w:rPr>
                <w:sz w:val="16"/>
                <w:szCs w:val="16"/>
              </w:rPr>
            </w:pPr>
            <w:r>
              <w:rPr>
                <w:sz w:val="16"/>
                <w:szCs w:val="16"/>
              </w:rPr>
              <w:t>IUT containing MCPTT Client</w:t>
            </w:r>
          </w:p>
        </w:tc>
        <w:tc>
          <w:tcPr>
            <w:tcW w:w="1409" w:type="dxa"/>
          </w:tcPr>
          <w:p w14:paraId="284D141C" w14:textId="77777777" w:rsidR="004B1583" w:rsidRPr="00BF2633" w:rsidRDefault="004B1583" w:rsidP="004B1583">
            <w:pPr>
              <w:pStyle w:val="TAL"/>
              <w:keepNext w:val="0"/>
              <w:keepLines w:val="0"/>
              <w:rPr>
                <w:sz w:val="16"/>
                <w:szCs w:val="16"/>
                <w:lang w:eastAsia="zh-CN"/>
              </w:rPr>
            </w:pPr>
          </w:p>
        </w:tc>
        <w:tc>
          <w:tcPr>
            <w:tcW w:w="1274" w:type="dxa"/>
          </w:tcPr>
          <w:p w14:paraId="30093197" w14:textId="77777777" w:rsidR="004B1583" w:rsidRPr="00BF2633" w:rsidRDefault="004B1583" w:rsidP="004B1583">
            <w:pPr>
              <w:pStyle w:val="TAL"/>
              <w:keepNext w:val="0"/>
              <w:keepLines w:val="0"/>
              <w:rPr>
                <w:sz w:val="16"/>
                <w:szCs w:val="16"/>
              </w:rPr>
            </w:pPr>
          </w:p>
        </w:tc>
        <w:tc>
          <w:tcPr>
            <w:tcW w:w="1554" w:type="dxa"/>
          </w:tcPr>
          <w:p w14:paraId="6BC04944" w14:textId="77777777" w:rsidR="004B1583" w:rsidRPr="00BF2633" w:rsidRDefault="004B1583" w:rsidP="004B1583">
            <w:pPr>
              <w:pStyle w:val="TAL"/>
              <w:keepNext w:val="0"/>
              <w:keepLines w:val="0"/>
              <w:rPr>
                <w:sz w:val="16"/>
                <w:szCs w:val="16"/>
              </w:rPr>
            </w:pPr>
          </w:p>
        </w:tc>
        <w:tc>
          <w:tcPr>
            <w:tcW w:w="1554" w:type="dxa"/>
          </w:tcPr>
          <w:p w14:paraId="4AC7A69F" w14:textId="7C44A003" w:rsidR="004B1583" w:rsidRPr="008B24CC" w:rsidRDefault="004B1583" w:rsidP="004B1583">
            <w:pPr>
              <w:pStyle w:val="TAC"/>
              <w:rPr>
                <w:sz w:val="16"/>
                <w:szCs w:val="16"/>
              </w:rPr>
            </w:pPr>
            <w:r w:rsidRPr="009E3350">
              <w:rPr>
                <w:sz w:val="16"/>
                <w:szCs w:val="16"/>
              </w:rPr>
              <w:t>Rel-12</w:t>
            </w:r>
          </w:p>
        </w:tc>
      </w:tr>
      <w:tr w:rsidR="004B1583" w:rsidRPr="00BF2633" w14:paraId="18024378" w14:textId="77777777" w:rsidTr="004B1583">
        <w:trPr>
          <w:jc w:val="center"/>
        </w:trPr>
        <w:tc>
          <w:tcPr>
            <w:tcW w:w="1196" w:type="dxa"/>
            <w:shd w:val="clear" w:color="auto" w:fill="auto"/>
          </w:tcPr>
          <w:p w14:paraId="232D615F" w14:textId="6FBB8CEC" w:rsidR="004B1583" w:rsidRPr="00634126" w:rsidRDefault="004B1583" w:rsidP="004B1583">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EFD4AF6" w14:textId="091A2110" w:rsidR="004B1583" w:rsidRPr="00634126" w:rsidRDefault="004B1583" w:rsidP="004B1583">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763183D9" w14:textId="77777777" w:rsidR="004B1583" w:rsidRPr="00BF2633" w:rsidRDefault="004B1583" w:rsidP="004B1583">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49C1CC8" w14:textId="77777777" w:rsidR="004B1583" w:rsidRPr="00BF2633" w:rsidRDefault="004B1583" w:rsidP="004B1583">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40915B9" w14:textId="77777777" w:rsidR="004B1583" w:rsidRDefault="004B1583" w:rsidP="004B1583">
            <w:pPr>
              <w:pStyle w:val="TAL"/>
              <w:keepNext w:val="0"/>
              <w:keepLines w:val="0"/>
              <w:rPr>
                <w:sz w:val="16"/>
                <w:szCs w:val="16"/>
              </w:rPr>
            </w:pPr>
          </w:p>
        </w:tc>
        <w:tc>
          <w:tcPr>
            <w:tcW w:w="1409" w:type="dxa"/>
          </w:tcPr>
          <w:p w14:paraId="7B9337B7" w14:textId="77777777" w:rsidR="004B1583" w:rsidRPr="00BF2633" w:rsidRDefault="004B1583" w:rsidP="004B1583">
            <w:pPr>
              <w:pStyle w:val="TAL"/>
              <w:keepNext w:val="0"/>
              <w:keepLines w:val="0"/>
              <w:rPr>
                <w:sz w:val="16"/>
                <w:szCs w:val="16"/>
                <w:lang w:eastAsia="zh-CN"/>
              </w:rPr>
            </w:pPr>
          </w:p>
        </w:tc>
        <w:tc>
          <w:tcPr>
            <w:tcW w:w="1274" w:type="dxa"/>
          </w:tcPr>
          <w:p w14:paraId="59CD5BB1" w14:textId="77777777" w:rsidR="004B1583" w:rsidRPr="00BF2633" w:rsidRDefault="004B1583" w:rsidP="004B1583">
            <w:pPr>
              <w:pStyle w:val="TAL"/>
              <w:keepNext w:val="0"/>
              <w:keepLines w:val="0"/>
              <w:rPr>
                <w:sz w:val="16"/>
                <w:szCs w:val="16"/>
              </w:rPr>
            </w:pPr>
          </w:p>
        </w:tc>
        <w:tc>
          <w:tcPr>
            <w:tcW w:w="1554" w:type="dxa"/>
          </w:tcPr>
          <w:p w14:paraId="36438B04" w14:textId="77777777" w:rsidR="004B1583" w:rsidRPr="00BF2633" w:rsidRDefault="004B1583" w:rsidP="004B1583">
            <w:pPr>
              <w:pStyle w:val="TAL"/>
              <w:keepNext w:val="0"/>
              <w:keepLines w:val="0"/>
              <w:rPr>
                <w:sz w:val="16"/>
                <w:szCs w:val="16"/>
              </w:rPr>
            </w:pPr>
          </w:p>
        </w:tc>
        <w:tc>
          <w:tcPr>
            <w:tcW w:w="1554" w:type="dxa"/>
          </w:tcPr>
          <w:p w14:paraId="5838D9A4" w14:textId="77777777" w:rsidR="004B1583" w:rsidRPr="008B24CC" w:rsidRDefault="004B1583" w:rsidP="004B1583">
            <w:pPr>
              <w:pStyle w:val="TAC"/>
              <w:rPr>
                <w:sz w:val="16"/>
                <w:szCs w:val="16"/>
              </w:rPr>
            </w:pPr>
          </w:p>
        </w:tc>
      </w:tr>
      <w:tr w:rsidR="004B1583" w:rsidRPr="00BF2633" w14:paraId="46B37412" w14:textId="77777777" w:rsidTr="004B1583">
        <w:trPr>
          <w:jc w:val="center"/>
        </w:trPr>
        <w:tc>
          <w:tcPr>
            <w:tcW w:w="1196" w:type="dxa"/>
            <w:shd w:val="clear" w:color="auto" w:fill="auto"/>
          </w:tcPr>
          <w:p w14:paraId="28A380D2" w14:textId="4A7328DF" w:rsidR="004B1583" w:rsidRPr="00BF2633" w:rsidRDefault="004B1583" w:rsidP="004B1583">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2391C95D" w14:textId="73D2719F" w:rsidR="004B1583" w:rsidRPr="00BF2633" w:rsidRDefault="004B1583" w:rsidP="004B1583">
            <w:pPr>
              <w:pStyle w:val="TAL"/>
              <w:keepNext w:val="0"/>
              <w:keepLines w:val="0"/>
              <w:rPr>
                <w:sz w:val="16"/>
                <w:szCs w:val="16"/>
              </w:rPr>
            </w:pP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4B1583" w:rsidRPr="00BF2633" w:rsidRDefault="004B1583" w:rsidP="004B1583">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70E58093" w14:textId="3CC22D55"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827686" w14:textId="0051EAA1" w:rsidR="004B1583" w:rsidRDefault="004B1583" w:rsidP="004B1583">
            <w:pPr>
              <w:pStyle w:val="TAL"/>
              <w:keepNext w:val="0"/>
              <w:keepLines w:val="0"/>
              <w:rPr>
                <w:sz w:val="16"/>
                <w:szCs w:val="16"/>
              </w:rPr>
            </w:pPr>
            <w:r>
              <w:rPr>
                <w:sz w:val="16"/>
                <w:szCs w:val="16"/>
              </w:rPr>
              <w:t>IUT containing MCPTT Client</w:t>
            </w:r>
          </w:p>
        </w:tc>
        <w:tc>
          <w:tcPr>
            <w:tcW w:w="1409" w:type="dxa"/>
          </w:tcPr>
          <w:p w14:paraId="3B09B48B" w14:textId="77777777" w:rsidR="004B1583" w:rsidRPr="00BF2633" w:rsidRDefault="004B1583" w:rsidP="004B1583">
            <w:pPr>
              <w:pStyle w:val="TAL"/>
              <w:keepNext w:val="0"/>
              <w:keepLines w:val="0"/>
              <w:rPr>
                <w:sz w:val="16"/>
                <w:szCs w:val="16"/>
                <w:lang w:eastAsia="zh-CN"/>
              </w:rPr>
            </w:pPr>
          </w:p>
        </w:tc>
        <w:tc>
          <w:tcPr>
            <w:tcW w:w="1274" w:type="dxa"/>
          </w:tcPr>
          <w:p w14:paraId="7E60055E" w14:textId="77777777" w:rsidR="004B1583" w:rsidRPr="00BF2633" w:rsidRDefault="004B1583" w:rsidP="004B1583">
            <w:pPr>
              <w:pStyle w:val="TAL"/>
              <w:keepNext w:val="0"/>
              <w:keepLines w:val="0"/>
              <w:rPr>
                <w:sz w:val="16"/>
                <w:szCs w:val="16"/>
              </w:rPr>
            </w:pPr>
          </w:p>
        </w:tc>
        <w:tc>
          <w:tcPr>
            <w:tcW w:w="1554" w:type="dxa"/>
          </w:tcPr>
          <w:p w14:paraId="44BAF54A" w14:textId="77777777" w:rsidR="004B1583" w:rsidRPr="00BF2633" w:rsidRDefault="004B1583" w:rsidP="004B1583">
            <w:pPr>
              <w:pStyle w:val="TAL"/>
              <w:keepNext w:val="0"/>
              <w:keepLines w:val="0"/>
              <w:rPr>
                <w:sz w:val="16"/>
                <w:szCs w:val="16"/>
              </w:rPr>
            </w:pPr>
          </w:p>
        </w:tc>
        <w:tc>
          <w:tcPr>
            <w:tcW w:w="1554" w:type="dxa"/>
          </w:tcPr>
          <w:p w14:paraId="5360E163" w14:textId="61A2C04F" w:rsidR="004B1583" w:rsidRPr="008B24CC" w:rsidRDefault="004B1583" w:rsidP="004B1583">
            <w:pPr>
              <w:pStyle w:val="TAC"/>
              <w:rPr>
                <w:sz w:val="16"/>
                <w:szCs w:val="16"/>
              </w:rPr>
            </w:pPr>
            <w:r>
              <w:rPr>
                <w:sz w:val="16"/>
                <w:szCs w:val="16"/>
              </w:rPr>
              <w:t>Rel-12</w:t>
            </w:r>
          </w:p>
        </w:tc>
      </w:tr>
      <w:tr w:rsidR="004B1583" w:rsidRPr="00BF2633" w14:paraId="63B16A2C" w14:textId="77777777" w:rsidTr="004B1583">
        <w:trPr>
          <w:jc w:val="center"/>
        </w:trPr>
        <w:tc>
          <w:tcPr>
            <w:tcW w:w="1196" w:type="dxa"/>
            <w:shd w:val="clear" w:color="auto" w:fill="auto"/>
          </w:tcPr>
          <w:p w14:paraId="60B07E6A" w14:textId="3BB87BC8" w:rsidR="004B1583" w:rsidRPr="00BF2633" w:rsidRDefault="004B1583" w:rsidP="004B1583">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6DEE8F15" w14:textId="6B5DD652" w:rsidR="004B1583" w:rsidRPr="00BF2633" w:rsidRDefault="004B1583" w:rsidP="004B1583">
            <w:pPr>
              <w:pStyle w:val="TAL"/>
              <w:keepNext w:val="0"/>
              <w:keepLines w:val="0"/>
              <w:rPr>
                <w:sz w:val="16"/>
                <w:szCs w:val="16"/>
              </w:rPr>
            </w:pPr>
            <w:r w:rsidRPr="009E3350">
              <w:rPr>
                <w:sz w:val="16"/>
                <w:szCs w:val="16"/>
              </w:rPr>
              <w:t xml:space="preserve">On-network / Remotely initiated group call / </w:t>
            </w:r>
            <w:r w:rsidRPr="009E3350">
              <w:rPr>
                <w:noProof/>
                <w:sz w:val="16"/>
                <w:szCs w:val="16"/>
              </w:rPr>
              <w:t xml:space="preserve">Client </w:t>
            </w:r>
            <w:r w:rsidRPr="009E3350">
              <w:rPr>
                <w:noProof/>
                <w:sz w:val="16"/>
                <w:szCs w:val="16"/>
              </w:rPr>
              <w:lastRenderedPageBreak/>
              <w:t>Terminated (CT)</w:t>
            </w:r>
          </w:p>
        </w:tc>
        <w:tc>
          <w:tcPr>
            <w:tcW w:w="792" w:type="dxa"/>
            <w:tcBorders>
              <w:top w:val="single" w:sz="4" w:space="0" w:color="auto"/>
              <w:bottom w:val="single" w:sz="4" w:space="0" w:color="auto"/>
            </w:tcBorders>
            <w:shd w:val="clear" w:color="auto" w:fill="auto"/>
          </w:tcPr>
          <w:p w14:paraId="73F40C04" w14:textId="2D1ABDFF" w:rsidR="004B1583" w:rsidRPr="00BF2633" w:rsidRDefault="004B1583" w:rsidP="004B1583">
            <w:pPr>
              <w:pStyle w:val="TAL"/>
              <w:keepNext w:val="0"/>
              <w:keepLines w:val="0"/>
              <w:jc w:val="center"/>
              <w:rPr>
                <w:sz w:val="16"/>
                <w:szCs w:val="16"/>
              </w:rPr>
            </w:pPr>
            <w:r>
              <w:rPr>
                <w:sz w:val="16"/>
                <w:szCs w:val="16"/>
              </w:rPr>
              <w:lastRenderedPageBreak/>
              <w:t>Rel-15</w:t>
            </w:r>
          </w:p>
        </w:tc>
        <w:tc>
          <w:tcPr>
            <w:tcW w:w="1054" w:type="dxa"/>
            <w:tcBorders>
              <w:top w:val="single" w:sz="4" w:space="0" w:color="auto"/>
              <w:bottom w:val="single" w:sz="4" w:space="0" w:color="auto"/>
            </w:tcBorders>
            <w:shd w:val="clear" w:color="auto" w:fill="auto"/>
          </w:tcPr>
          <w:p w14:paraId="747DEB2A" w14:textId="75F7A7B7"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DB391E3" w14:textId="38EA0DA5" w:rsidR="004B1583" w:rsidRDefault="004B1583" w:rsidP="004B1583">
            <w:pPr>
              <w:pStyle w:val="TAL"/>
              <w:keepNext w:val="0"/>
              <w:keepLines w:val="0"/>
              <w:rPr>
                <w:sz w:val="16"/>
                <w:szCs w:val="16"/>
              </w:rPr>
            </w:pPr>
            <w:r>
              <w:rPr>
                <w:sz w:val="16"/>
                <w:szCs w:val="16"/>
              </w:rPr>
              <w:t>IUT containing MCPTT Client</w:t>
            </w:r>
          </w:p>
        </w:tc>
        <w:tc>
          <w:tcPr>
            <w:tcW w:w="1409" w:type="dxa"/>
          </w:tcPr>
          <w:p w14:paraId="0CF06D09" w14:textId="77777777" w:rsidR="004B1583" w:rsidRPr="00BF2633" w:rsidRDefault="004B1583" w:rsidP="004B1583">
            <w:pPr>
              <w:pStyle w:val="TAL"/>
              <w:keepNext w:val="0"/>
              <w:keepLines w:val="0"/>
              <w:rPr>
                <w:sz w:val="16"/>
                <w:szCs w:val="16"/>
                <w:lang w:eastAsia="zh-CN"/>
              </w:rPr>
            </w:pPr>
          </w:p>
        </w:tc>
        <w:tc>
          <w:tcPr>
            <w:tcW w:w="1274" w:type="dxa"/>
          </w:tcPr>
          <w:p w14:paraId="7E93B540" w14:textId="77777777" w:rsidR="004B1583" w:rsidRPr="00BF2633" w:rsidRDefault="004B1583" w:rsidP="004B1583">
            <w:pPr>
              <w:pStyle w:val="TAL"/>
              <w:keepNext w:val="0"/>
              <w:keepLines w:val="0"/>
              <w:rPr>
                <w:sz w:val="16"/>
                <w:szCs w:val="16"/>
              </w:rPr>
            </w:pPr>
          </w:p>
        </w:tc>
        <w:tc>
          <w:tcPr>
            <w:tcW w:w="1554" w:type="dxa"/>
          </w:tcPr>
          <w:p w14:paraId="039D674B" w14:textId="77777777" w:rsidR="004B1583" w:rsidRPr="00BF2633" w:rsidRDefault="004B1583" w:rsidP="004B1583">
            <w:pPr>
              <w:pStyle w:val="TAL"/>
              <w:keepNext w:val="0"/>
              <w:keepLines w:val="0"/>
              <w:rPr>
                <w:sz w:val="16"/>
                <w:szCs w:val="16"/>
              </w:rPr>
            </w:pPr>
          </w:p>
        </w:tc>
        <w:tc>
          <w:tcPr>
            <w:tcW w:w="1554" w:type="dxa"/>
          </w:tcPr>
          <w:p w14:paraId="48905248" w14:textId="061A37A8" w:rsidR="004B1583" w:rsidRPr="008B24CC" w:rsidRDefault="004B1583" w:rsidP="004B1583">
            <w:pPr>
              <w:pStyle w:val="TAC"/>
              <w:rPr>
                <w:sz w:val="16"/>
                <w:szCs w:val="16"/>
              </w:rPr>
            </w:pPr>
            <w:r>
              <w:rPr>
                <w:sz w:val="16"/>
                <w:szCs w:val="16"/>
              </w:rPr>
              <w:t>Rel-12</w:t>
            </w:r>
          </w:p>
        </w:tc>
      </w:tr>
      <w:tr w:rsidR="004B1583" w:rsidRPr="00BF2633" w14:paraId="4C1D0490" w14:textId="2352A17B" w:rsidTr="004B1583">
        <w:trPr>
          <w:jc w:val="center"/>
        </w:trPr>
        <w:tc>
          <w:tcPr>
            <w:tcW w:w="1196" w:type="dxa"/>
            <w:shd w:val="clear" w:color="auto" w:fill="F2F2F2"/>
          </w:tcPr>
          <w:p w14:paraId="5FF33D17" w14:textId="77777777" w:rsidR="004B1583" w:rsidRPr="00BF2633" w:rsidRDefault="004B1583" w:rsidP="004B1583">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117B8C47" w14:textId="77777777" w:rsidR="004B1583" w:rsidRPr="00BF2633" w:rsidRDefault="004B1583" w:rsidP="004B1583">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4BC12901"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C4EE175"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92C1408" w14:textId="77777777" w:rsidR="004B1583" w:rsidRPr="00BF2633" w:rsidRDefault="004B1583" w:rsidP="004B1583">
            <w:pPr>
              <w:pStyle w:val="TAL"/>
              <w:keepNext w:val="0"/>
              <w:keepLines w:val="0"/>
              <w:rPr>
                <w:b/>
                <w:sz w:val="16"/>
                <w:szCs w:val="16"/>
              </w:rPr>
            </w:pPr>
          </w:p>
        </w:tc>
        <w:tc>
          <w:tcPr>
            <w:tcW w:w="1409" w:type="dxa"/>
            <w:shd w:val="clear" w:color="auto" w:fill="F2F2F2"/>
          </w:tcPr>
          <w:p w14:paraId="7B09382A"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BBCAB7B" w14:textId="77777777" w:rsidR="004B1583" w:rsidRPr="00BF2633" w:rsidRDefault="004B1583" w:rsidP="004B1583">
            <w:pPr>
              <w:pStyle w:val="TAL"/>
              <w:keepNext w:val="0"/>
              <w:keepLines w:val="0"/>
              <w:rPr>
                <w:b/>
                <w:sz w:val="16"/>
                <w:szCs w:val="16"/>
              </w:rPr>
            </w:pPr>
          </w:p>
        </w:tc>
        <w:tc>
          <w:tcPr>
            <w:tcW w:w="1554" w:type="dxa"/>
            <w:shd w:val="clear" w:color="auto" w:fill="F2F2F2"/>
          </w:tcPr>
          <w:p w14:paraId="000B49DB" w14:textId="77777777" w:rsidR="004B1583" w:rsidRPr="00BF2633" w:rsidRDefault="004B1583" w:rsidP="004B1583">
            <w:pPr>
              <w:pStyle w:val="TAL"/>
              <w:keepNext w:val="0"/>
              <w:keepLines w:val="0"/>
              <w:rPr>
                <w:b/>
                <w:sz w:val="16"/>
                <w:szCs w:val="16"/>
              </w:rPr>
            </w:pPr>
          </w:p>
        </w:tc>
        <w:tc>
          <w:tcPr>
            <w:tcW w:w="1554" w:type="dxa"/>
            <w:shd w:val="clear" w:color="auto" w:fill="F2F2F2"/>
          </w:tcPr>
          <w:p w14:paraId="3409A7EE" w14:textId="77777777" w:rsidR="004B1583" w:rsidRPr="008B24CC" w:rsidRDefault="004B1583" w:rsidP="004B1583">
            <w:pPr>
              <w:pStyle w:val="TAC"/>
              <w:rPr>
                <w:sz w:val="16"/>
                <w:szCs w:val="16"/>
              </w:rPr>
            </w:pPr>
          </w:p>
        </w:tc>
      </w:tr>
      <w:tr w:rsidR="004B1583" w:rsidRPr="00BF2633" w14:paraId="0C690828" w14:textId="717C216F" w:rsidTr="004B1583">
        <w:trPr>
          <w:jc w:val="center"/>
        </w:trPr>
        <w:tc>
          <w:tcPr>
            <w:tcW w:w="1196" w:type="dxa"/>
            <w:shd w:val="clear" w:color="auto" w:fill="auto"/>
          </w:tcPr>
          <w:p w14:paraId="1044F663" w14:textId="77777777" w:rsidR="004B1583" w:rsidRPr="00BF2633" w:rsidRDefault="004B1583" w:rsidP="004B1583">
            <w:pPr>
              <w:pStyle w:val="TAL"/>
              <w:keepNext w:val="0"/>
              <w:keepLines w:val="0"/>
              <w:rPr>
                <w:sz w:val="16"/>
                <w:szCs w:val="16"/>
              </w:rPr>
            </w:pPr>
            <w:r w:rsidRPr="00BF2633">
              <w:rPr>
                <w:sz w:val="16"/>
                <w:szCs w:val="16"/>
              </w:rPr>
              <w:t>6.2.1</w:t>
            </w:r>
          </w:p>
        </w:tc>
        <w:tc>
          <w:tcPr>
            <w:tcW w:w="3652" w:type="dxa"/>
            <w:tcBorders>
              <w:top w:val="single" w:sz="4" w:space="0" w:color="auto"/>
              <w:bottom w:val="single" w:sz="4" w:space="0" w:color="auto"/>
            </w:tcBorders>
            <w:shd w:val="clear" w:color="auto" w:fill="auto"/>
          </w:tcPr>
          <w:p w14:paraId="40ACEE8F" w14:textId="71DDAD47"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2E4FD3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D2CC11" w14:textId="6C872ED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2EBA502" w14:textId="77777777" w:rsidR="004B1583" w:rsidRPr="00BF2633" w:rsidRDefault="004B1583" w:rsidP="004B1583">
            <w:pPr>
              <w:pStyle w:val="TAL"/>
              <w:keepNext w:val="0"/>
              <w:keepLines w:val="0"/>
              <w:rPr>
                <w:sz w:val="16"/>
                <w:szCs w:val="16"/>
                <w:lang w:eastAsia="zh-CN"/>
              </w:rPr>
            </w:pPr>
          </w:p>
        </w:tc>
        <w:tc>
          <w:tcPr>
            <w:tcW w:w="1274" w:type="dxa"/>
          </w:tcPr>
          <w:p w14:paraId="152608E2" w14:textId="77777777" w:rsidR="004B1583" w:rsidRPr="00BF2633" w:rsidRDefault="004B1583" w:rsidP="004B1583">
            <w:pPr>
              <w:pStyle w:val="TAL"/>
              <w:keepNext w:val="0"/>
              <w:keepLines w:val="0"/>
              <w:rPr>
                <w:sz w:val="16"/>
                <w:szCs w:val="16"/>
              </w:rPr>
            </w:pPr>
          </w:p>
        </w:tc>
        <w:tc>
          <w:tcPr>
            <w:tcW w:w="1554" w:type="dxa"/>
          </w:tcPr>
          <w:p w14:paraId="6F2F80B1" w14:textId="77777777" w:rsidR="004B1583" w:rsidRPr="00BF2633" w:rsidRDefault="004B1583" w:rsidP="004B1583">
            <w:pPr>
              <w:pStyle w:val="TAL"/>
              <w:keepNext w:val="0"/>
              <w:keepLines w:val="0"/>
              <w:rPr>
                <w:sz w:val="16"/>
                <w:szCs w:val="16"/>
              </w:rPr>
            </w:pPr>
          </w:p>
        </w:tc>
        <w:tc>
          <w:tcPr>
            <w:tcW w:w="1554" w:type="dxa"/>
          </w:tcPr>
          <w:p w14:paraId="421BA692" w14:textId="3B95097A" w:rsidR="004B1583" w:rsidRPr="008B24CC" w:rsidRDefault="004B1583" w:rsidP="004B1583">
            <w:pPr>
              <w:pStyle w:val="TAC"/>
              <w:rPr>
                <w:sz w:val="16"/>
                <w:szCs w:val="16"/>
              </w:rPr>
            </w:pPr>
            <w:r w:rsidRPr="008B24CC">
              <w:rPr>
                <w:sz w:val="16"/>
                <w:szCs w:val="16"/>
              </w:rPr>
              <w:t>Rel-12</w:t>
            </w:r>
          </w:p>
        </w:tc>
      </w:tr>
      <w:tr w:rsidR="004B1583" w:rsidRPr="00BF2633" w14:paraId="7034D4D3" w14:textId="39D203A2" w:rsidTr="004B1583">
        <w:trPr>
          <w:jc w:val="center"/>
        </w:trPr>
        <w:tc>
          <w:tcPr>
            <w:tcW w:w="1196" w:type="dxa"/>
            <w:shd w:val="clear" w:color="auto" w:fill="auto"/>
          </w:tcPr>
          <w:p w14:paraId="346A91C4" w14:textId="77777777" w:rsidR="004B1583" w:rsidRPr="00BF2633" w:rsidRDefault="004B1583" w:rsidP="004B1583">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7766DE9F" w14:textId="14379D0D"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16F5769"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7792D9C" w14:textId="191CF40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ED7AB0A" w14:textId="77777777" w:rsidR="004B1583" w:rsidRPr="00BF2633" w:rsidRDefault="004B1583" w:rsidP="004B1583">
            <w:pPr>
              <w:pStyle w:val="TAL"/>
              <w:keepNext w:val="0"/>
              <w:keepLines w:val="0"/>
              <w:rPr>
                <w:sz w:val="16"/>
                <w:szCs w:val="16"/>
                <w:lang w:eastAsia="zh-CN"/>
              </w:rPr>
            </w:pPr>
          </w:p>
        </w:tc>
        <w:tc>
          <w:tcPr>
            <w:tcW w:w="1274" w:type="dxa"/>
          </w:tcPr>
          <w:p w14:paraId="22C971A8" w14:textId="77777777" w:rsidR="004B1583" w:rsidRPr="00BF2633" w:rsidRDefault="004B1583" w:rsidP="004B1583">
            <w:pPr>
              <w:pStyle w:val="TAL"/>
              <w:keepNext w:val="0"/>
              <w:keepLines w:val="0"/>
              <w:rPr>
                <w:sz w:val="16"/>
                <w:szCs w:val="16"/>
              </w:rPr>
            </w:pPr>
          </w:p>
        </w:tc>
        <w:tc>
          <w:tcPr>
            <w:tcW w:w="1554" w:type="dxa"/>
          </w:tcPr>
          <w:p w14:paraId="2519F766" w14:textId="77777777" w:rsidR="004B1583" w:rsidRPr="00BF2633" w:rsidRDefault="004B1583" w:rsidP="004B1583">
            <w:pPr>
              <w:pStyle w:val="TAL"/>
              <w:keepNext w:val="0"/>
              <w:keepLines w:val="0"/>
              <w:rPr>
                <w:sz w:val="16"/>
                <w:szCs w:val="16"/>
              </w:rPr>
            </w:pPr>
          </w:p>
        </w:tc>
        <w:tc>
          <w:tcPr>
            <w:tcW w:w="1554" w:type="dxa"/>
          </w:tcPr>
          <w:p w14:paraId="48E23A76" w14:textId="5F995A32" w:rsidR="004B1583" w:rsidRPr="008B24CC" w:rsidRDefault="004B1583" w:rsidP="004B1583">
            <w:pPr>
              <w:pStyle w:val="TAC"/>
              <w:rPr>
                <w:sz w:val="16"/>
                <w:szCs w:val="16"/>
              </w:rPr>
            </w:pPr>
            <w:r w:rsidRPr="008B24CC">
              <w:rPr>
                <w:sz w:val="16"/>
                <w:szCs w:val="16"/>
              </w:rPr>
              <w:t>Rel-12</w:t>
            </w:r>
          </w:p>
        </w:tc>
      </w:tr>
      <w:tr w:rsidR="004B1583" w:rsidRPr="00BF2633" w14:paraId="2C0A4D4C" w14:textId="29E9AE30" w:rsidTr="004B1583">
        <w:trPr>
          <w:jc w:val="center"/>
        </w:trPr>
        <w:tc>
          <w:tcPr>
            <w:tcW w:w="1196" w:type="dxa"/>
            <w:shd w:val="clear" w:color="auto" w:fill="auto"/>
          </w:tcPr>
          <w:p w14:paraId="35D59B83" w14:textId="77777777" w:rsidR="004B1583" w:rsidRPr="00BF2633" w:rsidRDefault="004B1583" w:rsidP="004B1583">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5EBBC9FA" w14:textId="3490A888"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42537E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2DE3E88" w14:textId="06C9949F"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311C871" w14:textId="77777777" w:rsidR="004B1583" w:rsidRPr="00BF2633" w:rsidRDefault="004B1583" w:rsidP="004B1583">
            <w:pPr>
              <w:pStyle w:val="TAL"/>
              <w:keepNext w:val="0"/>
              <w:keepLines w:val="0"/>
              <w:rPr>
                <w:sz w:val="16"/>
                <w:szCs w:val="16"/>
                <w:lang w:eastAsia="zh-CN"/>
              </w:rPr>
            </w:pPr>
          </w:p>
        </w:tc>
        <w:tc>
          <w:tcPr>
            <w:tcW w:w="1274" w:type="dxa"/>
          </w:tcPr>
          <w:p w14:paraId="4C435325" w14:textId="77777777" w:rsidR="004B1583" w:rsidRPr="00BF2633" w:rsidRDefault="004B1583" w:rsidP="004B1583">
            <w:pPr>
              <w:pStyle w:val="TAL"/>
              <w:keepNext w:val="0"/>
              <w:keepLines w:val="0"/>
              <w:rPr>
                <w:sz w:val="16"/>
                <w:szCs w:val="16"/>
              </w:rPr>
            </w:pPr>
          </w:p>
        </w:tc>
        <w:tc>
          <w:tcPr>
            <w:tcW w:w="1554" w:type="dxa"/>
          </w:tcPr>
          <w:p w14:paraId="4DD97FD8" w14:textId="77777777" w:rsidR="004B1583" w:rsidRPr="00BF2633" w:rsidRDefault="004B1583" w:rsidP="004B1583">
            <w:pPr>
              <w:pStyle w:val="TAL"/>
              <w:keepNext w:val="0"/>
              <w:keepLines w:val="0"/>
              <w:rPr>
                <w:sz w:val="16"/>
                <w:szCs w:val="16"/>
              </w:rPr>
            </w:pPr>
          </w:p>
        </w:tc>
        <w:tc>
          <w:tcPr>
            <w:tcW w:w="1554" w:type="dxa"/>
          </w:tcPr>
          <w:p w14:paraId="04CC41CE" w14:textId="192617F1" w:rsidR="004B1583" w:rsidRPr="008B24CC" w:rsidRDefault="004B1583" w:rsidP="004B1583">
            <w:pPr>
              <w:pStyle w:val="TAC"/>
              <w:rPr>
                <w:sz w:val="16"/>
                <w:szCs w:val="16"/>
              </w:rPr>
            </w:pPr>
            <w:r w:rsidRPr="008B24CC">
              <w:rPr>
                <w:sz w:val="16"/>
                <w:szCs w:val="16"/>
              </w:rPr>
              <w:t>Rel-12</w:t>
            </w:r>
          </w:p>
        </w:tc>
      </w:tr>
      <w:tr w:rsidR="004B1583" w:rsidRPr="00BF2633" w14:paraId="7F074920" w14:textId="2B053190" w:rsidTr="004B1583">
        <w:trPr>
          <w:jc w:val="center"/>
        </w:trPr>
        <w:tc>
          <w:tcPr>
            <w:tcW w:w="1196" w:type="dxa"/>
            <w:shd w:val="clear" w:color="auto" w:fill="auto"/>
          </w:tcPr>
          <w:p w14:paraId="22442F8F" w14:textId="77777777" w:rsidR="004B1583" w:rsidRPr="00BF2633" w:rsidRDefault="004B1583" w:rsidP="004B1583">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CE13759" w14:textId="2C9E34B6" w:rsidR="004B1583" w:rsidRPr="00BF2633" w:rsidRDefault="004B1583" w:rsidP="004B1583">
            <w:pPr>
              <w:pStyle w:val="TAL"/>
              <w:keepNext w:val="0"/>
              <w:keepLines w:val="0"/>
              <w:rPr>
                <w:sz w:val="16"/>
                <w:szCs w:val="16"/>
              </w:rPr>
            </w:pPr>
            <w:r w:rsidRPr="00BF2633">
              <w:rPr>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1685131"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9FFA1A2" w14:textId="7E574B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EE8C613" w14:textId="77777777" w:rsidR="004B1583" w:rsidRPr="00BF2633" w:rsidRDefault="004B1583" w:rsidP="004B1583">
            <w:pPr>
              <w:pStyle w:val="TAL"/>
              <w:keepNext w:val="0"/>
              <w:keepLines w:val="0"/>
              <w:rPr>
                <w:sz w:val="16"/>
                <w:szCs w:val="16"/>
                <w:lang w:eastAsia="zh-CN"/>
              </w:rPr>
            </w:pPr>
          </w:p>
        </w:tc>
        <w:tc>
          <w:tcPr>
            <w:tcW w:w="1274" w:type="dxa"/>
          </w:tcPr>
          <w:p w14:paraId="2303BB6B" w14:textId="77777777" w:rsidR="004B1583" w:rsidRPr="00BF2633" w:rsidRDefault="004B1583" w:rsidP="004B1583">
            <w:pPr>
              <w:pStyle w:val="TAL"/>
              <w:keepNext w:val="0"/>
              <w:keepLines w:val="0"/>
              <w:rPr>
                <w:sz w:val="16"/>
                <w:szCs w:val="16"/>
              </w:rPr>
            </w:pPr>
          </w:p>
        </w:tc>
        <w:tc>
          <w:tcPr>
            <w:tcW w:w="1554" w:type="dxa"/>
          </w:tcPr>
          <w:p w14:paraId="6139BCA7" w14:textId="77777777" w:rsidR="004B1583" w:rsidRPr="00BF2633" w:rsidRDefault="004B1583" w:rsidP="004B1583">
            <w:pPr>
              <w:pStyle w:val="TAL"/>
              <w:keepNext w:val="0"/>
              <w:keepLines w:val="0"/>
              <w:rPr>
                <w:sz w:val="16"/>
                <w:szCs w:val="16"/>
              </w:rPr>
            </w:pPr>
          </w:p>
        </w:tc>
        <w:tc>
          <w:tcPr>
            <w:tcW w:w="1554" w:type="dxa"/>
          </w:tcPr>
          <w:p w14:paraId="014B1DDC" w14:textId="657141FB" w:rsidR="004B1583" w:rsidRPr="008B24CC" w:rsidRDefault="004B1583" w:rsidP="004B1583">
            <w:pPr>
              <w:pStyle w:val="TAC"/>
              <w:rPr>
                <w:sz w:val="16"/>
                <w:szCs w:val="16"/>
              </w:rPr>
            </w:pPr>
            <w:r w:rsidRPr="008B24CC">
              <w:rPr>
                <w:sz w:val="16"/>
                <w:szCs w:val="16"/>
              </w:rPr>
              <w:t>Rel-12</w:t>
            </w:r>
          </w:p>
        </w:tc>
      </w:tr>
      <w:tr w:rsidR="004B1583" w:rsidRPr="00BF2633" w14:paraId="361D5DC3" w14:textId="39C52B68" w:rsidTr="004B1583">
        <w:trPr>
          <w:jc w:val="center"/>
        </w:trPr>
        <w:tc>
          <w:tcPr>
            <w:tcW w:w="1196" w:type="dxa"/>
            <w:shd w:val="clear" w:color="auto" w:fill="auto"/>
          </w:tcPr>
          <w:p w14:paraId="558D577F" w14:textId="77777777" w:rsidR="004B1583" w:rsidRPr="00BF2633" w:rsidRDefault="004B1583" w:rsidP="004B1583">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2A627B2E" w14:textId="4C58F2A6" w:rsidR="004B1583" w:rsidRPr="00BF2633" w:rsidRDefault="004B1583" w:rsidP="004B1583">
            <w:pPr>
              <w:pStyle w:val="TAL"/>
              <w:keepNext w:val="0"/>
              <w:keepLines w:val="0"/>
              <w:rPr>
                <w:sz w:val="16"/>
                <w:szCs w:val="16"/>
              </w:rPr>
            </w:pPr>
            <w:r w:rsidRPr="00BF2633">
              <w:rPr>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D5951CA"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A3779F" w14:textId="75F6D471"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30BBF1" w14:textId="77777777" w:rsidR="004B1583" w:rsidRPr="00BF2633" w:rsidRDefault="004B1583" w:rsidP="004B1583">
            <w:pPr>
              <w:pStyle w:val="TAL"/>
              <w:keepNext w:val="0"/>
              <w:keepLines w:val="0"/>
              <w:rPr>
                <w:sz w:val="16"/>
                <w:szCs w:val="16"/>
                <w:lang w:eastAsia="zh-CN"/>
              </w:rPr>
            </w:pPr>
          </w:p>
        </w:tc>
        <w:tc>
          <w:tcPr>
            <w:tcW w:w="1274" w:type="dxa"/>
          </w:tcPr>
          <w:p w14:paraId="10A6FAB3" w14:textId="77777777" w:rsidR="004B1583" w:rsidRPr="00BF2633" w:rsidRDefault="004B1583" w:rsidP="004B1583">
            <w:pPr>
              <w:pStyle w:val="TAL"/>
              <w:keepNext w:val="0"/>
              <w:keepLines w:val="0"/>
              <w:rPr>
                <w:sz w:val="16"/>
                <w:szCs w:val="16"/>
              </w:rPr>
            </w:pPr>
          </w:p>
        </w:tc>
        <w:tc>
          <w:tcPr>
            <w:tcW w:w="1554" w:type="dxa"/>
          </w:tcPr>
          <w:p w14:paraId="70EC58F3" w14:textId="77777777" w:rsidR="004B1583" w:rsidRPr="00BF2633" w:rsidRDefault="004B1583" w:rsidP="004B1583">
            <w:pPr>
              <w:pStyle w:val="TAL"/>
              <w:keepNext w:val="0"/>
              <w:keepLines w:val="0"/>
              <w:rPr>
                <w:sz w:val="16"/>
                <w:szCs w:val="16"/>
              </w:rPr>
            </w:pPr>
          </w:p>
        </w:tc>
        <w:tc>
          <w:tcPr>
            <w:tcW w:w="1554" w:type="dxa"/>
          </w:tcPr>
          <w:p w14:paraId="5C1F0E3F" w14:textId="44FD1453" w:rsidR="004B1583" w:rsidRPr="008B24CC" w:rsidRDefault="004B1583" w:rsidP="004B1583">
            <w:pPr>
              <w:pStyle w:val="TAC"/>
              <w:rPr>
                <w:sz w:val="16"/>
                <w:szCs w:val="16"/>
              </w:rPr>
            </w:pPr>
            <w:r w:rsidRPr="008B24CC">
              <w:rPr>
                <w:sz w:val="16"/>
                <w:szCs w:val="16"/>
              </w:rPr>
              <w:t>Rel-12</w:t>
            </w:r>
          </w:p>
        </w:tc>
      </w:tr>
      <w:tr w:rsidR="004B1583" w:rsidRPr="00BF2633" w14:paraId="346220C9" w14:textId="2E72678C" w:rsidTr="004B1583">
        <w:trPr>
          <w:jc w:val="center"/>
        </w:trPr>
        <w:tc>
          <w:tcPr>
            <w:tcW w:w="1196" w:type="dxa"/>
            <w:shd w:val="clear" w:color="auto" w:fill="auto"/>
          </w:tcPr>
          <w:p w14:paraId="1FA2C281" w14:textId="77777777" w:rsidR="004B1583" w:rsidRPr="00BF2633" w:rsidRDefault="004B1583" w:rsidP="004B1583">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20C9F56" w14:textId="3AE5FC7F" w:rsidR="004B1583" w:rsidRPr="00BF2633" w:rsidRDefault="004B1583" w:rsidP="004B1583">
            <w:pPr>
              <w:pStyle w:val="TAL"/>
              <w:keepNext w:val="0"/>
              <w:keepLines w:val="0"/>
              <w:rPr>
                <w:sz w:val="16"/>
                <w:szCs w:val="16"/>
              </w:rPr>
            </w:pPr>
            <w:r w:rsidRPr="00BF2633">
              <w:rPr>
                <w:sz w:val="16"/>
                <w:szCs w:val="16"/>
              </w:rPr>
              <w:t xml:space="preserve">On-network / Private Call / Emergency Private Call / On-demand / </w:t>
            </w:r>
            <w:r>
              <w:rPr>
                <w:sz w:val="16"/>
                <w:szCs w:val="16"/>
              </w:rPr>
              <w:t xml:space="preserve">Automatic </w:t>
            </w:r>
            <w:r w:rsidRPr="00BF2633">
              <w:rPr>
                <w:sz w:val="16"/>
                <w:szCs w:val="16"/>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43C31DF"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51FDC5" w14:textId="1940E68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8814C87" w14:textId="77777777" w:rsidR="004B1583" w:rsidRPr="00BF2633" w:rsidRDefault="004B1583" w:rsidP="004B1583">
            <w:pPr>
              <w:pStyle w:val="TAL"/>
              <w:keepNext w:val="0"/>
              <w:keepLines w:val="0"/>
              <w:rPr>
                <w:sz w:val="16"/>
                <w:szCs w:val="16"/>
                <w:lang w:eastAsia="zh-CN"/>
              </w:rPr>
            </w:pPr>
          </w:p>
        </w:tc>
        <w:tc>
          <w:tcPr>
            <w:tcW w:w="1274" w:type="dxa"/>
          </w:tcPr>
          <w:p w14:paraId="5361A857" w14:textId="77777777" w:rsidR="004B1583" w:rsidRPr="00BF2633" w:rsidRDefault="004B1583" w:rsidP="004B1583">
            <w:pPr>
              <w:pStyle w:val="TAL"/>
              <w:keepNext w:val="0"/>
              <w:keepLines w:val="0"/>
              <w:rPr>
                <w:sz w:val="16"/>
                <w:szCs w:val="16"/>
              </w:rPr>
            </w:pPr>
          </w:p>
        </w:tc>
        <w:tc>
          <w:tcPr>
            <w:tcW w:w="1554" w:type="dxa"/>
          </w:tcPr>
          <w:p w14:paraId="6483EE84" w14:textId="77777777" w:rsidR="004B1583" w:rsidRPr="00BF2633" w:rsidRDefault="004B1583" w:rsidP="004B1583">
            <w:pPr>
              <w:pStyle w:val="TAL"/>
              <w:keepNext w:val="0"/>
              <w:keepLines w:val="0"/>
              <w:rPr>
                <w:sz w:val="16"/>
                <w:szCs w:val="16"/>
              </w:rPr>
            </w:pPr>
          </w:p>
        </w:tc>
        <w:tc>
          <w:tcPr>
            <w:tcW w:w="1554" w:type="dxa"/>
          </w:tcPr>
          <w:p w14:paraId="75FB2578" w14:textId="3C017B56" w:rsidR="004B1583" w:rsidRPr="008B24CC" w:rsidRDefault="004B1583" w:rsidP="004B1583">
            <w:pPr>
              <w:pStyle w:val="TAC"/>
              <w:rPr>
                <w:sz w:val="16"/>
                <w:szCs w:val="16"/>
              </w:rPr>
            </w:pPr>
            <w:r w:rsidRPr="008B24CC">
              <w:rPr>
                <w:sz w:val="16"/>
                <w:szCs w:val="16"/>
              </w:rPr>
              <w:t>Rel-12</w:t>
            </w:r>
          </w:p>
        </w:tc>
      </w:tr>
      <w:tr w:rsidR="004B1583" w:rsidRPr="00BF2633" w14:paraId="602553D9" w14:textId="3ED974F7" w:rsidTr="004B1583">
        <w:trPr>
          <w:jc w:val="center"/>
        </w:trPr>
        <w:tc>
          <w:tcPr>
            <w:tcW w:w="1196" w:type="dxa"/>
            <w:shd w:val="clear" w:color="auto" w:fill="auto"/>
          </w:tcPr>
          <w:p w14:paraId="339088E6" w14:textId="77777777" w:rsidR="004B1583" w:rsidRPr="00BF2633" w:rsidRDefault="004B1583" w:rsidP="004B1583">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AE0BD24" w14:textId="2414588C"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E415CB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C8E6CB7" w14:textId="69D82C5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ED5D9B" w14:textId="77777777" w:rsidR="004B1583" w:rsidRPr="00BF2633" w:rsidRDefault="004B1583" w:rsidP="004B1583">
            <w:pPr>
              <w:pStyle w:val="TAL"/>
              <w:keepNext w:val="0"/>
              <w:keepLines w:val="0"/>
              <w:rPr>
                <w:sz w:val="16"/>
                <w:szCs w:val="16"/>
                <w:lang w:eastAsia="zh-CN"/>
              </w:rPr>
            </w:pPr>
          </w:p>
        </w:tc>
        <w:tc>
          <w:tcPr>
            <w:tcW w:w="1274" w:type="dxa"/>
          </w:tcPr>
          <w:p w14:paraId="032CD4D6" w14:textId="77777777" w:rsidR="004B1583" w:rsidRPr="00BF2633" w:rsidRDefault="004B1583" w:rsidP="004B1583">
            <w:pPr>
              <w:pStyle w:val="TAL"/>
              <w:keepNext w:val="0"/>
              <w:keepLines w:val="0"/>
              <w:rPr>
                <w:sz w:val="16"/>
                <w:szCs w:val="16"/>
              </w:rPr>
            </w:pPr>
          </w:p>
        </w:tc>
        <w:tc>
          <w:tcPr>
            <w:tcW w:w="1554" w:type="dxa"/>
          </w:tcPr>
          <w:p w14:paraId="69EDBAD4" w14:textId="77777777" w:rsidR="004B1583" w:rsidRPr="00BF2633" w:rsidRDefault="004B1583" w:rsidP="004B1583">
            <w:pPr>
              <w:pStyle w:val="TAL"/>
              <w:keepNext w:val="0"/>
              <w:keepLines w:val="0"/>
              <w:rPr>
                <w:sz w:val="16"/>
                <w:szCs w:val="16"/>
              </w:rPr>
            </w:pPr>
          </w:p>
        </w:tc>
        <w:tc>
          <w:tcPr>
            <w:tcW w:w="1554" w:type="dxa"/>
          </w:tcPr>
          <w:p w14:paraId="3768F1AF" w14:textId="1FE55B26" w:rsidR="004B1583" w:rsidRPr="008B24CC" w:rsidRDefault="004B1583" w:rsidP="004B1583">
            <w:pPr>
              <w:pStyle w:val="TAC"/>
              <w:rPr>
                <w:sz w:val="16"/>
                <w:szCs w:val="16"/>
              </w:rPr>
            </w:pPr>
            <w:r w:rsidRPr="008B24CC">
              <w:rPr>
                <w:sz w:val="16"/>
                <w:szCs w:val="16"/>
              </w:rPr>
              <w:t>Rel-12</w:t>
            </w:r>
          </w:p>
        </w:tc>
      </w:tr>
      <w:tr w:rsidR="004B1583" w:rsidRPr="00BF2633" w14:paraId="574FCD8F" w14:textId="500CAB21" w:rsidTr="004B1583">
        <w:trPr>
          <w:jc w:val="center"/>
        </w:trPr>
        <w:tc>
          <w:tcPr>
            <w:tcW w:w="1196" w:type="dxa"/>
            <w:shd w:val="clear" w:color="auto" w:fill="auto"/>
          </w:tcPr>
          <w:p w14:paraId="130E8DD7" w14:textId="77777777" w:rsidR="004B1583" w:rsidRPr="00BF2633" w:rsidRDefault="004B1583" w:rsidP="004B1583">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30643B10" w14:textId="3B95C67B" w:rsidR="004B1583" w:rsidRPr="00BF2633" w:rsidRDefault="004B1583" w:rsidP="004B1583">
            <w:pPr>
              <w:pStyle w:val="TAL"/>
              <w:keepNext w:val="0"/>
              <w:keepLines w:val="0"/>
              <w:rPr>
                <w:sz w:val="16"/>
                <w:szCs w:val="16"/>
              </w:rPr>
            </w:pPr>
            <w:r w:rsidRPr="00BF2633">
              <w:rPr>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265E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4F35758" w14:textId="252A165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6A820B" w14:textId="77777777" w:rsidR="004B1583" w:rsidRPr="00BF2633" w:rsidRDefault="004B1583" w:rsidP="004B1583">
            <w:pPr>
              <w:pStyle w:val="TAL"/>
              <w:keepNext w:val="0"/>
              <w:keepLines w:val="0"/>
              <w:rPr>
                <w:sz w:val="16"/>
                <w:szCs w:val="16"/>
                <w:lang w:eastAsia="zh-CN"/>
              </w:rPr>
            </w:pPr>
          </w:p>
        </w:tc>
        <w:tc>
          <w:tcPr>
            <w:tcW w:w="1274" w:type="dxa"/>
          </w:tcPr>
          <w:p w14:paraId="3F0BA6E1" w14:textId="77777777" w:rsidR="004B1583" w:rsidRPr="00BF2633" w:rsidRDefault="004B1583" w:rsidP="004B1583">
            <w:pPr>
              <w:pStyle w:val="TAL"/>
              <w:keepNext w:val="0"/>
              <w:keepLines w:val="0"/>
              <w:rPr>
                <w:sz w:val="16"/>
                <w:szCs w:val="16"/>
              </w:rPr>
            </w:pPr>
          </w:p>
        </w:tc>
        <w:tc>
          <w:tcPr>
            <w:tcW w:w="1554" w:type="dxa"/>
          </w:tcPr>
          <w:p w14:paraId="3D0DD922" w14:textId="77777777" w:rsidR="004B1583" w:rsidRPr="00BF2633" w:rsidRDefault="004B1583" w:rsidP="004B1583">
            <w:pPr>
              <w:pStyle w:val="TAL"/>
              <w:keepNext w:val="0"/>
              <w:keepLines w:val="0"/>
              <w:rPr>
                <w:sz w:val="16"/>
                <w:szCs w:val="16"/>
              </w:rPr>
            </w:pPr>
          </w:p>
        </w:tc>
        <w:tc>
          <w:tcPr>
            <w:tcW w:w="1554" w:type="dxa"/>
          </w:tcPr>
          <w:p w14:paraId="110DE1B0" w14:textId="3CE69087" w:rsidR="004B1583" w:rsidRPr="008B24CC" w:rsidRDefault="004B1583" w:rsidP="004B1583">
            <w:pPr>
              <w:pStyle w:val="TAC"/>
              <w:rPr>
                <w:sz w:val="16"/>
                <w:szCs w:val="16"/>
              </w:rPr>
            </w:pPr>
            <w:r w:rsidRPr="008B24CC">
              <w:rPr>
                <w:sz w:val="16"/>
                <w:szCs w:val="16"/>
              </w:rPr>
              <w:t>Rel-12</w:t>
            </w:r>
          </w:p>
        </w:tc>
      </w:tr>
      <w:tr w:rsidR="004B1583" w:rsidRPr="00BF2633" w14:paraId="4234AE70" w14:textId="5C97E877" w:rsidTr="004B1583">
        <w:trPr>
          <w:jc w:val="center"/>
        </w:trPr>
        <w:tc>
          <w:tcPr>
            <w:tcW w:w="1196" w:type="dxa"/>
            <w:shd w:val="clear" w:color="auto" w:fill="auto"/>
          </w:tcPr>
          <w:p w14:paraId="2B8DC97B" w14:textId="77777777" w:rsidR="004B1583" w:rsidRPr="00BF2633" w:rsidRDefault="004B1583" w:rsidP="004B1583">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7977480D" w14:textId="7BEC2B6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A2272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6C4705D" w14:textId="5AA8EB4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91762EB" w14:textId="77777777" w:rsidR="004B1583" w:rsidRPr="00BF2633" w:rsidRDefault="004B1583" w:rsidP="004B1583">
            <w:pPr>
              <w:pStyle w:val="TAL"/>
              <w:keepNext w:val="0"/>
              <w:keepLines w:val="0"/>
              <w:rPr>
                <w:sz w:val="16"/>
                <w:szCs w:val="16"/>
                <w:lang w:eastAsia="zh-CN"/>
              </w:rPr>
            </w:pPr>
          </w:p>
        </w:tc>
        <w:tc>
          <w:tcPr>
            <w:tcW w:w="1274" w:type="dxa"/>
          </w:tcPr>
          <w:p w14:paraId="713AC7FB" w14:textId="77777777" w:rsidR="004B1583" w:rsidRPr="00BF2633" w:rsidRDefault="004B1583" w:rsidP="004B1583">
            <w:pPr>
              <w:pStyle w:val="TAL"/>
              <w:keepNext w:val="0"/>
              <w:keepLines w:val="0"/>
              <w:rPr>
                <w:sz w:val="16"/>
                <w:szCs w:val="16"/>
              </w:rPr>
            </w:pPr>
          </w:p>
        </w:tc>
        <w:tc>
          <w:tcPr>
            <w:tcW w:w="1554" w:type="dxa"/>
          </w:tcPr>
          <w:p w14:paraId="7716D6A0" w14:textId="77777777" w:rsidR="004B1583" w:rsidRPr="00BF2633" w:rsidRDefault="004B1583" w:rsidP="004B1583">
            <w:pPr>
              <w:pStyle w:val="TAL"/>
              <w:keepNext w:val="0"/>
              <w:keepLines w:val="0"/>
              <w:rPr>
                <w:sz w:val="16"/>
                <w:szCs w:val="16"/>
              </w:rPr>
            </w:pPr>
          </w:p>
        </w:tc>
        <w:tc>
          <w:tcPr>
            <w:tcW w:w="1554" w:type="dxa"/>
          </w:tcPr>
          <w:p w14:paraId="4ABDFAAA" w14:textId="74436F12" w:rsidR="004B1583" w:rsidRPr="008B24CC" w:rsidRDefault="004B1583" w:rsidP="004B1583">
            <w:pPr>
              <w:pStyle w:val="TAC"/>
              <w:rPr>
                <w:sz w:val="16"/>
                <w:szCs w:val="16"/>
              </w:rPr>
            </w:pPr>
            <w:r w:rsidRPr="008B24CC">
              <w:rPr>
                <w:sz w:val="16"/>
                <w:szCs w:val="16"/>
              </w:rPr>
              <w:t>Rel-12</w:t>
            </w:r>
          </w:p>
        </w:tc>
      </w:tr>
      <w:tr w:rsidR="004B1583" w:rsidRPr="00BF2633" w14:paraId="3F1B2D32" w14:textId="75463900" w:rsidTr="004B1583">
        <w:trPr>
          <w:jc w:val="center"/>
        </w:trPr>
        <w:tc>
          <w:tcPr>
            <w:tcW w:w="1196" w:type="dxa"/>
            <w:shd w:val="clear" w:color="auto" w:fill="auto"/>
          </w:tcPr>
          <w:p w14:paraId="7A14D155" w14:textId="77777777" w:rsidR="004B1583" w:rsidRPr="00BF2633" w:rsidRDefault="004B1583" w:rsidP="004B1583">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0BAF9122" w14:textId="2E4B177E" w:rsidR="004B1583" w:rsidRPr="00BF2633" w:rsidRDefault="004B1583" w:rsidP="004B1583">
            <w:pPr>
              <w:pStyle w:val="TAL"/>
              <w:keepNext w:val="0"/>
              <w:keepLines w:val="0"/>
              <w:rPr>
                <w:sz w:val="16"/>
                <w:szCs w:val="16"/>
              </w:rPr>
            </w:pPr>
            <w:r w:rsidRPr="00BF2633">
              <w:rPr>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06B9A8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B137646" w14:textId="1D57593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4AD1760" w14:textId="77777777" w:rsidR="004B1583" w:rsidRPr="00BF2633" w:rsidRDefault="004B1583" w:rsidP="004B1583">
            <w:pPr>
              <w:pStyle w:val="TAL"/>
              <w:keepNext w:val="0"/>
              <w:keepLines w:val="0"/>
              <w:rPr>
                <w:sz w:val="16"/>
                <w:szCs w:val="16"/>
                <w:lang w:eastAsia="zh-CN"/>
              </w:rPr>
            </w:pPr>
          </w:p>
        </w:tc>
        <w:tc>
          <w:tcPr>
            <w:tcW w:w="1274" w:type="dxa"/>
          </w:tcPr>
          <w:p w14:paraId="7F667D56" w14:textId="77777777" w:rsidR="004B1583" w:rsidRPr="00BF2633" w:rsidRDefault="004B1583" w:rsidP="004B1583">
            <w:pPr>
              <w:pStyle w:val="TAL"/>
              <w:keepNext w:val="0"/>
              <w:keepLines w:val="0"/>
              <w:rPr>
                <w:sz w:val="16"/>
                <w:szCs w:val="16"/>
              </w:rPr>
            </w:pPr>
          </w:p>
        </w:tc>
        <w:tc>
          <w:tcPr>
            <w:tcW w:w="1554" w:type="dxa"/>
          </w:tcPr>
          <w:p w14:paraId="19E346AD" w14:textId="77777777" w:rsidR="004B1583" w:rsidRPr="00BF2633" w:rsidRDefault="004B1583" w:rsidP="004B1583">
            <w:pPr>
              <w:pStyle w:val="TAL"/>
              <w:keepNext w:val="0"/>
              <w:keepLines w:val="0"/>
              <w:rPr>
                <w:sz w:val="16"/>
                <w:szCs w:val="16"/>
              </w:rPr>
            </w:pPr>
          </w:p>
        </w:tc>
        <w:tc>
          <w:tcPr>
            <w:tcW w:w="1554" w:type="dxa"/>
          </w:tcPr>
          <w:p w14:paraId="2205AEC3" w14:textId="5A08F22F" w:rsidR="004B1583" w:rsidRPr="008B24CC" w:rsidRDefault="004B1583" w:rsidP="004B1583">
            <w:pPr>
              <w:pStyle w:val="TAC"/>
              <w:rPr>
                <w:sz w:val="16"/>
                <w:szCs w:val="16"/>
              </w:rPr>
            </w:pPr>
            <w:r w:rsidRPr="008B24CC">
              <w:rPr>
                <w:sz w:val="16"/>
                <w:szCs w:val="16"/>
              </w:rPr>
              <w:t>Rel-12</w:t>
            </w:r>
          </w:p>
        </w:tc>
      </w:tr>
      <w:tr w:rsidR="004B1583" w:rsidRPr="00BF2633" w14:paraId="1045993E" w14:textId="4F0E28C2" w:rsidTr="004B1583">
        <w:trPr>
          <w:jc w:val="center"/>
        </w:trPr>
        <w:tc>
          <w:tcPr>
            <w:tcW w:w="1196" w:type="dxa"/>
            <w:shd w:val="clear" w:color="auto" w:fill="auto"/>
          </w:tcPr>
          <w:p w14:paraId="10A1A28C" w14:textId="77777777" w:rsidR="004B1583" w:rsidRPr="00BF2633" w:rsidRDefault="004B1583" w:rsidP="004B1583">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23E57DFF" w14:textId="11D1126B" w:rsidR="004B1583" w:rsidRPr="00BF2633" w:rsidRDefault="004B1583" w:rsidP="004B1583">
            <w:pPr>
              <w:pStyle w:val="TAL"/>
              <w:keepNext w:val="0"/>
              <w:keepLines w:val="0"/>
              <w:rPr>
                <w:sz w:val="16"/>
                <w:szCs w:val="16"/>
              </w:rPr>
            </w:pPr>
            <w:r w:rsidRPr="00BF2633">
              <w:rPr>
                <w:sz w:val="16"/>
                <w:szCs w:val="16"/>
              </w:rPr>
              <w:t xml:space="preserve">On-network / Private Call / Within a pre-established session / Manual Commencement Mode / Without Floor Control / </w:t>
            </w:r>
            <w:r>
              <w:rPr>
                <w:sz w:val="16"/>
                <w:szCs w:val="16"/>
              </w:rPr>
              <w:t xml:space="preserve">Release of the Call and the pre-established session / </w:t>
            </w:r>
            <w:r w:rsidRPr="00BF2633">
              <w:rPr>
                <w:sz w:val="16"/>
                <w:szCs w:val="16"/>
              </w:rPr>
              <w:t>Client Terminated (CT)</w:t>
            </w:r>
          </w:p>
        </w:tc>
        <w:tc>
          <w:tcPr>
            <w:tcW w:w="792" w:type="dxa"/>
            <w:tcBorders>
              <w:top w:val="single" w:sz="4" w:space="0" w:color="auto"/>
              <w:bottom w:val="single" w:sz="4" w:space="0" w:color="auto"/>
            </w:tcBorders>
            <w:shd w:val="clear" w:color="auto" w:fill="auto"/>
          </w:tcPr>
          <w:p w14:paraId="361F6EC3"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EE9017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EAD94B" w14:textId="3B074D7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B9F1E22" w14:textId="77777777" w:rsidR="004B1583" w:rsidRPr="00BF2633" w:rsidRDefault="004B1583" w:rsidP="004B1583">
            <w:pPr>
              <w:pStyle w:val="TAL"/>
              <w:keepNext w:val="0"/>
              <w:keepLines w:val="0"/>
              <w:rPr>
                <w:sz w:val="16"/>
                <w:szCs w:val="16"/>
                <w:lang w:eastAsia="zh-CN"/>
              </w:rPr>
            </w:pPr>
          </w:p>
        </w:tc>
        <w:tc>
          <w:tcPr>
            <w:tcW w:w="1274" w:type="dxa"/>
          </w:tcPr>
          <w:p w14:paraId="2254035A" w14:textId="77777777" w:rsidR="004B1583" w:rsidRPr="00BF2633" w:rsidRDefault="004B1583" w:rsidP="004B1583">
            <w:pPr>
              <w:pStyle w:val="TAL"/>
              <w:keepNext w:val="0"/>
              <w:keepLines w:val="0"/>
              <w:rPr>
                <w:sz w:val="16"/>
                <w:szCs w:val="16"/>
              </w:rPr>
            </w:pPr>
          </w:p>
        </w:tc>
        <w:tc>
          <w:tcPr>
            <w:tcW w:w="1554" w:type="dxa"/>
          </w:tcPr>
          <w:p w14:paraId="0C11570F" w14:textId="77777777" w:rsidR="004B1583" w:rsidRPr="00BF2633" w:rsidRDefault="004B1583" w:rsidP="004B1583">
            <w:pPr>
              <w:pStyle w:val="TAL"/>
              <w:keepNext w:val="0"/>
              <w:keepLines w:val="0"/>
              <w:rPr>
                <w:sz w:val="16"/>
                <w:szCs w:val="16"/>
              </w:rPr>
            </w:pPr>
          </w:p>
        </w:tc>
        <w:tc>
          <w:tcPr>
            <w:tcW w:w="1554" w:type="dxa"/>
          </w:tcPr>
          <w:p w14:paraId="6D3E83F9" w14:textId="243FDD9A" w:rsidR="004B1583" w:rsidRPr="008B24CC" w:rsidRDefault="004B1583" w:rsidP="004B1583">
            <w:pPr>
              <w:pStyle w:val="TAC"/>
              <w:rPr>
                <w:sz w:val="16"/>
                <w:szCs w:val="16"/>
              </w:rPr>
            </w:pPr>
            <w:r w:rsidRPr="008B24CC">
              <w:rPr>
                <w:sz w:val="16"/>
                <w:szCs w:val="16"/>
              </w:rPr>
              <w:t>Rel-12</w:t>
            </w:r>
          </w:p>
        </w:tc>
      </w:tr>
      <w:tr w:rsidR="004B1583" w:rsidRPr="00BF2633" w14:paraId="62F0D50E" w14:textId="1259DE12" w:rsidTr="004B1583">
        <w:trPr>
          <w:jc w:val="center"/>
        </w:trPr>
        <w:tc>
          <w:tcPr>
            <w:tcW w:w="1196" w:type="dxa"/>
            <w:shd w:val="clear" w:color="auto" w:fill="auto"/>
          </w:tcPr>
          <w:p w14:paraId="59149B3D" w14:textId="77777777" w:rsidR="004B1583" w:rsidRPr="00BF2633" w:rsidRDefault="004B1583" w:rsidP="004B1583">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06946A73" w14:textId="1CBC5DF4"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A3690E8"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61DC49" w14:textId="2233423E"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4CCBB6" w14:textId="77777777" w:rsidR="004B1583" w:rsidRPr="00BF2633" w:rsidRDefault="004B1583" w:rsidP="004B1583">
            <w:pPr>
              <w:pStyle w:val="TAL"/>
              <w:keepNext w:val="0"/>
              <w:keepLines w:val="0"/>
              <w:rPr>
                <w:sz w:val="16"/>
                <w:szCs w:val="16"/>
                <w:lang w:eastAsia="zh-CN"/>
              </w:rPr>
            </w:pPr>
          </w:p>
        </w:tc>
        <w:tc>
          <w:tcPr>
            <w:tcW w:w="1274" w:type="dxa"/>
          </w:tcPr>
          <w:p w14:paraId="582FF43C" w14:textId="77777777" w:rsidR="004B1583" w:rsidRPr="00BF2633" w:rsidRDefault="004B1583" w:rsidP="004B1583">
            <w:pPr>
              <w:pStyle w:val="TAL"/>
              <w:keepNext w:val="0"/>
              <w:keepLines w:val="0"/>
              <w:rPr>
                <w:sz w:val="16"/>
                <w:szCs w:val="16"/>
              </w:rPr>
            </w:pPr>
          </w:p>
        </w:tc>
        <w:tc>
          <w:tcPr>
            <w:tcW w:w="1554" w:type="dxa"/>
          </w:tcPr>
          <w:p w14:paraId="42B98A06" w14:textId="77777777" w:rsidR="004B1583" w:rsidRPr="00BF2633" w:rsidRDefault="004B1583" w:rsidP="004B1583">
            <w:pPr>
              <w:pStyle w:val="TAL"/>
              <w:keepNext w:val="0"/>
              <w:keepLines w:val="0"/>
              <w:rPr>
                <w:sz w:val="16"/>
                <w:szCs w:val="16"/>
              </w:rPr>
            </w:pPr>
          </w:p>
        </w:tc>
        <w:tc>
          <w:tcPr>
            <w:tcW w:w="1554" w:type="dxa"/>
          </w:tcPr>
          <w:p w14:paraId="1CA920B3" w14:textId="41251F55" w:rsidR="004B1583" w:rsidRPr="008B24CC" w:rsidRDefault="004B1583" w:rsidP="004B1583">
            <w:pPr>
              <w:pStyle w:val="TAC"/>
              <w:rPr>
                <w:sz w:val="16"/>
                <w:szCs w:val="16"/>
              </w:rPr>
            </w:pPr>
            <w:r w:rsidRPr="008B24CC">
              <w:rPr>
                <w:sz w:val="16"/>
                <w:szCs w:val="16"/>
              </w:rPr>
              <w:t>Rel-12</w:t>
            </w:r>
          </w:p>
        </w:tc>
      </w:tr>
      <w:tr w:rsidR="004B1583" w:rsidRPr="00BF2633" w14:paraId="1F5D7AE0" w14:textId="1F58236F" w:rsidTr="004B1583">
        <w:trPr>
          <w:jc w:val="center"/>
        </w:trPr>
        <w:tc>
          <w:tcPr>
            <w:tcW w:w="1196" w:type="dxa"/>
            <w:shd w:val="clear" w:color="auto" w:fill="auto"/>
          </w:tcPr>
          <w:p w14:paraId="4C2A61DC" w14:textId="77777777" w:rsidR="004B1583" w:rsidRPr="00BF2633" w:rsidRDefault="004B1583" w:rsidP="004B1583">
            <w:pPr>
              <w:pStyle w:val="TAL"/>
              <w:keepNext w:val="0"/>
              <w:keepLines w:val="0"/>
              <w:rPr>
                <w:sz w:val="16"/>
                <w:szCs w:val="16"/>
              </w:rPr>
            </w:pPr>
            <w:r w:rsidRPr="00BF2633">
              <w:rPr>
                <w:sz w:val="16"/>
                <w:szCs w:val="16"/>
              </w:rPr>
              <w:lastRenderedPageBreak/>
              <w:t>6.2.13</w:t>
            </w:r>
          </w:p>
        </w:tc>
        <w:tc>
          <w:tcPr>
            <w:tcW w:w="3652" w:type="dxa"/>
            <w:tcBorders>
              <w:top w:val="single" w:sz="4" w:space="0" w:color="auto"/>
              <w:bottom w:val="single" w:sz="4" w:space="0" w:color="auto"/>
            </w:tcBorders>
            <w:shd w:val="clear" w:color="auto" w:fill="auto"/>
          </w:tcPr>
          <w:p w14:paraId="10F924B8" w14:textId="016D0D45" w:rsidR="004B1583" w:rsidRPr="00BF2633" w:rsidRDefault="004B1583" w:rsidP="004B1583">
            <w:pPr>
              <w:pStyle w:val="TAL"/>
              <w:keepNext w:val="0"/>
              <w:keepLines w:val="0"/>
              <w:rPr>
                <w:sz w:val="16"/>
                <w:szCs w:val="16"/>
              </w:rPr>
            </w:pPr>
            <w:r w:rsidRPr="00BF2633">
              <w:rPr>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25B4C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3A3A8D2" w14:textId="23811BF8"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8905003" w14:textId="77777777" w:rsidR="004B1583" w:rsidRPr="00BF2633" w:rsidRDefault="004B1583" w:rsidP="004B1583">
            <w:pPr>
              <w:pStyle w:val="TAL"/>
              <w:keepNext w:val="0"/>
              <w:keepLines w:val="0"/>
              <w:rPr>
                <w:sz w:val="16"/>
                <w:szCs w:val="16"/>
                <w:lang w:eastAsia="zh-CN"/>
              </w:rPr>
            </w:pPr>
          </w:p>
        </w:tc>
        <w:tc>
          <w:tcPr>
            <w:tcW w:w="1274" w:type="dxa"/>
          </w:tcPr>
          <w:p w14:paraId="635A671E" w14:textId="77777777" w:rsidR="004B1583" w:rsidRPr="00BF2633" w:rsidRDefault="004B1583" w:rsidP="004B1583">
            <w:pPr>
              <w:pStyle w:val="TAL"/>
              <w:keepNext w:val="0"/>
              <w:keepLines w:val="0"/>
              <w:rPr>
                <w:sz w:val="16"/>
                <w:szCs w:val="16"/>
              </w:rPr>
            </w:pPr>
          </w:p>
        </w:tc>
        <w:tc>
          <w:tcPr>
            <w:tcW w:w="1554" w:type="dxa"/>
          </w:tcPr>
          <w:p w14:paraId="1E32D68C" w14:textId="77777777" w:rsidR="004B1583" w:rsidRPr="00BF2633" w:rsidRDefault="004B1583" w:rsidP="004B1583">
            <w:pPr>
              <w:pStyle w:val="TAL"/>
              <w:keepNext w:val="0"/>
              <w:keepLines w:val="0"/>
              <w:rPr>
                <w:sz w:val="16"/>
                <w:szCs w:val="16"/>
              </w:rPr>
            </w:pPr>
          </w:p>
        </w:tc>
        <w:tc>
          <w:tcPr>
            <w:tcW w:w="1554" w:type="dxa"/>
          </w:tcPr>
          <w:p w14:paraId="135419D7" w14:textId="482FD72C" w:rsidR="004B1583" w:rsidRPr="008B24CC" w:rsidRDefault="004B1583" w:rsidP="004B1583">
            <w:pPr>
              <w:pStyle w:val="TAC"/>
              <w:rPr>
                <w:sz w:val="16"/>
                <w:szCs w:val="16"/>
              </w:rPr>
            </w:pPr>
            <w:r w:rsidRPr="008B24CC">
              <w:rPr>
                <w:sz w:val="16"/>
                <w:szCs w:val="16"/>
              </w:rPr>
              <w:t>Rel-12</w:t>
            </w:r>
          </w:p>
        </w:tc>
      </w:tr>
      <w:tr w:rsidR="004B1583" w:rsidRPr="00BF2633" w14:paraId="24B4852E" w14:textId="1C700FA5" w:rsidTr="004B1583">
        <w:trPr>
          <w:jc w:val="center"/>
        </w:trPr>
        <w:tc>
          <w:tcPr>
            <w:tcW w:w="1196" w:type="dxa"/>
            <w:shd w:val="clear" w:color="auto" w:fill="auto"/>
          </w:tcPr>
          <w:p w14:paraId="603F97D3" w14:textId="77777777" w:rsidR="004B1583" w:rsidRPr="00BF2633" w:rsidRDefault="004B1583" w:rsidP="004B1583">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02B05931" w14:textId="4FA2C950"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DD3908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B3379" w14:textId="2B1AAB9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D292E8" w14:textId="77777777" w:rsidR="004B1583" w:rsidRPr="00BF2633" w:rsidRDefault="004B1583" w:rsidP="004B1583">
            <w:pPr>
              <w:pStyle w:val="TAL"/>
              <w:keepNext w:val="0"/>
              <w:keepLines w:val="0"/>
              <w:rPr>
                <w:sz w:val="16"/>
                <w:szCs w:val="16"/>
                <w:lang w:eastAsia="zh-CN"/>
              </w:rPr>
            </w:pPr>
          </w:p>
        </w:tc>
        <w:tc>
          <w:tcPr>
            <w:tcW w:w="1274" w:type="dxa"/>
          </w:tcPr>
          <w:p w14:paraId="525AA1FA" w14:textId="77777777" w:rsidR="004B1583" w:rsidRPr="00BF2633" w:rsidRDefault="004B1583" w:rsidP="004B1583">
            <w:pPr>
              <w:pStyle w:val="TAL"/>
              <w:keepNext w:val="0"/>
              <w:keepLines w:val="0"/>
              <w:rPr>
                <w:sz w:val="16"/>
                <w:szCs w:val="16"/>
              </w:rPr>
            </w:pPr>
          </w:p>
        </w:tc>
        <w:tc>
          <w:tcPr>
            <w:tcW w:w="1554" w:type="dxa"/>
          </w:tcPr>
          <w:p w14:paraId="7A04C989" w14:textId="77777777" w:rsidR="004B1583" w:rsidRPr="00BF2633" w:rsidRDefault="004B1583" w:rsidP="004B1583">
            <w:pPr>
              <w:pStyle w:val="TAL"/>
              <w:keepNext w:val="0"/>
              <w:keepLines w:val="0"/>
              <w:rPr>
                <w:sz w:val="16"/>
                <w:szCs w:val="16"/>
              </w:rPr>
            </w:pPr>
          </w:p>
        </w:tc>
        <w:tc>
          <w:tcPr>
            <w:tcW w:w="1554" w:type="dxa"/>
          </w:tcPr>
          <w:p w14:paraId="1214EBCF" w14:textId="6E5E7DE9" w:rsidR="004B1583" w:rsidRPr="008B24CC" w:rsidRDefault="004B1583" w:rsidP="004B1583">
            <w:pPr>
              <w:pStyle w:val="TAC"/>
              <w:rPr>
                <w:sz w:val="16"/>
                <w:szCs w:val="16"/>
              </w:rPr>
            </w:pPr>
            <w:r w:rsidRPr="008B24CC">
              <w:rPr>
                <w:sz w:val="16"/>
                <w:szCs w:val="16"/>
              </w:rPr>
              <w:t>Rel-12</w:t>
            </w:r>
          </w:p>
        </w:tc>
      </w:tr>
      <w:tr w:rsidR="004B1583" w:rsidRPr="00BF2633" w14:paraId="4DF0D31F" w14:textId="47A726E3" w:rsidTr="004B1583">
        <w:trPr>
          <w:jc w:val="center"/>
        </w:trPr>
        <w:tc>
          <w:tcPr>
            <w:tcW w:w="1196" w:type="dxa"/>
            <w:shd w:val="clear" w:color="auto" w:fill="auto"/>
          </w:tcPr>
          <w:p w14:paraId="3C660BA7" w14:textId="77777777" w:rsidR="004B1583" w:rsidRPr="00BF2633" w:rsidRDefault="004B1583" w:rsidP="004B1583">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31D9EC9F" w14:textId="3311D336" w:rsidR="004B1583" w:rsidRPr="00BF2633" w:rsidRDefault="004B1583" w:rsidP="004B1583">
            <w:pPr>
              <w:pStyle w:val="TAL"/>
              <w:keepNext w:val="0"/>
              <w:keepLines w:val="0"/>
              <w:rPr>
                <w:sz w:val="16"/>
                <w:szCs w:val="16"/>
              </w:rPr>
            </w:pPr>
            <w:r w:rsidRPr="00BF2633">
              <w:rPr>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20866D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75CFCA0" w14:textId="3935D065"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544F68" w14:textId="77777777" w:rsidR="004B1583" w:rsidRPr="00BF2633" w:rsidRDefault="004B1583" w:rsidP="004B1583">
            <w:pPr>
              <w:pStyle w:val="TAL"/>
              <w:keepNext w:val="0"/>
              <w:keepLines w:val="0"/>
              <w:rPr>
                <w:sz w:val="16"/>
                <w:szCs w:val="16"/>
                <w:lang w:eastAsia="zh-CN"/>
              </w:rPr>
            </w:pPr>
          </w:p>
        </w:tc>
        <w:tc>
          <w:tcPr>
            <w:tcW w:w="1274" w:type="dxa"/>
          </w:tcPr>
          <w:p w14:paraId="6E772BFC" w14:textId="77777777" w:rsidR="004B1583" w:rsidRPr="00BF2633" w:rsidRDefault="004B1583" w:rsidP="004B1583">
            <w:pPr>
              <w:pStyle w:val="TAL"/>
              <w:keepNext w:val="0"/>
              <w:keepLines w:val="0"/>
              <w:rPr>
                <w:sz w:val="16"/>
                <w:szCs w:val="16"/>
              </w:rPr>
            </w:pPr>
          </w:p>
        </w:tc>
        <w:tc>
          <w:tcPr>
            <w:tcW w:w="1554" w:type="dxa"/>
          </w:tcPr>
          <w:p w14:paraId="6CDF4F44" w14:textId="77777777" w:rsidR="004B1583" w:rsidRPr="00BF2633" w:rsidRDefault="004B1583" w:rsidP="004B1583">
            <w:pPr>
              <w:pStyle w:val="TAL"/>
              <w:keepNext w:val="0"/>
              <w:keepLines w:val="0"/>
              <w:rPr>
                <w:sz w:val="16"/>
                <w:szCs w:val="16"/>
              </w:rPr>
            </w:pPr>
          </w:p>
        </w:tc>
        <w:tc>
          <w:tcPr>
            <w:tcW w:w="1554" w:type="dxa"/>
          </w:tcPr>
          <w:p w14:paraId="728B9F43" w14:textId="3A114610" w:rsidR="004B1583" w:rsidRPr="008B24CC" w:rsidRDefault="004B1583" w:rsidP="004B1583">
            <w:pPr>
              <w:pStyle w:val="TAC"/>
              <w:rPr>
                <w:sz w:val="16"/>
                <w:szCs w:val="16"/>
              </w:rPr>
            </w:pPr>
            <w:r w:rsidRPr="008B24CC">
              <w:rPr>
                <w:sz w:val="16"/>
                <w:szCs w:val="16"/>
              </w:rPr>
              <w:t>Rel-12</w:t>
            </w:r>
          </w:p>
        </w:tc>
      </w:tr>
      <w:tr w:rsidR="004B1583" w:rsidRPr="00BF2633" w14:paraId="25779B2C" w14:textId="7169D482" w:rsidTr="004B1583">
        <w:trPr>
          <w:jc w:val="center"/>
        </w:trPr>
        <w:tc>
          <w:tcPr>
            <w:tcW w:w="1196" w:type="dxa"/>
            <w:shd w:val="clear" w:color="auto" w:fill="auto"/>
          </w:tcPr>
          <w:p w14:paraId="2AE02A00" w14:textId="77777777" w:rsidR="004B1583" w:rsidRPr="00BF2633" w:rsidRDefault="004B1583" w:rsidP="004B1583">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74B7FE64" w14:textId="4DE0990E"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154094B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9967EFB" w14:textId="608874ED"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D92541A" w14:textId="77777777" w:rsidR="004B1583" w:rsidRPr="00BF2633" w:rsidRDefault="004B1583" w:rsidP="004B1583">
            <w:pPr>
              <w:pStyle w:val="TAL"/>
              <w:keepNext w:val="0"/>
              <w:keepLines w:val="0"/>
              <w:rPr>
                <w:sz w:val="16"/>
                <w:szCs w:val="16"/>
                <w:lang w:eastAsia="zh-CN"/>
              </w:rPr>
            </w:pPr>
          </w:p>
        </w:tc>
        <w:tc>
          <w:tcPr>
            <w:tcW w:w="1274" w:type="dxa"/>
          </w:tcPr>
          <w:p w14:paraId="01B13906" w14:textId="77777777" w:rsidR="004B1583" w:rsidRPr="00BF2633" w:rsidRDefault="004B1583" w:rsidP="004B1583">
            <w:pPr>
              <w:pStyle w:val="TAL"/>
              <w:keepNext w:val="0"/>
              <w:keepLines w:val="0"/>
              <w:rPr>
                <w:sz w:val="16"/>
                <w:szCs w:val="16"/>
              </w:rPr>
            </w:pPr>
          </w:p>
        </w:tc>
        <w:tc>
          <w:tcPr>
            <w:tcW w:w="1554" w:type="dxa"/>
          </w:tcPr>
          <w:p w14:paraId="06E54AEA" w14:textId="77777777" w:rsidR="004B1583" w:rsidRPr="00BF2633" w:rsidRDefault="004B1583" w:rsidP="004B1583">
            <w:pPr>
              <w:pStyle w:val="TAL"/>
              <w:keepNext w:val="0"/>
              <w:keepLines w:val="0"/>
              <w:rPr>
                <w:sz w:val="16"/>
                <w:szCs w:val="16"/>
              </w:rPr>
            </w:pPr>
          </w:p>
        </w:tc>
        <w:tc>
          <w:tcPr>
            <w:tcW w:w="1554" w:type="dxa"/>
          </w:tcPr>
          <w:p w14:paraId="040A7325" w14:textId="43B99560" w:rsidR="004B1583" w:rsidRPr="008B24CC" w:rsidRDefault="004B1583" w:rsidP="004B1583">
            <w:pPr>
              <w:pStyle w:val="TAC"/>
              <w:rPr>
                <w:sz w:val="16"/>
                <w:szCs w:val="16"/>
              </w:rPr>
            </w:pPr>
            <w:r w:rsidRPr="008B24CC">
              <w:rPr>
                <w:sz w:val="16"/>
                <w:szCs w:val="16"/>
              </w:rPr>
              <w:t>Rel-12</w:t>
            </w:r>
          </w:p>
        </w:tc>
      </w:tr>
      <w:tr w:rsidR="004B1583" w:rsidRPr="00BF2633" w14:paraId="495AF056" w14:textId="1FF005EB" w:rsidTr="004B1583">
        <w:trPr>
          <w:jc w:val="center"/>
        </w:trPr>
        <w:tc>
          <w:tcPr>
            <w:tcW w:w="1196" w:type="dxa"/>
            <w:shd w:val="clear" w:color="auto" w:fill="auto"/>
          </w:tcPr>
          <w:p w14:paraId="7888BF3D" w14:textId="77777777" w:rsidR="004B1583" w:rsidRPr="00BF2633" w:rsidRDefault="004B1583" w:rsidP="004B1583">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311D7711" w14:textId="3C5C9124" w:rsidR="004B1583" w:rsidRPr="00BF2633" w:rsidRDefault="004B1583" w:rsidP="004B1583">
            <w:pPr>
              <w:pStyle w:val="TAL"/>
              <w:keepNext w:val="0"/>
              <w:keepLines w:val="0"/>
              <w:rPr>
                <w:sz w:val="16"/>
                <w:szCs w:val="16"/>
              </w:rPr>
            </w:pPr>
            <w:r w:rsidRPr="00BF2633">
              <w:rPr>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4B1583" w:rsidRPr="00BF2633" w:rsidRDefault="004B1583" w:rsidP="004B1583">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184F69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4F59942" w14:textId="6DFA97D0"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0569F9" w14:textId="77777777" w:rsidR="004B1583" w:rsidRPr="00BF2633" w:rsidRDefault="004B1583" w:rsidP="004B1583">
            <w:pPr>
              <w:pStyle w:val="TAL"/>
              <w:keepNext w:val="0"/>
              <w:keepLines w:val="0"/>
              <w:rPr>
                <w:sz w:val="16"/>
                <w:szCs w:val="16"/>
                <w:lang w:eastAsia="zh-CN"/>
              </w:rPr>
            </w:pPr>
          </w:p>
        </w:tc>
        <w:tc>
          <w:tcPr>
            <w:tcW w:w="1274" w:type="dxa"/>
          </w:tcPr>
          <w:p w14:paraId="23BF25A3" w14:textId="77777777" w:rsidR="004B1583" w:rsidRPr="00BF2633" w:rsidRDefault="004B1583" w:rsidP="004B1583">
            <w:pPr>
              <w:pStyle w:val="TAL"/>
              <w:keepNext w:val="0"/>
              <w:keepLines w:val="0"/>
              <w:rPr>
                <w:sz w:val="16"/>
                <w:szCs w:val="16"/>
              </w:rPr>
            </w:pPr>
          </w:p>
        </w:tc>
        <w:tc>
          <w:tcPr>
            <w:tcW w:w="1554" w:type="dxa"/>
          </w:tcPr>
          <w:p w14:paraId="7713B02F" w14:textId="77777777" w:rsidR="004B1583" w:rsidRPr="00BF2633" w:rsidRDefault="004B1583" w:rsidP="004B1583">
            <w:pPr>
              <w:pStyle w:val="TAL"/>
              <w:keepNext w:val="0"/>
              <w:keepLines w:val="0"/>
              <w:rPr>
                <w:sz w:val="16"/>
                <w:szCs w:val="16"/>
              </w:rPr>
            </w:pPr>
          </w:p>
        </w:tc>
        <w:tc>
          <w:tcPr>
            <w:tcW w:w="1554" w:type="dxa"/>
          </w:tcPr>
          <w:p w14:paraId="561FDA0B" w14:textId="41A45B3E" w:rsidR="004B1583" w:rsidRPr="008B24CC" w:rsidRDefault="004B1583" w:rsidP="004B1583">
            <w:pPr>
              <w:pStyle w:val="TAC"/>
              <w:rPr>
                <w:sz w:val="16"/>
                <w:szCs w:val="16"/>
              </w:rPr>
            </w:pPr>
            <w:r w:rsidRPr="008B24CC">
              <w:rPr>
                <w:sz w:val="16"/>
                <w:szCs w:val="16"/>
              </w:rPr>
              <w:t>Rel-12</w:t>
            </w:r>
          </w:p>
        </w:tc>
      </w:tr>
      <w:tr w:rsidR="004B1583" w:rsidRPr="00BF2633" w14:paraId="326F8A54" w14:textId="77777777" w:rsidTr="004B1583">
        <w:trPr>
          <w:jc w:val="center"/>
        </w:trPr>
        <w:tc>
          <w:tcPr>
            <w:tcW w:w="1196" w:type="dxa"/>
            <w:shd w:val="clear" w:color="auto" w:fill="auto"/>
          </w:tcPr>
          <w:p w14:paraId="626F72FE" w14:textId="3B68C0E5" w:rsidR="004B1583" w:rsidRPr="00BF2633" w:rsidRDefault="004B1583" w:rsidP="004B1583">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689B6D70" w14:textId="3CBCE8B5" w:rsidR="004B1583" w:rsidRPr="00BF2633" w:rsidRDefault="004B1583" w:rsidP="004B1583">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107DCFB1" w14:textId="281F2B8C"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5956CB4" w14:textId="4ED65C78" w:rsidR="004B1583" w:rsidRDefault="004B1583" w:rsidP="004B1583">
            <w:pPr>
              <w:pStyle w:val="TAL"/>
              <w:keepNext w:val="0"/>
              <w:keepLines w:val="0"/>
              <w:rPr>
                <w:sz w:val="16"/>
                <w:szCs w:val="16"/>
              </w:rPr>
            </w:pPr>
            <w:r>
              <w:rPr>
                <w:sz w:val="16"/>
                <w:szCs w:val="16"/>
              </w:rPr>
              <w:t>IUT containing MCPTT Client</w:t>
            </w:r>
          </w:p>
        </w:tc>
        <w:tc>
          <w:tcPr>
            <w:tcW w:w="1409" w:type="dxa"/>
          </w:tcPr>
          <w:p w14:paraId="10780019" w14:textId="77777777" w:rsidR="004B1583" w:rsidRPr="00BF2633" w:rsidRDefault="004B1583" w:rsidP="004B1583">
            <w:pPr>
              <w:pStyle w:val="TAL"/>
              <w:keepNext w:val="0"/>
              <w:keepLines w:val="0"/>
              <w:rPr>
                <w:sz w:val="16"/>
                <w:szCs w:val="16"/>
                <w:lang w:eastAsia="zh-CN"/>
              </w:rPr>
            </w:pPr>
          </w:p>
        </w:tc>
        <w:tc>
          <w:tcPr>
            <w:tcW w:w="1274" w:type="dxa"/>
          </w:tcPr>
          <w:p w14:paraId="66A8763A" w14:textId="77777777" w:rsidR="004B1583" w:rsidRPr="00BF2633" w:rsidRDefault="004B1583" w:rsidP="004B1583">
            <w:pPr>
              <w:pStyle w:val="TAL"/>
              <w:keepNext w:val="0"/>
              <w:keepLines w:val="0"/>
              <w:rPr>
                <w:sz w:val="16"/>
                <w:szCs w:val="16"/>
              </w:rPr>
            </w:pPr>
          </w:p>
        </w:tc>
        <w:tc>
          <w:tcPr>
            <w:tcW w:w="1554" w:type="dxa"/>
          </w:tcPr>
          <w:p w14:paraId="67CC8348" w14:textId="77777777" w:rsidR="004B1583" w:rsidRPr="00BF2633" w:rsidRDefault="004B1583" w:rsidP="004B1583">
            <w:pPr>
              <w:pStyle w:val="TAL"/>
              <w:keepNext w:val="0"/>
              <w:keepLines w:val="0"/>
              <w:rPr>
                <w:sz w:val="16"/>
                <w:szCs w:val="16"/>
              </w:rPr>
            </w:pPr>
          </w:p>
        </w:tc>
        <w:tc>
          <w:tcPr>
            <w:tcW w:w="1554" w:type="dxa"/>
          </w:tcPr>
          <w:p w14:paraId="2BD556CC" w14:textId="10A653CB" w:rsidR="004B1583" w:rsidRPr="008B24CC" w:rsidRDefault="004B1583" w:rsidP="004B1583">
            <w:pPr>
              <w:pStyle w:val="TAC"/>
              <w:rPr>
                <w:sz w:val="16"/>
                <w:szCs w:val="16"/>
              </w:rPr>
            </w:pPr>
            <w:r w:rsidRPr="009E3350">
              <w:rPr>
                <w:sz w:val="16"/>
                <w:szCs w:val="16"/>
              </w:rPr>
              <w:t>Rel-12</w:t>
            </w:r>
          </w:p>
        </w:tc>
      </w:tr>
      <w:tr w:rsidR="004B1583" w:rsidRPr="00BF2633" w14:paraId="66AE0AE2" w14:textId="77777777" w:rsidTr="004B1583">
        <w:trPr>
          <w:jc w:val="center"/>
        </w:trPr>
        <w:tc>
          <w:tcPr>
            <w:tcW w:w="1196" w:type="dxa"/>
            <w:shd w:val="clear" w:color="auto" w:fill="auto"/>
          </w:tcPr>
          <w:p w14:paraId="06AEA1DC" w14:textId="57E9514F" w:rsidR="004B1583" w:rsidRPr="00BF2633" w:rsidRDefault="004B1583" w:rsidP="004B1583">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748429D2" w14:textId="2CE1373D" w:rsidR="004B1583" w:rsidRPr="00BF2633" w:rsidRDefault="004B1583" w:rsidP="004B1583">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4BF6EF5" w14:textId="41B180B9" w:rsidR="004B1583" w:rsidRPr="00BF2633" w:rsidRDefault="004B1583" w:rsidP="004B1583">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F108951" w14:textId="51A414D8" w:rsidR="004B1583" w:rsidRDefault="004B1583" w:rsidP="004B1583">
            <w:pPr>
              <w:pStyle w:val="TAL"/>
              <w:keepNext w:val="0"/>
              <w:keepLines w:val="0"/>
              <w:rPr>
                <w:sz w:val="16"/>
                <w:szCs w:val="16"/>
              </w:rPr>
            </w:pPr>
            <w:r>
              <w:rPr>
                <w:sz w:val="16"/>
                <w:szCs w:val="16"/>
              </w:rPr>
              <w:t>IUT containing MCPTT Client</w:t>
            </w:r>
          </w:p>
        </w:tc>
        <w:tc>
          <w:tcPr>
            <w:tcW w:w="1409" w:type="dxa"/>
          </w:tcPr>
          <w:p w14:paraId="2870B9E0" w14:textId="77777777" w:rsidR="004B1583" w:rsidRPr="00BF2633" w:rsidRDefault="004B1583" w:rsidP="004B1583">
            <w:pPr>
              <w:pStyle w:val="TAL"/>
              <w:keepNext w:val="0"/>
              <w:keepLines w:val="0"/>
              <w:rPr>
                <w:sz w:val="16"/>
                <w:szCs w:val="16"/>
                <w:lang w:eastAsia="zh-CN"/>
              </w:rPr>
            </w:pPr>
          </w:p>
        </w:tc>
        <w:tc>
          <w:tcPr>
            <w:tcW w:w="1274" w:type="dxa"/>
          </w:tcPr>
          <w:p w14:paraId="07978ADD" w14:textId="77777777" w:rsidR="004B1583" w:rsidRPr="00BF2633" w:rsidRDefault="004B1583" w:rsidP="004B1583">
            <w:pPr>
              <w:pStyle w:val="TAL"/>
              <w:keepNext w:val="0"/>
              <w:keepLines w:val="0"/>
              <w:rPr>
                <w:sz w:val="16"/>
                <w:szCs w:val="16"/>
              </w:rPr>
            </w:pPr>
          </w:p>
        </w:tc>
        <w:tc>
          <w:tcPr>
            <w:tcW w:w="1554" w:type="dxa"/>
          </w:tcPr>
          <w:p w14:paraId="5BB6F482" w14:textId="77777777" w:rsidR="004B1583" w:rsidRPr="00BF2633" w:rsidRDefault="004B1583" w:rsidP="004B1583">
            <w:pPr>
              <w:pStyle w:val="TAL"/>
              <w:keepNext w:val="0"/>
              <w:keepLines w:val="0"/>
              <w:rPr>
                <w:sz w:val="16"/>
                <w:szCs w:val="16"/>
              </w:rPr>
            </w:pPr>
          </w:p>
        </w:tc>
        <w:tc>
          <w:tcPr>
            <w:tcW w:w="1554" w:type="dxa"/>
          </w:tcPr>
          <w:p w14:paraId="14CF1039" w14:textId="1EC081EE" w:rsidR="004B1583" w:rsidRPr="008B24CC" w:rsidRDefault="004B1583" w:rsidP="004B1583">
            <w:pPr>
              <w:pStyle w:val="TAC"/>
              <w:rPr>
                <w:sz w:val="16"/>
                <w:szCs w:val="16"/>
              </w:rPr>
            </w:pPr>
            <w:r w:rsidRPr="009E3350">
              <w:rPr>
                <w:sz w:val="16"/>
                <w:szCs w:val="16"/>
              </w:rPr>
              <w:t>Rel-12</w:t>
            </w:r>
          </w:p>
        </w:tc>
      </w:tr>
      <w:tr w:rsidR="004B1583" w:rsidRPr="007A198B" w14:paraId="28C2AD84" w14:textId="1EFCB163" w:rsidTr="004B1583">
        <w:trPr>
          <w:jc w:val="center"/>
        </w:trPr>
        <w:tc>
          <w:tcPr>
            <w:tcW w:w="1196" w:type="dxa"/>
            <w:shd w:val="clear" w:color="auto" w:fill="auto"/>
          </w:tcPr>
          <w:p w14:paraId="2CCE37D5" w14:textId="5E73DE25" w:rsidR="004B1583" w:rsidRPr="008B24CC" w:rsidRDefault="004B1583" w:rsidP="004B1583">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7E40AB29" w14:textId="1E1E1E51" w:rsidR="004B1583" w:rsidRPr="008B24CC" w:rsidRDefault="004B1583" w:rsidP="004B1583">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4B1583" w:rsidRPr="008B24CC" w:rsidRDefault="004B1583" w:rsidP="004B1583">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53039396" w14:textId="428EE93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4B41C79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3593E858" w14:textId="77777777" w:rsidR="004B1583" w:rsidRPr="008B24CC" w:rsidRDefault="004B1583" w:rsidP="004B1583">
            <w:pPr>
              <w:pStyle w:val="TAL"/>
              <w:keepNext w:val="0"/>
              <w:keepLines w:val="0"/>
              <w:rPr>
                <w:sz w:val="16"/>
                <w:szCs w:val="16"/>
                <w:highlight w:val="yellow"/>
              </w:rPr>
            </w:pPr>
          </w:p>
        </w:tc>
        <w:tc>
          <w:tcPr>
            <w:tcW w:w="1554" w:type="dxa"/>
          </w:tcPr>
          <w:p w14:paraId="064539AF" w14:textId="77777777" w:rsidR="004B1583" w:rsidRPr="008B24CC" w:rsidRDefault="004B1583" w:rsidP="004B1583">
            <w:pPr>
              <w:pStyle w:val="TAL"/>
              <w:keepNext w:val="0"/>
              <w:keepLines w:val="0"/>
              <w:rPr>
                <w:sz w:val="16"/>
                <w:szCs w:val="16"/>
                <w:highlight w:val="yellow"/>
              </w:rPr>
            </w:pPr>
          </w:p>
        </w:tc>
        <w:tc>
          <w:tcPr>
            <w:tcW w:w="1554" w:type="dxa"/>
          </w:tcPr>
          <w:p w14:paraId="5F2DF130" w14:textId="6B8670A1" w:rsidR="004B1583" w:rsidRPr="007A198B" w:rsidRDefault="004B1583" w:rsidP="004B1583">
            <w:pPr>
              <w:pStyle w:val="TAC"/>
              <w:rPr>
                <w:highlight w:val="yellow"/>
              </w:rPr>
            </w:pPr>
            <w:r w:rsidRPr="001A605D">
              <w:t>Rel-12</w:t>
            </w:r>
          </w:p>
        </w:tc>
      </w:tr>
      <w:tr w:rsidR="004B1583" w:rsidRPr="007A198B" w14:paraId="15FB913F" w14:textId="008AB08F" w:rsidTr="004B1583">
        <w:trPr>
          <w:jc w:val="center"/>
        </w:trPr>
        <w:tc>
          <w:tcPr>
            <w:tcW w:w="1196" w:type="dxa"/>
            <w:shd w:val="clear" w:color="auto" w:fill="auto"/>
          </w:tcPr>
          <w:p w14:paraId="1AF1C192" w14:textId="2DFB2C35" w:rsidR="004B1583" w:rsidRPr="008B24CC" w:rsidRDefault="004B1583" w:rsidP="004B1583">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479BCBD1" w14:textId="17DBA8E6" w:rsidR="004B1583" w:rsidRPr="008B24CC" w:rsidRDefault="004B1583" w:rsidP="004B1583">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3E3A1FC" w14:textId="77777777" w:rsidR="004B1583" w:rsidRPr="008B24CC" w:rsidRDefault="004B1583" w:rsidP="004B1583">
            <w:pPr>
              <w:pStyle w:val="TAL"/>
              <w:keepNext w:val="0"/>
              <w:keepLines w:val="0"/>
              <w:rPr>
                <w:sz w:val="16"/>
                <w:szCs w:val="16"/>
                <w:highlight w:val="yellow"/>
                <w:lang w:eastAsia="zh-CN"/>
              </w:rPr>
            </w:pPr>
          </w:p>
        </w:tc>
        <w:tc>
          <w:tcPr>
            <w:tcW w:w="1274" w:type="dxa"/>
          </w:tcPr>
          <w:p w14:paraId="6EC9F85E" w14:textId="77777777" w:rsidR="004B1583" w:rsidRPr="008B24CC" w:rsidRDefault="004B1583" w:rsidP="004B1583">
            <w:pPr>
              <w:pStyle w:val="TAL"/>
              <w:keepNext w:val="0"/>
              <w:keepLines w:val="0"/>
              <w:rPr>
                <w:sz w:val="16"/>
                <w:szCs w:val="16"/>
                <w:highlight w:val="yellow"/>
              </w:rPr>
            </w:pPr>
          </w:p>
        </w:tc>
        <w:tc>
          <w:tcPr>
            <w:tcW w:w="1554" w:type="dxa"/>
          </w:tcPr>
          <w:p w14:paraId="554A145A" w14:textId="77777777" w:rsidR="004B1583" w:rsidRPr="008B24CC" w:rsidRDefault="004B1583" w:rsidP="004B1583">
            <w:pPr>
              <w:pStyle w:val="TAL"/>
              <w:keepNext w:val="0"/>
              <w:keepLines w:val="0"/>
              <w:rPr>
                <w:sz w:val="16"/>
                <w:szCs w:val="16"/>
                <w:highlight w:val="yellow"/>
              </w:rPr>
            </w:pPr>
          </w:p>
        </w:tc>
        <w:tc>
          <w:tcPr>
            <w:tcW w:w="1554" w:type="dxa"/>
          </w:tcPr>
          <w:p w14:paraId="63A40390" w14:textId="2011349B" w:rsidR="004B1583" w:rsidRPr="007A198B" w:rsidRDefault="004B1583" w:rsidP="004B1583">
            <w:pPr>
              <w:pStyle w:val="TAC"/>
              <w:rPr>
                <w:highlight w:val="yellow"/>
              </w:rPr>
            </w:pPr>
            <w:r w:rsidRPr="001A605D">
              <w:t>Rel-12</w:t>
            </w:r>
          </w:p>
        </w:tc>
      </w:tr>
      <w:tr w:rsidR="004B1583" w:rsidRPr="007A198B" w14:paraId="533ADA0D" w14:textId="26298C33" w:rsidTr="004B1583">
        <w:trPr>
          <w:jc w:val="center"/>
        </w:trPr>
        <w:tc>
          <w:tcPr>
            <w:tcW w:w="1196" w:type="dxa"/>
            <w:shd w:val="clear" w:color="auto" w:fill="auto"/>
          </w:tcPr>
          <w:p w14:paraId="290F4CD4" w14:textId="47A97796" w:rsidR="004B1583" w:rsidRPr="008B24CC" w:rsidRDefault="004B1583" w:rsidP="004B1583">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4B031DEF" w14:textId="4B5D92ED"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4B1583" w:rsidRPr="008B24CC" w:rsidRDefault="004B1583" w:rsidP="004B1583">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20A88B9D" w14:textId="4070C70A"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D00BC0E"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3B63DE" w14:textId="77777777" w:rsidR="004B1583" w:rsidRPr="008B24CC" w:rsidRDefault="004B1583" w:rsidP="004B1583">
            <w:pPr>
              <w:pStyle w:val="TAL"/>
              <w:keepNext w:val="0"/>
              <w:keepLines w:val="0"/>
              <w:rPr>
                <w:sz w:val="16"/>
                <w:szCs w:val="16"/>
                <w:highlight w:val="yellow"/>
              </w:rPr>
            </w:pPr>
          </w:p>
        </w:tc>
        <w:tc>
          <w:tcPr>
            <w:tcW w:w="1554" w:type="dxa"/>
          </w:tcPr>
          <w:p w14:paraId="2172FC04" w14:textId="77777777" w:rsidR="004B1583" w:rsidRPr="008B24CC" w:rsidRDefault="004B1583" w:rsidP="004B1583">
            <w:pPr>
              <w:pStyle w:val="TAL"/>
              <w:keepNext w:val="0"/>
              <w:keepLines w:val="0"/>
              <w:rPr>
                <w:sz w:val="16"/>
                <w:szCs w:val="16"/>
                <w:highlight w:val="yellow"/>
              </w:rPr>
            </w:pPr>
          </w:p>
        </w:tc>
        <w:tc>
          <w:tcPr>
            <w:tcW w:w="1554" w:type="dxa"/>
          </w:tcPr>
          <w:p w14:paraId="22F43A26" w14:textId="4F1BF24D" w:rsidR="004B1583" w:rsidRPr="007A198B" w:rsidRDefault="004B1583" w:rsidP="004B1583">
            <w:pPr>
              <w:pStyle w:val="TAC"/>
              <w:rPr>
                <w:highlight w:val="yellow"/>
              </w:rPr>
            </w:pPr>
            <w:r w:rsidRPr="001A605D">
              <w:t>Rel-12</w:t>
            </w:r>
          </w:p>
        </w:tc>
      </w:tr>
      <w:tr w:rsidR="004B1583" w:rsidRPr="007A198B" w14:paraId="73B54D69" w14:textId="0E67916F" w:rsidTr="004B1583">
        <w:trPr>
          <w:jc w:val="center"/>
        </w:trPr>
        <w:tc>
          <w:tcPr>
            <w:tcW w:w="1196" w:type="dxa"/>
            <w:shd w:val="clear" w:color="auto" w:fill="auto"/>
          </w:tcPr>
          <w:p w14:paraId="7246D5B4" w14:textId="17A9E7CF" w:rsidR="004B1583" w:rsidRPr="008B24CC" w:rsidRDefault="004B1583" w:rsidP="004B1583">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22815487" w14:textId="6C2E9E34" w:rsidR="004B1583" w:rsidRPr="008B24CC" w:rsidRDefault="004B1583" w:rsidP="004B1583">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2416E84F" w14:textId="77777777" w:rsidR="004B1583" w:rsidRPr="008B24CC" w:rsidRDefault="004B1583" w:rsidP="004B1583">
            <w:pPr>
              <w:pStyle w:val="TAL"/>
              <w:keepNext w:val="0"/>
              <w:keepLines w:val="0"/>
              <w:rPr>
                <w:sz w:val="16"/>
                <w:szCs w:val="16"/>
                <w:highlight w:val="yellow"/>
                <w:lang w:eastAsia="zh-CN"/>
              </w:rPr>
            </w:pPr>
          </w:p>
        </w:tc>
        <w:tc>
          <w:tcPr>
            <w:tcW w:w="1274" w:type="dxa"/>
          </w:tcPr>
          <w:p w14:paraId="1DDAF70B" w14:textId="77777777" w:rsidR="004B1583" w:rsidRPr="008B24CC" w:rsidRDefault="004B1583" w:rsidP="004B1583">
            <w:pPr>
              <w:pStyle w:val="TAL"/>
              <w:keepNext w:val="0"/>
              <w:keepLines w:val="0"/>
              <w:rPr>
                <w:sz w:val="16"/>
                <w:szCs w:val="16"/>
                <w:highlight w:val="yellow"/>
              </w:rPr>
            </w:pPr>
          </w:p>
        </w:tc>
        <w:tc>
          <w:tcPr>
            <w:tcW w:w="1554" w:type="dxa"/>
          </w:tcPr>
          <w:p w14:paraId="74441A63" w14:textId="77777777" w:rsidR="004B1583" w:rsidRPr="008B24CC" w:rsidRDefault="004B1583" w:rsidP="004B1583">
            <w:pPr>
              <w:pStyle w:val="TAL"/>
              <w:keepNext w:val="0"/>
              <w:keepLines w:val="0"/>
              <w:rPr>
                <w:sz w:val="16"/>
                <w:szCs w:val="16"/>
                <w:highlight w:val="yellow"/>
              </w:rPr>
            </w:pPr>
          </w:p>
        </w:tc>
        <w:tc>
          <w:tcPr>
            <w:tcW w:w="1554" w:type="dxa"/>
          </w:tcPr>
          <w:p w14:paraId="364309B2" w14:textId="7E2B658F" w:rsidR="004B1583" w:rsidRPr="007A198B" w:rsidRDefault="004B1583" w:rsidP="004B1583">
            <w:pPr>
              <w:pStyle w:val="TAC"/>
              <w:rPr>
                <w:highlight w:val="yellow"/>
              </w:rPr>
            </w:pPr>
            <w:r w:rsidRPr="001A605D">
              <w:t>Rel-12</w:t>
            </w:r>
          </w:p>
        </w:tc>
      </w:tr>
      <w:tr w:rsidR="004B1583" w:rsidRPr="007A198B" w14:paraId="6A7AF311" w14:textId="44D7B83F" w:rsidTr="004B1583">
        <w:trPr>
          <w:jc w:val="center"/>
        </w:trPr>
        <w:tc>
          <w:tcPr>
            <w:tcW w:w="1196" w:type="dxa"/>
            <w:shd w:val="clear" w:color="auto" w:fill="auto"/>
          </w:tcPr>
          <w:p w14:paraId="14C62AD6" w14:textId="44CB89E4" w:rsidR="004B1583" w:rsidRPr="008B24CC" w:rsidRDefault="004B1583" w:rsidP="004B1583">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11661EC0" w14:textId="4F75C446" w:rsidR="004B1583" w:rsidRPr="008B24CC" w:rsidRDefault="004B1583" w:rsidP="004B1583">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4B1583" w:rsidRPr="008B24CC" w:rsidRDefault="004B1583" w:rsidP="004B1583">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45CFE548" w14:textId="77777777" w:rsidR="004B1583" w:rsidRPr="008B24CC" w:rsidRDefault="004B1583" w:rsidP="004B1583">
            <w:pPr>
              <w:pStyle w:val="TAL"/>
              <w:keepNext w:val="0"/>
              <w:keepLines w:val="0"/>
              <w:rPr>
                <w:sz w:val="16"/>
                <w:szCs w:val="16"/>
                <w:highlight w:val="yellow"/>
                <w:lang w:eastAsia="zh-CN"/>
              </w:rPr>
            </w:pPr>
          </w:p>
        </w:tc>
        <w:tc>
          <w:tcPr>
            <w:tcW w:w="1274" w:type="dxa"/>
          </w:tcPr>
          <w:p w14:paraId="539BD479" w14:textId="77777777" w:rsidR="004B1583" w:rsidRPr="008B24CC" w:rsidRDefault="004B1583" w:rsidP="004B1583">
            <w:pPr>
              <w:pStyle w:val="TAL"/>
              <w:keepNext w:val="0"/>
              <w:keepLines w:val="0"/>
              <w:rPr>
                <w:sz w:val="16"/>
                <w:szCs w:val="16"/>
                <w:highlight w:val="yellow"/>
              </w:rPr>
            </w:pPr>
          </w:p>
        </w:tc>
        <w:tc>
          <w:tcPr>
            <w:tcW w:w="1554" w:type="dxa"/>
          </w:tcPr>
          <w:p w14:paraId="1C32F8AE" w14:textId="77777777" w:rsidR="004B1583" w:rsidRPr="008B24CC" w:rsidRDefault="004B1583" w:rsidP="004B1583">
            <w:pPr>
              <w:pStyle w:val="TAL"/>
              <w:keepNext w:val="0"/>
              <w:keepLines w:val="0"/>
              <w:rPr>
                <w:sz w:val="16"/>
                <w:szCs w:val="16"/>
                <w:highlight w:val="yellow"/>
              </w:rPr>
            </w:pPr>
          </w:p>
        </w:tc>
        <w:tc>
          <w:tcPr>
            <w:tcW w:w="1554" w:type="dxa"/>
          </w:tcPr>
          <w:p w14:paraId="22C426C6" w14:textId="61E42D3C" w:rsidR="004B1583" w:rsidRPr="007A198B" w:rsidRDefault="004B1583" w:rsidP="004B1583">
            <w:pPr>
              <w:pStyle w:val="TAC"/>
              <w:rPr>
                <w:highlight w:val="yellow"/>
              </w:rPr>
            </w:pPr>
            <w:r w:rsidRPr="001A605D">
              <w:t>Rel-12</w:t>
            </w:r>
          </w:p>
        </w:tc>
      </w:tr>
      <w:tr w:rsidR="004B1583" w:rsidRPr="007A198B" w14:paraId="2D70622B" w14:textId="5A104442" w:rsidTr="004B1583">
        <w:trPr>
          <w:jc w:val="center"/>
        </w:trPr>
        <w:tc>
          <w:tcPr>
            <w:tcW w:w="1196" w:type="dxa"/>
            <w:shd w:val="clear" w:color="auto" w:fill="auto"/>
          </w:tcPr>
          <w:p w14:paraId="6E11E08B" w14:textId="19480DAF" w:rsidR="004B1583" w:rsidRPr="008B24CC" w:rsidRDefault="004B1583" w:rsidP="004B1583">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3EE033CD" w14:textId="7C41B4CF" w:rsidR="004B1583" w:rsidRPr="008B24CC" w:rsidRDefault="004B1583" w:rsidP="004B1583">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4B1583" w:rsidRPr="008B24CC" w:rsidRDefault="004B1583" w:rsidP="004B1583">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53F5C28E" w14:textId="059AD65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1635919D"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01FE737" w14:textId="77777777" w:rsidR="004B1583" w:rsidRPr="008B24CC" w:rsidRDefault="004B1583" w:rsidP="004B1583">
            <w:pPr>
              <w:pStyle w:val="TAL"/>
              <w:keepNext w:val="0"/>
              <w:keepLines w:val="0"/>
              <w:rPr>
                <w:sz w:val="16"/>
                <w:szCs w:val="16"/>
                <w:highlight w:val="yellow"/>
              </w:rPr>
            </w:pPr>
          </w:p>
        </w:tc>
        <w:tc>
          <w:tcPr>
            <w:tcW w:w="1554" w:type="dxa"/>
          </w:tcPr>
          <w:p w14:paraId="02F5DEC8" w14:textId="77777777" w:rsidR="004B1583" w:rsidRPr="008B24CC" w:rsidRDefault="004B1583" w:rsidP="004B1583">
            <w:pPr>
              <w:pStyle w:val="TAL"/>
              <w:keepNext w:val="0"/>
              <w:keepLines w:val="0"/>
              <w:rPr>
                <w:sz w:val="16"/>
                <w:szCs w:val="16"/>
                <w:highlight w:val="yellow"/>
              </w:rPr>
            </w:pPr>
          </w:p>
        </w:tc>
        <w:tc>
          <w:tcPr>
            <w:tcW w:w="1554" w:type="dxa"/>
          </w:tcPr>
          <w:p w14:paraId="3D177902" w14:textId="09A8549B" w:rsidR="004B1583" w:rsidRPr="007A198B" w:rsidRDefault="004B1583" w:rsidP="004B1583">
            <w:pPr>
              <w:pStyle w:val="TAC"/>
              <w:rPr>
                <w:highlight w:val="yellow"/>
              </w:rPr>
            </w:pPr>
            <w:r w:rsidRPr="001A605D">
              <w:t>Rel-12</w:t>
            </w:r>
          </w:p>
        </w:tc>
      </w:tr>
      <w:tr w:rsidR="004B1583" w:rsidRPr="007A198B" w14:paraId="64115E86" w14:textId="488A242F" w:rsidTr="004B1583">
        <w:trPr>
          <w:jc w:val="center"/>
        </w:trPr>
        <w:tc>
          <w:tcPr>
            <w:tcW w:w="1196" w:type="dxa"/>
            <w:shd w:val="clear" w:color="auto" w:fill="auto"/>
          </w:tcPr>
          <w:p w14:paraId="26AE9208" w14:textId="03EB1FC5" w:rsidR="004B1583" w:rsidRPr="008B24CC" w:rsidRDefault="004B1583" w:rsidP="004B1583">
            <w:pPr>
              <w:pStyle w:val="TAL"/>
              <w:keepNext w:val="0"/>
              <w:keepLines w:val="0"/>
              <w:rPr>
                <w:sz w:val="16"/>
                <w:szCs w:val="16"/>
              </w:rPr>
            </w:pPr>
            <w:r w:rsidRPr="008B24CC">
              <w:rPr>
                <w:sz w:val="16"/>
                <w:szCs w:val="16"/>
              </w:rPr>
              <w:t>6.2.26</w:t>
            </w:r>
          </w:p>
        </w:tc>
        <w:tc>
          <w:tcPr>
            <w:tcW w:w="3652" w:type="dxa"/>
            <w:tcBorders>
              <w:top w:val="single" w:sz="4" w:space="0" w:color="auto"/>
              <w:bottom w:val="single" w:sz="4" w:space="0" w:color="auto"/>
            </w:tcBorders>
            <w:shd w:val="clear" w:color="auto" w:fill="auto"/>
          </w:tcPr>
          <w:p w14:paraId="1224F52E" w14:textId="6E2E71B3" w:rsidR="004B1583" w:rsidRPr="008B24CC" w:rsidRDefault="004B1583" w:rsidP="004B1583">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4B1583" w:rsidRPr="008B24CC" w:rsidRDefault="004B1583" w:rsidP="004B1583">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4B1583" w:rsidRPr="008B24CC" w:rsidRDefault="004B1583" w:rsidP="004B1583">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188C8A7E" w14:textId="201CC622" w:rsidR="004B1583" w:rsidRPr="008B24CC" w:rsidRDefault="004B1583" w:rsidP="004B1583">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62A9D452" w14:textId="77777777" w:rsidR="004B1583" w:rsidRPr="008B24CC" w:rsidRDefault="004B1583" w:rsidP="004B1583">
            <w:pPr>
              <w:pStyle w:val="TAL"/>
              <w:keepNext w:val="0"/>
              <w:keepLines w:val="0"/>
              <w:rPr>
                <w:sz w:val="16"/>
                <w:szCs w:val="16"/>
                <w:highlight w:val="yellow"/>
                <w:lang w:eastAsia="zh-CN"/>
              </w:rPr>
            </w:pPr>
          </w:p>
        </w:tc>
        <w:tc>
          <w:tcPr>
            <w:tcW w:w="1274" w:type="dxa"/>
          </w:tcPr>
          <w:p w14:paraId="284331BF" w14:textId="77777777" w:rsidR="004B1583" w:rsidRPr="008B24CC" w:rsidRDefault="004B1583" w:rsidP="004B1583">
            <w:pPr>
              <w:pStyle w:val="TAL"/>
              <w:keepNext w:val="0"/>
              <w:keepLines w:val="0"/>
              <w:rPr>
                <w:sz w:val="16"/>
                <w:szCs w:val="16"/>
                <w:highlight w:val="yellow"/>
              </w:rPr>
            </w:pPr>
          </w:p>
        </w:tc>
        <w:tc>
          <w:tcPr>
            <w:tcW w:w="1554" w:type="dxa"/>
          </w:tcPr>
          <w:p w14:paraId="34D82BB4" w14:textId="77777777" w:rsidR="004B1583" w:rsidRPr="008B24CC" w:rsidRDefault="004B1583" w:rsidP="004B1583">
            <w:pPr>
              <w:pStyle w:val="TAL"/>
              <w:keepNext w:val="0"/>
              <w:keepLines w:val="0"/>
              <w:rPr>
                <w:sz w:val="16"/>
                <w:szCs w:val="16"/>
                <w:highlight w:val="yellow"/>
              </w:rPr>
            </w:pPr>
          </w:p>
        </w:tc>
        <w:tc>
          <w:tcPr>
            <w:tcW w:w="1554" w:type="dxa"/>
          </w:tcPr>
          <w:p w14:paraId="769AEC79" w14:textId="19C270D0" w:rsidR="004B1583" w:rsidRPr="007A198B" w:rsidRDefault="004B1583" w:rsidP="004B1583">
            <w:pPr>
              <w:pStyle w:val="TAC"/>
              <w:rPr>
                <w:highlight w:val="yellow"/>
              </w:rPr>
            </w:pPr>
            <w:r w:rsidRPr="001A605D">
              <w:t>Rel-12</w:t>
            </w:r>
          </w:p>
        </w:tc>
      </w:tr>
      <w:tr w:rsidR="004B1583" w:rsidRPr="00BF2633" w14:paraId="3A0F569A" w14:textId="306ED026" w:rsidTr="004B1583">
        <w:trPr>
          <w:jc w:val="center"/>
        </w:trPr>
        <w:tc>
          <w:tcPr>
            <w:tcW w:w="1196" w:type="dxa"/>
            <w:shd w:val="clear" w:color="auto" w:fill="F2F2F2"/>
          </w:tcPr>
          <w:p w14:paraId="40C2F76C" w14:textId="77777777" w:rsidR="004B1583" w:rsidRPr="00BF2633" w:rsidRDefault="004B1583" w:rsidP="004B1583">
            <w:pPr>
              <w:pStyle w:val="TAL"/>
              <w:keepNext w:val="0"/>
              <w:keepLines w:val="0"/>
              <w:rPr>
                <w:b/>
                <w:sz w:val="16"/>
                <w:szCs w:val="16"/>
              </w:rPr>
            </w:pPr>
            <w:r w:rsidRPr="00BF2633">
              <w:rPr>
                <w:b/>
                <w:sz w:val="16"/>
                <w:szCs w:val="16"/>
              </w:rPr>
              <w:lastRenderedPageBreak/>
              <w:t>6.3</w:t>
            </w:r>
          </w:p>
        </w:tc>
        <w:tc>
          <w:tcPr>
            <w:tcW w:w="3652" w:type="dxa"/>
            <w:tcBorders>
              <w:top w:val="single" w:sz="4" w:space="0" w:color="auto"/>
              <w:bottom w:val="single" w:sz="4" w:space="0" w:color="auto"/>
            </w:tcBorders>
            <w:shd w:val="clear" w:color="auto" w:fill="F2F2F2"/>
          </w:tcPr>
          <w:p w14:paraId="129ABE75" w14:textId="77777777" w:rsidR="004B1583" w:rsidRPr="00BF2633" w:rsidRDefault="004B1583" w:rsidP="004B1583">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55894846"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EA680FF"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24AF68C4" w14:textId="77777777" w:rsidR="004B1583" w:rsidRPr="00BF2633" w:rsidRDefault="004B1583" w:rsidP="004B1583">
            <w:pPr>
              <w:pStyle w:val="TAL"/>
              <w:keepNext w:val="0"/>
              <w:keepLines w:val="0"/>
              <w:rPr>
                <w:b/>
                <w:sz w:val="16"/>
                <w:szCs w:val="16"/>
              </w:rPr>
            </w:pPr>
          </w:p>
        </w:tc>
        <w:tc>
          <w:tcPr>
            <w:tcW w:w="1409" w:type="dxa"/>
            <w:shd w:val="clear" w:color="auto" w:fill="F2F2F2"/>
          </w:tcPr>
          <w:p w14:paraId="7852EE8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2095D49D" w14:textId="77777777" w:rsidR="004B1583" w:rsidRPr="00BF2633" w:rsidRDefault="004B1583" w:rsidP="004B1583">
            <w:pPr>
              <w:pStyle w:val="TAL"/>
              <w:keepNext w:val="0"/>
              <w:keepLines w:val="0"/>
              <w:rPr>
                <w:b/>
                <w:sz w:val="16"/>
                <w:szCs w:val="16"/>
              </w:rPr>
            </w:pPr>
          </w:p>
        </w:tc>
        <w:tc>
          <w:tcPr>
            <w:tcW w:w="1554" w:type="dxa"/>
            <w:shd w:val="clear" w:color="auto" w:fill="F2F2F2"/>
          </w:tcPr>
          <w:p w14:paraId="2F0A5298" w14:textId="77777777" w:rsidR="004B1583" w:rsidRPr="00BF2633" w:rsidRDefault="004B1583" w:rsidP="004B1583">
            <w:pPr>
              <w:pStyle w:val="TAL"/>
              <w:keepNext w:val="0"/>
              <w:keepLines w:val="0"/>
              <w:rPr>
                <w:b/>
                <w:sz w:val="16"/>
                <w:szCs w:val="16"/>
              </w:rPr>
            </w:pPr>
          </w:p>
        </w:tc>
        <w:tc>
          <w:tcPr>
            <w:tcW w:w="1554" w:type="dxa"/>
            <w:shd w:val="clear" w:color="auto" w:fill="F2F2F2"/>
          </w:tcPr>
          <w:p w14:paraId="263414C1" w14:textId="77777777" w:rsidR="004B1583" w:rsidRPr="00BF2633" w:rsidRDefault="004B1583" w:rsidP="004B1583">
            <w:pPr>
              <w:pStyle w:val="TAL"/>
              <w:keepNext w:val="0"/>
              <w:keepLines w:val="0"/>
              <w:rPr>
                <w:b/>
                <w:sz w:val="16"/>
                <w:szCs w:val="16"/>
              </w:rPr>
            </w:pPr>
          </w:p>
        </w:tc>
      </w:tr>
      <w:tr w:rsidR="004B1583" w:rsidRPr="00BF2633" w14:paraId="3E447427" w14:textId="370CE683" w:rsidTr="004B1583">
        <w:trPr>
          <w:jc w:val="center"/>
        </w:trPr>
        <w:tc>
          <w:tcPr>
            <w:tcW w:w="1196" w:type="dxa"/>
            <w:shd w:val="clear" w:color="auto" w:fill="auto"/>
          </w:tcPr>
          <w:p w14:paraId="797A336D" w14:textId="77777777" w:rsidR="004B1583" w:rsidRPr="00BF2633" w:rsidRDefault="004B1583" w:rsidP="004B1583">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6013C280" w14:textId="4638F0DD" w:rsidR="004B1583" w:rsidRPr="00BF2633" w:rsidRDefault="004B1583" w:rsidP="004B1583">
            <w:pPr>
              <w:pStyle w:val="TAL"/>
              <w:keepNext w:val="0"/>
              <w:keepLines w:val="0"/>
              <w:rPr>
                <w:sz w:val="16"/>
                <w:szCs w:val="16"/>
              </w:rPr>
            </w:pPr>
            <w:r w:rsidRPr="00BF2633">
              <w:rPr>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D8133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E65BC95" w14:textId="419F0019"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00825C" w14:textId="77777777" w:rsidR="004B1583" w:rsidRPr="00BF2633" w:rsidRDefault="004B1583" w:rsidP="004B1583">
            <w:pPr>
              <w:pStyle w:val="TAL"/>
              <w:keepNext w:val="0"/>
              <w:keepLines w:val="0"/>
              <w:rPr>
                <w:sz w:val="16"/>
                <w:szCs w:val="16"/>
                <w:lang w:eastAsia="zh-CN"/>
              </w:rPr>
            </w:pPr>
          </w:p>
        </w:tc>
        <w:tc>
          <w:tcPr>
            <w:tcW w:w="1274" w:type="dxa"/>
          </w:tcPr>
          <w:p w14:paraId="1E95E249" w14:textId="77777777" w:rsidR="004B1583" w:rsidRPr="00BF2633" w:rsidRDefault="004B1583" w:rsidP="004B1583">
            <w:pPr>
              <w:pStyle w:val="TAL"/>
              <w:keepNext w:val="0"/>
              <w:keepLines w:val="0"/>
              <w:rPr>
                <w:sz w:val="16"/>
                <w:szCs w:val="16"/>
              </w:rPr>
            </w:pPr>
          </w:p>
        </w:tc>
        <w:tc>
          <w:tcPr>
            <w:tcW w:w="1554" w:type="dxa"/>
          </w:tcPr>
          <w:p w14:paraId="7716BC58" w14:textId="77777777" w:rsidR="004B1583" w:rsidRPr="00BF2633" w:rsidRDefault="004B1583" w:rsidP="004B1583">
            <w:pPr>
              <w:pStyle w:val="TAL"/>
              <w:keepNext w:val="0"/>
              <w:keepLines w:val="0"/>
              <w:rPr>
                <w:sz w:val="16"/>
                <w:szCs w:val="16"/>
              </w:rPr>
            </w:pPr>
          </w:p>
        </w:tc>
        <w:tc>
          <w:tcPr>
            <w:tcW w:w="1554" w:type="dxa"/>
          </w:tcPr>
          <w:p w14:paraId="04F4047D" w14:textId="33A99C54" w:rsidR="004B1583" w:rsidRPr="008B24CC" w:rsidRDefault="004B1583" w:rsidP="004B1583">
            <w:pPr>
              <w:pStyle w:val="TAC"/>
              <w:rPr>
                <w:sz w:val="16"/>
                <w:szCs w:val="16"/>
              </w:rPr>
            </w:pPr>
            <w:r w:rsidRPr="008B24CC">
              <w:rPr>
                <w:sz w:val="16"/>
                <w:szCs w:val="16"/>
              </w:rPr>
              <w:t>Rel-12</w:t>
            </w:r>
          </w:p>
        </w:tc>
      </w:tr>
      <w:tr w:rsidR="004B1583" w:rsidRPr="00BF2633" w14:paraId="089AEF7F" w14:textId="205CDB2C" w:rsidTr="004B1583">
        <w:trPr>
          <w:jc w:val="center"/>
        </w:trPr>
        <w:tc>
          <w:tcPr>
            <w:tcW w:w="1196" w:type="dxa"/>
            <w:shd w:val="clear" w:color="auto" w:fill="auto"/>
          </w:tcPr>
          <w:p w14:paraId="6328E37E" w14:textId="77777777" w:rsidR="004B1583" w:rsidRPr="00BF2633" w:rsidRDefault="004B1583" w:rsidP="004B1583">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32AC451F" w14:textId="117D1F83" w:rsidR="004B1583" w:rsidRPr="00BF2633" w:rsidRDefault="004B1583" w:rsidP="004B1583">
            <w:pPr>
              <w:pStyle w:val="TAL"/>
              <w:keepNext w:val="0"/>
              <w:keepLines w:val="0"/>
              <w:rPr>
                <w:sz w:val="16"/>
                <w:szCs w:val="16"/>
              </w:rPr>
            </w:pPr>
            <w:r w:rsidRPr="00BF2633">
              <w:rPr>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15E482C4"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A795E2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1D42C1" w14:textId="0BD38A8A"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6969818" w14:textId="77777777" w:rsidR="004B1583" w:rsidRPr="00BF2633" w:rsidRDefault="004B1583" w:rsidP="004B1583">
            <w:pPr>
              <w:pStyle w:val="TAL"/>
              <w:keepNext w:val="0"/>
              <w:keepLines w:val="0"/>
              <w:rPr>
                <w:sz w:val="16"/>
                <w:szCs w:val="16"/>
                <w:lang w:eastAsia="zh-CN"/>
              </w:rPr>
            </w:pPr>
          </w:p>
        </w:tc>
        <w:tc>
          <w:tcPr>
            <w:tcW w:w="1274" w:type="dxa"/>
          </w:tcPr>
          <w:p w14:paraId="5A558A1D" w14:textId="77777777" w:rsidR="004B1583" w:rsidRPr="00BF2633" w:rsidRDefault="004B1583" w:rsidP="004B1583">
            <w:pPr>
              <w:pStyle w:val="TAL"/>
              <w:keepNext w:val="0"/>
              <w:keepLines w:val="0"/>
              <w:rPr>
                <w:sz w:val="16"/>
                <w:szCs w:val="16"/>
              </w:rPr>
            </w:pPr>
          </w:p>
        </w:tc>
        <w:tc>
          <w:tcPr>
            <w:tcW w:w="1554" w:type="dxa"/>
          </w:tcPr>
          <w:p w14:paraId="1EA0599F" w14:textId="77777777" w:rsidR="004B1583" w:rsidRPr="00BF2633" w:rsidRDefault="004B1583" w:rsidP="004B1583">
            <w:pPr>
              <w:pStyle w:val="TAL"/>
              <w:keepNext w:val="0"/>
              <w:keepLines w:val="0"/>
              <w:rPr>
                <w:sz w:val="16"/>
                <w:szCs w:val="16"/>
              </w:rPr>
            </w:pPr>
          </w:p>
        </w:tc>
        <w:tc>
          <w:tcPr>
            <w:tcW w:w="1554" w:type="dxa"/>
          </w:tcPr>
          <w:p w14:paraId="2550DD76" w14:textId="0CDF2354" w:rsidR="004B1583" w:rsidRPr="008B24CC" w:rsidRDefault="004B1583" w:rsidP="004B1583">
            <w:pPr>
              <w:pStyle w:val="TAC"/>
              <w:rPr>
                <w:sz w:val="16"/>
                <w:szCs w:val="16"/>
              </w:rPr>
            </w:pPr>
            <w:r w:rsidRPr="008B24CC">
              <w:rPr>
                <w:sz w:val="16"/>
                <w:szCs w:val="16"/>
              </w:rPr>
              <w:t>Rel-12</w:t>
            </w:r>
          </w:p>
        </w:tc>
      </w:tr>
      <w:tr w:rsidR="004B1583" w:rsidRPr="00BF2633" w14:paraId="7F1CF69A" w14:textId="2A4CAD5E" w:rsidTr="004B1583">
        <w:trPr>
          <w:jc w:val="center"/>
        </w:trPr>
        <w:tc>
          <w:tcPr>
            <w:tcW w:w="1196" w:type="dxa"/>
            <w:shd w:val="clear" w:color="auto" w:fill="F2F2F2"/>
          </w:tcPr>
          <w:p w14:paraId="3AE2A099" w14:textId="77777777" w:rsidR="004B1583" w:rsidRPr="00BF2633" w:rsidRDefault="004B1583" w:rsidP="004B1583">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2337CFAC" w14:textId="77777777" w:rsidR="004B1583" w:rsidRPr="00BF2633" w:rsidRDefault="004B1583" w:rsidP="004B1583">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2F26B4E7"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7AF6DD54"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B95D06E" w14:textId="77777777" w:rsidR="004B1583" w:rsidRPr="00BF2633" w:rsidRDefault="004B1583" w:rsidP="004B1583">
            <w:pPr>
              <w:pStyle w:val="TAL"/>
              <w:keepNext w:val="0"/>
              <w:keepLines w:val="0"/>
              <w:rPr>
                <w:b/>
                <w:sz w:val="16"/>
                <w:szCs w:val="16"/>
              </w:rPr>
            </w:pPr>
          </w:p>
        </w:tc>
        <w:tc>
          <w:tcPr>
            <w:tcW w:w="1409" w:type="dxa"/>
            <w:shd w:val="clear" w:color="auto" w:fill="F2F2F2"/>
          </w:tcPr>
          <w:p w14:paraId="6D6A01F8"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6DA8A99" w14:textId="77777777" w:rsidR="004B1583" w:rsidRPr="00BF2633" w:rsidRDefault="004B1583" w:rsidP="004B1583">
            <w:pPr>
              <w:pStyle w:val="TAL"/>
              <w:keepNext w:val="0"/>
              <w:keepLines w:val="0"/>
              <w:rPr>
                <w:b/>
                <w:sz w:val="16"/>
                <w:szCs w:val="16"/>
              </w:rPr>
            </w:pPr>
          </w:p>
        </w:tc>
        <w:tc>
          <w:tcPr>
            <w:tcW w:w="1554" w:type="dxa"/>
            <w:shd w:val="clear" w:color="auto" w:fill="F2F2F2"/>
          </w:tcPr>
          <w:p w14:paraId="5903BAAA" w14:textId="77777777" w:rsidR="004B1583" w:rsidRPr="00BF2633" w:rsidRDefault="004B1583" w:rsidP="004B1583">
            <w:pPr>
              <w:pStyle w:val="TAL"/>
              <w:keepNext w:val="0"/>
              <w:keepLines w:val="0"/>
              <w:rPr>
                <w:b/>
                <w:sz w:val="16"/>
                <w:szCs w:val="16"/>
              </w:rPr>
            </w:pPr>
          </w:p>
        </w:tc>
        <w:tc>
          <w:tcPr>
            <w:tcW w:w="1554" w:type="dxa"/>
            <w:shd w:val="clear" w:color="auto" w:fill="F2F2F2"/>
          </w:tcPr>
          <w:p w14:paraId="5AA3BD26" w14:textId="77777777" w:rsidR="004B1583" w:rsidRPr="008B24CC" w:rsidRDefault="004B1583" w:rsidP="004B1583">
            <w:pPr>
              <w:pStyle w:val="TAC"/>
              <w:rPr>
                <w:b/>
                <w:sz w:val="16"/>
                <w:szCs w:val="16"/>
              </w:rPr>
            </w:pPr>
          </w:p>
        </w:tc>
      </w:tr>
      <w:tr w:rsidR="004B1583" w:rsidRPr="00BF2633" w14:paraId="1FD6453A" w14:textId="569C3804" w:rsidTr="004B1583">
        <w:trPr>
          <w:jc w:val="center"/>
        </w:trPr>
        <w:tc>
          <w:tcPr>
            <w:tcW w:w="1196" w:type="dxa"/>
            <w:shd w:val="clear" w:color="auto" w:fill="auto"/>
          </w:tcPr>
          <w:p w14:paraId="152D72E6" w14:textId="77777777" w:rsidR="004B1583" w:rsidRPr="00BF2633" w:rsidRDefault="004B1583" w:rsidP="004B1583">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0B9DAC43" w14:textId="082E942C" w:rsidR="004B1583" w:rsidRPr="00BF2633" w:rsidRDefault="004B1583" w:rsidP="004B1583">
            <w:pPr>
              <w:pStyle w:val="TAL"/>
              <w:keepNext w:val="0"/>
              <w:keepLines w:val="0"/>
              <w:rPr>
                <w:sz w:val="16"/>
                <w:szCs w:val="16"/>
              </w:rPr>
            </w:pPr>
            <w:r w:rsidRPr="00BF2633">
              <w:rPr>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4B1583" w:rsidRPr="00BF2633" w:rsidRDefault="004B1583" w:rsidP="004B1583">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DD1B24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B0839D" w14:textId="4D76803C" w:rsidR="004B1583" w:rsidRPr="00BF263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B5FE9D" w14:textId="77777777" w:rsidR="004B1583" w:rsidRPr="00BF2633" w:rsidRDefault="004B1583" w:rsidP="004B1583">
            <w:pPr>
              <w:pStyle w:val="TAL"/>
              <w:keepNext w:val="0"/>
              <w:keepLines w:val="0"/>
              <w:rPr>
                <w:sz w:val="16"/>
                <w:szCs w:val="16"/>
                <w:lang w:eastAsia="zh-CN"/>
              </w:rPr>
            </w:pPr>
          </w:p>
        </w:tc>
        <w:tc>
          <w:tcPr>
            <w:tcW w:w="1274" w:type="dxa"/>
          </w:tcPr>
          <w:p w14:paraId="56F5D268" w14:textId="77777777" w:rsidR="004B1583" w:rsidRPr="00BF2633" w:rsidRDefault="004B1583" w:rsidP="004B1583">
            <w:pPr>
              <w:pStyle w:val="TAL"/>
              <w:keepNext w:val="0"/>
              <w:keepLines w:val="0"/>
              <w:rPr>
                <w:sz w:val="16"/>
                <w:szCs w:val="16"/>
              </w:rPr>
            </w:pPr>
          </w:p>
        </w:tc>
        <w:tc>
          <w:tcPr>
            <w:tcW w:w="1554" w:type="dxa"/>
          </w:tcPr>
          <w:p w14:paraId="2F95C5E9" w14:textId="77777777" w:rsidR="004B1583" w:rsidRPr="00BF2633" w:rsidRDefault="004B1583" w:rsidP="004B1583">
            <w:pPr>
              <w:pStyle w:val="TAL"/>
              <w:keepNext w:val="0"/>
              <w:keepLines w:val="0"/>
              <w:rPr>
                <w:sz w:val="16"/>
                <w:szCs w:val="16"/>
              </w:rPr>
            </w:pPr>
          </w:p>
        </w:tc>
        <w:tc>
          <w:tcPr>
            <w:tcW w:w="1554" w:type="dxa"/>
          </w:tcPr>
          <w:p w14:paraId="421DC9CB" w14:textId="675AF4B3" w:rsidR="004B1583" w:rsidRPr="008B24CC" w:rsidRDefault="004B1583" w:rsidP="004B1583">
            <w:pPr>
              <w:pStyle w:val="TAC"/>
              <w:rPr>
                <w:sz w:val="16"/>
                <w:szCs w:val="16"/>
              </w:rPr>
            </w:pPr>
            <w:r w:rsidRPr="008B24CC">
              <w:rPr>
                <w:sz w:val="16"/>
                <w:szCs w:val="16"/>
              </w:rPr>
              <w:t>Rel-12</w:t>
            </w:r>
          </w:p>
        </w:tc>
      </w:tr>
      <w:tr w:rsidR="004B1583" w:rsidRPr="00BF2633" w14:paraId="26E106F9" w14:textId="77777777" w:rsidTr="004B1583">
        <w:trPr>
          <w:jc w:val="center"/>
        </w:trPr>
        <w:tc>
          <w:tcPr>
            <w:tcW w:w="1196" w:type="dxa"/>
            <w:shd w:val="clear" w:color="auto" w:fill="auto"/>
          </w:tcPr>
          <w:p w14:paraId="6B019D3C" w14:textId="685D820B" w:rsidR="004B1583" w:rsidRPr="00BF2633" w:rsidRDefault="004B1583" w:rsidP="004B1583">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37FA01FB" w14:textId="6652BFC1" w:rsidR="004B1583" w:rsidRPr="00BF2633" w:rsidRDefault="004B1583" w:rsidP="004B1583">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2AC557" w14:textId="0F932E33" w:rsidR="004B1583" w:rsidRPr="00BF2633" w:rsidRDefault="004B1583" w:rsidP="004B1583">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3CE15533" w14:textId="1C602143" w:rsidR="004B1583" w:rsidRPr="00BF2633" w:rsidRDefault="004B1583" w:rsidP="004B1583">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2B8E6104" w14:textId="2EE8CCCD" w:rsidR="004B1583" w:rsidRDefault="004B1583" w:rsidP="004B1583">
            <w:pPr>
              <w:pStyle w:val="TAL"/>
              <w:keepNext w:val="0"/>
              <w:keepLines w:val="0"/>
              <w:rPr>
                <w:sz w:val="16"/>
                <w:szCs w:val="16"/>
              </w:rPr>
            </w:pPr>
            <w:r>
              <w:rPr>
                <w:sz w:val="16"/>
                <w:szCs w:val="16"/>
              </w:rPr>
              <w:t>IUT containing MCPTT Client</w:t>
            </w:r>
          </w:p>
        </w:tc>
        <w:tc>
          <w:tcPr>
            <w:tcW w:w="1409" w:type="dxa"/>
          </w:tcPr>
          <w:p w14:paraId="102CA7FA" w14:textId="77777777" w:rsidR="004B1583" w:rsidRPr="00BF2633" w:rsidRDefault="004B1583" w:rsidP="004B1583">
            <w:pPr>
              <w:pStyle w:val="TAL"/>
              <w:keepNext w:val="0"/>
              <w:keepLines w:val="0"/>
              <w:rPr>
                <w:sz w:val="16"/>
                <w:szCs w:val="16"/>
                <w:lang w:eastAsia="zh-CN"/>
              </w:rPr>
            </w:pPr>
          </w:p>
        </w:tc>
        <w:tc>
          <w:tcPr>
            <w:tcW w:w="1274" w:type="dxa"/>
          </w:tcPr>
          <w:p w14:paraId="1C34ED47" w14:textId="77777777" w:rsidR="004B1583" w:rsidRPr="00BF2633" w:rsidRDefault="004B1583" w:rsidP="004B1583">
            <w:pPr>
              <w:pStyle w:val="TAL"/>
              <w:keepNext w:val="0"/>
              <w:keepLines w:val="0"/>
              <w:rPr>
                <w:sz w:val="16"/>
                <w:szCs w:val="16"/>
              </w:rPr>
            </w:pPr>
          </w:p>
        </w:tc>
        <w:tc>
          <w:tcPr>
            <w:tcW w:w="1554" w:type="dxa"/>
          </w:tcPr>
          <w:p w14:paraId="357F6CE6" w14:textId="77777777" w:rsidR="004B1583" w:rsidRPr="00BF2633" w:rsidRDefault="004B1583" w:rsidP="004B1583">
            <w:pPr>
              <w:pStyle w:val="TAL"/>
              <w:keepNext w:val="0"/>
              <w:keepLines w:val="0"/>
              <w:rPr>
                <w:sz w:val="16"/>
                <w:szCs w:val="16"/>
              </w:rPr>
            </w:pPr>
          </w:p>
        </w:tc>
        <w:tc>
          <w:tcPr>
            <w:tcW w:w="1554" w:type="dxa"/>
          </w:tcPr>
          <w:p w14:paraId="74817E8E" w14:textId="3405968F" w:rsidR="004B1583" w:rsidRPr="008B24CC" w:rsidRDefault="004B1583" w:rsidP="004B1583">
            <w:pPr>
              <w:pStyle w:val="TAC"/>
              <w:rPr>
                <w:sz w:val="16"/>
                <w:szCs w:val="16"/>
              </w:rPr>
            </w:pPr>
            <w:r w:rsidRPr="009E3350">
              <w:rPr>
                <w:sz w:val="16"/>
                <w:szCs w:val="16"/>
              </w:rPr>
              <w:t>Rel-12</w:t>
            </w:r>
          </w:p>
        </w:tc>
      </w:tr>
      <w:tr w:rsidR="004B1583" w:rsidRPr="004B1583" w14:paraId="2E0FEAFF" w14:textId="77777777" w:rsidTr="004B1583">
        <w:trPr>
          <w:jc w:val="center"/>
        </w:trPr>
        <w:tc>
          <w:tcPr>
            <w:tcW w:w="1196" w:type="dxa"/>
            <w:shd w:val="clear" w:color="auto" w:fill="F2F2F2"/>
          </w:tcPr>
          <w:p w14:paraId="05EDA1C4" w14:textId="77777777" w:rsidR="004B1583" w:rsidRPr="00E4290B" w:rsidRDefault="004B1583" w:rsidP="00D03B64">
            <w:pPr>
              <w:pStyle w:val="TAL"/>
              <w:keepNext w:val="0"/>
              <w:keepLines w:val="0"/>
              <w:rPr>
                <w:b/>
                <w:sz w:val="16"/>
                <w:szCs w:val="16"/>
              </w:rPr>
            </w:pPr>
            <w:r w:rsidRPr="00E4290B">
              <w:rPr>
                <w:b/>
                <w:sz w:val="16"/>
                <w:szCs w:val="16"/>
              </w:rPr>
              <w:t>6.5</w:t>
            </w:r>
          </w:p>
        </w:tc>
        <w:tc>
          <w:tcPr>
            <w:tcW w:w="3652" w:type="dxa"/>
            <w:tcBorders>
              <w:top w:val="single" w:sz="4" w:space="0" w:color="auto"/>
              <w:bottom w:val="single" w:sz="4" w:space="0" w:color="auto"/>
            </w:tcBorders>
            <w:shd w:val="clear" w:color="auto" w:fill="F2F2F2"/>
          </w:tcPr>
          <w:p w14:paraId="0863905B" w14:textId="77777777" w:rsidR="004B1583" w:rsidRPr="00E4290B" w:rsidRDefault="004B1583" w:rsidP="00D03B64">
            <w:pPr>
              <w:pStyle w:val="TAL"/>
              <w:keepNext w:val="0"/>
              <w:keepLines w:val="0"/>
              <w:rPr>
                <w:b/>
                <w:sz w:val="16"/>
                <w:szCs w:val="16"/>
              </w:rPr>
            </w:pPr>
            <w:r w:rsidRPr="00E4290B">
              <w:rPr>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6EA5B6B7" w14:textId="77777777" w:rsidR="004B1583" w:rsidRPr="00E4290B" w:rsidRDefault="004B1583" w:rsidP="00D03B64">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665F8B81" w14:textId="77777777" w:rsidR="004B1583" w:rsidRPr="00E4290B" w:rsidRDefault="004B1583" w:rsidP="00D03B64">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A77CBF8" w14:textId="77777777" w:rsidR="004B1583" w:rsidRPr="00E4290B" w:rsidRDefault="004B1583" w:rsidP="00D03B64">
            <w:pPr>
              <w:pStyle w:val="TAL"/>
              <w:keepNext w:val="0"/>
              <w:keepLines w:val="0"/>
              <w:rPr>
                <w:b/>
                <w:sz w:val="16"/>
                <w:szCs w:val="16"/>
              </w:rPr>
            </w:pPr>
          </w:p>
        </w:tc>
        <w:tc>
          <w:tcPr>
            <w:tcW w:w="1409" w:type="dxa"/>
            <w:shd w:val="clear" w:color="auto" w:fill="F2F2F2"/>
          </w:tcPr>
          <w:p w14:paraId="60D8EFD0" w14:textId="77777777" w:rsidR="004B1583" w:rsidRPr="00E4290B" w:rsidRDefault="004B1583" w:rsidP="00D03B64">
            <w:pPr>
              <w:pStyle w:val="TAL"/>
              <w:keepNext w:val="0"/>
              <w:keepLines w:val="0"/>
              <w:rPr>
                <w:b/>
                <w:sz w:val="16"/>
                <w:szCs w:val="16"/>
              </w:rPr>
            </w:pPr>
          </w:p>
        </w:tc>
        <w:tc>
          <w:tcPr>
            <w:tcW w:w="1274" w:type="dxa"/>
            <w:shd w:val="clear" w:color="auto" w:fill="F2F2F2"/>
          </w:tcPr>
          <w:p w14:paraId="7D74EF2D" w14:textId="77777777" w:rsidR="004B1583" w:rsidRPr="00E4290B" w:rsidRDefault="004B1583" w:rsidP="00D03B64">
            <w:pPr>
              <w:pStyle w:val="TAL"/>
              <w:keepNext w:val="0"/>
              <w:keepLines w:val="0"/>
              <w:rPr>
                <w:b/>
                <w:sz w:val="16"/>
                <w:szCs w:val="16"/>
              </w:rPr>
            </w:pPr>
          </w:p>
        </w:tc>
        <w:tc>
          <w:tcPr>
            <w:tcW w:w="1554" w:type="dxa"/>
            <w:shd w:val="clear" w:color="auto" w:fill="F2F2F2"/>
          </w:tcPr>
          <w:p w14:paraId="0A0891C7" w14:textId="77777777" w:rsidR="004B1583" w:rsidRPr="00E4290B" w:rsidRDefault="004B1583" w:rsidP="00D03B64">
            <w:pPr>
              <w:pStyle w:val="TAL"/>
              <w:keepNext w:val="0"/>
              <w:keepLines w:val="0"/>
              <w:rPr>
                <w:b/>
                <w:sz w:val="16"/>
                <w:szCs w:val="16"/>
              </w:rPr>
            </w:pPr>
          </w:p>
        </w:tc>
        <w:tc>
          <w:tcPr>
            <w:tcW w:w="1554" w:type="dxa"/>
            <w:shd w:val="clear" w:color="auto" w:fill="F2F2F2"/>
          </w:tcPr>
          <w:p w14:paraId="05CD3FA9" w14:textId="77777777" w:rsidR="004B1583" w:rsidRPr="00E4290B" w:rsidRDefault="004B1583" w:rsidP="00D03B64">
            <w:pPr>
              <w:pStyle w:val="TAC"/>
              <w:rPr>
                <w:b/>
                <w:sz w:val="16"/>
                <w:szCs w:val="16"/>
              </w:rPr>
            </w:pPr>
          </w:p>
        </w:tc>
      </w:tr>
      <w:tr w:rsidR="004B1583" w:rsidRPr="009E3350" w14:paraId="6D931B64" w14:textId="77777777" w:rsidTr="004B1583">
        <w:trPr>
          <w:jc w:val="center"/>
        </w:trPr>
        <w:tc>
          <w:tcPr>
            <w:tcW w:w="1196" w:type="dxa"/>
            <w:shd w:val="clear" w:color="auto" w:fill="auto"/>
          </w:tcPr>
          <w:p w14:paraId="33B6FFBF" w14:textId="77777777" w:rsidR="004B1583" w:rsidRDefault="004B1583" w:rsidP="00D03B64">
            <w:pPr>
              <w:pStyle w:val="TAL"/>
              <w:keepNext w:val="0"/>
              <w:keepLines w:val="0"/>
              <w:rPr>
                <w:sz w:val="16"/>
                <w:szCs w:val="16"/>
              </w:rPr>
            </w:pPr>
            <w:r>
              <w:rPr>
                <w:sz w:val="16"/>
                <w:szCs w:val="16"/>
              </w:rPr>
              <w:t>6.5.1</w:t>
            </w:r>
          </w:p>
        </w:tc>
        <w:tc>
          <w:tcPr>
            <w:tcW w:w="3652" w:type="dxa"/>
            <w:tcBorders>
              <w:top w:val="single" w:sz="4" w:space="0" w:color="auto"/>
              <w:bottom w:val="single" w:sz="4" w:space="0" w:color="auto"/>
            </w:tcBorders>
            <w:shd w:val="clear" w:color="auto" w:fill="auto"/>
          </w:tcPr>
          <w:p w14:paraId="0E7E0454"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1378B800"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1937954B"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0467280E"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4785158" w14:textId="77777777" w:rsidR="004B1583" w:rsidRPr="00BF2633" w:rsidRDefault="004B1583" w:rsidP="00D03B64">
            <w:pPr>
              <w:pStyle w:val="TAL"/>
              <w:keepNext w:val="0"/>
              <w:keepLines w:val="0"/>
              <w:rPr>
                <w:sz w:val="16"/>
                <w:szCs w:val="16"/>
              </w:rPr>
            </w:pPr>
          </w:p>
        </w:tc>
        <w:tc>
          <w:tcPr>
            <w:tcW w:w="1274" w:type="dxa"/>
          </w:tcPr>
          <w:p w14:paraId="16D54F8C" w14:textId="77777777" w:rsidR="004B1583" w:rsidRPr="00BF2633" w:rsidRDefault="004B1583" w:rsidP="00D03B64">
            <w:pPr>
              <w:pStyle w:val="TAL"/>
              <w:keepNext w:val="0"/>
              <w:keepLines w:val="0"/>
              <w:rPr>
                <w:sz w:val="16"/>
                <w:szCs w:val="16"/>
              </w:rPr>
            </w:pPr>
          </w:p>
        </w:tc>
        <w:tc>
          <w:tcPr>
            <w:tcW w:w="1554" w:type="dxa"/>
          </w:tcPr>
          <w:p w14:paraId="105978A4" w14:textId="77777777" w:rsidR="004B1583" w:rsidRPr="00BF2633" w:rsidRDefault="004B1583" w:rsidP="00D03B64">
            <w:pPr>
              <w:pStyle w:val="TAL"/>
              <w:keepNext w:val="0"/>
              <w:keepLines w:val="0"/>
              <w:rPr>
                <w:sz w:val="16"/>
                <w:szCs w:val="16"/>
              </w:rPr>
            </w:pPr>
          </w:p>
        </w:tc>
        <w:tc>
          <w:tcPr>
            <w:tcW w:w="1554" w:type="dxa"/>
          </w:tcPr>
          <w:p w14:paraId="5375E9B1" w14:textId="77777777" w:rsidR="004B1583" w:rsidRPr="009E3350" w:rsidRDefault="004B1583" w:rsidP="00D03B64">
            <w:pPr>
              <w:pStyle w:val="TAC"/>
              <w:rPr>
                <w:sz w:val="16"/>
                <w:szCs w:val="16"/>
              </w:rPr>
            </w:pPr>
            <w:r w:rsidRPr="009E3350">
              <w:rPr>
                <w:sz w:val="16"/>
                <w:szCs w:val="16"/>
              </w:rPr>
              <w:t>Rel-12</w:t>
            </w:r>
          </w:p>
        </w:tc>
      </w:tr>
      <w:tr w:rsidR="004B1583" w:rsidRPr="009E3350" w14:paraId="39D88770" w14:textId="77777777" w:rsidTr="004B1583">
        <w:trPr>
          <w:jc w:val="center"/>
        </w:trPr>
        <w:tc>
          <w:tcPr>
            <w:tcW w:w="1196" w:type="dxa"/>
            <w:shd w:val="clear" w:color="auto" w:fill="auto"/>
          </w:tcPr>
          <w:p w14:paraId="3F8EC157" w14:textId="77777777" w:rsidR="004B1583" w:rsidRDefault="004B1583" w:rsidP="00D03B64">
            <w:pPr>
              <w:pStyle w:val="TAL"/>
              <w:keepNext w:val="0"/>
              <w:keepLines w:val="0"/>
              <w:rPr>
                <w:sz w:val="16"/>
                <w:szCs w:val="16"/>
              </w:rPr>
            </w:pPr>
            <w:r>
              <w:rPr>
                <w:sz w:val="16"/>
                <w:szCs w:val="16"/>
              </w:rPr>
              <w:t>6.5.2</w:t>
            </w:r>
          </w:p>
        </w:tc>
        <w:tc>
          <w:tcPr>
            <w:tcW w:w="3652" w:type="dxa"/>
            <w:tcBorders>
              <w:top w:val="single" w:sz="4" w:space="0" w:color="auto"/>
              <w:bottom w:val="single" w:sz="4" w:space="0" w:color="auto"/>
            </w:tcBorders>
            <w:shd w:val="clear" w:color="auto" w:fill="auto"/>
          </w:tcPr>
          <w:p w14:paraId="629C03BD"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16486166"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71CD439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AA616BF"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0C38E02" w14:textId="77777777" w:rsidR="004B1583" w:rsidRPr="00BF2633" w:rsidRDefault="004B1583" w:rsidP="00D03B64">
            <w:pPr>
              <w:pStyle w:val="TAL"/>
              <w:keepNext w:val="0"/>
              <w:keepLines w:val="0"/>
              <w:rPr>
                <w:sz w:val="16"/>
                <w:szCs w:val="16"/>
              </w:rPr>
            </w:pPr>
          </w:p>
        </w:tc>
        <w:tc>
          <w:tcPr>
            <w:tcW w:w="1274" w:type="dxa"/>
          </w:tcPr>
          <w:p w14:paraId="692B966D" w14:textId="77777777" w:rsidR="004B1583" w:rsidRPr="00BF2633" w:rsidRDefault="004B1583" w:rsidP="00D03B64">
            <w:pPr>
              <w:pStyle w:val="TAL"/>
              <w:keepNext w:val="0"/>
              <w:keepLines w:val="0"/>
              <w:rPr>
                <w:sz w:val="16"/>
                <w:szCs w:val="16"/>
              </w:rPr>
            </w:pPr>
          </w:p>
        </w:tc>
        <w:tc>
          <w:tcPr>
            <w:tcW w:w="1554" w:type="dxa"/>
          </w:tcPr>
          <w:p w14:paraId="4836BA2D" w14:textId="77777777" w:rsidR="004B1583" w:rsidRPr="00BF2633" w:rsidRDefault="004B1583" w:rsidP="00D03B64">
            <w:pPr>
              <w:pStyle w:val="TAL"/>
              <w:keepNext w:val="0"/>
              <w:keepLines w:val="0"/>
              <w:rPr>
                <w:sz w:val="16"/>
                <w:szCs w:val="16"/>
              </w:rPr>
            </w:pPr>
          </w:p>
        </w:tc>
        <w:tc>
          <w:tcPr>
            <w:tcW w:w="1554" w:type="dxa"/>
          </w:tcPr>
          <w:p w14:paraId="769128D6" w14:textId="77777777" w:rsidR="004B1583" w:rsidRPr="009E3350" w:rsidRDefault="004B1583" w:rsidP="00D03B64">
            <w:pPr>
              <w:pStyle w:val="TAC"/>
              <w:rPr>
                <w:sz w:val="16"/>
                <w:szCs w:val="16"/>
              </w:rPr>
            </w:pPr>
            <w:r w:rsidRPr="009E3350">
              <w:rPr>
                <w:sz w:val="16"/>
                <w:szCs w:val="16"/>
              </w:rPr>
              <w:t>Rel-12</w:t>
            </w:r>
          </w:p>
        </w:tc>
      </w:tr>
      <w:tr w:rsidR="004B1583" w:rsidRPr="009E3350" w14:paraId="384472D4" w14:textId="77777777" w:rsidTr="004B1583">
        <w:trPr>
          <w:jc w:val="center"/>
        </w:trPr>
        <w:tc>
          <w:tcPr>
            <w:tcW w:w="1196" w:type="dxa"/>
            <w:shd w:val="clear" w:color="auto" w:fill="auto"/>
          </w:tcPr>
          <w:p w14:paraId="42D0AA88" w14:textId="77777777" w:rsidR="004B1583" w:rsidRDefault="004B1583" w:rsidP="00D03B64">
            <w:pPr>
              <w:pStyle w:val="TAL"/>
              <w:keepNext w:val="0"/>
              <w:keepLines w:val="0"/>
              <w:rPr>
                <w:sz w:val="16"/>
                <w:szCs w:val="16"/>
              </w:rPr>
            </w:pPr>
            <w:r>
              <w:rPr>
                <w:sz w:val="16"/>
                <w:szCs w:val="16"/>
              </w:rPr>
              <w:t>6.5.3</w:t>
            </w:r>
          </w:p>
        </w:tc>
        <w:tc>
          <w:tcPr>
            <w:tcW w:w="3652" w:type="dxa"/>
            <w:tcBorders>
              <w:top w:val="single" w:sz="4" w:space="0" w:color="auto"/>
              <w:bottom w:val="single" w:sz="4" w:space="0" w:color="auto"/>
            </w:tcBorders>
            <w:shd w:val="clear" w:color="auto" w:fill="auto"/>
          </w:tcPr>
          <w:p w14:paraId="5A2AEAE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3B81EB3E"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022A8F21"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35C1A427"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60C34ABA" w14:textId="77777777" w:rsidR="004B1583" w:rsidRPr="00BF2633" w:rsidRDefault="004B1583" w:rsidP="00D03B64">
            <w:pPr>
              <w:pStyle w:val="TAL"/>
              <w:keepNext w:val="0"/>
              <w:keepLines w:val="0"/>
              <w:rPr>
                <w:sz w:val="16"/>
                <w:szCs w:val="16"/>
              </w:rPr>
            </w:pPr>
          </w:p>
        </w:tc>
        <w:tc>
          <w:tcPr>
            <w:tcW w:w="1274" w:type="dxa"/>
          </w:tcPr>
          <w:p w14:paraId="3F16BB41" w14:textId="77777777" w:rsidR="004B1583" w:rsidRPr="00BF2633" w:rsidRDefault="004B1583" w:rsidP="00D03B64">
            <w:pPr>
              <w:pStyle w:val="TAL"/>
              <w:keepNext w:val="0"/>
              <w:keepLines w:val="0"/>
              <w:rPr>
                <w:sz w:val="16"/>
                <w:szCs w:val="16"/>
              </w:rPr>
            </w:pPr>
          </w:p>
        </w:tc>
        <w:tc>
          <w:tcPr>
            <w:tcW w:w="1554" w:type="dxa"/>
          </w:tcPr>
          <w:p w14:paraId="661A85DA" w14:textId="77777777" w:rsidR="004B1583" w:rsidRPr="00BF2633" w:rsidRDefault="004B1583" w:rsidP="00D03B64">
            <w:pPr>
              <w:pStyle w:val="TAL"/>
              <w:keepNext w:val="0"/>
              <w:keepLines w:val="0"/>
              <w:rPr>
                <w:sz w:val="16"/>
                <w:szCs w:val="16"/>
              </w:rPr>
            </w:pPr>
          </w:p>
        </w:tc>
        <w:tc>
          <w:tcPr>
            <w:tcW w:w="1554" w:type="dxa"/>
          </w:tcPr>
          <w:p w14:paraId="228DE2D9" w14:textId="77777777" w:rsidR="004B1583" w:rsidRPr="009E3350" w:rsidRDefault="004B1583" w:rsidP="00D03B64">
            <w:pPr>
              <w:pStyle w:val="TAC"/>
              <w:rPr>
                <w:sz w:val="16"/>
                <w:szCs w:val="16"/>
              </w:rPr>
            </w:pPr>
            <w:r w:rsidRPr="009E3350">
              <w:rPr>
                <w:sz w:val="16"/>
                <w:szCs w:val="16"/>
              </w:rPr>
              <w:t>Rel-12</w:t>
            </w:r>
          </w:p>
        </w:tc>
      </w:tr>
      <w:tr w:rsidR="004B1583" w:rsidRPr="009E3350" w14:paraId="602531E2" w14:textId="77777777" w:rsidTr="004B1583">
        <w:trPr>
          <w:jc w:val="center"/>
        </w:trPr>
        <w:tc>
          <w:tcPr>
            <w:tcW w:w="1196" w:type="dxa"/>
            <w:shd w:val="clear" w:color="auto" w:fill="auto"/>
          </w:tcPr>
          <w:p w14:paraId="34F5FA3F" w14:textId="77777777" w:rsidR="004B1583" w:rsidRDefault="004B1583" w:rsidP="00D03B64">
            <w:pPr>
              <w:pStyle w:val="TAL"/>
              <w:keepNext w:val="0"/>
              <w:keepLines w:val="0"/>
              <w:rPr>
                <w:sz w:val="16"/>
                <w:szCs w:val="16"/>
              </w:rPr>
            </w:pPr>
            <w:r>
              <w:rPr>
                <w:sz w:val="16"/>
                <w:szCs w:val="16"/>
              </w:rPr>
              <w:t>6.5.4</w:t>
            </w:r>
          </w:p>
        </w:tc>
        <w:tc>
          <w:tcPr>
            <w:tcW w:w="3652" w:type="dxa"/>
            <w:tcBorders>
              <w:top w:val="single" w:sz="4" w:space="0" w:color="auto"/>
              <w:bottom w:val="single" w:sz="4" w:space="0" w:color="auto"/>
            </w:tcBorders>
            <w:shd w:val="clear" w:color="auto" w:fill="auto"/>
          </w:tcPr>
          <w:p w14:paraId="5B8E0473" w14:textId="77777777" w:rsidR="004B1583" w:rsidRPr="009E3350" w:rsidRDefault="004B1583" w:rsidP="00D03B64">
            <w:pPr>
              <w:pStyle w:val="TAL"/>
              <w:keepNext w:val="0"/>
              <w:keepLines w:val="0"/>
              <w:rPr>
                <w:sz w:val="16"/>
                <w:szCs w:val="16"/>
              </w:rPr>
            </w:pPr>
            <w:r w:rsidRPr="00E4290B">
              <w:rPr>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724D8724" w14:textId="77777777" w:rsidR="004B1583" w:rsidRPr="009E3350" w:rsidRDefault="004B1583" w:rsidP="00D03B64">
            <w:pPr>
              <w:pStyle w:val="TAL"/>
              <w:keepNext w:val="0"/>
              <w:keepLines w:val="0"/>
              <w:jc w:val="center"/>
              <w:rPr>
                <w:sz w:val="16"/>
                <w:szCs w:val="16"/>
              </w:rPr>
            </w:pPr>
            <w:r w:rsidRPr="009E3350">
              <w:rPr>
                <w:sz w:val="16"/>
                <w:szCs w:val="16"/>
              </w:rPr>
              <w:t>Rel-1</w:t>
            </w:r>
            <w:r>
              <w:rPr>
                <w:sz w:val="16"/>
                <w:szCs w:val="16"/>
              </w:rPr>
              <w:t>6</w:t>
            </w:r>
          </w:p>
        </w:tc>
        <w:tc>
          <w:tcPr>
            <w:tcW w:w="1054" w:type="dxa"/>
            <w:tcBorders>
              <w:top w:val="single" w:sz="4" w:space="0" w:color="auto"/>
              <w:bottom w:val="single" w:sz="4" w:space="0" w:color="auto"/>
            </w:tcBorders>
            <w:shd w:val="clear" w:color="auto" w:fill="auto"/>
          </w:tcPr>
          <w:p w14:paraId="23466857" w14:textId="77777777" w:rsidR="004B1583" w:rsidRPr="009E3350" w:rsidRDefault="004B1583" w:rsidP="00D03B64">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5F1D999C" w14:textId="77777777" w:rsidR="004B1583" w:rsidRDefault="004B1583" w:rsidP="00D03B64">
            <w:pPr>
              <w:pStyle w:val="TAL"/>
              <w:keepNext w:val="0"/>
              <w:keepLines w:val="0"/>
              <w:rPr>
                <w:sz w:val="16"/>
                <w:szCs w:val="16"/>
              </w:rPr>
            </w:pPr>
            <w:r>
              <w:rPr>
                <w:sz w:val="16"/>
                <w:szCs w:val="16"/>
              </w:rPr>
              <w:t>IUT containing MCPTT Client</w:t>
            </w:r>
          </w:p>
        </w:tc>
        <w:tc>
          <w:tcPr>
            <w:tcW w:w="1409" w:type="dxa"/>
          </w:tcPr>
          <w:p w14:paraId="0D9AE4DE" w14:textId="77777777" w:rsidR="004B1583" w:rsidRPr="00BF2633" w:rsidRDefault="004B1583" w:rsidP="00D03B64">
            <w:pPr>
              <w:pStyle w:val="TAL"/>
              <w:keepNext w:val="0"/>
              <w:keepLines w:val="0"/>
              <w:rPr>
                <w:sz w:val="16"/>
                <w:szCs w:val="16"/>
              </w:rPr>
            </w:pPr>
          </w:p>
        </w:tc>
        <w:tc>
          <w:tcPr>
            <w:tcW w:w="1274" w:type="dxa"/>
          </w:tcPr>
          <w:p w14:paraId="0A4AE168" w14:textId="77777777" w:rsidR="004B1583" w:rsidRPr="00BF2633" w:rsidRDefault="004B1583" w:rsidP="00D03B64">
            <w:pPr>
              <w:pStyle w:val="TAL"/>
              <w:keepNext w:val="0"/>
              <w:keepLines w:val="0"/>
              <w:rPr>
                <w:sz w:val="16"/>
                <w:szCs w:val="16"/>
              </w:rPr>
            </w:pPr>
          </w:p>
        </w:tc>
        <w:tc>
          <w:tcPr>
            <w:tcW w:w="1554" w:type="dxa"/>
          </w:tcPr>
          <w:p w14:paraId="75B61491" w14:textId="77777777" w:rsidR="004B1583" w:rsidRPr="00BF2633" w:rsidRDefault="004B1583" w:rsidP="00D03B64">
            <w:pPr>
              <w:pStyle w:val="TAL"/>
              <w:keepNext w:val="0"/>
              <w:keepLines w:val="0"/>
              <w:rPr>
                <w:sz w:val="16"/>
                <w:szCs w:val="16"/>
              </w:rPr>
            </w:pPr>
          </w:p>
        </w:tc>
        <w:tc>
          <w:tcPr>
            <w:tcW w:w="1554" w:type="dxa"/>
          </w:tcPr>
          <w:p w14:paraId="653FEAF2" w14:textId="77777777" w:rsidR="004B1583" w:rsidRPr="009E3350" w:rsidRDefault="004B1583" w:rsidP="00D03B64">
            <w:pPr>
              <w:pStyle w:val="TAC"/>
              <w:rPr>
                <w:sz w:val="16"/>
                <w:szCs w:val="16"/>
              </w:rPr>
            </w:pPr>
            <w:r w:rsidRPr="009E3350">
              <w:rPr>
                <w:sz w:val="16"/>
                <w:szCs w:val="16"/>
              </w:rPr>
              <w:t>Rel-12</w:t>
            </w:r>
          </w:p>
        </w:tc>
      </w:tr>
      <w:tr w:rsidR="004B1583" w:rsidRPr="00BF2633" w14:paraId="7C8B5F0E" w14:textId="0BD35082" w:rsidTr="004B1583">
        <w:trPr>
          <w:jc w:val="center"/>
        </w:trPr>
        <w:tc>
          <w:tcPr>
            <w:tcW w:w="1196" w:type="dxa"/>
            <w:shd w:val="clear" w:color="auto" w:fill="F2F2F2"/>
          </w:tcPr>
          <w:p w14:paraId="7A2A83C7" w14:textId="77777777" w:rsidR="004B1583" w:rsidRPr="00BF2633" w:rsidRDefault="004B1583" w:rsidP="004B1583">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4C0E74F5" w14:textId="0C0FFCE9" w:rsidR="004B1583" w:rsidRPr="00BF2633" w:rsidRDefault="004B1583" w:rsidP="004B1583">
            <w:pPr>
              <w:pStyle w:val="TAL"/>
              <w:keepNext w:val="0"/>
              <w:keepLines w:val="0"/>
              <w:rPr>
                <w:b/>
                <w:sz w:val="16"/>
                <w:szCs w:val="16"/>
              </w:rPr>
            </w:pPr>
            <w:r>
              <w:rPr>
                <w:b/>
                <w:sz w:val="16"/>
                <w:szCs w:val="16"/>
              </w:rPr>
              <w:t>MCPTT Client o</w:t>
            </w:r>
            <w:r w:rsidRPr="00BF2633">
              <w:rPr>
                <w:b/>
                <w:sz w:val="16"/>
                <w:szCs w:val="16"/>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9DE6DDC"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529721A" w14:textId="77777777" w:rsidR="004B1583" w:rsidRPr="00BF2633" w:rsidRDefault="004B1583" w:rsidP="004B1583">
            <w:pPr>
              <w:pStyle w:val="TAL"/>
              <w:keepNext w:val="0"/>
              <w:keepLines w:val="0"/>
              <w:rPr>
                <w:b/>
                <w:sz w:val="16"/>
                <w:szCs w:val="16"/>
              </w:rPr>
            </w:pPr>
          </w:p>
        </w:tc>
        <w:tc>
          <w:tcPr>
            <w:tcW w:w="1409" w:type="dxa"/>
            <w:shd w:val="clear" w:color="auto" w:fill="F2F2F2"/>
          </w:tcPr>
          <w:p w14:paraId="520B3FD6"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149CE044" w14:textId="77777777" w:rsidR="004B1583" w:rsidRPr="00BF2633" w:rsidRDefault="004B1583" w:rsidP="004B1583">
            <w:pPr>
              <w:pStyle w:val="TAL"/>
              <w:keepNext w:val="0"/>
              <w:keepLines w:val="0"/>
              <w:rPr>
                <w:b/>
                <w:sz w:val="16"/>
                <w:szCs w:val="16"/>
              </w:rPr>
            </w:pPr>
          </w:p>
        </w:tc>
        <w:tc>
          <w:tcPr>
            <w:tcW w:w="1554" w:type="dxa"/>
            <w:shd w:val="clear" w:color="auto" w:fill="F2F2F2"/>
          </w:tcPr>
          <w:p w14:paraId="61545D47" w14:textId="77777777" w:rsidR="004B1583" w:rsidRPr="00BF2633" w:rsidRDefault="004B1583" w:rsidP="004B1583">
            <w:pPr>
              <w:pStyle w:val="TAL"/>
              <w:keepNext w:val="0"/>
              <w:keepLines w:val="0"/>
              <w:rPr>
                <w:b/>
                <w:sz w:val="16"/>
                <w:szCs w:val="16"/>
              </w:rPr>
            </w:pPr>
          </w:p>
        </w:tc>
        <w:tc>
          <w:tcPr>
            <w:tcW w:w="1554" w:type="dxa"/>
            <w:shd w:val="clear" w:color="auto" w:fill="F2F2F2"/>
          </w:tcPr>
          <w:p w14:paraId="44C443F3" w14:textId="77777777" w:rsidR="004B1583" w:rsidRPr="00BF2633" w:rsidRDefault="004B1583" w:rsidP="004B1583">
            <w:pPr>
              <w:pStyle w:val="TAL"/>
              <w:keepNext w:val="0"/>
              <w:keepLines w:val="0"/>
              <w:rPr>
                <w:b/>
                <w:sz w:val="16"/>
                <w:szCs w:val="16"/>
              </w:rPr>
            </w:pPr>
          </w:p>
        </w:tc>
      </w:tr>
      <w:tr w:rsidR="004B1583" w:rsidRPr="00BF2633" w14:paraId="6E6C64C2" w14:textId="386F8803" w:rsidTr="004B1583">
        <w:trPr>
          <w:jc w:val="center"/>
        </w:trPr>
        <w:tc>
          <w:tcPr>
            <w:tcW w:w="1196" w:type="dxa"/>
            <w:shd w:val="clear" w:color="auto" w:fill="F2F2F2"/>
          </w:tcPr>
          <w:p w14:paraId="09CA9C5E" w14:textId="77777777" w:rsidR="004B1583" w:rsidRPr="00BF2633" w:rsidRDefault="004B1583" w:rsidP="004B1583">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3CDD746D" w14:textId="60EBBC35" w:rsidR="004B1583" w:rsidRPr="00BF2633" w:rsidRDefault="004B1583" w:rsidP="004B1583">
            <w:pPr>
              <w:pStyle w:val="TAL"/>
              <w:keepNext w:val="0"/>
              <w:keepLines w:val="0"/>
              <w:rPr>
                <w:b/>
                <w:sz w:val="16"/>
                <w:szCs w:val="16"/>
              </w:rPr>
            </w:pPr>
            <w:r>
              <w:rPr>
                <w:b/>
                <w:sz w:val="16"/>
                <w:szCs w:val="16"/>
              </w:rPr>
              <w:t xml:space="preserve">Off network </w:t>
            </w:r>
            <w:r w:rsidRPr="00BF2633">
              <w:rPr>
                <w:b/>
                <w:sz w:val="16"/>
                <w:szCs w:val="16"/>
              </w:rPr>
              <w:t>Group Calls</w:t>
            </w:r>
          </w:p>
        </w:tc>
        <w:tc>
          <w:tcPr>
            <w:tcW w:w="792" w:type="dxa"/>
            <w:tcBorders>
              <w:top w:val="single" w:sz="4" w:space="0" w:color="auto"/>
              <w:bottom w:val="single" w:sz="4" w:space="0" w:color="auto"/>
            </w:tcBorders>
            <w:shd w:val="clear" w:color="auto" w:fill="F2F2F2"/>
          </w:tcPr>
          <w:p w14:paraId="16C84EDE"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866940"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880847B" w14:textId="77777777" w:rsidR="004B1583" w:rsidRPr="00BF2633" w:rsidRDefault="004B1583" w:rsidP="004B1583">
            <w:pPr>
              <w:pStyle w:val="TAL"/>
              <w:keepNext w:val="0"/>
              <w:keepLines w:val="0"/>
              <w:rPr>
                <w:b/>
                <w:sz w:val="16"/>
                <w:szCs w:val="16"/>
              </w:rPr>
            </w:pPr>
          </w:p>
        </w:tc>
        <w:tc>
          <w:tcPr>
            <w:tcW w:w="1409" w:type="dxa"/>
            <w:shd w:val="clear" w:color="auto" w:fill="F2F2F2"/>
          </w:tcPr>
          <w:p w14:paraId="0567406C"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651F2BA0" w14:textId="77777777" w:rsidR="004B1583" w:rsidRPr="00BF2633" w:rsidRDefault="004B1583" w:rsidP="004B1583">
            <w:pPr>
              <w:pStyle w:val="TAL"/>
              <w:keepNext w:val="0"/>
              <w:keepLines w:val="0"/>
              <w:rPr>
                <w:b/>
                <w:sz w:val="16"/>
                <w:szCs w:val="16"/>
              </w:rPr>
            </w:pPr>
          </w:p>
        </w:tc>
        <w:tc>
          <w:tcPr>
            <w:tcW w:w="1554" w:type="dxa"/>
            <w:shd w:val="clear" w:color="auto" w:fill="F2F2F2"/>
          </w:tcPr>
          <w:p w14:paraId="77D98265" w14:textId="77777777" w:rsidR="004B1583" w:rsidRPr="00BF2633" w:rsidRDefault="004B1583" w:rsidP="004B1583">
            <w:pPr>
              <w:pStyle w:val="TAL"/>
              <w:keepNext w:val="0"/>
              <w:keepLines w:val="0"/>
              <w:rPr>
                <w:b/>
                <w:sz w:val="16"/>
                <w:szCs w:val="16"/>
              </w:rPr>
            </w:pPr>
          </w:p>
        </w:tc>
        <w:tc>
          <w:tcPr>
            <w:tcW w:w="1554" w:type="dxa"/>
            <w:shd w:val="clear" w:color="auto" w:fill="F2F2F2"/>
          </w:tcPr>
          <w:p w14:paraId="29C1A08D" w14:textId="77777777" w:rsidR="004B1583" w:rsidRPr="00BF2633" w:rsidRDefault="004B1583" w:rsidP="004B1583">
            <w:pPr>
              <w:pStyle w:val="TAL"/>
              <w:keepNext w:val="0"/>
              <w:keepLines w:val="0"/>
              <w:rPr>
                <w:b/>
                <w:sz w:val="16"/>
                <w:szCs w:val="16"/>
              </w:rPr>
            </w:pPr>
          </w:p>
        </w:tc>
      </w:tr>
      <w:tr w:rsidR="004B1583" w:rsidRPr="00BF2633" w14:paraId="0AA72B35" w14:textId="04390350" w:rsidTr="004B1583">
        <w:trPr>
          <w:jc w:val="center"/>
        </w:trPr>
        <w:tc>
          <w:tcPr>
            <w:tcW w:w="1196" w:type="dxa"/>
            <w:shd w:val="clear" w:color="auto" w:fill="auto"/>
          </w:tcPr>
          <w:p w14:paraId="4F626149" w14:textId="77777777" w:rsidR="004B1583" w:rsidRPr="00BF2633" w:rsidRDefault="004B1583" w:rsidP="004B1583">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0C3AFC46" w14:textId="5C663176"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D8B084B"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9C9E264" w14:textId="56226F2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0FED232"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AD2A707" w14:textId="77777777" w:rsidR="004B1583" w:rsidRPr="00BF2633" w:rsidRDefault="004B1583" w:rsidP="004B1583">
            <w:pPr>
              <w:pStyle w:val="TAL"/>
              <w:keepNext w:val="0"/>
              <w:keepLines w:val="0"/>
              <w:rPr>
                <w:sz w:val="16"/>
                <w:szCs w:val="16"/>
                <w:lang w:eastAsia="zh-CN"/>
              </w:rPr>
            </w:pPr>
          </w:p>
        </w:tc>
        <w:tc>
          <w:tcPr>
            <w:tcW w:w="1274" w:type="dxa"/>
          </w:tcPr>
          <w:p w14:paraId="4E5E695F" w14:textId="77777777" w:rsidR="004B1583" w:rsidRPr="00BF2633" w:rsidRDefault="004B1583" w:rsidP="004B1583">
            <w:pPr>
              <w:pStyle w:val="TAL"/>
              <w:keepNext w:val="0"/>
              <w:keepLines w:val="0"/>
              <w:rPr>
                <w:sz w:val="16"/>
                <w:szCs w:val="16"/>
              </w:rPr>
            </w:pPr>
          </w:p>
        </w:tc>
        <w:tc>
          <w:tcPr>
            <w:tcW w:w="1554" w:type="dxa"/>
          </w:tcPr>
          <w:p w14:paraId="16FD3356" w14:textId="77777777" w:rsidR="004B1583" w:rsidRPr="00BF2633" w:rsidRDefault="004B1583" w:rsidP="004B1583">
            <w:pPr>
              <w:pStyle w:val="TAL"/>
              <w:keepNext w:val="0"/>
              <w:keepLines w:val="0"/>
              <w:rPr>
                <w:sz w:val="16"/>
                <w:szCs w:val="16"/>
              </w:rPr>
            </w:pPr>
          </w:p>
        </w:tc>
        <w:tc>
          <w:tcPr>
            <w:tcW w:w="1554" w:type="dxa"/>
          </w:tcPr>
          <w:p w14:paraId="1A40CF7C" w14:textId="77777777" w:rsidR="004B1583" w:rsidRPr="00BF2633" w:rsidRDefault="004B1583" w:rsidP="004B1583">
            <w:pPr>
              <w:pStyle w:val="TAL"/>
              <w:keepNext w:val="0"/>
              <w:keepLines w:val="0"/>
              <w:rPr>
                <w:sz w:val="16"/>
                <w:szCs w:val="16"/>
              </w:rPr>
            </w:pPr>
          </w:p>
        </w:tc>
      </w:tr>
      <w:tr w:rsidR="004B1583" w:rsidRPr="00BF2633" w14:paraId="19BEB86A" w14:textId="43647D19" w:rsidTr="004B1583">
        <w:trPr>
          <w:jc w:val="center"/>
        </w:trPr>
        <w:tc>
          <w:tcPr>
            <w:tcW w:w="1196" w:type="dxa"/>
            <w:shd w:val="clear" w:color="auto" w:fill="auto"/>
          </w:tcPr>
          <w:p w14:paraId="4A31563D" w14:textId="77777777" w:rsidR="004B1583" w:rsidRPr="00BF2633" w:rsidRDefault="004B1583" w:rsidP="004B1583">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61C62EA9" w14:textId="57846C42" w:rsidR="004B1583" w:rsidRPr="00BF2633" w:rsidRDefault="004B1583" w:rsidP="004B1583">
            <w:pPr>
              <w:pStyle w:val="TAL"/>
              <w:keepNext w:val="0"/>
              <w:keepLines w:val="0"/>
              <w:rPr>
                <w:sz w:val="16"/>
                <w:szCs w:val="16"/>
              </w:rPr>
            </w:pPr>
            <w:r w:rsidRPr="00BF2633">
              <w:rPr>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BD0085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DCA382" w14:textId="020F71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798B05"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6D6FBA8" w14:textId="77777777" w:rsidR="004B1583" w:rsidRPr="00BF2633" w:rsidRDefault="004B1583" w:rsidP="004B1583">
            <w:pPr>
              <w:pStyle w:val="TAL"/>
              <w:keepNext w:val="0"/>
              <w:keepLines w:val="0"/>
              <w:rPr>
                <w:sz w:val="16"/>
                <w:szCs w:val="16"/>
                <w:lang w:eastAsia="zh-CN"/>
              </w:rPr>
            </w:pPr>
          </w:p>
        </w:tc>
        <w:tc>
          <w:tcPr>
            <w:tcW w:w="1274" w:type="dxa"/>
          </w:tcPr>
          <w:p w14:paraId="608148C0" w14:textId="77777777" w:rsidR="004B1583" w:rsidRPr="00BF2633" w:rsidRDefault="004B1583" w:rsidP="004B1583">
            <w:pPr>
              <w:pStyle w:val="TAL"/>
              <w:keepNext w:val="0"/>
              <w:keepLines w:val="0"/>
              <w:rPr>
                <w:sz w:val="16"/>
                <w:szCs w:val="16"/>
              </w:rPr>
            </w:pPr>
          </w:p>
        </w:tc>
        <w:tc>
          <w:tcPr>
            <w:tcW w:w="1554" w:type="dxa"/>
          </w:tcPr>
          <w:p w14:paraId="5AD0DD18" w14:textId="77777777" w:rsidR="004B1583" w:rsidRPr="00BF2633" w:rsidRDefault="004B1583" w:rsidP="004B1583">
            <w:pPr>
              <w:pStyle w:val="TAL"/>
              <w:keepNext w:val="0"/>
              <w:keepLines w:val="0"/>
              <w:rPr>
                <w:sz w:val="16"/>
                <w:szCs w:val="16"/>
              </w:rPr>
            </w:pPr>
          </w:p>
        </w:tc>
        <w:tc>
          <w:tcPr>
            <w:tcW w:w="1554" w:type="dxa"/>
          </w:tcPr>
          <w:p w14:paraId="011FF2A4" w14:textId="77777777" w:rsidR="004B1583" w:rsidRPr="00BF2633" w:rsidRDefault="004B1583" w:rsidP="004B1583">
            <w:pPr>
              <w:pStyle w:val="TAL"/>
              <w:keepNext w:val="0"/>
              <w:keepLines w:val="0"/>
              <w:rPr>
                <w:sz w:val="16"/>
                <w:szCs w:val="16"/>
              </w:rPr>
            </w:pPr>
          </w:p>
        </w:tc>
      </w:tr>
      <w:tr w:rsidR="004B1583" w:rsidRPr="00BF2633" w14:paraId="624405E6" w14:textId="41AC26CA" w:rsidTr="004B1583">
        <w:trPr>
          <w:jc w:val="center"/>
        </w:trPr>
        <w:tc>
          <w:tcPr>
            <w:tcW w:w="1196" w:type="dxa"/>
            <w:shd w:val="clear" w:color="auto" w:fill="auto"/>
          </w:tcPr>
          <w:p w14:paraId="44B5740E" w14:textId="77777777" w:rsidR="004B1583" w:rsidRPr="00BF2633" w:rsidRDefault="004B1583" w:rsidP="004B1583">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003203BF" w14:textId="6FA19D2A" w:rsidR="004B1583" w:rsidRPr="00BF2633" w:rsidRDefault="004B1583" w:rsidP="004B1583">
            <w:pPr>
              <w:pStyle w:val="TAL"/>
              <w:keepNext w:val="0"/>
              <w:keepLines w:val="0"/>
              <w:rPr>
                <w:sz w:val="16"/>
                <w:szCs w:val="16"/>
              </w:rPr>
            </w:pPr>
            <w:r w:rsidRPr="00BF2633">
              <w:rPr>
                <w:sz w:val="16"/>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D7EA1F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17B0B1" w14:textId="2579948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DE23204"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9A5BABD" w14:textId="77777777" w:rsidR="004B1583" w:rsidRPr="00BF2633" w:rsidRDefault="004B1583" w:rsidP="004B1583">
            <w:pPr>
              <w:pStyle w:val="TAL"/>
              <w:keepNext w:val="0"/>
              <w:keepLines w:val="0"/>
              <w:rPr>
                <w:sz w:val="16"/>
                <w:szCs w:val="16"/>
                <w:lang w:eastAsia="zh-CN"/>
              </w:rPr>
            </w:pPr>
          </w:p>
        </w:tc>
        <w:tc>
          <w:tcPr>
            <w:tcW w:w="1274" w:type="dxa"/>
          </w:tcPr>
          <w:p w14:paraId="75F9C517" w14:textId="77777777" w:rsidR="004B1583" w:rsidRPr="00BF2633" w:rsidRDefault="004B1583" w:rsidP="004B1583">
            <w:pPr>
              <w:pStyle w:val="TAL"/>
              <w:keepNext w:val="0"/>
              <w:keepLines w:val="0"/>
              <w:rPr>
                <w:sz w:val="16"/>
                <w:szCs w:val="16"/>
              </w:rPr>
            </w:pPr>
          </w:p>
        </w:tc>
        <w:tc>
          <w:tcPr>
            <w:tcW w:w="1554" w:type="dxa"/>
          </w:tcPr>
          <w:p w14:paraId="0A0AFACB" w14:textId="77777777" w:rsidR="004B1583" w:rsidRPr="00BF2633" w:rsidRDefault="004B1583" w:rsidP="004B1583">
            <w:pPr>
              <w:pStyle w:val="TAL"/>
              <w:keepNext w:val="0"/>
              <w:keepLines w:val="0"/>
              <w:rPr>
                <w:sz w:val="16"/>
                <w:szCs w:val="16"/>
              </w:rPr>
            </w:pPr>
          </w:p>
        </w:tc>
        <w:tc>
          <w:tcPr>
            <w:tcW w:w="1554" w:type="dxa"/>
          </w:tcPr>
          <w:p w14:paraId="0458E97B" w14:textId="77777777" w:rsidR="004B1583" w:rsidRPr="00BF2633" w:rsidRDefault="004B1583" w:rsidP="004B1583">
            <w:pPr>
              <w:pStyle w:val="TAL"/>
              <w:keepNext w:val="0"/>
              <w:keepLines w:val="0"/>
              <w:rPr>
                <w:sz w:val="16"/>
                <w:szCs w:val="16"/>
              </w:rPr>
            </w:pPr>
          </w:p>
        </w:tc>
      </w:tr>
      <w:tr w:rsidR="004B1583" w:rsidRPr="00BF2633" w14:paraId="71EFFAA5" w14:textId="6201C74F" w:rsidTr="004B1583">
        <w:trPr>
          <w:jc w:val="center"/>
        </w:trPr>
        <w:tc>
          <w:tcPr>
            <w:tcW w:w="1196" w:type="dxa"/>
            <w:shd w:val="clear" w:color="auto" w:fill="auto"/>
          </w:tcPr>
          <w:p w14:paraId="66A345AF" w14:textId="77777777" w:rsidR="004B1583" w:rsidRPr="00BF2633" w:rsidRDefault="004B1583" w:rsidP="004B1583">
            <w:pPr>
              <w:pStyle w:val="TAL"/>
              <w:keepNext w:val="0"/>
              <w:keepLines w:val="0"/>
              <w:rPr>
                <w:sz w:val="16"/>
                <w:szCs w:val="16"/>
              </w:rPr>
            </w:pPr>
            <w:r w:rsidRPr="00BF2633">
              <w:rPr>
                <w:sz w:val="16"/>
                <w:szCs w:val="16"/>
              </w:rPr>
              <w:lastRenderedPageBreak/>
              <w:t>7.1.4</w:t>
            </w:r>
          </w:p>
        </w:tc>
        <w:tc>
          <w:tcPr>
            <w:tcW w:w="3652" w:type="dxa"/>
            <w:tcBorders>
              <w:top w:val="single" w:sz="4" w:space="0" w:color="auto"/>
              <w:bottom w:val="single" w:sz="4" w:space="0" w:color="auto"/>
            </w:tcBorders>
            <w:shd w:val="clear" w:color="auto" w:fill="auto"/>
          </w:tcPr>
          <w:p w14:paraId="20B53174" w14:textId="26175489"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0E25F13"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6644F4" w14:textId="4443A97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970119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B5FBC9A" w14:textId="77777777" w:rsidR="004B1583" w:rsidRPr="00BF2633" w:rsidRDefault="004B1583" w:rsidP="004B1583">
            <w:pPr>
              <w:pStyle w:val="TAL"/>
              <w:keepNext w:val="0"/>
              <w:keepLines w:val="0"/>
              <w:rPr>
                <w:sz w:val="16"/>
                <w:szCs w:val="16"/>
                <w:lang w:eastAsia="zh-CN"/>
              </w:rPr>
            </w:pPr>
          </w:p>
        </w:tc>
        <w:tc>
          <w:tcPr>
            <w:tcW w:w="1274" w:type="dxa"/>
          </w:tcPr>
          <w:p w14:paraId="72D32540" w14:textId="77777777" w:rsidR="004B1583" w:rsidRPr="00BF2633" w:rsidRDefault="004B1583" w:rsidP="004B1583">
            <w:pPr>
              <w:pStyle w:val="TAL"/>
              <w:keepNext w:val="0"/>
              <w:keepLines w:val="0"/>
              <w:rPr>
                <w:sz w:val="16"/>
                <w:szCs w:val="16"/>
              </w:rPr>
            </w:pPr>
          </w:p>
        </w:tc>
        <w:tc>
          <w:tcPr>
            <w:tcW w:w="1554" w:type="dxa"/>
          </w:tcPr>
          <w:p w14:paraId="29490921" w14:textId="77777777" w:rsidR="004B1583" w:rsidRPr="00BF2633" w:rsidRDefault="004B1583" w:rsidP="004B1583">
            <w:pPr>
              <w:pStyle w:val="TAL"/>
              <w:keepNext w:val="0"/>
              <w:keepLines w:val="0"/>
              <w:rPr>
                <w:sz w:val="16"/>
                <w:szCs w:val="16"/>
              </w:rPr>
            </w:pPr>
          </w:p>
        </w:tc>
        <w:tc>
          <w:tcPr>
            <w:tcW w:w="1554" w:type="dxa"/>
          </w:tcPr>
          <w:p w14:paraId="7948014E" w14:textId="77777777" w:rsidR="004B1583" w:rsidRPr="00BF2633" w:rsidRDefault="004B1583" w:rsidP="004B1583">
            <w:pPr>
              <w:pStyle w:val="TAL"/>
              <w:keepNext w:val="0"/>
              <w:keepLines w:val="0"/>
              <w:rPr>
                <w:sz w:val="16"/>
                <w:szCs w:val="16"/>
              </w:rPr>
            </w:pPr>
          </w:p>
        </w:tc>
      </w:tr>
      <w:tr w:rsidR="004B1583" w:rsidRPr="00BF2633" w14:paraId="5F512F83" w14:textId="5A6704D8" w:rsidTr="004B1583">
        <w:trPr>
          <w:jc w:val="center"/>
        </w:trPr>
        <w:tc>
          <w:tcPr>
            <w:tcW w:w="1196" w:type="dxa"/>
            <w:shd w:val="clear" w:color="auto" w:fill="auto"/>
          </w:tcPr>
          <w:p w14:paraId="1E6F8CF8" w14:textId="77777777" w:rsidR="004B1583" w:rsidRPr="00BF2633" w:rsidRDefault="004B1583" w:rsidP="004B1583">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87FD7D7" w14:textId="6812E468" w:rsidR="004B1583" w:rsidRPr="00BF2633" w:rsidRDefault="004B1583" w:rsidP="004B1583">
            <w:pPr>
              <w:pStyle w:val="TAL"/>
              <w:keepNext w:val="0"/>
              <w:keepLines w:val="0"/>
              <w:rPr>
                <w:sz w:val="16"/>
                <w:szCs w:val="16"/>
              </w:rPr>
            </w:pPr>
            <w:r w:rsidRPr="00BF2633">
              <w:rPr>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2B265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96A7D5F" w14:textId="72C8B0A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45586DF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C7F8F5E" w14:textId="77777777" w:rsidR="004B1583" w:rsidRPr="00BF2633" w:rsidRDefault="004B1583" w:rsidP="004B1583">
            <w:pPr>
              <w:pStyle w:val="TAL"/>
              <w:keepNext w:val="0"/>
              <w:keepLines w:val="0"/>
              <w:rPr>
                <w:sz w:val="16"/>
                <w:szCs w:val="16"/>
                <w:lang w:eastAsia="zh-CN"/>
              </w:rPr>
            </w:pPr>
          </w:p>
        </w:tc>
        <w:tc>
          <w:tcPr>
            <w:tcW w:w="1274" w:type="dxa"/>
          </w:tcPr>
          <w:p w14:paraId="74AC05E7" w14:textId="77777777" w:rsidR="004B1583" w:rsidRPr="00BF2633" w:rsidRDefault="004B1583" w:rsidP="004B1583">
            <w:pPr>
              <w:pStyle w:val="TAL"/>
              <w:keepNext w:val="0"/>
              <w:keepLines w:val="0"/>
              <w:rPr>
                <w:sz w:val="16"/>
                <w:szCs w:val="16"/>
              </w:rPr>
            </w:pPr>
          </w:p>
        </w:tc>
        <w:tc>
          <w:tcPr>
            <w:tcW w:w="1554" w:type="dxa"/>
          </w:tcPr>
          <w:p w14:paraId="066B5965" w14:textId="77777777" w:rsidR="004B1583" w:rsidRPr="00BF2633" w:rsidRDefault="004B1583" w:rsidP="004B1583">
            <w:pPr>
              <w:pStyle w:val="TAL"/>
              <w:keepNext w:val="0"/>
              <w:keepLines w:val="0"/>
              <w:rPr>
                <w:sz w:val="16"/>
                <w:szCs w:val="16"/>
              </w:rPr>
            </w:pPr>
          </w:p>
        </w:tc>
        <w:tc>
          <w:tcPr>
            <w:tcW w:w="1554" w:type="dxa"/>
          </w:tcPr>
          <w:p w14:paraId="3D31C7E2" w14:textId="77777777" w:rsidR="004B1583" w:rsidRPr="00BF2633" w:rsidRDefault="004B1583" w:rsidP="004B1583">
            <w:pPr>
              <w:pStyle w:val="TAL"/>
              <w:keepNext w:val="0"/>
              <w:keepLines w:val="0"/>
              <w:rPr>
                <w:sz w:val="16"/>
                <w:szCs w:val="16"/>
              </w:rPr>
            </w:pPr>
          </w:p>
        </w:tc>
      </w:tr>
      <w:tr w:rsidR="004B1583" w:rsidRPr="00BF2633" w14:paraId="0CEAB609" w14:textId="39CDF4C8" w:rsidTr="004B1583">
        <w:trPr>
          <w:jc w:val="center"/>
        </w:trPr>
        <w:tc>
          <w:tcPr>
            <w:tcW w:w="1196" w:type="dxa"/>
            <w:shd w:val="clear" w:color="auto" w:fill="auto"/>
          </w:tcPr>
          <w:p w14:paraId="48989ACB" w14:textId="77777777" w:rsidR="004B1583" w:rsidRPr="00BF2633" w:rsidRDefault="004B1583" w:rsidP="004B1583">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1772E4C" w14:textId="37D1656A" w:rsidR="004B1583" w:rsidRPr="00BF2633" w:rsidRDefault="004B1583" w:rsidP="004B1583">
            <w:pPr>
              <w:pStyle w:val="TAL"/>
              <w:keepNext w:val="0"/>
              <w:keepLines w:val="0"/>
              <w:rPr>
                <w:sz w:val="16"/>
                <w:szCs w:val="16"/>
              </w:rPr>
            </w:pPr>
            <w:r w:rsidRPr="00BF2633">
              <w:rPr>
                <w:sz w:val="16"/>
                <w:szCs w:val="16"/>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47A53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99A876" w14:textId="182D53D4"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1E0984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03E945E" w14:textId="77777777" w:rsidR="004B1583" w:rsidRPr="00BF2633" w:rsidRDefault="004B1583" w:rsidP="004B1583">
            <w:pPr>
              <w:pStyle w:val="TAL"/>
              <w:keepNext w:val="0"/>
              <w:keepLines w:val="0"/>
              <w:rPr>
                <w:sz w:val="16"/>
                <w:szCs w:val="16"/>
                <w:lang w:eastAsia="zh-CN"/>
              </w:rPr>
            </w:pPr>
          </w:p>
        </w:tc>
        <w:tc>
          <w:tcPr>
            <w:tcW w:w="1274" w:type="dxa"/>
          </w:tcPr>
          <w:p w14:paraId="1BCE92F3" w14:textId="77777777" w:rsidR="004B1583" w:rsidRPr="00BF2633" w:rsidRDefault="004B1583" w:rsidP="004B1583">
            <w:pPr>
              <w:pStyle w:val="TAL"/>
              <w:keepNext w:val="0"/>
              <w:keepLines w:val="0"/>
              <w:rPr>
                <w:sz w:val="16"/>
                <w:szCs w:val="16"/>
              </w:rPr>
            </w:pPr>
          </w:p>
        </w:tc>
        <w:tc>
          <w:tcPr>
            <w:tcW w:w="1554" w:type="dxa"/>
          </w:tcPr>
          <w:p w14:paraId="5EE8329E" w14:textId="77777777" w:rsidR="004B1583" w:rsidRPr="00BF2633" w:rsidRDefault="004B1583" w:rsidP="004B1583">
            <w:pPr>
              <w:pStyle w:val="TAL"/>
              <w:keepNext w:val="0"/>
              <w:keepLines w:val="0"/>
              <w:rPr>
                <w:sz w:val="16"/>
                <w:szCs w:val="16"/>
              </w:rPr>
            </w:pPr>
          </w:p>
        </w:tc>
        <w:tc>
          <w:tcPr>
            <w:tcW w:w="1554" w:type="dxa"/>
          </w:tcPr>
          <w:p w14:paraId="2D3461AB" w14:textId="77777777" w:rsidR="004B1583" w:rsidRPr="00BF2633" w:rsidRDefault="004B1583" w:rsidP="004B1583">
            <w:pPr>
              <w:pStyle w:val="TAL"/>
              <w:keepNext w:val="0"/>
              <w:keepLines w:val="0"/>
              <w:rPr>
                <w:sz w:val="16"/>
                <w:szCs w:val="16"/>
              </w:rPr>
            </w:pPr>
          </w:p>
        </w:tc>
      </w:tr>
      <w:tr w:rsidR="004B1583" w:rsidRPr="00BF2633" w14:paraId="1334041F" w14:textId="4D939BC3" w:rsidTr="004B1583">
        <w:trPr>
          <w:jc w:val="center"/>
        </w:trPr>
        <w:tc>
          <w:tcPr>
            <w:tcW w:w="1196" w:type="dxa"/>
            <w:shd w:val="clear" w:color="auto" w:fill="auto"/>
          </w:tcPr>
          <w:p w14:paraId="23563A8F" w14:textId="77777777" w:rsidR="004B1583" w:rsidRPr="00BF2633" w:rsidRDefault="004B1583" w:rsidP="004B1583">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3E1137C5" w14:textId="772C621B"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Originated (CO)</w:t>
            </w:r>
          </w:p>
        </w:tc>
        <w:tc>
          <w:tcPr>
            <w:tcW w:w="792" w:type="dxa"/>
            <w:tcBorders>
              <w:top w:val="single" w:sz="4" w:space="0" w:color="auto"/>
              <w:bottom w:val="single" w:sz="4" w:space="0" w:color="auto"/>
            </w:tcBorders>
            <w:shd w:val="clear" w:color="auto" w:fill="auto"/>
          </w:tcPr>
          <w:p w14:paraId="359566C5"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F94641D"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D1907D" w14:textId="1DF5B42D"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4A0F11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D4DC57C" w14:textId="77777777" w:rsidR="004B1583" w:rsidRPr="00BF2633" w:rsidRDefault="004B1583" w:rsidP="004B1583">
            <w:pPr>
              <w:pStyle w:val="TAL"/>
              <w:keepNext w:val="0"/>
              <w:keepLines w:val="0"/>
              <w:rPr>
                <w:sz w:val="16"/>
                <w:szCs w:val="16"/>
                <w:lang w:eastAsia="zh-CN"/>
              </w:rPr>
            </w:pPr>
          </w:p>
        </w:tc>
        <w:tc>
          <w:tcPr>
            <w:tcW w:w="1274" w:type="dxa"/>
          </w:tcPr>
          <w:p w14:paraId="2B9E26DA" w14:textId="77777777" w:rsidR="004B1583" w:rsidRPr="00BF2633" w:rsidRDefault="004B1583" w:rsidP="004B1583">
            <w:pPr>
              <w:pStyle w:val="TAL"/>
              <w:keepNext w:val="0"/>
              <w:keepLines w:val="0"/>
              <w:rPr>
                <w:sz w:val="16"/>
                <w:szCs w:val="16"/>
              </w:rPr>
            </w:pPr>
          </w:p>
        </w:tc>
        <w:tc>
          <w:tcPr>
            <w:tcW w:w="1554" w:type="dxa"/>
          </w:tcPr>
          <w:p w14:paraId="6D4535F6" w14:textId="77777777" w:rsidR="004B1583" w:rsidRPr="00BF2633" w:rsidRDefault="004B1583" w:rsidP="004B1583">
            <w:pPr>
              <w:pStyle w:val="TAL"/>
              <w:keepNext w:val="0"/>
              <w:keepLines w:val="0"/>
              <w:rPr>
                <w:sz w:val="16"/>
                <w:szCs w:val="16"/>
              </w:rPr>
            </w:pPr>
          </w:p>
        </w:tc>
        <w:tc>
          <w:tcPr>
            <w:tcW w:w="1554" w:type="dxa"/>
          </w:tcPr>
          <w:p w14:paraId="32CB5BFC" w14:textId="77777777" w:rsidR="004B1583" w:rsidRPr="00BF2633" w:rsidRDefault="004B1583" w:rsidP="004B1583">
            <w:pPr>
              <w:pStyle w:val="TAL"/>
              <w:keepNext w:val="0"/>
              <w:keepLines w:val="0"/>
              <w:rPr>
                <w:sz w:val="16"/>
                <w:szCs w:val="16"/>
              </w:rPr>
            </w:pPr>
          </w:p>
        </w:tc>
      </w:tr>
      <w:tr w:rsidR="004B1583" w:rsidRPr="00BF2633" w14:paraId="730358DB" w14:textId="3E94ABB6" w:rsidTr="004B1583">
        <w:trPr>
          <w:jc w:val="center"/>
        </w:trPr>
        <w:tc>
          <w:tcPr>
            <w:tcW w:w="1196" w:type="dxa"/>
            <w:shd w:val="clear" w:color="auto" w:fill="auto"/>
          </w:tcPr>
          <w:p w14:paraId="4D8EE683" w14:textId="77777777" w:rsidR="004B1583" w:rsidRPr="00BF2633" w:rsidRDefault="004B1583" w:rsidP="004B1583">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7E2E13D7" w14:textId="7CBC9466" w:rsidR="004B1583" w:rsidRPr="00BF2633" w:rsidRDefault="004B1583" w:rsidP="004B1583">
            <w:pPr>
              <w:pStyle w:val="TAL"/>
              <w:keepNext w:val="0"/>
              <w:keepLines w:val="0"/>
              <w:rPr>
                <w:sz w:val="16"/>
                <w:szCs w:val="16"/>
              </w:rPr>
            </w:pPr>
            <w:r w:rsidRPr="00BF2633">
              <w:rPr>
                <w:sz w:val="16"/>
                <w:szCs w:val="16"/>
              </w:rPr>
              <w:t>Off-network / Group Call / Emergency Call / Imminent Peril Call</w:t>
            </w:r>
            <w:r>
              <w:rPr>
                <w:sz w:val="16"/>
                <w:szCs w:val="16"/>
              </w:rPr>
              <w:t xml:space="preserve"> </w:t>
            </w:r>
            <w:r w:rsidRPr="00BF2633">
              <w:rPr>
                <w:sz w:val="16"/>
                <w:szCs w:val="16"/>
              </w:rPr>
              <w:t>/ Client Terminated (CT)</w:t>
            </w:r>
          </w:p>
        </w:tc>
        <w:tc>
          <w:tcPr>
            <w:tcW w:w="792" w:type="dxa"/>
            <w:tcBorders>
              <w:top w:val="single" w:sz="4" w:space="0" w:color="auto"/>
              <w:bottom w:val="single" w:sz="4" w:space="0" w:color="auto"/>
            </w:tcBorders>
            <w:shd w:val="clear" w:color="auto" w:fill="auto"/>
          </w:tcPr>
          <w:p w14:paraId="48BC20A8"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743DA91E"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C8DC6CD" w14:textId="760DD2C0"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66109DAE"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67E1C1E" w14:textId="77777777" w:rsidR="004B1583" w:rsidRPr="00BF2633" w:rsidRDefault="004B1583" w:rsidP="004B1583">
            <w:pPr>
              <w:pStyle w:val="TAL"/>
              <w:keepNext w:val="0"/>
              <w:keepLines w:val="0"/>
              <w:rPr>
                <w:sz w:val="16"/>
                <w:szCs w:val="16"/>
                <w:lang w:eastAsia="zh-CN"/>
              </w:rPr>
            </w:pPr>
          </w:p>
        </w:tc>
        <w:tc>
          <w:tcPr>
            <w:tcW w:w="1274" w:type="dxa"/>
          </w:tcPr>
          <w:p w14:paraId="4F0960B2" w14:textId="77777777" w:rsidR="004B1583" w:rsidRPr="00BF2633" w:rsidRDefault="004B1583" w:rsidP="004B1583">
            <w:pPr>
              <w:pStyle w:val="TAL"/>
              <w:keepNext w:val="0"/>
              <w:keepLines w:val="0"/>
              <w:rPr>
                <w:sz w:val="16"/>
                <w:szCs w:val="16"/>
              </w:rPr>
            </w:pPr>
          </w:p>
        </w:tc>
        <w:tc>
          <w:tcPr>
            <w:tcW w:w="1554" w:type="dxa"/>
          </w:tcPr>
          <w:p w14:paraId="35CF768A" w14:textId="77777777" w:rsidR="004B1583" w:rsidRPr="00BF2633" w:rsidRDefault="004B1583" w:rsidP="004B1583">
            <w:pPr>
              <w:pStyle w:val="TAL"/>
              <w:keepNext w:val="0"/>
              <w:keepLines w:val="0"/>
              <w:rPr>
                <w:sz w:val="16"/>
                <w:szCs w:val="16"/>
              </w:rPr>
            </w:pPr>
          </w:p>
        </w:tc>
        <w:tc>
          <w:tcPr>
            <w:tcW w:w="1554" w:type="dxa"/>
          </w:tcPr>
          <w:p w14:paraId="688C44CC" w14:textId="77777777" w:rsidR="004B1583" w:rsidRPr="00BF2633" w:rsidRDefault="004B1583" w:rsidP="004B1583">
            <w:pPr>
              <w:pStyle w:val="TAL"/>
              <w:keepNext w:val="0"/>
              <w:keepLines w:val="0"/>
              <w:rPr>
                <w:sz w:val="16"/>
                <w:szCs w:val="16"/>
              </w:rPr>
            </w:pPr>
          </w:p>
        </w:tc>
      </w:tr>
      <w:tr w:rsidR="004B1583" w:rsidRPr="00BF2633" w14:paraId="767B5A78" w14:textId="68384496" w:rsidTr="004B1583">
        <w:trPr>
          <w:jc w:val="center"/>
        </w:trPr>
        <w:tc>
          <w:tcPr>
            <w:tcW w:w="1196" w:type="dxa"/>
            <w:shd w:val="clear" w:color="auto" w:fill="auto"/>
          </w:tcPr>
          <w:p w14:paraId="6274C9C2" w14:textId="77777777" w:rsidR="004B1583" w:rsidRPr="00BF2633" w:rsidRDefault="004B1583" w:rsidP="004B1583">
            <w:pPr>
              <w:pStyle w:val="TAL"/>
              <w:keepNext w:val="0"/>
              <w:keepLines w:val="0"/>
              <w:rPr>
                <w:sz w:val="16"/>
                <w:szCs w:val="16"/>
              </w:rPr>
            </w:pPr>
            <w:r w:rsidRPr="00BF2633">
              <w:rPr>
                <w:sz w:val="16"/>
                <w:szCs w:val="16"/>
              </w:rPr>
              <w:t>7.1.9</w:t>
            </w:r>
          </w:p>
        </w:tc>
        <w:tc>
          <w:tcPr>
            <w:tcW w:w="3652" w:type="dxa"/>
            <w:tcBorders>
              <w:top w:val="single" w:sz="4" w:space="0" w:color="auto"/>
              <w:bottom w:val="single" w:sz="4" w:space="0" w:color="auto"/>
            </w:tcBorders>
            <w:shd w:val="clear" w:color="auto" w:fill="auto"/>
          </w:tcPr>
          <w:p w14:paraId="356D0F96" w14:textId="69961127"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E14EE4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406CC19" w14:textId="0B5AF6A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3D0C9E6"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BDE6F32" w14:textId="77777777" w:rsidR="004B1583" w:rsidRPr="00BF2633" w:rsidRDefault="004B1583" w:rsidP="004B1583">
            <w:pPr>
              <w:pStyle w:val="TAL"/>
              <w:keepNext w:val="0"/>
              <w:keepLines w:val="0"/>
              <w:rPr>
                <w:sz w:val="16"/>
                <w:szCs w:val="16"/>
                <w:lang w:eastAsia="zh-CN"/>
              </w:rPr>
            </w:pPr>
          </w:p>
        </w:tc>
        <w:tc>
          <w:tcPr>
            <w:tcW w:w="1274" w:type="dxa"/>
          </w:tcPr>
          <w:p w14:paraId="0F5CA7B6" w14:textId="77777777" w:rsidR="004B1583" w:rsidRPr="00BF2633" w:rsidRDefault="004B1583" w:rsidP="004B1583">
            <w:pPr>
              <w:pStyle w:val="TAL"/>
              <w:keepNext w:val="0"/>
              <w:keepLines w:val="0"/>
              <w:rPr>
                <w:sz w:val="16"/>
                <w:szCs w:val="16"/>
              </w:rPr>
            </w:pPr>
          </w:p>
        </w:tc>
        <w:tc>
          <w:tcPr>
            <w:tcW w:w="1554" w:type="dxa"/>
          </w:tcPr>
          <w:p w14:paraId="709A9CB9" w14:textId="77777777" w:rsidR="004B1583" w:rsidRPr="00BF2633" w:rsidRDefault="004B1583" w:rsidP="004B1583">
            <w:pPr>
              <w:pStyle w:val="TAL"/>
              <w:keepNext w:val="0"/>
              <w:keepLines w:val="0"/>
              <w:rPr>
                <w:sz w:val="16"/>
                <w:szCs w:val="16"/>
              </w:rPr>
            </w:pPr>
          </w:p>
        </w:tc>
        <w:tc>
          <w:tcPr>
            <w:tcW w:w="1554" w:type="dxa"/>
          </w:tcPr>
          <w:p w14:paraId="51AC1FB5" w14:textId="77777777" w:rsidR="004B1583" w:rsidRPr="00BF2633" w:rsidRDefault="004B1583" w:rsidP="004B1583">
            <w:pPr>
              <w:pStyle w:val="TAL"/>
              <w:keepNext w:val="0"/>
              <w:keepLines w:val="0"/>
              <w:rPr>
                <w:sz w:val="16"/>
                <w:szCs w:val="16"/>
              </w:rPr>
            </w:pPr>
          </w:p>
        </w:tc>
      </w:tr>
      <w:tr w:rsidR="004B1583" w:rsidRPr="00BF2633" w14:paraId="7CB9347F" w14:textId="53494E33" w:rsidTr="004B1583">
        <w:trPr>
          <w:jc w:val="center"/>
        </w:trPr>
        <w:tc>
          <w:tcPr>
            <w:tcW w:w="1196" w:type="dxa"/>
            <w:shd w:val="clear" w:color="auto" w:fill="auto"/>
          </w:tcPr>
          <w:p w14:paraId="754A91C5" w14:textId="77777777" w:rsidR="004B1583" w:rsidRPr="00BF2633" w:rsidRDefault="004B1583" w:rsidP="004B1583">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48C72D39" w14:textId="3D1CE800" w:rsidR="004B1583" w:rsidRPr="00BF2633" w:rsidRDefault="004B1583" w:rsidP="004B1583">
            <w:pPr>
              <w:pStyle w:val="TAL"/>
              <w:keepNext w:val="0"/>
              <w:keepLines w:val="0"/>
              <w:rPr>
                <w:sz w:val="16"/>
                <w:szCs w:val="16"/>
              </w:rPr>
            </w:pPr>
            <w:r w:rsidRPr="00BF2633">
              <w:rPr>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5A1E8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515C55" w14:textId="3BB4411A"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C5013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270621D4" w14:textId="77777777" w:rsidR="004B1583" w:rsidRPr="00BF2633" w:rsidRDefault="004B1583" w:rsidP="004B1583">
            <w:pPr>
              <w:pStyle w:val="TAL"/>
              <w:keepNext w:val="0"/>
              <w:keepLines w:val="0"/>
              <w:rPr>
                <w:sz w:val="16"/>
                <w:szCs w:val="16"/>
                <w:lang w:eastAsia="zh-CN"/>
              </w:rPr>
            </w:pPr>
          </w:p>
        </w:tc>
        <w:tc>
          <w:tcPr>
            <w:tcW w:w="1274" w:type="dxa"/>
          </w:tcPr>
          <w:p w14:paraId="314C84C7" w14:textId="77777777" w:rsidR="004B1583" w:rsidRPr="00BF2633" w:rsidRDefault="004B1583" w:rsidP="004B1583">
            <w:pPr>
              <w:pStyle w:val="TAL"/>
              <w:keepNext w:val="0"/>
              <w:keepLines w:val="0"/>
              <w:rPr>
                <w:sz w:val="16"/>
                <w:szCs w:val="16"/>
              </w:rPr>
            </w:pPr>
          </w:p>
        </w:tc>
        <w:tc>
          <w:tcPr>
            <w:tcW w:w="1554" w:type="dxa"/>
          </w:tcPr>
          <w:p w14:paraId="5F8E9A10" w14:textId="77777777" w:rsidR="004B1583" w:rsidRPr="00BF2633" w:rsidRDefault="004B1583" w:rsidP="004B1583">
            <w:pPr>
              <w:pStyle w:val="TAL"/>
              <w:keepNext w:val="0"/>
              <w:keepLines w:val="0"/>
              <w:rPr>
                <w:sz w:val="16"/>
                <w:szCs w:val="16"/>
              </w:rPr>
            </w:pPr>
          </w:p>
        </w:tc>
        <w:tc>
          <w:tcPr>
            <w:tcW w:w="1554" w:type="dxa"/>
          </w:tcPr>
          <w:p w14:paraId="3E49E680" w14:textId="77777777" w:rsidR="004B1583" w:rsidRPr="00BF2633" w:rsidRDefault="004B1583" w:rsidP="004B1583">
            <w:pPr>
              <w:pStyle w:val="TAL"/>
              <w:keepNext w:val="0"/>
              <w:keepLines w:val="0"/>
              <w:rPr>
                <w:sz w:val="16"/>
                <w:szCs w:val="16"/>
              </w:rPr>
            </w:pPr>
          </w:p>
        </w:tc>
      </w:tr>
      <w:tr w:rsidR="004B1583" w:rsidRPr="00BF2633" w14:paraId="59111738" w14:textId="341C8C86" w:rsidTr="004B1583">
        <w:trPr>
          <w:jc w:val="center"/>
        </w:trPr>
        <w:tc>
          <w:tcPr>
            <w:tcW w:w="1196" w:type="dxa"/>
            <w:shd w:val="clear" w:color="auto" w:fill="auto"/>
          </w:tcPr>
          <w:p w14:paraId="681FE06C" w14:textId="77777777" w:rsidR="004B1583" w:rsidRPr="00BF2633" w:rsidRDefault="004B1583" w:rsidP="004B1583">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29F18BD7" w14:textId="18FD11E2" w:rsidR="004B1583" w:rsidRPr="00BF2633" w:rsidRDefault="004B1583" w:rsidP="004B1583">
            <w:pPr>
              <w:pStyle w:val="TAL"/>
              <w:keepNext w:val="0"/>
              <w:keepLines w:val="0"/>
              <w:rPr>
                <w:sz w:val="16"/>
                <w:szCs w:val="16"/>
              </w:rPr>
            </w:pPr>
            <w:r w:rsidRPr="00BF2633">
              <w:rPr>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2C00110"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AF57F0E" w14:textId="0D32484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718176C"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247742E" w14:textId="77777777" w:rsidR="004B1583" w:rsidRPr="00BF2633" w:rsidRDefault="004B1583" w:rsidP="004B1583">
            <w:pPr>
              <w:pStyle w:val="TAL"/>
              <w:keepNext w:val="0"/>
              <w:keepLines w:val="0"/>
              <w:rPr>
                <w:sz w:val="16"/>
                <w:szCs w:val="16"/>
                <w:lang w:eastAsia="zh-CN"/>
              </w:rPr>
            </w:pPr>
          </w:p>
        </w:tc>
        <w:tc>
          <w:tcPr>
            <w:tcW w:w="1274" w:type="dxa"/>
          </w:tcPr>
          <w:p w14:paraId="3A4102EB" w14:textId="77777777" w:rsidR="004B1583" w:rsidRPr="00BF2633" w:rsidRDefault="004B1583" w:rsidP="004B1583">
            <w:pPr>
              <w:pStyle w:val="TAL"/>
              <w:keepNext w:val="0"/>
              <w:keepLines w:val="0"/>
              <w:rPr>
                <w:sz w:val="16"/>
                <w:szCs w:val="16"/>
              </w:rPr>
            </w:pPr>
          </w:p>
        </w:tc>
        <w:tc>
          <w:tcPr>
            <w:tcW w:w="1554" w:type="dxa"/>
          </w:tcPr>
          <w:p w14:paraId="6B19D519" w14:textId="77777777" w:rsidR="004B1583" w:rsidRPr="00BF2633" w:rsidRDefault="004B1583" w:rsidP="004B1583">
            <w:pPr>
              <w:pStyle w:val="TAL"/>
              <w:keepNext w:val="0"/>
              <w:keepLines w:val="0"/>
              <w:rPr>
                <w:sz w:val="16"/>
                <w:szCs w:val="16"/>
              </w:rPr>
            </w:pPr>
          </w:p>
        </w:tc>
        <w:tc>
          <w:tcPr>
            <w:tcW w:w="1554" w:type="dxa"/>
          </w:tcPr>
          <w:p w14:paraId="4647CA38" w14:textId="77777777" w:rsidR="004B1583" w:rsidRPr="00BF2633" w:rsidRDefault="004B1583" w:rsidP="004B1583">
            <w:pPr>
              <w:pStyle w:val="TAL"/>
              <w:keepNext w:val="0"/>
              <w:keepLines w:val="0"/>
              <w:rPr>
                <w:sz w:val="16"/>
                <w:szCs w:val="16"/>
              </w:rPr>
            </w:pPr>
          </w:p>
        </w:tc>
      </w:tr>
      <w:tr w:rsidR="004B1583" w:rsidRPr="00BF2633" w14:paraId="5738B4D5" w14:textId="4B25A281" w:rsidTr="004B1583">
        <w:trPr>
          <w:jc w:val="center"/>
        </w:trPr>
        <w:tc>
          <w:tcPr>
            <w:tcW w:w="1196" w:type="dxa"/>
            <w:shd w:val="clear" w:color="auto" w:fill="auto"/>
          </w:tcPr>
          <w:p w14:paraId="7FB491FC" w14:textId="77777777" w:rsidR="004B1583" w:rsidRPr="00BF2633" w:rsidRDefault="004B1583" w:rsidP="004B1583">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4D517E29" w14:textId="3FA3C253"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5859DC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203576E" w14:textId="5D0BB0B8"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253DD2E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4FD0CDBF" w14:textId="77777777" w:rsidR="004B1583" w:rsidRPr="00BF2633" w:rsidRDefault="004B1583" w:rsidP="004B1583">
            <w:pPr>
              <w:pStyle w:val="TAL"/>
              <w:keepNext w:val="0"/>
              <w:keepLines w:val="0"/>
              <w:rPr>
                <w:sz w:val="16"/>
                <w:szCs w:val="16"/>
                <w:lang w:eastAsia="zh-CN"/>
              </w:rPr>
            </w:pPr>
          </w:p>
        </w:tc>
        <w:tc>
          <w:tcPr>
            <w:tcW w:w="1274" w:type="dxa"/>
          </w:tcPr>
          <w:p w14:paraId="1871EC76" w14:textId="77777777" w:rsidR="004B1583" w:rsidRPr="00BF2633" w:rsidRDefault="004B1583" w:rsidP="004B1583">
            <w:pPr>
              <w:pStyle w:val="TAL"/>
              <w:keepNext w:val="0"/>
              <w:keepLines w:val="0"/>
              <w:rPr>
                <w:sz w:val="16"/>
                <w:szCs w:val="16"/>
              </w:rPr>
            </w:pPr>
          </w:p>
        </w:tc>
        <w:tc>
          <w:tcPr>
            <w:tcW w:w="1554" w:type="dxa"/>
          </w:tcPr>
          <w:p w14:paraId="658916B3" w14:textId="77777777" w:rsidR="004B1583" w:rsidRPr="00BF2633" w:rsidRDefault="004B1583" w:rsidP="004B1583">
            <w:pPr>
              <w:pStyle w:val="TAL"/>
              <w:keepNext w:val="0"/>
              <w:keepLines w:val="0"/>
              <w:rPr>
                <w:sz w:val="16"/>
                <w:szCs w:val="16"/>
              </w:rPr>
            </w:pPr>
          </w:p>
        </w:tc>
        <w:tc>
          <w:tcPr>
            <w:tcW w:w="1554" w:type="dxa"/>
          </w:tcPr>
          <w:p w14:paraId="7DD818BC" w14:textId="77777777" w:rsidR="004B1583" w:rsidRPr="00BF2633" w:rsidRDefault="004B1583" w:rsidP="004B1583">
            <w:pPr>
              <w:pStyle w:val="TAL"/>
              <w:keepNext w:val="0"/>
              <w:keepLines w:val="0"/>
              <w:rPr>
                <w:sz w:val="16"/>
                <w:szCs w:val="16"/>
              </w:rPr>
            </w:pPr>
          </w:p>
        </w:tc>
      </w:tr>
      <w:tr w:rsidR="004B1583" w:rsidRPr="00BF2633" w14:paraId="708F57B5" w14:textId="6639D762" w:rsidTr="004B1583">
        <w:trPr>
          <w:jc w:val="center"/>
        </w:trPr>
        <w:tc>
          <w:tcPr>
            <w:tcW w:w="1196" w:type="dxa"/>
            <w:shd w:val="clear" w:color="auto" w:fill="auto"/>
          </w:tcPr>
          <w:p w14:paraId="357E271F" w14:textId="77777777" w:rsidR="004B1583" w:rsidRPr="00BF2633" w:rsidRDefault="004B1583" w:rsidP="004B1583">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3AF9EA3" w14:textId="0862BEFA" w:rsidR="004B1583" w:rsidRPr="00BF2633" w:rsidRDefault="004B1583" w:rsidP="004B1583">
            <w:pPr>
              <w:pStyle w:val="TAL"/>
              <w:keepNext w:val="0"/>
              <w:keepLines w:val="0"/>
              <w:rPr>
                <w:sz w:val="16"/>
                <w:szCs w:val="16"/>
              </w:rPr>
            </w:pPr>
            <w:r w:rsidRPr="00BF2633">
              <w:rPr>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EA70405"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51EF15" w14:textId="2487766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A4DEC77"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A758A63" w14:textId="77777777" w:rsidR="004B1583" w:rsidRPr="00BF2633" w:rsidRDefault="004B1583" w:rsidP="004B1583">
            <w:pPr>
              <w:pStyle w:val="TAL"/>
              <w:keepNext w:val="0"/>
              <w:keepLines w:val="0"/>
              <w:rPr>
                <w:sz w:val="16"/>
                <w:szCs w:val="16"/>
                <w:lang w:eastAsia="zh-CN"/>
              </w:rPr>
            </w:pPr>
          </w:p>
        </w:tc>
        <w:tc>
          <w:tcPr>
            <w:tcW w:w="1274" w:type="dxa"/>
          </w:tcPr>
          <w:p w14:paraId="0A4AED28" w14:textId="77777777" w:rsidR="004B1583" w:rsidRPr="00BF2633" w:rsidRDefault="004B1583" w:rsidP="004B1583">
            <w:pPr>
              <w:pStyle w:val="TAL"/>
              <w:keepNext w:val="0"/>
              <w:keepLines w:val="0"/>
              <w:rPr>
                <w:sz w:val="16"/>
                <w:szCs w:val="16"/>
              </w:rPr>
            </w:pPr>
          </w:p>
        </w:tc>
        <w:tc>
          <w:tcPr>
            <w:tcW w:w="1554" w:type="dxa"/>
          </w:tcPr>
          <w:p w14:paraId="7778CE4D" w14:textId="77777777" w:rsidR="004B1583" w:rsidRPr="00BF2633" w:rsidRDefault="004B1583" w:rsidP="004B1583">
            <w:pPr>
              <w:pStyle w:val="TAL"/>
              <w:keepNext w:val="0"/>
              <w:keepLines w:val="0"/>
              <w:rPr>
                <w:sz w:val="16"/>
                <w:szCs w:val="16"/>
              </w:rPr>
            </w:pPr>
          </w:p>
        </w:tc>
        <w:tc>
          <w:tcPr>
            <w:tcW w:w="1554" w:type="dxa"/>
          </w:tcPr>
          <w:p w14:paraId="5408CACE" w14:textId="77777777" w:rsidR="004B1583" w:rsidRPr="00BF2633" w:rsidRDefault="004B1583" w:rsidP="004B1583">
            <w:pPr>
              <w:pStyle w:val="TAL"/>
              <w:keepNext w:val="0"/>
              <w:keepLines w:val="0"/>
              <w:rPr>
                <w:sz w:val="16"/>
                <w:szCs w:val="16"/>
              </w:rPr>
            </w:pPr>
          </w:p>
        </w:tc>
      </w:tr>
      <w:tr w:rsidR="004B1583" w:rsidRPr="00BF2633" w14:paraId="35AE3972" w14:textId="70591281" w:rsidTr="004B1583">
        <w:trPr>
          <w:jc w:val="center"/>
        </w:trPr>
        <w:tc>
          <w:tcPr>
            <w:tcW w:w="1196" w:type="dxa"/>
            <w:shd w:val="clear" w:color="auto" w:fill="F2F2F2"/>
          </w:tcPr>
          <w:p w14:paraId="46249EC8" w14:textId="77777777" w:rsidR="004B1583" w:rsidRPr="00BF2633" w:rsidRDefault="004B1583" w:rsidP="004B1583">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05EC4B62" w14:textId="2F131278" w:rsidR="004B1583" w:rsidRPr="00BF2633" w:rsidRDefault="004B1583" w:rsidP="004B1583">
            <w:pPr>
              <w:pStyle w:val="TAL"/>
              <w:keepNext w:val="0"/>
              <w:keepLines w:val="0"/>
              <w:rPr>
                <w:b/>
                <w:sz w:val="16"/>
                <w:szCs w:val="16"/>
              </w:rPr>
            </w:pPr>
            <w:r>
              <w:rPr>
                <w:b/>
                <w:sz w:val="16"/>
                <w:szCs w:val="16"/>
              </w:rPr>
              <w:t xml:space="preserve">Off-network </w:t>
            </w:r>
            <w:r w:rsidRPr="00BF2633">
              <w:rPr>
                <w:b/>
                <w:sz w:val="16"/>
                <w:szCs w:val="16"/>
              </w:rPr>
              <w:t>Private Calls</w:t>
            </w:r>
          </w:p>
        </w:tc>
        <w:tc>
          <w:tcPr>
            <w:tcW w:w="792" w:type="dxa"/>
            <w:tcBorders>
              <w:top w:val="single" w:sz="4" w:space="0" w:color="auto"/>
              <w:bottom w:val="single" w:sz="4" w:space="0" w:color="auto"/>
            </w:tcBorders>
            <w:shd w:val="clear" w:color="auto" w:fill="F2F2F2"/>
          </w:tcPr>
          <w:p w14:paraId="55149138" w14:textId="77777777" w:rsidR="004B1583" w:rsidRPr="00BF2633" w:rsidRDefault="004B1583" w:rsidP="004B1583">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113E80A" w14:textId="77777777" w:rsidR="004B1583" w:rsidRPr="00BF2633" w:rsidRDefault="004B1583" w:rsidP="004B1583">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43B9812E" w14:textId="77777777" w:rsidR="004B1583" w:rsidRPr="00BF2633" w:rsidRDefault="004B1583" w:rsidP="004B1583">
            <w:pPr>
              <w:pStyle w:val="TAL"/>
              <w:keepNext w:val="0"/>
              <w:keepLines w:val="0"/>
              <w:rPr>
                <w:b/>
                <w:sz w:val="16"/>
                <w:szCs w:val="16"/>
              </w:rPr>
            </w:pPr>
          </w:p>
        </w:tc>
        <w:tc>
          <w:tcPr>
            <w:tcW w:w="1409" w:type="dxa"/>
            <w:shd w:val="clear" w:color="auto" w:fill="F2F2F2"/>
          </w:tcPr>
          <w:p w14:paraId="3E9D885E" w14:textId="77777777" w:rsidR="004B1583" w:rsidRPr="00BF2633" w:rsidRDefault="004B1583" w:rsidP="004B1583">
            <w:pPr>
              <w:pStyle w:val="TAL"/>
              <w:keepNext w:val="0"/>
              <w:keepLines w:val="0"/>
              <w:rPr>
                <w:b/>
                <w:sz w:val="16"/>
                <w:szCs w:val="16"/>
                <w:lang w:eastAsia="zh-CN"/>
              </w:rPr>
            </w:pPr>
          </w:p>
        </w:tc>
        <w:tc>
          <w:tcPr>
            <w:tcW w:w="1274" w:type="dxa"/>
            <w:shd w:val="clear" w:color="auto" w:fill="F2F2F2"/>
          </w:tcPr>
          <w:p w14:paraId="3C856301" w14:textId="77777777" w:rsidR="004B1583" w:rsidRPr="00BF2633" w:rsidRDefault="004B1583" w:rsidP="004B1583">
            <w:pPr>
              <w:pStyle w:val="TAL"/>
              <w:keepNext w:val="0"/>
              <w:keepLines w:val="0"/>
              <w:rPr>
                <w:b/>
                <w:sz w:val="16"/>
                <w:szCs w:val="16"/>
              </w:rPr>
            </w:pPr>
          </w:p>
        </w:tc>
        <w:tc>
          <w:tcPr>
            <w:tcW w:w="1554" w:type="dxa"/>
            <w:shd w:val="clear" w:color="auto" w:fill="F2F2F2"/>
          </w:tcPr>
          <w:p w14:paraId="6433E392" w14:textId="77777777" w:rsidR="004B1583" w:rsidRPr="00BF2633" w:rsidRDefault="004B1583" w:rsidP="004B1583">
            <w:pPr>
              <w:pStyle w:val="TAL"/>
              <w:keepNext w:val="0"/>
              <w:keepLines w:val="0"/>
              <w:rPr>
                <w:b/>
                <w:sz w:val="16"/>
                <w:szCs w:val="16"/>
              </w:rPr>
            </w:pPr>
          </w:p>
        </w:tc>
        <w:tc>
          <w:tcPr>
            <w:tcW w:w="1554" w:type="dxa"/>
            <w:shd w:val="clear" w:color="auto" w:fill="F2F2F2"/>
          </w:tcPr>
          <w:p w14:paraId="2427DE9E" w14:textId="77777777" w:rsidR="004B1583" w:rsidRPr="00BF2633" w:rsidRDefault="004B1583" w:rsidP="004B1583">
            <w:pPr>
              <w:pStyle w:val="TAL"/>
              <w:keepNext w:val="0"/>
              <w:keepLines w:val="0"/>
              <w:rPr>
                <w:b/>
                <w:sz w:val="16"/>
                <w:szCs w:val="16"/>
              </w:rPr>
            </w:pPr>
          </w:p>
        </w:tc>
      </w:tr>
      <w:tr w:rsidR="004B1583" w:rsidRPr="00BF2633" w14:paraId="57218EFA" w14:textId="289421B3" w:rsidTr="004B1583">
        <w:trPr>
          <w:jc w:val="center"/>
        </w:trPr>
        <w:tc>
          <w:tcPr>
            <w:tcW w:w="1196" w:type="dxa"/>
            <w:shd w:val="clear" w:color="auto" w:fill="auto"/>
          </w:tcPr>
          <w:p w14:paraId="77DEA958" w14:textId="77777777" w:rsidR="004B1583" w:rsidRPr="00BF2633" w:rsidRDefault="004B1583" w:rsidP="004B1583">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34139A7E" w14:textId="3E9A81FA"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BB74666"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1497C9" w14:textId="7BD56AE2"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3E0FE7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031F4F91" w14:textId="77777777" w:rsidR="004B1583" w:rsidRPr="00BF2633" w:rsidRDefault="004B1583" w:rsidP="004B1583">
            <w:pPr>
              <w:pStyle w:val="TAL"/>
              <w:keepNext w:val="0"/>
              <w:keepLines w:val="0"/>
              <w:rPr>
                <w:sz w:val="16"/>
                <w:szCs w:val="16"/>
                <w:lang w:eastAsia="zh-CN"/>
              </w:rPr>
            </w:pPr>
          </w:p>
        </w:tc>
        <w:tc>
          <w:tcPr>
            <w:tcW w:w="1274" w:type="dxa"/>
          </w:tcPr>
          <w:p w14:paraId="633C147D" w14:textId="77777777" w:rsidR="004B1583" w:rsidRPr="00BF2633" w:rsidRDefault="004B1583" w:rsidP="004B1583">
            <w:pPr>
              <w:pStyle w:val="TAL"/>
              <w:keepNext w:val="0"/>
              <w:keepLines w:val="0"/>
              <w:rPr>
                <w:sz w:val="16"/>
                <w:szCs w:val="16"/>
              </w:rPr>
            </w:pPr>
          </w:p>
        </w:tc>
        <w:tc>
          <w:tcPr>
            <w:tcW w:w="1554" w:type="dxa"/>
          </w:tcPr>
          <w:p w14:paraId="12EADCB4" w14:textId="77777777" w:rsidR="004B1583" w:rsidRPr="00BF2633" w:rsidRDefault="004B1583" w:rsidP="004B1583">
            <w:pPr>
              <w:pStyle w:val="TAL"/>
              <w:keepNext w:val="0"/>
              <w:keepLines w:val="0"/>
              <w:rPr>
                <w:sz w:val="16"/>
                <w:szCs w:val="16"/>
              </w:rPr>
            </w:pPr>
          </w:p>
        </w:tc>
        <w:tc>
          <w:tcPr>
            <w:tcW w:w="1554" w:type="dxa"/>
          </w:tcPr>
          <w:p w14:paraId="55DDA2BF" w14:textId="77777777" w:rsidR="004B1583" w:rsidRPr="00BF2633" w:rsidRDefault="004B1583" w:rsidP="004B1583">
            <w:pPr>
              <w:pStyle w:val="TAL"/>
              <w:keepNext w:val="0"/>
              <w:keepLines w:val="0"/>
              <w:rPr>
                <w:sz w:val="16"/>
                <w:szCs w:val="16"/>
              </w:rPr>
            </w:pPr>
          </w:p>
        </w:tc>
      </w:tr>
      <w:tr w:rsidR="004B1583" w:rsidRPr="00BF2633" w14:paraId="054215FE" w14:textId="32B9679B" w:rsidTr="004B1583">
        <w:trPr>
          <w:jc w:val="center"/>
        </w:trPr>
        <w:tc>
          <w:tcPr>
            <w:tcW w:w="1196" w:type="dxa"/>
            <w:shd w:val="clear" w:color="auto" w:fill="auto"/>
          </w:tcPr>
          <w:p w14:paraId="3D76DF64" w14:textId="77777777" w:rsidR="004B1583" w:rsidRPr="00BF2633" w:rsidRDefault="004B1583" w:rsidP="004B1583">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1464DF9D" w14:textId="6A9A6C6B" w:rsidR="004B1583" w:rsidRPr="00BF2633" w:rsidRDefault="004B1583" w:rsidP="004B1583">
            <w:pPr>
              <w:pStyle w:val="TAL"/>
              <w:keepNext w:val="0"/>
              <w:keepLines w:val="0"/>
              <w:rPr>
                <w:sz w:val="16"/>
                <w:szCs w:val="16"/>
              </w:rPr>
            </w:pPr>
            <w:r>
              <w:rPr>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714613C"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E302F4" w14:textId="457265C6"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56F52168"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150F79A9" w14:textId="77777777" w:rsidR="004B1583" w:rsidRPr="00BF2633" w:rsidRDefault="004B1583" w:rsidP="004B1583">
            <w:pPr>
              <w:pStyle w:val="TAL"/>
              <w:keepNext w:val="0"/>
              <w:keepLines w:val="0"/>
              <w:rPr>
                <w:sz w:val="16"/>
                <w:szCs w:val="16"/>
                <w:lang w:eastAsia="zh-CN"/>
              </w:rPr>
            </w:pPr>
          </w:p>
        </w:tc>
        <w:tc>
          <w:tcPr>
            <w:tcW w:w="1274" w:type="dxa"/>
          </w:tcPr>
          <w:p w14:paraId="0DBB0AEF" w14:textId="77777777" w:rsidR="004B1583" w:rsidRPr="00BF2633" w:rsidRDefault="004B1583" w:rsidP="004B1583">
            <w:pPr>
              <w:pStyle w:val="TAL"/>
              <w:keepNext w:val="0"/>
              <w:keepLines w:val="0"/>
              <w:rPr>
                <w:sz w:val="16"/>
                <w:szCs w:val="16"/>
              </w:rPr>
            </w:pPr>
          </w:p>
        </w:tc>
        <w:tc>
          <w:tcPr>
            <w:tcW w:w="1554" w:type="dxa"/>
          </w:tcPr>
          <w:p w14:paraId="5B9F31B0" w14:textId="77777777" w:rsidR="004B1583" w:rsidRPr="00BF2633" w:rsidRDefault="004B1583" w:rsidP="004B1583">
            <w:pPr>
              <w:pStyle w:val="TAL"/>
              <w:keepNext w:val="0"/>
              <w:keepLines w:val="0"/>
              <w:rPr>
                <w:sz w:val="16"/>
                <w:szCs w:val="16"/>
              </w:rPr>
            </w:pPr>
          </w:p>
        </w:tc>
        <w:tc>
          <w:tcPr>
            <w:tcW w:w="1554" w:type="dxa"/>
          </w:tcPr>
          <w:p w14:paraId="0DC88692" w14:textId="77777777" w:rsidR="004B1583" w:rsidRPr="00BF2633" w:rsidRDefault="004B1583" w:rsidP="004B1583">
            <w:pPr>
              <w:pStyle w:val="TAL"/>
              <w:keepNext w:val="0"/>
              <w:keepLines w:val="0"/>
              <w:rPr>
                <w:sz w:val="16"/>
                <w:szCs w:val="16"/>
              </w:rPr>
            </w:pPr>
          </w:p>
        </w:tc>
      </w:tr>
      <w:tr w:rsidR="004B1583" w:rsidRPr="00BF2633" w14:paraId="0E0C4B73" w14:textId="60DF39AC" w:rsidTr="004B1583">
        <w:trPr>
          <w:jc w:val="center"/>
        </w:trPr>
        <w:tc>
          <w:tcPr>
            <w:tcW w:w="1196" w:type="dxa"/>
            <w:shd w:val="clear" w:color="auto" w:fill="auto"/>
          </w:tcPr>
          <w:p w14:paraId="535257B6" w14:textId="77777777" w:rsidR="004B1583" w:rsidRPr="00BF2633" w:rsidRDefault="004B1583" w:rsidP="004B1583">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18FBC1ED" w14:textId="413E41B4"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1E0B012"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3CF6D3E" w14:textId="50B73891"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079EC10A"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7060441E" w14:textId="77777777" w:rsidR="004B1583" w:rsidRPr="00BF2633" w:rsidRDefault="004B1583" w:rsidP="004B1583">
            <w:pPr>
              <w:pStyle w:val="TAL"/>
              <w:keepNext w:val="0"/>
              <w:keepLines w:val="0"/>
              <w:rPr>
                <w:sz w:val="16"/>
                <w:szCs w:val="16"/>
                <w:lang w:eastAsia="zh-CN"/>
              </w:rPr>
            </w:pPr>
          </w:p>
        </w:tc>
        <w:tc>
          <w:tcPr>
            <w:tcW w:w="1274" w:type="dxa"/>
          </w:tcPr>
          <w:p w14:paraId="38222889" w14:textId="77777777" w:rsidR="004B1583" w:rsidRPr="00BF2633" w:rsidRDefault="004B1583" w:rsidP="004B1583">
            <w:pPr>
              <w:pStyle w:val="TAL"/>
              <w:keepNext w:val="0"/>
              <w:keepLines w:val="0"/>
              <w:rPr>
                <w:sz w:val="16"/>
                <w:szCs w:val="16"/>
              </w:rPr>
            </w:pPr>
          </w:p>
        </w:tc>
        <w:tc>
          <w:tcPr>
            <w:tcW w:w="1554" w:type="dxa"/>
          </w:tcPr>
          <w:p w14:paraId="1179F081" w14:textId="77777777" w:rsidR="004B1583" w:rsidRPr="00BF2633" w:rsidRDefault="004B1583" w:rsidP="004B1583">
            <w:pPr>
              <w:pStyle w:val="TAL"/>
              <w:keepNext w:val="0"/>
              <w:keepLines w:val="0"/>
              <w:rPr>
                <w:sz w:val="16"/>
                <w:szCs w:val="16"/>
              </w:rPr>
            </w:pPr>
          </w:p>
        </w:tc>
        <w:tc>
          <w:tcPr>
            <w:tcW w:w="1554" w:type="dxa"/>
          </w:tcPr>
          <w:p w14:paraId="6EB462E2" w14:textId="77777777" w:rsidR="004B1583" w:rsidRPr="00BF2633" w:rsidRDefault="004B1583" w:rsidP="004B1583">
            <w:pPr>
              <w:pStyle w:val="TAL"/>
              <w:keepNext w:val="0"/>
              <w:keepLines w:val="0"/>
              <w:rPr>
                <w:sz w:val="16"/>
                <w:szCs w:val="16"/>
              </w:rPr>
            </w:pPr>
          </w:p>
        </w:tc>
      </w:tr>
      <w:tr w:rsidR="004B1583" w:rsidRPr="00BF2633" w14:paraId="340A7E84" w14:textId="19426B6B" w:rsidTr="004B1583">
        <w:trPr>
          <w:jc w:val="center"/>
        </w:trPr>
        <w:tc>
          <w:tcPr>
            <w:tcW w:w="1196" w:type="dxa"/>
            <w:shd w:val="clear" w:color="auto" w:fill="auto"/>
          </w:tcPr>
          <w:p w14:paraId="08B7324E" w14:textId="77777777" w:rsidR="004B1583" w:rsidRPr="00BF2633" w:rsidRDefault="004B1583" w:rsidP="004B1583">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117E4C" w14:textId="0C6B6166"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w:t>
            </w:r>
            <w:r w:rsidRPr="00BF2633">
              <w:rPr>
                <w:sz w:val="16"/>
                <w:szCs w:val="16"/>
              </w:rPr>
              <w:lastRenderedPageBreak/>
              <w:t>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4B1583" w:rsidRPr="00BF2633" w:rsidRDefault="004B1583" w:rsidP="004B1583">
            <w:pPr>
              <w:pStyle w:val="TAL"/>
              <w:keepNext w:val="0"/>
              <w:keepLines w:val="0"/>
              <w:jc w:val="center"/>
              <w:rPr>
                <w:sz w:val="16"/>
                <w:szCs w:val="16"/>
              </w:rPr>
            </w:pPr>
            <w:r w:rsidRPr="00BF2633">
              <w:rPr>
                <w:sz w:val="16"/>
                <w:szCs w:val="16"/>
              </w:rPr>
              <w:lastRenderedPageBreak/>
              <w:t>Rel-13</w:t>
            </w:r>
          </w:p>
        </w:tc>
        <w:tc>
          <w:tcPr>
            <w:tcW w:w="1054" w:type="dxa"/>
            <w:tcBorders>
              <w:top w:val="single" w:sz="4" w:space="0" w:color="auto"/>
              <w:bottom w:val="single" w:sz="4" w:space="0" w:color="auto"/>
            </w:tcBorders>
            <w:shd w:val="clear" w:color="auto" w:fill="auto"/>
          </w:tcPr>
          <w:p w14:paraId="7B8FD5E4"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0D86A2" w14:textId="2001F223"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19F2E9F8" w14:textId="77777777" w:rsidR="004B1583" w:rsidRPr="00BF2633" w:rsidRDefault="004B1583" w:rsidP="004B1583">
            <w:pPr>
              <w:pStyle w:val="TAL"/>
              <w:keepNext w:val="0"/>
              <w:keepLines w:val="0"/>
              <w:rPr>
                <w:sz w:val="16"/>
                <w:szCs w:val="16"/>
              </w:rPr>
            </w:pPr>
            <w:r w:rsidRPr="005F4051">
              <w:rPr>
                <w:sz w:val="16"/>
                <w:szCs w:val="16"/>
              </w:rPr>
              <w:lastRenderedPageBreak/>
              <w:t>NOTE 1</w:t>
            </w:r>
          </w:p>
        </w:tc>
        <w:tc>
          <w:tcPr>
            <w:tcW w:w="1409" w:type="dxa"/>
          </w:tcPr>
          <w:p w14:paraId="17067EE7" w14:textId="77777777" w:rsidR="004B1583" w:rsidRPr="00BF2633" w:rsidRDefault="004B1583" w:rsidP="004B1583">
            <w:pPr>
              <w:pStyle w:val="TAL"/>
              <w:keepNext w:val="0"/>
              <w:keepLines w:val="0"/>
              <w:rPr>
                <w:sz w:val="16"/>
                <w:szCs w:val="16"/>
                <w:lang w:eastAsia="zh-CN"/>
              </w:rPr>
            </w:pPr>
          </w:p>
        </w:tc>
        <w:tc>
          <w:tcPr>
            <w:tcW w:w="1274" w:type="dxa"/>
          </w:tcPr>
          <w:p w14:paraId="6F3F130C" w14:textId="77777777" w:rsidR="004B1583" w:rsidRPr="00BF2633" w:rsidRDefault="004B1583" w:rsidP="004B1583">
            <w:pPr>
              <w:pStyle w:val="TAL"/>
              <w:keepNext w:val="0"/>
              <w:keepLines w:val="0"/>
              <w:rPr>
                <w:sz w:val="16"/>
                <w:szCs w:val="16"/>
              </w:rPr>
            </w:pPr>
          </w:p>
        </w:tc>
        <w:tc>
          <w:tcPr>
            <w:tcW w:w="1554" w:type="dxa"/>
          </w:tcPr>
          <w:p w14:paraId="61CA96DD" w14:textId="77777777" w:rsidR="004B1583" w:rsidRPr="00BF2633" w:rsidRDefault="004B1583" w:rsidP="004B1583">
            <w:pPr>
              <w:pStyle w:val="TAL"/>
              <w:keepNext w:val="0"/>
              <w:keepLines w:val="0"/>
              <w:rPr>
                <w:sz w:val="16"/>
                <w:szCs w:val="16"/>
              </w:rPr>
            </w:pPr>
          </w:p>
        </w:tc>
        <w:tc>
          <w:tcPr>
            <w:tcW w:w="1554" w:type="dxa"/>
          </w:tcPr>
          <w:p w14:paraId="241FB054" w14:textId="77777777" w:rsidR="004B1583" w:rsidRPr="00BF2633" w:rsidRDefault="004B1583" w:rsidP="004B1583">
            <w:pPr>
              <w:pStyle w:val="TAL"/>
              <w:keepNext w:val="0"/>
              <w:keepLines w:val="0"/>
              <w:rPr>
                <w:sz w:val="16"/>
                <w:szCs w:val="16"/>
              </w:rPr>
            </w:pPr>
          </w:p>
        </w:tc>
      </w:tr>
      <w:tr w:rsidR="004B1583" w:rsidRPr="00BF2633" w14:paraId="4C850EA6" w14:textId="6EBC52CA" w:rsidTr="004B1583">
        <w:trPr>
          <w:jc w:val="center"/>
        </w:trPr>
        <w:tc>
          <w:tcPr>
            <w:tcW w:w="1196" w:type="dxa"/>
            <w:shd w:val="clear" w:color="auto" w:fill="auto"/>
          </w:tcPr>
          <w:p w14:paraId="11A46CD1" w14:textId="77777777" w:rsidR="004B1583" w:rsidRPr="00BF2633" w:rsidRDefault="004B1583" w:rsidP="004B1583">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BEF3FC0" w14:textId="009A53DA" w:rsidR="004B1583" w:rsidRPr="00BF2633" w:rsidRDefault="004B1583" w:rsidP="004B1583">
            <w:pPr>
              <w:pStyle w:val="TAL"/>
              <w:keepNext w:val="0"/>
              <w:keepLines w:val="0"/>
              <w:rPr>
                <w:sz w:val="16"/>
                <w:szCs w:val="16"/>
              </w:rPr>
            </w:pPr>
            <w:r w:rsidRPr="00BF2633">
              <w:rPr>
                <w:sz w:val="16"/>
                <w:szCs w:val="16"/>
              </w:rPr>
              <w:t xml:space="preserve">Off-network / Private Call / </w:t>
            </w:r>
            <w:r>
              <w:rPr>
                <w:sz w:val="16"/>
                <w:szCs w:val="16"/>
              </w:rPr>
              <w:t xml:space="preserve">On-demand / </w:t>
            </w:r>
            <w:r w:rsidRPr="00BF2633">
              <w:rPr>
                <w:sz w:val="16"/>
                <w:szCs w:val="16"/>
              </w:rPr>
              <w:t xml:space="preserve">Manual Commencement Mode </w:t>
            </w:r>
            <w:r>
              <w:rPr>
                <w:sz w:val="16"/>
                <w:szCs w:val="16"/>
              </w:rPr>
              <w:t xml:space="preserve">/ </w:t>
            </w:r>
            <w:r w:rsidRPr="00BF2633">
              <w:rPr>
                <w:sz w:val="16"/>
                <w:szCs w:val="16"/>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4B1583" w:rsidRPr="00BF2633" w:rsidRDefault="004B1583" w:rsidP="004B158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C3D827" w14:textId="77777777" w:rsidR="004B1583" w:rsidRPr="00BF2633" w:rsidRDefault="004B1583" w:rsidP="004B1583">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481626" w14:textId="05B2EBEE" w:rsidR="004B1583" w:rsidRDefault="004B1583" w:rsidP="004B1583">
            <w:pPr>
              <w:pStyle w:val="TAL"/>
              <w:keepNext w:val="0"/>
              <w:keepLines w:val="0"/>
              <w:rPr>
                <w:sz w:val="16"/>
                <w:szCs w:val="16"/>
              </w:rPr>
            </w:pPr>
            <w:r>
              <w:rPr>
                <w:sz w:val="16"/>
                <w:szCs w:val="16"/>
              </w:rPr>
              <w:t>IUT containing</w:t>
            </w:r>
            <w:r w:rsidRPr="00BF2633">
              <w:rPr>
                <w:sz w:val="16"/>
                <w:szCs w:val="16"/>
              </w:rPr>
              <w:t xml:space="preserve"> MCPTT Client</w:t>
            </w:r>
          </w:p>
          <w:p w14:paraId="7886A2AB" w14:textId="77777777" w:rsidR="004B1583" w:rsidRPr="00BF2633" w:rsidRDefault="004B1583" w:rsidP="004B1583">
            <w:pPr>
              <w:pStyle w:val="TAL"/>
              <w:keepNext w:val="0"/>
              <w:keepLines w:val="0"/>
              <w:rPr>
                <w:sz w:val="16"/>
                <w:szCs w:val="16"/>
              </w:rPr>
            </w:pPr>
            <w:r w:rsidRPr="005F4051">
              <w:rPr>
                <w:sz w:val="16"/>
                <w:szCs w:val="16"/>
              </w:rPr>
              <w:t>NOTE 1</w:t>
            </w:r>
          </w:p>
        </w:tc>
        <w:tc>
          <w:tcPr>
            <w:tcW w:w="1409" w:type="dxa"/>
          </w:tcPr>
          <w:p w14:paraId="601B656B" w14:textId="77777777" w:rsidR="004B1583" w:rsidRPr="00BF2633" w:rsidRDefault="004B1583" w:rsidP="004B1583">
            <w:pPr>
              <w:pStyle w:val="TAL"/>
              <w:keepNext w:val="0"/>
              <w:keepLines w:val="0"/>
              <w:rPr>
                <w:sz w:val="16"/>
                <w:szCs w:val="16"/>
                <w:lang w:eastAsia="zh-CN"/>
              </w:rPr>
            </w:pPr>
          </w:p>
        </w:tc>
        <w:tc>
          <w:tcPr>
            <w:tcW w:w="1274" w:type="dxa"/>
          </w:tcPr>
          <w:p w14:paraId="160E97E9" w14:textId="77777777" w:rsidR="004B1583" w:rsidRPr="00BF2633" w:rsidRDefault="004B1583" w:rsidP="004B1583">
            <w:pPr>
              <w:pStyle w:val="TAL"/>
              <w:keepNext w:val="0"/>
              <w:keepLines w:val="0"/>
              <w:rPr>
                <w:sz w:val="16"/>
                <w:szCs w:val="16"/>
              </w:rPr>
            </w:pPr>
          </w:p>
        </w:tc>
        <w:tc>
          <w:tcPr>
            <w:tcW w:w="1554" w:type="dxa"/>
          </w:tcPr>
          <w:p w14:paraId="48E6778C" w14:textId="77777777" w:rsidR="004B1583" w:rsidRPr="00BF2633" w:rsidRDefault="004B1583" w:rsidP="004B1583">
            <w:pPr>
              <w:pStyle w:val="TAL"/>
              <w:keepNext w:val="0"/>
              <w:keepLines w:val="0"/>
              <w:rPr>
                <w:sz w:val="16"/>
                <w:szCs w:val="16"/>
              </w:rPr>
            </w:pPr>
          </w:p>
        </w:tc>
        <w:tc>
          <w:tcPr>
            <w:tcW w:w="1554" w:type="dxa"/>
          </w:tcPr>
          <w:p w14:paraId="49C10C23" w14:textId="77777777" w:rsidR="004B1583" w:rsidRPr="00BF2633" w:rsidRDefault="004B1583" w:rsidP="004B1583">
            <w:pPr>
              <w:pStyle w:val="TAL"/>
              <w:keepNext w:val="0"/>
              <w:keepLines w:val="0"/>
              <w:rPr>
                <w:sz w:val="16"/>
                <w:szCs w:val="16"/>
              </w:rPr>
            </w:pPr>
          </w:p>
        </w:tc>
      </w:tr>
      <w:tr w:rsidR="004B1583" w:rsidRPr="00BF2633" w14:paraId="54983CF2" w14:textId="0DFB8531" w:rsidTr="004B1583">
        <w:trPr>
          <w:jc w:val="center"/>
        </w:trPr>
        <w:tc>
          <w:tcPr>
            <w:tcW w:w="16004" w:type="dxa"/>
            <w:gridSpan w:val="9"/>
            <w:shd w:val="clear" w:color="auto" w:fill="auto"/>
          </w:tcPr>
          <w:p w14:paraId="0531608D" w14:textId="0AAC18CF" w:rsidR="004B1583" w:rsidRDefault="004B1583" w:rsidP="004B1583">
            <w:pPr>
              <w:pStyle w:val="TAN"/>
            </w:pPr>
            <w:r w:rsidRPr="00C246BB">
              <w:t>NOTE 1:</w:t>
            </w:r>
            <w:r w:rsidRPr="00C246BB">
              <w:tab/>
              <w:t>Due to lack of industry interest in deployment of the feature, RAN5 is not pursuing update of these TCs to comply with Rel-14 and they will not be used for TTCN development as part of the TTCN-3 test suite</w:t>
            </w:r>
            <w:r>
              <w:t>,</w:t>
            </w:r>
            <w:r w:rsidRPr="00C246BB">
              <w:t xml:space="preserve"> which can be used for validating the conformance of MCS Clients compliant with the Rel-14 requirements. </w:t>
            </w:r>
            <w: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7A198B" w:rsidRPr="007A198B" w14:paraId="7C7DCA4B" w14:textId="77777777" w:rsidTr="008B24CC">
        <w:trPr>
          <w:cantSplit/>
          <w:jc w:val="center"/>
        </w:trPr>
        <w:tc>
          <w:tcPr>
            <w:tcW w:w="9889" w:type="dxa"/>
          </w:tcPr>
          <w:p w14:paraId="0F16E5E2" w14:textId="515988AC" w:rsidR="007A198B" w:rsidRPr="008B24CC" w:rsidRDefault="007A198B" w:rsidP="007A198B">
            <w:pPr>
              <w:pStyle w:val="TAN"/>
              <w:ind w:left="812" w:hanging="709"/>
            </w:pPr>
            <w:r w:rsidRPr="008B24CC">
              <w:t>C02</w:t>
            </w:r>
            <w:r w:rsidRPr="008B24CC">
              <w:tab/>
              <w:t>IF A.4.1-1/1</w:t>
            </w:r>
            <w:r w:rsidRPr="008B24CC">
              <w:rPr>
                <w:lang w:eastAsia="zh-CN"/>
              </w:rPr>
              <w:t xml:space="preserve"> AND </w:t>
            </w:r>
            <w:r w:rsidR="006D5741" w:rsidRPr="006D5741">
              <w:t>A.4.2-1/</w:t>
            </w:r>
            <w:r w:rsidRPr="008B24CC">
              <w:t xml:space="preserve">4 THEN R </w:t>
            </w:r>
            <w:smartTag w:uri="urn:schemas-microsoft-com:office:smarttags" w:element="stockticker">
              <w:r w:rsidRPr="008B24CC">
                <w:t>ELSE</w:t>
              </w:r>
            </w:smartTag>
            <w:r w:rsidRPr="008B24CC">
              <w:t xml:space="preserve"> N/A</w:t>
            </w:r>
          </w:p>
        </w:tc>
      </w:tr>
      <w:tr w:rsidR="007A198B" w:rsidRPr="007A198B" w14:paraId="19958C1E" w14:textId="77777777" w:rsidTr="008B24CC">
        <w:trPr>
          <w:cantSplit/>
          <w:jc w:val="center"/>
        </w:trPr>
        <w:tc>
          <w:tcPr>
            <w:tcW w:w="9889" w:type="dxa"/>
          </w:tcPr>
          <w:p w14:paraId="2A8709F3" w14:textId="72DD022D" w:rsidR="007A198B" w:rsidRPr="008B24CC" w:rsidRDefault="007A198B" w:rsidP="007A198B">
            <w:pPr>
              <w:pStyle w:val="TAN"/>
              <w:ind w:left="812" w:hanging="709"/>
            </w:pPr>
            <w:r w:rsidRPr="008B24CC">
              <w:t>C03</w:t>
            </w:r>
            <w:r w:rsidRPr="008B24CC">
              <w:tab/>
              <w:t>IF A.4.1-1/1</w:t>
            </w:r>
            <w:r w:rsidRPr="008B24CC">
              <w:rPr>
                <w:lang w:eastAsia="zh-CN"/>
              </w:rPr>
              <w:t xml:space="preserve"> AND </w:t>
            </w:r>
            <w:r w:rsidR="006D5741" w:rsidRPr="006D5741">
              <w:t>A.4.2-1/</w:t>
            </w:r>
            <w:r w:rsidRPr="008B24CC">
              <w:t xml:space="preserve">5 THEN R </w:t>
            </w:r>
            <w:smartTag w:uri="urn:schemas-microsoft-com:office:smarttags" w:element="stockticker">
              <w:r w:rsidRPr="008B24CC">
                <w:t>ELSE</w:t>
              </w:r>
            </w:smartTag>
            <w:r w:rsidRPr="008B24CC">
              <w:t xml:space="preserve"> N/A</w:t>
            </w:r>
          </w:p>
        </w:tc>
      </w:tr>
      <w:tr w:rsidR="007A198B" w:rsidRPr="007A198B" w14:paraId="7FECD482" w14:textId="77777777" w:rsidTr="008B24CC">
        <w:trPr>
          <w:cantSplit/>
          <w:jc w:val="center"/>
        </w:trPr>
        <w:tc>
          <w:tcPr>
            <w:tcW w:w="9889" w:type="dxa"/>
          </w:tcPr>
          <w:p w14:paraId="15AF44BD" w14:textId="23A9746E" w:rsidR="007A198B" w:rsidRPr="008B24CC" w:rsidRDefault="007A198B" w:rsidP="007A198B">
            <w:pPr>
              <w:pStyle w:val="TAN"/>
              <w:ind w:left="812" w:hanging="709"/>
            </w:pPr>
            <w:r w:rsidRPr="008B24CC">
              <w:t>C04</w:t>
            </w:r>
            <w:r w:rsidRPr="008B24CC">
              <w:tab/>
              <w:t>IF A.4.1-1/1</w:t>
            </w:r>
            <w:r w:rsidRPr="008B24CC">
              <w:rPr>
                <w:lang w:eastAsia="zh-CN"/>
              </w:rPr>
              <w:t xml:space="preserve"> AND </w:t>
            </w:r>
            <w:r w:rsidR="006D5741" w:rsidRPr="006D5741">
              <w:t>A.4.2-1/</w:t>
            </w:r>
            <w:r w:rsidRPr="008B24CC">
              <w:t xml:space="preserve">6 THEN R </w:t>
            </w:r>
            <w:smartTag w:uri="urn:schemas-microsoft-com:office:smarttags" w:element="stockticker">
              <w:r w:rsidRPr="008B24CC">
                <w:t>ELSE</w:t>
              </w:r>
            </w:smartTag>
            <w:r w:rsidRPr="008B24CC">
              <w:t xml:space="preserve"> N/A</w:t>
            </w:r>
          </w:p>
        </w:tc>
      </w:tr>
      <w:tr w:rsidR="007A198B" w:rsidRPr="007A198B" w14:paraId="44A82709" w14:textId="77777777" w:rsidTr="008B24CC">
        <w:trPr>
          <w:cantSplit/>
          <w:jc w:val="center"/>
        </w:trPr>
        <w:tc>
          <w:tcPr>
            <w:tcW w:w="9889" w:type="dxa"/>
          </w:tcPr>
          <w:p w14:paraId="6F69B095" w14:textId="36E47202" w:rsidR="007A198B" w:rsidRPr="008B24CC" w:rsidRDefault="007A198B" w:rsidP="007A198B">
            <w:pPr>
              <w:pStyle w:val="TAN"/>
              <w:ind w:left="812" w:hanging="709"/>
            </w:pPr>
            <w:r w:rsidRPr="008B24CC">
              <w:t>C05</w:t>
            </w:r>
            <w:r w:rsidRPr="008B24CC">
              <w:tab/>
              <w:t>IF A.4.1-1/1</w:t>
            </w:r>
            <w:r w:rsidRPr="008B24CC">
              <w:rPr>
                <w:lang w:eastAsia="zh-CN"/>
              </w:rPr>
              <w:t xml:space="preserve"> AND </w:t>
            </w:r>
            <w:r w:rsidR="006D5741" w:rsidRPr="006D5741">
              <w:t>A.4.2-1/</w:t>
            </w:r>
            <w:r w:rsidRPr="008B24CC">
              <w:t xml:space="preserve">7 THEN R </w:t>
            </w:r>
            <w:smartTag w:uri="urn:schemas-microsoft-com:office:smarttags" w:element="stockticker">
              <w:r w:rsidRPr="008B24CC">
                <w:t>ELSE</w:t>
              </w:r>
            </w:smartTag>
            <w:r w:rsidRPr="008B24CC">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rPr>
            </w:pPr>
            <w:r w:rsidRPr="00BF2633">
              <w:rPr>
                <w:sz w:val="16"/>
                <w:szCs w:val="16"/>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rPr>
            </w:pPr>
            <w:r w:rsidRPr="00BF2633">
              <w:rPr>
                <w:sz w:val="16"/>
                <w:szCs w:val="16"/>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rPr>
            </w:pPr>
            <w:r w:rsidRPr="00BF2633">
              <w:rPr>
                <w:sz w:val="16"/>
                <w:szCs w:val="16"/>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rPr>
            </w:pPr>
            <w:r w:rsidRPr="00BF2633">
              <w:rPr>
                <w:sz w:val="16"/>
                <w:szCs w:val="16"/>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rPr>
            </w:pPr>
            <w:r w:rsidRPr="00BF2633">
              <w:rPr>
                <w:b/>
                <w:sz w:val="16"/>
                <w:szCs w:val="16"/>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6C732110" w14:textId="0240A1EA" w:rsidR="00E7635E" w:rsidRPr="00BF2633" w:rsidRDefault="00B44BC6" w:rsidP="00E72553">
            <w:pPr>
              <w:pStyle w:val="TAL"/>
              <w:keepNext w:val="0"/>
              <w:keepLines w:val="0"/>
              <w:rPr>
                <w:b/>
                <w:bCs/>
                <w:sz w:val="16"/>
                <w:szCs w:val="16"/>
              </w:rPr>
            </w:pPr>
            <w:r w:rsidRPr="00B44BC6">
              <w:rPr>
                <w:b/>
                <w:sz w:val="16"/>
                <w:szCs w:val="16"/>
              </w:rPr>
              <w:t xml:space="preserve">MCPTT </w:t>
            </w:r>
            <w:r w:rsidR="008614C1">
              <w:rPr>
                <w:b/>
                <w:sz w:val="16"/>
                <w:szCs w:val="16"/>
              </w:rPr>
              <w:t xml:space="preserve">Client </w:t>
            </w:r>
            <w:r w:rsidR="00E7635E" w:rsidRPr="00BF2633">
              <w:rPr>
                <w:b/>
                <w:bCs/>
                <w:sz w:val="16"/>
                <w:szCs w:val="16"/>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eastAsia="zh-CN"/>
              </w:rPr>
            </w:pPr>
          </w:p>
        </w:tc>
        <w:tc>
          <w:tcPr>
            <w:tcW w:w="1274" w:type="dxa"/>
          </w:tcPr>
          <w:p w14:paraId="07B5F3BB" w14:textId="77777777" w:rsidR="00E7635E" w:rsidRPr="00BF2633" w:rsidRDefault="00E7635E" w:rsidP="00E72553">
            <w:pPr>
              <w:pStyle w:val="TAL"/>
              <w:keepNext w:val="0"/>
              <w:keepLines w:val="0"/>
              <w:rPr>
                <w:sz w:val="16"/>
                <w:szCs w:val="16"/>
              </w:rPr>
            </w:pPr>
          </w:p>
        </w:tc>
        <w:tc>
          <w:tcPr>
            <w:tcW w:w="1554" w:type="dxa"/>
          </w:tcPr>
          <w:p w14:paraId="6A540CD8" w14:textId="77777777" w:rsidR="00E7635E" w:rsidRPr="00BF2633" w:rsidRDefault="00E7635E" w:rsidP="00E72553">
            <w:pPr>
              <w:pStyle w:val="TAL"/>
              <w:keepNext w:val="0"/>
              <w:keepLines w:val="0"/>
              <w:rPr>
                <w:sz w:val="16"/>
                <w:szCs w:val="16"/>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eastAsia="zh-CN"/>
              </w:rPr>
            </w:pPr>
          </w:p>
        </w:tc>
        <w:tc>
          <w:tcPr>
            <w:tcW w:w="1274" w:type="dxa"/>
          </w:tcPr>
          <w:p w14:paraId="05C00644" w14:textId="77777777" w:rsidR="00E7635E" w:rsidRPr="00BF2633" w:rsidRDefault="00E7635E" w:rsidP="00E72553">
            <w:pPr>
              <w:pStyle w:val="TAL"/>
              <w:keepNext w:val="0"/>
              <w:keepLines w:val="0"/>
              <w:rPr>
                <w:sz w:val="16"/>
                <w:szCs w:val="16"/>
              </w:rPr>
            </w:pPr>
          </w:p>
        </w:tc>
        <w:tc>
          <w:tcPr>
            <w:tcW w:w="1554" w:type="dxa"/>
          </w:tcPr>
          <w:p w14:paraId="32BD0C09" w14:textId="77777777" w:rsidR="00E7635E" w:rsidRPr="00BF2633" w:rsidRDefault="00E7635E" w:rsidP="00E72553">
            <w:pPr>
              <w:pStyle w:val="TAL"/>
              <w:keepNext w:val="0"/>
              <w:keepLines w:val="0"/>
              <w:rPr>
                <w:sz w:val="16"/>
                <w:szCs w:val="16"/>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rPr>
            </w:pPr>
            <w:r w:rsidRPr="00BF2633">
              <w:rPr>
                <w:sz w:val="16"/>
                <w:szCs w:val="16"/>
              </w:rPr>
              <w:t>IUT</w:t>
            </w:r>
            <w:r w:rsidR="00E7635E" w:rsidRPr="00BF2633">
              <w:rPr>
                <w:sz w:val="16"/>
                <w:szCs w:val="16"/>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rPr>
            </w:pPr>
          </w:p>
        </w:tc>
      </w:tr>
    </w:tbl>
    <w:p w14:paraId="4BA6D221" w14:textId="77777777" w:rsidR="00E7635E" w:rsidRPr="00BF2633" w:rsidRDefault="00E7635E" w:rsidP="00E7635E"/>
    <w:p w14:paraId="59D82077" w14:textId="77777777" w:rsidR="00E7635E" w:rsidRPr="00BF2633" w:rsidRDefault="00E7635E" w:rsidP="00E7635E">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pPr>
      <w:r w:rsidRPr="00BF2633">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BA2D8C" w:rsidRPr="00BF2633" w14:paraId="5D5062B9" w14:textId="77777777" w:rsidTr="004B1583">
        <w:trPr>
          <w:tblHeader/>
          <w:jc w:val="center"/>
        </w:trPr>
        <w:tc>
          <w:tcPr>
            <w:tcW w:w="1197"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rPr>
            </w:pPr>
          </w:p>
        </w:tc>
      </w:tr>
      <w:tr w:rsidR="00BA2D8C" w:rsidRPr="00BF2633" w14:paraId="178E717A" w14:textId="77777777" w:rsidTr="004B1583">
        <w:trPr>
          <w:tblHeader/>
          <w:jc w:val="center"/>
        </w:trPr>
        <w:tc>
          <w:tcPr>
            <w:tcW w:w="1197"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276A95" w:rsidRPr="000F28DF" w14:paraId="4EF1E2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rPr>
            </w:pPr>
            <w:r>
              <w:rPr>
                <w:b/>
                <w:sz w:val="16"/>
                <w:szCs w:val="16"/>
              </w:rPr>
              <w:t xml:space="preserve">MCVideo Client </w:t>
            </w:r>
            <w:r w:rsidR="00276A95"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rPr>
            </w:pPr>
          </w:p>
        </w:tc>
      </w:tr>
      <w:tr w:rsidR="00276A95" w:rsidRPr="000D2F0E" w14:paraId="30CAAB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rPr>
            </w:pPr>
          </w:p>
        </w:tc>
      </w:tr>
      <w:tr w:rsidR="00276A95" w:rsidRPr="000D2F0E" w14:paraId="16AC8A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rPr>
            </w:pPr>
          </w:p>
        </w:tc>
      </w:tr>
      <w:tr w:rsidR="00276A95" w:rsidRPr="000D2F0E" w14:paraId="79FDA19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rPr>
            </w:pPr>
          </w:p>
        </w:tc>
      </w:tr>
      <w:tr w:rsidR="00276A95" w:rsidRPr="000D2F0E" w14:paraId="08872F2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rPr>
            </w:pPr>
            <w:r w:rsidRPr="000F28DF">
              <w:rPr>
                <w:sz w:val="16"/>
                <w:szCs w:val="16"/>
              </w:rPr>
              <w:t>5.</w:t>
            </w:r>
            <w:r w:rsidR="00634126">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rPr>
            </w:pPr>
          </w:p>
        </w:tc>
      </w:tr>
      <w:tr w:rsidR="00BA2D8C" w:rsidRPr="00BF2633" w14:paraId="05F37D0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rPr>
            </w:pPr>
          </w:p>
        </w:tc>
      </w:tr>
      <w:tr w:rsidR="00BA2D8C" w:rsidRPr="00BF2633" w14:paraId="3D5276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rPr>
            </w:pPr>
          </w:p>
        </w:tc>
      </w:tr>
      <w:tr w:rsidR="00BA2D8C" w:rsidRPr="00BF2633" w14:paraId="1D6886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rPr>
            </w:pPr>
          </w:p>
        </w:tc>
      </w:tr>
      <w:tr w:rsidR="00BA2D8C" w:rsidRPr="00BF2633" w14:paraId="1D45A6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rPr>
            </w:pPr>
          </w:p>
        </w:tc>
      </w:tr>
      <w:tr w:rsidR="00BA2D8C" w:rsidRPr="00BF2633" w14:paraId="2F6A00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rPr>
            </w:pPr>
          </w:p>
        </w:tc>
      </w:tr>
      <w:tr w:rsidR="00BA2D8C" w:rsidRPr="00BF2633" w14:paraId="3BBD413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rPr>
            </w:pPr>
          </w:p>
        </w:tc>
      </w:tr>
      <w:tr w:rsidR="00BA2D8C" w:rsidRPr="00BF2633" w14:paraId="6F5C892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rPr>
            </w:pPr>
          </w:p>
        </w:tc>
      </w:tr>
      <w:tr w:rsidR="00BA2D8C" w:rsidRPr="00BF2633" w14:paraId="78975F6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rPr>
            </w:pPr>
          </w:p>
        </w:tc>
      </w:tr>
      <w:tr w:rsidR="00BA2D8C" w:rsidRPr="00BF2633" w14:paraId="269E122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rPr>
            </w:pPr>
          </w:p>
        </w:tc>
      </w:tr>
      <w:tr w:rsidR="00BA2D8C" w:rsidRPr="00BF2633" w14:paraId="66B326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rPr>
            </w:pPr>
          </w:p>
        </w:tc>
      </w:tr>
      <w:tr w:rsidR="00BA2D8C" w:rsidRPr="00BF2633" w14:paraId="4C2F9E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rPr>
            </w:pPr>
          </w:p>
        </w:tc>
      </w:tr>
      <w:tr w:rsidR="00BA2D8C" w:rsidRPr="00BF2633" w14:paraId="4BE12A5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rPr>
            </w:pPr>
          </w:p>
        </w:tc>
      </w:tr>
      <w:tr w:rsidR="00BA2D8C" w:rsidRPr="00BF2633" w14:paraId="38E16D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rPr>
            </w:pPr>
          </w:p>
        </w:tc>
      </w:tr>
      <w:tr w:rsidR="00BA2D8C" w:rsidRPr="00BF2633" w14:paraId="53B7D7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rPr>
            </w:pPr>
          </w:p>
        </w:tc>
      </w:tr>
      <w:tr w:rsidR="00634126" w:rsidRPr="00BF2633" w14:paraId="27A716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rPr>
            </w:pPr>
          </w:p>
        </w:tc>
      </w:tr>
      <w:tr w:rsidR="00634126" w:rsidRPr="00BF2633" w14:paraId="5015F3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rPr>
            </w:pPr>
          </w:p>
        </w:tc>
      </w:tr>
      <w:tr w:rsidR="00B44BC6" w:rsidRPr="00BF2633" w14:paraId="35BE49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FCD78EF" w14:textId="130F1CB0" w:rsidR="00B44BC6" w:rsidRDefault="00B44BC6" w:rsidP="00B44BC6">
            <w:pPr>
              <w:pStyle w:val="TAL"/>
              <w:keepNext w:val="0"/>
              <w:keepLines w:val="0"/>
              <w:rPr>
                <w:sz w:val="16"/>
                <w:szCs w:val="16"/>
              </w:rPr>
            </w:pPr>
            <w:r>
              <w:rPr>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A56A73" w14:textId="45CC4868" w:rsidR="00B44BC6" w:rsidRDefault="00B44BC6" w:rsidP="00B44BC6">
            <w:pPr>
              <w:pStyle w:val="TAL"/>
              <w:keepNext w:val="0"/>
              <w:keepLines w:val="0"/>
            </w:pPr>
            <w:r w:rsidRPr="00A66438">
              <w:rPr>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F1A0E8" w14:textId="490287A9" w:rsidR="00B44BC6" w:rsidRPr="009E3350"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CA09" w14:textId="011B3BFC" w:rsidR="00B44BC6" w:rsidRDefault="00B44BC6" w:rsidP="00B44BC6">
            <w:pPr>
              <w:pStyle w:val="TAC"/>
              <w:rPr>
                <w:sz w:val="16"/>
                <w:szCs w:val="16"/>
              </w:rPr>
            </w:pPr>
            <w:r>
              <w:rPr>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B71885F" w14:textId="0CD8E102" w:rsidR="00B44BC6" w:rsidRDefault="00B44BC6" w:rsidP="00B44BC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897AD4" w14:textId="77777777" w:rsidR="00B44BC6" w:rsidRPr="00BF2633"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E39FA72" w14:textId="77777777" w:rsidR="00B44BC6" w:rsidRPr="00BF2633"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49C2AD" w14:textId="77777777" w:rsidR="00B44BC6" w:rsidRPr="00BF2633" w:rsidRDefault="00B44BC6" w:rsidP="00B44BC6">
            <w:pPr>
              <w:pStyle w:val="TAL"/>
              <w:rPr>
                <w:sz w:val="16"/>
                <w:szCs w:val="16"/>
              </w:rPr>
            </w:pPr>
          </w:p>
        </w:tc>
      </w:tr>
      <w:tr w:rsidR="00BA2D8C" w:rsidRPr="00BF2633" w14:paraId="26D6AFB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rPr>
            </w:pPr>
          </w:p>
        </w:tc>
      </w:tr>
      <w:tr w:rsidR="00BA2D8C" w:rsidRPr="00BF2633" w14:paraId="24C2C43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rPr>
            </w:pPr>
            <w:r w:rsidRPr="00BF2633">
              <w:rPr>
                <w:sz w:val="16"/>
                <w:szCs w:val="16"/>
              </w:rPr>
              <w:lastRenderedPageBreak/>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rPr>
            </w:pPr>
          </w:p>
        </w:tc>
      </w:tr>
      <w:tr w:rsidR="00BA2D8C" w:rsidRPr="00BF2633" w14:paraId="5B850D7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rPr>
            </w:pPr>
          </w:p>
        </w:tc>
      </w:tr>
      <w:tr w:rsidR="00BA2D8C" w:rsidRPr="00BF2633" w14:paraId="07D2642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rPr>
            </w:pPr>
          </w:p>
        </w:tc>
      </w:tr>
      <w:tr w:rsidR="00BA2D8C" w:rsidRPr="00BF2633" w14:paraId="5E73714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rPr>
            </w:pPr>
          </w:p>
        </w:tc>
      </w:tr>
      <w:tr w:rsidR="00634126" w:rsidRPr="00BF2633" w14:paraId="413CFA1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rPr>
            </w:pPr>
            <w:r>
              <w:rPr>
                <w:sz w:val="16"/>
                <w:szCs w:val="16"/>
              </w:rPr>
              <w:t>Rel-1</w:t>
            </w:r>
            <w:r w:rsidR="008614C1">
              <w:rPr>
                <w:sz w:val="16"/>
                <w:szCs w:val="16"/>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rPr>
            </w:pPr>
          </w:p>
        </w:tc>
      </w:tr>
      <w:tr w:rsidR="008614C1" w:rsidRPr="00BF2633" w14:paraId="73A0082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rPr>
            </w:pPr>
            <w:r w:rsidRPr="008E5449">
              <w:rPr>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rPr>
            </w:pPr>
          </w:p>
        </w:tc>
      </w:tr>
      <w:tr w:rsidR="008614C1" w:rsidRPr="00BF2633" w14:paraId="58EAC0C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rPr>
            </w:pPr>
            <w:r>
              <w:rPr>
                <w:sz w:val="16"/>
                <w:szCs w:val="16"/>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rPr>
            </w:pPr>
          </w:p>
        </w:tc>
      </w:tr>
      <w:tr w:rsidR="008614C1" w:rsidRPr="00BF2633" w14:paraId="58610D3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rPr>
            </w:pPr>
            <w:r w:rsidRPr="008E5449">
              <w:rPr>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rPr>
            </w:pPr>
          </w:p>
        </w:tc>
      </w:tr>
      <w:tr w:rsidR="008614C1" w:rsidRPr="00BF2633" w14:paraId="7A415DA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rPr>
            </w:pPr>
            <w:r>
              <w:rPr>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rPr>
            </w:pPr>
          </w:p>
        </w:tc>
      </w:tr>
      <w:tr w:rsidR="008614C1" w:rsidRPr="00BF2633" w14:paraId="76B25C7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rPr>
            </w:pPr>
            <w:r>
              <w:rPr>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rPr>
            </w:pPr>
          </w:p>
        </w:tc>
      </w:tr>
      <w:tr w:rsidR="00BA2D8C" w:rsidRPr="00BF2633" w14:paraId="287B4E9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rPr>
            </w:pPr>
            <w:r w:rsidRPr="00BF2633">
              <w:rPr>
                <w:b/>
                <w:sz w:val="16"/>
                <w:szCs w:val="16"/>
              </w:rPr>
              <w:t>6.</w:t>
            </w:r>
            <w:r w:rsidR="00276A95"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rPr>
            </w:pPr>
          </w:p>
        </w:tc>
      </w:tr>
      <w:tr w:rsidR="00276A95" w:rsidRPr="00BF2633" w14:paraId="6FA5AD0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rPr>
            </w:pPr>
          </w:p>
        </w:tc>
      </w:tr>
      <w:tr w:rsidR="00276A95" w:rsidRPr="00BF2633" w14:paraId="359598E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rPr>
            </w:pPr>
          </w:p>
        </w:tc>
      </w:tr>
      <w:tr w:rsidR="00276A95" w:rsidRPr="00BF2633" w14:paraId="23FF3B1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rPr>
            </w:pPr>
            <w:r w:rsidRPr="000F28DF">
              <w:rPr>
                <w:sz w:val="16"/>
                <w:szCs w:val="16"/>
              </w:rPr>
              <w:t xml:space="preserve">On-network / Private Call / On-demand / Automatic Commencement Mode / Without </w:t>
            </w:r>
            <w:r w:rsidRPr="000F28DF">
              <w:rPr>
                <w:sz w:val="16"/>
                <w:szCs w:val="16"/>
              </w:rPr>
              <w:lastRenderedPageBreak/>
              <w:t>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rPr>
            </w:pPr>
            <w:r w:rsidRPr="00BF2633">
              <w:rPr>
                <w:sz w:val="16"/>
                <w:szCs w:val="16"/>
              </w:rPr>
              <w:lastRenderedPageBreak/>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rPr>
            </w:pPr>
          </w:p>
        </w:tc>
      </w:tr>
      <w:tr w:rsidR="00276A95" w:rsidRPr="00BF2633" w14:paraId="1374C16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rPr>
            </w:pPr>
          </w:p>
        </w:tc>
      </w:tr>
      <w:tr w:rsidR="00276A95" w:rsidRPr="00BF2633" w14:paraId="759B285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rPr>
            </w:pPr>
          </w:p>
        </w:tc>
      </w:tr>
      <w:tr w:rsidR="00276A95" w:rsidRPr="00BF2633" w14:paraId="3CD0075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rPr>
            </w:pPr>
          </w:p>
        </w:tc>
      </w:tr>
      <w:tr w:rsidR="00276A95" w:rsidRPr="00BF2633" w14:paraId="4136CEB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rPr>
            </w:pPr>
          </w:p>
        </w:tc>
      </w:tr>
      <w:tr w:rsidR="00276A95" w:rsidRPr="00BF2633" w14:paraId="7EAA4B1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rPr>
            </w:pPr>
          </w:p>
        </w:tc>
      </w:tr>
      <w:tr w:rsidR="008614C1" w:rsidRPr="00BF2633" w14:paraId="42B8926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rPr>
            </w:pPr>
            <w:r w:rsidRPr="00E16E5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rPr>
            </w:pPr>
            <w:r>
              <w:rPr>
                <w:b/>
                <w:bCs/>
                <w:sz w:val="16"/>
                <w:szCs w:val="16"/>
              </w:rPr>
              <w:t>Emergency</w:t>
            </w:r>
            <w:r w:rsidRPr="00E16E59">
              <w:rPr>
                <w:b/>
                <w:bCs/>
                <w:sz w:val="16"/>
                <w:szCs w:val="16"/>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rPr>
            </w:pPr>
          </w:p>
        </w:tc>
      </w:tr>
      <w:tr w:rsidR="008614C1" w:rsidRPr="00BF2633" w14:paraId="7B7A4FA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rPr>
            </w:pPr>
            <w:r w:rsidRPr="00E16E59">
              <w:rPr>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rPr>
            </w:pPr>
            <w:r w:rsidRPr="00E16E59">
              <w:rPr>
                <w:sz w:val="16"/>
                <w:szCs w:val="16"/>
              </w:rPr>
              <w:t xml:space="preserve">On-network / Emergency Alert / </w:t>
            </w:r>
            <w:r>
              <w:rPr>
                <w:sz w:val="16"/>
                <w:szCs w:val="16"/>
              </w:rPr>
              <w:t xml:space="preserve">Cancel </w:t>
            </w:r>
            <w:r w:rsidRPr="00E16E59">
              <w:rPr>
                <w:sz w:val="16"/>
                <w:szCs w:val="16"/>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rPr>
            </w:pPr>
          </w:p>
        </w:tc>
      </w:tr>
      <w:tr w:rsidR="008614C1" w:rsidRPr="00BF2633" w14:paraId="237F640E"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rPr>
            </w:pPr>
            <w:r w:rsidRPr="00E16E59">
              <w:rPr>
                <w:sz w:val="16"/>
                <w:szCs w:val="16"/>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rPr>
            </w:pPr>
            <w:r w:rsidRPr="00E16E59">
              <w:rPr>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rPr>
            </w:pPr>
          </w:p>
        </w:tc>
      </w:tr>
      <w:tr w:rsidR="008614C1" w:rsidRPr="00BF2633" w14:paraId="0736E89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rPr>
            </w:pPr>
            <w:r w:rsidRPr="00E16E59">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rPr>
            </w:pPr>
            <w:r w:rsidRPr="00E16E59">
              <w:rPr>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rPr>
            </w:pPr>
          </w:p>
        </w:tc>
      </w:tr>
      <w:tr w:rsidR="008614C1" w:rsidRPr="00BF2633" w14:paraId="37D886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rPr>
            </w:pPr>
            <w:r w:rsidRPr="00E16E59">
              <w:rPr>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rPr>
            </w:pPr>
            <w:r w:rsidRPr="00E16E59">
              <w:rPr>
                <w:sz w:val="16"/>
                <w:szCs w:val="16"/>
              </w:rPr>
              <w:t xml:space="preserve">On-network / Video Pull call / One-to-one </w:t>
            </w:r>
            <w:r>
              <w:rPr>
                <w:sz w:val="16"/>
                <w:szCs w:val="16"/>
              </w:rPr>
              <w:t>v</w:t>
            </w:r>
            <w:r w:rsidRPr="00E16E59">
              <w:rPr>
                <w:sz w:val="16"/>
                <w:szCs w:val="16"/>
              </w:rPr>
              <w:t xml:space="preserve">ideo </w:t>
            </w:r>
            <w:r>
              <w:rPr>
                <w:sz w:val="16"/>
                <w:szCs w:val="16"/>
              </w:rPr>
              <w:t>p</w:t>
            </w:r>
            <w:r w:rsidRPr="00E16E59">
              <w:rPr>
                <w:sz w:val="16"/>
                <w:szCs w:val="16"/>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rPr>
            </w:pPr>
          </w:p>
        </w:tc>
      </w:tr>
      <w:tr w:rsidR="00977770" w:rsidRPr="00BF2633" w14:paraId="5CAF66C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4AD6E3" w14:textId="7F486649" w:rsidR="00977770" w:rsidRPr="00E16E59" w:rsidRDefault="00977770" w:rsidP="00977770">
            <w:pPr>
              <w:pStyle w:val="TAL"/>
              <w:keepNext w:val="0"/>
              <w:keepLines w:val="0"/>
              <w:rPr>
                <w:sz w:val="16"/>
                <w:szCs w:val="16"/>
              </w:rPr>
            </w:pPr>
            <w:r w:rsidRPr="006C39CF">
              <w:rPr>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4D229975" w14:textId="1788F6DB" w:rsidR="00977770" w:rsidRPr="00E16E59" w:rsidRDefault="00977770" w:rsidP="00977770">
            <w:pPr>
              <w:pStyle w:val="TAL"/>
              <w:keepNext w:val="0"/>
              <w:keepLines w:val="0"/>
              <w:rPr>
                <w:sz w:val="16"/>
                <w:szCs w:val="16"/>
              </w:rPr>
            </w:pPr>
            <w:r w:rsidRPr="006C39CF">
              <w:rPr>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4365F2EC" w14:textId="7C72FE9B" w:rsidR="00977770" w:rsidRDefault="00977770" w:rsidP="00977770">
            <w:pPr>
              <w:pStyle w:val="TAC"/>
              <w:rPr>
                <w:sz w:val="16"/>
                <w:szCs w:val="16"/>
              </w:rPr>
            </w:pPr>
            <w:r w:rsidRPr="006C39CF">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252446" w14:textId="629E7259" w:rsidR="00977770" w:rsidRDefault="00977770" w:rsidP="00977770">
            <w:pPr>
              <w:pStyle w:val="TAC"/>
              <w:rPr>
                <w:sz w:val="16"/>
                <w:szCs w:val="16"/>
              </w:rPr>
            </w:pPr>
            <w:r w:rsidRPr="006C39CF">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0ED516B" w14:textId="7395ABDA" w:rsidR="00977770" w:rsidRDefault="00977770" w:rsidP="00977770">
            <w:pPr>
              <w:pStyle w:val="TAL"/>
              <w:keepNext w:val="0"/>
              <w:keepLines w:val="0"/>
              <w:rPr>
                <w:sz w:val="16"/>
                <w:szCs w:val="16"/>
              </w:rPr>
            </w:pPr>
            <w:r w:rsidRPr="006C39CF">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B59545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D0602C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525FE" w14:textId="77777777" w:rsidR="00977770" w:rsidRPr="00BF2633" w:rsidRDefault="00977770" w:rsidP="00977770">
            <w:pPr>
              <w:pStyle w:val="TAL"/>
              <w:keepNext w:val="0"/>
              <w:keepLines w:val="0"/>
              <w:rPr>
                <w:sz w:val="16"/>
                <w:szCs w:val="16"/>
              </w:rPr>
            </w:pPr>
          </w:p>
        </w:tc>
      </w:tr>
      <w:tr w:rsidR="00977770" w:rsidRPr="00BF2633" w14:paraId="4E0CE89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D44C1D2" w14:textId="174F2AA4" w:rsidR="00977770" w:rsidRPr="000F28DF" w:rsidRDefault="00977770" w:rsidP="00977770">
            <w:pPr>
              <w:pStyle w:val="TAL"/>
              <w:keepNext w:val="0"/>
              <w:keepLines w:val="0"/>
              <w:rPr>
                <w:sz w:val="16"/>
                <w:szCs w:val="16"/>
              </w:rPr>
            </w:pPr>
            <w:r w:rsidRPr="00E16E59">
              <w:rPr>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977770" w:rsidRPr="000F28DF" w:rsidRDefault="00977770" w:rsidP="00977770">
            <w:pPr>
              <w:pStyle w:val="TAL"/>
              <w:keepNext w:val="0"/>
              <w:keepLines w:val="0"/>
              <w:rPr>
                <w:sz w:val="16"/>
                <w:szCs w:val="16"/>
              </w:rPr>
            </w:pPr>
            <w:r w:rsidRPr="00E16E59">
              <w:rPr>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977770" w:rsidRPr="00BF2633" w:rsidRDefault="00977770" w:rsidP="00977770">
            <w:pPr>
              <w:pStyle w:val="TAL"/>
              <w:keepNext w:val="0"/>
              <w:keepLines w:val="0"/>
              <w:rPr>
                <w:sz w:val="16"/>
                <w:szCs w:val="16"/>
              </w:rPr>
            </w:pPr>
          </w:p>
        </w:tc>
      </w:tr>
      <w:tr w:rsidR="00977770" w:rsidRPr="00BF2633" w14:paraId="4BC7FD66"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DF1B993" w14:textId="1678A250" w:rsidR="00977770" w:rsidRPr="000F28DF" w:rsidRDefault="00977770" w:rsidP="00977770">
            <w:pPr>
              <w:pStyle w:val="TAL"/>
              <w:keepNext w:val="0"/>
              <w:keepLines w:val="0"/>
              <w:rPr>
                <w:sz w:val="16"/>
                <w:szCs w:val="16"/>
              </w:rPr>
            </w:pPr>
            <w:r w:rsidRPr="00E16E59">
              <w:rPr>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977770" w:rsidRPr="000F28DF" w:rsidRDefault="00977770" w:rsidP="00977770">
            <w:pPr>
              <w:pStyle w:val="TAL"/>
              <w:keepNext w:val="0"/>
              <w:keepLines w:val="0"/>
              <w:rPr>
                <w:sz w:val="16"/>
                <w:szCs w:val="16"/>
              </w:rPr>
            </w:pPr>
            <w:r w:rsidRPr="00E16E59">
              <w:rPr>
                <w:sz w:val="16"/>
                <w:szCs w:val="16"/>
              </w:rPr>
              <w:t xml:space="preserve">On-network / Video </w:t>
            </w:r>
            <w:r>
              <w:rPr>
                <w:sz w:val="16"/>
                <w:szCs w:val="16"/>
              </w:rPr>
              <w:t>push</w:t>
            </w:r>
            <w:r w:rsidRPr="00E16E59">
              <w:rPr>
                <w:sz w:val="16"/>
                <w:szCs w:val="16"/>
              </w:rPr>
              <w:t xml:space="preserve"> call / One-to-one </w:t>
            </w:r>
            <w:r>
              <w:rPr>
                <w:sz w:val="16"/>
                <w:szCs w:val="16"/>
              </w:rPr>
              <w:t>v</w:t>
            </w:r>
            <w:r w:rsidRPr="00E16E59">
              <w:rPr>
                <w:sz w:val="16"/>
                <w:szCs w:val="16"/>
              </w:rPr>
              <w:t xml:space="preserve">ideo </w:t>
            </w:r>
            <w:r>
              <w:rPr>
                <w:sz w:val="16"/>
                <w:szCs w:val="16"/>
              </w:rPr>
              <w:t>push</w:t>
            </w:r>
            <w:r w:rsidRPr="00E16E59">
              <w:rPr>
                <w:sz w:val="16"/>
                <w:szCs w:val="16"/>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977770" w:rsidRPr="00BF2633" w:rsidRDefault="00977770" w:rsidP="00977770">
            <w:pPr>
              <w:pStyle w:val="TAL"/>
              <w:keepNext w:val="0"/>
              <w:keepLines w:val="0"/>
              <w:rPr>
                <w:sz w:val="16"/>
                <w:szCs w:val="16"/>
              </w:rPr>
            </w:pPr>
          </w:p>
        </w:tc>
      </w:tr>
      <w:tr w:rsidR="00B44BC6" w:rsidRPr="00BF2633" w14:paraId="667D992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1E1A68" w14:textId="5066ADED" w:rsidR="00B44BC6" w:rsidRPr="00E16E59" w:rsidRDefault="00B44BC6" w:rsidP="00B44BC6">
            <w:pPr>
              <w:pStyle w:val="TAL"/>
              <w:keepNext w:val="0"/>
              <w:keepLines w:val="0"/>
              <w:rPr>
                <w:sz w:val="16"/>
                <w:szCs w:val="16"/>
              </w:rPr>
            </w:pPr>
            <w:r>
              <w:rPr>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18E7C9A5" w14:textId="0E2B36CA" w:rsidR="00B44BC6" w:rsidRPr="00E16E59" w:rsidRDefault="00B44BC6" w:rsidP="00B44BC6">
            <w:pPr>
              <w:pStyle w:val="TAL"/>
              <w:keepNext w:val="0"/>
              <w:keepLines w:val="0"/>
              <w:rPr>
                <w:sz w:val="16"/>
                <w:szCs w:val="16"/>
              </w:rPr>
            </w:pPr>
            <w:r w:rsidRPr="004B309E">
              <w:rPr>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0F2F8BD2" w14:textId="2AE1A71F"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E13B8B4" w14:textId="2DD50B88" w:rsidR="00B44BC6" w:rsidRDefault="00B44BC6" w:rsidP="00B44BC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19AD2" w14:textId="61282DE1" w:rsidR="00B44BC6" w:rsidRDefault="00B44BC6" w:rsidP="00B44BC6">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3BD446D"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EF6F724"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740F5A" w14:textId="77777777" w:rsidR="00B44BC6" w:rsidRPr="00BF2633" w:rsidRDefault="00B44BC6" w:rsidP="00B44BC6">
            <w:pPr>
              <w:pStyle w:val="TAL"/>
              <w:keepNext w:val="0"/>
              <w:keepLines w:val="0"/>
              <w:rPr>
                <w:sz w:val="16"/>
                <w:szCs w:val="16"/>
              </w:rPr>
            </w:pPr>
          </w:p>
        </w:tc>
      </w:tr>
      <w:tr w:rsidR="00977770" w:rsidRPr="00BF2633" w14:paraId="692B7AE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E9699FE" w14:textId="2B8EA2E1" w:rsidR="00977770" w:rsidRPr="000F28DF" w:rsidRDefault="00977770" w:rsidP="00977770">
            <w:pPr>
              <w:pStyle w:val="TAL"/>
              <w:keepNext w:val="0"/>
              <w:keepLines w:val="0"/>
              <w:rPr>
                <w:sz w:val="16"/>
                <w:szCs w:val="16"/>
              </w:rPr>
            </w:pPr>
            <w:r w:rsidRPr="006677AB">
              <w:rPr>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977770" w:rsidRPr="000F28DF" w:rsidRDefault="00977770" w:rsidP="00977770">
            <w:pPr>
              <w:pStyle w:val="TAL"/>
              <w:keepNext w:val="0"/>
              <w:keepLines w:val="0"/>
              <w:rPr>
                <w:sz w:val="16"/>
                <w:szCs w:val="16"/>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977770" w:rsidRPr="00BF2633" w:rsidRDefault="00977770" w:rsidP="00977770">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977770" w:rsidRPr="00BF2633" w:rsidRDefault="00977770" w:rsidP="00977770">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977770" w:rsidRPr="00BF2633" w:rsidRDefault="00977770" w:rsidP="00977770">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977770" w:rsidRPr="00BF2633" w:rsidRDefault="00977770" w:rsidP="00977770">
            <w:pPr>
              <w:pStyle w:val="TAL"/>
              <w:keepNext w:val="0"/>
              <w:keepLines w:val="0"/>
              <w:rPr>
                <w:sz w:val="16"/>
                <w:szCs w:val="16"/>
              </w:rPr>
            </w:pPr>
          </w:p>
        </w:tc>
      </w:tr>
      <w:tr w:rsidR="00977770" w:rsidRPr="00BF2633" w14:paraId="12B693F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4EE27A" w14:textId="3F7EE8BA" w:rsidR="00977770" w:rsidRPr="000F28DF" w:rsidRDefault="00977770" w:rsidP="00977770">
            <w:pPr>
              <w:pStyle w:val="TAL"/>
              <w:keepNext w:val="0"/>
              <w:keepLines w:val="0"/>
              <w:rPr>
                <w:sz w:val="16"/>
                <w:szCs w:val="16"/>
              </w:rPr>
            </w:pPr>
            <w:r>
              <w:rPr>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977770" w:rsidRPr="000F28DF" w:rsidRDefault="00977770" w:rsidP="00977770">
            <w:pPr>
              <w:pStyle w:val="TAL"/>
              <w:keepNext w:val="0"/>
              <w:keepLines w:val="0"/>
              <w:rPr>
                <w:sz w:val="16"/>
                <w:szCs w:val="16"/>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977770" w:rsidRPr="00BF2633" w:rsidRDefault="00977770" w:rsidP="00977770">
            <w:pPr>
              <w:pStyle w:val="TAL"/>
              <w:keepNext w:val="0"/>
              <w:keepLines w:val="0"/>
              <w:rPr>
                <w:sz w:val="16"/>
                <w:szCs w:val="16"/>
              </w:rPr>
            </w:pPr>
          </w:p>
        </w:tc>
      </w:tr>
      <w:tr w:rsidR="00977770" w:rsidRPr="00BF2633" w14:paraId="2B62D71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B3547AA" w14:textId="1E2DCF7E" w:rsidR="00977770" w:rsidRPr="000F28DF" w:rsidRDefault="00977770" w:rsidP="00977770">
            <w:pPr>
              <w:pStyle w:val="TAL"/>
              <w:keepNext w:val="0"/>
              <w:keepLines w:val="0"/>
              <w:rPr>
                <w:sz w:val="16"/>
                <w:szCs w:val="16"/>
              </w:rPr>
            </w:pPr>
            <w:r>
              <w:rPr>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977770" w:rsidRPr="000F28DF" w:rsidRDefault="00977770" w:rsidP="00977770">
            <w:pPr>
              <w:pStyle w:val="TAL"/>
              <w:keepNext w:val="0"/>
              <w:keepLines w:val="0"/>
              <w:rPr>
                <w:sz w:val="16"/>
                <w:szCs w:val="16"/>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977770" w:rsidRPr="00BF2633" w:rsidRDefault="00977770" w:rsidP="00977770">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977770" w:rsidRPr="00BF2633" w:rsidRDefault="00977770" w:rsidP="00977770">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977770" w:rsidRPr="00BF2633" w:rsidRDefault="00977770" w:rsidP="00977770">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977770" w:rsidRPr="00BF2633" w:rsidRDefault="00977770" w:rsidP="00977770">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977770" w:rsidRPr="00BF2633" w:rsidRDefault="00977770" w:rsidP="00977770">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977770" w:rsidRPr="00BF2633" w:rsidRDefault="00977770" w:rsidP="00977770">
            <w:pPr>
              <w:pStyle w:val="TAL"/>
              <w:keepNext w:val="0"/>
              <w:keepLines w:val="0"/>
              <w:rPr>
                <w:sz w:val="16"/>
                <w:szCs w:val="16"/>
              </w:rPr>
            </w:pPr>
          </w:p>
        </w:tc>
      </w:tr>
      <w:tr w:rsidR="004B1583" w:rsidRPr="00BF2633" w14:paraId="2F34CC18"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66C925" w14:textId="1A8974AA" w:rsidR="004B1583" w:rsidRDefault="004B1583" w:rsidP="004B1583">
            <w:pPr>
              <w:pStyle w:val="TAL"/>
              <w:keepNext w:val="0"/>
              <w:keepLines w:val="0"/>
              <w:rPr>
                <w:sz w:val="16"/>
                <w:szCs w:val="16"/>
              </w:rPr>
            </w:pPr>
            <w:r>
              <w:rPr>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4B3F86C1" w14:textId="264D50A3" w:rsidR="004B1583" w:rsidRDefault="004B1583" w:rsidP="004B1583">
            <w:pPr>
              <w:pStyle w:val="TAL"/>
              <w:keepNext w:val="0"/>
              <w:keepLines w:val="0"/>
            </w:pPr>
            <w:r w:rsidRPr="00FF7ABE">
              <w:rPr>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5F216CAF" w14:textId="7F1B3D80" w:rsidR="004B1583" w:rsidRDefault="004B1583" w:rsidP="004B1583">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05355DC" w14:textId="531351DB"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8119C0F" w14:textId="2738303A"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69CBBB3"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D98A1C"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59423F8" w14:textId="77777777" w:rsidR="004B1583" w:rsidRPr="00BF2633" w:rsidRDefault="004B1583" w:rsidP="004B1583">
            <w:pPr>
              <w:pStyle w:val="TAL"/>
              <w:keepNext w:val="0"/>
              <w:keepLines w:val="0"/>
              <w:rPr>
                <w:sz w:val="16"/>
                <w:szCs w:val="16"/>
              </w:rPr>
            </w:pPr>
          </w:p>
        </w:tc>
      </w:tr>
      <w:tr w:rsidR="004B1583" w:rsidRPr="00BF2633" w14:paraId="5B1C3B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6C3E9B8" w14:textId="319EE99A" w:rsidR="004B1583" w:rsidRDefault="004B1583" w:rsidP="004B1583">
            <w:pPr>
              <w:pStyle w:val="TAL"/>
              <w:keepNext w:val="0"/>
              <w:keepLines w:val="0"/>
              <w:rPr>
                <w:sz w:val="16"/>
                <w:szCs w:val="16"/>
              </w:rPr>
            </w:pPr>
            <w:r>
              <w:rPr>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54EA2743" w14:textId="38748C31" w:rsidR="004B1583" w:rsidRDefault="004B1583" w:rsidP="004B1583">
            <w:pPr>
              <w:pStyle w:val="TAL"/>
              <w:keepNext w:val="0"/>
              <w:keepLines w:val="0"/>
            </w:pPr>
            <w:r w:rsidRPr="00FF7ABE">
              <w:rPr>
                <w:sz w:val="16"/>
                <w:szCs w:val="16"/>
              </w:rPr>
              <w:t xml:space="preserve">On-network / On-demand ambient viewing call / </w:t>
            </w:r>
            <w:r w:rsidRPr="00FF7ABE">
              <w:rPr>
                <w:sz w:val="16"/>
                <w:szCs w:val="16"/>
              </w:rPr>
              <w:lastRenderedPageBreak/>
              <w:t>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5F11313" w14:textId="6A330612" w:rsidR="004B1583" w:rsidRDefault="004B1583" w:rsidP="004B1583">
            <w:pPr>
              <w:pStyle w:val="TAC"/>
              <w:rPr>
                <w:sz w:val="16"/>
                <w:szCs w:val="16"/>
              </w:rPr>
            </w:pPr>
            <w:r>
              <w:rPr>
                <w:sz w:val="16"/>
                <w:szCs w:val="16"/>
              </w:rPr>
              <w:lastRenderedPageBreak/>
              <w:t>Rel-16</w:t>
            </w:r>
          </w:p>
        </w:tc>
        <w:tc>
          <w:tcPr>
            <w:tcW w:w="1054" w:type="dxa"/>
            <w:tcBorders>
              <w:top w:val="single" w:sz="4" w:space="0" w:color="auto"/>
              <w:left w:val="single" w:sz="4" w:space="0" w:color="auto"/>
              <w:bottom w:val="single" w:sz="4" w:space="0" w:color="auto"/>
              <w:right w:val="single" w:sz="4" w:space="0" w:color="auto"/>
            </w:tcBorders>
          </w:tcPr>
          <w:p w14:paraId="7C75A2A8" w14:textId="427CCB50" w:rsidR="004B158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7EDF04E" w14:textId="48908FAF" w:rsidR="004B158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E28C21F"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ABD44F"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FCCB9D" w14:textId="77777777" w:rsidR="004B1583" w:rsidRPr="00BF2633" w:rsidRDefault="004B1583" w:rsidP="004B1583">
            <w:pPr>
              <w:pStyle w:val="TAL"/>
              <w:keepNext w:val="0"/>
              <w:keepLines w:val="0"/>
              <w:rPr>
                <w:sz w:val="16"/>
                <w:szCs w:val="16"/>
              </w:rPr>
            </w:pPr>
          </w:p>
        </w:tc>
      </w:tr>
      <w:tr w:rsidR="004B1583" w:rsidRPr="00BF2633" w14:paraId="68B96DD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1095B53" w14:textId="2529EC6A" w:rsidR="004B1583" w:rsidRPr="000F28DF" w:rsidRDefault="004B1583" w:rsidP="004B1583">
            <w:pPr>
              <w:pStyle w:val="TAL"/>
              <w:keepNext w:val="0"/>
              <w:keepLines w:val="0"/>
              <w:rPr>
                <w:sz w:val="16"/>
                <w:szCs w:val="16"/>
              </w:rPr>
            </w:pPr>
            <w:r w:rsidRPr="006677AB">
              <w:rPr>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4B1583" w:rsidRPr="000F28DF" w:rsidRDefault="004B1583" w:rsidP="004B1583">
            <w:pPr>
              <w:pStyle w:val="TAL"/>
              <w:keepNext w:val="0"/>
              <w:keepLines w:val="0"/>
              <w:rPr>
                <w:sz w:val="16"/>
                <w:szCs w:val="16"/>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4B1583" w:rsidRPr="00BF2633" w:rsidRDefault="004B1583" w:rsidP="004B1583">
            <w:pPr>
              <w:pStyle w:val="TAL"/>
              <w:keepNext w:val="0"/>
              <w:keepLines w:val="0"/>
              <w:rPr>
                <w:sz w:val="16"/>
                <w:szCs w:val="16"/>
              </w:rPr>
            </w:pPr>
          </w:p>
        </w:tc>
      </w:tr>
      <w:tr w:rsidR="004B1583" w:rsidRPr="00BF2633" w14:paraId="2CC156D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0570E777" w14:textId="6BD8542D" w:rsidR="004B1583" w:rsidRPr="000F28DF" w:rsidRDefault="004B1583" w:rsidP="004B1583">
            <w:pPr>
              <w:pStyle w:val="TAL"/>
              <w:keepNext w:val="0"/>
              <w:keepLines w:val="0"/>
              <w:rPr>
                <w:sz w:val="16"/>
                <w:szCs w:val="16"/>
              </w:rPr>
            </w:pPr>
            <w:r>
              <w:rPr>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4B1583" w:rsidRPr="000F28DF" w:rsidRDefault="004B1583" w:rsidP="004B1583">
            <w:pPr>
              <w:pStyle w:val="TAL"/>
              <w:keepNext w:val="0"/>
              <w:keepLines w:val="0"/>
              <w:rPr>
                <w:sz w:val="16"/>
                <w:szCs w:val="16"/>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4B1583" w:rsidRPr="00BF2633" w:rsidRDefault="004B1583" w:rsidP="004B1583">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4B1583" w:rsidRPr="00BF2633" w:rsidRDefault="004B1583" w:rsidP="004B1583">
            <w:pPr>
              <w:pStyle w:val="TAL"/>
              <w:keepNext w:val="0"/>
              <w:keepLines w:val="0"/>
              <w:rPr>
                <w:sz w:val="16"/>
                <w:szCs w:val="16"/>
              </w:rPr>
            </w:pPr>
          </w:p>
        </w:tc>
      </w:tr>
      <w:tr w:rsidR="00B44BC6" w:rsidRPr="00BF2633" w14:paraId="656B58F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FAA013" w14:textId="42B03708" w:rsidR="00B44BC6" w:rsidRDefault="00B44BC6" w:rsidP="00B44BC6">
            <w:pPr>
              <w:pStyle w:val="TAL"/>
              <w:keepNext w:val="0"/>
              <w:keepLines w:val="0"/>
              <w:rPr>
                <w:sz w:val="16"/>
                <w:szCs w:val="16"/>
              </w:rPr>
            </w:pPr>
            <w:r w:rsidRPr="00BA3440">
              <w:rPr>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72DBDB95" w14:textId="7D3BFDDA" w:rsidR="00B44BC6" w:rsidRDefault="00B44BC6" w:rsidP="00B44BC6">
            <w:pPr>
              <w:pStyle w:val="TAL"/>
              <w:keepNext w:val="0"/>
              <w:keepLines w:val="0"/>
            </w:pPr>
            <w:r w:rsidRPr="00BA3440">
              <w:rPr>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7783C56F" w14:textId="77777777" w:rsidR="00B44BC6" w:rsidRDefault="00B44BC6" w:rsidP="00B44BC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53A1928" w14:textId="77777777" w:rsidR="00B44BC6" w:rsidRDefault="00B44BC6" w:rsidP="00B44BC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0E3C14F" w14:textId="77777777" w:rsidR="00B44BC6" w:rsidRDefault="00B44BC6" w:rsidP="00B44BC6">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6C7BF33A"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A2ED7E7"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21D9F0C" w14:textId="77777777" w:rsidR="00B44BC6" w:rsidRPr="00BF2633" w:rsidRDefault="00B44BC6" w:rsidP="00B44BC6">
            <w:pPr>
              <w:pStyle w:val="TAL"/>
              <w:keepNext w:val="0"/>
              <w:keepLines w:val="0"/>
              <w:rPr>
                <w:sz w:val="16"/>
                <w:szCs w:val="16"/>
              </w:rPr>
            </w:pPr>
          </w:p>
        </w:tc>
      </w:tr>
      <w:tr w:rsidR="00B44BC6" w:rsidRPr="00BF2633" w14:paraId="6DDCACF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6BC06AC" w14:textId="01868D22" w:rsidR="00B44BC6" w:rsidRDefault="00B44BC6" w:rsidP="00B44BC6">
            <w:pPr>
              <w:pStyle w:val="TAL"/>
              <w:keepNext w:val="0"/>
              <w:keepLines w:val="0"/>
              <w:rPr>
                <w:sz w:val="16"/>
                <w:szCs w:val="16"/>
              </w:rPr>
            </w:pPr>
            <w:r>
              <w:rPr>
                <w:b/>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658CF73" w14:textId="21E10B6C" w:rsidR="00B44BC6" w:rsidRDefault="00B44BC6" w:rsidP="00B44BC6">
            <w:pPr>
              <w:pStyle w:val="TAL"/>
              <w:keepNext w:val="0"/>
              <w:keepLines w:val="0"/>
            </w:pPr>
            <w:r w:rsidRPr="00BA3440">
              <w:rPr>
                <w:b/>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081B35E3" w14:textId="517FFF4F"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16EF0768" w14:textId="36724D35" w:rsidR="00B44BC6" w:rsidRDefault="00B44BC6" w:rsidP="00B44BC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AFBCE43" w14:textId="5A08C1C5" w:rsidR="00B44BC6" w:rsidRDefault="00B44BC6" w:rsidP="00B44BC6">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24C3FE"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27FD797"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D7EA069" w14:textId="77777777" w:rsidR="00B44BC6" w:rsidRPr="00BF2633" w:rsidRDefault="00B44BC6" w:rsidP="00B44BC6">
            <w:pPr>
              <w:pStyle w:val="TAL"/>
              <w:keepNext w:val="0"/>
              <w:keepLines w:val="0"/>
              <w:rPr>
                <w:sz w:val="16"/>
                <w:szCs w:val="16"/>
              </w:rPr>
            </w:pPr>
          </w:p>
        </w:tc>
      </w:tr>
      <w:tr w:rsidR="00B44BC6" w:rsidRPr="00BF2633" w14:paraId="71DC0D8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7BE00D0" w14:textId="1CFE8267" w:rsidR="00B44BC6" w:rsidRDefault="00B44BC6" w:rsidP="00B44BC6">
            <w:pPr>
              <w:pStyle w:val="TAL"/>
              <w:keepNext w:val="0"/>
              <w:keepLines w:val="0"/>
              <w:rPr>
                <w:sz w:val="16"/>
                <w:szCs w:val="16"/>
              </w:rPr>
            </w:pPr>
            <w:r>
              <w:rPr>
                <w:b/>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0F31F166" w14:textId="6ADD691B" w:rsidR="00B44BC6" w:rsidRDefault="00B44BC6" w:rsidP="00B44BC6">
            <w:pPr>
              <w:pStyle w:val="TAL"/>
              <w:keepNext w:val="0"/>
              <w:keepLines w:val="0"/>
            </w:pPr>
            <w:r w:rsidRPr="00F0522C">
              <w:rPr>
                <w:b/>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0A0694A0" w14:textId="4B1619C8"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398064F0" w14:textId="29E7F9EE" w:rsidR="00B44BC6" w:rsidRDefault="00B44BC6" w:rsidP="00B44BC6">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AD287A" w14:textId="436BE4FF" w:rsidR="00B44BC6" w:rsidRDefault="00B44BC6" w:rsidP="00B44BC6">
            <w:pPr>
              <w:pStyle w:val="TAL"/>
              <w:keepNext w:val="0"/>
              <w:keepLines w:val="0"/>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6F68944" w14:textId="77777777" w:rsidR="00B44BC6" w:rsidRPr="00BF2633" w:rsidRDefault="00B44BC6" w:rsidP="00B44BC6">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AFCD156" w14:textId="77777777" w:rsidR="00B44BC6" w:rsidRPr="00BF2633" w:rsidRDefault="00B44BC6" w:rsidP="00B44BC6">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7D610" w14:textId="77777777" w:rsidR="00B44BC6" w:rsidRPr="00BF2633" w:rsidRDefault="00B44BC6" w:rsidP="00B44BC6">
            <w:pPr>
              <w:pStyle w:val="TAL"/>
              <w:keepNext w:val="0"/>
              <w:keepLines w:val="0"/>
              <w:rPr>
                <w:sz w:val="16"/>
                <w:szCs w:val="16"/>
              </w:rPr>
            </w:pPr>
          </w:p>
        </w:tc>
      </w:tr>
      <w:tr w:rsidR="004B1583" w:rsidRPr="00BF2633" w14:paraId="1434A1F9"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C1B31AD" w14:textId="74E6BA56" w:rsidR="004B1583" w:rsidRPr="000F28DF" w:rsidRDefault="004B1583" w:rsidP="004B1583">
            <w:pPr>
              <w:pStyle w:val="TAL"/>
              <w:keepNext w:val="0"/>
              <w:keepLines w:val="0"/>
              <w:rPr>
                <w:sz w:val="16"/>
                <w:szCs w:val="16"/>
              </w:rPr>
            </w:pPr>
            <w:r>
              <w:rPr>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4B1583" w:rsidRPr="000F28DF" w:rsidRDefault="004B1583" w:rsidP="004B1583">
            <w:pPr>
              <w:pStyle w:val="TAL"/>
              <w:keepNext w:val="0"/>
              <w:keepLines w:val="0"/>
              <w:rPr>
                <w:sz w:val="16"/>
                <w:szCs w:val="16"/>
              </w:rPr>
            </w:pPr>
            <w:r>
              <w:rPr>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4B1583" w:rsidRPr="00BF2633" w:rsidRDefault="004B1583" w:rsidP="004B1583">
            <w:pPr>
              <w:pStyle w:val="TAL"/>
              <w:keepNext w:val="0"/>
              <w:keepLines w:val="0"/>
              <w:rPr>
                <w:sz w:val="16"/>
                <w:szCs w:val="16"/>
              </w:rPr>
            </w:pPr>
          </w:p>
        </w:tc>
      </w:tr>
      <w:tr w:rsidR="004B1583" w:rsidRPr="00BF2633" w14:paraId="79976E8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8820AA7" w14:textId="2EEE47FA" w:rsidR="004B1583" w:rsidRPr="000F28DF" w:rsidRDefault="004B1583" w:rsidP="004B1583">
            <w:pPr>
              <w:pStyle w:val="TAL"/>
              <w:keepNext w:val="0"/>
              <w:keepLines w:val="0"/>
              <w:rPr>
                <w:sz w:val="16"/>
                <w:szCs w:val="16"/>
              </w:rPr>
            </w:pPr>
            <w:r w:rsidRPr="00B35FFA">
              <w:rPr>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4B1583" w:rsidRPr="000F28DF" w:rsidRDefault="004B1583" w:rsidP="004B1583">
            <w:pPr>
              <w:pStyle w:val="TAL"/>
              <w:keepNext w:val="0"/>
              <w:keepLines w:val="0"/>
              <w:rPr>
                <w:sz w:val="16"/>
                <w:szCs w:val="16"/>
              </w:rPr>
            </w:pPr>
            <w:r w:rsidRPr="00B35FFA">
              <w:rPr>
                <w:b/>
                <w:sz w:val="16"/>
                <w:szCs w:val="16"/>
              </w:rPr>
              <w:t>Group Calls</w:t>
            </w:r>
            <w:r>
              <w:rPr>
                <w:b/>
                <w:sz w:val="16"/>
                <w:szCs w:val="16"/>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4B1583" w:rsidRPr="00BF2633" w:rsidRDefault="004B1583" w:rsidP="004B1583">
            <w:pPr>
              <w:pStyle w:val="TAL"/>
              <w:keepNext w:val="0"/>
              <w:keepLines w:val="0"/>
              <w:rPr>
                <w:sz w:val="16"/>
                <w:szCs w:val="16"/>
              </w:rPr>
            </w:pPr>
          </w:p>
        </w:tc>
      </w:tr>
      <w:tr w:rsidR="004B1583" w:rsidRPr="00BF2633" w14:paraId="6AB8AAD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18F63FB" w14:textId="2E7AEED7" w:rsidR="004B1583" w:rsidRPr="000F28DF" w:rsidRDefault="004B1583" w:rsidP="004B1583">
            <w:pPr>
              <w:pStyle w:val="TAL"/>
              <w:keepNext w:val="0"/>
              <w:keepLines w:val="0"/>
              <w:rPr>
                <w:sz w:val="16"/>
                <w:szCs w:val="16"/>
              </w:rPr>
            </w:pPr>
            <w:r w:rsidRPr="00B35FFA">
              <w:rPr>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4B1583" w:rsidRPr="000F28DF" w:rsidRDefault="004B1583" w:rsidP="004B1583">
            <w:pPr>
              <w:pStyle w:val="TAL"/>
              <w:keepNext w:val="0"/>
              <w:keepLines w:val="0"/>
              <w:rPr>
                <w:sz w:val="16"/>
                <w:szCs w:val="16"/>
              </w:rPr>
            </w:pPr>
            <w:r w:rsidRPr="00B35FFA">
              <w:rPr>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4B1583" w:rsidRPr="00BF2633" w:rsidRDefault="004B1583" w:rsidP="004B1583">
            <w:pPr>
              <w:pStyle w:val="TAL"/>
              <w:keepNext w:val="0"/>
              <w:keepLines w:val="0"/>
              <w:rPr>
                <w:sz w:val="16"/>
                <w:szCs w:val="16"/>
              </w:rPr>
            </w:pPr>
          </w:p>
        </w:tc>
      </w:tr>
      <w:tr w:rsidR="004B1583" w:rsidRPr="00BF2633" w14:paraId="5208413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9FDAB2C" w14:textId="78DBF3ED" w:rsidR="004B1583" w:rsidRPr="000F28DF" w:rsidRDefault="004B1583" w:rsidP="004B1583">
            <w:pPr>
              <w:pStyle w:val="TAL"/>
              <w:keepNext w:val="0"/>
              <w:keepLines w:val="0"/>
              <w:rPr>
                <w:sz w:val="16"/>
                <w:szCs w:val="16"/>
              </w:rPr>
            </w:pPr>
            <w:r>
              <w:rPr>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4B1583" w:rsidRPr="000F28DF" w:rsidRDefault="004B1583" w:rsidP="004B1583">
            <w:pPr>
              <w:pStyle w:val="TAL"/>
              <w:keepNext w:val="0"/>
              <w:keepLines w:val="0"/>
              <w:rPr>
                <w:sz w:val="16"/>
                <w:szCs w:val="16"/>
              </w:rPr>
            </w:pPr>
            <w:r w:rsidRPr="00B35FFA">
              <w:rPr>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4B1583" w:rsidRDefault="004B1583" w:rsidP="004B1583">
            <w:pPr>
              <w:pStyle w:val="TAL"/>
              <w:keepNext w:val="0"/>
              <w:keepLines w:val="0"/>
              <w:rPr>
                <w:sz w:val="16"/>
                <w:szCs w:val="16"/>
              </w:rPr>
            </w:pPr>
            <w:r>
              <w:rPr>
                <w:sz w:val="16"/>
                <w:szCs w:val="16"/>
              </w:rPr>
              <w:t>IUT is MCVideo Client</w:t>
            </w:r>
          </w:p>
          <w:p w14:paraId="44F21C50" w14:textId="7CE1F18E"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4B1583" w:rsidRPr="00BF2633" w:rsidRDefault="004B1583" w:rsidP="004B1583">
            <w:pPr>
              <w:pStyle w:val="TAL"/>
              <w:keepNext w:val="0"/>
              <w:keepLines w:val="0"/>
              <w:rPr>
                <w:sz w:val="16"/>
                <w:szCs w:val="16"/>
              </w:rPr>
            </w:pPr>
          </w:p>
        </w:tc>
      </w:tr>
      <w:tr w:rsidR="004B1583" w:rsidRPr="00BF2633" w14:paraId="27E670D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C9C3D30" w14:textId="02FCD7CA" w:rsidR="004B1583" w:rsidRPr="000F28DF" w:rsidRDefault="004B1583" w:rsidP="004B1583">
            <w:pPr>
              <w:pStyle w:val="TAL"/>
              <w:keepNext w:val="0"/>
              <w:keepLines w:val="0"/>
              <w:rPr>
                <w:sz w:val="16"/>
                <w:szCs w:val="16"/>
              </w:rPr>
            </w:pPr>
            <w:r>
              <w:rPr>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4B1583" w:rsidRPr="000F28DF" w:rsidRDefault="004B1583" w:rsidP="004B1583">
            <w:pPr>
              <w:pStyle w:val="TAL"/>
              <w:keepNext w:val="0"/>
              <w:keepLines w:val="0"/>
              <w:rPr>
                <w:sz w:val="16"/>
                <w:szCs w:val="16"/>
              </w:rPr>
            </w:pPr>
            <w:r>
              <w:rPr>
                <w:sz w:val="16"/>
                <w:szCs w:val="16"/>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4B1583" w:rsidRDefault="004B1583" w:rsidP="004B1583">
            <w:pPr>
              <w:pStyle w:val="TAL"/>
              <w:keepNext w:val="0"/>
              <w:keepLines w:val="0"/>
              <w:rPr>
                <w:sz w:val="16"/>
                <w:szCs w:val="16"/>
              </w:rPr>
            </w:pPr>
            <w:r>
              <w:rPr>
                <w:sz w:val="16"/>
                <w:szCs w:val="16"/>
              </w:rPr>
              <w:t>IUT is MCVideo Client</w:t>
            </w:r>
          </w:p>
          <w:p w14:paraId="33BA6577" w14:textId="4E099412"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4B1583" w:rsidRPr="00BF2633" w:rsidRDefault="004B1583" w:rsidP="004B1583">
            <w:pPr>
              <w:pStyle w:val="TAL"/>
              <w:keepNext w:val="0"/>
              <w:keepLines w:val="0"/>
              <w:rPr>
                <w:sz w:val="16"/>
                <w:szCs w:val="16"/>
              </w:rPr>
            </w:pPr>
          </w:p>
        </w:tc>
      </w:tr>
      <w:tr w:rsidR="004B1583" w:rsidRPr="00BF2633" w14:paraId="31010DC1"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AEBFFAD" w14:textId="6082674E" w:rsidR="004B1583" w:rsidRPr="000F28DF" w:rsidRDefault="004B1583" w:rsidP="004B1583">
            <w:pPr>
              <w:pStyle w:val="TAL"/>
              <w:keepNext w:val="0"/>
              <w:keepLines w:val="0"/>
              <w:rPr>
                <w:sz w:val="16"/>
                <w:szCs w:val="16"/>
              </w:rPr>
            </w:pPr>
            <w:r>
              <w:rPr>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4B1583" w:rsidRPr="000F28DF" w:rsidRDefault="004B1583" w:rsidP="004B1583">
            <w:pPr>
              <w:pStyle w:val="TAL"/>
              <w:keepNext w:val="0"/>
              <w:keepLines w:val="0"/>
              <w:rPr>
                <w:sz w:val="16"/>
                <w:szCs w:val="16"/>
              </w:rPr>
            </w:pPr>
            <w:r>
              <w:rPr>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4B1583" w:rsidRDefault="004B1583" w:rsidP="004B1583">
            <w:pPr>
              <w:pStyle w:val="TAL"/>
              <w:keepNext w:val="0"/>
              <w:keepLines w:val="0"/>
              <w:rPr>
                <w:sz w:val="16"/>
                <w:szCs w:val="16"/>
              </w:rPr>
            </w:pPr>
            <w:r>
              <w:rPr>
                <w:sz w:val="16"/>
                <w:szCs w:val="16"/>
              </w:rPr>
              <w:t>IUT is MCVideo Client</w:t>
            </w:r>
          </w:p>
          <w:p w14:paraId="2E46AD55" w14:textId="363753EB"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4B1583" w:rsidRPr="00BF2633" w:rsidRDefault="004B1583" w:rsidP="004B1583">
            <w:pPr>
              <w:pStyle w:val="TAL"/>
              <w:keepNext w:val="0"/>
              <w:keepLines w:val="0"/>
              <w:rPr>
                <w:sz w:val="16"/>
                <w:szCs w:val="16"/>
              </w:rPr>
            </w:pPr>
          </w:p>
        </w:tc>
      </w:tr>
      <w:tr w:rsidR="004B1583" w:rsidRPr="00BF2633" w14:paraId="01D783EF"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45B1CD8B" w14:textId="6FACA711" w:rsidR="004B1583" w:rsidRPr="000F28DF" w:rsidRDefault="004B1583" w:rsidP="004B1583">
            <w:pPr>
              <w:pStyle w:val="TAL"/>
              <w:keepNext w:val="0"/>
              <w:keepLines w:val="0"/>
              <w:rPr>
                <w:sz w:val="16"/>
                <w:szCs w:val="16"/>
              </w:rPr>
            </w:pPr>
            <w:r>
              <w:rPr>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4B1583" w:rsidRPr="000F28DF" w:rsidRDefault="004B1583" w:rsidP="004B1583">
            <w:pPr>
              <w:pStyle w:val="TAL"/>
              <w:keepNext w:val="0"/>
              <w:keepLines w:val="0"/>
              <w:rPr>
                <w:sz w:val="16"/>
                <w:szCs w:val="16"/>
              </w:rPr>
            </w:pPr>
            <w:r>
              <w:rPr>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4B1583" w:rsidRDefault="004B1583" w:rsidP="004B1583">
            <w:pPr>
              <w:pStyle w:val="TAL"/>
              <w:keepNext w:val="0"/>
              <w:keepLines w:val="0"/>
              <w:rPr>
                <w:sz w:val="16"/>
                <w:szCs w:val="16"/>
              </w:rPr>
            </w:pPr>
            <w:r>
              <w:rPr>
                <w:sz w:val="16"/>
                <w:szCs w:val="16"/>
              </w:rPr>
              <w:t>IUT is MCVideo Client</w:t>
            </w:r>
          </w:p>
          <w:p w14:paraId="3C45C3C8" w14:textId="52BE78B7"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4B1583" w:rsidRPr="00BF2633" w:rsidRDefault="004B1583" w:rsidP="004B1583">
            <w:pPr>
              <w:pStyle w:val="TAL"/>
              <w:keepNext w:val="0"/>
              <w:keepLines w:val="0"/>
              <w:rPr>
                <w:sz w:val="16"/>
                <w:szCs w:val="16"/>
              </w:rPr>
            </w:pPr>
          </w:p>
        </w:tc>
      </w:tr>
      <w:tr w:rsidR="004B1583" w:rsidRPr="00BF2633" w14:paraId="515DEDE3"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33664FC3" w14:textId="7029E7D5" w:rsidR="004B1583" w:rsidRPr="000F28DF" w:rsidRDefault="004B1583" w:rsidP="004B1583">
            <w:pPr>
              <w:pStyle w:val="TAL"/>
              <w:keepNext w:val="0"/>
              <w:keepLines w:val="0"/>
              <w:rPr>
                <w:sz w:val="16"/>
                <w:szCs w:val="16"/>
              </w:rPr>
            </w:pPr>
            <w:r>
              <w:rPr>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4B1583" w:rsidRPr="000F28DF" w:rsidRDefault="004B1583" w:rsidP="004B1583">
            <w:pPr>
              <w:pStyle w:val="TAL"/>
              <w:keepNext w:val="0"/>
              <w:keepLines w:val="0"/>
              <w:rPr>
                <w:sz w:val="16"/>
                <w:szCs w:val="16"/>
              </w:rPr>
            </w:pPr>
            <w:r>
              <w:rPr>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4B1583" w:rsidRDefault="004B1583" w:rsidP="004B1583">
            <w:pPr>
              <w:pStyle w:val="TAL"/>
              <w:keepNext w:val="0"/>
              <w:keepLines w:val="0"/>
              <w:rPr>
                <w:sz w:val="16"/>
                <w:szCs w:val="16"/>
              </w:rPr>
            </w:pPr>
            <w:r>
              <w:rPr>
                <w:sz w:val="16"/>
                <w:szCs w:val="16"/>
              </w:rPr>
              <w:t>IUT is MCVideo Client</w:t>
            </w:r>
          </w:p>
          <w:p w14:paraId="3A018F85" w14:textId="4F268050"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4B1583" w:rsidRPr="00BF2633" w:rsidRDefault="004B1583" w:rsidP="004B1583">
            <w:pPr>
              <w:pStyle w:val="TAL"/>
              <w:keepNext w:val="0"/>
              <w:keepLines w:val="0"/>
              <w:rPr>
                <w:sz w:val="16"/>
                <w:szCs w:val="16"/>
              </w:rPr>
            </w:pPr>
          </w:p>
        </w:tc>
      </w:tr>
      <w:tr w:rsidR="004B1583" w:rsidRPr="00BF2633" w14:paraId="5B01CE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CCC9E4D" w14:textId="1315691D" w:rsidR="004B1583" w:rsidRPr="000F28DF" w:rsidRDefault="004B1583" w:rsidP="004B1583">
            <w:pPr>
              <w:pStyle w:val="TAL"/>
              <w:keepNext w:val="0"/>
              <w:keepLines w:val="0"/>
              <w:rPr>
                <w:sz w:val="16"/>
                <w:szCs w:val="16"/>
              </w:rPr>
            </w:pPr>
            <w:r>
              <w:rPr>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4B1583" w:rsidRPr="000F28DF" w:rsidRDefault="004B1583" w:rsidP="004B1583">
            <w:pPr>
              <w:pStyle w:val="TAL"/>
              <w:keepNext w:val="0"/>
              <w:keepLines w:val="0"/>
              <w:rPr>
                <w:sz w:val="16"/>
                <w:szCs w:val="16"/>
              </w:rPr>
            </w:pPr>
            <w:r w:rsidRPr="00B30813">
              <w:rPr>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4B1583" w:rsidRDefault="004B1583" w:rsidP="004B1583">
            <w:pPr>
              <w:pStyle w:val="TAL"/>
              <w:keepNext w:val="0"/>
              <w:keepLines w:val="0"/>
              <w:rPr>
                <w:sz w:val="16"/>
                <w:szCs w:val="16"/>
              </w:rPr>
            </w:pPr>
            <w:r>
              <w:rPr>
                <w:sz w:val="16"/>
                <w:szCs w:val="16"/>
              </w:rPr>
              <w:t>IUT is MCVideo Client</w:t>
            </w:r>
          </w:p>
          <w:p w14:paraId="6EB0E81C" w14:textId="25028F47"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4B1583" w:rsidRPr="00BF2633" w:rsidRDefault="004B1583" w:rsidP="004B1583">
            <w:pPr>
              <w:pStyle w:val="TAL"/>
              <w:keepNext w:val="0"/>
              <w:keepLines w:val="0"/>
              <w:rPr>
                <w:sz w:val="16"/>
                <w:szCs w:val="16"/>
              </w:rPr>
            </w:pPr>
          </w:p>
        </w:tc>
      </w:tr>
      <w:tr w:rsidR="004B1583" w:rsidRPr="00BF2633" w14:paraId="20A05FEB"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141EA0C7" w14:textId="6E3F5A13" w:rsidR="004B1583" w:rsidRPr="000F28DF" w:rsidRDefault="004B1583" w:rsidP="004B1583">
            <w:pPr>
              <w:pStyle w:val="TAL"/>
              <w:keepNext w:val="0"/>
              <w:keepLines w:val="0"/>
              <w:rPr>
                <w:sz w:val="16"/>
                <w:szCs w:val="16"/>
              </w:rPr>
            </w:pPr>
            <w:r w:rsidRPr="00B30813">
              <w:rPr>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4B1583" w:rsidRPr="000F28DF" w:rsidRDefault="004B1583" w:rsidP="004B1583">
            <w:pPr>
              <w:pStyle w:val="TAL"/>
              <w:keepNext w:val="0"/>
              <w:keepLines w:val="0"/>
              <w:rPr>
                <w:sz w:val="16"/>
                <w:szCs w:val="16"/>
              </w:rPr>
            </w:pPr>
            <w:r w:rsidRPr="00B30813">
              <w:rPr>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4B1583" w:rsidRPr="00BF2633" w:rsidRDefault="004B1583" w:rsidP="004B1583">
            <w:pPr>
              <w:pStyle w:val="TAL"/>
              <w:keepNext w:val="0"/>
              <w:keepLines w:val="0"/>
              <w:rPr>
                <w:sz w:val="16"/>
                <w:szCs w:val="16"/>
              </w:rPr>
            </w:pPr>
          </w:p>
        </w:tc>
      </w:tr>
      <w:tr w:rsidR="004B1583" w:rsidRPr="00BF2633" w14:paraId="0CED8B6A"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35BF4E" w14:textId="45DF150E" w:rsidR="004B1583" w:rsidRPr="000F28DF" w:rsidRDefault="004B1583" w:rsidP="004B1583">
            <w:pPr>
              <w:pStyle w:val="TAL"/>
              <w:keepNext w:val="0"/>
              <w:keepLines w:val="0"/>
              <w:rPr>
                <w:sz w:val="16"/>
                <w:szCs w:val="16"/>
              </w:rPr>
            </w:pPr>
            <w:r>
              <w:rPr>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4B1583" w:rsidRPr="000F28DF" w:rsidRDefault="004B1583" w:rsidP="004B1583">
            <w:pPr>
              <w:pStyle w:val="TAL"/>
              <w:keepNext w:val="0"/>
              <w:keepLines w:val="0"/>
              <w:rPr>
                <w:sz w:val="16"/>
                <w:szCs w:val="16"/>
              </w:rPr>
            </w:pPr>
            <w:r>
              <w:rPr>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4B1583" w:rsidRDefault="004B1583" w:rsidP="004B1583">
            <w:pPr>
              <w:pStyle w:val="TAL"/>
              <w:keepNext w:val="0"/>
              <w:keepLines w:val="0"/>
              <w:rPr>
                <w:sz w:val="16"/>
                <w:szCs w:val="16"/>
              </w:rPr>
            </w:pPr>
            <w:r>
              <w:rPr>
                <w:sz w:val="16"/>
                <w:szCs w:val="16"/>
              </w:rPr>
              <w:t>IUT is MCVideo Client</w:t>
            </w:r>
          </w:p>
          <w:p w14:paraId="3E9B43AF" w14:textId="42DE59BF"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4B1583" w:rsidRPr="00BF2633" w:rsidRDefault="004B1583" w:rsidP="004B1583">
            <w:pPr>
              <w:pStyle w:val="TAL"/>
              <w:keepNext w:val="0"/>
              <w:keepLines w:val="0"/>
              <w:rPr>
                <w:sz w:val="16"/>
                <w:szCs w:val="16"/>
              </w:rPr>
            </w:pPr>
          </w:p>
        </w:tc>
      </w:tr>
      <w:tr w:rsidR="004B1583" w:rsidRPr="00BF2633" w14:paraId="29F107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49AE537" w14:textId="6725D950" w:rsidR="004B1583" w:rsidRPr="000F28DF" w:rsidRDefault="004B1583" w:rsidP="004B1583">
            <w:pPr>
              <w:pStyle w:val="TAL"/>
              <w:keepNext w:val="0"/>
              <w:keepLines w:val="0"/>
              <w:rPr>
                <w:sz w:val="16"/>
                <w:szCs w:val="16"/>
              </w:rPr>
            </w:pPr>
            <w:r>
              <w:rPr>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4B1583" w:rsidRPr="000F28DF" w:rsidRDefault="004B1583" w:rsidP="004B1583">
            <w:pPr>
              <w:pStyle w:val="TAL"/>
              <w:keepNext w:val="0"/>
              <w:keepLines w:val="0"/>
              <w:rPr>
                <w:sz w:val="16"/>
                <w:szCs w:val="16"/>
              </w:rPr>
            </w:pPr>
            <w:r>
              <w:rPr>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4B1583" w:rsidRDefault="004B1583" w:rsidP="004B1583">
            <w:pPr>
              <w:pStyle w:val="TAL"/>
              <w:keepNext w:val="0"/>
              <w:keepLines w:val="0"/>
              <w:rPr>
                <w:sz w:val="16"/>
                <w:szCs w:val="16"/>
              </w:rPr>
            </w:pPr>
            <w:r>
              <w:rPr>
                <w:sz w:val="16"/>
                <w:szCs w:val="16"/>
              </w:rPr>
              <w:t>IUT is MCVideo Client</w:t>
            </w:r>
          </w:p>
          <w:p w14:paraId="5A997561" w14:textId="5F5926ED"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4B1583" w:rsidRPr="00BF2633" w:rsidRDefault="004B1583" w:rsidP="004B1583">
            <w:pPr>
              <w:pStyle w:val="TAL"/>
              <w:keepNext w:val="0"/>
              <w:keepLines w:val="0"/>
              <w:rPr>
                <w:sz w:val="16"/>
                <w:szCs w:val="16"/>
              </w:rPr>
            </w:pPr>
          </w:p>
        </w:tc>
      </w:tr>
      <w:tr w:rsidR="004B1583" w:rsidRPr="00BF2633" w14:paraId="01D3B837"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6119362" w14:textId="7A3742A3" w:rsidR="004B1583" w:rsidRPr="000F28DF" w:rsidRDefault="004B1583" w:rsidP="004B1583">
            <w:pPr>
              <w:pStyle w:val="TAL"/>
              <w:keepNext w:val="0"/>
              <w:keepLines w:val="0"/>
              <w:rPr>
                <w:sz w:val="16"/>
                <w:szCs w:val="16"/>
              </w:rPr>
            </w:pPr>
            <w:r w:rsidRPr="00B30813">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4B1583" w:rsidRPr="000F28DF" w:rsidRDefault="004B1583" w:rsidP="004B1583">
            <w:pPr>
              <w:pStyle w:val="TAL"/>
              <w:keepNext w:val="0"/>
              <w:keepLines w:val="0"/>
              <w:rPr>
                <w:sz w:val="16"/>
                <w:szCs w:val="16"/>
              </w:rPr>
            </w:pPr>
            <w:r w:rsidRPr="00B30813">
              <w:rPr>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4B1583" w:rsidRPr="00BF2633" w:rsidRDefault="004B1583" w:rsidP="004B1583">
            <w:pPr>
              <w:pStyle w:val="TAL"/>
              <w:keepNext w:val="0"/>
              <w:keepLines w:val="0"/>
              <w:rPr>
                <w:sz w:val="16"/>
                <w:szCs w:val="16"/>
              </w:rPr>
            </w:pPr>
          </w:p>
        </w:tc>
      </w:tr>
      <w:tr w:rsidR="004B1583" w:rsidRPr="00BF2633" w14:paraId="15CDE85D"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D37CE6A" w14:textId="03FD9143" w:rsidR="004B1583" w:rsidRPr="000F28DF" w:rsidRDefault="004B1583" w:rsidP="004B1583">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4B1583" w:rsidRPr="000F28DF" w:rsidRDefault="004B1583" w:rsidP="004B1583">
            <w:pPr>
              <w:pStyle w:val="TAL"/>
              <w:keepNext w:val="0"/>
              <w:keepLines w:val="0"/>
              <w:rPr>
                <w:sz w:val="16"/>
                <w:szCs w:val="16"/>
              </w:rPr>
            </w:pPr>
            <w:r>
              <w:rPr>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4B1583" w:rsidRDefault="004B1583" w:rsidP="004B1583">
            <w:pPr>
              <w:pStyle w:val="TAL"/>
              <w:keepNext w:val="0"/>
              <w:keepLines w:val="0"/>
              <w:rPr>
                <w:sz w:val="16"/>
                <w:szCs w:val="16"/>
              </w:rPr>
            </w:pPr>
            <w:r>
              <w:rPr>
                <w:sz w:val="16"/>
                <w:szCs w:val="16"/>
              </w:rPr>
              <w:t>IUT is MCVideo Client</w:t>
            </w:r>
          </w:p>
          <w:p w14:paraId="3E13DA7E" w14:textId="6EF9C6B3"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4B1583" w:rsidRPr="00BF2633" w:rsidRDefault="004B1583" w:rsidP="004B1583">
            <w:pPr>
              <w:pStyle w:val="TAL"/>
              <w:keepNext w:val="0"/>
              <w:keepLines w:val="0"/>
              <w:rPr>
                <w:sz w:val="16"/>
                <w:szCs w:val="16"/>
              </w:rPr>
            </w:pPr>
          </w:p>
        </w:tc>
      </w:tr>
      <w:tr w:rsidR="004B1583" w:rsidRPr="00BF2633" w14:paraId="62EC2D95"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389C4F6" w14:textId="7F48A341" w:rsidR="004B1583" w:rsidRPr="000F28DF" w:rsidRDefault="004B1583" w:rsidP="004B1583">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4B1583" w:rsidRPr="000F28DF" w:rsidRDefault="004B1583" w:rsidP="004B1583">
            <w:pPr>
              <w:pStyle w:val="TAL"/>
              <w:keepNext w:val="0"/>
              <w:keepLines w:val="0"/>
              <w:rPr>
                <w:sz w:val="16"/>
                <w:szCs w:val="16"/>
              </w:rPr>
            </w:pPr>
            <w:r>
              <w:rPr>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4B1583" w:rsidRDefault="004B1583" w:rsidP="004B1583">
            <w:pPr>
              <w:pStyle w:val="TAL"/>
              <w:keepNext w:val="0"/>
              <w:keepLines w:val="0"/>
              <w:rPr>
                <w:sz w:val="16"/>
                <w:szCs w:val="16"/>
              </w:rPr>
            </w:pPr>
            <w:r>
              <w:rPr>
                <w:sz w:val="16"/>
                <w:szCs w:val="16"/>
              </w:rPr>
              <w:t>IUT is MCVideo Client</w:t>
            </w:r>
          </w:p>
          <w:p w14:paraId="25417FC4" w14:textId="5CDCD53C"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4B1583" w:rsidRPr="00BF2633" w:rsidRDefault="004B1583" w:rsidP="004B1583">
            <w:pPr>
              <w:pStyle w:val="TAL"/>
              <w:keepNext w:val="0"/>
              <w:keepLines w:val="0"/>
              <w:rPr>
                <w:sz w:val="16"/>
                <w:szCs w:val="16"/>
              </w:rPr>
            </w:pPr>
          </w:p>
        </w:tc>
      </w:tr>
      <w:tr w:rsidR="004B1583" w:rsidRPr="00BF2633" w14:paraId="2EC20F00"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9D6E7AC" w14:textId="1EED3F75" w:rsidR="004B1583" w:rsidRPr="000F28DF" w:rsidRDefault="004B1583" w:rsidP="004B1583">
            <w:pPr>
              <w:pStyle w:val="TAL"/>
              <w:keepNext w:val="0"/>
              <w:keepLines w:val="0"/>
              <w:rPr>
                <w:sz w:val="16"/>
                <w:szCs w:val="16"/>
              </w:rPr>
            </w:pPr>
            <w:r>
              <w:rPr>
                <w:sz w:val="16"/>
                <w:szCs w:val="16"/>
              </w:rPr>
              <w:lastRenderedPageBreak/>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4B1583" w:rsidRPr="000F28DF" w:rsidRDefault="004B1583" w:rsidP="004B1583">
            <w:pPr>
              <w:pStyle w:val="TAL"/>
              <w:keepNext w:val="0"/>
              <w:keepLines w:val="0"/>
              <w:rPr>
                <w:sz w:val="16"/>
                <w:szCs w:val="16"/>
              </w:rPr>
            </w:pPr>
            <w:r>
              <w:rPr>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4B1583" w:rsidRDefault="004B1583" w:rsidP="004B1583">
            <w:pPr>
              <w:pStyle w:val="TAL"/>
              <w:keepNext w:val="0"/>
              <w:keepLines w:val="0"/>
              <w:rPr>
                <w:sz w:val="16"/>
                <w:szCs w:val="16"/>
              </w:rPr>
            </w:pPr>
            <w:r>
              <w:rPr>
                <w:sz w:val="16"/>
                <w:szCs w:val="16"/>
              </w:rPr>
              <w:t>IUT is MCVideo Client</w:t>
            </w:r>
          </w:p>
          <w:p w14:paraId="75A3CB89" w14:textId="52B4E064"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4B1583" w:rsidRPr="00BF2633" w:rsidRDefault="004B1583" w:rsidP="004B1583">
            <w:pPr>
              <w:pStyle w:val="TAL"/>
              <w:keepNext w:val="0"/>
              <w:keepLines w:val="0"/>
              <w:rPr>
                <w:sz w:val="16"/>
                <w:szCs w:val="16"/>
              </w:rPr>
            </w:pPr>
          </w:p>
        </w:tc>
      </w:tr>
      <w:tr w:rsidR="004B1583" w:rsidRPr="00BF2633" w14:paraId="4A54DFB4"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70CE4534" w14:textId="636D9501" w:rsidR="004B1583" w:rsidRPr="000F28DF" w:rsidRDefault="004B1583" w:rsidP="004B1583">
            <w:pPr>
              <w:pStyle w:val="TAL"/>
              <w:keepNext w:val="0"/>
              <w:keepLines w:val="0"/>
              <w:rPr>
                <w:sz w:val="16"/>
                <w:szCs w:val="16"/>
              </w:rPr>
            </w:pPr>
            <w:r>
              <w:rPr>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4B1583" w:rsidRPr="000F28DF" w:rsidRDefault="004B1583" w:rsidP="004B1583">
            <w:pPr>
              <w:pStyle w:val="TAL"/>
              <w:keepNext w:val="0"/>
              <w:keepLines w:val="0"/>
              <w:rPr>
                <w:sz w:val="16"/>
                <w:szCs w:val="16"/>
              </w:rPr>
            </w:pPr>
            <w:r>
              <w:rPr>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4B1583" w:rsidRDefault="004B1583" w:rsidP="004B1583">
            <w:pPr>
              <w:pStyle w:val="TAL"/>
              <w:keepNext w:val="0"/>
              <w:keepLines w:val="0"/>
              <w:rPr>
                <w:sz w:val="16"/>
                <w:szCs w:val="16"/>
              </w:rPr>
            </w:pPr>
            <w:r>
              <w:rPr>
                <w:sz w:val="16"/>
                <w:szCs w:val="16"/>
              </w:rPr>
              <w:t>IUT is MCVideo Client</w:t>
            </w:r>
          </w:p>
          <w:p w14:paraId="37060155" w14:textId="78F2011B"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4B1583" w:rsidRPr="00BF2633" w:rsidRDefault="004B1583" w:rsidP="004B1583">
            <w:pPr>
              <w:pStyle w:val="TAL"/>
              <w:keepNext w:val="0"/>
              <w:keepLines w:val="0"/>
              <w:rPr>
                <w:sz w:val="16"/>
                <w:szCs w:val="16"/>
              </w:rPr>
            </w:pPr>
          </w:p>
        </w:tc>
      </w:tr>
      <w:tr w:rsidR="004B1583" w:rsidRPr="00BF2633" w14:paraId="4732806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67A3C072" w14:textId="77216E67" w:rsidR="004B1583" w:rsidRPr="000F28DF" w:rsidRDefault="004B1583" w:rsidP="004B1583">
            <w:pPr>
              <w:pStyle w:val="TAL"/>
              <w:keepNext w:val="0"/>
              <w:keepLines w:val="0"/>
              <w:rPr>
                <w:sz w:val="16"/>
                <w:szCs w:val="16"/>
              </w:rPr>
            </w:pPr>
            <w:r w:rsidRPr="005F20BE">
              <w:rPr>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4B1583" w:rsidRPr="000F28DF" w:rsidRDefault="004B1583" w:rsidP="004B1583">
            <w:pPr>
              <w:pStyle w:val="TAL"/>
              <w:keepNext w:val="0"/>
              <w:keepLines w:val="0"/>
              <w:rPr>
                <w:sz w:val="16"/>
                <w:szCs w:val="16"/>
              </w:rPr>
            </w:pPr>
            <w:r w:rsidRPr="005F20BE">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4B1583" w:rsidRPr="00BF263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4B1583" w:rsidRPr="00BF263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4B1583" w:rsidRPr="00BF2633" w:rsidRDefault="004B1583" w:rsidP="004B1583">
            <w:pPr>
              <w:pStyle w:val="TAL"/>
              <w:keepNext w:val="0"/>
              <w:keepLines w:val="0"/>
              <w:rPr>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4B1583" w:rsidRPr="00BF2633" w:rsidRDefault="004B1583" w:rsidP="004B1583">
            <w:pPr>
              <w:pStyle w:val="TAL"/>
              <w:keepNext w:val="0"/>
              <w:keepLines w:val="0"/>
              <w:rPr>
                <w:sz w:val="16"/>
                <w:szCs w:val="16"/>
              </w:rPr>
            </w:pPr>
          </w:p>
        </w:tc>
      </w:tr>
      <w:tr w:rsidR="004B1583" w:rsidRPr="00BF2633" w14:paraId="441C491C"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221C6F08" w14:textId="75A4DF4D" w:rsidR="004B1583" w:rsidRPr="000F28DF" w:rsidRDefault="004B1583" w:rsidP="004B1583">
            <w:pPr>
              <w:pStyle w:val="TAL"/>
              <w:keepNext w:val="0"/>
              <w:keepLines w:val="0"/>
              <w:rPr>
                <w:sz w:val="16"/>
                <w:szCs w:val="16"/>
              </w:rPr>
            </w:pPr>
            <w:r>
              <w:rPr>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4B1583" w:rsidRPr="000F28DF" w:rsidRDefault="004B1583" w:rsidP="004B1583">
            <w:pPr>
              <w:pStyle w:val="TAL"/>
              <w:keepNext w:val="0"/>
              <w:keepLines w:val="0"/>
              <w:rPr>
                <w:sz w:val="16"/>
                <w:szCs w:val="16"/>
              </w:rPr>
            </w:pPr>
            <w:r>
              <w:rPr>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4B1583" w:rsidRDefault="004B1583" w:rsidP="004B1583">
            <w:pPr>
              <w:pStyle w:val="TAL"/>
              <w:keepNext w:val="0"/>
              <w:keepLines w:val="0"/>
              <w:rPr>
                <w:sz w:val="16"/>
                <w:szCs w:val="16"/>
              </w:rPr>
            </w:pPr>
            <w:r>
              <w:rPr>
                <w:sz w:val="16"/>
                <w:szCs w:val="16"/>
              </w:rPr>
              <w:t>IUT is MCVideo Client</w:t>
            </w:r>
          </w:p>
          <w:p w14:paraId="6B1AF2A9" w14:textId="5211FD95"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4B1583" w:rsidRPr="00BF2633" w:rsidRDefault="004B1583" w:rsidP="004B1583">
            <w:pPr>
              <w:pStyle w:val="TAL"/>
              <w:keepNext w:val="0"/>
              <w:keepLines w:val="0"/>
              <w:rPr>
                <w:sz w:val="16"/>
                <w:szCs w:val="16"/>
              </w:rPr>
            </w:pPr>
          </w:p>
        </w:tc>
      </w:tr>
      <w:tr w:rsidR="004B1583" w:rsidRPr="00BF2633" w14:paraId="657CC422" w14:textId="77777777" w:rsidTr="004B1583">
        <w:trPr>
          <w:jc w:val="center"/>
        </w:trPr>
        <w:tc>
          <w:tcPr>
            <w:tcW w:w="1197" w:type="dxa"/>
            <w:tcBorders>
              <w:top w:val="single" w:sz="4" w:space="0" w:color="auto"/>
              <w:left w:val="single" w:sz="4" w:space="0" w:color="auto"/>
              <w:bottom w:val="single" w:sz="4" w:space="0" w:color="auto"/>
              <w:right w:val="single" w:sz="4" w:space="0" w:color="auto"/>
            </w:tcBorders>
          </w:tcPr>
          <w:p w14:paraId="52967364" w14:textId="173A1493" w:rsidR="004B1583" w:rsidRPr="000F28DF" w:rsidRDefault="004B1583" w:rsidP="004B1583">
            <w:pPr>
              <w:pStyle w:val="TAL"/>
              <w:keepNext w:val="0"/>
              <w:keepLines w:val="0"/>
              <w:rPr>
                <w:sz w:val="16"/>
                <w:szCs w:val="16"/>
              </w:rPr>
            </w:pPr>
            <w:r>
              <w:rPr>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4B1583" w:rsidRPr="000F28DF" w:rsidRDefault="004B1583" w:rsidP="004B1583">
            <w:pPr>
              <w:pStyle w:val="TAL"/>
              <w:keepNext w:val="0"/>
              <w:keepLines w:val="0"/>
              <w:rPr>
                <w:sz w:val="16"/>
                <w:szCs w:val="16"/>
              </w:rPr>
            </w:pPr>
            <w:r>
              <w:rPr>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4B1583" w:rsidRPr="00BF263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4B1583" w:rsidRPr="00BF2633" w:rsidRDefault="004B1583" w:rsidP="004B1583">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4B1583" w:rsidRDefault="004B1583" w:rsidP="004B1583">
            <w:pPr>
              <w:pStyle w:val="TAL"/>
              <w:keepNext w:val="0"/>
              <w:keepLines w:val="0"/>
              <w:rPr>
                <w:sz w:val="16"/>
                <w:szCs w:val="16"/>
              </w:rPr>
            </w:pPr>
            <w:r>
              <w:rPr>
                <w:sz w:val="16"/>
                <w:szCs w:val="16"/>
              </w:rPr>
              <w:t>IUT is MCVideo Client</w:t>
            </w:r>
          </w:p>
          <w:p w14:paraId="43FD50FB" w14:textId="0EC8FB98" w:rsidR="004B1583" w:rsidRPr="00BF2633" w:rsidRDefault="004B1583" w:rsidP="004B1583">
            <w:pPr>
              <w:pStyle w:val="TAL"/>
              <w:keepNext w:val="0"/>
              <w:keepLines w:val="0"/>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4B1583" w:rsidRPr="00BF2633" w:rsidRDefault="004B1583" w:rsidP="004B1583">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4B1583" w:rsidRPr="00BF2633" w:rsidRDefault="004B1583" w:rsidP="004B1583">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4B1583" w:rsidRPr="00BF2633" w:rsidRDefault="004B1583" w:rsidP="004B1583">
            <w:pPr>
              <w:pStyle w:val="TAL"/>
              <w:keepNext w:val="0"/>
              <w:keepLines w:val="0"/>
              <w:rPr>
                <w:sz w:val="16"/>
                <w:szCs w:val="16"/>
              </w:rPr>
            </w:pPr>
          </w:p>
        </w:tc>
      </w:tr>
      <w:tr w:rsidR="004B1583" w:rsidRPr="00BF2633" w14:paraId="35E0DE5B" w14:textId="77777777" w:rsidTr="004B1583">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40AFDDE8" w14:textId="184FCFD3" w:rsidR="004B1583" w:rsidRPr="00BF2633" w:rsidRDefault="004B1583" w:rsidP="004B1583">
            <w:pPr>
              <w:pStyle w:val="TAL"/>
              <w:keepNext w:val="0"/>
              <w:keepLines w:val="0"/>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pPr>
      <w:r w:rsidRPr="00BF2633">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B44BC6" w:rsidRPr="00BF2633" w14:paraId="56EB492D" w14:textId="77777777" w:rsidTr="00B44BC6">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219E823" w14:textId="0490405D" w:rsidR="00B44BC6" w:rsidRPr="00BF2633" w:rsidRDefault="00B44BC6" w:rsidP="00DC0816">
            <w:pPr>
              <w:pStyle w:val="TAN"/>
              <w:rPr>
                <w:sz w:val="16"/>
              </w:rPr>
            </w:pPr>
            <w:r>
              <w:rPr>
                <w:sz w:val="16"/>
              </w:rPr>
              <w:t>CV02</w:t>
            </w:r>
            <w:r w:rsidRPr="00BF2633">
              <w:rPr>
                <w:sz w:val="16"/>
              </w:rPr>
              <w:tab/>
              <w:t xml:space="preserve">IF A.4.1-1/3 </w:t>
            </w:r>
            <w:r w:rsidRPr="00B44BC6">
              <w:rPr>
                <w:sz w:val="16"/>
              </w:rPr>
              <w:t xml:space="preserve">AND A.4.2-1/15 THEN R </w:t>
            </w:r>
            <w:smartTag w:uri="urn:schemas-microsoft-com:office:smarttags" w:element="stockticker">
              <w:r w:rsidRPr="00B44BC6">
                <w:rPr>
                  <w:sz w:val="16"/>
                </w:rPr>
                <w:t>ELSE</w:t>
              </w:r>
            </w:smartTag>
            <w:r w:rsidRPr="00B44BC6">
              <w:rPr>
                <w:sz w:val="16"/>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pPr>
      <w:r w:rsidRPr="00BF2633">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BA2D8C" w:rsidRPr="00BF2633" w14:paraId="3ED86ABC" w14:textId="77777777" w:rsidTr="004B1583">
        <w:trPr>
          <w:tblHeader/>
          <w:jc w:val="center"/>
        </w:trPr>
        <w:tc>
          <w:tcPr>
            <w:tcW w:w="1196"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rPr>
            </w:pPr>
          </w:p>
        </w:tc>
      </w:tr>
      <w:tr w:rsidR="00BA2D8C" w:rsidRPr="00BF2633" w14:paraId="2E4043FF" w14:textId="77777777" w:rsidTr="004B1583">
        <w:trPr>
          <w:tblHeader/>
          <w:jc w:val="center"/>
        </w:trPr>
        <w:tc>
          <w:tcPr>
            <w:tcW w:w="1196"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rPr>
            </w:pPr>
            <w:r w:rsidRPr="00BF2633">
              <w:rPr>
                <w:b/>
                <w:sz w:val="16"/>
                <w:szCs w:val="16"/>
              </w:rPr>
              <w:t>Number of TC Executions</w:t>
            </w:r>
          </w:p>
        </w:tc>
      </w:tr>
      <w:tr w:rsidR="007C7E84" w:rsidRPr="000F28DF" w14:paraId="3CC10B4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rPr>
            </w:pPr>
            <w:r w:rsidRPr="000F28DF">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rPr>
            </w:pPr>
          </w:p>
        </w:tc>
      </w:tr>
      <w:tr w:rsidR="007C7E84" w:rsidRPr="000D2F0E" w14:paraId="595EF28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rPr>
            </w:pPr>
          </w:p>
        </w:tc>
      </w:tr>
      <w:tr w:rsidR="007C7E84" w:rsidRPr="000D2F0E" w14:paraId="2ABD8C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rPr>
            </w:pPr>
          </w:p>
        </w:tc>
      </w:tr>
      <w:tr w:rsidR="007C7E84" w:rsidRPr="000D2F0E" w14:paraId="1A12D9F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rPr>
            </w:pPr>
            <w:r w:rsidRPr="000F28DF">
              <w:rPr>
                <w:sz w:val="16"/>
                <w:szCs w:val="16"/>
              </w:rPr>
              <w:t xml:space="preserve">Configuration / Group Affiliation / </w:t>
            </w:r>
            <w:r w:rsidR="008614C1">
              <w:rPr>
                <w:sz w:val="16"/>
                <w:szCs w:val="16"/>
              </w:rPr>
              <w:t xml:space="preserve">Remote Change / </w:t>
            </w:r>
            <w:r w:rsidRPr="000F28DF">
              <w:rPr>
                <w:sz w:val="16"/>
                <w:szCs w:val="16"/>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rPr>
            </w:pPr>
          </w:p>
        </w:tc>
      </w:tr>
      <w:tr w:rsidR="007C7E84" w:rsidRPr="000D2F0E" w14:paraId="133E4FD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rPr>
            </w:pPr>
          </w:p>
        </w:tc>
      </w:tr>
      <w:tr w:rsidR="002B679E" w:rsidRPr="000D2F0E" w14:paraId="4F801F7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2BA1C5" w14:textId="4C659AFA" w:rsidR="002B679E" w:rsidRPr="000F28DF" w:rsidRDefault="002B679E" w:rsidP="002B679E">
            <w:pPr>
              <w:pStyle w:val="TAL"/>
              <w:keepNext w:val="0"/>
              <w:keepLines w:val="0"/>
              <w:rPr>
                <w:sz w:val="16"/>
                <w:szCs w:val="16"/>
              </w:rPr>
            </w:pPr>
            <w:r>
              <w:rPr>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E9AD21" w14:textId="70F75743" w:rsidR="002B679E" w:rsidRPr="000F28DF" w:rsidRDefault="002B679E" w:rsidP="002B679E">
            <w:pPr>
              <w:pStyle w:val="TAL"/>
              <w:keepNext w:val="0"/>
              <w:keepLines w:val="0"/>
              <w:rPr>
                <w:sz w:val="16"/>
                <w:szCs w:val="16"/>
              </w:rPr>
            </w:pPr>
            <w:r w:rsidRPr="00B10E21">
              <w:rPr>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A3850F" w14:textId="5BDB9B80"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346185" w14:textId="12E96893"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E19B0" w14:textId="1F5D988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7C3DC5"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D5A7753"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A06CF1" w14:textId="77777777" w:rsidR="002B679E" w:rsidRPr="000D2F0E" w:rsidRDefault="002B679E" w:rsidP="002B679E">
            <w:pPr>
              <w:pStyle w:val="TAL"/>
              <w:rPr>
                <w:sz w:val="16"/>
                <w:szCs w:val="16"/>
              </w:rPr>
            </w:pPr>
          </w:p>
        </w:tc>
      </w:tr>
      <w:tr w:rsidR="002B679E" w:rsidRPr="000D2F0E" w14:paraId="1E022FA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8843B9A" w14:textId="64B17E08" w:rsidR="002B679E" w:rsidRPr="000F28DF" w:rsidRDefault="002B679E" w:rsidP="002B679E">
            <w:pPr>
              <w:pStyle w:val="TAL"/>
              <w:keepNext w:val="0"/>
              <w:keepLines w:val="0"/>
              <w:rPr>
                <w:sz w:val="16"/>
                <w:szCs w:val="16"/>
              </w:rPr>
            </w:pPr>
            <w:r>
              <w:rPr>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EF6147" w14:textId="083CF6F0" w:rsidR="002B679E" w:rsidRPr="000F28DF" w:rsidRDefault="002B679E" w:rsidP="002B679E">
            <w:pPr>
              <w:pStyle w:val="TAL"/>
              <w:keepNext w:val="0"/>
              <w:keepLines w:val="0"/>
              <w:rPr>
                <w:sz w:val="16"/>
                <w:szCs w:val="16"/>
              </w:rPr>
            </w:pPr>
            <w:r w:rsidRPr="00A51EC8">
              <w:rPr>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3D4EE" w14:textId="25DA1C99"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9D22" w14:textId="3B87D108"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E4DFC4" w14:textId="646AE344"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6947CE"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9F48F5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2CC159" w14:textId="77777777" w:rsidR="002B679E" w:rsidRPr="000D2F0E" w:rsidRDefault="002B679E" w:rsidP="002B679E">
            <w:pPr>
              <w:pStyle w:val="TAL"/>
              <w:rPr>
                <w:sz w:val="16"/>
                <w:szCs w:val="16"/>
              </w:rPr>
            </w:pPr>
          </w:p>
        </w:tc>
      </w:tr>
      <w:tr w:rsidR="002B679E" w:rsidRPr="000D2F0E" w14:paraId="4FEE4C8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A8911A" w14:textId="739D8CDA" w:rsidR="002B679E" w:rsidRPr="000F28DF" w:rsidRDefault="002B679E" w:rsidP="002B679E">
            <w:pPr>
              <w:pStyle w:val="TAL"/>
              <w:keepNext w:val="0"/>
              <w:keepLines w:val="0"/>
              <w:rPr>
                <w:sz w:val="16"/>
                <w:szCs w:val="16"/>
              </w:rPr>
            </w:pPr>
            <w:r>
              <w:rPr>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D35E80" w14:textId="7E318FA3" w:rsidR="002B679E" w:rsidRPr="000F28DF" w:rsidRDefault="002B679E" w:rsidP="002B679E">
            <w:pPr>
              <w:pStyle w:val="TAL"/>
              <w:keepNext w:val="0"/>
              <w:keepLines w:val="0"/>
              <w:rPr>
                <w:sz w:val="16"/>
                <w:szCs w:val="16"/>
              </w:rPr>
            </w:pPr>
            <w:r w:rsidRPr="00316653">
              <w:rPr>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DD15FD" w14:textId="4E605793" w:rsidR="002B679E" w:rsidRPr="000D2F0E" w:rsidRDefault="002B679E" w:rsidP="002B679E">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A15B4F" w14:textId="610C89E0" w:rsidR="002B679E" w:rsidRPr="000D2F0E"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838BBB7" w14:textId="391250A9" w:rsidR="002B679E" w:rsidRPr="000D2F0E" w:rsidRDefault="002B679E" w:rsidP="002B679E">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864967" w14:textId="77777777" w:rsidR="002B679E" w:rsidRPr="000D2F0E"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BAB9CE" w14:textId="77777777" w:rsidR="002B679E" w:rsidRPr="000D2F0E"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76CEF5" w14:textId="77777777" w:rsidR="002B679E" w:rsidRPr="000D2F0E" w:rsidRDefault="002B679E" w:rsidP="002B679E">
            <w:pPr>
              <w:pStyle w:val="TAL"/>
              <w:rPr>
                <w:sz w:val="16"/>
                <w:szCs w:val="16"/>
              </w:rPr>
            </w:pPr>
          </w:p>
        </w:tc>
      </w:tr>
      <w:tr w:rsidR="002B679E" w:rsidRPr="00BF2633" w14:paraId="7F109CA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2B679E" w:rsidRPr="00BF2633" w:rsidRDefault="002B679E" w:rsidP="002B679E">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2B679E" w:rsidRPr="00BF2633" w:rsidRDefault="002B679E" w:rsidP="002B679E">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2B679E" w:rsidRPr="00BF2633" w:rsidRDefault="002B679E" w:rsidP="002B679E">
            <w:pPr>
              <w:pStyle w:val="TAL"/>
              <w:rPr>
                <w:sz w:val="16"/>
                <w:szCs w:val="16"/>
              </w:rPr>
            </w:pPr>
          </w:p>
        </w:tc>
      </w:tr>
      <w:tr w:rsidR="002B679E" w:rsidRPr="00BF2633" w14:paraId="11220C6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2B679E" w:rsidRPr="00BF2633" w:rsidRDefault="002B679E" w:rsidP="002B679E">
            <w:pPr>
              <w:pStyle w:val="TAL"/>
              <w:keepNext w:val="0"/>
              <w:keepLines w:val="0"/>
              <w:rPr>
                <w:b/>
                <w:sz w:val="16"/>
                <w:szCs w:val="16"/>
              </w:rPr>
            </w:pPr>
            <w:r w:rsidRPr="00BF2633">
              <w:rPr>
                <w:b/>
                <w:sz w:val="16"/>
                <w:szCs w:val="16"/>
              </w:rPr>
              <w:lastRenderedPageBreak/>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2B679E" w:rsidRPr="00BF2633" w:rsidRDefault="002B679E" w:rsidP="002B679E">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2B679E" w:rsidRPr="00BF2633" w:rsidRDefault="002B679E" w:rsidP="002B679E">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2B679E" w:rsidRPr="00BF2633" w:rsidRDefault="002B679E" w:rsidP="002B679E">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2B679E" w:rsidRPr="00BF2633" w:rsidRDefault="002B679E" w:rsidP="002B679E">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2B679E" w:rsidRPr="00BF2633" w:rsidRDefault="002B679E" w:rsidP="002B679E">
            <w:pPr>
              <w:pStyle w:val="TAL"/>
              <w:rPr>
                <w:sz w:val="16"/>
                <w:szCs w:val="16"/>
              </w:rPr>
            </w:pPr>
          </w:p>
        </w:tc>
      </w:tr>
      <w:tr w:rsidR="002B679E" w:rsidRPr="00BF2633" w14:paraId="69C6D46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2B679E" w:rsidRPr="00BF2633" w:rsidRDefault="002B679E" w:rsidP="002B679E">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2B679E" w:rsidRPr="00BF2633" w:rsidRDefault="002B679E" w:rsidP="002B679E">
            <w:pPr>
              <w:pStyle w:val="TAL"/>
              <w:rPr>
                <w:sz w:val="16"/>
                <w:szCs w:val="16"/>
              </w:rPr>
            </w:pPr>
          </w:p>
        </w:tc>
      </w:tr>
      <w:tr w:rsidR="002B679E" w:rsidRPr="00BF2633" w14:paraId="06E76CB4"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2B679E" w:rsidRPr="00BF2633" w:rsidRDefault="002B679E" w:rsidP="002B679E">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2B679E" w:rsidRPr="00BF2633" w:rsidRDefault="002B679E" w:rsidP="002B679E">
            <w:pPr>
              <w:pStyle w:val="TAL"/>
              <w:rPr>
                <w:sz w:val="16"/>
                <w:szCs w:val="16"/>
              </w:rPr>
            </w:pPr>
          </w:p>
        </w:tc>
      </w:tr>
      <w:tr w:rsidR="002B679E" w:rsidRPr="00BF2633" w14:paraId="1FE79D3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2B679E" w:rsidRPr="00BF2633" w:rsidRDefault="002B679E" w:rsidP="002B679E">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2B679E" w:rsidRPr="00BF2633" w:rsidRDefault="002B679E" w:rsidP="002B679E">
            <w:pPr>
              <w:pStyle w:val="TAL"/>
              <w:rPr>
                <w:sz w:val="16"/>
                <w:szCs w:val="16"/>
              </w:rPr>
            </w:pPr>
          </w:p>
        </w:tc>
      </w:tr>
      <w:tr w:rsidR="002B679E" w:rsidRPr="00BF2633" w14:paraId="596B56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2B679E" w:rsidRPr="00BF2633" w:rsidRDefault="002B679E" w:rsidP="002B679E">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2B679E" w:rsidRPr="00BF2633" w:rsidRDefault="002B679E" w:rsidP="002B679E">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2B679E" w:rsidRPr="00BF2633" w:rsidRDefault="002B679E" w:rsidP="002B679E">
            <w:pPr>
              <w:pStyle w:val="TAL"/>
              <w:rPr>
                <w:sz w:val="16"/>
                <w:szCs w:val="16"/>
              </w:rPr>
            </w:pPr>
          </w:p>
        </w:tc>
      </w:tr>
      <w:tr w:rsidR="002B679E" w:rsidRPr="00BF2633" w14:paraId="6DDE3A5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2B679E" w:rsidRPr="00BF2633" w:rsidRDefault="002B679E" w:rsidP="002B679E">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2B679E" w:rsidRPr="00BF2633" w:rsidRDefault="002B679E" w:rsidP="002B679E">
            <w:pPr>
              <w:pStyle w:val="TAL"/>
              <w:rPr>
                <w:sz w:val="16"/>
                <w:szCs w:val="16"/>
              </w:rPr>
            </w:pPr>
          </w:p>
        </w:tc>
      </w:tr>
      <w:tr w:rsidR="002B679E" w:rsidRPr="00BF2633" w14:paraId="5C57B0F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2B679E" w:rsidRPr="00BF2633" w:rsidRDefault="002B679E" w:rsidP="002B679E">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2B679E" w:rsidRPr="00BF2633" w:rsidRDefault="002B679E" w:rsidP="002B679E">
            <w:pPr>
              <w:pStyle w:val="TAL"/>
              <w:rPr>
                <w:sz w:val="16"/>
                <w:szCs w:val="16"/>
              </w:rPr>
            </w:pPr>
          </w:p>
        </w:tc>
      </w:tr>
      <w:tr w:rsidR="002B679E" w:rsidRPr="00BF2633" w14:paraId="4CB2587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2B679E" w:rsidRPr="00BF2633" w:rsidRDefault="002B679E" w:rsidP="002B679E">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2B679E" w:rsidRPr="00BF2633" w:rsidRDefault="002B679E" w:rsidP="002B679E">
            <w:pPr>
              <w:pStyle w:val="TAL"/>
              <w:rPr>
                <w:sz w:val="16"/>
                <w:szCs w:val="16"/>
              </w:rPr>
            </w:pPr>
          </w:p>
        </w:tc>
      </w:tr>
      <w:tr w:rsidR="002B679E" w:rsidRPr="00BF2633" w14:paraId="21729BD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2B679E" w:rsidRPr="00BF2633" w:rsidRDefault="002B679E" w:rsidP="002B679E">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2B679E" w:rsidRPr="00BF2633" w:rsidRDefault="002B679E" w:rsidP="002B679E">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2B679E" w:rsidRPr="00BF2633" w:rsidRDefault="002B679E" w:rsidP="002B679E">
            <w:pPr>
              <w:pStyle w:val="TAL"/>
              <w:rPr>
                <w:sz w:val="16"/>
                <w:szCs w:val="16"/>
              </w:rPr>
            </w:pPr>
          </w:p>
        </w:tc>
      </w:tr>
      <w:tr w:rsidR="002B679E" w:rsidRPr="00BF2633" w14:paraId="73B6F4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2B679E" w:rsidRPr="00BF2633" w:rsidRDefault="002B679E" w:rsidP="002B679E">
            <w:pPr>
              <w:pStyle w:val="TAL"/>
              <w:keepNext w:val="0"/>
              <w:keepLines w:val="0"/>
              <w:rPr>
                <w:sz w:val="16"/>
                <w:szCs w:val="16"/>
              </w:rPr>
            </w:pPr>
            <w:r w:rsidRPr="00BF2633">
              <w:rPr>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2B679E" w:rsidRPr="00BF2633" w:rsidRDefault="002B679E" w:rsidP="002B679E">
            <w:pPr>
              <w:pStyle w:val="TAL"/>
              <w:rPr>
                <w:sz w:val="16"/>
                <w:szCs w:val="16"/>
              </w:rPr>
            </w:pPr>
          </w:p>
        </w:tc>
      </w:tr>
      <w:tr w:rsidR="002B679E" w:rsidRPr="00BF2633" w14:paraId="1C8ED00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2B679E" w:rsidRPr="00BF2633" w:rsidRDefault="002B679E" w:rsidP="002B679E">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2B679E" w:rsidRPr="00BF2633" w:rsidRDefault="002B679E" w:rsidP="002B679E">
            <w:pPr>
              <w:pStyle w:val="TAL"/>
              <w:rPr>
                <w:sz w:val="16"/>
                <w:szCs w:val="16"/>
              </w:rPr>
            </w:pPr>
          </w:p>
        </w:tc>
      </w:tr>
      <w:tr w:rsidR="002B679E" w:rsidRPr="00BF2633" w14:paraId="5770CF4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2B679E" w:rsidRPr="00BF2633" w:rsidRDefault="002B679E" w:rsidP="002B679E">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2B679E" w:rsidRPr="00BF2633" w:rsidRDefault="002B679E" w:rsidP="002B679E">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2B679E" w:rsidRPr="00BF2633" w:rsidRDefault="002B679E" w:rsidP="002B679E">
            <w:pPr>
              <w:pStyle w:val="TAL"/>
              <w:rPr>
                <w:sz w:val="16"/>
                <w:szCs w:val="16"/>
              </w:rPr>
            </w:pPr>
          </w:p>
        </w:tc>
      </w:tr>
      <w:tr w:rsidR="002B679E" w:rsidRPr="00BF2633" w14:paraId="41F68EE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2B679E" w:rsidRPr="00BF2633" w:rsidRDefault="002B679E" w:rsidP="002B679E">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2B679E" w:rsidRPr="00BF2633" w:rsidRDefault="002B679E" w:rsidP="002B679E">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2B679E" w:rsidRPr="00BF2633" w:rsidRDefault="002B679E" w:rsidP="002B679E">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2B679E" w:rsidRPr="00BF2633" w:rsidRDefault="002B679E" w:rsidP="002B679E">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2B679E" w:rsidRPr="00BF2633" w:rsidRDefault="002B679E" w:rsidP="002B679E">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2B679E" w:rsidRPr="00BF2633" w:rsidRDefault="002B679E" w:rsidP="002B679E">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2B679E" w:rsidRPr="00BF2633" w:rsidRDefault="002B679E" w:rsidP="002B679E">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2B679E" w:rsidRPr="00BF2633" w:rsidRDefault="002B679E" w:rsidP="002B679E">
            <w:pPr>
              <w:pStyle w:val="TAL"/>
              <w:rPr>
                <w:sz w:val="16"/>
                <w:szCs w:val="16"/>
              </w:rPr>
            </w:pPr>
          </w:p>
        </w:tc>
      </w:tr>
      <w:tr w:rsidR="006D5741" w:rsidRPr="00BF2633" w14:paraId="56029E8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D78C262" w14:textId="0DC63681" w:rsidR="006D5741" w:rsidRPr="00BF2633" w:rsidRDefault="006D5741" w:rsidP="006D5741">
            <w:pPr>
              <w:pStyle w:val="TAL"/>
              <w:keepNext w:val="0"/>
              <w:keepLines w:val="0"/>
              <w:rPr>
                <w:sz w:val="16"/>
                <w:szCs w:val="16"/>
              </w:rPr>
            </w:pPr>
            <w:r w:rsidRPr="00D93EA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C6113A" w14:textId="08259CAD"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8FBFED" w14:textId="25F859F6"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C2C97A" w14:textId="43A00649"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B83A1D" w14:textId="6D1E0924"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A60DA"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C823767"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944AB3" w14:textId="77777777" w:rsidR="006D5741" w:rsidRPr="00BF2633" w:rsidRDefault="006D5741" w:rsidP="006D5741">
            <w:pPr>
              <w:pStyle w:val="TAL"/>
              <w:rPr>
                <w:sz w:val="16"/>
                <w:szCs w:val="16"/>
              </w:rPr>
            </w:pPr>
          </w:p>
        </w:tc>
      </w:tr>
      <w:tr w:rsidR="006D5741" w:rsidRPr="00BF2633" w14:paraId="7C1A323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17B3CA" w14:textId="34519620" w:rsidR="006D5741" w:rsidRPr="00BF2633" w:rsidRDefault="006D5741" w:rsidP="006D5741">
            <w:pPr>
              <w:pStyle w:val="TAL"/>
              <w:keepNext w:val="0"/>
              <w:keepLines w:val="0"/>
              <w:rPr>
                <w:sz w:val="16"/>
                <w:szCs w:val="16"/>
              </w:rPr>
            </w:pPr>
            <w:r w:rsidRPr="00D93EA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590DF1" w14:textId="38F920C4"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78D448" w14:textId="486AE28F"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74A033" w14:textId="47825C3E"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32C0C2" w14:textId="6F199D9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19B29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E5E63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BE644A" w14:textId="77777777" w:rsidR="006D5741" w:rsidRPr="00BF2633" w:rsidRDefault="006D5741" w:rsidP="006D5741">
            <w:pPr>
              <w:pStyle w:val="TAL"/>
              <w:rPr>
                <w:sz w:val="16"/>
                <w:szCs w:val="16"/>
              </w:rPr>
            </w:pPr>
          </w:p>
        </w:tc>
      </w:tr>
      <w:tr w:rsidR="006D5741" w:rsidRPr="00BF2633" w14:paraId="5611585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124260" w14:textId="44C0DA91" w:rsidR="006D5741" w:rsidRPr="00BF2633" w:rsidRDefault="006D5741" w:rsidP="006D5741">
            <w:pPr>
              <w:pStyle w:val="TAL"/>
              <w:keepNext w:val="0"/>
              <w:keepLines w:val="0"/>
              <w:rPr>
                <w:sz w:val="16"/>
                <w:szCs w:val="16"/>
              </w:rPr>
            </w:pPr>
            <w:r w:rsidRPr="00D93EA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A892FF9" w14:textId="358DC59E" w:rsidR="006D5741" w:rsidRPr="00062C9F" w:rsidRDefault="006D5741" w:rsidP="006D5741">
            <w:pPr>
              <w:pStyle w:val="TAL"/>
              <w:keepNext w:val="0"/>
              <w:keepLines w:val="0"/>
              <w:rPr>
                <w:sz w:val="16"/>
                <w:szCs w:val="16"/>
              </w:rPr>
            </w:pPr>
            <w:r w:rsidRPr="00D93EA3">
              <w:rPr>
                <w:sz w:val="16"/>
                <w:szCs w:val="16"/>
              </w:rPr>
              <w:t xml:space="preserve">On-network / Short Data Service (SDS) / SDS </w:t>
            </w:r>
            <w:r w:rsidRPr="00D93EA3">
              <w:rPr>
                <w:sz w:val="16"/>
                <w:szCs w:val="16"/>
              </w:rPr>
              <w:lastRenderedPageBreak/>
              <w:t>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0227CB" w14:textId="1AE3092E" w:rsidR="006D5741" w:rsidRPr="00BF2633" w:rsidRDefault="006D5741" w:rsidP="006D5741">
            <w:pPr>
              <w:pStyle w:val="TAC"/>
              <w:rPr>
                <w:sz w:val="16"/>
                <w:szCs w:val="16"/>
              </w:rPr>
            </w:pPr>
            <w:r>
              <w:rPr>
                <w:sz w:val="16"/>
                <w:szCs w:val="16"/>
              </w:rPr>
              <w:lastRenderedPageBreak/>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BD6367" w14:textId="12E3E7D4"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9B12ED" w14:textId="4C4179BF"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31E3E3"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6007AD9"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758238" w14:textId="77777777" w:rsidR="006D5741" w:rsidRPr="00BF2633" w:rsidRDefault="006D5741" w:rsidP="006D5741">
            <w:pPr>
              <w:pStyle w:val="TAL"/>
              <w:rPr>
                <w:sz w:val="16"/>
                <w:szCs w:val="16"/>
              </w:rPr>
            </w:pPr>
          </w:p>
        </w:tc>
      </w:tr>
      <w:tr w:rsidR="006D5741" w:rsidRPr="00BF2633" w14:paraId="1FFB29A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EFE6537" w14:textId="06E8640A" w:rsidR="006D5741" w:rsidRPr="00BF2633" w:rsidRDefault="006D5741" w:rsidP="006D5741">
            <w:pPr>
              <w:pStyle w:val="TAL"/>
              <w:keepNext w:val="0"/>
              <w:keepLines w:val="0"/>
              <w:rPr>
                <w:sz w:val="16"/>
                <w:szCs w:val="16"/>
              </w:rPr>
            </w:pPr>
            <w:r w:rsidRPr="00D93EA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7DB27E" w14:textId="1C528A55" w:rsidR="006D5741" w:rsidRPr="00062C9F" w:rsidRDefault="006D5741" w:rsidP="006D5741">
            <w:pPr>
              <w:pStyle w:val="TAL"/>
              <w:keepNext w:val="0"/>
              <w:keepLines w:val="0"/>
              <w:rPr>
                <w:sz w:val="16"/>
                <w:szCs w:val="16"/>
              </w:rPr>
            </w:pPr>
            <w:r w:rsidRPr="00D93EA3">
              <w:rPr>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1355880" w14:textId="2591A949"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6910056" w14:textId="60181728"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C6DB47" w14:textId="173D37DE"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70C2E"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FB354C"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3896BA" w14:textId="77777777" w:rsidR="006D5741" w:rsidRPr="00BF2633" w:rsidRDefault="006D5741" w:rsidP="006D5741">
            <w:pPr>
              <w:pStyle w:val="TAL"/>
              <w:rPr>
                <w:sz w:val="16"/>
                <w:szCs w:val="16"/>
              </w:rPr>
            </w:pPr>
          </w:p>
        </w:tc>
      </w:tr>
      <w:tr w:rsidR="006D5741" w:rsidRPr="00BF2633" w14:paraId="0522193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7DB43C" w14:textId="22950D6D" w:rsidR="006D5741" w:rsidRPr="00BF2633" w:rsidRDefault="006D5741" w:rsidP="006D5741">
            <w:pPr>
              <w:pStyle w:val="TAL"/>
              <w:keepNext w:val="0"/>
              <w:keepLines w:val="0"/>
              <w:rPr>
                <w:sz w:val="16"/>
                <w:szCs w:val="16"/>
              </w:rPr>
            </w:pPr>
            <w:r w:rsidRPr="00D93EA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783C2A" w14:textId="4B30D6E7"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4A8CCFB" w14:textId="2BB140A0"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CC9C17" w14:textId="4A08F2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8CEF34" w14:textId="5447F657"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C1775C"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CB341"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58C3F" w14:textId="77777777" w:rsidR="006D5741" w:rsidRPr="00BF2633" w:rsidRDefault="006D5741" w:rsidP="006D5741">
            <w:pPr>
              <w:pStyle w:val="TAL"/>
              <w:rPr>
                <w:sz w:val="16"/>
                <w:szCs w:val="16"/>
              </w:rPr>
            </w:pPr>
          </w:p>
        </w:tc>
      </w:tr>
      <w:tr w:rsidR="006D5741" w:rsidRPr="00BF2633" w14:paraId="0612F367"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ECF0596" w14:textId="67C245CA" w:rsidR="006D5741" w:rsidRPr="00BF2633" w:rsidRDefault="006D5741" w:rsidP="006D5741">
            <w:pPr>
              <w:pStyle w:val="TAL"/>
              <w:keepNext w:val="0"/>
              <w:keepLines w:val="0"/>
              <w:rPr>
                <w:sz w:val="16"/>
                <w:szCs w:val="16"/>
              </w:rPr>
            </w:pPr>
            <w:r w:rsidRPr="00D93EA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162568" w14:textId="22FC3C96"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A5DF6D" w14:textId="41AD170A"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790782" w14:textId="2859BE9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21AE77" w14:textId="15F1662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ED376"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733F1A"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8B9F6" w14:textId="77777777" w:rsidR="006D5741" w:rsidRPr="00BF2633" w:rsidRDefault="006D5741" w:rsidP="006D5741">
            <w:pPr>
              <w:pStyle w:val="TAL"/>
              <w:rPr>
                <w:sz w:val="16"/>
                <w:szCs w:val="16"/>
              </w:rPr>
            </w:pPr>
          </w:p>
        </w:tc>
      </w:tr>
      <w:tr w:rsidR="006D5741" w:rsidRPr="00BF2633" w14:paraId="62C4A34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289369" w14:textId="68E96C1D" w:rsidR="006D5741" w:rsidRPr="00BF2633" w:rsidRDefault="006D5741" w:rsidP="006D5741">
            <w:pPr>
              <w:pStyle w:val="TAL"/>
              <w:keepNext w:val="0"/>
              <w:keepLines w:val="0"/>
              <w:rPr>
                <w:sz w:val="16"/>
                <w:szCs w:val="16"/>
              </w:rPr>
            </w:pPr>
            <w:r w:rsidRPr="00D93EA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BF3FF" w14:textId="5DE59556"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BC30BD" w14:textId="4B9EE74C"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2A697DA" w14:textId="2A1C2D65"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1C7431" w14:textId="16064CEB"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AA24827"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B6DD88"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5D6A51" w14:textId="77777777" w:rsidR="006D5741" w:rsidRPr="00BF2633" w:rsidRDefault="006D5741" w:rsidP="006D5741">
            <w:pPr>
              <w:pStyle w:val="TAL"/>
              <w:rPr>
                <w:sz w:val="16"/>
                <w:szCs w:val="16"/>
              </w:rPr>
            </w:pPr>
          </w:p>
        </w:tc>
      </w:tr>
      <w:tr w:rsidR="006D5741" w:rsidRPr="00BF2633" w14:paraId="22A0CEA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E01945" w14:textId="0AC182F4" w:rsidR="006D5741" w:rsidRPr="00BF2633" w:rsidRDefault="006D5741" w:rsidP="006D5741">
            <w:pPr>
              <w:pStyle w:val="TAL"/>
              <w:keepNext w:val="0"/>
              <w:keepLines w:val="0"/>
              <w:rPr>
                <w:sz w:val="16"/>
                <w:szCs w:val="16"/>
              </w:rPr>
            </w:pPr>
            <w:r w:rsidRPr="00D93EA3">
              <w:rPr>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364082" w14:textId="3CC98B3B" w:rsidR="006D5741" w:rsidRPr="00062C9F" w:rsidRDefault="006D5741" w:rsidP="006D5741">
            <w:pPr>
              <w:pStyle w:val="TAL"/>
              <w:keepNext w:val="0"/>
              <w:keepLines w:val="0"/>
              <w:rPr>
                <w:sz w:val="16"/>
                <w:szCs w:val="16"/>
              </w:rPr>
            </w:pPr>
            <w:r w:rsidRPr="00D93EA3">
              <w:rPr>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55B044" w14:textId="1AEF1FF1"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57F00E" w14:textId="62A91B4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A10A45" w14:textId="0C88F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13FA51"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76DC00"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E2DF64" w14:textId="77777777" w:rsidR="006D5741" w:rsidRPr="00BF2633" w:rsidRDefault="006D5741" w:rsidP="006D5741">
            <w:pPr>
              <w:pStyle w:val="TAL"/>
              <w:rPr>
                <w:sz w:val="16"/>
                <w:szCs w:val="16"/>
              </w:rPr>
            </w:pPr>
          </w:p>
        </w:tc>
      </w:tr>
      <w:tr w:rsidR="006D5741" w:rsidRPr="00BF2633" w14:paraId="3A8739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2B616BC" w14:textId="7D4590C3" w:rsidR="006D5741" w:rsidRPr="00BF2633" w:rsidRDefault="006D5741" w:rsidP="006D5741">
            <w:pPr>
              <w:pStyle w:val="TAL"/>
              <w:keepNext w:val="0"/>
              <w:keepLines w:val="0"/>
              <w:rPr>
                <w:sz w:val="16"/>
                <w:szCs w:val="16"/>
              </w:rPr>
            </w:pPr>
            <w:r w:rsidRPr="00D93EA3">
              <w:rPr>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92EFE7" w14:textId="70CF7B67" w:rsidR="006D5741" w:rsidRPr="00062C9F" w:rsidRDefault="006D5741" w:rsidP="006D5741">
            <w:pPr>
              <w:pStyle w:val="TAL"/>
              <w:keepNext w:val="0"/>
              <w:keepLines w:val="0"/>
              <w:rPr>
                <w:sz w:val="16"/>
                <w:szCs w:val="16"/>
              </w:rPr>
            </w:pPr>
            <w:r w:rsidRPr="00D93EA3">
              <w:rPr>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0A674F" w14:textId="62BE1447"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29F4E1" w14:textId="311CDD5B"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A41189" w14:textId="3B64C5AC"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419EA4"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6FECBF"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5DA15E8" w14:textId="77777777" w:rsidR="006D5741" w:rsidRPr="00BF2633" w:rsidRDefault="006D5741" w:rsidP="006D5741">
            <w:pPr>
              <w:pStyle w:val="TAL"/>
              <w:rPr>
                <w:sz w:val="16"/>
                <w:szCs w:val="16"/>
              </w:rPr>
            </w:pPr>
          </w:p>
        </w:tc>
      </w:tr>
      <w:tr w:rsidR="006D5741" w:rsidRPr="00BF2633" w14:paraId="034A6AE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CC7D6F" w14:textId="24003A9E" w:rsidR="006D5741" w:rsidRPr="00BF2633" w:rsidRDefault="006D5741" w:rsidP="006D5741">
            <w:pPr>
              <w:pStyle w:val="TAL"/>
              <w:keepNext w:val="0"/>
              <w:keepLines w:val="0"/>
              <w:rPr>
                <w:sz w:val="16"/>
                <w:szCs w:val="16"/>
              </w:rPr>
            </w:pPr>
            <w:r w:rsidRPr="00D93EA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F4D3ED" w14:textId="37D57ECA" w:rsidR="006D5741" w:rsidRPr="00062C9F" w:rsidRDefault="006D5741" w:rsidP="006D5741">
            <w:pPr>
              <w:pStyle w:val="TAL"/>
              <w:keepNext w:val="0"/>
              <w:keepLines w:val="0"/>
              <w:rPr>
                <w:sz w:val="16"/>
                <w:szCs w:val="16"/>
              </w:rPr>
            </w:pPr>
            <w:r w:rsidRPr="00D93EA3">
              <w:rPr>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732BAC" w14:textId="146DD87D" w:rsidR="006D5741" w:rsidRPr="00BF2633" w:rsidRDefault="006D5741" w:rsidP="006D5741">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5F5A00" w14:textId="5516E35D"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0C76DD" w14:textId="6A1D4A36" w:rsidR="006D5741" w:rsidRPr="00BF2633" w:rsidRDefault="006D5741" w:rsidP="006D5741">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38ACFD" w14:textId="77777777" w:rsidR="006D5741" w:rsidRPr="00BF2633"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C51424D" w14:textId="77777777" w:rsidR="006D5741" w:rsidRPr="00BF2633"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693606" w14:textId="77777777" w:rsidR="006D5741" w:rsidRPr="00BF2633" w:rsidRDefault="006D5741" w:rsidP="006D5741">
            <w:pPr>
              <w:pStyle w:val="TAL"/>
              <w:rPr>
                <w:sz w:val="16"/>
                <w:szCs w:val="16"/>
              </w:rPr>
            </w:pPr>
          </w:p>
        </w:tc>
      </w:tr>
      <w:tr w:rsidR="006D5741" w:rsidRPr="000F28DF" w14:paraId="6609B0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6D5741" w:rsidRPr="000F28DF" w:rsidRDefault="006D5741" w:rsidP="006D5741">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6D5741" w:rsidRPr="000F28DF" w:rsidRDefault="006D5741" w:rsidP="006D5741">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6D5741" w:rsidRPr="000F28DF" w:rsidRDefault="006D5741" w:rsidP="006D5741">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6D5741" w:rsidRPr="000F28DF" w:rsidRDefault="006D5741" w:rsidP="006D5741">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6D5741" w:rsidRPr="000F28DF" w:rsidRDefault="006D5741" w:rsidP="006D5741">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6D5741" w:rsidRPr="000F28DF" w:rsidRDefault="006D5741" w:rsidP="006D5741">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6D5741" w:rsidRPr="000F28DF" w:rsidRDefault="006D5741" w:rsidP="006D5741">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6D5741" w:rsidRPr="000F28DF" w:rsidRDefault="006D5741" w:rsidP="006D5741">
            <w:pPr>
              <w:pStyle w:val="TAL"/>
              <w:rPr>
                <w:b/>
                <w:sz w:val="16"/>
                <w:szCs w:val="16"/>
              </w:rPr>
            </w:pPr>
          </w:p>
        </w:tc>
      </w:tr>
      <w:tr w:rsidR="006D5741" w:rsidRPr="000D2F0E" w14:paraId="1BB9D90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6D5741" w:rsidRPr="000D2F0E" w:rsidRDefault="006D5741" w:rsidP="006D5741">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6D5741" w:rsidRPr="000D2F0E" w:rsidRDefault="006D5741" w:rsidP="006D5741">
            <w:pPr>
              <w:pStyle w:val="TAL"/>
              <w:rPr>
                <w:sz w:val="16"/>
                <w:szCs w:val="16"/>
              </w:rPr>
            </w:pPr>
          </w:p>
        </w:tc>
      </w:tr>
      <w:tr w:rsidR="006D5741" w:rsidRPr="000D2F0E" w14:paraId="19CA364B"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6D5741" w:rsidRPr="000D2F0E" w:rsidRDefault="006D5741" w:rsidP="006D5741">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Non-Mandatory Download / Before TDU2 Timer</w:t>
            </w:r>
            <w:r>
              <w:rPr>
                <w:sz w:val="16"/>
                <w:szCs w:val="16"/>
              </w:rPr>
              <w:t>s</w:t>
            </w:r>
            <w:r w:rsidRPr="000F28DF">
              <w:rPr>
                <w:sz w:val="16"/>
                <w:szCs w:val="16"/>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6D5741" w:rsidRPr="000D2F0E" w:rsidRDefault="006D5741" w:rsidP="006D5741">
            <w:pPr>
              <w:pStyle w:val="TAL"/>
              <w:rPr>
                <w:sz w:val="16"/>
                <w:szCs w:val="16"/>
              </w:rPr>
            </w:pPr>
          </w:p>
        </w:tc>
      </w:tr>
      <w:tr w:rsidR="006D5741" w:rsidRPr="000D2F0E" w14:paraId="49D5EE5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6D5741" w:rsidRPr="000D2F0E" w:rsidRDefault="006D5741" w:rsidP="006D5741">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6D5741" w:rsidRPr="000D2F0E" w:rsidRDefault="006D5741" w:rsidP="006D5741">
            <w:pPr>
              <w:pStyle w:val="TAL"/>
              <w:rPr>
                <w:sz w:val="16"/>
                <w:szCs w:val="16"/>
              </w:rPr>
            </w:pPr>
          </w:p>
        </w:tc>
      </w:tr>
      <w:tr w:rsidR="006D5741" w:rsidRPr="000D2F0E" w14:paraId="50AD586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6D5741" w:rsidRPr="000D2F0E" w:rsidRDefault="006D5741" w:rsidP="006D5741">
            <w:pPr>
              <w:pStyle w:val="TAL"/>
              <w:keepNext w:val="0"/>
              <w:keepLines w:val="0"/>
              <w:rPr>
                <w:sz w:val="16"/>
                <w:szCs w:val="16"/>
              </w:rPr>
            </w:pPr>
            <w:r w:rsidRPr="000F28DF">
              <w:rPr>
                <w:sz w:val="16"/>
                <w:szCs w:val="16"/>
              </w:rPr>
              <w:lastRenderedPageBreak/>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6D5741" w:rsidRPr="000D2F0E" w:rsidRDefault="006D5741" w:rsidP="006D5741">
            <w:pPr>
              <w:pStyle w:val="TAL"/>
              <w:rPr>
                <w:sz w:val="16"/>
                <w:szCs w:val="16"/>
              </w:rPr>
            </w:pPr>
          </w:p>
        </w:tc>
      </w:tr>
      <w:tr w:rsidR="006D5741" w:rsidRPr="000D2F0E" w14:paraId="51AAD9F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6D5741" w:rsidRPr="000D2F0E" w:rsidRDefault="006D5741" w:rsidP="006D5741">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6D5741" w:rsidRPr="000D2F0E" w:rsidRDefault="006D5741" w:rsidP="006D5741">
            <w:pPr>
              <w:pStyle w:val="TAL"/>
              <w:rPr>
                <w:sz w:val="16"/>
                <w:szCs w:val="16"/>
              </w:rPr>
            </w:pPr>
          </w:p>
        </w:tc>
      </w:tr>
      <w:tr w:rsidR="006D5741" w:rsidRPr="000D2F0E" w14:paraId="220F30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6D5741" w:rsidRPr="000D2F0E" w:rsidRDefault="006D5741" w:rsidP="006D5741">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6D5741" w:rsidRPr="000D2F0E" w:rsidRDefault="006D5741" w:rsidP="006D5741">
            <w:pPr>
              <w:pStyle w:val="TAL"/>
              <w:rPr>
                <w:sz w:val="16"/>
                <w:szCs w:val="16"/>
              </w:rPr>
            </w:pPr>
          </w:p>
        </w:tc>
      </w:tr>
      <w:tr w:rsidR="006D5741" w:rsidRPr="000D2F0E" w14:paraId="33B90BCD"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6D5741" w:rsidRPr="000D2F0E" w:rsidRDefault="006D5741" w:rsidP="006D5741">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6D5741" w:rsidRPr="000D2F0E" w:rsidRDefault="006D5741" w:rsidP="006D5741">
            <w:pPr>
              <w:pStyle w:val="TAL"/>
              <w:rPr>
                <w:sz w:val="16"/>
                <w:szCs w:val="16"/>
              </w:rPr>
            </w:pPr>
          </w:p>
        </w:tc>
      </w:tr>
      <w:tr w:rsidR="006D5741" w:rsidRPr="000D2F0E" w14:paraId="785386B0"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6D5741" w:rsidRPr="000D2F0E" w:rsidRDefault="006D5741" w:rsidP="006D5741">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6D5741" w:rsidRPr="000D2F0E" w:rsidRDefault="006D5741" w:rsidP="006D5741">
            <w:pPr>
              <w:pStyle w:val="TAL"/>
              <w:rPr>
                <w:sz w:val="16"/>
                <w:szCs w:val="16"/>
              </w:rPr>
            </w:pPr>
          </w:p>
        </w:tc>
      </w:tr>
      <w:tr w:rsidR="006D5741" w:rsidRPr="000D2F0E" w14:paraId="5853A83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6D5741" w:rsidRPr="000D2F0E" w:rsidRDefault="006D5741" w:rsidP="006D5741">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6D5741" w:rsidRPr="000D2F0E" w:rsidRDefault="006D5741" w:rsidP="006D5741">
            <w:pPr>
              <w:pStyle w:val="TAL"/>
              <w:rPr>
                <w:sz w:val="16"/>
                <w:szCs w:val="16"/>
              </w:rPr>
            </w:pPr>
          </w:p>
        </w:tc>
      </w:tr>
      <w:tr w:rsidR="006D5741" w:rsidRPr="000D2F0E" w14:paraId="217B183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6D5741" w:rsidRPr="000D2F0E" w:rsidRDefault="006D5741" w:rsidP="006D5741">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6D5741" w:rsidRPr="000D2F0E" w:rsidRDefault="006D5741" w:rsidP="006D5741">
            <w:pPr>
              <w:pStyle w:val="TAL"/>
              <w:rPr>
                <w:sz w:val="16"/>
                <w:szCs w:val="16"/>
              </w:rPr>
            </w:pPr>
          </w:p>
        </w:tc>
      </w:tr>
      <w:tr w:rsidR="006D5741" w:rsidRPr="000D2F0E" w14:paraId="2B11B89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6D5741" w:rsidRPr="000D2F0E" w:rsidRDefault="006D5741" w:rsidP="006D5741">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6D5741" w:rsidRPr="000D2F0E" w:rsidRDefault="006D5741" w:rsidP="006D5741">
            <w:pPr>
              <w:pStyle w:val="TAL"/>
              <w:rPr>
                <w:sz w:val="16"/>
                <w:szCs w:val="16"/>
              </w:rPr>
            </w:pPr>
          </w:p>
        </w:tc>
      </w:tr>
      <w:tr w:rsidR="006D5741" w:rsidRPr="000D2F0E" w14:paraId="751BD5C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6D5741" w:rsidRPr="000D2F0E" w:rsidRDefault="006D5741" w:rsidP="006D5741">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6D5741" w:rsidRPr="000D2F0E" w:rsidRDefault="006D5741" w:rsidP="006D5741">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6D5741" w:rsidRPr="000D2F0E" w:rsidRDefault="006D5741" w:rsidP="006D5741">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6D5741" w:rsidRPr="000D2F0E" w:rsidRDefault="006D5741" w:rsidP="006D5741">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6D5741" w:rsidRPr="000D2F0E" w:rsidRDefault="006D5741" w:rsidP="006D5741">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6D5741" w:rsidRPr="000D2F0E"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6D5741" w:rsidRPr="000D2F0E"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6D5741" w:rsidRPr="000D2F0E" w:rsidRDefault="006D5741" w:rsidP="006D5741">
            <w:pPr>
              <w:pStyle w:val="TAL"/>
              <w:rPr>
                <w:sz w:val="16"/>
                <w:szCs w:val="16"/>
              </w:rPr>
            </w:pPr>
          </w:p>
        </w:tc>
      </w:tr>
      <w:tr w:rsidR="006D5741" w14:paraId="3DBBD8B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D5741" w:rsidRDefault="006D5741" w:rsidP="006D5741">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D5741" w:rsidRDefault="006D5741" w:rsidP="006D5741">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D5741" w:rsidRDefault="006D5741" w:rsidP="006D5741">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D5741" w:rsidRDefault="006D5741" w:rsidP="006D5741">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D5741" w:rsidRDefault="006D5741" w:rsidP="006D5741">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D5741" w:rsidRDefault="006D5741" w:rsidP="006D5741">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D5741" w:rsidRDefault="006D5741" w:rsidP="006D5741">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D5741" w:rsidRDefault="006D5741" w:rsidP="006D5741">
            <w:pPr>
              <w:pStyle w:val="TAL"/>
              <w:rPr>
                <w:sz w:val="16"/>
                <w:szCs w:val="16"/>
              </w:rPr>
            </w:pPr>
          </w:p>
        </w:tc>
      </w:tr>
      <w:tr w:rsidR="004B1583" w14:paraId="6BD438F3"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3F9690" w14:textId="2798543D" w:rsidR="004B1583" w:rsidRDefault="004B1583" w:rsidP="004B1583">
            <w:pPr>
              <w:pStyle w:val="TAL"/>
              <w:keepNext w:val="0"/>
              <w:keepLines w:val="0"/>
              <w:rPr>
                <w:sz w:val="16"/>
                <w:szCs w:val="16"/>
              </w:rPr>
            </w:pPr>
            <w:r>
              <w:rPr>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7FDEF6" w14:textId="19E46D2C" w:rsidR="004B1583" w:rsidRDefault="004B1583" w:rsidP="004B1583">
            <w:pPr>
              <w:pStyle w:val="TAL"/>
              <w:keepNext w:val="0"/>
              <w:keepLines w:val="0"/>
              <w:rPr>
                <w:sz w:val="16"/>
                <w:szCs w:val="16"/>
              </w:rPr>
            </w:pPr>
            <w:r w:rsidRPr="00290D4E">
              <w:rPr>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997C9A" w14:textId="6B3CEF9F" w:rsidR="004B1583" w:rsidRDefault="004B1583" w:rsidP="004B1583">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4DF5E4" w14:textId="1BC1A146"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1DEEC6B" w14:textId="6E54AD4E"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208E60"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02D9FC"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4715B9B" w14:textId="77777777" w:rsidR="004B1583" w:rsidRDefault="004B1583" w:rsidP="004B1583">
            <w:pPr>
              <w:pStyle w:val="TAL"/>
              <w:rPr>
                <w:sz w:val="16"/>
                <w:szCs w:val="16"/>
              </w:rPr>
            </w:pPr>
          </w:p>
        </w:tc>
      </w:tr>
      <w:tr w:rsidR="004B1583" w14:paraId="02E633D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1A1D4A" w14:textId="41896FFD" w:rsidR="004B1583" w:rsidRDefault="004B1583" w:rsidP="004B1583">
            <w:pPr>
              <w:pStyle w:val="TAL"/>
              <w:keepNext w:val="0"/>
              <w:keepLines w:val="0"/>
              <w:rPr>
                <w:sz w:val="16"/>
                <w:szCs w:val="16"/>
              </w:rPr>
            </w:pPr>
            <w:r>
              <w:rPr>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27C0B" w14:textId="509A110E" w:rsidR="004B1583" w:rsidRDefault="004B1583" w:rsidP="004B1583">
            <w:pPr>
              <w:pStyle w:val="TAL"/>
              <w:keepNext w:val="0"/>
              <w:keepLines w:val="0"/>
              <w:rPr>
                <w:sz w:val="16"/>
                <w:szCs w:val="16"/>
              </w:rPr>
            </w:pPr>
            <w:r w:rsidRPr="00290D4E">
              <w:rPr>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BD9BDE" w14:textId="418D1F40" w:rsidR="004B1583" w:rsidRDefault="004B1583" w:rsidP="004B1583">
            <w:pPr>
              <w:pStyle w:val="TAC"/>
              <w:rPr>
                <w:sz w:val="16"/>
                <w:szCs w:val="16"/>
              </w:rPr>
            </w:pPr>
            <w:r w:rsidRPr="00FF46EE">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1186CF" w14:textId="5DF4B9EF" w:rsidR="004B1583" w:rsidRDefault="004B1583" w:rsidP="004B1583">
            <w:pPr>
              <w:pStyle w:val="TAC"/>
              <w:rPr>
                <w:sz w:val="16"/>
                <w:szCs w:val="16"/>
              </w:rPr>
            </w:pPr>
            <w:r w:rsidRPr="00FF46EE">
              <w:rPr>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6DBA5F" w14:textId="108DDDF1"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939C0F"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D6EB9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18579F" w14:textId="77777777" w:rsidR="004B1583" w:rsidRDefault="004B1583" w:rsidP="004B1583">
            <w:pPr>
              <w:pStyle w:val="TAL"/>
              <w:rPr>
                <w:sz w:val="16"/>
                <w:szCs w:val="16"/>
              </w:rPr>
            </w:pPr>
          </w:p>
        </w:tc>
      </w:tr>
      <w:tr w:rsidR="004B1583" w14:paraId="28827DC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4B1583" w:rsidRPr="008E5449" w:rsidRDefault="004B1583" w:rsidP="004B1583">
            <w:pPr>
              <w:pStyle w:val="TAL"/>
              <w:keepNext w:val="0"/>
              <w:keepLines w:val="0"/>
              <w:rPr>
                <w:b/>
                <w:bCs/>
                <w:sz w:val="16"/>
                <w:szCs w:val="16"/>
              </w:rPr>
            </w:pPr>
            <w:r w:rsidRPr="008E5449">
              <w:rPr>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4B1583" w:rsidRPr="008E5449" w:rsidRDefault="004B1583" w:rsidP="004B1583">
            <w:pPr>
              <w:pStyle w:val="TAL"/>
              <w:keepNext w:val="0"/>
              <w:keepLines w:val="0"/>
              <w:rPr>
                <w:b/>
                <w:bCs/>
                <w:sz w:val="16"/>
                <w:szCs w:val="16"/>
              </w:rPr>
            </w:pPr>
            <w:r w:rsidRPr="008E5449">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4B1583" w:rsidRPr="00634126"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4B1583" w:rsidRPr="00634126"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4B1583" w:rsidRPr="00634126"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4B1583" w:rsidRPr="00634126"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4B1583" w:rsidRPr="00634126"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4B1583" w:rsidRPr="00634126" w:rsidRDefault="004B1583" w:rsidP="004B1583">
            <w:pPr>
              <w:pStyle w:val="TAL"/>
              <w:rPr>
                <w:sz w:val="16"/>
                <w:szCs w:val="16"/>
              </w:rPr>
            </w:pPr>
          </w:p>
        </w:tc>
      </w:tr>
      <w:tr w:rsidR="004B1583" w14:paraId="0CABE07C"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4B1583" w:rsidRDefault="004B1583" w:rsidP="004B1583">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4B1583" w:rsidRDefault="004B1583" w:rsidP="004B1583">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4B1583" w:rsidRDefault="004B1583" w:rsidP="004B1583">
            <w:pPr>
              <w:pStyle w:val="TAL"/>
              <w:rPr>
                <w:sz w:val="16"/>
                <w:szCs w:val="16"/>
              </w:rPr>
            </w:pPr>
          </w:p>
        </w:tc>
      </w:tr>
      <w:tr w:rsidR="004B1583" w14:paraId="3A885BF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4B1583" w:rsidRDefault="004B1583" w:rsidP="004B1583">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4B1583" w:rsidRDefault="004B1583" w:rsidP="004B1583">
            <w:pPr>
              <w:pStyle w:val="TAL"/>
              <w:keepNext w:val="0"/>
              <w:keepLines w:val="0"/>
              <w:rPr>
                <w:sz w:val="16"/>
                <w:szCs w:val="16"/>
              </w:rPr>
            </w:pPr>
            <w:r w:rsidRPr="009E3350">
              <w:rPr>
                <w:sz w:val="16"/>
                <w:szCs w:val="16"/>
              </w:rPr>
              <w:t xml:space="preserve">On-network / Enhanced Status (ES) / Client </w:t>
            </w:r>
            <w:r w:rsidRPr="009E3350">
              <w:rPr>
                <w:sz w:val="16"/>
                <w:szCs w:val="16"/>
              </w:rPr>
              <w:lastRenderedPageBreak/>
              <w:t>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4B1583" w:rsidRDefault="004B1583" w:rsidP="004B1583">
            <w:pPr>
              <w:pStyle w:val="TAC"/>
              <w:rPr>
                <w:sz w:val="16"/>
                <w:szCs w:val="16"/>
              </w:rPr>
            </w:pPr>
            <w:r>
              <w:rPr>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4B1583" w:rsidRDefault="004B1583" w:rsidP="004B1583">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4B1583" w:rsidRDefault="004B1583" w:rsidP="004B1583">
            <w:pPr>
              <w:pStyle w:val="TAL"/>
              <w:rPr>
                <w:sz w:val="16"/>
                <w:szCs w:val="16"/>
              </w:rPr>
            </w:pPr>
          </w:p>
        </w:tc>
      </w:tr>
      <w:tr w:rsidR="00B44BC6" w14:paraId="40F8DC4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004C0B" w14:textId="11C5D93C" w:rsidR="00B44BC6" w:rsidRDefault="00B44BC6" w:rsidP="00B44BC6">
            <w:pPr>
              <w:pStyle w:val="TAL"/>
              <w:keepNext w:val="0"/>
              <w:keepLines w:val="0"/>
              <w:rPr>
                <w:sz w:val="16"/>
                <w:szCs w:val="16"/>
              </w:rPr>
            </w:pPr>
            <w:r>
              <w:rPr>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722D11" w14:textId="6E2B99D4" w:rsidR="00B44BC6" w:rsidRPr="009E3350" w:rsidRDefault="00B44BC6" w:rsidP="00B44BC6">
            <w:pPr>
              <w:pStyle w:val="TAL"/>
              <w:keepNext w:val="0"/>
              <w:keepLines w:val="0"/>
              <w:rPr>
                <w:sz w:val="16"/>
                <w:szCs w:val="16"/>
              </w:rPr>
            </w:pPr>
            <w:r>
              <w:rPr>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D37D4AC" w14:textId="77777777" w:rsidR="00B44BC6" w:rsidRDefault="00B44BC6" w:rsidP="00B44BC6">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E688C0" w14:textId="77777777" w:rsidR="00B44BC6" w:rsidRDefault="00B44BC6" w:rsidP="00B44BC6">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9056B" w14:textId="77777777" w:rsidR="00B44BC6" w:rsidRDefault="00B44BC6" w:rsidP="00B44BC6">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F1A148" w14:textId="77777777" w:rsidR="00B44BC6"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C4FE9B" w14:textId="77777777" w:rsidR="00B44BC6"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6843AB" w14:textId="77777777" w:rsidR="00B44BC6" w:rsidRDefault="00B44BC6" w:rsidP="00B44BC6">
            <w:pPr>
              <w:pStyle w:val="TAL"/>
              <w:rPr>
                <w:sz w:val="16"/>
                <w:szCs w:val="16"/>
              </w:rPr>
            </w:pPr>
          </w:p>
        </w:tc>
      </w:tr>
      <w:tr w:rsidR="00B44BC6" w14:paraId="30BB7E4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CA9415" w14:textId="19B93B5A" w:rsidR="00B44BC6" w:rsidRDefault="00B44BC6" w:rsidP="00B44BC6">
            <w:pPr>
              <w:pStyle w:val="TAL"/>
              <w:keepNext w:val="0"/>
              <w:keepLines w:val="0"/>
              <w:rPr>
                <w:sz w:val="16"/>
                <w:szCs w:val="16"/>
              </w:rPr>
            </w:pPr>
            <w:r>
              <w:rPr>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9FCB42" w14:textId="72269D5F" w:rsidR="00B44BC6" w:rsidRPr="009E3350" w:rsidRDefault="00B44BC6" w:rsidP="00B44BC6">
            <w:pPr>
              <w:pStyle w:val="TAL"/>
              <w:keepNext w:val="0"/>
              <w:keepLines w:val="0"/>
              <w:rPr>
                <w:sz w:val="16"/>
                <w:szCs w:val="16"/>
              </w:rPr>
            </w:pPr>
            <w:r w:rsidRPr="007E0F28">
              <w:rPr>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74596D1" w14:textId="4E702FC2"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B7A2B9" w14:textId="40E51532" w:rsidR="00B44BC6" w:rsidRDefault="00B44BC6" w:rsidP="00B44BC6">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EA6209" w14:textId="2F6AF256" w:rsidR="00B44BC6" w:rsidRDefault="00B44BC6" w:rsidP="00B44BC6">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BFAA0C" w14:textId="77777777" w:rsidR="00B44BC6"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B395E" w14:textId="77777777" w:rsidR="00B44BC6"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A04AF07" w14:textId="77777777" w:rsidR="00B44BC6" w:rsidRDefault="00B44BC6" w:rsidP="00B44BC6">
            <w:pPr>
              <w:pStyle w:val="TAL"/>
              <w:rPr>
                <w:sz w:val="16"/>
                <w:szCs w:val="16"/>
              </w:rPr>
            </w:pPr>
          </w:p>
        </w:tc>
      </w:tr>
      <w:tr w:rsidR="00B44BC6" w14:paraId="415EAD2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161EE4E" w14:textId="34DF988C" w:rsidR="00B44BC6" w:rsidRDefault="00B44BC6" w:rsidP="00B44BC6">
            <w:pPr>
              <w:pStyle w:val="TAL"/>
              <w:keepNext w:val="0"/>
              <w:keepLines w:val="0"/>
              <w:rPr>
                <w:sz w:val="16"/>
                <w:szCs w:val="16"/>
              </w:rPr>
            </w:pPr>
            <w:r>
              <w:rPr>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002171" w14:textId="00EBFB65" w:rsidR="00B44BC6" w:rsidRPr="009E3350" w:rsidRDefault="00B44BC6" w:rsidP="00B44BC6">
            <w:pPr>
              <w:pStyle w:val="TAL"/>
              <w:keepNext w:val="0"/>
              <w:keepLines w:val="0"/>
              <w:rPr>
                <w:sz w:val="16"/>
                <w:szCs w:val="16"/>
              </w:rPr>
            </w:pPr>
            <w:r w:rsidRPr="0059794A">
              <w:rPr>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10FD6AE" w14:textId="7817FE92" w:rsidR="00B44BC6" w:rsidRDefault="00B44BC6" w:rsidP="00B44BC6">
            <w:pPr>
              <w:pStyle w:val="TAC"/>
              <w:rPr>
                <w:sz w:val="16"/>
                <w:szCs w:val="16"/>
              </w:rPr>
            </w:pPr>
            <w:r>
              <w:rPr>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7AB7088" w14:textId="4B8E1FAD" w:rsidR="00B44BC6" w:rsidRDefault="00B44BC6" w:rsidP="00B44BC6">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708E866" w14:textId="2661FFCC" w:rsidR="00B44BC6" w:rsidRDefault="00B44BC6" w:rsidP="00B44BC6">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C871F0" w14:textId="77777777" w:rsidR="00B44BC6" w:rsidRDefault="00B44BC6" w:rsidP="00B44BC6">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C7D8B5" w14:textId="77777777" w:rsidR="00B44BC6" w:rsidRDefault="00B44BC6" w:rsidP="00B44BC6">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D16D66" w14:textId="77777777" w:rsidR="00B44BC6" w:rsidRDefault="00B44BC6" w:rsidP="00B44BC6">
            <w:pPr>
              <w:pStyle w:val="TAL"/>
              <w:rPr>
                <w:sz w:val="16"/>
                <w:szCs w:val="16"/>
              </w:rPr>
            </w:pPr>
          </w:p>
        </w:tc>
      </w:tr>
      <w:tr w:rsidR="004B1583" w14:paraId="5A49C71E"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4B1583" w:rsidRDefault="004B1583" w:rsidP="004B1583">
            <w:pPr>
              <w:pStyle w:val="TAL"/>
              <w:keepNext w:val="0"/>
              <w:keepLines w:val="0"/>
              <w:rPr>
                <w:sz w:val="16"/>
                <w:szCs w:val="16"/>
              </w:rPr>
            </w:pPr>
            <w:r w:rsidRPr="00CF7937">
              <w:rPr>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4B1583" w:rsidRPr="009E3350" w:rsidRDefault="004B1583" w:rsidP="004B1583">
            <w:pPr>
              <w:pStyle w:val="TAL"/>
              <w:keepNext w:val="0"/>
              <w:keepLines w:val="0"/>
              <w:rPr>
                <w:sz w:val="16"/>
                <w:szCs w:val="16"/>
              </w:rPr>
            </w:pPr>
            <w:r w:rsidRPr="00CF7937">
              <w:rPr>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4B158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4B1583" w:rsidRDefault="004B1583" w:rsidP="004B1583">
            <w:pPr>
              <w:pStyle w:val="TAL"/>
              <w:rPr>
                <w:sz w:val="16"/>
                <w:szCs w:val="16"/>
              </w:rPr>
            </w:pPr>
          </w:p>
        </w:tc>
      </w:tr>
      <w:tr w:rsidR="004B1583" w14:paraId="48C1179A"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4B1583" w:rsidRDefault="004B1583" w:rsidP="004B1583">
            <w:pPr>
              <w:pStyle w:val="TAL"/>
              <w:keepNext w:val="0"/>
              <w:keepLines w:val="0"/>
              <w:rPr>
                <w:sz w:val="16"/>
                <w:szCs w:val="16"/>
              </w:rPr>
            </w:pPr>
            <w:r w:rsidRPr="00CF7937">
              <w:rPr>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4B1583" w:rsidRPr="009E3350" w:rsidRDefault="004B1583" w:rsidP="004B1583">
            <w:pPr>
              <w:pStyle w:val="TAL"/>
              <w:keepNext w:val="0"/>
              <w:keepLines w:val="0"/>
              <w:rPr>
                <w:sz w:val="16"/>
                <w:szCs w:val="16"/>
              </w:rPr>
            </w:pPr>
            <w:r w:rsidRPr="00CF7937">
              <w:rPr>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4B158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4B1583" w:rsidRDefault="004B1583" w:rsidP="004B1583">
            <w:pPr>
              <w:pStyle w:val="TAL"/>
              <w:rPr>
                <w:sz w:val="16"/>
                <w:szCs w:val="16"/>
              </w:rPr>
            </w:pPr>
          </w:p>
        </w:tc>
      </w:tr>
      <w:tr w:rsidR="004B1583" w14:paraId="2D4198AF"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4B1583" w:rsidRDefault="004B1583" w:rsidP="004B1583">
            <w:pPr>
              <w:pStyle w:val="TAL"/>
              <w:keepNext w:val="0"/>
              <w:keepLines w:val="0"/>
              <w:rPr>
                <w:sz w:val="16"/>
                <w:szCs w:val="16"/>
              </w:rPr>
            </w:pPr>
            <w:r>
              <w:rPr>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4B1583" w:rsidRDefault="004B1583" w:rsidP="004B1583">
            <w:pPr>
              <w:pStyle w:val="TAL"/>
              <w:rPr>
                <w:sz w:val="16"/>
                <w:szCs w:val="16"/>
              </w:rPr>
            </w:pPr>
            <w:r>
              <w:rPr>
                <w:sz w:val="16"/>
                <w:szCs w:val="16"/>
              </w:rPr>
              <w:t>IUT is MCData Client</w:t>
            </w:r>
          </w:p>
          <w:p w14:paraId="53BC54BE" w14:textId="444A65E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4B1583" w:rsidRDefault="004B1583" w:rsidP="004B1583">
            <w:pPr>
              <w:pStyle w:val="TAL"/>
              <w:rPr>
                <w:sz w:val="16"/>
                <w:szCs w:val="16"/>
              </w:rPr>
            </w:pPr>
          </w:p>
        </w:tc>
      </w:tr>
      <w:tr w:rsidR="004B1583" w14:paraId="594B30C2"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4B1583" w:rsidRDefault="004B1583" w:rsidP="004B1583">
            <w:pPr>
              <w:pStyle w:val="TAL"/>
              <w:keepNext w:val="0"/>
              <w:keepLines w:val="0"/>
              <w:rPr>
                <w:sz w:val="16"/>
                <w:szCs w:val="16"/>
              </w:rPr>
            </w:pPr>
            <w:r>
              <w:rPr>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4B1583" w:rsidRDefault="004B1583" w:rsidP="004B1583">
            <w:pPr>
              <w:pStyle w:val="TAL"/>
              <w:rPr>
                <w:sz w:val="16"/>
                <w:szCs w:val="16"/>
              </w:rPr>
            </w:pPr>
            <w:r>
              <w:rPr>
                <w:sz w:val="16"/>
                <w:szCs w:val="16"/>
              </w:rPr>
              <w:t>IUT is MCData Client</w:t>
            </w:r>
          </w:p>
          <w:p w14:paraId="68A25EB9" w14:textId="61D50DB2"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4B1583" w:rsidRDefault="004B1583" w:rsidP="004B1583">
            <w:pPr>
              <w:pStyle w:val="TAL"/>
              <w:rPr>
                <w:sz w:val="16"/>
                <w:szCs w:val="16"/>
              </w:rPr>
            </w:pPr>
          </w:p>
        </w:tc>
      </w:tr>
      <w:tr w:rsidR="004B1583" w14:paraId="6520D115"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4B1583" w:rsidRDefault="004B1583" w:rsidP="004B1583">
            <w:pPr>
              <w:pStyle w:val="TAL"/>
              <w:keepNext w:val="0"/>
              <w:keepLines w:val="0"/>
              <w:rPr>
                <w:sz w:val="16"/>
                <w:szCs w:val="16"/>
              </w:rPr>
            </w:pPr>
            <w:r>
              <w:rPr>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4B1583" w:rsidRDefault="004B1583" w:rsidP="004B1583">
            <w:pPr>
              <w:pStyle w:val="TAL"/>
              <w:rPr>
                <w:sz w:val="16"/>
                <w:szCs w:val="16"/>
              </w:rPr>
            </w:pPr>
            <w:r>
              <w:rPr>
                <w:sz w:val="16"/>
                <w:szCs w:val="16"/>
              </w:rPr>
              <w:t>IUT is MCData Client</w:t>
            </w:r>
          </w:p>
          <w:p w14:paraId="7CF859B0" w14:textId="50E7EF74"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4B1583" w:rsidRDefault="004B1583" w:rsidP="004B1583">
            <w:pPr>
              <w:pStyle w:val="TAL"/>
              <w:rPr>
                <w:sz w:val="16"/>
                <w:szCs w:val="16"/>
              </w:rPr>
            </w:pPr>
          </w:p>
        </w:tc>
      </w:tr>
      <w:tr w:rsidR="004B1583" w14:paraId="288ED2C1"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4B1583" w:rsidRDefault="004B1583" w:rsidP="004B1583">
            <w:pPr>
              <w:pStyle w:val="TAL"/>
              <w:keepNext w:val="0"/>
              <w:keepLines w:val="0"/>
              <w:rPr>
                <w:sz w:val="16"/>
                <w:szCs w:val="16"/>
              </w:rPr>
            </w:pPr>
            <w:r>
              <w:rPr>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4B1583" w:rsidRPr="009E3350" w:rsidRDefault="004B1583" w:rsidP="004B1583">
            <w:pPr>
              <w:pStyle w:val="TAL"/>
              <w:keepNext w:val="0"/>
              <w:keepLines w:val="0"/>
              <w:rPr>
                <w:sz w:val="16"/>
                <w:szCs w:val="16"/>
              </w:rPr>
            </w:pPr>
            <w:r>
              <w:rPr>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4B1583" w:rsidRDefault="004B1583" w:rsidP="004B1583">
            <w:pPr>
              <w:pStyle w:val="TAL"/>
              <w:rPr>
                <w:sz w:val="16"/>
                <w:szCs w:val="16"/>
              </w:rPr>
            </w:pPr>
            <w:r>
              <w:rPr>
                <w:sz w:val="16"/>
                <w:szCs w:val="16"/>
              </w:rPr>
              <w:t>IUT is MCData Client</w:t>
            </w:r>
          </w:p>
          <w:p w14:paraId="147493CD" w14:textId="7889EC5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4B1583" w:rsidRDefault="004B1583" w:rsidP="004B1583">
            <w:pPr>
              <w:pStyle w:val="TAL"/>
              <w:rPr>
                <w:sz w:val="16"/>
                <w:szCs w:val="16"/>
              </w:rPr>
            </w:pPr>
          </w:p>
        </w:tc>
      </w:tr>
      <w:tr w:rsidR="004B1583" w14:paraId="57250D39"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4B1583" w:rsidRDefault="004B1583" w:rsidP="004B1583">
            <w:pPr>
              <w:pStyle w:val="TAL"/>
              <w:keepNext w:val="0"/>
              <w:keepLines w:val="0"/>
              <w:rPr>
                <w:sz w:val="16"/>
                <w:szCs w:val="16"/>
              </w:rPr>
            </w:pPr>
            <w:r w:rsidRPr="00CF7937">
              <w:rPr>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4B1583" w:rsidRPr="009E3350" w:rsidRDefault="004B1583" w:rsidP="004B1583">
            <w:pPr>
              <w:pStyle w:val="TAL"/>
              <w:keepNext w:val="0"/>
              <w:keepLines w:val="0"/>
              <w:rPr>
                <w:sz w:val="16"/>
                <w:szCs w:val="16"/>
              </w:rPr>
            </w:pPr>
            <w:r w:rsidRPr="00CF7937">
              <w:rPr>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4B1583" w:rsidRDefault="004B1583" w:rsidP="004B1583">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4B1583" w:rsidRDefault="004B1583" w:rsidP="004B1583">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4B1583" w:rsidRDefault="004B1583" w:rsidP="004B1583">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4B1583" w:rsidRDefault="004B1583" w:rsidP="004B1583">
            <w:pPr>
              <w:pStyle w:val="TAL"/>
              <w:rPr>
                <w:sz w:val="16"/>
                <w:szCs w:val="16"/>
              </w:rPr>
            </w:pPr>
          </w:p>
        </w:tc>
      </w:tr>
      <w:tr w:rsidR="004B1583" w14:paraId="03CCE416"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4B1583" w:rsidRDefault="004B1583" w:rsidP="004B1583">
            <w:pPr>
              <w:pStyle w:val="TAL"/>
              <w:keepNext w:val="0"/>
              <w:keepLines w:val="0"/>
              <w:rPr>
                <w:sz w:val="16"/>
                <w:szCs w:val="16"/>
              </w:rPr>
            </w:pPr>
            <w:r>
              <w:rPr>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4B1583" w:rsidRPr="009E3350" w:rsidRDefault="004B1583" w:rsidP="004B1583">
            <w:pPr>
              <w:pStyle w:val="TAL"/>
              <w:keepNext w:val="0"/>
              <w:keepLines w:val="0"/>
              <w:rPr>
                <w:sz w:val="16"/>
                <w:szCs w:val="16"/>
              </w:rPr>
            </w:pPr>
            <w:r>
              <w:rPr>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4B1583" w:rsidRDefault="004B1583" w:rsidP="004B1583">
            <w:pPr>
              <w:pStyle w:val="TAL"/>
              <w:rPr>
                <w:sz w:val="16"/>
                <w:szCs w:val="16"/>
              </w:rPr>
            </w:pPr>
            <w:r>
              <w:rPr>
                <w:sz w:val="16"/>
                <w:szCs w:val="16"/>
              </w:rPr>
              <w:t>IUT is MCData Client</w:t>
            </w:r>
          </w:p>
          <w:p w14:paraId="231A74FB" w14:textId="42E5AEB5"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4B1583" w:rsidRDefault="004B1583" w:rsidP="004B1583">
            <w:pPr>
              <w:pStyle w:val="TAL"/>
              <w:rPr>
                <w:sz w:val="16"/>
                <w:szCs w:val="16"/>
              </w:rPr>
            </w:pPr>
          </w:p>
        </w:tc>
      </w:tr>
      <w:tr w:rsidR="004B1583" w14:paraId="0329E968" w14:textId="77777777" w:rsidTr="004B1583">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4B1583" w:rsidRDefault="004B1583" w:rsidP="004B1583">
            <w:pPr>
              <w:pStyle w:val="TAL"/>
              <w:keepNext w:val="0"/>
              <w:keepLines w:val="0"/>
              <w:rPr>
                <w:sz w:val="16"/>
                <w:szCs w:val="16"/>
              </w:rPr>
            </w:pPr>
            <w:r>
              <w:rPr>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4B1583" w:rsidRDefault="004B1583" w:rsidP="004B1583">
            <w:pPr>
              <w:pStyle w:val="TAL"/>
              <w:keepNext w:val="0"/>
              <w:keepLines w:val="0"/>
              <w:rPr>
                <w:sz w:val="16"/>
                <w:szCs w:val="16"/>
              </w:rPr>
            </w:pPr>
            <w:r>
              <w:rPr>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4B1583" w:rsidRDefault="004B1583" w:rsidP="004B1583">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4B1583" w:rsidRDefault="004B1583" w:rsidP="004B1583">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4B1583" w:rsidRDefault="004B1583" w:rsidP="004B1583">
            <w:pPr>
              <w:pStyle w:val="TAL"/>
              <w:rPr>
                <w:sz w:val="16"/>
                <w:szCs w:val="16"/>
              </w:rPr>
            </w:pPr>
            <w:r>
              <w:rPr>
                <w:sz w:val="16"/>
                <w:szCs w:val="16"/>
              </w:rPr>
              <w:t>IUT is MCData Client</w:t>
            </w:r>
          </w:p>
          <w:p w14:paraId="183D893E" w14:textId="2D0181D8" w:rsidR="004B1583" w:rsidRDefault="004B1583" w:rsidP="004B1583">
            <w:pPr>
              <w:pStyle w:val="TAL"/>
              <w:rPr>
                <w:sz w:val="16"/>
                <w:szCs w:val="16"/>
              </w:rPr>
            </w:pPr>
            <w:r>
              <w:rPr>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4B1583" w:rsidRDefault="004B1583" w:rsidP="004B1583">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4B1583" w:rsidRDefault="004B1583" w:rsidP="004B1583">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4B1583" w:rsidRDefault="004B1583" w:rsidP="004B1583">
            <w:pPr>
              <w:pStyle w:val="TAL"/>
              <w:rPr>
                <w:sz w:val="16"/>
                <w:szCs w:val="16"/>
              </w:rPr>
            </w:pPr>
          </w:p>
        </w:tc>
      </w:tr>
      <w:tr w:rsidR="004B1583" w14:paraId="30A38928" w14:textId="77777777" w:rsidTr="004B1583">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4B1583" w:rsidRDefault="004B1583" w:rsidP="004B1583">
            <w:pPr>
              <w:pStyle w:val="TAN"/>
              <w:rPr>
                <w:sz w:val="16"/>
                <w:szCs w:val="16"/>
              </w:rPr>
            </w:pPr>
            <w:r>
              <w:t>NOTE 1:</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r w:rsidR="004B1583" w:rsidRPr="00FF46EE" w14:paraId="6FB9764F" w14:textId="77777777" w:rsidTr="004B1583">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1B09E67" w14:textId="4602088B" w:rsidR="004B1583" w:rsidRPr="00FF46EE" w:rsidRDefault="004B1583" w:rsidP="00D03B64">
            <w:pPr>
              <w:pStyle w:val="TAN"/>
              <w:rPr>
                <w:sz w:val="16"/>
              </w:rPr>
            </w:pPr>
            <w:r w:rsidRPr="00FF46EE">
              <w:rPr>
                <w:sz w:val="16"/>
              </w:rPr>
              <w:t>CD02</w:t>
            </w:r>
            <w:r w:rsidRPr="00FF46EE">
              <w:rPr>
                <w:sz w:val="16"/>
              </w:rPr>
              <w:tab/>
              <w:t>IF A.4.1-1/4 AND NOT A.4.2-1/13 THEN R ELSE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096506">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pPr>
      <w:bookmarkStart w:id="46" w:name="OLE_LINK5"/>
      <w:bookmarkStart w:id="47" w:name="_Toc27405396"/>
      <w:bookmarkStart w:id="48" w:name="_Toc51831945"/>
      <w:bookmarkStart w:id="49" w:name="_Toc68109165"/>
      <w:bookmarkStart w:id="50" w:name="_Toc75458416"/>
      <w:bookmarkStart w:id="51" w:name="_Toc106790913"/>
      <w:r w:rsidRPr="00BF2633">
        <w:lastRenderedPageBreak/>
        <w:t>Annex A (normative):</w:t>
      </w:r>
      <w:bookmarkEnd w:id="46"/>
      <w:r w:rsidR="00E55B9A" w:rsidRPr="00BF2633">
        <w:t xml:space="preserve"> </w:t>
      </w:r>
      <w:r w:rsidRPr="00BF2633">
        <w:t xml:space="preserve">ICS proforma for </w:t>
      </w:r>
      <w:r w:rsidR="00E55B9A" w:rsidRPr="00BF2633">
        <w:t>M</w:t>
      </w:r>
      <w:r w:rsidR="005021BC" w:rsidRPr="00BF2633">
        <w:t>ission Critical Services</w:t>
      </w:r>
      <w:r w:rsidR="00E55B9A" w:rsidRPr="00BF2633">
        <w:t xml:space="preserve"> over LTE Client/Server</w:t>
      </w:r>
      <w:bookmarkEnd w:id="47"/>
      <w:bookmarkEnd w:id="48"/>
      <w:bookmarkEnd w:id="49"/>
      <w:bookmarkEnd w:id="50"/>
      <w:bookmarkEnd w:id="51"/>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52" w:name="_Toc27405397"/>
      <w:bookmarkStart w:id="53" w:name="_Toc51831946"/>
      <w:bookmarkStart w:id="54" w:name="_Toc68109166"/>
      <w:bookmarkStart w:id="55" w:name="_Toc75458417"/>
      <w:bookmarkStart w:id="56" w:name="_Toc106790914"/>
      <w:r w:rsidRPr="00BF2633">
        <w:t>A.1</w:t>
      </w:r>
      <w:r w:rsidRPr="00BF2633">
        <w:tab/>
        <w:t>Guidance for completing the ICS proforma</w:t>
      </w:r>
      <w:bookmarkEnd w:id="52"/>
      <w:bookmarkEnd w:id="53"/>
      <w:bookmarkEnd w:id="54"/>
      <w:bookmarkEnd w:id="55"/>
      <w:bookmarkEnd w:id="56"/>
    </w:p>
    <w:p w14:paraId="1D2A737D" w14:textId="77777777" w:rsidR="004066DA" w:rsidRPr="00BF2633" w:rsidRDefault="004066DA" w:rsidP="004066DA">
      <w:pPr>
        <w:pStyle w:val="Heading2"/>
      </w:pPr>
      <w:bookmarkStart w:id="57" w:name="_Toc27405398"/>
      <w:bookmarkStart w:id="58" w:name="_Toc51831947"/>
      <w:bookmarkStart w:id="59" w:name="_Toc68109167"/>
      <w:bookmarkStart w:id="60" w:name="_Toc75458418"/>
      <w:bookmarkStart w:id="61" w:name="_Toc106790915"/>
      <w:r w:rsidRPr="00BF2633">
        <w:t>A.1.1</w:t>
      </w:r>
      <w:r w:rsidRPr="00BF2633">
        <w:tab/>
        <w:t>Purposes and structure</w:t>
      </w:r>
      <w:bookmarkEnd w:id="57"/>
      <w:bookmarkEnd w:id="58"/>
      <w:bookmarkEnd w:id="59"/>
      <w:bookmarkEnd w:id="60"/>
      <w:bookmarkEnd w:id="61"/>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pPr>
      <w:r w:rsidRPr="00BF2633">
        <w:t>-</w:t>
      </w:r>
      <w:r w:rsidRPr="00BF2633">
        <w:tab/>
        <w:t>instructions for completing the ICS proforma;</w:t>
      </w:r>
    </w:p>
    <w:p w14:paraId="22304274" w14:textId="77777777" w:rsidR="004066DA" w:rsidRPr="00BF2633" w:rsidRDefault="004066DA" w:rsidP="004066DA">
      <w:pPr>
        <w:pStyle w:val="B10"/>
      </w:pPr>
      <w:r w:rsidRPr="00BF2633">
        <w:t>-</w:t>
      </w:r>
      <w:r w:rsidRPr="00BF2633">
        <w:tab/>
        <w:t>identification of the implementation;</w:t>
      </w:r>
    </w:p>
    <w:p w14:paraId="3072302D" w14:textId="77777777" w:rsidR="004066DA" w:rsidRPr="00BF2633" w:rsidRDefault="004066DA" w:rsidP="004066DA">
      <w:pPr>
        <w:pStyle w:val="B10"/>
      </w:pPr>
      <w:r w:rsidRPr="00BF2633">
        <w:t>-</w:t>
      </w:r>
      <w:r w:rsidRPr="00BF2633">
        <w:tab/>
        <w:t>identification of the protocol;</w:t>
      </w:r>
    </w:p>
    <w:p w14:paraId="27AEE9E1" w14:textId="77777777" w:rsidR="004066DA" w:rsidRPr="00BF2633" w:rsidRDefault="004066DA" w:rsidP="004066DA">
      <w:pPr>
        <w:pStyle w:val="B10"/>
      </w:pPr>
      <w:r w:rsidRPr="00BF2633">
        <w:t>-</w:t>
      </w:r>
      <w:r w:rsidRPr="00BF2633">
        <w:tab/>
        <w:t>ICS proforma tables (for</w:t>
      </w:r>
      <w:r w:rsidR="005A4614" w:rsidRPr="00BF2633">
        <w:t xml:space="preserve"> example: Client</w:t>
      </w:r>
      <w:r w:rsidRPr="00BF2633">
        <w:t xml:space="preserve"> implementation, </w:t>
      </w:r>
      <w:r w:rsidR="005A4614" w:rsidRPr="00BF2633">
        <w:t>Server implementation</w:t>
      </w:r>
      <w:r w:rsidRPr="00BF2633">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pPr>
      <w:bookmarkStart w:id="62" w:name="_Toc27405399"/>
      <w:bookmarkStart w:id="63" w:name="_Toc51831948"/>
      <w:bookmarkStart w:id="64" w:name="_Toc68109168"/>
      <w:bookmarkStart w:id="65" w:name="_Toc75458419"/>
      <w:bookmarkStart w:id="66" w:name="_Toc106790916"/>
      <w:r w:rsidRPr="00BF2633">
        <w:t>A.1.2</w:t>
      </w:r>
      <w:r w:rsidRPr="00BF2633">
        <w:tab/>
        <w:t>Abbreviations and conventions</w:t>
      </w:r>
      <w:bookmarkEnd w:id="62"/>
      <w:bookmarkEnd w:id="63"/>
      <w:bookmarkEnd w:id="64"/>
      <w:bookmarkEnd w:id="65"/>
      <w:bookmarkEnd w:id="66"/>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pPr>
      <w:r w:rsidRPr="00BF2633">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pPr>
      <w:r w:rsidRPr="00BF2633">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pPr>
      <w:r w:rsidRPr="00BF2633">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pPr>
      <w:r w:rsidRPr="00BF2633">
        <w:t>Release column</w:t>
      </w:r>
    </w:p>
    <w:p w14:paraId="42B2CE26" w14:textId="77777777" w:rsidR="004066DA" w:rsidRPr="00BF2633" w:rsidRDefault="004066DA" w:rsidP="004066DA">
      <w:pPr>
        <w:pStyle w:val="CommentText"/>
      </w:pPr>
      <w:r w:rsidRPr="00BF2633">
        <w:t>The release column indicates the earliest release from which the capability or option is relevant.</w:t>
      </w:r>
    </w:p>
    <w:p w14:paraId="609B6FA7" w14:textId="77777777" w:rsidR="004066DA" w:rsidRPr="00BF2633" w:rsidRDefault="004066DA" w:rsidP="004066DA">
      <w:pPr>
        <w:pStyle w:val="H6"/>
      </w:pPr>
      <w:r w:rsidRPr="00BF2633">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pPr>
      <w:r w:rsidRPr="00BF2633">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pPr>
      <w:r w:rsidRPr="00BF2633">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pPr>
      <w:bookmarkStart w:id="67" w:name="_Toc27405400"/>
      <w:bookmarkStart w:id="68" w:name="_Toc51831949"/>
      <w:bookmarkStart w:id="69" w:name="_Toc68109169"/>
      <w:bookmarkStart w:id="70" w:name="_Toc75458420"/>
      <w:bookmarkStart w:id="71" w:name="_Toc106790917"/>
      <w:r w:rsidRPr="00BF2633">
        <w:t>A.1.3</w:t>
      </w:r>
      <w:r w:rsidRPr="00BF2633">
        <w:tab/>
        <w:t>Instructions for completing the ICS proforma</w:t>
      </w:r>
      <w:bookmarkEnd w:id="67"/>
      <w:bookmarkEnd w:id="68"/>
      <w:bookmarkEnd w:id="69"/>
      <w:bookmarkEnd w:id="70"/>
      <w:bookmarkEnd w:id="71"/>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5B2B6F69" w:rsidR="004066DA" w:rsidRPr="00BF2633" w:rsidRDefault="004066DA" w:rsidP="004066DA">
      <w:pPr>
        <w:pStyle w:val="Heading1"/>
      </w:pPr>
      <w:bookmarkStart w:id="72" w:name="_Toc27405401"/>
      <w:bookmarkStart w:id="73" w:name="_Toc51831950"/>
      <w:bookmarkStart w:id="74" w:name="_Toc68109170"/>
      <w:bookmarkStart w:id="75" w:name="_Toc75458421"/>
      <w:bookmarkStart w:id="76" w:name="_Toc106790918"/>
      <w:r w:rsidRPr="00BF2633">
        <w:t>A.2</w:t>
      </w:r>
      <w:r w:rsidRPr="00BF2633">
        <w:tab/>
        <w:t xml:space="preserve">Identification of the </w:t>
      </w:r>
      <w:r w:rsidR="005A4614" w:rsidRPr="00BF2633">
        <w:t>MC</w:t>
      </w:r>
      <w:r w:rsidR="009B24A1" w:rsidRPr="009B24A1">
        <w:t>X</w:t>
      </w:r>
      <w:r w:rsidR="005A4614" w:rsidRPr="00BF2633">
        <w:t xml:space="preserve"> Client/Server</w:t>
      </w:r>
      <w:r w:rsidRPr="00BF2633">
        <w:t xml:space="preserve"> Equipment</w:t>
      </w:r>
      <w:bookmarkEnd w:id="72"/>
      <w:bookmarkEnd w:id="73"/>
      <w:bookmarkEnd w:id="74"/>
      <w:bookmarkEnd w:id="75"/>
      <w:bookmarkEnd w:id="76"/>
    </w:p>
    <w:p w14:paraId="785F3703" w14:textId="3114DE26" w:rsidR="004066DA" w:rsidRPr="00BF2633" w:rsidRDefault="004066DA" w:rsidP="004066DA">
      <w:r w:rsidRPr="00BF2633">
        <w:t xml:space="preserve">Identification of the </w:t>
      </w:r>
      <w:r w:rsidR="005A4614" w:rsidRPr="00BF2633">
        <w:t>MC</w:t>
      </w:r>
      <w:r w:rsidR="009B24A1" w:rsidRPr="009B24A1">
        <w:t>X</w:t>
      </w:r>
      <w:r w:rsidR="005A4614" w:rsidRPr="00BF2633">
        <w:t xml:space="preserve">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pPr>
      <w:bookmarkStart w:id="77" w:name="_Toc27405402"/>
      <w:bookmarkStart w:id="78" w:name="_Toc51831951"/>
      <w:bookmarkStart w:id="79" w:name="_Toc68109171"/>
      <w:bookmarkStart w:id="80" w:name="_Toc75458422"/>
      <w:bookmarkStart w:id="81" w:name="_Toc106790919"/>
      <w:r w:rsidRPr="00BF2633">
        <w:t>A.2.1</w:t>
      </w:r>
      <w:r w:rsidRPr="00BF2633">
        <w:tab/>
        <w:t>Date of the statement</w:t>
      </w:r>
      <w:bookmarkEnd w:id="77"/>
      <w:bookmarkEnd w:id="78"/>
      <w:bookmarkEnd w:id="79"/>
      <w:bookmarkEnd w:id="80"/>
      <w:bookmarkEnd w:id="81"/>
    </w:p>
    <w:p w14:paraId="20B98A78" w14:textId="77777777" w:rsidR="004066DA" w:rsidRPr="00BF2633" w:rsidRDefault="004066DA" w:rsidP="004066DA">
      <w:pPr>
        <w:tabs>
          <w:tab w:val="right" w:leader="dot" w:pos="9356"/>
        </w:tabs>
      </w:pPr>
      <w:r w:rsidRPr="00BF2633">
        <w:tab/>
      </w:r>
    </w:p>
    <w:p w14:paraId="0901E30E" w14:textId="3A5D365C" w:rsidR="004066DA" w:rsidRPr="00BF2633" w:rsidRDefault="004066DA" w:rsidP="004066DA">
      <w:pPr>
        <w:pStyle w:val="Heading2"/>
      </w:pPr>
      <w:bookmarkStart w:id="82" w:name="_Toc27405403"/>
      <w:bookmarkStart w:id="83" w:name="_Toc51831952"/>
      <w:bookmarkStart w:id="84" w:name="_Toc68109172"/>
      <w:bookmarkStart w:id="85" w:name="_Toc75458423"/>
      <w:bookmarkStart w:id="86" w:name="_Toc106790920"/>
      <w:r w:rsidRPr="00BF2633">
        <w:t>A.2.2</w:t>
      </w:r>
      <w:r w:rsidRPr="00BF2633">
        <w:tab/>
      </w:r>
      <w:r w:rsidR="00562139" w:rsidRPr="00BF2633">
        <w:t>MC</w:t>
      </w:r>
      <w:r w:rsidR="009B24A1" w:rsidRPr="009B24A1">
        <w:t>X</w:t>
      </w:r>
      <w:r w:rsidR="00562139" w:rsidRPr="00BF2633">
        <w:t xml:space="preserve"> </w:t>
      </w:r>
      <w:r w:rsidR="005A4614" w:rsidRPr="00BF2633">
        <w:t xml:space="preserve">Client/Server </w:t>
      </w:r>
      <w:r w:rsidR="009B24A1" w:rsidRPr="009B24A1">
        <w:t>u</w:t>
      </w:r>
      <w:r w:rsidR="005A4614" w:rsidRPr="00BF2633">
        <w:t xml:space="preserve">nder </w:t>
      </w:r>
      <w:r w:rsidR="009B24A1" w:rsidRPr="009B24A1">
        <w:t>t</w:t>
      </w:r>
      <w:r w:rsidR="005A4614" w:rsidRPr="00BF2633">
        <w:t>est</w:t>
      </w:r>
      <w:r w:rsidRPr="00BF2633">
        <w:t xml:space="preserve"> identification</w:t>
      </w:r>
      <w:bookmarkEnd w:id="82"/>
      <w:bookmarkEnd w:id="83"/>
      <w:bookmarkEnd w:id="84"/>
      <w:bookmarkEnd w:id="85"/>
      <w:bookmarkEnd w:id="86"/>
    </w:p>
    <w:p w14:paraId="2870522D" w14:textId="78F5EE10" w:rsidR="004066DA" w:rsidRPr="00BF2633" w:rsidRDefault="00562139" w:rsidP="004066DA">
      <w:r w:rsidRPr="00BF2633">
        <w:t>MC</w:t>
      </w:r>
      <w:r w:rsidR="009B24A1" w:rsidRPr="009B24A1">
        <w:t>X</w:t>
      </w:r>
      <w:r w:rsidRPr="00BF2633">
        <w:t xml:space="preserve"> </w:t>
      </w:r>
      <w:r w:rsidR="009B24A1" w:rsidRPr="009B24A1">
        <w:t>Client/Server under test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pPr>
      <w:bookmarkStart w:id="87" w:name="_Toc27405404"/>
      <w:bookmarkStart w:id="88" w:name="_Toc51831953"/>
      <w:bookmarkStart w:id="89" w:name="_Toc68109173"/>
      <w:bookmarkStart w:id="90" w:name="_Toc75458424"/>
      <w:bookmarkStart w:id="91" w:name="_Toc106790921"/>
      <w:r w:rsidRPr="00BF2633">
        <w:lastRenderedPageBreak/>
        <w:t>A.2.3</w:t>
      </w:r>
      <w:r w:rsidRPr="00BF2633">
        <w:tab/>
        <w:t>Product supplier</w:t>
      </w:r>
      <w:bookmarkEnd w:id="87"/>
      <w:bookmarkEnd w:id="88"/>
      <w:bookmarkEnd w:id="89"/>
      <w:bookmarkEnd w:id="90"/>
      <w:bookmarkEnd w:id="91"/>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pPr>
      <w:bookmarkStart w:id="92" w:name="_Toc27405405"/>
      <w:bookmarkStart w:id="93" w:name="_Toc51831954"/>
      <w:bookmarkStart w:id="94" w:name="_Toc68109174"/>
      <w:bookmarkStart w:id="95" w:name="_Toc75458425"/>
      <w:bookmarkStart w:id="96" w:name="_Toc106790922"/>
      <w:r w:rsidRPr="00BF2633">
        <w:t>A.2.4</w:t>
      </w:r>
      <w:r w:rsidRPr="00BF2633">
        <w:tab/>
      </w:r>
      <w:r w:rsidR="00D9369D" w:rsidRPr="00BF2633">
        <w:t xml:space="preserve">The Organisation </w:t>
      </w:r>
      <w:r w:rsidR="00F978F3" w:rsidRPr="00BF2633">
        <w:t>responsible for</w:t>
      </w:r>
      <w:r w:rsidR="00D9369D" w:rsidRPr="00BF2633">
        <w:t xml:space="preserve"> the </w:t>
      </w:r>
      <w:r w:rsidR="00F978F3" w:rsidRPr="00BF2633">
        <w:t xml:space="preserve">Product </w:t>
      </w:r>
      <w:r w:rsidR="00D9369D" w:rsidRPr="00BF2633">
        <w:t>testing</w:t>
      </w:r>
      <w:bookmarkEnd w:id="92"/>
      <w:bookmarkEnd w:id="93"/>
      <w:bookmarkEnd w:id="94"/>
      <w:bookmarkEnd w:id="95"/>
      <w:bookmarkEnd w:id="96"/>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pPr>
      <w:bookmarkStart w:id="97" w:name="_Toc27405406"/>
      <w:bookmarkStart w:id="98" w:name="_Toc51831955"/>
      <w:bookmarkStart w:id="99" w:name="_Toc68109175"/>
      <w:bookmarkStart w:id="100" w:name="_Toc75458426"/>
      <w:bookmarkStart w:id="101" w:name="_Toc106790923"/>
      <w:r w:rsidRPr="00BF2633">
        <w:t>A.2.5</w:t>
      </w:r>
      <w:r w:rsidRPr="00BF2633">
        <w:tab/>
        <w:t>ICS contact person</w:t>
      </w:r>
      <w:bookmarkEnd w:id="97"/>
      <w:bookmarkEnd w:id="98"/>
      <w:bookmarkEnd w:id="99"/>
      <w:bookmarkEnd w:id="100"/>
      <w:bookmarkEnd w:id="101"/>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102" w:name="_Toc27405407"/>
      <w:bookmarkStart w:id="103" w:name="_Toc51831956"/>
      <w:bookmarkStart w:id="104" w:name="_Toc68109176"/>
      <w:bookmarkStart w:id="105" w:name="_Toc75458427"/>
      <w:bookmarkStart w:id="106" w:name="_Toc106790924"/>
      <w:r w:rsidRPr="00BF2633">
        <w:t>A.3</w:t>
      </w:r>
      <w:r w:rsidRPr="00BF2633">
        <w:tab/>
        <w:t>Identification of the protocol</w:t>
      </w:r>
      <w:bookmarkEnd w:id="102"/>
      <w:bookmarkEnd w:id="103"/>
      <w:bookmarkEnd w:id="104"/>
      <w:bookmarkEnd w:id="105"/>
      <w:bookmarkEnd w:id="10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107" w:name="_Toc27405408"/>
      <w:bookmarkStart w:id="108" w:name="_Toc51831957"/>
      <w:bookmarkStart w:id="109" w:name="_Toc68109177"/>
      <w:bookmarkStart w:id="110" w:name="_Toc75458428"/>
      <w:bookmarkStart w:id="111" w:name="_Toc106790925"/>
      <w:r w:rsidRPr="00BF2633">
        <w:t>A.4</w:t>
      </w:r>
      <w:r w:rsidRPr="00BF2633">
        <w:tab/>
        <w:t>ICS proforma tables</w:t>
      </w:r>
      <w:bookmarkEnd w:id="107"/>
      <w:bookmarkEnd w:id="108"/>
      <w:bookmarkEnd w:id="109"/>
      <w:bookmarkEnd w:id="110"/>
      <w:bookmarkEnd w:id="111"/>
    </w:p>
    <w:p w14:paraId="3C5FDAF7" w14:textId="77777777" w:rsidR="004066DA" w:rsidRPr="00BF2633" w:rsidRDefault="004066DA" w:rsidP="004066DA">
      <w:pPr>
        <w:pStyle w:val="Heading2"/>
      </w:pPr>
      <w:bookmarkStart w:id="112" w:name="_Toc27405409"/>
      <w:bookmarkStart w:id="113" w:name="_Toc51831958"/>
      <w:bookmarkStart w:id="114" w:name="_Toc68109178"/>
      <w:bookmarkStart w:id="115" w:name="_Toc75458429"/>
      <w:bookmarkStart w:id="116" w:name="_Toc106790926"/>
      <w:r w:rsidRPr="00BF2633">
        <w:t>A.4.1</w:t>
      </w:r>
      <w:r w:rsidRPr="00BF2633">
        <w:tab/>
        <w:t>Implementation Types</w:t>
      </w:r>
      <w:bookmarkEnd w:id="112"/>
      <w:bookmarkEnd w:id="113"/>
      <w:bookmarkEnd w:id="114"/>
      <w:bookmarkEnd w:id="115"/>
      <w:bookmarkEnd w:id="116"/>
    </w:p>
    <w:p w14:paraId="446001EF" w14:textId="77777777" w:rsidR="004066DA" w:rsidRPr="00BF2633" w:rsidRDefault="004066DA" w:rsidP="004066DA">
      <w:pPr>
        <w:pStyle w:val="TH"/>
      </w:pPr>
      <w:r w:rsidRPr="00BF2633">
        <w:t xml:space="preserve">Table A.4.1-1: </w:t>
      </w:r>
      <w:r w:rsidR="005A4614" w:rsidRPr="00BF2633">
        <w:t>M</w:t>
      </w:r>
      <w:r w:rsidR="005021BC" w:rsidRPr="00BF2633">
        <w:t>ission Critical Services</w:t>
      </w:r>
      <w:r w:rsidR="005A4614" w:rsidRPr="00BF2633">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pPr>
            <w:r w:rsidRPr="00BF2633">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pPr>
            <w:r w:rsidRPr="00BF2633">
              <w:t xml:space="preserve">MCPTT </w:t>
            </w:r>
            <w:r w:rsidR="005A4614" w:rsidRPr="00BF2633">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pPr>
            <w:r w:rsidRPr="00BF2633">
              <w:t>Rel-</w:t>
            </w:r>
            <w:r w:rsidR="005A4614" w:rsidRPr="00BF2633">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pPr>
            <w:r w:rsidRPr="00BF2633">
              <w:t>pc_</w:t>
            </w:r>
            <w:r w:rsidR="005021BC" w:rsidRPr="00BF2633">
              <w:t>MCPTT</w:t>
            </w:r>
            <w:r w:rsidR="005A4614" w:rsidRPr="00BF2633">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pPr>
            <w:r w:rsidRPr="00BF2633">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pPr>
            <w:r w:rsidRPr="00BF2633">
              <w:t xml:space="preserve">MCPTT </w:t>
            </w:r>
            <w:r w:rsidR="005A4614" w:rsidRPr="00BF2633">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pPr>
            <w:r w:rsidRPr="00BF2633">
              <w:t>TS 23.179 [</w:t>
            </w:r>
            <w:r w:rsidR="00616308" w:rsidRPr="00BF2633">
              <w:t>9</w:t>
            </w:r>
            <w:r w:rsidRPr="00BF2633">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pPr>
            <w:r w:rsidRPr="00BF2633">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pPr>
            <w:r w:rsidRPr="00BF2633">
              <w:t>pc_</w:t>
            </w:r>
            <w:r w:rsidR="005021BC" w:rsidRPr="00BF2633">
              <w:t>MCPTT</w:t>
            </w:r>
            <w:r w:rsidRPr="00BF2633">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pPr>
          </w:p>
        </w:tc>
      </w:tr>
      <w:tr w:rsidR="008614C1"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pPr>
            <w:r w:rsidRPr="00BF2633">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pPr>
            <w:r w:rsidRPr="00BF2633">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pPr>
            <w:r w:rsidRPr="00BF2633">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pPr>
            <w:r w:rsidRPr="00BF2633">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51C69AD2" w:rsidR="008614C1" w:rsidRPr="008244CA" w:rsidRDefault="008614C1" w:rsidP="008614C1">
            <w:pPr>
              <w:pStyle w:val="TAL"/>
            </w:pPr>
            <w:r w:rsidRPr="00040BAD">
              <w:t>IUT containing MCVideo Client</w:t>
            </w:r>
          </w:p>
        </w:tc>
      </w:tr>
      <w:tr w:rsidR="008614C1"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pPr>
            <w:r w:rsidRPr="00BF2633">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pPr>
            <w:r w:rsidRPr="00BF2633">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pPr>
            <w:r w:rsidRPr="00BF2633">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pPr>
            <w:r w:rsidRPr="00BF2633">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pPr>
            <w:r w:rsidRPr="00BF2633">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4B2E51B1" w:rsidR="008614C1" w:rsidRPr="008244CA" w:rsidRDefault="008614C1" w:rsidP="008614C1">
            <w:pPr>
              <w:pStyle w:val="TAL"/>
            </w:pPr>
            <w:r w:rsidRPr="00040BAD">
              <w:t>IUT containing MCData Client</w:t>
            </w: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pPr>
            <w:r w:rsidRPr="00BF2633">
              <w:t>NOTE 1:</w:t>
            </w:r>
            <w:r w:rsidRPr="00BF2633">
              <w:tab/>
              <w:t xml:space="preserve">TS 23.179 [9] has been </w:t>
            </w:r>
            <w:r w:rsidR="009E3350" w:rsidRPr="00BF2633">
              <w:t>superseded</w:t>
            </w:r>
            <w:r w:rsidRPr="00BF2633">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pPr>
      <w:bookmarkStart w:id="117" w:name="historyclause"/>
      <w:r w:rsidRPr="00BF2633">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pPr>
            <w:r w:rsidRPr="00BF2633">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pPr>
            <w:r w:rsidRPr="00BF2633">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pPr>
            <w:r w:rsidRPr="00BF2633">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pPr>
            <w:r w:rsidRPr="00BF2633">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pPr>
            <w:r w:rsidRPr="00BF2633">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pPr>
            <w:r w:rsidRPr="00BF2633">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pPr>
            <w:r w:rsidRPr="00BF2633">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pPr>
            <w:r w:rsidRPr="00BF2633">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pPr>
          </w:p>
        </w:tc>
      </w:tr>
    </w:tbl>
    <w:p w14:paraId="5BF17DE5" w14:textId="77777777" w:rsidR="00616308" w:rsidRDefault="00616308" w:rsidP="00616308"/>
    <w:p w14:paraId="5A77B0BA" w14:textId="77777777" w:rsidR="008A1844" w:rsidRPr="00AF6F89" w:rsidRDefault="008A1844" w:rsidP="008A1844">
      <w:pPr>
        <w:pStyle w:val="Heading2"/>
      </w:pPr>
      <w:bookmarkStart w:id="118" w:name="_Toc68109179"/>
      <w:bookmarkStart w:id="119" w:name="_Toc75458430"/>
      <w:bookmarkStart w:id="120" w:name="_Toc106790927"/>
      <w:r w:rsidRPr="00AF6F89">
        <w:lastRenderedPageBreak/>
        <w:t>A.4.2</w:t>
      </w:r>
      <w:r w:rsidRPr="00AF6F89">
        <w:tab/>
        <w:t>Additional information</w:t>
      </w:r>
      <w:bookmarkEnd w:id="118"/>
      <w:bookmarkEnd w:id="119"/>
      <w:bookmarkEnd w:id="12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A6643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pPr>
            <w:r w:rsidRPr="00AF6F89">
              <w:t>KMS request security</w:t>
            </w:r>
            <w:r w:rsidR="00634126">
              <w:t xml:space="preserve"> </w:t>
            </w:r>
            <w:r w:rsidR="00634126" w:rsidRPr="009E3350">
              <w:t>is appl</w:t>
            </w:r>
            <w:r w:rsidR="00634126">
              <w:t>ied</w:t>
            </w:r>
          </w:p>
        </w:tc>
      </w:tr>
      <w:tr w:rsidR="008A1844" w:rsidRPr="00AF6F89" w14:paraId="254569B2"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t>NOTE 1</w:t>
            </w:r>
          </w:p>
        </w:tc>
      </w:tr>
      <w:tr w:rsidR="007A198B" w:rsidRPr="007A198B" w14:paraId="1D390CB9"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t>NOTE 1</w:t>
            </w:r>
          </w:p>
        </w:tc>
      </w:tr>
      <w:tr w:rsidR="007A198B" w:rsidRPr="007A198B" w14:paraId="7F377256"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t>NOTE 1</w:t>
            </w:r>
          </w:p>
        </w:tc>
      </w:tr>
      <w:tr w:rsidR="007A198B" w:rsidRPr="007A198B" w14:paraId="4946FCC4"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t>NOTE 1</w:t>
            </w:r>
          </w:p>
        </w:tc>
      </w:tr>
      <w:tr w:rsidR="00634944" w:rsidRPr="00483983" w14:paraId="2A29094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21" w:name="_Hlk86316385"/>
            <w:r>
              <w:t xml:space="preserve">The UE </w:t>
            </w:r>
            <w:bookmarkEnd w:id="121"/>
            <w:r>
              <w:t>support</w:t>
            </w:r>
            <w:r w:rsidRPr="009E3350">
              <w:t>s</w:t>
            </w:r>
            <w:r>
              <w:t xml:space="preserve"> </w:t>
            </w:r>
            <w:r w:rsidRPr="009E3350">
              <w:t>floor</w:t>
            </w:r>
            <w:r>
              <w:t xml:space="preserve"> </w:t>
            </w:r>
            <w:r w:rsidRPr="009E3350">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t xml:space="preserve">The UE applies </w:t>
            </w:r>
            <w:r>
              <w:t xml:space="preserve">Floor </w:t>
            </w:r>
            <w:r w:rsidRPr="009E3350">
              <w:t>Request</w:t>
            </w:r>
            <w:r>
              <w:t xml:space="preserve"> Queueing</w:t>
            </w:r>
          </w:p>
        </w:tc>
      </w:tr>
      <w:tr w:rsidR="00634126" w:rsidRPr="00483983" w14:paraId="46651E65"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t>The UE applies Transmission Request Queueing</w:t>
            </w:r>
          </w:p>
        </w:tc>
      </w:tr>
      <w:tr w:rsidR="00634126" w:rsidRPr="00483983" w14:paraId="7BED35B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r w:rsidRPr="001C34E8">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8244CA" w:rsidRPr="00483983" w14:paraId="1607595A"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41018123" w14:textId="097421B6" w:rsidR="008244CA" w:rsidRPr="001C34E8" w:rsidRDefault="008244CA" w:rsidP="008244CA">
            <w:pPr>
              <w:pStyle w:val="TAC"/>
              <w:rPr>
                <w:lang w:val="de-DE"/>
              </w:rPr>
            </w:pPr>
            <w:r>
              <w:rPr>
                <w:lang w:val="de-DE"/>
              </w:rPr>
              <w:t>14</w:t>
            </w:r>
          </w:p>
        </w:tc>
        <w:tc>
          <w:tcPr>
            <w:tcW w:w="3060" w:type="dxa"/>
            <w:tcBorders>
              <w:top w:val="single" w:sz="6" w:space="0" w:color="auto"/>
              <w:left w:val="single" w:sz="6" w:space="0" w:color="auto"/>
              <w:bottom w:val="single" w:sz="6" w:space="0" w:color="auto"/>
              <w:right w:val="single" w:sz="6" w:space="0" w:color="auto"/>
            </w:tcBorders>
          </w:tcPr>
          <w:p w14:paraId="71C3E631" w14:textId="3CD465DE" w:rsidR="008244CA" w:rsidRPr="001C34E8" w:rsidRDefault="008244CA" w:rsidP="008244CA">
            <w:pPr>
              <w:pStyle w:val="TAL"/>
            </w:pPr>
            <w:r w:rsidRPr="004A0708">
              <w:t>In case of a</w:t>
            </w:r>
            <w:r w:rsidRPr="00040BAD">
              <w:t>n</w:t>
            </w:r>
            <w:r w:rsidRPr="004A0708">
              <w:t xml:space="preserve"> incoming emergency alert </w:t>
            </w:r>
            <w:r w:rsidRPr="00040BAD">
              <w:t xml:space="preserve">or </w:t>
            </w:r>
            <w:r w:rsidRPr="005A107B">
              <w:t>emergency alert cancellation</w:t>
            </w:r>
            <w:r>
              <w:t xml:space="preserve"> </w:t>
            </w:r>
            <w:r w:rsidRPr="004A0708">
              <w:t>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30DC035D" w14:textId="77777777" w:rsidR="008244CA" w:rsidRDefault="008244CA" w:rsidP="008244CA">
            <w:pPr>
              <w:pStyle w:val="TAL"/>
            </w:pPr>
            <w:r w:rsidRPr="00973D6E">
              <w:t>TS 24.379 [15] clause 12.1.1.3</w:t>
            </w:r>
          </w:p>
          <w:p w14:paraId="0379D7B6" w14:textId="77777777" w:rsidR="008244CA" w:rsidRDefault="008244CA" w:rsidP="008244CA">
            <w:pPr>
              <w:pStyle w:val="TAL"/>
            </w:pPr>
            <w:r w:rsidRPr="00973D6E">
              <w:t>TS 24.281 [19] clause 11.2.1.3</w:t>
            </w:r>
          </w:p>
          <w:p w14:paraId="0362D4C6" w14:textId="16EFF2E9" w:rsidR="008244CA" w:rsidRPr="001C34E8" w:rsidRDefault="008244CA" w:rsidP="008244CA">
            <w:pPr>
              <w:pStyle w:val="TAL"/>
            </w:pPr>
            <w:r w:rsidRPr="00973D6E">
              <w:t>TS 24.282 [18] clause 16.2.1.3</w:t>
            </w:r>
          </w:p>
        </w:tc>
        <w:tc>
          <w:tcPr>
            <w:tcW w:w="851" w:type="dxa"/>
            <w:tcBorders>
              <w:top w:val="single" w:sz="4" w:space="0" w:color="auto"/>
              <w:left w:val="single" w:sz="4" w:space="0" w:color="auto"/>
              <w:bottom w:val="single" w:sz="4" w:space="0" w:color="auto"/>
              <w:right w:val="single" w:sz="4" w:space="0" w:color="auto"/>
            </w:tcBorders>
          </w:tcPr>
          <w:p w14:paraId="018963DC" w14:textId="0000D184" w:rsidR="008244CA" w:rsidRPr="001C34E8" w:rsidRDefault="008244CA" w:rsidP="008244CA">
            <w:pPr>
              <w:pStyle w:val="TAL"/>
              <w:rPr>
                <w:lang w:val="de-DE"/>
              </w:rPr>
            </w:pPr>
            <w:r>
              <w:t>Rel-14</w:t>
            </w:r>
          </w:p>
        </w:tc>
        <w:tc>
          <w:tcPr>
            <w:tcW w:w="1672" w:type="dxa"/>
            <w:tcBorders>
              <w:top w:val="single" w:sz="4" w:space="0" w:color="auto"/>
              <w:left w:val="single" w:sz="4" w:space="0" w:color="auto"/>
              <w:bottom w:val="single" w:sz="4" w:space="0" w:color="auto"/>
              <w:right w:val="single" w:sz="4" w:space="0" w:color="auto"/>
            </w:tcBorders>
          </w:tcPr>
          <w:p w14:paraId="0EC89DAE" w14:textId="3A7256BF" w:rsidR="008244CA" w:rsidRPr="001C34E8" w:rsidRDefault="008244CA" w:rsidP="008244CA">
            <w:pPr>
              <w:pStyle w:val="TAL"/>
            </w:pPr>
            <w:r w:rsidRPr="00973D6E">
              <w:t>pc_MCX_DisplayInfoEmergency</w:t>
            </w:r>
            <w:r>
              <w:rPr>
                <w:lang w:val="de-DE"/>
              </w:rPr>
              <w:t>Alert</w:t>
            </w:r>
          </w:p>
        </w:tc>
        <w:tc>
          <w:tcPr>
            <w:tcW w:w="2348" w:type="dxa"/>
            <w:tcBorders>
              <w:top w:val="single" w:sz="4" w:space="0" w:color="auto"/>
              <w:left w:val="single" w:sz="4" w:space="0" w:color="auto"/>
              <w:bottom w:val="single" w:sz="4" w:space="0" w:color="auto"/>
              <w:right w:val="single" w:sz="4" w:space="0" w:color="auto"/>
            </w:tcBorders>
          </w:tcPr>
          <w:p w14:paraId="4155DCE0" w14:textId="77777777" w:rsidR="008244CA" w:rsidRPr="001C34E8" w:rsidRDefault="008244CA" w:rsidP="008244CA">
            <w:pPr>
              <w:pStyle w:val="TAL"/>
            </w:pPr>
          </w:p>
        </w:tc>
      </w:tr>
      <w:tr w:rsidR="00B44BC6" w:rsidRPr="00483983" w14:paraId="1F8CC8E3" w14:textId="77777777" w:rsidTr="00A66438">
        <w:trPr>
          <w:cantSplit/>
          <w:jc w:val="center"/>
        </w:trPr>
        <w:tc>
          <w:tcPr>
            <w:tcW w:w="483" w:type="dxa"/>
            <w:tcBorders>
              <w:top w:val="single" w:sz="6" w:space="0" w:color="auto"/>
              <w:left w:val="single" w:sz="6" w:space="0" w:color="auto"/>
              <w:bottom w:val="single" w:sz="6" w:space="0" w:color="auto"/>
              <w:right w:val="single" w:sz="6" w:space="0" w:color="auto"/>
            </w:tcBorders>
          </w:tcPr>
          <w:p w14:paraId="648DD36B" w14:textId="45183B8A" w:rsidR="00B44BC6" w:rsidRDefault="00B44BC6" w:rsidP="00B44BC6">
            <w:pPr>
              <w:pStyle w:val="TAC"/>
              <w:rPr>
                <w:lang w:val="de-DE"/>
              </w:rPr>
            </w:pPr>
            <w:r>
              <w:rPr>
                <w:lang w:val="de-DE"/>
              </w:rPr>
              <w:t>15</w:t>
            </w:r>
          </w:p>
        </w:tc>
        <w:tc>
          <w:tcPr>
            <w:tcW w:w="3060" w:type="dxa"/>
            <w:tcBorders>
              <w:top w:val="single" w:sz="6" w:space="0" w:color="auto"/>
              <w:left w:val="single" w:sz="6" w:space="0" w:color="auto"/>
              <w:bottom w:val="single" w:sz="6" w:space="0" w:color="auto"/>
              <w:right w:val="single" w:sz="6" w:space="0" w:color="auto"/>
            </w:tcBorders>
          </w:tcPr>
          <w:p w14:paraId="2FF48E35" w14:textId="4DB0EEE1" w:rsidR="00B44BC6" w:rsidRPr="004A0708" w:rsidRDefault="00B44BC6" w:rsidP="00B44BC6">
            <w:pPr>
              <w:pStyle w:val="TAL"/>
            </w:pPr>
            <w:r>
              <w:t xml:space="preserve">The UE provides a method to rejoin </w:t>
            </w:r>
            <w:r w:rsidRPr="0079589D">
              <w:t xml:space="preserve">an </w:t>
            </w:r>
            <w:r w:rsidRPr="0079589D">
              <w:rPr>
                <w:lang w:eastAsia="ko-KR"/>
              </w:rPr>
              <w:t xml:space="preserve">ongoing </w:t>
            </w:r>
            <w:r w:rsidRPr="0079589D">
              <w:t>session</w:t>
            </w:r>
          </w:p>
        </w:tc>
        <w:tc>
          <w:tcPr>
            <w:tcW w:w="1276" w:type="dxa"/>
            <w:tcBorders>
              <w:top w:val="single" w:sz="6" w:space="0" w:color="auto"/>
              <w:left w:val="single" w:sz="6" w:space="0" w:color="auto"/>
              <w:bottom w:val="single" w:sz="6" w:space="0" w:color="auto"/>
              <w:right w:val="single" w:sz="4" w:space="0" w:color="auto"/>
            </w:tcBorders>
          </w:tcPr>
          <w:p w14:paraId="17C90E19" w14:textId="77777777" w:rsidR="00B44BC6" w:rsidRDefault="00B44BC6" w:rsidP="00B44BC6">
            <w:pPr>
              <w:pStyle w:val="TAL"/>
            </w:pPr>
            <w:r w:rsidRPr="00973D6E">
              <w:t xml:space="preserve">TS 24.379 [15] clause </w:t>
            </w:r>
            <w:r>
              <w:t>10.1.1.2.4</w:t>
            </w:r>
          </w:p>
          <w:p w14:paraId="54005507" w14:textId="172E9F30" w:rsidR="00B44BC6" w:rsidRPr="00973D6E" w:rsidRDefault="00B44BC6" w:rsidP="00B44BC6">
            <w:pPr>
              <w:pStyle w:val="TAL"/>
            </w:pPr>
            <w:r w:rsidRPr="00973D6E">
              <w:t xml:space="preserve">TS 24.281 [19] clause </w:t>
            </w:r>
            <w:r>
              <w:t>9.2.1.2.4</w:t>
            </w:r>
          </w:p>
        </w:tc>
        <w:tc>
          <w:tcPr>
            <w:tcW w:w="851" w:type="dxa"/>
            <w:tcBorders>
              <w:top w:val="single" w:sz="4" w:space="0" w:color="auto"/>
              <w:left w:val="single" w:sz="4" w:space="0" w:color="auto"/>
              <w:bottom w:val="single" w:sz="4" w:space="0" w:color="auto"/>
              <w:right w:val="single" w:sz="4" w:space="0" w:color="auto"/>
            </w:tcBorders>
          </w:tcPr>
          <w:p w14:paraId="2BCADC37" w14:textId="729DC090" w:rsidR="00B44BC6" w:rsidRDefault="00B44BC6" w:rsidP="00B44BC6">
            <w:pPr>
              <w:pStyle w:val="TAL"/>
            </w:pPr>
            <w:r>
              <w:t>Rel-16</w:t>
            </w:r>
          </w:p>
        </w:tc>
        <w:tc>
          <w:tcPr>
            <w:tcW w:w="1672" w:type="dxa"/>
            <w:tcBorders>
              <w:top w:val="single" w:sz="4" w:space="0" w:color="auto"/>
              <w:left w:val="single" w:sz="4" w:space="0" w:color="auto"/>
              <w:bottom w:val="single" w:sz="4" w:space="0" w:color="auto"/>
              <w:right w:val="single" w:sz="4" w:space="0" w:color="auto"/>
            </w:tcBorders>
          </w:tcPr>
          <w:p w14:paraId="206EE853" w14:textId="28F14322" w:rsidR="00B44BC6" w:rsidRPr="00973D6E" w:rsidRDefault="00B44BC6" w:rsidP="00B44BC6">
            <w:pPr>
              <w:pStyle w:val="TAL"/>
            </w:pPr>
            <w:r w:rsidRPr="00973D6E">
              <w:t>pc_MCX_</w:t>
            </w:r>
            <w:r>
              <w:t>Rejoin</w:t>
            </w:r>
          </w:p>
        </w:tc>
        <w:tc>
          <w:tcPr>
            <w:tcW w:w="2348" w:type="dxa"/>
            <w:tcBorders>
              <w:top w:val="single" w:sz="4" w:space="0" w:color="auto"/>
              <w:left w:val="single" w:sz="4" w:space="0" w:color="auto"/>
              <w:bottom w:val="single" w:sz="4" w:space="0" w:color="auto"/>
              <w:right w:val="single" w:sz="4" w:space="0" w:color="auto"/>
            </w:tcBorders>
          </w:tcPr>
          <w:p w14:paraId="59D3706C" w14:textId="4AA93BB4" w:rsidR="00B44BC6" w:rsidRPr="001C34E8" w:rsidRDefault="00B44BC6" w:rsidP="00B44BC6">
            <w:pPr>
              <w:pStyle w:val="TAL"/>
            </w:pPr>
            <w:r>
              <w:t xml:space="preserve">To be set to true if the UE supports the ability to rejoin an ongoing session after leaving the session and provides a method to rejoin </w:t>
            </w:r>
            <w:r w:rsidRPr="0079589D">
              <w:t xml:space="preserve">an </w:t>
            </w:r>
            <w:r w:rsidRPr="0079589D">
              <w:rPr>
                <w:lang w:eastAsia="ko-KR"/>
              </w:rPr>
              <w:t xml:space="preserve">ongoing </w:t>
            </w:r>
            <w:r w:rsidRPr="0079589D">
              <w:t>session</w:t>
            </w:r>
          </w:p>
        </w:tc>
      </w:tr>
      <w:tr w:rsidR="00B44BC6" w:rsidRPr="007A198B" w14:paraId="75834270" w14:textId="77777777" w:rsidTr="00A6643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B44BC6" w:rsidRPr="008B24CC" w:rsidRDefault="00B44BC6" w:rsidP="00B44BC6">
            <w:pPr>
              <w:pStyle w:val="TAN"/>
            </w:pPr>
            <w:r w:rsidRPr="008B24CC">
              <w:t>NOTE 1:</w:t>
            </w:r>
            <w:r w:rsidRPr="008B24CC">
              <w:tab/>
              <w:t>If the UE behaviour will depend on the availability or not of a pre-established session then both ICS shall be set to TRUE.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pPr>
      <w:r w:rsidRPr="00BF2633">
        <w:br w:type="page"/>
      </w:r>
      <w:bookmarkStart w:id="122" w:name="_Toc27405410"/>
      <w:bookmarkStart w:id="123" w:name="_Toc51831959"/>
      <w:bookmarkStart w:id="124" w:name="_Toc68109180"/>
      <w:bookmarkStart w:id="125" w:name="_Toc75458431"/>
      <w:bookmarkStart w:id="126" w:name="_Toc106790928"/>
      <w:r w:rsidRPr="00BF2633">
        <w:lastRenderedPageBreak/>
        <w:t xml:space="preserve">Annex </w:t>
      </w:r>
      <w:r w:rsidR="00E7635E" w:rsidRPr="00BF2633">
        <w:t>B</w:t>
      </w:r>
      <w:r w:rsidRPr="00BF2633">
        <w:t xml:space="preserve"> (informative):</w:t>
      </w:r>
      <w:r w:rsidRPr="00BF2633">
        <w:br/>
        <w:t>Change history</w:t>
      </w:r>
      <w:bookmarkEnd w:id="122"/>
      <w:bookmarkEnd w:id="123"/>
      <w:bookmarkEnd w:id="124"/>
      <w:bookmarkEnd w:id="125"/>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117"/>
          <w:p w14:paraId="4F60D631" w14:textId="77777777" w:rsidR="003C3971" w:rsidRPr="00BF2633" w:rsidRDefault="003C3971" w:rsidP="00C72833">
            <w:pPr>
              <w:pStyle w:val="TAL"/>
              <w:jc w:val="center"/>
              <w:rPr>
                <w:b/>
                <w:sz w:val="16"/>
              </w:rPr>
            </w:pPr>
            <w:r w:rsidRPr="00BF2633">
              <w:rPr>
                <w: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rPr>
            </w:pPr>
            <w:r w:rsidRPr="00BF2633">
              <w:rPr>
                <w:b/>
                <w:sz w:val="16"/>
              </w:rPr>
              <w:t>Date</w:t>
            </w:r>
          </w:p>
        </w:tc>
        <w:tc>
          <w:tcPr>
            <w:tcW w:w="800" w:type="dxa"/>
            <w:shd w:val="pct10" w:color="auto" w:fill="FFFFFF"/>
          </w:tcPr>
          <w:p w14:paraId="545A52B3" w14:textId="77777777" w:rsidR="003C3971" w:rsidRPr="00BF2633" w:rsidRDefault="00DF2B1F" w:rsidP="00C72833">
            <w:pPr>
              <w:pStyle w:val="TAL"/>
              <w:rPr>
                <w:b/>
                <w:sz w:val="16"/>
              </w:rPr>
            </w:pPr>
            <w:r w:rsidRPr="00BF2633">
              <w:rPr>
                <w:b/>
                <w:sz w:val="16"/>
              </w:rPr>
              <w:t>Meeting</w:t>
            </w:r>
          </w:p>
        </w:tc>
        <w:tc>
          <w:tcPr>
            <w:tcW w:w="1094" w:type="dxa"/>
            <w:shd w:val="pct10" w:color="auto" w:fill="FFFFFF"/>
          </w:tcPr>
          <w:p w14:paraId="282384F4" w14:textId="77777777" w:rsidR="003C3971" w:rsidRPr="00BF2633" w:rsidRDefault="003C3971" w:rsidP="00DF2B1F">
            <w:pPr>
              <w:pStyle w:val="TAL"/>
              <w:rPr>
                <w:b/>
                <w:sz w:val="16"/>
              </w:rPr>
            </w:pPr>
            <w:r w:rsidRPr="00BF2633">
              <w:rPr>
                <w:b/>
                <w:sz w:val="16"/>
              </w:rPr>
              <w:t>TDoc</w:t>
            </w:r>
          </w:p>
        </w:tc>
        <w:tc>
          <w:tcPr>
            <w:tcW w:w="567" w:type="dxa"/>
            <w:shd w:val="pct10" w:color="auto" w:fill="FFFFFF"/>
          </w:tcPr>
          <w:p w14:paraId="75B05C01" w14:textId="77777777" w:rsidR="003C3971" w:rsidRPr="00BF2633" w:rsidRDefault="003C3971" w:rsidP="00C72833">
            <w:pPr>
              <w:pStyle w:val="TAL"/>
              <w:rPr>
                <w:b/>
                <w:sz w:val="16"/>
              </w:rPr>
            </w:pPr>
            <w:r w:rsidRPr="00BF2633">
              <w:rPr>
                <w:b/>
                <w:sz w:val="16"/>
              </w:rPr>
              <w:t>CR</w:t>
            </w:r>
          </w:p>
        </w:tc>
        <w:tc>
          <w:tcPr>
            <w:tcW w:w="283" w:type="dxa"/>
            <w:shd w:val="pct10" w:color="auto" w:fill="FFFFFF"/>
          </w:tcPr>
          <w:p w14:paraId="09C68AA0" w14:textId="77777777" w:rsidR="003C3971" w:rsidRPr="00BF2633" w:rsidRDefault="003C3971" w:rsidP="00C72833">
            <w:pPr>
              <w:pStyle w:val="TAL"/>
              <w:rPr>
                <w:b/>
                <w:sz w:val="16"/>
              </w:rPr>
            </w:pPr>
            <w:r w:rsidRPr="00BF2633">
              <w:rPr>
                <w:b/>
                <w:sz w:val="16"/>
              </w:rPr>
              <w:t>Rev</w:t>
            </w:r>
          </w:p>
        </w:tc>
        <w:tc>
          <w:tcPr>
            <w:tcW w:w="425" w:type="dxa"/>
            <w:shd w:val="pct10" w:color="auto" w:fill="FFFFFF"/>
          </w:tcPr>
          <w:p w14:paraId="20C0E422" w14:textId="77777777" w:rsidR="003C3971" w:rsidRPr="00BF2633" w:rsidRDefault="003C3971" w:rsidP="00C72833">
            <w:pPr>
              <w:pStyle w:val="TAL"/>
              <w:rPr>
                <w:b/>
                <w:sz w:val="16"/>
              </w:rPr>
            </w:pPr>
            <w:r w:rsidRPr="00BF2633">
              <w:rPr>
                <w:b/>
                <w:sz w:val="16"/>
              </w:rPr>
              <w:t>Cat</w:t>
            </w:r>
          </w:p>
        </w:tc>
        <w:tc>
          <w:tcPr>
            <w:tcW w:w="4962" w:type="dxa"/>
            <w:shd w:val="pct10" w:color="auto" w:fill="FFFFFF"/>
          </w:tcPr>
          <w:p w14:paraId="22FCB52F" w14:textId="77777777" w:rsidR="003C3971" w:rsidRPr="00BF2633" w:rsidRDefault="003C3971" w:rsidP="00C72833">
            <w:pPr>
              <w:pStyle w:val="TAL"/>
              <w:rPr>
                <w:b/>
                <w:sz w:val="16"/>
              </w:rPr>
            </w:pPr>
            <w:r w:rsidRPr="00BF2633">
              <w:rPr>
                <w:b/>
                <w:sz w:val="16"/>
              </w:rPr>
              <w:t>Subject/Comment</w:t>
            </w:r>
          </w:p>
        </w:tc>
        <w:tc>
          <w:tcPr>
            <w:tcW w:w="708" w:type="dxa"/>
            <w:shd w:val="pct10" w:color="auto" w:fill="FFFFFF"/>
          </w:tcPr>
          <w:p w14:paraId="53BF94D4" w14:textId="77777777" w:rsidR="003C3971" w:rsidRPr="00BF2633" w:rsidRDefault="003C3971" w:rsidP="00C72833">
            <w:pPr>
              <w:pStyle w:val="TAL"/>
              <w:rPr>
                <w:b/>
                <w:sz w:val="16"/>
              </w:rPr>
            </w:pPr>
            <w:r w:rsidRPr="00BF2633">
              <w:rPr>
                <w:b/>
                <w:sz w:val="16"/>
              </w:rPr>
              <w:t>New vers</w:t>
            </w:r>
            <w:r w:rsidR="00DF2B1F" w:rsidRPr="00BF2633">
              <w:rPr>
                <w:b/>
                <w:sz w:val="16"/>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rPr>
            </w:pPr>
            <w:r w:rsidRPr="00BF2633">
              <w:rPr>
                <w:sz w:val="16"/>
                <w:szCs w:val="16"/>
              </w:rPr>
              <w:t>2017-02</w:t>
            </w:r>
          </w:p>
        </w:tc>
        <w:tc>
          <w:tcPr>
            <w:tcW w:w="800" w:type="dxa"/>
            <w:shd w:val="solid" w:color="FFFFFF" w:fill="auto"/>
          </w:tcPr>
          <w:p w14:paraId="7A70DB03" w14:textId="77777777" w:rsidR="00A667EF" w:rsidRPr="00BF2633" w:rsidRDefault="00A667EF" w:rsidP="00616308">
            <w:pPr>
              <w:pStyle w:val="TAC"/>
              <w:jc w:val="left"/>
              <w:rPr>
                <w:sz w:val="16"/>
                <w:szCs w:val="16"/>
              </w:rPr>
            </w:pPr>
            <w:r w:rsidRPr="00BF2633">
              <w:rPr>
                <w:sz w:val="16"/>
                <w:szCs w:val="16"/>
              </w:rPr>
              <w:t>R5#74</w:t>
            </w:r>
          </w:p>
        </w:tc>
        <w:tc>
          <w:tcPr>
            <w:tcW w:w="1094" w:type="dxa"/>
            <w:shd w:val="solid" w:color="FFFFFF" w:fill="auto"/>
          </w:tcPr>
          <w:p w14:paraId="568EF87A" w14:textId="77777777" w:rsidR="00A667EF" w:rsidRPr="00BF2633" w:rsidRDefault="003D7489" w:rsidP="00616308">
            <w:pPr>
              <w:pStyle w:val="TAC"/>
              <w:jc w:val="left"/>
              <w:rPr>
                <w:sz w:val="16"/>
                <w:szCs w:val="16"/>
              </w:rPr>
            </w:pPr>
            <w:r w:rsidRPr="00BF2633">
              <w:rPr>
                <w:sz w:val="16"/>
                <w:szCs w:val="16"/>
              </w:rPr>
              <w:t>R5-171301</w:t>
            </w:r>
          </w:p>
        </w:tc>
        <w:tc>
          <w:tcPr>
            <w:tcW w:w="567" w:type="dxa"/>
            <w:shd w:val="solid" w:color="FFFFFF" w:fill="auto"/>
          </w:tcPr>
          <w:p w14:paraId="45DF39DC" w14:textId="77777777" w:rsidR="00A667EF" w:rsidRPr="00BF2633" w:rsidRDefault="00A667EF" w:rsidP="00616308">
            <w:pPr>
              <w:pStyle w:val="TAL"/>
              <w:rPr>
                <w:sz w:val="16"/>
                <w:szCs w:val="16"/>
              </w:rPr>
            </w:pPr>
            <w:r w:rsidRPr="00BF2633">
              <w:rPr>
                <w:sz w:val="16"/>
                <w:szCs w:val="16"/>
              </w:rPr>
              <w:t>-</w:t>
            </w:r>
          </w:p>
        </w:tc>
        <w:tc>
          <w:tcPr>
            <w:tcW w:w="283" w:type="dxa"/>
            <w:shd w:val="solid" w:color="FFFFFF" w:fill="auto"/>
          </w:tcPr>
          <w:p w14:paraId="1FBB8916" w14:textId="77777777" w:rsidR="00A667EF" w:rsidRPr="00BF2633" w:rsidRDefault="00A667EF" w:rsidP="00616308">
            <w:pPr>
              <w:pStyle w:val="TAR"/>
              <w:jc w:val="left"/>
              <w:rPr>
                <w:sz w:val="16"/>
                <w:szCs w:val="16"/>
              </w:rPr>
            </w:pPr>
            <w:r w:rsidRPr="00BF2633">
              <w:rPr>
                <w:sz w:val="16"/>
                <w:szCs w:val="16"/>
              </w:rPr>
              <w:t>-</w:t>
            </w:r>
          </w:p>
        </w:tc>
        <w:tc>
          <w:tcPr>
            <w:tcW w:w="425" w:type="dxa"/>
            <w:shd w:val="solid" w:color="FFFFFF" w:fill="auto"/>
          </w:tcPr>
          <w:p w14:paraId="7886D480" w14:textId="77777777" w:rsidR="00A667EF" w:rsidRPr="00BF2633" w:rsidRDefault="00A667EF" w:rsidP="00616308">
            <w:pPr>
              <w:pStyle w:val="TAC"/>
              <w:jc w:val="left"/>
              <w:rPr>
                <w:sz w:val="16"/>
                <w:szCs w:val="16"/>
              </w:rPr>
            </w:pPr>
            <w:r w:rsidRPr="00BF2633">
              <w:rPr>
                <w:sz w:val="16"/>
                <w:szCs w:val="16"/>
              </w:rPr>
              <w:t>-</w:t>
            </w:r>
          </w:p>
        </w:tc>
        <w:tc>
          <w:tcPr>
            <w:tcW w:w="4962" w:type="dxa"/>
            <w:shd w:val="solid" w:color="FFFFFF" w:fill="auto"/>
          </w:tcPr>
          <w:p w14:paraId="67932596" w14:textId="77777777" w:rsidR="00A667EF" w:rsidRPr="00BF2633" w:rsidRDefault="00A667EF" w:rsidP="00616308">
            <w:pPr>
              <w:pStyle w:val="TAL"/>
              <w:rPr>
                <w:sz w:val="16"/>
                <w:szCs w:val="16"/>
              </w:rPr>
            </w:pPr>
            <w:r w:rsidRPr="00BF2633">
              <w:rPr>
                <w:sz w:val="16"/>
                <w:szCs w:val="16"/>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rPr>
            </w:pPr>
            <w:r w:rsidRPr="00BF2633">
              <w:rPr>
                <w:sz w:val="16"/>
                <w:szCs w:val="16"/>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rPr>
            </w:pPr>
            <w:r w:rsidRPr="00BF2633">
              <w:rPr>
                <w:sz w:val="16"/>
                <w:szCs w:val="16"/>
              </w:rPr>
              <w:t>2017-12</w:t>
            </w:r>
          </w:p>
        </w:tc>
        <w:tc>
          <w:tcPr>
            <w:tcW w:w="800" w:type="dxa"/>
            <w:shd w:val="solid" w:color="FFFFFF" w:fill="auto"/>
          </w:tcPr>
          <w:p w14:paraId="7173E613" w14:textId="77777777" w:rsidR="00036759" w:rsidRPr="00BF2633" w:rsidRDefault="00036759" w:rsidP="00616308">
            <w:pPr>
              <w:pStyle w:val="TAC"/>
              <w:jc w:val="left"/>
              <w:rPr>
                <w:sz w:val="16"/>
                <w:szCs w:val="16"/>
              </w:rPr>
            </w:pPr>
            <w:r w:rsidRPr="00BF2633">
              <w:rPr>
                <w:sz w:val="16"/>
                <w:szCs w:val="16"/>
              </w:rPr>
              <w:t>R5#77</w:t>
            </w:r>
          </w:p>
        </w:tc>
        <w:tc>
          <w:tcPr>
            <w:tcW w:w="1094" w:type="dxa"/>
            <w:shd w:val="solid" w:color="FFFFFF" w:fill="auto"/>
          </w:tcPr>
          <w:p w14:paraId="064E5906" w14:textId="77777777" w:rsidR="00036759" w:rsidRPr="00BF2633" w:rsidRDefault="00036759" w:rsidP="00616308">
            <w:pPr>
              <w:pStyle w:val="TAC"/>
              <w:jc w:val="left"/>
              <w:rPr>
                <w:sz w:val="16"/>
                <w:szCs w:val="16"/>
              </w:rPr>
            </w:pPr>
            <w:r w:rsidRPr="00BF2633">
              <w:rPr>
                <w:sz w:val="16"/>
                <w:szCs w:val="16"/>
              </w:rPr>
              <w:t>R5-177038</w:t>
            </w:r>
          </w:p>
        </w:tc>
        <w:tc>
          <w:tcPr>
            <w:tcW w:w="567" w:type="dxa"/>
            <w:shd w:val="solid" w:color="FFFFFF" w:fill="auto"/>
          </w:tcPr>
          <w:p w14:paraId="06B9E0DF" w14:textId="77777777" w:rsidR="00036759" w:rsidRPr="00BF2633" w:rsidRDefault="00036759" w:rsidP="00616308">
            <w:pPr>
              <w:pStyle w:val="TAL"/>
              <w:rPr>
                <w:sz w:val="16"/>
                <w:szCs w:val="16"/>
              </w:rPr>
            </w:pPr>
            <w:r w:rsidRPr="00BF2633">
              <w:rPr>
                <w:sz w:val="16"/>
                <w:szCs w:val="16"/>
              </w:rPr>
              <w:t>-</w:t>
            </w:r>
          </w:p>
        </w:tc>
        <w:tc>
          <w:tcPr>
            <w:tcW w:w="283" w:type="dxa"/>
            <w:shd w:val="solid" w:color="FFFFFF" w:fill="auto"/>
          </w:tcPr>
          <w:p w14:paraId="23F48C80" w14:textId="77777777" w:rsidR="00036759" w:rsidRPr="00BF2633" w:rsidRDefault="00036759" w:rsidP="00616308">
            <w:pPr>
              <w:pStyle w:val="TAR"/>
              <w:jc w:val="left"/>
              <w:rPr>
                <w:sz w:val="16"/>
                <w:szCs w:val="16"/>
              </w:rPr>
            </w:pPr>
            <w:r w:rsidRPr="00BF2633">
              <w:rPr>
                <w:sz w:val="16"/>
                <w:szCs w:val="16"/>
              </w:rPr>
              <w:t>-</w:t>
            </w:r>
          </w:p>
        </w:tc>
        <w:tc>
          <w:tcPr>
            <w:tcW w:w="425" w:type="dxa"/>
            <w:shd w:val="solid" w:color="FFFFFF" w:fill="auto"/>
          </w:tcPr>
          <w:p w14:paraId="77BEDAE5" w14:textId="77777777" w:rsidR="00036759" w:rsidRPr="00BF2633" w:rsidRDefault="00036759" w:rsidP="00616308">
            <w:pPr>
              <w:pStyle w:val="TAC"/>
              <w:jc w:val="left"/>
              <w:rPr>
                <w:sz w:val="16"/>
                <w:szCs w:val="16"/>
              </w:rPr>
            </w:pPr>
            <w:r w:rsidRPr="00BF2633">
              <w:rPr>
                <w:sz w:val="16"/>
                <w:szCs w:val="16"/>
              </w:rPr>
              <w:t>-</w:t>
            </w:r>
          </w:p>
        </w:tc>
        <w:tc>
          <w:tcPr>
            <w:tcW w:w="4962" w:type="dxa"/>
            <w:shd w:val="solid" w:color="FFFFFF" w:fill="auto"/>
          </w:tcPr>
          <w:p w14:paraId="6FE07F92" w14:textId="77777777" w:rsidR="00036759" w:rsidRPr="00BF2633" w:rsidRDefault="00036759" w:rsidP="00616308">
            <w:pPr>
              <w:pStyle w:val="TAL"/>
              <w:rPr>
                <w:sz w:val="16"/>
                <w:szCs w:val="16"/>
              </w:rPr>
            </w:pPr>
            <w:r w:rsidRPr="00BF2633">
              <w:rPr>
                <w:sz w:val="16"/>
                <w:szCs w:val="16"/>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rPr>
            </w:pPr>
            <w:r w:rsidRPr="00BF2633">
              <w:rPr>
                <w:sz w:val="16"/>
                <w:szCs w:val="16"/>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rPr>
            </w:pPr>
            <w:r w:rsidRPr="00BF2633">
              <w:rPr>
                <w:sz w:val="16"/>
                <w:szCs w:val="16"/>
              </w:rPr>
              <w:t>2017-12</w:t>
            </w:r>
          </w:p>
        </w:tc>
        <w:tc>
          <w:tcPr>
            <w:tcW w:w="800" w:type="dxa"/>
            <w:shd w:val="solid" w:color="FFFFFF" w:fill="auto"/>
          </w:tcPr>
          <w:p w14:paraId="7ED8B960" w14:textId="77777777" w:rsidR="005A3259" w:rsidRPr="00BF2633" w:rsidRDefault="005A3259" w:rsidP="00616308">
            <w:pPr>
              <w:pStyle w:val="TAC"/>
              <w:jc w:val="left"/>
              <w:rPr>
                <w:sz w:val="16"/>
                <w:szCs w:val="16"/>
              </w:rPr>
            </w:pPr>
            <w:r w:rsidRPr="00BF2633">
              <w:rPr>
                <w:sz w:val="16"/>
                <w:szCs w:val="16"/>
              </w:rPr>
              <w:t>RAN#78</w:t>
            </w:r>
          </w:p>
        </w:tc>
        <w:tc>
          <w:tcPr>
            <w:tcW w:w="1094" w:type="dxa"/>
            <w:shd w:val="solid" w:color="FFFFFF" w:fill="auto"/>
          </w:tcPr>
          <w:p w14:paraId="5B4C8139" w14:textId="77777777" w:rsidR="005A3259" w:rsidRPr="00BF2633" w:rsidRDefault="005A3259" w:rsidP="00616308">
            <w:pPr>
              <w:pStyle w:val="TAC"/>
              <w:jc w:val="left"/>
              <w:rPr>
                <w:sz w:val="16"/>
                <w:szCs w:val="16"/>
              </w:rPr>
            </w:pPr>
            <w:r w:rsidRPr="00BF2633">
              <w:rPr>
                <w:sz w:val="16"/>
                <w:szCs w:val="16"/>
              </w:rPr>
              <w:t>RP-172184</w:t>
            </w:r>
          </w:p>
        </w:tc>
        <w:tc>
          <w:tcPr>
            <w:tcW w:w="567" w:type="dxa"/>
            <w:shd w:val="solid" w:color="FFFFFF" w:fill="auto"/>
          </w:tcPr>
          <w:p w14:paraId="21065089" w14:textId="77777777" w:rsidR="005A3259" w:rsidRPr="00BF2633" w:rsidRDefault="005A3259" w:rsidP="00616308">
            <w:pPr>
              <w:pStyle w:val="TAL"/>
              <w:rPr>
                <w:sz w:val="16"/>
                <w:szCs w:val="16"/>
              </w:rPr>
            </w:pPr>
            <w:r w:rsidRPr="00BF2633">
              <w:rPr>
                <w:sz w:val="16"/>
                <w:szCs w:val="16"/>
              </w:rPr>
              <w:t>-</w:t>
            </w:r>
          </w:p>
        </w:tc>
        <w:tc>
          <w:tcPr>
            <w:tcW w:w="283" w:type="dxa"/>
            <w:shd w:val="solid" w:color="FFFFFF" w:fill="auto"/>
          </w:tcPr>
          <w:p w14:paraId="0A4C4FAB" w14:textId="77777777" w:rsidR="005A3259" w:rsidRPr="00BF2633" w:rsidRDefault="005A3259" w:rsidP="00616308">
            <w:pPr>
              <w:pStyle w:val="TAR"/>
              <w:jc w:val="left"/>
              <w:rPr>
                <w:sz w:val="16"/>
                <w:szCs w:val="16"/>
              </w:rPr>
            </w:pPr>
            <w:r w:rsidRPr="00BF2633">
              <w:rPr>
                <w:sz w:val="16"/>
                <w:szCs w:val="16"/>
              </w:rPr>
              <w:t>-</w:t>
            </w:r>
          </w:p>
        </w:tc>
        <w:tc>
          <w:tcPr>
            <w:tcW w:w="425" w:type="dxa"/>
            <w:shd w:val="solid" w:color="FFFFFF" w:fill="auto"/>
          </w:tcPr>
          <w:p w14:paraId="2C9919EE" w14:textId="77777777" w:rsidR="005A3259" w:rsidRPr="00BF2633" w:rsidRDefault="005A3259" w:rsidP="00616308">
            <w:pPr>
              <w:pStyle w:val="TAC"/>
              <w:jc w:val="left"/>
              <w:rPr>
                <w:sz w:val="16"/>
                <w:szCs w:val="16"/>
              </w:rPr>
            </w:pPr>
            <w:r w:rsidRPr="00BF2633">
              <w:rPr>
                <w:sz w:val="16"/>
                <w:szCs w:val="16"/>
              </w:rPr>
              <w:t>-</w:t>
            </w:r>
          </w:p>
        </w:tc>
        <w:tc>
          <w:tcPr>
            <w:tcW w:w="4962" w:type="dxa"/>
            <w:shd w:val="solid" w:color="FFFFFF" w:fill="auto"/>
          </w:tcPr>
          <w:p w14:paraId="08848BE4" w14:textId="77777777" w:rsidR="005A3259" w:rsidRPr="00BF2633" w:rsidRDefault="005A3259" w:rsidP="00616308">
            <w:pPr>
              <w:pStyle w:val="TAL"/>
              <w:rPr>
                <w:sz w:val="16"/>
                <w:szCs w:val="16"/>
              </w:rPr>
            </w:pPr>
            <w:r w:rsidRPr="00BF2633">
              <w:rPr>
                <w:sz w:val="16"/>
                <w:szCs w:val="16"/>
              </w:rPr>
              <w:t>Draft version for information purposes to the RAN Pl</w:t>
            </w:r>
            <w:r w:rsidR="00E7635E" w:rsidRPr="00BF2633">
              <w:rPr>
                <w:sz w:val="16"/>
                <w:szCs w:val="16"/>
              </w:rPr>
              <w:t>e</w:t>
            </w:r>
            <w:r w:rsidRPr="00BF2633">
              <w:rPr>
                <w:sz w:val="16"/>
                <w:szCs w:val="16"/>
              </w:rPr>
              <w:t>nary</w:t>
            </w:r>
          </w:p>
        </w:tc>
        <w:tc>
          <w:tcPr>
            <w:tcW w:w="708" w:type="dxa"/>
            <w:shd w:val="solid" w:color="FFFFFF" w:fill="auto"/>
          </w:tcPr>
          <w:p w14:paraId="5FF767CB" w14:textId="77777777" w:rsidR="005A3259" w:rsidRPr="00BF2633" w:rsidRDefault="005A3259" w:rsidP="00616308">
            <w:pPr>
              <w:pStyle w:val="TAC"/>
              <w:jc w:val="left"/>
              <w:rPr>
                <w:sz w:val="16"/>
                <w:szCs w:val="16"/>
              </w:rPr>
            </w:pPr>
            <w:r w:rsidRPr="00BF2633">
              <w:rPr>
                <w:sz w:val="16"/>
                <w:szCs w:val="16"/>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rPr>
            </w:pPr>
            <w:r w:rsidRPr="00BF2633">
              <w:rPr>
                <w:sz w:val="16"/>
                <w:szCs w:val="16"/>
              </w:rPr>
              <w:t>2018-03</w:t>
            </w:r>
          </w:p>
        </w:tc>
        <w:tc>
          <w:tcPr>
            <w:tcW w:w="800" w:type="dxa"/>
            <w:shd w:val="solid" w:color="FFFFFF" w:fill="auto"/>
          </w:tcPr>
          <w:p w14:paraId="53ECDA83" w14:textId="77777777" w:rsidR="00E7635E" w:rsidRPr="00BF2633" w:rsidRDefault="00E7635E" w:rsidP="00616308">
            <w:pPr>
              <w:pStyle w:val="TAC"/>
              <w:jc w:val="left"/>
              <w:rPr>
                <w:sz w:val="16"/>
                <w:szCs w:val="16"/>
              </w:rPr>
            </w:pPr>
            <w:r w:rsidRPr="00BF2633">
              <w:rPr>
                <w:sz w:val="16"/>
                <w:szCs w:val="16"/>
              </w:rPr>
              <w:t>R5#78</w:t>
            </w:r>
          </w:p>
        </w:tc>
        <w:tc>
          <w:tcPr>
            <w:tcW w:w="1094" w:type="dxa"/>
            <w:shd w:val="solid" w:color="FFFFFF" w:fill="auto"/>
          </w:tcPr>
          <w:p w14:paraId="4087A50A" w14:textId="77777777" w:rsidR="00E7635E" w:rsidRPr="00BF2633" w:rsidRDefault="00E7635E" w:rsidP="00616308">
            <w:pPr>
              <w:pStyle w:val="TAC"/>
              <w:jc w:val="left"/>
              <w:rPr>
                <w:sz w:val="16"/>
                <w:szCs w:val="16"/>
              </w:rPr>
            </w:pPr>
            <w:r w:rsidRPr="00BF2633">
              <w:rPr>
                <w:sz w:val="16"/>
                <w:szCs w:val="16"/>
              </w:rPr>
              <w:t>R5-180656</w:t>
            </w:r>
          </w:p>
        </w:tc>
        <w:tc>
          <w:tcPr>
            <w:tcW w:w="567" w:type="dxa"/>
            <w:shd w:val="solid" w:color="FFFFFF" w:fill="auto"/>
          </w:tcPr>
          <w:p w14:paraId="2ED3351E" w14:textId="77777777" w:rsidR="00E7635E" w:rsidRPr="00BF2633" w:rsidRDefault="00E7635E" w:rsidP="00616308">
            <w:pPr>
              <w:pStyle w:val="TAL"/>
              <w:rPr>
                <w:sz w:val="16"/>
                <w:szCs w:val="16"/>
              </w:rPr>
            </w:pPr>
            <w:r w:rsidRPr="00BF2633">
              <w:rPr>
                <w:sz w:val="16"/>
                <w:szCs w:val="16"/>
              </w:rPr>
              <w:t>-</w:t>
            </w:r>
          </w:p>
        </w:tc>
        <w:tc>
          <w:tcPr>
            <w:tcW w:w="283" w:type="dxa"/>
            <w:shd w:val="solid" w:color="FFFFFF" w:fill="auto"/>
          </w:tcPr>
          <w:p w14:paraId="77A99A7C" w14:textId="77777777" w:rsidR="00E7635E" w:rsidRPr="00BF2633" w:rsidRDefault="00E7635E" w:rsidP="00616308">
            <w:pPr>
              <w:pStyle w:val="TAR"/>
              <w:jc w:val="left"/>
              <w:rPr>
                <w:sz w:val="16"/>
                <w:szCs w:val="16"/>
              </w:rPr>
            </w:pPr>
            <w:r w:rsidRPr="00BF2633">
              <w:rPr>
                <w:sz w:val="16"/>
                <w:szCs w:val="16"/>
              </w:rPr>
              <w:t>-</w:t>
            </w:r>
          </w:p>
        </w:tc>
        <w:tc>
          <w:tcPr>
            <w:tcW w:w="425" w:type="dxa"/>
            <w:shd w:val="solid" w:color="FFFFFF" w:fill="auto"/>
          </w:tcPr>
          <w:p w14:paraId="4098780A" w14:textId="77777777" w:rsidR="00E7635E" w:rsidRPr="00BF2633" w:rsidRDefault="00E7635E" w:rsidP="00616308">
            <w:pPr>
              <w:pStyle w:val="TAC"/>
              <w:jc w:val="left"/>
              <w:rPr>
                <w:sz w:val="16"/>
                <w:szCs w:val="16"/>
              </w:rPr>
            </w:pPr>
            <w:r w:rsidRPr="00BF2633">
              <w:rPr>
                <w:sz w:val="16"/>
                <w:szCs w:val="16"/>
              </w:rPr>
              <w:t>-</w:t>
            </w:r>
          </w:p>
        </w:tc>
        <w:tc>
          <w:tcPr>
            <w:tcW w:w="4962" w:type="dxa"/>
            <w:shd w:val="solid" w:color="FFFFFF" w:fill="auto"/>
          </w:tcPr>
          <w:p w14:paraId="3441EE2D" w14:textId="77777777" w:rsidR="00E7635E" w:rsidRPr="00BF2633" w:rsidRDefault="00E7635E" w:rsidP="00616308">
            <w:pPr>
              <w:pStyle w:val="TAL"/>
              <w:rPr>
                <w:sz w:val="16"/>
                <w:szCs w:val="16"/>
              </w:rPr>
            </w:pPr>
            <w:r w:rsidRPr="00BF2633">
              <w:rPr>
                <w:sz w:val="16"/>
                <w:szCs w:val="16"/>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rPr>
            </w:pPr>
            <w:r w:rsidRPr="00BF2633">
              <w:rPr>
                <w:sz w:val="16"/>
                <w:szCs w:val="16"/>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rPr>
            </w:pPr>
            <w:r w:rsidRPr="00BF2633">
              <w:rPr>
                <w:sz w:val="16"/>
                <w:szCs w:val="16"/>
              </w:rPr>
              <w:t>2018-03</w:t>
            </w:r>
          </w:p>
        </w:tc>
        <w:tc>
          <w:tcPr>
            <w:tcW w:w="800" w:type="dxa"/>
            <w:shd w:val="solid" w:color="FFFFFF" w:fill="auto"/>
          </w:tcPr>
          <w:p w14:paraId="724D1D3F" w14:textId="77777777" w:rsidR="0044050C" w:rsidRPr="00BF2633" w:rsidRDefault="0044050C" w:rsidP="00616308">
            <w:pPr>
              <w:pStyle w:val="TAC"/>
              <w:jc w:val="left"/>
              <w:rPr>
                <w:sz w:val="16"/>
                <w:szCs w:val="16"/>
              </w:rPr>
            </w:pPr>
            <w:r w:rsidRPr="00BF2633">
              <w:rPr>
                <w:sz w:val="16"/>
                <w:szCs w:val="16"/>
              </w:rPr>
              <w:t>RAN#79</w:t>
            </w:r>
          </w:p>
        </w:tc>
        <w:tc>
          <w:tcPr>
            <w:tcW w:w="1094" w:type="dxa"/>
            <w:shd w:val="solid" w:color="FFFFFF" w:fill="auto"/>
          </w:tcPr>
          <w:p w14:paraId="1367DE25" w14:textId="77777777" w:rsidR="0044050C" w:rsidRPr="00BF2633" w:rsidRDefault="0044050C" w:rsidP="00616308">
            <w:pPr>
              <w:pStyle w:val="TAC"/>
              <w:jc w:val="left"/>
              <w:rPr>
                <w:sz w:val="16"/>
                <w:szCs w:val="16"/>
              </w:rPr>
            </w:pPr>
            <w:r w:rsidRPr="00BF2633">
              <w:rPr>
                <w:sz w:val="16"/>
                <w:szCs w:val="16"/>
              </w:rPr>
              <w:t>RP-18</w:t>
            </w:r>
            <w:r w:rsidR="00863112" w:rsidRPr="00BF2633">
              <w:rPr>
                <w:sz w:val="16"/>
                <w:szCs w:val="16"/>
              </w:rPr>
              <w:t>0129</w:t>
            </w:r>
          </w:p>
        </w:tc>
        <w:tc>
          <w:tcPr>
            <w:tcW w:w="567" w:type="dxa"/>
            <w:shd w:val="solid" w:color="FFFFFF" w:fill="auto"/>
          </w:tcPr>
          <w:p w14:paraId="12C1FD59" w14:textId="77777777" w:rsidR="0044050C" w:rsidRPr="00BF2633" w:rsidRDefault="0044050C" w:rsidP="00616308">
            <w:pPr>
              <w:pStyle w:val="TAL"/>
              <w:rPr>
                <w:sz w:val="16"/>
                <w:szCs w:val="16"/>
              </w:rPr>
            </w:pPr>
            <w:r w:rsidRPr="00BF2633">
              <w:rPr>
                <w:sz w:val="16"/>
                <w:szCs w:val="16"/>
              </w:rPr>
              <w:t>-</w:t>
            </w:r>
          </w:p>
        </w:tc>
        <w:tc>
          <w:tcPr>
            <w:tcW w:w="283" w:type="dxa"/>
            <w:shd w:val="solid" w:color="FFFFFF" w:fill="auto"/>
          </w:tcPr>
          <w:p w14:paraId="3720F2E2" w14:textId="77777777" w:rsidR="0044050C" w:rsidRPr="00BF2633" w:rsidRDefault="0044050C" w:rsidP="00616308">
            <w:pPr>
              <w:pStyle w:val="TAR"/>
              <w:jc w:val="left"/>
              <w:rPr>
                <w:sz w:val="16"/>
                <w:szCs w:val="16"/>
              </w:rPr>
            </w:pPr>
            <w:r w:rsidRPr="00BF2633">
              <w:rPr>
                <w:sz w:val="16"/>
                <w:szCs w:val="16"/>
              </w:rPr>
              <w:t>-</w:t>
            </w:r>
          </w:p>
        </w:tc>
        <w:tc>
          <w:tcPr>
            <w:tcW w:w="425" w:type="dxa"/>
            <w:shd w:val="solid" w:color="FFFFFF" w:fill="auto"/>
          </w:tcPr>
          <w:p w14:paraId="0612A0BF" w14:textId="77777777" w:rsidR="0044050C" w:rsidRPr="00BF2633" w:rsidRDefault="0044050C" w:rsidP="00616308">
            <w:pPr>
              <w:pStyle w:val="TAC"/>
              <w:jc w:val="left"/>
              <w:rPr>
                <w:sz w:val="16"/>
                <w:szCs w:val="16"/>
              </w:rPr>
            </w:pPr>
            <w:r w:rsidRPr="00BF2633">
              <w:rPr>
                <w:sz w:val="16"/>
                <w:szCs w:val="16"/>
              </w:rPr>
              <w:t>-</w:t>
            </w:r>
          </w:p>
        </w:tc>
        <w:tc>
          <w:tcPr>
            <w:tcW w:w="4962" w:type="dxa"/>
            <w:shd w:val="solid" w:color="FFFFFF" w:fill="auto"/>
          </w:tcPr>
          <w:p w14:paraId="13AD6E4B" w14:textId="77777777" w:rsidR="0044050C" w:rsidRPr="00BF2633" w:rsidRDefault="0044050C" w:rsidP="00616308">
            <w:pPr>
              <w:pStyle w:val="TAL"/>
              <w:rPr>
                <w:sz w:val="16"/>
                <w:szCs w:val="16"/>
              </w:rPr>
            </w:pPr>
            <w:r w:rsidRPr="00BF2633">
              <w:rPr>
                <w:sz w:val="16"/>
                <w:szCs w:val="16"/>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rPr>
            </w:pPr>
            <w:r w:rsidRPr="00BF2633">
              <w:rPr>
                <w:sz w:val="16"/>
                <w:szCs w:val="16"/>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rPr>
            </w:pPr>
            <w:r w:rsidRPr="00BF2633">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rPr>
            </w:pPr>
            <w:r w:rsidRPr="00BF2633">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rPr>
            </w:pPr>
            <w:r w:rsidRPr="00BF2633">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rPr>
            </w:pPr>
            <w:r w:rsidRPr="00BF2633">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rPr>
            </w:pPr>
            <w:r w:rsidRPr="00BF2633">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rPr>
            </w:pPr>
            <w:r w:rsidRPr="00BF2633">
              <w:rPr>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rPr>
            </w:pPr>
            <w:r w:rsidRPr="00BF2633">
              <w:rPr>
                <w:sz w:val="16"/>
                <w:szCs w:val="16"/>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rPr>
            </w:pPr>
            <w:r w:rsidRPr="00BF2633">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rPr>
            </w:pPr>
            <w:r w:rsidRPr="00BF2633">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rPr>
            </w:pPr>
            <w:r w:rsidRPr="00BF2633">
              <w:rPr>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rPr>
            </w:pPr>
            <w:r w:rsidRPr="00BF2633">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rPr>
            </w:pPr>
            <w:r w:rsidRPr="00BF2633">
              <w:rPr>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rPr>
            </w:pPr>
            <w:r w:rsidRPr="00BF2633">
              <w:rPr>
                <w:sz w:val="16"/>
                <w:szCs w:val="16"/>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rPr>
            </w:pPr>
            <w:r w:rsidRPr="00BF2633">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rPr>
            </w:pPr>
            <w:r w:rsidRPr="00BF2633">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rPr>
            </w:pPr>
            <w:r w:rsidRPr="00BF2633">
              <w:rPr>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rPr>
            </w:pPr>
            <w:r w:rsidRPr="00BF2633">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rPr>
            </w:pPr>
            <w:r w:rsidRPr="00BF2633">
              <w:rPr>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rPr>
            </w:pPr>
            <w:r w:rsidRPr="00BF2633">
              <w:rPr>
                <w:sz w:val="16"/>
                <w:szCs w:val="16"/>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rPr>
            </w:pPr>
            <w:r w:rsidRPr="00BF2633">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rPr>
            </w:pPr>
            <w:r w:rsidRPr="00BF2633">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rPr>
            </w:pPr>
            <w:r w:rsidRPr="00BF2633">
              <w:rPr>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rPr>
            </w:pPr>
            <w:r w:rsidRPr="00BF2633">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rPr>
            </w:pPr>
            <w:r w:rsidRPr="00BF263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rPr>
            </w:pPr>
            <w:r w:rsidRPr="00BF2633">
              <w:rPr>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rPr>
            </w:pPr>
            <w:r w:rsidRPr="00BF2633">
              <w:rPr>
                <w:sz w:val="16"/>
                <w:szCs w:val="16"/>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rPr>
            </w:pPr>
            <w:r w:rsidRPr="00BF2633">
              <w:rPr>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rPr>
            </w:pPr>
            <w:r w:rsidRPr="00BF2633">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rPr>
            </w:pPr>
            <w:r w:rsidRPr="00BF2633">
              <w:rPr>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rPr>
            </w:pPr>
            <w:r w:rsidRPr="00BF2633">
              <w:rPr>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rPr>
            </w:pPr>
            <w:r w:rsidRPr="00BF263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rPr>
            </w:pPr>
            <w:r w:rsidRPr="00BF2633">
              <w:rPr>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rPr>
            </w:pPr>
            <w:r w:rsidRPr="00BF2633">
              <w:rPr>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rPr>
            </w:pPr>
            <w:r w:rsidRPr="00BF263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rPr>
            </w:pPr>
            <w:r w:rsidRPr="00BF2633">
              <w:rPr>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rPr>
            </w:pPr>
            <w:r w:rsidRPr="00BF2633">
              <w:rPr>
                <w:sz w:val="16"/>
                <w:szCs w:val="16"/>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rPr>
            </w:pPr>
            <w:r w:rsidRPr="00BF263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rPr>
            </w:pPr>
            <w:r w:rsidRPr="00BF2633">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rPr>
            </w:pPr>
            <w:r w:rsidRPr="00BF2633">
              <w:rPr>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rPr>
            </w:pPr>
            <w:r w:rsidRPr="00BF2633">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rPr>
            </w:pPr>
            <w:r w:rsidRPr="00BF263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rPr>
            </w:pPr>
            <w:r w:rsidRPr="00BF263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rPr>
            </w:pPr>
            <w:r w:rsidRPr="00BF2633">
              <w:rPr>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rPr>
            </w:pPr>
            <w:r w:rsidRPr="00BF2633">
              <w:rPr>
                <w:sz w:val="16"/>
                <w:szCs w:val="16"/>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rPr>
            </w:pPr>
            <w:r w:rsidRPr="00BF2633">
              <w:rPr>
                <w:sz w:val="16"/>
                <w:szCs w:val="16"/>
              </w:rPr>
              <w:t>RAN#8</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rPr>
            </w:pPr>
            <w:r w:rsidRPr="00C46168">
              <w:rPr>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rPr>
            </w:pPr>
            <w:r w:rsidRPr="00C46168">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rPr>
            </w:pPr>
            <w:r w:rsidRPr="00C46168">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rPr>
            </w:pPr>
            <w:r w:rsidRPr="00C46168">
              <w:rPr>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rPr>
            </w:pPr>
            <w:r w:rsidRPr="00BF2633">
              <w:rPr>
                <w:sz w:val="16"/>
                <w:szCs w:val="16"/>
              </w:rPr>
              <w:t>14.</w:t>
            </w:r>
            <w:r>
              <w:rPr>
                <w:sz w:val="16"/>
                <w:szCs w:val="16"/>
              </w:rPr>
              <w:t>3</w:t>
            </w:r>
            <w:r w:rsidRPr="00BF2633">
              <w:rPr>
                <w:sz w:val="16"/>
                <w:szCs w:val="16"/>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rPr>
            </w:pPr>
            <w:r w:rsidRPr="000F28DF">
              <w:rPr>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rPr>
            </w:pPr>
            <w:r w:rsidRPr="000F28DF">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rPr>
            </w:pPr>
            <w:r w:rsidRPr="000F28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rPr>
            </w:pPr>
            <w:r w:rsidRPr="000F28DF">
              <w:rPr>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rPr>
            </w:pPr>
            <w:r w:rsidRPr="000F28DF">
              <w:rPr>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rPr>
            </w:pPr>
            <w:r w:rsidRPr="00BF2633">
              <w:rPr>
                <w:sz w:val="16"/>
                <w:szCs w:val="16"/>
              </w:rPr>
              <w:t>14.</w:t>
            </w:r>
            <w:r>
              <w:rPr>
                <w:sz w:val="16"/>
                <w:szCs w:val="16"/>
              </w:rPr>
              <w:t>4</w:t>
            </w:r>
            <w:r w:rsidRPr="00BF2633">
              <w:rPr>
                <w:sz w:val="16"/>
                <w:szCs w:val="16"/>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rPr>
            </w:pPr>
            <w:r w:rsidRPr="00BF2633">
              <w:rPr>
                <w:sz w:val="16"/>
                <w:szCs w:val="16"/>
              </w:rPr>
              <w:t>20</w:t>
            </w:r>
            <w:r>
              <w:rPr>
                <w:sz w:val="16"/>
                <w:szCs w:val="16"/>
              </w:rPr>
              <w:t>20</w:t>
            </w:r>
            <w:r w:rsidRPr="00BF2633">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rPr>
            </w:pPr>
            <w:r w:rsidRPr="00BF2633">
              <w:rPr>
                <w:sz w:val="16"/>
                <w:szCs w:val="16"/>
              </w:rPr>
              <w:t>RAN#8</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rPr>
            </w:pPr>
            <w:r w:rsidRPr="000F28DF">
              <w:rPr>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rPr>
            </w:pPr>
            <w:r w:rsidRPr="000F28DF">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rPr>
            </w:pPr>
            <w:r w:rsidRPr="000F28D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rPr>
            </w:pPr>
            <w:r w:rsidRPr="000F28D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rPr>
            </w:pPr>
            <w:r>
              <w:rPr>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rPr>
            </w:pPr>
            <w:r w:rsidRPr="00BF2633">
              <w:rPr>
                <w:sz w:val="16"/>
                <w:szCs w:val="16"/>
              </w:rPr>
              <w:t>14.</w:t>
            </w:r>
            <w:r>
              <w:rPr>
                <w:sz w:val="16"/>
                <w:szCs w:val="16"/>
              </w:rPr>
              <w:t>4</w:t>
            </w:r>
            <w:r w:rsidRPr="00BF2633">
              <w:rPr>
                <w:sz w:val="16"/>
                <w:szCs w:val="16"/>
              </w:rPr>
              <w:t>.</w:t>
            </w:r>
            <w:r>
              <w:rPr>
                <w:sz w:val="16"/>
                <w:szCs w:val="16"/>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rPr>
            </w:pPr>
            <w:r w:rsidRPr="00632C21">
              <w:rPr>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rPr>
            </w:pPr>
            <w:r w:rsidRPr="00632C2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rPr>
            </w:pPr>
            <w:r w:rsidRPr="00632C2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rPr>
            </w:pPr>
            <w:r w:rsidRPr="00632C21">
              <w:rPr>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rPr>
            </w:pPr>
            <w:r w:rsidRPr="00BF2633">
              <w:rPr>
                <w:sz w:val="16"/>
                <w:szCs w:val="16"/>
              </w:rPr>
              <w:t>20</w:t>
            </w:r>
            <w:r>
              <w:rPr>
                <w:sz w:val="16"/>
                <w:szCs w:val="16"/>
              </w:rPr>
              <w:t>21</w:t>
            </w:r>
            <w:r w:rsidRPr="00BF2633">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rPr>
            </w:pPr>
            <w:r w:rsidRPr="00BF2633">
              <w:rPr>
                <w:sz w:val="16"/>
                <w:szCs w:val="16"/>
              </w:rPr>
              <w:t>RAN#</w:t>
            </w:r>
            <w:r>
              <w:rPr>
                <w:sz w:val="16"/>
                <w:szCs w:val="16"/>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rPr>
            </w:pPr>
            <w:r w:rsidRPr="00632C21">
              <w:rPr>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rPr>
            </w:pPr>
            <w:r w:rsidRPr="00632C2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rPr>
            </w:pPr>
            <w:r w:rsidRPr="00632C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rPr>
            </w:pPr>
            <w:r w:rsidRPr="00632C2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rPr>
            </w:pPr>
            <w:r w:rsidRPr="00632C21">
              <w:rPr>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rPr>
            </w:pPr>
            <w:r w:rsidRPr="00BF2633">
              <w:rPr>
                <w:sz w:val="16"/>
                <w:szCs w:val="16"/>
              </w:rPr>
              <w:t>14.</w:t>
            </w:r>
            <w:r>
              <w:rPr>
                <w:sz w:val="16"/>
                <w:szCs w:val="16"/>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rPr>
            </w:pPr>
            <w:r w:rsidRPr="001967F6">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rPr>
            </w:pPr>
            <w:r w:rsidRPr="001967F6">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rPr>
            </w:pPr>
            <w:r w:rsidRPr="008B24CC">
              <w:rPr>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rPr>
            </w:pPr>
            <w:r w:rsidRPr="008B24CC">
              <w:rPr>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rPr>
            </w:pPr>
            <w:r w:rsidRPr="008B24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rPr>
            </w:pPr>
            <w:r w:rsidRPr="008B24CC">
              <w:rPr>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rPr>
            </w:pPr>
            <w:r w:rsidRPr="001967F6">
              <w:rPr>
                <w:sz w:val="16"/>
                <w:szCs w:val="16"/>
              </w:rPr>
              <w:t>14.</w:t>
            </w:r>
            <w:r>
              <w:rPr>
                <w:sz w:val="16"/>
                <w:szCs w:val="16"/>
              </w:rPr>
              <w:t>6</w:t>
            </w:r>
            <w:r w:rsidRPr="001967F6">
              <w:rPr>
                <w:sz w:val="16"/>
                <w:szCs w:val="16"/>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rPr>
            </w:pPr>
            <w:r w:rsidRPr="008B24CC">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rPr>
            </w:pPr>
            <w:r w:rsidRPr="008B24CC">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rPr>
            </w:pPr>
            <w:r w:rsidRPr="008B24CC">
              <w:rPr>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rPr>
            </w:pPr>
            <w:r w:rsidRPr="008B24CC">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rPr>
            </w:pPr>
            <w:r w:rsidRPr="008B24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rPr>
            </w:pPr>
            <w:r w:rsidRPr="008B24CC">
              <w:rPr>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rPr>
            </w:pPr>
            <w:r w:rsidRPr="008B24CC">
              <w:rPr>
                <w:sz w:val="16"/>
                <w:szCs w:val="16"/>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rPr>
            </w:pPr>
            <w:r w:rsidRPr="008B24CC">
              <w:rPr>
                <w:sz w:val="16"/>
                <w:szCs w:val="16"/>
              </w:rPr>
              <w:t>2021-0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rPr>
            </w:pPr>
            <w:r w:rsidRPr="008B24CC">
              <w:rPr>
                <w:sz w:val="16"/>
                <w:szCs w:val="16"/>
              </w:rPr>
              <w:t>RAN#9</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rPr>
            </w:pPr>
            <w:r w:rsidRPr="0012639B">
              <w:rPr>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rPr>
            </w:pPr>
            <w:r w:rsidRPr="0012639B">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rPr>
            </w:pPr>
            <w:r w:rsidRPr="0012639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rPr>
            </w:pPr>
            <w:r w:rsidRPr="0012639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rPr>
            </w:pPr>
            <w:r w:rsidRPr="0012639B">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rPr>
            </w:pPr>
            <w:r w:rsidRPr="008B24CC">
              <w:rPr>
                <w:sz w:val="16"/>
                <w:szCs w:val="16"/>
              </w:rPr>
              <w:t>15.</w:t>
            </w:r>
            <w:r>
              <w:rPr>
                <w:sz w:val="16"/>
                <w:szCs w:val="16"/>
              </w:rPr>
              <w:t>1</w:t>
            </w:r>
            <w:r w:rsidRPr="008B24CC">
              <w:rPr>
                <w:sz w:val="16"/>
                <w:szCs w:val="16"/>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rPr>
            </w:pPr>
            <w:r w:rsidRPr="009E3350">
              <w:rPr>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rPr>
            </w:pPr>
            <w:r w:rsidRPr="009E3350">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rPr>
            </w:pPr>
            <w:r w:rsidRPr="009E33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rPr>
            </w:pPr>
            <w:r w:rsidRPr="009E3350">
              <w:rPr>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rPr>
            </w:pPr>
            <w:r w:rsidRPr="008B24CC">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rPr>
            </w:pPr>
            <w:r w:rsidRPr="008B24CC">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rPr>
            </w:pPr>
            <w:r w:rsidRPr="009E3350">
              <w:rPr>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rPr>
            </w:pPr>
            <w:r w:rsidRPr="009E3350">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rPr>
            </w:pPr>
            <w:r w:rsidRPr="009E33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rPr>
            </w:pPr>
            <w:r w:rsidRPr="008B24C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rPr>
            </w:pPr>
            <w:r w:rsidRPr="009E3350">
              <w:rPr>
                <w:sz w:val="16"/>
                <w:szCs w:val="16"/>
              </w:rPr>
              <w:t xml:space="preserve">Update of Clause 4 Test </w:t>
            </w:r>
            <w:r w:rsidR="009E3350" w:rsidRPr="009E3350">
              <w:rPr>
                <w:sz w:val="16"/>
                <w:szCs w:val="16"/>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rPr>
            </w:pPr>
            <w:r w:rsidRPr="008B24CC">
              <w:rPr>
                <w:sz w:val="16"/>
                <w:szCs w:val="16"/>
              </w:rPr>
              <w:t>15.</w:t>
            </w:r>
            <w:r>
              <w:rPr>
                <w:sz w:val="16"/>
                <w:szCs w:val="16"/>
              </w:rPr>
              <w:t>2</w:t>
            </w:r>
            <w:r w:rsidRPr="008B24CC">
              <w:rPr>
                <w:sz w:val="16"/>
                <w:szCs w:val="16"/>
              </w:rPr>
              <w:t>.0</w:t>
            </w:r>
          </w:p>
        </w:tc>
      </w:tr>
      <w:tr w:rsidR="0022019C" w:rsidRPr="0022019C" w14:paraId="6095FB7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rPr>
            </w:pPr>
            <w:r w:rsidRPr="00336F48">
              <w:rPr>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rPr>
            </w:pPr>
            <w:r w:rsidRPr="00336F48">
              <w:rPr>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rPr>
            </w:pPr>
            <w:r w:rsidRPr="00336F4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rPr>
            </w:pPr>
            <w:r w:rsidRPr="00336F48">
              <w:rPr>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22019C" w:rsidRPr="0022019C" w14:paraId="09211BC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rPr>
            </w:pPr>
            <w:r w:rsidRPr="008B24CC">
              <w:rPr>
                <w:sz w:val="16"/>
                <w:szCs w:val="16"/>
              </w:rPr>
              <w:t>RAN#9</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rPr>
            </w:pPr>
            <w:r w:rsidRPr="00336F48">
              <w:rPr>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rPr>
            </w:pPr>
            <w:r w:rsidRPr="00336F48">
              <w:rPr>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rPr>
            </w:pPr>
            <w:r w:rsidRPr="00336F4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rPr>
            </w:pPr>
            <w:r w:rsidRPr="00336F4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rPr>
            </w:pPr>
            <w:r w:rsidRPr="00336F48">
              <w:rPr>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rPr>
            </w:pPr>
            <w:r w:rsidRPr="008B24CC">
              <w:rPr>
                <w:sz w:val="16"/>
                <w:szCs w:val="16"/>
              </w:rPr>
              <w:t>15.</w:t>
            </w:r>
            <w:r>
              <w:rPr>
                <w:sz w:val="16"/>
                <w:szCs w:val="16"/>
              </w:rPr>
              <w:t>3</w:t>
            </w:r>
            <w:r w:rsidRPr="008B24CC">
              <w:rPr>
                <w:sz w:val="16"/>
                <w:szCs w:val="16"/>
              </w:rPr>
              <w:t>.0</w:t>
            </w:r>
          </w:p>
        </w:tc>
      </w:tr>
      <w:tr w:rsidR="005B5022" w:rsidRPr="00D3547B" w14:paraId="108FCA64" w14:textId="77777777" w:rsidTr="008E544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rPr>
            </w:pPr>
            <w:r w:rsidRPr="008B24CC">
              <w:rPr>
                <w:sz w:val="16"/>
                <w:szCs w:val="16"/>
              </w:rPr>
              <w:t>202</w:t>
            </w:r>
            <w:r>
              <w:rPr>
                <w:sz w:val="16"/>
                <w:szCs w:val="16"/>
              </w:rPr>
              <w:t>2</w:t>
            </w:r>
            <w:r w:rsidRPr="008B24CC">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rPr>
            </w:pPr>
            <w:r w:rsidRPr="008B24CC">
              <w:rPr>
                <w:sz w:val="16"/>
                <w:szCs w:val="16"/>
              </w:rPr>
              <w:t>RAN#9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rPr>
            </w:pPr>
            <w:r w:rsidRPr="008E5449">
              <w:rPr>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rPr>
            </w:pPr>
            <w:r w:rsidRPr="008E5449">
              <w:rPr>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rPr>
            </w:pPr>
            <w:r w:rsidRPr="008E54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rPr>
            </w:pPr>
            <w:r w:rsidRPr="008E544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rPr>
            </w:pPr>
            <w:r w:rsidRPr="008E5449">
              <w:rPr>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rPr>
            </w:pPr>
            <w:r w:rsidRPr="008B24CC">
              <w:rPr>
                <w:sz w:val="16"/>
                <w:szCs w:val="16"/>
              </w:rPr>
              <w:t>15.</w:t>
            </w:r>
            <w:r>
              <w:rPr>
                <w:sz w:val="16"/>
                <w:szCs w:val="16"/>
              </w:rPr>
              <w:t>4</w:t>
            </w:r>
            <w:r w:rsidRPr="008B24CC">
              <w:rPr>
                <w:sz w:val="16"/>
                <w:szCs w:val="16"/>
              </w:rPr>
              <w:t>.0</w:t>
            </w:r>
          </w:p>
        </w:tc>
      </w:tr>
      <w:tr w:rsidR="00BA4CCE" w:rsidRPr="00BA4CCE" w14:paraId="0003926F"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AC9FD59" w14:textId="0CDC494D"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8ECF8" w14:textId="07965FB8"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79676" w14:textId="34AF90FC" w:rsidR="00BA4CCE" w:rsidRPr="008B24CC" w:rsidRDefault="00BA4CCE" w:rsidP="00BA4CCE">
            <w:pPr>
              <w:pStyle w:val="TAC"/>
              <w:jc w:val="left"/>
              <w:rPr>
                <w:sz w:val="16"/>
                <w:szCs w:val="16"/>
              </w:rPr>
            </w:pPr>
            <w:r w:rsidRPr="00040BAD">
              <w:rPr>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3FD15" w14:textId="6AA1AC4C" w:rsidR="00BA4CCE" w:rsidRPr="008B24CC" w:rsidRDefault="00BA4CCE" w:rsidP="00BA4CCE">
            <w:pPr>
              <w:pStyle w:val="TAL"/>
              <w:rPr>
                <w:sz w:val="16"/>
                <w:szCs w:val="16"/>
              </w:rPr>
            </w:pPr>
            <w:r w:rsidRPr="00040BAD">
              <w:rPr>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0D70C" w14:textId="575BD59F"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6C355" w14:textId="791F11D2"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07F7B" w14:textId="034550A5" w:rsidR="00BA4CCE" w:rsidRPr="008B24CC" w:rsidRDefault="00BA4CCE" w:rsidP="00BA4CCE">
            <w:pPr>
              <w:pStyle w:val="TAL"/>
              <w:rPr>
                <w:sz w:val="16"/>
                <w:szCs w:val="16"/>
              </w:rPr>
            </w:pPr>
            <w:r w:rsidRPr="00040BAD">
              <w:rPr>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3EDE" w14:textId="0521B7F4"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BA4CCE" w14:paraId="53D851EE"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0E95BFA3" w14:textId="77777777" w:rsidR="00BA4CCE" w:rsidRPr="008B24CC" w:rsidRDefault="00BA4CCE" w:rsidP="00BA4CCE">
            <w:pPr>
              <w:pStyle w:val="TAC"/>
              <w:jc w:val="left"/>
              <w:rPr>
                <w:sz w:val="16"/>
                <w:szCs w:val="16"/>
              </w:rPr>
            </w:pPr>
            <w:r w:rsidRPr="008B24CC">
              <w:rPr>
                <w:sz w:val="16"/>
                <w:szCs w:val="16"/>
              </w:rPr>
              <w:t>202</w:t>
            </w:r>
            <w:r>
              <w:rPr>
                <w:sz w:val="16"/>
                <w:szCs w:val="16"/>
              </w:rPr>
              <w:t>3</w:t>
            </w:r>
            <w:r w:rsidRPr="008B24C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5924E" w14:textId="77777777" w:rsidR="00BA4CCE" w:rsidRPr="008B24CC" w:rsidRDefault="00BA4CCE" w:rsidP="00BA4CCE">
            <w:pPr>
              <w:pStyle w:val="TAC"/>
              <w:jc w:val="left"/>
              <w:rPr>
                <w:sz w:val="16"/>
                <w:szCs w:val="16"/>
              </w:rPr>
            </w:pPr>
            <w:r w:rsidRPr="008B24C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A75C0" w14:textId="4E59E18C" w:rsidR="00BA4CCE" w:rsidRPr="008B24CC" w:rsidRDefault="00BA4CCE" w:rsidP="00BA4CCE">
            <w:pPr>
              <w:pStyle w:val="TAC"/>
              <w:jc w:val="left"/>
              <w:rPr>
                <w:sz w:val="16"/>
                <w:szCs w:val="16"/>
              </w:rPr>
            </w:pPr>
            <w:r w:rsidRPr="00040BAD">
              <w:rPr>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44887" w14:textId="37FB960F" w:rsidR="00BA4CCE" w:rsidRPr="008B24CC" w:rsidRDefault="00BA4CCE" w:rsidP="00BA4CCE">
            <w:pPr>
              <w:pStyle w:val="TAL"/>
              <w:rPr>
                <w:sz w:val="16"/>
                <w:szCs w:val="16"/>
              </w:rPr>
            </w:pPr>
            <w:r w:rsidRPr="00040BAD">
              <w:rPr>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8F2D99" w14:textId="49B87F29" w:rsidR="00BA4CCE" w:rsidRPr="008B24CC" w:rsidRDefault="00BA4CCE" w:rsidP="00BA4CCE">
            <w:pPr>
              <w:pStyle w:val="TAR"/>
              <w:jc w:val="left"/>
              <w:rPr>
                <w:sz w:val="16"/>
                <w:szCs w:val="16"/>
              </w:rPr>
            </w:pPr>
            <w:r w:rsidRPr="00040BA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51629" w14:textId="45F32D33" w:rsidR="00BA4CCE" w:rsidRPr="008B24CC"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FD29F" w14:textId="75EEA60E" w:rsidR="00BA4CCE" w:rsidRPr="008B24CC" w:rsidRDefault="00BA4CCE" w:rsidP="00BA4CCE">
            <w:pPr>
              <w:pStyle w:val="TAL"/>
              <w:rPr>
                <w:sz w:val="16"/>
                <w:szCs w:val="16"/>
              </w:rPr>
            </w:pPr>
            <w:r w:rsidRPr="00040BAD">
              <w:rPr>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012A7" w14:textId="77777777" w:rsidR="00BA4CCE" w:rsidRPr="008B24CC" w:rsidRDefault="00BA4CCE" w:rsidP="00BA4CCE">
            <w:pPr>
              <w:pStyle w:val="TAC"/>
              <w:jc w:val="left"/>
              <w:rPr>
                <w:sz w:val="16"/>
                <w:szCs w:val="16"/>
              </w:rPr>
            </w:pPr>
            <w:r w:rsidRPr="008B24CC">
              <w:rPr>
                <w:sz w:val="16"/>
                <w:szCs w:val="16"/>
              </w:rPr>
              <w:t>15.</w:t>
            </w:r>
            <w:r>
              <w:rPr>
                <w:sz w:val="16"/>
                <w:szCs w:val="16"/>
              </w:rPr>
              <w:t>5</w:t>
            </w:r>
            <w:r w:rsidRPr="008B24CC">
              <w:rPr>
                <w:sz w:val="16"/>
                <w:szCs w:val="16"/>
              </w:rPr>
              <w:t>.0</w:t>
            </w:r>
          </w:p>
        </w:tc>
      </w:tr>
      <w:tr w:rsidR="00BA4CCE" w:rsidRPr="00040BAD" w14:paraId="3785D3F4" w14:textId="77777777" w:rsidTr="00040BAD">
        <w:tc>
          <w:tcPr>
            <w:tcW w:w="800" w:type="dxa"/>
            <w:tcBorders>
              <w:top w:val="single" w:sz="6" w:space="0" w:color="auto"/>
              <w:left w:val="single" w:sz="6" w:space="0" w:color="auto"/>
              <w:bottom w:val="single" w:sz="6" w:space="0" w:color="auto"/>
              <w:right w:val="single" w:sz="6" w:space="0" w:color="auto"/>
            </w:tcBorders>
            <w:shd w:val="solid" w:color="FFFFFF" w:fill="auto"/>
          </w:tcPr>
          <w:p w14:paraId="194C533B" w14:textId="77777777" w:rsidR="00BA4CCE" w:rsidRPr="00040BAD" w:rsidRDefault="00BA4CCE" w:rsidP="00BA4CCE">
            <w:pPr>
              <w:pStyle w:val="TAC"/>
              <w:jc w:val="left"/>
              <w:rPr>
                <w:sz w:val="16"/>
                <w:szCs w:val="16"/>
              </w:rPr>
            </w:pPr>
            <w:r w:rsidRPr="00040BA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1B835" w14:textId="77777777" w:rsidR="00BA4CCE" w:rsidRPr="00040BAD" w:rsidRDefault="00BA4CCE" w:rsidP="00BA4CCE">
            <w:pPr>
              <w:pStyle w:val="TAC"/>
              <w:jc w:val="left"/>
              <w:rPr>
                <w:sz w:val="16"/>
                <w:szCs w:val="16"/>
              </w:rPr>
            </w:pPr>
            <w:r w:rsidRPr="00040BAD">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47E74" w14:textId="692E9511" w:rsidR="00BA4CCE" w:rsidRPr="00040BAD" w:rsidRDefault="00BA4CCE" w:rsidP="00BA4CCE">
            <w:pPr>
              <w:pStyle w:val="TAC"/>
              <w:jc w:val="left"/>
              <w:rPr>
                <w:sz w:val="16"/>
                <w:szCs w:val="16"/>
              </w:rPr>
            </w:pPr>
            <w:r w:rsidRPr="00040BAD">
              <w:rPr>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00A1" w14:textId="1D19C72F" w:rsidR="00BA4CCE" w:rsidRPr="00040BAD" w:rsidRDefault="00BA4CCE" w:rsidP="00BA4CCE">
            <w:pPr>
              <w:pStyle w:val="TAL"/>
              <w:rPr>
                <w:sz w:val="16"/>
                <w:szCs w:val="16"/>
              </w:rPr>
            </w:pPr>
            <w:r w:rsidRPr="00040BAD">
              <w:rPr>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90E2E" w14:textId="00FB1EC2" w:rsidR="00BA4CCE" w:rsidRPr="00040BAD" w:rsidRDefault="00BA4CCE" w:rsidP="00BA4CCE">
            <w:pPr>
              <w:pStyle w:val="TAR"/>
              <w:jc w:val="left"/>
              <w:rPr>
                <w:sz w:val="16"/>
                <w:szCs w:val="16"/>
              </w:rPr>
            </w:pPr>
            <w:r w:rsidRPr="00040BA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F7EB" w14:textId="3CD7B34C" w:rsidR="00BA4CCE" w:rsidRPr="00040BAD" w:rsidRDefault="00BA4CCE" w:rsidP="00BA4CCE">
            <w:pPr>
              <w:pStyle w:val="TAC"/>
              <w:jc w:val="left"/>
              <w:rPr>
                <w:sz w:val="16"/>
                <w:szCs w:val="16"/>
              </w:rPr>
            </w:pPr>
            <w:r w:rsidRPr="00040BA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0B9EE" w14:textId="50C52D38" w:rsidR="00BA4CCE" w:rsidRPr="00040BAD" w:rsidRDefault="00BA4CCE" w:rsidP="00BA4CCE">
            <w:pPr>
              <w:pStyle w:val="TAL"/>
              <w:rPr>
                <w:sz w:val="16"/>
                <w:szCs w:val="16"/>
              </w:rPr>
            </w:pPr>
            <w:r w:rsidRPr="00040BAD">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9A4D9" w14:textId="6B307224" w:rsidR="00BA4CCE" w:rsidRPr="00040BAD" w:rsidRDefault="00BA4CCE" w:rsidP="00BA4CCE">
            <w:pPr>
              <w:pStyle w:val="TAC"/>
              <w:jc w:val="left"/>
              <w:rPr>
                <w:sz w:val="16"/>
                <w:szCs w:val="16"/>
              </w:rPr>
            </w:pPr>
            <w:r w:rsidRPr="00040BAD">
              <w:rPr>
                <w:sz w:val="16"/>
                <w:szCs w:val="16"/>
              </w:rPr>
              <w:t>16.0.0</w:t>
            </w:r>
          </w:p>
        </w:tc>
      </w:tr>
      <w:tr w:rsidR="00183264" w:rsidRPr="00183264" w14:paraId="2712C7E4" w14:textId="77777777" w:rsidTr="00B341A1">
        <w:tc>
          <w:tcPr>
            <w:tcW w:w="800" w:type="dxa"/>
            <w:tcBorders>
              <w:top w:val="single" w:sz="6" w:space="0" w:color="auto"/>
              <w:left w:val="single" w:sz="6" w:space="0" w:color="auto"/>
              <w:bottom w:val="single" w:sz="6" w:space="0" w:color="auto"/>
              <w:right w:val="single" w:sz="6" w:space="0" w:color="auto"/>
            </w:tcBorders>
            <w:shd w:val="solid" w:color="FFFFFF" w:fill="auto"/>
          </w:tcPr>
          <w:p w14:paraId="4483D5CF" w14:textId="77777777" w:rsidR="00183264" w:rsidRPr="00040BAD" w:rsidRDefault="00183264" w:rsidP="00183264">
            <w:pPr>
              <w:pStyle w:val="TAC"/>
              <w:jc w:val="left"/>
              <w:rPr>
                <w:sz w:val="16"/>
                <w:szCs w:val="16"/>
              </w:rPr>
            </w:pPr>
            <w:r w:rsidRPr="00040BAD">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E4BBB" w14:textId="77777777" w:rsidR="00183264" w:rsidRPr="00040BAD" w:rsidRDefault="00183264" w:rsidP="00183264">
            <w:pPr>
              <w:pStyle w:val="TAC"/>
              <w:jc w:val="left"/>
              <w:rPr>
                <w:sz w:val="16"/>
                <w:szCs w:val="16"/>
              </w:rPr>
            </w:pPr>
            <w:r w:rsidRPr="00040BAD">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BFD22" w14:textId="72673AA1" w:rsidR="00183264" w:rsidRPr="00040BAD" w:rsidRDefault="00183264" w:rsidP="00183264">
            <w:pPr>
              <w:pStyle w:val="TAC"/>
              <w:jc w:val="left"/>
              <w:rPr>
                <w:sz w:val="16"/>
                <w:szCs w:val="16"/>
              </w:rPr>
            </w:pPr>
            <w:r w:rsidRPr="00B341A1">
              <w:rPr>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BDAB" w14:textId="6AFA3EDC" w:rsidR="00183264" w:rsidRPr="00040BAD" w:rsidRDefault="00183264" w:rsidP="00183264">
            <w:pPr>
              <w:pStyle w:val="TAL"/>
              <w:rPr>
                <w:sz w:val="16"/>
                <w:szCs w:val="16"/>
              </w:rPr>
            </w:pPr>
            <w:r w:rsidRPr="00B341A1">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B2B6E" w14:textId="1D4A6866" w:rsidR="00183264" w:rsidRPr="00040BAD" w:rsidRDefault="00183264" w:rsidP="00183264">
            <w:pPr>
              <w:pStyle w:val="TAR"/>
              <w:jc w:val="left"/>
              <w:rPr>
                <w:sz w:val="16"/>
                <w:szCs w:val="16"/>
              </w:rPr>
            </w:pPr>
            <w:r w:rsidRPr="00B341A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DDA6D" w14:textId="4A93C8E0" w:rsidR="00183264" w:rsidRPr="00040BAD" w:rsidRDefault="00183264" w:rsidP="00183264">
            <w:pPr>
              <w:pStyle w:val="TAC"/>
              <w:jc w:val="left"/>
              <w:rPr>
                <w:sz w:val="16"/>
                <w:szCs w:val="16"/>
              </w:rPr>
            </w:pPr>
            <w:r w:rsidRPr="00B341A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15BAA" w14:textId="78F2597B" w:rsidR="00183264" w:rsidRPr="00040BAD" w:rsidRDefault="00183264" w:rsidP="00183264">
            <w:pPr>
              <w:pStyle w:val="TAL"/>
              <w:rPr>
                <w:sz w:val="16"/>
                <w:szCs w:val="16"/>
              </w:rPr>
            </w:pPr>
            <w:r w:rsidRPr="00B341A1">
              <w:rPr>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8152" w14:textId="77777777" w:rsidR="00183264" w:rsidRPr="00040BAD" w:rsidRDefault="00183264" w:rsidP="00183264">
            <w:pPr>
              <w:pStyle w:val="TAC"/>
              <w:jc w:val="left"/>
              <w:rPr>
                <w:sz w:val="16"/>
                <w:szCs w:val="16"/>
              </w:rPr>
            </w:pPr>
            <w:r w:rsidRPr="00040BAD">
              <w:rPr>
                <w:sz w:val="16"/>
                <w:szCs w:val="16"/>
              </w:rPr>
              <w:t>16.</w:t>
            </w:r>
            <w:r>
              <w:rPr>
                <w:sz w:val="16"/>
                <w:szCs w:val="16"/>
              </w:rPr>
              <w:t>1</w:t>
            </w:r>
            <w:r w:rsidRPr="00040BAD">
              <w:rPr>
                <w:sz w:val="16"/>
                <w:szCs w:val="16"/>
              </w:rPr>
              <w:t>.0</w:t>
            </w:r>
          </w:p>
        </w:tc>
      </w:tr>
      <w:tr w:rsidR="008A792A" w:rsidRPr="008A792A" w14:paraId="1DBAAA7B" w14:textId="77777777" w:rsidTr="00651543">
        <w:tc>
          <w:tcPr>
            <w:tcW w:w="800" w:type="dxa"/>
            <w:tcBorders>
              <w:top w:val="single" w:sz="6" w:space="0" w:color="auto"/>
              <w:left w:val="single" w:sz="6" w:space="0" w:color="auto"/>
              <w:bottom w:val="single" w:sz="6" w:space="0" w:color="auto"/>
              <w:right w:val="single" w:sz="6" w:space="0" w:color="auto"/>
            </w:tcBorders>
            <w:shd w:val="solid" w:color="FFFFFF" w:fill="auto"/>
          </w:tcPr>
          <w:p w14:paraId="713D2A88"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8D34"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56F003" w14:textId="79D1ECB6" w:rsidR="008A792A" w:rsidRPr="00E409DD" w:rsidRDefault="008A792A" w:rsidP="00651543">
            <w:pPr>
              <w:pStyle w:val="TAC"/>
              <w:jc w:val="left"/>
              <w:rPr>
                <w:sz w:val="16"/>
                <w:szCs w:val="16"/>
              </w:rPr>
            </w:pPr>
            <w:r w:rsidRPr="00651543">
              <w:rPr>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42810C" w14:textId="2CC4D384" w:rsidR="008A792A" w:rsidRPr="00E409DD" w:rsidRDefault="008A792A" w:rsidP="008A792A">
            <w:pPr>
              <w:pStyle w:val="TAL"/>
              <w:rPr>
                <w:sz w:val="16"/>
                <w:szCs w:val="16"/>
              </w:rPr>
            </w:pPr>
            <w:r w:rsidRPr="00651543">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5DA106" w14:textId="15F33CA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719CD" w14:textId="2F6ABA5F"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A5B745" w14:textId="1E05D065" w:rsidR="008A792A" w:rsidRPr="00E409DD" w:rsidRDefault="008A792A" w:rsidP="008A792A">
            <w:pPr>
              <w:pStyle w:val="TAL"/>
              <w:rPr>
                <w:sz w:val="16"/>
                <w:szCs w:val="16"/>
              </w:rPr>
            </w:pPr>
            <w:r w:rsidRPr="00651543">
              <w:rPr>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4BE30" w14:textId="6EE8E22E"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8A792A" w:rsidRPr="008A792A" w14:paraId="6424C3F7" w14:textId="77777777" w:rsidTr="00651543">
        <w:tc>
          <w:tcPr>
            <w:tcW w:w="800" w:type="dxa"/>
            <w:tcBorders>
              <w:top w:val="single" w:sz="6" w:space="0" w:color="auto"/>
              <w:left w:val="single" w:sz="6" w:space="0" w:color="auto"/>
              <w:bottom w:val="single" w:sz="6" w:space="0" w:color="auto"/>
              <w:right w:val="single" w:sz="6" w:space="0" w:color="auto"/>
            </w:tcBorders>
            <w:shd w:val="solid" w:color="FFFFFF" w:fill="auto"/>
          </w:tcPr>
          <w:p w14:paraId="78B6B5FE" w14:textId="77777777" w:rsidR="008A792A" w:rsidRPr="00E409DD" w:rsidRDefault="008A792A" w:rsidP="008A792A">
            <w:pPr>
              <w:pStyle w:val="TAC"/>
              <w:jc w:val="left"/>
              <w:rPr>
                <w:sz w:val="16"/>
                <w:szCs w:val="16"/>
              </w:rPr>
            </w:pPr>
            <w:r w:rsidRPr="00E409DD">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0C80A" w14:textId="77777777" w:rsidR="008A792A" w:rsidRPr="00E409DD" w:rsidRDefault="008A792A" w:rsidP="008A792A">
            <w:pPr>
              <w:pStyle w:val="TAC"/>
              <w:rPr>
                <w:sz w:val="16"/>
                <w:szCs w:val="16"/>
              </w:rPr>
            </w:pPr>
            <w:r w:rsidRPr="00E409DD">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5B6D75D" w14:textId="0572EBFF" w:rsidR="008A792A" w:rsidRPr="00E409DD" w:rsidRDefault="008A792A" w:rsidP="00651543">
            <w:pPr>
              <w:pStyle w:val="TAC"/>
              <w:jc w:val="left"/>
              <w:rPr>
                <w:sz w:val="16"/>
                <w:szCs w:val="16"/>
              </w:rPr>
            </w:pPr>
            <w:r w:rsidRPr="00651543">
              <w:rPr>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70D950" w14:textId="2C7C90FA" w:rsidR="008A792A" w:rsidRPr="00E409DD" w:rsidRDefault="008A792A" w:rsidP="008A792A">
            <w:pPr>
              <w:pStyle w:val="TAL"/>
              <w:rPr>
                <w:sz w:val="16"/>
                <w:szCs w:val="16"/>
              </w:rPr>
            </w:pPr>
            <w:r w:rsidRPr="00651543">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4D9354" w14:textId="41D27EB8" w:rsidR="008A792A" w:rsidRPr="00E409DD" w:rsidRDefault="008A792A" w:rsidP="008A792A">
            <w:pPr>
              <w:pStyle w:val="TAR"/>
              <w:jc w:val="left"/>
              <w:rPr>
                <w:sz w:val="16"/>
                <w:szCs w:val="16"/>
              </w:rPr>
            </w:pPr>
            <w:r w:rsidRPr="0065154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9B902" w14:textId="43541FA7" w:rsidR="008A792A" w:rsidRPr="00E409DD" w:rsidRDefault="008A792A" w:rsidP="008A792A">
            <w:pPr>
              <w:pStyle w:val="TAC"/>
              <w:jc w:val="left"/>
              <w:rPr>
                <w:sz w:val="16"/>
                <w:szCs w:val="16"/>
              </w:rPr>
            </w:pPr>
            <w:r w:rsidRPr="0065154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2DB641B" w14:textId="27897DF4" w:rsidR="008A792A" w:rsidRPr="00E409DD" w:rsidRDefault="008A792A" w:rsidP="008A792A">
            <w:pPr>
              <w:pStyle w:val="TAL"/>
              <w:rPr>
                <w:sz w:val="16"/>
                <w:szCs w:val="16"/>
              </w:rPr>
            </w:pPr>
            <w:r w:rsidRPr="00651543">
              <w:rPr>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C4C9B" w14:textId="77777777" w:rsidR="008A792A" w:rsidRPr="00E409DD" w:rsidRDefault="008A792A" w:rsidP="008A792A">
            <w:pPr>
              <w:pStyle w:val="TAC"/>
              <w:jc w:val="left"/>
              <w:rPr>
                <w:sz w:val="16"/>
                <w:szCs w:val="16"/>
              </w:rPr>
            </w:pPr>
            <w:r w:rsidRPr="00E409DD">
              <w:rPr>
                <w:sz w:val="16"/>
                <w:szCs w:val="16"/>
              </w:rPr>
              <w:t>1</w:t>
            </w:r>
            <w:r>
              <w:rPr>
                <w:sz w:val="16"/>
                <w:szCs w:val="16"/>
              </w:rPr>
              <w:t>6</w:t>
            </w:r>
            <w:r w:rsidRPr="00E409DD">
              <w:rPr>
                <w:sz w:val="16"/>
                <w:szCs w:val="16"/>
              </w:rPr>
              <w:t>.</w:t>
            </w:r>
            <w:r>
              <w:rPr>
                <w:sz w:val="16"/>
                <w:szCs w:val="16"/>
              </w:rPr>
              <w:t>2</w:t>
            </w:r>
            <w:r w:rsidRPr="00E409DD">
              <w:rPr>
                <w:sz w:val="16"/>
                <w:szCs w:val="16"/>
              </w:rPr>
              <w:t>.0</w:t>
            </w:r>
          </w:p>
        </w:tc>
      </w:tr>
      <w:tr w:rsidR="004B1583" w:rsidRPr="004B1583" w14:paraId="0A657BFB" w14:textId="77777777" w:rsidTr="00CB0866">
        <w:tc>
          <w:tcPr>
            <w:tcW w:w="800" w:type="dxa"/>
            <w:tcBorders>
              <w:top w:val="single" w:sz="6" w:space="0" w:color="auto"/>
              <w:left w:val="single" w:sz="6" w:space="0" w:color="auto"/>
              <w:bottom w:val="single" w:sz="6" w:space="0" w:color="auto"/>
              <w:right w:val="single" w:sz="6" w:space="0" w:color="auto"/>
            </w:tcBorders>
            <w:shd w:val="solid" w:color="FFFFFF" w:fill="auto"/>
          </w:tcPr>
          <w:p w14:paraId="470C1F0C" w14:textId="77777777" w:rsidR="004B1583" w:rsidRDefault="004B1583" w:rsidP="004B1583">
            <w:pPr>
              <w:pStyle w:val="TAC"/>
              <w:jc w:val="left"/>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FF57D" w14:textId="77777777" w:rsidR="004B1583" w:rsidRDefault="004B1583" w:rsidP="004B1583">
            <w:pPr>
              <w:pStyle w:val="TAC"/>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4985FD" w14:textId="6187486E" w:rsidR="004B1583" w:rsidRDefault="004B1583" w:rsidP="004B1583">
            <w:pPr>
              <w:pStyle w:val="TAC"/>
              <w:jc w:val="left"/>
              <w:rPr>
                <w:sz w:val="16"/>
                <w:szCs w:val="16"/>
              </w:rPr>
            </w:pPr>
            <w:r w:rsidRPr="00E4290B">
              <w:rPr>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A622FC" w14:textId="3ABD6B35" w:rsidR="004B1583" w:rsidRDefault="004B1583" w:rsidP="004B1583">
            <w:pPr>
              <w:pStyle w:val="TAL"/>
              <w:rPr>
                <w:sz w:val="16"/>
                <w:szCs w:val="16"/>
              </w:rPr>
            </w:pPr>
            <w:r w:rsidRPr="00E4290B">
              <w:rPr>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D9902EE" w14:textId="0FC69BDC" w:rsidR="004B1583" w:rsidRDefault="004B1583" w:rsidP="004B1583">
            <w:pPr>
              <w:pStyle w:val="TAR"/>
              <w:jc w:val="left"/>
              <w:rPr>
                <w:sz w:val="16"/>
                <w:szCs w:val="16"/>
              </w:rPr>
            </w:pPr>
            <w:r w:rsidRPr="00E4290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20ECC" w14:textId="515604F6" w:rsidR="004B1583" w:rsidRDefault="004B1583" w:rsidP="004B1583">
            <w:pPr>
              <w:pStyle w:val="TAC"/>
              <w:jc w:val="left"/>
              <w:rPr>
                <w:sz w:val="16"/>
                <w:szCs w:val="16"/>
              </w:rPr>
            </w:pPr>
            <w:r w:rsidRPr="00E4290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CE73A3" w14:textId="04F2E6F3" w:rsidR="004B1583" w:rsidRPr="00CB0866" w:rsidRDefault="004B1583" w:rsidP="004B1583">
            <w:pPr>
              <w:pStyle w:val="TAL"/>
              <w:rPr>
                <w:sz w:val="16"/>
                <w:szCs w:val="16"/>
              </w:rPr>
            </w:pPr>
            <w:r w:rsidRPr="00E4290B">
              <w:rPr>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711A7" w14:textId="23003DCB" w:rsidR="004B1583" w:rsidRDefault="004B1583" w:rsidP="004B1583">
            <w:pPr>
              <w:pStyle w:val="TAC"/>
              <w:jc w:val="left"/>
              <w:rPr>
                <w:sz w:val="16"/>
                <w:szCs w:val="16"/>
              </w:rPr>
            </w:pPr>
            <w:r>
              <w:rPr>
                <w:sz w:val="16"/>
                <w:szCs w:val="16"/>
              </w:rPr>
              <w:t>16.3.0</w:t>
            </w:r>
          </w:p>
        </w:tc>
      </w:tr>
      <w:tr w:rsidR="0058515A" w:rsidRPr="0058515A" w14:paraId="20246923" w14:textId="77777777" w:rsidTr="00A66438">
        <w:tc>
          <w:tcPr>
            <w:tcW w:w="800" w:type="dxa"/>
            <w:tcBorders>
              <w:top w:val="single" w:sz="6" w:space="0" w:color="auto"/>
              <w:left w:val="single" w:sz="6" w:space="0" w:color="auto"/>
              <w:bottom w:val="single" w:sz="6" w:space="0" w:color="auto"/>
              <w:right w:val="single" w:sz="6" w:space="0" w:color="auto"/>
            </w:tcBorders>
            <w:shd w:val="solid" w:color="FFFFFF" w:fill="auto"/>
          </w:tcPr>
          <w:p w14:paraId="543BCDFB" w14:textId="2B01D1FD" w:rsidR="0058515A" w:rsidRDefault="0058515A" w:rsidP="0058515A">
            <w:pPr>
              <w:pStyle w:val="TAC"/>
              <w:jc w:val="left"/>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9FE69" w14:textId="24919E7B" w:rsidR="0058515A" w:rsidRDefault="0058515A" w:rsidP="00A66438">
            <w:pPr>
              <w:pStyle w:val="TAC"/>
              <w:jc w:val="left"/>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1CF06" w14:textId="3AD02D2F" w:rsidR="0058515A" w:rsidRDefault="0058515A" w:rsidP="0058515A">
            <w:pPr>
              <w:pStyle w:val="TAC"/>
              <w:jc w:val="left"/>
              <w:rPr>
                <w:sz w:val="16"/>
                <w:szCs w:val="16"/>
              </w:rPr>
            </w:pPr>
            <w:r w:rsidRPr="00A66438">
              <w:rPr>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EFDA97" w14:textId="7DB4F8AB" w:rsidR="0058515A" w:rsidRDefault="0058515A" w:rsidP="0058515A">
            <w:pPr>
              <w:pStyle w:val="TAL"/>
              <w:rPr>
                <w:sz w:val="16"/>
                <w:szCs w:val="16"/>
              </w:rPr>
            </w:pPr>
            <w:r w:rsidRPr="00A66438">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AA1C2A7" w14:textId="07E832BC" w:rsidR="0058515A" w:rsidRDefault="0058515A" w:rsidP="0058515A">
            <w:pPr>
              <w:pStyle w:val="TAR"/>
              <w:jc w:val="left"/>
              <w:rPr>
                <w:sz w:val="16"/>
                <w:szCs w:val="16"/>
              </w:rPr>
            </w:pPr>
            <w:r w:rsidRPr="00A664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B53471" w14:textId="7928F02D" w:rsidR="0058515A" w:rsidRDefault="0058515A" w:rsidP="0058515A">
            <w:pPr>
              <w:pStyle w:val="TAC"/>
              <w:jc w:val="left"/>
              <w:rPr>
                <w:sz w:val="16"/>
                <w:szCs w:val="16"/>
              </w:rPr>
            </w:pPr>
            <w:r w:rsidRPr="00A6643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9C099" w14:textId="786F99AD" w:rsidR="0058515A" w:rsidRPr="00CB0866" w:rsidRDefault="0058515A" w:rsidP="0058515A">
            <w:pPr>
              <w:pStyle w:val="TAL"/>
              <w:rPr>
                <w:sz w:val="16"/>
                <w:szCs w:val="16"/>
              </w:rPr>
            </w:pPr>
            <w:r w:rsidRPr="00A66438">
              <w:rPr>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E767D" w14:textId="60C8AA11" w:rsidR="0058515A" w:rsidRDefault="0058515A" w:rsidP="0058515A">
            <w:pPr>
              <w:pStyle w:val="TAC"/>
              <w:jc w:val="left"/>
              <w:rPr>
                <w:sz w:val="16"/>
                <w:szCs w:val="16"/>
              </w:rPr>
            </w:pPr>
            <w:r>
              <w:rPr>
                <w:sz w:val="16"/>
                <w:szCs w:val="16"/>
              </w:rPr>
              <w:t>16.4.0</w:t>
            </w:r>
          </w:p>
        </w:tc>
      </w:tr>
      <w:tr w:rsidR="009B24A1" w:rsidRPr="009B24A1" w14:paraId="73925286" w14:textId="77777777" w:rsidTr="00944A1F">
        <w:tc>
          <w:tcPr>
            <w:tcW w:w="800" w:type="dxa"/>
            <w:tcBorders>
              <w:top w:val="single" w:sz="6" w:space="0" w:color="auto"/>
              <w:left w:val="single" w:sz="6" w:space="0" w:color="auto"/>
              <w:bottom w:val="single" w:sz="6" w:space="0" w:color="auto"/>
              <w:right w:val="single" w:sz="6" w:space="0" w:color="auto"/>
            </w:tcBorders>
            <w:shd w:val="solid" w:color="FFFFFF" w:fill="auto"/>
          </w:tcPr>
          <w:p w14:paraId="43A43302" w14:textId="37F84422" w:rsidR="009B24A1" w:rsidRDefault="009B24A1" w:rsidP="009B24A1">
            <w:pPr>
              <w:pStyle w:val="TAC"/>
              <w:jc w:val="left"/>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5A39B" w14:textId="333ABAE3" w:rsidR="009B24A1" w:rsidRDefault="009B24A1" w:rsidP="009B24A1">
            <w:pPr>
              <w:pStyle w:val="TAC"/>
              <w:jc w:val="left"/>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3A2168C" w14:textId="70937D7D" w:rsidR="009B24A1" w:rsidRDefault="009B24A1" w:rsidP="009B24A1">
            <w:pPr>
              <w:pStyle w:val="TAC"/>
              <w:jc w:val="left"/>
              <w:rPr>
                <w:sz w:val="16"/>
                <w:szCs w:val="16"/>
              </w:rPr>
            </w:pPr>
            <w:r w:rsidRPr="00944A1F">
              <w:rPr>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47DD44" w14:textId="167E328E" w:rsidR="009B24A1" w:rsidRDefault="009B24A1" w:rsidP="009B24A1">
            <w:pPr>
              <w:pStyle w:val="TAL"/>
              <w:rPr>
                <w:sz w:val="16"/>
                <w:szCs w:val="16"/>
              </w:rPr>
            </w:pPr>
            <w:r w:rsidRPr="00944A1F">
              <w:rPr>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C003C77" w14:textId="7CC94D7B" w:rsidR="009B24A1" w:rsidRDefault="00944A1F" w:rsidP="009B24A1">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1C7501" w14:textId="02662417" w:rsidR="009B24A1" w:rsidRDefault="009B24A1" w:rsidP="009B24A1">
            <w:pPr>
              <w:pStyle w:val="TAC"/>
              <w:jc w:val="left"/>
              <w:rPr>
                <w:sz w:val="16"/>
                <w:szCs w:val="16"/>
              </w:rPr>
            </w:pPr>
            <w:r w:rsidRPr="00944A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EC15DAF" w14:textId="2B95A7F7" w:rsidR="009B24A1" w:rsidRPr="00CB0866" w:rsidRDefault="009B24A1" w:rsidP="009B24A1">
            <w:pPr>
              <w:pStyle w:val="TAL"/>
              <w:rPr>
                <w:sz w:val="16"/>
                <w:szCs w:val="16"/>
              </w:rPr>
            </w:pPr>
            <w:r w:rsidRPr="00944A1F">
              <w:rPr>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3F6DD" w14:textId="3D0B76ED" w:rsidR="009B24A1" w:rsidRDefault="009B24A1" w:rsidP="009B24A1">
            <w:pPr>
              <w:pStyle w:val="TAC"/>
              <w:jc w:val="left"/>
              <w:rPr>
                <w:sz w:val="16"/>
                <w:szCs w:val="16"/>
              </w:rPr>
            </w:pPr>
            <w:r>
              <w:rPr>
                <w:sz w:val="16"/>
                <w:szCs w:val="16"/>
              </w:rPr>
              <w:t>16.5.0</w:t>
            </w:r>
          </w:p>
        </w:tc>
      </w:tr>
    </w:tbl>
    <w:p w14:paraId="725A5B56" w14:textId="77777777" w:rsidR="003C3971" w:rsidRPr="00944A1F" w:rsidRDefault="003C3971" w:rsidP="003C3971">
      <w:pPr>
        <w:rPr>
          <w:rFonts w:ascii="Arial" w:hAnsi="Arial"/>
          <w:sz w:val="16"/>
          <w:szCs w:val="16"/>
        </w:rPr>
      </w:pPr>
    </w:p>
    <w:sectPr w:rsidR="003C3971" w:rsidRPr="00944A1F" w:rsidSect="0009650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D3A527" w14:textId="77777777" w:rsidR="0006130B" w:rsidRDefault="0006130B">
      <w:r>
        <w:separator/>
      </w:r>
    </w:p>
  </w:endnote>
  <w:endnote w:type="continuationSeparator" w:id="0">
    <w:p w14:paraId="79B4A73E" w14:textId="77777777" w:rsidR="0006130B" w:rsidRDefault="0006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99011" w14:textId="77777777" w:rsidR="0006130B" w:rsidRDefault="0006130B">
      <w:r>
        <w:separator/>
      </w:r>
    </w:p>
  </w:footnote>
  <w:footnote w:type="continuationSeparator" w:id="0">
    <w:p w14:paraId="073DDC11" w14:textId="77777777" w:rsidR="0006130B" w:rsidRDefault="00061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1245B" w14:textId="3B737A60" w:rsidR="00365C81" w:rsidRDefault="00000000">
    <w:pPr>
      <w:pStyle w:val="Header"/>
      <w:framePr w:wrap="auto" w:vAnchor="text" w:hAnchor="margin" w:xAlign="right" w:y="1"/>
      <w:widowControl/>
    </w:pPr>
    <w:r>
      <w:fldChar w:fldCharType="begin"/>
    </w:r>
    <w:r>
      <w:instrText xml:space="preserve"> STYLEREF ZA </w:instrText>
    </w:r>
    <w:r>
      <w:fldChar w:fldCharType="separate"/>
    </w:r>
    <w:r w:rsidR="00944A1F">
      <w:rPr>
        <w:noProof/>
      </w:rPr>
      <w:t>3GPP TS 36.579-4 V16.5.0 (2024-06)</w:t>
    </w:r>
    <w:r>
      <w:rPr>
        <w:noProof/>
      </w:rP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7002FE92" w:rsidR="00365C81" w:rsidRDefault="00000000">
    <w:pPr>
      <w:pStyle w:val="Header"/>
      <w:framePr w:wrap="auto" w:vAnchor="text" w:hAnchor="margin" w:y="1"/>
      <w:widowControl/>
    </w:pPr>
    <w:r>
      <w:fldChar w:fldCharType="begin"/>
    </w:r>
    <w:r>
      <w:instrText xml:space="preserve"> STYLEREF ZGSM </w:instrText>
    </w:r>
    <w:r>
      <w:fldChar w:fldCharType="separate"/>
    </w:r>
    <w:r w:rsidR="00944A1F">
      <w:rPr>
        <w:noProof/>
      </w:rPr>
      <w:t>Release 16</w:t>
    </w:r>
    <w:r>
      <w:rPr>
        <w:noProof/>
      </w:rPr>
      <w:fldChar w:fldCharType="end"/>
    </w:r>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5F414" w14:textId="1387D7D7"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4A1F">
      <w:rPr>
        <w:rFonts w:ascii="Arial" w:hAnsi="Arial" w:cs="Arial"/>
        <w:b/>
        <w:noProof/>
        <w:sz w:val="18"/>
        <w:szCs w:val="18"/>
      </w:rPr>
      <w:t>3GPP TS 36.579-4 V16.5.0 (2024-06)</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2C3B0501"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4A1F">
      <w:rPr>
        <w:rFonts w:ascii="Arial" w:hAnsi="Arial" w:cs="Arial"/>
        <w:b/>
        <w:noProof/>
        <w:sz w:val="18"/>
        <w:szCs w:val="18"/>
      </w:rPr>
      <w:t>Release 16</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FE426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48CD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842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189028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7794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5082">
    <w:abstractNumId w:val="12"/>
  </w:num>
  <w:num w:numId="4" w16cid:durableId="1692878809">
    <w:abstractNumId w:val="2"/>
  </w:num>
  <w:num w:numId="5" w16cid:durableId="421297940">
    <w:abstractNumId w:val="1"/>
  </w:num>
  <w:num w:numId="6" w16cid:durableId="1801993480">
    <w:abstractNumId w:val="0"/>
  </w:num>
  <w:num w:numId="7" w16cid:durableId="1909029157">
    <w:abstractNumId w:val="11"/>
  </w:num>
  <w:num w:numId="8" w16cid:durableId="1634170076">
    <w:abstractNumId w:val="23"/>
  </w:num>
  <w:num w:numId="9" w16cid:durableId="1138064909">
    <w:abstractNumId w:val="14"/>
  </w:num>
  <w:num w:numId="10" w16cid:durableId="1562791933">
    <w:abstractNumId w:val="19"/>
  </w:num>
  <w:num w:numId="11" w16cid:durableId="1752701597">
    <w:abstractNumId w:val="13"/>
  </w:num>
  <w:num w:numId="12" w16cid:durableId="869417620">
    <w:abstractNumId w:val="17"/>
  </w:num>
  <w:num w:numId="13" w16cid:durableId="8140223">
    <w:abstractNumId w:val="15"/>
  </w:num>
  <w:num w:numId="14" w16cid:durableId="1331329728">
    <w:abstractNumId w:val="16"/>
  </w:num>
  <w:num w:numId="15" w16cid:durableId="1644315050">
    <w:abstractNumId w:val="24"/>
  </w:num>
  <w:num w:numId="16" w16cid:durableId="1240407661">
    <w:abstractNumId w:val="20"/>
  </w:num>
  <w:num w:numId="17" w16cid:durableId="1074275975">
    <w:abstractNumId w:val="22"/>
  </w:num>
  <w:num w:numId="18" w16cid:durableId="191694611">
    <w:abstractNumId w:val="9"/>
  </w:num>
  <w:num w:numId="19" w16cid:durableId="1095590867">
    <w:abstractNumId w:val="7"/>
  </w:num>
  <w:num w:numId="20" w16cid:durableId="181213605">
    <w:abstractNumId w:val="6"/>
  </w:num>
  <w:num w:numId="21" w16cid:durableId="641934394">
    <w:abstractNumId w:val="5"/>
  </w:num>
  <w:num w:numId="22" w16cid:durableId="502088940">
    <w:abstractNumId w:val="4"/>
  </w:num>
  <w:num w:numId="23" w16cid:durableId="1358430257">
    <w:abstractNumId w:val="8"/>
  </w:num>
  <w:num w:numId="24" w16cid:durableId="788011263">
    <w:abstractNumId w:val="3"/>
  </w:num>
  <w:num w:numId="25" w16cid:durableId="593785449">
    <w:abstractNumId w:val="18"/>
  </w:num>
  <w:num w:numId="26"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0BAD"/>
    <w:rsid w:val="00042DBB"/>
    <w:rsid w:val="000437A6"/>
    <w:rsid w:val="00044C05"/>
    <w:rsid w:val="00051834"/>
    <w:rsid w:val="0006130B"/>
    <w:rsid w:val="000743A6"/>
    <w:rsid w:val="00080512"/>
    <w:rsid w:val="0009368F"/>
    <w:rsid w:val="00096506"/>
    <w:rsid w:val="000A5043"/>
    <w:rsid w:val="000C61AA"/>
    <w:rsid w:val="000D58AB"/>
    <w:rsid w:val="000F28DF"/>
    <w:rsid w:val="00103065"/>
    <w:rsid w:val="00114F1C"/>
    <w:rsid w:val="00123202"/>
    <w:rsid w:val="0012639B"/>
    <w:rsid w:val="0015431F"/>
    <w:rsid w:val="00167BDA"/>
    <w:rsid w:val="00172B8B"/>
    <w:rsid w:val="00176B1E"/>
    <w:rsid w:val="00183264"/>
    <w:rsid w:val="001967F6"/>
    <w:rsid w:val="001A143D"/>
    <w:rsid w:val="001A605D"/>
    <w:rsid w:val="001B0D99"/>
    <w:rsid w:val="001C24B9"/>
    <w:rsid w:val="001D1979"/>
    <w:rsid w:val="001E5543"/>
    <w:rsid w:val="001F168B"/>
    <w:rsid w:val="002119BA"/>
    <w:rsid w:val="00214548"/>
    <w:rsid w:val="0022019C"/>
    <w:rsid w:val="002347A2"/>
    <w:rsid w:val="00257E90"/>
    <w:rsid w:val="002661CF"/>
    <w:rsid w:val="00270D64"/>
    <w:rsid w:val="00272311"/>
    <w:rsid w:val="00276A95"/>
    <w:rsid w:val="00283942"/>
    <w:rsid w:val="0029548C"/>
    <w:rsid w:val="002B679E"/>
    <w:rsid w:val="002D0619"/>
    <w:rsid w:val="002E0748"/>
    <w:rsid w:val="002E1AF8"/>
    <w:rsid w:val="002F19AE"/>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1583"/>
    <w:rsid w:val="004B2DC2"/>
    <w:rsid w:val="004B7C92"/>
    <w:rsid w:val="004D3578"/>
    <w:rsid w:val="004D7CBA"/>
    <w:rsid w:val="004E213A"/>
    <w:rsid w:val="005021BC"/>
    <w:rsid w:val="005026EF"/>
    <w:rsid w:val="00502713"/>
    <w:rsid w:val="00515181"/>
    <w:rsid w:val="00521049"/>
    <w:rsid w:val="00533FB1"/>
    <w:rsid w:val="0053486A"/>
    <w:rsid w:val="00534DE3"/>
    <w:rsid w:val="00543E6C"/>
    <w:rsid w:val="005440CA"/>
    <w:rsid w:val="00545B32"/>
    <w:rsid w:val="00554B97"/>
    <w:rsid w:val="00562139"/>
    <w:rsid w:val="00565087"/>
    <w:rsid w:val="005719DC"/>
    <w:rsid w:val="00576C10"/>
    <w:rsid w:val="005844A6"/>
    <w:rsid w:val="0058515A"/>
    <w:rsid w:val="005A002E"/>
    <w:rsid w:val="005A3259"/>
    <w:rsid w:val="005A3F3F"/>
    <w:rsid w:val="005A4614"/>
    <w:rsid w:val="005A4FD6"/>
    <w:rsid w:val="005B5022"/>
    <w:rsid w:val="005D1346"/>
    <w:rsid w:val="005D2E01"/>
    <w:rsid w:val="005F55F5"/>
    <w:rsid w:val="00601FAA"/>
    <w:rsid w:val="00614FDF"/>
    <w:rsid w:val="00616308"/>
    <w:rsid w:val="0062138A"/>
    <w:rsid w:val="00632C21"/>
    <w:rsid w:val="00634126"/>
    <w:rsid w:val="00634944"/>
    <w:rsid w:val="00640039"/>
    <w:rsid w:val="00641343"/>
    <w:rsid w:val="00645C4D"/>
    <w:rsid w:val="00651543"/>
    <w:rsid w:val="006661F2"/>
    <w:rsid w:val="00681793"/>
    <w:rsid w:val="00685C01"/>
    <w:rsid w:val="006D4F9E"/>
    <w:rsid w:val="006D5741"/>
    <w:rsid w:val="006E6520"/>
    <w:rsid w:val="006F4B32"/>
    <w:rsid w:val="00711AAF"/>
    <w:rsid w:val="007135BF"/>
    <w:rsid w:val="00715441"/>
    <w:rsid w:val="00734A5B"/>
    <w:rsid w:val="00744E76"/>
    <w:rsid w:val="007533A2"/>
    <w:rsid w:val="007576C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244CA"/>
    <w:rsid w:val="008614C1"/>
    <w:rsid w:val="008618A9"/>
    <w:rsid w:val="00863112"/>
    <w:rsid w:val="00864ABD"/>
    <w:rsid w:val="008768CA"/>
    <w:rsid w:val="008A1844"/>
    <w:rsid w:val="008A5D9A"/>
    <w:rsid w:val="008A792A"/>
    <w:rsid w:val="008B24CC"/>
    <w:rsid w:val="008B45C7"/>
    <w:rsid w:val="008B586F"/>
    <w:rsid w:val="008C596C"/>
    <w:rsid w:val="008E2320"/>
    <w:rsid w:val="008E5449"/>
    <w:rsid w:val="008F5E70"/>
    <w:rsid w:val="008F707E"/>
    <w:rsid w:val="0090271F"/>
    <w:rsid w:val="00902E23"/>
    <w:rsid w:val="00921660"/>
    <w:rsid w:val="0092795E"/>
    <w:rsid w:val="00932D95"/>
    <w:rsid w:val="00942EC2"/>
    <w:rsid w:val="00944A1F"/>
    <w:rsid w:val="00947F5A"/>
    <w:rsid w:val="00966BBD"/>
    <w:rsid w:val="00977770"/>
    <w:rsid w:val="00992CE0"/>
    <w:rsid w:val="009964EC"/>
    <w:rsid w:val="009A126B"/>
    <w:rsid w:val="009B24A1"/>
    <w:rsid w:val="009B2DCE"/>
    <w:rsid w:val="009E3350"/>
    <w:rsid w:val="009F37B7"/>
    <w:rsid w:val="00A10F02"/>
    <w:rsid w:val="00A163B1"/>
    <w:rsid w:val="00A164B4"/>
    <w:rsid w:val="00A269C8"/>
    <w:rsid w:val="00A26A1B"/>
    <w:rsid w:val="00A33F1D"/>
    <w:rsid w:val="00A41240"/>
    <w:rsid w:val="00A4552B"/>
    <w:rsid w:val="00A524EA"/>
    <w:rsid w:val="00A53724"/>
    <w:rsid w:val="00A57443"/>
    <w:rsid w:val="00A60819"/>
    <w:rsid w:val="00A66438"/>
    <w:rsid w:val="00A667EF"/>
    <w:rsid w:val="00A8115A"/>
    <w:rsid w:val="00A82346"/>
    <w:rsid w:val="00AA7638"/>
    <w:rsid w:val="00AB6B58"/>
    <w:rsid w:val="00AC495F"/>
    <w:rsid w:val="00AE690F"/>
    <w:rsid w:val="00B055A8"/>
    <w:rsid w:val="00B12EA8"/>
    <w:rsid w:val="00B15449"/>
    <w:rsid w:val="00B341A1"/>
    <w:rsid w:val="00B43E19"/>
    <w:rsid w:val="00B44BC6"/>
    <w:rsid w:val="00B672B3"/>
    <w:rsid w:val="00B72A71"/>
    <w:rsid w:val="00B762AC"/>
    <w:rsid w:val="00B766B8"/>
    <w:rsid w:val="00B8516A"/>
    <w:rsid w:val="00BA2D8C"/>
    <w:rsid w:val="00BA3997"/>
    <w:rsid w:val="00BA4CCE"/>
    <w:rsid w:val="00BB741E"/>
    <w:rsid w:val="00BC0F7D"/>
    <w:rsid w:val="00BC440D"/>
    <w:rsid w:val="00BC4635"/>
    <w:rsid w:val="00BF2633"/>
    <w:rsid w:val="00BF5932"/>
    <w:rsid w:val="00C043CB"/>
    <w:rsid w:val="00C10FAF"/>
    <w:rsid w:val="00C130D7"/>
    <w:rsid w:val="00C204A4"/>
    <w:rsid w:val="00C22605"/>
    <w:rsid w:val="00C33079"/>
    <w:rsid w:val="00C36E8E"/>
    <w:rsid w:val="00C44DB6"/>
    <w:rsid w:val="00C46168"/>
    <w:rsid w:val="00C46B21"/>
    <w:rsid w:val="00C57062"/>
    <w:rsid w:val="00C72833"/>
    <w:rsid w:val="00C7361E"/>
    <w:rsid w:val="00C743EA"/>
    <w:rsid w:val="00C763C3"/>
    <w:rsid w:val="00C84BE4"/>
    <w:rsid w:val="00C84E22"/>
    <w:rsid w:val="00C851FE"/>
    <w:rsid w:val="00C93F40"/>
    <w:rsid w:val="00C97FCE"/>
    <w:rsid w:val="00CA3D0C"/>
    <w:rsid w:val="00CB0866"/>
    <w:rsid w:val="00CE1A1F"/>
    <w:rsid w:val="00CE5617"/>
    <w:rsid w:val="00CF221A"/>
    <w:rsid w:val="00D115A2"/>
    <w:rsid w:val="00D3547B"/>
    <w:rsid w:val="00D54271"/>
    <w:rsid w:val="00D67152"/>
    <w:rsid w:val="00D73112"/>
    <w:rsid w:val="00D738D6"/>
    <w:rsid w:val="00D755EB"/>
    <w:rsid w:val="00D77452"/>
    <w:rsid w:val="00D7760E"/>
    <w:rsid w:val="00D77CF8"/>
    <w:rsid w:val="00D87E00"/>
    <w:rsid w:val="00D9134D"/>
    <w:rsid w:val="00D9369D"/>
    <w:rsid w:val="00D97DAC"/>
    <w:rsid w:val="00DA7A03"/>
    <w:rsid w:val="00DB1818"/>
    <w:rsid w:val="00DC309B"/>
    <w:rsid w:val="00DC4DA2"/>
    <w:rsid w:val="00DE7B8C"/>
    <w:rsid w:val="00DF2B1F"/>
    <w:rsid w:val="00DF3B1F"/>
    <w:rsid w:val="00DF62CD"/>
    <w:rsid w:val="00E178AA"/>
    <w:rsid w:val="00E17E69"/>
    <w:rsid w:val="00E25345"/>
    <w:rsid w:val="00E27745"/>
    <w:rsid w:val="00E349D1"/>
    <w:rsid w:val="00E409DD"/>
    <w:rsid w:val="00E4290B"/>
    <w:rsid w:val="00E47AC0"/>
    <w:rsid w:val="00E55B9A"/>
    <w:rsid w:val="00E71558"/>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203D"/>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0"/>
    <o:shapelayout v:ext="edit">
      <o:idmap v:ext="edit" data="2"/>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72311"/>
    <w:pPr>
      <w:keepLines/>
      <w:tabs>
        <w:tab w:val="center" w:pos="4536"/>
        <w:tab w:val="right" w:pos="9072"/>
      </w:tabs>
    </w:p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72311"/>
    <w:pPr>
      <w:keepLines/>
      <w:ind w:left="1702" w:hanging="1418"/>
    </w:p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link w:val="Header"/>
    <w:rsid w:val="004066DA"/>
    <w:rPr>
      <w:rFonts w:ascii="Arial" w:hAnsi="Arial"/>
      <w:b/>
      <w:sz w:val="18"/>
      <w:lang w:eastAsia="en-US"/>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sz w:val="16"/>
      <w:lang w:eastAsia="en-US"/>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qFormat/>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rPr>
  </w:style>
  <w:style w:type="character" w:customStyle="1" w:styleId="PlainTextChar">
    <w:name w:val="Plain Text Char"/>
    <w:link w:val="PlainText"/>
    <w:rsid w:val="004066DA"/>
    <w:rPr>
      <w:rFonts w:ascii="Courier New" w:hAnsi="Courier New"/>
      <w:lang w:eastAsia="en-US"/>
    </w:rPr>
  </w:style>
  <w:style w:type="paragraph" w:styleId="BodyText">
    <w:name w:val="Body Text"/>
    <w:basedOn w:val="Normal"/>
    <w:link w:val="BodyTextChar"/>
    <w:rsid w:val="004066DA"/>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rPr>
  </w:style>
  <w:style w:type="paragraph" w:styleId="Revision">
    <w:name w:val="Revision"/>
    <w:hidden/>
    <w:uiPriority w:val="99"/>
    <w:semiHidden/>
    <w:rsid w:val="00502713"/>
    <w:rPr>
      <w:lang w:eastAsia="en-US"/>
    </w:rPr>
  </w:style>
  <w:style w:type="paragraph" w:styleId="Bibliography">
    <w:name w:val="Bibliography"/>
    <w:basedOn w:val="Normal"/>
    <w:next w:val="Normal"/>
    <w:uiPriority w:val="37"/>
    <w:semiHidden/>
    <w:unhideWhenUsed/>
    <w:rsid w:val="00BA4CCE"/>
  </w:style>
  <w:style w:type="paragraph" w:styleId="BlockText">
    <w:name w:val="Block Text"/>
    <w:basedOn w:val="Normal"/>
    <w:rsid w:val="00BA4CCE"/>
    <w:pPr>
      <w:spacing w:after="120"/>
      <w:ind w:left="1440" w:right="1440"/>
    </w:pPr>
  </w:style>
  <w:style w:type="paragraph" w:styleId="BodyText2">
    <w:name w:val="Body Text 2"/>
    <w:basedOn w:val="Normal"/>
    <w:link w:val="BodyText2Char"/>
    <w:rsid w:val="00BA4CCE"/>
    <w:pPr>
      <w:spacing w:after="120" w:line="480" w:lineRule="auto"/>
    </w:pPr>
  </w:style>
  <w:style w:type="character" w:customStyle="1" w:styleId="BodyText2Char">
    <w:name w:val="Body Text 2 Char"/>
    <w:link w:val="BodyText2"/>
    <w:rsid w:val="00BA4CCE"/>
    <w:rPr>
      <w:lang w:eastAsia="en-US"/>
    </w:rPr>
  </w:style>
  <w:style w:type="paragraph" w:styleId="BodyText3">
    <w:name w:val="Body Text 3"/>
    <w:basedOn w:val="Normal"/>
    <w:link w:val="BodyText3Char"/>
    <w:rsid w:val="00BA4CCE"/>
    <w:pPr>
      <w:spacing w:after="120"/>
    </w:pPr>
    <w:rPr>
      <w:sz w:val="16"/>
      <w:szCs w:val="16"/>
    </w:rPr>
  </w:style>
  <w:style w:type="character" w:customStyle="1" w:styleId="BodyText3Char">
    <w:name w:val="Body Text 3 Char"/>
    <w:link w:val="BodyText3"/>
    <w:rsid w:val="00BA4CCE"/>
    <w:rPr>
      <w:sz w:val="16"/>
      <w:szCs w:val="16"/>
      <w:lang w:eastAsia="en-US"/>
    </w:rPr>
  </w:style>
  <w:style w:type="paragraph" w:styleId="BodyTextFirstIndent">
    <w:name w:val="Body Text First Indent"/>
    <w:basedOn w:val="BodyText"/>
    <w:link w:val="BodyTextFirstIndentChar"/>
    <w:rsid w:val="00BA4CCE"/>
    <w:pPr>
      <w:spacing w:after="120"/>
      <w:ind w:firstLine="210"/>
    </w:pPr>
  </w:style>
  <w:style w:type="character" w:customStyle="1" w:styleId="BodyTextFirstIndentChar">
    <w:name w:val="Body Text First Indent Char"/>
    <w:basedOn w:val="BodyTextChar"/>
    <w:link w:val="BodyTextFirstIndent"/>
    <w:rsid w:val="00BA4CCE"/>
    <w:rPr>
      <w:lang w:eastAsia="en-US"/>
    </w:rPr>
  </w:style>
  <w:style w:type="paragraph" w:styleId="BodyTextIndent">
    <w:name w:val="Body Text Indent"/>
    <w:basedOn w:val="Normal"/>
    <w:link w:val="BodyTextIndentChar"/>
    <w:rsid w:val="00BA4CCE"/>
    <w:pPr>
      <w:spacing w:after="120"/>
      <w:ind w:left="283"/>
    </w:pPr>
  </w:style>
  <w:style w:type="character" w:customStyle="1" w:styleId="BodyTextIndentChar">
    <w:name w:val="Body Text Indent Char"/>
    <w:link w:val="BodyTextIndent"/>
    <w:rsid w:val="00BA4CCE"/>
    <w:rPr>
      <w:lang w:eastAsia="en-US"/>
    </w:rPr>
  </w:style>
  <w:style w:type="paragraph" w:styleId="BodyTextFirstIndent2">
    <w:name w:val="Body Text First Indent 2"/>
    <w:basedOn w:val="BodyTextIndent"/>
    <w:link w:val="BodyTextFirstIndent2Char"/>
    <w:rsid w:val="00BA4CCE"/>
    <w:pPr>
      <w:ind w:firstLine="210"/>
    </w:pPr>
  </w:style>
  <w:style w:type="character" w:customStyle="1" w:styleId="BodyTextFirstIndent2Char">
    <w:name w:val="Body Text First Indent 2 Char"/>
    <w:basedOn w:val="BodyTextIndentChar"/>
    <w:link w:val="BodyTextFirstIndent2"/>
    <w:rsid w:val="00BA4CCE"/>
    <w:rPr>
      <w:lang w:eastAsia="en-US"/>
    </w:rPr>
  </w:style>
  <w:style w:type="paragraph" w:styleId="BodyTextIndent2">
    <w:name w:val="Body Text Indent 2"/>
    <w:basedOn w:val="Normal"/>
    <w:link w:val="BodyTextIndent2Char"/>
    <w:rsid w:val="00BA4CCE"/>
    <w:pPr>
      <w:spacing w:after="120" w:line="480" w:lineRule="auto"/>
      <w:ind w:left="283"/>
    </w:pPr>
  </w:style>
  <w:style w:type="character" w:customStyle="1" w:styleId="BodyTextIndent2Char">
    <w:name w:val="Body Text Indent 2 Char"/>
    <w:link w:val="BodyTextIndent2"/>
    <w:rsid w:val="00BA4CCE"/>
    <w:rPr>
      <w:lang w:eastAsia="en-US"/>
    </w:rPr>
  </w:style>
  <w:style w:type="paragraph" w:styleId="BodyTextIndent3">
    <w:name w:val="Body Text Indent 3"/>
    <w:basedOn w:val="Normal"/>
    <w:link w:val="BodyTextIndent3Char"/>
    <w:rsid w:val="00BA4CCE"/>
    <w:pPr>
      <w:spacing w:after="120"/>
      <w:ind w:left="283"/>
    </w:pPr>
    <w:rPr>
      <w:sz w:val="16"/>
      <w:szCs w:val="16"/>
    </w:rPr>
  </w:style>
  <w:style w:type="character" w:customStyle="1" w:styleId="BodyTextIndent3Char">
    <w:name w:val="Body Text Indent 3 Char"/>
    <w:link w:val="BodyTextIndent3"/>
    <w:rsid w:val="00BA4CCE"/>
    <w:rPr>
      <w:sz w:val="16"/>
      <w:szCs w:val="16"/>
      <w:lang w:eastAsia="en-US"/>
    </w:rPr>
  </w:style>
  <w:style w:type="paragraph" w:styleId="Closing">
    <w:name w:val="Closing"/>
    <w:basedOn w:val="Normal"/>
    <w:link w:val="ClosingChar"/>
    <w:rsid w:val="00BA4CCE"/>
    <w:pPr>
      <w:ind w:left="4252"/>
    </w:pPr>
  </w:style>
  <w:style w:type="character" w:customStyle="1" w:styleId="ClosingChar">
    <w:name w:val="Closing Char"/>
    <w:link w:val="Closing"/>
    <w:rsid w:val="00BA4CCE"/>
    <w:rPr>
      <w:lang w:eastAsia="en-US"/>
    </w:rPr>
  </w:style>
  <w:style w:type="paragraph" w:styleId="Date">
    <w:name w:val="Date"/>
    <w:basedOn w:val="Normal"/>
    <w:next w:val="Normal"/>
    <w:link w:val="DateChar"/>
    <w:rsid w:val="00BA4CCE"/>
  </w:style>
  <w:style w:type="character" w:customStyle="1" w:styleId="DateChar">
    <w:name w:val="Date Char"/>
    <w:link w:val="Date"/>
    <w:rsid w:val="00BA4CCE"/>
    <w:rPr>
      <w:lang w:eastAsia="en-US"/>
    </w:rPr>
  </w:style>
  <w:style w:type="paragraph" w:styleId="E-mailSignature">
    <w:name w:val="E-mail Signature"/>
    <w:basedOn w:val="Normal"/>
    <w:link w:val="E-mailSignatureChar"/>
    <w:rsid w:val="00BA4CCE"/>
  </w:style>
  <w:style w:type="character" w:customStyle="1" w:styleId="E-mailSignatureChar">
    <w:name w:val="E-mail Signature Char"/>
    <w:link w:val="E-mailSignature"/>
    <w:rsid w:val="00BA4CCE"/>
    <w:rPr>
      <w:lang w:eastAsia="en-US"/>
    </w:rPr>
  </w:style>
  <w:style w:type="paragraph" w:styleId="EndnoteText">
    <w:name w:val="endnote text"/>
    <w:basedOn w:val="Normal"/>
    <w:link w:val="EndnoteTextChar"/>
    <w:rsid w:val="00BA4CCE"/>
  </w:style>
  <w:style w:type="character" w:customStyle="1" w:styleId="EndnoteTextChar">
    <w:name w:val="Endnote Text Char"/>
    <w:link w:val="EndnoteText"/>
    <w:rsid w:val="00BA4CCE"/>
    <w:rPr>
      <w:lang w:eastAsia="en-US"/>
    </w:rPr>
  </w:style>
  <w:style w:type="paragraph" w:styleId="EnvelopeAddress">
    <w:name w:val="envelope address"/>
    <w:basedOn w:val="Normal"/>
    <w:rsid w:val="00BA4CC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4CCE"/>
    <w:rPr>
      <w:rFonts w:ascii="Calibri Light" w:hAnsi="Calibri Light"/>
    </w:rPr>
  </w:style>
  <w:style w:type="paragraph" w:styleId="HTMLAddress">
    <w:name w:val="HTML Address"/>
    <w:basedOn w:val="Normal"/>
    <w:link w:val="HTMLAddressChar"/>
    <w:rsid w:val="00BA4CCE"/>
    <w:rPr>
      <w:i/>
      <w:iCs/>
    </w:rPr>
  </w:style>
  <w:style w:type="character" w:customStyle="1" w:styleId="HTMLAddressChar">
    <w:name w:val="HTML Address Char"/>
    <w:link w:val="HTMLAddress"/>
    <w:rsid w:val="00BA4CCE"/>
    <w:rPr>
      <w:i/>
      <w:iCs/>
      <w:lang w:eastAsia="en-US"/>
    </w:rPr>
  </w:style>
  <w:style w:type="paragraph" w:styleId="HTMLPreformatted">
    <w:name w:val="HTML Preformatted"/>
    <w:basedOn w:val="Normal"/>
    <w:link w:val="HTMLPreformattedChar"/>
    <w:rsid w:val="00BA4CCE"/>
    <w:rPr>
      <w:rFonts w:ascii="Courier New" w:hAnsi="Courier New" w:cs="Courier New"/>
    </w:rPr>
  </w:style>
  <w:style w:type="character" w:customStyle="1" w:styleId="HTMLPreformattedChar">
    <w:name w:val="HTML Preformatted Char"/>
    <w:link w:val="HTMLPreformatted"/>
    <w:rsid w:val="00BA4CCE"/>
    <w:rPr>
      <w:rFonts w:ascii="Courier New" w:hAnsi="Courier New" w:cs="Courier New"/>
      <w:lang w:eastAsia="en-US"/>
    </w:rPr>
  </w:style>
  <w:style w:type="paragraph" w:styleId="Index3">
    <w:name w:val="index 3"/>
    <w:basedOn w:val="Normal"/>
    <w:next w:val="Normal"/>
    <w:rsid w:val="00BA4CCE"/>
    <w:pPr>
      <w:ind w:left="600" w:hanging="200"/>
    </w:pPr>
  </w:style>
  <w:style w:type="paragraph" w:styleId="Index4">
    <w:name w:val="index 4"/>
    <w:basedOn w:val="Normal"/>
    <w:next w:val="Normal"/>
    <w:rsid w:val="00BA4CCE"/>
    <w:pPr>
      <w:ind w:left="800" w:hanging="200"/>
    </w:pPr>
  </w:style>
  <w:style w:type="paragraph" w:styleId="Index5">
    <w:name w:val="index 5"/>
    <w:basedOn w:val="Normal"/>
    <w:next w:val="Normal"/>
    <w:rsid w:val="00BA4CCE"/>
    <w:pPr>
      <w:ind w:left="1000" w:hanging="200"/>
    </w:pPr>
  </w:style>
  <w:style w:type="paragraph" w:styleId="Index6">
    <w:name w:val="index 6"/>
    <w:basedOn w:val="Normal"/>
    <w:next w:val="Normal"/>
    <w:rsid w:val="00BA4CCE"/>
    <w:pPr>
      <w:ind w:left="1200" w:hanging="200"/>
    </w:pPr>
  </w:style>
  <w:style w:type="paragraph" w:styleId="Index7">
    <w:name w:val="index 7"/>
    <w:basedOn w:val="Normal"/>
    <w:next w:val="Normal"/>
    <w:rsid w:val="00BA4CCE"/>
    <w:pPr>
      <w:ind w:left="1400" w:hanging="200"/>
    </w:pPr>
  </w:style>
  <w:style w:type="paragraph" w:styleId="Index8">
    <w:name w:val="index 8"/>
    <w:basedOn w:val="Normal"/>
    <w:next w:val="Normal"/>
    <w:rsid w:val="00BA4CCE"/>
    <w:pPr>
      <w:ind w:left="1600" w:hanging="200"/>
    </w:pPr>
  </w:style>
  <w:style w:type="paragraph" w:styleId="Index9">
    <w:name w:val="index 9"/>
    <w:basedOn w:val="Normal"/>
    <w:next w:val="Normal"/>
    <w:rsid w:val="00BA4CCE"/>
    <w:pPr>
      <w:ind w:left="1800" w:hanging="200"/>
    </w:pPr>
  </w:style>
  <w:style w:type="paragraph" w:styleId="IntenseQuote">
    <w:name w:val="Intense Quote"/>
    <w:basedOn w:val="Normal"/>
    <w:next w:val="Normal"/>
    <w:link w:val="IntenseQuoteChar"/>
    <w:uiPriority w:val="30"/>
    <w:qFormat/>
    <w:rsid w:val="00BA4CC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4CCE"/>
    <w:rPr>
      <w:i/>
      <w:iCs/>
      <w:color w:val="4472C4"/>
      <w:lang w:eastAsia="en-US"/>
    </w:rPr>
  </w:style>
  <w:style w:type="paragraph" w:styleId="ListContinue">
    <w:name w:val="List Continue"/>
    <w:basedOn w:val="Normal"/>
    <w:rsid w:val="00BA4CCE"/>
    <w:pPr>
      <w:spacing w:after="120"/>
      <w:ind w:left="283"/>
      <w:contextualSpacing/>
    </w:pPr>
  </w:style>
  <w:style w:type="paragraph" w:styleId="ListContinue2">
    <w:name w:val="List Continue 2"/>
    <w:basedOn w:val="Normal"/>
    <w:rsid w:val="00BA4CCE"/>
    <w:pPr>
      <w:spacing w:after="120"/>
      <w:ind w:left="566"/>
      <w:contextualSpacing/>
    </w:pPr>
  </w:style>
  <w:style w:type="paragraph" w:styleId="ListContinue3">
    <w:name w:val="List Continue 3"/>
    <w:basedOn w:val="Normal"/>
    <w:rsid w:val="00BA4CCE"/>
    <w:pPr>
      <w:spacing w:after="120"/>
      <w:ind w:left="849"/>
      <w:contextualSpacing/>
    </w:pPr>
  </w:style>
  <w:style w:type="paragraph" w:styleId="ListContinue4">
    <w:name w:val="List Continue 4"/>
    <w:basedOn w:val="Normal"/>
    <w:rsid w:val="00BA4CCE"/>
    <w:pPr>
      <w:spacing w:after="120"/>
      <w:ind w:left="1132"/>
      <w:contextualSpacing/>
    </w:pPr>
  </w:style>
  <w:style w:type="paragraph" w:styleId="ListContinue5">
    <w:name w:val="List Continue 5"/>
    <w:basedOn w:val="Normal"/>
    <w:rsid w:val="00BA4CCE"/>
    <w:pPr>
      <w:spacing w:after="120"/>
      <w:ind w:left="1415"/>
      <w:contextualSpacing/>
    </w:pPr>
  </w:style>
  <w:style w:type="paragraph" w:styleId="ListNumber3">
    <w:name w:val="List Number 3"/>
    <w:basedOn w:val="Normal"/>
    <w:rsid w:val="00BA4CCE"/>
    <w:pPr>
      <w:numPr>
        <w:numId w:val="4"/>
      </w:numPr>
      <w:contextualSpacing/>
    </w:pPr>
  </w:style>
  <w:style w:type="paragraph" w:styleId="ListNumber4">
    <w:name w:val="List Number 4"/>
    <w:basedOn w:val="Normal"/>
    <w:rsid w:val="00BA4CCE"/>
    <w:pPr>
      <w:numPr>
        <w:numId w:val="5"/>
      </w:numPr>
      <w:contextualSpacing/>
    </w:pPr>
  </w:style>
  <w:style w:type="paragraph" w:styleId="ListNumber5">
    <w:name w:val="List Number 5"/>
    <w:basedOn w:val="Normal"/>
    <w:rsid w:val="00BA4CCE"/>
    <w:pPr>
      <w:numPr>
        <w:numId w:val="6"/>
      </w:numPr>
      <w:contextualSpacing/>
    </w:pPr>
  </w:style>
  <w:style w:type="paragraph" w:styleId="MacroText">
    <w:name w:val="macro"/>
    <w:link w:val="MacroTextChar"/>
    <w:rsid w:val="00BA4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BA4CCE"/>
    <w:rPr>
      <w:rFonts w:ascii="Courier New" w:hAnsi="Courier New" w:cs="Courier New"/>
      <w:lang w:eastAsia="en-US"/>
    </w:rPr>
  </w:style>
  <w:style w:type="paragraph" w:styleId="MessageHeader">
    <w:name w:val="Message Header"/>
    <w:basedOn w:val="Normal"/>
    <w:link w:val="MessageHeaderChar"/>
    <w:rsid w:val="00BA4CC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4CCE"/>
    <w:rPr>
      <w:rFonts w:ascii="Calibri Light" w:hAnsi="Calibri Light"/>
      <w:sz w:val="24"/>
      <w:szCs w:val="24"/>
      <w:shd w:val="pct20" w:color="auto" w:fill="auto"/>
      <w:lang w:eastAsia="en-US"/>
    </w:rPr>
  </w:style>
  <w:style w:type="paragraph" w:styleId="NoSpacing">
    <w:name w:val="No Spacing"/>
    <w:uiPriority w:val="1"/>
    <w:qFormat/>
    <w:rsid w:val="00BA4CCE"/>
    <w:pPr>
      <w:overflowPunct w:val="0"/>
      <w:autoSpaceDE w:val="0"/>
      <w:autoSpaceDN w:val="0"/>
      <w:adjustRightInd w:val="0"/>
      <w:textAlignment w:val="baseline"/>
    </w:pPr>
    <w:rPr>
      <w:lang w:eastAsia="en-US"/>
    </w:rPr>
  </w:style>
  <w:style w:type="paragraph" w:styleId="NormalWeb">
    <w:name w:val="Normal (Web)"/>
    <w:basedOn w:val="Normal"/>
    <w:rsid w:val="00BA4CCE"/>
    <w:rPr>
      <w:sz w:val="24"/>
      <w:szCs w:val="24"/>
    </w:rPr>
  </w:style>
  <w:style w:type="paragraph" w:styleId="NormalIndent">
    <w:name w:val="Normal Indent"/>
    <w:basedOn w:val="Normal"/>
    <w:rsid w:val="00BA4CCE"/>
    <w:pPr>
      <w:ind w:left="720"/>
    </w:pPr>
  </w:style>
  <w:style w:type="paragraph" w:styleId="NoteHeading">
    <w:name w:val="Note Heading"/>
    <w:basedOn w:val="Normal"/>
    <w:next w:val="Normal"/>
    <w:link w:val="NoteHeadingChar"/>
    <w:rsid w:val="00BA4CCE"/>
  </w:style>
  <w:style w:type="character" w:customStyle="1" w:styleId="NoteHeadingChar">
    <w:name w:val="Note Heading Char"/>
    <w:link w:val="NoteHeading"/>
    <w:rsid w:val="00BA4CCE"/>
    <w:rPr>
      <w:lang w:eastAsia="en-US"/>
    </w:rPr>
  </w:style>
  <w:style w:type="paragraph" w:styleId="Quote">
    <w:name w:val="Quote"/>
    <w:basedOn w:val="Normal"/>
    <w:next w:val="Normal"/>
    <w:link w:val="QuoteChar"/>
    <w:uiPriority w:val="29"/>
    <w:qFormat/>
    <w:rsid w:val="00BA4CCE"/>
    <w:pPr>
      <w:spacing w:before="200" w:after="160"/>
      <w:ind w:left="864" w:right="864"/>
      <w:jc w:val="center"/>
    </w:pPr>
    <w:rPr>
      <w:i/>
      <w:iCs/>
      <w:color w:val="404040"/>
    </w:rPr>
  </w:style>
  <w:style w:type="character" w:customStyle="1" w:styleId="QuoteChar">
    <w:name w:val="Quote Char"/>
    <w:link w:val="Quote"/>
    <w:uiPriority w:val="29"/>
    <w:rsid w:val="00BA4CCE"/>
    <w:rPr>
      <w:i/>
      <w:iCs/>
      <w:color w:val="404040"/>
      <w:lang w:eastAsia="en-US"/>
    </w:rPr>
  </w:style>
  <w:style w:type="paragraph" w:styleId="Salutation">
    <w:name w:val="Salutation"/>
    <w:basedOn w:val="Normal"/>
    <w:next w:val="Normal"/>
    <w:link w:val="SalutationChar"/>
    <w:rsid w:val="00BA4CCE"/>
  </w:style>
  <w:style w:type="character" w:customStyle="1" w:styleId="SalutationChar">
    <w:name w:val="Salutation Char"/>
    <w:link w:val="Salutation"/>
    <w:rsid w:val="00BA4CCE"/>
    <w:rPr>
      <w:lang w:eastAsia="en-US"/>
    </w:rPr>
  </w:style>
  <w:style w:type="paragraph" w:styleId="Signature">
    <w:name w:val="Signature"/>
    <w:basedOn w:val="Normal"/>
    <w:link w:val="SignatureChar"/>
    <w:rsid w:val="00BA4CCE"/>
    <w:pPr>
      <w:ind w:left="4252"/>
    </w:pPr>
  </w:style>
  <w:style w:type="character" w:customStyle="1" w:styleId="SignatureChar">
    <w:name w:val="Signature Char"/>
    <w:link w:val="Signature"/>
    <w:rsid w:val="00BA4CCE"/>
    <w:rPr>
      <w:lang w:eastAsia="en-US"/>
    </w:rPr>
  </w:style>
  <w:style w:type="paragraph" w:styleId="Subtitle">
    <w:name w:val="Subtitle"/>
    <w:basedOn w:val="Normal"/>
    <w:next w:val="Normal"/>
    <w:link w:val="SubtitleChar"/>
    <w:qFormat/>
    <w:rsid w:val="00BA4CCE"/>
    <w:pPr>
      <w:spacing w:after="60"/>
      <w:jc w:val="center"/>
      <w:outlineLvl w:val="1"/>
    </w:pPr>
    <w:rPr>
      <w:rFonts w:ascii="Calibri Light" w:hAnsi="Calibri Light"/>
      <w:sz w:val="24"/>
      <w:szCs w:val="24"/>
    </w:rPr>
  </w:style>
  <w:style w:type="character" w:customStyle="1" w:styleId="SubtitleChar">
    <w:name w:val="Subtitle Char"/>
    <w:link w:val="Subtitle"/>
    <w:rsid w:val="00BA4CCE"/>
    <w:rPr>
      <w:rFonts w:ascii="Calibri Light" w:hAnsi="Calibri Light"/>
      <w:sz w:val="24"/>
      <w:szCs w:val="24"/>
      <w:lang w:eastAsia="en-US"/>
    </w:rPr>
  </w:style>
  <w:style w:type="paragraph" w:styleId="TableofAuthorities">
    <w:name w:val="table of authorities"/>
    <w:basedOn w:val="Normal"/>
    <w:next w:val="Normal"/>
    <w:rsid w:val="00BA4CCE"/>
    <w:pPr>
      <w:ind w:left="200" w:hanging="200"/>
    </w:pPr>
  </w:style>
  <w:style w:type="paragraph" w:styleId="TableofFigures">
    <w:name w:val="table of figures"/>
    <w:basedOn w:val="Normal"/>
    <w:next w:val="Normal"/>
    <w:rsid w:val="00BA4CCE"/>
  </w:style>
  <w:style w:type="paragraph" w:styleId="Title">
    <w:name w:val="Title"/>
    <w:basedOn w:val="Normal"/>
    <w:next w:val="Normal"/>
    <w:link w:val="TitleChar"/>
    <w:qFormat/>
    <w:rsid w:val="00BA4CC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A4CCE"/>
    <w:rPr>
      <w:rFonts w:ascii="Calibri Light" w:hAnsi="Calibri Light"/>
      <w:b/>
      <w:bCs/>
      <w:kern w:val="28"/>
      <w:sz w:val="32"/>
      <w:szCs w:val="32"/>
      <w:lang w:eastAsia="en-US"/>
    </w:rPr>
  </w:style>
  <w:style w:type="paragraph" w:styleId="TOAHeading">
    <w:name w:val="toa heading"/>
    <w:basedOn w:val="Normal"/>
    <w:next w:val="Normal"/>
    <w:rsid w:val="00BA4CC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4CC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05694118">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857E5A-C627-4633-9027-9D15C0A83FF6}">
  <ds:schemaRefs>
    <ds:schemaRef ds:uri="http://schemas.microsoft.com/sharepoint/v3/contenttype/form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1024</TotalTime>
  <Pages>32</Pages>
  <Words>10432</Words>
  <Characters>59466</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2989</cp:lastModifiedBy>
  <cp:revision>34</cp:revision>
  <dcterms:created xsi:type="dcterms:W3CDTF">2023-03-27T18:16:00Z</dcterms:created>
  <dcterms:modified xsi:type="dcterms:W3CDTF">2024-07-04T14:46:00Z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