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3181C36D">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2ABD0BFD">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15pt;height:216.75pt" o:ole="">
            <v:imagedata r:id="rId14" o:title=""/>
          </v:shape>
          <o:OLEObject Type="Embed" ProgID="Word.Document.8" ShapeID="_x0000_i1025" DrawAspect="Content" ObjectID="_1782890287"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5pt;height:187.5pt" o:ole="">
            <v:imagedata r:id="rId16" o:title=""/>
          </v:shape>
          <o:OLEObject Type="Embed" ProgID="Word.Document.12" ShapeID="_x0000_i1026" DrawAspect="Content" ObjectID="_1782890288"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9pt;height:134.65pt" o:ole="">
            <v:imagedata r:id="rId19" o:title=""/>
          </v:shape>
          <o:OLEObject Type="Embed" ProgID="Visio.Drawing.15" ShapeID="_x0000_i1027" DrawAspect="Content" ObjectID="_1782890289"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4pt;height:107.65pt" o:ole="">
            <v:imagedata r:id="rId23" o:title=""/>
          </v:shape>
          <o:OLEObject Type="Embed" ProgID="Word.Document.8" ShapeID="_x0000_i1028" DrawAspect="Content" ObjectID="_1782890290"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5pt;height:109.9pt" o:ole="">
            <v:imagedata r:id="rId25" o:title=""/>
          </v:shape>
          <o:OLEObject Type="Embed" ProgID="Word.Document.12" ShapeID="_x0000_i1029" DrawAspect="Content" ObjectID="_1782890291"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5pt;height:114.4pt" o:ole="">
            <v:imagedata r:id="rId27" o:title=""/>
          </v:shape>
          <o:OLEObject Type="Embed" ProgID="Word.Document.12" ShapeID="_x0000_i1030" DrawAspect="Content" ObjectID="_1782890292"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9pt;height:134.65pt" o:ole="">
            <v:imagedata r:id="rId31" o:title=""/>
          </v:shape>
          <o:OLEObject Type="Embed" ProgID="Visio.Drawing.15" ShapeID="_x0000_i1031" DrawAspect="Content" ObjectID="_1782890293"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9pt;height:306pt" o:ole="">
            <v:imagedata r:id="rId33" o:title=""/>
          </v:shape>
          <o:OLEObject Type="Embed" ProgID="Word.Document.12" ShapeID="_x0000_i1032" DrawAspect="Content" ObjectID="_1782890294"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9pt;height:212.25pt" o:ole="">
            <v:imagedata r:id="rId35" o:title=""/>
          </v:shape>
          <o:OLEObject Type="Embed" ProgID="Word.Document.12" ShapeID="_x0000_i1033" DrawAspect="Content" ObjectID="_1782890295"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9pt;height:104.65pt" o:ole="">
            <v:imagedata r:id="rId37" o:title=""/>
          </v:shape>
          <o:OLEObject Type="Embed" ProgID="Word.Document.12" ShapeID="_x0000_i1034" DrawAspect="Content" ObjectID="_1782890296" r:id="rId38">
            <o:FieldCodes>\s</o:FieldCodes>
          </o:OLEObject>
        </w:object>
      </w:r>
    </w:p>
    <w:p w14:paraId="090F4274" w14:textId="46C6205C" w:rsidR="00AA7E50" w:rsidRDefault="00AA7E50" w:rsidP="00AA7E50">
      <w:pPr>
        <w:pStyle w:val="TF"/>
      </w:pPr>
      <w:r>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25pt;height:125.65pt" o:ole="">
            <v:imagedata r:id="rId39" o:title=""/>
          </v:shape>
          <o:OLEObject Type="Embed" ProgID="Word.Document.12" ShapeID="_x0000_i1035" DrawAspect="Content" ObjectID="_1782890297"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pt;height:165.75pt" o:ole="">
            <v:imagedata r:id="rId41" o:title=""/>
          </v:shape>
          <o:OLEObject Type="Embed" ProgID="Word.Document.12" ShapeID="_x0000_i1036" DrawAspect="Content" ObjectID="_1782890298"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9pt;height:169.5pt" o:ole="">
            <v:imagedata r:id="rId43" o:title=""/>
          </v:shape>
          <o:OLEObject Type="Embed" ProgID="Word.Document.12" ShapeID="_x0000_i1037" DrawAspect="Content" ObjectID="_1782890299"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9pt;height:165.75pt" o:ole="">
            <v:imagedata r:id="rId45" o:title=""/>
          </v:shape>
          <o:OLEObject Type="Embed" ProgID="Word.Document.12" ShapeID="_x0000_i1038" DrawAspect="Content" ObjectID="_1782890300"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9A5DA86">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44694F69"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171843AB"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18E8A667"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3044887F" w:rsidR="00CC502D" w:rsidRPr="00EF21D2" w:rsidRDefault="00324253"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38BEDB6" w14:textId="50354A20" w:rsidR="003F1D34" w:rsidRDefault="003F1D34" w:rsidP="003F1D34">
      <w:pPr>
        <w:pStyle w:val="Heading3"/>
      </w:pPr>
      <w:bookmarkStart w:id="16" w:name="_Toc59182720"/>
      <w:bookmarkStart w:id="17" w:name="_Toc59184186"/>
      <w:bookmarkStart w:id="18" w:name="_Toc59195121"/>
      <w:bookmarkStart w:id="19" w:name="_Toc59439547"/>
      <w:bookmarkStart w:id="20" w:name="_Toc67989970"/>
      <w:bookmarkStart w:id="21" w:name="_Toc59182755"/>
      <w:bookmarkStart w:id="22" w:name="_Toc59184221"/>
      <w:bookmarkStart w:id="23" w:name="_Toc59195156"/>
      <w:bookmarkStart w:id="24" w:name="_Toc59439583"/>
      <w:bookmarkStart w:id="25" w:name="_Toc67990006"/>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16"/>
      <w:bookmarkEnd w:id="17"/>
      <w:bookmarkEnd w:id="18"/>
      <w:bookmarkEnd w:id="19"/>
      <w:bookmarkEnd w:id="20"/>
    </w:p>
    <w:p w14:paraId="6A2B2AF2" w14:textId="27698D3C" w:rsidR="003F1D34" w:rsidRDefault="003F1D34" w:rsidP="003F1D34">
      <w:pPr>
        <w:pStyle w:val="Heading4"/>
      </w:pPr>
      <w:bookmarkStart w:id="26" w:name="_Toc59182721"/>
      <w:bookmarkStart w:id="27" w:name="_Toc59184187"/>
      <w:bookmarkStart w:id="28" w:name="_Toc59195122"/>
      <w:bookmarkStart w:id="29" w:name="_Toc59439548"/>
      <w:bookmarkStart w:id="30" w:name="_Toc67989971"/>
      <w:r>
        <w:rPr>
          <w:lang w:eastAsia="zh-CN"/>
        </w:rPr>
        <w:t>4</w:t>
      </w:r>
      <w:r>
        <w:t>.3.</w:t>
      </w:r>
      <w:r>
        <w:rPr>
          <w:lang w:eastAsia="zh-CN"/>
        </w:rPr>
        <w:t>66</w:t>
      </w:r>
      <w:r>
        <w:t>.1</w:t>
      </w:r>
      <w:r>
        <w:tab/>
        <w:t>Definition</w:t>
      </w:r>
      <w:bookmarkEnd w:id="26"/>
      <w:bookmarkEnd w:id="27"/>
      <w:bookmarkEnd w:id="28"/>
      <w:bookmarkEnd w:id="29"/>
      <w:bookmarkEnd w:id="30"/>
    </w:p>
    <w:p w14:paraId="151B6FDE" w14:textId="77777777" w:rsidR="003F1D34" w:rsidRDefault="003F1D34" w:rsidP="003F1D34">
      <w:r>
        <w:t>This data type represents the traffic load threshold and the time duration.</w:t>
      </w:r>
    </w:p>
    <w:p w14:paraId="589F44FB" w14:textId="175C07F2" w:rsidR="003F1D34" w:rsidRDefault="003F1D34" w:rsidP="003F1D34">
      <w:pPr>
        <w:pStyle w:val="Heading4"/>
      </w:pPr>
      <w:bookmarkStart w:id="31" w:name="_Toc59182722"/>
      <w:bookmarkStart w:id="32" w:name="_Toc59184188"/>
      <w:bookmarkStart w:id="33" w:name="_Toc59195123"/>
      <w:bookmarkStart w:id="34" w:name="_Toc59439549"/>
      <w:bookmarkStart w:id="35" w:name="_Toc67989972"/>
      <w:r>
        <w:rPr>
          <w:lang w:eastAsia="zh-CN"/>
        </w:rPr>
        <w:t>4</w:t>
      </w:r>
      <w:r>
        <w:t>.3.</w:t>
      </w:r>
      <w:r>
        <w:rPr>
          <w:lang w:eastAsia="zh-CN"/>
        </w:rPr>
        <w:t>66</w:t>
      </w:r>
      <w:r>
        <w:t>.2</w:t>
      </w:r>
      <w:r>
        <w:tab/>
        <w:t>Attributes</w:t>
      </w:r>
      <w:bookmarkEnd w:id="31"/>
      <w:bookmarkEnd w:id="32"/>
      <w:bookmarkEnd w:id="33"/>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pPr>
            <w:r>
              <w:t>isNotifyable</w:t>
            </w:r>
          </w:p>
        </w:tc>
      </w:tr>
      <w:tr w:rsidR="003F1D34" w14:paraId="2D8B7DC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lang w:eastAsia="zh-CN"/>
              </w:rPr>
            </w:pPr>
            <w:r>
              <w:rPr>
                <w:rFonts w:cs="Arial"/>
                <w:lang w:eastAsia="zh-CN"/>
              </w:rPr>
              <w:t>T</w:t>
            </w:r>
          </w:p>
        </w:tc>
      </w:tr>
      <w:tr w:rsidR="003F1D34" w14:paraId="6E694A63"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rFonts w:cs="Arial"/>
                <w:lang w:eastAsia="zh-CN"/>
              </w:rPr>
            </w:pPr>
            <w:r>
              <w:rPr>
                <w:rFonts w:cs="Arial"/>
                <w:lang w:eastAsia="zh-CN"/>
              </w:rPr>
              <w:t>T</w:t>
            </w:r>
          </w:p>
        </w:tc>
      </w:tr>
    </w:tbl>
    <w:p w14:paraId="5857B9AA" w14:textId="77777777" w:rsidR="003F1D34" w:rsidRDefault="003F1D34" w:rsidP="003F1D34">
      <w:bookmarkStart w:id="36" w:name="_Toc59182723"/>
      <w:bookmarkStart w:id="37" w:name="_Toc59184189"/>
      <w:bookmarkStart w:id="38" w:name="_Toc59195124"/>
      <w:bookmarkStart w:id="39" w:name="_Toc59439550"/>
      <w:bookmarkStart w:id="40" w:name="_Toc67989973"/>
    </w:p>
    <w:p w14:paraId="387A98C8" w14:textId="40A99DE4" w:rsidR="003F1D34" w:rsidRDefault="003F1D34" w:rsidP="003F1D34">
      <w:pPr>
        <w:pStyle w:val="Heading4"/>
      </w:pPr>
      <w:r>
        <w:rPr>
          <w:lang w:eastAsia="zh-CN"/>
        </w:rPr>
        <w:t>4</w:t>
      </w:r>
      <w:r>
        <w:t>.3.</w:t>
      </w:r>
      <w:r>
        <w:rPr>
          <w:lang w:eastAsia="zh-CN"/>
        </w:rPr>
        <w:t>66</w:t>
      </w:r>
      <w:r>
        <w:t>.3</w:t>
      </w:r>
      <w:r>
        <w:tab/>
        <w:t>Attribute constraints</w:t>
      </w:r>
      <w:bookmarkEnd w:id="36"/>
      <w:bookmarkEnd w:id="37"/>
      <w:bookmarkEnd w:id="38"/>
      <w:bookmarkEnd w:id="39"/>
      <w:bookmarkEnd w:id="40"/>
    </w:p>
    <w:p w14:paraId="52440B52" w14:textId="77777777" w:rsidR="003F1D34" w:rsidRDefault="003F1D34" w:rsidP="003F1D34">
      <w:r>
        <w:t>None</w:t>
      </w:r>
    </w:p>
    <w:p w14:paraId="17731A64" w14:textId="461AF88A" w:rsidR="003F1D34" w:rsidRDefault="003F1D34" w:rsidP="003F1D34">
      <w:pPr>
        <w:pStyle w:val="Heading4"/>
      </w:pPr>
      <w:bookmarkStart w:id="41" w:name="_Toc59182724"/>
      <w:bookmarkStart w:id="42" w:name="_Toc59184190"/>
      <w:bookmarkStart w:id="43" w:name="_Toc59195125"/>
      <w:bookmarkStart w:id="44" w:name="_Toc59439551"/>
      <w:bookmarkStart w:id="45" w:name="_Toc67989974"/>
      <w:r>
        <w:rPr>
          <w:lang w:eastAsia="zh-CN"/>
        </w:rPr>
        <w:t>4</w:t>
      </w:r>
      <w:r>
        <w:t>.3.</w:t>
      </w:r>
      <w:r>
        <w:rPr>
          <w:lang w:eastAsia="zh-CN"/>
        </w:rPr>
        <w:t>66</w:t>
      </w:r>
      <w:r>
        <w:t>.4</w:t>
      </w:r>
      <w:r>
        <w:tab/>
        <w:t>Notifications</w:t>
      </w:r>
      <w:bookmarkEnd w:id="41"/>
      <w:bookmarkEnd w:id="42"/>
      <w:bookmarkEnd w:id="43"/>
      <w:bookmarkEnd w:id="44"/>
      <w:bookmarkEnd w:id="45"/>
    </w:p>
    <w:p w14:paraId="35C81A63" w14:textId="77777777" w:rsidR="003F1D34" w:rsidRDefault="003F1D34" w:rsidP="003F1D34">
      <w:r>
        <w:t xml:space="preserve">The subclause 4.5 of the &lt;&lt;IOC&gt;&gt; using this </w:t>
      </w:r>
      <w:r>
        <w:rPr>
          <w:lang w:eastAsia="zh-CN"/>
        </w:rPr>
        <w:t>&lt;&lt;dataType&gt;&gt; as one of its attributes, shall be applicable</w:t>
      </w:r>
      <w:r>
        <w:t>.</w:t>
      </w:r>
    </w:p>
    <w:p w14:paraId="58A91A4F" w14:textId="77777777" w:rsidR="003F1D34" w:rsidRDefault="003F1D34" w:rsidP="003F1D34">
      <w:pPr>
        <w:rPr>
          <w:lang w:eastAsia="zh-CN"/>
        </w:rPr>
      </w:pPr>
    </w:p>
    <w:p w14:paraId="6A633A70" w14:textId="13BD8F44" w:rsidR="003F1D34" w:rsidRDefault="003F1D34" w:rsidP="003F1D34">
      <w:pPr>
        <w:pStyle w:val="Heading3"/>
      </w:pPr>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7BC5D08C" w14:textId="6A2DE1F7" w:rsidR="003F1D34" w:rsidRDefault="003F1D34" w:rsidP="003F1D34">
      <w:pPr>
        <w:pStyle w:val="Heading4"/>
      </w:pPr>
      <w:r>
        <w:rPr>
          <w:lang w:eastAsia="zh-CN"/>
        </w:rPr>
        <w:t>4</w:t>
      </w:r>
      <w:r>
        <w:t>.3.</w:t>
      </w:r>
      <w:r>
        <w:rPr>
          <w:lang w:eastAsia="zh-CN"/>
        </w:rPr>
        <w:t>67</w:t>
      </w:r>
      <w:r>
        <w:t>.1</w:t>
      </w:r>
      <w:r>
        <w:tab/>
        <w:t>Definition</w:t>
      </w:r>
    </w:p>
    <w:p w14:paraId="6EDE8058" w14:textId="77777777" w:rsidR="003F1D34" w:rsidRDefault="003F1D34" w:rsidP="003F1D34">
      <w:r>
        <w:t>This data type represents a time period during which inter-RAT energy saving is not allowed. Time period is valid on the specified day and time of every week.</w:t>
      </w:r>
    </w:p>
    <w:p w14:paraId="68EEA8FA" w14:textId="7D42BEC2" w:rsidR="003F1D34" w:rsidRDefault="003F1D34" w:rsidP="003F1D34">
      <w:pPr>
        <w:pStyle w:val="Heading4"/>
      </w:pPr>
      <w:r>
        <w:rPr>
          <w:lang w:eastAsia="zh-CN"/>
        </w:rPr>
        <w:t>4</w:t>
      </w:r>
      <w:r>
        <w:t>.3.</w:t>
      </w:r>
      <w:r>
        <w:rPr>
          <w:lang w:eastAsia="zh-CN"/>
        </w:rPr>
        <w:t>67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pPr>
            <w:r>
              <w:t>isNotifyable</w:t>
            </w:r>
          </w:p>
        </w:tc>
      </w:tr>
      <w:tr w:rsidR="003F1D34" w14:paraId="324E1602"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lang w:eastAsia="zh-CN"/>
              </w:rPr>
            </w:pPr>
            <w:r>
              <w:rPr>
                <w:rFonts w:cs="Arial"/>
                <w:lang w:eastAsia="zh-CN"/>
              </w:rPr>
              <w:t>T</w:t>
            </w:r>
          </w:p>
        </w:tc>
      </w:tr>
      <w:tr w:rsidR="003F1D34" w14:paraId="4810AA4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rFonts w:cs="Arial"/>
                <w:lang w:eastAsia="zh-CN"/>
              </w:rPr>
            </w:pPr>
            <w:r>
              <w:rPr>
                <w:rFonts w:cs="Arial"/>
                <w:lang w:eastAsia="zh-CN"/>
              </w:rPr>
              <w:t>T</w:t>
            </w:r>
          </w:p>
        </w:tc>
      </w:tr>
      <w:tr w:rsidR="003F1D34" w14:paraId="19A1D44A"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rFonts w:cs="Arial"/>
                <w:lang w:eastAsia="zh-CN"/>
              </w:rPr>
            </w:pPr>
            <w:r>
              <w:rPr>
                <w:rFonts w:cs="Arial"/>
                <w:lang w:eastAsia="zh-CN"/>
              </w:rPr>
              <w:t>T</w:t>
            </w:r>
          </w:p>
        </w:tc>
      </w:tr>
    </w:tbl>
    <w:p w14:paraId="7059E715" w14:textId="77777777" w:rsidR="003F1D34" w:rsidRDefault="003F1D34" w:rsidP="003F1D34"/>
    <w:p w14:paraId="4403066B" w14:textId="049D0640" w:rsidR="003F1D34" w:rsidRDefault="003F1D34" w:rsidP="003F1D34">
      <w:pPr>
        <w:pStyle w:val="Heading4"/>
      </w:pPr>
      <w:r>
        <w:rPr>
          <w:lang w:eastAsia="zh-CN"/>
        </w:rPr>
        <w:t>4</w:t>
      </w:r>
      <w:r>
        <w:t>.3.</w:t>
      </w:r>
      <w:r>
        <w:rPr>
          <w:lang w:eastAsia="zh-CN"/>
        </w:rPr>
        <w:t>67</w:t>
      </w:r>
      <w:r>
        <w:t>.3</w:t>
      </w:r>
      <w:r>
        <w:tab/>
        <w:t>Attribute constraints</w:t>
      </w:r>
    </w:p>
    <w:p w14:paraId="4319FF07" w14:textId="77777777" w:rsidR="003F1D34" w:rsidRDefault="003F1D34" w:rsidP="003F1D34">
      <w:r>
        <w:t>None</w:t>
      </w:r>
    </w:p>
    <w:p w14:paraId="5759864F" w14:textId="17057CC6" w:rsidR="003F1D34" w:rsidRDefault="003F1D34" w:rsidP="003F1D34">
      <w:pPr>
        <w:pStyle w:val="Heading4"/>
      </w:pPr>
      <w:r>
        <w:rPr>
          <w:lang w:eastAsia="zh-CN"/>
        </w:rPr>
        <w:t>4</w:t>
      </w:r>
      <w:r>
        <w:t>.3.</w:t>
      </w:r>
      <w:r>
        <w:rPr>
          <w:lang w:eastAsia="zh-CN"/>
        </w:rPr>
        <w:t>67</w:t>
      </w:r>
      <w:r>
        <w:t>.4</w:t>
      </w:r>
      <w:r>
        <w:tab/>
        <w:t>Notifications</w:t>
      </w:r>
    </w:p>
    <w:p w14:paraId="20826B94" w14:textId="77777777" w:rsidR="003F1D34" w:rsidRDefault="003F1D34" w:rsidP="003F1D34">
      <w:r>
        <w:t xml:space="preserve">The subclause 4.5 of the &lt;&lt;IOC&gt;&gt; using this </w:t>
      </w:r>
      <w:r>
        <w:rPr>
          <w:lang w:eastAsia="zh-CN"/>
        </w:rPr>
        <w:t>&lt;&lt;dataType&gt;&gt; as one of its attributes, shall be applicable</w:t>
      </w:r>
      <w:r>
        <w:t>.</w:t>
      </w:r>
    </w:p>
    <w:p w14:paraId="4665CF4D" w14:textId="77777777" w:rsidR="003F1D34" w:rsidRDefault="003F1D34" w:rsidP="003F1D34">
      <w:pPr>
        <w:rPr>
          <w:lang w:eastAsia="zh-CN"/>
        </w:rPr>
      </w:pPr>
    </w:p>
    <w:p w14:paraId="4ACEA233" w14:textId="48908242" w:rsidR="003F1D34" w:rsidRDefault="003F1D34" w:rsidP="003F1D34">
      <w:pPr>
        <w:pStyle w:val="Heading3"/>
      </w:pPr>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74316793" w14:textId="6AE1FF02" w:rsidR="003F1D34" w:rsidRDefault="003F1D34" w:rsidP="003F1D34">
      <w:pPr>
        <w:pStyle w:val="Heading4"/>
      </w:pPr>
      <w:r>
        <w:rPr>
          <w:lang w:eastAsia="zh-CN"/>
        </w:rPr>
        <w:t>4</w:t>
      </w:r>
      <w:r>
        <w:t>.3.</w:t>
      </w:r>
      <w:r>
        <w:rPr>
          <w:lang w:eastAsia="zh-CN"/>
        </w:rPr>
        <w:t>68</w:t>
      </w:r>
      <w:r>
        <w:t>.1</w:t>
      </w:r>
      <w:r>
        <w:tab/>
        <w:t>Definition</w:t>
      </w:r>
    </w:p>
    <w:p w14:paraId="265F6592" w14:textId="77777777" w:rsidR="003F1D34" w:rsidRDefault="003F1D34"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34C84C8F" w14:textId="7B00D22E" w:rsidR="003F1D34" w:rsidRDefault="003F1D34" w:rsidP="003F1D34">
      <w:pPr>
        <w:pStyle w:val="Heading4"/>
        <w:rPr>
          <w:lang w:eastAsia="zh-CN"/>
        </w:rPr>
      </w:pPr>
      <w:r>
        <w:rPr>
          <w:lang w:eastAsia="zh-CN"/>
        </w:rPr>
        <w:t>4.3.68.2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pPr>
            <w:r>
              <w:t>isNotifyable</w:t>
            </w:r>
          </w:p>
        </w:tc>
      </w:tr>
      <w:tr w:rsidR="003F1D34" w14:paraId="3933F9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lang w:eastAsia="zh-CN"/>
              </w:rPr>
            </w:pPr>
            <w:r>
              <w:rPr>
                <w:rFonts w:cs="Arial"/>
                <w:lang w:eastAsia="zh-CN"/>
              </w:rPr>
              <w:t>T</w:t>
            </w:r>
          </w:p>
        </w:tc>
      </w:tr>
      <w:tr w:rsidR="003F1D34" w14:paraId="7AED397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rFonts w:cs="Arial"/>
                <w:lang w:eastAsia="zh-CN"/>
              </w:rPr>
            </w:pPr>
            <w:r>
              <w:rPr>
                <w:rFonts w:cs="Arial"/>
                <w:lang w:eastAsia="zh-CN"/>
              </w:rPr>
              <w:t>T</w:t>
            </w:r>
          </w:p>
        </w:tc>
      </w:tr>
    </w:tbl>
    <w:p w14:paraId="79C2A268" w14:textId="77777777" w:rsidR="003F1D34" w:rsidRDefault="003F1D34" w:rsidP="003F1D34"/>
    <w:p w14:paraId="3ADD6CB0" w14:textId="698C229F" w:rsidR="003F1D34" w:rsidRDefault="003F1D34" w:rsidP="003F1D34">
      <w:pPr>
        <w:pStyle w:val="Heading4"/>
      </w:pPr>
      <w:r>
        <w:rPr>
          <w:lang w:eastAsia="zh-CN"/>
        </w:rPr>
        <w:t>4</w:t>
      </w:r>
      <w:r>
        <w:t>.3.</w:t>
      </w:r>
      <w:r>
        <w:rPr>
          <w:lang w:eastAsia="zh-CN"/>
        </w:rPr>
        <w:t>68</w:t>
      </w:r>
      <w:r>
        <w:t>.3</w:t>
      </w:r>
      <w:r>
        <w:tab/>
        <w:t>Attribute constraints</w:t>
      </w:r>
    </w:p>
    <w:p w14:paraId="5B9F6DFC" w14:textId="77777777" w:rsidR="003F1D34" w:rsidRDefault="003F1D34" w:rsidP="003F1D34">
      <w:r>
        <w:t>None</w:t>
      </w:r>
    </w:p>
    <w:p w14:paraId="0E4B326B" w14:textId="40192DF7" w:rsidR="003F1D34" w:rsidRDefault="003F1D34" w:rsidP="003F1D34">
      <w:pPr>
        <w:pStyle w:val="Heading4"/>
      </w:pPr>
      <w:r>
        <w:rPr>
          <w:lang w:eastAsia="zh-CN"/>
        </w:rPr>
        <w:t>4</w:t>
      </w:r>
      <w:r>
        <w:t>.3.</w:t>
      </w:r>
      <w:r>
        <w:rPr>
          <w:lang w:eastAsia="zh-CN"/>
        </w:rPr>
        <w:t>68</w:t>
      </w:r>
      <w:r>
        <w:t>.4</w:t>
      </w:r>
      <w:r>
        <w:tab/>
        <w:t>Notifications</w:t>
      </w:r>
    </w:p>
    <w:p w14:paraId="75D9EC7D" w14:textId="77777777" w:rsidR="003F1D34" w:rsidRDefault="003F1D34" w:rsidP="003F1D34">
      <w:r>
        <w:t xml:space="preserve">The subclause 4.5 of the &lt;&lt;IOC&gt;&gt; using this </w:t>
      </w:r>
      <w:r>
        <w:rPr>
          <w:lang w:eastAsia="zh-CN"/>
        </w:rPr>
        <w:t>&lt;&lt;dataType&gt;&gt; as one of its attributes, shall be applicable</w:t>
      </w:r>
      <w:r>
        <w:t>.</w:t>
      </w:r>
    </w:p>
    <w:p w14:paraId="44526B66" w14:textId="21052E68" w:rsidR="003F1D34" w:rsidRDefault="003F1D34" w:rsidP="003F1D34">
      <w:pPr>
        <w:pStyle w:val="Heading3"/>
      </w:pPr>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28EF08CA" w14:textId="5ED1FECE" w:rsidR="003F1D34" w:rsidRDefault="003F1D34" w:rsidP="003F1D34">
      <w:pPr>
        <w:pStyle w:val="Heading4"/>
      </w:pPr>
      <w:r>
        <w:rPr>
          <w:lang w:eastAsia="zh-CN"/>
        </w:rPr>
        <w:t>4</w:t>
      </w:r>
      <w:r>
        <w:t>.3.</w:t>
      </w:r>
      <w:r>
        <w:rPr>
          <w:lang w:eastAsia="zh-CN"/>
        </w:rPr>
        <w:t>69</w:t>
      </w:r>
      <w:r>
        <w:t>.1</w:t>
      </w:r>
      <w:r>
        <w:tab/>
        <w:t>Definition</w:t>
      </w:r>
    </w:p>
    <w:p w14:paraId="7530F3F6" w14:textId="77777777" w:rsidR="003F1D34" w:rsidRDefault="003F1D34"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720C289D" w14:textId="3929196D" w:rsidR="003F1D34" w:rsidRDefault="003F1D34" w:rsidP="003F1D34">
      <w:pPr>
        <w:pStyle w:val="Heading4"/>
        <w:rPr>
          <w:lang w:eastAsia="zh-CN"/>
        </w:rPr>
      </w:pPr>
      <w:r>
        <w:rPr>
          <w:lang w:eastAsia="zh-CN"/>
        </w:rPr>
        <w:t>4.3.69.2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pPr>
            <w:r>
              <w:t>isNotifyable</w:t>
            </w:r>
          </w:p>
        </w:tc>
      </w:tr>
      <w:tr w:rsidR="003F1D34" w14:paraId="5BB6762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lang w:eastAsia="zh-CN"/>
              </w:rPr>
            </w:pPr>
            <w:r>
              <w:rPr>
                <w:rFonts w:cs="Arial"/>
                <w:lang w:eastAsia="zh-CN"/>
              </w:rPr>
              <w:t>T</w:t>
            </w:r>
          </w:p>
        </w:tc>
      </w:tr>
      <w:tr w:rsidR="003F1D34" w14:paraId="41FBFBB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rFonts w:cs="Arial"/>
                <w:lang w:eastAsia="zh-CN"/>
              </w:rPr>
            </w:pPr>
            <w:r>
              <w:rPr>
                <w:rFonts w:cs="Arial"/>
                <w:lang w:eastAsia="zh-CN"/>
              </w:rPr>
              <w:t>T</w:t>
            </w:r>
          </w:p>
        </w:tc>
      </w:tr>
    </w:tbl>
    <w:p w14:paraId="7AF3932F" w14:textId="77777777" w:rsidR="003F1D34" w:rsidRDefault="003F1D34" w:rsidP="003F1D34"/>
    <w:p w14:paraId="6D6262C4" w14:textId="78C13659" w:rsidR="003F1D34" w:rsidRDefault="003F1D34" w:rsidP="003F1D34">
      <w:pPr>
        <w:pStyle w:val="Heading4"/>
      </w:pPr>
      <w:r>
        <w:rPr>
          <w:lang w:eastAsia="zh-CN"/>
        </w:rPr>
        <w:t>4</w:t>
      </w:r>
      <w:r>
        <w:t>.3.</w:t>
      </w:r>
      <w:r>
        <w:rPr>
          <w:lang w:eastAsia="zh-CN"/>
        </w:rPr>
        <w:t>69</w:t>
      </w:r>
      <w:r>
        <w:t>.3</w:t>
      </w:r>
      <w:r>
        <w:tab/>
        <w:t>Attribute constraints</w:t>
      </w:r>
    </w:p>
    <w:p w14:paraId="7273DA3C" w14:textId="77777777" w:rsidR="003F1D34" w:rsidRDefault="003F1D34" w:rsidP="003F1D34">
      <w:r>
        <w:t>None</w:t>
      </w:r>
    </w:p>
    <w:p w14:paraId="61881253" w14:textId="274EE6AD" w:rsidR="003F1D34" w:rsidRDefault="003F1D34" w:rsidP="003F1D34">
      <w:pPr>
        <w:pStyle w:val="Heading4"/>
      </w:pPr>
      <w:r>
        <w:rPr>
          <w:lang w:eastAsia="zh-CN"/>
        </w:rPr>
        <w:t>4</w:t>
      </w:r>
      <w:r>
        <w:t>.3.</w:t>
      </w:r>
      <w:r>
        <w:rPr>
          <w:lang w:eastAsia="zh-CN"/>
        </w:rPr>
        <w:t>69</w:t>
      </w:r>
      <w:r>
        <w:t>.4</w:t>
      </w:r>
      <w:r>
        <w:tab/>
        <w:t>Notifications</w:t>
      </w:r>
    </w:p>
    <w:p w14:paraId="3C33F4F6" w14:textId="77777777" w:rsidR="003F1D34" w:rsidRDefault="003F1D34" w:rsidP="003F1D34">
      <w:r>
        <w:t xml:space="preserve">The subclause 4.5 of the &lt;&lt;IOC&gt;&gt; using this </w:t>
      </w:r>
      <w:r>
        <w:rPr>
          <w:lang w:eastAsia="zh-CN"/>
        </w:rPr>
        <w:t>&lt;&lt;dataType&gt;&gt; as one of its attributes, shall be applicable</w:t>
      </w:r>
      <w:r>
        <w:t>.</w:t>
      </w:r>
    </w:p>
    <w:bookmarkEnd w:id="21"/>
    <w:bookmarkEnd w:id="22"/>
    <w:bookmarkEnd w:id="23"/>
    <w:bookmarkEnd w:id="24"/>
    <w:bookmarkEnd w:id="25"/>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46" w:name="localEndPoint"/>
            <w:r w:rsidRPr="00EF21D2">
              <w:rPr>
                <w:rFonts w:ascii="Courier New" w:hAnsi="Courier New" w:cs="Courier New"/>
              </w:rPr>
              <w:t>local</w:t>
            </w:r>
            <w:bookmarkEnd w:id="4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47" w:name="remoteEndPoint"/>
            <w:r w:rsidRPr="00EF21D2">
              <w:rPr>
                <w:rFonts w:ascii="Courier New" w:hAnsi="Courier New" w:cs="Courier New"/>
              </w:rPr>
              <w:t>remote</w:t>
            </w:r>
            <w:bookmarkEnd w:id="4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4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4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49" w:name="_Hlk106723459"/>
            <w:r w:rsidRPr="00EF21D2">
              <w:rPr>
                <w:rFonts w:ascii="Courier New" w:hAnsi="Courier New" w:cs="Courier New"/>
                <w:bCs/>
                <w:szCs w:val="18"/>
              </w:rPr>
              <w:t>blackListEntry</w:t>
            </w:r>
            <w:bookmarkEnd w:id="4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50" w:name="_Hlk106723469"/>
            <w:r w:rsidRPr="00EF21D2">
              <w:rPr>
                <w:rFonts w:ascii="Courier New" w:hAnsi="Courier New" w:cs="Courier New"/>
                <w:bCs/>
                <w:szCs w:val="18"/>
              </w:rPr>
              <w:t>blackListEntryIdleMode</w:t>
            </w:r>
            <w:bookmarkEnd w:id="5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351032" w:rsidRPr="00EF21D2" w14:paraId="1480F79B" w14:textId="77777777" w:rsidTr="00ED74D7">
        <w:trPr>
          <w:cantSplit/>
          <w:jc w:val="center"/>
        </w:trPr>
        <w:tc>
          <w:tcPr>
            <w:tcW w:w="1897" w:type="dxa"/>
          </w:tcPr>
          <w:p w14:paraId="30AA60E6"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351032" w:rsidRPr="00EF21D2" w:rsidRDefault="00351032" w:rsidP="00351032">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351032" w:rsidRPr="00EF21D2" w:rsidRDefault="00351032" w:rsidP="00351032">
            <w:pPr>
              <w:pStyle w:val="TAL"/>
              <w:keepNext w:val="0"/>
              <w:keepLines w:val="0"/>
              <w:rPr>
                <w:lang w:eastAsia="zh-CN"/>
              </w:rPr>
            </w:pPr>
          </w:p>
          <w:p w14:paraId="056F7B3A" w14:textId="6ADC4B59" w:rsidR="00351032" w:rsidRPr="00EF21D2" w:rsidRDefault="00351032" w:rsidP="00351032">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796FC22" w14:textId="662A0EC2" w:rsidR="00351032" w:rsidRPr="00EF21D2" w:rsidRDefault="00351032" w:rsidP="00351032">
            <w:pPr>
              <w:pStyle w:val="TAL"/>
              <w:keepNext w:val="0"/>
              <w:keepLines w:val="0"/>
            </w:pPr>
            <w:r w:rsidRPr="00EF21D2">
              <w:t xml:space="preserve">type: </w:t>
            </w:r>
            <w:r>
              <w:t>ENUM</w:t>
            </w:r>
          </w:p>
          <w:p w14:paraId="465346F8" w14:textId="77777777" w:rsidR="00351032" w:rsidRPr="00EF21D2" w:rsidRDefault="00351032" w:rsidP="00351032">
            <w:pPr>
              <w:pStyle w:val="TAL"/>
              <w:keepNext w:val="0"/>
              <w:keepLines w:val="0"/>
            </w:pPr>
            <w:r w:rsidRPr="00EF21D2">
              <w:t xml:space="preserve">multiplicity: </w:t>
            </w:r>
            <w:r>
              <w:t>0..</w:t>
            </w:r>
            <w:r w:rsidRPr="00EF21D2">
              <w:t>1</w:t>
            </w:r>
          </w:p>
          <w:p w14:paraId="03D66ECA" w14:textId="77777777" w:rsidR="00351032" w:rsidRPr="00EF21D2" w:rsidRDefault="00351032" w:rsidP="00351032">
            <w:pPr>
              <w:pStyle w:val="TAL"/>
              <w:keepNext w:val="0"/>
              <w:keepLines w:val="0"/>
            </w:pPr>
            <w:r w:rsidRPr="00EF21D2">
              <w:t>isOrdered: N/A</w:t>
            </w:r>
          </w:p>
          <w:p w14:paraId="5464F4ED" w14:textId="77777777" w:rsidR="00351032" w:rsidRPr="00EF21D2" w:rsidRDefault="00351032" w:rsidP="00351032">
            <w:pPr>
              <w:pStyle w:val="TAL"/>
              <w:keepNext w:val="0"/>
              <w:keepLines w:val="0"/>
            </w:pPr>
            <w:r w:rsidRPr="00EF21D2">
              <w:t>isUnique: N/A</w:t>
            </w:r>
          </w:p>
          <w:p w14:paraId="4015151E" w14:textId="77777777" w:rsidR="00351032" w:rsidRPr="00EF21D2" w:rsidRDefault="00351032" w:rsidP="00351032">
            <w:pPr>
              <w:pStyle w:val="TAL"/>
              <w:keepNext w:val="0"/>
              <w:keepLines w:val="0"/>
            </w:pPr>
            <w:r w:rsidRPr="00EF21D2">
              <w:t>defaultValue: None</w:t>
            </w:r>
          </w:p>
          <w:p w14:paraId="2DD30C05" w14:textId="03D804C2" w:rsidR="00351032" w:rsidRPr="00EF21D2" w:rsidRDefault="00351032" w:rsidP="00351032">
            <w:pPr>
              <w:pStyle w:val="TAL"/>
              <w:keepNext w:val="0"/>
              <w:keepLines w:val="0"/>
            </w:pPr>
            <w:r w:rsidRPr="00EF21D2">
              <w:t xml:space="preserve">isNullable: </w:t>
            </w:r>
            <w:r>
              <w:t>False</w:t>
            </w:r>
          </w:p>
        </w:tc>
      </w:tr>
      <w:tr w:rsidR="00351032" w:rsidRPr="00EF21D2" w14:paraId="370543E4" w14:textId="77777777" w:rsidTr="00ED74D7">
        <w:trPr>
          <w:cantSplit/>
          <w:jc w:val="center"/>
        </w:trPr>
        <w:tc>
          <w:tcPr>
            <w:tcW w:w="1897" w:type="dxa"/>
          </w:tcPr>
          <w:p w14:paraId="32A7BC57"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351032" w:rsidRPr="00EF21D2" w:rsidRDefault="00351032" w:rsidP="00351032">
            <w:pPr>
              <w:pStyle w:val="TAL"/>
              <w:keepNext w:val="0"/>
              <w:keepLines w:val="0"/>
            </w:pPr>
            <w:r w:rsidRPr="00EF21D2">
              <w:t xml:space="preserve">Specifies the status regarding the energy saving in the cell. </w:t>
            </w:r>
          </w:p>
          <w:p w14:paraId="2BD56D28" w14:textId="46A9AAD1" w:rsidR="00351032" w:rsidRPr="00EF21D2" w:rsidRDefault="00351032" w:rsidP="00351032">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5C95473" w14:textId="1A817EB3" w:rsidR="00351032" w:rsidRPr="00EF21D2" w:rsidRDefault="00351032" w:rsidP="00351032">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07B98D1B" w14:textId="77777777" w:rsidR="00351032" w:rsidRPr="00EF21D2" w:rsidRDefault="00351032" w:rsidP="00351032">
            <w:pPr>
              <w:pStyle w:val="TAL"/>
              <w:keepNext w:val="0"/>
              <w:keepLines w:val="0"/>
              <w:rPr>
                <w:lang w:eastAsia="zh-CN"/>
              </w:rPr>
            </w:pPr>
          </w:p>
          <w:p w14:paraId="746709AA" w14:textId="1CD5DB5A" w:rsidR="00351032" w:rsidRPr="00EF21D2" w:rsidRDefault="00351032" w:rsidP="00351032">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2FEABC30" w14:textId="77777777" w:rsidR="00351032" w:rsidRPr="00EF21D2" w:rsidRDefault="00351032" w:rsidP="00351032">
            <w:pPr>
              <w:pStyle w:val="TAL"/>
              <w:keepNext w:val="0"/>
              <w:keepLines w:val="0"/>
              <w:rPr>
                <w:lang w:eastAsia="zh-CN"/>
              </w:rPr>
            </w:pPr>
          </w:p>
        </w:tc>
        <w:tc>
          <w:tcPr>
            <w:tcW w:w="2497" w:type="dxa"/>
          </w:tcPr>
          <w:p w14:paraId="2539F933" w14:textId="768528C0" w:rsidR="00351032" w:rsidRPr="00EF21D2" w:rsidRDefault="00351032" w:rsidP="00351032">
            <w:pPr>
              <w:pStyle w:val="TAL"/>
              <w:keepNext w:val="0"/>
              <w:keepLines w:val="0"/>
            </w:pPr>
            <w:r w:rsidRPr="00EF21D2">
              <w:t xml:space="preserve">type: </w:t>
            </w:r>
            <w:r>
              <w:t>ENUM</w:t>
            </w:r>
          </w:p>
          <w:p w14:paraId="3C19D219" w14:textId="77777777" w:rsidR="00351032" w:rsidRPr="00EF21D2" w:rsidRDefault="00351032" w:rsidP="00351032">
            <w:pPr>
              <w:pStyle w:val="TAL"/>
              <w:keepNext w:val="0"/>
              <w:keepLines w:val="0"/>
            </w:pPr>
            <w:r w:rsidRPr="00EF21D2">
              <w:t xml:space="preserve">multiplicity: </w:t>
            </w:r>
            <w:r>
              <w:t>0..</w:t>
            </w:r>
            <w:r w:rsidRPr="00EF21D2">
              <w:t>1</w:t>
            </w:r>
          </w:p>
          <w:p w14:paraId="459DE83E" w14:textId="77777777" w:rsidR="00351032" w:rsidRPr="00EF21D2" w:rsidRDefault="00351032" w:rsidP="00351032">
            <w:pPr>
              <w:pStyle w:val="TAL"/>
              <w:keepNext w:val="0"/>
              <w:keepLines w:val="0"/>
            </w:pPr>
            <w:r w:rsidRPr="00EF21D2">
              <w:t>isOrdered: N/A</w:t>
            </w:r>
          </w:p>
          <w:p w14:paraId="55E36039" w14:textId="77777777" w:rsidR="00351032" w:rsidRPr="00EF21D2" w:rsidRDefault="00351032" w:rsidP="00351032">
            <w:pPr>
              <w:pStyle w:val="TAL"/>
              <w:keepNext w:val="0"/>
              <w:keepLines w:val="0"/>
            </w:pPr>
            <w:r w:rsidRPr="00EF21D2">
              <w:t>isUnique: N/A</w:t>
            </w:r>
          </w:p>
          <w:p w14:paraId="0EEF5269" w14:textId="77777777" w:rsidR="00351032" w:rsidRPr="00EF21D2" w:rsidRDefault="00351032" w:rsidP="00351032">
            <w:pPr>
              <w:pStyle w:val="TAL"/>
              <w:keepNext w:val="0"/>
              <w:keepLines w:val="0"/>
            </w:pPr>
            <w:r w:rsidRPr="00EF21D2">
              <w:t>defaultValue: None</w:t>
            </w:r>
          </w:p>
          <w:p w14:paraId="19824E5F" w14:textId="0E39489C" w:rsidR="00351032" w:rsidRPr="00EF21D2" w:rsidRDefault="00351032" w:rsidP="00351032">
            <w:pPr>
              <w:pStyle w:val="TAL"/>
              <w:keepNext w:val="0"/>
              <w:keepLines w:val="0"/>
            </w:pPr>
            <w:r w:rsidRPr="00EF21D2">
              <w:t xml:space="preserve">isNullable: </w:t>
            </w:r>
            <w:r>
              <w:t>False</w:t>
            </w:r>
          </w:p>
        </w:tc>
      </w:tr>
      <w:tr w:rsidR="003F1D34" w:rsidRPr="00EF21D2" w14:paraId="17CA63F9" w14:textId="77777777" w:rsidTr="00ED74D7">
        <w:trPr>
          <w:cantSplit/>
          <w:jc w:val="center"/>
        </w:trPr>
        <w:tc>
          <w:tcPr>
            <w:tcW w:w="1897" w:type="dxa"/>
          </w:tcPr>
          <w:p w14:paraId="600A503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6907A72D" w14:textId="6D794CC0" w:rsidR="003F1D34" w:rsidRPr="00EF21D2" w:rsidRDefault="003F1D34" w:rsidP="003F1D34">
            <w:pPr>
              <w:pStyle w:val="TAL"/>
              <w:keepNext w:val="0"/>
              <w:keepLines w:val="0"/>
            </w:pPr>
            <w:r w:rsidRPr="00EF21D2">
              <w:t>This attribute is relevant, if the cell acts as an original cell.</w:t>
            </w:r>
          </w:p>
          <w:p w14:paraId="65A55ACA"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1398D160" w14:textId="77777777" w:rsidR="003F1D34" w:rsidRPr="00EF21D2" w:rsidRDefault="003F1D34" w:rsidP="003F1D34">
            <w:pPr>
              <w:pStyle w:val="TAL"/>
              <w:keepNext w:val="0"/>
              <w:keepLines w:val="0"/>
              <w:rPr>
                <w:rFonts w:cs="Arial"/>
                <w:color w:val="000000"/>
                <w:szCs w:val="18"/>
                <w:lang w:eastAsia="zh-CN"/>
              </w:rPr>
            </w:pPr>
          </w:p>
          <w:p w14:paraId="68A5091E" w14:textId="77777777" w:rsidR="003F1D34" w:rsidRPr="00EF21D2" w:rsidRDefault="003F1D34" w:rsidP="003F1D34">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1E5BBB69" w14:textId="77777777" w:rsidR="003F1D34" w:rsidRPr="00EF21D2" w:rsidRDefault="003F1D34" w:rsidP="003F1D34">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61825D74"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526BBF9" w14:textId="61482725"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A060895"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71A94800"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063C1CB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4B275880" w14:textId="77777777" w:rsidR="003F1D34" w:rsidRPr="00EF21D2" w:rsidRDefault="003F1D34" w:rsidP="003F1D34">
            <w:pPr>
              <w:pStyle w:val="TAL"/>
              <w:keepNext w:val="0"/>
              <w:keepLines w:val="0"/>
              <w:rPr>
                <w:rFonts w:cs="Arial"/>
                <w:szCs w:val="18"/>
              </w:rPr>
            </w:pPr>
            <w:r w:rsidRPr="00EF21D2">
              <w:rPr>
                <w:rFonts w:cs="Arial"/>
                <w:szCs w:val="18"/>
              </w:rPr>
              <w:t xml:space="preserve">isNullable: </w:t>
            </w:r>
            <w:r>
              <w:rPr>
                <w:rFonts w:cs="Arial"/>
                <w:szCs w:val="18"/>
              </w:rPr>
              <w:t>False</w:t>
            </w:r>
          </w:p>
          <w:p w14:paraId="2D725F9A" w14:textId="77777777" w:rsidR="003F1D34" w:rsidRPr="00EF21D2" w:rsidRDefault="003F1D34" w:rsidP="003F1D34">
            <w:pPr>
              <w:pStyle w:val="TAL"/>
              <w:keepNext w:val="0"/>
              <w:keepLines w:val="0"/>
            </w:pPr>
          </w:p>
        </w:tc>
      </w:tr>
      <w:tr w:rsidR="003F1D34" w:rsidRPr="00EF21D2" w14:paraId="6FCCF3EF" w14:textId="77777777" w:rsidTr="00ED74D7">
        <w:trPr>
          <w:cantSplit/>
          <w:jc w:val="center"/>
        </w:trPr>
        <w:tc>
          <w:tcPr>
            <w:tcW w:w="1897" w:type="dxa"/>
          </w:tcPr>
          <w:p w14:paraId="4A6A16C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B8F895F" w14:textId="2812A7E2" w:rsidR="003F1D34" w:rsidRPr="00EF21D2" w:rsidRDefault="003F1D34" w:rsidP="003F1D34">
            <w:pPr>
              <w:pStyle w:val="TAL"/>
              <w:keepNext w:val="0"/>
              <w:keepLines w:val="0"/>
            </w:pPr>
            <w:r w:rsidRPr="00EF21D2">
              <w:t>This attribute is relevant, if the cell acts as a candidate cell.</w:t>
            </w:r>
          </w:p>
          <w:p w14:paraId="7C95F619"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3F1D34" w:rsidRPr="00EF21D2" w:rsidRDefault="003F1D34" w:rsidP="003F1D34">
            <w:pPr>
              <w:pStyle w:val="TAL"/>
              <w:keepNext w:val="0"/>
              <w:keepLines w:val="0"/>
              <w:rPr>
                <w:rFonts w:cs="Arial"/>
                <w:color w:val="000000"/>
                <w:szCs w:val="18"/>
                <w:lang w:eastAsia="zh-CN"/>
              </w:rPr>
            </w:pPr>
          </w:p>
          <w:p w14:paraId="75158C9D"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3860F30B" w14:textId="6EBF6317"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D911632" w14:textId="3F4948F7"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520D648A"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BE70F7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4A4878F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12AF729F" w14:textId="59552219"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660B11A" w14:textId="77777777" w:rsidTr="00ED74D7">
        <w:trPr>
          <w:cantSplit/>
          <w:jc w:val="center"/>
        </w:trPr>
        <w:tc>
          <w:tcPr>
            <w:tcW w:w="1897" w:type="dxa"/>
          </w:tcPr>
          <w:p w14:paraId="24B6FE2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53FDC4F" w14:textId="77777777" w:rsidR="003F1D34" w:rsidRPr="00EF21D2" w:rsidRDefault="003F1D34" w:rsidP="003F1D34">
            <w:pPr>
              <w:pStyle w:val="TAL"/>
              <w:keepNext w:val="0"/>
              <w:keepLines w:val="0"/>
            </w:pPr>
            <w:r w:rsidRPr="00EF21D2">
              <w:t>This attributes is relevant, if the cell acts as a candidate cell.</w:t>
            </w:r>
          </w:p>
          <w:p w14:paraId="3DF39592"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3F1D34" w:rsidRPr="00EF21D2" w:rsidRDefault="003F1D34" w:rsidP="003F1D34">
            <w:pPr>
              <w:pStyle w:val="TAL"/>
              <w:keepNext w:val="0"/>
              <w:keepLines w:val="0"/>
              <w:rPr>
                <w:rFonts w:cs="Arial"/>
                <w:color w:val="000000"/>
                <w:szCs w:val="18"/>
                <w:lang w:eastAsia="zh-CN"/>
              </w:rPr>
            </w:pPr>
          </w:p>
          <w:p w14:paraId="293FF771"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46B2A174" w14:textId="7980FCE0"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3CF5A35C" w14:textId="647212B6"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688C8E1"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7986BD8"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5D6E27D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8A53EA1" w14:textId="65FC46CA"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4D3886D" w14:textId="77777777" w:rsidTr="00ED74D7">
        <w:trPr>
          <w:cantSplit/>
          <w:jc w:val="center"/>
        </w:trPr>
        <w:tc>
          <w:tcPr>
            <w:tcW w:w="1897" w:type="dxa"/>
          </w:tcPr>
          <w:p w14:paraId="29505D7E" w14:textId="755DF648"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30BE1E9F" w14:textId="77777777" w:rsidR="003F1D34" w:rsidRDefault="003F1D34" w:rsidP="003F1D34">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8A973FC" w14:textId="77777777" w:rsidR="003F1D34" w:rsidRDefault="003F1D34" w:rsidP="003F1D34">
            <w:pPr>
              <w:pStyle w:val="TAL"/>
              <w:rPr>
                <w:rFonts w:cs="Arial"/>
                <w:color w:val="000000"/>
                <w:szCs w:val="18"/>
                <w:lang w:eastAsia="zh-CN"/>
              </w:rPr>
            </w:pPr>
          </w:p>
          <w:p w14:paraId="0B1F6B11" w14:textId="67D34331" w:rsidR="003F1D34" w:rsidRPr="00EF21D2" w:rsidRDefault="003F1D34" w:rsidP="003F1D34">
            <w:pPr>
              <w:pStyle w:val="TAL"/>
              <w:keepNext w:val="0"/>
              <w:keepLines w:val="0"/>
            </w:pPr>
            <w:r>
              <w:rPr>
                <w:rFonts w:cs="Arial"/>
                <w:szCs w:val="18"/>
              </w:rPr>
              <w:t>allowedValues:</w:t>
            </w:r>
            <w:r>
              <w:t xml:space="preserve"> </w:t>
            </w:r>
            <w:r>
              <w:rPr>
                <w:rFonts w:hint="eastAsia"/>
                <w:lang w:eastAsia="zh-CN"/>
              </w:rPr>
              <w:t>Integer</w:t>
            </w:r>
          </w:p>
        </w:tc>
        <w:tc>
          <w:tcPr>
            <w:tcW w:w="2497" w:type="dxa"/>
          </w:tcPr>
          <w:p w14:paraId="2EC594EE" w14:textId="77777777" w:rsidR="003F1D34" w:rsidRDefault="003F1D34" w:rsidP="003F1D34">
            <w:pPr>
              <w:pStyle w:val="TAL"/>
            </w:pPr>
            <w:r>
              <w:t xml:space="preserve">type: </w:t>
            </w:r>
            <w:r>
              <w:rPr>
                <w:rFonts w:hint="eastAsia"/>
                <w:lang w:eastAsia="zh-CN"/>
              </w:rPr>
              <w:t>Integer</w:t>
            </w:r>
          </w:p>
          <w:p w14:paraId="6CEF380A" w14:textId="77777777" w:rsidR="003F1D34" w:rsidRDefault="003F1D34" w:rsidP="003F1D34">
            <w:pPr>
              <w:pStyle w:val="TAL"/>
            </w:pPr>
            <w:r>
              <w:t xml:space="preserve">multiplicity: </w:t>
            </w:r>
            <w:r>
              <w:rPr>
                <w:rFonts w:hint="eastAsia"/>
                <w:lang w:eastAsia="zh-CN"/>
              </w:rPr>
              <w:t>0..</w:t>
            </w:r>
            <w:r>
              <w:t>1</w:t>
            </w:r>
          </w:p>
          <w:p w14:paraId="3045BFB6" w14:textId="77777777" w:rsidR="003F1D34" w:rsidRDefault="003F1D34" w:rsidP="003F1D34">
            <w:pPr>
              <w:pStyle w:val="TAL"/>
            </w:pPr>
            <w:r>
              <w:t>isOrdered: N/A</w:t>
            </w:r>
          </w:p>
          <w:p w14:paraId="7ED86821" w14:textId="77777777" w:rsidR="003F1D34" w:rsidRDefault="003F1D34" w:rsidP="003F1D34">
            <w:pPr>
              <w:pStyle w:val="TAL"/>
            </w:pPr>
            <w:r>
              <w:t>isUnique: N/A</w:t>
            </w:r>
          </w:p>
          <w:p w14:paraId="4F1FB0F9" w14:textId="77777777" w:rsidR="003F1D34" w:rsidRDefault="003F1D34" w:rsidP="003F1D34">
            <w:pPr>
              <w:pStyle w:val="TAL"/>
            </w:pPr>
            <w:r>
              <w:t>defaultValue: None</w:t>
            </w:r>
          </w:p>
          <w:p w14:paraId="4F5B18CE" w14:textId="0DD52B62" w:rsidR="003F1D34" w:rsidRPr="00EF21D2" w:rsidRDefault="003F1D34" w:rsidP="003F1D34">
            <w:pPr>
              <w:pStyle w:val="TAL"/>
              <w:keepNext w:val="0"/>
              <w:keepLines w:val="0"/>
              <w:rPr>
                <w:rFonts w:cs="Arial"/>
                <w:szCs w:val="18"/>
              </w:rPr>
            </w:pPr>
            <w:r>
              <w:t>isNullable: False</w:t>
            </w:r>
          </w:p>
        </w:tc>
      </w:tr>
      <w:tr w:rsidR="003F1D34" w:rsidRPr="00EF21D2" w14:paraId="54E58A02" w14:textId="77777777" w:rsidTr="00ED74D7">
        <w:trPr>
          <w:cantSplit/>
          <w:jc w:val="center"/>
        </w:trPr>
        <w:tc>
          <w:tcPr>
            <w:tcW w:w="1897" w:type="dxa"/>
          </w:tcPr>
          <w:p w14:paraId="4125DDC4" w14:textId="45EE09CB"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57FA9D9E"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47D8D51" w14:textId="77777777" w:rsidR="003F1D34" w:rsidRDefault="003F1D34" w:rsidP="003F1D34">
            <w:pPr>
              <w:pStyle w:val="TAL"/>
              <w:rPr>
                <w:rFonts w:cs="Arial"/>
                <w:color w:val="000000"/>
                <w:szCs w:val="18"/>
                <w:lang w:eastAsia="zh-CN"/>
              </w:rPr>
            </w:pPr>
          </w:p>
          <w:p w14:paraId="64B97FA4" w14:textId="1FA32AE1" w:rsidR="003F1D34" w:rsidRPr="00EF21D2" w:rsidRDefault="003F1D34" w:rsidP="003F1D34">
            <w:pPr>
              <w:pStyle w:val="TAL"/>
              <w:keepNext w:val="0"/>
              <w:keepLines w:val="0"/>
            </w:pPr>
            <w:r>
              <w:rPr>
                <w:rFonts w:cs="Arial"/>
                <w:szCs w:val="18"/>
              </w:rPr>
              <w:t>allowedValues:</w:t>
            </w:r>
            <w:r>
              <w:t xml:space="preserve"> </w:t>
            </w:r>
            <w:r>
              <w:rPr>
                <w:rFonts w:hint="eastAsia"/>
                <w:lang w:eastAsia="zh-CN"/>
              </w:rPr>
              <w:t>Integer</w:t>
            </w:r>
          </w:p>
        </w:tc>
        <w:tc>
          <w:tcPr>
            <w:tcW w:w="2497" w:type="dxa"/>
          </w:tcPr>
          <w:p w14:paraId="51B0B408" w14:textId="77777777" w:rsidR="003F1D34" w:rsidRDefault="003F1D34" w:rsidP="003F1D34">
            <w:pPr>
              <w:pStyle w:val="TAL"/>
              <w:rPr>
                <w:lang w:eastAsia="zh-CN"/>
              </w:rPr>
            </w:pPr>
            <w:r>
              <w:t xml:space="preserve">type: </w:t>
            </w:r>
            <w:r>
              <w:rPr>
                <w:rFonts w:hint="eastAsia"/>
                <w:lang w:eastAsia="zh-CN"/>
              </w:rPr>
              <w:t>Integer</w:t>
            </w:r>
          </w:p>
          <w:p w14:paraId="02F77CE3" w14:textId="77777777" w:rsidR="003F1D34" w:rsidRDefault="003F1D34" w:rsidP="003F1D34">
            <w:pPr>
              <w:pStyle w:val="TAL"/>
            </w:pPr>
            <w:r>
              <w:t xml:space="preserve">multiplicity: </w:t>
            </w:r>
            <w:r>
              <w:rPr>
                <w:rFonts w:hint="eastAsia"/>
                <w:lang w:eastAsia="zh-CN"/>
              </w:rPr>
              <w:t>0..</w:t>
            </w:r>
            <w:r>
              <w:t>1</w:t>
            </w:r>
          </w:p>
          <w:p w14:paraId="6B7ECC1B" w14:textId="77777777" w:rsidR="003F1D34" w:rsidRDefault="003F1D34" w:rsidP="003F1D34">
            <w:pPr>
              <w:pStyle w:val="TAL"/>
            </w:pPr>
            <w:r>
              <w:t>isOrdered: N/A</w:t>
            </w:r>
          </w:p>
          <w:p w14:paraId="7A691820" w14:textId="77777777" w:rsidR="003F1D34" w:rsidRDefault="003F1D34" w:rsidP="003F1D34">
            <w:pPr>
              <w:pStyle w:val="TAL"/>
            </w:pPr>
            <w:r>
              <w:t>isUnique: N/A</w:t>
            </w:r>
          </w:p>
          <w:p w14:paraId="2CCF7F2F" w14:textId="77777777" w:rsidR="003F1D34" w:rsidRDefault="003F1D34" w:rsidP="003F1D34">
            <w:pPr>
              <w:pStyle w:val="TAL"/>
            </w:pPr>
            <w:r>
              <w:t>defaultValue: None</w:t>
            </w:r>
          </w:p>
          <w:p w14:paraId="3B62B5CF" w14:textId="2F4EF5C8" w:rsidR="003F1D34" w:rsidRPr="00EF21D2" w:rsidRDefault="003F1D34" w:rsidP="003F1D34">
            <w:pPr>
              <w:pStyle w:val="TAL"/>
              <w:keepNext w:val="0"/>
              <w:keepLines w:val="0"/>
              <w:rPr>
                <w:rFonts w:cs="Arial"/>
                <w:szCs w:val="18"/>
              </w:rPr>
            </w:pPr>
            <w:r>
              <w:t>isNullable: False</w:t>
            </w:r>
          </w:p>
        </w:tc>
      </w:tr>
      <w:tr w:rsidR="003F1D34" w:rsidRPr="00EF21D2" w14:paraId="4E4D42F4" w14:textId="77777777" w:rsidTr="00ED74D7">
        <w:trPr>
          <w:cantSplit/>
          <w:jc w:val="center"/>
        </w:trPr>
        <w:tc>
          <w:tcPr>
            <w:tcW w:w="1897" w:type="dxa"/>
          </w:tcPr>
          <w:p w14:paraId="76773425" w14:textId="7F5B8C0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BB956A0" w14:textId="77777777" w:rsidR="003F1D34" w:rsidRPr="00EF21D2" w:rsidRDefault="003F1D34" w:rsidP="003F1D34">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603CDEB6"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3F1D34" w:rsidRPr="00EF21D2" w:rsidRDefault="003F1D34" w:rsidP="003F1D34">
            <w:pPr>
              <w:pStyle w:val="TAL"/>
              <w:keepNext w:val="0"/>
              <w:keepLines w:val="0"/>
              <w:rPr>
                <w:szCs w:val="18"/>
                <w:lang w:eastAsia="zh-CN"/>
              </w:rPr>
            </w:pPr>
          </w:p>
          <w:p w14:paraId="12311599"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3F1D34" w:rsidRPr="00EF21D2" w:rsidRDefault="003F1D34" w:rsidP="003F1D34">
            <w:pPr>
              <w:pStyle w:val="TAL"/>
              <w:keepNext w:val="0"/>
              <w:keepLines w:val="0"/>
              <w:rPr>
                <w:rFonts w:cs="Arial"/>
                <w:szCs w:val="18"/>
                <w:lang w:eastAsia="zh-CN"/>
              </w:rPr>
            </w:pPr>
          </w:p>
          <w:p w14:paraId="07BD26F3" w14:textId="13BA124E" w:rsidR="003F1D34" w:rsidRPr="00EF21D2" w:rsidRDefault="003F1D34" w:rsidP="003F1D34">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1755E4A0" w14:textId="645CF59A" w:rsidR="003F1D34" w:rsidRPr="00EF21D2" w:rsidRDefault="003F1D34" w:rsidP="003F1D34">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55309348"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3F1D34" w:rsidRPr="00EF21D2" w:rsidRDefault="003F1D34" w:rsidP="003F1D34">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5689EFC" w14:textId="77777777" w:rsidR="003F1D34" w:rsidRPr="00EF21D2" w:rsidRDefault="003F1D34" w:rsidP="003F1D34">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9A8037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5FF82917" w14:textId="3D999E82" w:rsidR="003F1D34" w:rsidRPr="00EF21D2" w:rsidRDefault="003F1D34" w:rsidP="003F1D34">
            <w:pPr>
              <w:pStyle w:val="TAL"/>
              <w:keepNext w:val="0"/>
              <w:keepLines w:val="0"/>
            </w:pPr>
            <w:r w:rsidRPr="00EF21D2">
              <w:rPr>
                <w:rFonts w:cs="Arial"/>
                <w:szCs w:val="18"/>
              </w:rPr>
              <w:t xml:space="preserve">isNullable: </w:t>
            </w:r>
            <w:r w:rsidRPr="00BD7989">
              <w:rPr>
                <w:rFonts w:cs="Arial"/>
                <w:szCs w:val="18"/>
              </w:rPr>
              <w:t>False</w:t>
            </w:r>
          </w:p>
        </w:tc>
      </w:tr>
      <w:tr w:rsidR="003F1D34" w:rsidRPr="00EF21D2" w14:paraId="0E39F77F" w14:textId="77777777" w:rsidTr="00ED74D7">
        <w:trPr>
          <w:cantSplit/>
          <w:jc w:val="center"/>
        </w:trPr>
        <w:tc>
          <w:tcPr>
            <w:tcW w:w="1897" w:type="dxa"/>
          </w:tcPr>
          <w:p w14:paraId="2EFB2964" w14:textId="4962B692"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6B02D49B"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A328C8"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C605ED8"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3823444F" w14:textId="77777777" w:rsidR="003F1D34" w:rsidRPr="00AF332C" w:rsidRDefault="003F1D34" w:rsidP="003F1D34">
            <w:pPr>
              <w:pStyle w:val="TAL"/>
              <w:rPr>
                <w:rFonts w:cs="Arial"/>
                <w:szCs w:val="18"/>
                <w:lang w:eastAsia="zh-CN"/>
              </w:rPr>
            </w:pPr>
          </w:p>
          <w:p w14:paraId="746F9F37" w14:textId="3C005B3F"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74B963D7"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073814C9"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D82293B" w14:textId="77777777" w:rsidR="003F1D34" w:rsidRDefault="003F1D34" w:rsidP="003F1D34">
            <w:pPr>
              <w:pStyle w:val="TAL"/>
              <w:rPr>
                <w:rFonts w:cs="Arial"/>
                <w:szCs w:val="18"/>
                <w:lang w:eastAsia="zh-CN"/>
              </w:rPr>
            </w:pPr>
            <w:r>
              <w:rPr>
                <w:rFonts w:cs="Arial"/>
                <w:szCs w:val="18"/>
                <w:lang w:eastAsia="zh-CN"/>
              </w:rPr>
              <w:t>isOrdered: N/A</w:t>
            </w:r>
          </w:p>
          <w:p w14:paraId="5574777A" w14:textId="77777777" w:rsidR="003F1D34" w:rsidRDefault="003F1D34" w:rsidP="003F1D34">
            <w:pPr>
              <w:pStyle w:val="TAL"/>
              <w:rPr>
                <w:rFonts w:cs="Arial"/>
                <w:szCs w:val="18"/>
                <w:lang w:eastAsia="zh-CN"/>
              </w:rPr>
            </w:pPr>
            <w:r>
              <w:rPr>
                <w:rFonts w:cs="Arial"/>
                <w:szCs w:val="18"/>
                <w:lang w:eastAsia="zh-CN"/>
              </w:rPr>
              <w:t>isUnique: N/A</w:t>
            </w:r>
          </w:p>
          <w:p w14:paraId="70186240" w14:textId="77777777" w:rsidR="003F1D34" w:rsidRDefault="003F1D34" w:rsidP="003F1D34">
            <w:pPr>
              <w:pStyle w:val="TAL"/>
              <w:rPr>
                <w:rFonts w:cs="Arial"/>
                <w:szCs w:val="18"/>
                <w:lang w:eastAsia="zh-CN"/>
              </w:rPr>
            </w:pPr>
            <w:r>
              <w:rPr>
                <w:rFonts w:cs="Arial"/>
                <w:szCs w:val="18"/>
                <w:lang w:eastAsia="zh-CN"/>
              </w:rPr>
              <w:t>defaultValue: None</w:t>
            </w:r>
          </w:p>
          <w:p w14:paraId="793C0287" w14:textId="727E36C5"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0C88F154" w14:textId="77777777" w:rsidTr="00ED74D7">
        <w:trPr>
          <w:cantSplit/>
          <w:jc w:val="center"/>
        </w:trPr>
        <w:tc>
          <w:tcPr>
            <w:tcW w:w="1897" w:type="dxa"/>
          </w:tcPr>
          <w:p w14:paraId="5E50C814" w14:textId="6F0817C7"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24852302"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29CC4FE" w14:textId="77777777" w:rsidR="003F1D34" w:rsidRDefault="003F1D34" w:rsidP="003F1D34">
            <w:pPr>
              <w:pStyle w:val="TAL"/>
              <w:rPr>
                <w:rFonts w:cs="Arial"/>
                <w:szCs w:val="18"/>
                <w:lang w:eastAsia="zh-CN"/>
              </w:rPr>
            </w:pPr>
          </w:p>
          <w:p w14:paraId="733DFFC4"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89E496"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41131500" w14:textId="77777777" w:rsidR="003F1D34" w:rsidRPr="00912667" w:rsidRDefault="003F1D34" w:rsidP="003F1D34">
            <w:pPr>
              <w:pStyle w:val="TAL"/>
              <w:rPr>
                <w:rFonts w:cs="Arial"/>
                <w:szCs w:val="18"/>
                <w:lang w:eastAsia="zh-CN"/>
              </w:rPr>
            </w:pPr>
          </w:p>
          <w:p w14:paraId="5C188719" w14:textId="141977EB"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301A40D3"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7A3598F1"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53961E3" w14:textId="77777777" w:rsidR="003F1D34" w:rsidRDefault="003F1D34" w:rsidP="003F1D34">
            <w:pPr>
              <w:pStyle w:val="TAL"/>
              <w:rPr>
                <w:rFonts w:cs="Arial"/>
                <w:szCs w:val="18"/>
                <w:lang w:eastAsia="zh-CN"/>
              </w:rPr>
            </w:pPr>
            <w:r>
              <w:rPr>
                <w:rFonts w:cs="Arial"/>
                <w:szCs w:val="18"/>
                <w:lang w:eastAsia="zh-CN"/>
              </w:rPr>
              <w:t>isOrdered: N/A</w:t>
            </w:r>
          </w:p>
          <w:p w14:paraId="356D49E9" w14:textId="77777777" w:rsidR="003F1D34" w:rsidRDefault="003F1D34" w:rsidP="003F1D34">
            <w:pPr>
              <w:pStyle w:val="TAL"/>
              <w:rPr>
                <w:rFonts w:cs="Arial"/>
                <w:szCs w:val="18"/>
                <w:lang w:eastAsia="zh-CN"/>
              </w:rPr>
            </w:pPr>
            <w:r>
              <w:rPr>
                <w:rFonts w:cs="Arial"/>
                <w:szCs w:val="18"/>
                <w:lang w:eastAsia="zh-CN"/>
              </w:rPr>
              <w:t>isUnique: N/A</w:t>
            </w:r>
          </w:p>
          <w:p w14:paraId="3CB940A4" w14:textId="77777777" w:rsidR="003F1D34" w:rsidRDefault="003F1D34" w:rsidP="003F1D34">
            <w:pPr>
              <w:pStyle w:val="TAL"/>
              <w:rPr>
                <w:rFonts w:cs="Arial"/>
                <w:szCs w:val="18"/>
                <w:lang w:eastAsia="zh-CN"/>
              </w:rPr>
            </w:pPr>
            <w:r>
              <w:rPr>
                <w:rFonts w:cs="Arial"/>
                <w:szCs w:val="18"/>
                <w:lang w:eastAsia="zh-CN"/>
              </w:rPr>
              <w:t>defaultValue: None</w:t>
            </w:r>
          </w:p>
          <w:p w14:paraId="3403B023" w14:textId="29F1BAFB"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472DEB24" w14:textId="77777777" w:rsidTr="00ED74D7">
        <w:trPr>
          <w:cantSplit/>
          <w:jc w:val="center"/>
        </w:trPr>
        <w:tc>
          <w:tcPr>
            <w:tcW w:w="1897" w:type="dxa"/>
          </w:tcPr>
          <w:p w14:paraId="1FD328DE" w14:textId="399EFC23"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233B9319"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F86EB64" w14:textId="77777777" w:rsidR="003F1D34" w:rsidRDefault="003F1D34" w:rsidP="003F1D34">
            <w:pPr>
              <w:pStyle w:val="TAL"/>
              <w:rPr>
                <w:rFonts w:cs="Arial"/>
                <w:szCs w:val="18"/>
                <w:lang w:eastAsia="zh-CN"/>
              </w:rPr>
            </w:pPr>
          </w:p>
          <w:p w14:paraId="02D39D80" w14:textId="360135D8"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677B6320" w14:textId="77777777" w:rsidR="003F1D34" w:rsidRDefault="003F1D34" w:rsidP="003F1D34">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396C3A8"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DCAF44" w14:textId="77777777" w:rsidR="003F1D34" w:rsidRDefault="003F1D34" w:rsidP="003F1D34">
            <w:pPr>
              <w:pStyle w:val="TAL"/>
              <w:rPr>
                <w:rFonts w:cs="Arial"/>
                <w:szCs w:val="18"/>
                <w:lang w:eastAsia="zh-CN"/>
              </w:rPr>
            </w:pPr>
            <w:r>
              <w:rPr>
                <w:rFonts w:cs="Arial"/>
                <w:szCs w:val="18"/>
                <w:lang w:eastAsia="zh-CN"/>
              </w:rPr>
              <w:t>isOrdered: N/A</w:t>
            </w:r>
          </w:p>
          <w:p w14:paraId="323C9620" w14:textId="77777777" w:rsidR="003F1D34" w:rsidRDefault="003F1D34" w:rsidP="003F1D34">
            <w:pPr>
              <w:pStyle w:val="TAL"/>
              <w:rPr>
                <w:rFonts w:cs="Arial"/>
                <w:szCs w:val="18"/>
                <w:lang w:eastAsia="zh-CN"/>
              </w:rPr>
            </w:pPr>
            <w:r>
              <w:rPr>
                <w:rFonts w:cs="Arial"/>
                <w:szCs w:val="18"/>
                <w:lang w:eastAsia="zh-CN"/>
              </w:rPr>
              <w:t>isUnique: N/A</w:t>
            </w:r>
          </w:p>
          <w:p w14:paraId="59581BF8" w14:textId="77777777" w:rsidR="003F1D34" w:rsidRDefault="003F1D34" w:rsidP="003F1D34">
            <w:pPr>
              <w:pStyle w:val="TAL"/>
              <w:rPr>
                <w:rFonts w:cs="Arial"/>
                <w:szCs w:val="18"/>
                <w:lang w:eastAsia="zh-CN"/>
              </w:rPr>
            </w:pPr>
            <w:r>
              <w:rPr>
                <w:rFonts w:cs="Arial"/>
                <w:szCs w:val="18"/>
                <w:lang w:eastAsia="zh-CN"/>
              </w:rPr>
              <w:t>defaultValue: None</w:t>
            </w:r>
          </w:p>
          <w:p w14:paraId="0B4DEA9B" w14:textId="2435EAD6"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51D80001" w14:textId="77777777" w:rsidTr="00ED74D7">
        <w:trPr>
          <w:cantSplit/>
          <w:jc w:val="center"/>
        </w:trPr>
        <w:tc>
          <w:tcPr>
            <w:tcW w:w="1897" w:type="dxa"/>
          </w:tcPr>
          <w:p w14:paraId="050E5E3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479CB0BE" w14:textId="77777777" w:rsidR="003F1D34" w:rsidRPr="00EF21D2" w:rsidRDefault="003F1D34" w:rsidP="003F1D34">
            <w:pPr>
              <w:pStyle w:val="TAL"/>
              <w:keepNext w:val="0"/>
              <w:keepLines w:val="0"/>
            </w:pPr>
            <w:r w:rsidRPr="00EF21D2">
              <w:t>This attribute is relevant, if the cell acts as an original cell.</w:t>
            </w:r>
          </w:p>
          <w:p w14:paraId="613555AB" w14:textId="77777777" w:rsidR="003F1D34" w:rsidRPr="00EF21D2" w:rsidRDefault="003F1D34" w:rsidP="003F1D34">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5624697F" w14:textId="77777777" w:rsidR="003F1D34" w:rsidRPr="00EF21D2" w:rsidRDefault="003F1D34" w:rsidP="003F1D34">
            <w:pPr>
              <w:pStyle w:val="TAL"/>
              <w:keepNext w:val="0"/>
              <w:keepLines w:val="0"/>
            </w:pPr>
          </w:p>
          <w:p w14:paraId="4DF007F3" w14:textId="77777777" w:rsidR="003F1D34" w:rsidRPr="00EF21D2" w:rsidRDefault="003F1D34" w:rsidP="003F1D34">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3F1D34" w:rsidRPr="00EF21D2" w:rsidRDefault="003F1D34" w:rsidP="003F1D34">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3F1D34" w:rsidRPr="00EF21D2" w:rsidRDefault="003F1D34" w:rsidP="003F1D34">
            <w:pPr>
              <w:pStyle w:val="TAL"/>
              <w:keepNext w:val="0"/>
              <w:keepLines w:val="0"/>
              <w:rPr>
                <w:lang w:eastAsia="zh-CN"/>
              </w:rPr>
            </w:pPr>
          </w:p>
          <w:p w14:paraId="043EC11F" w14:textId="77777777" w:rsidR="003F1D34" w:rsidRPr="00EF21D2" w:rsidRDefault="003F1D34" w:rsidP="003F1D34">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3F1D34" w:rsidRPr="00EF21D2" w:rsidRDefault="003F1D34" w:rsidP="003F1D34">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3F1D34" w:rsidRPr="00EF21D2" w:rsidRDefault="003F1D34" w:rsidP="003F1D34">
            <w:pPr>
              <w:pStyle w:val="TAL"/>
              <w:keepNext w:val="0"/>
              <w:keepLines w:val="0"/>
              <w:rPr>
                <w:lang w:eastAsia="zh-CN"/>
              </w:rPr>
            </w:pPr>
          </w:p>
          <w:p w14:paraId="5425028F" w14:textId="77777777" w:rsidR="003F1D34" w:rsidRPr="00EF21D2" w:rsidRDefault="003F1D34" w:rsidP="003F1D34">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3F1D34" w:rsidRPr="00EF21D2" w:rsidRDefault="003F1D34" w:rsidP="003F1D34">
            <w:pPr>
              <w:pStyle w:val="TAL"/>
              <w:keepNext w:val="0"/>
              <w:keepLines w:val="0"/>
              <w:rPr>
                <w:lang w:eastAsia="zh-CN"/>
              </w:rPr>
            </w:pPr>
          </w:p>
          <w:p w14:paraId="6E249A6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0D43D1D6" w14:textId="5D4708C8"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8471E26" w14:textId="0928D9D2"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C726BF" w14:textId="7F38F5BF"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4264D25" w14:textId="77777777" w:rsidR="003F1D34" w:rsidRPr="00EF21D2" w:rsidRDefault="003F1D34" w:rsidP="003F1D34">
            <w:pPr>
              <w:pStyle w:val="TAL"/>
              <w:keepNext w:val="0"/>
              <w:keepLines w:val="0"/>
              <w:rPr>
                <w:rFonts w:cs="Arial"/>
                <w:szCs w:val="18"/>
              </w:rPr>
            </w:pPr>
            <w:r w:rsidRPr="00EF21D2">
              <w:rPr>
                <w:rFonts w:cs="Arial"/>
                <w:szCs w:val="18"/>
              </w:rPr>
              <w:t>multiplicity: 1</w:t>
            </w:r>
          </w:p>
          <w:p w14:paraId="3C6A6387"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878F8C6"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33ECAFC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BCF114F" w14:textId="1A1F4134" w:rsidR="003F1D34" w:rsidRPr="00EF21D2" w:rsidRDefault="003F1D34" w:rsidP="003F1D34">
            <w:pPr>
              <w:pStyle w:val="TAL"/>
              <w:keepNext w:val="0"/>
              <w:keepLines w:val="0"/>
            </w:pPr>
            <w:r w:rsidRPr="00EF21D2">
              <w:rPr>
                <w:rFonts w:cs="Arial"/>
                <w:szCs w:val="18"/>
              </w:rPr>
              <w:t>isNullable: True</w:t>
            </w:r>
          </w:p>
        </w:tc>
      </w:tr>
      <w:tr w:rsidR="003F1D34" w:rsidRPr="00EF21D2" w14:paraId="7BA42B4E" w14:textId="77777777" w:rsidTr="00ED74D7">
        <w:trPr>
          <w:cantSplit/>
          <w:jc w:val="center"/>
        </w:trPr>
        <w:tc>
          <w:tcPr>
            <w:tcW w:w="1897" w:type="dxa"/>
          </w:tcPr>
          <w:p w14:paraId="66850D63"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BE9FC67" w14:textId="77777777" w:rsidR="003F1D34" w:rsidRPr="00EF21D2" w:rsidRDefault="003F1D34" w:rsidP="003F1D34">
            <w:pPr>
              <w:pStyle w:val="TAL"/>
              <w:keepNext w:val="0"/>
              <w:keepLines w:val="0"/>
              <w:rPr>
                <w:kern w:val="2"/>
              </w:rPr>
            </w:pPr>
            <w:r w:rsidRPr="00EF21D2">
              <w:rPr>
                <w:kern w:val="2"/>
              </w:rPr>
              <w:t>This attribute is relevant, if the cell acts as a candidate cell.</w:t>
            </w:r>
          </w:p>
          <w:p w14:paraId="7A84B137" w14:textId="77777777" w:rsidR="003F1D34" w:rsidRPr="00EF21D2" w:rsidRDefault="003F1D34" w:rsidP="003F1D34">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4F8F74DB" w14:textId="77777777" w:rsidR="003F1D34" w:rsidRPr="00EF21D2" w:rsidRDefault="003F1D34" w:rsidP="003F1D34">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4D82C25C" w14:textId="77777777" w:rsidR="003F1D34" w:rsidRPr="00EF21D2" w:rsidRDefault="003F1D34" w:rsidP="003F1D34">
            <w:pPr>
              <w:pStyle w:val="TAL"/>
              <w:keepNext w:val="0"/>
              <w:keepLines w:val="0"/>
              <w:rPr>
                <w:kern w:val="2"/>
              </w:rPr>
            </w:pPr>
          </w:p>
          <w:p w14:paraId="2C67243B" w14:textId="77777777" w:rsidR="003F1D34" w:rsidRPr="00EF21D2" w:rsidRDefault="003F1D34" w:rsidP="003F1D34">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3F1D34" w:rsidRPr="00EF21D2" w:rsidRDefault="003F1D34" w:rsidP="003F1D34">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3F1D34" w:rsidRPr="00EF21D2" w:rsidRDefault="003F1D34" w:rsidP="003F1D34">
            <w:pPr>
              <w:pStyle w:val="TAL"/>
              <w:keepNext w:val="0"/>
              <w:keepLines w:val="0"/>
              <w:rPr>
                <w:kern w:val="2"/>
                <w:lang w:eastAsia="zh-CN"/>
              </w:rPr>
            </w:pPr>
          </w:p>
          <w:p w14:paraId="37FF48C4" w14:textId="77777777" w:rsidR="003F1D34" w:rsidRPr="00EF21D2" w:rsidRDefault="003F1D34" w:rsidP="003F1D34">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3F1D34" w:rsidRPr="00EF21D2" w:rsidRDefault="003F1D34" w:rsidP="003F1D34">
            <w:pPr>
              <w:pStyle w:val="TAL"/>
              <w:keepNext w:val="0"/>
              <w:keepLines w:val="0"/>
              <w:rPr>
                <w:kern w:val="2"/>
                <w:lang w:eastAsia="zh-CN"/>
              </w:rPr>
            </w:pPr>
          </w:p>
          <w:p w14:paraId="65FF8E5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18042228" w14:textId="4738A3E3"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9A280EF" w14:textId="62F40CE9"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BD1AE9B" w14:textId="47A0317E"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62439F6"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8017A79"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1BC4724A"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22E66457" w14:textId="5A613DCC"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12A36F71" w14:textId="77777777" w:rsidTr="00ED74D7">
        <w:trPr>
          <w:cantSplit/>
          <w:jc w:val="center"/>
        </w:trPr>
        <w:tc>
          <w:tcPr>
            <w:tcW w:w="1897" w:type="dxa"/>
          </w:tcPr>
          <w:p w14:paraId="641E3709"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1AB355" w14:textId="77777777" w:rsidR="003F1D34" w:rsidRPr="00EF21D2" w:rsidRDefault="003F1D34" w:rsidP="003F1D34">
            <w:pPr>
              <w:pStyle w:val="TAL"/>
              <w:keepNext w:val="0"/>
              <w:keepLines w:val="0"/>
            </w:pPr>
            <w:r w:rsidRPr="00EF21D2">
              <w:t>This attribute is relevant, if the cell acts as a candidate cell.</w:t>
            </w:r>
          </w:p>
          <w:p w14:paraId="225E9AF3"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3F1D34" w:rsidRPr="00EF21D2" w:rsidRDefault="003F1D34" w:rsidP="003F1D34">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3F1D34" w:rsidRPr="00EF21D2" w:rsidRDefault="003F1D34" w:rsidP="003F1D34">
            <w:pPr>
              <w:pStyle w:val="TAL"/>
              <w:keepNext w:val="0"/>
              <w:keepLines w:val="0"/>
              <w:rPr>
                <w:rFonts w:cs="Arial"/>
                <w:szCs w:val="18"/>
              </w:rPr>
            </w:pPr>
          </w:p>
          <w:p w14:paraId="11DE78B2" w14:textId="77777777" w:rsidR="003F1D34" w:rsidRPr="00EF21D2" w:rsidRDefault="003F1D34" w:rsidP="003F1D34">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1EC8F944" w14:textId="77777777" w:rsidR="003F1D34" w:rsidRPr="00EF21D2" w:rsidRDefault="003F1D34" w:rsidP="003F1D34">
            <w:pPr>
              <w:pStyle w:val="TAL"/>
              <w:keepNext w:val="0"/>
              <w:keepLines w:val="0"/>
              <w:rPr>
                <w:lang w:eastAsia="zh-CN"/>
              </w:rPr>
            </w:pPr>
          </w:p>
          <w:p w14:paraId="1F0F7850"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2F8765A6" w14:textId="6797895C"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D9BF2C1" w14:textId="3B7D7F6A"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778B2D1B" w14:textId="588DDC0C"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14E5427"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D54C19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6792E2D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398A8880" w14:textId="0914519B"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46CFAAAE" w14:textId="77777777" w:rsidTr="00ED74D7">
        <w:trPr>
          <w:cantSplit/>
          <w:jc w:val="center"/>
        </w:trPr>
        <w:tc>
          <w:tcPr>
            <w:tcW w:w="1897" w:type="dxa"/>
          </w:tcPr>
          <w:p w14:paraId="22F70CD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3F1D34" w:rsidRPr="00EF21D2" w:rsidRDefault="003F1D34" w:rsidP="003F1D34">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6A773DCD" w:rsidR="003F1D34" w:rsidRPr="00EF21D2" w:rsidRDefault="003F1D34" w:rsidP="003F1D34">
            <w:pPr>
              <w:pStyle w:val="TAL"/>
              <w:keepNext w:val="0"/>
              <w:keepLines w:val="0"/>
              <w:rPr>
                <w:lang w:eastAsia="zh-CN"/>
              </w:rPr>
            </w:pPr>
            <w:r w:rsidRPr="00EF21D2">
              <w:t>If this parameter is absent, then probing is not done.</w:t>
            </w:r>
          </w:p>
          <w:p w14:paraId="28CBEE4D" w14:textId="77777777" w:rsidR="003F1D34" w:rsidRPr="00EF21D2" w:rsidRDefault="003F1D34" w:rsidP="003F1D34">
            <w:pPr>
              <w:pStyle w:val="TAL"/>
              <w:keepNext w:val="0"/>
              <w:keepLines w:val="0"/>
              <w:rPr>
                <w:rFonts w:cs="Arial"/>
                <w:sz w:val="16"/>
                <w:lang w:eastAsia="zh-CN"/>
              </w:rPr>
            </w:pPr>
          </w:p>
          <w:p w14:paraId="3281B6AC" w14:textId="60CC5599" w:rsidR="003F1D34" w:rsidRPr="00EF21D2" w:rsidRDefault="003F1D34" w:rsidP="003F1D34">
            <w:pPr>
              <w:pStyle w:val="TAL"/>
              <w:keepNext w:val="0"/>
              <w:keepLines w:val="0"/>
              <w:rPr>
                <w:lang w:eastAsia="zh-CN"/>
              </w:rPr>
            </w:pPr>
            <w:r w:rsidRPr="00EF21D2">
              <w:rPr>
                <w:rFonts w:cs="Arial"/>
                <w:lang w:eastAsia="zh-CN"/>
              </w:rPr>
              <w:t>allowedValues: yes, no</w:t>
            </w:r>
          </w:p>
        </w:tc>
        <w:tc>
          <w:tcPr>
            <w:tcW w:w="2497" w:type="dxa"/>
          </w:tcPr>
          <w:p w14:paraId="3549AEE4" w14:textId="553FB0B1"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66C72277" w14:textId="44E3999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84F4174" w14:textId="390F1117"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38EC773" w14:textId="754D747B"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786509F" w14:textId="51854943"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2EF5B4F4" w14:textId="77777777" w:rsidTr="00ED74D7">
        <w:trPr>
          <w:cantSplit/>
          <w:jc w:val="center"/>
        </w:trPr>
        <w:tc>
          <w:tcPr>
            <w:tcW w:w="1897" w:type="dxa"/>
          </w:tcPr>
          <w:p w14:paraId="27D3BF46"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3F1D34" w:rsidRPr="00EF21D2" w:rsidRDefault="003F1D34" w:rsidP="003F1D34">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3F1D34" w:rsidRPr="00EF21D2" w:rsidRDefault="003F1D34" w:rsidP="003F1D34">
            <w:pPr>
              <w:pStyle w:val="TAL"/>
              <w:keepNext w:val="0"/>
              <w:keepLines w:val="0"/>
              <w:rPr>
                <w:szCs w:val="18"/>
                <w:lang w:eastAsia="zh-CN"/>
              </w:rPr>
            </w:pPr>
          </w:p>
          <w:p w14:paraId="34AF6DCF" w14:textId="0096A9E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3F1D34" w:rsidRPr="00EF21D2" w:rsidRDefault="003F1D34" w:rsidP="003F1D34">
            <w:pPr>
              <w:pStyle w:val="TAL"/>
              <w:keepNext w:val="0"/>
              <w:keepLines w:val="0"/>
              <w:rPr>
                <w:rFonts w:cs="Arial"/>
                <w:szCs w:val="18"/>
                <w:lang w:eastAsia="zh-CN"/>
              </w:rPr>
            </w:pPr>
            <w:r w:rsidRPr="00EF21D2">
              <w:t>type: Boolean</w:t>
            </w:r>
          </w:p>
          <w:p w14:paraId="319CDEBF" w14:textId="3E300C67"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6A1A1675" w14:textId="64CAA49D"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05DC74E1" w14:textId="7AB10611"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757C7E34" w14:textId="3CA1E7AE"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4028002" w14:textId="3C57AD65"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CCCE3F4" w14:textId="77777777" w:rsidTr="00ED74D7">
        <w:trPr>
          <w:cantSplit/>
          <w:jc w:val="center"/>
        </w:trPr>
        <w:tc>
          <w:tcPr>
            <w:tcW w:w="1897" w:type="dxa"/>
          </w:tcPr>
          <w:p w14:paraId="232BC185" w14:textId="478BF360"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60ABCCBA" w14:textId="7B3E4E6B" w:rsidR="003F1D34" w:rsidRPr="00EF21D2" w:rsidRDefault="003F1D34" w:rsidP="003F1D34">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39D9EB5D" w14:textId="77777777" w:rsidR="003F1D34" w:rsidRPr="00EF21D2" w:rsidRDefault="003F1D34" w:rsidP="003F1D34">
            <w:pPr>
              <w:pStyle w:val="TAL"/>
              <w:keepNext w:val="0"/>
              <w:keepLines w:val="0"/>
              <w:rPr>
                <w:rFonts w:cs="Arial"/>
              </w:rPr>
            </w:pPr>
          </w:p>
          <w:p w14:paraId="782728EC" w14:textId="46E9DF04"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3F1D34" w:rsidRPr="00EF21D2" w:rsidRDefault="003F1D34" w:rsidP="003F1D34">
            <w:pPr>
              <w:pStyle w:val="TAL"/>
              <w:keepNext w:val="0"/>
              <w:keepLines w:val="0"/>
              <w:rPr>
                <w:rFonts w:cs="Arial"/>
                <w:lang w:eastAsia="zh-CN"/>
              </w:rPr>
            </w:pPr>
          </w:p>
          <w:p w14:paraId="3E0B3A36" w14:textId="18AD576B" w:rsidR="003F1D34" w:rsidRPr="00EF21D2" w:rsidRDefault="00324253"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4FC50747" w14:textId="77777777" w:rsidR="003F1D34" w:rsidRPr="00EF21D2" w:rsidRDefault="003F1D34" w:rsidP="003F1D34">
            <w:pPr>
              <w:pStyle w:val="TAL"/>
              <w:keepNext w:val="0"/>
              <w:keepLines w:val="0"/>
              <w:rPr>
                <w:lang w:eastAsia="zh-CN"/>
              </w:rPr>
            </w:pPr>
          </w:p>
        </w:tc>
        <w:tc>
          <w:tcPr>
            <w:tcW w:w="2497" w:type="dxa"/>
          </w:tcPr>
          <w:p w14:paraId="4C830070" w14:textId="77777777" w:rsidR="00324253" w:rsidRPr="00EF21D2" w:rsidRDefault="00324253" w:rsidP="00324253">
            <w:pPr>
              <w:pStyle w:val="TAL"/>
              <w:keepNext w:val="0"/>
              <w:keepLines w:val="0"/>
            </w:pPr>
            <w:r w:rsidRPr="00EF21D2">
              <w:t>type: Integer</w:t>
            </w:r>
          </w:p>
          <w:p w14:paraId="4063BD29" w14:textId="7EA39683" w:rsidR="003F1D34" w:rsidRPr="00EF21D2" w:rsidRDefault="00324253" w:rsidP="00324253">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D5CAF3A" w14:textId="7EC2502B" w:rsidR="003F1D34" w:rsidRPr="00EF21D2" w:rsidRDefault="003F1D34" w:rsidP="003F1D34">
            <w:pPr>
              <w:pStyle w:val="TAL"/>
              <w:keepNext w:val="0"/>
              <w:keepLines w:val="0"/>
            </w:pPr>
            <w:r w:rsidRPr="00EF21D2">
              <w:t xml:space="preserve">isOrdered: </w:t>
            </w:r>
            <w:r w:rsidRPr="00CD3748">
              <w:t>False</w:t>
            </w:r>
          </w:p>
          <w:p w14:paraId="77BB1C08" w14:textId="7F8A827F" w:rsidR="003F1D34" w:rsidRPr="00EF21D2" w:rsidRDefault="003F1D34" w:rsidP="003F1D34">
            <w:pPr>
              <w:pStyle w:val="TAL"/>
              <w:keepNext w:val="0"/>
              <w:keepLines w:val="0"/>
            </w:pPr>
            <w:r w:rsidRPr="00EF21D2">
              <w:t xml:space="preserve">isUnique: </w:t>
            </w:r>
            <w:r w:rsidRPr="00CD3748">
              <w:t>True</w:t>
            </w:r>
          </w:p>
          <w:p w14:paraId="602F688C" w14:textId="107FEBA8" w:rsidR="003F1D34" w:rsidRPr="00EF21D2" w:rsidRDefault="003F1D34" w:rsidP="003F1D34">
            <w:pPr>
              <w:pStyle w:val="TAL"/>
              <w:keepNext w:val="0"/>
              <w:keepLines w:val="0"/>
            </w:pPr>
            <w:r w:rsidRPr="00EF21D2">
              <w:t>defaultValue: None</w:t>
            </w:r>
          </w:p>
          <w:p w14:paraId="15CAB6A0" w14:textId="543E7D50"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6CD2387" w14:textId="77777777" w:rsidTr="00ED74D7">
        <w:trPr>
          <w:cantSplit/>
          <w:jc w:val="center"/>
        </w:trPr>
        <w:tc>
          <w:tcPr>
            <w:tcW w:w="1897" w:type="dxa"/>
          </w:tcPr>
          <w:p w14:paraId="7B51DA95" w14:textId="0F70413B"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3F1D34" w:rsidRPr="00EF21D2" w:rsidRDefault="003F1D34" w:rsidP="003F1D34">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1D0D57A9" w14:textId="77777777" w:rsidR="003F1D34" w:rsidRPr="00EF21D2" w:rsidRDefault="003F1D34" w:rsidP="003F1D34">
            <w:pPr>
              <w:pStyle w:val="TAL"/>
              <w:keepNext w:val="0"/>
              <w:keepLines w:val="0"/>
              <w:rPr>
                <w:szCs w:val="18"/>
                <w:lang w:eastAsia="zh-CN"/>
              </w:rPr>
            </w:pPr>
          </w:p>
          <w:p w14:paraId="23E8A817" w14:textId="2CB16B7A"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3F1D34" w:rsidRPr="00EF21D2" w:rsidRDefault="003F1D34" w:rsidP="003F1D34">
            <w:pPr>
              <w:pStyle w:val="TAL"/>
              <w:keepNext w:val="0"/>
              <w:keepLines w:val="0"/>
              <w:rPr>
                <w:szCs w:val="18"/>
              </w:rPr>
            </w:pPr>
          </w:p>
          <w:p w14:paraId="28329CE4" w14:textId="378F9CCC"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3F1D34" w:rsidRPr="00EF21D2" w:rsidRDefault="003F1D34" w:rsidP="003F1D34">
            <w:pPr>
              <w:pStyle w:val="TAL"/>
              <w:keepNext w:val="0"/>
              <w:keepLines w:val="0"/>
              <w:rPr>
                <w:rFonts w:cs="Arial"/>
                <w:szCs w:val="18"/>
                <w:lang w:eastAsia="zh-CN"/>
              </w:rPr>
            </w:pPr>
          </w:p>
          <w:p w14:paraId="43E70262" w14:textId="7EF2D314"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05345B1" w14:textId="77777777" w:rsidR="003F1D34" w:rsidRPr="00EF21D2" w:rsidRDefault="003F1D34" w:rsidP="003F1D34">
            <w:pPr>
              <w:pStyle w:val="TAL"/>
              <w:keepNext w:val="0"/>
              <w:keepLines w:val="0"/>
              <w:rPr>
                <w:szCs w:val="18"/>
              </w:rPr>
            </w:pPr>
          </w:p>
          <w:p w14:paraId="65A553D7" w14:textId="13A8AD26"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3F1D34" w:rsidRPr="00EF21D2" w:rsidRDefault="003F1D34" w:rsidP="003F1D34">
            <w:pPr>
              <w:pStyle w:val="TAL"/>
              <w:keepNext w:val="0"/>
              <w:keepLines w:val="0"/>
              <w:rPr>
                <w:szCs w:val="18"/>
              </w:rPr>
            </w:pPr>
          </w:p>
          <w:p w14:paraId="79EA1205" w14:textId="3232FB84" w:rsidR="003F1D34" w:rsidRPr="00EF21D2" w:rsidRDefault="003F1D34" w:rsidP="003F1D34">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3F1D34" w:rsidRPr="00EF21D2" w:rsidRDefault="003F1D34" w:rsidP="003F1D34">
            <w:pPr>
              <w:pStyle w:val="TAL"/>
              <w:keepNext w:val="0"/>
              <w:keepLines w:val="0"/>
              <w:rPr>
                <w:lang w:eastAsia="zh-CN"/>
              </w:rPr>
            </w:pPr>
          </w:p>
        </w:tc>
        <w:tc>
          <w:tcPr>
            <w:tcW w:w="2497" w:type="dxa"/>
          </w:tcPr>
          <w:p w14:paraId="2EFB5350" w14:textId="64D22124"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7AB7FD73"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70F6E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7FBCC7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3985A4D" w14:textId="08505CF3"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75A2FBDA" w14:textId="77777777" w:rsidTr="00ED74D7">
        <w:trPr>
          <w:cantSplit/>
          <w:jc w:val="center"/>
        </w:trPr>
        <w:tc>
          <w:tcPr>
            <w:tcW w:w="1897" w:type="dxa"/>
          </w:tcPr>
          <w:p w14:paraId="56D8A691" w14:textId="1FEFFE85"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A49B0BE" w14:textId="77777777" w:rsidR="003F1D34" w:rsidRPr="00EF21D2" w:rsidRDefault="003F1D34" w:rsidP="003F1D34">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3F1D34" w:rsidRPr="00EF21D2" w:rsidRDefault="003F1D34" w:rsidP="003F1D34">
            <w:pPr>
              <w:pStyle w:val="TAL"/>
              <w:keepNext w:val="0"/>
              <w:keepLines w:val="0"/>
              <w:rPr>
                <w:szCs w:val="18"/>
              </w:rPr>
            </w:pPr>
          </w:p>
          <w:p w14:paraId="5FDE3261" w14:textId="77777777"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3F1D34" w:rsidRPr="00EF21D2" w:rsidRDefault="003F1D34" w:rsidP="003F1D34">
            <w:pPr>
              <w:pStyle w:val="TAL"/>
              <w:keepNext w:val="0"/>
              <w:keepLines w:val="0"/>
              <w:rPr>
                <w:szCs w:val="18"/>
                <w:lang w:eastAsia="zh-CN"/>
              </w:rPr>
            </w:pPr>
          </w:p>
          <w:p w14:paraId="23E8C05F"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3F1D34" w:rsidRPr="00EF21D2" w:rsidRDefault="003F1D34" w:rsidP="003F1D34">
            <w:pPr>
              <w:pStyle w:val="TAL"/>
              <w:keepNext w:val="0"/>
              <w:keepLines w:val="0"/>
              <w:rPr>
                <w:rFonts w:cs="Arial"/>
                <w:szCs w:val="18"/>
                <w:lang w:eastAsia="zh-CN"/>
              </w:rPr>
            </w:pPr>
          </w:p>
          <w:p w14:paraId="3B2DCBFF" w14:textId="6C4E3E2A"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66F7C954" w14:textId="77777777" w:rsidR="003F1D34" w:rsidRPr="00EF21D2" w:rsidRDefault="003F1D34" w:rsidP="003F1D34">
            <w:pPr>
              <w:pStyle w:val="TAL"/>
              <w:keepNext w:val="0"/>
              <w:keepLines w:val="0"/>
              <w:rPr>
                <w:szCs w:val="18"/>
              </w:rPr>
            </w:pPr>
          </w:p>
          <w:p w14:paraId="4AF39799" w14:textId="77777777"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7E0B9AA0" w14:textId="77777777" w:rsidR="003F1D34" w:rsidRPr="00EF21D2" w:rsidRDefault="003F1D34" w:rsidP="003F1D34">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E37E85C" w14:textId="77777777" w:rsidR="003F1D34" w:rsidRPr="00EF21D2" w:rsidRDefault="003F1D34" w:rsidP="003F1D34">
            <w:pPr>
              <w:pStyle w:val="TAL"/>
              <w:keepNext w:val="0"/>
              <w:keepLines w:val="0"/>
              <w:rPr>
                <w:szCs w:val="18"/>
              </w:rPr>
            </w:pPr>
          </w:p>
          <w:p w14:paraId="7B3E5B3F" w14:textId="5913801B" w:rsidR="003F1D34" w:rsidRPr="00EF21D2" w:rsidRDefault="003F1D34" w:rsidP="003F1D34">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04E2B248" w14:textId="5C266546"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7DE153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4AB883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3AB7FF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D7AA89A" w14:textId="0558C30F"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6A4E3DFB" w14:textId="77777777" w:rsidTr="00ED74D7">
        <w:trPr>
          <w:cantSplit/>
          <w:jc w:val="center"/>
        </w:trPr>
        <w:tc>
          <w:tcPr>
            <w:tcW w:w="1897" w:type="dxa"/>
          </w:tcPr>
          <w:p w14:paraId="1B9389A3" w14:textId="5A30511E"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0AA4C045"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D70DEC5" w14:textId="77777777" w:rsidR="003F1D34" w:rsidRDefault="003F1D34" w:rsidP="003F1D34">
            <w:pPr>
              <w:pStyle w:val="TAL"/>
              <w:rPr>
                <w:rFonts w:cs="Arial"/>
                <w:color w:val="000000"/>
                <w:szCs w:val="18"/>
                <w:lang w:eastAsia="zh-CN"/>
              </w:rPr>
            </w:pPr>
          </w:p>
          <w:p w14:paraId="0613FE45" w14:textId="1E1F2541" w:rsidR="003F1D34" w:rsidRPr="00EF21D2" w:rsidRDefault="003F1D34" w:rsidP="003F1D34">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2BE4E17E" w14:textId="77777777" w:rsidR="003F1D34" w:rsidRDefault="003F1D34" w:rsidP="003F1D34">
            <w:pPr>
              <w:pStyle w:val="TAL"/>
              <w:rPr>
                <w:lang w:eastAsia="zh-CN"/>
              </w:rPr>
            </w:pPr>
            <w:r>
              <w:t xml:space="preserve">type: </w:t>
            </w:r>
            <w:r>
              <w:rPr>
                <w:rFonts w:hint="eastAsia"/>
                <w:lang w:eastAsia="zh-CN"/>
              </w:rPr>
              <w:t>Integer</w:t>
            </w:r>
          </w:p>
          <w:p w14:paraId="06AB5F11" w14:textId="77777777" w:rsidR="003F1D34" w:rsidRDefault="003F1D34" w:rsidP="003F1D34">
            <w:pPr>
              <w:pStyle w:val="TAL"/>
            </w:pPr>
            <w:r>
              <w:t>multiplicity:</w:t>
            </w:r>
            <w:r>
              <w:rPr>
                <w:rFonts w:hint="eastAsia"/>
                <w:lang w:eastAsia="zh-CN"/>
              </w:rPr>
              <w:t>0..</w:t>
            </w:r>
            <w:r>
              <w:t>1</w:t>
            </w:r>
          </w:p>
          <w:p w14:paraId="776ABCCE" w14:textId="77777777" w:rsidR="003F1D34" w:rsidRDefault="003F1D34" w:rsidP="003F1D34">
            <w:pPr>
              <w:pStyle w:val="TAL"/>
            </w:pPr>
            <w:r>
              <w:t>isOrdered: N/A</w:t>
            </w:r>
          </w:p>
          <w:p w14:paraId="54DA1C6D" w14:textId="77777777" w:rsidR="003F1D34" w:rsidRDefault="003F1D34" w:rsidP="003F1D34">
            <w:pPr>
              <w:pStyle w:val="TAL"/>
            </w:pPr>
            <w:r>
              <w:t>isUnique: N/A</w:t>
            </w:r>
          </w:p>
          <w:p w14:paraId="4E816986" w14:textId="77777777" w:rsidR="003F1D34" w:rsidRDefault="003F1D34" w:rsidP="003F1D34">
            <w:pPr>
              <w:pStyle w:val="TAL"/>
            </w:pPr>
            <w:r>
              <w:t>defaultValue: None</w:t>
            </w:r>
          </w:p>
          <w:p w14:paraId="480E5E8E" w14:textId="55BA110C" w:rsidR="003F1D34" w:rsidRPr="00EF21D2" w:rsidRDefault="003F1D34" w:rsidP="003F1D34">
            <w:pPr>
              <w:pStyle w:val="TAL"/>
              <w:keepNext w:val="0"/>
              <w:keepLines w:val="0"/>
              <w:rPr>
                <w:rFonts w:cs="Arial"/>
                <w:szCs w:val="18"/>
                <w:lang w:eastAsia="zh-CN"/>
              </w:rPr>
            </w:pPr>
            <w:r>
              <w:t>isNullable: False</w:t>
            </w:r>
          </w:p>
        </w:tc>
      </w:tr>
      <w:tr w:rsidR="003F1D34" w:rsidRPr="00EF21D2" w14:paraId="6DDC9C63" w14:textId="77777777" w:rsidTr="00ED74D7">
        <w:trPr>
          <w:cantSplit/>
          <w:jc w:val="center"/>
        </w:trPr>
        <w:tc>
          <w:tcPr>
            <w:tcW w:w="1897" w:type="dxa"/>
          </w:tcPr>
          <w:p w14:paraId="47632EBD" w14:textId="5E2CCB41"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777E6AE8"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7D82E82" w14:textId="77777777" w:rsidR="003F1D34" w:rsidRDefault="003F1D34" w:rsidP="003F1D34">
            <w:pPr>
              <w:pStyle w:val="TAL"/>
              <w:rPr>
                <w:rFonts w:cs="Arial"/>
                <w:color w:val="000000"/>
                <w:szCs w:val="18"/>
                <w:lang w:eastAsia="zh-CN"/>
              </w:rPr>
            </w:pPr>
          </w:p>
          <w:p w14:paraId="4304E32C" w14:textId="4B7CFE2D" w:rsidR="003F1D34" w:rsidRPr="00EF21D2" w:rsidRDefault="003F1D34" w:rsidP="003F1D34">
            <w:pPr>
              <w:pStyle w:val="TAL"/>
              <w:keepNext w:val="0"/>
              <w:keepLines w:val="0"/>
              <w:rPr>
                <w:szCs w:val="18"/>
              </w:rPr>
            </w:pPr>
            <w:r>
              <w:rPr>
                <w:rFonts w:cs="Arial"/>
                <w:szCs w:val="18"/>
              </w:rPr>
              <w:t>allowedValues:</w:t>
            </w:r>
            <w:r>
              <w:t xml:space="preserve"> </w:t>
            </w:r>
            <w:r>
              <w:rPr>
                <w:rFonts w:hint="eastAsia"/>
                <w:lang w:eastAsia="zh-CN"/>
              </w:rPr>
              <w:t>1..200</w:t>
            </w:r>
          </w:p>
        </w:tc>
        <w:tc>
          <w:tcPr>
            <w:tcW w:w="2497" w:type="dxa"/>
          </w:tcPr>
          <w:p w14:paraId="152FF318" w14:textId="77777777" w:rsidR="003F1D34" w:rsidRDefault="003F1D34" w:rsidP="003F1D34">
            <w:pPr>
              <w:pStyle w:val="TAL"/>
              <w:rPr>
                <w:lang w:eastAsia="zh-CN"/>
              </w:rPr>
            </w:pPr>
            <w:r>
              <w:t xml:space="preserve">type: </w:t>
            </w:r>
            <w:r>
              <w:rPr>
                <w:rFonts w:hint="eastAsia"/>
                <w:lang w:eastAsia="zh-CN"/>
              </w:rPr>
              <w:t>Integer</w:t>
            </w:r>
          </w:p>
          <w:p w14:paraId="6B8DA506" w14:textId="77777777" w:rsidR="003F1D34" w:rsidRDefault="003F1D34" w:rsidP="003F1D34">
            <w:pPr>
              <w:pStyle w:val="TAL"/>
            </w:pPr>
            <w:r>
              <w:t xml:space="preserve">multiplicity: </w:t>
            </w:r>
            <w:r>
              <w:rPr>
                <w:rFonts w:hint="eastAsia"/>
                <w:lang w:eastAsia="zh-CN"/>
              </w:rPr>
              <w:t>0..</w:t>
            </w:r>
            <w:r>
              <w:t>1</w:t>
            </w:r>
          </w:p>
          <w:p w14:paraId="3400D80F" w14:textId="77777777" w:rsidR="003F1D34" w:rsidRDefault="003F1D34" w:rsidP="003F1D34">
            <w:pPr>
              <w:pStyle w:val="TAL"/>
            </w:pPr>
            <w:r>
              <w:t>isOrdered: N/A</w:t>
            </w:r>
          </w:p>
          <w:p w14:paraId="1F6D7B1D" w14:textId="77777777" w:rsidR="003F1D34" w:rsidRDefault="003F1D34" w:rsidP="003F1D34">
            <w:pPr>
              <w:pStyle w:val="TAL"/>
            </w:pPr>
            <w:r>
              <w:t>isUnique: N/A</w:t>
            </w:r>
          </w:p>
          <w:p w14:paraId="4618BBD6" w14:textId="77777777" w:rsidR="003F1D34" w:rsidRDefault="003F1D34" w:rsidP="003F1D34">
            <w:pPr>
              <w:pStyle w:val="TAL"/>
            </w:pPr>
            <w:r>
              <w:t>defaultValue: None</w:t>
            </w:r>
          </w:p>
          <w:p w14:paraId="2D8BF902" w14:textId="3DEAD257" w:rsidR="003F1D34" w:rsidRPr="00EF21D2" w:rsidRDefault="003F1D34" w:rsidP="003F1D34">
            <w:pPr>
              <w:pStyle w:val="TAL"/>
              <w:keepNext w:val="0"/>
              <w:keepLines w:val="0"/>
              <w:rPr>
                <w:rFonts w:cs="Arial"/>
                <w:szCs w:val="18"/>
                <w:lang w:eastAsia="zh-CN"/>
              </w:rPr>
            </w:pPr>
            <w:r>
              <w:t>isNullable: False</w:t>
            </w:r>
          </w:p>
        </w:tc>
      </w:tr>
      <w:tr w:rsidR="003F1D34" w:rsidRPr="00EF21D2" w14:paraId="732E97A6" w14:textId="77777777" w:rsidTr="00ED74D7">
        <w:trPr>
          <w:cantSplit/>
          <w:jc w:val="center"/>
        </w:trPr>
        <w:tc>
          <w:tcPr>
            <w:tcW w:w="1897" w:type="dxa"/>
          </w:tcPr>
          <w:p w14:paraId="462C612B" w14:textId="74942606"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7283ACE3"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08C7248" w14:textId="77777777" w:rsidR="003F1D34" w:rsidRDefault="003F1D34" w:rsidP="003F1D34">
            <w:pPr>
              <w:pStyle w:val="TAL"/>
              <w:rPr>
                <w:rFonts w:cs="Arial"/>
                <w:color w:val="000000"/>
                <w:szCs w:val="18"/>
                <w:lang w:eastAsia="zh-CN"/>
              </w:rPr>
            </w:pPr>
          </w:p>
          <w:p w14:paraId="2F988DDB" w14:textId="67090AB2" w:rsidR="003F1D34" w:rsidRPr="00EF21D2" w:rsidRDefault="003F1D34" w:rsidP="003F1D34">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60EC46FF" w14:textId="77777777" w:rsidR="003F1D34" w:rsidRDefault="003F1D34" w:rsidP="003F1D34">
            <w:pPr>
              <w:pStyle w:val="TAL"/>
              <w:rPr>
                <w:lang w:eastAsia="zh-CN"/>
              </w:rPr>
            </w:pPr>
            <w:r>
              <w:t xml:space="preserve">type: </w:t>
            </w:r>
            <w:r>
              <w:rPr>
                <w:rFonts w:hint="eastAsia"/>
                <w:lang w:eastAsia="zh-CN"/>
              </w:rPr>
              <w:t>Integer</w:t>
            </w:r>
          </w:p>
          <w:p w14:paraId="636C99E6" w14:textId="77777777" w:rsidR="003F1D34" w:rsidRDefault="003F1D34" w:rsidP="003F1D34">
            <w:pPr>
              <w:pStyle w:val="TAL"/>
            </w:pPr>
            <w:r>
              <w:t xml:space="preserve">multiplicity: </w:t>
            </w:r>
            <w:r>
              <w:rPr>
                <w:rFonts w:hint="eastAsia"/>
                <w:lang w:eastAsia="zh-CN"/>
              </w:rPr>
              <w:t>0..</w:t>
            </w:r>
            <w:r>
              <w:t>1</w:t>
            </w:r>
          </w:p>
          <w:p w14:paraId="5858F0A8" w14:textId="77777777" w:rsidR="003F1D34" w:rsidRDefault="003F1D34" w:rsidP="003F1D34">
            <w:pPr>
              <w:pStyle w:val="TAL"/>
            </w:pPr>
            <w:r>
              <w:t>isOrdered: N/A</w:t>
            </w:r>
          </w:p>
          <w:p w14:paraId="671550A5" w14:textId="77777777" w:rsidR="003F1D34" w:rsidRDefault="003F1D34" w:rsidP="003F1D34">
            <w:pPr>
              <w:pStyle w:val="TAL"/>
            </w:pPr>
            <w:r>
              <w:t>isUnique: N/A</w:t>
            </w:r>
          </w:p>
          <w:p w14:paraId="37C3AE32" w14:textId="77777777" w:rsidR="003F1D34" w:rsidRDefault="003F1D34" w:rsidP="003F1D34">
            <w:pPr>
              <w:pStyle w:val="TAL"/>
            </w:pPr>
            <w:r>
              <w:t>defaultValue: None</w:t>
            </w:r>
          </w:p>
          <w:p w14:paraId="0A86DF3B" w14:textId="68FE8F5A" w:rsidR="003F1D34" w:rsidRPr="00EF21D2" w:rsidRDefault="003F1D34" w:rsidP="003F1D34">
            <w:pPr>
              <w:pStyle w:val="TAL"/>
              <w:keepNext w:val="0"/>
              <w:keepLines w:val="0"/>
              <w:rPr>
                <w:rFonts w:cs="Arial"/>
                <w:szCs w:val="18"/>
                <w:lang w:eastAsia="zh-CN"/>
              </w:rPr>
            </w:pPr>
            <w:r>
              <w:t>isNullable: False</w:t>
            </w:r>
          </w:p>
        </w:tc>
      </w:tr>
      <w:tr w:rsidR="003F1D34" w:rsidRPr="00EF21D2" w14:paraId="65B73BBA" w14:textId="77777777" w:rsidTr="00ED74D7">
        <w:trPr>
          <w:cantSplit/>
          <w:jc w:val="center"/>
        </w:trPr>
        <w:tc>
          <w:tcPr>
            <w:tcW w:w="1897" w:type="dxa"/>
          </w:tcPr>
          <w:p w14:paraId="08A4C738"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3F1D34" w:rsidRPr="00EF21D2" w:rsidRDefault="003F1D34" w:rsidP="003F1D34">
            <w:pPr>
              <w:pStyle w:val="TAL"/>
              <w:keepNext w:val="0"/>
              <w:keepLines w:val="0"/>
              <w:rPr>
                <w:szCs w:val="18"/>
                <w:lang w:eastAsia="zh-CN"/>
              </w:rPr>
            </w:pPr>
          </w:p>
          <w:p w14:paraId="380D6593" w14:textId="080048B9"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5649C176" w14:textId="5DBDE245"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668FB5D0" w14:textId="5032E3D6"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23EE69F" w14:textId="0A2433DA"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3222377B" w14:textId="71950114"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E13339A" w14:textId="77777777" w:rsidTr="00ED74D7">
        <w:trPr>
          <w:cantSplit/>
          <w:jc w:val="center"/>
        </w:trPr>
        <w:tc>
          <w:tcPr>
            <w:tcW w:w="1897" w:type="dxa"/>
          </w:tcPr>
          <w:p w14:paraId="417B4ACD" w14:textId="3DB72273"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31F17A75" w14:textId="7A1F966F" w:rsidR="003F1D34" w:rsidRPr="00EF21D2" w:rsidRDefault="003F1D34" w:rsidP="003F1D34">
            <w:pPr>
              <w:pStyle w:val="TAL"/>
              <w:keepNext w:val="0"/>
              <w:keepLines w:val="0"/>
              <w:rPr>
                <w:rFonts w:cs="Arial"/>
              </w:rPr>
            </w:pPr>
            <w:r w:rsidRPr="00EF21D2">
              <w:rPr>
                <w:rFonts w:cs="Arial"/>
              </w:rPr>
              <w:t>This holds a list of physical cell identities that can be assigned to the NR cells.</w:t>
            </w:r>
          </w:p>
          <w:p w14:paraId="17F3A822" w14:textId="77777777" w:rsidR="003F1D34" w:rsidRPr="00EF21D2" w:rsidRDefault="003F1D34" w:rsidP="003F1D34">
            <w:pPr>
              <w:pStyle w:val="TAL"/>
              <w:keepNext w:val="0"/>
              <w:keepLines w:val="0"/>
              <w:rPr>
                <w:rFonts w:cs="Arial"/>
              </w:rPr>
            </w:pPr>
          </w:p>
          <w:p w14:paraId="7985DAB8" w14:textId="7545A658"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3F1D34" w:rsidRPr="00EF21D2" w:rsidRDefault="003F1D34" w:rsidP="003F1D34">
            <w:pPr>
              <w:pStyle w:val="TAL"/>
              <w:keepNext w:val="0"/>
              <w:keepLines w:val="0"/>
              <w:rPr>
                <w:rFonts w:cs="Arial"/>
                <w:lang w:eastAsia="zh-CN"/>
              </w:rPr>
            </w:pPr>
          </w:p>
          <w:p w14:paraId="5DC5706B" w14:textId="00FA81E6" w:rsidR="003F1D34" w:rsidRPr="00EF21D2" w:rsidRDefault="003F1D34"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7A769122" w14:textId="77777777" w:rsidR="003F1D34" w:rsidRPr="00EF21D2" w:rsidRDefault="003F1D34" w:rsidP="003F1D34">
            <w:pPr>
              <w:pStyle w:val="TAL"/>
              <w:keepNext w:val="0"/>
              <w:keepLines w:val="0"/>
              <w:rPr>
                <w:lang w:eastAsia="zh-CN"/>
              </w:rPr>
            </w:pPr>
          </w:p>
        </w:tc>
        <w:tc>
          <w:tcPr>
            <w:tcW w:w="2497" w:type="dxa"/>
          </w:tcPr>
          <w:p w14:paraId="31AAC482" w14:textId="0138852E" w:rsidR="003F1D34" w:rsidRPr="00EF21D2" w:rsidRDefault="003F1D34" w:rsidP="003F1D34">
            <w:pPr>
              <w:pStyle w:val="TAL"/>
              <w:keepNext w:val="0"/>
              <w:keepLines w:val="0"/>
            </w:pPr>
            <w:r w:rsidRPr="00EF21D2">
              <w:t>type: Integer</w:t>
            </w:r>
          </w:p>
          <w:p w14:paraId="7F416C24" w14:textId="167202E0" w:rsidR="003F1D34" w:rsidRPr="00EF21D2" w:rsidRDefault="003F1D34" w:rsidP="003F1D34">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3F1D34" w:rsidRPr="00EF21D2" w:rsidRDefault="003F1D34" w:rsidP="003F1D34">
            <w:pPr>
              <w:pStyle w:val="TAL"/>
              <w:keepNext w:val="0"/>
              <w:keepLines w:val="0"/>
            </w:pPr>
            <w:r w:rsidRPr="00EF21D2">
              <w:t xml:space="preserve">isOrdered: </w:t>
            </w:r>
            <w:r w:rsidRPr="00CD3748">
              <w:t>False</w:t>
            </w:r>
          </w:p>
          <w:p w14:paraId="74FE0E6C" w14:textId="1E1C0ED1" w:rsidR="003F1D34" w:rsidRPr="00EF21D2" w:rsidRDefault="003F1D34" w:rsidP="003F1D34">
            <w:pPr>
              <w:pStyle w:val="TAL"/>
              <w:keepNext w:val="0"/>
              <w:keepLines w:val="0"/>
            </w:pPr>
            <w:r w:rsidRPr="00EF21D2">
              <w:t xml:space="preserve">isUnique: </w:t>
            </w:r>
            <w:r w:rsidRPr="00CD3748">
              <w:t>True</w:t>
            </w:r>
          </w:p>
          <w:p w14:paraId="517C42AA" w14:textId="79FC9B61" w:rsidR="003F1D34" w:rsidRPr="00EF21D2" w:rsidRDefault="003F1D34" w:rsidP="003F1D34">
            <w:pPr>
              <w:pStyle w:val="TAL"/>
              <w:keepNext w:val="0"/>
              <w:keepLines w:val="0"/>
            </w:pPr>
            <w:r w:rsidRPr="00EF21D2">
              <w:t>defaultValue: None</w:t>
            </w:r>
          </w:p>
          <w:p w14:paraId="2716504C" w14:textId="729E56CC"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78A8784" w14:textId="77777777" w:rsidTr="00ED74D7">
        <w:trPr>
          <w:cantSplit/>
          <w:jc w:val="center"/>
        </w:trPr>
        <w:tc>
          <w:tcPr>
            <w:tcW w:w="1897" w:type="dxa"/>
          </w:tcPr>
          <w:p w14:paraId="61AF531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3F1D34" w:rsidRPr="00EF21D2" w:rsidRDefault="003F1D34" w:rsidP="003F1D34">
            <w:pPr>
              <w:pStyle w:val="TAL"/>
              <w:keepNext w:val="0"/>
              <w:keepLines w:val="0"/>
              <w:rPr>
                <w:szCs w:val="18"/>
                <w:lang w:eastAsia="zh-CN"/>
              </w:rPr>
            </w:pPr>
          </w:p>
          <w:p w14:paraId="335D9048" w14:textId="5372FD4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3F1D34" w:rsidRPr="00EF21D2" w:rsidRDefault="003F1D34" w:rsidP="003F1D34">
            <w:pPr>
              <w:pStyle w:val="TAL"/>
              <w:keepNext w:val="0"/>
              <w:keepLines w:val="0"/>
              <w:rPr>
                <w:rFonts w:cs="Arial"/>
                <w:szCs w:val="18"/>
                <w:lang w:eastAsia="zh-CN"/>
              </w:rPr>
            </w:pPr>
            <w:r w:rsidRPr="00EF21D2">
              <w:t>type: Boolean</w:t>
            </w:r>
          </w:p>
          <w:p w14:paraId="4C6B1330" w14:textId="2F266FF8"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42CBFA5E" w14:textId="1F161EB0"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2650D180" w14:textId="666D091B"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0581DDD1" w14:textId="16879CF6"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622744E2" w14:textId="097092C3" w:rsidR="003F1D34" w:rsidRPr="00EF21D2" w:rsidRDefault="003F1D34" w:rsidP="003F1D34">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3F1D34" w:rsidRPr="00EF21D2" w14:paraId="2375E409" w14:textId="77777777" w:rsidTr="00ED74D7">
        <w:trPr>
          <w:cantSplit/>
          <w:jc w:val="center"/>
        </w:trPr>
        <w:tc>
          <w:tcPr>
            <w:tcW w:w="1897" w:type="dxa"/>
          </w:tcPr>
          <w:p w14:paraId="387D9EA2"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3F1D34" w:rsidRPr="00EF21D2" w:rsidRDefault="003F1D34" w:rsidP="003F1D34">
            <w:pPr>
              <w:pStyle w:val="TAL"/>
              <w:keepNext w:val="0"/>
              <w:keepLines w:val="0"/>
              <w:rPr>
                <w:szCs w:val="18"/>
                <w:lang w:eastAsia="zh-CN"/>
              </w:rPr>
            </w:pPr>
          </w:p>
          <w:p w14:paraId="1F99FD3F" w14:textId="57AEADCC"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3F1D34" w:rsidRPr="00EF21D2" w:rsidRDefault="003F1D34" w:rsidP="003F1D34">
            <w:pPr>
              <w:pStyle w:val="TAL"/>
              <w:keepNext w:val="0"/>
              <w:keepLines w:val="0"/>
            </w:pPr>
            <w:r w:rsidRPr="00EF21D2">
              <w:t xml:space="preserve">type: </w:t>
            </w:r>
            <w:r w:rsidRPr="00EF21D2">
              <w:rPr>
                <w:rFonts w:hint="eastAsia"/>
                <w:lang w:eastAsia="zh-CN"/>
              </w:rPr>
              <w:t>B</w:t>
            </w:r>
            <w:r w:rsidRPr="00EF21D2">
              <w:t>oolean</w:t>
            </w:r>
          </w:p>
          <w:p w14:paraId="7E177B7D" w14:textId="2CB47C92" w:rsidR="003F1D34" w:rsidRPr="00EF21D2" w:rsidRDefault="003F1D34" w:rsidP="003F1D34">
            <w:pPr>
              <w:pStyle w:val="TAL"/>
              <w:keepNext w:val="0"/>
              <w:keepLines w:val="0"/>
            </w:pPr>
            <w:r w:rsidRPr="00EF21D2">
              <w:t>multiplicity: 1</w:t>
            </w:r>
          </w:p>
          <w:p w14:paraId="65E964EA" w14:textId="7793267B" w:rsidR="003F1D34" w:rsidRPr="00EF21D2" w:rsidRDefault="003F1D34" w:rsidP="003F1D34">
            <w:pPr>
              <w:pStyle w:val="TAL"/>
              <w:keepNext w:val="0"/>
              <w:keepLines w:val="0"/>
            </w:pPr>
            <w:r w:rsidRPr="00EF21D2">
              <w:t>isOrdered: N/A</w:t>
            </w:r>
          </w:p>
          <w:p w14:paraId="45D1649C" w14:textId="0008DC44" w:rsidR="003F1D34" w:rsidRPr="00EF21D2" w:rsidRDefault="003F1D34" w:rsidP="003F1D34">
            <w:pPr>
              <w:pStyle w:val="TAL"/>
              <w:keepNext w:val="0"/>
              <w:keepLines w:val="0"/>
            </w:pPr>
            <w:r w:rsidRPr="00EF21D2">
              <w:t>isUnique: N/A</w:t>
            </w:r>
          </w:p>
          <w:p w14:paraId="0D0D9B54" w14:textId="0EED9742" w:rsidR="003F1D34" w:rsidRPr="00EF21D2" w:rsidRDefault="003F1D34" w:rsidP="003F1D34">
            <w:pPr>
              <w:pStyle w:val="TAL"/>
              <w:keepNext w:val="0"/>
              <w:keepLines w:val="0"/>
            </w:pPr>
            <w:r w:rsidRPr="00EF21D2">
              <w:t>defaultValue: None</w:t>
            </w:r>
          </w:p>
          <w:p w14:paraId="5E0C9325" w14:textId="157BEC8F" w:rsidR="003F1D34" w:rsidRPr="00EF21D2" w:rsidRDefault="003F1D34" w:rsidP="003F1D34">
            <w:pPr>
              <w:pStyle w:val="TAL"/>
              <w:keepNext w:val="0"/>
              <w:keepLines w:val="0"/>
            </w:pPr>
            <w:r w:rsidRPr="00EF21D2">
              <w:t xml:space="preserve">isNullable: </w:t>
            </w:r>
            <w:r w:rsidRPr="00EF21D2">
              <w:rPr>
                <w:rFonts w:hint="eastAsia"/>
                <w:lang w:eastAsia="zh-CN"/>
              </w:rPr>
              <w:t>False</w:t>
            </w:r>
          </w:p>
        </w:tc>
      </w:tr>
      <w:tr w:rsidR="003F1D34" w:rsidRPr="00EF21D2" w14:paraId="0CB800FE" w14:textId="77777777" w:rsidTr="00ED74D7">
        <w:trPr>
          <w:cantSplit/>
          <w:jc w:val="center"/>
        </w:trPr>
        <w:tc>
          <w:tcPr>
            <w:tcW w:w="1897" w:type="dxa"/>
          </w:tcPr>
          <w:p w14:paraId="7CB9EED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3F1D34" w:rsidRPr="00EF21D2" w:rsidRDefault="003F1D34" w:rsidP="003F1D34">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3F1D34" w:rsidRPr="00EF21D2" w:rsidRDefault="003F1D34" w:rsidP="003F1D34">
            <w:pPr>
              <w:pStyle w:val="TAL"/>
              <w:keepNext w:val="0"/>
              <w:keepLines w:val="0"/>
              <w:rPr>
                <w:szCs w:val="18"/>
                <w:lang w:eastAsia="zh-CN"/>
              </w:rPr>
            </w:pPr>
          </w:p>
          <w:p w14:paraId="1AE17D32" w14:textId="44FC2A42" w:rsidR="003F1D34" w:rsidRPr="00EF21D2" w:rsidRDefault="003F1D34" w:rsidP="003F1D34">
            <w:pPr>
              <w:pStyle w:val="TAL"/>
              <w:keepNext w:val="0"/>
              <w:keepLines w:val="0"/>
              <w:rPr>
                <w:rFonts w:cs="Arial"/>
              </w:rPr>
            </w:pPr>
            <w:r w:rsidRPr="00EF21D2">
              <w:rPr>
                <w:rFonts w:cs="Arial"/>
                <w:szCs w:val="18"/>
              </w:rPr>
              <w:t>allowedValues: -20..20</w:t>
            </w:r>
          </w:p>
          <w:p w14:paraId="578CA0C8" w14:textId="458AB840" w:rsidR="003F1D34" w:rsidRPr="00EF21D2" w:rsidRDefault="003F1D34" w:rsidP="003F1D34">
            <w:pPr>
              <w:pStyle w:val="TAL"/>
              <w:keepNext w:val="0"/>
              <w:keepLines w:val="0"/>
              <w:rPr>
                <w:rFonts w:cs="Arial"/>
              </w:rPr>
            </w:pPr>
            <w:r w:rsidRPr="00EF21D2">
              <w:rPr>
                <w:rFonts w:cs="Arial"/>
              </w:rPr>
              <w:t>Unit: 0.5 dB</w:t>
            </w:r>
          </w:p>
          <w:p w14:paraId="49010CA5" w14:textId="77777777" w:rsidR="003F1D34" w:rsidRPr="00EF21D2" w:rsidRDefault="003F1D34" w:rsidP="003F1D34">
            <w:pPr>
              <w:pStyle w:val="TAL"/>
              <w:keepNext w:val="0"/>
              <w:keepLines w:val="0"/>
              <w:rPr>
                <w:lang w:eastAsia="zh-CN"/>
              </w:rPr>
            </w:pPr>
          </w:p>
        </w:tc>
        <w:tc>
          <w:tcPr>
            <w:tcW w:w="2497" w:type="dxa"/>
          </w:tcPr>
          <w:p w14:paraId="484EF6AC" w14:textId="133B637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C50FD2A" w14:textId="5DB953A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6A0CEEED" w14:textId="519752AD"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D36DC8F" w14:textId="0158741F"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663CE682" w14:textId="77777777" w:rsidTr="00ED74D7">
        <w:trPr>
          <w:cantSplit/>
          <w:jc w:val="center"/>
        </w:trPr>
        <w:tc>
          <w:tcPr>
            <w:tcW w:w="1897" w:type="dxa"/>
          </w:tcPr>
          <w:p w14:paraId="0A0AB5B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3F1D34" w:rsidRPr="00EF21D2" w:rsidRDefault="003F1D34" w:rsidP="003F1D34">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3F1D34" w:rsidRPr="00EF21D2" w:rsidRDefault="003F1D34" w:rsidP="003F1D34">
            <w:pPr>
              <w:pStyle w:val="TAL"/>
              <w:keepNext w:val="0"/>
              <w:keepLines w:val="0"/>
              <w:rPr>
                <w:lang w:eastAsia="zh-CN"/>
              </w:rPr>
            </w:pPr>
          </w:p>
          <w:p w14:paraId="5FD2786E" w14:textId="2353E071"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0..604800</w:t>
            </w:r>
          </w:p>
          <w:p w14:paraId="28630C73" w14:textId="24D83EF5" w:rsidR="003F1D34" w:rsidRPr="00EF21D2" w:rsidRDefault="003F1D34" w:rsidP="003F1D34">
            <w:pPr>
              <w:pStyle w:val="TAL"/>
              <w:keepNext w:val="0"/>
              <w:keepLines w:val="0"/>
              <w:rPr>
                <w:lang w:eastAsia="zh-CN"/>
              </w:rPr>
            </w:pPr>
            <w:r w:rsidRPr="00EF21D2">
              <w:rPr>
                <w:szCs w:val="18"/>
              </w:rPr>
              <w:t>Unit: Seconds</w:t>
            </w:r>
          </w:p>
        </w:tc>
        <w:tc>
          <w:tcPr>
            <w:tcW w:w="2497" w:type="dxa"/>
          </w:tcPr>
          <w:p w14:paraId="7AE14E3F" w14:textId="2A7C8C6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5E3C3B8" w14:textId="64F50F0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1DD8604F" w14:textId="45DDAC44"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10F370D9" w14:textId="396B8880"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41A37CD8" w14:textId="77777777" w:rsidTr="00ED74D7">
        <w:trPr>
          <w:cantSplit/>
          <w:jc w:val="center"/>
        </w:trPr>
        <w:tc>
          <w:tcPr>
            <w:tcW w:w="1897" w:type="dxa"/>
          </w:tcPr>
          <w:p w14:paraId="4963F37A"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3F1D34" w:rsidRPr="00EF21D2" w:rsidRDefault="003F1D34" w:rsidP="003F1D34">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3F1D34" w:rsidRPr="00EF21D2" w:rsidRDefault="003F1D34" w:rsidP="003F1D34">
            <w:pPr>
              <w:pStyle w:val="TAL"/>
              <w:keepNext w:val="0"/>
              <w:keepLines w:val="0"/>
            </w:pPr>
            <w:r w:rsidRPr="00EF21D2">
              <w:t>This attribute is used for Mobility Robustness Optimization.</w:t>
            </w:r>
          </w:p>
          <w:p w14:paraId="13D18F57" w14:textId="77777777" w:rsidR="003F1D34" w:rsidRPr="00EF21D2" w:rsidRDefault="003F1D34" w:rsidP="003F1D34">
            <w:pPr>
              <w:pStyle w:val="TAL"/>
              <w:keepNext w:val="0"/>
              <w:keepLines w:val="0"/>
            </w:pPr>
          </w:p>
          <w:p w14:paraId="6974C462" w14:textId="2893A5D1" w:rsidR="003F1D34" w:rsidRPr="00EF21D2" w:rsidRDefault="003F1D34" w:rsidP="003F1D34">
            <w:pPr>
              <w:pStyle w:val="TAL"/>
              <w:keepNext w:val="0"/>
              <w:keepLines w:val="0"/>
            </w:pPr>
            <w:r w:rsidRPr="00EF21D2">
              <w:t>allowedValues: 0</w:t>
            </w:r>
            <w:r w:rsidRPr="00EF21D2">
              <w:rPr>
                <w:rFonts w:cs="Arial"/>
                <w:szCs w:val="18"/>
              </w:rPr>
              <w:t>..</w:t>
            </w:r>
            <w:r w:rsidRPr="00EF21D2">
              <w:t>1023</w:t>
            </w:r>
          </w:p>
          <w:p w14:paraId="3F9EE441" w14:textId="4E003BA2" w:rsidR="003F1D34" w:rsidRPr="00EF21D2" w:rsidRDefault="003F1D34" w:rsidP="003F1D34">
            <w:pPr>
              <w:pStyle w:val="TAL"/>
              <w:keepNext w:val="0"/>
              <w:keepLines w:val="0"/>
              <w:rPr>
                <w:lang w:eastAsia="zh-CN"/>
              </w:rPr>
            </w:pPr>
            <w:r w:rsidRPr="00EF21D2">
              <w:t>Unit: 100 milliseconds</w:t>
            </w:r>
          </w:p>
        </w:tc>
        <w:tc>
          <w:tcPr>
            <w:tcW w:w="2497" w:type="dxa"/>
          </w:tcPr>
          <w:p w14:paraId="4DA766BB" w14:textId="68A5B088" w:rsidR="003F1D34" w:rsidRPr="00EF21D2" w:rsidRDefault="003F1D34" w:rsidP="003F1D34">
            <w:pPr>
              <w:pStyle w:val="TAL"/>
              <w:keepNext w:val="0"/>
              <w:keepLines w:val="0"/>
              <w:rPr>
                <w:rFonts w:cs="Arial"/>
                <w:szCs w:val="18"/>
                <w:lang w:eastAsia="zh-CN"/>
              </w:rPr>
            </w:pPr>
            <w:r w:rsidRPr="00EF21D2">
              <w:rPr>
                <w:rFonts w:cs="Arial"/>
                <w:szCs w:val="18"/>
                <w:lang w:eastAsia="zh-CN"/>
              </w:rPr>
              <w:t>type: Integer</w:t>
            </w:r>
          </w:p>
          <w:p w14:paraId="2A1CFAF6" w14:textId="2A1C872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7393817" w14:textId="2A43CD24"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4929B427" w14:textId="5340EA95"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FF1284A" w14:textId="6D607C07"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13F52D4F" w14:textId="77777777" w:rsidTr="00ED74D7">
        <w:trPr>
          <w:cantSplit/>
          <w:jc w:val="center"/>
        </w:trPr>
        <w:tc>
          <w:tcPr>
            <w:tcW w:w="1897" w:type="dxa"/>
          </w:tcPr>
          <w:p w14:paraId="37F93BC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3F1D34" w:rsidRPr="00EF21D2" w:rsidRDefault="003F1D34" w:rsidP="003F1D34">
            <w:pPr>
              <w:pStyle w:val="TAL"/>
              <w:keepNext w:val="0"/>
              <w:keepLines w:val="0"/>
              <w:rPr>
                <w:rFonts w:cs="Arial"/>
                <w:szCs w:val="18"/>
              </w:rPr>
            </w:pPr>
          </w:p>
          <w:p w14:paraId="348A921B" w14:textId="56A1988C"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3F1D34" w:rsidRPr="00EF21D2" w:rsidRDefault="003F1D34" w:rsidP="003F1D34">
            <w:pPr>
              <w:pStyle w:val="TAL"/>
              <w:keepNext w:val="0"/>
              <w:keepLines w:val="0"/>
              <w:rPr>
                <w:rFonts w:cs="Arial"/>
                <w:szCs w:val="18"/>
              </w:rPr>
            </w:pPr>
          </w:p>
          <w:p w14:paraId="6AB8D4B2" w14:textId="251DDC3F"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4FC4A28E" w14:textId="77777777" w:rsidR="003F1D34" w:rsidRPr="00EF21D2" w:rsidRDefault="003F1D34" w:rsidP="003F1D34">
            <w:pPr>
              <w:pStyle w:val="TAL"/>
              <w:keepNext w:val="0"/>
              <w:keepLines w:val="0"/>
              <w:rPr>
                <w:lang w:eastAsia="zh-CN"/>
              </w:rPr>
            </w:pPr>
          </w:p>
        </w:tc>
        <w:tc>
          <w:tcPr>
            <w:tcW w:w="2497" w:type="dxa"/>
          </w:tcPr>
          <w:p w14:paraId="459CFF06" w14:textId="0F72906D" w:rsidR="003F1D34" w:rsidRPr="00EF21D2" w:rsidRDefault="003F1D34" w:rsidP="003F1D34">
            <w:pPr>
              <w:pStyle w:val="TAL"/>
              <w:keepNext w:val="0"/>
              <w:keepLines w:val="0"/>
            </w:pPr>
            <w:r w:rsidRPr="00EF21D2">
              <w:t xml:space="preserve">type: </w:t>
            </w:r>
            <w:r w:rsidRPr="00EF21D2">
              <w:rPr>
                <w:rFonts w:hint="eastAsia"/>
              </w:rPr>
              <w:t>String</w:t>
            </w:r>
          </w:p>
          <w:p w14:paraId="32F05010" w14:textId="69F2B709" w:rsidR="003F1D34" w:rsidRPr="00EF21D2" w:rsidRDefault="003F1D34" w:rsidP="003F1D34">
            <w:pPr>
              <w:pStyle w:val="TAL"/>
              <w:keepNext w:val="0"/>
              <w:keepLines w:val="0"/>
            </w:pPr>
            <w:r w:rsidRPr="00EF21D2">
              <w:t>multiplicity: 0..1</w:t>
            </w:r>
          </w:p>
          <w:p w14:paraId="483C4935" w14:textId="79A27E5A" w:rsidR="003F1D34" w:rsidRPr="00EF21D2" w:rsidRDefault="003F1D34" w:rsidP="003F1D34">
            <w:pPr>
              <w:pStyle w:val="TAL"/>
              <w:keepNext w:val="0"/>
              <w:keepLines w:val="0"/>
            </w:pPr>
            <w:r w:rsidRPr="00EF21D2">
              <w:t>isOrdered: False</w:t>
            </w:r>
          </w:p>
          <w:p w14:paraId="4BD15676" w14:textId="595E9F7E" w:rsidR="003F1D34" w:rsidRPr="00EF21D2" w:rsidRDefault="003F1D34" w:rsidP="003F1D34">
            <w:pPr>
              <w:pStyle w:val="TAL"/>
              <w:keepNext w:val="0"/>
              <w:keepLines w:val="0"/>
            </w:pPr>
            <w:r w:rsidRPr="00EF21D2">
              <w:t>isUnique: True</w:t>
            </w:r>
          </w:p>
          <w:p w14:paraId="38EECF66" w14:textId="567C57C7" w:rsidR="003F1D34" w:rsidRPr="00EF21D2" w:rsidRDefault="003F1D34" w:rsidP="003F1D34">
            <w:pPr>
              <w:pStyle w:val="TAL"/>
              <w:keepNext w:val="0"/>
              <w:keepLines w:val="0"/>
            </w:pPr>
            <w:r w:rsidRPr="00EF21D2">
              <w:t>defaultValue: None</w:t>
            </w:r>
          </w:p>
          <w:p w14:paraId="3C97506D" w14:textId="2EE519E7" w:rsidR="003F1D34" w:rsidRPr="00EF21D2" w:rsidRDefault="003F1D34" w:rsidP="003F1D34">
            <w:pPr>
              <w:pStyle w:val="TAL"/>
              <w:keepNext w:val="0"/>
              <w:keepLines w:val="0"/>
            </w:pPr>
            <w:r w:rsidRPr="00EF21D2">
              <w:t xml:space="preserve">isNullable: </w:t>
            </w:r>
            <w:r w:rsidRPr="00BD7989">
              <w:t>False</w:t>
            </w:r>
          </w:p>
        </w:tc>
      </w:tr>
      <w:tr w:rsidR="003F1D34" w:rsidRPr="00EF21D2" w14:paraId="1F8685E6" w14:textId="77777777" w:rsidTr="00ED74D7">
        <w:trPr>
          <w:cantSplit/>
          <w:jc w:val="center"/>
        </w:trPr>
        <w:tc>
          <w:tcPr>
            <w:tcW w:w="1897" w:type="dxa"/>
          </w:tcPr>
          <w:p w14:paraId="3FD7DCA8" w14:textId="77777777" w:rsidR="003F1D34" w:rsidRPr="00EF21D2" w:rsidRDefault="003F1D34" w:rsidP="003F1D34">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3F1D34" w:rsidRPr="00EF21D2" w:rsidRDefault="003F1D34" w:rsidP="003F1D34">
            <w:pPr>
              <w:pStyle w:val="TAL"/>
              <w:keepNext w:val="0"/>
              <w:keepLines w:val="0"/>
              <w:rPr>
                <w:rFonts w:cs="Arial"/>
                <w:szCs w:val="18"/>
              </w:rPr>
            </w:pPr>
          </w:p>
          <w:p w14:paraId="7A0791D6" w14:textId="47CD9A35"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3F1D34" w:rsidRPr="00EF21D2" w:rsidRDefault="003F1D34" w:rsidP="003F1D34">
            <w:pPr>
              <w:pStyle w:val="TAL"/>
              <w:keepNext w:val="0"/>
              <w:keepLines w:val="0"/>
              <w:rPr>
                <w:rFonts w:cs="Arial"/>
                <w:szCs w:val="18"/>
              </w:rPr>
            </w:pPr>
          </w:p>
          <w:p w14:paraId="3DE394CE" w14:textId="77777777" w:rsidR="003F1D34" w:rsidRPr="00EF21D2" w:rsidRDefault="003F1D34" w:rsidP="003F1D34">
            <w:pPr>
              <w:pStyle w:val="TAL"/>
              <w:keepNext w:val="0"/>
              <w:keepLines w:val="0"/>
              <w:rPr>
                <w:rFonts w:cs="Arial"/>
                <w:szCs w:val="18"/>
              </w:rPr>
            </w:pPr>
          </w:p>
          <w:p w14:paraId="5ED07A33" w14:textId="3494A05D"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7EECEEC9" w14:textId="77777777" w:rsidR="003F1D34" w:rsidRPr="00EF21D2" w:rsidRDefault="003F1D34" w:rsidP="003F1D34">
            <w:pPr>
              <w:pStyle w:val="TAL"/>
              <w:keepNext w:val="0"/>
              <w:keepLines w:val="0"/>
              <w:rPr>
                <w:rFonts w:cs="Arial"/>
              </w:rPr>
            </w:pPr>
          </w:p>
        </w:tc>
        <w:tc>
          <w:tcPr>
            <w:tcW w:w="2497" w:type="dxa"/>
          </w:tcPr>
          <w:p w14:paraId="62918350" w14:textId="4E7F2834" w:rsidR="003F1D34" w:rsidRPr="00EF21D2" w:rsidRDefault="003F1D34" w:rsidP="003F1D34">
            <w:pPr>
              <w:pStyle w:val="TAL"/>
              <w:keepNext w:val="0"/>
              <w:keepLines w:val="0"/>
            </w:pPr>
            <w:r w:rsidRPr="00EF21D2">
              <w:t xml:space="preserve">type: </w:t>
            </w:r>
            <w:r w:rsidRPr="00EF21D2">
              <w:rPr>
                <w:rFonts w:hint="eastAsia"/>
              </w:rPr>
              <w:t>String</w:t>
            </w:r>
          </w:p>
          <w:p w14:paraId="03677C4B" w14:textId="5EDA1706" w:rsidR="003F1D34" w:rsidRPr="00EF21D2" w:rsidRDefault="003F1D34" w:rsidP="003F1D34">
            <w:pPr>
              <w:pStyle w:val="TAL"/>
              <w:keepNext w:val="0"/>
              <w:keepLines w:val="0"/>
            </w:pPr>
            <w:r w:rsidRPr="00EF21D2">
              <w:t>multiplicity: 0..1</w:t>
            </w:r>
          </w:p>
          <w:p w14:paraId="3417EFC3" w14:textId="20334FF0" w:rsidR="003F1D34" w:rsidRPr="00EF21D2" w:rsidRDefault="003F1D34" w:rsidP="003F1D34">
            <w:pPr>
              <w:pStyle w:val="TAL"/>
              <w:keepNext w:val="0"/>
              <w:keepLines w:val="0"/>
            </w:pPr>
            <w:r w:rsidRPr="00EF21D2">
              <w:t>isOrdered: False</w:t>
            </w:r>
          </w:p>
          <w:p w14:paraId="1555CD41" w14:textId="51108464" w:rsidR="003F1D34" w:rsidRPr="00EF21D2" w:rsidRDefault="003F1D34" w:rsidP="003F1D34">
            <w:pPr>
              <w:pStyle w:val="TAL"/>
              <w:keepNext w:val="0"/>
              <w:keepLines w:val="0"/>
            </w:pPr>
            <w:r w:rsidRPr="00EF21D2">
              <w:t>isUnique: True</w:t>
            </w:r>
          </w:p>
          <w:p w14:paraId="17B0000C" w14:textId="6D3C78CD" w:rsidR="003F1D34" w:rsidRPr="00EF21D2" w:rsidRDefault="003F1D34" w:rsidP="003F1D34">
            <w:pPr>
              <w:pStyle w:val="TAL"/>
              <w:keepNext w:val="0"/>
              <w:keepLines w:val="0"/>
            </w:pPr>
            <w:r w:rsidRPr="00EF21D2">
              <w:t>defaultValue: None</w:t>
            </w:r>
          </w:p>
          <w:p w14:paraId="55FE8022" w14:textId="261F742F" w:rsidR="003F1D34" w:rsidRPr="00EF21D2" w:rsidRDefault="003F1D34" w:rsidP="003F1D34">
            <w:pPr>
              <w:pStyle w:val="TAL"/>
              <w:keepNext w:val="0"/>
              <w:keepLines w:val="0"/>
            </w:pPr>
            <w:r w:rsidRPr="00EF21D2">
              <w:t xml:space="preserve">isNullable: </w:t>
            </w:r>
            <w:r w:rsidRPr="00BD7989">
              <w:t>False</w:t>
            </w:r>
          </w:p>
        </w:tc>
      </w:tr>
      <w:tr w:rsidR="003F1D34" w:rsidRPr="00EF21D2" w14:paraId="1A5FD96C" w14:textId="77777777" w:rsidTr="00ED74D7">
        <w:trPr>
          <w:cantSplit/>
          <w:jc w:val="center"/>
        </w:trPr>
        <w:tc>
          <w:tcPr>
            <w:tcW w:w="1897" w:type="dxa"/>
          </w:tcPr>
          <w:p w14:paraId="06CB9177"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3F1D34" w:rsidRPr="00EF21D2" w:rsidRDefault="003F1D34" w:rsidP="003F1D34">
            <w:pPr>
              <w:pStyle w:val="TAL"/>
              <w:keepNext w:val="0"/>
              <w:keepLines w:val="0"/>
            </w:pPr>
            <w:r w:rsidRPr="00EF21D2">
              <w:t xml:space="preserve">This attribute defines configuration parameters of frequency domain resource to support RIM RS. </w:t>
            </w:r>
          </w:p>
          <w:p w14:paraId="4ACD23E2" w14:textId="77777777" w:rsidR="003F1D34" w:rsidRPr="00EF21D2" w:rsidRDefault="003F1D34" w:rsidP="003F1D34">
            <w:pPr>
              <w:pStyle w:val="TAL"/>
              <w:keepNext w:val="0"/>
              <w:keepLines w:val="0"/>
            </w:pPr>
          </w:p>
          <w:p w14:paraId="3AE681C0" w14:textId="2085BAA8"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80C64C3" w14:textId="77777777" w:rsidR="003F1D34" w:rsidRPr="00EF21D2" w:rsidRDefault="003F1D34" w:rsidP="003F1D34">
            <w:pPr>
              <w:pStyle w:val="TAL"/>
              <w:keepNext w:val="0"/>
              <w:keepLines w:val="0"/>
              <w:rPr>
                <w:lang w:eastAsia="zh-CN"/>
              </w:rPr>
            </w:pPr>
          </w:p>
        </w:tc>
        <w:tc>
          <w:tcPr>
            <w:tcW w:w="2497" w:type="dxa"/>
          </w:tcPr>
          <w:p w14:paraId="4E8267A7" w14:textId="208D95BD" w:rsidR="003F1D34" w:rsidRPr="00EF21D2" w:rsidRDefault="003F1D34" w:rsidP="003F1D34">
            <w:pPr>
              <w:pStyle w:val="TAL"/>
              <w:keepNext w:val="0"/>
              <w:keepLines w:val="0"/>
              <w:rPr>
                <w:rFonts w:cs="Arial"/>
              </w:rPr>
            </w:pPr>
            <w:r w:rsidRPr="00EF21D2">
              <w:rPr>
                <w:rFonts w:cs="Arial"/>
              </w:rPr>
              <w:t>type: FrequencyDomainPara</w:t>
            </w:r>
          </w:p>
          <w:p w14:paraId="7BCF5133" w14:textId="5127D9F7" w:rsidR="003F1D34" w:rsidRPr="00EF21D2" w:rsidRDefault="003F1D34" w:rsidP="003F1D34">
            <w:pPr>
              <w:pStyle w:val="TAL"/>
              <w:keepNext w:val="0"/>
              <w:keepLines w:val="0"/>
              <w:rPr>
                <w:rFonts w:cs="Arial"/>
              </w:rPr>
            </w:pPr>
            <w:r w:rsidRPr="00EF21D2">
              <w:rPr>
                <w:rFonts w:cs="Arial"/>
              </w:rPr>
              <w:t>multiplicity: 1</w:t>
            </w:r>
          </w:p>
          <w:p w14:paraId="5B6B0211" w14:textId="6C72A962" w:rsidR="003F1D34" w:rsidRPr="00EF21D2" w:rsidRDefault="003F1D34" w:rsidP="003F1D34">
            <w:pPr>
              <w:pStyle w:val="TAL"/>
              <w:keepNext w:val="0"/>
              <w:keepLines w:val="0"/>
              <w:rPr>
                <w:rFonts w:cs="Arial"/>
              </w:rPr>
            </w:pPr>
            <w:r w:rsidRPr="00EF21D2">
              <w:rPr>
                <w:rFonts w:cs="Arial"/>
              </w:rPr>
              <w:t>isOrdered: N/A</w:t>
            </w:r>
          </w:p>
          <w:p w14:paraId="333B3FC9" w14:textId="71372031" w:rsidR="003F1D34" w:rsidRPr="00EF21D2" w:rsidRDefault="003F1D34" w:rsidP="003F1D34">
            <w:pPr>
              <w:pStyle w:val="TAL"/>
              <w:keepNext w:val="0"/>
              <w:keepLines w:val="0"/>
              <w:rPr>
                <w:rFonts w:cs="Arial"/>
                <w:lang w:eastAsia="zh-CN"/>
              </w:rPr>
            </w:pPr>
            <w:r w:rsidRPr="00EF21D2">
              <w:rPr>
                <w:rFonts w:cs="Arial"/>
              </w:rPr>
              <w:t>isUnique: N/A</w:t>
            </w:r>
          </w:p>
          <w:p w14:paraId="030AD44B" w14:textId="6C29FE63" w:rsidR="003F1D34" w:rsidRPr="00EF21D2" w:rsidRDefault="003F1D34" w:rsidP="003F1D34">
            <w:pPr>
              <w:pStyle w:val="TAL"/>
              <w:keepNext w:val="0"/>
              <w:keepLines w:val="0"/>
              <w:rPr>
                <w:rFonts w:cs="Arial"/>
              </w:rPr>
            </w:pPr>
            <w:r w:rsidRPr="00EF21D2">
              <w:rPr>
                <w:rFonts w:cs="Arial"/>
              </w:rPr>
              <w:t>defaultValue: None</w:t>
            </w:r>
          </w:p>
          <w:p w14:paraId="517F05A8" w14:textId="04F3F510"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108D1A8" w14:textId="77777777" w:rsidR="003F1D34" w:rsidRPr="00EF21D2" w:rsidRDefault="003F1D34" w:rsidP="003F1D34">
            <w:pPr>
              <w:pStyle w:val="TAL"/>
              <w:keepNext w:val="0"/>
              <w:keepLines w:val="0"/>
            </w:pPr>
          </w:p>
        </w:tc>
      </w:tr>
      <w:tr w:rsidR="003F1D34" w:rsidRPr="00EF21D2" w14:paraId="34E8A666" w14:textId="77777777" w:rsidTr="00ED74D7">
        <w:trPr>
          <w:cantSplit/>
          <w:jc w:val="center"/>
        </w:trPr>
        <w:tc>
          <w:tcPr>
            <w:tcW w:w="1897" w:type="dxa"/>
          </w:tcPr>
          <w:p w14:paraId="6A24D15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3F1D34" w:rsidRPr="00EF21D2" w:rsidRDefault="003F1D34" w:rsidP="003F1D34">
            <w:pPr>
              <w:pStyle w:val="TAL"/>
              <w:keepNext w:val="0"/>
              <w:keepLines w:val="0"/>
            </w:pPr>
            <w:r w:rsidRPr="00EF21D2">
              <w:t xml:space="preserve">This attribute defines configuration parameters of sequence domain resource to support RIM RS. </w:t>
            </w:r>
          </w:p>
          <w:p w14:paraId="39259F61" w14:textId="77777777" w:rsidR="003F1D34" w:rsidRPr="00EF21D2" w:rsidRDefault="003F1D34" w:rsidP="003F1D34">
            <w:pPr>
              <w:pStyle w:val="TAL"/>
              <w:keepNext w:val="0"/>
              <w:keepLines w:val="0"/>
            </w:pPr>
          </w:p>
          <w:p w14:paraId="73602780" w14:textId="7837C7B5"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4AD83C7B" w14:textId="77777777" w:rsidR="003F1D34" w:rsidRPr="00EF21D2" w:rsidRDefault="003F1D34" w:rsidP="003F1D34">
            <w:pPr>
              <w:pStyle w:val="TAL"/>
              <w:keepNext w:val="0"/>
              <w:keepLines w:val="0"/>
              <w:rPr>
                <w:lang w:eastAsia="zh-CN"/>
              </w:rPr>
            </w:pPr>
          </w:p>
        </w:tc>
        <w:tc>
          <w:tcPr>
            <w:tcW w:w="2497" w:type="dxa"/>
          </w:tcPr>
          <w:p w14:paraId="64951293" w14:textId="742CB7C1" w:rsidR="003F1D34" w:rsidRPr="00EF21D2" w:rsidRDefault="003F1D34" w:rsidP="003F1D34">
            <w:pPr>
              <w:pStyle w:val="TAL"/>
              <w:keepNext w:val="0"/>
              <w:keepLines w:val="0"/>
              <w:rPr>
                <w:rFonts w:cs="Arial"/>
              </w:rPr>
            </w:pPr>
            <w:r w:rsidRPr="00EF21D2">
              <w:rPr>
                <w:rFonts w:cs="Arial"/>
              </w:rPr>
              <w:t>type: SequenceDomainPara</w:t>
            </w:r>
          </w:p>
          <w:p w14:paraId="45F66DB7" w14:textId="73001DDC" w:rsidR="003F1D34" w:rsidRPr="00EF21D2" w:rsidRDefault="003F1D34" w:rsidP="003F1D34">
            <w:pPr>
              <w:pStyle w:val="TAL"/>
              <w:keepNext w:val="0"/>
              <w:keepLines w:val="0"/>
              <w:rPr>
                <w:rFonts w:cs="Arial"/>
              </w:rPr>
            </w:pPr>
            <w:r w:rsidRPr="00EF21D2">
              <w:rPr>
                <w:rFonts w:cs="Arial"/>
              </w:rPr>
              <w:t>multiplicity: 1</w:t>
            </w:r>
          </w:p>
          <w:p w14:paraId="19DBD6EE" w14:textId="50CF7D7A" w:rsidR="003F1D34" w:rsidRPr="00EF21D2" w:rsidRDefault="003F1D34" w:rsidP="003F1D34">
            <w:pPr>
              <w:pStyle w:val="TAL"/>
              <w:keepNext w:val="0"/>
              <w:keepLines w:val="0"/>
              <w:rPr>
                <w:rFonts w:cs="Arial"/>
              </w:rPr>
            </w:pPr>
            <w:r w:rsidRPr="00EF21D2">
              <w:rPr>
                <w:rFonts w:cs="Arial"/>
              </w:rPr>
              <w:t>isOrdered: N/A</w:t>
            </w:r>
          </w:p>
          <w:p w14:paraId="21D12CF3" w14:textId="782DA63F" w:rsidR="003F1D34" w:rsidRPr="00EF21D2" w:rsidRDefault="003F1D34" w:rsidP="003F1D34">
            <w:pPr>
              <w:pStyle w:val="TAL"/>
              <w:keepNext w:val="0"/>
              <w:keepLines w:val="0"/>
              <w:rPr>
                <w:rFonts w:cs="Arial"/>
                <w:lang w:eastAsia="zh-CN"/>
              </w:rPr>
            </w:pPr>
            <w:r w:rsidRPr="00EF21D2">
              <w:rPr>
                <w:rFonts w:cs="Arial"/>
              </w:rPr>
              <w:t>isUnique: N/A</w:t>
            </w:r>
          </w:p>
          <w:p w14:paraId="70B61A80" w14:textId="2F7F913F" w:rsidR="003F1D34" w:rsidRPr="00EF21D2" w:rsidRDefault="003F1D34" w:rsidP="003F1D34">
            <w:pPr>
              <w:pStyle w:val="TAL"/>
              <w:keepNext w:val="0"/>
              <w:keepLines w:val="0"/>
              <w:rPr>
                <w:rFonts w:cs="Arial"/>
              </w:rPr>
            </w:pPr>
            <w:r w:rsidRPr="00EF21D2">
              <w:rPr>
                <w:rFonts w:cs="Arial"/>
              </w:rPr>
              <w:t>defaultValue: None</w:t>
            </w:r>
          </w:p>
          <w:p w14:paraId="1523917F" w14:textId="666E2F07"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0916552" w14:textId="77777777" w:rsidR="003F1D34" w:rsidRPr="00EF21D2" w:rsidRDefault="003F1D34" w:rsidP="003F1D34">
            <w:pPr>
              <w:pStyle w:val="TAL"/>
              <w:keepNext w:val="0"/>
              <w:keepLines w:val="0"/>
            </w:pPr>
          </w:p>
        </w:tc>
      </w:tr>
      <w:tr w:rsidR="003F1D34" w:rsidRPr="00EF21D2" w14:paraId="45F47116" w14:textId="77777777" w:rsidTr="00ED74D7">
        <w:trPr>
          <w:cantSplit/>
          <w:jc w:val="center"/>
        </w:trPr>
        <w:tc>
          <w:tcPr>
            <w:tcW w:w="1897" w:type="dxa"/>
          </w:tcPr>
          <w:p w14:paraId="5C4465F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3F1D34" w:rsidRPr="00EF21D2" w:rsidRDefault="003F1D34" w:rsidP="003F1D34">
            <w:pPr>
              <w:pStyle w:val="TAL"/>
              <w:keepNext w:val="0"/>
              <w:keepLines w:val="0"/>
            </w:pPr>
            <w:r w:rsidRPr="00EF21D2">
              <w:t xml:space="preserve">This attribute defines configuration parameters of time domain resource to support RIM RS.  </w:t>
            </w:r>
          </w:p>
          <w:p w14:paraId="1E9CDDA4" w14:textId="77777777" w:rsidR="003F1D34" w:rsidRPr="00EF21D2" w:rsidRDefault="003F1D34" w:rsidP="003F1D34">
            <w:pPr>
              <w:pStyle w:val="TAL"/>
              <w:keepNext w:val="0"/>
              <w:keepLines w:val="0"/>
            </w:pPr>
          </w:p>
          <w:p w14:paraId="02EF9A79" w14:textId="5FB1A94A"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D05C8C8" w14:textId="77777777" w:rsidR="003F1D34" w:rsidRPr="00EF21D2" w:rsidRDefault="003F1D34" w:rsidP="003F1D34">
            <w:pPr>
              <w:pStyle w:val="TAL"/>
              <w:keepNext w:val="0"/>
              <w:keepLines w:val="0"/>
              <w:rPr>
                <w:lang w:eastAsia="zh-CN"/>
              </w:rPr>
            </w:pPr>
          </w:p>
        </w:tc>
        <w:tc>
          <w:tcPr>
            <w:tcW w:w="2497" w:type="dxa"/>
          </w:tcPr>
          <w:p w14:paraId="21F47CAC" w14:textId="6746E324" w:rsidR="003F1D34" w:rsidRPr="00EF21D2" w:rsidRDefault="003F1D34" w:rsidP="003F1D34">
            <w:pPr>
              <w:pStyle w:val="TAL"/>
              <w:keepNext w:val="0"/>
              <w:keepLines w:val="0"/>
              <w:rPr>
                <w:rFonts w:cs="Arial"/>
              </w:rPr>
            </w:pPr>
            <w:r w:rsidRPr="00EF21D2">
              <w:rPr>
                <w:rFonts w:cs="Arial"/>
              </w:rPr>
              <w:t>type: TimeDomainPara</w:t>
            </w:r>
          </w:p>
          <w:p w14:paraId="3B5F9F10" w14:textId="70212015" w:rsidR="003F1D34" w:rsidRPr="00EF21D2" w:rsidRDefault="003F1D34" w:rsidP="003F1D34">
            <w:pPr>
              <w:pStyle w:val="TAL"/>
              <w:keepNext w:val="0"/>
              <w:keepLines w:val="0"/>
              <w:rPr>
                <w:rFonts w:cs="Arial"/>
              </w:rPr>
            </w:pPr>
            <w:r w:rsidRPr="00EF21D2">
              <w:rPr>
                <w:rFonts w:cs="Arial"/>
              </w:rPr>
              <w:t>multiplicity: 1</w:t>
            </w:r>
          </w:p>
          <w:p w14:paraId="5E65F4B7" w14:textId="328980F4" w:rsidR="003F1D34" w:rsidRPr="00EF21D2" w:rsidRDefault="003F1D34" w:rsidP="003F1D34">
            <w:pPr>
              <w:pStyle w:val="TAL"/>
              <w:keepNext w:val="0"/>
              <w:keepLines w:val="0"/>
              <w:rPr>
                <w:rFonts w:cs="Arial"/>
              </w:rPr>
            </w:pPr>
            <w:r w:rsidRPr="00EF21D2">
              <w:rPr>
                <w:rFonts w:cs="Arial"/>
              </w:rPr>
              <w:t>isOrdered: N/A</w:t>
            </w:r>
          </w:p>
          <w:p w14:paraId="0869EA66" w14:textId="02D9E725" w:rsidR="003F1D34" w:rsidRPr="00EF21D2" w:rsidRDefault="003F1D34" w:rsidP="003F1D34">
            <w:pPr>
              <w:pStyle w:val="TAL"/>
              <w:keepNext w:val="0"/>
              <w:keepLines w:val="0"/>
              <w:rPr>
                <w:rFonts w:cs="Arial"/>
                <w:lang w:eastAsia="zh-CN"/>
              </w:rPr>
            </w:pPr>
            <w:r w:rsidRPr="00EF21D2">
              <w:rPr>
                <w:rFonts w:cs="Arial"/>
              </w:rPr>
              <w:t>isUnique: N/A</w:t>
            </w:r>
          </w:p>
          <w:p w14:paraId="6251FD54" w14:textId="1B6F5081" w:rsidR="003F1D34" w:rsidRPr="00EF21D2" w:rsidRDefault="003F1D34" w:rsidP="003F1D34">
            <w:pPr>
              <w:pStyle w:val="TAL"/>
              <w:keepNext w:val="0"/>
              <w:keepLines w:val="0"/>
              <w:rPr>
                <w:rFonts w:cs="Arial"/>
              </w:rPr>
            </w:pPr>
            <w:r w:rsidRPr="00EF21D2">
              <w:rPr>
                <w:rFonts w:cs="Arial"/>
              </w:rPr>
              <w:t>defaultValue: None</w:t>
            </w:r>
          </w:p>
          <w:p w14:paraId="7E707B25" w14:textId="230029A3"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3C312F68" w14:textId="77777777" w:rsidR="003F1D34" w:rsidRPr="00EF21D2" w:rsidRDefault="003F1D34" w:rsidP="003F1D34">
            <w:pPr>
              <w:pStyle w:val="TAL"/>
              <w:keepNext w:val="0"/>
              <w:keepLines w:val="0"/>
            </w:pPr>
          </w:p>
        </w:tc>
      </w:tr>
      <w:tr w:rsidR="00141C61" w:rsidRPr="00EF21D2" w14:paraId="4360BD17" w14:textId="77777777" w:rsidTr="00ED74D7">
        <w:trPr>
          <w:cantSplit/>
          <w:jc w:val="center"/>
        </w:trPr>
        <w:tc>
          <w:tcPr>
            <w:tcW w:w="1897" w:type="dxa"/>
          </w:tcPr>
          <w:p w14:paraId="4DA33DB2" w14:textId="2159A08B"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EE0A57" w14:textId="77777777" w:rsidR="00141C61" w:rsidRPr="00EF21D2" w:rsidRDefault="00141C61" w:rsidP="00141C61">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141C61" w:rsidRPr="00EF21D2" w:rsidRDefault="00141C61" w:rsidP="00141C61">
            <w:pPr>
              <w:pStyle w:val="TAL"/>
              <w:keepNext w:val="0"/>
              <w:keepLines w:val="0"/>
              <w:rPr>
                <w:rFonts w:cs="Arial"/>
              </w:rPr>
            </w:pPr>
          </w:p>
          <w:p w14:paraId="19DC0F2A" w14:textId="0F065203" w:rsidR="00141C61" w:rsidRPr="00EF21D2" w:rsidRDefault="00141C61" w:rsidP="00141C61">
            <w:pPr>
              <w:pStyle w:val="TAL"/>
              <w:keepNext w:val="0"/>
              <w:keepLines w:val="0"/>
              <w:rPr>
                <w:lang w:eastAsia="zh-CN"/>
              </w:rPr>
            </w:pPr>
            <w:r w:rsidRPr="00EF21D2">
              <w:rPr>
                <w:rFonts w:cs="Arial"/>
              </w:rPr>
              <w:t>allowedValues: 0, 1</w:t>
            </w:r>
          </w:p>
        </w:tc>
        <w:tc>
          <w:tcPr>
            <w:tcW w:w="2497" w:type="dxa"/>
          </w:tcPr>
          <w:p w14:paraId="2A3E7E19" w14:textId="1010588B" w:rsidR="00141C61" w:rsidRPr="00EF21D2" w:rsidRDefault="00141C61" w:rsidP="00141C61">
            <w:pPr>
              <w:pStyle w:val="TAL"/>
              <w:keepNext w:val="0"/>
              <w:keepLines w:val="0"/>
            </w:pPr>
            <w:r w:rsidRPr="00EF21D2">
              <w:t>type: Integer</w:t>
            </w:r>
          </w:p>
          <w:p w14:paraId="3A7855A1" w14:textId="448AF866" w:rsidR="00141C61" w:rsidRPr="00EF21D2" w:rsidRDefault="00141C61" w:rsidP="00141C61">
            <w:pPr>
              <w:pStyle w:val="TAL"/>
              <w:keepNext w:val="0"/>
              <w:keepLines w:val="0"/>
            </w:pPr>
            <w:r w:rsidRPr="00EF21D2">
              <w:t>multiplicity: 1</w:t>
            </w:r>
          </w:p>
          <w:p w14:paraId="3579E572" w14:textId="139F9541" w:rsidR="00141C61" w:rsidRPr="00EF21D2" w:rsidRDefault="00141C61" w:rsidP="00141C61">
            <w:pPr>
              <w:pStyle w:val="TAL"/>
              <w:keepNext w:val="0"/>
              <w:keepLines w:val="0"/>
            </w:pPr>
            <w:r w:rsidRPr="00EF21D2">
              <w:t>isOrdered: N/A</w:t>
            </w:r>
          </w:p>
          <w:p w14:paraId="206405BB" w14:textId="2D135977" w:rsidR="00141C61" w:rsidRPr="00EF21D2" w:rsidRDefault="00141C61" w:rsidP="00141C61">
            <w:pPr>
              <w:pStyle w:val="TAL"/>
              <w:keepNext w:val="0"/>
              <w:keepLines w:val="0"/>
            </w:pPr>
            <w:r w:rsidRPr="00EF21D2">
              <w:t>isUnique: N/A</w:t>
            </w:r>
          </w:p>
          <w:p w14:paraId="383C9D11" w14:textId="1690BE2A" w:rsidR="00141C61" w:rsidRPr="00EF21D2" w:rsidRDefault="00141C61" w:rsidP="00141C61">
            <w:pPr>
              <w:pStyle w:val="TAL"/>
              <w:keepNext w:val="0"/>
              <w:keepLines w:val="0"/>
            </w:pPr>
            <w:r w:rsidRPr="00EF21D2">
              <w:t>defaultValue: None</w:t>
            </w:r>
          </w:p>
          <w:p w14:paraId="08626F9E" w14:textId="1846F6A1" w:rsidR="00141C61" w:rsidRPr="00EF21D2" w:rsidRDefault="00141C61" w:rsidP="00141C61">
            <w:pPr>
              <w:pStyle w:val="TAL"/>
              <w:keepNext w:val="0"/>
              <w:keepLines w:val="0"/>
            </w:pPr>
            <w:r w:rsidRPr="00EF21D2">
              <w:t>isNullable: False</w:t>
            </w:r>
          </w:p>
        </w:tc>
      </w:tr>
      <w:tr w:rsidR="00141C61" w:rsidRPr="00EF21D2" w14:paraId="7727A779" w14:textId="77777777" w:rsidTr="00ED74D7">
        <w:trPr>
          <w:cantSplit/>
          <w:jc w:val="center"/>
        </w:trPr>
        <w:tc>
          <w:tcPr>
            <w:tcW w:w="1897" w:type="dxa"/>
          </w:tcPr>
          <w:p w14:paraId="7142FA2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141C61" w:rsidRPr="00EF21D2" w:rsidRDefault="00141C61" w:rsidP="00141C61">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141C61" w:rsidRPr="00EF21D2" w:rsidRDefault="00141C61" w:rsidP="00141C61">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141C61" w:rsidRPr="00EF21D2" w:rsidRDefault="00141C61" w:rsidP="00141C61">
            <w:pPr>
              <w:pStyle w:val="TAL"/>
              <w:keepNext w:val="0"/>
              <w:keepLines w:val="0"/>
              <w:rPr>
                <w:rFonts w:cs="Arial"/>
              </w:rPr>
            </w:pPr>
            <w:r w:rsidRPr="00EF21D2">
              <w:rPr>
                <w:rFonts w:cs="Arial"/>
              </w:rPr>
              <w:t>96 if subcarrier spacing is15kHz;</w:t>
            </w:r>
          </w:p>
          <w:p w14:paraId="2D5D20E0" w14:textId="323DC3C0" w:rsidR="00141C61" w:rsidRPr="00EF21D2" w:rsidRDefault="00141C61" w:rsidP="00141C61">
            <w:pPr>
              <w:pStyle w:val="TAL"/>
              <w:keepNext w:val="0"/>
              <w:keepLines w:val="0"/>
              <w:rPr>
                <w:rFonts w:cs="Arial"/>
              </w:rPr>
            </w:pPr>
            <w:r w:rsidRPr="00EF21D2">
              <w:rPr>
                <w:rFonts w:cs="Arial"/>
              </w:rPr>
              <w:t>48 or 96 if subcarrier spacing is 30kHz;</w:t>
            </w:r>
          </w:p>
          <w:p w14:paraId="68C2EC1E" w14:textId="6985F1DD" w:rsidR="00141C61" w:rsidRPr="00EF21D2" w:rsidRDefault="00141C61" w:rsidP="00141C61">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141C61" w:rsidRPr="00EF21D2" w:rsidRDefault="00141C61" w:rsidP="00141C61">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141C61" w:rsidRPr="00EF21D2" w:rsidRDefault="00141C61" w:rsidP="00141C61">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141C61" w:rsidRPr="00EF21D2" w:rsidDel="00681D74" w:rsidRDefault="00141C61" w:rsidP="00141C61">
            <w:pPr>
              <w:pStyle w:val="TAL"/>
              <w:keepNext w:val="0"/>
              <w:keepLines w:val="0"/>
              <w:rPr>
                <w:rFonts w:cs="Arial"/>
              </w:rPr>
            </w:pPr>
          </w:p>
          <w:p w14:paraId="0CB67578" w14:textId="77777777" w:rsidR="00141C61" w:rsidRPr="00EF21D2" w:rsidRDefault="00141C61" w:rsidP="00141C61">
            <w:pPr>
              <w:pStyle w:val="TAL"/>
              <w:keepNext w:val="0"/>
              <w:keepLines w:val="0"/>
              <w:rPr>
                <w:rFonts w:cs="Arial"/>
              </w:rPr>
            </w:pPr>
          </w:p>
          <w:p w14:paraId="4EC544C0" w14:textId="5BE30B23" w:rsidR="00141C61" w:rsidRPr="00EF21D2" w:rsidRDefault="00141C61" w:rsidP="00141C61">
            <w:pPr>
              <w:pStyle w:val="TAL"/>
              <w:keepNext w:val="0"/>
              <w:keepLines w:val="0"/>
              <w:rPr>
                <w:rFonts w:cs="Arial"/>
              </w:rPr>
            </w:pPr>
            <w:r w:rsidRPr="00EF21D2">
              <w:rPr>
                <w:rFonts w:cs="Arial"/>
              </w:rPr>
              <w:t>allowedValues: 1,2..96</w:t>
            </w:r>
          </w:p>
          <w:p w14:paraId="00EB5085" w14:textId="77777777" w:rsidR="00141C61" w:rsidRPr="00EF21D2" w:rsidRDefault="00141C61" w:rsidP="00141C61">
            <w:pPr>
              <w:pStyle w:val="TAL"/>
              <w:keepNext w:val="0"/>
              <w:keepLines w:val="0"/>
              <w:rPr>
                <w:lang w:eastAsia="zh-CN"/>
              </w:rPr>
            </w:pPr>
          </w:p>
        </w:tc>
        <w:tc>
          <w:tcPr>
            <w:tcW w:w="2497" w:type="dxa"/>
          </w:tcPr>
          <w:p w14:paraId="5E7CBED4" w14:textId="1D4ACA5C" w:rsidR="00141C61" w:rsidRPr="00EF21D2" w:rsidRDefault="00141C61" w:rsidP="00141C61">
            <w:pPr>
              <w:pStyle w:val="TAL"/>
              <w:keepNext w:val="0"/>
              <w:keepLines w:val="0"/>
            </w:pPr>
            <w:r w:rsidRPr="00EF21D2">
              <w:t>type: Integer</w:t>
            </w:r>
          </w:p>
          <w:p w14:paraId="72B1B3EA" w14:textId="501F2312" w:rsidR="00141C61" w:rsidRPr="00EF21D2" w:rsidRDefault="00141C61" w:rsidP="00141C61">
            <w:pPr>
              <w:pStyle w:val="TAL"/>
              <w:keepNext w:val="0"/>
              <w:keepLines w:val="0"/>
            </w:pPr>
            <w:r w:rsidRPr="00EF21D2">
              <w:t>multiplicity: 1</w:t>
            </w:r>
          </w:p>
          <w:p w14:paraId="265008B4" w14:textId="4031B927" w:rsidR="00141C61" w:rsidRPr="00EF21D2" w:rsidRDefault="00141C61" w:rsidP="00141C61">
            <w:pPr>
              <w:pStyle w:val="TAL"/>
              <w:keepNext w:val="0"/>
              <w:keepLines w:val="0"/>
            </w:pPr>
            <w:r w:rsidRPr="00EF21D2">
              <w:t>isOrdered: N/A</w:t>
            </w:r>
          </w:p>
          <w:p w14:paraId="676A9C0F" w14:textId="5AE8C923" w:rsidR="00141C61" w:rsidRPr="00EF21D2" w:rsidRDefault="00141C61" w:rsidP="00141C61">
            <w:pPr>
              <w:pStyle w:val="TAL"/>
              <w:keepNext w:val="0"/>
              <w:keepLines w:val="0"/>
            </w:pPr>
            <w:r w:rsidRPr="00EF21D2">
              <w:t>isUnique: N/A</w:t>
            </w:r>
          </w:p>
          <w:p w14:paraId="7FF1CDE7" w14:textId="58E1EF0B" w:rsidR="00141C61" w:rsidRPr="00EF21D2" w:rsidRDefault="00141C61" w:rsidP="00141C61">
            <w:pPr>
              <w:pStyle w:val="TAL"/>
              <w:keepNext w:val="0"/>
              <w:keepLines w:val="0"/>
            </w:pPr>
            <w:r w:rsidRPr="00EF21D2">
              <w:t>defaultValue: None</w:t>
            </w:r>
          </w:p>
          <w:p w14:paraId="7A750AAE" w14:textId="00B7CFAC" w:rsidR="00141C61" w:rsidRPr="00EF21D2" w:rsidRDefault="00141C61" w:rsidP="00141C61">
            <w:pPr>
              <w:pStyle w:val="TAL"/>
              <w:keepNext w:val="0"/>
              <w:keepLines w:val="0"/>
            </w:pPr>
            <w:r w:rsidRPr="00EF21D2">
              <w:t>isNullable: False</w:t>
            </w:r>
          </w:p>
        </w:tc>
      </w:tr>
      <w:tr w:rsidR="00141C61" w:rsidRPr="00EF21D2" w14:paraId="7B02498E" w14:textId="77777777" w:rsidTr="00ED74D7">
        <w:trPr>
          <w:cantSplit/>
          <w:jc w:val="center"/>
        </w:trPr>
        <w:tc>
          <w:tcPr>
            <w:tcW w:w="1897" w:type="dxa"/>
          </w:tcPr>
          <w:p w14:paraId="4750CD4F" w14:textId="732220FE"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4581975" w14:textId="77777777" w:rsidR="00141C61" w:rsidRPr="00EF21D2" w:rsidRDefault="00141C61" w:rsidP="00141C61">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141C61" w:rsidRPr="00EF21D2" w:rsidRDefault="00141C61" w:rsidP="00141C61">
            <w:pPr>
              <w:pStyle w:val="TAL"/>
              <w:keepNext w:val="0"/>
              <w:keepLines w:val="0"/>
              <w:rPr>
                <w:rFonts w:cs="Arial"/>
                <w:szCs w:val="18"/>
                <w:lang w:eastAsia="en-GB"/>
              </w:rPr>
            </w:pPr>
          </w:p>
          <w:p w14:paraId="54B34FB3" w14:textId="0EF1E371" w:rsidR="00141C61" w:rsidRPr="00EF21D2" w:rsidRDefault="00141C61" w:rsidP="00141C61">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141C61" w:rsidRPr="00EF21D2" w:rsidRDefault="00141C61" w:rsidP="00141C61">
            <w:pPr>
              <w:pStyle w:val="TAL"/>
              <w:keepNext w:val="0"/>
              <w:keepLines w:val="0"/>
            </w:pPr>
            <w:r w:rsidRPr="00EF21D2">
              <w:t>type: Integer</w:t>
            </w:r>
          </w:p>
          <w:p w14:paraId="2F91D571" w14:textId="60524996" w:rsidR="00141C61" w:rsidRPr="00EF21D2" w:rsidRDefault="00141C61" w:rsidP="00141C61">
            <w:pPr>
              <w:pStyle w:val="TAL"/>
              <w:keepNext w:val="0"/>
              <w:keepLines w:val="0"/>
            </w:pPr>
            <w:r w:rsidRPr="00EF21D2">
              <w:t>multiplicity: 1</w:t>
            </w:r>
          </w:p>
          <w:p w14:paraId="08B620E7" w14:textId="1017BED3" w:rsidR="00141C61" w:rsidRPr="00EF21D2" w:rsidRDefault="00141C61" w:rsidP="00141C61">
            <w:pPr>
              <w:pStyle w:val="TAL"/>
              <w:keepNext w:val="0"/>
              <w:keepLines w:val="0"/>
            </w:pPr>
            <w:r w:rsidRPr="00EF21D2">
              <w:t>isOrdered: N/A</w:t>
            </w:r>
          </w:p>
          <w:p w14:paraId="4E18F105" w14:textId="7D04DBD8" w:rsidR="00141C61" w:rsidRPr="00EF21D2" w:rsidRDefault="00141C61" w:rsidP="00141C61">
            <w:pPr>
              <w:pStyle w:val="TAL"/>
              <w:keepNext w:val="0"/>
              <w:keepLines w:val="0"/>
            </w:pPr>
            <w:r w:rsidRPr="00EF21D2">
              <w:t>isUnique: N/A</w:t>
            </w:r>
          </w:p>
          <w:p w14:paraId="2DE32203" w14:textId="5790CE33" w:rsidR="00141C61" w:rsidRPr="00EF21D2" w:rsidRDefault="00141C61" w:rsidP="00141C61">
            <w:pPr>
              <w:pStyle w:val="TAL"/>
              <w:keepNext w:val="0"/>
              <w:keepLines w:val="0"/>
            </w:pPr>
            <w:r w:rsidRPr="00EF21D2">
              <w:t>defaultValue: None</w:t>
            </w:r>
          </w:p>
          <w:p w14:paraId="7D9C94B8" w14:textId="585E7C6E" w:rsidR="00141C61" w:rsidRPr="00EF21D2" w:rsidRDefault="00141C61" w:rsidP="00141C61">
            <w:pPr>
              <w:pStyle w:val="TAL"/>
              <w:keepNext w:val="0"/>
              <w:keepLines w:val="0"/>
            </w:pPr>
            <w:r w:rsidRPr="00EF21D2">
              <w:t>isNullable: False</w:t>
            </w:r>
          </w:p>
        </w:tc>
      </w:tr>
      <w:tr w:rsidR="00141C61" w:rsidRPr="00EF21D2" w14:paraId="3A515477" w14:textId="77777777" w:rsidTr="00ED74D7">
        <w:trPr>
          <w:cantSplit/>
          <w:jc w:val="center"/>
        </w:trPr>
        <w:tc>
          <w:tcPr>
            <w:tcW w:w="1897" w:type="dxa"/>
          </w:tcPr>
          <w:p w14:paraId="2726BC6A" w14:textId="4D81ACE3" w:rsidR="00141C61" w:rsidRPr="00EF21D2" w:rsidRDefault="00141C61" w:rsidP="00141C61">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02D26B9E" w14:textId="77777777" w:rsidR="00141C61" w:rsidRDefault="00141C61" w:rsidP="00141C61">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D773622" w14:textId="77777777" w:rsidR="00141C61" w:rsidRDefault="00141C61" w:rsidP="00141C61">
            <w:pPr>
              <w:pStyle w:val="TAL"/>
              <w:keepNext w:val="0"/>
              <w:keepLines w:val="0"/>
              <w:rPr>
                <w:rFonts w:cs="Arial"/>
                <w:szCs w:val="18"/>
                <w:lang w:eastAsia="en-GB"/>
              </w:rPr>
            </w:pPr>
          </w:p>
          <w:p w14:paraId="416496DD" w14:textId="77777777" w:rsidR="00141C61" w:rsidRDefault="00141C61" w:rsidP="00141C61">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416F76B" w14:textId="77777777" w:rsidR="00141C61" w:rsidRPr="00EF21D2" w:rsidRDefault="00141C61" w:rsidP="00141C61">
            <w:pPr>
              <w:pStyle w:val="TAL"/>
              <w:keepNext w:val="0"/>
              <w:keepLines w:val="0"/>
              <w:rPr>
                <w:rFonts w:cs="Arial"/>
                <w:szCs w:val="18"/>
                <w:lang w:eastAsia="en-GB"/>
              </w:rPr>
            </w:pPr>
          </w:p>
        </w:tc>
        <w:tc>
          <w:tcPr>
            <w:tcW w:w="2497" w:type="dxa"/>
          </w:tcPr>
          <w:p w14:paraId="4AFC64F7" w14:textId="77777777" w:rsidR="00141C61" w:rsidRPr="00EF21D2" w:rsidRDefault="00141C61" w:rsidP="00141C61">
            <w:pPr>
              <w:pStyle w:val="TAL"/>
              <w:keepNext w:val="0"/>
              <w:keepLines w:val="0"/>
            </w:pPr>
            <w:r w:rsidRPr="00EF21D2">
              <w:t>type: Integer</w:t>
            </w:r>
          </w:p>
          <w:p w14:paraId="4FBA38E9" w14:textId="77777777" w:rsidR="00141C61" w:rsidRPr="00EF21D2" w:rsidRDefault="00141C61" w:rsidP="00141C61">
            <w:pPr>
              <w:pStyle w:val="TAL"/>
              <w:keepNext w:val="0"/>
              <w:keepLines w:val="0"/>
            </w:pPr>
            <w:r w:rsidRPr="00EF21D2">
              <w:t xml:space="preserve">multiplicity: </w:t>
            </w:r>
            <w:r w:rsidRPr="00EF21D2">
              <w:rPr>
                <w:rFonts w:hint="eastAsia"/>
                <w:lang w:eastAsia="zh-CN"/>
              </w:rPr>
              <w:t>1</w:t>
            </w:r>
          </w:p>
          <w:p w14:paraId="3626330A" w14:textId="77777777" w:rsidR="00141C61" w:rsidRPr="00EF21D2" w:rsidRDefault="00141C61" w:rsidP="00141C61">
            <w:pPr>
              <w:pStyle w:val="TAL"/>
              <w:keepNext w:val="0"/>
              <w:keepLines w:val="0"/>
            </w:pPr>
            <w:r w:rsidRPr="00EF21D2">
              <w:t>isOrdered: N/A</w:t>
            </w:r>
          </w:p>
          <w:p w14:paraId="7280CBCA" w14:textId="77777777" w:rsidR="00141C61" w:rsidRPr="00EF21D2" w:rsidRDefault="00141C61" w:rsidP="00141C61">
            <w:pPr>
              <w:pStyle w:val="TAL"/>
              <w:keepNext w:val="0"/>
              <w:keepLines w:val="0"/>
            </w:pPr>
            <w:r w:rsidRPr="00EF21D2">
              <w:t>isUnique: N/A</w:t>
            </w:r>
          </w:p>
          <w:p w14:paraId="5216F752" w14:textId="77777777" w:rsidR="00141C61" w:rsidRPr="00EF21D2" w:rsidRDefault="00141C61" w:rsidP="00141C61">
            <w:pPr>
              <w:pStyle w:val="TAL"/>
              <w:keepNext w:val="0"/>
              <w:keepLines w:val="0"/>
            </w:pPr>
            <w:r w:rsidRPr="00EF21D2">
              <w:t>defaultValue: None</w:t>
            </w:r>
          </w:p>
          <w:p w14:paraId="501E6D3B" w14:textId="561AF734" w:rsidR="00141C61" w:rsidRPr="00EF21D2" w:rsidRDefault="00141C61" w:rsidP="00141C61">
            <w:pPr>
              <w:pStyle w:val="TAL"/>
              <w:keepNext w:val="0"/>
              <w:keepLines w:val="0"/>
            </w:pPr>
            <w:r w:rsidRPr="00EF21D2">
              <w:t>isNullable: False</w:t>
            </w:r>
          </w:p>
        </w:tc>
      </w:tr>
      <w:tr w:rsidR="00141C61" w:rsidRPr="00EF21D2" w14:paraId="04BD0FB5" w14:textId="77777777" w:rsidTr="00ED74D7">
        <w:trPr>
          <w:cantSplit/>
          <w:jc w:val="center"/>
        </w:trPr>
        <w:tc>
          <w:tcPr>
            <w:tcW w:w="1897" w:type="dxa"/>
          </w:tcPr>
          <w:p w14:paraId="21CCD06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141C61" w:rsidRPr="00EF21D2" w:rsidRDefault="00141C61" w:rsidP="00141C61">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141C61" w:rsidRPr="00EF21D2" w:rsidRDefault="00141C61" w:rsidP="00141C61">
            <w:pPr>
              <w:pStyle w:val="TAL"/>
              <w:keepNext w:val="0"/>
              <w:keepLines w:val="0"/>
              <w:rPr>
                <w:rFonts w:cs="Arial"/>
              </w:rPr>
            </w:pPr>
            <w:r w:rsidRPr="00EF21D2">
              <w:rPr>
                <w:rFonts w:cs="Arial"/>
              </w:rPr>
              <w:t>.</w:t>
            </w:r>
          </w:p>
          <w:p w14:paraId="4E3E7F2B" w14:textId="77777777" w:rsidR="00141C61" w:rsidRPr="00EF21D2" w:rsidRDefault="00141C61" w:rsidP="00141C61">
            <w:pPr>
              <w:pStyle w:val="TAL"/>
              <w:keepNext w:val="0"/>
              <w:keepLines w:val="0"/>
              <w:rPr>
                <w:rFonts w:cs="Arial"/>
              </w:rPr>
            </w:pPr>
          </w:p>
          <w:p w14:paraId="4EA1779A" w14:textId="439C7B57" w:rsidR="00141C61" w:rsidRPr="00EF21D2" w:rsidRDefault="00141C61" w:rsidP="00141C61">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237626C3" w14:textId="2AC68967" w:rsidR="00141C61" w:rsidRPr="00EF21D2" w:rsidRDefault="00141C61" w:rsidP="00141C61">
            <w:pPr>
              <w:pStyle w:val="TAL"/>
              <w:keepNext w:val="0"/>
              <w:keepLines w:val="0"/>
            </w:pPr>
            <w:r w:rsidRPr="00EF21D2">
              <w:t>type: Integer</w:t>
            </w:r>
          </w:p>
          <w:p w14:paraId="06B9DC30" w14:textId="3F60D983" w:rsidR="00141C61" w:rsidRPr="00EF21D2" w:rsidRDefault="00141C61" w:rsidP="00141C61">
            <w:pPr>
              <w:pStyle w:val="TAL"/>
              <w:keepNext w:val="0"/>
              <w:keepLines w:val="0"/>
            </w:pPr>
            <w:r w:rsidRPr="00EF21D2">
              <w:t>multiplicity: 1, 2, 4</w:t>
            </w:r>
          </w:p>
          <w:p w14:paraId="2340CCA5" w14:textId="35711F4C" w:rsidR="00141C61" w:rsidRPr="00EF21D2" w:rsidRDefault="00141C61" w:rsidP="00141C61">
            <w:pPr>
              <w:pStyle w:val="TAL"/>
              <w:keepNext w:val="0"/>
              <w:keepLines w:val="0"/>
            </w:pPr>
            <w:r w:rsidRPr="00EF21D2">
              <w:t xml:space="preserve">isOrdered: </w:t>
            </w:r>
            <w:r w:rsidRPr="00CD3748">
              <w:t>False</w:t>
            </w:r>
          </w:p>
          <w:p w14:paraId="07F79A0E" w14:textId="4FCA895D" w:rsidR="00141C61" w:rsidRPr="00EF21D2" w:rsidRDefault="00141C61" w:rsidP="00141C61">
            <w:pPr>
              <w:pStyle w:val="TAL"/>
              <w:keepNext w:val="0"/>
              <w:keepLines w:val="0"/>
            </w:pPr>
            <w:r w:rsidRPr="00EF21D2">
              <w:t xml:space="preserve">isUnique: </w:t>
            </w:r>
            <w:r w:rsidRPr="00CD3748">
              <w:t>True</w:t>
            </w:r>
          </w:p>
          <w:p w14:paraId="40DDC2D5" w14:textId="6A0674D3" w:rsidR="00141C61" w:rsidRPr="00EF21D2" w:rsidRDefault="00141C61" w:rsidP="00141C61">
            <w:pPr>
              <w:pStyle w:val="TAL"/>
              <w:keepNext w:val="0"/>
              <w:keepLines w:val="0"/>
            </w:pPr>
            <w:r w:rsidRPr="00EF21D2">
              <w:t>defaultValue: None</w:t>
            </w:r>
          </w:p>
          <w:p w14:paraId="1688449E" w14:textId="26055A55" w:rsidR="00141C61" w:rsidRPr="00EF21D2" w:rsidRDefault="00141C61" w:rsidP="00141C61">
            <w:pPr>
              <w:pStyle w:val="TAL"/>
              <w:keepNext w:val="0"/>
              <w:keepLines w:val="0"/>
            </w:pPr>
            <w:r w:rsidRPr="00EF21D2">
              <w:t>isNullable: False</w:t>
            </w:r>
          </w:p>
        </w:tc>
      </w:tr>
      <w:tr w:rsidR="00324253" w:rsidRPr="00EF21D2" w14:paraId="42F1A757" w14:textId="77777777" w:rsidTr="00ED74D7">
        <w:trPr>
          <w:cantSplit/>
          <w:jc w:val="center"/>
        </w:trPr>
        <w:tc>
          <w:tcPr>
            <w:tcW w:w="1897" w:type="dxa"/>
          </w:tcPr>
          <w:p w14:paraId="64104FF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C0B7A3C" w14:textId="77777777" w:rsidR="00324253" w:rsidRPr="00EF21D2" w:rsidRDefault="00324253" w:rsidP="00324253">
            <w:pPr>
              <w:pStyle w:val="TAL"/>
              <w:keepNext w:val="0"/>
              <w:keepLines w:val="0"/>
              <w:rPr>
                <w:rFonts w:cs="Arial"/>
                <w:szCs w:val="18"/>
                <w:lang w:eastAsia="en-GB"/>
              </w:rPr>
            </w:pPr>
          </w:p>
          <w:p w14:paraId="5F5D535F"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324253" w:rsidRPr="00EF21D2" w:rsidRDefault="00324253" w:rsidP="00324253">
            <w:pPr>
              <w:pStyle w:val="TAL"/>
              <w:keepNext w:val="0"/>
              <w:keepLines w:val="0"/>
              <w:rPr>
                <w:rFonts w:cs="Arial"/>
                <w:szCs w:val="18"/>
                <w:lang w:eastAsia="en-GB"/>
              </w:rPr>
            </w:pPr>
          </w:p>
          <w:p w14:paraId="2C88F9F5"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10</w:t>
            </w:r>
          </w:p>
          <w:p w14:paraId="286CBFFD" w14:textId="77777777" w:rsidR="00324253" w:rsidRPr="00EF21D2" w:rsidRDefault="00324253" w:rsidP="00324253">
            <w:pPr>
              <w:pStyle w:val="TAL"/>
              <w:keepNext w:val="0"/>
              <w:keepLines w:val="0"/>
              <w:rPr>
                <w:lang w:eastAsia="zh-CN"/>
              </w:rPr>
            </w:pPr>
          </w:p>
        </w:tc>
        <w:tc>
          <w:tcPr>
            <w:tcW w:w="2497" w:type="dxa"/>
          </w:tcPr>
          <w:p w14:paraId="6F0E0734" w14:textId="346D0340" w:rsidR="00324253" w:rsidRPr="00EF21D2" w:rsidRDefault="00324253" w:rsidP="00324253">
            <w:pPr>
              <w:pStyle w:val="TAL"/>
              <w:keepNext w:val="0"/>
              <w:keepLines w:val="0"/>
            </w:pPr>
            <w:r w:rsidRPr="00EF21D2">
              <w:t>type: Integer</w:t>
            </w:r>
          </w:p>
          <w:p w14:paraId="08373BDF" w14:textId="2530F58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0095BB" w14:textId="16704AF7" w:rsidR="00324253" w:rsidRPr="00EF21D2" w:rsidRDefault="00324253" w:rsidP="00324253">
            <w:pPr>
              <w:pStyle w:val="TAL"/>
              <w:keepNext w:val="0"/>
              <w:keepLines w:val="0"/>
            </w:pPr>
            <w:r w:rsidRPr="00EF21D2">
              <w:t>isOrdered: N/A</w:t>
            </w:r>
          </w:p>
          <w:p w14:paraId="137CF7DC" w14:textId="18ACF155" w:rsidR="00324253" w:rsidRPr="00EF21D2" w:rsidRDefault="00324253" w:rsidP="00324253">
            <w:pPr>
              <w:pStyle w:val="TAL"/>
              <w:keepNext w:val="0"/>
              <w:keepLines w:val="0"/>
            </w:pPr>
            <w:r w:rsidRPr="00EF21D2">
              <w:t>isUnique: N/A</w:t>
            </w:r>
          </w:p>
          <w:p w14:paraId="3C3D6CFE" w14:textId="199F7BDA" w:rsidR="00324253" w:rsidRPr="00EF21D2" w:rsidRDefault="00324253" w:rsidP="00324253">
            <w:pPr>
              <w:pStyle w:val="TAL"/>
              <w:keepNext w:val="0"/>
              <w:keepLines w:val="0"/>
            </w:pPr>
            <w:r w:rsidRPr="00EF21D2">
              <w:t>defaultValue: None</w:t>
            </w:r>
          </w:p>
          <w:p w14:paraId="1B8B1D59" w14:textId="56B65B80" w:rsidR="00324253" w:rsidRPr="00EF21D2" w:rsidRDefault="00324253" w:rsidP="00324253">
            <w:pPr>
              <w:pStyle w:val="TAL"/>
              <w:keepNext w:val="0"/>
              <w:keepLines w:val="0"/>
            </w:pPr>
            <w:r w:rsidRPr="00EF21D2">
              <w:t>isNullable: False</w:t>
            </w:r>
          </w:p>
        </w:tc>
      </w:tr>
      <w:tr w:rsidR="00324253" w:rsidRPr="00EF21D2" w14:paraId="2449938C" w14:textId="77777777" w:rsidTr="00ED74D7">
        <w:trPr>
          <w:cantSplit/>
          <w:jc w:val="center"/>
        </w:trPr>
        <w:tc>
          <w:tcPr>
            <w:tcW w:w="1897" w:type="dxa"/>
          </w:tcPr>
          <w:p w14:paraId="4BAD7D6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324253" w:rsidRPr="00EF21D2" w:rsidRDefault="00324253" w:rsidP="00324253">
            <w:pPr>
              <w:pStyle w:val="TAL"/>
              <w:keepNext w:val="0"/>
              <w:keepLines w:val="0"/>
              <w:rPr>
                <w:rFonts w:ascii="Courier New" w:hAnsi="Courier New" w:cs="Courier New"/>
                <w:szCs w:val="18"/>
              </w:rPr>
            </w:pPr>
          </w:p>
          <w:p w14:paraId="4778C7CB"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13F67F02" w14:textId="77777777" w:rsidR="00324253" w:rsidRPr="00EF21D2" w:rsidRDefault="00324253" w:rsidP="00324253">
            <w:pPr>
              <w:pStyle w:val="TAL"/>
              <w:keepNext w:val="0"/>
              <w:keepLines w:val="0"/>
              <w:rPr>
                <w:lang w:eastAsia="zh-CN"/>
              </w:rPr>
            </w:pPr>
          </w:p>
        </w:tc>
        <w:tc>
          <w:tcPr>
            <w:tcW w:w="2497" w:type="dxa"/>
          </w:tcPr>
          <w:p w14:paraId="727338C7" w14:textId="1FEB6EED" w:rsidR="00324253" w:rsidRPr="00EF21D2" w:rsidRDefault="00324253" w:rsidP="00324253">
            <w:pPr>
              <w:pStyle w:val="TAL"/>
              <w:keepNext w:val="0"/>
              <w:keepLines w:val="0"/>
            </w:pPr>
            <w:r w:rsidRPr="00EF21D2">
              <w:t>type: Integer</w:t>
            </w:r>
          </w:p>
          <w:p w14:paraId="49562E51" w14:textId="342065B4" w:rsidR="00324253" w:rsidRPr="00EF21D2" w:rsidRDefault="00324253" w:rsidP="00324253">
            <w:pPr>
              <w:pStyle w:val="TAL"/>
              <w:keepNext w:val="0"/>
              <w:keepLines w:val="0"/>
            </w:pPr>
            <w:r w:rsidRPr="00EF21D2">
              <w:t>multiplicity: 1, 2..8</w:t>
            </w:r>
          </w:p>
          <w:p w14:paraId="0A3BB55E" w14:textId="28049E10" w:rsidR="00324253" w:rsidRPr="00EF21D2" w:rsidRDefault="00324253" w:rsidP="00324253">
            <w:pPr>
              <w:pStyle w:val="TAL"/>
              <w:keepNext w:val="0"/>
              <w:keepLines w:val="0"/>
            </w:pPr>
            <w:r w:rsidRPr="00EF21D2">
              <w:t xml:space="preserve">isOrdered: </w:t>
            </w:r>
            <w:r w:rsidRPr="00CD3748">
              <w:t>False</w:t>
            </w:r>
          </w:p>
          <w:p w14:paraId="2FA985C1" w14:textId="54308728" w:rsidR="00324253" w:rsidRPr="00EF21D2" w:rsidRDefault="00324253" w:rsidP="00324253">
            <w:pPr>
              <w:pStyle w:val="TAL"/>
              <w:keepNext w:val="0"/>
              <w:keepLines w:val="0"/>
            </w:pPr>
            <w:r w:rsidRPr="00EF21D2">
              <w:t xml:space="preserve">isUnique: </w:t>
            </w:r>
            <w:r w:rsidRPr="00CD3748">
              <w:t>True</w:t>
            </w:r>
          </w:p>
          <w:p w14:paraId="157D1635" w14:textId="32F5F9D9" w:rsidR="00324253" w:rsidRPr="00EF21D2" w:rsidRDefault="00324253" w:rsidP="00324253">
            <w:pPr>
              <w:pStyle w:val="TAL"/>
              <w:keepNext w:val="0"/>
              <w:keepLines w:val="0"/>
            </w:pPr>
            <w:r w:rsidRPr="00EF21D2">
              <w:t>defaultValue: None</w:t>
            </w:r>
          </w:p>
          <w:p w14:paraId="7AC9A19A" w14:textId="182C8EF0" w:rsidR="00324253" w:rsidRPr="00EF21D2" w:rsidRDefault="00324253" w:rsidP="00324253">
            <w:pPr>
              <w:pStyle w:val="TAL"/>
              <w:keepNext w:val="0"/>
              <w:keepLines w:val="0"/>
            </w:pPr>
            <w:r w:rsidRPr="00EF21D2">
              <w:t>isNullable: False</w:t>
            </w:r>
          </w:p>
        </w:tc>
      </w:tr>
      <w:tr w:rsidR="00324253" w:rsidRPr="00EF21D2" w14:paraId="38A2863E" w14:textId="77777777" w:rsidTr="00ED74D7">
        <w:trPr>
          <w:cantSplit/>
          <w:jc w:val="center"/>
        </w:trPr>
        <w:tc>
          <w:tcPr>
            <w:tcW w:w="1897" w:type="dxa"/>
          </w:tcPr>
          <w:p w14:paraId="35AE2C6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324253" w:rsidRPr="00EF21D2" w:rsidRDefault="00324253" w:rsidP="00324253">
            <w:pPr>
              <w:pStyle w:val="TAL"/>
              <w:keepNext w:val="0"/>
              <w:keepLines w:val="0"/>
              <w:rPr>
                <w:rFonts w:cs="Arial"/>
                <w:szCs w:val="18"/>
                <w:lang w:eastAsia="en-GB"/>
              </w:rPr>
            </w:pPr>
          </w:p>
          <w:p w14:paraId="63D435F0"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324253" w:rsidRPr="00EF21D2" w:rsidRDefault="00324253" w:rsidP="00324253">
            <w:pPr>
              <w:pStyle w:val="TAL"/>
              <w:keepNext w:val="0"/>
              <w:keepLines w:val="0"/>
              <w:rPr>
                <w:lang w:eastAsia="zh-CN"/>
              </w:rPr>
            </w:pPr>
          </w:p>
          <w:p w14:paraId="5D4F516E" w14:textId="56263ED4" w:rsidR="00324253" w:rsidRPr="00EF21D2" w:rsidRDefault="00324253" w:rsidP="00324253">
            <w:pPr>
              <w:pStyle w:val="TAL"/>
              <w:keepNext w:val="0"/>
              <w:keepLines w:val="0"/>
              <w:rPr>
                <w:lang w:eastAsia="zh-CN"/>
              </w:rPr>
            </w:pPr>
            <w:r w:rsidRPr="00EF21D2">
              <w:rPr>
                <w:lang w:eastAsia="zh-CN"/>
              </w:rPr>
              <w:t>see NOTE 10</w:t>
            </w:r>
          </w:p>
        </w:tc>
        <w:tc>
          <w:tcPr>
            <w:tcW w:w="2497" w:type="dxa"/>
          </w:tcPr>
          <w:p w14:paraId="46F3C6B2" w14:textId="415DB7D5" w:rsidR="00324253" w:rsidRPr="00EF21D2" w:rsidRDefault="00324253" w:rsidP="00324253">
            <w:pPr>
              <w:pStyle w:val="TAL"/>
              <w:keepNext w:val="0"/>
              <w:keepLines w:val="0"/>
            </w:pPr>
            <w:r w:rsidRPr="00EF21D2">
              <w:t>type: Integer</w:t>
            </w:r>
          </w:p>
          <w:p w14:paraId="111A7D6C" w14:textId="2D741CE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04A5B25" w14:textId="77410407" w:rsidR="00324253" w:rsidRPr="00EF21D2" w:rsidRDefault="00324253" w:rsidP="00324253">
            <w:pPr>
              <w:pStyle w:val="TAL"/>
              <w:keepNext w:val="0"/>
              <w:keepLines w:val="0"/>
            </w:pPr>
            <w:r w:rsidRPr="00EF21D2">
              <w:t>isOrdered: N/A</w:t>
            </w:r>
          </w:p>
          <w:p w14:paraId="7F977C25" w14:textId="22093CC6" w:rsidR="00324253" w:rsidRPr="00EF21D2" w:rsidRDefault="00324253" w:rsidP="00324253">
            <w:pPr>
              <w:pStyle w:val="TAL"/>
              <w:keepNext w:val="0"/>
              <w:keepLines w:val="0"/>
            </w:pPr>
            <w:r w:rsidRPr="00EF21D2">
              <w:t>isUnique: N/A</w:t>
            </w:r>
          </w:p>
          <w:p w14:paraId="7182923F" w14:textId="16F82EFA" w:rsidR="00324253" w:rsidRPr="00EF21D2" w:rsidRDefault="00324253" w:rsidP="00324253">
            <w:pPr>
              <w:pStyle w:val="TAL"/>
              <w:keepNext w:val="0"/>
              <w:keepLines w:val="0"/>
            </w:pPr>
            <w:r w:rsidRPr="00EF21D2">
              <w:t>defaultValue: None</w:t>
            </w:r>
          </w:p>
          <w:p w14:paraId="39317000" w14:textId="02D2BB9F" w:rsidR="00324253" w:rsidRPr="00EF21D2" w:rsidRDefault="00324253" w:rsidP="00324253">
            <w:pPr>
              <w:pStyle w:val="TAL"/>
              <w:keepNext w:val="0"/>
              <w:keepLines w:val="0"/>
            </w:pPr>
            <w:r w:rsidRPr="00EF21D2">
              <w:t>isNullable: False</w:t>
            </w:r>
          </w:p>
        </w:tc>
      </w:tr>
      <w:tr w:rsidR="00324253" w:rsidRPr="00EF21D2" w14:paraId="24A8DCD2" w14:textId="77777777" w:rsidTr="00ED74D7">
        <w:trPr>
          <w:cantSplit/>
          <w:jc w:val="center"/>
        </w:trPr>
        <w:tc>
          <w:tcPr>
            <w:tcW w:w="1897" w:type="dxa"/>
          </w:tcPr>
          <w:p w14:paraId="4E04D4F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324253" w:rsidRPr="00EF21D2" w:rsidRDefault="00324253" w:rsidP="00324253">
            <w:pPr>
              <w:pStyle w:val="TAL"/>
              <w:keepNext w:val="0"/>
              <w:keepLines w:val="0"/>
              <w:rPr>
                <w:rFonts w:ascii="Courier New" w:hAnsi="Courier New" w:cs="Courier New"/>
                <w:szCs w:val="18"/>
              </w:rPr>
            </w:pPr>
          </w:p>
          <w:p w14:paraId="52B3F683" w14:textId="7AAF845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5D04E99D" w14:textId="77777777" w:rsidR="00324253" w:rsidRPr="00EF21D2" w:rsidRDefault="00324253" w:rsidP="00324253">
            <w:pPr>
              <w:pStyle w:val="TAL"/>
              <w:keepNext w:val="0"/>
              <w:keepLines w:val="0"/>
              <w:rPr>
                <w:lang w:eastAsia="zh-CN"/>
              </w:rPr>
            </w:pPr>
          </w:p>
        </w:tc>
        <w:tc>
          <w:tcPr>
            <w:tcW w:w="2497" w:type="dxa"/>
          </w:tcPr>
          <w:p w14:paraId="208306B3" w14:textId="444592A6" w:rsidR="00324253" w:rsidRPr="00EF21D2" w:rsidRDefault="00324253" w:rsidP="00324253">
            <w:pPr>
              <w:pStyle w:val="TAL"/>
              <w:keepNext w:val="0"/>
              <w:keepLines w:val="0"/>
            </w:pPr>
            <w:r w:rsidRPr="00EF21D2">
              <w:t>type: Integer</w:t>
            </w:r>
          </w:p>
          <w:p w14:paraId="5DA4D29F" w14:textId="75A7FFA3" w:rsidR="00324253" w:rsidRPr="00EF21D2" w:rsidRDefault="00324253" w:rsidP="00324253">
            <w:pPr>
              <w:pStyle w:val="TAL"/>
              <w:keepNext w:val="0"/>
              <w:keepLines w:val="0"/>
            </w:pPr>
            <w:r w:rsidRPr="00EF21D2">
              <w:t>multiplicity: 1, 2..8</w:t>
            </w:r>
          </w:p>
          <w:p w14:paraId="1731168D" w14:textId="64BDDDF9" w:rsidR="00324253" w:rsidRPr="00EF21D2" w:rsidRDefault="00324253" w:rsidP="00324253">
            <w:pPr>
              <w:pStyle w:val="TAL"/>
              <w:keepNext w:val="0"/>
              <w:keepLines w:val="0"/>
            </w:pPr>
            <w:r w:rsidRPr="00EF21D2">
              <w:t xml:space="preserve">isOrdered: </w:t>
            </w:r>
            <w:r w:rsidRPr="00CD3748">
              <w:t>False</w:t>
            </w:r>
          </w:p>
          <w:p w14:paraId="513ACB34" w14:textId="62F98E7E" w:rsidR="00324253" w:rsidRPr="00EF21D2" w:rsidRDefault="00324253" w:rsidP="00324253">
            <w:pPr>
              <w:pStyle w:val="TAL"/>
              <w:keepNext w:val="0"/>
              <w:keepLines w:val="0"/>
            </w:pPr>
            <w:r w:rsidRPr="00EF21D2">
              <w:t xml:space="preserve">isUnique: </w:t>
            </w:r>
            <w:r w:rsidRPr="00CD3748">
              <w:t>True</w:t>
            </w:r>
          </w:p>
          <w:p w14:paraId="57927BA1" w14:textId="11849C28" w:rsidR="00324253" w:rsidRPr="00EF21D2" w:rsidRDefault="00324253" w:rsidP="00324253">
            <w:pPr>
              <w:pStyle w:val="TAL"/>
              <w:keepNext w:val="0"/>
              <w:keepLines w:val="0"/>
            </w:pPr>
            <w:r w:rsidRPr="00EF21D2">
              <w:t>defaultValue: None</w:t>
            </w:r>
          </w:p>
          <w:p w14:paraId="299DC55A" w14:textId="43A2637E" w:rsidR="00324253" w:rsidRPr="00EF21D2" w:rsidRDefault="00324253" w:rsidP="00324253">
            <w:pPr>
              <w:pStyle w:val="TAL"/>
              <w:keepNext w:val="0"/>
              <w:keepLines w:val="0"/>
            </w:pPr>
            <w:r w:rsidRPr="00EF21D2">
              <w:t>isNullable: False</w:t>
            </w:r>
          </w:p>
        </w:tc>
      </w:tr>
      <w:tr w:rsidR="00324253" w:rsidRPr="00EF21D2" w14:paraId="22B2C0FD" w14:textId="77777777" w:rsidTr="00ED74D7">
        <w:trPr>
          <w:cantSplit/>
          <w:jc w:val="center"/>
        </w:trPr>
        <w:tc>
          <w:tcPr>
            <w:tcW w:w="1897" w:type="dxa"/>
          </w:tcPr>
          <w:p w14:paraId="7D2C36E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324253" w:rsidRPr="00EF21D2" w:rsidRDefault="00324253" w:rsidP="00324253">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324253" w:rsidRPr="00EF21D2" w:rsidRDefault="00324253" w:rsidP="00324253">
            <w:pPr>
              <w:pStyle w:val="TAL"/>
              <w:keepNext w:val="0"/>
              <w:keepLines w:val="0"/>
              <w:rPr>
                <w:rFonts w:cs="Arial"/>
                <w:szCs w:val="18"/>
                <w:lang w:eastAsia="en-GB"/>
              </w:rPr>
            </w:pPr>
          </w:p>
          <w:p w14:paraId="5D2EE685" w14:textId="28352CEE" w:rsidR="00324253" w:rsidRPr="00EF21D2" w:rsidRDefault="00324253" w:rsidP="00324253">
            <w:pPr>
              <w:pStyle w:val="TAL"/>
              <w:keepNext w:val="0"/>
              <w:keepLines w:val="0"/>
            </w:pPr>
            <w:r w:rsidRPr="00EF21D2">
              <w:t>If the indication is "enable",</w:t>
            </w:r>
          </w:p>
          <w:p w14:paraId="6B4E5F25" w14:textId="2A4AF423" w:rsidR="00324253" w:rsidRPr="00EF21D2" w:rsidRDefault="00324253" w:rsidP="00324253">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324253" w:rsidRPr="00EF21D2" w:rsidRDefault="00324253" w:rsidP="00324253">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324253" w:rsidRPr="00EF21D2" w:rsidRDefault="00324253" w:rsidP="00324253">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324253" w:rsidRPr="00EF21D2" w:rsidRDefault="00324253" w:rsidP="00324253">
            <w:pPr>
              <w:pStyle w:val="TAL"/>
              <w:keepNext w:val="0"/>
              <w:keepLines w:val="0"/>
              <w:rPr>
                <w:rFonts w:cs="Arial"/>
                <w:szCs w:val="18"/>
                <w:lang w:eastAsia="en-GB"/>
              </w:rPr>
            </w:pPr>
          </w:p>
          <w:p w14:paraId="2BBFA3E8" w14:textId="687F6C85" w:rsidR="00324253" w:rsidRPr="00EF21D2" w:rsidRDefault="00324253" w:rsidP="00324253">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10C78275" w14:textId="77777777" w:rsidR="00324253" w:rsidRPr="00EF21D2" w:rsidRDefault="00324253" w:rsidP="00324253">
            <w:pPr>
              <w:pStyle w:val="TAL"/>
              <w:keepNext w:val="0"/>
              <w:keepLines w:val="0"/>
              <w:rPr>
                <w:rFonts w:cs="Arial"/>
                <w:szCs w:val="18"/>
                <w:lang w:eastAsia="en-GB"/>
              </w:rPr>
            </w:pPr>
          </w:p>
          <w:p w14:paraId="50E4856A" w14:textId="632F560A" w:rsidR="00324253" w:rsidRPr="00EF21D2" w:rsidRDefault="00324253" w:rsidP="00324253">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324253" w:rsidRPr="00EF21D2" w:rsidRDefault="00324253" w:rsidP="00324253">
            <w:pPr>
              <w:pStyle w:val="TAL"/>
              <w:keepNext w:val="0"/>
              <w:keepLines w:val="0"/>
            </w:pPr>
          </w:p>
          <w:p w14:paraId="2E3DB36D" w14:textId="59A079C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8</w:t>
            </w:r>
          </w:p>
          <w:p w14:paraId="10192B47" w14:textId="77777777" w:rsidR="00324253" w:rsidRPr="00EF21D2" w:rsidDel="00636A85" w:rsidRDefault="00324253" w:rsidP="00324253">
            <w:pPr>
              <w:pStyle w:val="TAL"/>
              <w:keepNext w:val="0"/>
              <w:keepLines w:val="0"/>
              <w:rPr>
                <w:rFonts w:cs="Arial"/>
                <w:szCs w:val="18"/>
                <w:lang w:eastAsia="en-GB"/>
              </w:rPr>
            </w:pPr>
          </w:p>
          <w:p w14:paraId="309DEBA1" w14:textId="77777777" w:rsidR="00324253" w:rsidRPr="00EF21D2" w:rsidRDefault="00324253" w:rsidP="00324253">
            <w:pPr>
              <w:pStyle w:val="TAL"/>
              <w:keepNext w:val="0"/>
              <w:keepLines w:val="0"/>
              <w:rPr>
                <w:lang w:eastAsia="zh-CN"/>
              </w:rPr>
            </w:pPr>
          </w:p>
        </w:tc>
        <w:tc>
          <w:tcPr>
            <w:tcW w:w="2497" w:type="dxa"/>
          </w:tcPr>
          <w:p w14:paraId="3565591A" w14:textId="4808039F" w:rsidR="00324253" w:rsidRPr="00EF21D2" w:rsidRDefault="00324253" w:rsidP="00324253">
            <w:pPr>
              <w:pStyle w:val="TAL"/>
              <w:keepNext w:val="0"/>
              <w:keepLines w:val="0"/>
            </w:pPr>
            <w:r w:rsidRPr="00EF21D2">
              <w:t xml:space="preserve">type: </w:t>
            </w:r>
            <w:r>
              <w:t>ENUM</w:t>
            </w:r>
          </w:p>
          <w:p w14:paraId="0C181D94" w14:textId="547A5EE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4337628" w14:textId="2B569EC7" w:rsidR="00324253" w:rsidRPr="00EF21D2" w:rsidRDefault="00324253" w:rsidP="00324253">
            <w:pPr>
              <w:pStyle w:val="TAL"/>
              <w:keepNext w:val="0"/>
              <w:keepLines w:val="0"/>
            </w:pPr>
            <w:r w:rsidRPr="00EF21D2">
              <w:t>isOrdered: N/A</w:t>
            </w:r>
          </w:p>
          <w:p w14:paraId="1548A9A3" w14:textId="2AB6F48B" w:rsidR="00324253" w:rsidRPr="00EF21D2" w:rsidRDefault="00324253" w:rsidP="00324253">
            <w:pPr>
              <w:pStyle w:val="TAL"/>
              <w:keepNext w:val="0"/>
              <w:keepLines w:val="0"/>
            </w:pPr>
            <w:r w:rsidRPr="00EF21D2">
              <w:t>isUnique: N/A</w:t>
            </w:r>
          </w:p>
          <w:p w14:paraId="1FA0822C" w14:textId="0B9EAADC" w:rsidR="00324253" w:rsidRPr="00EF21D2" w:rsidRDefault="00324253" w:rsidP="00324253">
            <w:pPr>
              <w:pStyle w:val="TAL"/>
              <w:keepNext w:val="0"/>
              <w:keepLines w:val="0"/>
            </w:pPr>
            <w:r w:rsidRPr="00EF21D2">
              <w:t xml:space="preserve">defaultValue: DISABLE </w:t>
            </w:r>
          </w:p>
          <w:p w14:paraId="6BAE8F0C" w14:textId="5B197480" w:rsidR="00324253" w:rsidRPr="00EF21D2" w:rsidRDefault="00324253" w:rsidP="00324253">
            <w:pPr>
              <w:pStyle w:val="TAL"/>
              <w:keepNext w:val="0"/>
              <w:keepLines w:val="0"/>
            </w:pPr>
            <w:r w:rsidRPr="00EF21D2">
              <w:t>isNullable: False</w:t>
            </w:r>
          </w:p>
        </w:tc>
      </w:tr>
      <w:tr w:rsidR="00324253" w:rsidRPr="00EF21D2" w14:paraId="69926EDD" w14:textId="77777777" w:rsidTr="00ED74D7">
        <w:trPr>
          <w:cantSplit/>
          <w:jc w:val="center"/>
        </w:trPr>
        <w:tc>
          <w:tcPr>
            <w:tcW w:w="1897" w:type="dxa"/>
          </w:tcPr>
          <w:p w14:paraId="3EA266AD" w14:textId="767FD8C1" w:rsidR="00324253" w:rsidRPr="00EF21D2" w:rsidRDefault="00324253" w:rsidP="00324253">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7749E099" w14:textId="18744E99"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683A410B" w14:textId="77777777" w:rsidR="00324253" w:rsidRPr="00EF21D2" w:rsidRDefault="00324253" w:rsidP="00324253">
            <w:pPr>
              <w:pStyle w:val="TAL"/>
              <w:keepNext w:val="0"/>
              <w:keepLines w:val="0"/>
              <w:rPr>
                <w:rFonts w:cs="Arial"/>
                <w:szCs w:val="18"/>
                <w:lang w:eastAsia="en-GB"/>
              </w:rPr>
            </w:pPr>
          </w:p>
          <w:p w14:paraId="1DDE3FC1" w14:textId="77777777" w:rsidR="00324253" w:rsidRPr="00EF21D2" w:rsidRDefault="00324253" w:rsidP="00324253">
            <w:pPr>
              <w:pStyle w:val="TAL"/>
              <w:keepNext w:val="0"/>
              <w:keepLines w:val="0"/>
              <w:rPr>
                <w:rFonts w:cs="Arial"/>
                <w:szCs w:val="18"/>
                <w:lang w:eastAsia="en-GB"/>
              </w:rPr>
            </w:pPr>
          </w:p>
          <w:p w14:paraId="72409325" w14:textId="5FC9C546"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324253" w:rsidRPr="00EF21D2" w:rsidRDefault="00324253" w:rsidP="00324253">
            <w:pPr>
              <w:pStyle w:val="TAL"/>
              <w:keepNext w:val="0"/>
              <w:keepLines w:val="0"/>
              <w:rPr>
                <w:lang w:eastAsia="zh-CN"/>
              </w:rPr>
            </w:pPr>
          </w:p>
        </w:tc>
        <w:tc>
          <w:tcPr>
            <w:tcW w:w="2497" w:type="dxa"/>
          </w:tcPr>
          <w:p w14:paraId="3F56FA58" w14:textId="1152857D" w:rsidR="00324253" w:rsidRPr="00EF21D2" w:rsidRDefault="00324253" w:rsidP="00324253">
            <w:pPr>
              <w:pStyle w:val="TAL"/>
              <w:keepNext w:val="0"/>
              <w:keepLines w:val="0"/>
            </w:pPr>
            <w:r w:rsidRPr="00EF21D2">
              <w:t>type: Integer</w:t>
            </w:r>
          </w:p>
          <w:p w14:paraId="06CEDD3C" w14:textId="649AEE9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90A036A" w14:textId="2A7965BF" w:rsidR="00324253" w:rsidRPr="00EF21D2" w:rsidRDefault="00324253" w:rsidP="00324253">
            <w:pPr>
              <w:pStyle w:val="TAL"/>
              <w:keepNext w:val="0"/>
              <w:keepLines w:val="0"/>
            </w:pPr>
            <w:r w:rsidRPr="00EF21D2">
              <w:t>isOrdered: N/A</w:t>
            </w:r>
          </w:p>
          <w:p w14:paraId="2031D153" w14:textId="71B94A60" w:rsidR="00324253" w:rsidRPr="00EF21D2" w:rsidRDefault="00324253" w:rsidP="00324253">
            <w:pPr>
              <w:pStyle w:val="TAL"/>
              <w:keepNext w:val="0"/>
              <w:keepLines w:val="0"/>
            </w:pPr>
            <w:r w:rsidRPr="00EF21D2">
              <w:t>isUnique: N/A</w:t>
            </w:r>
          </w:p>
          <w:p w14:paraId="3238327F" w14:textId="4C7F33E1" w:rsidR="00324253" w:rsidRPr="00EF21D2" w:rsidRDefault="00324253" w:rsidP="00324253">
            <w:pPr>
              <w:pStyle w:val="TAL"/>
              <w:keepNext w:val="0"/>
              <w:keepLines w:val="0"/>
            </w:pPr>
            <w:r w:rsidRPr="00EF21D2">
              <w:t>defaultValue: None</w:t>
            </w:r>
          </w:p>
          <w:p w14:paraId="30F607B5" w14:textId="68704A93" w:rsidR="00324253" w:rsidRPr="00EF21D2" w:rsidRDefault="00324253" w:rsidP="00324253">
            <w:pPr>
              <w:pStyle w:val="TAL"/>
              <w:keepNext w:val="0"/>
              <w:keepLines w:val="0"/>
            </w:pPr>
            <w:r w:rsidRPr="00EF21D2">
              <w:t>isNullable: False</w:t>
            </w:r>
          </w:p>
        </w:tc>
      </w:tr>
      <w:tr w:rsidR="00324253" w:rsidRPr="00EF21D2" w14:paraId="49DBF90F" w14:textId="77777777" w:rsidTr="00ED74D7">
        <w:trPr>
          <w:cantSplit/>
          <w:jc w:val="center"/>
        </w:trPr>
        <w:tc>
          <w:tcPr>
            <w:tcW w:w="1897" w:type="dxa"/>
          </w:tcPr>
          <w:p w14:paraId="31B3F265" w14:textId="21AB56D5" w:rsidR="00324253" w:rsidRPr="00EF21D2" w:rsidRDefault="00324253" w:rsidP="00324253">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5F66EBEC" w14:textId="57C6C162" w:rsidR="00324253" w:rsidRPr="00EF21D2" w:rsidRDefault="00324253" w:rsidP="00324253">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0A75B7C5" w14:textId="77777777" w:rsidR="00324253" w:rsidRPr="00EF21D2" w:rsidRDefault="00324253" w:rsidP="00324253">
            <w:pPr>
              <w:pStyle w:val="TAL"/>
              <w:keepNext w:val="0"/>
              <w:keepLines w:val="0"/>
              <w:rPr>
                <w:rFonts w:cs="Arial"/>
                <w:szCs w:val="18"/>
                <w:lang w:eastAsia="en-GB"/>
              </w:rPr>
            </w:pPr>
          </w:p>
          <w:p w14:paraId="6117BDC8" w14:textId="44973E23" w:rsidR="00324253" w:rsidRPr="00EF21D2" w:rsidRDefault="00324253" w:rsidP="00324253">
            <w:pPr>
              <w:pStyle w:val="TAL"/>
              <w:keepNext w:val="0"/>
              <w:keepLines w:val="0"/>
              <w:rPr>
                <w:rFonts w:cs="Arial"/>
                <w:szCs w:val="18"/>
              </w:rPr>
            </w:pPr>
            <w:r w:rsidRPr="00EF21D2">
              <w:rPr>
                <w:rFonts w:cs="Arial"/>
                <w:szCs w:val="18"/>
              </w:rPr>
              <w:t>allowedValues: 0,1,….2^31-1</w:t>
            </w:r>
          </w:p>
          <w:p w14:paraId="66D88ADB" w14:textId="77777777" w:rsidR="00324253" w:rsidRPr="00EF21D2" w:rsidRDefault="00324253" w:rsidP="00324253">
            <w:pPr>
              <w:pStyle w:val="TAL"/>
              <w:keepNext w:val="0"/>
              <w:keepLines w:val="0"/>
              <w:rPr>
                <w:lang w:eastAsia="zh-CN"/>
              </w:rPr>
            </w:pPr>
          </w:p>
        </w:tc>
        <w:tc>
          <w:tcPr>
            <w:tcW w:w="2497" w:type="dxa"/>
          </w:tcPr>
          <w:p w14:paraId="1C53CE4D" w14:textId="636C118C" w:rsidR="00324253" w:rsidRPr="00EF21D2" w:rsidRDefault="00324253" w:rsidP="00324253">
            <w:pPr>
              <w:pStyle w:val="TAL"/>
              <w:keepNext w:val="0"/>
              <w:keepLines w:val="0"/>
            </w:pPr>
            <w:r w:rsidRPr="00EF21D2">
              <w:t>type: Integer</w:t>
            </w:r>
          </w:p>
          <w:p w14:paraId="561E122C" w14:textId="05BCE5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5AAC16A5" w14:textId="0DFFC7E6" w:rsidR="00324253" w:rsidRPr="00EF21D2" w:rsidRDefault="00324253" w:rsidP="00324253">
            <w:pPr>
              <w:pStyle w:val="TAL"/>
              <w:keepNext w:val="0"/>
              <w:keepLines w:val="0"/>
            </w:pPr>
            <w:r w:rsidRPr="00EF21D2">
              <w:t>isOrdered: N/A</w:t>
            </w:r>
          </w:p>
          <w:p w14:paraId="16EDB107" w14:textId="47316F83" w:rsidR="00324253" w:rsidRPr="00EF21D2" w:rsidRDefault="00324253" w:rsidP="00324253">
            <w:pPr>
              <w:pStyle w:val="TAL"/>
              <w:keepNext w:val="0"/>
              <w:keepLines w:val="0"/>
            </w:pPr>
            <w:r w:rsidRPr="00EF21D2">
              <w:t>isUnique: N/A</w:t>
            </w:r>
          </w:p>
          <w:p w14:paraId="37AD2166" w14:textId="7C62757A" w:rsidR="00324253" w:rsidRPr="00EF21D2" w:rsidRDefault="00324253" w:rsidP="00324253">
            <w:pPr>
              <w:pStyle w:val="TAL"/>
              <w:keepNext w:val="0"/>
              <w:keepLines w:val="0"/>
            </w:pPr>
            <w:r w:rsidRPr="00EF21D2">
              <w:t>defaultValue: None</w:t>
            </w:r>
          </w:p>
          <w:p w14:paraId="07E72751" w14:textId="3DC8F7D8" w:rsidR="00324253" w:rsidRPr="00EF21D2" w:rsidRDefault="00324253" w:rsidP="00324253">
            <w:pPr>
              <w:pStyle w:val="TAL"/>
              <w:keepNext w:val="0"/>
              <w:keepLines w:val="0"/>
            </w:pPr>
            <w:r w:rsidRPr="00EF21D2">
              <w:t>isNullable: False</w:t>
            </w:r>
          </w:p>
        </w:tc>
      </w:tr>
      <w:tr w:rsidR="00324253" w:rsidRPr="00EF21D2" w14:paraId="095AC469" w14:textId="77777777" w:rsidTr="00ED74D7">
        <w:trPr>
          <w:cantSplit/>
          <w:jc w:val="center"/>
        </w:trPr>
        <w:tc>
          <w:tcPr>
            <w:tcW w:w="1897" w:type="dxa"/>
          </w:tcPr>
          <w:p w14:paraId="16EE9BD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324253" w:rsidRPr="00EF21D2" w:rsidRDefault="00324253" w:rsidP="00324253">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324253" w:rsidRPr="00EF21D2" w:rsidRDefault="00324253" w:rsidP="00324253">
            <w:pPr>
              <w:pStyle w:val="TAL"/>
              <w:keepNext w:val="0"/>
              <w:keepLines w:val="0"/>
              <w:rPr>
                <w:rFonts w:cs="Arial"/>
                <w:szCs w:val="18"/>
                <w:lang w:eastAsia="zh-CN"/>
              </w:rPr>
            </w:pPr>
          </w:p>
          <w:p w14:paraId="48D9D2FC" w14:textId="77777777" w:rsidR="00324253" w:rsidRPr="00EF21D2" w:rsidRDefault="00324253" w:rsidP="00324253">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324253" w:rsidRPr="00EF21D2" w:rsidRDefault="00324253" w:rsidP="00324253">
            <w:pPr>
              <w:pStyle w:val="TAL"/>
              <w:keepNext w:val="0"/>
              <w:keepLines w:val="0"/>
              <w:rPr>
                <w:rFonts w:cs="Arial"/>
                <w:szCs w:val="18"/>
                <w:lang w:eastAsia="en-GB"/>
              </w:rPr>
            </w:pPr>
          </w:p>
          <w:p w14:paraId="26D8E96E" w14:textId="734E8B2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6</w:t>
            </w:r>
          </w:p>
          <w:p w14:paraId="6A7FF2B5" w14:textId="77777777" w:rsidR="00324253" w:rsidRPr="00EF21D2" w:rsidRDefault="00324253" w:rsidP="00324253">
            <w:pPr>
              <w:pStyle w:val="TAL"/>
              <w:keepNext w:val="0"/>
              <w:keepLines w:val="0"/>
              <w:rPr>
                <w:rFonts w:cs="Arial"/>
                <w:szCs w:val="18"/>
                <w:lang w:eastAsia="en-GB"/>
              </w:rPr>
            </w:pPr>
          </w:p>
          <w:p w14:paraId="498EEA1D" w14:textId="23155118"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w:t>
            </w:r>
          </w:p>
          <w:p w14:paraId="0AB824A5" w14:textId="3DF7E249" w:rsidR="00324253" w:rsidRPr="00EF21D2" w:rsidRDefault="00324253" w:rsidP="00324253">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324253" w:rsidRPr="00EF21D2" w:rsidRDefault="00324253" w:rsidP="00324253">
            <w:pPr>
              <w:pStyle w:val="TAL"/>
              <w:keepNext w:val="0"/>
              <w:keepLines w:val="0"/>
              <w:rPr>
                <w:rFonts w:cs="Arial"/>
                <w:szCs w:val="18"/>
                <w:lang w:eastAsia="en-GB"/>
              </w:rPr>
            </w:pPr>
          </w:p>
          <w:p w14:paraId="6B3776E4" w14:textId="77777777" w:rsidR="00324253" w:rsidRPr="00EF21D2" w:rsidRDefault="00324253" w:rsidP="00324253">
            <w:pPr>
              <w:pStyle w:val="TAL"/>
              <w:keepNext w:val="0"/>
              <w:keepLines w:val="0"/>
              <w:rPr>
                <w:rFonts w:cs="Arial"/>
                <w:szCs w:val="18"/>
                <w:lang w:eastAsia="en-GB"/>
              </w:rPr>
            </w:pPr>
          </w:p>
          <w:p w14:paraId="49D90595" w14:textId="6BD7113E" w:rsidR="00324253" w:rsidRPr="00EF21D2" w:rsidRDefault="00324253" w:rsidP="00324253">
            <w:pPr>
              <w:pStyle w:val="TAL"/>
              <w:keepNext w:val="0"/>
              <w:keepLines w:val="0"/>
              <w:rPr>
                <w:lang w:eastAsia="zh-CN"/>
              </w:rPr>
            </w:pPr>
            <w:r w:rsidRPr="00EF21D2">
              <w:rPr>
                <w:rFonts w:cs="Arial"/>
                <w:szCs w:val="18"/>
                <w:lang w:eastAsia="en-GB"/>
              </w:rPr>
              <w:t>see NOTE 9</w:t>
            </w:r>
          </w:p>
        </w:tc>
        <w:tc>
          <w:tcPr>
            <w:tcW w:w="2497" w:type="dxa"/>
          </w:tcPr>
          <w:p w14:paraId="25B80F9B" w14:textId="452EE074" w:rsidR="00324253" w:rsidRPr="00EF21D2" w:rsidRDefault="00324253" w:rsidP="00324253">
            <w:pPr>
              <w:pStyle w:val="TAL"/>
              <w:keepNext w:val="0"/>
              <w:keepLines w:val="0"/>
            </w:pPr>
            <w:r w:rsidRPr="00EF21D2">
              <w:t>type: E</w:t>
            </w:r>
            <w:r>
              <w:t>NUM</w:t>
            </w:r>
          </w:p>
          <w:p w14:paraId="213B650F" w14:textId="5BFBF7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7EA0A951" w14:textId="4F90827D" w:rsidR="00324253" w:rsidRPr="00EF21D2" w:rsidRDefault="00324253" w:rsidP="00324253">
            <w:pPr>
              <w:pStyle w:val="TAL"/>
              <w:keepNext w:val="0"/>
              <w:keepLines w:val="0"/>
            </w:pPr>
            <w:r w:rsidRPr="00EF21D2">
              <w:t>isOrdered: N/A</w:t>
            </w:r>
          </w:p>
          <w:p w14:paraId="748C8375" w14:textId="4E0C05AD" w:rsidR="00324253" w:rsidRPr="00EF21D2" w:rsidRDefault="00324253" w:rsidP="00324253">
            <w:pPr>
              <w:pStyle w:val="TAL"/>
              <w:keepNext w:val="0"/>
              <w:keepLines w:val="0"/>
            </w:pPr>
            <w:r w:rsidRPr="00EF21D2">
              <w:t>isUnique: N/A</w:t>
            </w:r>
          </w:p>
          <w:p w14:paraId="4D9C033C" w14:textId="1EB8EA78" w:rsidR="00324253" w:rsidRPr="00EF21D2" w:rsidRDefault="00324253" w:rsidP="00324253">
            <w:pPr>
              <w:pStyle w:val="TAL"/>
              <w:keepNext w:val="0"/>
              <w:keepLines w:val="0"/>
            </w:pPr>
            <w:r w:rsidRPr="00EF21D2">
              <w:t>defaultValue: None</w:t>
            </w:r>
          </w:p>
          <w:p w14:paraId="7534E5A4" w14:textId="40BE6791" w:rsidR="00324253" w:rsidRPr="00EF21D2" w:rsidRDefault="00324253" w:rsidP="00324253">
            <w:pPr>
              <w:pStyle w:val="TAL"/>
              <w:keepNext w:val="0"/>
              <w:keepLines w:val="0"/>
            </w:pPr>
            <w:r w:rsidRPr="00EF21D2">
              <w:t>isNullable: False</w:t>
            </w:r>
          </w:p>
        </w:tc>
      </w:tr>
      <w:tr w:rsidR="00324253" w:rsidRPr="00EF21D2" w14:paraId="4E111CEB" w14:textId="77777777" w:rsidTr="00ED74D7">
        <w:trPr>
          <w:cantSplit/>
          <w:jc w:val="center"/>
        </w:trPr>
        <w:tc>
          <w:tcPr>
            <w:tcW w:w="1897" w:type="dxa"/>
          </w:tcPr>
          <w:p w14:paraId="7A2D9F1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324253" w:rsidRPr="00EF21D2" w:rsidRDefault="00324253" w:rsidP="00324253">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324253" w:rsidRPr="00EF21D2" w:rsidRDefault="00324253" w:rsidP="00324253">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324253" w:rsidRPr="00EF21D2" w:rsidRDefault="00324253" w:rsidP="00324253">
            <w:pPr>
              <w:pStyle w:val="TAL"/>
              <w:keepNext w:val="0"/>
              <w:keepLines w:val="0"/>
            </w:pPr>
          </w:p>
          <w:p w14:paraId="193BB81E" w14:textId="15F540C2"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231312C5" w14:textId="3CE0B6FE" w:rsidR="00324253" w:rsidRPr="00EF21D2" w:rsidRDefault="00324253" w:rsidP="00324253">
            <w:pPr>
              <w:pStyle w:val="TAL"/>
              <w:keepNext w:val="0"/>
              <w:keepLines w:val="0"/>
            </w:pPr>
            <w:r w:rsidRPr="00EF21D2">
              <w:t>type: Integer</w:t>
            </w:r>
          </w:p>
          <w:p w14:paraId="2DC3C810" w14:textId="050575A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DEE601" w14:textId="4BFA349C" w:rsidR="00324253" w:rsidRPr="00EF21D2" w:rsidRDefault="00324253" w:rsidP="00324253">
            <w:pPr>
              <w:pStyle w:val="TAL"/>
              <w:keepNext w:val="0"/>
              <w:keepLines w:val="0"/>
            </w:pPr>
            <w:r w:rsidRPr="00EF21D2">
              <w:t>isOrdered: N/A</w:t>
            </w:r>
          </w:p>
          <w:p w14:paraId="642A862F" w14:textId="0280277E" w:rsidR="00324253" w:rsidRPr="00EF21D2" w:rsidRDefault="00324253" w:rsidP="00324253">
            <w:pPr>
              <w:pStyle w:val="TAL"/>
              <w:keepNext w:val="0"/>
              <w:keepLines w:val="0"/>
            </w:pPr>
            <w:r w:rsidRPr="00EF21D2">
              <w:t>isUnique: N/A</w:t>
            </w:r>
          </w:p>
          <w:p w14:paraId="4E6AA066" w14:textId="50F7B5DB" w:rsidR="00324253" w:rsidRPr="00EF21D2" w:rsidRDefault="00324253" w:rsidP="00324253">
            <w:pPr>
              <w:pStyle w:val="TAL"/>
              <w:keepNext w:val="0"/>
              <w:keepLines w:val="0"/>
            </w:pPr>
            <w:r w:rsidRPr="00EF21D2">
              <w:t>defaultValue: None</w:t>
            </w:r>
          </w:p>
          <w:p w14:paraId="6B985566" w14:textId="4218C4DC" w:rsidR="00324253" w:rsidRPr="00EF21D2" w:rsidRDefault="00324253" w:rsidP="00324253">
            <w:pPr>
              <w:pStyle w:val="TAL"/>
              <w:keepNext w:val="0"/>
              <w:keepLines w:val="0"/>
            </w:pPr>
            <w:r w:rsidRPr="00EF21D2">
              <w:t>isNullable: False</w:t>
            </w:r>
          </w:p>
        </w:tc>
      </w:tr>
      <w:tr w:rsidR="00324253" w:rsidRPr="00EF21D2" w14:paraId="3C27666F" w14:textId="77777777" w:rsidTr="00ED74D7">
        <w:trPr>
          <w:cantSplit/>
          <w:jc w:val="center"/>
        </w:trPr>
        <w:tc>
          <w:tcPr>
            <w:tcW w:w="1897" w:type="dxa"/>
          </w:tcPr>
          <w:p w14:paraId="018F4EB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324253" w:rsidRPr="00EF21D2" w:rsidRDefault="00324253" w:rsidP="00324253">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324253" w:rsidRPr="00EF21D2" w:rsidRDefault="00324253" w:rsidP="00324253">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324253" w:rsidRPr="00EF21D2" w:rsidRDefault="00324253" w:rsidP="00324253">
            <w:pPr>
              <w:pStyle w:val="TAL"/>
              <w:keepNext w:val="0"/>
              <w:keepLines w:val="0"/>
            </w:pPr>
          </w:p>
          <w:p w14:paraId="6A686A15" w14:textId="0679ED58" w:rsidR="00324253" w:rsidRPr="00EF21D2" w:rsidRDefault="00324253" w:rsidP="00324253">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4E7941F6" w14:textId="77777777" w:rsidR="00324253" w:rsidRPr="00EF21D2" w:rsidRDefault="00324253" w:rsidP="00324253">
            <w:pPr>
              <w:pStyle w:val="TAL"/>
              <w:keepNext w:val="0"/>
              <w:keepLines w:val="0"/>
            </w:pPr>
          </w:p>
          <w:p w14:paraId="1CE46A50" w14:textId="77777777" w:rsidR="00324253" w:rsidRPr="00EF21D2" w:rsidRDefault="00324253" w:rsidP="00324253">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324253" w:rsidRPr="00EF21D2" w:rsidRDefault="00324253" w:rsidP="00324253">
            <w:pPr>
              <w:pStyle w:val="TAL"/>
              <w:keepNext w:val="0"/>
              <w:keepLines w:val="0"/>
            </w:pPr>
          </w:p>
          <w:p w14:paraId="09C61618" w14:textId="5BB3C303" w:rsidR="00324253" w:rsidRPr="00EF21D2" w:rsidRDefault="00324253" w:rsidP="00324253">
            <w:pPr>
              <w:pStyle w:val="TAL"/>
              <w:keepNext w:val="0"/>
              <w:keepLines w:val="0"/>
            </w:pPr>
            <w:r w:rsidRPr="00EF21D2">
              <w:t>See NOTE 9</w:t>
            </w:r>
          </w:p>
          <w:p w14:paraId="0F4A530A" w14:textId="77777777" w:rsidR="00324253" w:rsidRPr="00EF21D2" w:rsidRDefault="00324253" w:rsidP="00324253">
            <w:pPr>
              <w:pStyle w:val="TAL"/>
              <w:keepNext w:val="0"/>
              <w:keepLines w:val="0"/>
              <w:rPr>
                <w:lang w:eastAsia="zh-CN"/>
              </w:rPr>
            </w:pPr>
          </w:p>
        </w:tc>
        <w:tc>
          <w:tcPr>
            <w:tcW w:w="2497" w:type="dxa"/>
          </w:tcPr>
          <w:p w14:paraId="31606294" w14:textId="32658906" w:rsidR="00324253" w:rsidRPr="00EF21D2" w:rsidRDefault="00324253" w:rsidP="00324253">
            <w:pPr>
              <w:pStyle w:val="TAL"/>
              <w:keepNext w:val="0"/>
              <w:keepLines w:val="0"/>
            </w:pPr>
            <w:r w:rsidRPr="00EF21D2">
              <w:t>type: E</w:t>
            </w:r>
            <w:r>
              <w:t>NUM</w:t>
            </w:r>
          </w:p>
          <w:p w14:paraId="59B2873B" w14:textId="166F72A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0FAB681" w14:textId="2E28CC25" w:rsidR="00324253" w:rsidRPr="00EF21D2" w:rsidRDefault="00324253" w:rsidP="00324253">
            <w:pPr>
              <w:pStyle w:val="TAL"/>
              <w:keepNext w:val="0"/>
              <w:keepLines w:val="0"/>
            </w:pPr>
            <w:r w:rsidRPr="00EF21D2">
              <w:t>isOrdered: N/A</w:t>
            </w:r>
          </w:p>
          <w:p w14:paraId="1D384510" w14:textId="378EB0B3" w:rsidR="00324253" w:rsidRPr="00EF21D2" w:rsidRDefault="00324253" w:rsidP="00324253">
            <w:pPr>
              <w:pStyle w:val="TAL"/>
              <w:keepNext w:val="0"/>
              <w:keepLines w:val="0"/>
            </w:pPr>
            <w:r w:rsidRPr="00EF21D2">
              <w:t>isUnique: N/A</w:t>
            </w:r>
          </w:p>
          <w:p w14:paraId="12BE3442" w14:textId="1FA26A28" w:rsidR="00324253" w:rsidRPr="00EF21D2" w:rsidRDefault="00324253" w:rsidP="00324253">
            <w:pPr>
              <w:pStyle w:val="TAL"/>
              <w:keepNext w:val="0"/>
              <w:keepLines w:val="0"/>
            </w:pPr>
            <w:r w:rsidRPr="00EF21D2">
              <w:t>defaultValue: None</w:t>
            </w:r>
          </w:p>
          <w:p w14:paraId="25E7795B" w14:textId="0C7DFD3B" w:rsidR="00324253" w:rsidRPr="00EF21D2" w:rsidRDefault="00324253" w:rsidP="00324253">
            <w:pPr>
              <w:pStyle w:val="TAL"/>
              <w:keepNext w:val="0"/>
              <w:keepLines w:val="0"/>
            </w:pPr>
            <w:r w:rsidRPr="00EF21D2">
              <w:t>isNullable: False</w:t>
            </w:r>
          </w:p>
        </w:tc>
      </w:tr>
      <w:tr w:rsidR="00324253" w:rsidRPr="00EF21D2" w14:paraId="05C8D1F1" w14:textId="77777777" w:rsidTr="00ED74D7">
        <w:trPr>
          <w:cantSplit/>
          <w:jc w:val="center"/>
        </w:trPr>
        <w:tc>
          <w:tcPr>
            <w:tcW w:w="1897" w:type="dxa"/>
          </w:tcPr>
          <w:p w14:paraId="4E918A0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324253" w:rsidRPr="00EF21D2" w:rsidRDefault="00324253" w:rsidP="00324253">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324253" w:rsidRPr="00EF21D2" w:rsidRDefault="00324253" w:rsidP="00324253">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324253" w:rsidRPr="00EF21D2" w:rsidRDefault="00324253" w:rsidP="00324253">
            <w:pPr>
              <w:pStyle w:val="TAL"/>
              <w:keepNext w:val="0"/>
              <w:keepLines w:val="0"/>
            </w:pPr>
          </w:p>
          <w:p w14:paraId="10BB5241" w14:textId="32808D85"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7D4F3012" w14:textId="1296F108" w:rsidR="00324253" w:rsidRPr="00EF21D2" w:rsidRDefault="00324253" w:rsidP="00324253">
            <w:pPr>
              <w:pStyle w:val="TAL"/>
              <w:keepNext w:val="0"/>
              <w:keepLines w:val="0"/>
            </w:pPr>
            <w:r w:rsidRPr="00EF21D2">
              <w:t>type: Integer</w:t>
            </w:r>
          </w:p>
          <w:p w14:paraId="61F42609" w14:textId="5543B937"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E641F14" w14:textId="0C5A01F5" w:rsidR="00324253" w:rsidRPr="00EF21D2" w:rsidRDefault="00324253" w:rsidP="00324253">
            <w:pPr>
              <w:pStyle w:val="TAL"/>
              <w:keepNext w:val="0"/>
              <w:keepLines w:val="0"/>
            </w:pPr>
            <w:r w:rsidRPr="00EF21D2">
              <w:t>isOrdered: N/A</w:t>
            </w:r>
          </w:p>
          <w:p w14:paraId="12092D1E" w14:textId="343F81FD" w:rsidR="00324253" w:rsidRPr="00EF21D2" w:rsidRDefault="00324253" w:rsidP="00324253">
            <w:pPr>
              <w:pStyle w:val="TAL"/>
              <w:keepNext w:val="0"/>
              <w:keepLines w:val="0"/>
            </w:pPr>
            <w:r w:rsidRPr="00EF21D2">
              <w:t>isUnique: N/A</w:t>
            </w:r>
          </w:p>
          <w:p w14:paraId="05148C47" w14:textId="2B6F4564" w:rsidR="00324253" w:rsidRPr="00EF21D2" w:rsidRDefault="00324253" w:rsidP="00324253">
            <w:pPr>
              <w:pStyle w:val="TAL"/>
              <w:keepNext w:val="0"/>
              <w:keepLines w:val="0"/>
            </w:pPr>
            <w:r w:rsidRPr="00EF21D2">
              <w:t>defaultValue: None</w:t>
            </w:r>
          </w:p>
          <w:p w14:paraId="00563200" w14:textId="4EE68973" w:rsidR="00324253" w:rsidRPr="00EF21D2" w:rsidRDefault="00324253" w:rsidP="00324253">
            <w:pPr>
              <w:pStyle w:val="TAL"/>
              <w:keepNext w:val="0"/>
              <w:keepLines w:val="0"/>
            </w:pPr>
            <w:r w:rsidRPr="00EF21D2">
              <w:t>isNullable: False</w:t>
            </w:r>
          </w:p>
        </w:tc>
      </w:tr>
      <w:tr w:rsidR="00324253" w:rsidRPr="00EF21D2" w14:paraId="5111493D" w14:textId="77777777" w:rsidTr="00ED74D7">
        <w:trPr>
          <w:cantSplit/>
          <w:jc w:val="center"/>
        </w:trPr>
        <w:tc>
          <w:tcPr>
            <w:tcW w:w="1897" w:type="dxa"/>
          </w:tcPr>
          <w:p w14:paraId="042AB6E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324253" w:rsidRPr="00EF21D2" w:rsidRDefault="00324253" w:rsidP="00324253">
            <w:pPr>
              <w:pStyle w:val="TAL"/>
              <w:keepNext w:val="0"/>
              <w:keepLines w:val="0"/>
              <w:rPr>
                <w:rFonts w:cs="Arial"/>
                <w:szCs w:val="18"/>
                <w:lang w:eastAsia="en-GB"/>
              </w:rPr>
            </w:pPr>
          </w:p>
          <w:p w14:paraId="2A0DDDC1" w14:textId="7B9CB1E0"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1010908" w14:textId="61481B42" w:rsidR="00324253" w:rsidRPr="00EF21D2" w:rsidRDefault="00324253" w:rsidP="00324253">
            <w:pPr>
              <w:pStyle w:val="TAL"/>
              <w:keepNext w:val="0"/>
              <w:keepLines w:val="0"/>
            </w:pPr>
            <w:r w:rsidRPr="00EF21D2">
              <w:t>type: Integer</w:t>
            </w:r>
          </w:p>
          <w:p w14:paraId="4FC46287" w14:textId="16FA493A"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C04C12A" w14:textId="6A7A76C2" w:rsidR="00324253" w:rsidRPr="00EF21D2" w:rsidRDefault="00324253" w:rsidP="00324253">
            <w:pPr>
              <w:pStyle w:val="TAL"/>
              <w:keepNext w:val="0"/>
              <w:keepLines w:val="0"/>
            </w:pPr>
            <w:r w:rsidRPr="00EF21D2">
              <w:t>isOrdered: N/A</w:t>
            </w:r>
          </w:p>
          <w:p w14:paraId="1D734638" w14:textId="43F3054F" w:rsidR="00324253" w:rsidRPr="00EF21D2" w:rsidRDefault="00324253" w:rsidP="00324253">
            <w:pPr>
              <w:pStyle w:val="TAL"/>
              <w:keepNext w:val="0"/>
              <w:keepLines w:val="0"/>
            </w:pPr>
            <w:r w:rsidRPr="00EF21D2">
              <w:t>isUnique: N/A</w:t>
            </w:r>
          </w:p>
          <w:p w14:paraId="6A59A3A4" w14:textId="1A9CF51F" w:rsidR="00324253" w:rsidRPr="00EF21D2" w:rsidRDefault="00324253" w:rsidP="00324253">
            <w:pPr>
              <w:pStyle w:val="TAL"/>
              <w:keepNext w:val="0"/>
              <w:keepLines w:val="0"/>
            </w:pPr>
            <w:r w:rsidRPr="00EF21D2">
              <w:t>defaultValue: None</w:t>
            </w:r>
          </w:p>
          <w:p w14:paraId="0BE7A77E" w14:textId="15B1AD2E" w:rsidR="00324253" w:rsidRPr="00EF21D2" w:rsidRDefault="00324253" w:rsidP="00324253">
            <w:pPr>
              <w:pStyle w:val="TAL"/>
              <w:keepNext w:val="0"/>
              <w:keepLines w:val="0"/>
            </w:pPr>
            <w:r w:rsidRPr="00EF21D2">
              <w:t>isNullable: False</w:t>
            </w:r>
          </w:p>
        </w:tc>
      </w:tr>
      <w:tr w:rsidR="00324253" w:rsidRPr="00EF21D2" w14:paraId="25B9B1FD" w14:textId="77777777" w:rsidTr="00ED74D7">
        <w:trPr>
          <w:cantSplit/>
          <w:jc w:val="center"/>
        </w:trPr>
        <w:tc>
          <w:tcPr>
            <w:tcW w:w="1897" w:type="dxa"/>
          </w:tcPr>
          <w:p w14:paraId="1F33996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324253" w:rsidRPr="00EF21D2" w:rsidRDefault="00324253" w:rsidP="00324253">
            <w:pPr>
              <w:pStyle w:val="TAL"/>
              <w:keepNext w:val="0"/>
              <w:keepLines w:val="0"/>
              <w:rPr>
                <w:rFonts w:cs="Arial"/>
                <w:szCs w:val="18"/>
                <w:lang w:eastAsia="en-GB"/>
              </w:rPr>
            </w:pPr>
          </w:p>
          <w:p w14:paraId="03A8773B" w14:textId="4E1694EA"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0F2CD06" w14:textId="614D32E4" w:rsidR="00324253" w:rsidRPr="00EF21D2" w:rsidRDefault="00324253" w:rsidP="00324253">
            <w:pPr>
              <w:pStyle w:val="TAL"/>
              <w:keepNext w:val="0"/>
              <w:keepLines w:val="0"/>
            </w:pPr>
            <w:r w:rsidRPr="00EF21D2">
              <w:t>type: Integer</w:t>
            </w:r>
          </w:p>
          <w:p w14:paraId="2DB06108" w14:textId="2C91CBA8"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2874180" w14:textId="33706B3A" w:rsidR="00324253" w:rsidRPr="00EF21D2" w:rsidRDefault="00324253" w:rsidP="00324253">
            <w:pPr>
              <w:pStyle w:val="TAL"/>
              <w:keepNext w:val="0"/>
              <w:keepLines w:val="0"/>
            </w:pPr>
            <w:r w:rsidRPr="00EF21D2">
              <w:t>isOrdered: N/A</w:t>
            </w:r>
          </w:p>
          <w:p w14:paraId="79E8C448" w14:textId="5B7724AD" w:rsidR="00324253" w:rsidRPr="00EF21D2" w:rsidRDefault="00324253" w:rsidP="00324253">
            <w:pPr>
              <w:pStyle w:val="TAL"/>
              <w:keepNext w:val="0"/>
              <w:keepLines w:val="0"/>
            </w:pPr>
            <w:r w:rsidRPr="00EF21D2">
              <w:t>isUnique: N/A</w:t>
            </w:r>
          </w:p>
          <w:p w14:paraId="71BEF6DD" w14:textId="603E2FE1" w:rsidR="00324253" w:rsidRPr="00EF21D2" w:rsidRDefault="00324253" w:rsidP="00324253">
            <w:pPr>
              <w:pStyle w:val="TAL"/>
              <w:keepNext w:val="0"/>
              <w:keepLines w:val="0"/>
            </w:pPr>
            <w:r w:rsidRPr="00EF21D2">
              <w:t>defaultValue: None</w:t>
            </w:r>
          </w:p>
          <w:p w14:paraId="46116E1A" w14:textId="6F365224" w:rsidR="00324253" w:rsidRPr="00EF21D2" w:rsidRDefault="00324253" w:rsidP="00324253">
            <w:pPr>
              <w:pStyle w:val="TAL"/>
              <w:keepNext w:val="0"/>
              <w:keepLines w:val="0"/>
            </w:pPr>
            <w:r w:rsidRPr="00EF21D2">
              <w:t>isNullable: False</w:t>
            </w:r>
          </w:p>
        </w:tc>
      </w:tr>
      <w:tr w:rsidR="00324253" w:rsidRPr="00EF21D2" w14:paraId="6677445D" w14:textId="77777777" w:rsidTr="00ED74D7">
        <w:trPr>
          <w:cantSplit/>
          <w:jc w:val="center"/>
        </w:trPr>
        <w:tc>
          <w:tcPr>
            <w:tcW w:w="1897" w:type="dxa"/>
          </w:tcPr>
          <w:p w14:paraId="5FEE08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324253" w:rsidRPr="00EF21D2" w:rsidRDefault="00324253" w:rsidP="00324253">
            <w:pPr>
              <w:pStyle w:val="TAL"/>
              <w:keepNext w:val="0"/>
              <w:keepLines w:val="0"/>
              <w:rPr>
                <w:rFonts w:cs="Arial"/>
                <w:szCs w:val="18"/>
                <w:lang w:eastAsia="en-GB"/>
              </w:rPr>
            </w:pPr>
          </w:p>
          <w:p w14:paraId="26DCAA10" w14:textId="1BF485FB"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A74E5C6" w14:textId="77777777" w:rsidR="00324253" w:rsidRPr="00EF21D2" w:rsidRDefault="00324253" w:rsidP="00324253">
            <w:pPr>
              <w:pStyle w:val="TAL"/>
              <w:keepNext w:val="0"/>
              <w:keepLines w:val="0"/>
              <w:rPr>
                <w:rFonts w:cs="Arial"/>
                <w:szCs w:val="18"/>
                <w:lang w:eastAsia="en-GB"/>
              </w:rPr>
            </w:pPr>
          </w:p>
          <w:p w14:paraId="719FE572" w14:textId="1490B5B1"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1E3244D2" w14:textId="77777777" w:rsidR="00324253" w:rsidRPr="00EF21D2" w:rsidRDefault="00324253" w:rsidP="00324253">
            <w:pPr>
              <w:pStyle w:val="TAL"/>
              <w:keepNext w:val="0"/>
              <w:keepLines w:val="0"/>
              <w:rPr>
                <w:lang w:eastAsia="zh-CN"/>
              </w:rPr>
            </w:pPr>
          </w:p>
        </w:tc>
        <w:tc>
          <w:tcPr>
            <w:tcW w:w="2497" w:type="dxa"/>
          </w:tcPr>
          <w:p w14:paraId="0986F041" w14:textId="53D436CC" w:rsidR="00324253" w:rsidRPr="00EF21D2" w:rsidRDefault="00324253" w:rsidP="00324253">
            <w:pPr>
              <w:pStyle w:val="TAL"/>
              <w:keepNext w:val="0"/>
              <w:keepLines w:val="0"/>
            </w:pPr>
            <w:r w:rsidRPr="00EF21D2">
              <w:t>type: Integer</w:t>
            </w:r>
          </w:p>
          <w:p w14:paraId="18BB976D" w14:textId="33E81A5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FACF1B5" w14:textId="61D33FB0" w:rsidR="00324253" w:rsidRPr="00EF21D2" w:rsidRDefault="00324253" w:rsidP="00324253">
            <w:pPr>
              <w:pStyle w:val="TAL"/>
              <w:keepNext w:val="0"/>
              <w:keepLines w:val="0"/>
            </w:pPr>
            <w:r w:rsidRPr="00EF21D2">
              <w:t>isOrdered: N/A</w:t>
            </w:r>
          </w:p>
          <w:p w14:paraId="58C1A709" w14:textId="0FF7F334" w:rsidR="00324253" w:rsidRPr="00EF21D2" w:rsidRDefault="00324253" w:rsidP="00324253">
            <w:pPr>
              <w:pStyle w:val="TAL"/>
              <w:keepNext w:val="0"/>
              <w:keepLines w:val="0"/>
            </w:pPr>
            <w:r w:rsidRPr="00EF21D2">
              <w:t>isUnique: N/A</w:t>
            </w:r>
          </w:p>
          <w:p w14:paraId="1831EEE5" w14:textId="5F757CC9" w:rsidR="00324253" w:rsidRPr="00EF21D2" w:rsidRDefault="00324253" w:rsidP="00324253">
            <w:pPr>
              <w:pStyle w:val="TAL"/>
              <w:keepNext w:val="0"/>
              <w:keepLines w:val="0"/>
            </w:pPr>
            <w:r w:rsidRPr="00EF21D2">
              <w:t>defaultValue: None</w:t>
            </w:r>
          </w:p>
          <w:p w14:paraId="4EA68CE0" w14:textId="0E6FBD14" w:rsidR="00324253" w:rsidRPr="00EF21D2" w:rsidRDefault="00324253" w:rsidP="00324253">
            <w:pPr>
              <w:pStyle w:val="TAL"/>
              <w:keepNext w:val="0"/>
              <w:keepLines w:val="0"/>
            </w:pPr>
            <w:r w:rsidRPr="00EF21D2">
              <w:t>isNullable: False</w:t>
            </w:r>
          </w:p>
        </w:tc>
      </w:tr>
      <w:tr w:rsidR="00324253" w:rsidRPr="00EF21D2" w14:paraId="05C94B2C" w14:textId="77777777" w:rsidTr="00ED74D7">
        <w:trPr>
          <w:cantSplit/>
          <w:jc w:val="center"/>
        </w:trPr>
        <w:tc>
          <w:tcPr>
            <w:tcW w:w="1897" w:type="dxa"/>
          </w:tcPr>
          <w:p w14:paraId="08869F9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324253" w:rsidRPr="00EF21D2" w:rsidRDefault="00324253" w:rsidP="00324253">
            <w:pPr>
              <w:pStyle w:val="TAL"/>
              <w:keepNext w:val="0"/>
              <w:keepLines w:val="0"/>
              <w:rPr>
                <w:rFonts w:cs="Arial"/>
                <w:szCs w:val="18"/>
                <w:lang w:eastAsia="en-GB"/>
              </w:rPr>
            </w:pPr>
          </w:p>
          <w:p w14:paraId="73DC9B93" w14:textId="6B2217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149587A" w14:textId="77777777" w:rsidR="00324253" w:rsidRPr="00EF21D2" w:rsidRDefault="00324253" w:rsidP="00324253">
            <w:pPr>
              <w:pStyle w:val="TAL"/>
              <w:keepNext w:val="0"/>
              <w:keepLines w:val="0"/>
              <w:rPr>
                <w:rFonts w:cs="Arial"/>
                <w:szCs w:val="18"/>
                <w:lang w:eastAsia="en-GB"/>
              </w:rPr>
            </w:pPr>
          </w:p>
          <w:p w14:paraId="25D426C0" w14:textId="57532B94"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56DF52EA" w14:textId="77777777" w:rsidR="00324253" w:rsidRPr="00EF21D2" w:rsidRDefault="00324253" w:rsidP="00324253">
            <w:pPr>
              <w:pStyle w:val="TAL"/>
              <w:keepNext w:val="0"/>
              <w:keepLines w:val="0"/>
              <w:rPr>
                <w:lang w:eastAsia="zh-CN"/>
              </w:rPr>
            </w:pPr>
          </w:p>
        </w:tc>
        <w:tc>
          <w:tcPr>
            <w:tcW w:w="2497" w:type="dxa"/>
          </w:tcPr>
          <w:p w14:paraId="507CB991" w14:textId="34BFC7D2" w:rsidR="00324253" w:rsidRPr="00EF21D2" w:rsidRDefault="00324253" w:rsidP="00324253">
            <w:pPr>
              <w:pStyle w:val="TAL"/>
              <w:keepNext w:val="0"/>
              <w:keepLines w:val="0"/>
            </w:pPr>
            <w:r w:rsidRPr="00EF21D2">
              <w:t>type: Integer</w:t>
            </w:r>
          </w:p>
          <w:p w14:paraId="5BE7D25B" w14:textId="04DC0EEF"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77DCF5D" w14:textId="6B0B0F82" w:rsidR="00324253" w:rsidRPr="00EF21D2" w:rsidRDefault="00324253" w:rsidP="00324253">
            <w:pPr>
              <w:pStyle w:val="TAL"/>
              <w:keepNext w:val="0"/>
              <w:keepLines w:val="0"/>
            </w:pPr>
            <w:r w:rsidRPr="00EF21D2">
              <w:t>isOrdered: N/A</w:t>
            </w:r>
          </w:p>
          <w:p w14:paraId="6089089C" w14:textId="2EB16680" w:rsidR="00324253" w:rsidRPr="00EF21D2" w:rsidRDefault="00324253" w:rsidP="00324253">
            <w:pPr>
              <w:pStyle w:val="TAL"/>
              <w:keepNext w:val="0"/>
              <w:keepLines w:val="0"/>
            </w:pPr>
            <w:r w:rsidRPr="00EF21D2">
              <w:t>isUnique: N/A</w:t>
            </w:r>
          </w:p>
          <w:p w14:paraId="041C431C" w14:textId="70421345" w:rsidR="00324253" w:rsidRPr="00EF21D2" w:rsidRDefault="00324253" w:rsidP="00324253">
            <w:pPr>
              <w:pStyle w:val="TAL"/>
              <w:keepNext w:val="0"/>
              <w:keepLines w:val="0"/>
            </w:pPr>
            <w:r w:rsidRPr="00EF21D2">
              <w:t>defaultValue: None</w:t>
            </w:r>
          </w:p>
          <w:p w14:paraId="4B473501" w14:textId="7FF9AA8A" w:rsidR="00324253" w:rsidRPr="00EF21D2" w:rsidRDefault="00324253" w:rsidP="00324253">
            <w:pPr>
              <w:pStyle w:val="TAL"/>
              <w:keepNext w:val="0"/>
              <w:keepLines w:val="0"/>
            </w:pPr>
            <w:r w:rsidRPr="00EF21D2">
              <w:t>isNullable: False</w:t>
            </w:r>
          </w:p>
        </w:tc>
      </w:tr>
      <w:tr w:rsidR="00324253" w:rsidRPr="00EF21D2" w14:paraId="404066E7" w14:textId="77777777" w:rsidTr="00ED74D7">
        <w:trPr>
          <w:cantSplit/>
          <w:jc w:val="center"/>
        </w:trPr>
        <w:tc>
          <w:tcPr>
            <w:tcW w:w="1897" w:type="dxa"/>
          </w:tcPr>
          <w:p w14:paraId="1655885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54AFBBC8" w14:textId="77777777" w:rsidR="00324253" w:rsidRPr="00EF21D2" w:rsidRDefault="00324253" w:rsidP="00324253">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324253" w:rsidRPr="00EF21D2" w:rsidRDefault="00324253" w:rsidP="00324253">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324253" w:rsidRPr="00EF21D2" w:rsidRDefault="00324253" w:rsidP="00324253">
            <w:pPr>
              <w:pStyle w:val="TAL"/>
              <w:keepNext w:val="0"/>
              <w:keepLines w:val="0"/>
            </w:pPr>
            <w:r w:rsidRPr="00EF21D2">
              <w:t>.</w:t>
            </w:r>
          </w:p>
          <w:p w14:paraId="3066EB12" w14:textId="77777777" w:rsidR="00324253" w:rsidRPr="00EF21D2" w:rsidRDefault="00324253" w:rsidP="00324253">
            <w:pPr>
              <w:pStyle w:val="TAL"/>
              <w:keepNext w:val="0"/>
              <w:keepLines w:val="0"/>
            </w:pPr>
          </w:p>
          <w:p w14:paraId="7754D1D3" w14:textId="77777777" w:rsidR="00324253" w:rsidRPr="00EF21D2" w:rsidRDefault="00324253" w:rsidP="00324253">
            <w:pPr>
              <w:pStyle w:val="TAL"/>
              <w:keepNext w:val="0"/>
              <w:keepLines w:val="0"/>
            </w:pPr>
            <w:r w:rsidRPr="00EF21D2">
              <w:t>allowedValues: 2,3..20*2*maxNrofSymbols-1, where maxNrofSymbols=14</w:t>
            </w:r>
          </w:p>
          <w:p w14:paraId="5BB66971" w14:textId="77777777" w:rsidR="00324253" w:rsidRPr="00EF21D2" w:rsidRDefault="00324253" w:rsidP="00324253">
            <w:pPr>
              <w:pStyle w:val="TAL"/>
              <w:keepNext w:val="0"/>
              <w:keepLines w:val="0"/>
              <w:rPr>
                <w:lang w:eastAsia="zh-CN"/>
              </w:rPr>
            </w:pPr>
          </w:p>
        </w:tc>
        <w:tc>
          <w:tcPr>
            <w:tcW w:w="2497" w:type="dxa"/>
          </w:tcPr>
          <w:p w14:paraId="7FF8093D" w14:textId="7A58B2AB" w:rsidR="00324253" w:rsidRPr="00EF21D2" w:rsidRDefault="00324253" w:rsidP="00324253">
            <w:pPr>
              <w:pStyle w:val="TAL"/>
              <w:keepNext w:val="0"/>
              <w:keepLines w:val="0"/>
            </w:pPr>
            <w:r w:rsidRPr="00EF21D2">
              <w:t>type: Integer</w:t>
            </w:r>
          </w:p>
          <w:p w14:paraId="69875D4C" w14:textId="09826B6C" w:rsidR="00324253" w:rsidRPr="00EF21D2" w:rsidRDefault="00324253" w:rsidP="00324253">
            <w:pPr>
              <w:pStyle w:val="TAL"/>
              <w:keepNext w:val="0"/>
              <w:keepLines w:val="0"/>
            </w:pPr>
            <w:r w:rsidRPr="00EF21D2">
              <w:t>multiplicity: *</w:t>
            </w:r>
          </w:p>
          <w:p w14:paraId="09131B6F" w14:textId="1ADC6D57" w:rsidR="00324253" w:rsidRPr="00EF21D2" w:rsidRDefault="00324253" w:rsidP="00324253">
            <w:pPr>
              <w:pStyle w:val="TAL"/>
              <w:keepNext w:val="0"/>
              <w:keepLines w:val="0"/>
            </w:pPr>
            <w:r w:rsidRPr="00EF21D2">
              <w:t xml:space="preserve">isOrdered: </w:t>
            </w:r>
            <w:r w:rsidRPr="00CD3748">
              <w:t>False</w:t>
            </w:r>
          </w:p>
          <w:p w14:paraId="3D10173D" w14:textId="155B55DC" w:rsidR="00324253" w:rsidRPr="00EF21D2" w:rsidRDefault="00324253" w:rsidP="00324253">
            <w:pPr>
              <w:pStyle w:val="TAL"/>
              <w:keepNext w:val="0"/>
              <w:keepLines w:val="0"/>
            </w:pPr>
            <w:r w:rsidRPr="00EF21D2">
              <w:t xml:space="preserve">isUnique: </w:t>
            </w:r>
            <w:r w:rsidRPr="00CD3748">
              <w:t>True</w:t>
            </w:r>
          </w:p>
          <w:p w14:paraId="2D58558E" w14:textId="29D5AE2E" w:rsidR="00324253" w:rsidRPr="00EF21D2" w:rsidRDefault="00324253" w:rsidP="00324253">
            <w:pPr>
              <w:pStyle w:val="TAL"/>
              <w:keepNext w:val="0"/>
              <w:keepLines w:val="0"/>
            </w:pPr>
            <w:r w:rsidRPr="00EF21D2">
              <w:t>defaultValue: None</w:t>
            </w:r>
          </w:p>
          <w:p w14:paraId="30D6EC9F" w14:textId="4B9558B4" w:rsidR="00324253" w:rsidRPr="00EF21D2" w:rsidRDefault="00324253" w:rsidP="00324253">
            <w:pPr>
              <w:pStyle w:val="TAL"/>
              <w:keepNext w:val="0"/>
              <w:keepLines w:val="0"/>
            </w:pPr>
            <w:r w:rsidRPr="00EF21D2">
              <w:t>isNullable: False</w:t>
            </w:r>
          </w:p>
        </w:tc>
      </w:tr>
      <w:tr w:rsidR="00324253" w:rsidRPr="00EF21D2" w14:paraId="1530C7CC" w14:textId="77777777" w:rsidTr="00ED74D7">
        <w:trPr>
          <w:cantSplit/>
          <w:jc w:val="center"/>
        </w:trPr>
        <w:tc>
          <w:tcPr>
            <w:tcW w:w="1897" w:type="dxa"/>
          </w:tcPr>
          <w:p w14:paraId="01B88F4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324253" w:rsidRPr="00EF21D2" w:rsidRDefault="00324253" w:rsidP="00324253">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324253" w:rsidRPr="00EF21D2" w:rsidRDefault="00324253" w:rsidP="00324253">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324253" w:rsidRPr="00EF21D2" w:rsidRDefault="00324253" w:rsidP="00324253">
            <w:pPr>
              <w:pStyle w:val="TAL"/>
              <w:keepNext w:val="0"/>
              <w:keepLines w:val="0"/>
            </w:pPr>
            <w:r w:rsidRPr="00EF21D2">
              <w:t>.</w:t>
            </w:r>
          </w:p>
          <w:p w14:paraId="060408F5" w14:textId="77777777" w:rsidR="00324253" w:rsidRPr="00EF21D2" w:rsidRDefault="00324253" w:rsidP="00324253">
            <w:pPr>
              <w:pStyle w:val="TAL"/>
              <w:keepNext w:val="0"/>
              <w:keepLines w:val="0"/>
            </w:pPr>
          </w:p>
          <w:p w14:paraId="63D84AE9" w14:textId="77777777" w:rsidR="00324253" w:rsidRPr="00EF21D2" w:rsidRDefault="00324253" w:rsidP="00324253">
            <w:pPr>
              <w:pStyle w:val="TAL"/>
              <w:keepNext w:val="0"/>
              <w:keepLines w:val="0"/>
            </w:pPr>
            <w:r w:rsidRPr="00EF21D2">
              <w:t>allowedValues: 2,3..20*2*maxNrofSymbols-1, where maxNrofSymbols=14</w:t>
            </w:r>
          </w:p>
          <w:p w14:paraId="5D1F4585" w14:textId="77777777" w:rsidR="00324253" w:rsidRPr="00EF21D2" w:rsidRDefault="00324253" w:rsidP="00324253">
            <w:pPr>
              <w:pStyle w:val="TAL"/>
              <w:keepNext w:val="0"/>
              <w:keepLines w:val="0"/>
              <w:rPr>
                <w:lang w:eastAsia="zh-CN"/>
              </w:rPr>
            </w:pPr>
          </w:p>
        </w:tc>
        <w:tc>
          <w:tcPr>
            <w:tcW w:w="2497" w:type="dxa"/>
          </w:tcPr>
          <w:p w14:paraId="13BAE00D" w14:textId="653CEB1F" w:rsidR="00324253" w:rsidRPr="00EF21D2" w:rsidRDefault="00324253" w:rsidP="00324253">
            <w:pPr>
              <w:pStyle w:val="TAL"/>
              <w:keepNext w:val="0"/>
              <w:keepLines w:val="0"/>
            </w:pPr>
            <w:r w:rsidRPr="00EF21D2">
              <w:t>type: Integer</w:t>
            </w:r>
          </w:p>
          <w:p w14:paraId="0332194F" w14:textId="580335CD" w:rsidR="00324253" w:rsidRPr="00EF21D2" w:rsidRDefault="00324253" w:rsidP="00324253">
            <w:pPr>
              <w:pStyle w:val="TAL"/>
              <w:keepNext w:val="0"/>
              <w:keepLines w:val="0"/>
            </w:pPr>
            <w:r w:rsidRPr="00EF21D2">
              <w:t>multiplicity: *</w:t>
            </w:r>
          </w:p>
          <w:p w14:paraId="3401A339" w14:textId="6BF995B0" w:rsidR="00324253" w:rsidRPr="00EF21D2" w:rsidRDefault="00324253" w:rsidP="00324253">
            <w:pPr>
              <w:pStyle w:val="TAL"/>
              <w:keepNext w:val="0"/>
              <w:keepLines w:val="0"/>
            </w:pPr>
            <w:r w:rsidRPr="00EF21D2">
              <w:t xml:space="preserve">isOrdered: </w:t>
            </w:r>
            <w:r w:rsidRPr="00CD3748">
              <w:t>False</w:t>
            </w:r>
          </w:p>
          <w:p w14:paraId="3DDF8C0A" w14:textId="60F066B0" w:rsidR="00324253" w:rsidRPr="00EF21D2" w:rsidRDefault="00324253" w:rsidP="00324253">
            <w:pPr>
              <w:pStyle w:val="TAL"/>
              <w:keepNext w:val="0"/>
              <w:keepLines w:val="0"/>
            </w:pPr>
            <w:r w:rsidRPr="00EF21D2">
              <w:t xml:space="preserve">isUnique: </w:t>
            </w:r>
            <w:r w:rsidRPr="00CD3748">
              <w:t>True</w:t>
            </w:r>
          </w:p>
          <w:p w14:paraId="440C2D4E" w14:textId="15E0B3DE" w:rsidR="00324253" w:rsidRPr="00EF21D2" w:rsidRDefault="00324253" w:rsidP="00324253">
            <w:pPr>
              <w:pStyle w:val="TAL"/>
              <w:keepNext w:val="0"/>
              <w:keepLines w:val="0"/>
            </w:pPr>
            <w:r w:rsidRPr="00EF21D2">
              <w:t>defaultValue: None</w:t>
            </w:r>
          </w:p>
          <w:p w14:paraId="2232E2BA" w14:textId="6F8F391C" w:rsidR="00324253" w:rsidRPr="00EF21D2" w:rsidRDefault="00324253" w:rsidP="00324253">
            <w:pPr>
              <w:pStyle w:val="TAL"/>
              <w:keepNext w:val="0"/>
              <w:keepLines w:val="0"/>
            </w:pPr>
            <w:r w:rsidRPr="00EF21D2">
              <w:t>isNullable: False</w:t>
            </w:r>
          </w:p>
        </w:tc>
      </w:tr>
      <w:tr w:rsidR="00324253" w:rsidRPr="00EF21D2" w14:paraId="491205B3" w14:textId="77777777" w:rsidTr="00ED74D7">
        <w:trPr>
          <w:cantSplit/>
          <w:jc w:val="center"/>
        </w:trPr>
        <w:tc>
          <w:tcPr>
            <w:tcW w:w="1897" w:type="dxa"/>
          </w:tcPr>
          <w:p w14:paraId="0B6DA8D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324253" w:rsidRPr="00EF21D2" w:rsidRDefault="00324253" w:rsidP="00324253">
            <w:pPr>
              <w:pStyle w:val="TAL"/>
              <w:keepNext w:val="0"/>
              <w:keepLines w:val="0"/>
            </w:pPr>
            <w:r w:rsidRPr="00EF21D2">
              <w:t>It is indication of whether near-far functionality is enabled for RIM RS1.</w:t>
            </w:r>
          </w:p>
          <w:p w14:paraId="11A1D53A" w14:textId="77777777" w:rsidR="00324253" w:rsidRPr="00EF21D2" w:rsidRDefault="00324253" w:rsidP="00324253">
            <w:pPr>
              <w:pStyle w:val="TAL"/>
              <w:keepNext w:val="0"/>
              <w:keepLines w:val="0"/>
            </w:pPr>
          </w:p>
          <w:p w14:paraId="087DC03B" w14:textId="499B0A9D" w:rsidR="00324253" w:rsidRPr="00EF21D2" w:rsidRDefault="00324253" w:rsidP="00324253">
            <w:pPr>
              <w:pStyle w:val="TAL"/>
              <w:keepNext w:val="0"/>
              <w:keepLines w:val="0"/>
            </w:pPr>
            <w:r w:rsidRPr="00EF21D2">
              <w:t xml:space="preserve">If the indication is "enable", </w:t>
            </w:r>
          </w:p>
          <w:p w14:paraId="5B4446B6" w14:textId="5BCE90D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324253" w:rsidRPr="00EF21D2" w:rsidRDefault="00324253" w:rsidP="00324253">
            <w:pPr>
              <w:pStyle w:val="TAL"/>
              <w:keepNext w:val="0"/>
              <w:keepLines w:val="0"/>
            </w:pPr>
            <w:r w:rsidRPr="00EF21D2">
              <w:t>the second half of R1 consecutive uplink-downlink switching period is for "Far" indication with R1/2 repetitions.</w:t>
            </w:r>
          </w:p>
          <w:p w14:paraId="3B3138F0" w14:textId="77777777" w:rsidR="00324253" w:rsidRPr="00EF21D2" w:rsidRDefault="00324253" w:rsidP="00324253">
            <w:pPr>
              <w:pStyle w:val="TAL"/>
              <w:keepNext w:val="0"/>
              <w:keepLines w:val="0"/>
            </w:pPr>
          </w:p>
          <w:p w14:paraId="6A622ECB" w14:textId="01951BC2"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53AA1941" w14:textId="6B625940" w:rsidR="00324253" w:rsidRPr="00EF21D2" w:rsidRDefault="00324253" w:rsidP="00324253">
            <w:pPr>
              <w:pStyle w:val="TAL"/>
              <w:keepNext w:val="0"/>
              <w:keepLines w:val="0"/>
            </w:pPr>
          </w:p>
          <w:p w14:paraId="3706E436" w14:textId="6B6FC395" w:rsidR="00324253" w:rsidRPr="00EF21D2" w:rsidRDefault="00324253" w:rsidP="00324253">
            <w:pPr>
              <w:pStyle w:val="TAL"/>
              <w:keepNext w:val="0"/>
              <w:keepLines w:val="0"/>
            </w:pPr>
            <w:r w:rsidRPr="00EF21D2">
              <w:t>see NOTE 10</w:t>
            </w:r>
          </w:p>
          <w:p w14:paraId="3F97C7F4" w14:textId="77777777" w:rsidR="00324253" w:rsidRPr="00EF21D2" w:rsidRDefault="00324253" w:rsidP="00324253">
            <w:pPr>
              <w:pStyle w:val="TAL"/>
              <w:keepNext w:val="0"/>
              <w:keepLines w:val="0"/>
              <w:rPr>
                <w:lang w:eastAsia="zh-CN"/>
              </w:rPr>
            </w:pPr>
          </w:p>
        </w:tc>
        <w:tc>
          <w:tcPr>
            <w:tcW w:w="2497" w:type="dxa"/>
          </w:tcPr>
          <w:p w14:paraId="3CDEA05A" w14:textId="0C3B9A60" w:rsidR="00324253" w:rsidRPr="00EF21D2" w:rsidRDefault="00324253" w:rsidP="00324253">
            <w:pPr>
              <w:pStyle w:val="TAL"/>
              <w:keepNext w:val="0"/>
              <w:keepLines w:val="0"/>
            </w:pPr>
            <w:r w:rsidRPr="00EF21D2">
              <w:t>type: ENUM</w:t>
            </w:r>
          </w:p>
          <w:p w14:paraId="43BA65D3" w14:textId="7CA47FF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0E13448" w14:textId="1D89E897" w:rsidR="00324253" w:rsidRPr="00EF21D2" w:rsidRDefault="00324253" w:rsidP="00324253">
            <w:pPr>
              <w:pStyle w:val="TAL"/>
              <w:keepNext w:val="0"/>
              <w:keepLines w:val="0"/>
            </w:pPr>
            <w:r w:rsidRPr="00EF21D2">
              <w:t>isOrdered: N/A</w:t>
            </w:r>
          </w:p>
          <w:p w14:paraId="3A9F85D3" w14:textId="4F9FD2EB" w:rsidR="00324253" w:rsidRPr="00EF21D2" w:rsidRDefault="00324253" w:rsidP="00324253">
            <w:pPr>
              <w:pStyle w:val="TAL"/>
              <w:keepNext w:val="0"/>
              <w:keepLines w:val="0"/>
            </w:pPr>
            <w:r w:rsidRPr="00EF21D2">
              <w:t>isUnique: N/A</w:t>
            </w:r>
          </w:p>
          <w:p w14:paraId="14DDB710" w14:textId="52542D39" w:rsidR="00324253" w:rsidRPr="00EF21D2" w:rsidRDefault="00324253" w:rsidP="00324253">
            <w:pPr>
              <w:pStyle w:val="TAL"/>
              <w:keepNext w:val="0"/>
              <w:keepLines w:val="0"/>
            </w:pPr>
            <w:r w:rsidRPr="00EF21D2">
              <w:t>defaultValue: DISABLE</w:t>
            </w:r>
          </w:p>
          <w:p w14:paraId="18C49843" w14:textId="7C4E872C" w:rsidR="00324253" w:rsidRPr="00EF21D2" w:rsidRDefault="00324253" w:rsidP="00324253">
            <w:pPr>
              <w:pStyle w:val="TAL"/>
              <w:keepNext w:val="0"/>
              <w:keepLines w:val="0"/>
            </w:pPr>
            <w:r w:rsidRPr="00EF21D2">
              <w:t>isNullable: False</w:t>
            </w:r>
          </w:p>
        </w:tc>
      </w:tr>
      <w:tr w:rsidR="00324253" w:rsidRPr="00EF21D2" w14:paraId="1276CBF7" w14:textId="77777777" w:rsidTr="00ED74D7">
        <w:trPr>
          <w:cantSplit/>
          <w:jc w:val="center"/>
        </w:trPr>
        <w:tc>
          <w:tcPr>
            <w:tcW w:w="1897" w:type="dxa"/>
          </w:tcPr>
          <w:p w14:paraId="5371892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324253" w:rsidRPr="00EF21D2" w:rsidRDefault="00324253" w:rsidP="00324253">
            <w:pPr>
              <w:pStyle w:val="TAL"/>
              <w:keepNext w:val="0"/>
              <w:keepLines w:val="0"/>
            </w:pPr>
            <w:r w:rsidRPr="00EF21D2">
              <w:t>It is indication of whether near-far functionality is enabled for RIM RS2.</w:t>
            </w:r>
          </w:p>
          <w:p w14:paraId="6E07BBAB" w14:textId="77777777" w:rsidR="00324253" w:rsidRPr="00EF21D2" w:rsidRDefault="00324253" w:rsidP="00324253">
            <w:pPr>
              <w:pStyle w:val="TAL"/>
              <w:keepNext w:val="0"/>
              <w:keepLines w:val="0"/>
            </w:pPr>
          </w:p>
          <w:p w14:paraId="39B76F8E" w14:textId="15745508" w:rsidR="00324253" w:rsidRPr="00EF21D2" w:rsidRDefault="00324253" w:rsidP="00324253">
            <w:pPr>
              <w:pStyle w:val="TAL"/>
              <w:keepNext w:val="0"/>
              <w:keepLines w:val="0"/>
            </w:pPr>
            <w:r w:rsidRPr="00EF21D2">
              <w:t xml:space="preserve">If the indication is "enable", </w:t>
            </w:r>
          </w:p>
          <w:p w14:paraId="4D3F6BBC" w14:textId="5C63F38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324253" w:rsidRPr="00EF21D2" w:rsidRDefault="00324253" w:rsidP="00324253">
            <w:pPr>
              <w:pStyle w:val="TAL"/>
              <w:keepNext w:val="0"/>
              <w:keepLines w:val="0"/>
            </w:pPr>
            <w:r w:rsidRPr="00EF21D2">
              <w:t>the second half of R2 consecutive uplink-downlink switching period is for "Far" indication with R2/2 repetitions.</w:t>
            </w:r>
          </w:p>
          <w:p w14:paraId="5C067423" w14:textId="77777777" w:rsidR="00324253" w:rsidRPr="00EF21D2" w:rsidRDefault="00324253" w:rsidP="00324253">
            <w:pPr>
              <w:pStyle w:val="TAL"/>
              <w:keepNext w:val="0"/>
              <w:keepLines w:val="0"/>
            </w:pPr>
          </w:p>
          <w:p w14:paraId="7EA25234" w14:textId="77777777" w:rsidR="00324253" w:rsidRPr="00EF21D2" w:rsidRDefault="00324253" w:rsidP="00324253">
            <w:pPr>
              <w:pStyle w:val="TAL"/>
              <w:keepNext w:val="0"/>
              <w:keepLines w:val="0"/>
            </w:pPr>
          </w:p>
          <w:p w14:paraId="34389FE2" w14:textId="7400932F"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7B5A78D7" w14:textId="3A9AA863" w:rsidR="00324253" w:rsidRPr="00EF21D2" w:rsidRDefault="00324253" w:rsidP="00324253">
            <w:pPr>
              <w:pStyle w:val="TAL"/>
              <w:keepNext w:val="0"/>
              <w:keepLines w:val="0"/>
            </w:pPr>
          </w:p>
          <w:p w14:paraId="5A3AADC3" w14:textId="66A0A9D5" w:rsidR="00324253" w:rsidRPr="00EF21D2" w:rsidRDefault="00324253" w:rsidP="00324253">
            <w:pPr>
              <w:pStyle w:val="TAL"/>
              <w:keepNext w:val="0"/>
              <w:keepLines w:val="0"/>
            </w:pPr>
            <w:r w:rsidRPr="00EF21D2">
              <w:t>See NOTE 10</w:t>
            </w:r>
          </w:p>
          <w:p w14:paraId="58DAC4D8" w14:textId="77777777" w:rsidR="00324253" w:rsidRPr="00EF21D2" w:rsidRDefault="00324253" w:rsidP="00324253">
            <w:pPr>
              <w:pStyle w:val="TAL"/>
              <w:keepNext w:val="0"/>
              <w:keepLines w:val="0"/>
              <w:rPr>
                <w:lang w:eastAsia="zh-CN"/>
              </w:rPr>
            </w:pPr>
          </w:p>
        </w:tc>
        <w:tc>
          <w:tcPr>
            <w:tcW w:w="2497" w:type="dxa"/>
          </w:tcPr>
          <w:p w14:paraId="5BBE6C4E" w14:textId="6CE719CF" w:rsidR="00324253" w:rsidRPr="00EF21D2" w:rsidRDefault="00324253" w:rsidP="00324253">
            <w:pPr>
              <w:pStyle w:val="TAL"/>
              <w:keepNext w:val="0"/>
              <w:keepLines w:val="0"/>
            </w:pPr>
            <w:r w:rsidRPr="00EF21D2">
              <w:t>type: ENUM</w:t>
            </w:r>
          </w:p>
          <w:p w14:paraId="334DE45F" w14:textId="44D4806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E3EE9E7" w14:textId="6B67947F" w:rsidR="00324253" w:rsidRPr="00EF21D2" w:rsidRDefault="00324253" w:rsidP="00324253">
            <w:pPr>
              <w:pStyle w:val="TAL"/>
              <w:keepNext w:val="0"/>
              <w:keepLines w:val="0"/>
            </w:pPr>
            <w:r w:rsidRPr="00EF21D2">
              <w:t>isOrdered: N/A</w:t>
            </w:r>
          </w:p>
          <w:p w14:paraId="5EA01124" w14:textId="6D1CD307" w:rsidR="00324253" w:rsidRPr="00EF21D2" w:rsidRDefault="00324253" w:rsidP="00324253">
            <w:pPr>
              <w:pStyle w:val="TAL"/>
              <w:keepNext w:val="0"/>
              <w:keepLines w:val="0"/>
            </w:pPr>
            <w:r w:rsidRPr="00EF21D2">
              <w:t>isUnique: N/A</w:t>
            </w:r>
          </w:p>
          <w:p w14:paraId="3DBE8432" w14:textId="60A06FBE" w:rsidR="00324253" w:rsidRPr="00EF21D2" w:rsidRDefault="00324253" w:rsidP="00324253">
            <w:pPr>
              <w:pStyle w:val="TAL"/>
              <w:keepNext w:val="0"/>
              <w:keepLines w:val="0"/>
            </w:pPr>
            <w:r w:rsidRPr="00EF21D2">
              <w:t>defaultValue: DISABLE</w:t>
            </w:r>
          </w:p>
          <w:p w14:paraId="50E23E24" w14:textId="3E5AA908" w:rsidR="00324253" w:rsidRPr="00EF21D2" w:rsidRDefault="00324253" w:rsidP="00324253">
            <w:pPr>
              <w:pStyle w:val="TAL"/>
              <w:keepNext w:val="0"/>
              <w:keepLines w:val="0"/>
            </w:pPr>
            <w:r w:rsidRPr="00EF21D2">
              <w:t>isNullable: False</w:t>
            </w:r>
          </w:p>
        </w:tc>
      </w:tr>
      <w:tr w:rsidR="00324253" w:rsidRPr="00EF21D2" w14:paraId="2EF806F6" w14:textId="77777777" w:rsidTr="00ED74D7">
        <w:trPr>
          <w:cantSplit/>
          <w:jc w:val="center"/>
        </w:trPr>
        <w:tc>
          <w:tcPr>
            <w:tcW w:w="1897" w:type="dxa"/>
          </w:tcPr>
          <w:p w14:paraId="727B70E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324253" w:rsidRPr="00EF21D2" w:rsidRDefault="00324253" w:rsidP="00324253">
            <w:pPr>
              <w:pStyle w:val="TAL"/>
              <w:keepNext w:val="0"/>
              <w:keepLines w:val="0"/>
            </w:pPr>
            <w:r w:rsidRPr="00EF21D2">
              <w:t>It is used to configure gNBs to report the all necessary information derived from the detected RIM-RS to OAM.</w:t>
            </w:r>
          </w:p>
          <w:p w14:paraId="040D1F54" w14:textId="77777777" w:rsidR="00324253" w:rsidRPr="00EF21D2" w:rsidRDefault="00324253" w:rsidP="00324253">
            <w:pPr>
              <w:pStyle w:val="TAL"/>
              <w:keepNext w:val="0"/>
              <w:keepLines w:val="0"/>
            </w:pPr>
          </w:p>
          <w:p w14:paraId="0677941D" w14:textId="1ED27E77"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479D1A9" w14:textId="77777777" w:rsidR="00324253" w:rsidRPr="00EF21D2" w:rsidRDefault="00324253" w:rsidP="00324253">
            <w:pPr>
              <w:pStyle w:val="TAL"/>
              <w:keepNext w:val="0"/>
              <w:keepLines w:val="0"/>
              <w:rPr>
                <w:lang w:eastAsia="zh-CN"/>
              </w:rPr>
            </w:pPr>
          </w:p>
        </w:tc>
        <w:tc>
          <w:tcPr>
            <w:tcW w:w="2497" w:type="dxa"/>
          </w:tcPr>
          <w:p w14:paraId="406D11EB" w14:textId="1CAE456A" w:rsidR="00324253" w:rsidRPr="00EF21D2" w:rsidRDefault="00324253" w:rsidP="00324253">
            <w:pPr>
              <w:pStyle w:val="TAL"/>
              <w:keepNext w:val="0"/>
              <w:keepLines w:val="0"/>
            </w:pPr>
            <w:r w:rsidRPr="00EF21D2">
              <w:t>type: R</w:t>
            </w:r>
            <w:r w:rsidRPr="00EF21D2">
              <w:rPr>
                <w:rFonts w:ascii="Courier New" w:hAnsi="Courier New" w:cs="Courier New"/>
                <w:szCs w:val="18"/>
              </w:rPr>
              <w:t>imRSReportConf</w:t>
            </w:r>
          </w:p>
          <w:p w14:paraId="33552FD3" w14:textId="5FB3927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618881E" w14:textId="25087AF8" w:rsidR="00324253" w:rsidRPr="00EF21D2" w:rsidRDefault="00324253" w:rsidP="00324253">
            <w:pPr>
              <w:pStyle w:val="TAL"/>
              <w:keepNext w:val="0"/>
              <w:keepLines w:val="0"/>
            </w:pPr>
            <w:r w:rsidRPr="00EF21D2">
              <w:t>isOrdered: N/A</w:t>
            </w:r>
          </w:p>
          <w:p w14:paraId="562AD844" w14:textId="3EED2408" w:rsidR="00324253" w:rsidRPr="00EF21D2" w:rsidRDefault="00324253" w:rsidP="00324253">
            <w:pPr>
              <w:pStyle w:val="TAL"/>
              <w:keepNext w:val="0"/>
              <w:keepLines w:val="0"/>
            </w:pPr>
            <w:r w:rsidRPr="00EF21D2">
              <w:t>isUnique: N/A</w:t>
            </w:r>
          </w:p>
          <w:p w14:paraId="44B77BB9" w14:textId="5A784C16" w:rsidR="00324253" w:rsidRPr="00EF21D2" w:rsidRDefault="00324253" w:rsidP="00324253">
            <w:pPr>
              <w:pStyle w:val="TAL"/>
              <w:keepNext w:val="0"/>
              <w:keepLines w:val="0"/>
            </w:pPr>
            <w:r w:rsidRPr="00EF21D2">
              <w:t>defaultValue: N/A</w:t>
            </w:r>
          </w:p>
          <w:p w14:paraId="4E124BF0" w14:textId="649E9CF3" w:rsidR="00324253" w:rsidRPr="00EF21D2" w:rsidRDefault="00324253" w:rsidP="00324253">
            <w:pPr>
              <w:pStyle w:val="TAL"/>
              <w:keepNext w:val="0"/>
              <w:keepLines w:val="0"/>
            </w:pPr>
            <w:r w:rsidRPr="00EF21D2">
              <w:t>isNullable: False</w:t>
            </w:r>
          </w:p>
        </w:tc>
      </w:tr>
      <w:tr w:rsidR="00324253" w:rsidRPr="00EF21D2" w14:paraId="601E05CB" w14:textId="77777777" w:rsidTr="00ED74D7">
        <w:trPr>
          <w:cantSplit/>
          <w:jc w:val="center"/>
        </w:trPr>
        <w:tc>
          <w:tcPr>
            <w:tcW w:w="1897" w:type="dxa"/>
          </w:tcPr>
          <w:p w14:paraId="7C2FDDD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324253" w:rsidRPr="00EF21D2" w:rsidRDefault="00324253" w:rsidP="00324253">
            <w:pPr>
              <w:pStyle w:val="TAL"/>
              <w:keepNext w:val="0"/>
              <w:keepLines w:val="0"/>
            </w:pPr>
            <w:r w:rsidRPr="00EF21D2">
              <w:t>It is used to enable or disable the RS report on a gNB.</w:t>
            </w:r>
          </w:p>
          <w:p w14:paraId="083E1B35" w14:textId="2746B68C" w:rsidR="00324253" w:rsidRPr="00EF21D2" w:rsidRDefault="00324253" w:rsidP="00324253">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51A669C3" w14:textId="50765294"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78344FCD" w14:textId="77777777" w:rsidR="00324253" w:rsidRPr="00EF21D2" w:rsidRDefault="00324253" w:rsidP="00324253">
            <w:pPr>
              <w:pStyle w:val="TAL"/>
              <w:keepNext w:val="0"/>
              <w:keepLines w:val="0"/>
            </w:pPr>
          </w:p>
          <w:p w14:paraId="09E6763E" w14:textId="3E6654CB" w:rsidR="00324253" w:rsidRPr="00EF21D2" w:rsidRDefault="00324253" w:rsidP="00324253">
            <w:pPr>
              <w:pStyle w:val="TAL"/>
              <w:keepNext w:val="0"/>
              <w:keepLines w:val="0"/>
            </w:pPr>
            <w:r w:rsidRPr="00EF21D2">
              <w:t xml:space="preserve">allowedValues: ENABLE, DISABLE </w:t>
            </w:r>
          </w:p>
          <w:p w14:paraId="6952EB48" w14:textId="77777777" w:rsidR="00324253" w:rsidRPr="00EF21D2" w:rsidRDefault="00324253" w:rsidP="00324253">
            <w:pPr>
              <w:pStyle w:val="TAL"/>
              <w:keepNext w:val="0"/>
              <w:keepLines w:val="0"/>
              <w:rPr>
                <w:lang w:eastAsia="zh-CN"/>
              </w:rPr>
            </w:pPr>
          </w:p>
        </w:tc>
        <w:tc>
          <w:tcPr>
            <w:tcW w:w="2497" w:type="dxa"/>
          </w:tcPr>
          <w:p w14:paraId="2D19234A" w14:textId="19C92FF2" w:rsidR="00324253" w:rsidRPr="00EF21D2" w:rsidRDefault="00324253" w:rsidP="00324253">
            <w:pPr>
              <w:pStyle w:val="TAL"/>
              <w:keepNext w:val="0"/>
              <w:keepLines w:val="0"/>
            </w:pPr>
            <w:r w:rsidRPr="00EF21D2">
              <w:t>type: ENUM</w:t>
            </w:r>
          </w:p>
          <w:p w14:paraId="386BAA92" w14:textId="1B68CB4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57B70F8" w14:textId="3EA58924" w:rsidR="00324253" w:rsidRPr="00EF21D2" w:rsidRDefault="00324253" w:rsidP="00324253">
            <w:pPr>
              <w:pStyle w:val="TAL"/>
              <w:keepNext w:val="0"/>
              <w:keepLines w:val="0"/>
            </w:pPr>
            <w:r w:rsidRPr="00EF21D2">
              <w:t>isOrdered: N/A</w:t>
            </w:r>
          </w:p>
          <w:p w14:paraId="3BA989F9" w14:textId="409E3D03" w:rsidR="00324253" w:rsidRPr="00EF21D2" w:rsidRDefault="00324253" w:rsidP="00324253">
            <w:pPr>
              <w:pStyle w:val="TAL"/>
              <w:keepNext w:val="0"/>
              <w:keepLines w:val="0"/>
            </w:pPr>
            <w:r w:rsidRPr="00EF21D2">
              <w:t>isUnique: N/A</w:t>
            </w:r>
          </w:p>
          <w:p w14:paraId="721EF1EA" w14:textId="39C73F00" w:rsidR="00324253" w:rsidRPr="00EF21D2" w:rsidRDefault="00324253" w:rsidP="00324253">
            <w:pPr>
              <w:pStyle w:val="TAL"/>
              <w:keepNext w:val="0"/>
              <w:keepLines w:val="0"/>
            </w:pPr>
            <w:r w:rsidRPr="00EF21D2">
              <w:t xml:space="preserve">defaultValue: DISABLE </w:t>
            </w:r>
          </w:p>
          <w:p w14:paraId="2833A3C2" w14:textId="5068A59C" w:rsidR="00324253" w:rsidRPr="00EF21D2" w:rsidRDefault="00324253" w:rsidP="00324253">
            <w:pPr>
              <w:pStyle w:val="TAL"/>
              <w:keepNext w:val="0"/>
              <w:keepLines w:val="0"/>
            </w:pPr>
            <w:r w:rsidRPr="00EF21D2">
              <w:t>isNullable: False</w:t>
            </w:r>
          </w:p>
        </w:tc>
      </w:tr>
      <w:tr w:rsidR="00324253" w:rsidRPr="00EF21D2" w14:paraId="0CBEEEF0" w14:textId="77777777" w:rsidTr="00ED74D7">
        <w:trPr>
          <w:cantSplit/>
          <w:jc w:val="center"/>
        </w:trPr>
        <w:tc>
          <w:tcPr>
            <w:tcW w:w="1897" w:type="dxa"/>
          </w:tcPr>
          <w:p w14:paraId="7AD11F0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324253" w:rsidRPr="00EF21D2" w:rsidRDefault="00324253" w:rsidP="00324253">
            <w:pPr>
              <w:pStyle w:val="TAL"/>
              <w:keepNext w:val="0"/>
              <w:keepLines w:val="0"/>
            </w:pPr>
            <w:r w:rsidRPr="00EF21D2">
              <w:t>It is used to define reporting interval of a gNB in ms.</w:t>
            </w:r>
          </w:p>
          <w:p w14:paraId="16AAC45F" w14:textId="77777777" w:rsidR="00324253" w:rsidRPr="00EF21D2" w:rsidRDefault="00324253" w:rsidP="00324253">
            <w:pPr>
              <w:pStyle w:val="TAL"/>
              <w:keepNext w:val="0"/>
              <w:keepLines w:val="0"/>
            </w:pPr>
          </w:p>
          <w:p w14:paraId="303C2350" w14:textId="77777777" w:rsidR="00324253" w:rsidRPr="00EF21D2" w:rsidRDefault="00324253" w:rsidP="00324253">
            <w:pPr>
              <w:pStyle w:val="TAL"/>
              <w:keepNext w:val="0"/>
              <w:keepLines w:val="0"/>
            </w:pPr>
          </w:p>
          <w:p w14:paraId="0E2393C0" w14:textId="258F81D8"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5E7DE82" w14:textId="77777777" w:rsidR="00324253" w:rsidRPr="00EF21D2" w:rsidRDefault="00324253" w:rsidP="00324253">
            <w:pPr>
              <w:pStyle w:val="TAL"/>
              <w:keepNext w:val="0"/>
              <w:keepLines w:val="0"/>
              <w:rPr>
                <w:lang w:eastAsia="zh-CN"/>
              </w:rPr>
            </w:pPr>
          </w:p>
        </w:tc>
        <w:tc>
          <w:tcPr>
            <w:tcW w:w="2497" w:type="dxa"/>
          </w:tcPr>
          <w:p w14:paraId="2B4FC5B8" w14:textId="5F1E509D" w:rsidR="00324253" w:rsidRPr="00EF21D2" w:rsidRDefault="00324253" w:rsidP="00324253">
            <w:pPr>
              <w:pStyle w:val="TAL"/>
              <w:keepNext w:val="0"/>
              <w:keepLines w:val="0"/>
            </w:pPr>
            <w:r w:rsidRPr="00EF21D2">
              <w:t>type: Integer</w:t>
            </w:r>
          </w:p>
          <w:p w14:paraId="2E60E8EE" w14:textId="1D87D2CA" w:rsidR="00324253" w:rsidRPr="00EF21D2" w:rsidRDefault="00324253" w:rsidP="00324253">
            <w:pPr>
              <w:pStyle w:val="TAL"/>
              <w:keepNext w:val="0"/>
              <w:keepLines w:val="0"/>
            </w:pPr>
            <w:r w:rsidRPr="00EF21D2">
              <w:t>multiplicity: 1</w:t>
            </w:r>
          </w:p>
          <w:p w14:paraId="56D4B811" w14:textId="02BA1062" w:rsidR="00324253" w:rsidRPr="00EF21D2" w:rsidRDefault="00324253" w:rsidP="00324253">
            <w:pPr>
              <w:pStyle w:val="TAL"/>
              <w:keepNext w:val="0"/>
              <w:keepLines w:val="0"/>
            </w:pPr>
            <w:r w:rsidRPr="00EF21D2">
              <w:t>isOrdered: N/A</w:t>
            </w:r>
          </w:p>
          <w:p w14:paraId="39A65A90" w14:textId="793639EF" w:rsidR="00324253" w:rsidRPr="00EF21D2" w:rsidRDefault="00324253" w:rsidP="00324253">
            <w:pPr>
              <w:pStyle w:val="TAL"/>
              <w:keepNext w:val="0"/>
              <w:keepLines w:val="0"/>
            </w:pPr>
            <w:r w:rsidRPr="00EF21D2">
              <w:t>isUnique: N/A</w:t>
            </w:r>
          </w:p>
          <w:p w14:paraId="3DED1FDA" w14:textId="738C0254" w:rsidR="00324253" w:rsidRPr="00EF21D2" w:rsidRDefault="00324253" w:rsidP="00324253">
            <w:pPr>
              <w:pStyle w:val="TAL"/>
              <w:keepNext w:val="0"/>
              <w:keepLines w:val="0"/>
            </w:pPr>
            <w:r w:rsidRPr="00EF21D2">
              <w:t>defaultValue: None</w:t>
            </w:r>
          </w:p>
          <w:p w14:paraId="4CEBCA5B" w14:textId="506DBF37" w:rsidR="00324253" w:rsidRPr="00EF21D2" w:rsidRDefault="00324253" w:rsidP="00324253">
            <w:pPr>
              <w:pStyle w:val="TAL"/>
              <w:keepNext w:val="0"/>
              <w:keepLines w:val="0"/>
            </w:pPr>
            <w:r w:rsidRPr="00EF21D2">
              <w:t>isNullable: False</w:t>
            </w:r>
          </w:p>
        </w:tc>
      </w:tr>
      <w:tr w:rsidR="00324253" w:rsidRPr="00EF21D2" w14:paraId="4AD4B7B1" w14:textId="77777777" w:rsidTr="00ED74D7">
        <w:trPr>
          <w:cantSplit/>
          <w:jc w:val="center"/>
        </w:trPr>
        <w:tc>
          <w:tcPr>
            <w:tcW w:w="1897" w:type="dxa"/>
          </w:tcPr>
          <w:p w14:paraId="13E1138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324253" w:rsidRPr="00EF21D2" w:rsidRDefault="00324253" w:rsidP="00324253">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7568517B" w14:textId="77777777" w:rsidR="00324253" w:rsidRPr="00EF21D2" w:rsidRDefault="00324253" w:rsidP="00324253">
            <w:pPr>
              <w:pStyle w:val="TAL"/>
              <w:keepNext w:val="0"/>
              <w:keepLines w:val="0"/>
            </w:pPr>
          </w:p>
          <w:p w14:paraId="3E0ADB70" w14:textId="4AF5C3FE"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419125FD" w14:textId="77777777" w:rsidR="00324253" w:rsidRPr="00EF21D2" w:rsidRDefault="00324253" w:rsidP="00324253">
            <w:pPr>
              <w:pStyle w:val="TAL"/>
              <w:keepNext w:val="0"/>
              <w:keepLines w:val="0"/>
              <w:rPr>
                <w:lang w:eastAsia="zh-CN"/>
              </w:rPr>
            </w:pPr>
          </w:p>
        </w:tc>
        <w:tc>
          <w:tcPr>
            <w:tcW w:w="2497" w:type="dxa"/>
          </w:tcPr>
          <w:p w14:paraId="786B2DA1" w14:textId="52679C28" w:rsidR="00324253" w:rsidRPr="00EF21D2" w:rsidRDefault="00324253" w:rsidP="00324253">
            <w:pPr>
              <w:pStyle w:val="TAL"/>
              <w:keepNext w:val="0"/>
              <w:keepLines w:val="0"/>
            </w:pPr>
            <w:r w:rsidRPr="00EF21D2">
              <w:t>type: Integer</w:t>
            </w:r>
          </w:p>
          <w:p w14:paraId="42C267B5" w14:textId="54C7E851" w:rsidR="00324253" w:rsidRPr="00EF21D2" w:rsidRDefault="00324253" w:rsidP="00324253">
            <w:pPr>
              <w:pStyle w:val="TAL"/>
              <w:keepNext w:val="0"/>
              <w:keepLines w:val="0"/>
            </w:pPr>
            <w:r w:rsidRPr="00EF21D2">
              <w:t>multiplicity: 1</w:t>
            </w:r>
          </w:p>
          <w:p w14:paraId="37116C16" w14:textId="6AE171BF" w:rsidR="00324253" w:rsidRPr="00EF21D2" w:rsidRDefault="00324253" w:rsidP="00324253">
            <w:pPr>
              <w:pStyle w:val="TAL"/>
              <w:keepNext w:val="0"/>
              <w:keepLines w:val="0"/>
            </w:pPr>
            <w:r w:rsidRPr="00EF21D2">
              <w:t>isOrdered: N/A</w:t>
            </w:r>
          </w:p>
          <w:p w14:paraId="326C5FF6" w14:textId="51A12AB9" w:rsidR="00324253" w:rsidRPr="00EF21D2" w:rsidRDefault="00324253" w:rsidP="00324253">
            <w:pPr>
              <w:pStyle w:val="TAL"/>
              <w:keepNext w:val="0"/>
              <w:keepLines w:val="0"/>
            </w:pPr>
            <w:r w:rsidRPr="00EF21D2">
              <w:t>isUnique: N/A</w:t>
            </w:r>
          </w:p>
          <w:p w14:paraId="02AA1D4A" w14:textId="67DC6285" w:rsidR="00324253" w:rsidRPr="00EF21D2" w:rsidRDefault="00324253" w:rsidP="00324253">
            <w:pPr>
              <w:pStyle w:val="TAL"/>
              <w:keepNext w:val="0"/>
              <w:keepLines w:val="0"/>
            </w:pPr>
            <w:r w:rsidRPr="00EF21D2">
              <w:t>defaultValue: None</w:t>
            </w:r>
          </w:p>
          <w:p w14:paraId="533246D8" w14:textId="372A4F5C" w:rsidR="00324253" w:rsidRPr="00EF21D2" w:rsidRDefault="00324253" w:rsidP="00324253">
            <w:pPr>
              <w:pStyle w:val="TAL"/>
              <w:keepNext w:val="0"/>
              <w:keepLines w:val="0"/>
            </w:pPr>
            <w:r w:rsidRPr="00EF21D2">
              <w:t>isNullable: False</w:t>
            </w:r>
          </w:p>
        </w:tc>
      </w:tr>
      <w:tr w:rsidR="00324253" w:rsidRPr="00EF21D2" w14:paraId="00CFBA08" w14:textId="77777777" w:rsidTr="00ED74D7">
        <w:trPr>
          <w:cantSplit/>
          <w:jc w:val="center"/>
        </w:trPr>
        <w:tc>
          <w:tcPr>
            <w:tcW w:w="1897" w:type="dxa"/>
          </w:tcPr>
          <w:p w14:paraId="5D97EF5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324253" w:rsidRPr="00EF21D2" w:rsidRDefault="00324253" w:rsidP="00324253">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324253" w:rsidRPr="00EF21D2" w:rsidRDefault="00324253" w:rsidP="00324253">
            <w:pPr>
              <w:pStyle w:val="TAL"/>
              <w:keepNext w:val="0"/>
              <w:keepLines w:val="0"/>
            </w:pPr>
          </w:p>
          <w:p w14:paraId="16813A0E" w14:textId="2BEB1426" w:rsidR="00324253" w:rsidRPr="00EF21D2" w:rsidRDefault="00324253" w:rsidP="00324253">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769CD8DD" w14:textId="77777777" w:rsidR="00324253" w:rsidRPr="00EF21D2" w:rsidRDefault="00324253" w:rsidP="00324253">
            <w:pPr>
              <w:pStyle w:val="TAL"/>
              <w:keepNext w:val="0"/>
              <w:keepLines w:val="0"/>
              <w:rPr>
                <w:lang w:eastAsia="zh-CN"/>
              </w:rPr>
            </w:pPr>
          </w:p>
        </w:tc>
        <w:tc>
          <w:tcPr>
            <w:tcW w:w="2497" w:type="dxa"/>
          </w:tcPr>
          <w:p w14:paraId="7A3895CF" w14:textId="21FE169D" w:rsidR="00324253" w:rsidRPr="00EF21D2" w:rsidRDefault="00324253" w:rsidP="00324253">
            <w:pPr>
              <w:pStyle w:val="TAL"/>
              <w:keepNext w:val="0"/>
              <w:keepLines w:val="0"/>
            </w:pPr>
            <w:r w:rsidRPr="00EF21D2">
              <w:t>type: Integer</w:t>
            </w:r>
          </w:p>
          <w:p w14:paraId="67D82C65" w14:textId="0B8869E6" w:rsidR="00324253" w:rsidRPr="00EF21D2" w:rsidRDefault="00324253" w:rsidP="00324253">
            <w:pPr>
              <w:pStyle w:val="TAL"/>
              <w:keepNext w:val="0"/>
              <w:keepLines w:val="0"/>
            </w:pPr>
            <w:r w:rsidRPr="00EF21D2">
              <w:t>multiplicity: 1</w:t>
            </w:r>
          </w:p>
          <w:p w14:paraId="6B2C04D1" w14:textId="17C4827A" w:rsidR="00324253" w:rsidRPr="00EF21D2" w:rsidRDefault="00324253" w:rsidP="00324253">
            <w:pPr>
              <w:pStyle w:val="TAL"/>
              <w:keepNext w:val="0"/>
              <w:keepLines w:val="0"/>
            </w:pPr>
            <w:r w:rsidRPr="00EF21D2">
              <w:t>isOrdered: N/A</w:t>
            </w:r>
          </w:p>
          <w:p w14:paraId="12C1B5DF" w14:textId="49A7E825" w:rsidR="00324253" w:rsidRPr="00EF21D2" w:rsidRDefault="00324253" w:rsidP="00324253">
            <w:pPr>
              <w:pStyle w:val="TAL"/>
              <w:keepNext w:val="0"/>
              <w:keepLines w:val="0"/>
            </w:pPr>
            <w:r w:rsidRPr="00EF21D2">
              <w:t>isUnique: N/A</w:t>
            </w:r>
          </w:p>
          <w:p w14:paraId="2C6AEDE0" w14:textId="0D9F8351" w:rsidR="00324253" w:rsidRPr="00EF21D2" w:rsidRDefault="00324253" w:rsidP="00324253">
            <w:pPr>
              <w:pStyle w:val="TAL"/>
              <w:keepNext w:val="0"/>
              <w:keepLines w:val="0"/>
            </w:pPr>
            <w:r w:rsidRPr="00EF21D2">
              <w:t>defaultValue: None</w:t>
            </w:r>
          </w:p>
          <w:p w14:paraId="1D347741" w14:textId="560AC74C" w:rsidR="00324253" w:rsidRPr="00EF21D2" w:rsidRDefault="00324253" w:rsidP="00324253">
            <w:pPr>
              <w:pStyle w:val="TAL"/>
              <w:keepNext w:val="0"/>
              <w:keepLines w:val="0"/>
            </w:pPr>
            <w:r w:rsidRPr="00EF21D2">
              <w:t>isNullable: False</w:t>
            </w:r>
          </w:p>
        </w:tc>
      </w:tr>
      <w:tr w:rsidR="00324253" w:rsidRPr="00EF21D2" w14:paraId="4FB3C28B" w14:textId="77777777" w:rsidTr="00ED74D7">
        <w:trPr>
          <w:cantSplit/>
          <w:jc w:val="center"/>
        </w:trPr>
        <w:tc>
          <w:tcPr>
            <w:tcW w:w="1897" w:type="dxa"/>
          </w:tcPr>
          <w:p w14:paraId="3C2067F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324253" w:rsidRPr="00EF21D2" w:rsidRDefault="00324253" w:rsidP="00324253">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6914E13A" w14:textId="77777777" w:rsidR="00324253" w:rsidRPr="00EF21D2" w:rsidRDefault="00324253" w:rsidP="00324253">
            <w:pPr>
              <w:pStyle w:val="TAL"/>
              <w:keepNext w:val="0"/>
              <w:keepLines w:val="0"/>
              <w:rPr>
                <w:szCs w:val="18"/>
                <w:lang w:eastAsia="zh-CN"/>
              </w:rPr>
            </w:pPr>
          </w:p>
          <w:p w14:paraId="61115552" w14:textId="10BBC7D8" w:rsidR="00324253" w:rsidRPr="00EF21D2" w:rsidDel="00142388" w:rsidRDefault="00324253" w:rsidP="00324253">
            <w:pPr>
              <w:pStyle w:val="TAL"/>
              <w:keepNext w:val="0"/>
              <w:keepLines w:val="0"/>
              <w:rPr>
                <w:szCs w:val="18"/>
                <w:lang w:eastAsia="zh-CN"/>
              </w:rPr>
            </w:pPr>
            <w:r w:rsidRPr="00EF21D2">
              <w:rPr>
                <w:szCs w:val="18"/>
                <w:lang w:eastAsia="zh-CN"/>
              </w:rPr>
              <w:t xml:space="preserve">allowedValues: </w:t>
            </w:r>
          </w:p>
          <w:p w14:paraId="7103102A" w14:textId="6B12BEC4" w:rsidR="00324253" w:rsidRPr="00EF21D2" w:rsidRDefault="00324253" w:rsidP="00324253">
            <w:pPr>
              <w:pStyle w:val="TAL"/>
              <w:keepNext w:val="0"/>
              <w:keepLines w:val="0"/>
              <w:rPr>
                <w:szCs w:val="18"/>
                <w:lang w:eastAsia="zh-CN"/>
              </w:rPr>
            </w:pPr>
            <w:r w:rsidRPr="00EF21D2">
              <w:rPr>
                <w:szCs w:val="18"/>
                <w:lang w:eastAsia="zh-CN"/>
              </w:rPr>
              <w:t>Not applicable</w:t>
            </w:r>
          </w:p>
          <w:p w14:paraId="1D90123F" w14:textId="77777777" w:rsidR="00324253" w:rsidRPr="00EF21D2" w:rsidRDefault="00324253" w:rsidP="00324253">
            <w:pPr>
              <w:pStyle w:val="TAL"/>
              <w:keepNext w:val="0"/>
              <w:keepLines w:val="0"/>
              <w:rPr>
                <w:lang w:eastAsia="zh-CN"/>
              </w:rPr>
            </w:pPr>
          </w:p>
        </w:tc>
        <w:tc>
          <w:tcPr>
            <w:tcW w:w="2497" w:type="dxa"/>
          </w:tcPr>
          <w:p w14:paraId="3B18BF72" w14:textId="6CC7B1F0" w:rsidR="00324253" w:rsidRPr="00EF21D2" w:rsidRDefault="00324253" w:rsidP="00324253">
            <w:pPr>
              <w:pStyle w:val="TAL"/>
              <w:keepNext w:val="0"/>
              <w:keepLines w:val="0"/>
            </w:pPr>
            <w:r w:rsidRPr="00EF21D2">
              <w:t>type: RimRSReportInfo</w:t>
            </w:r>
          </w:p>
          <w:p w14:paraId="3F7559F9" w14:textId="264E5EC5" w:rsidR="00324253" w:rsidRPr="00EF21D2" w:rsidRDefault="00324253" w:rsidP="00324253">
            <w:pPr>
              <w:pStyle w:val="TAL"/>
              <w:keepNext w:val="0"/>
              <w:keepLines w:val="0"/>
            </w:pPr>
            <w:r w:rsidRPr="00EF21D2">
              <w:t xml:space="preserve">multiplicity: </w:t>
            </w:r>
            <w:r w:rsidRPr="00EF21D2" w:rsidDel="00AD4BC2">
              <w:t>*</w:t>
            </w:r>
          </w:p>
          <w:p w14:paraId="14096BF8" w14:textId="01A0618E" w:rsidR="00324253" w:rsidRPr="00EF21D2" w:rsidRDefault="00324253" w:rsidP="00324253">
            <w:pPr>
              <w:pStyle w:val="TAL"/>
              <w:keepNext w:val="0"/>
              <w:keepLines w:val="0"/>
            </w:pPr>
            <w:r w:rsidRPr="00EF21D2">
              <w:t xml:space="preserve">isOrdered: </w:t>
            </w:r>
            <w:r w:rsidRPr="00CD3748">
              <w:t>False</w:t>
            </w:r>
          </w:p>
          <w:p w14:paraId="487FB9A6" w14:textId="00CB427B" w:rsidR="00324253" w:rsidRPr="00EF21D2" w:rsidRDefault="00324253" w:rsidP="00324253">
            <w:pPr>
              <w:pStyle w:val="TAL"/>
              <w:keepNext w:val="0"/>
              <w:keepLines w:val="0"/>
            </w:pPr>
            <w:r w:rsidRPr="00EF21D2">
              <w:t xml:space="preserve">isUnique: </w:t>
            </w:r>
            <w:r w:rsidRPr="00CD3748">
              <w:t>True</w:t>
            </w:r>
          </w:p>
          <w:p w14:paraId="6701E3C1" w14:textId="2BC288D7" w:rsidR="00324253" w:rsidRPr="00EF21D2" w:rsidRDefault="00324253" w:rsidP="00324253">
            <w:pPr>
              <w:pStyle w:val="TAL"/>
              <w:keepNext w:val="0"/>
              <w:keepLines w:val="0"/>
            </w:pPr>
            <w:r w:rsidRPr="00EF21D2">
              <w:t>defaultValue: N/A</w:t>
            </w:r>
          </w:p>
          <w:p w14:paraId="4E8B43C5" w14:textId="1824E52C" w:rsidR="00324253" w:rsidRPr="00EF21D2" w:rsidRDefault="00324253" w:rsidP="00324253">
            <w:pPr>
              <w:pStyle w:val="TAL"/>
              <w:keepNext w:val="0"/>
              <w:keepLines w:val="0"/>
            </w:pPr>
            <w:r w:rsidRPr="00EF21D2">
              <w:t>isNullable: False</w:t>
            </w:r>
          </w:p>
        </w:tc>
      </w:tr>
      <w:tr w:rsidR="00324253" w:rsidRPr="00EF21D2" w14:paraId="3086D545" w14:textId="77777777" w:rsidTr="00ED74D7">
        <w:trPr>
          <w:cantSplit/>
          <w:jc w:val="center"/>
        </w:trPr>
        <w:tc>
          <w:tcPr>
            <w:tcW w:w="1897" w:type="dxa"/>
          </w:tcPr>
          <w:p w14:paraId="3E3B308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324253" w:rsidRPr="00EF21D2" w:rsidRDefault="00324253" w:rsidP="00324253">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324253" w:rsidRPr="00EF21D2" w:rsidRDefault="00324253" w:rsidP="00324253">
            <w:pPr>
              <w:pStyle w:val="TAL"/>
              <w:keepNext w:val="0"/>
              <w:keepLines w:val="0"/>
              <w:rPr>
                <w:rFonts w:cs="Arial"/>
                <w:szCs w:val="18"/>
                <w:lang w:eastAsia="en-GB"/>
              </w:rPr>
            </w:pPr>
          </w:p>
          <w:p w14:paraId="73385B87" w14:textId="1E8D6B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324253" w:rsidRPr="00EF21D2" w:rsidRDefault="00324253" w:rsidP="00324253">
            <w:pPr>
              <w:pStyle w:val="TAL"/>
              <w:keepNext w:val="0"/>
              <w:keepLines w:val="0"/>
              <w:rPr>
                <w:lang w:eastAsia="zh-CN"/>
              </w:rPr>
            </w:pPr>
          </w:p>
        </w:tc>
        <w:tc>
          <w:tcPr>
            <w:tcW w:w="2497" w:type="dxa"/>
          </w:tcPr>
          <w:p w14:paraId="5C4AC55B" w14:textId="4C5B2990" w:rsidR="00324253" w:rsidRPr="00EF21D2" w:rsidRDefault="00324253" w:rsidP="00324253">
            <w:pPr>
              <w:pStyle w:val="TAL"/>
              <w:keepNext w:val="0"/>
              <w:keepLines w:val="0"/>
            </w:pPr>
            <w:r w:rsidRPr="00EF21D2">
              <w:t>type: Integer</w:t>
            </w:r>
          </w:p>
          <w:p w14:paraId="3B8209A1" w14:textId="6E0DEAD1"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06B8299A" w14:textId="4F9C6F0D" w:rsidR="00324253" w:rsidRPr="00EF21D2" w:rsidRDefault="00324253" w:rsidP="00324253">
            <w:pPr>
              <w:pStyle w:val="TAL"/>
              <w:keepNext w:val="0"/>
              <w:keepLines w:val="0"/>
            </w:pPr>
            <w:r w:rsidRPr="00EF21D2">
              <w:t>isOrdered: N/A</w:t>
            </w:r>
          </w:p>
          <w:p w14:paraId="6220B0B1" w14:textId="7190D47E" w:rsidR="00324253" w:rsidRPr="00EF21D2" w:rsidRDefault="00324253" w:rsidP="00324253">
            <w:pPr>
              <w:pStyle w:val="TAL"/>
              <w:keepNext w:val="0"/>
              <w:keepLines w:val="0"/>
            </w:pPr>
            <w:r w:rsidRPr="00EF21D2">
              <w:t>isUnique: N/A</w:t>
            </w:r>
          </w:p>
          <w:p w14:paraId="1B27558A" w14:textId="71CF775D" w:rsidR="00324253" w:rsidRPr="00EF21D2" w:rsidRDefault="00324253" w:rsidP="00324253">
            <w:pPr>
              <w:pStyle w:val="TAL"/>
              <w:keepNext w:val="0"/>
              <w:keepLines w:val="0"/>
            </w:pPr>
            <w:r w:rsidRPr="00EF21D2">
              <w:t>defaultValue: None</w:t>
            </w:r>
          </w:p>
          <w:p w14:paraId="4F093D70" w14:textId="4212AACB" w:rsidR="00324253" w:rsidRPr="00EF21D2" w:rsidRDefault="00324253" w:rsidP="00324253">
            <w:pPr>
              <w:pStyle w:val="TAL"/>
              <w:keepNext w:val="0"/>
              <w:keepLines w:val="0"/>
            </w:pPr>
            <w:r w:rsidRPr="00EF21D2">
              <w:t>isNullable: False</w:t>
            </w:r>
          </w:p>
        </w:tc>
      </w:tr>
      <w:tr w:rsidR="00324253" w:rsidRPr="00EF21D2" w14:paraId="7F56795A" w14:textId="77777777" w:rsidTr="00ED74D7">
        <w:trPr>
          <w:cantSplit/>
          <w:jc w:val="center"/>
        </w:trPr>
        <w:tc>
          <w:tcPr>
            <w:tcW w:w="1897" w:type="dxa"/>
          </w:tcPr>
          <w:p w14:paraId="3FB07AE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324253" w:rsidRPr="00EF21D2" w:rsidRDefault="00324253" w:rsidP="00324253">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324253" w:rsidRPr="00EF21D2" w:rsidRDefault="00324253" w:rsidP="00324253">
            <w:pPr>
              <w:pStyle w:val="TAL"/>
              <w:keepNext w:val="0"/>
              <w:keepLines w:val="0"/>
              <w:rPr>
                <w:rFonts w:cs="Arial"/>
                <w:szCs w:val="18"/>
                <w:lang w:eastAsia="en-GB"/>
              </w:rPr>
            </w:pPr>
          </w:p>
          <w:p w14:paraId="34512708" w14:textId="46AC32EA" w:rsidR="00324253" w:rsidRPr="00EF21D2" w:rsidRDefault="00324253" w:rsidP="00324253">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28533E91" w14:textId="77777777" w:rsidR="00324253" w:rsidRPr="00EF21D2" w:rsidRDefault="00324253" w:rsidP="00324253">
            <w:pPr>
              <w:pStyle w:val="TAL"/>
              <w:keepNext w:val="0"/>
              <w:keepLines w:val="0"/>
              <w:rPr>
                <w:lang w:eastAsia="zh-CN"/>
              </w:rPr>
            </w:pPr>
          </w:p>
        </w:tc>
        <w:tc>
          <w:tcPr>
            <w:tcW w:w="2497" w:type="dxa"/>
          </w:tcPr>
          <w:p w14:paraId="1C94004B" w14:textId="069C416B" w:rsidR="00324253" w:rsidRPr="00EF21D2" w:rsidRDefault="00324253" w:rsidP="00324253">
            <w:pPr>
              <w:pStyle w:val="TAL"/>
              <w:keepNext w:val="0"/>
              <w:keepLines w:val="0"/>
            </w:pPr>
            <w:r w:rsidRPr="00EF21D2">
              <w:t>type: Integer</w:t>
            </w:r>
          </w:p>
          <w:p w14:paraId="74DBF8E3" w14:textId="44F8F32D"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5E80CC9" w14:textId="189D51C0" w:rsidR="00324253" w:rsidRPr="00EF21D2" w:rsidRDefault="00324253" w:rsidP="00324253">
            <w:pPr>
              <w:pStyle w:val="TAL"/>
              <w:keepNext w:val="0"/>
              <w:keepLines w:val="0"/>
            </w:pPr>
            <w:r w:rsidRPr="00EF21D2">
              <w:t>isOrdered: N/A</w:t>
            </w:r>
          </w:p>
          <w:p w14:paraId="223F3949" w14:textId="0C33E54B" w:rsidR="00324253" w:rsidRPr="00EF21D2" w:rsidRDefault="00324253" w:rsidP="00324253">
            <w:pPr>
              <w:pStyle w:val="TAL"/>
              <w:keepNext w:val="0"/>
              <w:keepLines w:val="0"/>
            </w:pPr>
            <w:r w:rsidRPr="00EF21D2">
              <w:t>isUnique: N/A</w:t>
            </w:r>
          </w:p>
          <w:p w14:paraId="6E857D2F" w14:textId="3FAF4EDD" w:rsidR="00324253" w:rsidRPr="00EF21D2" w:rsidRDefault="00324253" w:rsidP="00324253">
            <w:pPr>
              <w:pStyle w:val="TAL"/>
              <w:keepNext w:val="0"/>
              <w:keepLines w:val="0"/>
            </w:pPr>
            <w:r w:rsidRPr="00EF21D2">
              <w:t>defaultValue: None</w:t>
            </w:r>
          </w:p>
          <w:p w14:paraId="122061D9" w14:textId="6B988143" w:rsidR="00324253" w:rsidRPr="00EF21D2" w:rsidRDefault="00324253" w:rsidP="00324253">
            <w:pPr>
              <w:pStyle w:val="TAL"/>
              <w:keepNext w:val="0"/>
              <w:keepLines w:val="0"/>
            </w:pPr>
            <w:r w:rsidRPr="00EF21D2">
              <w:t>isNullable: False</w:t>
            </w:r>
          </w:p>
        </w:tc>
      </w:tr>
      <w:tr w:rsidR="00324253" w:rsidRPr="00EF21D2" w14:paraId="7FE5EEF4" w14:textId="77777777" w:rsidTr="00ED74D7">
        <w:trPr>
          <w:cantSplit/>
          <w:jc w:val="center"/>
        </w:trPr>
        <w:tc>
          <w:tcPr>
            <w:tcW w:w="1897" w:type="dxa"/>
          </w:tcPr>
          <w:p w14:paraId="337A626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324253" w:rsidRPr="00EF21D2" w:rsidRDefault="00324253" w:rsidP="00324253">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7E6A4B44" w14:textId="34574187"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3AAA32FF" w14:textId="77777777" w:rsidR="00324253" w:rsidRPr="00EF21D2" w:rsidRDefault="00324253" w:rsidP="00324253">
            <w:pPr>
              <w:pStyle w:val="TAL"/>
              <w:keepNext w:val="0"/>
              <w:keepLines w:val="0"/>
              <w:rPr>
                <w:szCs w:val="18"/>
                <w:lang w:eastAsia="zh-CN"/>
              </w:rPr>
            </w:pPr>
          </w:p>
          <w:p w14:paraId="3F7D0F78" w14:textId="57A16285" w:rsidR="00324253" w:rsidRPr="00EF21D2" w:rsidRDefault="00324253" w:rsidP="00324253">
            <w:pPr>
              <w:pStyle w:val="TAL"/>
              <w:rPr>
                <w:lang w:eastAsia="en-GB"/>
              </w:rPr>
            </w:pPr>
            <w:r w:rsidRPr="00EF21D2">
              <w:rPr>
                <w:lang w:eastAsia="en-GB"/>
              </w:rPr>
              <w:t>RS1forEnoughMitigation means RIM-RS type 1 is used to indicate 'enough mitigation' functionality.</w:t>
            </w:r>
          </w:p>
          <w:p w14:paraId="3BC74E0E" w14:textId="2FA31842" w:rsidR="00324253" w:rsidRPr="00EF21D2" w:rsidRDefault="00324253" w:rsidP="00324253">
            <w:pPr>
              <w:pStyle w:val="TAL"/>
              <w:rPr>
                <w:lang w:eastAsia="en-GB"/>
              </w:rPr>
            </w:pPr>
            <w:r w:rsidRPr="00EF21D2">
              <w:rPr>
                <w:lang w:eastAsia="en-GB"/>
              </w:rPr>
              <w:t>RS1forNotEnoughMitigation means RIM-RS type 1 is used to indicate 'Not enough mitigation' functionality.</w:t>
            </w:r>
          </w:p>
          <w:p w14:paraId="59557BD9" w14:textId="77777777" w:rsidR="00324253" w:rsidRPr="00EF21D2" w:rsidRDefault="00324253" w:rsidP="00324253">
            <w:pPr>
              <w:pStyle w:val="TAL"/>
              <w:keepNext w:val="0"/>
              <w:keepLines w:val="0"/>
              <w:rPr>
                <w:szCs w:val="18"/>
                <w:lang w:eastAsia="zh-CN"/>
              </w:rPr>
            </w:pPr>
          </w:p>
          <w:p w14:paraId="138FE908" w14:textId="53940C55" w:rsidR="00324253" w:rsidRPr="00EF21D2" w:rsidRDefault="00324253" w:rsidP="00324253">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2EB91E7" w14:textId="1E5E7F33" w:rsidR="00324253" w:rsidRPr="00EF21D2" w:rsidRDefault="00324253" w:rsidP="00324253">
            <w:pPr>
              <w:pStyle w:val="TAL"/>
              <w:keepNext w:val="0"/>
              <w:keepLines w:val="0"/>
              <w:rPr>
                <w:lang w:eastAsia="zh-CN"/>
              </w:rPr>
            </w:pPr>
            <w:r w:rsidRPr="00EF21D2">
              <w:rPr>
                <w:szCs w:val="18"/>
                <w:lang w:eastAsia="zh-CN"/>
              </w:rPr>
              <w:t xml:space="preserve"> </w:t>
            </w:r>
          </w:p>
        </w:tc>
        <w:tc>
          <w:tcPr>
            <w:tcW w:w="2497" w:type="dxa"/>
          </w:tcPr>
          <w:p w14:paraId="72491505" w14:textId="7C467E92" w:rsidR="00324253" w:rsidRPr="00EF21D2" w:rsidRDefault="00324253" w:rsidP="00324253">
            <w:pPr>
              <w:pStyle w:val="TAL"/>
              <w:keepNext w:val="0"/>
              <w:keepLines w:val="0"/>
            </w:pPr>
            <w:r w:rsidRPr="00EF21D2">
              <w:t>type: E</w:t>
            </w:r>
            <w:r>
              <w:t>NUM</w:t>
            </w:r>
          </w:p>
          <w:p w14:paraId="78B8534E" w14:textId="1EC5629F" w:rsidR="00324253" w:rsidRPr="00EF21D2" w:rsidRDefault="00324253" w:rsidP="00324253">
            <w:pPr>
              <w:pStyle w:val="TAL"/>
              <w:keepNext w:val="0"/>
              <w:keepLines w:val="0"/>
            </w:pPr>
            <w:r w:rsidRPr="00EF21D2">
              <w:t>multiplicity: 1</w:t>
            </w:r>
          </w:p>
          <w:p w14:paraId="5260C627" w14:textId="6847FE53" w:rsidR="00324253" w:rsidRPr="00EF21D2" w:rsidRDefault="00324253" w:rsidP="00324253">
            <w:pPr>
              <w:pStyle w:val="TAL"/>
              <w:keepNext w:val="0"/>
              <w:keepLines w:val="0"/>
            </w:pPr>
            <w:r w:rsidRPr="00EF21D2">
              <w:t>isOrdered: N/A</w:t>
            </w:r>
          </w:p>
          <w:p w14:paraId="659EB8E2" w14:textId="3F6CBC1D" w:rsidR="00324253" w:rsidRPr="00EF21D2" w:rsidRDefault="00324253" w:rsidP="00324253">
            <w:pPr>
              <w:pStyle w:val="TAL"/>
              <w:keepNext w:val="0"/>
              <w:keepLines w:val="0"/>
            </w:pPr>
            <w:r w:rsidRPr="00EF21D2">
              <w:t>isUnique: N/A</w:t>
            </w:r>
          </w:p>
          <w:p w14:paraId="15279377" w14:textId="5708A27E" w:rsidR="00324253" w:rsidRPr="00EF21D2" w:rsidRDefault="00324253" w:rsidP="00324253">
            <w:pPr>
              <w:pStyle w:val="TAL"/>
              <w:keepNext w:val="0"/>
              <w:keepLines w:val="0"/>
            </w:pPr>
            <w:r w:rsidRPr="00EF21D2">
              <w:t>defaultValue: None</w:t>
            </w:r>
          </w:p>
          <w:p w14:paraId="2A50FC25" w14:textId="3ED9F931" w:rsidR="00324253" w:rsidRPr="00EF21D2" w:rsidRDefault="00324253" w:rsidP="00324253">
            <w:pPr>
              <w:pStyle w:val="TAL"/>
              <w:keepNext w:val="0"/>
              <w:keepLines w:val="0"/>
            </w:pPr>
            <w:r w:rsidRPr="00EF21D2">
              <w:t>isNullable: False</w:t>
            </w:r>
          </w:p>
        </w:tc>
      </w:tr>
      <w:tr w:rsidR="00324253" w:rsidRPr="00EF21D2" w14:paraId="282F863B" w14:textId="77777777" w:rsidTr="00ED74D7">
        <w:trPr>
          <w:cantSplit/>
          <w:jc w:val="center"/>
        </w:trPr>
        <w:tc>
          <w:tcPr>
            <w:tcW w:w="1897" w:type="dxa"/>
          </w:tcPr>
          <w:p w14:paraId="330D0CD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3B84B0AF" w14:textId="77777777" w:rsidR="00324253" w:rsidRPr="00EF21D2" w:rsidRDefault="00324253" w:rsidP="00324253">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324253" w:rsidRPr="00EF21D2" w:rsidRDefault="00324253" w:rsidP="00324253">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7B75A3D" w14:textId="77777777" w:rsidR="00324253" w:rsidRPr="00EF21D2" w:rsidRDefault="00324253" w:rsidP="00324253">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600DACDA" w14:textId="77777777" w:rsidR="00324253" w:rsidRPr="00EF21D2" w:rsidRDefault="00324253" w:rsidP="00324253">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07AD071B" w14:textId="77777777" w:rsidR="00324253" w:rsidRPr="00EF21D2" w:rsidRDefault="00324253" w:rsidP="00324253">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324253" w:rsidRPr="00EF21D2" w:rsidRDefault="00324253" w:rsidP="00324253">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324253" w:rsidRPr="00EF21D2" w:rsidRDefault="00324253" w:rsidP="00324253">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324253" w:rsidRPr="00EF21D2" w:rsidRDefault="00324253" w:rsidP="00324253">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324253" w:rsidRPr="00EF21D2" w:rsidRDefault="00000000" w:rsidP="00324253">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324253" w:rsidRPr="00EF21D2">
              <w:rPr>
                <w:rFonts w:hint="eastAsia"/>
                <w:szCs w:val="18"/>
                <w:lang w:eastAsia="zh-CN"/>
              </w:rPr>
              <w:t xml:space="preserve"> </w:t>
            </w:r>
            <w:r w:rsidR="00324253" w:rsidRPr="00EF21D2">
              <w:rPr>
                <w:szCs w:val="18"/>
                <w:lang w:eastAsia="zh-CN"/>
              </w:rPr>
              <w:t xml:space="preserve">is </w:t>
            </w:r>
            <w:r w:rsidR="00324253" w:rsidRPr="00EF21D2">
              <w:rPr>
                <w:rFonts w:cs="Arial"/>
                <w:szCs w:val="18"/>
                <w:lang w:eastAsia="en-GB"/>
              </w:rPr>
              <w:t xml:space="preserve">the total number of set IDs for RIM RS-1 (configured by </w:t>
            </w:r>
            <w:r w:rsidR="00324253" w:rsidRPr="00EF21D2">
              <w:rPr>
                <w:rFonts w:ascii="Courier New" w:hAnsi="Courier New" w:cs="Courier New"/>
                <w:szCs w:val="18"/>
              </w:rPr>
              <w:t>totalnrofSetIdofRS1</w:t>
            </w:r>
            <w:r w:rsidR="00324253" w:rsidRPr="00EF21D2">
              <w:rPr>
                <w:rFonts w:cs="Arial"/>
                <w:szCs w:val="18"/>
                <w:lang w:eastAsia="en-GB"/>
              </w:rPr>
              <w:t>),</w:t>
            </w:r>
          </w:p>
          <w:p w14:paraId="12168866"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candidate frequency resources in the whole network (configured by </w:t>
            </w:r>
            <w:r w:rsidR="00324253" w:rsidRPr="00EF21D2">
              <w:rPr>
                <w:rFonts w:ascii="Courier New" w:hAnsi="Courier New" w:cs="Courier New"/>
                <w:szCs w:val="18"/>
              </w:rPr>
              <w:t>nrofGlobalRIMRSFrequencyCandidates</w:t>
            </w:r>
            <w:r w:rsidR="00324253" w:rsidRPr="00EF21D2">
              <w:rPr>
                <w:rFonts w:cs="Arial"/>
                <w:szCs w:val="18"/>
                <w:lang w:eastAsia="en-GB"/>
              </w:rPr>
              <w:t xml:space="preserve">), and </w:t>
            </w:r>
          </w:p>
          <w:p w14:paraId="057B7B03"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w:t>
            </w:r>
            <w:r w:rsidR="00324253" w:rsidRPr="00EF21D2">
              <w:t xml:space="preserve">candidate sequences assigned </w:t>
            </w:r>
            <w:r w:rsidR="00324253" w:rsidRPr="00EF21D2">
              <w:rPr>
                <w:rFonts w:cs="Arial"/>
                <w:szCs w:val="18"/>
                <w:lang w:eastAsia="en-GB"/>
              </w:rPr>
              <w:t xml:space="preserve">for RIM RS-1 (configured by </w:t>
            </w:r>
            <w:r w:rsidR="00324253" w:rsidRPr="00EF21D2">
              <w:rPr>
                <w:rFonts w:ascii="Courier New" w:hAnsi="Courier New" w:cs="Courier New"/>
                <w:szCs w:val="18"/>
              </w:rPr>
              <w:t>nrofRIMRSSequenceCandidatesofRS1</w:t>
            </w:r>
            <w:r w:rsidR="00324253" w:rsidRPr="00EF21D2">
              <w:rPr>
                <w:rFonts w:cs="Arial"/>
                <w:szCs w:val="18"/>
                <w:lang w:eastAsia="en-GB"/>
              </w:rPr>
              <w:t>).</w:t>
            </w:r>
          </w:p>
          <w:p w14:paraId="6D2AE047" w14:textId="77777777" w:rsidR="00324253" w:rsidRPr="00EF21D2" w:rsidRDefault="00324253" w:rsidP="00324253">
            <w:pPr>
              <w:pStyle w:val="TAL"/>
              <w:keepNext w:val="0"/>
              <w:keepLines w:val="0"/>
              <w:rPr>
                <w:szCs w:val="18"/>
              </w:rPr>
            </w:pPr>
          </w:p>
          <w:p w14:paraId="20EAFADB" w14:textId="77777777" w:rsidR="00324253" w:rsidRPr="00EF21D2" w:rsidDel="00EB6220" w:rsidRDefault="00324253" w:rsidP="00324253">
            <w:pPr>
              <w:pStyle w:val="TAL"/>
              <w:keepNext w:val="0"/>
              <w:keepLines w:val="0"/>
              <w:rPr>
                <w:szCs w:val="18"/>
              </w:rPr>
            </w:pPr>
            <w:r w:rsidRPr="00EF21D2">
              <w:rPr>
                <w:szCs w:val="18"/>
              </w:rPr>
              <w:t>allowedValues: 1,2,..2^14</w:t>
            </w:r>
          </w:p>
          <w:p w14:paraId="71A66F29" w14:textId="77777777" w:rsidR="00324253" w:rsidRPr="00EF21D2" w:rsidRDefault="00324253" w:rsidP="00324253">
            <w:pPr>
              <w:pStyle w:val="TAL"/>
              <w:keepNext w:val="0"/>
              <w:keepLines w:val="0"/>
              <w:rPr>
                <w:szCs w:val="18"/>
              </w:rPr>
            </w:pPr>
          </w:p>
          <w:p w14:paraId="426FCFD4" w14:textId="77777777" w:rsidR="00324253" w:rsidRPr="00EF21D2" w:rsidRDefault="00324253" w:rsidP="00324253">
            <w:pPr>
              <w:pStyle w:val="TAL"/>
              <w:keepNext w:val="0"/>
              <w:keepLines w:val="0"/>
              <w:rPr>
                <w:lang w:eastAsia="zh-CN"/>
              </w:rPr>
            </w:pPr>
          </w:p>
        </w:tc>
        <w:tc>
          <w:tcPr>
            <w:tcW w:w="2497" w:type="dxa"/>
          </w:tcPr>
          <w:p w14:paraId="5684D959" w14:textId="176FADD9" w:rsidR="00324253" w:rsidRPr="00EF21D2" w:rsidRDefault="00324253" w:rsidP="00324253">
            <w:pPr>
              <w:pStyle w:val="TAL"/>
              <w:keepNext w:val="0"/>
              <w:keepLines w:val="0"/>
            </w:pPr>
            <w:r w:rsidRPr="00EF21D2">
              <w:t>type: Integer</w:t>
            </w:r>
          </w:p>
          <w:p w14:paraId="4193034C" w14:textId="1FAD994F" w:rsidR="00324253" w:rsidRPr="00EF21D2" w:rsidRDefault="00324253" w:rsidP="00324253">
            <w:pPr>
              <w:pStyle w:val="TAL"/>
              <w:keepNext w:val="0"/>
              <w:keepLines w:val="0"/>
            </w:pPr>
            <w:r w:rsidRPr="00EF21D2">
              <w:t>multiplicity: 1</w:t>
            </w:r>
          </w:p>
          <w:p w14:paraId="3FF25DE4" w14:textId="4BA14625" w:rsidR="00324253" w:rsidRPr="00EF21D2" w:rsidRDefault="00324253" w:rsidP="00324253">
            <w:pPr>
              <w:pStyle w:val="TAL"/>
              <w:keepNext w:val="0"/>
              <w:keepLines w:val="0"/>
            </w:pPr>
            <w:r w:rsidRPr="00EF21D2">
              <w:t>isOrdered: N/A</w:t>
            </w:r>
          </w:p>
          <w:p w14:paraId="5008C127" w14:textId="566BB5D7" w:rsidR="00324253" w:rsidRPr="00EF21D2" w:rsidRDefault="00324253" w:rsidP="00324253">
            <w:pPr>
              <w:pStyle w:val="TAL"/>
              <w:keepNext w:val="0"/>
              <w:keepLines w:val="0"/>
            </w:pPr>
            <w:r w:rsidRPr="00EF21D2">
              <w:t>isUnique: N/A</w:t>
            </w:r>
          </w:p>
          <w:p w14:paraId="7AE6E063" w14:textId="14038E34" w:rsidR="00324253" w:rsidRPr="00EF21D2" w:rsidRDefault="00324253" w:rsidP="00324253">
            <w:pPr>
              <w:pStyle w:val="TAL"/>
              <w:keepNext w:val="0"/>
              <w:keepLines w:val="0"/>
            </w:pPr>
            <w:r w:rsidRPr="00EF21D2">
              <w:t>defaultValue: None</w:t>
            </w:r>
          </w:p>
          <w:p w14:paraId="063B3366" w14:textId="459EE349" w:rsidR="00324253" w:rsidRPr="00EF21D2" w:rsidRDefault="00324253" w:rsidP="00324253">
            <w:pPr>
              <w:pStyle w:val="TAL"/>
              <w:keepNext w:val="0"/>
              <w:keepLines w:val="0"/>
            </w:pPr>
            <w:r w:rsidRPr="00EF21D2">
              <w:t>isNullable: False</w:t>
            </w:r>
          </w:p>
        </w:tc>
      </w:tr>
      <w:tr w:rsidR="00324253" w:rsidRPr="00EF21D2" w14:paraId="30C9957D" w14:textId="77777777" w:rsidTr="00ED74D7">
        <w:trPr>
          <w:cantSplit/>
          <w:jc w:val="center"/>
        </w:trPr>
        <w:tc>
          <w:tcPr>
            <w:tcW w:w="1897" w:type="dxa"/>
          </w:tcPr>
          <w:p w14:paraId="423D456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324253" w:rsidRPr="00EF21D2" w:rsidRDefault="00324253" w:rsidP="00324253">
            <w:pPr>
              <w:pStyle w:val="TAL"/>
              <w:keepNext w:val="0"/>
              <w:keepLines w:val="0"/>
            </w:pPr>
          </w:p>
          <w:p w14:paraId="70A8B203" w14:textId="77777777" w:rsidR="00324253" w:rsidRPr="00EF21D2" w:rsidRDefault="00324253" w:rsidP="00324253">
            <w:pPr>
              <w:pStyle w:val="TAL"/>
              <w:keepNext w:val="0"/>
              <w:keepLines w:val="0"/>
            </w:pPr>
          </w:p>
          <w:p w14:paraId="12C2029F" w14:textId="7C8C6EDC" w:rsidR="00324253" w:rsidRPr="00EF21D2" w:rsidRDefault="00324253" w:rsidP="00324253">
            <w:pPr>
              <w:pStyle w:val="TAL"/>
              <w:keepNext w:val="0"/>
              <w:keepLines w:val="0"/>
            </w:pPr>
            <w:r w:rsidRPr="00EF21D2">
              <w:t>allowedValues: 1, 2, 3, 4, 6, 8, 12, 24</w:t>
            </w:r>
          </w:p>
          <w:p w14:paraId="37EB4609" w14:textId="77777777" w:rsidR="00324253" w:rsidRPr="00EF21D2" w:rsidRDefault="00324253" w:rsidP="00324253">
            <w:pPr>
              <w:pStyle w:val="TAL"/>
              <w:keepNext w:val="0"/>
              <w:keepLines w:val="0"/>
              <w:rPr>
                <w:lang w:eastAsia="zh-CN"/>
              </w:rPr>
            </w:pPr>
          </w:p>
        </w:tc>
        <w:tc>
          <w:tcPr>
            <w:tcW w:w="2497" w:type="dxa"/>
          </w:tcPr>
          <w:p w14:paraId="57EA8A8E" w14:textId="588B6218" w:rsidR="00324253" w:rsidRPr="00EF21D2" w:rsidRDefault="00324253" w:rsidP="00324253">
            <w:pPr>
              <w:pStyle w:val="TAL"/>
              <w:keepNext w:val="0"/>
              <w:keepLines w:val="0"/>
            </w:pPr>
            <w:r w:rsidRPr="00EF21D2">
              <w:t>type: Integer</w:t>
            </w:r>
          </w:p>
          <w:p w14:paraId="5BD247C5" w14:textId="6FD98D31" w:rsidR="00324253" w:rsidRPr="00EF21D2" w:rsidRDefault="00324253" w:rsidP="00324253">
            <w:pPr>
              <w:pStyle w:val="TAL"/>
              <w:keepNext w:val="0"/>
              <w:keepLines w:val="0"/>
            </w:pPr>
            <w:r w:rsidRPr="00EF21D2">
              <w:t>multiplicity: 1</w:t>
            </w:r>
          </w:p>
          <w:p w14:paraId="2D1836C5" w14:textId="151C8B23" w:rsidR="00324253" w:rsidRPr="00EF21D2" w:rsidRDefault="00324253" w:rsidP="00324253">
            <w:pPr>
              <w:pStyle w:val="TAL"/>
              <w:keepNext w:val="0"/>
              <w:keepLines w:val="0"/>
            </w:pPr>
            <w:r w:rsidRPr="00EF21D2">
              <w:t>isOrdered: N/A</w:t>
            </w:r>
          </w:p>
          <w:p w14:paraId="14F9F41E" w14:textId="742026E5" w:rsidR="00324253" w:rsidRPr="00EF21D2" w:rsidRDefault="00324253" w:rsidP="00324253">
            <w:pPr>
              <w:pStyle w:val="TAL"/>
              <w:keepNext w:val="0"/>
              <w:keepLines w:val="0"/>
            </w:pPr>
            <w:r w:rsidRPr="00EF21D2">
              <w:t>isUnique: N/A</w:t>
            </w:r>
          </w:p>
          <w:p w14:paraId="5416E07D" w14:textId="427F06E2" w:rsidR="00324253" w:rsidRPr="00EF21D2" w:rsidRDefault="00324253" w:rsidP="00324253">
            <w:pPr>
              <w:pStyle w:val="TAL"/>
              <w:keepNext w:val="0"/>
              <w:keepLines w:val="0"/>
            </w:pPr>
            <w:r w:rsidRPr="00EF21D2">
              <w:t>defaultValue: None</w:t>
            </w:r>
          </w:p>
          <w:p w14:paraId="0CAF0117" w14:textId="62D8F093" w:rsidR="00324253" w:rsidRPr="00EF21D2" w:rsidRDefault="00324253" w:rsidP="00324253">
            <w:pPr>
              <w:pStyle w:val="TAL"/>
              <w:keepNext w:val="0"/>
              <w:keepLines w:val="0"/>
            </w:pPr>
            <w:r w:rsidRPr="00EF21D2">
              <w:t>isNullable: False</w:t>
            </w:r>
          </w:p>
        </w:tc>
      </w:tr>
      <w:tr w:rsidR="00324253" w:rsidRPr="00EF21D2" w14:paraId="3B3F9DD8" w14:textId="77777777" w:rsidTr="00ED74D7">
        <w:trPr>
          <w:cantSplit/>
          <w:jc w:val="center"/>
        </w:trPr>
        <w:tc>
          <w:tcPr>
            <w:tcW w:w="1897" w:type="dxa"/>
          </w:tcPr>
          <w:p w14:paraId="4078B6D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324253" w:rsidRPr="00EF21D2" w:rsidRDefault="00324253" w:rsidP="00324253">
            <w:pPr>
              <w:pStyle w:val="TAL"/>
              <w:keepNext w:val="0"/>
              <w:keepLines w:val="0"/>
            </w:pPr>
          </w:p>
          <w:p w14:paraId="380D4C8C" w14:textId="66DB90DC" w:rsidR="00324253" w:rsidRPr="00EF21D2" w:rsidRDefault="00324253" w:rsidP="00324253">
            <w:pPr>
              <w:pStyle w:val="TAL"/>
              <w:keepNext w:val="0"/>
              <w:keepLines w:val="0"/>
            </w:pPr>
            <w:r w:rsidRPr="00EF21D2">
              <w:t>allowedValues: 0,1,2..23</w:t>
            </w:r>
          </w:p>
          <w:p w14:paraId="713E73C5" w14:textId="77777777" w:rsidR="00324253" w:rsidRPr="00EF21D2" w:rsidRDefault="00324253" w:rsidP="00324253">
            <w:pPr>
              <w:pStyle w:val="TAL"/>
              <w:keepNext w:val="0"/>
              <w:keepLines w:val="0"/>
              <w:rPr>
                <w:lang w:eastAsia="zh-CN"/>
              </w:rPr>
            </w:pPr>
          </w:p>
        </w:tc>
        <w:tc>
          <w:tcPr>
            <w:tcW w:w="2497" w:type="dxa"/>
          </w:tcPr>
          <w:p w14:paraId="03EC2F67" w14:textId="16FB7FD0" w:rsidR="00324253" w:rsidRPr="00EF21D2" w:rsidRDefault="00324253" w:rsidP="00324253">
            <w:pPr>
              <w:pStyle w:val="TAL"/>
              <w:keepNext w:val="0"/>
              <w:keepLines w:val="0"/>
            </w:pPr>
            <w:r w:rsidRPr="00EF21D2">
              <w:t>type: Integer</w:t>
            </w:r>
          </w:p>
          <w:p w14:paraId="16E32603" w14:textId="76606AA8" w:rsidR="00324253" w:rsidRPr="00EF21D2" w:rsidRDefault="00324253" w:rsidP="00324253">
            <w:pPr>
              <w:pStyle w:val="TAL"/>
              <w:keepNext w:val="0"/>
              <w:keepLines w:val="0"/>
            </w:pPr>
            <w:r w:rsidRPr="00EF21D2">
              <w:t>multiplicity: 1</w:t>
            </w:r>
          </w:p>
          <w:p w14:paraId="2335FF48" w14:textId="556FA6F5" w:rsidR="00324253" w:rsidRPr="00EF21D2" w:rsidRDefault="00324253" w:rsidP="00324253">
            <w:pPr>
              <w:pStyle w:val="TAL"/>
              <w:keepNext w:val="0"/>
              <w:keepLines w:val="0"/>
            </w:pPr>
            <w:r w:rsidRPr="00EF21D2">
              <w:t>isOrdered: N/A</w:t>
            </w:r>
          </w:p>
          <w:p w14:paraId="698F3DDA" w14:textId="36DF3273" w:rsidR="00324253" w:rsidRPr="00EF21D2" w:rsidRDefault="00324253" w:rsidP="00324253">
            <w:pPr>
              <w:pStyle w:val="TAL"/>
              <w:keepNext w:val="0"/>
              <w:keepLines w:val="0"/>
            </w:pPr>
            <w:r w:rsidRPr="00EF21D2">
              <w:t>isUnique: N/A</w:t>
            </w:r>
          </w:p>
          <w:p w14:paraId="3744C616" w14:textId="138CCDC9" w:rsidR="00324253" w:rsidRPr="00EF21D2" w:rsidRDefault="00324253" w:rsidP="00324253">
            <w:pPr>
              <w:pStyle w:val="TAL"/>
              <w:keepNext w:val="0"/>
              <w:keepLines w:val="0"/>
            </w:pPr>
            <w:r w:rsidRPr="00EF21D2">
              <w:t>defaultValue: None</w:t>
            </w:r>
          </w:p>
          <w:p w14:paraId="6470176D" w14:textId="16750527" w:rsidR="00324253" w:rsidRPr="00EF21D2" w:rsidRDefault="00324253" w:rsidP="00324253">
            <w:pPr>
              <w:pStyle w:val="TAL"/>
              <w:keepNext w:val="0"/>
              <w:keepLines w:val="0"/>
            </w:pPr>
            <w:r w:rsidRPr="00EF21D2">
              <w:t>isNullable: False</w:t>
            </w:r>
          </w:p>
        </w:tc>
      </w:tr>
      <w:tr w:rsidR="00324253" w:rsidRPr="00EF21D2" w14:paraId="2E4DE9F2" w14:textId="77777777" w:rsidTr="00ED74D7">
        <w:trPr>
          <w:cantSplit/>
          <w:jc w:val="center"/>
        </w:trPr>
        <w:tc>
          <w:tcPr>
            <w:tcW w:w="1897" w:type="dxa"/>
          </w:tcPr>
          <w:p w14:paraId="12973AD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534A31C1"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324253" w:rsidRPr="00EF21D2" w:rsidRDefault="00324253" w:rsidP="00324253">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67BE842A" w14:textId="77777777" w:rsidR="00324253" w:rsidRPr="00EF21D2" w:rsidRDefault="00324253" w:rsidP="00324253">
            <w:pPr>
              <w:pStyle w:val="TAL"/>
              <w:keepNext w:val="0"/>
              <w:keepLines w:val="0"/>
            </w:pPr>
          </w:p>
          <w:p w14:paraId="12E12191" w14:textId="77777777" w:rsidR="00324253" w:rsidRPr="00EF21D2" w:rsidRDefault="00324253" w:rsidP="00324253">
            <w:pPr>
              <w:pStyle w:val="TAL"/>
              <w:keepNext w:val="0"/>
              <w:keepLines w:val="0"/>
              <w:rPr>
                <w:lang w:eastAsia="zh-CN"/>
              </w:rPr>
            </w:pPr>
            <w:r w:rsidRPr="00EF21D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324253" w:rsidRPr="00EF21D2" w:rsidRDefault="00324253" w:rsidP="00324253">
            <w:pPr>
              <w:pStyle w:val="TAL"/>
              <w:keepNext w:val="0"/>
              <w:keepLines w:val="0"/>
              <w:rPr>
                <w:lang w:eastAsia="zh-CN"/>
              </w:rPr>
            </w:pPr>
          </w:p>
        </w:tc>
        <w:tc>
          <w:tcPr>
            <w:tcW w:w="2497" w:type="dxa"/>
          </w:tcPr>
          <w:p w14:paraId="6ABB0BAD" w14:textId="29D4F82B" w:rsidR="00324253" w:rsidRPr="00EF21D2" w:rsidRDefault="00324253" w:rsidP="00324253">
            <w:pPr>
              <w:pStyle w:val="TAL"/>
              <w:keepNext w:val="0"/>
              <w:keepLines w:val="0"/>
            </w:pPr>
            <w:r w:rsidRPr="00EF21D2">
              <w:t>type: Integer</w:t>
            </w:r>
          </w:p>
          <w:p w14:paraId="24BBD280" w14:textId="66DCB6B4" w:rsidR="00324253" w:rsidRPr="00EF21D2" w:rsidRDefault="00324253" w:rsidP="00324253">
            <w:pPr>
              <w:pStyle w:val="TAL"/>
              <w:keepNext w:val="0"/>
              <w:keepLines w:val="0"/>
            </w:pPr>
            <w:r w:rsidRPr="00EF21D2">
              <w:t>multiplicity: 1</w:t>
            </w:r>
          </w:p>
          <w:p w14:paraId="54874C7E" w14:textId="6692DC09" w:rsidR="00324253" w:rsidRPr="00EF21D2" w:rsidRDefault="00324253" w:rsidP="00324253">
            <w:pPr>
              <w:pStyle w:val="TAL"/>
              <w:keepNext w:val="0"/>
              <w:keepLines w:val="0"/>
            </w:pPr>
            <w:r w:rsidRPr="00EF21D2">
              <w:t>isOrdered: N/A</w:t>
            </w:r>
          </w:p>
          <w:p w14:paraId="658E6F5D" w14:textId="28DEB4CC" w:rsidR="00324253" w:rsidRPr="00EF21D2" w:rsidRDefault="00324253" w:rsidP="00324253">
            <w:pPr>
              <w:pStyle w:val="TAL"/>
              <w:keepNext w:val="0"/>
              <w:keepLines w:val="0"/>
            </w:pPr>
            <w:r w:rsidRPr="00EF21D2">
              <w:t>isUnique: N/A</w:t>
            </w:r>
          </w:p>
          <w:p w14:paraId="24532AB6" w14:textId="363CF59E" w:rsidR="00324253" w:rsidRPr="00EF21D2" w:rsidRDefault="00324253" w:rsidP="00324253">
            <w:pPr>
              <w:pStyle w:val="TAL"/>
              <w:keepNext w:val="0"/>
              <w:keepLines w:val="0"/>
            </w:pPr>
            <w:r w:rsidRPr="00EF21D2">
              <w:t>defaultValue: None</w:t>
            </w:r>
          </w:p>
          <w:p w14:paraId="259A5F7C" w14:textId="45C08DB9" w:rsidR="00324253" w:rsidRPr="00EF21D2" w:rsidRDefault="00324253" w:rsidP="00324253">
            <w:pPr>
              <w:pStyle w:val="TAL"/>
              <w:keepNext w:val="0"/>
              <w:keepLines w:val="0"/>
            </w:pPr>
            <w:r w:rsidRPr="00EF21D2">
              <w:t>isNullable: False</w:t>
            </w:r>
          </w:p>
        </w:tc>
      </w:tr>
      <w:tr w:rsidR="00324253" w:rsidRPr="00EF21D2" w14:paraId="1C632E89" w14:textId="77777777" w:rsidTr="00ED74D7">
        <w:trPr>
          <w:cantSplit/>
          <w:jc w:val="center"/>
        </w:trPr>
        <w:tc>
          <w:tcPr>
            <w:tcW w:w="1897" w:type="dxa"/>
          </w:tcPr>
          <w:p w14:paraId="7E14B0D7"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61D17723"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324253" w:rsidRPr="00EF21D2" w:rsidRDefault="00324253" w:rsidP="00324253">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324253" w:rsidRPr="00EF21D2" w:rsidRDefault="00324253" w:rsidP="00324253">
            <w:pPr>
              <w:pStyle w:val="TAL"/>
              <w:keepNext w:val="0"/>
              <w:keepLines w:val="0"/>
            </w:pPr>
          </w:p>
          <w:p w14:paraId="0FD1EBCF" w14:textId="77777777" w:rsidR="00324253" w:rsidRPr="00EF21D2" w:rsidRDefault="00324253" w:rsidP="00324253">
            <w:pPr>
              <w:pStyle w:val="TAL"/>
              <w:keepNext w:val="0"/>
              <w:keepLines w:val="0"/>
            </w:pPr>
            <w:r w:rsidRPr="00EF21D2">
              <w:t>allowedValues: 0,1,2..M-1</w:t>
            </w:r>
          </w:p>
          <w:p w14:paraId="03501595" w14:textId="77777777" w:rsidR="00324253" w:rsidRPr="00EF21D2" w:rsidRDefault="00324253" w:rsidP="00324253">
            <w:pPr>
              <w:pStyle w:val="TAL"/>
              <w:keepNext w:val="0"/>
              <w:keepLines w:val="0"/>
            </w:pPr>
          </w:p>
          <w:p w14:paraId="32589D24" w14:textId="77777777" w:rsidR="00324253" w:rsidRPr="00EF21D2" w:rsidRDefault="00324253" w:rsidP="00324253">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205FEBD9" w14:textId="77777777" w:rsidR="00324253" w:rsidRPr="00EF21D2" w:rsidRDefault="00324253" w:rsidP="00324253">
            <w:pPr>
              <w:pStyle w:val="TAL"/>
              <w:keepNext w:val="0"/>
              <w:keepLines w:val="0"/>
              <w:rPr>
                <w:lang w:eastAsia="zh-CN"/>
              </w:rPr>
            </w:pPr>
          </w:p>
        </w:tc>
        <w:tc>
          <w:tcPr>
            <w:tcW w:w="2497" w:type="dxa"/>
          </w:tcPr>
          <w:p w14:paraId="1AE7AE63" w14:textId="77777777" w:rsidR="00324253" w:rsidRPr="00EF21D2" w:rsidRDefault="00324253" w:rsidP="00324253">
            <w:pPr>
              <w:pStyle w:val="TAL"/>
              <w:keepNext w:val="0"/>
              <w:keepLines w:val="0"/>
            </w:pPr>
            <w:r w:rsidRPr="00EF21D2">
              <w:t>Integer</w:t>
            </w:r>
          </w:p>
          <w:p w14:paraId="4519DB8A" w14:textId="46CADEA8" w:rsidR="00324253" w:rsidRPr="00EF21D2" w:rsidRDefault="00324253" w:rsidP="00324253">
            <w:pPr>
              <w:pStyle w:val="TAL"/>
              <w:keepNext w:val="0"/>
              <w:keepLines w:val="0"/>
            </w:pPr>
            <w:r w:rsidRPr="00EF21D2">
              <w:t>multiplicity: 1</w:t>
            </w:r>
          </w:p>
          <w:p w14:paraId="0C08133B" w14:textId="1A3EB69E" w:rsidR="00324253" w:rsidRPr="00EF21D2" w:rsidRDefault="00324253" w:rsidP="00324253">
            <w:pPr>
              <w:pStyle w:val="TAL"/>
              <w:keepNext w:val="0"/>
              <w:keepLines w:val="0"/>
            </w:pPr>
            <w:r w:rsidRPr="00EF21D2">
              <w:t>isOrdered: N/A</w:t>
            </w:r>
          </w:p>
          <w:p w14:paraId="2CD66699" w14:textId="10D296F2" w:rsidR="00324253" w:rsidRPr="00EF21D2" w:rsidRDefault="00324253" w:rsidP="00324253">
            <w:pPr>
              <w:pStyle w:val="TAL"/>
              <w:keepNext w:val="0"/>
              <w:keepLines w:val="0"/>
            </w:pPr>
            <w:r w:rsidRPr="00EF21D2">
              <w:t>isUnique: N/A</w:t>
            </w:r>
          </w:p>
          <w:p w14:paraId="382ABCD8" w14:textId="5860521A" w:rsidR="00324253" w:rsidRPr="00EF21D2" w:rsidRDefault="00324253" w:rsidP="00324253">
            <w:pPr>
              <w:pStyle w:val="TAL"/>
              <w:keepNext w:val="0"/>
              <w:keepLines w:val="0"/>
            </w:pPr>
            <w:r w:rsidRPr="00EF21D2">
              <w:t>defaultValue: None</w:t>
            </w:r>
          </w:p>
          <w:p w14:paraId="5A9B8C53" w14:textId="1DF8E16E" w:rsidR="00324253" w:rsidRPr="00EF21D2" w:rsidRDefault="00324253" w:rsidP="00324253">
            <w:pPr>
              <w:pStyle w:val="TAL"/>
              <w:keepNext w:val="0"/>
              <w:keepLines w:val="0"/>
            </w:pPr>
            <w:r w:rsidRPr="00EF21D2">
              <w:t>isNullable: False</w:t>
            </w:r>
          </w:p>
        </w:tc>
      </w:tr>
      <w:tr w:rsidR="00324253" w:rsidRPr="00EF21D2" w14:paraId="736B28AE" w14:textId="77777777" w:rsidTr="00ED74D7">
        <w:trPr>
          <w:cantSplit/>
          <w:jc w:val="center"/>
        </w:trPr>
        <w:tc>
          <w:tcPr>
            <w:tcW w:w="1897" w:type="dxa"/>
          </w:tcPr>
          <w:p w14:paraId="23FD0434"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324253" w:rsidRPr="00EF21D2" w:rsidRDefault="00324253" w:rsidP="00324253">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0A2120AE" w14:textId="77777777" w:rsidR="00324253" w:rsidRPr="00EF21D2" w:rsidRDefault="00324253" w:rsidP="00324253">
            <w:pPr>
              <w:pStyle w:val="TAL"/>
              <w:keepNext w:val="0"/>
              <w:keepLines w:val="0"/>
              <w:rPr>
                <w:szCs w:val="18"/>
              </w:rPr>
            </w:pPr>
          </w:p>
          <w:p w14:paraId="33EF6D22" w14:textId="0CA324BB"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33A747E" w14:textId="77777777" w:rsidR="00324253" w:rsidRPr="00EF21D2" w:rsidRDefault="00324253" w:rsidP="00324253">
            <w:pPr>
              <w:pStyle w:val="TAL"/>
              <w:keepNext w:val="0"/>
              <w:keepLines w:val="0"/>
              <w:rPr>
                <w:lang w:eastAsia="zh-CN"/>
              </w:rPr>
            </w:pPr>
          </w:p>
        </w:tc>
        <w:tc>
          <w:tcPr>
            <w:tcW w:w="2497" w:type="dxa"/>
          </w:tcPr>
          <w:p w14:paraId="7493AFA8" w14:textId="40C66743" w:rsidR="00324253" w:rsidRPr="00EF21D2" w:rsidRDefault="00324253" w:rsidP="00324253">
            <w:pPr>
              <w:pStyle w:val="TAL"/>
              <w:keepNext w:val="0"/>
              <w:keepLines w:val="0"/>
              <w:rPr>
                <w:rFonts w:cs="Arial"/>
              </w:rPr>
            </w:pPr>
            <w:r w:rsidRPr="00EF21D2">
              <w:rPr>
                <w:rFonts w:cs="Arial"/>
              </w:rPr>
              <w:t>type: DN</w:t>
            </w:r>
          </w:p>
          <w:p w14:paraId="60C6AE7A" w14:textId="05C6B821" w:rsidR="00324253" w:rsidRPr="00EF21D2" w:rsidRDefault="00324253" w:rsidP="00324253">
            <w:pPr>
              <w:pStyle w:val="TAL"/>
              <w:keepNext w:val="0"/>
              <w:keepLines w:val="0"/>
              <w:rPr>
                <w:rFonts w:cs="Arial"/>
              </w:rPr>
            </w:pPr>
            <w:r w:rsidRPr="00EF21D2">
              <w:rPr>
                <w:rFonts w:cs="Arial"/>
              </w:rPr>
              <w:t>multiplicity: 1</w:t>
            </w:r>
          </w:p>
          <w:p w14:paraId="41206532" w14:textId="173D0063" w:rsidR="00324253" w:rsidRPr="00EF21D2" w:rsidRDefault="00324253" w:rsidP="00324253">
            <w:pPr>
              <w:pStyle w:val="TAL"/>
              <w:keepNext w:val="0"/>
              <w:keepLines w:val="0"/>
              <w:rPr>
                <w:rFonts w:cs="Arial"/>
              </w:rPr>
            </w:pPr>
            <w:r w:rsidRPr="00EF21D2">
              <w:rPr>
                <w:rFonts w:cs="Arial"/>
              </w:rPr>
              <w:t>isOrdered: N/A</w:t>
            </w:r>
          </w:p>
          <w:p w14:paraId="12D71811" w14:textId="52E93F41"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0C3030A" w14:textId="1DEEDCF3" w:rsidR="00324253" w:rsidRPr="00EF21D2" w:rsidRDefault="00324253" w:rsidP="00324253">
            <w:pPr>
              <w:pStyle w:val="TAL"/>
              <w:keepNext w:val="0"/>
              <w:keepLines w:val="0"/>
              <w:rPr>
                <w:rFonts w:cs="Arial"/>
              </w:rPr>
            </w:pPr>
            <w:r w:rsidRPr="00EF21D2">
              <w:rPr>
                <w:rFonts w:cs="Arial"/>
              </w:rPr>
              <w:t>defaultValue: None</w:t>
            </w:r>
          </w:p>
          <w:p w14:paraId="34587FAF" w14:textId="43853FF1"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42272960" w14:textId="77777777" w:rsidR="00324253" w:rsidRPr="00EF21D2" w:rsidRDefault="00324253" w:rsidP="00324253">
            <w:pPr>
              <w:pStyle w:val="TAL"/>
              <w:keepNext w:val="0"/>
              <w:keepLines w:val="0"/>
            </w:pPr>
          </w:p>
        </w:tc>
      </w:tr>
      <w:tr w:rsidR="00324253" w:rsidRPr="00EF21D2" w14:paraId="7F6A9A8D" w14:textId="77777777" w:rsidTr="00ED74D7">
        <w:trPr>
          <w:cantSplit/>
          <w:jc w:val="center"/>
        </w:trPr>
        <w:tc>
          <w:tcPr>
            <w:tcW w:w="1897" w:type="dxa"/>
          </w:tcPr>
          <w:p w14:paraId="71048F1F"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324253" w:rsidRPr="00EF21D2" w:rsidRDefault="00324253" w:rsidP="00324253">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5A2CDEFA" w14:textId="77777777" w:rsidR="00324253" w:rsidRPr="00EF21D2" w:rsidRDefault="00324253" w:rsidP="00324253">
            <w:pPr>
              <w:pStyle w:val="TAL"/>
              <w:keepNext w:val="0"/>
              <w:keepLines w:val="0"/>
              <w:rPr>
                <w:szCs w:val="18"/>
              </w:rPr>
            </w:pPr>
          </w:p>
          <w:p w14:paraId="0672FD2F" w14:textId="5EE19992"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46797D2" w14:textId="77777777" w:rsidR="00324253" w:rsidRPr="00EF21D2" w:rsidRDefault="00324253" w:rsidP="00324253">
            <w:pPr>
              <w:pStyle w:val="TAL"/>
              <w:keepNext w:val="0"/>
              <w:keepLines w:val="0"/>
              <w:rPr>
                <w:lang w:eastAsia="zh-CN"/>
              </w:rPr>
            </w:pPr>
          </w:p>
        </w:tc>
        <w:tc>
          <w:tcPr>
            <w:tcW w:w="2497" w:type="dxa"/>
          </w:tcPr>
          <w:p w14:paraId="1537F90E" w14:textId="56BCCB86" w:rsidR="00324253" w:rsidRPr="00EF21D2" w:rsidRDefault="00324253" w:rsidP="00324253">
            <w:pPr>
              <w:pStyle w:val="TAL"/>
              <w:keepNext w:val="0"/>
              <w:keepLines w:val="0"/>
              <w:rPr>
                <w:rFonts w:cs="Arial"/>
              </w:rPr>
            </w:pPr>
            <w:r w:rsidRPr="00EF21D2">
              <w:rPr>
                <w:rFonts w:cs="Arial"/>
              </w:rPr>
              <w:t>type: DN</w:t>
            </w:r>
          </w:p>
          <w:p w14:paraId="1F5A568B" w14:textId="4CB8FFA4" w:rsidR="00324253" w:rsidRPr="00EF21D2" w:rsidRDefault="00324253" w:rsidP="00324253">
            <w:pPr>
              <w:pStyle w:val="TAL"/>
              <w:keepNext w:val="0"/>
              <w:keepLines w:val="0"/>
              <w:rPr>
                <w:rFonts w:cs="Arial"/>
              </w:rPr>
            </w:pPr>
            <w:r w:rsidRPr="00EF21D2">
              <w:rPr>
                <w:rFonts w:cs="Arial"/>
              </w:rPr>
              <w:t>multiplicity: 1</w:t>
            </w:r>
          </w:p>
          <w:p w14:paraId="67B6DEC5" w14:textId="1804EEF1" w:rsidR="00324253" w:rsidRPr="00EF21D2" w:rsidRDefault="00324253" w:rsidP="00324253">
            <w:pPr>
              <w:pStyle w:val="TAL"/>
              <w:keepNext w:val="0"/>
              <w:keepLines w:val="0"/>
              <w:rPr>
                <w:rFonts w:cs="Arial"/>
              </w:rPr>
            </w:pPr>
            <w:r w:rsidRPr="00EF21D2">
              <w:rPr>
                <w:rFonts w:cs="Arial"/>
              </w:rPr>
              <w:t>isOrdered: N/A</w:t>
            </w:r>
          </w:p>
          <w:p w14:paraId="6D8D2852" w14:textId="140B9F0F" w:rsidR="00324253" w:rsidRPr="00EF21D2" w:rsidRDefault="00324253" w:rsidP="00324253">
            <w:pPr>
              <w:pStyle w:val="TAL"/>
              <w:keepNext w:val="0"/>
              <w:keepLines w:val="0"/>
              <w:rPr>
                <w:rFonts w:cs="Arial"/>
                <w:lang w:eastAsia="zh-CN"/>
              </w:rPr>
            </w:pPr>
            <w:r w:rsidRPr="00EF21D2">
              <w:rPr>
                <w:rFonts w:cs="Arial"/>
              </w:rPr>
              <w:t xml:space="preserve">isUnique: </w:t>
            </w:r>
            <w:r w:rsidRPr="00BD7989">
              <w:rPr>
                <w:rFonts w:cs="Arial"/>
              </w:rPr>
              <w:t>N/A</w:t>
            </w:r>
          </w:p>
          <w:p w14:paraId="5B50BC30" w14:textId="2FC2D93F" w:rsidR="00324253" w:rsidRPr="00EF21D2" w:rsidRDefault="00324253" w:rsidP="00324253">
            <w:pPr>
              <w:pStyle w:val="TAL"/>
              <w:keepNext w:val="0"/>
              <w:keepLines w:val="0"/>
              <w:rPr>
                <w:rFonts w:cs="Arial"/>
              </w:rPr>
            </w:pPr>
            <w:r w:rsidRPr="00EF21D2">
              <w:rPr>
                <w:rFonts w:cs="Arial"/>
              </w:rPr>
              <w:t>defaultValue: None</w:t>
            </w:r>
          </w:p>
          <w:p w14:paraId="43505494" w14:textId="7FB193CB"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7BC9951E" w14:textId="77777777" w:rsidR="00324253" w:rsidRPr="00EF21D2" w:rsidRDefault="00324253" w:rsidP="00324253">
            <w:pPr>
              <w:pStyle w:val="TAL"/>
              <w:keepNext w:val="0"/>
              <w:keepLines w:val="0"/>
            </w:pPr>
          </w:p>
        </w:tc>
      </w:tr>
      <w:tr w:rsidR="00324253" w:rsidRPr="00EF21D2" w14:paraId="79208D51" w14:textId="77777777" w:rsidTr="00ED74D7">
        <w:trPr>
          <w:cantSplit/>
          <w:jc w:val="center"/>
        </w:trPr>
        <w:tc>
          <w:tcPr>
            <w:tcW w:w="1897" w:type="dxa"/>
          </w:tcPr>
          <w:p w14:paraId="37B820C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324253" w:rsidRPr="00EF21D2" w:rsidRDefault="00324253" w:rsidP="00324253">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324253" w:rsidRPr="00EF21D2" w:rsidRDefault="00324253" w:rsidP="00324253">
            <w:pPr>
              <w:pStyle w:val="TAL"/>
              <w:keepNext w:val="0"/>
              <w:keepLines w:val="0"/>
            </w:pPr>
          </w:p>
          <w:p w14:paraId="3F95E47D" w14:textId="600C0F65" w:rsidR="00324253" w:rsidRPr="00EF21D2" w:rsidRDefault="00324253" w:rsidP="00324253">
            <w:pPr>
              <w:pStyle w:val="TAL"/>
              <w:keepNext w:val="0"/>
              <w:keepLines w:val="0"/>
            </w:pPr>
            <w:r w:rsidRPr="00EF21D2">
              <w:t>If the attribute value is "RS1", the RIM-RS Set is victim set.</w:t>
            </w:r>
          </w:p>
          <w:p w14:paraId="2DCDB753" w14:textId="1FDF27D1" w:rsidR="00324253" w:rsidRPr="00EF21D2" w:rsidRDefault="00324253" w:rsidP="00324253">
            <w:pPr>
              <w:pStyle w:val="TAL"/>
              <w:keepNext w:val="0"/>
              <w:keepLines w:val="0"/>
            </w:pPr>
            <w:r w:rsidRPr="00EF21D2">
              <w:t>If the attribute value is "RS2", the RIM-RS Set is aggressor set.</w:t>
            </w:r>
          </w:p>
          <w:p w14:paraId="47FEC6DD" w14:textId="77777777" w:rsidR="00324253" w:rsidRPr="00EF21D2" w:rsidRDefault="00324253" w:rsidP="00324253">
            <w:pPr>
              <w:pStyle w:val="TAL"/>
              <w:keepNext w:val="0"/>
              <w:keepLines w:val="0"/>
            </w:pPr>
          </w:p>
          <w:p w14:paraId="141FF2B7" w14:textId="77777777" w:rsidR="00324253" w:rsidRPr="00EF21D2" w:rsidRDefault="00324253" w:rsidP="00324253">
            <w:pPr>
              <w:pStyle w:val="TAL"/>
              <w:keepNext w:val="0"/>
              <w:keepLines w:val="0"/>
              <w:rPr>
                <w:rFonts w:cs="Arial"/>
                <w:szCs w:val="18"/>
              </w:rPr>
            </w:pPr>
            <w:r w:rsidRPr="00EF21D2">
              <w:rPr>
                <w:rFonts w:cs="Arial"/>
                <w:szCs w:val="18"/>
              </w:rPr>
              <w:t>allowedValues:</w:t>
            </w:r>
          </w:p>
          <w:p w14:paraId="28AF1592" w14:textId="5CF513CA" w:rsidR="00324253" w:rsidRPr="00EF21D2" w:rsidRDefault="00324253" w:rsidP="00324253">
            <w:pPr>
              <w:pStyle w:val="TAL"/>
              <w:keepNext w:val="0"/>
              <w:keepLines w:val="0"/>
              <w:rPr>
                <w:rFonts w:cs="Arial"/>
                <w:szCs w:val="18"/>
                <w:lang w:eastAsia="en-GB"/>
              </w:rPr>
            </w:pPr>
            <w:r w:rsidRPr="00EF21D2">
              <w:rPr>
                <w:rFonts w:cs="Arial"/>
                <w:szCs w:val="18"/>
                <w:lang w:eastAsia="en-GB"/>
              </w:rPr>
              <w:t>RS1, RS2.</w:t>
            </w:r>
          </w:p>
          <w:p w14:paraId="5FDB59A1" w14:textId="77777777" w:rsidR="00324253" w:rsidRPr="00EF21D2" w:rsidRDefault="00324253" w:rsidP="00324253">
            <w:pPr>
              <w:pStyle w:val="TAL"/>
              <w:keepNext w:val="0"/>
              <w:keepLines w:val="0"/>
              <w:rPr>
                <w:lang w:eastAsia="zh-CN"/>
              </w:rPr>
            </w:pPr>
          </w:p>
        </w:tc>
        <w:tc>
          <w:tcPr>
            <w:tcW w:w="2497" w:type="dxa"/>
          </w:tcPr>
          <w:p w14:paraId="7D0A5C49" w14:textId="79DD9E17" w:rsidR="00324253" w:rsidRPr="00EF21D2" w:rsidRDefault="00324253" w:rsidP="00324253">
            <w:pPr>
              <w:pStyle w:val="TAL"/>
              <w:keepNext w:val="0"/>
              <w:keepLines w:val="0"/>
            </w:pPr>
            <w:r w:rsidRPr="00EF21D2">
              <w:t>type: ENUM</w:t>
            </w:r>
          </w:p>
          <w:p w14:paraId="118364D1" w14:textId="0E6FA5FB" w:rsidR="00324253" w:rsidRPr="00EF21D2" w:rsidRDefault="00324253" w:rsidP="00324253">
            <w:pPr>
              <w:pStyle w:val="TAL"/>
              <w:keepNext w:val="0"/>
              <w:keepLines w:val="0"/>
            </w:pPr>
            <w:r w:rsidRPr="00EF21D2">
              <w:t>multiplicity: 1</w:t>
            </w:r>
          </w:p>
          <w:p w14:paraId="78BF68FC" w14:textId="514567E3" w:rsidR="00324253" w:rsidRPr="00EF21D2" w:rsidRDefault="00324253" w:rsidP="00324253">
            <w:pPr>
              <w:pStyle w:val="TAL"/>
              <w:keepNext w:val="0"/>
              <w:keepLines w:val="0"/>
            </w:pPr>
            <w:r w:rsidRPr="00EF21D2">
              <w:t>isOrdered: N/A</w:t>
            </w:r>
          </w:p>
          <w:p w14:paraId="622B7B30" w14:textId="549952A5" w:rsidR="00324253" w:rsidRPr="00EF21D2" w:rsidRDefault="00324253" w:rsidP="00324253">
            <w:pPr>
              <w:pStyle w:val="TAL"/>
              <w:keepNext w:val="0"/>
              <w:keepLines w:val="0"/>
            </w:pPr>
            <w:r w:rsidRPr="00EF21D2">
              <w:t>isUnique: N/A</w:t>
            </w:r>
          </w:p>
          <w:p w14:paraId="3921D327" w14:textId="5B5467E0" w:rsidR="00324253" w:rsidRPr="00EF21D2" w:rsidRDefault="00324253" w:rsidP="00324253">
            <w:pPr>
              <w:pStyle w:val="TAL"/>
              <w:keepNext w:val="0"/>
              <w:keepLines w:val="0"/>
            </w:pPr>
            <w:r w:rsidRPr="00EF21D2">
              <w:t>defaultValue: None</w:t>
            </w:r>
          </w:p>
          <w:p w14:paraId="61AE5C87" w14:textId="3C8894A3" w:rsidR="00324253" w:rsidRPr="00EF21D2" w:rsidRDefault="00324253" w:rsidP="00324253">
            <w:pPr>
              <w:pStyle w:val="TAL"/>
              <w:keepNext w:val="0"/>
              <w:keepLines w:val="0"/>
            </w:pPr>
            <w:r w:rsidRPr="00EF21D2">
              <w:t>isNullable: False</w:t>
            </w:r>
          </w:p>
        </w:tc>
      </w:tr>
      <w:tr w:rsidR="00324253" w:rsidRPr="00EF21D2" w14:paraId="52B5CF3E" w14:textId="77777777" w:rsidTr="00ED74D7">
        <w:trPr>
          <w:cantSplit/>
          <w:jc w:val="center"/>
        </w:trPr>
        <w:tc>
          <w:tcPr>
            <w:tcW w:w="1897" w:type="dxa"/>
          </w:tcPr>
          <w:p w14:paraId="70DA5A4D"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324253" w:rsidRPr="00EF21D2" w:rsidRDefault="00324253" w:rsidP="00324253">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E4251C0" w14:textId="77777777" w:rsidR="00324253" w:rsidRPr="00EF21D2" w:rsidRDefault="00324253" w:rsidP="00324253">
            <w:pPr>
              <w:pStyle w:val="TAL"/>
              <w:keepNext w:val="0"/>
              <w:keepLines w:val="0"/>
              <w:rPr>
                <w:szCs w:val="18"/>
              </w:rPr>
            </w:pPr>
          </w:p>
          <w:p w14:paraId="2146FC55" w14:textId="1C52CD74"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B4B0A97" w14:textId="77777777" w:rsidR="00324253" w:rsidRPr="00EF21D2" w:rsidRDefault="00324253" w:rsidP="00324253">
            <w:pPr>
              <w:pStyle w:val="TAL"/>
              <w:keepNext w:val="0"/>
              <w:keepLines w:val="0"/>
              <w:rPr>
                <w:lang w:eastAsia="zh-CN"/>
              </w:rPr>
            </w:pPr>
          </w:p>
        </w:tc>
        <w:tc>
          <w:tcPr>
            <w:tcW w:w="2497" w:type="dxa"/>
          </w:tcPr>
          <w:p w14:paraId="48E22829" w14:textId="3D2499BA" w:rsidR="00324253" w:rsidRPr="00EF21D2" w:rsidRDefault="00324253" w:rsidP="00324253">
            <w:pPr>
              <w:pStyle w:val="TAL"/>
              <w:keepNext w:val="0"/>
              <w:keepLines w:val="0"/>
              <w:rPr>
                <w:rFonts w:cs="Arial"/>
              </w:rPr>
            </w:pPr>
            <w:r w:rsidRPr="00EF21D2">
              <w:rPr>
                <w:rFonts w:cs="Arial"/>
              </w:rPr>
              <w:t>type: DN</w:t>
            </w:r>
          </w:p>
          <w:p w14:paraId="272B768D" w14:textId="313A2D63" w:rsidR="00324253" w:rsidRPr="00EF21D2" w:rsidRDefault="00324253" w:rsidP="00324253">
            <w:pPr>
              <w:pStyle w:val="TAL"/>
              <w:keepNext w:val="0"/>
              <w:keepLines w:val="0"/>
              <w:rPr>
                <w:rFonts w:cs="Arial"/>
              </w:rPr>
            </w:pPr>
            <w:r w:rsidRPr="00EF21D2">
              <w:rPr>
                <w:rFonts w:cs="Arial"/>
              </w:rPr>
              <w:t>multiplicity: *</w:t>
            </w:r>
          </w:p>
          <w:p w14:paraId="496FC7E7" w14:textId="10C21D83" w:rsidR="00324253" w:rsidRPr="00EF21D2" w:rsidRDefault="00324253" w:rsidP="00324253">
            <w:pPr>
              <w:pStyle w:val="TAL"/>
              <w:keepNext w:val="0"/>
              <w:keepLines w:val="0"/>
              <w:rPr>
                <w:rFonts w:cs="Arial"/>
              </w:rPr>
            </w:pPr>
            <w:r w:rsidRPr="00EF21D2">
              <w:rPr>
                <w:rFonts w:cs="Arial"/>
              </w:rPr>
              <w:t xml:space="preserve">isOrdered: </w:t>
            </w:r>
            <w:r w:rsidRPr="00CD3748">
              <w:rPr>
                <w:rFonts w:cs="Arial"/>
              </w:rPr>
              <w:t>False</w:t>
            </w:r>
          </w:p>
          <w:p w14:paraId="6054CA19" w14:textId="5CEA5122"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FDA117A" w14:textId="7E9306B5" w:rsidR="00324253" w:rsidRPr="00EF21D2" w:rsidRDefault="00324253" w:rsidP="00324253">
            <w:pPr>
              <w:pStyle w:val="TAL"/>
              <w:keepNext w:val="0"/>
              <w:keepLines w:val="0"/>
              <w:rPr>
                <w:rFonts w:cs="Arial"/>
              </w:rPr>
            </w:pPr>
            <w:r w:rsidRPr="00EF21D2">
              <w:rPr>
                <w:rFonts w:cs="Arial"/>
              </w:rPr>
              <w:t>defaultValue: None</w:t>
            </w:r>
          </w:p>
          <w:p w14:paraId="5BDD3A7A" w14:textId="520EDAD7"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51194D42" w14:textId="77777777" w:rsidR="00324253" w:rsidRPr="00EF21D2" w:rsidRDefault="00324253" w:rsidP="00324253">
            <w:pPr>
              <w:pStyle w:val="TAL"/>
              <w:keepNext w:val="0"/>
              <w:keepLines w:val="0"/>
            </w:pPr>
          </w:p>
        </w:tc>
      </w:tr>
      <w:tr w:rsidR="00324253" w:rsidRPr="00EF21D2" w14:paraId="78C4808E" w14:textId="77777777" w:rsidTr="00ED74D7">
        <w:trPr>
          <w:cantSplit/>
          <w:jc w:val="center"/>
        </w:trPr>
        <w:tc>
          <w:tcPr>
            <w:tcW w:w="1897" w:type="dxa"/>
          </w:tcPr>
          <w:p w14:paraId="23DC5770"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324253" w:rsidRPr="00EF21D2" w:rsidRDefault="00324253" w:rsidP="00324253">
            <w:pPr>
              <w:pStyle w:val="TAL"/>
              <w:keepNext w:val="0"/>
              <w:keepLines w:val="0"/>
            </w:pPr>
            <w:r w:rsidRPr="00EF21D2">
              <w:t>This indicates if EN-DC is allowed or prohibited.</w:t>
            </w:r>
          </w:p>
          <w:p w14:paraId="17FE37C9" w14:textId="77777777" w:rsidR="00324253" w:rsidRPr="00EF21D2" w:rsidRDefault="00324253" w:rsidP="00324253">
            <w:pPr>
              <w:pStyle w:val="TAL"/>
              <w:keepNext w:val="0"/>
              <w:keepLines w:val="0"/>
            </w:pPr>
          </w:p>
          <w:p w14:paraId="0EAEE89F" w14:textId="7A950354" w:rsidR="00324253" w:rsidRPr="00EF21D2" w:rsidRDefault="00324253" w:rsidP="00324253">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1EE3FE" w14:textId="77777777" w:rsidR="00324253" w:rsidRPr="00EF21D2" w:rsidRDefault="00324253" w:rsidP="00324253">
            <w:pPr>
              <w:pStyle w:val="TAL"/>
              <w:keepNext w:val="0"/>
              <w:keepLines w:val="0"/>
            </w:pPr>
          </w:p>
          <w:p w14:paraId="271D6503" w14:textId="56A9A4D0" w:rsidR="00324253" w:rsidRPr="00EF21D2" w:rsidRDefault="00324253" w:rsidP="00324253">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324253" w:rsidRPr="00EF21D2" w:rsidRDefault="00324253" w:rsidP="00324253">
            <w:pPr>
              <w:pStyle w:val="TAL"/>
              <w:keepNext w:val="0"/>
              <w:keepLines w:val="0"/>
              <w:rPr>
                <w:lang w:eastAsia="zh-CN"/>
              </w:rPr>
            </w:pPr>
          </w:p>
          <w:p w14:paraId="2888B7F6" w14:textId="419679E4" w:rsidR="00324253" w:rsidRPr="00EF21D2" w:rsidRDefault="00324253" w:rsidP="00324253">
            <w:pPr>
              <w:pStyle w:val="TAL"/>
              <w:keepNext w:val="0"/>
              <w:keepLines w:val="0"/>
              <w:rPr>
                <w:lang w:eastAsia="zh-CN"/>
              </w:rPr>
            </w:pPr>
            <w:r w:rsidRPr="00EF21D2">
              <w:rPr>
                <w:rFonts w:cs="Arial"/>
                <w:szCs w:val="18"/>
              </w:rPr>
              <w:t>allowedValues: TRUE,FALSE</w:t>
            </w:r>
          </w:p>
        </w:tc>
        <w:tc>
          <w:tcPr>
            <w:tcW w:w="2497" w:type="dxa"/>
          </w:tcPr>
          <w:p w14:paraId="200613B6" w14:textId="5366C5A1" w:rsidR="00324253" w:rsidRPr="00EF21D2" w:rsidRDefault="00324253" w:rsidP="00324253">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324253" w:rsidRPr="00EF21D2" w:rsidRDefault="00324253" w:rsidP="00324253">
            <w:pPr>
              <w:pStyle w:val="TAL"/>
              <w:keepNext w:val="0"/>
              <w:keepLines w:val="0"/>
              <w:rPr>
                <w:rFonts w:cs="Arial"/>
              </w:rPr>
            </w:pPr>
            <w:r w:rsidRPr="00EF21D2">
              <w:rPr>
                <w:rFonts w:cs="Arial"/>
              </w:rPr>
              <w:t>multiplicity: 1</w:t>
            </w:r>
          </w:p>
          <w:p w14:paraId="3A5BBFFD" w14:textId="39250679" w:rsidR="00324253" w:rsidRPr="00EF21D2" w:rsidRDefault="00324253" w:rsidP="00324253">
            <w:pPr>
              <w:pStyle w:val="TAL"/>
              <w:keepNext w:val="0"/>
              <w:keepLines w:val="0"/>
              <w:rPr>
                <w:rFonts w:cs="Arial"/>
              </w:rPr>
            </w:pPr>
            <w:r w:rsidRPr="00EF21D2">
              <w:rPr>
                <w:rFonts w:cs="Arial"/>
              </w:rPr>
              <w:t>isOrdered: N/A</w:t>
            </w:r>
          </w:p>
          <w:p w14:paraId="6CE11C1B" w14:textId="3A0381BE" w:rsidR="00324253" w:rsidRPr="00EF21D2" w:rsidRDefault="00324253" w:rsidP="00324253">
            <w:pPr>
              <w:pStyle w:val="TAL"/>
              <w:keepNext w:val="0"/>
              <w:keepLines w:val="0"/>
              <w:rPr>
                <w:rFonts w:cs="Arial"/>
              </w:rPr>
            </w:pPr>
            <w:r w:rsidRPr="00EF21D2">
              <w:rPr>
                <w:rFonts w:cs="Arial"/>
              </w:rPr>
              <w:t>isUnique: N/A</w:t>
            </w:r>
          </w:p>
          <w:p w14:paraId="130037CA" w14:textId="7BBEF573" w:rsidR="00324253" w:rsidRPr="00EF21D2" w:rsidRDefault="00324253" w:rsidP="00324253">
            <w:pPr>
              <w:pStyle w:val="TAL"/>
              <w:keepNext w:val="0"/>
              <w:keepLines w:val="0"/>
              <w:rPr>
                <w:rFonts w:cs="Arial"/>
              </w:rPr>
            </w:pPr>
            <w:r w:rsidRPr="00EF21D2">
              <w:rPr>
                <w:rFonts w:cs="Arial"/>
              </w:rPr>
              <w:t>defaultValue: None</w:t>
            </w:r>
          </w:p>
          <w:p w14:paraId="0A68FD27" w14:textId="5D020612" w:rsidR="00324253" w:rsidRPr="00EF21D2" w:rsidRDefault="00324253" w:rsidP="00324253">
            <w:pPr>
              <w:pStyle w:val="TAL"/>
              <w:keepNext w:val="0"/>
              <w:keepLines w:val="0"/>
            </w:pPr>
            <w:r w:rsidRPr="00EF21D2">
              <w:rPr>
                <w:rFonts w:cs="Arial"/>
                <w:szCs w:val="18"/>
              </w:rPr>
              <w:t>isNullable: False</w:t>
            </w:r>
          </w:p>
        </w:tc>
      </w:tr>
      <w:tr w:rsidR="00324253" w:rsidRPr="00EF21D2" w14:paraId="4E79389A" w14:textId="77777777" w:rsidTr="00ED74D7">
        <w:trPr>
          <w:cantSplit/>
          <w:jc w:val="center"/>
        </w:trPr>
        <w:tc>
          <w:tcPr>
            <w:tcW w:w="1897" w:type="dxa"/>
          </w:tcPr>
          <w:p w14:paraId="2584BB0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324253" w:rsidRPr="00EF21D2" w:rsidRDefault="00324253" w:rsidP="00324253">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198C1AF0" w14:textId="77777777" w:rsidR="00324253" w:rsidRPr="00EF21D2" w:rsidRDefault="00324253" w:rsidP="00324253">
            <w:pPr>
              <w:pStyle w:val="TAL"/>
              <w:keepNext w:val="0"/>
              <w:keepLines w:val="0"/>
            </w:pPr>
          </w:p>
          <w:p w14:paraId="2EF219F8" w14:textId="19DB6B58" w:rsidR="00324253" w:rsidRPr="00EF21D2" w:rsidRDefault="00324253" w:rsidP="00324253">
            <w:pPr>
              <w:pStyle w:val="TAL"/>
              <w:keepNext w:val="0"/>
              <w:keepLines w:val="0"/>
              <w:ind w:left="440" w:hanging="440"/>
            </w:pPr>
            <w:r w:rsidRPr="00EF21D2">
              <w:t>1)</w:t>
            </w:r>
            <w:r w:rsidRPr="00EF21D2">
              <w:tab/>
              <w:t>prohibited from sending X2 connection requests to the target node;</w:t>
            </w:r>
          </w:p>
          <w:p w14:paraId="18DAFC17" w14:textId="017A3345" w:rsidR="00324253" w:rsidRPr="00EF21D2" w:rsidRDefault="00324253" w:rsidP="00324253">
            <w:pPr>
              <w:pStyle w:val="TAL"/>
              <w:keepNext w:val="0"/>
              <w:keepLines w:val="0"/>
              <w:ind w:left="440" w:hanging="440"/>
            </w:pPr>
            <w:r w:rsidRPr="00EF21D2">
              <w:t>2)</w:t>
            </w:r>
            <w:r w:rsidRPr="00EF21D2">
              <w:tab/>
              <w:t>forced to tear down an established X2 connection to the target node;</w:t>
            </w:r>
          </w:p>
          <w:p w14:paraId="2405AC4A" w14:textId="5278D2FF" w:rsidR="00324253" w:rsidRPr="00EF21D2" w:rsidRDefault="00324253" w:rsidP="00324253">
            <w:pPr>
              <w:pStyle w:val="TAL"/>
              <w:keepNext w:val="0"/>
              <w:keepLines w:val="0"/>
              <w:ind w:left="440" w:hanging="440"/>
            </w:pPr>
            <w:r w:rsidRPr="00EF21D2">
              <w:t>3)</w:t>
            </w:r>
            <w:r w:rsidRPr="00EF21D2">
              <w:tab/>
              <w:t>not allowed to accept incoming X2 connection requests from the target node.</w:t>
            </w:r>
          </w:p>
          <w:p w14:paraId="08AF53A0" w14:textId="77777777" w:rsidR="00324253" w:rsidRPr="00EF21D2" w:rsidRDefault="00324253" w:rsidP="00324253">
            <w:pPr>
              <w:pStyle w:val="TAL"/>
              <w:keepNext w:val="0"/>
              <w:keepLines w:val="0"/>
            </w:pPr>
          </w:p>
          <w:p w14:paraId="4927D234" w14:textId="2C50E5B9" w:rsidR="00324253" w:rsidRPr="00EF21D2" w:rsidRDefault="00324253" w:rsidP="00324253">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324253" w:rsidRPr="00EF21D2" w:rsidRDefault="00324253" w:rsidP="00324253">
            <w:pPr>
              <w:pStyle w:val="TAL"/>
              <w:keepNext w:val="0"/>
              <w:keepLines w:val="0"/>
            </w:pPr>
          </w:p>
          <w:p w14:paraId="0628EF4A" w14:textId="23BAED7C"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6B70AC1E" w14:textId="77777777" w:rsidR="00324253" w:rsidRPr="00EF21D2" w:rsidRDefault="00324253" w:rsidP="00324253">
            <w:pPr>
              <w:pStyle w:val="TAL"/>
              <w:keepNext w:val="0"/>
              <w:keepLines w:val="0"/>
              <w:rPr>
                <w:lang w:eastAsia="zh-CN"/>
              </w:rPr>
            </w:pPr>
          </w:p>
        </w:tc>
        <w:tc>
          <w:tcPr>
            <w:tcW w:w="2497" w:type="dxa"/>
          </w:tcPr>
          <w:p w14:paraId="5C87EA9D" w14:textId="01F2EBB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654082A4" w14:textId="4DF1B54C" w:rsidR="00324253" w:rsidRPr="00EF21D2" w:rsidRDefault="00324253" w:rsidP="00324253">
            <w:pPr>
              <w:pStyle w:val="TAL"/>
              <w:keepNext w:val="0"/>
              <w:keepLines w:val="0"/>
              <w:rPr>
                <w:lang w:eastAsia="zh-CN"/>
              </w:rPr>
            </w:pPr>
            <w:r w:rsidRPr="00EF21D2">
              <w:t>multiplicity: 0..*</w:t>
            </w:r>
          </w:p>
          <w:p w14:paraId="76E0C636" w14:textId="3B627EF6" w:rsidR="00324253" w:rsidRPr="00EF21D2" w:rsidRDefault="00324253" w:rsidP="00324253">
            <w:pPr>
              <w:pStyle w:val="TAL"/>
              <w:keepNext w:val="0"/>
              <w:keepLines w:val="0"/>
            </w:pPr>
            <w:r w:rsidRPr="00EF21D2">
              <w:t>isOrdered: False</w:t>
            </w:r>
          </w:p>
          <w:p w14:paraId="2820F064" w14:textId="341129CD" w:rsidR="00324253" w:rsidRPr="00EF21D2" w:rsidRDefault="00324253" w:rsidP="00324253">
            <w:pPr>
              <w:pStyle w:val="TAL"/>
              <w:keepNext w:val="0"/>
              <w:keepLines w:val="0"/>
            </w:pPr>
            <w:r w:rsidRPr="00EF21D2">
              <w:t>isUnique: True</w:t>
            </w:r>
          </w:p>
          <w:p w14:paraId="12B30007" w14:textId="1434B6CD" w:rsidR="00324253" w:rsidRPr="00EF21D2" w:rsidRDefault="00324253" w:rsidP="00324253">
            <w:pPr>
              <w:pStyle w:val="TAL"/>
              <w:keepNext w:val="0"/>
              <w:keepLines w:val="0"/>
            </w:pPr>
            <w:r w:rsidRPr="00EF21D2">
              <w:t>defaultValue: None</w:t>
            </w:r>
          </w:p>
          <w:p w14:paraId="7814BBE5" w14:textId="7CAB6BAE" w:rsidR="00324253" w:rsidRPr="00EF21D2" w:rsidRDefault="00324253" w:rsidP="00324253">
            <w:pPr>
              <w:pStyle w:val="TAL"/>
              <w:keepNext w:val="0"/>
              <w:keepLines w:val="0"/>
            </w:pPr>
            <w:r w:rsidRPr="00EF21D2">
              <w:t>isNullable: False</w:t>
            </w:r>
          </w:p>
        </w:tc>
      </w:tr>
      <w:tr w:rsidR="00324253" w:rsidRPr="00EF21D2" w14:paraId="4F1B6E6F" w14:textId="77777777" w:rsidTr="00ED74D7">
        <w:trPr>
          <w:cantSplit/>
          <w:jc w:val="center"/>
        </w:trPr>
        <w:tc>
          <w:tcPr>
            <w:tcW w:w="1897" w:type="dxa"/>
          </w:tcPr>
          <w:p w14:paraId="1B7D41E4"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324253" w:rsidRPr="00EF21D2" w:rsidRDefault="00324253" w:rsidP="00324253">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7F5F3A5F" w14:textId="77777777" w:rsidR="00324253" w:rsidRPr="00EF21D2" w:rsidRDefault="00324253" w:rsidP="00324253">
            <w:pPr>
              <w:pStyle w:val="TAL"/>
              <w:keepNext w:val="0"/>
              <w:keepLines w:val="0"/>
            </w:pPr>
          </w:p>
          <w:p w14:paraId="034F55FC" w14:textId="62296BE0" w:rsidR="00324253" w:rsidRPr="00EF21D2" w:rsidRDefault="00324253" w:rsidP="00324253">
            <w:pPr>
              <w:pStyle w:val="TAL"/>
              <w:keepNext w:val="0"/>
              <w:keepLines w:val="0"/>
              <w:ind w:left="440" w:hanging="440"/>
            </w:pPr>
            <w:r w:rsidRPr="00EF21D2">
              <w:t>1)</w:t>
            </w:r>
            <w:r w:rsidRPr="00EF21D2">
              <w:tab/>
              <w:t>prohibited from sending Xn connection requests to the target node;</w:t>
            </w:r>
          </w:p>
          <w:p w14:paraId="15A2679C" w14:textId="671D82ED" w:rsidR="00324253" w:rsidRPr="00EF21D2" w:rsidRDefault="00324253" w:rsidP="00324253">
            <w:pPr>
              <w:pStyle w:val="TAL"/>
              <w:keepNext w:val="0"/>
              <w:keepLines w:val="0"/>
              <w:ind w:left="440" w:hanging="440"/>
            </w:pPr>
            <w:r w:rsidRPr="00EF21D2">
              <w:t>2)</w:t>
            </w:r>
            <w:r w:rsidRPr="00EF21D2">
              <w:tab/>
              <w:t>forced to tear down an established Xn connection to the target node;</w:t>
            </w:r>
          </w:p>
          <w:p w14:paraId="126D94F5" w14:textId="6D36F150" w:rsidR="00324253" w:rsidRPr="00EF21D2" w:rsidRDefault="00324253" w:rsidP="00324253">
            <w:pPr>
              <w:pStyle w:val="TAL"/>
              <w:keepNext w:val="0"/>
              <w:keepLines w:val="0"/>
              <w:ind w:left="440" w:hanging="440"/>
            </w:pPr>
            <w:r w:rsidRPr="00EF21D2">
              <w:t>3)</w:t>
            </w:r>
            <w:r w:rsidRPr="00EF21D2">
              <w:tab/>
              <w:t>not allowed to accept incoming Xn connection requests from the target node.</w:t>
            </w:r>
          </w:p>
          <w:p w14:paraId="10F837D9" w14:textId="77777777" w:rsidR="00324253" w:rsidRPr="00EF21D2" w:rsidRDefault="00324253" w:rsidP="00324253">
            <w:pPr>
              <w:pStyle w:val="TAL"/>
              <w:keepNext w:val="0"/>
              <w:keepLines w:val="0"/>
            </w:pPr>
          </w:p>
          <w:p w14:paraId="1D834631" w14:textId="5D1EDE72" w:rsidR="00324253" w:rsidRPr="00EF21D2" w:rsidRDefault="00324253" w:rsidP="00324253">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50288EC8" w14:textId="77777777" w:rsidR="00324253" w:rsidRPr="00EF21D2" w:rsidRDefault="00324253" w:rsidP="00324253">
            <w:pPr>
              <w:pStyle w:val="TAL"/>
              <w:keepNext w:val="0"/>
              <w:keepLines w:val="0"/>
            </w:pPr>
          </w:p>
          <w:p w14:paraId="3EFA6559" w14:textId="7B699EC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270EE73E" w14:textId="5F4A853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01C9FC2F" w14:textId="7C390DF8"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3CDC5591" w14:textId="46680995" w:rsidR="00324253" w:rsidRPr="00EF21D2" w:rsidRDefault="00324253" w:rsidP="00324253">
            <w:pPr>
              <w:pStyle w:val="TAL"/>
              <w:keepNext w:val="0"/>
              <w:keepLines w:val="0"/>
            </w:pPr>
            <w:r w:rsidRPr="00EF21D2">
              <w:t>isOrdered: False</w:t>
            </w:r>
          </w:p>
          <w:p w14:paraId="6BCB61E2" w14:textId="7F8DA825" w:rsidR="00324253" w:rsidRPr="00EF21D2" w:rsidRDefault="00324253" w:rsidP="00324253">
            <w:pPr>
              <w:pStyle w:val="TAL"/>
              <w:keepNext w:val="0"/>
              <w:keepLines w:val="0"/>
            </w:pPr>
            <w:r w:rsidRPr="00EF21D2">
              <w:t>isUnique: True</w:t>
            </w:r>
          </w:p>
          <w:p w14:paraId="74771382" w14:textId="4700F907" w:rsidR="00324253" w:rsidRPr="00EF21D2" w:rsidRDefault="00324253" w:rsidP="00324253">
            <w:pPr>
              <w:pStyle w:val="TAL"/>
              <w:keepNext w:val="0"/>
              <w:keepLines w:val="0"/>
            </w:pPr>
            <w:r w:rsidRPr="00EF21D2">
              <w:t>defaultValue: None</w:t>
            </w:r>
          </w:p>
          <w:p w14:paraId="17345E89" w14:textId="3DC211D3" w:rsidR="00324253" w:rsidRPr="00EF21D2" w:rsidRDefault="00324253" w:rsidP="00324253">
            <w:pPr>
              <w:pStyle w:val="TAL"/>
              <w:keepNext w:val="0"/>
              <w:keepLines w:val="0"/>
            </w:pPr>
            <w:r w:rsidRPr="00EF21D2">
              <w:t>isNullable: False</w:t>
            </w:r>
          </w:p>
        </w:tc>
      </w:tr>
      <w:tr w:rsidR="00324253" w:rsidRPr="00EF21D2" w14:paraId="5BF737E6" w14:textId="77777777" w:rsidTr="00ED74D7">
        <w:trPr>
          <w:cantSplit/>
          <w:jc w:val="center"/>
        </w:trPr>
        <w:tc>
          <w:tcPr>
            <w:tcW w:w="1897" w:type="dxa"/>
          </w:tcPr>
          <w:p w14:paraId="6A6868C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324253" w:rsidRPr="00EF21D2" w:rsidRDefault="00324253" w:rsidP="00324253">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324253" w:rsidRPr="00EF21D2" w:rsidRDefault="00324253" w:rsidP="00324253">
            <w:pPr>
              <w:pStyle w:val="TAL"/>
              <w:keepNext w:val="0"/>
              <w:keepLines w:val="0"/>
              <w:ind w:left="440" w:hanging="440"/>
              <w:rPr>
                <w:rFonts w:eastAsia="SimSun" w:cs="Arial"/>
              </w:rPr>
            </w:pPr>
          </w:p>
          <w:p w14:paraId="5D67ECE5" w14:textId="1555F339"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324253" w:rsidRPr="00EF21D2" w:rsidRDefault="00324253" w:rsidP="00324253">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7C81D2BB" w14:textId="77777777" w:rsidR="00324253" w:rsidRPr="00EF21D2" w:rsidRDefault="00324253" w:rsidP="00324253">
            <w:pPr>
              <w:pStyle w:val="TAL"/>
              <w:keepNext w:val="0"/>
              <w:keepLines w:val="0"/>
              <w:rPr>
                <w:rFonts w:eastAsia="SimSun"/>
              </w:rPr>
            </w:pPr>
          </w:p>
          <w:p w14:paraId="1B7E3AC9" w14:textId="1D146A87"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54A1E565" w14:textId="77777777" w:rsidR="00324253" w:rsidRPr="00EF21D2" w:rsidRDefault="00324253" w:rsidP="00324253">
            <w:pPr>
              <w:pStyle w:val="TAL"/>
              <w:keepNext w:val="0"/>
              <w:keepLines w:val="0"/>
              <w:rPr>
                <w:lang w:eastAsia="zh-CN"/>
              </w:rPr>
            </w:pPr>
          </w:p>
        </w:tc>
        <w:tc>
          <w:tcPr>
            <w:tcW w:w="2497" w:type="dxa"/>
          </w:tcPr>
          <w:p w14:paraId="61EA2C41" w14:textId="58FBF5BC"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6FB0AE46" w14:textId="3D9CEF5C"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681AAC83" w14:textId="759DDA23" w:rsidR="00324253" w:rsidRPr="00EF21D2" w:rsidRDefault="00324253" w:rsidP="00324253">
            <w:pPr>
              <w:pStyle w:val="TAL"/>
              <w:keepNext w:val="0"/>
              <w:keepLines w:val="0"/>
            </w:pPr>
            <w:r w:rsidRPr="00EF21D2">
              <w:t>isOrdered: False</w:t>
            </w:r>
          </w:p>
          <w:p w14:paraId="62590BCF" w14:textId="2F7392B5" w:rsidR="00324253" w:rsidRPr="00EF21D2" w:rsidRDefault="00324253" w:rsidP="00324253">
            <w:pPr>
              <w:pStyle w:val="TAL"/>
              <w:keepNext w:val="0"/>
              <w:keepLines w:val="0"/>
            </w:pPr>
            <w:r w:rsidRPr="00EF21D2">
              <w:t>isUnique: True</w:t>
            </w:r>
          </w:p>
          <w:p w14:paraId="0D26E576" w14:textId="68916220" w:rsidR="00324253" w:rsidRPr="00EF21D2" w:rsidRDefault="00324253" w:rsidP="00324253">
            <w:pPr>
              <w:pStyle w:val="TAL"/>
              <w:keepNext w:val="0"/>
              <w:keepLines w:val="0"/>
            </w:pPr>
            <w:r w:rsidRPr="00EF21D2">
              <w:t>defaultValue: None</w:t>
            </w:r>
          </w:p>
          <w:p w14:paraId="283D8A81" w14:textId="1D4EC0DA" w:rsidR="00324253" w:rsidRPr="00EF21D2" w:rsidRDefault="00324253" w:rsidP="00324253">
            <w:pPr>
              <w:pStyle w:val="TAL"/>
              <w:keepNext w:val="0"/>
              <w:keepLines w:val="0"/>
            </w:pPr>
            <w:r w:rsidRPr="00EF21D2">
              <w:t>isNullable: False</w:t>
            </w:r>
          </w:p>
        </w:tc>
      </w:tr>
      <w:tr w:rsidR="00324253" w:rsidRPr="00EF21D2" w14:paraId="5AB253DB" w14:textId="77777777" w:rsidTr="00ED74D7">
        <w:trPr>
          <w:cantSplit/>
          <w:jc w:val="center"/>
        </w:trPr>
        <w:tc>
          <w:tcPr>
            <w:tcW w:w="1897" w:type="dxa"/>
          </w:tcPr>
          <w:p w14:paraId="362865D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324253" w:rsidRPr="00EF21D2" w:rsidRDefault="00324253" w:rsidP="00324253">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483C994F" w14:textId="644565E7"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09BEBC01" w14:textId="556349CD"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753F2683" w14:textId="2CAE2D2C" w:rsidR="00324253" w:rsidRPr="00EF21D2" w:rsidRDefault="00324253" w:rsidP="00324253">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324253" w:rsidRPr="00EF21D2" w:rsidRDefault="00324253" w:rsidP="00324253">
            <w:pPr>
              <w:pStyle w:val="TAL"/>
              <w:keepNext w:val="0"/>
              <w:keepLines w:val="0"/>
              <w:rPr>
                <w:rFonts w:eastAsia="SimSun"/>
              </w:rPr>
            </w:pPr>
          </w:p>
          <w:p w14:paraId="523BB6C6" w14:textId="315CB918"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7DFA27E" w14:textId="1D78757D"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3969B070" w14:textId="7CF3E85B"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26A28B69" w14:textId="2FB92454" w:rsidR="00324253" w:rsidRPr="00EF21D2" w:rsidRDefault="00324253" w:rsidP="00324253">
            <w:pPr>
              <w:pStyle w:val="TAL"/>
              <w:keepNext w:val="0"/>
              <w:keepLines w:val="0"/>
            </w:pPr>
            <w:r w:rsidRPr="00EF21D2">
              <w:t>isOrdered: False</w:t>
            </w:r>
          </w:p>
          <w:p w14:paraId="44CB0300" w14:textId="39ADB97D" w:rsidR="00324253" w:rsidRPr="00EF21D2" w:rsidRDefault="00324253" w:rsidP="00324253">
            <w:pPr>
              <w:pStyle w:val="TAL"/>
              <w:keepNext w:val="0"/>
              <w:keepLines w:val="0"/>
            </w:pPr>
            <w:r w:rsidRPr="00EF21D2">
              <w:t>isUnique: True</w:t>
            </w:r>
          </w:p>
          <w:p w14:paraId="3B3EF842" w14:textId="34B7ACCE" w:rsidR="00324253" w:rsidRPr="00EF21D2" w:rsidRDefault="00324253" w:rsidP="00324253">
            <w:pPr>
              <w:pStyle w:val="TAL"/>
              <w:keepNext w:val="0"/>
              <w:keepLines w:val="0"/>
            </w:pPr>
            <w:r w:rsidRPr="00EF21D2">
              <w:t>defaultValue: None</w:t>
            </w:r>
          </w:p>
          <w:p w14:paraId="79C6CCF9" w14:textId="4A4E19BA" w:rsidR="00324253" w:rsidRPr="00EF21D2" w:rsidRDefault="00324253" w:rsidP="00324253">
            <w:pPr>
              <w:pStyle w:val="TAL"/>
              <w:keepNext w:val="0"/>
              <w:keepLines w:val="0"/>
            </w:pPr>
            <w:r w:rsidRPr="00EF21D2">
              <w:t>isNullable: False</w:t>
            </w:r>
          </w:p>
        </w:tc>
      </w:tr>
      <w:tr w:rsidR="00324253" w:rsidRPr="00EF21D2" w14:paraId="0B25457D" w14:textId="77777777" w:rsidTr="00ED74D7">
        <w:trPr>
          <w:cantSplit/>
          <w:jc w:val="center"/>
        </w:trPr>
        <w:tc>
          <w:tcPr>
            <w:tcW w:w="1897" w:type="dxa"/>
          </w:tcPr>
          <w:p w14:paraId="0647EB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324253" w:rsidRPr="00EF21D2" w:rsidRDefault="00324253" w:rsidP="00324253">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382CAFC9" w14:textId="77777777" w:rsidR="00324253" w:rsidRPr="00EF21D2" w:rsidRDefault="00324253" w:rsidP="00324253">
            <w:pPr>
              <w:pStyle w:val="TAL"/>
              <w:keepNext w:val="0"/>
              <w:keepLines w:val="0"/>
            </w:pPr>
          </w:p>
          <w:p w14:paraId="25608C89" w14:textId="41B59EF0"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03FC276F" w14:textId="77777777" w:rsidR="00324253" w:rsidRPr="00EF21D2" w:rsidRDefault="00324253" w:rsidP="00324253">
            <w:pPr>
              <w:pStyle w:val="TAL"/>
              <w:keepNext w:val="0"/>
              <w:keepLines w:val="0"/>
              <w:rPr>
                <w:lang w:eastAsia="zh-CN"/>
              </w:rPr>
            </w:pPr>
          </w:p>
        </w:tc>
        <w:tc>
          <w:tcPr>
            <w:tcW w:w="2497" w:type="dxa"/>
          </w:tcPr>
          <w:p w14:paraId="7B81819F" w14:textId="48D58750"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3256A8B9" w14:textId="2E908082"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419393B4" w14:textId="7DAEDDE2" w:rsidR="00324253" w:rsidRPr="00EF21D2" w:rsidRDefault="00324253" w:rsidP="00324253">
            <w:pPr>
              <w:pStyle w:val="TAL"/>
              <w:keepNext w:val="0"/>
              <w:keepLines w:val="0"/>
            </w:pPr>
            <w:r w:rsidRPr="00EF21D2">
              <w:t>isOrdered: False</w:t>
            </w:r>
          </w:p>
          <w:p w14:paraId="559639B4" w14:textId="193A3C16" w:rsidR="00324253" w:rsidRPr="00EF21D2" w:rsidRDefault="00324253" w:rsidP="00324253">
            <w:pPr>
              <w:pStyle w:val="TAL"/>
              <w:keepNext w:val="0"/>
              <w:keepLines w:val="0"/>
            </w:pPr>
            <w:r w:rsidRPr="00EF21D2">
              <w:t>isUnique: True</w:t>
            </w:r>
          </w:p>
          <w:p w14:paraId="7F309C02" w14:textId="646E027E" w:rsidR="00324253" w:rsidRPr="00EF21D2" w:rsidRDefault="00324253" w:rsidP="00324253">
            <w:pPr>
              <w:pStyle w:val="TAL"/>
              <w:keepNext w:val="0"/>
              <w:keepLines w:val="0"/>
            </w:pPr>
            <w:r w:rsidRPr="00EF21D2">
              <w:t>defaultValue: None</w:t>
            </w:r>
          </w:p>
          <w:p w14:paraId="06DDEEF8" w14:textId="3CF32670" w:rsidR="00324253" w:rsidRPr="00EF21D2" w:rsidRDefault="00324253" w:rsidP="00324253">
            <w:pPr>
              <w:pStyle w:val="TAL"/>
              <w:keepNext w:val="0"/>
              <w:keepLines w:val="0"/>
            </w:pPr>
            <w:r w:rsidRPr="00EF21D2">
              <w:t>isNullable: False</w:t>
            </w:r>
          </w:p>
        </w:tc>
      </w:tr>
      <w:tr w:rsidR="00324253" w:rsidRPr="00EF21D2" w14:paraId="6427F476" w14:textId="77777777" w:rsidTr="00ED74D7">
        <w:trPr>
          <w:cantSplit/>
          <w:jc w:val="center"/>
        </w:trPr>
        <w:tc>
          <w:tcPr>
            <w:tcW w:w="1897" w:type="dxa"/>
          </w:tcPr>
          <w:p w14:paraId="2FE7720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324253" w:rsidRPr="00EF21D2" w:rsidRDefault="00324253" w:rsidP="00324253">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047D0756" w14:textId="77777777" w:rsidR="00324253" w:rsidRPr="00EF21D2" w:rsidRDefault="00324253" w:rsidP="00324253">
            <w:pPr>
              <w:pStyle w:val="TAL"/>
              <w:keepNext w:val="0"/>
              <w:keepLines w:val="0"/>
            </w:pPr>
          </w:p>
          <w:p w14:paraId="4B8F1D86" w14:textId="76865F8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4C6C68C2" w14:textId="77777777" w:rsidR="00324253" w:rsidRPr="00EF21D2" w:rsidRDefault="00324253" w:rsidP="00324253">
            <w:pPr>
              <w:pStyle w:val="TAL"/>
              <w:keepNext w:val="0"/>
              <w:keepLines w:val="0"/>
              <w:rPr>
                <w:lang w:eastAsia="zh-CN"/>
              </w:rPr>
            </w:pPr>
          </w:p>
        </w:tc>
        <w:tc>
          <w:tcPr>
            <w:tcW w:w="2497" w:type="dxa"/>
          </w:tcPr>
          <w:p w14:paraId="75FBB476" w14:textId="70088EAA"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544718D7" w14:textId="64EEE1DF" w:rsidR="00324253" w:rsidRPr="00EF21D2" w:rsidRDefault="00324253" w:rsidP="00324253">
            <w:pPr>
              <w:pStyle w:val="TAL"/>
              <w:keepNext w:val="0"/>
              <w:keepLines w:val="0"/>
              <w:rPr>
                <w:lang w:eastAsia="zh-CN"/>
              </w:rPr>
            </w:pPr>
            <w:r w:rsidRPr="00EF21D2">
              <w:t>multiplicity: 0..*</w:t>
            </w:r>
          </w:p>
          <w:p w14:paraId="4690C141" w14:textId="5799CD82" w:rsidR="00324253" w:rsidRPr="00EF21D2" w:rsidRDefault="00324253" w:rsidP="00324253">
            <w:pPr>
              <w:pStyle w:val="TAL"/>
              <w:keepNext w:val="0"/>
              <w:keepLines w:val="0"/>
            </w:pPr>
            <w:r w:rsidRPr="00EF21D2">
              <w:t>isOrdered: False</w:t>
            </w:r>
          </w:p>
          <w:p w14:paraId="3A52A997" w14:textId="0A590A69" w:rsidR="00324253" w:rsidRPr="00EF21D2" w:rsidRDefault="00324253" w:rsidP="00324253">
            <w:pPr>
              <w:pStyle w:val="TAL"/>
              <w:keepNext w:val="0"/>
              <w:keepLines w:val="0"/>
            </w:pPr>
            <w:r w:rsidRPr="00EF21D2">
              <w:t>isUnique: True</w:t>
            </w:r>
          </w:p>
          <w:p w14:paraId="1040CA91" w14:textId="001568BD" w:rsidR="00324253" w:rsidRPr="00EF21D2" w:rsidRDefault="00324253" w:rsidP="00324253">
            <w:pPr>
              <w:pStyle w:val="TAL"/>
              <w:keepNext w:val="0"/>
              <w:keepLines w:val="0"/>
            </w:pPr>
            <w:r w:rsidRPr="00EF21D2">
              <w:t>defaultValue: None</w:t>
            </w:r>
          </w:p>
          <w:p w14:paraId="20A7E5CF" w14:textId="060F4AEB" w:rsidR="00324253" w:rsidRPr="00EF21D2" w:rsidRDefault="00324253" w:rsidP="00324253">
            <w:pPr>
              <w:pStyle w:val="TAL"/>
              <w:keepNext w:val="0"/>
              <w:keepLines w:val="0"/>
            </w:pPr>
            <w:r w:rsidRPr="00EF21D2">
              <w:t>isNullable: False</w:t>
            </w:r>
          </w:p>
        </w:tc>
      </w:tr>
      <w:tr w:rsidR="00324253" w:rsidRPr="00EF21D2" w14:paraId="76AB86BE" w14:textId="77777777" w:rsidTr="00ED74D7">
        <w:trPr>
          <w:cantSplit/>
          <w:jc w:val="center"/>
        </w:trPr>
        <w:tc>
          <w:tcPr>
            <w:tcW w:w="1897" w:type="dxa"/>
          </w:tcPr>
          <w:p w14:paraId="6BDA50E5"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324253" w:rsidRPr="00EF21D2" w:rsidRDefault="00324253" w:rsidP="00324253">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0A081142" w14:textId="77777777" w:rsidR="00324253" w:rsidRPr="00EF21D2" w:rsidRDefault="00324253" w:rsidP="00324253">
            <w:pPr>
              <w:pStyle w:val="TAL"/>
              <w:keepNext w:val="0"/>
              <w:keepLines w:val="0"/>
            </w:pPr>
          </w:p>
          <w:p w14:paraId="728AB4F0" w14:textId="09507B85" w:rsidR="00324253" w:rsidRPr="00EF21D2" w:rsidRDefault="00324253" w:rsidP="00324253">
            <w:pPr>
              <w:pStyle w:val="TAL"/>
              <w:keepNext w:val="0"/>
              <w:keepLines w:val="0"/>
            </w:pPr>
            <w:r w:rsidRPr="00EF21D2">
              <w:t>allowedValues: Not applicable</w:t>
            </w:r>
          </w:p>
        </w:tc>
        <w:tc>
          <w:tcPr>
            <w:tcW w:w="2497" w:type="dxa"/>
          </w:tcPr>
          <w:p w14:paraId="4E4C6295" w14:textId="4D1976DC"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636ED0A8" w14:textId="25F968A3" w:rsidR="00324253" w:rsidRPr="00EF21D2" w:rsidRDefault="00324253" w:rsidP="00324253">
            <w:pPr>
              <w:pStyle w:val="TAL"/>
              <w:keepNext w:val="0"/>
              <w:keepLines w:val="0"/>
            </w:pPr>
            <w:r w:rsidRPr="00EF21D2">
              <w:t xml:space="preserve">multiplicity: </w:t>
            </w:r>
            <w:r w:rsidRPr="00EF21D2">
              <w:rPr>
                <w:szCs w:val="18"/>
              </w:rPr>
              <w:t>1..*</w:t>
            </w:r>
          </w:p>
          <w:p w14:paraId="2D47B7C4" w14:textId="48E679F9" w:rsidR="00324253" w:rsidRPr="00EF21D2" w:rsidRDefault="00324253" w:rsidP="00324253">
            <w:pPr>
              <w:pStyle w:val="TAL"/>
              <w:keepNext w:val="0"/>
              <w:keepLines w:val="0"/>
            </w:pPr>
            <w:r w:rsidRPr="00EF21D2">
              <w:t xml:space="preserve">isOrdered: </w:t>
            </w:r>
            <w:r w:rsidRPr="00CD3748">
              <w:t>False</w:t>
            </w:r>
          </w:p>
          <w:p w14:paraId="3361A1E9" w14:textId="4CE22178" w:rsidR="00324253" w:rsidRPr="00EF21D2" w:rsidRDefault="00324253" w:rsidP="00324253">
            <w:pPr>
              <w:pStyle w:val="TAL"/>
              <w:keepNext w:val="0"/>
              <w:keepLines w:val="0"/>
            </w:pPr>
            <w:r w:rsidRPr="00EF21D2">
              <w:t xml:space="preserve">isUnique: </w:t>
            </w:r>
            <w:r w:rsidRPr="00CD3748">
              <w:t>True</w:t>
            </w:r>
          </w:p>
          <w:p w14:paraId="438D3AF7" w14:textId="22D54E7F" w:rsidR="00324253" w:rsidRPr="00EF21D2" w:rsidRDefault="00324253" w:rsidP="00324253">
            <w:pPr>
              <w:pStyle w:val="TAL"/>
              <w:keepNext w:val="0"/>
              <w:keepLines w:val="0"/>
            </w:pPr>
            <w:r w:rsidRPr="00EF21D2">
              <w:t>defaultValue: None</w:t>
            </w:r>
          </w:p>
          <w:p w14:paraId="1C1BEEF9" w14:textId="365A2DB6" w:rsidR="00324253" w:rsidRPr="00EF21D2" w:rsidRDefault="00324253" w:rsidP="00324253">
            <w:pPr>
              <w:pStyle w:val="TAL"/>
              <w:keepNext w:val="0"/>
              <w:keepLines w:val="0"/>
            </w:pPr>
            <w:r w:rsidRPr="00EF21D2">
              <w:t>isNullable: False</w:t>
            </w:r>
          </w:p>
        </w:tc>
      </w:tr>
      <w:tr w:rsidR="00324253" w:rsidRPr="00EF21D2" w14:paraId="1D3DA900" w14:textId="77777777" w:rsidTr="00ED74D7">
        <w:trPr>
          <w:cantSplit/>
          <w:jc w:val="center"/>
        </w:trPr>
        <w:tc>
          <w:tcPr>
            <w:tcW w:w="1897" w:type="dxa"/>
          </w:tcPr>
          <w:p w14:paraId="2D5D2162"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324253" w:rsidRPr="00EF21D2" w:rsidRDefault="00324253" w:rsidP="00324253">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324253" w:rsidRPr="00EF21D2" w:rsidRDefault="00324253" w:rsidP="00324253">
            <w:pPr>
              <w:pStyle w:val="TAL"/>
              <w:keepNext w:val="0"/>
              <w:keepLines w:val="0"/>
            </w:pPr>
            <w:r w:rsidRPr="00EF21D2">
              <w:t xml:space="preserve">multiplicity: </w:t>
            </w:r>
            <w:r w:rsidRPr="00EF21D2">
              <w:rPr>
                <w:szCs w:val="18"/>
              </w:rPr>
              <w:t>1</w:t>
            </w:r>
          </w:p>
          <w:p w14:paraId="16B45C79" w14:textId="546A5078" w:rsidR="00324253" w:rsidRPr="00EF21D2" w:rsidRDefault="00324253" w:rsidP="00324253">
            <w:pPr>
              <w:pStyle w:val="TAL"/>
              <w:keepNext w:val="0"/>
              <w:keepLines w:val="0"/>
            </w:pPr>
            <w:r w:rsidRPr="00EF21D2">
              <w:t>isOrdered: N/A</w:t>
            </w:r>
          </w:p>
          <w:p w14:paraId="204C5285" w14:textId="00A24088" w:rsidR="00324253" w:rsidRPr="00EF21D2" w:rsidRDefault="00324253" w:rsidP="00324253">
            <w:pPr>
              <w:pStyle w:val="TAL"/>
              <w:keepNext w:val="0"/>
              <w:keepLines w:val="0"/>
            </w:pPr>
            <w:r w:rsidRPr="00EF21D2">
              <w:t>isUnique: N/A</w:t>
            </w:r>
          </w:p>
          <w:p w14:paraId="2B067383" w14:textId="660EC7F3" w:rsidR="00324253" w:rsidRPr="00EF21D2" w:rsidRDefault="00324253" w:rsidP="00324253">
            <w:pPr>
              <w:pStyle w:val="TAL"/>
              <w:keepNext w:val="0"/>
              <w:keepLines w:val="0"/>
            </w:pPr>
            <w:r w:rsidRPr="00EF21D2">
              <w:t>defaultValue: None</w:t>
            </w:r>
          </w:p>
          <w:p w14:paraId="318A2F19" w14:textId="4FD94077" w:rsidR="00324253" w:rsidRPr="00EF21D2" w:rsidRDefault="00324253" w:rsidP="00324253">
            <w:pPr>
              <w:pStyle w:val="TAL"/>
              <w:keepNext w:val="0"/>
              <w:keepLines w:val="0"/>
            </w:pPr>
            <w:r w:rsidRPr="00EF21D2">
              <w:t>isNullable: False</w:t>
            </w:r>
          </w:p>
        </w:tc>
      </w:tr>
      <w:tr w:rsidR="00324253" w:rsidRPr="00EF21D2" w14:paraId="59841426" w14:textId="77777777" w:rsidTr="00ED74D7">
        <w:trPr>
          <w:cantSplit/>
          <w:jc w:val="center"/>
        </w:trPr>
        <w:tc>
          <w:tcPr>
            <w:tcW w:w="1897" w:type="dxa"/>
          </w:tcPr>
          <w:p w14:paraId="6189337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324253" w:rsidRPr="00EF21D2" w:rsidRDefault="00324253" w:rsidP="00324253">
            <w:pPr>
              <w:pStyle w:val="TAL"/>
              <w:keepNext w:val="0"/>
              <w:keepLines w:val="0"/>
            </w:pPr>
            <w:r w:rsidRPr="00EF21D2">
              <w:t>This attribute indicates TCE Id. (See subclause 4.1.1.9.2 in 3GPP TS 32.422 [68])</w:t>
            </w:r>
          </w:p>
        </w:tc>
        <w:tc>
          <w:tcPr>
            <w:tcW w:w="2497" w:type="dxa"/>
          </w:tcPr>
          <w:p w14:paraId="5995BF4D" w14:textId="06EEDBD7"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324253" w:rsidRPr="00EF21D2" w:rsidRDefault="00324253" w:rsidP="00324253">
            <w:pPr>
              <w:pStyle w:val="TAL"/>
              <w:keepNext w:val="0"/>
              <w:keepLines w:val="0"/>
            </w:pPr>
            <w:r w:rsidRPr="00EF21D2">
              <w:t xml:space="preserve">multiplicity: </w:t>
            </w:r>
            <w:r w:rsidRPr="00EF21D2">
              <w:rPr>
                <w:szCs w:val="18"/>
              </w:rPr>
              <w:t>1</w:t>
            </w:r>
          </w:p>
          <w:p w14:paraId="78893D22" w14:textId="6619EB4F" w:rsidR="00324253" w:rsidRPr="00EF21D2" w:rsidRDefault="00324253" w:rsidP="00324253">
            <w:pPr>
              <w:pStyle w:val="TAL"/>
              <w:keepNext w:val="0"/>
              <w:keepLines w:val="0"/>
            </w:pPr>
            <w:r w:rsidRPr="00EF21D2">
              <w:t>isOrdered: N/A</w:t>
            </w:r>
          </w:p>
          <w:p w14:paraId="43FB4C45" w14:textId="43F73A6B" w:rsidR="00324253" w:rsidRPr="00EF21D2" w:rsidRDefault="00324253" w:rsidP="00324253">
            <w:pPr>
              <w:pStyle w:val="TAL"/>
              <w:keepNext w:val="0"/>
              <w:keepLines w:val="0"/>
            </w:pPr>
            <w:r w:rsidRPr="00EF21D2">
              <w:t>isUnique: N/A</w:t>
            </w:r>
          </w:p>
          <w:p w14:paraId="1AA9C3EB" w14:textId="6800F1B3" w:rsidR="00324253" w:rsidRPr="00EF21D2" w:rsidRDefault="00324253" w:rsidP="00324253">
            <w:pPr>
              <w:pStyle w:val="TAL"/>
              <w:keepNext w:val="0"/>
              <w:keepLines w:val="0"/>
            </w:pPr>
            <w:r w:rsidRPr="00EF21D2">
              <w:t>defaultValue: None</w:t>
            </w:r>
          </w:p>
          <w:p w14:paraId="7DCDC178" w14:textId="094AA2F9" w:rsidR="00324253" w:rsidRPr="00EF21D2" w:rsidRDefault="00324253" w:rsidP="00324253">
            <w:pPr>
              <w:pStyle w:val="TAL"/>
              <w:keepNext w:val="0"/>
              <w:keepLines w:val="0"/>
            </w:pPr>
            <w:r w:rsidRPr="00EF21D2">
              <w:t>isNullable: False</w:t>
            </w:r>
          </w:p>
        </w:tc>
      </w:tr>
      <w:tr w:rsidR="00324253" w:rsidRPr="00EF21D2" w14:paraId="6D625BBD" w14:textId="77777777" w:rsidTr="00ED74D7">
        <w:trPr>
          <w:cantSplit/>
          <w:jc w:val="center"/>
        </w:trPr>
        <w:tc>
          <w:tcPr>
            <w:tcW w:w="1897" w:type="dxa"/>
          </w:tcPr>
          <w:p w14:paraId="3B05E3E0"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324253" w:rsidRPr="00EF21D2" w:rsidRDefault="00324253" w:rsidP="00324253">
            <w:pPr>
              <w:pStyle w:val="TAL"/>
              <w:keepNext w:val="0"/>
              <w:keepLines w:val="0"/>
            </w:pPr>
            <w:r w:rsidRPr="00EF21D2">
              <w:t>This attribute indicates PLMN where TCE resides. (See subclauses 4.1.1.9.2 and 4.9.2 in 3GPP TS 32.422 [68])</w:t>
            </w:r>
          </w:p>
        </w:tc>
        <w:tc>
          <w:tcPr>
            <w:tcW w:w="2497" w:type="dxa"/>
          </w:tcPr>
          <w:p w14:paraId="6B1014E7" w14:textId="2D2C0524" w:rsidR="00324253" w:rsidRPr="00EF21D2" w:rsidRDefault="00324253" w:rsidP="00324253">
            <w:pPr>
              <w:pStyle w:val="TAL"/>
              <w:keepNext w:val="0"/>
              <w:keepLines w:val="0"/>
            </w:pPr>
            <w:r w:rsidRPr="00EF21D2">
              <w:t>Type: PLMNId</w:t>
            </w:r>
          </w:p>
          <w:p w14:paraId="62FEC8A5" w14:textId="58371CB0" w:rsidR="00324253" w:rsidRPr="00EF21D2" w:rsidRDefault="00324253" w:rsidP="00324253">
            <w:pPr>
              <w:pStyle w:val="TAL"/>
              <w:keepNext w:val="0"/>
              <w:keepLines w:val="0"/>
            </w:pPr>
            <w:r w:rsidRPr="00EF21D2">
              <w:t>multiplicity: 1</w:t>
            </w:r>
          </w:p>
          <w:p w14:paraId="63643CFA" w14:textId="24D6922E" w:rsidR="00324253" w:rsidRPr="00EF21D2" w:rsidRDefault="00324253" w:rsidP="00324253">
            <w:pPr>
              <w:pStyle w:val="TAL"/>
              <w:keepNext w:val="0"/>
              <w:keepLines w:val="0"/>
            </w:pPr>
            <w:r w:rsidRPr="00EF21D2">
              <w:t>isOrdered: N/A</w:t>
            </w:r>
          </w:p>
          <w:p w14:paraId="17843743" w14:textId="1E8BF709" w:rsidR="00324253" w:rsidRPr="00EF21D2" w:rsidRDefault="00324253" w:rsidP="00324253">
            <w:pPr>
              <w:pStyle w:val="TAL"/>
              <w:keepNext w:val="0"/>
              <w:keepLines w:val="0"/>
            </w:pPr>
            <w:r w:rsidRPr="00EF21D2">
              <w:t>isUnique: N/A</w:t>
            </w:r>
          </w:p>
          <w:p w14:paraId="4648C328" w14:textId="1EF2A012" w:rsidR="00324253" w:rsidRPr="00EF21D2" w:rsidRDefault="00324253" w:rsidP="00324253">
            <w:pPr>
              <w:pStyle w:val="TAL"/>
              <w:keepNext w:val="0"/>
              <w:keepLines w:val="0"/>
            </w:pPr>
            <w:r w:rsidRPr="00EF21D2">
              <w:t>defaultValue: None</w:t>
            </w:r>
          </w:p>
          <w:p w14:paraId="7073A9BF" w14:textId="074083EB" w:rsidR="00324253" w:rsidRPr="00EF21D2" w:rsidRDefault="00324253" w:rsidP="00324253">
            <w:pPr>
              <w:pStyle w:val="TAL"/>
              <w:keepNext w:val="0"/>
              <w:keepLines w:val="0"/>
            </w:pPr>
            <w:r w:rsidRPr="00EF21D2">
              <w:t>isNullable: False</w:t>
            </w:r>
          </w:p>
          <w:p w14:paraId="20440AE3" w14:textId="77777777" w:rsidR="00324253" w:rsidRPr="00EF21D2" w:rsidRDefault="00324253" w:rsidP="00324253">
            <w:pPr>
              <w:pStyle w:val="TAL"/>
              <w:keepNext w:val="0"/>
              <w:keepLines w:val="0"/>
            </w:pPr>
          </w:p>
        </w:tc>
      </w:tr>
      <w:tr w:rsidR="00324253" w:rsidRPr="00EF21D2" w14:paraId="3155CB91" w14:textId="77777777" w:rsidTr="00ED74D7">
        <w:trPr>
          <w:cantSplit/>
          <w:jc w:val="center"/>
        </w:trPr>
        <w:tc>
          <w:tcPr>
            <w:tcW w:w="9835" w:type="dxa"/>
            <w:gridSpan w:val="3"/>
          </w:tcPr>
          <w:p w14:paraId="7166411E" w14:textId="58ADBD5E" w:rsidR="00324253" w:rsidRPr="00EF21D2" w:rsidRDefault="00324253" w:rsidP="00324253">
            <w:pPr>
              <w:pStyle w:val="TAN"/>
            </w:pPr>
            <w:r w:rsidRPr="00EF21D2">
              <w:t>NOTE 1:</w:t>
            </w:r>
            <w:r w:rsidRPr="00EF21D2">
              <w:tab/>
              <w:t>Void.</w:t>
            </w:r>
          </w:p>
          <w:p w14:paraId="7ADD059E" w14:textId="1C46A0C8" w:rsidR="00324253" w:rsidRPr="00EF21D2" w:rsidRDefault="00324253" w:rsidP="00324253">
            <w:pPr>
              <w:pStyle w:val="TAN"/>
            </w:pPr>
            <w:r w:rsidRPr="00EF21D2">
              <w:t>NOTE 2:</w:t>
            </w:r>
            <w:r w:rsidRPr="00EF21D2">
              <w:tab/>
              <w:t xml:space="preserve">The radio resource can be signaling resources (e.g. RRC connected users) or user plane resources (e.g. PRB, DRB). </w:t>
            </w:r>
            <w:bookmarkStart w:id="51" w:name="OLE_LINK9"/>
            <w:r w:rsidRPr="00EF21D2">
              <w:rPr>
                <w:rFonts w:eastAsia="DengXian" w:cs="Arial"/>
              </w:rPr>
              <w:t>Different RRM Policy maybe applied for different types of radio resource</w:t>
            </w:r>
            <w:bookmarkEnd w:id="51"/>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0C2D89FE" w14:textId="5C92E621" w:rsidR="00324253" w:rsidRPr="00EF21D2" w:rsidRDefault="00324253" w:rsidP="00324253">
            <w:pPr>
              <w:pStyle w:val="TAN"/>
            </w:pPr>
            <w:r w:rsidRPr="00EF21D2">
              <w:t>NOTE 3:</w:t>
            </w:r>
            <w:r w:rsidRPr="00EF21D2">
              <w:tab/>
              <w:t>Void.</w:t>
            </w:r>
          </w:p>
          <w:p w14:paraId="4A139809" w14:textId="0A937927" w:rsidR="00324253" w:rsidRPr="00EF21D2" w:rsidRDefault="00324253" w:rsidP="00324253">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6CBC6509" w14:textId="569B75A1" w:rsidR="00324253" w:rsidRPr="00EF21D2" w:rsidRDefault="00324253" w:rsidP="00324253">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27D0D52" w14:textId="24FC7EA0" w:rsidR="00324253" w:rsidRPr="00EF21D2" w:rsidRDefault="00324253" w:rsidP="00324253">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324253" w:rsidRPr="00EF21D2" w:rsidRDefault="00324253" w:rsidP="00324253">
            <w:pPr>
              <w:pStyle w:val="TAN"/>
            </w:pPr>
            <w:r w:rsidRPr="00EF21D2">
              <w:t xml:space="preserve">NOTE 7: </w:t>
            </w:r>
          </w:p>
          <w:p w14:paraId="367AB298" w14:textId="05929180" w:rsidR="00324253" w:rsidRPr="00EF21D2" w:rsidRDefault="00324253" w:rsidP="00324253">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324253" w:rsidRPr="00EF21D2" w:rsidRDefault="00324253" w:rsidP="00324253">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324253" w:rsidRPr="00EF21D2" w:rsidRDefault="00324253" w:rsidP="00324253">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324253" w:rsidRPr="00EF21D2" w:rsidRDefault="00324253" w:rsidP="00324253">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34EE3C4" w14:textId="0038CE84" w:rsidR="00324253" w:rsidRPr="00EF21D2" w:rsidRDefault="00324253" w:rsidP="00324253">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324253" w:rsidRPr="00EF21D2" w:rsidRDefault="00324253" w:rsidP="00324253">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25pt;height:396pt" o:ole="">
            <v:imagedata r:id="rId49" o:title=""/>
          </v:shape>
          <o:OLEObject Type="Embed" ProgID="Visio.Drawing.11" ShapeID="_x0000_i1039" DrawAspect="Content" ObjectID="_1782890301"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52" w:name="_MON_1637752245"/>
    <w:bookmarkEnd w:id="52"/>
    <w:p w14:paraId="7D60E05D" w14:textId="02E18221" w:rsidR="00CC502D" w:rsidRPr="00EF21D2" w:rsidRDefault="000271A2" w:rsidP="00CC502D">
      <w:pPr>
        <w:jc w:val="center"/>
      </w:pPr>
      <w:r w:rsidRPr="00EF21D2">
        <w:object w:dxaOrig="9810" w:dyaOrig="8114" w14:anchorId="385E4211">
          <v:shape id="_x0000_i1040" type="#_x0000_t75" style="width:489.4pt;height:405.75pt" o:ole="">
            <v:imagedata r:id="rId51" o:title=""/>
          </v:shape>
          <o:OLEObject Type="Embed" ProgID="Word.Document.8" ShapeID="_x0000_i1040" DrawAspect="Content" ObjectID="_1782890302"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0.9pt;height:1in" o:ole="">
            <v:imagedata r:id="rId55" o:title=""/>
          </v:shape>
          <o:OLEObject Type="Embed" ProgID="Visio.Drawing.11" ShapeID="_x0000_i1041" DrawAspect="Content" ObjectID="_1782890303"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53" w:name="_MON_1699772003"/>
    <w:bookmarkEnd w:id="53"/>
    <w:p w14:paraId="2B76A5EF" w14:textId="77736BB1" w:rsidR="00CC502D" w:rsidRPr="00EF21D2" w:rsidRDefault="000271A2" w:rsidP="00084A7E">
      <w:pPr>
        <w:pStyle w:val="TH"/>
      </w:pPr>
      <w:r w:rsidRPr="00EF21D2">
        <w:object w:dxaOrig="9645" w:dyaOrig="1111" w14:anchorId="487A602A">
          <v:shape id="_x0000_i1042" type="#_x0000_t75" style="width:482.65pt;height:55.15pt" o:ole="">
            <v:imagedata r:id="rId60" o:title=""/>
          </v:shape>
          <o:OLEObject Type="Embed" ProgID="Word.Document.8" ShapeID="_x0000_i1042" DrawAspect="Content" ObjectID="_1782890304"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3" type="#_x0000_t75" style="width:451.9pt;height:116.25pt" o:ole="">
            <v:imagedata r:id="rId62" o:title=""/>
          </v:shape>
          <o:OLEObject Type="Embed" ProgID="Word.Document.12" ShapeID="_x0000_i1043" DrawAspect="Content" ObjectID="_1782890305" r:id="rId63">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4" type="#_x0000_t75" style="width:482.25pt;height:106.9pt" o:ole="">
            <v:imagedata r:id="rId64" o:title=""/>
          </v:shape>
          <o:OLEObject Type="Embed" ProgID="Visio.Drawing.11" ShapeID="_x0000_i1044" DrawAspect="Content" ObjectID="_1782890306"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5" type="#_x0000_t75" style="width:460.15pt;height:50.25pt" o:ole="">
            <v:imagedata r:id="rId66" o:title=""/>
          </v:shape>
          <o:OLEObject Type="Embed" ProgID="Visio.Drawing.11" ShapeID="_x0000_i1045" DrawAspect="Content" ObjectID="_1782890307"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6" type="#_x0000_t75" style="width:460.15pt;height:50.25pt" o:ole="">
            <v:imagedata r:id="rId68" o:title=""/>
          </v:shape>
          <o:OLEObject Type="Embed" ProgID="Visio.Drawing.11" ShapeID="_x0000_i1046" DrawAspect="Content" ObjectID="_1782890308"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7" type="#_x0000_t75" style="width:420pt;height:45.75pt" o:ole="">
            <v:imagedata r:id="rId71" o:title=""/>
          </v:shape>
          <o:OLEObject Type="Embed" ProgID="Visio.Drawing.11" ShapeID="_x0000_i1047" DrawAspect="Content" ObjectID="_1782890309"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8" type="#_x0000_t75" style="width:420pt;height:45.75pt" o:ole="">
            <v:imagedata r:id="rId73" o:title=""/>
          </v:shape>
          <o:OLEObject Type="Embed" ProgID="Visio.Drawing.11" ShapeID="_x0000_i1048" DrawAspect="Content" ObjectID="_1782890310"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9" type="#_x0000_t75" style="width:480.75pt;height:131.65pt" o:ole="">
            <v:imagedata r:id="rId75" o:title=""/>
          </v:shape>
          <o:OLEObject Type="Embed" ProgID="Visio.Drawing.15" ShapeID="_x0000_i1049" DrawAspect="Content" ObjectID="_1782890311"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0" type="#_x0000_t75" style="width:381pt;height:64.9pt" o:ole="">
            <v:imagedata r:id="rId77" o:title=""/>
          </v:shape>
          <o:OLEObject Type="Embed" ProgID="Visio.Drawing.15" ShapeID="_x0000_i1050" DrawAspect="Content" ObjectID="_1782890312" r:id="rId78"/>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3772AD9C" w:rsidR="00141C61" w:rsidRDefault="00141C61" w:rsidP="00141C61">
      <w:pPr>
        <w:pStyle w:val="TH"/>
      </w:pPr>
    </w:p>
    <w:p w14:paraId="6C89813E" w14:textId="77777777" w:rsidR="00141C61" w:rsidRPr="00EF21D2" w:rsidRDefault="00141C61" w:rsidP="00141C61">
      <w:pPr>
        <w:pStyle w:val="TH"/>
      </w:pPr>
      <w:r w:rsidRPr="00EF21D2">
        <w:object w:dxaOrig="6732" w:dyaOrig="3108" w14:anchorId="6A78D32B">
          <v:shape id="_x0000_i1051" type="#_x0000_t75" style="width:337.5pt;height:155.65pt" o:ole="">
            <v:imagedata r:id="rId79" o:title=""/>
          </v:shape>
          <o:OLEObject Type="Embed" ProgID="Visio.Drawing.15" ShapeID="_x0000_i1051" DrawAspect="Content" ObjectID="_1782890313" r:id="rId80"/>
        </w:object>
      </w:r>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2" type="#_x0000_t75" style="width:480.75pt;height:131.65pt" o:ole="">
            <v:imagedata r:id="rId81" o:title=""/>
          </v:shape>
          <o:OLEObject Type="Embed" ProgID="Visio.Drawing.15" ShapeID="_x0000_i1052" DrawAspect="Content" ObjectID="_1782890314" r:id="rId82"/>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3" type="#_x0000_t75" style="width:160.15pt;height:171.75pt" o:ole="">
            <v:imagedata r:id="rId88" o:title=""/>
          </v:shape>
          <o:OLEObject Type="Embed" ProgID="Visio.Drawing.15" ShapeID="_x0000_i1053" DrawAspect="Content" ObjectID="_1782890315" r:id="rId89"/>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4" type="#_x0000_t75" style="width:350.65pt;height:206.65pt" o:ole="">
            <v:imagedata r:id="rId90" o:title=""/>
          </v:shape>
          <o:OLEObject Type="Embed" ProgID="Visio.Drawing.15" ShapeID="_x0000_i1054" DrawAspect="Content" ObjectID="_1782890316" r:id="rId91"/>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5" type="#_x0000_t75" style="width:172.9pt;height:181.9pt" o:ole="">
            <v:imagedata r:id="rId92" o:title=""/>
          </v:shape>
          <o:OLEObject Type="Embed" ProgID="Visio.Drawing.15" ShapeID="_x0000_i1055" DrawAspect="Content" ObjectID="_1782890317" r:id="rId93"/>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6" type="#_x0000_t75" style="width:159.4pt;height:171.75pt" o:ole="">
            <v:imagedata r:id="rId94" o:title=""/>
          </v:shape>
          <o:OLEObject Type="Embed" ProgID="Visio.Drawing.15" ShapeID="_x0000_i1056" DrawAspect="Content" ObjectID="_1782890318" r:id="rId95"/>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7" type="#_x0000_t75" style="width:160.15pt;height:169.5pt" o:ole="">
            <v:imagedata r:id="rId96" o:title=""/>
          </v:shape>
          <o:OLEObject Type="Embed" ProgID="Visio.Drawing.15" ShapeID="_x0000_i1057" DrawAspect="Content" ObjectID="_1782890319" r:id="rId97"/>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8" type="#_x0000_t75" style="width:159.4pt;height:169.5pt" o:ole="">
            <v:imagedata r:id="rId98" o:title=""/>
          </v:shape>
          <o:OLEObject Type="Embed" ProgID="Visio.Drawing.15" ShapeID="_x0000_i1058" DrawAspect="Content" ObjectID="_1782890320" r:id="rId99"/>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9" type="#_x0000_t75" style="width:304.15pt;height:204.4pt" o:ole="">
            <v:imagedata r:id="rId100" o:title=""/>
          </v:shape>
          <o:OLEObject Type="Embed" ProgID="Visio.Drawing.11" ShapeID="_x0000_i1059" DrawAspect="Content" ObjectID="_1782890321" r:id="rId101"/>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0" type="#_x0000_t75" style="width:301.9pt;height:114.75pt" o:ole="">
            <v:imagedata r:id="rId102" o:title=""/>
          </v:shape>
          <o:OLEObject Type="Embed" ProgID="Visio.Drawing.11" ShapeID="_x0000_i1060" DrawAspect="Content" ObjectID="_1782890322" r:id="rId103"/>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r w:rsidRPr="00EF21D2">
              <w:t>isReadable</w:t>
            </w:r>
          </w:p>
        </w:tc>
        <w:tc>
          <w:tcPr>
            <w:tcW w:w="1221" w:type="dxa"/>
            <w:shd w:val="pct10" w:color="auto" w:fill="FFFFFF"/>
          </w:tcPr>
          <w:p w14:paraId="6AF2F05D" w14:textId="77777777" w:rsidR="00141C61" w:rsidRPr="00EF21D2" w:rsidRDefault="00141C61" w:rsidP="000E27E5">
            <w:pPr>
              <w:pStyle w:val="TAH"/>
            </w:pPr>
            <w:r w:rsidRPr="00EF21D2">
              <w:t>isWritable</w:t>
            </w:r>
          </w:p>
        </w:tc>
        <w:tc>
          <w:tcPr>
            <w:tcW w:w="1226" w:type="dxa"/>
            <w:shd w:val="pct10" w:color="auto" w:fill="FFFFFF"/>
          </w:tcPr>
          <w:p w14:paraId="04FC0551" w14:textId="77777777" w:rsidR="00141C61" w:rsidRPr="00EF21D2" w:rsidRDefault="00141C61" w:rsidP="000E27E5">
            <w:pPr>
              <w:pStyle w:val="TAH"/>
            </w:pPr>
            <w:r w:rsidRPr="00EF21D2">
              <w:rPr>
                <w:rFonts w:cs="Arial"/>
                <w:bCs/>
                <w:szCs w:val="18"/>
              </w:rPr>
              <w:t>isInvariant</w:t>
            </w:r>
          </w:p>
        </w:tc>
        <w:tc>
          <w:tcPr>
            <w:tcW w:w="1241" w:type="dxa"/>
            <w:shd w:val="pct10" w:color="auto" w:fill="FFFFFF"/>
          </w:tcPr>
          <w:p w14:paraId="5364ACB2" w14:textId="77777777" w:rsidR="00141C61" w:rsidRPr="00EF21D2" w:rsidRDefault="00141C61" w:rsidP="000E27E5">
            <w:pPr>
              <w:pStyle w:val="TAH"/>
            </w:pPr>
            <w:r w:rsidRPr="00EF21D2">
              <w:t>isNotifyable</w:t>
            </w:r>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lang w:eastAsia="zh-CN"/>
              </w:rPr>
            </w:pPr>
            <w:r w:rsidRPr="00EF21D2">
              <w:rPr>
                <w:lang w:eastAsia="zh-CN"/>
              </w:rPr>
              <w:t>T</w:t>
            </w:r>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54" w:name="_Toc59182919"/>
      <w:bookmarkStart w:id="55" w:name="_Toc59184385"/>
      <w:bookmarkStart w:id="56" w:name="_Toc59195320"/>
      <w:bookmarkStart w:id="57" w:name="_Toc59439747"/>
      <w:bookmarkStart w:id="58" w:name="_Toc67990170"/>
      <w:r>
        <w:rPr>
          <w:lang w:eastAsia="zh-CN"/>
        </w:rPr>
        <w:t>5.3.95</w:t>
      </w:r>
      <w:r>
        <w:rPr>
          <w:lang w:eastAsia="zh-CN"/>
        </w:rPr>
        <w:tab/>
      </w:r>
      <w:r>
        <w:rPr>
          <w:rFonts w:ascii="Courier New" w:hAnsi="Courier New"/>
          <w:lang w:eastAsia="zh-CN"/>
        </w:rPr>
        <w:t>EP_N34</w:t>
      </w:r>
      <w:bookmarkEnd w:id="54"/>
      <w:bookmarkEnd w:id="55"/>
      <w:bookmarkEnd w:id="56"/>
      <w:bookmarkEnd w:id="57"/>
      <w:bookmarkEnd w:id="58"/>
    </w:p>
    <w:p w14:paraId="2494C288" w14:textId="5BBF6178" w:rsidR="006D652C" w:rsidRDefault="006D652C" w:rsidP="006D652C">
      <w:pPr>
        <w:pStyle w:val="Heading4"/>
      </w:pPr>
      <w:bookmarkStart w:id="59" w:name="_Toc59182920"/>
      <w:bookmarkStart w:id="60" w:name="_Toc59184386"/>
      <w:bookmarkStart w:id="61" w:name="_Toc59195321"/>
      <w:bookmarkStart w:id="62" w:name="_Toc59439748"/>
      <w:bookmarkStart w:id="63" w:name="_Toc67990171"/>
      <w:r>
        <w:rPr>
          <w:lang w:eastAsia="zh-CN"/>
        </w:rPr>
        <w:t>5.3.95</w:t>
      </w:r>
      <w:r>
        <w:t>.1</w:t>
      </w:r>
      <w:r>
        <w:tab/>
        <w:t>Definition</w:t>
      </w:r>
      <w:bookmarkEnd w:id="59"/>
      <w:bookmarkEnd w:id="60"/>
      <w:bookmarkEnd w:id="61"/>
      <w:bookmarkEnd w:id="62"/>
      <w:bookmarkEnd w:id="63"/>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64" w:name="_Toc59182921"/>
      <w:bookmarkStart w:id="65" w:name="_Toc59184387"/>
      <w:bookmarkStart w:id="66" w:name="_Toc59195322"/>
      <w:bookmarkStart w:id="67" w:name="_Toc59439749"/>
      <w:bookmarkStart w:id="68" w:name="_Toc67990172"/>
      <w:r>
        <w:rPr>
          <w:lang w:eastAsia="zh-CN"/>
        </w:rPr>
        <w:t>5.3.95</w:t>
      </w:r>
      <w:r>
        <w:t>.2</w:t>
      </w:r>
      <w:r>
        <w:tab/>
        <w:t>Attributes</w:t>
      </w:r>
      <w:bookmarkEnd w:id="64"/>
      <w:bookmarkEnd w:id="65"/>
      <w:bookmarkEnd w:id="66"/>
      <w:bookmarkEnd w:id="67"/>
      <w:bookmarkEnd w:id="68"/>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69" w:name="_Toc59182922"/>
      <w:bookmarkStart w:id="70" w:name="_Toc59184388"/>
      <w:bookmarkStart w:id="71" w:name="_Toc59195323"/>
      <w:bookmarkStart w:id="72" w:name="_Toc59439750"/>
      <w:bookmarkStart w:id="73" w:name="_Toc67990173"/>
    </w:p>
    <w:p w14:paraId="7193A6BA" w14:textId="24C495F2" w:rsidR="006D652C" w:rsidRDefault="006D652C" w:rsidP="006D652C">
      <w:pPr>
        <w:pStyle w:val="Heading4"/>
      </w:pPr>
      <w:r>
        <w:rPr>
          <w:lang w:eastAsia="zh-CN"/>
        </w:rPr>
        <w:t>5</w:t>
      </w:r>
      <w:r>
        <w:t>.3.95.3</w:t>
      </w:r>
      <w:r>
        <w:tab/>
        <w:t>Attribute constraints</w:t>
      </w:r>
      <w:bookmarkEnd w:id="69"/>
      <w:bookmarkEnd w:id="70"/>
      <w:bookmarkEnd w:id="71"/>
      <w:bookmarkEnd w:id="72"/>
      <w:bookmarkEnd w:id="73"/>
    </w:p>
    <w:p w14:paraId="4870180B" w14:textId="77777777" w:rsidR="006D652C" w:rsidRDefault="006D652C" w:rsidP="006D652C">
      <w:r>
        <w:t>None.</w:t>
      </w:r>
    </w:p>
    <w:p w14:paraId="0F573C2F" w14:textId="7E27E4D1" w:rsidR="006D652C" w:rsidRDefault="006D652C" w:rsidP="006D652C">
      <w:pPr>
        <w:pStyle w:val="Heading4"/>
      </w:pPr>
      <w:bookmarkStart w:id="74" w:name="_Toc59182923"/>
      <w:bookmarkStart w:id="75" w:name="_Toc59184389"/>
      <w:bookmarkStart w:id="76" w:name="_Toc59195324"/>
      <w:bookmarkStart w:id="77" w:name="_Toc59439751"/>
      <w:bookmarkStart w:id="78" w:name="_Toc67990174"/>
      <w:r>
        <w:rPr>
          <w:lang w:eastAsia="zh-CN"/>
        </w:rPr>
        <w:t>5</w:t>
      </w:r>
      <w:r>
        <w:t>.3.95.4</w:t>
      </w:r>
      <w:r>
        <w:tab/>
        <w:t>Notifications</w:t>
      </w:r>
      <w:bookmarkEnd w:id="74"/>
      <w:bookmarkEnd w:id="75"/>
      <w:bookmarkEnd w:id="76"/>
      <w:bookmarkEnd w:id="77"/>
      <w:bookmarkEnd w:id="78"/>
    </w:p>
    <w:p w14:paraId="20AC96EA" w14:textId="77777777" w:rsidR="006D652C" w:rsidRDefault="006D652C" w:rsidP="006D652C">
      <w:pPr>
        <w:rPr>
          <w:lang w:eastAsia="zh-CN"/>
        </w:rPr>
      </w:pPr>
      <w:r>
        <w:t xml:space="preserve">The common notifications defined in subclause </w:t>
      </w:r>
      <w:r>
        <w:rPr>
          <w:lang w:eastAsia="zh-CN"/>
        </w:rPr>
        <w:t>5.5</w:t>
      </w:r>
      <w:r>
        <w:t xml:space="preserve"> are valid for this IOC, without exceptions or additions.</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43B94C62" w14:textId="77777777" w:rsidR="00141C61" w:rsidRPr="00EF21D2" w:rsidRDefault="00141C61" w:rsidP="00141C61">
            <w:pPr>
              <w:pStyle w:val="TAL"/>
              <w:keepNext w:val="0"/>
              <w:keepLines w:val="0"/>
              <w:rPr>
                <w:rFonts w:cs="Arial"/>
                <w:szCs w:val="18"/>
              </w:rPr>
            </w:pPr>
          </w:p>
          <w:p w14:paraId="01E331E1" w14:textId="36B434CD" w:rsidR="00141C61" w:rsidRPr="00EF21D2" w:rsidRDefault="00141C61"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rFonts w:cs="Arial"/>
                <w:snapToGrid w:val="0"/>
                <w:szCs w:val="18"/>
              </w:rPr>
            </w:pPr>
            <w:r w:rsidRPr="00C318E3">
              <w:rPr>
                <w:rFonts w:cs="Arial"/>
                <w:snapToGrid w:val="0"/>
                <w:szCs w:val="18"/>
              </w:rPr>
              <w:t>type: DN</w:t>
            </w:r>
          </w:p>
          <w:p w14:paraId="3B9C2B2F" w14:textId="77777777" w:rsidR="00141C61" w:rsidRPr="00C318E3" w:rsidRDefault="00141C61" w:rsidP="00141C61">
            <w:pPr>
              <w:pStyle w:val="TAL"/>
              <w:keepNext w:val="0"/>
              <w:rPr>
                <w:rFonts w:cs="Arial"/>
                <w:snapToGrid w:val="0"/>
                <w:szCs w:val="18"/>
              </w:rPr>
            </w:pPr>
            <w:r w:rsidRPr="00C318E3">
              <w:rPr>
                <w:rFonts w:cs="Arial"/>
                <w:snapToGrid w:val="0"/>
                <w:szCs w:val="18"/>
              </w:rPr>
              <w:t>multiplicity: *</w:t>
            </w:r>
          </w:p>
          <w:p w14:paraId="7131785F"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1E3CD99"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6B532E70" w14:textId="77777777" w:rsidR="00141C61" w:rsidRPr="00C318E3" w:rsidRDefault="00141C61" w:rsidP="00141C61">
            <w:pPr>
              <w:pStyle w:val="TAL"/>
              <w:keepNext w:val="0"/>
              <w:rPr>
                <w:rFonts w:cs="Arial"/>
                <w:snapToGrid w:val="0"/>
                <w:szCs w:val="18"/>
              </w:rPr>
            </w:pPr>
            <w:r w:rsidRPr="00C318E3">
              <w:rPr>
                <w:rFonts w:cs="Arial"/>
                <w:snapToGrid w:val="0"/>
                <w:szCs w:val="18"/>
              </w:rPr>
              <w:t>defaultValue: None</w:t>
            </w:r>
          </w:p>
          <w:p w14:paraId="03FD44F5" w14:textId="71295FF1" w:rsidR="00141C61" w:rsidRPr="00EF21D2" w:rsidRDefault="00141C61"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79"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80" w:name="_MON_1734713495"/>
    <w:bookmarkEnd w:id="80"/>
    <w:p w14:paraId="18FB6657" w14:textId="762D6A03" w:rsidR="00CC502D" w:rsidRPr="00EF21D2" w:rsidRDefault="009374EB" w:rsidP="00CC502D">
      <w:pPr>
        <w:pStyle w:val="TH"/>
      </w:pPr>
      <w:r>
        <w:object w:dxaOrig="9030" w:dyaOrig="5311" w14:anchorId="614D7C48">
          <v:shape id="_x0000_i1061" type="#_x0000_t75" style="width:453.4pt;height:266.25pt" o:ole="">
            <v:imagedata r:id="rId106" o:title=""/>
          </v:shape>
          <o:OLEObject Type="Embed" ProgID="Word.Document.12" ShapeID="_x0000_i1061" DrawAspect="Content" ObjectID="_1782890323" r:id="rId107">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2" type="#_x0000_t75" style="width:454.15pt;height:137.25pt" o:ole="">
            <v:imagedata r:id="rId108" o:title=""/>
          </v:shape>
          <o:OLEObject Type="Embed" ProgID="Word.Document.12" ShapeID="_x0000_i1062" DrawAspect="Content" ObjectID="_1782890324" r:id="rId109">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3" type="#_x0000_t75" style="width:454.15pt;height:2in" o:ole="">
            <v:imagedata r:id="rId110" o:title=""/>
          </v:shape>
          <o:OLEObject Type="Embed" ProgID="Word.Document.12" ShapeID="_x0000_i1063" DrawAspect="Content" ObjectID="_1782890325" r:id="rId111">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4" type="#_x0000_t75" style="width:454.15pt;height:129.4pt" o:ole="">
            <v:imagedata r:id="rId112" o:title=""/>
          </v:shape>
          <o:OLEObject Type="Embed" ProgID="Word.Document.12" ShapeID="_x0000_i1064" DrawAspect="Content" ObjectID="_1782890326" r:id="rId113">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457B1C34"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96A8873" w:rsidR="00CC502D" w:rsidRPr="00EF21D2" w:rsidRDefault="00DC0BAB"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7018A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412871F5"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47A88F3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79"/>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4"/>
      <w:footerReference w:type="default" r:id="rId115"/>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EBC39" w14:textId="77777777" w:rsidR="00DD73FA" w:rsidRDefault="00DD73FA">
      <w:r>
        <w:separator/>
      </w:r>
    </w:p>
  </w:endnote>
  <w:endnote w:type="continuationSeparator" w:id="0">
    <w:p w14:paraId="79663E45" w14:textId="77777777" w:rsidR="00DD73FA" w:rsidRDefault="00DD7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CB085" w14:textId="77777777" w:rsidR="00DD73FA" w:rsidRDefault="00DD73FA">
      <w:r>
        <w:separator/>
      </w:r>
    </w:p>
  </w:footnote>
  <w:footnote w:type="continuationSeparator" w:id="0">
    <w:p w14:paraId="35C76C46" w14:textId="77777777" w:rsidR="00DD73FA" w:rsidRDefault="00DD73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ACB7074"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w:t>
    </w:r>
    <w:r w:rsidR="00BB2ADE">
      <w:rPr>
        <w:rFonts w:ascii="Arial" w:hAnsi="Arial" w:cs="Arial"/>
        <w:b/>
        <w:sz w:val="18"/>
        <w:szCs w:val="18"/>
      </w:rPr>
      <w:t>20</w:t>
    </w:r>
    <w:r>
      <w:rPr>
        <w:rFonts w:ascii="Arial" w:hAnsi="Arial" w:cs="Arial"/>
        <w:b/>
        <w:sz w:val="18"/>
        <w:szCs w:val="18"/>
      </w:rPr>
      <w:t>.0 (202</w:t>
    </w:r>
    <w:r w:rsidR="00E4266F">
      <w:rPr>
        <w:rFonts w:ascii="Arial" w:hAnsi="Arial" w:cs="Arial"/>
        <w:b/>
        <w:sz w:val="18"/>
        <w:szCs w:val="18"/>
      </w:rPr>
      <w:t>4</w:t>
    </w:r>
    <w:r>
      <w:rPr>
        <w:rFonts w:ascii="Arial" w:hAnsi="Arial" w:cs="Arial"/>
        <w:b/>
        <w:sz w:val="18"/>
        <w:szCs w:val="18"/>
      </w:rPr>
      <w:t>-</w:t>
    </w:r>
    <w:r w:rsidR="00BB2ADE">
      <w:rPr>
        <w:rFonts w:ascii="Arial" w:hAnsi="Arial" w:cs="Arial"/>
        <w:b/>
        <w:sz w:val="18"/>
        <w:szCs w:val="18"/>
      </w:rPr>
      <w:t>06</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QUAKszTrSw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9FD"/>
    <w:rsid w:val="00080512"/>
    <w:rsid w:val="00084A7E"/>
    <w:rsid w:val="000873AC"/>
    <w:rsid w:val="0009344A"/>
    <w:rsid w:val="000A13EF"/>
    <w:rsid w:val="000A7599"/>
    <w:rsid w:val="000C47C3"/>
    <w:rsid w:val="000D58AB"/>
    <w:rsid w:val="000D5D29"/>
    <w:rsid w:val="000E4ABF"/>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70100"/>
    <w:rsid w:val="00281E37"/>
    <w:rsid w:val="002A2299"/>
    <w:rsid w:val="002B01AF"/>
    <w:rsid w:val="002B39F8"/>
    <w:rsid w:val="002B6339"/>
    <w:rsid w:val="002B73A2"/>
    <w:rsid w:val="002E00EE"/>
    <w:rsid w:val="002E274C"/>
    <w:rsid w:val="002F3704"/>
    <w:rsid w:val="0031395E"/>
    <w:rsid w:val="003172DC"/>
    <w:rsid w:val="00317E55"/>
    <w:rsid w:val="00324253"/>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6F3EA9"/>
    <w:rsid w:val="00701116"/>
    <w:rsid w:val="00713C44"/>
    <w:rsid w:val="0072497A"/>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0431B"/>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3FA"/>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theme" Target="theme/theme1.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package" Target="embeddings/Microsoft_Word_Document10.docx"/><Relationship Id="rId68" Type="http://schemas.openxmlformats.org/officeDocument/2006/relationships/image" Target="media/image39.emf"/><Relationship Id="rId84" Type="http://schemas.openxmlformats.org/officeDocument/2006/relationships/image" Target="media/image48.svg"/><Relationship Id="rId89" Type="http://schemas.openxmlformats.org/officeDocument/2006/relationships/package" Target="embeddings/Microsoft_Visio_Drawing8.vsdx"/><Relationship Id="rId112" Type="http://schemas.openxmlformats.org/officeDocument/2006/relationships/image" Target="media/image65.emf"/><Relationship Id="rId16" Type="http://schemas.openxmlformats.org/officeDocument/2006/relationships/image" Target="media/image7.emf"/><Relationship Id="rId107" Type="http://schemas.openxmlformats.org/officeDocument/2006/relationships/package" Target="embeddings/Microsoft_Word_Document11.docx"/><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Word_Document6.docx"/><Relationship Id="rId45" Type="http://schemas.openxmlformats.org/officeDocument/2006/relationships/image" Target="media/image24.emf"/><Relationship Id="rId53" Type="http://schemas.openxmlformats.org/officeDocument/2006/relationships/image" Target="media/image29.png"/><Relationship Id="rId58" Type="http://schemas.openxmlformats.org/officeDocument/2006/relationships/image" Target="media/image33.png"/><Relationship Id="rId66" Type="http://schemas.openxmlformats.org/officeDocument/2006/relationships/image" Target="media/image38.emf"/><Relationship Id="rId74" Type="http://schemas.openxmlformats.org/officeDocument/2006/relationships/oleObject" Target="embeddings/Microsoft_Visio_2003-2010_Drawing12.vsd"/><Relationship Id="rId79" Type="http://schemas.openxmlformats.org/officeDocument/2006/relationships/image" Target="media/image45.emf"/><Relationship Id="rId87" Type="http://schemas.openxmlformats.org/officeDocument/2006/relationships/image" Target="media/image51.png"/><Relationship Id="rId102" Type="http://schemas.openxmlformats.org/officeDocument/2006/relationships/image" Target="media/image59.emf"/><Relationship Id="rId110" Type="http://schemas.openxmlformats.org/officeDocument/2006/relationships/image" Target="media/image64.emf"/><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7.vsdx"/><Relationship Id="rId90" Type="http://schemas.openxmlformats.org/officeDocument/2006/relationships/image" Target="media/image53.emf"/><Relationship Id="rId95" Type="http://schemas.openxmlformats.org/officeDocument/2006/relationships/package" Target="embeddings/Microsoft_Visio_Drawing11.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8.emf"/><Relationship Id="rId105" Type="http://schemas.openxmlformats.org/officeDocument/2006/relationships/image" Target="media/image61.emf"/><Relationship Id="rId113"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__555.vsdx"/><Relationship Id="rId85" Type="http://schemas.openxmlformats.org/officeDocument/2006/relationships/image" Target="media/image49.png"/><Relationship Id="rId93" Type="http://schemas.openxmlformats.org/officeDocument/2006/relationships/package" Target="embeddings/Microsoft_Visio_Drawing10.vsdx"/><Relationship Id="rId98"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oleObject" Target="embeddings/Microsoft_Visio_2003-2010_Drawing15.vsd"/><Relationship Id="rId108" Type="http://schemas.openxmlformats.org/officeDocument/2006/relationships/image" Target="media/image63.emf"/><Relationship Id="rId11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png"/><Relationship Id="rId88" Type="http://schemas.openxmlformats.org/officeDocument/2006/relationships/image" Target="media/image52.emf"/><Relationship Id="rId91" Type="http://schemas.openxmlformats.org/officeDocument/2006/relationships/package" Target="embeddings/Microsoft_Visio_Drawing9.vsdx"/><Relationship Id="rId96" Type="http://schemas.openxmlformats.org/officeDocument/2006/relationships/image" Target="media/image56.emf"/><Relationship Id="rId111" Type="http://schemas.openxmlformats.org/officeDocument/2006/relationships/package" Target="embeddings/Microsoft_Word_Document13.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2.emf"/><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image" Target="media/image50.svg"/><Relationship Id="rId94" Type="http://schemas.openxmlformats.org/officeDocument/2006/relationships/image" Target="media/image55.emf"/><Relationship Id="rId99" Type="http://schemas.openxmlformats.org/officeDocument/2006/relationships/package" Target="embeddings/Microsoft_Visio_Drawing13.vsdx"/><Relationship Id="rId101"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2.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2.vsdx"/><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43896</Words>
  <Characters>250208</Characters>
  <Application>Microsoft Office Word</Application>
  <DocSecurity>0</DocSecurity>
  <Lines>2085</Lines>
  <Paragraphs>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293517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2024-07-19T08:29:00Z</dcterms:created>
  <dcterms:modified xsi:type="dcterms:W3CDTF">2024-07-19T08:30:00Z</dcterms:modified>
</cp:coreProperties>
</file>