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515DB" w14:textId="7516E5E0"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DB3ADD">
        <w:t>20</w:t>
      </w:r>
      <w:r w:rsidRPr="00C6449B">
        <w:t>.</w:t>
      </w:r>
      <w:r w:rsidRPr="00C6449B">
        <w:rPr>
          <w:lang w:eastAsia="ko-KR"/>
        </w:rPr>
        <w:t>0</w:t>
      </w:r>
      <w:r w:rsidRPr="00C6449B">
        <w:t xml:space="preserve"> </w:t>
      </w:r>
      <w:r w:rsidRPr="00C6449B">
        <w:rPr>
          <w:sz w:val="32"/>
        </w:rPr>
        <w:t>(</w:t>
      </w:r>
      <w:r w:rsidR="00DB3ADD" w:rsidRPr="00C6449B">
        <w:rPr>
          <w:sz w:val="32"/>
          <w:lang w:eastAsia="ko-KR"/>
        </w:rPr>
        <w:t>202</w:t>
      </w:r>
      <w:r w:rsidR="00DB3ADD">
        <w:rPr>
          <w:sz w:val="32"/>
          <w:lang w:eastAsia="ko-KR"/>
        </w:rPr>
        <w:t>4</w:t>
      </w:r>
      <w:r w:rsidRPr="00C6449B">
        <w:rPr>
          <w:sz w:val="32"/>
        </w:rPr>
        <w:t>-</w:t>
      </w:r>
      <w:r w:rsidR="00DB3ADD">
        <w:rPr>
          <w:sz w:val="32"/>
          <w:lang w:eastAsia="ko-KR"/>
        </w:rPr>
        <w:t>03</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4AE029DF"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DB3ADD" w:rsidRPr="00C6449B">
        <w:rPr>
          <w:noProof/>
          <w:sz w:val="18"/>
        </w:rPr>
        <w:t>202</w:t>
      </w:r>
      <w:r w:rsidR="00DB3ADD">
        <w:rPr>
          <w:noProof/>
          <w:sz w:val="18"/>
        </w:rPr>
        <w:t>4</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65D421EF" w14:textId="7BD1DDEE" w:rsidR="008C182D" w:rsidRDefault="008C182D">
      <w:pPr>
        <w:pStyle w:val="TOC1"/>
        <w:rPr>
          <w:rFonts w:asciiTheme="minorHAnsi" w:eastAsiaTheme="minorEastAsia" w:hAnsiTheme="minorHAnsi" w:cstheme="minorBidi"/>
          <w:szCs w:val="22"/>
        </w:rPr>
      </w:pPr>
      <w:r>
        <w:rPr>
          <w:lang w:val="en-US"/>
        </w:rPr>
        <w:fldChar w:fldCharType="begin"/>
      </w:r>
      <w:r>
        <w:instrText xml:space="preserve"> TOC \o "1-9" </w:instrText>
      </w:r>
      <w:r>
        <w:rPr>
          <w:lang w:val="en-US"/>
        </w:rPr>
        <w:fldChar w:fldCharType="separate"/>
      </w:r>
      <w:r>
        <w:t>Foreword</w:t>
      </w:r>
      <w:r>
        <w:tab/>
      </w:r>
      <w:r>
        <w:fldChar w:fldCharType="begin"/>
      </w:r>
      <w:r>
        <w:instrText xml:space="preserve"> PAGEREF _Toc138932988 \h </w:instrText>
      </w:r>
      <w:r>
        <w:fldChar w:fldCharType="separate"/>
      </w:r>
      <w:r>
        <w:t>12</w:t>
      </w:r>
      <w:r>
        <w:fldChar w:fldCharType="end"/>
      </w:r>
    </w:p>
    <w:p w14:paraId="1626A8CA" w14:textId="173F43DA" w:rsidR="008C182D" w:rsidRDefault="008C182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_Toc138932989 \h </w:instrText>
      </w:r>
      <w:r>
        <w:fldChar w:fldCharType="separate"/>
      </w:r>
      <w:r>
        <w:t>13</w:t>
      </w:r>
      <w:r>
        <w:fldChar w:fldCharType="end"/>
      </w:r>
    </w:p>
    <w:p w14:paraId="6426147D" w14:textId="4C856707" w:rsidR="008C182D" w:rsidRDefault="008C182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_Toc138932990 \h </w:instrText>
      </w:r>
      <w:r>
        <w:fldChar w:fldCharType="separate"/>
      </w:r>
      <w:r>
        <w:t>13</w:t>
      </w:r>
      <w:r>
        <w:fldChar w:fldCharType="end"/>
      </w:r>
    </w:p>
    <w:p w14:paraId="23ECE7B6" w14:textId="033D7A3D" w:rsidR="008C182D" w:rsidRDefault="008C182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_Toc138932991 \h </w:instrText>
      </w:r>
      <w:r>
        <w:fldChar w:fldCharType="separate"/>
      </w:r>
      <w:r>
        <w:t>14</w:t>
      </w:r>
      <w:r>
        <w:fldChar w:fldCharType="end"/>
      </w:r>
    </w:p>
    <w:p w14:paraId="528204F6" w14:textId="166A81EE" w:rsidR="008C182D" w:rsidRDefault="008C182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_Toc138932992 \h </w:instrText>
      </w:r>
      <w:r>
        <w:fldChar w:fldCharType="separate"/>
      </w:r>
      <w:r>
        <w:t>14</w:t>
      </w:r>
      <w:r>
        <w:fldChar w:fldCharType="end"/>
      </w:r>
    </w:p>
    <w:p w14:paraId="61053505" w14:textId="6AE23FCF" w:rsidR="008C182D" w:rsidRDefault="008C182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_Toc138932993 \h </w:instrText>
      </w:r>
      <w:r>
        <w:fldChar w:fldCharType="separate"/>
      </w:r>
      <w:r>
        <w:t>18</w:t>
      </w:r>
      <w:r>
        <w:fldChar w:fldCharType="end"/>
      </w:r>
    </w:p>
    <w:p w14:paraId="1FCFF0FD" w14:textId="223E2233" w:rsidR="008C182D" w:rsidRDefault="008C182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_Toc138932994 \h </w:instrText>
      </w:r>
      <w:r>
        <w:fldChar w:fldCharType="separate"/>
      </w:r>
      <w:r>
        <w:t>20</w:t>
      </w:r>
      <w:r>
        <w:fldChar w:fldCharType="end"/>
      </w:r>
    </w:p>
    <w:p w14:paraId="075CCA2B" w14:textId="70EAE2AC" w:rsidR="008C182D" w:rsidRDefault="008C182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_Toc138932995 \h </w:instrText>
      </w:r>
      <w:r>
        <w:fldChar w:fldCharType="separate"/>
      </w:r>
      <w:r>
        <w:t>22</w:t>
      </w:r>
      <w:r>
        <w:fldChar w:fldCharType="end"/>
      </w:r>
    </w:p>
    <w:p w14:paraId="0DC48633" w14:textId="0895D815" w:rsidR="008C182D" w:rsidRDefault="008C182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_Toc138932996 \h </w:instrText>
      </w:r>
      <w:r>
        <w:fldChar w:fldCharType="separate"/>
      </w:r>
      <w:r>
        <w:t>22</w:t>
      </w:r>
      <w:r>
        <w:fldChar w:fldCharType="end"/>
      </w:r>
    </w:p>
    <w:p w14:paraId="475D1D4E" w14:textId="789B91B2" w:rsidR="008C182D" w:rsidRDefault="008C182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_Toc138932997 \h </w:instrText>
      </w:r>
      <w:r>
        <w:fldChar w:fldCharType="separate"/>
      </w:r>
      <w:r>
        <w:t>22</w:t>
      </w:r>
      <w:r>
        <w:fldChar w:fldCharType="end"/>
      </w:r>
    </w:p>
    <w:p w14:paraId="5A3A1DD0" w14:textId="7AD19AAF" w:rsidR="008C182D" w:rsidRDefault="008C182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Conducted and radiated requirement reference points</w:t>
      </w:r>
      <w:r>
        <w:tab/>
      </w:r>
      <w:r>
        <w:fldChar w:fldCharType="begin"/>
      </w:r>
      <w:r>
        <w:instrText xml:space="preserve"> PAGEREF _Toc138932998 \h </w:instrText>
      </w:r>
      <w:r>
        <w:fldChar w:fldCharType="separate"/>
      </w:r>
      <w:r>
        <w:t>22</w:t>
      </w:r>
      <w:r>
        <w:fldChar w:fldCharType="end"/>
      </w:r>
    </w:p>
    <w:p w14:paraId="0296A4A9" w14:textId="59ED4110" w:rsidR="008C182D" w:rsidRDefault="008C182D">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rsidRPr="006071D8">
        <w:rPr>
          <w:i/>
        </w:rPr>
        <w:t>BS type 1-C</w:t>
      </w:r>
      <w:r>
        <w:tab/>
      </w:r>
      <w:r>
        <w:fldChar w:fldCharType="begin"/>
      </w:r>
      <w:r>
        <w:instrText xml:space="preserve"> PAGEREF _Toc138932999 \h </w:instrText>
      </w:r>
      <w:r>
        <w:fldChar w:fldCharType="separate"/>
      </w:r>
      <w:r>
        <w:t>22</w:t>
      </w:r>
      <w:r>
        <w:fldChar w:fldCharType="end"/>
      </w:r>
    </w:p>
    <w:p w14:paraId="683790AE" w14:textId="797963B9" w:rsidR="008C182D" w:rsidRDefault="008C182D">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rsidRPr="006071D8">
        <w:rPr>
          <w:i/>
        </w:rPr>
        <w:t>BS type 1-H</w:t>
      </w:r>
      <w:r>
        <w:tab/>
      </w:r>
      <w:r>
        <w:fldChar w:fldCharType="begin"/>
      </w:r>
      <w:r>
        <w:instrText xml:space="preserve"> PAGEREF _Toc138933000 \h </w:instrText>
      </w:r>
      <w:r>
        <w:fldChar w:fldCharType="separate"/>
      </w:r>
      <w:r>
        <w:t>23</w:t>
      </w:r>
      <w:r>
        <w:fldChar w:fldCharType="end"/>
      </w:r>
    </w:p>
    <w:p w14:paraId="36B64046" w14:textId="6A3DE89C" w:rsidR="008C182D" w:rsidRDefault="008C182D">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rsidRPr="006071D8">
        <w:rPr>
          <w:i/>
        </w:rPr>
        <w:t>BS type 1-O</w:t>
      </w:r>
      <w:r>
        <w:t xml:space="preserve"> and </w:t>
      </w:r>
      <w:r w:rsidRPr="006071D8">
        <w:rPr>
          <w:i/>
        </w:rPr>
        <w:t>BS type 2-O</w:t>
      </w:r>
      <w:r>
        <w:tab/>
      </w:r>
      <w:r>
        <w:fldChar w:fldCharType="begin"/>
      </w:r>
      <w:r>
        <w:instrText xml:space="preserve"> PAGEREF _Toc138933001 \h </w:instrText>
      </w:r>
      <w:r>
        <w:fldChar w:fldCharType="separate"/>
      </w:r>
      <w:r>
        <w:t>24</w:t>
      </w:r>
      <w:r>
        <w:fldChar w:fldCharType="end"/>
      </w:r>
    </w:p>
    <w:p w14:paraId="08CC9ED7" w14:textId="03A645E9" w:rsidR="008C182D" w:rsidRDefault="008C182D">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Base station classes</w:t>
      </w:r>
      <w:r>
        <w:tab/>
      </w:r>
      <w:r>
        <w:fldChar w:fldCharType="begin"/>
      </w:r>
      <w:r>
        <w:instrText xml:space="preserve"> PAGEREF _Toc138933002 \h </w:instrText>
      </w:r>
      <w:r>
        <w:fldChar w:fldCharType="separate"/>
      </w:r>
      <w:r>
        <w:t>24</w:t>
      </w:r>
      <w:r>
        <w:fldChar w:fldCharType="end"/>
      </w:r>
    </w:p>
    <w:p w14:paraId="2CF656AE" w14:textId="7C5C97F2" w:rsidR="008C182D" w:rsidRDefault="008C182D">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_Toc138933003 \h </w:instrText>
      </w:r>
      <w:r>
        <w:fldChar w:fldCharType="separate"/>
      </w:r>
      <w:r>
        <w:t>25</w:t>
      </w:r>
      <w:r>
        <w:fldChar w:fldCharType="end"/>
      </w:r>
    </w:p>
    <w:p w14:paraId="01680A03" w14:textId="12F52FEB" w:rsidR="008C182D" w:rsidRDefault="008C182D">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_Toc138933004 \h </w:instrText>
      </w:r>
      <w:r>
        <w:fldChar w:fldCharType="separate"/>
      </w:r>
      <w:r>
        <w:t>26</w:t>
      </w:r>
      <w:r>
        <w:fldChar w:fldCharType="end"/>
      </w:r>
    </w:p>
    <w:p w14:paraId="0F54BC6E" w14:textId="28714920" w:rsidR="008C182D" w:rsidRDefault="008C182D">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 xml:space="preserve">Requirements for contiguous and </w:t>
      </w:r>
      <w:r w:rsidRPr="006071D8">
        <w:rPr>
          <w:i/>
        </w:rPr>
        <w:t>non-contiguous spectrum</w:t>
      </w:r>
      <w:r>
        <w:tab/>
      </w:r>
      <w:r>
        <w:fldChar w:fldCharType="begin"/>
      </w:r>
      <w:r>
        <w:instrText xml:space="preserve"> PAGEREF _Toc138933005 \h </w:instrText>
      </w:r>
      <w:r>
        <w:fldChar w:fldCharType="separate"/>
      </w:r>
      <w:r>
        <w:t>27</w:t>
      </w:r>
      <w:r>
        <w:fldChar w:fldCharType="end"/>
      </w:r>
    </w:p>
    <w:p w14:paraId="40CD894D" w14:textId="100C81A4" w:rsidR="008C182D" w:rsidRDefault="008C182D">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_Toc138933006 \h </w:instrText>
      </w:r>
      <w:r>
        <w:fldChar w:fldCharType="separate"/>
      </w:r>
      <w:r>
        <w:t>27</w:t>
      </w:r>
      <w:r>
        <w:fldChar w:fldCharType="end"/>
      </w:r>
    </w:p>
    <w:p w14:paraId="28191CF0" w14:textId="2244E075" w:rsidR="008C182D" w:rsidRDefault="008C182D">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_Toc138933007 \h </w:instrText>
      </w:r>
      <w:r>
        <w:fldChar w:fldCharType="separate"/>
      </w:r>
      <w:r>
        <w:t>29</w:t>
      </w:r>
      <w:r>
        <w:fldChar w:fldCharType="end"/>
      </w:r>
    </w:p>
    <w:p w14:paraId="6677E9C5" w14:textId="63B12FDE" w:rsidR="008C182D" w:rsidRDefault="008C182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sidRPr="006071D8">
        <w:rPr>
          <w:i/>
        </w:rPr>
        <w:t>Operating bands</w:t>
      </w:r>
      <w:r>
        <w:t xml:space="preserve"> and channel arrangement</w:t>
      </w:r>
      <w:r>
        <w:tab/>
      </w:r>
      <w:r>
        <w:fldChar w:fldCharType="begin"/>
      </w:r>
      <w:r>
        <w:instrText xml:space="preserve"> PAGEREF _Toc138933008 \h </w:instrText>
      </w:r>
      <w:r>
        <w:fldChar w:fldCharType="separate"/>
      </w:r>
      <w:r>
        <w:t>30</w:t>
      </w:r>
      <w:r>
        <w:fldChar w:fldCharType="end"/>
      </w:r>
    </w:p>
    <w:p w14:paraId="21500874" w14:textId="3A50A799" w:rsidR="008C182D" w:rsidRDefault="008C182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_Toc138933009 \h </w:instrText>
      </w:r>
      <w:r>
        <w:fldChar w:fldCharType="separate"/>
      </w:r>
      <w:r>
        <w:t>30</w:t>
      </w:r>
      <w:r>
        <w:fldChar w:fldCharType="end"/>
      </w:r>
    </w:p>
    <w:p w14:paraId="16611479" w14:textId="3BBA1D54" w:rsidR="008C182D" w:rsidRDefault="008C182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sidRPr="006071D8">
        <w:rPr>
          <w:i/>
        </w:rPr>
        <w:t>Operating bands</w:t>
      </w:r>
      <w:r>
        <w:tab/>
      </w:r>
      <w:r>
        <w:fldChar w:fldCharType="begin"/>
      </w:r>
      <w:r>
        <w:instrText xml:space="preserve"> PAGEREF _Toc138933010 \h </w:instrText>
      </w:r>
      <w:r>
        <w:fldChar w:fldCharType="separate"/>
      </w:r>
      <w:r>
        <w:t>30</w:t>
      </w:r>
      <w:r>
        <w:fldChar w:fldCharType="end"/>
      </w:r>
    </w:p>
    <w:p w14:paraId="255B20A1" w14:textId="1F125BA4" w:rsidR="008C182D" w:rsidRDefault="008C182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6071D8">
        <w:rPr>
          <w:i/>
        </w:rPr>
        <w:t>BS channel bandwidth</w:t>
      </w:r>
      <w:r>
        <w:tab/>
      </w:r>
      <w:r>
        <w:fldChar w:fldCharType="begin"/>
      </w:r>
      <w:r>
        <w:instrText xml:space="preserve"> PAGEREF _Toc138933011 \h </w:instrText>
      </w:r>
      <w:r>
        <w:fldChar w:fldCharType="separate"/>
      </w:r>
      <w:r>
        <w:t>31</w:t>
      </w:r>
      <w:r>
        <w:fldChar w:fldCharType="end"/>
      </w:r>
    </w:p>
    <w:p w14:paraId="33FF7C95" w14:textId="6A3C3AD2" w:rsidR="008C182D" w:rsidRDefault="008C182D">
      <w:pPr>
        <w:pStyle w:val="TOC3"/>
        <w:rPr>
          <w:rFonts w:asciiTheme="minorHAnsi" w:eastAsiaTheme="minorEastAsia" w:hAnsiTheme="minorHAnsi" w:cstheme="minorBidi"/>
          <w:sz w:val="22"/>
          <w:szCs w:val="22"/>
        </w:rPr>
      </w:pPr>
      <w:r w:rsidRPr="006071D8">
        <w:rPr>
          <w:rFonts w:eastAsia="SimSun"/>
        </w:rPr>
        <w:t>5.3.1</w:t>
      </w:r>
      <w:r>
        <w:rPr>
          <w:rFonts w:asciiTheme="minorHAnsi" w:eastAsiaTheme="minorEastAsia" w:hAnsiTheme="minorHAnsi" w:cstheme="minorBidi"/>
          <w:sz w:val="22"/>
          <w:szCs w:val="22"/>
        </w:rPr>
        <w:tab/>
      </w:r>
      <w:r w:rsidRPr="006071D8">
        <w:rPr>
          <w:rFonts w:eastAsia="SimSun"/>
        </w:rPr>
        <w:t>General</w:t>
      </w:r>
      <w:r>
        <w:tab/>
      </w:r>
      <w:r>
        <w:fldChar w:fldCharType="begin"/>
      </w:r>
      <w:r>
        <w:instrText xml:space="preserve"> PAGEREF _Toc138933012 \h </w:instrText>
      </w:r>
      <w:r>
        <w:fldChar w:fldCharType="separate"/>
      </w:r>
      <w:r>
        <w:t>31</w:t>
      </w:r>
      <w:r>
        <w:fldChar w:fldCharType="end"/>
      </w:r>
    </w:p>
    <w:p w14:paraId="6B5B2D87" w14:textId="02A44D85" w:rsidR="008C182D" w:rsidRDefault="008C182D">
      <w:pPr>
        <w:pStyle w:val="TOC3"/>
        <w:rPr>
          <w:rFonts w:asciiTheme="minorHAnsi" w:eastAsiaTheme="minorEastAsia" w:hAnsiTheme="minorHAnsi" w:cstheme="minorBidi"/>
          <w:sz w:val="22"/>
          <w:szCs w:val="22"/>
        </w:rPr>
      </w:pPr>
      <w:r w:rsidRPr="006071D8">
        <w:rPr>
          <w:rFonts w:eastAsia="Yu Mincho"/>
        </w:rPr>
        <w:t>5.3.2</w:t>
      </w:r>
      <w:r>
        <w:rPr>
          <w:rFonts w:asciiTheme="minorHAnsi" w:eastAsiaTheme="minorEastAsia" w:hAnsiTheme="minorHAnsi" w:cstheme="minorBidi"/>
          <w:sz w:val="22"/>
          <w:szCs w:val="22"/>
        </w:rPr>
        <w:tab/>
      </w:r>
      <w:r w:rsidRPr="006071D8">
        <w:rPr>
          <w:rFonts w:eastAsia="Yu Mincho"/>
          <w:i/>
        </w:rPr>
        <w:t>Transmission bandwidth configuration</w:t>
      </w:r>
      <w:r>
        <w:tab/>
      </w:r>
      <w:r>
        <w:fldChar w:fldCharType="begin"/>
      </w:r>
      <w:r>
        <w:instrText xml:space="preserve"> PAGEREF _Toc138933013 \h </w:instrText>
      </w:r>
      <w:r>
        <w:fldChar w:fldCharType="separate"/>
      </w:r>
      <w:r>
        <w:t>32</w:t>
      </w:r>
      <w:r>
        <w:fldChar w:fldCharType="end"/>
      </w:r>
    </w:p>
    <w:p w14:paraId="23EE863C" w14:textId="31F373D0" w:rsidR="008C182D" w:rsidRDefault="008C182D">
      <w:pPr>
        <w:pStyle w:val="TOC3"/>
        <w:rPr>
          <w:rFonts w:asciiTheme="minorHAnsi" w:eastAsiaTheme="minorEastAsia" w:hAnsiTheme="minorHAnsi" w:cstheme="minorBidi"/>
          <w:sz w:val="22"/>
          <w:szCs w:val="22"/>
        </w:rPr>
      </w:pPr>
      <w:r w:rsidRPr="006071D8">
        <w:rPr>
          <w:rFonts w:eastAsia="Yu Mincho"/>
        </w:rPr>
        <w:t>5.3.3</w:t>
      </w:r>
      <w:r>
        <w:rPr>
          <w:rFonts w:asciiTheme="minorHAnsi" w:eastAsiaTheme="minorEastAsia" w:hAnsiTheme="minorHAnsi" w:cstheme="minorBidi"/>
          <w:sz w:val="22"/>
          <w:szCs w:val="22"/>
        </w:rPr>
        <w:tab/>
      </w:r>
      <w:r w:rsidRPr="006071D8">
        <w:rPr>
          <w:rFonts w:eastAsia="Yu Mincho"/>
        </w:rPr>
        <w:t xml:space="preserve">Minimum guardband and </w:t>
      </w:r>
      <w:r w:rsidRPr="006071D8">
        <w:rPr>
          <w:rFonts w:eastAsia="Yu Mincho"/>
          <w:i/>
        </w:rPr>
        <w:t>transmission bandwidth configuration</w:t>
      </w:r>
      <w:r>
        <w:tab/>
      </w:r>
      <w:r>
        <w:fldChar w:fldCharType="begin"/>
      </w:r>
      <w:r>
        <w:instrText xml:space="preserve"> PAGEREF _Toc138933014 \h </w:instrText>
      </w:r>
      <w:r>
        <w:fldChar w:fldCharType="separate"/>
      </w:r>
      <w:r>
        <w:t>32</w:t>
      </w:r>
      <w:r>
        <w:fldChar w:fldCharType="end"/>
      </w:r>
    </w:p>
    <w:p w14:paraId="10A07EBF" w14:textId="5A0DF0AB" w:rsidR="008C182D" w:rsidRDefault="008C182D">
      <w:pPr>
        <w:pStyle w:val="TOC3"/>
        <w:rPr>
          <w:rFonts w:asciiTheme="minorHAnsi" w:eastAsiaTheme="minorEastAsia" w:hAnsiTheme="minorHAnsi" w:cstheme="minorBidi"/>
          <w:sz w:val="22"/>
          <w:szCs w:val="22"/>
        </w:rPr>
      </w:pPr>
      <w:r w:rsidRPr="006071D8">
        <w:rPr>
          <w:rFonts w:eastAsia="Yu Mincho"/>
        </w:rPr>
        <w:t>5.3.4</w:t>
      </w:r>
      <w:r>
        <w:rPr>
          <w:rFonts w:asciiTheme="minorHAnsi" w:eastAsiaTheme="minorEastAsia" w:hAnsiTheme="minorHAnsi" w:cstheme="minorBidi"/>
          <w:sz w:val="22"/>
          <w:szCs w:val="22"/>
        </w:rPr>
        <w:tab/>
      </w:r>
      <w:r w:rsidRPr="006071D8">
        <w:rPr>
          <w:rFonts w:eastAsia="Yu Mincho"/>
        </w:rPr>
        <w:t>RB alignment</w:t>
      </w:r>
      <w:r>
        <w:tab/>
      </w:r>
      <w:r>
        <w:fldChar w:fldCharType="begin"/>
      </w:r>
      <w:r>
        <w:instrText xml:space="preserve"> PAGEREF _Toc138933015 \h </w:instrText>
      </w:r>
      <w:r>
        <w:fldChar w:fldCharType="separate"/>
      </w:r>
      <w:r>
        <w:t>34</w:t>
      </w:r>
      <w:r>
        <w:fldChar w:fldCharType="end"/>
      </w:r>
    </w:p>
    <w:p w14:paraId="782B1BC8" w14:textId="78E3CB94" w:rsidR="008C182D" w:rsidRDefault="008C182D">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rsidRPr="006071D8">
        <w:rPr>
          <w:i/>
        </w:rPr>
        <w:t>BS channel bandwidth</w:t>
      </w:r>
      <w:r>
        <w:t xml:space="preserve"> for CA</w:t>
      </w:r>
      <w:r>
        <w:tab/>
      </w:r>
      <w:r>
        <w:fldChar w:fldCharType="begin"/>
      </w:r>
      <w:r>
        <w:instrText xml:space="preserve"> PAGEREF _Toc138933016 \h </w:instrText>
      </w:r>
      <w:r>
        <w:fldChar w:fldCharType="separate"/>
      </w:r>
      <w:r>
        <w:t>38</w:t>
      </w:r>
      <w:r>
        <w:fldChar w:fldCharType="end"/>
      </w:r>
    </w:p>
    <w:p w14:paraId="28D5C2EA" w14:textId="7324475C" w:rsidR="008C182D" w:rsidRDefault="008C182D">
      <w:pPr>
        <w:pStyle w:val="TOC3"/>
        <w:rPr>
          <w:rFonts w:asciiTheme="minorHAnsi" w:eastAsiaTheme="minorEastAsia" w:hAnsiTheme="minorHAnsi" w:cstheme="minorBidi"/>
          <w:sz w:val="22"/>
          <w:szCs w:val="22"/>
        </w:rPr>
      </w:pPr>
      <w:r>
        <w:t>5.3A.1</w:t>
      </w:r>
      <w:r>
        <w:rPr>
          <w:rFonts w:asciiTheme="minorHAnsi" w:eastAsiaTheme="minorEastAsia" w:hAnsiTheme="minorHAnsi" w:cstheme="minorBidi"/>
          <w:sz w:val="22"/>
          <w:szCs w:val="22"/>
        </w:rPr>
        <w:tab/>
      </w:r>
      <w:r w:rsidRPr="006071D8">
        <w:rPr>
          <w:i/>
        </w:rPr>
        <w:t>Transmission bandwidth configuration</w:t>
      </w:r>
      <w:r>
        <w:t xml:space="preserve"> for CA</w:t>
      </w:r>
      <w:r>
        <w:tab/>
      </w:r>
      <w:r>
        <w:fldChar w:fldCharType="begin"/>
      </w:r>
      <w:r>
        <w:instrText xml:space="preserve"> PAGEREF _Toc138933017 \h </w:instrText>
      </w:r>
      <w:r>
        <w:fldChar w:fldCharType="separate"/>
      </w:r>
      <w:r>
        <w:t>38</w:t>
      </w:r>
      <w:r>
        <w:fldChar w:fldCharType="end"/>
      </w:r>
    </w:p>
    <w:p w14:paraId="2BA35D35" w14:textId="02363C24" w:rsidR="008C182D" w:rsidRDefault="008C182D">
      <w:pPr>
        <w:pStyle w:val="TOC3"/>
        <w:rPr>
          <w:rFonts w:asciiTheme="minorHAnsi" w:eastAsiaTheme="minorEastAsia" w:hAnsiTheme="minorHAnsi" w:cstheme="minorBidi"/>
          <w:sz w:val="22"/>
          <w:szCs w:val="22"/>
        </w:rPr>
      </w:pPr>
      <w:r>
        <w:t>5.3A.2</w:t>
      </w:r>
      <w:r>
        <w:rPr>
          <w:rFonts w:asciiTheme="minorHAnsi" w:eastAsiaTheme="minorEastAsia" w:hAnsiTheme="minorHAnsi" w:cstheme="minorBidi"/>
          <w:sz w:val="22"/>
          <w:szCs w:val="22"/>
        </w:rPr>
        <w:tab/>
      </w:r>
      <w:r>
        <w:t xml:space="preserve">Minimum guardband and </w:t>
      </w:r>
      <w:r w:rsidRPr="006071D8">
        <w:rPr>
          <w:i/>
        </w:rPr>
        <w:t>transmission bandwidth configuration</w:t>
      </w:r>
      <w:r>
        <w:t xml:space="preserve"> for CA</w:t>
      </w:r>
      <w:r>
        <w:tab/>
      </w:r>
      <w:r>
        <w:fldChar w:fldCharType="begin"/>
      </w:r>
      <w:r>
        <w:instrText xml:space="preserve"> PAGEREF _Toc138933018 \h </w:instrText>
      </w:r>
      <w:r>
        <w:fldChar w:fldCharType="separate"/>
      </w:r>
      <w:r>
        <w:t>38</w:t>
      </w:r>
      <w:r>
        <w:fldChar w:fldCharType="end"/>
      </w:r>
    </w:p>
    <w:p w14:paraId="353B77B2" w14:textId="653E2550" w:rsidR="008C182D" w:rsidRDefault="008C182D">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_Toc138933019 \h </w:instrText>
      </w:r>
      <w:r>
        <w:fldChar w:fldCharType="separate"/>
      </w:r>
      <w:r>
        <w:t>40</w:t>
      </w:r>
      <w:r>
        <w:fldChar w:fldCharType="end"/>
      </w:r>
    </w:p>
    <w:p w14:paraId="456BBF68" w14:textId="04C281A8" w:rsidR="008C182D" w:rsidRDefault="008C182D">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Channel spacing</w:t>
      </w:r>
      <w:r>
        <w:tab/>
      </w:r>
      <w:r>
        <w:fldChar w:fldCharType="begin"/>
      </w:r>
      <w:r>
        <w:instrText xml:space="preserve"> PAGEREF _Toc138933020 \h </w:instrText>
      </w:r>
      <w:r>
        <w:fldChar w:fldCharType="separate"/>
      </w:r>
      <w:r>
        <w:t>40</w:t>
      </w:r>
      <w:r>
        <w:fldChar w:fldCharType="end"/>
      </w:r>
    </w:p>
    <w:p w14:paraId="519AC728" w14:textId="0B73DFDD" w:rsidR="008C182D" w:rsidRDefault="008C182D">
      <w:pPr>
        <w:pStyle w:val="TOC4"/>
        <w:rPr>
          <w:rFonts w:asciiTheme="minorHAnsi" w:eastAsiaTheme="minorEastAsia" w:hAnsiTheme="minorHAnsi" w:cstheme="minorBidi"/>
          <w:sz w:val="22"/>
          <w:szCs w:val="22"/>
        </w:rPr>
      </w:pPr>
      <w:r w:rsidRPr="006071D8">
        <w:rPr>
          <w:rFonts w:eastAsia="Yu Mincho"/>
        </w:rPr>
        <w:t>5.4.1.1</w:t>
      </w:r>
      <w:r>
        <w:rPr>
          <w:rFonts w:asciiTheme="minorHAnsi" w:eastAsiaTheme="minorEastAsia" w:hAnsiTheme="minorHAnsi" w:cstheme="minorBidi"/>
          <w:sz w:val="22"/>
          <w:szCs w:val="22"/>
        </w:rPr>
        <w:tab/>
      </w:r>
      <w:r w:rsidRPr="006071D8">
        <w:rPr>
          <w:rFonts w:eastAsia="Yu Mincho"/>
        </w:rPr>
        <w:t>Channel spacing for adjacent NR carriers</w:t>
      </w:r>
      <w:r>
        <w:tab/>
      </w:r>
      <w:r>
        <w:fldChar w:fldCharType="begin"/>
      </w:r>
      <w:r>
        <w:instrText xml:space="preserve"> PAGEREF _Toc138933021 \h </w:instrText>
      </w:r>
      <w:r>
        <w:fldChar w:fldCharType="separate"/>
      </w:r>
      <w:r>
        <w:t>40</w:t>
      </w:r>
      <w:r>
        <w:fldChar w:fldCharType="end"/>
      </w:r>
    </w:p>
    <w:p w14:paraId="39D72339" w14:textId="1027A989" w:rsidR="008C182D" w:rsidRDefault="008C182D">
      <w:pPr>
        <w:pStyle w:val="TOC4"/>
        <w:rPr>
          <w:rFonts w:asciiTheme="minorHAnsi" w:eastAsiaTheme="minorEastAsia" w:hAnsiTheme="minorHAnsi" w:cstheme="minorBidi"/>
          <w:sz w:val="22"/>
          <w:szCs w:val="22"/>
        </w:rPr>
      </w:pPr>
      <w:r w:rsidRPr="006071D8">
        <w:rPr>
          <w:rFonts w:eastAsia="Yu Mincho"/>
        </w:rPr>
        <w:t>5.4.1.2</w:t>
      </w:r>
      <w:r>
        <w:rPr>
          <w:rFonts w:asciiTheme="minorHAnsi" w:eastAsiaTheme="minorEastAsia" w:hAnsiTheme="minorHAnsi" w:cstheme="minorBidi"/>
          <w:sz w:val="22"/>
          <w:szCs w:val="22"/>
        </w:rPr>
        <w:tab/>
      </w:r>
      <w:r w:rsidRPr="006071D8">
        <w:rPr>
          <w:rFonts w:eastAsia="Yu Mincho"/>
        </w:rPr>
        <w:t>Channel spacing for CA</w:t>
      </w:r>
      <w:r>
        <w:tab/>
      </w:r>
      <w:r>
        <w:fldChar w:fldCharType="begin"/>
      </w:r>
      <w:r>
        <w:instrText xml:space="preserve"> PAGEREF _Toc138933022 \h </w:instrText>
      </w:r>
      <w:r>
        <w:fldChar w:fldCharType="separate"/>
      </w:r>
      <w:r>
        <w:t>40</w:t>
      </w:r>
      <w:r>
        <w:fldChar w:fldCharType="end"/>
      </w:r>
    </w:p>
    <w:p w14:paraId="0D6F0572" w14:textId="18A7468D" w:rsidR="008C182D" w:rsidRDefault="008C182D">
      <w:pPr>
        <w:pStyle w:val="TOC3"/>
        <w:rPr>
          <w:rFonts w:asciiTheme="minorHAnsi" w:eastAsiaTheme="minorEastAsia" w:hAnsiTheme="minorHAnsi" w:cstheme="minorBidi"/>
          <w:sz w:val="22"/>
          <w:szCs w:val="22"/>
        </w:rPr>
      </w:pPr>
      <w:r w:rsidRPr="006071D8">
        <w:rPr>
          <w:rFonts w:eastAsia="Yu Mincho"/>
        </w:rPr>
        <w:t>5.4.2</w:t>
      </w:r>
      <w:r>
        <w:rPr>
          <w:rFonts w:asciiTheme="minorHAnsi" w:eastAsiaTheme="minorEastAsia" w:hAnsiTheme="minorHAnsi" w:cstheme="minorBidi"/>
          <w:sz w:val="22"/>
          <w:szCs w:val="22"/>
        </w:rPr>
        <w:tab/>
      </w:r>
      <w:r w:rsidRPr="006071D8">
        <w:rPr>
          <w:rFonts w:eastAsia="Yu Mincho"/>
        </w:rPr>
        <w:t>Channel raster</w:t>
      </w:r>
      <w:r>
        <w:tab/>
      </w:r>
      <w:r>
        <w:fldChar w:fldCharType="begin"/>
      </w:r>
      <w:r>
        <w:instrText xml:space="preserve"> PAGEREF _Toc138933023 \h </w:instrText>
      </w:r>
      <w:r>
        <w:fldChar w:fldCharType="separate"/>
      </w:r>
      <w:r>
        <w:t>41</w:t>
      </w:r>
      <w:r>
        <w:fldChar w:fldCharType="end"/>
      </w:r>
    </w:p>
    <w:p w14:paraId="7730A1AE" w14:textId="33ECFB2A" w:rsidR="008C182D" w:rsidRDefault="008C182D">
      <w:pPr>
        <w:pStyle w:val="TOC4"/>
        <w:rPr>
          <w:rFonts w:asciiTheme="minorHAnsi" w:eastAsiaTheme="minorEastAsia" w:hAnsiTheme="minorHAnsi" w:cstheme="minorBidi"/>
          <w:sz w:val="22"/>
          <w:szCs w:val="22"/>
        </w:rPr>
      </w:pPr>
      <w:r w:rsidRPr="006071D8">
        <w:rPr>
          <w:rFonts w:eastAsia="Yu Mincho"/>
        </w:rPr>
        <w:t>5.4.2.1</w:t>
      </w:r>
      <w:r>
        <w:rPr>
          <w:rFonts w:asciiTheme="minorHAnsi" w:eastAsiaTheme="minorEastAsia" w:hAnsiTheme="minorHAnsi" w:cstheme="minorBidi"/>
          <w:sz w:val="22"/>
          <w:szCs w:val="22"/>
        </w:rPr>
        <w:tab/>
      </w:r>
      <w:r w:rsidRPr="006071D8">
        <w:rPr>
          <w:rFonts w:eastAsia="Yu Mincho"/>
        </w:rPr>
        <w:t>NR-ARFCN and channel raster</w:t>
      </w:r>
      <w:r>
        <w:tab/>
      </w:r>
      <w:r>
        <w:fldChar w:fldCharType="begin"/>
      </w:r>
      <w:r>
        <w:instrText xml:space="preserve"> PAGEREF _Toc138933024 \h </w:instrText>
      </w:r>
      <w:r>
        <w:fldChar w:fldCharType="separate"/>
      </w:r>
      <w:r>
        <w:t>41</w:t>
      </w:r>
      <w:r>
        <w:fldChar w:fldCharType="end"/>
      </w:r>
    </w:p>
    <w:p w14:paraId="1FB7840D" w14:textId="67CC4034" w:rsidR="008C182D" w:rsidRDefault="008C182D">
      <w:pPr>
        <w:pStyle w:val="TOC4"/>
        <w:rPr>
          <w:rFonts w:asciiTheme="minorHAnsi" w:eastAsiaTheme="minorEastAsia" w:hAnsiTheme="minorHAnsi" w:cstheme="minorBidi"/>
          <w:sz w:val="22"/>
          <w:szCs w:val="22"/>
        </w:rPr>
      </w:pPr>
      <w:r w:rsidRPr="006071D8">
        <w:rPr>
          <w:rFonts w:eastAsia="Yu Mincho"/>
        </w:rPr>
        <w:t>5.4.2.2</w:t>
      </w:r>
      <w:r>
        <w:rPr>
          <w:rFonts w:asciiTheme="minorHAnsi" w:eastAsiaTheme="minorEastAsia" w:hAnsiTheme="minorHAnsi" w:cstheme="minorBidi"/>
          <w:sz w:val="22"/>
          <w:szCs w:val="22"/>
        </w:rPr>
        <w:tab/>
      </w:r>
      <w:r w:rsidRPr="006071D8">
        <w:rPr>
          <w:rFonts w:eastAsia="Yu Mincho"/>
        </w:rPr>
        <w:t>Channel raster to resource element mapping</w:t>
      </w:r>
      <w:r>
        <w:tab/>
      </w:r>
      <w:r>
        <w:fldChar w:fldCharType="begin"/>
      </w:r>
      <w:r>
        <w:instrText xml:space="preserve"> PAGEREF _Toc138933025 \h </w:instrText>
      </w:r>
      <w:r>
        <w:fldChar w:fldCharType="separate"/>
      </w:r>
      <w:r>
        <w:t>41</w:t>
      </w:r>
      <w:r>
        <w:fldChar w:fldCharType="end"/>
      </w:r>
    </w:p>
    <w:p w14:paraId="5E51B9AB" w14:textId="6938EF2C" w:rsidR="008C182D" w:rsidRDefault="008C182D">
      <w:pPr>
        <w:pStyle w:val="TOC4"/>
        <w:rPr>
          <w:rFonts w:asciiTheme="minorHAnsi" w:eastAsiaTheme="minorEastAsia" w:hAnsiTheme="minorHAnsi" w:cstheme="minorBidi"/>
          <w:sz w:val="22"/>
          <w:szCs w:val="22"/>
        </w:rPr>
      </w:pPr>
      <w:r w:rsidRPr="006071D8">
        <w:rPr>
          <w:rFonts w:eastAsia="Yu Mincho"/>
        </w:rPr>
        <w:t>5.4.2.3</w:t>
      </w:r>
      <w:r>
        <w:rPr>
          <w:rFonts w:asciiTheme="minorHAnsi" w:eastAsiaTheme="minorEastAsia" w:hAnsiTheme="minorHAnsi" w:cstheme="minorBidi"/>
          <w:sz w:val="22"/>
          <w:szCs w:val="22"/>
        </w:rPr>
        <w:tab/>
      </w:r>
      <w:r w:rsidRPr="006071D8">
        <w:rPr>
          <w:rFonts w:eastAsia="Yu Mincho"/>
        </w:rPr>
        <w:t xml:space="preserve">Channel raster entries for each </w:t>
      </w:r>
      <w:r w:rsidRPr="006071D8">
        <w:rPr>
          <w:rFonts w:eastAsia="Yu Mincho"/>
          <w:i/>
        </w:rPr>
        <w:t>operating band</w:t>
      </w:r>
      <w:r>
        <w:tab/>
      </w:r>
      <w:r>
        <w:fldChar w:fldCharType="begin"/>
      </w:r>
      <w:r>
        <w:instrText xml:space="preserve"> PAGEREF _Toc138933026 \h </w:instrText>
      </w:r>
      <w:r>
        <w:fldChar w:fldCharType="separate"/>
      </w:r>
      <w:r>
        <w:t>42</w:t>
      </w:r>
      <w:r>
        <w:fldChar w:fldCharType="end"/>
      </w:r>
    </w:p>
    <w:p w14:paraId="004CB1E3" w14:textId="0A3726D8" w:rsidR="008C182D" w:rsidRDefault="008C182D">
      <w:pPr>
        <w:pStyle w:val="TOC3"/>
        <w:rPr>
          <w:rFonts w:asciiTheme="minorHAnsi" w:eastAsiaTheme="minorEastAsia" w:hAnsiTheme="minorHAnsi" w:cstheme="minorBidi"/>
          <w:sz w:val="22"/>
          <w:szCs w:val="22"/>
        </w:rPr>
      </w:pPr>
      <w:r w:rsidRPr="006071D8">
        <w:rPr>
          <w:rFonts w:eastAsia="Yu Mincho"/>
        </w:rPr>
        <w:t>5.4.3</w:t>
      </w:r>
      <w:r>
        <w:rPr>
          <w:rFonts w:asciiTheme="minorHAnsi" w:eastAsiaTheme="minorEastAsia" w:hAnsiTheme="minorHAnsi" w:cstheme="minorBidi"/>
          <w:sz w:val="22"/>
          <w:szCs w:val="22"/>
        </w:rPr>
        <w:tab/>
      </w:r>
      <w:r w:rsidRPr="006071D8">
        <w:rPr>
          <w:rFonts w:eastAsia="Yu Mincho"/>
        </w:rPr>
        <w:t>Synchronization raster</w:t>
      </w:r>
      <w:r>
        <w:tab/>
      </w:r>
      <w:r>
        <w:fldChar w:fldCharType="begin"/>
      </w:r>
      <w:r>
        <w:instrText xml:space="preserve"> PAGEREF _Toc138933027 \h </w:instrText>
      </w:r>
      <w:r>
        <w:fldChar w:fldCharType="separate"/>
      </w:r>
      <w:r>
        <w:t>43</w:t>
      </w:r>
      <w:r>
        <w:fldChar w:fldCharType="end"/>
      </w:r>
    </w:p>
    <w:p w14:paraId="1950FFFF" w14:textId="0349DD54" w:rsidR="008C182D" w:rsidRDefault="008C182D">
      <w:pPr>
        <w:pStyle w:val="TOC4"/>
        <w:rPr>
          <w:rFonts w:asciiTheme="minorHAnsi" w:eastAsiaTheme="minorEastAsia" w:hAnsiTheme="minorHAnsi" w:cstheme="minorBidi"/>
          <w:sz w:val="22"/>
          <w:szCs w:val="22"/>
        </w:rPr>
      </w:pPr>
      <w:r w:rsidRPr="006071D8">
        <w:rPr>
          <w:rFonts w:eastAsia="Yu Mincho"/>
        </w:rPr>
        <w:t>5.4.3.1</w:t>
      </w:r>
      <w:r>
        <w:rPr>
          <w:rFonts w:asciiTheme="minorHAnsi" w:eastAsiaTheme="minorEastAsia" w:hAnsiTheme="minorHAnsi" w:cstheme="minorBidi"/>
          <w:sz w:val="22"/>
          <w:szCs w:val="22"/>
        </w:rPr>
        <w:tab/>
      </w:r>
      <w:r w:rsidRPr="006071D8">
        <w:rPr>
          <w:rFonts w:eastAsia="Yu Mincho"/>
        </w:rPr>
        <w:t>Synchronization raster and numbering</w:t>
      </w:r>
      <w:r>
        <w:tab/>
      </w:r>
      <w:r>
        <w:fldChar w:fldCharType="begin"/>
      </w:r>
      <w:r>
        <w:instrText xml:space="preserve"> PAGEREF _Toc138933028 \h </w:instrText>
      </w:r>
      <w:r>
        <w:fldChar w:fldCharType="separate"/>
      </w:r>
      <w:r>
        <w:t>43</w:t>
      </w:r>
      <w:r>
        <w:fldChar w:fldCharType="end"/>
      </w:r>
    </w:p>
    <w:p w14:paraId="5379ABC2" w14:textId="300F0EB5" w:rsidR="008C182D" w:rsidRDefault="008C182D">
      <w:pPr>
        <w:pStyle w:val="TOC4"/>
        <w:rPr>
          <w:rFonts w:asciiTheme="minorHAnsi" w:eastAsiaTheme="minorEastAsia" w:hAnsiTheme="minorHAnsi" w:cstheme="minorBidi"/>
          <w:sz w:val="22"/>
          <w:szCs w:val="22"/>
        </w:rPr>
      </w:pPr>
      <w:r w:rsidRPr="006071D8">
        <w:rPr>
          <w:rFonts w:eastAsia="Yu Mincho"/>
        </w:rPr>
        <w:t>5.4.3.2</w:t>
      </w:r>
      <w:r>
        <w:rPr>
          <w:rFonts w:asciiTheme="minorHAnsi" w:eastAsiaTheme="minorEastAsia" w:hAnsiTheme="minorHAnsi" w:cstheme="minorBidi"/>
          <w:sz w:val="22"/>
          <w:szCs w:val="22"/>
        </w:rPr>
        <w:tab/>
      </w:r>
      <w:r w:rsidRPr="006071D8">
        <w:rPr>
          <w:rFonts w:eastAsia="Yu Mincho"/>
        </w:rPr>
        <w:t>Synchronization raster to synchronization block resource element mapping</w:t>
      </w:r>
      <w:r>
        <w:tab/>
      </w:r>
      <w:r>
        <w:fldChar w:fldCharType="begin"/>
      </w:r>
      <w:r>
        <w:instrText xml:space="preserve"> PAGEREF _Toc138933029 \h </w:instrText>
      </w:r>
      <w:r>
        <w:fldChar w:fldCharType="separate"/>
      </w:r>
      <w:r>
        <w:t>44</w:t>
      </w:r>
      <w:r>
        <w:fldChar w:fldCharType="end"/>
      </w:r>
    </w:p>
    <w:p w14:paraId="7DBF1CAD" w14:textId="648ED26C" w:rsidR="008C182D" w:rsidRDefault="008C182D">
      <w:pPr>
        <w:pStyle w:val="TOC4"/>
        <w:rPr>
          <w:rFonts w:asciiTheme="minorHAnsi" w:eastAsiaTheme="minorEastAsia" w:hAnsiTheme="minorHAnsi" w:cstheme="minorBidi"/>
          <w:sz w:val="22"/>
          <w:szCs w:val="22"/>
        </w:rPr>
      </w:pPr>
      <w:r w:rsidRPr="006071D8">
        <w:rPr>
          <w:rFonts w:eastAsia="Yu Mincho"/>
        </w:rPr>
        <w:t>5.4.3.3</w:t>
      </w:r>
      <w:r>
        <w:rPr>
          <w:rFonts w:asciiTheme="minorHAnsi" w:eastAsiaTheme="minorEastAsia" w:hAnsiTheme="minorHAnsi" w:cstheme="minorBidi"/>
          <w:sz w:val="22"/>
          <w:szCs w:val="22"/>
        </w:rPr>
        <w:tab/>
      </w:r>
      <w:r w:rsidRPr="006071D8">
        <w:rPr>
          <w:rFonts w:eastAsia="Yu Mincho"/>
        </w:rPr>
        <w:t xml:space="preserve">Synchronization raster entries for each </w:t>
      </w:r>
      <w:r w:rsidRPr="006071D8">
        <w:rPr>
          <w:rFonts w:eastAsia="Yu Mincho"/>
          <w:i/>
        </w:rPr>
        <w:t>operating band</w:t>
      </w:r>
      <w:r>
        <w:tab/>
      </w:r>
      <w:r>
        <w:fldChar w:fldCharType="begin"/>
      </w:r>
      <w:r>
        <w:instrText xml:space="preserve"> PAGEREF _Toc138933030 \h </w:instrText>
      </w:r>
      <w:r>
        <w:fldChar w:fldCharType="separate"/>
      </w:r>
      <w:r>
        <w:t>44</w:t>
      </w:r>
      <w:r>
        <w:fldChar w:fldCharType="end"/>
      </w:r>
    </w:p>
    <w:p w14:paraId="27BC1E26" w14:textId="3C31DCDA" w:rsidR="008C182D" w:rsidRDefault="008C182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_Toc138933031 \h </w:instrText>
      </w:r>
      <w:r>
        <w:fldChar w:fldCharType="separate"/>
      </w:r>
      <w:r>
        <w:t>46</w:t>
      </w:r>
      <w:r>
        <w:fldChar w:fldCharType="end"/>
      </w:r>
    </w:p>
    <w:p w14:paraId="76DD50AC" w14:textId="476FC81E" w:rsidR="008C182D" w:rsidRDefault="008C182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_Toc138933032 \h </w:instrText>
      </w:r>
      <w:r>
        <w:fldChar w:fldCharType="separate"/>
      </w:r>
      <w:r>
        <w:t>46</w:t>
      </w:r>
      <w:r>
        <w:fldChar w:fldCharType="end"/>
      </w:r>
    </w:p>
    <w:p w14:paraId="236CD185" w14:textId="38F57E0D" w:rsidR="008C182D" w:rsidRDefault="008C182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_Toc138933033 \h </w:instrText>
      </w:r>
      <w:r>
        <w:fldChar w:fldCharType="separate"/>
      </w:r>
      <w:r>
        <w:t>46</w:t>
      </w:r>
      <w:r>
        <w:fldChar w:fldCharType="end"/>
      </w:r>
    </w:p>
    <w:p w14:paraId="20AE98AF" w14:textId="3C42F5CA" w:rsidR="008C182D" w:rsidRDefault="008C182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_Toc138933034 \h </w:instrText>
      </w:r>
      <w:r>
        <w:fldChar w:fldCharType="separate"/>
      </w:r>
      <w:r>
        <w:t>46</w:t>
      </w:r>
      <w:r>
        <w:fldChar w:fldCharType="end"/>
      </w:r>
    </w:p>
    <w:p w14:paraId="65244258" w14:textId="5C967F08" w:rsidR="008C182D" w:rsidRDefault="008C182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 xml:space="preserve">Minimum requirement for </w:t>
      </w:r>
      <w:r w:rsidRPr="006071D8">
        <w:rPr>
          <w:i/>
        </w:rPr>
        <w:t>BS type 1-C</w:t>
      </w:r>
      <w:r>
        <w:tab/>
      </w:r>
      <w:r>
        <w:fldChar w:fldCharType="begin"/>
      </w:r>
      <w:r>
        <w:instrText xml:space="preserve"> PAGEREF _Toc138933035 \h </w:instrText>
      </w:r>
      <w:r>
        <w:fldChar w:fldCharType="separate"/>
      </w:r>
      <w:r>
        <w:t>47</w:t>
      </w:r>
      <w:r>
        <w:fldChar w:fldCharType="end"/>
      </w:r>
    </w:p>
    <w:p w14:paraId="3B1222D4" w14:textId="21F2529A" w:rsidR="008C182D" w:rsidRDefault="008C182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 xml:space="preserve">Minimum requirement for </w:t>
      </w:r>
      <w:r w:rsidRPr="006071D8">
        <w:rPr>
          <w:i/>
        </w:rPr>
        <w:t>BS type 1-H</w:t>
      </w:r>
      <w:r>
        <w:tab/>
      </w:r>
      <w:r>
        <w:fldChar w:fldCharType="begin"/>
      </w:r>
      <w:r>
        <w:instrText xml:space="preserve"> PAGEREF _Toc138933036 \h </w:instrText>
      </w:r>
      <w:r>
        <w:fldChar w:fldCharType="separate"/>
      </w:r>
      <w:r>
        <w:t>47</w:t>
      </w:r>
      <w:r>
        <w:fldChar w:fldCharType="end"/>
      </w:r>
    </w:p>
    <w:p w14:paraId="41CEF855" w14:textId="104D2661" w:rsidR="008C182D" w:rsidRDefault="008C182D">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_Toc138933037 \h </w:instrText>
      </w:r>
      <w:r>
        <w:fldChar w:fldCharType="separate"/>
      </w:r>
      <w:r>
        <w:t>47</w:t>
      </w:r>
      <w:r>
        <w:fldChar w:fldCharType="end"/>
      </w:r>
    </w:p>
    <w:p w14:paraId="3C199C23" w14:textId="7C76DB65" w:rsidR="008C182D" w:rsidRDefault="008C182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_Toc138933038 \h </w:instrText>
      </w:r>
      <w:r>
        <w:fldChar w:fldCharType="separate"/>
      </w:r>
      <w:r>
        <w:t>47</w:t>
      </w:r>
      <w:r>
        <w:fldChar w:fldCharType="end"/>
      </w:r>
    </w:p>
    <w:p w14:paraId="3D87BA97" w14:textId="082F8968" w:rsidR="008C182D" w:rsidRDefault="008C182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_Toc138933039 \h </w:instrText>
      </w:r>
      <w:r>
        <w:fldChar w:fldCharType="separate"/>
      </w:r>
      <w:r>
        <w:t>47</w:t>
      </w:r>
      <w:r>
        <w:fldChar w:fldCharType="end"/>
      </w:r>
    </w:p>
    <w:p w14:paraId="1B0DFE76" w14:textId="5BD19000" w:rsidR="008C182D" w:rsidRDefault="008C182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_Toc138933040 \h </w:instrText>
      </w:r>
      <w:r>
        <w:fldChar w:fldCharType="separate"/>
      </w:r>
      <w:r>
        <w:t>47</w:t>
      </w:r>
      <w:r>
        <w:fldChar w:fldCharType="end"/>
      </w:r>
    </w:p>
    <w:p w14:paraId="02E7B2E9" w14:textId="4A3C0934" w:rsidR="008C182D" w:rsidRDefault="008C182D">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r>
      <w:r>
        <w:instrText xml:space="preserve"> PAGEREF _Toc138933041 \h </w:instrText>
      </w:r>
      <w:r>
        <w:fldChar w:fldCharType="separate"/>
      </w:r>
      <w:r>
        <w:t>47</w:t>
      </w:r>
      <w:r>
        <w:fldChar w:fldCharType="end"/>
      </w:r>
    </w:p>
    <w:p w14:paraId="0DC75769" w14:textId="5756C03C" w:rsidR="008C182D" w:rsidRDefault="008C182D">
      <w:pPr>
        <w:pStyle w:val="TOC4"/>
        <w:rPr>
          <w:rFonts w:asciiTheme="minorHAnsi" w:eastAsiaTheme="minorEastAsia" w:hAnsiTheme="minorHAnsi" w:cstheme="minorBidi"/>
          <w:sz w:val="22"/>
          <w:szCs w:val="22"/>
        </w:rPr>
      </w:pPr>
      <w:r>
        <w:lastRenderedPageBreak/>
        <w:t>6.3.2.2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_Toc138933042 \h </w:instrText>
      </w:r>
      <w:r>
        <w:fldChar w:fldCharType="separate"/>
      </w:r>
      <w:r>
        <w:t>47</w:t>
      </w:r>
      <w:r>
        <w:fldChar w:fldCharType="end"/>
      </w:r>
    </w:p>
    <w:p w14:paraId="3371048E" w14:textId="15D3307A" w:rsidR="008C182D" w:rsidRDefault="008C182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_Toc138933043 \h </w:instrText>
      </w:r>
      <w:r>
        <w:fldChar w:fldCharType="separate"/>
      </w:r>
      <w:r>
        <w:t>48</w:t>
      </w:r>
      <w:r>
        <w:fldChar w:fldCharType="end"/>
      </w:r>
    </w:p>
    <w:p w14:paraId="11C888EA" w14:textId="4347530B" w:rsidR="008C182D" w:rsidRDefault="008C182D">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General</w:t>
      </w:r>
      <w:r>
        <w:tab/>
      </w:r>
      <w:r>
        <w:fldChar w:fldCharType="begin"/>
      </w:r>
      <w:r>
        <w:instrText xml:space="preserve"> PAGEREF _Toc138933044 \h </w:instrText>
      </w:r>
      <w:r>
        <w:fldChar w:fldCharType="separate"/>
      </w:r>
      <w:r>
        <w:t>48</w:t>
      </w:r>
      <w:r>
        <w:fldChar w:fldCharType="end"/>
      </w:r>
    </w:p>
    <w:p w14:paraId="55393DDE" w14:textId="27F240BF" w:rsidR="008C182D" w:rsidRDefault="008C182D">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_Toc138933045 \h </w:instrText>
      </w:r>
      <w:r>
        <w:fldChar w:fldCharType="separate"/>
      </w:r>
      <w:r>
        <w:t>48</w:t>
      </w:r>
      <w:r>
        <w:fldChar w:fldCharType="end"/>
      </w:r>
    </w:p>
    <w:p w14:paraId="100744B8" w14:textId="1AF8E976" w:rsidR="008C182D" w:rsidRDefault="008C182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_Toc138933046 \h </w:instrText>
      </w:r>
      <w:r>
        <w:fldChar w:fldCharType="separate"/>
      </w:r>
      <w:r>
        <w:t>49</w:t>
      </w:r>
      <w:r>
        <w:fldChar w:fldCharType="end"/>
      </w:r>
    </w:p>
    <w:p w14:paraId="01E3FCDF" w14:textId="73B7A03B" w:rsidR="008C182D" w:rsidRDefault="008C182D">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_Toc138933047 \h </w:instrText>
      </w:r>
      <w:r>
        <w:fldChar w:fldCharType="separate"/>
      </w:r>
      <w:r>
        <w:t>49</w:t>
      </w:r>
      <w:r>
        <w:fldChar w:fldCharType="end"/>
      </w:r>
    </w:p>
    <w:p w14:paraId="2268A911" w14:textId="7723CA01" w:rsidR="008C182D" w:rsidRDefault="008C182D">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_Toc138933048 \h </w:instrText>
      </w:r>
      <w:r>
        <w:fldChar w:fldCharType="separate"/>
      </w:r>
      <w:r>
        <w:t>49</w:t>
      </w:r>
      <w:r>
        <w:fldChar w:fldCharType="end"/>
      </w:r>
    </w:p>
    <w:p w14:paraId="242AB18B" w14:textId="1850CAF5" w:rsidR="008C182D" w:rsidRDefault="008C182D">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 xml:space="preserve">Minimum requirement for </w:t>
      </w:r>
      <w:r w:rsidRPr="006071D8">
        <w:rPr>
          <w:i/>
        </w:rPr>
        <w:t>BS type 1-C</w:t>
      </w:r>
      <w:r>
        <w:tab/>
      </w:r>
      <w:r>
        <w:fldChar w:fldCharType="begin"/>
      </w:r>
      <w:r>
        <w:instrText xml:space="preserve"> PAGEREF _Toc138933049 \h </w:instrText>
      </w:r>
      <w:r>
        <w:fldChar w:fldCharType="separate"/>
      </w:r>
      <w:r>
        <w:t>49</w:t>
      </w:r>
      <w:r>
        <w:fldChar w:fldCharType="end"/>
      </w:r>
    </w:p>
    <w:p w14:paraId="14E9ED1A" w14:textId="77DAA04A" w:rsidR="008C182D" w:rsidRDefault="008C182D">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6071D8">
        <w:rPr>
          <w:i/>
        </w:rPr>
        <w:t>BS type 1-H</w:t>
      </w:r>
      <w:r>
        <w:tab/>
      </w:r>
      <w:r>
        <w:fldChar w:fldCharType="begin"/>
      </w:r>
      <w:r>
        <w:instrText xml:space="preserve"> PAGEREF _Toc138933050 \h </w:instrText>
      </w:r>
      <w:r>
        <w:fldChar w:fldCharType="separate"/>
      </w:r>
      <w:r>
        <w:t>49</w:t>
      </w:r>
      <w:r>
        <w:fldChar w:fldCharType="end"/>
      </w:r>
    </w:p>
    <w:p w14:paraId="6D39BC7C" w14:textId="241F4510" w:rsidR="008C182D" w:rsidRDefault="008C182D">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rsidRPr="006071D8">
        <w:rPr>
          <w:i/>
        </w:rPr>
        <w:t>Transmitter transient period</w:t>
      </w:r>
      <w:r>
        <w:tab/>
      </w:r>
      <w:r>
        <w:fldChar w:fldCharType="begin"/>
      </w:r>
      <w:r>
        <w:instrText xml:space="preserve"> PAGEREF _Toc138933051 \h </w:instrText>
      </w:r>
      <w:r>
        <w:fldChar w:fldCharType="separate"/>
      </w:r>
      <w:r>
        <w:t>49</w:t>
      </w:r>
      <w:r>
        <w:fldChar w:fldCharType="end"/>
      </w:r>
    </w:p>
    <w:p w14:paraId="5B00CA2C" w14:textId="5427F0D6" w:rsidR="008C182D" w:rsidRDefault="008C182D">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_Toc138933052 \h </w:instrText>
      </w:r>
      <w:r>
        <w:fldChar w:fldCharType="separate"/>
      </w:r>
      <w:r>
        <w:t>49</w:t>
      </w:r>
      <w:r>
        <w:fldChar w:fldCharType="end"/>
      </w:r>
    </w:p>
    <w:p w14:paraId="4858CDD4" w14:textId="1BE4BE08" w:rsidR="008C182D" w:rsidRDefault="008C182D">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_Toc138933053 \h </w:instrText>
      </w:r>
      <w:r>
        <w:fldChar w:fldCharType="separate"/>
      </w:r>
      <w:r>
        <w:t>50</w:t>
      </w:r>
      <w:r>
        <w:fldChar w:fldCharType="end"/>
      </w:r>
    </w:p>
    <w:p w14:paraId="11DD21AC" w14:textId="04F99BA7" w:rsidR="008C182D" w:rsidRDefault="008C182D">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Void</w:t>
      </w:r>
      <w:r>
        <w:tab/>
      </w:r>
      <w:r>
        <w:fldChar w:fldCharType="begin"/>
      </w:r>
      <w:r>
        <w:instrText xml:space="preserve"> PAGEREF _Toc138933054 \h </w:instrText>
      </w:r>
      <w:r>
        <w:fldChar w:fldCharType="separate"/>
      </w:r>
      <w:r>
        <w:t>50</w:t>
      </w:r>
      <w:r>
        <w:fldChar w:fldCharType="end"/>
      </w:r>
    </w:p>
    <w:p w14:paraId="6B618D49" w14:textId="221E5A03" w:rsidR="008C182D" w:rsidRDefault="008C182D">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_Toc138933055 \h </w:instrText>
      </w:r>
      <w:r>
        <w:fldChar w:fldCharType="separate"/>
      </w:r>
      <w:r>
        <w:t>50</w:t>
      </w:r>
      <w:r>
        <w:fldChar w:fldCharType="end"/>
      </w:r>
    </w:p>
    <w:p w14:paraId="18762681" w14:textId="31A51496" w:rsidR="008C182D" w:rsidRDefault="008C182D">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_Toc138933056 \h </w:instrText>
      </w:r>
      <w:r>
        <w:fldChar w:fldCharType="separate"/>
      </w:r>
      <w:r>
        <w:t>50</w:t>
      </w:r>
      <w:r>
        <w:fldChar w:fldCharType="end"/>
      </w:r>
    </w:p>
    <w:p w14:paraId="07AFD572" w14:textId="0B5B811F" w:rsidR="008C182D" w:rsidRDefault="008C182D">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General</w:t>
      </w:r>
      <w:r>
        <w:tab/>
      </w:r>
      <w:r>
        <w:fldChar w:fldCharType="begin"/>
      </w:r>
      <w:r>
        <w:instrText xml:space="preserve"> PAGEREF _Toc138933057 \h </w:instrText>
      </w:r>
      <w:r>
        <w:fldChar w:fldCharType="separate"/>
      </w:r>
      <w:r>
        <w:t>50</w:t>
      </w:r>
      <w:r>
        <w:fldChar w:fldCharType="end"/>
      </w:r>
    </w:p>
    <w:p w14:paraId="7F9C1AD3" w14:textId="283E5095" w:rsidR="008C182D" w:rsidRDefault="008C182D">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_Toc138933058 \h </w:instrText>
      </w:r>
      <w:r>
        <w:fldChar w:fldCharType="separate"/>
      </w:r>
      <w:r>
        <w:t>51</w:t>
      </w:r>
      <w:r>
        <w:fldChar w:fldCharType="end"/>
      </w:r>
    </w:p>
    <w:p w14:paraId="22BE1B7F" w14:textId="0C005E2E" w:rsidR="008C182D" w:rsidRDefault="008C182D">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_Toc138933059 \h </w:instrText>
      </w:r>
      <w:r>
        <w:fldChar w:fldCharType="separate"/>
      </w:r>
      <w:r>
        <w:t>51</w:t>
      </w:r>
      <w:r>
        <w:fldChar w:fldCharType="end"/>
      </w:r>
    </w:p>
    <w:p w14:paraId="7231A0F0" w14:textId="4C05FCCF" w:rsidR="008C182D" w:rsidRDefault="008C182D">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General</w:t>
      </w:r>
      <w:r>
        <w:tab/>
      </w:r>
      <w:r>
        <w:fldChar w:fldCharType="begin"/>
      </w:r>
      <w:r>
        <w:instrText xml:space="preserve"> PAGEREF _Toc138933060 \h </w:instrText>
      </w:r>
      <w:r>
        <w:fldChar w:fldCharType="separate"/>
      </w:r>
      <w:r>
        <w:t>51</w:t>
      </w:r>
      <w:r>
        <w:fldChar w:fldCharType="end"/>
      </w:r>
    </w:p>
    <w:p w14:paraId="74F8142A" w14:textId="148F01EC" w:rsidR="008C182D" w:rsidRDefault="008C182D">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_Toc138933061 \h </w:instrText>
      </w:r>
      <w:r>
        <w:fldChar w:fldCharType="separate"/>
      </w:r>
      <w:r>
        <w:t>51</w:t>
      </w:r>
      <w:r>
        <w:fldChar w:fldCharType="end"/>
      </w:r>
    </w:p>
    <w:p w14:paraId="6C2A8E8F" w14:textId="2BCF5742" w:rsidR="008C182D" w:rsidRDefault="008C182D">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_Toc138933062 \h </w:instrText>
      </w:r>
      <w:r>
        <w:fldChar w:fldCharType="separate"/>
      </w:r>
      <w:r>
        <w:t>51</w:t>
      </w:r>
      <w:r>
        <w:fldChar w:fldCharType="end"/>
      </w:r>
    </w:p>
    <w:p w14:paraId="37ABF52B" w14:textId="782E4CC0" w:rsidR="008C182D" w:rsidRDefault="008C182D">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_Toc138933063 \h </w:instrText>
      </w:r>
      <w:r>
        <w:fldChar w:fldCharType="separate"/>
      </w:r>
      <w:r>
        <w:t>51</w:t>
      </w:r>
      <w:r>
        <w:fldChar w:fldCharType="end"/>
      </w:r>
    </w:p>
    <w:p w14:paraId="5AE937C7" w14:textId="2DD00E43" w:rsidR="008C182D" w:rsidRDefault="008C182D">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General</w:t>
      </w:r>
      <w:r>
        <w:tab/>
      </w:r>
      <w:r>
        <w:fldChar w:fldCharType="begin"/>
      </w:r>
      <w:r>
        <w:instrText xml:space="preserve"> PAGEREF _Toc138933064 \h </w:instrText>
      </w:r>
      <w:r>
        <w:fldChar w:fldCharType="separate"/>
      </w:r>
      <w:r>
        <w:t>51</w:t>
      </w:r>
      <w:r>
        <w:fldChar w:fldCharType="end"/>
      </w:r>
    </w:p>
    <w:p w14:paraId="400DC03C" w14:textId="54E1D06D" w:rsidR="008C182D" w:rsidRDefault="008C182D">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rPr>
          <w:lang w:eastAsia="ja-JP"/>
        </w:rPr>
        <w:t xml:space="preserve"> for </w:t>
      </w:r>
      <w:r w:rsidRPr="006071D8">
        <w:rPr>
          <w:i/>
          <w:lang w:eastAsia="ja-JP"/>
        </w:rPr>
        <w:t>BS type 1-C</w:t>
      </w:r>
      <w:r>
        <w:rPr>
          <w:lang w:eastAsia="ja-JP"/>
        </w:rPr>
        <w:t xml:space="preserve"> and</w:t>
      </w:r>
      <w:r w:rsidRPr="006071D8">
        <w:rPr>
          <w:lang w:val="en-US"/>
        </w:rPr>
        <w:t xml:space="preserve"> </w:t>
      </w:r>
      <w:r w:rsidRPr="006071D8">
        <w:rPr>
          <w:i/>
          <w:lang w:eastAsia="ja-JP"/>
        </w:rPr>
        <w:t>BS type</w:t>
      </w:r>
      <w:r>
        <w:rPr>
          <w:lang w:eastAsia="ja-JP"/>
        </w:rPr>
        <w:t xml:space="preserve"> 1-H</w:t>
      </w:r>
      <w:r>
        <w:tab/>
      </w:r>
      <w:r>
        <w:fldChar w:fldCharType="begin"/>
      </w:r>
      <w:r>
        <w:instrText xml:space="preserve"> PAGEREF _Toc138933065 \h </w:instrText>
      </w:r>
      <w:r>
        <w:fldChar w:fldCharType="separate"/>
      </w:r>
      <w:r>
        <w:t>52</w:t>
      </w:r>
      <w:r>
        <w:fldChar w:fldCharType="end"/>
      </w:r>
    </w:p>
    <w:p w14:paraId="6A9489B2" w14:textId="15EA9408" w:rsidR="008C182D" w:rsidRDefault="008C182D">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_Toc138933066 \h </w:instrText>
      </w:r>
      <w:r>
        <w:fldChar w:fldCharType="separate"/>
      </w:r>
      <w:r>
        <w:t>52</w:t>
      </w:r>
      <w:r>
        <w:fldChar w:fldCharType="end"/>
      </w:r>
    </w:p>
    <w:p w14:paraId="5F7371F1" w14:textId="397B314E" w:rsidR="008C182D" w:rsidRDefault="008C182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_Toc138933067 \h </w:instrText>
      </w:r>
      <w:r>
        <w:fldChar w:fldCharType="separate"/>
      </w:r>
      <w:r>
        <w:t>52</w:t>
      </w:r>
      <w:r>
        <w:fldChar w:fldCharType="end"/>
      </w:r>
    </w:p>
    <w:p w14:paraId="6AE70330" w14:textId="385EAC95" w:rsidR="008C182D" w:rsidRDefault="008C182D">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_Toc138933068 \h </w:instrText>
      </w:r>
      <w:r>
        <w:fldChar w:fldCharType="separate"/>
      </w:r>
      <w:r>
        <w:t>53</w:t>
      </w:r>
      <w:r>
        <w:fldChar w:fldCharType="end"/>
      </w:r>
    </w:p>
    <w:p w14:paraId="3B724412" w14:textId="2A004169" w:rsidR="008C182D" w:rsidRDefault="008C182D">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_Toc138933069 \h </w:instrText>
      </w:r>
      <w:r>
        <w:fldChar w:fldCharType="separate"/>
      </w:r>
      <w:r>
        <w:t>53</w:t>
      </w:r>
      <w:r>
        <w:fldChar w:fldCharType="end"/>
      </w:r>
    </w:p>
    <w:p w14:paraId="29AA354A" w14:textId="6C6FA7CF" w:rsidR="008C182D" w:rsidRDefault="008C182D">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rFonts w:eastAsia="SimSun"/>
          <w:i/>
          <w:iCs/>
          <w:lang w:val="en-US"/>
        </w:rPr>
        <w:t xml:space="preserve">BS type </w:t>
      </w:r>
      <w:r w:rsidRPr="006071D8">
        <w:rPr>
          <w:i/>
        </w:rPr>
        <w:t>1-H</w:t>
      </w:r>
      <w:r>
        <w:tab/>
      </w:r>
      <w:r>
        <w:fldChar w:fldCharType="begin"/>
      </w:r>
      <w:r>
        <w:instrText xml:space="preserve"> PAGEREF _Toc138933070 \h </w:instrText>
      </w:r>
      <w:r>
        <w:fldChar w:fldCharType="separate"/>
      </w:r>
      <w:r>
        <w:t>53</w:t>
      </w:r>
      <w:r>
        <w:fldChar w:fldCharType="end"/>
      </w:r>
    </w:p>
    <w:p w14:paraId="01CB2E0E" w14:textId="08B8FEE9" w:rsidR="008C182D" w:rsidRDefault="008C182D">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_Toc138933071 \h </w:instrText>
      </w:r>
      <w:r>
        <w:fldChar w:fldCharType="separate"/>
      </w:r>
      <w:r>
        <w:t>53</w:t>
      </w:r>
      <w:r>
        <w:fldChar w:fldCharType="end"/>
      </w:r>
    </w:p>
    <w:p w14:paraId="6AB27E37" w14:textId="042D774E" w:rsidR="008C182D" w:rsidRDefault="008C182D">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_Toc138933072 \h </w:instrText>
      </w:r>
      <w:r>
        <w:fldChar w:fldCharType="separate"/>
      </w:r>
      <w:r>
        <w:t>53</w:t>
      </w:r>
      <w:r>
        <w:fldChar w:fldCharType="end"/>
      </w:r>
    </w:p>
    <w:p w14:paraId="5CA0E77C" w14:textId="5E394281" w:rsidR="008C182D" w:rsidRDefault="008C182D">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6071D8">
        <w:rPr>
          <w:lang w:val="en-US"/>
        </w:rPr>
        <w:t xml:space="preserve">Limits and </w:t>
      </w:r>
      <w:r w:rsidRPr="006071D8">
        <w:rPr>
          <w:i/>
        </w:rPr>
        <w:t>Basic limits</w:t>
      </w:r>
      <w:r>
        <w:tab/>
      </w:r>
      <w:r>
        <w:fldChar w:fldCharType="begin"/>
      </w:r>
      <w:r>
        <w:instrText xml:space="preserve"> PAGEREF _Toc138933073 \h </w:instrText>
      </w:r>
      <w:r>
        <w:fldChar w:fldCharType="separate"/>
      </w:r>
      <w:r>
        <w:t>53</w:t>
      </w:r>
      <w:r>
        <w:fldChar w:fldCharType="end"/>
      </w:r>
    </w:p>
    <w:p w14:paraId="23DD7948" w14:textId="17A4C6BB" w:rsidR="008C182D" w:rsidRDefault="008C182D">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6071D8">
        <w:rPr>
          <w:i/>
        </w:rPr>
        <w:t>BS type 1-C</w:t>
      </w:r>
      <w:r>
        <w:tab/>
      </w:r>
      <w:r>
        <w:fldChar w:fldCharType="begin"/>
      </w:r>
      <w:r>
        <w:instrText xml:space="preserve"> PAGEREF _Toc138933074 \h </w:instrText>
      </w:r>
      <w:r>
        <w:fldChar w:fldCharType="separate"/>
      </w:r>
      <w:r>
        <w:t>56</w:t>
      </w:r>
      <w:r>
        <w:fldChar w:fldCharType="end"/>
      </w:r>
    </w:p>
    <w:p w14:paraId="028294F4" w14:textId="7715B8D8" w:rsidR="008C182D" w:rsidRDefault="008C182D">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 xml:space="preserve">Minimum requirement for </w:t>
      </w:r>
      <w:r w:rsidRPr="006071D8">
        <w:rPr>
          <w:i/>
        </w:rPr>
        <w:t>BS type 1-H</w:t>
      </w:r>
      <w:r>
        <w:tab/>
      </w:r>
      <w:r>
        <w:fldChar w:fldCharType="begin"/>
      </w:r>
      <w:r>
        <w:instrText xml:space="preserve"> PAGEREF _Toc138933075 \h </w:instrText>
      </w:r>
      <w:r>
        <w:fldChar w:fldCharType="separate"/>
      </w:r>
      <w:r>
        <w:t>57</w:t>
      </w:r>
      <w:r>
        <w:fldChar w:fldCharType="end"/>
      </w:r>
    </w:p>
    <w:p w14:paraId="6699074A" w14:textId="1F3FAE49" w:rsidR="008C182D" w:rsidRDefault="008C182D">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_Toc138933076 \h </w:instrText>
      </w:r>
      <w:r>
        <w:fldChar w:fldCharType="separate"/>
      </w:r>
      <w:r>
        <w:t>57</w:t>
      </w:r>
      <w:r>
        <w:fldChar w:fldCharType="end"/>
      </w:r>
    </w:p>
    <w:p w14:paraId="17B999FF" w14:textId="68902E90" w:rsidR="008C182D" w:rsidRDefault="008C182D">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_Toc138933077 \h </w:instrText>
      </w:r>
      <w:r>
        <w:fldChar w:fldCharType="separate"/>
      </w:r>
      <w:r>
        <w:t>57</w:t>
      </w:r>
      <w:r>
        <w:fldChar w:fldCharType="end"/>
      </w:r>
    </w:p>
    <w:p w14:paraId="46559CA2" w14:textId="77E1E0E1" w:rsidR="008C182D" w:rsidRDefault="008C182D">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6071D8">
        <w:rPr>
          <w:i/>
        </w:rPr>
        <w:t>Basic limits</w:t>
      </w:r>
      <w:r>
        <w:tab/>
      </w:r>
      <w:r>
        <w:fldChar w:fldCharType="begin"/>
      </w:r>
      <w:r>
        <w:instrText xml:space="preserve"> PAGEREF _Toc138933078 \h </w:instrText>
      </w:r>
      <w:r>
        <w:fldChar w:fldCharType="separate"/>
      </w:r>
      <w:r>
        <w:t>59</w:t>
      </w:r>
      <w:r>
        <w:fldChar w:fldCharType="end"/>
      </w:r>
    </w:p>
    <w:p w14:paraId="5D66DA40" w14:textId="66AD8A1C" w:rsidR="008C182D" w:rsidRDefault="008C182D">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6071D8">
        <w:rPr>
          <w:i/>
        </w:rPr>
        <w:t>Basic limits</w:t>
      </w:r>
      <w:r>
        <w:t xml:space="preserve"> for Wide Area BS (Category A)</w:t>
      </w:r>
      <w:r>
        <w:tab/>
      </w:r>
      <w:r>
        <w:fldChar w:fldCharType="begin"/>
      </w:r>
      <w:r>
        <w:instrText xml:space="preserve"> PAGEREF _Toc138933079 \h </w:instrText>
      </w:r>
      <w:r>
        <w:fldChar w:fldCharType="separate"/>
      </w:r>
      <w:r>
        <w:t>59</w:t>
      </w:r>
      <w:r>
        <w:fldChar w:fldCharType="end"/>
      </w:r>
    </w:p>
    <w:p w14:paraId="4DCFBC90" w14:textId="09BE1BFF" w:rsidR="008C182D" w:rsidRDefault="008C182D">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rsidRPr="006071D8">
        <w:rPr>
          <w:i/>
        </w:rPr>
        <w:t>Basic limits</w:t>
      </w:r>
      <w:r>
        <w:t xml:space="preserve"> for Wide Area BS (Category B)</w:t>
      </w:r>
      <w:r>
        <w:tab/>
      </w:r>
      <w:r>
        <w:fldChar w:fldCharType="begin"/>
      </w:r>
      <w:r>
        <w:instrText xml:space="preserve"> PAGEREF _Toc138933080 \h </w:instrText>
      </w:r>
      <w:r>
        <w:fldChar w:fldCharType="separate"/>
      </w:r>
      <w:r>
        <w:t>59</w:t>
      </w:r>
      <w:r>
        <w:fldChar w:fldCharType="end"/>
      </w:r>
    </w:p>
    <w:p w14:paraId="3581CF0F" w14:textId="2A12EF5B" w:rsidR="008C182D" w:rsidRDefault="008C182D">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_Toc138933081 \h </w:instrText>
      </w:r>
      <w:r>
        <w:fldChar w:fldCharType="separate"/>
      </w:r>
      <w:r>
        <w:t>59</w:t>
      </w:r>
      <w:r>
        <w:fldChar w:fldCharType="end"/>
      </w:r>
    </w:p>
    <w:p w14:paraId="4FF137C2" w14:textId="002791EB" w:rsidR="008C182D" w:rsidRDefault="008C182D">
      <w:pPr>
        <w:pStyle w:val="TOC6"/>
        <w:rPr>
          <w:rFonts w:asciiTheme="minorHAnsi" w:eastAsiaTheme="minorEastAsia" w:hAnsiTheme="minorHAnsi" w:cstheme="minorBidi"/>
          <w:sz w:val="22"/>
          <w:szCs w:val="22"/>
        </w:rPr>
      </w:pPr>
      <w:r>
        <w:t>6.6.4.2.2.2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_Toc138933082 \h </w:instrText>
      </w:r>
      <w:r>
        <w:fldChar w:fldCharType="separate"/>
      </w:r>
      <w:r>
        <w:t>61</w:t>
      </w:r>
      <w:r>
        <w:fldChar w:fldCharType="end"/>
      </w:r>
    </w:p>
    <w:p w14:paraId="73F4E7FD" w14:textId="1E9A75EB" w:rsidR="008C182D" w:rsidRDefault="008C182D">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6071D8">
        <w:rPr>
          <w:i/>
        </w:rPr>
        <w:t>Basic limits</w:t>
      </w:r>
      <w:r>
        <w:t xml:space="preserve"> for Medium Range BS (Category A and B)</w:t>
      </w:r>
      <w:r>
        <w:tab/>
      </w:r>
      <w:r>
        <w:fldChar w:fldCharType="begin"/>
      </w:r>
      <w:r>
        <w:instrText xml:space="preserve"> PAGEREF _Toc138933083 \h </w:instrText>
      </w:r>
      <w:r>
        <w:fldChar w:fldCharType="separate"/>
      </w:r>
      <w:r>
        <w:t>61</w:t>
      </w:r>
      <w:r>
        <w:fldChar w:fldCharType="end"/>
      </w:r>
    </w:p>
    <w:p w14:paraId="1574BEF0" w14:textId="504FE9F5" w:rsidR="008C182D" w:rsidRDefault="008C182D">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6071D8">
        <w:rPr>
          <w:i/>
        </w:rPr>
        <w:t>Basic limits</w:t>
      </w:r>
      <w:r>
        <w:t xml:space="preserve"> for Local Area BS (Category A and B)</w:t>
      </w:r>
      <w:r>
        <w:tab/>
      </w:r>
      <w:r>
        <w:fldChar w:fldCharType="begin"/>
      </w:r>
      <w:r>
        <w:instrText xml:space="preserve"> PAGEREF _Toc138933084 \h </w:instrText>
      </w:r>
      <w:r>
        <w:fldChar w:fldCharType="separate"/>
      </w:r>
      <w:r>
        <w:t>62</w:t>
      </w:r>
      <w:r>
        <w:fldChar w:fldCharType="end"/>
      </w:r>
    </w:p>
    <w:p w14:paraId="3ACDB190" w14:textId="720838D7" w:rsidR="008C182D" w:rsidRDefault="008C182D">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6071D8">
        <w:rPr>
          <w:i/>
        </w:rPr>
        <w:t>Basic limits</w:t>
      </w:r>
      <w:r>
        <w:t xml:space="preserve"> for additional requirements</w:t>
      </w:r>
      <w:r>
        <w:tab/>
      </w:r>
      <w:r>
        <w:fldChar w:fldCharType="begin"/>
      </w:r>
      <w:r>
        <w:instrText xml:space="preserve"> PAGEREF _Toc138933085 \h </w:instrText>
      </w:r>
      <w:r>
        <w:fldChar w:fldCharType="separate"/>
      </w:r>
      <w:r>
        <w:t>62</w:t>
      </w:r>
      <w:r>
        <w:fldChar w:fldCharType="end"/>
      </w:r>
    </w:p>
    <w:p w14:paraId="0021B9E2" w14:textId="5721B3BA" w:rsidR="008C182D" w:rsidRDefault="008C182D">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_Toc138933086 \h </w:instrText>
      </w:r>
      <w:r>
        <w:fldChar w:fldCharType="separate"/>
      </w:r>
      <w:r>
        <w:t>62</w:t>
      </w:r>
      <w:r>
        <w:fldChar w:fldCharType="end"/>
      </w:r>
    </w:p>
    <w:p w14:paraId="28E4BB0A" w14:textId="12976C6B" w:rsidR="008C182D" w:rsidRDefault="008C182D">
      <w:pPr>
        <w:pStyle w:val="TOC6"/>
        <w:rPr>
          <w:rFonts w:asciiTheme="minorHAnsi" w:eastAsiaTheme="minorEastAsia" w:hAnsiTheme="minorHAnsi" w:cstheme="minorBidi"/>
          <w:sz w:val="22"/>
          <w:szCs w:val="22"/>
        </w:rPr>
      </w:pPr>
      <w:r>
        <w:t>6.6.4.2.5.2</w:t>
      </w:r>
      <w:r>
        <w:rPr>
          <w:rFonts w:asciiTheme="minorHAnsi" w:eastAsiaTheme="minorEastAsia" w:hAnsiTheme="minorHAnsi" w:cstheme="minorBidi"/>
          <w:sz w:val="22"/>
          <w:szCs w:val="22"/>
        </w:rPr>
        <w:tab/>
      </w:r>
      <w:r>
        <w:t>Protection of DTT</w:t>
      </w:r>
      <w:r>
        <w:tab/>
      </w:r>
      <w:r>
        <w:fldChar w:fldCharType="begin"/>
      </w:r>
      <w:r>
        <w:instrText xml:space="preserve"> PAGEREF _Toc138933087 \h </w:instrText>
      </w:r>
      <w:r>
        <w:fldChar w:fldCharType="separate"/>
      </w:r>
      <w:r>
        <w:t>62</w:t>
      </w:r>
      <w:r>
        <w:fldChar w:fldCharType="end"/>
      </w:r>
    </w:p>
    <w:p w14:paraId="69E8415A" w14:textId="7404C32E" w:rsidR="008C182D" w:rsidRDefault="008C182D">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6071D8">
        <w:rPr>
          <w:i/>
        </w:rPr>
        <w:t>BS type 1-C</w:t>
      </w:r>
      <w:r>
        <w:tab/>
      </w:r>
      <w:r>
        <w:fldChar w:fldCharType="begin"/>
      </w:r>
      <w:r>
        <w:instrText xml:space="preserve"> PAGEREF _Toc138933088 \h </w:instrText>
      </w:r>
      <w:r>
        <w:fldChar w:fldCharType="separate"/>
      </w:r>
      <w:r>
        <w:t>63</w:t>
      </w:r>
      <w:r>
        <w:fldChar w:fldCharType="end"/>
      </w:r>
    </w:p>
    <w:p w14:paraId="0E20164E" w14:textId="5C639D9C" w:rsidR="008C182D" w:rsidRDefault="008C182D">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 xml:space="preserve">Minimum requirements for </w:t>
      </w:r>
      <w:r w:rsidRPr="006071D8">
        <w:rPr>
          <w:i/>
        </w:rPr>
        <w:t>BS type 1-H</w:t>
      </w:r>
      <w:r>
        <w:tab/>
      </w:r>
      <w:r>
        <w:fldChar w:fldCharType="begin"/>
      </w:r>
      <w:r>
        <w:instrText xml:space="preserve"> PAGEREF _Toc138933089 \h </w:instrText>
      </w:r>
      <w:r>
        <w:fldChar w:fldCharType="separate"/>
      </w:r>
      <w:r>
        <w:t>63</w:t>
      </w:r>
      <w:r>
        <w:fldChar w:fldCharType="end"/>
      </w:r>
    </w:p>
    <w:p w14:paraId="00046470" w14:textId="346ABEE2" w:rsidR="008C182D" w:rsidRDefault="008C182D">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_Toc138933090 \h </w:instrText>
      </w:r>
      <w:r>
        <w:fldChar w:fldCharType="separate"/>
      </w:r>
      <w:r>
        <w:t>63</w:t>
      </w:r>
      <w:r>
        <w:fldChar w:fldCharType="end"/>
      </w:r>
    </w:p>
    <w:p w14:paraId="438DD5B5" w14:textId="475C03C6" w:rsidR="008C182D" w:rsidRDefault="008C182D">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_Toc138933091 \h </w:instrText>
      </w:r>
      <w:r>
        <w:fldChar w:fldCharType="separate"/>
      </w:r>
      <w:r>
        <w:t>63</w:t>
      </w:r>
      <w:r>
        <w:fldChar w:fldCharType="end"/>
      </w:r>
    </w:p>
    <w:p w14:paraId="334C635D" w14:textId="17480563" w:rsidR="008C182D" w:rsidRDefault="008C182D">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rsidRPr="006071D8">
        <w:rPr>
          <w:i/>
        </w:rPr>
        <w:t>Basic limits</w:t>
      </w:r>
      <w:r>
        <w:tab/>
      </w:r>
      <w:r>
        <w:fldChar w:fldCharType="begin"/>
      </w:r>
      <w:r>
        <w:instrText xml:space="preserve"> PAGEREF _Toc138933092 \h </w:instrText>
      </w:r>
      <w:r>
        <w:fldChar w:fldCharType="separate"/>
      </w:r>
      <w:r>
        <w:t>64</w:t>
      </w:r>
      <w:r>
        <w:fldChar w:fldCharType="end"/>
      </w:r>
    </w:p>
    <w:p w14:paraId="148CA9A0" w14:textId="3B8C9F7A" w:rsidR="008C182D" w:rsidRDefault="008C182D">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_Toc138933093 \h </w:instrText>
      </w:r>
      <w:r>
        <w:fldChar w:fldCharType="separate"/>
      </w:r>
      <w:r>
        <w:t>64</w:t>
      </w:r>
      <w:r>
        <w:fldChar w:fldCharType="end"/>
      </w:r>
    </w:p>
    <w:p w14:paraId="7354137F" w14:textId="1D9F0865" w:rsidR="008C182D" w:rsidRDefault="008C182D">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_Toc138933094 \h </w:instrText>
      </w:r>
      <w:r>
        <w:fldChar w:fldCharType="separate"/>
      </w:r>
      <w:r>
        <w:t>64</w:t>
      </w:r>
      <w:r>
        <w:fldChar w:fldCharType="end"/>
      </w:r>
    </w:p>
    <w:p w14:paraId="7B7CEE10" w14:textId="314AB53B" w:rsidR="008C182D" w:rsidRDefault="008C182D">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_Toc138933095 \h </w:instrText>
      </w:r>
      <w:r>
        <w:fldChar w:fldCharType="separate"/>
      </w:r>
      <w:r>
        <w:t>65</w:t>
      </w:r>
      <w:r>
        <w:fldChar w:fldCharType="end"/>
      </w:r>
    </w:p>
    <w:p w14:paraId="02C5D0A1" w14:textId="5F7456C1" w:rsidR="008C182D" w:rsidRDefault="008C182D">
      <w:pPr>
        <w:pStyle w:val="TOC5"/>
        <w:rPr>
          <w:rFonts w:asciiTheme="minorHAnsi" w:eastAsiaTheme="minorEastAsia" w:hAnsiTheme="minorHAnsi" w:cstheme="minorBidi"/>
          <w:sz w:val="22"/>
          <w:szCs w:val="22"/>
        </w:rPr>
      </w:pPr>
      <w:r>
        <w:t>6.6.5.2.4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_Toc138933096 \h </w:instrText>
      </w:r>
      <w:r>
        <w:fldChar w:fldCharType="separate"/>
      </w:r>
      <w:r>
        <w:t>72</w:t>
      </w:r>
      <w:r>
        <w:fldChar w:fldCharType="end"/>
      </w:r>
    </w:p>
    <w:p w14:paraId="79E16ADB" w14:textId="74966504" w:rsidR="008C182D" w:rsidRDefault="008C182D">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6071D8">
        <w:rPr>
          <w:i/>
        </w:rPr>
        <w:t>BS type 1-C</w:t>
      </w:r>
      <w:r>
        <w:tab/>
      </w:r>
      <w:r>
        <w:fldChar w:fldCharType="begin"/>
      </w:r>
      <w:r>
        <w:instrText xml:space="preserve"> PAGEREF _Toc138933097 \h </w:instrText>
      </w:r>
      <w:r>
        <w:fldChar w:fldCharType="separate"/>
      </w:r>
      <w:r>
        <w:t>77</w:t>
      </w:r>
      <w:r>
        <w:fldChar w:fldCharType="end"/>
      </w:r>
    </w:p>
    <w:p w14:paraId="57CD4081" w14:textId="0B364D8D" w:rsidR="008C182D" w:rsidRDefault="008C182D">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 xml:space="preserve">Minimum requirements for </w:t>
      </w:r>
      <w:r w:rsidRPr="006071D8">
        <w:rPr>
          <w:i/>
        </w:rPr>
        <w:t>BS type 1-H</w:t>
      </w:r>
      <w:r>
        <w:tab/>
      </w:r>
      <w:r>
        <w:fldChar w:fldCharType="begin"/>
      </w:r>
      <w:r>
        <w:instrText xml:space="preserve"> PAGEREF _Toc138933098 \h </w:instrText>
      </w:r>
      <w:r>
        <w:fldChar w:fldCharType="separate"/>
      </w:r>
      <w:r>
        <w:t>77</w:t>
      </w:r>
      <w:r>
        <w:fldChar w:fldCharType="end"/>
      </w:r>
    </w:p>
    <w:p w14:paraId="783089D3" w14:textId="10EE9E32" w:rsidR="008C182D" w:rsidRDefault="008C182D">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_Toc138933099 \h </w:instrText>
      </w:r>
      <w:r>
        <w:fldChar w:fldCharType="separate"/>
      </w:r>
      <w:r>
        <w:t>77</w:t>
      </w:r>
      <w:r>
        <w:fldChar w:fldCharType="end"/>
      </w:r>
    </w:p>
    <w:p w14:paraId="7924523E" w14:textId="54832F7F" w:rsidR="008C182D" w:rsidRDefault="008C182D">
      <w:pPr>
        <w:pStyle w:val="TOC3"/>
        <w:rPr>
          <w:rFonts w:asciiTheme="minorHAnsi" w:eastAsiaTheme="minorEastAsia" w:hAnsiTheme="minorHAnsi" w:cstheme="minorBidi"/>
          <w:sz w:val="22"/>
          <w:szCs w:val="22"/>
        </w:rPr>
      </w:pPr>
      <w:r w:rsidRPr="006071D8">
        <w:rPr>
          <w:rFonts w:eastAsia="SimSun"/>
        </w:rPr>
        <w:t>6.7.1</w:t>
      </w:r>
      <w:r>
        <w:rPr>
          <w:rFonts w:asciiTheme="minorHAnsi" w:eastAsiaTheme="minorEastAsia" w:hAnsiTheme="minorHAnsi" w:cstheme="minorBidi"/>
          <w:sz w:val="22"/>
          <w:szCs w:val="22"/>
        </w:rPr>
        <w:tab/>
      </w:r>
      <w:r w:rsidRPr="006071D8">
        <w:rPr>
          <w:rFonts w:eastAsia="SimSun"/>
        </w:rPr>
        <w:t>General</w:t>
      </w:r>
      <w:r>
        <w:tab/>
      </w:r>
      <w:r>
        <w:fldChar w:fldCharType="begin"/>
      </w:r>
      <w:r>
        <w:instrText xml:space="preserve"> PAGEREF _Toc138933100 \h </w:instrText>
      </w:r>
      <w:r>
        <w:fldChar w:fldCharType="separate"/>
      </w:r>
      <w:r>
        <w:t>77</w:t>
      </w:r>
      <w:r>
        <w:fldChar w:fldCharType="end"/>
      </w:r>
    </w:p>
    <w:p w14:paraId="017418A0" w14:textId="5A4C9C69" w:rsidR="008C182D" w:rsidRDefault="008C182D">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6071D8">
        <w:rPr>
          <w:i/>
        </w:rPr>
        <w:t>BS type 1-C</w:t>
      </w:r>
      <w:r>
        <w:tab/>
      </w:r>
      <w:r>
        <w:fldChar w:fldCharType="begin"/>
      </w:r>
      <w:r>
        <w:instrText xml:space="preserve"> PAGEREF _Toc138933101 \h </w:instrText>
      </w:r>
      <w:r>
        <w:fldChar w:fldCharType="separate"/>
      </w:r>
      <w:r>
        <w:t>78</w:t>
      </w:r>
      <w:r>
        <w:fldChar w:fldCharType="end"/>
      </w:r>
    </w:p>
    <w:p w14:paraId="5DE16E97" w14:textId="12D936D6" w:rsidR="008C182D" w:rsidRDefault="008C182D">
      <w:pPr>
        <w:pStyle w:val="TOC4"/>
        <w:rPr>
          <w:rFonts w:asciiTheme="minorHAnsi" w:eastAsiaTheme="minorEastAsia" w:hAnsiTheme="minorHAnsi" w:cstheme="minorBidi"/>
          <w:sz w:val="22"/>
          <w:szCs w:val="22"/>
        </w:rPr>
      </w:pPr>
      <w:r w:rsidRPr="006071D8">
        <w:rPr>
          <w:rFonts w:eastAsia="SimSun"/>
        </w:rPr>
        <w:t>6.7.2.1</w:t>
      </w:r>
      <w:r>
        <w:rPr>
          <w:rFonts w:asciiTheme="minorHAnsi" w:eastAsiaTheme="minorEastAsia" w:hAnsiTheme="minorHAnsi" w:cstheme="minorBidi"/>
          <w:sz w:val="22"/>
          <w:szCs w:val="22"/>
        </w:rPr>
        <w:tab/>
      </w:r>
      <w:r w:rsidRPr="006071D8">
        <w:rPr>
          <w:rFonts w:eastAsia="SimSun"/>
        </w:rPr>
        <w:t>Co-location minimum requirements</w:t>
      </w:r>
      <w:r>
        <w:tab/>
      </w:r>
      <w:r>
        <w:fldChar w:fldCharType="begin"/>
      </w:r>
      <w:r>
        <w:instrText xml:space="preserve"> PAGEREF _Toc138933102 \h </w:instrText>
      </w:r>
      <w:r>
        <w:fldChar w:fldCharType="separate"/>
      </w:r>
      <w:r>
        <w:t>78</w:t>
      </w:r>
      <w:r>
        <w:fldChar w:fldCharType="end"/>
      </w:r>
    </w:p>
    <w:p w14:paraId="2C5C871A" w14:textId="5D9DF243" w:rsidR="008C182D" w:rsidRDefault="008C182D">
      <w:pPr>
        <w:pStyle w:val="TOC4"/>
        <w:rPr>
          <w:rFonts w:asciiTheme="minorHAnsi" w:eastAsiaTheme="minorEastAsia" w:hAnsiTheme="minorHAnsi" w:cstheme="minorBidi"/>
          <w:sz w:val="22"/>
          <w:szCs w:val="22"/>
        </w:rPr>
      </w:pPr>
      <w:r w:rsidRPr="006071D8">
        <w:rPr>
          <w:rFonts w:eastAsia="SimSun"/>
        </w:rPr>
        <w:t>6.7.2.2</w:t>
      </w:r>
      <w:r>
        <w:rPr>
          <w:rFonts w:asciiTheme="minorHAnsi" w:eastAsiaTheme="minorEastAsia" w:hAnsiTheme="minorHAnsi" w:cstheme="minorBidi"/>
          <w:sz w:val="22"/>
          <w:szCs w:val="22"/>
        </w:rPr>
        <w:tab/>
      </w:r>
      <w:r w:rsidRPr="006071D8">
        <w:rPr>
          <w:rFonts w:eastAsia="SimSun"/>
        </w:rPr>
        <w:t>Additional requirements</w:t>
      </w:r>
      <w:r>
        <w:tab/>
      </w:r>
      <w:r>
        <w:fldChar w:fldCharType="begin"/>
      </w:r>
      <w:r>
        <w:instrText xml:space="preserve"> PAGEREF _Toc138933103 \h </w:instrText>
      </w:r>
      <w:r>
        <w:fldChar w:fldCharType="separate"/>
      </w:r>
      <w:r>
        <w:t>78</w:t>
      </w:r>
      <w:r>
        <w:fldChar w:fldCharType="end"/>
      </w:r>
    </w:p>
    <w:p w14:paraId="74B7B321" w14:textId="4507D00D" w:rsidR="008C182D" w:rsidRDefault="008C182D">
      <w:pPr>
        <w:pStyle w:val="TOC3"/>
        <w:rPr>
          <w:rFonts w:asciiTheme="minorHAnsi" w:eastAsiaTheme="minorEastAsia" w:hAnsiTheme="minorHAnsi" w:cstheme="minorBidi"/>
          <w:sz w:val="22"/>
          <w:szCs w:val="22"/>
        </w:rPr>
      </w:pPr>
      <w:r>
        <w:lastRenderedPageBreak/>
        <w:t>6.7.3</w:t>
      </w:r>
      <w:r>
        <w:rPr>
          <w:rFonts w:asciiTheme="minorHAnsi" w:eastAsiaTheme="minorEastAsia" w:hAnsiTheme="minorHAnsi" w:cstheme="minorBidi"/>
          <w:sz w:val="22"/>
          <w:szCs w:val="22"/>
        </w:rPr>
        <w:tab/>
      </w:r>
      <w:r>
        <w:t xml:space="preserve">Minimum requirements for </w:t>
      </w:r>
      <w:r w:rsidRPr="006071D8">
        <w:rPr>
          <w:i/>
        </w:rPr>
        <w:t>BS type 1-H</w:t>
      </w:r>
      <w:r>
        <w:tab/>
      </w:r>
      <w:r>
        <w:fldChar w:fldCharType="begin"/>
      </w:r>
      <w:r>
        <w:instrText xml:space="preserve"> PAGEREF _Toc138933104 \h </w:instrText>
      </w:r>
      <w:r>
        <w:fldChar w:fldCharType="separate"/>
      </w:r>
      <w:r>
        <w:t>79</w:t>
      </w:r>
      <w:r>
        <w:fldChar w:fldCharType="end"/>
      </w:r>
    </w:p>
    <w:p w14:paraId="465FEC27" w14:textId="51B2C482" w:rsidR="008C182D" w:rsidRDefault="008C182D">
      <w:pPr>
        <w:pStyle w:val="TOC4"/>
        <w:rPr>
          <w:rFonts w:asciiTheme="minorHAnsi" w:eastAsiaTheme="minorEastAsia" w:hAnsiTheme="minorHAnsi" w:cstheme="minorBidi"/>
          <w:sz w:val="22"/>
          <w:szCs w:val="22"/>
        </w:rPr>
      </w:pPr>
      <w:r w:rsidRPr="006071D8">
        <w:rPr>
          <w:rFonts w:eastAsia="SimSun"/>
        </w:rPr>
        <w:t>6.7.3.1</w:t>
      </w:r>
      <w:r>
        <w:rPr>
          <w:rFonts w:asciiTheme="minorHAnsi" w:eastAsiaTheme="minorEastAsia" w:hAnsiTheme="minorHAnsi" w:cstheme="minorBidi"/>
          <w:sz w:val="22"/>
          <w:szCs w:val="22"/>
        </w:rPr>
        <w:tab/>
      </w:r>
      <w:r w:rsidRPr="006071D8">
        <w:rPr>
          <w:rFonts w:eastAsia="SimSun"/>
        </w:rPr>
        <w:t>Co-location minimum requirements</w:t>
      </w:r>
      <w:r>
        <w:tab/>
      </w:r>
      <w:r>
        <w:fldChar w:fldCharType="begin"/>
      </w:r>
      <w:r>
        <w:instrText xml:space="preserve"> PAGEREF _Toc138933105 \h </w:instrText>
      </w:r>
      <w:r>
        <w:fldChar w:fldCharType="separate"/>
      </w:r>
      <w:r>
        <w:t>79</w:t>
      </w:r>
      <w:r>
        <w:fldChar w:fldCharType="end"/>
      </w:r>
    </w:p>
    <w:p w14:paraId="68F3750C" w14:textId="5A7D634C" w:rsidR="008C182D" w:rsidRDefault="008C182D">
      <w:pPr>
        <w:pStyle w:val="TOC4"/>
        <w:rPr>
          <w:rFonts w:asciiTheme="minorHAnsi" w:eastAsiaTheme="minorEastAsia" w:hAnsiTheme="minorHAnsi" w:cstheme="minorBidi"/>
          <w:sz w:val="22"/>
          <w:szCs w:val="22"/>
        </w:rPr>
      </w:pPr>
      <w:r w:rsidRPr="006071D8">
        <w:rPr>
          <w:rFonts w:eastAsia="SimSun"/>
        </w:rPr>
        <w:t>6.7.3.2</w:t>
      </w:r>
      <w:r>
        <w:rPr>
          <w:rFonts w:asciiTheme="minorHAnsi" w:eastAsiaTheme="minorEastAsia" w:hAnsiTheme="minorHAnsi" w:cstheme="minorBidi"/>
          <w:sz w:val="22"/>
          <w:szCs w:val="22"/>
        </w:rPr>
        <w:tab/>
      </w:r>
      <w:r w:rsidRPr="006071D8">
        <w:rPr>
          <w:rFonts w:eastAsia="SimSun"/>
        </w:rPr>
        <w:t>Intra-system minimum requirements</w:t>
      </w:r>
      <w:r>
        <w:tab/>
      </w:r>
      <w:r>
        <w:fldChar w:fldCharType="begin"/>
      </w:r>
      <w:r>
        <w:instrText xml:space="preserve"> PAGEREF _Toc138933106 \h </w:instrText>
      </w:r>
      <w:r>
        <w:fldChar w:fldCharType="separate"/>
      </w:r>
      <w:r>
        <w:t>79</w:t>
      </w:r>
      <w:r>
        <w:fldChar w:fldCharType="end"/>
      </w:r>
    </w:p>
    <w:p w14:paraId="5EDE483D" w14:textId="6FDEA481" w:rsidR="008C182D" w:rsidRDefault="008C182D">
      <w:pPr>
        <w:pStyle w:val="TOC4"/>
        <w:rPr>
          <w:rFonts w:asciiTheme="minorHAnsi" w:eastAsiaTheme="minorEastAsia" w:hAnsiTheme="minorHAnsi" w:cstheme="minorBidi"/>
          <w:sz w:val="22"/>
          <w:szCs w:val="22"/>
        </w:rPr>
      </w:pPr>
      <w:r w:rsidRPr="006071D8">
        <w:rPr>
          <w:rFonts w:eastAsia="SimSun"/>
        </w:rPr>
        <w:t>6.7.3.3</w:t>
      </w:r>
      <w:r>
        <w:rPr>
          <w:rFonts w:asciiTheme="minorHAnsi" w:eastAsiaTheme="minorEastAsia" w:hAnsiTheme="minorHAnsi" w:cstheme="minorBidi"/>
          <w:sz w:val="22"/>
          <w:szCs w:val="22"/>
        </w:rPr>
        <w:tab/>
      </w:r>
      <w:r w:rsidRPr="006071D8">
        <w:rPr>
          <w:rFonts w:eastAsia="SimSun"/>
        </w:rPr>
        <w:t>Additional requirements</w:t>
      </w:r>
      <w:r>
        <w:tab/>
      </w:r>
      <w:r>
        <w:fldChar w:fldCharType="begin"/>
      </w:r>
      <w:r>
        <w:instrText xml:space="preserve"> PAGEREF _Toc138933107 \h </w:instrText>
      </w:r>
      <w:r>
        <w:fldChar w:fldCharType="separate"/>
      </w:r>
      <w:r>
        <w:t>80</w:t>
      </w:r>
      <w:r>
        <w:fldChar w:fldCharType="end"/>
      </w:r>
    </w:p>
    <w:p w14:paraId="1086482B" w14:textId="75A08EA2" w:rsidR="008C182D" w:rsidRDefault="008C182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_Toc138933108 \h </w:instrText>
      </w:r>
      <w:r>
        <w:fldChar w:fldCharType="separate"/>
      </w:r>
      <w:r>
        <w:t>81</w:t>
      </w:r>
      <w:r>
        <w:fldChar w:fldCharType="end"/>
      </w:r>
    </w:p>
    <w:p w14:paraId="0A8B64B4" w14:textId="61574715" w:rsidR="008C182D" w:rsidRDefault="008C182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_Toc138933109 \h </w:instrText>
      </w:r>
      <w:r>
        <w:fldChar w:fldCharType="separate"/>
      </w:r>
      <w:r>
        <w:t>81</w:t>
      </w:r>
      <w:r>
        <w:fldChar w:fldCharType="end"/>
      </w:r>
    </w:p>
    <w:p w14:paraId="20A30105" w14:textId="413605EF" w:rsidR="008C182D" w:rsidRDefault="008C182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_Toc138933110 \h </w:instrText>
      </w:r>
      <w:r>
        <w:fldChar w:fldCharType="separate"/>
      </w:r>
      <w:r>
        <w:t>81</w:t>
      </w:r>
      <w:r>
        <w:fldChar w:fldCharType="end"/>
      </w:r>
    </w:p>
    <w:p w14:paraId="286AD610" w14:textId="3312BD68" w:rsidR="008C182D" w:rsidRDefault="008C182D">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r>
      <w:r>
        <w:instrText xml:space="preserve"> PAGEREF _Toc138933111 \h </w:instrText>
      </w:r>
      <w:r>
        <w:fldChar w:fldCharType="separate"/>
      </w:r>
      <w:r>
        <w:t>81</w:t>
      </w:r>
      <w:r>
        <w:fldChar w:fldCharType="end"/>
      </w:r>
    </w:p>
    <w:p w14:paraId="25A2F4F6" w14:textId="3B1C860C" w:rsidR="008C182D" w:rsidRDefault="008C182D">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 xml:space="preserve">Minimum requirements for </w:t>
      </w:r>
      <w:r w:rsidRPr="006071D8">
        <w:rPr>
          <w:i/>
        </w:rPr>
        <w:t>BS type 1-C</w:t>
      </w:r>
      <w:r>
        <w:t xml:space="preserve"> and </w:t>
      </w:r>
      <w:r w:rsidRPr="006071D8">
        <w:rPr>
          <w:i/>
        </w:rPr>
        <w:t>BS type 1-H</w:t>
      </w:r>
      <w:r>
        <w:tab/>
      </w:r>
      <w:r>
        <w:fldChar w:fldCharType="begin"/>
      </w:r>
      <w:r>
        <w:instrText xml:space="preserve"> PAGEREF _Toc138933112 \h </w:instrText>
      </w:r>
      <w:r>
        <w:fldChar w:fldCharType="separate"/>
      </w:r>
      <w:r>
        <w:t>82</w:t>
      </w:r>
      <w:r>
        <w:fldChar w:fldCharType="end"/>
      </w:r>
    </w:p>
    <w:p w14:paraId="779C5057" w14:textId="42293078" w:rsidR="008C182D" w:rsidRDefault="008C182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_Toc138933113 \h </w:instrText>
      </w:r>
      <w:r>
        <w:fldChar w:fldCharType="separate"/>
      </w:r>
      <w:r>
        <w:t>83</w:t>
      </w:r>
      <w:r>
        <w:fldChar w:fldCharType="end"/>
      </w:r>
    </w:p>
    <w:p w14:paraId="42C304AE" w14:textId="6F6E81B6" w:rsidR="008C182D" w:rsidRDefault="008C182D">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r>
      <w:r>
        <w:instrText xml:space="preserve"> PAGEREF _Toc138933114 \h </w:instrText>
      </w:r>
      <w:r>
        <w:fldChar w:fldCharType="separate"/>
      </w:r>
      <w:r>
        <w:t>83</w:t>
      </w:r>
      <w:r>
        <w:fldChar w:fldCharType="end"/>
      </w:r>
    </w:p>
    <w:p w14:paraId="4E97506A" w14:textId="065729B6" w:rsidR="008C182D" w:rsidRDefault="008C182D">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_Toc138933115 \h </w:instrText>
      </w:r>
      <w:r>
        <w:fldChar w:fldCharType="separate"/>
      </w:r>
      <w:r>
        <w:t>83</w:t>
      </w:r>
      <w:r>
        <w:fldChar w:fldCharType="end"/>
      </w:r>
    </w:p>
    <w:p w14:paraId="1DF4DE1B" w14:textId="0825B9F4" w:rsidR="008C182D" w:rsidRDefault="008C182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_Toc138933116 \h </w:instrText>
      </w:r>
      <w:r>
        <w:fldChar w:fldCharType="separate"/>
      </w:r>
      <w:r>
        <w:t>86</w:t>
      </w:r>
      <w:r>
        <w:fldChar w:fldCharType="end"/>
      </w:r>
    </w:p>
    <w:p w14:paraId="55F9855A" w14:textId="2B3F650D" w:rsidR="008C182D" w:rsidRDefault="008C182D">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_Toc138933117 \h </w:instrText>
      </w:r>
      <w:r>
        <w:fldChar w:fldCharType="separate"/>
      </w:r>
      <w:r>
        <w:t>86</w:t>
      </w:r>
      <w:r>
        <w:fldChar w:fldCharType="end"/>
      </w:r>
    </w:p>
    <w:p w14:paraId="607DBBD7" w14:textId="4E3A1E03" w:rsidR="008C182D" w:rsidRDefault="008C182D">
      <w:pPr>
        <w:pStyle w:val="TOC4"/>
        <w:rPr>
          <w:rFonts w:asciiTheme="minorHAnsi" w:eastAsiaTheme="minorEastAsia" w:hAnsiTheme="minorHAnsi" w:cstheme="minorBidi"/>
          <w:sz w:val="22"/>
          <w:szCs w:val="22"/>
        </w:rPr>
      </w:pPr>
      <w:r w:rsidRPr="006071D8">
        <w:rPr>
          <w:rFonts w:eastAsia="SimSun"/>
        </w:rPr>
        <w:t>7.4.1.1</w:t>
      </w:r>
      <w:r>
        <w:rPr>
          <w:rFonts w:asciiTheme="minorHAnsi" w:eastAsiaTheme="minorEastAsia" w:hAnsiTheme="minorHAnsi" w:cstheme="minorBidi"/>
          <w:sz w:val="22"/>
          <w:szCs w:val="22"/>
        </w:rPr>
        <w:tab/>
      </w:r>
      <w:r>
        <w:t>General</w:t>
      </w:r>
      <w:r>
        <w:tab/>
      </w:r>
      <w:r>
        <w:fldChar w:fldCharType="begin"/>
      </w:r>
      <w:r>
        <w:instrText xml:space="preserve"> PAGEREF _Toc138933118 \h </w:instrText>
      </w:r>
      <w:r>
        <w:fldChar w:fldCharType="separate"/>
      </w:r>
      <w:r>
        <w:t>86</w:t>
      </w:r>
      <w:r>
        <w:fldChar w:fldCharType="end"/>
      </w:r>
    </w:p>
    <w:p w14:paraId="529C0165" w14:textId="1D424216" w:rsidR="008C182D" w:rsidRDefault="008C182D">
      <w:pPr>
        <w:pStyle w:val="TOC4"/>
        <w:rPr>
          <w:rFonts w:asciiTheme="minorHAnsi" w:eastAsiaTheme="minorEastAsia" w:hAnsiTheme="minorHAnsi" w:cstheme="minorBidi"/>
          <w:sz w:val="22"/>
          <w:szCs w:val="22"/>
        </w:rPr>
      </w:pPr>
      <w:r w:rsidRPr="006071D8">
        <w:rPr>
          <w:rFonts w:eastAsia="SimSun"/>
        </w:rPr>
        <w:t>7.4.1.2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_Toc138933119 \h </w:instrText>
      </w:r>
      <w:r>
        <w:fldChar w:fldCharType="separate"/>
      </w:r>
      <w:r>
        <w:t>86</w:t>
      </w:r>
      <w:r>
        <w:fldChar w:fldCharType="end"/>
      </w:r>
    </w:p>
    <w:p w14:paraId="45EE54CF" w14:textId="6FD0BAC4" w:rsidR="008C182D" w:rsidRDefault="008C182D">
      <w:pPr>
        <w:pStyle w:val="TOC4"/>
        <w:rPr>
          <w:rFonts w:asciiTheme="minorHAnsi" w:eastAsiaTheme="minorEastAsia" w:hAnsiTheme="minorHAnsi" w:cstheme="minorBidi"/>
          <w:sz w:val="22"/>
          <w:szCs w:val="22"/>
        </w:rPr>
      </w:pPr>
      <w:r w:rsidRPr="006071D8">
        <w:rPr>
          <w:rFonts w:eastAsia="SimSun"/>
        </w:rPr>
        <w:t>7.4.1.3</w:t>
      </w:r>
      <w:r>
        <w:rPr>
          <w:rFonts w:asciiTheme="minorHAnsi" w:eastAsiaTheme="minorEastAsia" w:hAnsiTheme="minorHAnsi" w:cstheme="minorBidi"/>
          <w:sz w:val="22"/>
          <w:szCs w:val="22"/>
        </w:rPr>
        <w:tab/>
      </w:r>
      <w:r>
        <w:t>Void</w:t>
      </w:r>
      <w:r>
        <w:tab/>
      </w:r>
      <w:r>
        <w:fldChar w:fldCharType="begin"/>
      </w:r>
      <w:r>
        <w:instrText xml:space="preserve"> PAGEREF _Toc138933120 \h </w:instrText>
      </w:r>
      <w:r>
        <w:fldChar w:fldCharType="separate"/>
      </w:r>
      <w:r>
        <w:t>88</w:t>
      </w:r>
      <w:r>
        <w:fldChar w:fldCharType="end"/>
      </w:r>
    </w:p>
    <w:p w14:paraId="63387039" w14:textId="34366BB4" w:rsidR="008C182D" w:rsidRDefault="008C182D">
      <w:pPr>
        <w:pStyle w:val="TOC4"/>
        <w:rPr>
          <w:rFonts w:asciiTheme="minorHAnsi" w:eastAsiaTheme="minorEastAsia" w:hAnsiTheme="minorHAnsi" w:cstheme="minorBidi"/>
          <w:sz w:val="22"/>
          <w:szCs w:val="22"/>
        </w:rPr>
      </w:pPr>
      <w:r w:rsidRPr="006071D8">
        <w:rPr>
          <w:rFonts w:eastAsia="SimSun"/>
        </w:rPr>
        <w:t>7.4.1.4</w:t>
      </w:r>
      <w:r>
        <w:rPr>
          <w:rFonts w:asciiTheme="minorHAnsi" w:eastAsiaTheme="minorEastAsia" w:hAnsiTheme="minorHAnsi" w:cstheme="minorBidi"/>
          <w:sz w:val="22"/>
          <w:szCs w:val="22"/>
        </w:rPr>
        <w:tab/>
      </w:r>
      <w:r>
        <w:t>Void</w:t>
      </w:r>
      <w:r>
        <w:tab/>
      </w:r>
      <w:r>
        <w:fldChar w:fldCharType="begin"/>
      </w:r>
      <w:r>
        <w:instrText xml:space="preserve"> PAGEREF _Toc138933121 \h </w:instrText>
      </w:r>
      <w:r>
        <w:fldChar w:fldCharType="separate"/>
      </w:r>
      <w:r>
        <w:t>88</w:t>
      </w:r>
      <w:r>
        <w:fldChar w:fldCharType="end"/>
      </w:r>
    </w:p>
    <w:p w14:paraId="0736318C" w14:textId="28DAE4B8" w:rsidR="008C182D" w:rsidRDefault="008C182D">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_Toc138933122 \h </w:instrText>
      </w:r>
      <w:r>
        <w:fldChar w:fldCharType="separate"/>
      </w:r>
      <w:r>
        <w:t>88</w:t>
      </w:r>
      <w:r>
        <w:fldChar w:fldCharType="end"/>
      </w:r>
    </w:p>
    <w:p w14:paraId="45177E7B" w14:textId="3F48FEF3" w:rsidR="008C182D" w:rsidRDefault="008C182D">
      <w:pPr>
        <w:pStyle w:val="TOC4"/>
        <w:rPr>
          <w:rFonts w:asciiTheme="minorHAnsi" w:eastAsiaTheme="minorEastAsia" w:hAnsiTheme="minorHAnsi" w:cstheme="minorBidi"/>
          <w:sz w:val="22"/>
          <w:szCs w:val="22"/>
        </w:rPr>
      </w:pPr>
      <w:r w:rsidRPr="006071D8">
        <w:rPr>
          <w:rFonts w:eastAsia="SimSun"/>
        </w:rPr>
        <w:t>7.4.2.1</w:t>
      </w:r>
      <w:r>
        <w:rPr>
          <w:rFonts w:asciiTheme="minorHAnsi" w:eastAsiaTheme="minorEastAsia" w:hAnsiTheme="minorHAnsi" w:cstheme="minorBidi"/>
          <w:sz w:val="22"/>
          <w:szCs w:val="22"/>
        </w:rPr>
        <w:tab/>
      </w:r>
      <w:r>
        <w:t>General</w:t>
      </w:r>
      <w:r>
        <w:tab/>
      </w:r>
      <w:r>
        <w:fldChar w:fldCharType="begin"/>
      </w:r>
      <w:r>
        <w:instrText xml:space="preserve"> PAGEREF _Toc138933123 \h </w:instrText>
      </w:r>
      <w:r>
        <w:fldChar w:fldCharType="separate"/>
      </w:r>
      <w:r>
        <w:t>88</w:t>
      </w:r>
      <w:r>
        <w:fldChar w:fldCharType="end"/>
      </w:r>
    </w:p>
    <w:p w14:paraId="315C1E7C" w14:textId="12062356" w:rsidR="008C182D" w:rsidRDefault="008C182D">
      <w:pPr>
        <w:pStyle w:val="TOC4"/>
        <w:rPr>
          <w:rFonts w:asciiTheme="minorHAnsi" w:eastAsiaTheme="minorEastAsia" w:hAnsiTheme="minorHAnsi" w:cstheme="minorBidi"/>
          <w:sz w:val="22"/>
          <w:szCs w:val="22"/>
        </w:rPr>
      </w:pPr>
      <w:r w:rsidRPr="006071D8">
        <w:rPr>
          <w:rFonts w:eastAsia="SimSun"/>
        </w:rPr>
        <w:t>7.4.2.2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_Toc138933124 \h </w:instrText>
      </w:r>
      <w:r>
        <w:fldChar w:fldCharType="separate"/>
      </w:r>
      <w:r>
        <w:t>88</w:t>
      </w:r>
      <w:r>
        <w:fldChar w:fldCharType="end"/>
      </w:r>
    </w:p>
    <w:p w14:paraId="360A40CE" w14:textId="4BC4BF44" w:rsidR="008C182D" w:rsidRDefault="008C182D">
      <w:pPr>
        <w:pStyle w:val="TOC4"/>
        <w:rPr>
          <w:rFonts w:asciiTheme="minorHAnsi" w:eastAsiaTheme="minorEastAsia" w:hAnsiTheme="minorHAnsi" w:cstheme="minorBidi"/>
          <w:sz w:val="22"/>
          <w:szCs w:val="22"/>
        </w:rPr>
      </w:pPr>
      <w:r w:rsidRPr="006071D8">
        <w:rPr>
          <w:rFonts w:eastAsia="SimSun"/>
        </w:rPr>
        <w:t>7.4.2.3</w:t>
      </w:r>
      <w:r>
        <w:rPr>
          <w:rFonts w:asciiTheme="minorHAnsi" w:eastAsiaTheme="minorEastAsia" w:hAnsiTheme="minorHAnsi" w:cstheme="minorBidi"/>
          <w:sz w:val="22"/>
          <w:szCs w:val="22"/>
        </w:rPr>
        <w:tab/>
      </w:r>
      <w:r>
        <w:t>Void</w:t>
      </w:r>
      <w:r>
        <w:tab/>
      </w:r>
      <w:r>
        <w:fldChar w:fldCharType="begin"/>
      </w:r>
      <w:r>
        <w:instrText xml:space="preserve"> PAGEREF _Toc138933125 \h </w:instrText>
      </w:r>
      <w:r>
        <w:fldChar w:fldCharType="separate"/>
      </w:r>
      <w:r>
        <w:t>90</w:t>
      </w:r>
      <w:r>
        <w:fldChar w:fldCharType="end"/>
      </w:r>
    </w:p>
    <w:p w14:paraId="4264FCCC" w14:textId="4EFCB995" w:rsidR="008C182D" w:rsidRDefault="008C182D">
      <w:pPr>
        <w:pStyle w:val="TOC4"/>
        <w:rPr>
          <w:rFonts w:asciiTheme="minorHAnsi" w:eastAsiaTheme="minorEastAsia" w:hAnsiTheme="minorHAnsi" w:cstheme="minorBidi"/>
          <w:sz w:val="22"/>
          <w:szCs w:val="22"/>
        </w:rPr>
      </w:pPr>
      <w:r w:rsidRPr="006071D8">
        <w:rPr>
          <w:rFonts w:eastAsia="SimSun"/>
        </w:rPr>
        <w:t>7.4.2.4</w:t>
      </w:r>
      <w:r>
        <w:rPr>
          <w:rFonts w:asciiTheme="minorHAnsi" w:eastAsiaTheme="minorEastAsia" w:hAnsiTheme="minorHAnsi" w:cstheme="minorBidi"/>
          <w:sz w:val="22"/>
          <w:szCs w:val="22"/>
        </w:rPr>
        <w:tab/>
      </w:r>
      <w:r>
        <w:t>Void</w:t>
      </w:r>
      <w:r>
        <w:tab/>
      </w:r>
      <w:r>
        <w:fldChar w:fldCharType="begin"/>
      </w:r>
      <w:r>
        <w:instrText xml:space="preserve"> PAGEREF _Toc138933126 \h </w:instrText>
      </w:r>
      <w:r>
        <w:fldChar w:fldCharType="separate"/>
      </w:r>
      <w:r>
        <w:t>90</w:t>
      </w:r>
      <w:r>
        <w:fldChar w:fldCharType="end"/>
      </w:r>
    </w:p>
    <w:p w14:paraId="3742EF68" w14:textId="572B665D" w:rsidR="008C182D" w:rsidRDefault="008C182D">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_Toc138933127 \h </w:instrText>
      </w:r>
      <w:r>
        <w:fldChar w:fldCharType="separate"/>
      </w:r>
      <w:r>
        <w:t>90</w:t>
      </w:r>
      <w:r>
        <w:fldChar w:fldCharType="end"/>
      </w:r>
    </w:p>
    <w:p w14:paraId="1DE745B2" w14:textId="6B935446" w:rsidR="008C182D" w:rsidRDefault="008C182D">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_Toc138933128 \h </w:instrText>
      </w:r>
      <w:r>
        <w:fldChar w:fldCharType="separate"/>
      </w:r>
      <w:r>
        <w:t>90</w:t>
      </w:r>
      <w:r>
        <w:fldChar w:fldCharType="end"/>
      </w:r>
    </w:p>
    <w:p w14:paraId="4C697A21" w14:textId="0AC8381A" w:rsidR="008C182D" w:rsidRDefault="008C182D">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i/>
        </w:rPr>
        <w:t>BS type 1-H</w:t>
      </w:r>
      <w:r>
        <w:tab/>
      </w:r>
      <w:r>
        <w:fldChar w:fldCharType="begin"/>
      </w:r>
      <w:r>
        <w:instrText xml:space="preserve"> PAGEREF _Toc138933129 \h </w:instrText>
      </w:r>
      <w:r>
        <w:fldChar w:fldCharType="separate"/>
      </w:r>
      <w:r>
        <w:t>90</w:t>
      </w:r>
      <w:r>
        <w:fldChar w:fldCharType="end"/>
      </w:r>
    </w:p>
    <w:p w14:paraId="057F343C" w14:textId="5666D63C" w:rsidR="008C182D" w:rsidRDefault="008C182D">
      <w:pPr>
        <w:pStyle w:val="TOC3"/>
        <w:rPr>
          <w:rFonts w:asciiTheme="minorHAnsi" w:eastAsiaTheme="minorEastAsia" w:hAnsiTheme="minorHAnsi" w:cstheme="minorBidi"/>
          <w:sz w:val="22"/>
          <w:szCs w:val="22"/>
        </w:rPr>
      </w:pPr>
      <w:r w:rsidRPr="006071D8">
        <w:rPr>
          <w:lang w:val="en-US"/>
        </w:rPr>
        <w:t>7.5.3</w:t>
      </w:r>
      <w:r>
        <w:rPr>
          <w:rFonts w:asciiTheme="minorHAnsi" w:eastAsiaTheme="minorEastAsia" w:hAnsiTheme="minorHAnsi" w:cstheme="minorBidi"/>
          <w:sz w:val="22"/>
          <w:szCs w:val="22"/>
        </w:rPr>
        <w:tab/>
      </w:r>
      <w:r>
        <w:t xml:space="preserve">Co-location </w:t>
      </w:r>
      <w:r w:rsidRPr="006071D8">
        <w:rPr>
          <w:rFonts w:eastAsia="SimSun"/>
          <w:lang w:val="en-US"/>
        </w:rPr>
        <w:t>minimum requirements</w:t>
      </w:r>
      <w:r>
        <w:t xml:space="preserve"> for </w:t>
      </w:r>
      <w:r w:rsidRPr="006071D8">
        <w:rPr>
          <w:i/>
        </w:rPr>
        <w:t>BS type 1-C</w:t>
      </w:r>
      <w:r>
        <w:t xml:space="preserve"> and </w:t>
      </w:r>
      <w:r w:rsidRPr="006071D8">
        <w:rPr>
          <w:i/>
        </w:rPr>
        <w:t>BS type 1-H</w:t>
      </w:r>
      <w:r>
        <w:tab/>
      </w:r>
      <w:r>
        <w:fldChar w:fldCharType="begin"/>
      </w:r>
      <w:r>
        <w:instrText xml:space="preserve"> PAGEREF _Toc138933130 \h </w:instrText>
      </w:r>
      <w:r>
        <w:fldChar w:fldCharType="separate"/>
      </w:r>
      <w:r>
        <w:t>91</w:t>
      </w:r>
      <w:r>
        <w:fldChar w:fldCharType="end"/>
      </w:r>
    </w:p>
    <w:p w14:paraId="7C039904" w14:textId="68242202" w:rsidR="008C182D" w:rsidRDefault="008C182D">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Void</w:t>
      </w:r>
      <w:r>
        <w:tab/>
      </w:r>
      <w:r>
        <w:fldChar w:fldCharType="begin"/>
      </w:r>
      <w:r>
        <w:instrText xml:space="preserve"> PAGEREF _Toc138933131 \h </w:instrText>
      </w:r>
      <w:r>
        <w:fldChar w:fldCharType="separate"/>
      </w:r>
      <w:r>
        <w:t>92</w:t>
      </w:r>
      <w:r>
        <w:fldChar w:fldCharType="end"/>
      </w:r>
    </w:p>
    <w:p w14:paraId="311229A3" w14:textId="7507FC79" w:rsidR="008C182D" w:rsidRDefault="008C182D">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_Toc138933132 \h </w:instrText>
      </w:r>
      <w:r>
        <w:fldChar w:fldCharType="separate"/>
      </w:r>
      <w:r>
        <w:t>92</w:t>
      </w:r>
      <w:r>
        <w:fldChar w:fldCharType="end"/>
      </w:r>
    </w:p>
    <w:p w14:paraId="20D41D5F" w14:textId="041C9E8E" w:rsidR="008C182D" w:rsidRDefault="008C182D">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_Toc138933133 \h </w:instrText>
      </w:r>
      <w:r>
        <w:fldChar w:fldCharType="separate"/>
      </w:r>
      <w:r>
        <w:t>92</w:t>
      </w:r>
      <w:r>
        <w:fldChar w:fldCharType="end"/>
      </w:r>
    </w:p>
    <w:p w14:paraId="0477801C" w14:textId="2471F687" w:rsidR="008C182D" w:rsidRDefault="008C182D">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rsidRPr="006071D8">
        <w:rPr>
          <w:i/>
        </w:rPr>
        <w:t>Basic limits</w:t>
      </w:r>
      <w:r>
        <w:tab/>
      </w:r>
      <w:r>
        <w:fldChar w:fldCharType="begin"/>
      </w:r>
      <w:r>
        <w:instrText xml:space="preserve"> PAGEREF _Toc138933134 \h </w:instrText>
      </w:r>
      <w:r>
        <w:fldChar w:fldCharType="separate"/>
      </w:r>
      <w:r>
        <w:t>92</w:t>
      </w:r>
      <w:r>
        <w:fldChar w:fldCharType="end"/>
      </w:r>
    </w:p>
    <w:p w14:paraId="777A674B" w14:textId="74AD39BD" w:rsidR="008C182D" w:rsidRDefault="008C182D">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 xml:space="preserve">Minimum requirement for </w:t>
      </w:r>
      <w:r w:rsidRPr="006071D8">
        <w:rPr>
          <w:i/>
        </w:rPr>
        <w:t>BS type 1-C</w:t>
      </w:r>
      <w:r>
        <w:tab/>
      </w:r>
      <w:r>
        <w:fldChar w:fldCharType="begin"/>
      </w:r>
      <w:r>
        <w:instrText xml:space="preserve"> PAGEREF _Toc138933135 \h </w:instrText>
      </w:r>
      <w:r>
        <w:fldChar w:fldCharType="separate"/>
      </w:r>
      <w:r>
        <w:t>93</w:t>
      </w:r>
      <w:r>
        <w:fldChar w:fldCharType="end"/>
      </w:r>
    </w:p>
    <w:p w14:paraId="2DD9A022" w14:textId="21C0C252" w:rsidR="008C182D" w:rsidRDefault="008C182D">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 xml:space="preserve">Minimum requirement for </w:t>
      </w:r>
      <w:r w:rsidRPr="006071D8">
        <w:rPr>
          <w:i/>
        </w:rPr>
        <w:t>BS type 1-H</w:t>
      </w:r>
      <w:r>
        <w:tab/>
      </w:r>
      <w:r>
        <w:fldChar w:fldCharType="begin"/>
      </w:r>
      <w:r>
        <w:instrText xml:space="preserve"> PAGEREF _Toc138933136 \h </w:instrText>
      </w:r>
      <w:r>
        <w:fldChar w:fldCharType="separate"/>
      </w:r>
      <w:r>
        <w:t>93</w:t>
      </w:r>
      <w:r>
        <w:fldChar w:fldCharType="end"/>
      </w:r>
    </w:p>
    <w:p w14:paraId="10E103CF" w14:textId="59A7E08E" w:rsidR="008C182D" w:rsidRDefault="008C182D">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_Toc138933137 \h </w:instrText>
      </w:r>
      <w:r>
        <w:fldChar w:fldCharType="separate"/>
      </w:r>
      <w:r>
        <w:t>93</w:t>
      </w:r>
      <w:r>
        <w:fldChar w:fldCharType="end"/>
      </w:r>
    </w:p>
    <w:p w14:paraId="235BCC4E" w14:textId="536E5FD0" w:rsidR="008C182D" w:rsidRDefault="008C182D">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r>
      <w:r>
        <w:instrText xml:space="preserve"> PAGEREF _Toc138933138 \h </w:instrText>
      </w:r>
      <w:r>
        <w:fldChar w:fldCharType="separate"/>
      </w:r>
      <w:r>
        <w:t>93</w:t>
      </w:r>
      <w:r>
        <w:fldChar w:fldCharType="end"/>
      </w:r>
    </w:p>
    <w:p w14:paraId="13B99758" w14:textId="1D690480" w:rsidR="008C182D" w:rsidRDefault="008C182D">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rFonts w:eastAsia="SimSun"/>
          <w:i/>
        </w:rPr>
        <w:t>BS type 1-H</w:t>
      </w:r>
      <w:r>
        <w:tab/>
      </w:r>
      <w:r>
        <w:fldChar w:fldCharType="begin"/>
      </w:r>
      <w:r>
        <w:instrText xml:space="preserve"> PAGEREF _Toc138933139 \h </w:instrText>
      </w:r>
      <w:r>
        <w:fldChar w:fldCharType="separate"/>
      </w:r>
      <w:r>
        <w:t>93</w:t>
      </w:r>
      <w:r>
        <w:fldChar w:fldCharType="end"/>
      </w:r>
    </w:p>
    <w:p w14:paraId="51EFB7A0" w14:textId="06CB25E3" w:rsidR="008C182D" w:rsidRDefault="008C182D">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_Toc138933140 \h </w:instrText>
      </w:r>
      <w:r>
        <w:fldChar w:fldCharType="separate"/>
      </w:r>
      <w:r>
        <w:t>98</w:t>
      </w:r>
      <w:r>
        <w:fldChar w:fldCharType="end"/>
      </w:r>
    </w:p>
    <w:p w14:paraId="746458DA" w14:textId="4608FE8F" w:rsidR="008C182D" w:rsidRDefault="008C182D">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General</w:t>
      </w:r>
      <w:r>
        <w:tab/>
      </w:r>
      <w:r>
        <w:fldChar w:fldCharType="begin"/>
      </w:r>
      <w:r>
        <w:instrText xml:space="preserve"> PAGEREF _Toc138933141 \h </w:instrText>
      </w:r>
      <w:r>
        <w:fldChar w:fldCharType="separate"/>
      </w:r>
      <w:r>
        <w:t>98</w:t>
      </w:r>
      <w:r>
        <w:fldChar w:fldCharType="end"/>
      </w:r>
    </w:p>
    <w:p w14:paraId="48B19A55" w14:textId="274B52C6" w:rsidR="008C182D" w:rsidRDefault="008C182D">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 xml:space="preserve">Minimum requirement for </w:t>
      </w:r>
      <w:r w:rsidRPr="006071D8">
        <w:rPr>
          <w:i/>
        </w:rPr>
        <w:t>BS type 1-C</w:t>
      </w:r>
      <w:r>
        <w:t xml:space="preserve"> and </w:t>
      </w:r>
      <w:r w:rsidRPr="006071D8">
        <w:rPr>
          <w:rFonts w:eastAsia="SimSun"/>
          <w:i/>
        </w:rPr>
        <w:t>BS type 1-H</w:t>
      </w:r>
      <w:r>
        <w:tab/>
      </w:r>
      <w:r>
        <w:fldChar w:fldCharType="begin"/>
      </w:r>
      <w:r>
        <w:instrText xml:space="preserve"> PAGEREF _Toc138933142 \h </w:instrText>
      </w:r>
      <w:r>
        <w:fldChar w:fldCharType="separate"/>
      </w:r>
      <w:r>
        <w:t>98</w:t>
      </w:r>
      <w:r>
        <w:fldChar w:fldCharType="end"/>
      </w:r>
    </w:p>
    <w:p w14:paraId="607A8186" w14:textId="68FA13FA" w:rsidR="008C182D" w:rsidRDefault="008C182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_Toc138933143 \h </w:instrText>
      </w:r>
      <w:r>
        <w:fldChar w:fldCharType="separate"/>
      </w:r>
      <w:r>
        <w:t>101</w:t>
      </w:r>
      <w:r>
        <w:fldChar w:fldCharType="end"/>
      </w:r>
    </w:p>
    <w:p w14:paraId="56C7D8EE" w14:textId="49FB86B5" w:rsidR="008C182D" w:rsidRDefault="008C182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_Toc138933144 \h </w:instrText>
      </w:r>
      <w:r>
        <w:fldChar w:fldCharType="separate"/>
      </w:r>
      <w:r>
        <w:t>101</w:t>
      </w:r>
      <w:r>
        <w:fldChar w:fldCharType="end"/>
      </w:r>
    </w:p>
    <w:p w14:paraId="4BDA07D7" w14:textId="7141C3E1" w:rsidR="008C182D" w:rsidRDefault="008C182D">
      <w:pPr>
        <w:pStyle w:val="TOC3"/>
        <w:rPr>
          <w:rFonts w:asciiTheme="minorHAnsi" w:eastAsiaTheme="minorEastAsia" w:hAnsiTheme="minorHAnsi" w:cstheme="minorBidi"/>
          <w:sz w:val="22"/>
          <w:szCs w:val="22"/>
        </w:rPr>
      </w:pPr>
      <w:r>
        <w:rPr>
          <w:lang w:eastAsia="ko-KR"/>
        </w:rPr>
        <w:t>8.1.1</w:t>
      </w:r>
      <w:r>
        <w:rPr>
          <w:rFonts w:asciiTheme="minorHAnsi" w:eastAsiaTheme="minorEastAsia" w:hAnsiTheme="minorHAnsi" w:cstheme="minorBidi"/>
          <w:sz w:val="22"/>
          <w:szCs w:val="22"/>
        </w:rPr>
        <w:tab/>
      </w:r>
      <w:r>
        <w:rPr>
          <w:lang w:eastAsia="ko-KR"/>
        </w:rPr>
        <w:t>Scope and definitions</w:t>
      </w:r>
      <w:r>
        <w:tab/>
      </w:r>
      <w:r>
        <w:fldChar w:fldCharType="begin"/>
      </w:r>
      <w:r>
        <w:instrText xml:space="preserve"> PAGEREF _Toc138933145 \h </w:instrText>
      </w:r>
      <w:r>
        <w:fldChar w:fldCharType="separate"/>
      </w:r>
      <w:r>
        <w:t>101</w:t>
      </w:r>
      <w:r>
        <w:fldChar w:fldCharType="end"/>
      </w:r>
    </w:p>
    <w:p w14:paraId="066B93BB" w14:textId="024CD315" w:rsidR="008C182D" w:rsidRDefault="008C182D">
      <w:pPr>
        <w:pStyle w:val="TOC3"/>
        <w:rPr>
          <w:rFonts w:asciiTheme="minorHAnsi" w:eastAsiaTheme="minorEastAsia" w:hAnsiTheme="minorHAnsi" w:cstheme="minorBidi"/>
          <w:sz w:val="22"/>
          <w:szCs w:val="22"/>
        </w:rPr>
      </w:pPr>
      <w:r>
        <w:t>8.</w:t>
      </w:r>
      <w:r w:rsidRPr="006071D8">
        <w:rPr>
          <w:rFonts w:eastAsia="DengXian"/>
        </w:rPr>
        <w:t>1.</w:t>
      </w:r>
      <w:r>
        <w:t>2</w:t>
      </w:r>
      <w:r>
        <w:rPr>
          <w:rFonts w:asciiTheme="minorHAnsi" w:eastAsiaTheme="minorEastAsia" w:hAnsiTheme="minorHAnsi" w:cstheme="minorBidi"/>
          <w:sz w:val="22"/>
          <w:szCs w:val="22"/>
        </w:rPr>
        <w:tab/>
      </w:r>
      <w:r>
        <w:t>Void</w:t>
      </w:r>
      <w:r>
        <w:tab/>
      </w:r>
      <w:r>
        <w:fldChar w:fldCharType="begin"/>
      </w:r>
      <w:r>
        <w:instrText xml:space="preserve"> PAGEREF _Toc138933146 \h </w:instrText>
      </w:r>
      <w:r>
        <w:fldChar w:fldCharType="separate"/>
      </w:r>
      <w:r>
        <w:t>101</w:t>
      </w:r>
      <w:r>
        <w:fldChar w:fldCharType="end"/>
      </w:r>
    </w:p>
    <w:p w14:paraId="680F317E" w14:textId="3A6A96A7" w:rsidR="008C182D" w:rsidRDefault="008C182D">
      <w:pPr>
        <w:pStyle w:val="TOC2"/>
        <w:rPr>
          <w:rFonts w:asciiTheme="minorHAnsi" w:eastAsiaTheme="minorEastAsia" w:hAnsiTheme="minorHAnsi" w:cstheme="minorBidi"/>
          <w:sz w:val="22"/>
          <w:szCs w:val="22"/>
        </w:rPr>
      </w:pPr>
      <w:r>
        <w:t>8.</w:t>
      </w:r>
      <w:r w:rsidRPr="006071D8">
        <w:rPr>
          <w:rFonts w:eastAsia="DengXian"/>
        </w:rPr>
        <w:t>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_Toc138933147 \h </w:instrText>
      </w:r>
      <w:r>
        <w:fldChar w:fldCharType="separate"/>
      </w:r>
      <w:r>
        <w:t>101</w:t>
      </w:r>
      <w:r>
        <w:fldChar w:fldCharType="end"/>
      </w:r>
    </w:p>
    <w:p w14:paraId="29EA9055" w14:textId="2C568203" w:rsidR="008C182D" w:rsidRDefault="008C182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for PUSCH with transform precoding disabled</w:t>
      </w:r>
      <w:r>
        <w:tab/>
      </w:r>
      <w:r>
        <w:fldChar w:fldCharType="begin"/>
      </w:r>
      <w:r>
        <w:instrText xml:space="preserve"> PAGEREF _Toc138933148 \h </w:instrText>
      </w:r>
      <w:r>
        <w:fldChar w:fldCharType="separate"/>
      </w:r>
      <w:r>
        <w:t>101</w:t>
      </w:r>
      <w:r>
        <w:fldChar w:fldCharType="end"/>
      </w:r>
    </w:p>
    <w:p w14:paraId="26AFD363" w14:textId="47865213" w:rsidR="008C182D" w:rsidRDefault="008C182D">
      <w:pPr>
        <w:pStyle w:val="TOC4"/>
        <w:rPr>
          <w:rFonts w:asciiTheme="minorHAnsi" w:eastAsiaTheme="minorEastAsia" w:hAnsiTheme="minorHAnsi" w:cstheme="minorBidi"/>
          <w:sz w:val="22"/>
          <w:szCs w:val="22"/>
        </w:rPr>
      </w:pPr>
      <w:r w:rsidRPr="006071D8">
        <w:rPr>
          <w:rFonts w:eastAsia="Malgun Gothic"/>
        </w:rPr>
        <w:t>8.2.1.1</w:t>
      </w:r>
      <w:r>
        <w:rPr>
          <w:rFonts w:asciiTheme="minorHAnsi" w:eastAsiaTheme="minorEastAsia" w:hAnsiTheme="minorHAnsi" w:cstheme="minorBidi"/>
          <w:sz w:val="22"/>
          <w:szCs w:val="22"/>
        </w:rPr>
        <w:tab/>
      </w:r>
      <w:r w:rsidRPr="006071D8">
        <w:rPr>
          <w:rFonts w:eastAsia="Malgun Gothic"/>
        </w:rPr>
        <w:t>General</w:t>
      </w:r>
      <w:r>
        <w:tab/>
      </w:r>
      <w:r>
        <w:fldChar w:fldCharType="begin"/>
      </w:r>
      <w:r>
        <w:instrText xml:space="preserve"> PAGEREF _Toc138933149 \h </w:instrText>
      </w:r>
      <w:r>
        <w:fldChar w:fldCharType="separate"/>
      </w:r>
      <w:r>
        <w:t>101</w:t>
      </w:r>
      <w:r>
        <w:fldChar w:fldCharType="end"/>
      </w:r>
    </w:p>
    <w:p w14:paraId="424D53E2" w14:textId="3F9396B8" w:rsidR="008C182D" w:rsidRDefault="008C182D">
      <w:pPr>
        <w:pStyle w:val="TOC4"/>
        <w:rPr>
          <w:rFonts w:asciiTheme="minorHAnsi" w:eastAsiaTheme="minorEastAsia" w:hAnsiTheme="minorHAnsi" w:cstheme="minorBidi"/>
          <w:sz w:val="22"/>
          <w:szCs w:val="22"/>
        </w:rPr>
      </w:pPr>
      <w:r w:rsidRPr="006071D8">
        <w:rPr>
          <w:rFonts w:eastAsia="Malgun Gothic"/>
        </w:rPr>
        <w:t>8.2.1</w:t>
      </w:r>
      <w:r>
        <w:t>.2</w:t>
      </w:r>
      <w:r>
        <w:rPr>
          <w:rFonts w:asciiTheme="minorHAnsi" w:eastAsiaTheme="minorEastAsia" w:hAnsiTheme="minorHAnsi" w:cstheme="minorBidi"/>
          <w:sz w:val="22"/>
          <w:szCs w:val="22"/>
        </w:rPr>
        <w:tab/>
      </w:r>
      <w:r w:rsidRPr="006071D8">
        <w:rPr>
          <w:rFonts w:eastAsia="Malgun Gothic"/>
        </w:rPr>
        <w:t>Minimum requirements</w:t>
      </w:r>
      <w:r>
        <w:tab/>
      </w:r>
      <w:r>
        <w:fldChar w:fldCharType="begin"/>
      </w:r>
      <w:r>
        <w:instrText xml:space="preserve"> PAGEREF _Toc138933150 \h </w:instrText>
      </w:r>
      <w:r>
        <w:fldChar w:fldCharType="separate"/>
      </w:r>
      <w:r>
        <w:t>102</w:t>
      </w:r>
      <w:r>
        <w:fldChar w:fldCharType="end"/>
      </w:r>
    </w:p>
    <w:p w14:paraId="2B97D38E" w14:textId="728A9395" w:rsidR="008C182D" w:rsidRDefault="008C182D">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PUSCH with transform precoding enabled</w:t>
      </w:r>
      <w:r>
        <w:tab/>
      </w:r>
      <w:r>
        <w:fldChar w:fldCharType="begin"/>
      </w:r>
      <w:r>
        <w:instrText xml:space="preserve"> PAGEREF _Toc138933151 \h </w:instrText>
      </w:r>
      <w:r>
        <w:fldChar w:fldCharType="separate"/>
      </w:r>
      <w:r>
        <w:t>109</w:t>
      </w:r>
      <w:r>
        <w:fldChar w:fldCharType="end"/>
      </w:r>
    </w:p>
    <w:p w14:paraId="7A9BA8E0" w14:textId="0E78E021" w:rsidR="008C182D" w:rsidRDefault="008C182D">
      <w:pPr>
        <w:pStyle w:val="TOC4"/>
        <w:rPr>
          <w:rFonts w:asciiTheme="minorHAnsi" w:eastAsiaTheme="minorEastAsia" w:hAnsiTheme="minorHAnsi" w:cstheme="minorBidi"/>
          <w:sz w:val="22"/>
          <w:szCs w:val="22"/>
        </w:rPr>
      </w:pPr>
      <w:r w:rsidRPr="006071D8">
        <w:rPr>
          <w:rFonts w:eastAsia="Malgun Gothic"/>
        </w:rPr>
        <w:t>8.2.</w:t>
      </w:r>
      <w:r>
        <w:t>2</w:t>
      </w:r>
      <w:r w:rsidRPr="006071D8">
        <w:rPr>
          <w:rFonts w:eastAsia="Malgun Gothic"/>
        </w:rPr>
        <w:t>.1</w:t>
      </w:r>
      <w:r>
        <w:rPr>
          <w:rFonts w:asciiTheme="minorHAnsi" w:eastAsiaTheme="minorEastAsia" w:hAnsiTheme="minorHAnsi" w:cstheme="minorBidi"/>
          <w:sz w:val="22"/>
          <w:szCs w:val="22"/>
        </w:rPr>
        <w:tab/>
      </w:r>
      <w:r w:rsidRPr="006071D8">
        <w:rPr>
          <w:rFonts w:eastAsia="Malgun Gothic"/>
        </w:rPr>
        <w:t>General</w:t>
      </w:r>
      <w:r>
        <w:tab/>
      </w:r>
      <w:r>
        <w:fldChar w:fldCharType="begin"/>
      </w:r>
      <w:r>
        <w:instrText xml:space="preserve"> PAGEREF _Toc138933152 \h </w:instrText>
      </w:r>
      <w:r>
        <w:fldChar w:fldCharType="separate"/>
      </w:r>
      <w:r>
        <w:t>109</w:t>
      </w:r>
      <w:r>
        <w:fldChar w:fldCharType="end"/>
      </w:r>
    </w:p>
    <w:p w14:paraId="40AAA5B7" w14:textId="7A8DCBD8" w:rsidR="008C182D" w:rsidRDefault="008C182D">
      <w:pPr>
        <w:pStyle w:val="TOC4"/>
        <w:rPr>
          <w:rFonts w:asciiTheme="minorHAnsi" w:eastAsiaTheme="minorEastAsia" w:hAnsiTheme="minorHAnsi" w:cstheme="minorBidi"/>
          <w:sz w:val="22"/>
          <w:szCs w:val="22"/>
        </w:rPr>
      </w:pPr>
      <w:r w:rsidRPr="006071D8">
        <w:rPr>
          <w:rFonts w:eastAsia="Malgun Gothic"/>
        </w:rPr>
        <w:t>8.2.</w:t>
      </w:r>
      <w:r>
        <w:t>2.2</w:t>
      </w:r>
      <w:r>
        <w:rPr>
          <w:rFonts w:asciiTheme="minorHAnsi" w:eastAsiaTheme="minorEastAsia" w:hAnsiTheme="minorHAnsi" w:cstheme="minorBidi"/>
          <w:sz w:val="22"/>
          <w:szCs w:val="22"/>
        </w:rPr>
        <w:tab/>
      </w:r>
      <w:r w:rsidRPr="006071D8">
        <w:rPr>
          <w:rFonts w:eastAsia="Malgun Gothic"/>
        </w:rPr>
        <w:t>Minimum requirements</w:t>
      </w:r>
      <w:r>
        <w:tab/>
      </w:r>
      <w:r>
        <w:fldChar w:fldCharType="begin"/>
      </w:r>
      <w:r>
        <w:instrText xml:space="preserve"> PAGEREF _Toc138933153 \h </w:instrText>
      </w:r>
      <w:r>
        <w:fldChar w:fldCharType="separate"/>
      </w:r>
      <w:r>
        <w:t>110</w:t>
      </w:r>
      <w:r>
        <w:fldChar w:fldCharType="end"/>
      </w:r>
    </w:p>
    <w:p w14:paraId="6DA43F8F" w14:textId="00966747" w:rsidR="008C182D" w:rsidRDefault="008C182D">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UCI multiplexed on PUSCH</w:t>
      </w:r>
      <w:r>
        <w:tab/>
      </w:r>
      <w:r>
        <w:fldChar w:fldCharType="begin"/>
      </w:r>
      <w:r>
        <w:instrText xml:space="preserve"> PAGEREF _Toc138933154 \h </w:instrText>
      </w:r>
      <w:r>
        <w:fldChar w:fldCharType="separate"/>
      </w:r>
      <w:r>
        <w:t>111</w:t>
      </w:r>
      <w:r>
        <w:fldChar w:fldCharType="end"/>
      </w:r>
    </w:p>
    <w:p w14:paraId="5127483C" w14:textId="52379194" w:rsidR="008C182D" w:rsidRDefault="008C182D">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_Toc138933155 \h </w:instrText>
      </w:r>
      <w:r>
        <w:fldChar w:fldCharType="separate"/>
      </w:r>
      <w:r>
        <w:t>111</w:t>
      </w:r>
      <w:r>
        <w:fldChar w:fldCharType="end"/>
      </w:r>
    </w:p>
    <w:p w14:paraId="6B0B063A" w14:textId="06C90740" w:rsidR="008C182D" w:rsidRDefault="008C182D">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_Toc138933156 \h </w:instrText>
      </w:r>
      <w:r>
        <w:fldChar w:fldCharType="separate"/>
      </w:r>
      <w:r>
        <w:t>112</w:t>
      </w:r>
      <w:r>
        <w:fldChar w:fldCharType="end"/>
      </w:r>
    </w:p>
    <w:p w14:paraId="20FAD682" w14:textId="1829C539" w:rsidR="008C182D" w:rsidRDefault="008C182D">
      <w:pPr>
        <w:pStyle w:val="TOC2"/>
        <w:rPr>
          <w:rFonts w:asciiTheme="minorHAnsi" w:eastAsiaTheme="minorEastAsia" w:hAnsiTheme="minorHAnsi" w:cstheme="minorBidi"/>
          <w:sz w:val="22"/>
          <w:szCs w:val="22"/>
        </w:rPr>
      </w:pPr>
      <w:r>
        <w:t>8.</w:t>
      </w:r>
      <w:r w:rsidRPr="006071D8">
        <w:rPr>
          <w:rFonts w:eastAsia="DengXia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_Toc138933157 \h </w:instrText>
      </w:r>
      <w:r>
        <w:fldChar w:fldCharType="separate"/>
      </w:r>
      <w:r>
        <w:t>113</w:t>
      </w:r>
      <w:r>
        <w:fldChar w:fldCharType="end"/>
      </w:r>
    </w:p>
    <w:p w14:paraId="52040162" w14:textId="5EB0D34C" w:rsidR="008C182D" w:rsidRDefault="008C182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probability</w:t>
      </w:r>
      <w:r>
        <w:tab/>
      </w:r>
      <w:r>
        <w:fldChar w:fldCharType="begin"/>
      </w:r>
      <w:r>
        <w:instrText xml:space="preserve"> PAGEREF _Toc138933158 \h </w:instrText>
      </w:r>
      <w:r>
        <w:fldChar w:fldCharType="separate"/>
      </w:r>
      <w:r>
        <w:t>113</w:t>
      </w:r>
      <w:r>
        <w:fldChar w:fldCharType="end"/>
      </w:r>
    </w:p>
    <w:p w14:paraId="7EB5E35D" w14:textId="2D4972B5" w:rsidR="008C182D" w:rsidRDefault="008C182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r>
      <w:r>
        <w:instrText xml:space="preserve"> PAGEREF _Toc138933159 \h </w:instrText>
      </w:r>
      <w:r>
        <w:fldChar w:fldCharType="separate"/>
      </w:r>
      <w:r>
        <w:t>113</w:t>
      </w:r>
      <w:r>
        <w:fldChar w:fldCharType="end"/>
      </w:r>
    </w:p>
    <w:p w14:paraId="22E07407" w14:textId="17E66CE5" w:rsidR="008C182D" w:rsidRDefault="008C182D">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_Toc138933160 \h </w:instrText>
      </w:r>
      <w:r>
        <w:fldChar w:fldCharType="separate"/>
      </w:r>
      <w:r>
        <w:t>113</w:t>
      </w:r>
      <w:r>
        <w:fldChar w:fldCharType="end"/>
      </w:r>
    </w:p>
    <w:p w14:paraId="17CFF328" w14:textId="34A0910A" w:rsidR="008C182D" w:rsidRDefault="008C182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_Toc138933161 \h </w:instrText>
      </w:r>
      <w:r>
        <w:fldChar w:fldCharType="separate"/>
      </w:r>
      <w:r>
        <w:t>113</w:t>
      </w:r>
      <w:r>
        <w:fldChar w:fldCharType="end"/>
      </w:r>
    </w:p>
    <w:p w14:paraId="1FB00B5E" w14:textId="74F3B5B1" w:rsidR="008C182D" w:rsidRDefault="008C182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r>
      <w:r>
        <w:instrText xml:space="preserve"> PAGEREF _Toc138933162 \h </w:instrText>
      </w:r>
      <w:r>
        <w:fldChar w:fldCharType="separate"/>
      </w:r>
      <w:r>
        <w:t>113</w:t>
      </w:r>
      <w:r>
        <w:fldChar w:fldCharType="end"/>
      </w:r>
    </w:p>
    <w:p w14:paraId="3FB0D3B7" w14:textId="2CA3C32B" w:rsidR="008C182D" w:rsidRDefault="008C182D">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requirements</w:t>
      </w:r>
      <w:r>
        <w:tab/>
      </w:r>
      <w:r>
        <w:fldChar w:fldCharType="begin"/>
      </w:r>
      <w:r>
        <w:instrText xml:space="preserve"> PAGEREF _Toc138933163 \h </w:instrText>
      </w:r>
      <w:r>
        <w:fldChar w:fldCharType="separate"/>
      </w:r>
      <w:r>
        <w:t>114</w:t>
      </w:r>
      <w:r>
        <w:fldChar w:fldCharType="end"/>
      </w:r>
    </w:p>
    <w:p w14:paraId="7DB6E0A7" w14:textId="519A558A" w:rsidR="008C182D" w:rsidRDefault="008C182D">
      <w:pPr>
        <w:pStyle w:val="TOC3"/>
        <w:rPr>
          <w:rFonts w:asciiTheme="minorHAnsi" w:eastAsiaTheme="minorEastAsia" w:hAnsiTheme="minorHAnsi" w:cstheme="minorBidi"/>
          <w:sz w:val="22"/>
          <w:szCs w:val="22"/>
        </w:rPr>
      </w:pPr>
      <w:r>
        <w:lastRenderedPageBreak/>
        <w:t>8.3.3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_Toc138933164 \h </w:instrText>
      </w:r>
      <w:r>
        <w:fldChar w:fldCharType="separate"/>
      </w:r>
      <w:r>
        <w:t>114</w:t>
      </w:r>
      <w:r>
        <w:fldChar w:fldCharType="end"/>
      </w:r>
    </w:p>
    <w:p w14:paraId="6BD56A51" w14:textId="1111DC7E" w:rsidR="008C182D" w:rsidRDefault="008C182D">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NACK to ACK requirements</w:t>
      </w:r>
      <w:r>
        <w:tab/>
      </w:r>
      <w:r>
        <w:fldChar w:fldCharType="begin"/>
      </w:r>
      <w:r>
        <w:instrText xml:space="preserve"> PAGEREF _Toc138933165 \h </w:instrText>
      </w:r>
      <w:r>
        <w:fldChar w:fldCharType="separate"/>
      </w:r>
      <w:r>
        <w:t>114</w:t>
      </w:r>
      <w:r>
        <w:fldChar w:fldCharType="end"/>
      </w:r>
    </w:p>
    <w:p w14:paraId="755C84CE" w14:textId="16CC76C8" w:rsidR="008C182D" w:rsidRDefault="008C182D">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General</w:t>
      </w:r>
      <w:r>
        <w:tab/>
      </w:r>
      <w:r>
        <w:fldChar w:fldCharType="begin"/>
      </w:r>
      <w:r>
        <w:instrText xml:space="preserve"> PAGEREF _Toc138933166 \h </w:instrText>
      </w:r>
      <w:r>
        <w:fldChar w:fldCharType="separate"/>
      </w:r>
      <w:r>
        <w:t>114</w:t>
      </w:r>
      <w:r>
        <w:fldChar w:fldCharType="end"/>
      </w:r>
    </w:p>
    <w:p w14:paraId="795FDBE0" w14:textId="1CB50EB1" w:rsidR="008C182D" w:rsidRDefault="008C182D">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_Toc138933167 \h </w:instrText>
      </w:r>
      <w:r>
        <w:fldChar w:fldCharType="separate"/>
      </w:r>
      <w:r>
        <w:t>115</w:t>
      </w:r>
      <w:r>
        <w:fldChar w:fldCharType="end"/>
      </w:r>
    </w:p>
    <w:p w14:paraId="6D83291E" w14:textId="5AA72DA2" w:rsidR="008C182D" w:rsidRDefault="008C182D">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_Toc138933168 \h </w:instrText>
      </w:r>
      <w:r>
        <w:fldChar w:fldCharType="separate"/>
      </w:r>
      <w:r>
        <w:t>116</w:t>
      </w:r>
      <w:r>
        <w:fldChar w:fldCharType="end"/>
      </w:r>
    </w:p>
    <w:p w14:paraId="5BCD50C5" w14:textId="5EDE1734" w:rsidR="008C182D" w:rsidRDefault="008C182D">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General</w:t>
      </w:r>
      <w:r>
        <w:tab/>
      </w:r>
      <w:r>
        <w:fldChar w:fldCharType="begin"/>
      </w:r>
      <w:r>
        <w:instrText xml:space="preserve"> PAGEREF _Toc138933169 \h </w:instrText>
      </w:r>
      <w:r>
        <w:fldChar w:fldCharType="separate"/>
      </w:r>
      <w:r>
        <w:t>116</w:t>
      </w:r>
      <w:r>
        <w:fldChar w:fldCharType="end"/>
      </w:r>
    </w:p>
    <w:p w14:paraId="6EA06C8E" w14:textId="47B88761" w:rsidR="008C182D" w:rsidRDefault="008C182D">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requirements</w:t>
      </w:r>
      <w:r>
        <w:tab/>
      </w:r>
      <w:r>
        <w:fldChar w:fldCharType="begin"/>
      </w:r>
      <w:r>
        <w:instrText xml:space="preserve"> PAGEREF _Toc138933170 \h </w:instrText>
      </w:r>
      <w:r>
        <w:fldChar w:fldCharType="separate"/>
      </w:r>
      <w:r>
        <w:t>116</w:t>
      </w:r>
      <w:r>
        <w:fldChar w:fldCharType="end"/>
      </w:r>
    </w:p>
    <w:p w14:paraId="1B717F5F" w14:textId="7361B9E4" w:rsidR="008C182D" w:rsidRDefault="008C182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_Toc138933171 \h </w:instrText>
      </w:r>
      <w:r>
        <w:fldChar w:fldCharType="separate"/>
      </w:r>
      <w:r>
        <w:t>117</w:t>
      </w:r>
      <w:r>
        <w:fldChar w:fldCharType="end"/>
      </w:r>
    </w:p>
    <w:p w14:paraId="6C3015AF" w14:textId="5E1CDEAA" w:rsidR="008C182D" w:rsidRDefault="008C182D">
      <w:pPr>
        <w:pStyle w:val="TOC4"/>
        <w:rPr>
          <w:rFonts w:asciiTheme="minorHAnsi" w:eastAsiaTheme="minorEastAsia" w:hAnsiTheme="minorHAnsi" w:cstheme="minorBidi"/>
          <w:sz w:val="22"/>
          <w:szCs w:val="22"/>
        </w:rPr>
      </w:pPr>
      <w:r>
        <w:t>8.3.4.</w:t>
      </w:r>
      <w:r w:rsidRPr="006071D8">
        <w:rPr>
          <w:rFonts w:eastAsia="SimSun"/>
        </w:rPr>
        <w:t>1</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_Toc138933172 \h </w:instrText>
      </w:r>
      <w:r>
        <w:fldChar w:fldCharType="separate"/>
      </w:r>
      <w:r>
        <w:t>117</w:t>
      </w:r>
      <w:r>
        <w:fldChar w:fldCharType="end"/>
      </w:r>
    </w:p>
    <w:p w14:paraId="0BBCC0EE" w14:textId="202AFF8E" w:rsidR="008C182D" w:rsidRDefault="008C182D">
      <w:pPr>
        <w:pStyle w:val="TOC5"/>
        <w:rPr>
          <w:rFonts w:asciiTheme="minorHAnsi" w:eastAsiaTheme="minorEastAsia" w:hAnsiTheme="minorHAnsi" w:cstheme="minorBidi"/>
          <w:sz w:val="22"/>
          <w:szCs w:val="22"/>
        </w:rPr>
      </w:pPr>
      <w:r>
        <w:t>8.3.4.</w:t>
      </w:r>
      <w:r w:rsidRPr="006071D8">
        <w:rPr>
          <w:rFonts w:eastAsia="SimSun"/>
        </w:rPr>
        <w:t>1</w:t>
      </w:r>
      <w:r>
        <w:t>.1</w:t>
      </w:r>
      <w:r>
        <w:rPr>
          <w:rFonts w:asciiTheme="minorHAnsi" w:eastAsiaTheme="minorEastAsia" w:hAnsiTheme="minorHAnsi" w:cstheme="minorBidi"/>
          <w:sz w:val="22"/>
          <w:szCs w:val="22"/>
        </w:rPr>
        <w:tab/>
      </w:r>
      <w:r>
        <w:t>General</w:t>
      </w:r>
      <w:r>
        <w:tab/>
      </w:r>
      <w:r>
        <w:fldChar w:fldCharType="begin"/>
      </w:r>
      <w:r>
        <w:instrText xml:space="preserve"> PAGEREF _Toc138933173 \h </w:instrText>
      </w:r>
      <w:r>
        <w:fldChar w:fldCharType="separate"/>
      </w:r>
      <w:r>
        <w:t>117</w:t>
      </w:r>
      <w:r>
        <w:fldChar w:fldCharType="end"/>
      </w:r>
    </w:p>
    <w:p w14:paraId="634222BB" w14:textId="08C8D10C" w:rsidR="008C182D" w:rsidRDefault="008C182D">
      <w:pPr>
        <w:pStyle w:val="TOC5"/>
        <w:rPr>
          <w:rFonts w:asciiTheme="minorHAnsi" w:eastAsiaTheme="minorEastAsia" w:hAnsiTheme="minorHAnsi" w:cstheme="minorBidi"/>
          <w:sz w:val="22"/>
          <w:szCs w:val="22"/>
        </w:rPr>
      </w:pPr>
      <w:r>
        <w:t>8.3.4.</w:t>
      </w:r>
      <w:r w:rsidRPr="006071D8">
        <w:rPr>
          <w:rFonts w:eastAsia="SimSun"/>
        </w:rPr>
        <w:t>1</w:t>
      </w:r>
      <w:r>
        <w:t>.2</w:t>
      </w:r>
      <w:r>
        <w:rPr>
          <w:rFonts w:asciiTheme="minorHAnsi" w:eastAsiaTheme="minorEastAsia" w:hAnsiTheme="minorHAnsi" w:cstheme="minorBidi"/>
          <w:sz w:val="22"/>
          <w:szCs w:val="22"/>
        </w:rPr>
        <w:tab/>
      </w:r>
      <w:r>
        <w:t>Minimum requirements</w:t>
      </w:r>
      <w:r>
        <w:tab/>
      </w:r>
      <w:r>
        <w:fldChar w:fldCharType="begin"/>
      </w:r>
      <w:r>
        <w:instrText xml:space="preserve"> PAGEREF _Toc138933174 \h </w:instrText>
      </w:r>
      <w:r>
        <w:fldChar w:fldCharType="separate"/>
      </w:r>
      <w:r>
        <w:t>117</w:t>
      </w:r>
      <w:r>
        <w:fldChar w:fldCharType="end"/>
      </w:r>
    </w:p>
    <w:p w14:paraId="7B3B4994" w14:textId="5E4569E7" w:rsidR="008C182D" w:rsidRDefault="008C182D">
      <w:pPr>
        <w:pStyle w:val="TOC4"/>
        <w:rPr>
          <w:rFonts w:asciiTheme="minorHAnsi" w:eastAsiaTheme="minorEastAsia" w:hAnsiTheme="minorHAnsi" w:cstheme="minorBidi"/>
          <w:sz w:val="22"/>
          <w:szCs w:val="22"/>
        </w:rPr>
      </w:pPr>
      <w:r>
        <w:t>8.3.4.</w:t>
      </w:r>
      <w:r w:rsidRPr="006071D8">
        <w:rPr>
          <w:rFonts w:eastAsia="SimSun"/>
        </w:rPr>
        <w:t>2</w:t>
      </w:r>
      <w:r>
        <w:rPr>
          <w:rFonts w:asciiTheme="minorHAnsi" w:eastAsiaTheme="minorEastAsia" w:hAnsiTheme="minorHAnsi" w:cstheme="minorBidi"/>
          <w:sz w:val="22"/>
          <w:szCs w:val="22"/>
        </w:rPr>
        <w:tab/>
      </w:r>
      <w:r>
        <w:t xml:space="preserve">UCI </w:t>
      </w:r>
      <w:r w:rsidRPr="006071D8">
        <w:rPr>
          <w:rFonts w:eastAsia="SimSun"/>
        </w:rPr>
        <w:t xml:space="preserve">BLER </w:t>
      </w:r>
      <w:r>
        <w:t>performance requirements</w:t>
      </w:r>
      <w:r>
        <w:tab/>
      </w:r>
      <w:r>
        <w:fldChar w:fldCharType="begin"/>
      </w:r>
      <w:r>
        <w:instrText xml:space="preserve"> PAGEREF _Toc138933175 \h </w:instrText>
      </w:r>
      <w:r>
        <w:fldChar w:fldCharType="separate"/>
      </w:r>
      <w:r>
        <w:t>117</w:t>
      </w:r>
      <w:r>
        <w:fldChar w:fldCharType="end"/>
      </w:r>
    </w:p>
    <w:p w14:paraId="2C82B751" w14:textId="303C0D29" w:rsidR="008C182D" w:rsidRDefault="008C182D">
      <w:pPr>
        <w:pStyle w:val="TOC5"/>
        <w:rPr>
          <w:rFonts w:asciiTheme="minorHAnsi" w:eastAsiaTheme="minorEastAsia" w:hAnsiTheme="minorHAnsi" w:cstheme="minorBidi"/>
          <w:sz w:val="22"/>
          <w:szCs w:val="22"/>
        </w:rPr>
      </w:pPr>
      <w:r>
        <w:t>8.3.4.</w:t>
      </w:r>
      <w:r w:rsidRPr="006071D8">
        <w:rPr>
          <w:rFonts w:eastAsia="SimSun"/>
        </w:rPr>
        <w:t>2</w:t>
      </w:r>
      <w:r>
        <w:t>.1</w:t>
      </w:r>
      <w:r>
        <w:rPr>
          <w:rFonts w:asciiTheme="minorHAnsi" w:eastAsiaTheme="minorEastAsia" w:hAnsiTheme="minorHAnsi" w:cstheme="minorBidi"/>
          <w:sz w:val="22"/>
          <w:szCs w:val="22"/>
        </w:rPr>
        <w:tab/>
      </w:r>
      <w:r>
        <w:t>General</w:t>
      </w:r>
      <w:r>
        <w:tab/>
      </w:r>
      <w:r>
        <w:fldChar w:fldCharType="begin"/>
      </w:r>
      <w:r>
        <w:instrText xml:space="preserve"> PAGEREF _Toc138933176 \h </w:instrText>
      </w:r>
      <w:r>
        <w:fldChar w:fldCharType="separate"/>
      </w:r>
      <w:r>
        <w:t>117</w:t>
      </w:r>
      <w:r>
        <w:fldChar w:fldCharType="end"/>
      </w:r>
    </w:p>
    <w:p w14:paraId="2DBF5E57" w14:textId="103E2032" w:rsidR="008C182D" w:rsidRDefault="008C182D">
      <w:pPr>
        <w:pStyle w:val="TOC5"/>
        <w:rPr>
          <w:rFonts w:asciiTheme="minorHAnsi" w:eastAsiaTheme="minorEastAsia" w:hAnsiTheme="minorHAnsi" w:cstheme="minorBidi"/>
          <w:sz w:val="22"/>
          <w:szCs w:val="22"/>
        </w:rPr>
      </w:pPr>
      <w:r>
        <w:t>8.3.4.</w:t>
      </w:r>
      <w:r w:rsidRPr="006071D8">
        <w:rPr>
          <w:rFonts w:eastAsia="SimSun"/>
        </w:rPr>
        <w:t>2</w:t>
      </w:r>
      <w:r>
        <w:t>.2</w:t>
      </w:r>
      <w:r>
        <w:rPr>
          <w:rFonts w:asciiTheme="minorHAnsi" w:eastAsiaTheme="minorEastAsia" w:hAnsiTheme="minorHAnsi" w:cstheme="minorBidi"/>
          <w:sz w:val="22"/>
          <w:szCs w:val="22"/>
        </w:rPr>
        <w:tab/>
      </w:r>
      <w:r>
        <w:t>Minimum requirements</w:t>
      </w:r>
      <w:r>
        <w:tab/>
      </w:r>
      <w:r>
        <w:fldChar w:fldCharType="begin"/>
      </w:r>
      <w:r>
        <w:instrText xml:space="preserve"> PAGEREF _Toc138933177 \h </w:instrText>
      </w:r>
      <w:r>
        <w:fldChar w:fldCharType="separate"/>
      </w:r>
      <w:r>
        <w:t>118</w:t>
      </w:r>
      <w:r>
        <w:fldChar w:fldCharType="end"/>
      </w:r>
    </w:p>
    <w:p w14:paraId="21930720" w14:textId="17F20D33" w:rsidR="008C182D" w:rsidRDefault="008C182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_Toc138933178 \h </w:instrText>
      </w:r>
      <w:r>
        <w:fldChar w:fldCharType="separate"/>
      </w:r>
      <w:r>
        <w:t>118</w:t>
      </w:r>
      <w:r>
        <w:fldChar w:fldCharType="end"/>
      </w:r>
    </w:p>
    <w:p w14:paraId="20851019" w14:textId="514F1359" w:rsidR="008C182D" w:rsidRDefault="008C182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r>
      <w:r>
        <w:instrText xml:space="preserve"> PAGEREF _Toc138933179 \h </w:instrText>
      </w:r>
      <w:r>
        <w:fldChar w:fldCharType="separate"/>
      </w:r>
      <w:r>
        <w:t>118</w:t>
      </w:r>
      <w:r>
        <w:fldChar w:fldCharType="end"/>
      </w:r>
    </w:p>
    <w:p w14:paraId="2BC74EC6" w14:textId="320F4BD2" w:rsidR="008C182D" w:rsidRDefault="008C182D">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requirements</w:t>
      </w:r>
      <w:r>
        <w:tab/>
      </w:r>
      <w:r>
        <w:fldChar w:fldCharType="begin"/>
      </w:r>
      <w:r>
        <w:instrText xml:space="preserve"> PAGEREF _Toc138933180 \h </w:instrText>
      </w:r>
      <w:r>
        <w:fldChar w:fldCharType="separate"/>
      </w:r>
      <w:r>
        <w:t>119</w:t>
      </w:r>
      <w:r>
        <w:fldChar w:fldCharType="end"/>
      </w:r>
    </w:p>
    <w:p w14:paraId="1825C48B" w14:textId="4AEC86B0" w:rsidR="008C182D" w:rsidRDefault="008C182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_Toc138933181 \h </w:instrText>
      </w:r>
      <w:r>
        <w:fldChar w:fldCharType="separate"/>
      </w:r>
      <w:r>
        <w:t>120</w:t>
      </w:r>
      <w:r>
        <w:fldChar w:fldCharType="end"/>
      </w:r>
    </w:p>
    <w:p w14:paraId="7BF1CE53" w14:textId="46FE6FAF" w:rsidR="008C182D" w:rsidRDefault="008C182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r>
      <w:r>
        <w:instrText xml:space="preserve"> PAGEREF _Toc138933182 \h </w:instrText>
      </w:r>
      <w:r>
        <w:fldChar w:fldCharType="separate"/>
      </w:r>
      <w:r>
        <w:t>120</w:t>
      </w:r>
      <w:r>
        <w:fldChar w:fldCharType="end"/>
      </w:r>
    </w:p>
    <w:p w14:paraId="06855173" w14:textId="5562B94C" w:rsidR="008C182D" w:rsidRDefault="008C182D">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r>
      <w:r>
        <w:instrText xml:space="preserve"> PAGEREF _Toc138933183 \h </w:instrText>
      </w:r>
      <w:r>
        <w:fldChar w:fldCharType="separate"/>
      </w:r>
      <w:r>
        <w:t>121</w:t>
      </w:r>
      <w:r>
        <w:fldChar w:fldCharType="end"/>
      </w:r>
    </w:p>
    <w:p w14:paraId="43924FAA" w14:textId="53594924" w:rsidR="008C182D" w:rsidRDefault="008C182D">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_Toc138933184 \h </w:instrText>
      </w:r>
      <w:r>
        <w:fldChar w:fldCharType="separate"/>
      </w:r>
      <w:r>
        <w:t>121</w:t>
      </w:r>
      <w:r>
        <w:fldChar w:fldCharType="end"/>
      </w:r>
    </w:p>
    <w:p w14:paraId="5F071103" w14:textId="19FF4F7D" w:rsidR="008C182D" w:rsidRDefault="008C182D">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r>
      <w:r>
        <w:instrText xml:space="preserve"> PAGEREF _Toc138933185 \h </w:instrText>
      </w:r>
      <w:r>
        <w:fldChar w:fldCharType="separate"/>
      </w:r>
      <w:r>
        <w:t>121</w:t>
      </w:r>
      <w:r>
        <w:fldChar w:fldCharType="end"/>
      </w:r>
    </w:p>
    <w:p w14:paraId="2D247B47" w14:textId="2876A7E5" w:rsidR="008C182D" w:rsidRDefault="008C182D">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_Toc138933186 \h </w:instrText>
      </w:r>
      <w:r>
        <w:fldChar w:fldCharType="separate"/>
      </w:r>
      <w:r>
        <w:t>121</w:t>
      </w:r>
      <w:r>
        <w:fldChar w:fldCharType="end"/>
      </w:r>
    </w:p>
    <w:p w14:paraId="6B9A2ECD" w14:textId="59FA28EC" w:rsidR="008C182D" w:rsidRDefault="008C182D">
      <w:pPr>
        <w:pStyle w:val="TOC5"/>
        <w:rPr>
          <w:rFonts w:asciiTheme="minorHAnsi" w:eastAsiaTheme="minorEastAsia" w:hAnsiTheme="minorHAnsi" w:cstheme="minorBidi"/>
          <w:sz w:val="22"/>
          <w:szCs w:val="22"/>
        </w:rPr>
      </w:pPr>
      <w:r>
        <w:t>8.3.7.2.1</w:t>
      </w:r>
      <w:r>
        <w:rPr>
          <w:rFonts w:asciiTheme="minorHAnsi" w:eastAsiaTheme="minorEastAsia" w:hAnsiTheme="minorHAnsi" w:cstheme="minorBidi"/>
          <w:sz w:val="22"/>
          <w:szCs w:val="22"/>
        </w:rPr>
        <w:tab/>
      </w:r>
      <w:r>
        <w:t>NACK to ACK requirements</w:t>
      </w:r>
      <w:r>
        <w:tab/>
      </w:r>
      <w:r>
        <w:fldChar w:fldCharType="begin"/>
      </w:r>
      <w:r>
        <w:instrText xml:space="preserve"> PAGEREF _Toc138933187 \h </w:instrText>
      </w:r>
      <w:r>
        <w:fldChar w:fldCharType="separate"/>
      </w:r>
      <w:r>
        <w:t>121</w:t>
      </w:r>
      <w:r>
        <w:fldChar w:fldCharType="end"/>
      </w:r>
    </w:p>
    <w:p w14:paraId="150270C7" w14:textId="6FED9110" w:rsidR="008C182D" w:rsidRDefault="008C182D">
      <w:pPr>
        <w:pStyle w:val="TOC5"/>
        <w:rPr>
          <w:rFonts w:asciiTheme="minorHAnsi" w:eastAsiaTheme="minorEastAsia" w:hAnsiTheme="minorHAnsi" w:cstheme="minorBidi"/>
          <w:sz w:val="22"/>
          <w:szCs w:val="22"/>
        </w:rPr>
      </w:pPr>
      <w:r>
        <w:t>8.3.7.2.1.1</w:t>
      </w:r>
      <w:r>
        <w:rPr>
          <w:rFonts w:asciiTheme="minorHAnsi" w:eastAsiaTheme="minorEastAsia" w:hAnsiTheme="minorHAnsi" w:cstheme="minorBidi"/>
          <w:sz w:val="22"/>
          <w:szCs w:val="22"/>
        </w:rPr>
        <w:tab/>
      </w:r>
      <w:r>
        <w:t>General</w:t>
      </w:r>
      <w:r>
        <w:tab/>
      </w:r>
      <w:r>
        <w:fldChar w:fldCharType="begin"/>
      </w:r>
      <w:r>
        <w:instrText xml:space="preserve"> PAGEREF _Toc138933188 \h </w:instrText>
      </w:r>
      <w:r>
        <w:fldChar w:fldCharType="separate"/>
      </w:r>
      <w:r>
        <w:t>121</w:t>
      </w:r>
      <w:r>
        <w:fldChar w:fldCharType="end"/>
      </w:r>
    </w:p>
    <w:p w14:paraId="19AD30FA" w14:textId="19AF5E7D" w:rsidR="008C182D" w:rsidRDefault="008C182D">
      <w:pPr>
        <w:pStyle w:val="TOC5"/>
        <w:rPr>
          <w:rFonts w:asciiTheme="minorHAnsi" w:eastAsiaTheme="minorEastAsia" w:hAnsiTheme="minorHAnsi" w:cstheme="minorBidi"/>
          <w:sz w:val="22"/>
          <w:szCs w:val="22"/>
        </w:rPr>
      </w:pPr>
      <w:r>
        <w:t>8.3.7.2.1.2</w:t>
      </w:r>
      <w:r>
        <w:rPr>
          <w:rFonts w:asciiTheme="minorHAnsi" w:eastAsiaTheme="minorEastAsia" w:hAnsiTheme="minorHAnsi" w:cstheme="minorBidi"/>
          <w:sz w:val="22"/>
          <w:szCs w:val="22"/>
        </w:rPr>
        <w:tab/>
      </w:r>
      <w:r>
        <w:t>Minimum requirements</w:t>
      </w:r>
      <w:r>
        <w:tab/>
      </w:r>
      <w:r>
        <w:fldChar w:fldCharType="begin"/>
      </w:r>
      <w:r>
        <w:instrText xml:space="preserve"> PAGEREF _Toc138933189 \h </w:instrText>
      </w:r>
      <w:r>
        <w:fldChar w:fldCharType="separate"/>
      </w:r>
      <w:r>
        <w:t>122</w:t>
      </w:r>
      <w:r>
        <w:fldChar w:fldCharType="end"/>
      </w:r>
    </w:p>
    <w:p w14:paraId="243CA084" w14:textId="3EF7EBC6" w:rsidR="008C182D" w:rsidRDefault="008C182D">
      <w:pPr>
        <w:pStyle w:val="TOC5"/>
        <w:rPr>
          <w:rFonts w:asciiTheme="minorHAnsi" w:eastAsiaTheme="minorEastAsia" w:hAnsiTheme="minorHAnsi" w:cstheme="minorBidi"/>
          <w:sz w:val="22"/>
          <w:szCs w:val="22"/>
        </w:rPr>
      </w:pPr>
      <w:r>
        <w:t>8.3.7.2.2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_Toc138933190 \h </w:instrText>
      </w:r>
      <w:r>
        <w:fldChar w:fldCharType="separate"/>
      </w:r>
      <w:r>
        <w:t>122</w:t>
      </w:r>
      <w:r>
        <w:fldChar w:fldCharType="end"/>
      </w:r>
    </w:p>
    <w:p w14:paraId="44E6BC8C" w14:textId="321C8FC8" w:rsidR="008C182D" w:rsidRDefault="008C182D">
      <w:pPr>
        <w:pStyle w:val="TOC6"/>
        <w:rPr>
          <w:rFonts w:asciiTheme="minorHAnsi" w:eastAsiaTheme="minorEastAsia" w:hAnsiTheme="minorHAnsi" w:cstheme="minorBidi"/>
          <w:sz w:val="22"/>
          <w:szCs w:val="22"/>
        </w:rPr>
      </w:pPr>
      <w:r>
        <w:t>8.3.7.2.2.1</w:t>
      </w:r>
      <w:r>
        <w:rPr>
          <w:rFonts w:asciiTheme="minorHAnsi" w:eastAsiaTheme="minorEastAsia" w:hAnsiTheme="minorHAnsi" w:cstheme="minorBidi"/>
          <w:sz w:val="22"/>
          <w:szCs w:val="22"/>
        </w:rPr>
        <w:tab/>
      </w:r>
      <w:r>
        <w:t>General</w:t>
      </w:r>
      <w:r>
        <w:tab/>
      </w:r>
      <w:r>
        <w:fldChar w:fldCharType="begin"/>
      </w:r>
      <w:r>
        <w:instrText xml:space="preserve"> PAGEREF _Toc138933191 \h </w:instrText>
      </w:r>
      <w:r>
        <w:fldChar w:fldCharType="separate"/>
      </w:r>
      <w:r>
        <w:t>122</w:t>
      </w:r>
      <w:r>
        <w:fldChar w:fldCharType="end"/>
      </w:r>
    </w:p>
    <w:p w14:paraId="62DC2378" w14:textId="22ACCBB5" w:rsidR="008C182D" w:rsidRDefault="008C182D">
      <w:pPr>
        <w:pStyle w:val="TOC6"/>
        <w:rPr>
          <w:rFonts w:asciiTheme="minorHAnsi" w:eastAsiaTheme="minorEastAsia" w:hAnsiTheme="minorHAnsi" w:cstheme="minorBidi"/>
          <w:sz w:val="22"/>
          <w:szCs w:val="22"/>
        </w:rPr>
      </w:pPr>
      <w:r>
        <w:t>8.3.7.2.2.2</w:t>
      </w:r>
      <w:r>
        <w:rPr>
          <w:rFonts w:asciiTheme="minorHAnsi" w:eastAsiaTheme="minorEastAsia" w:hAnsiTheme="minorHAnsi" w:cstheme="minorBidi"/>
          <w:sz w:val="22"/>
          <w:szCs w:val="22"/>
        </w:rPr>
        <w:tab/>
      </w:r>
      <w:r>
        <w:t>Minimum requirements</w:t>
      </w:r>
      <w:r>
        <w:tab/>
      </w:r>
      <w:r>
        <w:fldChar w:fldCharType="begin"/>
      </w:r>
      <w:r>
        <w:instrText xml:space="preserve"> PAGEREF _Toc138933192 \h </w:instrText>
      </w:r>
      <w:r>
        <w:fldChar w:fldCharType="separate"/>
      </w:r>
      <w:r>
        <w:t>122</w:t>
      </w:r>
      <w:r>
        <w:fldChar w:fldCharType="end"/>
      </w:r>
    </w:p>
    <w:p w14:paraId="32499FEA" w14:textId="7717A8AB" w:rsidR="008C182D" w:rsidRDefault="008C182D">
      <w:pPr>
        <w:pStyle w:val="TOC2"/>
        <w:rPr>
          <w:rFonts w:asciiTheme="minorHAnsi" w:eastAsiaTheme="minorEastAsia" w:hAnsiTheme="minorHAnsi" w:cstheme="minorBidi"/>
          <w:sz w:val="22"/>
          <w:szCs w:val="22"/>
        </w:rPr>
      </w:pPr>
      <w:r>
        <w:t>8.</w:t>
      </w:r>
      <w:r w:rsidRPr="006071D8">
        <w:rPr>
          <w:rFonts w:eastAsia="DengXia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_Toc138933193 \h </w:instrText>
      </w:r>
      <w:r>
        <w:fldChar w:fldCharType="separate"/>
      </w:r>
      <w:r>
        <w:t>123</w:t>
      </w:r>
      <w:r>
        <w:fldChar w:fldCharType="end"/>
      </w:r>
    </w:p>
    <w:p w14:paraId="4D88AE5F" w14:textId="35028615" w:rsidR="008C182D" w:rsidRDefault="008C182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_Toc138933194 \h </w:instrText>
      </w:r>
      <w:r>
        <w:fldChar w:fldCharType="separate"/>
      </w:r>
      <w:r>
        <w:t>123</w:t>
      </w:r>
      <w:r>
        <w:fldChar w:fldCharType="end"/>
      </w:r>
    </w:p>
    <w:p w14:paraId="0F964E9A" w14:textId="4183A98F" w:rsidR="008C182D" w:rsidRDefault="008C182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r>
      <w:r>
        <w:instrText xml:space="preserve"> PAGEREF _Toc138933195 \h </w:instrText>
      </w:r>
      <w:r>
        <w:fldChar w:fldCharType="separate"/>
      </w:r>
      <w:r>
        <w:t>123</w:t>
      </w:r>
      <w:r>
        <w:fldChar w:fldCharType="end"/>
      </w:r>
    </w:p>
    <w:p w14:paraId="1452267E" w14:textId="7A7D9BD9" w:rsidR="008C182D" w:rsidRDefault="008C182D">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_Toc138933196 \h </w:instrText>
      </w:r>
      <w:r>
        <w:fldChar w:fldCharType="separate"/>
      </w:r>
      <w:r>
        <w:t>123</w:t>
      </w:r>
      <w:r>
        <w:fldChar w:fldCharType="end"/>
      </w:r>
    </w:p>
    <w:p w14:paraId="2E9B5A42" w14:textId="30528B35" w:rsidR="008C182D" w:rsidRDefault="008C182D">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r>
      <w:r>
        <w:instrText xml:space="preserve"> PAGEREF _Toc138933197 \h </w:instrText>
      </w:r>
      <w:r>
        <w:fldChar w:fldCharType="separate"/>
      </w:r>
      <w:r>
        <w:t>123</w:t>
      </w:r>
      <w:r>
        <w:fldChar w:fldCharType="end"/>
      </w:r>
    </w:p>
    <w:p w14:paraId="18E26F72" w14:textId="2CF0ABFD" w:rsidR="008C182D" w:rsidRDefault="008C182D">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r>
      <w:r>
        <w:instrText xml:space="preserve"> PAGEREF _Toc138933198 \h </w:instrText>
      </w:r>
      <w:r>
        <w:fldChar w:fldCharType="separate"/>
      </w:r>
      <w:r>
        <w:t>123</w:t>
      </w:r>
      <w:r>
        <w:fldChar w:fldCharType="end"/>
      </w:r>
    </w:p>
    <w:p w14:paraId="41DA173F" w14:textId="5B41B3F8" w:rsidR="008C182D" w:rsidRDefault="008C182D">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Minimum requirements</w:t>
      </w:r>
      <w:r>
        <w:tab/>
      </w:r>
      <w:r>
        <w:fldChar w:fldCharType="begin"/>
      </w:r>
      <w:r>
        <w:instrText xml:space="preserve"> PAGEREF _Toc138933199 \h </w:instrText>
      </w:r>
      <w:r>
        <w:fldChar w:fldCharType="separate"/>
      </w:r>
      <w:r>
        <w:t>123</w:t>
      </w:r>
      <w:r>
        <w:fldChar w:fldCharType="end"/>
      </w:r>
    </w:p>
    <w:p w14:paraId="66BA9384" w14:textId="09A67049" w:rsidR="008C182D" w:rsidRDefault="008C182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_Toc138933200 \h </w:instrText>
      </w:r>
      <w:r>
        <w:fldChar w:fldCharType="separate"/>
      </w:r>
      <w:r>
        <w:t>125</w:t>
      </w:r>
      <w:r>
        <w:fldChar w:fldCharType="end"/>
      </w:r>
    </w:p>
    <w:p w14:paraId="1EBA21AC" w14:textId="3C772036" w:rsidR="008C182D" w:rsidRDefault="008C182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_Toc138933201 \h </w:instrText>
      </w:r>
      <w:r>
        <w:fldChar w:fldCharType="separate"/>
      </w:r>
      <w:r>
        <w:t>125</w:t>
      </w:r>
      <w:r>
        <w:fldChar w:fldCharType="end"/>
      </w:r>
    </w:p>
    <w:p w14:paraId="65AA7A7B" w14:textId="5F980932" w:rsidR="008C182D" w:rsidRDefault="008C182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_Toc138933202 \h </w:instrText>
      </w:r>
      <w:r>
        <w:fldChar w:fldCharType="separate"/>
      </w:r>
      <w:r>
        <w:t>125</w:t>
      </w:r>
      <w:r>
        <w:fldChar w:fldCharType="end"/>
      </w:r>
    </w:p>
    <w:p w14:paraId="5829A6F6" w14:textId="048E4AF7" w:rsidR="008C182D" w:rsidRDefault="008C182D">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_Toc138933203 \h </w:instrText>
      </w:r>
      <w:r>
        <w:fldChar w:fldCharType="separate"/>
      </w:r>
      <w:r>
        <w:t>125</w:t>
      </w:r>
      <w:r>
        <w:fldChar w:fldCharType="end"/>
      </w:r>
    </w:p>
    <w:p w14:paraId="50F702E2" w14:textId="57F7BBEE" w:rsidR="008C182D" w:rsidRDefault="008C182D">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 xml:space="preserve">Minimum requirement for </w:t>
      </w:r>
      <w:r w:rsidRPr="006071D8">
        <w:rPr>
          <w:i/>
        </w:rPr>
        <w:t>BS type 1-H</w:t>
      </w:r>
      <w:r>
        <w:t xml:space="preserve"> and </w:t>
      </w:r>
      <w:r w:rsidRPr="006071D8">
        <w:rPr>
          <w:rFonts w:eastAsia="SimSun"/>
          <w:i/>
        </w:rPr>
        <w:t>BS type 1-O</w:t>
      </w:r>
      <w:r>
        <w:tab/>
      </w:r>
      <w:r>
        <w:fldChar w:fldCharType="begin"/>
      </w:r>
      <w:r>
        <w:instrText xml:space="preserve"> PAGEREF _Toc138933204 \h </w:instrText>
      </w:r>
      <w:r>
        <w:fldChar w:fldCharType="separate"/>
      </w:r>
      <w:r>
        <w:t>125</w:t>
      </w:r>
      <w:r>
        <w:fldChar w:fldCharType="end"/>
      </w:r>
    </w:p>
    <w:p w14:paraId="2F3677F0" w14:textId="3311D97C" w:rsidR="008C182D" w:rsidRDefault="008C182D">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_Toc138933205 \h </w:instrText>
      </w:r>
      <w:r>
        <w:fldChar w:fldCharType="separate"/>
      </w:r>
      <w:r>
        <w:t>126</w:t>
      </w:r>
      <w:r>
        <w:fldChar w:fldCharType="end"/>
      </w:r>
    </w:p>
    <w:p w14:paraId="57A3F1E0" w14:textId="5EF398BF" w:rsidR="008C182D" w:rsidRDefault="008C182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_Toc138933206 \h </w:instrText>
      </w:r>
      <w:r>
        <w:fldChar w:fldCharType="separate"/>
      </w:r>
      <w:r>
        <w:t>126</w:t>
      </w:r>
      <w:r>
        <w:fldChar w:fldCharType="end"/>
      </w:r>
    </w:p>
    <w:p w14:paraId="47830759" w14:textId="18034EA9" w:rsidR="008C182D" w:rsidRDefault="008C182D">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_Toc138933207 \h </w:instrText>
      </w:r>
      <w:r>
        <w:fldChar w:fldCharType="separate"/>
      </w:r>
      <w:r>
        <w:t>126</w:t>
      </w:r>
      <w:r>
        <w:fldChar w:fldCharType="end"/>
      </w:r>
    </w:p>
    <w:p w14:paraId="08BDCD88" w14:textId="218C5C19" w:rsidR="008C182D" w:rsidRDefault="008C182D">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_Toc138933208 \h </w:instrText>
      </w:r>
      <w:r>
        <w:fldChar w:fldCharType="separate"/>
      </w:r>
      <w:r>
        <w:t>126</w:t>
      </w:r>
      <w:r>
        <w:fldChar w:fldCharType="end"/>
      </w:r>
    </w:p>
    <w:p w14:paraId="748298F8" w14:textId="3B343EBB" w:rsidR="008C182D" w:rsidRDefault="008C182D">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_Toc138933209 \h </w:instrText>
      </w:r>
      <w:r>
        <w:fldChar w:fldCharType="separate"/>
      </w:r>
      <w:r>
        <w:t>127</w:t>
      </w:r>
      <w:r>
        <w:fldChar w:fldCharType="end"/>
      </w:r>
    </w:p>
    <w:p w14:paraId="513355A2" w14:textId="531C3CF5" w:rsidR="008C182D" w:rsidRDefault="008C182D">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_Toc138933210 \h </w:instrText>
      </w:r>
      <w:r>
        <w:fldChar w:fldCharType="separate"/>
      </w:r>
      <w:r>
        <w:t>127</w:t>
      </w:r>
      <w:r>
        <w:fldChar w:fldCharType="end"/>
      </w:r>
    </w:p>
    <w:p w14:paraId="3969054A" w14:textId="726F959D" w:rsidR="008C182D" w:rsidRDefault="008C182D">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_Toc138933211 \h </w:instrText>
      </w:r>
      <w:r>
        <w:fldChar w:fldCharType="separate"/>
      </w:r>
      <w:r>
        <w:t>127</w:t>
      </w:r>
      <w:r>
        <w:fldChar w:fldCharType="end"/>
      </w:r>
    </w:p>
    <w:p w14:paraId="0CFCAEC5" w14:textId="0019E7B0" w:rsidR="008C182D" w:rsidRDefault="008C182D">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r>
      <w:r>
        <w:instrText xml:space="preserve"> PAGEREF _Toc138933212 \h </w:instrText>
      </w:r>
      <w:r>
        <w:fldChar w:fldCharType="separate"/>
      </w:r>
      <w:r>
        <w:t>127</w:t>
      </w:r>
      <w:r>
        <w:fldChar w:fldCharType="end"/>
      </w:r>
    </w:p>
    <w:p w14:paraId="54C96899" w14:textId="6C2663BA" w:rsidR="008C182D" w:rsidRDefault="008C182D">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_Toc138933213 \h </w:instrText>
      </w:r>
      <w:r>
        <w:fldChar w:fldCharType="separate"/>
      </w:r>
      <w:r>
        <w:t>127</w:t>
      </w:r>
      <w:r>
        <w:fldChar w:fldCharType="end"/>
      </w:r>
    </w:p>
    <w:p w14:paraId="4DBE95CA" w14:textId="4AFA349C" w:rsidR="008C182D" w:rsidRDefault="008C182D">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General</w:t>
      </w:r>
      <w:r>
        <w:tab/>
      </w:r>
      <w:r>
        <w:fldChar w:fldCharType="begin"/>
      </w:r>
      <w:r>
        <w:instrText xml:space="preserve"> PAGEREF _Toc138933214 \h </w:instrText>
      </w:r>
      <w:r>
        <w:fldChar w:fldCharType="separate"/>
      </w:r>
      <w:r>
        <w:t>127</w:t>
      </w:r>
      <w:r>
        <w:fldChar w:fldCharType="end"/>
      </w:r>
    </w:p>
    <w:p w14:paraId="238548EA" w14:textId="1E2A3672" w:rsidR="008C182D" w:rsidRDefault="008C182D">
      <w:pPr>
        <w:pStyle w:val="TOC4"/>
        <w:rPr>
          <w:rFonts w:asciiTheme="minorHAnsi" w:eastAsiaTheme="minorEastAsia" w:hAnsiTheme="minorHAnsi" w:cstheme="minorBidi"/>
          <w:sz w:val="22"/>
          <w:szCs w:val="22"/>
        </w:rPr>
      </w:pPr>
      <w:r>
        <w:t>9.4.2.2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_Toc138933215 \h </w:instrText>
      </w:r>
      <w:r>
        <w:fldChar w:fldCharType="separate"/>
      </w:r>
      <w:r>
        <w:t>127</w:t>
      </w:r>
      <w:r>
        <w:fldChar w:fldCharType="end"/>
      </w:r>
    </w:p>
    <w:p w14:paraId="4B4B0D60" w14:textId="70E11170" w:rsidR="008C182D" w:rsidRDefault="008C182D">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_Toc138933216 \h </w:instrText>
      </w:r>
      <w:r>
        <w:fldChar w:fldCharType="separate"/>
      </w:r>
      <w:r>
        <w:t>127</w:t>
      </w:r>
      <w:r>
        <w:fldChar w:fldCharType="end"/>
      </w:r>
    </w:p>
    <w:p w14:paraId="194D09F3" w14:textId="4201F16F" w:rsidR="008C182D" w:rsidRDefault="008C182D">
      <w:pPr>
        <w:pStyle w:val="TOC4"/>
        <w:rPr>
          <w:rFonts w:asciiTheme="minorHAnsi" w:eastAsiaTheme="minorEastAsia" w:hAnsiTheme="minorHAnsi" w:cstheme="minorBidi"/>
          <w:sz w:val="22"/>
          <w:szCs w:val="22"/>
        </w:rPr>
      </w:pPr>
      <w:r>
        <w:t>9.4.3.1</w:t>
      </w:r>
      <w:r>
        <w:rPr>
          <w:rFonts w:asciiTheme="minorHAnsi" w:eastAsiaTheme="minorEastAsia" w:hAnsiTheme="minorHAnsi" w:cstheme="minorBidi"/>
          <w:sz w:val="22"/>
          <w:szCs w:val="22"/>
        </w:rPr>
        <w:tab/>
      </w:r>
      <w:r>
        <w:t>General</w:t>
      </w:r>
      <w:r>
        <w:tab/>
      </w:r>
      <w:r>
        <w:fldChar w:fldCharType="begin"/>
      </w:r>
      <w:r>
        <w:instrText xml:space="preserve"> PAGEREF _Toc138933217 \h </w:instrText>
      </w:r>
      <w:r>
        <w:fldChar w:fldCharType="separate"/>
      </w:r>
      <w:r>
        <w:t>127</w:t>
      </w:r>
      <w:r>
        <w:fldChar w:fldCharType="end"/>
      </w:r>
    </w:p>
    <w:p w14:paraId="3B835C3C" w14:textId="5140A741" w:rsidR="008C182D" w:rsidRDefault="008C182D">
      <w:pPr>
        <w:pStyle w:val="TOC4"/>
        <w:rPr>
          <w:rFonts w:asciiTheme="minorHAnsi" w:eastAsiaTheme="minorEastAsia" w:hAnsiTheme="minorHAnsi" w:cstheme="minorBidi"/>
          <w:sz w:val="22"/>
          <w:szCs w:val="22"/>
        </w:rPr>
      </w:pPr>
      <w:r>
        <w:t>9.4.3.2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_Toc138933218 \h </w:instrText>
      </w:r>
      <w:r>
        <w:fldChar w:fldCharType="separate"/>
      </w:r>
      <w:r>
        <w:t>127</w:t>
      </w:r>
      <w:r>
        <w:fldChar w:fldCharType="end"/>
      </w:r>
    </w:p>
    <w:p w14:paraId="3976430A" w14:textId="2F9988F2" w:rsidR="008C182D" w:rsidRDefault="008C182D">
      <w:pPr>
        <w:pStyle w:val="TOC4"/>
        <w:rPr>
          <w:rFonts w:asciiTheme="minorHAnsi" w:eastAsiaTheme="minorEastAsia" w:hAnsiTheme="minorHAnsi" w:cstheme="minorBidi"/>
          <w:sz w:val="22"/>
          <w:szCs w:val="22"/>
        </w:rPr>
      </w:pPr>
      <w:r>
        <w:t>9.4.3.3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_Toc138933219 \h </w:instrText>
      </w:r>
      <w:r>
        <w:fldChar w:fldCharType="separate"/>
      </w:r>
      <w:r>
        <w:t>128</w:t>
      </w:r>
      <w:r>
        <w:fldChar w:fldCharType="end"/>
      </w:r>
    </w:p>
    <w:p w14:paraId="08F696ED" w14:textId="0202384A" w:rsidR="008C182D" w:rsidRDefault="008C182D">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_Toc138933220 \h </w:instrText>
      </w:r>
      <w:r>
        <w:fldChar w:fldCharType="separate"/>
      </w:r>
      <w:r>
        <w:t>128</w:t>
      </w:r>
      <w:r>
        <w:fldChar w:fldCharType="end"/>
      </w:r>
    </w:p>
    <w:p w14:paraId="7708AFBA" w14:textId="26FFA856" w:rsidR="008C182D" w:rsidRDefault="008C182D">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_Toc138933221 \h </w:instrText>
      </w:r>
      <w:r>
        <w:fldChar w:fldCharType="separate"/>
      </w:r>
      <w:r>
        <w:t>128</w:t>
      </w:r>
      <w:r>
        <w:fldChar w:fldCharType="end"/>
      </w:r>
    </w:p>
    <w:p w14:paraId="234A642A" w14:textId="5CA3446B" w:rsidR="008C182D" w:rsidRDefault="008C182D">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_Toc138933222 \h </w:instrText>
      </w:r>
      <w:r>
        <w:fldChar w:fldCharType="separate"/>
      </w:r>
      <w:r>
        <w:t>128</w:t>
      </w:r>
      <w:r>
        <w:fldChar w:fldCharType="end"/>
      </w:r>
    </w:p>
    <w:p w14:paraId="77F160D1" w14:textId="53BE79EE" w:rsidR="008C182D" w:rsidRDefault="008C182D">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_Toc138933223 \h </w:instrText>
      </w:r>
      <w:r>
        <w:fldChar w:fldCharType="separate"/>
      </w:r>
      <w:r>
        <w:t>128</w:t>
      </w:r>
      <w:r>
        <w:fldChar w:fldCharType="end"/>
      </w:r>
    </w:p>
    <w:p w14:paraId="021C2FA9" w14:textId="7670A913" w:rsidR="008C182D" w:rsidRDefault="008C182D">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_Toc138933224 \h </w:instrText>
      </w:r>
      <w:r>
        <w:fldChar w:fldCharType="separate"/>
      </w:r>
      <w:r>
        <w:t>128</w:t>
      </w:r>
      <w:r>
        <w:fldChar w:fldCharType="end"/>
      </w:r>
    </w:p>
    <w:p w14:paraId="0E5D1215" w14:textId="5E88C68F" w:rsidR="008C182D" w:rsidRDefault="008C182D">
      <w:pPr>
        <w:pStyle w:val="TOC4"/>
        <w:rPr>
          <w:rFonts w:asciiTheme="minorHAnsi" w:eastAsiaTheme="minorEastAsia" w:hAnsiTheme="minorHAnsi" w:cstheme="minorBidi"/>
          <w:sz w:val="22"/>
          <w:szCs w:val="22"/>
        </w:rPr>
      </w:pPr>
      <w:r>
        <w:lastRenderedPageBreak/>
        <w:t>9.5.2.3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_Toc138933225 \h </w:instrText>
      </w:r>
      <w:r>
        <w:fldChar w:fldCharType="separate"/>
      </w:r>
      <w:r>
        <w:t>128</w:t>
      </w:r>
      <w:r>
        <w:fldChar w:fldCharType="end"/>
      </w:r>
    </w:p>
    <w:p w14:paraId="238B5F23" w14:textId="517AAB94" w:rsidR="008C182D" w:rsidRDefault="008C182D">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_Toc138933226 \h </w:instrText>
      </w:r>
      <w:r>
        <w:fldChar w:fldCharType="separate"/>
      </w:r>
      <w:r>
        <w:t>128</w:t>
      </w:r>
      <w:r>
        <w:fldChar w:fldCharType="end"/>
      </w:r>
    </w:p>
    <w:p w14:paraId="34CD9257" w14:textId="78E2CDE2" w:rsidR="008C182D" w:rsidRDefault="008C182D">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_Toc138933227 \h </w:instrText>
      </w:r>
      <w:r>
        <w:fldChar w:fldCharType="separate"/>
      </w:r>
      <w:r>
        <w:t>128</w:t>
      </w:r>
      <w:r>
        <w:fldChar w:fldCharType="end"/>
      </w:r>
    </w:p>
    <w:p w14:paraId="4D73D82A" w14:textId="686A1DA2" w:rsidR="008C182D" w:rsidRDefault="008C182D">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_Toc138933228 \h </w:instrText>
      </w:r>
      <w:r>
        <w:fldChar w:fldCharType="separate"/>
      </w:r>
      <w:r>
        <w:t>129</w:t>
      </w:r>
      <w:r>
        <w:fldChar w:fldCharType="end"/>
      </w:r>
    </w:p>
    <w:p w14:paraId="7038A4D0" w14:textId="21AC8165" w:rsidR="008C182D" w:rsidRDefault="008C182D">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_Toc138933229 \h </w:instrText>
      </w:r>
      <w:r>
        <w:fldChar w:fldCharType="separate"/>
      </w:r>
      <w:r>
        <w:t>129</w:t>
      </w:r>
      <w:r>
        <w:fldChar w:fldCharType="end"/>
      </w:r>
    </w:p>
    <w:p w14:paraId="4817AC6F" w14:textId="790B274A" w:rsidR="008C182D" w:rsidRDefault="008C182D">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_Toc138933230 \h </w:instrText>
      </w:r>
      <w:r>
        <w:fldChar w:fldCharType="separate"/>
      </w:r>
      <w:r>
        <w:t>129</w:t>
      </w:r>
      <w:r>
        <w:fldChar w:fldCharType="end"/>
      </w:r>
    </w:p>
    <w:p w14:paraId="4F3EF551" w14:textId="21D398FE" w:rsidR="008C182D" w:rsidRDefault="008C182D">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_Toc138933231 \h </w:instrText>
      </w:r>
      <w:r>
        <w:fldChar w:fldCharType="separate"/>
      </w:r>
      <w:r>
        <w:t>129</w:t>
      </w:r>
      <w:r>
        <w:fldChar w:fldCharType="end"/>
      </w:r>
    </w:p>
    <w:p w14:paraId="3D55F9D8" w14:textId="0781892C" w:rsidR="008C182D" w:rsidRDefault="008C182D">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General</w:t>
      </w:r>
      <w:r>
        <w:tab/>
      </w:r>
      <w:r>
        <w:fldChar w:fldCharType="begin"/>
      </w:r>
      <w:r>
        <w:instrText xml:space="preserve"> PAGEREF _Toc138933232 \h </w:instrText>
      </w:r>
      <w:r>
        <w:fldChar w:fldCharType="separate"/>
      </w:r>
      <w:r>
        <w:t>129</w:t>
      </w:r>
      <w:r>
        <w:fldChar w:fldCharType="end"/>
      </w:r>
    </w:p>
    <w:p w14:paraId="265EB002" w14:textId="5B01FF20" w:rsidR="008C182D" w:rsidRDefault="008C182D">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_Toc138933233 \h </w:instrText>
      </w:r>
      <w:r>
        <w:fldChar w:fldCharType="separate"/>
      </w:r>
      <w:r>
        <w:t>129</w:t>
      </w:r>
      <w:r>
        <w:fldChar w:fldCharType="end"/>
      </w:r>
    </w:p>
    <w:p w14:paraId="1992FCB8" w14:textId="797DC675" w:rsidR="008C182D" w:rsidRDefault="008C182D">
      <w:pPr>
        <w:pStyle w:val="TOC4"/>
        <w:rPr>
          <w:rFonts w:asciiTheme="minorHAnsi" w:eastAsiaTheme="minorEastAsia" w:hAnsiTheme="minorHAnsi" w:cstheme="minorBidi"/>
          <w:sz w:val="22"/>
          <w:szCs w:val="22"/>
        </w:rPr>
      </w:pPr>
      <w:r>
        <w:t>9.6.1.3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_Toc138933234 \h </w:instrText>
      </w:r>
      <w:r>
        <w:fldChar w:fldCharType="separate"/>
      </w:r>
      <w:r>
        <w:t>129</w:t>
      </w:r>
      <w:r>
        <w:fldChar w:fldCharType="end"/>
      </w:r>
    </w:p>
    <w:p w14:paraId="36F5D6F7" w14:textId="2DA88955" w:rsidR="008C182D" w:rsidRDefault="008C182D">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_Toc138933235 \h </w:instrText>
      </w:r>
      <w:r>
        <w:fldChar w:fldCharType="separate"/>
      </w:r>
      <w:r>
        <w:t>130</w:t>
      </w:r>
      <w:r>
        <w:fldChar w:fldCharType="end"/>
      </w:r>
    </w:p>
    <w:p w14:paraId="10449D72" w14:textId="12B23528" w:rsidR="008C182D" w:rsidRDefault="008C182D">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General</w:t>
      </w:r>
      <w:r>
        <w:tab/>
      </w:r>
      <w:r>
        <w:fldChar w:fldCharType="begin"/>
      </w:r>
      <w:r>
        <w:instrText xml:space="preserve"> PAGEREF _Toc138933236 \h </w:instrText>
      </w:r>
      <w:r>
        <w:fldChar w:fldCharType="separate"/>
      </w:r>
      <w:r>
        <w:t>130</w:t>
      </w:r>
      <w:r>
        <w:fldChar w:fldCharType="end"/>
      </w:r>
    </w:p>
    <w:p w14:paraId="3358DE7B" w14:textId="07FD7E78" w:rsidR="008C182D" w:rsidRDefault="008C182D">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_Toc138933237 \h </w:instrText>
      </w:r>
      <w:r>
        <w:fldChar w:fldCharType="separate"/>
      </w:r>
      <w:r>
        <w:t>130</w:t>
      </w:r>
      <w:r>
        <w:fldChar w:fldCharType="end"/>
      </w:r>
    </w:p>
    <w:p w14:paraId="735BD3C5" w14:textId="1163505D" w:rsidR="008C182D" w:rsidRDefault="008C182D">
      <w:pPr>
        <w:pStyle w:val="TOC4"/>
        <w:rPr>
          <w:rFonts w:asciiTheme="minorHAnsi" w:eastAsiaTheme="minorEastAsia" w:hAnsiTheme="minorHAnsi" w:cstheme="minorBidi"/>
          <w:sz w:val="22"/>
          <w:szCs w:val="22"/>
        </w:rPr>
      </w:pPr>
      <w:r>
        <w:t>9.6.2.3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_Toc138933238 \h </w:instrText>
      </w:r>
      <w:r>
        <w:fldChar w:fldCharType="separate"/>
      </w:r>
      <w:r>
        <w:t>130</w:t>
      </w:r>
      <w:r>
        <w:fldChar w:fldCharType="end"/>
      </w:r>
    </w:p>
    <w:p w14:paraId="24D82A86" w14:textId="64C49734" w:rsidR="008C182D" w:rsidRDefault="008C182D">
      <w:pPr>
        <w:pStyle w:val="TOC5"/>
        <w:rPr>
          <w:rFonts w:asciiTheme="minorHAnsi" w:eastAsiaTheme="minorEastAsia" w:hAnsiTheme="minorHAnsi" w:cstheme="minorBidi"/>
          <w:sz w:val="22"/>
          <w:szCs w:val="22"/>
        </w:rPr>
      </w:pPr>
      <w:r>
        <w:t>9.6.2.3.1</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_Toc138933239 \h </w:instrText>
      </w:r>
      <w:r>
        <w:fldChar w:fldCharType="separate"/>
      </w:r>
      <w:r>
        <w:t>130</w:t>
      </w:r>
      <w:r>
        <w:fldChar w:fldCharType="end"/>
      </w:r>
    </w:p>
    <w:p w14:paraId="13E41732" w14:textId="3BD52343" w:rsidR="008C182D" w:rsidRDefault="008C182D">
      <w:pPr>
        <w:pStyle w:val="TOC3"/>
        <w:rPr>
          <w:rFonts w:asciiTheme="minorHAnsi" w:eastAsiaTheme="minorEastAsia" w:hAnsiTheme="minorHAnsi" w:cstheme="minorBidi"/>
          <w:sz w:val="22"/>
          <w:szCs w:val="22"/>
        </w:rPr>
      </w:pPr>
      <w:r w:rsidRPr="006071D8">
        <w:rPr>
          <w:lang w:val="en-US"/>
        </w:rPr>
        <w:t>9.6.3</w:t>
      </w:r>
      <w:r>
        <w:rPr>
          <w:rFonts w:asciiTheme="minorHAnsi" w:eastAsiaTheme="minorEastAsia" w:hAnsiTheme="minorHAnsi" w:cstheme="minorBidi"/>
          <w:sz w:val="22"/>
          <w:szCs w:val="22"/>
        </w:rPr>
        <w:tab/>
      </w:r>
      <w:r w:rsidRPr="006071D8">
        <w:rPr>
          <w:lang w:val="en-US"/>
        </w:rPr>
        <w:t>OTA time alignment error</w:t>
      </w:r>
      <w:r>
        <w:tab/>
      </w:r>
      <w:r>
        <w:fldChar w:fldCharType="begin"/>
      </w:r>
      <w:r>
        <w:instrText xml:space="preserve"> PAGEREF _Toc138933240 \h </w:instrText>
      </w:r>
      <w:r>
        <w:fldChar w:fldCharType="separate"/>
      </w:r>
      <w:r>
        <w:t>130</w:t>
      </w:r>
      <w:r>
        <w:fldChar w:fldCharType="end"/>
      </w:r>
    </w:p>
    <w:p w14:paraId="305A9BB4" w14:textId="586450D4" w:rsidR="008C182D" w:rsidRDefault="008C182D">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General</w:t>
      </w:r>
      <w:r>
        <w:tab/>
      </w:r>
      <w:r>
        <w:fldChar w:fldCharType="begin"/>
      </w:r>
      <w:r>
        <w:instrText xml:space="preserve"> PAGEREF _Toc138933241 \h </w:instrText>
      </w:r>
      <w:r>
        <w:fldChar w:fldCharType="separate"/>
      </w:r>
      <w:r>
        <w:t>130</w:t>
      </w:r>
      <w:r>
        <w:fldChar w:fldCharType="end"/>
      </w:r>
    </w:p>
    <w:p w14:paraId="1F140742" w14:textId="250729E0" w:rsidR="008C182D" w:rsidRDefault="008C182D">
      <w:pPr>
        <w:pStyle w:val="TOC4"/>
        <w:rPr>
          <w:rFonts w:asciiTheme="minorHAnsi" w:eastAsiaTheme="minorEastAsia" w:hAnsiTheme="minorHAnsi" w:cstheme="minorBidi"/>
          <w:sz w:val="22"/>
          <w:szCs w:val="22"/>
        </w:rPr>
      </w:pPr>
      <w:r>
        <w:t>9.6.3.2</w:t>
      </w:r>
      <w:r>
        <w:rPr>
          <w:rFonts w:asciiTheme="minorHAnsi" w:eastAsiaTheme="minorEastAsia" w:hAnsiTheme="minorHAnsi" w:cstheme="minorBidi"/>
          <w:sz w:val="22"/>
          <w:szCs w:val="22"/>
        </w:rPr>
        <w:tab/>
      </w:r>
      <w:r>
        <w:t>Minimum requirement</w:t>
      </w:r>
      <w:r>
        <w:rPr>
          <w:lang w:eastAsia="ja-JP"/>
        </w:rPr>
        <w:t xml:space="preserve"> for </w:t>
      </w:r>
      <w:r w:rsidRPr="006071D8">
        <w:rPr>
          <w:i/>
          <w:lang w:eastAsia="ja-JP"/>
        </w:rPr>
        <w:t>BS type 1-O</w:t>
      </w:r>
      <w:r>
        <w:tab/>
      </w:r>
      <w:r>
        <w:fldChar w:fldCharType="begin"/>
      </w:r>
      <w:r>
        <w:instrText xml:space="preserve"> PAGEREF _Toc138933242 \h </w:instrText>
      </w:r>
      <w:r>
        <w:fldChar w:fldCharType="separate"/>
      </w:r>
      <w:r>
        <w:t>130</w:t>
      </w:r>
      <w:r>
        <w:fldChar w:fldCharType="end"/>
      </w:r>
    </w:p>
    <w:p w14:paraId="5E6731A9" w14:textId="4D53723D" w:rsidR="008C182D" w:rsidRDefault="008C182D">
      <w:pPr>
        <w:pStyle w:val="TOC4"/>
        <w:rPr>
          <w:rFonts w:asciiTheme="minorHAnsi" w:eastAsiaTheme="minorEastAsia" w:hAnsiTheme="minorHAnsi" w:cstheme="minorBidi"/>
          <w:sz w:val="22"/>
          <w:szCs w:val="22"/>
        </w:rPr>
      </w:pPr>
      <w:r>
        <w:t>9.6.3.3</w:t>
      </w:r>
      <w:r>
        <w:rPr>
          <w:rFonts w:asciiTheme="minorHAnsi" w:eastAsiaTheme="minorEastAsia" w:hAnsiTheme="minorHAnsi" w:cstheme="minorBidi"/>
          <w:sz w:val="22"/>
          <w:szCs w:val="22"/>
        </w:rPr>
        <w:tab/>
      </w:r>
      <w:r>
        <w:t>Minimum requirement</w:t>
      </w:r>
      <w:r>
        <w:rPr>
          <w:lang w:eastAsia="ja-JP"/>
        </w:rPr>
        <w:t xml:space="preserve"> for </w:t>
      </w:r>
      <w:r w:rsidRPr="006071D8">
        <w:rPr>
          <w:i/>
          <w:lang w:eastAsia="ja-JP"/>
        </w:rPr>
        <w:t>BS type 2-O</w:t>
      </w:r>
      <w:r>
        <w:tab/>
      </w:r>
      <w:r>
        <w:fldChar w:fldCharType="begin"/>
      </w:r>
      <w:r>
        <w:instrText xml:space="preserve"> PAGEREF _Toc138933243 \h </w:instrText>
      </w:r>
      <w:r>
        <w:fldChar w:fldCharType="separate"/>
      </w:r>
      <w:r>
        <w:t>131</w:t>
      </w:r>
      <w:r>
        <w:fldChar w:fldCharType="end"/>
      </w:r>
    </w:p>
    <w:p w14:paraId="37E9138F" w14:textId="3BC733C2" w:rsidR="008C182D" w:rsidRDefault="008C182D">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_Toc138933244 \h </w:instrText>
      </w:r>
      <w:r>
        <w:fldChar w:fldCharType="separate"/>
      </w:r>
      <w:r>
        <w:t>131</w:t>
      </w:r>
      <w:r>
        <w:fldChar w:fldCharType="end"/>
      </w:r>
    </w:p>
    <w:p w14:paraId="03A035C3" w14:textId="4ABA51E0" w:rsidR="008C182D" w:rsidRDefault="008C182D">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_Toc138933245 \h </w:instrText>
      </w:r>
      <w:r>
        <w:fldChar w:fldCharType="separate"/>
      </w:r>
      <w:r>
        <w:t>131</w:t>
      </w:r>
      <w:r>
        <w:fldChar w:fldCharType="end"/>
      </w:r>
    </w:p>
    <w:p w14:paraId="343B2107" w14:textId="594EB90A" w:rsidR="008C182D" w:rsidRDefault="008C182D">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_Toc138933246 \h </w:instrText>
      </w:r>
      <w:r>
        <w:fldChar w:fldCharType="separate"/>
      </w:r>
      <w:r>
        <w:t>132</w:t>
      </w:r>
      <w:r>
        <w:fldChar w:fldCharType="end"/>
      </w:r>
    </w:p>
    <w:p w14:paraId="5B6EE34E" w14:textId="124C6FC1" w:rsidR="008C182D" w:rsidRDefault="008C182D">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_Toc138933247 \h </w:instrText>
      </w:r>
      <w:r>
        <w:fldChar w:fldCharType="separate"/>
      </w:r>
      <w:r>
        <w:t>132</w:t>
      </w:r>
      <w:r>
        <w:fldChar w:fldCharType="end"/>
      </w:r>
    </w:p>
    <w:p w14:paraId="48131867" w14:textId="05659FC7" w:rsidR="008C182D" w:rsidRDefault="008C182D">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 xml:space="preserve">Minimum requirement for </w:t>
      </w:r>
      <w:r w:rsidRPr="006071D8">
        <w:rPr>
          <w:i/>
        </w:rPr>
        <w:t>BS type 1-O</w:t>
      </w:r>
      <w:r>
        <w:t xml:space="preserve"> and </w:t>
      </w:r>
      <w:r w:rsidRPr="006071D8">
        <w:rPr>
          <w:i/>
          <w:iCs/>
          <w:lang w:val="en-US"/>
        </w:rPr>
        <w:t xml:space="preserve">BS type </w:t>
      </w:r>
      <w:r>
        <w:t>2-O</w:t>
      </w:r>
      <w:r>
        <w:tab/>
      </w:r>
      <w:r>
        <w:fldChar w:fldCharType="begin"/>
      </w:r>
      <w:r>
        <w:instrText xml:space="preserve"> PAGEREF _Toc138933248 \h </w:instrText>
      </w:r>
      <w:r>
        <w:fldChar w:fldCharType="separate"/>
      </w:r>
      <w:r>
        <w:t>132</w:t>
      </w:r>
      <w:r>
        <w:fldChar w:fldCharType="end"/>
      </w:r>
    </w:p>
    <w:p w14:paraId="1F9C04EE" w14:textId="19014824" w:rsidR="008C182D" w:rsidRDefault="008C182D">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_Toc138933249 \h </w:instrText>
      </w:r>
      <w:r>
        <w:fldChar w:fldCharType="separate"/>
      </w:r>
      <w:r>
        <w:t>132</w:t>
      </w:r>
      <w:r>
        <w:fldChar w:fldCharType="end"/>
      </w:r>
    </w:p>
    <w:p w14:paraId="3F75EC50" w14:textId="67A14B4C" w:rsidR="008C182D" w:rsidRDefault="008C182D">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_Toc138933250 \h </w:instrText>
      </w:r>
      <w:r>
        <w:fldChar w:fldCharType="separate"/>
      </w:r>
      <w:r>
        <w:t>132</w:t>
      </w:r>
      <w:r>
        <w:fldChar w:fldCharType="end"/>
      </w:r>
    </w:p>
    <w:p w14:paraId="29F78857" w14:textId="38B399C0" w:rsidR="008C182D" w:rsidRDefault="008C182D">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_Toc138933251 \h </w:instrText>
      </w:r>
      <w:r>
        <w:fldChar w:fldCharType="separate"/>
      </w:r>
      <w:r>
        <w:t>132</w:t>
      </w:r>
      <w:r>
        <w:fldChar w:fldCharType="end"/>
      </w:r>
    </w:p>
    <w:p w14:paraId="18362BD4" w14:textId="362CE516" w:rsidR="008C182D" w:rsidRDefault="008C182D">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_Toc138933252 \h </w:instrText>
      </w:r>
      <w:r>
        <w:fldChar w:fldCharType="separate"/>
      </w:r>
      <w:r>
        <w:t>132</w:t>
      </w:r>
      <w:r>
        <w:fldChar w:fldCharType="end"/>
      </w:r>
    </w:p>
    <w:p w14:paraId="713C1CA9" w14:textId="710C8368" w:rsidR="008C182D" w:rsidRDefault="008C182D">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_Toc138933253 \h </w:instrText>
      </w:r>
      <w:r>
        <w:fldChar w:fldCharType="separate"/>
      </w:r>
      <w:r>
        <w:t>134</w:t>
      </w:r>
      <w:r>
        <w:fldChar w:fldCharType="end"/>
      </w:r>
    </w:p>
    <w:p w14:paraId="2A246586" w14:textId="4E9446AF" w:rsidR="008C182D" w:rsidRDefault="008C182D">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_Toc138933254 \h </w:instrText>
      </w:r>
      <w:r>
        <w:fldChar w:fldCharType="separate"/>
      </w:r>
      <w:r>
        <w:t>134</w:t>
      </w:r>
      <w:r>
        <w:fldChar w:fldCharType="end"/>
      </w:r>
    </w:p>
    <w:p w14:paraId="51578F55" w14:textId="461BB599" w:rsidR="008C182D" w:rsidRDefault="008C182D">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_Toc138933255 \h </w:instrText>
      </w:r>
      <w:r>
        <w:fldChar w:fldCharType="separate"/>
      </w:r>
      <w:r>
        <w:t>134</w:t>
      </w:r>
      <w:r>
        <w:fldChar w:fldCharType="end"/>
      </w:r>
    </w:p>
    <w:p w14:paraId="27229EED" w14:textId="2BD8851F" w:rsidR="008C182D" w:rsidRDefault="008C182D">
      <w:pPr>
        <w:pStyle w:val="TOC5"/>
        <w:rPr>
          <w:rFonts w:asciiTheme="minorHAnsi" w:eastAsiaTheme="minorEastAsia" w:hAnsiTheme="minorHAnsi" w:cstheme="minorBidi"/>
          <w:sz w:val="22"/>
          <w:szCs w:val="22"/>
        </w:rPr>
      </w:pPr>
      <w:r>
        <w:t>9.7.4.2.1</w:t>
      </w:r>
      <w:r>
        <w:rPr>
          <w:rFonts w:asciiTheme="minorHAnsi" w:eastAsiaTheme="minorEastAsia" w:hAnsiTheme="minorHAnsi" w:cstheme="minorBidi"/>
          <w:sz w:val="22"/>
          <w:szCs w:val="22"/>
        </w:rPr>
        <w:tab/>
      </w:r>
      <w:r>
        <w:t>Additional requirements</w:t>
      </w:r>
      <w:r>
        <w:tab/>
      </w:r>
      <w:r>
        <w:fldChar w:fldCharType="begin"/>
      </w:r>
      <w:r>
        <w:instrText xml:space="preserve"> PAGEREF _Toc138933256 \h </w:instrText>
      </w:r>
      <w:r>
        <w:fldChar w:fldCharType="separate"/>
      </w:r>
      <w:r>
        <w:t>135</w:t>
      </w:r>
      <w:r>
        <w:fldChar w:fldCharType="end"/>
      </w:r>
    </w:p>
    <w:p w14:paraId="7637A4EA" w14:textId="56F96B7F" w:rsidR="008C182D" w:rsidRDefault="008C182D">
      <w:pPr>
        <w:pStyle w:val="TOC6"/>
        <w:rPr>
          <w:rFonts w:asciiTheme="minorHAnsi" w:eastAsiaTheme="minorEastAsia" w:hAnsiTheme="minorHAnsi" w:cstheme="minorBidi"/>
          <w:sz w:val="22"/>
          <w:szCs w:val="22"/>
        </w:rPr>
      </w:pPr>
      <w:r>
        <w:t>9.7.4.2.1.1</w:t>
      </w:r>
      <w:r>
        <w:rPr>
          <w:rFonts w:asciiTheme="minorHAnsi" w:eastAsiaTheme="minorEastAsia" w:hAnsiTheme="minorHAnsi" w:cstheme="minorBidi"/>
          <w:sz w:val="22"/>
          <w:szCs w:val="22"/>
        </w:rPr>
        <w:tab/>
      </w:r>
      <w:r>
        <w:t>Protection of DTT</w:t>
      </w:r>
      <w:r>
        <w:tab/>
      </w:r>
      <w:r>
        <w:fldChar w:fldCharType="begin"/>
      </w:r>
      <w:r>
        <w:instrText xml:space="preserve"> PAGEREF _Toc138933257 \h </w:instrText>
      </w:r>
      <w:r>
        <w:fldChar w:fldCharType="separate"/>
      </w:r>
      <w:r>
        <w:t>135</w:t>
      </w:r>
      <w:r>
        <w:fldChar w:fldCharType="end"/>
      </w:r>
    </w:p>
    <w:p w14:paraId="4FBE9566" w14:textId="19B74737" w:rsidR="008C182D" w:rsidRDefault="008C182D">
      <w:pPr>
        <w:pStyle w:val="TOC6"/>
        <w:rPr>
          <w:rFonts w:asciiTheme="minorHAnsi" w:eastAsiaTheme="minorEastAsia" w:hAnsiTheme="minorHAnsi" w:cstheme="minorBidi"/>
          <w:sz w:val="22"/>
          <w:szCs w:val="22"/>
        </w:rPr>
      </w:pPr>
      <w:r>
        <w:t>9.7.4.2.1.2</w:t>
      </w:r>
      <w:r>
        <w:rPr>
          <w:rFonts w:asciiTheme="minorHAnsi" w:eastAsiaTheme="minorEastAsia" w:hAnsiTheme="minorHAnsi" w:cstheme="minorBidi"/>
          <w:sz w:val="22"/>
          <w:szCs w:val="22"/>
        </w:rPr>
        <w:tab/>
      </w:r>
      <w:r>
        <w:t>Limits in FCC Title 47</w:t>
      </w:r>
      <w:r>
        <w:tab/>
      </w:r>
      <w:r>
        <w:fldChar w:fldCharType="begin"/>
      </w:r>
      <w:r>
        <w:instrText xml:space="preserve"> PAGEREF _Toc138933258 \h </w:instrText>
      </w:r>
      <w:r>
        <w:fldChar w:fldCharType="separate"/>
      </w:r>
      <w:r>
        <w:t>135</w:t>
      </w:r>
      <w:r>
        <w:fldChar w:fldCharType="end"/>
      </w:r>
    </w:p>
    <w:p w14:paraId="5D765593" w14:textId="6E64FCEF" w:rsidR="008C182D" w:rsidRDefault="008C182D">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_Toc138933259 \h </w:instrText>
      </w:r>
      <w:r>
        <w:fldChar w:fldCharType="separate"/>
      </w:r>
      <w:r>
        <w:t>135</w:t>
      </w:r>
      <w:r>
        <w:fldChar w:fldCharType="end"/>
      </w:r>
    </w:p>
    <w:p w14:paraId="1FBDDB58" w14:textId="4B03C141" w:rsidR="008C182D" w:rsidRDefault="008C182D">
      <w:pPr>
        <w:pStyle w:val="TOC5"/>
        <w:rPr>
          <w:rFonts w:asciiTheme="minorHAnsi" w:eastAsiaTheme="minorEastAsia" w:hAnsiTheme="minorHAnsi" w:cstheme="minorBidi"/>
          <w:sz w:val="22"/>
          <w:szCs w:val="22"/>
        </w:rPr>
      </w:pPr>
      <w:r>
        <w:t>9.7.4.3.1</w:t>
      </w:r>
      <w:r>
        <w:rPr>
          <w:rFonts w:asciiTheme="minorHAnsi" w:eastAsiaTheme="minorEastAsia" w:hAnsiTheme="minorHAnsi" w:cstheme="minorBidi"/>
          <w:sz w:val="22"/>
          <w:szCs w:val="22"/>
        </w:rPr>
        <w:tab/>
      </w:r>
      <w:r>
        <w:t>General</w:t>
      </w:r>
      <w:r>
        <w:tab/>
      </w:r>
      <w:r>
        <w:fldChar w:fldCharType="begin"/>
      </w:r>
      <w:r>
        <w:instrText xml:space="preserve"> PAGEREF _Toc138933260 \h </w:instrText>
      </w:r>
      <w:r>
        <w:fldChar w:fldCharType="separate"/>
      </w:r>
      <w:r>
        <w:t>135</w:t>
      </w:r>
      <w:r>
        <w:fldChar w:fldCharType="end"/>
      </w:r>
    </w:p>
    <w:p w14:paraId="51948ADF" w14:textId="55AE2123" w:rsidR="008C182D" w:rsidRDefault="008C182D">
      <w:pPr>
        <w:pStyle w:val="TOC5"/>
        <w:rPr>
          <w:rFonts w:asciiTheme="minorHAnsi" w:eastAsiaTheme="minorEastAsia" w:hAnsiTheme="minorHAnsi" w:cstheme="minorBidi"/>
          <w:sz w:val="22"/>
          <w:szCs w:val="22"/>
        </w:rPr>
      </w:pPr>
      <w:r>
        <w:t>9.7.4.3.2</w:t>
      </w:r>
      <w:r>
        <w:rPr>
          <w:rFonts w:asciiTheme="minorHAnsi" w:eastAsiaTheme="minorEastAsia" w:hAnsiTheme="minorHAnsi" w:cstheme="minorBidi"/>
          <w:sz w:val="22"/>
          <w:szCs w:val="22"/>
        </w:rPr>
        <w:tab/>
      </w:r>
      <w:r>
        <w:t xml:space="preserve">OTA </w:t>
      </w:r>
      <w:r w:rsidRPr="006071D8">
        <w:rPr>
          <w:rFonts w:eastAsia="Malgun Gothic"/>
        </w:rPr>
        <w:t>operating band unwanted emission limits (Category A)</w:t>
      </w:r>
      <w:r>
        <w:tab/>
      </w:r>
      <w:r>
        <w:fldChar w:fldCharType="begin"/>
      </w:r>
      <w:r>
        <w:instrText xml:space="preserve"> PAGEREF _Toc138933261 \h </w:instrText>
      </w:r>
      <w:r>
        <w:fldChar w:fldCharType="separate"/>
      </w:r>
      <w:r>
        <w:t>136</w:t>
      </w:r>
      <w:r>
        <w:fldChar w:fldCharType="end"/>
      </w:r>
    </w:p>
    <w:p w14:paraId="4AA066ED" w14:textId="3F3DAA25" w:rsidR="008C182D" w:rsidRDefault="008C182D">
      <w:pPr>
        <w:pStyle w:val="TOC5"/>
        <w:rPr>
          <w:rFonts w:asciiTheme="minorHAnsi" w:eastAsiaTheme="minorEastAsia" w:hAnsiTheme="minorHAnsi" w:cstheme="minorBidi"/>
          <w:sz w:val="22"/>
          <w:szCs w:val="22"/>
        </w:rPr>
      </w:pPr>
      <w:r>
        <w:t>9.7.4.3.3</w:t>
      </w:r>
      <w:r>
        <w:rPr>
          <w:rFonts w:asciiTheme="minorHAnsi" w:eastAsiaTheme="minorEastAsia" w:hAnsiTheme="minorHAnsi" w:cstheme="minorBidi"/>
          <w:sz w:val="22"/>
          <w:szCs w:val="22"/>
        </w:rPr>
        <w:tab/>
      </w:r>
      <w:r>
        <w:t xml:space="preserve">OTA </w:t>
      </w:r>
      <w:r w:rsidRPr="006071D8">
        <w:rPr>
          <w:rFonts w:eastAsia="Malgun Gothic"/>
        </w:rPr>
        <w:t>operating band unwanted emission limits (Category B)</w:t>
      </w:r>
      <w:r>
        <w:tab/>
      </w:r>
      <w:r>
        <w:fldChar w:fldCharType="begin"/>
      </w:r>
      <w:r>
        <w:instrText xml:space="preserve"> PAGEREF _Toc138933262 \h </w:instrText>
      </w:r>
      <w:r>
        <w:fldChar w:fldCharType="separate"/>
      </w:r>
      <w:r>
        <w:t>137</w:t>
      </w:r>
      <w:r>
        <w:fldChar w:fldCharType="end"/>
      </w:r>
    </w:p>
    <w:p w14:paraId="06996ABE" w14:textId="6AB5FD44" w:rsidR="008C182D" w:rsidRDefault="008C182D">
      <w:pPr>
        <w:pStyle w:val="TOC5"/>
        <w:rPr>
          <w:rFonts w:asciiTheme="minorHAnsi" w:eastAsiaTheme="minorEastAsia" w:hAnsiTheme="minorHAnsi" w:cstheme="minorBidi"/>
          <w:sz w:val="22"/>
          <w:szCs w:val="22"/>
        </w:rPr>
      </w:pPr>
      <w:r>
        <w:t>9.7.4.3.4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_Toc138933263 \h </w:instrText>
      </w:r>
      <w:r>
        <w:fldChar w:fldCharType="separate"/>
      </w:r>
      <w:r>
        <w:t>137</w:t>
      </w:r>
      <w:r>
        <w:fldChar w:fldCharType="end"/>
      </w:r>
    </w:p>
    <w:p w14:paraId="46A0A9EE" w14:textId="72A07B43" w:rsidR="008C182D" w:rsidRDefault="008C182D">
      <w:pPr>
        <w:pStyle w:val="TOC6"/>
        <w:rPr>
          <w:rFonts w:asciiTheme="minorHAnsi" w:eastAsiaTheme="minorEastAsia" w:hAnsiTheme="minorHAnsi" w:cstheme="minorBidi"/>
          <w:sz w:val="22"/>
          <w:szCs w:val="22"/>
        </w:rPr>
      </w:pPr>
      <w:r>
        <w:t>9.7.4.3.4.1</w:t>
      </w:r>
      <w:r>
        <w:rPr>
          <w:rFonts w:asciiTheme="minorHAnsi" w:eastAsiaTheme="minorEastAsia" w:hAnsiTheme="minorHAnsi" w:cstheme="minorBidi"/>
          <w:sz w:val="22"/>
          <w:szCs w:val="22"/>
        </w:rPr>
        <w:tab/>
      </w:r>
      <w:r>
        <w:t>Protection of Earth Exploration Satellite Service</w:t>
      </w:r>
      <w:r>
        <w:tab/>
      </w:r>
      <w:r>
        <w:fldChar w:fldCharType="begin"/>
      </w:r>
      <w:r>
        <w:instrText xml:space="preserve"> PAGEREF _Toc138933264 \h </w:instrText>
      </w:r>
      <w:r>
        <w:fldChar w:fldCharType="separate"/>
      </w:r>
      <w:r>
        <w:t>137</w:t>
      </w:r>
      <w:r>
        <w:fldChar w:fldCharType="end"/>
      </w:r>
    </w:p>
    <w:p w14:paraId="1CA3DE10" w14:textId="2D336934" w:rsidR="008C182D" w:rsidRDefault="008C182D">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_Toc138933265 \h </w:instrText>
      </w:r>
      <w:r>
        <w:fldChar w:fldCharType="separate"/>
      </w:r>
      <w:r>
        <w:t>138</w:t>
      </w:r>
      <w:r>
        <w:fldChar w:fldCharType="end"/>
      </w:r>
    </w:p>
    <w:p w14:paraId="558AD40B" w14:textId="4CDD06AB" w:rsidR="008C182D" w:rsidRDefault="008C182D">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_Toc138933266 \h </w:instrText>
      </w:r>
      <w:r>
        <w:fldChar w:fldCharType="separate"/>
      </w:r>
      <w:r>
        <w:t>138</w:t>
      </w:r>
      <w:r>
        <w:fldChar w:fldCharType="end"/>
      </w:r>
    </w:p>
    <w:p w14:paraId="49F587BB" w14:textId="494110D2" w:rsidR="008C182D" w:rsidRDefault="008C182D">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_Toc138933267 \h </w:instrText>
      </w:r>
      <w:r>
        <w:fldChar w:fldCharType="separate"/>
      </w:r>
      <w:r>
        <w:t>138</w:t>
      </w:r>
      <w:r>
        <w:fldChar w:fldCharType="end"/>
      </w:r>
    </w:p>
    <w:p w14:paraId="6B64F3B0" w14:textId="072AB5BC" w:rsidR="008C182D" w:rsidRDefault="008C182D">
      <w:pPr>
        <w:pStyle w:val="TOC5"/>
        <w:rPr>
          <w:rFonts w:asciiTheme="minorHAnsi" w:eastAsiaTheme="minorEastAsia" w:hAnsiTheme="minorHAnsi" w:cstheme="minorBidi"/>
          <w:sz w:val="22"/>
          <w:szCs w:val="22"/>
        </w:rPr>
      </w:pPr>
      <w:r>
        <w:t>9.7.5.2.1</w:t>
      </w:r>
      <w:r>
        <w:rPr>
          <w:rFonts w:asciiTheme="minorHAnsi" w:eastAsiaTheme="minorEastAsia" w:hAnsiTheme="minorHAnsi" w:cstheme="minorBidi"/>
          <w:sz w:val="22"/>
          <w:szCs w:val="22"/>
        </w:rPr>
        <w:tab/>
      </w:r>
      <w:r>
        <w:t>General</w:t>
      </w:r>
      <w:r>
        <w:tab/>
      </w:r>
      <w:r>
        <w:fldChar w:fldCharType="begin"/>
      </w:r>
      <w:r>
        <w:instrText xml:space="preserve"> PAGEREF _Toc138933268 \h </w:instrText>
      </w:r>
      <w:r>
        <w:fldChar w:fldCharType="separate"/>
      </w:r>
      <w:r>
        <w:t>138</w:t>
      </w:r>
      <w:r>
        <w:fldChar w:fldCharType="end"/>
      </w:r>
    </w:p>
    <w:p w14:paraId="1AE59037" w14:textId="515E48F9" w:rsidR="008C182D" w:rsidRDefault="008C182D">
      <w:pPr>
        <w:pStyle w:val="TOC5"/>
        <w:rPr>
          <w:rFonts w:asciiTheme="minorHAnsi" w:eastAsiaTheme="minorEastAsia" w:hAnsiTheme="minorHAnsi" w:cstheme="minorBidi"/>
          <w:sz w:val="22"/>
          <w:szCs w:val="22"/>
        </w:rPr>
      </w:pPr>
      <w:r>
        <w:t>9.7.5.2.2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_Toc138933269 \h </w:instrText>
      </w:r>
      <w:r>
        <w:fldChar w:fldCharType="separate"/>
      </w:r>
      <w:r>
        <w:t>138</w:t>
      </w:r>
      <w:r>
        <w:fldChar w:fldCharType="end"/>
      </w:r>
    </w:p>
    <w:p w14:paraId="73DA4965" w14:textId="7CC98EB2" w:rsidR="008C182D" w:rsidRDefault="008C182D">
      <w:pPr>
        <w:pStyle w:val="TOC5"/>
        <w:rPr>
          <w:rFonts w:asciiTheme="minorHAnsi" w:eastAsiaTheme="minorEastAsia" w:hAnsiTheme="minorHAnsi" w:cstheme="minorBidi"/>
          <w:sz w:val="22"/>
          <w:szCs w:val="22"/>
        </w:rPr>
      </w:pPr>
      <w:r>
        <w:t>9.7.5.2.3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_Toc138933270 \h </w:instrText>
      </w:r>
      <w:r>
        <w:fldChar w:fldCharType="separate"/>
      </w:r>
      <w:r>
        <w:t>138</w:t>
      </w:r>
      <w:r>
        <w:fldChar w:fldCharType="end"/>
      </w:r>
    </w:p>
    <w:p w14:paraId="183EA978" w14:textId="2311C6AA" w:rsidR="008C182D" w:rsidRDefault="008C182D">
      <w:pPr>
        <w:pStyle w:val="TOC5"/>
        <w:rPr>
          <w:rFonts w:asciiTheme="minorHAnsi" w:eastAsiaTheme="minorEastAsia" w:hAnsiTheme="minorHAnsi" w:cstheme="minorBidi"/>
          <w:sz w:val="22"/>
          <w:szCs w:val="22"/>
        </w:rPr>
      </w:pPr>
      <w:r>
        <w:t>9.7.5.2.4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_Toc138933271 \h </w:instrText>
      </w:r>
      <w:r>
        <w:fldChar w:fldCharType="separate"/>
      </w:r>
      <w:r>
        <w:t>138</w:t>
      </w:r>
      <w:r>
        <w:fldChar w:fldCharType="end"/>
      </w:r>
    </w:p>
    <w:p w14:paraId="36F82B26" w14:textId="01F438A5" w:rsidR="008C182D" w:rsidRDefault="008C182D">
      <w:pPr>
        <w:pStyle w:val="TOC5"/>
        <w:rPr>
          <w:rFonts w:asciiTheme="minorHAnsi" w:eastAsiaTheme="minorEastAsia" w:hAnsiTheme="minorHAnsi" w:cstheme="minorBidi"/>
          <w:sz w:val="22"/>
          <w:szCs w:val="22"/>
        </w:rPr>
      </w:pPr>
      <w:r>
        <w:t>9.7.5.2.5</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_Toc138933272 \h </w:instrText>
      </w:r>
      <w:r>
        <w:fldChar w:fldCharType="separate"/>
      </w:r>
      <w:r>
        <w:t>139</w:t>
      </w:r>
      <w:r>
        <w:fldChar w:fldCharType="end"/>
      </w:r>
    </w:p>
    <w:p w14:paraId="699C2060" w14:textId="267B7B21" w:rsidR="008C182D" w:rsidRDefault="008C182D">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_Toc138933273 \h </w:instrText>
      </w:r>
      <w:r>
        <w:fldChar w:fldCharType="separate"/>
      </w:r>
      <w:r>
        <w:t>139</w:t>
      </w:r>
      <w:r>
        <w:fldChar w:fldCharType="end"/>
      </w:r>
    </w:p>
    <w:p w14:paraId="2592FF55" w14:textId="5DE1C3AE" w:rsidR="008C182D" w:rsidRDefault="008C182D">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_Toc138933274 \h </w:instrText>
      </w:r>
      <w:r>
        <w:fldChar w:fldCharType="separate"/>
      </w:r>
      <w:r>
        <w:t>139</w:t>
      </w:r>
      <w:r>
        <w:fldChar w:fldCharType="end"/>
      </w:r>
    </w:p>
    <w:p w14:paraId="135A2E68" w14:textId="6478D2D7" w:rsidR="008C182D" w:rsidRDefault="008C182D">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_Toc138933275 \h </w:instrText>
      </w:r>
      <w:r>
        <w:fldChar w:fldCharType="separate"/>
      </w:r>
      <w:r>
        <w:t>139</w:t>
      </w:r>
      <w:r>
        <w:fldChar w:fldCharType="end"/>
      </w:r>
    </w:p>
    <w:p w14:paraId="05B30D0C" w14:textId="643C7499" w:rsidR="008C182D" w:rsidRDefault="008C182D">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_Toc138933276 \h </w:instrText>
      </w:r>
      <w:r>
        <w:fldChar w:fldCharType="separate"/>
      </w:r>
      <w:r>
        <w:t>139</w:t>
      </w:r>
      <w:r>
        <w:fldChar w:fldCharType="end"/>
      </w:r>
    </w:p>
    <w:p w14:paraId="410840DA" w14:textId="24EFBF13" w:rsidR="008C182D" w:rsidRDefault="008C182D">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_Toc138933277 \h </w:instrText>
      </w:r>
      <w:r>
        <w:fldChar w:fldCharType="separate"/>
      </w:r>
      <w:r>
        <w:t>139</w:t>
      </w:r>
      <w:r>
        <w:fldChar w:fldCharType="end"/>
      </w:r>
    </w:p>
    <w:p w14:paraId="74ACCD93" w14:textId="747B06E5" w:rsidR="008C182D" w:rsidRDefault="008C182D">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_Toc138933278 \h </w:instrText>
      </w:r>
      <w:r>
        <w:fldChar w:fldCharType="separate"/>
      </w:r>
      <w:r>
        <w:t>140</w:t>
      </w:r>
      <w:r>
        <w:fldChar w:fldCharType="end"/>
      </w:r>
    </w:p>
    <w:p w14:paraId="24576D33" w14:textId="66B9B04A" w:rsidR="008C182D" w:rsidRDefault="008C182D">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_Toc138933279 \h </w:instrText>
      </w:r>
      <w:r>
        <w:fldChar w:fldCharType="separate"/>
      </w:r>
      <w:r>
        <w:t>140</w:t>
      </w:r>
      <w:r>
        <w:fldChar w:fldCharType="end"/>
      </w:r>
    </w:p>
    <w:p w14:paraId="49050D7A" w14:textId="0C5DA35C" w:rsidR="008C182D" w:rsidRDefault="008C182D">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_Toc138933280 \h </w:instrText>
      </w:r>
      <w:r>
        <w:fldChar w:fldCharType="separate"/>
      </w:r>
      <w:r>
        <w:t>140</w:t>
      </w:r>
      <w:r>
        <w:fldChar w:fldCharType="end"/>
      </w:r>
    </w:p>
    <w:p w14:paraId="61E2D3E4" w14:textId="4AA43E96" w:rsidR="008C182D" w:rsidRDefault="008C182D">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_Toc138933281 \h </w:instrText>
      </w:r>
      <w:r>
        <w:fldChar w:fldCharType="separate"/>
      </w:r>
      <w:r>
        <w:t>141</w:t>
      </w:r>
      <w:r>
        <w:fldChar w:fldCharType="end"/>
      </w:r>
    </w:p>
    <w:p w14:paraId="55E7B21C" w14:textId="6B29819F" w:rsidR="008C182D" w:rsidRDefault="008C182D">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_Toc138933282 \h </w:instrText>
      </w:r>
      <w:r>
        <w:fldChar w:fldCharType="separate"/>
      </w:r>
      <w:r>
        <w:t>141</w:t>
      </w:r>
      <w:r>
        <w:fldChar w:fldCharType="end"/>
      </w:r>
    </w:p>
    <w:p w14:paraId="34A8C5AC" w14:textId="20A947B4" w:rsidR="008C182D" w:rsidRDefault="008C182D">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_Toc138933283 \h </w:instrText>
      </w:r>
      <w:r>
        <w:fldChar w:fldCharType="separate"/>
      </w:r>
      <w:r>
        <w:t>141</w:t>
      </w:r>
      <w:r>
        <w:fldChar w:fldCharType="end"/>
      </w:r>
    </w:p>
    <w:p w14:paraId="49B427BB" w14:textId="3F6BD14F" w:rsidR="008C182D" w:rsidRDefault="008C182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_Toc138933284 \h </w:instrText>
      </w:r>
      <w:r>
        <w:fldChar w:fldCharType="separate"/>
      </w:r>
      <w:r>
        <w:t>142</w:t>
      </w:r>
      <w:r>
        <w:fldChar w:fldCharType="end"/>
      </w:r>
    </w:p>
    <w:p w14:paraId="1F651F61" w14:textId="02BFEAB3" w:rsidR="008C182D" w:rsidRDefault="008C182D">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_Toc138933285 \h </w:instrText>
      </w:r>
      <w:r>
        <w:fldChar w:fldCharType="separate"/>
      </w:r>
      <w:r>
        <w:t>142</w:t>
      </w:r>
      <w:r>
        <w:fldChar w:fldCharType="end"/>
      </w:r>
    </w:p>
    <w:p w14:paraId="05719C0A" w14:textId="60DE4F58" w:rsidR="008C182D" w:rsidRDefault="008C182D">
      <w:pPr>
        <w:pStyle w:val="TOC2"/>
        <w:rPr>
          <w:rFonts w:asciiTheme="minorHAnsi" w:eastAsiaTheme="minorEastAsia" w:hAnsiTheme="minorHAnsi" w:cstheme="minorBidi"/>
          <w:sz w:val="22"/>
          <w:szCs w:val="22"/>
        </w:rPr>
      </w:pPr>
      <w:r w:rsidRPr="006071D8">
        <w:rPr>
          <w:lang w:val="en-US"/>
        </w:rPr>
        <w:lastRenderedPageBreak/>
        <w:t>10.2</w:t>
      </w:r>
      <w:r>
        <w:rPr>
          <w:rFonts w:asciiTheme="minorHAnsi" w:eastAsiaTheme="minorEastAsia" w:hAnsiTheme="minorHAnsi" w:cstheme="minorBidi"/>
          <w:sz w:val="22"/>
          <w:szCs w:val="22"/>
        </w:rPr>
        <w:tab/>
      </w:r>
      <w:r w:rsidRPr="006071D8">
        <w:rPr>
          <w:lang w:val="en-US"/>
        </w:rPr>
        <w:t>OTA sensitivity</w:t>
      </w:r>
      <w:r>
        <w:tab/>
      </w:r>
      <w:r>
        <w:fldChar w:fldCharType="begin"/>
      </w:r>
      <w:r>
        <w:instrText xml:space="preserve"> PAGEREF _Toc138933286 \h </w:instrText>
      </w:r>
      <w:r>
        <w:fldChar w:fldCharType="separate"/>
      </w:r>
      <w:r>
        <w:t>143</w:t>
      </w:r>
      <w:r>
        <w:fldChar w:fldCharType="end"/>
      </w:r>
    </w:p>
    <w:p w14:paraId="727BF044" w14:textId="2C3C4A8A" w:rsidR="008C182D" w:rsidRDefault="008C182D">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rsidRPr="006071D8">
        <w:rPr>
          <w:i/>
        </w:rPr>
        <w:t>BS type 1-H</w:t>
      </w:r>
      <w:r>
        <w:t xml:space="preserve"> and </w:t>
      </w:r>
      <w:r w:rsidRPr="006071D8">
        <w:rPr>
          <w:i/>
        </w:rPr>
        <w:t>BS type 1-O</w:t>
      </w:r>
      <w:r>
        <w:tab/>
      </w:r>
      <w:r>
        <w:fldChar w:fldCharType="begin"/>
      </w:r>
      <w:r>
        <w:instrText xml:space="preserve"> PAGEREF _Toc138933287 \h </w:instrText>
      </w:r>
      <w:r>
        <w:fldChar w:fldCharType="separate"/>
      </w:r>
      <w:r>
        <w:t>143</w:t>
      </w:r>
      <w:r>
        <w:fldChar w:fldCharType="end"/>
      </w:r>
    </w:p>
    <w:p w14:paraId="17BD493B" w14:textId="1F8EE7D9" w:rsidR="008C182D" w:rsidRDefault="008C182D">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General</w:t>
      </w:r>
      <w:r>
        <w:tab/>
      </w:r>
      <w:r>
        <w:fldChar w:fldCharType="begin"/>
      </w:r>
      <w:r>
        <w:instrText xml:space="preserve"> PAGEREF _Toc138933288 \h </w:instrText>
      </w:r>
      <w:r>
        <w:fldChar w:fldCharType="separate"/>
      </w:r>
      <w:r>
        <w:t>143</w:t>
      </w:r>
      <w:r>
        <w:fldChar w:fldCharType="end"/>
      </w:r>
    </w:p>
    <w:p w14:paraId="53AF1EE5" w14:textId="5B89DB33" w:rsidR="008C182D" w:rsidRDefault="008C182D">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Minimum requirement</w:t>
      </w:r>
      <w:r>
        <w:tab/>
      </w:r>
      <w:r>
        <w:fldChar w:fldCharType="begin"/>
      </w:r>
      <w:r>
        <w:instrText xml:space="preserve"> PAGEREF _Toc138933289 \h </w:instrText>
      </w:r>
      <w:r>
        <w:fldChar w:fldCharType="separate"/>
      </w:r>
      <w:r>
        <w:t>143</w:t>
      </w:r>
      <w:r>
        <w:fldChar w:fldCharType="end"/>
      </w:r>
    </w:p>
    <w:p w14:paraId="00411575" w14:textId="06A7A022" w:rsidR="008C182D" w:rsidRDefault="008C182D">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rsidRPr="006071D8">
        <w:rPr>
          <w:i/>
        </w:rPr>
        <w:t>BS type 2-O</w:t>
      </w:r>
      <w:r>
        <w:tab/>
      </w:r>
      <w:r>
        <w:fldChar w:fldCharType="begin"/>
      </w:r>
      <w:r>
        <w:instrText xml:space="preserve"> PAGEREF _Toc138933290 \h </w:instrText>
      </w:r>
      <w:r>
        <w:fldChar w:fldCharType="separate"/>
      </w:r>
      <w:r>
        <w:t>143</w:t>
      </w:r>
      <w:r>
        <w:fldChar w:fldCharType="end"/>
      </w:r>
    </w:p>
    <w:p w14:paraId="5BE0C9F2" w14:textId="6F37AD79" w:rsidR="008C182D" w:rsidRDefault="008C182D">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_Toc138933291 \h </w:instrText>
      </w:r>
      <w:r>
        <w:fldChar w:fldCharType="separate"/>
      </w:r>
      <w:r>
        <w:t>144</w:t>
      </w:r>
      <w:r>
        <w:fldChar w:fldCharType="end"/>
      </w:r>
    </w:p>
    <w:p w14:paraId="59B03BB4" w14:textId="4D084B5E" w:rsidR="008C182D" w:rsidRDefault="008C182D">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_Toc138933292 \h </w:instrText>
      </w:r>
      <w:r>
        <w:fldChar w:fldCharType="separate"/>
      </w:r>
      <w:r>
        <w:t>144</w:t>
      </w:r>
      <w:r>
        <w:fldChar w:fldCharType="end"/>
      </w:r>
    </w:p>
    <w:p w14:paraId="58EF5B1B" w14:textId="2308EDAF" w:rsidR="008C182D" w:rsidRDefault="008C182D">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_Toc138933293 \h </w:instrText>
      </w:r>
      <w:r>
        <w:fldChar w:fldCharType="separate"/>
      </w:r>
      <w:r>
        <w:t>144</w:t>
      </w:r>
      <w:r>
        <w:fldChar w:fldCharType="end"/>
      </w:r>
    </w:p>
    <w:p w14:paraId="7186F82B" w14:textId="5FC380D1" w:rsidR="008C182D" w:rsidRDefault="008C182D">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_Toc138933294 \h </w:instrText>
      </w:r>
      <w:r>
        <w:fldChar w:fldCharType="separate"/>
      </w:r>
      <w:r>
        <w:t>145</w:t>
      </w:r>
      <w:r>
        <w:fldChar w:fldCharType="end"/>
      </w:r>
    </w:p>
    <w:p w14:paraId="61EB6FE5" w14:textId="70E50667" w:rsidR="008C182D" w:rsidRDefault="008C182D">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_Toc138933295 \h </w:instrText>
      </w:r>
      <w:r>
        <w:fldChar w:fldCharType="separate"/>
      </w:r>
      <w:r>
        <w:t>146</w:t>
      </w:r>
      <w:r>
        <w:fldChar w:fldCharType="end"/>
      </w:r>
    </w:p>
    <w:p w14:paraId="2030A226" w14:textId="7A81FFC6" w:rsidR="008C182D" w:rsidRDefault="008C182D">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General</w:t>
      </w:r>
      <w:r>
        <w:tab/>
      </w:r>
      <w:r>
        <w:fldChar w:fldCharType="begin"/>
      </w:r>
      <w:r>
        <w:instrText xml:space="preserve"> PAGEREF _Toc138933296 \h </w:instrText>
      </w:r>
      <w:r>
        <w:fldChar w:fldCharType="separate"/>
      </w:r>
      <w:r>
        <w:t>146</w:t>
      </w:r>
      <w:r>
        <w:fldChar w:fldCharType="end"/>
      </w:r>
    </w:p>
    <w:p w14:paraId="04C94C3F" w14:textId="55FF31C7" w:rsidR="008C182D" w:rsidRDefault="008C182D">
      <w:pPr>
        <w:pStyle w:val="TOC3"/>
        <w:rPr>
          <w:rFonts w:asciiTheme="minorHAnsi" w:eastAsiaTheme="minorEastAsia" w:hAnsiTheme="minorHAnsi" w:cstheme="minorBidi"/>
          <w:sz w:val="22"/>
          <w:szCs w:val="22"/>
        </w:rPr>
      </w:pPr>
      <w:r>
        <w:t>10.4.2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_Toc138933297 \h </w:instrText>
      </w:r>
      <w:r>
        <w:fldChar w:fldCharType="separate"/>
      </w:r>
      <w:r>
        <w:t>146</w:t>
      </w:r>
      <w:r>
        <w:fldChar w:fldCharType="end"/>
      </w:r>
    </w:p>
    <w:p w14:paraId="397EC875" w14:textId="12292444" w:rsidR="008C182D" w:rsidRDefault="008C182D">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_Toc138933298 \h </w:instrText>
      </w:r>
      <w:r>
        <w:fldChar w:fldCharType="separate"/>
      </w:r>
      <w:r>
        <w:t>155</w:t>
      </w:r>
      <w:r>
        <w:fldChar w:fldCharType="end"/>
      </w:r>
    </w:p>
    <w:p w14:paraId="4FDCF37D" w14:textId="5F9B6265" w:rsidR="008C182D" w:rsidRDefault="008C182D">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_Toc138933299 \h </w:instrText>
      </w:r>
      <w:r>
        <w:fldChar w:fldCharType="separate"/>
      </w:r>
      <w:r>
        <w:t>155</w:t>
      </w:r>
      <w:r>
        <w:fldChar w:fldCharType="end"/>
      </w:r>
    </w:p>
    <w:p w14:paraId="6A75EB15" w14:textId="42A9C190" w:rsidR="008C182D" w:rsidRDefault="008C182D">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_Toc138933300 \h </w:instrText>
      </w:r>
      <w:r>
        <w:fldChar w:fldCharType="separate"/>
      </w:r>
      <w:r>
        <w:t>155</w:t>
      </w:r>
      <w:r>
        <w:fldChar w:fldCharType="end"/>
      </w:r>
    </w:p>
    <w:p w14:paraId="48C87B51" w14:textId="20F70049" w:rsidR="008C182D" w:rsidRDefault="008C182D">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_Toc138933301 \h </w:instrText>
      </w:r>
      <w:r>
        <w:fldChar w:fldCharType="separate"/>
      </w:r>
      <w:r>
        <w:t>155</w:t>
      </w:r>
      <w:r>
        <w:fldChar w:fldCharType="end"/>
      </w:r>
    </w:p>
    <w:p w14:paraId="4E2FA179" w14:textId="7FCAE346" w:rsidR="008C182D" w:rsidRDefault="008C182D">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_Toc138933302 \h </w:instrText>
      </w:r>
      <w:r>
        <w:fldChar w:fldCharType="separate"/>
      </w:r>
      <w:r>
        <w:t>156</w:t>
      </w:r>
      <w:r>
        <w:fldChar w:fldCharType="end"/>
      </w:r>
    </w:p>
    <w:p w14:paraId="14529100" w14:textId="6C816DBF" w:rsidR="008C182D" w:rsidRDefault="008C182D">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_Toc138933303 \h </w:instrText>
      </w:r>
      <w:r>
        <w:fldChar w:fldCharType="separate"/>
      </w:r>
      <w:r>
        <w:t>157</w:t>
      </w:r>
      <w:r>
        <w:fldChar w:fldCharType="end"/>
      </w:r>
    </w:p>
    <w:p w14:paraId="3E917202" w14:textId="52C6B81B" w:rsidR="008C182D" w:rsidRDefault="008C182D">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General</w:t>
      </w:r>
      <w:r>
        <w:tab/>
      </w:r>
      <w:r>
        <w:fldChar w:fldCharType="begin"/>
      </w:r>
      <w:r>
        <w:instrText xml:space="preserve"> PAGEREF _Toc138933304 \h </w:instrText>
      </w:r>
      <w:r>
        <w:fldChar w:fldCharType="separate"/>
      </w:r>
      <w:r>
        <w:t>157</w:t>
      </w:r>
      <w:r>
        <w:fldChar w:fldCharType="end"/>
      </w:r>
    </w:p>
    <w:p w14:paraId="6CCF9BBA" w14:textId="0E486640" w:rsidR="008C182D" w:rsidRDefault="008C182D">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_Toc138933305 \h </w:instrText>
      </w:r>
      <w:r>
        <w:fldChar w:fldCharType="separate"/>
      </w:r>
      <w:r>
        <w:t>157</w:t>
      </w:r>
      <w:r>
        <w:fldChar w:fldCharType="end"/>
      </w:r>
    </w:p>
    <w:p w14:paraId="73962913" w14:textId="6CFB01EA" w:rsidR="008C182D" w:rsidRDefault="008C182D">
      <w:pPr>
        <w:pStyle w:val="TOC4"/>
        <w:rPr>
          <w:rFonts w:asciiTheme="minorHAnsi" w:eastAsiaTheme="minorEastAsia" w:hAnsiTheme="minorHAnsi" w:cstheme="minorBidi"/>
          <w:sz w:val="22"/>
          <w:szCs w:val="22"/>
        </w:rPr>
      </w:pPr>
      <w:r>
        <w:t>10.5.2.3</w:t>
      </w:r>
      <w:r>
        <w:rPr>
          <w:rFonts w:asciiTheme="minorHAnsi" w:eastAsiaTheme="minorEastAsia" w:hAnsiTheme="minorHAnsi" w:cstheme="minorBidi"/>
          <w:sz w:val="22"/>
          <w:szCs w:val="22"/>
        </w:rPr>
        <w:tab/>
      </w:r>
      <w:r w:rsidRPr="006071D8">
        <w:rPr>
          <w:rFonts w:eastAsia="SimSun"/>
          <w:lang w:val="en-US"/>
        </w:rPr>
        <w:t xml:space="preserve">Minimum requirement </w:t>
      </w:r>
      <w:r>
        <w:t xml:space="preserve">for </w:t>
      </w:r>
      <w:r w:rsidRPr="006071D8">
        <w:rPr>
          <w:i/>
        </w:rPr>
        <w:t>BS type 2-O</w:t>
      </w:r>
      <w:r>
        <w:tab/>
      </w:r>
      <w:r>
        <w:fldChar w:fldCharType="begin"/>
      </w:r>
      <w:r>
        <w:instrText xml:space="preserve"> PAGEREF _Toc138933306 \h </w:instrText>
      </w:r>
      <w:r>
        <w:fldChar w:fldCharType="separate"/>
      </w:r>
      <w:r>
        <w:t>160</w:t>
      </w:r>
      <w:r>
        <w:fldChar w:fldCharType="end"/>
      </w:r>
    </w:p>
    <w:p w14:paraId="62B2BD81" w14:textId="23CE6B4A" w:rsidR="008C182D" w:rsidRDefault="008C182D">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_Toc138933307 \h </w:instrText>
      </w:r>
      <w:r>
        <w:fldChar w:fldCharType="separate"/>
      </w:r>
      <w:r>
        <w:t>160</w:t>
      </w:r>
      <w:r>
        <w:fldChar w:fldCharType="end"/>
      </w:r>
    </w:p>
    <w:p w14:paraId="7E1CE496" w14:textId="393644AA" w:rsidR="008C182D" w:rsidRDefault="008C182D">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_Toc138933308 \h </w:instrText>
      </w:r>
      <w:r>
        <w:fldChar w:fldCharType="separate"/>
      </w:r>
      <w:r>
        <w:t>160</w:t>
      </w:r>
      <w:r>
        <w:fldChar w:fldCharType="end"/>
      </w:r>
    </w:p>
    <w:p w14:paraId="357A4FD2" w14:textId="1AE1E8D8" w:rsidR="008C182D" w:rsidRDefault="008C182D">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_Toc138933309 \h </w:instrText>
      </w:r>
      <w:r>
        <w:fldChar w:fldCharType="separate"/>
      </w:r>
      <w:r>
        <w:t>160</w:t>
      </w:r>
      <w:r>
        <w:fldChar w:fldCharType="end"/>
      </w:r>
    </w:p>
    <w:p w14:paraId="3054F28C" w14:textId="56BAD6F1" w:rsidR="008C182D" w:rsidRDefault="008C182D">
      <w:pPr>
        <w:pStyle w:val="TOC4"/>
        <w:rPr>
          <w:rFonts w:asciiTheme="minorHAnsi" w:eastAsiaTheme="minorEastAsia" w:hAnsiTheme="minorHAnsi" w:cstheme="minorBidi"/>
          <w:sz w:val="22"/>
          <w:szCs w:val="22"/>
        </w:rPr>
      </w:pPr>
      <w:r>
        <w:t>10.6.2.1</w:t>
      </w:r>
      <w:r>
        <w:rPr>
          <w:rFonts w:asciiTheme="minorHAnsi" w:eastAsiaTheme="minorEastAsia" w:hAnsiTheme="minorHAnsi" w:cstheme="minorBidi"/>
          <w:sz w:val="22"/>
          <w:szCs w:val="22"/>
        </w:rPr>
        <w:tab/>
      </w:r>
      <w:r>
        <w:t>General minimum requirement</w:t>
      </w:r>
      <w:r>
        <w:tab/>
      </w:r>
      <w:r>
        <w:fldChar w:fldCharType="begin"/>
      </w:r>
      <w:r>
        <w:instrText xml:space="preserve"> PAGEREF _Toc138933310 \h </w:instrText>
      </w:r>
      <w:r>
        <w:fldChar w:fldCharType="separate"/>
      </w:r>
      <w:r>
        <w:t>160</w:t>
      </w:r>
      <w:r>
        <w:fldChar w:fldCharType="end"/>
      </w:r>
    </w:p>
    <w:p w14:paraId="45E9B4BC" w14:textId="347C5C98" w:rsidR="008C182D" w:rsidRDefault="008C182D">
      <w:pPr>
        <w:pStyle w:val="TOC4"/>
        <w:rPr>
          <w:rFonts w:asciiTheme="minorHAnsi" w:eastAsiaTheme="minorEastAsia" w:hAnsiTheme="minorHAnsi" w:cstheme="minorBidi"/>
          <w:sz w:val="22"/>
          <w:szCs w:val="22"/>
        </w:rPr>
      </w:pPr>
      <w:r>
        <w:t>10.6.2.2</w:t>
      </w:r>
      <w:r>
        <w:rPr>
          <w:rFonts w:asciiTheme="minorHAnsi" w:eastAsiaTheme="minorEastAsia" w:hAnsiTheme="minorHAnsi" w:cstheme="minorBidi"/>
          <w:sz w:val="22"/>
          <w:szCs w:val="22"/>
        </w:rPr>
        <w:tab/>
      </w:r>
      <w:r>
        <w:t>Co-location minimum requirement</w:t>
      </w:r>
      <w:r>
        <w:tab/>
      </w:r>
      <w:r>
        <w:fldChar w:fldCharType="begin"/>
      </w:r>
      <w:r>
        <w:instrText xml:space="preserve"> PAGEREF _Toc138933311 \h </w:instrText>
      </w:r>
      <w:r>
        <w:fldChar w:fldCharType="separate"/>
      </w:r>
      <w:r>
        <w:t>161</w:t>
      </w:r>
      <w:r>
        <w:fldChar w:fldCharType="end"/>
      </w:r>
    </w:p>
    <w:p w14:paraId="31C75BE7" w14:textId="5D22DE6B" w:rsidR="008C182D" w:rsidRDefault="008C182D">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_Toc138933312 \h </w:instrText>
      </w:r>
      <w:r>
        <w:fldChar w:fldCharType="separate"/>
      </w:r>
      <w:r>
        <w:t>162</w:t>
      </w:r>
      <w:r>
        <w:fldChar w:fldCharType="end"/>
      </w:r>
    </w:p>
    <w:p w14:paraId="481D6AF5" w14:textId="5D1E39A1" w:rsidR="008C182D" w:rsidRDefault="008C182D">
      <w:pPr>
        <w:pStyle w:val="TOC4"/>
        <w:rPr>
          <w:rFonts w:asciiTheme="minorHAnsi" w:eastAsiaTheme="minorEastAsia" w:hAnsiTheme="minorHAnsi" w:cstheme="minorBidi"/>
          <w:sz w:val="22"/>
          <w:szCs w:val="22"/>
        </w:rPr>
      </w:pPr>
      <w:r>
        <w:t>10.6.3.1</w:t>
      </w:r>
      <w:r>
        <w:rPr>
          <w:rFonts w:asciiTheme="minorHAnsi" w:eastAsiaTheme="minorEastAsia" w:hAnsiTheme="minorHAnsi" w:cstheme="minorBidi"/>
          <w:sz w:val="22"/>
          <w:szCs w:val="22"/>
        </w:rPr>
        <w:tab/>
      </w:r>
      <w:r>
        <w:t>General minimum requirement</w:t>
      </w:r>
      <w:r>
        <w:tab/>
      </w:r>
      <w:r>
        <w:fldChar w:fldCharType="begin"/>
      </w:r>
      <w:r>
        <w:instrText xml:space="preserve"> PAGEREF _Toc138933313 \h </w:instrText>
      </w:r>
      <w:r>
        <w:fldChar w:fldCharType="separate"/>
      </w:r>
      <w:r>
        <w:t>162</w:t>
      </w:r>
      <w:r>
        <w:fldChar w:fldCharType="end"/>
      </w:r>
    </w:p>
    <w:p w14:paraId="2B9D2221" w14:textId="6F48BC3C" w:rsidR="008C182D" w:rsidRDefault="008C182D">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_Toc138933314 \h </w:instrText>
      </w:r>
      <w:r>
        <w:fldChar w:fldCharType="separate"/>
      </w:r>
      <w:r>
        <w:t>162</w:t>
      </w:r>
      <w:r>
        <w:fldChar w:fldCharType="end"/>
      </w:r>
    </w:p>
    <w:p w14:paraId="46331FC2" w14:textId="4451F67D" w:rsidR="008C182D" w:rsidRDefault="008C182D">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_Toc138933315 \h </w:instrText>
      </w:r>
      <w:r>
        <w:fldChar w:fldCharType="separate"/>
      </w:r>
      <w:r>
        <w:t>162</w:t>
      </w:r>
      <w:r>
        <w:fldChar w:fldCharType="end"/>
      </w:r>
    </w:p>
    <w:p w14:paraId="3256322A" w14:textId="2B35ABD9" w:rsidR="008C182D" w:rsidRDefault="008C182D">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_Toc138933316 \h </w:instrText>
      </w:r>
      <w:r>
        <w:fldChar w:fldCharType="separate"/>
      </w:r>
      <w:r>
        <w:t>162</w:t>
      </w:r>
      <w:r>
        <w:fldChar w:fldCharType="end"/>
      </w:r>
    </w:p>
    <w:p w14:paraId="2FCF432F" w14:textId="0421B877" w:rsidR="008C182D" w:rsidRDefault="008C182D">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_Toc138933317 \h </w:instrText>
      </w:r>
      <w:r>
        <w:fldChar w:fldCharType="separate"/>
      </w:r>
      <w:r>
        <w:t>163</w:t>
      </w:r>
      <w:r>
        <w:fldChar w:fldCharType="end"/>
      </w:r>
    </w:p>
    <w:p w14:paraId="3D513851" w14:textId="504720AB" w:rsidR="008C182D" w:rsidRDefault="008C182D">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_Toc138933318 \h </w:instrText>
      </w:r>
      <w:r>
        <w:fldChar w:fldCharType="separate"/>
      </w:r>
      <w:r>
        <w:t>164</w:t>
      </w:r>
      <w:r>
        <w:fldChar w:fldCharType="end"/>
      </w:r>
    </w:p>
    <w:p w14:paraId="6FEA57E2" w14:textId="5B80176C" w:rsidR="008C182D" w:rsidRDefault="008C182D">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General</w:t>
      </w:r>
      <w:r>
        <w:tab/>
      </w:r>
      <w:r>
        <w:fldChar w:fldCharType="begin"/>
      </w:r>
      <w:r>
        <w:instrText xml:space="preserve"> PAGEREF _Toc138933319 \h </w:instrText>
      </w:r>
      <w:r>
        <w:fldChar w:fldCharType="separate"/>
      </w:r>
      <w:r>
        <w:t>164</w:t>
      </w:r>
      <w:r>
        <w:fldChar w:fldCharType="end"/>
      </w:r>
    </w:p>
    <w:p w14:paraId="0C3A7EDA" w14:textId="19232DB6" w:rsidR="008C182D" w:rsidRDefault="008C182D">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_Toc138933320 \h </w:instrText>
      </w:r>
      <w:r>
        <w:fldChar w:fldCharType="separate"/>
      </w:r>
      <w:r>
        <w:t>164</w:t>
      </w:r>
      <w:r>
        <w:fldChar w:fldCharType="end"/>
      </w:r>
    </w:p>
    <w:p w14:paraId="3B212D83" w14:textId="774513C8" w:rsidR="008C182D" w:rsidRDefault="008C182D">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_Toc138933321 \h </w:instrText>
      </w:r>
      <w:r>
        <w:fldChar w:fldCharType="separate"/>
      </w:r>
      <w:r>
        <w:t>168</w:t>
      </w:r>
      <w:r>
        <w:fldChar w:fldCharType="end"/>
      </w:r>
    </w:p>
    <w:p w14:paraId="02DBDCE6" w14:textId="3B96D2CD" w:rsidR="008C182D" w:rsidRDefault="008C182D">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_Toc138933322 \h </w:instrText>
      </w:r>
      <w:r>
        <w:fldChar w:fldCharType="separate"/>
      </w:r>
      <w:r>
        <w:t>169</w:t>
      </w:r>
      <w:r>
        <w:fldChar w:fldCharType="end"/>
      </w:r>
    </w:p>
    <w:p w14:paraId="47B62305" w14:textId="1C6441A6" w:rsidR="008C182D" w:rsidRDefault="008C182D">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General</w:t>
      </w:r>
      <w:r>
        <w:tab/>
      </w:r>
      <w:r>
        <w:fldChar w:fldCharType="begin"/>
      </w:r>
      <w:r>
        <w:instrText xml:space="preserve"> PAGEREF _Toc138933323 \h </w:instrText>
      </w:r>
      <w:r>
        <w:fldChar w:fldCharType="separate"/>
      </w:r>
      <w:r>
        <w:t>169</w:t>
      </w:r>
      <w:r>
        <w:fldChar w:fldCharType="end"/>
      </w:r>
    </w:p>
    <w:p w14:paraId="316A4AE4" w14:textId="3F6C0EB4" w:rsidR="008C182D" w:rsidRDefault="008C182D">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t xml:space="preserve">Minimum requirement for </w:t>
      </w:r>
      <w:r w:rsidRPr="006071D8">
        <w:rPr>
          <w:i/>
        </w:rPr>
        <w:t>BS type 1-O</w:t>
      </w:r>
      <w:r>
        <w:tab/>
      </w:r>
      <w:r>
        <w:fldChar w:fldCharType="begin"/>
      </w:r>
      <w:r>
        <w:instrText xml:space="preserve"> PAGEREF _Toc138933324 \h </w:instrText>
      </w:r>
      <w:r>
        <w:fldChar w:fldCharType="separate"/>
      </w:r>
      <w:r>
        <w:t>169</w:t>
      </w:r>
      <w:r>
        <w:fldChar w:fldCharType="end"/>
      </w:r>
    </w:p>
    <w:p w14:paraId="55C7CFAA" w14:textId="6D9BDE21" w:rsidR="008C182D" w:rsidRDefault="008C182D">
      <w:pPr>
        <w:pStyle w:val="TOC3"/>
        <w:rPr>
          <w:rFonts w:asciiTheme="minorHAnsi" w:eastAsiaTheme="minorEastAsia" w:hAnsiTheme="minorHAnsi" w:cstheme="minorBidi"/>
          <w:sz w:val="22"/>
          <w:szCs w:val="22"/>
        </w:rPr>
      </w:pPr>
      <w:r>
        <w:t>10.9.3</w:t>
      </w:r>
      <w:r>
        <w:rPr>
          <w:rFonts w:asciiTheme="minorHAnsi" w:eastAsiaTheme="minorEastAsia" w:hAnsiTheme="minorHAnsi" w:cstheme="minorBidi"/>
          <w:sz w:val="22"/>
          <w:szCs w:val="22"/>
        </w:rPr>
        <w:tab/>
      </w:r>
      <w:r>
        <w:t xml:space="preserve">Minimum requirement for </w:t>
      </w:r>
      <w:r w:rsidRPr="006071D8">
        <w:rPr>
          <w:i/>
        </w:rPr>
        <w:t>BS type 2-O</w:t>
      </w:r>
      <w:r>
        <w:tab/>
      </w:r>
      <w:r>
        <w:fldChar w:fldCharType="begin"/>
      </w:r>
      <w:r>
        <w:instrText xml:space="preserve"> PAGEREF _Toc138933325 \h </w:instrText>
      </w:r>
      <w:r>
        <w:fldChar w:fldCharType="separate"/>
      </w:r>
      <w:r>
        <w:t>172</w:t>
      </w:r>
      <w:r>
        <w:fldChar w:fldCharType="end"/>
      </w:r>
    </w:p>
    <w:p w14:paraId="6D76877E" w14:textId="486F11FB" w:rsidR="008C182D" w:rsidRDefault="008C182D">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_Toc138933326 \h </w:instrText>
      </w:r>
      <w:r>
        <w:fldChar w:fldCharType="separate"/>
      </w:r>
      <w:r>
        <w:t>174</w:t>
      </w:r>
      <w:r>
        <w:fldChar w:fldCharType="end"/>
      </w:r>
    </w:p>
    <w:p w14:paraId="7738EBB3" w14:textId="669C76BF" w:rsidR="008C182D" w:rsidRDefault="008C182D">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r>
      <w:r>
        <w:instrText xml:space="preserve"> PAGEREF _Toc138933327 \h </w:instrText>
      </w:r>
      <w:r>
        <w:fldChar w:fldCharType="separate"/>
      </w:r>
      <w:r>
        <w:t>174</w:t>
      </w:r>
      <w:r>
        <w:fldChar w:fldCharType="end"/>
      </w:r>
    </w:p>
    <w:p w14:paraId="5DB726D7" w14:textId="39BD7627" w:rsidR="008C182D" w:rsidRDefault="008C182D">
      <w:pPr>
        <w:pStyle w:val="TOC3"/>
        <w:rPr>
          <w:rFonts w:asciiTheme="minorHAnsi" w:eastAsiaTheme="minorEastAsia" w:hAnsiTheme="minorHAnsi" w:cstheme="minorBidi"/>
          <w:sz w:val="22"/>
          <w:szCs w:val="22"/>
        </w:rPr>
      </w:pPr>
      <w:r>
        <w:rPr>
          <w:lang w:eastAsia="ko-KR"/>
        </w:rPr>
        <w:t>11.1.1</w:t>
      </w:r>
      <w:r>
        <w:rPr>
          <w:rFonts w:asciiTheme="minorHAnsi" w:eastAsiaTheme="minorEastAsia" w:hAnsiTheme="minorHAnsi" w:cstheme="minorBidi"/>
          <w:sz w:val="22"/>
          <w:szCs w:val="22"/>
        </w:rPr>
        <w:tab/>
      </w:r>
      <w:r>
        <w:rPr>
          <w:lang w:eastAsia="ko-KR"/>
        </w:rPr>
        <w:t>Scope and definitions</w:t>
      </w:r>
      <w:r>
        <w:tab/>
      </w:r>
      <w:r>
        <w:fldChar w:fldCharType="begin"/>
      </w:r>
      <w:r>
        <w:instrText xml:space="preserve"> PAGEREF _Toc138933328 \h </w:instrText>
      </w:r>
      <w:r>
        <w:fldChar w:fldCharType="separate"/>
      </w:r>
      <w:r>
        <w:t>174</w:t>
      </w:r>
      <w:r>
        <w:fldChar w:fldCharType="end"/>
      </w:r>
    </w:p>
    <w:p w14:paraId="5659E6D6" w14:textId="2B803911" w:rsidR="008C182D" w:rsidRDefault="008C182D">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OTA demodulation branches</w:t>
      </w:r>
      <w:r>
        <w:tab/>
      </w:r>
      <w:r>
        <w:fldChar w:fldCharType="begin"/>
      </w:r>
      <w:r>
        <w:instrText xml:space="preserve"> PAGEREF _Toc138933329 \h </w:instrText>
      </w:r>
      <w:r>
        <w:fldChar w:fldCharType="separate"/>
      </w:r>
      <w:r>
        <w:t>174</w:t>
      </w:r>
      <w:r>
        <w:fldChar w:fldCharType="end"/>
      </w:r>
    </w:p>
    <w:p w14:paraId="51F98CB0" w14:textId="7AAF6EF7" w:rsidR="008C182D" w:rsidRDefault="008C182D">
      <w:pPr>
        <w:pStyle w:val="TOC3"/>
        <w:rPr>
          <w:rFonts w:asciiTheme="minorHAnsi" w:eastAsiaTheme="minorEastAsia" w:hAnsiTheme="minorHAnsi" w:cstheme="minorBidi"/>
          <w:sz w:val="22"/>
          <w:szCs w:val="22"/>
        </w:rPr>
      </w:pPr>
      <w:r>
        <w:t>11.</w:t>
      </w:r>
      <w:r w:rsidRPr="006071D8">
        <w:rPr>
          <w:rFonts w:eastAsia="DengXian"/>
        </w:rPr>
        <w:t>1.</w:t>
      </w:r>
      <w:r>
        <w:t>3</w:t>
      </w:r>
      <w:r>
        <w:rPr>
          <w:rFonts w:asciiTheme="minorHAnsi" w:eastAsiaTheme="minorEastAsia" w:hAnsiTheme="minorHAnsi" w:cstheme="minorBidi"/>
          <w:sz w:val="22"/>
          <w:szCs w:val="22"/>
        </w:rPr>
        <w:tab/>
      </w:r>
      <w:r>
        <w:t>Void</w:t>
      </w:r>
      <w:r>
        <w:tab/>
      </w:r>
      <w:r>
        <w:fldChar w:fldCharType="begin"/>
      </w:r>
      <w:r>
        <w:instrText xml:space="preserve"> PAGEREF _Toc138933330 \h </w:instrText>
      </w:r>
      <w:r>
        <w:fldChar w:fldCharType="separate"/>
      </w:r>
      <w:r>
        <w:t>175</w:t>
      </w:r>
      <w:r>
        <w:fldChar w:fldCharType="end"/>
      </w:r>
    </w:p>
    <w:p w14:paraId="6D9719D2" w14:textId="6E86970F" w:rsidR="008C182D" w:rsidRDefault="008C182D">
      <w:pPr>
        <w:pStyle w:val="TOC2"/>
        <w:rPr>
          <w:rFonts w:asciiTheme="minorHAnsi" w:eastAsiaTheme="minorEastAsia" w:hAnsiTheme="minorHAnsi" w:cstheme="minorBidi"/>
          <w:sz w:val="22"/>
          <w:szCs w:val="22"/>
        </w:rPr>
      </w:pPr>
      <w:r>
        <w:t>11.</w:t>
      </w:r>
      <w:r w:rsidRPr="006071D8">
        <w:rPr>
          <w:rFonts w:eastAsia="DengXian"/>
        </w:rPr>
        <w:t>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_Toc138933331 \h </w:instrText>
      </w:r>
      <w:r>
        <w:fldChar w:fldCharType="separate"/>
      </w:r>
      <w:r>
        <w:t>175</w:t>
      </w:r>
      <w:r>
        <w:fldChar w:fldCharType="end"/>
      </w:r>
    </w:p>
    <w:p w14:paraId="58C67DFB" w14:textId="4208D5D2" w:rsidR="008C182D" w:rsidRDefault="008C182D">
      <w:pPr>
        <w:pStyle w:val="TOC3"/>
        <w:rPr>
          <w:rFonts w:asciiTheme="minorHAnsi" w:eastAsiaTheme="minorEastAsia" w:hAnsiTheme="minorHAnsi" w:cstheme="minorBidi"/>
          <w:sz w:val="22"/>
          <w:szCs w:val="22"/>
        </w:rPr>
      </w:pPr>
      <w:r>
        <w:t>11.</w:t>
      </w:r>
      <w:r w:rsidRPr="006071D8">
        <w:rPr>
          <w:rFonts w:eastAsia="DengXian"/>
        </w:rPr>
        <w:t>2</w:t>
      </w:r>
      <w:r>
        <w:t>.1</w:t>
      </w:r>
      <w:r>
        <w:rPr>
          <w:rFonts w:asciiTheme="minorHAnsi" w:eastAsiaTheme="minorEastAsia" w:hAnsiTheme="minorHAnsi" w:cstheme="minorBidi"/>
          <w:sz w:val="22"/>
          <w:szCs w:val="22"/>
        </w:rPr>
        <w:tab/>
      </w:r>
      <w:r>
        <w:t xml:space="preserve">Requirements for </w:t>
      </w:r>
      <w:r w:rsidRPr="006071D8">
        <w:rPr>
          <w:i/>
        </w:rPr>
        <w:t>BS type 1-O</w:t>
      </w:r>
      <w:r>
        <w:tab/>
      </w:r>
      <w:r>
        <w:fldChar w:fldCharType="begin"/>
      </w:r>
      <w:r>
        <w:instrText xml:space="preserve"> PAGEREF _Toc138933332 \h </w:instrText>
      </w:r>
      <w:r>
        <w:fldChar w:fldCharType="separate"/>
      </w:r>
      <w:r>
        <w:t>175</w:t>
      </w:r>
      <w:r>
        <w:fldChar w:fldCharType="end"/>
      </w:r>
    </w:p>
    <w:p w14:paraId="51DBE737" w14:textId="502BC69A" w:rsidR="008C182D" w:rsidRDefault="008C182D">
      <w:pPr>
        <w:pStyle w:val="TOC4"/>
        <w:rPr>
          <w:rFonts w:asciiTheme="minorHAnsi" w:eastAsiaTheme="minorEastAsia" w:hAnsiTheme="minorHAnsi" w:cstheme="minorBidi"/>
          <w:sz w:val="22"/>
          <w:szCs w:val="22"/>
        </w:rPr>
      </w:pPr>
      <w:r>
        <w:t>11.2.1.1</w:t>
      </w:r>
      <w:r>
        <w:rPr>
          <w:rFonts w:asciiTheme="minorHAnsi" w:eastAsiaTheme="minorEastAsia" w:hAnsiTheme="minorHAnsi" w:cstheme="minorBidi"/>
          <w:sz w:val="22"/>
          <w:szCs w:val="22"/>
        </w:rPr>
        <w:tab/>
      </w:r>
      <w:r>
        <w:t>Requirements for PUSCH with transform precoding disabled</w:t>
      </w:r>
      <w:r>
        <w:tab/>
      </w:r>
      <w:r>
        <w:fldChar w:fldCharType="begin"/>
      </w:r>
      <w:r>
        <w:instrText xml:space="preserve"> PAGEREF _Toc138933333 \h </w:instrText>
      </w:r>
      <w:r>
        <w:fldChar w:fldCharType="separate"/>
      </w:r>
      <w:r>
        <w:t>175</w:t>
      </w:r>
      <w:r>
        <w:fldChar w:fldCharType="end"/>
      </w:r>
    </w:p>
    <w:p w14:paraId="7C420B6F" w14:textId="692DB4B5" w:rsidR="008C182D" w:rsidRDefault="008C182D">
      <w:pPr>
        <w:pStyle w:val="TOC4"/>
        <w:rPr>
          <w:rFonts w:asciiTheme="minorHAnsi" w:eastAsiaTheme="minorEastAsia" w:hAnsiTheme="minorHAnsi" w:cstheme="minorBidi"/>
          <w:sz w:val="22"/>
          <w:szCs w:val="22"/>
        </w:rPr>
      </w:pPr>
      <w:r>
        <w:rPr>
          <w:lang w:eastAsia="ko-KR"/>
        </w:rPr>
        <w:t>11.2.</w:t>
      </w:r>
      <w:r>
        <w:t>1</w:t>
      </w:r>
      <w:r>
        <w:rPr>
          <w:lang w:eastAsia="ko-KR"/>
        </w:rPr>
        <w:t>.</w:t>
      </w:r>
      <w:r>
        <w:t>2</w:t>
      </w:r>
      <w:r>
        <w:rPr>
          <w:rFonts w:asciiTheme="minorHAnsi" w:eastAsiaTheme="minorEastAsia" w:hAnsiTheme="minorHAnsi" w:cstheme="minorBidi"/>
          <w:sz w:val="22"/>
          <w:szCs w:val="22"/>
        </w:rPr>
        <w:tab/>
      </w:r>
      <w:r>
        <w:rPr>
          <w:lang w:eastAsia="ko-KR"/>
        </w:rPr>
        <w:t xml:space="preserve">Requirements for PUSCH with transform precoding </w:t>
      </w:r>
      <w:r>
        <w:t>enabled</w:t>
      </w:r>
      <w:r>
        <w:tab/>
      </w:r>
      <w:r>
        <w:fldChar w:fldCharType="begin"/>
      </w:r>
      <w:r>
        <w:instrText xml:space="preserve"> PAGEREF _Toc138933334 \h </w:instrText>
      </w:r>
      <w:r>
        <w:fldChar w:fldCharType="separate"/>
      </w:r>
      <w:r>
        <w:t>175</w:t>
      </w:r>
      <w:r>
        <w:fldChar w:fldCharType="end"/>
      </w:r>
    </w:p>
    <w:p w14:paraId="0CBD9518" w14:textId="702C1E41" w:rsidR="008C182D" w:rsidRDefault="008C182D">
      <w:pPr>
        <w:pStyle w:val="TOC4"/>
        <w:rPr>
          <w:rFonts w:asciiTheme="minorHAnsi" w:eastAsiaTheme="minorEastAsia" w:hAnsiTheme="minorHAnsi" w:cstheme="minorBidi"/>
          <w:sz w:val="22"/>
          <w:szCs w:val="22"/>
        </w:rPr>
      </w:pPr>
      <w:r>
        <w:rPr>
          <w:lang w:eastAsia="ko-KR"/>
        </w:rPr>
        <w:t>11.2.</w:t>
      </w:r>
      <w:r>
        <w:t>1</w:t>
      </w:r>
      <w:r>
        <w:rPr>
          <w:lang w:eastAsia="ko-KR"/>
        </w:rPr>
        <w:t>.</w:t>
      </w:r>
      <w:r>
        <w:t>3</w:t>
      </w:r>
      <w:r>
        <w:rPr>
          <w:rFonts w:asciiTheme="minorHAnsi" w:eastAsiaTheme="minorEastAsia" w:hAnsiTheme="minorHAnsi" w:cstheme="minorBidi"/>
          <w:sz w:val="22"/>
          <w:szCs w:val="22"/>
        </w:rPr>
        <w:tab/>
      </w:r>
      <w:r>
        <w:rPr>
          <w:lang w:eastAsia="ko-KR"/>
        </w:rPr>
        <w:t xml:space="preserve">Requirements for </w:t>
      </w:r>
      <w:r>
        <w:t>UCI multiplexed on PUSCH</w:t>
      </w:r>
      <w:r>
        <w:tab/>
      </w:r>
      <w:r>
        <w:fldChar w:fldCharType="begin"/>
      </w:r>
      <w:r>
        <w:instrText xml:space="preserve"> PAGEREF _Toc138933335 \h </w:instrText>
      </w:r>
      <w:r>
        <w:fldChar w:fldCharType="separate"/>
      </w:r>
      <w:r>
        <w:t>175</w:t>
      </w:r>
      <w:r>
        <w:fldChar w:fldCharType="end"/>
      </w:r>
    </w:p>
    <w:p w14:paraId="600D5F42" w14:textId="6998DCD1" w:rsidR="008C182D" w:rsidRDefault="008C182D">
      <w:pPr>
        <w:pStyle w:val="TOC3"/>
        <w:rPr>
          <w:rFonts w:asciiTheme="minorHAnsi" w:eastAsiaTheme="minorEastAsia" w:hAnsiTheme="minorHAnsi" w:cstheme="minorBidi"/>
          <w:sz w:val="22"/>
          <w:szCs w:val="22"/>
        </w:rPr>
      </w:pPr>
      <w:r>
        <w:t>11.</w:t>
      </w:r>
      <w:r w:rsidRPr="006071D8">
        <w:rPr>
          <w:rFonts w:eastAsia="DengXian"/>
        </w:rPr>
        <w:t>2</w:t>
      </w:r>
      <w:r>
        <w:t>.2</w:t>
      </w:r>
      <w:r>
        <w:rPr>
          <w:rFonts w:asciiTheme="minorHAnsi" w:eastAsiaTheme="minorEastAsia" w:hAnsiTheme="minorHAnsi" w:cstheme="minorBidi"/>
          <w:sz w:val="22"/>
          <w:szCs w:val="22"/>
        </w:rPr>
        <w:tab/>
      </w:r>
      <w:r>
        <w:t xml:space="preserve">Requirements for </w:t>
      </w:r>
      <w:r w:rsidRPr="006071D8">
        <w:rPr>
          <w:i/>
        </w:rPr>
        <w:t xml:space="preserve">BS type </w:t>
      </w:r>
      <w:r w:rsidRPr="006071D8">
        <w:rPr>
          <w:rFonts w:eastAsia="DengXian"/>
          <w:i/>
        </w:rPr>
        <w:t>2</w:t>
      </w:r>
      <w:r w:rsidRPr="006071D8">
        <w:rPr>
          <w:i/>
        </w:rPr>
        <w:t>-O</w:t>
      </w:r>
      <w:r>
        <w:tab/>
      </w:r>
      <w:r>
        <w:fldChar w:fldCharType="begin"/>
      </w:r>
      <w:r>
        <w:instrText xml:space="preserve"> PAGEREF _Toc138933336 \h </w:instrText>
      </w:r>
      <w:r>
        <w:fldChar w:fldCharType="separate"/>
      </w:r>
      <w:r>
        <w:t>175</w:t>
      </w:r>
      <w:r>
        <w:fldChar w:fldCharType="end"/>
      </w:r>
    </w:p>
    <w:p w14:paraId="7C0C40E3" w14:textId="2E46114D" w:rsidR="008C182D" w:rsidRDefault="008C182D">
      <w:pPr>
        <w:pStyle w:val="TOC4"/>
        <w:rPr>
          <w:rFonts w:asciiTheme="minorHAnsi" w:eastAsiaTheme="minorEastAsia" w:hAnsiTheme="minorHAnsi" w:cstheme="minorBidi"/>
          <w:sz w:val="22"/>
          <w:szCs w:val="22"/>
        </w:rPr>
      </w:pPr>
      <w:r>
        <w:t>11.2.2.1</w:t>
      </w:r>
      <w:r>
        <w:rPr>
          <w:rFonts w:asciiTheme="minorHAnsi" w:eastAsiaTheme="minorEastAsia" w:hAnsiTheme="minorHAnsi" w:cstheme="minorBidi"/>
          <w:sz w:val="22"/>
          <w:szCs w:val="22"/>
        </w:rPr>
        <w:tab/>
      </w:r>
      <w:r>
        <w:t>Requirements for PUSCH with transform precoding disabled</w:t>
      </w:r>
      <w:r>
        <w:tab/>
      </w:r>
      <w:r>
        <w:fldChar w:fldCharType="begin"/>
      </w:r>
      <w:r>
        <w:instrText xml:space="preserve"> PAGEREF _Toc138933337 \h </w:instrText>
      </w:r>
      <w:r>
        <w:fldChar w:fldCharType="separate"/>
      </w:r>
      <w:r>
        <w:t>175</w:t>
      </w:r>
      <w:r>
        <w:fldChar w:fldCharType="end"/>
      </w:r>
    </w:p>
    <w:p w14:paraId="7D224377" w14:textId="731A1AAE" w:rsidR="008C182D" w:rsidRDefault="008C182D">
      <w:pPr>
        <w:pStyle w:val="TOC5"/>
        <w:rPr>
          <w:rFonts w:asciiTheme="minorHAnsi" w:eastAsiaTheme="minorEastAsia" w:hAnsiTheme="minorHAnsi" w:cstheme="minorBidi"/>
          <w:sz w:val="22"/>
          <w:szCs w:val="22"/>
        </w:rPr>
      </w:pPr>
      <w:r w:rsidRPr="006071D8">
        <w:rPr>
          <w:rFonts w:eastAsia="Malgun Gothic"/>
        </w:rPr>
        <w:t>11.2.2.1.1</w:t>
      </w:r>
      <w:r>
        <w:rPr>
          <w:rFonts w:asciiTheme="minorHAnsi" w:eastAsiaTheme="minorEastAsia" w:hAnsiTheme="minorHAnsi" w:cstheme="minorBidi"/>
          <w:sz w:val="22"/>
          <w:szCs w:val="22"/>
        </w:rPr>
        <w:tab/>
      </w:r>
      <w:r w:rsidRPr="006071D8">
        <w:rPr>
          <w:rFonts w:eastAsia="Malgun Gothic"/>
        </w:rPr>
        <w:t>General</w:t>
      </w:r>
      <w:r>
        <w:tab/>
      </w:r>
      <w:r>
        <w:fldChar w:fldCharType="begin"/>
      </w:r>
      <w:r>
        <w:instrText xml:space="preserve"> PAGEREF _Toc138933338 \h </w:instrText>
      </w:r>
      <w:r>
        <w:fldChar w:fldCharType="separate"/>
      </w:r>
      <w:r>
        <w:t>175</w:t>
      </w:r>
      <w:r>
        <w:fldChar w:fldCharType="end"/>
      </w:r>
    </w:p>
    <w:p w14:paraId="268327F0" w14:textId="24EBAE8D" w:rsidR="008C182D" w:rsidRDefault="008C182D">
      <w:pPr>
        <w:pStyle w:val="TOC5"/>
        <w:rPr>
          <w:rFonts w:asciiTheme="minorHAnsi" w:eastAsiaTheme="minorEastAsia" w:hAnsiTheme="minorHAnsi" w:cstheme="minorBidi"/>
          <w:sz w:val="22"/>
          <w:szCs w:val="22"/>
        </w:rPr>
      </w:pPr>
      <w:r w:rsidRPr="006071D8">
        <w:rPr>
          <w:rFonts w:eastAsia="Malgun Gothic"/>
        </w:rPr>
        <w:t>11.2.2.1.2</w:t>
      </w:r>
      <w:r>
        <w:rPr>
          <w:rFonts w:asciiTheme="minorHAnsi" w:eastAsiaTheme="minorEastAsia" w:hAnsiTheme="minorHAnsi" w:cstheme="minorBidi"/>
          <w:sz w:val="22"/>
          <w:szCs w:val="22"/>
        </w:rPr>
        <w:tab/>
      </w:r>
      <w:r w:rsidRPr="006071D8">
        <w:rPr>
          <w:rFonts w:eastAsia="Malgun Gothic"/>
        </w:rPr>
        <w:t>Minimum requirements</w:t>
      </w:r>
      <w:r>
        <w:tab/>
      </w:r>
      <w:r>
        <w:fldChar w:fldCharType="begin"/>
      </w:r>
      <w:r>
        <w:instrText xml:space="preserve"> PAGEREF _Toc138933339 \h </w:instrText>
      </w:r>
      <w:r>
        <w:fldChar w:fldCharType="separate"/>
      </w:r>
      <w:r>
        <w:t>176</w:t>
      </w:r>
      <w:r>
        <w:fldChar w:fldCharType="end"/>
      </w:r>
    </w:p>
    <w:p w14:paraId="109FF7D5" w14:textId="7A612AA5" w:rsidR="008C182D" w:rsidRDefault="008C182D">
      <w:pPr>
        <w:pStyle w:val="TOC4"/>
        <w:rPr>
          <w:rFonts w:asciiTheme="minorHAnsi" w:eastAsiaTheme="minorEastAsia" w:hAnsiTheme="minorHAnsi" w:cstheme="minorBidi"/>
          <w:sz w:val="22"/>
          <w:szCs w:val="22"/>
        </w:rPr>
      </w:pPr>
      <w:r>
        <w:rPr>
          <w:lang w:eastAsia="ko-KR"/>
        </w:rPr>
        <w:t>11.2.</w:t>
      </w:r>
      <w:r>
        <w:t>2</w:t>
      </w:r>
      <w:r>
        <w:rPr>
          <w:lang w:eastAsia="ko-KR"/>
        </w:rPr>
        <w:t>.</w:t>
      </w:r>
      <w:r>
        <w:t>2</w:t>
      </w:r>
      <w:r>
        <w:rPr>
          <w:rFonts w:asciiTheme="minorHAnsi" w:eastAsiaTheme="minorEastAsia" w:hAnsiTheme="minorHAnsi" w:cstheme="minorBidi"/>
          <w:sz w:val="22"/>
          <w:szCs w:val="22"/>
        </w:rPr>
        <w:tab/>
      </w:r>
      <w:r>
        <w:rPr>
          <w:lang w:eastAsia="ko-KR"/>
        </w:rPr>
        <w:t xml:space="preserve">Requirements for PUSCH with transform precoding </w:t>
      </w:r>
      <w:r>
        <w:t>enabled</w:t>
      </w:r>
      <w:r>
        <w:tab/>
      </w:r>
      <w:r>
        <w:fldChar w:fldCharType="begin"/>
      </w:r>
      <w:r>
        <w:instrText xml:space="preserve"> PAGEREF _Toc138933340 \h </w:instrText>
      </w:r>
      <w:r>
        <w:fldChar w:fldCharType="separate"/>
      </w:r>
      <w:r>
        <w:t>178</w:t>
      </w:r>
      <w:r>
        <w:fldChar w:fldCharType="end"/>
      </w:r>
    </w:p>
    <w:p w14:paraId="63F37175" w14:textId="147DDC2D" w:rsidR="008C182D" w:rsidRDefault="008C182D">
      <w:pPr>
        <w:pStyle w:val="TOC5"/>
        <w:rPr>
          <w:rFonts w:asciiTheme="minorHAnsi" w:eastAsiaTheme="minorEastAsia" w:hAnsiTheme="minorHAnsi" w:cstheme="minorBidi"/>
          <w:sz w:val="22"/>
          <w:szCs w:val="22"/>
        </w:rPr>
      </w:pPr>
      <w:r>
        <w:rPr>
          <w:lang w:eastAsia="ko-KR"/>
        </w:rPr>
        <w:t>11.2.</w:t>
      </w:r>
      <w:r>
        <w:t>2</w:t>
      </w:r>
      <w:r>
        <w:rPr>
          <w:lang w:eastAsia="ko-KR"/>
        </w:rPr>
        <w:t>.</w:t>
      </w:r>
      <w:r>
        <w:t>2.1</w:t>
      </w:r>
      <w:r>
        <w:rPr>
          <w:rFonts w:asciiTheme="minorHAnsi" w:eastAsiaTheme="minorEastAsia" w:hAnsiTheme="minorHAnsi" w:cstheme="minorBidi"/>
          <w:sz w:val="22"/>
          <w:szCs w:val="22"/>
        </w:rPr>
        <w:tab/>
      </w:r>
      <w:r>
        <w:t>General</w:t>
      </w:r>
      <w:r>
        <w:tab/>
      </w:r>
      <w:r>
        <w:fldChar w:fldCharType="begin"/>
      </w:r>
      <w:r>
        <w:instrText xml:space="preserve"> PAGEREF _Toc138933341 \h </w:instrText>
      </w:r>
      <w:r>
        <w:fldChar w:fldCharType="separate"/>
      </w:r>
      <w:r>
        <w:t>178</w:t>
      </w:r>
      <w:r>
        <w:fldChar w:fldCharType="end"/>
      </w:r>
    </w:p>
    <w:p w14:paraId="0D546F7F" w14:textId="149EABE8" w:rsidR="008C182D" w:rsidRDefault="008C182D">
      <w:pPr>
        <w:pStyle w:val="TOC5"/>
        <w:rPr>
          <w:rFonts w:asciiTheme="minorHAnsi" w:eastAsiaTheme="minorEastAsia" w:hAnsiTheme="minorHAnsi" w:cstheme="minorBidi"/>
          <w:sz w:val="22"/>
          <w:szCs w:val="22"/>
        </w:rPr>
      </w:pPr>
      <w:r>
        <w:rPr>
          <w:lang w:eastAsia="ko-KR"/>
        </w:rPr>
        <w:t>11.2.</w:t>
      </w:r>
      <w:r>
        <w:t>2</w:t>
      </w:r>
      <w:r>
        <w:rPr>
          <w:lang w:eastAsia="ko-KR"/>
        </w:rPr>
        <w:t>.</w:t>
      </w:r>
      <w:r>
        <w:t>2.2</w:t>
      </w:r>
      <w:r>
        <w:rPr>
          <w:rFonts w:asciiTheme="minorHAnsi" w:eastAsiaTheme="minorEastAsia" w:hAnsiTheme="minorHAnsi" w:cstheme="minorBidi"/>
          <w:sz w:val="22"/>
          <w:szCs w:val="22"/>
        </w:rPr>
        <w:tab/>
      </w:r>
      <w:r>
        <w:rPr>
          <w:lang w:eastAsia="ko-KR"/>
        </w:rPr>
        <w:t>Minimum</w:t>
      </w:r>
      <w:r w:rsidRPr="006071D8">
        <w:rPr>
          <w:rFonts w:eastAsia="Malgun Gothic"/>
        </w:rPr>
        <w:t xml:space="preserve"> requirements</w:t>
      </w:r>
      <w:r>
        <w:tab/>
      </w:r>
      <w:r>
        <w:fldChar w:fldCharType="begin"/>
      </w:r>
      <w:r>
        <w:instrText xml:space="preserve"> PAGEREF _Toc138933342 \h </w:instrText>
      </w:r>
      <w:r>
        <w:fldChar w:fldCharType="separate"/>
      </w:r>
      <w:r>
        <w:t>178</w:t>
      </w:r>
      <w:r>
        <w:fldChar w:fldCharType="end"/>
      </w:r>
    </w:p>
    <w:p w14:paraId="7B461461" w14:textId="0CF66AF5" w:rsidR="008C182D" w:rsidRDefault="008C182D">
      <w:pPr>
        <w:pStyle w:val="TOC4"/>
        <w:rPr>
          <w:rFonts w:asciiTheme="minorHAnsi" w:eastAsiaTheme="minorEastAsia" w:hAnsiTheme="minorHAnsi" w:cstheme="minorBidi"/>
          <w:sz w:val="22"/>
          <w:szCs w:val="22"/>
        </w:rPr>
      </w:pPr>
      <w:r>
        <w:rPr>
          <w:lang w:eastAsia="ko-KR"/>
        </w:rPr>
        <w:t>11.2.</w:t>
      </w:r>
      <w:r>
        <w:t>2</w:t>
      </w:r>
      <w:r>
        <w:rPr>
          <w:lang w:eastAsia="ko-KR"/>
        </w:rPr>
        <w:t>.</w:t>
      </w:r>
      <w:r>
        <w:t>3</w:t>
      </w:r>
      <w:r>
        <w:rPr>
          <w:rFonts w:asciiTheme="minorHAnsi" w:eastAsiaTheme="minorEastAsia" w:hAnsiTheme="minorHAnsi" w:cstheme="minorBidi"/>
          <w:sz w:val="22"/>
          <w:szCs w:val="22"/>
        </w:rPr>
        <w:tab/>
      </w:r>
      <w:r>
        <w:rPr>
          <w:lang w:eastAsia="ko-KR"/>
        </w:rPr>
        <w:t xml:space="preserve">Requirements for </w:t>
      </w:r>
      <w:r>
        <w:t>UCI multiplexed on PUSCH</w:t>
      </w:r>
      <w:r>
        <w:tab/>
      </w:r>
      <w:r>
        <w:fldChar w:fldCharType="begin"/>
      </w:r>
      <w:r>
        <w:instrText xml:space="preserve"> PAGEREF _Toc138933343 \h </w:instrText>
      </w:r>
      <w:r>
        <w:fldChar w:fldCharType="separate"/>
      </w:r>
      <w:r>
        <w:t>179</w:t>
      </w:r>
      <w:r>
        <w:fldChar w:fldCharType="end"/>
      </w:r>
    </w:p>
    <w:p w14:paraId="4A88C4C0" w14:textId="1FB0220C" w:rsidR="008C182D" w:rsidRDefault="008C182D">
      <w:pPr>
        <w:pStyle w:val="TOC5"/>
        <w:rPr>
          <w:rFonts w:asciiTheme="minorHAnsi" w:eastAsiaTheme="minorEastAsia" w:hAnsiTheme="minorHAnsi" w:cstheme="minorBidi"/>
          <w:sz w:val="22"/>
          <w:szCs w:val="22"/>
        </w:rPr>
      </w:pPr>
      <w:r>
        <w:rPr>
          <w:lang w:eastAsia="ko-KR"/>
        </w:rPr>
        <w:t>11.2.</w:t>
      </w:r>
      <w:r>
        <w:t>2</w:t>
      </w:r>
      <w:r>
        <w:rPr>
          <w:lang w:eastAsia="ko-KR"/>
        </w:rPr>
        <w:t>.</w:t>
      </w:r>
      <w:r>
        <w:t>3.1</w:t>
      </w:r>
      <w:r>
        <w:rPr>
          <w:rFonts w:asciiTheme="minorHAnsi" w:eastAsiaTheme="minorEastAsia" w:hAnsiTheme="minorHAnsi" w:cstheme="minorBidi"/>
          <w:sz w:val="22"/>
          <w:szCs w:val="22"/>
        </w:rPr>
        <w:tab/>
      </w:r>
      <w:r>
        <w:t>General</w:t>
      </w:r>
      <w:r>
        <w:tab/>
      </w:r>
      <w:r>
        <w:fldChar w:fldCharType="begin"/>
      </w:r>
      <w:r>
        <w:instrText xml:space="preserve"> PAGEREF _Toc138933344 \h </w:instrText>
      </w:r>
      <w:r>
        <w:fldChar w:fldCharType="separate"/>
      </w:r>
      <w:r>
        <w:t>179</w:t>
      </w:r>
      <w:r>
        <w:fldChar w:fldCharType="end"/>
      </w:r>
    </w:p>
    <w:p w14:paraId="7BF0C8CC" w14:textId="37546F1E" w:rsidR="008C182D" w:rsidRDefault="008C182D">
      <w:pPr>
        <w:pStyle w:val="TOC5"/>
        <w:rPr>
          <w:rFonts w:asciiTheme="minorHAnsi" w:eastAsiaTheme="minorEastAsia" w:hAnsiTheme="minorHAnsi" w:cstheme="minorBidi"/>
          <w:sz w:val="22"/>
          <w:szCs w:val="22"/>
        </w:rPr>
      </w:pPr>
      <w:r>
        <w:rPr>
          <w:lang w:eastAsia="ko-KR"/>
        </w:rPr>
        <w:t>11.2.</w:t>
      </w:r>
      <w:r>
        <w:t>2</w:t>
      </w:r>
      <w:r>
        <w:rPr>
          <w:lang w:eastAsia="ko-KR"/>
        </w:rPr>
        <w:t>.</w:t>
      </w:r>
      <w:r>
        <w:t>3.2</w:t>
      </w:r>
      <w:r>
        <w:rPr>
          <w:rFonts w:asciiTheme="minorHAnsi" w:eastAsiaTheme="minorEastAsia" w:hAnsiTheme="minorHAnsi" w:cstheme="minorBidi"/>
          <w:sz w:val="22"/>
          <w:szCs w:val="22"/>
        </w:rPr>
        <w:tab/>
      </w:r>
      <w:r>
        <w:rPr>
          <w:lang w:eastAsia="ko-KR"/>
        </w:rPr>
        <w:t>Minimum</w:t>
      </w:r>
      <w:r>
        <w:t xml:space="preserve"> requirements</w:t>
      </w:r>
      <w:r>
        <w:tab/>
      </w:r>
      <w:r>
        <w:fldChar w:fldCharType="begin"/>
      </w:r>
      <w:r>
        <w:instrText xml:space="preserve"> PAGEREF _Toc138933345 \h </w:instrText>
      </w:r>
      <w:r>
        <w:fldChar w:fldCharType="separate"/>
      </w:r>
      <w:r>
        <w:t>180</w:t>
      </w:r>
      <w:r>
        <w:fldChar w:fldCharType="end"/>
      </w:r>
    </w:p>
    <w:p w14:paraId="5F542C26" w14:textId="5FD94B9D" w:rsidR="008C182D" w:rsidRDefault="008C182D">
      <w:pPr>
        <w:pStyle w:val="TOC2"/>
        <w:rPr>
          <w:rFonts w:asciiTheme="minorHAnsi" w:eastAsiaTheme="minorEastAsia" w:hAnsiTheme="minorHAnsi" w:cstheme="minorBidi"/>
          <w:sz w:val="22"/>
          <w:szCs w:val="22"/>
        </w:rPr>
      </w:pPr>
      <w:r>
        <w:t>11.</w:t>
      </w:r>
      <w:r w:rsidRPr="006071D8">
        <w:rPr>
          <w:rFonts w:eastAsia="DengXia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_Toc138933346 \h </w:instrText>
      </w:r>
      <w:r>
        <w:fldChar w:fldCharType="separate"/>
      </w:r>
      <w:r>
        <w:t>181</w:t>
      </w:r>
      <w:r>
        <w:fldChar w:fldCharType="end"/>
      </w:r>
    </w:p>
    <w:p w14:paraId="3B2E9954" w14:textId="48144E80" w:rsidR="008C182D" w:rsidRDefault="008C182D">
      <w:pPr>
        <w:pStyle w:val="TOC3"/>
        <w:rPr>
          <w:rFonts w:asciiTheme="minorHAnsi" w:eastAsiaTheme="minorEastAsia" w:hAnsiTheme="minorHAnsi" w:cstheme="minorBidi"/>
          <w:sz w:val="22"/>
          <w:szCs w:val="22"/>
        </w:rPr>
      </w:pPr>
      <w:r>
        <w:t>11.</w:t>
      </w:r>
      <w:r w:rsidRPr="006071D8">
        <w:rPr>
          <w:rFonts w:eastAsia="DengXian"/>
        </w:rPr>
        <w:t>3</w:t>
      </w:r>
      <w:r>
        <w:t>.1</w:t>
      </w:r>
      <w:r>
        <w:rPr>
          <w:rFonts w:asciiTheme="minorHAnsi" w:eastAsiaTheme="minorEastAsia" w:hAnsiTheme="minorHAnsi" w:cstheme="minorBidi"/>
          <w:sz w:val="22"/>
          <w:szCs w:val="22"/>
        </w:rPr>
        <w:tab/>
      </w:r>
      <w:r>
        <w:t xml:space="preserve">Requirements for </w:t>
      </w:r>
      <w:r w:rsidRPr="006071D8">
        <w:rPr>
          <w:i/>
        </w:rPr>
        <w:t>BS type 1-O</w:t>
      </w:r>
      <w:r>
        <w:tab/>
      </w:r>
      <w:r>
        <w:fldChar w:fldCharType="begin"/>
      </w:r>
      <w:r>
        <w:instrText xml:space="preserve"> PAGEREF _Toc138933347 \h </w:instrText>
      </w:r>
      <w:r>
        <w:fldChar w:fldCharType="separate"/>
      </w:r>
      <w:r>
        <w:t>181</w:t>
      </w:r>
      <w:r>
        <w:fldChar w:fldCharType="end"/>
      </w:r>
    </w:p>
    <w:p w14:paraId="05BCF819" w14:textId="627ACF1A" w:rsidR="008C182D" w:rsidRDefault="008C182D">
      <w:pPr>
        <w:pStyle w:val="TOC4"/>
        <w:rPr>
          <w:rFonts w:asciiTheme="minorHAnsi" w:eastAsiaTheme="minorEastAsia" w:hAnsiTheme="minorHAnsi" w:cstheme="minorBidi"/>
          <w:sz w:val="22"/>
          <w:szCs w:val="22"/>
        </w:rPr>
      </w:pPr>
      <w:r>
        <w:t>11.3.1.1</w:t>
      </w:r>
      <w:r>
        <w:rPr>
          <w:rFonts w:asciiTheme="minorHAnsi" w:eastAsiaTheme="minorEastAsia" w:hAnsiTheme="minorHAnsi" w:cstheme="minorBidi"/>
          <w:sz w:val="22"/>
          <w:szCs w:val="22"/>
        </w:rPr>
        <w:tab/>
      </w:r>
      <w:r>
        <w:t>DTX to ACK probability</w:t>
      </w:r>
      <w:r>
        <w:tab/>
      </w:r>
      <w:r>
        <w:fldChar w:fldCharType="begin"/>
      </w:r>
      <w:r>
        <w:instrText xml:space="preserve"> PAGEREF _Toc138933348 \h </w:instrText>
      </w:r>
      <w:r>
        <w:fldChar w:fldCharType="separate"/>
      </w:r>
      <w:r>
        <w:t>181</w:t>
      </w:r>
      <w:r>
        <w:fldChar w:fldCharType="end"/>
      </w:r>
    </w:p>
    <w:p w14:paraId="3D867C9F" w14:textId="3FFC87F1" w:rsidR="008C182D" w:rsidRDefault="008C182D">
      <w:pPr>
        <w:pStyle w:val="TOC4"/>
        <w:rPr>
          <w:rFonts w:asciiTheme="minorHAnsi" w:eastAsiaTheme="minorEastAsia" w:hAnsiTheme="minorHAnsi" w:cstheme="minorBidi"/>
          <w:sz w:val="22"/>
          <w:szCs w:val="22"/>
        </w:rPr>
      </w:pPr>
      <w:r>
        <w:t>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_Toc138933349 \h </w:instrText>
      </w:r>
      <w:r>
        <w:fldChar w:fldCharType="separate"/>
      </w:r>
      <w:r>
        <w:t>182</w:t>
      </w:r>
      <w:r>
        <w:fldChar w:fldCharType="end"/>
      </w:r>
    </w:p>
    <w:p w14:paraId="6B67B9AC" w14:textId="494F6A18" w:rsidR="008C182D" w:rsidRDefault="008C182D">
      <w:pPr>
        <w:pStyle w:val="TOC4"/>
        <w:rPr>
          <w:rFonts w:asciiTheme="minorHAnsi" w:eastAsiaTheme="minorEastAsia" w:hAnsiTheme="minorHAnsi" w:cstheme="minorBidi"/>
          <w:sz w:val="22"/>
          <w:szCs w:val="22"/>
        </w:rPr>
      </w:pPr>
      <w:r>
        <w:t>11.3.1.3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_Toc138933350 \h </w:instrText>
      </w:r>
      <w:r>
        <w:fldChar w:fldCharType="separate"/>
      </w:r>
      <w:r>
        <w:t>182</w:t>
      </w:r>
      <w:r>
        <w:fldChar w:fldCharType="end"/>
      </w:r>
    </w:p>
    <w:p w14:paraId="054AFA7E" w14:textId="23A3D2A2" w:rsidR="008C182D" w:rsidRDefault="008C182D">
      <w:pPr>
        <w:pStyle w:val="TOC4"/>
        <w:rPr>
          <w:rFonts w:asciiTheme="minorHAnsi" w:eastAsiaTheme="minorEastAsia" w:hAnsiTheme="minorHAnsi" w:cstheme="minorBidi"/>
          <w:sz w:val="22"/>
          <w:szCs w:val="22"/>
        </w:rPr>
      </w:pPr>
      <w:r>
        <w:t>11.3.1.4</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_Toc138933351 \h </w:instrText>
      </w:r>
      <w:r>
        <w:fldChar w:fldCharType="separate"/>
      </w:r>
      <w:r>
        <w:t>182</w:t>
      </w:r>
      <w:r>
        <w:fldChar w:fldCharType="end"/>
      </w:r>
    </w:p>
    <w:p w14:paraId="287862C1" w14:textId="48A4F221" w:rsidR="008C182D" w:rsidRDefault="008C182D">
      <w:pPr>
        <w:pStyle w:val="TOC4"/>
        <w:rPr>
          <w:rFonts w:asciiTheme="minorHAnsi" w:eastAsiaTheme="minorEastAsia" w:hAnsiTheme="minorHAnsi" w:cstheme="minorBidi"/>
          <w:sz w:val="22"/>
          <w:szCs w:val="22"/>
        </w:rPr>
      </w:pPr>
      <w:r>
        <w:t>11.3.1.5 Performance requirements for PUCCH format 3</w:t>
      </w:r>
      <w:r>
        <w:tab/>
      </w:r>
      <w:r>
        <w:fldChar w:fldCharType="begin"/>
      </w:r>
      <w:r>
        <w:instrText xml:space="preserve"> PAGEREF _Toc138933352 \h </w:instrText>
      </w:r>
      <w:r>
        <w:fldChar w:fldCharType="separate"/>
      </w:r>
      <w:r>
        <w:t>182</w:t>
      </w:r>
      <w:r>
        <w:fldChar w:fldCharType="end"/>
      </w:r>
    </w:p>
    <w:p w14:paraId="2D715BAF" w14:textId="2B7397EC" w:rsidR="008C182D" w:rsidRDefault="008C182D">
      <w:pPr>
        <w:pStyle w:val="TOC4"/>
        <w:rPr>
          <w:rFonts w:asciiTheme="minorHAnsi" w:eastAsiaTheme="minorEastAsia" w:hAnsiTheme="minorHAnsi" w:cstheme="minorBidi"/>
          <w:sz w:val="22"/>
          <w:szCs w:val="22"/>
        </w:rPr>
      </w:pPr>
      <w:r>
        <w:t>11.3.1.6 Performance requirements for PUCCH format 4</w:t>
      </w:r>
      <w:r>
        <w:tab/>
      </w:r>
      <w:r>
        <w:fldChar w:fldCharType="begin"/>
      </w:r>
      <w:r>
        <w:instrText xml:space="preserve"> PAGEREF _Toc138933353 \h </w:instrText>
      </w:r>
      <w:r>
        <w:fldChar w:fldCharType="separate"/>
      </w:r>
      <w:r>
        <w:t>182</w:t>
      </w:r>
      <w:r>
        <w:fldChar w:fldCharType="end"/>
      </w:r>
    </w:p>
    <w:p w14:paraId="70D70CAE" w14:textId="535126FA" w:rsidR="008C182D" w:rsidRDefault="008C182D">
      <w:pPr>
        <w:pStyle w:val="TOC3"/>
        <w:rPr>
          <w:rFonts w:asciiTheme="minorHAnsi" w:eastAsiaTheme="minorEastAsia" w:hAnsiTheme="minorHAnsi" w:cstheme="minorBidi"/>
          <w:sz w:val="22"/>
          <w:szCs w:val="22"/>
        </w:rPr>
      </w:pPr>
      <w:r>
        <w:t>11.</w:t>
      </w:r>
      <w:r w:rsidRPr="006071D8">
        <w:rPr>
          <w:rFonts w:eastAsia="DengXian"/>
        </w:rPr>
        <w:t>3</w:t>
      </w:r>
      <w:r>
        <w:t>.2</w:t>
      </w:r>
      <w:r>
        <w:rPr>
          <w:rFonts w:asciiTheme="minorHAnsi" w:eastAsiaTheme="minorEastAsia" w:hAnsiTheme="minorHAnsi" w:cstheme="minorBidi"/>
          <w:sz w:val="22"/>
          <w:szCs w:val="22"/>
        </w:rPr>
        <w:tab/>
      </w:r>
      <w:r>
        <w:t xml:space="preserve">Requirements for </w:t>
      </w:r>
      <w:r w:rsidRPr="006071D8">
        <w:rPr>
          <w:i/>
        </w:rPr>
        <w:t xml:space="preserve">BS type </w:t>
      </w:r>
      <w:r w:rsidRPr="006071D8">
        <w:rPr>
          <w:rFonts w:eastAsia="DengXian"/>
          <w:i/>
        </w:rPr>
        <w:t>2</w:t>
      </w:r>
      <w:r w:rsidRPr="006071D8">
        <w:rPr>
          <w:i/>
        </w:rPr>
        <w:t>-O</w:t>
      </w:r>
      <w:r>
        <w:tab/>
      </w:r>
      <w:r>
        <w:fldChar w:fldCharType="begin"/>
      </w:r>
      <w:r>
        <w:instrText xml:space="preserve"> PAGEREF _Toc138933354 \h </w:instrText>
      </w:r>
      <w:r>
        <w:fldChar w:fldCharType="separate"/>
      </w:r>
      <w:r>
        <w:t>182</w:t>
      </w:r>
      <w:r>
        <w:fldChar w:fldCharType="end"/>
      </w:r>
    </w:p>
    <w:p w14:paraId="050E73B0" w14:textId="71ED8408" w:rsidR="008C182D" w:rsidRDefault="008C182D">
      <w:pPr>
        <w:pStyle w:val="TOC4"/>
        <w:rPr>
          <w:rFonts w:asciiTheme="minorHAnsi" w:eastAsiaTheme="minorEastAsia" w:hAnsiTheme="minorHAnsi" w:cstheme="minorBidi"/>
          <w:sz w:val="22"/>
          <w:szCs w:val="22"/>
        </w:rPr>
      </w:pPr>
      <w:r>
        <w:t>11.3.2.1</w:t>
      </w:r>
      <w:r>
        <w:rPr>
          <w:rFonts w:asciiTheme="minorHAnsi" w:eastAsiaTheme="minorEastAsia" w:hAnsiTheme="minorHAnsi" w:cstheme="minorBidi"/>
          <w:sz w:val="22"/>
          <w:szCs w:val="22"/>
        </w:rPr>
        <w:tab/>
      </w:r>
      <w:r>
        <w:t>DTX to ACK probability</w:t>
      </w:r>
      <w:r>
        <w:tab/>
      </w:r>
      <w:r>
        <w:fldChar w:fldCharType="begin"/>
      </w:r>
      <w:r>
        <w:instrText xml:space="preserve"> PAGEREF _Toc138933355 \h </w:instrText>
      </w:r>
      <w:r>
        <w:fldChar w:fldCharType="separate"/>
      </w:r>
      <w:r>
        <w:t>182</w:t>
      </w:r>
      <w:r>
        <w:fldChar w:fldCharType="end"/>
      </w:r>
    </w:p>
    <w:p w14:paraId="1678DFD0" w14:textId="7BE8DD54" w:rsidR="008C182D" w:rsidRDefault="008C182D">
      <w:pPr>
        <w:pStyle w:val="TOC4"/>
        <w:rPr>
          <w:rFonts w:asciiTheme="minorHAnsi" w:eastAsiaTheme="minorEastAsia" w:hAnsiTheme="minorHAnsi" w:cstheme="minorBidi"/>
          <w:sz w:val="22"/>
          <w:szCs w:val="22"/>
        </w:rPr>
      </w:pPr>
      <w:r>
        <w:t>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_Toc138933356 \h </w:instrText>
      </w:r>
      <w:r>
        <w:fldChar w:fldCharType="separate"/>
      </w:r>
      <w:r>
        <w:t>182</w:t>
      </w:r>
      <w:r>
        <w:fldChar w:fldCharType="end"/>
      </w:r>
    </w:p>
    <w:p w14:paraId="362EDCDE" w14:textId="413B05DD" w:rsidR="008C182D" w:rsidRDefault="008C182D">
      <w:pPr>
        <w:pStyle w:val="TOC5"/>
        <w:rPr>
          <w:rFonts w:asciiTheme="minorHAnsi" w:eastAsiaTheme="minorEastAsia" w:hAnsiTheme="minorHAnsi" w:cstheme="minorBidi"/>
          <w:sz w:val="22"/>
          <w:szCs w:val="22"/>
        </w:rPr>
      </w:pPr>
      <w:r>
        <w:t>11.3.2.2.1</w:t>
      </w:r>
      <w:r>
        <w:rPr>
          <w:rFonts w:asciiTheme="minorHAnsi" w:eastAsiaTheme="minorEastAsia" w:hAnsiTheme="minorHAnsi" w:cstheme="minorBidi"/>
          <w:sz w:val="22"/>
          <w:szCs w:val="22"/>
        </w:rPr>
        <w:tab/>
      </w:r>
      <w:r>
        <w:t>General</w:t>
      </w:r>
      <w:r>
        <w:tab/>
      </w:r>
      <w:r>
        <w:fldChar w:fldCharType="begin"/>
      </w:r>
      <w:r>
        <w:instrText xml:space="preserve"> PAGEREF _Toc138933357 \h </w:instrText>
      </w:r>
      <w:r>
        <w:fldChar w:fldCharType="separate"/>
      </w:r>
      <w:r>
        <w:t>182</w:t>
      </w:r>
      <w:r>
        <w:fldChar w:fldCharType="end"/>
      </w:r>
    </w:p>
    <w:p w14:paraId="3EDC143B" w14:textId="0DA24A3F" w:rsidR="008C182D" w:rsidRDefault="008C182D">
      <w:pPr>
        <w:pStyle w:val="TOC5"/>
        <w:rPr>
          <w:rFonts w:asciiTheme="minorHAnsi" w:eastAsiaTheme="minorEastAsia" w:hAnsiTheme="minorHAnsi" w:cstheme="minorBidi"/>
          <w:sz w:val="22"/>
          <w:szCs w:val="22"/>
        </w:rPr>
      </w:pPr>
      <w:r>
        <w:t>11.3.2.2.2</w:t>
      </w:r>
      <w:r>
        <w:rPr>
          <w:rFonts w:asciiTheme="minorHAnsi" w:eastAsiaTheme="minorEastAsia" w:hAnsiTheme="minorHAnsi" w:cstheme="minorBidi"/>
          <w:sz w:val="22"/>
          <w:szCs w:val="22"/>
        </w:rPr>
        <w:tab/>
      </w:r>
      <w:r>
        <w:t>Minimum requirements</w:t>
      </w:r>
      <w:r>
        <w:tab/>
      </w:r>
      <w:r>
        <w:fldChar w:fldCharType="begin"/>
      </w:r>
      <w:r>
        <w:instrText xml:space="preserve"> PAGEREF _Toc138933358 \h </w:instrText>
      </w:r>
      <w:r>
        <w:fldChar w:fldCharType="separate"/>
      </w:r>
      <w:r>
        <w:t>183</w:t>
      </w:r>
      <w:r>
        <w:fldChar w:fldCharType="end"/>
      </w:r>
    </w:p>
    <w:p w14:paraId="1C00DE46" w14:textId="3467A819" w:rsidR="008C182D" w:rsidRDefault="008C182D">
      <w:pPr>
        <w:pStyle w:val="TOC4"/>
        <w:rPr>
          <w:rFonts w:asciiTheme="minorHAnsi" w:eastAsiaTheme="minorEastAsia" w:hAnsiTheme="minorHAnsi" w:cstheme="minorBidi"/>
          <w:sz w:val="22"/>
          <w:szCs w:val="22"/>
        </w:rPr>
      </w:pPr>
      <w:r>
        <w:t>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_Toc138933359 \h </w:instrText>
      </w:r>
      <w:r>
        <w:fldChar w:fldCharType="separate"/>
      </w:r>
      <w:r>
        <w:t>183</w:t>
      </w:r>
      <w:r>
        <w:fldChar w:fldCharType="end"/>
      </w:r>
    </w:p>
    <w:p w14:paraId="685BD7CD" w14:textId="6AE718E9" w:rsidR="008C182D" w:rsidRDefault="008C182D">
      <w:pPr>
        <w:pStyle w:val="TOC5"/>
        <w:rPr>
          <w:rFonts w:asciiTheme="minorHAnsi" w:eastAsiaTheme="minorEastAsia" w:hAnsiTheme="minorHAnsi" w:cstheme="minorBidi"/>
          <w:sz w:val="22"/>
          <w:szCs w:val="22"/>
        </w:rPr>
      </w:pPr>
      <w:r>
        <w:t>11.3.2.3.1</w:t>
      </w:r>
      <w:r>
        <w:rPr>
          <w:rFonts w:asciiTheme="minorHAnsi" w:eastAsiaTheme="minorEastAsia" w:hAnsiTheme="minorHAnsi" w:cstheme="minorBidi"/>
          <w:sz w:val="22"/>
          <w:szCs w:val="22"/>
        </w:rPr>
        <w:tab/>
      </w:r>
      <w:r>
        <w:t>NACK to ACK requirements</w:t>
      </w:r>
      <w:r>
        <w:tab/>
      </w:r>
      <w:r>
        <w:fldChar w:fldCharType="begin"/>
      </w:r>
      <w:r>
        <w:instrText xml:space="preserve"> PAGEREF _Toc138933360 \h </w:instrText>
      </w:r>
      <w:r>
        <w:fldChar w:fldCharType="separate"/>
      </w:r>
      <w:r>
        <w:t>183</w:t>
      </w:r>
      <w:r>
        <w:fldChar w:fldCharType="end"/>
      </w:r>
    </w:p>
    <w:p w14:paraId="2672D267" w14:textId="43F7E2F3" w:rsidR="008C182D" w:rsidRDefault="008C182D">
      <w:pPr>
        <w:pStyle w:val="TOC6"/>
        <w:rPr>
          <w:rFonts w:asciiTheme="minorHAnsi" w:eastAsiaTheme="minorEastAsia" w:hAnsiTheme="minorHAnsi" w:cstheme="minorBidi"/>
          <w:sz w:val="22"/>
          <w:szCs w:val="22"/>
        </w:rPr>
      </w:pPr>
      <w:r>
        <w:t>11.3.2.3.1.1</w:t>
      </w:r>
      <w:r>
        <w:rPr>
          <w:rFonts w:asciiTheme="minorHAnsi" w:eastAsiaTheme="minorEastAsia" w:hAnsiTheme="minorHAnsi" w:cstheme="minorBidi"/>
          <w:sz w:val="22"/>
          <w:szCs w:val="22"/>
        </w:rPr>
        <w:tab/>
      </w:r>
      <w:r>
        <w:t>General</w:t>
      </w:r>
      <w:r>
        <w:tab/>
      </w:r>
      <w:r>
        <w:fldChar w:fldCharType="begin"/>
      </w:r>
      <w:r>
        <w:instrText xml:space="preserve"> PAGEREF _Toc138933361 \h </w:instrText>
      </w:r>
      <w:r>
        <w:fldChar w:fldCharType="separate"/>
      </w:r>
      <w:r>
        <w:t>183</w:t>
      </w:r>
      <w:r>
        <w:fldChar w:fldCharType="end"/>
      </w:r>
    </w:p>
    <w:p w14:paraId="1DFE87B8" w14:textId="417062E6" w:rsidR="008C182D" w:rsidRDefault="008C182D">
      <w:pPr>
        <w:pStyle w:val="TOC6"/>
        <w:rPr>
          <w:rFonts w:asciiTheme="minorHAnsi" w:eastAsiaTheme="minorEastAsia" w:hAnsiTheme="minorHAnsi" w:cstheme="minorBidi"/>
          <w:sz w:val="22"/>
          <w:szCs w:val="22"/>
        </w:rPr>
      </w:pPr>
      <w:r>
        <w:t>11.3.2.3.1.2</w:t>
      </w:r>
      <w:r>
        <w:rPr>
          <w:rFonts w:asciiTheme="minorHAnsi" w:eastAsiaTheme="minorEastAsia" w:hAnsiTheme="minorHAnsi" w:cstheme="minorBidi"/>
          <w:sz w:val="22"/>
          <w:szCs w:val="22"/>
        </w:rPr>
        <w:tab/>
      </w:r>
      <w:r>
        <w:t>Minimum requirements</w:t>
      </w:r>
      <w:r>
        <w:tab/>
      </w:r>
      <w:r>
        <w:fldChar w:fldCharType="begin"/>
      </w:r>
      <w:r>
        <w:instrText xml:space="preserve"> PAGEREF _Toc138933362 \h </w:instrText>
      </w:r>
      <w:r>
        <w:fldChar w:fldCharType="separate"/>
      </w:r>
      <w:r>
        <w:t>184</w:t>
      </w:r>
      <w:r>
        <w:fldChar w:fldCharType="end"/>
      </w:r>
    </w:p>
    <w:p w14:paraId="48A97090" w14:textId="0CCEC779" w:rsidR="008C182D" w:rsidRDefault="008C182D">
      <w:pPr>
        <w:pStyle w:val="TOC5"/>
        <w:rPr>
          <w:rFonts w:asciiTheme="minorHAnsi" w:eastAsiaTheme="minorEastAsia" w:hAnsiTheme="minorHAnsi" w:cstheme="minorBidi"/>
          <w:sz w:val="22"/>
          <w:szCs w:val="22"/>
        </w:rPr>
      </w:pPr>
      <w:r>
        <w:t>11.3.2.3.2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_Toc138933363 \h </w:instrText>
      </w:r>
      <w:r>
        <w:fldChar w:fldCharType="separate"/>
      </w:r>
      <w:r>
        <w:t>184</w:t>
      </w:r>
      <w:r>
        <w:fldChar w:fldCharType="end"/>
      </w:r>
    </w:p>
    <w:p w14:paraId="27503289" w14:textId="533BD69C" w:rsidR="008C182D" w:rsidRDefault="008C182D">
      <w:pPr>
        <w:pStyle w:val="TOC6"/>
        <w:rPr>
          <w:rFonts w:asciiTheme="minorHAnsi" w:eastAsiaTheme="minorEastAsia" w:hAnsiTheme="minorHAnsi" w:cstheme="minorBidi"/>
          <w:sz w:val="22"/>
          <w:szCs w:val="22"/>
        </w:rPr>
      </w:pPr>
      <w:r>
        <w:t>11.3.2.3.2.1</w:t>
      </w:r>
      <w:r>
        <w:rPr>
          <w:rFonts w:asciiTheme="minorHAnsi" w:eastAsiaTheme="minorEastAsia" w:hAnsiTheme="minorHAnsi" w:cstheme="minorBidi"/>
          <w:sz w:val="22"/>
          <w:szCs w:val="22"/>
        </w:rPr>
        <w:tab/>
      </w:r>
      <w:r>
        <w:t>General</w:t>
      </w:r>
      <w:r>
        <w:tab/>
      </w:r>
      <w:r>
        <w:fldChar w:fldCharType="begin"/>
      </w:r>
      <w:r>
        <w:instrText xml:space="preserve"> PAGEREF _Toc138933364 \h </w:instrText>
      </w:r>
      <w:r>
        <w:fldChar w:fldCharType="separate"/>
      </w:r>
      <w:r>
        <w:t>184</w:t>
      </w:r>
      <w:r>
        <w:fldChar w:fldCharType="end"/>
      </w:r>
    </w:p>
    <w:p w14:paraId="4AAF6CAA" w14:textId="4E675A89" w:rsidR="008C182D" w:rsidRDefault="008C182D">
      <w:pPr>
        <w:pStyle w:val="TOC6"/>
        <w:rPr>
          <w:rFonts w:asciiTheme="minorHAnsi" w:eastAsiaTheme="minorEastAsia" w:hAnsiTheme="minorHAnsi" w:cstheme="minorBidi"/>
          <w:sz w:val="22"/>
          <w:szCs w:val="22"/>
        </w:rPr>
      </w:pPr>
      <w:r>
        <w:t>11.3.2.3.2.2</w:t>
      </w:r>
      <w:r>
        <w:rPr>
          <w:rFonts w:asciiTheme="minorHAnsi" w:eastAsiaTheme="minorEastAsia" w:hAnsiTheme="minorHAnsi" w:cstheme="minorBidi"/>
          <w:sz w:val="22"/>
          <w:szCs w:val="22"/>
        </w:rPr>
        <w:tab/>
      </w:r>
      <w:r>
        <w:t>Minimum requirements</w:t>
      </w:r>
      <w:r>
        <w:tab/>
      </w:r>
      <w:r>
        <w:fldChar w:fldCharType="begin"/>
      </w:r>
      <w:r>
        <w:instrText xml:space="preserve"> PAGEREF _Toc138933365 \h </w:instrText>
      </w:r>
      <w:r>
        <w:fldChar w:fldCharType="separate"/>
      </w:r>
      <w:r>
        <w:t>184</w:t>
      </w:r>
      <w:r>
        <w:fldChar w:fldCharType="end"/>
      </w:r>
    </w:p>
    <w:p w14:paraId="46E886C1" w14:textId="76B74870" w:rsidR="008C182D" w:rsidRDefault="008C182D">
      <w:pPr>
        <w:pStyle w:val="TOC4"/>
        <w:rPr>
          <w:rFonts w:asciiTheme="minorHAnsi" w:eastAsiaTheme="minorEastAsia" w:hAnsiTheme="minorHAnsi" w:cstheme="minorBidi"/>
          <w:sz w:val="22"/>
          <w:szCs w:val="22"/>
        </w:rPr>
      </w:pPr>
      <w:r>
        <w:t>11.3.2.4</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_Toc138933366 \h </w:instrText>
      </w:r>
      <w:r>
        <w:fldChar w:fldCharType="separate"/>
      </w:r>
      <w:r>
        <w:t>185</w:t>
      </w:r>
      <w:r>
        <w:fldChar w:fldCharType="end"/>
      </w:r>
    </w:p>
    <w:p w14:paraId="61868183" w14:textId="6990BA03" w:rsidR="008C182D" w:rsidRDefault="008C182D">
      <w:pPr>
        <w:pStyle w:val="TOC5"/>
        <w:rPr>
          <w:rFonts w:asciiTheme="minorHAnsi" w:eastAsiaTheme="minorEastAsia" w:hAnsiTheme="minorHAnsi" w:cstheme="minorBidi"/>
          <w:sz w:val="22"/>
          <w:szCs w:val="22"/>
        </w:rPr>
      </w:pPr>
      <w:r w:rsidRPr="006071D8">
        <w:rPr>
          <w:rFonts w:eastAsia="Malgun Gothic"/>
        </w:rPr>
        <w:t>11.3.2.4.</w:t>
      </w:r>
      <w:r w:rsidRPr="006071D8">
        <w:rPr>
          <w:rFonts w:eastAsia="SimSun"/>
        </w:rPr>
        <w:t>1</w:t>
      </w:r>
      <w:r>
        <w:rPr>
          <w:rFonts w:asciiTheme="minorHAnsi" w:eastAsiaTheme="minorEastAsia" w:hAnsiTheme="minorHAnsi" w:cstheme="minorBidi"/>
          <w:sz w:val="22"/>
          <w:szCs w:val="22"/>
        </w:rPr>
        <w:tab/>
      </w:r>
      <w:r w:rsidRPr="006071D8">
        <w:rPr>
          <w:rFonts w:eastAsia="Malgun Gothic"/>
        </w:rPr>
        <w:t>ACK missed detection requirements</w:t>
      </w:r>
      <w:r>
        <w:tab/>
      </w:r>
      <w:r>
        <w:fldChar w:fldCharType="begin"/>
      </w:r>
      <w:r>
        <w:instrText xml:space="preserve"> PAGEREF _Toc138933367 \h </w:instrText>
      </w:r>
      <w:r>
        <w:fldChar w:fldCharType="separate"/>
      </w:r>
      <w:r>
        <w:t>185</w:t>
      </w:r>
      <w:r>
        <w:fldChar w:fldCharType="end"/>
      </w:r>
    </w:p>
    <w:p w14:paraId="002371E9" w14:textId="2C816D8E" w:rsidR="008C182D" w:rsidRDefault="008C182D">
      <w:pPr>
        <w:pStyle w:val="TOC6"/>
        <w:rPr>
          <w:rFonts w:asciiTheme="minorHAnsi" w:eastAsiaTheme="minorEastAsia" w:hAnsiTheme="minorHAnsi" w:cstheme="minorBidi"/>
          <w:sz w:val="22"/>
          <w:szCs w:val="22"/>
        </w:rPr>
      </w:pPr>
      <w:r>
        <w:t>11.3.2.4.</w:t>
      </w:r>
      <w:r w:rsidRPr="006071D8">
        <w:rPr>
          <w:rFonts w:eastAsia="SimSun"/>
        </w:rPr>
        <w:t>1</w:t>
      </w:r>
      <w:r>
        <w:t>.1</w:t>
      </w:r>
      <w:r>
        <w:rPr>
          <w:rFonts w:asciiTheme="minorHAnsi" w:eastAsiaTheme="minorEastAsia" w:hAnsiTheme="minorHAnsi" w:cstheme="minorBidi"/>
          <w:sz w:val="22"/>
          <w:szCs w:val="22"/>
        </w:rPr>
        <w:tab/>
      </w:r>
      <w:r>
        <w:t>General</w:t>
      </w:r>
      <w:r>
        <w:tab/>
      </w:r>
      <w:r>
        <w:fldChar w:fldCharType="begin"/>
      </w:r>
      <w:r>
        <w:instrText xml:space="preserve"> PAGEREF _Toc138933368 \h </w:instrText>
      </w:r>
      <w:r>
        <w:fldChar w:fldCharType="separate"/>
      </w:r>
      <w:r>
        <w:t>185</w:t>
      </w:r>
      <w:r>
        <w:fldChar w:fldCharType="end"/>
      </w:r>
    </w:p>
    <w:p w14:paraId="6AD599A9" w14:textId="7811A0F7" w:rsidR="008C182D" w:rsidRDefault="008C182D">
      <w:pPr>
        <w:pStyle w:val="TOC6"/>
        <w:rPr>
          <w:rFonts w:asciiTheme="minorHAnsi" w:eastAsiaTheme="minorEastAsia" w:hAnsiTheme="minorHAnsi" w:cstheme="minorBidi"/>
          <w:sz w:val="22"/>
          <w:szCs w:val="22"/>
        </w:rPr>
      </w:pPr>
      <w:r>
        <w:t>11.3.2.4.</w:t>
      </w:r>
      <w:r w:rsidRPr="006071D8">
        <w:rPr>
          <w:rFonts w:eastAsia="SimSun"/>
        </w:rPr>
        <w:t>1</w:t>
      </w:r>
      <w:r>
        <w:t>.2</w:t>
      </w:r>
      <w:r>
        <w:rPr>
          <w:rFonts w:asciiTheme="minorHAnsi" w:eastAsiaTheme="minorEastAsia" w:hAnsiTheme="minorHAnsi" w:cstheme="minorBidi"/>
          <w:sz w:val="22"/>
          <w:szCs w:val="22"/>
        </w:rPr>
        <w:tab/>
      </w:r>
      <w:r>
        <w:t>Minimum requirements</w:t>
      </w:r>
      <w:r>
        <w:tab/>
      </w:r>
      <w:r>
        <w:fldChar w:fldCharType="begin"/>
      </w:r>
      <w:r>
        <w:instrText xml:space="preserve"> PAGEREF _Toc138933369 \h </w:instrText>
      </w:r>
      <w:r>
        <w:fldChar w:fldCharType="separate"/>
      </w:r>
      <w:r>
        <w:t>185</w:t>
      </w:r>
      <w:r>
        <w:fldChar w:fldCharType="end"/>
      </w:r>
    </w:p>
    <w:p w14:paraId="1F74D412" w14:textId="67B79A51" w:rsidR="008C182D" w:rsidRDefault="008C182D">
      <w:pPr>
        <w:pStyle w:val="TOC5"/>
        <w:rPr>
          <w:rFonts w:asciiTheme="minorHAnsi" w:eastAsiaTheme="minorEastAsia" w:hAnsiTheme="minorHAnsi" w:cstheme="minorBidi"/>
          <w:sz w:val="22"/>
          <w:szCs w:val="22"/>
        </w:rPr>
      </w:pPr>
      <w:r w:rsidRPr="006071D8">
        <w:rPr>
          <w:rFonts w:eastAsia="Malgun Gothic"/>
        </w:rPr>
        <w:t>11.3.2.4.</w:t>
      </w:r>
      <w:r w:rsidRPr="006071D8">
        <w:rPr>
          <w:rFonts w:eastAsia="SimSun"/>
        </w:rPr>
        <w:t>2</w:t>
      </w:r>
      <w:r>
        <w:rPr>
          <w:rFonts w:asciiTheme="minorHAnsi" w:eastAsiaTheme="minorEastAsia" w:hAnsiTheme="minorHAnsi" w:cstheme="minorBidi"/>
          <w:sz w:val="22"/>
          <w:szCs w:val="22"/>
        </w:rPr>
        <w:tab/>
      </w:r>
      <w:r w:rsidRPr="006071D8">
        <w:rPr>
          <w:rFonts w:eastAsia="Malgun Gothic"/>
        </w:rPr>
        <w:t xml:space="preserve">UCI </w:t>
      </w:r>
      <w:r w:rsidRPr="006071D8">
        <w:rPr>
          <w:rFonts w:eastAsia="SimSun"/>
        </w:rPr>
        <w:t xml:space="preserve">BLER </w:t>
      </w:r>
      <w:r w:rsidRPr="006071D8">
        <w:rPr>
          <w:rFonts w:eastAsia="Malgun Gothic"/>
        </w:rPr>
        <w:t>performance requirements</w:t>
      </w:r>
      <w:r>
        <w:tab/>
      </w:r>
      <w:r>
        <w:fldChar w:fldCharType="begin"/>
      </w:r>
      <w:r>
        <w:instrText xml:space="preserve"> PAGEREF _Toc138933370 \h </w:instrText>
      </w:r>
      <w:r>
        <w:fldChar w:fldCharType="separate"/>
      </w:r>
      <w:r>
        <w:t>186</w:t>
      </w:r>
      <w:r>
        <w:fldChar w:fldCharType="end"/>
      </w:r>
    </w:p>
    <w:p w14:paraId="5FF87926" w14:textId="1653347E" w:rsidR="008C182D" w:rsidRDefault="008C182D">
      <w:pPr>
        <w:pStyle w:val="TOC6"/>
        <w:rPr>
          <w:rFonts w:asciiTheme="minorHAnsi" w:eastAsiaTheme="minorEastAsia" w:hAnsiTheme="minorHAnsi" w:cstheme="minorBidi"/>
          <w:sz w:val="22"/>
          <w:szCs w:val="22"/>
        </w:rPr>
      </w:pPr>
      <w:r>
        <w:t>11.3.2.4.</w:t>
      </w:r>
      <w:r w:rsidRPr="006071D8">
        <w:rPr>
          <w:rFonts w:eastAsia="SimSun"/>
        </w:rPr>
        <w:t>2</w:t>
      </w:r>
      <w:r>
        <w:t>.1</w:t>
      </w:r>
      <w:r>
        <w:rPr>
          <w:rFonts w:asciiTheme="minorHAnsi" w:eastAsiaTheme="minorEastAsia" w:hAnsiTheme="minorHAnsi" w:cstheme="minorBidi"/>
          <w:sz w:val="22"/>
          <w:szCs w:val="22"/>
        </w:rPr>
        <w:tab/>
      </w:r>
      <w:r>
        <w:t>General</w:t>
      </w:r>
      <w:r>
        <w:tab/>
      </w:r>
      <w:r>
        <w:fldChar w:fldCharType="begin"/>
      </w:r>
      <w:r>
        <w:instrText xml:space="preserve"> PAGEREF _Toc138933371 \h </w:instrText>
      </w:r>
      <w:r>
        <w:fldChar w:fldCharType="separate"/>
      </w:r>
      <w:r>
        <w:t>186</w:t>
      </w:r>
      <w:r>
        <w:fldChar w:fldCharType="end"/>
      </w:r>
    </w:p>
    <w:p w14:paraId="5A4C9300" w14:textId="41A80F2F" w:rsidR="008C182D" w:rsidRDefault="008C182D">
      <w:pPr>
        <w:pStyle w:val="TOC6"/>
        <w:rPr>
          <w:rFonts w:asciiTheme="minorHAnsi" w:eastAsiaTheme="minorEastAsia" w:hAnsiTheme="minorHAnsi" w:cstheme="minorBidi"/>
          <w:sz w:val="22"/>
          <w:szCs w:val="22"/>
        </w:rPr>
      </w:pPr>
      <w:r>
        <w:t>11.3.2.4.</w:t>
      </w:r>
      <w:r w:rsidRPr="006071D8">
        <w:rPr>
          <w:rFonts w:eastAsia="SimSun"/>
        </w:rPr>
        <w:t>2</w:t>
      </w:r>
      <w:r>
        <w:t>.2</w:t>
      </w:r>
      <w:r>
        <w:rPr>
          <w:rFonts w:asciiTheme="minorHAnsi" w:eastAsiaTheme="minorEastAsia" w:hAnsiTheme="minorHAnsi" w:cstheme="minorBidi"/>
          <w:sz w:val="22"/>
          <w:szCs w:val="22"/>
        </w:rPr>
        <w:tab/>
      </w:r>
      <w:r>
        <w:t>Minimum requirements</w:t>
      </w:r>
      <w:r>
        <w:tab/>
      </w:r>
      <w:r>
        <w:fldChar w:fldCharType="begin"/>
      </w:r>
      <w:r>
        <w:instrText xml:space="preserve"> PAGEREF _Toc138933372 \h </w:instrText>
      </w:r>
      <w:r>
        <w:fldChar w:fldCharType="separate"/>
      </w:r>
      <w:r>
        <w:t>186</w:t>
      </w:r>
      <w:r>
        <w:fldChar w:fldCharType="end"/>
      </w:r>
    </w:p>
    <w:p w14:paraId="46B04BEE" w14:textId="32202BC7" w:rsidR="008C182D" w:rsidRDefault="008C182D">
      <w:pPr>
        <w:pStyle w:val="TOC4"/>
        <w:rPr>
          <w:rFonts w:asciiTheme="minorHAnsi" w:eastAsiaTheme="minorEastAsia" w:hAnsiTheme="minorHAnsi" w:cstheme="minorBidi"/>
          <w:sz w:val="22"/>
          <w:szCs w:val="22"/>
        </w:rPr>
      </w:pPr>
      <w:r>
        <w:t>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_Toc138933373 \h </w:instrText>
      </w:r>
      <w:r>
        <w:fldChar w:fldCharType="separate"/>
      </w:r>
      <w:r>
        <w:t>187</w:t>
      </w:r>
      <w:r>
        <w:fldChar w:fldCharType="end"/>
      </w:r>
    </w:p>
    <w:p w14:paraId="745DB6A2" w14:textId="3E480E76" w:rsidR="008C182D" w:rsidRDefault="008C182D">
      <w:pPr>
        <w:pStyle w:val="TOC5"/>
        <w:rPr>
          <w:rFonts w:asciiTheme="minorHAnsi" w:eastAsiaTheme="minorEastAsia" w:hAnsiTheme="minorHAnsi" w:cstheme="minorBidi"/>
          <w:sz w:val="22"/>
          <w:szCs w:val="22"/>
        </w:rPr>
      </w:pPr>
      <w:r>
        <w:t>11.3.2.5.1</w:t>
      </w:r>
      <w:r>
        <w:rPr>
          <w:rFonts w:asciiTheme="minorHAnsi" w:eastAsiaTheme="minorEastAsia" w:hAnsiTheme="minorHAnsi" w:cstheme="minorBidi"/>
          <w:sz w:val="22"/>
          <w:szCs w:val="22"/>
        </w:rPr>
        <w:tab/>
      </w:r>
      <w:r>
        <w:t>General</w:t>
      </w:r>
      <w:r>
        <w:tab/>
      </w:r>
      <w:r>
        <w:fldChar w:fldCharType="begin"/>
      </w:r>
      <w:r>
        <w:instrText xml:space="preserve"> PAGEREF _Toc138933374 \h </w:instrText>
      </w:r>
      <w:r>
        <w:fldChar w:fldCharType="separate"/>
      </w:r>
      <w:r>
        <w:t>187</w:t>
      </w:r>
      <w:r>
        <w:fldChar w:fldCharType="end"/>
      </w:r>
    </w:p>
    <w:p w14:paraId="4A346880" w14:textId="7F699251" w:rsidR="008C182D" w:rsidRDefault="008C182D">
      <w:pPr>
        <w:pStyle w:val="TOC5"/>
        <w:rPr>
          <w:rFonts w:asciiTheme="minorHAnsi" w:eastAsiaTheme="minorEastAsia" w:hAnsiTheme="minorHAnsi" w:cstheme="minorBidi"/>
          <w:sz w:val="22"/>
          <w:szCs w:val="22"/>
        </w:rPr>
      </w:pPr>
      <w:r>
        <w:t>11.3.2.5.2</w:t>
      </w:r>
      <w:r>
        <w:rPr>
          <w:rFonts w:asciiTheme="minorHAnsi" w:eastAsiaTheme="minorEastAsia" w:hAnsiTheme="minorHAnsi" w:cstheme="minorBidi"/>
          <w:sz w:val="22"/>
          <w:szCs w:val="22"/>
        </w:rPr>
        <w:tab/>
      </w:r>
      <w:r>
        <w:t>Minimum requirements</w:t>
      </w:r>
      <w:r>
        <w:tab/>
      </w:r>
      <w:r>
        <w:fldChar w:fldCharType="begin"/>
      </w:r>
      <w:r>
        <w:instrText xml:space="preserve"> PAGEREF _Toc138933375 \h </w:instrText>
      </w:r>
      <w:r>
        <w:fldChar w:fldCharType="separate"/>
      </w:r>
      <w:r>
        <w:t>187</w:t>
      </w:r>
      <w:r>
        <w:fldChar w:fldCharType="end"/>
      </w:r>
    </w:p>
    <w:p w14:paraId="5799D5E2" w14:textId="56F48090" w:rsidR="008C182D" w:rsidRDefault="008C182D">
      <w:pPr>
        <w:pStyle w:val="TOC4"/>
        <w:rPr>
          <w:rFonts w:asciiTheme="minorHAnsi" w:eastAsiaTheme="minorEastAsia" w:hAnsiTheme="minorHAnsi" w:cstheme="minorBidi"/>
          <w:sz w:val="22"/>
          <w:szCs w:val="22"/>
        </w:rPr>
      </w:pPr>
      <w:r>
        <w:t>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_Toc138933376 \h </w:instrText>
      </w:r>
      <w:r>
        <w:fldChar w:fldCharType="separate"/>
      </w:r>
      <w:r>
        <w:t>188</w:t>
      </w:r>
      <w:r>
        <w:fldChar w:fldCharType="end"/>
      </w:r>
    </w:p>
    <w:p w14:paraId="43AF21B5" w14:textId="6AB9A139" w:rsidR="008C182D" w:rsidRDefault="008C182D">
      <w:pPr>
        <w:pStyle w:val="TOC5"/>
        <w:rPr>
          <w:rFonts w:asciiTheme="minorHAnsi" w:eastAsiaTheme="minorEastAsia" w:hAnsiTheme="minorHAnsi" w:cstheme="minorBidi"/>
          <w:sz w:val="22"/>
          <w:szCs w:val="22"/>
        </w:rPr>
      </w:pPr>
      <w:r>
        <w:t>11.3.2.6.1</w:t>
      </w:r>
      <w:r>
        <w:rPr>
          <w:rFonts w:asciiTheme="minorHAnsi" w:eastAsiaTheme="minorEastAsia" w:hAnsiTheme="minorHAnsi" w:cstheme="minorBidi"/>
          <w:sz w:val="22"/>
          <w:szCs w:val="22"/>
        </w:rPr>
        <w:tab/>
      </w:r>
      <w:r>
        <w:t>General</w:t>
      </w:r>
      <w:r>
        <w:tab/>
      </w:r>
      <w:r>
        <w:fldChar w:fldCharType="begin"/>
      </w:r>
      <w:r>
        <w:instrText xml:space="preserve"> PAGEREF _Toc138933377 \h </w:instrText>
      </w:r>
      <w:r>
        <w:fldChar w:fldCharType="separate"/>
      </w:r>
      <w:r>
        <w:t>188</w:t>
      </w:r>
      <w:r>
        <w:fldChar w:fldCharType="end"/>
      </w:r>
    </w:p>
    <w:p w14:paraId="30ACF818" w14:textId="12C1D26E" w:rsidR="008C182D" w:rsidRDefault="008C182D">
      <w:pPr>
        <w:pStyle w:val="TOC5"/>
        <w:rPr>
          <w:rFonts w:asciiTheme="minorHAnsi" w:eastAsiaTheme="minorEastAsia" w:hAnsiTheme="minorHAnsi" w:cstheme="minorBidi"/>
          <w:sz w:val="22"/>
          <w:szCs w:val="22"/>
        </w:rPr>
      </w:pPr>
      <w:r>
        <w:t>11.3.2.6.2</w:t>
      </w:r>
      <w:r>
        <w:rPr>
          <w:rFonts w:asciiTheme="minorHAnsi" w:eastAsiaTheme="minorEastAsia" w:hAnsiTheme="minorHAnsi" w:cstheme="minorBidi"/>
          <w:sz w:val="22"/>
          <w:szCs w:val="22"/>
        </w:rPr>
        <w:tab/>
      </w:r>
      <w:r>
        <w:t>Minimum requirements</w:t>
      </w:r>
      <w:r>
        <w:tab/>
      </w:r>
      <w:r>
        <w:fldChar w:fldCharType="begin"/>
      </w:r>
      <w:r>
        <w:instrText xml:space="preserve"> PAGEREF _Toc138933378 \h </w:instrText>
      </w:r>
      <w:r>
        <w:fldChar w:fldCharType="separate"/>
      </w:r>
      <w:r>
        <w:t>188</w:t>
      </w:r>
      <w:r>
        <w:fldChar w:fldCharType="end"/>
      </w:r>
    </w:p>
    <w:p w14:paraId="76B6744D" w14:textId="6CA97D55" w:rsidR="008C182D" w:rsidRDefault="008C182D">
      <w:pPr>
        <w:pStyle w:val="TOC2"/>
        <w:rPr>
          <w:rFonts w:asciiTheme="minorHAnsi" w:eastAsiaTheme="minorEastAsia" w:hAnsiTheme="minorHAnsi" w:cstheme="minorBidi"/>
          <w:sz w:val="22"/>
          <w:szCs w:val="22"/>
        </w:rPr>
      </w:pPr>
      <w:r>
        <w:t>11.</w:t>
      </w:r>
      <w:r w:rsidRPr="006071D8">
        <w:rPr>
          <w:rFonts w:eastAsia="DengXia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_Toc138933379 \h </w:instrText>
      </w:r>
      <w:r>
        <w:fldChar w:fldCharType="separate"/>
      </w:r>
      <w:r>
        <w:t>189</w:t>
      </w:r>
      <w:r>
        <w:fldChar w:fldCharType="end"/>
      </w:r>
    </w:p>
    <w:p w14:paraId="5098A808" w14:textId="4969ACC0" w:rsidR="008C182D" w:rsidRDefault="008C182D">
      <w:pPr>
        <w:pStyle w:val="TOC3"/>
        <w:rPr>
          <w:rFonts w:asciiTheme="minorHAnsi" w:eastAsiaTheme="minorEastAsia" w:hAnsiTheme="minorHAnsi" w:cstheme="minorBidi"/>
          <w:sz w:val="22"/>
          <w:szCs w:val="22"/>
        </w:rPr>
      </w:pPr>
      <w:r>
        <w:t>11.</w:t>
      </w:r>
      <w:r w:rsidRPr="006071D8">
        <w:rPr>
          <w:rFonts w:eastAsia="DengXian"/>
        </w:rPr>
        <w:t>4</w:t>
      </w:r>
      <w:r>
        <w:t>.1</w:t>
      </w:r>
      <w:r>
        <w:rPr>
          <w:rFonts w:asciiTheme="minorHAnsi" w:eastAsiaTheme="minorEastAsia" w:hAnsiTheme="minorHAnsi" w:cstheme="minorBidi"/>
          <w:sz w:val="22"/>
          <w:szCs w:val="22"/>
        </w:rPr>
        <w:tab/>
      </w:r>
      <w:r>
        <w:t xml:space="preserve">Requirements for </w:t>
      </w:r>
      <w:r w:rsidRPr="006071D8">
        <w:rPr>
          <w:i/>
        </w:rPr>
        <w:t>BS type 1-O</w:t>
      </w:r>
      <w:r>
        <w:tab/>
      </w:r>
      <w:r>
        <w:fldChar w:fldCharType="begin"/>
      </w:r>
      <w:r>
        <w:instrText xml:space="preserve"> PAGEREF _Toc138933380 \h </w:instrText>
      </w:r>
      <w:r>
        <w:fldChar w:fldCharType="separate"/>
      </w:r>
      <w:r>
        <w:t>189</w:t>
      </w:r>
      <w:r>
        <w:fldChar w:fldCharType="end"/>
      </w:r>
    </w:p>
    <w:p w14:paraId="0B7310B4" w14:textId="08A42F38" w:rsidR="008C182D" w:rsidRDefault="008C182D">
      <w:pPr>
        <w:pStyle w:val="TOC4"/>
        <w:rPr>
          <w:rFonts w:asciiTheme="minorHAnsi" w:eastAsiaTheme="minorEastAsia" w:hAnsiTheme="minorHAnsi" w:cstheme="minorBidi"/>
          <w:sz w:val="22"/>
          <w:szCs w:val="22"/>
        </w:rPr>
      </w:pPr>
      <w:r>
        <w:t>11.4.1.1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_Toc138933381 \h </w:instrText>
      </w:r>
      <w:r>
        <w:fldChar w:fldCharType="separate"/>
      </w:r>
      <w:r>
        <w:t>189</w:t>
      </w:r>
      <w:r>
        <w:fldChar w:fldCharType="end"/>
      </w:r>
    </w:p>
    <w:p w14:paraId="58547C0A" w14:textId="507FEC7C" w:rsidR="008C182D" w:rsidRDefault="008C182D">
      <w:pPr>
        <w:pStyle w:val="TOC4"/>
        <w:rPr>
          <w:rFonts w:asciiTheme="minorHAnsi" w:eastAsiaTheme="minorEastAsia" w:hAnsiTheme="minorHAnsi" w:cstheme="minorBidi"/>
          <w:sz w:val="22"/>
          <w:szCs w:val="22"/>
        </w:rPr>
      </w:pPr>
      <w:r>
        <w:t>11.4.1.2</w:t>
      </w:r>
      <w:r>
        <w:rPr>
          <w:rFonts w:asciiTheme="minorHAnsi" w:eastAsiaTheme="minorEastAsia" w:hAnsiTheme="minorHAnsi" w:cstheme="minorBidi"/>
          <w:sz w:val="22"/>
          <w:szCs w:val="22"/>
        </w:rPr>
        <w:tab/>
      </w:r>
      <w:r>
        <w:t>PRACH detection requirements</w:t>
      </w:r>
      <w:r>
        <w:tab/>
      </w:r>
      <w:r>
        <w:fldChar w:fldCharType="begin"/>
      </w:r>
      <w:r>
        <w:instrText xml:space="preserve"> PAGEREF _Toc138933382 \h </w:instrText>
      </w:r>
      <w:r>
        <w:fldChar w:fldCharType="separate"/>
      </w:r>
      <w:r>
        <w:t>189</w:t>
      </w:r>
      <w:r>
        <w:fldChar w:fldCharType="end"/>
      </w:r>
    </w:p>
    <w:p w14:paraId="3C2783BE" w14:textId="5437D4BB" w:rsidR="008C182D" w:rsidRDefault="008C182D">
      <w:pPr>
        <w:pStyle w:val="TOC3"/>
        <w:rPr>
          <w:rFonts w:asciiTheme="minorHAnsi" w:eastAsiaTheme="minorEastAsia" w:hAnsiTheme="minorHAnsi" w:cstheme="minorBidi"/>
          <w:sz w:val="22"/>
          <w:szCs w:val="22"/>
        </w:rPr>
      </w:pPr>
      <w:r>
        <w:t>11.</w:t>
      </w:r>
      <w:r w:rsidRPr="006071D8">
        <w:rPr>
          <w:rFonts w:eastAsia="DengXian"/>
        </w:rPr>
        <w:t>4</w:t>
      </w:r>
      <w:r>
        <w:t>.2</w:t>
      </w:r>
      <w:r>
        <w:rPr>
          <w:rFonts w:asciiTheme="minorHAnsi" w:eastAsiaTheme="minorEastAsia" w:hAnsiTheme="minorHAnsi" w:cstheme="minorBidi"/>
          <w:sz w:val="22"/>
          <w:szCs w:val="22"/>
        </w:rPr>
        <w:tab/>
      </w:r>
      <w:r>
        <w:t xml:space="preserve">Requirements for </w:t>
      </w:r>
      <w:r w:rsidRPr="006071D8">
        <w:rPr>
          <w:i/>
        </w:rPr>
        <w:t xml:space="preserve">BS type </w:t>
      </w:r>
      <w:r w:rsidRPr="006071D8">
        <w:rPr>
          <w:rFonts w:eastAsia="DengXian"/>
          <w:i/>
        </w:rPr>
        <w:t>2</w:t>
      </w:r>
      <w:r w:rsidRPr="006071D8">
        <w:rPr>
          <w:i/>
        </w:rPr>
        <w:t>-O</w:t>
      </w:r>
      <w:r>
        <w:tab/>
      </w:r>
      <w:r>
        <w:fldChar w:fldCharType="begin"/>
      </w:r>
      <w:r>
        <w:instrText xml:space="preserve"> PAGEREF _Toc138933383 \h </w:instrText>
      </w:r>
      <w:r>
        <w:fldChar w:fldCharType="separate"/>
      </w:r>
      <w:r>
        <w:t>189</w:t>
      </w:r>
      <w:r>
        <w:fldChar w:fldCharType="end"/>
      </w:r>
    </w:p>
    <w:p w14:paraId="52F5F061" w14:textId="61F78B80" w:rsidR="008C182D" w:rsidRDefault="008C182D">
      <w:pPr>
        <w:pStyle w:val="TOC4"/>
        <w:rPr>
          <w:rFonts w:asciiTheme="minorHAnsi" w:eastAsiaTheme="minorEastAsia" w:hAnsiTheme="minorHAnsi" w:cstheme="minorBidi"/>
          <w:sz w:val="22"/>
          <w:szCs w:val="22"/>
        </w:rPr>
      </w:pPr>
      <w:r>
        <w:t>11.4.2.1</w:t>
      </w:r>
      <w:r>
        <w:rPr>
          <w:rFonts w:asciiTheme="minorHAnsi" w:eastAsiaTheme="minorEastAsia" w:hAnsiTheme="minorHAnsi" w:cstheme="minorBidi"/>
          <w:sz w:val="22"/>
          <w:szCs w:val="22"/>
        </w:rPr>
        <w:tab/>
      </w:r>
      <w:r>
        <w:t>PRACH False alarm probability</w:t>
      </w:r>
      <w:r>
        <w:tab/>
      </w:r>
      <w:r>
        <w:fldChar w:fldCharType="begin"/>
      </w:r>
      <w:r>
        <w:instrText xml:space="preserve"> PAGEREF _Toc138933384 \h </w:instrText>
      </w:r>
      <w:r>
        <w:fldChar w:fldCharType="separate"/>
      </w:r>
      <w:r>
        <w:t>189</w:t>
      </w:r>
      <w:r>
        <w:fldChar w:fldCharType="end"/>
      </w:r>
    </w:p>
    <w:p w14:paraId="4013A9B5" w14:textId="5BE9F070" w:rsidR="008C182D" w:rsidRDefault="008C182D">
      <w:pPr>
        <w:pStyle w:val="TOC5"/>
        <w:rPr>
          <w:rFonts w:asciiTheme="minorHAnsi" w:eastAsiaTheme="minorEastAsia" w:hAnsiTheme="minorHAnsi" w:cstheme="minorBidi"/>
          <w:sz w:val="22"/>
          <w:szCs w:val="22"/>
        </w:rPr>
      </w:pPr>
      <w:r w:rsidRPr="006071D8">
        <w:rPr>
          <w:rFonts w:eastAsia="Malgun Gothic"/>
        </w:rPr>
        <w:t>11.4.2.1.1</w:t>
      </w:r>
      <w:r>
        <w:rPr>
          <w:rFonts w:asciiTheme="minorHAnsi" w:eastAsiaTheme="minorEastAsia" w:hAnsiTheme="minorHAnsi" w:cstheme="minorBidi"/>
          <w:sz w:val="22"/>
          <w:szCs w:val="22"/>
        </w:rPr>
        <w:tab/>
      </w:r>
      <w:r w:rsidRPr="006071D8">
        <w:rPr>
          <w:rFonts w:eastAsia="Malgun Gothic"/>
        </w:rPr>
        <w:t>General</w:t>
      </w:r>
      <w:r>
        <w:tab/>
      </w:r>
      <w:r>
        <w:fldChar w:fldCharType="begin"/>
      </w:r>
      <w:r>
        <w:instrText xml:space="preserve"> PAGEREF _Toc138933385 \h </w:instrText>
      </w:r>
      <w:r>
        <w:fldChar w:fldCharType="separate"/>
      </w:r>
      <w:r>
        <w:t>189</w:t>
      </w:r>
      <w:r>
        <w:fldChar w:fldCharType="end"/>
      </w:r>
    </w:p>
    <w:p w14:paraId="4D6250E1" w14:textId="615BC883" w:rsidR="008C182D" w:rsidRDefault="008C182D">
      <w:pPr>
        <w:pStyle w:val="TOC5"/>
        <w:rPr>
          <w:rFonts w:asciiTheme="minorHAnsi" w:eastAsiaTheme="minorEastAsia" w:hAnsiTheme="minorHAnsi" w:cstheme="minorBidi"/>
          <w:sz w:val="22"/>
          <w:szCs w:val="22"/>
        </w:rPr>
      </w:pPr>
      <w:r w:rsidRPr="006071D8">
        <w:rPr>
          <w:rFonts w:eastAsia="Malgun Gothic"/>
        </w:rPr>
        <w:t>11.4.2.1.</w:t>
      </w:r>
      <w:r>
        <w:t>2</w:t>
      </w:r>
      <w:r>
        <w:rPr>
          <w:rFonts w:asciiTheme="minorHAnsi" w:eastAsiaTheme="minorEastAsia" w:hAnsiTheme="minorHAnsi" w:cstheme="minorBidi"/>
          <w:sz w:val="22"/>
          <w:szCs w:val="22"/>
        </w:rPr>
        <w:tab/>
      </w:r>
      <w:r w:rsidRPr="006071D8">
        <w:rPr>
          <w:rFonts w:eastAsia="Malgun Gothic"/>
        </w:rPr>
        <w:t>Minimum requirement</w:t>
      </w:r>
      <w:r>
        <w:tab/>
      </w:r>
      <w:r>
        <w:fldChar w:fldCharType="begin"/>
      </w:r>
      <w:r>
        <w:instrText xml:space="preserve"> PAGEREF _Toc138933386 \h </w:instrText>
      </w:r>
      <w:r>
        <w:fldChar w:fldCharType="separate"/>
      </w:r>
      <w:r>
        <w:t>189</w:t>
      </w:r>
      <w:r>
        <w:fldChar w:fldCharType="end"/>
      </w:r>
    </w:p>
    <w:p w14:paraId="4FC5B68E" w14:textId="1253CE67" w:rsidR="008C182D" w:rsidRDefault="008C182D">
      <w:pPr>
        <w:pStyle w:val="TOC4"/>
        <w:rPr>
          <w:rFonts w:asciiTheme="minorHAnsi" w:eastAsiaTheme="minorEastAsia" w:hAnsiTheme="minorHAnsi" w:cstheme="minorBidi"/>
          <w:sz w:val="22"/>
          <w:szCs w:val="22"/>
        </w:rPr>
      </w:pPr>
      <w:r>
        <w:t>11.4.2.2</w:t>
      </w:r>
      <w:r>
        <w:rPr>
          <w:rFonts w:asciiTheme="minorHAnsi" w:eastAsiaTheme="minorEastAsia" w:hAnsiTheme="minorHAnsi" w:cstheme="minorBidi"/>
          <w:sz w:val="22"/>
          <w:szCs w:val="22"/>
        </w:rPr>
        <w:tab/>
      </w:r>
      <w:r>
        <w:t>PRACH detection requirements</w:t>
      </w:r>
      <w:r>
        <w:tab/>
      </w:r>
      <w:r>
        <w:fldChar w:fldCharType="begin"/>
      </w:r>
      <w:r>
        <w:instrText xml:space="preserve"> PAGEREF _Toc138933387 \h </w:instrText>
      </w:r>
      <w:r>
        <w:fldChar w:fldCharType="separate"/>
      </w:r>
      <w:r>
        <w:t>189</w:t>
      </w:r>
      <w:r>
        <w:fldChar w:fldCharType="end"/>
      </w:r>
    </w:p>
    <w:p w14:paraId="6EF95839" w14:textId="18410F6C" w:rsidR="008C182D" w:rsidRDefault="008C182D">
      <w:pPr>
        <w:pStyle w:val="TOC5"/>
        <w:rPr>
          <w:rFonts w:asciiTheme="minorHAnsi" w:eastAsiaTheme="minorEastAsia" w:hAnsiTheme="minorHAnsi" w:cstheme="minorBidi"/>
          <w:sz w:val="22"/>
          <w:szCs w:val="22"/>
        </w:rPr>
      </w:pPr>
      <w:r w:rsidRPr="006071D8">
        <w:rPr>
          <w:rFonts w:eastAsia="Malgun Gothic"/>
        </w:rPr>
        <w:t>11.4.2.2.1</w:t>
      </w:r>
      <w:r>
        <w:rPr>
          <w:rFonts w:asciiTheme="minorHAnsi" w:eastAsiaTheme="minorEastAsia" w:hAnsiTheme="minorHAnsi" w:cstheme="minorBidi"/>
          <w:sz w:val="22"/>
          <w:szCs w:val="22"/>
        </w:rPr>
        <w:tab/>
      </w:r>
      <w:r w:rsidRPr="006071D8">
        <w:rPr>
          <w:rFonts w:eastAsia="Malgun Gothic"/>
        </w:rPr>
        <w:t>General</w:t>
      </w:r>
      <w:r>
        <w:tab/>
      </w:r>
      <w:r>
        <w:fldChar w:fldCharType="begin"/>
      </w:r>
      <w:r>
        <w:instrText xml:space="preserve"> PAGEREF _Toc138933388 \h </w:instrText>
      </w:r>
      <w:r>
        <w:fldChar w:fldCharType="separate"/>
      </w:r>
      <w:r>
        <w:t>189</w:t>
      </w:r>
      <w:r>
        <w:fldChar w:fldCharType="end"/>
      </w:r>
    </w:p>
    <w:p w14:paraId="6EBA7F76" w14:textId="5214A668" w:rsidR="008C182D" w:rsidRDefault="008C182D">
      <w:pPr>
        <w:pStyle w:val="TOC5"/>
        <w:rPr>
          <w:rFonts w:asciiTheme="minorHAnsi" w:eastAsiaTheme="minorEastAsia" w:hAnsiTheme="minorHAnsi" w:cstheme="minorBidi"/>
          <w:sz w:val="22"/>
          <w:szCs w:val="22"/>
        </w:rPr>
      </w:pPr>
      <w:r w:rsidRPr="006071D8">
        <w:rPr>
          <w:rFonts w:eastAsia="Malgun Gothic"/>
        </w:rPr>
        <w:t>11.4.2.2.2</w:t>
      </w:r>
      <w:r>
        <w:rPr>
          <w:rFonts w:asciiTheme="minorHAnsi" w:eastAsiaTheme="minorEastAsia" w:hAnsiTheme="minorHAnsi" w:cstheme="minorBidi"/>
          <w:sz w:val="22"/>
          <w:szCs w:val="22"/>
        </w:rPr>
        <w:tab/>
      </w:r>
      <w:r w:rsidRPr="006071D8">
        <w:rPr>
          <w:rFonts w:eastAsia="Malgun Gothic"/>
        </w:rPr>
        <w:t>Minimum requirements</w:t>
      </w:r>
      <w:r>
        <w:tab/>
      </w:r>
      <w:r>
        <w:fldChar w:fldCharType="begin"/>
      </w:r>
      <w:r>
        <w:instrText xml:space="preserve"> PAGEREF _Toc138933389 \h </w:instrText>
      </w:r>
      <w:r>
        <w:fldChar w:fldCharType="separate"/>
      </w:r>
      <w:r>
        <w:t>190</w:t>
      </w:r>
      <w:r>
        <w:fldChar w:fldCharType="end"/>
      </w:r>
    </w:p>
    <w:p w14:paraId="03B8BC58" w14:textId="371352E1" w:rsidR="008C182D" w:rsidRDefault="008C182D">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_Toc138933390 \h </w:instrText>
      </w:r>
      <w:r>
        <w:fldChar w:fldCharType="separate"/>
      </w:r>
      <w:r>
        <w:t>191</w:t>
      </w:r>
      <w:r>
        <w:fldChar w:fldCharType="end"/>
      </w:r>
    </w:p>
    <w:p w14:paraId="611E33CA" w14:textId="42274052" w:rsidR="008C182D" w:rsidRDefault="008C182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_Toc138933391 \h </w:instrText>
      </w:r>
      <w:r>
        <w:fldChar w:fldCharType="separate"/>
      </w:r>
      <w:r>
        <w:t>191</w:t>
      </w:r>
      <w:r>
        <w:fldChar w:fldCharType="end"/>
      </w:r>
    </w:p>
    <w:p w14:paraId="5EB5B295" w14:textId="24A26F00" w:rsidR="008C182D" w:rsidRDefault="008C182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_Toc138933392 \h </w:instrText>
      </w:r>
      <w:r>
        <w:fldChar w:fldCharType="separate"/>
      </w:r>
      <w:r>
        <w:t>192</w:t>
      </w:r>
      <w:r>
        <w:fldChar w:fldCharType="end"/>
      </w:r>
    </w:p>
    <w:p w14:paraId="7B90F509" w14:textId="615DD1A9" w:rsidR="008C182D" w:rsidRDefault="008C182D">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R=193/1024)</w:t>
      </w:r>
      <w:r>
        <w:tab/>
      </w:r>
      <w:r>
        <w:fldChar w:fldCharType="begin"/>
      </w:r>
      <w:r>
        <w:instrText xml:space="preserve"> PAGEREF _Toc138933393 \h </w:instrText>
      </w:r>
      <w:r>
        <w:fldChar w:fldCharType="separate"/>
      </w:r>
      <w:r>
        <w:t>192</w:t>
      </w:r>
      <w:r>
        <w:fldChar w:fldCharType="end"/>
      </w:r>
    </w:p>
    <w:p w14:paraId="03156497" w14:textId="79B08DDD" w:rsidR="008C182D" w:rsidRDefault="008C182D">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R=658/1024)</w:t>
      </w:r>
      <w:r>
        <w:tab/>
      </w:r>
      <w:r>
        <w:fldChar w:fldCharType="begin"/>
      </w:r>
      <w:r>
        <w:instrText xml:space="preserve"> PAGEREF _Toc138933394 \h </w:instrText>
      </w:r>
      <w:r>
        <w:fldChar w:fldCharType="separate"/>
      </w:r>
      <w:r>
        <w:t>197</w:t>
      </w:r>
      <w:r>
        <w:fldChar w:fldCharType="end"/>
      </w:r>
    </w:p>
    <w:p w14:paraId="66C0B451" w14:textId="5E2D6556" w:rsidR="008C182D" w:rsidRDefault="008C182D">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R=567/1024)</w:t>
      </w:r>
      <w:r>
        <w:tab/>
      </w:r>
      <w:r>
        <w:fldChar w:fldCharType="begin"/>
      </w:r>
      <w:r>
        <w:instrText xml:space="preserve"> PAGEREF _Toc138933395 \h </w:instrText>
      </w:r>
      <w:r>
        <w:fldChar w:fldCharType="separate"/>
      </w:r>
      <w:r>
        <w:t>201</w:t>
      </w:r>
      <w:r>
        <w:fldChar w:fldCharType="end"/>
      </w:r>
    </w:p>
    <w:p w14:paraId="09D281DD" w14:textId="31C00EF6" w:rsidR="008C182D" w:rsidRDefault="008C182D">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_Toc138933396 \h </w:instrText>
      </w:r>
      <w:r>
        <w:fldChar w:fldCharType="separate"/>
      </w:r>
      <w:r>
        <w:t>203</w:t>
      </w:r>
      <w:r>
        <w:fldChar w:fldCharType="end"/>
      </w:r>
    </w:p>
    <w:p w14:paraId="6BCCBE1E" w14:textId="142AC467" w:rsidR="008C182D" w:rsidRDefault="008C182D">
      <w:pPr>
        <w:pStyle w:val="TOC8"/>
        <w:rPr>
          <w:rFonts w:asciiTheme="minorHAnsi" w:eastAsiaTheme="minorEastAsia" w:hAnsiTheme="minorHAnsi" w:cstheme="minorBidi"/>
          <w:b w:val="0"/>
          <w:szCs w:val="22"/>
        </w:rPr>
      </w:pPr>
      <w:r>
        <w:t>Annex B (normative): Error Vector Magnitude (FR1)</w:t>
      </w:r>
      <w:r>
        <w:tab/>
      </w:r>
      <w:r>
        <w:fldChar w:fldCharType="begin"/>
      </w:r>
      <w:r>
        <w:instrText xml:space="preserve"> PAGEREF _Toc138933397 \h </w:instrText>
      </w:r>
      <w:r>
        <w:fldChar w:fldCharType="separate"/>
      </w:r>
      <w:r>
        <w:t>204</w:t>
      </w:r>
      <w:r>
        <w:fldChar w:fldCharType="end"/>
      </w:r>
    </w:p>
    <w:p w14:paraId="28A68600" w14:textId="2E68EA3F" w:rsidR="008C182D" w:rsidRDefault="008C182D">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Reference point for measurement</w:t>
      </w:r>
      <w:r>
        <w:tab/>
      </w:r>
      <w:r>
        <w:fldChar w:fldCharType="begin"/>
      </w:r>
      <w:r>
        <w:instrText xml:space="preserve"> PAGEREF _Toc138933398 \h </w:instrText>
      </w:r>
      <w:r>
        <w:fldChar w:fldCharType="separate"/>
      </w:r>
      <w:r>
        <w:t>204</w:t>
      </w:r>
      <w:r>
        <w:fldChar w:fldCharType="end"/>
      </w:r>
    </w:p>
    <w:p w14:paraId="176F86A5" w14:textId="7666CCAB" w:rsidR="008C182D" w:rsidRDefault="008C182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Basic unit of measurement</w:t>
      </w:r>
      <w:r>
        <w:tab/>
      </w:r>
      <w:r>
        <w:fldChar w:fldCharType="begin"/>
      </w:r>
      <w:r>
        <w:instrText xml:space="preserve"> PAGEREF _Toc138933399 \h </w:instrText>
      </w:r>
      <w:r>
        <w:fldChar w:fldCharType="separate"/>
      </w:r>
      <w:r>
        <w:t>204</w:t>
      </w:r>
      <w:r>
        <w:fldChar w:fldCharType="end"/>
      </w:r>
    </w:p>
    <w:p w14:paraId="2C8D16D9" w14:textId="652F72B0" w:rsidR="008C182D" w:rsidRDefault="008C182D">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Modified signal under test</w:t>
      </w:r>
      <w:r>
        <w:tab/>
      </w:r>
      <w:r>
        <w:fldChar w:fldCharType="begin"/>
      </w:r>
      <w:r>
        <w:instrText xml:space="preserve"> PAGEREF _Toc138933400 \h </w:instrText>
      </w:r>
      <w:r>
        <w:fldChar w:fldCharType="separate"/>
      </w:r>
      <w:r>
        <w:t>205</w:t>
      </w:r>
      <w:r>
        <w:fldChar w:fldCharType="end"/>
      </w:r>
    </w:p>
    <w:p w14:paraId="3BB2516F" w14:textId="5F5B2B00" w:rsidR="008C182D" w:rsidRDefault="008C182D">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Estimation of frequency offset</w:t>
      </w:r>
      <w:r>
        <w:tab/>
      </w:r>
      <w:r>
        <w:fldChar w:fldCharType="begin"/>
      </w:r>
      <w:r>
        <w:instrText xml:space="preserve"> PAGEREF _Toc138933401 \h </w:instrText>
      </w:r>
      <w:r>
        <w:fldChar w:fldCharType="separate"/>
      </w:r>
      <w:r>
        <w:t>205</w:t>
      </w:r>
      <w:r>
        <w:fldChar w:fldCharType="end"/>
      </w:r>
    </w:p>
    <w:p w14:paraId="42EAD78E" w14:textId="4D1ECF05" w:rsidR="008C182D" w:rsidRDefault="008C182D">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Estimation of time offset</w:t>
      </w:r>
      <w:r>
        <w:tab/>
      </w:r>
      <w:r>
        <w:fldChar w:fldCharType="begin"/>
      </w:r>
      <w:r>
        <w:instrText xml:space="preserve"> PAGEREF _Toc138933402 \h </w:instrText>
      </w:r>
      <w:r>
        <w:fldChar w:fldCharType="separate"/>
      </w:r>
      <w:r>
        <w:t>205</w:t>
      </w:r>
      <w:r>
        <w:fldChar w:fldCharType="end"/>
      </w:r>
    </w:p>
    <w:p w14:paraId="465C4052" w14:textId="4644D761" w:rsidR="008C182D" w:rsidRDefault="008C182D">
      <w:pPr>
        <w:pStyle w:val="TOC2"/>
        <w:rPr>
          <w:rFonts w:asciiTheme="minorHAnsi" w:eastAsiaTheme="minorEastAsia" w:hAnsiTheme="minorHAnsi" w:cstheme="minorBidi"/>
          <w:sz w:val="22"/>
          <w:szCs w:val="22"/>
        </w:rPr>
      </w:pPr>
      <w:r>
        <w:t>B.5.1</w:t>
      </w:r>
      <w:r>
        <w:rPr>
          <w:rFonts w:asciiTheme="minorHAnsi" w:eastAsiaTheme="minorEastAsia" w:hAnsiTheme="minorHAnsi" w:cstheme="minorBidi"/>
          <w:sz w:val="22"/>
          <w:szCs w:val="22"/>
        </w:rPr>
        <w:tab/>
      </w:r>
      <w:r>
        <w:t>General</w:t>
      </w:r>
      <w:r>
        <w:tab/>
      </w:r>
      <w:r>
        <w:fldChar w:fldCharType="begin"/>
      </w:r>
      <w:r>
        <w:instrText xml:space="preserve"> PAGEREF _Toc138933403 \h </w:instrText>
      </w:r>
      <w:r>
        <w:fldChar w:fldCharType="separate"/>
      </w:r>
      <w:r>
        <w:t>205</w:t>
      </w:r>
      <w:r>
        <w:fldChar w:fldCharType="end"/>
      </w:r>
    </w:p>
    <w:p w14:paraId="5C1C6C8B" w14:textId="6B87467D" w:rsidR="008C182D" w:rsidRDefault="008C182D">
      <w:pPr>
        <w:pStyle w:val="TOC2"/>
        <w:rPr>
          <w:rFonts w:asciiTheme="minorHAnsi" w:eastAsiaTheme="minorEastAsia" w:hAnsiTheme="minorHAnsi" w:cstheme="minorBidi"/>
          <w:sz w:val="22"/>
          <w:szCs w:val="22"/>
        </w:rPr>
      </w:pPr>
      <w:r>
        <w:t>B.5.2</w:t>
      </w:r>
      <w:r>
        <w:rPr>
          <w:rFonts w:asciiTheme="minorHAnsi" w:eastAsiaTheme="minorEastAsia" w:hAnsiTheme="minorHAnsi" w:cstheme="minorBidi"/>
          <w:sz w:val="22"/>
          <w:szCs w:val="22"/>
        </w:rPr>
        <w:tab/>
      </w:r>
      <w:r>
        <w:t>Window length</w:t>
      </w:r>
      <w:r>
        <w:tab/>
      </w:r>
      <w:r>
        <w:fldChar w:fldCharType="begin"/>
      </w:r>
      <w:r>
        <w:instrText xml:space="preserve"> PAGEREF _Toc138933404 \h </w:instrText>
      </w:r>
      <w:r>
        <w:fldChar w:fldCharType="separate"/>
      </w:r>
      <w:r>
        <w:t>206</w:t>
      </w:r>
      <w:r>
        <w:fldChar w:fldCharType="end"/>
      </w:r>
    </w:p>
    <w:p w14:paraId="497CF9C5" w14:textId="75D14C90" w:rsidR="008C182D" w:rsidRDefault="008C182D">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t>Estimation of TX chain amplitude and frequency response parameters</w:t>
      </w:r>
      <w:r>
        <w:tab/>
      </w:r>
      <w:r>
        <w:fldChar w:fldCharType="begin"/>
      </w:r>
      <w:r>
        <w:instrText xml:space="preserve"> PAGEREF _Toc138933405 \h </w:instrText>
      </w:r>
      <w:r>
        <w:fldChar w:fldCharType="separate"/>
      </w:r>
      <w:r>
        <w:t>207</w:t>
      </w:r>
      <w:r>
        <w:fldChar w:fldCharType="end"/>
      </w:r>
    </w:p>
    <w:p w14:paraId="5A86DC46" w14:textId="18B8E83C" w:rsidR="008C182D" w:rsidRDefault="008C182D">
      <w:pPr>
        <w:pStyle w:val="TOC1"/>
        <w:rPr>
          <w:rFonts w:asciiTheme="minorHAnsi" w:eastAsiaTheme="minorEastAsia" w:hAnsiTheme="minorHAnsi" w:cstheme="minorBidi"/>
          <w:szCs w:val="22"/>
        </w:rPr>
      </w:pPr>
      <w:r>
        <w:rPr>
          <w:lang w:eastAsia="en-CA"/>
        </w:rPr>
        <w:t>B.7</w:t>
      </w:r>
      <w:r>
        <w:rPr>
          <w:rFonts w:asciiTheme="minorHAnsi" w:eastAsiaTheme="minorEastAsia" w:hAnsiTheme="minorHAnsi" w:cstheme="minorBidi"/>
          <w:szCs w:val="22"/>
        </w:rPr>
        <w:tab/>
      </w:r>
      <w:r>
        <w:rPr>
          <w:lang w:eastAsia="en-CA"/>
        </w:rPr>
        <w:t>Averaged EVM</w:t>
      </w:r>
      <w:r>
        <w:tab/>
      </w:r>
      <w:r>
        <w:fldChar w:fldCharType="begin"/>
      </w:r>
      <w:r>
        <w:instrText xml:space="preserve"> PAGEREF _Toc138933406 \h </w:instrText>
      </w:r>
      <w:r>
        <w:fldChar w:fldCharType="separate"/>
      </w:r>
      <w:r>
        <w:t>208</w:t>
      </w:r>
      <w:r>
        <w:fldChar w:fldCharType="end"/>
      </w:r>
    </w:p>
    <w:p w14:paraId="02BD3DE1" w14:textId="16CF948C" w:rsidR="008C182D" w:rsidRDefault="008C182D">
      <w:pPr>
        <w:pStyle w:val="TOC8"/>
        <w:rPr>
          <w:rFonts w:asciiTheme="minorHAnsi" w:eastAsiaTheme="minorEastAsia" w:hAnsiTheme="minorHAnsi" w:cstheme="minorBidi"/>
          <w:b w:val="0"/>
          <w:szCs w:val="22"/>
        </w:rPr>
      </w:pPr>
      <w:r>
        <w:rPr>
          <w:lang w:eastAsia="en-CA"/>
        </w:rPr>
        <w:t>Annex C (normative):  Error Vector Magnitude (FR2)</w:t>
      </w:r>
      <w:r>
        <w:tab/>
      </w:r>
      <w:r>
        <w:fldChar w:fldCharType="begin"/>
      </w:r>
      <w:r>
        <w:instrText xml:space="preserve"> PAGEREF _Toc138933407 \h </w:instrText>
      </w:r>
      <w:r>
        <w:fldChar w:fldCharType="separate"/>
      </w:r>
      <w:r>
        <w:t>210</w:t>
      </w:r>
      <w:r>
        <w:fldChar w:fldCharType="end"/>
      </w:r>
    </w:p>
    <w:p w14:paraId="30FB890D" w14:textId="744813DE" w:rsidR="008C182D" w:rsidRDefault="008C182D">
      <w:pPr>
        <w:pStyle w:val="TOC1"/>
        <w:rPr>
          <w:rFonts w:asciiTheme="minorHAnsi" w:eastAsiaTheme="minorEastAsia" w:hAnsiTheme="minorHAnsi" w:cstheme="minorBidi"/>
          <w:szCs w:val="22"/>
        </w:rPr>
      </w:pPr>
      <w:r>
        <w:rPr>
          <w:lang w:eastAsia="en-CA"/>
        </w:rPr>
        <w:t>C.1</w:t>
      </w:r>
      <w:r>
        <w:rPr>
          <w:rFonts w:asciiTheme="minorHAnsi" w:eastAsiaTheme="minorEastAsia" w:hAnsiTheme="minorHAnsi" w:cstheme="minorBidi"/>
          <w:szCs w:val="22"/>
        </w:rPr>
        <w:tab/>
      </w:r>
      <w:r>
        <w:rPr>
          <w:lang w:eastAsia="en-CA"/>
        </w:rPr>
        <w:t>Reference point for measurement</w:t>
      </w:r>
      <w:r>
        <w:tab/>
      </w:r>
      <w:r>
        <w:fldChar w:fldCharType="begin"/>
      </w:r>
      <w:r>
        <w:instrText xml:space="preserve"> PAGEREF _Toc138933408 \h </w:instrText>
      </w:r>
      <w:r>
        <w:fldChar w:fldCharType="separate"/>
      </w:r>
      <w:r>
        <w:t>210</w:t>
      </w:r>
      <w:r>
        <w:fldChar w:fldCharType="end"/>
      </w:r>
    </w:p>
    <w:p w14:paraId="3CC586ED" w14:textId="61B91910" w:rsidR="008C182D" w:rsidRDefault="008C182D">
      <w:pPr>
        <w:pStyle w:val="TOC1"/>
        <w:rPr>
          <w:rFonts w:asciiTheme="minorHAnsi" w:eastAsiaTheme="minorEastAsia" w:hAnsiTheme="minorHAnsi" w:cstheme="minorBidi"/>
          <w:szCs w:val="22"/>
        </w:rPr>
      </w:pPr>
      <w:r>
        <w:rPr>
          <w:lang w:eastAsia="en-CA"/>
        </w:rPr>
        <w:t>C.2</w:t>
      </w:r>
      <w:r>
        <w:rPr>
          <w:rFonts w:asciiTheme="minorHAnsi" w:eastAsiaTheme="minorEastAsia" w:hAnsiTheme="minorHAnsi" w:cstheme="minorBidi"/>
          <w:szCs w:val="22"/>
        </w:rPr>
        <w:tab/>
      </w:r>
      <w:r>
        <w:rPr>
          <w:lang w:eastAsia="en-CA"/>
        </w:rPr>
        <w:t>Basic unit of measurement</w:t>
      </w:r>
      <w:r>
        <w:tab/>
      </w:r>
      <w:r>
        <w:fldChar w:fldCharType="begin"/>
      </w:r>
      <w:r>
        <w:instrText xml:space="preserve"> PAGEREF _Toc138933409 \h </w:instrText>
      </w:r>
      <w:r>
        <w:fldChar w:fldCharType="separate"/>
      </w:r>
      <w:r>
        <w:t>210</w:t>
      </w:r>
      <w:r>
        <w:fldChar w:fldCharType="end"/>
      </w:r>
    </w:p>
    <w:p w14:paraId="00D5FC5B" w14:textId="2802EF7B" w:rsidR="008C182D" w:rsidRDefault="008C182D">
      <w:pPr>
        <w:pStyle w:val="TOC1"/>
        <w:rPr>
          <w:rFonts w:asciiTheme="minorHAnsi" w:eastAsiaTheme="minorEastAsia" w:hAnsiTheme="minorHAnsi" w:cstheme="minorBidi"/>
          <w:szCs w:val="22"/>
        </w:rPr>
      </w:pPr>
      <w:r>
        <w:rPr>
          <w:lang w:eastAsia="en-CA"/>
        </w:rPr>
        <w:t>C.3</w:t>
      </w:r>
      <w:r>
        <w:rPr>
          <w:rFonts w:asciiTheme="minorHAnsi" w:eastAsiaTheme="minorEastAsia" w:hAnsiTheme="minorHAnsi" w:cstheme="minorBidi"/>
          <w:szCs w:val="22"/>
        </w:rPr>
        <w:tab/>
      </w:r>
      <w:r>
        <w:rPr>
          <w:lang w:eastAsia="en-CA"/>
        </w:rPr>
        <w:t>Modified signal under test</w:t>
      </w:r>
      <w:r>
        <w:tab/>
      </w:r>
      <w:r>
        <w:fldChar w:fldCharType="begin"/>
      </w:r>
      <w:r>
        <w:instrText xml:space="preserve"> PAGEREF _Toc138933410 \h </w:instrText>
      </w:r>
      <w:r>
        <w:fldChar w:fldCharType="separate"/>
      </w:r>
      <w:r>
        <w:t>211</w:t>
      </w:r>
      <w:r>
        <w:fldChar w:fldCharType="end"/>
      </w:r>
    </w:p>
    <w:p w14:paraId="2C3EE2C3" w14:textId="4319FC60" w:rsidR="008C182D" w:rsidRDefault="008C182D">
      <w:pPr>
        <w:pStyle w:val="TOC1"/>
        <w:rPr>
          <w:rFonts w:asciiTheme="minorHAnsi" w:eastAsiaTheme="minorEastAsia" w:hAnsiTheme="minorHAnsi" w:cstheme="minorBidi"/>
          <w:szCs w:val="22"/>
        </w:rPr>
      </w:pPr>
      <w:r>
        <w:rPr>
          <w:lang w:eastAsia="en-CA"/>
        </w:rPr>
        <w:t>C.4</w:t>
      </w:r>
      <w:r>
        <w:rPr>
          <w:rFonts w:asciiTheme="minorHAnsi" w:eastAsiaTheme="minorEastAsia" w:hAnsiTheme="minorHAnsi" w:cstheme="minorBidi"/>
          <w:szCs w:val="22"/>
        </w:rPr>
        <w:tab/>
      </w:r>
      <w:r>
        <w:rPr>
          <w:lang w:eastAsia="en-CA"/>
        </w:rPr>
        <w:t>Estimation of frequency offset</w:t>
      </w:r>
      <w:r>
        <w:tab/>
      </w:r>
      <w:r>
        <w:fldChar w:fldCharType="begin"/>
      </w:r>
      <w:r>
        <w:instrText xml:space="preserve"> PAGEREF _Toc138933411 \h </w:instrText>
      </w:r>
      <w:r>
        <w:fldChar w:fldCharType="separate"/>
      </w:r>
      <w:r>
        <w:t>211</w:t>
      </w:r>
      <w:r>
        <w:fldChar w:fldCharType="end"/>
      </w:r>
    </w:p>
    <w:p w14:paraId="038E130F" w14:textId="7C0C2CFC" w:rsidR="008C182D" w:rsidRDefault="008C182D">
      <w:pPr>
        <w:pStyle w:val="TOC1"/>
        <w:rPr>
          <w:rFonts w:asciiTheme="minorHAnsi" w:eastAsiaTheme="minorEastAsia" w:hAnsiTheme="minorHAnsi" w:cstheme="minorBidi"/>
          <w:szCs w:val="22"/>
        </w:rPr>
      </w:pPr>
      <w:r>
        <w:rPr>
          <w:lang w:eastAsia="en-CA"/>
        </w:rPr>
        <w:t>C.5</w:t>
      </w:r>
      <w:r>
        <w:rPr>
          <w:rFonts w:asciiTheme="minorHAnsi" w:eastAsiaTheme="minorEastAsia" w:hAnsiTheme="minorHAnsi" w:cstheme="minorBidi"/>
          <w:szCs w:val="22"/>
        </w:rPr>
        <w:tab/>
      </w:r>
      <w:r>
        <w:rPr>
          <w:lang w:eastAsia="en-CA"/>
        </w:rPr>
        <w:t>Estimation of time offset</w:t>
      </w:r>
      <w:r>
        <w:tab/>
      </w:r>
      <w:r>
        <w:fldChar w:fldCharType="begin"/>
      </w:r>
      <w:r>
        <w:instrText xml:space="preserve"> PAGEREF _Toc138933412 \h </w:instrText>
      </w:r>
      <w:r>
        <w:fldChar w:fldCharType="separate"/>
      </w:r>
      <w:r>
        <w:t>211</w:t>
      </w:r>
      <w:r>
        <w:fldChar w:fldCharType="end"/>
      </w:r>
    </w:p>
    <w:p w14:paraId="7C7DD89C" w14:textId="5989F0D5" w:rsidR="008C182D" w:rsidRDefault="008C182D">
      <w:pPr>
        <w:pStyle w:val="TOC2"/>
        <w:rPr>
          <w:rFonts w:asciiTheme="minorHAnsi" w:eastAsiaTheme="minorEastAsia" w:hAnsiTheme="minorHAnsi" w:cstheme="minorBidi"/>
          <w:sz w:val="22"/>
          <w:szCs w:val="22"/>
        </w:rPr>
      </w:pPr>
      <w:r>
        <w:t>C.5.1</w:t>
      </w:r>
      <w:r>
        <w:rPr>
          <w:rFonts w:asciiTheme="minorHAnsi" w:eastAsiaTheme="minorEastAsia" w:hAnsiTheme="minorHAnsi" w:cstheme="minorBidi"/>
          <w:sz w:val="22"/>
          <w:szCs w:val="22"/>
        </w:rPr>
        <w:tab/>
      </w:r>
      <w:r>
        <w:t>General</w:t>
      </w:r>
      <w:r>
        <w:tab/>
      </w:r>
      <w:r>
        <w:fldChar w:fldCharType="begin"/>
      </w:r>
      <w:r>
        <w:instrText xml:space="preserve"> PAGEREF _Toc138933413 \h </w:instrText>
      </w:r>
      <w:r>
        <w:fldChar w:fldCharType="separate"/>
      </w:r>
      <w:r>
        <w:t>211</w:t>
      </w:r>
      <w:r>
        <w:fldChar w:fldCharType="end"/>
      </w:r>
    </w:p>
    <w:p w14:paraId="02EBDD09" w14:textId="1B81C758" w:rsidR="008C182D" w:rsidRDefault="008C182D">
      <w:pPr>
        <w:pStyle w:val="TOC2"/>
        <w:rPr>
          <w:rFonts w:asciiTheme="minorHAnsi" w:eastAsiaTheme="minorEastAsia" w:hAnsiTheme="minorHAnsi" w:cstheme="minorBidi"/>
          <w:sz w:val="22"/>
          <w:szCs w:val="22"/>
        </w:rPr>
      </w:pPr>
      <w:r>
        <w:t>C.5.2</w:t>
      </w:r>
      <w:r>
        <w:rPr>
          <w:rFonts w:asciiTheme="minorHAnsi" w:eastAsiaTheme="minorEastAsia" w:hAnsiTheme="minorHAnsi" w:cstheme="minorBidi"/>
          <w:sz w:val="22"/>
          <w:szCs w:val="22"/>
        </w:rPr>
        <w:tab/>
      </w:r>
      <w:r>
        <w:t>Window length</w:t>
      </w:r>
      <w:r>
        <w:tab/>
      </w:r>
      <w:r>
        <w:fldChar w:fldCharType="begin"/>
      </w:r>
      <w:r>
        <w:instrText xml:space="preserve"> PAGEREF _Toc138933414 \h </w:instrText>
      </w:r>
      <w:r>
        <w:fldChar w:fldCharType="separate"/>
      </w:r>
      <w:r>
        <w:t>212</w:t>
      </w:r>
      <w:r>
        <w:fldChar w:fldCharType="end"/>
      </w:r>
    </w:p>
    <w:p w14:paraId="2D8B63FC" w14:textId="46C078C5" w:rsidR="008C182D" w:rsidRDefault="008C182D">
      <w:pPr>
        <w:pStyle w:val="TOC1"/>
        <w:rPr>
          <w:rFonts w:asciiTheme="minorHAnsi" w:eastAsiaTheme="minorEastAsia" w:hAnsiTheme="minorHAnsi" w:cstheme="minorBidi"/>
          <w:szCs w:val="22"/>
        </w:rPr>
      </w:pPr>
      <w:r>
        <w:rPr>
          <w:lang w:eastAsia="en-CA"/>
        </w:rPr>
        <w:t>C.6</w:t>
      </w:r>
      <w:r>
        <w:rPr>
          <w:rFonts w:asciiTheme="minorHAnsi" w:eastAsiaTheme="minorEastAsia" w:hAnsiTheme="minorHAnsi" w:cstheme="minorBidi"/>
          <w:szCs w:val="22"/>
        </w:rPr>
        <w:tab/>
      </w:r>
      <w:r>
        <w:rPr>
          <w:lang w:eastAsia="en-CA"/>
        </w:rPr>
        <w:t>Estimation of TX chain amplitude and frequency response parameters</w:t>
      </w:r>
      <w:r>
        <w:tab/>
      </w:r>
      <w:r>
        <w:fldChar w:fldCharType="begin"/>
      </w:r>
      <w:r>
        <w:instrText xml:space="preserve"> PAGEREF _Toc138933415 \h </w:instrText>
      </w:r>
      <w:r>
        <w:fldChar w:fldCharType="separate"/>
      </w:r>
      <w:r>
        <w:t>212</w:t>
      </w:r>
      <w:r>
        <w:fldChar w:fldCharType="end"/>
      </w:r>
    </w:p>
    <w:p w14:paraId="5787797D" w14:textId="4E9D945C" w:rsidR="008C182D" w:rsidRDefault="008C182D">
      <w:pPr>
        <w:pStyle w:val="TOC1"/>
        <w:rPr>
          <w:rFonts w:asciiTheme="minorHAnsi" w:eastAsiaTheme="minorEastAsia" w:hAnsiTheme="minorHAnsi" w:cstheme="minorBidi"/>
          <w:szCs w:val="22"/>
        </w:rPr>
      </w:pPr>
      <w:r>
        <w:rPr>
          <w:lang w:eastAsia="en-CA"/>
        </w:rPr>
        <w:t>C.7</w:t>
      </w:r>
      <w:r>
        <w:rPr>
          <w:rFonts w:asciiTheme="minorHAnsi" w:eastAsiaTheme="minorEastAsia" w:hAnsiTheme="minorHAnsi" w:cstheme="minorBidi"/>
          <w:szCs w:val="22"/>
        </w:rPr>
        <w:tab/>
      </w:r>
      <w:r>
        <w:rPr>
          <w:lang w:eastAsia="en-CA"/>
        </w:rPr>
        <w:t>Averaged EVM</w:t>
      </w:r>
      <w:r>
        <w:tab/>
      </w:r>
      <w:r>
        <w:fldChar w:fldCharType="begin"/>
      </w:r>
      <w:r>
        <w:instrText xml:space="preserve"> PAGEREF _Toc138933416 \h </w:instrText>
      </w:r>
      <w:r>
        <w:fldChar w:fldCharType="separate"/>
      </w:r>
      <w:r>
        <w:t>214</w:t>
      </w:r>
      <w:r>
        <w:fldChar w:fldCharType="end"/>
      </w:r>
    </w:p>
    <w:p w14:paraId="034C9112" w14:textId="14C4C85B" w:rsidR="008C182D" w:rsidRDefault="008C182D">
      <w:pPr>
        <w:pStyle w:val="TOC8"/>
        <w:rPr>
          <w:rFonts w:asciiTheme="minorHAnsi" w:eastAsiaTheme="minorEastAsia" w:hAnsiTheme="minorHAnsi" w:cstheme="minorBidi"/>
          <w:b w:val="0"/>
          <w:szCs w:val="22"/>
        </w:rPr>
      </w:pPr>
      <w:r>
        <w:rPr>
          <w:lang w:eastAsia="en-CA"/>
        </w:rPr>
        <w:t xml:space="preserve">Annex D (normative):  </w:t>
      </w:r>
      <w:r>
        <w:t>Characteristics of the interfering signals</w:t>
      </w:r>
      <w:r>
        <w:tab/>
      </w:r>
      <w:r>
        <w:fldChar w:fldCharType="begin"/>
      </w:r>
      <w:r>
        <w:instrText xml:space="preserve"> PAGEREF _Toc138933417 \h </w:instrText>
      </w:r>
      <w:r>
        <w:fldChar w:fldCharType="separate"/>
      </w:r>
      <w:r>
        <w:t>216</w:t>
      </w:r>
      <w:r>
        <w:fldChar w:fldCharType="end"/>
      </w:r>
    </w:p>
    <w:p w14:paraId="2B661F28" w14:textId="55E5AAC8" w:rsidR="008C182D" w:rsidRDefault="008C182D">
      <w:pPr>
        <w:pStyle w:val="TOC8"/>
        <w:rPr>
          <w:rFonts w:asciiTheme="minorHAnsi" w:eastAsiaTheme="minorEastAsia" w:hAnsiTheme="minorHAnsi" w:cstheme="minorBidi"/>
          <w:b w:val="0"/>
          <w:szCs w:val="22"/>
        </w:rPr>
      </w:pPr>
      <w:r>
        <w:rPr>
          <w:lang w:eastAsia="en-CA"/>
        </w:rPr>
        <w:t>Annex E: Void</w:t>
      </w:r>
      <w:r>
        <w:tab/>
      </w:r>
      <w:r>
        <w:fldChar w:fldCharType="begin"/>
      </w:r>
      <w:r>
        <w:instrText xml:space="preserve"> PAGEREF _Toc138933418 \h </w:instrText>
      </w:r>
      <w:r>
        <w:fldChar w:fldCharType="separate"/>
      </w:r>
      <w:r>
        <w:t>217</w:t>
      </w:r>
      <w:r>
        <w:fldChar w:fldCharType="end"/>
      </w:r>
    </w:p>
    <w:p w14:paraId="07C5FD2E" w14:textId="5EC10F2D" w:rsidR="008C182D" w:rsidRDefault="008C182D">
      <w:pPr>
        <w:pStyle w:val="TOC8"/>
        <w:rPr>
          <w:rFonts w:asciiTheme="minorHAnsi" w:eastAsiaTheme="minorEastAsia" w:hAnsiTheme="minorHAnsi" w:cstheme="minorBidi"/>
          <w:b w:val="0"/>
          <w:szCs w:val="22"/>
        </w:rPr>
      </w:pPr>
      <w:r>
        <w:rPr>
          <w:lang w:eastAsia="en-CA"/>
        </w:rPr>
        <w:t xml:space="preserve">Annex F (normative):  </w:t>
      </w:r>
      <w:r>
        <w:t>Relationship between EIRP based regulatory requirements and 3GPP requirements</w:t>
      </w:r>
      <w:r>
        <w:tab/>
      </w:r>
      <w:r>
        <w:fldChar w:fldCharType="begin"/>
      </w:r>
      <w:r>
        <w:instrText xml:space="preserve"> PAGEREF _Toc138933419 \h </w:instrText>
      </w:r>
      <w:r>
        <w:fldChar w:fldCharType="separate"/>
      </w:r>
      <w:r>
        <w:t>218</w:t>
      </w:r>
      <w:r>
        <w:fldChar w:fldCharType="end"/>
      </w:r>
    </w:p>
    <w:p w14:paraId="518E884E" w14:textId="1D1DFE80" w:rsidR="008C182D" w:rsidRDefault="008C182D">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r>
      <w:r>
        <w:instrText xml:space="preserve"> PAGEREF _Toc138933420 \h </w:instrText>
      </w:r>
      <w:r>
        <w:fldChar w:fldCharType="separate"/>
      </w:r>
      <w:r>
        <w:t>218</w:t>
      </w:r>
      <w:r>
        <w:fldChar w:fldCharType="end"/>
      </w:r>
    </w:p>
    <w:p w14:paraId="640FF3D2" w14:textId="3A5829BA" w:rsidR="008C182D" w:rsidRDefault="008C182D">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Relationship between EIRP based regulatory requirements and conducted requirements</w:t>
      </w:r>
      <w:r>
        <w:tab/>
      </w:r>
      <w:r>
        <w:fldChar w:fldCharType="begin"/>
      </w:r>
      <w:r>
        <w:instrText xml:space="preserve"> PAGEREF _Toc138933421 \h </w:instrText>
      </w:r>
      <w:r>
        <w:fldChar w:fldCharType="separate"/>
      </w:r>
      <w:r>
        <w:t>218</w:t>
      </w:r>
      <w:r>
        <w:fldChar w:fldCharType="end"/>
      </w:r>
    </w:p>
    <w:p w14:paraId="5309B72C" w14:textId="43A69B13" w:rsidR="008C182D" w:rsidRDefault="008C182D">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Relationship between EIRP based regulatory requirements and OTA requirements</w:t>
      </w:r>
      <w:r>
        <w:tab/>
      </w:r>
      <w:r>
        <w:fldChar w:fldCharType="begin"/>
      </w:r>
      <w:r>
        <w:instrText xml:space="preserve"> PAGEREF _Toc138933422 \h </w:instrText>
      </w:r>
      <w:r>
        <w:fldChar w:fldCharType="separate"/>
      </w:r>
      <w:r>
        <w:t>219</w:t>
      </w:r>
      <w:r>
        <w:fldChar w:fldCharType="end"/>
      </w:r>
    </w:p>
    <w:p w14:paraId="36C504CD" w14:textId="6822439F" w:rsidR="008C182D" w:rsidRPr="00472EE5" w:rsidRDefault="008C182D">
      <w:pPr>
        <w:pStyle w:val="TOC8"/>
        <w:rPr>
          <w:rFonts w:asciiTheme="minorHAnsi" w:eastAsiaTheme="minorEastAsia" w:hAnsiTheme="minorHAnsi" w:cstheme="minorBidi"/>
          <w:b w:val="0"/>
          <w:szCs w:val="22"/>
          <w:lang w:val="fr-FR"/>
        </w:rPr>
      </w:pPr>
      <w:r w:rsidRPr="006071D8">
        <w:rPr>
          <w:lang w:val="fr-FR"/>
        </w:rPr>
        <w:t>Annex G (Normative):  Propagation conditions</w:t>
      </w:r>
      <w:r w:rsidRPr="00472EE5">
        <w:rPr>
          <w:lang w:val="fr-FR"/>
        </w:rPr>
        <w:tab/>
      </w:r>
      <w:r>
        <w:fldChar w:fldCharType="begin"/>
      </w:r>
      <w:r w:rsidRPr="00472EE5">
        <w:rPr>
          <w:lang w:val="fr-FR"/>
        </w:rPr>
        <w:instrText xml:space="preserve"> PAGEREF _Toc138933423 \h </w:instrText>
      </w:r>
      <w:r>
        <w:fldChar w:fldCharType="separate"/>
      </w:r>
      <w:r w:rsidRPr="00472EE5">
        <w:rPr>
          <w:lang w:val="fr-FR"/>
        </w:rPr>
        <w:t>220</w:t>
      </w:r>
      <w:r>
        <w:fldChar w:fldCharType="end"/>
      </w:r>
    </w:p>
    <w:p w14:paraId="3F5602F1" w14:textId="1BCC5391" w:rsidR="008C182D" w:rsidRDefault="008C182D">
      <w:pPr>
        <w:pStyle w:val="TOC1"/>
        <w:rPr>
          <w:rFonts w:asciiTheme="minorHAnsi" w:eastAsiaTheme="minorEastAsia" w:hAnsiTheme="minorHAnsi" w:cstheme="minorBidi"/>
          <w:szCs w:val="22"/>
        </w:rPr>
      </w:pPr>
      <w:r w:rsidRPr="00472EE5">
        <w:rPr>
          <w:lang w:val="en-US"/>
        </w:rPr>
        <w:t>G.1</w:t>
      </w:r>
      <w:r>
        <w:rPr>
          <w:rFonts w:asciiTheme="minorHAnsi" w:eastAsiaTheme="minorEastAsia" w:hAnsiTheme="minorHAnsi" w:cstheme="minorBidi"/>
          <w:szCs w:val="22"/>
        </w:rPr>
        <w:tab/>
      </w:r>
      <w:r w:rsidRPr="00472EE5">
        <w:rPr>
          <w:lang w:val="en-US"/>
        </w:rPr>
        <w:t>Static propagation condition</w:t>
      </w:r>
      <w:r>
        <w:tab/>
      </w:r>
      <w:r>
        <w:fldChar w:fldCharType="begin"/>
      </w:r>
      <w:r>
        <w:instrText xml:space="preserve"> PAGEREF _Toc138933424 \h </w:instrText>
      </w:r>
      <w:r>
        <w:fldChar w:fldCharType="separate"/>
      </w:r>
      <w:r>
        <w:t>220</w:t>
      </w:r>
      <w:r>
        <w:fldChar w:fldCharType="end"/>
      </w:r>
    </w:p>
    <w:p w14:paraId="61BBA28D" w14:textId="38D6F113" w:rsidR="008C182D" w:rsidRDefault="008C182D">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_Toc138933425 \h </w:instrText>
      </w:r>
      <w:r>
        <w:fldChar w:fldCharType="separate"/>
      </w:r>
      <w:r>
        <w:t>220</w:t>
      </w:r>
      <w:r>
        <w:fldChar w:fldCharType="end"/>
      </w:r>
    </w:p>
    <w:p w14:paraId="7657F49A" w14:textId="1F0415D0" w:rsidR="008C182D" w:rsidRDefault="008C182D">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_Toc138933426 \h </w:instrText>
      </w:r>
      <w:r>
        <w:fldChar w:fldCharType="separate"/>
      </w:r>
      <w:r>
        <w:t>220</w:t>
      </w:r>
      <w:r>
        <w:fldChar w:fldCharType="end"/>
      </w:r>
    </w:p>
    <w:p w14:paraId="274FC20A" w14:textId="320AC383" w:rsidR="008C182D" w:rsidRDefault="008C182D">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_Toc138933427 \h </w:instrText>
      </w:r>
      <w:r>
        <w:fldChar w:fldCharType="separate"/>
      </w:r>
      <w:r>
        <w:t>221</w:t>
      </w:r>
      <w:r>
        <w:fldChar w:fldCharType="end"/>
      </w:r>
    </w:p>
    <w:p w14:paraId="39D3CA7B" w14:textId="4B641616" w:rsidR="008C182D" w:rsidRDefault="008C182D">
      <w:pPr>
        <w:pStyle w:val="TOC3"/>
        <w:rPr>
          <w:rFonts w:asciiTheme="minorHAnsi" w:eastAsiaTheme="minorEastAsia" w:hAnsiTheme="minorHAnsi" w:cstheme="minorBidi"/>
          <w:sz w:val="22"/>
          <w:szCs w:val="22"/>
        </w:rPr>
      </w:pPr>
      <w:r>
        <w:t>G.2.1.2</w:t>
      </w:r>
      <w:r>
        <w:rPr>
          <w:rFonts w:asciiTheme="minorHAnsi" w:eastAsiaTheme="minorEastAsia" w:hAnsiTheme="minorHAnsi" w:cstheme="minorBidi"/>
          <w:sz w:val="22"/>
          <w:szCs w:val="22"/>
        </w:rPr>
        <w:tab/>
      </w:r>
      <w:r>
        <w:t>Delay profiles for FR2</w:t>
      </w:r>
      <w:r>
        <w:tab/>
      </w:r>
      <w:r>
        <w:fldChar w:fldCharType="begin"/>
      </w:r>
      <w:r>
        <w:instrText xml:space="preserve"> PAGEREF _Toc138933428 \h </w:instrText>
      </w:r>
      <w:r>
        <w:fldChar w:fldCharType="separate"/>
      </w:r>
      <w:r>
        <w:t>222</w:t>
      </w:r>
      <w:r>
        <w:fldChar w:fldCharType="end"/>
      </w:r>
    </w:p>
    <w:p w14:paraId="0D0BAA27" w14:textId="49B5F95F" w:rsidR="008C182D" w:rsidRDefault="008C182D">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_Toc138933429 \h </w:instrText>
      </w:r>
      <w:r>
        <w:fldChar w:fldCharType="separate"/>
      </w:r>
      <w:r>
        <w:t>223</w:t>
      </w:r>
      <w:r>
        <w:fldChar w:fldCharType="end"/>
      </w:r>
    </w:p>
    <w:p w14:paraId="138B4900" w14:textId="0299E9BD" w:rsidR="008C182D" w:rsidRDefault="008C182D">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_Toc138933430 \h </w:instrText>
      </w:r>
      <w:r>
        <w:fldChar w:fldCharType="separate"/>
      </w:r>
      <w:r>
        <w:t>224</w:t>
      </w:r>
      <w:r>
        <w:fldChar w:fldCharType="end"/>
      </w:r>
    </w:p>
    <w:p w14:paraId="617C4CA1" w14:textId="5C21A61D" w:rsidR="008C182D" w:rsidRDefault="008C182D">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 (ULA)</w:t>
      </w:r>
      <w:r>
        <w:tab/>
      </w:r>
      <w:r>
        <w:fldChar w:fldCharType="begin"/>
      </w:r>
      <w:r>
        <w:instrText xml:space="preserve"> PAGEREF _Toc138933431 \h </w:instrText>
      </w:r>
      <w:r>
        <w:fldChar w:fldCharType="separate"/>
      </w:r>
      <w:r>
        <w:t>224</w:t>
      </w:r>
      <w:r>
        <w:fldChar w:fldCharType="end"/>
      </w:r>
    </w:p>
    <w:p w14:paraId="7894AF33" w14:textId="47CC4631" w:rsidR="008C182D" w:rsidRDefault="008C182D">
      <w:pPr>
        <w:pStyle w:val="TOC4"/>
        <w:rPr>
          <w:rFonts w:asciiTheme="minorHAnsi" w:eastAsiaTheme="minorEastAsia" w:hAnsiTheme="minorHAnsi" w:cstheme="minorBidi"/>
          <w:sz w:val="22"/>
          <w:szCs w:val="22"/>
        </w:rPr>
      </w:pPr>
      <w:r>
        <w:t>G.2.3.1.1</w:t>
      </w:r>
      <w:r>
        <w:rPr>
          <w:rFonts w:asciiTheme="minorHAnsi" w:eastAsiaTheme="minorEastAsia" w:hAnsiTheme="minorHAnsi" w:cstheme="minorBidi"/>
          <w:sz w:val="22"/>
          <w:szCs w:val="22"/>
        </w:rPr>
        <w:tab/>
      </w:r>
      <w:r>
        <w:t>Definition of MIMO Correlation Matrices</w:t>
      </w:r>
      <w:r>
        <w:tab/>
      </w:r>
      <w:r>
        <w:fldChar w:fldCharType="begin"/>
      </w:r>
      <w:r>
        <w:instrText xml:space="preserve"> PAGEREF _Toc138933432 \h </w:instrText>
      </w:r>
      <w:r>
        <w:fldChar w:fldCharType="separate"/>
      </w:r>
      <w:r>
        <w:t>224</w:t>
      </w:r>
      <w:r>
        <w:fldChar w:fldCharType="end"/>
      </w:r>
    </w:p>
    <w:p w14:paraId="7B123B3F" w14:textId="436F5946" w:rsidR="008C182D" w:rsidRDefault="008C182D">
      <w:pPr>
        <w:pStyle w:val="TOC4"/>
        <w:rPr>
          <w:rFonts w:asciiTheme="minorHAnsi" w:eastAsiaTheme="minorEastAsia" w:hAnsiTheme="minorHAnsi" w:cstheme="minorBidi"/>
          <w:sz w:val="22"/>
          <w:szCs w:val="22"/>
        </w:rPr>
      </w:pPr>
      <w:r>
        <w:t>G.2.3.1.2</w:t>
      </w:r>
      <w:r>
        <w:rPr>
          <w:rFonts w:asciiTheme="minorHAnsi" w:eastAsiaTheme="minorEastAsia" w:hAnsiTheme="minorHAnsi" w:cstheme="minorBidi"/>
          <w:sz w:val="22"/>
          <w:szCs w:val="22"/>
        </w:rPr>
        <w:tab/>
      </w:r>
      <w:r>
        <w:t>MIMO Correlation Matrices at High, Medium and Low Level</w:t>
      </w:r>
      <w:r>
        <w:tab/>
      </w:r>
      <w:r>
        <w:fldChar w:fldCharType="begin"/>
      </w:r>
      <w:r>
        <w:instrText xml:space="preserve"> PAGEREF _Toc138933433 \h </w:instrText>
      </w:r>
      <w:r>
        <w:fldChar w:fldCharType="separate"/>
      </w:r>
      <w:r>
        <w:t>228</w:t>
      </w:r>
      <w:r>
        <w:fldChar w:fldCharType="end"/>
      </w:r>
    </w:p>
    <w:p w14:paraId="0577ECAE" w14:textId="328E12A2" w:rsidR="008C182D" w:rsidRDefault="008C182D">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_Toc138933434 \h </w:instrText>
      </w:r>
      <w:r>
        <w:fldChar w:fldCharType="separate"/>
      </w:r>
      <w:r>
        <w:t>230</w:t>
      </w:r>
      <w:r>
        <w:fldChar w:fldCharType="end"/>
      </w:r>
    </w:p>
    <w:p w14:paraId="64BF8E60" w14:textId="7403CA78" w:rsidR="008C182D" w:rsidRDefault="008C182D">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_Toc138933435 \h </w:instrText>
      </w:r>
      <w:r>
        <w:fldChar w:fldCharType="separate"/>
      </w:r>
      <w:r>
        <w:t>231</w:t>
      </w:r>
      <w:r>
        <w:fldChar w:fldCharType="end"/>
      </w:r>
    </w:p>
    <w:p w14:paraId="23C5D770" w14:textId="62CEB4E3" w:rsidR="008C182D" w:rsidRDefault="008C182D">
      <w:pPr>
        <w:pStyle w:val="TOC4"/>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Spatial Correlation Matrices at UE and gNB sides</w:t>
      </w:r>
      <w:r>
        <w:tab/>
      </w:r>
      <w:r>
        <w:fldChar w:fldCharType="begin"/>
      </w:r>
      <w:r>
        <w:instrText xml:space="preserve"> PAGEREF _Toc138933436 \h </w:instrText>
      </w:r>
      <w:r>
        <w:fldChar w:fldCharType="separate"/>
      </w:r>
      <w:r>
        <w:t>231</w:t>
      </w:r>
      <w:r>
        <w:fldChar w:fldCharType="end"/>
      </w:r>
    </w:p>
    <w:p w14:paraId="77E6A000" w14:textId="0E1C77EF" w:rsidR="008C182D" w:rsidRDefault="008C182D">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_Toc138933437 \h </w:instrText>
      </w:r>
      <w:r>
        <w:fldChar w:fldCharType="separate"/>
      </w:r>
      <w:r>
        <w:t>231</w:t>
      </w:r>
      <w:r>
        <w:fldChar w:fldCharType="end"/>
      </w:r>
    </w:p>
    <w:p w14:paraId="659528AB" w14:textId="0CB8433D" w:rsidR="008C182D" w:rsidRDefault="008C182D">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_Toc138933438 \h </w:instrText>
      </w:r>
      <w:r>
        <w:fldChar w:fldCharType="separate"/>
      </w:r>
      <w:r>
        <w:t>232</w:t>
      </w:r>
      <w:r>
        <w:fldChar w:fldCharType="end"/>
      </w:r>
    </w:p>
    <w:p w14:paraId="26460DF3" w14:textId="32AA7E58" w:rsidR="008C182D" w:rsidRDefault="008C182D">
      <w:pPr>
        <w:pStyle w:val="TOC4"/>
        <w:rPr>
          <w:rFonts w:asciiTheme="minorHAnsi" w:eastAsiaTheme="minorEastAsia" w:hAnsiTheme="minorHAnsi" w:cstheme="minorBidi"/>
          <w:sz w:val="22"/>
          <w:szCs w:val="22"/>
        </w:rPr>
      </w:pPr>
      <w:r>
        <w:t>G.2.3.2.3</w:t>
      </w:r>
      <w:r>
        <w:rPr>
          <w:rFonts w:asciiTheme="minorHAnsi" w:eastAsiaTheme="minorEastAsia" w:hAnsiTheme="minorHAnsi" w:cstheme="minorBidi"/>
          <w:sz w:val="22"/>
          <w:szCs w:val="22"/>
        </w:rPr>
        <w:tab/>
      </w:r>
      <w:r>
        <w:t>MIMO Correlation Matrices using cross polarized antennas</w:t>
      </w:r>
      <w:r>
        <w:tab/>
      </w:r>
      <w:r>
        <w:fldChar w:fldCharType="begin"/>
      </w:r>
      <w:r>
        <w:instrText xml:space="preserve"> PAGEREF _Toc138933439 \h </w:instrText>
      </w:r>
      <w:r>
        <w:fldChar w:fldCharType="separate"/>
      </w:r>
      <w:r>
        <w:t>232</w:t>
      </w:r>
      <w:r>
        <w:fldChar w:fldCharType="end"/>
      </w:r>
    </w:p>
    <w:p w14:paraId="6891F758" w14:textId="4CE992C4" w:rsidR="008C182D" w:rsidRDefault="008C182D">
      <w:pPr>
        <w:pStyle w:val="TOC8"/>
        <w:rPr>
          <w:rFonts w:asciiTheme="minorHAnsi" w:eastAsiaTheme="minorEastAsia" w:hAnsiTheme="minorHAnsi" w:cstheme="minorBidi"/>
          <w:b w:val="0"/>
          <w:szCs w:val="22"/>
        </w:rPr>
      </w:pPr>
      <w:r>
        <w:t>Annex H (informative): Change history</w:t>
      </w:r>
      <w:r>
        <w:tab/>
      </w:r>
      <w:r>
        <w:fldChar w:fldCharType="begin"/>
      </w:r>
      <w:r>
        <w:instrText xml:space="preserve"> PAGEREF _Toc138933440 \h </w:instrText>
      </w:r>
      <w:r>
        <w:fldChar w:fldCharType="separate"/>
      </w:r>
      <w:r>
        <w:t>233</w:t>
      </w:r>
      <w:r>
        <w:fldChar w:fldCharType="end"/>
      </w:r>
    </w:p>
    <w:p w14:paraId="3E601380" w14:textId="42CAE387" w:rsidR="007D45E9" w:rsidRPr="00C6449B" w:rsidRDefault="008C182D" w:rsidP="007D45E9">
      <w:r>
        <w:rPr>
          <w:noProof/>
          <w:sz w:val="22"/>
        </w:rP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bookmarkStart w:id="8" w:name="_Toc45893108"/>
      <w:bookmarkStart w:id="9" w:name="_Toc53177272"/>
      <w:bookmarkStart w:id="10" w:name="_Toc53177724"/>
      <w:bookmarkStart w:id="11" w:name="_Toc61176358"/>
      <w:bookmarkStart w:id="12" w:name="_Toc67916181"/>
      <w:bookmarkStart w:id="13" w:name="_Toc74670399"/>
      <w:bookmarkStart w:id="14" w:name="_Toc76542434"/>
      <w:bookmarkStart w:id="15" w:name="_Toc82626366"/>
      <w:bookmarkStart w:id="16" w:name="_Toc90414332"/>
      <w:bookmarkStart w:id="17" w:name="_Toc106769421"/>
      <w:bookmarkStart w:id="18" w:name="_Toc115184670"/>
      <w:bookmarkStart w:id="19" w:name="_Toc138839172"/>
      <w:bookmarkStart w:id="20" w:name="_Toc138932535"/>
      <w:bookmarkStart w:id="21" w:name="_Toc138932988"/>
      <w:r w:rsidRPr="00C6449B">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22" w:name="_Toc21126169"/>
      <w:bookmarkStart w:id="23" w:name="_Toc29811054"/>
      <w:bookmarkStart w:id="24" w:name="_Toc29811505"/>
      <w:bookmarkStart w:id="25" w:name="_Toc37268009"/>
      <w:bookmarkStart w:id="26" w:name="_Toc37268460"/>
      <w:bookmarkStart w:id="27" w:name="_Toc45893109"/>
      <w:bookmarkStart w:id="28" w:name="_Toc53177273"/>
      <w:bookmarkStart w:id="29" w:name="_Toc53177725"/>
      <w:bookmarkStart w:id="30" w:name="_Toc61176359"/>
      <w:bookmarkStart w:id="31" w:name="_Toc67916182"/>
      <w:bookmarkStart w:id="32" w:name="_Toc74670400"/>
      <w:bookmarkStart w:id="33" w:name="_Toc76542435"/>
      <w:bookmarkStart w:id="34" w:name="_Toc82626367"/>
      <w:bookmarkStart w:id="35" w:name="_Toc90414333"/>
      <w:bookmarkStart w:id="36" w:name="_Toc106769422"/>
      <w:bookmarkStart w:id="37" w:name="_Toc115184671"/>
      <w:bookmarkStart w:id="38" w:name="_Toc138839173"/>
      <w:bookmarkStart w:id="39" w:name="_Toc138932536"/>
      <w:bookmarkStart w:id="40" w:name="_Toc138932989"/>
      <w:r w:rsidRPr="00C6449B">
        <w:t>1</w:t>
      </w:r>
      <w:r w:rsidRPr="00C6449B">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41" w:name="_Toc21126170"/>
      <w:bookmarkStart w:id="42" w:name="_Toc29811055"/>
      <w:bookmarkStart w:id="43" w:name="_Toc29811506"/>
      <w:bookmarkStart w:id="44" w:name="_Toc37268010"/>
      <w:bookmarkStart w:id="45" w:name="_Toc37268461"/>
      <w:bookmarkStart w:id="46" w:name="_Toc45893110"/>
      <w:bookmarkStart w:id="47" w:name="_Toc53177274"/>
      <w:bookmarkStart w:id="48" w:name="_Toc53177726"/>
      <w:bookmarkStart w:id="49" w:name="_Toc61176360"/>
      <w:bookmarkStart w:id="50" w:name="_Toc67916183"/>
      <w:bookmarkStart w:id="51" w:name="_Toc74670401"/>
      <w:bookmarkStart w:id="52" w:name="_Toc76542436"/>
      <w:bookmarkStart w:id="53" w:name="_Toc82626368"/>
      <w:bookmarkStart w:id="54" w:name="_Toc90414334"/>
      <w:bookmarkStart w:id="55" w:name="_Toc106769423"/>
      <w:bookmarkStart w:id="56" w:name="_Toc115184672"/>
      <w:bookmarkStart w:id="57" w:name="_Toc138839174"/>
      <w:bookmarkStart w:id="58" w:name="_Toc138932537"/>
      <w:bookmarkStart w:id="59" w:name="_Toc138932990"/>
      <w:r w:rsidRPr="00C6449B">
        <w:t>2</w:t>
      </w:r>
      <w:r w:rsidRPr="00C6449B">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60" w:name="OLE_LINK2"/>
      <w:bookmarkStart w:id="61" w:name="OLE_LINK3"/>
      <w:bookmarkStart w:id="62"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60"/>
    <w:bookmarkEnd w:id="61"/>
    <w:bookmarkEnd w:id="62"/>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63" w:name="_Hlk496105834"/>
      <w:r w:rsidRPr="00C6449B">
        <w:t>[3]</w:t>
      </w:r>
      <w:r w:rsidRPr="00C6449B">
        <w:tab/>
        <w:t>Recommendation ITU-R SM.328: "Spectra and bandwidth of emissions".</w:t>
      </w:r>
    </w:p>
    <w:bookmarkEnd w:id="63"/>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t>[7]</w:t>
      </w:r>
      <w:r w:rsidRPr="00C6449B">
        <w:ta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64" w:name="_Toc13079568"/>
      <w:bookmarkStart w:id="65" w:name="_Toc29811056"/>
      <w:bookmarkStart w:id="66" w:name="_Toc29811507"/>
      <w:bookmarkStart w:id="67" w:name="_Toc37268011"/>
      <w:bookmarkStart w:id="68" w:name="_Toc37268462"/>
      <w:bookmarkStart w:id="69" w:name="_Toc45893111"/>
      <w:bookmarkStart w:id="70" w:name="_Toc53177275"/>
      <w:bookmarkStart w:id="71" w:name="_Toc53177727"/>
      <w:bookmarkStart w:id="72" w:name="_Toc61176361"/>
      <w:bookmarkStart w:id="73" w:name="_Toc67916184"/>
      <w:bookmarkStart w:id="74" w:name="_Toc74670402"/>
      <w:bookmarkStart w:id="75" w:name="_Toc76542437"/>
      <w:bookmarkStart w:id="76" w:name="_Toc82626369"/>
      <w:bookmarkStart w:id="77" w:name="_Toc90414335"/>
      <w:bookmarkStart w:id="78" w:name="_Toc106769424"/>
      <w:bookmarkStart w:id="79" w:name="_Toc115184673"/>
      <w:bookmarkStart w:id="80" w:name="_Toc138839175"/>
      <w:bookmarkStart w:id="81" w:name="_Toc138932538"/>
      <w:bookmarkStart w:id="82" w:name="_Toc138932991"/>
      <w:r w:rsidRPr="00C6449B">
        <w:t>3</w:t>
      </w:r>
      <w:r w:rsidRPr="00C6449B">
        <w:tab/>
        <w:t>Definitions, symbols and abbreviations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2A583093" w14:textId="77777777" w:rsidR="00CF08D6" w:rsidRPr="00C6449B" w:rsidRDefault="00CF08D6" w:rsidP="00CF08D6">
      <w:pPr>
        <w:pStyle w:val="Heading2"/>
      </w:pPr>
      <w:bookmarkStart w:id="83" w:name="_Toc13079569"/>
      <w:bookmarkStart w:id="84" w:name="_Toc29811057"/>
      <w:bookmarkStart w:id="85" w:name="_Toc29811508"/>
      <w:bookmarkStart w:id="86" w:name="_Toc37268012"/>
      <w:bookmarkStart w:id="87" w:name="_Toc37268463"/>
      <w:bookmarkStart w:id="88" w:name="_Toc45893112"/>
      <w:bookmarkStart w:id="89" w:name="_Toc53177276"/>
      <w:bookmarkStart w:id="90" w:name="_Toc53177728"/>
      <w:bookmarkStart w:id="91" w:name="_Toc61176362"/>
      <w:bookmarkStart w:id="92" w:name="_Toc67916185"/>
      <w:bookmarkStart w:id="93" w:name="_Toc74670403"/>
      <w:bookmarkStart w:id="94" w:name="_Toc76542438"/>
      <w:bookmarkStart w:id="95" w:name="_Toc82626370"/>
      <w:bookmarkStart w:id="96" w:name="_Toc90414336"/>
      <w:bookmarkStart w:id="97" w:name="_Toc106769425"/>
      <w:bookmarkStart w:id="98" w:name="_Toc115184674"/>
      <w:bookmarkStart w:id="99" w:name="_Toc138839176"/>
      <w:bookmarkStart w:id="100" w:name="_Toc138932539"/>
      <w:bookmarkStart w:id="101" w:name="_Toc138932992"/>
      <w:r w:rsidRPr="00C6449B">
        <w:t>3.1</w:t>
      </w:r>
      <w:r w:rsidRPr="00C6449B">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44C3333" w14:textId="77777777" w:rsidR="00CF08D6" w:rsidRPr="00C6449B" w:rsidRDefault="00CF08D6" w:rsidP="00CF08D6">
      <w:r w:rsidRPr="00C6449B">
        <w:t xml:space="preserve">For the purposes of the present document, the terms and definitions given in </w:t>
      </w:r>
      <w:bookmarkStart w:id="102" w:name="OLE_LINK6"/>
      <w:bookmarkStart w:id="103" w:name="OLE_LINK7"/>
      <w:bookmarkStart w:id="104" w:name="OLE_LINK8"/>
      <w:r w:rsidRPr="00C6449B">
        <w:t xml:space="preserve">3GPP </w:t>
      </w:r>
      <w:bookmarkEnd w:id="102"/>
      <w:bookmarkEnd w:id="103"/>
      <w:bookmarkEnd w:id="104"/>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105" w:name="_Hlk513018421"/>
      <w:r w:rsidRPr="00C6449B">
        <w:rPr>
          <w:rFonts w:eastAsia="SimSun"/>
          <w:b/>
          <w:bCs/>
        </w:rPr>
        <w:t>Aggregated</w:t>
      </w:r>
      <w:r w:rsidRPr="00C6449B">
        <w:rPr>
          <w:rFonts w:eastAsia="SimSun"/>
          <w:b/>
          <w:bCs/>
          <w:lang w:val="en-US"/>
        </w:rPr>
        <w:t xml:space="preserve"> BS 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is measured in MHz.</w:t>
      </w:r>
      <w:bookmarkEnd w:id="105"/>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r w:rsidRPr="00C6449B">
        <w:rPr>
          <w:b/>
        </w:rPr>
        <w:t xml:space="preserve">Base Station RF Bandwidth edge: </w:t>
      </w:r>
      <w:r w:rsidRPr="00C6449B">
        <w:t xml:space="preserve">frequency of one of the edges of the </w:t>
      </w:r>
      <w:r w:rsidRPr="00C6449B">
        <w:rPr>
          <w:i/>
          <w:iCs/>
        </w:rPr>
        <w:t>Base Station RF Bandwidth</w:t>
      </w:r>
      <w:r w:rsidRPr="00C6449B">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r w:rsidRPr="00C6449B">
        <w:rPr>
          <w:b/>
        </w:rPr>
        <w:t>beam:</w:t>
      </w:r>
      <w:r w:rsidRPr="00C6449B">
        <w:t xml:space="preserve"> beam (of the antenna) is the main lobe of the radiation pattern of an </w:t>
      </w:r>
      <w:r w:rsidRPr="00C6449B">
        <w:rPr>
          <w:i/>
        </w:rPr>
        <w:t>antenna array</w:t>
      </w:r>
    </w:p>
    <w:p w14:paraId="7680652D" w14:textId="77777777" w:rsidR="00CF08D6" w:rsidRPr="00C6449B" w:rsidRDefault="00CF08D6" w:rsidP="00CF08D6">
      <w:pPr>
        <w:pStyle w:val="NO"/>
      </w:pPr>
      <w:r w:rsidRPr="00C6449B">
        <w:t>NOTE:</w:t>
      </w:r>
      <w:r w:rsidRPr="00C6449B">
        <w:tab/>
        <w:t xml:space="preserve">For certain BS </w:t>
      </w:r>
      <w:r w:rsidRPr="00C6449B">
        <w:rPr>
          <w:i/>
        </w:rPr>
        <w:t>antenna array</w:t>
      </w:r>
      <w:r w:rsidRPr="00C6449B">
        <w:t xml:space="preserve">, there may be more than one </w:t>
      </w:r>
      <w:r w:rsidRPr="00C6449B">
        <w:rPr>
          <w:i/>
        </w:rPr>
        <w:t>beam</w:t>
      </w:r>
      <w:r w:rsidRPr="00C6449B">
        <w:t>.</w:t>
      </w:r>
    </w:p>
    <w:p w14:paraId="36B675B2" w14:textId="77777777" w:rsidR="00CF08D6" w:rsidRPr="00C6449B" w:rsidRDefault="00CF08D6" w:rsidP="00CF08D6">
      <w:r w:rsidRPr="00C6449B">
        <w:rPr>
          <w:b/>
        </w:rPr>
        <w:t>beam centre direction:</w:t>
      </w:r>
      <w:r w:rsidRPr="00C6449B">
        <w:t xml:space="preserve"> direction equal to the geometric centre of the half-power contour of the </w:t>
      </w:r>
      <w:r w:rsidRPr="00C6449B">
        <w:rPr>
          <w:i/>
        </w:rPr>
        <w:t>beam</w:t>
      </w:r>
    </w:p>
    <w:p w14:paraId="10CDFB5E" w14:textId="77777777" w:rsidR="00CF08D6" w:rsidRPr="00C6449B" w:rsidRDefault="00CF08D6" w:rsidP="00CF08D6">
      <w:r w:rsidRPr="00C6449B">
        <w:rPr>
          <w:b/>
        </w:rPr>
        <w:t>beam direction pair:</w:t>
      </w:r>
      <w:r w:rsidRPr="00C6449B">
        <w:t xml:space="preserve"> data set consisting of 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106" w:name="_Hlk500327898"/>
      <w:r w:rsidRPr="00C6449B">
        <w:rPr>
          <w:rFonts w:cs="v5.0.0"/>
          <w:b/>
          <w:bCs/>
        </w:rPr>
        <w:t xml:space="preserve">Channel edge: </w:t>
      </w:r>
      <w:r w:rsidRPr="00C6449B">
        <w:rPr>
          <w:rFonts w:cs="v5.0.0"/>
          <w:snapToGrid w:val="0"/>
        </w:rPr>
        <w:t>lowest or highest frequency of the</w:t>
      </w:r>
      <w:r w:rsidRPr="00C6449B">
        <w:rPr>
          <w:rFonts w:cs="v5.0.0"/>
          <w:snapToGrid w:val="0"/>
          <w:lang w:val="en-US"/>
        </w:rPr>
        <w:t xml:space="preserve"> NR</w:t>
      </w:r>
      <w:r w:rsidRPr="00C6449B">
        <w:rPr>
          <w:rFonts w:cs="v5.0.0"/>
          <w:snapToGrid w:val="0"/>
        </w:rPr>
        <w:t xml:space="preserve"> carrier, separated by the </w:t>
      </w:r>
      <w:r w:rsidRPr="00C6449B">
        <w:rPr>
          <w:rFonts w:cs="v5.0.0"/>
          <w:i/>
          <w:iCs/>
          <w:snapToGrid w:val="0"/>
          <w:lang w:val="en-US"/>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rPr>
        <w:t>co-location reference antenna</w:t>
      </w:r>
      <w:r w:rsidRPr="00C6449B">
        <w:rPr>
          <w:lang w:val="en-US"/>
        </w:rPr>
        <w:t xml:space="preserve">: </w:t>
      </w:r>
      <w:r w:rsidRPr="00C6449B">
        <w:t>a passive antenna used as reference for base station to base station co-location requirements</w:t>
      </w:r>
    </w:p>
    <w:p w14:paraId="33551B5F" w14:textId="77777777" w:rsidR="00CF08D6" w:rsidRPr="00C6449B" w:rsidRDefault="00CF08D6" w:rsidP="00CF08D6">
      <w:bookmarkStart w:id="107" w:name="_Hlk490252228"/>
      <w:bookmarkStart w:id="108" w:name="_Hlk494631435"/>
      <w:bookmarkEnd w:id="106"/>
      <w:r w:rsidRPr="00C6449B">
        <w:rPr>
          <w:b/>
        </w:rPr>
        <w:t xml:space="preserve">Contiguous carriers: </w:t>
      </w:r>
      <w:r w:rsidRPr="00C6449B">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rPr>
        <w:t>.</w:t>
      </w:r>
    </w:p>
    <w:p w14:paraId="7757022B" w14:textId="77777777" w:rsidR="00CF08D6" w:rsidRPr="00C6449B" w:rsidRDefault="00CF08D6" w:rsidP="00CF08D6">
      <w:pPr>
        <w:pStyle w:val="NO"/>
      </w:pPr>
      <w:r w:rsidRPr="00C6449B">
        <w:t>NOTE:</w:t>
      </w:r>
      <w:r w:rsidRPr="00C6449B">
        <w:tab/>
        <w:t>Carriers aggregated in each band can be contiguous or non-contiguous.</w:t>
      </w:r>
    </w:p>
    <w:p w14:paraId="5FFB32B7" w14:textId="77777777" w:rsidR="00CF08D6" w:rsidRPr="00C6449B" w:rsidRDefault="00CF08D6" w:rsidP="00CF08D6">
      <w:pPr>
        <w:rPr>
          <w:rFonts w:eastAsia="Malgun Gothic"/>
          <w:b/>
          <w:lang w:val="en-US"/>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r w:rsidRPr="00C6449B">
        <w:rPr>
          <w:b/>
        </w:rPr>
        <w:t xml:space="preserve">Intra-band contiguous carrier aggregation: </w:t>
      </w:r>
      <w:r w:rsidRPr="00C6449B">
        <w:rPr>
          <w:i/>
          <w:iCs/>
        </w:rPr>
        <w:t>contiguous carriers</w:t>
      </w:r>
      <w:r w:rsidRPr="00C6449B">
        <w:t xml:space="preserve"> aggregated in the same </w:t>
      </w:r>
      <w:r w:rsidRPr="00C6449B">
        <w:rPr>
          <w:i/>
        </w:rPr>
        <w:t>operating band</w:t>
      </w:r>
      <w:r w:rsidRPr="00C6449B">
        <w:t>.</w:t>
      </w:r>
    </w:p>
    <w:p w14:paraId="1422AA5B" w14:textId="77777777" w:rsidR="00CF08D6" w:rsidRPr="00C6449B" w:rsidRDefault="00CF08D6" w:rsidP="00CF08D6">
      <w:pPr>
        <w:rPr>
          <w:rFonts w:eastAsia="SimSun"/>
          <w:lang w:val="en-US"/>
        </w:rPr>
      </w:pPr>
      <w:r w:rsidRPr="00C6449B">
        <w:rPr>
          <w:b/>
        </w:rPr>
        <w:t xml:space="preserve">Intra-band non-contiguous carrier aggregation: </w:t>
      </w:r>
      <w:r w:rsidRPr="00C6449B">
        <w:t xml:space="preserve">non-contiguous carriers aggregated in the same </w:t>
      </w:r>
      <w:r w:rsidRPr="00C6449B">
        <w:rPr>
          <w:i/>
        </w:rPr>
        <w:t>operating band</w:t>
      </w:r>
      <w:r w:rsidRPr="00C6449B">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rPr>
        <w:t>sub-block</w:t>
      </w:r>
      <w:r w:rsidRPr="00C6449B">
        <w:rPr>
          <w:b/>
        </w:rPr>
        <w:t xml:space="preserve"> edge: </w:t>
      </w:r>
      <w:r w:rsidRPr="00C6449B">
        <w:t xml:space="preserve">frequency at the lower edge of </w:t>
      </w:r>
      <w:r w:rsidRPr="00C6449B">
        <w:rPr>
          <w:rFonts w:eastAsia="SimSun"/>
        </w:rPr>
        <w:t>one</w:t>
      </w:r>
      <w:r w:rsidRPr="00C6449B">
        <w:rPr>
          <w:i/>
          <w:iCs/>
        </w:rPr>
        <w:t xml:space="preserve"> </w:t>
      </w:r>
      <w:r w:rsidRPr="00C6449B">
        <w:rPr>
          <w:rFonts w:eastAsia="SimSun"/>
          <w:i/>
          <w:iCs/>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107"/>
    <w:bookmarkEnd w:id="108"/>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element/sub-array radiation pattern 3dB </w:t>
      </w:r>
      <w:r w:rsidRPr="00C6449B">
        <w:rPr>
          <w:i/>
        </w:rPr>
        <w:t>beamwidth</w:t>
      </w:r>
      <w:r w:rsidRPr="00C6449B">
        <w:t>.</w:t>
      </w:r>
    </w:p>
    <w:p w14:paraId="27708E85" w14:textId="77777777" w:rsidR="00CF08D6" w:rsidRPr="00C6449B" w:rsidRDefault="00CF08D6" w:rsidP="00CF08D6">
      <w:r w:rsidRPr="00C6449B">
        <w:rPr>
          <w:b/>
        </w:rPr>
        <w:t>OTA sensitivity directions declaration:</w:t>
      </w:r>
      <w:r w:rsidRPr="00C6449B">
        <w:t xml:space="preserve"> set of manufacturer declarations comprising at least one set of declared minimum EIS values (with </w:t>
      </w:r>
      <w:r w:rsidRPr="00C6449B">
        <w:rPr>
          <w:i/>
        </w:rPr>
        <w:t>BS channel bandwidth</w:t>
      </w:r>
      <w:r w:rsidRPr="00C6449B">
        <w:t>), and related directions over which the EIS applies</w:t>
      </w:r>
    </w:p>
    <w:p w14:paraId="24183C4A" w14:textId="77777777" w:rsidR="00CF08D6" w:rsidRPr="00C6449B" w:rsidRDefault="00CF08D6" w:rsidP="00CF08D6">
      <w:pPr>
        <w:pStyle w:val="NO"/>
      </w:pPr>
      <w:r w:rsidRPr="00C6449B">
        <w:t>NOTE:</w:t>
      </w:r>
      <w:r w:rsidRPr="00C6449B">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rPr>
        <w:t>Radio Bandwidth:</w:t>
      </w:r>
      <w:r w:rsidRPr="00C6449B">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r w:rsidRPr="00C6449B">
        <w:rPr>
          <w:b/>
          <w:bCs/>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109" w:name="_Hlk496012569"/>
      <w:r w:rsidRPr="00C6449B">
        <w:rPr>
          <w:b/>
        </w:rPr>
        <w:t xml:space="preserve">rated carrier output power: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109"/>
    <w:p w14:paraId="06AB7490" w14:textId="77777777" w:rsidR="00CF08D6" w:rsidRPr="00C6449B" w:rsidRDefault="00CF08D6" w:rsidP="00CF08D6">
      <w:pPr>
        <w:rPr>
          <w:bCs/>
        </w:rPr>
      </w:pPr>
      <w:r w:rsidRPr="00C6449B">
        <w:rPr>
          <w:b/>
          <w:bCs/>
        </w:rPr>
        <w:t xml:space="preserve">reference beam direction pair: </w:t>
      </w:r>
      <w:r w:rsidRPr="00C6449B">
        <w:rPr>
          <w:bCs/>
        </w:rPr>
        <w:t xml:space="preserve">declared </w:t>
      </w:r>
      <w:r w:rsidRPr="00C6449B">
        <w:rPr>
          <w:bCs/>
          <w:i/>
        </w:rPr>
        <w:t>beam direction pair</w:t>
      </w:r>
      <w:r w:rsidRPr="00C6449B">
        <w:rPr>
          <w:bCs/>
        </w:rPr>
        <w:t xml:space="preserve">, including reference </w:t>
      </w:r>
      <w:r w:rsidRPr="00C6449B">
        <w:rPr>
          <w:bCs/>
          <w:i/>
        </w:rPr>
        <w:t>beam centre direction</w:t>
      </w:r>
      <w:r w:rsidRPr="00C6449B">
        <w:rPr>
          <w:bCs/>
        </w:rPr>
        <w:t xml:space="preserve"> and reference </w:t>
      </w:r>
      <w:r w:rsidRPr="00C6449B">
        <w:rPr>
          <w:bCs/>
          <w:i/>
        </w:rPr>
        <w:t>beam peak direction</w:t>
      </w:r>
      <w:r w:rsidRPr="00C6449B">
        <w:rPr>
          <w:bCs/>
        </w:rPr>
        <w:t xml:space="preserve"> where the reference </w:t>
      </w:r>
      <w:r w:rsidRPr="00C6449B">
        <w:rPr>
          <w:bCs/>
          <w:i/>
        </w:rPr>
        <w:t>beam peak direction</w:t>
      </w:r>
      <w:r w:rsidRPr="00C6449B">
        <w:rPr>
          <w:bCs/>
        </w:rPr>
        <w:t xml:space="preserve"> is the direction for the intended maximum EIRP within the </w:t>
      </w:r>
      <w:r w:rsidRPr="00C6449B">
        <w:rPr>
          <w:bCs/>
          <w:i/>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rPr>
      </w:pPr>
      <w:r w:rsidRPr="00C6449B">
        <w:rPr>
          <w:b/>
          <w:bCs/>
        </w:rPr>
        <w:t>receiver target reference direction:</w:t>
      </w:r>
      <w:r w:rsidRPr="00C6449B">
        <w:rPr>
          <w:bCs/>
        </w:rPr>
        <w:t xml:space="preserve"> direction inside the </w:t>
      </w:r>
      <w:r w:rsidRPr="00C6449B">
        <w:rPr>
          <w:bCs/>
          <w:i/>
        </w:rPr>
        <w:t>OTA sensitivity directions declaration</w:t>
      </w:r>
      <w:r w:rsidRPr="00C6449B" w:rsidDel="00EA63E7">
        <w:rPr>
          <w:bCs/>
          <w:i/>
        </w:rPr>
        <w:t xml:space="preserve"> </w:t>
      </w:r>
      <w:r w:rsidRPr="00C6449B">
        <w:rPr>
          <w:bCs/>
        </w:rPr>
        <w:t xml:space="preserve">declared by the manufacturer for conformance testing. For an OSDD without </w:t>
      </w:r>
      <w:r w:rsidRPr="00C6449B">
        <w:rPr>
          <w:bCs/>
          <w:i/>
        </w:rPr>
        <w:t>receiver target redirection range</w:t>
      </w:r>
      <w:r w:rsidRPr="00C6449B">
        <w:rPr>
          <w:bCs/>
        </w:rPr>
        <w:t xml:space="preserve">, this is a direction inside the </w:t>
      </w:r>
      <w:r w:rsidRPr="00C6449B">
        <w:rPr>
          <w:bCs/>
          <w:i/>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rPr>
        <w:t>sensitivity RoAoA:</w:t>
      </w:r>
      <w:r w:rsidRPr="00C6449B">
        <w:rPr>
          <w:bCs/>
        </w:rPr>
        <w:t xml:space="preserve"> RoAoA within the </w:t>
      </w:r>
      <w:r w:rsidRPr="00C6449B">
        <w:rPr>
          <w:bCs/>
          <w:i/>
        </w:rPr>
        <w:t>OTA sensitivity directions declaration</w:t>
      </w:r>
      <w:r w:rsidRPr="00C6449B">
        <w:rPr>
          <w:bCs/>
        </w:rPr>
        <w:t xml:space="preserve">, within which the declared EIS(s) of an OSDD is intended to be achieved at any </w:t>
      </w:r>
      <w:r w:rsidRPr="00C6449B">
        <w:t>instance of time</w:t>
      </w:r>
      <w:r w:rsidRPr="00C6449B">
        <w:rPr>
          <w:bCs/>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r w:rsidRPr="00C6449B">
        <w:rPr>
          <w:b/>
        </w:rPr>
        <w:t>transceiver array boundary:</w:t>
      </w:r>
      <w:r w:rsidRPr="00C6449B">
        <w:t xml:space="preserve"> conducted interface between the transceiver unit array and the composite antenna</w:t>
      </w:r>
    </w:p>
    <w:p w14:paraId="595F8C3D" w14:textId="77777777" w:rsidR="00CF08D6" w:rsidRPr="00C6449B" w:rsidRDefault="00CF08D6" w:rsidP="00CF08D6">
      <w:r w:rsidRPr="00C6449B">
        <w:rPr>
          <w:b/>
        </w:rPr>
        <w:t>transmission bandwidth</w:t>
      </w:r>
      <w:r w:rsidRPr="00C6449B">
        <w:rPr>
          <w:b/>
          <w:lang w:val="en-US"/>
        </w:rPr>
        <w:t xml:space="preserve">: </w:t>
      </w:r>
      <w:r w:rsidRPr="00C6449B">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rPr>
        <w:t>sub-block</w:t>
      </w:r>
      <w:r w:rsidRPr="00C6449B">
        <w:rPr>
          <w:b/>
        </w:rPr>
        <w:t xml:space="preserve"> edge: </w:t>
      </w:r>
      <w:r w:rsidRPr="00C6449B">
        <w:t xml:space="preserve">frequency at the upper edge of </w:t>
      </w:r>
      <w:r w:rsidRPr="00C6449B">
        <w:rPr>
          <w:rFonts w:eastAsia="SimSun"/>
        </w:rPr>
        <w:t>one</w:t>
      </w:r>
      <w:r w:rsidRPr="00C6449B">
        <w:t xml:space="preserve"> </w:t>
      </w:r>
      <w:r w:rsidRPr="00C6449B">
        <w:rPr>
          <w:rFonts w:eastAsia="SimSun"/>
          <w:i/>
          <w:iCs/>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110" w:name="_Toc13079570"/>
      <w:bookmarkStart w:id="111" w:name="_Toc29811058"/>
      <w:bookmarkStart w:id="112" w:name="_Toc29811509"/>
      <w:bookmarkStart w:id="113" w:name="_Toc37268013"/>
      <w:bookmarkStart w:id="114" w:name="_Toc37268464"/>
      <w:bookmarkStart w:id="115" w:name="_Toc45893113"/>
      <w:bookmarkStart w:id="116" w:name="_Toc53177277"/>
      <w:bookmarkStart w:id="117" w:name="_Toc53177729"/>
      <w:bookmarkStart w:id="118" w:name="_Toc61176363"/>
      <w:bookmarkStart w:id="119" w:name="_Toc67916186"/>
      <w:bookmarkStart w:id="120" w:name="_Toc74670404"/>
      <w:bookmarkStart w:id="121" w:name="_Toc76542439"/>
      <w:bookmarkStart w:id="122" w:name="_Toc82626371"/>
      <w:bookmarkStart w:id="123" w:name="_Toc90414337"/>
      <w:bookmarkStart w:id="124" w:name="_Toc106769426"/>
      <w:bookmarkStart w:id="125" w:name="_Toc115184675"/>
      <w:bookmarkStart w:id="126" w:name="_Toc138839177"/>
      <w:bookmarkStart w:id="127" w:name="_Toc138932540"/>
      <w:bookmarkStart w:id="128" w:name="_Toc138932993"/>
      <w:r w:rsidRPr="00C6449B">
        <w:t>3.2</w:t>
      </w:r>
      <w:r w:rsidRPr="00C6449B">
        <w:tab/>
        <w:t>Symbols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pPr>
      <w:r w:rsidRPr="00C6449B">
        <w:t>F</w:t>
      </w:r>
      <w:r w:rsidRPr="00C6449B">
        <w:rPr>
          <w:vertAlign w:val="subscript"/>
        </w:rPr>
        <w:t>FBWhigh</w:t>
      </w:r>
      <w:r w:rsidRPr="00C6449B">
        <w:rPr>
          <w:vertAlign w:val="subscript"/>
        </w:rPr>
        <w:tab/>
      </w:r>
      <w:r w:rsidRPr="00C6449B">
        <w:t xml:space="preserve">Highest supported frequency within supported </w:t>
      </w:r>
      <w:r w:rsidRPr="00C6449B">
        <w:rPr>
          <w:i/>
        </w:rPr>
        <w:t>operating band</w:t>
      </w:r>
      <w:r w:rsidRPr="00C6449B">
        <w:t xml:space="preserve">, for which </w:t>
      </w:r>
      <w:r w:rsidRPr="00C6449B">
        <w:rPr>
          <w:i/>
        </w:rPr>
        <w:t>fractional bandwidth</w:t>
      </w:r>
      <w:r w:rsidRPr="00C6449B">
        <w:t xml:space="preserve"> support was declared</w:t>
      </w:r>
    </w:p>
    <w:p w14:paraId="63C93E60" w14:textId="77777777" w:rsidR="00CF08D6" w:rsidRPr="00C6449B" w:rsidRDefault="00CF08D6" w:rsidP="00CF08D6">
      <w:pPr>
        <w:pStyle w:val="EW"/>
      </w:pPr>
      <w:r w:rsidRPr="00C6449B">
        <w:t>F</w:t>
      </w:r>
      <w:r w:rsidRPr="00C6449B">
        <w:rPr>
          <w:vertAlign w:val="subscript"/>
        </w:rPr>
        <w:t>FBWlow</w:t>
      </w:r>
      <w:r w:rsidRPr="00C6449B">
        <w:tab/>
        <w:t xml:space="preserve">Lowest supported frequency within supported </w:t>
      </w:r>
      <w:r w:rsidRPr="00C6449B">
        <w:rPr>
          <w:i/>
        </w:rPr>
        <w:t>operating band</w:t>
      </w:r>
      <w:r w:rsidRPr="00C6449B">
        <w:t xml:space="preserve">, for which </w:t>
      </w:r>
      <w:r w:rsidRPr="00C6449B">
        <w:rPr>
          <w:i/>
        </w:rPr>
        <w:t>fractional bandwidth</w:t>
      </w:r>
      <w:r w:rsidRPr="00C6449B">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pPr>
      <w:r w:rsidRPr="00C6449B">
        <w:rPr>
          <w:rFonts w:cs="Arial"/>
        </w:rPr>
        <w:t>F</w:t>
      </w:r>
      <w:r w:rsidRPr="00C6449B">
        <w:rPr>
          <w:rFonts w:cs="Arial"/>
          <w:vertAlign w:val="subscript"/>
        </w:rPr>
        <w:t>UL,high</w:t>
      </w:r>
      <w:r w:rsidRPr="00C6449B">
        <w:rPr>
          <w:rFonts w:cs="Arial"/>
          <w:vertAlign w:val="subscript"/>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rPr>
      </w:pPr>
      <w:r w:rsidRPr="00C6449B">
        <w:rPr>
          <w:lang w:val="en-US"/>
        </w:rPr>
        <w:t>GB</w:t>
      </w:r>
      <w:r w:rsidRPr="00C6449B">
        <w:rPr>
          <w:vertAlign w:val="subscript"/>
          <w:lang w:val="en-US"/>
        </w:rPr>
        <w:t>Channel</w:t>
      </w:r>
      <w:r w:rsidRPr="00C6449B">
        <w:rPr>
          <w:vertAlign w:val="subscript"/>
          <w:lang w:val="en-US"/>
        </w:rPr>
        <w:tab/>
      </w:r>
      <w:r w:rsidRPr="00C6449B">
        <w:rPr>
          <w:lang w:val="en-US"/>
        </w:rPr>
        <w:t xml:space="preserve">Minimum guard band defined in </w:t>
      </w:r>
      <w:r w:rsidR="00B41384" w:rsidRPr="00C6449B">
        <w:rPr>
          <w:lang w:val="en-US"/>
        </w:rPr>
        <w:t>clause</w:t>
      </w:r>
      <w:r w:rsidRPr="00C6449B">
        <w:rPr>
          <w:lang w:val="en-US"/>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12" o:title=""/>
          </v:shape>
          <o:OLEObject Type="Embed" ProgID="Equation.3" ShapeID="_x0000_i1025" DrawAspect="Content" ObjectID="_1773756507"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129"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129"/>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max,c,EIRP</w:t>
      </w:r>
      <w:r w:rsidRPr="00C6449B">
        <w:tab/>
        <w:t>The 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rPr>
      </w:pPr>
      <w:r w:rsidRPr="00C6449B">
        <w:t>P</w:t>
      </w:r>
      <w:r w:rsidRPr="00C6449B">
        <w:rPr>
          <w:vertAlign w:val="subscript"/>
        </w:rPr>
        <w:t>rated,c,FBWhigh</w:t>
      </w:r>
      <w:r w:rsidRPr="00C6449B">
        <w:rPr>
          <w:vertAlign w:val="subscript"/>
        </w:rPr>
        <w:tab/>
      </w:r>
      <w:r w:rsidRPr="00C6449B">
        <w:t>The rated carrier EIRP</w:t>
      </w:r>
      <w:r w:rsidRPr="00C6449B">
        <w:rPr>
          <w:i/>
        </w:rPr>
        <w:t xml:space="preserve"> </w:t>
      </w:r>
      <w:r w:rsidRPr="00C6449B">
        <w:t>for the higher supported frequency range within supported</w:t>
      </w:r>
      <w:r w:rsidRPr="00C6449B">
        <w:rPr>
          <w:i/>
        </w:rPr>
        <w:t xml:space="preserve"> operating band,</w:t>
      </w:r>
      <w:r w:rsidRPr="00C6449B">
        <w:t xml:space="preserve"> for which</w:t>
      </w:r>
      <w:r w:rsidRPr="00C6449B">
        <w:rPr>
          <w:i/>
        </w:rPr>
        <w:t xml:space="preserve"> fractional bandwidth </w:t>
      </w:r>
      <w:r w:rsidRPr="00C6449B">
        <w:t>support was declared</w:t>
      </w:r>
    </w:p>
    <w:p w14:paraId="5E227AC4" w14:textId="77777777" w:rsidR="00CF08D6" w:rsidRPr="00C6449B" w:rsidRDefault="00CF08D6" w:rsidP="00CF08D6">
      <w:pPr>
        <w:pStyle w:val="EW"/>
        <w:spacing w:line="276" w:lineRule="auto"/>
        <w:rPr>
          <w:lang w:eastAsia="ja-JP"/>
        </w:rPr>
      </w:pPr>
      <w:r w:rsidRPr="00C6449B">
        <w:t>P</w:t>
      </w:r>
      <w:r w:rsidRPr="00C6449B">
        <w:rPr>
          <w:vertAlign w:val="subscript"/>
        </w:rPr>
        <w:t>rated,c,FBWlow</w:t>
      </w:r>
      <w:r w:rsidRPr="00C6449B">
        <w:rPr>
          <w:vertAlign w:val="subscript"/>
        </w:rPr>
        <w:tab/>
      </w:r>
      <w:r w:rsidRPr="00C6449B">
        <w:t xml:space="preserve">The rated carrier EIRP for the lower supported frequency range within supported </w:t>
      </w:r>
      <w:r w:rsidRPr="00C6449B">
        <w:rPr>
          <w:i/>
        </w:rPr>
        <w:t xml:space="preserve">operating band, </w:t>
      </w:r>
      <w:r w:rsidRPr="00C6449B">
        <w:t>for which</w:t>
      </w:r>
      <w:r w:rsidRPr="00C6449B">
        <w:rPr>
          <w:i/>
        </w:rPr>
        <w:t xml:space="preserve"> fractional bandwidth </w:t>
      </w:r>
      <w:r w:rsidRPr="00C6449B">
        <w:t>support was declared</w:t>
      </w:r>
    </w:p>
    <w:p w14:paraId="6BCC905C" w14:textId="77777777" w:rsidR="00CF08D6" w:rsidRPr="00C6449B" w:rsidRDefault="00CF08D6" w:rsidP="00CF08D6">
      <w:pPr>
        <w:pStyle w:val="EW"/>
      </w:pPr>
      <w:r w:rsidRPr="00C6449B">
        <w:t>P</w:t>
      </w:r>
      <w:r w:rsidRPr="00C6449B">
        <w:rPr>
          <w:vertAlign w:val="subscript"/>
        </w:rPr>
        <w:t>rated,c,sys</w:t>
      </w:r>
      <w:r w:rsidRPr="00C6449B">
        <w:tab/>
        <w:t>The sum of P</w:t>
      </w:r>
      <w:r w:rsidRPr="00C6449B">
        <w:rPr>
          <w:vertAlign w:val="subscript"/>
        </w:rPr>
        <w:t>rated,c,TABC</w:t>
      </w:r>
      <w:r w:rsidRPr="00C6449B">
        <w:t xml:space="preserve"> for all </w:t>
      </w:r>
      <w:r w:rsidRPr="00C6449B">
        <w:rPr>
          <w:i/>
        </w:rPr>
        <w:t>TAB connectors</w:t>
      </w:r>
      <w:r w:rsidRPr="00C6449B">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t>P</w:t>
      </w:r>
      <w:r w:rsidRPr="00C6449B">
        <w:rPr>
          <w:vertAlign w:val="subscript"/>
        </w:rPr>
        <w:t>rated,t,AC</w:t>
      </w:r>
      <w:r w:rsidRPr="00C6449B">
        <w:rPr>
          <w:vertAlign w:val="subscript"/>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t>P</w:t>
      </w:r>
      <w:r w:rsidRPr="00C6449B">
        <w:rPr>
          <w:vertAlign w:val="subscript"/>
        </w:rPr>
        <w:t>rated,t,TABC</w:t>
      </w:r>
      <w:r w:rsidRPr="00C6449B">
        <w:rPr>
          <w:vertAlign w:val="subscript"/>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rPr>
        <w:tab/>
      </w:r>
      <w:r w:rsidRPr="00C6449B">
        <w:t>Sub-Carrier Spacing</w:t>
      </w:r>
      <w:r w:rsidRPr="00C6449B">
        <w:rPr>
          <w:lang w:val="en-US"/>
        </w:rPr>
        <w:t xml:space="preserve"> </w:t>
      </w:r>
      <w:r w:rsidRPr="00C6449B">
        <w:t xml:space="preserve">for the lowest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rPr>
        <w:t>high</w:t>
      </w:r>
      <w:r w:rsidRPr="00C6449B">
        <w:rPr>
          <w:lang w:val="en-US"/>
        </w:rPr>
        <w:tab/>
      </w:r>
      <w:r w:rsidRPr="00C6449B">
        <w:t>Sub-Carrier Spacing</w:t>
      </w:r>
      <w:r w:rsidRPr="00C6449B">
        <w:rPr>
          <w:lang w:val="en-US"/>
        </w:rPr>
        <w:t xml:space="preserve"> </w:t>
      </w:r>
      <w:r w:rsidRPr="00C6449B">
        <w:t xml:space="preserve">for the </w:t>
      </w:r>
      <w:r w:rsidRPr="00C6449B">
        <w:rPr>
          <w:lang w:val="en-US"/>
        </w:rPr>
        <w:t>high</w:t>
      </w:r>
      <w:r w:rsidRPr="00C6449B">
        <w:t xml:space="preserve">est assigned component carrier </w:t>
      </w:r>
      <w:r w:rsidRPr="00C6449B">
        <w:rPr>
          <w:lang w:val="en-US"/>
        </w:rPr>
        <w:t xml:space="preserve">within a </w:t>
      </w:r>
      <w:r w:rsidRPr="00C6449B">
        <w:rPr>
          <w:i/>
          <w:lang w:val="en-US"/>
        </w:rPr>
        <w:t>sub-block</w:t>
      </w:r>
      <w:r w:rsidRPr="00C6449B">
        <w:rPr>
          <w:lang w:val="en-US"/>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130" w:name="_Toc13079571"/>
      <w:bookmarkStart w:id="131" w:name="_Toc29811059"/>
      <w:bookmarkStart w:id="132" w:name="_Toc29811510"/>
      <w:bookmarkStart w:id="133" w:name="_Toc37268014"/>
      <w:bookmarkStart w:id="134" w:name="_Toc37268465"/>
      <w:bookmarkStart w:id="135" w:name="_Toc45893114"/>
      <w:bookmarkStart w:id="136" w:name="_Toc53177278"/>
      <w:bookmarkStart w:id="137" w:name="_Toc53177730"/>
      <w:bookmarkStart w:id="138" w:name="_Toc61176364"/>
      <w:bookmarkStart w:id="139" w:name="_Toc67916187"/>
      <w:bookmarkStart w:id="140" w:name="_Toc74670405"/>
      <w:bookmarkStart w:id="141" w:name="_Toc76542440"/>
      <w:bookmarkStart w:id="142" w:name="_Toc82626372"/>
      <w:bookmarkStart w:id="143" w:name="_Toc90414338"/>
      <w:bookmarkStart w:id="144" w:name="_Toc106769427"/>
      <w:bookmarkStart w:id="145" w:name="_Toc115184676"/>
      <w:bookmarkStart w:id="146" w:name="_Toc138839178"/>
      <w:bookmarkStart w:id="147" w:name="_Toc138932541"/>
      <w:bookmarkStart w:id="148" w:name="_Toc138932994"/>
      <w:r w:rsidRPr="00C6449B">
        <w:t>3.3</w:t>
      </w:r>
      <w:r w:rsidRPr="00C6449B">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49" w:name="_Hlk494631454"/>
      <w:r w:rsidRPr="00C6449B">
        <w:t>AA</w:t>
      </w:r>
      <w:r w:rsidRPr="00C6449B">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pPr>
      <w:r w:rsidRPr="00C6449B">
        <w:t>AWGN</w:t>
      </w:r>
      <w:r w:rsidRPr="00C6449B">
        <w:ta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t>DFT-s-OFDM</w:t>
      </w:r>
      <w:r w:rsidRPr="00C6449B">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t>FRC</w:t>
      </w:r>
      <w:r w:rsidRPr="00C6449B">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rPr>
      </w:pPr>
      <w:r w:rsidRPr="00C6449B">
        <w:t>OBUE</w:t>
      </w:r>
      <w:r w:rsidRPr="00C6449B">
        <w:tab/>
        <w:t>Operating Band Unwanted Emissions</w:t>
      </w:r>
      <w:r w:rsidRPr="00C6449B">
        <w:rPr>
          <w:rFonts w:eastAsia="SimSun" w:hint="eastAsia"/>
          <w:lang w:val="en-US"/>
        </w:rPr>
        <w:t xml:space="preserve"> </w:t>
      </w:r>
    </w:p>
    <w:p w14:paraId="476F84FE" w14:textId="77777777" w:rsidR="00BD334B" w:rsidRPr="00C6449B" w:rsidRDefault="00BD334B" w:rsidP="00BD334B">
      <w:pPr>
        <w:pStyle w:val="EW"/>
        <w:rPr>
          <w:rFonts w:eastAsia="SimSun"/>
          <w:lang w:val="en-US"/>
        </w:rPr>
      </w:pPr>
      <w:r w:rsidRPr="00C6449B">
        <w:t>O</w:t>
      </w:r>
      <w:r w:rsidRPr="00C6449B">
        <w:rPr>
          <w:rFonts w:eastAsia="SimSun" w:hint="eastAsia"/>
          <w:lang w:val="en-US"/>
        </w:rPr>
        <w:t>CC</w:t>
      </w:r>
      <w:r w:rsidRPr="00C6449B">
        <w:tab/>
        <w:t>O</w:t>
      </w:r>
      <w:r w:rsidRPr="00C6449B">
        <w:rPr>
          <w:rFonts w:eastAsia="SimSun" w:hint="eastAsia"/>
          <w:lang w:val="en-US"/>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t>PRB</w:t>
      </w:r>
      <w:r w:rsidRPr="00C6449B">
        <w:ta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rPr>
      </w:pPr>
      <w:bookmarkStart w:id="150" w:name="OLE_LINK17"/>
      <w:r w:rsidRPr="00C6449B">
        <w:rPr>
          <w:lang w:val="fr-FR"/>
        </w:rPr>
        <w:t>RB</w:t>
      </w:r>
      <w:r w:rsidRPr="00C6449B">
        <w:rPr>
          <w:lang w:val="fr-FR"/>
        </w:rPr>
        <w:tab/>
        <w:t>Resource Bloc</w:t>
      </w:r>
      <w:bookmarkEnd w:id="150"/>
      <w:r w:rsidRPr="00C6449B">
        <w:rPr>
          <w:rFonts w:eastAsia="SimSun" w:hint="eastAsia"/>
          <w:lang w:val="fr-FR"/>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pPr>
      <w:r w:rsidRPr="00C6449B">
        <w:t>RS</w:t>
      </w:r>
      <w:r w:rsidRPr="00C6449B">
        <w:tab/>
        <w:t>Reference Signal</w:t>
      </w:r>
    </w:p>
    <w:p w14:paraId="04991A07" w14:textId="77777777" w:rsidR="005E3F84" w:rsidRPr="00C6449B" w:rsidRDefault="005E3F84" w:rsidP="005E3F84">
      <w:pPr>
        <w:pStyle w:val="EW"/>
        <w:rPr>
          <w:lang w:val="en-US"/>
        </w:rPr>
      </w:pPr>
      <w:bookmarkStart w:id="151" w:name="OLE_LINK44"/>
      <w:r w:rsidRPr="00C6449B">
        <w:t>R</w:t>
      </w:r>
      <w:r w:rsidRPr="00C6449B">
        <w:rPr>
          <w:rFonts w:hint="eastAsia"/>
          <w:lang w:val="en-US"/>
        </w:rPr>
        <w:t>V</w:t>
      </w:r>
      <w:r w:rsidRPr="00C6449B">
        <w:tab/>
        <w:t>R</w:t>
      </w:r>
      <w:r w:rsidRPr="00C6449B">
        <w:rPr>
          <w:rFonts w:hint="eastAsia"/>
          <w:lang w:val="en-US"/>
        </w:rPr>
        <w:t>edundancy Versio</w:t>
      </w:r>
      <w:bookmarkEnd w:id="151"/>
      <w:r w:rsidRPr="00C6449B">
        <w:rPr>
          <w:rFonts w:hint="eastAsia"/>
          <w:lang w:val="en-US"/>
        </w:rPr>
        <w:t>n</w:t>
      </w:r>
    </w:p>
    <w:p w14:paraId="6BFE9C6D" w14:textId="77777777" w:rsidR="00CF08D6" w:rsidRPr="00C6449B" w:rsidRDefault="00CF08D6" w:rsidP="00CF08D6">
      <w:pPr>
        <w:pStyle w:val="EW"/>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rPr>
      </w:pPr>
      <w:r w:rsidRPr="00C6449B">
        <w:t>TDL</w:t>
      </w:r>
      <w:r w:rsidRPr="00C6449B">
        <w:tab/>
        <w:t>Tapped Delay Lin</w:t>
      </w:r>
      <w:r w:rsidRPr="00C6449B">
        <w:rPr>
          <w:rFonts w:eastAsia="SimSun" w:hint="eastAsia"/>
          <w:lang w:val="en-US"/>
        </w:rPr>
        <w:t>e</w:t>
      </w:r>
    </w:p>
    <w:p w14:paraId="3EB6797F" w14:textId="77777777" w:rsidR="00CF08D6" w:rsidRPr="00C6449B" w:rsidRDefault="00CF08D6" w:rsidP="00CF08D6">
      <w:pPr>
        <w:pStyle w:val="EW"/>
      </w:pPr>
      <w:r w:rsidRPr="00C6449B">
        <w:t>TX</w:t>
      </w:r>
      <w:r w:rsidRPr="00C6449B">
        <w:tab/>
        <w:t>Transmitter</w:t>
      </w:r>
    </w:p>
    <w:bookmarkEnd w:id="149"/>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rPr>
      </w:pPr>
      <w:r w:rsidRPr="00C6449B">
        <w:t>UCI</w:t>
      </w:r>
      <w:r w:rsidRPr="00C6449B">
        <w:tab/>
        <w:t>Uplink Control Informatio</w:t>
      </w:r>
      <w:r w:rsidRPr="00C6449B">
        <w:rPr>
          <w:rFonts w:eastAsia="SimSun" w:hint="eastAsia"/>
          <w:lang w:val="en-US"/>
        </w:rPr>
        <w:t>n</w:t>
      </w:r>
    </w:p>
    <w:p w14:paraId="6C8D8914" w14:textId="77777777" w:rsidR="00CF08D6" w:rsidRPr="00C6449B" w:rsidRDefault="00CF08D6" w:rsidP="00CF08D6">
      <w:pPr>
        <w:pStyle w:val="EW"/>
      </w:pPr>
      <w:r w:rsidRPr="00C6449B">
        <w:t>UEM</w:t>
      </w:r>
      <w:r w:rsidRPr="00C6449B">
        <w:tab/>
        <w:t>Unwanted Emissions Mask</w:t>
      </w:r>
    </w:p>
    <w:p w14:paraId="0CD0A381" w14:textId="77777777" w:rsidR="00CF08D6" w:rsidRPr="00C6449B" w:rsidRDefault="00CF08D6" w:rsidP="00CF08D6">
      <w:pPr>
        <w:pStyle w:val="EW"/>
      </w:pPr>
      <w:r w:rsidRPr="00C6449B">
        <w:t>UTRA</w:t>
      </w:r>
      <w:r w:rsidRPr="00C6449B">
        <w:tab/>
        <w:t>Universal Terrestrial Radio Access</w:t>
      </w:r>
    </w:p>
    <w:p w14:paraId="3B1D3A3F" w14:textId="77777777" w:rsidR="00CF08D6" w:rsidRPr="00C6449B" w:rsidRDefault="00CF08D6" w:rsidP="00CF08D6">
      <w:pPr>
        <w:pStyle w:val="EW"/>
      </w:pPr>
      <w:r w:rsidRPr="00C6449B">
        <w:t>WA</w:t>
      </w:r>
      <w:r w:rsidRPr="00C6449B">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52" w:name="_Toc13079572"/>
      <w:bookmarkStart w:id="153" w:name="_Toc29811060"/>
      <w:bookmarkStart w:id="154" w:name="_Toc29811511"/>
      <w:bookmarkStart w:id="155" w:name="_Toc37268015"/>
      <w:bookmarkStart w:id="156" w:name="_Toc37268466"/>
      <w:bookmarkStart w:id="157" w:name="_Toc45893115"/>
      <w:bookmarkStart w:id="158" w:name="_Toc53177279"/>
      <w:bookmarkStart w:id="159" w:name="_Toc53177731"/>
      <w:bookmarkStart w:id="160" w:name="_Toc61176365"/>
      <w:bookmarkStart w:id="161" w:name="_Toc67916188"/>
      <w:bookmarkStart w:id="162" w:name="_Toc74670406"/>
      <w:bookmarkStart w:id="163" w:name="_Toc76542441"/>
      <w:bookmarkStart w:id="164" w:name="_Toc82626373"/>
      <w:bookmarkStart w:id="165" w:name="_Toc90414339"/>
      <w:bookmarkStart w:id="166" w:name="_Toc106769428"/>
      <w:bookmarkStart w:id="167" w:name="_Toc115184677"/>
      <w:bookmarkStart w:id="168" w:name="_Toc138839179"/>
      <w:bookmarkStart w:id="169" w:name="_Toc138932542"/>
      <w:bookmarkStart w:id="170" w:name="_Toc138932995"/>
      <w:r w:rsidRPr="00C6449B">
        <w:t>4</w:t>
      </w:r>
      <w:r w:rsidRPr="00C6449B">
        <w:tab/>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235AB082" w14:textId="77777777" w:rsidR="00CF08D6" w:rsidRPr="00C6449B" w:rsidRDefault="00CF08D6" w:rsidP="00CF08D6">
      <w:pPr>
        <w:pStyle w:val="Heading2"/>
      </w:pPr>
      <w:bookmarkStart w:id="171" w:name="_Toc13079573"/>
      <w:bookmarkStart w:id="172" w:name="_Toc29811061"/>
      <w:bookmarkStart w:id="173" w:name="_Toc29811512"/>
      <w:bookmarkStart w:id="174" w:name="_Toc37268016"/>
      <w:bookmarkStart w:id="175" w:name="_Toc37268467"/>
      <w:bookmarkStart w:id="176" w:name="_Toc45893116"/>
      <w:bookmarkStart w:id="177" w:name="_Toc53177280"/>
      <w:bookmarkStart w:id="178" w:name="_Toc53177732"/>
      <w:bookmarkStart w:id="179" w:name="_Toc61176366"/>
      <w:bookmarkStart w:id="180" w:name="_Toc67916189"/>
      <w:bookmarkStart w:id="181" w:name="_Toc74670407"/>
      <w:bookmarkStart w:id="182" w:name="_Toc76542442"/>
      <w:bookmarkStart w:id="183" w:name="_Toc82626374"/>
      <w:bookmarkStart w:id="184" w:name="_Toc90414340"/>
      <w:bookmarkStart w:id="185" w:name="_Toc106769429"/>
      <w:bookmarkStart w:id="186" w:name="_Toc115184678"/>
      <w:bookmarkStart w:id="187" w:name="_Toc138839180"/>
      <w:bookmarkStart w:id="188" w:name="_Toc138932543"/>
      <w:bookmarkStart w:id="189" w:name="_Toc138932996"/>
      <w:r w:rsidRPr="00C6449B">
        <w:t>4.1</w:t>
      </w:r>
      <w:r w:rsidRPr="00C6449B">
        <w:tab/>
        <w:t>Relationship with other core specifications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90" w:name="_Toc13079574"/>
      <w:bookmarkStart w:id="191" w:name="_Toc29811062"/>
      <w:bookmarkStart w:id="192" w:name="_Toc29811513"/>
      <w:bookmarkStart w:id="193" w:name="_Toc37268017"/>
      <w:bookmarkStart w:id="194" w:name="_Toc37268468"/>
      <w:bookmarkStart w:id="195" w:name="_Toc45893117"/>
      <w:bookmarkStart w:id="196" w:name="_Toc53177281"/>
      <w:bookmarkStart w:id="197" w:name="_Toc53177733"/>
      <w:bookmarkStart w:id="198" w:name="_Toc61176367"/>
      <w:bookmarkStart w:id="199" w:name="_Toc67916190"/>
      <w:bookmarkStart w:id="200" w:name="_Toc74670408"/>
      <w:bookmarkStart w:id="201" w:name="_Toc76542443"/>
      <w:bookmarkStart w:id="202" w:name="_Toc82626375"/>
      <w:bookmarkStart w:id="203" w:name="_Toc90414341"/>
      <w:bookmarkStart w:id="204" w:name="_Toc106769430"/>
      <w:bookmarkStart w:id="205" w:name="_Toc115184679"/>
      <w:bookmarkStart w:id="206" w:name="_Toc138839181"/>
      <w:bookmarkStart w:id="207" w:name="_Toc138932544"/>
      <w:bookmarkStart w:id="208" w:name="_Toc138932997"/>
      <w:r w:rsidRPr="00C6449B">
        <w:t>4.2</w:t>
      </w:r>
      <w:r w:rsidRPr="00C6449B">
        <w:tab/>
        <w:t>Relationship between minimum requirements and test requirements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38.141-1 [5] and TS 38.141-2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pPr>
      <w:bookmarkStart w:id="209" w:name="_Toc13079575"/>
      <w:bookmarkStart w:id="210" w:name="_Toc29811063"/>
      <w:bookmarkStart w:id="211" w:name="_Toc29811514"/>
      <w:bookmarkStart w:id="212" w:name="_Toc37268018"/>
      <w:bookmarkStart w:id="213" w:name="_Toc37268469"/>
      <w:bookmarkStart w:id="214" w:name="_Toc45893118"/>
      <w:bookmarkStart w:id="215" w:name="_Toc53177282"/>
      <w:bookmarkStart w:id="216" w:name="_Toc53177734"/>
      <w:bookmarkStart w:id="217" w:name="_Toc61176368"/>
      <w:bookmarkStart w:id="218" w:name="_Toc67916191"/>
      <w:bookmarkStart w:id="219" w:name="_Toc74670409"/>
      <w:bookmarkStart w:id="220" w:name="_Toc76542444"/>
      <w:bookmarkStart w:id="221" w:name="_Toc82626376"/>
      <w:bookmarkStart w:id="222" w:name="_Toc90414342"/>
      <w:bookmarkStart w:id="223" w:name="_Toc106769431"/>
      <w:bookmarkStart w:id="224" w:name="_Toc115184680"/>
      <w:bookmarkStart w:id="225" w:name="_Toc138839182"/>
      <w:bookmarkStart w:id="226" w:name="_Toc138932545"/>
      <w:bookmarkStart w:id="227" w:name="_Toc138932998"/>
      <w:r w:rsidRPr="00C6449B">
        <w:t>4.3</w:t>
      </w:r>
      <w:r w:rsidRPr="00C6449B">
        <w:tab/>
        <w:t>Conducted and radiated requirement reference points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A9CA9E7" w14:textId="77777777" w:rsidR="00CF08D6" w:rsidRPr="00C6449B" w:rsidRDefault="00CF08D6" w:rsidP="00CF08D6">
      <w:pPr>
        <w:pStyle w:val="Heading3"/>
      </w:pPr>
      <w:bookmarkStart w:id="228" w:name="_Toc13079576"/>
      <w:bookmarkStart w:id="229" w:name="_Toc29811064"/>
      <w:bookmarkStart w:id="230" w:name="_Toc29811515"/>
      <w:bookmarkStart w:id="231" w:name="_Toc37268019"/>
      <w:bookmarkStart w:id="232" w:name="_Toc37268470"/>
      <w:bookmarkStart w:id="233" w:name="_Toc45893119"/>
      <w:bookmarkStart w:id="234" w:name="_Toc53177283"/>
      <w:bookmarkStart w:id="235" w:name="_Toc53177735"/>
      <w:bookmarkStart w:id="236" w:name="_Toc61176369"/>
      <w:bookmarkStart w:id="237" w:name="_Toc67916192"/>
      <w:bookmarkStart w:id="238" w:name="_Toc74670410"/>
      <w:bookmarkStart w:id="239" w:name="_Toc76542445"/>
      <w:bookmarkStart w:id="240" w:name="_Toc82626377"/>
      <w:bookmarkStart w:id="241" w:name="_Toc90414343"/>
      <w:bookmarkStart w:id="242" w:name="_Toc106769432"/>
      <w:bookmarkStart w:id="243" w:name="_Toc115184681"/>
      <w:bookmarkStart w:id="244" w:name="_Toc138839183"/>
      <w:bookmarkStart w:id="245" w:name="_Toc138932546"/>
      <w:bookmarkStart w:id="246" w:name="_Toc138932999"/>
      <w:bookmarkStart w:id="247" w:name="_Hlk500512144"/>
      <w:r w:rsidRPr="00C6449B">
        <w:t>4.3.1</w:t>
      </w:r>
      <w:r w:rsidRPr="00C6449B">
        <w:tab/>
      </w:r>
      <w:r w:rsidRPr="00C6449B">
        <w:rPr>
          <w:i/>
        </w:rPr>
        <w:t>BS type 1-C</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bookmarkEnd w:id="247"/>
    <w:p w14:paraId="272EC5D5" w14:textId="77777777" w:rsidR="00CF08D6" w:rsidRPr="00C6449B" w:rsidRDefault="00CF08D6" w:rsidP="00CF08D6">
      <w:pPr>
        <w:rPr>
          <w:rFonts w:cs="v5.0.0"/>
        </w:rPr>
      </w:pPr>
      <w:r w:rsidRPr="00C6449B">
        <w:t xml:space="preserve">For </w:t>
      </w:r>
      <w:r w:rsidRPr="00C6449B">
        <w:rPr>
          <w:i/>
        </w:rPr>
        <w:t>BS type 1-C</w:t>
      </w:r>
      <w:r w:rsidRPr="00C6449B">
        <w:t xml:space="preserve">, the requirements are applied at the BS </w:t>
      </w:r>
      <w:r w:rsidRPr="00C6449B">
        <w:rPr>
          <w:i/>
        </w:rPr>
        <w:t>antenna connector</w:t>
      </w:r>
      <w:r w:rsidRPr="00C6449B">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48" w:name="_Toc13079577"/>
      <w:bookmarkStart w:id="249" w:name="_Toc29811065"/>
      <w:bookmarkStart w:id="250" w:name="_Toc29811516"/>
      <w:bookmarkStart w:id="251" w:name="_Toc37268020"/>
      <w:bookmarkStart w:id="252" w:name="_Toc37268471"/>
      <w:bookmarkStart w:id="253" w:name="_Toc45893120"/>
      <w:bookmarkStart w:id="254" w:name="_Toc53177284"/>
      <w:bookmarkStart w:id="255" w:name="_Toc53177736"/>
      <w:bookmarkStart w:id="256" w:name="_Toc61176370"/>
      <w:bookmarkStart w:id="257" w:name="_Toc67916193"/>
      <w:bookmarkStart w:id="258" w:name="_Toc74670411"/>
      <w:bookmarkStart w:id="259" w:name="_Toc76542446"/>
      <w:bookmarkStart w:id="260" w:name="_Toc82626378"/>
      <w:bookmarkStart w:id="261" w:name="_Toc90414344"/>
      <w:bookmarkStart w:id="262" w:name="_Toc106769433"/>
      <w:bookmarkStart w:id="263" w:name="_Toc115184682"/>
      <w:bookmarkStart w:id="264" w:name="_Toc138839184"/>
      <w:bookmarkStart w:id="265" w:name="_Toc138932547"/>
      <w:bookmarkStart w:id="266" w:name="_Toc138933000"/>
      <w:r w:rsidRPr="00C6449B">
        <w:t>4.3.2</w:t>
      </w:r>
      <w:r w:rsidRPr="00C6449B">
        <w:tab/>
      </w:r>
      <w:r w:rsidRPr="00C6449B">
        <w:rPr>
          <w:i/>
        </w:rPr>
        <w:t>BS type 1-H</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3CC087ED" w14:textId="77777777" w:rsidR="00CF08D6" w:rsidRPr="00C6449B" w:rsidRDefault="00CF08D6" w:rsidP="00CF08D6">
      <w:r w:rsidRPr="00C6449B">
        <w:t xml:space="preserve">For </w:t>
      </w:r>
      <w:r w:rsidRPr="00C6449B">
        <w:rPr>
          <w:i/>
        </w:rPr>
        <w:t>BS type 1-H</w:t>
      </w:r>
      <w:r w:rsidRPr="00C6449B">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16" o:title=""/>
          </v:shape>
          <o:OLEObject Type="Embed" ProgID="Visio.Drawing.15" ShapeID="_x0000_i1026" DrawAspect="Content" ObjectID="_1773756508"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r w:rsidRPr="00C6449B">
        <w:t xml:space="preserve">Radiated characteristics are defined over the air (OTA), where the </w:t>
      </w:r>
      <w:r w:rsidRPr="00C6449B">
        <w:rPr>
          <w:i/>
          <w:lang w:eastAsia="sv-SE"/>
        </w:rPr>
        <w:t>operating band</w:t>
      </w:r>
      <w:r w:rsidRPr="00C6449B">
        <w:rPr>
          <w:lang w:eastAsia="sv-SE"/>
        </w:rPr>
        <w:t xml:space="preserve"> specific</w:t>
      </w:r>
      <w:r w:rsidRPr="00C6449B">
        <w:t xml:space="preserve"> radiated interface is referred to as the </w:t>
      </w:r>
      <w:r w:rsidRPr="00C6449B">
        <w:rPr>
          <w:i/>
        </w:rPr>
        <w:t>Radiated Interface Boundary</w:t>
      </w:r>
      <w:r w:rsidRPr="00C6449B">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r w:rsidRPr="00C6449B">
        <w:t xml:space="preserve">Conducted characteristics are defined at individual or groups of </w:t>
      </w:r>
      <w:r w:rsidRPr="00C6449B">
        <w:rPr>
          <w:i/>
        </w:rPr>
        <w:t xml:space="preserve">TAB connectors </w:t>
      </w:r>
      <w:r w:rsidRPr="00C6449B">
        <w:t xml:space="preserve">at the </w:t>
      </w:r>
      <w:r w:rsidRPr="00C6449B">
        <w:rPr>
          <w:i/>
        </w:rPr>
        <w:t>transceiver array boundary</w:t>
      </w:r>
      <w:r w:rsidRPr="00C6449B">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r w:rsidRPr="00C6449B">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r w:rsidRPr="00C6449B">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1EA11FBD" w14:textId="037D0F3A" w:rsidR="00CF08D6" w:rsidRPr="00C6449B" w:rsidRDefault="00CF08D6" w:rsidP="00CF08D6">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t>.</w:t>
      </w:r>
    </w:p>
    <w:p w14:paraId="264B671C" w14:textId="77777777" w:rsidR="00CF08D6" w:rsidRPr="00C6449B" w:rsidRDefault="00CF08D6" w:rsidP="00CF08D6">
      <w:pPr>
        <w:pStyle w:val="Heading3"/>
      </w:pPr>
      <w:bookmarkStart w:id="267" w:name="_Toc13079578"/>
      <w:bookmarkStart w:id="268" w:name="_Toc29811066"/>
      <w:bookmarkStart w:id="269" w:name="_Toc29811517"/>
      <w:bookmarkStart w:id="270" w:name="_Toc37268021"/>
      <w:bookmarkStart w:id="271" w:name="_Toc37268472"/>
      <w:bookmarkStart w:id="272" w:name="_Toc45893121"/>
      <w:bookmarkStart w:id="273" w:name="_Toc53177285"/>
      <w:bookmarkStart w:id="274" w:name="_Toc53177737"/>
      <w:bookmarkStart w:id="275" w:name="_Toc61176371"/>
      <w:bookmarkStart w:id="276" w:name="_Toc67916194"/>
      <w:bookmarkStart w:id="277" w:name="_Toc74670412"/>
      <w:bookmarkStart w:id="278" w:name="_Toc76542447"/>
      <w:bookmarkStart w:id="279" w:name="_Toc82626379"/>
      <w:bookmarkStart w:id="280" w:name="_Toc90414345"/>
      <w:bookmarkStart w:id="281" w:name="_Toc106769434"/>
      <w:bookmarkStart w:id="282" w:name="_Toc115184683"/>
      <w:bookmarkStart w:id="283" w:name="_Toc138839185"/>
      <w:bookmarkStart w:id="284" w:name="_Toc138932548"/>
      <w:bookmarkStart w:id="285" w:name="_Toc138933001"/>
      <w:r w:rsidRPr="00C6449B">
        <w:t>4.3.3</w:t>
      </w:r>
      <w:r w:rsidRPr="00C6449B">
        <w:tab/>
      </w:r>
      <w:r w:rsidRPr="00C6449B">
        <w:rPr>
          <w:i/>
        </w:rPr>
        <w:t>BS type 1-O</w:t>
      </w:r>
      <w:r w:rsidRPr="00C6449B">
        <w:t xml:space="preserve"> and </w:t>
      </w:r>
      <w:r w:rsidRPr="00C6449B">
        <w:rPr>
          <w:i/>
        </w:rPr>
        <w:t>BS type 2-O</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5BF61A8" w14:textId="77777777" w:rsidR="00CF08D6" w:rsidRPr="00C6449B" w:rsidRDefault="00CF08D6" w:rsidP="00CF08D6">
      <w:r w:rsidRPr="00C6449B">
        <w:t xml:space="preserve">For </w:t>
      </w:r>
      <w:r w:rsidRPr="00C6449B">
        <w:rPr>
          <w:i/>
        </w:rPr>
        <w:t>BS type 1-O</w:t>
      </w:r>
      <w:r w:rsidRPr="00C6449B">
        <w:t xml:space="preserve"> and </w:t>
      </w:r>
      <w:r w:rsidRPr="00C6449B">
        <w:rPr>
          <w:i/>
        </w:rPr>
        <w:t>BS type 2-O</w:t>
      </w:r>
      <w:r w:rsidRPr="00C6449B">
        <w:t xml:space="preserve">, the radiated characteristics are defined over the air (OTA), where the </w:t>
      </w:r>
      <w:r w:rsidRPr="00C6449B">
        <w:rPr>
          <w:i/>
          <w:lang w:eastAsia="sv-SE"/>
        </w:rPr>
        <w:t>operating band</w:t>
      </w:r>
      <w:r w:rsidRPr="00C6449B">
        <w:rPr>
          <w:lang w:eastAsia="sv-SE"/>
        </w:rPr>
        <w:t xml:space="preserve"> specific </w:t>
      </w:r>
      <w:r w:rsidRPr="00C6449B">
        <w:t xml:space="preserve">radiated interface is referred to as the </w:t>
      </w:r>
      <w:r w:rsidRPr="00C6449B">
        <w:rPr>
          <w:i/>
        </w:rPr>
        <w:t>Radiated Interface Boundary</w:t>
      </w:r>
      <w:r w:rsidRPr="00C6449B">
        <w:t xml:space="preserve"> (RIB). Radiated requirements are also referred to as OTA requirements. The (spatial) characteristics in which the OTA requirements apply are detailed for each requirement.</w:t>
      </w:r>
    </w:p>
    <w:bookmarkStart w:id="286" w:name="_Hlk500328328"/>
    <w:p w14:paraId="0A1244A0" w14:textId="77777777" w:rsidR="00CF08D6" w:rsidRPr="00C6449B" w:rsidRDefault="00CF08D6" w:rsidP="00CF08D6">
      <w:pPr>
        <w:pStyle w:val="TH"/>
      </w:pPr>
      <w:r w:rsidRPr="00C6449B">
        <w:object w:dxaOrig="6615" w:dyaOrig="3496" w14:anchorId="51C90384">
          <v:shape id="_x0000_i1027" type="#_x0000_t75" style="width:331.5pt;height:172.5pt" o:ole="">
            <v:imagedata r:id="rId18" o:title=""/>
          </v:shape>
          <o:OLEObject Type="Embed" ProgID="Visio.Drawing.15" ShapeID="_x0000_i1027" DrawAspect="Content" ObjectID="_1773756509"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r w:rsidRPr="00C6449B">
        <w:t xml:space="preserve">Co-location requirements are specified at the conducted interface of the </w:t>
      </w:r>
      <w:r w:rsidRPr="00C6449B">
        <w:rPr>
          <w:i/>
        </w:rPr>
        <w:t>co-location reference antenna</w:t>
      </w:r>
      <w:r w:rsidRPr="00C6449B">
        <w:t>, the c</w:t>
      </w:r>
      <w:r w:rsidRPr="00C6449B">
        <w:rPr>
          <w:i/>
        </w:rPr>
        <w:t>o-location reference antenna</w:t>
      </w:r>
      <w:r w:rsidRPr="00C6449B">
        <w:t xml:space="preserve"> does not form part of the BS under test but is a means to provide OTA power levels which are representative of a co-located system, further defined in </w:t>
      </w:r>
      <w:r w:rsidR="00B41384" w:rsidRPr="00C6449B">
        <w:t>clause</w:t>
      </w:r>
      <w:r w:rsidRPr="00C6449B">
        <w:t xml:space="preserve"> 4.9.</w:t>
      </w:r>
      <w:bookmarkEnd w:id="286"/>
    </w:p>
    <w:p w14:paraId="5356E90F" w14:textId="77777777" w:rsidR="00CF08D6" w:rsidRPr="00C6449B" w:rsidRDefault="00CF08D6" w:rsidP="00CF08D6">
      <w:r w:rsidRPr="00C6449B">
        <w:t xml:space="preserve">For a </w:t>
      </w:r>
      <w:r w:rsidRPr="00C6449B">
        <w:rPr>
          <w:i/>
        </w:rPr>
        <w:t>BS type 1-O</w:t>
      </w:r>
      <w:r w:rsidRPr="00C6449B">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287" w:name="_Toc13079579"/>
      <w:bookmarkStart w:id="288" w:name="_Toc29811067"/>
      <w:bookmarkStart w:id="289" w:name="_Toc29811518"/>
      <w:bookmarkStart w:id="290" w:name="_Toc37268022"/>
      <w:bookmarkStart w:id="291" w:name="_Toc37268473"/>
      <w:bookmarkStart w:id="292" w:name="_Toc45893122"/>
      <w:bookmarkStart w:id="293" w:name="_Toc53177286"/>
      <w:bookmarkStart w:id="294" w:name="_Toc53177738"/>
      <w:bookmarkStart w:id="295" w:name="_Toc61176372"/>
      <w:bookmarkStart w:id="296" w:name="_Toc67916195"/>
      <w:bookmarkStart w:id="297" w:name="_Toc74670413"/>
      <w:bookmarkStart w:id="298" w:name="_Toc76542448"/>
      <w:bookmarkStart w:id="299" w:name="_Toc82626380"/>
      <w:bookmarkStart w:id="300" w:name="_Toc90414346"/>
      <w:bookmarkStart w:id="301" w:name="_Toc106769435"/>
      <w:bookmarkStart w:id="302" w:name="_Toc115184684"/>
      <w:bookmarkStart w:id="303" w:name="_Toc138839186"/>
      <w:bookmarkStart w:id="304" w:name="_Toc138932549"/>
      <w:bookmarkStart w:id="305" w:name="_Toc138933002"/>
      <w:r w:rsidRPr="00C6449B">
        <w:t>4.4</w:t>
      </w:r>
      <w:r w:rsidRPr="00C6449B">
        <w:tab/>
        <w:t>Base station classes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CF39569" w14:textId="77777777" w:rsidR="00CF08D6" w:rsidRPr="00C6449B" w:rsidRDefault="00CF08D6" w:rsidP="00CF08D6">
      <w:bookmarkStart w:id="306" w:name="_Hlk487019015"/>
      <w:bookmarkStart w:id="307"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306"/>
    <w:p w14:paraId="47B7AAC5" w14:textId="77777777" w:rsidR="00CF08D6" w:rsidRPr="00C6449B" w:rsidRDefault="00CF08D6" w:rsidP="00CF08D6">
      <w:r w:rsidRPr="00C6449B">
        <w:t xml:space="preserve">For BS </w:t>
      </w:r>
      <w:r w:rsidRPr="00C6449B">
        <w:rPr>
          <w:i/>
        </w:rPr>
        <w:t>type 1-O</w:t>
      </w:r>
      <w:r w:rsidRPr="00C6449B">
        <w:t xml:space="preserve"> and 2-O, BS classes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 BS classes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307"/>
    </w:p>
    <w:p w14:paraId="2EBFDC13" w14:textId="77777777" w:rsidR="00CF08D6" w:rsidRPr="00C6449B" w:rsidRDefault="00CF08D6" w:rsidP="00CF08D6">
      <w:pPr>
        <w:pStyle w:val="Heading2"/>
      </w:pPr>
      <w:bookmarkStart w:id="308" w:name="_Toc13079580"/>
      <w:bookmarkStart w:id="309" w:name="_Toc29811068"/>
      <w:bookmarkStart w:id="310" w:name="_Toc29811519"/>
      <w:bookmarkStart w:id="311" w:name="_Toc37268023"/>
      <w:bookmarkStart w:id="312" w:name="_Toc37268474"/>
      <w:bookmarkStart w:id="313" w:name="_Toc45893123"/>
      <w:bookmarkStart w:id="314" w:name="_Toc53177287"/>
      <w:bookmarkStart w:id="315" w:name="_Toc53177739"/>
      <w:bookmarkStart w:id="316" w:name="_Toc61176373"/>
      <w:bookmarkStart w:id="317" w:name="_Toc67916196"/>
      <w:bookmarkStart w:id="318" w:name="_Toc74670414"/>
      <w:bookmarkStart w:id="319" w:name="_Toc76542449"/>
      <w:bookmarkStart w:id="320" w:name="_Toc82626381"/>
      <w:bookmarkStart w:id="321" w:name="_Toc90414347"/>
      <w:bookmarkStart w:id="322" w:name="_Toc106769436"/>
      <w:bookmarkStart w:id="323" w:name="_Toc115184685"/>
      <w:bookmarkStart w:id="324" w:name="_Toc138839187"/>
      <w:bookmarkStart w:id="325" w:name="_Toc138932550"/>
      <w:bookmarkStart w:id="326" w:name="_Toc138933003"/>
      <w:r w:rsidRPr="00C6449B">
        <w:t>4.5</w:t>
      </w:r>
      <w:r w:rsidRPr="00C6449B">
        <w:tab/>
        <w:t>Regional requirements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116AA291" w14:textId="77777777" w:rsidR="00CF08D6" w:rsidRPr="00C6449B" w:rsidRDefault="00CF08D6" w:rsidP="00CF08D6">
      <w:pPr>
        <w:keepNext/>
        <w:keepLines/>
        <w:rPr>
          <w:rFonts w:cs="v5.0.0"/>
        </w:rPr>
      </w:pPr>
      <w:bookmarkStart w:id="327"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27"/>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rPr>
              <w:t>41</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over all </w:t>
            </w:r>
            <w:r w:rsidRPr="00715C01">
              <w:rPr>
                <w:rFonts w:cs="v5.0.0"/>
                <w:i/>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328" w:name="_Toc13079581"/>
      <w:bookmarkStart w:id="329" w:name="_Toc29811069"/>
      <w:bookmarkStart w:id="330" w:name="_Toc29811520"/>
      <w:bookmarkStart w:id="331" w:name="_Toc37268024"/>
      <w:bookmarkStart w:id="332" w:name="_Toc37268475"/>
      <w:bookmarkStart w:id="333" w:name="_Toc45893124"/>
      <w:bookmarkStart w:id="334" w:name="_Toc53177288"/>
      <w:bookmarkStart w:id="335" w:name="_Toc53177740"/>
      <w:bookmarkStart w:id="336" w:name="_Toc61176374"/>
      <w:bookmarkStart w:id="337" w:name="_Toc67916197"/>
      <w:bookmarkStart w:id="338" w:name="_Toc74670415"/>
      <w:bookmarkStart w:id="339" w:name="_Toc76542450"/>
      <w:bookmarkStart w:id="340" w:name="_Toc82626382"/>
      <w:bookmarkStart w:id="341" w:name="_Toc90414348"/>
      <w:bookmarkStart w:id="342" w:name="_Toc106769437"/>
      <w:bookmarkStart w:id="343" w:name="_Toc115184686"/>
      <w:bookmarkStart w:id="344" w:name="_Toc138839188"/>
      <w:bookmarkStart w:id="345" w:name="_Toc138932551"/>
      <w:bookmarkStart w:id="346" w:name="_Toc138933004"/>
      <w:r w:rsidRPr="00C6449B">
        <w:t>4.6</w:t>
      </w:r>
      <w:r w:rsidRPr="00C6449B">
        <w:tab/>
        <w:t>Applicability of requirements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347" w:name="_Toc13079582"/>
      <w:bookmarkStart w:id="348" w:name="_Toc29811070"/>
      <w:bookmarkStart w:id="349" w:name="_Toc29811521"/>
      <w:bookmarkStart w:id="350" w:name="_Toc37268025"/>
      <w:bookmarkStart w:id="351" w:name="_Toc37268476"/>
      <w:bookmarkStart w:id="352" w:name="_Toc45893125"/>
      <w:bookmarkStart w:id="353" w:name="_Toc53177289"/>
      <w:bookmarkStart w:id="354" w:name="_Toc53177741"/>
      <w:bookmarkStart w:id="355" w:name="_Toc61176375"/>
      <w:bookmarkStart w:id="356" w:name="_Toc67916198"/>
      <w:bookmarkStart w:id="357" w:name="_Toc74670416"/>
      <w:bookmarkStart w:id="358" w:name="_Toc76542451"/>
      <w:bookmarkStart w:id="359" w:name="_Toc82626383"/>
      <w:bookmarkStart w:id="360" w:name="_Toc90414349"/>
      <w:bookmarkStart w:id="361" w:name="_Toc106769438"/>
      <w:bookmarkStart w:id="362" w:name="_Toc115184687"/>
      <w:bookmarkStart w:id="363" w:name="_Toc138839189"/>
      <w:bookmarkStart w:id="364" w:name="_Toc138932552"/>
      <w:bookmarkStart w:id="365" w:name="_Toc138933005"/>
      <w:r w:rsidRPr="00C6449B">
        <w:t>4.7</w:t>
      </w:r>
      <w:r w:rsidRPr="00C6449B">
        <w:tab/>
        <w:t xml:space="preserve">Requirements for contiguous and </w:t>
      </w:r>
      <w:r w:rsidRPr="00C6449B">
        <w:rPr>
          <w:i/>
        </w:rPr>
        <w:t>non-contiguous spectrum</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A86D328" w14:textId="77777777" w:rsidR="00CF08D6" w:rsidRPr="00C6449B" w:rsidRDefault="00CF08D6" w:rsidP="00CF08D6">
      <w:r w:rsidRPr="00C6449B">
        <w:t xml:space="preserve">A spectrum allocation where a BS operates can either be contiguous or non-contiguous. Unless otherwise stated, the requirements in the present specification apply for BS configured for both </w:t>
      </w:r>
      <w:r w:rsidRPr="00C6449B">
        <w:rPr>
          <w:i/>
        </w:rPr>
        <w:t>contiguous spectrum</w:t>
      </w:r>
      <w:r w:rsidRPr="00C6449B">
        <w:t xml:space="preserve"> operation and non-</w:t>
      </w:r>
      <w:r w:rsidRPr="00C6449B">
        <w:rPr>
          <w:i/>
        </w:rPr>
        <w:t>contiguous spectrum</w:t>
      </w:r>
      <w:r w:rsidRPr="00C6449B">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366" w:name="_Toc13079583"/>
      <w:bookmarkStart w:id="367" w:name="_Toc29811071"/>
      <w:bookmarkStart w:id="368" w:name="_Toc29811522"/>
      <w:bookmarkStart w:id="369" w:name="_Toc37268026"/>
      <w:bookmarkStart w:id="370" w:name="_Toc37268477"/>
      <w:bookmarkStart w:id="371" w:name="_Toc45893126"/>
      <w:bookmarkStart w:id="372" w:name="_Toc53177290"/>
      <w:bookmarkStart w:id="373" w:name="_Toc53177742"/>
      <w:bookmarkStart w:id="374" w:name="_Toc61176376"/>
      <w:bookmarkStart w:id="375" w:name="_Toc67916199"/>
      <w:bookmarkStart w:id="376" w:name="_Toc74670417"/>
      <w:bookmarkStart w:id="377" w:name="_Toc76542452"/>
      <w:bookmarkStart w:id="378" w:name="_Toc82626384"/>
      <w:bookmarkStart w:id="379" w:name="_Toc90414350"/>
      <w:bookmarkStart w:id="380" w:name="_Toc106769439"/>
      <w:bookmarkStart w:id="381" w:name="_Toc115184688"/>
      <w:bookmarkStart w:id="382" w:name="_Toc138839190"/>
      <w:bookmarkStart w:id="383" w:name="_Toc138932553"/>
      <w:bookmarkStart w:id="384" w:name="_Toc138933006"/>
      <w:r w:rsidRPr="00C6449B">
        <w:t>4.8</w:t>
      </w:r>
      <w:r w:rsidRPr="00C6449B">
        <w:tab/>
        <w:t>Requirements for BS capable of multi-band operation</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for single-band operation, single-band requirements shall apply to this </w:t>
      </w:r>
      <w:r w:rsidRPr="00C6449B">
        <w:rPr>
          <w:i/>
        </w:rPr>
        <w:t>connector</w:t>
      </w:r>
      <w:r w:rsidRPr="00C6449B">
        <w:t xml:space="preserve"> configured for single-band operation and no exclusions or provisions for multi-band capable BS are applicable. Single-band requirements are tested separately at the </w:t>
      </w:r>
      <w:r w:rsidRPr="00C6449B">
        <w:rPr>
          <w:i/>
        </w:rPr>
        <w:t>connector</w:t>
      </w:r>
      <w:r w:rsidRPr="00C6449B">
        <w:t xml:space="preserve"> configured for single-band operation,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operation in multiple </w:t>
      </w:r>
      <w:r w:rsidRPr="00C6449B">
        <w:rPr>
          <w:i/>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operation in multiple </w:t>
      </w:r>
      <w:r w:rsidRPr="00C6449B">
        <w:rPr>
          <w:i/>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operation in multiple </w:t>
      </w:r>
      <w:r w:rsidRPr="00C6449B">
        <w:rPr>
          <w:i/>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operation in multiple </w:t>
      </w:r>
      <w:r w:rsidRPr="00C6449B">
        <w:rPr>
          <w:i/>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385" w:name="_Toc13079584"/>
      <w:bookmarkStart w:id="386" w:name="_Toc29811072"/>
      <w:bookmarkStart w:id="387" w:name="_Toc29811523"/>
      <w:bookmarkStart w:id="388" w:name="_Toc37268027"/>
      <w:bookmarkStart w:id="389" w:name="_Toc37268478"/>
      <w:bookmarkStart w:id="390" w:name="_Toc45893127"/>
      <w:bookmarkStart w:id="391" w:name="_Toc53177291"/>
      <w:bookmarkStart w:id="392" w:name="_Toc53177743"/>
      <w:bookmarkStart w:id="393" w:name="_Toc61176377"/>
      <w:bookmarkStart w:id="394" w:name="_Toc67916200"/>
      <w:bookmarkStart w:id="395" w:name="_Toc74670418"/>
      <w:bookmarkStart w:id="396" w:name="_Toc76542453"/>
      <w:bookmarkStart w:id="397" w:name="_Toc82626385"/>
      <w:bookmarkStart w:id="398" w:name="_Toc90414351"/>
      <w:bookmarkStart w:id="399" w:name="_Toc106769440"/>
      <w:bookmarkStart w:id="400" w:name="_Toc115184689"/>
      <w:bookmarkStart w:id="401" w:name="_Toc138839191"/>
      <w:bookmarkStart w:id="402" w:name="_Toc138932554"/>
      <w:bookmarkStart w:id="403" w:name="_Toc138933007"/>
      <w:r w:rsidRPr="00C6449B">
        <w:t>4.9</w:t>
      </w:r>
      <w:r w:rsidRPr="00C6449B">
        <w:tab/>
        <w:t>OTA co-location with other base stations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A7150EE" w14:textId="77777777" w:rsidR="00CF08D6" w:rsidRPr="00C6449B" w:rsidRDefault="00CF08D6" w:rsidP="00CF08D6">
      <w:pPr>
        <w:rPr>
          <w:lang w:val="en-US"/>
        </w:rPr>
      </w:pPr>
      <w:r w:rsidRPr="00C6449B">
        <w:rPr>
          <w:lang w:val="en-US"/>
        </w:rPr>
        <w:t xml:space="preserve">Co-location requirements are requirements which are based on assuming the </w:t>
      </w:r>
      <w:r w:rsidRPr="00C6449B">
        <w:rPr>
          <w:i/>
        </w:rPr>
        <w:t>BS type 1-O</w:t>
      </w:r>
      <w:r w:rsidRPr="00C6449B">
        <w:rPr>
          <w:lang w:val="en-US"/>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rPr>
      </w:pPr>
      <w:r w:rsidRPr="00C6449B">
        <w:rPr>
          <w:lang w:val="en-US"/>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rPr>
      </w:pPr>
      <w:r w:rsidRPr="00C6449B">
        <w:rPr>
          <w:lang w:val="en-US"/>
        </w:rPr>
        <w:t>NOTE:</w:t>
      </w:r>
      <w:r w:rsidRPr="00C6449B">
        <w:rPr>
          <w:lang w:val="en-US"/>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rPr>
      </w:pPr>
      <w:r w:rsidRPr="00C6449B">
        <w:rPr>
          <w:lang w:val="en-US"/>
        </w:rPr>
        <w:t xml:space="preserve">The </w:t>
      </w:r>
      <w:r w:rsidRPr="00C6449B">
        <w:rPr>
          <w:i/>
          <w:lang w:val="en-US"/>
        </w:rPr>
        <w:t>co-location reference antenna</w:t>
      </w:r>
      <w:r w:rsidRPr="00C6449B">
        <w:rPr>
          <w:lang w:val="en-US"/>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40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40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r w:rsidRPr="00C6449B">
        <w:t xml:space="preserve">For co-location requirements where the frequency range of the signal at the </w:t>
      </w:r>
      <w:r w:rsidRPr="00C6449B">
        <w:rPr>
          <w:i/>
        </w:rPr>
        <w:t>co-location reference antenna</w:t>
      </w:r>
      <w:r w:rsidRPr="00C6449B">
        <w:t xml:space="preserve"> is different from the </w:t>
      </w:r>
      <w:r w:rsidRPr="00C6449B">
        <w:rPr>
          <w:i/>
        </w:rPr>
        <w:t>BS type 1-O</w:t>
      </w:r>
      <w:r w:rsidRPr="00C6449B">
        <w:t xml:space="preserve">, a </w:t>
      </w:r>
      <w:r w:rsidRPr="00C6449B">
        <w:rPr>
          <w:i/>
        </w:rPr>
        <w:t>co-location reference antenna</w:t>
      </w:r>
      <w:r w:rsidRPr="00C6449B">
        <w:t xml:space="preserve"> suitable for the frequency stated in the requirement is assumed.</w:t>
      </w:r>
    </w:p>
    <w:p w14:paraId="0A2BE1CE" w14:textId="77777777" w:rsidR="00CF08D6" w:rsidRPr="00C6449B" w:rsidRDefault="00CF08D6" w:rsidP="00CF08D6">
      <w:pPr>
        <w:rPr>
          <w:lang w:val="en-US"/>
        </w:rPr>
      </w:pPr>
      <w:r w:rsidRPr="00C6449B">
        <w:rPr>
          <w:lang w:val="en-US"/>
        </w:rPr>
        <w:t xml:space="preserve">OTA co-location requirements are based on the power at the conducted interface of a </w:t>
      </w:r>
      <w:r w:rsidRPr="00C6449B">
        <w:rPr>
          <w:i/>
          <w:lang w:val="en-US"/>
        </w:rPr>
        <w:t>co-location reference antenna</w:t>
      </w:r>
      <w:r w:rsidRPr="00C6449B">
        <w:rPr>
          <w:lang w:val="en-US"/>
        </w:rPr>
        <w:t xml:space="preserve">, depending on the requirement this interface is either an input or an output. For </w:t>
      </w:r>
      <w:r w:rsidRPr="00C6449B">
        <w:rPr>
          <w:i/>
        </w:rPr>
        <w:t>BS type 1-O</w:t>
      </w:r>
      <w:r w:rsidRPr="00C6449B">
        <w:t xml:space="preserve"> </w:t>
      </w:r>
      <w:r w:rsidRPr="00C6449B">
        <w:rPr>
          <w:lang w:val="en-US"/>
        </w:rPr>
        <w:t xml:space="preserve">with dual polarization </w:t>
      </w:r>
      <w:r w:rsidRPr="00C6449B">
        <w:rPr>
          <w:i/>
          <w:lang w:val="en-US"/>
        </w:rPr>
        <w:t>the co-location reference antenna</w:t>
      </w:r>
      <w:r w:rsidRPr="00C6449B">
        <w:rPr>
          <w:lang w:val="en-US"/>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405" w:name="_Toc13079585"/>
      <w:bookmarkStart w:id="406" w:name="_Toc29811073"/>
      <w:bookmarkStart w:id="407" w:name="_Toc29811524"/>
      <w:bookmarkStart w:id="408" w:name="_Toc37268028"/>
      <w:bookmarkStart w:id="409" w:name="_Toc37268479"/>
      <w:bookmarkStart w:id="410" w:name="_Toc45893128"/>
      <w:bookmarkStart w:id="411" w:name="_Toc53177292"/>
      <w:bookmarkStart w:id="412" w:name="_Toc53177744"/>
      <w:bookmarkStart w:id="413" w:name="_Toc61176378"/>
      <w:bookmarkStart w:id="414" w:name="_Toc67916201"/>
      <w:bookmarkStart w:id="415" w:name="_Toc74670419"/>
      <w:bookmarkStart w:id="416" w:name="_Toc76542454"/>
      <w:bookmarkStart w:id="417" w:name="_Toc82626386"/>
      <w:bookmarkStart w:id="418" w:name="_Toc90414352"/>
      <w:bookmarkStart w:id="419" w:name="_Toc106769441"/>
      <w:bookmarkStart w:id="420" w:name="_Toc115184690"/>
      <w:bookmarkStart w:id="421" w:name="_Toc138839192"/>
      <w:bookmarkStart w:id="422" w:name="_Toc138932555"/>
      <w:bookmarkStart w:id="423" w:name="_Toc138933008"/>
      <w:r w:rsidRPr="00C6449B">
        <w:t>5</w:t>
      </w:r>
      <w:r w:rsidRPr="00C6449B">
        <w:tab/>
      </w:r>
      <w:r w:rsidRPr="00C6449B">
        <w:rPr>
          <w:i/>
        </w:rPr>
        <w:t>Operating bands</w:t>
      </w:r>
      <w:r w:rsidRPr="00C6449B">
        <w:t xml:space="preserve"> and channel arrangement</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FBF7D8A" w14:textId="77777777" w:rsidR="00CF08D6" w:rsidRPr="00C6449B" w:rsidRDefault="00CF08D6" w:rsidP="00CF08D6">
      <w:pPr>
        <w:pStyle w:val="Heading2"/>
      </w:pPr>
      <w:bookmarkStart w:id="424" w:name="_Toc13079586"/>
      <w:bookmarkStart w:id="425" w:name="_Toc29811074"/>
      <w:bookmarkStart w:id="426" w:name="_Toc29811525"/>
      <w:bookmarkStart w:id="427" w:name="_Toc37268029"/>
      <w:bookmarkStart w:id="428" w:name="_Toc37268480"/>
      <w:bookmarkStart w:id="429" w:name="_Toc45893129"/>
      <w:bookmarkStart w:id="430" w:name="_Toc53177293"/>
      <w:bookmarkStart w:id="431" w:name="_Toc53177745"/>
      <w:bookmarkStart w:id="432" w:name="_Toc61176379"/>
      <w:bookmarkStart w:id="433" w:name="_Toc67916202"/>
      <w:bookmarkStart w:id="434" w:name="_Toc74670420"/>
      <w:bookmarkStart w:id="435" w:name="_Toc76542455"/>
      <w:bookmarkStart w:id="436" w:name="_Toc82626387"/>
      <w:bookmarkStart w:id="437" w:name="_Toc90414353"/>
      <w:bookmarkStart w:id="438" w:name="_Toc106769442"/>
      <w:bookmarkStart w:id="439" w:name="_Toc115184691"/>
      <w:bookmarkStart w:id="440" w:name="_Toc138839193"/>
      <w:bookmarkStart w:id="441" w:name="_Toc138932556"/>
      <w:bookmarkStart w:id="442" w:name="_Toc138933009"/>
      <w:r w:rsidRPr="00C6449B">
        <w:t>5.1</w:t>
      </w:r>
      <w:r w:rsidRPr="00C6449B">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603FF431" w14:textId="77777777" w:rsidR="00CF08D6" w:rsidRPr="00C6449B" w:rsidRDefault="00CF08D6" w:rsidP="00CF08D6">
      <w:pPr>
        <w:rPr>
          <w:rFonts w:cs="v5.0.0"/>
        </w:rPr>
      </w:pPr>
      <w:bookmarkStart w:id="443"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410 MHz – 7125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443"/>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444" w:name="_Toc13079587"/>
      <w:bookmarkStart w:id="445" w:name="_Toc29811075"/>
      <w:bookmarkStart w:id="446" w:name="_Toc29811526"/>
      <w:bookmarkStart w:id="447" w:name="_Toc37268030"/>
      <w:bookmarkStart w:id="448" w:name="_Toc37268481"/>
      <w:bookmarkStart w:id="449" w:name="_Toc45893130"/>
      <w:bookmarkStart w:id="450" w:name="_Toc53177294"/>
      <w:bookmarkStart w:id="451" w:name="_Toc53177746"/>
      <w:bookmarkStart w:id="452" w:name="_Toc61176380"/>
      <w:bookmarkStart w:id="453" w:name="_Toc67916203"/>
      <w:bookmarkStart w:id="454" w:name="_Toc74670421"/>
      <w:bookmarkStart w:id="455" w:name="_Toc76542456"/>
      <w:bookmarkStart w:id="456" w:name="_Toc82626388"/>
      <w:bookmarkStart w:id="457" w:name="_Toc90414354"/>
      <w:bookmarkStart w:id="458" w:name="_Toc106769443"/>
      <w:bookmarkStart w:id="459" w:name="_Toc115184692"/>
      <w:bookmarkStart w:id="460" w:name="_Toc138839194"/>
      <w:bookmarkStart w:id="461" w:name="_Toc138932557"/>
      <w:bookmarkStart w:id="462" w:name="_Toc138933010"/>
      <w:r w:rsidRPr="00C6449B">
        <w:t>5.2</w:t>
      </w:r>
      <w:r w:rsidRPr="00C6449B">
        <w:tab/>
      </w:r>
      <w:r w:rsidRPr="00C6449B">
        <w:rPr>
          <w:i/>
        </w:rPr>
        <w:t>Operating bands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58A7A24" w14:textId="77777777" w:rsidR="00CF08D6" w:rsidRPr="00C6449B" w:rsidRDefault="00CF08D6" w:rsidP="00CF08D6">
      <w:bookmarkStart w:id="463"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rPr>
              <w:t>2010</w:t>
            </w:r>
            <w:r w:rsidRPr="00C6449B">
              <w:t xml:space="preserve"> MHz – </w:t>
            </w:r>
            <w:r w:rsidRPr="00C6449B">
              <w:rPr>
                <w:rFonts w:eastAsia="SimSun"/>
                <w:lang w:val="en-US"/>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rPr>
              <w:t>2010</w:t>
            </w:r>
            <w:r w:rsidRPr="00C6449B">
              <w:t xml:space="preserve"> MHz – </w:t>
            </w:r>
            <w:r w:rsidRPr="00C6449B">
              <w:rPr>
                <w:rFonts w:eastAsia="SimSun"/>
                <w:lang w:val="en-US"/>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rPr>
              <w:t>1880</w:t>
            </w:r>
            <w:r w:rsidRPr="00C6449B">
              <w:t xml:space="preserve"> MHz – </w:t>
            </w:r>
            <w:r w:rsidRPr="00C6449B">
              <w:rPr>
                <w:rFonts w:eastAsia="SimSun"/>
                <w:lang w:val="en-US"/>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rPr>
              <w:t>1880</w:t>
            </w:r>
            <w:r w:rsidRPr="00C6449B">
              <w:t xml:space="preserve"> MHz – </w:t>
            </w:r>
            <w:r w:rsidRPr="00C6449B">
              <w:rPr>
                <w:rFonts w:eastAsia="SimSun"/>
                <w:lang w:val="en-US"/>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463"/>
    </w:tbl>
    <w:p w14:paraId="3CDD0657" w14:textId="77777777" w:rsidR="00CF08D6" w:rsidRPr="00C6449B" w:rsidRDefault="00CF08D6" w:rsidP="00CF08D6"/>
    <w:p w14:paraId="06491532" w14:textId="77777777" w:rsidR="00CF08D6" w:rsidRPr="00C6449B" w:rsidRDefault="00CF08D6" w:rsidP="00CF08D6">
      <w:pPr>
        <w:pStyle w:val="Heading2"/>
      </w:pPr>
      <w:bookmarkStart w:id="464" w:name="_Toc13079588"/>
      <w:bookmarkStart w:id="465" w:name="_Toc29811076"/>
      <w:bookmarkStart w:id="466" w:name="_Toc29811527"/>
      <w:bookmarkStart w:id="467" w:name="_Toc37268031"/>
      <w:bookmarkStart w:id="468" w:name="_Toc37268482"/>
      <w:bookmarkStart w:id="469" w:name="_Toc45893131"/>
      <w:bookmarkStart w:id="470" w:name="_Toc53177295"/>
      <w:bookmarkStart w:id="471" w:name="_Toc53177747"/>
      <w:bookmarkStart w:id="472" w:name="_Toc61176381"/>
      <w:bookmarkStart w:id="473" w:name="_Toc67916204"/>
      <w:bookmarkStart w:id="474" w:name="_Toc74670422"/>
      <w:bookmarkStart w:id="475" w:name="_Toc76542457"/>
      <w:bookmarkStart w:id="476" w:name="_Toc82626389"/>
      <w:bookmarkStart w:id="477" w:name="_Toc90414355"/>
      <w:bookmarkStart w:id="478" w:name="_Toc106769444"/>
      <w:bookmarkStart w:id="479" w:name="_Toc115184693"/>
      <w:bookmarkStart w:id="480" w:name="_Toc138839195"/>
      <w:bookmarkStart w:id="481" w:name="_Toc138932558"/>
      <w:bookmarkStart w:id="482" w:name="_Toc138933011"/>
      <w:r w:rsidRPr="00C6449B">
        <w:t>5.3</w:t>
      </w:r>
      <w:r w:rsidRPr="00C6449B">
        <w:tab/>
      </w:r>
      <w:r w:rsidRPr="00C6449B">
        <w:rPr>
          <w:i/>
        </w:rPr>
        <w:t>BS channel bandwidth</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3CBECD9F" w14:textId="77777777" w:rsidR="00CF08D6" w:rsidRPr="00C6449B" w:rsidRDefault="00CF08D6" w:rsidP="00CF08D6">
      <w:pPr>
        <w:pStyle w:val="Heading3"/>
        <w:rPr>
          <w:rFonts w:eastAsia="SimSun"/>
        </w:rPr>
      </w:pPr>
      <w:bookmarkStart w:id="483" w:name="_Toc13079589"/>
      <w:bookmarkStart w:id="484" w:name="_Toc29811077"/>
      <w:bookmarkStart w:id="485" w:name="_Toc29811528"/>
      <w:bookmarkStart w:id="486" w:name="_Toc37268032"/>
      <w:bookmarkStart w:id="487" w:name="_Toc37268483"/>
      <w:bookmarkStart w:id="488" w:name="_Toc45893132"/>
      <w:bookmarkStart w:id="489" w:name="_Toc53177296"/>
      <w:bookmarkStart w:id="490" w:name="_Toc53177748"/>
      <w:bookmarkStart w:id="491" w:name="_Toc61176382"/>
      <w:bookmarkStart w:id="492" w:name="_Toc67916205"/>
      <w:bookmarkStart w:id="493" w:name="_Toc74670423"/>
      <w:bookmarkStart w:id="494" w:name="_Toc76542458"/>
      <w:bookmarkStart w:id="495" w:name="_Toc82626390"/>
      <w:bookmarkStart w:id="496" w:name="_Toc90414356"/>
      <w:bookmarkStart w:id="497" w:name="_Toc106769445"/>
      <w:bookmarkStart w:id="498" w:name="_Toc115184694"/>
      <w:bookmarkStart w:id="499" w:name="_Toc138839196"/>
      <w:bookmarkStart w:id="500" w:name="_Toc138932559"/>
      <w:bookmarkStart w:id="501" w:name="_Toc138933012"/>
      <w:r w:rsidRPr="00C6449B">
        <w:rPr>
          <w:rFonts w:eastAsia="SimSun"/>
        </w:rPr>
        <w:t>5.3.1</w:t>
      </w:r>
      <w:r w:rsidRPr="00C6449B">
        <w:rPr>
          <w:rFonts w:eastAsia="SimSun"/>
        </w:rPr>
        <w:tab/>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rPr>
      </w:pPr>
      <w:r w:rsidRPr="00C6449B">
        <w:rPr>
          <w:rFonts w:eastAsia="Yu Mincho"/>
        </w:rPr>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773756510"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502" w:name="_Toc13079590"/>
      <w:bookmarkStart w:id="503" w:name="_Toc29811078"/>
      <w:bookmarkStart w:id="504" w:name="_Toc29811529"/>
      <w:bookmarkStart w:id="505" w:name="_Toc37268033"/>
      <w:bookmarkStart w:id="506" w:name="_Toc37268484"/>
      <w:bookmarkStart w:id="507" w:name="_Toc45893133"/>
      <w:bookmarkStart w:id="508" w:name="_Toc53177297"/>
      <w:bookmarkStart w:id="509" w:name="_Toc53177749"/>
      <w:bookmarkStart w:id="510" w:name="_Toc61176383"/>
      <w:bookmarkStart w:id="511" w:name="_Toc67916206"/>
      <w:bookmarkStart w:id="512" w:name="_Toc74670424"/>
      <w:bookmarkStart w:id="513" w:name="_Toc76542459"/>
      <w:bookmarkStart w:id="514" w:name="_Toc82626391"/>
      <w:bookmarkStart w:id="515" w:name="_Toc90414357"/>
      <w:bookmarkStart w:id="516" w:name="_Toc106769446"/>
      <w:bookmarkStart w:id="517" w:name="_Toc115184695"/>
      <w:bookmarkStart w:id="518" w:name="_Toc138839197"/>
      <w:bookmarkStart w:id="519" w:name="_Toc138932560"/>
      <w:bookmarkStart w:id="520" w:name="_Toc138933013"/>
      <w:r w:rsidRPr="00C6449B">
        <w:rPr>
          <w:rFonts w:eastAsia="Yu Mincho"/>
        </w:rPr>
        <w:t>5.3.2</w:t>
      </w:r>
      <w:r w:rsidRPr="00C6449B">
        <w:rPr>
          <w:rFonts w:eastAsia="Yu Mincho"/>
        </w:rPr>
        <w:tab/>
      </w:r>
      <w:r w:rsidRPr="00C6449B">
        <w:rPr>
          <w:rFonts w:eastAsia="Yu Mincho"/>
          <w:i/>
        </w:rPr>
        <w:t>Transmission bandwidth configuration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rPr>
      </w:pPr>
      <w:bookmarkStart w:id="521" w:name="_Hlk497144372"/>
      <w:r w:rsidRPr="00C6449B">
        <w:rPr>
          <w:rFonts w:eastAsia="Yu Mincho"/>
        </w:rPr>
        <w:t xml:space="preserve">Table 5.3.2-1: </w:t>
      </w:r>
      <w:bookmarkEnd w:id="521"/>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pPr>
      <w:r w:rsidRPr="00C6449B">
        <w:rPr>
          <w:rFonts w:eastAsia="Yu Mincho"/>
        </w:rPr>
        <w:t>NOTE:</w:t>
      </w:r>
      <w:r w:rsidRPr="00C6449B">
        <w:rPr>
          <w:rFonts w:eastAsia="Yu Mincho"/>
        </w:rPr>
        <w:tab/>
      </w:r>
      <w:r w:rsidRPr="00C6449B">
        <w:t xml:space="preserve">All Tx and Rx requirements are defined based on </w:t>
      </w:r>
      <w:r w:rsidRPr="00C6449B">
        <w:rPr>
          <w:i/>
        </w:rPr>
        <w:t>transmission bandwidth configuration</w:t>
      </w:r>
      <w:r w:rsidRPr="00C6449B">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522" w:name="_Toc13079591"/>
      <w:bookmarkStart w:id="523" w:name="_Toc29811079"/>
      <w:bookmarkStart w:id="524" w:name="_Toc29811530"/>
      <w:bookmarkStart w:id="525" w:name="_Toc37268034"/>
      <w:bookmarkStart w:id="526" w:name="_Toc37268485"/>
      <w:bookmarkStart w:id="527" w:name="_Toc45893134"/>
      <w:bookmarkStart w:id="528" w:name="_Toc53177298"/>
      <w:bookmarkStart w:id="529" w:name="_Toc53177750"/>
      <w:bookmarkStart w:id="530" w:name="_Toc61176384"/>
      <w:bookmarkStart w:id="531" w:name="_Toc67916207"/>
      <w:bookmarkStart w:id="532" w:name="_Toc74670425"/>
      <w:bookmarkStart w:id="533" w:name="_Toc76542460"/>
      <w:bookmarkStart w:id="534" w:name="_Toc82626392"/>
      <w:bookmarkStart w:id="535" w:name="_Toc90414358"/>
      <w:bookmarkStart w:id="536" w:name="_Toc106769447"/>
      <w:bookmarkStart w:id="537" w:name="_Toc115184696"/>
      <w:bookmarkStart w:id="538" w:name="_Toc138839198"/>
      <w:bookmarkStart w:id="539" w:name="_Toc138932561"/>
      <w:bookmarkStart w:id="540" w:name="_Toc138933014"/>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541"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541"/>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rPr>
        <w:t>3: Void</w:t>
      </w:r>
    </w:p>
    <w:p w14:paraId="3655EC68" w14:textId="77777777" w:rsidR="00CF08D6" w:rsidRPr="00C6449B" w:rsidRDefault="00CF08D6" w:rsidP="00CF08D6">
      <w:pPr>
        <w:pStyle w:val="TF"/>
      </w:pPr>
      <w:r w:rsidRPr="00C6449B">
        <w:t>Figure 5.</w:t>
      </w:r>
      <w:r w:rsidRPr="00C6449B">
        <w:rPr>
          <w:lang w:val="en-US"/>
        </w:rPr>
        <w:t>3.3</w:t>
      </w:r>
      <w:r w:rsidRPr="00C6449B">
        <w:t>-</w:t>
      </w:r>
      <w:r w:rsidRPr="00C6449B">
        <w:rPr>
          <w:lang w:val="en-US"/>
        </w:rPr>
        <w:t>4: Void</w:t>
      </w:r>
    </w:p>
    <w:p w14:paraId="195B24E1" w14:textId="77777777" w:rsidR="00CF08D6" w:rsidRPr="00C6449B" w:rsidRDefault="00CF08D6" w:rsidP="00CF08D6">
      <w:pPr>
        <w:pStyle w:val="TF"/>
      </w:pPr>
      <w:r w:rsidRPr="00C6449B">
        <w:t>Figure 5.</w:t>
      </w:r>
      <w:r w:rsidRPr="00C6449B">
        <w:rPr>
          <w:lang w:val="en-US"/>
        </w:rPr>
        <w:t>3.3</w:t>
      </w:r>
      <w:r w:rsidRPr="00C6449B">
        <w:t>-</w:t>
      </w:r>
      <w:r w:rsidRPr="00C6449B">
        <w:rPr>
          <w:lang w:val="en-US"/>
        </w:rPr>
        <w:t>5: Void</w:t>
      </w:r>
    </w:p>
    <w:p w14:paraId="58A29012" w14:textId="77777777" w:rsidR="00CF08D6" w:rsidRPr="00C6449B" w:rsidRDefault="00CF08D6" w:rsidP="00CF08D6">
      <w:pPr>
        <w:pStyle w:val="Heading3"/>
        <w:rPr>
          <w:rFonts w:eastAsia="Yu Mincho"/>
        </w:rPr>
      </w:pPr>
      <w:bookmarkStart w:id="542" w:name="_Toc13079592"/>
      <w:bookmarkStart w:id="543" w:name="_Toc29811080"/>
      <w:bookmarkStart w:id="544" w:name="_Toc29811531"/>
      <w:bookmarkStart w:id="545" w:name="_Toc37268035"/>
      <w:bookmarkStart w:id="546" w:name="_Toc37268486"/>
      <w:bookmarkStart w:id="547" w:name="_Toc45893135"/>
      <w:bookmarkStart w:id="548" w:name="_Toc53177299"/>
      <w:bookmarkStart w:id="549" w:name="_Toc53177751"/>
      <w:bookmarkStart w:id="550" w:name="_Toc61176385"/>
      <w:bookmarkStart w:id="551" w:name="_Toc67916208"/>
      <w:bookmarkStart w:id="552" w:name="_Toc74670426"/>
      <w:bookmarkStart w:id="553" w:name="_Toc76542461"/>
      <w:bookmarkStart w:id="554" w:name="_Toc82626393"/>
      <w:bookmarkStart w:id="555" w:name="_Toc90414359"/>
      <w:bookmarkStart w:id="556" w:name="_Toc106769448"/>
      <w:bookmarkStart w:id="557" w:name="_Toc115184697"/>
      <w:bookmarkStart w:id="558" w:name="_Toc138839199"/>
      <w:bookmarkStart w:id="559" w:name="_Toc138932562"/>
      <w:bookmarkStart w:id="560" w:name="_Toc138933015"/>
      <w:r w:rsidRPr="00C6449B">
        <w:rPr>
          <w:rFonts w:eastAsia="Yu Mincho"/>
        </w:rPr>
        <w:t>5.3.4</w:t>
      </w:r>
      <w:r w:rsidRPr="00C6449B">
        <w:rPr>
          <w:rFonts w:eastAsia="Yu Mincho"/>
        </w:rPr>
        <w:tab/>
        <w:t>RB alignment</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561"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561"/>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562" w:name="_Toc13079593"/>
      <w:bookmarkStart w:id="563" w:name="_Toc29811081"/>
      <w:bookmarkStart w:id="564" w:name="_Toc29811532"/>
      <w:bookmarkStart w:id="565" w:name="_Toc37268036"/>
      <w:bookmarkStart w:id="566"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562"/>
      <w:bookmarkEnd w:id="563"/>
      <w:bookmarkEnd w:id="564"/>
      <w:bookmarkEnd w:id="565"/>
      <w:bookmarkEnd w:id="566"/>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567" w:name="_Hlk500256944"/>
      <w:r w:rsidRPr="00C6449B">
        <w:t>Table 5.3.5-1</w:t>
      </w:r>
      <w:bookmarkEnd w:id="567"/>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568" w:name="_Toc13079594"/>
      <w:bookmarkStart w:id="569" w:name="_Toc29811082"/>
      <w:bookmarkStart w:id="570" w:name="_Toc29811533"/>
      <w:bookmarkStart w:id="571" w:name="_Toc37268037"/>
      <w:bookmarkStart w:id="572" w:name="_Toc37268488"/>
      <w:bookmarkStart w:id="573" w:name="_Toc45893136"/>
      <w:bookmarkStart w:id="574" w:name="_Toc53177300"/>
      <w:bookmarkStart w:id="575" w:name="_Toc53177752"/>
      <w:bookmarkStart w:id="576" w:name="_Toc61176386"/>
      <w:bookmarkStart w:id="577" w:name="_Toc67916209"/>
      <w:bookmarkStart w:id="578" w:name="_Toc74670427"/>
      <w:bookmarkStart w:id="579" w:name="_Toc76542462"/>
      <w:bookmarkStart w:id="580" w:name="_Toc82626394"/>
      <w:bookmarkStart w:id="581" w:name="_Toc90414360"/>
      <w:bookmarkStart w:id="582" w:name="_Toc106769449"/>
      <w:bookmarkStart w:id="583" w:name="_Toc115184698"/>
      <w:bookmarkStart w:id="584" w:name="_Toc138839200"/>
      <w:bookmarkStart w:id="585" w:name="_Toc138932563"/>
      <w:bookmarkStart w:id="586" w:name="_Toc138933016"/>
      <w:r w:rsidRPr="00C6449B">
        <w:t>5.3A</w:t>
      </w:r>
      <w:r w:rsidRPr="00C6449B">
        <w:tab/>
      </w:r>
      <w:r w:rsidRPr="00C6449B">
        <w:rPr>
          <w:i/>
        </w:rPr>
        <w:t>BS channel bandwidth</w:t>
      </w:r>
      <w:r w:rsidRPr="00C6449B">
        <w:t xml:space="preserve"> for CA</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194543" w14:textId="77777777" w:rsidR="00CF08D6" w:rsidRPr="00C6449B" w:rsidRDefault="00CF08D6" w:rsidP="00CF08D6">
      <w:pPr>
        <w:pStyle w:val="Heading3"/>
      </w:pPr>
      <w:bookmarkStart w:id="587" w:name="_Toc13079595"/>
      <w:bookmarkStart w:id="588" w:name="_Toc29811083"/>
      <w:bookmarkStart w:id="589" w:name="_Toc29811534"/>
      <w:bookmarkStart w:id="590" w:name="_Toc37268038"/>
      <w:bookmarkStart w:id="591" w:name="_Toc37268489"/>
      <w:bookmarkStart w:id="592" w:name="_Toc45893137"/>
      <w:bookmarkStart w:id="593" w:name="_Toc53177301"/>
      <w:bookmarkStart w:id="594" w:name="_Toc53177753"/>
      <w:bookmarkStart w:id="595" w:name="_Toc61176387"/>
      <w:bookmarkStart w:id="596" w:name="_Toc67916210"/>
      <w:bookmarkStart w:id="597" w:name="_Toc74670428"/>
      <w:bookmarkStart w:id="598" w:name="_Toc76542463"/>
      <w:bookmarkStart w:id="599" w:name="_Toc82626395"/>
      <w:bookmarkStart w:id="600" w:name="_Toc90414361"/>
      <w:bookmarkStart w:id="601" w:name="_Toc106769450"/>
      <w:bookmarkStart w:id="602" w:name="_Toc115184699"/>
      <w:bookmarkStart w:id="603" w:name="_Toc138839201"/>
      <w:bookmarkStart w:id="604" w:name="_Toc138932564"/>
      <w:bookmarkStart w:id="605" w:name="_Toc138933017"/>
      <w:r w:rsidRPr="00C6449B">
        <w:t>5.3A.1</w:t>
      </w:r>
      <w:r w:rsidRPr="00C6449B">
        <w:tab/>
      </w:r>
      <w:r w:rsidRPr="00C6449B">
        <w:rPr>
          <w:i/>
        </w:rPr>
        <w:t>Transmission bandwidth configuration</w:t>
      </w:r>
      <w:r w:rsidRPr="00C6449B">
        <w:t xml:space="preserve"> for CA</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2982D39D" w14:textId="6297C1AE" w:rsidR="00CF08D6" w:rsidRPr="00C6449B" w:rsidRDefault="00CF08D6" w:rsidP="00CF08D6">
      <w:pPr>
        <w:rPr>
          <w:rFonts w:eastAsia="SimSun"/>
          <w:lang w:val="en-US"/>
        </w:rPr>
      </w:pPr>
      <w:bookmarkStart w:id="606" w:name="OLE_LINK5"/>
      <w:r w:rsidRPr="00C6449B">
        <w:rPr>
          <w:rFonts w:eastAsia="SimSun"/>
          <w:lang w:val="en-US"/>
        </w:rPr>
        <w:t xml:space="preserve">For </w:t>
      </w:r>
      <w:r w:rsidRPr="00C6449B">
        <w:rPr>
          <w:rFonts w:eastAsia="SimSun"/>
          <w:i/>
          <w:lang w:val="en-US"/>
        </w:rPr>
        <w:t>carrier aggregation</w:t>
      </w:r>
      <w:r w:rsidRPr="00C6449B">
        <w:rPr>
          <w:rFonts w:eastAsia="SimSun"/>
          <w:lang w:val="en-US"/>
        </w:rPr>
        <w:t xml:space="preserve">, the </w:t>
      </w:r>
      <w:r w:rsidRPr="00C6449B">
        <w:rPr>
          <w:rFonts w:eastAsia="SimSun"/>
          <w:i/>
          <w:lang w:val="en-US"/>
        </w:rPr>
        <w:t>transmission bandwidth configuration</w:t>
      </w:r>
      <w:r w:rsidRPr="00C6449B">
        <w:rPr>
          <w:rFonts w:eastAsia="SimSun"/>
          <w:lang w:val="en-US"/>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rPr>
        <w:t>5</w:t>
      </w:r>
      <w:r w:rsidRPr="00C6449B">
        <w:t>.3.2</w:t>
      </w:r>
      <w:r w:rsidRPr="00C6449B">
        <w:rPr>
          <w:rFonts w:eastAsia="SimSun"/>
          <w:lang w:val="en-US"/>
        </w:rPr>
        <w:t>.</w:t>
      </w:r>
    </w:p>
    <w:p w14:paraId="1AFCF153" w14:textId="77777777" w:rsidR="00CF08D6" w:rsidRPr="00C6449B" w:rsidRDefault="00CF08D6" w:rsidP="00CF08D6">
      <w:pPr>
        <w:pStyle w:val="Heading3"/>
      </w:pPr>
      <w:bookmarkStart w:id="607" w:name="_Toc13079596"/>
      <w:bookmarkStart w:id="608" w:name="_Toc29811084"/>
      <w:bookmarkStart w:id="609" w:name="_Toc29811535"/>
      <w:bookmarkStart w:id="610" w:name="_Toc37268039"/>
      <w:bookmarkStart w:id="611" w:name="_Toc37268490"/>
      <w:bookmarkStart w:id="612" w:name="_Toc45893138"/>
      <w:bookmarkStart w:id="613" w:name="_Toc53177302"/>
      <w:bookmarkStart w:id="614" w:name="_Toc53177754"/>
      <w:bookmarkStart w:id="615" w:name="_Toc61176388"/>
      <w:bookmarkStart w:id="616" w:name="_Toc67916211"/>
      <w:bookmarkStart w:id="617" w:name="_Toc74670429"/>
      <w:bookmarkStart w:id="618" w:name="_Toc76542464"/>
      <w:bookmarkStart w:id="619" w:name="_Toc82626396"/>
      <w:bookmarkStart w:id="620" w:name="_Toc90414362"/>
      <w:bookmarkStart w:id="621" w:name="_Toc106769451"/>
      <w:bookmarkStart w:id="622" w:name="_Toc115184700"/>
      <w:bookmarkStart w:id="623" w:name="_Toc138839202"/>
      <w:bookmarkStart w:id="624" w:name="_Toc138932565"/>
      <w:bookmarkStart w:id="625" w:name="_Toc138933018"/>
      <w:bookmarkEnd w:id="606"/>
      <w:r w:rsidRPr="00C6449B">
        <w:t>5.3A.2</w:t>
      </w:r>
      <w:r w:rsidRPr="00C6449B">
        <w:tab/>
        <w:t xml:space="preserve">Minimum guardband and </w:t>
      </w:r>
      <w:r w:rsidRPr="00C6449B">
        <w:rPr>
          <w:i/>
        </w:rPr>
        <w:t>transmission bandwidth configuration</w:t>
      </w:r>
      <w:r w:rsidRPr="00C6449B">
        <w:t xml:space="preserve"> for CA</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4C2B4F9" w14:textId="77777777" w:rsidR="00CF08D6" w:rsidRPr="00C6449B" w:rsidRDefault="00CF08D6" w:rsidP="00CF08D6">
      <w:r w:rsidRPr="00C6449B">
        <w:t xml:space="preserve">For intra-band contiguous </w:t>
      </w:r>
      <w:r w:rsidRPr="00C6449B">
        <w:rPr>
          <w:i/>
        </w:rPr>
        <w:t>carrier aggregation</w:t>
      </w:r>
      <w:r w:rsidRPr="00C6449B">
        <w:rPr>
          <w:lang w:val="en-US"/>
        </w:rPr>
        <w:t xml:space="preserve">, </w:t>
      </w:r>
      <w:r w:rsidRPr="00C6449B">
        <w:rPr>
          <w:i/>
        </w:rPr>
        <w:t>Aggregated BS Channel Bandwidth</w:t>
      </w:r>
      <w:r w:rsidRPr="00C6449B">
        <w:rPr>
          <w:i/>
          <w:lang w:val="en-US"/>
        </w:rPr>
        <w:t xml:space="preserve"> </w:t>
      </w:r>
      <w:r w:rsidRPr="00C6449B">
        <w:t xml:space="preserve">and </w:t>
      </w:r>
      <w:r w:rsidRPr="00C6449B">
        <w:rPr>
          <w:i/>
        </w:rPr>
        <w:t>Guard Bands</w:t>
      </w:r>
      <w:r w:rsidRPr="00C6449B">
        <w:t xml:space="preserve"> are defined as follows, see Figure 5.</w:t>
      </w:r>
      <w:r w:rsidRPr="00C6449B">
        <w:rPr>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5pt;height:219pt" o:ole="">
            <v:imagedata r:id="rId25" o:title=""/>
          </v:shape>
          <o:OLEObject Type="Embed" ProgID="Word.Picture.8" ShapeID="_x0000_i1029" DrawAspect="Content" ObjectID="_1773756511" r:id="rId26"/>
        </w:object>
      </w:r>
    </w:p>
    <w:p w14:paraId="282B15F2" w14:textId="60906760" w:rsidR="00CF08D6" w:rsidRPr="00C6449B" w:rsidRDefault="00CF08D6" w:rsidP="00CF08D6">
      <w:pPr>
        <w:pStyle w:val="TF"/>
      </w:pPr>
      <w:r w:rsidRPr="00C6449B">
        <w:t>Figure 5.</w:t>
      </w:r>
      <w:r w:rsidRPr="00C6449B">
        <w:rPr>
          <w:lang w:val="en-US"/>
        </w:rPr>
        <w:t>3A.2</w:t>
      </w:r>
      <w:r w:rsidRPr="00C6449B">
        <w:t>-</w:t>
      </w:r>
      <w:r w:rsidRPr="00C6449B">
        <w:rPr>
          <w:lang w:val="en-US"/>
        </w:rPr>
        <w:t>1:</w:t>
      </w:r>
      <w:r w:rsidRPr="00C6449B">
        <w:t xml:space="preserve"> Definition of </w:t>
      </w:r>
      <w:r w:rsidRPr="00C6449B">
        <w:rPr>
          <w:i/>
          <w:iCs/>
        </w:rPr>
        <w:t xml:space="preserve">Aggregated </w:t>
      </w:r>
      <w:r w:rsidRPr="00C6449B">
        <w:rPr>
          <w:i/>
          <w:iCs/>
          <w:lang w:val="en-US"/>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vertAlign w:val="subscript"/>
          <w:lang w:val="en-US"/>
        </w:rPr>
        <w:t>,</w:t>
      </w:r>
      <w:r w:rsidR="00834B9D" w:rsidRPr="00C6449B">
        <w:rPr>
          <w:rFonts w:hint="eastAsia"/>
          <w:vertAlign w:val="subscript"/>
          <w:lang w:val="en-US"/>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lang w:val="en-US"/>
        </w:rPr>
        <w:t>3.2</w:t>
      </w:r>
      <w:r w:rsidRPr="00C6449B">
        <w:t xml:space="preserve">-1 or Table 5.3.2-2 for the lowest and highest assigned component carrier, </w:t>
      </w:r>
      <w:r w:rsidRPr="00C6449B">
        <w:rPr>
          <w:lang w:val="en-US"/>
        </w:rPr>
        <w:t>SCS</w:t>
      </w:r>
      <w:r w:rsidRPr="00C6449B">
        <w:rPr>
          <w:vertAlign w:val="subscript"/>
          <w:lang w:val="en-US"/>
        </w:rPr>
        <w:t xml:space="preserve">low </w:t>
      </w:r>
      <w:r w:rsidRPr="00C6449B">
        <w:rPr>
          <w:lang w:val="en-US"/>
        </w:rPr>
        <w:t>and SCS</w:t>
      </w:r>
      <w:r w:rsidRPr="00C6449B">
        <w:rPr>
          <w:vertAlign w:val="subscript"/>
          <w:lang w:val="en-US"/>
        </w:rPr>
        <w:t xml:space="preserve">high </w:t>
      </w:r>
      <w:r w:rsidRPr="00C6449B">
        <w:rPr>
          <w:lang w:val="en-US"/>
        </w:rPr>
        <w:t>are the sub-carrier spacing for the lowest and highest assigned component carrier</w:t>
      </w:r>
      <w:r w:rsidRPr="00C6449B">
        <w:t xml:space="preserve"> respectively</w:t>
      </w:r>
      <w:r w:rsidRPr="00C6449B">
        <w:rPr>
          <w:lang w:val="en-US"/>
        </w:rPr>
        <w:t>.</w:t>
      </w:r>
      <w:r w:rsidR="00F0022E">
        <w:rPr>
          <w:rFonts w:eastAsia="SimSun" w:hint="eastAsia"/>
          <w:lang w:val="en-US"/>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 xml:space="preserve">high </w:t>
      </w:r>
      <w:r w:rsidR="00F0022E">
        <w:rPr>
          <w:rFonts w:eastAsia="SimSun" w:hint="eastAsia"/>
          <w:lang w:val="en-US"/>
        </w:rPr>
        <w:t xml:space="preserve">are </w:t>
      </w:r>
      <w:r w:rsidR="00F0022E">
        <w:t xml:space="preserve">the minimum guard band </w:t>
      </w:r>
      <w:r w:rsidR="00F0022E">
        <w:rPr>
          <w:rFonts w:eastAsia="SimSun" w:hint="eastAsia"/>
          <w:lang w:val="en-US"/>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rPr>
        <w:t xml:space="preserve">. </w:t>
      </w:r>
      <w:r w:rsidR="00F0022E">
        <w:rPr>
          <w:rFonts w:hint="eastAsia"/>
          <w:lang w:val="en-US"/>
        </w:rPr>
        <w:t xml:space="preserve">In case there is no </w:t>
      </w:r>
      <w:r w:rsidR="00F0022E">
        <w:rPr>
          <w:rFonts w:hint="eastAsia"/>
          <w:lang w:val="zh-CN"/>
        </w:rPr>
        <w:t xml:space="preserve">common </w:t>
      </w:r>
      <w:r w:rsidR="00F0022E">
        <w:t>μ</w:t>
      </w:r>
      <w:r w:rsidR="00F0022E">
        <w:rPr>
          <w:rFonts w:hint="eastAsia"/>
          <w:lang w:val="en-US"/>
        </w:rPr>
        <w:t xml:space="preserve"> value </w:t>
      </w:r>
      <w:r w:rsidR="00F0022E">
        <w:rPr>
          <w:rFonts w:hint="eastAsia"/>
        </w:rPr>
        <w:t>f</w:t>
      </w:r>
      <w:r w:rsidR="00F0022E">
        <w:rPr>
          <w:rFonts w:hint="eastAsia"/>
          <w:lang w:val="zh-CN"/>
        </w:rPr>
        <w:t>or both of the channel bandwidths</w:t>
      </w:r>
      <w:r w:rsidR="00F0022E">
        <w:rPr>
          <w:rFonts w:hint="eastAsia"/>
          <w:lang w:val="en-US"/>
        </w:rPr>
        <w:t xml:space="preserve">, </w:t>
      </w:r>
      <w:r w:rsidR="00F0022E">
        <w:rPr>
          <w:i/>
          <w:iCs/>
        </w:rPr>
        <w:t>μ</w:t>
      </w:r>
      <w:r w:rsidR="00F0022E">
        <w:rPr>
          <w:rFonts w:hint="eastAsia"/>
          <w:lang w:val="zh-CN"/>
        </w:rPr>
        <w:t>=1</w:t>
      </w:r>
      <w:r w:rsidR="00F0022E">
        <w:rPr>
          <w:rFonts w:hint="eastAsia"/>
          <w:lang w:val="en-US"/>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vertAlign w:val="subscript"/>
          <w:lang w:val="en-US"/>
        </w:rPr>
        <w:t>,low</w:t>
      </w:r>
      <w:r w:rsidR="00F0022E">
        <w:rPr>
          <w:rFonts w:eastAsia="SimSun" w:hint="eastAsia"/>
          <w:vertAlign w:val="subscript"/>
          <w:lang w:val="en-US"/>
        </w:rPr>
        <w:t xml:space="preserve"> </w:t>
      </w:r>
      <w:r w:rsidR="00F0022E">
        <w:t>and BW</w:t>
      </w:r>
      <w:r w:rsidR="00F0022E">
        <w:rPr>
          <w:vertAlign w:val="subscript"/>
        </w:rPr>
        <w:t>GB</w:t>
      </w:r>
      <w:r w:rsidR="00F0022E">
        <w:rPr>
          <w:vertAlign w:val="subscript"/>
          <w:lang w:val="en-US"/>
        </w:rPr>
        <w:t>,</w:t>
      </w:r>
      <w:r w:rsidR="00F0022E">
        <w:rPr>
          <w:rFonts w:hint="eastAsia"/>
          <w:vertAlign w:val="subscript"/>
          <w:lang w:val="en-US"/>
        </w:rPr>
        <w:t>high</w:t>
      </w:r>
      <w:r w:rsidR="00F0022E">
        <w:rPr>
          <w:rFonts w:eastAsia="SimSun" w:hint="eastAsia"/>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lang w:val="en-US"/>
        </w:rPr>
        <w:t>3</w:t>
      </w:r>
      <w:r w:rsidRPr="00C6449B">
        <w:t>A</w:t>
      </w:r>
      <w:r w:rsidRPr="00C6449B">
        <w:rPr>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pt;height:254.5pt" o:ole="">
            <v:imagedata r:id="rId27" o:title=""/>
          </v:shape>
          <o:OLEObject Type="Embed" ProgID="Word.Picture.8" ShapeID="_x0000_i1030" DrawAspect="Content" ObjectID="_1773756512" r:id="rId28"/>
        </w:object>
      </w:r>
    </w:p>
    <w:p w14:paraId="7595BA62" w14:textId="26C4357F" w:rsidR="00CF08D6" w:rsidRPr="00C6449B" w:rsidRDefault="00CF08D6" w:rsidP="00CF08D6">
      <w:pPr>
        <w:pStyle w:val="TF"/>
      </w:pPr>
      <w:r w:rsidRPr="00C6449B">
        <w:t>Figure 5.</w:t>
      </w:r>
      <w:r w:rsidRPr="00C6449B">
        <w:rPr>
          <w:lang w:val="en-US"/>
        </w:rPr>
        <w:t>3A.2</w:t>
      </w:r>
      <w:r w:rsidRPr="00C6449B">
        <w:t>-</w:t>
      </w:r>
      <w:r w:rsidRPr="00C6449B">
        <w:rPr>
          <w:lang w:val="en-US"/>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Pr="00C6449B">
        <w:rPr>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vertAlign w:val="subscript"/>
          <w:lang w:val="en-US"/>
        </w:rPr>
        <w:t>high</w:t>
      </w:r>
      <w:r w:rsidRPr="00C6449B">
        <w:rPr>
          <w:lang w:val="en-US"/>
        </w:rPr>
        <w:t>*12 - 1)*SCS</w:t>
      </w:r>
      <w:r w:rsidRPr="00C6449B">
        <w:rPr>
          <w:vertAlign w:val="subscript"/>
          <w:lang w:val="en-US"/>
        </w:rPr>
        <w:t>high</w:t>
      </w:r>
      <w:r w:rsidRPr="00C6449B">
        <w:t>/2 + BW</w:t>
      </w:r>
      <w:r w:rsidRPr="00C6449B">
        <w:rPr>
          <w:vertAlign w:val="subscript"/>
        </w:rPr>
        <w:t>GB</w:t>
      </w:r>
      <w:r w:rsidRPr="00C6449B">
        <w:rPr>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 xml:space="preserve">low </w:t>
      </w:r>
      <w:r w:rsidRPr="00C6449B">
        <w:rPr>
          <w:lang w:val="en-US"/>
        </w:rPr>
        <w:t>and SCS</w:t>
      </w:r>
      <w:r w:rsidRPr="00C6449B">
        <w:rPr>
          <w:vertAlign w:val="subscript"/>
          <w:lang w:val="en-US"/>
        </w:rPr>
        <w:t xml:space="preserve">high </w:t>
      </w:r>
      <w:r w:rsidRPr="00C6449B">
        <w:rPr>
          <w:lang w:val="en-US"/>
        </w:rPr>
        <w:t xml:space="preserve">are the sub-carrier spacing for the lowest and highest assigned component carrier within a </w:t>
      </w:r>
      <w:r w:rsidRPr="00C6449B">
        <w:rPr>
          <w:i/>
          <w:lang w:val="en-US"/>
        </w:rPr>
        <w:t>sub-block</w:t>
      </w:r>
      <w:r w:rsidRPr="00C6449B">
        <w:rPr>
          <w:lang w:val="en-US"/>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rPr>
          <w:rFonts w:eastAsia="SimSun" w:hint="eastAsia"/>
          <w:vertAlign w:val="subscript"/>
          <w:lang w:val="en-US"/>
        </w:rPr>
        <w:t xml:space="preserve"> </w:t>
      </w:r>
      <w:r w:rsidR="0073582B">
        <w:rPr>
          <w:rFonts w:eastAsia="SimSun" w:hint="eastAsia"/>
          <w:lang w:val="en-US"/>
        </w:rPr>
        <w:t xml:space="preserve">are </w:t>
      </w:r>
      <w:r w:rsidR="0073582B">
        <w:t>the minimum guard band</w:t>
      </w:r>
      <w:r w:rsidR="0073582B">
        <w:rPr>
          <w:rFonts w:eastAsia="SimSun" w:hint="eastAsia"/>
          <w:lang w:val="en-US"/>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rPr>
        <w:t xml:space="preserve">. </w:t>
      </w:r>
      <w:r w:rsidR="0073582B">
        <w:rPr>
          <w:rFonts w:hint="eastAsia"/>
          <w:lang w:val="en-US"/>
        </w:rPr>
        <w:t xml:space="preserve">In case there is no </w:t>
      </w:r>
      <w:r w:rsidR="0073582B">
        <w:rPr>
          <w:rFonts w:hint="eastAsia"/>
          <w:lang w:val="zh-CN"/>
        </w:rPr>
        <w:t xml:space="preserve">common </w:t>
      </w:r>
      <w:r w:rsidR="0073582B">
        <w:t>μ</w:t>
      </w:r>
      <w:r w:rsidR="0073582B">
        <w:rPr>
          <w:rFonts w:hint="eastAsia"/>
          <w:lang w:val="en-US"/>
        </w:rPr>
        <w:t xml:space="preserve"> value </w:t>
      </w:r>
      <w:r w:rsidR="0073582B">
        <w:rPr>
          <w:rFonts w:hint="eastAsia"/>
        </w:rPr>
        <w:t>f</w:t>
      </w:r>
      <w:r w:rsidR="0073582B">
        <w:rPr>
          <w:rFonts w:hint="eastAsia"/>
          <w:lang w:val="zh-CN"/>
        </w:rPr>
        <w:t>or both of the channel bandwidths</w:t>
      </w:r>
      <w:r w:rsidR="0073582B">
        <w:rPr>
          <w:rFonts w:hint="eastAsia"/>
          <w:lang w:val="en-US"/>
        </w:rPr>
        <w:t xml:space="preserve">, </w:t>
      </w:r>
      <w:r w:rsidR="0073582B">
        <w:rPr>
          <w:i/>
          <w:iCs/>
        </w:rPr>
        <w:t>μ</w:t>
      </w:r>
      <w:r w:rsidR="0073582B">
        <w:rPr>
          <w:rFonts w:hint="eastAsia"/>
          <w:lang w:val="zh-CN"/>
        </w:rPr>
        <w:t>=1</w:t>
      </w:r>
      <w:r w:rsidR="0073582B">
        <w:rPr>
          <w:rFonts w:hint="eastAsia"/>
          <w:lang w:val="en-US"/>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vertAlign w:val="subscript"/>
          <w:lang w:val="en-US"/>
        </w:rPr>
        <w:t>,low</w:t>
      </w:r>
      <w:r w:rsidR="0073582B">
        <w:rPr>
          <w:rFonts w:eastAsia="SimSun" w:hint="eastAsia"/>
          <w:vertAlign w:val="subscript"/>
          <w:lang w:val="en-US"/>
        </w:rPr>
        <w:t xml:space="preserve"> </w:t>
      </w:r>
      <w:r w:rsidR="0073582B">
        <w:t>and BW</w:t>
      </w:r>
      <w:r w:rsidR="0073582B">
        <w:rPr>
          <w:vertAlign w:val="subscript"/>
        </w:rPr>
        <w:t>GB</w:t>
      </w:r>
      <w:r w:rsidR="0073582B">
        <w:rPr>
          <w:vertAlign w:val="subscript"/>
          <w:lang w:val="en-US"/>
        </w:rPr>
        <w:t>,high</w:t>
      </w:r>
      <w:r w:rsidR="0073582B">
        <w:rPr>
          <w:rFonts w:eastAsia="SimSun" w:hint="eastAsia"/>
          <w:lang w:val="en-US"/>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lang w:val="en-US"/>
        </w:rPr>
        <w:t xml:space="preserve"> (MHz)</w:t>
      </w:r>
    </w:p>
    <w:p w14:paraId="79D47CA4" w14:textId="77777777" w:rsidR="00CF08D6" w:rsidRPr="00C6449B" w:rsidRDefault="00CF08D6" w:rsidP="00CF08D6">
      <w:pPr>
        <w:pStyle w:val="Heading2"/>
      </w:pPr>
      <w:bookmarkStart w:id="626" w:name="_Toc13079597"/>
      <w:bookmarkStart w:id="627" w:name="_Toc29811085"/>
      <w:bookmarkStart w:id="628" w:name="_Toc29811536"/>
      <w:bookmarkStart w:id="629" w:name="_Toc37268040"/>
      <w:bookmarkStart w:id="630" w:name="_Toc37268491"/>
      <w:bookmarkStart w:id="631" w:name="_Toc45893139"/>
      <w:bookmarkStart w:id="632" w:name="_Toc53177303"/>
      <w:bookmarkStart w:id="633" w:name="_Toc53177755"/>
      <w:bookmarkStart w:id="634" w:name="_Toc61176389"/>
      <w:bookmarkStart w:id="635" w:name="_Toc67916212"/>
      <w:bookmarkStart w:id="636" w:name="_Toc74670430"/>
      <w:bookmarkStart w:id="637" w:name="_Toc76542465"/>
      <w:bookmarkStart w:id="638" w:name="_Toc82626397"/>
      <w:bookmarkStart w:id="639" w:name="_Toc90414363"/>
      <w:bookmarkStart w:id="640" w:name="_Toc106769452"/>
      <w:bookmarkStart w:id="641" w:name="_Toc115184701"/>
      <w:bookmarkStart w:id="642" w:name="_Toc138839203"/>
      <w:bookmarkStart w:id="643" w:name="_Toc138932566"/>
      <w:bookmarkStart w:id="644" w:name="_Toc138933019"/>
      <w:r w:rsidRPr="00C6449B">
        <w:t>5.4</w:t>
      </w:r>
      <w:r w:rsidRPr="00C6449B">
        <w:tab/>
        <w:t>Channel arrangement</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67BEA65F" w14:textId="77777777" w:rsidR="00CF08D6" w:rsidRPr="00C6449B" w:rsidRDefault="00CF08D6" w:rsidP="00CF08D6">
      <w:pPr>
        <w:pStyle w:val="Heading3"/>
      </w:pPr>
      <w:bookmarkStart w:id="645" w:name="_Toc13079598"/>
      <w:bookmarkStart w:id="646" w:name="_Toc29811086"/>
      <w:bookmarkStart w:id="647" w:name="_Toc29811537"/>
      <w:bookmarkStart w:id="648" w:name="_Toc37268041"/>
      <w:bookmarkStart w:id="649" w:name="_Toc37268492"/>
      <w:bookmarkStart w:id="650" w:name="_Toc45893140"/>
      <w:bookmarkStart w:id="651" w:name="_Toc53177304"/>
      <w:bookmarkStart w:id="652" w:name="_Toc53177756"/>
      <w:bookmarkStart w:id="653" w:name="_Toc61176390"/>
      <w:bookmarkStart w:id="654" w:name="_Toc67916213"/>
      <w:bookmarkStart w:id="655" w:name="_Toc74670431"/>
      <w:bookmarkStart w:id="656" w:name="_Toc76542466"/>
      <w:bookmarkStart w:id="657" w:name="_Toc82626398"/>
      <w:bookmarkStart w:id="658" w:name="_Toc90414364"/>
      <w:bookmarkStart w:id="659" w:name="_Toc106769453"/>
      <w:bookmarkStart w:id="660" w:name="_Toc115184702"/>
      <w:bookmarkStart w:id="661" w:name="_Toc138839204"/>
      <w:bookmarkStart w:id="662" w:name="_Toc138932567"/>
      <w:bookmarkStart w:id="663" w:name="_Toc138933020"/>
      <w:r w:rsidRPr="00C6449B">
        <w:t>5.4.1</w:t>
      </w:r>
      <w:r w:rsidRPr="00C6449B">
        <w:tab/>
        <w:t>Channel spacing</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18018206" w14:textId="77777777" w:rsidR="00CF08D6" w:rsidRPr="00C6449B" w:rsidRDefault="00CF08D6" w:rsidP="00CF08D6">
      <w:pPr>
        <w:pStyle w:val="Heading4"/>
        <w:rPr>
          <w:rFonts w:eastAsia="Yu Mincho"/>
        </w:rPr>
      </w:pPr>
      <w:bookmarkStart w:id="664" w:name="_Toc13079599"/>
      <w:bookmarkStart w:id="665" w:name="_Toc29811087"/>
      <w:bookmarkStart w:id="666" w:name="_Toc29811538"/>
      <w:bookmarkStart w:id="667" w:name="_Toc37268042"/>
      <w:bookmarkStart w:id="668" w:name="_Toc37268493"/>
      <w:bookmarkStart w:id="669" w:name="_Toc45893141"/>
      <w:bookmarkStart w:id="670" w:name="_Toc53177305"/>
      <w:bookmarkStart w:id="671" w:name="_Toc53177757"/>
      <w:bookmarkStart w:id="672" w:name="_Toc61176391"/>
      <w:bookmarkStart w:id="673" w:name="_Toc67916214"/>
      <w:bookmarkStart w:id="674" w:name="_Toc74670432"/>
      <w:bookmarkStart w:id="675" w:name="_Toc76542467"/>
      <w:bookmarkStart w:id="676" w:name="_Toc82626399"/>
      <w:bookmarkStart w:id="677" w:name="_Toc90414365"/>
      <w:bookmarkStart w:id="678" w:name="_Toc106769454"/>
      <w:bookmarkStart w:id="679" w:name="_Toc115184703"/>
      <w:bookmarkStart w:id="680" w:name="_Toc138839205"/>
      <w:bookmarkStart w:id="681" w:name="_Toc138932568"/>
      <w:bookmarkStart w:id="682" w:name="_Toc138933021"/>
      <w:r w:rsidRPr="00C6449B">
        <w:rPr>
          <w:rFonts w:eastAsia="Yu Mincho"/>
        </w:rPr>
        <w:t>5.4.1.1</w:t>
      </w:r>
      <w:r w:rsidRPr="00C6449B">
        <w:rPr>
          <w:rFonts w:eastAsia="Yu Mincho"/>
        </w:rPr>
        <w:tab/>
        <w:t>Channel spacing for adjacent NR carriers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0CE5EF28" w14:textId="77777777" w:rsidR="00CF08D6" w:rsidRPr="00C6449B" w:rsidRDefault="00CF08D6" w:rsidP="00CF08D6">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pPr>
      <w:r w:rsidRPr="00C6449B">
        <w:t>-</w:t>
      </w:r>
      <w:r w:rsidRPr="00C6449B">
        <w:tab/>
        <w:t xml:space="preserve">For NR FR1 </w:t>
      </w:r>
      <w:r w:rsidRPr="00C6449B">
        <w:rPr>
          <w:i/>
        </w:rPr>
        <w:t>operating bands</w:t>
      </w:r>
      <w:r w:rsidRPr="00C6449B">
        <w:t xml:space="preserve"> with 100 kHz channel raster,</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pPr>
      <w:r w:rsidRPr="00C6449B">
        <w:t>-</w:t>
      </w:r>
      <w:r w:rsidRPr="00C6449B">
        <w:tab/>
        <w:t xml:space="preserve">For NR FR1 </w:t>
      </w:r>
      <w:r w:rsidRPr="00C6449B">
        <w:rPr>
          <w:i/>
        </w:rPr>
        <w:t>operating bands</w:t>
      </w:r>
      <w:r w:rsidRPr="00C6449B">
        <w:t xml:space="preserve"> with 15 kHz channel raster,</w:t>
      </w:r>
    </w:p>
    <w:p w14:paraId="29B3735A" w14:textId="77777777" w:rsidR="00CF08D6" w:rsidRPr="00C6449B" w:rsidRDefault="00CF08D6" w:rsidP="00CF08D6">
      <w:pPr>
        <w:pStyle w:val="B3"/>
        <w:rPr>
          <w:lang w:val="en-US"/>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rPr>
        <w:t>{-5 kHz, 0 kHz, 5 kHz} for ∆F</w:t>
      </w:r>
      <w:r w:rsidRPr="00C6449B">
        <w:rPr>
          <w:vertAlign w:val="subscript"/>
          <w:lang w:val="en-US"/>
        </w:rPr>
        <w:t>Raster</w:t>
      </w:r>
      <w:r w:rsidRPr="00C6449B">
        <w:rPr>
          <w:lang w:val="en-US"/>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rPr>
        <w:t>for ∆F</w:t>
      </w:r>
      <w:r w:rsidRPr="00C6449B">
        <w:rPr>
          <w:vertAlign w:val="subscript"/>
          <w:lang w:val="en-US"/>
        </w:rPr>
        <w:t>Raster</w:t>
      </w:r>
      <w:r w:rsidRPr="00C6449B">
        <w:rPr>
          <w:lang w:val="en-US"/>
        </w:rPr>
        <w:t xml:space="preserve"> equals to 30 kHz</w:t>
      </w:r>
    </w:p>
    <w:p w14:paraId="618B163A" w14:textId="77777777" w:rsidR="00CF08D6" w:rsidRPr="00C6449B" w:rsidRDefault="00CF08D6" w:rsidP="00CF08D6">
      <w:pPr>
        <w:pStyle w:val="B1"/>
      </w:pPr>
      <w:r w:rsidRPr="00C6449B">
        <w:t>-</w:t>
      </w:r>
      <w:r w:rsidRPr="00C6449B">
        <w:tab/>
        <w:t xml:space="preserve">For NR FR2 </w:t>
      </w:r>
      <w:r w:rsidRPr="00C6449B">
        <w:rPr>
          <w:i/>
        </w:rPr>
        <w:t>operating bands</w:t>
      </w:r>
      <w:r w:rsidRPr="00C6449B">
        <w:t xml:space="preserve"> with 60 kHz channel raster,</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{-20 kHz, 0 kHz, 20 kHz} </w:t>
      </w:r>
      <w:r w:rsidRPr="00C6449B">
        <w:rPr>
          <w:lang w:val="en-US"/>
        </w:rPr>
        <w:t>for ∆F</w:t>
      </w:r>
      <w:r w:rsidRPr="00C6449B">
        <w:rPr>
          <w:vertAlign w:val="subscript"/>
          <w:lang w:val="en-US"/>
        </w:rPr>
        <w:t>Raster</w:t>
      </w:r>
      <w:r w:rsidRPr="00C6449B">
        <w:rPr>
          <w:lang w:val="en-US"/>
        </w:rPr>
        <w:t xml:space="preserve"> equals to 60 kHz</w:t>
      </w:r>
      <w:r w:rsidRPr="00C6449B">
        <w:t xml:space="preserve"> </w:t>
      </w:r>
    </w:p>
    <w:p w14:paraId="5660E840"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 + {-</w:t>
      </w:r>
      <w:r w:rsidRPr="00C6449B">
        <w:rPr>
          <w:rFonts w:hint="eastAsia"/>
        </w:rPr>
        <w:t>40</w:t>
      </w:r>
      <w:r w:rsidRPr="00C6449B">
        <w:t xml:space="preserve"> kHz, 0 k</w:t>
      </w:r>
      <w:r w:rsidRPr="00C6449B">
        <w:rPr>
          <w:rFonts w:hint="eastAsia"/>
        </w:rPr>
        <w:t>Hz</w:t>
      </w:r>
      <w:r w:rsidRPr="00C6449B">
        <w:t xml:space="preserve">, </w:t>
      </w:r>
      <w:r w:rsidRPr="00C6449B">
        <w:rPr>
          <w:rFonts w:hint="eastAsia"/>
        </w:rPr>
        <w:t>40</w:t>
      </w:r>
      <w:r w:rsidRPr="00C6449B">
        <w:t xml:space="preserve"> kHz} </w:t>
      </w:r>
      <w:r w:rsidRPr="00C6449B">
        <w:rPr>
          <w:lang w:val="en-US"/>
        </w:rPr>
        <w:t>for ∆F</w:t>
      </w:r>
      <w:r w:rsidRPr="00C6449B">
        <w:rPr>
          <w:vertAlign w:val="subscript"/>
          <w:lang w:val="en-US"/>
        </w:rPr>
        <w:t>Raster</w:t>
      </w:r>
      <w:r w:rsidRPr="00C6449B">
        <w:rPr>
          <w:lang w:val="en-US"/>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683" w:name="_Toc13079600"/>
      <w:bookmarkStart w:id="684" w:name="_Toc29811088"/>
      <w:bookmarkStart w:id="685" w:name="_Toc29811539"/>
      <w:bookmarkStart w:id="686" w:name="_Toc37268043"/>
      <w:bookmarkStart w:id="687" w:name="_Toc37268494"/>
      <w:bookmarkStart w:id="688" w:name="_Toc45893142"/>
      <w:bookmarkStart w:id="689" w:name="_Toc53177306"/>
      <w:bookmarkStart w:id="690" w:name="_Toc53177758"/>
      <w:bookmarkStart w:id="691" w:name="_Toc61176392"/>
      <w:bookmarkStart w:id="692" w:name="_Toc67916215"/>
      <w:bookmarkStart w:id="693" w:name="_Toc74670433"/>
      <w:bookmarkStart w:id="694" w:name="_Toc76542468"/>
      <w:bookmarkStart w:id="695" w:name="_Toc82626400"/>
      <w:bookmarkStart w:id="696" w:name="_Toc90414366"/>
      <w:bookmarkStart w:id="697" w:name="_Toc106769455"/>
      <w:bookmarkStart w:id="698" w:name="_Toc115184704"/>
      <w:bookmarkStart w:id="699" w:name="_Toc138839206"/>
      <w:bookmarkStart w:id="700" w:name="_Toc138932569"/>
      <w:bookmarkStart w:id="701" w:name="_Toc138933022"/>
      <w:r w:rsidRPr="00C6449B">
        <w:rPr>
          <w:rFonts w:eastAsia="Yu Mincho"/>
        </w:rPr>
        <w:t>5.4.1.2</w:t>
      </w:r>
      <w:r w:rsidRPr="00C6449B">
        <w:rPr>
          <w:rFonts w:eastAsia="Yu Mincho"/>
        </w:rPr>
        <w:tab/>
        <w:t>Channel spacing for CA</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15B062FF" w14:textId="77777777" w:rsidR="00CF08D6" w:rsidRPr="00C6449B" w:rsidRDefault="00CF08D6" w:rsidP="00CF08D6">
      <w:r w:rsidRPr="00C6449B">
        <w:t>For intra-band contiguously aggregated carriers</w:t>
      </w:r>
      <w:r w:rsidRPr="00C6449B">
        <w:rPr>
          <w:lang w:val="en-US"/>
        </w:rPr>
        <w:t xml:space="preserve">, </w:t>
      </w:r>
      <w:r w:rsidRPr="00C6449B">
        <w:t xml:space="preserve">the channel spacing between adjacent component carriers shall be multiple of </w:t>
      </w:r>
      <w:r w:rsidRPr="00C6449B">
        <w:rPr>
          <w:lang w:val="en-US"/>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rPr>
        <w:t xml:space="preserve">NR </w:t>
      </w:r>
      <w:r w:rsidRPr="00C6449B">
        <w:t>carriers</w:t>
      </w:r>
      <w:r w:rsidRPr="00C6449B">
        <w:rPr>
          <w:lang w:val="en-US"/>
        </w:rPr>
        <w:t xml:space="preserve"> </w:t>
      </w:r>
      <w:r w:rsidRPr="00C6449B">
        <w:t>is defined as follows:</w:t>
      </w:r>
    </w:p>
    <w:p w14:paraId="69A19884" w14:textId="77777777" w:rsidR="00CF08D6" w:rsidRPr="00C6449B" w:rsidRDefault="00CF08D6" w:rsidP="00CF08D6">
      <w:pPr>
        <w:rPr>
          <w:lang w:val="en-US"/>
        </w:rPr>
      </w:pPr>
      <w:r w:rsidRPr="00C6449B">
        <w:t xml:space="preserve">For NR </w:t>
      </w:r>
      <w:r w:rsidRPr="00C6449B">
        <w:rPr>
          <w:i/>
        </w:rPr>
        <w:t>operating bands</w:t>
      </w:r>
      <w:r w:rsidRPr="00C6449B">
        <w:t xml:space="preserve"> with 100 kHz channel raster</w:t>
      </w:r>
      <w:r w:rsidRPr="00C6449B">
        <w:rPr>
          <w:lang w:val="en-US"/>
        </w:rPr>
        <w:t>:</w:t>
      </w:r>
    </w:p>
    <w:p w14:paraId="7764E3D4" w14:textId="77777777" w:rsidR="00CF08D6" w:rsidRPr="00C6449B" w:rsidRDefault="00CF08D6" w:rsidP="00CF08D6">
      <w:pPr>
        <w:pStyle w:val="EQ"/>
        <w:rPr>
          <w:lang w:val="en-US"/>
        </w:rPr>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0.6</m:t>
                </m:r>
              </m:den>
            </m:f>
          </m:e>
        </m:d>
        <m:r>
          <w:rPr>
            <w:rFonts w:ascii="Cambria Math"/>
          </w:rPr>
          <m:t>0.3</m:t>
        </m:r>
        <m:r>
          <w:rPr>
            <w:rFonts w:ascii="Cambria Math"/>
          </w:rPr>
          <m:t> </m:t>
        </m:r>
        <m:r>
          <w:rPr>
            <w:rFonts w:ascii="Cambria Math"/>
          </w:rPr>
          <m:t>(</m:t>
        </m:r>
        <m:r>
          <m:rPr>
            <m:nor/>
          </m:rPr>
          <w:rPr>
            <w:rFonts w:ascii="Cambria Math"/>
          </w:rPr>
          <m:t>MHz</m:t>
        </m:r>
        <m:r>
          <m:rPr>
            <m:sty m:val="p"/>
          </m:rPr>
          <w:rPr>
            <w:rFonts w:ascii="Cambria Math"/>
          </w:rPr>
          <m:t>)</m:t>
        </m:r>
      </m:oMath>
    </w:p>
    <w:p w14:paraId="74854116" w14:textId="77777777" w:rsidR="00CF08D6" w:rsidRPr="00C6449B" w:rsidRDefault="00CF08D6" w:rsidP="00CF08D6">
      <w:pPr>
        <w:rPr>
          <w:lang w:val="en-US"/>
        </w:rPr>
      </w:pPr>
      <w:r w:rsidRPr="00C6449B">
        <w:t xml:space="preserve">For NR </w:t>
      </w:r>
      <w:r w:rsidRPr="00C6449B">
        <w:rPr>
          <w:i/>
        </w:rPr>
        <w:t>operating bands</w:t>
      </w:r>
      <w:r w:rsidRPr="00C6449B">
        <w:t xml:space="preserve"> with 1</w:t>
      </w:r>
      <w:r w:rsidRPr="00C6449B">
        <w:rPr>
          <w:lang w:val="en-US"/>
        </w:rPr>
        <w:t>5</w:t>
      </w:r>
      <w:r w:rsidRPr="00C6449B">
        <w:t xml:space="preserve"> kHz channel raster</w:t>
      </w:r>
      <w:r w:rsidRPr="00C6449B">
        <w:rPr>
          <w:lang w:val="en-US"/>
        </w:rPr>
        <w:t>:</w:t>
      </w:r>
    </w:p>
    <w:p w14:paraId="371ED99C" w14:textId="77777777" w:rsidR="00CF08D6" w:rsidRPr="00C6449B" w:rsidRDefault="00CF08D6" w:rsidP="00CF08D6">
      <w:pPr>
        <w:pStyle w:val="EQ"/>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0.015</m:t>
                </m:r>
                <m:r>
                  <w:rPr>
                    <w:rFonts w:ascii="Cambria Math"/>
                  </w:rPr>
                  <m:t>*</m:t>
                </m:r>
                <m:sSup>
                  <m:sSupPr>
                    <m:ctrlPr>
                      <w:rPr>
                        <w:rFonts w:ascii="Cambria Math" w:hAnsi="Cambria Math"/>
                        <w:i/>
                      </w:rPr>
                    </m:ctrlPr>
                  </m:sSupPr>
                  <m:e>
                    <m:r>
                      <w:rPr>
                        <w:rFonts w:ascii="Cambria Math"/>
                      </w:rPr>
                      <m:t>2</m:t>
                    </m:r>
                  </m:e>
                  <m:sup>
                    <m:r>
                      <w:rPr>
                        <w:rFonts w:ascii="Cambria Math"/>
                      </w:rPr>
                      <m:t>n+1</m:t>
                    </m:r>
                  </m:sup>
                </m:sSup>
              </m:den>
            </m:f>
          </m:e>
        </m:d>
        <m:r>
          <w:rPr>
            <w:rFonts w:ascii="Cambria Math"/>
          </w:rPr>
          <m:t>0.015</m:t>
        </m:r>
        <m:r>
          <w:rPr>
            <w:rFonts w:ascii="Cambria Math"/>
          </w:rPr>
          <m:t>*</m:t>
        </m:r>
        <m:sSup>
          <m:sSupPr>
            <m:ctrlPr>
              <w:rPr>
                <w:rFonts w:ascii="Cambria Math" w:hAnsi="Cambria Math"/>
                <w:i/>
              </w:rPr>
            </m:ctrlPr>
          </m:sSupPr>
          <m:e>
            <m:r>
              <w:rPr>
                <w:rFonts w:ascii="Cambria Math"/>
              </w:rPr>
              <m:t>2</m:t>
            </m:r>
          </m:e>
          <m:sup>
            <m:r>
              <w:rPr>
                <w:rFonts w:ascii="Cambria Math"/>
              </w:rPr>
              <m:t>n</m:t>
            </m:r>
          </m:sup>
        </m:sSup>
        <m:r>
          <w:rPr>
            <w:rFonts w:ascii="Cambria Math"/>
          </w:rPr>
          <m:t> </m:t>
        </m:r>
        <m:r>
          <w:rPr>
            <w:rFonts w:ascii="Cambria Math"/>
          </w:rPr>
          <m:t>(</m:t>
        </m:r>
        <m:r>
          <m:rPr>
            <m:nor/>
          </m:rPr>
          <w:rPr>
            <w:rFonts w:ascii="Cambria Math"/>
          </w:rPr>
          <m:t>MHz</m:t>
        </m:r>
        <m:r>
          <m:rPr>
            <m:sty m:val="p"/>
          </m:rPr>
          <w:rPr>
            <w:rFonts w:ascii="Cambria Math"/>
          </w:rPr>
          <m:t>)</m:t>
        </m:r>
      </m:oMath>
    </w:p>
    <w:p w14:paraId="358F0FD0" w14:textId="77777777" w:rsidR="00CF08D6" w:rsidRPr="00C6449B" w:rsidRDefault="00CF08D6" w:rsidP="00CF08D6">
      <w:pPr>
        <w:rPr>
          <w:lang w:val="en-US"/>
        </w:rPr>
      </w:pPr>
      <w:r w:rsidRPr="00C6449B">
        <w:rPr>
          <w:lang w:val="en-US"/>
        </w:rPr>
        <w:t>with</w:t>
      </w:r>
    </w:p>
    <w:p w14:paraId="4C5E65BE" w14:textId="77777777" w:rsidR="00CF08D6" w:rsidRPr="00C6449B" w:rsidRDefault="00CF08D6" w:rsidP="00CF08D6">
      <w:pPr>
        <w:pStyle w:val="EQ"/>
        <w:rPr>
          <w:lang w:val="en-US"/>
        </w:rPr>
      </w:pPr>
      <w:r w:rsidRPr="00C6449B">
        <w:rPr>
          <w:lang w:val="en-US"/>
        </w:rPr>
        <w:tab/>
      </w:r>
      <m:oMath>
        <m:r>
          <w:rPr>
            <w:rFonts w:ascii="Cambria Math" w:hAnsi="Cambria Math"/>
            <w:lang w:val="en-US"/>
          </w:rPr>
          <m:t xml:space="preserve"> n=</m:t>
        </m:r>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oMath>
    </w:p>
    <w:p w14:paraId="5C72194A" w14:textId="77777777" w:rsidR="00CF08D6" w:rsidRPr="00C6449B" w:rsidRDefault="00CF08D6" w:rsidP="00CF08D6">
      <w:pPr>
        <w:rPr>
          <w:lang w:val="en-US"/>
        </w:rPr>
      </w:pPr>
      <w:r w:rsidRPr="00C6449B">
        <w:t xml:space="preserve">For NR </w:t>
      </w:r>
      <w:r w:rsidRPr="00C6449B">
        <w:rPr>
          <w:i/>
        </w:rPr>
        <w:t>operating bands</w:t>
      </w:r>
      <w:r w:rsidRPr="00C6449B">
        <w:t xml:space="preserve"> with </w:t>
      </w:r>
      <w:r w:rsidRPr="00C6449B">
        <w:rPr>
          <w:lang w:val="en-US"/>
        </w:rPr>
        <w:t>60</w:t>
      </w:r>
      <w:r w:rsidRPr="00C6449B">
        <w:t>kHz channel raster</w:t>
      </w:r>
      <w:r w:rsidRPr="00C6449B">
        <w:rPr>
          <w:lang w:val="en-US"/>
        </w:rPr>
        <w:t>:</w:t>
      </w:r>
    </w:p>
    <w:p w14:paraId="204121F9" w14:textId="77777777" w:rsidR="00CF08D6" w:rsidRPr="00C6449B" w:rsidRDefault="00CF08D6" w:rsidP="00CF08D6">
      <w:pPr>
        <w:pStyle w:val="EQ"/>
      </w:pPr>
      <w:r w:rsidRPr="00C6449B">
        <w:tab/>
      </w:r>
      <m:oMath>
        <m:r>
          <m:rPr>
            <m:nor/>
          </m:rPr>
          <w:rPr>
            <w:rFonts w:ascii="Cambria Math"/>
          </w:rPr>
          <m:t>Nominal</m:t>
        </m:r>
        <m:r>
          <m:rPr>
            <m:sty m:val="p"/>
          </m:rPr>
          <w:rPr>
            <w:rFonts w:ascii="Cambria Math"/>
          </w:rPr>
          <m:t> </m:t>
        </m:r>
        <m:r>
          <m:rPr>
            <m:nor/>
          </m:rPr>
          <w:rPr>
            <w:rFonts w:ascii="Cambria Math"/>
          </w:rPr>
          <m:t>channel</m:t>
        </m:r>
        <m:r>
          <m:rPr>
            <m:sty m:val="p"/>
          </m:rPr>
          <w:rPr>
            <w:rFonts w:ascii="Cambria Math"/>
          </w:rPr>
          <m:t> </m:t>
        </m:r>
        <m:r>
          <m:rPr>
            <m:nor/>
          </m:rPr>
          <w:rPr>
            <w:rFonts w:ascii="Cambria Math"/>
          </w:rPr>
          <m:t>spacing</m:t>
        </m:r>
        <m:r>
          <m:rPr>
            <m:sty m:val="p"/>
          </m:rP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annel(1)</m:t>
                    </m:r>
                  </m:sub>
                </m:sSub>
                <m:r>
                  <w:rPr>
                    <w:rFonts w:ascii="Cambria Math"/>
                  </w:rPr>
                  <m:t>+B</m:t>
                </m:r>
                <m:sSub>
                  <m:sSubPr>
                    <m:ctrlPr>
                      <w:rPr>
                        <w:rFonts w:ascii="Cambria Math" w:hAnsi="Cambria Math"/>
                        <w:i/>
                      </w:rPr>
                    </m:ctrlPr>
                  </m:sSubPr>
                  <m:e>
                    <m:r>
                      <w:rPr>
                        <w:rFonts w:ascii="Cambria Math"/>
                      </w:rPr>
                      <m:t>W</m:t>
                    </m:r>
                  </m:e>
                  <m:sub>
                    <m:r>
                      <w:rPr>
                        <w:rFonts w:ascii="Cambria Math"/>
                      </w:rPr>
                      <m:t>C</m:t>
                    </m:r>
                    <m:r>
                      <w:rPr>
                        <w:rFonts w:ascii="Cambria Math"/>
                      </w:rPr>
                      <m:t>h</m:t>
                    </m:r>
                    <m:r>
                      <w:rPr>
                        <w:rFonts w:ascii="Cambria Math"/>
                      </w:rPr>
                      <m:t>annel(2)</m:t>
                    </m:r>
                  </m:sub>
                </m:sSub>
                <m:r>
                  <w:rPr>
                    <w:rFonts w:ascii="Cambria Math"/>
                  </w:rPr>
                  <m:t>-</m:t>
                </m:r>
                <m:r>
                  <w:rPr>
                    <w:rFonts w:ascii="Cambria Math"/>
                  </w:rPr>
                  <m:t>2</m:t>
                </m:r>
                <m:d>
                  <m:dPr>
                    <m:begChr m:val="|"/>
                    <m:endChr m:val="|"/>
                    <m:ctrlPr>
                      <w:rPr>
                        <w:rFonts w:ascii="Cambria Math" w:hAnsi="Cambria Math"/>
                        <w:i/>
                      </w:rPr>
                    </m:ctrlPr>
                  </m:dPr>
                  <m:e>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annel(1)</m:t>
                        </m:r>
                      </m:sub>
                    </m:sSub>
                    <m:r>
                      <w:rPr>
                        <w:rFonts w:ascii="Cambria Math"/>
                      </w:rPr>
                      <m:t>-</m:t>
                    </m:r>
                    <m:r>
                      <w:rPr>
                        <w:rFonts w:ascii="Cambria Math"/>
                      </w:rPr>
                      <m:t>G</m:t>
                    </m:r>
                    <m:sSub>
                      <m:sSubPr>
                        <m:ctrlPr>
                          <w:rPr>
                            <w:rFonts w:ascii="Cambria Math" w:hAnsi="Cambria Math"/>
                            <w:i/>
                          </w:rPr>
                        </m:ctrlPr>
                      </m:sSubPr>
                      <m:e>
                        <m:r>
                          <w:rPr>
                            <w:rFonts w:ascii="Cambria Math"/>
                          </w:rPr>
                          <m:t>B</m:t>
                        </m:r>
                      </m:e>
                      <m:sub>
                        <m:r>
                          <w:rPr>
                            <w:rFonts w:ascii="Cambria Math"/>
                          </w:rPr>
                          <m:t>C</m:t>
                        </m:r>
                        <m:r>
                          <w:rPr>
                            <w:rFonts w:ascii="Cambria Math"/>
                          </w:rPr>
                          <m:t>h</m:t>
                        </m:r>
                        <m:r>
                          <w:rPr>
                            <w:rFonts w:ascii="Cambria Math"/>
                          </w:rPr>
                          <m:t>annel(2)</m:t>
                        </m:r>
                      </m:sub>
                    </m:sSub>
                  </m:e>
                </m:d>
              </m:num>
              <m:den>
                <m:r>
                  <w:rPr>
                    <w:rFonts w:ascii="Cambria Math"/>
                  </w:rPr>
                  <m:t>0.06</m:t>
                </m:r>
                <m:r>
                  <w:rPr>
                    <w:rFonts w:ascii="Cambria Math"/>
                  </w:rPr>
                  <m:t>*</m:t>
                </m:r>
                <m:sSup>
                  <m:sSupPr>
                    <m:ctrlPr>
                      <w:rPr>
                        <w:rFonts w:ascii="Cambria Math" w:hAnsi="Cambria Math"/>
                        <w:i/>
                      </w:rPr>
                    </m:ctrlPr>
                  </m:sSupPr>
                  <m:e>
                    <m:r>
                      <w:rPr>
                        <w:rFonts w:ascii="Cambria Math"/>
                      </w:rPr>
                      <m:t>2</m:t>
                    </m:r>
                  </m:e>
                  <m:sup>
                    <m:r>
                      <w:rPr>
                        <w:rFonts w:ascii="Cambria Math"/>
                      </w:rPr>
                      <m:t>n+1</m:t>
                    </m:r>
                  </m:sup>
                </m:sSup>
              </m:den>
            </m:f>
          </m:e>
        </m:d>
        <m:r>
          <w:rPr>
            <w:rFonts w:ascii="Cambria Math"/>
          </w:rPr>
          <m:t>0.06</m:t>
        </m:r>
        <m:r>
          <w:rPr>
            <w:rFonts w:ascii="Cambria Math"/>
          </w:rPr>
          <m:t>*</m:t>
        </m:r>
        <m:sSup>
          <m:sSupPr>
            <m:ctrlPr>
              <w:rPr>
                <w:rFonts w:ascii="Cambria Math" w:hAnsi="Cambria Math"/>
                <w:i/>
              </w:rPr>
            </m:ctrlPr>
          </m:sSupPr>
          <m:e>
            <m:r>
              <w:rPr>
                <w:rFonts w:ascii="Cambria Math"/>
              </w:rPr>
              <m:t>2</m:t>
            </m:r>
          </m:e>
          <m:sup>
            <m:r>
              <w:rPr>
                <w:rFonts w:ascii="Cambria Math"/>
              </w:rPr>
              <m:t>n</m:t>
            </m:r>
          </m:sup>
        </m:sSup>
        <m:r>
          <w:rPr>
            <w:rFonts w:ascii="Cambria Math"/>
          </w:rPr>
          <m:t> </m:t>
        </m:r>
        <m:r>
          <w:rPr>
            <w:rFonts w:ascii="Cambria Math"/>
          </w:rPr>
          <m:t>(</m:t>
        </m:r>
        <m:r>
          <m:rPr>
            <m:nor/>
          </m:rPr>
          <w:rPr>
            <w:rFonts w:ascii="Cambria Math"/>
          </w:rPr>
          <m:t>MHz</m:t>
        </m:r>
        <m:r>
          <m:rPr>
            <m:sty m:val="p"/>
          </m:rPr>
          <w:rPr>
            <w:rFonts w:ascii="Cambria Math"/>
          </w:rPr>
          <m:t>)</m:t>
        </m:r>
      </m:oMath>
    </w:p>
    <w:p w14:paraId="7DC10B1F" w14:textId="77777777" w:rsidR="00CF08D6" w:rsidRPr="00C6449B" w:rsidRDefault="00CF08D6" w:rsidP="00CF08D6">
      <w:pPr>
        <w:rPr>
          <w:lang w:val="en-US"/>
        </w:rPr>
      </w:pPr>
      <w:r w:rsidRPr="00C6449B">
        <w:rPr>
          <w:lang w:val="en-US"/>
        </w:rPr>
        <w:t>with</w:t>
      </w:r>
    </w:p>
    <w:p w14:paraId="71D490E8" w14:textId="77777777" w:rsidR="00CF08D6" w:rsidRPr="00C6449B" w:rsidRDefault="00CF08D6" w:rsidP="00CF08D6">
      <w:pPr>
        <w:pStyle w:val="EQ"/>
      </w:pPr>
      <w:r w:rsidRPr="00C6449B">
        <w:rPr>
          <w:lang w:val="en-US"/>
        </w:rPr>
        <w:tab/>
      </w:r>
      <m:oMath>
        <m:r>
          <w:rPr>
            <w:rFonts w:ascii="Cambria Math" w:hAnsi="Cambria Math"/>
            <w:lang w:val="en-US"/>
          </w:rPr>
          <m:t xml:space="preserve"> n=</m:t>
        </m:r>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r>
          <w:rPr>
            <w:rFonts w:ascii="Cambria Math" w:hAnsi="Cambria Math"/>
            <w:lang w:val="en-US"/>
          </w:rPr>
          <m:t>-2</m:t>
        </m:r>
      </m:oMath>
    </w:p>
    <w:p w14:paraId="02C7FCCF" w14:textId="2E687349" w:rsidR="00CF08D6" w:rsidRPr="00C6449B" w:rsidRDefault="00CF08D6" w:rsidP="00CF08D6">
      <w:r w:rsidRPr="00C6449B">
        <w:rPr>
          <w:lang w:val="en-US"/>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rPr>
        <w:t>NR</w:t>
      </w:r>
      <w:r w:rsidRPr="00C6449B">
        <w:t xml:space="preserve"> component carriers according to Table 5.3.2-1 </w:t>
      </w:r>
      <w:r w:rsidRPr="00C6449B">
        <w:rPr>
          <w:lang w:val="en-US"/>
        </w:rPr>
        <w:t xml:space="preserve">and 5.3.2-2 </w:t>
      </w:r>
      <w:r w:rsidRPr="00C6449B">
        <w:t>with values in MHz</w:t>
      </w:r>
      <w:r w:rsidRPr="00C6449B">
        <w:rPr>
          <w:lang w:val="en-US"/>
        </w:rPr>
        <w:t xml:space="preserv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0</m:t>
            </m:r>
          </m:sub>
        </m:sSub>
        <m:r>
          <w:rPr>
            <w:rFonts w:ascii="Cambria Math" w:hAnsi="Cambria Math"/>
            <w:lang w:val="en-US"/>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rPr>
        <w:t xml:space="preserve"> </w:t>
      </w:r>
      <w:r w:rsidRPr="00C6449B">
        <w:rPr>
          <w:lang w:val="en-US"/>
        </w:rPr>
        <w:t>with</w:t>
      </w:r>
      <w:r w:rsidRPr="00C6449B">
        <w:t xml:space="preserve"> </w:t>
      </w:r>
      <m:oMath>
        <m:r>
          <w:rPr>
            <w:rFonts w:ascii="Cambria Math" w:hAnsi="Cambria Math"/>
          </w:rPr>
          <m:t>μ</m:t>
        </m:r>
      </m:oMath>
      <w:r w:rsidRPr="00C6449B">
        <w:t xml:space="preserve"> </w:t>
      </w:r>
      <w:r w:rsidRPr="00C6449B">
        <w:rPr>
          <w:lang w:val="en-US"/>
        </w:rPr>
        <w:t>as defined in TS 38.211 [9].</w:t>
      </w:r>
      <w:r w:rsidR="002906D4" w:rsidRPr="002906D4">
        <w:rPr>
          <w:rFonts w:hint="eastAsia"/>
          <w:szCs w:val="22"/>
          <w:lang w:val="en-US"/>
        </w:rPr>
        <w:t xml:space="preserve"> </w:t>
      </w:r>
      <w:r w:rsidR="002906D4">
        <w:rPr>
          <w:rFonts w:hint="eastAsia"/>
          <w:szCs w:val="22"/>
          <w:lang w:val="en-US"/>
        </w:rPr>
        <w:t xml:space="preserve">In case there is no </w:t>
      </w:r>
      <w:r w:rsidR="002906D4">
        <w:rPr>
          <w:rFonts w:hint="eastAsia"/>
          <w:szCs w:val="22"/>
          <w:lang w:val="zh-CN"/>
        </w:rPr>
        <w:t xml:space="preserve">common </w:t>
      </w:r>
      <w:r w:rsidR="002906D4">
        <w:t>μ</w:t>
      </w:r>
      <w:r w:rsidR="002906D4">
        <w:rPr>
          <w:rFonts w:hint="eastAsia"/>
          <w:lang w:val="en-US"/>
        </w:rPr>
        <w:t xml:space="preserve"> value </w:t>
      </w:r>
      <w:r w:rsidR="002906D4">
        <w:rPr>
          <w:rFonts w:hint="eastAsia"/>
          <w:sz w:val="21"/>
          <w:szCs w:val="22"/>
        </w:rPr>
        <w:t>for both of the channel bandwidths</w:t>
      </w:r>
      <w:r w:rsidR="002906D4">
        <w:rPr>
          <w:rFonts w:hint="eastAsia"/>
          <w:lang w:val="en-US"/>
        </w:rPr>
        <w:t xml:space="preserve">, </w:t>
      </w:r>
      <w:r w:rsidR="002906D4">
        <w:t>μ</w:t>
      </w:r>
      <w:r w:rsidR="002906D4">
        <w:rPr>
          <w:rFonts w:hint="eastAsia"/>
          <w:vertAlign w:val="subscript"/>
          <w:lang w:val="en-US"/>
        </w:rPr>
        <w:t>0</w:t>
      </w:r>
      <w:r w:rsidR="002906D4">
        <w:rPr>
          <w:rFonts w:hint="eastAsia"/>
          <w:szCs w:val="22"/>
          <w:lang w:val="zh-CN"/>
        </w:rPr>
        <w:t>=1</w:t>
      </w:r>
      <w:r w:rsidR="002906D4">
        <w:rPr>
          <w:rFonts w:hint="eastAsia"/>
          <w:szCs w:val="22"/>
          <w:lang w:val="en-US"/>
        </w:rPr>
        <w:t xml:space="preserve"> is selected </w:t>
      </w:r>
      <w:r w:rsidR="002906D4">
        <w:rPr>
          <w:rFonts w:hint="eastAsia"/>
          <w:lang w:val="en-US"/>
        </w:rPr>
        <w:t xml:space="preserve">for </w:t>
      </w:r>
      <w:r w:rsidR="002906D4">
        <w:t xml:space="preserve">NR </w:t>
      </w:r>
      <w:r w:rsidR="002906D4">
        <w:rPr>
          <w:i/>
        </w:rPr>
        <w:t>operating bands</w:t>
      </w:r>
      <w:r w:rsidR="002906D4">
        <w:t xml:space="preserve"> with 1</w:t>
      </w:r>
      <w:r w:rsidR="002906D4">
        <w:rPr>
          <w:lang w:val="en-US"/>
        </w:rPr>
        <w:t>5</w:t>
      </w:r>
      <w:r w:rsidR="002906D4">
        <w:t xml:space="preserve"> kHz channel raster</w:t>
      </w:r>
      <w:r w:rsidR="002906D4">
        <w:rPr>
          <w:rFonts w:hint="eastAsia"/>
          <w:lang w:val="en-US"/>
        </w:rPr>
        <w:t xml:space="preserve"> </w:t>
      </w:r>
      <w:r w:rsidR="002906D4">
        <w:rPr>
          <w:rFonts w:hint="eastAsia"/>
          <w:szCs w:val="22"/>
          <w:lang w:val="en-US"/>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rPr>
        <w:t xml:space="preserve">=1 </w:t>
      </w:r>
      <w:r w:rsidR="002906D4">
        <w:t xml:space="preserve">with </w:t>
      </w:r>
      <w:r w:rsidR="002906D4">
        <w:rPr>
          <w:i/>
        </w:rPr>
        <w:t>μ</w:t>
      </w:r>
      <w:r w:rsidR="002906D4">
        <w:t xml:space="preserve"> as defined in TS 38.211</w:t>
      </w:r>
      <w:r w:rsidR="002906D4">
        <w:rPr>
          <w:rFonts w:hint="eastAsia"/>
          <w:lang w:val="en-US"/>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rPr>
        <w:t xml:space="preserve"> </w:t>
      </w:r>
      <w:r w:rsidRPr="00C6449B">
        <w:t xml:space="preserve">can be adjusted to any multiple of </w:t>
      </w:r>
      <w:r w:rsidRPr="00C6449B">
        <w:rPr>
          <w:lang w:val="en-US"/>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702" w:name="_Toc13079601"/>
      <w:bookmarkStart w:id="703" w:name="_Toc29811089"/>
      <w:bookmarkStart w:id="704" w:name="_Toc29811540"/>
      <w:bookmarkStart w:id="705" w:name="_Toc37268044"/>
      <w:bookmarkStart w:id="706" w:name="_Toc37268495"/>
      <w:bookmarkStart w:id="707" w:name="_Toc45893143"/>
      <w:bookmarkStart w:id="708" w:name="_Toc53177307"/>
      <w:bookmarkStart w:id="709" w:name="_Toc53177759"/>
      <w:bookmarkStart w:id="710" w:name="_Toc61176393"/>
      <w:bookmarkStart w:id="711" w:name="_Toc67916216"/>
      <w:bookmarkStart w:id="712" w:name="_Toc74670434"/>
      <w:bookmarkStart w:id="713" w:name="_Toc76542469"/>
      <w:bookmarkStart w:id="714" w:name="_Toc82626401"/>
      <w:bookmarkStart w:id="715" w:name="_Toc90414367"/>
      <w:bookmarkStart w:id="716" w:name="_Toc106769456"/>
      <w:bookmarkStart w:id="717" w:name="_Toc115184705"/>
      <w:bookmarkStart w:id="718" w:name="_Toc138839207"/>
      <w:bookmarkStart w:id="719" w:name="_Toc138932570"/>
      <w:bookmarkStart w:id="720" w:name="_Toc138933023"/>
      <w:r w:rsidRPr="00C6449B">
        <w:rPr>
          <w:rFonts w:eastAsia="Yu Mincho"/>
        </w:rPr>
        <w:t>5.4.2</w:t>
      </w:r>
      <w:r w:rsidRPr="00C6449B">
        <w:rPr>
          <w:rFonts w:eastAsia="Yu Mincho"/>
        </w:rPr>
        <w:tab/>
        <w:t>Channel raster</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B9FDBD5" w14:textId="77777777" w:rsidR="00CF08D6" w:rsidRPr="00C6449B" w:rsidRDefault="00CF08D6" w:rsidP="00CF08D6">
      <w:pPr>
        <w:pStyle w:val="Heading4"/>
        <w:rPr>
          <w:rFonts w:eastAsia="Yu Mincho"/>
        </w:rPr>
      </w:pPr>
      <w:bookmarkStart w:id="721" w:name="_Toc13079602"/>
      <w:bookmarkStart w:id="722" w:name="_Toc29811090"/>
      <w:bookmarkStart w:id="723" w:name="_Toc29811541"/>
      <w:bookmarkStart w:id="724" w:name="_Toc37268045"/>
      <w:bookmarkStart w:id="725" w:name="_Toc37268496"/>
      <w:bookmarkStart w:id="726" w:name="_Toc45893144"/>
      <w:bookmarkStart w:id="727" w:name="_Toc53177308"/>
      <w:bookmarkStart w:id="728" w:name="_Toc53177760"/>
      <w:bookmarkStart w:id="729" w:name="_Toc61176394"/>
      <w:bookmarkStart w:id="730" w:name="_Toc67916217"/>
      <w:bookmarkStart w:id="731" w:name="_Toc74670435"/>
      <w:bookmarkStart w:id="732" w:name="_Toc76542470"/>
      <w:bookmarkStart w:id="733" w:name="_Toc82626402"/>
      <w:bookmarkStart w:id="734" w:name="_Toc90414368"/>
      <w:bookmarkStart w:id="735" w:name="_Toc106769457"/>
      <w:bookmarkStart w:id="736" w:name="_Toc115184706"/>
      <w:bookmarkStart w:id="737" w:name="_Toc138839208"/>
      <w:bookmarkStart w:id="738" w:name="_Toc138932571"/>
      <w:bookmarkStart w:id="739" w:name="_Toc138933024"/>
      <w:r w:rsidRPr="00C6449B">
        <w:rPr>
          <w:rFonts w:eastAsia="Yu Mincho"/>
        </w:rPr>
        <w:t>5.4.2.1</w:t>
      </w:r>
      <w:r w:rsidRPr="00C6449B">
        <w:rPr>
          <w:rFonts w:eastAsia="Yu Mincho"/>
        </w:rPr>
        <w:tab/>
        <w:t>NR-ARFCN and channel raster</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EC1392C" w14:textId="77777777" w:rsidR="00CF08D6" w:rsidRPr="00C6449B" w:rsidRDefault="00CF08D6" w:rsidP="00CF08D6">
      <w:pPr>
        <w:rPr>
          <w:rFonts w:eastAsia="Yu Mincho"/>
        </w:rPr>
      </w:pPr>
      <w:r w:rsidRPr="00C6449B">
        <w:rPr>
          <w:rFonts w:eastAsia="Yu Mincho"/>
        </w:rPr>
        <w:t xml:space="preserve">The </w:t>
      </w:r>
      <w:bookmarkStart w:id="740" w:name="_Hlk515622859"/>
      <w:bookmarkStart w:id="741" w:name="_Hlk514074796"/>
      <w:r w:rsidRPr="00C6449B">
        <w:rPr>
          <w:rFonts w:eastAsia="Yu Mincho"/>
        </w:rPr>
        <w:t>global frequency</w:t>
      </w:r>
      <w:bookmarkEnd w:id="740"/>
      <w:bookmarkEnd w:id="741"/>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742" w:name="_Hlk514074832"/>
      <w:r w:rsidRPr="00C6449B">
        <w:t>F</w:t>
      </w:r>
      <w:r w:rsidRPr="00C6449B">
        <w:rPr>
          <w:vertAlign w:val="subscript"/>
        </w:rPr>
        <w:t>REF</w:t>
      </w:r>
      <w:bookmarkEnd w:id="742"/>
      <w:r w:rsidRPr="00C6449B">
        <w:rPr>
          <w:rFonts w:eastAsia="Yu Mincho"/>
        </w:rPr>
        <w:t xml:space="preserve">. The </w:t>
      </w:r>
      <w:r w:rsidRPr="00C6449B">
        <w:rPr>
          <w:rFonts w:eastAsia="Yu Mincho"/>
          <w:i/>
        </w:rPr>
        <w:t>RF reference frequency</w:t>
      </w:r>
      <w:bookmarkStart w:id="743" w:name="_Hlk514074872"/>
      <w:bookmarkStart w:id="744" w:name="_Hlk515622922"/>
      <w:bookmarkStart w:id="745" w:name="_Hlk514075221"/>
      <w:r w:rsidRPr="00C6449B">
        <w:rPr>
          <w:rFonts w:eastAsia="Yu Mincho"/>
        </w:rPr>
        <w:t xml:space="preserve"> is used in signalling to identify the position of RF channels, SS blocks and other elements</w:t>
      </w:r>
      <w:bookmarkEnd w:id="743"/>
      <w:bookmarkEnd w:id="744"/>
      <w:bookmarkEnd w:id="745"/>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pPr>
      <w:r w:rsidRPr="00C6449B">
        <w:tab/>
        <w:t>F</w:t>
      </w:r>
      <w:r w:rsidRPr="00C6449B">
        <w:rPr>
          <w:vertAlign w:val="subscript"/>
        </w:rPr>
        <w:t>REF</w:t>
      </w:r>
      <w:r w:rsidRPr="00C6449B">
        <w:t xml:space="preserve"> = F</w:t>
      </w:r>
      <w:r w:rsidRPr="00C6449B">
        <w:rPr>
          <w:vertAlign w:val="subscript"/>
        </w:rPr>
        <w:t>REF-Offs</w:t>
      </w:r>
      <w:r w:rsidRPr="00C6449B">
        <w:t xml:space="preserve"> + ΔF</w:t>
      </w:r>
      <w:r w:rsidRPr="00C6449B">
        <w:rPr>
          <w:vertAlign w:val="subscript"/>
        </w:rPr>
        <w:t>Global</w:t>
      </w:r>
      <w:r w:rsidRPr="00C6449B">
        <w:t xml:space="preserve"> (N</w:t>
      </w:r>
      <w:r w:rsidRPr="00C6449B">
        <w:rPr>
          <w:vertAlign w:val="subscript"/>
        </w:rPr>
        <w:t>REF</w:t>
      </w:r>
      <w:r w:rsidRPr="00C6449B">
        <w:t xml:space="preserve"> – N</w:t>
      </w:r>
      <w:r w:rsidRPr="00C6449B">
        <w:rPr>
          <w:vertAlign w:val="subscript"/>
        </w:rPr>
        <w:t>REF-Offs</w:t>
      </w:r>
      <w:r w:rsidRPr="00C6449B">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746"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746"/>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rPr>
        <w:t xml:space="preserve">n34, </w:t>
      </w:r>
      <w:r w:rsidRPr="008707EA">
        <w:rPr>
          <w:rFonts w:eastAsia="Yu Mincho"/>
        </w:rPr>
        <w:t>n38</w:t>
      </w:r>
      <w:r w:rsidRPr="008707EA">
        <w:rPr>
          <w:rFonts w:hint="eastAsia"/>
        </w:rPr>
        <w:t xml:space="preserve"> and n39</w:t>
      </w:r>
      <w:r w:rsidRPr="008707EA">
        <w:rPr>
          <w:rFonts w:eastAsia="Yu Mincho"/>
        </w:rPr>
        <w:t>,</w:t>
      </w:r>
    </w:p>
    <w:p w14:paraId="2782429C" w14:textId="77777777" w:rsidR="00CF08D6" w:rsidRPr="00C6449B" w:rsidRDefault="00CF08D6" w:rsidP="00CF08D6">
      <w:pPr>
        <w:pStyle w:val="EQ"/>
      </w:pPr>
      <w:r w:rsidRPr="00C6449B">
        <w:tab/>
        <w:t>F</w:t>
      </w:r>
      <w:r w:rsidRPr="00C6449B">
        <w:rPr>
          <w:vertAlign w:val="subscript"/>
        </w:rPr>
        <w:t>REF,shift</w:t>
      </w:r>
      <w:r w:rsidRPr="00C6449B">
        <w:t xml:space="preserve"> = F</w:t>
      </w:r>
      <w:r w:rsidRPr="00C6449B">
        <w:rPr>
          <w:vertAlign w:val="subscript"/>
        </w:rPr>
        <w:t>REF</w:t>
      </w:r>
      <w:r w:rsidRPr="00C6449B">
        <w:t xml:space="preserve"> + Δ</w:t>
      </w:r>
      <w:r w:rsidRPr="00C6449B">
        <w:rPr>
          <w:vertAlign w:val="subscript"/>
        </w:rPr>
        <w:t>shift</w:t>
      </w:r>
      <w:r w:rsidRPr="00C6449B">
        <w:t>, where Δ</w:t>
      </w:r>
      <w:r w:rsidRPr="00C6449B">
        <w:rPr>
          <w:vertAlign w:val="subscript"/>
        </w:rPr>
        <w:t>shift</w:t>
      </w:r>
      <w:r w:rsidRPr="00C6449B">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rPr>
        <w:t xml:space="preserve">n34, </w:t>
      </w:r>
      <w:r w:rsidRPr="00176F8D">
        <w:rPr>
          <w:rFonts w:eastAsia="Yu Mincho"/>
        </w:rPr>
        <w:t>n38</w:t>
      </w:r>
      <w:r>
        <w:rPr>
          <w:rFonts w:hint="eastAsia"/>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747" w:name="_Toc13079603"/>
      <w:bookmarkStart w:id="748" w:name="_Toc29811091"/>
      <w:bookmarkStart w:id="749" w:name="_Toc29811542"/>
      <w:bookmarkStart w:id="750" w:name="_Toc37268046"/>
      <w:bookmarkStart w:id="751" w:name="_Toc37268497"/>
      <w:bookmarkStart w:id="752" w:name="_Toc45893145"/>
      <w:bookmarkStart w:id="753" w:name="_Toc53177309"/>
      <w:bookmarkStart w:id="754" w:name="_Toc53177761"/>
      <w:bookmarkStart w:id="755" w:name="_Toc61176395"/>
      <w:bookmarkStart w:id="756" w:name="_Toc67916218"/>
      <w:bookmarkStart w:id="757" w:name="_Toc74670436"/>
      <w:bookmarkStart w:id="758" w:name="_Toc76542471"/>
      <w:bookmarkStart w:id="759" w:name="_Toc82626403"/>
      <w:bookmarkStart w:id="760" w:name="_Toc90414369"/>
      <w:bookmarkStart w:id="761" w:name="_Toc106769458"/>
      <w:bookmarkStart w:id="762" w:name="_Toc115184707"/>
      <w:bookmarkStart w:id="763" w:name="_Toc138839209"/>
      <w:bookmarkStart w:id="764" w:name="_Toc138932572"/>
      <w:bookmarkStart w:id="765" w:name="_Toc138933025"/>
      <w:r w:rsidRPr="00C6449B">
        <w:rPr>
          <w:rFonts w:eastAsia="Yu Mincho"/>
        </w:rPr>
        <w:t>5.4.2.2</w:t>
      </w:r>
      <w:r w:rsidRPr="00C6449B">
        <w:rPr>
          <w:rFonts w:eastAsia="Yu Mincho"/>
        </w:rPr>
        <w:tab/>
        <w:t>Channel raster to resource element mapping</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766" w:name="_Hlk514075049"/>
      <w:r w:rsidRPr="00C6449B">
        <w:rPr>
          <w:rFonts w:eastAsia="Yu Mincho"/>
        </w:rPr>
        <w:t>and can be used to identify the RF channel position</w:t>
      </w:r>
      <w:bookmarkEnd w:id="766"/>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B2468E"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B2468E"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5pt;height:14pt" o:ole="">
                  <v:imagedata r:id="rId29" o:title=""/>
                </v:shape>
                <o:OLEObject Type="Embed" ProgID="Equation.3" ShapeID="_x0000_i1031" DrawAspect="Content" ObjectID="_1773756513"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5pt;height:14pt" o:ole="">
                  <v:imagedata r:id="rId12" o:title=""/>
                </v:shape>
                <o:OLEObject Type="Embed" ProgID="Equation.3" ShapeID="_x0000_i1032" DrawAspect="Content" ObjectID="_1773756514"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5pt;height:36.5pt" o:ole="">
                  <v:imagedata r:id="rId32" o:title=""/>
                </v:shape>
                <o:OLEObject Type="Embed" ProgID="Equation.3" ShapeID="_x0000_i1033" DrawAspect="Content" ObjectID="_1773756515"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5pt;height:36.5pt" o:ole="">
                  <v:imagedata r:id="rId34" o:title=""/>
                </v:shape>
                <o:OLEObject Type="Embed" ProgID="Equation.3" ShapeID="_x0000_i1034" DrawAspect="Content" ObjectID="_1773756516"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5pt;height:14pt" o:ole="">
            <v:imagedata r:id="rId12" o:title=""/>
          </v:shape>
          <o:OLEObject Type="Embed" ProgID="Equation.3" ShapeID="_x0000_i1035" DrawAspect="Content" ObjectID="_1773756517"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767" w:name="_Toc13079604"/>
      <w:bookmarkStart w:id="768" w:name="_Toc29811092"/>
      <w:bookmarkStart w:id="769" w:name="_Toc29811543"/>
      <w:bookmarkStart w:id="770" w:name="_Toc37268047"/>
      <w:bookmarkStart w:id="771" w:name="_Toc37268498"/>
      <w:bookmarkStart w:id="772" w:name="_Toc45893146"/>
      <w:bookmarkStart w:id="773" w:name="_Toc53177310"/>
      <w:bookmarkStart w:id="774" w:name="_Toc53177762"/>
      <w:bookmarkStart w:id="775" w:name="_Toc61176396"/>
      <w:bookmarkStart w:id="776" w:name="_Toc67916219"/>
      <w:bookmarkStart w:id="777" w:name="_Toc74670437"/>
      <w:bookmarkStart w:id="778" w:name="_Toc76542472"/>
      <w:bookmarkStart w:id="779" w:name="_Toc82626404"/>
      <w:bookmarkStart w:id="780" w:name="_Toc90414370"/>
      <w:bookmarkStart w:id="781" w:name="_Toc106769459"/>
      <w:bookmarkStart w:id="782" w:name="_Toc115184708"/>
      <w:bookmarkStart w:id="783" w:name="_Toc138839210"/>
      <w:bookmarkStart w:id="784" w:name="_Toc138932573"/>
      <w:bookmarkStart w:id="785" w:name="_Toc138933026"/>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89A44AD" w14:textId="58168D33" w:rsidR="00CF08D6" w:rsidRPr="00C6449B" w:rsidRDefault="00CF08D6" w:rsidP="00CF08D6">
      <w:r w:rsidRPr="00C6449B">
        <w:t xml:space="preserve">The </w:t>
      </w:r>
      <w:bookmarkStart w:id="786" w:name="_Hlk514075080"/>
      <w:r w:rsidRPr="00C6449B">
        <w:t>RF channel positions on the channel raster</w:t>
      </w:r>
      <w:bookmarkEnd w:id="786"/>
      <w:r w:rsidRPr="00C6449B">
        <w:t xml:space="preserve"> in each NR </w:t>
      </w:r>
      <w:r w:rsidRPr="00C6449B">
        <w:rPr>
          <w:i/>
        </w:rPr>
        <w:t>operating band</w:t>
      </w:r>
      <w:r w:rsidRPr="00C6449B">
        <w:t xml:space="preserve"> are given </w:t>
      </w:r>
      <w:bookmarkStart w:id="787" w:name="_Hlk514075096"/>
      <w:r w:rsidRPr="00C6449B">
        <w:t>through the applicable NR-ARFCN</w:t>
      </w:r>
      <w:bookmarkEnd w:id="787"/>
      <w:r w:rsidRPr="00C6449B">
        <w:t xml:space="preserve"> in table 5.4.2.3-1 for FR1 and table 5.4.2.3-2 for FR2</w:t>
      </w:r>
      <w:bookmarkStart w:id="788" w:name="_Hlk514075107"/>
      <w:r w:rsidRPr="00C6449B">
        <w:t xml:space="preserve">, using the channel raster to resource element mapping in </w:t>
      </w:r>
      <w:r w:rsidR="00B41384" w:rsidRPr="00C6449B">
        <w:t>clause</w:t>
      </w:r>
      <w:r w:rsidRPr="00C6449B">
        <w:t xml:space="preserve"> 5.4.2.2</w:t>
      </w:r>
      <w:bookmarkEnd w:id="788"/>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rPr>
              <w:t>4020</w:t>
            </w:r>
            <w:r w:rsidRPr="00C6449B">
              <w:t>00</w:t>
            </w:r>
            <w:r w:rsidRPr="00C6449B">
              <w:rPr>
                <w:rFonts w:eastAsia="Yu Mincho"/>
              </w:rPr>
              <w:t xml:space="preserve"> – &lt;20&gt; – </w:t>
            </w:r>
            <w:r w:rsidRPr="00C6449B">
              <w:rPr>
                <w:rFonts w:eastAsia="SimSun"/>
                <w:lang w:val="en-US"/>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rPr>
              <w:t>4020</w:t>
            </w:r>
            <w:r w:rsidRPr="00C6449B">
              <w:t>00</w:t>
            </w:r>
            <w:r w:rsidRPr="00C6449B">
              <w:rPr>
                <w:rFonts w:eastAsia="Yu Mincho"/>
              </w:rPr>
              <w:t xml:space="preserve"> – &lt;20&gt; – </w:t>
            </w:r>
            <w:r w:rsidRPr="00C6449B">
              <w:rPr>
                <w:rFonts w:eastAsia="SimSun"/>
                <w:lang w:val="en-US"/>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rPr>
              <w:t>3760</w:t>
            </w:r>
            <w:r w:rsidRPr="00C6449B">
              <w:t>00</w:t>
            </w:r>
            <w:r w:rsidRPr="00C6449B">
              <w:rPr>
                <w:rFonts w:eastAsia="Yu Mincho"/>
              </w:rPr>
              <w:t xml:space="preserve"> – &lt;20&gt; – </w:t>
            </w:r>
            <w:r w:rsidRPr="00C6449B">
              <w:rPr>
                <w:rFonts w:eastAsia="SimSun"/>
                <w:lang w:val="en-US"/>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rPr>
              <w:t>3760</w:t>
            </w:r>
            <w:r w:rsidRPr="00C6449B">
              <w:t>00</w:t>
            </w:r>
            <w:r w:rsidRPr="00C6449B">
              <w:rPr>
                <w:rFonts w:eastAsia="Yu Mincho"/>
              </w:rPr>
              <w:t xml:space="preserve"> – &lt;20&gt; – </w:t>
            </w:r>
            <w:r w:rsidRPr="00C6449B">
              <w:rPr>
                <w:rFonts w:eastAsia="SimSun"/>
                <w:lang w:val="en-US"/>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rPr>
              <w:t>6</w:t>
            </w:r>
            <w:r w:rsidRPr="00C6449B">
              <w:rPr>
                <w:rFonts w:eastAsia="Yu Mincho"/>
              </w:rPr>
              <w:t xml:space="preserve"> – &lt;1&gt; – 210416</w:t>
            </w:r>
            <w:r w:rsidRPr="00C6449B">
              <w:rPr>
                <w:rFonts w:eastAsia="SimSun"/>
                <w:lang w:val="en-US"/>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rPr>
              <w:t>7</w:t>
            </w:r>
            <w:r w:rsidRPr="00C6449B">
              <w:rPr>
                <w:rFonts w:eastAsia="Yu Mincho"/>
              </w:rPr>
              <w:t xml:space="preserve"> – &lt;2&gt; – 210416</w:t>
            </w:r>
            <w:r w:rsidRPr="00C6449B">
              <w:rPr>
                <w:rFonts w:eastAsia="SimSun"/>
                <w:lang w:val="en-US"/>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rPr>
              <w:t>7</w:t>
            </w:r>
            <w:r w:rsidRPr="00C6449B">
              <w:rPr>
                <w:rFonts w:eastAsia="Yu Mincho"/>
              </w:rPr>
              <w:t xml:space="preserve"> – &lt;2&gt; – 207083</w:t>
            </w:r>
            <w:r w:rsidRPr="00C6449B">
              <w:rPr>
                <w:rFonts w:eastAsia="SimSun"/>
                <w:lang w:val="en-US"/>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rPr>
              <w:t>6</w:t>
            </w:r>
            <w:r w:rsidRPr="00C6449B">
              <w:rPr>
                <w:rFonts w:eastAsia="Yu Mincho"/>
              </w:rPr>
              <w:t xml:space="preserve"> – &lt;1&gt; – 227916</w:t>
            </w:r>
            <w:r w:rsidRPr="00C6449B">
              <w:rPr>
                <w:rFonts w:eastAsia="SimSun"/>
                <w:lang w:val="en-US"/>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rPr>
              <w:t>7</w:t>
            </w:r>
            <w:r w:rsidRPr="00C6449B">
              <w:rPr>
                <w:rFonts w:eastAsia="Yu Mincho"/>
              </w:rPr>
              <w:t xml:space="preserve"> – &lt;2&gt; – 227916</w:t>
            </w:r>
            <w:r w:rsidRPr="00C6449B">
              <w:rPr>
                <w:rFonts w:eastAsia="SimSun"/>
                <w:lang w:val="en-US"/>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789" w:name="_Toc13079605"/>
      <w:bookmarkStart w:id="790" w:name="_Toc29811093"/>
      <w:bookmarkStart w:id="791" w:name="_Toc29811544"/>
      <w:bookmarkStart w:id="792" w:name="_Toc37268048"/>
      <w:bookmarkStart w:id="793" w:name="_Toc37268499"/>
      <w:bookmarkStart w:id="794" w:name="_Toc45893147"/>
      <w:bookmarkStart w:id="795" w:name="_Toc53177311"/>
      <w:bookmarkStart w:id="796" w:name="_Toc53177763"/>
      <w:bookmarkStart w:id="797" w:name="_Toc61176397"/>
      <w:bookmarkStart w:id="798" w:name="_Toc67916220"/>
      <w:bookmarkStart w:id="799" w:name="_Toc74670438"/>
      <w:bookmarkStart w:id="800" w:name="_Toc76542473"/>
      <w:bookmarkStart w:id="801" w:name="_Toc82626405"/>
      <w:bookmarkStart w:id="802" w:name="_Toc90414371"/>
      <w:bookmarkStart w:id="803" w:name="_Toc106769460"/>
      <w:bookmarkStart w:id="804" w:name="_Toc115184709"/>
      <w:bookmarkStart w:id="805" w:name="_Toc138839211"/>
      <w:bookmarkStart w:id="806" w:name="_Toc138932574"/>
      <w:bookmarkStart w:id="807" w:name="_Toc138933027"/>
      <w:r w:rsidRPr="00C6449B">
        <w:rPr>
          <w:rFonts w:eastAsia="Yu Mincho"/>
        </w:rPr>
        <w:t>5.4.3</w:t>
      </w:r>
      <w:r w:rsidRPr="00C6449B">
        <w:rPr>
          <w:rFonts w:eastAsia="Yu Mincho"/>
        </w:rPr>
        <w:tab/>
        <w:t>Synchronization raster</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76BF1AE2" w14:textId="77777777" w:rsidR="00CF08D6" w:rsidRPr="00C6449B" w:rsidRDefault="00CF08D6" w:rsidP="00CF08D6">
      <w:pPr>
        <w:pStyle w:val="Heading4"/>
        <w:rPr>
          <w:rFonts w:eastAsia="Yu Mincho"/>
        </w:rPr>
      </w:pPr>
      <w:bookmarkStart w:id="808" w:name="_Toc13079606"/>
      <w:bookmarkStart w:id="809" w:name="_Toc29811094"/>
      <w:bookmarkStart w:id="810" w:name="_Toc29811545"/>
      <w:bookmarkStart w:id="811" w:name="_Toc37268049"/>
      <w:bookmarkStart w:id="812" w:name="_Toc37268500"/>
      <w:bookmarkStart w:id="813" w:name="_Toc45893148"/>
      <w:bookmarkStart w:id="814" w:name="_Toc53177312"/>
      <w:bookmarkStart w:id="815" w:name="_Toc53177764"/>
      <w:bookmarkStart w:id="816" w:name="_Toc61176398"/>
      <w:bookmarkStart w:id="817" w:name="_Toc67916221"/>
      <w:bookmarkStart w:id="818" w:name="_Toc74670439"/>
      <w:bookmarkStart w:id="819" w:name="_Toc76542474"/>
      <w:bookmarkStart w:id="820" w:name="_Toc82626406"/>
      <w:bookmarkStart w:id="821" w:name="_Toc90414372"/>
      <w:bookmarkStart w:id="822" w:name="_Toc106769461"/>
      <w:bookmarkStart w:id="823" w:name="_Toc115184710"/>
      <w:bookmarkStart w:id="824" w:name="_Toc138839212"/>
      <w:bookmarkStart w:id="825" w:name="_Toc138932575"/>
      <w:bookmarkStart w:id="826" w:name="_Toc138933028"/>
      <w:r w:rsidRPr="00C6449B">
        <w:rPr>
          <w:rFonts w:eastAsia="Yu Mincho"/>
        </w:rPr>
        <w:t>5.4.3.1</w:t>
      </w:r>
      <w:r w:rsidRPr="00C6449B">
        <w:rPr>
          <w:rFonts w:eastAsia="Yu Mincho"/>
        </w:rPr>
        <w:tab/>
        <w:t>Synchronization raster and numbering</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827" w:name="_Toc13079607"/>
      <w:bookmarkStart w:id="828" w:name="_Toc29811095"/>
      <w:bookmarkStart w:id="829" w:name="_Toc29811546"/>
      <w:bookmarkStart w:id="830" w:name="_Toc37268050"/>
      <w:bookmarkStart w:id="831" w:name="_Toc37268501"/>
      <w:bookmarkStart w:id="832" w:name="_Toc45893149"/>
      <w:bookmarkStart w:id="833" w:name="_Toc53177313"/>
      <w:bookmarkStart w:id="834" w:name="_Toc53177765"/>
      <w:bookmarkStart w:id="835" w:name="_Toc61176399"/>
      <w:bookmarkStart w:id="836" w:name="_Toc67916222"/>
      <w:bookmarkStart w:id="837" w:name="_Toc74670440"/>
      <w:bookmarkStart w:id="838" w:name="_Toc76542475"/>
      <w:bookmarkStart w:id="839" w:name="_Toc82626407"/>
      <w:bookmarkStart w:id="840" w:name="_Toc90414373"/>
      <w:bookmarkStart w:id="841" w:name="_Toc106769462"/>
      <w:bookmarkStart w:id="842" w:name="_Toc115184711"/>
      <w:bookmarkStart w:id="843" w:name="_Toc138839213"/>
      <w:bookmarkStart w:id="844" w:name="_Toc138932576"/>
      <w:bookmarkStart w:id="845" w:name="_Toc138933029"/>
      <w:r w:rsidRPr="00C6449B">
        <w:rPr>
          <w:rFonts w:eastAsia="Yu Mincho"/>
        </w:rPr>
        <w:t>5.4.3.2</w:t>
      </w:r>
      <w:r w:rsidRPr="00C6449B">
        <w:rPr>
          <w:rFonts w:eastAsia="Yu Mincho"/>
        </w:rPr>
        <w:tab/>
        <w:t>Synchronization raster to synchronization block resource element mapping</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2A69CA13" w14:textId="2103EECF" w:rsidR="009106B5" w:rsidRPr="00C6449B" w:rsidRDefault="009106B5" w:rsidP="009106B5">
      <w:pPr>
        <w:rPr>
          <w:rFonts w:eastAsia="Yu Mincho"/>
        </w:rPr>
      </w:pPr>
      <w:bookmarkStart w:id="846"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847" w:name="_Toc29811096"/>
      <w:bookmarkStart w:id="848" w:name="_Toc29811547"/>
      <w:bookmarkStart w:id="849" w:name="_Toc37268051"/>
      <w:bookmarkStart w:id="850" w:name="_Toc37268502"/>
      <w:bookmarkStart w:id="851" w:name="_Toc45893150"/>
      <w:bookmarkStart w:id="852" w:name="_Toc53177314"/>
      <w:bookmarkStart w:id="853" w:name="_Toc53177766"/>
      <w:bookmarkStart w:id="854" w:name="_Toc61176400"/>
      <w:bookmarkStart w:id="855" w:name="_Toc67916223"/>
      <w:bookmarkStart w:id="856" w:name="_Toc74670441"/>
      <w:bookmarkStart w:id="857" w:name="_Toc76542476"/>
      <w:bookmarkStart w:id="858" w:name="_Toc82626408"/>
      <w:bookmarkStart w:id="859" w:name="_Toc90414374"/>
      <w:bookmarkStart w:id="860" w:name="_Toc106769463"/>
      <w:bookmarkStart w:id="861" w:name="_Toc115184712"/>
      <w:bookmarkStart w:id="862" w:name="_Toc138839214"/>
      <w:bookmarkStart w:id="863" w:name="_Toc138932577"/>
      <w:bookmarkStart w:id="864" w:name="_Toc138933030"/>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pPr>
            <w:r w:rsidRPr="00C6449B">
              <w:t>SS Block pattern</w:t>
            </w:r>
            <w:r w:rsidRPr="00C6449B">
              <w:br/>
              <w:t>(</w:t>
            </w:r>
            <w:r w:rsidR="00694ACF" w:rsidRPr="00C6449B">
              <w:t>NOTE</w:t>
            </w:r>
            <w:r w:rsidR="00694ACF">
              <w:t> 1</w:t>
            </w:r>
            <w:r w:rsidRPr="00C6449B">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rPr>
            </w:pPr>
            <w:r>
              <w:rPr>
                <w:rFonts w:eastAsia="SimSun" w:hint="eastAsia"/>
                <w:lang w:val="en-US"/>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rPr>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rPr>
            </w:pPr>
            <w:r>
              <w:rPr>
                <w:rFonts w:eastAsia="SimSun"/>
                <w:lang w:val="en-US"/>
              </w:rPr>
              <w:t>5036</w:t>
            </w:r>
            <w:r>
              <w:t xml:space="preserve"> – &lt;1&gt; – </w:t>
            </w:r>
            <w:r>
              <w:rPr>
                <w:rFonts w:eastAsia="SimSun"/>
                <w:lang w:val="en-US"/>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rPr>
            </w:pPr>
            <w:r>
              <w:rPr>
                <w:rFonts w:eastAsia="SimSun" w:hint="eastAsia"/>
                <w:lang w:val="en-US"/>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rPr>
            </w:pPr>
            <w:r>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rPr>
            </w:pPr>
            <w:r>
              <w:rPr>
                <w:rFonts w:eastAsia="SimSun"/>
                <w:lang w:val="en-US"/>
              </w:rPr>
              <w:t xml:space="preserve">4712 </w:t>
            </w:r>
            <w:r>
              <w:t xml:space="preserve">– &lt;1&gt; – </w:t>
            </w:r>
            <w:r>
              <w:rPr>
                <w:rFonts w:eastAsia="SimSun"/>
                <w:lang w:val="en-US"/>
              </w:rPr>
              <w:t>478</w:t>
            </w:r>
            <w:r>
              <w:rPr>
                <w:rFonts w:eastAsia="SimSun" w:hint="eastAsia"/>
                <w:lang w:val="en-US"/>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rPr>
            </w:pPr>
            <w:r w:rsidRPr="00C6449B">
              <w:rPr>
                <w:lang w:val="en-US"/>
              </w:rPr>
              <w:t xml:space="preserve">Case </w:t>
            </w:r>
            <w:r>
              <w:rPr>
                <w:rFonts w:eastAsia="Malgun Gothic"/>
                <w:lang w:val="en-US"/>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rPr>
            </w:pPr>
            <w:r w:rsidRPr="00C6449B">
              <w:rPr>
                <w:lang w:val="en-US"/>
              </w:rPr>
              <w:t xml:space="preserve">Case </w:t>
            </w:r>
            <w:r>
              <w:rPr>
                <w:lang w:val="en-US"/>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rPr>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t>SS Block pattern</w:t>
            </w:r>
            <w:r w:rsidRPr="00F95B02">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865" w:name="_Toc13079609"/>
      <w:bookmarkStart w:id="866" w:name="_Toc29811097"/>
      <w:bookmarkStart w:id="867" w:name="_Toc29811548"/>
      <w:bookmarkStart w:id="868" w:name="_Toc37268052"/>
      <w:bookmarkStart w:id="869" w:name="_Toc37268503"/>
      <w:bookmarkStart w:id="870" w:name="_Toc45893151"/>
      <w:bookmarkStart w:id="871" w:name="_Toc53177315"/>
      <w:bookmarkStart w:id="872" w:name="_Toc53177767"/>
      <w:bookmarkStart w:id="873" w:name="_Toc61176401"/>
      <w:bookmarkStart w:id="874" w:name="_Toc67916224"/>
      <w:bookmarkStart w:id="875" w:name="_Toc74670442"/>
      <w:bookmarkStart w:id="876" w:name="_Toc76542477"/>
      <w:bookmarkStart w:id="877" w:name="_Toc82626409"/>
      <w:bookmarkStart w:id="878" w:name="_Toc90414375"/>
      <w:bookmarkStart w:id="879" w:name="_Toc106769464"/>
      <w:bookmarkStart w:id="880" w:name="_Toc115184713"/>
      <w:bookmarkStart w:id="881" w:name="_Toc138839215"/>
      <w:bookmarkStart w:id="882" w:name="_Toc138932578"/>
      <w:bookmarkStart w:id="883" w:name="_Toc138933031"/>
      <w:r w:rsidRPr="00C6449B">
        <w:t>6</w:t>
      </w:r>
      <w:r w:rsidRPr="00C6449B">
        <w:tab/>
        <w:t>Conducted transmitter characteristics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65947BD5" w14:textId="77777777" w:rsidR="00CF08D6" w:rsidRPr="00C6449B" w:rsidRDefault="00CF08D6" w:rsidP="00CF08D6">
      <w:pPr>
        <w:pStyle w:val="Heading2"/>
      </w:pPr>
      <w:bookmarkStart w:id="884" w:name="_Toc13079610"/>
      <w:bookmarkStart w:id="885" w:name="_Toc29811098"/>
      <w:bookmarkStart w:id="886" w:name="_Toc29811549"/>
      <w:bookmarkStart w:id="887" w:name="_Toc37268053"/>
      <w:bookmarkStart w:id="888" w:name="_Toc37268504"/>
      <w:bookmarkStart w:id="889" w:name="_Toc45893152"/>
      <w:bookmarkStart w:id="890" w:name="_Toc53177316"/>
      <w:bookmarkStart w:id="891" w:name="_Toc53177768"/>
      <w:bookmarkStart w:id="892" w:name="_Toc61176402"/>
      <w:bookmarkStart w:id="893" w:name="_Toc67916225"/>
      <w:bookmarkStart w:id="894" w:name="_Toc74670443"/>
      <w:bookmarkStart w:id="895" w:name="_Toc76542478"/>
      <w:bookmarkStart w:id="896" w:name="_Toc82626410"/>
      <w:bookmarkStart w:id="897" w:name="_Toc90414376"/>
      <w:bookmarkStart w:id="898" w:name="_Toc106769465"/>
      <w:bookmarkStart w:id="899" w:name="_Toc115184714"/>
      <w:bookmarkStart w:id="900" w:name="_Toc138839216"/>
      <w:bookmarkStart w:id="901" w:name="_Toc138932579"/>
      <w:bookmarkStart w:id="902" w:name="_Toc138933032"/>
      <w:r w:rsidRPr="00C6449B">
        <w:t>6.1</w:t>
      </w:r>
      <w:r w:rsidRPr="00C6449B">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0C5F7B6A" w14:textId="77777777" w:rsidR="00CF08D6" w:rsidRPr="00C6449B" w:rsidRDefault="00CF08D6" w:rsidP="00CF08D6">
      <w:bookmarkStart w:id="903" w:name="_Hlk494402691"/>
      <w:r w:rsidRPr="00C6449B">
        <w:t xml:space="preserve">Unless otherwise stated, the conducted transmitter characteristics are specified at the </w:t>
      </w:r>
      <w:r w:rsidRPr="00C6449B">
        <w:rPr>
          <w:i/>
        </w:rPr>
        <w:t>antenna connector</w:t>
      </w:r>
      <w:r w:rsidRPr="00C6449B">
        <w:t xml:space="preserve"> for </w:t>
      </w:r>
      <w:r w:rsidRPr="00C6449B">
        <w:rPr>
          <w:i/>
        </w:rPr>
        <w:t>BS type 1-C</w:t>
      </w:r>
      <w:r w:rsidRPr="00C6449B">
        <w:t xml:space="preserve"> and at the </w:t>
      </w:r>
      <w:r w:rsidRPr="00C6449B">
        <w:rPr>
          <w:i/>
        </w:rPr>
        <w:t>TAB connector</w:t>
      </w:r>
      <w:r w:rsidRPr="00C6449B">
        <w:t xml:space="preserve"> for </w:t>
      </w:r>
      <w:r w:rsidRPr="00C6449B">
        <w:rPr>
          <w:i/>
        </w:rPr>
        <w:t>BS type 1-H</w:t>
      </w:r>
      <w:r w:rsidRPr="00C6449B">
        <w:t>, 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904" w:name="_Toc13079611"/>
      <w:bookmarkStart w:id="905" w:name="_Toc29811099"/>
      <w:bookmarkStart w:id="906" w:name="_Toc29811550"/>
      <w:bookmarkStart w:id="907" w:name="_Toc37268054"/>
      <w:bookmarkStart w:id="908" w:name="_Toc37268505"/>
      <w:bookmarkStart w:id="909" w:name="_Toc45893153"/>
      <w:bookmarkStart w:id="910" w:name="_Toc53177317"/>
      <w:bookmarkStart w:id="911" w:name="_Toc53177769"/>
      <w:bookmarkStart w:id="912" w:name="_Toc61176403"/>
      <w:bookmarkStart w:id="913" w:name="_Toc67916226"/>
      <w:bookmarkStart w:id="914" w:name="_Toc74670444"/>
      <w:bookmarkStart w:id="915" w:name="_Toc76542479"/>
      <w:bookmarkStart w:id="916" w:name="_Toc82626411"/>
      <w:bookmarkStart w:id="917" w:name="_Toc90414377"/>
      <w:bookmarkStart w:id="918" w:name="_Toc106769466"/>
      <w:bookmarkStart w:id="919" w:name="_Toc115184715"/>
      <w:bookmarkStart w:id="920" w:name="_Toc138839217"/>
      <w:bookmarkStart w:id="921" w:name="_Toc138932580"/>
      <w:bookmarkStart w:id="922" w:name="_Toc138933033"/>
      <w:bookmarkEnd w:id="903"/>
      <w:r w:rsidRPr="00C6449B">
        <w:t>6.2</w:t>
      </w:r>
      <w:r w:rsidRPr="00C6449B">
        <w:tab/>
        <w:t>Base station output power</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14281473" w14:textId="77777777" w:rsidR="00CF08D6" w:rsidRPr="00C6449B" w:rsidRDefault="00CF08D6" w:rsidP="00CF08D6">
      <w:pPr>
        <w:pStyle w:val="Heading3"/>
      </w:pPr>
      <w:bookmarkStart w:id="923" w:name="_Toc13079612"/>
      <w:bookmarkStart w:id="924" w:name="_Toc29811100"/>
      <w:bookmarkStart w:id="925" w:name="_Toc29811551"/>
      <w:bookmarkStart w:id="926" w:name="_Toc37268055"/>
      <w:bookmarkStart w:id="927" w:name="_Toc37268506"/>
      <w:bookmarkStart w:id="928" w:name="_Toc45893154"/>
      <w:bookmarkStart w:id="929" w:name="_Toc53177318"/>
      <w:bookmarkStart w:id="930" w:name="_Toc53177770"/>
      <w:bookmarkStart w:id="931" w:name="_Toc61176404"/>
      <w:bookmarkStart w:id="932" w:name="_Toc67916227"/>
      <w:bookmarkStart w:id="933" w:name="_Toc74670445"/>
      <w:bookmarkStart w:id="934" w:name="_Toc76542480"/>
      <w:bookmarkStart w:id="935" w:name="_Toc82626412"/>
      <w:bookmarkStart w:id="936" w:name="_Toc90414378"/>
      <w:bookmarkStart w:id="937" w:name="_Toc106769467"/>
      <w:bookmarkStart w:id="938" w:name="_Toc115184716"/>
      <w:bookmarkStart w:id="939" w:name="_Toc138839218"/>
      <w:bookmarkStart w:id="940" w:name="_Toc138932581"/>
      <w:bookmarkStart w:id="941" w:name="_Toc138933034"/>
      <w:r w:rsidRPr="00C6449B">
        <w:t>6.2.1</w:t>
      </w:r>
      <w:r w:rsidRPr="00C6449B">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60A54AEE" w14:textId="77777777" w:rsidR="00CF08D6" w:rsidRPr="00C6449B" w:rsidRDefault="00CF08D6" w:rsidP="00CF08D6">
      <w:r w:rsidRPr="00C6449B">
        <w:t xml:space="preserve">The BS conducted output power requirement is at </w:t>
      </w:r>
      <w:r w:rsidRPr="00C6449B">
        <w:rPr>
          <w:i/>
        </w:rPr>
        <w:t>antenna connector</w:t>
      </w:r>
      <w:r w:rsidRPr="00C6449B">
        <w:t xml:space="preserve"> for </w:t>
      </w:r>
      <w:r w:rsidRPr="00C6449B">
        <w:rPr>
          <w:i/>
        </w:rPr>
        <w:t>BS type 1-C</w:t>
      </w:r>
      <w:r w:rsidRPr="00C6449B">
        <w:t xml:space="preserve">, or at </w:t>
      </w:r>
      <w:r w:rsidRPr="00C6449B">
        <w:rPr>
          <w:i/>
        </w:rPr>
        <w:t>TAB connector</w:t>
      </w:r>
      <w:r w:rsidRPr="00C6449B">
        <w:t xml:space="preserve"> for </w:t>
      </w:r>
      <w:r w:rsidRPr="00C6449B">
        <w:rPr>
          <w:i/>
        </w:rPr>
        <w:t>BS type 1-H</w:t>
      </w:r>
      <w:r w:rsidRPr="00C6449B">
        <w:t>.</w:t>
      </w:r>
    </w:p>
    <w:p w14:paraId="40386D6B" w14:textId="77777777" w:rsidR="00CF08D6" w:rsidRPr="00C6449B" w:rsidRDefault="00CF08D6" w:rsidP="00CF08D6">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pPr>
            <w:r w:rsidRPr="00C6449B">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pPr>
            <w:r w:rsidRPr="00C6449B">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pPr>
            <w:r w:rsidRPr="00C6449B">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pPr>
            <w:r w:rsidRPr="00C6449B">
              <w:t>NOTE:</w:t>
            </w:r>
            <w:r w:rsidRPr="00C6449B">
              <w:tab/>
            </w:r>
            <w:r w:rsidR="00496138" w:rsidRPr="00C6449B">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rPr>
              <w:t>,c,sys</w:t>
            </w:r>
            <w:r w:rsidR="00496138" w:rsidRPr="00C6449B" w:rsidDel="00DF64B5">
              <w:t xml:space="preserve"> </w:t>
            </w:r>
            <w:r w:rsidR="00496138" w:rsidRPr="00C6449B">
              <w:t xml:space="preserve">or </w:t>
            </w:r>
            <w:r w:rsidR="00496138" w:rsidRPr="00C6449B">
              <w:rPr>
                <w:lang w:eastAsia="ko-KR"/>
              </w:rPr>
              <w:t>P</w:t>
            </w:r>
            <w:r w:rsidR="00496138" w:rsidRPr="00C6449B">
              <w:rPr>
                <w:vertAlign w:val="subscript"/>
                <w:lang w:eastAsia="ko-KR"/>
              </w:rPr>
              <w:t>rated,c,TABC</w:t>
            </w:r>
            <w:r w:rsidR="00496138" w:rsidRPr="00C6449B">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942" w:name="_Toc13079613"/>
      <w:bookmarkStart w:id="943" w:name="_Toc29811101"/>
      <w:bookmarkStart w:id="944" w:name="_Toc29811552"/>
      <w:bookmarkStart w:id="945" w:name="_Toc37268056"/>
      <w:bookmarkStart w:id="946" w:name="_Toc37268507"/>
      <w:bookmarkStart w:id="947" w:name="_Toc45893155"/>
      <w:bookmarkStart w:id="948" w:name="_Toc53177319"/>
      <w:bookmarkStart w:id="949" w:name="_Toc53177771"/>
      <w:bookmarkStart w:id="950" w:name="_Toc61176405"/>
      <w:r w:rsidRPr="00C54509">
        <w:t xml:space="preserve">For Band </w:t>
      </w:r>
      <w:r>
        <w:t>n</w:t>
      </w:r>
      <w:r w:rsidRPr="00C54509">
        <w:rPr>
          <w:rFonts w:hint="eastAsia"/>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w:t>
      </w:r>
      <w:r w:rsidRPr="00715C01">
        <w:rPr>
          <w:rFonts w:cs="v5.0.0"/>
          <w:i/>
        </w:rPr>
        <w:t>BS type 1-C</w:t>
      </w:r>
      <w:r>
        <w:rPr>
          <w:rFonts w:cs="v5.0.0"/>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951" w:name="_Toc67916228"/>
      <w:bookmarkStart w:id="952" w:name="_Toc74670446"/>
      <w:bookmarkStart w:id="953" w:name="_Toc76542481"/>
      <w:bookmarkStart w:id="954" w:name="_Toc82626413"/>
      <w:bookmarkStart w:id="955" w:name="_Toc90414379"/>
      <w:bookmarkStart w:id="956" w:name="_Toc106769468"/>
      <w:bookmarkStart w:id="957" w:name="_Toc115184717"/>
      <w:bookmarkStart w:id="958" w:name="_Toc138839219"/>
      <w:bookmarkStart w:id="959" w:name="_Toc138932582"/>
      <w:bookmarkStart w:id="960" w:name="_Toc138933035"/>
      <w:r w:rsidRPr="00C6449B">
        <w:t>6.2.2</w:t>
      </w:r>
      <w:r w:rsidRPr="00C6449B">
        <w:tab/>
        <w:t xml:space="preserve">Minimum requirement for </w:t>
      </w:r>
      <w:r w:rsidRPr="00C6449B">
        <w:rPr>
          <w:i/>
        </w:rPr>
        <w:t>BS type 1-C</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t>, 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t>, 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961" w:name="_Toc13079614"/>
      <w:bookmarkStart w:id="962" w:name="_Toc29811102"/>
      <w:bookmarkStart w:id="963" w:name="_Toc29811553"/>
      <w:bookmarkStart w:id="964" w:name="_Toc37268057"/>
      <w:bookmarkStart w:id="965" w:name="_Toc37268508"/>
      <w:bookmarkStart w:id="966" w:name="_Toc45893156"/>
      <w:bookmarkStart w:id="967" w:name="_Toc53177320"/>
      <w:bookmarkStart w:id="968" w:name="_Toc53177772"/>
      <w:bookmarkStart w:id="969" w:name="_Toc61176406"/>
      <w:bookmarkStart w:id="970" w:name="_Toc67916229"/>
      <w:bookmarkStart w:id="971" w:name="_Toc74670447"/>
      <w:bookmarkStart w:id="972" w:name="_Toc76542482"/>
      <w:bookmarkStart w:id="973" w:name="_Toc82626414"/>
      <w:bookmarkStart w:id="974" w:name="_Toc90414380"/>
      <w:bookmarkStart w:id="975" w:name="_Toc106769469"/>
      <w:bookmarkStart w:id="976" w:name="_Toc115184718"/>
      <w:bookmarkStart w:id="977" w:name="_Toc138839220"/>
      <w:bookmarkStart w:id="978" w:name="_Toc138932583"/>
      <w:bookmarkStart w:id="979" w:name="_Toc138933036"/>
      <w:r w:rsidRPr="00C6449B">
        <w:t>6.2.3</w:t>
      </w:r>
      <w:r w:rsidRPr="00C6449B">
        <w:tab/>
        <w:t xml:space="preserve">Minimum requirement for </w:t>
      </w:r>
      <w:r w:rsidRPr="00C6449B">
        <w:rPr>
          <w:i/>
        </w:rPr>
        <w:t>BS type 1-H</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980" w:name="_Toc13079615"/>
      <w:bookmarkStart w:id="981" w:name="_Toc29811103"/>
      <w:bookmarkStart w:id="982" w:name="_Toc29811554"/>
      <w:bookmarkStart w:id="983" w:name="_Toc37268058"/>
      <w:bookmarkStart w:id="984" w:name="_Toc37268509"/>
      <w:bookmarkStart w:id="985" w:name="_Toc45893157"/>
      <w:bookmarkStart w:id="986" w:name="_Toc53177321"/>
      <w:bookmarkStart w:id="987" w:name="_Toc53177773"/>
      <w:bookmarkStart w:id="988" w:name="_Toc61176407"/>
      <w:bookmarkStart w:id="989" w:name="_Toc67916230"/>
      <w:bookmarkStart w:id="990" w:name="_Toc74670448"/>
      <w:bookmarkStart w:id="991" w:name="_Toc76542483"/>
      <w:bookmarkStart w:id="992" w:name="_Toc82626415"/>
      <w:bookmarkStart w:id="993" w:name="_Toc90414381"/>
      <w:bookmarkStart w:id="994" w:name="_Toc106769470"/>
      <w:bookmarkStart w:id="995" w:name="_Toc115184719"/>
      <w:bookmarkStart w:id="996" w:name="_Toc138839221"/>
      <w:bookmarkStart w:id="997" w:name="_Toc138932584"/>
      <w:bookmarkStart w:id="998" w:name="_Toc138933037"/>
      <w:r w:rsidRPr="00C6449B">
        <w:t>6.2.4</w:t>
      </w:r>
      <w:r w:rsidRPr="00C6449B">
        <w:tab/>
        <w:t>Additional requirements (regional)</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999" w:name="_Toc13079616"/>
      <w:bookmarkStart w:id="1000" w:name="_Toc29811104"/>
      <w:bookmarkStart w:id="1001" w:name="_Toc29811555"/>
      <w:bookmarkStart w:id="1002" w:name="_Toc37268059"/>
      <w:bookmarkStart w:id="1003" w:name="_Toc37268510"/>
      <w:bookmarkStart w:id="1004" w:name="_Toc45893158"/>
      <w:bookmarkStart w:id="1005" w:name="_Toc53177322"/>
      <w:bookmarkStart w:id="1006" w:name="_Toc53177774"/>
      <w:bookmarkStart w:id="1007" w:name="_Toc61176408"/>
      <w:bookmarkStart w:id="1008" w:name="_Toc67916231"/>
      <w:bookmarkStart w:id="1009" w:name="_Toc74670449"/>
      <w:bookmarkStart w:id="1010" w:name="_Toc76542484"/>
      <w:bookmarkStart w:id="1011" w:name="_Toc82626416"/>
      <w:bookmarkStart w:id="1012" w:name="_Toc90414382"/>
      <w:bookmarkStart w:id="1013" w:name="_Toc106769471"/>
      <w:bookmarkStart w:id="1014" w:name="_Toc115184720"/>
      <w:bookmarkStart w:id="1015" w:name="_Toc138839222"/>
      <w:bookmarkStart w:id="1016" w:name="_Toc138932585"/>
      <w:bookmarkStart w:id="1017" w:name="_Toc138933038"/>
      <w:bookmarkStart w:id="1018" w:name="_Hlk500499395"/>
      <w:bookmarkStart w:id="1019" w:name="_Hlk497658293"/>
      <w:r w:rsidRPr="00C6449B">
        <w:t>6.3</w:t>
      </w:r>
      <w:r w:rsidRPr="00C6449B">
        <w:tab/>
        <w:t>Output power dynamics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4C79670C" w14:textId="77777777" w:rsidR="00CF08D6" w:rsidRPr="00C6449B" w:rsidRDefault="00CF08D6" w:rsidP="00CF08D6">
      <w:pPr>
        <w:pStyle w:val="Heading3"/>
      </w:pPr>
      <w:bookmarkStart w:id="1020" w:name="_Toc13079617"/>
      <w:bookmarkStart w:id="1021" w:name="_Toc29811105"/>
      <w:bookmarkStart w:id="1022" w:name="_Toc29811556"/>
      <w:bookmarkStart w:id="1023" w:name="_Toc37268060"/>
      <w:bookmarkStart w:id="1024" w:name="_Toc37268511"/>
      <w:bookmarkStart w:id="1025" w:name="_Toc45893159"/>
      <w:bookmarkStart w:id="1026" w:name="_Toc53177323"/>
      <w:bookmarkStart w:id="1027" w:name="_Toc53177775"/>
      <w:bookmarkStart w:id="1028" w:name="_Toc61176409"/>
      <w:bookmarkStart w:id="1029" w:name="_Toc67916232"/>
      <w:bookmarkStart w:id="1030" w:name="_Toc74670450"/>
      <w:bookmarkStart w:id="1031" w:name="_Toc76542485"/>
      <w:bookmarkStart w:id="1032" w:name="_Toc82626417"/>
      <w:bookmarkStart w:id="1033" w:name="_Toc90414383"/>
      <w:bookmarkStart w:id="1034" w:name="_Toc106769472"/>
      <w:bookmarkStart w:id="1035" w:name="_Toc115184721"/>
      <w:bookmarkStart w:id="1036" w:name="_Toc138839223"/>
      <w:bookmarkStart w:id="1037" w:name="_Toc138932586"/>
      <w:bookmarkStart w:id="1038" w:name="_Toc138933039"/>
      <w:r w:rsidRPr="00C6449B">
        <w:t>6.3.1</w:t>
      </w:r>
      <w:r w:rsidRPr="00C6449B">
        <w:tab/>
        <w:t>General</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r w:rsidRPr="00C6449B">
        <w:t>Power control is used to limit the interference level.</w:t>
      </w:r>
    </w:p>
    <w:p w14:paraId="04918D63" w14:textId="77777777" w:rsidR="00CF08D6" w:rsidRPr="00C6449B" w:rsidRDefault="00CF08D6" w:rsidP="00CF08D6">
      <w:pPr>
        <w:pStyle w:val="Heading3"/>
      </w:pPr>
      <w:bookmarkStart w:id="1039" w:name="_Toc13079618"/>
      <w:bookmarkStart w:id="1040" w:name="_Toc29811106"/>
      <w:bookmarkStart w:id="1041" w:name="_Toc29811557"/>
      <w:bookmarkStart w:id="1042" w:name="_Toc37268061"/>
      <w:bookmarkStart w:id="1043" w:name="_Toc37268512"/>
      <w:bookmarkStart w:id="1044" w:name="_Toc45893160"/>
      <w:bookmarkStart w:id="1045" w:name="_Toc53177324"/>
      <w:bookmarkStart w:id="1046" w:name="_Toc53177776"/>
      <w:bookmarkStart w:id="1047" w:name="_Toc61176410"/>
      <w:bookmarkStart w:id="1048" w:name="_Toc67916233"/>
      <w:bookmarkStart w:id="1049" w:name="_Toc74670451"/>
      <w:bookmarkStart w:id="1050" w:name="_Toc76542486"/>
      <w:bookmarkStart w:id="1051" w:name="_Toc82626418"/>
      <w:bookmarkStart w:id="1052" w:name="_Toc90414384"/>
      <w:bookmarkStart w:id="1053" w:name="_Toc106769473"/>
      <w:bookmarkStart w:id="1054" w:name="_Toc115184722"/>
      <w:bookmarkStart w:id="1055" w:name="_Toc138839224"/>
      <w:bookmarkStart w:id="1056" w:name="_Toc138932587"/>
      <w:bookmarkStart w:id="1057" w:name="_Toc138933040"/>
      <w:r w:rsidRPr="00C6449B">
        <w:t>6.3.2</w:t>
      </w:r>
      <w:r w:rsidRPr="00C6449B">
        <w:tab/>
        <w:t>RE power control dynamic range</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EE9B27B" w14:textId="77777777" w:rsidR="00CF08D6" w:rsidRPr="00C6449B" w:rsidRDefault="00CF08D6" w:rsidP="00CF08D6">
      <w:pPr>
        <w:pStyle w:val="Heading4"/>
      </w:pPr>
      <w:bookmarkStart w:id="1058" w:name="_Toc13079619"/>
      <w:bookmarkStart w:id="1059" w:name="_Toc29811107"/>
      <w:bookmarkStart w:id="1060" w:name="_Toc29811558"/>
      <w:bookmarkStart w:id="1061" w:name="_Toc37268062"/>
      <w:bookmarkStart w:id="1062" w:name="_Toc37268513"/>
      <w:bookmarkStart w:id="1063" w:name="_Toc45893161"/>
      <w:bookmarkStart w:id="1064" w:name="_Toc53177325"/>
      <w:bookmarkStart w:id="1065" w:name="_Toc53177777"/>
      <w:bookmarkStart w:id="1066" w:name="_Toc61176411"/>
      <w:bookmarkStart w:id="1067" w:name="_Toc67916234"/>
      <w:bookmarkStart w:id="1068" w:name="_Toc74670452"/>
      <w:bookmarkStart w:id="1069" w:name="_Toc76542487"/>
      <w:bookmarkStart w:id="1070" w:name="_Toc82626419"/>
      <w:bookmarkStart w:id="1071" w:name="_Toc90414385"/>
      <w:bookmarkStart w:id="1072" w:name="_Toc106769474"/>
      <w:bookmarkStart w:id="1073" w:name="_Toc115184723"/>
      <w:bookmarkStart w:id="1074" w:name="_Toc138839225"/>
      <w:bookmarkStart w:id="1075" w:name="_Toc138932588"/>
      <w:bookmarkStart w:id="1076" w:name="_Toc138933041"/>
      <w:bookmarkStart w:id="1077" w:name="_Hlk503810786"/>
      <w:r w:rsidRPr="00C6449B">
        <w:t>6.3.2.1</w:t>
      </w:r>
      <w:r w:rsidRPr="00C6449B">
        <w:tab/>
        <w:t>General</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670F645" w14:textId="31B40F1F" w:rsidR="00CF08D6" w:rsidRPr="00C6449B" w:rsidRDefault="00CF08D6" w:rsidP="00CF08D6">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1077"/>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1078" w:name="_Toc13079620"/>
      <w:bookmarkStart w:id="1079" w:name="_Toc29811108"/>
      <w:bookmarkStart w:id="1080" w:name="_Toc29811559"/>
      <w:bookmarkStart w:id="1081" w:name="_Toc37268063"/>
      <w:bookmarkStart w:id="1082" w:name="_Toc37268514"/>
      <w:bookmarkStart w:id="1083" w:name="_Toc45893162"/>
      <w:bookmarkStart w:id="1084" w:name="_Toc53177326"/>
      <w:bookmarkStart w:id="1085" w:name="_Toc53177778"/>
      <w:bookmarkStart w:id="1086" w:name="_Toc61176412"/>
      <w:bookmarkStart w:id="1087" w:name="_Toc67916235"/>
      <w:bookmarkStart w:id="1088" w:name="_Toc74670453"/>
      <w:bookmarkStart w:id="1089" w:name="_Toc76542488"/>
      <w:bookmarkStart w:id="1090" w:name="_Toc82626420"/>
      <w:bookmarkStart w:id="1091" w:name="_Toc90414386"/>
      <w:bookmarkStart w:id="1092" w:name="_Toc106769475"/>
      <w:bookmarkStart w:id="1093" w:name="_Toc115184724"/>
      <w:bookmarkStart w:id="1094" w:name="_Toc138839226"/>
      <w:bookmarkStart w:id="1095" w:name="_Toc138932589"/>
      <w:bookmarkStart w:id="1096" w:name="_Toc138933042"/>
      <w:r w:rsidRPr="00C6449B">
        <w:t>6.3.2.2</w:t>
      </w:r>
      <w:r w:rsidRPr="00C6449B">
        <w:tab/>
        <w:t xml:space="preserve">Minimum requirement for </w:t>
      </w:r>
      <w:r w:rsidRPr="00C6449B">
        <w:rPr>
          <w:i/>
        </w:rPr>
        <w:t>BS type 1-C</w:t>
      </w:r>
      <w:r w:rsidRPr="00C6449B">
        <w:t xml:space="preserve"> and </w:t>
      </w:r>
      <w:r w:rsidRPr="00C6449B">
        <w:rPr>
          <w:i/>
        </w:rPr>
        <w:t>BS type 1-H</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t>Table 6.3.2.2-1: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 w14:paraId="435DC334" w14:textId="77777777" w:rsidR="00CF08D6" w:rsidRPr="00C6449B" w:rsidRDefault="00CF08D6" w:rsidP="00CF08D6">
      <w:pPr>
        <w:pStyle w:val="Heading3"/>
      </w:pPr>
      <w:bookmarkStart w:id="1097" w:name="_Toc13079621"/>
      <w:bookmarkStart w:id="1098" w:name="_Toc29811109"/>
      <w:bookmarkStart w:id="1099" w:name="_Toc29811560"/>
      <w:bookmarkStart w:id="1100" w:name="_Toc37268064"/>
      <w:bookmarkStart w:id="1101" w:name="_Toc37268515"/>
      <w:bookmarkStart w:id="1102" w:name="_Toc45893163"/>
      <w:bookmarkStart w:id="1103" w:name="_Toc53177327"/>
      <w:bookmarkStart w:id="1104" w:name="_Toc53177779"/>
      <w:bookmarkStart w:id="1105" w:name="_Toc61176413"/>
      <w:bookmarkStart w:id="1106" w:name="_Toc67916236"/>
      <w:bookmarkStart w:id="1107" w:name="_Toc74670454"/>
      <w:bookmarkStart w:id="1108" w:name="_Toc76542489"/>
      <w:bookmarkStart w:id="1109" w:name="_Toc82626421"/>
      <w:bookmarkStart w:id="1110" w:name="_Toc90414387"/>
      <w:bookmarkStart w:id="1111" w:name="_Toc106769476"/>
      <w:bookmarkStart w:id="1112" w:name="_Toc115184725"/>
      <w:bookmarkStart w:id="1113" w:name="_Toc138839227"/>
      <w:bookmarkStart w:id="1114" w:name="_Toc138932590"/>
      <w:bookmarkStart w:id="1115" w:name="_Toc138933043"/>
      <w:r w:rsidRPr="00C6449B">
        <w:t>6.3.3</w:t>
      </w:r>
      <w:r w:rsidRPr="00C6449B">
        <w:tab/>
        <w:t>Total power dynamic range</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F1668FE" w14:textId="77777777" w:rsidR="00CF08D6" w:rsidRPr="00C6449B" w:rsidRDefault="00CF08D6" w:rsidP="00CF08D6">
      <w:pPr>
        <w:pStyle w:val="Heading4"/>
      </w:pPr>
      <w:bookmarkStart w:id="1116" w:name="_Toc13079622"/>
      <w:bookmarkStart w:id="1117" w:name="_Toc29811110"/>
      <w:bookmarkStart w:id="1118" w:name="_Toc29811561"/>
      <w:bookmarkStart w:id="1119" w:name="_Toc37268065"/>
      <w:bookmarkStart w:id="1120" w:name="_Toc37268516"/>
      <w:bookmarkStart w:id="1121" w:name="_Toc45893164"/>
      <w:bookmarkStart w:id="1122" w:name="_Toc53177328"/>
      <w:bookmarkStart w:id="1123" w:name="_Toc53177780"/>
      <w:bookmarkStart w:id="1124" w:name="_Toc61176414"/>
      <w:bookmarkStart w:id="1125" w:name="_Toc67916237"/>
      <w:bookmarkStart w:id="1126" w:name="_Toc74670455"/>
      <w:bookmarkStart w:id="1127" w:name="_Toc76542490"/>
      <w:bookmarkStart w:id="1128" w:name="_Toc82626422"/>
      <w:bookmarkStart w:id="1129" w:name="_Toc90414388"/>
      <w:bookmarkStart w:id="1130" w:name="_Toc106769477"/>
      <w:bookmarkStart w:id="1131" w:name="_Toc115184726"/>
      <w:bookmarkStart w:id="1132" w:name="_Toc138839228"/>
      <w:bookmarkStart w:id="1133" w:name="_Toc138932591"/>
      <w:bookmarkStart w:id="1134" w:name="_Toc138933044"/>
      <w:r w:rsidRPr="00C6449B">
        <w:t>6.3.3.1</w:t>
      </w:r>
      <w:r w:rsidRPr="00C6449B">
        <w:tab/>
        <w:t>General</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 The OFDM symbol shall carry PDSCH and not contain RS or SSB.</w:t>
      </w:r>
    </w:p>
    <w:p w14:paraId="684C3E41" w14:textId="77777777" w:rsidR="00CF08D6" w:rsidRPr="00C6449B" w:rsidRDefault="00CF08D6" w:rsidP="00CF08D6">
      <w:pPr>
        <w:pStyle w:val="Heading4"/>
      </w:pPr>
      <w:bookmarkStart w:id="1135" w:name="_Toc13079623"/>
      <w:bookmarkStart w:id="1136" w:name="_Toc29811111"/>
      <w:bookmarkStart w:id="1137" w:name="_Toc29811562"/>
      <w:bookmarkStart w:id="1138" w:name="_Toc37268066"/>
      <w:bookmarkStart w:id="1139" w:name="_Toc37268517"/>
      <w:bookmarkStart w:id="1140" w:name="_Toc45893165"/>
      <w:bookmarkStart w:id="1141" w:name="_Toc53177329"/>
      <w:bookmarkStart w:id="1142" w:name="_Toc53177781"/>
      <w:bookmarkStart w:id="1143" w:name="_Toc61176415"/>
      <w:bookmarkStart w:id="1144" w:name="_Toc67916238"/>
      <w:bookmarkStart w:id="1145" w:name="_Toc74670456"/>
      <w:bookmarkStart w:id="1146" w:name="_Toc76542491"/>
      <w:bookmarkStart w:id="1147" w:name="_Toc82626423"/>
      <w:bookmarkStart w:id="1148" w:name="_Toc90414389"/>
      <w:bookmarkStart w:id="1149" w:name="_Toc106769478"/>
      <w:bookmarkStart w:id="1150" w:name="_Toc115184727"/>
      <w:bookmarkStart w:id="1151" w:name="_Toc138839229"/>
      <w:bookmarkStart w:id="1152" w:name="_Toc138932592"/>
      <w:bookmarkStart w:id="1153" w:name="_Toc138933045"/>
      <w:r w:rsidRPr="00C6449B">
        <w:t>6.3.3.2</w:t>
      </w:r>
      <w:r w:rsidRPr="00C6449B">
        <w:tab/>
        <w:t xml:space="preserve">Minimum requirement for </w:t>
      </w:r>
      <w:r w:rsidRPr="00C6449B">
        <w:rPr>
          <w:i/>
        </w:rPr>
        <w:t>BS type 1-C</w:t>
      </w:r>
      <w:r w:rsidRPr="00C6449B">
        <w:t xml:space="preserve"> and </w:t>
      </w:r>
      <w:r w:rsidRPr="00C6449B">
        <w:rPr>
          <w:i/>
        </w:rPr>
        <w:t>BS type 1-H</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4FFD3AAC" w14:textId="77777777" w:rsidR="00CF08D6" w:rsidRPr="00C6449B" w:rsidRDefault="00CF08D6" w:rsidP="00CF08D6">
      <w:r w:rsidRPr="00C6449B">
        <w:t>The downlink (DL) total power dynamic range for each NR carrier shall be larger than or equal to the level in table 6.3.3.2-1.</w:t>
      </w:r>
    </w:p>
    <w:p w14:paraId="40C0CA60" w14:textId="77777777" w:rsidR="00CF08D6" w:rsidRPr="00C6449B" w:rsidRDefault="00CF08D6" w:rsidP="00CF08D6">
      <w:pPr>
        <w:pStyle w:val="TH"/>
      </w:pPr>
      <w:r w:rsidRPr="00C6449B">
        <w:t>Table 6.3.3.2-1: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 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 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 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1018"/>
    </w:tbl>
    <w:p w14:paraId="64A4E4B8" w14:textId="77777777" w:rsidR="00CF08D6" w:rsidRPr="00C6449B" w:rsidRDefault="00CF08D6" w:rsidP="00CF08D6"/>
    <w:p w14:paraId="24E74B40" w14:textId="77777777" w:rsidR="00CF08D6" w:rsidRPr="00C6449B" w:rsidRDefault="00CF08D6" w:rsidP="00CF08D6">
      <w:pPr>
        <w:pStyle w:val="Heading2"/>
      </w:pPr>
      <w:bookmarkStart w:id="1154" w:name="_Toc13079624"/>
      <w:bookmarkStart w:id="1155" w:name="_Toc29811112"/>
      <w:bookmarkStart w:id="1156" w:name="_Toc29811563"/>
      <w:bookmarkStart w:id="1157" w:name="_Toc37268067"/>
      <w:bookmarkStart w:id="1158" w:name="_Toc37268518"/>
      <w:bookmarkStart w:id="1159" w:name="_Toc45893166"/>
      <w:bookmarkStart w:id="1160" w:name="_Toc53177330"/>
      <w:bookmarkStart w:id="1161" w:name="_Toc53177782"/>
      <w:bookmarkStart w:id="1162" w:name="_Toc61176416"/>
      <w:bookmarkStart w:id="1163" w:name="_Toc67916239"/>
      <w:bookmarkStart w:id="1164" w:name="_Toc74670457"/>
      <w:bookmarkStart w:id="1165" w:name="_Toc76542492"/>
      <w:bookmarkStart w:id="1166" w:name="_Toc82626424"/>
      <w:bookmarkStart w:id="1167" w:name="_Toc90414390"/>
      <w:bookmarkStart w:id="1168" w:name="_Toc106769479"/>
      <w:bookmarkStart w:id="1169" w:name="_Toc115184728"/>
      <w:bookmarkStart w:id="1170" w:name="_Toc138839230"/>
      <w:bookmarkStart w:id="1171" w:name="_Toc138932593"/>
      <w:bookmarkStart w:id="1172" w:name="_Toc138933046"/>
      <w:bookmarkStart w:id="1173" w:name="_Hlk497658738"/>
      <w:bookmarkEnd w:id="1019"/>
      <w:r w:rsidRPr="00C6449B">
        <w:t>6.4</w:t>
      </w:r>
      <w:r w:rsidRPr="00C6449B">
        <w:tab/>
        <w:t>Transmit ON/OFF power</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583E9903" w14:textId="77777777" w:rsidR="00CF08D6" w:rsidRPr="00C6449B" w:rsidRDefault="00CF08D6" w:rsidP="00CF08D6">
      <w:pPr>
        <w:pStyle w:val="Heading3"/>
      </w:pPr>
      <w:bookmarkStart w:id="1174" w:name="_Toc13079625"/>
      <w:bookmarkStart w:id="1175" w:name="_Toc29811113"/>
      <w:bookmarkStart w:id="1176" w:name="_Toc29811564"/>
      <w:bookmarkStart w:id="1177" w:name="_Toc37268068"/>
      <w:bookmarkStart w:id="1178" w:name="_Toc37268519"/>
      <w:bookmarkStart w:id="1179" w:name="_Toc45893167"/>
      <w:bookmarkStart w:id="1180" w:name="_Toc53177331"/>
      <w:bookmarkStart w:id="1181" w:name="_Toc53177783"/>
      <w:bookmarkStart w:id="1182" w:name="_Toc61176417"/>
      <w:bookmarkStart w:id="1183" w:name="_Toc67916240"/>
      <w:bookmarkStart w:id="1184" w:name="_Toc74670458"/>
      <w:bookmarkStart w:id="1185" w:name="_Toc76542493"/>
      <w:bookmarkStart w:id="1186" w:name="_Toc82626425"/>
      <w:bookmarkStart w:id="1187" w:name="_Toc90414391"/>
      <w:bookmarkStart w:id="1188" w:name="_Toc106769480"/>
      <w:bookmarkStart w:id="1189" w:name="_Toc115184729"/>
      <w:bookmarkStart w:id="1190" w:name="_Toc138839231"/>
      <w:bookmarkStart w:id="1191" w:name="_Toc138932594"/>
      <w:bookmarkStart w:id="1192" w:name="_Toc138933047"/>
      <w:r w:rsidRPr="00C6449B">
        <w:t>6.4.1</w:t>
      </w:r>
      <w:r w:rsidRPr="00C6449B">
        <w:tab/>
        <w:t>Transmitter OFF power</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7480DBDB" w14:textId="77777777" w:rsidR="00CF08D6" w:rsidRPr="00C6449B" w:rsidRDefault="00CF08D6" w:rsidP="00CF08D6">
      <w:pPr>
        <w:pStyle w:val="Heading4"/>
      </w:pPr>
      <w:bookmarkStart w:id="1193" w:name="_Toc13079626"/>
      <w:bookmarkStart w:id="1194" w:name="_Toc29811114"/>
      <w:bookmarkStart w:id="1195" w:name="_Toc29811565"/>
      <w:bookmarkStart w:id="1196" w:name="_Toc37268069"/>
      <w:bookmarkStart w:id="1197" w:name="_Toc37268520"/>
      <w:bookmarkStart w:id="1198" w:name="_Toc45893168"/>
      <w:bookmarkStart w:id="1199" w:name="_Toc53177332"/>
      <w:bookmarkStart w:id="1200" w:name="_Toc53177784"/>
      <w:bookmarkStart w:id="1201" w:name="_Toc61176418"/>
      <w:bookmarkStart w:id="1202" w:name="_Toc67916241"/>
      <w:bookmarkStart w:id="1203" w:name="_Toc74670459"/>
      <w:bookmarkStart w:id="1204" w:name="_Toc76542494"/>
      <w:bookmarkStart w:id="1205" w:name="_Toc82626426"/>
      <w:bookmarkStart w:id="1206" w:name="_Toc90414392"/>
      <w:bookmarkStart w:id="1207" w:name="_Toc106769481"/>
      <w:bookmarkStart w:id="1208" w:name="_Toc115184730"/>
      <w:bookmarkStart w:id="1209" w:name="_Toc138839232"/>
      <w:bookmarkStart w:id="1210" w:name="_Toc138932595"/>
      <w:bookmarkStart w:id="1211" w:name="_Toc138933048"/>
      <w:r w:rsidRPr="00C6449B">
        <w:t>6.4.1.1</w:t>
      </w:r>
      <w:r w:rsidRPr="00C6449B">
        <w:tab/>
        <w:t>General</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1212"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rPr>
        <w:t xml:space="preserve"> </w:t>
      </w:r>
      <w:r w:rsidRPr="00C6449B">
        <w:t xml:space="preserve">N = SCS/15, where SCS is </w:t>
      </w:r>
      <w:r w:rsidRPr="00C6449B">
        <w:rPr>
          <w:lang w:val="en-US"/>
        </w:rPr>
        <w:t xml:space="preserve">the smallest supported </w:t>
      </w:r>
      <w:r w:rsidRPr="00C6449B">
        <w:t>Sub Carrier Spacing in kHz</w:t>
      </w:r>
      <w:r w:rsidRPr="00C6449B">
        <w:rPr>
          <w:lang w:val="en-US"/>
        </w:rPr>
        <w:t xml:space="preserve"> in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pPr>
      <w:bookmarkStart w:id="1213" w:name="_Toc13079627"/>
      <w:bookmarkStart w:id="1214" w:name="_Toc29811115"/>
      <w:bookmarkStart w:id="1215" w:name="_Toc29811566"/>
      <w:bookmarkStart w:id="1216" w:name="_Toc37268070"/>
      <w:bookmarkStart w:id="1217" w:name="_Toc37268521"/>
      <w:bookmarkStart w:id="1218" w:name="_Toc45893169"/>
      <w:bookmarkStart w:id="1219" w:name="_Toc53177333"/>
      <w:bookmarkStart w:id="1220" w:name="_Toc53177785"/>
      <w:bookmarkStart w:id="1221" w:name="_Toc61176419"/>
      <w:bookmarkStart w:id="1222" w:name="_Toc67916242"/>
      <w:bookmarkStart w:id="1223" w:name="_Toc74670460"/>
      <w:bookmarkStart w:id="1224" w:name="_Toc76542495"/>
      <w:bookmarkStart w:id="1225" w:name="_Toc82626427"/>
      <w:bookmarkStart w:id="1226" w:name="_Toc90414393"/>
      <w:bookmarkStart w:id="1227" w:name="_Toc106769482"/>
      <w:bookmarkStart w:id="1228" w:name="_Toc115184731"/>
      <w:bookmarkStart w:id="1229" w:name="_Toc138839233"/>
      <w:bookmarkStart w:id="1230" w:name="_Toc138932596"/>
      <w:bookmarkStart w:id="1231" w:name="_Toc138933049"/>
      <w:r w:rsidRPr="00C6449B">
        <w:t>6.4.1.2</w:t>
      </w:r>
      <w:r w:rsidRPr="00C6449B">
        <w:tab/>
        <w:t xml:space="preserve">Minimum requirement for </w:t>
      </w:r>
      <w:r w:rsidRPr="00C6449B">
        <w:rPr>
          <w:i/>
        </w:rPr>
        <w:t>BS type 1-C</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1232" w:name="_Toc13079628"/>
      <w:bookmarkStart w:id="1233" w:name="_Toc29811116"/>
      <w:bookmarkStart w:id="1234" w:name="_Toc29811567"/>
      <w:bookmarkStart w:id="1235" w:name="_Toc37268071"/>
      <w:bookmarkStart w:id="1236" w:name="_Toc37268522"/>
      <w:bookmarkStart w:id="1237" w:name="_Toc45893170"/>
      <w:bookmarkStart w:id="1238" w:name="_Toc53177334"/>
      <w:bookmarkStart w:id="1239" w:name="_Toc53177786"/>
      <w:bookmarkStart w:id="1240" w:name="_Toc61176420"/>
      <w:bookmarkStart w:id="1241" w:name="_Toc67916243"/>
      <w:bookmarkStart w:id="1242" w:name="_Toc74670461"/>
      <w:bookmarkStart w:id="1243" w:name="_Toc76542496"/>
      <w:bookmarkStart w:id="1244" w:name="_Toc82626428"/>
      <w:bookmarkStart w:id="1245" w:name="_Toc90414394"/>
      <w:bookmarkStart w:id="1246" w:name="_Toc106769483"/>
      <w:bookmarkStart w:id="1247" w:name="_Toc115184732"/>
      <w:bookmarkStart w:id="1248" w:name="_Toc138839234"/>
      <w:bookmarkStart w:id="1249" w:name="_Toc138932597"/>
      <w:bookmarkStart w:id="1250" w:name="_Toc138933050"/>
      <w:r w:rsidRPr="00C6449B">
        <w:t>6.4.1.3</w:t>
      </w:r>
      <w:r w:rsidRPr="00C6449B">
        <w:tab/>
        <w:t xml:space="preserve">Minimum requirement for </w:t>
      </w:r>
      <w:r w:rsidRPr="00C6449B">
        <w:rPr>
          <w:i/>
        </w:rPr>
        <w:t>BS type 1-H</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1251" w:name="_Toc13079629"/>
      <w:bookmarkStart w:id="1252" w:name="_Toc29811117"/>
      <w:bookmarkStart w:id="1253" w:name="_Toc29811568"/>
      <w:bookmarkStart w:id="1254" w:name="_Toc37268072"/>
      <w:bookmarkStart w:id="1255" w:name="_Toc37268523"/>
      <w:bookmarkStart w:id="1256" w:name="_Toc45893171"/>
      <w:bookmarkStart w:id="1257" w:name="_Toc53177335"/>
      <w:bookmarkStart w:id="1258" w:name="_Toc53177787"/>
      <w:bookmarkStart w:id="1259" w:name="_Toc61176421"/>
      <w:bookmarkStart w:id="1260" w:name="_Toc67916244"/>
      <w:bookmarkStart w:id="1261" w:name="_Toc74670462"/>
      <w:bookmarkStart w:id="1262" w:name="_Toc76542497"/>
      <w:bookmarkStart w:id="1263" w:name="_Toc82626429"/>
      <w:bookmarkStart w:id="1264" w:name="_Toc90414395"/>
      <w:bookmarkStart w:id="1265" w:name="_Toc106769484"/>
      <w:bookmarkStart w:id="1266" w:name="_Toc115184733"/>
      <w:bookmarkStart w:id="1267" w:name="_Toc138839235"/>
      <w:bookmarkStart w:id="1268" w:name="_Toc138932598"/>
      <w:bookmarkStart w:id="1269" w:name="_Toc138933051"/>
      <w:bookmarkEnd w:id="1173"/>
      <w:r w:rsidRPr="00C6449B">
        <w:t>6.4.2</w:t>
      </w:r>
      <w:r w:rsidRPr="00C6449B">
        <w:tab/>
      </w:r>
      <w:r w:rsidRPr="00C6449B">
        <w:rPr>
          <w:i/>
        </w:rPr>
        <w:t>Transmitter transient period</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04F09AC6" w14:textId="77777777" w:rsidR="00CF08D6" w:rsidRPr="00C6449B" w:rsidRDefault="00CF08D6" w:rsidP="00CF08D6">
      <w:pPr>
        <w:pStyle w:val="Heading4"/>
      </w:pPr>
      <w:bookmarkStart w:id="1270" w:name="_Toc13079630"/>
      <w:bookmarkStart w:id="1271" w:name="_Toc29811118"/>
      <w:bookmarkStart w:id="1272" w:name="_Toc29811569"/>
      <w:bookmarkStart w:id="1273" w:name="_Toc37268073"/>
      <w:bookmarkStart w:id="1274" w:name="_Toc37268524"/>
      <w:bookmarkStart w:id="1275" w:name="_Toc45893172"/>
      <w:bookmarkStart w:id="1276" w:name="_Toc53177336"/>
      <w:bookmarkStart w:id="1277" w:name="_Toc53177788"/>
      <w:bookmarkStart w:id="1278" w:name="_Toc61176422"/>
      <w:bookmarkStart w:id="1279" w:name="_Toc67916245"/>
      <w:bookmarkStart w:id="1280" w:name="_Toc74670463"/>
      <w:bookmarkStart w:id="1281" w:name="_Toc76542498"/>
      <w:bookmarkStart w:id="1282" w:name="_Toc82626430"/>
      <w:bookmarkStart w:id="1283" w:name="_Toc90414396"/>
      <w:bookmarkStart w:id="1284" w:name="_Toc106769485"/>
      <w:bookmarkStart w:id="1285" w:name="_Toc115184734"/>
      <w:bookmarkStart w:id="1286" w:name="_Toc138839236"/>
      <w:bookmarkStart w:id="1287" w:name="_Toc138932599"/>
      <w:bookmarkStart w:id="1288" w:name="_Toc138933052"/>
      <w:r w:rsidRPr="00C6449B">
        <w:t>6.4.2.1</w:t>
      </w:r>
      <w:r w:rsidRPr="00C6449B">
        <w:tab/>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1D6E5395" w14:textId="77777777" w:rsidR="00CF08D6" w:rsidRPr="00C6449B" w:rsidRDefault="00CF08D6" w:rsidP="00CF08D6">
      <w:r w:rsidRPr="00C6449B">
        <w:rPr>
          <w:i/>
        </w:rPr>
        <w:t>Transmitter transient period</w:t>
      </w:r>
      <w:r w:rsidRPr="00C6449B">
        <w:t xml:space="preserve"> requirements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1289" w:name="_MON_1587198493"/>
    <w:bookmarkEnd w:id="1289"/>
    <w:p w14:paraId="46593274" w14:textId="1B53A12E" w:rsidR="00694ACF" w:rsidRDefault="00694ACF" w:rsidP="007F25CB">
      <w:pPr>
        <w:pStyle w:val="TH"/>
      </w:pPr>
      <w:r>
        <w:object w:dxaOrig="9639" w:dyaOrig="4817" w14:anchorId="6BC381D8">
          <v:shape id="_x0000_i1036" type="#_x0000_t75" style="width:481.5pt;height:239.5pt" o:ole="">
            <v:imagedata r:id="rId37" o:title=""/>
          </v:shape>
          <o:OLEObject Type="Embed" ProgID="Word.Picture.8" ShapeID="_x0000_i1036" DrawAspect="Content" ObjectID="_1773756518"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1212"/>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pPr>
      <w:bookmarkStart w:id="1290" w:name="_Toc13079631"/>
      <w:bookmarkStart w:id="1291" w:name="_Toc29811119"/>
      <w:bookmarkStart w:id="1292" w:name="_Toc29811570"/>
      <w:bookmarkStart w:id="1293" w:name="_Toc37268074"/>
      <w:bookmarkStart w:id="1294" w:name="_Toc37268525"/>
      <w:bookmarkStart w:id="1295" w:name="_Toc45893173"/>
      <w:bookmarkStart w:id="1296" w:name="_Toc53177337"/>
      <w:bookmarkStart w:id="1297" w:name="_Toc53177789"/>
      <w:bookmarkStart w:id="1298" w:name="_Toc61176423"/>
      <w:bookmarkStart w:id="1299" w:name="_Toc67916246"/>
      <w:bookmarkStart w:id="1300" w:name="_Toc74670464"/>
      <w:bookmarkStart w:id="1301" w:name="_Toc76542499"/>
      <w:bookmarkStart w:id="1302" w:name="_Toc82626431"/>
      <w:bookmarkStart w:id="1303" w:name="_Toc90414397"/>
      <w:bookmarkStart w:id="1304" w:name="_Toc106769486"/>
      <w:bookmarkStart w:id="1305" w:name="_Toc115184735"/>
      <w:bookmarkStart w:id="1306" w:name="_Toc138839237"/>
      <w:bookmarkStart w:id="1307" w:name="_Toc138932600"/>
      <w:bookmarkStart w:id="1308" w:name="_Toc138933053"/>
      <w:r w:rsidRPr="00C6449B">
        <w:t>6.4.2.2</w:t>
      </w:r>
      <w:r w:rsidRPr="00C6449B">
        <w:tab/>
        <w:t xml:space="preserve">Minimum requirement for </w:t>
      </w:r>
      <w:r w:rsidRPr="00C6449B">
        <w:rPr>
          <w:i/>
        </w:rPr>
        <w:t>BS type 1-C</w:t>
      </w:r>
      <w:r w:rsidRPr="00C6449B">
        <w:t xml:space="preserve"> and </w:t>
      </w:r>
      <w:r w:rsidRPr="00C6449B">
        <w:rPr>
          <w:i/>
        </w:rPr>
        <w:t>BS type 1-H</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2BE56994" w14:textId="77777777" w:rsidR="00CF08D6" w:rsidRPr="00C6449B" w:rsidRDefault="00CF08D6" w:rsidP="00CF08D6">
      <w:bookmarkStart w:id="1309"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the minimum requirement table 6.4.2.2-1.</w:t>
      </w:r>
    </w:p>
    <w:bookmarkEnd w:id="1309"/>
    <w:p w14:paraId="1B1028DC" w14:textId="77777777" w:rsidR="00CF08D6" w:rsidRPr="00C6449B" w:rsidRDefault="00CF08D6" w:rsidP="00CF08D6">
      <w:pPr>
        <w:pStyle w:val="TH"/>
      </w:pPr>
      <w:r w:rsidRPr="00C6449B">
        <w:t xml:space="preserve">Table 6.4.2.2-1: Minimum requirement for the </w:t>
      </w:r>
      <w:r w:rsidRPr="00C6449B">
        <w:rPr>
          <w:i/>
        </w:rPr>
        <w:t>transmitter transient period</w:t>
      </w:r>
      <w:r w:rsidRPr="00C6449B">
        <w:t xml:space="preserve"> for </w:t>
      </w:r>
      <w:r w:rsidRPr="00C6449B">
        <w:rPr>
          <w:i/>
        </w:rPr>
        <w:t>BS type 1-C</w:t>
      </w:r>
      <w:r w:rsidRPr="00C6449B">
        <w:t xml:space="preserve"> and </w:t>
      </w:r>
      <w:r w:rsidRPr="00C6449B">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 w14:paraId="3BD6B4E4" w14:textId="77777777" w:rsidR="00CF08D6" w:rsidRPr="00C6449B" w:rsidRDefault="00CF08D6" w:rsidP="00CF08D6">
      <w:pPr>
        <w:pStyle w:val="Heading4"/>
      </w:pPr>
      <w:bookmarkStart w:id="1310" w:name="_Toc13079632"/>
      <w:bookmarkStart w:id="1311" w:name="_Toc29811120"/>
      <w:bookmarkStart w:id="1312" w:name="_Toc29811571"/>
      <w:bookmarkStart w:id="1313" w:name="_Toc37268075"/>
      <w:bookmarkStart w:id="1314" w:name="_Toc37268526"/>
      <w:bookmarkStart w:id="1315" w:name="_Toc45893174"/>
      <w:bookmarkStart w:id="1316" w:name="_Toc53177338"/>
      <w:bookmarkStart w:id="1317" w:name="_Toc53177790"/>
      <w:bookmarkStart w:id="1318" w:name="_Toc61176424"/>
      <w:bookmarkStart w:id="1319" w:name="_Toc67916247"/>
      <w:bookmarkStart w:id="1320" w:name="_Toc74670465"/>
      <w:bookmarkStart w:id="1321" w:name="_Toc76542500"/>
      <w:bookmarkStart w:id="1322" w:name="_Toc82626432"/>
      <w:bookmarkStart w:id="1323" w:name="_Toc90414398"/>
      <w:bookmarkStart w:id="1324" w:name="_Toc106769487"/>
      <w:bookmarkStart w:id="1325" w:name="_Toc115184736"/>
      <w:bookmarkStart w:id="1326" w:name="_Toc138839238"/>
      <w:bookmarkStart w:id="1327" w:name="_Toc138932601"/>
      <w:bookmarkStart w:id="1328" w:name="_Toc138933054"/>
      <w:r w:rsidRPr="00C6449B">
        <w:t>6.4.2.3</w:t>
      </w:r>
      <w:r w:rsidRPr="00C6449B">
        <w:tab/>
        <w:t>Void</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36E65EC7" w14:textId="77777777" w:rsidR="00CF08D6" w:rsidRPr="00C6449B" w:rsidRDefault="00CF08D6" w:rsidP="00CF08D6">
      <w:pPr>
        <w:pStyle w:val="Heading2"/>
      </w:pPr>
      <w:bookmarkStart w:id="1329" w:name="_Toc13079633"/>
      <w:bookmarkStart w:id="1330" w:name="_Toc29811121"/>
      <w:bookmarkStart w:id="1331" w:name="_Toc29811572"/>
      <w:bookmarkStart w:id="1332" w:name="_Toc37268076"/>
      <w:bookmarkStart w:id="1333" w:name="_Toc37268527"/>
      <w:bookmarkStart w:id="1334" w:name="_Toc45893175"/>
      <w:bookmarkStart w:id="1335" w:name="_Toc53177339"/>
      <w:bookmarkStart w:id="1336" w:name="_Toc53177791"/>
      <w:bookmarkStart w:id="1337" w:name="_Toc61176425"/>
      <w:bookmarkStart w:id="1338" w:name="_Toc67916248"/>
      <w:bookmarkStart w:id="1339" w:name="_Toc74670466"/>
      <w:bookmarkStart w:id="1340" w:name="_Toc76542501"/>
      <w:bookmarkStart w:id="1341" w:name="_Toc82626433"/>
      <w:bookmarkStart w:id="1342" w:name="_Toc90414399"/>
      <w:bookmarkStart w:id="1343" w:name="_Toc106769488"/>
      <w:bookmarkStart w:id="1344" w:name="_Toc115184737"/>
      <w:bookmarkStart w:id="1345" w:name="_Toc138839239"/>
      <w:bookmarkStart w:id="1346" w:name="_Toc138932602"/>
      <w:bookmarkStart w:id="1347" w:name="_Toc138933055"/>
      <w:r w:rsidRPr="00C6449B">
        <w:t>6.5</w:t>
      </w:r>
      <w:r w:rsidRPr="00C6449B">
        <w:tab/>
        <w:t>Transmitted signal quality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ECECADD" w14:textId="77777777" w:rsidR="00CF08D6" w:rsidRPr="00C6449B" w:rsidRDefault="00CF08D6" w:rsidP="00CF08D6">
      <w:pPr>
        <w:pStyle w:val="Heading3"/>
      </w:pPr>
      <w:bookmarkStart w:id="1348" w:name="_Toc13079634"/>
      <w:bookmarkStart w:id="1349" w:name="_Toc29811122"/>
      <w:bookmarkStart w:id="1350" w:name="_Toc29811573"/>
      <w:bookmarkStart w:id="1351" w:name="_Toc37268077"/>
      <w:bookmarkStart w:id="1352" w:name="_Toc37268528"/>
      <w:bookmarkStart w:id="1353" w:name="_Toc45893176"/>
      <w:bookmarkStart w:id="1354" w:name="_Toc53177340"/>
      <w:bookmarkStart w:id="1355" w:name="_Toc53177792"/>
      <w:bookmarkStart w:id="1356" w:name="_Toc61176426"/>
      <w:bookmarkStart w:id="1357" w:name="_Toc67916249"/>
      <w:bookmarkStart w:id="1358" w:name="_Toc74670467"/>
      <w:bookmarkStart w:id="1359" w:name="_Toc76542502"/>
      <w:bookmarkStart w:id="1360" w:name="_Toc82626434"/>
      <w:bookmarkStart w:id="1361" w:name="_Toc90414400"/>
      <w:bookmarkStart w:id="1362" w:name="_Toc106769489"/>
      <w:bookmarkStart w:id="1363" w:name="_Toc115184738"/>
      <w:bookmarkStart w:id="1364" w:name="_Toc138839240"/>
      <w:bookmarkStart w:id="1365" w:name="_Toc138932603"/>
      <w:bookmarkStart w:id="1366" w:name="_Toc138933056"/>
      <w:r w:rsidRPr="00C6449B">
        <w:t>6.5.1</w:t>
      </w:r>
      <w:r w:rsidRPr="00C6449B">
        <w:tab/>
        <w:t>Frequency error</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E496092" w14:textId="77777777" w:rsidR="00CF08D6" w:rsidRPr="00C6449B" w:rsidRDefault="00CF08D6" w:rsidP="00CF08D6">
      <w:pPr>
        <w:pStyle w:val="Heading4"/>
      </w:pPr>
      <w:bookmarkStart w:id="1367" w:name="_Toc13079635"/>
      <w:bookmarkStart w:id="1368" w:name="_Toc29811123"/>
      <w:bookmarkStart w:id="1369" w:name="_Toc29811574"/>
      <w:bookmarkStart w:id="1370" w:name="_Toc37268078"/>
      <w:bookmarkStart w:id="1371" w:name="_Toc37268529"/>
      <w:bookmarkStart w:id="1372" w:name="_Toc45893177"/>
      <w:bookmarkStart w:id="1373" w:name="_Toc53177341"/>
      <w:bookmarkStart w:id="1374" w:name="_Toc53177793"/>
      <w:bookmarkStart w:id="1375" w:name="_Toc61176427"/>
      <w:bookmarkStart w:id="1376" w:name="_Toc67916250"/>
      <w:bookmarkStart w:id="1377" w:name="_Toc74670468"/>
      <w:bookmarkStart w:id="1378" w:name="_Toc76542503"/>
      <w:bookmarkStart w:id="1379" w:name="_Toc82626435"/>
      <w:bookmarkStart w:id="1380" w:name="_Toc90414401"/>
      <w:bookmarkStart w:id="1381" w:name="_Toc106769490"/>
      <w:bookmarkStart w:id="1382" w:name="_Toc115184739"/>
      <w:bookmarkStart w:id="1383" w:name="_Toc138839241"/>
      <w:bookmarkStart w:id="1384" w:name="_Toc138932604"/>
      <w:bookmarkStart w:id="1385" w:name="_Toc138933057"/>
      <w:r w:rsidRPr="00C6449B">
        <w:t>6.5.1.1</w:t>
      </w:r>
      <w:r w:rsidRPr="00C6449B">
        <w:tab/>
        <w:t>General</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000A842E" w14:textId="6BC0C2D9" w:rsidR="00CF08D6" w:rsidRPr="00C6449B" w:rsidRDefault="00CF08D6" w:rsidP="00CF08D6">
      <w:r w:rsidRPr="00C6449B">
        <w:t xml:space="preserve">The requirements in </w:t>
      </w:r>
      <w:r w:rsidR="00B41384" w:rsidRPr="00C6449B">
        <w:t>clause</w:t>
      </w:r>
      <w:r w:rsidRPr="00C6449B">
        <w:t xml:space="preserve"> 6.5.1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pPr>
      <w:bookmarkStart w:id="1386" w:name="_Toc13079636"/>
      <w:bookmarkStart w:id="1387" w:name="_Toc29811124"/>
      <w:bookmarkStart w:id="1388" w:name="_Toc29811575"/>
      <w:bookmarkStart w:id="1389" w:name="_Toc37268079"/>
      <w:bookmarkStart w:id="1390" w:name="_Toc37268530"/>
      <w:bookmarkStart w:id="1391" w:name="_Toc45893178"/>
      <w:bookmarkStart w:id="1392" w:name="_Toc53177342"/>
      <w:bookmarkStart w:id="1393" w:name="_Toc53177794"/>
      <w:bookmarkStart w:id="1394" w:name="_Toc61176428"/>
      <w:bookmarkStart w:id="1395" w:name="_Toc67916251"/>
      <w:bookmarkStart w:id="1396" w:name="_Toc74670469"/>
      <w:bookmarkStart w:id="1397" w:name="_Toc76542504"/>
      <w:bookmarkStart w:id="1398" w:name="_Toc82626436"/>
      <w:bookmarkStart w:id="1399" w:name="_Toc90414402"/>
      <w:bookmarkStart w:id="1400" w:name="_Toc106769491"/>
      <w:bookmarkStart w:id="1401" w:name="_Toc115184740"/>
      <w:bookmarkStart w:id="1402" w:name="_Toc138839242"/>
      <w:bookmarkStart w:id="1403" w:name="_Toc138932605"/>
      <w:bookmarkStart w:id="1404" w:name="_Toc138933058"/>
      <w:r w:rsidRPr="00C6449B">
        <w:t>6.5.1.2</w:t>
      </w:r>
      <w:r w:rsidRPr="00C6449B">
        <w:tab/>
        <w:t xml:space="preserve">Minimum requirement for </w:t>
      </w:r>
      <w:r w:rsidRPr="00C6449B">
        <w:rPr>
          <w:i/>
        </w:rPr>
        <w:t>BS type 1-C</w:t>
      </w:r>
      <w:r w:rsidRPr="00C6449B">
        <w:t xml:space="preserve"> and </w:t>
      </w:r>
      <w:r w:rsidRPr="00C6449B">
        <w:rPr>
          <w:i/>
        </w:rPr>
        <w:t>BS type 1-H</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BDEAAE7" w14:textId="592EBD38" w:rsidR="00CF08D6" w:rsidRPr="00C6449B" w:rsidRDefault="00285D94" w:rsidP="00CF08D6">
      <w:r w:rsidRPr="00C6449B">
        <w:t xml:space="preserve">For </w:t>
      </w:r>
      <w:r w:rsidRPr="00C6449B">
        <w:rPr>
          <w:i/>
        </w:rPr>
        <w:t>BS type 1-C</w:t>
      </w:r>
      <w:r w:rsidRPr="00C6449B">
        <w:t xml:space="preserve"> and </w:t>
      </w:r>
      <w:r w:rsidRPr="00C6449B">
        <w:rPr>
          <w:rFonts w:cs="v5.0.0"/>
          <w:i/>
          <w:iCs/>
        </w:rPr>
        <w:t xml:space="preserve">BS type </w:t>
      </w:r>
      <w:r w:rsidRPr="00C6449B">
        <w:t xml:space="preserve">1-H, </w:t>
      </w:r>
      <w:r w:rsidR="00CF08D6" w:rsidRPr="00C6449B">
        <w:t>the modulated carrier frequency of each NR carrier configured by the BS shall be accurate to within</w:t>
      </w:r>
      <w:r w:rsidR="00CF08D6" w:rsidRPr="00C6449B">
        <w:rPr>
          <w:rFonts w:cs="v5.0.0"/>
        </w:rPr>
        <w:t xml:space="preserve"> the accuracy range given in table 6.5.1.2-1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pPr>
      <w:r w:rsidRPr="00C6449B">
        <w:t>Table 6.5.1.2-1: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1405" w:name="_Toc13079637"/>
      <w:bookmarkStart w:id="1406" w:name="_Toc29811125"/>
      <w:bookmarkStart w:id="1407" w:name="_Toc29811576"/>
      <w:bookmarkStart w:id="1408" w:name="_Toc37268080"/>
      <w:bookmarkStart w:id="1409" w:name="_Toc37268531"/>
      <w:bookmarkStart w:id="1410" w:name="_Toc45893179"/>
      <w:bookmarkStart w:id="1411" w:name="_Toc53177343"/>
      <w:bookmarkStart w:id="1412" w:name="_Toc53177795"/>
      <w:bookmarkStart w:id="1413" w:name="_Toc61176429"/>
      <w:bookmarkStart w:id="1414" w:name="_Toc67916252"/>
      <w:bookmarkStart w:id="1415" w:name="_Toc74670470"/>
      <w:bookmarkStart w:id="1416" w:name="_Toc76542505"/>
      <w:bookmarkStart w:id="1417" w:name="_Toc82626437"/>
      <w:bookmarkStart w:id="1418" w:name="_Toc90414403"/>
      <w:bookmarkStart w:id="1419" w:name="_Toc106769492"/>
      <w:bookmarkStart w:id="1420" w:name="_Toc115184741"/>
      <w:bookmarkStart w:id="1421" w:name="_Toc138839243"/>
      <w:bookmarkStart w:id="1422" w:name="_Toc138932606"/>
      <w:bookmarkStart w:id="1423" w:name="_Toc138933059"/>
      <w:r w:rsidRPr="00C6449B">
        <w:t>6.5.2</w:t>
      </w:r>
      <w:r w:rsidRPr="00C6449B">
        <w:tab/>
        <w:t>Modulation quality</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311BD849" w14:textId="77777777" w:rsidR="00CF08D6" w:rsidRPr="00C6449B" w:rsidRDefault="00CF08D6" w:rsidP="00CF08D6">
      <w:pPr>
        <w:pStyle w:val="Heading4"/>
      </w:pPr>
      <w:bookmarkStart w:id="1424" w:name="_Toc13079638"/>
      <w:bookmarkStart w:id="1425" w:name="_Toc29811126"/>
      <w:bookmarkStart w:id="1426" w:name="_Toc29811577"/>
      <w:bookmarkStart w:id="1427" w:name="_Toc37268081"/>
      <w:bookmarkStart w:id="1428" w:name="_Toc37268532"/>
      <w:bookmarkStart w:id="1429" w:name="_Toc45893180"/>
      <w:bookmarkStart w:id="1430" w:name="_Toc53177344"/>
      <w:bookmarkStart w:id="1431" w:name="_Toc53177796"/>
      <w:bookmarkStart w:id="1432" w:name="_Toc61176430"/>
      <w:bookmarkStart w:id="1433" w:name="_Toc67916253"/>
      <w:bookmarkStart w:id="1434" w:name="_Toc74670471"/>
      <w:bookmarkStart w:id="1435" w:name="_Toc76542506"/>
      <w:bookmarkStart w:id="1436" w:name="_Toc82626438"/>
      <w:bookmarkStart w:id="1437" w:name="_Toc90414404"/>
      <w:bookmarkStart w:id="1438" w:name="_Toc106769493"/>
      <w:bookmarkStart w:id="1439" w:name="_Toc115184742"/>
      <w:bookmarkStart w:id="1440" w:name="_Toc138839244"/>
      <w:bookmarkStart w:id="1441" w:name="_Toc138932607"/>
      <w:bookmarkStart w:id="1442" w:name="_Toc138933060"/>
      <w:r w:rsidRPr="00C6449B">
        <w:t>6.5.2.1</w:t>
      </w:r>
      <w:r w:rsidRPr="00C6449B">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1443" w:name="_Toc13079639"/>
      <w:bookmarkStart w:id="1444" w:name="_Toc29811127"/>
      <w:bookmarkStart w:id="1445" w:name="_Toc29811578"/>
      <w:bookmarkStart w:id="1446" w:name="_Toc37268082"/>
      <w:bookmarkStart w:id="1447" w:name="_Toc37268533"/>
      <w:bookmarkStart w:id="1448" w:name="_Toc45893181"/>
      <w:bookmarkStart w:id="1449" w:name="_Toc53177345"/>
      <w:bookmarkStart w:id="1450" w:name="_Toc53177797"/>
      <w:bookmarkStart w:id="1451" w:name="_Toc61176431"/>
      <w:bookmarkStart w:id="1452" w:name="_Toc67916254"/>
      <w:bookmarkStart w:id="1453" w:name="_Toc74670472"/>
      <w:bookmarkStart w:id="1454" w:name="_Toc76542507"/>
      <w:bookmarkStart w:id="1455" w:name="_Toc82626439"/>
      <w:bookmarkStart w:id="1456" w:name="_Toc90414405"/>
      <w:bookmarkStart w:id="1457" w:name="_Toc106769494"/>
      <w:bookmarkStart w:id="1458" w:name="_Toc115184743"/>
      <w:bookmarkStart w:id="1459" w:name="_Toc138839245"/>
      <w:bookmarkStart w:id="1460" w:name="_Toc138932608"/>
      <w:bookmarkStart w:id="1461" w:name="_Toc138933061"/>
      <w:r w:rsidRPr="00C6449B">
        <w:t>6.5.2.2</w:t>
      </w:r>
      <w:r w:rsidRPr="00C6449B">
        <w:tab/>
        <w:t xml:space="preserve">Minimum Requirement for </w:t>
      </w:r>
      <w:r w:rsidRPr="00C6449B">
        <w:rPr>
          <w:i/>
        </w:rPr>
        <w:t>BS type 1-C</w:t>
      </w:r>
      <w:r w:rsidRPr="00C6449B">
        <w:t xml:space="preserve"> and </w:t>
      </w:r>
      <w:r w:rsidRPr="00C6449B">
        <w:rPr>
          <w:i/>
        </w:rPr>
        <w:t>BS type 1-H</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102FF9B4" w14:textId="62134305" w:rsidR="00CF08D6" w:rsidRPr="00C6449B" w:rsidRDefault="00CF08D6" w:rsidP="00CF08D6">
      <w:r w:rsidRPr="00C6449B">
        <w:rPr>
          <w:lang w:val="en-US"/>
        </w:rPr>
        <w:t xml:space="preserve">For </w:t>
      </w:r>
      <w:r w:rsidRPr="00C6449B">
        <w:rPr>
          <w:i/>
          <w:iCs/>
          <w:lang w:val="en-US"/>
        </w:rPr>
        <w:t xml:space="preserve">BS type 1-C </w:t>
      </w:r>
      <w:r w:rsidRPr="00C6449B">
        <w:rPr>
          <w:lang w:val="en-US"/>
        </w:rPr>
        <w:t>and</w:t>
      </w:r>
      <w:r w:rsidRPr="00C6449B">
        <w:rPr>
          <w:i/>
          <w:iCs/>
          <w:lang w:val="en-US"/>
        </w:rPr>
        <w:t xml:space="preserve"> 1-H</w:t>
      </w:r>
      <w:r w:rsidRPr="00C6449B">
        <w:rPr>
          <w:lang w:val="en-US"/>
        </w:rPr>
        <w:t xml:space="preserve">, </w:t>
      </w:r>
      <w:r w:rsidRPr="00C6449B">
        <w:t xml:space="preserve">the EVM levels </w:t>
      </w:r>
      <w:r w:rsidRPr="00C6449B">
        <w:rPr>
          <w:rFonts w:eastAsia="SimSun"/>
          <w:lang w:val="en-US"/>
        </w:rPr>
        <w:t xml:space="preserve">of </w:t>
      </w:r>
      <w:r w:rsidRPr="00C6449B">
        <w:rPr>
          <w:rFonts w:eastAsia="SimSun"/>
        </w:rPr>
        <w:t xml:space="preserve">each </w:t>
      </w:r>
      <w:r w:rsidRPr="00C6449B">
        <w:rPr>
          <w:rFonts w:eastAsia="SimSun"/>
          <w:lang w:val="en-US"/>
        </w:rPr>
        <w:t xml:space="preserve">NR </w:t>
      </w:r>
      <w:r w:rsidRPr="00C6449B">
        <w:rPr>
          <w:rFonts w:eastAsia="SimSun"/>
        </w:rPr>
        <w:t>carrier</w:t>
      </w:r>
      <w:r w:rsidRPr="00C6449B">
        <w:t xml:space="preserve"> for different modulation schemes on PDSCH</w:t>
      </w:r>
      <w:r w:rsidRPr="00C6449B">
        <w:rPr>
          <w:rFonts w:eastAsia="SimSun"/>
          <w:lang w:val="en-US"/>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1462" w:name="_Toc13079640"/>
      <w:bookmarkStart w:id="1463" w:name="_Toc29811128"/>
      <w:bookmarkStart w:id="1464" w:name="_Toc29811579"/>
      <w:bookmarkStart w:id="1465" w:name="_Toc37268083"/>
      <w:bookmarkStart w:id="1466" w:name="_Toc37268534"/>
      <w:bookmarkStart w:id="1467" w:name="_Toc45893182"/>
      <w:bookmarkStart w:id="1468" w:name="_Toc53177346"/>
      <w:bookmarkStart w:id="1469" w:name="_Toc53177798"/>
      <w:bookmarkStart w:id="1470" w:name="_Toc61176432"/>
      <w:bookmarkStart w:id="1471" w:name="_Toc67916255"/>
      <w:bookmarkStart w:id="1472" w:name="_Toc74670473"/>
      <w:bookmarkStart w:id="1473" w:name="_Toc76542508"/>
      <w:bookmarkStart w:id="1474" w:name="_Toc82626440"/>
      <w:bookmarkStart w:id="1475" w:name="_Toc90414406"/>
      <w:bookmarkStart w:id="1476" w:name="_Toc106769495"/>
      <w:bookmarkStart w:id="1477" w:name="_Toc115184744"/>
      <w:bookmarkStart w:id="1478" w:name="_Toc138839246"/>
      <w:bookmarkStart w:id="1479" w:name="_Toc138932609"/>
      <w:bookmarkStart w:id="1480" w:name="_Toc138933062"/>
      <w:r w:rsidRPr="00C6449B">
        <w:t>6.5.2.3</w:t>
      </w:r>
      <w:r w:rsidRPr="00C6449B">
        <w:tab/>
        <w:t>EVM frame structure for measurement</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1481" w:name="_Toc13079641"/>
      <w:bookmarkStart w:id="1482" w:name="_Toc29811129"/>
      <w:bookmarkStart w:id="1483" w:name="_Toc29811580"/>
      <w:bookmarkStart w:id="1484" w:name="_Toc37268084"/>
      <w:bookmarkStart w:id="1485" w:name="_Toc37268535"/>
      <w:bookmarkStart w:id="1486" w:name="_Toc45893183"/>
      <w:bookmarkStart w:id="1487" w:name="_Toc53177347"/>
      <w:bookmarkStart w:id="1488" w:name="_Toc53177799"/>
      <w:bookmarkStart w:id="1489" w:name="_Toc61176433"/>
      <w:bookmarkStart w:id="1490" w:name="_Toc67916256"/>
      <w:bookmarkStart w:id="1491" w:name="_Toc74670474"/>
      <w:bookmarkStart w:id="1492" w:name="_Toc76542509"/>
      <w:bookmarkStart w:id="1493" w:name="_Toc82626441"/>
      <w:bookmarkStart w:id="1494" w:name="_Toc90414407"/>
      <w:bookmarkStart w:id="1495" w:name="_Toc106769496"/>
      <w:bookmarkStart w:id="1496" w:name="_Toc115184745"/>
      <w:bookmarkStart w:id="1497" w:name="_Toc138839247"/>
      <w:bookmarkStart w:id="1498" w:name="_Toc138932610"/>
      <w:bookmarkStart w:id="1499" w:name="_Toc138933063"/>
      <w:r w:rsidRPr="00C6449B">
        <w:t>6.5.3</w:t>
      </w:r>
      <w:r w:rsidRPr="00C6449B">
        <w:tab/>
        <w:t>Time alignment error</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016D6AFB" w14:textId="77777777" w:rsidR="00CF08D6" w:rsidRPr="00C6449B" w:rsidRDefault="00CF08D6" w:rsidP="00CF08D6">
      <w:pPr>
        <w:pStyle w:val="Heading4"/>
      </w:pPr>
      <w:bookmarkStart w:id="1500" w:name="_Toc13079642"/>
      <w:bookmarkStart w:id="1501" w:name="_Toc29811130"/>
      <w:bookmarkStart w:id="1502" w:name="_Toc29811581"/>
      <w:bookmarkStart w:id="1503" w:name="_Toc37268085"/>
      <w:bookmarkStart w:id="1504" w:name="_Toc37268536"/>
      <w:bookmarkStart w:id="1505" w:name="_Toc45893184"/>
      <w:bookmarkStart w:id="1506" w:name="_Toc53177348"/>
      <w:bookmarkStart w:id="1507" w:name="_Toc53177800"/>
      <w:bookmarkStart w:id="1508" w:name="_Toc61176434"/>
      <w:bookmarkStart w:id="1509" w:name="_Toc67916257"/>
      <w:bookmarkStart w:id="1510" w:name="_Toc74670475"/>
      <w:bookmarkStart w:id="1511" w:name="_Toc76542510"/>
      <w:bookmarkStart w:id="1512" w:name="_Toc82626442"/>
      <w:bookmarkStart w:id="1513" w:name="_Toc90414408"/>
      <w:bookmarkStart w:id="1514" w:name="_Toc106769497"/>
      <w:bookmarkStart w:id="1515" w:name="_Toc115184746"/>
      <w:bookmarkStart w:id="1516" w:name="_Toc138839248"/>
      <w:bookmarkStart w:id="1517" w:name="_Toc138932611"/>
      <w:bookmarkStart w:id="1518" w:name="_Toc138933064"/>
      <w:r w:rsidRPr="00C6449B">
        <w:t>6.5.3.1</w:t>
      </w:r>
      <w:r w:rsidRPr="00C6449B">
        <w:tab/>
        <w:t>General</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1519" w:name="_Toc13079643"/>
      <w:bookmarkStart w:id="1520" w:name="_Toc29811131"/>
      <w:bookmarkStart w:id="1521" w:name="_Toc29811582"/>
      <w:bookmarkStart w:id="1522" w:name="_Toc37268086"/>
      <w:bookmarkStart w:id="1523" w:name="_Toc37268537"/>
      <w:bookmarkStart w:id="1524" w:name="_Toc45893185"/>
      <w:bookmarkStart w:id="1525" w:name="_Toc53177349"/>
      <w:bookmarkStart w:id="1526" w:name="_Toc53177801"/>
      <w:bookmarkStart w:id="1527" w:name="_Toc61176435"/>
      <w:bookmarkStart w:id="1528" w:name="_Toc67916258"/>
      <w:bookmarkStart w:id="1529" w:name="_Toc74670476"/>
      <w:bookmarkStart w:id="1530" w:name="_Toc76542511"/>
      <w:bookmarkStart w:id="1531" w:name="_Toc82626443"/>
      <w:bookmarkStart w:id="1532" w:name="_Toc90414409"/>
      <w:bookmarkStart w:id="1533" w:name="_Toc106769498"/>
      <w:bookmarkStart w:id="1534" w:name="_Toc115184747"/>
      <w:bookmarkStart w:id="1535" w:name="_Toc138839249"/>
      <w:bookmarkStart w:id="1536" w:name="_Toc138932612"/>
      <w:bookmarkStart w:id="1537" w:name="_Toc138933065"/>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1519"/>
      <w:r w:rsidR="00BE7C7C" w:rsidRPr="00C6449B">
        <w:rPr>
          <w:lang w:eastAsia="ja-JP"/>
        </w:rPr>
        <w:t>and</w:t>
      </w:r>
      <w:r w:rsidR="00BE7C7C" w:rsidRPr="00C6449B">
        <w:rPr>
          <w:rFonts w:hint="eastAsia"/>
          <w:lang w:val="en-US"/>
        </w:rPr>
        <w:t xml:space="preserve"> </w:t>
      </w:r>
      <w:r w:rsidR="00BE7C7C" w:rsidRPr="00C6449B">
        <w:rPr>
          <w:i/>
          <w:lang w:eastAsia="ja-JP"/>
        </w:rPr>
        <w:t>BS type</w:t>
      </w:r>
      <w:r w:rsidR="00BE7C7C" w:rsidRPr="00C6449B">
        <w:rPr>
          <w:lang w:eastAsia="ja-JP"/>
        </w:rPr>
        <w:t xml:space="preserve"> 1-H</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 260ns.</w:t>
      </w:r>
    </w:p>
    <w:p w14:paraId="0D35EF00" w14:textId="77777777" w:rsidR="00CF08D6" w:rsidRPr="00C6449B" w:rsidRDefault="00CF08D6" w:rsidP="00CF08D6">
      <w:r w:rsidRPr="00C6449B">
        <w:t xml:space="preserve">For intra-band non-contiguous </w:t>
      </w:r>
      <w:r w:rsidRPr="00C6449B">
        <w:rPr>
          <w:i/>
        </w:rPr>
        <w:t>carrier aggregation</w:t>
      </w:r>
      <w:r w:rsidRPr="00C6449B">
        <w:t>, with or without MIMO, TAE shall not exceed 3</w:t>
      </w:r>
      <w:bookmarkStart w:id="1538" w:name="OLE_LINK264"/>
      <w:bookmarkStart w:id="1539" w:name="OLE_LINK265"/>
      <w:r w:rsidRPr="00C6449B">
        <w:rPr>
          <w:rFonts w:cs="Arial"/>
        </w:rPr>
        <w:t>µs</w:t>
      </w:r>
      <w:bookmarkEnd w:id="1538"/>
      <w:bookmarkEnd w:id="1539"/>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with or without MIMO, TAE shall not exceed 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1540" w:name="_Toc13079644"/>
      <w:bookmarkStart w:id="1541" w:name="_Toc29811132"/>
      <w:bookmarkStart w:id="1542" w:name="_Toc29811583"/>
      <w:bookmarkStart w:id="1543" w:name="_Toc37268087"/>
      <w:bookmarkStart w:id="1544" w:name="_Toc37268538"/>
      <w:bookmarkStart w:id="1545" w:name="_Toc45893186"/>
      <w:bookmarkStart w:id="1546" w:name="_Toc53177350"/>
      <w:bookmarkStart w:id="1547" w:name="_Toc53177802"/>
      <w:bookmarkStart w:id="1548" w:name="_Toc61176436"/>
      <w:bookmarkStart w:id="1549" w:name="_Toc67916259"/>
      <w:bookmarkStart w:id="1550" w:name="_Toc74670477"/>
      <w:bookmarkStart w:id="1551" w:name="_Toc76542512"/>
      <w:bookmarkStart w:id="1552" w:name="_Toc82626444"/>
      <w:bookmarkStart w:id="1553" w:name="_Toc90414410"/>
      <w:bookmarkStart w:id="1554" w:name="_Toc106769499"/>
      <w:bookmarkStart w:id="1555" w:name="_Toc115184748"/>
      <w:bookmarkStart w:id="1556" w:name="_Toc138839250"/>
      <w:bookmarkStart w:id="1557" w:name="_Toc138932613"/>
      <w:bookmarkStart w:id="1558" w:name="_Toc138933066"/>
      <w:r w:rsidRPr="00C6449B">
        <w:t>6.6</w:t>
      </w:r>
      <w:r w:rsidRPr="00C6449B">
        <w:tab/>
        <w:t>Unwanted emissions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5D5CF202" w14:textId="77777777" w:rsidR="00CF08D6" w:rsidRPr="00C6449B" w:rsidRDefault="00CF08D6" w:rsidP="00CF08D6">
      <w:pPr>
        <w:pStyle w:val="Heading3"/>
      </w:pPr>
      <w:bookmarkStart w:id="1559" w:name="_Toc13079645"/>
      <w:bookmarkStart w:id="1560" w:name="_Toc29811133"/>
      <w:bookmarkStart w:id="1561" w:name="_Toc29811584"/>
      <w:bookmarkStart w:id="1562" w:name="_Toc37268088"/>
      <w:bookmarkStart w:id="1563" w:name="_Toc37268539"/>
      <w:bookmarkStart w:id="1564" w:name="_Toc45893187"/>
      <w:bookmarkStart w:id="1565" w:name="_Toc53177351"/>
      <w:bookmarkStart w:id="1566" w:name="_Toc53177803"/>
      <w:bookmarkStart w:id="1567" w:name="_Toc61176437"/>
      <w:bookmarkStart w:id="1568" w:name="_Toc67916260"/>
      <w:bookmarkStart w:id="1569" w:name="_Toc74670478"/>
      <w:bookmarkStart w:id="1570" w:name="_Toc76542513"/>
      <w:bookmarkStart w:id="1571" w:name="_Toc82626445"/>
      <w:bookmarkStart w:id="1572" w:name="_Toc90414411"/>
      <w:bookmarkStart w:id="1573" w:name="_Toc106769500"/>
      <w:bookmarkStart w:id="1574" w:name="_Toc115184749"/>
      <w:bookmarkStart w:id="1575" w:name="_Toc138839251"/>
      <w:bookmarkStart w:id="1576" w:name="_Toc138932614"/>
      <w:bookmarkStart w:id="1577" w:name="_Toc138933067"/>
      <w:r w:rsidRPr="00C6449B">
        <w:t>6.6.1</w:t>
      </w:r>
      <w:r w:rsidRPr="00C6449B">
        <w:tab/>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rPr>
      </w:pPr>
      <w:r w:rsidRPr="00C6449B">
        <w:rPr>
          <w:rFonts w:cs="v5.0.0"/>
        </w:rPr>
        <w:t xml:space="preserve">The out-of-band emissions requirement for the BS transmitter is specified both in terms of </w:t>
      </w:r>
      <w:bookmarkStart w:id="1578" w:name="_Hlk497217795"/>
      <w:r w:rsidRPr="00C6449B">
        <w:rPr>
          <w:rFonts w:cs="v5.0.0"/>
        </w:rPr>
        <w:t xml:space="preserve">Adjacent Channel Leakage power Ratio </w:t>
      </w:r>
      <w:bookmarkEnd w:id="157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pPr>
            <w:bookmarkStart w:id="1579" w:name="OLE_LINK95"/>
            <w:bookmarkStart w:id="1580" w:name="OLE_LINK96"/>
            <w:r w:rsidRPr="00C6449B">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rPr>
            </w:pPr>
            <w:bookmarkStart w:id="1581" w:name="_Hlk502677945"/>
            <w:r w:rsidRPr="00C6449B">
              <w:rPr>
                <w:i/>
              </w:rPr>
              <w:t>BS type 1-H</w:t>
            </w:r>
          </w:p>
        </w:tc>
        <w:tc>
          <w:tcPr>
            <w:tcW w:w="0" w:type="auto"/>
            <w:shd w:val="clear" w:color="auto" w:fill="auto"/>
          </w:tcPr>
          <w:p w14:paraId="453163D2" w14:textId="77777777" w:rsidR="00CF08D6" w:rsidRPr="00C6449B" w:rsidRDefault="00CF08D6" w:rsidP="00CF08D6">
            <w:pPr>
              <w:pStyle w:val="TAC"/>
            </w:pPr>
            <w:bookmarkStart w:id="1582" w:name="OLE_LINK66"/>
            <w:bookmarkStart w:id="158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584" w:name="OLE_LINK21"/>
            <w:r w:rsidRPr="00C6449B">
              <w:t xml:space="preserve">&lt; </w:t>
            </w:r>
            <w:bookmarkEnd w:id="1584"/>
            <w:r w:rsidRPr="00C6449B">
              <w:t xml:space="preserve">100 MHz  </w:t>
            </w:r>
            <w:bookmarkEnd w:id="1582"/>
            <w:bookmarkEnd w:id="1583"/>
          </w:p>
        </w:tc>
        <w:tc>
          <w:tcPr>
            <w:tcW w:w="0" w:type="auto"/>
            <w:shd w:val="clear" w:color="auto" w:fill="auto"/>
          </w:tcPr>
          <w:p w14:paraId="12CF5B90" w14:textId="77777777" w:rsidR="00CF08D6" w:rsidRPr="00C6449B" w:rsidRDefault="00CF08D6" w:rsidP="00CF08D6">
            <w:pPr>
              <w:pStyle w:val="TAC"/>
            </w:pPr>
            <w:bookmarkStart w:id="1585" w:name="OLE_LINK64"/>
            <w:bookmarkStart w:id="1586" w:name="OLE_LINK65"/>
            <w:r w:rsidRPr="00C6449B">
              <w:t xml:space="preserve">10 </w:t>
            </w:r>
            <w:bookmarkEnd w:id="1585"/>
            <w:bookmarkEnd w:id="158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t xml:space="preserve">100 MHz </w:t>
            </w:r>
            <w:r w:rsidRPr="00C6449B">
              <w:sym w:font="Symbol" w:char="00A3"/>
            </w:r>
            <w:r w:rsidRPr="00C6449B">
              <w:rPr>
                <w:rFonts w:hint="eastAsia"/>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t xml:space="preserve"> 900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158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587" w:name="OLE_LINK27"/>
            <w:bookmarkStart w:id="1588" w:name="OLE_LINK28"/>
            <w:r w:rsidRPr="00C6449B">
              <w:sym w:font="Symbol" w:char="00A3"/>
            </w:r>
            <w:bookmarkEnd w:id="1587"/>
            <w:bookmarkEnd w:id="1588"/>
            <w:r w:rsidRPr="00C6449B">
              <w:t xml:space="preserve"> 200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t xml:space="preserve">200 MHz &lt; </w:t>
            </w:r>
            <w:bookmarkStart w:id="158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t xml:space="preserve"> 900 MHz</w:t>
            </w:r>
            <w:bookmarkEnd w:id="158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1579"/>
      <w:bookmarkEnd w:id="158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1590" w:name="_Toc13079646"/>
      <w:bookmarkStart w:id="1591" w:name="_Toc29811134"/>
      <w:bookmarkStart w:id="1592" w:name="_Toc29811585"/>
      <w:bookmarkStart w:id="1593" w:name="_Toc37268089"/>
      <w:bookmarkStart w:id="1594" w:name="_Toc37268540"/>
      <w:bookmarkStart w:id="1595" w:name="_Toc45893188"/>
      <w:bookmarkStart w:id="1596" w:name="_Toc53177352"/>
      <w:bookmarkStart w:id="1597" w:name="_Toc53177804"/>
      <w:bookmarkStart w:id="1598" w:name="_Toc61176438"/>
      <w:bookmarkStart w:id="1599" w:name="_Toc67916261"/>
      <w:bookmarkStart w:id="1600" w:name="_Toc74670479"/>
      <w:bookmarkStart w:id="1601" w:name="_Toc76542514"/>
      <w:bookmarkStart w:id="1602" w:name="_Toc82626446"/>
      <w:bookmarkStart w:id="1603" w:name="_Toc90414412"/>
      <w:bookmarkStart w:id="1604" w:name="_Toc106769501"/>
      <w:bookmarkStart w:id="1605" w:name="_Toc115184750"/>
      <w:bookmarkStart w:id="1606" w:name="_Toc138839252"/>
      <w:bookmarkStart w:id="1607" w:name="_Toc138932615"/>
      <w:bookmarkStart w:id="1608" w:name="_Toc138933068"/>
      <w:r w:rsidRPr="00C6449B">
        <w:t>6.6.2</w:t>
      </w:r>
      <w:r w:rsidRPr="00C6449B">
        <w:tab/>
        <w:t>Occupied bandwidth</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34C80580" w14:textId="77777777" w:rsidR="00CF08D6" w:rsidRPr="00C6449B" w:rsidRDefault="00CF08D6" w:rsidP="00CF08D6">
      <w:pPr>
        <w:pStyle w:val="Heading4"/>
      </w:pPr>
      <w:bookmarkStart w:id="1609" w:name="_Toc13079647"/>
      <w:bookmarkStart w:id="1610" w:name="_Toc29811135"/>
      <w:bookmarkStart w:id="1611" w:name="_Toc29811586"/>
      <w:bookmarkStart w:id="1612" w:name="_Toc37268090"/>
      <w:bookmarkStart w:id="1613" w:name="_Toc37268541"/>
      <w:bookmarkStart w:id="1614" w:name="_Toc45893189"/>
      <w:bookmarkStart w:id="1615" w:name="_Toc53177353"/>
      <w:bookmarkStart w:id="1616" w:name="_Toc53177805"/>
      <w:bookmarkStart w:id="1617" w:name="_Toc61176439"/>
      <w:bookmarkStart w:id="1618" w:name="_Toc67916262"/>
      <w:bookmarkStart w:id="1619" w:name="_Toc74670480"/>
      <w:bookmarkStart w:id="1620" w:name="_Toc76542515"/>
      <w:bookmarkStart w:id="1621" w:name="_Toc82626447"/>
      <w:bookmarkStart w:id="1622" w:name="_Toc90414413"/>
      <w:bookmarkStart w:id="1623" w:name="_Toc106769502"/>
      <w:bookmarkStart w:id="1624" w:name="_Toc115184751"/>
      <w:bookmarkStart w:id="1625" w:name="_Toc138839253"/>
      <w:bookmarkStart w:id="1626" w:name="_Toc138932616"/>
      <w:bookmarkStart w:id="1627" w:name="_Toc138933069"/>
      <w:r w:rsidRPr="00C6449B">
        <w:t>6.6.2.1</w:t>
      </w:r>
      <w:r w:rsidRPr="00C6449B">
        <w:tab/>
        <w:t>General</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7887D0F2" w14:textId="77777777" w:rsidR="00CF08D6" w:rsidRPr="00C6449B" w:rsidRDefault="00CF08D6" w:rsidP="00CF08D6">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1628" w:name="_Toc13079648"/>
      <w:bookmarkStart w:id="1629" w:name="_Toc29811136"/>
      <w:bookmarkStart w:id="1630" w:name="_Toc29811587"/>
      <w:bookmarkStart w:id="1631" w:name="_Toc37268091"/>
      <w:bookmarkStart w:id="1632" w:name="_Toc37268542"/>
      <w:bookmarkStart w:id="1633" w:name="_Toc45893190"/>
      <w:bookmarkStart w:id="1634" w:name="_Toc53177354"/>
      <w:bookmarkStart w:id="1635" w:name="_Toc53177806"/>
      <w:bookmarkStart w:id="1636" w:name="_Toc61176440"/>
      <w:bookmarkStart w:id="1637" w:name="_Toc67916263"/>
      <w:bookmarkStart w:id="1638" w:name="_Toc74670481"/>
      <w:bookmarkStart w:id="1639" w:name="_Toc76542516"/>
      <w:bookmarkStart w:id="1640" w:name="_Toc82626448"/>
      <w:bookmarkStart w:id="1641" w:name="_Toc90414414"/>
      <w:bookmarkStart w:id="1642" w:name="_Toc106769503"/>
      <w:bookmarkStart w:id="1643" w:name="_Toc115184752"/>
      <w:bookmarkStart w:id="1644" w:name="_Toc138839254"/>
      <w:bookmarkStart w:id="1645" w:name="_Toc138932617"/>
      <w:bookmarkStart w:id="1646" w:name="_Toc138933070"/>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rPr>
        <w:t xml:space="preserve">BS type </w:t>
      </w:r>
      <w:r w:rsidRPr="00C6449B">
        <w:rPr>
          <w:i/>
        </w:rPr>
        <w:t>1-H</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rPr>
        <w:t xml:space="preserve">BS </w:t>
      </w:r>
      <w:r w:rsidRPr="00C6449B">
        <w:rPr>
          <w:bCs/>
          <w:i/>
          <w:iCs/>
        </w:rPr>
        <w:t>Channel Bandwidth</w:t>
      </w:r>
      <w:r w:rsidRPr="00C6449B">
        <w:rPr>
          <w:rFonts w:eastAsia="SimSun"/>
          <w:bCs/>
          <w:lang w:val="en-US"/>
        </w:rPr>
        <w:t>.</w:t>
      </w:r>
    </w:p>
    <w:p w14:paraId="7D97B8F7" w14:textId="77777777" w:rsidR="00CF08D6" w:rsidRPr="00C6449B" w:rsidRDefault="00CF08D6" w:rsidP="00CF08D6">
      <w:pPr>
        <w:pStyle w:val="Heading3"/>
      </w:pPr>
      <w:bookmarkStart w:id="1647" w:name="_Toc13079649"/>
      <w:bookmarkStart w:id="1648" w:name="_Toc29811137"/>
      <w:bookmarkStart w:id="1649" w:name="_Toc29811588"/>
      <w:bookmarkStart w:id="1650" w:name="_Toc37268092"/>
      <w:bookmarkStart w:id="1651" w:name="_Toc37268543"/>
      <w:bookmarkStart w:id="1652" w:name="_Toc45893191"/>
      <w:bookmarkStart w:id="1653" w:name="_Toc53177355"/>
      <w:bookmarkStart w:id="1654" w:name="_Toc53177807"/>
      <w:bookmarkStart w:id="1655" w:name="_Toc61176441"/>
      <w:bookmarkStart w:id="1656" w:name="_Toc67916264"/>
      <w:bookmarkStart w:id="1657" w:name="_Toc74670482"/>
      <w:bookmarkStart w:id="1658" w:name="_Toc76542517"/>
      <w:bookmarkStart w:id="1659" w:name="_Toc82626449"/>
      <w:bookmarkStart w:id="1660" w:name="_Toc90414415"/>
      <w:bookmarkStart w:id="1661" w:name="_Toc106769504"/>
      <w:bookmarkStart w:id="1662" w:name="_Toc115184753"/>
      <w:bookmarkStart w:id="1663" w:name="_Toc138839255"/>
      <w:bookmarkStart w:id="1664" w:name="_Toc138932618"/>
      <w:bookmarkStart w:id="1665" w:name="_Toc138933071"/>
      <w:r w:rsidRPr="00C6449B">
        <w:t>6.6.3</w:t>
      </w:r>
      <w:r w:rsidRPr="00C6449B">
        <w:tab/>
        <w:t>Adjacent Channel Leakage Power Ratio</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409FD317" w14:textId="77777777" w:rsidR="00CF08D6" w:rsidRPr="00C6449B" w:rsidRDefault="00CF08D6" w:rsidP="00CF08D6">
      <w:pPr>
        <w:pStyle w:val="Heading4"/>
      </w:pPr>
      <w:bookmarkStart w:id="1666" w:name="_Toc13079650"/>
      <w:bookmarkStart w:id="1667" w:name="_Toc29811138"/>
      <w:bookmarkStart w:id="1668" w:name="_Toc29811589"/>
      <w:bookmarkStart w:id="1669" w:name="_Toc37268093"/>
      <w:bookmarkStart w:id="1670" w:name="_Toc37268544"/>
      <w:bookmarkStart w:id="1671" w:name="_Toc45893192"/>
      <w:bookmarkStart w:id="1672" w:name="_Toc53177356"/>
      <w:bookmarkStart w:id="1673" w:name="_Toc53177808"/>
      <w:bookmarkStart w:id="1674" w:name="_Toc61176442"/>
      <w:bookmarkStart w:id="1675" w:name="_Toc67916265"/>
      <w:bookmarkStart w:id="1676" w:name="_Toc74670483"/>
      <w:bookmarkStart w:id="1677" w:name="_Toc76542518"/>
      <w:bookmarkStart w:id="1678" w:name="_Toc82626450"/>
      <w:bookmarkStart w:id="1679" w:name="_Toc90414416"/>
      <w:bookmarkStart w:id="1680" w:name="_Toc106769505"/>
      <w:bookmarkStart w:id="1681" w:name="_Toc115184754"/>
      <w:bookmarkStart w:id="1682" w:name="_Toc138839256"/>
      <w:bookmarkStart w:id="1683" w:name="_Toc138932619"/>
      <w:bookmarkStart w:id="1684" w:name="_Toc138933072"/>
      <w:r w:rsidRPr="00C6449B">
        <w:t>6.6.3.1</w:t>
      </w:r>
      <w:r w:rsidRPr="00C6449B">
        <w:tab/>
        <w:t>General</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outside the </w:t>
      </w:r>
      <w:r w:rsidRPr="00C6449B">
        <w:rPr>
          <w:i/>
        </w:rPr>
        <w:t>Base Station RF Bandwidth</w:t>
      </w:r>
      <w:r w:rsidRPr="00C6449B">
        <w:t xml:space="preserve"> or </w:t>
      </w:r>
      <w:r w:rsidRPr="00C6449B">
        <w:rPr>
          <w:i/>
        </w:rPr>
        <w:t>Radio Bandwidth</w:t>
      </w:r>
      <w:r w:rsidRPr="00C6449B">
        <w:t xml:space="preserve"> whatever the type of transmitter considered (single carrier or multi-carrier) and for all transmission modes foreseen by the manufacturer’s specification.</w:t>
      </w:r>
    </w:p>
    <w:p w14:paraId="6035B13B" w14:textId="2528C5D5" w:rsidR="00CF08D6" w:rsidRPr="00C6449B" w:rsidRDefault="00CF08D6" w:rsidP="00CF08D6">
      <w:pPr>
        <w:rPr>
          <w:lang w:eastAsia="ko-KR"/>
        </w:rPr>
      </w:pPr>
      <w:bookmarkStart w:id="1685"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bookmarkStart w:id="1686" w:name="_Hlk508123095"/>
      <w:bookmarkEnd w:id="1685"/>
      <w:r w:rsidRPr="00C6449B">
        <w:t>F</w:t>
      </w:r>
      <w:r w:rsidRPr="00C6449B">
        <w:rPr>
          <w:lang w:eastAsia="ko-KR"/>
        </w:rPr>
        <w:t>or a</w:t>
      </w:r>
      <w:r w:rsidRPr="00C6449B">
        <w:t xml:space="preserve"> </w:t>
      </w:r>
      <w:r w:rsidRPr="00C6449B">
        <w:rPr>
          <w:i/>
        </w:rPr>
        <w:t>multi-band connector</w:t>
      </w:r>
      <w:r w:rsidRPr="00C6449B">
        <w:rPr>
          <w:lang w:eastAsia="ko-KR"/>
        </w:rPr>
        <w:t xml:space="preserve">, the ACLR </w:t>
      </w:r>
      <w:r w:rsidRPr="00C6449B">
        <w:t xml:space="preserve">requirement in </w:t>
      </w:r>
      <w:r w:rsidR="00B41384" w:rsidRPr="00C6449B">
        <w:t>clause</w:t>
      </w:r>
      <w:r w:rsidRPr="00C6449B">
        <w:t xml:space="preserve"> 6.6.3.2 shall apply in </w:t>
      </w:r>
      <w:r w:rsidRPr="00C6449B">
        <w:rPr>
          <w:i/>
          <w:lang w:eastAsia="ko-KR"/>
        </w:rPr>
        <w:t>Inter RF Bandwidth</w:t>
      </w:r>
      <w:r w:rsidRPr="00C6449B">
        <w:rPr>
          <w:i/>
        </w:rPr>
        <w:t xml:space="preserve"> gaps</w:t>
      </w:r>
      <w:r w:rsidRPr="00C6449B">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686"/>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687" w:name="_Toc13079651"/>
      <w:bookmarkStart w:id="1688" w:name="_Toc29811139"/>
      <w:bookmarkStart w:id="1689" w:name="_Toc29811590"/>
      <w:bookmarkStart w:id="1690" w:name="_Toc37268094"/>
      <w:bookmarkStart w:id="1691" w:name="_Toc37268545"/>
      <w:bookmarkStart w:id="1692" w:name="_Toc45893193"/>
      <w:bookmarkStart w:id="1693" w:name="_Toc53177357"/>
      <w:bookmarkStart w:id="1694" w:name="_Toc53177809"/>
      <w:bookmarkStart w:id="1695" w:name="_Toc61176443"/>
      <w:bookmarkStart w:id="1696" w:name="_Toc67916266"/>
      <w:bookmarkStart w:id="1697" w:name="_Toc74670484"/>
      <w:bookmarkStart w:id="1698" w:name="_Toc76542519"/>
      <w:bookmarkStart w:id="1699" w:name="_Toc82626451"/>
      <w:bookmarkStart w:id="1700" w:name="_Toc90414417"/>
      <w:bookmarkStart w:id="1701" w:name="_Toc106769506"/>
      <w:bookmarkStart w:id="1702" w:name="_Toc115184755"/>
      <w:bookmarkStart w:id="1703" w:name="_Toc138839257"/>
      <w:bookmarkStart w:id="1704" w:name="_Toc138932620"/>
      <w:bookmarkStart w:id="1705" w:name="_Toc138933073"/>
      <w:r w:rsidRPr="00C6449B">
        <w:t>6.6.3.2</w:t>
      </w:r>
      <w:r w:rsidRPr="00C6449B">
        <w:tab/>
      </w:r>
      <w:r w:rsidRPr="00C6449B">
        <w:rPr>
          <w:lang w:val="en-US"/>
        </w:rPr>
        <w:t xml:space="preserve">Limits and </w:t>
      </w:r>
      <w:r w:rsidRPr="00C6449B">
        <w:rPr>
          <w:i/>
        </w:rPr>
        <w:t>Basic limits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rPr>
        <w:t xml:space="preserve">unpaired </w:t>
      </w:r>
      <w:r w:rsidRPr="00C6449B">
        <w:rPr>
          <w:rFonts w:cs="v5.0.0"/>
        </w:rPr>
        <w:t>spectrum, the ACLR shall be higher than the value specified in table 6.6.</w:t>
      </w:r>
      <w:r w:rsidRPr="00C6449B">
        <w:rPr>
          <w:rFonts w:eastAsia="SimSun" w:cs="v5.0.0"/>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rPr>
      </w:pPr>
      <w:r w:rsidRPr="00C6449B">
        <w:t>Table 6.6.</w:t>
      </w:r>
      <w:r w:rsidRPr="00C6449B">
        <w:rPr>
          <w:rFonts w:eastAsia="SimSu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13262E">
        <w:trPr>
          <w:cantSplit/>
          <w:jc w:val="center"/>
        </w:trPr>
        <w:tc>
          <w:tcPr>
            <w:tcW w:w="2202" w:type="dxa"/>
            <w:tcBorders>
              <w:top w:val="single" w:sz="4" w:space="0" w:color="auto"/>
            </w:tcBorders>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Borders>
              <w:top w:val="single" w:sz="4" w:space="0" w:color="auto"/>
            </w:tcBorders>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Borders>
              <w:top w:val="single" w:sz="4" w:space="0" w:color="auto"/>
            </w:tcBorders>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Borders>
              <w:top w:val="single" w:sz="4" w:space="0" w:color="auto"/>
            </w:tcBorders>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Borders>
              <w:top w:val="single" w:sz="4" w:space="0" w:color="auto"/>
            </w:tcBorders>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rPr>
            </w:pPr>
            <w:r w:rsidRPr="00C6449B">
              <w:rPr>
                <w:rFonts w:cs="v5.0.0"/>
              </w:rPr>
              <w:t>5, 10, 15, 20</w:t>
            </w:r>
            <w:r w:rsidRPr="00C6449B">
              <w:rPr>
                <w:rFonts w:eastAsia="SimSun" w:cs="v5.0.0"/>
              </w:rPr>
              <w:t>, 25, 30, 40, 50, 60, 70, 80, 90,100</w:t>
            </w:r>
            <w:r w:rsidRPr="00C6449B" w:rsidDel="006E53BE">
              <w:rPr>
                <w:rFonts w:eastAsia="SimSun" w:cs="v5.0.0"/>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rPr>
            </w:pPr>
            <w:r w:rsidRPr="00C6449B">
              <w:rPr>
                <w:rFonts w:eastAsia="SimSun" w:cs="v5.0.0"/>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rPr>
            </w:pPr>
            <w:r w:rsidRPr="00C6449B">
              <w:rPr>
                <w:rFonts w:cs="Arial"/>
              </w:rPr>
              <w:t>NOTE 3:</w:t>
            </w:r>
            <w:r w:rsidRPr="00C6449B">
              <w:rPr>
                <w:rFonts w:cs="Arial"/>
              </w:rPr>
              <w:tab/>
            </w:r>
            <w:r w:rsidRPr="00C6449B">
              <w:rPr>
                <w:rFonts w:eastAsia="SimSun" w:cs="Arial"/>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706" w:name="_Hlk508123340"/>
      <w:r w:rsidRPr="00C6449B">
        <w:rPr>
          <w:rFonts w:cs="v5.0.0"/>
          <w:i/>
          <w:iCs/>
          <w:lang w:val="en-US"/>
        </w:rPr>
        <w:t xml:space="preserve">basic </w:t>
      </w:r>
      <w:r w:rsidRPr="00C6449B">
        <w:rPr>
          <w:rFonts w:cs="v5.0.0"/>
          <w:i/>
        </w:rPr>
        <w:t>limit</w:t>
      </w:r>
      <w:r w:rsidRPr="00C6449B">
        <w:rPr>
          <w:rFonts w:cs="v5.0.0"/>
        </w:rPr>
        <w:t xml:space="preserve"> is</w:t>
      </w:r>
      <w:bookmarkEnd w:id="1706"/>
      <w:r w:rsidRPr="00C6449B">
        <w:rPr>
          <w:rFonts w:cs="v5.0.0"/>
        </w:rPr>
        <w:t xml:space="preserve"> specified in table 6.6.</w:t>
      </w:r>
      <w:r w:rsidRPr="00C6449B">
        <w:rPr>
          <w:rFonts w:eastAsia="SimSun" w:cs="v5.0.0"/>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rPr>
      </w:pPr>
      <w:r w:rsidRPr="00C6449B">
        <w:t>Table 6.6.</w:t>
      </w:r>
      <w:r w:rsidRPr="00C6449B">
        <w:rPr>
          <w:rFonts w:eastAsia="SimSun"/>
        </w:rPr>
        <w:t>3</w:t>
      </w:r>
      <w:r w:rsidRPr="00C6449B">
        <w:t xml:space="preserve">.2-2: Base station ACLR absolute </w:t>
      </w:r>
      <w:r w:rsidRPr="00C6449B">
        <w:rPr>
          <w:rFonts w:cs="v5.0.0"/>
          <w:i/>
          <w:iCs/>
          <w:lang w:val="en-US"/>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rPr>
          <w:lang w:eastAsia="ko-KR"/>
        </w:rPr>
      </w:pPr>
    </w:p>
    <w:p w14:paraId="118F7128" w14:textId="77777777" w:rsidR="00CF08D6" w:rsidRPr="00C6449B" w:rsidRDefault="00CF08D6" w:rsidP="00CF08D6">
      <w:pPr>
        <w:rPr>
          <w:rFonts w:cs="v5.0.0"/>
          <w:lang w:eastAsia="ko-KR"/>
        </w:rPr>
      </w:pPr>
      <w:bookmarkStart w:id="1707"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657"/>
        <w:gridCol w:w="2042"/>
        <w:gridCol w:w="1220"/>
        <w:gridCol w:w="1956"/>
        <w:gridCol w:w="754"/>
      </w:tblGrid>
      <w:tr w:rsidR="003359CC" w:rsidRPr="00C6449B" w14:paraId="3EB2290A" w14:textId="77777777" w:rsidTr="0013262E">
        <w:trPr>
          <w:cantSplit/>
          <w:jc w:val="center"/>
        </w:trPr>
        <w:tc>
          <w:tcPr>
            <w:tcW w:w="0" w:type="auto"/>
            <w:tcBorders>
              <w:top w:val="single" w:sz="4" w:space="0" w:color="auto"/>
              <w:left w:val="single" w:sz="6" w:space="0" w:color="auto"/>
              <w:bottom w:val="single" w:sz="6" w:space="0" w:color="auto"/>
              <w:right w:val="single" w:sz="6" w:space="0" w:color="auto"/>
            </w:tcBorders>
            <w:hideMark/>
          </w:tcPr>
          <w:p w14:paraId="39C019D3" w14:textId="095F8A79"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C6449B">
              <w:rPr>
                <w:rFonts w:cs="Arial"/>
              </w:rPr>
              <w:t>BW</w:t>
            </w:r>
            <w:r w:rsidRPr="00C6449B">
              <w:rPr>
                <w:rFonts w:cs="Arial"/>
                <w:vertAlign w:val="subscript"/>
              </w:rPr>
              <w:t>Channel</w:t>
            </w:r>
            <w:r w:rsidRPr="00C6449B">
              <w:t xml:space="preserve"> (MHz) </w:t>
            </w:r>
          </w:p>
        </w:tc>
        <w:tc>
          <w:tcPr>
            <w:tcW w:w="0" w:type="auto"/>
            <w:tcBorders>
              <w:top w:val="single" w:sz="4" w:space="0" w:color="auto"/>
              <w:left w:val="single" w:sz="6" w:space="0" w:color="auto"/>
              <w:bottom w:val="single" w:sz="6" w:space="0" w:color="auto"/>
              <w:right w:val="single" w:sz="6" w:space="0" w:color="auto"/>
            </w:tcBorders>
            <w:hideMark/>
          </w:tcPr>
          <w:p w14:paraId="19AB91FD" w14:textId="22AB47F6" w:rsidR="003359CC" w:rsidRPr="00C6449B" w:rsidRDefault="003359CC" w:rsidP="003359CC">
            <w:pPr>
              <w:pStyle w:val="TAH"/>
              <w:rPr>
                <w:rFonts w:cs="Arial"/>
                <w:szCs w:val="18"/>
              </w:rPr>
            </w:pPr>
            <w:r w:rsidRPr="00C6449B">
              <w:rPr>
                <w:rFonts w:cs="Arial"/>
                <w:i/>
                <w:szCs w:val="18"/>
              </w:rPr>
              <w:t>Sub-block</w:t>
            </w:r>
            <w:r w:rsidRPr="00C6449B">
              <w:rPr>
                <w:rFonts w:cs="Arial"/>
                <w:szCs w:val="18"/>
              </w:rPr>
              <w:t xml:space="preserve"> or </w:t>
            </w:r>
            <w:r w:rsidRPr="00C6449B">
              <w:rPr>
                <w:rFonts w:cs="Arial"/>
                <w:i/>
                <w:szCs w:val="18"/>
              </w:rPr>
              <w:t>Inter RF Bandwidth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660C64AF"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or </w:t>
            </w:r>
            <w:r w:rsidRPr="00C6449B">
              <w:rPr>
                <w:rFonts w:eastAsia="SimSun"/>
                <w:i/>
              </w:rPr>
              <w:t>Base Station RF Bandwidth edge</w:t>
            </w:r>
            <w:r w:rsidRPr="00C6449B">
              <w:rPr>
                <w:rFonts w:eastAsia="SimSun"/>
              </w:rPr>
              <w:t xml:space="preserve"> (inside the gap)</w:t>
            </w:r>
          </w:p>
        </w:tc>
        <w:tc>
          <w:tcPr>
            <w:tcW w:w="0" w:type="auto"/>
            <w:tcBorders>
              <w:top w:val="single" w:sz="4" w:space="0" w:color="auto"/>
              <w:left w:val="single" w:sz="6" w:space="0" w:color="auto"/>
              <w:bottom w:val="single" w:sz="6" w:space="0" w:color="auto"/>
              <w:right w:val="single" w:sz="6" w:space="0" w:color="auto"/>
            </w:tcBorders>
            <w:hideMark/>
          </w:tcPr>
          <w:p w14:paraId="047F7C3F"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9CE3B3B" w14:textId="77777777" w:rsidR="003359CC" w:rsidRPr="00C6449B" w:rsidRDefault="003359CC" w:rsidP="003359CC">
            <w:pPr>
              <w:pStyle w:val="TAH"/>
            </w:pPr>
            <w:r w:rsidRPr="00C6449B">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67C2FEB4" w14:textId="77777777" w:rsidR="003359CC" w:rsidRPr="00C6449B" w:rsidRDefault="003359CC" w:rsidP="003359CC">
            <w:pPr>
              <w:pStyle w:val="TAH"/>
            </w:pPr>
            <w:r w:rsidRPr="00C6449B">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rPr>
            </w:pPr>
            <w:r w:rsidRPr="00C6449B">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15 (Note 3)</w:t>
            </w:r>
          </w:p>
          <w:p w14:paraId="7AE4EC88"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pPr>
            <w:r w:rsidRPr="00C6449B">
              <w:rPr>
                <w:rFonts w:eastAsia="SimSun"/>
              </w:rPr>
              <w:t xml:space="preserve">5 MHz </w:t>
            </w:r>
            <w:r w:rsidRPr="00C6449B">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pPr>
            <w:r w:rsidRPr="00C6449B">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szCs w:val="18"/>
              </w:rPr>
              <w:t xml:space="preserve"> </w:t>
            </w:r>
            <w:r w:rsidRPr="00C6449B">
              <w:rPr>
                <w:rFonts w:cs="Arial" w:hint="eastAsia"/>
                <w:szCs w:val="18"/>
              </w:rPr>
              <w:t>≥</w:t>
            </w:r>
            <w:r w:rsidRPr="00C6449B">
              <w:rPr>
                <w:rFonts w:cs="Arial"/>
                <w:szCs w:val="18"/>
              </w:rPr>
              <w:t xml:space="preserve"> 20 (Note 3)</w:t>
            </w:r>
          </w:p>
          <w:p w14:paraId="274D1D7C"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sidDel="00347A0D">
              <w:rPr>
                <w:rFonts w:cs="Arial"/>
                <w:szCs w:val="18"/>
              </w:rPr>
              <w:t xml:space="preserve"> </w:t>
            </w:r>
            <w:r w:rsidRPr="00C6449B">
              <w:rPr>
                <w:rFonts w:cs="Arial" w:hint="eastAsia"/>
                <w:szCs w:val="18"/>
              </w:rPr>
              <w:t>≥</w:t>
            </w:r>
            <w:r w:rsidRPr="00C6449B">
              <w:rPr>
                <w:rFonts w:cs="Arial"/>
                <w:szCs w:val="18"/>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pPr>
            <w:r w:rsidRPr="00C6449B">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pPr>
            <w:r w:rsidRPr="00C6449B">
              <w:rPr>
                <w:rFonts w:eastAsia="SimSun"/>
              </w:rPr>
              <w:t>5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pPr>
            <w:r w:rsidRPr="00C6449B">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rPr>
            </w:pPr>
            <w:r w:rsidRPr="00C6449B">
              <w:rPr>
                <w:rFonts w:eastAsia="SimSu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60 (Note 4)</w:t>
            </w:r>
          </w:p>
          <w:p w14:paraId="0CB0C4F3"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pPr>
            <w:r w:rsidRPr="00C6449B">
              <w:rPr>
                <w:rFonts w:cs="Arial"/>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pPr>
            <w:r w:rsidRPr="00C6449B">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pPr>
            <w:r w:rsidRPr="00C6449B">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80 (Note 4)</w:t>
            </w:r>
          </w:p>
          <w:p w14:paraId="5E504762"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sidDel="00347A0D">
              <w:rPr>
                <w:rFonts w:cs="Arial"/>
              </w:rPr>
              <w:t xml:space="preserve"> </w:t>
            </w:r>
            <w:r w:rsidRPr="00C6449B">
              <w:rPr>
                <w:rFonts w:cs="Arial" w:hint="eastAsia"/>
              </w:rPr>
              <w:t>≥</w:t>
            </w:r>
            <w:r w:rsidRPr="00C6449B">
              <w:rPr>
                <w:rFonts w:cs="Arial"/>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pPr>
            <w:r w:rsidRPr="00C6449B">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pPr>
            <w:r w:rsidRPr="00C6449B">
              <w:rPr>
                <w:rFonts w:eastAsia="SimSun"/>
              </w:rPr>
              <w:t>20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pPr>
            <w:r w:rsidRPr="00C6449B">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rPr>
            </w:pPr>
            <w:r w:rsidRPr="00C6449B">
              <w:rPr>
                <w:rFonts w:eastAsia="SimSun"/>
              </w:rPr>
              <w:t>NOTE 3:</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5, 10, 15, 20 MHz.</w:t>
            </w:r>
          </w:p>
          <w:p w14:paraId="3BBE5FE8" w14:textId="77777777" w:rsidR="00CF08D6" w:rsidRPr="00C6449B" w:rsidRDefault="00CF08D6" w:rsidP="00CF08D6">
            <w:pPr>
              <w:pStyle w:val="TAN"/>
              <w:rPr>
                <w:rFonts w:eastAsia="SimSun"/>
              </w:rPr>
            </w:pPr>
            <w:r w:rsidRPr="00C6449B">
              <w:rPr>
                <w:rFonts w:eastAsia="SimSun"/>
              </w:rPr>
              <w:t>NOTE 4:</w:t>
            </w:r>
            <w:r w:rsidRPr="00C6449B">
              <w:rPr>
                <w:rFonts w:eastAsia="SimSun"/>
              </w:rPr>
              <w:tab/>
              <w:t xml:space="preserve">Applicable in case the </w:t>
            </w:r>
            <w:r w:rsidRPr="00C6449B">
              <w:rPr>
                <w:rFonts w:cs="Arial"/>
                <w:i/>
              </w:rPr>
              <w:t>BS channel bandwidth</w:t>
            </w:r>
            <w:r w:rsidRPr="00C6449B">
              <w:rPr>
                <w:rFonts w:cs="Arial"/>
              </w:rPr>
              <w:t xml:space="preserve"> </w:t>
            </w:r>
            <w:r w:rsidRPr="00C6449B">
              <w:rPr>
                <w:rFonts w:eastAsia="SimSun"/>
              </w:rPr>
              <w:t>of the NR carrier transmitted at the other edge of the gap is 25, 30, 40, 50, 60, 70, 80, 90, 100 MHz.</w:t>
            </w:r>
          </w:p>
        </w:tc>
      </w:tr>
      <w:bookmarkEnd w:id="1707"/>
    </w:tbl>
    <w:p w14:paraId="61B57C35" w14:textId="77777777" w:rsidR="00CF08D6" w:rsidRPr="00C6449B" w:rsidRDefault="00CF08D6" w:rsidP="00CF08D6">
      <w:pPr>
        <w:rPr>
          <w:szCs w:val="24"/>
        </w:rPr>
      </w:pPr>
    </w:p>
    <w:p w14:paraId="0A6AF837" w14:textId="77777777" w:rsidR="00CF08D6" w:rsidRPr="00C6449B" w:rsidRDefault="00CF08D6" w:rsidP="00CF08D6">
      <w:pPr>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rPr>
        <w:t>4</w:t>
      </w:r>
      <w:r w:rsidRPr="00C6449B">
        <w:rPr>
          <w:lang w:eastAsia="ko-KR"/>
        </w:rPr>
        <w:t>.</w:t>
      </w:r>
    </w:p>
    <w:p w14:paraId="3ECC6A63"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rPr>
      </w:pPr>
      <w:r w:rsidRPr="00C6449B">
        <w:t xml:space="preserve">Table </w:t>
      </w:r>
      <w:r w:rsidRPr="00C6449B">
        <w:rPr>
          <w:rFonts w:eastAsia="SimSun"/>
        </w:rPr>
        <w:t>6.6.3.2-3</w:t>
      </w:r>
      <w:r w:rsidRPr="00C6449B">
        <w:t xml:space="preserve">: Base Station CACLR </w:t>
      </w:r>
      <w:r w:rsidRPr="00C6449B">
        <w:rPr>
          <w:rFonts w:eastAsia="SimSu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7"/>
        <w:gridCol w:w="1634"/>
        <w:gridCol w:w="2002"/>
        <w:gridCol w:w="1212"/>
        <w:gridCol w:w="1935"/>
        <w:gridCol w:w="883"/>
      </w:tblGrid>
      <w:tr w:rsidR="003359CC" w:rsidRPr="00C6449B" w14:paraId="4FDD9100" w14:textId="77777777" w:rsidTr="0013262E">
        <w:trPr>
          <w:cantSplit/>
          <w:jc w:val="center"/>
        </w:trPr>
        <w:tc>
          <w:tcPr>
            <w:tcW w:w="0" w:type="auto"/>
            <w:tcBorders>
              <w:top w:val="single" w:sz="4" w:space="0" w:color="auto"/>
              <w:left w:val="single" w:sz="6" w:space="0" w:color="auto"/>
              <w:bottom w:val="single" w:sz="6" w:space="0" w:color="auto"/>
              <w:right w:val="single" w:sz="6" w:space="0" w:color="auto"/>
            </w:tcBorders>
            <w:hideMark/>
          </w:tcPr>
          <w:p w14:paraId="60514DDC" w14:textId="276FCDB0"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w:t>
            </w:r>
            <w:r>
              <w:t xml:space="preserve"> adjacent to s</w:t>
            </w:r>
            <w:r w:rsidRPr="00C6449B">
              <w:rPr>
                <w:i/>
              </w:rPr>
              <w:t>ub-block gap</w:t>
            </w:r>
            <w:r w:rsidRPr="00C6449B">
              <w:t xml:space="preserve"> or </w:t>
            </w:r>
            <w:r>
              <w:rPr>
                <w:i/>
              </w:rPr>
              <w:t>in</w:t>
            </w:r>
            <w:r w:rsidRPr="00C6449B">
              <w:rPr>
                <w:i/>
              </w:rPr>
              <w:t>ter RF Bandwidth gap</w:t>
            </w:r>
            <w:r w:rsidRPr="00C6449B">
              <w:t xml:space="preserve"> </w:t>
            </w:r>
            <w:r w:rsidRPr="00C6449B">
              <w:rPr>
                <w:rFonts w:cs="Arial"/>
              </w:rPr>
              <w:t>BW</w:t>
            </w:r>
            <w:r w:rsidRPr="00C6449B">
              <w:rPr>
                <w:rFonts w:cs="Arial"/>
                <w:vertAlign w:val="subscript"/>
              </w:rPr>
              <w:t>Channel</w:t>
            </w:r>
            <w:r w:rsidRPr="00C6449B">
              <w:t xml:space="preserve"> (MHz) </w:t>
            </w:r>
          </w:p>
        </w:tc>
        <w:tc>
          <w:tcPr>
            <w:tcW w:w="0" w:type="auto"/>
            <w:tcBorders>
              <w:top w:val="single" w:sz="4" w:space="0" w:color="auto"/>
              <w:left w:val="single" w:sz="6" w:space="0" w:color="auto"/>
              <w:bottom w:val="single" w:sz="6" w:space="0" w:color="auto"/>
              <w:right w:val="single" w:sz="6" w:space="0" w:color="auto"/>
            </w:tcBorders>
            <w:hideMark/>
          </w:tcPr>
          <w:p w14:paraId="2A24CA63" w14:textId="297BD343" w:rsidR="003359CC" w:rsidRPr="00C6449B" w:rsidRDefault="003359CC" w:rsidP="003359CC">
            <w:pPr>
              <w:pStyle w:val="TAH"/>
              <w:rPr>
                <w:rFonts w:cs="Arial"/>
                <w:szCs w:val="18"/>
              </w:rPr>
            </w:pPr>
            <w:r w:rsidRPr="00C6449B">
              <w:rPr>
                <w:rFonts w:cs="Arial"/>
                <w:i/>
                <w:szCs w:val="18"/>
              </w:rPr>
              <w:t>Sub-block</w:t>
            </w:r>
            <w:r w:rsidRPr="00C6449B">
              <w:rPr>
                <w:rFonts w:cs="Arial"/>
                <w:szCs w:val="18"/>
              </w:rPr>
              <w:t xml:space="preserve"> or </w:t>
            </w:r>
            <w:r w:rsidRPr="00C6449B">
              <w:rPr>
                <w:rFonts w:cs="Arial"/>
                <w:i/>
                <w:szCs w:val="18"/>
              </w:rPr>
              <w:t>Inter RF Bandwidth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60750D28"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or </w:t>
            </w:r>
            <w:r w:rsidRPr="00C6449B">
              <w:rPr>
                <w:rFonts w:eastAsia="SimSun"/>
                <w:i/>
              </w:rPr>
              <w:t>Base Station RF Bandwidth</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0586A588"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1988F866" w14:textId="77777777" w:rsidR="003359CC" w:rsidRPr="00C6449B" w:rsidRDefault="003359CC" w:rsidP="003359CC">
            <w:pPr>
              <w:pStyle w:val="TAH"/>
            </w:pPr>
            <w:r w:rsidRPr="00C6449B">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36AE180E" w14:textId="77777777" w:rsidR="003359CC" w:rsidRPr="00C6449B" w:rsidRDefault="003359CC" w:rsidP="003359CC">
            <w:pPr>
              <w:pStyle w:val="TAH"/>
            </w:pPr>
            <w:r w:rsidRPr="00C6449B">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rPr>
            </w:pPr>
            <w:r w:rsidRPr="00C6449B">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rPr>
              <w:t>5 ≤</w:t>
            </w:r>
            <w:r w:rsidRPr="00C6449B">
              <w:rPr>
                <w:rFonts w:cs="Arial"/>
                <w:szCs w:val="18"/>
              </w:rPr>
              <w:t>W</w:t>
            </w:r>
            <w:r w:rsidRPr="00C6449B">
              <w:rPr>
                <w:rFonts w:cs="Arial"/>
                <w:szCs w:val="18"/>
                <w:vertAlign w:val="subscript"/>
              </w:rPr>
              <w:t>gap</w:t>
            </w:r>
            <w:r w:rsidRPr="00C6449B" w:rsidDel="00C8171D">
              <w:rPr>
                <w:rFonts w:cs="Arial" w:hint="eastAsia"/>
                <w:szCs w:val="18"/>
              </w:rPr>
              <w:t xml:space="preserve"> </w:t>
            </w:r>
            <w:r w:rsidRPr="00C6449B">
              <w:rPr>
                <w:rFonts w:cs="Arial" w:hint="eastAsia"/>
                <w:szCs w:val="18"/>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rPr>
            </w:pPr>
            <w:r w:rsidRPr="00C6449B">
              <w:rPr>
                <w:rFonts w:cs="Arial"/>
                <w:szCs w:val="18"/>
              </w:rPr>
              <w:t xml:space="preserve">5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C8171D">
              <w:rPr>
                <w:rFonts w:cs="Arial"/>
                <w:szCs w:val="18"/>
              </w:rPr>
              <w:t xml:space="preserve"> </w:t>
            </w:r>
            <w:r w:rsidRPr="00C6449B">
              <w:rPr>
                <w:rFonts w:cs="Arial"/>
                <w:szCs w:val="18"/>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pPr>
            <w:r w:rsidRPr="00C6449B">
              <w:rPr>
                <w:rFonts w:eastAsia="SimSun"/>
              </w:rPr>
              <w:t xml:space="preserve">5 MHz </w:t>
            </w:r>
            <w:r w:rsidRPr="00C6449B">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pPr>
            <w:r w:rsidRPr="00C6449B">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rPr>
              <w:t>10 &lt; W</w:t>
            </w:r>
            <w:r w:rsidRPr="00C6449B">
              <w:rPr>
                <w:rFonts w:cs="Arial"/>
                <w:szCs w:val="18"/>
                <w:vertAlign w:val="subscript"/>
              </w:rPr>
              <w:t>gap</w:t>
            </w:r>
            <w:r w:rsidRPr="00C6449B" w:rsidDel="00C8171D">
              <w:rPr>
                <w:rFonts w:cs="Arial"/>
                <w:szCs w:val="18"/>
              </w:rPr>
              <w:t xml:space="preserve"> </w:t>
            </w:r>
            <w:r w:rsidRPr="00C6449B">
              <w:rPr>
                <w:rFonts w:cs="Arial"/>
                <w:szCs w:val="18"/>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rPr>
            </w:pPr>
            <w:r w:rsidRPr="00C6449B">
              <w:rPr>
                <w:rFonts w:cs="Arial"/>
                <w:szCs w:val="18"/>
              </w:rPr>
              <w:t xml:space="preserve">10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C8171D">
              <w:rPr>
                <w:rFonts w:cs="Arial"/>
                <w:szCs w:val="18"/>
              </w:rPr>
              <w:t xml:space="preserve"> </w:t>
            </w:r>
            <w:r w:rsidRPr="00C6449B">
              <w:rPr>
                <w:rFonts w:cs="Arial"/>
                <w:szCs w:val="18"/>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pPr>
            <w:r w:rsidRPr="00C6449B">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pPr>
            <w:r w:rsidRPr="00C6449B">
              <w:rPr>
                <w:rFonts w:eastAsia="SimSun"/>
              </w:rPr>
              <w:t>5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pPr>
            <w:r w:rsidRPr="00C6449B">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rPr>
            </w:pPr>
            <w:r w:rsidRPr="00C6449B">
              <w:rPr>
                <w:rFonts w:eastAsia="SimSu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rPr>
              <w:t>20 ≤</w:t>
            </w:r>
            <w:r w:rsidRPr="00C6449B">
              <w:rPr>
                <w:rFonts w:cs="Arial"/>
                <w:szCs w:val="18"/>
              </w:rPr>
              <w:t>W</w:t>
            </w:r>
            <w:r w:rsidRPr="00C6449B">
              <w:rPr>
                <w:rFonts w:cs="Arial"/>
                <w:szCs w:val="18"/>
                <w:vertAlign w:val="subscript"/>
              </w:rPr>
              <w:t>gap</w:t>
            </w:r>
            <w:r w:rsidRPr="00C6449B" w:rsidDel="00C8171D">
              <w:rPr>
                <w:rFonts w:cs="Arial" w:hint="eastAsia"/>
              </w:rPr>
              <w:t xml:space="preserve"> </w:t>
            </w:r>
            <w:r w:rsidRPr="00C6449B">
              <w:rPr>
                <w:rFonts w:cs="Arial" w:hint="eastAsia"/>
              </w:rPr>
              <w:t xml:space="preserve">&lt; 60 </w:t>
            </w:r>
            <w:r w:rsidRPr="00C6449B">
              <w:rPr>
                <w:rFonts w:cs="Arial"/>
              </w:rPr>
              <w:t xml:space="preserve"> </w:t>
            </w:r>
            <w:r w:rsidRPr="00C6449B">
              <w:rPr>
                <w:rFonts w:cs="Arial"/>
                <w:lang w:val="en-US"/>
              </w:rPr>
              <w:t>(Note 4)</w:t>
            </w:r>
          </w:p>
          <w:p w14:paraId="031885D8" w14:textId="77777777" w:rsidR="00CF08D6" w:rsidRPr="00C6449B" w:rsidRDefault="00CF08D6" w:rsidP="00CF08D6">
            <w:pPr>
              <w:pStyle w:val="TAC"/>
              <w:rPr>
                <w:rFonts w:cs="Arial"/>
              </w:rPr>
            </w:pPr>
            <w:r w:rsidRPr="00C6449B">
              <w:rPr>
                <w:rFonts w:cs="Arial"/>
              </w:rPr>
              <w:t xml:space="preserve">20 </w:t>
            </w:r>
            <w:r w:rsidRPr="00C6449B">
              <w:rPr>
                <w:rFonts w:cs="Arial" w:hint="eastAsia"/>
              </w:rPr>
              <w:t>≤</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&lt; 30 (Note 3)</w:t>
            </w:r>
          </w:p>
          <w:p w14:paraId="5ED3621E" w14:textId="77777777" w:rsidR="00CF08D6" w:rsidRPr="00C6449B" w:rsidRDefault="00CF08D6" w:rsidP="00CF08D6">
            <w:pPr>
              <w:pStyle w:val="TAC"/>
              <w:rPr>
                <w:rFonts w:cs="Arial"/>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pPr>
            <w:r w:rsidRPr="00C6449B">
              <w:rPr>
                <w:rFonts w:cs="Arial"/>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pPr>
            <w:r w:rsidRPr="00C6449B">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pPr>
            <w:r w:rsidRPr="00C6449B">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rPr>
              <w:t xml:space="preserve">40 &lt; </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 xml:space="preserve">&lt; 80  </w:t>
            </w:r>
            <w:r w:rsidRPr="00C6449B">
              <w:rPr>
                <w:rFonts w:cs="Arial"/>
                <w:lang w:val="en-US"/>
              </w:rPr>
              <w:t>(Note 4)</w:t>
            </w:r>
          </w:p>
          <w:p w14:paraId="76E5012A" w14:textId="77777777" w:rsidR="00CF08D6" w:rsidRPr="00C6449B" w:rsidRDefault="00CF08D6" w:rsidP="00CF08D6">
            <w:pPr>
              <w:pStyle w:val="TAC"/>
            </w:pPr>
            <w:r w:rsidRPr="00C6449B">
              <w:rPr>
                <w:rFonts w:cs="Arial"/>
              </w:rPr>
              <w:t xml:space="preserve">40 </w:t>
            </w:r>
            <w:r w:rsidRPr="00C6449B">
              <w:rPr>
                <w:rFonts w:cs="Arial" w:hint="eastAsia"/>
              </w:rPr>
              <w:t>≤</w:t>
            </w:r>
            <w:r w:rsidRPr="00C6449B">
              <w:rPr>
                <w:rFonts w:cs="Arial"/>
                <w:szCs w:val="18"/>
              </w:rPr>
              <w:t>W</w:t>
            </w:r>
            <w:r w:rsidRPr="00C6449B">
              <w:rPr>
                <w:rFonts w:cs="Arial"/>
                <w:szCs w:val="18"/>
                <w:vertAlign w:val="subscript"/>
              </w:rPr>
              <w:t>gap</w:t>
            </w:r>
            <w:r w:rsidRPr="00C6449B" w:rsidDel="00C8171D">
              <w:rPr>
                <w:rFonts w:cs="Arial"/>
              </w:rPr>
              <w:t xml:space="preserve"> </w:t>
            </w:r>
            <w:r w:rsidRPr="00C6449B">
              <w:rPr>
                <w:rFonts w:cs="Arial"/>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pPr>
            <w:r w:rsidRPr="00C6449B">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pPr>
            <w:r w:rsidRPr="00C6449B">
              <w:rPr>
                <w:rFonts w:eastAsia="SimSun"/>
              </w:rPr>
              <w:t>20 MHz NR</w:t>
            </w:r>
            <w:r w:rsidRPr="00C6449B">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pPr>
            <w:r w:rsidRPr="00C6449B">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rPr>
            </w:pPr>
            <w:r w:rsidRPr="00C6449B">
              <w:rPr>
                <w:rFonts w:eastAsia="SimSun"/>
              </w:rPr>
              <w:t>NOTE 3:</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5, 10, 15, 20 MHz.</w:t>
            </w:r>
          </w:p>
          <w:p w14:paraId="51B8F857" w14:textId="77777777" w:rsidR="00CF08D6" w:rsidRPr="00C6449B" w:rsidRDefault="00CF08D6" w:rsidP="00CF08D6">
            <w:pPr>
              <w:pStyle w:val="TAN"/>
              <w:rPr>
                <w:rFonts w:eastAsia="SimSun"/>
              </w:rPr>
            </w:pPr>
            <w:r w:rsidRPr="00C6449B">
              <w:rPr>
                <w:rFonts w:eastAsia="SimSun"/>
              </w:rPr>
              <w:t>NOTE 4:</w:t>
            </w:r>
            <w:r w:rsidRPr="00C6449B">
              <w:rPr>
                <w:rFonts w:eastAsia="SimSun"/>
              </w:rPr>
              <w:tab/>
              <w:t xml:space="preserve">Applicable in case the </w:t>
            </w:r>
            <w:r w:rsidRPr="00C6449B">
              <w:rPr>
                <w:rFonts w:cs="Arial"/>
                <w:i/>
              </w:rPr>
              <w:t>BS channel bandwidth</w:t>
            </w:r>
            <w:r w:rsidRPr="00C6449B">
              <w:rPr>
                <w:rFonts w:eastAsia="SimSu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rPr>
        <w:t>C</w:t>
      </w:r>
      <w:r w:rsidRPr="00C6449B">
        <w:rPr>
          <w:rFonts w:cs="v5.0.0"/>
        </w:rPr>
        <w:t>ACLR absolute</w:t>
      </w:r>
      <w:r w:rsidRPr="00C6449B">
        <w:rPr>
          <w:rFonts w:cs="v5.0.0"/>
          <w:lang w:val="en-US"/>
        </w:rPr>
        <w:t xml:space="preserve"> </w:t>
      </w:r>
      <w:r w:rsidRPr="00C6449B">
        <w:rPr>
          <w:rFonts w:cs="v5.0.0"/>
          <w:i/>
          <w:iCs/>
          <w:lang w:val="en-US"/>
        </w:rPr>
        <w:t>basic</w:t>
      </w:r>
      <w:r w:rsidRPr="00C6449B">
        <w:rPr>
          <w:rFonts w:cs="v5.0.0"/>
          <w:i/>
          <w:iCs/>
        </w:rPr>
        <w:t xml:space="preserve"> limit</w:t>
      </w:r>
      <w:r w:rsidRPr="00C6449B">
        <w:rPr>
          <w:rFonts w:cs="v5.0.0"/>
          <w:lang w:val="en-US"/>
        </w:rPr>
        <w:t xml:space="preserve"> is</w:t>
      </w:r>
      <w:r w:rsidRPr="00C6449B">
        <w:rPr>
          <w:rFonts w:cs="v5.0.0"/>
        </w:rPr>
        <w:t xml:space="preserve"> specified in table 6.6.</w:t>
      </w:r>
      <w:r w:rsidRPr="00C6449B">
        <w:rPr>
          <w:rFonts w:eastAsia="SimSun" w:cs="v5.0.0"/>
        </w:rPr>
        <w:t>3</w:t>
      </w:r>
      <w:r w:rsidRPr="00C6449B">
        <w:rPr>
          <w:rFonts w:cs="v5.0.0"/>
        </w:rPr>
        <w:t>.2</w:t>
      </w:r>
      <w:r w:rsidRPr="00C6449B">
        <w:rPr>
          <w:rFonts w:cs="v5.0.0"/>
        </w:rPr>
        <w:noBreakHyphen/>
        <w:t>3</w:t>
      </w:r>
      <w:r w:rsidRPr="00C6449B">
        <w:rPr>
          <w:rFonts w:eastAsia="SimSun" w:cs="v5.0.0"/>
          <w:lang w:val="en-US"/>
        </w:rPr>
        <w:t>a</w:t>
      </w:r>
      <w:r w:rsidRPr="00C6449B">
        <w:rPr>
          <w:rFonts w:cs="v5.0.0"/>
        </w:rPr>
        <w:t>.</w:t>
      </w:r>
    </w:p>
    <w:p w14:paraId="3A0206BA" w14:textId="77777777" w:rsidR="00CF08D6" w:rsidRPr="00C6449B" w:rsidRDefault="00CF08D6" w:rsidP="00CF08D6">
      <w:pPr>
        <w:pStyle w:val="TH"/>
        <w:rPr>
          <w:rFonts w:eastAsia="SimSun"/>
        </w:rPr>
      </w:pPr>
      <w:r w:rsidRPr="00C6449B">
        <w:t>Table 6.6.</w:t>
      </w:r>
      <w:r w:rsidRPr="00C6449B">
        <w:rPr>
          <w:rFonts w:eastAsia="SimSun"/>
        </w:rPr>
        <w:t>3</w:t>
      </w:r>
      <w:r w:rsidRPr="00C6449B">
        <w:t>.2-3</w:t>
      </w:r>
      <w:r w:rsidRPr="00C6449B">
        <w:rPr>
          <w:rFonts w:eastAsia="SimSun"/>
          <w:lang w:val="en-US"/>
        </w:rPr>
        <w:t>a</w:t>
      </w:r>
      <w:r w:rsidRPr="00C6449B">
        <w:t xml:space="preserve">: Base station </w:t>
      </w:r>
      <w:r w:rsidRPr="00C6449B">
        <w:rPr>
          <w:rFonts w:eastAsia="SimSun"/>
          <w:lang w:val="en-US"/>
        </w:rPr>
        <w:t>C</w:t>
      </w:r>
      <w:r w:rsidRPr="00C6449B">
        <w:t xml:space="preserve">ACLR absolute </w:t>
      </w:r>
      <w:r w:rsidRPr="00C6449B">
        <w:rPr>
          <w:i/>
          <w:iCs/>
          <w:lang w:val="en-US"/>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rPr>
              <w:t>C</w:t>
            </w:r>
            <w:r w:rsidRPr="00C6449B">
              <w:rPr>
                <w:rFonts w:cs="v5.0.0"/>
              </w:rPr>
              <w:t xml:space="preserve">ACLR absolute </w:t>
            </w:r>
            <w:r w:rsidRPr="00C6449B">
              <w:rPr>
                <w:rFonts w:cs="v5.0.0"/>
                <w:i/>
                <w:iCs/>
                <w:lang w:val="en-US"/>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AD2166">
        <w:trPr>
          <w:cantSplit/>
          <w:jc w:val="center"/>
        </w:trPr>
        <w:tc>
          <w:tcPr>
            <w:tcW w:w="2597" w:type="dxa"/>
            <w:tcBorders>
              <w:top w:val="single" w:sz="6" w:space="0" w:color="auto"/>
              <w:left w:val="single" w:sz="6" w:space="0" w:color="auto"/>
              <w:bottom w:val="single" w:sz="4"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4"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AD2166">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4"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708" w:name="_Toc13079652"/>
      <w:bookmarkStart w:id="1709" w:name="_Toc29811140"/>
      <w:bookmarkStart w:id="1710" w:name="_Toc29811591"/>
      <w:bookmarkStart w:id="1711" w:name="_Toc37268095"/>
      <w:bookmarkStart w:id="1712" w:name="_Toc37268546"/>
      <w:bookmarkStart w:id="1713" w:name="_Toc45893194"/>
      <w:bookmarkStart w:id="1714" w:name="_Toc53177358"/>
      <w:bookmarkStart w:id="1715" w:name="_Toc53177810"/>
      <w:bookmarkStart w:id="1716" w:name="_Toc61176444"/>
      <w:bookmarkStart w:id="1717" w:name="_Toc67916267"/>
      <w:bookmarkStart w:id="1718" w:name="_Toc74670485"/>
      <w:bookmarkStart w:id="1719" w:name="_Toc76542520"/>
      <w:bookmarkStart w:id="1720" w:name="_Toc82626452"/>
      <w:bookmarkStart w:id="1721" w:name="_Toc90414418"/>
      <w:bookmarkStart w:id="1722" w:name="_Toc106769507"/>
      <w:bookmarkStart w:id="1723" w:name="_Toc115184756"/>
      <w:bookmarkStart w:id="1724" w:name="_Toc138839258"/>
      <w:bookmarkStart w:id="1725" w:name="_Toc138932621"/>
      <w:bookmarkStart w:id="1726" w:name="_Toc138933074"/>
      <w:r w:rsidRPr="00C6449B">
        <w:t>6.6.3.3</w:t>
      </w:r>
      <w:r w:rsidRPr="00C6449B">
        <w:tab/>
        <w:t xml:space="preserve">Minimum requirement for </w:t>
      </w:r>
      <w:r w:rsidRPr="00C6449B">
        <w:rPr>
          <w:i/>
        </w:rPr>
        <w:t>BS type 1-C</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6429C94" w14:textId="70B49EEF" w:rsidR="00CF08D6" w:rsidRDefault="00CF08D6" w:rsidP="00CF08D6">
      <w:bookmarkStart w:id="1727" w:name="_Hlk508124711"/>
      <w:r w:rsidRPr="00C6449B">
        <w:t xml:space="preserve">The ACLR </w:t>
      </w:r>
      <w:r w:rsidRPr="00C6449B">
        <w:rPr>
          <w:rFonts w:eastAsia="SimSun"/>
          <w:lang w:val="en-US"/>
        </w:rPr>
        <w:t xml:space="preserve">(CACLR) </w:t>
      </w:r>
      <w:r w:rsidRPr="00C6449B">
        <w:t xml:space="preserve">absolute </w:t>
      </w:r>
      <w:r w:rsidRPr="00C6449B">
        <w:rPr>
          <w:i/>
        </w:rPr>
        <w:t>basic limits</w:t>
      </w:r>
      <w:r w:rsidRPr="00C6449B">
        <w:t xml:space="preserve"> in table 6.6.3.2-2</w:t>
      </w:r>
      <w:r w:rsidRPr="00C6449B">
        <w:rPr>
          <w:rFonts w:eastAsia="SimSun"/>
          <w:lang w:val="en-US"/>
        </w:rPr>
        <w:t xml:space="preserve">, </w:t>
      </w:r>
      <w:r w:rsidRPr="00C6449B">
        <w:t>6.6.3.2-3</w:t>
      </w:r>
      <w:r w:rsidRPr="00C6449B">
        <w:rPr>
          <w:rFonts w:eastAsia="SimSun"/>
          <w:lang w:val="en-US"/>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rPr>
        <w:t xml:space="preserve"> for each </w:t>
      </w:r>
      <w:r w:rsidRPr="00C6449B">
        <w:rPr>
          <w:rFonts w:eastAsia="SimSun"/>
          <w:i/>
          <w:iCs/>
          <w:lang w:val="en-US"/>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1728" w:name="_Toc13079653"/>
      <w:bookmarkStart w:id="1729" w:name="_Toc29811141"/>
      <w:bookmarkStart w:id="1730" w:name="_Toc29811592"/>
      <w:bookmarkStart w:id="1731" w:name="_Toc37268096"/>
      <w:bookmarkStart w:id="1732" w:name="_Toc37268547"/>
      <w:bookmarkStart w:id="1733" w:name="_Toc45893195"/>
      <w:bookmarkStart w:id="1734" w:name="_Toc53177359"/>
      <w:bookmarkStart w:id="1735" w:name="_Toc53177811"/>
      <w:bookmarkStart w:id="1736" w:name="_Toc61176445"/>
      <w:bookmarkStart w:id="1737" w:name="_Toc67916268"/>
      <w:bookmarkStart w:id="1738" w:name="_Toc74670486"/>
      <w:bookmarkStart w:id="1739" w:name="_Toc76542521"/>
      <w:bookmarkStart w:id="1740" w:name="_Toc82626453"/>
      <w:bookmarkStart w:id="1741" w:name="_Toc90414419"/>
      <w:bookmarkStart w:id="1742" w:name="_Toc106769508"/>
      <w:bookmarkStart w:id="1743" w:name="_Toc115184757"/>
      <w:bookmarkStart w:id="1744" w:name="_Toc138839259"/>
      <w:bookmarkStart w:id="1745" w:name="_Toc138932622"/>
      <w:bookmarkStart w:id="1746" w:name="_Toc138933075"/>
      <w:bookmarkEnd w:id="1727"/>
      <w:r w:rsidRPr="00C6449B">
        <w:t>6.6.3.4</w:t>
      </w:r>
      <w:r w:rsidRPr="00C6449B">
        <w:tab/>
        <w:t xml:space="preserve">Minimum requirement for </w:t>
      </w:r>
      <w:r w:rsidRPr="00C6449B">
        <w:rPr>
          <w:i/>
        </w:rPr>
        <w:t>BS type 1-H</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0968048E" w14:textId="77777777" w:rsidR="00CF08D6" w:rsidRPr="00C6449B" w:rsidRDefault="00CF08D6" w:rsidP="00CF08D6">
      <w:bookmarkStart w:id="1747" w:name="_Hlk508124720"/>
      <w:r w:rsidRPr="00C6449B">
        <w:t xml:space="preserve">The ACLR </w:t>
      </w:r>
      <w:r w:rsidRPr="00C6449B">
        <w:rPr>
          <w:rFonts w:eastAsia="SimSun"/>
          <w:lang w:val="en-US"/>
        </w:rPr>
        <w:t xml:space="preserve">(CACLR) </w:t>
      </w:r>
      <w:r w:rsidRPr="00C6449B">
        <w:t xml:space="preserve">absolute </w:t>
      </w:r>
      <w:r w:rsidRPr="00C6449B">
        <w:rPr>
          <w:i/>
        </w:rPr>
        <w:t>basic limits</w:t>
      </w:r>
      <w:r w:rsidRPr="00C6449B">
        <w:t xml:space="preserve"> in table 6.6.3.2-2 + X</w:t>
      </w:r>
      <w:r w:rsidRPr="00C6449B">
        <w:rPr>
          <w:rFonts w:eastAsia="SimSun"/>
          <w:lang w:val="en-US"/>
        </w:rPr>
        <w:t xml:space="preserve">, </w:t>
      </w:r>
      <w:r w:rsidRPr="00C6449B">
        <w:t>6.6.3.2-3</w:t>
      </w:r>
      <w:r w:rsidRPr="00C6449B">
        <w:rPr>
          <w:rFonts w:eastAsia="SimSun"/>
          <w:lang w:val="en-US"/>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 TX min cell group</w:t>
      </w:r>
      <w:r w:rsidRPr="00C6449B">
        <w:t>.</w:t>
      </w:r>
    </w:p>
    <w:bookmarkEnd w:id="1747"/>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748" w:name="_Toc13079654"/>
      <w:bookmarkStart w:id="1749" w:name="_Toc29811142"/>
      <w:bookmarkStart w:id="1750" w:name="_Toc29811593"/>
      <w:bookmarkStart w:id="1751" w:name="_Toc37268097"/>
      <w:bookmarkStart w:id="1752" w:name="_Toc37268548"/>
      <w:bookmarkStart w:id="1753" w:name="_Toc45893196"/>
      <w:bookmarkStart w:id="1754" w:name="_Toc53177360"/>
      <w:bookmarkStart w:id="1755" w:name="_Toc53177812"/>
      <w:bookmarkStart w:id="1756" w:name="_Toc61176446"/>
      <w:bookmarkStart w:id="1757" w:name="_Toc67916269"/>
      <w:bookmarkStart w:id="1758" w:name="_Toc74670487"/>
      <w:bookmarkStart w:id="1759" w:name="_Toc76542522"/>
      <w:bookmarkStart w:id="1760" w:name="_Toc82626454"/>
      <w:bookmarkStart w:id="1761" w:name="_Toc90414420"/>
      <w:bookmarkStart w:id="1762" w:name="_Toc106769509"/>
      <w:bookmarkStart w:id="1763" w:name="_Toc115184758"/>
      <w:bookmarkStart w:id="1764" w:name="_Toc138839260"/>
      <w:bookmarkStart w:id="1765" w:name="_Toc138932623"/>
      <w:bookmarkStart w:id="1766" w:name="_Toc138933076"/>
      <w:r w:rsidRPr="00C6449B">
        <w:t>6.6.4</w:t>
      </w:r>
      <w:r w:rsidRPr="00C6449B">
        <w:tab/>
        <w:t>Operating band unwanted emissions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r w:rsidRPr="00C6449B">
        <w:tab/>
      </w:r>
    </w:p>
    <w:p w14:paraId="6EEDE6F1" w14:textId="77777777" w:rsidR="00CF08D6" w:rsidRPr="00C6449B" w:rsidRDefault="00CF08D6" w:rsidP="00CF08D6">
      <w:pPr>
        <w:pStyle w:val="Heading4"/>
      </w:pPr>
      <w:bookmarkStart w:id="1767" w:name="_Toc13079655"/>
      <w:bookmarkStart w:id="1768" w:name="_Toc29811143"/>
      <w:bookmarkStart w:id="1769" w:name="_Toc29811594"/>
      <w:bookmarkStart w:id="1770" w:name="_Toc37268098"/>
      <w:bookmarkStart w:id="1771" w:name="_Toc37268549"/>
      <w:bookmarkStart w:id="1772" w:name="_Toc45893197"/>
      <w:bookmarkStart w:id="1773" w:name="_Toc53177361"/>
      <w:bookmarkStart w:id="1774" w:name="_Toc53177813"/>
      <w:bookmarkStart w:id="1775" w:name="_Toc61176447"/>
      <w:bookmarkStart w:id="1776" w:name="_Toc67916270"/>
      <w:bookmarkStart w:id="1777" w:name="_Toc74670488"/>
      <w:bookmarkStart w:id="1778" w:name="_Toc76542523"/>
      <w:bookmarkStart w:id="1779" w:name="_Toc82626455"/>
      <w:bookmarkStart w:id="1780" w:name="_Toc90414421"/>
      <w:bookmarkStart w:id="1781" w:name="_Toc106769510"/>
      <w:bookmarkStart w:id="1782" w:name="_Toc115184759"/>
      <w:bookmarkStart w:id="1783" w:name="_Toc138839261"/>
      <w:bookmarkStart w:id="1784" w:name="_Toc138932624"/>
      <w:bookmarkStart w:id="1785" w:name="_Toc138933077"/>
      <w:r w:rsidRPr="00C6449B">
        <w:t>6.6.4.1</w:t>
      </w:r>
      <w:r w:rsidRPr="00C6449B">
        <w:tab/>
        <w:t>General</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37C1A370" w14:textId="77777777" w:rsidR="00CF08D6" w:rsidRPr="00C6449B" w:rsidRDefault="00CF08D6" w:rsidP="00CF08D6">
      <w:pPr>
        <w:rPr>
          <w:rFonts w:eastAsia="SimSun"/>
        </w:rPr>
      </w:pPr>
      <w:r w:rsidRPr="00C6449B">
        <w:t xml:space="preserve">Unless otherwise stated, the </w:t>
      </w:r>
      <w:r w:rsidRPr="00C6449B">
        <w:rPr>
          <w:rFonts w:eastAsia="SimSun"/>
        </w:rPr>
        <w:t>o</w:t>
      </w:r>
      <w:r w:rsidRPr="00C6449B">
        <w:t>perating band unwanted emission (OBUE) limits in FR1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values of </w:t>
      </w:r>
      <w:r w:rsidRPr="00C6449B">
        <w:t>Δf</w:t>
      </w:r>
      <w:r w:rsidRPr="00C6449B">
        <w:rPr>
          <w:vertAlign w:val="subscript"/>
        </w:rPr>
        <w:t>OBUE</w:t>
      </w:r>
      <w:r w:rsidRPr="00C6449B">
        <w:rPr>
          <w:rFonts w:cs="v5.0.0"/>
        </w:rPr>
        <w:t xml:space="preserve"> are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In addition, for a BS operating in multiple bands, the requirements apply inside any </w:t>
      </w:r>
      <w:r w:rsidRPr="00C6449B">
        <w:rPr>
          <w:rFonts w:cs="v5.0.0"/>
          <w:i/>
        </w:rPr>
        <w:t>Inter RF Bandwidth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786" w:name="_Hlk497218315"/>
      <w:r w:rsidRPr="00C6449B">
        <w:rPr>
          <w:rFonts w:cs="v5.0.0"/>
        </w:rPr>
        <w:sym w:font="Symbol" w:char="F044"/>
      </w:r>
      <w:r w:rsidRPr="00C6449B">
        <w:rPr>
          <w:rFonts w:cs="v5.0.0"/>
        </w:rPr>
        <w:t>f</w:t>
      </w:r>
      <w:bookmarkEnd w:id="1786"/>
      <w:r w:rsidRPr="00C6449B">
        <w:rPr>
          <w:rFonts w:cs="v5.0.0"/>
        </w:rPr>
        <w:t xml:space="preserve"> is the </w:t>
      </w:r>
      <w:bookmarkStart w:id="178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78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788" w:name="_Hlk497218343"/>
      <w:r w:rsidRPr="00C6449B">
        <w:rPr>
          <w:rFonts w:cs="v5.0.0"/>
        </w:rPr>
        <w:t xml:space="preserve">f_offset </w:t>
      </w:r>
      <w:bookmarkEnd w:id="1788"/>
      <w:r w:rsidRPr="00C6449B">
        <w:rPr>
          <w:rFonts w:cs="v5.0.0"/>
        </w:rPr>
        <w:t xml:space="preserve">is the </w:t>
      </w:r>
      <w:bookmarkStart w:id="178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78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790" w:name="_Hlk497218367"/>
      <w:r w:rsidRPr="00C6449B">
        <w:rPr>
          <w:rFonts w:cs="v5.0.0"/>
        </w:rPr>
        <w:t>f_offset</w:t>
      </w:r>
      <w:r w:rsidRPr="00C6449B">
        <w:rPr>
          <w:rFonts w:cs="v5.0.0"/>
          <w:vertAlign w:val="subscript"/>
        </w:rPr>
        <w:t>max</w:t>
      </w:r>
      <w:bookmarkEnd w:id="1790"/>
      <w:r w:rsidRPr="00C6449B">
        <w:rPr>
          <w:rFonts w:cs="v5.0.0"/>
        </w:rPr>
        <w:t xml:space="preserve"> is </w:t>
      </w:r>
      <w:bookmarkStart w:id="179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79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79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79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rPr>
        <w:t xml:space="preserve">2.1 to </w:t>
      </w:r>
      <w:r w:rsidRPr="00C6449B">
        <w:t>6.6.4.2.</w:t>
      </w:r>
      <w:r w:rsidRPr="00C6449B">
        <w:rPr>
          <w:lang w:val="en-US"/>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pPr>
      <w:r w:rsidRPr="00C6449B">
        <w:t>-</w:t>
      </w:r>
      <w:r w:rsidRPr="00C6449B">
        <w:tab/>
        <w:t xml:space="preserve">In case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is less than 2*Δf</w:t>
      </w:r>
      <w:r w:rsidRPr="00C6449B">
        <w:rPr>
          <w:vertAlign w:val="subscript"/>
        </w:rPr>
        <w:t>OBUE</w:t>
      </w:r>
      <w:r w:rsidRPr="00C6449B">
        <w:t>, f_offset</w:t>
      </w:r>
      <w:r w:rsidRPr="00C6449B">
        <w:rPr>
          <w:vertAlign w:val="subscript"/>
        </w:rPr>
        <w:t>max</w:t>
      </w:r>
      <w:r w:rsidRPr="00C6449B">
        <w:t xml:space="preserve"> shall be the offset to the frequency Δf</w:t>
      </w:r>
      <w:r w:rsidRPr="00C6449B">
        <w:rPr>
          <w:vertAlign w:val="subscript"/>
        </w:rPr>
        <w:t>OBUE</w:t>
      </w:r>
      <w:r w:rsidRPr="00C6449B">
        <w:t xml:space="preserve"> MHz outside the outermost edges of the two supported downlink </w:t>
      </w:r>
      <w:r w:rsidRPr="00C6449B">
        <w:rPr>
          <w:i/>
        </w:rPr>
        <w:t>operating bands</w:t>
      </w:r>
      <w:r w:rsidRPr="00C6449B">
        <w:t xml:space="preserve"> and the operating band unwanted emission </w:t>
      </w:r>
      <w:r w:rsidRPr="00C6449B">
        <w:rPr>
          <w:i/>
        </w:rPr>
        <w:t>basic limits</w:t>
      </w:r>
      <w:r w:rsidRPr="00C6449B">
        <w:t xml:space="preserve"> of the band where there are carriers transmitted, as defined in the tables of the present </w:t>
      </w:r>
      <w:r w:rsidR="00B41384" w:rsidRPr="00C6449B">
        <w:t>clause</w:t>
      </w:r>
      <w:r w:rsidRPr="00C6449B">
        <w:t>, shall apply across both downlink bands.</w:t>
      </w:r>
    </w:p>
    <w:p w14:paraId="00DF76C7" w14:textId="3925310B" w:rsidR="00CF08D6" w:rsidRPr="00C6449B" w:rsidRDefault="00CF08D6" w:rsidP="00CF08D6">
      <w:pPr>
        <w:pStyle w:val="B1"/>
      </w:pPr>
      <w:r w:rsidRPr="00C6449B">
        <w:t>-</w:t>
      </w:r>
      <w:r w:rsidRPr="00C6449B">
        <w:tab/>
        <w:t xml:space="preserve">In other cases, the operating band unwanted emission </w:t>
      </w:r>
      <w:r w:rsidRPr="00C6449B">
        <w:rPr>
          <w:i/>
        </w:rPr>
        <w:t>basic limits</w:t>
      </w:r>
      <w:r w:rsidRPr="00C6449B">
        <w:t xml:space="preserve"> of the band where there are carriers transmitted, as defined in the tables of the present </w:t>
      </w:r>
      <w:r w:rsidR="00B41384" w:rsidRPr="00C6449B">
        <w:t>clause</w:t>
      </w:r>
      <w:r w:rsidRPr="00C6449B">
        <w:t xml:space="preserve"> for the largest frequency offset (</w:t>
      </w:r>
      <w:r w:rsidRPr="00C6449B">
        <w:sym w:font="Symbol" w:char="F044"/>
      </w:r>
      <w:r w:rsidRPr="00C6449B">
        <w:t>f</w:t>
      </w:r>
      <w:r w:rsidRPr="00C6449B">
        <w:rPr>
          <w:vertAlign w:val="subscript"/>
        </w:rPr>
        <w:t>max</w:t>
      </w:r>
      <w:r w:rsidRPr="00C6449B">
        <w:t>), shall apply from Δf</w:t>
      </w:r>
      <w:r w:rsidRPr="00C6449B">
        <w:rPr>
          <w:vertAlign w:val="subscript"/>
        </w:rPr>
        <w:t>OBUE</w:t>
      </w:r>
      <w:r w:rsidRPr="00C6449B">
        <w:t xml:space="preserve"> MHz below the lowest frequency, up to Δf</w:t>
      </w:r>
      <w:r w:rsidRPr="00C6449B">
        <w:rPr>
          <w:vertAlign w:val="subscript"/>
        </w:rPr>
        <w:t>OBUE</w:t>
      </w:r>
      <w:r w:rsidRPr="00C6449B">
        <w:rPr>
          <w:vertAlign w:val="subscript"/>
          <w:lang w:val="en-US"/>
        </w:rPr>
        <w:t xml:space="preserve"> </w:t>
      </w:r>
      <w:r w:rsidRPr="00C6449B">
        <w:t xml:space="preserve">MHz above the highest frequency of the supported downlink </w:t>
      </w:r>
      <w:r w:rsidRPr="00C6449B">
        <w:rPr>
          <w:i/>
        </w:rPr>
        <w:t>operating band</w:t>
      </w:r>
      <w:r w:rsidRPr="00C6449B">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rPr>
        <w:t xml:space="preserve">single-band </w:t>
      </w:r>
      <w:r w:rsidRPr="00C6449B">
        <w:rPr>
          <w:i/>
        </w:rPr>
        <w:t>connector</w:t>
      </w:r>
      <w:r w:rsidRPr="00C6449B">
        <w:t xml:space="preserve"> </w:t>
      </w:r>
      <w:r w:rsidRPr="00C6449B">
        <w:rPr>
          <w:rFonts w:eastAsia="SimSun"/>
        </w:rPr>
        <w:t xml:space="preserve">or a </w:t>
      </w:r>
      <w:r w:rsidRPr="00C6449B">
        <w:rPr>
          <w:i/>
          <w:iCs/>
          <w:lang w:val="en-US"/>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rPr>
        <w:t xml:space="preserve">single-band </w:t>
      </w:r>
      <w:r w:rsidRPr="00C6449B">
        <w:rPr>
          <w:i/>
        </w:rPr>
        <w:t>connector</w:t>
      </w:r>
      <w:r w:rsidRPr="00C6449B">
        <w:rPr>
          <w:i/>
          <w:iCs/>
          <w:lang w:val="en-US"/>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rPr>
        <w:t xml:space="preserve">2.1 to </w:t>
      </w:r>
      <w:r w:rsidRPr="00C6449B">
        <w:t>6.6.4.2.</w:t>
      </w:r>
      <w:r w:rsidRPr="00C6449B">
        <w:rPr>
          <w:lang w:val="en-US"/>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rPr>
      </w:pPr>
      <w:r w:rsidRPr="00C6449B">
        <w:rPr>
          <w:rFonts w:cs="v5.0.0"/>
        </w:rPr>
        <w:t xml:space="preserve">For Wide Area BS, the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793" w:name="_Toc13079656"/>
      <w:bookmarkStart w:id="1794" w:name="_Toc29811144"/>
      <w:bookmarkStart w:id="1795" w:name="_Toc29811595"/>
      <w:bookmarkStart w:id="1796" w:name="_Toc37268099"/>
      <w:bookmarkStart w:id="1797" w:name="_Toc37268550"/>
      <w:bookmarkStart w:id="1798" w:name="_Toc45893198"/>
      <w:bookmarkStart w:id="1799" w:name="_Toc53177362"/>
      <w:bookmarkStart w:id="1800" w:name="_Toc53177814"/>
      <w:bookmarkStart w:id="1801" w:name="_Toc61176448"/>
      <w:bookmarkStart w:id="1802" w:name="_Toc67916271"/>
      <w:bookmarkStart w:id="1803" w:name="_Toc74670489"/>
      <w:bookmarkStart w:id="1804" w:name="_Toc76542524"/>
      <w:bookmarkStart w:id="1805" w:name="_Toc82626456"/>
      <w:bookmarkStart w:id="1806" w:name="_Toc90414422"/>
      <w:bookmarkStart w:id="1807" w:name="_Toc106769511"/>
      <w:bookmarkStart w:id="1808" w:name="_Toc115184760"/>
      <w:bookmarkStart w:id="1809" w:name="_Toc138839262"/>
      <w:bookmarkStart w:id="1810" w:name="_Toc138932625"/>
      <w:bookmarkStart w:id="1811" w:name="_Toc138933078"/>
      <w:r w:rsidRPr="00C6449B">
        <w:t>6.6.4.2</w:t>
      </w:r>
      <w:r w:rsidRPr="00C6449B">
        <w:tab/>
      </w:r>
      <w:r w:rsidRPr="00C6449B">
        <w:rPr>
          <w:i/>
        </w:rPr>
        <w:t>Basic limits</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02E4406F" w14:textId="77777777" w:rsidR="00CF08D6" w:rsidRPr="00C6449B" w:rsidRDefault="00CF08D6" w:rsidP="00CF08D6">
      <w:pPr>
        <w:pStyle w:val="Heading5"/>
      </w:pPr>
      <w:bookmarkStart w:id="1812" w:name="_Toc13079657"/>
      <w:bookmarkStart w:id="1813" w:name="_Toc29811145"/>
      <w:bookmarkStart w:id="1814" w:name="_Toc29811596"/>
      <w:bookmarkStart w:id="1815" w:name="_Toc37268100"/>
      <w:bookmarkStart w:id="1816" w:name="_Toc37268551"/>
      <w:bookmarkStart w:id="1817" w:name="_Toc45893199"/>
      <w:bookmarkStart w:id="1818" w:name="_Toc53177363"/>
      <w:bookmarkStart w:id="1819" w:name="_Toc53177815"/>
      <w:bookmarkStart w:id="1820" w:name="_Toc61176449"/>
      <w:bookmarkStart w:id="1821" w:name="_Toc67916272"/>
      <w:bookmarkStart w:id="1822" w:name="_Toc74670490"/>
      <w:bookmarkStart w:id="1823" w:name="_Toc76542525"/>
      <w:bookmarkStart w:id="1824" w:name="_Toc82626457"/>
      <w:bookmarkStart w:id="1825" w:name="_Toc90414423"/>
      <w:bookmarkStart w:id="1826" w:name="_Toc106769512"/>
      <w:bookmarkStart w:id="1827" w:name="_Toc115184761"/>
      <w:bookmarkStart w:id="1828" w:name="_Toc138839263"/>
      <w:bookmarkStart w:id="1829" w:name="_Toc138932626"/>
      <w:bookmarkStart w:id="1830" w:name="_Toc138933079"/>
      <w:r w:rsidRPr="00C6449B">
        <w:t>6.6.4.2.1</w:t>
      </w:r>
      <w:r w:rsidRPr="00C6449B">
        <w:tab/>
      </w:r>
      <w:r w:rsidRPr="00C6449B">
        <w:rPr>
          <w:i/>
        </w:rPr>
        <w:t>Basic limits</w:t>
      </w:r>
      <w:r w:rsidRPr="00C6449B">
        <w:t xml:space="preserve"> for Wide Area BS (Category A)</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rPr>
        <w:t>basic limits</w:t>
      </w:r>
      <w:r w:rsidRPr="00C6449B">
        <w:rPr>
          <w:rFonts w:cs="v5.0.0"/>
        </w:rPr>
        <w:t xml:space="preserve"> are 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-13 dBm (Note 3)</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rPr>
        <w:t>basic limits</w:t>
      </w:r>
      <w:r w:rsidRPr="00C6449B">
        <w:rPr>
          <w:rFonts w:cs="v5.0.0"/>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-13 dBm (Note 3)</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831" w:name="_Toc13079658"/>
      <w:bookmarkStart w:id="1832" w:name="_Toc29811146"/>
      <w:bookmarkStart w:id="1833" w:name="_Toc29811597"/>
      <w:bookmarkStart w:id="1834" w:name="_Toc37268101"/>
      <w:bookmarkStart w:id="1835" w:name="_Toc37268552"/>
      <w:bookmarkStart w:id="1836" w:name="_Toc45893200"/>
      <w:bookmarkStart w:id="1837" w:name="_Toc53177364"/>
      <w:bookmarkStart w:id="1838" w:name="_Toc53177816"/>
      <w:bookmarkStart w:id="1839" w:name="_Toc61176450"/>
      <w:bookmarkStart w:id="1840" w:name="_Toc67916273"/>
      <w:bookmarkStart w:id="1841" w:name="_Toc74670491"/>
      <w:bookmarkStart w:id="1842" w:name="_Toc76542526"/>
      <w:bookmarkStart w:id="1843" w:name="_Toc82626458"/>
      <w:bookmarkStart w:id="1844" w:name="_Toc90414424"/>
      <w:bookmarkStart w:id="1845" w:name="_Toc106769513"/>
      <w:bookmarkStart w:id="1846" w:name="_Toc115184762"/>
      <w:bookmarkStart w:id="1847" w:name="_Toc138839264"/>
      <w:bookmarkStart w:id="1848" w:name="_Toc138932627"/>
      <w:bookmarkStart w:id="1849" w:name="_Toc138933080"/>
      <w:r w:rsidRPr="00C6449B">
        <w:t>6.6.4.2.2</w:t>
      </w:r>
      <w:r w:rsidRPr="00C6449B">
        <w:tab/>
      </w:r>
      <w:r w:rsidRPr="00C6449B">
        <w:rPr>
          <w:i/>
        </w:rPr>
        <w:t>Basic limits</w:t>
      </w:r>
      <w:r w:rsidRPr="00C6449B">
        <w:t xml:space="preserve"> for Wide Area BS (Category B)</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850" w:name="_Toc13079659"/>
      <w:bookmarkStart w:id="1851" w:name="_Toc29811147"/>
      <w:bookmarkStart w:id="1852" w:name="_Toc29811598"/>
      <w:bookmarkStart w:id="1853" w:name="_Toc37268102"/>
      <w:bookmarkStart w:id="1854" w:name="_Toc37268553"/>
      <w:bookmarkStart w:id="1855" w:name="_Toc45893201"/>
      <w:bookmarkStart w:id="1856" w:name="_Toc53177365"/>
      <w:bookmarkStart w:id="1857" w:name="_Toc53177817"/>
      <w:bookmarkStart w:id="1858" w:name="_Toc61176451"/>
      <w:bookmarkStart w:id="1859" w:name="_Toc67916274"/>
      <w:bookmarkStart w:id="1860" w:name="_Toc74670492"/>
      <w:bookmarkStart w:id="1861" w:name="_Toc76542527"/>
      <w:bookmarkStart w:id="1862" w:name="_Toc82626459"/>
      <w:bookmarkStart w:id="1863" w:name="_Toc90414425"/>
      <w:bookmarkStart w:id="1864" w:name="_Toc106769514"/>
      <w:bookmarkStart w:id="1865" w:name="_Toc115184763"/>
      <w:bookmarkStart w:id="1866" w:name="_Toc138839265"/>
      <w:bookmarkStart w:id="1867" w:name="_Toc138932628"/>
      <w:bookmarkStart w:id="1868" w:name="_Toc138933081"/>
      <w:r w:rsidRPr="00C6449B">
        <w:t>6.6.4.2.2.1</w:t>
      </w:r>
      <w:r w:rsidRPr="00C6449B">
        <w:tab/>
        <w:t>Category B requirements (Option 1)</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rPr>
        <w:t>basic limits</w:t>
      </w:r>
      <w:r w:rsidRPr="00C6449B">
        <w:rPr>
          <w:rFonts w:cs="v5.0.0"/>
        </w:rPr>
        <w:t xml:space="preserve"> are </w:t>
      </w:r>
      <w:r w:rsidRPr="00C6449B">
        <w:t>specified in table 6.6.4.2.2.1-1:</w:t>
      </w:r>
    </w:p>
    <w:p w14:paraId="187E9937" w14:textId="77777777" w:rsidR="00CF08D6" w:rsidRPr="00C6449B" w:rsidRDefault="00CF08D6" w:rsidP="00CF08D6">
      <w:pPr>
        <w:pStyle w:val="TH"/>
        <w:rPr>
          <w:rFonts w:cs="v5.0.0"/>
        </w:rPr>
      </w:pPr>
      <w:r w:rsidRPr="00C6449B">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-16 dBm (Note 3)</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5DD175FF"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rPr>
        <w:t>basic limits</w:t>
      </w:r>
      <w:r w:rsidRPr="00C6449B">
        <w:rPr>
          <w:rFonts w:cs="v5.0.0"/>
        </w:rPr>
        <w:t xml:space="preserve"> are 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-15 dBm (Note 3)</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 w14:paraId="744D0FAF" w14:textId="77777777" w:rsidR="00CF08D6" w:rsidRPr="00C6449B" w:rsidRDefault="00CF08D6" w:rsidP="00CF08D6">
      <w:pPr>
        <w:pStyle w:val="Heading6"/>
      </w:pPr>
      <w:bookmarkStart w:id="1869" w:name="_Toc13079660"/>
      <w:bookmarkStart w:id="1870" w:name="_Toc29811148"/>
      <w:bookmarkStart w:id="1871" w:name="_Toc29811599"/>
      <w:bookmarkStart w:id="1872" w:name="_Toc37268103"/>
      <w:bookmarkStart w:id="1873" w:name="_Toc37268554"/>
      <w:bookmarkStart w:id="1874" w:name="_Toc45893202"/>
      <w:bookmarkStart w:id="1875" w:name="_Toc53177366"/>
      <w:bookmarkStart w:id="1876" w:name="_Toc53177818"/>
      <w:bookmarkStart w:id="1877" w:name="_Toc61176452"/>
      <w:bookmarkStart w:id="1878" w:name="_Toc67916275"/>
      <w:bookmarkStart w:id="1879" w:name="_Toc74670493"/>
      <w:bookmarkStart w:id="1880" w:name="_Toc76542528"/>
      <w:bookmarkStart w:id="1881" w:name="_Toc82626460"/>
      <w:bookmarkStart w:id="1882" w:name="_Toc90414426"/>
      <w:bookmarkStart w:id="1883" w:name="_Toc106769515"/>
      <w:bookmarkStart w:id="1884" w:name="_Toc115184764"/>
      <w:bookmarkStart w:id="1885" w:name="_Toc138839266"/>
      <w:bookmarkStart w:id="1886" w:name="_Toc138932629"/>
      <w:bookmarkStart w:id="1887" w:name="_Toc138933082"/>
      <w:r w:rsidRPr="00C6449B">
        <w:t>6.6.4.2.2.2</w:t>
      </w:r>
      <w:r w:rsidRPr="00C6449B">
        <w:tab/>
        <w:t>Category B requirements (Option 2)</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pt;height:29pt" o:ole="" fillcolor="window">
                  <v:imagedata r:id="rId40" o:title=""/>
                </v:shape>
                <o:OLEObject Type="Embed" ProgID="Equation.3" ShapeID="_x0000_i1037" DrawAspect="Content" ObjectID="_1773756519"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-15 dBm (Note 3)</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11764C">
            <w:pPr>
              <w:pStyle w:val="TAN"/>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11764C">
            <w:pPr>
              <w:pStyle w:val="TAN"/>
              <w:rPr>
                <w:rFonts w:cs="Arial"/>
              </w:rPr>
            </w:pPr>
            <w:r w:rsidRPr="00C6449B">
              <w:t>NOTE 4:</w:t>
            </w:r>
            <w:r w:rsidRPr="00C6449B">
              <w:tab/>
              <w:t>This frequency range ensures that the range of values of f_offset 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888" w:name="_Toc13079661"/>
      <w:bookmarkStart w:id="1889" w:name="_Toc29811149"/>
      <w:bookmarkStart w:id="1890" w:name="_Toc29811600"/>
      <w:bookmarkStart w:id="1891" w:name="_Toc37268104"/>
      <w:bookmarkStart w:id="1892" w:name="_Toc37268555"/>
      <w:bookmarkStart w:id="1893" w:name="_Toc45893203"/>
      <w:bookmarkStart w:id="1894" w:name="_Toc53177367"/>
      <w:bookmarkStart w:id="1895" w:name="_Toc53177819"/>
      <w:bookmarkStart w:id="1896" w:name="_Toc61176453"/>
      <w:bookmarkStart w:id="1897" w:name="_Toc67916276"/>
      <w:bookmarkStart w:id="1898" w:name="_Toc74670494"/>
      <w:bookmarkStart w:id="1899" w:name="_Toc76542529"/>
      <w:bookmarkStart w:id="1900" w:name="_Toc82626461"/>
      <w:bookmarkStart w:id="1901" w:name="_Toc90414427"/>
      <w:bookmarkStart w:id="1902" w:name="_Toc106769516"/>
      <w:bookmarkStart w:id="1903" w:name="_Toc115184765"/>
      <w:bookmarkStart w:id="1904" w:name="_Toc138839267"/>
      <w:bookmarkStart w:id="1905" w:name="_Toc138932630"/>
      <w:bookmarkStart w:id="1906" w:name="_Toc138933083"/>
      <w:r w:rsidRPr="00C6449B">
        <w:t>6.6.4.2.3</w:t>
      </w:r>
      <w:r w:rsidRPr="00C6449B">
        <w:tab/>
      </w:r>
      <w:r w:rsidRPr="00C6449B">
        <w:rPr>
          <w:i/>
        </w:rPr>
        <w:t>Basic limits</w:t>
      </w:r>
      <w:r w:rsidRPr="00C6449B">
        <w:t xml:space="preserve"> for Medium Range BS (Category A and B)</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rPr>
        <w:t>basic limits</w:t>
      </w:r>
      <w:r w:rsidRPr="00C6449B">
        <w:rPr>
          <w:rFonts w:cs="v5.0.0"/>
        </w:rPr>
        <w:t xml:space="preserve"> are specified in table 6.6.4.2.3-1</w:t>
      </w:r>
      <w:r w:rsidRPr="00C6449B">
        <w:rPr>
          <w:rFonts w:eastAsia="SimSun" w:cs="v5.0.0"/>
        </w:rPr>
        <w:t xml:space="preserve"> and </w:t>
      </w:r>
      <w:r w:rsidRPr="00C6449B">
        <w:rPr>
          <w:rFonts w:cs="v5.0.0"/>
        </w:rPr>
        <w:t>table 6.6.4.2.3-</w:t>
      </w:r>
      <w:r w:rsidRPr="00C6449B">
        <w:rPr>
          <w:rFonts w:eastAsia="SimSun" w:cs="v5.0.0"/>
        </w:rPr>
        <w:t>2</w:t>
      </w:r>
      <w:r w:rsidRPr="00C6449B">
        <w:rPr>
          <w:rFonts w:cs="v5.0.0"/>
        </w:rPr>
        <w:t>.</w:t>
      </w:r>
    </w:p>
    <w:p w14:paraId="5FABC42E" w14:textId="45A08223" w:rsidR="00CF08D6" w:rsidRPr="00C6449B" w:rsidRDefault="00CF08D6" w:rsidP="00CF08D6">
      <w:pPr>
        <w:keepNext/>
        <w:rPr>
          <w:rFonts w:cs="v5.0.0"/>
        </w:rPr>
      </w:pPr>
      <w:r w:rsidRPr="00C6449B">
        <w:t xml:space="preserve">For the tables in this </w:t>
      </w:r>
      <w:r w:rsidR="00B41384" w:rsidRPr="00C6449B">
        <w:t>clause</w:t>
      </w:r>
      <w:r w:rsidRPr="00C6449B">
        <w:t xml:space="preserve"> for </w:t>
      </w:r>
      <w:r w:rsidRPr="00C6449B">
        <w:rPr>
          <w:i/>
        </w:rPr>
        <w:t>BS type 1-C</w:t>
      </w:r>
      <w:r w:rsidRPr="00C6449B">
        <w:t xml:space="preserve"> </w:t>
      </w:r>
      <w:bookmarkStart w:id="1907" w:name="_Hlk515785994"/>
      <w:r w:rsidRPr="00C6449B">
        <w:t>P</w:t>
      </w:r>
      <w:r w:rsidRPr="00C6449B">
        <w:rPr>
          <w:vertAlign w:val="subscript"/>
        </w:rPr>
        <w:t>rated,x</w:t>
      </w:r>
      <w:r w:rsidRPr="00C6449B">
        <w:t xml:space="preserve"> = P</w:t>
      </w:r>
      <w:r w:rsidRPr="00C6449B">
        <w:rPr>
          <w:vertAlign w:val="subscript"/>
        </w:rPr>
        <w:t>rated,c,AC</w:t>
      </w:r>
      <w:bookmarkEnd w:id="1907"/>
      <w:r w:rsidRPr="00C6449B">
        <w:t xml:space="preserve">, and 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 xml:space="preserve">), and for </w:t>
      </w:r>
      <w:r w:rsidRPr="00C6449B">
        <w:rPr>
          <w:i/>
        </w:rPr>
        <w:t xml:space="preserve">BS type 1-O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 9 dB.</w:t>
      </w:r>
    </w:p>
    <w:p w14:paraId="5B9204C2" w14:textId="77777777" w:rsidR="00CF08D6" w:rsidRPr="00C6449B" w:rsidRDefault="00CF08D6" w:rsidP="00CF08D6">
      <w:pPr>
        <w:pStyle w:val="TH"/>
      </w:pPr>
      <w:r w:rsidRPr="00C6449B">
        <w:t>Table 6.6.4.2.3-</w:t>
      </w:r>
      <w:r w:rsidRPr="00C6449B">
        <w:rPr>
          <w:rFonts w:eastAsia="SimSun"/>
        </w:rPr>
        <w:t>1</w:t>
      </w:r>
      <w:r w:rsidRPr="00C6449B">
        <w:t xml:space="preserve">: Medium Range BS </w:t>
      </w:r>
      <w:r w:rsidRPr="00C6449B">
        <w:rPr>
          <w:i/>
        </w:rPr>
        <w:t>operating band</w:t>
      </w:r>
      <w:r w:rsidRPr="00C6449B">
        <w:t xml:space="preserve"> unwanted emission limits, </w:t>
      </w:r>
      <w:r w:rsidRPr="00C6449B">
        <w:rPr>
          <w:rFonts w:cs="v5.0.0"/>
        </w:rPr>
        <w:t xml:space="preserve">31&lt;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rPr>
              <w:t>max</w:t>
            </w:r>
            <w:r w:rsidRPr="00C6449B">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rPr>
              <w:t>max</w:t>
            </w:r>
            <w:r w:rsidRPr="00C6449B">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rPr>
              <w:t>P</w:t>
            </w:r>
            <w:r w:rsidRPr="00C6449B">
              <w:rPr>
                <w:rFonts w:cs="Arial"/>
                <w:vertAlign w:val="subscript"/>
              </w:rPr>
              <w:t>rated,x</w:t>
            </w:r>
            <w:r w:rsidRPr="00C6449B" w:rsidDel="00C262FD">
              <w:rPr>
                <w:rFonts w:cs="Arial"/>
              </w:rPr>
              <w:t xml:space="preserve"> </w:t>
            </w:r>
            <w:r w:rsidRPr="00C6449B">
              <w:rPr>
                <w:rFonts w:cs="Arial"/>
                <w:vertAlign w:val="subscript"/>
              </w:rPr>
              <w:t xml:space="preserve"> </w:t>
            </w:r>
            <w:r w:rsidRPr="00C6449B">
              <w:rPr>
                <w:rFonts w:cs="Arial"/>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rPr>
              <w:t>Min(</w:t>
            </w:r>
            <w:r w:rsidRPr="00C6449B">
              <w:t>P</w:t>
            </w:r>
            <w:r w:rsidRPr="00C6449B">
              <w:rPr>
                <w:vertAlign w:val="subscript"/>
              </w:rPr>
              <w:t>rated,x</w:t>
            </w:r>
            <w:r w:rsidRPr="00C6449B" w:rsidDel="00C262FD">
              <w:rPr>
                <w:rFonts w:cs="Arial"/>
              </w:rPr>
              <w:t xml:space="preserve"> </w:t>
            </w:r>
            <w:r w:rsidRPr="00C6449B">
              <w:rPr>
                <w:rFonts w:cs="Arial"/>
                <w:vertAlign w:val="subscript"/>
              </w:rPr>
              <w:t xml:space="preserve"> </w:t>
            </w:r>
            <w:r w:rsidRPr="00C6449B">
              <w:rPr>
                <w:rFonts w:cs="Arial"/>
              </w:rPr>
              <w:t xml:space="preserve">- 60dB, -25dBm) (Note </w:t>
            </w:r>
            <w:r w:rsidRPr="00C6449B">
              <w:rPr>
                <w:rFonts w:eastAsia="SimSun" w:cs="Arial"/>
              </w:rPr>
              <w:t>3</w:t>
            </w:r>
            <w:r w:rsidRPr="00C6449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E43316">
            <w:pPr>
              <w:pStyle w:val="TAC"/>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t>Min(P</w:t>
            </w:r>
            <w:r w:rsidRPr="00C6449B">
              <w:rPr>
                <w:rFonts w:cs="Arial"/>
                <w:vertAlign w:val="subscript"/>
              </w:rPr>
              <w:t>rated,x</w:t>
            </w:r>
            <w:r w:rsidRPr="00C6449B" w:rsidDel="00C262FD">
              <w:rPr>
                <w:rFonts w:cs="Arial"/>
              </w:rPr>
              <w:t xml:space="preserve"> </w:t>
            </w:r>
            <w:r w:rsidRPr="00C6449B">
              <w:rPr>
                <w:rFonts w:cs="Arial"/>
              </w:rPr>
              <w:t xml:space="preserve">-60dB, </w:t>
            </w:r>
            <w:r w:rsidRPr="00C6449B">
              <w:rPr>
                <w:rFonts w:cs="Arial"/>
              </w:rPr>
              <w:noBreakHyphen/>
              <w:t>25dBm)/100kHz.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 w14:paraId="7CB1465B" w14:textId="77777777" w:rsidR="00CF08D6" w:rsidRPr="00C6449B" w:rsidRDefault="00CF08D6" w:rsidP="00CF08D6">
      <w:pPr>
        <w:pStyle w:val="TH"/>
      </w:pPr>
      <w:r w:rsidRPr="00C6449B">
        <w:t>Table 6.6.4.2.3-</w:t>
      </w:r>
      <w:r w:rsidRPr="00C6449B">
        <w:rPr>
          <w:rFonts w:eastAsia="SimSun"/>
        </w:rPr>
        <w:t>2</w:t>
      </w:r>
      <w:r w:rsidRPr="00C6449B">
        <w:t xml:space="preserve">: Medium Range BS operating band unwanted emission limits,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rPr>
            </w:pPr>
            <w:r w:rsidRPr="00C6449B">
              <w:rPr>
                <w:rFonts w:cs="Arial"/>
                <w:i/>
              </w:rPr>
              <w:t xml:space="preserve">Measurement bandwidth </w:t>
            </w:r>
          </w:p>
        </w:tc>
      </w:tr>
      <w:tr w:rsidR="00CF08D6" w:rsidRPr="00C6449B" w14:paraId="0421A40C"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8.5pt" o:ole="">
                  <v:imagedata r:id="rId42" o:title=""/>
                </v:shape>
                <o:OLEObject Type="Embed" ProgID="Equation.3" ShapeID="_x0000_i1038" DrawAspect="Content" ObjectID="_1773756520"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rPr>
              <w:t>max</w:t>
            </w:r>
            <w:r w:rsidRPr="00C6449B">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rPr>
              <w:t>max</w:t>
            </w:r>
            <w:r w:rsidRPr="00C6449B">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7C7E4D">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rPr>
              <w:t xml:space="preserve">-29 dBm (Note </w:t>
            </w:r>
            <w:r w:rsidRPr="00C6449B">
              <w:rPr>
                <w:rFonts w:eastAsia="SimSun" w:cs="Arial"/>
              </w:rPr>
              <w:t>3</w:t>
            </w:r>
            <w:r w:rsidRPr="00C6449B">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7C7E4D">
            <w:pPr>
              <w:pStyle w:val="TAC"/>
              <w:rPr>
                <w:rFonts w:cs="v5.0.0"/>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-29dBm/100kHz.</w:t>
            </w:r>
          </w:p>
          <w:p w14:paraId="6F6DF010" w14:textId="77777777" w:rsidR="00CF08D6" w:rsidRPr="00C6449B" w:rsidRDefault="00CF08D6" w:rsidP="00CF08D6">
            <w:pPr>
              <w:pStyle w:val="TAN"/>
              <w:rPr>
                <w:rFonts w:eastAsia="SimSun"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1908" w:name="_Toc13079662"/>
      <w:bookmarkStart w:id="1909" w:name="_Toc29811150"/>
      <w:bookmarkStart w:id="1910" w:name="_Toc29811601"/>
      <w:bookmarkStart w:id="1911" w:name="_Toc37268105"/>
      <w:bookmarkStart w:id="1912" w:name="_Toc37268556"/>
      <w:bookmarkStart w:id="1913" w:name="_Toc45893204"/>
      <w:bookmarkStart w:id="1914" w:name="_Toc53177368"/>
      <w:bookmarkStart w:id="1915" w:name="_Toc53177820"/>
      <w:bookmarkStart w:id="1916" w:name="_Toc61176454"/>
      <w:bookmarkStart w:id="1917" w:name="_Toc67916277"/>
      <w:bookmarkStart w:id="1918" w:name="_Toc74670495"/>
      <w:bookmarkStart w:id="1919" w:name="_Toc76542530"/>
      <w:bookmarkStart w:id="1920" w:name="_Toc82626462"/>
      <w:bookmarkStart w:id="1921" w:name="_Toc90414428"/>
      <w:bookmarkStart w:id="1922" w:name="_Toc106769517"/>
      <w:bookmarkStart w:id="1923" w:name="_Toc115184766"/>
      <w:bookmarkStart w:id="1924" w:name="_Toc138839268"/>
      <w:bookmarkStart w:id="1925" w:name="_Toc138932631"/>
      <w:bookmarkStart w:id="1926" w:name="_Toc138933084"/>
      <w:r w:rsidRPr="00C6449B">
        <w:t>6.6.4.2.4</w:t>
      </w:r>
      <w:r w:rsidRPr="00C6449B">
        <w:tab/>
      </w:r>
      <w:r w:rsidRPr="00C6449B">
        <w:rPr>
          <w:i/>
        </w:rPr>
        <w:t>Basic limits</w:t>
      </w:r>
      <w:r w:rsidRPr="00C6449B">
        <w:t xml:space="preserve"> for Local Area BS (Category A and B)</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C1FB4B8" w14:textId="77777777" w:rsidR="00CF08D6" w:rsidRPr="00C6449B" w:rsidRDefault="00CF08D6" w:rsidP="00CF08D6">
      <w:r w:rsidRPr="00C6449B">
        <w:t xml:space="preserve">For Local Area BS, </w:t>
      </w:r>
      <w:r w:rsidRPr="00C6449B">
        <w:rPr>
          <w:i/>
        </w:rPr>
        <w:t>basic limits</w:t>
      </w:r>
      <w:r w:rsidRPr="00C6449B">
        <w:t xml:space="preserve"> are specified in table 6.6.4.2.4-1.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eastAsia="SimSun"/>
        </w:rPr>
        <w:t>1</w:t>
      </w:r>
      <w:r w:rsidRPr="00C6449B">
        <w:t>: Local Area BS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pt;height:28.5pt" o:ole="">
                  <v:imagedata r:id="rId44" o:title=""/>
                </v:shape>
                <o:OLEObject Type="Embed" ProgID="Equation.3" ShapeID="_x0000_i1039" DrawAspect="Content" ObjectID="_1773756521"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min(10 MHz, </w:t>
            </w:r>
            <w:r w:rsidRPr="00C6449B">
              <w:rPr>
                <w:rFonts w:cs="v5.0.0"/>
              </w:rPr>
              <w:t>Δ</w:t>
            </w:r>
            <w:r w:rsidRPr="00C6449B">
              <w:rPr>
                <w:rFonts w:cs="v5.0.0"/>
                <w:lang w:val="sv-SE"/>
              </w:rPr>
              <w:t>f</w:t>
            </w:r>
            <w:r w:rsidRPr="00C6449B">
              <w:rPr>
                <w:rFonts w:cs="v5.0.0"/>
                <w:vertAlign w:val="subscript"/>
                <w:lang w:val="sv-SE"/>
              </w:rPr>
              <w:t>max</w:t>
            </w:r>
            <w:r w:rsidRPr="00C6449B">
              <w:rPr>
                <w:rFonts w:cs="v5.0.0"/>
                <w:lang w:val="sv-SE"/>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v5.0.0"/>
                <w:vertAlign w:val="subscript"/>
                <w:lang w:val="sv-SE"/>
              </w:rPr>
              <w:t>max</w:t>
            </w:r>
            <w:r w:rsidRPr="00C6449B">
              <w:rPr>
                <w:rFonts w:cs="v5.0.0"/>
                <w:lang w:val="sv-SE"/>
              </w:rPr>
              <w:t>)</w:t>
            </w:r>
          </w:p>
        </w:tc>
        <w:tc>
          <w:tcPr>
            <w:tcW w:w="3455" w:type="dxa"/>
          </w:tcPr>
          <w:p w14:paraId="172F030F" w14:textId="77777777" w:rsidR="00CF08D6" w:rsidRPr="00C6449B" w:rsidRDefault="00CF08D6" w:rsidP="00CF08D6">
            <w:pPr>
              <w:pStyle w:val="TAC"/>
              <w:rPr>
                <w:rFonts w:cs="Arial"/>
              </w:rPr>
            </w:pPr>
            <w:r w:rsidRPr="00C6449B">
              <w:rPr>
                <w:rFonts w:cs="Arial"/>
              </w:rPr>
              <w:t>-37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-37 dBm (Note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ta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1927" w:name="_Toc13079663"/>
      <w:bookmarkStart w:id="1928" w:name="_Toc29811151"/>
      <w:bookmarkStart w:id="1929" w:name="_Toc29811602"/>
      <w:bookmarkStart w:id="1930" w:name="_Toc37268106"/>
      <w:bookmarkStart w:id="1931" w:name="_Toc37268557"/>
      <w:bookmarkStart w:id="1932" w:name="_Toc45893205"/>
      <w:bookmarkStart w:id="1933" w:name="_Toc53177369"/>
      <w:bookmarkStart w:id="1934" w:name="_Toc53177821"/>
      <w:bookmarkStart w:id="1935" w:name="_Toc61176455"/>
      <w:bookmarkStart w:id="1936" w:name="_Toc67916278"/>
      <w:bookmarkStart w:id="1937" w:name="_Toc74670496"/>
      <w:bookmarkStart w:id="1938" w:name="_Toc76542531"/>
      <w:bookmarkStart w:id="1939" w:name="_Toc82626463"/>
      <w:bookmarkStart w:id="1940" w:name="_Toc90414429"/>
      <w:bookmarkStart w:id="1941" w:name="_Toc106769518"/>
      <w:bookmarkStart w:id="1942" w:name="_Toc115184767"/>
      <w:bookmarkStart w:id="1943" w:name="_Toc138839269"/>
      <w:bookmarkStart w:id="1944" w:name="_Toc138932632"/>
      <w:bookmarkStart w:id="1945" w:name="_Toc138933085"/>
      <w:r w:rsidRPr="00C6449B">
        <w:t>6.6.4.2.5</w:t>
      </w:r>
      <w:r w:rsidRPr="00C6449B">
        <w:tab/>
      </w:r>
      <w:r w:rsidRPr="00C6449B">
        <w:rPr>
          <w:i/>
        </w:rPr>
        <w:t>Basic limits</w:t>
      </w:r>
      <w:r w:rsidRPr="00C6449B">
        <w:t xml:space="preserve"> for additional requirements</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5EB7255E" w14:textId="77777777" w:rsidR="00CF08D6" w:rsidRPr="00C6449B" w:rsidRDefault="00CF08D6" w:rsidP="00CF08D6">
      <w:pPr>
        <w:pStyle w:val="Heading6"/>
      </w:pPr>
      <w:bookmarkStart w:id="1946" w:name="_Toc13079664"/>
      <w:bookmarkStart w:id="1947" w:name="_Toc29811152"/>
      <w:bookmarkStart w:id="1948" w:name="_Toc29811603"/>
      <w:bookmarkStart w:id="1949" w:name="_Toc37268107"/>
      <w:bookmarkStart w:id="1950" w:name="_Toc37268558"/>
      <w:bookmarkStart w:id="1951" w:name="_Toc45893206"/>
      <w:bookmarkStart w:id="1952" w:name="_Toc53177370"/>
      <w:bookmarkStart w:id="1953" w:name="_Toc53177822"/>
      <w:bookmarkStart w:id="1954" w:name="_Toc61176456"/>
      <w:bookmarkStart w:id="1955" w:name="_Toc67916279"/>
      <w:bookmarkStart w:id="1956" w:name="_Toc74670497"/>
      <w:bookmarkStart w:id="1957" w:name="_Toc76542532"/>
      <w:bookmarkStart w:id="1958" w:name="_Toc82626464"/>
      <w:bookmarkStart w:id="1959" w:name="_Toc90414430"/>
      <w:bookmarkStart w:id="1960" w:name="_Toc106769519"/>
      <w:bookmarkStart w:id="1961" w:name="_Toc115184768"/>
      <w:bookmarkStart w:id="1962" w:name="_Toc138839270"/>
      <w:bookmarkStart w:id="1963" w:name="_Toc138932633"/>
      <w:bookmarkStart w:id="1964" w:name="_Toc138933086"/>
      <w:r w:rsidRPr="00C6449B">
        <w:t>6.6.4.2.5.1</w:t>
      </w:r>
      <w:r w:rsidRPr="00C6449B">
        <w:tab/>
        <w:t>Limits in FCC Title 47</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3217B97" w14:textId="47259BB3" w:rsidR="00CF08D6" w:rsidRPr="00C6449B" w:rsidRDefault="00CF08D6" w:rsidP="00CF08D6">
      <w:pPr>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1965" w:name="_Toc13079665"/>
      <w:bookmarkStart w:id="1966" w:name="_Toc29811153"/>
      <w:bookmarkStart w:id="1967" w:name="_Toc29811604"/>
      <w:bookmarkStart w:id="1968" w:name="_Toc37268108"/>
      <w:bookmarkStart w:id="1969" w:name="_Toc37268559"/>
      <w:bookmarkStart w:id="1970" w:name="_Toc45893207"/>
      <w:bookmarkStart w:id="1971" w:name="_Toc53177371"/>
      <w:bookmarkStart w:id="1972" w:name="_Toc53177823"/>
      <w:bookmarkStart w:id="1973" w:name="_Toc61176457"/>
      <w:bookmarkStart w:id="1974" w:name="_Toc67916280"/>
      <w:bookmarkStart w:id="1975" w:name="_Toc74670498"/>
      <w:bookmarkStart w:id="1976" w:name="_Toc76542533"/>
      <w:bookmarkStart w:id="1977" w:name="_Toc82626465"/>
      <w:bookmarkStart w:id="1978" w:name="_Toc90414431"/>
      <w:bookmarkStart w:id="1979" w:name="_Toc106769520"/>
      <w:bookmarkStart w:id="1980" w:name="_Toc115184769"/>
      <w:bookmarkStart w:id="1981" w:name="_Toc138839271"/>
      <w:bookmarkStart w:id="1982" w:name="_Toc138932634"/>
      <w:bookmarkStart w:id="1983" w:name="_Toc138933087"/>
      <w:r w:rsidRPr="00C6449B">
        <w:t>6.6.4.2.5.2</w:t>
      </w:r>
      <w:r w:rsidRPr="00C6449B">
        <w:tab/>
        <w:t>Protection of DTT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1984" w:name="_Toc13079666"/>
      <w:bookmarkStart w:id="1985" w:name="_Toc29811154"/>
      <w:bookmarkStart w:id="1986" w:name="_Toc29811605"/>
      <w:bookmarkStart w:id="1987" w:name="_Toc37268109"/>
      <w:bookmarkStart w:id="1988" w:name="_Toc37268560"/>
      <w:bookmarkStart w:id="1989" w:name="_Toc45893208"/>
      <w:bookmarkStart w:id="1990" w:name="_Toc53177372"/>
      <w:bookmarkStart w:id="1991" w:name="_Toc53177824"/>
      <w:bookmarkStart w:id="1992" w:name="_Toc61176458"/>
      <w:bookmarkStart w:id="1993" w:name="_Toc67916281"/>
      <w:bookmarkStart w:id="1994" w:name="_Toc74670499"/>
      <w:bookmarkStart w:id="1995" w:name="_Toc76542534"/>
      <w:bookmarkStart w:id="1996" w:name="_Toc82626466"/>
      <w:bookmarkStart w:id="1997" w:name="_Toc90414432"/>
      <w:bookmarkStart w:id="1998" w:name="_Toc106769521"/>
      <w:bookmarkStart w:id="1999" w:name="_Toc115184770"/>
      <w:bookmarkStart w:id="2000" w:name="_Toc138839272"/>
      <w:bookmarkStart w:id="2001" w:name="_Toc138932635"/>
      <w:bookmarkStart w:id="2002" w:name="_Toc138933088"/>
      <w:r w:rsidRPr="00C6449B">
        <w:t>6.6.4.3</w:t>
      </w:r>
      <w:r w:rsidRPr="00C6449B">
        <w:tab/>
        <w:t xml:space="preserve">Minimum requirements for </w:t>
      </w:r>
      <w:r w:rsidRPr="00C6449B">
        <w:rPr>
          <w:i/>
        </w:rPr>
        <w:t>BS type 1-C</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rPr>
        <w:t xml:space="preserve">applicable </w:t>
      </w:r>
      <w:r w:rsidRPr="00C6449B">
        <w:rPr>
          <w:i/>
          <w:iCs/>
          <w:lang w:val="en-US"/>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2003" w:name="_Toc13079667"/>
      <w:bookmarkStart w:id="2004" w:name="_Toc29811155"/>
      <w:bookmarkStart w:id="2005" w:name="_Toc29811606"/>
      <w:bookmarkStart w:id="2006" w:name="_Toc37268110"/>
      <w:bookmarkStart w:id="2007" w:name="_Toc37268561"/>
      <w:bookmarkStart w:id="2008" w:name="_Toc45893209"/>
      <w:bookmarkStart w:id="2009" w:name="_Toc53177373"/>
      <w:bookmarkStart w:id="2010" w:name="_Toc53177825"/>
      <w:bookmarkStart w:id="2011" w:name="_Toc61176459"/>
      <w:r w:rsidRPr="00C54509">
        <w:t xml:space="preserve">For Band </w:t>
      </w:r>
      <w:r>
        <w:t>n</w:t>
      </w:r>
      <w:r w:rsidRPr="00C54509">
        <w:rPr>
          <w:rFonts w:hint="eastAsia"/>
        </w:rPr>
        <w:t>41</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2012" w:name="_Toc67916282"/>
      <w:bookmarkStart w:id="2013" w:name="_Toc74670500"/>
      <w:bookmarkStart w:id="2014" w:name="_Toc76542535"/>
      <w:bookmarkStart w:id="2015" w:name="_Toc82626467"/>
      <w:bookmarkStart w:id="2016" w:name="_Toc90414433"/>
      <w:bookmarkStart w:id="2017" w:name="_Toc106769522"/>
      <w:bookmarkStart w:id="2018" w:name="_Toc115184771"/>
      <w:bookmarkStart w:id="2019" w:name="_Toc138839273"/>
      <w:bookmarkStart w:id="2020" w:name="_Toc138932636"/>
      <w:bookmarkStart w:id="2021" w:name="_Toc138933089"/>
      <w:r w:rsidRPr="00C6449B">
        <w:t>6.6.4.4</w:t>
      </w:r>
      <w:r w:rsidRPr="00C6449B">
        <w:tab/>
        <w:t xml:space="preserve">Minimum requirements for </w:t>
      </w:r>
      <w:r w:rsidRPr="00C6449B">
        <w:rPr>
          <w:i/>
        </w:rPr>
        <w:t>BS type 1-H</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2022" w:name="_Toc13079668"/>
      <w:bookmarkStart w:id="2023" w:name="_Toc29811156"/>
      <w:bookmarkStart w:id="2024" w:name="_Toc29811607"/>
      <w:bookmarkStart w:id="2025" w:name="_Toc37268111"/>
      <w:bookmarkStart w:id="2026" w:name="_Toc37268562"/>
      <w:bookmarkStart w:id="2027" w:name="_Toc45893210"/>
      <w:bookmarkStart w:id="2028" w:name="_Toc53177374"/>
      <w:bookmarkStart w:id="2029" w:name="_Toc53177826"/>
      <w:bookmarkStart w:id="2030" w:name="_Toc61176460"/>
      <w:bookmarkStart w:id="2031" w:name="_Toc67916283"/>
      <w:bookmarkStart w:id="2032" w:name="_Toc74670501"/>
      <w:bookmarkStart w:id="2033" w:name="_Toc76542536"/>
      <w:bookmarkStart w:id="2034" w:name="_Toc82626468"/>
      <w:bookmarkStart w:id="2035" w:name="_Toc90414434"/>
      <w:bookmarkStart w:id="2036" w:name="_Toc106769523"/>
      <w:bookmarkStart w:id="2037" w:name="_Toc115184772"/>
      <w:bookmarkStart w:id="2038" w:name="_Toc138839274"/>
      <w:bookmarkStart w:id="2039" w:name="_Toc138932637"/>
      <w:bookmarkStart w:id="2040" w:name="_Toc138933090"/>
      <w:bookmarkStart w:id="2041" w:name="_Hlk497677198"/>
      <w:r w:rsidRPr="00C6449B">
        <w:t>6.6.5</w:t>
      </w:r>
      <w:r w:rsidRPr="00C6449B">
        <w:tab/>
        <w:t>Transmitter spurious emissions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14F34E93" w14:textId="77777777" w:rsidR="00CF08D6" w:rsidRPr="00C6449B" w:rsidRDefault="00CF08D6" w:rsidP="00CF08D6">
      <w:pPr>
        <w:pStyle w:val="Heading4"/>
      </w:pPr>
      <w:bookmarkStart w:id="2042" w:name="_Toc13079669"/>
      <w:bookmarkStart w:id="2043" w:name="_Toc29811157"/>
      <w:bookmarkStart w:id="2044" w:name="_Toc29811608"/>
      <w:bookmarkStart w:id="2045" w:name="_Toc37268112"/>
      <w:bookmarkStart w:id="2046" w:name="_Toc37268563"/>
      <w:bookmarkStart w:id="2047" w:name="_Toc45893211"/>
      <w:bookmarkStart w:id="2048" w:name="_Toc53177375"/>
      <w:bookmarkStart w:id="2049" w:name="_Toc53177827"/>
      <w:bookmarkStart w:id="2050" w:name="_Toc61176461"/>
      <w:bookmarkStart w:id="2051" w:name="_Toc67916284"/>
      <w:bookmarkStart w:id="2052" w:name="_Toc74670502"/>
      <w:bookmarkStart w:id="2053" w:name="_Toc76542537"/>
      <w:bookmarkStart w:id="2054" w:name="_Toc82626469"/>
      <w:bookmarkStart w:id="2055" w:name="_Toc90414435"/>
      <w:bookmarkStart w:id="2056" w:name="_Toc106769524"/>
      <w:bookmarkStart w:id="2057" w:name="_Toc115184773"/>
      <w:bookmarkStart w:id="2058" w:name="_Toc138839275"/>
      <w:bookmarkStart w:id="2059" w:name="_Toc138932638"/>
      <w:bookmarkStart w:id="2060" w:name="_Toc138933091"/>
      <w:r w:rsidRPr="00C6449B">
        <w:t>6.6.5.1</w:t>
      </w:r>
      <w:r w:rsidRPr="00C6449B">
        <w:tab/>
        <w:t>General</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2061" w:name="_Toc13079670"/>
      <w:bookmarkStart w:id="2062" w:name="_Toc29811158"/>
      <w:bookmarkStart w:id="2063" w:name="_Toc29811609"/>
      <w:bookmarkStart w:id="2064" w:name="_Toc37268113"/>
      <w:bookmarkStart w:id="2065" w:name="_Toc37268564"/>
      <w:bookmarkStart w:id="2066" w:name="_Toc45893212"/>
      <w:bookmarkStart w:id="2067" w:name="_Toc53177376"/>
      <w:bookmarkStart w:id="2068" w:name="_Toc53177828"/>
      <w:bookmarkStart w:id="2069" w:name="_Toc61176462"/>
      <w:bookmarkStart w:id="2070" w:name="_Toc67916285"/>
      <w:bookmarkStart w:id="2071" w:name="_Toc74670503"/>
      <w:bookmarkStart w:id="2072" w:name="_Toc76542538"/>
      <w:bookmarkStart w:id="2073" w:name="_Toc82626470"/>
      <w:bookmarkStart w:id="2074" w:name="_Toc90414436"/>
      <w:bookmarkStart w:id="2075" w:name="_Toc106769525"/>
      <w:bookmarkStart w:id="2076" w:name="_Toc115184774"/>
      <w:bookmarkStart w:id="2077" w:name="_Toc138839276"/>
      <w:bookmarkStart w:id="2078" w:name="_Toc138932639"/>
      <w:bookmarkStart w:id="2079" w:name="_Toc138933092"/>
      <w:r w:rsidRPr="00C6449B">
        <w:t>6.6.5.2</w:t>
      </w:r>
      <w:r w:rsidRPr="00C6449B">
        <w:tab/>
      </w:r>
      <w:r w:rsidRPr="00C6449B">
        <w:rPr>
          <w:i/>
        </w:rPr>
        <w:t>Basic limits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B773664" w14:textId="77777777" w:rsidR="00CF08D6" w:rsidRPr="00C6449B" w:rsidRDefault="00CF08D6" w:rsidP="00CF08D6">
      <w:pPr>
        <w:pStyle w:val="Heading5"/>
      </w:pPr>
      <w:bookmarkStart w:id="2080" w:name="_Toc13079671"/>
      <w:bookmarkStart w:id="2081" w:name="_Toc29811159"/>
      <w:bookmarkStart w:id="2082" w:name="_Toc29811610"/>
      <w:bookmarkStart w:id="2083" w:name="_Toc37268114"/>
      <w:bookmarkStart w:id="2084" w:name="_Toc37268565"/>
      <w:bookmarkStart w:id="2085" w:name="_Toc45893213"/>
      <w:bookmarkStart w:id="2086" w:name="_Toc53177377"/>
      <w:bookmarkStart w:id="2087" w:name="_Toc53177829"/>
      <w:bookmarkStart w:id="2088" w:name="_Toc61176463"/>
      <w:bookmarkStart w:id="2089" w:name="_Toc67916286"/>
      <w:bookmarkStart w:id="2090" w:name="_Toc74670504"/>
      <w:bookmarkStart w:id="2091" w:name="_Toc76542539"/>
      <w:bookmarkStart w:id="2092" w:name="_Toc82626471"/>
      <w:bookmarkStart w:id="2093" w:name="_Toc90414437"/>
      <w:bookmarkStart w:id="2094" w:name="_Toc106769526"/>
      <w:bookmarkStart w:id="2095" w:name="_Toc115184775"/>
      <w:bookmarkStart w:id="2096" w:name="_Toc138839277"/>
      <w:bookmarkStart w:id="2097" w:name="_Toc138932640"/>
      <w:bookmarkStart w:id="2098" w:name="_Toc138933093"/>
      <w:r w:rsidRPr="00C6449B">
        <w:t>6.6.5.2.1</w:t>
      </w:r>
      <w:r w:rsidRPr="00C6449B">
        <w:tab/>
        <w:t>General transmitter spurious emissions requirements</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2099" w:name="_Toc13079672"/>
      <w:bookmarkStart w:id="2100" w:name="_Toc29811160"/>
      <w:bookmarkStart w:id="2101" w:name="_Toc29811611"/>
      <w:bookmarkStart w:id="2102" w:name="_Toc37268115"/>
      <w:bookmarkStart w:id="2103" w:name="_Toc37268566"/>
      <w:bookmarkStart w:id="2104" w:name="_Toc45893214"/>
      <w:bookmarkStart w:id="2105" w:name="_Toc53177378"/>
      <w:bookmarkStart w:id="2106" w:name="_Toc53177830"/>
      <w:bookmarkStart w:id="2107" w:name="_Toc61176464"/>
      <w:bookmarkStart w:id="2108" w:name="_Toc67916287"/>
      <w:bookmarkStart w:id="2109" w:name="_Toc74670505"/>
      <w:bookmarkStart w:id="2110" w:name="_Toc76542540"/>
      <w:bookmarkStart w:id="2111" w:name="_Toc82626472"/>
      <w:bookmarkStart w:id="2112" w:name="_Toc90414438"/>
      <w:bookmarkStart w:id="2113" w:name="_Toc106769527"/>
      <w:bookmarkStart w:id="2114" w:name="_Toc115184776"/>
      <w:bookmarkStart w:id="2115" w:name="_Toc138839278"/>
      <w:bookmarkStart w:id="2116" w:name="_Toc138932641"/>
      <w:bookmarkStart w:id="2117" w:name="_Toc138933094"/>
      <w:r w:rsidRPr="00C6449B">
        <w:t>6.6.5.2.2</w:t>
      </w:r>
      <w:r w:rsidRPr="00C6449B">
        <w:tab/>
        <w:t>Protection of the BS receiver of own or different BS</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rPr>
            </w:pPr>
            <w:r w:rsidRPr="00C6449B">
              <w:rPr>
                <w:rFonts w:cs="Arial"/>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rPr>
            </w:pPr>
            <w:r w:rsidRPr="00C6449B">
              <w:rPr>
                <w:rFonts w:cs="Arial"/>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2118" w:name="_Toc13079673"/>
      <w:bookmarkStart w:id="2119" w:name="_Toc29811161"/>
      <w:bookmarkStart w:id="2120" w:name="_Toc29811612"/>
      <w:bookmarkStart w:id="2121" w:name="_Toc37268116"/>
      <w:bookmarkStart w:id="2122" w:name="_Toc37268567"/>
      <w:bookmarkStart w:id="2123" w:name="_Toc45893215"/>
      <w:bookmarkStart w:id="2124" w:name="_Toc53177379"/>
      <w:bookmarkStart w:id="2125" w:name="_Toc53177831"/>
      <w:bookmarkStart w:id="2126" w:name="_Toc61176465"/>
      <w:bookmarkStart w:id="2127" w:name="_Toc67916288"/>
      <w:bookmarkStart w:id="2128" w:name="_Toc74670506"/>
      <w:bookmarkStart w:id="2129" w:name="_Toc76542541"/>
      <w:bookmarkStart w:id="2130" w:name="_Toc82626473"/>
      <w:bookmarkStart w:id="2131" w:name="_Toc90414439"/>
      <w:bookmarkStart w:id="2132" w:name="_Toc106769528"/>
      <w:bookmarkStart w:id="2133" w:name="_Toc115184777"/>
      <w:bookmarkStart w:id="2134" w:name="_Toc138839279"/>
      <w:bookmarkStart w:id="2135" w:name="_Toc138932642"/>
      <w:bookmarkStart w:id="2136" w:name="_Toc138933095"/>
      <w:r w:rsidRPr="00C6449B">
        <w:t>6.6.5.2.3</w:t>
      </w:r>
      <w:r w:rsidRPr="00C6449B">
        <w:tab/>
        <w:t>Additional spurious emissions requirements</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041"/>
          <w:p w14:paraId="05B8EB11" w14:textId="77777777" w:rsidR="00CF08D6" w:rsidRPr="00C6449B" w:rsidRDefault="00CF08D6" w:rsidP="00CF08D6">
            <w:pPr>
              <w:pStyle w:val="TAH"/>
              <w:rPr>
                <w:rFonts w:cs="Arial"/>
              </w:rPr>
            </w:pPr>
            <w:r w:rsidRPr="00C6449B">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39</w:t>
            </w:r>
            <w:r w:rsidRPr="00C6449B">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rPr>
              <w:t>5855</w:t>
            </w:r>
            <w:r w:rsidRPr="00C6449B">
              <w:rPr>
                <w:rFonts w:cs="Arial"/>
                <w:lang w:eastAsia="ko-KR"/>
              </w:rPr>
              <w:t xml:space="preserve"> – </w:t>
            </w:r>
            <w:r w:rsidRPr="00C6449B">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rPr>
              <w:t>3550</w:t>
            </w:r>
            <w:r w:rsidRPr="00C6449B">
              <w:rPr>
                <w:rFonts w:cs="Arial"/>
                <w:lang w:eastAsia="ja-JP"/>
              </w:rPr>
              <w:t xml:space="preserve"> – </w:t>
            </w:r>
            <w:r w:rsidRPr="00C6449B">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n77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2137" w:name="_Hlk497677260"/>
      <w:r w:rsidRPr="00C6449B">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is 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rPr>
        <w:t>Band n50 and n75 within 1432 – 1452 MHz</w:t>
      </w:r>
      <w:r w:rsidRPr="00C6449B">
        <w:t>,</w:t>
      </w:r>
      <w:r w:rsidRPr="00C6449B">
        <w:rPr>
          <w:lang w:val="en-US"/>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rPr>
            </w:pPr>
            <w:r w:rsidRPr="00C6449B">
              <w:rPr>
                <w:rFonts w:cs="Arial"/>
                <w:szCs w:val="18"/>
              </w:rPr>
              <w:t xml:space="preserve">1518.5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1519.5 MHz</w:t>
            </w:r>
          </w:p>
        </w:tc>
        <w:tc>
          <w:tcPr>
            <w:tcW w:w="1939" w:type="dxa"/>
          </w:tcPr>
          <w:p w14:paraId="700CAFC2" w14:textId="77777777" w:rsidR="00CF08D6" w:rsidRPr="00C6449B" w:rsidRDefault="00CF08D6" w:rsidP="00CF08D6">
            <w:pPr>
              <w:pStyle w:val="TAC"/>
              <w:rPr>
                <w:rFonts w:cs="Arial"/>
                <w:szCs w:val="18"/>
              </w:rPr>
            </w:pPr>
            <w:r w:rsidRPr="00C6449B">
              <w:rPr>
                <w:rFonts w:cs="Arial"/>
                <w:szCs w:val="18"/>
              </w:rPr>
              <w:t>P</w:t>
            </w:r>
            <w:r w:rsidRPr="00C6449B">
              <w:rPr>
                <w:rFonts w:cs="Arial"/>
                <w:szCs w:val="18"/>
                <w:vertAlign w:val="subscript"/>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rPr>
              <w:t>a</w:t>
            </w:r>
          </w:p>
        </w:tc>
        <w:tc>
          <w:tcPr>
            <w:tcW w:w="1939" w:type="dxa"/>
          </w:tcPr>
          <w:p w14:paraId="31BF9F9C" w14:textId="77777777" w:rsidR="00CF08D6" w:rsidRPr="00C6449B" w:rsidRDefault="00CF08D6" w:rsidP="00CF08D6">
            <w:pPr>
              <w:pStyle w:val="TAC"/>
              <w:rPr>
                <w:rFonts w:cs="Arial"/>
                <w:szCs w:val="18"/>
              </w:rPr>
            </w:pPr>
            <w:r w:rsidRPr="00C6449B">
              <w:rPr>
                <w:rFonts w:cs="Arial"/>
                <w:szCs w:val="18"/>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rPr>
            </w:pPr>
            <w:r w:rsidRPr="00C6449B">
              <w:rPr>
                <w:rFonts w:cs="Arial"/>
                <w:szCs w:val="18"/>
              </w:rPr>
              <w:t xml:space="preserve">1520.5 MHz </w:t>
            </w:r>
            <w:r w:rsidRPr="00C6449B">
              <w:rPr>
                <w:rFonts w:cs="Arial" w:hint="eastAsia"/>
                <w:szCs w:val="18"/>
              </w:rPr>
              <w:t>≤</w:t>
            </w:r>
            <w:r w:rsidRPr="00C6449B">
              <w:rPr>
                <w:rFonts w:cs="Arial"/>
                <w:szCs w:val="18"/>
              </w:rPr>
              <w:t xml:space="preserve"> F</w:t>
            </w:r>
            <w:r w:rsidRPr="00C6449B">
              <w:rPr>
                <w:rFonts w:cs="Arial"/>
                <w:szCs w:val="18"/>
                <w:vertAlign w:val="subscript"/>
              </w:rPr>
              <w:t>filter</w:t>
            </w:r>
            <w:r w:rsidRPr="00C6449B">
              <w:rPr>
                <w:rFonts w:cs="Arial"/>
                <w:szCs w:val="18"/>
              </w:rPr>
              <w:t xml:space="preserve"> </w:t>
            </w:r>
            <w:r w:rsidRPr="00C6449B">
              <w:rPr>
                <w:rFonts w:cs="Arial" w:hint="eastAsia"/>
                <w:szCs w:val="18"/>
              </w:rPr>
              <w:t>≤</w:t>
            </w:r>
            <w:r w:rsidRPr="00C6449B">
              <w:rPr>
                <w:rFonts w:cs="Arial"/>
                <w:szCs w:val="18"/>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rPr>
              <w:t>P</w:t>
            </w:r>
            <w:r w:rsidRPr="00C6449B">
              <w:rPr>
                <w:rFonts w:cs="Arial"/>
                <w:szCs w:val="18"/>
                <w:vertAlign w:val="subscript"/>
              </w:rPr>
              <w:t>EM</w:t>
            </w:r>
            <w:r w:rsidRPr="00C6449B">
              <w:rPr>
                <w:rFonts w:cs="Arial"/>
                <w:szCs w:val="18"/>
                <w:vertAlign w:val="subscript"/>
                <w:lang w:eastAsia="ja-JP"/>
              </w:rPr>
              <w:t>,</w:t>
            </w:r>
            <w:r w:rsidRPr="00C6449B">
              <w:rPr>
                <w:rFonts w:cs="Arial"/>
                <w:szCs w:val="18"/>
                <w:vertAlign w:val="subscript"/>
              </w:rPr>
              <w:t>n50</w:t>
            </w:r>
            <w:r w:rsidRPr="00C6449B">
              <w:rPr>
                <w:vertAlign w:val="subscript"/>
              </w:rPr>
              <w:t>/n75</w:t>
            </w:r>
            <w:r w:rsidRPr="00C6449B">
              <w:rPr>
                <w:rFonts w:cs="Arial"/>
                <w:szCs w:val="18"/>
                <w:vertAlign w:val="subscript"/>
              </w:rPr>
              <w:t>,b</w:t>
            </w:r>
          </w:p>
        </w:tc>
        <w:tc>
          <w:tcPr>
            <w:tcW w:w="1939" w:type="dxa"/>
          </w:tcPr>
          <w:p w14:paraId="23E80F46" w14:textId="77777777" w:rsidR="00CF08D6" w:rsidRPr="00C6449B" w:rsidRDefault="00CF08D6" w:rsidP="00CF08D6">
            <w:pPr>
              <w:pStyle w:val="TAC"/>
              <w:rPr>
                <w:rFonts w:cs="Arial"/>
                <w:szCs w:val="18"/>
              </w:rPr>
            </w:pPr>
            <w:r w:rsidRPr="00C6449B">
              <w:rPr>
                <w:rFonts w:cs="Arial"/>
                <w:szCs w:val="18"/>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2138" w:name="_Toc13079674"/>
      <w:bookmarkStart w:id="2139" w:name="_Toc29811162"/>
      <w:bookmarkStart w:id="2140" w:name="_Toc29811613"/>
      <w:bookmarkStart w:id="2141" w:name="_Toc37268117"/>
      <w:bookmarkStart w:id="2142" w:name="_Toc37268568"/>
      <w:bookmarkStart w:id="2143" w:name="_Toc45893216"/>
      <w:bookmarkStart w:id="2144" w:name="_Toc53177380"/>
      <w:bookmarkStart w:id="2145" w:name="_Toc53177832"/>
      <w:bookmarkStart w:id="2146"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rPr>
            </w:pPr>
            <w:r w:rsidRPr="00C54509">
              <w:rPr>
                <w:rFonts w:cs="v5.0.0" w:hint="eastAsia"/>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2147" w:name="_Toc67916289"/>
      <w:bookmarkStart w:id="2148" w:name="_Toc74670507"/>
      <w:bookmarkStart w:id="2149" w:name="_Toc76542542"/>
      <w:bookmarkStart w:id="2150" w:name="_Toc82626474"/>
      <w:bookmarkStart w:id="2151" w:name="_Toc90414440"/>
      <w:bookmarkStart w:id="2152" w:name="_Toc106769529"/>
      <w:bookmarkStart w:id="2153" w:name="_Toc115184778"/>
      <w:bookmarkStart w:id="2154" w:name="_Toc138839280"/>
      <w:bookmarkStart w:id="2155" w:name="_Toc138932643"/>
      <w:bookmarkStart w:id="2156" w:name="_Toc138933096"/>
      <w:r w:rsidRPr="00C6449B">
        <w:t>6.6.5.2.4</w:t>
      </w:r>
      <w:r w:rsidRPr="00C6449B">
        <w:tab/>
        <w:t>Co-location with other base stations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 xml:space="preserve">The requirements assume a 30 dB coupling loss between transmitter and receiver </w:t>
      </w:r>
      <w:r w:rsidRPr="00C6449B">
        <w:t>and are based on co-location with base stations of the same class</w:t>
      </w:r>
      <w:r w:rsidRPr="00C6449B">
        <w:rPr>
          <w:rFonts w:cs="v5.0.0"/>
        </w:rPr>
        <w:t>.</w:t>
      </w:r>
    </w:p>
    <w:p w14:paraId="5434E4B5" w14:textId="77777777" w:rsidR="00CF08D6" w:rsidRPr="00C6449B" w:rsidRDefault="00CF08D6" w:rsidP="00CF08D6">
      <w:pPr>
        <w:keepNext/>
      </w:pPr>
      <w:r w:rsidRPr="00C6449B">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2137"/>
          <w:p w14:paraId="3020735F" w14:textId="77777777" w:rsidR="00CF08D6" w:rsidRPr="00C6449B" w:rsidRDefault="00CF08D6" w:rsidP="00CF08D6">
            <w:pPr>
              <w:pStyle w:val="TAH"/>
              <w:rPr>
                <w:rFonts w:cs="Arial"/>
              </w:rPr>
            </w:pPr>
            <w:r w:rsidRPr="00C6449B">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047D3867" w:rsidR="00CF08D6" w:rsidRPr="00C6449B" w:rsidRDefault="00CF08D6" w:rsidP="00CF08D6">
            <w:pPr>
              <w:pStyle w:val="TAC"/>
              <w:rPr>
                <w:rFonts w:cs="Arial"/>
              </w:rPr>
            </w:pPr>
            <w:r w:rsidRPr="00C6449B">
              <w:rPr>
                <w:rFonts w:cs="v5.0.0"/>
              </w:rPr>
              <w:t>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1BABF957" w:rsidR="00CF08D6" w:rsidRPr="00C6449B" w:rsidRDefault="00CF08D6" w:rsidP="00CF08D6">
            <w:pPr>
              <w:pStyle w:val="TAC"/>
              <w:rPr>
                <w:rFonts w:cs="v5.0.0"/>
              </w:rPr>
            </w:pPr>
            <w:r w:rsidRPr="00C6449B">
              <w:rPr>
                <w:rFonts w:cs="v5.0.0"/>
              </w:rPr>
              <w:t>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61B5AA64" w:rsidR="00CF08D6" w:rsidRPr="00C6449B" w:rsidRDefault="00CF08D6" w:rsidP="00CF08D6">
            <w:pPr>
              <w:pStyle w:val="TAC"/>
              <w:rPr>
                <w:rFonts w:cs="v5.0.0"/>
              </w:rPr>
            </w:pPr>
            <w:r w:rsidRPr="00C6449B">
              <w:rPr>
                <w:rFonts w:cs="v5.0.0"/>
              </w:rPr>
              <w:t>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5517E0E9" w:rsidR="00CF08D6" w:rsidRPr="00C6449B" w:rsidRDefault="00CF08D6" w:rsidP="00CF08D6">
            <w:pPr>
              <w:pStyle w:val="TAC"/>
              <w:rPr>
                <w:rFonts w:cs="v5.0.0"/>
              </w:rPr>
            </w:pPr>
            <w:r w:rsidRPr="00C6449B">
              <w:rPr>
                <w:rFonts w:cs="v5.0.0"/>
              </w:rPr>
              <w:t>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t>UTRA FDD Band XXV or</w:t>
            </w:r>
          </w:p>
          <w:p w14:paraId="46536202" w14:textId="77777777" w:rsidR="00CF08D6" w:rsidRPr="00C6449B" w:rsidRDefault="00CF08D6" w:rsidP="00CF08D6">
            <w:pPr>
              <w:pStyle w:val="TAC"/>
              <w:rPr>
                <w:rFonts w:cs="v5.0.0"/>
                <w:lang w:val="sv-SE"/>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rPr>
            </w:pPr>
            <w:r w:rsidRPr="00C6449B">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rPr>
              <w:t xml:space="preserve">452.5 </w:t>
            </w:r>
            <w:r w:rsidRPr="00C6449B">
              <w:t>–</w:t>
            </w:r>
            <w:r w:rsidRPr="00C6449B">
              <w:rPr>
                <w:rFonts w:cs="Arial"/>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rPr>
            </w:pPr>
            <w:r w:rsidRPr="00C6449B">
              <w:rPr>
                <w:rFonts w:cs="v5.0.0"/>
              </w:rPr>
              <w:t>UTRA TDD Band a) or E-UTRA Band 34</w:t>
            </w:r>
            <w:r w:rsidRPr="00C6449B">
              <w:rPr>
                <w:rFonts w:cs="v5.0.0"/>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rPr>
            </w:pPr>
            <w:r w:rsidRPr="00C6449B">
              <w:rPr>
                <w:rFonts w:cs="v5.0.0"/>
                <w:lang w:val="sv-SE"/>
              </w:rPr>
              <w:t>UTRA TDD Band f) or</w:t>
            </w:r>
            <w:r w:rsidRPr="00C6449B">
              <w:rPr>
                <w:rFonts w:cs="Arial"/>
                <w:lang w:val="sv-SE"/>
              </w:rPr>
              <w:t xml:space="preserve"> E-UTRA Band 39</w:t>
            </w:r>
            <w:r w:rsidRPr="00C6449B">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rPr>
            </w:pPr>
            <w:r w:rsidRPr="00C6449B">
              <w:rPr>
                <w:rFonts w:cs="v5.0.0"/>
                <w:lang w:val="sv-SE"/>
              </w:rPr>
              <w:t>UTRA TDD Band e) or</w:t>
            </w:r>
            <w:r w:rsidRPr="00C6449B">
              <w:rPr>
                <w:rFonts w:cs="Arial"/>
                <w:lang w:val="sv-SE"/>
              </w:rPr>
              <w:t xml:space="preserve"> E-UTRA Band 40</w:t>
            </w:r>
            <w:r w:rsidRPr="00C6449B">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rPr>
            </w:pPr>
            <w:r w:rsidRPr="00C6449B">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rPr>
            </w:pPr>
            <w:r w:rsidRPr="00C6449B">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rPr>
            </w:pPr>
            <w:r w:rsidRPr="00C6449B">
              <w:rPr>
                <w:lang w:eastAsia="ja-JP"/>
              </w:rPr>
              <w:t>E-UTRA Band 4</w:t>
            </w:r>
            <w:r w:rsidRPr="00C6449B">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rPr>
            </w:pPr>
            <w:r w:rsidRPr="00C6449B">
              <w:rPr>
                <w:rFonts w:cs="Arial"/>
              </w:rPr>
              <w:t>1447</w:t>
            </w:r>
            <w:r w:rsidRPr="00C6449B">
              <w:rPr>
                <w:rFonts w:cs="Arial"/>
                <w:lang w:eastAsia="ja-JP"/>
              </w:rPr>
              <w:t xml:space="preserve"> – </w:t>
            </w:r>
            <w:r w:rsidRPr="00C6449B">
              <w:rPr>
                <w:rFonts w:cs="Arial"/>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rPr>
            </w:pPr>
            <w:r w:rsidRPr="00C6449B">
              <w:rPr>
                <w:rFonts w:cs="Arial"/>
                <w:szCs w:val="18"/>
              </w:rPr>
              <w:t>5150</w:t>
            </w:r>
            <w:r w:rsidRPr="00C6449B">
              <w:rPr>
                <w:rFonts w:cs="Arial"/>
                <w:szCs w:val="18"/>
                <w:lang w:eastAsia="ko-KR"/>
              </w:rPr>
              <w:t xml:space="preserve"> – </w:t>
            </w:r>
            <w:r w:rsidRPr="00C6449B">
              <w:rPr>
                <w:rFonts w:cs="Arial"/>
                <w:szCs w:val="18"/>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rPr>
            </w:pPr>
            <w:r w:rsidRPr="00C6449B">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2157" w:name="_Toc13079675"/>
      <w:bookmarkStart w:id="2158" w:name="_Toc29811163"/>
      <w:bookmarkStart w:id="2159" w:name="_Toc29811614"/>
      <w:bookmarkStart w:id="2160" w:name="_Toc37268118"/>
      <w:bookmarkStart w:id="2161" w:name="_Toc37268569"/>
      <w:bookmarkStart w:id="2162" w:name="_Toc45893217"/>
      <w:bookmarkStart w:id="2163" w:name="_Toc53177381"/>
      <w:bookmarkStart w:id="2164" w:name="_Toc53177833"/>
      <w:bookmarkStart w:id="2165" w:name="_Toc61176467"/>
      <w:bookmarkStart w:id="2166" w:name="_Toc67916290"/>
      <w:bookmarkStart w:id="2167" w:name="_Toc74670508"/>
      <w:bookmarkStart w:id="2168" w:name="_Toc76542543"/>
      <w:bookmarkStart w:id="2169" w:name="_Toc82626475"/>
      <w:bookmarkStart w:id="2170" w:name="_Toc90414441"/>
      <w:bookmarkStart w:id="2171" w:name="_Toc106769530"/>
      <w:bookmarkStart w:id="2172" w:name="_Toc115184779"/>
      <w:bookmarkStart w:id="2173" w:name="_Toc138839281"/>
      <w:bookmarkStart w:id="2174" w:name="_Toc138932644"/>
      <w:bookmarkStart w:id="2175" w:name="_Toc138933097"/>
      <w:r w:rsidRPr="00C6449B">
        <w:t>6.6.5.3</w:t>
      </w:r>
      <w:r w:rsidRPr="00C6449B">
        <w:tab/>
        <w:t xml:space="preserve">Minimum requirements for </w:t>
      </w:r>
      <w:r w:rsidRPr="00C6449B">
        <w:rPr>
          <w:i/>
        </w:rPr>
        <w:t>BS type 1-C</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rPr>
        <w:t xml:space="preserve">for </w:t>
      </w:r>
      <w:r w:rsidRPr="00C6449B">
        <w:rPr>
          <w:rFonts w:eastAsia="SimSun"/>
          <w:i/>
          <w:iCs/>
          <w:lang w:val="en-US"/>
        </w:rPr>
        <w:t>BS type 1-C</w:t>
      </w:r>
      <w:r w:rsidRPr="00C6449B">
        <w:rPr>
          <w:rFonts w:eastAsia="SimSun"/>
          <w:lang w:val="en-US"/>
        </w:rPr>
        <w:t xml:space="preserve"> for each </w:t>
      </w:r>
      <w:r w:rsidRPr="00C6449B">
        <w:rPr>
          <w:rFonts w:eastAsia="SimSun"/>
          <w:i/>
          <w:iCs/>
          <w:lang w:val="en-US"/>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2176" w:name="_Toc13079676"/>
      <w:bookmarkStart w:id="2177" w:name="_Toc29811164"/>
      <w:bookmarkStart w:id="2178" w:name="_Toc29811615"/>
      <w:bookmarkStart w:id="2179" w:name="_Toc37268119"/>
      <w:bookmarkStart w:id="2180" w:name="_Toc37268570"/>
      <w:bookmarkStart w:id="2181" w:name="_Toc45893218"/>
      <w:bookmarkStart w:id="2182" w:name="_Toc53177382"/>
      <w:bookmarkStart w:id="2183" w:name="_Toc53177834"/>
      <w:bookmarkStart w:id="2184" w:name="_Toc61176468"/>
      <w:r w:rsidRPr="00C54509">
        <w:t xml:space="preserve">For Band </w:t>
      </w:r>
      <w:r>
        <w:t>n</w:t>
      </w:r>
      <w:r w:rsidRPr="00C54509">
        <w:rPr>
          <w:rFonts w:hint="eastAsia"/>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2185" w:name="_Toc67916291"/>
      <w:bookmarkStart w:id="2186" w:name="_Toc74670509"/>
      <w:bookmarkStart w:id="2187" w:name="_Toc76542544"/>
      <w:bookmarkStart w:id="2188" w:name="_Toc82626476"/>
      <w:bookmarkStart w:id="2189" w:name="_Toc90414442"/>
      <w:bookmarkStart w:id="2190" w:name="_Toc106769531"/>
      <w:bookmarkStart w:id="2191" w:name="_Toc115184780"/>
      <w:bookmarkStart w:id="2192" w:name="_Toc138839282"/>
      <w:bookmarkStart w:id="2193" w:name="_Toc138932645"/>
      <w:bookmarkStart w:id="2194" w:name="_Toc138933098"/>
      <w:r w:rsidRPr="00C6449B">
        <w:t>6.6.5.4</w:t>
      </w:r>
      <w:r w:rsidRPr="00C6449B">
        <w:tab/>
        <w:t xml:space="preserve">Minimum requirements for </w:t>
      </w:r>
      <w:r w:rsidRPr="00C6449B">
        <w:rPr>
          <w:i/>
        </w:rPr>
        <w:t>BS type 1-H</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0F813DB5" w:rsidR="00CF08D6" w:rsidRPr="00C6449B" w:rsidRDefault="00CF08D6" w:rsidP="00CF08D6">
      <w:pPr>
        <w:pStyle w:val="NO"/>
      </w:pPr>
      <w:r w:rsidRPr="00C6449B">
        <w:tab/>
        <w:t>1)</w:t>
      </w:r>
      <w:r w:rsidR="00A24423">
        <w:tab/>
      </w:r>
      <w:r w:rsidRPr="00C6449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BAED19C" w:rsidR="00CF08D6" w:rsidRPr="00C6449B" w:rsidRDefault="00CF08D6" w:rsidP="00CF08D6">
      <w:pPr>
        <w:pStyle w:val="NO"/>
      </w:pPr>
      <w:r w:rsidRPr="00C6449B">
        <w:tab/>
        <w:t>2)</w:t>
      </w:r>
      <w:r w:rsidR="00A24423">
        <w:tab/>
      </w:r>
      <w:r w:rsidRPr="00C6449B">
        <w:t xml:space="preserve">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2195" w:name="_Toc13079677"/>
      <w:bookmarkStart w:id="2196" w:name="_Toc29811165"/>
      <w:bookmarkStart w:id="2197" w:name="_Toc29811616"/>
      <w:bookmarkStart w:id="2198" w:name="_Toc37268120"/>
      <w:bookmarkStart w:id="2199" w:name="_Toc37268571"/>
      <w:bookmarkStart w:id="2200" w:name="_Toc45893219"/>
      <w:bookmarkStart w:id="2201" w:name="_Toc53177383"/>
      <w:bookmarkStart w:id="2202" w:name="_Toc53177835"/>
      <w:bookmarkStart w:id="2203" w:name="_Toc61176469"/>
      <w:bookmarkStart w:id="2204" w:name="_Toc67916292"/>
      <w:bookmarkStart w:id="2205" w:name="_Toc74670510"/>
      <w:bookmarkStart w:id="2206" w:name="_Toc76542545"/>
      <w:bookmarkStart w:id="2207" w:name="_Toc82626477"/>
      <w:bookmarkStart w:id="2208" w:name="_Toc90414443"/>
      <w:bookmarkStart w:id="2209" w:name="_Toc106769532"/>
      <w:bookmarkStart w:id="2210" w:name="_Toc115184781"/>
      <w:bookmarkStart w:id="2211" w:name="_Toc138839283"/>
      <w:bookmarkStart w:id="2212" w:name="_Toc138932646"/>
      <w:bookmarkStart w:id="2213" w:name="_Toc138933099"/>
      <w:r w:rsidRPr="00C6449B">
        <w:t>6.7</w:t>
      </w:r>
      <w:r w:rsidRPr="00C6449B">
        <w:tab/>
        <w:t>Transmitter intermodulation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1BFD8B9E" w14:textId="77777777" w:rsidR="00CF08D6" w:rsidRPr="00C6449B" w:rsidRDefault="00CF08D6" w:rsidP="00CF08D6">
      <w:pPr>
        <w:pStyle w:val="Heading3"/>
        <w:rPr>
          <w:rFonts w:eastAsia="SimSun"/>
        </w:rPr>
      </w:pPr>
      <w:bookmarkStart w:id="2214" w:name="_Toc13079678"/>
      <w:bookmarkStart w:id="2215" w:name="_Toc29811166"/>
      <w:bookmarkStart w:id="2216" w:name="_Toc29811617"/>
      <w:bookmarkStart w:id="2217" w:name="_Toc37268121"/>
      <w:bookmarkStart w:id="2218" w:name="_Toc37268572"/>
      <w:bookmarkStart w:id="2219" w:name="_Toc45893220"/>
      <w:bookmarkStart w:id="2220" w:name="_Toc53177384"/>
      <w:bookmarkStart w:id="2221" w:name="_Toc53177836"/>
      <w:bookmarkStart w:id="2222" w:name="_Toc61176470"/>
      <w:bookmarkStart w:id="2223" w:name="_Toc67916293"/>
      <w:bookmarkStart w:id="2224" w:name="_Toc74670511"/>
      <w:bookmarkStart w:id="2225" w:name="_Toc76542546"/>
      <w:bookmarkStart w:id="2226" w:name="_Toc82626478"/>
      <w:bookmarkStart w:id="2227" w:name="_Toc90414444"/>
      <w:bookmarkStart w:id="2228" w:name="_Toc106769533"/>
      <w:bookmarkStart w:id="2229" w:name="_Toc115184782"/>
      <w:bookmarkStart w:id="2230" w:name="_Toc138839284"/>
      <w:bookmarkStart w:id="2231" w:name="_Toc138932647"/>
      <w:bookmarkStart w:id="2232" w:name="_Toc138933100"/>
      <w:bookmarkStart w:id="2233" w:name="_Hlk496081977"/>
      <w:r w:rsidRPr="00C6449B">
        <w:rPr>
          <w:rFonts w:eastAsia="SimSun"/>
        </w:rPr>
        <w:t>6.7.1</w:t>
      </w:r>
      <w:r w:rsidRPr="00C6449B">
        <w:rPr>
          <w:rFonts w:eastAsia="SimSun"/>
        </w:rPr>
        <w:tab/>
        <w:t>General</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68E1F022" w14:textId="77777777" w:rsidR="00CF08D6" w:rsidRPr="00C6449B" w:rsidRDefault="00CF08D6" w:rsidP="00CF08D6">
      <w:pPr>
        <w:rPr>
          <w:rFonts w:eastAsia="SimSu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rPr>
        <w:t xml:space="preserve">For </w:t>
      </w:r>
      <w:r w:rsidRPr="00C6449B">
        <w:rPr>
          <w:rFonts w:eastAsia="SimSun"/>
          <w:i/>
        </w:rPr>
        <w:t>BS type 1-C</w:t>
      </w:r>
      <w:r w:rsidRPr="00C6449B">
        <w:rPr>
          <w:rFonts w:eastAsia="SimSu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r w:rsidRPr="00C6449B">
        <w:rPr>
          <w:rFonts w:eastAsia="SimSun"/>
        </w:rPr>
        <w:t xml:space="preserve">For </w:t>
      </w:r>
      <w:r w:rsidRPr="00C6449B">
        <w:rPr>
          <w:rFonts w:eastAsia="SimSun"/>
          <w:i/>
        </w:rPr>
        <w:t>BS type 1-H</w:t>
      </w:r>
      <w:r w:rsidRPr="00C6449B">
        <w:rPr>
          <w:rFonts w:eastAsia="SimSu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rPr>
          <w:rFonts w:eastAsia="SimSu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pPr>
      <w:bookmarkStart w:id="2234" w:name="_Toc13079679"/>
      <w:bookmarkStart w:id="2235" w:name="_Toc29811167"/>
      <w:bookmarkStart w:id="2236" w:name="_Toc29811618"/>
      <w:bookmarkStart w:id="2237" w:name="_Toc37268122"/>
      <w:bookmarkStart w:id="2238" w:name="_Toc37268573"/>
      <w:bookmarkStart w:id="2239" w:name="_Toc45893221"/>
      <w:bookmarkStart w:id="2240" w:name="_Toc53177385"/>
      <w:bookmarkStart w:id="2241" w:name="_Toc53177837"/>
      <w:bookmarkStart w:id="2242" w:name="_Toc61176471"/>
      <w:bookmarkStart w:id="2243" w:name="_Toc67916294"/>
      <w:bookmarkStart w:id="2244" w:name="_Toc74670512"/>
      <w:bookmarkStart w:id="2245" w:name="_Toc76542547"/>
      <w:bookmarkStart w:id="2246" w:name="_Toc82626479"/>
      <w:bookmarkStart w:id="2247" w:name="_Toc90414445"/>
      <w:bookmarkStart w:id="2248" w:name="_Toc106769534"/>
      <w:bookmarkStart w:id="2249" w:name="_Toc115184783"/>
      <w:bookmarkStart w:id="2250" w:name="_Toc138839285"/>
      <w:bookmarkStart w:id="2251" w:name="_Toc138932648"/>
      <w:bookmarkStart w:id="2252" w:name="_Toc138933101"/>
      <w:r w:rsidRPr="00C6449B">
        <w:t>6.7.2</w:t>
      </w:r>
      <w:r w:rsidRPr="00C6449B">
        <w:tab/>
        <w:t xml:space="preserve">Minimum requirements for </w:t>
      </w:r>
      <w:r w:rsidRPr="00C6449B">
        <w:rPr>
          <w:i/>
        </w:rPr>
        <w:t>BS type 1-C</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149C5A6E" w14:textId="77777777" w:rsidR="00CF08D6" w:rsidRPr="00C6449B" w:rsidRDefault="00CF08D6" w:rsidP="00CF08D6">
      <w:pPr>
        <w:pStyle w:val="Heading4"/>
        <w:rPr>
          <w:rFonts w:eastAsia="SimSun"/>
        </w:rPr>
      </w:pPr>
      <w:bookmarkStart w:id="2253" w:name="_Toc13079680"/>
      <w:bookmarkStart w:id="2254" w:name="_Toc29811168"/>
      <w:bookmarkStart w:id="2255" w:name="_Toc29811619"/>
      <w:bookmarkStart w:id="2256" w:name="_Toc37268123"/>
      <w:bookmarkStart w:id="2257" w:name="_Toc37268574"/>
      <w:bookmarkStart w:id="2258" w:name="_Toc45893222"/>
      <w:bookmarkStart w:id="2259" w:name="_Toc53177386"/>
      <w:bookmarkStart w:id="2260" w:name="_Toc53177838"/>
      <w:bookmarkStart w:id="2261" w:name="_Toc61176472"/>
      <w:bookmarkStart w:id="2262" w:name="_Toc67916295"/>
      <w:bookmarkStart w:id="2263" w:name="_Toc74670513"/>
      <w:bookmarkStart w:id="2264" w:name="_Toc76542548"/>
      <w:bookmarkStart w:id="2265" w:name="_Toc82626480"/>
      <w:bookmarkStart w:id="2266" w:name="_Toc90414446"/>
      <w:bookmarkStart w:id="2267" w:name="_Toc106769535"/>
      <w:bookmarkStart w:id="2268" w:name="_Toc115184784"/>
      <w:bookmarkStart w:id="2269" w:name="_Toc138839286"/>
      <w:bookmarkStart w:id="2270" w:name="_Toc138932649"/>
      <w:bookmarkStart w:id="2271" w:name="_Toc138933102"/>
      <w:r w:rsidRPr="00C6449B">
        <w:rPr>
          <w:rFonts w:eastAsia="SimSun"/>
        </w:rPr>
        <w:t>6.7.2.1</w:t>
      </w:r>
      <w:r w:rsidRPr="00C6449B">
        <w:rPr>
          <w:rFonts w:eastAsia="SimSun"/>
        </w:rPr>
        <w:tab/>
        <w:t>Co-location minimum requirements</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4D45F837" w14:textId="77777777" w:rsidR="00CF08D6" w:rsidRPr="00C6449B" w:rsidRDefault="00CF08D6" w:rsidP="00CF08D6">
      <w:r w:rsidRPr="00C6449B">
        <w:t xml:space="preserve">For </w:t>
      </w:r>
      <w:r w:rsidRPr="00C6449B">
        <w:rPr>
          <w:i/>
        </w:rPr>
        <w:t>BS type 1-C</w:t>
      </w:r>
      <w:r w:rsidRPr="00C6449B">
        <w:t>,</w:t>
      </w:r>
      <w:r w:rsidRPr="00C6449B">
        <w:rPr>
          <w:rFonts w:cs="v5.0.0"/>
        </w:rPr>
        <w:t xml:space="preserve"> </w:t>
      </w:r>
      <w:r w:rsidRPr="00C6449B">
        <w:t>the wanted signal and interfering signal centre frequency is specified in table 6.7.2.1</w:t>
      </w:r>
      <w:r w:rsidRPr="00C6449B">
        <w:noBreakHyphen/>
        <w:t xml:space="preserve">1, where interfering signal level is </w:t>
      </w:r>
      <w:r w:rsidRPr="00C6449B">
        <w:rPr>
          <w:i/>
        </w:rPr>
        <w:t>Rated total output power</w:t>
      </w:r>
      <w:r w:rsidRPr="00C6449B">
        <w:t xml:space="preserve"> (P</w:t>
      </w:r>
      <w:r w:rsidRPr="00C6449B">
        <w:rPr>
          <w:vertAlign w:val="subscript"/>
        </w:rPr>
        <w:t>rated,t,AC</w:t>
      </w:r>
      <w:r w:rsidRPr="00C6449B">
        <w:t xml:space="preserve">) at </w:t>
      </w:r>
      <w:r w:rsidRPr="00C6449B">
        <w:rPr>
          <w:i/>
        </w:rPr>
        <w:t>antenna connector</w:t>
      </w:r>
      <w:r w:rsidRPr="00C6449B">
        <w:t xml:space="preserve"> in the </w:t>
      </w:r>
      <w:r w:rsidRPr="00C6449B">
        <w:rPr>
          <w:i/>
        </w:rPr>
        <w:t>operating band</w:t>
      </w:r>
      <w:r w:rsidRPr="00C6449B">
        <w:t xml:space="preserve"> – 30 dB.</w:t>
      </w:r>
    </w:p>
    <w:p w14:paraId="1050300C" w14:textId="77777777" w:rsidR="00CF08D6" w:rsidRPr="00C6449B" w:rsidRDefault="00CF08D6" w:rsidP="00CF08D6">
      <w:r w:rsidRPr="00C6449B">
        <w:t xml:space="preserve">The requirement is applicable outside the </w:t>
      </w:r>
      <w:r w:rsidRPr="00C6449B">
        <w:rPr>
          <w:i/>
        </w:rPr>
        <w:t>Base Station RF Bandwidth</w:t>
      </w:r>
      <w:r w:rsidRPr="00C6449B">
        <w:rPr>
          <w:rFonts w:eastAsia="SimSun"/>
          <w:lang w:val="en-US"/>
        </w:rPr>
        <w:t xml:space="preserve"> or </w:t>
      </w:r>
      <w:r w:rsidRPr="00C6449B">
        <w:rPr>
          <w:rFonts w:eastAsia="SimSun"/>
          <w:i/>
          <w:lang w:val="en-US"/>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rPr>
        <w:t xml:space="preserve"> or </w:t>
      </w:r>
      <w:r w:rsidRPr="00C6449B">
        <w:rPr>
          <w:rFonts w:eastAsia="SimSun"/>
          <w:i/>
          <w:lang w:val="en-US"/>
        </w:rPr>
        <w:t>Radio Bandwidth</w:t>
      </w:r>
      <w:r w:rsidRPr="00C6449B">
        <w:rPr>
          <w:rFonts w:eastAsia="SimSun"/>
          <w:lang w:val="en-US"/>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rPr>
        <w:t>3*</w:t>
      </w:r>
      <w:r w:rsidRPr="00C6449B">
        <w:rPr>
          <w:lang w:val="en-US"/>
        </w:rPr>
        <w:t>BW</w:t>
      </w:r>
      <w:r w:rsidRPr="00C6449B">
        <w:rPr>
          <w:vertAlign w:val="subscript"/>
          <w:lang w:val="en-US"/>
        </w:rPr>
        <w:t>Channel</w:t>
      </w:r>
      <w:r w:rsidRPr="00C6449B">
        <w:t xml:space="preserve"> </w:t>
      </w:r>
      <w:r w:rsidRPr="00C6449B">
        <w:rPr>
          <w:rFonts w:eastAsia="SimSun"/>
          <w:lang w:val="en-US"/>
        </w:rPr>
        <w:t xml:space="preserve">(where </w:t>
      </w:r>
      <w:r w:rsidRPr="00C6449B">
        <w:rPr>
          <w:lang w:val="en-US"/>
        </w:rPr>
        <w:t>BW</w:t>
      </w:r>
      <w:r w:rsidRPr="00C6449B">
        <w:rPr>
          <w:vertAlign w:val="subscript"/>
          <w:lang w:val="en-US"/>
        </w:rPr>
        <w:t>Channel</w:t>
      </w:r>
      <w:r w:rsidRPr="00C6449B">
        <w:rPr>
          <w:lang w:val="en-US"/>
        </w:rPr>
        <w:t xml:space="preserve"> </w:t>
      </w:r>
      <w:r w:rsidRPr="00C6449B">
        <w:rPr>
          <w:rFonts w:eastAsia="SimSun"/>
          <w:lang w:val="en-US"/>
        </w:rPr>
        <w:t xml:space="preserve">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rPr>
      </w:pPr>
      <w:r w:rsidRPr="00C6449B">
        <w:t xml:space="preserve">The transmitter intermodulation level shall not exceed the unwanted emission limits in </w:t>
      </w:r>
      <w:r w:rsidR="00B41384" w:rsidRPr="00C6449B">
        <w:t>clause</w:t>
      </w:r>
      <w:r w:rsidRPr="00C6449B">
        <w:t>s 6.6.</w:t>
      </w:r>
      <w:r w:rsidRPr="00C6449B">
        <w:rPr>
          <w:rFonts w:eastAsia="SimSun"/>
        </w:rPr>
        <w:t>3</w:t>
      </w:r>
      <w:r w:rsidRPr="00C6449B">
        <w:t>, 6.6.</w:t>
      </w:r>
      <w:r w:rsidRPr="00C6449B">
        <w:rPr>
          <w:rFonts w:eastAsia="SimSun"/>
        </w:rPr>
        <w:t>4</w:t>
      </w:r>
      <w:r w:rsidRPr="00C6449B">
        <w:t xml:space="preserve"> and 6.6.</w:t>
      </w:r>
      <w:r w:rsidRPr="00C6449B">
        <w:rPr>
          <w:rFonts w:eastAsia="SimSun"/>
        </w:rPr>
        <w:t>5</w:t>
      </w:r>
      <w:r w:rsidRPr="00C6449B">
        <w:t xml:space="preserve"> in the presence of an</w:t>
      </w:r>
      <w:r w:rsidRPr="00C6449B">
        <w:rPr>
          <w:rFonts w:eastAsia="SimSun"/>
        </w:rPr>
        <w:t xml:space="preserve"> NR</w:t>
      </w:r>
      <w:r w:rsidRPr="00C6449B">
        <w:t xml:space="preserve"> interfering signal according to table 6.7.</w:t>
      </w:r>
      <w:r w:rsidRPr="00C6449B">
        <w:rPr>
          <w:rFonts w:eastAsia="SimSun"/>
        </w:rPr>
        <w:t>2.1</w:t>
      </w:r>
      <w:r w:rsidRPr="00C6449B">
        <w:t>-1.</w:t>
      </w:r>
    </w:p>
    <w:p w14:paraId="5C2B5D40" w14:textId="77777777" w:rsidR="00CF08D6" w:rsidRPr="00C6449B" w:rsidRDefault="00CF08D6" w:rsidP="00CF08D6">
      <w:pPr>
        <w:pStyle w:val="TH"/>
        <w:rPr>
          <w:rFonts w:eastAsia="SimSun"/>
        </w:rPr>
      </w:pPr>
      <w:r w:rsidRPr="00C6449B">
        <w:t xml:space="preserve">Table </w:t>
      </w:r>
      <w:r w:rsidRPr="00C6449B">
        <w:rPr>
          <w:rFonts w:eastAsia="SimSu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rPr>
            </w:pPr>
            <w:r w:rsidRPr="00C6449B">
              <w:rPr>
                <w:szCs w:val="18"/>
              </w:rPr>
              <w:t>NR single carrier</w:t>
            </w:r>
            <w:r w:rsidRPr="00C6449B">
              <w:rPr>
                <w:lang w:val="en-US"/>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rPr>
            </w:pPr>
            <w:r w:rsidRPr="00C6449B">
              <w:rPr>
                <w:szCs w:val="18"/>
              </w:rPr>
              <w:t xml:space="preserve">NR signal, the minimum </w:t>
            </w:r>
            <w:r w:rsidRPr="00C6449B">
              <w:rPr>
                <w:i/>
                <w:szCs w:val="18"/>
              </w:rPr>
              <w:t>BS channel bandwidth</w:t>
            </w:r>
            <w:r w:rsidRPr="00C6449B">
              <w:rPr>
                <w:szCs w:val="18"/>
              </w:rPr>
              <w:t xml:space="preserve"> (BW</w:t>
            </w:r>
            <w:r w:rsidRPr="00C6449B">
              <w:rPr>
                <w:szCs w:val="18"/>
                <w:vertAlign w:val="subscript"/>
              </w:rPr>
              <w:t>Channel</w:t>
            </w:r>
            <w:r w:rsidRPr="00C6449B">
              <w:rPr>
                <w:szCs w:val="18"/>
              </w:rPr>
              <w:t xml:space="preserve">) with 15 kHz SCS of the band defined in </w:t>
            </w:r>
            <w:r w:rsidR="00B41384" w:rsidRPr="00C6449B">
              <w:rPr>
                <w:szCs w:val="18"/>
              </w:rPr>
              <w:t>clause</w:t>
            </w:r>
            <w:r w:rsidRPr="00C6449B">
              <w:rPr>
                <w:szCs w:val="18"/>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(P</w:t>
            </w:r>
            <w:r w:rsidRPr="00C6449B">
              <w:rPr>
                <w:vertAlign w:val="subscript"/>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rPr>
            </w:pPr>
            <w:r w:rsidRPr="00C6449B">
              <w:rPr>
                <w:position w:val="-28"/>
              </w:rPr>
              <w:object w:dxaOrig="2500" w:dyaOrig="680" w14:anchorId="6B2E07A6">
                <v:shape id="_x0000_i1040" type="#_x0000_t75" style="width:100pt;height:28.5pt" o:ole="">
                  <v:imagedata r:id="rId46" o:title=""/>
                </v:shape>
                <o:OLEObject Type="Embed" ProgID="Equation.3" ShapeID="_x0000_i1040" DrawAspect="Content" ObjectID="_1773756522"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t xml:space="preserve">Interfering signal positions that are partially or completely outside of any downlink </w:t>
            </w:r>
            <w:r w:rsidRPr="00C6449B">
              <w:rPr>
                <w:i/>
              </w:rPr>
              <w:t>operating band</w:t>
            </w:r>
            <w:r w:rsidRPr="00C6449B">
              <w:t xml:space="preserve"> of the base station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rPr>
      </w:pPr>
    </w:p>
    <w:p w14:paraId="4271FB30" w14:textId="77777777" w:rsidR="00CF08D6" w:rsidRPr="00C6449B" w:rsidRDefault="00CF08D6" w:rsidP="00CF08D6">
      <w:pPr>
        <w:pStyle w:val="Heading4"/>
        <w:rPr>
          <w:rFonts w:eastAsia="SimSun"/>
        </w:rPr>
      </w:pPr>
      <w:bookmarkStart w:id="2272" w:name="_Toc13079681"/>
      <w:bookmarkStart w:id="2273" w:name="_Toc29811169"/>
      <w:bookmarkStart w:id="2274" w:name="_Toc29811620"/>
      <w:bookmarkStart w:id="2275" w:name="_Toc37268124"/>
      <w:bookmarkStart w:id="2276" w:name="_Toc37268575"/>
      <w:bookmarkStart w:id="2277" w:name="_Toc45893223"/>
      <w:bookmarkStart w:id="2278" w:name="_Toc53177387"/>
      <w:bookmarkStart w:id="2279" w:name="_Toc53177839"/>
      <w:bookmarkStart w:id="2280" w:name="_Toc61176473"/>
      <w:bookmarkStart w:id="2281" w:name="_Toc67916296"/>
      <w:bookmarkStart w:id="2282" w:name="_Toc74670514"/>
      <w:bookmarkStart w:id="2283" w:name="_Toc76542549"/>
      <w:bookmarkStart w:id="2284" w:name="_Toc82626481"/>
      <w:bookmarkStart w:id="2285" w:name="_Toc90414447"/>
      <w:bookmarkStart w:id="2286" w:name="_Toc106769536"/>
      <w:bookmarkStart w:id="2287" w:name="_Toc115184785"/>
      <w:bookmarkStart w:id="2288" w:name="_Toc138839287"/>
      <w:bookmarkStart w:id="2289" w:name="_Toc138932650"/>
      <w:bookmarkStart w:id="2290" w:name="_Toc138933103"/>
      <w:r w:rsidRPr="00C6449B">
        <w:rPr>
          <w:rFonts w:eastAsia="SimSun"/>
        </w:rPr>
        <w:t>6.7.2.2</w:t>
      </w:r>
      <w:r w:rsidRPr="00C6449B">
        <w:rPr>
          <w:rFonts w:eastAsia="SimSun"/>
        </w:rPr>
        <w:tab/>
        <w:t>Additional requirements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67BDDA1" w14:textId="78270199" w:rsidR="00585C85" w:rsidRPr="00C54509" w:rsidRDefault="00585C85" w:rsidP="00585C85">
      <w:bookmarkStart w:id="2291" w:name="_Toc13079682"/>
      <w:bookmarkStart w:id="2292" w:name="_Toc29811170"/>
      <w:bookmarkStart w:id="2293" w:name="_Toc29811621"/>
      <w:bookmarkStart w:id="2294" w:name="_Toc37268125"/>
      <w:bookmarkStart w:id="2295" w:name="_Toc37268576"/>
      <w:bookmarkStart w:id="2296" w:name="_Toc45893224"/>
      <w:bookmarkStart w:id="2297" w:name="_Toc53177388"/>
      <w:bookmarkStart w:id="2298" w:name="_Toc53177840"/>
      <w:bookmarkStart w:id="2299"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58296BF8" w:rsidR="00585C85" w:rsidRPr="00C54509" w:rsidRDefault="00585C85" w:rsidP="007F25CB">
            <w:pPr>
              <w:pStyle w:val="TAL"/>
              <w:rPr>
                <w:rFonts w:cs="Arial"/>
              </w:rPr>
            </w:pPr>
            <w:r w:rsidRPr="00C54509">
              <w:rPr>
                <w:rFonts w:cs="Arial"/>
              </w:rPr>
              <w:t>Interfering signal centre frequency offset from</w:t>
            </w:r>
            <w:r w:rsidR="00EF7F64" w:rsidRPr="00C6449B">
              <w:t xml:space="preserve"> the lower (upper) edge of the wanted signal</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pPr>
      <w:bookmarkStart w:id="2300" w:name="_Toc67916297"/>
      <w:bookmarkStart w:id="2301" w:name="_Toc74670515"/>
      <w:bookmarkStart w:id="2302" w:name="_Toc76542550"/>
      <w:bookmarkStart w:id="2303" w:name="_Toc82626482"/>
      <w:bookmarkStart w:id="2304" w:name="_Toc90414448"/>
      <w:bookmarkStart w:id="2305" w:name="_Toc106769537"/>
      <w:bookmarkStart w:id="2306" w:name="_Toc115184786"/>
      <w:bookmarkStart w:id="2307" w:name="_Toc138839288"/>
      <w:bookmarkStart w:id="2308" w:name="_Toc138932651"/>
      <w:bookmarkStart w:id="2309" w:name="_Toc138933104"/>
      <w:r w:rsidRPr="00C6449B">
        <w:t>6.7.3</w:t>
      </w:r>
      <w:r w:rsidRPr="00C6449B">
        <w:tab/>
        <w:t xml:space="preserve">Minimum requirements for </w:t>
      </w:r>
      <w:r w:rsidRPr="00C6449B">
        <w:rPr>
          <w:i/>
        </w:rPr>
        <w:t>BS type 1-H</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53A25A36" w14:textId="77777777" w:rsidR="00CF08D6" w:rsidRPr="00C6449B" w:rsidRDefault="00CF08D6" w:rsidP="00CF08D6">
      <w:pPr>
        <w:pStyle w:val="Heading4"/>
        <w:rPr>
          <w:rFonts w:eastAsia="SimSun"/>
        </w:rPr>
      </w:pPr>
      <w:bookmarkStart w:id="2310" w:name="_Toc13079683"/>
      <w:bookmarkStart w:id="2311" w:name="_Toc29811171"/>
      <w:bookmarkStart w:id="2312" w:name="_Toc29811622"/>
      <w:bookmarkStart w:id="2313" w:name="_Toc37268126"/>
      <w:bookmarkStart w:id="2314" w:name="_Toc37268577"/>
      <w:bookmarkStart w:id="2315" w:name="_Toc45893225"/>
      <w:bookmarkStart w:id="2316" w:name="_Toc53177389"/>
      <w:bookmarkStart w:id="2317" w:name="_Toc53177841"/>
      <w:bookmarkStart w:id="2318" w:name="_Toc61176475"/>
      <w:bookmarkStart w:id="2319" w:name="_Toc67916298"/>
      <w:bookmarkStart w:id="2320" w:name="_Toc74670516"/>
      <w:bookmarkStart w:id="2321" w:name="_Toc76542551"/>
      <w:bookmarkStart w:id="2322" w:name="_Toc82626483"/>
      <w:bookmarkStart w:id="2323" w:name="_Toc90414449"/>
      <w:bookmarkStart w:id="2324" w:name="_Toc106769538"/>
      <w:bookmarkStart w:id="2325" w:name="_Toc115184787"/>
      <w:bookmarkStart w:id="2326" w:name="_Toc138839289"/>
      <w:bookmarkStart w:id="2327" w:name="_Toc138932652"/>
      <w:bookmarkStart w:id="2328" w:name="_Toc138933105"/>
      <w:r w:rsidRPr="00C6449B">
        <w:rPr>
          <w:rFonts w:eastAsia="SimSun"/>
        </w:rPr>
        <w:t>6.7.3.1</w:t>
      </w:r>
      <w:r w:rsidRPr="00C6449B">
        <w:rPr>
          <w:rFonts w:eastAsia="SimSun"/>
        </w:rPr>
        <w:tab/>
        <w:t>Co-location minimum requirements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166BAE7A" w14:textId="56B55552" w:rsidR="00CF08D6" w:rsidRPr="00C6449B" w:rsidRDefault="00CF08D6" w:rsidP="00CF08D6">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rPr>
        <w:t>3*</w:t>
      </w:r>
      <w:r w:rsidRPr="00C6449B">
        <w:t>BW</w:t>
      </w:r>
      <w:r w:rsidRPr="00C6449B">
        <w:rPr>
          <w:vertAlign w:val="subscript"/>
        </w:rPr>
        <w:t>Channel</w:t>
      </w:r>
      <w:r w:rsidRPr="00C6449B">
        <w:t xml:space="preserve"> </w:t>
      </w:r>
      <w:r w:rsidRPr="00C6449B">
        <w:rPr>
          <w:rFonts w:eastAsia="SimSun"/>
          <w:lang w:val="en-US"/>
        </w:rPr>
        <w:t xml:space="preserve">(where </w:t>
      </w:r>
      <w:r w:rsidRPr="00C6449B">
        <w:t>BW</w:t>
      </w:r>
      <w:r w:rsidRPr="00C6449B">
        <w:rPr>
          <w:vertAlign w:val="subscript"/>
        </w:rPr>
        <w:t>Channel</w:t>
      </w:r>
      <w:r w:rsidRPr="00C6449B">
        <w:rPr>
          <w:rFonts w:eastAsia="SimSun"/>
          <w:lang w:val="en-US"/>
        </w:rPr>
        <w:t xml:space="preserve"> 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rPr>
      </w:pPr>
    </w:p>
    <w:p w14:paraId="026B5707" w14:textId="77777777" w:rsidR="00CF08D6" w:rsidRPr="00C6449B" w:rsidRDefault="00CF08D6" w:rsidP="00CF08D6">
      <w:pPr>
        <w:pStyle w:val="TH"/>
        <w:rPr>
          <w:rFonts w:eastAsia="SimSun"/>
        </w:rPr>
      </w:pPr>
      <w:r w:rsidRPr="00C6449B">
        <w:t xml:space="preserve">Table </w:t>
      </w:r>
      <w:r w:rsidRPr="00C6449B">
        <w:rPr>
          <w:rFonts w:eastAsia="SimSu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rPr>
            </w:pPr>
            <w:r w:rsidRPr="00C6449B">
              <w:rPr>
                <w:szCs w:val="18"/>
              </w:rPr>
              <w:t>NR single carrier</w:t>
            </w:r>
            <w:r w:rsidRPr="00C6449B">
              <w:rPr>
                <w:rFonts w:cs="Arial"/>
                <w:lang w:val="en-US"/>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rPr>
            </w:pPr>
            <w:r w:rsidRPr="00C6449B">
              <w:rPr>
                <w:szCs w:val="18"/>
              </w:rPr>
              <w:t xml:space="preserve">NR signal, the minimum </w:t>
            </w:r>
            <w:r w:rsidRPr="00C6449B">
              <w:rPr>
                <w:i/>
                <w:szCs w:val="18"/>
              </w:rPr>
              <w:t>BS channel bandwidth</w:t>
            </w:r>
            <w:r w:rsidRPr="00C6449B">
              <w:rPr>
                <w:szCs w:val="18"/>
              </w:rPr>
              <w:t xml:space="preserve"> (BW</w:t>
            </w:r>
            <w:r w:rsidRPr="00C6449B">
              <w:rPr>
                <w:szCs w:val="18"/>
                <w:vertAlign w:val="subscript"/>
              </w:rPr>
              <w:t>Channel</w:t>
            </w:r>
            <w:r w:rsidRPr="00C6449B">
              <w:rPr>
                <w:szCs w:val="18"/>
              </w:rPr>
              <w:t xml:space="preserve">) with 15 kHz SCS of the band defined in </w:t>
            </w:r>
            <w:r w:rsidR="00B41384" w:rsidRPr="00C6449B">
              <w:rPr>
                <w:szCs w:val="18"/>
              </w:rPr>
              <w:t>clause</w:t>
            </w:r>
            <w:r w:rsidRPr="00C6449B">
              <w:rPr>
                <w:szCs w:val="18"/>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rPr>
            </w:pPr>
            <w:r w:rsidRPr="00C6449B">
              <w:rPr>
                <w:position w:val="-28"/>
              </w:rPr>
              <w:object w:dxaOrig="2480" w:dyaOrig="680" w14:anchorId="5FE85A6C">
                <v:shape id="_x0000_i1041" type="#_x0000_t75" style="width:102pt;height:28.5pt" o:ole="">
                  <v:imagedata r:id="rId48" o:title=""/>
                </v:shape>
                <o:OLEObject Type="Embed" ProgID="Equation.3" ShapeID="_x0000_i1041" DrawAspect="Content" ObjectID="_1773756523"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t xml:space="preserve">Interfering signal positions that are partially or completely outside of any downlink </w:t>
            </w:r>
            <w:r w:rsidRPr="00C6449B">
              <w:rPr>
                <w:i/>
              </w:rPr>
              <w:t>operating band</w:t>
            </w:r>
            <w:r w:rsidRPr="00C6449B">
              <w:t xml:space="preserve"> of the </w:t>
            </w:r>
            <w:r w:rsidRPr="00C6449B">
              <w:rPr>
                <w:i/>
              </w:rPr>
              <w:t>TAB connector</w:t>
            </w:r>
            <w:r w:rsidRPr="00C6449B">
              <w:t xml:space="preserve">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rPr>
          <w:rFonts w:eastAsia="SimSun"/>
        </w:rPr>
      </w:pPr>
    </w:p>
    <w:p w14:paraId="402C7498" w14:textId="77777777" w:rsidR="00CF08D6" w:rsidRPr="00C6449B" w:rsidRDefault="00CF08D6" w:rsidP="00CF08D6">
      <w:pPr>
        <w:pStyle w:val="Heading4"/>
        <w:rPr>
          <w:rFonts w:eastAsia="SimSun"/>
        </w:rPr>
      </w:pPr>
      <w:bookmarkStart w:id="2329" w:name="_Toc13079684"/>
      <w:bookmarkStart w:id="2330" w:name="_Toc29811172"/>
      <w:bookmarkStart w:id="2331" w:name="_Toc29811623"/>
      <w:bookmarkStart w:id="2332" w:name="_Toc37268127"/>
      <w:bookmarkStart w:id="2333" w:name="_Toc37268578"/>
      <w:bookmarkStart w:id="2334" w:name="_Toc45893226"/>
      <w:bookmarkStart w:id="2335" w:name="_Toc53177390"/>
      <w:bookmarkStart w:id="2336" w:name="_Toc53177842"/>
      <w:bookmarkStart w:id="2337" w:name="_Toc61176476"/>
      <w:bookmarkStart w:id="2338" w:name="_Toc67916299"/>
      <w:bookmarkStart w:id="2339" w:name="_Toc74670517"/>
      <w:bookmarkStart w:id="2340" w:name="_Toc76542552"/>
      <w:bookmarkStart w:id="2341" w:name="_Toc82626484"/>
      <w:bookmarkStart w:id="2342" w:name="_Toc90414450"/>
      <w:bookmarkStart w:id="2343" w:name="_Toc106769539"/>
      <w:bookmarkStart w:id="2344" w:name="_Toc115184788"/>
      <w:bookmarkStart w:id="2345" w:name="_Toc138839290"/>
      <w:bookmarkStart w:id="2346" w:name="_Toc138932653"/>
      <w:bookmarkStart w:id="2347" w:name="_Toc138933106"/>
      <w:r w:rsidRPr="00C6449B">
        <w:rPr>
          <w:rFonts w:eastAsia="SimSun"/>
        </w:rPr>
        <w:t>6.7.3.2</w:t>
      </w:r>
      <w:r w:rsidRPr="00C6449B">
        <w:rPr>
          <w:rFonts w:eastAsia="SimSun"/>
        </w:rPr>
        <w:tab/>
        <w:t>Intra-system minimum requirements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481BC85" w14:textId="3EF548FF" w:rsidR="00CF08D6" w:rsidRPr="00C6449B" w:rsidRDefault="00CF08D6" w:rsidP="00CF08D6">
      <w:pPr>
        <w:rPr>
          <w:rFonts w:eastAsia="SimSu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rPr>
        <w:t>table 6.7.3.2-1.</w:t>
      </w:r>
    </w:p>
    <w:p w14:paraId="0029F0DE" w14:textId="77777777" w:rsidR="00CF08D6" w:rsidRPr="00C6449B" w:rsidRDefault="00CF08D6" w:rsidP="00CF08D6">
      <w:pPr>
        <w:pStyle w:val="TH"/>
      </w:pPr>
      <w:r w:rsidRPr="00C6449B">
        <w:t>Table</w:t>
      </w:r>
      <w:r w:rsidRPr="00C6449B">
        <w:rPr>
          <w:rFonts w:eastAsia="SimSu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rPr>
            </w:pPr>
            <w:r w:rsidRPr="00C6449B">
              <w:rPr>
                <w:szCs w:val="18"/>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t xml:space="preserve">NR 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rPr>
      </w:pPr>
    </w:p>
    <w:p w14:paraId="2B95B03D" w14:textId="77777777" w:rsidR="00CF08D6" w:rsidRPr="00C6449B" w:rsidRDefault="00CF08D6" w:rsidP="00CF08D6">
      <w:pPr>
        <w:pStyle w:val="Heading4"/>
        <w:rPr>
          <w:rFonts w:eastAsia="SimSun"/>
        </w:rPr>
      </w:pPr>
      <w:bookmarkStart w:id="2348" w:name="_Toc13079685"/>
      <w:bookmarkStart w:id="2349" w:name="_Toc29811173"/>
      <w:bookmarkStart w:id="2350" w:name="_Toc29811624"/>
      <w:bookmarkStart w:id="2351" w:name="_Toc37268128"/>
      <w:bookmarkStart w:id="2352" w:name="_Toc37268579"/>
      <w:bookmarkStart w:id="2353" w:name="_Toc45893227"/>
      <w:bookmarkStart w:id="2354" w:name="_Toc53177391"/>
      <w:bookmarkStart w:id="2355" w:name="_Toc53177843"/>
      <w:bookmarkStart w:id="2356" w:name="_Toc61176477"/>
      <w:bookmarkStart w:id="2357" w:name="_Toc67916300"/>
      <w:bookmarkStart w:id="2358" w:name="_Toc74670518"/>
      <w:bookmarkStart w:id="2359" w:name="_Toc76542553"/>
      <w:bookmarkStart w:id="2360" w:name="_Toc82626485"/>
      <w:bookmarkStart w:id="2361" w:name="_Toc90414451"/>
      <w:bookmarkStart w:id="2362" w:name="_Toc106769540"/>
      <w:bookmarkStart w:id="2363" w:name="_Toc115184789"/>
      <w:bookmarkStart w:id="2364" w:name="_Toc138839291"/>
      <w:bookmarkStart w:id="2365" w:name="_Toc138932654"/>
      <w:bookmarkStart w:id="2366" w:name="_Toc138933107"/>
      <w:r w:rsidRPr="00C6449B">
        <w:rPr>
          <w:rFonts w:eastAsia="SimSun"/>
        </w:rPr>
        <w:t>6.7.3.3</w:t>
      </w:r>
      <w:r w:rsidRPr="00C6449B">
        <w:rPr>
          <w:rFonts w:eastAsia="SimSun"/>
        </w:rPr>
        <w:tab/>
        <w:t>Additional requirements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bookmarkEnd w:id="2233"/>
    <w:p w14:paraId="5FBF1998" w14:textId="77777777" w:rsidR="000103A9" w:rsidRPr="00C54509" w:rsidRDefault="00CF08D6" w:rsidP="000103A9">
      <w:r w:rsidRPr="00C6449B">
        <w:br w:type="page"/>
      </w:r>
      <w:bookmarkStart w:id="2367" w:name="_Toc13079686"/>
      <w:bookmarkStart w:id="2368" w:name="_Toc29811174"/>
      <w:bookmarkStart w:id="2369" w:name="_Toc29811625"/>
      <w:bookmarkStart w:id="2370" w:name="_Toc37268129"/>
      <w:bookmarkStart w:id="2371" w:name="_Toc37268580"/>
      <w:bookmarkStart w:id="2372" w:name="_Toc45893228"/>
      <w:bookmarkStart w:id="2373" w:name="_Toc53177392"/>
      <w:bookmarkStart w:id="2374" w:name="_Toc53177844"/>
      <w:bookmarkStart w:id="2375" w:name="_Toc61176478"/>
      <w:r w:rsidR="000103A9" w:rsidRPr="00275E83">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18D73569" w:rsidR="000103A9" w:rsidRPr="00C54509" w:rsidRDefault="000103A9" w:rsidP="007F25CB">
            <w:pPr>
              <w:pStyle w:val="TAL"/>
              <w:rPr>
                <w:rFonts w:cs="Arial"/>
              </w:rPr>
            </w:pPr>
            <w:r w:rsidRPr="00C54509">
              <w:rPr>
                <w:rFonts w:cs="Arial"/>
              </w:rPr>
              <w:t>Interfering signal centre frequency offset from</w:t>
            </w:r>
            <w:r w:rsidR="00F707CF" w:rsidRPr="00C6449B">
              <w:t xml:space="preserve"> the lower (upper) edge of the wanted signal</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2376" w:name="_Toc67916301"/>
      <w:bookmarkStart w:id="2377" w:name="_Toc74670519"/>
      <w:bookmarkStart w:id="2378" w:name="_Toc76542554"/>
      <w:bookmarkStart w:id="2379" w:name="_Toc82626486"/>
      <w:bookmarkStart w:id="2380" w:name="_Toc90414452"/>
      <w:bookmarkStart w:id="2381" w:name="_Toc106769541"/>
      <w:bookmarkStart w:id="2382" w:name="_Toc115184790"/>
      <w:bookmarkStart w:id="2383" w:name="_Toc138839292"/>
      <w:bookmarkStart w:id="2384" w:name="_Toc138932655"/>
      <w:bookmarkStart w:id="2385" w:name="_Toc138933108"/>
      <w:r w:rsidRPr="00C6449B">
        <w:t>7</w:t>
      </w:r>
      <w:r w:rsidRPr="00C6449B">
        <w:tab/>
        <w:t>Conducted receiver characteristics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71AD8934" w14:textId="77777777" w:rsidR="00CF08D6" w:rsidRPr="00C6449B" w:rsidRDefault="00CF08D6" w:rsidP="00CF08D6">
      <w:pPr>
        <w:pStyle w:val="Heading2"/>
      </w:pPr>
      <w:bookmarkStart w:id="2386" w:name="_Toc13079687"/>
      <w:bookmarkStart w:id="2387" w:name="_Toc29811175"/>
      <w:bookmarkStart w:id="2388" w:name="_Toc29811626"/>
      <w:bookmarkStart w:id="2389" w:name="_Toc37268130"/>
      <w:bookmarkStart w:id="2390" w:name="_Toc37268581"/>
      <w:bookmarkStart w:id="2391" w:name="_Toc45893229"/>
      <w:bookmarkStart w:id="2392" w:name="_Toc53177393"/>
      <w:bookmarkStart w:id="2393" w:name="_Toc53177845"/>
      <w:bookmarkStart w:id="2394" w:name="_Toc61176479"/>
      <w:bookmarkStart w:id="2395" w:name="_Toc67916302"/>
      <w:bookmarkStart w:id="2396" w:name="_Toc74670520"/>
      <w:bookmarkStart w:id="2397" w:name="_Toc76542555"/>
      <w:bookmarkStart w:id="2398" w:name="_Toc82626487"/>
      <w:bookmarkStart w:id="2399" w:name="_Toc90414453"/>
      <w:bookmarkStart w:id="2400" w:name="_Toc106769542"/>
      <w:bookmarkStart w:id="2401" w:name="_Toc115184791"/>
      <w:bookmarkStart w:id="2402" w:name="_Toc138839293"/>
      <w:bookmarkStart w:id="2403" w:name="_Toc138932656"/>
      <w:bookmarkStart w:id="2404" w:name="_Toc138933109"/>
      <w:r w:rsidRPr="00C6449B">
        <w:t>7.1</w:t>
      </w:r>
      <w:r w:rsidRPr="00C6449B">
        <w:tab/>
        <w:t>General</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297581EF" w14:textId="77777777" w:rsidR="00CF08D6" w:rsidRPr="00C6449B" w:rsidRDefault="00CF08D6" w:rsidP="00CF08D6">
      <w:r w:rsidRPr="00C6449B">
        <w:t xml:space="preserve">Conducted receiver characteristics are specified at the </w:t>
      </w:r>
      <w:r w:rsidRPr="00C6449B">
        <w:rPr>
          <w:i/>
        </w:rPr>
        <w:t>antenna connector</w:t>
      </w:r>
      <w:r w:rsidRPr="00C6449B">
        <w:t xml:space="preserve"> for </w:t>
      </w:r>
      <w:r w:rsidRPr="00C6449B">
        <w:rPr>
          <w:i/>
        </w:rPr>
        <w:t>BS type 1-C</w:t>
      </w:r>
      <w:r w:rsidRPr="00C6449B">
        <w:t xml:space="preserve"> and at the </w:t>
      </w:r>
      <w:r w:rsidRPr="00C6449B">
        <w:rPr>
          <w:i/>
        </w:rPr>
        <w:t>TAB connector</w:t>
      </w:r>
      <w:r w:rsidRPr="00C6449B">
        <w:t xml:space="preserve"> for </w:t>
      </w:r>
      <w:r w:rsidRPr="00C6449B">
        <w:rPr>
          <w:i/>
        </w:rPr>
        <w:t>BS type 1-H</w:t>
      </w:r>
      <w:r w:rsidRPr="00C6449B">
        <w:t>, with full complement of transceivers for the configuration in normal operating condition.</w:t>
      </w:r>
    </w:p>
    <w:p w14:paraId="1C0672FC" w14:textId="77777777" w:rsidR="00CF08D6" w:rsidRPr="00C6449B" w:rsidRDefault="00CF08D6" w:rsidP="00CF08D6">
      <w:r w:rsidRPr="00C6449B">
        <w:rPr>
          <w:rFonts w:cs="v5.0.0"/>
        </w:rPr>
        <w:t>Unless otherwise stated, t</w:t>
      </w:r>
      <w:r w:rsidRPr="00C6449B">
        <w:t>he following arrangements apply for conducted receiver characteristics requirements in clause 7:</w:t>
      </w:r>
    </w:p>
    <w:p w14:paraId="3E75FA20" w14:textId="77777777" w:rsidR="00CF08D6" w:rsidRPr="00C6449B" w:rsidRDefault="00CF08D6" w:rsidP="00CF08D6">
      <w:pPr>
        <w:pStyle w:val="B1"/>
      </w:pPr>
      <w:r w:rsidRPr="00C6449B">
        <w:t>-</w:t>
      </w:r>
      <w:r w:rsidRPr="00C6449B">
        <w:tab/>
        <w:t>Requirements apply during the BS receive period.</w:t>
      </w:r>
    </w:p>
    <w:p w14:paraId="4F096987" w14:textId="77777777" w:rsidR="00CF08D6" w:rsidRPr="00C6449B" w:rsidRDefault="00CF08D6" w:rsidP="00CF08D6">
      <w:pPr>
        <w:pStyle w:val="B1"/>
      </w:pPr>
      <w:r w:rsidRPr="00C6449B">
        <w:t>-</w:t>
      </w:r>
      <w:r w:rsidRPr="00C6449B">
        <w:tab/>
        <w:t>Requirements shall be met for any transmitter setting.</w:t>
      </w:r>
    </w:p>
    <w:p w14:paraId="372239F5" w14:textId="77777777" w:rsidR="00CF08D6" w:rsidRPr="00C6449B" w:rsidRDefault="00CF08D6" w:rsidP="00CF08D6">
      <w:pPr>
        <w:pStyle w:val="B1"/>
      </w:pPr>
      <w:r w:rsidRPr="00C6449B">
        <w:t>-</w:t>
      </w:r>
      <w:r w:rsidRPr="00C6449B">
        <w:tab/>
        <w:t>For FDD operation the requirements shall be met with the transmitter unit(s) ON.</w:t>
      </w:r>
    </w:p>
    <w:p w14:paraId="371644A5" w14:textId="77777777" w:rsidR="00CF08D6" w:rsidRPr="00C6449B" w:rsidRDefault="00CF08D6" w:rsidP="00CF08D6">
      <w:pPr>
        <w:pStyle w:val="B1"/>
      </w:pPr>
      <w:r w:rsidRPr="00C6449B">
        <w:t>-</w:t>
      </w:r>
      <w:r w:rsidRPr="00C6449B">
        <w:tab/>
        <w:t>Throughput requirements defined for the radiated receiver characteristics do not assume HARQ retransmissions.</w:t>
      </w:r>
    </w:p>
    <w:p w14:paraId="6C544335" w14:textId="77777777" w:rsidR="00CF08D6" w:rsidRPr="00C6449B" w:rsidRDefault="00CF08D6" w:rsidP="00CF08D6">
      <w:pPr>
        <w:pStyle w:val="B1"/>
      </w:pPr>
      <w:r w:rsidRPr="00C6449B">
        <w:t>-</w:t>
      </w:r>
      <w:r w:rsidRPr="00C6449B">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rPr>
        <w:t>-</w:t>
      </w:r>
      <w:r w:rsidRPr="00C6449B">
        <w:tab/>
      </w:r>
      <w:r w:rsidRPr="00C6449B">
        <w:rPr>
          <w:lang w:val="en-US"/>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pPr>
      <w:r w:rsidRPr="00C6449B">
        <w:t>NOTE 1:</w:t>
      </w:r>
      <w:r w:rsidRPr="00C6449B">
        <w:tab/>
        <w:t>In normal operating condition the BS in FDD operation is configured to transmit and receive at the same time.</w:t>
      </w:r>
    </w:p>
    <w:p w14:paraId="0C92A616" w14:textId="77777777" w:rsidR="00CF08D6" w:rsidRPr="00C6449B" w:rsidRDefault="00CF08D6" w:rsidP="00CF08D6">
      <w:pPr>
        <w:pStyle w:val="NO"/>
      </w:pPr>
      <w:r w:rsidRPr="00C6449B">
        <w:t>NOTE 2:</w:t>
      </w:r>
      <w:r w:rsidRPr="00C6449B">
        <w:tab/>
        <w:t xml:space="preserve">In normal operating condition the BS in TDD operation is configured to TX OFF power during </w:t>
      </w:r>
      <w:r w:rsidRPr="00C6449B">
        <w:rPr>
          <w:i/>
        </w:rPr>
        <w:t>receive period</w:t>
      </w:r>
      <w:r w:rsidRPr="00C6449B">
        <w:t>.</w:t>
      </w:r>
    </w:p>
    <w:p w14:paraId="70FA593B" w14:textId="77777777" w:rsidR="00CF08D6" w:rsidRPr="00C6449B" w:rsidRDefault="00CF08D6" w:rsidP="00CF08D6">
      <w:pPr>
        <w:pStyle w:val="Heading2"/>
      </w:pPr>
      <w:bookmarkStart w:id="2405" w:name="_Toc13079688"/>
      <w:bookmarkStart w:id="2406" w:name="_Toc29811176"/>
      <w:bookmarkStart w:id="2407" w:name="_Toc29811627"/>
      <w:bookmarkStart w:id="2408" w:name="_Toc37268131"/>
      <w:bookmarkStart w:id="2409" w:name="_Toc37268582"/>
      <w:bookmarkStart w:id="2410" w:name="_Toc45893230"/>
      <w:bookmarkStart w:id="2411" w:name="_Toc53177394"/>
      <w:bookmarkStart w:id="2412" w:name="_Toc53177846"/>
      <w:bookmarkStart w:id="2413" w:name="_Toc61176480"/>
      <w:bookmarkStart w:id="2414" w:name="_Toc67916303"/>
      <w:bookmarkStart w:id="2415" w:name="_Toc74670521"/>
      <w:bookmarkStart w:id="2416" w:name="_Toc76542556"/>
      <w:bookmarkStart w:id="2417" w:name="_Toc82626488"/>
      <w:bookmarkStart w:id="2418" w:name="_Toc90414454"/>
      <w:bookmarkStart w:id="2419" w:name="_Toc106769543"/>
      <w:bookmarkStart w:id="2420" w:name="_Toc115184792"/>
      <w:bookmarkStart w:id="2421" w:name="_Toc138839294"/>
      <w:bookmarkStart w:id="2422" w:name="_Toc138932657"/>
      <w:bookmarkStart w:id="2423" w:name="_Toc138933110"/>
      <w:r w:rsidRPr="00C6449B">
        <w:t>7.2</w:t>
      </w:r>
      <w:r w:rsidRPr="00C6449B">
        <w:tab/>
        <w:t>Reference sensitivity level</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4F3E11F6" w14:textId="77777777" w:rsidR="00CF08D6" w:rsidRPr="00C6449B" w:rsidRDefault="00CF08D6" w:rsidP="00CF08D6">
      <w:pPr>
        <w:pStyle w:val="Heading3"/>
      </w:pPr>
      <w:bookmarkStart w:id="2424" w:name="_Toc13079689"/>
      <w:bookmarkStart w:id="2425" w:name="_Toc29811177"/>
      <w:bookmarkStart w:id="2426" w:name="_Toc29811628"/>
      <w:bookmarkStart w:id="2427" w:name="_Toc37268132"/>
      <w:bookmarkStart w:id="2428" w:name="_Toc37268583"/>
      <w:bookmarkStart w:id="2429" w:name="_Toc45893231"/>
      <w:bookmarkStart w:id="2430" w:name="_Toc53177395"/>
      <w:bookmarkStart w:id="2431" w:name="_Toc53177847"/>
      <w:bookmarkStart w:id="2432" w:name="_Toc61176481"/>
      <w:bookmarkStart w:id="2433" w:name="_Toc67916304"/>
      <w:bookmarkStart w:id="2434" w:name="_Toc74670522"/>
      <w:bookmarkStart w:id="2435" w:name="_Toc76542557"/>
      <w:bookmarkStart w:id="2436" w:name="_Toc82626489"/>
      <w:bookmarkStart w:id="2437" w:name="_Toc90414455"/>
      <w:bookmarkStart w:id="2438" w:name="_Toc106769544"/>
      <w:bookmarkStart w:id="2439" w:name="_Toc115184793"/>
      <w:bookmarkStart w:id="2440" w:name="_Toc138839295"/>
      <w:bookmarkStart w:id="2441" w:name="_Toc138932658"/>
      <w:bookmarkStart w:id="2442" w:name="_Toc138933111"/>
      <w:r w:rsidRPr="00C6449B">
        <w:t>7.2.1</w:t>
      </w:r>
      <w:r w:rsidRPr="00C6449B">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2443" w:name="_Hlk508114944"/>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bookmarkEnd w:id="2443"/>
      <w:r w:rsidRPr="00C6449B">
        <w:rPr>
          <w:rFonts w:eastAsia="SimSun"/>
          <w:i/>
          <w:lang w:val="en-US"/>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2444" w:name="_Toc13079690"/>
      <w:bookmarkStart w:id="2445" w:name="_Toc29811178"/>
      <w:bookmarkStart w:id="2446" w:name="_Toc29811629"/>
      <w:bookmarkStart w:id="2447" w:name="_Toc37268133"/>
      <w:bookmarkStart w:id="2448" w:name="_Toc37268584"/>
      <w:bookmarkStart w:id="2449" w:name="_Toc45893232"/>
      <w:bookmarkStart w:id="2450" w:name="_Toc53177396"/>
      <w:bookmarkStart w:id="2451" w:name="_Toc53177848"/>
      <w:bookmarkStart w:id="2452" w:name="_Toc61176482"/>
      <w:bookmarkStart w:id="2453" w:name="_Toc67916305"/>
      <w:bookmarkStart w:id="2454" w:name="_Toc74670523"/>
      <w:bookmarkStart w:id="2455" w:name="_Toc76542558"/>
      <w:bookmarkStart w:id="2456" w:name="_Toc82626490"/>
      <w:bookmarkStart w:id="2457" w:name="_Toc90414456"/>
      <w:bookmarkStart w:id="2458" w:name="_Toc106769545"/>
      <w:bookmarkStart w:id="2459" w:name="_Toc115184794"/>
      <w:bookmarkStart w:id="2460" w:name="_Toc138839296"/>
      <w:bookmarkStart w:id="2461" w:name="_Toc138932659"/>
      <w:bookmarkStart w:id="2462" w:name="_Toc138933112"/>
      <w:r w:rsidRPr="00C6449B">
        <w:t>7.2.2</w:t>
      </w:r>
      <w:r w:rsidRPr="00C6449B">
        <w:tab/>
        <w:t xml:space="preserve">Minimum requirements for </w:t>
      </w:r>
      <w:r w:rsidRPr="00C6449B">
        <w:rPr>
          <w:i/>
        </w:rPr>
        <w:t>BS type 1-C</w:t>
      </w:r>
      <w:r w:rsidRPr="00C6449B">
        <w:t xml:space="preserve"> and </w:t>
      </w:r>
      <w:r w:rsidRPr="00C6449B">
        <w:rPr>
          <w:i/>
        </w:rPr>
        <w:t>BS type 1-H</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3BC3547D"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A.1</w:t>
      </w:r>
      <w:r w:rsidRPr="00C6449B" w:rsidDel="00B462E4">
        <w:t xml:space="preserve"> </w:t>
      </w:r>
      <w:r w:rsidRPr="00C6449B">
        <w:t>with parameters specified in table 7.2.2-1 for Wide Area BS, in table 7.2.2-2 for Medium Range BS</w:t>
      </w:r>
      <w:r w:rsidRPr="00C6449B">
        <w:rPr>
          <w:rFonts w:cs="v5.0.0"/>
        </w:rPr>
        <w:t xml:space="preserve"> and in table 7.2.2-3 for Local Area BS</w:t>
      </w:r>
      <w:r w:rsidRPr="00C6449B">
        <w:t>.</w:t>
      </w:r>
    </w:p>
    <w:p w14:paraId="4F8D259D" w14:textId="77777777" w:rsidR="00CF08D6" w:rsidRPr="00C6449B" w:rsidRDefault="00CF08D6" w:rsidP="00CF08D6">
      <w:pPr>
        <w:pStyle w:val="TH"/>
      </w:pPr>
      <w:r w:rsidRPr="00C6449B">
        <w:t>Table 7.2.2-1: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rPr>
            </w:pPr>
            <w:r w:rsidRPr="00C6449B">
              <w:rPr>
                <w:rFonts w:cs="Arial"/>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rPr>
            </w:pPr>
            <w:r w:rsidRPr="00C6449B">
              <w:rPr>
                <w:rFonts w:cs="Arial"/>
              </w:rPr>
              <w:t>30</w:t>
            </w:r>
          </w:p>
        </w:tc>
        <w:tc>
          <w:tcPr>
            <w:tcW w:w="3119" w:type="dxa"/>
            <w:vAlign w:val="center"/>
          </w:tcPr>
          <w:p w14:paraId="4589DA75" w14:textId="451D7FFC" w:rsidR="008B099A" w:rsidRPr="00C6449B" w:rsidRDefault="008B099A" w:rsidP="008B099A">
            <w:pPr>
              <w:pStyle w:val="TAC"/>
              <w:rPr>
                <w:rFonts w:cs="Arial"/>
              </w:rPr>
            </w:pPr>
            <w:r w:rsidRPr="00C6449B">
              <w:rPr>
                <w:rFonts w:eastAsia="Malgun Gothic" w:cs="Arial"/>
              </w:rPr>
              <w:t>G-FR1-A1-2</w:t>
            </w:r>
          </w:p>
        </w:tc>
        <w:tc>
          <w:tcPr>
            <w:tcW w:w="2659" w:type="dxa"/>
            <w:vAlign w:val="center"/>
          </w:tcPr>
          <w:p w14:paraId="548E97A4" w14:textId="77777777" w:rsidR="008B099A" w:rsidRPr="00C6449B" w:rsidRDefault="008B099A" w:rsidP="008B099A">
            <w:pPr>
              <w:pStyle w:val="TAC"/>
              <w:rPr>
                <w:rFonts w:cs="Arial"/>
              </w:rPr>
            </w:pPr>
            <w:r w:rsidRPr="00C6449B">
              <w:rPr>
                <w:rFonts w:cs="Arial"/>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rPr>
            </w:pPr>
            <w:r w:rsidRPr="00C6449B">
              <w:rPr>
                <w:rFonts w:cs="Arial"/>
              </w:rPr>
              <w:t>60</w:t>
            </w:r>
          </w:p>
        </w:tc>
        <w:tc>
          <w:tcPr>
            <w:tcW w:w="3119" w:type="dxa"/>
            <w:vAlign w:val="center"/>
          </w:tcPr>
          <w:p w14:paraId="2112B6A6" w14:textId="72CB202D" w:rsidR="008B099A" w:rsidRPr="00C6449B" w:rsidRDefault="008B099A" w:rsidP="008B099A">
            <w:pPr>
              <w:pStyle w:val="TAC"/>
              <w:rPr>
                <w:rFonts w:cs="Arial"/>
              </w:rPr>
            </w:pPr>
            <w:r w:rsidRPr="00C6449B">
              <w:rPr>
                <w:rFonts w:eastAsia="Malgun Gothic" w:cs="Arial"/>
              </w:rPr>
              <w:t>G-FR1-A1-3</w:t>
            </w:r>
          </w:p>
        </w:tc>
        <w:tc>
          <w:tcPr>
            <w:tcW w:w="2659" w:type="dxa"/>
            <w:vAlign w:val="center"/>
          </w:tcPr>
          <w:p w14:paraId="65F5D43F" w14:textId="77777777" w:rsidR="008B099A" w:rsidRPr="00C6449B" w:rsidRDefault="008B099A" w:rsidP="008B099A">
            <w:pPr>
              <w:pStyle w:val="TAC"/>
              <w:rPr>
                <w:rFonts w:cs="Arial"/>
              </w:rPr>
            </w:pPr>
            <w:r w:rsidRPr="00C6449B">
              <w:rPr>
                <w:rFonts w:cs="Arial"/>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rPr>
            </w:pPr>
            <w:r w:rsidRPr="00C6449B">
              <w:rPr>
                <w:rFonts w:cs="Arial"/>
              </w:rPr>
              <w:t>15</w:t>
            </w:r>
          </w:p>
        </w:tc>
        <w:tc>
          <w:tcPr>
            <w:tcW w:w="3119" w:type="dxa"/>
            <w:vAlign w:val="center"/>
          </w:tcPr>
          <w:p w14:paraId="7E74E8B7" w14:textId="7F3A965C" w:rsidR="008B099A" w:rsidRPr="00C6449B" w:rsidRDefault="008B099A" w:rsidP="008B099A">
            <w:pPr>
              <w:pStyle w:val="TAC"/>
              <w:rPr>
                <w:rFonts w:cs="Arial"/>
              </w:rPr>
            </w:pPr>
            <w:r w:rsidRPr="00C6449B">
              <w:rPr>
                <w:rFonts w:eastAsia="Malgun Gothic" w:cs="Arial"/>
              </w:rPr>
              <w:t>G-FR1-A1-4</w:t>
            </w:r>
          </w:p>
        </w:tc>
        <w:tc>
          <w:tcPr>
            <w:tcW w:w="2659" w:type="dxa"/>
            <w:vAlign w:val="center"/>
          </w:tcPr>
          <w:p w14:paraId="6610A41F" w14:textId="77777777" w:rsidR="008B099A" w:rsidRPr="00C6449B" w:rsidRDefault="008B099A" w:rsidP="008B099A">
            <w:pPr>
              <w:pStyle w:val="TAC"/>
              <w:rPr>
                <w:rFonts w:cs="Arial"/>
              </w:rPr>
            </w:pPr>
            <w:r w:rsidRPr="00C6449B">
              <w:rPr>
                <w:rFonts w:cs="Arial"/>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rPr>
            </w:pPr>
            <w:r w:rsidRPr="00C6449B">
              <w:rPr>
                <w:rFonts w:cs="Arial"/>
              </w:rPr>
              <w:t>30</w:t>
            </w:r>
          </w:p>
        </w:tc>
        <w:tc>
          <w:tcPr>
            <w:tcW w:w="3119" w:type="dxa"/>
            <w:vAlign w:val="center"/>
          </w:tcPr>
          <w:p w14:paraId="4FC8EE6D" w14:textId="02173783" w:rsidR="008B099A" w:rsidRPr="00C6449B" w:rsidRDefault="008B099A" w:rsidP="008B099A">
            <w:pPr>
              <w:pStyle w:val="TAC"/>
              <w:rPr>
                <w:rFonts w:cs="Arial"/>
              </w:rPr>
            </w:pPr>
            <w:r w:rsidRPr="00C6449B">
              <w:rPr>
                <w:rFonts w:eastAsia="Malgun Gothic" w:cs="Arial"/>
              </w:rPr>
              <w:t>G-FR1-A1-5</w:t>
            </w:r>
          </w:p>
        </w:tc>
        <w:tc>
          <w:tcPr>
            <w:tcW w:w="2659" w:type="dxa"/>
            <w:vAlign w:val="center"/>
          </w:tcPr>
          <w:p w14:paraId="6A6FAB6E" w14:textId="77777777" w:rsidR="008B099A" w:rsidRPr="00C6449B" w:rsidRDefault="008B099A" w:rsidP="008B099A">
            <w:pPr>
              <w:pStyle w:val="TAC"/>
              <w:rPr>
                <w:rFonts w:cs="Arial"/>
              </w:rPr>
            </w:pPr>
            <w:r w:rsidRPr="00C6449B">
              <w:rPr>
                <w:rFonts w:cs="Arial"/>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rPr>
            </w:pPr>
            <w:r w:rsidRPr="00C6449B">
              <w:rPr>
                <w:rFonts w:cs="Arial"/>
              </w:rPr>
              <w:t>60</w:t>
            </w:r>
          </w:p>
        </w:tc>
        <w:tc>
          <w:tcPr>
            <w:tcW w:w="3119" w:type="dxa"/>
            <w:vAlign w:val="center"/>
          </w:tcPr>
          <w:p w14:paraId="694DBCA7" w14:textId="12C2F38B" w:rsidR="008B099A" w:rsidRPr="00C6449B" w:rsidRDefault="008B099A" w:rsidP="008B099A">
            <w:pPr>
              <w:pStyle w:val="TAC"/>
              <w:rPr>
                <w:rFonts w:cs="Arial"/>
              </w:rPr>
            </w:pPr>
            <w:r w:rsidRPr="00C6449B">
              <w:rPr>
                <w:rFonts w:eastAsia="Malgun Gothic" w:cs="Arial"/>
              </w:rPr>
              <w:t>G-FR1-A1-6</w:t>
            </w:r>
          </w:p>
        </w:tc>
        <w:tc>
          <w:tcPr>
            <w:tcW w:w="2659" w:type="dxa"/>
            <w:vAlign w:val="center"/>
          </w:tcPr>
          <w:p w14:paraId="664B4635" w14:textId="77777777" w:rsidR="008B099A" w:rsidRPr="00C6449B" w:rsidRDefault="008B099A" w:rsidP="008B099A">
            <w:pPr>
              <w:pStyle w:val="TAC"/>
              <w:rPr>
                <w:rFonts w:cs="Arial"/>
              </w:rPr>
            </w:pPr>
            <w:r w:rsidRPr="00C6449B">
              <w:rPr>
                <w:rFonts w:cs="Arial"/>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Medium </w:t>
      </w:r>
      <w:r w:rsidR="00BC104B" w:rsidRPr="00C6449B">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rPr>
            </w:pPr>
            <w:r w:rsidRPr="00C6449B">
              <w:rPr>
                <w:rFonts w:cs="Arial"/>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rPr>
            </w:pPr>
            <w:r w:rsidRPr="00C6449B">
              <w:rPr>
                <w:rFonts w:cs="Arial"/>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rPr>
            </w:pPr>
            <w:r w:rsidRPr="00C6449B">
              <w:rPr>
                <w:rFonts w:cs="Arial"/>
              </w:rPr>
              <w:t>10, 15</w:t>
            </w:r>
          </w:p>
        </w:tc>
        <w:tc>
          <w:tcPr>
            <w:tcW w:w="1842" w:type="dxa"/>
          </w:tcPr>
          <w:p w14:paraId="49C5D508" w14:textId="77777777" w:rsidR="00CF08D6" w:rsidRPr="00C6449B" w:rsidRDefault="00CF08D6" w:rsidP="00CF08D6">
            <w:pPr>
              <w:pStyle w:val="TAC"/>
              <w:rPr>
                <w:rFonts w:cs="Arial"/>
              </w:rPr>
            </w:pPr>
            <w:r w:rsidRPr="00C6449B">
              <w:rPr>
                <w:rFonts w:cs="Arial"/>
              </w:rPr>
              <w:t>60</w:t>
            </w:r>
          </w:p>
        </w:tc>
        <w:tc>
          <w:tcPr>
            <w:tcW w:w="3119" w:type="dxa"/>
            <w:vAlign w:val="center"/>
          </w:tcPr>
          <w:p w14:paraId="458A62F5"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3</w:t>
            </w:r>
          </w:p>
        </w:tc>
        <w:tc>
          <w:tcPr>
            <w:tcW w:w="2659" w:type="dxa"/>
            <w:vAlign w:val="center"/>
          </w:tcPr>
          <w:p w14:paraId="69031CAE" w14:textId="77777777" w:rsidR="00CF08D6" w:rsidRPr="00C6449B" w:rsidRDefault="00CF08D6" w:rsidP="00CF08D6">
            <w:pPr>
              <w:pStyle w:val="TAC"/>
              <w:rPr>
                <w:rFonts w:cs="Arial"/>
              </w:rPr>
            </w:pPr>
            <w:r w:rsidRPr="00C6449B">
              <w:rPr>
                <w:rFonts w:cs="Arial"/>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rPr>
            </w:pPr>
            <w:r w:rsidRPr="00C6449B">
              <w:rPr>
                <w:rFonts w:cs="Arial"/>
              </w:rPr>
              <w:t>15</w:t>
            </w:r>
          </w:p>
        </w:tc>
        <w:tc>
          <w:tcPr>
            <w:tcW w:w="3119" w:type="dxa"/>
            <w:vAlign w:val="center"/>
          </w:tcPr>
          <w:p w14:paraId="4468304D"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4</w:t>
            </w:r>
          </w:p>
        </w:tc>
        <w:tc>
          <w:tcPr>
            <w:tcW w:w="2659" w:type="dxa"/>
            <w:vAlign w:val="center"/>
          </w:tcPr>
          <w:p w14:paraId="6C11D9A7" w14:textId="77777777" w:rsidR="00CF08D6" w:rsidRPr="00C6449B" w:rsidRDefault="00CF08D6" w:rsidP="00CF08D6">
            <w:pPr>
              <w:pStyle w:val="TAC"/>
              <w:rPr>
                <w:rFonts w:cs="Arial"/>
              </w:rPr>
            </w:pPr>
            <w:r w:rsidRPr="00C6449B">
              <w:rPr>
                <w:rFonts w:cs="Arial"/>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rPr>
            </w:pPr>
            <w:r w:rsidRPr="00C6449B">
              <w:rPr>
                <w:rFonts w:cs="Arial"/>
              </w:rPr>
              <w:t>30</w:t>
            </w:r>
          </w:p>
        </w:tc>
        <w:tc>
          <w:tcPr>
            <w:tcW w:w="3119" w:type="dxa"/>
            <w:vAlign w:val="center"/>
          </w:tcPr>
          <w:p w14:paraId="6E1C8A4A"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5</w:t>
            </w:r>
          </w:p>
        </w:tc>
        <w:tc>
          <w:tcPr>
            <w:tcW w:w="2659" w:type="dxa"/>
            <w:vAlign w:val="center"/>
          </w:tcPr>
          <w:p w14:paraId="57F22F45" w14:textId="77777777" w:rsidR="00CF08D6" w:rsidRPr="00C6449B" w:rsidRDefault="00CF08D6" w:rsidP="00CF08D6">
            <w:pPr>
              <w:pStyle w:val="TAC"/>
              <w:rPr>
                <w:rFonts w:cs="Arial"/>
              </w:rPr>
            </w:pPr>
            <w:r w:rsidRPr="00C6449B">
              <w:rPr>
                <w:rFonts w:cs="Arial"/>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rPr>
            </w:pPr>
            <w:r w:rsidRPr="00C6449B">
              <w:rPr>
                <w:rFonts w:cs="Arial"/>
              </w:rPr>
              <w:t>60</w:t>
            </w:r>
          </w:p>
        </w:tc>
        <w:tc>
          <w:tcPr>
            <w:tcW w:w="3119" w:type="dxa"/>
            <w:vAlign w:val="center"/>
          </w:tcPr>
          <w:p w14:paraId="3B7E99C9"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6</w:t>
            </w:r>
          </w:p>
        </w:tc>
        <w:tc>
          <w:tcPr>
            <w:tcW w:w="2659" w:type="dxa"/>
            <w:vAlign w:val="center"/>
          </w:tcPr>
          <w:p w14:paraId="02DE85D8" w14:textId="77777777" w:rsidR="00CF08D6" w:rsidRPr="00C6449B" w:rsidRDefault="00CF08D6" w:rsidP="00CF08D6">
            <w:pPr>
              <w:pStyle w:val="TAC"/>
              <w:rPr>
                <w:rFonts w:cs="Arial"/>
              </w:rPr>
            </w:pPr>
            <w:r w:rsidRPr="00C6449B">
              <w:rPr>
                <w:rFonts w:cs="Arial"/>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Table 7.2.2-3: NR Local Area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rPr>
            </w:pPr>
            <w:r w:rsidRPr="00C6449B">
              <w:rPr>
                <w:rFonts w:cs="Arial"/>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rPr>
            </w:pPr>
            <w:r w:rsidRPr="00C6449B">
              <w:rPr>
                <w:rFonts w:cs="Arial"/>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rPr>
            </w:pPr>
            <w:r w:rsidRPr="00C6449B">
              <w:rPr>
                <w:rFonts w:cs="Arial"/>
              </w:rPr>
              <w:t>10, 15</w:t>
            </w:r>
          </w:p>
        </w:tc>
        <w:tc>
          <w:tcPr>
            <w:tcW w:w="1842" w:type="dxa"/>
          </w:tcPr>
          <w:p w14:paraId="5450ECC4" w14:textId="77777777" w:rsidR="00CF08D6" w:rsidRPr="00C6449B" w:rsidRDefault="00CF08D6" w:rsidP="00CF08D6">
            <w:pPr>
              <w:pStyle w:val="TAC"/>
              <w:rPr>
                <w:rFonts w:cs="Arial"/>
              </w:rPr>
            </w:pPr>
            <w:r w:rsidRPr="00C6449B">
              <w:rPr>
                <w:rFonts w:cs="Arial"/>
              </w:rPr>
              <w:t>60</w:t>
            </w:r>
          </w:p>
        </w:tc>
        <w:tc>
          <w:tcPr>
            <w:tcW w:w="3119" w:type="dxa"/>
            <w:vAlign w:val="center"/>
          </w:tcPr>
          <w:p w14:paraId="3F97F0B2"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3</w:t>
            </w:r>
          </w:p>
        </w:tc>
        <w:tc>
          <w:tcPr>
            <w:tcW w:w="2659" w:type="dxa"/>
            <w:vAlign w:val="center"/>
          </w:tcPr>
          <w:p w14:paraId="42F9C02B" w14:textId="77777777" w:rsidR="00CF08D6" w:rsidRPr="00C6449B" w:rsidRDefault="00CF08D6" w:rsidP="00CF08D6">
            <w:pPr>
              <w:pStyle w:val="TAC"/>
              <w:rPr>
                <w:rFonts w:cs="Arial"/>
              </w:rPr>
            </w:pPr>
            <w:r w:rsidRPr="00C6449B">
              <w:rPr>
                <w:rFonts w:cs="Arial"/>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rPr>
            </w:pPr>
            <w:r w:rsidRPr="00C6449B">
              <w:rPr>
                <w:rFonts w:cs="Arial"/>
              </w:rPr>
              <w:t>15</w:t>
            </w:r>
          </w:p>
        </w:tc>
        <w:tc>
          <w:tcPr>
            <w:tcW w:w="3119" w:type="dxa"/>
            <w:vAlign w:val="center"/>
          </w:tcPr>
          <w:p w14:paraId="464CD29C"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4</w:t>
            </w:r>
          </w:p>
        </w:tc>
        <w:tc>
          <w:tcPr>
            <w:tcW w:w="2659" w:type="dxa"/>
            <w:vAlign w:val="center"/>
          </w:tcPr>
          <w:p w14:paraId="0C3879A6" w14:textId="77777777" w:rsidR="00CF08D6" w:rsidRPr="00C6449B" w:rsidRDefault="00CF08D6" w:rsidP="00CF08D6">
            <w:pPr>
              <w:pStyle w:val="TAC"/>
              <w:rPr>
                <w:rFonts w:cs="Arial"/>
              </w:rPr>
            </w:pPr>
            <w:r w:rsidRPr="00C6449B">
              <w:rPr>
                <w:rFonts w:cs="Arial"/>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rPr>
            </w:pPr>
            <w:r w:rsidRPr="00C6449B">
              <w:rPr>
                <w:rFonts w:cs="Arial"/>
              </w:rPr>
              <w:t>30</w:t>
            </w:r>
          </w:p>
        </w:tc>
        <w:tc>
          <w:tcPr>
            <w:tcW w:w="3119" w:type="dxa"/>
            <w:vAlign w:val="center"/>
          </w:tcPr>
          <w:p w14:paraId="308F3625"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5</w:t>
            </w:r>
          </w:p>
        </w:tc>
        <w:tc>
          <w:tcPr>
            <w:tcW w:w="2659" w:type="dxa"/>
            <w:vAlign w:val="center"/>
          </w:tcPr>
          <w:p w14:paraId="011CF0DA" w14:textId="77777777" w:rsidR="00CF08D6" w:rsidRPr="00C6449B" w:rsidRDefault="00CF08D6" w:rsidP="00CF08D6">
            <w:pPr>
              <w:pStyle w:val="TAC"/>
              <w:rPr>
                <w:rFonts w:cs="Arial"/>
              </w:rPr>
            </w:pPr>
            <w:r w:rsidRPr="00C6449B">
              <w:rPr>
                <w:rFonts w:cs="Arial"/>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rPr>
            </w:pPr>
            <w:r w:rsidRPr="00C6449B">
              <w:rPr>
                <w:rFonts w:cs="Arial"/>
              </w:rPr>
              <w:t>60</w:t>
            </w:r>
          </w:p>
        </w:tc>
        <w:tc>
          <w:tcPr>
            <w:tcW w:w="3119" w:type="dxa"/>
            <w:vAlign w:val="center"/>
          </w:tcPr>
          <w:p w14:paraId="257ECBEC" w14:textId="77777777" w:rsidR="00CF08D6" w:rsidRPr="00C6449B" w:rsidRDefault="00CF08D6" w:rsidP="00CF08D6">
            <w:pPr>
              <w:pStyle w:val="TAC"/>
              <w:rPr>
                <w:rFonts w:cs="Arial"/>
              </w:rPr>
            </w:pPr>
            <w:r w:rsidRPr="00C6449B">
              <w:rPr>
                <w:rFonts w:cs="Arial"/>
              </w:rPr>
              <w:t>G-FR1-A1-</w:t>
            </w:r>
            <w:r w:rsidRPr="00C6449B">
              <w:rPr>
                <w:rFonts w:eastAsia="DengXian" w:cs="Arial" w:hint="eastAsia"/>
              </w:rPr>
              <w:t>6</w:t>
            </w:r>
          </w:p>
        </w:tc>
        <w:tc>
          <w:tcPr>
            <w:tcW w:w="2659" w:type="dxa"/>
            <w:vAlign w:val="center"/>
          </w:tcPr>
          <w:p w14:paraId="0C61DD1A" w14:textId="77777777" w:rsidR="00CF08D6" w:rsidRPr="00C6449B" w:rsidRDefault="00CF08D6" w:rsidP="00CF08D6">
            <w:pPr>
              <w:pStyle w:val="TAC"/>
              <w:rPr>
                <w:rFonts w:cs="Arial"/>
              </w:rPr>
            </w:pPr>
            <w:r w:rsidRPr="00C6449B">
              <w:rPr>
                <w:rFonts w:cs="Arial"/>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2463" w:name="_Toc13079691"/>
      <w:bookmarkStart w:id="2464" w:name="_Toc29811179"/>
      <w:bookmarkStart w:id="2465" w:name="_Toc29811630"/>
      <w:bookmarkStart w:id="2466" w:name="_Toc37268134"/>
      <w:bookmarkStart w:id="2467" w:name="_Toc37268585"/>
      <w:bookmarkStart w:id="2468" w:name="_Toc45893233"/>
      <w:bookmarkStart w:id="2469" w:name="_Toc53177397"/>
      <w:bookmarkStart w:id="2470" w:name="_Toc53177849"/>
      <w:bookmarkStart w:id="2471" w:name="_Toc61176483"/>
      <w:bookmarkStart w:id="2472" w:name="_Toc67916306"/>
      <w:bookmarkStart w:id="2473" w:name="_Toc74670524"/>
      <w:bookmarkStart w:id="2474" w:name="_Toc76542559"/>
      <w:bookmarkStart w:id="2475" w:name="_Toc82626491"/>
      <w:bookmarkStart w:id="2476" w:name="_Toc90414457"/>
      <w:bookmarkStart w:id="2477" w:name="_Toc106769546"/>
      <w:bookmarkStart w:id="2478" w:name="_Toc115184795"/>
      <w:bookmarkStart w:id="2479" w:name="_Toc138839297"/>
      <w:bookmarkStart w:id="2480" w:name="_Toc138932660"/>
      <w:bookmarkStart w:id="2481" w:name="_Toc138933113"/>
      <w:r w:rsidRPr="00C6449B">
        <w:t>7.3</w:t>
      </w:r>
      <w:r w:rsidRPr="00C6449B">
        <w:tab/>
        <w:t>Dynamic range</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408B5816" w14:textId="77777777" w:rsidR="00CF08D6" w:rsidRPr="00C6449B" w:rsidRDefault="00CF08D6" w:rsidP="00CF08D6">
      <w:pPr>
        <w:pStyle w:val="Heading3"/>
      </w:pPr>
      <w:bookmarkStart w:id="2482" w:name="_Toc13079692"/>
      <w:bookmarkStart w:id="2483" w:name="_Toc29811180"/>
      <w:bookmarkStart w:id="2484" w:name="_Toc29811631"/>
      <w:bookmarkStart w:id="2485" w:name="_Toc37268135"/>
      <w:bookmarkStart w:id="2486" w:name="_Toc37268586"/>
      <w:bookmarkStart w:id="2487" w:name="_Toc45893234"/>
      <w:bookmarkStart w:id="2488" w:name="_Toc53177398"/>
      <w:bookmarkStart w:id="2489" w:name="_Toc53177850"/>
      <w:bookmarkStart w:id="2490" w:name="_Toc61176484"/>
      <w:bookmarkStart w:id="2491" w:name="_Toc67916307"/>
      <w:bookmarkStart w:id="2492" w:name="_Toc74670525"/>
      <w:bookmarkStart w:id="2493" w:name="_Toc76542560"/>
      <w:bookmarkStart w:id="2494" w:name="_Toc82626492"/>
      <w:bookmarkStart w:id="2495" w:name="_Toc90414458"/>
      <w:bookmarkStart w:id="2496" w:name="_Toc106769547"/>
      <w:bookmarkStart w:id="2497" w:name="_Toc115184796"/>
      <w:bookmarkStart w:id="2498" w:name="_Toc138839298"/>
      <w:bookmarkStart w:id="2499" w:name="_Toc138932661"/>
      <w:bookmarkStart w:id="2500" w:name="_Toc138933114"/>
      <w:r w:rsidRPr="00C6449B">
        <w:t>7.3.1</w:t>
      </w:r>
      <w:r w:rsidRPr="00C6449B">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2501" w:name="_Hlk508114964"/>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bookmarkEnd w:id="2501"/>
      <w:r w:rsidRPr="00C6449B">
        <w:rPr>
          <w:rFonts w:eastAsia="SimSun"/>
          <w:i/>
          <w:lang w:val="en-US"/>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2502" w:name="_Toc13079693"/>
      <w:bookmarkStart w:id="2503" w:name="_Toc29811181"/>
      <w:bookmarkStart w:id="2504" w:name="_Toc29811632"/>
      <w:bookmarkStart w:id="2505" w:name="_Toc37268136"/>
      <w:bookmarkStart w:id="2506" w:name="_Toc37268587"/>
      <w:bookmarkStart w:id="2507" w:name="_Toc45893235"/>
      <w:bookmarkStart w:id="2508" w:name="_Toc53177399"/>
      <w:bookmarkStart w:id="2509" w:name="_Toc53177851"/>
      <w:bookmarkStart w:id="2510" w:name="_Toc61176485"/>
      <w:bookmarkStart w:id="2511" w:name="_Toc67916308"/>
      <w:bookmarkStart w:id="2512" w:name="_Toc74670526"/>
      <w:bookmarkStart w:id="2513" w:name="_Toc76542561"/>
      <w:bookmarkStart w:id="2514" w:name="_Toc82626493"/>
      <w:bookmarkStart w:id="2515" w:name="_Toc90414459"/>
      <w:bookmarkStart w:id="2516" w:name="_Toc106769548"/>
      <w:bookmarkStart w:id="2517" w:name="_Toc115184797"/>
      <w:bookmarkStart w:id="2518" w:name="_Toc138839299"/>
      <w:bookmarkStart w:id="2519" w:name="_Toc138932662"/>
      <w:bookmarkStart w:id="2520" w:name="_Toc138933115"/>
      <w:r w:rsidRPr="00C6449B">
        <w:t>7.3.2</w:t>
      </w:r>
      <w:r w:rsidRPr="00C6449B">
        <w:tab/>
        <w:t xml:space="preserve">Minimum requirement for </w:t>
      </w:r>
      <w:r w:rsidRPr="00C6449B">
        <w:rPr>
          <w:i/>
        </w:rPr>
        <w:t>BS type 1-C</w:t>
      </w:r>
      <w:r w:rsidRPr="00C6449B">
        <w:t xml:space="preserve"> and </w:t>
      </w:r>
      <w:r w:rsidRPr="00C6449B">
        <w:rPr>
          <w:i/>
        </w:rPr>
        <w:t>BS type 1-H</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060070D1" w14:textId="77777777" w:rsidR="00CF08D6" w:rsidRPr="00C6449B" w:rsidRDefault="00CF08D6" w:rsidP="00CF08D6">
      <w:r w:rsidRPr="00C6449B">
        <w:t>T</w:t>
      </w:r>
      <w:r w:rsidRPr="00C6449B">
        <w:rPr>
          <w:rFonts w:hint="eastAsia"/>
        </w:rPr>
        <w:t xml:space="preserve">he throughput shall be ≥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rPr>
            </w:pPr>
            <w:r w:rsidRPr="00C6449B">
              <w:rPr>
                <w:rFonts w:cs="v5.0.0"/>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rPr>
            </w:pPr>
            <w:r w:rsidRPr="00C6449B">
              <w:rPr>
                <w:rFonts w:cs="v5.0.0"/>
              </w:rPr>
              <w:t>5</w:t>
            </w:r>
          </w:p>
        </w:tc>
        <w:tc>
          <w:tcPr>
            <w:tcW w:w="1417" w:type="dxa"/>
          </w:tcPr>
          <w:p w14:paraId="673C2FDA" w14:textId="77777777" w:rsidR="00CF08D6" w:rsidRPr="00C6449B" w:rsidRDefault="00CF08D6" w:rsidP="00CF08D6">
            <w:pPr>
              <w:pStyle w:val="TAC"/>
              <w:rPr>
                <w:rFonts w:cs="v5.0.0"/>
              </w:rPr>
            </w:pPr>
            <w:r w:rsidRPr="00C6449B">
              <w:rPr>
                <w:rFonts w:cs="v5.0.0"/>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rPr>
            </w:pPr>
            <w:r w:rsidRPr="00C6449B">
              <w:t>-70.7</w:t>
            </w:r>
          </w:p>
        </w:tc>
        <w:tc>
          <w:tcPr>
            <w:tcW w:w="1417" w:type="dxa"/>
            <w:vMerge w:val="restart"/>
            <w:vAlign w:val="center"/>
          </w:tcPr>
          <w:p w14:paraId="69E32D92" w14:textId="77777777" w:rsidR="00CF08D6" w:rsidRPr="00C6449B" w:rsidRDefault="00CF08D6" w:rsidP="00CF08D6">
            <w:pPr>
              <w:pStyle w:val="TAC"/>
              <w:rPr>
                <w:rFonts w:cs="v5.0.0"/>
              </w:rPr>
            </w:pPr>
            <w:r w:rsidRPr="00C6449B">
              <w:rPr>
                <w:rFonts w:cs="v5.0.0"/>
              </w:rPr>
              <w:t>-82.5</w:t>
            </w:r>
          </w:p>
        </w:tc>
        <w:tc>
          <w:tcPr>
            <w:tcW w:w="1417" w:type="dxa"/>
            <w:vMerge w:val="restart"/>
            <w:vAlign w:val="center"/>
          </w:tcPr>
          <w:p w14:paraId="4B581E98" w14:textId="77777777" w:rsidR="00CF08D6" w:rsidRPr="00C6449B" w:rsidRDefault="00CF08D6" w:rsidP="00CF08D6">
            <w:pPr>
              <w:pStyle w:val="TAC"/>
              <w:rPr>
                <w:rFonts w:cs="v5.0.0"/>
              </w:rPr>
            </w:pPr>
            <w:r w:rsidRPr="00C6449B">
              <w:rPr>
                <w:rFonts w:cs="v5.0.0"/>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rPr>
            </w:pPr>
          </w:p>
        </w:tc>
        <w:tc>
          <w:tcPr>
            <w:tcW w:w="1417" w:type="dxa"/>
          </w:tcPr>
          <w:p w14:paraId="648133FD" w14:textId="77777777" w:rsidR="00CF08D6" w:rsidRPr="00C6449B" w:rsidRDefault="00CF08D6" w:rsidP="00CF08D6">
            <w:pPr>
              <w:pStyle w:val="TAC"/>
              <w:rPr>
                <w:rFonts w:cs="v5.0.0"/>
              </w:rPr>
            </w:pPr>
            <w:r w:rsidRPr="00C6449B">
              <w:rPr>
                <w:rFonts w:cs="v5.0.0"/>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rPr>
            </w:pPr>
            <w:r w:rsidRPr="00C6449B">
              <w:rPr>
                <w:rFonts w:cs="v5.0.0"/>
              </w:rPr>
              <w:t>10</w:t>
            </w:r>
          </w:p>
        </w:tc>
        <w:tc>
          <w:tcPr>
            <w:tcW w:w="1417" w:type="dxa"/>
          </w:tcPr>
          <w:p w14:paraId="572F26E4" w14:textId="77777777" w:rsidR="00CF08D6" w:rsidRPr="00C6449B" w:rsidRDefault="00CF08D6" w:rsidP="00CF08D6">
            <w:pPr>
              <w:pStyle w:val="TAC"/>
              <w:rPr>
                <w:rFonts w:cs="v5.0.0"/>
              </w:rPr>
            </w:pPr>
            <w:r w:rsidRPr="00C6449B">
              <w:rPr>
                <w:rFonts w:cs="v5.0.0"/>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rPr>
            </w:pPr>
            <w:r w:rsidRPr="00C6449B">
              <w:rPr>
                <w:rFonts w:cs="v5.0.0"/>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rPr>
            </w:pPr>
          </w:p>
        </w:tc>
        <w:tc>
          <w:tcPr>
            <w:tcW w:w="1417" w:type="dxa"/>
          </w:tcPr>
          <w:p w14:paraId="7A664A7A" w14:textId="77777777" w:rsidR="00CF08D6" w:rsidRPr="00C6449B" w:rsidRDefault="00CF08D6" w:rsidP="00CF08D6">
            <w:pPr>
              <w:pStyle w:val="TAC"/>
              <w:rPr>
                <w:rFonts w:cs="v5.0.0"/>
              </w:rPr>
            </w:pPr>
            <w:r w:rsidRPr="00C6449B">
              <w:rPr>
                <w:rFonts w:cs="v5.0.0"/>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rPr>
            </w:pPr>
          </w:p>
        </w:tc>
        <w:tc>
          <w:tcPr>
            <w:tcW w:w="1417" w:type="dxa"/>
          </w:tcPr>
          <w:p w14:paraId="3DEFE515" w14:textId="77777777" w:rsidR="00CF08D6" w:rsidRPr="00C6449B" w:rsidRDefault="00CF08D6" w:rsidP="00CF08D6">
            <w:pPr>
              <w:pStyle w:val="TAC"/>
              <w:rPr>
                <w:rFonts w:cs="v5.0.0"/>
              </w:rPr>
            </w:pPr>
            <w:r w:rsidRPr="00C6449B">
              <w:rPr>
                <w:rFonts w:cs="v5.0.0"/>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rPr>
            </w:pPr>
            <w:r w:rsidRPr="00C6449B">
              <w:rPr>
                <w:rFonts w:cs="v5.0.0"/>
              </w:rPr>
              <w:t>15</w:t>
            </w:r>
          </w:p>
        </w:tc>
        <w:tc>
          <w:tcPr>
            <w:tcW w:w="1417" w:type="dxa"/>
          </w:tcPr>
          <w:p w14:paraId="1E143D2C" w14:textId="77777777" w:rsidR="00CF08D6" w:rsidRPr="00C6449B" w:rsidRDefault="00CF08D6" w:rsidP="00CF08D6">
            <w:pPr>
              <w:pStyle w:val="TAC"/>
              <w:rPr>
                <w:rFonts w:cs="v5.0.0"/>
              </w:rPr>
            </w:pPr>
            <w:r w:rsidRPr="00C6449B">
              <w:rPr>
                <w:rFonts w:cs="v5.0.0"/>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rPr>
            </w:pPr>
            <w:r w:rsidRPr="00C6449B">
              <w:rPr>
                <w:rFonts w:cs="v5.0.0"/>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rPr>
            </w:pPr>
          </w:p>
        </w:tc>
        <w:tc>
          <w:tcPr>
            <w:tcW w:w="1417" w:type="dxa"/>
          </w:tcPr>
          <w:p w14:paraId="62290C3F" w14:textId="77777777" w:rsidR="00CF08D6" w:rsidRPr="00C6449B" w:rsidRDefault="00CF08D6" w:rsidP="00CF08D6">
            <w:pPr>
              <w:pStyle w:val="TAC"/>
              <w:rPr>
                <w:rFonts w:cs="v5.0.0"/>
              </w:rPr>
            </w:pPr>
            <w:r w:rsidRPr="00C6449B">
              <w:rPr>
                <w:rFonts w:cs="v5.0.0"/>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rPr>
            </w:pPr>
          </w:p>
        </w:tc>
        <w:tc>
          <w:tcPr>
            <w:tcW w:w="1417" w:type="dxa"/>
          </w:tcPr>
          <w:p w14:paraId="45471BF7" w14:textId="77777777" w:rsidR="00CF08D6" w:rsidRPr="00C6449B" w:rsidRDefault="00CF08D6" w:rsidP="00CF08D6">
            <w:pPr>
              <w:pStyle w:val="TAC"/>
              <w:rPr>
                <w:rFonts w:cs="v5.0.0"/>
              </w:rPr>
            </w:pPr>
            <w:r w:rsidRPr="00C6449B">
              <w:rPr>
                <w:rFonts w:cs="v5.0.0"/>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rPr>
            </w:pPr>
            <w:r w:rsidRPr="00C6449B">
              <w:rPr>
                <w:rFonts w:cs="v5.0.0"/>
              </w:rPr>
              <w:t>20</w:t>
            </w:r>
          </w:p>
        </w:tc>
        <w:tc>
          <w:tcPr>
            <w:tcW w:w="1417" w:type="dxa"/>
          </w:tcPr>
          <w:p w14:paraId="377CE468" w14:textId="77777777" w:rsidR="00CF08D6" w:rsidRPr="00C6449B" w:rsidRDefault="00CF08D6" w:rsidP="00CF08D6">
            <w:pPr>
              <w:pStyle w:val="TAC"/>
              <w:rPr>
                <w:rFonts w:cs="v5.0.0"/>
              </w:rPr>
            </w:pPr>
            <w:r w:rsidRPr="00C6449B">
              <w:rPr>
                <w:rFonts w:cs="v5.0.0"/>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rPr>
            </w:pPr>
            <w:r w:rsidRPr="00C6449B">
              <w:rPr>
                <w:rFonts w:cs="v5.0.0"/>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rPr>
            </w:pPr>
          </w:p>
        </w:tc>
        <w:tc>
          <w:tcPr>
            <w:tcW w:w="1417" w:type="dxa"/>
          </w:tcPr>
          <w:p w14:paraId="60CE6D3D" w14:textId="77777777" w:rsidR="00CF08D6" w:rsidRPr="00C6449B" w:rsidRDefault="00CF08D6" w:rsidP="00CF08D6">
            <w:pPr>
              <w:pStyle w:val="TAC"/>
              <w:rPr>
                <w:rFonts w:cs="v5.0.0"/>
              </w:rPr>
            </w:pPr>
            <w:r w:rsidRPr="00C6449B">
              <w:rPr>
                <w:rFonts w:cs="v5.0.0"/>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rPr>
            </w:pPr>
          </w:p>
        </w:tc>
        <w:tc>
          <w:tcPr>
            <w:tcW w:w="1417" w:type="dxa"/>
          </w:tcPr>
          <w:p w14:paraId="6B96B6A5" w14:textId="77777777" w:rsidR="00CF08D6" w:rsidRPr="00C6449B" w:rsidRDefault="00CF08D6" w:rsidP="00CF08D6">
            <w:pPr>
              <w:pStyle w:val="TAC"/>
              <w:rPr>
                <w:rFonts w:cs="v5.0.0"/>
              </w:rPr>
            </w:pPr>
            <w:r w:rsidRPr="00C6449B">
              <w:rPr>
                <w:rFonts w:cs="v5.0.0"/>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rPr>
            </w:pPr>
            <w:r w:rsidRPr="00C6449B">
              <w:rPr>
                <w:rFonts w:cs="v5.0.0"/>
              </w:rPr>
              <w:t>25</w:t>
            </w:r>
          </w:p>
        </w:tc>
        <w:tc>
          <w:tcPr>
            <w:tcW w:w="1417" w:type="dxa"/>
          </w:tcPr>
          <w:p w14:paraId="3F2B7B18" w14:textId="77777777" w:rsidR="00CF08D6" w:rsidRPr="00C6449B" w:rsidRDefault="00CF08D6" w:rsidP="00CF08D6">
            <w:pPr>
              <w:pStyle w:val="TAC"/>
              <w:rPr>
                <w:rFonts w:cs="v5.0.0"/>
              </w:rPr>
            </w:pPr>
            <w:r w:rsidRPr="00C6449B">
              <w:rPr>
                <w:rFonts w:cs="v5.0.0"/>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rPr>
            </w:pPr>
            <w:r w:rsidRPr="00C6449B">
              <w:rPr>
                <w:rFonts w:cs="v5.0.0"/>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rPr>
            </w:pPr>
          </w:p>
        </w:tc>
        <w:tc>
          <w:tcPr>
            <w:tcW w:w="1417" w:type="dxa"/>
          </w:tcPr>
          <w:p w14:paraId="79AA615A" w14:textId="77777777" w:rsidR="00CF08D6" w:rsidRPr="00C6449B" w:rsidRDefault="00CF08D6" w:rsidP="00CF08D6">
            <w:pPr>
              <w:pStyle w:val="TAC"/>
              <w:rPr>
                <w:rFonts w:cs="v5.0.0"/>
              </w:rPr>
            </w:pPr>
            <w:r w:rsidRPr="00C6449B">
              <w:rPr>
                <w:rFonts w:cs="v5.0.0"/>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rPr>
            </w:pPr>
          </w:p>
        </w:tc>
        <w:tc>
          <w:tcPr>
            <w:tcW w:w="1417" w:type="dxa"/>
          </w:tcPr>
          <w:p w14:paraId="7F71CE91" w14:textId="77777777" w:rsidR="00CF08D6" w:rsidRPr="00C6449B" w:rsidRDefault="00CF08D6" w:rsidP="00CF08D6">
            <w:pPr>
              <w:pStyle w:val="TAC"/>
              <w:rPr>
                <w:rFonts w:cs="v5.0.0"/>
              </w:rPr>
            </w:pPr>
            <w:r w:rsidRPr="00C6449B">
              <w:rPr>
                <w:rFonts w:cs="v5.0.0"/>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rPr>
            </w:pPr>
            <w:r w:rsidRPr="00C6449B">
              <w:rPr>
                <w:rFonts w:cs="v5.0.0"/>
              </w:rPr>
              <w:t>30</w:t>
            </w:r>
          </w:p>
        </w:tc>
        <w:tc>
          <w:tcPr>
            <w:tcW w:w="1417" w:type="dxa"/>
          </w:tcPr>
          <w:p w14:paraId="17EDDEB2" w14:textId="77777777" w:rsidR="00CF08D6" w:rsidRPr="00C6449B" w:rsidRDefault="00CF08D6" w:rsidP="00CF08D6">
            <w:pPr>
              <w:pStyle w:val="TAC"/>
              <w:rPr>
                <w:rFonts w:cs="v5.0.0"/>
              </w:rPr>
            </w:pPr>
            <w:r w:rsidRPr="00C6449B">
              <w:rPr>
                <w:rFonts w:cs="v5.0.0"/>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rPr>
            </w:pPr>
            <w:r w:rsidRPr="00C6449B">
              <w:rPr>
                <w:rFonts w:cs="v5.0.0"/>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rPr>
            </w:pPr>
          </w:p>
        </w:tc>
        <w:tc>
          <w:tcPr>
            <w:tcW w:w="1417" w:type="dxa"/>
          </w:tcPr>
          <w:p w14:paraId="4B5BF9E7" w14:textId="77777777" w:rsidR="00CF08D6" w:rsidRPr="00C6449B" w:rsidRDefault="00CF08D6" w:rsidP="00CF08D6">
            <w:pPr>
              <w:pStyle w:val="TAC"/>
              <w:rPr>
                <w:rFonts w:cs="v5.0.0"/>
              </w:rPr>
            </w:pPr>
            <w:r w:rsidRPr="00C6449B">
              <w:rPr>
                <w:rFonts w:cs="v5.0.0"/>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rPr>
            </w:pPr>
          </w:p>
        </w:tc>
        <w:tc>
          <w:tcPr>
            <w:tcW w:w="1417" w:type="dxa"/>
          </w:tcPr>
          <w:p w14:paraId="30B933BB" w14:textId="77777777" w:rsidR="00CF08D6" w:rsidRPr="00C6449B" w:rsidRDefault="00CF08D6" w:rsidP="00CF08D6">
            <w:pPr>
              <w:pStyle w:val="TAC"/>
              <w:rPr>
                <w:rFonts w:cs="v5.0.0"/>
              </w:rPr>
            </w:pPr>
            <w:r w:rsidRPr="00C6449B">
              <w:rPr>
                <w:rFonts w:cs="v5.0.0"/>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rPr>
            </w:pPr>
            <w:r w:rsidRPr="00C6449B">
              <w:rPr>
                <w:rFonts w:cs="v5.0.0"/>
              </w:rPr>
              <w:t>40</w:t>
            </w:r>
          </w:p>
        </w:tc>
        <w:tc>
          <w:tcPr>
            <w:tcW w:w="1417" w:type="dxa"/>
          </w:tcPr>
          <w:p w14:paraId="3CB41955" w14:textId="77777777" w:rsidR="00CF08D6" w:rsidRPr="00C6449B" w:rsidRDefault="00CF08D6" w:rsidP="00CF08D6">
            <w:pPr>
              <w:pStyle w:val="TAC"/>
              <w:rPr>
                <w:rFonts w:cs="v5.0.0"/>
              </w:rPr>
            </w:pPr>
            <w:r w:rsidRPr="00C6449B">
              <w:rPr>
                <w:rFonts w:cs="v5.0.0"/>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rPr>
            </w:pPr>
            <w:r w:rsidRPr="00C6449B">
              <w:rPr>
                <w:rFonts w:cs="v5.0.0"/>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rPr>
            </w:pPr>
          </w:p>
        </w:tc>
        <w:tc>
          <w:tcPr>
            <w:tcW w:w="1417" w:type="dxa"/>
          </w:tcPr>
          <w:p w14:paraId="5C9F4709" w14:textId="77777777" w:rsidR="00CF08D6" w:rsidRPr="00C6449B" w:rsidRDefault="00CF08D6" w:rsidP="00CF08D6">
            <w:pPr>
              <w:pStyle w:val="TAC"/>
              <w:rPr>
                <w:rFonts w:cs="v5.0.0"/>
              </w:rPr>
            </w:pPr>
            <w:r w:rsidRPr="00C6449B">
              <w:rPr>
                <w:rFonts w:cs="v5.0.0"/>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rPr>
            </w:pPr>
          </w:p>
        </w:tc>
        <w:tc>
          <w:tcPr>
            <w:tcW w:w="1417" w:type="dxa"/>
          </w:tcPr>
          <w:p w14:paraId="4B6B6A6F" w14:textId="77777777" w:rsidR="00CF08D6" w:rsidRPr="00C6449B" w:rsidRDefault="00CF08D6" w:rsidP="00CF08D6">
            <w:pPr>
              <w:pStyle w:val="TAC"/>
              <w:rPr>
                <w:rFonts w:cs="v5.0.0"/>
              </w:rPr>
            </w:pPr>
            <w:r w:rsidRPr="00C6449B">
              <w:rPr>
                <w:rFonts w:cs="v5.0.0"/>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rPr>
            </w:pPr>
            <w:r w:rsidRPr="00C6449B">
              <w:rPr>
                <w:rFonts w:cs="v5.0.0"/>
              </w:rPr>
              <w:t>50</w:t>
            </w:r>
          </w:p>
        </w:tc>
        <w:tc>
          <w:tcPr>
            <w:tcW w:w="1417" w:type="dxa"/>
          </w:tcPr>
          <w:p w14:paraId="267BF94A" w14:textId="77777777" w:rsidR="001B6A5C" w:rsidRPr="00C6449B" w:rsidRDefault="001B6A5C" w:rsidP="001B6A5C">
            <w:pPr>
              <w:pStyle w:val="TAC"/>
              <w:rPr>
                <w:rFonts w:cs="v5.0.0"/>
              </w:rPr>
            </w:pPr>
            <w:r w:rsidRPr="00C6449B">
              <w:rPr>
                <w:rFonts w:cs="v5.0.0"/>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rPr>
            </w:pPr>
            <w:r w:rsidRPr="00C6449B">
              <w:rPr>
                <w:rFonts w:cs="v5.0.0"/>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rPr>
            </w:pPr>
          </w:p>
        </w:tc>
        <w:tc>
          <w:tcPr>
            <w:tcW w:w="1417" w:type="dxa"/>
          </w:tcPr>
          <w:p w14:paraId="377BDDF5" w14:textId="77777777" w:rsidR="001B6A5C" w:rsidRPr="00C6449B" w:rsidRDefault="001B6A5C" w:rsidP="001B6A5C">
            <w:pPr>
              <w:pStyle w:val="TAC"/>
              <w:rPr>
                <w:rFonts w:cs="v5.0.0"/>
              </w:rPr>
            </w:pPr>
            <w:r w:rsidRPr="00C6449B">
              <w:rPr>
                <w:rFonts w:cs="v5.0.0"/>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rPr>
            </w:pPr>
          </w:p>
        </w:tc>
        <w:tc>
          <w:tcPr>
            <w:tcW w:w="1417" w:type="dxa"/>
          </w:tcPr>
          <w:p w14:paraId="438EDE12" w14:textId="77777777" w:rsidR="001B6A5C" w:rsidRPr="00C6449B" w:rsidRDefault="001B6A5C" w:rsidP="001B6A5C">
            <w:pPr>
              <w:pStyle w:val="TAC"/>
              <w:rPr>
                <w:rFonts w:cs="v5.0.0"/>
              </w:rPr>
            </w:pPr>
            <w:r w:rsidRPr="00C6449B">
              <w:rPr>
                <w:rFonts w:cs="v5.0.0"/>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rPr>
            </w:pPr>
            <w:r w:rsidRPr="00C6449B">
              <w:rPr>
                <w:rFonts w:cs="v5.0.0"/>
              </w:rPr>
              <w:t>60</w:t>
            </w:r>
          </w:p>
        </w:tc>
        <w:tc>
          <w:tcPr>
            <w:tcW w:w="1417" w:type="dxa"/>
          </w:tcPr>
          <w:p w14:paraId="34C86C65" w14:textId="77777777" w:rsidR="001B6A5C" w:rsidRPr="00C6449B" w:rsidRDefault="001B6A5C" w:rsidP="001B6A5C">
            <w:pPr>
              <w:pStyle w:val="TAC"/>
              <w:rPr>
                <w:rFonts w:cs="v5.0.0"/>
              </w:rPr>
            </w:pPr>
            <w:r w:rsidRPr="00C6449B">
              <w:rPr>
                <w:rFonts w:cs="v5.0.0"/>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rPr>
            </w:pPr>
            <w:r w:rsidRPr="00C6449B">
              <w:rPr>
                <w:rFonts w:cs="v5.0.0"/>
              </w:rPr>
              <w:t>-71.3</w:t>
            </w:r>
          </w:p>
        </w:tc>
        <w:tc>
          <w:tcPr>
            <w:tcW w:w="1417" w:type="dxa"/>
            <w:vMerge w:val="restart"/>
            <w:vAlign w:val="center"/>
          </w:tcPr>
          <w:p w14:paraId="15D287B2" w14:textId="77777777" w:rsidR="001B6A5C" w:rsidRPr="00C6449B" w:rsidRDefault="001B6A5C" w:rsidP="001B6A5C">
            <w:pPr>
              <w:pStyle w:val="TAC"/>
              <w:rPr>
                <w:rFonts w:cs="v5.0.0"/>
              </w:rPr>
            </w:pPr>
            <w:r w:rsidRPr="00C6449B">
              <w:rPr>
                <w:rFonts w:cs="v5.0.0"/>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rPr>
            </w:pPr>
          </w:p>
        </w:tc>
        <w:tc>
          <w:tcPr>
            <w:tcW w:w="1417" w:type="dxa"/>
          </w:tcPr>
          <w:p w14:paraId="28229AD0" w14:textId="77777777" w:rsidR="001B6A5C" w:rsidRPr="00C6449B" w:rsidRDefault="001B6A5C" w:rsidP="001B6A5C">
            <w:pPr>
              <w:pStyle w:val="TAC"/>
              <w:rPr>
                <w:rFonts w:cs="v5.0.0"/>
              </w:rPr>
            </w:pPr>
            <w:r w:rsidRPr="00C6449B">
              <w:rPr>
                <w:rFonts w:cs="v5.0.0"/>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rPr>
            </w:pPr>
            <w:r w:rsidRPr="00C6449B">
              <w:rPr>
                <w:rFonts w:cs="v5.0.0"/>
              </w:rPr>
              <w:t>70</w:t>
            </w:r>
          </w:p>
        </w:tc>
        <w:tc>
          <w:tcPr>
            <w:tcW w:w="1417" w:type="dxa"/>
          </w:tcPr>
          <w:p w14:paraId="7609B0B3" w14:textId="77777777" w:rsidR="001B6A5C" w:rsidRPr="00C6449B" w:rsidRDefault="001B6A5C" w:rsidP="001B6A5C">
            <w:pPr>
              <w:pStyle w:val="TAC"/>
              <w:rPr>
                <w:rFonts w:cs="v5.0.0"/>
              </w:rPr>
            </w:pPr>
            <w:r w:rsidRPr="00C6449B">
              <w:rPr>
                <w:rFonts w:cs="v5.0.0"/>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rPr>
            </w:pPr>
            <w:r w:rsidRPr="00C6449B">
              <w:rPr>
                <w:rFonts w:cs="v5.0.0"/>
              </w:rPr>
              <w:t>-70.7</w:t>
            </w:r>
          </w:p>
        </w:tc>
        <w:tc>
          <w:tcPr>
            <w:tcW w:w="1417" w:type="dxa"/>
            <w:vMerge w:val="restart"/>
            <w:vAlign w:val="center"/>
          </w:tcPr>
          <w:p w14:paraId="7B1685BC" w14:textId="77777777" w:rsidR="001B6A5C" w:rsidRPr="00C6449B" w:rsidRDefault="001B6A5C" w:rsidP="001B6A5C">
            <w:pPr>
              <w:pStyle w:val="TAC"/>
              <w:rPr>
                <w:rFonts w:cs="v5.0.0"/>
              </w:rPr>
            </w:pPr>
            <w:r w:rsidRPr="00C6449B">
              <w:rPr>
                <w:rFonts w:cs="v5.0.0"/>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rPr>
            </w:pPr>
          </w:p>
        </w:tc>
        <w:tc>
          <w:tcPr>
            <w:tcW w:w="1417" w:type="dxa"/>
          </w:tcPr>
          <w:p w14:paraId="76E528C7" w14:textId="77777777" w:rsidR="001B6A5C" w:rsidRPr="00C6449B" w:rsidRDefault="001B6A5C" w:rsidP="001B6A5C">
            <w:pPr>
              <w:pStyle w:val="TAC"/>
              <w:rPr>
                <w:rFonts w:cs="v5.0.0"/>
              </w:rPr>
            </w:pPr>
            <w:r w:rsidRPr="00C6449B">
              <w:rPr>
                <w:rFonts w:cs="v5.0.0"/>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rPr>
            </w:pPr>
            <w:r w:rsidRPr="00C6449B">
              <w:rPr>
                <w:rFonts w:cs="v5.0.0"/>
              </w:rPr>
              <w:t>80</w:t>
            </w:r>
          </w:p>
        </w:tc>
        <w:tc>
          <w:tcPr>
            <w:tcW w:w="1417" w:type="dxa"/>
          </w:tcPr>
          <w:p w14:paraId="04ED2D20" w14:textId="77777777" w:rsidR="001B6A5C" w:rsidRPr="00C6449B" w:rsidRDefault="001B6A5C" w:rsidP="001B6A5C">
            <w:pPr>
              <w:pStyle w:val="TAC"/>
              <w:rPr>
                <w:rFonts w:cs="v5.0.0"/>
              </w:rPr>
            </w:pPr>
            <w:r w:rsidRPr="00C6449B">
              <w:rPr>
                <w:rFonts w:cs="v5.0.0"/>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rPr>
            </w:pPr>
            <w:r w:rsidRPr="00C6449B">
              <w:rPr>
                <w:rFonts w:cs="v5.0.0"/>
              </w:rPr>
              <w:t>-70.1</w:t>
            </w:r>
          </w:p>
        </w:tc>
        <w:tc>
          <w:tcPr>
            <w:tcW w:w="1417" w:type="dxa"/>
            <w:vMerge w:val="restart"/>
            <w:vAlign w:val="center"/>
          </w:tcPr>
          <w:p w14:paraId="1530538A" w14:textId="77777777" w:rsidR="001B6A5C" w:rsidRPr="00C6449B" w:rsidRDefault="001B6A5C" w:rsidP="001B6A5C">
            <w:pPr>
              <w:pStyle w:val="TAC"/>
              <w:rPr>
                <w:rFonts w:cs="v5.0.0"/>
              </w:rPr>
            </w:pPr>
            <w:r w:rsidRPr="00C6449B">
              <w:rPr>
                <w:rFonts w:cs="v5.0.0"/>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rPr>
            </w:pPr>
          </w:p>
        </w:tc>
        <w:tc>
          <w:tcPr>
            <w:tcW w:w="1417" w:type="dxa"/>
          </w:tcPr>
          <w:p w14:paraId="66379ACC" w14:textId="77777777" w:rsidR="001B6A5C" w:rsidRPr="00C6449B" w:rsidRDefault="001B6A5C" w:rsidP="001B6A5C">
            <w:pPr>
              <w:pStyle w:val="TAC"/>
              <w:rPr>
                <w:rFonts w:cs="v5.0.0"/>
              </w:rPr>
            </w:pPr>
            <w:r w:rsidRPr="00C6449B">
              <w:rPr>
                <w:rFonts w:cs="v5.0.0"/>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rPr>
            </w:pPr>
            <w:r w:rsidRPr="00C6449B">
              <w:rPr>
                <w:rFonts w:cs="v5.0.0"/>
              </w:rPr>
              <w:t>90</w:t>
            </w:r>
          </w:p>
        </w:tc>
        <w:tc>
          <w:tcPr>
            <w:tcW w:w="1417" w:type="dxa"/>
          </w:tcPr>
          <w:p w14:paraId="66A65754" w14:textId="77777777" w:rsidR="001B6A5C" w:rsidRPr="00C6449B" w:rsidRDefault="001B6A5C" w:rsidP="001B6A5C">
            <w:pPr>
              <w:pStyle w:val="TAC"/>
              <w:rPr>
                <w:rFonts w:cs="v5.0.0"/>
              </w:rPr>
            </w:pPr>
            <w:r w:rsidRPr="00C6449B">
              <w:rPr>
                <w:rFonts w:cs="v5.0.0"/>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rPr>
            </w:pPr>
            <w:r w:rsidRPr="00C6449B">
              <w:rPr>
                <w:rFonts w:cs="v5.0.0"/>
              </w:rPr>
              <w:t>-69.5</w:t>
            </w:r>
          </w:p>
        </w:tc>
        <w:tc>
          <w:tcPr>
            <w:tcW w:w="1417" w:type="dxa"/>
            <w:vMerge w:val="restart"/>
            <w:vAlign w:val="center"/>
          </w:tcPr>
          <w:p w14:paraId="2D072A72" w14:textId="77777777" w:rsidR="001B6A5C" w:rsidRPr="00C6449B" w:rsidRDefault="001B6A5C" w:rsidP="001B6A5C">
            <w:pPr>
              <w:pStyle w:val="TAC"/>
              <w:rPr>
                <w:rFonts w:cs="v5.0.0"/>
              </w:rPr>
            </w:pPr>
            <w:r w:rsidRPr="00C6449B">
              <w:rPr>
                <w:rFonts w:cs="v5.0.0"/>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rPr>
            </w:pPr>
          </w:p>
        </w:tc>
        <w:tc>
          <w:tcPr>
            <w:tcW w:w="1417" w:type="dxa"/>
          </w:tcPr>
          <w:p w14:paraId="3E0587E5" w14:textId="77777777" w:rsidR="001B6A5C" w:rsidRPr="00C6449B" w:rsidRDefault="001B6A5C" w:rsidP="001B6A5C">
            <w:pPr>
              <w:pStyle w:val="TAC"/>
              <w:rPr>
                <w:rFonts w:cs="v5.0.0"/>
              </w:rPr>
            </w:pPr>
            <w:r w:rsidRPr="00C6449B">
              <w:rPr>
                <w:rFonts w:cs="v5.0.0"/>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rPr>
            </w:pPr>
            <w:r w:rsidRPr="00C6449B">
              <w:rPr>
                <w:rFonts w:cs="v5.0.0"/>
              </w:rPr>
              <w:t>100</w:t>
            </w:r>
          </w:p>
        </w:tc>
        <w:tc>
          <w:tcPr>
            <w:tcW w:w="1417" w:type="dxa"/>
          </w:tcPr>
          <w:p w14:paraId="00D38417" w14:textId="77777777" w:rsidR="001B6A5C" w:rsidRPr="00C6449B" w:rsidRDefault="001B6A5C" w:rsidP="001B6A5C">
            <w:pPr>
              <w:pStyle w:val="TAC"/>
              <w:rPr>
                <w:rFonts w:cs="v5.0.0"/>
              </w:rPr>
            </w:pPr>
            <w:r w:rsidRPr="00C6449B">
              <w:rPr>
                <w:rFonts w:cs="v5.0.0"/>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rPr>
            </w:pPr>
            <w:r w:rsidRPr="00C6449B">
              <w:rPr>
                <w:rFonts w:cs="v5.0.0"/>
              </w:rPr>
              <w:t>-69.1</w:t>
            </w:r>
          </w:p>
        </w:tc>
        <w:tc>
          <w:tcPr>
            <w:tcW w:w="1417" w:type="dxa"/>
            <w:vMerge w:val="restart"/>
            <w:vAlign w:val="center"/>
          </w:tcPr>
          <w:p w14:paraId="09C0E26A" w14:textId="77777777" w:rsidR="001B6A5C" w:rsidRPr="00C6449B" w:rsidRDefault="001B6A5C" w:rsidP="001B6A5C">
            <w:pPr>
              <w:pStyle w:val="TAC"/>
              <w:rPr>
                <w:rFonts w:cs="v5.0.0"/>
              </w:rPr>
            </w:pPr>
            <w:r w:rsidRPr="00C6449B">
              <w:rPr>
                <w:rFonts w:cs="v5.0.0"/>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rPr>
            </w:pPr>
          </w:p>
        </w:tc>
        <w:tc>
          <w:tcPr>
            <w:tcW w:w="1417" w:type="dxa"/>
          </w:tcPr>
          <w:p w14:paraId="67424CAD" w14:textId="77777777" w:rsidR="00CF08D6" w:rsidRPr="00C6449B" w:rsidRDefault="00CF08D6" w:rsidP="00CF08D6">
            <w:pPr>
              <w:pStyle w:val="TAC"/>
              <w:rPr>
                <w:rFonts w:cs="v5.0.0"/>
              </w:rPr>
            </w:pPr>
            <w:r w:rsidRPr="00C6449B">
              <w:rPr>
                <w:rFonts w:cs="v5.0.0"/>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rPr>
            </w:pPr>
          </w:p>
        </w:tc>
        <w:tc>
          <w:tcPr>
            <w:tcW w:w="1417" w:type="dxa"/>
            <w:vMerge/>
          </w:tcPr>
          <w:p w14:paraId="1A9EEFE6" w14:textId="77777777" w:rsidR="00CF08D6" w:rsidRPr="00C6449B" w:rsidRDefault="00CF08D6" w:rsidP="00CF08D6">
            <w:pPr>
              <w:pStyle w:val="TAC"/>
              <w:rPr>
                <w:rFonts w:cs="v5.0.0"/>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rPr>
            </w:pPr>
            <w:r w:rsidRPr="00C6449B">
              <w:rPr>
                <w:rFonts w:cs="v5.0.0"/>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rPr>
            </w:pPr>
            <w:r w:rsidRPr="00C6449B">
              <w:rPr>
                <w:rFonts w:cs="v5.0.0"/>
              </w:rPr>
              <w:t>5</w:t>
            </w:r>
          </w:p>
        </w:tc>
        <w:tc>
          <w:tcPr>
            <w:tcW w:w="1417" w:type="dxa"/>
          </w:tcPr>
          <w:p w14:paraId="7AAA6541" w14:textId="77777777" w:rsidR="00CF08D6" w:rsidRPr="00C6449B" w:rsidRDefault="00CF08D6" w:rsidP="00CF08D6">
            <w:pPr>
              <w:pStyle w:val="TAC"/>
              <w:rPr>
                <w:rFonts w:cs="v5.0.0"/>
              </w:rPr>
            </w:pPr>
            <w:r w:rsidRPr="00C6449B">
              <w:rPr>
                <w:rFonts w:cs="v5.0.0"/>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rPr>
            </w:pPr>
            <w:r w:rsidRPr="00C6449B">
              <w:t>-65.7</w:t>
            </w:r>
          </w:p>
        </w:tc>
        <w:tc>
          <w:tcPr>
            <w:tcW w:w="1417" w:type="dxa"/>
            <w:vMerge w:val="restart"/>
            <w:vAlign w:val="center"/>
          </w:tcPr>
          <w:p w14:paraId="73EE5283" w14:textId="77777777" w:rsidR="00CF08D6" w:rsidRPr="00C6449B" w:rsidRDefault="00CF08D6" w:rsidP="00CF08D6">
            <w:pPr>
              <w:pStyle w:val="TAC"/>
              <w:rPr>
                <w:rFonts w:cs="v5.0.0"/>
              </w:rPr>
            </w:pPr>
            <w:r w:rsidRPr="00C6449B">
              <w:rPr>
                <w:rFonts w:cs="v5.0.0"/>
              </w:rPr>
              <w:t>-77.5</w:t>
            </w:r>
          </w:p>
        </w:tc>
        <w:tc>
          <w:tcPr>
            <w:tcW w:w="1417" w:type="dxa"/>
            <w:vMerge w:val="restart"/>
            <w:vAlign w:val="center"/>
          </w:tcPr>
          <w:p w14:paraId="18E07250" w14:textId="77777777" w:rsidR="00CF08D6" w:rsidRPr="00C6449B" w:rsidRDefault="00CF08D6" w:rsidP="00CF08D6">
            <w:pPr>
              <w:pStyle w:val="TAC"/>
              <w:rPr>
                <w:rFonts w:cs="v5.0.0"/>
              </w:rPr>
            </w:pPr>
            <w:r w:rsidRPr="00C6449B">
              <w:rPr>
                <w:rFonts w:cs="v5.0.0"/>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rPr>
            </w:pPr>
          </w:p>
        </w:tc>
        <w:tc>
          <w:tcPr>
            <w:tcW w:w="1417" w:type="dxa"/>
          </w:tcPr>
          <w:p w14:paraId="7E930422" w14:textId="77777777" w:rsidR="00CF08D6" w:rsidRPr="00C6449B" w:rsidRDefault="00CF08D6" w:rsidP="00CF08D6">
            <w:pPr>
              <w:pStyle w:val="TAC"/>
              <w:rPr>
                <w:rFonts w:cs="v5.0.0"/>
              </w:rPr>
            </w:pPr>
            <w:r w:rsidRPr="00C6449B">
              <w:rPr>
                <w:rFonts w:cs="v5.0.0"/>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rPr>
            </w:pPr>
            <w:r w:rsidRPr="00C6449B">
              <w:rPr>
                <w:rFonts w:cs="v5.0.0"/>
              </w:rPr>
              <w:t>10</w:t>
            </w:r>
          </w:p>
        </w:tc>
        <w:tc>
          <w:tcPr>
            <w:tcW w:w="1417" w:type="dxa"/>
          </w:tcPr>
          <w:p w14:paraId="284E6791" w14:textId="77777777" w:rsidR="00CF08D6" w:rsidRPr="00C6449B" w:rsidRDefault="00CF08D6" w:rsidP="00CF08D6">
            <w:pPr>
              <w:pStyle w:val="TAC"/>
              <w:rPr>
                <w:rFonts w:cs="v5.0.0"/>
              </w:rPr>
            </w:pPr>
            <w:r w:rsidRPr="00C6449B">
              <w:rPr>
                <w:rFonts w:cs="v5.0.0"/>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rPr>
            </w:pPr>
            <w:r w:rsidRPr="00C6449B">
              <w:rPr>
                <w:rFonts w:cs="v5.0.0"/>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rPr>
            </w:pPr>
          </w:p>
        </w:tc>
        <w:tc>
          <w:tcPr>
            <w:tcW w:w="1417" w:type="dxa"/>
          </w:tcPr>
          <w:p w14:paraId="2C7BD241" w14:textId="77777777" w:rsidR="00CF08D6" w:rsidRPr="00C6449B" w:rsidRDefault="00CF08D6" w:rsidP="00CF08D6">
            <w:pPr>
              <w:pStyle w:val="TAC"/>
              <w:rPr>
                <w:rFonts w:cs="v5.0.0"/>
              </w:rPr>
            </w:pPr>
            <w:r w:rsidRPr="00C6449B">
              <w:rPr>
                <w:rFonts w:cs="v5.0.0"/>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rPr>
            </w:pPr>
          </w:p>
        </w:tc>
        <w:tc>
          <w:tcPr>
            <w:tcW w:w="1417" w:type="dxa"/>
          </w:tcPr>
          <w:p w14:paraId="5065709D" w14:textId="77777777" w:rsidR="00CF08D6" w:rsidRPr="00C6449B" w:rsidRDefault="00CF08D6" w:rsidP="00CF08D6">
            <w:pPr>
              <w:pStyle w:val="TAC"/>
              <w:rPr>
                <w:rFonts w:cs="v5.0.0"/>
              </w:rPr>
            </w:pPr>
            <w:r w:rsidRPr="00C6449B">
              <w:rPr>
                <w:rFonts w:cs="v5.0.0"/>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rPr>
            </w:pPr>
            <w:r w:rsidRPr="00C6449B">
              <w:rPr>
                <w:rFonts w:cs="v5.0.0"/>
              </w:rPr>
              <w:t>15</w:t>
            </w:r>
          </w:p>
        </w:tc>
        <w:tc>
          <w:tcPr>
            <w:tcW w:w="1417" w:type="dxa"/>
          </w:tcPr>
          <w:p w14:paraId="43C0B517" w14:textId="77777777" w:rsidR="00CF08D6" w:rsidRPr="00C6449B" w:rsidRDefault="00CF08D6" w:rsidP="00CF08D6">
            <w:pPr>
              <w:pStyle w:val="TAC"/>
              <w:rPr>
                <w:rFonts w:cs="v5.0.0"/>
              </w:rPr>
            </w:pPr>
            <w:r w:rsidRPr="00C6449B">
              <w:rPr>
                <w:rFonts w:cs="v5.0.0"/>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rPr>
            </w:pPr>
            <w:r w:rsidRPr="00C6449B">
              <w:rPr>
                <w:rFonts w:cs="v5.0.0"/>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rPr>
            </w:pPr>
          </w:p>
        </w:tc>
        <w:tc>
          <w:tcPr>
            <w:tcW w:w="1417" w:type="dxa"/>
          </w:tcPr>
          <w:p w14:paraId="48798810" w14:textId="77777777" w:rsidR="00CF08D6" w:rsidRPr="00C6449B" w:rsidRDefault="00CF08D6" w:rsidP="00CF08D6">
            <w:pPr>
              <w:pStyle w:val="TAC"/>
              <w:rPr>
                <w:rFonts w:cs="v5.0.0"/>
              </w:rPr>
            </w:pPr>
            <w:r w:rsidRPr="00C6449B">
              <w:rPr>
                <w:rFonts w:cs="v5.0.0"/>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rPr>
            </w:pPr>
          </w:p>
        </w:tc>
        <w:tc>
          <w:tcPr>
            <w:tcW w:w="1417" w:type="dxa"/>
          </w:tcPr>
          <w:p w14:paraId="6B4F160E" w14:textId="77777777" w:rsidR="00CF08D6" w:rsidRPr="00C6449B" w:rsidRDefault="00CF08D6" w:rsidP="00CF08D6">
            <w:pPr>
              <w:pStyle w:val="TAC"/>
              <w:rPr>
                <w:rFonts w:cs="v5.0.0"/>
              </w:rPr>
            </w:pPr>
            <w:r w:rsidRPr="00C6449B">
              <w:rPr>
                <w:rFonts w:cs="v5.0.0"/>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rPr>
            </w:pPr>
            <w:r w:rsidRPr="00C6449B">
              <w:rPr>
                <w:rFonts w:cs="v5.0.0"/>
              </w:rPr>
              <w:t>20</w:t>
            </w:r>
          </w:p>
        </w:tc>
        <w:tc>
          <w:tcPr>
            <w:tcW w:w="1417" w:type="dxa"/>
          </w:tcPr>
          <w:p w14:paraId="103A07DA" w14:textId="77777777" w:rsidR="00CF08D6" w:rsidRPr="00C6449B" w:rsidRDefault="00CF08D6" w:rsidP="00CF08D6">
            <w:pPr>
              <w:pStyle w:val="TAC"/>
              <w:rPr>
                <w:rFonts w:cs="v5.0.0"/>
              </w:rPr>
            </w:pPr>
            <w:r w:rsidRPr="00C6449B">
              <w:rPr>
                <w:rFonts w:cs="v5.0.0"/>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rPr>
            </w:pPr>
            <w:r w:rsidRPr="00C6449B">
              <w:rPr>
                <w:rFonts w:cs="v5.0.0"/>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rPr>
            </w:pPr>
          </w:p>
        </w:tc>
        <w:tc>
          <w:tcPr>
            <w:tcW w:w="1417" w:type="dxa"/>
          </w:tcPr>
          <w:p w14:paraId="47ED437A" w14:textId="77777777" w:rsidR="00CF08D6" w:rsidRPr="00C6449B" w:rsidRDefault="00CF08D6" w:rsidP="00CF08D6">
            <w:pPr>
              <w:pStyle w:val="TAC"/>
              <w:rPr>
                <w:rFonts w:cs="v5.0.0"/>
              </w:rPr>
            </w:pPr>
            <w:r w:rsidRPr="00C6449B">
              <w:rPr>
                <w:rFonts w:cs="v5.0.0"/>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rPr>
            </w:pPr>
          </w:p>
        </w:tc>
        <w:tc>
          <w:tcPr>
            <w:tcW w:w="1417" w:type="dxa"/>
          </w:tcPr>
          <w:p w14:paraId="0A30C646" w14:textId="77777777" w:rsidR="00CF08D6" w:rsidRPr="00C6449B" w:rsidRDefault="00CF08D6" w:rsidP="00CF08D6">
            <w:pPr>
              <w:pStyle w:val="TAC"/>
              <w:rPr>
                <w:rFonts w:cs="v5.0.0"/>
              </w:rPr>
            </w:pPr>
            <w:r w:rsidRPr="00C6449B">
              <w:rPr>
                <w:rFonts w:cs="v5.0.0"/>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rPr>
            </w:pPr>
            <w:r w:rsidRPr="00C6449B">
              <w:rPr>
                <w:rFonts w:cs="v5.0.0"/>
              </w:rPr>
              <w:t>25</w:t>
            </w:r>
          </w:p>
        </w:tc>
        <w:tc>
          <w:tcPr>
            <w:tcW w:w="1417" w:type="dxa"/>
          </w:tcPr>
          <w:p w14:paraId="5A73F4FB" w14:textId="77777777" w:rsidR="00CF08D6" w:rsidRPr="00C6449B" w:rsidRDefault="00CF08D6" w:rsidP="00CF08D6">
            <w:pPr>
              <w:pStyle w:val="TAC"/>
              <w:rPr>
                <w:rFonts w:cs="v5.0.0"/>
              </w:rPr>
            </w:pPr>
            <w:r w:rsidRPr="00C6449B">
              <w:rPr>
                <w:rFonts w:cs="v5.0.0"/>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rPr>
            </w:pPr>
            <w:r w:rsidRPr="00C6449B">
              <w:rPr>
                <w:rFonts w:cs="v5.0.0"/>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rPr>
            </w:pPr>
          </w:p>
        </w:tc>
        <w:tc>
          <w:tcPr>
            <w:tcW w:w="1417" w:type="dxa"/>
          </w:tcPr>
          <w:p w14:paraId="728CC2D9" w14:textId="77777777" w:rsidR="00CF08D6" w:rsidRPr="00C6449B" w:rsidRDefault="00CF08D6" w:rsidP="00CF08D6">
            <w:pPr>
              <w:pStyle w:val="TAC"/>
              <w:rPr>
                <w:rFonts w:cs="v5.0.0"/>
              </w:rPr>
            </w:pPr>
            <w:r w:rsidRPr="00C6449B">
              <w:rPr>
                <w:rFonts w:cs="v5.0.0"/>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rPr>
            </w:pPr>
          </w:p>
        </w:tc>
        <w:tc>
          <w:tcPr>
            <w:tcW w:w="1417" w:type="dxa"/>
          </w:tcPr>
          <w:p w14:paraId="6654FAA9" w14:textId="77777777" w:rsidR="00CF08D6" w:rsidRPr="00C6449B" w:rsidRDefault="00CF08D6" w:rsidP="00CF08D6">
            <w:pPr>
              <w:pStyle w:val="TAC"/>
              <w:rPr>
                <w:rFonts w:cs="v5.0.0"/>
              </w:rPr>
            </w:pPr>
            <w:r w:rsidRPr="00C6449B">
              <w:rPr>
                <w:rFonts w:cs="v5.0.0"/>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rPr>
            </w:pPr>
            <w:r w:rsidRPr="00C6449B">
              <w:rPr>
                <w:rFonts w:cs="v5.0.0"/>
              </w:rPr>
              <w:t>30</w:t>
            </w:r>
          </w:p>
        </w:tc>
        <w:tc>
          <w:tcPr>
            <w:tcW w:w="1417" w:type="dxa"/>
          </w:tcPr>
          <w:p w14:paraId="32E359DE" w14:textId="77777777" w:rsidR="00CF08D6" w:rsidRPr="00C6449B" w:rsidRDefault="00CF08D6" w:rsidP="00CF08D6">
            <w:pPr>
              <w:pStyle w:val="TAC"/>
              <w:rPr>
                <w:rFonts w:cs="v5.0.0"/>
              </w:rPr>
            </w:pPr>
            <w:r w:rsidRPr="00C6449B">
              <w:rPr>
                <w:rFonts w:cs="v5.0.0"/>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rPr>
            </w:pPr>
            <w:r w:rsidRPr="00C6449B">
              <w:rPr>
                <w:rFonts w:cs="v5.0.0"/>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rPr>
            </w:pPr>
          </w:p>
        </w:tc>
        <w:tc>
          <w:tcPr>
            <w:tcW w:w="1417" w:type="dxa"/>
          </w:tcPr>
          <w:p w14:paraId="498301A4" w14:textId="77777777" w:rsidR="00CF08D6" w:rsidRPr="00C6449B" w:rsidRDefault="00CF08D6" w:rsidP="00CF08D6">
            <w:pPr>
              <w:pStyle w:val="TAC"/>
              <w:rPr>
                <w:rFonts w:cs="v5.0.0"/>
              </w:rPr>
            </w:pPr>
            <w:r w:rsidRPr="00C6449B">
              <w:rPr>
                <w:rFonts w:cs="v5.0.0"/>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rPr>
            </w:pPr>
          </w:p>
        </w:tc>
        <w:tc>
          <w:tcPr>
            <w:tcW w:w="1417" w:type="dxa"/>
          </w:tcPr>
          <w:p w14:paraId="6B81DFE9" w14:textId="77777777" w:rsidR="00CF08D6" w:rsidRPr="00C6449B" w:rsidRDefault="00CF08D6" w:rsidP="00CF08D6">
            <w:pPr>
              <w:pStyle w:val="TAC"/>
              <w:rPr>
                <w:rFonts w:cs="v5.0.0"/>
              </w:rPr>
            </w:pPr>
            <w:r w:rsidRPr="00C6449B">
              <w:rPr>
                <w:rFonts w:cs="v5.0.0"/>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rPr>
            </w:pPr>
            <w:r w:rsidRPr="00C6449B">
              <w:rPr>
                <w:rFonts w:cs="v5.0.0"/>
              </w:rPr>
              <w:t>40</w:t>
            </w:r>
          </w:p>
        </w:tc>
        <w:tc>
          <w:tcPr>
            <w:tcW w:w="1417" w:type="dxa"/>
          </w:tcPr>
          <w:p w14:paraId="5B7CEB8F" w14:textId="77777777" w:rsidR="00CF08D6" w:rsidRPr="00C6449B" w:rsidRDefault="00CF08D6" w:rsidP="00CF08D6">
            <w:pPr>
              <w:pStyle w:val="TAC"/>
              <w:rPr>
                <w:rFonts w:cs="v5.0.0"/>
              </w:rPr>
            </w:pPr>
            <w:r w:rsidRPr="00C6449B">
              <w:rPr>
                <w:rFonts w:cs="v5.0.0"/>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rPr>
            </w:pPr>
            <w:r w:rsidRPr="00C6449B">
              <w:rPr>
                <w:rFonts w:cs="v5.0.0"/>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rPr>
            </w:pPr>
          </w:p>
        </w:tc>
        <w:tc>
          <w:tcPr>
            <w:tcW w:w="1417" w:type="dxa"/>
          </w:tcPr>
          <w:p w14:paraId="1773C95F" w14:textId="77777777" w:rsidR="00CF08D6" w:rsidRPr="00C6449B" w:rsidRDefault="00CF08D6" w:rsidP="00CF08D6">
            <w:pPr>
              <w:pStyle w:val="TAC"/>
              <w:rPr>
                <w:rFonts w:cs="v5.0.0"/>
              </w:rPr>
            </w:pPr>
            <w:r w:rsidRPr="00C6449B">
              <w:rPr>
                <w:rFonts w:cs="v5.0.0"/>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rPr>
            </w:pPr>
          </w:p>
        </w:tc>
        <w:tc>
          <w:tcPr>
            <w:tcW w:w="1417" w:type="dxa"/>
          </w:tcPr>
          <w:p w14:paraId="630D3F56" w14:textId="77777777" w:rsidR="00CF08D6" w:rsidRPr="00C6449B" w:rsidRDefault="00CF08D6" w:rsidP="00CF08D6">
            <w:pPr>
              <w:pStyle w:val="TAC"/>
              <w:rPr>
                <w:rFonts w:cs="v5.0.0"/>
              </w:rPr>
            </w:pPr>
            <w:r w:rsidRPr="00C6449B">
              <w:rPr>
                <w:rFonts w:cs="v5.0.0"/>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rPr>
            </w:pPr>
            <w:r w:rsidRPr="00C6449B">
              <w:rPr>
                <w:rFonts w:cs="v5.0.0"/>
              </w:rPr>
              <w:t>50</w:t>
            </w:r>
          </w:p>
        </w:tc>
        <w:tc>
          <w:tcPr>
            <w:tcW w:w="1417" w:type="dxa"/>
          </w:tcPr>
          <w:p w14:paraId="5190172E" w14:textId="77777777" w:rsidR="00260F8D" w:rsidRPr="00C6449B" w:rsidRDefault="00260F8D" w:rsidP="00260F8D">
            <w:pPr>
              <w:pStyle w:val="TAC"/>
              <w:rPr>
                <w:rFonts w:cs="v5.0.0"/>
              </w:rPr>
            </w:pPr>
            <w:r w:rsidRPr="00C6449B">
              <w:rPr>
                <w:rFonts w:cs="v5.0.0"/>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rPr>
            </w:pPr>
            <w:r w:rsidRPr="00C6449B">
              <w:rPr>
                <w:rFonts w:cs="v5.0.0"/>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rPr>
            </w:pPr>
          </w:p>
        </w:tc>
        <w:tc>
          <w:tcPr>
            <w:tcW w:w="1417" w:type="dxa"/>
          </w:tcPr>
          <w:p w14:paraId="135769B1" w14:textId="77777777" w:rsidR="00260F8D" w:rsidRPr="00C6449B" w:rsidRDefault="00260F8D" w:rsidP="00260F8D">
            <w:pPr>
              <w:pStyle w:val="TAC"/>
              <w:rPr>
                <w:rFonts w:cs="v5.0.0"/>
              </w:rPr>
            </w:pPr>
            <w:r w:rsidRPr="00C6449B">
              <w:rPr>
                <w:rFonts w:cs="v5.0.0"/>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rPr>
            </w:pPr>
          </w:p>
        </w:tc>
        <w:tc>
          <w:tcPr>
            <w:tcW w:w="1417" w:type="dxa"/>
          </w:tcPr>
          <w:p w14:paraId="293A9B5A" w14:textId="77777777" w:rsidR="00260F8D" w:rsidRPr="00C6449B" w:rsidRDefault="00260F8D" w:rsidP="00260F8D">
            <w:pPr>
              <w:pStyle w:val="TAC"/>
              <w:rPr>
                <w:rFonts w:cs="v5.0.0"/>
              </w:rPr>
            </w:pPr>
            <w:r w:rsidRPr="00C6449B">
              <w:rPr>
                <w:rFonts w:cs="v5.0.0"/>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rPr>
            </w:pPr>
            <w:r w:rsidRPr="00C6449B">
              <w:rPr>
                <w:rFonts w:cs="v5.0.0"/>
              </w:rPr>
              <w:t>60</w:t>
            </w:r>
          </w:p>
        </w:tc>
        <w:tc>
          <w:tcPr>
            <w:tcW w:w="1417" w:type="dxa"/>
          </w:tcPr>
          <w:p w14:paraId="4155C169" w14:textId="77777777" w:rsidR="00260F8D" w:rsidRPr="00C6449B" w:rsidRDefault="00260F8D" w:rsidP="00260F8D">
            <w:pPr>
              <w:pStyle w:val="TAC"/>
              <w:rPr>
                <w:rFonts w:cs="v5.0.0"/>
              </w:rPr>
            </w:pPr>
            <w:r w:rsidRPr="00C6449B">
              <w:rPr>
                <w:rFonts w:cs="v5.0.0"/>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rPr>
            </w:pPr>
            <w:r w:rsidRPr="00C6449B">
              <w:rPr>
                <w:rFonts w:cs="v5.0.0"/>
              </w:rPr>
              <w:t>-66.3</w:t>
            </w:r>
          </w:p>
        </w:tc>
        <w:tc>
          <w:tcPr>
            <w:tcW w:w="1417" w:type="dxa"/>
            <w:vMerge w:val="restart"/>
            <w:vAlign w:val="center"/>
          </w:tcPr>
          <w:p w14:paraId="7606A0AF" w14:textId="77777777" w:rsidR="00260F8D" w:rsidRPr="00C6449B" w:rsidRDefault="00260F8D" w:rsidP="00260F8D">
            <w:pPr>
              <w:pStyle w:val="TAC"/>
              <w:rPr>
                <w:rFonts w:cs="v5.0.0"/>
              </w:rPr>
            </w:pPr>
            <w:r w:rsidRPr="00C6449B">
              <w:rPr>
                <w:rFonts w:cs="v5.0.0"/>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rPr>
            </w:pPr>
          </w:p>
        </w:tc>
        <w:tc>
          <w:tcPr>
            <w:tcW w:w="1417" w:type="dxa"/>
          </w:tcPr>
          <w:p w14:paraId="008A465E" w14:textId="77777777" w:rsidR="00260F8D" w:rsidRPr="00C6449B" w:rsidRDefault="00260F8D" w:rsidP="00260F8D">
            <w:pPr>
              <w:pStyle w:val="TAC"/>
              <w:rPr>
                <w:rFonts w:cs="v5.0.0"/>
              </w:rPr>
            </w:pPr>
            <w:r w:rsidRPr="00C6449B">
              <w:rPr>
                <w:rFonts w:cs="v5.0.0"/>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rPr>
            </w:pPr>
            <w:r w:rsidRPr="00C6449B">
              <w:rPr>
                <w:rFonts w:cs="v5.0.0"/>
              </w:rPr>
              <w:t>70</w:t>
            </w:r>
          </w:p>
        </w:tc>
        <w:tc>
          <w:tcPr>
            <w:tcW w:w="1417" w:type="dxa"/>
          </w:tcPr>
          <w:p w14:paraId="1A9F5D7E" w14:textId="77777777" w:rsidR="00260F8D" w:rsidRPr="00C6449B" w:rsidRDefault="00260F8D" w:rsidP="00260F8D">
            <w:pPr>
              <w:pStyle w:val="TAC"/>
              <w:rPr>
                <w:rFonts w:cs="v5.0.0"/>
              </w:rPr>
            </w:pPr>
            <w:r w:rsidRPr="00C6449B">
              <w:rPr>
                <w:rFonts w:cs="v5.0.0"/>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rPr>
            </w:pPr>
            <w:r w:rsidRPr="00C6449B">
              <w:rPr>
                <w:rFonts w:cs="v5.0.0"/>
              </w:rPr>
              <w:t>-65.7</w:t>
            </w:r>
          </w:p>
        </w:tc>
        <w:tc>
          <w:tcPr>
            <w:tcW w:w="1417" w:type="dxa"/>
            <w:vMerge w:val="restart"/>
            <w:vAlign w:val="center"/>
          </w:tcPr>
          <w:p w14:paraId="3C7C4CBB" w14:textId="77777777" w:rsidR="00260F8D" w:rsidRPr="00C6449B" w:rsidRDefault="00260F8D" w:rsidP="00260F8D">
            <w:pPr>
              <w:pStyle w:val="TAC"/>
              <w:rPr>
                <w:rFonts w:cs="v5.0.0"/>
              </w:rPr>
            </w:pPr>
            <w:r w:rsidRPr="00C6449B">
              <w:rPr>
                <w:rFonts w:cs="v5.0.0"/>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rPr>
            </w:pPr>
          </w:p>
        </w:tc>
        <w:tc>
          <w:tcPr>
            <w:tcW w:w="1417" w:type="dxa"/>
          </w:tcPr>
          <w:p w14:paraId="41F5E006" w14:textId="77777777" w:rsidR="00260F8D" w:rsidRPr="00C6449B" w:rsidRDefault="00260F8D" w:rsidP="00260F8D">
            <w:pPr>
              <w:pStyle w:val="TAC"/>
              <w:rPr>
                <w:rFonts w:cs="v5.0.0"/>
              </w:rPr>
            </w:pPr>
            <w:r w:rsidRPr="00C6449B">
              <w:rPr>
                <w:rFonts w:cs="v5.0.0"/>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rPr>
            </w:pPr>
            <w:r w:rsidRPr="00C6449B">
              <w:rPr>
                <w:rFonts w:cs="v5.0.0"/>
              </w:rPr>
              <w:t>80</w:t>
            </w:r>
          </w:p>
        </w:tc>
        <w:tc>
          <w:tcPr>
            <w:tcW w:w="1417" w:type="dxa"/>
          </w:tcPr>
          <w:p w14:paraId="5274AA37" w14:textId="77777777" w:rsidR="00260F8D" w:rsidRPr="00C6449B" w:rsidRDefault="00260F8D" w:rsidP="00260F8D">
            <w:pPr>
              <w:pStyle w:val="TAC"/>
              <w:rPr>
                <w:rFonts w:cs="v5.0.0"/>
              </w:rPr>
            </w:pPr>
            <w:r w:rsidRPr="00C6449B">
              <w:rPr>
                <w:rFonts w:cs="v5.0.0"/>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rPr>
            </w:pPr>
            <w:r w:rsidRPr="00C6449B">
              <w:rPr>
                <w:rFonts w:cs="v5.0.0"/>
              </w:rPr>
              <w:t>-65.1</w:t>
            </w:r>
          </w:p>
        </w:tc>
        <w:tc>
          <w:tcPr>
            <w:tcW w:w="1417" w:type="dxa"/>
            <w:vMerge w:val="restart"/>
            <w:vAlign w:val="center"/>
          </w:tcPr>
          <w:p w14:paraId="5DD27D4F" w14:textId="77777777" w:rsidR="00260F8D" w:rsidRPr="00C6449B" w:rsidRDefault="00260F8D" w:rsidP="00260F8D">
            <w:pPr>
              <w:pStyle w:val="TAC"/>
              <w:rPr>
                <w:rFonts w:cs="v5.0.0"/>
              </w:rPr>
            </w:pPr>
            <w:r w:rsidRPr="00C6449B">
              <w:rPr>
                <w:rFonts w:cs="v5.0.0"/>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rPr>
            </w:pPr>
          </w:p>
        </w:tc>
        <w:tc>
          <w:tcPr>
            <w:tcW w:w="1417" w:type="dxa"/>
          </w:tcPr>
          <w:p w14:paraId="619D2E4A" w14:textId="77777777" w:rsidR="00260F8D" w:rsidRPr="00C6449B" w:rsidRDefault="00260F8D" w:rsidP="00260F8D">
            <w:pPr>
              <w:pStyle w:val="TAC"/>
              <w:rPr>
                <w:rFonts w:cs="v5.0.0"/>
              </w:rPr>
            </w:pPr>
            <w:r w:rsidRPr="00C6449B">
              <w:rPr>
                <w:rFonts w:cs="v5.0.0"/>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rPr>
            </w:pPr>
            <w:r w:rsidRPr="00C6449B">
              <w:rPr>
                <w:rFonts w:cs="v5.0.0"/>
              </w:rPr>
              <w:t>90</w:t>
            </w:r>
          </w:p>
        </w:tc>
        <w:tc>
          <w:tcPr>
            <w:tcW w:w="1417" w:type="dxa"/>
          </w:tcPr>
          <w:p w14:paraId="0E3928EC" w14:textId="77777777" w:rsidR="00260F8D" w:rsidRPr="00C6449B" w:rsidRDefault="00260F8D" w:rsidP="00260F8D">
            <w:pPr>
              <w:pStyle w:val="TAC"/>
              <w:rPr>
                <w:rFonts w:cs="v5.0.0"/>
              </w:rPr>
            </w:pPr>
            <w:r w:rsidRPr="00C6449B">
              <w:rPr>
                <w:rFonts w:cs="v5.0.0"/>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rPr>
            </w:pPr>
            <w:r w:rsidRPr="00C6449B">
              <w:rPr>
                <w:rFonts w:cs="v5.0.0"/>
              </w:rPr>
              <w:t>-64.5</w:t>
            </w:r>
          </w:p>
        </w:tc>
        <w:tc>
          <w:tcPr>
            <w:tcW w:w="1417" w:type="dxa"/>
            <w:vMerge w:val="restart"/>
            <w:vAlign w:val="center"/>
          </w:tcPr>
          <w:p w14:paraId="271D0054" w14:textId="77777777" w:rsidR="00260F8D" w:rsidRPr="00C6449B" w:rsidRDefault="00260F8D" w:rsidP="00260F8D">
            <w:pPr>
              <w:pStyle w:val="TAC"/>
              <w:rPr>
                <w:rFonts w:cs="v5.0.0"/>
              </w:rPr>
            </w:pPr>
            <w:r w:rsidRPr="00C6449B">
              <w:rPr>
                <w:rFonts w:cs="v5.0.0"/>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rPr>
            </w:pPr>
          </w:p>
        </w:tc>
        <w:tc>
          <w:tcPr>
            <w:tcW w:w="1417" w:type="dxa"/>
          </w:tcPr>
          <w:p w14:paraId="0ADC576B" w14:textId="77777777" w:rsidR="00260F8D" w:rsidRPr="00C6449B" w:rsidRDefault="00260F8D" w:rsidP="00260F8D">
            <w:pPr>
              <w:pStyle w:val="TAC"/>
              <w:rPr>
                <w:rFonts w:cs="v5.0.0"/>
              </w:rPr>
            </w:pPr>
            <w:r w:rsidRPr="00C6449B">
              <w:rPr>
                <w:rFonts w:cs="v5.0.0"/>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rPr>
            </w:pPr>
            <w:r w:rsidRPr="00C6449B">
              <w:rPr>
                <w:rFonts w:cs="v5.0.0"/>
              </w:rPr>
              <w:t>100</w:t>
            </w:r>
          </w:p>
        </w:tc>
        <w:tc>
          <w:tcPr>
            <w:tcW w:w="1417" w:type="dxa"/>
          </w:tcPr>
          <w:p w14:paraId="13CADDAC" w14:textId="77777777" w:rsidR="00260F8D" w:rsidRPr="00C6449B" w:rsidRDefault="00260F8D" w:rsidP="00260F8D">
            <w:pPr>
              <w:pStyle w:val="TAC"/>
              <w:rPr>
                <w:rFonts w:cs="v5.0.0"/>
              </w:rPr>
            </w:pPr>
            <w:r w:rsidRPr="00C6449B">
              <w:rPr>
                <w:rFonts w:cs="v5.0.0"/>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rPr>
            </w:pPr>
            <w:r w:rsidRPr="00C6449B">
              <w:rPr>
                <w:rFonts w:cs="v5.0.0"/>
              </w:rPr>
              <w:t>-64.1</w:t>
            </w:r>
          </w:p>
        </w:tc>
        <w:tc>
          <w:tcPr>
            <w:tcW w:w="1417" w:type="dxa"/>
            <w:vMerge w:val="restart"/>
            <w:vAlign w:val="center"/>
          </w:tcPr>
          <w:p w14:paraId="6E1B9A12" w14:textId="77777777" w:rsidR="00260F8D" w:rsidRPr="00C6449B" w:rsidRDefault="00260F8D" w:rsidP="00260F8D">
            <w:pPr>
              <w:pStyle w:val="TAC"/>
              <w:rPr>
                <w:rFonts w:cs="v5.0.0"/>
              </w:rPr>
            </w:pPr>
            <w:r w:rsidRPr="00C6449B">
              <w:rPr>
                <w:rFonts w:cs="v5.0.0"/>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rPr>
            </w:pPr>
          </w:p>
        </w:tc>
        <w:tc>
          <w:tcPr>
            <w:tcW w:w="1417" w:type="dxa"/>
          </w:tcPr>
          <w:p w14:paraId="2BC882A4" w14:textId="77777777" w:rsidR="00CF08D6" w:rsidRPr="00C6449B" w:rsidRDefault="00CF08D6" w:rsidP="00CF08D6">
            <w:pPr>
              <w:pStyle w:val="TAC"/>
              <w:rPr>
                <w:rFonts w:cs="v5.0.0"/>
              </w:rPr>
            </w:pPr>
            <w:r w:rsidRPr="00C6449B">
              <w:rPr>
                <w:rFonts w:cs="v5.0.0"/>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rPr>
            </w:pPr>
          </w:p>
        </w:tc>
        <w:tc>
          <w:tcPr>
            <w:tcW w:w="1417" w:type="dxa"/>
            <w:vMerge/>
          </w:tcPr>
          <w:p w14:paraId="0D8A3293" w14:textId="77777777" w:rsidR="00CF08D6" w:rsidRPr="00C6449B" w:rsidRDefault="00CF08D6" w:rsidP="00CF08D6">
            <w:pPr>
              <w:pStyle w:val="TAC"/>
              <w:rPr>
                <w:rFonts w:cs="v5.0.0"/>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rPr>
            </w:pPr>
            <w:r w:rsidRPr="00C6449B">
              <w:rPr>
                <w:rFonts w:cs="v5.0.0"/>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rPr>
            </w:pPr>
            <w:r w:rsidRPr="00C6449B">
              <w:rPr>
                <w:rFonts w:cs="v5.0.0"/>
              </w:rPr>
              <w:t>5</w:t>
            </w:r>
          </w:p>
        </w:tc>
        <w:tc>
          <w:tcPr>
            <w:tcW w:w="1417" w:type="dxa"/>
          </w:tcPr>
          <w:p w14:paraId="19D3B32F" w14:textId="77777777" w:rsidR="00CF08D6" w:rsidRPr="00C6449B" w:rsidRDefault="00CF08D6" w:rsidP="00CF08D6">
            <w:pPr>
              <w:pStyle w:val="TAC"/>
              <w:rPr>
                <w:rFonts w:cs="v5.0.0"/>
              </w:rPr>
            </w:pPr>
            <w:r w:rsidRPr="00C6449B">
              <w:rPr>
                <w:rFonts w:cs="v5.0.0"/>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rPr>
            </w:pPr>
            <w:r w:rsidRPr="00C6449B">
              <w:t>-62.7</w:t>
            </w:r>
          </w:p>
        </w:tc>
        <w:tc>
          <w:tcPr>
            <w:tcW w:w="1417" w:type="dxa"/>
            <w:vMerge w:val="restart"/>
            <w:vAlign w:val="center"/>
          </w:tcPr>
          <w:p w14:paraId="6A975FD4" w14:textId="77777777" w:rsidR="00CF08D6" w:rsidRPr="00C6449B" w:rsidRDefault="00CF08D6" w:rsidP="00CF08D6">
            <w:pPr>
              <w:pStyle w:val="TAC"/>
              <w:rPr>
                <w:rFonts w:cs="v5.0.0"/>
              </w:rPr>
            </w:pPr>
            <w:r w:rsidRPr="00C6449B">
              <w:rPr>
                <w:rFonts w:cs="v5.0.0"/>
              </w:rPr>
              <w:t>-74.5</w:t>
            </w:r>
          </w:p>
        </w:tc>
        <w:tc>
          <w:tcPr>
            <w:tcW w:w="1417" w:type="dxa"/>
            <w:vMerge w:val="restart"/>
            <w:vAlign w:val="center"/>
          </w:tcPr>
          <w:p w14:paraId="4C4442AC" w14:textId="77777777" w:rsidR="00CF08D6" w:rsidRPr="00C6449B" w:rsidRDefault="00CF08D6" w:rsidP="00CF08D6">
            <w:pPr>
              <w:pStyle w:val="TAC"/>
              <w:rPr>
                <w:rFonts w:cs="v5.0.0"/>
              </w:rPr>
            </w:pPr>
            <w:r w:rsidRPr="00C6449B">
              <w:rPr>
                <w:rFonts w:cs="v5.0.0"/>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rPr>
            </w:pPr>
          </w:p>
        </w:tc>
        <w:tc>
          <w:tcPr>
            <w:tcW w:w="1417" w:type="dxa"/>
          </w:tcPr>
          <w:p w14:paraId="5E0735C3" w14:textId="77777777" w:rsidR="00CF08D6" w:rsidRPr="00C6449B" w:rsidRDefault="00CF08D6" w:rsidP="00CF08D6">
            <w:pPr>
              <w:pStyle w:val="TAC"/>
              <w:rPr>
                <w:rFonts w:cs="v5.0.0"/>
              </w:rPr>
            </w:pPr>
            <w:r w:rsidRPr="00C6449B">
              <w:rPr>
                <w:rFonts w:cs="v5.0.0"/>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rPr>
            </w:pPr>
            <w:r w:rsidRPr="00C6449B">
              <w:rPr>
                <w:rFonts w:cs="v5.0.0"/>
              </w:rPr>
              <w:t>10</w:t>
            </w:r>
          </w:p>
        </w:tc>
        <w:tc>
          <w:tcPr>
            <w:tcW w:w="1417" w:type="dxa"/>
          </w:tcPr>
          <w:p w14:paraId="54AA0446" w14:textId="77777777" w:rsidR="00CF08D6" w:rsidRPr="00C6449B" w:rsidRDefault="00CF08D6" w:rsidP="00CF08D6">
            <w:pPr>
              <w:pStyle w:val="TAC"/>
              <w:rPr>
                <w:rFonts w:cs="v5.0.0"/>
              </w:rPr>
            </w:pPr>
            <w:r w:rsidRPr="00C6449B">
              <w:rPr>
                <w:rFonts w:cs="v5.0.0"/>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rPr>
            </w:pPr>
            <w:r w:rsidRPr="00C6449B">
              <w:rPr>
                <w:rFonts w:cs="v5.0.0"/>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rPr>
            </w:pPr>
          </w:p>
        </w:tc>
        <w:tc>
          <w:tcPr>
            <w:tcW w:w="1417" w:type="dxa"/>
          </w:tcPr>
          <w:p w14:paraId="5CE6FB40" w14:textId="77777777" w:rsidR="00CF08D6" w:rsidRPr="00C6449B" w:rsidRDefault="00CF08D6" w:rsidP="00CF08D6">
            <w:pPr>
              <w:pStyle w:val="TAC"/>
              <w:rPr>
                <w:rFonts w:cs="v5.0.0"/>
              </w:rPr>
            </w:pPr>
            <w:r w:rsidRPr="00C6449B">
              <w:rPr>
                <w:rFonts w:cs="v5.0.0"/>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rPr>
            </w:pPr>
          </w:p>
        </w:tc>
        <w:tc>
          <w:tcPr>
            <w:tcW w:w="1417" w:type="dxa"/>
          </w:tcPr>
          <w:p w14:paraId="5CA133FA" w14:textId="77777777" w:rsidR="00CF08D6" w:rsidRPr="00C6449B" w:rsidRDefault="00CF08D6" w:rsidP="00CF08D6">
            <w:pPr>
              <w:pStyle w:val="TAC"/>
              <w:rPr>
                <w:rFonts w:cs="v5.0.0"/>
              </w:rPr>
            </w:pPr>
            <w:r w:rsidRPr="00C6449B">
              <w:rPr>
                <w:rFonts w:cs="v5.0.0"/>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rPr>
            </w:pPr>
            <w:r w:rsidRPr="00C6449B">
              <w:rPr>
                <w:rFonts w:cs="v5.0.0"/>
              </w:rPr>
              <w:t>15</w:t>
            </w:r>
          </w:p>
        </w:tc>
        <w:tc>
          <w:tcPr>
            <w:tcW w:w="1417" w:type="dxa"/>
          </w:tcPr>
          <w:p w14:paraId="528C7240" w14:textId="77777777" w:rsidR="00CF08D6" w:rsidRPr="00C6449B" w:rsidRDefault="00CF08D6" w:rsidP="00CF08D6">
            <w:pPr>
              <w:pStyle w:val="TAC"/>
              <w:rPr>
                <w:rFonts w:cs="v5.0.0"/>
              </w:rPr>
            </w:pPr>
            <w:r w:rsidRPr="00C6449B">
              <w:rPr>
                <w:rFonts w:cs="v5.0.0"/>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rPr>
            </w:pPr>
            <w:r w:rsidRPr="00C6449B">
              <w:rPr>
                <w:rFonts w:cs="v5.0.0"/>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rPr>
            </w:pPr>
          </w:p>
        </w:tc>
        <w:tc>
          <w:tcPr>
            <w:tcW w:w="1417" w:type="dxa"/>
          </w:tcPr>
          <w:p w14:paraId="539FD114" w14:textId="77777777" w:rsidR="00CF08D6" w:rsidRPr="00C6449B" w:rsidRDefault="00CF08D6" w:rsidP="00CF08D6">
            <w:pPr>
              <w:pStyle w:val="TAC"/>
              <w:rPr>
                <w:rFonts w:cs="v5.0.0"/>
              </w:rPr>
            </w:pPr>
            <w:r w:rsidRPr="00C6449B">
              <w:rPr>
                <w:rFonts w:cs="v5.0.0"/>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rPr>
            </w:pPr>
          </w:p>
        </w:tc>
        <w:tc>
          <w:tcPr>
            <w:tcW w:w="1417" w:type="dxa"/>
          </w:tcPr>
          <w:p w14:paraId="24BF7D5E" w14:textId="77777777" w:rsidR="00CF08D6" w:rsidRPr="00C6449B" w:rsidRDefault="00CF08D6" w:rsidP="00CF08D6">
            <w:pPr>
              <w:pStyle w:val="TAC"/>
              <w:rPr>
                <w:rFonts w:cs="v5.0.0"/>
              </w:rPr>
            </w:pPr>
            <w:r w:rsidRPr="00C6449B">
              <w:rPr>
                <w:rFonts w:cs="v5.0.0"/>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rPr>
            </w:pPr>
            <w:r w:rsidRPr="00C6449B">
              <w:rPr>
                <w:rFonts w:cs="v5.0.0"/>
              </w:rPr>
              <w:t>20</w:t>
            </w:r>
          </w:p>
        </w:tc>
        <w:tc>
          <w:tcPr>
            <w:tcW w:w="1417" w:type="dxa"/>
          </w:tcPr>
          <w:p w14:paraId="563A8F90" w14:textId="77777777" w:rsidR="00CF08D6" w:rsidRPr="00C6449B" w:rsidRDefault="00CF08D6" w:rsidP="00CF08D6">
            <w:pPr>
              <w:pStyle w:val="TAC"/>
              <w:rPr>
                <w:rFonts w:cs="v5.0.0"/>
              </w:rPr>
            </w:pPr>
            <w:r w:rsidRPr="00C6449B">
              <w:rPr>
                <w:rFonts w:cs="v5.0.0"/>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rPr>
            </w:pPr>
            <w:r w:rsidRPr="00C6449B">
              <w:rPr>
                <w:rFonts w:cs="v5.0.0"/>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rPr>
            </w:pPr>
          </w:p>
        </w:tc>
        <w:tc>
          <w:tcPr>
            <w:tcW w:w="1417" w:type="dxa"/>
          </w:tcPr>
          <w:p w14:paraId="047F4F02" w14:textId="77777777" w:rsidR="00CF08D6" w:rsidRPr="00C6449B" w:rsidRDefault="00CF08D6" w:rsidP="00CF08D6">
            <w:pPr>
              <w:pStyle w:val="TAC"/>
              <w:rPr>
                <w:rFonts w:cs="v5.0.0"/>
              </w:rPr>
            </w:pPr>
            <w:r w:rsidRPr="00C6449B">
              <w:rPr>
                <w:rFonts w:cs="v5.0.0"/>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rPr>
            </w:pPr>
          </w:p>
        </w:tc>
        <w:tc>
          <w:tcPr>
            <w:tcW w:w="1417" w:type="dxa"/>
          </w:tcPr>
          <w:p w14:paraId="1DAFE447" w14:textId="77777777" w:rsidR="00CF08D6" w:rsidRPr="00C6449B" w:rsidRDefault="00CF08D6" w:rsidP="00CF08D6">
            <w:pPr>
              <w:pStyle w:val="TAC"/>
              <w:rPr>
                <w:rFonts w:cs="v5.0.0"/>
              </w:rPr>
            </w:pPr>
            <w:r w:rsidRPr="00C6449B">
              <w:rPr>
                <w:rFonts w:cs="v5.0.0"/>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rPr>
            </w:pPr>
            <w:r w:rsidRPr="00C6449B">
              <w:rPr>
                <w:rFonts w:cs="v5.0.0"/>
              </w:rPr>
              <w:t>25</w:t>
            </w:r>
          </w:p>
        </w:tc>
        <w:tc>
          <w:tcPr>
            <w:tcW w:w="1417" w:type="dxa"/>
          </w:tcPr>
          <w:p w14:paraId="5E7B9963" w14:textId="77777777" w:rsidR="00CF08D6" w:rsidRPr="00C6449B" w:rsidRDefault="00CF08D6" w:rsidP="00CF08D6">
            <w:pPr>
              <w:pStyle w:val="TAC"/>
              <w:rPr>
                <w:rFonts w:cs="v5.0.0"/>
              </w:rPr>
            </w:pPr>
            <w:r w:rsidRPr="00C6449B">
              <w:rPr>
                <w:rFonts w:cs="v5.0.0"/>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rPr>
            </w:pPr>
            <w:r w:rsidRPr="00C6449B">
              <w:rPr>
                <w:rFonts w:cs="v5.0.0"/>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rPr>
            </w:pPr>
          </w:p>
        </w:tc>
        <w:tc>
          <w:tcPr>
            <w:tcW w:w="1417" w:type="dxa"/>
          </w:tcPr>
          <w:p w14:paraId="7DD20E3C" w14:textId="77777777" w:rsidR="00CF08D6" w:rsidRPr="00C6449B" w:rsidRDefault="00CF08D6" w:rsidP="00CF08D6">
            <w:pPr>
              <w:pStyle w:val="TAC"/>
              <w:rPr>
                <w:rFonts w:cs="v5.0.0"/>
              </w:rPr>
            </w:pPr>
            <w:r w:rsidRPr="00C6449B">
              <w:rPr>
                <w:rFonts w:cs="v5.0.0"/>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rPr>
            </w:pPr>
          </w:p>
        </w:tc>
        <w:tc>
          <w:tcPr>
            <w:tcW w:w="1417" w:type="dxa"/>
          </w:tcPr>
          <w:p w14:paraId="69719EE3" w14:textId="77777777" w:rsidR="00CF08D6" w:rsidRPr="00C6449B" w:rsidRDefault="00CF08D6" w:rsidP="00CF08D6">
            <w:pPr>
              <w:pStyle w:val="TAC"/>
              <w:rPr>
                <w:rFonts w:cs="v5.0.0"/>
              </w:rPr>
            </w:pPr>
            <w:r w:rsidRPr="00C6449B">
              <w:rPr>
                <w:rFonts w:cs="v5.0.0"/>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rPr>
            </w:pPr>
            <w:r w:rsidRPr="00C6449B">
              <w:rPr>
                <w:rFonts w:cs="v5.0.0"/>
              </w:rPr>
              <w:t>30</w:t>
            </w:r>
          </w:p>
        </w:tc>
        <w:tc>
          <w:tcPr>
            <w:tcW w:w="1417" w:type="dxa"/>
          </w:tcPr>
          <w:p w14:paraId="76079103" w14:textId="77777777" w:rsidR="00CF08D6" w:rsidRPr="00C6449B" w:rsidRDefault="00CF08D6" w:rsidP="00CF08D6">
            <w:pPr>
              <w:pStyle w:val="TAC"/>
              <w:rPr>
                <w:rFonts w:cs="v5.0.0"/>
              </w:rPr>
            </w:pPr>
            <w:r w:rsidRPr="00C6449B">
              <w:rPr>
                <w:rFonts w:cs="v5.0.0"/>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rPr>
            </w:pPr>
            <w:r w:rsidRPr="00C6449B">
              <w:rPr>
                <w:rFonts w:cs="v5.0.0"/>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rPr>
            </w:pPr>
          </w:p>
        </w:tc>
        <w:tc>
          <w:tcPr>
            <w:tcW w:w="1417" w:type="dxa"/>
          </w:tcPr>
          <w:p w14:paraId="770EC164" w14:textId="77777777" w:rsidR="00CF08D6" w:rsidRPr="00C6449B" w:rsidRDefault="00CF08D6" w:rsidP="00CF08D6">
            <w:pPr>
              <w:pStyle w:val="TAC"/>
              <w:rPr>
                <w:rFonts w:cs="v5.0.0"/>
              </w:rPr>
            </w:pPr>
            <w:r w:rsidRPr="00C6449B">
              <w:rPr>
                <w:rFonts w:cs="v5.0.0"/>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rPr>
            </w:pPr>
          </w:p>
        </w:tc>
        <w:tc>
          <w:tcPr>
            <w:tcW w:w="1417" w:type="dxa"/>
          </w:tcPr>
          <w:p w14:paraId="3182C1B6" w14:textId="77777777" w:rsidR="00CF08D6" w:rsidRPr="00C6449B" w:rsidRDefault="00CF08D6" w:rsidP="00CF08D6">
            <w:pPr>
              <w:pStyle w:val="TAC"/>
              <w:rPr>
                <w:rFonts w:cs="v5.0.0"/>
              </w:rPr>
            </w:pPr>
            <w:r w:rsidRPr="00C6449B">
              <w:rPr>
                <w:rFonts w:cs="v5.0.0"/>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rPr>
            </w:pPr>
            <w:r w:rsidRPr="00C6449B">
              <w:rPr>
                <w:rFonts w:cs="v5.0.0"/>
              </w:rPr>
              <w:t>40</w:t>
            </w:r>
          </w:p>
        </w:tc>
        <w:tc>
          <w:tcPr>
            <w:tcW w:w="1417" w:type="dxa"/>
          </w:tcPr>
          <w:p w14:paraId="07AD27FC" w14:textId="77777777" w:rsidR="00CF08D6" w:rsidRPr="00C6449B" w:rsidRDefault="00CF08D6" w:rsidP="00CF08D6">
            <w:pPr>
              <w:pStyle w:val="TAC"/>
              <w:rPr>
                <w:rFonts w:cs="v5.0.0"/>
              </w:rPr>
            </w:pPr>
            <w:r w:rsidRPr="00C6449B">
              <w:rPr>
                <w:rFonts w:cs="v5.0.0"/>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rPr>
            </w:pPr>
            <w:r w:rsidRPr="00C6449B">
              <w:rPr>
                <w:rFonts w:cs="v5.0.0"/>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rPr>
            </w:pPr>
          </w:p>
        </w:tc>
        <w:tc>
          <w:tcPr>
            <w:tcW w:w="1417" w:type="dxa"/>
          </w:tcPr>
          <w:p w14:paraId="402A31A2" w14:textId="77777777" w:rsidR="00CF08D6" w:rsidRPr="00C6449B" w:rsidRDefault="00CF08D6" w:rsidP="00CF08D6">
            <w:pPr>
              <w:pStyle w:val="TAC"/>
              <w:rPr>
                <w:rFonts w:cs="v5.0.0"/>
              </w:rPr>
            </w:pPr>
            <w:r w:rsidRPr="00C6449B">
              <w:rPr>
                <w:rFonts w:cs="v5.0.0"/>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rPr>
            </w:pPr>
          </w:p>
        </w:tc>
        <w:tc>
          <w:tcPr>
            <w:tcW w:w="1417" w:type="dxa"/>
          </w:tcPr>
          <w:p w14:paraId="12BFF84A" w14:textId="77777777" w:rsidR="00CF08D6" w:rsidRPr="00C6449B" w:rsidRDefault="00CF08D6" w:rsidP="00CF08D6">
            <w:pPr>
              <w:pStyle w:val="TAC"/>
              <w:rPr>
                <w:rFonts w:cs="v5.0.0"/>
              </w:rPr>
            </w:pPr>
            <w:r w:rsidRPr="00C6449B">
              <w:rPr>
                <w:rFonts w:cs="v5.0.0"/>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rPr>
            </w:pPr>
            <w:r w:rsidRPr="00C6449B">
              <w:rPr>
                <w:rFonts w:cs="v5.0.0"/>
              </w:rPr>
              <w:t>50</w:t>
            </w:r>
          </w:p>
        </w:tc>
        <w:tc>
          <w:tcPr>
            <w:tcW w:w="1417" w:type="dxa"/>
          </w:tcPr>
          <w:p w14:paraId="27A9D166" w14:textId="77777777" w:rsidR="00CE6E84" w:rsidRPr="00C6449B" w:rsidRDefault="00CE6E84" w:rsidP="00CE6E84">
            <w:pPr>
              <w:pStyle w:val="TAC"/>
              <w:rPr>
                <w:rFonts w:cs="v5.0.0"/>
              </w:rPr>
            </w:pPr>
            <w:r w:rsidRPr="00C6449B">
              <w:rPr>
                <w:rFonts w:cs="v5.0.0"/>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rPr>
            </w:pPr>
            <w:r w:rsidRPr="00C6449B">
              <w:rPr>
                <w:rFonts w:cs="v5.0.0"/>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rPr>
            </w:pPr>
          </w:p>
        </w:tc>
        <w:tc>
          <w:tcPr>
            <w:tcW w:w="1417" w:type="dxa"/>
          </w:tcPr>
          <w:p w14:paraId="23F98FFD" w14:textId="77777777" w:rsidR="00CE6E84" w:rsidRPr="00C6449B" w:rsidRDefault="00CE6E84" w:rsidP="00CE6E84">
            <w:pPr>
              <w:pStyle w:val="TAC"/>
              <w:rPr>
                <w:rFonts w:cs="v5.0.0"/>
              </w:rPr>
            </w:pPr>
            <w:r w:rsidRPr="00C6449B">
              <w:rPr>
                <w:rFonts w:cs="v5.0.0"/>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rPr>
            </w:pPr>
          </w:p>
        </w:tc>
        <w:tc>
          <w:tcPr>
            <w:tcW w:w="1417" w:type="dxa"/>
          </w:tcPr>
          <w:p w14:paraId="669F5B55" w14:textId="77777777" w:rsidR="00CE6E84" w:rsidRPr="00C6449B" w:rsidRDefault="00CE6E84" w:rsidP="00CE6E84">
            <w:pPr>
              <w:pStyle w:val="TAC"/>
              <w:rPr>
                <w:rFonts w:cs="v5.0.0"/>
              </w:rPr>
            </w:pPr>
            <w:r w:rsidRPr="00C6449B">
              <w:rPr>
                <w:rFonts w:cs="v5.0.0"/>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rPr>
            </w:pPr>
            <w:r w:rsidRPr="00C6449B">
              <w:rPr>
                <w:rFonts w:cs="v5.0.0"/>
              </w:rPr>
              <w:t>60</w:t>
            </w:r>
          </w:p>
        </w:tc>
        <w:tc>
          <w:tcPr>
            <w:tcW w:w="1417" w:type="dxa"/>
          </w:tcPr>
          <w:p w14:paraId="7FE84F43" w14:textId="77777777" w:rsidR="00CE6E84" w:rsidRPr="00C6449B" w:rsidRDefault="00CE6E84" w:rsidP="00CE6E84">
            <w:pPr>
              <w:pStyle w:val="TAC"/>
              <w:rPr>
                <w:rFonts w:cs="v5.0.0"/>
              </w:rPr>
            </w:pPr>
            <w:r w:rsidRPr="00C6449B">
              <w:rPr>
                <w:rFonts w:cs="v5.0.0"/>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rPr>
            </w:pPr>
            <w:r w:rsidRPr="00C6449B">
              <w:rPr>
                <w:rFonts w:cs="v5.0.0"/>
              </w:rPr>
              <w:t>-63.3</w:t>
            </w:r>
          </w:p>
        </w:tc>
        <w:tc>
          <w:tcPr>
            <w:tcW w:w="1417" w:type="dxa"/>
            <w:vMerge w:val="restart"/>
            <w:vAlign w:val="center"/>
          </w:tcPr>
          <w:p w14:paraId="675D1854" w14:textId="77777777" w:rsidR="00CE6E84" w:rsidRPr="00C6449B" w:rsidRDefault="00CE6E84" w:rsidP="00CE6E84">
            <w:pPr>
              <w:pStyle w:val="TAC"/>
              <w:rPr>
                <w:rFonts w:cs="v5.0.0"/>
              </w:rPr>
            </w:pPr>
            <w:r w:rsidRPr="00C6449B">
              <w:rPr>
                <w:rFonts w:cs="v5.0.0"/>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rPr>
            </w:pPr>
          </w:p>
        </w:tc>
        <w:tc>
          <w:tcPr>
            <w:tcW w:w="1417" w:type="dxa"/>
          </w:tcPr>
          <w:p w14:paraId="4BF8A57B" w14:textId="77777777" w:rsidR="00CE6E84" w:rsidRPr="00C6449B" w:rsidRDefault="00CE6E84" w:rsidP="00CE6E84">
            <w:pPr>
              <w:pStyle w:val="TAC"/>
              <w:rPr>
                <w:rFonts w:cs="v5.0.0"/>
              </w:rPr>
            </w:pPr>
            <w:r w:rsidRPr="00C6449B">
              <w:rPr>
                <w:rFonts w:cs="v5.0.0"/>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rPr>
            </w:pPr>
            <w:r w:rsidRPr="00C6449B">
              <w:rPr>
                <w:rFonts w:cs="v5.0.0"/>
              </w:rPr>
              <w:t>70</w:t>
            </w:r>
          </w:p>
        </w:tc>
        <w:tc>
          <w:tcPr>
            <w:tcW w:w="1417" w:type="dxa"/>
          </w:tcPr>
          <w:p w14:paraId="7DA5F3F8" w14:textId="77777777" w:rsidR="00CE6E84" w:rsidRPr="00C6449B" w:rsidRDefault="00CE6E84" w:rsidP="00CE6E84">
            <w:pPr>
              <w:pStyle w:val="TAC"/>
              <w:rPr>
                <w:rFonts w:cs="v5.0.0"/>
              </w:rPr>
            </w:pPr>
            <w:r w:rsidRPr="00C6449B">
              <w:rPr>
                <w:rFonts w:cs="v5.0.0"/>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rPr>
            </w:pPr>
            <w:r w:rsidRPr="00C6449B">
              <w:rPr>
                <w:rFonts w:cs="v5.0.0"/>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rPr>
            </w:pPr>
            <w:r w:rsidRPr="00C6449B">
              <w:rPr>
                <w:rFonts w:cs="v5.0.0"/>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rPr>
            </w:pPr>
          </w:p>
        </w:tc>
        <w:tc>
          <w:tcPr>
            <w:tcW w:w="1417" w:type="dxa"/>
          </w:tcPr>
          <w:p w14:paraId="3F4C4FB6" w14:textId="77777777" w:rsidR="00CE6E84" w:rsidRPr="00C6449B" w:rsidRDefault="00CE6E84" w:rsidP="00CE6E84">
            <w:pPr>
              <w:pStyle w:val="TAC"/>
              <w:rPr>
                <w:rFonts w:cs="v5.0.0"/>
              </w:rPr>
            </w:pPr>
            <w:r w:rsidRPr="00C6449B">
              <w:rPr>
                <w:rFonts w:cs="v5.0.0"/>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rPr>
            </w:pPr>
            <w:r w:rsidRPr="00C6449B">
              <w:rPr>
                <w:rFonts w:cs="v5.0.0"/>
              </w:rPr>
              <w:t>80</w:t>
            </w:r>
          </w:p>
        </w:tc>
        <w:tc>
          <w:tcPr>
            <w:tcW w:w="1417" w:type="dxa"/>
          </w:tcPr>
          <w:p w14:paraId="209B64E2" w14:textId="77777777" w:rsidR="00CE6E84" w:rsidRPr="00C6449B" w:rsidRDefault="00CE6E84" w:rsidP="00CE6E84">
            <w:pPr>
              <w:pStyle w:val="TAC"/>
              <w:rPr>
                <w:rFonts w:cs="v5.0.0"/>
              </w:rPr>
            </w:pPr>
            <w:r w:rsidRPr="00C6449B">
              <w:rPr>
                <w:rFonts w:cs="v5.0.0"/>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rPr>
              <w:t>-62.1</w:t>
            </w:r>
          </w:p>
        </w:tc>
        <w:tc>
          <w:tcPr>
            <w:tcW w:w="1417" w:type="dxa"/>
            <w:vMerge w:val="restart"/>
            <w:vAlign w:val="center"/>
          </w:tcPr>
          <w:p w14:paraId="5EB7D035" w14:textId="77777777" w:rsidR="00CE6E84" w:rsidRPr="00C6449B" w:rsidRDefault="00CE6E84" w:rsidP="00CE6E84">
            <w:pPr>
              <w:pStyle w:val="TAC"/>
              <w:rPr>
                <w:rFonts w:cs="v5.0.0"/>
              </w:rPr>
            </w:pPr>
            <w:r w:rsidRPr="00C6449B">
              <w:rPr>
                <w:rFonts w:cs="v5.0.0"/>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rPr>
            </w:pPr>
          </w:p>
        </w:tc>
        <w:tc>
          <w:tcPr>
            <w:tcW w:w="1417" w:type="dxa"/>
          </w:tcPr>
          <w:p w14:paraId="08A2FA58" w14:textId="77777777" w:rsidR="00CE6E84" w:rsidRPr="00C6449B" w:rsidRDefault="00CE6E84" w:rsidP="00CE6E84">
            <w:pPr>
              <w:pStyle w:val="TAC"/>
              <w:rPr>
                <w:rFonts w:cs="v5.0.0"/>
              </w:rPr>
            </w:pPr>
            <w:r w:rsidRPr="00C6449B">
              <w:rPr>
                <w:rFonts w:cs="v5.0.0"/>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rPr>
            </w:pPr>
            <w:r w:rsidRPr="00C6449B">
              <w:rPr>
                <w:rFonts w:cs="v5.0.0"/>
              </w:rPr>
              <w:t>90</w:t>
            </w:r>
          </w:p>
        </w:tc>
        <w:tc>
          <w:tcPr>
            <w:tcW w:w="1417" w:type="dxa"/>
          </w:tcPr>
          <w:p w14:paraId="32A36935" w14:textId="77777777" w:rsidR="00CE6E84" w:rsidRPr="00C6449B" w:rsidRDefault="00CE6E84" w:rsidP="00CE6E84">
            <w:pPr>
              <w:pStyle w:val="TAC"/>
              <w:rPr>
                <w:rFonts w:cs="v5.0.0"/>
              </w:rPr>
            </w:pPr>
            <w:r w:rsidRPr="00C6449B">
              <w:rPr>
                <w:rFonts w:cs="v5.0.0"/>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rPr>
            </w:pPr>
            <w:r w:rsidRPr="00C6449B">
              <w:rPr>
                <w:rFonts w:cs="v5.0.0"/>
              </w:rPr>
              <w:t>-61.5</w:t>
            </w:r>
          </w:p>
        </w:tc>
        <w:tc>
          <w:tcPr>
            <w:tcW w:w="1417" w:type="dxa"/>
            <w:vMerge w:val="restart"/>
            <w:vAlign w:val="center"/>
          </w:tcPr>
          <w:p w14:paraId="5BF2A581" w14:textId="77777777" w:rsidR="00CE6E84" w:rsidRPr="00C6449B" w:rsidRDefault="00CE6E84" w:rsidP="00CE6E84">
            <w:pPr>
              <w:pStyle w:val="TAC"/>
              <w:rPr>
                <w:rFonts w:cs="v5.0.0"/>
              </w:rPr>
            </w:pPr>
            <w:r w:rsidRPr="00C6449B">
              <w:rPr>
                <w:rFonts w:cs="v5.0.0"/>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rPr>
            </w:pPr>
          </w:p>
        </w:tc>
        <w:tc>
          <w:tcPr>
            <w:tcW w:w="1417" w:type="dxa"/>
          </w:tcPr>
          <w:p w14:paraId="1DEFC4D7" w14:textId="77777777" w:rsidR="00CE6E84" w:rsidRPr="00C6449B" w:rsidRDefault="00CE6E84" w:rsidP="00CE6E84">
            <w:pPr>
              <w:pStyle w:val="TAC"/>
              <w:rPr>
                <w:rFonts w:cs="v5.0.0"/>
              </w:rPr>
            </w:pPr>
            <w:r w:rsidRPr="00C6449B">
              <w:rPr>
                <w:rFonts w:cs="v5.0.0"/>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rPr>
            </w:pPr>
            <w:r w:rsidRPr="00C6449B">
              <w:rPr>
                <w:rFonts w:cs="v5.0.0"/>
              </w:rPr>
              <w:t>100</w:t>
            </w:r>
          </w:p>
        </w:tc>
        <w:tc>
          <w:tcPr>
            <w:tcW w:w="1417" w:type="dxa"/>
          </w:tcPr>
          <w:p w14:paraId="1C951C4A" w14:textId="77777777" w:rsidR="00CE6E84" w:rsidRPr="00C6449B" w:rsidRDefault="00CE6E84" w:rsidP="00CE6E84">
            <w:pPr>
              <w:pStyle w:val="TAC"/>
              <w:rPr>
                <w:rFonts w:cs="v5.0.0"/>
              </w:rPr>
            </w:pPr>
            <w:r w:rsidRPr="00C6449B">
              <w:rPr>
                <w:rFonts w:cs="v5.0.0"/>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rPr>
            </w:pPr>
            <w:r w:rsidRPr="00C6449B">
              <w:rPr>
                <w:rFonts w:cs="v5.0.0"/>
              </w:rPr>
              <w:t>-61.1</w:t>
            </w:r>
          </w:p>
        </w:tc>
        <w:tc>
          <w:tcPr>
            <w:tcW w:w="1417" w:type="dxa"/>
            <w:vMerge w:val="restart"/>
            <w:vAlign w:val="center"/>
          </w:tcPr>
          <w:p w14:paraId="0B7954CD" w14:textId="77777777" w:rsidR="00CE6E84" w:rsidRPr="00C6449B" w:rsidRDefault="00CE6E84" w:rsidP="00CE6E84">
            <w:pPr>
              <w:pStyle w:val="TAC"/>
              <w:rPr>
                <w:rFonts w:cs="v5.0.0"/>
              </w:rPr>
            </w:pPr>
            <w:r w:rsidRPr="00C6449B">
              <w:rPr>
                <w:rFonts w:cs="v5.0.0"/>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rPr>
            </w:pPr>
          </w:p>
        </w:tc>
        <w:tc>
          <w:tcPr>
            <w:tcW w:w="1417" w:type="dxa"/>
          </w:tcPr>
          <w:p w14:paraId="0205AB6F" w14:textId="77777777" w:rsidR="00CF08D6" w:rsidRPr="00C6449B" w:rsidRDefault="00CF08D6" w:rsidP="00CF08D6">
            <w:pPr>
              <w:pStyle w:val="TAC"/>
              <w:rPr>
                <w:rFonts w:cs="v5.0.0"/>
              </w:rPr>
            </w:pPr>
            <w:r w:rsidRPr="00C6449B">
              <w:rPr>
                <w:rFonts w:cs="v5.0.0"/>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rPr>
            </w:pPr>
          </w:p>
        </w:tc>
        <w:tc>
          <w:tcPr>
            <w:tcW w:w="1417" w:type="dxa"/>
            <w:vMerge/>
          </w:tcPr>
          <w:p w14:paraId="4B23223E" w14:textId="77777777" w:rsidR="00CF08D6" w:rsidRPr="00C6449B" w:rsidRDefault="00CF08D6" w:rsidP="00CF08D6">
            <w:pPr>
              <w:pStyle w:val="TAC"/>
              <w:rPr>
                <w:rFonts w:cs="v5.0.0"/>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2521" w:name="_Toc13079694"/>
      <w:bookmarkStart w:id="2522" w:name="_Toc29811182"/>
      <w:bookmarkStart w:id="2523" w:name="_Toc29811633"/>
      <w:bookmarkStart w:id="2524" w:name="_Toc37268137"/>
      <w:bookmarkStart w:id="2525" w:name="_Toc37268588"/>
      <w:bookmarkStart w:id="2526" w:name="_Toc45893236"/>
      <w:bookmarkStart w:id="2527" w:name="_Toc53177400"/>
      <w:bookmarkStart w:id="2528" w:name="_Toc53177852"/>
      <w:bookmarkStart w:id="2529" w:name="_Toc61176486"/>
      <w:bookmarkStart w:id="2530" w:name="_Toc67916309"/>
      <w:bookmarkStart w:id="2531" w:name="_Toc74670527"/>
      <w:bookmarkStart w:id="2532" w:name="_Toc76542562"/>
      <w:bookmarkStart w:id="2533" w:name="_Toc82626494"/>
      <w:bookmarkStart w:id="2534" w:name="_Toc90414460"/>
      <w:bookmarkStart w:id="2535" w:name="_Toc106769549"/>
      <w:bookmarkStart w:id="2536" w:name="_Toc115184798"/>
      <w:bookmarkStart w:id="2537" w:name="_Toc138839300"/>
      <w:bookmarkStart w:id="2538" w:name="_Toc138932663"/>
      <w:bookmarkStart w:id="2539" w:name="_Toc138933116"/>
      <w:r w:rsidRPr="00C6449B">
        <w:t>7.4</w:t>
      </w:r>
      <w:r w:rsidRPr="00C6449B">
        <w:tab/>
        <w:t>In-band selectivity and blocking</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05DBDD40" w14:textId="77777777" w:rsidR="00CF08D6" w:rsidRPr="00C6449B" w:rsidRDefault="00CF08D6" w:rsidP="00CF08D6">
      <w:pPr>
        <w:pStyle w:val="Heading3"/>
      </w:pPr>
      <w:bookmarkStart w:id="2540" w:name="_Toc13079695"/>
      <w:bookmarkStart w:id="2541" w:name="_Toc29811183"/>
      <w:bookmarkStart w:id="2542" w:name="_Toc29811634"/>
      <w:bookmarkStart w:id="2543" w:name="_Toc37268138"/>
      <w:bookmarkStart w:id="2544" w:name="_Toc37268589"/>
      <w:bookmarkStart w:id="2545" w:name="_Toc45893237"/>
      <w:bookmarkStart w:id="2546" w:name="_Toc53177401"/>
      <w:bookmarkStart w:id="2547" w:name="_Toc53177853"/>
      <w:bookmarkStart w:id="2548" w:name="_Toc61176487"/>
      <w:bookmarkStart w:id="2549" w:name="_Toc67916310"/>
      <w:bookmarkStart w:id="2550" w:name="_Toc74670528"/>
      <w:bookmarkStart w:id="2551" w:name="_Toc76542563"/>
      <w:bookmarkStart w:id="2552" w:name="_Toc82626495"/>
      <w:bookmarkStart w:id="2553" w:name="_Toc90414461"/>
      <w:bookmarkStart w:id="2554" w:name="_Toc106769550"/>
      <w:bookmarkStart w:id="2555" w:name="_Toc115184799"/>
      <w:bookmarkStart w:id="2556" w:name="_Toc138839301"/>
      <w:bookmarkStart w:id="2557" w:name="_Toc138932664"/>
      <w:bookmarkStart w:id="2558" w:name="_Toc138933117"/>
      <w:r w:rsidRPr="00C6449B">
        <w:t>7.4.1</w:t>
      </w:r>
      <w:r w:rsidRPr="00C6449B">
        <w:tab/>
        <w:t>Adjacent Channel Selectivity (ACS)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5EC3A6D5" w14:textId="77777777" w:rsidR="00CF08D6" w:rsidRPr="00C6449B" w:rsidRDefault="00CF08D6" w:rsidP="00CF08D6">
      <w:pPr>
        <w:pStyle w:val="Heading4"/>
        <w:rPr>
          <w:rFonts w:eastAsia="SimSun"/>
        </w:rPr>
      </w:pPr>
      <w:bookmarkStart w:id="2559" w:name="_Toc13079696"/>
      <w:bookmarkStart w:id="2560" w:name="_Toc29811184"/>
      <w:bookmarkStart w:id="2561" w:name="_Toc29811635"/>
      <w:bookmarkStart w:id="2562" w:name="_Toc37268139"/>
      <w:bookmarkStart w:id="2563" w:name="_Toc37268590"/>
      <w:bookmarkStart w:id="2564" w:name="_Toc45893238"/>
      <w:bookmarkStart w:id="2565" w:name="_Toc53177402"/>
      <w:bookmarkStart w:id="2566" w:name="_Toc53177854"/>
      <w:bookmarkStart w:id="2567" w:name="_Toc61176488"/>
      <w:bookmarkStart w:id="2568" w:name="_Toc67916311"/>
      <w:bookmarkStart w:id="2569" w:name="_Toc74670529"/>
      <w:bookmarkStart w:id="2570" w:name="_Toc76542564"/>
      <w:bookmarkStart w:id="2571" w:name="_Toc82626496"/>
      <w:bookmarkStart w:id="2572" w:name="_Toc90414462"/>
      <w:bookmarkStart w:id="2573" w:name="_Toc106769551"/>
      <w:bookmarkStart w:id="2574" w:name="_Toc115184800"/>
      <w:bookmarkStart w:id="2575" w:name="_Toc138839302"/>
      <w:bookmarkStart w:id="2576" w:name="_Toc138932665"/>
      <w:bookmarkStart w:id="2577" w:name="_Toc138933118"/>
      <w:r w:rsidRPr="00C6449B">
        <w:rPr>
          <w:rFonts w:eastAsia="SimSun"/>
        </w:rPr>
        <w:t>7.4.1.1</w:t>
      </w:r>
      <w:r w:rsidRPr="00C6449B">
        <w:tab/>
        <w:t>General</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2578" w:name="_Toc13079697"/>
      <w:bookmarkStart w:id="2579" w:name="_Toc29811185"/>
      <w:bookmarkStart w:id="2580" w:name="_Toc29811636"/>
      <w:bookmarkStart w:id="2581" w:name="_Toc37268140"/>
      <w:bookmarkStart w:id="2582" w:name="_Toc37268591"/>
      <w:bookmarkStart w:id="2583" w:name="_Toc45893239"/>
      <w:bookmarkStart w:id="2584" w:name="_Toc53177403"/>
      <w:bookmarkStart w:id="2585" w:name="_Toc53177855"/>
      <w:bookmarkStart w:id="2586" w:name="_Toc61176489"/>
      <w:bookmarkStart w:id="2587" w:name="_Toc67916312"/>
      <w:bookmarkStart w:id="2588" w:name="_Toc74670530"/>
      <w:bookmarkStart w:id="2589" w:name="_Toc76542565"/>
      <w:bookmarkStart w:id="2590" w:name="_Toc82626497"/>
      <w:bookmarkStart w:id="2591" w:name="_Toc90414463"/>
      <w:bookmarkStart w:id="2592" w:name="_Toc106769552"/>
      <w:bookmarkStart w:id="2593" w:name="_Toc115184801"/>
      <w:bookmarkStart w:id="2594" w:name="_Toc138839303"/>
      <w:bookmarkStart w:id="2595" w:name="_Toc138932666"/>
      <w:bookmarkStart w:id="2596" w:name="_Toc138933119"/>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3EBA51F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0CE646A6" w14:textId="77777777" w:rsidR="00CF08D6" w:rsidRPr="00C6449B" w:rsidRDefault="00CF08D6" w:rsidP="00CF08D6">
      <w:pPr>
        <w:rPr>
          <w:rFonts w:eastAsia="Osaka"/>
        </w:rPr>
      </w:pPr>
      <w:r w:rsidRPr="00C6449B">
        <w:t xml:space="preserve">For BS, the wanted and the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are specified</w:t>
      </w:r>
      <w:r w:rsidRPr="00C6449B">
        <w:rPr>
          <w:rFonts w:eastAsia="Osaka"/>
        </w:rPr>
        <w:t xml:space="preserve"> in table </w:t>
      </w:r>
      <w:r w:rsidRPr="00C6449B">
        <w:rPr>
          <w:rFonts w:eastAsia="SimSun" w:cs="v5.0.0"/>
        </w:rPr>
        <w:t>7.4.1.2</w:t>
      </w:r>
      <w:r w:rsidRPr="00C6449B">
        <w:rPr>
          <w:rFonts w:eastAsia="Osaka"/>
        </w:rPr>
        <w:t>-</w:t>
      </w:r>
      <w:r w:rsidRPr="00C6449B">
        <w:rPr>
          <w:rFonts w:eastAsia="SimSun"/>
        </w:rPr>
        <w:t>1</w:t>
      </w:r>
      <w:r w:rsidRPr="00C6449B">
        <w:rPr>
          <w:rFonts w:eastAsia="Osaka"/>
        </w:rPr>
        <w:t xml:space="preserve"> </w:t>
      </w:r>
      <w:r w:rsidRPr="00C6449B">
        <w:rPr>
          <w:rFonts w:eastAsia="SimSu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t xml:space="preserve">or </w:t>
      </w:r>
      <w:r w:rsidRPr="00C6449B">
        <w:rPr>
          <w:i/>
        </w:rPr>
        <w:t>Radio Bandwidth</w:t>
      </w:r>
      <w:r w:rsidRPr="00C6449B">
        <w:t xml:space="preserve"> </w:t>
      </w:r>
      <w:r w:rsidRPr="00C6449B">
        <w:rPr>
          <w:rFonts w:eastAsia="Osaka"/>
        </w:rPr>
        <w:t>edges.</w:t>
      </w:r>
    </w:p>
    <w:p w14:paraId="6640FCCB" w14:textId="5277400D" w:rsidR="00CF08D6" w:rsidRPr="00C6449B" w:rsidRDefault="00CF08D6" w:rsidP="00CF08D6">
      <w:pPr>
        <w:rPr>
          <w:rFonts w:eastAsia="SimSu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59C293B9" w14:textId="77777777" w:rsidR="00CF08D6" w:rsidRPr="00C6449B" w:rsidRDefault="00CF08D6" w:rsidP="00CF08D6">
      <w:pPr>
        <w:pStyle w:val="TH"/>
        <w:rPr>
          <w:rFonts w:eastAsia="SimSun"/>
        </w:rPr>
      </w:pPr>
      <w:r w:rsidRPr="00C6449B">
        <w:t xml:space="preserve">Table </w:t>
      </w:r>
      <w:r w:rsidRPr="00C6449B">
        <w:rPr>
          <w:rFonts w:eastAsia="SimSun"/>
        </w:rPr>
        <w:t>7.4.1.2</w:t>
      </w:r>
      <w:r w:rsidRPr="00C6449B">
        <w:t>-</w:t>
      </w:r>
      <w:r w:rsidRPr="00C6449B">
        <w:rPr>
          <w:rFonts w:eastAsia="SimSun"/>
        </w:rPr>
        <w:t>1</w:t>
      </w:r>
      <w:r w:rsidRPr="00C6449B">
        <w:t>: Base station A</w:t>
      </w:r>
      <w:r w:rsidRPr="00C6449B">
        <w:rPr>
          <w:rFonts w:eastAsia="SimSu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 xml:space="preserve">5, 10, 15, 20, </w:t>
            </w:r>
            <w:r w:rsidRPr="00C6449B">
              <w:rPr>
                <w:rFonts w:eastAsia="SimSun"/>
              </w:rPr>
              <w:br/>
              <w:t xml:space="preserve">25, 30, 40, 50, 60, 70, 80, 90, 100  </w:t>
            </w:r>
            <w:r w:rsidRPr="00C6449B">
              <w:rPr>
                <w:rFonts w:eastAsia="SimSu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rPr>
            </w:pPr>
            <w:r w:rsidRPr="00C6449B">
              <w:rPr>
                <w:rFonts w:eastAsia="SimSun"/>
              </w:rPr>
              <w:t>Wide Area BS: -52</w:t>
            </w:r>
          </w:p>
          <w:p w14:paraId="2CF1F262" w14:textId="77777777" w:rsidR="00F8758A" w:rsidRPr="00C6449B" w:rsidRDefault="00F8758A" w:rsidP="00F8758A">
            <w:pPr>
              <w:pStyle w:val="TAC"/>
              <w:tabs>
                <w:tab w:val="left" w:pos="540"/>
                <w:tab w:val="left" w:pos="1260"/>
                <w:tab w:val="left" w:pos="1800"/>
              </w:tabs>
              <w:rPr>
                <w:rFonts w:eastAsia="SimSun"/>
              </w:rPr>
            </w:pPr>
            <w:r w:rsidRPr="00C6449B">
              <w:rPr>
                <w:rFonts w:eastAsia="SimSun"/>
              </w:rPr>
              <w:t>Medium Range BS: -47</w:t>
            </w:r>
          </w:p>
          <w:p w14:paraId="2A824949" w14:textId="58EC53AB" w:rsidR="00CF08D6" w:rsidRPr="00C6449B" w:rsidRDefault="00F8758A" w:rsidP="00F8758A">
            <w:pPr>
              <w:pStyle w:val="TAC"/>
              <w:tabs>
                <w:tab w:val="left" w:pos="540"/>
                <w:tab w:val="left" w:pos="1260"/>
                <w:tab w:val="left" w:pos="1800"/>
              </w:tabs>
              <w:rPr>
                <w:rFonts w:eastAsia="SimSun"/>
              </w:rPr>
            </w:pPr>
            <w:r w:rsidRPr="00C6449B">
              <w:rPr>
                <w:rFonts w:eastAsia="SimSu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104F45DA" w14:textId="77777777" w:rsidR="00CF08D6" w:rsidRPr="00C6449B" w:rsidRDefault="00CF08D6" w:rsidP="00CF08D6">
            <w:pPr>
              <w:pStyle w:val="TAN"/>
              <w:rPr>
                <w:rFonts w:eastAsia="SimSun"/>
              </w:rPr>
            </w:pPr>
            <w:r w:rsidRPr="00C6449B">
              <w:rPr>
                <w:rFonts w:eastAsia="SimSun"/>
              </w:rPr>
              <w:t>NOTE 2:</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7.2.2-3</w:t>
            </w:r>
          </w:p>
        </w:tc>
      </w:tr>
    </w:tbl>
    <w:p w14:paraId="06032851" w14:textId="77777777" w:rsidR="00CF08D6" w:rsidRPr="00C6449B" w:rsidRDefault="00CF08D6" w:rsidP="00CF08D6">
      <w:pPr>
        <w:rPr>
          <w:rFonts w:eastAsia="SimSun"/>
        </w:rPr>
      </w:pPr>
    </w:p>
    <w:p w14:paraId="422E5084" w14:textId="77777777" w:rsidR="00CF08D6" w:rsidRPr="00C6449B" w:rsidRDefault="00CF08D6" w:rsidP="00CF08D6">
      <w:pPr>
        <w:pStyle w:val="TH"/>
      </w:pPr>
      <w:r w:rsidRPr="00C6449B">
        <w:t xml:space="preserve">Table </w:t>
      </w:r>
      <w:r w:rsidRPr="00C6449B">
        <w:rPr>
          <w:rFonts w:eastAsia="SimSun"/>
        </w:rPr>
        <w:t>7.4.1.2</w:t>
      </w:r>
      <w:r w:rsidRPr="00C6449B">
        <w:t>-</w:t>
      </w:r>
      <w:r w:rsidRPr="00C6449B">
        <w:rPr>
          <w:rFonts w:eastAsia="SimSun"/>
        </w:rPr>
        <w:t>2</w:t>
      </w:r>
      <w:r w:rsidRPr="00C6449B">
        <w:t>: Base Station A</w:t>
      </w:r>
      <w:r w:rsidRPr="00C6449B">
        <w:rPr>
          <w:rFonts w:eastAsia="SimSu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rPr>
            </w:pPr>
            <w:bookmarkStart w:id="2597"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rPr>
            </w:pPr>
            <w:r w:rsidRPr="00C6449B">
              <w:rPr>
                <w:rFonts w:eastAsia="SimSun"/>
              </w:rPr>
              <w:t>5</w:t>
            </w:r>
          </w:p>
        </w:tc>
        <w:tc>
          <w:tcPr>
            <w:tcW w:w="2646" w:type="dxa"/>
            <w:shd w:val="clear" w:color="auto" w:fill="auto"/>
          </w:tcPr>
          <w:p w14:paraId="61EBBF04" w14:textId="77777777" w:rsidR="00CF08D6" w:rsidRPr="00C6449B" w:rsidRDefault="00CF08D6" w:rsidP="00CF08D6">
            <w:pPr>
              <w:pStyle w:val="TAC"/>
              <w:rPr>
                <w:rFonts w:eastAsia="SimSun"/>
              </w:rPr>
            </w:pPr>
            <w:r w:rsidRPr="00C6449B">
              <w:rPr>
                <w:rFonts w:cs="Arial"/>
              </w:rPr>
              <w:t>±</w:t>
            </w:r>
            <w:r w:rsidRPr="00C6449B">
              <w:rPr>
                <w:rFonts w:eastAsia="SimSu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rPr>
              <w:t>NR</w:t>
            </w:r>
            <w:r w:rsidRPr="00C6449B">
              <w:rPr>
                <w:lang w:val="en-US"/>
              </w:rPr>
              <w:t xml:space="preserve"> signal</w:t>
            </w:r>
          </w:p>
          <w:p w14:paraId="623652B8" w14:textId="77777777" w:rsidR="00CF08D6" w:rsidRPr="00C6449B" w:rsidRDefault="00CF08D6" w:rsidP="00CF08D6">
            <w:pPr>
              <w:pStyle w:val="TAC"/>
              <w:rPr>
                <w:rFonts w:eastAsia="SimSun"/>
                <w:lang w:val="sv-SE"/>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rPr>
            </w:pPr>
            <w:r w:rsidRPr="00C6449B">
              <w:rPr>
                <w:rFonts w:eastAsia="SimSun"/>
              </w:rPr>
              <w:t>10</w:t>
            </w:r>
          </w:p>
        </w:tc>
        <w:tc>
          <w:tcPr>
            <w:tcW w:w="2646" w:type="dxa"/>
            <w:shd w:val="clear" w:color="auto" w:fill="auto"/>
          </w:tcPr>
          <w:p w14:paraId="76D102F9" w14:textId="77777777" w:rsidR="00CF08D6" w:rsidRPr="00C6449B" w:rsidRDefault="00CF08D6" w:rsidP="00CF08D6">
            <w:pPr>
              <w:pStyle w:val="TAC"/>
              <w:rPr>
                <w:rFonts w:eastAsia="SimSun"/>
              </w:rPr>
            </w:pPr>
            <w:r w:rsidRPr="00C6449B">
              <w:rPr>
                <w:rFonts w:cs="Arial"/>
              </w:rPr>
              <w:t>±</w:t>
            </w:r>
            <w:r w:rsidRPr="00C6449B">
              <w:rPr>
                <w:rFonts w:eastAsia="SimSu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rPr>
            </w:pPr>
            <w:r w:rsidRPr="00C6449B">
              <w:rPr>
                <w:rFonts w:eastAsia="SimSun"/>
              </w:rPr>
              <w:t>15</w:t>
            </w:r>
          </w:p>
        </w:tc>
        <w:tc>
          <w:tcPr>
            <w:tcW w:w="2646" w:type="dxa"/>
            <w:shd w:val="clear" w:color="auto" w:fill="auto"/>
          </w:tcPr>
          <w:p w14:paraId="06AAC29E" w14:textId="77777777" w:rsidR="00CF08D6" w:rsidRPr="00C6449B" w:rsidRDefault="00CF08D6" w:rsidP="00CF08D6">
            <w:pPr>
              <w:pStyle w:val="TAC"/>
              <w:rPr>
                <w:rFonts w:eastAsia="SimSun"/>
              </w:rPr>
            </w:pPr>
            <w:r w:rsidRPr="00C6449B">
              <w:rPr>
                <w:rFonts w:cs="Arial"/>
              </w:rPr>
              <w:t>±</w:t>
            </w:r>
            <w:r w:rsidRPr="00C6449B">
              <w:rPr>
                <w:rFonts w:eastAsia="SimSu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rPr>
            </w:pPr>
            <w:r w:rsidRPr="00C6449B">
              <w:rPr>
                <w:rFonts w:eastAsia="SimSun"/>
              </w:rPr>
              <w:t>20</w:t>
            </w:r>
          </w:p>
        </w:tc>
        <w:tc>
          <w:tcPr>
            <w:tcW w:w="2646" w:type="dxa"/>
            <w:shd w:val="clear" w:color="auto" w:fill="auto"/>
          </w:tcPr>
          <w:p w14:paraId="2FB143CE" w14:textId="77777777" w:rsidR="00CF08D6" w:rsidRPr="00C6449B" w:rsidRDefault="00CF08D6" w:rsidP="00CF08D6">
            <w:pPr>
              <w:pStyle w:val="TAC"/>
              <w:rPr>
                <w:rFonts w:eastAsia="SimSun"/>
              </w:rPr>
            </w:pPr>
            <w:r w:rsidRPr="00C6449B">
              <w:rPr>
                <w:rFonts w:cs="Arial"/>
              </w:rPr>
              <w:t>±</w:t>
            </w:r>
            <w:r w:rsidRPr="00C6449B">
              <w:rPr>
                <w:rFonts w:eastAsia="SimSu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rPr>
            </w:pPr>
            <w:r w:rsidRPr="00C6449B">
              <w:rPr>
                <w:rFonts w:eastAsia="SimSun"/>
              </w:rPr>
              <w:t>25</w:t>
            </w:r>
          </w:p>
        </w:tc>
        <w:tc>
          <w:tcPr>
            <w:tcW w:w="2646" w:type="dxa"/>
            <w:shd w:val="clear" w:color="auto" w:fill="auto"/>
          </w:tcPr>
          <w:p w14:paraId="38276EAE" w14:textId="43E10C90"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NR</w:t>
            </w:r>
            <w:r w:rsidRPr="00C6449B">
              <w:rPr>
                <w:lang w:val="en-US"/>
              </w:rPr>
              <w:t xml:space="preserve"> signal</w:t>
            </w:r>
          </w:p>
          <w:p w14:paraId="03BA64D7" w14:textId="77777777" w:rsidR="0068267C" w:rsidRPr="00C6449B" w:rsidRDefault="0068267C" w:rsidP="0068267C">
            <w:pPr>
              <w:pStyle w:val="TAC"/>
              <w:rPr>
                <w:rFonts w:eastAsia="SimSun"/>
                <w:lang w:val="sv-SE"/>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rPr>
            </w:pPr>
            <w:r w:rsidRPr="00C6449B">
              <w:rPr>
                <w:rFonts w:eastAsia="SimSun"/>
              </w:rPr>
              <w:t>30</w:t>
            </w:r>
          </w:p>
        </w:tc>
        <w:tc>
          <w:tcPr>
            <w:tcW w:w="2646" w:type="dxa"/>
            <w:shd w:val="clear" w:color="auto" w:fill="auto"/>
          </w:tcPr>
          <w:p w14:paraId="26077D60" w14:textId="2BABC1FC"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08619FE0" w14:textId="77777777" w:rsidR="0068267C" w:rsidRPr="00C6449B" w:rsidRDefault="0068267C" w:rsidP="0068267C">
            <w:pPr>
              <w:pStyle w:val="TAC"/>
              <w:rPr>
                <w:rFonts w:eastAsia="SimSu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rPr>
            </w:pPr>
            <w:r w:rsidRPr="00C6449B">
              <w:rPr>
                <w:rFonts w:eastAsia="SimSun"/>
              </w:rPr>
              <w:t>40</w:t>
            </w:r>
          </w:p>
        </w:tc>
        <w:tc>
          <w:tcPr>
            <w:tcW w:w="2646" w:type="dxa"/>
            <w:shd w:val="clear" w:color="auto" w:fill="auto"/>
          </w:tcPr>
          <w:p w14:paraId="7221005B" w14:textId="773DB9EF"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77179B51" w14:textId="77777777" w:rsidR="0068267C" w:rsidRPr="00C6449B" w:rsidRDefault="0068267C" w:rsidP="0068267C">
            <w:pPr>
              <w:pStyle w:val="TAC"/>
              <w:rPr>
                <w:rFonts w:eastAsia="SimSu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rPr>
            </w:pPr>
            <w:r w:rsidRPr="00C6449B">
              <w:rPr>
                <w:rFonts w:eastAsia="SimSun"/>
              </w:rPr>
              <w:t>50</w:t>
            </w:r>
          </w:p>
        </w:tc>
        <w:tc>
          <w:tcPr>
            <w:tcW w:w="2646" w:type="dxa"/>
            <w:shd w:val="clear" w:color="auto" w:fill="auto"/>
          </w:tcPr>
          <w:p w14:paraId="6618D82D" w14:textId="1612FA6A"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9.4625</w:t>
            </w:r>
          </w:p>
        </w:tc>
        <w:tc>
          <w:tcPr>
            <w:tcW w:w="2693" w:type="dxa"/>
            <w:vMerge/>
            <w:shd w:val="clear" w:color="auto" w:fill="auto"/>
          </w:tcPr>
          <w:p w14:paraId="622A1A60" w14:textId="77777777" w:rsidR="0068267C" w:rsidRPr="00C6449B" w:rsidRDefault="0068267C" w:rsidP="0068267C">
            <w:pPr>
              <w:pStyle w:val="TAC"/>
              <w:rPr>
                <w:rFonts w:eastAsia="SimSu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rPr>
            </w:pPr>
            <w:r w:rsidRPr="00C6449B">
              <w:rPr>
                <w:rFonts w:eastAsia="SimSun"/>
              </w:rPr>
              <w:t>60</w:t>
            </w:r>
          </w:p>
        </w:tc>
        <w:tc>
          <w:tcPr>
            <w:tcW w:w="2646" w:type="dxa"/>
            <w:shd w:val="clear" w:color="auto" w:fill="auto"/>
          </w:tcPr>
          <w:p w14:paraId="75BFA81C" w14:textId="711D8042"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54A14011" w14:textId="77777777" w:rsidR="0068267C" w:rsidRPr="00C6449B" w:rsidRDefault="0068267C" w:rsidP="0068267C">
            <w:pPr>
              <w:pStyle w:val="TAC"/>
              <w:rPr>
                <w:rFonts w:eastAsia="SimSu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rPr>
            </w:pPr>
            <w:r w:rsidRPr="00C6449B">
              <w:rPr>
                <w:rFonts w:eastAsia="SimSun"/>
              </w:rPr>
              <w:t>70</w:t>
            </w:r>
          </w:p>
        </w:tc>
        <w:tc>
          <w:tcPr>
            <w:tcW w:w="2646" w:type="dxa"/>
            <w:shd w:val="clear" w:color="auto" w:fill="auto"/>
          </w:tcPr>
          <w:p w14:paraId="78FC98C6" w14:textId="13CE5652"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0D7DD766" w14:textId="77777777" w:rsidR="0068267C" w:rsidRPr="00C6449B" w:rsidRDefault="0068267C" w:rsidP="0068267C">
            <w:pPr>
              <w:pStyle w:val="TAC"/>
              <w:rPr>
                <w:rFonts w:eastAsia="SimSu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rPr>
            </w:pPr>
            <w:r w:rsidRPr="00C6449B">
              <w:rPr>
                <w:rFonts w:eastAsia="SimSun"/>
              </w:rPr>
              <w:t>80</w:t>
            </w:r>
          </w:p>
        </w:tc>
        <w:tc>
          <w:tcPr>
            <w:tcW w:w="2646" w:type="dxa"/>
            <w:shd w:val="clear" w:color="auto" w:fill="auto"/>
          </w:tcPr>
          <w:p w14:paraId="517C67AF" w14:textId="6DD24275"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9.4625</w:t>
            </w:r>
          </w:p>
        </w:tc>
        <w:tc>
          <w:tcPr>
            <w:tcW w:w="2693" w:type="dxa"/>
            <w:vMerge/>
            <w:shd w:val="clear" w:color="auto" w:fill="auto"/>
          </w:tcPr>
          <w:p w14:paraId="2CA287EE" w14:textId="77777777" w:rsidR="0068267C" w:rsidRPr="00C6449B" w:rsidRDefault="0068267C" w:rsidP="0068267C">
            <w:pPr>
              <w:pStyle w:val="TAC"/>
              <w:rPr>
                <w:rFonts w:eastAsia="SimSu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rPr>
            </w:pPr>
            <w:r w:rsidRPr="00C6449B">
              <w:rPr>
                <w:rFonts w:eastAsia="SimSun"/>
              </w:rPr>
              <w:t>90</w:t>
            </w:r>
          </w:p>
        </w:tc>
        <w:tc>
          <w:tcPr>
            <w:tcW w:w="2646" w:type="dxa"/>
            <w:shd w:val="clear" w:color="auto" w:fill="auto"/>
          </w:tcPr>
          <w:p w14:paraId="74564D6B" w14:textId="364C64F6"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9.4725</w:t>
            </w:r>
          </w:p>
        </w:tc>
        <w:tc>
          <w:tcPr>
            <w:tcW w:w="2693" w:type="dxa"/>
            <w:vMerge/>
            <w:shd w:val="clear" w:color="auto" w:fill="auto"/>
          </w:tcPr>
          <w:p w14:paraId="2DE5012D" w14:textId="77777777" w:rsidR="0068267C" w:rsidRPr="00C6449B" w:rsidRDefault="0068267C" w:rsidP="0068267C">
            <w:pPr>
              <w:pStyle w:val="TAC"/>
              <w:rPr>
                <w:rFonts w:eastAsia="SimSu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rPr>
            </w:pPr>
            <w:r w:rsidRPr="00C6449B">
              <w:rPr>
                <w:rFonts w:eastAsia="SimSun"/>
              </w:rPr>
              <w:t>100</w:t>
            </w:r>
          </w:p>
        </w:tc>
        <w:tc>
          <w:tcPr>
            <w:tcW w:w="2646" w:type="dxa"/>
            <w:shd w:val="clear" w:color="auto" w:fill="auto"/>
          </w:tcPr>
          <w:p w14:paraId="05A0C56F" w14:textId="2BC9FEEB" w:rsidR="0068267C" w:rsidRPr="00C6449B" w:rsidRDefault="0068267C" w:rsidP="0068267C">
            <w:pPr>
              <w:pStyle w:val="TAC"/>
              <w:rPr>
                <w:rFonts w:eastAsia="SimSun"/>
              </w:rPr>
            </w:pPr>
            <w:r w:rsidRPr="00C6449B">
              <w:rPr>
                <w:rFonts w:eastAsia="DengXian" w:cs="Arial"/>
              </w:rPr>
              <w:t>±</w:t>
            </w:r>
            <w:r w:rsidRPr="00C6449B">
              <w:rPr>
                <w:rFonts w:eastAsia="DengXian" w:cs="Arial" w:hint="eastAsia"/>
                <w:lang w:val="en-US"/>
              </w:rPr>
              <w:t>9.4675</w:t>
            </w:r>
          </w:p>
        </w:tc>
        <w:tc>
          <w:tcPr>
            <w:tcW w:w="2693" w:type="dxa"/>
            <w:vMerge/>
            <w:shd w:val="clear" w:color="auto" w:fill="auto"/>
          </w:tcPr>
          <w:p w14:paraId="03C2DCFD" w14:textId="77777777" w:rsidR="0068267C" w:rsidRPr="00C6449B" w:rsidRDefault="0068267C" w:rsidP="0068267C">
            <w:pPr>
              <w:pStyle w:val="TAC"/>
              <w:rPr>
                <w:rFonts w:eastAsia="SimSun"/>
              </w:rPr>
            </w:pPr>
          </w:p>
        </w:tc>
      </w:tr>
      <w:bookmarkEnd w:id="2597"/>
    </w:tbl>
    <w:p w14:paraId="742BED27" w14:textId="77777777" w:rsidR="00CF08D6" w:rsidRPr="00C6449B" w:rsidRDefault="00CF08D6" w:rsidP="00CF08D6">
      <w:pPr>
        <w:rPr>
          <w:rFonts w:eastAsia="SimSun"/>
        </w:rPr>
      </w:pPr>
    </w:p>
    <w:p w14:paraId="5435DB0A" w14:textId="77777777" w:rsidR="00CF08D6" w:rsidRPr="00C6449B" w:rsidRDefault="00CF08D6" w:rsidP="00CF08D6">
      <w:pPr>
        <w:pStyle w:val="Heading4"/>
        <w:rPr>
          <w:rFonts w:eastAsia="SimSun"/>
        </w:rPr>
      </w:pPr>
      <w:bookmarkStart w:id="2598" w:name="_Toc13079698"/>
      <w:bookmarkStart w:id="2599" w:name="_Toc29811186"/>
      <w:bookmarkStart w:id="2600" w:name="_Toc29811637"/>
      <w:bookmarkStart w:id="2601" w:name="_Toc37268141"/>
      <w:bookmarkStart w:id="2602" w:name="_Toc37268592"/>
      <w:bookmarkStart w:id="2603" w:name="_Toc45893240"/>
      <w:bookmarkStart w:id="2604" w:name="_Toc53177404"/>
      <w:bookmarkStart w:id="2605" w:name="_Toc53177856"/>
      <w:bookmarkStart w:id="2606" w:name="_Toc61176490"/>
      <w:bookmarkStart w:id="2607" w:name="_Toc67916313"/>
      <w:bookmarkStart w:id="2608" w:name="_Toc74670531"/>
      <w:bookmarkStart w:id="2609" w:name="_Toc76542566"/>
      <w:bookmarkStart w:id="2610" w:name="_Toc82626498"/>
      <w:bookmarkStart w:id="2611" w:name="_Toc90414464"/>
      <w:bookmarkStart w:id="2612" w:name="_Toc106769553"/>
      <w:bookmarkStart w:id="2613" w:name="_Toc115184802"/>
      <w:bookmarkStart w:id="2614" w:name="_Toc138839304"/>
      <w:bookmarkStart w:id="2615" w:name="_Toc138932667"/>
      <w:bookmarkStart w:id="2616" w:name="_Toc138933120"/>
      <w:r w:rsidRPr="00C6449B">
        <w:rPr>
          <w:rFonts w:eastAsia="SimSun"/>
        </w:rPr>
        <w:t>7.4.1.3</w:t>
      </w:r>
      <w:r w:rsidRPr="00C6449B">
        <w:tab/>
        <w:t>Void</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312101CC" w14:textId="77777777" w:rsidR="00CF08D6" w:rsidRPr="00C6449B" w:rsidRDefault="00CF08D6" w:rsidP="00CF08D6">
      <w:pPr>
        <w:pStyle w:val="Heading4"/>
        <w:rPr>
          <w:rFonts w:eastAsia="SimSun"/>
        </w:rPr>
      </w:pPr>
      <w:bookmarkStart w:id="2617" w:name="_Toc13079699"/>
      <w:bookmarkStart w:id="2618" w:name="_Toc29811187"/>
      <w:bookmarkStart w:id="2619" w:name="_Toc29811638"/>
      <w:bookmarkStart w:id="2620" w:name="_Toc37268142"/>
      <w:bookmarkStart w:id="2621" w:name="_Toc37268593"/>
      <w:bookmarkStart w:id="2622" w:name="_Toc45893241"/>
      <w:bookmarkStart w:id="2623" w:name="_Toc53177405"/>
      <w:bookmarkStart w:id="2624" w:name="_Toc53177857"/>
      <w:bookmarkStart w:id="2625" w:name="_Toc61176491"/>
      <w:bookmarkStart w:id="2626" w:name="_Toc67916314"/>
      <w:bookmarkStart w:id="2627" w:name="_Toc74670532"/>
      <w:bookmarkStart w:id="2628" w:name="_Toc76542567"/>
      <w:bookmarkStart w:id="2629" w:name="_Toc82626499"/>
      <w:bookmarkStart w:id="2630" w:name="_Toc90414465"/>
      <w:bookmarkStart w:id="2631" w:name="_Toc106769554"/>
      <w:bookmarkStart w:id="2632" w:name="_Toc115184803"/>
      <w:bookmarkStart w:id="2633" w:name="_Toc138839305"/>
      <w:bookmarkStart w:id="2634" w:name="_Toc138932668"/>
      <w:bookmarkStart w:id="2635" w:name="_Toc138933121"/>
      <w:r w:rsidRPr="00C6449B">
        <w:rPr>
          <w:rFonts w:eastAsia="SimSun"/>
        </w:rPr>
        <w:t>7.4.1.4</w:t>
      </w:r>
      <w:r w:rsidRPr="00C6449B">
        <w:tab/>
        <w:t>Void</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5A4ECFEA" w14:textId="77777777" w:rsidR="00CF08D6" w:rsidRPr="00C6449B" w:rsidRDefault="00CF08D6" w:rsidP="00CF08D6">
      <w:pPr>
        <w:pStyle w:val="Heading3"/>
      </w:pPr>
      <w:bookmarkStart w:id="2636" w:name="_Toc13079700"/>
      <w:bookmarkStart w:id="2637" w:name="_Toc29811188"/>
      <w:bookmarkStart w:id="2638" w:name="_Toc29811639"/>
      <w:bookmarkStart w:id="2639" w:name="_Toc37268143"/>
      <w:bookmarkStart w:id="2640" w:name="_Toc37268594"/>
      <w:bookmarkStart w:id="2641" w:name="_Toc45893242"/>
      <w:bookmarkStart w:id="2642" w:name="_Toc53177406"/>
      <w:bookmarkStart w:id="2643" w:name="_Toc53177858"/>
      <w:bookmarkStart w:id="2644" w:name="_Toc61176492"/>
      <w:bookmarkStart w:id="2645" w:name="_Toc67916315"/>
      <w:bookmarkStart w:id="2646" w:name="_Toc74670533"/>
      <w:bookmarkStart w:id="2647" w:name="_Toc76542568"/>
      <w:bookmarkStart w:id="2648" w:name="_Toc82626500"/>
      <w:bookmarkStart w:id="2649" w:name="_Toc90414466"/>
      <w:bookmarkStart w:id="2650" w:name="_Toc106769555"/>
      <w:bookmarkStart w:id="2651" w:name="_Toc115184804"/>
      <w:bookmarkStart w:id="2652" w:name="_Toc138839306"/>
      <w:bookmarkStart w:id="2653" w:name="_Toc138932669"/>
      <w:bookmarkStart w:id="2654" w:name="_Toc138933122"/>
      <w:r w:rsidRPr="00C6449B">
        <w:t>7.4.2</w:t>
      </w:r>
      <w:r w:rsidRPr="00C6449B">
        <w:tab/>
        <w:t>In-band blocking</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C8B37ED" w14:textId="77777777" w:rsidR="00CF08D6" w:rsidRPr="00C6449B" w:rsidRDefault="00CF08D6" w:rsidP="00CF08D6">
      <w:pPr>
        <w:pStyle w:val="Heading4"/>
        <w:rPr>
          <w:rFonts w:eastAsia="SimSun"/>
        </w:rPr>
      </w:pPr>
      <w:bookmarkStart w:id="2655" w:name="_Toc13079701"/>
      <w:bookmarkStart w:id="2656" w:name="_Toc29811189"/>
      <w:bookmarkStart w:id="2657" w:name="_Toc29811640"/>
      <w:bookmarkStart w:id="2658" w:name="_Toc37268144"/>
      <w:bookmarkStart w:id="2659" w:name="_Toc37268595"/>
      <w:bookmarkStart w:id="2660" w:name="_Toc45893243"/>
      <w:bookmarkStart w:id="2661" w:name="_Toc53177407"/>
      <w:bookmarkStart w:id="2662" w:name="_Toc53177859"/>
      <w:bookmarkStart w:id="2663" w:name="_Toc61176493"/>
      <w:bookmarkStart w:id="2664" w:name="_Toc67916316"/>
      <w:bookmarkStart w:id="2665" w:name="_Toc74670534"/>
      <w:bookmarkStart w:id="2666" w:name="_Toc76542569"/>
      <w:bookmarkStart w:id="2667" w:name="_Toc82626501"/>
      <w:bookmarkStart w:id="2668" w:name="_Toc90414467"/>
      <w:bookmarkStart w:id="2669" w:name="_Toc106769556"/>
      <w:bookmarkStart w:id="2670" w:name="_Toc115184805"/>
      <w:bookmarkStart w:id="2671" w:name="_Toc138839307"/>
      <w:bookmarkStart w:id="2672" w:name="_Toc138932670"/>
      <w:bookmarkStart w:id="2673" w:name="_Toc138933123"/>
      <w:r w:rsidRPr="00C6449B">
        <w:rPr>
          <w:rFonts w:eastAsia="SimSun"/>
        </w:rPr>
        <w:t>7.4.2.1</w:t>
      </w:r>
      <w:r w:rsidRPr="00C6449B">
        <w:tab/>
        <w:t>General</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2674" w:name="_Toc13079702"/>
      <w:bookmarkStart w:id="2675" w:name="_Toc29811190"/>
      <w:bookmarkStart w:id="2676" w:name="_Toc29811641"/>
      <w:bookmarkStart w:id="2677" w:name="_Toc37268145"/>
      <w:bookmarkStart w:id="2678" w:name="_Toc37268596"/>
      <w:bookmarkStart w:id="2679" w:name="_Toc45893244"/>
      <w:bookmarkStart w:id="2680" w:name="_Toc53177408"/>
      <w:bookmarkStart w:id="2681" w:name="_Toc53177860"/>
      <w:bookmarkStart w:id="2682" w:name="_Toc61176494"/>
      <w:bookmarkStart w:id="2683" w:name="_Toc67916317"/>
      <w:bookmarkStart w:id="2684" w:name="_Toc74670535"/>
      <w:bookmarkStart w:id="2685" w:name="_Toc76542570"/>
      <w:bookmarkStart w:id="2686" w:name="_Toc82626502"/>
      <w:bookmarkStart w:id="2687" w:name="_Toc90414468"/>
      <w:bookmarkStart w:id="2688" w:name="_Toc106769557"/>
      <w:bookmarkStart w:id="2689" w:name="_Toc115184806"/>
      <w:bookmarkStart w:id="2690" w:name="_Toc138839308"/>
      <w:bookmarkStart w:id="2691" w:name="_Toc138932671"/>
      <w:bookmarkStart w:id="2692" w:name="_Toc138933124"/>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55CE5F66" w14:textId="304D199D"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t xml:space="preserve">The in-band blocking requirements apply outside the </w:t>
      </w:r>
      <w:r w:rsidRPr="00C6449B">
        <w:rPr>
          <w:i/>
        </w:rPr>
        <w:t>Base Station RF Bandwidth</w:t>
      </w:r>
      <w:r w:rsidRPr="00C6449B">
        <w:t xml:space="preserve"> or </w:t>
      </w:r>
      <w:r w:rsidRPr="00C6449B">
        <w:rPr>
          <w:i/>
        </w:rPr>
        <w:t>Radio Bandwidth</w:t>
      </w:r>
      <w:r w:rsidRPr="00C6449B">
        <w:t xml:space="preserve">. The interfering signal offset is defined relative to the </w:t>
      </w:r>
      <w:r w:rsidRPr="00C6449B">
        <w:rPr>
          <w:i/>
        </w:rPr>
        <w:t>Base Station RF Bandwidth edges</w:t>
      </w:r>
      <w:r w:rsidRPr="00C6449B">
        <w:t xml:space="preserve"> or </w:t>
      </w:r>
      <w:r w:rsidRPr="00C6449B">
        <w:rPr>
          <w:i/>
        </w:rPr>
        <w:t>Radio Bandwidth</w:t>
      </w:r>
      <w:r w:rsidRPr="00C6449B">
        <w:t xml:space="preserve"> edges.</w:t>
      </w:r>
    </w:p>
    <w:p w14:paraId="4192E657" w14:textId="77777777" w:rsidR="00CF08D6" w:rsidRPr="00C6449B" w:rsidRDefault="00CF08D6" w:rsidP="00CF08D6">
      <w:r w:rsidRPr="00C6449B">
        <w:rPr>
          <w:rFonts w:cs="v3.8.0"/>
        </w:rPr>
        <w:t xml:space="preserve">The in-band </w:t>
      </w:r>
      <w:r w:rsidRPr="00C6449B">
        <w:t>blocking requirement</w:t>
      </w:r>
      <w:r w:rsidRPr="00C6449B">
        <w:rPr>
          <w:rFonts w:cs="v3.8.0"/>
        </w:rPr>
        <w:t xml:space="preserve"> shall apply</w:t>
      </w:r>
      <w:r w:rsidRPr="00C6449B">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1-C</w:t>
      </w:r>
      <w:r w:rsidRPr="00C6449B">
        <w:rPr>
          <w:rFonts w:cs="v5.0.0"/>
        </w:rPr>
        <w:t xml:space="preserve"> and </w:t>
      </w:r>
      <w:r w:rsidRPr="00C6449B">
        <w:rPr>
          <w:i/>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pPr>
            <w:r w:rsidRPr="00C6449B">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rPr>
            </w:pPr>
            <w:r w:rsidRPr="00C6449B">
              <w:rPr>
                <w:i/>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 xml:space="preserve">≤ </w:t>
            </w:r>
            <w:r w:rsidRPr="00C6449B">
              <w:rPr>
                <w:rFonts w:cs="Arial"/>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 xml:space="preserve">900 MHz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 w14:paraId="41AD802A"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in-band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tables 7.4.2.2-1. The interfering signal offset is defined relative to the </w:t>
      </w:r>
      <w:r w:rsidRPr="00C6449B">
        <w:rPr>
          <w:i/>
        </w:rPr>
        <w:t>sub-block</w:t>
      </w:r>
      <w:r w:rsidRPr="00C6449B">
        <w:t xml:space="preserve"> edges inside the </w:t>
      </w:r>
      <w:r w:rsidRPr="00C6449B">
        <w:rPr>
          <w:i/>
        </w:rPr>
        <w:t>sub-block gap</w:t>
      </w:r>
      <w:r w:rsidRPr="00C6449B">
        <w:t>.</w:t>
      </w:r>
    </w:p>
    <w:p w14:paraId="381A9AE8" w14:textId="77777777" w:rsidR="00CF08D6" w:rsidRPr="00C6449B" w:rsidRDefault="00CF08D6" w:rsidP="00CF08D6">
      <w:r w:rsidRPr="00C6449B">
        <w:t xml:space="preserve">For a </w:t>
      </w:r>
      <w:r w:rsidRPr="00C6449B">
        <w:rPr>
          <w:i/>
        </w:rPr>
        <w:t>multi-band connector</w:t>
      </w:r>
      <w:r w:rsidRPr="00C6449B">
        <w:t xml:space="preserve">, the blocking requirements apply in the in-band blocking frequency ranges for each supported </w:t>
      </w:r>
      <w:r w:rsidRPr="00C6449B">
        <w:rPr>
          <w:i/>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rPr>
        <w:t xml:space="preserve">NR </w:t>
      </w:r>
      <w:r w:rsidRPr="00C6449B">
        <w:t>interfering signal in Table 7.</w:t>
      </w:r>
      <w:r w:rsidRPr="00C6449B">
        <w:rPr>
          <w:lang w:val="en-US"/>
        </w:rPr>
        <w:t>4.2.2</w:t>
      </w:r>
      <w:r w:rsidRPr="00C6449B">
        <w:t>-</w:t>
      </w:r>
      <w:r w:rsidRPr="00C6449B">
        <w:rPr>
          <w:lang w:val="en-US"/>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r w:rsidRPr="00C6449B">
        <w:rPr>
          <w:rFonts w:eastAsia="Osaka"/>
        </w:rPr>
        <w:t xml:space="preserve">For a </w:t>
      </w:r>
      <w:r w:rsidRPr="00C6449B">
        <w:rPr>
          <w:i/>
        </w:rPr>
        <w:t>multi-band 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rPr>
        <w:t xml:space="preserve">NR </w:t>
      </w:r>
      <w:r w:rsidRPr="00C6449B">
        <w:rPr>
          <w:rFonts w:eastAsia="Osaka"/>
        </w:rPr>
        <w:t xml:space="preserve">interfering signal in Table </w:t>
      </w:r>
      <w:r w:rsidRPr="00C6449B">
        <w:t>7.</w:t>
      </w:r>
      <w:r w:rsidRPr="00C6449B">
        <w:rPr>
          <w:lang w:val="en-US"/>
        </w:rPr>
        <w:t>4.2.2</w:t>
      </w:r>
      <w:r w:rsidRPr="00C6449B">
        <w:t>-</w:t>
      </w:r>
      <w:r w:rsidRPr="00C6449B">
        <w:rPr>
          <w:lang w:val="en-US"/>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rPr>
      </w:pPr>
      <w:r w:rsidRPr="00C6449B">
        <w:t xml:space="preserve">Table </w:t>
      </w:r>
      <w:r w:rsidRPr="00C6449B">
        <w:rPr>
          <w:rFonts w:eastAsia="SimSun"/>
        </w:rPr>
        <w:t>7.4.2.2</w:t>
      </w:r>
      <w:r w:rsidRPr="00C6449B">
        <w:t>-</w:t>
      </w:r>
      <w:r w:rsidRPr="00C6449B">
        <w:rPr>
          <w:rFonts w:eastAsia="SimSu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642"/>
        <w:gridCol w:w="2097"/>
      </w:tblGrid>
      <w:tr w:rsidR="00CF08D6" w:rsidRPr="00C6449B" w14:paraId="4F4AE962" w14:textId="77777777" w:rsidTr="007204E9">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42" w:type="dxa"/>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097"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7204E9">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Wide Area BS: -43</w:t>
            </w:r>
          </w:p>
          <w:p w14:paraId="2CA9CB31"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Medium Range BS: -38</w:t>
            </w:r>
          </w:p>
          <w:p w14:paraId="0FA07EE2" w14:textId="08E4E64E" w:rsidR="00BF6A86" w:rsidRPr="00C6449B" w:rsidRDefault="00BF6A86" w:rsidP="00BF6A86">
            <w:pPr>
              <w:pStyle w:val="TAC"/>
              <w:tabs>
                <w:tab w:val="left" w:pos="540"/>
                <w:tab w:val="left" w:pos="1260"/>
                <w:tab w:val="left" w:pos="1800"/>
              </w:tabs>
              <w:rPr>
                <w:rFonts w:eastAsia="SimSun"/>
              </w:rPr>
            </w:pPr>
            <w:r w:rsidRPr="00C6449B">
              <w:rPr>
                <w:rFonts w:eastAsia="SimSun"/>
              </w:rPr>
              <w:t>Local Area BS: -35</w:t>
            </w:r>
          </w:p>
        </w:tc>
        <w:tc>
          <w:tcPr>
            <w:tcW w:w="1642"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rPr>
            </w:pPr>
            <w:r w:rsidRPr="00C6449B">
              <w:rPr>
                <w:rFonts w:cs="Arial"/>
              </w:rPr>
              <w:t>±</w:t>
            </w:r>
            <w:r w:rsidRPr="00C6449B">
              <w:t>7.5</w:t>
            </w:r>
          </w:p>
        </w:tc>
        <w:tc>
          <w:tcPr>
            <w:tcW w:w="2097" w:type="dxa"/>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7204E9">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Wide Area BS: -43</w:t>
            </w:r>
          </w:p>
          <w:p w14:paraId="1EAED2D3"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Medium Range BS: -38</w:t>
            </w:r>
          </w:p>
          <w:p w14:paraId="0116AB17" w14:textId="33DAA7AB" w:rsidR="00BF6A86" w:rsidRPr="00C6449B" w:rsidRDefault="00BF6A86" w:rsidP="00BF6A86">
            <w:pPr>
              <w:pStyle w:val="TAC"/>
              <w:tabs>
                <w:tab w:val="left" w:pos="540"/>
                <w:tab w:val="left" w:pos="1260"/>
                <w:tab w:val="left" w:pos="1800"/>
              </w:tabs>
              <w:rPr>
                <w:rFonts w:eastAsia="SimSun"/>
              </w:rPr>
            </w:pPr>
            <w:r w:rsidRPr="00C6449B">
              <w:rPr>
                <w:rFonts w:eastAsia="SimSun"/>
              </w:rPr>
              <w:t>Local Area BS: -35</w:t>
            </w:r>
          </w:p>
        </w:tc>
        <w:tc>
          <w:tcPr>
            <w:tcW w:w="1642"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rPr>
            </w:pPr>
            <w:r w:rsidRPr="00C6449B">
              <w:rPr>
                <w:rFonts w:cs="Arial"/>
              </w:rPr>
              <w:t>±</w:t>
            </w:r>
            <w:r w:rsidRPr="00C6449B">
              <w:rPr>
                <w:rFonts w:eastAsia="SimSun"/>
              </w:rPr>
              <w:t>30</w:t>
            </w:r>
          </w:p>
        </w:tc>
        <w:tc>
          <w:tcPr>
            <w:tcW w:w="2097" w:type="dxa"/>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rPr>
              <w:t>20 </w:t>
            </w:r>
            <w:r w:rsidRPr="00C6449B">
              <w:t>MHz DFT-s-OFDM</w:t>
            </w:r>
            <w:r w:rsidRPr="00C6449B">
              <w:rPr>
                <w:rFonts w:eastAsia="SimSun"/>
              </w:rPr>
              <w:t xml:space="preserve"> 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pPr>
            <w:r w:rsidRPr="00C6449B">
              <w:rPr>
                <w:rFonts w:eastAsia="SimSun"/>
              </w:rPr>
              <w:t>NOTE</w:t>
            </w:r>
            <w:r>
              <w:rPr>
                <w:rFonts w:eastAsia="SimSun"/>
              </w:rPr>
              <w:t xml:space="preserve"> 1</w:t>
            </w:r>
            <w:r w:rsidRPr="00C6449B">
              <w:rPr>
                <w:rFonts w:eastAsia="SimSun"/>
              </w:rPr>
              <w:t>:</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and 7.2.2-3.</w:t>
            </w:r>
          </w:p>
          <w:p w14:paraId="3555B4C4" w14:textId="0679836E" w:rsidR="00CF08D6" w:rsidRPr="00C6449B" w:rsidRDefault="00BF6A86" w:rsidP="00CF08D6">
            <w:pPr>
              <w:pStyle w:val="TAN"/>
              <w:rPr>
                <w:rFonts w:eastAsia="SimSu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rPr>
      </w:pPr>
    </w:p>
    <w:p w14:paraId="63BB451F" w14:textId="77777777" w:rsidR="00CF08D6" w:rsidRPr="00C6449B" w:rsidRDefault="00CF08D6" w:rsidP="00CF08D6">
      <w:pPr>
        <w:pStyle w:val="TH"/>
        <w:rPr>
          <w:rFonts w:eastAsia="SimSun"/>
        </w:rPr>
      </w:pPr>
      <w:r w:rsidRPr="00C6449B">
        <w:t xml:space="preserve">Table </w:t>
      </w:r>
      <w:r w:rsidRPr="00C6449B">
        <w:rPr>
          <w:rFonts w:eastAsia="SimSun"/>
        </w:rPr>
        <w:t>7.4.2.2</w:t>
      </w:r>
      <w:r w:rsidRPr="00C6449B">
        <w:t>-</w:t>
      </w:r>
      <w:r w:rsidRPr="00C6449B">
        <w:rPr>
          <w:rFonts w:eastAsia="SimSu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rPr>
            </w:pPr>
            <w:r w:rsidRPr="00C6449B">
              <w:rPr>
                <w:rFonts w:eastAsia="SimSun"/>
              </w:rPr>
              <w:t>Wide Area BS: -49</w:t>
            </w:r>
          </w:p>
          <w:p w14:paraId="491C028B" w14:textId="77777777" w:rsidR="00094250" w:rsidRPr="00C6449B" w:rsidRDefault="00094250" w:rsidP="00094250">
            <w:pPr>
              <w:pStyle w:val="TAC"/>
              <w:tabs>
                <w:tab w:val="left" w:pos="540"/>
                <w:tab w:val="left" w:pos="1260"/>
                <w:tab w:val="left" w:pos="1800"/>
              </w:tabs>
              <w:rPr>
                <w:rFonts w:eastAsia="SimSun"/>
              </w:rPr>
            </w:pPr>
            <w:r w:rsidRPr="00C6449B">
              <w:rPr>
                <w:rFonts w:eastAsia="SimSun"/>
              </w:rPr>
              <w:t>Medium Range BS: -44</w:t>
            </w:r>
          </w:p>
          <w:p w14:paraId="1BDBAB16" w14:textId="529A5DD8" w:rsidR="00CF08D6" w:rsidRPr="00C6449B" w:rsidRDefault="00094250" w:rsidP="00094250">
            <w:pPr>
              <w:pStyle w:val="TAC"/>
              <w:tabs>
                <w:tab w:val="left" w:pos="540"/>
                <w:tab w:val="left" w:pos="1260"/>
                <w:tab w:val="left" w:pos="1800"/>
              </w:tabs>
              <w:rPr>
                <w:rFonts w:eastAsia="SimSun"/>
              </w:rPr>
            </w:pPr>
            <w:r w:rsidRPr="00C6449B">
              <w:rPr>
                <w:rFonts w:eastAsia="SimSu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w:t>
            </w:r>
            <w:r w:rsidRPr="00C6449B">
              <w:rPr>
                <w:rFonts w:eastAsia="SimSun"/>
                <w:i/>
              </w:rPr>
              <w:t>BS channel bandwidth</w:t>
            </w:r>
          </w:p>
          <w:p w14:paraId="1460C8E3" w14:textId="77777777" w:rsidR="00CF08D6" w:rsidRPr="00C6449B" w:rsidRDefault="00CF08D6" w:rsidP="00CF08D6">
            <w:pPr>
              <w:pStyle w:val="TAN"/>
              <w:rPr>
                <w:rFonts w:eastAsia="SimSun"/>
              </w:rPr>
            </w:pPr>
            <w:r w:rsidRPr="00C6449B">
              <w:rPr>
                <w:rFonts w:eastAsia="SimSun"/>
              </w:rPr>
              <w:t>NOTE 2:</w:t>
            </w:r>
            <w:r w:rsidRPr="00C6449B">
              <w:rPr>
                <w:rFonts w:eastAsia="SimSun"/>
              </w:rPr>
              <w:tab/>
              <w:t>P</w:t>
            </w:r>
            <w:r w:rsidRPr="00C6449B">
              <w:rPr>
                <w:rFonts w:eastAsia="SimSun"/>
                <w:vertAlign w:val="subscript"/>
              </w:rPr>
              <w:t>REFSENS</w:t>
            </w:r>
            <w:r w:rsidRPr="00C6449B">
              <w:rPr>
                <w:rFonts w:eastAsia="SimSun"/>
              </w:rPr>
              <w:t xml:space="preserve"> depends on the </w:t>
            </w:r>
            <w:r w:rsidRPr="00C6449B">
              <w:rPr>
                <w:rFonts w:eastAsia="SimSun"/>
                <w:i/>
              </w:rPr>
              <w:t>BS channel bandwidth</w:t>
            </w:r>
            <w:r w:rsidRPr="00C6449B">
              <w:rPr>
                <w:rFonts w:eastAsia="SimSun"/>
              </w:rPr>
              <w:t xml:space="preserve"> as specified in tables 7.2.2-1, 7.2.2-2 and 7.2.2-3. </w:t>
            </w:r>
          </w:p>
          <w:p w14:paraId="60076855" w14:textId="77777777" w:rsidR="00CF08D6" w:rsidRPr="00C6449B" w:rsidRDefault="00CF08D6" w:rsidP="00CF08D6">
            <w:pPr>
              <w:pStyle w:val="TAN"/>
              <w:rPr>
                <w:rFonts w:eastAsia="SimSun"/>
              </w:rPr>
            </w:pPr>
            <w:r w:rsidRPr="00C6449B">
              <w:t>NOTE 3:</w:t>
            </w:r>
            <w:r w:rsidRPr="00C6449B">
              <w:rPr>
                <w:rFonts w:eastAsia="SimSun"/>
              </w:rPr>
              <w:tab/>
            </w:r>
            <w:r w:rsidRPr="00C6449B">
              <w:t>7.5 kHz shift is not applied to the wanted signal.</w:t>
            </w:r>
          </w:p>
        </w:tc>
      </w:tr>
    </w:tbl>
    <w:p w14:paraId="361121DA" w14:textId="77777777" w:rsidR="00CF08D6" w:rsidRPr="00C6449B" w:rsidRDefault="00CF08D6" w:rsidP="00CF08D6">
      <w:pPr>
        <w:rPr>
          <w:rFonts w:eastAsia="SimSun"/>
        </w:rPr>
      </w:pPr>
    </w:p>
    <w:p w14:paraId="4A4C7A04" w14:textId="77777777" w:rsidR="00CF08D6" w:rsidRPr="00C6449B" w:rsidRDefault="00CF08D6" w:rsidP="00CF08D6">
      <w:pPr>
        <w:pStyle w:val="TH"/>
      </w:pPr>
      <w:r w:rsidRPr="00C6449B">
        <w:t xml:space="preserve">Table </w:t>
      </w:r>
      <w:r w:rsidRPr="00C6449B">
        <w:rPr>
          <w:rFonts w:eastAsia="SimSun"/>
        </w:rPr>
        <w:t>7.4.2.2</w:t>
      </w:r>
      <w:r w:rsidRPr="00C6449B">
        <w:t>-</w:t>
      </w:r>
      <w:r w:rsidRPr="00C6449B">
        <w:rPr>
          <w:rFonts w:eastAsia="SimSu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rPr>
            </w:pPr>
            <w:bookmarkStart w:id="2693"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rPr>
            </w:pPr>
            <w:r w:rsidRPr="00C6449B">
              <w:rPr>
                <w:rFonts w:eastAsia="SimSu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350</w:t>
            </w:r>
            <w:r w:rsidRPr="00C6449B">
              <w:rPr>
                <w:rFonts w:cs="Arial"/>
              </w:rPr>
              <w:t>+m*180),</w:t>
            </w:r>
          </w:p>
          <w:p w14:paraId="318C071C" w14:textId="360617BA" w:rsidR="00385BD9" w:rsidRPr="00C6449B" w:rsidRDefault="00385BD9" w:rsidP="00385BD9">
            <w:pPr>
              <w:pStyle w:val="TAC"/>
              <w:rPr>
                <w:rFonts w:eastAsia="SimSu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rPr>
            </w:pPr>
            <w:r w:rsidRPr="00C6449B">
              <w:t>5 MHz DFT-s-OFDM</w:t>
            </w:r>
            <w:r w:rsidRPr="00C6449B">
              <w:rPr>
                <w:rFonts w:eastAsia="SimSun"/>
              </w:rPr>
              <w:t xml:space="preserve"> 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rPr>
            </w:pPr>
            <w:r w:rsidRPr="00C6449B">
              <w:rPr>
                <w:rFonts w:eastAsia="SimSu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355</w:t>
            </w:r>
            <w:r w:rsidRPr="00C6449B">
              <w:rPr>
                <w:rFonts w:cs="Arial"/>
              </w:rPr>
              <w:t>+m*180),</w:t>
            </w:r>
          </w:p>
          <w:p w14:paraId="1563FE41" w14:textId="1C1EA3F2"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rPr>
            </w:pPr>
            <w:r w:rsidRPr="00C6449B">
              <w:rPr>
                <w:rFonts w:eastAsia="SimSu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360</w:t>
            </w:r>
            <w:r w:rsidRPr="00C6449B">
              <w:rPr>
                <w:rFonts w:cs="Arial"/>
              </w:rPr>
              <w:t>+m*180),</w:t>
            </w:r>
          </w:p>
          <w:p w14:paraId="3F3E84C0" w14:textId="14D96A79"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rPr>
            </w:pPr>
            <w:r w:rsidRPr="00C6449B">
              <w:rPr>
                <w:rFonts w:eastAsia="SimSu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350</w:t>
            </w:r>
            <w:r w:rsidRPr="00C6449B">
              <w:rPr>
                <w:rFonts w:cs="Arial"/>
              </w:rPr>
              <w:t>+m*180),</w:t>
            </w:r>
          </w:p>
          <w:p w14:paraId="4D7F18EA" w14:textId="15BE1A60" w:rsidR="00385BD9" w:rsidRPr="00C6449B" w:rsidRDefault="00385BD9" w:rsidP="00385BD9">
            <w:pPr>
              <w:pStyle w:val="TAC"/>
              <w:rPr>
                <w:rFonts w:eastAsia="SimSu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rPr>
            </w:pPr>
            <w:r w:rsidRPr="00C6449B">
              <w:rPr>
                <w:rFonts w:eastAsia="SimSu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037A287B" w14:textId="6EDB2E83"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rPr>
            </w:pPr>
            <w:r w:rsidRPr="00C6449B">
              <w:t>20 MHz DFT-s-OFDM</w:t>
            </w:r>
            <w:r w:rsidRPr="00C6449B">
              <w:rPr>
                <w:rFonts w:eastAsia="SimSun"/>
              </w:rPr>
              <w:t xml:space="preserve"> 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rPr>
            </w:pPr>
            <w:r w:rsidRPr="00C6449B">
              <w:rPr>
                <w:rFonts w:eastAsia="SimSu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22ED5CC1" w14:textId="1483451B"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070C2525" w14:textId="77777777" w:rsidR="00385BD9" w:rsidRPr="00C6449B" w:rsidRDefault="00385BD9" w:rsidP="00385BD9">
            <w:pPr>
              <w:pStyle w:val="TAC"/>
              <w:rPr>
                <w:rFonts w:eastAsia="SimSu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rPr>
            </w:pPr>
            <w:r w:rsidRPr="00C6449B">
              <w:rPr>
                <w:rFonts w:eastAsia="SimSu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7478268B" w14:textId="17DA6184"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406B86AD" w14:textId="77777777" w:rsidR="00385BD9" w:rsidRPr="00C6449B" w:rsidRDefault="00385BD9" w:rsidP="00385BD9">
            <w:pPr>
              <w:pStyle w:val="TAC"/>
              <w:rPr>
                <w:rFonts w:eastAsia="SimSu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rPr>
            </w:pPr>
            <w:r w:rsidRPr="00C6449B">
              <w:rPr>
                <w:rFonts w:eastAsia="SimSu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560</w:t>
            </w:r>
            <w:r w:rsidRPr="00C6449B">
              <w:rPr>
                <w:rFonts w:cs="Arial"/>
              </w:rPr>
              <w:t>+m*180),</w:t>
            </w:r>
          </w:p>
          <w:p w14:paraId="52DBD408" w14:textId="50254DA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6622114" w14:textId="77777777" w:rsidR="00385BD9" w:rsidRPr="00C6449B" w:rsidRDefault="00385BD9" w:rsidP="00385BD9">
            <w:pPr>
              <w:pStyle w:val="TAC"/>
              <w:rPr>
                <w:rFonts w:eastAsia="SimSu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rPr>
            </w:pPr>
            <w:r w:rsidRPr="00C6449B">
              <w:rPr>
                <w:rFonts w:eastAsia="SimSu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1F783A13" w14:textId="309516F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6258B36E" w14:textId="77777777" w:rsidR="00385BD9" w:rsidRPr="00C6449B" w:rsidRDefault="00385BD9" w:rsidP="00385BD9">
            <w:pPr>
              <w:pStyle w:val="TAC"/>
              <w:rPr>
                <w:rFonts w:eastAsia="SimSu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rPr>
            </w:pPr>
            <w:r w:rsidRPr="00C6449B">
              <w:rPr>
                <w:rFonts w:eastAsia="SimSu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6D98C951" w14:textId="4E71846B"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1970154D" w14:textId="77777777" w:rsidR="00385BD9" w:rsidRPr="00C6449B" w:rsidRDefault="00385BD9" w:rsidP="00385BD9">
            <w:pPr>
              <w:pStyle w:val="TAC"/>
              <w:rPr>
                <w:rFonts w:eastAsia="SimSu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rPr>
            </w:pPr>
            <w:r w:rsidRPr="00C6449B">
              <w:rPr>
                <w:rFonts w:eastAsia="SimSu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560</w:t>
            </w:r>
            <w:r w:rsidRPr="00C6449B">
              <w:rPr>
                <w:rFonts w:cs="Arial"/>
              </w:rPr>
              <w:t>+m*180),</w:t>
            </w:r>
          </w:p>
          <w:p w14:paraId="57118437" w14:textId="5F31422C"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60A176F" w14:textId="77777777" w:rsidR="00385BD9" w:rsidRPr="00C6449B" w:rsidRDefault="00385BD9" w:rsidP="00385BD9">
            <w:pPr>
              <w:pStyle w:val="TAC"/>
              <w:rPr>
                <w:rFonts w:eastAsia="SimSu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rPr>
            </w:pPr>
            <w:r w:rsidRPr="00C6449B">
              <w:rPr>
                <w:rFonts w:eastAsia="SimSu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570</w:t>
            </w:r>
            <w:r w:rsidRPr="00C6449B">
              <w:rPr>
                <w:rFonts w:cs="Arial"/>
              </w:rPr>
              <w:t>+m*180),</w:t>
            </w:r>
          </w:p>
          <w:p w14:paraId="7FEBD969" w14:textId="1DBAEB0F"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160080DE" w14:textId="77777777" w:rsidR="00385BD9" w:rsidRPr="00C6449B" w:rsidRDefault="00385BD9" w:rsidP="00385BD9">
            <w:pPr>
              <w:pStyle w:val="TAC"/>
              <w:rPr>
                <w:rFonts w:eastAsia="SimSu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rPr>
            </w:pPr>
            <w:r w:rsidRPr="00C6449B">
              <w:rPr>
                <w:rFonts w:eastAsia="SimSu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rPr>
              <w:t>(</w:t>
            </w:r>
            <w:r w:rsidRPr="00C6449B">
              <w:rPr>
                <w:rFonts w:eastAsia="SimSun"/>
              </w:rPr>
              <w:t>565</w:t>
            </w:r>
            <w:r w:rsidRPr="00C6449B">
              <w:rPr>
                <w:rFonts w:cs="Arial"/>
              </w:rPr>
              <w:t>+m*180),</w:t>
            </w:r>
          </w:p>
          <w:p w14:paraId="51F90275" w14:textId="4ADCBBD9" w:rsidR="00385BD9" w:rsidRPr="00C6449B" w:rsidRDefault="00385BD9" w:rsidP="00385BD9">
            <w:pPr>
              <w:pStyle w:val="TAC"/>
              <w:rPr>
                <w:rFonts w:eastAsia="SimSun"/>
              </w:rPr>
            </w:pPr>
            <w:r w:rsidRPr="00C6449B">
              <w:rPr>
                <w:rFonts w:cs="Arial"/>
              </w:rPr>
              <w:t xml:space="preserve">m=0, 1, 2, 3, 4, </w:t>
            </w:r>
            <w:r w:rsidRPr="00C6449B">
              <w:rPr>
                <w:rFonts w:eastAsia="SimSun" w:cs="Arial"/>
                <w:lang w:val="en-US"/>
              </w:rPr>
              <w:t>29</w:t>
            </w:r>
            <w:r w:rsidRPr="00C6449B">
              <w:rPr>
                <w:rFonts w:cs="Arial"/>
              </w:rPr>
              <w:t xml:space="preserve">, </w:t>
            </w:r>
            <w:r w:rsidRPr="00C6449B">
              <w:rPr>
                <w:rFonts w:eastAsia="SimSun" w:cs="Arial"/>
                <w:lang w:val="en-US"/>
              </w:rPr>
              <w:t>5</w:t>
            </w:r>
            <w:r w:rsidRPr="00C6449B">
              <w:rPr>
                <w:rFonts w:cs="Arial"/>
              </w:rPr>
              <w:t xml:space="preserve">4, </w:t>
            </w:r>
            <w:r w:rsidRPr="00C6449B">
              <w:rPr>
                <w:rFonts w:eastAsia="SimSun" w:cs="Arial"/>
                <w:lang w:val="en-US"/>
              </w:rPr>
              <w:t>7</w:t>
            </w:r>
            <w:r w:rsidRPr="00C6449B">
              <w:rPr>
                <w:rFonts w:cs="Arial"/>
              </w:rPr>
              <w:t xml:space="preserve">9, </w:t>
            </w:r>
            <w:r w:rsidRPr="00C6449B">
              <w:rPr>
                <w:rFonts w:eastAsia="SimSun" w:cs="Arial"/>
                <w:lang w:val="en-US"/>
              </w:rPr>
              <w:t>99</w:t>
            </w:r>
          </w:p>
        </w:tc>
        <w:tc>
          <w:tcPr>
            <w:tcW w:w="2693" w:type="dxa"/>
            <w:vMerge/>
            <w:shd w:val="clear" w:color="auto" w:fill="auto"/>
          </w:tcPr>
          <w:p w14:paraId="58E01838" w14:textId="77777777" w:rsidR="00385BD9" w:rsidRPr="00C6449B" w:rsidRDefault="00385BD9" w:rsidP="00385BD9">
            <w:pPr>
              <w:pStyle w:val="TAC"/>
              <w:rPr>
                <w:rFonts w:eastAsia="SimSu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rPr>
            </w:pPr>
            <w:r w:rsidRPr="00C6449B">
              <w:t>NOTE 2:</w:t>
            </w:r>
            <w:r w:rsidRPr="00C6449B">
              <w:rPr>
                <w:rFonts w:eastAsia="SimSun"/>
              </w:rPr>
              <w:tab/>
            </w:r>
            <w:r w:rsidRPr="00C6449B">
              <w:t>The centre of the interfering RB refers to the frequency location between the two central subcarriers.</w:t>
            </w:r>
          </w:p>
        </w:tc>
      </w:tr>
      <w:bookmarkEnd w:id="2693"/>
    </w:tbl>
    <w:p w14:paraId="477E729E" w14:textId="77777777" w:rsidR="00CF08D6" w:rsidRPr="00C6449B" w:rsidRDefault="00CF08D6" w:rsidP="00CF08D6">
      <w:pPr>
        <w:rPr>
          <w:rFonts w:eastAsia="SimSun"/>
        </w:rPr>
      </w:pPr>
    </w:p>
    <w:p w14:paraId="59000458" w14:textId="77777777" w:rsidR="00CF08D6" w:rsidRPr="00C6449B" w:rsidRDefault="00CF08D6" w:rsidP="00CF08D6">
      <w:pPr>
        <w:pStyle w:val="Heading4"/>
        <w:rPr>
          <w:rFonts w:eastAsia="SimSun"/>
        </w:rPr>
      </w:pPr>
      <w:bookmarkStart w:id="2694" w:name="_Toc13079703"/>
      <w:bookmarkStart w:id="2695" w:name="_Toc29811191"/>
      <w:bookmarkStart w:id="2696" w:name="_Toc29811642"/>
      <w:bookmarkStart w:id="2697" w:name="_Toc37268146"/>
      <w:bookmarkStart w:id="2698" w:name="_Toc37268597"/>
      <w:bookmarkStart w:id="2699" w:name="_Toc45893245"/>
      <w:bookmarkStart w:id="2700" w:name="_Toc53177409"/>
      <w:bookmarkStart w:id="2701" w:name="_Toc53177861"/>
      <w:bookmarkStart w:id="2702" w:name="_Toc61176495"/>
      <w:bookmarkStart w:id="2703" w:name="_Toc67916318"/>
      <w:bookmarkStart w:id="2704" w:name="_Toc74670536"/>
      <w:bookmarkStart w:id="2705" w:name="_Toc76542571"/>
      <w:bookmarkStart w:id="2706" w:name="_Toc82626503"/>
      <w:bookmarkStart w:id="2707" w:name="_Toc90414469"/>
      <w:bookmarkStart w:id="2708" w:name="_Toc106769558"/>
      <w:bookmarkStart w:id="2709" w:name="_Toc115184807"/>
      <w:bookmarkStart w:id="2710" w:name="_Toc138839309"/>
      <w:bookmarkStart w:id="2711" w:name="_Toc138932672"/>
      <w:bookmarkStart w:id="2712" w:name="_Toc138933125"/>
      <w:r w:rsidRPr="00C6449B">
        <w:rPr>
          <w:rFonts w:eastAsia="SimSun"/>
        </w:rPr>
        <w:t>7.4.2.3</w:t>
      </w:r>
      <w:r w:rsidRPr="00C6449B">
        <w:tab/>
        <w:t>Void</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70B381DA" w14:textId="77777777" w:rsidR="00CF08D6" w:rsidRPr="00C6449B" w:rsidRDefault="00CF08D6" w:rsidP="00CF08D6">
      <w:pPr>
        <w:pStyle w:val="Heading4"/>
        <w:rPr>
          <w:rFonts w:eastAsia="SimSun"/>
        </w:rPr>
      </w:pPr>
      <w:bookmarkStart w:id="2713" w:name="_Toc13079704"/>
      <w:bookmarkStart w:id="2714" w:name="_Toc29811192"/>
      <w:bookmarkStart w:id="2715" w:name="_Toc29811643"/>
      <w:bookmarkStart w:id="2716" w:name="_Toc37268147"/>
      <w:bookmarkStart w:id="2717" w:name="_Toc37268598"/>
      <w:bookmarkStart w:id="2718" w:name="_Toc45893246"/>
      <w:bookmarkStart w:id="2719" w:name="_Toc53177410"/>
      <w:bookmarkStart w:id="2720" w:name="_Toc53177862"/>
      <w:bookmarkStart w:id="2721" w:name="_Toc61176496"/>
      <w:bookmarkStart w:id="2722" w:name="_Toc67916319"/>
      <w:bookmarkStart w:id="2723" w:name="_Toc74670537"/>
      <w:bookmarkStart w:id="2724" w:name="_Toc76542572"/>
      <w:bookmarkStart w:id="2725" w:name="_Toc82626504"/>
      <w:bookmarkStart w:id="2726" w:name="_Toc90414470"/>
      <w:bookmarkStart w:id="2727" w:name="_Toc106769559"/>
      <w:bookmarkStart w:id="2728" w:name="_Toc115184808"/>
      <w:bookmarkStart w:id="2729" w:name="_Toc138839310"/>
      <w:bookmarkStart w:id="2730" w:name="_Toc138932673"/>
      <w:bookmarkStart w:id="2731" w:name="_Toc138933126"/>
      <w:r w:rsidRPr="00C6449B">
        <w:rPr>
          <w:rFonts w:eastAsia="SimSun"/>
        </w:rPr>
        <w:t>7.4.2.4</w:t>
      </w:r>
      <w:r w:rsidRPr="00C6449B">
        <w:tab/>
        <w:t>Void</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318978E3" w14:textId="77777777" w:rsidR="00CF08D6" w:rsidRPr="00C6449B" w:rsidRDefault="00CF08D6" w:rsidP="00CF08D6">
      <w:pPr>
        <w:pStyle w:val="Heading2"/>
      </w:pPr>
      <w:bookmarkStart w:id="2732" w:name="_Toc13079705"/>
      <w:bookmarkStart w:id="2733" w:name="_Toc29811193"/>
      <w:bookmarkStart w:id="2734" w:name="_Toc29811644"/>
      <w:bookmarkStart w:id="2735" w:name="_Toc37268148"/>
      <w:bookmarkStart w:id="2736" w:name="_Toc37268599"/>
      <w:bookmarkStart w:id="2737" w:name="_Toc45893247"/>
      <w:bookmarkStart w:id="2738" w:name="_Toc53177411"/>
      <w:bookmarkStart w:id="2739" w:name="_Toc53177863"/>
      <w:bookmarkStart w:id="2740" w:name="_Toc61176497"/>
      <w:bookmarkStart w:id="2741" w:name="_Toc67916320"/>
      <w:bookmarkStart w:id="2742" w:name="_Toc74670538"/>
      <w:bookmarkStart w:id="2743" w:name="_Toc76542573"/>
      <w:bookmarkStart w:id="2744" w:name="_Toc82626505"/>
      <w:bookmarkStart w:id="2745" w:name="_Toc90414471"/>
      <w:bookmarkStart w:id="2746" w:name="_Toc106769560"/>
      <w:bookmarkStart w:id="2747" w:name="_Toc115184809"/>
      <w:bookmarkStart w:id="2748" w:name="_Toc138839311"/>
      <w:bookmarkStart w:id="2749" w:name="_Toc138932674"/>
      <w:bookmarkStart w:id="2750" w:name="_Toc138933127"/>
      <w:r w:rsidRPr="00C6449B">
        <w:t>7.5</w:t>
      </w:r>
      <w:r w:rsidRPr="00C6449B">
        <w:tab/>
        <w:t>Out-of-band blocking</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01EF7D80" w14:textId="77777777" w:rsidR="00CF08D6" w:rsidRPr="00C6449B" w:rsidRDefault="00CF08D6" w:rsidP="00CF08D6">
      <w:pPr>
        <w:pStyle w:val="Heading3"/>
      </w:pPr>
      <w:bookmarkStart w:id="2751" w:name="_Toc13079706"/>
      <w:bookmarkStart w:id="2752" w:name="_Toc29811194"/>
      <w:bookmarkStart w:id="2753" w:name="_Toc29811645"/>
      <w:bookmarkStart w:id="2754" w:name="_Toc37268149"/>
      <w:bookmarkStart w:id="2755" w:name="_Toc37268600"/>
      <w:bookmarkStart w:id="2756" w:name="_Toc45893248"/>
      <w:bookmarkStart w:id="2757" w:name="_Toc53177412"/>
      <w:bookmarkStart w:id="2758" w:name="_Toc53177864"/>
      <w:bookmarkStart w:id="2759" w:name="_Toc61176498"/>
      <w:bookmarkStart w:id="2760" w:name="_Toc67916321"/>
      <w:bookmarkStart w:id="2761" w:name="_Toc74670539"/>
      <w:bookmarkStart w:id="2762" w:name="_Toc76542574"/>
      <w:bookmarkStart w:id="2763" w:name="_Toc82626506"/>
      <w:bookmarkStart w:id="2764" w:name="_Toc90414472"/>
      <w:bookmarkStart w:id="2765" w:name="_Toc106769561"/>
      <w:bookmarkStart w:id="2766" w:name="_Toc115184810"/>
      <w:bookmarkStart w:id="2767" w:name="_Toc138839312"/>
      <w:bookmarkStart w:id="2768" w:name="_Toc138932675"/>
      <w:bookmarkStart w:id="2769" w:name="_Toc138933128"/>
      <w:r w:rsidRPr="00C6449B">
        <w:t>7.5.1</w:t>
      </w:r>
      <w:r w:rsidRPr="00C6449B">
        <w:tab/>
        <w:t>General</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2770" w:name="_Toc13079707"/>
      <w:bookmarkStart w:id="2771" w:name="_Toc29811195"/>
      <w:bookmarkStart w:id="2772" w:name="_Toc29811646"/>
      <w:bookmarkStart w:id="2773" w:name="_Toc37268150"/>
      <w:bookmarkStart w:id="2774" w:name="_Toc37268601"/>
      <w:bookmarkStart w:id="2775" w:name="_Toc45893249"/>
      <w:bookmarkStart w:id="2776" w:name="_Toc53177413"/>
      <w:bookmarkStart w:id="2777" w:name="_Toc53177865"/>
      <w:bookmarkStart w:id="2778" w:name="_Toc61176499"/>
      <w:bookmarkStart w:id="2779" w:name="_Toc67916322"/>
      <w:bookmarkStart w:id="2780" w:name="_Toc74670540"/>
      <w:bookmarkStart w:id="2781" w:name="_Toc76542575"/>
      <w:bookmarkStart w:id="2782" w:name="_Toc82626507"/>
      <w:bookmarkStart w:id="2783" w:name="_Toc90414473"/>
      <w:bookmarkStart w:id="2784" w:name="_Toc106769562"/>
      <w:bookmarkStart w:id="2785" w:name="_Toc115184811"/>
      <w:bookmarkStart w:id="2786" w:name="_Toc138839313"/>
      <w:bookmarkStart w:id="2787" w:name="_Toc138932676"/>
      <w:bookmarkStart w:id="2788" w:name="_Toc138933129"/>
      <w:r w:rsidRPr="00C6449B">
        <w:t>7.5.2</w:t>
      </w:r>
      <w:r w:rsidRPr="00C6449B">
        <w:tab/>
        <w:t xml:space="preserve">Minimum requirement for </w:t>
      </w:r>
      <w:r w:rsidRPr="00C6449B">
        <w:rPr>
          <w:i/>
        </w:rPr>
        <w:t>BS type 1-C</w:t>
      </w:r>
      <w:r w:rsidRPr="00C6449B">
        <w:t xml:space="preserve"> and </w:t>
      </w:r>
      <w:r w:rsidRPr="00C6449B">
        <w:rPr>
          <w:i/>
        </w:rPr>
        <w:t>BS type 1-H</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rPr>
        <w:t xml:space="preserve">in </w:t>
      </w:r>
      <w:r w:rsidR="00B41384" w:rsidRPr="00C6449B">
        <w:rPr>
          <w:rFonts w:eastAsia="Osaka" w:cs="v5.0.0"/>
        </w:rPr>
        <w:t>clause</w:t>
      </w:r>
      <w:r w:rsidRPr="00C6449B">
        <w:rPr>
          <w:rFonts w:eastAsia="Osaka" w:cs="v5.0.0"/>
        </w:rPr>
        <w:t xml:space="preserve"> 7.2.</w:t>
      </w:r>
      <w:r w:rsidRPr="00C6449B">
        <w:rPr>
          <w:rFonts w:cs="v5.0.0"/>
        </w:rPr>
        <w:t>2 f</w:t>
      </w:r>
      <w:r w:rsidRPr="00C6449B">
        <w:rPr>
          <w:rFonts w:eastAsia="Osaka" w:cs="v5.0.0"/>
        </w:rPr>
        <w:t xml:space="preserve">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r w:rsidRPr="00C6449B">
        <w:rPr>
          <w:rFonts w:cs="v3.8.0"/>
        </w:rPr>
        <w:t xml:space="preserve">The </w:t>
      </w:r>
      <w:r w:rsidRPr="00C6449B">
        <w:t xml:space="preserve">out-of-band blocking requirement </w:t>
      </w:r>
      <w:r w:rsidRPr="00C6449B">
        <w:rPr>
          <w:rFonts w:cs="v3.8.0"/>
        </w:rPr>
        <w:t xml:space="preserve">apply </w:t>
      </w:r>
      <w:r w:rsidRPr="00C6449B">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t>. The Δf</w:t>
      </w:r>
      <w:r w:rsidRPr="00C6449B">
        <w:rPr>
          <w:vertAlign w:val="subscript"/>
        </w:rPr>
        <w:t>OOB</w:t>
      </w:r>
      <w:r w:rsidRPr="00C6449B">
        <w:rPr>
          <w:rFonts w:cs="v5.0.0"/>
        </w:rPr>
        <w:t xml:space="preserve"> for </w:t>
      </w:r>
      <w:r w:rsidRPr="00C6449B">
        <w:rPr>
          <w:i/>
        </w:rPr>
        <w:t>BS type 1-C</w:t>
      </w:r>
      <w:r w:rsidRPr="00C6449B">
        <w:rPr>
          <w:rFonts w:cs="v5.0.0"/>
        </w:rPr>
        <w:t xml:space="preserve"> and </w:t>
      </w:r>
      <w:r w:rsidRPr="00C6449B">
        <w:rPr>
          <w:i/>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7.2.2-1, </w:t>
            </w:r>
            <w:r w:rsidRPr="00C6449B">
              <w:rPr>
                <w:rFonts w:cs="v5.0.0"/>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2789" w:name="_Toc13079708"/>
      <w:bookmarkStart w:id="2790" w:name="_Toc29811196"/>
      <w:bookmarkStart w:id="2791" w:name="_Toc29811647"/>
      <w:bookmarkStart w:id="2792" w:name="_Toc37268151"/>
      <w:bookmarkStart w:id="2793" w:name="_Toc37268602"/>
      <w:bookmarkStart w:id="2794" w:name="_Toc45893250"/>
      <w:bookmarkStart w:id="2795" w:name="_Toc53177414"/>
      <w:bookmarkStart w:id="2796" w:name="_Toc53177866"/>
      <w:bookmarkStart w:id="2797" w:name="_Toc61176500"/>
      <w:bookmarkStart w:id="2798" w:name="_Toc67916323"/>
      <w:bookmarkStart w:id="2799" w:name="_Toc74670541"/>
      <w:bookmarkStart w:id="2800" w:name="_Toc76542576"/>
      <w:bookmarkStart w:id="2801" w:name="_Toc82626508"/>
      <w:bookmarkStart w:id="2802" w:name="_Toc90414474"/>
      <w:bookmarkStart w:id="2803" w:name="_Toc106769563"/>
      <w:bookmarkStart w:id="2804" w:name="_Toc115184812"/>
      <w:bookmarkStart w:id="2805" w:name="_Toc138839314"/>
      <w:bookmarkStart w:id="2806" w:name="_Toc138932677"/>
      <w:bookmarkStart w:id="2807" w:name="_Toc138933130"/>
      <w:r w:rsidRPr="00C6449B">
        <w:rPr>
          <w:lang w:val="en-US"/>
        </w:rPr>
        <w:t>7.5.3</w:t>
      </w:r>
      <w:r w:rsidRPr="00C6449B">
        <w:rPr>
          <w:lang w:val="en-US"/>
        </w:rPr>
        <w:tab/>
      </w:r>
      <w:r w:rsidRPr="00C6449B">
        <w:t xml:space="preserve">Co-location </w:t>
      </w:r>
      <w:r w:rsidRPr="00C6449B">
        <w:rPr>
          <w:rFonts w:eastAsia="SimSun"/>
          <w:lang w:val="en-US"/>
        </w:rPr>
        <w:t>minimum requirements</w:t>
      </w:r>
      <w:r w:rsidRPr="00C6449B">
        <w:t xml:space="preserve"> for </w:t>
      </w:r>
      <w:r w:rsidRPr="00C6449B">
        <w:rPr>
          <w:i/>
        </w:rPr>
        <w:t>BS type 1-C</w:t>
      </w:r>
      <w:r w:rsidRPr="00C6449B">
        <w:t xml:space="preserve"> and </w:t>
      </w:r>
      <w:r w:rsidRPr="00C6449B">
        <w:rPr>
          <w:i/>
        </w:rPr>
        <w:t>BS type 1-H</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60674A91" w14:textId="77777777" w:rsidR="00CF08D6" w:rsidRPr="00C6449B" w:rsidRDefault="00CF08D6" w:rsidP="00CF08D6">
      <w:pPr>
        <w:rPr>
          <w:rFonts w:eastAsia="SimSun"/>
          <w:i/>
        </w:rPr>
      </w:pPr>
      <w:r w:rsidRPr="00C6449B">
        <w:t xml:space="preserve">This additional blocking requirement may be applied for the protection of </w:t>
      </w:r>
      <w:r w:rsidRPr="00C6449B">
        <w:rPr>
          <w:rFonts w:eastAsia="SimSun"/>
          <w:lang w:val="en-US"/>
        </w:rPr>
        <w:t xml:space="preserve">NR </w:t>
      </w:r>
      <w:r w:rsidRPr="00C6449B">
        <w:t>BS receivers when GSM, CDMA, UTRA</w:t>
      </w:r>
      <w:r w:rsidRPr="00C6449B">
        <w:rPr>
          <w:rFonts w:eastAsia="SimSun"/>
          <w:lang w:val="en-US"/>
        </w:rPr>
        <w:t xml:space="preserve">, </w:t>
      </w:r>
      <w:r w:rsidRPr="00C6449B">
        <w:t xml:space="preserve">E-UTRA </w:t>
      </w:r>
      <w:r w:rsidRPr="00C6449B">
        <w:rPr>
          <w:rFonts w:eastAsia="SimSun"/>
          <w:lang w:val="en-US"/>
        </w:rPr>
        <w:t>or NR BS</w:t>
      </w:r>
      <w:r w:rsidRPr="00C6449B">
        <w:t xml:space="preserve"> operating in a different frequency band are co-located with a</w:t>
      </w:r>
      <w:r w:rsidRPr="00C6449B">
        <w:rPr>
          <w:rFonts w:eastAsia="SimSun"/>
          <w:lang w:val="en-US"/>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rPr>
        <w:t>NR</w:t>
      </w:r>
      <w:r w:rsidRPr="00C6449B">
        <w:t xml:space="preserve"> BS receiver and are based on co-location with 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rPr>
        <w:t>5</w:t>
      </w:r>
      <w:r w:rsidRPr="00C6449B">
        <w:rPr>
          <w:rFonts w:cs="v5.0.0"/>
        </w:rPr>
        <w:t>.</w:t>
      </w:r>
      <w:r w:rsidRPr="00C6449B">
        <w:rPr>
          <w:rFonts w:eastAsia="SimSun" w:cs="v5.0.0"/>
          <w:lang w:val="en-US"/>
        </w:rPr>
        <w:t>3</w:t>
      </w:r>
      <w:r w:rsidRPr="00C6449B">
        <w:rPr>
          <w:rFonts w:cs="v5.0.0"/>
        </w:rPr>
        <w:t xml:space="preserve">-1 for </w:t>
      </w:r>
      <w:r w:rsidRPr="00C6449B">
        <w:rPr>
          <w:rFonts w:cs="v5.0.0"/>
          <w:lang w:val="en-US"/>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rPr>
        <w:t>2</w:t>
      </w:r>
      <w:r w:rsidRPr="00C6449B">
        <w:rPr>
          <w:rFonts w:eastAsia="Osaka" w:cs="v5.0.0"/>
        </w:rPr>
        <w:t>-1</w:t>
      </w:r>
      <w:r w:rsidRPr="00C6449B">
        <w:rPr>
          <w:rFonts w:cs="v5.0.0"/>
        </w:rPr>
        <w:t>, 7.2.</w:t>
      </w:r>
      <w:r w:rsidRPr="00C6449B">
        <w:rPr>
          <w:rFonts w:cs="v5.0.0"/>
          <w:lang w:val="en-US"/>
        </w:rPr>
        <w:t>2</w:t>
      </w:r>
      <w:r w:rsidRPr="00C6449B">
        <w:rPr>
          <w:rFonts w:cs="v5.0.0"/>
        </w:rPr>
        <w:t>-2 and 7.2.</w:t>
      </w:r>
      <w:r w:rsidRPr="00C6449B">
        <w:rPr>
          <w:rFonts w:cs="v5.0.0"/>
          <w:lang w:val="en-US"/>
        </w:rPr>
        <w:t>2</w:t>
      </w:r>
      <w:r w:rsidRPr="00C6449B">
        <w:rPr>
          <w:rFonts w:cs="v5.0.0"/>
        </w:rPr>
        <w:t>-</w:t>
      </w:r>
      <w:r w:rsidRPr="00C6449B">
        <w:rPr>
          <w:rFonts w:cs="v5.0.0"/>
          <w:lang w:val="en-US"/>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r w:rsidRPr="00C6449B">
        <w:rPr>
          <w:lang w:val="en-US"/>
        </w:rPr>
        <w:t xml:space="preserve">The blocking requirement for co-location with BS in other bands is applied for all </w:t>
      </w:r>
      <w:r w:rsidRPr="00C6449B">
        <w:rPr>
          <w:i/>
          <w:lang w:val="en-US"/>
        </w:rPr>
        <w:t>operating bands</w:t>
      </w:r>
      <w:r w:rsidRPr="00C6449B">
        <w:rPr>
          <w:lang w:val="en-US"/>
        </w:rPr>
        <w:t xml:space="preserve"> for which co-location protection is provided.</w:t>
      </w:r>
    </w:p>
    <w:p w14:paraId="1F64E5FD" w14:textId="77777777" w:rsidR="00CF08D6" w:rsidRPr="00C6449B" w:rsidRDefault="00CF08D6" w:rsidP="00CF08D6">
      <w:pPr>
        <w:rPr>
          <w:rFonts w:eastAsia="SimSun"/>
          <w:i/>
          <w:lang w:val="en-US"/>
        </w:rPr>
      </w:pPr>
      <w:r w:rsidRPr="00C6449B">
        <w:rPr>
          <w:rFonts w:eastAsia="SimSun"/>
        </w:rPr>
        <w:t xml:space="preserve">Minimum conducted requirement is defined at the </w:t>
      </w:r>
      <w:r w:rsidRPr="00C6449B">
        <w:rPr>
          <w:rFonts w:eastAsia="SimSun"/>
          <w:i/>
        </w:rPr>
        <w:t>antenna connector</w:t>
      </w:r>
      <w:r w:rsidRPr="00C6449B">
        <w:rPr>
          <w:rFonts w:eastAsia="SimSun"/>
        </w:rPr>
        <w:t xml:space="preserve"> for </w:t>
      </w:r>
      <w:r w:rsidRPr="00C6449B">
        <w:rPr>
          <w:rFonts w:eastAsia="SimSun"/>
          <w:i/>
        </w:rPr>
        <w:t>BS type 1-C</w:t>
      </w:r>
      <w:r w:rsidRPr="00C6449B">
        <w:rPr>
          <w:rFonts w:eastAsia="SimSun"/>
        </w:rPr>
        <w:t xml:space="preserve"> and at the </w:t>
      </w:r>
      <w:r w:rsidRPr="00C6449B">
        <w:rPr>
          <w:rFonts w:eastAsia="SimSun"/>
          <w:i/>
        </w:rPr>
        <w:t>TAB connector</w:t>
      </w:r>
      <w:r w:rsidRPr="00C6449B">
        <w:rPr>
          <w:rFonts w:eastAsia="SimSun"/>
        </w:rPr>
        <w:t xml:space="preserve"> for </w:t>
      </w:r>
      <w:r w:rsidRPr="00C6449B">
        <w:rPr>
          <w:rFonts w:eastAsia="SimSun"/>
          <w:i/>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rPr>
        <w:t>5.3</w:t>
      </w:r>
      <w:r w:rsidRPr="00C6449B">
        <w:rPr>
          <w:rFonts w:eastAsia="Osaka"/>
        </w:rPr>
        <w:t xml:space="preserve">-1: </w:t>
      </w:r>
      <w:r w:rsidRPr="00C6449B">
        <w:t xml:space="preserve">Blocking performance requirement for </w:t>
      </w:r>
      <w:r w:rsidRPr="00C6449B">
        <w:rPr>
          <w:rFonts w:eastAsia="SimSun"/>
          <w:lang w:val="en-US"/>
        </w:rPr>
        <w:t>NR</w:t>
      </w:r>
      <w:r w:rsidRPr="00C6449B">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t xml:space="preserve">Frequency range of co-located downlink </w:t>
            </w:r>
            <w:r w:rsidRPr="00C6449B">
              <w:rPr>
                <w:i/>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7.2.2-1, </w:t>
            </w:r>
            <w:r w:rsidRPr="00C6449B">
              <w:rPr>
                <w:rFonts w:cs="v5.0.0"/>
              </w:rPr>
              <w:t>7.2.2-2, and 7.2.2-3</w:t>
            </w:r>
            <w:r w:rsidRPr="00C6449B">
              <w:t>.</w:t>
            </w:r>
          </w:p>
          <w:p w14:paraId="2C50688D" w14:textId="77777777" w:rsidR="00CF08D6" w:rsidRPr="00C6449B" w:rsidRDefault="00CF08D6" w:rsidP="00CF08D6">
            <w:pPr>
              <w:pStyle w:val="TAN"/>
              <w:rPr>
                <w:rFonts w:eastAsia="SimSun"/>
                <w:lang w:val="en-US"/>
              </w:rPr>
            </w:pPr>
            <w:r w:rsidRPr="00C6449B">
              <w:rPr>
                <w:rFonts w:eastAsia="SimSun"/>
                <w:lang w:val="en-US"/>
              </w:rPr>
              <w:t>NOTE 2:</w:t>
            </w:r>
            <w:r w:rsidRPr="00C6449B">
              <w:rPr>
                <w:rFonts w:eastAsia="SimSun"/>
                <w:lang w:val="en-US"/>
              </w:rPr>
              <w:tab/>
              <w:t>x = -7 dBm for NR BS co-located with Pico GSM850 or Pico CDMA850</w:t>
            </w:r>
            <w:r w:rsidRPr="00C6449B">
              <w:rPr>
                <w:rFonts w:eastAsia="SimSun"/>
                <w:lang w:val="en-US"/>
              </w:rPr>
              <w:br/>
              <w:t>x = -4 dBm for NR BS co-located with Pico DCS1800 or Pico PCS1900</w:t>
            </w:r>
            <w:r w:rsidRPr="00C6449B">
              <w:rPr>
                <w:rFonts w:eastAsia="SimSun"/>
                <w:lang w:val="en-US"/>
              </w:rPr>
              <w:br/>
              <w:t>x = -6 dBm for NR BS co-located with UTRA bands or E-UTRA bands or NR bands</w:t>
            </w:r>
          </w:p>
          <w:p w14:paraId="23C7BFFE" w14:textId="77777777" w:rsidR="00CF08D6" w:rsidRPr="00C6449B" w:rsidRDefault="00CF08D6" w:rsidP="00CF08D6">
            <w:pPr>
              <w:pStyle w:val="TAN"/>
              <w:rPr>
                <w:rFonts w:eastAsia="SimSun"/>
                <w:lang w:val="en-US"/>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2808" w:name="_Toc13079709"/>
      <w:bookmarkStart w:id="2809" w:name="_Toc29811197"/>
      <w:bookmarkStart w:id="2810" w:name="_Toc29811648"/>
      <w:bookmarkStart w:id="2811" w:name="_Toc37268152"/>
      <w:bookmarkStart w:id="2812" w:name="_Toc37268603"/>
      <w:bookmarkStart w:id="2813" w:name="_Toc45893251"/>
      <w:bookmarkStart w:id="2814" w:name="_Toc53177415"/>
      <w:bookmarkStart w:id="2815" w:name="_Toc53177867"/>
      <w:bookmarkStart w:id="2816" w:name="_Toc61176501"/>
      <w:bookmarkStart w:id="2817" w:name="_Toc67916324"/>
      <w:bookmarkStart w:id="2818" w:name="_Toc74670542"/>
      <w:bookmarkStart w:id="2819" w:name="_Toc76542577"/>
      <w:bookmarkStart w:id="2820" w:name="_Toc82626509"/>
      <w:bookmarkStart w:id="2821" w:name="_Toc90414475"/>
      <w:bookmarkStart w:id="2822" w:name="_Toc106769564"/>
      <w:bookmarkStart w:id="2823" w:name="_Toc115184813"/>
      <w:bookmarkStart w:id="2824" w:name="_Toc138839315"/>
      <w:bookmarkStart w:id="2825" w:name="_Toc138932678"/>
      <w:bookmarkStart w:id="2826" w:name="_Toc138933131"/>
      <w:r w:rsidRPr="00C6449B">
        <w:t>7.5.4</w:t>
      </w:r>
      <w:r w:rsidRPr="00C6449B">
        <w:tab/>
        <w:t>Void</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102380A2" w14:textId="77777777" w:rsidR="00CF08D6" w:rsidRPr="00C6449B" w:rsidRDefault="00CF08D6" w:rsidP="00CF08D6">
      <w:pPr>
        <w:pStyle w:val="Heading2"/>
      </w:pPr>
      <w:bookmarkStart w:id="2827" w:name="_Toc13079710"/>
      <w:bookmarkStart w:id="2828" w:name="_Toc29811198"/>
      <w:bookmarkStart w:id="2829" w:name="_Toc29811649"/>
      <w:bookmarkStart w:id="2830" w:name="_Toc37268153"/>
      <w:bookmarkStart w:id="2831" w:name="_Toc37268604"/>
      <w:bookmarkStart w:id="2832" w:name="_Toc45893252"/>
      <w:bookmarkStart w:id="2833" w:name="_Toc53177416"/>
      <w:bookmarkStart w:id="2834" w:name="_Toc53177868"/>
      <w:bookmarkStart w:id="2835" w:name="_Toc61176502"/>
      <w:bookmarkStart w:id="2836" w:name="_Toc67916325"/>
      <w:bookmarkStart w:id="2837" w:name="_Toc74670543"/>
      <w:bookmarkStart w:id="2838" w:name="_Toc76542578"/>
      <w:bookmarkStart w:id="2839" w:name="_Toc82626510"/>
      <w:bookmarkStart w:id="2840" w:name="_Toc90414476"/>
      <w:bookmarkStart w:id="2841" w:name="_Toc106769565"/>
      <w:bookmarkStart w:id="2842" w:name="_Toc115184814"/>
      <w:bookmarkStart w:id="2843" w:name="_Toc138839316"/>
      <w:bookmarkStart w:id="2844" w:name="_Toc138932679"/>
      <w:bookmarkStart w:id="2845" w:name="_Toc138933132"/>
      <w:r w:rsidRPr="00C6449B">
        <w:t>7.6</w:t>
      </w:r>
      <w:r w:rsidRPr="00C6449B">
        <w:tab/>
        <w:t>Receiver spurious emissions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3D0A93A7" w14:textId="77777777" w:rsidR="00CF08D6" w:rsidRPr="00C6449B" w:rsidRDefault="00CF08D6" w:rsidP="00CF08D6">
      <w:pPr>
        <w:pStyle w:val="Heading3"/>
      </w:pPr>
      <w:bookmarkStart w:id="2846" w:name="_Toc13079711"/>
      <w:bookmarkStart w:id="2847" w:name="_Toc29811199"/>
      <w:bookmarkStart w:id="2848" w:name="_Toc29811650"/>
      <w:bookmarkStart w:id="2849" w:name="_Toc37268154"/>
      <w:bookmarkStart w:id="2850" w:name="_Toc37268605"/>
      <w:bookmarkStart w:id="2851" w:name="_Toc45893253"/>
      <w:bookmarkStart w:id="2852" w:name="_Toc53177417"/>
      <w:bookmarkStart w:id="2853" w:name="_Toc53177869"/>
      <w:bookmarkStart w:id="2854" w:name="_Toc61176503"/>
      <w:bookmarkStart w:id="2855" w:name="_Toc67916326"/>
      <w:bookmarkStart w:id="2856" w:name="_Toc74670544"/>
      <w:bookmarkStart w:id="2857" w:name="_Toc76542579"/>
      <w:bookmarkStart w:id="2858" w:name="_Toc82626511"/>
      <w:bookmarkStart w:id="2859" w:name="_Toc90414477"/>
      <w:bookmarkStart w:id="2860" w:name="_Toc106769566"/>
      <w:bookmarkStart w:id="2861" w:name="_Toc115184815"/>
      <w:bookmarkStart w:id="2862" w:name="_Toc138839317"/>
      <w:bookmarkStart w:id="2863" w:name="_Toc138932680"/>
      <w:bookmarkStart w:id="2864" w:name="_Toc138933133"/>
      <w:r w:rsidRPr="00C6449B">
        <w:t>7.6.1</w:t>
      </w:r>
      <w:r w:rsidRPr="00C6449B">
        <w:tab/>
        <w:t>General</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RXU,countedpercell </w:t>
      </w:r>
      <w:r w:rsidRPr="00C6449B">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2865" w:name="_Toc13079712"/>
      <w:bookmarkStart w:id="2866" w:name="_Toc29811200"/>
      <w:bookmarkStart w:id="2867" w:name="_Toc29811651"/>
      <w:bookmarkStart w:id="2868" w:name="_Toc37268155"/>
      <w:bookmarkStart w:id="2869" w:name="_Toc37268606"/>
      <w:bookmarkStart w:id="2870" w:name="_Toc45893254"/>
      <w:bookmarkStart w:id="2871" w:name="_Toc53177418"/>
      <w:bookmarkStart w:id="2872" w:name="_Toc53177870"/>
      <w:bookmarkStart w:id="2873" w:name="_Toc61176504"/>
      <w:bookmarkStart w:id="2874" w:name="_Toc67916327"/>
      <w:bookmarkStart w:id="2875" w:name="_Toc74670545"/>
      <w:bookmarkStart w:id="2876" w:name="_Toc76542580"/>
      <w:bookmarkStart w:id="2877" w:name="_Toc82626512"/>
      <w:bookmarkStart w:id="2878" w:name="_Toc90414478"/>
      <w:bookmarkStart w:id="2879" w:name="_Toc106769567"/>
      <w:bookmarkStart w:id="2880" w:name="_Toc115184816"/>
      <w:bookmarkStart w:id="2881" w:name="_Toc138839318"/>
      <w:bookmarkStart w:id="2882" w:name="_Toc138932681"/>
      <w:bookmarkStart w:id="2883" w:name="_Toc138933134"/>
      <w:r w:rsidRPr="00C6449B">
        <w:t>7.6.2</w:t>
      </w:r>
      <w:r w:rsidRPr="00C6449B">
        <w:tab/>
      </w:r>
      <w:r w:rsidRPr="00C6449B">
        <w:rPr>
          <w:i/>
        </w:rPr>
        <w:t>Basic limits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2884" w:name="_Toc13079713"/>
      <w:bookmarkStart w:id="2885" w:name="_Toc29811201"/>
      <w:bookmarkStart w:id="2886" w:name="_Toc29811652"/>
      <w:bookmarkStart w:id="2887" w:name="_Toc37268156"/>
      <w:bookmarkStart w:id="2888" w:name="_Toc37268607"/>
      <w:bookmarkStart w:id="2889" w:name="_Toc45893255"/>
      <w:bookmarkStart w:id="2890" w:name="_Toc53177419"/>
      <w:bookmarkStart w:id="2891" w:name="_Toc53177871"/>
      <w:bookmarkStart w:id="2892" w:name="_Toc61176505"/>
      <w:bookmarkStart w:id="2893" w:name="_Toc67916328"/>
      <w:bookmarkStart w:id="2894" w:name="_Toc74670546"/>
      <w:bookmarkStart w:id="2895" w:name="_Toc76542581"/>
      <w:bookmarkStart w:id="2896" w:name="_Toc82626513"/>
      <w:bookmarkStart w:id="2897" w:name="_Toc90414479"/>
      <w:bookmarkStart w:id="2898" w:name="_Toc106769568"/>
      <w:bookmarkStart w:id="2899" w:name="_Toc115184817"/>
      <w:bookmarkStart w:id="2900" w:name="_Toc138839319"/>
      <w:bookmarkStart w:id="2901" w:name="_Toc138932682"/>
      <w:bookmarkStart w:id="2902" w:name="_Toc138933135"/>
      <w:r w:rsidRPr="00C6449B">
        <w:t>7.6.3</w:t>
      </w:r>
      <w:r w:rsidRPr="00C6449B">
        <w:tab/>
        <w:t xml:space="preserve">Minimum requirement for </w:t>
      </w:r>
      <w:r w:rsidRPr="00C6449B">
        <w:rPr>
          <w:i/>
        </w:rPr>
        <w:t>BS type 1-C</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2903" w:name="_Toc13079714"/>
      <w:bookmarkStart w:id="2904" w:name="_Toc29811202"/>
      <w:bookmarkStart w:id="2905" w:name="_Toc29811653"/>
      <w:bookmarkStart w:id="2906" w:name="_Toc37268157"/>
      <w:bookmarkStart w:id="2907" w:name="_Toc37268608"/>
      <w:bookmarkStart w:id="2908" w:name="_Toc45893256"/>
      <w:bookmarkStart w:id="2909" w:name="_Toc53177420"/>
      <w:bookmarkStart w:id="2910" w:name="_Toc53177872"/>
      <w:bookmarkStart w:id="2911" w:name="_Toc61176506"/>
      <w:r w:rsidRPr="00C54509">
        <w:t xml:space="preserve">For Band </w:t>
      </w:r>
      <w:r>
        <w:t>n</w:t>
      </w:r>
      <w:r w:rsidRPr="00C54509">
        <w:rPr>
          <w:rFonts w:hint="eastAsia"/>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2912" w:name="_Toc67916329"/>
      <w:bookmarkStart w:id="2913" w:name="_Toc74670547"/>
      <w:bookmarkStart w:id="2914" w:name="_Toc76542582"/>
      <w:bookmarkStart w:id="2915" w:name="_Toc82626514"/>
      <w:bookmarkStart w:id="2916" w:name="_Toc90414480"/>
      <w:bookmarkStart w:id="2917" w:name="_Toc106769569"/>
      <w:bookmarkStart w:id="2918" w:name="_Toc115184818"/>
      <w:bookmarkStart w:id="2919" w:name="_Toc138839320"/>
      <w:bookmarkStart w:id="2920" w:name="_Toc138932683"/>
      <w:bookmarkStart w:id="2921" w:name="_Toc138933136"/>
      <w:r w:rsidRPr="00C6449B">
        <w:t>7.6.4</w:t>
      </w:r>
      <w:r w:rsidRPr="00C6449B">
        <w:tab/>
        <w:t xml:space="preserve">Minimum requirement for </w:t>
      </w:r>
      <w:r w:rsidRPr="00C6449B">
        <w:rPr>
          <w:i/>
        </w:rPr>
        <w:t>BS type 1-H</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2922" w:name="_Toc13079715"/>
      <w:bookmarkStart w:id="2923" w:name="_Toc29811203"/>
      <w:bookmarkStart w:id="2924" w:name="_Toc29811654"/>
      <w:bookmarkStart w:id="2925" w:name="_Toc37268158"/>
      <w:bookmarkStart w:id="2926" w:name="_Toc37268609"/>
      <w:bookmarkStart w:id="2927" w:name="_Toc45893257"/>
      <w:bookmarkStart w:id="2928" w:name="_Toc53177421"/>
      <w:bookmarkStart w:id="2929" w:name="_Toc53177873"/>
      <w:bookmarkStart w:id="2930" w:name="_Toc61176507"/>
      <w:bookmarkStart w:id="2931" w:name="_Toc67916330"/>
      <w:bookmarkStart w:id="2932" w:name="_Toc74670548"/>
      <w:bookmarkStart w:id="2933" w:name="_Toc76542583"/>
      <w:bookmarkStart w:id="2934" w:name="_Toc82626515"/>
      <w:bookmarkStart w:id="2935" w:name="_Toc90414481"/>
      <w:bookmarkStart w:id="2936" w:name="_Toc106769570"/>
      <w:bookmarkStart w:id="2937" w:name="_Toc115184819"/>
      <w:bookmarkStart w:id="2938" w:name="_Toc138839321"/>
      <w:bookmarkStart w:id="2939" w:name="_Toc138932684"/>
      <w:bookmarkStart w:id="2940" w:name="_Toc138933137"/>
      <w:bookmarkStart w:id="2941" w:name="_Hlk497680045"/>
      <w:r w:rsidRPr="00C6449B">
        <w:t>7.7</w:t>
      </w:r>
      <w:r w:rsidRPr="00C6449B">
        <w:tab/>
        <w:t>Receiver intermodulation</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AA692C0" w14:textId="77777777" w:rsidR="00CF08D6" w:rsidRPr="00C6449B" w:rsidRDefault="00CF08D6" w:rsidP="00CF08D6">
      <w:pPr>
        <w:pStyle w:val="Heading3"/>
      </w:pPr>
      <w:bookmarkStart w:id="2942" w:name="_Toc13079716"/>
      <w:bookmarkStart w:id="2943" w:name="_Toc29811204"/>
      <w:bookmarkStart w:id="2944" w:name="_Toc29811655"/>
      <w:bookmarkStart w:id="2945" w:name="_Toc37268159"/>
      <w:bookmarkStart w:id="2946" w:name="_Toc37268610"/>
      <w:bookmarkStart w:id="2947" w:name="_Toc45893258"/>
      <w:bookmarkStart w:id="2948" w:name="_Toc53177422"/>
      <w:bookmarkStart w:id="2949" w:name="_Toc53177874"/>
      <w:bookmarkStart w:id="2950" w:name="_Toc61176508"/>
      <w:bookmarkStart w:id="2951" w:name="_Toc67916331"/>
      <w:bookmarkStart w:id="2952" w:name="_Toc74670549"/>
      <w:bookmarkStart w:id="2953" w:name="_Toc76542584"/>
      <w:bookmarkStart w:id="2954" w:name="_Toc82626516"/>
      <w:bookmarkStart w:id="2955" w:name="_Toc90414482"/>
      <w:bookmarkStart w:id="2956" w:name="_Toc106769571"/>
      <w:bookmarkStart w:id="2957" w:name="_Toc115184820"/>
      <w:bookmarkStart w:id="2958" w:name="_Toc138839322"/>
      <w:bookmarkStart w:id="2959" w:name="_Toc138932685"/>
      <w:bookmarkStart w:id="2960" w:name="_Toc138933138"/>
      <w:r w:rsidRPr="00C6449B">
        <w:t>7.7.1</w:t>
      </w:r>
      <w:r w:rsidRPr="00C6449B">
        <w:tab/>
        <w:t>General</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rPr>
        <w:t xml:space="preserve"> </w:t>
      </w:r>
      <w:r w:rsidRPr="00C6449B">
        <w:t xml:space="preserve">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2961" w:name="_Toc13079717"/>
      <w:bookmarkStart w:id="2962" w:name="_Toc29811205"/>
      <w:bookmarkStart w:id="2963" w:name="_Toc29811656"/>
      <w:bookmarkStart w:id="2964" w:name="_Toc37268160"/>
      <w:bookmarkStart w:id="2965" w:name="_Toc37268611"/>
      <w:bookmarkStart w:id="2966" w:name="_Toc45893259"/>
      <w:bookmarkStart w:id="2967" w:name="_Toc53177423"/>
      <w:bookmarkStart w:id="2968" w:name="_Toc53177875"/>
      <w:bookmarkStart w:id="2969" w:name="_Toc61176509"/>
      <w:bookmarkStart w:id="2970" w:name="_Toc67916332"/>
      <w:bookmarkStart w:id="2971" w:name="_Toc74670550"/>
      <w:bookmarkStart w:id="2972" w:name="_Toc76542585"/>
      <w:bookmarkStart w:id="2973" w:name="_Toc82626517"/>
      <w:bookmarkStart w:id="2974" w:name="_Toc90414483"/>
      <w:bookmarkStart w:id="2975" w:name="_Toc106769572"/>
      <w:bookmarkStart w:id="2976" w:name="_Toc115184821"/>
      <w:bookmarkStart w:id="2977" w:name="_Toc138839323"/>
      <w:bookmarkStart w:id="2978" w:name="_Toc138932686"/>
      <w:bookmarkStart w:id="2979" w:name="_Toc138933139"/>
      <w:r w:rsidRPr="00C6449B">
        <w:t>7.7.2</w:t>
      </w:r>
      <w:r w:rsidRPr="00C6449B">
        <w:tab/>
        <w:t xml:space="preserve">Minimum requirement for </w:t>
      </w:r>
      <w:r w:rsidRPr="00C6449B">
        <w:rPr>
          <w:i/>
        </w:rPr>
        <w:t>BS type 1-C</w:t>
      </w:r>
      <w:r w:rsidRPr="00C6449B">
        <w:t xml:space="preserve"> and </w:t>
      </w:r>
      <w:r w:rsidRPr="00C6449B">
        <w:rPr>
          <w:rFonts w:eastAsia="SimSun"/>
          <w:i/>
        </w:rPr>
        <w:t>BS type 1-H</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xml:space="preserve">, with the conditions specified in tables 7.7.2-1 and 7.7.2-2 for intermodulation performance and in tables 7.7.2-3, and 7.7.2-4 for narrowband intermodulation performance. </w:t>
      </w:r>
      <w:r w:rsidRPr="00C6449B">
        <w:rPr>
          <w:rFonts w:eastAsia="Osaka"/>
        </w:rPr>
        <w:t>The reference measurement channel for the wanted signal is identified in tables 7.2.2-1, 7.2.2-2</w:t>
      </w:r>
      <w:r w:rsidRPr="00C6449B">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t xml:space="preserve">or </w:t>
      </w:r>
      <w:r w:rsidRPr="00C6449B">
        <w:rPr>
          <w:i/>
        </w:rPr>
        <w:t>Radio Bandwidth</w:t>
      </w:r>
      <w:r w:rsidRPr="00C6449B">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2980"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2980"/>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pPr>
      <w:r w:rsidRPr="00C6449B">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rPr>
            </w:pPr>
            <w:r w:rsidRPr="00C6449B">
              <w:rPr>
                <w:rFonts w:cs="Arial"/>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rPr>
            </w:pPr>
            <w:r w:rsidRPr="00C6449B">
              <w:rPr>
                <w:rFonts w:cs="Arial"/>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rPr>
            </w:pPr>
            <w:r w:rsidRPr="00C6449B">
              <w:rPr>
                <w:rFonts w:cs="Arial"/>
              </w:rPr>
              <w:t>NOTE 3:</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rPr>
              <w:t>3</w:t>
            </w:r>
            <w:r w:rsidRPr="00C6449B">
              <w:rPr>
                <w:rFonts w:eastAsia="Osaka" w:cs="Arial"/>
              </w:rPr>
              <w:t>.</w:t>
            </w:r>
          </w:p>
        </w:tc>
      </w:tr>
    </w:tbl>
    <w:p w14:paraId="694564B4" w14:textId="77777777" w:rsidR="00CF08D6" w:rsidRPr="00C6449B" w:rsidRDefault="00CF08D6" w:rsidP="00CF08D6"/>
    <w:p w14:paraId="26352C07" w14:textId="77777777" w:rsidR="00CF08D6" w:rsidRPr="00C6449B" w:rsidRDefault="00CF08D6" w:rsidP="00CF08D6">
      <w:pPr>
        <w:pStyle w:val="TH"/>
      </w:pPr>
      <w:r w:rsidRPr="00C6449B">
        <w:rPr>
          <w:rFonts w:cs="v5.0.0"/>
        </w:rPr>
        <w:t xml:space="preserve">Table 7.7.2-4: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2981" w:name="_Toc13079718"/>
      <w:bookmarkStart w:id="2982" w:name="_Toc29811206"/>
      <w:bookmarkStart w:id="2983" w:name="_Toc29811657"/>
      <w:bookmarkStart w:id="2984" w:name="_Toc37268161"/>
      <w:bookmarkStart w:id="2985" w:name="_Toc37268612"/>
      <w:bookmarkStart w:id="2986" w:name="_Toc45893260"/>
      <w:bookmarkStart w:id="2987" w:name="_Toc53177424"/>
      <w:bookmarkStart w:id="2988" w:name="_Toc53177876"/>
      <w:bookmarkStart w:id="2989" w:name="_Toc61176510"/>
      <w:bookmarkStart w:id="2990" w:name="_Toc67916333"/>
      <w:bookmarkStart w:id="2991" w:name="_Toc74670551"/>
      <w:bookmarkStart w:id="2992" w:name="_Toc76542586"/>
      <w:bookmarkStart w:id="2993" w:name="_Toc82626518"/>
      <w:bookmarkStart w:id="2994" w:name="_Toc90414484"/>
      <w:bookmarkStart w:id="2995" w:name="_Toc106769573"/>
      <w:bookmarkStart w:id="2996" w:name="_Toc115184822"/>
      <w:bookmarkStart w:id="2997" w:name="_Toc138839324"/>
      <w:bookmarkStart w:id="2998" w:name="_Toc138932687"/>
      <w:bookmarkStart w:id="2999" w:name="_Toc138933140"/>
      <w:bookmarkStart w:id="3000" w:name="_Hlk497680119"/>
      <w:bookmarkEnd w:id="2941"/>
      <w:r w:rsidRPr="00C6449B">
        <w:t>7.8</w:t>
      </w:r>
      <w:r w:rsidRPr="00C6449B">
        <w:tab/>
        <w:t>In-channel selectivity</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4BF6D44F" w14:textId="77777777" w:rsidR="00CF08D6" w:rsidRPr="00C6449B" w:rsidRDefault="00CF08D6" w:rsidP="00CF08D6">
      <w:pPr>
        <w:pStyle w:val="Heading3"/>
      </w:pPr>
      <w:bookmarkStart w:id="3001" w:name="_Toc13079719"/>
      <w:bookmarkStart w:id="3002" w:name="_Toc29811207"/>
      <w:bookmarkStart w:id="3003" w:name="_Toc29811658"/>
      <w:bookmarkStart w:id="3004" w:name="_Toc37268162"/>
      <w:bookmarkStart w:id="3005" w:name="_Toc37268613"/>
      <w:bookmarkStart w:id="3006" w:name="_Toc45893261"/>
      <w:bookmarkStart w:id="3007" w:name="_Toc53177425"/>
      <w:bookmarkStart w:id="3008" w:name="_Toc53177877"/>
      <w:bookmarkStart w:id="3009" w:name="_Toc61176511"/>
      <w:bookmarkStart w:id="3010" w:name="_Toc67916334"/>
      <w:bookmarkStart w:id="3011" w:name="_Toc74670552"/>
      <w:bookmarkStart w:id="3012" w:name="_Toc76542587"/>
      <w:bookmarkStart w:id="3013" w:name="_Toc82626519"/>
      <w:bookmarkStart w:id="3014" w:name="_Toc90414485"/>
      <w:bookmarkStart w:id="3015" w:name="_Toc106769574"/>
      <w:bookmarkStart w:id="3016" w:name="_Toc115184823"/>
      <w:bookmarkStart w:id="3017" w:name="_Toc138839325"/>
      <w:bookmarkStart w:id="3018" w:name="_Toc138932688"/>
      <w:bookmarkStart w:id="3019" w:name="_Toc138933141"/>
      <w:r w:rsidRPr="00C6449B">
        <w:t>7.8.1</w:t>
      </w:r>
      <w:r w:rsidRPr="00C6449B">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573BBCDB" w14:textId="77777777" w:rsidR="00CF08D6" w:rsidRPr="00C6449B" w:rsidRDefault="00CF08D6" w:rsidP="00CF08D6">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rPr>
        <w:t xml:space="preserve"> </w:t>
      </w:r>
      <w:r w:rsidRPr="00C6449B">
        <w:rPr>
          <w:rFonts w:eastAsia="??"/>
        </w:rPr>
        <w:t xml:space="preserve">for </w:t>
      </w:r>
      <w:r w:rsidRPr="00C6449B">
        <w:rPr>
          <w:rFonts w:eastAsia="??"/>
          <w:i/>
        </w:rPr>
        <w:t>BS type 1-C</w:t>
      </w:r>
      <w:r w:rsidRPr="00C6449B">
        <w:rPr>
          <w:rFonts w:eastAsia="SimSun"/>
          <w:lang w:val="en-US"/>
        </w:rPr>
        <w:t xml:space="preserve"> </w:t>
      </w:r>
      <w:r w:rsidRPr="00C6449B">
        <w:rPr>
          <w:lang w:val="en-US"/>
        </w:rPr>
        <w:t xml:space="preserve">or </w:t>
      </w:r>
      <w:r w:rsidRPr="00C6449B">
        <w:rPr>
          <w:i/>
        </w:rPr>
        <w:t>TAB connector</w:t>
      </w:r>
      <w:r w:rsidRPr="00C6449B">
        <w:rPr>
          <w:i/>
          <w:lang w:val="en-US"/>
        </w:rPr>
        <w:t xml:space="preserve"> </w:t>
      </w:r>
      <w:r w:rsidRPr="00C6449B">
        <w:rPr>
          <w:rFonts w:eastAsia="??"/>
        </w:rPr>
        <w:t xml:space="preserve">for </w:t>
      </w:r>
      <w:r w:rsidRPr="00C6449B">
        <w:rPr>
          <w:rFonts w:eastAsia="??"/>
          <w:i/>
        </w:rPr>
        <w:t>BS type 1-</w:t>
      </w:r>
      <w:r w:rsidRPr="00C6449B">
        <w:rPr>
          <w:rFonts w:eastAsia="SimSun"/>
          <w:i/>
          <w:lang w:val="en-US"/>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3020" w:name="_Toc13079720"/>
      <w:bookmarkStart w:id="3021" w:name="_Toc29811208"/>
      <w:bookmarkStart w:id="3022" w:name="_Toc29811659"/>
      <w:bookmarkStart w:id="3023" w:name="_Toc37268163"/>
      <w:bookmarkStart w:id="3024" w:name="_Toc37268614"/>
      <w:bookmarkStart w:id="3025" w:name="_Toc45893262"/>
      <w:bookmarkStart w:id="3026" w:name="_Toc53177426"/>
      <w:bookmarkStart w:id="3027" w:name="_Toc53177878"/>
      <w:bookmarkStart w:id="3028" w:name="_Toc61176512"/>
      <w:bookmarkStart w:id="3029" w:name="_Toc67916335"/>
      <w:bookmarkStart w:id="3030" w:name="_Toc74670553"/>
      <w:bookmarkStart w:id="3031" w:name="_Toc76542588"/>
      <w:bookmarkStart w:id="3032" w:name="_Toc82626520"/>
      <w:bookmarkStart w:id="3033" w:name="_Toc90414486"/>
      <w:bookmarkStart w:id="3034" w:name="_Toc106769575"/>
      <w:bookmarkStart w:id="3035" w:name="_Toc115184824"/>
      <w:bookmarkStart w:id="3036" w:name="_Toc138839326"/>
      <w:bookmarkStart w:id="3037" w:name="_Toc138932689"/>
      <w:bookmarkStart w:id="3038" w:name="_Toc138933142"/>
      <w:r w:rsidRPr="00C6449B">
        <w:t>7.8.2</w:t>
      </w:r>
      <w:r w:rsidRPr="00C6449B">
        <w:tab/>
        <w:t xml:space="preserve">Minimum requirement for </w:t>
      </w:r>
      <w:r w:rsidRPr="00C6449B">
        <w:rPr>
          <w:i/>
        </w:rPr>
        <w:t>BS type 1-C</w:t>
      </w:r>
      <w:r w:rsidRPr="00C6449B">
        <w:t xml:space="preserve"> and </w:t>
      </w:r>
      <w:r w:rsidRPr="00C6449B">
        <w:rPr>
          <w:rFonts w:eastAsia="SimSun"/>
          <w:i/>
        </w:rPr>
        <w:t>BS type 1-H</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bookmarkEnd w:id="3000"/>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rPr>
      </w:pPr>
      <w:r w:rsidRPr="00C6449B">
        <w:t>Table 7.8.2-1: Wide Area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pPr>
            <w:r w:rsidRPr="00C6449B">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pPr>
            <w:r w:rsidRPr="00C6449B">
              <w:t>10 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25 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pPr>
            <w:r w:rsidRPr="00C6449B">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pPr>
            <w:r w:rsidRPr="00C6449B">
              <w:rPr>
                <w:rFonts w:cs="Arial"/>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pPr>
            <w:r w:rsidRPr="00C6449B">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rPr>
              <w:t>,</w:t>
            </w:r>
            <w:r w:rsidRPr="00C6449B">
              <w:rPr>
                <w:lang w:val="en-US"/>
              </w:rPr>
              <w:t xml:space="preserve">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w:t>
            </w:r>
            <w:r w:rsidRPr="00C6449B">
              <w:rPr>
                <w:i/>
                <w:iCs/>
                <w:lang w:val="en-US"/>
              </w:rPr>
              <w:t xml:space="preserve"> </w:t>
            </w:r>
            <w:r w:rsidRPr="00C6449B">
              <w:rPr>
                <w:lang w:val="en-US"/>
              </w:rPr>
              <w:t>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 w14:paraId="51C62600" w14:textId="77777777" w:rsidR="00CF08D6" w:rsidRPr="00C6449B" w:rsidRDefault="00CF08D6" w:rsidP="00CF08D6">
      <w:pPr>
        <w:pStyle w:val="TH"/>
        <w:rPr>
          <w:lang w:val="en-US"/>
        </w:rPr>
      </w:pPr>
      <w:r w:rsidRPr="00C6449B">
        <w:t>Table 7.8.2-2: Medium Range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pPr>
            <w:r w:rsidRPr="00C6449B">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pPr>
            <w:r w:rsidRPr="00C6449B">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pPr>
            <w:r w:rsidRPr="00C6449B">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 w14:paraId="79372B21" w14:textId="77777777" w:rsidR="00CF08D6" w:rsidRPr="00C6449B" w:rsidRDefault="00CF08D6" w:rsidP="00CF08D6">
      <w:pPr>
        <w:pStyle w:val="TH"/>
        <w:rPr>
          <w:lang w:val="en-US"/>
        </w:rPr>
      </w:pPr>
      <w:r w:rsidRPr="00C6449B">
        <w:t>Table 7.8.2-3: Local area 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pPr>
            <w:r w:rsidRPr="00C6449B">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pPr>
            <w:r w:rsidRPr="00C6449B">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pPr>
            <w:r w:rsidRPr="00C6449B">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 w14:paraId="59367FCA" w14:textId="77777777" w:rsidR="00CF08D6" w:rsidRPr="00C6449B" w:rsidRDefault="00CF08D6" w:rsidP="00CF08D6">
      <w:pPr>
        <w:pStyle w:val="Heading1"/>
      </w:pPr>
      <w:r w:rsidRPr="00C6449B">
        <w:br w:type="page"/>
      </w:r>
      <w:bookmarkStart w:id="3039" w:name="_Toc13079721"/>
      <w:bookmarkStart w:id="3040" w:name="_Toc29811209"/>
      <w:bookmarkStart w:id="3041" w:name="_Toc29811660"/>
      <w:bookmarkStart w:id="3042" w:name="_Toc37268164"/>
      <w:bookmarkStart w:id="3043" w:name="_Toc37268615"/>
      <w:bookmarkStart w:id="3044" w:name="_Toc45893263"/>
      <w:bookmarkStart w:id="3045" w:name="_Toc53177427"/>
      <w:bookmarkStart w:id="3046" w:name="_Toc53177879"/>
      <w:bookmarkStart w:id="3047" w:name="_Toc61176513"/>
      <w:bookmarkStart w:id="3048" w:name="_Toc67916336"/>
      <w:bookmarkStart w:id="3049" w:name="_Toc74670554"/>
      <w:bookmarkStart w:id="3050" w:name="_Toc76542589"/>
      <w:bookmarkStart w:id="3051" w:name="_Toc82626521"/>
      <w:bookmarkStart w:id="3052" w:name="_Toc90414487"/>
      <w:bookmarkStart w:id="3053" w:name="_Toc106769576"/>
      <w:bookmarkStart w:id="3054" w:name="_Toc115184825"/>
      <w:bookmarkStart w:id="3055" w:name="_Toc138839327"/>
      <w:bookmarkStart w:id="3056" w:name="_Toc138932690"/>
      <w:bookmarkStart w:id="3057" w:name="_Toc138933143"/>
      <w:r w:rsidRPr="00C6449B">
        <w:t>8</w:t>
      </w:r>
      <w:r w:rsidRPr="00C6449B">
        <w:tab/>
        <w:t>Conducted performance requirements</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AD156D4" w14:textId="77777777" w:rsidR="00CF08D6" w:rsidRPr="00C6449B" w:rsidRDefault="00CF08D6" w:rsidP="00CF08D6">
      <w:pPr>
        <w:pStyle w:val="Heading2"/>
      </w:pPr>
      <w:bookmarkStart w:id="3058" w:name="_Toc13079722"/>
      <w:bookmarkStart w:id="3059" w:name="_Toc29811210"/>
      <w:bookmarkStart w:id="3060" w:name="_Toc29811661"/>
      <w:bookmarkStart w:id="3061" w:name="_Toc37268165"/>
      <w:bookmarkStart w:id="3062" w:name="_Toc37268616"/>
      <w:bookmarkStart w:id="3063" w:name="_Toc45893264"/>
      <w:bookmarkStart w:id="3064" w:name="_Toc53177428"/>
      <w:bookmarkStart w:id="3065" w:name="_Toc53177880"/>
      <w:bookmarkStart w:id="3066" w:name="_Toc61176514"/>
      <w:bookmarkStart w:id="3067" w:name="_Toc67916337"/>
      <w:bookmarkStart w:id="3068" w:name="_Toc74670555"/>
      <w:bookmarkStart w:id="3069" w:name="_Toc76542590"/>
      <w:bookmarkStart w:id="3070" w:name="_Toc82626522"/>
      <w:bookmarkStart w:id="3071" w:name="_Toc90414488"/>
      <w:bookmarkStart w:id="3072" w:name="_Toc106769577"/>
      <w:bookmarkStart w:id="3073" w:name="_Toc115184826"/>
      <w:bookmarkStart w:id="3074" w:name="_Toc138839328"/>
      <w:bookmarkStart w:id="3075" w:name="_Toc138932691"/>
      <w:bookmarkStart w:id="3076" w:name="_Toc138933144"/>
      <w:r w:rsidRPr="00C6449B">
        <w:t>8.1</w:t>
      </w:r>
      <w:r w:rsidRPr="00C6449B">
        <w:tab/>
        <w:t>General</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BFCD2D0" w14:textId="77777777" w:rsidR="00CF08D6" w:rsidRPr="00C6449B" w:rsidRDefault="00CF08D6" w:rsidP="00CF08D6">
      <w:pPr>
        <w:pStyle w:val="Heading3"/>
        <w:rPr>
          <w:lang w:eastAsia="ko-KR"/>
        </w:rPr>
      </w:pPr>
      <w:bookmarkStart w:id="3077" w:name="_Toc13079723"/>
      <w:bookmarkStart w:id="3078" w:name="_Toc29811211"/>
      <w:bookmarkStart w:id="3079" w:name="_Toc29811662"/>
      <w:bookmarkStart w:id="3080" w:name="_Toc37268166"/>
      <w:bookmarkStart w:id="3081" w:name="_Toc37268617"/>
      <w:bookmarkStart w:id="3082" w:name="_Toc45893265"/>
      <w:bookmarkStart w:id="3083" w:name="_Toc53177429"/>
      <w:bookmarkStart w:id="3084" w:name="_Toc53177881"/>
      <w:bookmarkStart w:id="3085" w:name="_Toc61176515"/>
      <w:bookmarkStart w:id="3086" w:name="_Toc67916338"/>
      <w:bookmarkStart w:id="3087" w:name="_Toc74670556"/>
      <w:bookmarkStart w:id="3088" w:name="_Toc76542591"/>
      <w:bookmarkStart w:id="3089" w:name="_Toc82626523"/>
      <w:bookmarkStart w:id="3090" w:name="_Toc90414489"/>
      <w:bookmarkStart w:id="3091" w:name="_Toc106769578"/>
      <w:bookmarkStart w:id="3092" w:name="_Toc115184827"/>
      <w:bookmarkStart w:id="3093" w:name="_Toc138839329"/>
      <w:bookmarkStart w:id="3094" w:name="_Toc138932692"/>
      <w:bookmarkStart w:id="3095" w:name="_Toc138933145"/>
      <w:r w:rsidRPr="00C6449B">
        <w:rPr>
          <w:lang w:eastAsia="ko-KR"/>
        </w:rPr>
        <w:t>8.1.1</w:t>
      </w:r>
      <w:r w:rsidRPr="00C6449B">
        <w:rPr>
          <w:lang w:eastAsia="ko-KR"/>
        </w:rPr>
        <w:tab/>
        <w:t>Scope and definitions</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The SNR used in this clause is specified based on a single carrier and 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8399E9A" w14:textId="5F390BA2" w:rsidR="00456DF9" w:rsidRPr="00C6449B" w:rsidRDefault="00456DF9" w:rsidP="00456DF9">
      <w:pPr>
        <w:pStyle w:val="B1"/>
      </w:pPr>
      <w:bookmarkStart w:id="3096" w:name="_Toc13079724"/>
      <w:bookmarkStart w:id="3097" w:name="_Toc29811212"/>
      <w:bookmarkStart w:id="3098" w:name="_Toc29811663"/>
      <w:bookmarkStart w:id="3099" w:name="_Toc37268167"/>
      <w:bookmarkStart w:id="3100" w:name="_Toc37268618"/>
      <w:bookmarkStart w:id="3101" w:name="_Toc45893266"/>
      <w:bookmarkStart w:id="3102" w:name="_Toc53177430"/>
      <w:bookmarkStart w:id="3103" w:name="_Toc53177882"/>
      <w:bookmarkStart w:id="3104" w:name="_Toc61176516"/>
      <w:bookmarkStart w:id="3105" w:name="_Toc67916339"/>
      <w:bookmarkStart w:id="3106" w:name="_Toc74670557"/>
      <w:bookmarkStart w:id="3107" w:name="_Toc76542592"/>
      <w:bookmarkStart w:id="3108" w:name="_Toc82626524"/>
      <w:bookmarkStart w:id="3109" w:name="_Toc90414490"/>
      <w:bookmarkStart w:id="3110" w:name="_Toc106769579"/>
      <w:r w:rsidRPr="00C6449B">
        <w:t>N</w:t>
      </w:r>
      <w:r w:rsidRPr="00C6449B">
        <w:tab/>
        <w:t xml:space="preserve">is the noise energy in a bandwidth corresponding to the transmission bandwidth over </w:t>
      </w:r>
      <w:r>
        <w:t>the same duration where signal energy exists</w:t>
      </w:r>
      <w:r w:rsidRPr="00C6449B">
        <w:t xml:space="preserve">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3111" w:name="_Toc115184828"/>
      <w:bookmarkStart w:id="3112" w:name="_Toc138839330"/>
      <w:bookmarkStart w:id="3113" w:name="_Toc138932693"/>
      <w:bookmarkStart w:id="3114" w:name="_Toc138933146"/>
      <w:r w:rsidRPr="00C6449B">
        <w:t>8.</w:t>
      </w:r>
      <w:r w:rsidRPr="00C6449B">
        <w:rPr>
          <w:rFonts w:eastAsia="DengXian"/>
        </w:rPr>
        <w:t>1.</w:t>
      </w:r>
      <w:r w:rsidRPr="00C6449B">
        <w:t>2</w:t>
      </w:r>
      <w:r w:rsidRPr="00C6449B">
        <w:tab/>
        <w:t>Void</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6AC37ED5" w14:textId="77777777" w:rsidR="00CF08D6" w:rsidRPr="00C6449B" w:rsidRDefault="00CF08D6" w:rsidP="00CF08D6">
      <w:pPr>
        <w:pStyle w:val="Heading2"/>
      </w:pPr>
      <w:bookmarkStart w:id="3115" w:name="_Toc13079725"/>
      <w:bookmarkStart w:id="3116" w:name="_Toc29811213"/>
      <w:bookmarkStart w:id="3117" w:name="_Toc29811664"/>
      <w:bookmarkStart w:id="3118" w:name="_Toc37268168"/>
      <w:bookmarkStart w:id="3119" w:name="_Toc37268619"/>
      <w:bookmarkStart w:id="3120" w:name="_Toc45893267"/>
      <w:bookmarkStart w:id="3121" w:name="_Toc53177431"/>
      <w:bookmarkStart w:id="3122" w:name="_Toc53177883"/>
      <w:bookmarkStart w:id="3123" w:name="_Toc61176517"/>
      <w:bookmarkStart w:id="3124" w:name="_Toc67916340"/>
      <w:bookmarkStart w:id="3125" w:name="_Toc74670558"/>
      <w:bookmarkStart w:id="3126" w:name="_Toc76542593"/>
      <w:bookmarkStart w:id="3127" w:name="_Toc82626525"/>
      <w:bookmarkStart w:id="3128" w:name="_Toc90414491"/>
      <w:bookmarkStart w:id="3129" w:name="_Toc106769580"/>
      <w:bookmarkStart w:id="3130" w:name="_Toc115184829"/>
      <w:bookmarkStart w:id="3131" w:name="_Toc138839331"/>
      <w:bookmarkStart w:id="3132" w:name="_Toc138932694"/>
      <w:bookmarkStart w:id="3133" w:name="_Toc138933147"/>
      <w:r w:rsidRPr="00C6449B">
        <w:t>8.</w:t>
      </w:r>
      <w:r w:rsidRPr="00C6449B">
        <w:rPr>
          <w:rFonts w:eastAsia="DengXian"/>
        </w:rPr>
        <w:t>2</w:t>
      </w:r>
      <w:r w:rsidRPr="00C6449B">
        <w:tab/>
        <w:t>Performance requirements for PUSCH</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8E590E9" w14:textId="77777777" w:rsidR="00CF08D6" w:rsidRPr="00C6449B" w:rsidRDefault="00CF08D6" w:rsidP="00CF08D6">
      <w:pPr>
        <w:pStyle w:val="Heading3"/>
      </w:pPr>
      <w:bookmarkStart w:id="3134" w:name="_Toc13079726"/>
      <w:bookmarkStart w:id="3135" w:name="_Toc29811214"/>
      <w:bookmarkStart w:id="3136" w:name="_Toc29811665"/>
      <w:bookmarkStart w:id="3137" w:name="_Toc37268169"/>
      <w:bookmarkStart w:id="3138" w:name="_Toc37268620"/>
      <w:bookmarkStart w:id="3139" w:name="_Toc45893268"/>
      <w:bookmarkStart w:id="3140" w:name="_Toc53177432"/>
      <w:bookmarkStart w:id="3141" w:name="_Toc53177884"/>
      <w:bookmarkStart w:id="3142" w:name="_Toc61176518"/>
      <w:bookmarkStart w:id="3143" w:name="_Toc67916341"/>
      <w:bookmarkStart w:id="3144" w:name="_Toc74670559"/>
      <w:bookmarkStart w:id="3145" w:name="_Toc76542594"/>
      <w:bookmarkStart w:id="3146" w:name="_Toc82626526"/>
      <w:bookmarkStart w:id="3147" w:name="_Toc90414492"/>
      <w:bookmarkStart w:id="3148" w:name="_Toc106769581"/>
      <w:bookmarkStart w:id="3149" w:name="_Toc115184830"/>
      <w:bookmarkStart w:id="3150" w:name="_Toc138839332"/>
      <w:bookmarkStart w:id="3151" w:name="_Toc138932695"/>
      <w:bookmarkStart w:id="3152" w:name="_Toc138933148"/>
      <w:r w:rsidRPr="00C6449B">
        <w:t>8.2.1</w:t>
      </w:r>
      <w:r w:rsidRPr="00C6449B">
        <w:tab/>
        <w:t>Requirements for PUSCH with transform precoding disabled</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9F52B30" w14:textId="77777777" w:rsidR="00CF08D6" w:rsidRPr="00C6449B" w:rsidRDefault="00CF08D6" w:rsidP="00CF08D6">
      <w:pPr>
        <w:pStyle w:val="Heading4"/>
        <w:tabs>
          <w:tab w:val="left" w:pos="1134"/>
        </w:tabs>
        <w:rPr>
          <w:rFonts w:eastAsia="Malgun Gothic"/>
        </w:rPr>
      </w:pPr>
      <w:bookmarkStart w:id="3153" w:name="_Toc13079727"/>
      <w:bookmarkStart w:id="3154" w:name="_Toc29811215"/>
      <w:bookmarkStart w:id="3155" w:name="_Toc29811666"/>
      <w:bookmarkStart w:id="3156" w:name="_Toc37268170"/>
      <w:bookmarkStart w:id="3157" w:name="_Toc37268621"/>
      <w:bookmarkStart w:id="3158" w:name="_Toc45893269"/>
      <w:bookmarkStart w:id="3159" w:name="_Toc53177433"/>
      <w:bookmarkStart w:id="3160" w:name="_Toc53177885"/>
      <w:bookmarkStart w:id="3161" w:name="_Toc61176519"/>
      <w:bookmarkStart w:id="3162" w:name="_Toc67916342"/>
      <w:bookmarkStart w:id="3163" w:name="_Toc74670560"/>
      <w:bookmarkStart w:id="3164" w:name="_Toc76542595"/>
      <w:bookmarkStart w:id="3165" w:name="_Toc82626527"/>
      <w:bookmarkStart w:id="3166" w:name="_Toc90414493"/>
      <w:bookmarkStart w:id="3167" w:name="_Toc106769582"/>
      <w:bookmarkStart w:id="3168" w:name="_Toc115184831"/>
      <w:bookmarkStart w:id="3169" w:name="_Toc138839333"/>
      <w:bookmarkStart w:id="3170" w:name="_Toc138932696"/>
      <w:bookmarkStart w:id="3171" w:name="_Toc138933149"/>
      <w:r w:rsidRPr="00C6449B">
        <w:rPr>
          <w:rFonts w:eastAsia="Malgun Gothic"/>
        </w:rPr>
        <w:t>8.2.1.1</w:t>
      </w:r>
      <w:r w:rsidRPr="00C6449B">
        <w:rPr>
          <w:rFonts w:eastAsia="Malgun Gothic"/>
        </w:rPr>
        <w:tab/>
        <w:t>General</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t>Table: 8.2.1.1-1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AA0CC1">
        <w:trPr>
          <w:jc w:val="center"/>
        </w:trPr>
        <w:tc>
          <w:tcPr>
            <w:tcW w:w="6941" w:type="dxa"/>
            <w:gridSpan w:val="2"/>
            <w:tcBorders>
              <w:bottom w:val="single" w:sz="4" w:space="0" w:color="auto"/>
            </w:tcBorders>
          </w:tcPr>
          <w:p w14:paraId="597E6F76" w14:textId="77777777" w:rsidR="00CF08D6" w:rsidRPr="00C6449B" w:rsidRDefault="00CF08D6" w:rsidP="00CF08D6">
            <w:pPr>
              <w:pStyle w:val="TAH"/>
              <w:rPr>
                <w:rFonts w:cs="Arial"/>
              </w:rPr>
            </w:pPr>
            <w:r w:rsidRPr="00C6449B">
              <w:rPr>
                <w:rFonts w:cs="Arial"/>
              </w:rPr>
              <w:t>Parameter</w:t>
            </w:r>
          </w:p>
        </w:tc>
        <w:tc>
          <w:tcPr>
            <w:tcW w:w="2126" w:type="dxa"/>
            <w:tcBorders>
              <w:bottom w:val="single" w:sz="4" w:space="0" w:color="auto"/>
            </w:tcBorders>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AA0CC1">
        <w:trPr>
          <w:jc w:val="center"/>
        </w:trPr>
        <w:tc>
          <w:tcPr>
            <w:tcW w:w="6941" w:type="dxa"/>
            <w:gridSpan w:val="2"/>
            <w:tcBorders>
              <w:top w:val="single" w:sz="4" w:space="0" w:color="auto"/>
              <w:bottom w:val="single" w:sz="4" w:space="0" w:color="auto"/>
            </w:tcBorders>
          </w:tcPr>
          <w:p w14:paraId="27623728" w14:textId="77777777" w:rsidR="00CF08D6" w:rsidRPr="00C6449B" w:rsidRDefault="00CF08D6" w:rsidP="00CF08D6">
            <w:pPr>
              <w:pStyle w:val="TAL"/>
            </w:pPr>
            <w:r w:rsidRPr="00C6449B">
              <w:t>Transform precoding</w:t>
            </w:r>
          </w:p>
        </w:tc>
        <w:tc>
          <w:tcPr>
            <w:tcW w:w="2126" w:type="dxa"/>
            <w:tcBorders>
              <w:top w:val="single" w:sz="4" w:space="0" w:color="auto"/>
              <w:bottom w:val="single" w:sz="4" w:space="0" w:color="auto"/>
            </w:tcBorders>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AA0CC1">
        <w:trPr>
          <w:jc w:val="center"/>
        </w:trPr>
        <w:tc>
          <w:tcPr>
            <w:tcW w:w="6941" w:type="dxa"/>
            <w:gridSpan w:val="2"/>
            <w:tcBorders>
              <w:top w:val="single" w:sz="4" w:space="0" w:color="auto"/>
              <w:bottom w:val="single" w:sz="6" w:space="0" w:color="auto"/>
            </w:tcBorders>
          </w:tcPr>
          <w:p w14:paraId="1A6DF96D" w14:textId="173BB0F7" w:rsidR="00CF08D6" w:rsidRPr="00C6449B" w:rsidRDefault="00151690" w:rsidP="00CF08D6">
            <w:pPr>
              <w:pStyle w:val="TAL"/>
            </w:pPr>
            <w:r w:rsidRPr="00C6449B">
              <w:t>Default TDD UL-DL pattern (Note 1)</w:t>
            </w:r>
          </w:p>
        </w:tc>
        <w:tc>
          <w:tcPr>
            <w:tcW w:w="2126" w:type="dxa"/>
            <w:tcBorders>
              <w:top w:val="single" w:sz="4" w:space="0" w:color="auto"/>
              <w:bottom w:val="single" w:sz="6" w:space="0" w:color="auto"/>
            </w:tcBorders>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AA0CC1">
        <w:trPr>
          <w:jc w:val="center"/>
        </w:trPr>
        <w:tc>
          <w:tcPr>
            <w:tcW w:w="1838" w:type="dxa"/>
            <w:vMerge w:val="restart"/>
            <w:tcBorders>
              <w:top w:val="single" w:sz="6" w:space="0" w:color="auto"/>
            </w:tcBorders>
          </w:tcPr>
          <w:p w14:paraId="6D116950" w14:textId="77777777" w:rsidR="00CF08D6" w:rsidRPr="00C6449B" w:rsidRDefault="00CF08D6" w:rsidP="00CF08D6">
            <w:pPr>
              <w:pStyle w:val="TAL"/>
            </w:pPr>
            <w:r w:rsidRPr="00C6449B">
              <w:t>HARQ</w:t>
            </w:r>
          </w:p>
        </w:tc>
        <w:tc>
          <w:tcPr>
            <w:tcW w:w="5103" w:type="dxa"/>
            <w:tcBorders>
              <w:top w:val="single" w:sz="6" w:space="0" w:color="auto"/>
            </w:tcBorders>
          </w:tcPr>
          <w:p w14:paraId="500208A4" w14:textId="77777777" w:rsidR="00CF08D6" w:rsidRPr="00C6449B" w:rsidRDefault="00CF08D6" w:rsidP="00CF08D6">
            <w:pPr>
              <w:pStyle w:val="TAL"/>
            </w:pPr>
            <w:r w:rsidRPr="00C6449B">
              <w:t>Maximum number of HARQ transmissions</w:t>
            </w:r>
          </w:p>
        </w:tc>
        <w:tc>
          <w:tcPr>
            <w:tcW w:w="2126" w:type="dxa"/>
            <w:tcBorders>
              <w:top w:val="single" w:sz="6" w:space="0" w:color="auto"/>
            </w:tcBorders>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pPr>
          </w:p>
        </w:tc>
        <w:tc>
          <w:tcPr>
            <w:tcW w:w="5103" w:type="dxa"/>
            <w:vAlign w:val="center"/>
          </w:tcPr>
          <w:p w14:paraId="7F8B8DA7" w14:textId="77777777" w:rsidR="00CF08D6" w:rsidRPr="00C6449B" w:rsidRDefault="00CF08D6" w:rsidP="00CF08D6">
            <w:pPr>
              <w:pStyle w:val="TAL"/>
            </w:pPr>
            <w:r w:rsidRPr="00C6449B">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cs="Arial"/>
              </w:rPr>
            </w:pPr>
            <w:r w:rsidRPr="00C6449B">
              <w:rPr>
                <w:rFonts w:cs="Arial"/>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AA0CC1">
        <w:trPr>
          <w:jc w:val="center"/>
        </w:trPr>
        <w:tc>
          <w:tcPr>
            <w:tcW w:w="6941" w:type="dxa"/>
            <w:gridSpan w:val="2"/>
            <w:tcBorders>
              <w:bottom w:val="single" w:sz="4" w:space="0" w:color="auto"/>
            </w:tcBorders>
            <w:vAlign w:val="center"/>
          </w:tcPr>
          <w:p w14:paraId="7D2F9332" w14:textId="77777777" w:rsidR="00CF08D6" w:rsidRPr="00C6449B" w:rsidRDefault="00CF08D6" w:rsidP="00CF08D6">
            <w:pPr>
              <w:pStyle w:val="TAL"/>
            </w:pPr>
            <w:r w:rsidRPr="00C6449B">
              <w:rPr>
                <w:rFonts w:eastAsia="Batang"/>
              </w:rPr>
              <w:t>TPMI index</w:t>
            </w:r>
            <w:r w:rsidRPr="00C6449B">
              <w:t xml:space="preserve"> for 2Tx two-layer spatial multiplexing transmission </w:t>
            </w:r>
          </w:p>
        </w:tc>
        <w:tc>
          <w:tcPr>
            <w:tcW w:w="2126" w:type="dxa"/>
            <w:tcBorders>
              <w:bottom w:val="single" w:sz="4" w:space="0" w:color="auto"/>
            </w:tcBorders>
            <w:vAlign w:val="center"/>
          </w:tcPr>
          <w:p w14:paraId="252EE1C6" w14:textId="77777777" w:rsidR="00CF08D6" w:rsidRPr="00C6449B" w:rsidRDefault="00CF08D6" w:rsidP="00CF08D6">
            <w:pPr>
              <w:pStyle w:val="TAC"/>
              <w:rPr>
                <w:rFonts w:cs="Arial"/>
              </w:rPr>
            </w:pPr>
            <w:r w:rsidRPr="00C6449B">
              <w:rPr>
                <w:rFonts w:cs="Arial"/>
              </w:rPr>
              <w:t>0</w:t>
            </w:r>
          </w:p>
        </w:tc>
      </w:tr>
      <w:tr w:rsidR="00CF08D6" w:rsidRPr="00C6449B" w14:paraId="49CA5101" w14:textId="77777777" w:rsidTr="00AA0CC1">
        <w:trPr>
          <w:jc w:val="center"/>
        </w:trPr>
        <w:tc>
          <w:tcPr>
            <w:tcW w:w="6941" w:type="dxa"/>
            <w:gridSpan w:val="2"/>
            <w:tcBorders>
              <w:top w:val="single" w:sz="4" w:space="0" w:color="auto"/>
              <w:bottom w:val="single" w:sz="6" w:space="0" w:color="auto"/>
            </w:tcBorders>
            <w:vAlign w:val="center"/>
          </w:tcPr>
          <w:p w14:paraId="70EE0ECB" w14:textId="77777777" w:rsidR="00CF08D6" w:rsidRPr="00C6449B" w:rsidRDefault="00CF08D6" w:rsidP="00CF08D6">
            <w:pPr>
              <w:pStyle w:val="TAL"/>
            </w:pPr>
            <w:r w:rsidRPr="00C6449B">
              <w:t>Code block group based PUSCH transmission</w:t>
            </w:r>
          </w:p>
        </w:tc>
        <w:tc>
          <w:tcPr>
            <w:tcW w:w="2126" w:type="dxa"/>
            <w:tcBorders>
              <w:top w:val="single" w:sz="4" w:space="0" w:color="auto"/>
              <w:bottom w:val="single" w:sz="6" w:space="0" w:color="auto"/>
            </w:tcBorders>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AA0CC1">
        <w:trPr>
          <w:jc w:val="center"/>
        </w:trPr>
        <w:tc>
          <w:tcPr>
            <w:tcW w:w="9067" w:type="dxa"/>
            <w:gridSpan w:val="3"/>
            <w:tcBorders>
              <w:top w:val="single" w:sz="6" w:space="0" w:color="auto"/>
            </w:tcBorders>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3172" w:name="_Toc13079728"/>
      <w:bookmarkStart w:id="3173" w:name="_Toc29811216"/>
      <w:bookmarkStart w:id="3174" w:name="_Toc29811667"/>
      <w:bookmarkStart w:id="3175" w:name="_Toc37268171"/>
      <w:bookmarkStart w:id="3176" w:name="_Toc37268622"/>
      <w:bookmarkStart w:id="3177" w:name="_Toc45893270"/>
      <w:bookmarkStart w:id="3178" w:name="_Toc53177434"/>
      <w:bookmarkStart w:id="3179" w:name="_Toc53177886"/>
      <w:bookmarkStart w:id="3180" w:name="_Toc61176520"/>
      <w:bookmarkStart w:id="3181" w:name="_Toc67916343"/>
      <w:bookmarkStart w:id="3182" w:name="_Toc74670561"/>
      <w:bookmarkStart w:id="3183" w:name="_Toc76542596"/>
      <w:bookmarkStart w:id="3184" w:name="_Toc82626528"/>
      <w:bookmarkStart w:id="3185" w:name="_Toc90414494"/>
      <w:bookmarkStart w:id="3186" w:name="_Toc106769583"/>
      <w:bookmarkStart w:id="3187" w:name="_Toc115184832"/>
      <w:bookmarkStart w:id="3188" w:name="_Toc138839334"/>
      <w:bookmarkStart w:id="3189" w:name="_Toc138932697"/>
      <w:bookmarkStart w:id="3190" w:name="_Toc138933150"/>
      <w:r w:rsidRPr="00C6449B">
        <w:rPr>
          <w:rFonts w:eastAsia="Malgun Gothic"/>
        </w:rPr>
        <w:t>8.2.1</w:t>
      </w:r>
      <w:r w:rsidRPr="00C6449B">
        <w:t>.2</w:t>
      </w:r>
      <w:r w:rsidRPr="00C6449B">
        <w:rPr>
          <w:rFonts w:eastAsia="Malgun Gothic"/>
        </w:rPr>
        <w:tab/>
        <w:t>Minimum requirements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76480E0D" w14:textId="77777777" w:rsidR="00CF08D6" w:rsidRPr="00C6449B" w:rsidRDefault="00CF08D6" w:rsidP="00CF08D6">
      <w:r w:rsidRPr="00C6449B">
        <w:t>The throughput shall be equal to or larger than the fraction of maximum throughput for the FRCs stated in tables 8.2.1.2-1 to 8.2.1.2-14 at the given SNR for 1Tx or for 2Tx two-layer spatial multiplexing transmission. FRCs are defined in annex A.</w:t>
      </w:r>
    </w:p>
    <w:p w14:paraId="455012BE" w14:textId="77777777" w:rsidR="00CF08D6" w:rsidRPr="00C6449B" w:rsidRDefault="00CF08D6" w:rsidP="00CF08D6">
      <w:pPr>
        <w:pStyle w:val="TH"/>
        <w:rPr>
          <w:rFonts w:eastAsia="Malgun Gothic"/>
        </w:rPr>
      </w:pPr>
      <w:r w:rsidRPr="00C6449B">
        <w:rPr>
          <w:rFonts w:eastAsia="Malgun Gothic"/>
        </w:rPr>
        <w:t>Table 8.2.1.2-1: Minimum requirements for PUSCH, Type A, 5 MHz channel bandwidth,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Number of 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 and correlation matrix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rPr>
      </w:pPr>
      <w:r w:rsidRPr="00C6449B">
        <w:rPr>
          <w:rFonts w:eastAsia="Malgun Gothic"/>
        </w:rPr>
        <w:t>Table 8.2.1.2-2: Minimum requirements for PUSCH, Type A, 10 MHz channel bandwidth,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Number of 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 and correlation matrix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rPr>
      </w:pPr>
      <w:r w:rsidRPr="00C6449B">
        <w:rPr>
          <w:rFonts w:eastAsia="Malgun Gothic"/>
        </w:rPr>
        <w:t>Table 8.2.1.2-3: Minimum requirements for PUSCH, Type A, 20 MHz channel bandwidth,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Number of 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rPr>
      </w:pPr>
      <w:r w:rsidRPr="00C6449B">
        <w:rPr>
          <w:rFonts w:eastAsia="Malgun Gothic"/>
        </w:rPr>
        <w:t>Table 8.2.1.2-4: Minimum requirements for PUSCH, Type A, 10 MHz channel bandwidth,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Number of 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rPr>
      </w:pPr>
      <w:r w:rsidRPr="00C6449B">
        <w:rPr>
          <w:rFonts w:eastAsia="Malgun Gothic"/>
        </w:rPr>
        <w:t>Table 8.2.1.2-5: Minimum requirements for PUSCH, Type A, 20 MHz channel bandwidth,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Number of 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rPr>
      </w:pPr>
      <w:r w:rsidRPr="00C6449B">
        <w:rPr>
          <w:rFonts w:eastAsia="Malgun Gothic"/>
        </w:rPr>
        <w:t>Table 8.2.1.2-6: Minimum requirements for PUSCH, Type A, 40 MHz channel bandwidth,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Number of 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 and correlation matrix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rPr>
      </w:pPr>
      <w:r w:rsidRPr="00C6449B">
        <w:rPr>
          <w:rFonts w:eastAsia="Malgun Gothic"/>
        </w:rPr>
        <w:t>Table 8.2.1.2-7: Minimum requirements for PUSCH, Type A, 100 MHz channel bandwidth,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Number of 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rPr>
      </w:pPr>
      <w:r w:rsidRPr="00C6449B">
        <w:rPr>
          <w:rFonts w:eastAsia="Malgun Gothic"/>
        </w:rPr>
        <w:t>Table 8.2.1.2-8: Minimum requirements for PUSCH, Type B, 5 MHz channel bandwidth,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Number of 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rPr>
      </w:pPr>
      <w:r w:rsidRPr="00C6449B">
        <w:rPr>
          <w:rFonts w:eastAsia="Malgun Gothic"/>
        </w:rPr>
        <w:t>Table 8.2.1.2-9: Minimum requirements for PUSCH, Type B, 10 MHz channel bandwidth,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Number of 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 and correlation matrix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rPr>
      </w:pPr>
      <w:r w:rsidRPr="00C6449B">
        <w:rPr>
          <w:rFonts w:eastAsia="Malgun Gothic"/>
        </w:rPr>
        <w:t>Table 8.2.1.2-10: Minimum requirements for PUSCH, Type B, 20 MHz channel bandwidth,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Number of 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rPr>
      </w:pPr>
      <w:r w:rsidRPr="00C6449B">
        <w:rPr>
          <w:rFonts w:eastAsia="Malgun Gothic"/>
        </w:rPr>
        <w:t>Table 8.2.1.2-11: Minimum requirements for PUSCH, Type B, 10 MHz channel bandwidth,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Number of 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rPr>
      </w:pPr>
      <w:r w:rsidRPr="00C6449B">
        <w:rPr>
          <w:rFonts w:eastAsia="Malgun Gothic"/>
        </w:rPr>
        <w:t>Table 8.2.1.2-12: Minimum requirements for PUSCH, Type B, 20 MHz channel bandwidth,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Number of 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rPr>
      </w:pPr>
      <w:r w:rsidRPr="00C6449B">
        <w:rPr>
          <w:rFonts w:eastAsia="Malgun Gothic"/>
        </w:rPr>
        <w:t>Table 8.2.1.2-13: Minimum requirements for PUSCH, Type B, 40 MHz channel bandwidth,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Number of 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 and correlation matrix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rPr>
      </w:pPr>
      <w:r w:rsidRPr="00C6449B">
        <w:rPr>
          <w:rFonts w:eastAsia="Malgun Gothic"/>
        </w:rPr>
        <w:t>Table 8.2.1.2-14: Minimum requirements for PUSCH, Type B, 100 MHz channel bandwidth,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Number of 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pPr>
      <w:bookmarkStart w:id="3191" w:name="_Toc13079729"/>
      <w:bookmarkStart w:id="3192" w:name="_Toc29811217"/>
      <w:bookmarkStart w:id="3193" w:name="_Toc29811668"/>
      <w:bookmarkStart w:id="3194" w:name="_Toc37268172"/>
      <w:bookmarkStart w:id="3195" w:name="_Toc37268623"/>
      <w:bookmarkStart w:id="3196" w:name="_Toc45893271"/>
      <w:bookmarkStart w:id="3197" w:name="_Toc53177435"/>
      <w:bookmarkStart w:id="3198" w:name="_Toc53177887"/>
      <w:bookmarkStart w:id="3199" w:name="_Toc61176521"/>
      <w:bookmarkStart w:id="3200" w:name="_Toc67916344"/>
      <w:bookmarkStart w:id="3201" w:name="_Toc74670562"/>
      <w:bookmarkStart w:id="3202" w:name="_Toc76542597"/>
      <w:bookmarkStart w:id="3203" w:name="_Toc82626529"/>
      <w:bookmarkStart w:id="3204" w:name="_Toc90414495"/>
      <w:bookmarkStart w:id="3205" w:name="_Toc106769584"/>
      <w:bookmarkStart w:id="3206" w:name="_Toc115184833"/>
      <w:bookmarkStart w:id="3207" w:name="_Toc138839335"/>
      <w:bookmarkStart w:id="3208" w:name="_Toc138932698"/>
      <w:bookmarkStart w:id="3209" w:name="_Toc138933151"/>
      <w:r w:rsidRPr="00C6449B">
        <w:t>8.2.2</w:t>
      </w:r>
      <w:r w:rsidRPr="00C6449B">
        <w:tab/>
        <w:t>Requirements for PUSCH with transform precoding enabled</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F9F5199" w14:textId="77777777" w:rsidR="00CF08D6" w:rsidRPr="00C6449B" w:rsidRDefault="00CF08D6" w:rsidP="00CF08D6">
      <w:pPr>
        <w:pStyle w:val="Heading4"/>
        <w:rPr>
          <w:rFonts w:eastAsia="Malgun Gothic"/>
        </w:rPr>
      </w:pPr>
      <w:bookmarkStart w:id="3210" w:name="_Toc13079730"/>
      <w:bookmarkStart w:id="3211" w:name="_Toc29811218"/>
      <w:bookmarkStart w:id="3212" w:name="_Toc29811669"/>
      <w:bookmarkStart w:id="3213" w:name="_Toc37268173"/>
      <w:bookmarkStart w:id="3214" w:name="_Toc37268624"/>
      <w:bookmarkStart w:id="3215" w:name="_Toc45893272"/>
      <w:bookmarkStart w:id="3216" w:name="_Toc53177436"/>
      <w:bookmarkStart w:id="3217" w:name="_Toc53177888"/>
      <w:bookmarkStart w:id="3218" w:name="_Toc61176522"/>
      <w:bookmarkStart w:id="3219" w:name="_Toc67916345"/>
      <w:bookmarkStart w:id="3220" w:name="_Toc74670563"/>
      <w:bookmarkStart w:id="3221" w:name="_Toc76542598"/>
      <w:bookmarkStart w:id="3222" w:name="_Toc82626530"/>
      <w:bookmarkStart w:id="3223" w:name="_Toc90414496"/>
      <w:bookmarkStart w:id="3224" w:name="_Toc106769585"/>
      <w:bookmarkStart w:id="3225" w:name="_Toc115184834"/>
      <w:bookmarkStart w:id="3226" w:name="_Toc138839336"/>
      <w:bookmarkStart w:id="3227" w:name="_Toc138932699"/>
      <w:bookmarkStart w:id="3228" w:name="_Toc138933152"/>
      <w:r w:rsidRPr="00C6449B">
        <w:rPr>
          <w:rFonts w:eastAsia="Malgun Gothic"/>
        </w:rPr>
        <w:t>8.2.</w:t>
      </w:r>
      <w:r w:rsidRPr="00C6449B">
        <w:t>2</w:t>
      </w:r>
      <w:r w:rsidRPr="00C6449B">
        <w:rPr>
          <w:rFonts w:eastAsia="Malgun Gothic"/>
        </w:rPr>
        <w:t>.1</w:t>
      </w:r>
      <w:r w:rsidRPr="00C6449B">
        <w:rPr>
          <w:rFonts w:eastAsia="Malgun Gothic"/>
        </w:rPr>
        <w:tab/>
        <w:t>General</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F054A6">
        <w:trPr>
          <w:jc w:val="center"/>
        </w:trPr>
        <w:tc>
          <w:tcPr>
            <w:tcW w:w="6941" w:type="dxa"/>
            <w:gridSpan w:val="2"/>
            <w:tcBorders>
              <w:bottom w:val="single" w:sz="4" w:space="0" w:color="auto"/>
            </w:tcBorders>
          </w:tcPr>
          <w:p w14:paraId="6C5EC47D" w14:textId="77777777" w:rsidR="00CF08D6" w:rsidRPr="00C6449B" w:rsidRDefault="00CF08D6" w:rsidP="00CF08D6">
            <w:pPr>
              <w:pStyle w:val="TAH"/>
              <w:snapToGrid w:val="0"/>
              <w:rPr>
                <w:rFonts w:cs="Arial"/>
              </w:rPr>
            </w:pPr>
            <w:r w:rsidRPr="00C6449B">
              <w:rPr>
                <w:rFonts w:cs="Arial"/>
              </w:rPr>
              <w:t>Parameter</w:t>
            </w:r>
          </w:p>
        </w:tc>
        <w:tc>
          <w:tcPr>
            <w:tcW w:w="2126" w:type="dxa"/>
            <w:tcBorders>
              <w:bottom w:val="single" w:sz="4" w:space="0" w:color="auto"/>
            </w:tcBorders>
          </w:tcPr>
          <w:p w14:paraId="0AA4E859" w14:textId="77777777" w:rsidR="00CF08D6" w:rsidRPr="00C6449B" w:rsidRDefault="00CF08D6" w:rsidP="00CF08D6">
            <w:pPr>
              <w:pStyle w:val="TAH"/>
              <w:snapToGrid w:val="0"/>
              <w:rPr>
                <w:rFonts w:cs="Arial"/>
              </w:rPr>
            </w:pPr>
            <w:r w:rsidRPr="00C6449B">
              <w:rPr>
                <w:rFonts w:cs="Arial"/>
              </w:rPr>
              <w:t>Value</w:t>
            </w:r>
          </w:p>
        </w:tc>
      </w:tr>
      <w:tr w:rsidR="00CF08D6" w:rsidRPr="00C6449B" w14:paraId="2B30DE3B" w14:textId="77777777" w:rsidTr="00F054A6">
        <w:trPr>
          <w:jc w:val="center"/>
        </w:trPr>
        <w:tc>
          <w:tcPr>
            <w:tcW w:w="6941" w:type="dxa"/>
            <w:gridSpan w:val="2"/>
            <w:tcBorders>
              <w:top w:val="single" w:sz="4" w:space="0" w:color="auto"/>
              <w:bottom w:val="single" w:sz="4" w:space="0" w:color="auto"/>
            </w:tcBorders>
          </w:tcPr>
          <w:p w14:paraId="04B6387F" w14:textId="77777777" w:rsidR="00CF08D6" w:rsidRPr="00C6449B" w:rsidRDefault="00CF08D6" w:rsidP="00CF08D6">
            <w:pPr>
              <w:pStyle w:val="TAL"/>
              <w:snapToGrid w:val="0"/>
            </w:pPr>
            <w:r w:rsidRPr="00C6449B">
              <w:t>Transform precoding</w:t>
            </w:r>
          </w:p>
        </w:tc>
        <w:tc>
          <w:tcPr>
            <w:tcW w:w="2126" w:type="dxa"/>
            <w:tcBorders>
              <w:top w:val="single" w:sz="4" w:space="0" w:color="auto"/>
              <w:bottom w:val="single" w:sz="4" w:space="0" w:color="auto"/>
            </w:tcBorders>
          </w:tcPr>
          <w:p w14:paraId="5DA201EE" w14:textId="77777777" w:rsidR="00CF08D6" w:rsidRPr="00C6449B" w:rsidRDefault="00CF08D6" w:rsidP="00CF08D6">
            <w:pPr>
              <w:pStyle w:val="TAC"/>
            </w:pPr>
            <w:r w:rsidRPr="00C6449B">
              <w:t>Enabled</w:t>
            </w:r>
          </w:p>
        </w:tc>
      </w:tr>
      <w:tr w:rsidR="00CF08D6" w:rsidRPr="00C6449B" w14:paraId="4D55D26F" w14:textId="77777777" w:rsidTr="00F054A6">
        <w:trPr>
          <w:jc w:val="center"/>
        </w:trPr>
        <w:tc>
          <w:tcPr>
            <w:tcW w:w="6941" w:type="dxa"/>
            <w:gridSpan w:val="2"/>
            <w:tcBorders>
              <w:top w:val="single" w:sz="4" w:space="0" w:color="auto"/>
              <w:bottom w:val="single" w:sz="6" w:space="0" w:color="auto"/>
            </w:tcBorders>
          </w:tcPr>
          <w:p w14:paraId="0CCA3DF3" w14:textId="1FE6099B" w:rsidR="00CF08D6" w:rsidRPr="00C6449B" w:rsidRDefault="00134407" w:rsidP="00CF08D6">
            <w:pPr>
              <w:pStyle w:val="TAL"/>
              <w:snapToGrid w:val="0"/>
            </w:pPr>
            <w:r w:rsidRPr="00C6449B">
              <w:t>Default TDD UL-DL pattern (Note 1)</w:t>
            </w:r>
          </w:p>
        </w:tc>
        <w:tc>
          <w:tcPr>
            <w:tcW w:w="2126" w:type="dxa"/>
            <w:tcBorders>
              <w:top w:val="single" w:sz="4" w:space="0" w:color="auto"/>
              <w:bottom w:val="single" w:sz="6" w:space="0" w:color="auto"/>
            </w:tcBorders>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F054A6">
        <w:trPr>
          <w:jc w:val="center"/>
        </w:trPr>
        <w:tc>
          <w:tcPr>
            <w:tcW w:w="1838" w:type="dxa"/>
            <w:vMerge w:val="restart"/>
            <w:tcBorders>
              <w:top w:val="single" w:sz="6" w:space="0" w:color="auto"/>
            </w:tcBorders>
          </w:tcPr>
          <w:p w14:paraId="7076B9DF" w14:textId="77777777" w:rsidR="00CF08D6" w:rsidRPr="00C6449B" w:rsidRDefault="00CF08D6" w:rsidP="00CF08D6">
            <w:pPr>
              <w:pStyle w:val="TAL"/>
              <w:snapToGrid w:val="0"/>
            </w:pPr>
            <w:r w:rsidRPr="00C6449B">
              <w:t>HARQ</w:t>
            </w:r>
          </w:p>
        </w:tc>
        <w:tc>
          <w:tcPr>
            <w:tcW w:w="5103" w:type="dxa"/>
            <w:tcBorders>
              <w:top w:val="single" w:sz="6" w:space="0" w:color="auto"/>
            </w:tcBorders>
          </w:tcPr>
          <w:p w14:paraId="15C5A024" w14:textId="77777777" w:rsidR="00CF08D6" w:rsidRPr="00C6449B" w:rsidRDefault="00CF08D6" w:rsidP="00CF08D6">
            <w:pPr>
              <w:pStyle w:val="TAL"/>
              <w:snapToGrid w:val="0"/>
            </w:pPr>
            <w:r w:rsidRPr="00C6449B">
              <w:t>Maximum number of HARQ transmissions</w:t>
            </w:r>
          </w:p>
        </w:tc>
        <w:tc>
          <w:tcPr>
            <w:tcW w:w="2126" w:type="dxa"/>
            <w:tcBorders>
              <w:top w:val="single" w:sz="6" w:space="0" w:color="auto"/>
            </w:tcBorders>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snapToGrid w:val="0"/>
            </w:pPr>
          </w:p>
        </w:tc>
        <w:tc>
          <w:tcPr>
            <w:tcW w:w="5103" w:type="dxa"/>
          </w:tcPr>
          <w:p w14:paraId="347A05A4" w14:textId="77777777" w:rsidR="00CF08D6" w:rsidRPr="00C6449B" w:rsidRDefault="00CF08D6" w:rsidP="00CF08D6">
            <w:pPr>
              <w:pStyle w:val="TAL"/>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snapToGrid w:val="0"/>
            </w:pPr>
            <w:r w:rsidRPr="00C6449B">
              <w:t>DM-RS</w:t>
            </w:r>
          </w:p>
        </w:tc>
        <w:tc>
          <w:tcPr>
            <w:tcW w:w="5103" w:type="dxa"/>
            <w:vAlign w:val="center"/>
          </w:tcPr>
          <w:p w14:paraId="2CE89150" w14:textId="77777777" w:rsidR="00CF08D6" w:rsidRPr="00C6449B" w:rsidRDefault="00CF08D6" w:rsidP="00CF08D6">
            <w:pPr>
              <w:pStyle w:val="TAL"/>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snapToGrid w:val="0"/>
            </w:pPr>
          </w:p>
        </w:tc>
        <w:tc>
          <w:tcPr>
            <w:tcW w:w="5103" w:type="dxa"/>
            <w:vAlign w:val="center"/>
          </w:tcPr>
          <w:p w14:paraId="66C13432" w14:textId="77777777" w:rsidR="00CF08D6" w:rsidRPr="00C6449B" w:rsidRDefault="00CF08D6" w:rsidP="00CF08D6">
            <w:pPr>
              <w:pStyle w:val="TAL"/>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snapToGrid w:val="0"/>
            </w:pPr>
          </w:p>
        </w:tc>
        <w:tc>
          <w:tcPr>
            <w:tcW w:w="5103" w:type="dxa"/>
            <w:vAlign w:val="center"/>
          </w:tcPr>
          <w:p w14:paraId="2890A93F" w14:textId="77777777" w:rsidR="00CF08D6" w:rsidRPr="00C6449B" w:rsidRDefault="00CF08D6" w:rsidP="00CF08D6">
            <w:pPr>
              <w:pStyle w:val="TAL"/>
              <w:snapToGrid w:val="0"/>
            </w:pPr>
            <w:r w:rsidRPr="00C6449B">
              <w:rPr>
                <w:rFonts w:eastAsia="DengXian" w:cs="Arial"/>
                <w:szCs w:val="18"/>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snapToGrid w:val="0"/>
            </w:pPr>
          </w:p>
        </w:tc>
        <w:tc>
          <w:tcPr>
            <w:tcW w:w="5103" w:type="dxa"/>
            <w:vAlign w:val="center"/>
          </w:tcPr>
          <w:p w14:paraId="5A4E98FB" w14:textId="77777777" w:rsidR="00CF08D6" w:rsidRPr="00C6449B" w:rsidRDefault="00CF08D6" w:rsidP="00CF08D6">
            <w:pPr>
              <w:pStyle w:val="TAL"/>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snapToGrid w:val="0"/>
            </w:pPr>
          </w:p>
        </w:tc>
        <w:tc>
          <w:tcPr>
            <w:tcW w:w="5103" w:type="dxa"/>
            <w:vAlign w:val="center"/>
          </w:tcPr>
          <w:p w14:paraId="36A299F2" w14:textId="77777777" w:rsidR="00CF08D6" w:rsidRPr="00C6449B" w:rsidRDefault="00CF08D6" w:rsidP="00CF08D6">
            <w:pPr>
              <w:pStyle w:val="TAL"/>
              <w:snapToGrid w:val="0"/>
            </w:pPr>
            <w:r w:rsidRPr="00C6449B">
              <w:t>Ratio of PUSCH EPRE to DM-RS EPRE</w:t>
            </w:r>
          </w:p>
        </w:tc>
        <w:tc>
          <w:tcPr>
            <w:tcW w:w="2126" w:type="dxa"/>
          </w:tcPr>
          <w:p w14:paraId="16F89C5A" w14:textId="77777777" w:rsidR="00CF08D6" w:rsidRPr="00C6449B" w:rsidRDefault="00CF08D6" w:rsidP="00CF08D6">
            <w:pPr>
              <w:pStyle w:val="TAC"/>
            </w:pPr>
            <w:r w:rsidRPr="00C6449B">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snapToGrid w:val="0"/>
            </w:pPr>
          </w:p>
        </w:tc>
        <w:tc>
          <w:tcPr>
            <w:tcW w:w="5103" w:type="dxa"/>
            <w:vAlign w:val="center"/>
          </w:tcPr>
          <w:p w14:paraId="1BA0D4BF" w14:textId="77777777" w:rsidR="00CF08D6" w:rsidRPr="00C6449B" w:rsidRDefault="00CF08D6" w:rsidP="00CF08D6">
            <w:pPr>
              <w:pStyle w:val="TAL"/>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snapToGrid w:val="0"/>
            </w:pPr>
          </w:p>
        </w:tc>
        <w:tc>
          <w:tcPr>
            <w:tcW w:w="5103" w:type="dxa"/>
            <w:vAlign w:val="center"/>
          </w:tcPr>
          <w:p w14:paraId="19B16E3C" w14:textId="77777777" w:rsidR="00CF08D6" w:rsidRPr="00C6449B" w:rsidRDefault="00CF08D6" w:rsidP="00CF08D6">
            <w:pPr>
              <w:pStyle w:val="TAL"/>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snapToGrid w:val="0"/>
            </w:pPr>
            <w:r w:rsidRPr="00C6449B">
              <w:t>Time domain resource assignment</w:t>
            </w:r>
          </w:p>
        </w:tc>
        <w:tc>
          <w:tcPr>
            <w:tcW w:w="5103" w:type="dxa"/>
          </w:tcPr>
          <w:p w14:paraId="74EE3261" w14:textId="77777777" w:rsidR="00CF08D6" w:rsidRPr="00C6449B" w:rsidRDefault="00CF08D6" w:rsidP="00CF08D6">
            <w:pPr>
              <w:pStyle w:val="TAL"/>
              <w:snapToGrid w:val="0"/>
            </w:pPr>
            <w:r w:rsidRPr="00C6449B">
              <w:rPr>
                <w:rFonts w:eastAsia="Batang"/>
              </w:rPr>
              <w:t>PUSCH mapping type</w:t>
            </w:r>
          </w:p>
        </w:tc>
        <w:tc>
          <w:tcPr>
            <w:tcW w:w="2126" w:type="dxa"/>
          </w:tcPr>
          <w:p w14:paraId="710FAB1F" w14:textId="77777777" w:rsidR="00CF08D6" w:rsidRPr="00C6449B" w:rsidRDefault="00CF08D6" w:rsidP="00CF08D6">
            <w:pPr>
              <w:pStyle w:val="TAC"/>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snapToGrid w:val="0"/>
            </w:pPr>
          </w:p>
        </w:tc>
        <w:tc>
          <w:tcPr>
            <w:tcW w:w="5103" w:type="dxa"/>
          </w:tcPr>
          <w:p w14:paraId="13BB1E2D" w14:textId="77777777" w:rsidR="00CF08D6" w:rsidRPr="00C6449B" w:rsidRDefault="00CF08D6" w:rsidP="00CF08D6">
            <w:pPr>
              <w:pStyle w:val="TAL"/>
              <w:snapToGrid w:val="0"/>
            </w:pPr>
            <w:r w:rsidRPr="00C6449B">
              <w:t>Start symbol</w:t>
            </w:r>
          </w:p>
        </w:tc>
        <w:tc>
          <w:tcPr>
            <w:tcW w:w="2126" w:type="dxa"/>
          </w:tcPr>
          <w:p w14:paraId="0C81586D" w14:textId="77777777" w:rsidR="00CF08D6" w:rsidRPr="00C6449B" w:rsidRDefault="00CF08D6" w:rsidP="00CF08D6">
            <w:pPr>
              <w:pStyle w:val="TAC"/>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snapToGrid w:val="0"/>
            </w:pPr>
          </w:p>
        </w:tc>
        <w:tc>
          <w:tcPr>
            <w:tcW w:w="5103" w:type="dxa"/>
          </w:tcPr>
          <w:p w14:paraId="029C4C59" w14:textId="77777777" w:rsidR="00CF08D6" w:rsidRPr="00C6449B" w:rsidRDefault="00CF08D6" w:rsidP="00CF08D6">
            <w:pPr>
              <w:pStyle w:val="TAL"/>
              <w:snapToGrid w:val="0"/>
            </w:pPr>
            <w:r w:rsidRPr="00C6449B">
              <w:t>Allocation length</w:t>
            </w:r>
          </w:p>
        </w:tc>
        <w:tc>
          <w:tcPr>
            <w:tcW w:w="2126" w:type="dxa"/>
          </w:tcPr>
          <w:p w14:paraId="4129A1E9" w14:textId="77777777" w:rsidR="00CF08D6" w:rsidRPr="00C6449B" w:rsidRDefault="00CF08D6" w:rsidP="00CF08D6">
            <w:pPr>
              <w:pStyle w:val="TAC"/>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snapToGrid w:val="0"/>
            </w:pPr>
            <w:r w:rsidRPr="00C6449B">
              <w:t>Frequency domain resource assignment</w:t>
            </w:r>
          </w:p>
        </w:tc>
        <w:tc>
          <w:tcPr>
            <w:tcW w:w="5103" w:type="dxa"/>
          </w:tcPr>
          <w:p w14:paraId="5B165E65" w14:textId="77777777" w:rsidR="00CF08D6" w:rsidRPr="00C6449B" w:rsidRDefault="00CF08D6" w:rsidP="00CF08D6">
            <w:pPr>
              <w:pStyle w:val="TAL"/>
              <w:snapToGrid w:val="0"/>
            </w:pPr>
            <w:r w:rsidRPr="00C6449B">
              <w:t>RB assignment</w:t>
            </w:r>
          </w:p>
        </w:tc>
        <w:tc>
          <w:tcPr>
            <w:tcW w:w="2126" w:type="dxa"/>
          </w:tcPr>
          <w:p w14:paraId="043032F2" w14:textId="77777777" w:rsidR="00CF08D6" w:rsidRPr="00C6449B" w:rsidRDefault="00CF08D6" w:rsidP="00CF08D6">
            <w:pPr>
              <w:pStyle w:val="TAC"/>
            </w:pPr>
            <w:r w:rsidRPr="00C6449B">
              <w:t>15 kHz SCS: 25 PRBs in the middle of the test bandwidth</w:t>
            </w:r>
          </w:p>
          <w:p w14:paraId="481F10C1" w14:textId="77777777" w:rsidR="00CF08D6" w:rsidRPr="00C6449B" w:rsidRDefault="00CF08D6" w:rsidP="00CF08D6">
            <w:pPr>
              <w:pStyle w:val="TAC"/>
            </w:pPr>
            <w:r w:rsidRPr="00C6449B">
              <w:t xml:space="preserve"> 30 kHz SCS: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snapToGrid w:val="0"/>
            </w:pPr>
          </w:p>
        </w:tc>
        <w:tc>
          <w:tcPr>
            <w:tcW w:w="5103" w:type="dxa"/>
          </w:tcPr>
          <w:p w14:paraId="6A1D759D" w14:textId="77777777" w:rsidR="00CF08D6" w:rsidRPr="00C6449B" w:rsidRDefault="00CF08D6" w:rsidP="00CF08D6">
            <w:pPr>
              <w:pStyle w:val="TAL"/>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3229" w:name="_Toc13079731"/>
      <w:bookmarkStart w:id="3230" w:name="_Toc29811219"/>
      <w:bookmarkStart w:id="3231" w:name="_Toc29811670"/>
      <w:bookmarkStart w:id="3232" w:name="_Toc37268174"/>
      <w:bookmarkStart w:id="3233" w:name="_Toc37268625"/>
      <w:bookmarkStart w:id="3234" w:name="_Toc45893273"/>
      <w:bookmarkStart w:id="3235" w:name="_Toc53177437"/>
      <w:bookmarkStart w:id="3236" w:name="_Toc53177889"/>
      <w:bookmarkStart w:id="3237" w:name="_Toc61176523"/>
      <w:bookmarkStart w:id="3238" w:name="_Toc67916346"/>
      <w:bookmarkStart w:id="3239" w:name="_Toc74670564"/>
      <w:bookmarkStart w:id="3240" w:name="_Toc76542599"/>
      <w:bookmarkStart w:id="3241" w:name="_Toc82626531"/>
      <w:bookmarkStart w:id="3242" w:name="_Toc90414497"/>
      <w:bookmarkStart w:id="3243" w:name="_Toc106769586"/>
      <w:bookmarkStart w:id="3244" w:name="_Toc115184835"/>
      <w:bookmarkStart w:id="3245" w:name="_Toc138839337"/>
      <w:bookmarkStart w:id="3246" w:name="_Toc138932700"/>
      <w:bookmarkStart w:id="3247" w:name="_Toc138933153"/>
      <w:r w:rsidRPr="00C6449B">
        <w:rPr>
          <w:rFonts w:eastAsia="Malgun Gothic"/>
        </w:rPr>
        <w:t>8.2.</w:t>
      </w:r>
      <w:r w:rsidRPr="00C6449B">
        <w:t>2.2</w:t>
      </w:r>
      <w:r w:rsidRPr="00C6449B">
        <w:rPr>
          <w:rFonts w:eastAsia="Malgun Gothic"/>
        </w:rPr>
        <w:tab/>
        <w:t>Minimum requirements</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922940A" w14:textId="77777777" w:rsidR="00CF08D6" w:rsidRPr="00C6449B" w:rsidRDefault="00CF08D6" w:rsidP="00CF08D6">
      <w:r w:rsidRPr="00C6449B">
        <w:t>The throughput shall be equal to or larger than the fraction of maximum throughput for the FRCs stated in tables 8.2.2.2-1 to 8.2.2.2-4 at the given SNR. FRCs are defined in annex A.</w:t>
      </w:r>
    </w:p>
    <w:p w14:paraId="6E96312D" w14:textId="77777777" w:rsidR="00CF08D6" w:rsidRPr="00C6449B" w:rsidRDefault="00CF08D6" w:rsidP="00CF08D6">
      <w:pPr>
        <w:pStyle w:val="TH"/>
      </w:pPr>
      <w:r w:rsidRPr="00C6449B">
        <w:rPr>
          <w:lang w:eastAsia="ko-KR"/>
        </w:rPr>
        <w:t>Table 8.2.2.2-1: Minimum requirements for PUSCH</w:t>
      </w:r>
      <w:r w:rsidRPr="00C6449B">
        <w:t>,</w:t>
      </w:r>
      <w:r w:rsidRPr="00C6449B">
        <w:rPr>
          <w:lang w:eastAsia="ko-KR"/>
        </w:rPr>
        <w:t xml:space="preserve"> </w:t>
      </w:r>
      <w:r w:rsidRPr="00C6449B">
        <w:t>T</w:t>
      </w:r>
      <w:r w:rsidRPr="00C6449B">
        <w:rPr>
          <w:rFonts w:eastAsia="Batang"/>
        </w:rPr>
        <w:t>ype A</w:t>
      </w:r>
      <w:r w:rsidRPr="00C6449B">
        <w:rPr>
          <w:lang w:eastAsia="ko-KR"/>
        </w:rPr>
        <w:t>, 5 MHz channel bandwidth</w:t>
      </w:r>
      <w:r w:rsidRPr="00C6449B">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Number of 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rPr>
              <w:t>8.5</w:t>
            </w:r>
          </w:p>
        </w:tc>
      </w:tr>
    </w:tbl>
    <w:p w14:paraId="29AA8E0E" w14:textId="77777777" w:rsidR="00CF08D6" w:rsidRPr="00C6449B" w:rsidRDefault="00CF08D6" w:rsidP="00CF08D6"/>
    <w:p w14:paraId="0F186710" w14:textId="77777777" w:rsidR="00CF08D6" w:rsidRPr="00C6449B" w:rsidRDefault="00CF08D6" w:rsidP="00CF08D6">
      <w:pPr>
        <w:pStyle w:val="TH"/>
      </w:pPr>
      <w:r w:rsidRPr="00C6449B">
        <w:rPr>
          <w:lang w:eastAsia="ko-KR"/>
        </w:rPr>
        <w:t>Table 8.2.2.2-</w:t>
      </w:r>
      <w:r w:rsidRPr="00C6449B">
        <w:t>2:</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A</w:t>
      </w:r>
      <w:r w:rsidRPr="00C6449B">
        <w:rPr>
          <w:lang w:eastAsia="ko-KR"/>
        </w:rPr>
        <w:t xml:space="preserve">, </w:t>
      </w:r>
      <w:r w:rsidRPr="00C6449B">
        <w:t>10</w:t>
      </w:r>
      <w:r w:rsidRPr="00C6449B">
        <w:rPr>
          <w:lang w:eastAsia="ko-KR"/>
        </w:rPr>
        <w:t xml:space="preserve"> MHz channel bandwidth</w:t>
      </w:r>
      <w:r w:rsidRPr="00C6449B">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Number of 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pPr>
            <w:r w:rsidRPr="00C6449B">
              <w:t>-</w:t>
            </w:r>
            <w:r w:rsidRPr="00C6449B">
              <w:rPr>
                <w:rFonts w:eastAsia="DengXian"/>
              </w:rPr>
              <w:t>2</w:t>
            </w:r>
            <w:r w:rsidRPr="00C6449B">
              <w:t>.</w:t>
            </w:r>
            <w:r w:rsidRPr="00C6449B">
              <w:rPr>
                <w:rFonts w:eastAsia="DengXian"/>
              </w:rPr>
              <w:t>5</w:t>
            </w:r>
            <w:r w:rsidRPr="00C6449B">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pPr>
      <w:r w:rsidRPr="00C6449B">
        <w:rPr>
          <w:lang w:eastAsia="ko-KR"/>
        </w:rPr>
        <w:t>Table 8.2.2.2-3: Minimum requirements for PUSCH</w:t>
      </w:r>
      <w:r w:rsidRPr="00C6449B">
        <w:t>,</w:t>
      </w:r>
      <w:r w:rsidRPr="00C6449B">
        <w:rPr>
          <w:rFonts w:eastAsia="Batang"/>
        </w:rPr>
        <w:t xml:space="preserve"> </w:t>
      </w:r>
      <w:r w:rsidRPr="00C6449B">
        <w:t>T</w:t>
      </w:r>
      <w:r w:rsidRPr="00C6449B">
        <w:rPr>
          <w:rFonts w:eastAsia="Batang"/>
        </w:rPr>
        <w:t>ype B</w:t>
      </w:r>
      <w:r w:rsidRPr="00C6449B">
        <w:rPr>
          <w:lang w:eastAsia="ko-KR"/>
        </w:rPr>
        <w:t>, 5 MHz channel bandwidth</w:t>
      </w:r>
      <w:r w:rsidRPr="00C6449B">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Number of 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pPr>
            <w:r w:rsidRPr="00C6449B">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pPr>
            <w:r w:rsidRPr="00C6449B">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pPr>
            <w:r w:rsidRPr="00C6449B">
              <w:rPr>
                <w:rFonts w:eastAsia="DengXian"/>
              </w:rPr>
              <w:t>-8.6</w:t>
            </w:r>
          </w:p>
        </w:tc>
      </w:tr>
    </w:tbl>
    <w:p w14:paraId="4C6E5C4E" w14:textId="77777777" w:rsidR="00CF08D6" w:rsidRPr="00C6449B" w:rsidRDefault="00CF08D6" w:rsidP="00CF08D6"/>
    <w:p w14:paraId="40D7F640" w14:textId="77777777" w:rsidR="00CF08D6" w:rsidRPr="00C6449B" w:rsidRDefault="00CF08D6" w:rsidP="00CF08D6">
      <w:pPr>
        <w:pStyle w:val="TH"/>
      </w:pPr>
      <w:r w:rsidRPr="00C6449B">
        <w:rPr>
          <w:lang w:eastAsia="ko-KR"/>
        </w:rPr>
        <w:t>Table 8.2.2.2-</w:t>
      </w:r>
      <w:r w:rsidRPr="00C6449B">
        <w:t>4:</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B</w:t>
      </w:r>
      <w:r w:rsidRPr="00C6449B">
        <w:rPr>
          <w:lang w:eastAsia="ko-KR"/>
        </w:rPr>
        <w:t xml:space="preserve">, </w:t>
      </w:r>
      <w:r w:rsidRPr="00C6449B">
        <w:t>10</w:t>
      </w:r>
      <w:r w:rsidRPr="00C6449B">
        <w:rPr>
          <w:lang w:eastAsia="ko-KR"/>
        </w:rPr>
        <w:t xml:space="preserve"> MHz channel bandwidth</w:t>
      </w:r>
      <w:r w:rsidRPr="00C6449B">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Number of 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pPr>
      <w:bookmarkStart w:id="3248" w:name="_Toc13079732"/>
      <w:bookmarkStart w:id="3249" w:name="_Toc29811220"/>
      <w:bookmarkStart w:id="3250" w:name="_Toc29811671"/>
      <w:bookmarkStart w:id="3251" w:name="_Toc37268175"/>
      <w:bookmarkStart w:id="3252" w:name="_Toc37268626"/>
      <w:bookmarkStart w:id="3253" w:name="_Toc45893274"/>
      <w:bookmarkStart w:id="3254" w:name="_Toc53177438"/>
      <w:bookmarkStart w:id="3255" w:name="_Toc53177890"/>
      <w:bookmarkStart w:id="3256" w:name="_Toc61176524"/>
      <w:bookmarkStart w:id="3257" w:name="_Toc67916347"/>
      <w:bookmarkStart w:id="3258" w:name="_Toc74670565"/>
      <w:bookmarkStart w:id="3259" w:name="_Toc76542600"/>
      <w:bookmarkStart w:id="3260" w:name="_Toc82626532"/>
      <w:bookmarkStart w:id="3261" w:name="_Toc90414498"/>
      <w:bookmarkStart w:id="3262" w:name="_Toc106769587"/>
      <w:bookmarkStart w:id="3263" w:name="_Toc115184836"/>
      <w:bookmarkStart w:id="3264" w:name="_Toc138839338"/>
      <w:bookmarkStart w:id="3265" w:name="_Toc138932701"/>
      <w:bookmarkStart w:id="3266" w:name="_Toc138933154"/>
      <w:r w:rsidRPr="00C6449B">
        <w:t>8.2.3</w:t>
      </w:r>
      <w:r w:rsidRPr="00C6449B">
        <w:tab/>
        <w:t>Requirements for UCI multiplexed on PUSCH</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A384764" w14:textId="77777777" w:rsidR="00CF08D6" w:rsidRPr="00C6449B" w:rsidRDefault="00CF08D6" w:rsidP="00CF08D6">
      <w:pPr>
        <w:pStyle w:val="Heading4"/>
      </w:pPr>
      <w:bookmarkStart w:id="3267" w:name="_Toc13079733"/>
      <w:bookmarkStart w:id="3268" w:name="_Toc29811221"/>
      <w:bookmarkStart w:id="3269" w:name="_Toc29811672"/>
      <w:bookmarkStart w:id="3270" w:name="_Toc37268176"/>
      <w:bookmarkStart w:id="3271" w:name="_Toc37268627"/>
      <w:bookmarkStart w:id="3272" w:name="_Toc45893275"/>
      <w:bookmarkStart w:id="3273" w:name="_Toc53177439"/>
      <w:bookmarkStart w:id="3274" w:name="_Toc53177891"/>
      <w:bookmarkStart w:id="3275" w:name="_Toc61176525"/>
      <w:bookmarkStart w:id="3276" w:name="_Toc67916348"/>
      <w:bookmarkStart w:id="3277" w:name="_Toc74670566"/>
      <w:bookmarkStart w:id="3278" w:name="_Toc76542601"/>
      <w:bookmarkStart w:id="3279" w:name="_Toc82626533"/>
      <w:bookmarkStart w:id="3280" w:name="_Toc90414499"/>
      <w:bookmarkStart w:id="3281" w:name="_Toc106769588"/>
      <w:bookmarkStart w:id="3282" w:name="_Toc115184837"/>
      <w:bookmarkStart w:id="3283" w:name="_Toc138839339"/>
      <w:bookmarkStart w:id="3284" w:name="_Toc138932702"/>
      <w:bookmarkStart w:id="3285" w:name="_Toc138933155"/>
      <w:r w:rsidRPr="00C6449B">
        <w:t>8.2.3.1</w:t>
      </w:r>
      <w:r w:rsidRPr="00C6449B">
        <w:tab/>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3C17BC24" w14:textId="77777777" w:rsidR="00CF08D6" w:rsidRPr="00C6449B" w:rsidRDefault="00CF08D6" w:rsidP="00CF08D6">
      <w:pPr>
        <w:rPr>
          <w:noProof/>
        </w:rPr>
      </w:pPr>
      <w:r w:rsidRPr="00C6449B">
        <w:rPr>
          <w:noProof/>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r w:rsidRPr="00C6449B">
        <w:rPr>
          <w:noProof/>
        </w:rPr>
        <w:t xml:space="preserve">The CSI part 1 block error </w:t>
      </w:r>
      <w:r w:rsidRPr="00C6449B">
        <w:t>probability (BLER) is defined as the probability of incorrectly decoding the CSI part 1 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r w:rsidRPr="00C6449B">
        <w:t>where:</w:t>
      </w:r>
    </w:p>
    <w:p w14:paraId="4688EC83" w14:textId="77777777" w:rsidR="00CF08D6" w:rsidRPr="00C6449B" w:rsidRDefault="00CF08D6" w:rsidP="00CF08D6">
      <w:pPr>
        <w:pStyle w:val="B1"/>
      </w:pPr>
      <w:r w:rsidRPr="00C6449B">
        <w:t>-</w:t>
      </w:r>
      <w:r w:rsidRPr="00C6449B">
        <w:tab/>
        <w:t>#(false CSI part 1) denotes the number of incorrectly decoded CSI part 1 information transmitted occasions</w:t>
      </w:r>
    </w:p>
    <w:p w14:paraId="0DE63E07" w14:textId="77777777" w:rsidR="00CF08D6" w:rsidRPr="00C6449B" w:rsidRDefault="00CF08D6" w:rsidP="00CF08D6">
      <w:pPr>
        <w:pStyle w:val="B1"/>
      </w:pPr>
      <w:r w:rsidRPr="00C6449B">
        <w:t>-</w:t>
      </w:r>
      <w:r w:rsidRPr="00C6449B">
        <w:tab/>
        <w:t>#(CSI part 1) denotes the number of CSI part 1 information transmitted occasions.</w:t>
      </w:r>
    </w:p>
    <w:p w14:paraId="54E63D40" w14:textId="49D02A13" w:rsidR="00CF08D6" w:rsidRPr="00C6449B" w:rsidRDefault="00CF08D6" w:rsidP="00CF08D6">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r w:rsidRPr="00C6449B">
        <w:t>where:</w:t>
      </w:r>
    </w:p>
    <w:p w14:paraId="559ED9F9" w14:textId="77777777" w:rsidR="00CF08D6" w:rsidRPr="00C6449B" w:rsidRDefault="00CF08D6" w:rsidP="00CF08D6">
      <w:pPr>
        <w:pStyle w:val="B1"/>
      </w:pPr>
      <w:r w:rsidRPr="00C6449B">
        <w:t>-</w:t>
      </w:r>
      <w:r w:rsidRPr="00C6449B">
        <w:tab/>
        <w:t>#(false CSI part 2) denotes the number of incorrectly decoded CSI part 2 information transmitted occasions</w:t>
      </w:r>
    </w:p>
    <w:p w14:paraId="4A1D0DAF" w14:textId="77777777" w:rsidR="00CF08D6" w:rsidRPr="00C6449B" w:rsidRDefault="00CF08D6" w:rsidP="00CF08D6">
      <w:pPr>
        <w:pStyle w:val="B1"/>
      </w:pPr>
      <w:r w:rsidRPr="00C6449B">
        <w:t>-</w:t>
      </w:r>
      <w:r w:rsidRPr="00C6449B">
        <w:tab/>
        <w:t>#(CSI part 2) denotes the number of CSI part 2 information transmitted occasions.</w:t>
      </w:r>
    </w:p>
    <w:p w14:paraId="57A2BF73" w14:textId="77777777" w:rsidR="00CF08D6" w:rsidRPr="00C6449B" w:rsidRDefault="00CF08D6" w:rsidP="00CF08D6">
      <w:r w:rsidRPr="00C6449B">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pPr>
      <w:r w:rsidRPr="00C6449B">
        <w:t>-</w:t>
      </w:r>
      <w:r w:rsidRPr="00C6449B">
        <w:tab/>
        <w:t>20 bits in CSI part 1, 20 bits in CSI part 2</w:t>
      </w:r>
    </w:p>
    <w:p w14:paraId="74D9D697" w14:textId="77777777" w:rsidR="00CF08D6" w:rsidRPr="00C6449B" w:rsidRDefault="00CF08D6" w:rsidP="00CF08D6">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r w:rsidRPr="00C6449B">
        <w:t>The 40bits UCI information case is assumed random information bit</w:t>
      </w:r>
      <w:r w:rsidRPr="00C6449B">
        <w:rPr>
          <w:rFonts w:hint="eastAsia"/>
        </w:rPr>
        <w:t xml:space="preserve"> </w:t>
      </w:r>
      <w:r w:rsidRPr="00C6449B">
        <w:t>selection.</w:t>
      </w:r>
    </w:p>
    <w:p w14:paraId="7A21D478" w14:textId="77777777" w:rsidR="00CF08D6" w:rsidRPr="00C6449B" w:rsidRDefault="00CF08D6" w:rsidP="00CF08D6">
      <w:pPr>
        <w:jc w:val="both"/>
        <w:rPr>
          <w:noProof/>
        </w:rPr>
      </w:pPr>
      <w:r w:rsidRPr="00C6449B">
        <w:t>In both tests, PUSCH data, CSI part 1 and CSI part 2 information are transmitted simultaneously.</w:t>
      </w:r>
    </w:p>
    <w:p w14:paraId="7EE1039D" w14:textId="77777777" w:rsidR="00CF08D6" w:rsidRPr="00C6449B" w:rsidRDefault="00CF08D6" w:rsidP="00CF08D6">
      <w:pPr>
        <w:pStyle w:val="TH"/>
      </w:pPr>
      <w:r w:rsidRPr="00C6449B">
        <w:t>Table 8.2.3.1-1: Test parameters for testing 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snapToGrid w:val="0"/>
            </w:pPr>
            <w:r w:rsidRPr="00C6449B">
              <w:t>Transform precoding</w:t>
            </w:r>
          </w:p>
        </w:tc>
        <w:tc>
          <w:tcPr>
            <w:tcW w:w="2126" w:type="dxa"/>
          </w:tcPr>
          <w:p w14:paraId="3517E809" w14:textId="77777777" w:rsidR="00CF08D6" w:rsidRPr="00C6449B" w:rsidRDefault="00CF08D6" w:rsidP="00CF08D6">
            <w:pPr>
              <w:pStyle w:val="TAC"/>
            </w:pPr>
            <w:r w:rsidRPr="00C6449B">
              <w:rPr>
                <w:rFonts w:hint="eastAsia"/>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snapToGrid w:val="0"/>
            </w:pPr>
            <w:r w:rsidRPr="00C6449B">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snapToGrid w:val="0"/>
            </w:pPr>
            <w:r w:rsidRPr="00C6449B">
              <w:t>HARQ</w:t>
            </w:r>
          </w:p>
        </w:tc>
        <w:tc>
          <w:tcPr>
            <w:tcW w:w="5103" w:type="dxa"/>
          </w:tcPr>
          <w:p w14:paraId="449302C8" w14:textId="77777777" w:rsidR="00CF08D6" w:rsidRPr="00C6449B" w:rsidRDefault="00CF08D6" w:rsidP="00CF08D6">
            <w:pPr>
              <w:pStyle w:val="TAL"/>
              <w:snapToGrid w:val="0"/>
            </w:pPr>
            <w:r w:rsidRPr="00C6449B">
              <w:t>Maximum number of HARQ transmissions</w:t>
            </w:r>
          </w:p>
        </w:tc>
        <w:tc>
          <w:tcPr>
            <w:tcW w:w="2126" w:type="dxa"/>
          </w:tcPr>
          <w:p w14:paraId="56DE8C92" w14:textId="77777777" w:rsidR="00CF08D6" w:rsidRPr="00C6449B" w:rsidRDefault="00CF08D6" w:rsidP="00CF08D6">
            <w:pPr>
              <w:pStyle w:val="TAC"/>
            </w:pPr>
            <w:r w:rsidRPr="00C6449B">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snapToGrid w:val="0"/>
            </w:pPr>
          </w:p>
        </w:tc>
        <w:tc>
          <w:tcPr>
            <w:tcW w:w="5103" w:type="dxa"/>
          </w:tcPr>
          <w:p w14:paraId="2A428249" w14:textId="77777777" w:rsidR="00CF08D6" w:rsidRPr="00C6449B" w:rsidRDefault="00CF08D6" w:rsidP="00CF08D6">
            <w:pPr>
              <w:pStyle w:val="TAL"/>
              <w:snapToGrid w:val="0"/>
            </w:pPr>
            <w:r w:rsidRPr="00C6449B">
              <w:t>RV sequence</w:t>
            </w:r>
          </w:p>
        </w:tc>
        <w:tc>
          <w:tcPr>
            <w:tcW w:w="2126" w:type="dxa"/>
          </w:tcPr>
          <w:p w14:paraId="548CF2C0" w14:textId="77777777" w:rsidR="00CF08D6" w:rsidRPr="00C6449B" w:rsidRDefault="00CF08D6" w:rsidP="00CF08D6">
            <w:pPr>
              <w:pStyle w:val="TAC"/>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snapToGrid w:val="0"/>
            </w:pPr>
            <w:r w:rsidRPr="00C6449B">
              <w:t>DM-RS</w:t>
            </w:r>
          </w:p>
        </w:tc>
        <w:tc>
          <w:tcPr>
            <w:tcW w:w="5103" w:type="dxa"/>
            <w:vAlign w:val="center"/>
          </w:tcPr>
          <w:p w14:paraId="091C91C0" w14:textId="77777777" w:rsidR="00CF08D6" w:rsidRPr="00C6449B" w:rsidRDefault="00CF08D6" w:rsidP="00CF08D6">
            <w:pPr>
              <w:pStyle w:val="TAL"/>
              <w:snapToGrid w:val="0"/>
            </w:pPr>
            <w:r w:rsidRPr="00C6449B">
              <w:t>DM-RS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snapToGrid w:val="0"/>
            </w:pPr>
          </w:p>
        </w:tc>
        <w:tc>
          <w:tcPr>
            <w:tcW w:w="5103" w:type="dxa"/>
            <w:vAlign w:val="center"/>
          </w:tcPr>
          <w:p w14:paraId="50763006" w14:textId="77777777" w:rsidR="00CF08D6" w:rsidRPr="00C6449B" w:rsidRDefault="00CF08D6" w:rsidP="00CF08D6">
            <w:pPr>
              <w:pStyle w:val="TAL"/>
              <w:snapToGrid w:val="0"/>
            </w:pPr>
            <w:r w:rsidRPr="00C6449B">
              <w:t>DM-RS duration</w:t>
            </w:r>
          </w:p>
        </w:tc>
        <w:tc>
          <w:tcPr>
            <w:tcW w:w="2126" w:type="dxa"/>
          </w:tcPr>
          <w:p w14:paraId="611D2FCB" w14:textId="77777777" w:rsidR="00CF08D6" w:rsidRPr="00C6449B" w:rsidRDefault="00CF08D6" w:rsidP="00CF08D6">
            <w:pPr>
              <w:pStyle w:val="TAC"/>
            </w:pPr>
            <w:r w:rsidRPr="00C6449B">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snapToGrid w:val="0"/>
            </w:pPr>
          </w:p>
        </w:tc>
        <w:tc>
          <w:tcPr>
            <w:tcW w:w="5103" w:type="dxa"/>
            <w:vAlign w:val="center"/>
          </w:tcPr>
          <w:p w14:paraId="4F7D2317" w14:textId="77777777" w:rsidR="00CF08D6" w:rsidRPr="00C6449B" w:rsidRDefault="00CF08D6" w:rsidP="00CF08D6">
            <w:pPr>
              <w:pStyle w:val="TAL"/>
              <w:snapToGrid w:val="0"/>
            </w:pPr>
            <w:r w:rsidRPr="00C6449B">
              <w:t>Additional DM-RS position</w:t>
            </w:r>
          </w:p>
        </w:tc>
        <w:tc>
          <w:tcPr>
            <w:tcW w:w="2126" w:type="dxa"/>
          </w:tcPr>
          <w:p w14:paraId="0EB7FFAD" w14:textId="77777777" w:rsidR="00CF08D6" w:rsidRPr="00C6449B" w:rsidRDefault="00CF08D6" w:rsidP="00CF08D6">
            <w:pPr>
              <w:pStyle w:val="TAC"/>
            </w:pPr>
            <w:r w:rsidRPr="00C6449B">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snapToGrid w:val="0"/>
            </w:pPr>
          </w:p>
        </w:tc>
        <w:tc>
          <w:tcPr>
            <w:tcW w:w="5103" w:type="dxa"/>
            <w:vAlign w:val="center"/>
          </w:tcPr>
          <w:p w14:paraId="4177A20C" w14:textId="77777777" w:rsidR="00CF08D6" w:rsidRPr="00C6449B" w:rsidRDefault="00CF08D6" w:rsidP="00CF08D6">
            <w:pPr>
              <w:pStyle w:val="TAL"/>
              <w:snapToGrid w:val="0"/>
            </w:pPr>
            <w:r w:rsidRPr="00C6449B">
              <w:t>Number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snapToGrid w:val="0"/>
            </w:pPr>
          </w:p>
        </w:tc>
        <w:tc>
          <w:tcPr>
            <w:tcW w:w="5103" w:type="dxa"/>
            <w:vAlign w:val="center"/>
          </w:tcPr>
          <w:p w14:paraId="2B241F20" w14:textId="77777777" w:rsidR="00CF08D6" w:rsidRPr="00C6449B" w:rsidRDefault="00CF08D6" w:rsidP="00CF08D6">
            <w:pPr>
              <w:pStyle w:val="TAL"/>
              <w:snapToGrid w:val="0"/>
            </w:pPr>
            <w:r w:rsidRPr="00C6449B">
              <w:t xml:space="preserve">Ratio of PUSCH EPRE to DM-RS EPRE </w:t>
            </w:r>
          </w:p>
        </w:tc>
        <w:tc>
          <w:tcPr>
            <w:tcW w:w="2126" w:type="dxa"/>
          </w:tcPr>
          <w:p w14:paraId="23CAC660" w14:textId="77777777" w:rsidR="00CF08D6" w:rsidRPr="00C6449B" w:rsidRDefault="00CF08D6" w:rsidP="00CF08D6">
            <w:pPr>
              <w:pStyle w:val="TAC"/>
            </w:pPr>
            <w:r w:rsidRPr="00C6449B">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snapToGrid w:val="0"/>
            </w:pPr>
          </w:p>
        </w:tc>
        <w:tc>
          <w:tcPr>
            <w:tcW w:w="5103" w:type="dxa"/>
            <w:vAlign w:val="center"/>
          </w:tcPr>
          <w:p w14:paraId="603331AA" w14:textId="77777777" w:rsidR="00CF08D6" w:rsidRPr="00C6449B" w:rsidRDefault="00CF08D6" w:rsidP="00CF08D6">
            <w:pPr>
              <w:pStyle w:val="TAL"/>
              <w:snapToGrid w:val="0"/>
            </w:pPr>
            <w:r w:rsidRPr="00C6449B">
              <w:t>DM-RS port(s)</w:t>
            </w:r>
          </w:p>
        </w:tc>
        <w:tc>
          <w:tcPr>
            <w:tcW w:w="2126" w:type="dxa"/>
          </w:tcPr>
          <w:p w14:paraId="27052FF6" w14:textId="77777777" w:rsidR="00CF08D6" w:rsidRPr="00C6449B" w:rsidRDefault="00CF08D6" w:rsidP="00CF08D6">
            <w:pPr>
              <w:pStyle w:val="TAC"/>
            </w:pPr>
            <w:r w:rsidRPr="00C6449B">
              <w:t>{0}</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snapToGrid w:val="0"/>
            </w:pPr>
          </w:p>
        </w:tc>
        <w:tc>
          <w:tcPr>
            <w:tcW w:w="5103" w:type="dxa"/>
            <w:vAlign w:val="center"/>
          </w:tcPr>
          <w:p w14:paraId="07669C98" w14:textId="77777777" w:rsidR="00CF08D6" w:rsidRPr="00C6449B" w:rsidRDefault="00CF08D6" w:rsidP="00CF08D6">
            <w:pPr>
              <w:pStyle w:val="TAL"/>
              <w:snapToGrid w:val="0"/>
            </w:pPr>
            <w:r w:rsidRPr="00C6449B">
              <w:t>DM-RS sequence generation</w:t>
            </w:r>
          </w:p>
        </w:tc>
        <w:tc>
          <w:tcPr>
            <w:tcW w:w="2126" w:type="dxa"/>
          </w:tcPr>
          <w:p w14:paraId="06921F81" w14:textId="77777777" w:rsidR="00CF08D6" w:rsidRPr="00C6449B" w:rsidRDefault="00CF08D6" w:rsidP="00CF08D6">
            <w:pPr>
              <w:pStyle w:val="TAC"/>
            </w:pPr>
            <w:r w:rsidRPr="00C6449B">
              <w:rPr>
                <w:i/>
              </w:rPr>
              <w:t>N</w:t>
            </w:r>
            <w:r w:rsidRPr="00C6449B">
              <w:rPr>
                <w:i/>
                <w:vertAlign w:val="subscript"/>
              </w:rPr>
              <w:t>ID</w:t>
            </w:r>
            <w:r w:rsidRPr="00C6449B">
              <w:rPr>
                <w:i/>
                <w:vertAlign w:val="superscript"/>
              </w:rPr>
              <w:t>0</w:t>
            </w:r>
            <w:r w:rsidRPr="00C6449B">
              <w:t xml:space="preserve">=0, </w:t>
            </w:r>
            <w:r w:rsidRPr="00C6449B">
              <w:rPr>
                <w:i/>
              </w:rPr>
              <w:t>n</w:t>
            </w:r>
            <w:r w:rsidRPr="00C6449B">
              <w:rPr>
                <w:i/>
                <w:vertAlign w:val="subscript"/>
              </w:rPr>
              <w:t>SCID</w:t>
            </w:r>
            <w:r w:rsidRPr="00C6449B">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snapToGrid w:val="0"/>
            </w:pPr>
            <w:r w:rsidRPr="00C6449B">
              <w:t>Time domain resource assignment</w:t>
            </w:r>
          </w:p>
        </w:tc>
        <w:tc>
          <w:tcPr>
            <w:tcW w:w="5103" w:type="dxa"/>
          </w:tcPr>
          <w:p w14:paraId="255AF99D" w14:textId="77777777" w:rsidR="00CF08D6" w:rsidRPr="00C6449B" w:rsidRDefault="00CF08D6" w:rsidP="00CF08D6">
            <w:pPr>
              <w:pStyle w:val="TAL"/>
              <w:snapToGrid w:val="0"/>
            </w:pPr>
            <w:r w:rsidRPr="00C6449B">
              <w:t>PUSCH mapping type</w:t>
            </w:r>
          </w:p>
        </w:tc>
        <w:tc>
          <w:tcPr>
            <w:tcW w:w="2126" w:type="dxa"/>
          </w:tcPr>
          <w:p w14:paraId="2E26C099" w14:textId="77777777" w:rsidR="00CF08D6" w:rsidRPr="00C6449B" w:rsidRDefault="00CF08D6" w:rsidP="00CF08D6">
            <w:pPr>
              <w:pStyle w:val="TAC"/>
            </w:pPr>
            <w:r w:rsidRPr="00C6449B">
              <w:t>A,B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snapToGrid w:val="0"/>
            </w:pPr>
          </w:p>
        </w:tc>
        <w:tc>
          <w:tcPr>
            <w:tcW w:w="5103" w:type="dxa"/>
          </w:tcPr>
          <w:p w14:paraId="32FD6F64" w14:textId="77777777" w:rsidR="00CF08D6" w:rsidRPr="00C6449B" w:rsidRDefault="00CF08D6" w:rsidP="00CF08D6">
            <w:pPr>
              <w:pStyle w:val="TAL"/>
              <w:snapToGrid w:val="0"/>
            </w:pPr>
            <w:r w:rsidRPr="00C6449B">
              <w:t>Start symbol</w:t>
            </w:r>
          </w:p>
        </w:tc>
        <w:tc>
          <w:tcPr>
            <w:tcW w:w="2126" w:type="dxa"/>
          </w:tcPr>
          <w:p w14:paraId="3FA71DC7" w14:textId="77777777" w:rsidR="00CF08D6" w:rsidRPr="00C6449B" w:rsidRDefault="00CF08D6" w:rsidP="00CF08D6">
            <w:pPr>
              <w:pStyle w:val="TAC"/>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snapToGrid w:val="0"/>
            </w:pPr>
          </w:p>
        </w:tc>
        <w:tc>
          <w:tcPr>
            <w:tcW w:w="5103" w:type="dxa"/>
          </w:tcPr>
          <w:p w14:paraId="29BC029F" w14:textId="77777777" w:rsidR="00CF08D6" w:rsidRPr="00C6449B" w:rsidRDefault="00CF08D6" w:rsidP="00CF08D6">
            <w:pPr>
              <w:pStyle w:val="TAL"/>
              <w:snapToGrid w:val="0"/>
            </w:pPr>
            <w:r w:rsidRPr="00C6449B">
              <w:t>Allocation length</w:t>
            </w:r>
          </w:p>
        </w:tc>
        <w:tc>
          <w:tcPr>
            <w:tcW w:w="2126" w:type="dxa"/>
          </w:tcPr>
          <w:p w14:paraId="2CBD57B8" w14:textId="77777777" w:rsidR="00CF08D6" w:rsidRPr="00C6449B" w:rsidRDefault="00CF08D6" w:rsidP="00CF08D6">
            <w:pPr>
              <w:pStyle w:val="TAC"/>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snapToGrid w:val="0"/>
            </w:pPr>
            <w:r w:rsidRPr="00C6449B">
              <w:t>Frequency domain resource assignment</w:t>
            </w:r>
          </w:p>
        </w:tc>
        <w:tc>
          <w:tcPr>
            <w:tcW w:w="5103" w:type="dxa"/>
          </w:tcPr>
          <w:p w14:paraId="0F8C26B3" w14:textId="77777777" w:rsidR="00CF08D6" w:rsidRPr="00C6449B" w:rsidRDefault="00CF08D6" w:rsidP="00CF08D6">
            <w:pPr>
              <w:pStyle w:val="TAL"/>
              <w:snapToGrid w:val="0"/>
            </w:pPr>
            <w:r w:rsidRPr="00C6449B">
              <w:t>RB assignment</w:t>
            </w:r>
          </w:p>
        </w:tc>
        <w:tc>
          <w:tcPr>
            <w:tcW w:w="2126" w:type="dxa"/>
          </w:tcPr>
          <w:p w14:paraId="0EB55F12" w14:textId="77777777" w:rsidR="00CF08D6" w:rsidRPr="00C6449B" w:rsidRDefault="00CF08D6" w:rsidP="00CF08D6">
            <w:pPr>
              <w:pStyle w:val="TAC"/>
            </w:pPr>
            <w:r w:rsidRPr="00C6449B">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snapToGrid w:val="0"/>
            </w:pPr>
          </w:p>
        </w:tc>
        <w:tc>
          <w:tcPr>
            <w:tcW w:w="5103" w:type="dxa"/>
          </w:tcPr>
          <w:p w14:paraId="4D17D6B6" w14:textId="77777777" w:rsidR="00CF08D6" w:rsidRPr="00C6449B" w:rsidRDefault="00CF08D6" w:rsidP="00CF08D6">
            <w:pPr>
              <w:pStyle w:val="TAL"/>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snapToGrid w:val="0"/>
            </w:pPr>
            <w:r w:rsidRPr="00C6449B">
              <w:t>UCI</w:t>
            </w:r>
          </w:p>
        </w:tc>
        <w:tc>
          <w:tcPr>
            <w:tcW w:w="5103" w:type="dxa"/>
            <w:vAlign w:val="center"/>
          </w:tcPr>
          <w:p w14:paraId="6D5FD680" w14:textId="77777777" w:rsidR="00CF08D6" w:rsidRPr="00C6449B" w:rsidRDefault="00CF08D6" w:rsidP="00CF08D6">
            <w:pPr>
              <w:pStyle w:val="TAL"/>
              <w:snapToGrid w:val="0"/>
            </w:pPr>
            <w:r w:rsidRPr="00C6449B">
              <w:t>Number of CSI part 1 and CSI part 2 information bit payload</w:t>
            </w:r>
          </w:p>
        </w:tc>
        <w:tc>
          <w:tcPr>
            <w:tcW w:w="2126" w:type="dxa"/>
            <w:vAlign w:val="center"/>
          </w:tcPr>
          <w:p w14:paraId="10B4E6F0" w14:textId="77777777" w:rsidR="00CF08D6" w:rsidRPr="00C6449B" w:rsidRDefault="00CF08D6" w:rsidP="00CF08D6">
            <w:pPr>
              <w:pStyle w:val="TAC"/>
            </w:pPr>
            <w:r w:rsidRPr="00C6449B">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snapToGrid w:val="0"/>
            </w:pPr>
          </w:p>
        </w:tc>
        <w:tc>
          <w:tcPr>
            <w:tcW w:w="5103" w:type="dxa"/>
            <w:vAlign w:val="center"/>
          </w:tcPr>
          <w:p w14:paraId="39C1C1D4" w14:textId="77777777" w:rsidR="00CF08D6" w:rsidRPr="00C6449B" w:rsidRDefault="00CF08D6" w:rsidP="00CF08D6">
            <w:pPr>
              <w:pStyle w:val="TAL"/>
              <w:snapToGrid w:val="0"/>
            </w:pPr>
            <w:r w:rsidRPr="00C6449B">
              <w:rPr>
                <w:i/>
              </w:rPr>
              <w:t>scaling</w:t>
            </w:r>
          </w:p>
        </w:tc>
        <w:tc>
          <w:tcPr>
            <w:tcW w:w="2126" w:type="dxa"/>
            <w:vAlign w:val="center"/>
          </w:tcPr>
          <w:p w14:paraId="5935B0C4" w14:textId="77777777" w:rsidR="00CF08D6" w:rsidRPr="00C6449B" w:rsidRDefault="00CF08D6" w:rsidP="00CF08D6">
            <w:pPr>
              <w:pStyle w:val="TAC"/>
            </w:pPr>
            <w:r w:rsidRPr="00C6449B">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snapToGrid w:val="0"/>
            </w:pPr>
          </w:p>
        </w:tc>
        <w:tc>
          <w:tcPr>
            <w:tcW w:w="5103" w:type="dxa"/>
            <w:vAlign w:val="center"/>
          </w:tcPr>
          <w:p w14:paraId="405FA0F1" w14:textId="77777777" w:rsidR="00CF08D6" w:rsidRPr="00C6449B" w:rsidRDefault="00CF08D6" w:rsidP="00CF08D6">
            <w:pPr>
              <w:pStyle w:val="TAL"/>
              <w:snapToGrid w:val="0"/>
            </w:pPr>
            <w:r w:rsidRPr="00C6449B">
              <w:rPr>
                <w:i/>
              </w:rPr>
              <w:t>betaOffsetACK-Index1</w:t>
            </w:r>
          </w:p>
        </w:tc>
        <w:tc>
          <w:tcPr>
            <w:tcW w:w="2126" w:type="dxa"/>
            <w:vAlign w:val="center"/>
          </w:tcPr>
          <w:p w14:paraId="2FAE26C0" w14:textId="77777777" w:rsidR="00CF08D6" w:rsidRPr="00C6449B" w:rsidRDefault="00CF08D6" w:rsidP="00CF08D6">
            <w:pPr>
              <w:pStyle w:val="TAC"/>
            </w:pPr>
            <w:r w:rsidRPr="00C6449B">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snapToGrid w:val="0"/>
            </w:pPr>
          </w:p>
        </w:tc>
        <w:tc>
          <w:tcPr>
            <w:tcW w:w="5103" w:type="dxa"/>
            <w:vAlign w:val="center"/>
          </w:tcPr>
          <w:p w14:paraId="62620A1E" w14:textId="77777777" w:rsidR="00CF08D6" w:rsidRPr="00C6449B" w:rsidRDefault="00CF08D6" w:rsidP="00CF08D6">
            <w:pPr>
              <w:pStyle w:val="TAL"/>
              <w:snapToGrid w:val="0"/>
            </w:pPr>
            <w:r w:rsidRPr="00C6449B">
              <w:rPr>
                <w:i/>
              </w:rPr>
              <w:t>betaOffsetCSI-Part1-Index1 and betaOffsetCSI-Part1-Index2</w:t>
            </w:r>
          </w:p>
        </w:tc>
        <w:tc>
          <w:tcPr>
            <w:tcW w:w="2126" w:type="dxa"/>
            <w:vAlign w:val="center"/>
          </w:tcPr>
          <w:p w14:paraId="662B19FC" w14:textId="77777777" w:rsidR="00CF08D6" w:rsidRPr="00C6449B" w:rsidRDefault="00CF08D6" w:rsidP="00CF08D6">
            <w:pPr>
              <w:pStyle w:val="TAC"/>
            </w:pPr>
            <w:r w:rsidRPr="00C6449B">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snapToGrid w:val="0"/>
            </w:pPr>
          </w:p>
        </w:tc>
        <w:tc>
          <w:tcPr>
            <w:tcW w:w="5103" w:type="dxa"/>
            <w:vAlign w:val="center"/>
          </w:tcPr>
          <w:p w14:paraId="0C6E6A48" w14:textId="77777777" w:rsidR="00CF08D6" w:rsidRPr="00C6449B" w:rsidRDefault="00CF08D6" w:rsidP="00CF08D6">
            <w:pPr>
              <w:pStyle w:val="TAL"/>
              <w:snapToGrid w:val="0"/>
            </w:pPr>
            <w:r w:rsidRPr="00C6449B">
              <w:rPr>
                <w:i/>
              </w:rPr>
              <w:t>betaOffsetCSI-Part2-Index1 and betaOffsetCSI-Part2-Index2</w:t>
            </w:r>
          </w:p>
        </w:tc>
        <w:tc>
          <w:tcPr>
            <w:tcW w:w="2126" w:type="dxa"/>
            <w:vAlign w:val="center"/>
          </w:tcPr>
          <w:p w14:paraId="02F00D20" w14:textId="77777777" w:rsidR="00CF08D6" w:rsidRPr="00C6449B" w:rsidRDefault="00CF08D6" w:rsidP="00CF08D6">
            <w:pPr>
              <w:pStyle w:val="TAC"/>
            </w:pPr>
            <w:r w:rsidRPr="00C6449B">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snapToGrid w:val="0"/>
            </w:pPr>
          </w:p>
        </w:tc>
        <w:tc>
          <w:tcPr>
            <w:tcW w:w="5103" w:type="dxa"/>
            <w:vAlign w:val="center"/>
          </w:tcPr>
          <w:p w14:paraId="00C24545" w14:textId="77777777" w:rsidR="00CF08D6" w:rsidRPr="00C6449B" w:rsidRDefault="00CF08D6" w:rsidP="00CF08D6">
            <w:pPr>
              <w:pStyle w:val="TAL"/>
              <w:snapToGrid w:val="0"/>
            </w:pPr>
            <w:r w:rsidRPr="00C6449B">
              <w:t>UCI partition for frequency hopping</w:t>
            </w:r>
          </w:p>
        </w:tc>
        <w:tc>
          <w:tcPr>
            <w:tcW w:w="2126" w:type="dxa"/>
            <w:vAlign w:val="center"/>
          </w:tcPr>
          <w:p w14:paraId="37E816AC" w14:textId="77777777" w:rsidR="00CF08D6" w:rsidRPr="00C6449B" w:rsidRDefault="00CF08D6" w:rsidP="00CF08D6">
            <w:pPr>
              <w:pStyle w:val="TAC"/>
            </w:pPr>
            <w:r w:rsidRPr="00C6449B">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pPr>
            <w:r w:rsidRPr="00C6449B">
              <w:t>Note 1: The same requirements are applicable to FDD and TDD with different UL-DL patterns</w:t>
            </w:r>
            <w:r w:rsidRPr="00C6449B">
              <w:rPr>
                <w:rFonts w:hint="eastAsia"/>
              </w:rPr>
              <w:t>.</w:t>
            </w:r>
          </w:p>
        </w:tc>
      </w:tr>
    </w:tbl>
    <w:p w14:paraId="5B3BF495" w14:textId="77777777" w:rsidR="00CF08D6" w:rsidRPr="00C6449B" w:rsidRDefault="00CF08D6" w:rsidP="00CF08D6">
      <w:pPr>
        <w:rPr>
          <w:noProof/>
        </w:rPr>
      </w:pPr>
    </w:p>
    <w:p w14:paraId="2622CC5A" w14:textId="77777777" w:rsidR="00CF08D6" w:rsidRPr="00C6449B" w:rsidRDefault="00CF08D6" w:rsidP="00CF08D6">
      <w:pPr>
        <w:pStyle w:val="Heading4"/>
      </w:pPr>
      <w:bookmarkStart w:id="3286" w:name="_Toc13079734"/>
      <w:bookmarkStart w:id="3287" w:name="_Toc29811222"/>
      <w:bookmarkStart w:id="3288" w:name="_Toc29811673"/>
      <w:bookmarkStart w:id="3289" w:name="_Toc37268177"/>
      <w:bookmarkStart w:id="3290" w:name="_Toc37268628"/>
      <w:bookmarkStart w:id="3291" w:name="_Toc45893276"/>
      <w:bookmarkStart w:id="3292" w:name="_Toc53177440"/>
      <w:bookmarkStart w:id="3293" w:name="_Toc53177892"/>
      <w:bookmarkStart w:id="3294" w:name="_Toc61176526"/>
      <w:bookmarkStart w:id="3295" w:name="_Toc67916349"/>
      <w:bookmarkStart w:id="3296" w:name="_Toc74670567"/>
      <w:bookmarkStart w:id="3297" w:name="_Toc76542602"/>
      <w:bookmarkStart w:id="3298" w:name="_Toc82626534"/>
      <w:bookmarkStart w:id="3299" w:name="_Toc90414500"/>
      <w:bookmarkStart w:id="3300" w:name="_Toc106769589"/>
      <w:bookmarkStart w:id="3301" w:name="_Toc115184838"/>
      <w:bookmarkStart w:id="3302" w:name="_Toc138839340"/>
      <w:bookmarkStart w:id="3303" w:name="_Toc138932703"/>
      <w:bookmarkStart w:id="3304" w:name="_Toc138933156"/>
      <w:r w:rsidRPr="00C6449B">
        <w:t>8.2.3.2</w:t>
      </w:r>
      <w:r w:rsidRPr="00C6449B">
        <w:tab/>
        <w:t>Minimum requirements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20065278" w14:textId="0B488081" w:rsidR="00CF08D6" w:rsidRPr="00C6449B" w:rsidRDefault="00CF08D6" w:rsidP="00CF08D6">
      <w:r w:rsidRPr="00C6449B">
        <w:t xml:space="preserve">The CSI part 1 block error probability shall not </w:t>
      </w:r>
      <w:r w:rsidR="00DE070A" w:rsidRPr="00C6449B">
        <w:t>exceed</w:t>
      </w:r>
      <w:r w:rsidRPr="00C6449B">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pPr>
      <w:r w:rsidRPr="00C6449B">
        <w:rPr>
          <w:lang w:eastAsia="ko-KR"/>
        </w:rPr>
        <w:t xml:space="preserve">Table </w:t>
      </w:r>
      <w:r w:rsidRPr="00C6449B">
        <w:t>8</w:t>
      </w:r>
      <w:r w:rsidRPr="00C6449B">
        <w:rPr>
          <w:lang w:eastAsia="ko-KR"/>
        </w:rPr>
        <w:t>.2.</w:t>
      </w:r>
      <w:r w:rsidRPr="00C6449B">
        <w:t>3</w:t>
      </w:r>
      <w:r w:rsidRPr="00C6449B">
        <w:rPr>
          <w:lang w:eastAsia="ko-KR"/>
        </w:rPr>
        <w:t>.</w:t>
      </w:r>
      <w:r w:rsidRPr="00C6449B">
        <w:t>2</w:t>
      </w:r>
      <w:r w:rsidRPr="00C6449B">
        <w:rPr>
          <w:lang w:eastAsia="ko-KR"/>
        </w:rPr>
        <w:t xml:space="preserve">-1: Minimum requirements for </w:t>
      </w:r>
      <w:r w:rsidRPr="00C6449B">
        <w:t xml:space="preserve">UCI multiplexed on </w:t>
      </w:r>
      <w:r w:rsidRPr="00C6449B">
        <w:rPr>
          <w:lang w:eastAsia="ko-KR"/>
        </w:rPr>
        <w:t>PUSCH</w:t>
      </w:r>
      <w:r w:rsidRPr="00C6449B">
        <w:t>, Type A, CSI part 1,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pPr>
            <w:r w:rsidRPr="00C6449B">
              <w:t xml:space="preserve">Number of </w:t>
            </w:r>
          </w:p>
          <w:p w14:paraId="3664DD9E" w14:textId="77777777" w:rsidR="00CF08D6" w:rsidRPr="00C6449B" w:rsidRDefault="00CF08D6" w:rsidP="00CF08D6">
            <w:pPr>
              <w:pStyle w:val="TAH"/>
            </w:pPr>
            <w:r w:rsidRPr="00C6449B">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rPr>
            </w:pPr>
            <w:r w:rsidRPr="00C6449B">
              <w:rPr>
                <w:lang w:val="fr-FR"/>
              </w:rPr>
              <w:t>UCI bits</w:t>
            </w:r>
          </w:p>
          <w:p w14:paraId="28A92237" w14:textId="77777777" w:rsidR="00CF08D6" w:rsidRPr="00C6449B" w:rsidRDefault="00CF08D6" w:rsidP="00CF08D6">
            <w:pPr>
              <w:pStyle w:val="TAH"/>
              <w:rPr>
                <w:lang w:val="fr-FR"/>
              </w:rPr>
            </w:pPr>
            <w:r w:rsidRPr="00C6449B">
              <w:rPr>
                <w:lang w:val="fr-FR"/>
              </w:rPr>
              <w:t>(CSI part 1, CSI part 2)</w:t>
            </w:r>
          </w:p>
        </w:tc>
        <w:tc>
          <w:tcPr>
            <w:tcW w:w="1327" w:type="dxa"/>
          </w:tcPr>
          <w:p w14:paraId="7B92556B" w14:textId="77777777" w:rsidR="00CF08D6" w:rsidRPr="00C6449B" w:rsidRDefault="00CF08D6" w:rsidP="00CF08D6">
            <w:pPr>
              <w:pStyle w:val="TAH"/>
            </w:pPr>
            <w:r w:rsidRPr="00C6449B">
              <w:t>Additional DM-RS position</w:t>
            </w:r>
          </w:p>
        </w:tc>
        <w:tc>
          <w:tcPr>
            <w:tcW w:w="1380" w:type="dxa"/>
          </w:tcPr>
          <w:p w14:paraId="37E3E7FA" w14:textId="77777777" w:rsidR="00CF08D6" w:rsidRPr="00C6449B" w:rsidRDefault="00CF08D6" w:rsidP="00CF08D6">
            <w:pPr>
              <w:pStyle w:val="TAH"/>
            </w:pPr>
            <w:r w:rsidRPr="00C6449B">
              <w:t>FRC</w:t>
            </w:r>
          </w:p>
          <w:p w14:paraId="3D473045" w14:textId="77777777" w:rsidR="00CF08D6" w:rsidRPr="00C6449B" w:rsidRDefault="00CF08D6" w:rsidP="00CF08D6">
            <w:pPr>
              <w:pStyle w:val="TAH"/>
            </w:pPr>
            <w:r w:rsidRPr="00C6449B">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pPr>
            <w:r w:rsidRPr="00C6449B">
              <w:t>TDLC300-100 Low</w:t>
            </w:r>
          </w:p>
        </w:tc>
        <w:tc>
          <w:tcPr>
            <w:tcW w:w="1176" w:type="dxa"/>
            <w:vAlign w:val="center"/>
          </w:tcPr>
          <w:p w14:paraId="1B9F2BA5" w14:textId="77777777" w:rsidR="00BE5CFC" w:rsidRPr="00C6449B" w:rsidRDefault="00BE5CFC" w:rsidP="00BE5CFC">
            <w:pPr>
              <w:pStyle w:val="TAC"/>
            </w:pPr>
            <w:r w:rsidRPr="00C6449B">
              <w:t>7(5,2)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pPr>
            <w:r w:rsidRPr="00C6449B">
              <w:t>G-FR1-A4-11</w:t>
            </w:r>
          </w:p>
        </w:tc>
        <w:tc>
          <w:tcPr>
            <w:tcW w:w="992" w:type="dxa"/>
            <w:vAlign w:val="center"/>
          </w:tcPr>
          <w:p w14:paraId="69AC51A1" w14:textId="21B3F5F1" w:rsidR="00BE5CFC" w:rsidRPr="00C6449B" w:rsidRDefault="00BE5CFC" w:rsidP="00BE5CFC">
            <w:pPr>
              <w:pStyle w:val="TAC"/>
            </w:pPr>
            <w:r w:rsidRPr="00C6449B">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pPr>
            <w:r w:rsidRPr="00C6449B">
              <w:t>TDLC300-100 Low</w:t>
            </w:r>
          </w:p>
        </w:tc>
        <w:tc>
          <w:tcPr>
            <w:tcW w:w="1176" w:type="dxa"/>
            <w:vAlign w:val="center"/>
          </w:tcPr>
          <w:p w14:paraId="3E66AA14" w14:textId="77777777" w:rsidR="00BE5CFC" w:rsidRPr="00C6449B" w:rsidRDefault="00BE5CFC" w:rsidP="00BE5CFC">
            <w:pPr>
              <w:pStyle w:val="TAC"/>
            </w:pPr>
            <w:r w:rsidRPr="00C6449B">
              <w:t>40(20,20)</w:t>
            </w:r>
          </w:p>
        </w:tc>
        <w:tc>
          <w:tcPr>
            <w:tcW w:w="1327" w:type="dxa"/>
            <w:vAlign w:val="center"/>
          </w:tcPr>
          <w:p w14:paraId="03978D2C" w14:textId="77777777" w:rsidR="00BE5CFC" w:rsidRPr="00C6449B" w:rsidRDefault="00BE5CFC" w:rsidP="00BE5CFC">
            <w:pPr>
              <w:pStyle w:val="TAC"/>
              <w:rPr>
                <w:rFonts w:eastAsia="SimSun"/>
              </w:rPr>
            </w:pPr>
            <w:r w:rsidRPr="00C6449B">
              <w:t>pos1</w:t>
            </w:r>
          </w:p>
        </w:tc>
        <w:tc>
          <w:tcPr>
            <w:tcW w:w="1380" w:type="dxa"/>
            <w:vAlign w:val="center"/>
          </w:tcPr>
          <w:p w14:paraId="680F8488" w14:textId="77777777" w:rsidR="00BE5CFC" w:rsidRPr="00C6449B" w:rsidRDefault="00BE5CFC" w:rsidP="00BE5CFC">
            <w:pPr>
              <w:pStyle w:val="TAC"/>
            </w:pPr>
            <w:r w:rsidRPr="00C6449B">
              <w:t>G-FR1-A4-11</w:t>
            </w:r>
          </w:p>
        </w:tc>
        <w:tc>
          <w:tcPr>
            <w:tcW w:w="992" w:type="dxa"/>
            <w:vAlign w:val="center"/>
          </w:tcPr>
          <w:p w14:paraId="365C5469" w14:textId="5A54ED2F" w:rsidR="00BE5CFC" w:rsidRPr="00C6449B" w:rsidRDefault="00BE5CFC" w:rsidP="00BE5CFC">
            <w:pPr>
              <w:pStyle w:val="TAC"/>
            </w:pPr>
            <w:r w:rsidRPr="00C6449B">
              <w:t>4.3</w:t>
            </w:r>
          </w:p>
        </w:tc>
      </w:tr>
    </w:tbl>
    <w:p w14:paraId="3685521C" w14:textId="77777777" w:rsidR="00CF08D6" w:rsidRPr="00C6449B" w:rsidRDefault="00CF08D6" w:rsidP="00CF08D6"/>
    <w:p w14:paraId="33ABC467" w14:textId="77777777" w:rsidR="00CF08D6" w:rsidRPr="00C6449B" w:rsidRDefault="00CF08D6" w:rsidP="00CF08D6">
      <w:pPr>
        <w:pStyle w:val="TH"/>
      </w:pPr>
      <w:r w:rsidRPr="00C6449B">
        <w:rPr>
          <w:lang w:eastAsia="ko-KR"/>
        </w:rPr>
        <w:t xml:space="preserve">Table </w:t>
      </w:r>
      <w:r w:rsidRPr="00C6449B">
        <w:t>8</w:t>
      </w:r>
      <w:r w:rsidRPr="00C6449B">
        <w:rPr>
          <w:lang w:eastAsia="ko-KR"/>
        </w:rPr>
        <w:t>.2.</w:t>
      </w:r>
      <w:r w:rsidRPr="00C6449B">
        <w:t>3</w:t>
      </w:r>
      <w:r w:rsidRPr="00C6449B">
        <w:rPr>
          <w:lang w:eastAsia="ko-KR"/>
        </w:rPr>
        <w:t>.</w:t>
      </w:r>
      <w:r w:rsidRPr="00C6449B">
        <w:t>2</w:t>
      </w:r>
      <w:r w:rsidRPr="00C6449B">
        <w:rPr>
          <w:lang w:eastAsia="ko-KR"/>
        </w:rPr>
        <w:t>-</w:t>
      </w:r>
      <w:r w:rsidRPr="00C6449B">
        <w:t>2</w:t>
      </w:r>
      <w:r w:rsidRPr="00C6449B">
        <w:rPr>
          <w:lang w:eastAsia="ko-KR"/>
        </w:rPr>
        <w:t xml:space="preserve">: Minimum requirements for </w:t>
      </w:r>
      <w:r w:rsidRPr="00C6449B">
        <w:t xml:space="preserve">UCI multiplexed on </w:t>
      </w:r>
      <w:r w:rsidRPr="00C6449B">
        <w:rPr>
          <w:lang w:eastAsia="ko-KR"/>
        </w:rPr>
        <w:t>PUSCH</w:t>
      </w:r>
      <w:r w:rsidRPr="00C6449B">
        <w:t>, Type B, CSI part 1,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pPr>
            <w:r w:rsidRPr="00C6449B">
              <w:t>Number of 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rPr>
            </w:pPr>
            <w:r w:rsidRPr="00C6449B">
              <w:rPr>
                <w:lang w:val="fr-FR"/>
              </w:rPr>
              <w:t>UCI bits</w:t>
            </w:r>
          </w:p>
          <w:p w14:paraId="6CFFFA3D" w14:textId="77777777" w:rsidR="00CF08D6" w:rsidRPr="00C6449B" w:rsidRDefault="00CF08D6" w:rsidP="00CF08D6">
            <w:pPr>
              <w:pStyle w:val="TAH"/>
              <w:rPr>
                <w:lang w:val="fr-FR"/>
              </w:rPr>
            </w:pPr>
            <w:r w:rsidRPr="00C6449B">
              <w:rPr>
                <w:lang w:val="fr-FR"/>
              </w:rPr>
              <w:t>(CSI part 1, CSI part2)</w:t>
            </w:r>
          </w:p>
        </w:tc>
        <w:tc>
          <w:tcPr>
            <w:tcW w:w="1327" w:type="dxa"/>
          </w:tcPr>
          <w:p w14:paraId="332FEBB9" w14:textId="77777777" w:rsidR="00CF08D6" w:rsidRPr="00C6449B" w:rsidRDefault="00CF08D6" w:rsidP="00CF08D6">
            <w:pPr>
              <w:pStyle w:val="TAH"/>
            </w:pPr>
            <w:r w:rsidRPr="00C6449B">
              <w:t>Additional DM-RS position</w:t>
            </w:r>
          </w:p>
        </w:tc>
        <w:tc>
          <w:tcPr>
            <w:tcW w:w="1380" w:type="dxa"/>
          </w:tcPr>
          <w:p w14:paraId="5072F1E5" w14:textId="77777777" w:rsidR="00CF08D6" w:rsidRPr="00C6449B" w:rsidRDefault="00CF08D6" w:rsidP="00CF08D6">
            <w:pPr>
              <w:pStyle w:val="TAH"/>
            </w:pPr>
            <w:r w:rsidRPr="00C6449B">
              <w:t>FRC</w:t>
            </w:r>
          </w:p>
          <w:p w14:paraId="64B6C84A" w14:textId="77777777" w:rsidR="00CF08D6" w:rsidRPr="00C6449B" w:rsidRDefault="00CF08D6" w:rsidP="00CF08D6">
            <w:pPr>
              <w:pStyle w:val="TAH"/>
            </w:pPr>
            <w:r w:rsidRPr="00C6449B">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pPr>
            <w:r w:rsidRPr="00C6449B">
              <w:t>TDLC300-100 Low</w:t>
            </w:r>
          </w:p>
        </w:tc>
        <w:tc>
          <w:tcPr>
            <w:tcW w:w="1176" w:type="dxa"/>
            <w:vAlign w:val="center"/>
          </w:tcPr>
          <w:p w14:paraId="09C20B97" w14:textId="77777777" w:rsidR="00027A4A" w:rsidRPr="00C6449B" w:rsidRDefault="00027A4A" w:rsidP="00027A4A">
            <w:pPr>
              <w:pStyle w:val="TAC"/>
            </w:pPr>
            <w:r w:rsidRPr="00C6449B">
              <w:t>7(5,2)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pPr>
            <w:r w:rsidRPr="00C6449B">
              <w:t>G-FR1-A4-11</w:t>
            </w:r>
          </w:p>
        </w:tc>
        <w:tc>
          <w:tcPr>
            <w:tcW w:w="992" w:type="dxa"/>
            <w:vAlign w:val="center"/>
          </w:tcPr>
          <w:p w14:paraId="0F6BB282" w14:textId="5AFF481D" w:rsidR="00027A4A" w:rsidRPr="00C6449B" w:rsidRDefault="00027A4A" w:rsidP="00027A4A">
            <w:pPr>
              <w:pStyle w:val="TAC"/>
            </w:pPr>
            <w:r w:rsidRPr="00C6449B">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pPr>
            <w:r w:rsidRPr="00C6449B">
              <w:t>TDLC300-100 Low</w:t>
            </w:r>
          </w:p>
        </w:tc>
        <w:tc>
          <w:tcPr>
            <w:tcW w:w="1176" w:type="dxa"/>
            <w:vAlign w:val="center"/>
          </w:tcPr>
          <w:p w14:paraId="48EDAF3E" w14:textId="77777777" w:rsidR="00027A4A" w:rsidRPr="00C6449B" w:rsidRDefault="00027A4A" w:rsidP="00027A4A">
            <w:pPr>
              <w:pStyle w:val="TAC"/>
            </w:pPr>
            <w:r w:rsidRPr="00C6449B">
              <w:t>40(20,20)</w:t>
            </w:r>
          </w:p>
        </w:tc>
        <w:tc>
          <w:tcPr>
            <w:tcW w:w="1327" w:type="dxa"/>
            <w:vAlign w:val="center"/>
          </w:tcPr>
          <w:p w14:paraId="6168B424" w14:textId="77777777" w:rsidR="00027A4A" w:rsidRPr="00C6449B" w:rsidRDefault="00027A4A" w:rsidP="00027A4A">
            <w:pPr>
              <w:pStyle w:val="TAC"/>
              <w:rPr>
                <w:rFonts w:eastAsia="SimSun"/>
              </w:rPr>
            </w:pPr>
            <w:r w:rsidRPr="00C6449B">
              <w:t>pos1</w:t>
            </w:r>
          </w:p>
        </w:tc>
        <w:tc>
          <w:tcPr>
            <w:tcW w:w="1380" w:type="dxa"/>
            <w:vAlign w:val="center"/>
          </w:tcPr>
          <w:p w14:paraId="08D3A206" w14:textId="77777777" w:rsidR="00027A4A" w:rsidRPr="00C6449B" w:rsidRDefault="00027A4A" w:rsidP="00027A4A">
            <w:pPr>
              <w:pStyle w:val="TAC"/>
            </w:pPr>
            <w:r w:rsidRPr="00C6449B">
              <w:t>G-FR1-A4-11</w:t>
            </w:r>
          </w:p>
        </w:tc>
        <w:tc>
          <w:tcPr>
            <w:tcW w:w="992" w:type="dxa"/>
            <w:vAlign w:val="center"/>
          </w:tcPr>
          <w:p w14:paraId="39FB6498" w14:textId="22F028EF" w:rsidR="00027A4A" w:rsidRPr="00C6449B" w:rsidRDefault="00027A4A" w:rsidP="00027A4A">
            <w:pPr>
              <w:pStyle w:val="TAC"/>
            </w:pPr>
            <w:r w:rsidRPr="00C6449B">
              <w:t>4.1</w:t>
            </w:r>
          </w:p>
        </w:tc>
      </w:tr>
    </w:tbl>
    <w:p w14:paraId="7DB43FC1" w14:textId="77777777" w:rsidR="00CF08D6" w:rsidRPr="00C6449B" w:rsidRDefault="00CF08D6" w:rsidP="00CF08D6"/>
    <w:p w14:paraId="06FEC521" w14:textId="77777777" w:rsidR="00CF08D6" w:rsidRPr="00C6449B" w:rsidRDefault="00CF08D6" w:rsidP="00CF08D6">
      <w:pPr>
        <w:pStyle w:val="TH"/>
      </w:pPr>
      <w:r w:rsidRPr="00C6449B">
        <w:rPr>
          <w:lang w:eastAsia="ko-KR"/>
        </w:rPr>
        <w:t xml:space="preserve">Table </w:t>
      </w:r>
      <w:r w:rsidRPr="00C6449B">
        <w:t>8.2.3.2-3</w:t>
      </w:r>
      <w:r w:rsidRPr="00C6449B">
        <w:rPr>
          <w:lang w:eastAsia="ko-KR"/>
        </w:rPr>
        <w:t xml:space="preserve">: Minimum requirements for </w:t>
      </w:r>
      <w:r w:rsidRPr="00C6449B">
        <w:t xml:space="preserve">UCI multiplexed on </w:t>
      </w:r>
      <w:r w:rsidRPr="00C6449B">
        <w:rPr>
          <w:lang w:eastAsia="ko-KR"/>
        </w:rPr>
        <w:t>PUSCH</w:t>
      </w:r>
      <w:r w:rsidRPr="00C6449B">
        <w:t>, Type A, CSI part 2,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pPr>
            <w:r w:rsidRPr="00C6449B">
              <w:t>Number of 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rPr>
            </w:pPr>
            <w:r w:rsidRPr="00C6449B">
              <w:rPr>
                <w:lang w:val="fr-FR"/>
              </w:rPr>
              <w:t>UCI bits</w:t>
            </w:r>
          </w:p>
          <w:p w14:paraId="1034E577" w14:textId="77777777" w:rsidR="00CF08D6" w:rsidRPr="00C6449B" w:rsidRDefault="00CF08D6" w:rsidP="00CF08D6">
            <w:pPr>
              <w:pStyle w:val="TAH"/>
              <w:rPr>
                <w:lang w:val="fr-FR"/>
              </w:rPr>
            </w:pPr>
            <w:r w:rsidRPr="00C6449B">
              <w:rPr>
                <w:lang w:val="fr-FR"/>
              </w:rPr>
              <w:t>(CSI part 1, CSI part2)</w:t>
            </w:r>
          </w:p>
        </w:tc>
        <w:tc>
          <w:tcPr>
            <w:tcW w:w="1327" w:type="dxa"/>
          </w:tcPr>
          <w:p w14:paraId="5853BF66" w14:textId="77777777" w:rsidR="00CF08D6" w:rsidRPr="00C6449B" w:rsidRDefault="00CF08D6" w:rsidP="00CF08D6">
            <w:pPr>
              <w:pStyle w:val="TAH"/>
            </w:pPr>
            <w:r w:rsidRPr="00C6449B">
              <w:t>Additional DM-RS position</w:t>
            </w:r>
          </w:p>
        </w:tc>
        <w:tc>
          <w:tcPr>
            <w:tcW w:w="1380" w:type="dxa"/>
          </w:tcPr>
          <w:p w14:paraId="1FE29C99" w14:textId="77777777" w:rsidR="00CF08D6" w:rsidRPr="00C6449B" w:rsidRDefault="00CF08D6" w:rsidP="00CF08D6">
            <w:pPr>
              <w:pStyle w:val="TAH"/>
            </w:pPr>
            <w:r w:rsidRPr="00C6449B">
              <w:t>FRC</w:t>
            </w:r>
          </w:p>
          <w:p w14:paraId="539E6CAD" w14:textId="77777777" w:rsidR="00CF08D6" w:rsidRPr="00C6449B" w:rsidRDefault="00CF08D6" w:rsidP="00CF08D6">
            <w:pPr>
              <w:pStyle w:val="TAH"/>
            </w:pPr>
            <w:r w:rsidRPr="00C6449B">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pPr>
            <w:r w:rsidRPr="00C6449B">
              <w:t>TDLC300-100 Low</w:t>
            </w:r>
          </w:p>
        </w:tc>
        <w:tc>
          <w:tcPr>
            <w:tcW w:w="1176" w:type="dxa"/>
            <w:vAlign w:val="center"/>
          </w:tcPr>
          <w:p w14:paraId="2901ABB0" w14:textId="77777777" w:rsidR="003E2969" w:rsidRPr="00C6449B" w:rsidRDefault="003E2969" w:rsidP="003E2969">
            <w:pPr>
              <w:pStyle w:val="TAC"/>
            </w:pPr>
            <w:r w:rsidRPr="00C6449B">
              <w:t>7(5,2)</w:t>
            </w:r>
          </w:p>
        </w:tc>
        <w:tc>
          <w:tcPr>
            <w:tcW w:w="1327" w:type="dxa"/>
            <w:vAlign w:val="center"/>
          </w:tcPr>
          <w:p w14:paraId="40245A93" w14:textId="77777777" w:rsidR="003E2969" w:rsidRPr="00C6449B" w:rsidRDefault="003E2969" w:rsidP="003E2969">
            <w:pPr>
              <w:pStyle w:val="TAC"/>
            </w:pPr>
            <w:r w:rsidRPr="00C6449B">
              <w:t>pos1</w:t>
            </w:r>
          </w:p>
        </w:tc>
        <w:tc>
          <w:tcPr>
            <w:tcW w:w="1380" w:type="dxa"/>
            <w:vAlign w:val="center"/>
          </w:tcPr>
          <w:p w14:paraId="4DB398DC" w14:textId="77777777" w:rsidR="003E2969" w:rsidRPr="00C6449B" w:rsidRDefault="003E2969" w:rsidP="003E2969">
            <w:pPr>
              <w:pStyle w:val="TAC"/>
            </w:pPr>
            <w:r w:rsidRPr="00C6449B">
              <w:t>G-FR1-A4-11</w:t>
            </w:r>
          </w:p>
        </w:tc>
        <w:tc>
          <w:tcPr>
            <w:tcW w:w="992" w:type="dxa"/>
            <w:vAlign w:val="center"/>
          </w:tcPr>
          <w:p w14:paraId="7DFC197E" w14:textId="2B80D882" w:rsidR="003E2969" w:rsidRPr="00C6449B" w:rsidRDefault="003E2969" w:rsidP="003E2969">
            <w:pPr>
              <w:pStyle w:val="TAC"/>
            </w:pPr>
            <w:r w:rsidRPr="00C6449B">
              <w:rPr>
                <w:rFonts w:hint="eastAsia"/>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pPr>
            <w:r w:rsidRPr="00C6449B">
              <w:t>TDLC300-100 Low</w:t>
            </w:r>
          </w:p>
        </w:tc>
        <w:tc>
          <w:tcPr>
            <w:tcW w:w="1176" w:type="dxa"/>
            <w:vAlign w:val="center"/>
          </w:tcPr>
          <w:p w14:paraId="2EB30CBA" w14:textId="77777777" w:rsidR="003E2969" w:rsidRPr="00C6449B" w:rsidRDefault="003E2969" w:rsidP="003E2969">
            <w:pPr>
              <w:pStyle w:val="TAC"/>
            </w:pPr>
            <w:r w:rsidRPr="00C6449B">
              <w:t>40(20,20)</w:t>
            </w:r>
          </w:p>
        </w:tc>
        <w:tc>
          <w:tcPr>
            <w:tcW w:w="1327" w:type="dxa"/>
            <w:vAlign w:val="center"/>
          </w:tcPr>
          <w:p w14:paraId="25FC0141" w14:textId="77777777" w:rsidR="003E2969" w:rsidRPr="00C6449B" w:rsidRDefault="003E2969" w:rsidP="003E2969">
            <w:pPr>
              <w:pStyle w:val="TAC"/>
              <w:rPr>
                <w:rFonts w:eastAsia="SimSun"/>
              </w:rPr>
            </w:pPr>
            <w:r w:rsidRPr="00C6449B">
              <w:t>pos1</w:t>
            </w:r>
          </w:p>
        </w:tc>
        <w:tc>
          <w:tcPr>
            <w:tcW w:w="1380" w:type="dxa"/>
            <w:vAlign w:val="center"/>
          </w:tcPr>
          <w:p w14:paraId="4FC8F19B" w14:textId="77777777" w:rsidR="003E2969" w:rsidRPr="00C6449B" w:rsidRDefault="003E2969" w:rsidP="003E2969">
            <w:pPr>
              <w:pStyle w:val="TAC"/>
            </w:pPr>
            <w:r w:rsidRPr="00C6449B">
              <w:t>G-FR1-A4-11</w:t>
            </w:r>
          </w:p>
        </w:tc>
        <w:tc>
          <w:tcPr>
            <w:tcW w:w="992" w:type="dxa"/>
            <w:vAlign w:val="center"/>
          </w:tcPr>
          <w:p w14:paraId="6AE99CB9" w14:textId="313EE029" w:rsidR="003E2969" w:rsidRPr="00C6449B" w:rsidRDefault="003E2969" w:rsidP="003E2969">
            <w:pPr>
              <w:pStyle w:val="TAC"/>
            </w:pPr>
            <w:r w:rsidRPr="00C6449B">
              <w:t>2.</w:t>
            </w:r>
            <w:r w:rsidRPr="00C6449B">
              <w:rPr>
                <w:rFonts w:hint="eastAsia"/>
              </w:rPr>
              <w:t>4</w:t>
            </w:r>
          </w:p>
        </w:tc>
      </w:tr>
    </w:tbl>
    <w:p w14:paraId="525CBA3C" w14:textId="77777777" w:rsidR="00CF08D6" w:rsidRPr="00C6449B" w:rsidRDefault="00CF08D6" w:rsidP="00CF08D6"/>
    <w:p w14:paraId="4A617540" w14:textId="77777777" w:rsidR="00CF08D6" w:rsidRPr="00C6449B" w:rsidRDefault="00CF08D6" w:rsidP="00CF08D6">
      <w:pPr>
        <w:pStyle w:val="TH"/>
      </w:pPr>
      <w:r w:rsidRPr="00C6449B">
        <w:rPr>
          <w:lang w:eastAsia="ko-KR"/>
        </w:rPr>
        <w:t xml:space="preserve">Table </w:t>
      </w:r>
      <w:r w:rsidRPr="00C6449B">
        <w:t>8.2.3.2-4</w:t>
      </w:r>
      <w:r w:rsidRPr="00C6449B">
        <w:rPr>
          <w:lang w:eastAsia="ko-KR"/>
        </w:rPr>
        <w:t xml:space="preserve">: Minimum requirements for </w:t>
      </w:r>
      <w:r w:rsidRPr="00C6449B">
        <w:t xml:space="preserve">UCI multiplexed on </w:t>
      </w:r>
      <w:r w:rsidRPr="00C6449B">
        <w:rPr>
          <w:lang w:eastAsia="ko-KR"/>
        </w:rPr>
        <w:t>PUSCH</w:t>
      </w:r>
      <w:r w:rsidRPr="00C6449B">
        <w:t>, Type B, CSI part 2, 10 MHz Channel Bandwidth,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pPr>
            <w:r w:rsidRPr="00C6449B">
              <w:t>Number of 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rPr>
            </w:pPr>
            <w:r w:rsidRPr="00C6449B">
              <w:rPr>
                <w:lang w:val="fr-FR"/>
              </w:rPr>
              <w:t>UCI bits</w:t>
            </w:r>
          </w:p>
          <w:p w14:paraId="4EB08AFF" w14:textId="77777777" w:rsidR="00CF08D6" w:rsidRPr="00C6449B" w:rsidRDefault="00CF08D6" w:rsidP="00CF08D6">
            <w:pPr>
              <w:pStyle w:val="TAH"/>
              <w:rPr>
                <w:lang w:val="fr-FR"/>
              </w:rPr>
            </w:pPr>
            <w:r w:rsidRPr="00C6449B">
              <w:rPr>
                <w:lang w:val="fr-FR"/>
              </w:rPr>
              <w:t>(CSI part 1, CSI part2)</w:t>
            </w:r>
          </w:p>
        </w:tc>
        <w:tc>
          <w:tcPr>
            <w:tcW w:w="1327" w:type="dxa"/>
          </w:tcPr>
          <w:p w14:paraId="65D1280F" w14:textId="77777777" w:rsidR="00CF08D6" w:rsidRPr="00C6449B" w:rsidRDefault="00CF08D6" w:rsidP="00CF08D6">
            <w:pPr>
              <w:pStyle w:val="TAH"/>
            </w:pPr>
            <w:r w:rsidRPr="00C6449B">
              <w:t>Additional DM-RS position</w:t>
            </w:r>
          </w:p>
        </w:tc>
        <w:tc>
          <w:tcPr>
            <w:tcW w:w="1380" w:type="dxa"/>
          </w:tcPr>
          <w:p w14:paraId="23FAB5F8" w14:textId="77777777" w:rsidR="00CF08D6" w:rsidRPr="00C6449B" w:rsidRDefault="00CF08D6" w:rsidP="00CF08D6">
            <w:pPr>
              <w:pStyle w:val="TAH"/>
            </w:pPr>
            <w:r w:rsidRPr="00C6449B">
              <w:t>FRC</w:t>
            </w:r>
          </w:p>
          <w:p w14:paraId="6423C1DC" w14:textId="77777777" w:rsidR="00CF08D6" w:rsidRPr="00C6449B" w:rsidRDefault="00CF08D6" w:rsidP="00CF08D6">
            <w:pPr>
              <w:pStyle w:val="TAH"/>
            </w:pPr>
            <w:r w:rsidRPr="00C6449B">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pPr>
            <w:r w:rsidRPr="00C6449B">
              <w:t>TDLC300-100 Low</w:t>
            </w:r>
          </w:p>
        </w:tc>
        <w:tc>
          <w:tcPr>
            <w:tcW w:w="1176" w:type="dxa"/>
            <w:vAlign w:val="center"/>
          </w:tcPr>
          <w:p w14:paraId="17E97906" w14:textId="77777777" w:rsidR="00625103" w:rsidRPr="00C6449B" w:rsidRDefault="00625103" w:rsidP="00625103">
            <w:pPr>
              <w:pStyle w:val="TAC"/>
            </w:pPr>
            <w:r w:rsidRPr="00C6449B">
              <w:t>7(5,2)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pPr>
            <w:r w:rsidRPr="00C6449B">
              <w:t>G-FR1-A4-11</w:t>
            </w:r>
          </w:p>
        </w:tc>
        <w:tc>
          <w:tcPr>
            <w:tcW w:w="992" w:type="dxa"/>
            <w:vAlign w:val="center"/>
          </w:tcPr>
          <w:p w14:paraId="2CA6D0E3" w14:textId="45A3BDE9" w:rsidR="00625103" w:rsidRPr="00C6449B" w:rsidRDefault="00625103" w:rsidP="00625103">
            <w:pPr>
              <w:pStyle w:val="TAC"/>
            </w:pPr>
            <w:r w:rsidRPr="00C6449B">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pPr>
            <w:r w:rsidRPr="00C6449B">
              <w:t>TDLC300-100 Low</w:t>
            </w:r>
          </w:p>
        </w:tc>
        <w:tc>
          <w:tcPr>
            <w:tcW w:w="1176" w:type="dxa"/>
            <w:vAlign w:val="center"/>
          </w:tcPr>
          <w:p w14:paraId="6EFC8168" w14:textId="77777777" w:rsidR="00625103" w:rsidRPr="00C6449B" w:rsidRDefault="00625103" w:rsidP="00625103">
            <w:pPr>
              <w:pStyle w:val="TAC"/>
            </w:pPr>
            <w:r w:rsidRPr="00C6449B">
              <w:t>40(20,20)</w:t>
            </w:r>
          </w:p>
        </w:tc>
        <w:tc>
          <w:tcPr>
            <w:tcW w:w="1327" w:type="dxa"/>
            <w:vAlign w:val="center"/>
          </w:tcPr>
          <w:p w14:paraId="67FD5828" w14:textId="77777777" w:rsidR="00625103" w:rsidRPr="00C6449B" w:rsidRDefault="00625103" w:rsidP="00625103">
            <w:pPr>
              <w:pStyle w:val="TAC"/>
              <w:rPr>
                <w:rFonts w:eastAsia="SimSun"/>
              </w:rPr>
            </w:pPr>
            <w:r w:rsidRPr="00C6449B">
              <w:t>pos1</w:t>
            </w:r>
          </w:p>
        </w:tc>
        <w:tc>
          <w:tcPr>
            <w:tcW w:w="1380" w:type="dxa"/>
            <w:vAlign w:val="center"/>
          </w:tcPr>
          <w:p w14:paraId="7D2BED97" w14:textId="77777777" w:rsidR="00625103" w:rsidRPr="00C6449B" w:rsidRDefault="00625103" w:rsidP="00625103">
            <w:pPr>
              <w:pStyle w:val="TAC"/>
            </w:pPr>
            <w:r w:rsidRPr="00C6449B">
              <w:t>G-FR1-A4-11</w:t>
            </w:r>
          </w:p>
        </w:tc>
        <w:tc>
          <w:tcPr>
            <w:tcW w:w="992" w:type="dxa"/>
            <w:vAlign w:val="center"/>
          </w:tcPr>
          <w:p w14:paraId="1946ABC0" w14:textId="2370D954" w:rsidR="00625103" w:rsidRPr="00C6449B" w:rsidRDefault="00625103" w:rsidP="00625103">
            <w:pPr>
              <w:pStyle w:val="TAC"/>
            </w:pPr>
            <w:r w:rsidRPr="00C6449B">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3305" w:name="_Toc13079735"/>
      <w:bookmarkStart w:id="3306" w:name="_Toc29811223"/>
      <w:bookmarkStart w:id="3307" w:name="_Toc29811674"/>
      <w:bookmarkStart w:id="3308" w:name="_Toc37268178"/>
      <w:bookmarkStart w:id="3309" w:name="_Toc37268629"/>
      <w:bookmarkStart w:id="3310" w:name="_Toc45893277"/>
      <w:bookmarkStart w:id="3311" w:name="_Toc53177441"/>
      <w:bookmarkStart w:id="3312" w:name="_Toc53177893"/>
      <w:bookmarkStart w:id="3313" w:name="_Toc61176527"/>
      <w:bookmarkStart w:id="3314" w:name="_Toc67916350"/>
      <w:bookmarkStart w:id="3315" w:name="_Toc74670568"/>
      <w:bookmarkStart w:id="3316" w:name="_Toc76542603"/>
      <w:bookmarkStart w:id="3317" w:name="_Toc82626535"/>
      <w:bookmarkStart w:id="3318" w:name="_Toc90414501"/>
      <w:bookmarkStart w:id="3319" w:name="_Toc106769590"/>
      <w:bookmarkStart w:id="3320" w:name="_Toc115184839"/>
      <w:bookmarkStart w:id="3321" w:name="_Toc138839341"/>
      <w:bookmarkStart w:id="3322" w:name="_Toc138932704"/>
      <w:bookmarkStart w:id="3323" w:name="_Toc138933157"/>
      <w:r w:rsidRPr="00C6449B">
        <w:t>8.</w:t>
      </w:r>
      <w:r w:rsidRPr="00C6449B">
        <w:rPr>
          <w:rFonts w:eastAsia="DengXian"/>
        </w:rPr>
        <w:t>3</w:t>
      </w:r>
      <w:r w:rsidRPr="00C6449B">
        <w:tab/>
        <w:t>Performance requirements for PUCCH</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774D8E76" w14:textId="77777777" w:rsidR="00CF08D6" w:rsidRPr="00C6449B" w:rsidRDefault="00CF08D6" w:rsidP="00CF08D6">
      <w:pPr>
        <w:pStyle w:val="Heading3"/>
      </w:pPr>
      <w:bookmarkStart w:id="3324" w:name="_Toc13079736"/>
      <w:bookmarkStart w:id="3325" w:name="_Toc29811224"/>
      <w:bookmarkStart w:id="3326" w:name="_Toc29811675"/>
      <w:bookmarkStart w:id="3327" w:name="_Toc37268179"/>
      <w:bookmarkStart w:id="3328" w:name="_Toc37268630"/>
      <w:bookmarkStart w:id="3329" w:name="_Toc45893278"/>
      <w:bookmarkStart w:id="3330" w:name="_Toc53177442"/>
      <w:bookmarkStart w:id="3331" w:name="_Toc53177894"/>
      <w:bookmarkStart w:id="3332" w:name="_Toc61176528"/>
      <w:bookmarkStart w:id="3333" w:name="_Toc67916351"/>
      <w:bookmarkStart w:id="3334" w:name="_Toc74670569"/>
      <w:bookmarkStart w:id="3335" w:name="_Toc76542604"/>
      <w:bookmarkStart w:id="3336" w:name="_Toc82626536"/>
      <w:bookmarkStart w:id="3337" w:name="_Toc90414502"/>
      <w:bookmarkStart w:id="3338" w:name="_Toc106769591"/>
      <w:bookmarkStart w:id="3339" w:name="_Toc115184840"/>
      <w:bookmarkStart w:id="3340" w:name="_Toc138839342"/>
      <w:bookmarkStart w:id="3341" w:name="_Toc138932705"/>
      <w:bookmarkStart w:id="3342" w:name="_Toc138933158"/>
      <w:r w:rsidRPr="00C6449B">
        <w:t>8.3.1</w:t>
      </w:r>
      <w:r w:rsidRPr="00C6449B">
        <w:tab/>
        <w:t>DTX to ACK probability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755F4DC2" w14:textId="77777777" w:rsidR="00CF08D6" w:rsidRPr="00C6449B" w:rsidRDefault="00CF08D6" w:rsidP="00CF08D6">
      <w:pPr>
        <w:pStyle w:val="Heading4"/>
      </w:pPr>
      <w:bookmarkStart w:id="3343" w:name="_Toc13079737"/>
      <w:bookmarkStart w:id="3344" w:name="_Toc29811225"/>
      <w:bookmarkStart w:id="3345" w:name="_Toc29811676"/>
      <w:bookmarkStart w:id="3346" w:name="_Toc37268180"/>
      <w:bookmarkStart w:id="3347" w:name="_Toc37268631"/>
      <w:bookmarkStart w:id="3348" w:name="_Toc45893279"/>
      <w:bookmarkStart w:id="3349" w:name="_Toc53177443"/>
      <w:bookmarkStart w:id="3350" w:name="_Toc53177895"/>
      <w:bookmarkStart w:id="3351" w:name="_Toc61176529"/>
      <w:bookmarkStart w:id="3352" w:name="_Toc67916352"/>
      <w:bookmarkStart w:id="3353" w:name="_Toc74670570"/>
      <w:bookmarkStart w:id="3354" w:name="_Toc76542605"/>
      <w:bookmarkStart w:id="3355" w:name="_Toc82626537"/>
      <w:bookmarkStart w:id="3356" w:name="_Toc90414503"/>
      <w:bookmarkStart w:id="3357" w:name="_Toc106769592"/>
      <w:bookmarkStart w:id="3358" w:name="_Toc115184841"/>
      <w:bookmarkStart w:id="3359" w:name="_Toc138839343"/>
      <w:bookmarkStart w:id="3360" w:name="_Toc138932706"/>
      <w:bookmarkStart w:id="3361" w:name="_Toc138933159"/>
      <w:r w:rsidRPr="00C6449B">
        <w:t>8.3.1.1</w:t>
      </w:r>
      <w:r w:rsidRPr="00C6449B">
        <w:tab/>
        <w:t>General</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3362" w:name="_Toc13079738"/>
      <w:bookmarkStart w:id="3363" w:name="_Toc29811226"/>
      <w:bookmarkStart w:id="3364" w:name="_Toc29811677"/>
      <w:bookmarkStart w:id="3365" w:name="_Toc37268181"/>
      <w:bookmarkStart w:id="3366" w:name="_Toc37268632"/>
      <w:bookmarkStart w:id="3367" w:name="_Toc45893280"/>
      <w:bookmarkStart w:id="3368" w:name="_Toc53177444"/>
      <w:bookmarkStart w:id="3369" w:name="_Toc53177896"/>
      <w:bookmarkStart w:id="3370" w:name="_Toc61176530"/>
      <w:bookmarkStart w:id="3371" w:name="_Toc67916353"/>
      <w:bookmarkStart w:id="3372" w:name="_Toc74670571"/>
      <w:bookmarkStart w:id="3373" w:name="_Toc76542606"/>
      <w:bookmarkStart w:id="3374" w:name="_Toc82626538"/>
      <w:bookmarkStart w:id="3375" w:name="_Toc90414504"/>
      <w:bookmarkStart w:id="3376" w:name="_Toc106769593"/>
      <w:bookmarkStart w:id="3377" w:name="_Toc115184842"/>
      <w:bookmarkStart w:id="3378" w:name="_Toc138839344"/>
      <w:bookmarkStart w:id="3379" w:name="_Toc138932707"/>
      <w:bookmarkStart w:id="3380" w:name="_Toc138933160"/>
      <w:r w:rsidRPr="00C6449B">
        <w:t>8.3.1.2</w:t>
      </w:r>
      <w:r w:rsidRPr="00C6449B">
        <w:tab/>
        <w:t>Minimum requirement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22BAF25F" w14:textId="77777777" w:rsidR="00CF08D6" w:rsidRPr="00C6449B" w:rsidRDefault="00CF08D6" w:rsidP="00CF08D6">
      <w:r w:rsidRPr="00C6449B">
        <w:t xml:space="preserve">The DTX to ACK probability shall not exceed 1% </w:t>
      </w:r>
      <w:r w:rsidRPr="00C6449B">
        <w:rPr>
          <w:lang w:val="en-US"/>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pPr>
      <w:bookmarkStart w:id="3381" w:name="_Toc13079739"/>
      <w:bookmarkStart w:id="3382" w:name="_Toc29811227"/>
      <w:bookmarkStart w:id="3383" w:name="_Toc29811678"/>
      <w:bookmarkStart w:id="3384" w:name="_Toc37268182"/>
      <w:bookmarkStart w:id="3385" w:name="_Toc37268633"/>
      <w:bookmarkStart w:id="3386" w:name="_Toc45893281"/>
      <w:bookmarkStart w:id="3387" w:name="_Toc53177445"/>
      <w:bookmarkStart w:id="3388" w:name="_Toc53177897"/>
      <w:bookmarkStart w:id="3389" w:name="_Toc61176531"/>
      <w:bookmarkStart w:id="3390" w:name="_Toc67916354"/>
      <w:bookmarkStart w:id="3391" w:name="_Toc74670572"/>
      <w:bookmarkStart w:id="3392" w:name="_Toc76542607"/>
      <w:bookmarkStart w:id="3393" w:name="_Toc82626539"/>
      <w:bookmarkStart w:id="3394" w:name="_Toc90414505"/>
      <w:bookmarkStart w:id="3395" w:name="_Toc106769594"/>
      <w:bookmarkStart w:id="3396" w:name="_Toc115184843"/>
      <w:bookmarkStart w:id="3397" w:name="_Toc138839345"/>
      <w:bookmarkStart w:id="3398" w:name="_Toc138932708"/>
      <w:bookmarkStart w:id="3399" w:name="_Toc138933161"/>
      <w:r w:rsidRPr="00C6449B">
        <w:t>8.3.2</w:t>
      </w:r>
      <w:r w:rsidRPr="00C6449B">
        <w:tab/>
        <w:t>Performance requirements for PUCCH format 0</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6080350" w14:textId="77777777" w:rsidR="00CF08D6" w:rsidRPr="00C6449B" w:rsidRDefault="00CF08D6" w:rsidP="00CF08D6">
      <w:pPr>
        <w:pStyle w:val="Heading4"/>
      </w:pPr>
      <w:bookmarkStart w:id="3400" w:name="_Toc13079740"/>
      <w:bookmarkStart w:id="3401" w:name="_Toc29811228"/>
      <w:bookmarkStart w:id="3402" w:name="_Toc29811679"/>
      <w:bookmarkStart w:id="3403" w:name="_Toc37268183"/>
      <w:bookmarkStart w:id="3404" w:name="_Toc37268634"/>
      <w:bookmarkStart w:id="3405" w:name="_Toc45893282"/>
      <w:bookmarkStart w:id="3406" w:name="_Toc53177446"/>
      <w:bookmarkStart w:id="3407" w:name="_Toc53177898"/>
      <w:bookmarkStart w:id="3408" w:name="_Toc61176532"/>
      <w:bookmarkStart w:id="3409" w:name="_Toc67916355"/>
      <w:bookmarkStart w:id="3410" w:name="_Toc74670573"/>
      <w:bookmarkStart w:id="3411" w:name="_Toc76542608"/>
      <w:bookmarkStart w:id="3412" w:name="_Toc82626540"/>
      <w:bookmarkStart w:id="3413" w:name="_Toc90414506"/>
      <w:bookmarkStart w:id="3414" w:name="_Toc106769595"/>
      <w:bookmarkStart w:id="3415" w:name="_Toc115184844"/>
      <w:bookmarkStart w:id="3416" w:name="_Toc138839346"/>
      <w:bookmarkStart w:id="3417" w:name="_Toc138932709"/>
      <w:bookmarkStart w:id="3418" w:name="_Toc138933162"/>
      <w:r w:rsidRPr="00C6449B">
        <w:t>8.3.2.1</w:t>
      </w:r>
      <w:r w:rsidRPr="00C6449B">
        <w:tab/>
        <w:t>General</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pPr>
            <w:r w:rsidRPr="00C6449B">
              <w:t xml:space="preserve">Number </w:t>
            </w:r>
            <w:r w:rsidRPr="00C6449B">
              <w:rPr>
                <w:lang w:val="en-US"/>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 w14:paraId="0A3183EB" w14:textId="1A25D571"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289E85BF" w14:textId="77777777" w:rsidR="00CF08D6" w:rsidRPr="00C6449B" w:rsidRDefault="00CF08D6" w:rsidP="00CF08D6">
      <w:pPr>
        <w:pStyle w:val="Heading4"/>
      </w:pPr>
      <w:bookmarkStart w:id="3419" w:name="_Toc13079741"/>
      <w:bookmarkStart w:id="3420" w:name="_Toc29811229"/>
      <w:bookmarkStart w:id="3421" w:name="_Toc29811680"/>
      <w:bookmarkStart w:id="3422" w:name="_Toc37268184"/>
      <w:bookmarkStart w:id="3423" w:name="_Toc37268635"/>
      <w:bookmarkStart w:id="3424" w:name="_Toc45893283"/>
      <w:bookmarkStart w:id="3425" w:name="_Toc53177447"/>
      <w:bookmarkStart w:id="3426" w:name="_Toc53177899"/>
      <w:bookmarkStart w:id="3427" w:name="_Toc61176533"/>
      <w:bookmarkStart w:id="3428" w:name="_Toc67916356"/>
      <w:bookmarkStart w:id="3429" w:name="_Toc74670574"/>
      <w:bookmarkStart w:id="3430" w:name="_Toc76542609"/>
      <w:bookmarkStart w:id="3431" w:name="_Toc82626541"/>
      <w:bookmarkStart w:id="3432" w:name="_Toc90414507"/>
      <w:bookmarkStart w:id="3433" w:name="_Toc106769596"/>
      <w:bookmarkStart w:id="3434" w:name="_Toc115184845"/>
      <w:bookmarkStart w:id="3435" w:name="_Toc138839347"/>
      <w:bookmarkStart w:id="3436" w:name="_Toc138932710"/>
      <w:bookmarkStart w:id="3437" w:name="_Toc138933163"/>
      <w:r w:rsidRPr="00C6449B">
        <w:t>8.3.2.2</w:t>
      </w:r>
      <w:r w:rsidRPr="00C6449B">
        <w:tab/>
        <w:t>Minimum requirements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Number of 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rPr>
            </w:pPr>
            <w:r w:rsidRPr="00C6449B">
              <w:rPr>
                <w:lang w:val="fr-FR"/>
              </w:rPr>
              <w:t>Propagation conditions and</w:t>
            </w:r>
          </w:p>
          <w:p w14:paraId="4EC20E78" w14:textId="77777777" w:rsidR="00CF08D6" w:rsidRPr="00C6449B" w:rsidRDefault="00CF08D6" w:rsidP="00CF08D6">
            <w:pPr>
              <w:pStyle w:val="TAH"/>
              <w:rPr>
                <w:lang w:val="fr-FR"/>
              </w:rPr>
            </w:pPr>
            <w:r w:rsidRPr="00C6449B">
              <w:rPr>
                <w:lang w:val="fr-FR"/>
              </w:rPr>
              <w:t>correlation matrix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Number of 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rPr>
            </w:pPr>
            <w:r w:rsidRPr="00C6449B">
              <w:rPr>
                <w:lang w:val="fr-FR"/>
              </w:rPr>
              <w:t>Propagation conditions and</w:t>
            </w:r>
          </w:p>
          <w:p w14:paraId="191BD846" w14:textId="77777777" w:rsidR="00CF08D6" w:rsidRPr="00C6449B" w:rsidRDefault="00CF08D6" w:rsidP="00CF08D6">
            <w:pPr>
              <w:pStyle w:val="TAH"/>
              <w:rPr>
                <w:lang w:val="fr-FR"/>
              </w:rPr>
            </w:pPr>
            <w:r w:rsidRPr="00C6449B">
              <w:rPr>
                <w:lang w:val="fr-FR"/>
              </w:rPr>
              <w:t>correlation matrix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3438" w:name="_Toc13079742"/>
      <w:bookmarkStart w:id="3439" w:name="_Toc29811230"/>
      <w:bookmarkStart w:id="3440" w:name="_Toc29811681"/>
      <w:bookmarkStart w:id="3441" w:name="_Toc37268185"/>
      <w:bookmarkStart w:id="3442" w:name="_Toc37268636"/>
      <w:bookmarkStart w:id="3443" w:name="_Toc45893284"/>
      <w:bookmarkStart w:id="3444" w:name="_Toc53177448"/>
      <w:bookmarkStart w:id="3445" w:name="_Toc53177900"/>
      <w:bookmarkStart w:id="3446" w:name="_Toc61176534"/>
      <w:bookmarkStart w:id="3447" w:name="_Toc67916357"/>
      <w:bookmarkStart w:id="3448" w:name="_Toc74670575"/>
      <w:bookmarkStart w:id="3449" w:name="_Toc76542610"/>
      <w:bookmarkStart w:id="3450" w:name="_Toc82626542"/>
      <w:bookmarkStart w:id="3451" w:name="_Toc90414508"/>
      <w:bookmarkStart w:id="3452" w:name="_Toc106769597"/>
      <w:bookmarkStart w:id="3453" w:name="_Toc115184846"/>
      <w:bookmarkStart w:id="3454" w:name="_Toc138839348"/>
      <w:bookmarkStart w:id="3455" w:name="_Toc138932711"/>
      <w:bookmarkStart w:id="3456" w:name="_Toc138933164"/>
      <w:r w:rsidRPr="00C6449B">
        <w:t>8.3.3</w:t>
      </w:r>
      <w:r w:rsidRPr="00C6449B">
        <w:tab/>
        <w:t>Performance requirements for PUCCH format 1</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3D183A0" w14:textId="77777777" w:rsidR="00CF08D6" w:rsidRPr="00C6449B" w:rsidRDefault="00CF08D6" w:rsidP="00CF08D6">
      <w:pPr>
        <w:pStyle w:val="Heading4"/>
        <w:rPr>
          <w:lang w:eastAsia="ko-KR"/>
        </w:rPr>
      </w:pPr>
      <w:bookmarkStart w:id="3457" w:name="_Toc13079743"/>
      <w:bookmarkStart w:id="3458" w:name="_Toc29811231"/>
      <w:bookmarkStart w:id="3459" w:name="_Toc29811682"/>
      <w:bookmarkStart w:id="3460" w:name="_Toc37268186"/>
      <w:bookmarkStart w:id="3461" w:name="_Toc37268637"/>
      <w:bookmarkStart w:id="3462" w:name="_Toc45893285"/>
      <w:bookmarkStart w:id="3463" w:name="_Toc53177449"/>
      <w:bookmarkStart w:id="3464" w:name="_Toc53177901"/>
      <w:bookmarkStart w:id="3465" w:name="_Toc61176535"/>
      <w:bookmarkStart w:id="3466" w:name="_Toc67916358"/>
      <w:bookmarkStart w:id="3467" w:name="_Toc74670576"/>
      <w:bookmarkStart w:id="3468" w:name="_Toc76542611"/>
      <w:bookmarkStart w:id="3469" w:name="_Toc82626543"/>
      <w:bookmarkStart w:id="3470" w:name="_Toc90414509"/>
      <w:bookmarkStart w:id="3471" w:name="_Toc106769598"/>
      <w:bookmarkStart w:id="3472" w:name="_Toc115184847"/>
      <w:bookmarkStart w:id="3473" w:name="_Toc138839349"/>
      <w:bookmarkStart w:id="3474" w:name="_Toc138932712"/>
      <w:bookmarkStart w:id="3475" w:name="_Toc138933165"/>
      <w:r w:rsidRPr="00C6449B">
        <w:t>8.3.3.1</w:t>
      </w:r>
      <w:r w:rsidRPr="00C6449B">
        <w:tab/>
        <w:t>NACK to ACK requirements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17B35131" w14:textId="77777777" w:rsidR="00CF08D6" w:rsidRPr="00C6449B" w:rsidRDefault="00CF08D6" w:rsidP="00CF08D6">
      <w:pPr>
        <w:pStyle w:val="Heading5"/>
      </w:pPr>
      <w:bookmarkStart w:id="3476" w:name="_Toc13079744"/>
      <w:bookmarkStart w:id="3477" w:name="_Toc29811232"/>
      <w:bookmarkStart w:id="3478" w:name="_Toc29811683"/>
      <w:bookmarkStart w:id="3479" w:name="_Toc37268187"/>
      <w:bookmarkStart w:id="3480" w:name="_Toc37268638"/>
      <w:bookmarkStart w:id="3481" w:name="_Toc45893286"/>
      <w:bookmarkStart w:id="3482" w:name="_Toc53177450"/>
      <w:bookmarkStart w:id="3483" w:name="_Toc53177902"/>
      <w:bookmarkStart w:id="3484" w:name="_Toc61176536"/>
      <w:bookmarkStart w:id="3485" w:name="_Toc67916359"/>
      <w:bookmarkStart w:id="3486" w:name="_Toc74670577"/>
      <w:bookmarkStart w:id="3487" w:name="_Toc76542612"/>
      <w:bookmarkStart w:id="3488" w:name="_Toc82626544"/>
      <w:bookmarkStart w:id="3489" w:name="_Toc90414510"/>
      <w:bookmarkStart w:id="3490" w:name="_Toc106769599"/>
      <w:bookmarkStart w:id="3491" w:name="_Toc115184848"/>
      <w:bookmarkStart w:id="3492" w:name="_Toc138839350"/>
      <w:bookmarkStart w:id="3493" w:name="_Toc138932713"/>
      <w:bookmarkStart w:id="3494" w:name="_Toc138933166"/>
      <w:r w:rsidRPr="00C6449B">
        <w:t>8.3.3.1.1</w:t>
      </w:r>
      <w:r w:rsidRPr="00C6449B">
        <w:tab/>
        <w:t>General</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tab/>
      </w:r>
      <w:r w:rsidRPr="00C6449B">
        <w:rPr>
          <w:rFonts w:ascii="Cambria Math" w:hAnsi="Cambria Math"/>
          <w:i/>
          <w:position w:val="-24"/>
          <w:lang w:val="en-US"/>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pPr>
            <w:r w:rsidRPr="00C6449B">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 w14:paraId="428F6C5A" w14:textId="3C1CC142"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133CA21F" w14:textId="77777777" w:rsidR="00CF08D6" w:rsidRPr="00C6449B" w:rsidRDefault="00CF08D6" w:rsidP="00CF08D6">
      <w:pPr>
        <w:pStyle w:val="Heading5"/>
      </w:pPr>
      <w:bookmarkStart w:id="3495" w:name="_Toc13079745"/>
      <w:bookmarkStart w:id="3496" w:name="_Toc29811233"/>
      <w:bookmarkStart w:id="3497" w:name="_Toc29811684"/>
      <w:bookmarkStart w:id="3498" w:name="_Toc37268188"/>
      <w:bookmarkStart w:id="3499" w:name="_Toc37268639"/>
      <w:bookmarkStart w:id="3500" w:name="_Toc45893287"/>
      <w:bookmarkStart w:id="3501" w:name="_Toc53177451"/>
      <w:bookmarkStart w:id="3502" w:name="_Toc53177903"/>
      <w:bookmarkStart w:id="3503" w:name="_Toc61176537"/>
      <w:bookmarkStart w:id="3504" w:name="_Toc67916360"/>
      <w:bookmarkStart w:id="3505" w:name="_Toc74670578"/>
      <w:bookmarkStart w:id="3506" w:name="_Toc76542613"/>
      <w:bookmarkStart w:id="3507" w:name="_Toc82626545"/>
      <w:bookmarkStart w:id="3508" w:name="_Toc90414511"/>
      <w:bookmarkStart w:id="3509" w:name="_Toc106769600"/>
      <w:bookmarkStart w:id="3510" w:name="_Toc115184849"/>
      <w:bookmarkStart w:id="3511" w:name="_Toc138839351"/>
      <w:bookmarkStart w:id="3512" w:name="_Toc138932714"/>
      <w:bookmarkStart w:id="3513" w:name="_Toc138933167"/>
      <w:r w:rsidRPr="00C6449B">
        <w:t>8.3.3.1.2</w:t>
      </w:r>
      <w:r w:rsidRPr="00C6449B">
        <w:tab/>
        <w:t>Minimum requirements</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1824488B" w14:textId="77777777" w:rsidR="00CF08D6" w:rsidRPr="00C6449B" w:rsidRDefault="00CF08D6" w:rsidP="00CF08D6">
      <w:r w:rsidRPr="00C6449B">
        <w:t>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8.3.3.1.2-1: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040C0C4D"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rPr>
            </w:pPr>
            <w:r w:rsidRPr="00C6449B">
              <w:rPr>
                <w:rFonts w:cs="Arial"/>
              </w:rPr>
              <w:t>1</w:t>
            </w:r>
          </w:p>
        </w:tc>
        <w:tc>
          <w:tcPr>
            <w:tcW w:w="1012" w:type="dxa"/>
          </w:tcPr>
          <w:p w14:paraId="3DA3B4BF" w14:textId="77777777" w:rsidR="00CD00A6" w:rsidRPr="00C6449B" w:rsidRDefault="00CD00A6" w:rsidP="00CD00A6">
            <w:pPr>
              <w:pStyle w:val="TAC"/>
              <w:rPr>
                <w:rFonts w:cs="Arial"/>
              </w:rPr>
            </w:pPr>
            <w:r w:rsidRPr="00C6449B">
              <w:rPr>
                <w:rFonts w:cs="Arial"/>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6EF9CBA7" w14:textId="427E8194" w:rsidR="00CD00A6" w:rsidRPr="00C6449B" w:rsidRDefault="00CD00A6" w:rsidP="00CD00A6">
            <w:pPr>
              <w:pStyle w:val="TAC"/>
              <w:rPr>
                <w:rFonts w:cs="Arial"/>
              </w:rPr>
            </w:pPr>
            <w:r w:rsidRPr="00C6449B">
              <w:rPr>
                <w:rFonts w:cs="Arial"/>
              </w:rPr>
              <w:t>-3.8</w:t>
            </w:r>
          </w:p>
        </w:tc>
        <w:tc>
          <w:tcPr>
            <w:tcW w:w="974" w:type="dxa"/>
            <w:shd w:val="clear" w:color="auto" w:fill="auto"/>
          </w:tcPr>
          <w:p w14:paraId="0006AD13" w14:textId="112BFD10" w:rsidR="00CD00A6" w:rsidRPr="00C6449B" w:rsidRDefault="00CD00A6" w:rsidP="00CD00A6">
            <w:pPr>
              <w:pStyle w:val="TAC"/>
              <w:rPr>
                <w:rFonts w:cs="Arial"/>
              </w:rPr>
            </w:pPr>
            <w:r w:rsidRPr="00C6449B">
              <w:rPr>
                <w:rFonts w:cs="Arial"/>
              </w:rPr>
              <w:t>-3.6</w:t>
            </w:r>
          </w:p>
        </w:tc>
        <w:tc>
          <w:tcPr>
            <w:tcW w:w="845" w:type="dxa"/>
            <w:shd w:val="clear" w:color="auto" w:fill="auto"/>
          </w:tcPr>
          <w:p w14:paraId="1B2A587E" w14:textId="0A146F5A" w:rsidR="00CD00A6" w:rsidRPr="00C6449B" w:rsidRDefault="00CD00A6" w:rsidP="00CD00A6">
            <w:pPr>
              <w:pStyle w:val="TAC"/>
              <w:rPr>
                <w:rFonts w:cs="Arial"/>
              </w:rPr>
            </w:pPr>
            <w:r w:rsidRPr="00C6449B">
              <w:rPr>
                <w:rFonts w:cs="Arial"/>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rPr>
            </w:pPr>
          </w:p>
        </w:tc>
        <w:tc>
          <w:tcPr>
            <w:tcW w:w="1012" w:type="dxa"/>
          </w:tcPr>
          <w:p w14:paraId="62ED4414" w14:textId="77777777" w:rsidR="00CD00A6" w:rsidRPr="00C6449B" w:rsidRDefault="00CD00A6" w:rsidP="00CD00A6">
            <w:pPr>
              <w:pStyle w:val="TAC"/>
              <w:rPr>
                <w:rFonts w:cs="Arial"/>
              </w:rPr>
            </w:pPr>
            <w:r w:rsidRPr="00C6449B">
              <w:rPr>
                <w:rFonts w:cs="Arial"/>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4122C14F" w14:textId="29784C5B" w:rsidR="00CD00A6" w:rsidRPr="00C6449B" w:rsidRDefault="00CD00A6" w:rsidP="00CD00A6">
            <w:pPr>
              <w:pStyle w:val="TAC"/>
              <w:rPr>
                <w:rFonts w:cs="Arial"/>
              </w:rPr>
            </w:pPr>
            <w:r w:rsidRPr="00C6449B">
              <w:rPr>
                <w:rFonts w:cs="Arial"/>
              </w:rPr>
              <w:t>-8.4</w:t>
            </w:r>
          </w:p>
        </w:tc>
        <w:tc>
          <w:tcPr>
            <w:tcW w:w="974" w:type="dxa"/>
            <w:shd w:val="clear" w:color="auto" w:fill="auto"/>
          </w:tcPr>
          <w:p w14:paraId="6D5ECF8F" w14:textId="70BB5B4B" w:rsidR="00CD00A6" w:rsidRPr="00C6449B" w:rsidRDefault="00CD00A6" w:rsidP="00CD00A6">
            <w:pPr>
              <w:pStyle w:val="TAC"/>
              <w:rPr>
                <w:rFonts w:cs="Arial"/>
              </w:rPr>
            </w:pPr>
            <w:r w:rsidRPr="00C6449B">
              <w:rPr>
                <w:rFonts w:cs="Arial"/>
              </w:rPr>
              <w:t>-7.6</w:t>
            </w:r>
          </w:p>
        </w:tc>
        <w:tc>
          <w:tcPr>
            <w:tcW w:w="845" w:type="dxa"/>
            <w:shd w:val="clear" w:color="auto" w:fill="auto"/>
          </w:tcPr>
          <w:p w14:paraId="694D9550" w14:textId="4D096FCB" w:rsidR="00CD00A6" w:rsidRPr="00C6449B" w:rsidRDefault="00CD00A6" w:rsidP="00CD00A6">
            <w:pPr>
              <w:pStyle w:val="TAC"/>
              <w:rPr>
                <w:rFonts w:cs="Arial"/>
              </w:rPr>
            </w:pPr>
            <w:r w:rsidRPr="00C6449B">
              <w:rPr>
                <w:rFonts w:cs="Arial"/>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rPr>
            </w:pPr>
          </w:p>
        </w:tc>
        <w:tc>
          <w:tcPr>
            <w:tcW w:w="1012" w:type="dxa"/>
          </w:tcPr>
          <w:p w14:paraId="16E9C338" w14:textId="77777777" w:rsidR="00CD00A6" w:rsidRPr="00C6449B" w:rsidRDefault="00CD00A6" w:rsidP="00CD00A6">
            <w:pPr>
              <w:pStyle w:val="TAC"/>
              <w:rPr>
                <w:rFonts w:cs="Arial"/>
              </w:rPr>
            </w:pPr>
            <w:r w:rsidRPr="00C6449B">
              <w:rPr>
                <w:rFonts w:cs="Arial"/>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 Low</w:t>
            </w:r>
          </w:p>
        </w:tc>
        <w:tc>
          <w:tcPr>
            <w:tcW w:w="980" w:type="dxa"/>
            <w:shd w:val="clear" w:color="auto" w:fill="auto"/>
          </w:tcPr>
          <w:p w14:paraId="26321F8F" w14:textId="62F0E7CC" w:rsidR="00CD00A6" w:rsidRPr="00C6449B" w:rsidRDefault="00CD00A6" w:rsidP="00CD00A6">
            <w:pPr>
              <w:pStyle w:val="TAC"/>
              <w:rPr>
                <w:rFonts w:cs="Arial"/>
              </w:rPr>
            </w:pPr>
            <w:r w:rsidRPr="00C6449B">
              <w:rPr>
                <w:rFonts w:cs="Arial"/>
              </w:rPr>
              <w:t>-11.8</w:t>
            </w:r>
          </w:p>
        </w:tc>
        <w:tc>
          <w:tcPr>
            <w:tcW w:w="974" w:type="dxa"/>
            <w:shd w:val="clear" w:color="auto" w:fill="auto"/>
          </w:tcPr>
          <w:p w14:paraId="6BF174E8" w14:textId="2FD6B76B" w:rsidR="00CD00A6" w:rsidRPr="00C6449B" w:rsidRDefault="00CD00A6" w:rsidP="00CD00A6">
            <w:pPr>
              <w:pStyle w:val="TAC"/>
              <w:rPr>
                <w:rFonts w:cs="Arial"/>
              </w:rPr>
            </w:pPr>
            <w:r w:rsidRPr="00C6449B">
              <w:rPr>
                <w:rFonts w:cs="Arial"/>
              </w:rPr>
              <w:t>-11.4</w:t>
            </w:r>
          </w:p>
        </w:tc>
        <w:tc>
          <w:tcPr>
            <w:tcW w:w="845" w:type="dxa"/>
            <w:shd w:val="clear" w:color="auto" w:fill="auto"/>
          </w:tcPr>
          <w:p w14:paraId="291EDED2" w14:textId="574E158E" w:rsidR="00CD00A6" w:rsidRPr="00C6449B" w:rsidRDefault="00CD00A6" w:rsidP="00CD00A6">
            <w:pPr>
              <w:pStyle w:val="TAC"/>
              <w:rPr>
                <w:rFonts w:cs="Arial"/>
              </w:rPr>
            </w:pPr>
            <w:r w:rsidRPr="00C6449B">
              <w:rPr>
                <w:rFonts w:cs="Arial"/>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3B6379C"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rPr>
            </w:pPr>
            <w:r w:rsidRPr="00C6449B">
              <w:rPr>
                <w:rFonts w:cs="Arial"/>
              </w:rPr>
              <w:t>1</w:t>
            </w:r>
          </w:p>
        </w:tc>
        <w:tc>
          <w:tcPr>
            <w:tcW w:w="990" w:type="dxa"/>
          </w:tcPr>
          <w:p w14:paraId="1DDC0A3F" w14:textId="77777777" w:rsidR="006A4FAB" w:rsidRPr="00C6449B" w:rsidRDefault="006A4FAB" w:rsidP="006A4FAB">
            <w:pPr>
              <w:pStyle w:val="TAC"/>
              <w:rPr>
                <w:rFonts w:cs="Arial"/>
              </w:rPr>
            </w:pPr>
            <w:r w:rsidRPr="00C6449B">
              <w:rPr>
                <w:rFonts w:cs="Arial"/>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20319D93" w14:textId="4BF8BCAB" w:rsidR="006A4FAB" w:rsidRPr="00C6449B" w:rsidRDefault="006A4FAB" w:rsidP="006A4FAB">
            <w:pPr>
              <w:pStyle w:val="TAC"/>
              <w:rPr>
                <w:rFonts w:cs="Arial"/>
              </w:rPr>
            </w:pPr>
            <w:r w:rsidRPr="00C6449B">
              <w:rPr>
                <w:rFonts w:cs="Arial"/>
              </w:rPr>
              <w:t>-2.8</w:t>
            </w:r>
          </w:p>
        </w:tc>
        <w:tc>
          <w:tcPr>
            <w:tcW w:w="810" w:type="dxa"/>
            <w:shd w:val="clear" w:color="auto" w:fill="auto"/>
          </w:tcPr>
          <w:p w14:paraId="2A76DAF5" w14:textId="3CC02E74" w:rsidR="006A4FAB" w:rsidRPr="00C6449B" w:rsidRDefault="006A4FAB" w:rsidP="006A4FAB">
            <w:pPr>
              <w:pStyle w:val="TAC"/>
              <w:rPr>
                <w:rFonts w:cs="Arial"/>
              </w:rPr>
            </w:pPr>
            <w:r w:rsidRPr="00C6449B">
              <w:rPr>
                <w:rFonts w:cs="Arial"/>
              </w:rPr>
              <w:t>-3.3</w:t>
            </w:r>
          </w:p>
        </w:tc>
        <w:tc>
          <w:tcPr>
            <w:tcW w:w="900" w:type="dxa"/>
            <w:shd w:val="clear" w:color="auto" w:fill="auto"/>
          </w:tcPr>
          <w:p w14:paraId="2CBAB894" w14:textId="5C5850B7" w:rsidR="006A4FAB" w:rsidRPr="00C6449B" w:rsidRDefault="006A4FAB" w:rsidP="006A4FAB">
            <w:pPr>
              <w:pStyle w:val="TAC"/>
              <w:rPr>
                <w:rFonts w:cs="Arial"/>
              </w:rPr>
            </w:pPr>
            <w:r w:rsidRPr="00C6449B">
              <w:rPr>
                <w:rFonts w:cs="Arial"/>
              </w:rPr>
              <w:t>-3.9</w:t>
            </w:r>
          </w:p>
        </w:tc>
        <w:tc>
          <w:tcPr>
            <w:tcW w:w="720" w:type="dxa"/>
          </w:tcPr>
          <w:p w14:paraId="1247DBDD" w14:textId="371D3221" w:rsidR="006A4FAB" w:rsidRPr="00C6449B" w:rsidRDefault="006A4FAB" w:rsidP="006A4FAB">
            <w:pPr>
              <w:pStyle w:val="TAC"/>
              <w:rPr>
                <w:rFonts w:cs="Arial"/>
              </w:rPr>
            </w:pPr>
            <w:r w:rsidRPr="00C6449B">
              <w:rPr>
                <w:rFonts w:cs="Arial"/>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rPr>
            </w:pPr>
          </w:p>
        </w:tc>
        <w:tc>
          <w:tcPr>
            <w:tcW w:w="990" w:type="dxa"/>
          </w:tcPr>
          <w:p w14:paraId="441F077D" w14:textId="77777777" w:rsidR="006A4FAB" w:rsidRPr="00C6449B" w:rsidRDefault="006A4FAB" w:rsidP="006A4FAB">
            <w:pPr>
              <w:pStyle w:val="TAC"/>
              <w:rPr>
                <w:rFonts w:cs="Arial"/>
              </w:rPr>
            </w:pPr>
            <w:r w:rsidRPr="00C6449B">
              <w:rPr>
                <w:rFonts w:cs="Arial"/>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7FFF46A8" w14:textId="39AE47B9" w:rsidR="006A4FAB" w:rsidRPr="00C6449B" w:rsidRDefault="006A4FAB" w:rsidP="006A4FAB">
            <w:pPr>
              <w:pStyle w:val="TAC"/>
              <w:rPr>
                <w:rFonts w:cs="Arial"/>
              </w:rPr>
            </w:pPr>
            <w:r w:rsidRPr="00C6449B">
              <w:rPr>
                <w:rFonts w:cs="Arial"/>
              </w:rPr>
              <w:t>-8.1</w:t>
            </w:r>
          </w:p>
        </w:tc>
        <w:tc>
          <w:tcPr>
            <w:tcW w:w="810" w:type="dxa"/>
            <w:shd w:val="clear" w:color="auto" w:fill="auto"/>
          </w:tcPr>
          <w:p w14:paraId="7F4693F6" w14:textId="3161DB38" w:rsidR="006A4FAB" w:rsidRPr="00C6449B" w:rsidRDefault="006A4FAB" w:rsidP="006A4FAB">
            <w:pPr>
              <w:pStyle w:val="TAC"/>
              <w:rPr>
                <w:rFonts w:cs="Arial"/>
              </w:rPr>
            </w:pPr>
            <w:r w:rsidRPr="00C6449B">
              <w:rPr>
                <w:rFonts w:cs="Arial"/>
              </w:rPr>
              <w:t>-8.3</w:t>
            </w:r>
          </w:p>
        </w:tc>
        <w:tc>
          <w:tcPr>
            <w:tcW w:w="900" w:type="dxa"/>
            <w:shd w:val="clear" w:color="auto" w:fill="auto"/>
          </w:tcPr>
          <w:p w14:paraId="51A74B2A" w14:textId="1F7412D9" w:rsidR="006A4FAB" w:rsidRPr="00C6449B" w:rsidRDefault="006A4FAB" w:rsidP="006A4FAB">
            <w:pPr>
              <w:pStyle w:val="TAC"/>
              <w:rPr>
                <w:rFonts w:cs="Arial"/>
              </w:rPr>
            </w:pPr>
            <w:r w:rsidRPr="00C6449B">
              <w:rPr>
                <w:rFonts w:cs="Arial"/>
              </w:rPr>
              <w:t>-7.5</w:t>
            </w:r>
          </w:p>
        </w:tc>
        <w:tc>
          <w:tcPr>
            <w:tcW w:w="720" w:type="dxa"/>
          </w:tcPr>
          <w:p w14:paraId="19FB5B68" w14:textId="58284C40" w:rsidR="006A4FAB" w:rsidRPr="00C6449B" w:rsidRDefault="006A4FAB" w:rsidP="006A4FAB">
            <w:pPr>
              <w:pStyle w:val="TAC"/>
              <w:rPr>
                <w:rFonts w:cs="Arial"/>
              </w:rPr>
            </w:pPr>
            <w:r w:rsidRPr="00C6449B">
              <w:rPr>
                <w:rFonts w:cs="Arial"/>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rPr>
            </w:pPr>
          </w:p>
        </w:tc>
        <w:tc>
          <w:tcPr>
            <w:tcW w:w="990" w:type="dxa"/>
          </w:tcPr>
          <w:p w14:paraId="6C506091" w14:textId="77777777" w:rsidR="006A4FAB" w:rsidRPr="00C6449B" w:rsidRDefault="006A4FAB" w:rsidP="006A4FAB">
            <w:pPr>
              <w:pStyle w:val="TAC"/>
              <w:rPr>
                <w:rFonts w:cs="Arial"/>
              </w:rPr>
            </w:pPr>
            <w:r w:rsidRPr="00C6449B">
              <w:rPr>
                <w:rFonts w:cs="Arial"/>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 Low</w:t>
            </w:r>
          </w:p>
        </w:tc>
        <w:tc>
          <w:tcPr>
            <w:tcW w:w="810" w:type="dxa"/>
            <w:shd w:val="clear" w:color="auto" w:fill="auto"/>
          </w:tcPr>
          <w:p w14:paraId="1E4CECA5" w14:textId="353B125A" w:rsidR="006A4FAB" w:rsidRPr="00C6449B" w:rsidRDefault="006A4FAB" w:rsidP="006A4FAB">
            <w:pPr>
              <w:pStyle w:val="TAC"/>
              <w:rPr>
                <w:rFonts w:cs="Arial"/>
              </w:rPr>
            </w:pPr>
            <w:r w:rsidRPr="00C6449B">
              <w:rPr>
                <w:rFonts w:cs="Arial"/>
              </w:rPr>
              <w:t>-11.5</w:t>
            </w:r>
          </w:p>
        </w:tc>
        <w:tc>
          <w:tcPr>
            <w:tcW w:w="810" w:type="dxa"/>
            <w:shd w:val="clear" w:color="auto" w:fill="auto"/>
          </w:tcPr>
          <w:p w14:paraId="081F2945" w14:textId="2FE2D34F" w:rsidR="006A4FAB" w:rsidRPr="00C6449B" w:rsidRDefault="006A4FAB" w:rsidP="006A4FAB">
            <w:pPr>
              <w:pStyle w:val="TAC"/>
              <w:rPr>
                <w:rFonts w:cs="Arial"/>
              </w:rPr>
            </w:pPr>
            <w:r w:rsidRPr="00C6449B">
              <w:rPr>
                <w:rFonts w:cs="Arial"/>
              </w:rPr>
              <w:t>-11.2</w:t>
            </w:r>
          </w:p>
        </w:tc>
        <w:tc>
          <w:tcPr>
            <w:tcW w:w="900" w:type="dxa"/>
            <w:shd w:val="clear" w:color="auto" w:fill="auto"/>
          </w:tcPr>
          <w:p w14:paraId="2E7EFFCE" w14:textId="7E857BBE" w:rsidR="006A4FAB" w:rsidRPr="00C6449B" w:rsidRDefault="006A4FAB" w:rsidP="006A4FAB">
            <w:pPr>
              <w:pStyle w:val="TAC"/>
              <w:rPr>
                <w:rFonts w:cs="Arial"/>
              </w:rPr>
            </w:pPr>
            <w:r w:rsidRPr="00C6449B">
              <w:rPr>
                <w:rFonts w:cs="Arial"/>
              </w:rPr>
              <w:t>-11.6</w:t>
            </w:r>
          </w:p>
        </w:tc>
        <w:tc>
          <w:tcPr>
            <w:tcW w:w="720" w:type="dxa"/>
          </w:tcPr>
          <w:p w14:paraId="59283D1A" w14:textId="586A86C3" w:rsidR="006A4FAB" w:rsidRPr="00C6449B" w:rsidRDefault="006A4FAB" w:rsidP="006A4FAB">
            <w:pPr>
              <w:pStyle w:val="TAC"/>
              <w:rPr>
                <w:rFonts w:cs="Arial"/>
              </w:rPr>
            </w:pPr>
            <w:r w:rsidRPr="00C6449B">
              <w:rPr>
                <w:rFonts w:cs="Arial"/>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3514" w:name="_Toc13079746"/>
      <w:bookmarkStart w:id="3515" w:name="_Toc29811234"/>
      <w:bookmarkStart w:id="3516" w:name="_Toc29811685"/>
      <w:bookmarkStart w:id="3517" w:name="_Toc37268189"/>
      <w:bookmarkStart w:id="3518" w:name="_Toc37268640"/>
      <w:bookmarkStart w:id="3519" w:name="_Toc45893288"/>
      <w:bookmarkStart w:id="3520" w:name="_Toc53177452"/>
      <w:bookmarkStart w:id="3521" w:name="_Toc53177904"/>
      <w:bookmarkStart w:id="3522" w:name="_Toc61176538"/>
      <w:bookmarkStart w:id="3523" w:name="_Toc67916361"/>
      <w:bookmarkStart w:id="3524" w:name="_Toc74670579"/>
      <w:bookmarkStart w:id="3525" w:name="_Toc76542614"/>
      <w:bookmarkStart w:id="3526" w:name="_Toc82626546"/>
      <w:bookmarkStart w:id="3527" w:name="_Toc90414512"/>
      <w:bookmarkStart w:id="3528" w:name="_Toc106769601"/>
      <w:bookmarkStart w:id="3529" w:name="_Toc115184850"/>
      <w:bookmarkStart w:id="3530" w:name="_Toc138839352"/>
      <w:bookmarkStart w:id="3531" w:name="_Toc138932715"/>
      <w:bookmarkStart w:id="3532" w:name="_Toc138933168"/>
      <w:r w:rsidRPr="00C6449B">
        <w:t>8.3.3.2</w:t>
      </w:r>
      <w:r w:rsidRPr="00C6449B">
        <w:tab/>
        <w:t>ACK missed detection requirements</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1AF56342" w14:textId="77777777" w:rsidR="00CF08D6" w:rsidRPr="00C6449B" w:rsidRDefault="00CF08D6" w:rsidP="00CF08D6">
      <w:pPr>
        <w:pStyle w:val="Heading5"/>
      </w:pPr>
      <w:bookmarkStart w:id="3533" w:name="_Toc13079747"/>
      <w:bookmarkStart w:id="3534" w:name="_Toc29811235"/>
      <w:bookmarkStart w:id="3535" w:name="_Toc29811686"/>
      <w:bookmarkStart w:id="3536" w:name="_Toc37268190"/>
      <w:bookmarkStart w:id="3537" w:name="_Toc37268641"/>
      <w:bookmarkStart w:id="3538" w:name="_Toc45893289"/>
      <w:bookmarkStart w:id="3539" w:name="_Toc53177453"/>
      <w:bookmarkStart w:id="3540" w:name="_Toc53177905"/>
      <w:bookmarkStart w:id="3541" w:name="_Toc61176539"/>
      <w:bookmarkStart w:id="3542" w:name="_Toc67916362"/>
      <w:bookmarkStart w:id="3543" w:name="_Toc74670580"/>
      <w:bookmarkStart w:id="3544" w:name="_Toc76542615"/>
      <w:bookmarkStart w:id="3545" w:name="_Toc82626547"/>
      <w:bookmarkStart w:id="3546" w:name="_Toc90414513"/>
      <w:bookmarkStart w:id="3547" w:name="_Toc106769602"/>
      <w:bookmarkStart w:id="3548" w:name="_Toc115184851"/>
      <w:bookmarkStart w:id="3549" w:name="_Toc138839353"/>
      <w:bookmarkStart w:id="3550" w:name="_Toc138932716"/>
      <w:bookmarkStart w:id="3551" w:name="_Toc138933169"/>
      <w:r w:rsidRPr="00C6449B">
        <w:t>8.3.3.2.1</w:t>
      </w:r>
      <w:r w:rsidRPr="00C6449B">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52EDA83A" w14:textId="77777777" w:rsidR="00CF08D6" w:rsidRPr="00C6449B" w:rsidRDefault="00CF08D6" w:rsidP="00CF08D6">
      <w:r w:rsidRPr="00C6449B">
        <w:t xml:space="preserve">The ACK missed detection probability is the probability of not detecting an ACK when an ACK was sent. The test parameters in table 8.3.3.1.1-1 are configured. </w:t>
      </w:r>
    </w:p>
    <w:p w14:paraId="025B9D54" w14:textId="3E3FB917"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0FAF5458" w14:textId="77777777" w:rsidR="00CF08D6" w:rsidRPr="00C6449B" w:rsidRDefault="00CF08D6" w:rsidP="00CF08D6">
      <w:pPr>
        <w:pStyle w:val="Heading5"/>
      </w:pPr>
      <w:bookmarkStart w:id="3552" w:name="_Toc13079748"/>
      <w:bookmarkStart w:id="3553" w:name="_Toc29811236"/>
      <w:bookmarkStart w:id="3554" w:name="_Toc29811687"/>
      <w:bookmarkStart w:id="3555" w:name="_Toc37268191"/>
      <w:bookmarkStart w:id="3556" w:name="_Toc37268642"/>
      <w:bookmarkStart w:id="3557" w:name="_Toc45893290"/>
      <w:bookmarkStart w:id="3558" w:name="_Toc53177454"/>
      <w:bookmarkStart w:id="3559" w:name="_Toc53177906"/>
      <w:bookmarkStart w:id="3560" w:name="_Toc61176540"/>
      <w:bookmarkStart w:id="3561" w:name="_Toc67916363"/>
      <w:bookmarkStart w:id="3562" w:name="_Toc74670581"/>
      <w:bookmarkStart w:id="3563" w:name="_Toc76542616"/>
      <w:bookmarkStart w:id="3564" w:name="_Toc82626548"/>
      <w:bookmarkStart w:id="3565" w:name="_Toc90414514"/>
      <w:bookmarkStart w:id="3566" w:name="_Toc106769603"/>
      <w:bookmarkStart w:id="3567" w:name="_Toc115184852"/>
      <w:bookmarkStart w:id="3568" w:name="_Toc138839354"/>
      <w:bookmarkStart w:id="3569" w:name="_Toc138932717"/>
      <w:bookmarkStart w:id="3570" w:name="_Toc138933170"/>
      <w:r w:rsidRPr="00C6449B">
        <w:t>8.3.3.2.2</w:t>
      </w:r>
      <w:r w:rsidRPr="00C6449B">
        <w:tab/>
        <w:t>Minimum requirements</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5443699E" w14:textId="77777777" w:rsidR="00CF08D6" w:rsidRPr="00C6449B" w:rsidRDefault="00CF08D6" w:rsidP="00CF08D6">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5D5B6324"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rPr>
            </w:pPr>
            <w:r w:rsidRPr="00C6449B">
              <w:rPr>
                <w:rFonts w:cs="Arial"/>
              </w:rPr>
              <w:t>1</w:t>
            </w:r>
          </w:p>
        </w:tc>
        <w:tc>
          <w:tcPr>
            <w:tcW w:w="1012" w:type="dxa"/>
          </w:tcPr>
          <w:p w14:paraId="322B2CDB" w14:textId="77777777" w:rsidR="00516B36" w:rsidRPr="00C6449B" w:rsidRDefault="00516B36" w:rsidP="00516B36">
            <w:pPr>
              <w:pStyle w:val="TAC"/>
              <w:rPr>
                <w:rFonts w:cs="Arial"/>
              </w:rPr>
            </w:pPr>
            <w:r w:rsidRPr="00C6449B">
              <w:rPr>
                <w:rFonts w:cs="Arial"/>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4EA33764" w14:textId="1ED0938A" w:rsidR="00516B36" w:rsidRPr="00C6449B" w:rsidRDefault="00516B36" w:rsidP="00516B36">
            <w:pPr>
              <w:pStyle w:val="TAC"/>
              <w:rPr>
                <w:rFonts w:cs="Arial"/>
              </w:rPr>
            </w:pPr>
            <w:r w:rsidRPr="00C6449B">
              <w:rPr>
                <w:rFonts w:cs="Arial"/>
              </w:rPr>
              <w:t>-5.0</w:t>
            </w:r>
          </w:p>
        </w:tc>
        <w:tc>
          <w:tcPr>
            <w:tcW w:w="974" w:type="dxa"/>
            <w:shd w:val="clear" w:color="auto" w:fill="auto"/>
          </w:tcPr>
          <w:p w14:paraId="6690C8D9" w14:textId="47272E7B" w:rsidR="00516B36" w:rsidRPr="00C6449B" w:rsidRDefault="00516B36" w:rsidP="00516B36">
            <w:pPr>
              <w:pStyle w:val="TAC"/>
              <w:rPr>
                <w:rFonts w:cs="Arial"/>
              </w:rPr>
            </w:pPr>
            <w:r w:rsidRPr="00C6449B">
              <w:rPr>
                <w:rFonts w:cs="Arial"/>
              </w:rPr>
              <w:t>-4.4</w:t>
            </w:r>
          </w:p>
        </w:tc>
        <w:tc>
          <w:tcPr>
            <w:tcW w:w="845" w:type="dxa"/>
            <w:shd w:val="clear" w:color="auto" w:fill="auto"/>
          </w:tcPr>
          <w:p w14:paraId="5B761EA6" w14:textId="35D338C5" w:rsidR="00516B36" w:rsidRPr="00C6449B" w:rsidRDefault="00516B36" w:rsidP="00516B36">
            <w:pPr>
              <w:pStyle w:val="TAC"/>
              <w:rPr>
                <w:rFonts w:cs="Arial"/>
              </w:rPr>
            </w:pPr>
            <w:r w:rsidRPr="00C6449B">
              <w:rPr>
                <w:rFonts w:cs="Arial"/>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rPr>
            </w:pPr>
          </w:p>
        </w:tc>
        <w:tc>
          <w:tcPr>
            <w:tcW w:w="1012" w:type="dxa"/>
          </w:tcPr>
          <w:p w14:paraId="03D9FDD9" w14:textId="77777777" w:rsidR="00516B36" w:rsidRPr="00C6449B" w:rsidRDefault="00516B36" w:rsidP="00516B36">
            <w:pPr>
              <w:pStyle w:val="TAC"/>
              <w:rPr>
                <w:rFonts w:cs="Arial"/>
              </w:rPr>
            </w:pPr>
            <w:r w:rsidRPr="00C6449B">
              <w:rPr>
                <w:rFonts w:cs="Arial"/>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6111A078" w14:textId="3AC4D0C1" w:rsidR="00516B36" w:rsidRPr="00C6449B" w:rsidRDefault="00516B36" w:rsidP="00516B36">
            <w:pPr>
              <w:pStyle w:val="TAC"/>
              <w:rPr>
                <w:rFonts w:cs="Arial"/>
              </w:rPr>
            </w:pPr>
            <w:r w:rsidRPr="00C6449B">
              <w:rPr>
                <w:rFonts w:cs="Arial"/>
              </w:rPr>
              <w:t>-8.6</w:t>
            </w:r>
          </w:p>
        </w:tc>
        <w:tc>
          <w:tcPr>
            <w:tcW w:w="974" w:type="dxa"/>
            <w:shd w:val="clear" w:color="auto" w:fill="auto"/>
          </w:tcPr>
          <w:p w14:paraId="7C45F4FB" w14:textId="7B7F2CCC" w:rsidR="00516B36" w:rsidRPr="00C6449B" w:rsidRDefault="00516B36" w:rsidP="00516B36">
            <w:pPr>
              <w:pStyle w:val="TAC"/>
              <w:rPr>
                <w:rFonts w:cs="Arial"/>
              </w:rPr>
            </w:pPr>
            <w:r w:rsidRPr="00C6449B">
              <w:rPr>
                <w:rFonts w:cs="Arial"/>
              </w:rPr>
              <w:t>-8.2</w:t>
            </w:r>
          </w:p>
        </w:tc>
        <w:tc>
          <w:tcPr>
            <w:tcW w:w="845" w:type="dxa"/>
            <w:shd w:val="clear" w:color="auto" w:fill="auto"/>
          </w:tcPr>
          <w:p w14:paraId="22D435C6" w14:textId="1F9DE86F" w:rsidR="00516B36" w:rsidRPr="00C6449B" w:rsidRDefault="00516B36" w:rsidP="00516B36">
            <w:pPr>
              <w:pStyle w:val="TAC"/>
              <w:rPr>
                <w:rFonts w:cs="Arial"/>
              </w:rPr>
            </w:pPr>
            <w:r w:rsidRPr="00C6449B">
              <w:rPr>
                <w:rFonts w:cs="Arial"/>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rPr>
            </w:pPr>
          </w:p>
        </w:tc>
        <w:tc>
          <w:tcPr>
            <w:tcW w:w="1012" w:type="dxa"/>
          </w:tcPr>
          <w:p w14:paraId="60CC4B1A" w14:textId="77777777" w:rsidR="00516B36" w:rsidRPr="00C6449B" w:rsidRDefault="00516B36" w:rsidP="00516B36">
            <w:pPr>
              <w:pStyle w:val="TAC"/>
              <w:rPr>
                <w:rFonts w:cs="Arial"/>
              </w:rPr>
            </w:pPr>
            <w:r w:rsidRPr="00C6449B">
              <w:rPr>
                <w:rFonts w:cs="Arial"/>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 Low</w:t>
            </w:r>
          </w:p>
        </w:tc>
        <w:tc>
          <w:tcPr>
            <w:tcW w:w="980" w:type="dxa"/>
            <w:shd w:val="clear" w:color="auto" w:fill="auto"/>
          </w:tcPr>
          <w:p w14:paraId="5E8C82F9" w14:textId="33856FE2" w:rsidR="00516B36" w:rsidRPr="00C6449B" w:rsidRDefault="00516B36" w:rsidP="00516B36">
            <w:pPr>
              <w:pStyle w:val="TAC"/>
              <w:rPr>
                <w:rFonts w:cs="Arial"/>
              </w:rPr>
            </w:pPr>
            <w:r w:rsidRPr="00C6449B">
              <w:rPr>
                <w:rFonts w:cs="Arial"/>
              </w:rPr>
              <w:t>-11.6</w:t>
            </w:r>
          </w:p>
        </w:tc>
        <w:tc>
          <w:tcPr>
            <w:tcW w:w="974" w:type="dxa"/>
            <w:shd w:val="clear" w:color="auto" w:fill="auto"/>
          </w:tcPr>
          <w:p w14:paraId="4F896472" w14:textId="08226048" w:rsidR="00516B36" w:rsidRPr="00C6449B" w:rsidRDefault="00516B36" w:rsidP="00516B36">
            <w:pPr>
              <w:pStyle w:val="TAC"/>
              <w:rPr>
                <w:rFonts w:cs="Arial"/>
              </w:rPr>
            </w:pPr>
            <w:r w:rsidRPr="00C6449B">
              <w:rPr>
                <w:rFonts w:cs="Arial"/>
              </w:rPr>
              <w:t>-11.5</w:t>
            </w:r>
          </w:p>
        </w:tc>
        <w:tc>
          <w:tcPr>
            <w:tcW w:w="845" w:type="dxa"/>
            <w:shd w:val="clear" w:color="auto" w:fill="auto"/>
          </w:tcPr>
          <w:p w14:paraId="64DF4905" w14:textId="3607A9F4" w:rsidR="00516B36" w:rsidRPr="00C6449B" w:rsidRDefault="00516B36" w:rsidP="00516B36">
            <w:pPr>
              <w:pStyle w:val="TAC"/>
              <w:rPr>
                <w:rFonts w:cs="Arial"/>
              </w:rPr>
            </w:pPr>
            <w:r w:rsidRPr="00C6449B">
              <w:rPr>
                <w:rFonts w:cs="Arial"/>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363F3D9"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rPr>
            </w:pPr>
            <w:r w:rsidRPr="00C6449B">
              <w:rPr>
                <w:rFonts w:cs="Arial"/>
              </w:rPr>
              <w:t>1</w:t>
            </w:r>
          </w:p>
        </w:tc>
        <w:tc>
          <w:tcPr>
            <w:tcW w:w="990" w:type="dxa"/>
          </w:tcPr>
          <w:p w14:paraId="0F1CBE07" w14:textId="77777777" w:rsidR="00F13192" w:rsidRPr="00C6449B" w:rsidRDefault="00F13192" w:rsidP="00F13192">
            <w:pPr>
              <w:pStyle w:val="TAC"/>
              <w:rPr>
                <w:rFonts w:cs="Arial"/>
              </w:rPr>
            </w:pPr>
            <w:r w:rsidRPr="00C6449B">
              <w:rPr>
                <w:rFonts w:cs="Arial"/>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4FD0A9DC" w14:textId="4D89B0DA" w:rsidR="00F13192" w:rsidRPr="00C6449B" w:rsidRDefault="00F13192" w:rsidP="00F13192">
            <w:pPr>
              <w:pStyle w:val="TAC"/>
              <w:rPr>
                <w:rFonts w:cs="Arial"/>
              </w:rPr>
            </w:pPr>
            <w:r w:rsidRPr="00C6449B">
              <w:rPr>
                <w:rFonts w:cs="Arial"/>
              </w:rPr>
              <w:t>-3.9</w:t>
            </w:r>
          </w:p>
        </w:tc>
        <w:tc>
          <w:tcPr>
            <w:tcW w:w="810" w:type="dxa"/>
            <w:shd w:val="clear" w:color="auto" w:fill="auto"/>
          </w:tcPr>
          <w:p w14:paraId="13112F0C" w14:textId="1391B542" w:rsidR="00F13192" w:rsidRPr="00C6449B" w:rsidRDefault="00F13192" w:rsidP="00F13192">
            <w:pPr>
              <w:pStyle w:val="TAC"/>
              <w:rPr>
                <w:rFonts w:cs="Arial"/>
              </w:rPr>
            </w:pPr>
            <w:r w:rsidRPr="00C6449B">
              <w:rPr>
                <w:rFonts w:cs="Arial"/>
              </w:rPr>
              <w:t>-4.4</w:t>
            </w:r>
          </w:p>
        </w:tc>
        <w:tc>
          <w:tcPr>
            <w:tcW w:w="900" w:type="dxa"/>
            <w:shd w:val="clear" w:color="auto" w:fill="auto"/>
          </w:tcPr>
          <w:p w14:paraId="154695D6" w14:textId="462CFE2D" w:rsidR="00F13192" w:rsidRPr="00C6449B" w:rsidRDefault="00F13192" w:rsidP="00F13192">
            <w:pPr>
              <w:pStyle w:val="TAC"/>
              <w:rPr>
                <w:rFonts w:cs="Arial"/>
              </w:rPr>
            </w:pPr>
            <w:r w:rsidRPr="00C6449B">
              <w:rPr>
                <w:rFonts w:cs="Arial"/>
              </w:rPr>
              <w:t>-4.4</w:t>
            </w:r>
          </w:p>
        </w:tc>
        <w:tc>
          <w:tcPr>
            <w:tcW w:w="720" w:type="dxa"/>
          </w:tcPr>
          <w:p w14:paraId="4FEEE83E" w14:textId="54CEBB01" w:rsidR="00F13192" w:rsidRPr="00C6449B" w:rsidRDefault="00F13192" w:rsidP="00F13192">
            <w:pPr>
              <w:pStyle w:val="TAC"/>
              <w:rPr>
                <w:rFonts w:cs="Arial"/>
              </w:rPr>
            </w:pPr>
            <w:r w:rsidRPr="00C6449B">
              <w:rPr>
                <w:rFonts w:cs="Arial"/>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rPr>
            </w:pPr>
          </w:p>
        </w:tc>
        <w:tc>
          <w:tcPr>
            <w:tcW w:w="990" w:type="dxa"/>
          </w:tcPr>
          <w:p w14:paraId="42E7F02B" w14:textId="77777777" w:rsidR="00F13192" w:rsidRPr="00C6449B" w:rsidRDefault="00F13192" w:rsidP="00F13192">
            <w:pPr>
              <w:pStyle w:val="TAC"/>
              <w:rPr>
                <w:rFonts w:cs="Arial"/>
              </w:rPr>
            </w:pPr>
            <w:r w:rsidRPr="00C6449B">
              <w:rPr>
                <w:rFonts w:cs="Arial"/>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39C3B1C7" w14:textId="4F73CE16" w:rsidR="00F13192" w:rsidRPr="00C6449B" w:rsidRDefault="00F13192" w:rsidP="00F13192">
            <w:pPr>
              <w:pStyle w:val="TAC"/>
              <w:rPr>
                <w:rFonts w:cs="Arial"/>
              </w:rPr>
            </w:pPr>
            <w:r w:rsidRPr="00C6449B">
              <w:rPr>
                <w:rFonts w:cs="Arial"/>
              </w:rPr>
              <w:t>-8.0</w:t>
            </w:r>
          </w:p>
        </w:tc>
        <w:tc>
          <w:tcPr>
            <w:tcW w:w="810" w:type="dxa"/>
            <w:shd w:val="clear" w:color="auto" w:fill="auto"/>
          </w:tcPr>
          <w:p w14:paraId="2387E521" w14:textId="13215D11" w:rsidR="00F13192" w:rsidRPr="00C6449B" w:rsidRDefault="00F13192" w:rsidP="00F13192">
            <w:pPr>
              <w:pStyle w:val="TAC"/>
              <w:rPr>
                <w:rFonts w:cs="Arial"/>
              </w:rPr>
            </w:pPr>
            <w:r w:rsidRPr="00C6449B">
              <w:rPr>
                <w:rFonts w:cs="Arial"/>
              </w:rPr>
              <w:t>-8.1</w:t>
            </w:r>
          </w:p>
        </w:tc>
        <w:tc>
          <w:tcPr>
            <w:tcW w:w="900" w:type="dxa"/>
            <w:shd w:val="clear" w:color="auto" w:fill="auto"/>
          </w:tcPr>
          <w:p w14:paraId="2F6DE18E" w14:textId="4FC376B9" w:rsidR="00F13192" w:rsidRPr="00C6449B" w:rsidRDefault="00F13192" w:rsidP="00F13192">
            <w:pPr>
              <w:pStyle w:val="TAC"/>
              <w:rPr>
                <w:rFonts w:cs="Arial"/>
              </w:rPr>
            </w:pPr>
            <w:r w:rsidRPr="00C6449B">
              <w:rPr>
                <w:rFonts w:cs="Arial"/>
              </w:rPr>
              <w:t>-8.4</w:t>
            </w:r>
          </w:p>
        </w:tc>
        <w:tc>
          <w:tcPr>
            <w:tcW w:w="720" w:type="dxa"/>
          </w:tcPr>
          <w:p w14:paraId="2572D1C4" w14:textId="79DFCC40" w:rsidR="00F13192" w:rsidRPr="00C6449B" w:rsidRDefault="00F13192" w:rsidP="00F13192">
            <w:pPr>
              <w:pStyle w:val="TAC"/>
              <w:rPr>
                <w:rFonts w:cs="Arial"/>
              </w:rPr>
            </w:pPr>
            <w:r w:rsidRPr="00C6449B">
              <w:rPr>
                <w:rFonts w:cs="Arial"/>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rPr>
            </w:pPr>
          </w:p>
        </w:tc>
        <w:tc>
          <w:tcPr>
            <w:tcW w:w="990" w:type="dxa"/>
          </w:tcPr>
          <w:p w14:paraId="11A6C977" w14:textId="77777777" w:rsidR="00F13192" w:rsidRPr="00C6449B" w:rsidRDefault="00F13192" w:rsidP="00F13192">
            <w:pPr>
              <w:pStyle w:val="TAC"/>
              <w:rPr>
                <w:rFonts w:cs="Arial"/>
              </w:rPr>
            </w:pPr>
            <w:r w:rsidRPr="00C6449B">
              <w:rPr>
                <w:rFonts w:cs="Arial"/>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 Low</w:t>
            </w:r>
          </w:p>
        </w:tc>
        <w:tc>
          <w:tcPr>
            <w:tcW w:w="810" w:type="dxa"/>
            <w:shd w:val="clear" w:color="auto" w:fill="auto"/>
          </w:tcPr>
          <w:p w14:paraId="52B176C9" w14:textId="6745872F" w:rsidR="00F13192" w:rsidRPr="00C6449B" w:rsidRDefault="00F13192" w:rsidP="00F13192">
            <w:pPr>
              <w:pStyle w:val="TAC"/>
              <w:rPr>
                <w:rFonts w:cs="Arial"/>
              </w:rPr>
            </w:pPr>
            <w:r w:rsidRPr="00C6449B">
              <w:rPr>
                <w:rFonts w:cs="Arial"/>
              </w:rPr>
              <w:t>-11.4</w:t>
            </w:r>
          </w:p>
        </w:tc>
        <w:tc>
          <w:tcPr>
            <w:tcW w:w="810" w:type="dxa"/>
            <w:shd w:val="clear" w:color="auto" w:fill="auto"/>
          </w:tcPr>
          <w:p w14:paraId="7D26E757" w14:textId="7655C274" w:rsidR="00F13192" w:rsidRPr="00C6449B" w:rsidRDefault="00F13192" w:rsidP="00F13192">
            <w:pPr>
              <w:pStyle w:val="TAC"/>
              <w:rPr>
                <w:rFonts w:cs="Arial"/>
              </w:rPr>
            </w:pPr>
            <w:r w:rsidRPr="00C6449B">
              <w:rPr>
                <w:rFonts w:cs="Arial"/>
              </w:rPr>
              <w:t>-11.4</w:t>
            </w:r>
          </w:p>
        </w:tc>
        <w:tc>
          <w:tcPr>
            <w:tcW w:w="900" w:type="dxa"/>
            <w:shd w:val="clear" w:color="auto" w:fill="auto"/>
          </w:tcPr>
          <w:p w14:paraId="5885EB24" w14:textId="017038E4" w:rsidR="00F13192" w:rsidRPr="00C6449B" w:rsidRDefault="00F13192" w:rsidP="00F13192">
            <w:pPr>
              <w:pStyle w:val="TAC"/>
              <w:rPr>
                <w:rFonts w:cs="Arial"/>
              </w:rPr>
            </w:pPr>
            <w:r w:rsidRPr="00C6449B">
              <w:rPr>
                <w:rFonts w:cs="Arial"/>
              </w:rPr>
              <w:t>-11.4</w:t>
            </w:r>
          </w:p>
        </w:tc>
        <w:tc>
          <w:tcPr>
            <w:tcW w:w="720" w:type="dxa"/>
          </w:tcPr>
          <w:p w14:paraId="249AABB5" w14:textId="67E00031" w:rsidR="00F13192" w:rsidRPr="00C6449B" w:rsidRDefault="00F13192" w:rsidP="00F13192">
            <w:pPr>
              <w:pStyle w:val="TAC"/>
              <w:rPr>
                <w:rFonts w:cs="Arial"/>
              </w:rPr>
            </w:pPr>
            <w:r w:rsidRPr="00C6449B">
              <w:rPr>
                <w:rFonts w:cs="Arial"/>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rPr>
      </w:pPr>
      <w:bookmarkStart w:id="3571" w:name="_Toc13079749"/>
      <w:bookmarkStart w:id="3572" w:name="_Toc29811237"/>
      <w:bookmarkStart w:id="3573" w:name="_Toc29811688"/>
      <w:bookmarkStart w:id="3574" w:name="_Toc37268192"/>
      <w:bookmarkStart w:id="3575" w:name="_Toc37268643"/>
      <w:bookmarkStart w:id="3576" w:name="_Toc45893291"/>
      <w:bookmarkStart w:id="3577" w:name="_Toc53177455"/>
      <w:bookmarkStart w:id="3578" w:name="_Toc53177907"/>
      <w:bookmarkStart w:id="3579" w:name="_Toc61176541"/>
      <w:bookmarkStart w:id="3580" w:name="_Toc67916364"/>
      <w:bookmarkStart w:id="3581" w:name="_Toc74670582"/>
      <w:bookmarkStart w:id="3582" w:name="_Toc76542617"/>
      <w:bookmarkStart w:id="3583" w:name="_Toc82626549"/>
      <w:bookmarkStart w:id="3584" w:name="_Toc90414515"/>
      <w:bookmarkStart w:id="3585" w:name="_Toc106769604"/>
      <w:bookmarkStart w:id="3586" w:name="_Toc115184853"/>
      <w:bookmarkStart w:id="3587" w:name="_Toc138839355"/>
      <w:bookmarkStart w:id="3588" w:name="_Toc138932718"/>
      <w:bookmarkStart w:id="3589" w:name="_Toc138933171"/>
      <w:r w:rsidRPr="00C6449B">
        <w:t>8.3.4</w:t>
      </w:r>
      <w:r w:rsidRPr="00C6449B">
        <w:tab/>
        <w:t>Performance requirements for PUCCH format 2</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6939473" w14:textId="77777777" w:rsidR="00CF08D6" w:rsidRPr="00C6449B" w:rsidRDefault="00CF08D6" w:rsidP="00CF08D6">
      <w:pPr>
        <w:pStyle w:val="Heading4"/>
        <w:rPr>
          <w:rFonts w:eastAsia="DengXian"/>
        </w:rPr>
      </w:pPr>
      <w:bookmarkStart w:id="3590" w:name="_Toc13079750"/>
      <w:bookmarkStart w:id="3591" w:name="_Toc29811238"/>
      <w:bookmarkStart w:id="3592" w:name="_Toc29811689"/>
      <w:bookmarkStart w:id="3593" w:name="_Toc37268193"/>
      <w:bookmarkStart w:id="3594" w:name="_Toc37268644"/>
      <w:bookmarkStart w:id="3595" w:name="_Toc45893292"/>
      <w:bookmarkStart w:id="3596" w:name="_Toc53177456"/>
      <w:bookmarkStart w:id="3597" w:name="_Toc53177908"/>
      <w:bookmarkStart w:id="3598" w:name="_Toc61176542"/>
      <w:bookmarkStart w:id="3599" w:name="_Toc67916365"/>
      <w:bookmarkStart w:id="3600" w:name="_Toc74670583"/>
      <w:bookmarkStart w:id="3601" w:name="_Toc76542618"/>
      <w:bookmarkStart w:id="3602" w:name="_Toc82626550"/>
      <w:bookmarkStart w:id="3603" w:name="_Toc90414516"/>
      <w:bookmarkStart w:id="3604" w:name="_Toc106769605"/>
      <w:bookmarkStart w:id="3605" w:name="_Toc115184854"/>
      <w:bookmarkStart w:id="3606" w:name="_Toc138839356"/>
      <w:bookmarkStart w:id="3607" w:name="_Toc138932719"/>
      <w:bookmarkStart w:id="3608" w:name="_Toc138933172"/>
      <w:r w:rsidRPr="00C6449B">
        <w:t>8.3.4.</w:t>
      </w:r>
      <w:r w:rsidRPr="00C6449B">
        <w:rPr>
          <w:rFonts w:eastAsia="SimSun"/>
        </w:rPr>
        <w:t>1</w:t>
      </w:r>
      <w:r w:rsidRPr="00C6449B">
        <w:tab/>
        <w:t>ACK missed detection requirements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6B2D259" w14:textId="77777777" w:rsidR="00CF08D6" w:rsidRPr="00C6449B" w:rsidRDefault="00CF08D6" w:rsidP="00CF08D6">
      <w:pPr>
        <w:pStyle w:val="Heading5"/>
        <w:rPr>
          <w:rFonts w:eastAsia="DengXian"/>
        </w:rPr>
      </w:pPr>
      <w:bookmarkStart w:id="3609" w:name="_Toc13079751"/>
      <w:bookmarkStart w:id="3610" w:name="_Toc29811239"/>
      <w:bookmarkStart w:id="3611" w:name="_Toc29811690"/>
      <w:bookmarkStart w:id="3612" w:name="_Toc37268194"/>
      <w:bookmarkStart w:id="3613" w:name="_Toc37268645"/>
      <w:bookmarkStart w:id="3614" w:name="_Toc45893293"/>
      <w:bookmarkStart w:id="3615" w:name="_Toc53177457"/>
      <w:bookmarkStart w:id="3616" w:name="_Toc53177909"/>
      <w:bookmarkStart w:id="3617" w:name="_Toc61176543"/>
      <w:bookmarkStart w:id="3618" w:name="_Toc67916366"/>
      <w:bookmarkStart w:id="3619" w:name="_Toc74670584"/>
      <w:bookmarkStart w:id="3620" w:name="_Toc76542619"/>
      <w:bookmarkStart w:id="3621" w:name="_Toc82626551"/>
      <w:bookmarkStart w:id="3622" w:name="_Toc90414517"/>
      <w:bookmarkStart w:id="3623" w:name="_Toc106769606"/>
      <w:bookmarkStart w:id="3624" w:name="_Toc115184855"/>
      <w:bookmarkStart w:id="3625" w:name="_Toc138839357"/>
      <w:bookmarkStart w:id="3626" w:name="_Toc138932720"/>
      <w:bookmarkStart w:id="3627" w:name="_Toc138933173"/>
      <w:r w:rsidRPr="00C6449B">
        <w:t>8.3.4.</w:t>
      </w:r>
      <w:r w:rsidRPr="00C6449B">
        <w:rPr>
          <w:rFonts w:eastAsia="SimSun"/>
        </w:rPr>
        <w:t>1</w:t>
      </w:r>
      <w:r w:rsidRPr="00C6449B">
        <w:t>.1</w:t>
      </w:r>
      <w:r w:rsidRPr="00C6449B">
        <w:tab/>
        <w:t>General</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53C809E" w14:textId="77777777" w:rsidR="00CF08D6" w:rsidRPr="00C6449B" w:rsidRDefault="00CF08D6" w:rsidP="00CF08D6">
      <w:pPr>
        <w:rPr>
          <w:rFonts w:eastAsia="DengXia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rPr>
      </w:pPr>
      <w:r w:rsidRPr="00C6449B">
        <w:rPr>
          <w:rFonts w:eastAsia="DengXian"/>
        </w:rPr>
        <w:t>The ACK missed detection requirement only applies to the PUCCH format 2 with 4 UCI bits.</w:t>
      </w:r>
    </w:p>
    <w:p w14:paraId="09D8BD1B" w14:textId="77777777" w:rsidR="007E75C4" w:rsidRPr="00A564B3" w:rsidRDefault="007E75C4" w:rsidP="007E75C4">
      <w:pPr>
        <w:keepNext/>
        <w:keepLines/>
        <w:spacing w:before="60"/>
        <w:jc w:val="center"/>
        <w:rPr>
          <w:rFonts w:ascii="Arial" w:eastAsia="DengXian" w:hAnsi="Arial"/>
          <w:b/>
        </w:rPr>
      </w:pPr>
      <w:r w:rsidRPr="00A564B3">
        <w:rPr>
          <w:rFonts w:ascii="Arial" w:eastAsia="DengXian" w:hAnsi="Arial"/>
          <w:b/>
        </w:rPr>
        <w:t>Table 8.3.4.1.1-1: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7E75C4" w:rsidRPr="00A564B3" w14:paraId="223D89D7" w14:textId="77777777" w:rsidTr="00FF7EFB">
        <w:trPr>
          <w:cantSplit/>
          <w:jc w:val="center"/>
        </w:trPr>
        <w:tc>
          <w:tcPr>
            <w:tcW w:w="3343" w:type="dxa"/>
          </w:tcPr>
          <w:p w14:paraId="5ADB758C" w14:textId="77777777" w:rsidR="007E75C4" w:rsidRPr="00A564B3" w:rsidRDefault="007E75C4" w:rsidP="00FF7EFB">
            <w:pPr>
              <w:keepNext/>
              <w:keepLines/>
              <w:spacing w:after="0"/>
              <w:jc w:val="center"/>
              <w:rPr>
                <w:rFonts w:ascii="Arial" w:eastAsia="?? ??" w:hAnsi="Arial" w:cs="Arial"/>
                <w:b/>
                <w:bCs/>
                <w:sz w:val="18"/>
              </w:rPr>
            </w:pPr>
            <w:r w:rsidRPr="00A564B3">
              <w:rPr>
                <w:rFonts w:ascii="Arial" w:eastAsia="?? ??" w:hAnsi="Arial" w:cs="Arial"/>
                <w:b/>
                <w:bCs/>
                <w:sz w:val="18"/>
              </w:rPr>
              <w:t>Parameter</w:t>
            </w:r>
          </w:p>
        </w:tc>
        <w:tc>
          <w:tcPr>
            <w:tcW w:w="2370" w:type="dxa"/>
          </w:tcPr>
          <w:p w14:paraId="3039534D" w14:textId="77777777" w:rsidR="007E75C4" w:rsidRPr="00A564B3" w:rsidRDefault="007E75C4" w:rsidP="00FF7EFB">
            <w:pPr>
              <w:keepNext/>
              <w:keepLines/>
              <w:spacing w:after="0"/>
              <w:jc w:val="center"/>
              <w:rPr>
                <w:rFonts w:ascii="Arial" w:eastAsia="DengXian" w:hAnsi="Arial" w:cs="Arial"/>
                <w:b/>
                <w:bCs/>
                <w:sz w:val="18"/>
              </w:rPr>
            </w:pPr>
            <w:r w:rsidRPr="00A564B3">
              <w:rPr>
                <w:rFonts w:ascii="Arial" w:eastAsia="DengXian" w:hAnsi="Arial" w:cs="Arial"/>
                <w:b/>
                <w:sz w:val="18"/>
              </w:rPr>
              <w:t>Value</w:t>
            </w:r>
          </w:p>
        </w:tc>
      </w:tr>
      <w:tr w:rsidR="007E75C4" w:rsidRPr="00A564B3" w14:paraId="14635F08" w14:textId="77777777" w:rsidTr="00FF7EFB">
        <w:trPr>
          <w:cantSplit/>
          <w:jc w:val="center"/>
        </w:trPr>
        <w:tc>
          <w:tcPr>
            <w:tcW w:w="3343" w:type="dxa"/>
            <w:vAlign w:val="center"/>
          </w:tcPr>
          <w:p w14:paraId="2DDDC0EB"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sz w:val="18"/>
              </w:rPr>
              <w:t>Modulation order</w:t>
            </w:r>
          </w:p>
        </w:tc>
        <w:tc>
          <w:tcPr>
            <w:tcW w:w="2370" w:type="dxa"/>
            <w:vAlign w:val="center"/>
          </w:tcPr>
          <w:p w14:paraId="2F3EB99C" w14:textId="77777777" w:rsidR="007E75C4" w:rsidRPr="00A564B3" w:rsidRDefault="007E75C4" w:rsidP="00FF7EFB">
            <w:pPr>
              <w:keepNext/>
              <w:keepLines/>
              <w:spacing w:after="0"/>
              <w:jc w:val="center"/>
              <w:rPr>
                <w:rFonts w:ascii="Arial" w:eastAsia="?? ??" w:hAnsi="Arial" w:cs="Arial"/>
                <w:sz w:val="18"/>
              </w:rPr>
            </w:pPr>
            <w:r w:rsidRPr="00A564B3">
              <w:rPr>
                <w:rFonts w:ascii="Arial" w:eastAsia="?? ??" w:hAnsi="Arial" w:cs="Arial"/>
                <w:sz w:val="18"/>
              </w:rPr>
              <w:t>QSPK</w:t>
            </w:r>
          </w:p>
        </w:tc>
      </w:tr>
      <w:tr w:rsidR="007E75C4" w:rsidRPr="00A564B3" w14:paraId="22A0D48D" w14:textId="77777777" w:rsidTr="00FF7EFB">
        <w:trPr>
          <w:cantSplit/>
          <w:jc w:val="center"/>
        </w:trPr>
        <w:tc>
          <w:tcPr>
            <w:tcW w:w="3343" w:type="dxa"/>
            <w:vAlign w:val="center"/>
          </w:tcPr>
          <w:p w14:paraId="434162B7" w14:textId="6375BAA3" w:rsidR="007E75C4" w:rsidRPr="00A564B3" w:rsidRDefault="007E75C4" w:rsidP="00FF7EFB">
            <w:pPr>
              <w:keepNext/>
              <w:keepLines/>
              <w:spacing w:after="0"/>
              <w:rPr>
                <w:rFonts w:ascii="Arial" w:eastAsia="DengXian" w:hAnsi="Arial" w:cs="Arial"/>
                <w:sz w:val="18"/>
              </w:rPr>
            </w:pPr>
            <w:r>
              <w:rPr>
                <w:rFonts w:ascii="Arial" w:eastAsia="DengXian" w:hAnsi="Arial"/>
                <w:sz w:val="18"/>
              </w:rPr>
              <w:t xml:space="preserve">Starting RB location </w:t>
            </w:r>
          </w:p>
        </w:tc>
        <w:tc>
          <w:tcPr>
            <w:tcW w:w="2370" w:type="dxa"/>
            <w:vAlign w:val="center"/>
          </w:tcPr>
          <w:p w14:paraId="3E74D1C9" w14:textId="77777777" w:rsidR="007E75C4" w:rsidRPr="00A564B3" w:rsidRDefault="007E75C4" w:rsidP="00FF7EFB">
            <w:pPr>
              <w:keepNext/>
              <w:keepLines/>
              <w:spacing w:after="0"/>
              <w:jc w:val="center"/>
              <w:rPr>
                <w:rFonts w:ascii="Arial" w:eastAsia="?? ??" w:hAnsi="Arial" w:cs="Arial"/>
                <w:sz w:val="18"/>
              </w:rPr>
            </w:pPr>
            <w:r w:rsidRPr="00A564B3">
              <w:rPr>
                <w:rFonts w:ascii="Arial" w:eastAsia="?? ??" w:hAnsi="Arial" w:cs="Arial"/>
                <w:sz w:val="18"/>
              </w:rPr>
              <w:t>0</w:t>
            </w:r>
          </w:p>
        </w:tc>
      </w:tr>
      <w:tr w:rsidR="007E75C4" w:rsidRPr="00A564B3" w14:paraId="015D3A10" w14:textId="77777777" w:rsidTr="00FF7EFB">
        <w:trPr>
          <w:cantSplit/>
          <w:jc w:val="center"/>
        </w:trPr>
        <w:tc>
          <w:tcPr>
            <w:tcW w:w="3343" w:type="dxa"/>
            <w:vAlign w:val="center"/>
          </w:tcPr>
          <w:p w14:paraId="0F06F879" w14:textId="77777777" w:rsidR="007E75C4" w:rsidRPr="00A564B3" w:rsidRDefault="007E75C4" w:rsidP="00FF7EFB">
            <w:pPr>
              <w:keepNext/>
              <w:keepLines/>
              <w:spacing w:after="0"/>
              <w:rPr>
                <w:rFonts w:ascii="Arial" w:eastAsia="DengXian" w:hAnsi="Arial" w:cs="Arial"/>
                <w:sz w:val="18"/>
              </w:rPr>
            </w:pPr>
            <w:r w:rsidRPr="00A564B3">
              <w:rPr>
                <w:rFonts w:ascii="Arial" w:eastAsia="DengXian" w:hAnsi="Arial"/>
                <w:sz w:val="18"/>
              </w:rPr>
              <w:t>I</w:t>
            </w:r>
            <w:r w:rsidRPr="00A564B3">
              <w:rPr>
                <w:rFonts w:ascii="Arial" w:eastAsia="DengXian" w:hAnsi="Arial" w:hint="eastAsia"/>
                <w:sz w:val="18"/>
              </w:rPr>
              <w:t>ntra-slot frequency hopping</w:t>
            </w:r>
          </w:p>
        </w:tc>
        <w:tc>
          <w:tcPr>
            <w:tcW w:w="2370" w:type="dxa"/>
            <w:vAlign w:val="center"/>
          </w:tcPr>
          <w:p w14:paraId="1976E5DE"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DengXian" w:hAnsi="Arial" w:cs="Arial"/>
                <w:sz w:val="18"/>
              </w:rPr>
              <w:t xml:space="preserve">N/A </w:t>
            </w:r>
          </w:p>
        </w:tc>
      </w:tr>
      <w:tr w:rsidR="007E75C4" w:rsidRPr="00A564B3" w14:paraId="047C3EB6" w14:textId="77777777" w:rsidTr="00FF7EFB">
        <w:trPr>
          <w:cantSplit/>
          <w:jc w:val="center"/>
        </w:trPr>
        <w:tc>
          <w:tcPr>
            <w:tcW w:w="3343" w:type="dxa"/>
            <w:vAlign w:val="center"/>
          </w:tcPr>
          <w:p w14:paraId="48AA6F2C"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Number of PRBs</w:t>
            </w:r>
          </w:p>
        </w:tc>
        <w:tc>
          <w:tcPr>
            <w:tcW w:w="2370" w:type="dxa"/>
            <w:vAlign w:val="center"/>
          </w:tcPr>
          <w:p w14:paraId="4D77B58A"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 ??" w:hAnsi="Arial" w:cs="Arial"/>
                <w:sz w:val="18"/>
              </w:rPr>
              <w:t>4</w:t>
            </w:r>
          </w:p>
        </w:tc>
      </w:tr>
      <w:tr w:rsidR="007E75C4" w:rsidRPr="00A564B3" w14:paraId="130144B0" w14:textId="77777777" w:rsidTr="00FF7EFB">
        <w:trPr>
          <w:cantSplit/>
          <w:jc w:val="center"/>
        </w:trPr>
        <w:tc>
          <w:tcPr>
            <w:tcW w:w="3343" w:type="dxa"/>
            <w:vAlign w:val="center"/>
          </w:tcPr>
          <w:p w14:paraId="2D7E7BD9"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 xml:space="preserve">Number of symbols </w:t>
            </w:r>
          </w:p>
        </w:tc>
        <w:tc>
          <w:tcPr>
            <w:tcW w:w="2370" w:type="dxa"/>
            <w:vAlign w:val="center"/>
          </w:tcPr>
          <w:p w14:paraId="6862025B" w14:textId="77777777" w:rsidR="007E75C4" w:rsidRPr="00A564B3" w:rsidRDefault="007E75C4" w:rsidP="00FF7EFB">
            <w:pPr>
              <w:keepNext/>
              <w:keepLines/>
              <w:spacing w:after="0"/>
              <w:jc w:val="center"/>
              <w:rPr>
                <w:rFonts w:ascii="Arial" w:eastAsia="DengXian" w:hAnsi="Arial" w:cs="Arial"/>
                <w:sz w:val="18"/>
              </w:rPr>
            </w:pPr>
            <w:r w:rsidRPr="00A564B3">
              <w:rPr>
                <w:rFonts w:ascii="Arial" w:eastAsia="?? ??" w:hAnsi="Arial" w:cs="Arial"/>
                <w:sz w:val="18"/>
              </w:rPr>
              <w:t>1</w:t>
            </w:r>
          </w:p>
        </w:tc>
      </w:tr>
      <w:tr w:rsidR="007E75C4" w:rsidRPr="00A564B3" w14:paraId="0E82A368" w14:textId="77777777" w:rsidTr="00FF7EFB">
        <w:trPr>
          <w:cantSplit/>
          <w:jc w:val="center"/>
        </w:trPr>
        <w:tc>
          <w:tcPr>
            <w:tcW w:w="3343" w:type="dxa"/>
            <w:vAlign w:val="center"/>
          </w:tcPr>
          <w:p w14:paraId="32B4CF6F"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The number of UCI information bits</w:t>
            </w:r>
          </w:p>
        </w:tc>
        <w:tc>
          <w:tcPr>
            <w:tcW w:w="2370" w:type="dxa"/>
            <w:vAlign w:val="center"/>
          </w:tcPr>
          <w:p w14:paraId="5D869157" w14:textId="77777777" w:rsidR="007E75C4" w:rsidRPr="00A564B3" w:rsidRDefault="007E75C4" w:rsidP="00FF7EFB">
            <w:pPr>
              <w:keepNext/>
              <w:keepLines/>
              <w:spacing w:after="0"/>
              <w:jc w:val="center"/>
              <w:rPr>
                <w:rFonts w:ascii="Arial" w:eastAsia="SimSun" w:hAnsi="Arial"/>
                <w:sz w:val="18"/>
              </w:rPr>
            </w:pPr>
            <w:r w:rsidRPr="00A564B3">
              <w:rPr>
                <w:rFonts w:ascii="Arial" w:eastAsia="SimSun" w:hAnsi="Arial"/>
                <w:sz w:val="18"/>
              </w:rPr>
              <w:t>4</w:t>
            </w:r>
          </w:p>
        </w:tc>
      </w:tr>
      <w:tr w:rsidR="007E75C4" w:rsidRPr="00A564B3" w14:paraId="47F46120" w14:textId="77777777" w:rsidTr="00FF7EFB">
        <w:trPr>
          <w:cantSplit/>
          <w:jc w:val="center"/>
        </w:trPr>
        <w:tc>
          <w:tcPr>
            <w:tcW w:w="3343" w:type="dxa"/>
            <w:vAlign w:val="center"/>
          </w:tcPr>
          <w:p w14:paraId="44C3765E"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First symbol</w:t>
            </w:r>
          </w:p>
        </w:tc>
        <w:tc>
          <w:tcPr>
            <w:tcW w:w="2370" w:type="dxa"/>
            <w:vAlign w:val="center"/>
          </w:tcPr>
          <w:p w14:paraId="19A0C6B9" w14:textId="77777777" w:rsidR="007E75C4" w:rsidRPr="00A564B3" w:rsidRDefault="007E75C4" w:rsidP="00FF7EFB">
            <w:pPr>
              <w:keepNext/>
              <w:keepLines/>
              <w:spacing w:after="0"/>
              <w:jc w:val="center"/>
              <w:rPr>
                <w:rFonts w:ascii="Arial" w:eastAsia="SimSun" w:hAnsi="Arial"/>
                <w:sz w:val="18"/>
              </w:rPr>
            </w:pPr>
            <w:r w:rsidRPr="00A564B3">
              <w:rPr>
                <w:rFonts w:ascii="Arial" w:eastAsia="SimSun" w:hAnsi="Arial"/>
                <w:sz w:val="18"/>
              </w:rPr>
              <w:t>13</w:t>
            </w:r>
          </w:p>
        </w:tc>
      </w:tr>
      <w:tr w:rsidR="007E75C4" w:rsidRPr="00A564B3" w14:paraId="32ABAA75" w14:textId="77777777" w:rsidTr="00FF7EFB">
        <w:trPr>
          <w:cantSplit/>
          <w:jc w:val="center"/>
        </w:trPr>
        <w:tc>
          <w:tcPr>
            <w:tcW w:w="3343" w:type="dxa"/>
            <w:vAlign w:val="center"/>
          </w:tcPr>
          <w:p w14:paraId="053EF221" w14:textId="77777777" w:rsidR="007E75C4" w:rsidRPr="00A564B3" w:rsidRDefault="007E75C4" w:rsidP="00FF7EFB">
            <w:pPr>
              <w:keepNext/>
              <w:keepLines/>
              <w:spacing w:after="0"/>
              <w:rPr>
                <w:rFonts w:ascii="Arial" w:eastAsia="DengXian" w:hAnsi="Arial"/>
                <w:sz w:val="18"/>
              </w:rPr>
            </w:pPr>
            <w:r w:rsidRPr="00A564B3">
              <w:rPr>
                <w:rFonts w:ascii="Arial" w:eastAsia="DengXian" w:hAnsi="Arial" w:hint="eastAsia"/>
                <w:sz w:val="18"/>
              </w:rPr>
              <w:t>DM-RS sequence generation</w:t>
            </w:r>
          </w:p>
        </w:tc>
        <w:tc>
          <w:tcPr>
            <w:tcW w:w="2370" w:type="dxa"/>
            <w:vAlign w:val="center"/>
          </w:tcPr>
          <w:p w14:paraId="5ADB85DF" w14:textId="77777777" w:rsidR="007E75C4" w:rsidRPr="00A564B3" w:rsidRDefault="007E75C4" w:rsidP="00FF7EFB">
            <w:pPr>
              <w:keepNext/>
              <w:keepLines/>
              <w:spacing w:after="0"/>
              <w:jc w:val="center"/>
              <w:rPr>
                <w:rFonts w:ascii="Arial" w:eastAsia="SimSun" w:hAnsi="Arial"/>
                <w:sz w:val="18"/>
              </w:rPr>
            </w:pPr>
            <w:r w:rsidRPr="00A564B3">
              <w:rPr>
                <w:rFonts w:ascii="Arial" w:eastAsia="DengXian" w:hAnsi="Arial" w:cs="Arial"/>
                <w:i/>
                <w:sz w:val="18"/>
                <w:szCs w:val="18"/>
              </w:rPr>
              <w:t>N</w:t>
            </w:r>
            <w:r w:rsidRPr="00A564B3">
              <w:rPr>
                <w:rFonts w:ascii="Arial" w:eastAsia="DengXian" w:hAnsi="Arial" w:cs="Arial"/>
                <w:i/>
                <w:sz w:val="18"/>
                <w:szCs w:val="18"/>
                <w:vertAlign w:val="subscript"/>
              </w:rPr>
              <w:t>ID</w:t>
            </w:r>
            <w:r w:rsidRPr="00A564B3">
              <w:rPr>
                <w:rFonts w:ascii="Arial" w:eastAsia="DengXian" w:hAnsi="Arial" w:cs="Arial"/>
                <w:sz w:val="18"/>
                <w:vertAlign w:val="superscript"/>
              </w:rPr>
              <w:t>0</w:t>
            </w:r>
            <w:r w:rsidRPr="00A564B3">
              <w:rPr>
                <w:rFonts w:ascii="Arial" w:eastAsia="DengXian" w:hAnsi="Arial" w:cs="Arial"/>
                <w:sz w:val="18"/>
                <w:szCs w:val="18"/>
              </w:rPr>
              <w:t>=0</w:t>
            </w:r>
          </w:p>
        </w:tc>
      </w:tr>
    </w:tbl>
    <w:p w14:paraId="7EB71A4D" w14:textId="77777777" w:rsidR="007E75C4" w:rsidRPr="00A564B3" w:rsidRDefault="007E75C4" w:rsidP="007E75C4">
      <w:pPr>
        <w:rPr>
          <w:rFonts w:eastAsia="DengXian"/>
        </w:rPr>
      </w:pPr>
    </w:p>
    <w:p w14:paraId="228F525E" w14:textId="77777777" w:rsidR="00CF08D6" w:rsidRPr="00C6449B" w:rsidRDefault="00CF08D6" w:rsidP="00CF08D6">
      <w:pPr>
        <w:pStyle w:val="Heading5"/>
        <w:rPr>
          <w:rFonts w:eastAsia="DengXian"/>
        </w:rPr>
      </w:pPr>
      <w:bookmarkStart w:id="3628" w:name="_Toc13079752"/>
      <w:bookmarkStart w:id="3629" w:name="_Toc29811240"/>
      <w:bookmarkStart w:id="3630" w:name="_Toc29811691"/>
      <w:bookmarkStart w:id="3631" w:name="_Toc37268195"/>
      <w:bookmarkStart w:id="3632" w:name="_Toc37268646"/>
      <w:bookmarkStart w:id="3633" w:name="_Toc45893294"/>
      <w:bookmarkStart w:id="3634" w:name="_Toc53177458"/>
      <w:bookmarkStart w:id="3635" w:name="_Toc53177910"/>
      <w:bookmarkStart w:id="3636" w:name="_Toc61176544"/>
      <w:bookmarkStart w:id="3637" w:name="_Toc67916367"/>
      <w:bookmarkStart w:id="3638" w:name="_Toc74670585"/>
      <w:bookmarkStart w:id="3639" w:name="_Toc76542620"/>
      <w:bookmarkStart w:id="3640" w:name="_Toc82626552"/>
      <w:bookmarkStart w:id="3641" w:name="_Toc90414518"/>
      <w:bookmarkStart w:id="3642" w:name="_Toc106769607"/>
      <w:bookmarkStart w:id="3643" w:name="_Toc115184856"/>
      <w:bookmarkStart w:id="3644" w:name="_Toc138839358"/>
      <w:bookmarkStart w:id="3645" w:name="_Toc138932721"/>
      <w:bookmarkStart w:id="3646" w:name="_Toc138933174"/>
      <w:r w:rsidRPr="00C6449B">
        <w:t>8.3.4.</w:t>
      </w:r>
      <w:r w:rsidRPr="00C6449B">
        <w:rPr>
          <w:rFonts w:eastAsia="SimSun"/>
        </w:rPr>
        <w:t>1</w:t>
      </w:r>
      <w:r w:rsidRPr="00C6449B">
        <w:t>.2</w:t>
      </w:r>
      <w:r w:rsidRPr="00C6449B">
        <w:tab/>
        <w:t>Minimum requirements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6F57B03F" w14:textId="77777777" w:rsidR="00CF08D6" w:rsidRPr="00C6449B" w:rsidRDefault="00CF08D6" w:rsidP="00CF08D6">
      <w:pPr>
        <w:rPr>
          <w:rFonts w:eastAsia="DengXian"/>
        </w:rPr>
      </w:pPr>
      <w:r w:rsidRPr="00C6449B">
        <w:rPr>
          <w:rFonts w:eastAsia="DengXian"/>
        </w:rPr>
        <w:t xml:space="preserve">The ACK missed detection probability shall not exceed 1% </w:t>
      </w:r>
      <w:r w:rsidRPr="00C6449B">
        <w:t>at the SNR given in table 8.3.4.</w:t>
      </w:r>
      <w:r w:rsidRPr="00C6449B">
        <w:rPr>
          <w:rFonts w:eastAsia="SimSun"/>
        </w:rPr>
        <w:t>1</w:t>
      </w:r>
      <w:r w:rsidRPr="00C6449B">
        <w:t>.2-1 and table 8.3.4.</w:t>
      </w:r>
      <w:r w:rsidRPr="00C6449B">
        <w:rPr>
          <w:rFonts w:eastAsia="SimSun"/>
        </w:rPr>
        <w:t>1</w:t>
      </w:r>
      <w:r w:rsidRPr="00C6449B">
        <w:t>.2-2 for 4UCI bits.</w:t>
      </w:r>
    </w:p>
    <w:p w14:paraId="12114166" w14:textId="77777777" w:rsidR="00CF08D6" w:rsidRPr="00C6449B" w:rsidRDefault="00CF08D6" w:rsidP="00CF08D6">
      <w:pPr>
        <w:pStyle w:val="TH"/>
      </w:pPr>
      <w:r w:rsidRPr="00C6449B">
        <w:t>Table 8.3.4.</w:t>
      </w:r>
      <w:r w:rsidRPr="00C6449B">
        <w:rPr>
          <w:rFonts w:eastAsia="SimSun"/>
        </w:rPr>
        <w:t>1</w:t>
      </w:r>
      <w:r w:rsidRPr="00C6449B">
        <w:t>.2-1: Minimum requirements for PUCCH format 2 with 15 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rPr>
            </w:pPr>
            <w:r w:rsidRPr="00C6449B">
              <w:rPr>
                <w:rFonts w:cs="Arial"/>
              </w:rPr>
              <w:t>Number of TX antennas</w:t>
            </w:r>
          </w:p>
        </w:tc>
        <w:tc>
          <w:tcPr>
            <w:tcW w:w="1352" w:type="dxa"/>
            <w:vMerge w:val="restart"/>
          </w:tcPr>
          <w:p w14:paraId="06F7CB30" w14:textId="77777777" w:rsidR="00CF08D6" w:rsidRPr="00C6449B" w:rsidRDefault="00CF08D6" w:rsidP="00CF08D6">
            <w:pPr>
              <w:pStyle w:val="TAH"/>
              <w:rPr>
                <w:rFonts w:cs="Arial"/>
              </w:rPr>
            </w:pPr>
            <w:r w:rsidRPr="00C6449B">
              <w:rPr>
                <w:rFonts w:cs="Arial"/>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rPr>
            </w:pPr>
            <w:r w:rsidRPr="00C6449B">
              <w:rPr>
                <w:rFonts w:cs="Arial"/>
              </w:rPr>
              <w:t>1</w:t>
            </w:r>
          </w:p>
        </w:tc>
        <w:tc>
          <w:tcPr>
            <w:tcW w:w="1352" w:type="dxa"/>
            <w:vAlign w:val="center"/>
          </w:tcPr>
          <w:p w14:paraId="57DB15B6" w14:textId="77777777" w:rsidR="00C72595" w:rsidRPr="00C6449B" w:rsidRDefault="00C72595" w:rsidP="00C72595">
            <w:pPr>
              <w:pStyle w:val="TAC"/>
              <w:rPr>
                <w:rFonts w:cs="Arial"/>
              </w:rPr>
            </w:pPr>
            <w:r w:rsidRPr="00C6449B">
              <w:rPr>
                <w:rFonts w:cs="Arial"/>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rPr>
            </w:pPr>
            <w:r w:rsidRPr="00C6449B">
              <w:rPr>
                <w:rFonts w:cs="Arial"/>
              </w:rPr>
              <w:t>5.8</w:t>
            </w:r>
          </w:p>
        </w:tc>
        <w:tc>
          <w:tcPr>
            <w:tcW w:w="1303" w:type="dxa"/>
            <w:shd w:val="clear" w:color="auto" w:fill="auto"/>
            <w:vAlign w:val="center"/>
          </w:tcPr>
          <w:p w14:paraId="31342A10" w14:textId="25774213" w:rsidR="00C72595" w:rsidRPr="00C6449B" w:rsidRDefault="00C72595" w:rsidP="00C72595">
            <w:pPr>
              <w:pStyle w:val="TAC"/>
              <w:rPr>
                <w:rFonts w:cs="Arial"/>
              </w:rPr>
            </w:pPr>
            <w:r w:rsidRPr="00C6449B">
              <w:rPr>
                <w:rFonts w:cs="Arial"/>
              </w:rPr>
              <w:t>5.6</w:t>
            </w:r>
          </w:p>
        </w:tc>
        <w:tc>
          <w:tcPr>
            <w:tcW w:w="1131" w:type="dxa"/>
            <w:shd w:val="clear" w:color="auto" w:fill="auto"/>
            <w:vAlign w:val="center"/>
          </w:tcPr>
          <w:p w14:paraId="393E871F" w14:textId="740B3BB7" w:rsidR="00C72595" w:rsidRPr="00C6449B" w:rsidRDefault="00C72595" w:rsidP="00C72595">
            <w:pPr>
              <w:pStyle w:val="TAC"/>
              <w:rPr>
                <w:rFonts w:cs="Arial"/>
              </w:rPr>
            </w:pPr>
            <w:r w:rsidRPr="00C6449B">
              <w:rPr>
                <w:rFonts w:cs="Arial"/>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rPr>
            </w:pPr>
          </w:p>
        </w:tc>
        <w:tc>
          <w:tcPr>
            <w:tcW w:w="1352" w:type="dxa"/>
            <w:vAlign w:val="center"/>
          </w:tcPr>
          <w:p w14:paraId="6B181AA9" w14:textId="77777777" w:rsidR="00C72595" w:rsidRPr="00C6449B" w:rsidRDefault="00C72595" w:rsidP="00C72595">
            <w:pPr>
              <w:pStyle w:val="TAC"/>
              <w:rPr>
                <w:rFonts w:cs="Arial"/>
              </w:rPr>
            </w:pPr>
            <w:r w:rsidRPr="00C6449B">
              <w:rPr>
                <w:rFonts w:cs="Arial"/>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rPr>
            </w:pPr>
            <w:r w:rsidRPr="00C6449B">
              <w:rPr>
                <w:rFonts w:cs="Arial"/>
              </w:rPr>
              <w:t>0.4</w:t>
            </w:r>
          </w:p>
        </w:tc>
        <w:tc>
          <w:tcPr>
            <w:tcW w:w="1303" w:type="dxa"/>
            <w:shd w:val="clear" w:color="auto" w:fill="auto"/>
            <w:vAlign w:val="center"/>
          </w:tcPr>
          <w:p w14:paraId="500BA8A4" w14:textId="08C94192" w:rsidR="00C72595" w:rsidRPr="00C6449B" w:rsidRDefault="00C72595" w:rsidP="00C72595">
            <w:pPr>
              <w:pStyle w:val="TAC"/>
              <w:rPr>
                <w:rFonts w:cs="Arial"/>
              </w:rPr>
            </w:pPr>
            <w:r w:rsidRPr="00C6449B">
              <w:rPr>
                <w:rFonts w:cs="Arial"/>
              </w:rPr>
              <w:t>0.5</w:t>
            </w:r>
          </w:p>
        </w:tc>
        <w:tc>
          <w:tcPr>
            <w:tcW w:w="1131" w:type="dxa"/>
            <w:shd w:val="clear" w:color="auto" w:fill="auto"/>
            <w:vAlign w:val="center"/>
          </w:tcPr>
          <w:p w14:paraId="6A517D6F" w14:textId="1272D6BE" w:rsidR="00C72595" w:rsidRPr="00C6449B" w:rsidRDefault="00C72595" w:rsidP="00C72595">
            <w:pPr>
              <w:pStyle w:val="TAC"/>
              <w:rPr>
                <w:rFonts w:cs="Arial"/>
              </w:rPr>
            </w:pPr>
            <w:r w:rsidRPr="00C6449B">
              <w:rPr>
                <w:rFonts w:cs="Arial"/>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rPr>
            </w:pPr>
          </w:p>
        </w:tc>
        <w:tc>
          <w:tcPr>
            <w:tcW w:w="1352" w:type="dxa"/>
            <w:vAlign w:val="center"/>
          </w:tcPr>
          <w:p w14:paraId="3996A463" w14:textId="77777777" w:rsidR="00C72595" w:rsidRPr="00C6449B" w:rsidRDefault="00C72595" w:rsidP="00C72595">
            <w:pPr>
              <w:pStyle w:val="TAC"/>
              <w:rPr>
                <w:rFonts w:cs="Arial"/>
              </w:rPr>
            </w:pPr>
            <w:r w:rsidRPr="00C6449B">
              <w:rPr>
                <w:rFonts w:cs="Arial"/>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rPr>
            </w:pPr>
            <w:r w:rsidRPr="00C6449B">
              <w:rPr>
                <w:rFonts w:cs="Arial"/>
              </w:rPr>
              <w:t>-3.5</w:t>
            </w:r>
          </w:p>
        </w:tc>
        <w:tc>
          <w:tcPr>
            <w:tcW w:w="1303" w:type="dxa"/>
            <w:shd w:val="clear" w:color="auto" w:fill="auto"/>
            <w:vAlign w:val="center"/>
          </w:tcPr>
          <w:p w14:paraId="6DE81AF4" w14:textId="743703EF" w:rsidR="00C72595" w:rsidRPr="00C6449B" w:rsidRDefault="00C72595" w:rsidP="00C72595">
            <w:pPr>
              <w:pStyle w:val="TAC"/>
              <w:rPr>
                <w:rFonts w:cs="Arial"/>
              </w:rPr>
            </w:pPr>
            <w:r w:rsidRPr="00C6449B">
              <w:rPr>
                <w:rFonts w:cs="Arial"/>
              </w:rPr>
              <w:t>-3.5</w:t>
            </w:r>
          </w:p>
        </w:tc>
        <w:tc>
          <w:tcPr>
            <w:tcW w:w="1131" w:type="dxa"/>
            <w:shd w:val="clear" w:color="auto" w:fill="auto"/>
            <w:vAlign w:val="center"/>
          </w:tcPr>
          <w:p w14:paraId="7C5EF128" w14:textId="52B9D790" w:rsidR="00C72595" w:rsidRPr="00C6449B" w:rsidRDefault="00C72595" w:rsidP="00C72595">
            <w:pPr>
              <w:pStyle w:val="TAC"/>
              <w:rPr>
                <w:rFonts w:cs="Arial"/>
              </w:rPr>
            </w:pPr>
            <w:r w:rsidRPr="00C6449B">
              <w:rPr>
                <w:rFonts w:cs="Arial"/>
              </w:rPr>
              <w:t>-3.5</w:t>
            </w:r>
          </w:p>
        </w:tc>
      </w:tr>
    </w:tbl>
    <w:p w14:paraId="4FC88237" w14:textId="77777777" w:rsidR="00CF08D6" w:rsidRPr="00C6449B" w:rsidRDefault="00CF08D6" w:rsidP="00CF08D6"/>
    <w:p w14:paraId="5A3863BA" w14:textId="77777777" w:rsidR="00CF08D6" w:rsidRPr="00C6449B" w:rsidRDefault="00CF08D6" w:rsidP="00CF08D6">
      <w:pPr>
        <w:pStyle w:val="TH"/>
      </w:pPr>
      <w:r w:rsidRPr="00C6449B">
        <w:t>Table 8.3.4.</w:t>
      </w:r>
      <w:r w:rsidRPr="00C6449B">
        <w:rPr>
          <w:rFonts w:eastAsia="SimSun"/>
        </w:rPr>
        <w:t>1</w:t>
      </w:r>
      <w:r w:rsidRPr="00C6449B">
        <w:t>.2-2: Minimum requirements for PUCCH format 2 with 30 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rPr>
            </w:pPr>
            <w:r w:rsidRPr="00C6449B">
              <w:rPr>
                <w:rFonts w:cs="Arial"/>
              </w:rPr>
              <w:t>Number of TX antennas</w:t>
            </w:r>
          </w:p>
        </w:tc>
        <w:tc>
          <w:tcPr>
            <w:tcW w:w="1214" w:type="dxa"/>
            <w:vMerge w:val="restart"/>
          </w:tcPr>
          <w:p w14:paraId="59DFB0A0" w14:textId="77777777" w:rsidR="00CF08D6" w:rsidRPr="00C6449B" w:rsidRDefault="00CF08D6" w:rsidP="00CF08D6">
            <w:pPr>
              <w:pStyle w:val="TAH"/>
              <w:rPr>
                <w:rFonts w:cs="Arial"/>
              </w:rPr>
            </w:pPr>
            <w:r w:rsidRPr="00C6449B">
              <w:rPr>
                <w:rFonts w:cs="Arial"/>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rPr>
            </w:pPr>
            <w:r w:rsidRPr="00C6449B">
              <w:rPr>
                <w:rFonts w:cs="Arial"/>
              </w:rPr>
              <w:t>10MHz</w:t>
            </w:r>
          </w:p>
        </w:tc>
        <w:tc>
          <w:tcPr>
            <w:tcW w:w="851" w:type="dxa"/>
          </w:tcPr>
          <w:p w14:paraId="59CDB4D2" w14:textId="77777777" w:rsidR="00CF08D6" w:rsidRPr="00C6449B" w:rsidRDefault="00CF08D6" w:rsidP="00CF08D6">
            <w:pPr>
              <w:pStyle w:val="TAH"/>
              <w:rPr>
                <w:rFonts w:cs="Arial"/>
              </w:rPr>
            </w:pPr>
            <w:r w:rsidRPr="00C6449B">
              <w:rPr>
                <w:rFonts w:cs="Arial"/>
              </w:rPr>
              <w:t>20MHz</w:t>
            </w:r>
          </w:p>
        </w:tc>
        <w:tc>
          <w:tcPr>
            <w:tcW w:w="850" w:type="dxa"/>
          </w:tcPr>
          <w:p w14:paraId="439EAF9C" w14:textId="77777777" w:rsidR="00CF08D6" w:rsidRPr="00C6449B" w:rsidRDefault="00CF08D6" w:rsidP="00CF08D6">
            <w:pPr>
              <w:pStyle w:val="TAH"/>
              <w:rPr>
                <w:rFonts w:cs="Arial"/>
              </w:rPr>
            </w:pPr>
            <w:r w:rsidRPr="00C6449B">
              <w:rPr>
                <w:rFonts w:cs="Arial"/>
              </w:rPr>
              <w:t>40MHz</w:t>
            </w:r>
          </w:p>
        </w:tc>
        <w:tc>
          <w:tcPr>
            <w:tcW w:w="951" w:type="dxa"/>
          </w:tcPr>
          <w:p w14:paraId="39C3CCEA" w14:textId="77777777" w:rsidR="00CF08D6" w:rsidRPr="00C6449B" w:rsidRDefault="00CF08D6" w:rsidP="00CF08D6">
            <w:pPr>
              <w:pStyle w:val="TAH"/>
              <w:rPr>
                <w:rFonts w:cs="Arial"/>
              </w:rPr>
            </w:pPr>
            <w:r w:rsidRPr="00C6449B">
              <w:rPr>
                <w:rFonts w:cs="Arial"/>
              </w:rPr>
              <w:t>100MHz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rPr>
            </w:pPr>
            <w:r w:rsidRPr="00C6449B">
              <w:rPr>
                <w:rFonts w:cs="Arial"/>
              </w:rPr>
              <w:t>1</w:t>
            </w:r>
          </w:p>
        </w:tc>
        <w:tc>
          <w:tcPr>
            <w:tcW w:w="1214" w:type="dxa"/>
            <w:vAlign w:val="center"/>
          </w:tcPr>
          <w:p w14:paraId="5C251589" w14:textId="77777777" w:rsidR="00FA1108" w:rsidRPr="00C6449B" w:rsidRDefault="00FA1108" w:rsidP="00FA1108">
            <w:pPr>
              <w:pStyle w:val="TAC"/>
              <w:rPr>
                <w:rFonts w:cs="Arial"/>
              </w:rPr>
            </w:pPr>
            <w:r w:rsidRPr="00C6449B">
              <w:rPr>
                <w:rFonts w:cs="Arial"/>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rPr>
            </w:pPr>
            <w:r w:rsidRPr="00C6449B">
              <w:rPr>
                <w:rFonts w:cs="Arial"/>
              </w:rPr>
              <w:t>5.5</w:t>
            </w:r>
          </w:p>
        </w:tc>
        <w:tc>
          <w:tcPr>
            <w:tcW w:w="851" w:type="dxa"/>
            <w:shd w:val="clear" w:color="auto" w:fill="auto"/>
            <w:vAlign w:val="center"/>
          </w:tcPr>
          <w:p w14:paraId="676E0EC4" w14:textId="4B0D23DE" w:rsidR="00FA1108" w:rsidRPr="00C6449B" w:rsidRDefault="00FA1108" w:rsidP="00FA1108">
            <w:pPr>
              <w:pStyle w:val="TAC"/>
              <w:rPr>
                <w:rFonts w:cs="Arial"/>
              </w:rPr>
            </w:pPr>
            <w:r w:rsidRPr="00C6449B">
              <w:rPr>
                <w:rFonts w:cs="Arial"/>
              </w:rPr>
              <w:t>5.6</w:t>
            </w:r>
          </w:p>
        </w:tc>
        <w:tc>
          <w:tcPr>
            <w:tcW w:w="850" w:type="dxa"/>
            <w:shd w:val="clear" w:color="auto" w:fill="auto"/>
            <w:vAlign w:val="center"/>
          </w:tcPr>
          <w:p w14:paraId="04395D6F" w14:textId="137E4B6D" w:rsidR="00FA1108" w:rsidRPr="00C6449B" w:rsidRDefault="00FA1108" w:rsidP="00FA1108">
            <w:pPr>
              <w:pStyle w:val="TAC"/>
              <w:rPr>
                <w:rFonts w:cs="Arial"/>
              </w:rPr>
            </w:pPr>
            <w:r w:rsidRPr="00C6449B">
              <w:rPr>
                <w:rFonts w:cs="Arial"/>
              </w:rPr>
              <w:t>5.5</w:t>
            </w:r>
          </w:p>
        </w:tc>
        <w:tc>
          <w:tcPr>
            <w:tcW w:w="951" w:type="dxa"/>
            <w:vAlign w:val="center"/>
          </w:tcPr>
          <w:p w14:paraId="27C211D7" w14:textId="459F0562" w:rsidR="00FA1108" w:rsidRPr="00C6449B" w:rsidRDefault="00FA1108" w:rsidP="00FA1108">
            <w:pPr>
              <w:pStyle w:val="TAC"/>
              <w:rPr>
                <w:rFonts w:cs="Arial"/>
              </w:rPr>
            </w:pPr>
            <w:r w:rsidRPr="00C6449B">
              <w:rPr>
                <w:rFonts w:cs="Arial"/>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rPr>
            </w:pPr>
          </w:p>
        </w:tc>
        <w:tc>
          <w:tcPr>
            <w:tcW w:w="1214" w:type="dxa"/>
            <w:vAlign w:val="center"/>
          </w:tcPr>
          <w:p w14:paraId="096CCA87" w14:textId="77777777" w:rsidR="00FA1108" w:rsidRPr="00C6449B" w:rsidRDefault="00FA1108" w:rsidP="00FA1108">
            <w:pPr>
              <w:pStyle w:val="TAC"/>
              <w:rPr>
                <w:rFonts w:cs="Arial"/>
              </w:rPr>
            </w:pPr>
            <w:r w:rsidRPr="00C6449B">
              <w:rPr>
                <w:rFonts w:cs="Arial"/>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rPr>
            </w:pPr>
            <w:r w:rsidRPr="00C6449B">
              <w:rPr>
                <w:rFonts w:cs="Arial"/>
              </w:rPr>
              <w:t>0.3</w:t>
            </w:r>
          </w:p>
        </w:tc>
        <w:tc>
          <w:tcPr>
            <w:tcW w:w="851" w:type="dxa"/>
            <w:shd w:val="clear" w:color="auto" w:fill="auto"/>
            <w:vAlign w:val="center"/>
          </w:tcPr>
          <w:p w14:paraId="06461B87" w14:textId="1BD55685" w:rsidR="00FA1108" w:rsidRPr="00C6449B" w:rsidRDefault="00FA1108" w:rsidP="00FA1108">
            <w:pPr>
              <w:pStyle w:val="TAC"/>
              <w:rPr>
                <w:rFonts w:cs="Arial"/>
              </w:rPr>
            </w:pPr>
            <w:r w:rsidRPr="00C6449B">
              <w:rPr>
                <w:rFonts w:cs="Arial"/>
              </w:rPr>
              <w:t>0.2</w:t>
            </w:r>
          </w:p>
        </w:tc>
        <w:tc>
          <w:tcPr>
            <w:tcW w:w="850" w:type="dxa"/>
            <w:shd w:val="clear" w:color="auto" w:fill="auto"/>
            <w:vAlign w:val="center"/>
          </w:tcPr>
          <w:p w14:paraId="4A9AD066" w14:textId="52A82364" w:rsidR="00FA1108" w:rsidRPr="00C6449B" w:rsidRDefault="00FA1108" w:rsidP="00FA1108">
            <w:pPr>
              <w:pStyle w:val="TAC"/>
              <w:rPr>
                <w:rFonts w:cs="Arial"/>
              </w:rPr>
            </w:pPr>
            <w:r w:rsidRPr="00C6449B">
              <w:rPr>
                <w:rFonts w:cs="Arial"/>
              </w:rPr>
              <w:t>0.3</w:t>
            </w:r>
          </w:p>
        </w:tc>
        <w:tc>
          <w:tcPr>
            <w:tcW w:w="951" w:type="dxa"/>
            <w:vAlign w:val="center"/>
          </w:tcPr>
          <w:p w14:paraId="3039C866" w14:textId="3D71FDE7" w:rsidR="00FA1108" w:rsidRPr="00C6449B" w:rsidRDefault="00FA1108" w:rsidP="00FA1108">
            <w:pPr>
              <w:pStyle w:val="TAC"/>
              <w:rPr>
                <w:rFonts w:cs="Arial"/>
              </w:rPr>
            </w:pPr>
            <w:r w:rsidRPr="00C6449B">
              <w:rPr>
                <w:rFonts w:cs="Arial"/>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rPr>
            </w:pPr>
          </w:p>
        </w:tc>
        <w:tc>
          <w:tcPr>
            <w:tcW w:w="1214" w:type="dxa"/>
            <w:vAlign w:val="center"/>
          </w:tcPr>
          <w:p w14:paraId="3C5D8C44" w14:textId="77777777" w:rsidR="00FA1108" w:rsidRPr="00C6449B" w:rsidRDefault="00FA1108" w:rsidP="00FA1108">
            <w:pPr>
              <w:pStyle w:val="TAC"/>
              <w:rPr>
                <w:rFonts w:cs="Arial"/>
              </w:rPr>
            </w:pPr>
            <w:r w:rsidRPr="00C6449B">
              <w:rPr>
                <w:rFonts w:cs="Arial"/>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rPr>
            </w:pPr>
            <w:r w:rsidRPr="00C6449B">
              <w:rPr>
                <w:rFonts w:cs="Arial"/>
              </w:rPr>
              <w:t>-3.6</w:t>
            </w:r>
          </w:p>
        </w:tc>
        <w:tc>
          <w:tcPr>
            <w:tcW w:w="851" w:type="dxa"/>
            <w:shd w:val="clear" w:color="auto" w:fill="auto"/>
            <w:vAlign w:val="center"/>
          </w:tcPr>
          <w:p w14:paraId="62F641FE" w14:textId="375DA4D4" w:rsidR="00FA1108" w:rsidRPr="00C6449B" w:rsidRDefault="00FA1108" w:rsidP="00FA1108">
            <w:pPr>
              <w:pStyle w:val="TAC"/>
              <w:rPr>
                <w:rFonts w:cs="Arial"/>
              </w:rPr>
            </w:pPr>
            <w:r w:rsidRPr="00C6449B">
              <w:rPr>
                <w:rFonts w:cs="Arial"/>
              </w:rPr>
              <w:t>-3.6</w:t>
            </w:r>
          </w:p>
        </w:tc>
        <w:tc>
          <w:tcPr>
            <w:tcW w:w="850" w:type="dxa"/>
            <w:shd w:val="clear" w:color="auto" w:fill="auto"/>
            <w:vAlign w:val="center"/>
          </w:tcPr>
          <w:p w14:paraId="1C4E8850" w14:textId="0E79C3DE" w:rsidR="00FA1108" w:rsidRPr="00C6449B" w:rsidRDefault="00FA1108" w:rsidP="00FA1108">
            <w:pPr>
              <w:pStyle w:val="TAC"/>
              <w:rPr>
                <w:rFonts w:cs="Arial"/>
              </w:rPr>
            </w:pPr>
            <w:r w:rsidRPr="00C6449B">
              <w:rPr>
                <w:rFonts w:cs="Arial"/>
              </w:rPr>
              <w:t>-3.5</w:t>
            </w:r>
          </w:p>
        </w:tc>
        <w:tc>
          <w:tcPr>
            <w:tcW w:w="951" w:type="dxa"/>
            <w:vAlign w:val="center"/>
          </w:tcPr>
          <w:p w14:paraId="0BD03324" w14:textId="0BEC7E66" w:rsidR="00FA1108" w:rsidRPr="00C6449B" w:rsidRDefault="00FA1108" w:rsidP="00FA1108">
            <w:pPr>
              <w:pStyle w:val="TAC"/>
              <w:rPr>
                <w:rFonts w:cs="Arial"/>
              </w:rPr>
            </w:pPr>
            <w:r w:rsidRPr="00C6449B">
              <w:rPr>
                <w:rFonts w:cs="Arial"/>
              </w:rPr>
              <w:t>-3.3</w:t>
            </w:r>
          </w:p>
        </w:tc>
      </w:tr>
    </w:tbl>
    <w:p w14:paraId="2AF08A6A" w14:textId="77777777" w:rsidR="00CF08D6" w:rsidRPr="00C6449B" w:rsidRDefault="00CF08D6" w:rsidP="00CF08D6"/>
    <w:p w14:paraId="68FABE46" w14:textId="77777777" w:rsidR="00CF08D6" w:rsidRPr="00C6449B" w:rsidRDefault="00CF08D6" w:rsidP="00CF08D6">
      <w:pPr>
        <w:pStyle w:val="Heading4"/>
        <w:rPr>
          <w:rFonts w:eastAsia="DengXian"/>
        </w:rPr>
      </w:pPr>
      <w:bookmarkStart w:id="3647" w:name="_Toc13079753"/>
      <w:bookmarkStart w:id="3648" w:name="_Toc29811241"/>
      <w:bookmarkStart w:id="3649" w:name="_Toc29811692"/>
      <w:bookmarkStart w:id="3650" w:name="_Toc37268196"/>
      <w:bookmarkStart w:id="3651" w:name="_Toc37268647"/>
      <w:bookmarkStart w:id="3652" w:name="_Toc45893295"/>
      <w:bookmarkStart w:id="3653" w:name="_Toc53177459"/>
      <w:bookmarkStart w:id="3654" w:name="_Toc53177911"/>
      <w:bookmarkStart w:id="3655" w:name="_Toc61176545"/>
      <w:bookmarkStart w:id="3656" w:name="_Toc67916368"/>
      <w:bookmarkStart w:id="3657" w:name="_Toc74670586"/>
      <w:bookmarkStart w:id="3658" w:name="_Toc76542621"/>
      <w:bookmarkStart w:id="3659" w:name="_Toc82626553"/>
      <w:bookmarkStart w:id="3660" w:name="_Toc90414519"/>
      <w:bookmarkStart w:id="3661" w:name="_Toc106769608"/>
      <w:bookmarkStart w:id="3662" w:name="_Toc115184857"/>
      <w:bookmarkStart w:id="3663" w:name="_Toc138839359"/>
      <w:bookmarkStart w:id="3664" w:name="_Toc138932722"/>
      <w:bookmarkStart w:id="3665" w:name="_Toc138933175"/>
      <w:r w:rsidRPr="00C6449B">
        <w:t>8.3.4.</w:t>
      </w:r>
      <w:r w:rsidRPr="00C6449B">
        <w:rPr>
          <w:rFonts w:eastAsia="SimSun"/>
        </w:rPr>
        <w:t>2</w:t>
      </w:r>
      <w:r w:rsidRPr="00C6449B">
        <w:tab/>
        <w:t xml:space="preserve">UCI </w:t>
      </w:r>
      <w:r w:rsidRPr="00C6449B">
        <w:rPr>
          <w:rFonts w:eastAsia="SimSun"/>
        </w:rPr>
        <w:t xml:space="preserve">BLER </w:t>
      </w:r>
      <w:r w:rsidRPr="00C6449B">
        <w:t>performance requirements</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7662855A" w14:textId="77777777" w:rsidR="00CF08D6" w:rsidRPr="00C6449B" w:rsidRDefault="00CF08D6" w:rsidP="00CF08D6">
      <w:pPr>
        <w:pStyle w:val="Heading5"/>
        <w:rPr>
          <w:rFonts w:eastAsia="DengXian"/>
        </w:rPr>
      </w:pPr>
      <w:bookmarkStart w:id="3666" w:name="_Toc13079754"/>
      <w:bookmarkStart w:id="3667" w:name="_Toc29811242"/>
      <w:bookmarkStart w:id="3668" w:name="_Toc29811693"/>
      <w:bookmarkStart w:id="3669" w:name="_Toc37268197"/>
      <w:bookmarkStart w:id="3670" w:name="_Toc37268648"/>
      <w:bookmarkStart w:id="3671" w:name="_Toc45893296"/>
      <w:bookmarkStart w:id="3672" w:name="_Toc53177460"/>
      <w:bookmarkStart w:id="3673" w:name="_Toc53177912"/>
      <w:bookmarkStart w:id="3674" w:name="_Toc61176546"/>
      <w:bookmarkStart w:id="3675" w:name="_Toc67916369"/>
      <w:bookmarkStart w:id="3676" w:name="_Toc74670587"/>
      <w:bookmarkStart w:id="3677" w:name="_Toc76542622"/>
      <w:bookmarkStart w:id="3678" w:name="_Toc82626554"/>
      <w:bookmarkStart w:id="3679" w:name="_Toc90414520"/>
      <w:bookmarkStart w:id="3680" w:name="_Toc106769609"/>
      <w:bookmarkStart w:id="3681" w:name="_Toc115184858"/>
      <w:bookmarkStart w:id="3682" w:name="_Toc138839360"/>
      <w:bookmarkStart w:id="3683" w:name="_Toc138932723"/>
      <w:bookmarkStart w:id="3684" w:name="_Toc138933176"/>
      <w:r w:rsidRPr="00C6449B">
        <w:t>8.3.4.</w:t>
      </w:r>
      <w:r w:rsidRPr="00C6449B">
        <w:rPr>
          <w:rFonts w:eastAsia="SimSun"/>
        </w:rPr>
        <w:t>2</w:t>
      </w:r>
      <w:r w:rsidRPr="00C6449B">
        <w:t>.1</w:t>
      </w:r>
      <w:r w:rsidRPr="00C6449B">
        <w:tab/>
        <w:t>General</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3CA2CC8D" w14:textId="77777777" w:rsidR="00CF08D6" w:rsidRPr="00C6449B" w:rsidRDefault="00CF08D6" w:rsidP="00CF08D6">
      <w:pPr>
        <w:rPr>
          <w:rFonts w:eastAsia="DengXian"/>
        </w:rPr>
      </w:pPr>
      <w:r w:rsidRPr="00C6449B">
        <w:t>The UCI block error probability (BLER) is defined as the probability of incorrectly decoding the UCI information when the UCI information is sent.</w:t>
      </w:r>
      <w:r w:rsidRPr="00C6449B">
        <w:rPr>
          <w:rFonts w:eastAsia="DengXian"/>
        </w:rPr>
        <w:t xml:space="preserve"> The UCI information does not contain CSI part 2.</w:t>
      </w:r>
    </w:p>
    <w:p w14:paraId="4C8E04A1" w14:textId="17B2F606"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7F54724C" w14:textId="77777777" w:rsidR="00CF08D6" w:rsidRPr="00C6449B" w:rsidRDefault="00CF08D6" w:rsidP="00CF08D6">
      <w:pPr>
        <w:rPr>
          <w:rFonts w:eastAsia="DengXian"/>
        </w:rPr>
      </w:pPr>
      <w:r w:rsidRPr="00C6449B">
        <w:rPr>
          <w:rFonts w:eastAsia="DengXia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8.3.4.</w:t>
      </w:r>
      <w:r w:rsidRPr="00C6449B">
        <w:rPr>
          <w:rFonts w:eastAsia="SimSu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rPr>
            </w:pPr>
            <w:r w:rsidRPr="00C6449B">
              <w:rPr>
                <w:rFonts w:eastAsia="DengXian" w:cs="Arial"/>
                <w:bCs/>
              </w:rPr>
              <w:t>Value</w:t>
            </w:r>
            <w:r w:rsidRPr="00C6449B">
              <w:rPr>
                <w:rFonts w:eastAsia="?? ??" w:cs="Arial"/>
                <w:bCs/>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rPr>
            </w:pPr>
            <w:r w:rsidRPr="00C6449B">
              <w:t>Modulation order</w:t>
            </w:r>
          </w:p>
        </w:tc>
        <w:tc>
          <w:tcPr>
            <w:tcW w:w="2019" w:type="dxa"/>
            <w:vAlign w:val="center"/>
          </w:tcPr>
          <w:p w14:paraId="54D381C9" w14:textId="77777777" w:rsidR="00CF08D6" w:rsidRPr="00C6449B" w:rsidRDefault="00CF08D6" w:rsidP="00CF08D6">
            <w:pPr>
              <w:pStyle w:val="TAC"/>
              <w:rPr>
                <w:rFonts w:eastAsia="?? ??" w:cs="Arial"/>
              </w:rPr>
            </w:pPr>
            <w:r w:rsidRPr="00C6449B">
              <w:rPr>
                <w:rFonts w:eastAsia="?? ??" w:cs="Arial"/>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rPr>
            </w:pPr>
            <w:r w:rsidRPr="00C6449B">
              <w:rPr>
                <w:rFonts w:hint="eastAsia"/>
              </w:rPr>
              <w:t>First PRB prior to frequency hopping</w:t>
            </w:r>
          </w:p>
        </w:tc>
        <w:tc>
          <w:tcPr>
            <w:tcW w:w="2019" w:type="dxa"/>
            <w:vAlign w:val="center"/>
          </w:tcPr>
          <w:p w14:paraId="74D39B9F" w14:textId="77777777" w:rsidR="00CF08D6" w:rsidRPr="00C6449B" w:rsidRDefault="00CF08D6" w:rsidP="00CF08D6">
            <w:pPr>
              <w:pStyle w:val="TAC"/>
              <w:rPr>
                <w:rFonts w:eastAsia="?? ??" w:cs="Arial"/>
              </w:rPr>
            </w:pPr>
            <w:r w:rsidRPr="00C6449B">
              <w:rPr>
                <w:rFonts w:eastAsia="?? ??" w:cs="Arial"/>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rPr>
            </w:pPr>
            <w:r w:rsidRPr="00C6449B">
              <w:t>I</w:t>
            </w:r>
            <w:r w:rsidRPr="00C6449B">
              <w:rPr>
                <w:rFonts w:hint="eastAsia"/>
              </w:rPr>
              <w:t>ntra-slot frequency hopping</w:t>
            </w:r>
          </w:p>
        </w:tc>
        <w:tc>
          <w:tcPr>
            <w:tcW w:w="2019" w:type="dxa"/>
            <w:vAlign w:val="center"/>
          </w:tcPr>
          <w:p w14:paraId="4680BBC8" w14:textId="77777777" w:rsidR="00CF08D6" w:rsidRPr="00C6449B" w:rsidRDefault="00CF08D6" w:rsidP="00CF08D6">
            <w:pPr>
              <w:pStyle w:val="TAC"/>
              <w:rPr>
                <w:rFonts w:eastAsia="DengXian" w:cs="Arial"/>
              </w:rPr>
            </w:pPr>
            <w:r w:rsidRPr="00C6449B">
              <w:rPr>
                <w:rFonts w:eastAsia="?? ??" w:cs="Arial"/>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rPr>
            </w:pPr>
            <w:r w:rsidRPr="00C6449B">
              <w:rPr>
                <w:rFonts w:hint="eastAsia"/>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rPr>
            </w:pPr>
            <w:r w:rsidRPr="00C6449B">
              <w:rPr>
                <w:rFonts w:eastAsia="?? ??" w:cs="Arial"/>
              </w:rPr>
              <w:t xml:space="preserve">The largest PRB index – </w:t>
            </w:r>
            <w:r w:rsidRPr="00C6449B">
              <w:rPr>
                <w:rFonts w:hint="eastAsia"/>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rPr>
            </w:pPr>
            <w:r w:rsidRPr="00C6449B">
              <w:rPr>
                <w:rFonts w:hint="eastAsia"/>
              </w:rPr>
              <w:t>Number of PRBs</w:t>
            </w:r>
          </w:p>
        </w:tc>
        <w:tc>
          <w:tcPr>
            <w:tcW w:w="2019" w:type="dxa"/>
          </w:tcPr>
          <w:p w14:paraId="137FD916" w14:textId="77777777" w:rsidR="00CF08D6" w:rsidRPr="00C6449B" w:rsidRDefault="00CF08D6" w:rsidP="00CF08D6">
            <w:pPr>
              <w:pStyle w:val="TAC"/>
              <w:rPr>
                <w:rFonts w:eastAsia="DengXian" w:cs="Arial"/>
              </w:rPr>
            </w:pPr>
            <w:r w:rsidRPr="00C6449B">
              <w:rPr>
                <w:rFonts w:eastAsia="?? ??" w:cs="Arial"/>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rPr>
            </w:pPr>
            <w:r w:rsidRPr="00C6449B">
              <w:rPr>
                <w:rFonts w:hint="eastAsia"/>
              </w:rPr>
              <w:t>Number of symbols</w:t>
            </w:r>
          </w:p>
        </w:tc>
        <w:tc>
          <w:tcPr>
            <w:tcW w:w="2019" w:type="dxa"/>
          </w:tcPr>
          <w:p w14:paraId="4E2EE5A4" w14:textId="77777777" w:rsidR="00CF08D6" w:rsidRPr="00C6449B" w:rsidRDefault="00CF08D6" w:rsidP="00CF08D6">
            <w:pPr>
              <w:pStyle w:val="TAC"/>
              <w:rPr>
                <w:rFonts w:eastAsia="DengXian" w:cs="Arial"/>
              </w:rPr>
            </w:pPr>
            <w:r w:rsidRPr="00C6449B">
              <w:rPr>
                <w:rFonts w:eastAsia="?? ??" w:cs="Arial"/>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rPr>
            </w:pPr>
            <w:r w:rsidRPr="00C6449B">
              <w:rPr>
                <w:rFonts w:hint="eastAsia"/>
              </w:rPr>
              <w:t>The number of UCI information bits</w:t>
            </w:r>
          </w:p>
        </w:tc>
        <w:tc>
          <w:tcPr>
            <w:tcW w:w="2019" w:type="dxa"/>
          </w:tcPr>
          <w:p w14:paraId="612479B7" w14:textId="77777777" w:rsidR="00CF08D6" w:rsidRPr="00C6449B" w:rsidRDefault="00CF08D6" w:rsidP="00CF08D6">
            <w:pPr>
              <w:pStyle w:val="TAC"/>
              <w:rPr>
                <w:rFonts w:eastAsia="SimSun"/>
              </w:rPr>
            </w:pPr>
            <w:r w:rsidRPr="00C6449B">
              <w:rPr>
                <w:rFonts w:eastAsia="SimSu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pPr>
            <w:r w:rsidRPr="00C6449B">
              <w:rPr>
                <w:rFonts w:hint="eastAsia"/>
              </w:rPr>
              <w:t>First symbol</w:t>
            </w:r>
          </w:p>
        </w:tc>
        <w:tc>
          <w:tcPr>
            <w:tcW w:w="2019" w:type="dxa"/>
          </w:tcPr>
          <w:p w14:paraId="596CC74F" w14:textId="77777777" w:rsidR="00CF08D6" w:rsidRPr="00C6449B" w:rsidRDefault="00CF08D6" w:rsidP="00CF08D6">
            <w:pPr>
              <w:pStyle w:val="TAC"/>
              <w:rPr>
                <w:rFonts w:eastAsia="SimSun"/>
              </w:rPr>
            </w:pPr>
            <w:r w:rsidRPr="00C6449B">
              <w:rPr>
                <w:rFonts w:eastAsia="SimSu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pPr>
            <w:r w:rsidRPr="00C6449B">
              <w:rPr>
                <w:rFonts w:hint="eastAsia"/>
              </w:rPr>
              <w:t>DM-RS sequence generation</w:t>
            </w:r>
          </w:p>
        </w:tc>
        <w:tc>
          <w:tcPr>
            <w:tcW w:w="2019" w:type="dxa"/>
          </w:tcPr>
          <w:p w14:paraId="04CF9A6C" w14:textId="77777777" w:rsidR="00CF08D6" w:rsidRPr="00C6449B" w:rsidRDefault="00CF08D6" w:rsidP="00CF08D6">
            <w:pPr>
              <w:pStyle w:val="TAC"/>
              <w:rPr>
                <w:rFonts w:eastAsia="SimSu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 w14:paraId="281C65A9" w14:textId="77777777" w:rsidR="00CF08D6" w:rsidRPr="00C6449B" w:rsidRDefault="00CF08D6" w:rsidP="00CF08D6">
      <w:pPr>
        <w:pStyle w:val="Heading5"/>
        <w:rPr>
          <w:rFonts w:eastAsia="DengXian"/>
        </w:rPr>
      </w:pPr>
      <w:bookmarkStart w:id="3685" w:name="_Toc13079755"/>
      <w:bookmarkStart w:id="3686" w:name="_Toc29811243"/>
      <w:bookmarkStart w:id="3687" w:name="_Toc29811694"/>
      <w:bookmarkStart w:id="3688" w:name="_Toc37268198"/>
      <w:bookmarkStart w:id="3689" w:name="_Toc37268649"/>
      <w:bookmarkStart w:id="3690" w:name="_Toc45893297"/>
      <w:bookmarkStart w:id="3691" w:name="_Toc53177461"/>
      <w:bookmarkStart w:id="3692" w:name="_Toc53177913"/>
      <w:bookmarkStart w:id="3693" w:name="_Toc61176547"/>
      <w:bookmarkStart w:id="3694" w:name="_Toc67916370"/>
      <w:bookmarkStart w:id="3695" w:name="_Toc74670588"/>
      <w:bookmarkStart w:id="3696" w:name="_Toc76542623"/>
      <w:bookmarkStart w:id="3697" w:name="_Toc82626555"/>
      <w:bookmarkStart w:id="3698" w:name="_Toc90414521"/>
      <w:bookmarkStart w:id="3699" w:name="_Toc106769610"/>
      <w:bookmarkStart w:id="3700" w:name="_Toc115184859"/>
      <w:bookmarkStart w:id="3701" w:name="_Toc138839361"/>
      <w:bookmarkStart w:id="3702" w:name="_Toc138932724"/>
      <w:bookmarkStart w:id="3703" w:name="_Toc138933177"/>
      <w:r w:rsidRPr="00C6449B">
        <w:t>8.3.4.</w:t>
      </w:r>
      <w:r w:rsidRPr="00C6449B">
        <w:rPr>
          <w:rFonts w:eastAsia="SimSun"/>
        </w:rPr>
        <w:t>2</w:t>
      </w:r>
      <w:r w:rsidRPr="00C6449B">
        <w:t>.2</w:t>
      </w:r>
      <w:r w:rsidRPr="00C6449B">
        <w:tab/>
        <w:t>Minimum requirements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6474C967" w14:textId="77777777" w:rsidR="00CF08D6" w:rsidRPr="00C6449B" w:rsidRDefault="00CF08D6" w:rsidP="00CF08D6">
      <w:pPr>
        <w:rPr>
          <w:rFonts w:eastAsia="DengXian"/>
        </w:rPr>
      </w:pPr>
      <w:r w:rsidRPr="00C6449B">
        <w:t>The UCI block error probability shall not exceed 1% at the SNR given in table 8.3.4.</w:t>
      </w:r>
      <w:r w:rsidRPr="00C6449B">
        <w:rPr>
          <w:rFonts w:eastAsia="SimSun"/>
        </w:rPr>
        <w:t>2</w:t>
      </w:r>
      <w:r w:rsidRPr="00C6449B">
        <w:t>.2-1 and table 8.3.4.</w:t>
      </w:r>
      <w:r w:rsidRPr="00C6449B">
        <w:rPr>
          <w:rFonts w:eastAsia="SimSun"/>
        </w:rPr>
        <w:t>2</w:t>
      </w:r>
      <w:r w:rsidRPr="00C6449B">
        <w:t>.2-2 for 22 UCI bits.</w:t>
      </w:r>
    </w:p>
    <w:p w14:paraId="6F5F596B" w14:textId="77777777" w:rsidR="00CF08D6" w:rsidRPr="00C6449B" w:rsidRDefault="00CF08D6" w:rsidP="00CF08D6">
      <w:pPr>
        <w:pStyle w:val="TH"/>
      </w:pPr>
      <w:r w:rsidRPr="00C6449B">
        <w:t>Table 8.3.4.</w:t>
      </w:r>
      <w:r w:rsidRPr="00C6449B">
        <w:rPr>
          <w:rFonts w:eastAsia="SimSun"/>
        </w:rPr>
        <w:t>2</w:t>
      </w:r>
      <w:r w:rsidRPr="00C6449B">
        <w:t>.2-1: Minimum requirements for PUCCH format 2 with 15 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rPr>
            </w:pPr>
            <w:r w:rsidRPr="00C6449B">
              <w:rPr>
                <w:rFonts w:cs="Arial"/>
              </w:rPr>
              <w:t>Number of TX antennas</w:t>
            </w:r>
          </w:p>
        </w:tc>
        <w:tc>
          <w:tcPr>
            <w:tcW w:w="1352" w:type="dxa"/>
            <w:vMerge w:val="restart"/>
          </w:tcPr>
          <w:p w14:paraId="00A95A7B" w14:textId="77777777" w:rsidR="00CF08D6" w:rsidRPr="00C6449B" w:rsidRDefault="00CF08D6" w:rsidP="00CF08D6">
            <w:pPr>
              <w:pStyle w:val="TAH"/>
              <w:rPr>
                <w:rFonts w:cs="Arial"/>
              </w:rPr>
            </w:pPr>
            <w:r w:rsidRPr="00C6449B">
              <w:rPr>
                <w:rFonts w:cs="Arial"/>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rPr>
            </w:pPr>
            <w:r w:rsidRPr="00C6449B">
              <w:rPr>
                <w:rFonts w:cs="Arial"/>
              </w:rPr>
              <w:t>1</w:t>
            </w:r>
          </w:p>
        </w:tc>
        <w:tc>
          <w:tcPr>
            <w:tcW w:w="1352" w:type="dxa"/>
            <w:vAlign w:val="center"/>
          </w:tcPr>
          <w:p w14:paraId="479068D4" w14:textId="77777777" w:rsidR="00ED0ECB" w:rsidRPr="00C6449B" w:rsidRDefault="00ED0ECB" w:rsidP="00ED0ECB">
            <w:pPr>
              <w:pStyle w:val="TAC"/>
              <w:rPr>
                <w:rFonts w:cs="Arial"/>
              </w:rPr>
            </w:pPr>
            <w:r w:rsidRPr="00C6449B">
              <w:rPr>
                <w:rFonts w:cs="Arial"/>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rPr>
            </w:pPr>
            <w:r w:rsidRPr="00C6449B">
              <w:rPr>
                <w:rFonts w:cs="Arial"/>
              </w:rPr>
              <w:t>0.2</w:t>
            </w:r>
          </w:p>
        </w:tc>
        <w:tc>
          <w:tcPr>
            <w:tcW w:w="1303" w:type="dxa"/>
            <w:shd w:val="clear" w:color="auto" w:fill="auto"/>
            <w:vAlign w:val="center"/>
          </w:tcPr>
          <w:p w14:paraId="278A215E" w14:textId="691CAD51" w:rsidR="00ED0ECB" w:rsidRPr="00C6449B" w:rsidRDefault="00ED0ECB" w:rsidP="00ED0ECB">
            <w:pPr>
              <w:pStyle w:val="TAC"/>
              <w:rPr>
                <w:rFonts w:cs="Arial"/>
              </w:rPr>
            </w:pPr>
            <w:r w:rsidRPr="00C6449B">
              <w:rPr>
                <w:rFonts w:cs="Arial"/>
              </w:rPr>
              <w:t>0.8</w:t>
            </w:r>
          </w:p>
        </w:tc>
        <w:tc>
          <w:tcPr>
            <w:tcW w:w="1131" w:type="dxa"/>
            <w:shd w:val="clear" w:color="auto" w:fill="auto"/>
            <w:vAlign w:val="center"/>
          </w:tcPr>
          <w:p w14:paraId="792ECAD1" w14:textId="72C71467" w:rsidR="00ED0ECB" w:rsidRPr="00C6449B" w:rsidRDefault="00ED0ECB" w:rsidP="00ED0ECB">
            <w:pPr>
              <w:pStyle w:val="TAC"/>
              <w:rPr>
                <w:rFonts w:cs="Arial"/>
              </w:rPr>
            </w:pPr>
            <w:r w:rsidRPr="00C6449B">
              <w:rPr>
                <w:rFonts w:cs="Arial"/>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rPr>
            </w:pPr>
          </w:p>
        </w:tc>
        <w:tc>
          <w:tcPr>
            <w:tcW w:w="1352" w:type="dxa"/>
            <w:vAlign w:val="center"/>
          </w:tcPr>
          <w:p w14:paraId="2DDB67D3" w14:textId="77777777" w:rsidR="00ED0ECB" w:rsidRPr="00C6449B" w:rsidRDefault="00ED0ECB" w:rsidP="00ED0ECB">
            <w:pPr>
              <w:pStyle w:val="TAC"/>
              <w:rPr>
                <w:rFonts w:cs="Arial"/>
              </w:rPr>
            </w:pPr>
            <w:r w:rsidRPr="00C6449B">
              <w:rPr>
                <w:rFonts w:cs="Arial"/>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rPr>
            </w:pPr>
            <w:r w:rsidRPr="00C6449B">
              <w:rPr>
                <w:rFonts w:cs="Arial"/>
              </w:rPr>
              <w:t>-3.6</w:t>
            </w:r>
          </w:p>
        </w:tc>
        <w:tc>
          <w:tcPr>
            <w:tcW w:w="1303" w:type="dxa"/>
            <w:shd w:val="clear" w:color="auto" w:fill="auto"/>
            <w:vAlign w:val="center"/>
          </w:tcPr>
          <w:p w14:paraId="2CE4D272" w14:textId="3D28880A" w:rsidR="00ED0ECB" w:rsidRPr="00C6449B" w:rsidRDefault="00ED0ECB" w:rsidP="00ED0ECB">
            <w:pPr>
              <w:pStyle w:val="TAC"/>
              <w:rPr>
                <w:rFonts w:cs="Arial"/>
              </w:rPr>
            </w:pPr>
            <w:r w:rsidRPr="00C6449B">
              <w:rPr>
                <w:rFonts w:cs="Arial"/>
              </w:rPr>
              <w:t>-3.2</w:t>
            </w:r>
          </w:p>
        </w:tc>
        <w:tc>
          <w:tcPr>
            <w:tcW w:w="1131" w:type="dxa"/>
            <w:shd w:val="clear" w:color="auto" w:fill="auto"/>
            <w:vAlign w:val="center"/>
          </w:tcPr>
          <w:p w14:paraId="616A22C6" w14:textId="78983E34" w:rsidR="00ED0ECB" w:rsidRPr="00C6449B" w:rsidRDefault="00ED0ECB" w:rsidP="00ED0ECB">
            <w:pPr>
              <w:pStyle w:val="TAC"/>
              <w:rPr>
                <w:rFonts w:cs="Arial"/>
              </w:rPr>
            </w:pPr>
            <w:r w:rsidRPr="00C6449B">
              <w:rPr>
                <w:rFonts w:cs="Arial"/>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rPr>
            </w:pPr>
          </w:p>
        </w:tc>
        <w:tc>
          <w:tcPr>
            <w:tcW w:w="1352" w:type="dxa"/>
            <w:vAlign w:val="center"/>
          </w:tcPr>
          <w:p w14:paraId="1920250B" w14:textId="77777777" w:rsidR="00ED0ECB" w:rsidRPr="00C6449B" w:rsidRDefault="00ED0ECB" w:rsidP="00ED0ECB">
            <w:pPr>
              <w:pStyle w:val="TAC"/>
              <w:rPr>
                <w:rFonts w:cs="Arial"/>
              </w:rPr>
            </w:pPr>
            <w:r w:rsidRPr="00C6449B">
              <w:rPr>
                <w:rFonts w:cs="Arial"/>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rPr>
            </w:pPr>
            <w:r w:rsidRPr="00C6449B">
              <w:rPr>
                <w:rFonts w:cs="Arial"/>
              </w:rPr>
              <w:t>-6.8</w:t>
            </w:r>
          </w:p>
        </w:tc>
        <w:tc>
          <w:tcPr>
            <w:tcW w:w="1303" w:type="dxa"/>
            <w:shd w:val="clear" w:color="auto" w:fill="auto"/>
            <w:vAlign w:val="center"/>
          </w:tcPr>
          <w:p w14:paraId="51ABD386" w14:textId="6B916CD7" w:rsidR="00ED0ECB" w:rsidRPr="00C6449B" w:rsidRDefault="00ED0ECB" w:rsidP="00ED0ECB">
            <w:pPr>
              <w:pStyle w:val="TAC"/>
              <w:rPr>
                <w:rFonts w:cs="Arial"/>
              </w:rPr>
            </w:pPr>
            <w:r w:rsidRPr="00C6449B">
              <w:rPr>
                <w:rFonts w:cs="Arial"/>
              </w:rPr>
              <w:t>-6.7</w:t>
            </w:r>
          </w:p>
        </w:tc>
        <w:tc>
          <w:tcPr>
            <w:tcW w:w="1131" w:type="dxa"/>
            <w:shd w:val="clear" w:color="auto" w:fill="auto"/>
            <w:vAlign w:val="center"/>
          </w:tcPr>
          <w:p w14:paraId="47DEA63A" w14:textId="171048D4" w:rsidR="00ED0ECB" w:rsidRPr="00C6449B" w:rsidRDefault="00ED0ECB" w:rsidP="00ED0ECB">
            <w:pPr>
              <w:pStyle w:val="TAC"/>
              <w:rPr>
                <w:rFonts w:cs="Arial"/>
              </w:rPr>
            </w:pPr>
            <w:r w:rsidRPr="00C6449B">
              <w:rPr>
                <w:rFonts w:cs="Arial"/>
              </w:rPr>
              <w:t>-6.8</w:t>
            </w:r>
          </w:p>
        </w:tc>
      </w:tr>
    </w:tbl>
    <w:p w14:paraId="4E8C60EB" w14:textId="77777777" w:rsidR="00CF08D6" w:rsidRPr="00C6449B" w:rsidRDefault="00CF08D6" w:rsidP="00CF08D6"/>
    <w:p w14:paraId="7A6EEC69" w14:textId="77777777" w:rsidR="00CF08D6" w:rsidRPr="00C6449B" w:rsidRDefault="00CF08D6" w:rsidP="00CF08D6">
      <w:pPr>
        <w:pStyle w:val="TH"/>
      </w:pPr>
      <w:r w:rsidRPr="00C6449B">
        <w:t>Table 8.3.4.</w:t>
      </w:r>
      <w:r w:rsidRPr="00C6449B">
        <w:rPr>
          <w:rFonts w:eastAsia="SimSun"/>
        </w:rPr>
        <w:t>2</w:t>
      </w:r>
      <w:r w:rsidRPr="00C6449B">
        <w:t>.2-2: Minimum requirements for PUCCH format 2 with 30 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rPr>
            </w:pPr>
            <w:r w:rsidRPr="00C6449B">
              <w:rPr>
                <w:rFonts w:cs="Arial"/>
              </w:rPr>
              <w:t>Number of TX antennas</w:t>
            </w:r>
          </w:p>
        </w:tc>
        <w:tc>
          <w:tcPr>
            <w:tcW w:w="1214" w:type="dxa"/>
            <w:vMerge w:val="restart"/>
          </w:tcPr>
          <w:p w14:paraId="52B4556B" w14:textId="77777777" w:rsidR="00CF08D6" w:rsidRPr="00C6449B" w:rsidRDefault="00CF08D6" w:rsidP="00CF08D6">
            <w:pPr>
              <w:pStyle w:val="TAH"/>
              <w:rPr>
                <w:rFonts w:cs="Arial"/>
              </w:rPr>
            </w:pPr>
            <w:r w:rsidRPr="00C6449B">
              <w:rPr>
                <w:rFonts w:cs="Arial"/>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rPr>
            </w:pPr>
            <w:r w:rsidRPr="00C6449B">
              <w:rPr>
                <w:rFonts w:cs="Arial"/>
              </w:rPr>
              <w:t>10MHz</w:t>
            </w:r>
          </w:p>
        </w:tc>
        <w:tc>
          <w:tcPr>
            <w:tcW w:w="851" w:type="dxa"/>
          </w:tcPr>
          <w:p w14:paraId="7653BF7B" w14:textId="77777777" w:rsidR="00CF08D6" w:rsidRPr="00C6449B" w:rsidRDefault="00CF08D6" w:rsidP="00CF08D6">
            <w:pPr>
              <w:pStyle w:val="TAH"/>
              <w:rPr>
                <w:rFonts w:cs="Arial"/>
              </w:rPr>
            </w:pPr>
            <w:r w:rsidRPr="00C6449B">
              <w:rPr>
                <w:rFonts w:cs="Arial"/>
              </w:rPr>
              <w:t>20MHz</w:t>
            </w:r>
          </w:p>
        </w:tc>
        <w:tc>
          <w:tcPr>
            <w:tcW w:w="850" w:type="dxa"/>
          </w:tcPr>
          <w:p w14:paraId="05E5C0A8" w14:textId="77777777" w:rsidR="00CF08D6" w:rsidRPr="00C6449B" w:rsidRDefault="00CF08D6" w:rsidP="00CF08D6">
            <w:pPr>
              <w:pStyle w:val="TAH"/>
              <w:rPr>
                <w:rFonts w:cs="Arial"/>
              </w:rPr>
            </w:pPr>
            <w:r w:rsidRPr="00C6449B">
              <w:rPr>
                <w:rFonts w:cs="Arial"/>
              </w:rPr>
              <w:t>40MHz</w:t>
            </w:r>
          </w:p>
        </w:tc>
        <w:tc>
          <w:tcPr>
            <w:tcW w:w="951" w:type="dxa"/>
          </w:tcPr>
          <w:p w14:paraId="5A1CA0F5" w14:textId="77777777" w:rsidR="00CF08D6" w:rsidRPr="00C6449B" w:rsidRDefault="00CF08D6" w:rsidP="00CF08D6">
            <w:pPr>
              <w:pStyle w:val="TAH"/>
              <w:rPr>
                <w:rFonts w:cs="Arial"/>
              </w:rPr>
            </w:pPr>
            <w:r w:rsidRPr="00C6449B">
              <w:rPr>
                <w:rFonts w:cs="Arial"/>
              </w:rPr>
              <w:t>100MHz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rPr>
            </w:pPr>
            <w:r w:rsidRPr="00C6449B">
              <w:rPr>
                <w:rFonts w:cs="Arial"/>
              </w:rPr>
              <w:t>1</w:t>
            </w:r>
          </w:p>
        </w:tc>
        <w:tc>
          <w:tcPr>
            <w:tcW w:w="1214" w:type="dxa"/>
            <w:vAlign w:val="center"/>
          </w:tcPr>
          <w:p w14:paraId="6D11CF5A" w14:textId="77777777" w:rsidR="00857C0C" w:rsidRPr="00C6449B" w:rsidRDefault="00857C0C" w:rsidP="00857C0C">
            <w:pPr>
              <w:pStyle w:val="TAC"/>
              <w:rPr>
                <w:rFonts w:cs="Arial"/>
              </w:rPr>
            </w:pPr>
            <w:r w:rsidRPr="00C6449B">
              <w:rPr>
                <w:rFonts w:cs="Arial"/>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rPr>
            </w:pPr>
            <w:r w:rsidRPr="00C6449B">
              <w:rPr>
                <w:rFonts w:cs="Arial"/>
              </w:rPr>
              <w:t>0.5</w:t>
            </w:r>
          </w:p>
        </w:tc>
        <w:tc>
          <w:tcPr>
            <w:tcW w:w="851" w:type="dxa"/>
            <w:shd w:val="clear" w:color="auto" w:fill="auto"/>
            <w:vAlign w:val="center"/>
          </w:tcPr>
          <w:p w14:paraId="5775ED80" w14:textId="4708CEE4" w:rsidR="00857C0C" w:rsidRPr="00C6449B" w:rsidRDefault="00857C0C" w:rsidP="00857C0C">
            <w:pPr>
              <w:pStyle w:val="TAC"/>
              <w:rPr>
                <w:rFonts w:cs="Arial"/>
              </w:rPr>
            </w:pPr>
            <w:r w:rsidRPr="00C6449B">
              <w:rPr>
                <w:rFonts w:cs="Arial"/>
              </w:rPr>
              <w:t>1.1</w:t>
            </w:r>
          </w:p>
        </w:tc>
        <w:tc>
          <w:tcPr>
            <w:tcW w:w="850" w:type="dxa"/>
            <w:shd w:val="clear" w:color="auto" w:fill="auto"/>
            <w:vAlign w:val="center"/>
          </w:tcPr>
          <w:p w14:paraId="6225192C" w14:textId="6DE6C2E3" w:rsidR="00857C0C" w:rsidRPr="00C6449B" w:rsidRDefault="00857C0C" w:rsidP="00857C0C">
            <w:pPr>
              <w:pStyle w:val="TAC"/>
              <w:rPr>
                <w:rFonts w:cs="Arial"/>
              </w:rPr>
            </w:pPr>
            <w:r w:rsidRPr="00C6449B">
              <w:rPr>
                <w:rFonts w:cs="Arial"/>
              </w:rPr>
              <w:t>0.4</w:t>
            </w:r>
          </w:p>
        </w:tc>
        <w:tc>
          <w:tcPr>
            <w:tcW w:w="951" w:type="dxa"/>
            <w:vAlign w:val="center"/>
          </w:tcPr>
          <w:p w14:paraId="44438660" w14:textId="56D74A5C" w:rsidR="00857C0C" w:rsidRPr="00C6449B" w:rsidRDefault="00857C0C" w:rsidP="00857C0C">
            <w:pPr>
              <w:pStyle w:val="TAC"/>
              <w:rPr>
                <w:rFonts w:cs="Arial"/>
              </w:rPr>
            </w:pPr>
            <w:r w:rsidRPr="00C6449B">
              <w:rPr>
                <w:rFonts w:cs="Arial"/>
              </w:rPr>
              <w:t>0.3</w:t>
            </w:r>
            <w:r w:rsidRPr="00C6449B" w:rsidDel="001E2D1E">
              <w:rPr>
                <w:rFonts w:cs="Arial"/>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rPr>
            </w:pPr>
          </w:p>
        </w:tc>
        <w:tc>
          <w:tcPr>
            <w:tcW w:w="1214" w:type="dxa"/>
            <w:vAlign w:val="center"/>
          </w:tcPr>
          <w:p w14:paraId="5CF2D494" w14:textId="77777777" w:rsidR="00857C0C" w:rsidRPr="00C6449B" w:rsidRDefault="00857C0C" w:rsidP="00857C0C">
            <w:pPr>
              <w:pStyle w:val="TAC"/>
              <w:rPr>
                <w:rFonts w:cs="Arial"/>
              </w:rPr>
            </w:pPr>
            <w:r w:rsidRPr="00C6449B">
              <w:rPr>
                <w:rFonts w:cs="Arial"/>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rPr>
            </w:pPr>
            <w:r w:rsidRPr="00C6449B">
              <w:rPr>
                <w:rFonts w:cs="Arial"/>
              </w:rPr>
              <w:t>-3.3</w:t>
            </w:r>
          </w:p>
        </w:tc>
        <w:tc>
          <w:tcPr>
            <w:tcW w:w="851" w:type="dxa"/>
            <w:shd w:val="clear" w:color="auto" w:fill="auto"/>
            <w:vAlign w:val="center"/>
          </w:tcPr>
          <w:p w14:paraId="42DB036A" w14:textId="15839CE6" w:rsidR="00857C0C" w:rsidRPr="00C6449B" w:rsidRDefault="00857C0C" w:rsidP="00857C0C">
            <w:pPr>
              <w:pStyle w:val="TAC"/>
              <w:rPr>
                <w:rFonts w:cs="Arial"/>
              </w:rPr>
            </w:pPr>
            <w:r w:rsidRPr="00C6449B">
              <w:rPr>
                <w:rFonts w:cs="Arial"/>
              </w:rPr>
              <w:t>-2.9</w:t>
            </w:r>
          </w:p>
        </w:tc>
        <w:tc>
          <w:tcPr>
            <w:tcW w:w="850" w:type="dxa"/>
            <w:shd w:val="clear" w:color="auto" w:fill="auto"/>
            <w:vAlign w:val="center"/>
          </w:tcPr>
          <w:p w14:paraId="671EE122" w14:textId="6E9B397F" w:rsidR="00857C0C" w:rsidRPr="00C6449B" w:rsidRDefault="00857C0C" w:rsidP="00857C0C">
            <w:pPr>
              <w:pStyle w:val="TAC"/>
              <w:rPr>
                <w:rFonts w:cs="Arial"/>
              </w:rPr>
            </w:pPr>
            <w:r w:rsidRPr="00C6449B">
              <w:rPr>
                <w:rFonts w:cs="Arial"/>
              </w:rPr>
              <w:t>-3.3</w:t>
            </w:r>
          </w:p>
        </w:tc>
        <w:tc>
          <w:tcPr>
            <w:tcW w:w="951" w:type="dxa"/>
            <w:vAlign w:val="center"/>
          </w:tcPr>
          <w:p w14:paraId="26AFB736" w14:textId="2E8B483C" w:rsidR="00857C0C" w:rsidRPr="00C6449B" w:rsidRDefault="00857C0C" w:rsidP="00857C0C">
            <w:pPr>
              <w:pStyle w:val="TAC"/>
              <w:rPr>
                <w:rFonts w:cs="Arial"/>
              </w:rPr>
            </w:pPr>
            <w:r w:rsidRPr="00C6449B">
              <w:rPr>
                <w:rFonts w:cs="Arial"/>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rPr>
            </w:pPr>
          </w:p>
        </w:tc>
        <w:tc>
          <w:tcPr>
            <w:tcW w:w="1214" w:type="dxa"/>
            <w:vAlign w:val="center"/>
          </w:tcPr>
          <w:p w14:paraId="6AC27540" w14:textId="77777777" w:rsidR="00857C0C" w:rsidRPr="00C6449B" w:rsidRDefault="00857C0C" w:rsidP="00857C0C">
            <w:pPr>
              <w:pStyle w:val="TAC"/>
              <w:rPr>
                <w:rFonts w:cs="Arial"/>
              </w:rPr>
            </w:pPr>
            <w:r w:rsidRPr="00C6449B">
              <w:rPr>
                <w:rFonts w:cs="Arial"/>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rPr>
            </w:pPr>
            <w:r w:rsidRPr="00C6449B">
              <w:rPr>
                <w:rFonts w:cs="Arial"/>
              </w:rPr>
              <w:t>-5.8</w:t>
            </w:r>
          </w:p>
        </w:tc>
        <w:tc>
          <w:tcPr>
            <w:tcW w:w="851" w:type="dxa"/>
            <w:shd w:val="clear" w:color="auto" w:fill="auto"/>
            <w:vAlign w:val="center"/>
          </w:tcPr>
          <w:p w14:paraId="0E76F233" w14:textId="556322B9" w:rsidR="00857C0C" w:rsidRPr="00C6449B" w:rsidRDefault="00857C0C" w:rsidP="00857C0C">
            <w:pPr>
              <w:pStyle w:val="TAC"/>
              <w:rPr>
                <w:rFonts w:cs="Arial"/>
              </w:rPr>
            </w:pPr>
            <w:r w:rsidRPr="00C6449B">
              <w:rPr>
                <w:rFonts w:cs="Arial"/>
              </w:rPr>
              <w:t>-5.8</w:t>
            </w:r>
          </w:p>
        </w:tc>
        <w:tc>
          <w:tcPr>
            <w:tcW w:w="850" w:type="dxa"/>
            <w:shd w:val="clear" w:color="auto" w:fill="auto"/>
            <w:vAlign w:val="center"/>
          </w:tcPr>
          <w:p w14:paraId="0436569D" w14:textId="18990B02" w:rsidR="00857C0C" w:rsidRPr="00C6449B" w:rsidRDefault="00857C0C" w:rsidP="00857C0C">
            <w:pPr>
              <w:pStyle w:val="TAC"/>
              <w:rPr>
                <w:rFonts w:cs="Arial"/>
              </w:rPr>
            </w:pPr>
            <w:r w:rsidRPr="00C6449B">
              <w:rPr>
                <w:rFonts w:cs="Arial"/>
              </w:rPr>
              <w:t>-6.7</w:t>
            </w:r>
          </w:p>
        </w:tc>
        <w:tc>
          <w:tcPr>
            <w:tcW w:w="951" w:type="dxa"/>
            <w:vAlign w:val="center"/>
          </w:tcPr>
          <w:p w14:paraId="33A56E79" w14:textId="5F135FB1" w:rsidR="00857C0C" w:rsidRPr="00C6449B" w:rsidRDefault="00857C0C" w:rsidP="00857C0C">
            <w:pPr>
              <w:pStyle w:val="TAC"/>
              <w:rPr>
                <w:rFonts w:cs="Arial"/>
              </w:rPr>
            </w:pPr>
            <w:r w:rsidRPr="00C6449B">
              <w:rPr>
                <w:rFonts w:cs="Arial"/>
              </w:rPr>
              <w:t>-5.9</w:t>
            </w:r>
          </w:p>
        </w:tc>
      </w:tr>
    </w:tbl>
    <w:p w14:paraId="4C9A7561" w14:textId="77777777" w:rsidR="00CF08D6" w:rsidRPr="00C6449B" w:rsidRDefault="00CF08D6" w:rsidP="00CF08D6"/>
    <w:p w14:paraId="5C95F310" w14:textId="77777777" w:rsidR="00CF08D6" w:rsidRPr="00C6449B" w:rsidRDefault="00CF08D6" w:rsidP="00CF08D6">
      <w:pPr>
        <w:pStyle w:val="Heading3"/>
      </w:pPr>
      <w:bookmarkStart w:id="3704" w:name="_Toc13079756"/>
      <w:bookmarkStart w:id="3705" w:name="_Toc29811244"/>
      <w:bookmarkStart w:id="3706" w:name="_Toc29811695"/>
      <w:bookmarkStart w:id="3707" w:name="_Toc37268199"/>
      <w:bookmarkStart w:id="3708" w:name="_Toc37268650"/>
      <w:bookmarkStart w:id="3709" w:name="_Toc45893298"/>
      <w:bookmarkStart w:id="3710" w:name="_Toc53177462"/>
      <w:bookmarkStart w:id="3711" w:name="_Toc53177914"/>
      <w:bookmarkStart w:id="3712" w:name="_Toc61176548"/>
      <w:bookmarkStart w:id="3713" w:name="_Toc67916371"/>
      <w:bookmarkStart w:id="3714" w:name="_Toc74670589"/>
      <w:bookmarkStart w:id="3715" w:name="_Toc76542624"/>
      <w:bookmarkStart w:id="3716" w:name="_Toc82626556"/>
      <w:bookmarkStart w:id="3717" w:name="_Toc90414522"/>
      <w:bookmarkStart w:id="3718" w:name="_Toc106769611"/>
      <w:bookmarkStart w:id="3719" w:name="_Toc115184860"/>
      <w:bookmarkStart w:id="3720" w:name="_Toc138839362"/>
      <w:bookmarkStart w:id="3721" w:name="_Toc138932725"/>
      <w:bookmarkStart w:id="3722" w:name="_Toc138933178"/>
      <w:r w:rsidRPr="00C6449B">
        <w:t>8.3.5</w:t>
      </w:r>
      <w:r w:rsidRPr="00C6449B">
        <w:tab/>
        <w:t>Performance requirements for PUCCH format 3</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7F9A8B12" w14:textId="77777777" w:rsidR="00CF08D6" w:rsidRPr="00C6449B" w:rsidRDefault="00CF08D6" w:rsidP="00CF08D6">
      <w:pPr>
        <w:pStyle w:val="Heading4"/>
      </w:pPr>
      <w:bookmarkStart w:id="3723" w:name="_Toc13079757"/>
      <w:bookmarkStart w:id="3724" w:name="_Toc29811245"/>
      <w:bookmarkStart w:id="3725" w:name="_Toc29811696"/>
      <w:bookmarkStart w:id="3726" w:name="_Toc37268200"/>
      <w:bookmarkStart w:id="3727" w:name="_Toc37268651"/>
      <w:bookmarkStart w:id="3728" w:name="_Toc45893299"/>
      <w:bookmarkStart w:id="3729" w:name="_Toc53177463"/>
      <w:bookmarkStart w:id="3730" w:name="_Toc53177915"/>
      <w:bookmarkStart w:id="3731" w:name="_Toc61176549"/>
      <w:bookmarkStart w:id="3732" w:name="_Toc67916372"/>
      <w:bookmarkStart w:id="3733" w:name="_Toc74670590"/>
      <w:bookmarkStart w:id="3734" w:name="_Toc76542625"/>
      <w:bookmarkStart w:id="3735" w:name="_Toc82626557"/>
      <w:bookmarkStart w:id="3736" w:name="_Toc90414523"/>
      <w:bookmarkStart w:id="3737" w:name="_Toc106769612"/>
      <w:bookmarkStart w:id="3738" w:name="_Toc115184861"/>
      <w:bookmarkStart w:id="3739" w:name="_Toc138839363"/>
      <w:bookmarkStart w:id="3740" w:name="_Toc138932726"/>
      <w:bookmarkStart w:id="3741" w:name="_Toc138933179"/>
      <w:r w:rsidRPr="00C6449B">
        <w:t>8.3.5.1</w:t>
      </w:r>
      <w:r w:rsidRPr="00C6449B">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66D61EB5"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3F64F89F"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1FA2B0B3" w14:textId="382762A1"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pPr>
            <w:r w:rsidRPr="00C6449B">
              <w:t>Modulation order</w:t>
            </w:r>
          </w:p>
        </w:tc>
        <w:tc>
          <w:tcPr>
            <w:tcW w:w="2450" w:type="dxa"/>
            <w:gridSpan w:val="2"/>
            <w:vAlign w:val="center"/>
          </w:tcPr>
          <w:p w14:paraId="562F737E" w14:textId="77777777" w:rsidR="00CF08D6" w:rsidRPr="00C6449B" w:rsidRDefault="00CF08D6" w:rsidP="00CF08D6">
            <w:pPr>
              <w:pStyle w:val="TAC"/>
              <w:rPr>
                <w:rFonts w:cs="Arial"/>
              </w:rPr>
            </w:pPr>
            <w:r w:rsidRPr="00C6449B">
              <w:rPr>
                <w:rFonts w:cs="Arial"/>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t>I</w:t>
            </w:r>
            <w:r w:rsidRPr="00C6449B">
              <w:rPr>
                <w:rFonts w:hint="eastAsia"/>
              </w:rPr>
              <w:t>ntra-</w:t>
            </w:r>
            <w:r w:rsidRPr="00C6449B">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 w14:paraId="65E4AD97" w14:textId="77777777" w:rsidR="00CF08D6" w:rsidRPr="00C6449B" w:rsidRDefault="00CF08D6" w:rsidP="00CF08D6">
      <w:pPr>
        <w:pStyle w:val="Heading4"/>
      </w:pPr>
      <w:bookmarkStart w:id="3742" w:name="_Toc13079758"/>
      <w:bookmarkStart w:id="3743" w:name="_Toc29811246"/>
      <w:bookmarkStart w:id="3744" w:name="_Toc29811697"/>
      <w:bookmarkStart w:id="3745" w:name="_Toc37268201"/>
      <w:bookmarkStart w:id="3746" w:name="_Toc37268652"/>
      <w:bookmarkStart w:id="3747" w:name="_Toc45893300"/>
      <w:bookmarkStart w:id="3748" w:name="_Toc53177464"/>
      <w:bookmarkStart w:id="3749" w:name="_Toc53177916"/>
      <w:bookmarkStart w:id="3750" w:name="_Toc61176550"/>
      <w:bookmarkStart w:id="3751" w:name="_Toc67916373"/>
      <w:bookmarkStart w:id="3752" w:name="_Toc74670591"/>
      <w:bookmarkStart w:id="3753" w:name="_Toc76542626"/>
      <w:bookmarkStart w:id="3754" w:name="_Toc82626558"/>
      <w:bookmarkStart w:id="3755" w:name="_Toc90414524"/>
      <w:bookmarkStart w:id="3756" w:name="_Toc106769613"/>
      <w:bookmarkStart w:id="3757" w:name="_Toc115184862"/>
      <w:bookmarkStart w:id="3758" w:name="_Toc138839364"/>
      <w:bookmarkStart w:id="3759" w:name="_Toc138932727"/>
      <w:bookmarkStart w:id="3760" w:name="_Toc138933180"/>
      <w:r w:rsidRPr="00C6449B">
        <w:t>8.3.5.2</w:t>
      </w:r>
      <w:r w:rsidRPr="00C6449B">
        <w:tab/>
        <w:t>Minimum requirements</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10E45F50" w14:textId="77777777" w:rsidR="00CF08D6" w:rsidRPr="00C6449B" w:rsidRDefault="00CF08D6" w:rsidP="00CF08D6">
      <w:r w:rsidRPr="00C6449B">
        <w:t>The UCI block error probability shall not exceed 1% at the SNR given in Table 8.3.5.2-1 and Table 8.3.5.2-2.</w:t>
      </w:r>
    </w:p>
    <w:p w14:paraId="2429314B" w14:textId="77777777" w:rsidR="00CF08D6" w:rsidRPr="00C6449B" w:rsidRDefault="00CF08D6" w:rsidP="00CF08D6">
      <w:pPr>
        <w:pStyle w:val="TH"/>
      </w:pPr>
      <w:r w:rsidRPr="00C6449B">
        <w:t>Table 8.3.5.2-1: Minimum requirements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4B0BA736"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rPr>
            </w:pPr>
            <w:r w:rsidRPr="00C6449B">
              <w:rPr>
                <w:rFonts w:cs="Arial"/>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rPr>
            </w:pPr>
            <w:r w:rsidRPr="00C6449B">
              <w:rPr>
                <w:rFonts w:cs="Arial"/>
              </w:rPr>
              <w:t>1</w:t>
            </w:r>
          </w:p>
        </w:tc>
        <w:tc>
          <w:tcPr>
            <w:tcW w:w="1012" w:type="dxa"/>
            <w:vMerge w:val="restart"/>
          </w:tcPr>
          <w:p w14:paraId="4256D7D3" w14:textId="77777777" w:rsidR="008E32F1" w:rsidRPr="00C6449B" w:rsidRDefault="008E32F1" w:rsidP="008E32F1">
            <w:pPr>
              <w:pStyle w:val="TAC"/>
              <w:rPr>
                <w:rFonts w:cs="Arial"/>
              </w:rPr>
            </w:pPr>
            <w:r w:rsidRPr="00C6449B">
              <w:rPr>
                <w:rFonts w:cs="Arial"/>
              </w:rPr>
              <w:t>1</w:t>
            </w:r>
          </w:p>
        </w:tc>
        <w:tc>
          <w:tcPr>
            <w:tcW w:w="1012" w:type="dxa"/>
            <w:vMerge w:val="restart"/>
          </w:tcPr>
          <w:p w14:paraId="18A28854" w14:textId="77777777" w:rsidR="008E32F1" w:rsidRPr="00C6449B" w:rsidRDefault="008E32F1" w:rsidP="008E32F1">
            <w:pPr>
              <w:pStyle w:val="TAC"/>
              <w:rPr>
                <w:rFonts w:cs="Arial"/>
              </w:rPr>
            </w:pPr>
            <w:r w:rsidRPr="00C6449B">
              <w:rPr>
                <w:rFonts w:cs="Arial"/>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49891096" w14:textId="0EA8BCC9" w:rsidR="008E32F1" w:rsidRPr="00C6449B" w:rsidRDefault="008E32F1" w:rsidP="008E32F1">
            <w:pPr>
              <w:pStyle w:val="TAC"/>
              <w:rPr>
                <w:rFonts w:cs="Arial"/>
              </w:rPr>
            </w:pPr>
            <w:r w:rsidRPr="00C6449B">
              <w:rPr>
                <w:rFonts w:cs="Arial"/>
              </w:rPr>
              <w:t>0.2</w:t>
            </w:r>
          </w:p>
        </w:tc>
        <w:tc>
          <w:tcPr>
            <w:tcW w:w="974" w:type="dxa"/>
            <w:shd w:val="clear" w:color="auto" w:fill="auto"/>
          </w:tcPr>
          <w:p w14:paraId="2A4E1798" w14:textId="2F24742C" w:rsidR="008E32F1" w:rsidRPr="00C6449B" w:rsidRDefault="008E32F1" w:rsidP="008E32F1">
            <w:pPr>
              <w:pStyle w:val="TAC"/>
              <w:rPr>
                <w:rFonts w:cs="Arial"/>
              </w:rPr>
            </w:pPr>
            <w:r w:rsidRPr="00C6449B">
              <w:rPr>
                <w:rFonts w:cs="Arial"/>
              </w:rPr>
              <w:t>1.1</w:t>
            </w:r>
          </w:p>
        </w:tc>
        <w:tc>
          <w:tcPr>
            <w:tcW w:w="845" w:type="dxa"/>
            <w:shd w:val="clear" w:color="auto" w:fill="auto"/>
          </w:tcPr>
          <w:p w14:paraId="10EBF88A" w14:textId="495D3E54" w:rsidR="008E32F1" w:rsidRPr="00C6449B" w:rsidRDefault="008E32F1" w:rsidP="008E32F1">
            <w:pPr>
              <w:pStyle w:val="TAC"/>
              <w:rPr>
                <w:rFonts w:cs="Arial"/>
              </w:rPr>
            </w:pPr>
            <w:r w:rsidRPr="00C6449B">
              <w:rPr>
                <w:rFonts w:cs="Arial"/>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rPr>
            </w:pPr>
          </w:p>
        </w:tc>
        <w:tc>
          <w:tcPr>
            <w:tcW w:w="1012" w:type="dxa"/>
            <w:vMerge/>
          </w:tcPr>
          <w:p w14:paraId="610F265D" w14:textId="77777777" w:rsidR="008E32F1" w:rsidRPr="00C6449B" w:rsidRDefault="008E32F1" w:rsidP="008E32F1">
            <w:pPr>
              <w:pStyle w:val="TAC"/>
              <w:rPr>
                <w:rFonts w:cs="Arial"/>
              </w:rPr>
            </w:pPr>
          </w:p>
        </w:tc>
        <w:tc>
          <w:tcPr>
            <w:tcW w:w="1012" w:type="dxa"/>
            <w:vMerge/>
          </w:tcPr>
          <w:p w14:paraId="1D3F95AE" w14:textId="77777777" w:rsidR="008E32F1" w:rsidRPr="00C6449B" w:rsidRDefault="008E32F1" w:rsidP="008E32F1">
            <w:pPr>
              <w:pStyle w:val="TAC"/>
              <w:rPr>
                <w:rFonts w:cs="Arial"/>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2EEA98BB" w14:textId="6F15FA28" w:rsidR="008E32F1" w:rsidRPr="00C6449B" w:rsidRDefault="008E32F1" w:rsidP="008E32F1">
            <w:pPr>
              <w:pStyle w:val="TAC"/>
              <w:rPr>
                <w:rFonts w:cs="Arial"/>
              </w:rPr>
            </w:pPr>
            <w:r w:rsidRPr="00C6449B">
              <w:rPr>
                <w:rFonts w:cs="Arial"/>
              </w:rPr>
              <w:t>-0.1</w:t>
            </w:r>
          </w:p>
        </w:tc>
        <w:tc>
          <w:tcPr>
            <w:tcW w:w="974" w:type="dxa"/>
            <w:shd w:val="clear" w:color="auto" w:fill="auto"/>
          </w:tcPr>
          <w:p w14:paraId="78F2088F" w14:textId="3829A9FB" w:rsidR="008E32F1" w:rsidRPr="00C6449B" w:rsidRDefault="008E32F1" w:rsidP="008E32F1">
            <w:pPr>
              <w:pStyle w:val="TAC"/>
              <w:rPr>
                <w:rFonts w:cs="Arial"/>
              </w:rPr>
            </w:pPr>
            <w:r w:rsidRPr="00C6449B">
              <w:rPr>
                <w:rFonts w:cs="Arial"/>
              </w:rPr>
              <w:t>0.5</w:t>
            </w:r>
          </w:p>
        </w:tc>
        <w:tc>
          <w:tcPr>
            <w:tcW w:w="845" w:type="dxa"/>
            <w:shd w:val="clear" w:color="auto" w:fill="auto"/>
          </w:tcPr>
          <w:p w14:paraId="783F52DA" w14:textId="67ECED5D" w:rsidR="008E32F1" w:rsidRPr="00C6449B" w:rsidRDefault="008E32F1" w:rsidP="008E32F1">
            <w:pPr>
              <w:pStyle w:val="TAC"/>
              <w:rPr>
                <w:rFonts w:cs="Arial"/>
              </w:rPr>
            </w:pPr>
            <w:r w:rsidRPr="00C6449B">
              <w:rPr>
                <w:rFonts w:cs="Arial"/>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rPr>
            </w:pPr>
          </w:p>
        </w:tc>
        <w:tc>
          <w:tcPr>
            <w:tcW w:w="1012" w:type="dxa"/>
            <w:vMerge/>
          </w:tcPr>
          <w:p w14:paraId="5E08E333" w14:textId="77777777" w:rsidR="008E32F1" w:rsidRPr="00C6449B" w:rsidRDefault="008E32F1" w:rsidP="008E32F1">
            <w:pPr>
              <w:pStyle w:val="TAC"/>
              <w:rPr>
                <w:rFonts w:cs="Arial"/>
              </w:rPr>
            </w:pPr>
          </w:p>
        </w:tc>
        <w:tc>
          <w:tcPr>
            <w:tcW w:w="1012" w:type="dxa"/>
            <w:vMerge w:val="restart"/>
          </w:tcPr>
          <w:p w14:paraId="16010B66" w14:textId="77777777" w:rsidR="008E32F1" w:rsidRPr="00C6449B" w:rsidRDefault="008E32F1" w:rsidP="008E32F1">
            <w:pPr>
              <w:pStyle w:val="TAC"/>
              <w:rPr>
                <w:rFonts w:cs="Arial"/>
              </w:rPr>
            </w:pPr>
            <w:r w:rsidRPr="00C6449B">
              <w:rPr>
                <w:rFonts w:cs="Arial"/>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414CC8ED" w14:textId="4769A6A1" w:rsidR="008E32F1" w:rsidRPr="00C6449B" w:rsidRDefault="008E32F1" w:rsidP="008E32F1">
            <w:pPr>
              <w:pStyle w:val="TAC"/>
              <w:rPr>
                <w:rFonts w:cs="Arial"/>
              </w:rPr>
            </w:pPr>
            <w:r w:rsidRPr="00C6449B">
              <w:rPr>
                <w:rFonts w:cs="Arial"/>
              </w:rPr>
              <w:t>-3.8</w:t>
            </w:r>
          </w:p>
        </w:tc>
        <w:tc>
          <w:tcPr>
            <w:tcW w:w="974" w:type="dxa"/>
            <w:shd w:val="clear" w:color="auto" w:fill="auto"/>
          </w:tcPr>
          <w:p w14:paraId="39C4FB99" w14:textId="60B82997" w:rsidR="008E32F1" w:rsidRPr="00C6449B" w:rsidRDefault="008E32F1" w:rsidP="008E32F1">
            <w:pPr>
              <w:pStyle w:val="TAC"/>
              <w:rPr>
                <w:rFonts w:cs="Arial"/>
              </w:rPr>
            </w:pPr>
            <w:r w:rsidRPr="00C6449B">
              <w:rPr>
                <w:rFonts w:cs="Arial"/>
              </w:rPr>
              <w:t>-3.3</w:t>
            </w:r>
          </w:p>
        </w:tc>
        <w:tc>
          <w:tcPr>
            <w:tcW w:w="845" w:type="dxa"/>
            <w:shd w:val="clear" w:color="auto" w:fill="auto"/>
          </w:tcPr>
          <w:p w14:paraId="54F4EBB5" w14:textId="3BF23F95" w:rsidR="008E32F1" w:rsidRPr="00C6449B" w:rsidRDefault="008E32F1" w:rsidP="008E32F1">
            <w:pPr>
              <w:pStyle w:val="TAC"/>
              <w:rPr>
                <w:rFonts w:cs="Arial"/>
              </w:rPr>
            </w:pPr>
            <w:r w:rsidRPr="00C6449B">
              <w:rPr>
                <w:rFonts w:cs="Arial"/>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rPr>
            </w:pPr>
          </w:p>
        </w:tc>
        <w:tc>
          <w:tcPr>
            <w:tcW w:w="1012" w:type="dxa"/>
            <w:vMerge/>
          </w:tcPr>
          <w:p w14:paraId="32DD9EB7" w14:textId="77777777" w:rsidR="008E32F1" w:rsidRPr="00C6449B" w:rsidRDefault="008E32F1" w:rsidP="008E32F1">
            <w:pPr>
              <w:pStyle w:val="TAC"/>
              <w:rPr>
                <w:rFonts w:cs="Arial"/>
              </w:rPr>
            </w:pPr>
          </w:p>
        </w:tc>
        <w:tc>
          <w:tcPr>
            <w:tcW w:w="1012" w:type="dxa"/>
            <w:vMerge/>
          </w:tcPr>
          <w:p w14:paraId="7B1EA31A" w14:textId="77777777" w:rsidR="008E32F1" w:rsidRPr="00C6449B" w:rsidRDefault="008E32F1" w:rsidP="008E32F1">
            <w:pPr>
              <w:pStyle w:val="TAC"/>
              <w:rPr>
                <w:rFonts w:cs="Arial"/>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1DF2EB26" w14:textId="1A15EF00" w:rsidR="008E32F1" w:rsidRPr="00C6449B" w:rsidRDefault="008E32F1" w:rsidP="008E32F1">
            <w:pPr>
              <w:pStyle w:val="TAC"/>
              <w:rPr>
                <w:rFonts w:cs="Arial"/>
              </w:rPr>
            </w:pPr>
            <w:r w:rsidRPr="00C6449B">
              <w:rPr>
                <w:rFonts w:cs="Arial"/>
              </w:rPr>
              <w:t>-4.3</w:t>
            </w:r>
          </w:p>
        </w:tc>
        <w:tc>
          <w:tcPr>
            <w:tcW w:w="974" w:type="dxa"/>
            <w:shd w:val="clear" w:color="auto" w:fill="auto"/>
          </w:tcPr>
          <w:p w14:paraId="0B33DFB5" w14:textId="52D97B60" w:rsidR="008E32F1" w:rsidRPr="00C6449B" w:rsidRDefault="008E32F1" w:rsidP="008E32F1">
            <w:pPr>
              <w:pStyle w:val="TAC"/>
              <w:rPr>
                <w:rFonts w:cs="Arial"/>
              </w:rPr>
            </w:pPr>
            <w:r w:rsidRPr="00C6449B">
              <w:rPr>
                <w:rFonts w:cs="Arial"/>
              </w:rPr>
              <w:t>-4.0</w:t>
            </w:r>
          </w:p>
        </w:tc>
        <w:tc>
          <w:tcPr>
            <w:tcW w:w="845" w:type="dxa"/>
            <w:shd w:val="clear" w:color="auto" w:fill="auto"/>
          </w:tcPr>
          <w:p w14:paraId="6019E07E" w14:textId="601B41F0" w:rsidR="008E32F1" w:rsidRPr="00C6449B" w:rsidRDefault="008E32F1" w:rsidP="008E32F1">
            <w:pPr>
              <w:pStyle w:val="TAC"/>
              <w:rPr>
                <w:rFonts w:cs="Arial"/>
              </w:rPr>
            </w:pPr>
            <w:r w:rsidRPr="00C6449B">
              <w:rPr>
                <w:rFonts w:cs="Arial"/>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rPr>
            </w:pPr>
          </w:p>
        </w:tc>
        <w:tc>
          <w:tcPr>
            <w:tcW w:w="1012" w:type="dxa"/>
            <w:vMerge/>
          </w:tcPr>
          <w:p w14:paraId="00846E89" w14:textId="77777777" w:rsidR="008E32F1" w:rsidRPr="00C6449B" w:rsidRDefault="008E32F1" w:rsidP="008E32F1">
            <w:pPr>
              <w:pStyle w:val="TAC"/>
              <w:rPr>
                <w:rFonts w:cs="Arial"/>
              </w:rPr>
            </w:pPr>
          </w:p>
        </w:tc>
        <w:tc>
          <w:tcPr>
            <w:tcW w:w="1012" w:type="dxa"/>
            <w:vMerge w:val="restart"/>
          </w:tcPr>
          <w:p w14:paraId="7391336A" w14:textId="77777777" w:rsidR="008E32F1" w:rsidRPr="00C6449B" w:rsidRDefault="008E32F1" w:rsidP="008E32F1">
            <w:pPr>
              <w:pStyle w:val="TAC"/>
              <w:rPr>
                <w:rFonts w:cs="Arial"/>
              </w:rPr>
            </w:pPr>
            <w:r w:rsidRPr="00C6449B">
              <w:rPr>
                <w:rFonts w:cs="Arial"/>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18E85EE3" w14:textId="4DFF168B" w:rsidR="008E32F1" w:rsidRPr="00C6449B" w:rsidRDefault="008E32F1" w:rsidP="008E32F1">
            <w:pPr>
              <w:pStyle w:val="TAC"/>
              <w:rPr>
                <w:rFonts w:cs="Arial"/>
              </w:rPr>
            </w:pPr>
            <w:r w:rsidRPr="00C6449B">
              <w:rPr>
                <w:rFonts w:cs="Arial"/>
              </w:rPr>
              <w:t>-7.0</w:t>
            </w:r>
          </w:p>
        </w:tc>
        <w:tc>
          <w:tcPr>
            <w:tcW w:w="974" w:type="dxa"/>
            <w:shd w:val="clear" w:color="auto" w:fill="auto"/>
          </w:tcPr>
          <w:p w14:paraId="258CF41F" w14:textId="703D3616" w:rsidR="008E32F1" w:rsidRPr="00C6449B" w:rsidRDefault="008E32F1" w:rsidP="008E32F1">
            <w:pPr>
              <w:pStyle w:val="TAC"/>
              <w:rPr>
                <w:rFonts w:cs="Arial"/>
              </w:rPr>
            </w:pPr>
            <w:r w:rsidRPr="00C6449B">
              <w:rPr>
                <w:rFonts w:cs="Arial"/>
              </w:rPr>
              <w:t>-6.7</w:t>
            </w:r>
          </w:p>
        </w:tc>
        <w:tc>
          <w:tcPr>
            <w:tcW w:w="845" w:type="dxa"/>
            <w:shd w:val="clear" w:color="auto" w:fill="auto"/>
          </w:tcPr>
          <w:p w14:paraId="2B7E11F2" w14:textId="7219413E" w:rsidR="008E32F1" w:rsidRPr="00C6449B" w:rsidRDefault="008E32F1" w:rsidP="008E32F1">
            <w:pPr>
              <w:pStyle w:val="TAC"/>
              <w:rPr>
                <w:rFonts w:cs="Arial"/>
              </w:rPr>
            </w:pPr>
            <w:r w:rsidRPr="00C6449B">
              <w:rPr>
                <w:rFonts w:cs="Arial"/>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rPr>
            </w:pPr>
          </w:p>
        </w:tc>
        <w:tc>
          <w:tcPr>
            <w:tcW w:w="1012" w:type="dxa"/>
            <w:vMerge/>
          </w:tcPr>
          <w:p w14:paraId="6E3A7CAC" w14:textId="77777777" w:rsidR="008E32F1" w:rsidRPr="00C6449B" w:rsidRDefault="008E32F1" w:rsidP="008E32F1">
            <w:pPr>
              <w:pStyle w:val="TAC"/>
              <w:rPr>
                <w:rFonts w:cs="Arial"/>
              </w:rPr>
            </w:pPr>
          </w:p>
        </w:tc>
        <w:tc>
          <w:tcPr>
            <w:tcW w:w="1012" w:type="dxa"/>
            <w:vMerge/>
          </w:tcPr>
          <w:p w14:paraId="54CDC56C" w14:textId="77777777" w:rsidR="008E32F1" w:rsidRPr="00C6449B" w:rsidRDefault="008E32F1" w:rsidP="008E32F1">
            <w:pPr>
              <w:pStyle w:val="TAC"/>
              <w:rPr>
                <w:rFonts w:cs="Arial"/>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rPr>
            </w:pPr>
            <w:r w:rsidRPr="00C6449B">
              <w:rPr>
                <w:rFonts w:cs="Arial"/>
              </w:rPr>
              <w:t>Additional DM-RS</w:t>
            </w:r>
          </w:p>
        </w:tc>
        <w:tc>
          <w:tcPr>
            <w:tcW w:w="980" w:type="dxa"/>
            <w:shd w:val="clear" w:color="auto" w:fill="auto"/>
          </w:tcPr>
          <w:p w14:paraId="4B8B9838" w14:textId="781D7E33" w:rsidR="008E32F1" w:rsidRPr="00C6449B" w:rsidRDefault="008E32F1" w:rsidP="008E32F1">
            <w:pPr>
              <w:pStyle w:val="TAC"/>
              <w:rPr>
                <w:rFonts w:cs="Arial"/>
              </w:rPr>
            </w:pPr>
            <w:r w:rsidRPr="00C6449B">
              <w:rPr>
                <w:rFonts w:cs="Arial"/>
              </w:rPr>
              <w:t>-7.7</w:t>
            </w:r>
          </w:p>
        </w:tc>
        <w:tc>
          <w:tcPr>
            <w:tcW w:w="974" w:type="dxa"/>
            <w:shd w:val="clear" w:color="auto" w:fill="auto"/>
          </w:tcPr>
          <w:p w14:paraId="455B8205" w14:textId="153D6700" w:rsidR="008E32F1" w:rsidRPr="00C6449B" w:rsidRDefault="008E32F1" w:rsidP="008E32F1">
            <w:pPr>
              <w:pStyle w:val="TAC"/>
              <w:rPr>
                <w:rFonts w:cs="Arial"/>
              </w:rPr>
            </w:pPr>
            <w:r w:rsidRPr="00C6449B">
              <w:rPr>
                <w:rFonts w:cs="Arial"/>
              </w:rPr>
              <w:t>-7.5</w:t>
            </w:r>
          </w:p>
        </w:tc>
        <w:tc>
          <w:tcPr>
            <w:tcW w:w="845" w:type="dxa"/>
            <w:shd w:val="clear" w:color="auto" w:fill="auto"/>
          </w:tcPr>
          <w:p w14:paraId="6297E650" w14:textId="308B7215" w:rsidR="008E32F1" w:rsidRPr="00C6449B" w:rsidRDefault="008E32F1" w:rsidP="008E32F1">
            <w:pPr>
              <w:pStyle w:val="TAC"/>
              <w:rPr>
                <w:rFonts w:cs="Arial"/>
              </w:rPr>
            </w:pPr>
            <w:r w:rsidRPr="00C6449B">
              <w:rPr>
                <w:rFonts w:cs="Arial"/>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rPr>
            </w:pPr>
            <w:r w:rsidRPr="00C6449B">
              <w:rPr>
                <w:rFonts w:cs="Arial"/>
              </w:rPr>
              <w:t>2</w:t>
            </w:r>
          </w:p>
        </w:tc>
        <w:tc>
          <w:tcPr>
            <w:tcW w:w="1012" w:type="dxa"/>
            <w:vMerge w:val="restart"/>
          </w:tcPr>
          <w:p w14:paraId="6931A085" w14:textId="77777777" w:rsidR="008E32F1" w:rsidRPr="00C6449B" w:rsidRDefault="008E32F1" w:rsidP="008E32F1">
            <w:pPr>
              <w:pStyle w:val="TAC"/>
              <w:rPr>
                <w:rFonts w:cs="Arial"/>
              </w:rPr>
            </w:pPr>
            <w:r w:rsidRPr="00C6449B">
              <w:rPr>
                <w:rFonts w:cs="Arial"/>
              </w:rPr>
              <w:t>1</w:t>
            </w:r>
          </w:p>
        </w:tc>
        <w:tc>
          <w:tcPr>
            <w:tcW w:w="1012" w:type="dxa"/>
          </w:tcPr>
          <w:p w14:paraId="2FE7ED7A" w14:textId="77777777" w:rsidR="008E32F1" w:rsidRPr="00C6449B" w:rsidRDefault="008E32F1" w:rsidP="008E32F1">
            <w:pPr>
              <w:pStyle w:val="TAC"/>
              <w:rPr>
                <w:rFonts w:cs="Arial"/>
              </w:rPr>
            </w:pPr>
            <w:r w:rsidRPr="00C6449B">
              <w:rPr>
                <w:rFonts w:cs="Arial"/>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3AACAA8E" w14:textId="6D9A3BD5" w:rsidR="008E32F1" w:rsidRPr="00C6449B" w:rsidRDefault="008E32F1" w:rsidP="008E32F1">
            <w:pPr>
              <w:pStyle w:val="TAC"/>
              <w:rPr>
                <w:rFonts w:cs="Arial"/>
              </w:rPr>
            </w:pPr>
            <w:r w:rsidRPr="00C6449B">
              <w:rPr>
                <w:rFonts w:cs="Arial"/>
              </w:rPr>
              <w:t>1.4</w:t>
            </w:r>
          </w:p>
        </w:tc>
        <w:tc>
          <w:tcPr>
            <w:tcW w:w="974" w:type="dxa"/>
            <w:shd w:val="clear" w:color="auto" w:fill="auto"/>
          </w:tcPr>
          <w:p w14:paraId="0D17D066" w14:textId="15A1DC04" w:rsidR="008E32F1" w:rsidRPr="00C6449B" w:rsidRDefault="008E32F1" w:rsidP="008E32F1">
            <w:pPr>
              <w:pStyle w:val="TAC"/>
              <w:rPr>
                <w:rFonts w:cs="Arial"/>
              </w:rPr>
            </w:pPr>
            <w:r w:rsidRPr="00C6449B">
              <w:rPr>
                <w:rFonts w:cs="Arial"/>
              </w:rPr>
              <w:t>2.2</w:t>
            </w:r>
          </w:p>
        </w:tc>
        <w:tc>
          <w:tcPr>
            <w:tcW w:w="845" w:type="dxa"/>
            <w:shd w:val="clear" w:color="auto" w:fill="auto"/>
          </w:tcPr>
          <w:p w14:paraId="65A27F1E" w14:textId="0B4CCBEA" w:rsidR="008E32F1" w:rsidRPr="00C6449B" w:rsidRDefault="008E32F1" w:rsidP="008E32F1">
            <w:pPr>
              <w:pStyle w:val="TAC"/>
              <w:rPr>
                <w:rFonts w:cs="Arial"/>
              </w:rPr>
            </w:pPr>
            <w:r w:rsidRPr="00C6449B">
              <w:rPr>
                <w:rFonts w:cs="Arial"/>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rPr>
            </w:pPr>
          </w:p>
        </w:tc>
        <w:tc>
          <w:tcPr>
            <w:tcW w:w="1012" w:type="dxa"/>
            <w:vMerge/>
          </w:tcPr>
          <w:p w14:paraId="35E025F6" w14:textId="77777777" w:rsidR="008E32F1" w:rsidRPr="00C6449B" w:rsidRDefault="008E32F1" w:rsidP="008E32F1">
            <w:pPr>
              <w:pStyle w:val="TAC"/>
              <w:rPr>
                <w:rFonts w:cs="Arial"/>
              </w:rPr>
            </w:pPr>
          </w:p>
        </w:tc>
        <w:tc>
          <w:tcPr>
            <w:tcW w:w="1012" w:type="dxa"/>
          </w:tcPr>
          <w:p w14:paraId="731D2AAD" w14:textId="77777777" w:rsidR="008E32F1" w:rsidRPr="00C6449B" w:rsidRDefault="008E32F1" w:rsidP="008E32F1">
            <w:pPr>
              <w:pStyle w:val="TAC"/>
              <w:rPr>
                <w:rFonts w:cs="Arial"/>
              </w:rPr>
            </w:pPr>
            <w:r w:rsidRPr="00C6449B">
              <w:rPr>
                <w:rFonts w:cs="Arial"/>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3871A22F" w14:textId="1C14972F" w:rsidR="008E32F1" w:rsidRPr="00C6449B" w:rsidRDefault="008E32F1" w:rsidP="008E32F1">
            <w:pPr>
              <w:pStyle w:val="TAC"/>
              <w:rPr>
                <w:rFonts w:cs="Arial"/>
              </w:rPr>
            </w:pPr>
            <w:r w:rsidRPr="00C6449B">
              <w:rPr>
                <w:rFonts w:cs="Arial"/>
              </w:rPr>
              <w:t>-3.1</w:t>
            </w:r>
          </w:p>
        </w:tc>
        <w:tc>
          <w:tcPr>
            <w:tcW w:w="974" w:type="dxa"/>
            <w:shd w:val="clear" w:color="auto" w:fill="auto"/>
          </w:tcPr>
          <w:p w14:paraId="7A67C9ED" w14:textId="48050972" w:rsidR="008E32F1" w:rsidRPr="00C6449B" w:rsidRDefault="008E32F1" w:rsidP="008E32F1">
            <w:pPr>
              <w:pStyle w:val="TAC"/>
              <w:rPr>
                <w:rFonts w:cs="Arial"/>
              </w:rPr>
            </w:pPr>
            <w:r w:rsidRPr="00C6449B">
              <w:rPr>
                <w:rFonts w:cs="Arial"/>
              </w:rPr>
              <w:t>-2.5</w:t>
            </w:r>
          </w:p>
        </w:tc>
        <w:tc>
          <w:tcPr>
            <w:tcW w:w="845" w:type="dxa"/>
            <w:shd w:val="clear" w:color="auto" w:fill="auto"/>
          </w:tcPr>
          <w:p w14:paraId="7ABA75AA" w14:textId="62A1A0EB" w:rsidR="008E32F1" w:rsidRPr="00C6449B" w:rsidRDefault="008E32F1" w:rsidP="008E32F1">
            <w:pPr>
              <w:pStyle w:val="TAC"/>
              <w:rPr>
                <w:rFonts w:cs="Arial"/>
              </w:rPr>
            </w:pPr>
            <w:r w:rsidRPr="00C6449B">
              <w:rPr>
                <w:rFonts w:cs="Arial"/>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rPr>
            </w:pPr>
          </w:p>
        </w:tc>
        <w:tc>
          <w:tcPr>
            <w:tcW w:w="1012" w:type="dxa"/>
            <w:vMerge/>
          </w:tcPr>
          <w:p w14:paraId="4BBC46BD" w14:textId="77777777" w:rsidR="008E32F1" w:rsidRPr="00C6449B" w:rsidRDefault="008E32F1" w:rsidP="008E32F1">
            <w:pPr>
              <w:pStyle w:val="TAC"/>
              <w:rPr>
                <w:rFonts w:cs="Arial"/>
              </w:rPr>
            </w:pPr>
          </w:p>
        </w:tc>
        <w:tc>
          <w:tcPr>
            <w:tcW w:w="1012" w:type="dxa"/>
          </w:tcPr>
          <w:p w14:paraId="10F2B0FB" w14:textId="77777777" w:rsidR="008E32F1" w:rsidRPr="00C6449B" w:rsidRDefault="008E32F1" w:rsidP="008E32F1">
            <w:pPr>
              <w:pStyle w:val="TAC"/>
              <w:rPr>
                <w:rFonts w:cs="Arial"/>
              </w:rPr>
            </w:pPr>
            <w:r w:rsidRPr="00C6449B">
              <w:rPr>
                <w:rFonts w:cs="Arial"/>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rPr>
            </w:pPr>
            <w:r w:rsidRPr="00C6449B">
              <w:rPr>
                <w:rFonts w:cs="Arial"/>
              </w:rPr>
              <w:t>No additional DM-RS</w:t>
            </w:r>
          </w:p>
        </w:tc>
        <w:tc>
          <w:tcPr>
            <w:tcW w:w="980" w:type="dxa"/>
            <w:shd w:val="clear" w:color="auto" w:fill="auto"/>
          </w:tcPr>
          <w:p w14:paraId="670A53E5" w14:textId="465085AA" w:rsidR="008E32F1" w:rsidRPr="00C6449B" w:rsidRDefault="008E32F1" w:rsidP="008E32F1">
            <w:pPr>
              <w:pStyle w:val="TAC"/>
              <w:rPr>
                <w:rFonts w:cs="Arial"/>
              </w:rPr>
            </w:pPr>
            <w:r w:rsidRPr="00C6449B">
              <w:rPr>
                <w:rFonts w:cs="Arial"/>
              </w:rPr>
              <w:t>-6.5</w:t>
            </w:r>
          </w:p>
        </w:tc>
        <w:tc>
          <w:tcPr>
            <w:tcW w:w="974" w:type="dxa"/>
            <w:shd w:val="clear" w:color="auto" w:fill="auto"/>
          </w:tcPr>
          <w:p w14:paraId="12416571" w14:textId="0880EDA4" w:rsidR="008E32F1" w:rsidRPr="00C6449B" w:rsidRDefault="008E32F1" w:rsidP="008E32F1">
            <w:pPr>
              <w:pStyle w:val="TAC"/>
              <w:rPr>
                <w:rFonts w:cs="Arial"/>
              </w:rPr>
            </w:pPr>
            <w:r w:rsidRPr="00C6449B">
              <w:rPr>
                <w:rFonts w:cs="Arial"/>
              </w:rPr>
              <w:t>-6.0</w:t>
            </w:r>
          </w:p>
        </w:tc>
        <w:tc>
          <w:tcPr>
            <w:tcW w:w="845" w:type="dxa"/>
            <w:shd w:val="clear" w:color="auto" w:fill="auto"/>
          </w:tcPr>
          <w:p w14:paraId="71DD4D14" w14:textId="2EC7113A" w:rsidR="008E32F1" w:rsidRPr="00C6449B" w:rsidRDefault="008E32F1" w:rsidP="008E32F1">
            <w:pPr>
              <w:pStyle w:val="TAC"/>
              <w:rPr>
                <w:rFonts w:cs="Arial"/>
              </w:rPr>
            </w:pPr>
            <w:r w:rsidRPr="00C6449B">
              <w:rPr>
                <w:rFonts w:cs="Arial"/>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t>Table 8.3.5.2-2: Minimum requirements for PUCCH format 3 with 30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E785325"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rPr>
            </w:pPr>
            <w:r w:rsidRPr="00C6449B">
              <w:rPr>
                <w:rFonts w:cs="Arial"/>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rPr>
            </w:pPr>
            <w:r w:rsidRPr="00C6449B">
              <w:rPr>
                <w:rFonts w:cs="Arial"/>
              </w:rPr>
              <w:t>1</w:t>
            </w:r>
          </w:p>
        </w:tc>
        <w:tc>
          <w:tcPr>
            <w:tcW w:w="1080" w:type="dxa"/>
            <w:vMerge w:val="restart"/>
          </w:tcPr>
          <w:p w14:paraId="33913D8B" w14:textId="77777777" w:rsidR="00771F5E" w:rsidRPr="00C6449B" w:rsidRDefault="00771F5E" w:rsidP="00771F5E">
            <w:pPr>
              <w:pStyle w:val="TAC"/>
              <w:rPr>
                <w:rFonts w:cs="Arial"/>
              </w:rPr>
            </w:pPr>
            <w:r w:rsidRPr="00C6449B">
              <w:rPr>
                <w:rFonts w:cs="Arial"/>
              </w:rPr>
              <w:t>1</w:t>
            </w:r>
          </w:p>
        </w:tc>
        <w:tc>
          <w:tcPr>
            <w:tcW w:w="990" w:type="dxa"/>
            <w:vMerge w:val="restart"/>
          </w:tcPr>
          <w:p w14:paraId="65F2CBCB" w14:textId="77777777" w:rsidR="00771F5E" w:rsidRPr="00C6449B" w:rsidRDefault="00771F5E" w:rsidP="00771F5E">
            <w:pPr>
              <w:pStyle w:val="TAC"/>
              <w:rPr>
                <w:rFonts w:cs="Arial"/>
              </w:rPr>
            </w:pPr>
            <w:r w:rsidRPr="00C6449B">
              <w:rPr>
                <w:rFonts w:cs="Arial"/>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39382716" w14:textId="01A961BD" w:rsidR="00771F5E" w:rsidRPr="00C6449B" w:rsidRDefault="00771F5E" w:rsidP="00771F5E">
            <w:pPr>
              <w:pStyle w:val="TAC"/>
              <w:rPr>
                <w:rFonts w:cs="Arial"/>
              </w:rPr>
            </w:pPr>
            <w:r w:rsidRPr="00C6449B">
              <w:rPr>
                <w:rFonts w:cs="Arial"/>
              </w:rPr>
              <w:t>0.9</w:t>
            </w:r>
          </w:p>
        </w:tc>
        <w:tc>
          <w:tcPr>
            <w:tcW w:w="810" w:type="dxa"/>
            <w:shd w:val="clear" w:color="auto" w:fill="auto"/>
          </w:tcPr>
          <w:p w14:paraId="3A403808" w14:textId="4ABF18A5" w:rsidR="00771F5E" w:rsidRPr="00C6449B" w:rsidRDefault="00771F5E" w:rsidP="00771F5E">
            <w:pPr>
              <w:pStyle w:val="TAC"/>
              <w:rPr>
                <w:rFonts w:cs="Arial"/>
              </w:rPr>
            </w:pPr>
            <w:r w:rsidRPr="00C6449B">
              <w:rPr>
                <w:rFonts w:cs="Arial"/>
              </w:rPr>
              <w:t>0.6</w:t>
            </w:r>
          </w:p>
        </w:tc>
        <w:tc>
          <w:tcPr>
            <w:tcW w:w="900" w:type="dxa"/>
            <w:shd w:val="clear" w:color="auto" w:fill="auto"/>
          </w:tcPr>
          <w:p w14:paraId="4CB257DB" w14:textId="38A1669D" w:rsidR="00771F5E" w:rsidRPr="00C6449B" w:rsidRDefault="00771F5E" w:rsidP="00771F5E">
            <w:pPr>
              <w:pStyle w:val="TAC"/>
              <w:rPr>
                <w:rFonts w:cs="Arial"/>
              </w:rPr>
            </w:pPr>
            <w:r w:rsidRPr="00C6449B">
              <w:rPr>
                <w:rFonts w:cs="Arial"/>
              </w:rPr>
              <w:t>0.6</w:t>
            </w:r>
          </w:p>
        </w:tc>
        <w:tc>
          <w:tcPr>
            <w:tcW w:w="720" w:type="dxa"/>
          </w:tcPr>
          <w:p w14:paraId="70E15B4D" w14:textId="15228AC4" w:rsidR="00771F5E" w:rsidRPr="00C6449B" w:rsidRDefault="00771F5E" w:rsidP="00771F5E">
            <w:pPr>
              <w:pStyle w:val="TAC"/>
              <w:rPr>
                <w:rFonts w:cs="Arial"/>
              </w:rPr>
            </w:pPr>
            <w:r w:rsidRPr="00C6449B">
              <w:rPr>
                <w:rFonts w:cs="Arial"/>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rPr>
            </w:pPr>
          </w:p>
        </w:tc>
        <w:tc>
          <w:tcPr>
            <w:tcW w:w="1080" w:type="dxa"/>
            <w:vMerge/>
          </w:tcPr>
          <w:p w14:paraId="6FD39408" w14:textId="77777777" w:rsidR="00771F5E" w:rsidRPr="00C6449B" w:rsidRDefault="00771F5E" w:rsidP="00771F5E">
            <w:pPr>
              <w:pStyle w:val="TAC"/>
              <w:rPr>
                <w:rFonts w:cs="Arial"/>
              </w:rPr>
            </w:pPr>
          </w:p>
        </w:tc>
        <w:tc>
          <w:tcPr>
            <w:tcW w:w="990" w:type="dxa"/>
            <w:vMerge/>
          </w:tcPr>
          <w:p w14:paraId="22E2F3D0" w14:textId="77777777" w:rsidR="00771F5E" w:rsidRPr="00C6449B" w:rsidRDefault="00771F5E" w:rsidP="00771F5E">
            <w:pPr>
              <w:pStyle w:val="TAC"/>
              <w:rPr>
                <w:rFonts w:cs="Arial"/>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5E395C44" w14:textId="4A297A32" w:rsidR="00771F5E" w:rsidRPr="00C6449B" w:rsidRDefault="00771F5E" w:rsidP="00771F5E">
            <w:pPr>
              <w:pStyle w:val="TAC"/>
              <w:rPr>
                <w:rFonts w:cs="Arial"/>
              </w:rPr>
            </w:pPr>
            <w:r w:rsidRPr="00C6449B">
              <w:rPr>
                <w:rFonts w:cs="Arial"/>
              </w:rPr>
              <w:t>0.5</w:t>
            </w:r>
          </w:p>
        </w:tc>
        <w:tc>
          <w:tcPr>
            <w:tcW w:w="810" w:type="dxa"/>
            <w:shd w:val="clear" w:color="auto" w:fill="auto"/>
          </w:tcPr>
          <w:p w14:paraId="59957531" w14:textId="57574C32" w:rsidR="00771F5E" w:rsidRPr="00C6449B" w:rsidRDefault="00771F5E" w:rsidP="00771F5E">
            <w:pPr>
              <w:pStyle w:val="TAC"/>
              <w:rPr>
                <w:rFonts w:cs="Arial"/>
              </w:rPr>
            </w:pPr>
            <w:r w:rsidRPr="00C6449B">
              <w:rPr>
                <w:rFonts w:cs="Arial"/>
              </w:rPr>
              <w:t>0.3</w:t>
            </w:r>
          </w:p>
        </w:tc>
        <w:tc>
          <w:tcPr>
            <w:tcW w:w="900" w:type="dxa"/>
            <w:shd w:val="clear" w:color="auto" w:fill="auto"/>
          </w:tcPr>
          <w:p w14:paraId="55BDC67F" w14:textId="33FEDB51" w:rsidR="00771F5E" w:rsidRPr="00C6449B" w:rsidRDefault="00771F5E" w:rsidP="00771F5E">
            <w:pPr>
              <w:pStyle w:val="TAC"/>
              <w:rPr>
                <w:rFonts w:cs="Arial"/>
              </w:rPr>
            </w:pPr>
            <w:r w:rsidRPr="00C6449B">
              <w:rPr>
                <w:rFonts w:cs="Arial"/>
              </w:rPr>
              <w:t>0.0</w:t>
            </w:r>
          </w:p>
        </w:tc>
        <w:tc>
          <w:tcPr>
            <w:tcW w:w="720" w:type="dxa"/>
          </w:tcPr>
          <w:p w14:paraId="6C74CCFA" w14:textId="076B0AEC" w:rsidR="00771F5E" w:rsidRPr="00C6449B" w:rsidRDefault="00771F5E" w:rsidP="00771F5E">
            <w:pPr>
              <w:pStyle w:val="TAC"/>
              <w:rPr>
                <w:rFonts w:cs="Arial"/>
              </w:rPr>
            </w:pPr>
            <w:r w:rsidRPr="00C6449B">
              <w:rPr>
                <w:rFonts w:cs="Arial"/>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rPr>
            </w:pPr>
          </w:p>
        </w:tc>
        <w:tc>
          <w:tcPr>
            <w:tcW w:w="1080" w:type="dxa"/>
            <w:vMerge/>
          </w:tcPr>
          <w:p w14:paraId="5617D31D" w14:textId="77777777" w:rsidR="00771F5E" w:rsidRPr="00C6449B" w:rsidRDefault="00771F5E" w:rsidP="00771F5E">
            <w:pPr>
              <w:pStyle w:val="TAC"/>
              <w:rPr>
                <w:rFonts w:cs="Arial"/>
              </w:rPr>
            </w:pPr>
          </w:p>
        </w:tc>
        <w:tc>
          <w:tcPr>
            <w:tcW w:w="990" w:type="dxa"/>
            <w:vMerge w:val="restart"/>
          </w:tcPr>
          <w:p w14:paraId="6B0ADCD2" w14:textId="77777777" w:rsidR="00771F5E" w:rsidRPr="00C6449B" w:rsidRDefault="00771F5E" w:rsidP="00771F5E">
            <w:pPr>
              <w:pStyle w:val="TAC"/>
              <w:rPr>
                <w:rFonts w:cs="Arial"/>
              </w:rPr>
            </w:pPr>
            <w:r w:rsidRPr="00C6449B">
              <w:rPr>
                <w:rFonts w:cs="Arial"/>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6E8C190B" w14:textId="6FD6B542" w:rsidR="00771F5E" w:rsidRPr="00C6449B" w:rsidRDefault="00771F5E" w:rsidP="00771F5E">
            <w:pPr>
              <w:pStyle w:val="TAC"/>
              <w:rPr>
                <w:rFonts w:cs="Arial"/>
              </w:rPr>
            </w:pPr>
            <w:r w:rsidRPr="00C6449B">
              <w:rPr>
                <w:rFonts w:cs="Arial"/>
              </w:rPr>
              <w:t>-3.1</w:t>
            </w:r>
          </w:p>
        </w:tc>
        <w:tc>
          <w:tcPr>
            <w:tcW w:w="810" w:type="dxa"/>
            <w:shd w:val="clear" w:color="auto" w:fill="auto"/>
          </w:tcPr>
          <w:p w14:paraId="0FA9B894" w14:textId="33C8662F" w:rsidR="00771F5E" w:rsidRPr="00C6449B" w:rsidRDefault="00771F5E" w:rsidP="00771F5E">
            <w:pPr>
              <w:pStyle w:val="TAC"/>
              <w:rPr>
                <w:rFonts w:cs="Arial"/>
              </w:rPr>
            </w:pPr>
            <w:r w:rsidRPr="00C6449B">
              <w:rPr>
                <w:rFonts w:cs="Arial"/>
              </w:rPr>
              <w:t>-3.4</w:t>
            </w:r>
          </w:p>
        </w:tc>
        <w:tc>
          <w:tcPr>
            <w:tcW w:w="900" w:type="dxa"/>
            <w:shd w:val="clear" w:color="auto" w:fill="auto"/>
          </w:tcPr>
          <w:p w14:paraId="7D1AC9B9" w14:textId="19D0F93A" w:rsidR="00771F5E" w:rsidRPr="00C6449B" w:rsidRDefault="00771F5E" w:rsidP="00771F5E">
            <w:pPr>
              <w:pStyle w:val="TAC"/>
              <w:rPr>
                <w:rFonts w:cs="Arial"/>
              </w:rPr>
            </w:pPr>
            <w:r w:rsidRPr="00C6449B">
              <w:rPr>
                <w:rFonts w:cs="Arial"/>
              </w:rPr>
              <w:t>-3.2</w:t>
            </w:r>
          </w:p>
        </w:tc>
        <w:tc>
          <w:tcPr>
            <w:tcW w:w="720" w:type="dxa"/>
          </w:tcPr>
          <w:p w14:paraId="07B9B4BF" w14:textId="75006680" w:rsidR="00771F5E" w:rsidRPr="00C6449B" w:rsidRDefault="00771F5E" w:rsidP="00771F5E">
            <w:pPr>
              <w:pStyle w:val="TAC"/>
              <w:rPr>
                <w:rFonts w:cs="Arial"/>
              </w:rPr>
            </w:pPr>
            <w:r w:rsidRPr="00C6449B">
              <w:rPr>
                <w:rFonts w:cs="Arial"/>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rPr>
            </w:pPr>
          </w:p>
        </w:tc>
        <w:tc>
          <w:tcPr>
            <w:tcW w:w="1080" w:type="dxa"/>
            <w:vMerge/>
          </w:tcPr>
          <w:p w14:paraId="2933656D" w14:textId="77777777" w:rsidR="00771F5E" w:rsidRPr="00C6449B" w:rsidRDefault="00771F5E" w:rsidP="00771F5E">
            <w:pPr>
              <w:pStyle w:val="TAC"/>
              <w:rPr>
                <w:rFonts w:cs="Arial"/>
              </w:rPr>
            </w:pPr>
          </w:p>
        </w:tc>
        <w:tc>
          <w:tcPr>
            <w:tcW w:w="990" w:type="dxa"/>
            <w:vMerge/>
          </w:tcPr>
          <w:p w14:paraId="33C6DAF8" w14:textId="77777777" w:rsidR="00771F5E" w:rsidRPr="00C6449B" w:rsidRDefault="00771F5E" w:rsidP="00771F5E">
            <w:pPr>
              <w:pStyle w:val="TAC"/>
              <w:rPr>
                <w:rFonts w:cs="Arial"/>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4C213033" w14:textId="7CA16140" w:rsidR="00771F5E" w:rsidRPr="00C6449B" w:rsidRDefault="00771F5E" w:rsidP="00771F5E">
            <w:pPr>
              <w:pStyle w:val="TAC"/>
              <w:rPr>
                <w:rFonts w:cs="Arial"/>
              </w:rPr>
            </w:pPr>
            <w:r w:rsidRPr="00C6449B">
              <w:rPr>
                <w:rFonts w:cs="Arial"/>
              </w:rPr>
              <w:t>-3.7</w:t>
            </w:r>
          </w:p>
        </w:tc>
        <w:tc>
          <w:tcPr>
            <w:tcW w:w="810" w:type="dxa"/>
            <w:shd w:val="clear" w:color="auto" w:fill="auto"/>
          </w:tcPr>
          <w:p w14:paraId="3042FF84" w14:textId="27B97E60" w:rsidR="00771F5E" w:rsidRPr="00C6449B" w:rsidRDefault="00771F5E" w:rsidP="00771F5E">
            <w:pPr>
              <w:pStyle w:val="TAC"/>
              <w:rPr>
                <w:rFonts w:cs="Arial"/>
              </w:rPr>
            </w:pPr>
            <w:r w:rsidRPr="00C6449B">
              <w:rPr>
                <w:rFonts w:cs="Arial"/>
              </w:rPr>
              <w:t>-4.1</w:t>
            </w:r>
          </w:p>
        </w:tc>
        <w:tc>
          <w:tcPr>
            <w:tcW w:w="900" w:type="dxa"/>
            <w:shd w:val="clear" w:color="auto" w:fill="auto"/>
          </w:tcPr>
          <w:p w14:paraId="15514432" w14:textId="1F57C96E" w:rsidR="00771F5E" w:rsidRPr="00C6449B" w:rsidRDefault="00771F5E" w:rsidP="00771F5E">
            <w:pPr>
              <w:pStyle w:val="TAC"/>
              <w:rPr>
                <w:rFonts w:cs="Arial"/>
              </w:rPr>
            </w:pPr>
            <w:r w:rsidRPr="00C6449B">
              <w:rPr>
                <w:rFonts w:cs="Arial"/>
              </w:rPr>
              <w:t>-4.0</w:t>
            </w:r>
          </w:p>
        </w:tc>
        <w:tc>
          <w:tcPr>
            <w:tcW w:w="720" w:type="dxa"/>
          </w:tcPr>
          <w:p w14:paraId="69B1F273" w14:textId="2B87E3EC" w:rsidR="00771F5E" w:rsidRPr="00C6449B" w:rsidRDefault="00771F5E" w:rsidP="00771F5E">
            <w:pPr>
              <w:pStyle w:val="TAC"/>
              <w:rPr>
                <w:rFonts w:cs="Arial"/>
              </w:rPr>
            </w:pPr>
            <w:r w:rsidRPr="00C6449B">
              <w:rPr>
                <w:rFonts w:cs="Arial"/>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rPr>
            </w:pPr>
          </w:p>
        </w:tc>
        <w:tc>
          <w:tcPr>
            <w:tcW w:w="1080" w:type="dxa"/>
            <w:vMerge/>
          </w:tcPr>
          <w:p w14:paraId="0C346A7B" w14:textId="77777777" w:rsidR="00771F5E" w:rsidRPr="00C6449B" w:rsidRDefault="00771F5E" w:rsidP="00771F5E">
            <w:pPr>
              <w:pStyle w:val="TAC"/>
              <w:rPr>
                <w:rFonts w:cs="Arial"/>
              </w:rPr>
            </w:pPr>
          </w:p>
        </w:tc>
        <w:tc>
          <w:tcPr>
            <w:tcW w:w="990" w:type="dxa"/>
            <w:vMerge w:val="restart"/>
          </w:tcPr>
          <w:p w14:paraId="51E5A1B0" w14:textId="77777777" w:rsidR="00771F5E" w:rsidRPr="00C6449B" w:rsidRDefault="00771F5E" w:rsidP="00771F5E">
            <w:pPr>
              <w:pStyle w:val="TAC"/>
              <w:rPr>
                <w:rFonts w:cs="Arial"/>
              </w:rPr>
            </w:pPr>
            <w:r w:rsidRPr="00C6449B">
              <w:rPr>
                <w:rFonts w:cs="Arial"/>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78C00FFE" w14:textId="7ED74911" w:rsidR="00771F5E" w:rsidRPr="00C6449B" w:rsidRDefault="00771F5E" w:rsidP="00771F5E">
            <w:pPr>
              <w:pStyle w:val="TAC"/>
              <w:rPr>
                <w:rFonts w:cs="Arial"/>
              </w:rPr>
            </w:pPr>
            <w:r w:rsidRPr="00C6449B">
              <w:rPr>
                <w:rFonts w:cs="Arial"/>
              </w:rPr>
              <w:t>-6.6</w:t>
            </w:r>
          </w:p>
        </w:tc>
        <w:tc>
          <w:tcPr>
            <w:tcW w:w="810" w:type="dxa"/>
            <w:shd w:val="clear" w:color="auto" w:fill="auto"/>
          </w:tcPr>
          <w:p w14:paraId="7B326B0C" w14:textId="3B0C83B7" w:rsidR="00771F5E" w:rsidRPr="00C6449B" w:rsidRDefault="00771F5E" w:rsidP="00771F5E">
            <w:pPr>
              <w:pStyle w:val="TAC"/>
              <w:rPr>
                <w:rFonts w:cs="Arial"/>
              </w:rPr>
            </w:pPr>
            <w:r w:rsidRPr="00C6449B">
              <w:rPr>
                <w:rFonts w:cs="Arial"/>
              </w:rPr>
              <w:t>-6.7</w:t>
            </w:r>
          </w:p>
        </w:tc>
        <w:tc>
          <w:tcPr>
            <w:tcW w:w="900" w:type="dxa"/>
            <w:shd w:val="clear" w:color="auto" w:fill="auto"/>
          </w:tcPr>
          <w:p w14:paraId="58419B3A" w14:textId="4A23FEE6" w:rsidR="00771F5E" w:rsidRPr="00C6449B" w:rsidRDefault="00771F5E" w:rsidP="00771F5E">
            <w:pPr>
              <w:pStyle w:val="TAC"/>
              <w:rPr>
                <w:rFonts w:cs="Arial"/>
              </w:rPr>
            </w:pPr>
            <w:r w:rsidRPr="00C6449B">
              <w:rPr>
                <w:rFonts w:cs="Arial"/>
              </w:rPr>
              <w:t>-6.8</w:t>
            </w:r>
          </w:p>
        </w:tc>
        <w:tc>
          <w:tcPr>
            <w:tcW w:w="720" w:type="dxa"/>
          </w:tcPr>
          <w:p w14:paraId="67ECE140" w14:textId="4E3A16EC" w:rsidR="00771F5E" w:rsidRPr="00C6449B" w:rsidRDefault="00771F5E" w:rsidP="00771F5E">
            <w:pPr>
              <w:pStyle w:val="TAC"/>
              <w:rPr>
                <w:rFonts w:cs="Arial"/>
              </w:rPr>
            </w:pPr>
            <w:r w:rsidRPr="00C6449B">
              <w:rPr>
                <w:rFonts w:cs="Arial"/>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rPr>
            </w:pPr>
          </w:p>
        </w:tc>
        <w:tc>
          <w:tcPr>
            <w:tcW w:w="1080" w:type="dxa"/>
            <w:vMerge/>
          </w:tcPr>
          <w:p w14:paraId="324D3906" w14:textId="77777777" w:rsidR="00771F5E" w:rsidRPr="00C6449B" w:rsidRDefault="00771F5E" w:rsidP="00771F5E">
            <w:pPr>
              <w:pStyle w:val="TAC"/>
              <w:rPr>
                <w:rFonts w:cs="Arial"/>
              </w:rPr>
            </w:pPr>
          </w:p>
        </w:tc>
        <w:tc>
          <w:tcPr>
            <w:tcW w:w="990" w:type="dxa"/>
            <w:vMerge/>
          </w:tcPr>
          <w:p w14:paraId="57916715" w14:textId="77777777" w:rsidR="00771F5E" w:rsidRPr="00C6449B" w:rsidRDefault="00771F5E" w:rsidP="00771F5E">
            <w:pPr>
              <w:pStyle w:val="TAC"/>
              <w:rPr>
                <w:rFonts w:cs="Arial"/>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rPr>
            </w:pPr>
            <w:r w:rsidRPr="00C6449B">
              <w:rPr>
                <w:rFonts w:cs="Arial"/>
              </w:rPr>
              <w:t>Additional DM-RS</w:t>
            </w:r>
          </w:p>
        </w:tc>
        <w:tc>
          <w:tcPr>
            <w:tcW w:w="810" w:type="dxa"/>
            <w:shd w:val="clear" w:color="auto" w:fill="auto"/>
          </w:tcPr>
          <w:p w14:paraId="6E6D6E88" w14:textId="59DB4EE5" w:rsidR="00771F5E" w:rsidRPr="00C6449B" w:rsidRDefault="00771F5E" w:rsidP="00771F5E">
            <w:pPr>
              <w:pStyle w:val="TAC"/>
              <w:rPr>
                <w:rFonts w:cs="Arial"/>
              </w:rPr>
            </w:pPr>
            <w:r w:rsidRPr="00C6449B">
              <w:rPr>
                <w:rFonts w:cs="Arial"/>
              </w:rPr>
              <w:t>-7.5</w:t>
            </w:r>
          </w:p>
        </w:tc>
        <w:tc>
          <w:tcPr>
            <w:tcW w:w="810" w:type="dxa"/>
            <w:shd w:val="clear" w:color="auto" w:fill="auto"/>
          </w:tcPr>
          <w:p w14:paraId="77364147" w14:textId="24F9AED4" w:rsidR="00771F5E" w:rsidRPr="00C6449B" w:rsidRDefault="00771F5E" w:rsidP="00771F5E">
            <w:pPr>
              <w:pStyle w:val="TAC"/>
              <w:rPr>
                <w:rFonts w:cs="Arial"/>
              </w:rPr>
            </w:pPr>
            <w:r w:rsidRPr="00C6449B">
              <w:rPr>
                <w:rFonts w:cs="Arial"/>
              </w:rPr>
              <w:t>-7.6</w:t>
            </w:r>
          </w:p>
        </w:tc>
        <w:tc>
          <w:tcPr>
            <w:tcW w:w="900" w:type="dxa"/>
            <w:shd w:val="clear" w:color="auto" w:fill="auto"/>
          </w:tcPr>
          <w:p w14:paraId="777333F4" w14:textId="45F56E28" w:rsidR="00771F5E" w:rsidRPr="00C6449B" w:rsidRDefault="00771F5E" w:rsidP="00771F5E">
            <w:pPr>
              <w:pStyle w:val="TAC"/>
              <w:rPr>
                <w:rFonts w:cs="Arial"/>
              </w:rPr>
            </w:pPr>
            <w:r w:rsidRPr="00C6449B">
              <w:rPr>
                <w:rFonts w:cs="Arial"/>
              </w:rPr>
              <w:t>-7.6</w:t>
            </w:r>
          </w:p>
        </w:tc>
        <w:tc>
          <w:tcPr>
            <w:tcW w:w="720" w:type="dxa"/>
          </w:tcPr>
          <w:p w14:paraId="199D1EE4" w14:textId="70C72ED8" w:rsidR="00771F5E" w:rsidRPr="00C6449B" w:rsidRDefault="00771F5E" w:rsidP="00771F5E">
            <w:pPr>
              <w:pStyle w:val="TAC"/>
              <w:rPr>
                <w:rFonts w:cs="Arial"/>
              </w:rPr>
            </w:pPr>
            <w:r w:rsidRPr="00C6449B">
              <w:rPr>
                <w:rFonts w:cs="Arial"/>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rPr>
            </w:pPr>
            <w:r w:rsidRPr="00C6449B">
              <w:rPr>
                <w:rFonts w:cs="Arial"/>
              </w:rPr>
              <w:t>2</w:t>
            </w:r>
          </w:p>
        </w:tc>
        <w:tc>
          <w:tcPr>
            <w:tcW w:w="1080" w:type="dxa"/>
            <w:vMerge w:val="restart"/>
          </w:tcPr>
          <w:p w14:paraId="7C334FC4" w14:textId="77777777" w:rsidR="00771F5E" w:rsidRPr="00C6449B" w:rsidRDefault="00771F5E" w:rsidP="00771F5E">
            <w:pPr>
              <w:pStyle w:val="TAC"/>
              <w:rPr>
                <w:rFonts w:cs="Arial"/>
              </w:rPr>
            </w:pPr>
            <w:r w:rsidRPr="00C6449B">
              <w:rPr>
                <w:rFonts w:cs="Arial"/>
              </w:rPr>
              <w:t>1</w:t>
            </w:r>
          </w:p>
        </w:tc>
        <w:tc>
          <w:tcPr>
            <w:tcW w:w="990" w:type="dxa"/>
          </w:tcPr>
          <w:p w14:paraId="57881301" w14:textId="77777777" w:rsidR="00771F5E" w:rsidRPr="00C6449B" w:rsidRDefault="00771F5E" w:rsidP="00771F5E">
            <w:pPr>
              <w:pStyle w:val="TAC"/>
              <w:rPr>
                <w:rFonts w:cs="Arial"/>
              </w:rPr>
            </w:pPr>
            <w:r w:rsidRPr="00C6449B">
              <w:rPr>
                <w:rFonts w:cs="Arial"/>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4F2638C2" w14:textId="1DB60CDC" w:rsidR="00771F5E" w:rsidRPr="00C6449B" w:rsidRDefault="00771F5E" w:rsidP="00771F5E">
            <w:pPr>
              <w:pStyle w:val="TAC"/>
              <w:rPr>
                <w:rFonts w:cs="Arial"/>
              </w:rPr>
            </w:pPr>
            <w:r w:rsidRPr="00C6449B">
              <w:rPr>
                <w:rFonts w:cs="Arial"/>
              </w:rPr>
              <w:t>1.8</w:t>
            </w:r>
          </w:p>
        </w:tc>
        <w:tc>
          <w:tcPr>
            <w:tcW w:w="810" w:type="dxa"/>
            <w:shd w:val="clear" w:color="auto" w:fill="auto"/>
          </w:tcPr>
          <w:p w14:paraId="085C4DE9" w14:textId="7419A09B" w:rsidR="00771F5E" w:rsidRPr="00C6449B" w:rsidRDefault="00771F5E" w:rsidP="00771F5E">
            <w:pPr>
              <w:pStyle w:val="TAC"/>
              <w:rPr>
                <w:rFonts w:cs="Arial"/>
              </w:rPr>
            </w:pPr>
            <w:r w:rsidRPr="00C6449B">
              <w:rPr>
                <w:rFonts w:cs="Arial"/>
              </w:rPr>
              <w:t>2.0</w:t>
            </w:r>
          </w:p>
        </w:tc>
        <w:tc>
          <w:tcPr>
            <w:tcW w:w="900" w:type="dxa"/>
            <w:shd w:val="clear" w:color="auto" w:fill="auto"/>
          </w:tcPr>
          <w:p w14:paraId="5825988B" w14:textId="4C0FDABB" w:rsidR="00771F5E" w:rsidRPr="00C6449B" w:rsidRDefault="00771F5E" w:rsidP="00771F5E">
            <w:pPr>
              <w:pStyle w:val="TAC"/>
              <w:rPr>
                <w:rFonts w:cs="Arial"/>
              </w:rPr>
            </w:pPr>
            <w:r w:rsidRPr="00C6449B">
              <w:rPr>
                <w:rFonts w:cs="Arial"/>
              </w:rPr>
              <w:t>2.0</w:t>
            </w:r>
          </w:p>
        </w:tc>
        <w:tc>
          <w:tcPr>
            <w:tcW w:w="720" w:type="dxa"/>
          </w:tcPr>
          <w:p w14:paraId="3559EF7A" w14:textId="1E9572AE" w:rsidR="00771F5E" w:rsidRPr="00C6449B" w:rsidRDefault="00771F5E" w:rsidP="00771F5E">
            <w:pPr>
              <w:pStyle w:val="TAC"/>
              <w:rPr>
                <w:rFonts w:cs="Arial"/>
              </w:rPr>
            </w:pPr>
            <w:r w:rsidRPr="00C6449B">
              <w:rPr>
                <w:rFonts w:cs="Arial"/>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rPr>
            </w:pPr>
          </w:p>
        </w:tc>
        <w:tc>
          <w:tcPr>
            <w:tcW w:w="1080" w:type="dxa"/>
            <w:vMerge/>
          </w:tcPr>
          <w:p w14:paraId="10222405" w14:textId="77777777" w:rsidR="00771F5E" w:rsidRPr="00C6449B" w:rsidRDefault="00771F5E" w:rsidP="00771F5E">
            <w:pPr>
              <w:pStyle w:val="TAC"/>
              <w:rPr>
                <w:rFonts w:cs="Arial"/>
              </w:rPr>
            </w:pPr>
          </w:p>
        </w:tc>
        <w:tc>
          <w:tcPr>
            <w:tcW w:w="990" w:type="dxa"/>
          </w:tcPr>
          <w:p w14:paraId="08CC97EE" w14:textId="77777777" w:rsidR="00771F5E" w:rsidRPr="00C6449B" w:rsidRDefault="00771F5E" w:rsidP="00771F5E">
            <w:pPr>
              <w:pStyle w:val="TAC"/>
              <w:rPr>
                <w:rFonts w:cs="Arial"/>
              </w:rPr>
            </w:pPr>
            <w:r w:rsidRPr="00C6449B">
              <w:rPr>
                <w:rFonts w:cs="Arial"/>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7018B3D8" w14:textId="20CB39FB" w:rsidR="00771F5E" w:rsidRPr="00C6449B" w:rsidRDefault="00771F5E" w:rsidP="00771F5E">
            <w:pPr>
              <w:pStyle w:val="TAC"/>
              <w:rPr>
                <w:rFonts w:cs="Arial"/>
              </w:rPr>
            </w:pPr>
            <w:r w:rsidRPr="00C6449B">
              <w:rPr>
                <w:rFonts w:cs="Arial"/>
              </w:rPr>
              <w:t>-2.9</w:t>
            </w:r>
          </w:p>
        </w:tc>
        <w:tc>
          <w:tcPr>
            <w:tcW w:w="810" w:type="dxa"/>
            <w:shd w:val="clear" w:color="auto" w:fill="auto"/>
          </w:tcPr>
          <w:p w14:paraId="7EB84EAA" w14:textId="47AF2B00" w:rsidR="00771F5E" w:rsidRPr="00C6449B" w:rsidRDefault="00771F5E" w:rsidP="00771F5E">
            <w:pPr>
              <w:pStyle w:val="TAC"/>
              <w:rPr>
                <w:rFonts w:cs="Arial"/>
              </w:rPr>
            </w:pPr>
            <w:r w:rsidRPr="00C6449B">
              <w:rPr>
                <w:rFonts w:cs="Arial"/>
              </w:rPr>
              <w:t>-3.0</w:t>
            </w:r>
          </w:p>
        </w:tc>
        <w:tc>
          <w:tcPr>
            <w:tcW w:w="900" w:type="dxa"/>
            <w:shd w:val="clear" w:color="auto" w:fill="auto"/>
          </w:tcPr>
          <w:p w14:paraId="7FAED0DB" w14:textId="0894B36D" w:rsidR="00771F5E" w:rsidRPr="00C6449B" w:rsidRDefault="00771F5E" w:rsidP="00771F5E">
            <w:pPr>
              <w:pStyle w:val="TAC"/>
              <w:rPr>
                <w:rFonts w:cs="Arial"/>
              </w:rPr>
            </w:pPr>
            <w:r w:rsidRPr="00C6449B">
              <w:rPr>
                <w:rFonts w:cs="Arial"/>
              </w:rPr>
              <w:t>-2.4</w:t>
            </w:r>
          </w:p>
        </w:tc>
        <w:tc>
          <w:tcPr>
            <w:tcW w:w="720" w:type="dxa"/>
          </w:tcPr>
          <w:p w14:paraId="708F608F" w14:textId="5638564E" w:rsidR="00771F5E" w:rsidRPr="00C6449B" w:rsidRDefault="00771F5E" w:rsidP="00771F5E">
            <w:pPr>
              <w:pStyle w:val="TAC"/>
              <w:rPr>
                <w:rFonts w:cs="Arial"/>
              </w:rPr>
            </w:pPr>
            <w:r w:rsidRPr="00C6449B">
              <w:rPr>
                <w:rFonts w:cs="Arial"/>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rPr>
            </w:pPr>
          </w:p>
        </w:tc>
        <w:tc>
          <w:tcPr>
            <w:tcW w:w="1080" w:type="dxa"/>
            <w:vMerge/>
          </w:tcPr>
          <w:p w14:paraId="7E97C2EC" w14:textId="77777777" w:rsidR="00771F5E" w:rsidRPr="00C6449B" w:rsidRDefault="00771F5E" w:rsidP="00771F5E">
            <w:pPr>
              <w:pStyle w:val="TAC"/>
              <w:rPr>
                <w:rFonts w:cs="Arial"/>
              </w:rPr>
            </w:pPr>
          </w:p>
        </w:tc>
        <w:tc>
          <w:tcPr>
            <w:tcW w:w="990" w:type="dxa"/>
          </w:tcPr>
          <w:p w14:paraId="1F1DD83D" w14:textId="77777777" w:rsidR="00771F5E" w:rsidRPr="00C6449B" w:rsidRDefault="00771F5E" w:rsidP="00771F5E">
            <w:pPr>
              <w:pStyle w:val="TAC"/>
              <w:rPr>
                <w:rFonts w:cs="Arial"/>
              </w:rPr>
            </w:pPr>
            <w:r w:rsidRPr="00C6449B">
              <w:rPr>
                <w:rFonts w:cs="Arial"/>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rPr>
            </w:pPr>
            <w:r w:rsidRPr="00C6449B">
              <w:rPr>
                <w:rFonts w:cs="Arial"/>
              </w:rPr>
              <w:t>No additional DM-RS</w:t>
            </w:r>
          </w:p>
        </w:tc>
        <w:tc>
          <w:tcPr>
            <w:tcW w:w="810" w:type="dxa"/>
            <w:shd w:val="clear" w:color="auto" w:fill="auto"/>
          </w:tcPr>
          <w:p w14:paraId="1D62D751" w14:textId="0DBFBAAA" w:rsidR="00771F5E" w:rsidRPr="00C6449B" w:rsidRDefault="00771F5E" w:rsidP="00771F5E">
            <w:pPr>
              <w:pStyle w:val="TAC"/>
              <w:rPr>
                <w:rFonts w:cs="Arial"/>
              </w:rPr>
            </w:pPr>
            <w:r w:rsidRPr="00C6449B">
              <w:rPr>
                <w:rFonts w:cs="Arial"/>
              </w:rPr>
              <w:t>-6.4</w:t>
            </w:r>
          </w:p>
        </w:tc>
        <w:tc>
          <w:tcPr>
            <w:tcW w:w="810" w:type="dxa"/>
            <w:shd w:val="clear" w:color="auto" w:fill="auto"/>
          </w:tcPr>
          <w:p w14:paraId="73EB012F" w14:textId="43F56A82" w:rsidR="00771F5E" w:rsidRPr="00C6449B" w:rsidRDefault="00771F5E" w:rsidP="00771F5E">
            <w:pPr>
              <w:pStyle w:val="TAC"/>
              <w:rPr>
                <w:rFonts w:cs="Arial"/>
              </w:rPr>
            </w:pPr>
            <w:r w:rsidRPr="00C6449B">
              <w:rPr>
                <w:rFonts w:cs="Arial"/>
              </w:rPr>
              <w:t>-6.0</w:t>
            </w:r>
          </w:p>
        </w:tc>
        <w:tc>
          <w:tcPr>
            <w:tcW w:w="900" w:type="dxa"/>
            <w:shd w:val="clear" w:color="auto" w:fill="auto"/>
          </w:tcPr>
          <w:p w14:paraId="19996236" w14:textId="6230A66D" w:rsidR="00771F5E" w:rsidRPr="00C6449B" w:rsidRDefault="00771F5E" w:rsidP="00771F5E">
            <w:pPr>
              <w:pStyle w:val="TAC"/>
              <w:rPr>
                <w:rFonts w:cs="Arial"/>
              </w:rPr>
            </w:pPr>
            <w:r w:rsidRPr="00C6449B">
              <w:rPr>
                <w:rFonts w:cs="Arial"/>
              </w:rPr>
              <w:t>-6.4</w:t>
            </w:r>
          </w:p>
        </w:tc>
        <w:tc>
          <w:tcPr>
            <w:tcW w:w="720" w:type="dxa"/>
          </w:tcPr>
          <w:p w14:paraId="2C596817" w14:textId="27FBD1A5" w:rsidR="00771F5E" w:rsidRPr="00C6449B" w:rsidRDefault="00771F5E" w:rsidP="00771F5E">
            <w:pPr>
              <w:pStyle w:val="TAC"/>
              <w:rPr>
                <w:rFonts w:cs="Arial"/>
              </w:rPr>
            </w:pPr>
            <w:r w:rsidRPr="00C6449B">
              <w:rPr>
                <w:rFonts w:cs="Arial"/>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3761" w:name="_Toc13079759"/>
      <w:bookmarkStart w:id="3762" w:name="_Toc29811247"/>
      <w:bookmarkStart w:id="3763" w:name="_Toc29811698"/>
      <w:bookmarkStart w:id="3764" w:name="_Toc37268202"/>
      <w:bookmarkStart w:id="3765" w:name="_Toc37268653"/>
      <w:bookmarkStart w:id="3766" w:name="_Toc45893301"/>
      <w:bookmarkStart w:id="3767" w:name="_Toc53177465"/>
      <w:bookmarkStart w:id="3768" w:name="_Toc53177917"/>
      <w:bookmarkStart w:id="3769" w:name="_Toc61176551"/>
      <w:bookmarkStart w:id="3770" w:name="_Toc67916374"/>
      <w:bookmarkStart w:id="3771" w:name="_Toc74670592"/>
      <w:bookmarkStart w:id="3772" w:name="_Toc76542627"/>
      <w:bookmarkStart w:id="3773" w:name="_Toc82626559"/>
      <w:bookmarkStart w:id="3774" w:name="_Toc90414525"/>
      <w:bookmarkStart w:id="3775" w:name="_Toc106769614"/>
      <w:bookmarkStart w:id="3776" w:name="_Toc115184863"/>
      <w:bookmarkStart w:id="3777" w:name="_Toc138839365"/>
      <w:bookmarkStart w:id="3778" w:name="_Toc138932728"/>
      <w:bookmarkStart w:id="3779" w:name="_Toc138933181"/>
      <w:r w:rsidRPr="00C6449B">
        <w:t>8.3.6</w:t>
      </w:r>
      <w:r w:rsidRPr="00C6449B">
        <w:tab/>
        <w:t>Performance requirements for PUCCH format 4</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452105EC" w14:textId="77777777" w:rsidR="00CF08D6" w:rsidRPr="00C6449B" w:rsidRDefault="00CF08D6" w:rsidP="00CF08D6">
      <w:pPr>
        <w:pStyle w:val="Heading4"/>
      </w:pPr>
      <w:bookmarkStart w:id="3780" w:name="_Toc13079760"/>
      <w:bookmarkStart w:id="3781" w:name="_Toc29811248"/>
      <w:bookmarkStart w:id="3782" w:name="_Toc29811699"/>
      <w:bookmarkStart w:id="3783" w:name="_Toc37268203"/>
      <w:bookmarkStart w:id="3784" w:name="_Toc37268654"/>
      <w:bookmarkStart w:id="3785" w:name="_Toc45893302"/>
      <w:bookmarkStart w:id="3786" w:name="_Toc53177466"/>
      <w:bookmarkStart w:id="3787" w:name="_Toc53177918"/>
      <w:bookmarkStart w:id="3788" w:name="_Toc61176552"/>
      <w:bookmarkStart w:id="3789" w:name="_Toc67916375"/>
      <w:bookmarkStart w:id="3790" w:name="_Toc74670593"/>
      <w:bookmarkStart w:id="3791" w:name="_Toc76542628"/>
      <w:bookmarkStart w:id="3792" w:name="_Toc82626560"/>
      <w:bookmarkStart w:id="3793" w:name="_Toc90414526"/>
      <w:bookmarkStart w:id="3794" w:name="_Toc106769615"/>
      <w:bookmarkStart w:id="3795" w:name="_Toc115184864"/>
      <w:bookmarkStart w:id="3796" w:name="_Toc138839366"/>
      <w:bookmarkStart w:id="3797" w:name="_Toc138932729"/>
      <w:bookmarkStart w:id="3798" w:name="_Toc138933182"/>
      <w:r w:rsidRPr="00C6449B">
        <w:t>8.3.6.1</w:t>
      </w:r>
      <w:r w:rsidRPr="00C6449B">
        <w:tab/>
        <w:t>General</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1EED0A60" w14:textId="77777777" w:rsidR="00CF08D6" w:rsidRPr="00C6449B" w:rsidRDefault="00CF08D6" w:rsidP="00CF08D6">
      <w:r w:rsidRPr="00C6449B">
        <w:t>The performance is measured by the required SNR at UCI block error probability not exceeding 1%.</w:t>
      </w:r>
    </w:p>
    <w:p w14:paraId="06B3C970"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3A4388E2" w14:textId="3977B3E4" w:rsidR="00CF08D6" w:rsidRPr="00C6449B" w:rsidRDefault="00CF08D6" w:rsidP="00CF08D6">
      <w:r w:rsidRPr="00C6449B">
        <w:t xml:space="preserve">The transient period as specified in TS 38.101-1 [17]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pPr>
            <w:r w:rsidRPr="00C6449B">
              <w:t>Modulation order</w:t>
            </w:r>
          </w:p>
        </w:tc>
        <w:tc>
          <w:tcPr>
            <w:tcW w:w="2738" w:type="dxa"/>
            <w:vAlign w:val="center"/>
          </w:tcPr>
          <w:p w14:paraId="3BD15F05" w14:textId="77777777" w:rsidR="00CF08D6" w:rsidRPr="00C6449B" w:rsidRDefault="00CF08D6" w:rsidP="00CF08D6">
            <w:pPr>
              <w:pStyle w:val="TAC"/>
              <w:rPr>
                <w:rFonts w:cs="Arial"/>
              </w:rPr>
            </w:pPr>
            <w:r w:rsidRPr="00C6449B">
              <w:rPr>
                <w:rFonts w:cs="Arial"/>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 w14:paraId="7498D2B9" w14:textId="77777777" w:rsidR="00CF08D6" w:rsidRPr="00C6449B" w:rsidRDefault="00CF08D6" w:rsidP="00CF08D6">
      <w:pPr>
        <w:pStyle w:val="Heading4"/>
      </w:pPr>
      <w:bookmarkStart w:id="3799" w:name="_Toc13079761"/>
      <w:bookmarkStart w:id="3800" w:name="_Toc29811249"/>
      <w:bookmarkStart w:id="3801" w:name="_Toc29811700"/>
      <w:bookmarkStart w:id="3802" w:name="_Toc37268204"/>
      <w:bookmarkStart w:id="3803" w:name="_Toc37268655"/>
      <w:bookmarkStart w:id="3804" w:name="_Toc45893303"/>
      <w:bookmarkStart w:id="3805" w:name="_Toc53177467"/>
      <w:bookmarkStart w:id="3806" w:name="_Toc53177919"/>
      <w:bookmarkStart w:id="3807" w:name="_Toc61176553"/>
      <w:bookmarkStart w:id="3808" w:name="_Toc67916376"/>
      <w:bookmarkStart w:id="3809" w:name="_Toc74670594"/>
      <w:bookmarkStart w:id="3810" w:name="_Toc76542629"/>
      <w:bookmarkStart w:id="3811" w:name="_Toc82626561"/>
      <w:bookmarkStart w:id="3812" w:name="_Toc90414527"/>
      <w:bookmarkStart w:id="3813" w:name="_Toc106769616"/>
      <w:bookmarkStart w:id="3814" w:name="_Toc115184865"/>
      <w:bookmarkStart w:id="3815" w:name="_Toc138839367"/>
      <w:bookmarkStart w:id="3816" w:name="_Toc138932730"/>
      <w:bookmarkStart w:id="3817" w:name="_Toc138933183"/>
      <w:r w:rsidRPr="00C6449B">
        <w:t>8.3.6.2</w:t>
      </w:r>
      <w:r w:rsidRPr="00C6449B">
        <w:tab/>
        <w:t>Minimum requirement</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25D8F1F4" w14:textId="77777777" w:rsidR="00CF08D6" w:rsidRPr="00C6449B" w:rsidRDefault="00CF08D6" w:rsidP="00CF08D6">
      <w:r w:rsidRPr="00C6449B">
        <w:t>The UCI block error probability shall not exceed 1% at the SNR given in Table 8.3.6.2-1 and Table 8.3.6.2-2.</w:t>
      </w:r>
    </w:p>
    <w:p w14:paraId="0EC6E31A" w14:textId="77777777" w:rsidR="00CF08D6" w:rsidRPr="00C6449B" w:rsidRDefault="00CF08D6" w:rsidP="00CF08D6">
      <w:pPr>
        <w:pStyle w:val="TH"/>
      </w:pPr>
      <w:r w:rsidRPr="00C6449B">
        <w:t>Table 8.3.6.2-1: Required SNR for PUCCH format 4 with 15 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rPr>
            </w:pPr>
            <w:r w:rsidRPr="00C6449B">
              <w:rPr>
                <w:rFonts w:cs="Arial"/>
              </w:rPr>
              <w:t>Number of TX antennas</w:t>
            </w:r>
          </w:p>
        </w:tc>
        <w:tc>
          <w:tcPr>
            <w:tcW w:w="1012" w:type="dxa"/>
            <w:vMerge w:val="restart"/>
          </w:tcPr>
          <w:p w14:paraId="35B72930" w14:textId="77777777" w:rsidR="00CF08D6" w:rsidRPr="00C6449B" w:rsidRDefault="00CF08D6" w:rsidP="00CF08D6">
            <w:pPr>
              <w:pStyle w:val="TAH"/>
              <w:rPr>
                <w:rFonts w:cs="Arial"/>
              </w:rPr>
            </w:pPr>
            <w:r w:rsidRPr="00C6449B">
              <w:rPr>
                <w:rFonts w:cs="Arial"/>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94" w:type="dxa"/>
            <w:vMerge w:val="restart"/>
          </w:tcPr>
          <w:p w14:paraId="1B86B938" w14:textId="77777777" w:rsidR="00CF08D6" w:rsidRPr="00C6449B" w:rsidRDefault="00CF08D6" w:rsidP="00CF08D6">
            <w:pPr>
              <w:pStyle w:val="TAH"/>
              <w:rPr>
                <w:rFonts w:cs="Arial"/>
              </w:rPr>
            </w:pPr>
            <w:r w:rsidRPr="00C6449B">
              <w:rPr>
                <w:rFonts w:cs="Arial"/>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rPr>
            </w:pPr>
            <w:r w:rsidRPr="00C6449B">
              <w:rPr>
                <w:rFonts w:cs="Arial"/>
              </w:rPr>
              <w:t>1</w:t>
            </w:r>
          </w:p>
        </w:tc>
        <w:tc>
          <w:tcPr>
            <w:tcW w:w="1012" w:type="dxa"/>
            <w:vMerge w:val="restart"/>
          </w:tcPr>
          <w:p w14:paraId="576989D0" w14:textId="77777777" w:rsidR="002D0EAE" w:rsidRPr="00C6449B" w:rsidRDefault="002D0EAE" w:rsidP="002D0EAE">
            <w:pPr>
              <w:pStyle w:val="TAC"/>
              <w:rPr>
                <w:rFonts w:cs="Arial"/>
              </w:rPr>
            </w:pPr>
            <w:r w:rsidRPr="00C6449B">
              <w:rPr>
                <w:rFonts w:cs="Arial"/>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7EAF176D" w14:textId="16897295" w:rsidR="002D0EAE" w:rsidRPr="00C6449B" w:rsidRDefault="002D0EAE" w:rsidP="002D0EAE">
            <w:pPr>
              <w:pStyle w:val="TAC"/>
              <w:rPr>
                <w:rFonts w:cs="Arial"/>
              </w:rPr>
            </w:pPr>
            <w:r w:rsidRPr="00C6449B">
              <w:rPr>
                <w:rFonts w:cs="Arial"/>
              </w:rPr>
              <w:t>1.8</w:t>
            </w:r>
          </w:p>
        </w:tc>
        <w:tc>
          <w:tcPr>
            <w:tcW w:w="974" w:type="dxa"/>
            <w:shd w:val="clear" w:color="auto" w:fill="auto"/>
          </w:tcPr>
          <w:p w14:paraId="1E229C92" w14:textId="66CD6D02" w:rsidR="002D0EAE" w:rsidRPr="00C6449B" w:rsidRDefault="002D0EAE" w:rsidP="002D0EAE">
            <w:pPr>
              <w:pStyle w:val="TAC"/>
              <w:rPr>
                <w:rFonts w:cs="Arial"/>
              </w:rPr>
            </w:pPr>
            <w:r w:rsidRPr="00C6449B">
              <w:rPr>
                <w:rFonts w:cs="Arial"/>
              </w:rPr>
              <w:t>2.6</w:t>
            </w:r>
          </w:p>
        </w:tc>
        <w:tc>
          <w:tcPr>
            <w:tcW w:w="845" w:type="dxa"/>
            <w:shd w:val="clear" w:color="auto" w:fill="auto"/>
          </w:tcPr>
          <w:p w14:paraId="30DD5D23" w14:textId="18FD1092" w:rsidR="002D0EAE" w:rsidRPr="00C6449B" w:rsidRDefault="002D0EAE" w:rsidP="002D0EAE">
            <w:pPr>
              <w:pStyle w:val="TAC"/>
              <w:rPr>
                <w:rFonts w:cs="Arial"/>
              </w:rPr>
            </w:pPr>
            <w:r w:rsidRPr="00C6449B">
              <w:rPr>
                <w:rFonts w:cs="Arial"/>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rPr>
            </w:pPr>
          </w:p>
        </w:tc>
        <w:tc>
          <w:tcPr>
            <w:tcW w:w="1012" w:type="dxa"/>
            <w:vMerge/>
          </w:tcPr>
          <w:p w14:paraId="6D924BA2" w14:textId="77777777" w:rsidR="002D0EAE" w:rsidRPr="00C6449B" w:rsidRDefault="002D0EAE" w:rsidP="002D0EAE">
            <w:pPr>
              <w:pStyle w:val="TAC"/>
              <w:rPr>
                <w:rFonts w:cs="Arial"/>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78A9A6BF" w14:textId="7E96D1B0" w:rsidR="002D0EAE" w:rsidRPr="00C6449B" w:rsidRDefault="002D0EAE" w:rsidP="002D0EAE">
            <w:pPr>
              <w:pStyle w:val="TAC"/>
              <w:rPr>
                <w:rFonts w:cs="Arial"/>
              </w:rPr>
            </w:pPr>
            <w:r w:rsidRPr="00C6449B">
              <w:rPr>
                <w:rFonts w:cs="Arial"/>
              </w:rPr>
              <w:t>1.6</w:t>
            </w:r>
          </w:p>
        </w:tc>
        <w:tc>
          <w:tcPr>
            <w:tcW w:w="974" w:type="dxa"/>
            <w:shd w:val="clear" w:color="auto" w:fill="auto"/>
          </w:tcPr>
          <w:p w14:paraId="1F6EEE6A" w14:textId="7B1AFE0C" w:rsidR="002D0EAE" w:rsidRPr="00C6449B" w:rsidRDefault="002D0EAE" w:rsidP="002D0EAE">
            <w:pPr>
              <w:pStyle w:val="TAC"/>
              <w:rPr>
                <w:rFonts w:cs="Arial"/>
              </w:rPr>
            </w:pPr>
            <w:r w:rsidRPr="00C6449B">
              <w:rPr>
                <w:rFonts w:cs="Arial"/>
              </w:rPr>
              <w:t>2.4</w:t>
            </w:r>
          </w:p>
        </w:tc>
        <w:tc>
          <w:tcPr>
            <w:tcW w:w="845" w:type="dxa"/>
            <w:shd w:val="clear" w:color="auto" w:fill="auto"/>
          </w:tcPr>
          <w:p w14:paraId="7DBD2A40" w14:textId="3970B0D6" w:rsidR="002D0EAE" w:rsidRPr="00C6449B" w:rsidRDefault="002D0EAE" w:rsidP="002D0EAE">
            <w:pPr>
              <w:pStyle w:val="TAC"/>
              <w:rPr>
                <w:rFonts w:cs="Arial"/>
              </w:rPr>
            </w:pPr>
            <w:r w:rsidRPr="00C6449B">
              <w:rPr>
                <w:rFonts w:cs="Arial"/>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rPr>
            </w:pPr>
          </w:p>
        </w:tc>
        <w:tc>
          <w:tcPr>
            <w:tcW w:w="1012" w:type="dxa"/>
            <w:vMerge w:val="restart"/>
          </w:tcPr>
          <w:p w14:paraId="6163A92E" w14:textId="77777777" w:rsidR="002D0EAE" w:rsidRPr="00C6449B" w:rsidRDefault="002D0EAE" w:rsidP="002D0EAE">
            <w:pPr>
              <w:pStyle w:val="TAC"/>
              <w:rPr>
                <w:rFonts w:cs="Arial"/>
              </w:rPr>
            </w:pPr>
            <w:r w:rsidRPr="00C6449B">
              <w:rPr>
                <w:rFonts w:cs="Arial"/>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60AE57D3" w14:textId="3FAFA116" w:rsidR="002D0EAE" w:rsidRPr="00C6449B" w:rsidRDefault="002D0EAE" w:rsidP="002D0EAE">
            <w:pPr>
              <w:pStyle w:val="TAC"/>
              <w:rPr>
                <w:rFonts w:cs="Arial"/>
              </w:rPr>
            </w:pPr>
            <w:r w:rsidRPr="00C6449B">
              <w:rPr>
                <w:rFonts w:cs="Arial"/>
              </w:rPr>
              <w:t>-2.3</w:t>
            </w:r>
          </w:p>
        </w:tc>
        <w:tc>
          <w:tcPr>
            <w:tcW w:w="974" w:type="dxa"/>
            <w:shd w:val="clear" w:color="auto" w:fill="auto"/>
          </w:tcPr>
          <w:p w14:paraId="1B6C148B" w14:textId="20672A40" w:rsidR="002D0EAE" w:rsidRPr="00C6449B" w:rsidRDefault="002D0EAE" w:rsidP="002D0EAE">
            <w:pPr>
              <w:pStyle w:val="TAC"/>
              <w:rPr>
                <w:rFonts w:cs="Arial"/>
              </w:rPr>
            </w:pPr>
            <w:r w:rsidRPr="00C6449B">
              <w:rPr>
                <w:rFonts w:cs="Arial"/>
              </w:rPr>
              <w:t>-1.9</w:t>
            </w:r>
          </w:p>
        </w:tc>
        <w:tc>
          <w:tcPr>
            <w:tcW w:w="845" w:type="dxa"/>
            <w:shd w:val="clear" w:color="auto" w:fill="auto"/>
          </w:tcPr>
          <w:p w14:paraId="1C5CD8A3" w14:textId="3447D5D6" w:rsidR="002D0EAE" w:rsidRPr="00C6449B" w:rsidRDefault="002D0EAE" w:rsidP="002D0EAE">
            <w:pPr>
              <w:pStyle w:val="TAC"/>
              <w:rPr>
                <w:rFonts w:cs="Arial"/>
              </w:rPr>
            </w:pPr>
            <w:r w:rsidRPr="00C6449B">
              <w:rPr>
                <w:rFonts w:cs="Arial"/>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rPr>
            </w:pPr>
          </w:p>
        </w:tc>
        <w:tc>
          <w:tcPr>
            <w:tcW w:w="1012" w:type="dxa"/>
            <w:vMerge/>
          </w:tcPr>
          <w:p w14:paraId="5AF3B1BB" w14:textId="77777777" w:rsidR="002D0EAE" w:rsidRPr="00C6449B" w:rsidRDefault="002D0EAE" w:rsidP="002D0EAE">
            <w:pPr>
              <w:pStyle w:val="TAC"/>
              <w:rPr>
                <w:rFonts w:cs="Arial"/>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3EA4381D" w14:textId="225FFFF0" w:rsidR="002D0EAE" w:rsidRPr="00C6449B" w:rsidRDefault="002D0EAE" w:rsidP="002D0EAE">
            <w:pPr>
              <w:pStyle w:val="TAC"/>
              <w:rPr>
                <w:rFonts w:cs="Arial"/>
              </w:rPr>
            </w:pPr>
            <w:r w:rsidRPr="00C6449B">
              <w:rPr>
                <w:rFonts w:cs="Arial"/>
              </w:rPr>
              <w:t>-2.9</w:t>
            </w:r>
          </w:p>
        </w:tc>
        <w:tc>
          <w:tcPr>
            <w:tcW w:w="974" w:type="dxa"/>
            <w:shd w:val="clear" w:color="auto" w:fill="auto"/>
          </w:tcPr>
          <w:p w14:paraId="3D098F18" w14:textId="52CC2344" w:rsidR="002D0EAE" w:rsidRPr="00C6449B" w:rsidRDefault="002D0EAE" w:rsidP="002D0EAE">
            <w:pPr>
              <w:pStyle w:val="TAC"/>
              <w:rPr>
                <w:rFonts w:cs="Arial"/>
              </w:rPr>
            </w:pPr>
            <w:r w:rsidRPr="00C6449B">
              <w:rPr>
                <w:rFonts w:cs="Arial"/>
              </w:rPr>
              <w:t>-2.6</w:t>
            </w:r>
          </w:p>
        </w:tc>
        <w:tc>
          <w:tcPr>
            <w:tcW w:w="845" w:type="dxa"/>
            <w:shd w:val="clear" w:color="auto" w:fill="auto"/>
          </w:tcPr>
          <w:p w14:paraId="32C36E67" w14:textId="333A61BF" w:rsidR="002D0EAE" w:rsidRPr="00C6449B" w:rsidRDefault="002D0EAE" w:rsidP="002D0EAE">
            <w:pPr>
              <w:pStyle w:val="TAC"/>
              <w:rPr>
                <w:rFonts w:cs="Arial"/>
              </w:rPr>
            </w:pPr>
            <w:r w:rsidRPr="00C6449B">
              <w:rPr>
                <w:rFonts w:cs="Arial"/>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rPr>
            </w:pPr>
          </w:p>
        </w:tc>
        <w:tc>
          <w:tcPr>
            <w:tcW w:w="1012" w:type="dxa"/>
            <w:vMerge w:val="restart"/>
          </w:tcPr>
          <w:p w14:paraId="695FE751" w14:textId="77777777" w:rsidR="002D0EAE" w:rsidRPr="00C6449B" w:rsidRDefault="002D0EAE" w:rsidP="002D0EAE">
            <w:pPr>
              <w:pStyle w:val="TAC"/>
              <w:rPr>
                <w:rFonts w:cs="Arial"/>
              </w:rPr>
            </w:pPr>
            <w:r w:rsidRPr="00C6449B">
              <w:rPr>
                <w:rFonts w:cs="Arial"/>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rPr>
            </w:pPr>
            <w:r w:rsidRPr="00C6449B">
              <w:rPr>
                <w:rFonts w:cs="Arial"/>
              </w:rPr>
              <w:t>No additional DM-RS</w:t>
            </w:r>
          </w:p>
        </w:tc>
        <w:tc>
          <w:tcPr>
            <w:tcW w:w="980" w:type="dxa"/>
            <w:shd w:val="clear" w:color="auto" w:fill="auto"/>
          </w:tcPr>
          <w:p w14:paraId="18085811" w14:textId="5175ED6A" w:rsidR="002D0EAE" w:rsidRPr="00C6449B" w:rsidRDefault="002D0EAE" w:rsidP="002D0EAE">
            <w:pPr>
              <w:pStyle w:val="TAC"/>
              <w:rPr>
                <w:rFonts w:cs="Arial"/>
              </w:rPr>
            </w:pPr>
            <w:r w:rsidRPr="00C6449B">
              <w:rPr>
                <w:rFonts w:cs="Arial"/>
              </w:rPr>
              <w:t>-5.9</w:t>
            </w:r>
          </w:p>
        </w:tc>
        <w:tc>
          <w:tcPr>
            <w:tcW w:w="974" w:type="dxa"/>
            <w:shd w:val="clear" w:color="auto" w:fill="auto"/>
          </w:tcPr>
          <w:p w14:paraId="13273781" w14:textId="13F966DD" w:rsidR="002D0EAE" w:rsidRPr="00C6449B" w:rsidRDefault="002D0EAE" w:rsidP="002D0EAE">
            <w:pPr>
              <w:pStyle w:val="TAC"/>
              <w:rPr>
                <w:rFonts w:cs="Arial"/>
              </w:rPr>
            </w:pPr>
            <w:r w:rsidRPr="00C6449B">
              <w:rPr>
                <w:rFonts w:cs="Arial"/>
              </w:rPr>
              <w:t>-5.7</w:t>
            </w:r>
          </w:p>
        </w:tc>
        <w:tc>
          <w:tcPr>
            <w:tcW w:w="845" w:type="dxa"/>
            <w:shd w:val="clear" w:color="auto" w:fill="auto"/>
          </w:tcPr>
          <w:p w14:paraId="62891399" w14:textId="3491A3DF" w:rsidR="002D0EAE" w:rsidRPr="00C6449B" w:rsidRDefault="002D0EAE" w:rsidP="002D0EAE">
            <w:pPr>
              <w:pStyle w:val="TAC"/>
              <w:rPr>
                <w:rFonts w:cs="Arial"/>
              </w:rPr>
            </w:pPr>
            <w:r w:rsidRPr="00C6449B">
              <w:rPr>
                <w:rFonts w:cs="Arial"/>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rPr>
            </w:pPr>
          </w:p>
        </w:tc>
        <w:tc>
          <w:tcPr>
            <w:tcW w:w="1012" w:type="dxa"/>
            <w:vMerge/>
          </w:tcPr>
          <w:p w14:paraId="6DDB404C" w14:textId="77777777" w:rsidR="002D0EAE" w:rsidRPr="00C6449B" w:rsidRDefault="002D0EAE" w:rsidP="002D0EAE">
            <w:pPr>
              <w:pStyle w:val="TAC"/>
              <w:rPr>
                <w:rFonts w:cs="Arial"/>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rPr>
            </w:pPr>
            <w:r w:rsidRPr="00C6449B">
              <w:rPr>
                <w:rFonts w:cs="Arial"/>
              </w:rPr>
              <w:t>Additional DM-RS</w:t>
            </w:r>
          </w:p>
        </w:tc>
        <w:tc>
          <w:tcPr>
            <w:tcW w:w="980" w:type="dxa"/>
            <w:shd w:val="clear" w:color="auto" w:fill="auto"/>
          </w:tcPr>
          <w:p w14:paraId="71FEE101" w14:textId="3E4ED3B3" w:rsidR="002D0EAE" w:rsidRPr="00C6449B" w:rsidRDefault="002D0EAE" w:rsidP="002D0EAE">
            <w:pPr>
              <w:pStyle w:val="TAC"/>
              <w:rPr>
                <w:rFonts w:cs="Arial"/>
              </w:rPr>
            </w:pPr>
            <w:r w:rsidRPr="00C6449B">
              <w:rPr>
                <w:rFonts w:cs="Arial"/>
              </w:rPr>
              <w:t>-6.6</w:t>
            </w:r>
          </w:p>
        </w:tc>
        <w:tc>
          <w:tcPr>
            <w:tcW w:w="974" w:type="dxa"/>
            <w:shd w:val="clear" w:color="auto" w:fill="auto"/>
          </w:tcPr>
          <w:p w14:paraId="5A0AD003" w14:textId="67377867" w:rsidR="002D0EAE" w:rsidRPr="00C6449B" w:rsidRDefault="002D0EAE" w:rsidP="002D0EAE">
            <w:pPr>
              <w:pStyle w:val="TAC"/>
              <w:rPr>
                <w:rFonts w:cs="Arial"/>
              </w:rPr>
            </w:pPr>
            <w:r w:rsidRPr="00C6449B">
              <w:rPr>
                <w:rFonts w:cs="Arial"/>
              </w:rPr>
              <w:t>-6.4</w:t>
            </w:r>
          </w:p>
        </w:tc>
        <w:tc>
          <w:tcPr>
            <w:tcW w:w="845" w:type="dxa"/>
            <w:shd w:val="clear" w:color="auto" w:fill="auto"/>
          </w:tcPr>
          <w:p w14:paraId="6BDADC2D" w14:textId="328E36A4" w:rsidR="002D0EAE" w:rsidRPr="00C6449B" w:rsidRDefault="002D0EAE" w:rsidP="002D0EAE">
            <w:pPr>
              <w:pStyle w:val="TAC"/>
              <w:rPr>
                <w:rFonts w:cs="Arial"/>
              </w:rPr>
            </w:pPr>
            <w:r w:rsidRPr="00C6449B">
              <w:rPr>
                <w:rFonts w:cs="Arial"/>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4FEA847"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1A358C21" w14:textId="77777777" w:rsidR="00CF08D6" w:rsidRPr="00C6449B" w:rsidRDefault="00CF08D6" w:rsidP="00CF08D6">
            <w:pPr>
              <w:pStyle w:val="TAH"/>
              <w:rPr>
                <w:rFonts w:cs="Arial"/>
              </w:rPr>
            </w:pPr>
            <w:r w:rsidRPr="00C6449B">
              <w:rPr>
                <w:rFonts w:cs="Arial"/>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rPr>
            </w:pPr>
            <w:r w:rsidRPr="00C6449B">
              <w:rPr>
                <w:rFonts w:cs="Arial"/>
              </w:rPr>
              <w:t>1</w:t>
            </w:r>
          </w:p>
        </w:tc>
        <w:tc>
          <w:tcPr>
            <w:tcW w:w="990" w:type="dxa"/>
            <w:vMerge w:val="restart"/>
          </w:tcPr>
          <w:p w14:paraId="6ED33D85" w14:textId="77777777" w:rsidR="00D871DA" w:rsidRPr="00C6449B" w:rsidRDefault="00D871DA" w:rsidP="00D871DA">
            <w:pPr>
              <w:pStyle w:val="TAC"/>
              <w:rPr>
                <w:rFonts w:cs="Arial"/>
              </w:rPr>
            </w:pPr>
            <w:r w:rsidRPr="00C6449B">
              <w:rPr>
                <w:rFonts w:cs="Arial"/>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3570EFA0" w14:textId="003E8FFA" w:rsidR="00D871DA" w:rsidRPr="00C6449B" w:rsidRDefault="00D871DA" w:rsidP="00D871DA">
            <w:pPr>
              <w:pStyle w:val="TAC"/>
              <w:rPr>
                <w:rFonts w:cs="Arial"/>
              </w:rPr>
            </w:pPr>
            <w:r w:rsidRPr="00C6449B">
              <w:rPr>
                <w:rFonts w:cs="Arial"/>
              </w:rPr>
              <w:t>3.1</w:t>
            </w:r>
          </w:p>
        </w:tc>
        <w:tc>
          <w:tcPr>
            <w:tcW w:w="810" w:type="dxa"/>
            <w:shd w:val="clear" w:color="auto" w:fill="auto"/>
          </w:tcPr>
          <w:p w14:paraId="48A5920F" w14:textId="1F96FDBF" w:rsidR="00D871DA" w:rsidRPr="00C6449B" w:rsidRDefault="00D871DA" w:rsidP="00D871DA">
            <w:pPr>
              <w:pStyle w:val="TAC"/>
              <w:rPr>
                <w:rFonts w:cs="Arial"/>
              </w:rPr>
            </w:pPr>
            <w:r w:rsidRPr="00C6449B">
              <w:rPr>
                <w:rFonts w:cs="Arial"/>
              </w:rPr>
              <w:t>2.8</w:t>
            </w:r>
          </w:p>
        </w:tc>
        <w:tc>
          <w:tcPr>
            <w:tcW w:w="900" w:type="dxa"/>
            <w:shd w:val="clear" w:color="auto" w:fill="auto"/>
          </w:tcPr>
          <w:p w14:paraId="12E1277D" w14:textId="291C17A3" w:rsidR="00D871DA" w:rsidRPr="00C6449B" w:rsidRDefault="00D871DA" w:rsidP="00D871DA">
            <w:pPr>
              <w:pStyle w:val="TAC"/>
              <w:rPr>
                <w:rFonts w:cs="Arial"/>
              </w:rPr>
            </w:pPr>
            <w:r w:rsidRPr="00C6449B">
              <w:rPr>
                <w:rFonts w:cs="Arial"/>
              </w:rPr>
              <w:t>3.1</w:t>
            </w:r>
          </w:p>
        </w:tc>
        <w:tc>
          <w:tcPr>
            <w:tcW w:w="720" w:type="dxa"/>
          </w:tcPr>
          <w:p w14:paraId="62B49850" w14:textId="12B26F1A" w:rsidR="00D871DA" w:rsidRPr="00C6449B" w:rsidRDefault="00D871DA" w:rsidP="00D871DA">
            <w:pPr>
              <w:pStyle w:val="TAC"/>
              <w:rPr>
                <w:rFonts w:cs="Arial"/>
              </w:rPr>
            </w:pPr>
            <w:r w:rsidRPr="00C6449B">
              <w:rPr>
                <w:rFonts w:cs="Arial"/>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rPr>
            </w:pPr>
          </w:p>
        </w:tc>
        <w:tc>
          <w:tcPr>
            <w:tcW w:w="990" w:type="dxa"/>
            <w:vMerge/>
          </w:tcPr>
          <w:p w14:paraId="10C400C7" w14:textId="77777777" w:rsidR="00D871DA" w:rsidRPr="00C6449B" w:rsidRDefault="00D871DA" w:rsidP="00D871DA">
            <w:pPr>
              <w:pStyle w:val="TAC"/>
              <w:rPr>
                <w:rFonts w:cs="Arial"/>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5274AAA4" w14:textId="556E5C62" w:rsidR="00D871DA" w:rsidRPr="00C6449B" w:rsidRDefault="00D871DA" w:rsidP="00D871DA">
            <w:pPr>
              <w:pStyle w:val="TAC"/>
              <w:rPr>
                <w:rFonts w:cs="Arial"/>
              </w:rPr>
            </w:pPr>
            <w:r w:rsidRPr="00C6449B">
              <w:rPr>
                <w:rFonts w:cs="Arial"/>
              </w:rPr>
              <w:t>2.8</w:t>
            </w:r>
          </w:p>
        </w:tc>
        <w:tc>
          <w:tcPr>
            <w:tcW w:w="810" w:type="dxa"/>
            <w:shd w:val="clear" w:color="auto" w:fill="auto"/>
          </w:tcPr>
          <w:p w14:paraId="60C33A6E" w14:textId="3C8AFBC6" w:rsidR="00D871DA" w:rsidRPr="00C6449B" w:rsidRDefault="00D871DA" w:rsidP="00D871DA">
            <w:pPr>
              <w:pStyle w:val="TAC"/>
              <w:rPr>
                <w:rFonts w:cs="Arial"/>
              </w:rPr>
            </w:pPr>
            <w:r w:rsidRPr="00C6449B">
              <w:rPr>
                <w:rFonts w:cs="Arial"/>
              </w:rPr>
              <w:t>2.3</w:t>
            </w:r>
          </w:p>
        </w:tc>
        <w:tc>
          <w:tcPr>
            <w:tcW w:w="900" w:type="dxa"/>
            <w:shd w:val="clear" w:color="auto" w:fill="auto"/>
          </w:tcPr>
          <w:p w14:paraId="3CA57A88" w14:textId="330DB823" w:rsidR="00D871DA" w:rsidRPr="00C6449B" w:rsidRDefault="00D871DA" w:rsidP="00D871DA">
            <w:pPr>
              <w:pStyle w:val="TAC"/>
              <w:rPr>
                <w:rFonts w:cs="Arial"/>
              </w:rPr>
            </w:pPr>
            <w:r w:rsidRPr="00C6449B">
              <w:rPr>
                <w:rFonts w:cs="Arial"/>
              </w:rPr>
              <w:t>3.1</w:t>
            </w:r>
          </w:p>
        </w:tc>
        <w:tc>
          <w:tcPr>
            <w:tcW w:w="720" w:type="dxa"/>
          </w:tcPr>
          <w:p w14:paraId="335A94D0" w14:textId="1B7E3051" w:rsidR="00D871DA" w:rsidRPr="00C6449B" w:rsidRDefault="00D871DA" w:rsidP="00D871DA">
            <w:pPr>
              <w:pStyle w:val="TAC"/>
              <w:rPr>
                <w:rFonts w:cs="Arial"/>
              </w:rPr>
            </w:pPr>
            <w:r w:rsidRPr="00C6449B">
              <w:rPr>
                <w:rFonts w:cs="Arial"/>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rPr>
            </w:pPr>
          </w:p>
        </w:tc>
        <w:tc>
          <w:tcPr>
            <w:tcW w:w="990" w:type="dxa"/>
            <w:vMerge w:val="restart"/>
          </w:tcPr>
          <w:p w14:paraId="4153DA4F" w14:textId="77777777" w:rsidR="00D871DA" w:rsidRPr="00C6449B" w:rsidRDefault="00D871DA" w:rsidP="00D871DA">
            <w:pPr>
              <w:pStyle w:val="TAC"/>
              <w:rPr>
                <w:rFonts w:cs="Arial"/>
              </w:rPr>
            </w:pPr>
            <w:r w:rsidRPr="00C6449B">
              <w:rPr>
                <w:rFonts w:cs="Arial"/>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55A36DF5" w14:textId="34F54124" w:rsidR="00D871DA" w:rsidRPr="00C6449B" w:rsidRDefault="00D871DA" w:rsidP="00D871DA">
            <w:pPr>
              <w:pStyle w:val="TAC"/>
              <w:rPr>
                <w:rFonts w:cs="Arial"/>
              </w:rPr>
            </w:pPr>
            <w:r w:rsidRPr="00C6449B">
              <w:rPr>
                <w:rFonts w:cs="Arial"/>
              </w:rPr>
              <w:t>-1.7</w:t>
            </w:r>
          </w:p>
        </w:tc>
        <w:tc>
          <w:tcPr>
            <w:tcW w:w="810" w:type="dxa"/>
            <w:shd w:val="clear" w:color="auto" w:fill="auto"/>
          </w:tcPr>
          <w:p w14:paraId="79BE2A5D" w14:textId="46DD02B8" w:rsidR="00D871DA" w:rsidRPr="00C6449B" w:rsidRDefault="00D871DA" w:rsidP="00D871DA">
            <w:pPr>
              <w:pStyle w:val="TAC"/>
              <w:rPr>
                <w:rFonts w:cs="Arial"/>
              </w:rPr>
            </w:pPr>
            <w:r w:rsidRPr="00C6449B">
              <w:rPr>
                <w:rFonts w:cs="Arial"/>
              </w:rPr>
              <w:t>-1.9</w:t>
            </w:r>
          </w:p>
        </w:tc>
        <w:tc>
          <w:tcPr>
            <w:tcW w:w="900" w:type="dxa"/>
            <w:shd w:val="clear" w:color="auto" w:fill="auto"/>
          </w:tcPr>
          <w:p w14:paraId="0F6C343D" w14:textId="4762BC47" w:rsidR="00D871DA" w:rsidRPr="00C6449B" w:rsidRDefault="00D871DA" w:rsidP="00D871DA">
            <w:pPr>
              <w:pStyle w:val="TAC"/>
              <w:rPr>
                <w:rFonts w:cs="Arial"/>
              </w:rPr>
            </w:pPr>
            <w:r w:rsidRPr="00C6449B">
              <w:rPr>
                <w:rFonts w:cs="Arial"/>
              </w:rPr>
              <w:t>-1.7</w:t>
            </w:r>
          </w:p>
        </w:tc>
        <w:tc>
          <w:tcPr>
            <w:tcW w:w="720" w:type="dxa"/>
          </w:tcPr>
          <w:p w14:paraId="451CC4C7" w14:textId="241FE271" w:rsidR="00D871DA" w:rsidRPr="00C6449B" w:rsidRDefault="00D871DA" w:rsidP="00D871DA">
            <w:pPr>
              <w:pStyle w:val="TAC"/>
              <w:rPr>
                <w:rFonts w:cs="Arial"/>
              </w:rPr>
            </w:pPr>
            <w:r w:rsidRPr="00C6449B">
              <w:rPr>
                <w:rFonts w:cs="Arial"/>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rPr>
            </w:pPr>
          </w:p>
        </w:tc>
        <w:tc>
          <w:tcPr>
            <w:tcW w:w="990" w:type="dxa"/>
            <w:vMerge/>
          </w:tcPr>
          <w:p w14:paraId="000B769A" w14:textId="77777777" w:rsidR="00D871DA" w:rsidRPr="00C6449B" w:rsidRDefault="00D871DA" w:rsidP="00D871DA">
            <w:pPr>
              <w:pStyle w:val="TAC"/>
              <w:rPr>
                <w:rFonts w:cs="Arial"/>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1DD7473B" w14:textId="603AD40F" w:rsidR="00D871DA" w:rsidRPr="00C6449B" w:rsidRDefault="00D871DA" w:rsidP="00D871DA">
            <w:pPr>
              <w:pStyle w:val="TAC"/>
              <w:rPr>
                <w:rFonts w:cs="Arial"/>
              </w:rPr>
            </w:pPr>
            <w:r w:rsidRPr="00C6449B">
              <w:rPr>
                <w:rFonts w:cs="Arial"/>
              </w:rPr>
              <w:t>-2.0</w:t>
            </w:r>
          </w:p>
        </w:tc>
        <w:tc>
          <w:tcPr>
            <w:tcW w:w="810" w:type="dxa"/>
            <w:shd w:val="clear" w:color="auto" w:fill="auto"/>
          </w:tcPr>
          <w:p w14:paraId="66D45C47" w14:textId="56B66947" w:rsidR="00D871DA" w:rsidRPr="00C6449B" w:rsidRDefault="00D871DA" w:rsidP="00D871DA">
            <w:pPr>
              <w:pStyle w:val="TAC"/>
              <w:rPr>
                <w:rFonts w:cs="Arial"/>
              </w:rPr>
            </w:pPr>
            <w:r w:rsidRPr="00C6449B">
              <w:rPr>
                <w:rFonts w:cs="Arial"/>
              </w:rPr>
              <w:t>-2.5</w:t>
            </w:r>
          </w:p>
        </w:tc>
        <w:tc>
          <w:tcPr>
            <w:tcW w:w="900" w:type="dxa"/>
            <w:shd w:val="clear" w:color="auto" w:fill="auto"/>
          </w:tcPr>
          <w:p w14:paraId="7BE4F252" w14:textId="079FAB07" w:rsidR="00D871DA" w:rsidRPr="00C6449B" w:rsidRDefault="00D871DA" w:rsidP="00D871DA">
            <w:pPr>
              <w:pStyle w:val="TAC"/>
              <w:rPr>
                <w:rFonts w:cs="Arial"/>
              </w:rPr>
            </w:pPr>
            <w:r w:rsidRPr="00C6449B">
              <w:rPr>
                <w:rFonts w:cs="Arial"/>
              </w:rPr>
              <w:t>-2.5</w:t>
            </w:r>
          </w:p>
        </w:tc>
        <w:tc>
          <w:tcPr>
            <w:tcW w:w="720" w:type="dxa"/>
          </w:tcPr>
          <w:p w14:paraId="19312E86" w14:textId="6AC42486" w:rsidR="00D871DA" w:rsidRPr="00C6449B" w:rsidRDefault="00D871DA" w:rsidP="00D871DA">
            <w:pPr>
              <w:pStyle w:val="TAC"/>
              <w:rPr>
                <w:rFonts w:cs="Arial"/>
              </w:rPr>
            </w:pPr>
            <w:r w:rsidRPr="00C6449B">
              <w:rPr>
                <w:rFonts w:cs="Arial"/>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rPr>
            </w:pPr>
          </w:p>
        </w:tc>
        <w:tc>
          <w:tcPr>
            <w:tcW w:w="990" w:type="dxa"/>
            <w:vMerge w:val="restart"/>
          </w:tcPr>
          <w:p w14:paraId="72E5A48A" w14:textId="77777777" w:rsidR="00D871DA" w:rsidRPr="00C6449B" w:rsidRDefault="00D871DA" w:rsidP="00D871DA">
            <w:pPr>
              <w:pStyle w:val="TAC"/>
              <w:rPr>
                <w:rFonts w:cs="Arial"/>
              </w:rPr>
            </w:pPr>
            <w:r w:rsidRPr="00C6449B">
              <w:rPr>
                <w:rFonts w:cs="Arial"/>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rPr>
            </w:pPr>
            <w:r w:rsidRPr="00C6449B">
              <w:rPr>
                <w:rFonts w:cs="Arial"/>
              </w:rPr>
              <w:t>No additional DM-RS</w:t>
            </w:r>
          </w:p>
        </w:tc>
        <w:tc>
          <w:tcPr>
            <w:tcW w:w="810" w:type="dxa"/>
            <w:shd w:val="clear" w:color="auto" w:fill="auto"/>
          </w:tcPr>
          <w:p w14:paraId="55B8E409" w14:textId="59C5A5A1" w:rsidR="00D871DA" w:rsidRPr="00C6449B" w:rsidRDefault="00D871DA" w:rsidP="00D871DA">
            <w:pPr>
              <w:pStyle w:val="TAC"/>
              <w:rPr>
                <w:rFonts w:cs="Arial"/>
              </w:rPr>
            </w:pPr>
            <w:r w:rsidRPr="00C6449B">
              <w:rPr>
                <w:rFonts w:cs="Arial"/>
              </w:rPr>
              <w:t>-5.6</w:t>
            </w:r>
          </w:p>
        </w:tc>
        <w:tc>
          <w:tcPr>
            <w:tcW w:w="810" w:type="dxa"/>
            <w:shd w:val="clear" w:color="auto" w:fill="auto"/>
          </w:tcPr>
          <w:p w14:paraId="311103D0" w14:textId="09579516" w:rsidR="00D871DA" w:rsidRPr="00C6449B" w:rsidRDefault="00D871DA" w:rsidP="00D871DA">
            <w:pPr>
              <w:pStyle w:val="TAC"/>
              <w:rPr>
                <w:rFonts w:cs="Arial"/>
              </w:rPr>
            </w:pPr>
            <w:r w:rsidRPr="00C6449B">
              <w:rPr>
                <w:rFonts w:cs="Arial"/>
              </w:rPr>
              <w:t>-5.5</w:t>
            </w:r>
          </w:p>
        </w:tc>
        <w:tc>
          <w:tcPr>
            <w:tcW w:w="900" w:type="dxa"/>
            <w:shd w:val="clear" w:color="auto" w:fill="auto"/>
          </w:tcPr>
          <w:p w14:paraId="74CC1488" w14:textId="77DE40A9" w:rsidR="00D871DA" w:rsidRPr="00C6449B" w:rsidRDefault="00D871DA" w:rsidP="00D871DA">
            <w:pPr>
              <w:pStyle w:val="TAC"/>
              <w:rPr>
                <w:rFonts w:cs="Arial"/>
              </w:rPr>
            </w:pPr>
            <w:r w:rsidRPr="00C6449B">
              <w:rPr>
                <w:rFonts w:cs="Arial"/>
              </w:rPr>
              <w:t>-5.5</w:t>
            </w:r>
          </w:p>
        </w:tc>
        <w:tc>
          <w:tcPr>
            <w:tcW w:w="720" w:type="dxa"/>
          </w:tcPr>
          <w:p w14:paraId="543C9AAB" w14:textId="1BB79F9B" w:rsidR="00D871DA" w:rsidRPr="00C6449B" w:rsidRDefault="00D871DA" w:rsidP="00D871DA">
            <w:pPr>
              <w:pStyle w:val="TAC"/>
              <w:rPr>
                <w:rFonts w:cs="Arial"/>
              </w:rPr>
            </w:pPr>
            <w:r w:rsidRPr="00C6449B">
              <w:rPr>
                <w:rFonts w:cs="Arial"/>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rPr>
            </w:pPr>
          </w:p>
        </w:tc>
        <w:tc>
          <w:tcPr>
            <w:tcW w:w="990" w:type="dxa"/>
            <w:vMerge/>
          </w:tcPr>
          <w:p w14:paraId="391303EF" w14:textId="77777777" w:rsidR="00D871DA" w:rsidRPr="00C6449B" w:rsidRDefault="00D871DA" w:rsidP="00D871DA">
            <w:pPr>
              <w:pStyle w:val="TAC"/>
              <w:rPr>
                <w:rFonts w:cs="Arial"/>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rPr>
            </w:pPr>
            <w:r w:rsidRPr="00C6449B">
              <w:rPr>
                <w:rFonts w:cs="Arial"/>
              </w:rPr>
              <w:t>Additional DM-RS</w:t>
            </w:r>
          </w:p>
        </w:tc>
        <w:tc>
          <w:tcPr>
            <w:tcW w:w="810" w:type="dxa"/>
            <w:shd w:val="clear" w:color="auto" w:fill="auto"/>
          </w:tcPr>
          <w:p w14:paraId="737558C9" w14:textId="44505A06" w:rsidR="00D871DA" w:rsidRPr="00C6449B" w:rsidRDefault="00D871DA" w:rsidP="00D871DA">
            <w:pPr>
              <w:pStyle w:val="TAC"/>
              <w:rPr>
                <w:rFonts w:cs="Arial"/>
              </w:rPr>
            </w:pPr>
            <w:r w:rsidRPr="00C6449B">
              <w:rPr>
                <w:rFonts w:cs="Arial"/>
              </w:rPr>
              <w:t>-6.2</w:t>
            </w:r>
          </w:p>
        </w:tc>
        <w:tc>
          <w:tcPr>
            <w:tcW w:w="810" w:type="dxa"/>
            <w:shd w:val="clear" w:color="auto" w:fill="auto"/>
          </w:tcPr>
          <w:p w14:paraId="77DC0157" w14:textId="14574407" w:rsidR="00D871DA" w:rsidRPr="00C6449B" w:rsidRDefault="00D871DA" w:rsidP="00D871DA">
            <w:pPr>
              <w:pStyle w:val="TAC"/>
              <w:rPr>
                <w:rFonts w:cs="Arial"/>
              </w:rPr>
            </w:pPr>
            <w:r w:rsidRPr="00C6449B">
              <w:rPr>
                <w:rFonts w:cs="Arial"/>
              </w:rPr>
              <w:t>-6.1</w:t>
            </w:r>
          </w:p>
        </w:tc>
        <w:tc>
          <w:tcPr>
            <w:tcW w:w="900" w:type="dxa"/>
            <w:shd w:val="clear" w:color="auto" w:fill="auto"/>
          </w:tcPr>
          <w:p w14:paraId="4E2C5D37" w14:textId="70F3E193" w:rsidR="00D871DA" w:rsidRPr="00C6449B" w:rsidRDefault="00D871DA" w:rsidP="00D871DA">
            <w:pPr>
              <w:pStyle w:val="TAC"/>
              <w:rPr>
                <w:rFonts w:cs="Arial"/>
              </w:rPr>
            </w:pPr>
            <w:r w:rsidRPr="00C6449B">
              <w:rPr>
                <w:rFonts w:cs="Arial"/>
              </w:rPr>
              <w:t>-6.4</w:t>
            </w:r>
          </w:p>
        </w:tc>
        <w:tc>
          <w:tcPr>
            <w:tcW w:w="720" w:type="dxa"/>
          </w:tcPr>
          <w:p w14:paraId="1700F581" w14:textId="42588479" w:rsidR="00D871DA" w:rsidRPr="00C6449B" w:rsidRDefault="00D871DA" w:rsidP="00D871DA">
            <w:pPr>
              <w:pStyle w:val="TAC"/>
              <w:rPr>
                <w:rFonts w:cs="Arial"/>
              </w:rPr>
            </w:pPr>
            <w:r w:rsidRPr="00C6449B">
              <w:rPr>
                <w:rFonts w:cs="Arial"/>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3818" w:name="_Toc13079762"/>
      <w:bookmarkStart w:id="3819" w:name="_Toc29811250"/>
      <w:bookmarkStart w:id="3820" w:name="_Toc29811701"/>
      <w:bookmarkStart w:id="3821" w:name="_Toc37268205"/>
      <w:bookmarkStart w:id="3822" w:name="_Toc37268656"/>
      <w:bookmarkStart w:id="3823" w:name="_Toc45893304"/>
      <w:bookmarkStart w:id="3824" w:name="_Toc53177468"/>
      <w:bookmarkStart w:id="3825" w:name="_Toc53177920"/>
      <w:bookmarkStart w:id="3826" w:name="_Toc61176554"/>
      <w:bookmarkStart w:id="3827" w:name="_Toc67916377"/>
      <w:bookmarkStart w:id="3828" w:name="_Toc74670595"/>
      <w:bookmarkStart w:id="3829" w:name="_Toc76542630"/>
      <w:bookmarkStart w:id="3830" w:name="_Toc82626562"/>
      <w:bookmarkStart w:id="3831" w:name="_Toc90414528"/>
      <w:bookmarkStart w:id="3832" w:name="_Toc106769617"/>
      <w:bookmarkStart w:id="3833" w:name="_Toc115184866"/>
      <w:bookmarkStart w:id="3834" w:name="_Toc138839368"/>
      <w:bookmarkStart w:id="3835" w:name="_Toc138932731"/>
      <w:bookmarkStart w:id="3836" w:name="_Toc138933184"/>
      <w:r w:rsidRPr="00C6449B">
        <w:t>8.3.7</w:t>
      </w:r>
      <w:r w:rsidRPr="00C6449B">
        <w:tab/>
        <w:t>Performance requirements for multi-slot PUCCH</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1B2889FD" w14:textId="77777777" w:rsidR="00CF08D6" w:rsidRPr="00C6449B" w:rsidRDefault="00CF08D6" w:rsidP="00CF08D6">
      <w:pPr>
        <w:pStyle w:val="Heading4"/>
      </w:pPr>
      <w:bookmarkStart w:id="3837" w:name="_Toc13079763"/>
      <w:bookmarkStart w:id="3838" w:name="_Toc29811251"/>
      <w:bookmarkStart w:id="3839" w:name="_Toc29811702"/>
      <w:bookmarkStart w:id="3840" w:name="_Toc37268206"/>
      <w:bookmarkStart w:id="3841" w:name="_Toc37268657"/>
      <w:bookmarkStart w:id="3842" w:name="_Toc45893305"/>
      <w:bookmarkStart w:id="3843" w:name="_Toc53177469"/>
      <w:bookmarkStart w:id="3844" w:name="_Toc53177921"/>
      <w:bookmarkStart w:id="3845" w:name="_Toc61176555"/>
      <w:bookmarkStart w:id="3846" w:name="_Toc67916378"/>
      <w:bookmarkStart w:id="3847" w:name="_Toc74670596"/>
      <w:bookmarkStart w:id="3848" w:name="_Toc76542631"/>
      <w:bookmarkStart w:id="3849" w:name="_Toc82626563"/>
      <w:bookmarkStart w:id="3850" w:name="_Toc90414529"/>
      <w:bookmarkStart w:id="3851" w:name="_Toc106769618"/>
      <w:bookmarkStart w:id="3852" w:name="_Toc115184867"/>
      <w:bookmarkStart w:id="3853" w:name="_Toc138839369"/>
      <w:bookmarkStart w:id="3854" w:name="_Toc138932732"/>
      <w:bookmarkStart w:id="3855" w:name="_Toc138933185"/>
      <w:r w:rsidRPr="00C6449B">
        <w:t>8.3.7.1</w:t>
      </w:r>
      <w:r w:rsidRPr="00C6449B">
        <w:tab/>
        <w:t>General</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D427198" w14:textId="77777777" w:rsidR="00CF08D6" w:rsidRPr="00C6449B" w:rsidRDefault="00CF08D6" w:rsidP="00CF08D6">
      <w:pPr>
        <w:pStyle w:val="Heading4"/>
      </w:pPr>
      <w:bookmarkStart w:id="3856" w:name="_Toc13079764"/>
      <w:bookmarkStart w:id="3857" w:name="_Toc29811252"/>
      <w:bookmarkStart w:id="3858" w:name="_Toc29811703"/>
      <w:bookmarkStart w:id="3859" w:name="_Toc37268207"/>
      <w:bookmarkStart w:id="3860" w:name="_Toc37268658"/>
      <w:bookmarkStart w:id="3861" w:name="_Toc45893306"/>
      <w:bookmarkStart w:id="3862" w:name="_Toc53177470"/>
      <w:bookmarkStart w:id="3863" w:name="_Toc53177922"/>
      <w:bookmarkStart w:id="3864" w:name="_Toc61176556"/>
      <w:bookmarkStart w:id="3865" w:name="_Toc67916379"/>
      <w:bookmarkStart w:id="3866" w:name="_Toc74670597"/>
      <w:bookmarkStart w:id="3867" w:name="_Toc76542632"/>
      <w:bookmarkStart w:id="3868" w:name="_Toc82626564"/>
      <w:bookmarkStart w:id="3869" w:name="_Toc90414530"/>
      <w:bookmarkStart w:id="3870" w:name="_Toc106769619"/>
      <w:bookmarkStart w:id="3871" w:name="_Toc115184868"/>
      <w:bookmarkStart w:id="3872" w:name="_Toc138839370"/>
      <w:bookmarkStart w:id="3873" w:name="_Toc138932733"/>
      <w:bookmarkStart w:id="3874" w:name="_Toc138933186"/>
      <w:r w:rsidRPr="00C6449B">
        <w:t>8.3.7.2</w:t>
      </w:r>
      <w:r w:rsidRPr="00C6449B">
        <w:tab/>
        <w:t>Performance requirements for multi-slot PUCCH format 1</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790CC761" w14:textId="77777777" w:rsidR="00CF08D6" w:rsidRPr="00C6449B" w:rsidRDefault="00CF08D6" w:rsidP="00CF08D6">
      <w:pPr>
        <w:pStyle w:val="Heading5"/>
      </w:pPr>
      <w:bookmarkStart w:id="3875" w:name="_Toc13079765"/>
      <w:bookmarkStart w:id="3876" w:name="_Toc29811253"/>
      <w:bookmarkStart w:id="3877" w:name="_Toc29811704"/>
      <w:bookmarkStart w:id="3878" w:name="_Toc37268208"/>
      <w:bookmarkStart w:id="3879" w:name="_Toc37268659"/>
      <w:bookmarkStart w:id="3880" w:name="_Toc45893307"/>
      <w:bookmarkStart w:id="3881" w:name="_Toc53177471"/>
      <w:bookmarkStart w:id="3882" w:name="_Toc53177923"/>
      <w:bookmarkStart w:id="3883" w:name="_Toc61176557"/>
      <w:bookmarkStart w:id="3884" w:name="_Toc67916380"/>
      <w:bookmarkStart w:id="3885" w:name="_Toc74670598"/>
      <w:bookmarkStart w:id="3886" w:name="_Toc76542633"/>
      <w:bookmarkStart w:id="3887" w:name="_Toc82626565"/>
      <w:bookmarkStart w:id="3888" w:name="_Toc90414531"/>
      <w:bookmarkStart w:id="3889" w:name="_Toc106769620"/>
      <w:bookmarkStart w:id="3890" w:name="_Toc115184869"/>
      <w:bookmarkStart w:id="3891" w:name="_Toc138839371"/>
      <w:bookmarkStart w:id="3892" w:name="_Toc138932734"/>
      <w:bookmarkStart w:id="3893" w:name="_Toc138933187"/>
      <w:r w:rsidRPr="00C6449B">
        <w:t>8.3.7.2.1</w:t>
      </w:r>
      <w:r w:rsidRPr="00C6449B">
        <w:tab/>
        <w:t>NACK to ACK requirements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7A49DB7B" w14:textId="77777777" w:rsidR="00CF08D6" w:rsidRPr="00C6449B" w:rsidRDefault="00CF08D6" w:rsidP="00CF08D6">
      <w:pPr>
        <w:pStyle w:val="Heading5"/>
      </w:pPr>
      <w:bookmarkStart w:id="3894" w:name="_Toc13079766"/>
      <w:bookmarkStart w:id="3895" w:name="_Toc29811254"/>
      <w:bookmarkStart w:id="3896" w:name="_Toc29811705"/>
      <w:bookmarkStart w:id="3897" w:name="_Toc37268209"/>
      <w:bookmarkStart w:id="3898" w:name="_Toc37268660"/>
      <w:bookmarkStart w:id="3899" w:name="_Toc45893308"/>
      <w:bookmarkStart w:id="3900" w:name="_Toc53177472"/>
      <w:bookmarkStart w:id="3901" w:name="_Toc53177924"/>
      <w:bookmarkStart w:id="3902" w:name="_Toc61176558"/>
      <w:bookmarkStart w:id="3903" w:name="_Toc67916381"/>
      <w:bookmarkStart w:id="3904" w:name="_Toc74670599"/>
      <w:bookmarkStart w:id="3905" w:name="_Toc76542634"/>
      <w:bookmarkStart w:id="3906" w:name="_Toc82626566"/>
      <w:bookmarkStart w:id="3907" w:name="_Toc90414532"/>
      <w:bookmarkStart w:id="3908" w:name="_Toc106769621"/>
      <w:bookmarkStart w:id="3909" w:name="_Toc115184870"/>
      <w:bookmarkStart w:id="3910" w:name="_Toc138839372"/>
      <w:bookmarkStart w:id="3911" w:name="_Toc138932735"/>
      <w:bookmarkStart w:id="3912" w:name="_Toc138933188"/>
      <w:r w:rsidRPr="00C6449B">
        <w:t>8.3.7.2.1.1</w:t>
      </w:r>
      <w:r w:rsidRPr="00C6449B">
        <w:tab/>
        <w:t>General</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tab/>
      </w:r>
      <w:r w:rsidRPr="00C6449B">
        <w:rPr>
          <w:rFonts w:ascii="Cambria Math" w:hAnsi="Cambria Math"/>
          <w:i/>
          <w:position w:val="-24"/>
          <w:lang w:val="en-US"/>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r w:rsidRPr="00C6449B">
        <w:t>where:</w:t>
      </w:r>
    </w:p>
    <w:p w14:paraId="6A58E499" w14:textId="77777777" w:rsidR="00CF08D6" w:rsidRPr="00C6449B" w:rsidRDefault="00CF08D6" w:rsidP="00CF08D6">
      <w:pPr>
        <w:pStyle w:val="B1"/>
      </w:pPr>
      <w:r w:rsidRPr="00C6449B">
        <w:t>-</w:t>
      </w:r>
      <w:r w:rsidRPr="00C6449B">
        <w:tab/>
      </w:r>
      <w:r w:rsidRPr="00C6449B">
        <w:rPr>
          <w:noProof/>
          <w:lang w:val="en-US"/>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pPr>
            <w:r w:rsidRPr="00C6449B">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 w14:paraId="707DF645" w14:textId="77777777" w:rsidR="00CF08D6" w:rsidRPr="00C6449B" w:rsidRDefault="00CF08D6" w:rsidP="00CF08D6">
      <w:pPr>
        <w:pStyle w:val="Heading5"/>
      </w:pPr>
      <w:bookmarkStart w:id="3913" w:name="_Toc13079767"/>
      <w:bookmarkStart w:id="3914" w:name="_Toc29811255"/>
      <w:bookmarkStart w:id="3915" w:name="_Toc29811706"/>
      <w:bookmarkStart w:id="3916" w:name="_Toc37268210"/>
      <w:bookmarkStart w:id="3917" w:name="_Toc37268661"/>
      <w:bookmarkStart w:id="3918" w:name="_Toc45893309"/>
      <w:bookmarkStart w:id="3919" w:name="_Toc53177473"/>
      <w:bookmarkStart w:id="3920" w:name="_Toc53177925"/>
      <w:bookmarkStart w:id="3921" w:name="_Toc61176559"/>
      <w:bookmarkStart w:id="3922" w:name="_Toc67916382"/>
      <w:bookmarkStart w:id="3923" w:name="_Toc74670600"/>
      <w:bookmarkStart w:id="3924" w:name="_Toc76542635"/>
      <w:bookmarkStart w:id="3925" w:name="_Toc82626567"/>
      <w:bookmarkStart w:id="3926" w:name="_Toc90414533"/>
      <w:bookmarkStart w:id="3927" w:name="_Toc106769622"/>
      <w:bookmarkStart w:id="3928" w:name="_Toc115184871"/>
      <w:bookmarkStart w:id="3929" w:name="_Toc138839373"/>
      <w:bookmarkStart w:id="3930" w:name="_Toc138932736"/>
      <w:bookmarkStart w:id="3931" w:name="_Toc138933189"/>
      <w:r w:rsidRPr="00C6449B">
        <w:t>8.3.7.2.1.2</w:t>
      </w:r>
      <w:r w:rsidRPr="00C6449B">
        <w:tab/>
        <w:t>Minimum requirements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2B5D9DD1" w14:textId="77777777" w:rsidR="00CF08D6" w:rsidRPr="00C6449B" w:rsidRDefault="00CF08D6" w:rsidP="00CF08D6">
      <w:r w:rsidRPr="00C6449B">
        <w:t>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rPr>
            </w:pPr>
            <w:r w:rsidRPr="00C6449B">
              <w:rPr>
                <w:rFonts w:cs="Arial"/>
              </w:rPr>
              <w:t>Number of TX antennas</w:t>
            </w:r>
          </w:p>
        </w:tc>
        <w:tc>
          <w:tcPr>
            <w:tcW w:w="1075" w:type="dxa"/>
            <w:vMerge w:val="restart"/>
          </w:tcPr>
          <w:p w14:paraId="5CBD7243" w14:textId="77777777" w:rsidR="00CF08D6" w:rsidRPr="00C6449B" w:rsidRDefault="00CF08D6" w:rsidP="00CF08D6">
            <w:pPr>
              <w:pStyle w:val="TAH"/>
              <w:rPr>
                <w:rFonts w:cs="Arial"/>
              </w:rPr>
            </w:pPr>
            <w:r w:rsidRPr="00C6449B">
              <w:rPr>
                <w:rFonts w:cs="Arial"/>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rPr>
            </w:pPr>
            <w:r w:rsidRPr="00C6449B">
              <w:rPr>
                <w:rFonts w:cs="Arial"/>
              </w:rPr>
              <w:t>1</w:t>
            </w:r>
          </w:p>
        </w:tc>
        <w:tc>
          <w:tcPr>
            <w:tcW w:w="1075" w:type="dxa"/>
            <w:vAlign w:val="center"/>
          </w:tcPr>
          <w:p w14:paraId="32C5DB71" w14:textId="77777777" w:rsidR="00CF08D6" w:rsidRPr="00C6449B" w:rsidRDefault="00CF08D6" w:rsidP="00CF08D6">
            <w:pPr>
              <w:pStyle w:val="TAC"/>
              <w:rPr>
                <w:rFonts w:cs="Arial"/>
              </w:rPr>
            </w:pPr>
            <w:r w:rsidRPr="00C6449B">
              <w:rPr>
                <w:rFonts w:cs="Arial"/>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 Low</w:t>
            </w:r>
          </w:p>
        </w:tc>
        <w:tc>
          <w:tcPr>
            <w:tcW w:w="2075" w:type="dxa"/>
            <w:shd w:val="clear" w:color="auto" w:fill="auto"/>
            <w:vAlign w:val="center"/>
          </w:tcPr>
          <w:p w14:paraId="7E5AAA07" w14:textId="655D0A87" w:rsidR="00CF08D6" w:rsidRPr="00C6449B" w:rsidRDefault="00D162F0" w:rsidP="00CF08D6">
            <w:pPr>
              <w:pStyle w:val="TAC"/>
              <w:rPr>
                <w:rFonts w:cs="Arial"/>
              </w:rPr>
            </w:pPr>
            <w:r w:rsidRPr="00C6449B">
              <w:rPr>
                <w:rFonts w:cs="Arial"/>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3932" w:name="_Toc13079768"/>
      <w:bookmarkStart w:id="3933" w:name="_Toc29811256"/>
      <w:bookmarkStart w:id="3934" w:name="_Toc29811707"/>
      <w:bookmarkStart w:id="3935" w:name="_Toc37268211"/>
      <w:bookmarkStart w:id="3936" w:name="_Toc37268662"/>
      <w:bookmarkStart w:id="3937" w:name="_Toc45893310"/>
      <w:bookmarkStart w:id="3938" w:name="_Toc53177474"/>
      <w:bookmarkStart w:id="3939" w:name="_Toc53177926"/>
      <w:bookmarkStart w:id="3940" w:name="_Toc61176560"/>
      <w:bookmarkStart w:id="3941" w:name="_Toc67916383"/>
      <w:bookmarkStart w:id="3942" w:name="_Toc74670601"/>
      <w:bookmarkStart w:id="3943" w:name="_Toc76542636"/>
      <w:bookmarkStart w:id="3944" w:name="_Toc82626568"/>
      <w:bookmarkStart w:id="3945" w:name="_Toc90414534"/>
      <w:bookmarkStart w:id="3946" w:name="_Toc106769623"/>
      <w:bookmarkStart w:id="3947" w:name="_Toc115184872"/>
      <w:bookmarkStart w:id="3948" w:name="_Toc138839374"/>
      <w:bookmarkStart w:id="3949" w:name="_Toc138932737"/>
      <w:bookmarkStart w:id="3950" w:name="_Toc138933190"/>
      <w:r w:rsidRPr="00C6449B">
        <w:t>8.3.7.2.2</w:t>
      </w:r>
      <w:r w:rsidRPr="00C6449B">
        <w:tab/>
        <w:t>ACK missed detection requirements</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2EEF43F" w14:textId="77777777" w:rsidR="00CF08D6" w:rsidRPr="00C6449B" w:rsidRDefault="00CF08D6" w:rsidP="00CF08D6">
      <w:pPr>
        <w:pStyle w:val="Heading6"/>
      </w:pPr>
      <w:bookmarkStart w:id="3951" w:name="_Toc13079769"/>
      <w:bookmarkStart w:id="3952" w:name="_Toc29811257"/>
      <w:bookmarkStart w:id="3953" w:name="_Toc29811708"/>
      <w:bookmarkStart w:id="3954" w:name="_Toc37268212"/>
      <w:bookmarkStart w:id="3955" w:name="_Toc37268663"/>
      <w:bookmarkStart w:id="3956" w:name="_Toc45893311"/>
      <w:bookmarkStart w:id="3957" w:name="_Toc53177475"/>
      <w:bookmarkStart w:id="3958" w:name="_Toc53177927"/>
      <w:bookmarkStart w:id="3959" w:name="_Toc61176561"/>
      <w:bookmarkStart w:id="3960" w:name="_Toc67916384"/>
      <w:bookmarkStart w:id="3961" w:name="_Toc74670602"/>
      <w:bookmarkStart w:id="3962" w:name="_Toc76542637"/>
      <w:bookmarkStart w:id="3963" w:name="_Toc82626569"/>
      <w:bookmarkStart w:id="3964" w:name="_Toc90414535"/>
      <w:bookmarkStart w:id="3965" w:name="_Toc106769624"/>
      <w:bookmarkStart w:id="3966" w:name="_Toc115184873"/>
      <w:bookmarkStart w:id="3967" w:name="_Toc138839375"/>
      <w:bookmarkStart w:id="3968" w:name="_Toc138932738"/>
      <w:bookmarkStart w:id="3969" w:name="_Toc138933191"/>
      <w:r w:rsidRPr="00C6449B">
        <w:t>8.3.7.2.2.1</w:t>
      </w:r>
      <w:r w:rsidRPr="00C6449B">
        <w:tab/>
        <w:t>General</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141CEF41" w14:textId="77777777" w:rsidR="00CF08D6" w:rsidRPr="00C6449B" w:rsidRDefault="00CF08D6" w:rsidP="00CF08D6">
      <w:r w:rsidRPr="00C6449B">
        <w:t>The ACK missed detection probability is the probability of not detecting an ACK when an ACK was sent. The test parameters in table 8.3.7.2.1.1-1 are configured.</w:t>
      </w:r>
    </w:p>
    <w:p w14:paraId="35134656" w14:textId="77777777" w:rsidR="00CF08D6" w:rsidRPr="00C6449B" w:rsidRDefault="00CF08D6" w:rsidP="00CF08D6">
      <w:pPr>
        <w:pStyle w:val="Heading6"/>
      </w:pPr>
      <w:bookmarkStart w:id="3970" w:name="_Toc13079770"/>
      <w:bookmarkStart w:id="3971" w:name="_Toc29811258"/>
      <w:bookmarkStart w:id="3972" w:name="_Toc29811709"/>
      <w:bookmarkStart w:id="3973" w:name="_Toc37268213"/>
      <w:bookmarkStart w:id="3974" w:name="_Toc37268664"/>
      <w:bookmarkStart w:id="3975" w:name="_Toc45893312"/>
      <w:bookmarkStart w:id="3976" w:name="_Toc53177476"/>
      <w:bookmarkStart w:id="3977" w:name="_Toc53177928"/>
      <w:bookmarkStart w:id="3978" w:name="_Toc61176562"/>
      <w:bookmarkStart w:id="3979" w:name="_Toc67916385"/>
      <w:bookmarkStart w:id="3980" w:name="_Toc74670603"/>
      <w:bookmarkStart w:id="3981" w:name="_Toc76542638"/>
      <w:bookmarkStart w:id="3982" w:name="_Toc82626570"/>
      <w:bookmarkStart w:id="3983" w:name="_Toc90414536"/>
      <w:bookmarkStart w:id="3984" w:name="_Toc106769625"/>
      <w:bookmarkStart w:id="3985" w:name="_Toc115184874"/>
      <w:bookmarkStart w:id="3986" w:name="_Toc138839376"/>
      <w:bookmarkStart w:id="3987" w:name="_Toc138932739"/>
      <w:bookmarkStart w:id="3988" w:name="_Toc138933192"/>
      <w:r w:rsidRPr="00C6449B">
        <w:t>8.3.7.2.2.2</w:t>
      </w:r>
      <w:r w:rsidRPr="00C6449B">
        <w:tab/>
        <w:t>Minimum requirements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3F7E3426" w14:textId="77777777" w:rsidR="00CF08D6" w:rsidRPr="00C6449B" w:rsidRDefault="00CF08D6" w:rsidP="00CF08D6">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rPr>
            </w:pPr>
            <w:r w:rsidRPr="00C6449B">
              <w:rPr>
                <w:rFonts w:cs="Arial"/>
              </w:rPr>
              <w:t>Number of TX antennas</w:t>
            </w:r>
          </w:p>
        </w:tc>
        <w:tc>
          <w:tcPr>
            <w:tcW w:w="990" w:type="dxa"/>
            <w:vMerge w:val="restart"/>
          </w:tcPr>
          <w:p w14:paraId="32AD638C" w14:textId="77777777" w:rsidR="00CF08D6" w:rsidRPr="00C6449B" w:rsidRDefault="00CF08D6" w:rsidP="00CF08D6">
            <w:pPr>
              <w:pStyle w:val="TAH"/>
              <w:rPr>
                <w:rFonts w:cs="Arial"/>
              </w:rPr>
            </w:pPr>
            <w:r w:rsidRPr="00C6449B">
              <w:rPr>
                <w:rFonts w:cs="Arial"/>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rPr>
            </w:pPr>
            <w:r w:rsidRPr="00C6449B">
              <w:rPr>
                <w:rFonts w:cs="Arial"/>
              </w:rPr>
              <w:t>1</w:t>
            </w:r>
          </w:p>
        </w:tc>
        <w:tc>
          <w:tcPr>
            <w:tcW w:w="990" w:type="dxa"/>
            <w:vAlign w:val="center"/>
          </w:tcPr>
          <w:p w14:paraId="0F0A93E8" w14:textId="77777777" w:rsidR="00CF08D6" w:rsidRPr="00C6449B" w:rsidRDefault="00CF08D6" w:rsidP="00CF08D6">
            <w:pPr>
              <w:pStyle w:val="TAC"/>
              <w:rPr>
                <w:rFonts w:cs="Arial"/>
              </w:rPr>
            </w:pPr>
            <w:r w:rsidRPr="00C6449B">
              <w:rPr>
                <w:rFonts w:cs="Arial"/>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 Low</w:t>
            </w:r>
          </w:p>
        </w:tc>
        <w:tc>
          <w:tcPr>
            <w:tcW w:w="2165" w:type="dxa"/>
            <w:shd w:val="clear" w:color="auto" w:fill="auto"/>
            <w:vAlign w:val="center"/>
          </w:tcPr>
          <w:p w14:paraId="537A5845" w14:textId="4327B2CC" w:rsidR="00CF08D6" w:rsidRPr="00C6449B" w:rsidRDefault="00D90DDB" w:rsidP="00CF08D6">
            <w:pPr>
              <w:pStyle w:val="TAC"/>
              <w:rPr>
                <w:rFonts w:cs="Arial"/>
              </w:rPr>
            </w:pPr>
            <w:r w:rsidRPr="00C6449B">
              <w:rPr>
                <w:rFonts w:cs="Arial"/>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3989" w:name="_Toc13079771"/>
      <w:bookmarkStart w:id="3990" w:name="_Toc29811259"/>
      <w:bookmarkStart w:id="3991" w:name="_Toc29811710"/>
      <w:bookmarkStart w:id="3992" w:name="_Toc37268214"/>
      <w:bookmarkStart w:id="3993" w:name="_Toc37268665"/>
      <w:bookmarkStart w:id="3994" w:name="_Toc45893313"/>
      <w:bookmarkStart w:id="3995" w:name="_Toc53177477"/>
      <w:bookmarkStart w:id="3996" w:name="_Toc53177929"/>
      <w:bookmarkStart w:id="3997" w:name="_Toc61176563"/>
      <w:bookmarkStart w:id="3998" w:name="_Toc67916386"/>
      <w:bookmarkStart w:id="3999" w:name="_Toc74670604"/>
      <w:bookmarkStart w:id="4000" w:name="_Toc76542639"/>
      <w:bookmarkStart w:id="4001" w:name="_Toc82626571"/>
      <w:bookmarkStart w:id="4002" w:name="_Toc90414537"/>
      <w:bookmarkStart w:id="4003" w:name="_Toc106769626"/>
      <w:bookmarkStart w:id="4004" w:name="_Toc115184875"/>
      <w:bookmarkStart w:id="4005" w:name="_Toc138839377"/>
      <w:bookmarkStart w:id="4006" w:name="_Toc138932740"/>
      <w:bookmarkStart w:id="4007" w:name="_Toc138933193"/>
      <w:r w:rsidRPr="00C6449B">
        <w:t>8.</w:t>
      </w:r>
      <w:r w:rsidRPr="00C6449B">
        <w:rPr>
          <w:rFonts w:eastAsia="DengXian"/>
        </w:rPr>
        <w:t>4</w:t>
      </w:r>
      <w:r w:rsidRPr="00C6449B">
        <w:tab/>
        <w:t>Performance requirements for PRACH</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4C0E1C5F" w14:textId="77777777" w:rsidR="00CF08D6" w:rsidRPr="00C6449B" w:rsidRDefault="00CF08D6" w:rsidP="00CF08D6">
      <w:pPr>
        <w:pStyle w:val="Heading3"/>
      </w:pPr>
      <w:bookmarkStart w:id="4008" w:name="_Toc13079772"/>
      <w:bookmarkStart w:id="4009" w:name="_Toc29811260"/>
      <w:bookmarkStart w:id="4010" w:name="_Toc29811711"/>
      <w:bookmarkStart w:id="4011" w:name="_Toc37268215"/>
      <w:bookmarkStart w:id="4012" w:name="_Toc37268666"/>
      <w:bookmarkStart w:id="4013" w:name="_Toc45893314"/>
      <w:bookmarkStart w:id="4014" w:name="_Toc53177478"/>
      <w:bookmarkStart w:id="4015" w:name="_Toc53177930"/>
      <w:bookmarkStart w:id="4016" w:name="_Toc61176564"/>
      <w:bookmarkStart w:id="4017" w:name="_Toc67916387"/>
      <w:bookmarkStart w:id="4018" w:name="_Toc74670605"/>
      <w:bookmarkStart w:id="4019" w:name="_Toc76542640"/>
      <w:bookmarkStart w:id="4020" w:name="_Toc82626572"/>
      <w:bookmarkStart w:id="4021" w:name="_Toc90414538"/>
      <w:bookmarkStart w:id="4022" w:name="_Toc106769627"/>
      <w:bookmarkStart w:id="4023" w:name="_Toc115184876"/>
      <w:bookmarkStart w:id="4024" w:name="_Toc138839378"/>
      <w:bookmarkStart w:id="4025" w:name="_Toc138932741"/>
      <w:bookmarkStart w:id="4026" w:name="_Toc138933194"/>
      <w:r w:rsidRPr="00C6449B">
        <w:t>8.4.1</w:t>
      </w:r>
      <w:r w:rsidRPr="00C6449B">
        <w:tab/>
        <w:t>PRACH False alarm probability</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46340B4" w14:textId="77777777" w:rsidR="00CF08D6" w:rsidRPr="00C6449B" w:rsidRDefault="00CF08D6" w:rsidP="00CF08D6">
      <w:pPr>
        <w:pStyle w:val="Heading4"/>
      </w:pPr>
      <w:bookmarkStart w:id="4027" w:name="_Toc13079773"/>
      <w:bookmarkStart w:id="4028" w:name="_Toc29811261"/>
      <w:bookmarkStart w:id="4029" w:name="_Toc29811712"/>
      <w:bookmarkStart w:id="4030" w:name="_Toc37268216"/>
      <w:bookmarkStart w:id="4031" w:name="_Toc37268667"/>
      <w:bookmarkStart w:id="4032" w:name="_Toc45893315"/>
      <w:bookmarkStart w:id="4033" w:name="_Toc53177479"/>
      <w:bookmarkStart w:id="4034" w:name="_Toc53177931"/>
      <w:bookmarkStart w:id="4035" w:name="_Toc61176565"/>
      <w:bookmarkStart w:id="4036" w:name="_Toc67916388"/>
      <w:bookmarkStart w:id="4037" w:name="_Toc74670606"/>
      <w:bookmarkStart w:id="4038" w:name="_Toc76542641"/>
      <w:bookmarkStart w:id="4039" w:name="_Toc82626573"/>
      <w:bookmarkStart w:id="4040" w:name="_Toc90414539"/>
      <w:bookmarkStart w:id="4041" w:name="_Toc106769628"/>
      <w:bookmarkStart w:id="4042" w:name="_Toc115184877"/>
      <w:bookmarkStart w:id="4043" w:name="_Toc138839379"/>
      <w:bookmarkStart w:id="4044" w:name="_Toc138932742"/>
      <w:bookmarkStart w:id="4045" w:name="_Toc138933195"/>
      <w:r w:rsidRPr="00C6449B">
        <w:t>8.4.1.1</w:t>
      </w:r>
      <w:r w:rsidRPr="00C6449B">
        <w:tab/>
        <w:t>General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4046" w:name="_Toc13079774"/>
      <w:bookmarkStart w:id="4047" w:name="_Toc29811262"/>
      <w:bookmarkStart w:id="4048" w:name="_Toc29811713"/>
      <w:bookmarkStart w:id="4049" w:name="_Toc37268217"/>
      <w:bookmarkStart w:id="4050" w:name="_Toc37268668"/>
      <w:bookmarkStart w:id="4051" w:name="_Toc45893316"/>
      <w:bookmarkStart w:id="4052" w:name="_Toc53177480"/>
      <w:bookmarkStart w:id="4053" w:name="_Toc53177932"/>
      <w:bookmarkStart w:id="4054" w:name="_Toc61176566"/>
      <w:bookmarkStart w:id="4055" w:name="_Toc67916389"/>
      <w:bookmarkStart w:id="4056" w:name="_Toc74670607"/>
      <w:bookmarkStart w:id="4057" w:name="_Toc76542642"/>
      <w:bookmarkStart w:id="4058" w:name="_Toc82626574"/>
      <w:bookmarkStart w:id="4059" w:name="_Toc90414540"/>
      <w:bookmarkStart w:id="4060" w:name="_Toc106769629"/>
      <w:bookmarkStart w:id="4061" w:name="_Toc115184878"/>
      <w:bookmarkStart w:id="4062" w:name="_Toc138839380"/>
      <w:bookmarkStart w:id="4063" w:name="_Toc138932743"/>
      <w:bookmarkStart w:id="4064" w:name="_Toc138933196"/>
      <w:r w:rsidRPr="00C6449B">
        <w:t>8.4.1.2</w:t>
      </w:r>
      <w:r w:rsidRPr="00C6449B">
        <w:tab/>
        <w:t>Minimum requirement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44191D14" w14:textId="77777777" w:rsidR="00CF08D6" w:rsidRPr="00C6449B" w:rsidRDefault="00CF08D6" w:rsidP="00CF08D6">
      <w:r w:rsidRPr="00C6449B">
        <w:t>The false alarm probability shall be less than or equal to 0.1%.</w:t>
      </w:r>
    </w:p>
    <w:p w14:paraId="127D71D8" w14:textId="77777777" w:rsidR="00CF08D6" w:rsidRPr="00C6449B" w:rsidRDefault="00CF08D6" w:rsidP="00CF08D6">
      <w:pPr>
        <w:pStyle w:val="Heading3"/>
      </w:pPr>
      <w:bookmarkStart w:id="4065" w:name="_Toc13079775"/>
      <w:bookmarkStart w:id="4066" w:name="_Toc29811263"/>
      <w:bookmarkStart w:id="4067" w:name="_Toc29811714"/>
      <w:bookmarkStart w:id="4068" w:name="_Toc37268218"/>
      <w:bookmarkStart w:id="4069" w:name="_Toc37268669"/>
      <w:bookmarkStart w:id="4070" w:name="_Toc45893317"/>
      <w:bookmarkStart w:id="4071" w:name="_Toc53177481"/>
      <w:bookmarkStart w:id="4072" w:name="_Toc53177933"/>
      <w:bookmarkStart w:id="4073" w:name="_Toc61176567"/>
      <w:bookmarkStart w:id="4074" w:name="_Toc67916390"/>
      <w:bookmarkStart w:id="4075" w:name="_Toc74670608"/>
      <w:bookmarkStart w:id="4076" w:name="_Toc76542643"/>
      <w:bookmarkStart w:id="4077" w:name="_Toc82626575"/>
      <w:bookmarkStart w:id="4078" w:name="_Toc90414541"/>
      <w:bookmarkStart w:id="4079" w:name="_Toc106769630"/>
      <w:bookmarkStart w:id="4080" w:name="_Toc115184879"/>
      <w:bookmarkStart w:id="4081" w:name="_Toc138839381"/>
      <w:bookmarkStart w:id="4082" w:name="_Toc138932744"/>
      <w:bookmarkStart w:id="4083" w:name="_Toc138933197"/>
      <w:r w:rsidRPr="00C6449B">
        <w:t>8.4.2</w:t>
      </w:r>
      <w:r w:rsidRPr="00C6449B">
        <w:tab/>
        <w:t>PRACH detection requirements</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71851C52" w14:textId="77777777" w:rsidR="00CF08D6" w:rsidRPr="00C6449B" w:rsidRDefault="00CF08D6" w:rsidP="00CF08D6">
      <w:pPr>
        <w:pStyle w:val="Heading4"/>
      </w:pPr>
      <w:bookmarkStart w:id="4084" w:name="_Toc13079776"/>
      <w:bookmarkStart w:id="4085" w:name="_Toc29811264"/>
      <w:bookmarkStart w:id="4086" w:name="_Toc29811715"/>
      <w:bookmarkStart w:id="4087" w:name="_Toc37268219"/>
      <w:bookmarkStart w:id="4088" w:name="_Toc37268670"/>
      <w:bookmarkStart w:id="4089" w:name="_Toc45893318"/>
      <w:bookmarkStart w:id="4090" w:name="_Toc53177482"/>
      <w:bookmarkStart w:id="4091" w:name="_Toc53177934"/>
      <w:bookmarkStart w:id="4092" w:name="_Toc61176568"/>
      <w:bookmarkStart w:id="4093" w:name="_Toc67916391"/>
      <w:bookmarkStart w:id="4094" w:name="_Toc74670609"/>
      <w:bookmarkStart w:id="4095" w:name="_Toc76542644"/>
      <w:bookmarkStart w:id="4096" w:name="_Toc82626576"/>
      <w:bookmarkStart w:id="4097" w:name="_Toc90414542"/>
      <w:bookmarkStart w:id="4098" w:name="_Toc106769631"/>
      <w:bookmarkStart w:id="4099" w:name="_Toc115184880"/>
      <w:bookmarkStart w:id="4100" w:name="_Toc138839382"/>
      <w:bookmarkStart w:id="4101" w:name="_Toc138932745"/>
      <w:bookmarkStart w:id="4102" w:name="_Toc138933198"/>
      <w:r w:rsidRPr="00C6449B">
        <w:t>8.4.2.1</w:t>
      </w:r>
      <w:r w:rsidRPr="00C6449B">
        <w:tab/>
        <w:t>General</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1A9C601D" w14:textId="77777777" w:rsidR="00CF08D6" w:rsidRPr="00C6449B" w:rsidRDefault="00CF08D6" w:rsidP="00CF08D6">
      <w:pPr>
        <w:rPr>
          <w:rFonts w:cs="v4.2.0"/>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rPr>
        <w:t xml:space="preserve">the time error tolerance given in Table </w:t>
      </w:r>
      <w:r w:rsidRPr="00C6449B">
        <w:rPr>
          <w:rFonts w:eastAsia="‚c‚e‚o“Á‘¾ƒSƒVƒbƒN‘Ì"/>
        </w:rPr>
        <w:t>8.4.</w:t>
      </w:r>
      <w:r w:rsidRPr="00C6449B">
        <w:t>2</w:t>
      </w:r>
      <w:r w:rsidRPr="00C6449B">
        <w:rPr>
          <w:rFonts w:eastAsia="‚c‚e‚o“Á‘¾ƒSƒVƒbƒN‘Ì"/>
        </w:rPr>
        <w:t>.</w:t>
      </w:r>
      <w:r w:rsidRPr="00C6449B">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pPr>
      <w:r w:rsidRPr="00C6449B">
        <w:rPr>
          <w:rFonts w:eastAsia="‚c‚e‚o“Á‘¾ƒSƒVƒbƒN‘Ì"/>
        </w:rPr>
        <w:t>Table 8.4.</w:t>
      </w:r>
      <w:r w:rsidRPr="00C6449B">
        <w:t>2</w:t>
      </w:r>
      <w:r w:rsidRPr="00C6449B">
        <w:rPr>
          <w:rFonts w:eastAsia="‚c‚e‚o“Á‘¾ƒSƒVƒbƒN‘Ì"/>
        </w:rPr>
        <w:t>.</w:t>
      </w:r>
      <w:r w:rsidRPr="00C6449B">
        <w:t>1</w:t>
      </w:r>
      <w:r w:rsidRPr="00C6449B">
        <w:rPr>
          <w:rFonts w:eastAsia="‚c‚e‚o“Á‘¾ƒSƒVƒbƒN‘Ì"/>
        </w:rPr>
        <w:t xml:space="preserve">-1: </w:t>
      </w:r>
      <w:r w:rsidRPr="00C6449B">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rPr>
            </w:pPr>
            <w:r w:rsidRPr="00C6449B">
              <w:rPr>
                <w:rFonts w:cs="v5.0.0"/>
              </w:rPr>
              <w:t>PRACH preamble</w:t>
            </w:r>
          </w:p>
        </w:tc>
        <w:tc>
          <w:tcPr>
            <w:tcW w:w="1559" w:type="dxa"/>
            <w:vMerge w:val="restart"/>
            <w:vAlign w:val="center"/>
          </w:tcPr>
          <w:p w14:paraId="6AFEE864" w14:textId="77777777" w:rsidR="00CF08D6" w:rsidRPr="00C6449B" w:rsidRDefault="00CF08D6" w:rsidP="00CF08D6">
            <w:pPr>
              <w:pStyle w:val="TAH"/>
              <w:rPr>
                <w:rFonts w:cs="v5.0.0"/>
              </w:rPr>
            </w:pPr>
            <w:r w:rsidRPr="00C6449B">
              <w:rPr>
                <w:rFonts w:cs="v5.0.0"/>
              </w:rPr>
              <w:t>PRACH SCS (kHz)</w:t>
            </w:r>
          </w:p>
        </w:tc>
        <w:tc>
          <w:tcPr>
            <w:tcW w:w="3582" w:type="dxa"/>
            <w:gridSpan w:val="2"/>
            <w:vAlign w:val="center"/>
          </w:tcPr>
          <w:p w14:paraId="50263D56" w14:textId="77777777" w:rsidR="00CF08D6" w:rsidRPr="00C6449B" w:rsidRDefault="00CF08D6" w:rsidP="00CF08D6">
            <w:pPr>
              <w:pStyle w:val="TAH"/>
              <w:rPr>
                <w:rFonts w:cs="v5.0.0"/>
              </w:rPr>
            </w:pPr>
            <w:r w:rsidRPr="00C6449B">
              <w:rPr>
                <w:rFonts w:cs="v5.0.0"/>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rPr>
            </w:pPr>
          </w:p>
        </w:tc>
        <w:tc>
          <w:tcPr>
            <w:tcW w:w="1559" w:type="dxa"/>
            <w:vMerge/>
            <w:vAlign w:val="center"/>
          </w:tcPr>
          <w:p w14:paraId="5A3728AE" w14:textId="77777777" w:rsidR="00CF08D6" w:rsidRPr="00C6449B" w:rsidRDefault="00CF08D6" w:rsidP="00CF08D6">
            <w:pPr>
              <w:pStyle w:val="TAH"/>
              <w:rPr>
                <w:rFonts w:cs="v5.0.0"/>
              </w:rPr>
            </w:pPr>
          </w:p>
        </w:tc>
        <w:tc>
          <w:tcPr>
            <w:tcW w:w="1843" w:type="dxa"/>
            <w:vAlign w:val="center"/>
          </w:tcPr>
          <w:p w14:paraId="11208696" w14:textId="77777777" w:rsidR="00CF08D6" w:rsidRPr="00C6449B" w:rsidRDefault="00CF08D6" w:rsidP="00CF08D6">
            <w:pPr>
              <w:pStyle w:val="TAH"/>
              <w:rPr>
                <w:rFonts w:cs="v5.0.0"/>
              </w:rPr>
            </w:pPr>
            <w:r w:rsidRPr="00C6449B">
              <w:rPr>
                <w:rFonts w:cs="v5.0.0"/>
              </w:rPr>
              <w:t>AWGN</w:t>
            </w:r>
          </w:p>
        </w:tc>
        <w:tc>
          <w:tcPr>
            <w:tcW w:w="1739" w:type="dxa"/>
            <w:vAlign w:val="center"/>
          </w:tcPr>
          <w:p w14:paraId="27D7E722" w14:textId="77777777" w:rsidR="00CF08D6" w:rsidRPr="00C6449B" w:rsidRDefault="00CF08D6" w:rsidP="00CF08D6">
            <w:pPr>
              <w:pStyle w:val="TAH"/>
              <w:rPr>
                <w:rFonts w:cs="v5.0.0"/>
              </w:rPr>
            </w:pPr>
            <w:r w:rsidRPr="00C6449B">
              <w:rPr>
                <w:rFonts w:cs="v5.0.0"/>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rPr>
            </w:pPr>
            <w:r w:rsidRPr="00C6449B">
              <w:rPr>
                <w:rFonts w:cs="v5.0.0"/>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rPr>
            </w:pPr>
            <w:r w:rsidRPr="00C6449B">
              <w:rPr>
                <w:rFonts w:cs="v5.0.0"/>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rPr>
            </w:pPr>
            <w:r w:rsidRPr="00C6449B">
              <w:rPr>
                <w:rFonts w:cs="v5.0.0"/>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rPr>
            </w:pPr>
            <w:r w:rsidRPr="00C6449B">
              <w:rPr>
                <w:rFonts w:cs="v5.0.0"/>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rPr>
            </w:pPr>
            <w:r w:rsidRPr="00C6449B">
              <w:rPr>
                <w:rFonts w:cs="v5.0.0"/>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rPr>
            </w:pPr>
            <w:r w:rsidRPr="00C6449B">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rPr>
            </w:pPr>
            <w:r w:rsidRPr="00C6449B">
              <w:rPr>
                <w:rFonts w:cs="v5.0.0"/>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rPr>
            </w:pPr>
            <w:r w:rsidRPr="00C6449B">
              <w:rPr>
                <w:rFonts w:cs="v5.0.0"/>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rPr>
            </w:pPr>
          </w:p>
        </w:tc>
        <w:tc>
          <w:tcPr>
            <w:tcW w:w="1559" w:type="dxa"/>
            <w:tcBorders>
              <w:bottom w:val="single" w:sz="4" w:space="0" w:color="auto"/>
            </w:tcBorders>
          </w:tcPr>
          <w:p w14:paraId="6EC37888" w14:textId="77777777" w:rsidR="00CF08D6" w:rsidRPr="00C6449B" w:rsidRDefault="00CF08D6" w:rsidP="00CF08D6">
            <w:pPr>
              <w:pStyle w:val="TAC"/>
              <w:rPr>
                <w:rFonts w:cs="v5.0.0"/>
              </w:rPr>
            </w:pPr>
            <w:r w:rsidRPr="00C6449B">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rPr>
            </w:pPr>
            <w:r w:rsidRPr="00C6449B">
              <w:rPr>
                <w:rFonts w:cs="v5.0.0"/>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rPr>
            </w:pPr>
            <w:r w:rsidRPr="00C6449B">
              <w:rPr>
                <w:rFonts w:cs="v5.0.0"/>
              </w:rPr>
              <w:t>1.77 us</w:t>
            </w:r>
          </w:p>
        </w:tc>
      </w:tr>
    </w:tbl>
    <w:p w14:paraId="21C31482" w14:textId="77777777" w:rsidR="00CF08D6" w:rsidRPr="00C6449B" w:rsidRDefault="00CF08D6" w:rsidP="00CF08D6"/>
    <w:p w14:paraId="53F68043" w14:textId="77777777" w:rsidR="00CF08D6" w:rsidRPr="00C6449B" w:rsidRDefault="00CF08D6" w:rsidP="00CF08D6">
      <w:r w:rsidRPr="00C6449B">
        <w:t xml:space="preserve">The test preambles for normal mode are listed in table A.6-1 and the test parameter </w:t>
      </w:r>
      <w:r w:rsidRPr="00C6449B">
        <w:rPr>
          <w:i/>
          <w:iCs/>
        </w:rPr>
        <w:t>msg1-FrequencyStart</w:t>
      </w:r>
      <w:r w:rsidRPr="00C6449B">
        <w:t xml:space="preserve"> is set to 0.</w:t>
      </w:r>
    </w:p>
    <w:p w14:paraId="32A37DA8" w14:textId="77777777" w:rsidR="00CF08D6" w:rsidRPr="00C6449B" w:rsidRDefault="00CF08D6" w:rsidP="00CF08D6">
      <w:pPr>
        <w:pStyle w:val="Heading4"/>
      </w:pPr>
      <w:bookmarkStart w:id="4103" w:name="_Toc13079777"/>
      <w:bookmarkStart w:id="4104" w:name="_Toc29811265"/>
      <w:bookmarkStart w:id="4105" w:name="_Toc29811716"/>
      <w:bookmarkStart w:id="4106" w:name="_Toc37268220"/>
      <w:bookmarkStart w:id="4107" w:name="_Toc37268671"/>
      <w:bookmarkStart w:id="4108" w:name="_Toc45893319"/>
      <w:bookmarkStart w:id="4109" w:name="_Toc53177483"/>
      <w:bookmarkStart w:id="4110" w:name="_Toc53177935"/>
      <w:bookmarkStart w:id="4111" w:name="_Toc61176569"/>
      <w:bookmarkStart w:id="4112" w:name="_Toc67916392"/>
      <w:bookmarkStart w:id="4113" w:name="_Toc74670610"/>
      <w:bookmarkStart w:id="4114" w:name="_Toc76542645"/>
      <w:bookmarkStart w:id="4115" w:name="_Toc82626577"/>
      <w:bookmarkStart w:id="4116" w:name="_Toc90414543"/>
      <w:bookmarkStart w:id="4117" w:name="_Toc106769632"/>
      <w:bookmarkStart w:id="4118" w:name="_Toc115184881"/>
      <w:bookmarkStart w:id="4119" w:name="_Toc138839383"/>
      <w:bookmarkStart w:id="4120" w:name="_Toc138932746"/>
      <w:bookmarkStart w:id="4121" w:name="_Toc138933199"/>
      <w:r w:rsidRPr="00C6449B">
        <w:t>8.4.2.2</w:t>
      </w:r>
      <w:r w:rsidRPr="00C6449B">
        <w:tab/>
        <w:t>Minimum requirements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45185E69" w14:textId="77777777" w:rsidR="00CF08D6" w:rsidRPr="00C6449B" w:rsidRDefault="00CF08D6" w:rsidP="00CF08D6">
      <w:r w:rsidRPr="00C6449B">
        <w:t>The probability of detection shall be equal to or exceed 99% for the SNR levels listed in Tables 8.4.2.2-1 to 8.4.2.2-3.</w:t>
      </w:r>
    </w:p>
    <w:p w14:paraId="52EACDD1" w14:textId="77777777" w:rsidR="00CF08D6" w:rsidRPr="00C6449B" w:rsidRDefault="00CF08D6" w:rsidP="00CF08D6">
      <w:pPr>
        <w:pStyle w:val="TH"/>
      </w:pPr>
      <w:r w:rsidRPr="00C6449B">
        <w:t>Table 8.4.2.2-1: PRACH missed detection requirements for Normal Mode,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Number of 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rPr>
            </w:pPr>
            <w:r w:rsidRPr="00C6449B">
              <w:rPr>
                <w:rFonts w:cs="Arial"/>
              </w:rPr>
              <w:t>AWGN</w:t>
            </w:r>
          </w:p>
        </w:tc>
        <w:tc>
          <w:tcPr>
            <w:tcW w:w="1134" w:type="dxa"/>
          </w:tcPr>
          <w:p w14:paraId="6A36277D" w14:textId="77777777" w:rsidR="00F452EF" w:rsidRPr="00C6449B" w:rsidRDefault="00F452EF" w:rsidP="00F452EF">
            <w:pPr>
              <w:pStyle w:val="TAC"/>
              <w:rPr>
                <w:rFonts w:cs="Arial"/>
              </w:rPr>
            </w:pPr>
            <w:r w:rsidRPr="00C6449B">
              <w:rPr>
                <w:rFonts w:cs="Arial"/>
              </w:rPr>
              <w:t>0</w:t>
            </w:r>
          </w:p>
        </w:tc>
        <w:tc>
          <w:tcPr>
            <w:tcW w:w="965" w:type="dxa"/>
          </w:tcPr>
          <w:p w14:paraId="3A95E5B7" w14:textId="448484E5" w:rsidR="00F452EF" w:rsidRPr="00C6449B" w:rsidRDefault="00F452EF" w:rsidP="00F452EF">
            <w:pPr>
              <w:pStyle w:val="TAC"/>
              <w:rPr>
                <w:rFonts w:cs="Arial"/>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rPr>
            </w:pPr>
            <w:r w:rsidRPr="00C6449B">
              <w:rPr>
                <w:rFonts w:cs="Arial"/>
              </w:rPr>
              <w:t>TDLC300-100 Low</w:t>
            </w:r>
          </w:p>
        </w:tc>
        <w:tc>
          <w:tcPr>
            <w:tcW w:w="1134" w:type="dxa"/>
          </w:tcPr>
          <w:p w14:paraId="66689D79"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566E1BB9" w14:textId="191DC710" w:rsidR="00F452EF" w:rsidRPr="00C6449B" w:rsidRDefault="00F452EF" w:rsidP="00F452EF">
            <w:pPr>
              <w:pStyle w:val="TAC"/>
              <w:rPr>
                <w:rFonts w:cs="Arial"/>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rPr>
              <w:t>4</w:t>
            </w:r>
          </w:p>
        </w:tc>
        <w:tc>
          <w:tcPr>
            <w:tcW w:w="1849" w:type="dxa"/>
          </w:tcPr>
          <w:p w14:paraId="7FD5BC27" w14:textId="77777777" w:rsidR="00F452EF" w:rsidRPr="00C6449B" w:rsidRDefault="00F452EF" w:rsidP="00F452EF">
            <w:pPr>
              <w:pStyle w:val="TAC"/>
              <w:rPr>
                <w:rFonts w:cs="Arial"/>
              </w:rPr>
            </w:pPr>
            <w:r w:rsidRPr="00C6449B">
              <w:rPr>
                <w:rFonts w:cs="Arial"/>
              </w:rPr>
              <w:t>AWGN</w:t>
            </w:r>
          </w:p>
        </w:tc>
        <w:tc>
          <w:tcPr>
            <w:tcW w:w="1134" w:type="dxa"/>
          </w:tcPr>
          <w:p w14:paraId="45A02F4F" w14:textId="77777777" w:rsidR="00F452EF" w:rsidRPr="00C6449B" w:rsidRDefault="00F452EF" w:rsidP="00F452EF">
            <w:pPr>
              <w:pStyle w:val="TAC"/>
              <w:rPr>
                <w:rFonts w:cs="Arial"/>
              </w:rPr>
            </w:pPr>
            <w:r w:rsidRPr="00C6449B">
              <w:rPr>
                <w:rFonts w:cs="Arial"/>
              </w:rPr>
              <w:t>0</w:t>
            </w:r>
          </w:p>
        </w:tc>
        <w:tc>
          <w:tcPr>
            <w:tcW w:w="965" w:type="dxa"/>
          </w:tcPr>
          <w:p w14:paraId="2D43CF61" w14:textId="5DCC5791" w:rsidR="00F452EF" w:rsidRPr="00C6449B" w:rsidRDefault="00F452EF" w:rsidP="00F452EF">
            <w:pPr>
              <w:pStyle w:val="TAC"/>
              <w:rPr>
                <w:rFonts w:cs="Arial"/>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rPr>
            </w:pPr>
            <w:r w:rsidRPr="00C6449B">
              <w:rPr>
                <w:rFonts w:cs="Arial"/>
              </w:rPr>
              <w:t>TDLC300-100 Low</w:t>
            </w:r>
          </w:p>
        </w:tc>
        <w:tc>
          <w:tcPr>
            <w:tcW w:w="1134" w:type="dxa"/>
          </w:tcPr>
          <w:p w14:paraId="299A9EFB"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2BD1D921" w14:textId="04DA9B0A" w:rsidR="00F452EF" w:rsidRPr="00C6449B" w:rsidRDefault="00F452EF" w:rsidP="00F452EF">
            <w:pPr>
              <w:pStyle w:val="TAC"/>
              <w:rPr>
                <w:rFonts w:cs="Arial"/>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rPr>
              <w:t>8</w:t>
            </w:r>
          </w:p>
        </w:tc>
        <w:tc>
          <w:tcPr>
            <w:tcW w:w="1849" w:type="dxa"/>
          </w:tcPr>
          <w:p w14:paraId="31AB6B69" w14:textId="77777777" w:rsidR="00F452EF" w:rsidRPr="00C6449B" w:rsidRDefault="00F452EF" w:rsidP="00F452EF">
            <w:pPr>
              <w:pStyle w:val="TAC"/>
              <w:rPr>
                <w:rFonts w:cs="Arial"/>
              </w:rPr>
            </w:pPr>
            <w:r w:rsidRPr="00C6449B">
              <w:rPr>
                <w:rFonts w:cs="Arial"/>
              </w:rPr>
              <w:t>AWGN</w:t>
            </w:r>
          </w:p>
        </w:tc>
        <w:tc>
          <w:tcPr>
            <w:tcW w:w="1134" w:type="dxa"/>
          </w:tcPr>
          <w:p w14:paraId="18446481" w14:textId="77777777" w:rsidR="00F452EF" w:rsidRPr="00C6449B" w:rsidRDefault="00F452EF" w:rsidP="00F452EF">
            <w:pPr>
              <w:pStyle w:val="TAC"/>
              <w:rPr>
                <w:rFonts w:cs="Arial"/>
              </w:rPr>
            </w:pPr>
            <w:r w:rsidRPr="00C6449B">
              <w:rPr>
                <w:rFonts w:cs="Arial"/>
              </w:rPr>
              <w:t>0</w:t>
            </w:r>
          </w:p>
        </w:tc>
        <w:tc>
          <w:tcPr>
            <w:tcW w:w="965" w:type="dxa"/>
          </w:tcPr>
          <w:p w14:paraId="12D055AC" w14:textId="660BFBBF" w:rsidR="00F452EF" w:rsidRPr="00C6449B" w:rsidRDefault="00F452EF" w:rsidP="00F452EF">
            <w:pPr>
              <w:pStyle w:val="TAC"/>
              <w:rPr>
                <w:rFonts w:cs="Arial"/>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rPr>
            </w:pPr>
            <w:r w:rsidRPr="00C6449B">
              <w:rPr>
                <w:rFonts w:cs="Arial"/>
              </w:rPr>
              <w:t>TDLC300-100 Low</w:t>
            </w:r>
          </w:p>
        </w:tc>
        <w:tc>
          <w:tcPr>
            <w:tcW w:w="1134" w:type="dxa"/>
          </w:tcPr>
          <w:p w14:paraId="7AA612DF" w14:textId="77777777" w:rsidR="00F452EF" w:rsidRPr="00C6449B" w:rsidRDefault="00F452EF" w:rsidP="00F452EF">
            <w:pPr>
              <w:pStyle w:val="TAC"/>
              <w:rPr>
                <w:rFonts w:cs="Arial"/>
              </w:rPr>
            </w:pPr>
            <w:r w:rsidRPr="00C6449B">
              <w:rPr>
                <w:rFonts w:cs="Arial"/>
              </w:rPr>
              <w:t>400 Hz</w:t>
            </w:r>
            <w:r w:rsidRPr="00C6449B" w:rsidDel="001B2AD9">
              <w:rPr>
                <w:rFonts w:cs="Arial"/>
              </w:rPr>
              <w:t xml:space="preserve"> </w:t>
            </w:r>
          </w:p>
        </w:tc>
        <w:tc>
          <w:tcPr>
            <w:tcW w:w="965" w:type="dxa"/>
          </w:tcPr>
          <w:p w14:paraId="502EEEFF" w14:textId="60C788BA" w:rsidR="00F452EF" w:rsidRPr="00C6449B" w:rsidRDefault="00F452EF" w:rsidP="00F452EF">
            <w:pPr>
              <w:pStyle w:val="TAC"/>
              <w:rPr>
                <w:rFonts w:cs="Arial"/>
              </w:rPr>
            </w:pPr>
            <w:r w:rsidRPr="00C6449B">
              <w:t>-15.8</w:t>
            </w:r>
          </w:p>
        </w:tc>
      </w:tr>
    </w:tbl>
    <w:p w14:paraId="3BF15B22" w14:textId="77777777" w:rsidR="00CF08D6" w:rsidRPr="00C6449B" w:rsidRDefault="00CF08D6" w:rsidP="00CF08D6">
      <w:pPr>
        <w:rPr>
          <w:noProof/>
        </w:rPr>
      </w:pPr>
    </w:p>
    <w:p w14:paraId="3541FCD9" w14:textId="77777777" w:rsidR="00CF08D6" w:rsidRPr="00C6449B" w:rsidRDefault="00CF08D6" w:rsidP="00CF08D6">
      <w:pPr>
        <w:pStyle w:val="TH"/>
      </w:pPr>
      <w:r w:rsidRPr="00C6449B">
        <w:t>Table 8.4.2.2-2: PRACH missed detection requirements for Normal Mode,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Number of 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Propagation conditions and correlation matrix (Annex G)</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pPr>
            <w:r w:rsidRPr="00C6449B">
              <w:t>Burst format A1</w:t>
            </w:r>
          </w:p>
        </w:tc>
        <w:tc>
          <w:tcPr>
            <w:tcW w:w="977" w:type="dxa"/>
          </w:tcPr>
          <w:p w14:paraId="2B6409AF" w14:textId="77777777" w:rsidR="00CF08D6" w:rsidRPr="00C6449B" w:rsidRDefault="00CF08D6" w:rsidP="00AD5163">
            <w:pPr>
              <w:pStyle w:val="TAH"/>
            </w:pPr>
            <w:r w:rsidRPr="00C6449B">
              <w:t>Burst format A2</w:t>
            </w:r>
          </w:p>
        </w:tc>
        <w:tc>
          <w:tcPr>
            <w:tcW w:w="972" w:type="dxa"/>
          </w:tcPr>
          <w:p w14:paraId="37D437BF" w14:textId="77777777" w:rsidR="00CF08D6" w:rsidRPr="00C6449B" w:rsidRDefault="00CF08D6" w:rsidP="00AD5163">
            <w:pPr>
              <w:pStyle w:val="TAH"/>
            </w:pPr>
            <w:r w:rsidRPr="00C6449B">
              <w:t>Burst format A3</w:t>
            </w:r>
          </w:p>
        </w:tc>
        <w:tc>
          <w:tcPr>
            <w:tcW w:w="1022" w:type="dxa"/>
          </w:tcPr>
          <w:p w14:paraId="636B6490" w14:textId="77777777" w:rsidR="00CF08D6" w:rsidRPr="00C6449B" w:rsidRDefault="00CF08D6" w:rsidP="00AD5163">
            <w:pPr>
              <w:pStyle w:val="TAH"/>
            </w:pPr>
            <w:r w:rsidRPr="00C6449B">
              <w:t>Burst format B4</w:t>
            </w:r>
          </w:p>
        </w:tc>
        <w:tc>
          <w:tcPr>
            <w:tcW w:w="987" w:type="dxa"/>
          </w:tcPr>
          <w:p w14:paraId="29FDE1C6" w14:textId="77777777" w:rsidR="00CF08D6" w:rsidRPr="00C6449B" w:rsidRDefault="00CF08D6" w:rsidP="00AD5163">
            <w:pPr>
              <w:pStyle w:val="TAH"/>
            </w:pPr>
            <w:r w:rsidRPr="00C6449B">
              <w:t>Burst format C0</w:t>
            </w:r>
          </w:p>
        </w:tc>
        <w:tc>
          <w:tcPr>
            <w:tcW w:w="977" w:type="dxa"/>
          </w:tcPr>
          <w:p w14:paraId="0BCB2D45" w14:textId="77777777" w:rsidR="00CF08D6" w:rsidRPr="00C6449B" w:rsidRDefault="00CF08D6" w:rsidP="00AD5163">
            <w:pPr>
              <w:pStyle w:val="TAH"/>
            </w:pPr>
            <w:r w:rsidRPr="00C6449B">
              <w:t>Burst format 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rPr>
            </w:pPr>
            <w:r w:rsidRPr="00C6449B">
              <w:rPr>
                <w:rFonts w:cs="Arial"/>
              </w:rPr>
              <w:t>AWGN</w:t>
            </w:r>
          </w:p>
        </w:tc>
        <w:tc>
          <w:tcPr>
            <w:tcW w:w="1127" w:type="dxa"/>
          </w:tcPr>
          <w:p w14:paraId="49D26F3C" w14:textId="77777777" w:rsidR="00AD5163" w:rsidRPr="00C6449B" w:rsidRDefault="00AD5163" w:rsidP="00AD5163">
            <w:pPr>
              <w:pStyle w:val="TAC"/>
              <w:rPr>
                <w:rFonts w:cs="Arial"/>
              </w:rPr>
            </w:pPr>
            <w:r w:rsidRPr="00C6449B">
              <w:rPr>
                <w:rFonts w:cs="Arial"/>
              </w:rPr>
              <w:t>0</w:t>
            </w:r>
          </w:p>
        </w:tc>
        <w:tc>
          <w:tcPr>
            <w:tcW w:w="987" w:type="dxa"/>
          </w:tcPr>
          <w:p w14:paraId="29023128" w14:textId="4CAE19EE" w:rsidR="00AD5163" w:rsidRPr="00C6449B" w:rsidRDefault="00AD5163" w:rsidP="00AD5163">
            <w:pPr>
              <w:pStyle w:val="TAC"/>
              <w:rPr>
                <w:rFonts w:cs="Arial"/>
              </w:rPr>
            </w:pPr>
            <w:r w:rsidRPr="00C6449B">
              <w:t>-9.3</w:t>
            </w:r>
          </w:p>
        </w:tc>
        <w:tc>
          <w:tcPr>
            <w:tcW w:w="977" w:type="dxa"/>
          </w:tcPr>
          <w:p w14:paraId="542495A2" w14:textId="15AA574D" w:rsidR="00AD5163" w:rsidRPr="00C6449B" w:rsidRDefault="00AD5163" w:rsidP="00AD5163">
            <w:pPr>
              <w:pStyle w:val="TAC"/>
              <w:rPr>
                <w:rFonts w:cs="Arial"/>
              </w:rPr>
            </w:pPr>
            <w:r w:rsidRPr="00C6449B">
              <w:t>-12.6</w:t>
            </w:r>
          </w:p>
        </w:tc>
        <w:tc>
          <w:tcPr>
            <w:tcW w:w="972" w:type="dxa"/>
          </w:tcPr>
          <w:p w14:paraId="1A8D5A58" w14:textId="3991C9D9" w:rsidR="00AD5163" w:rsidRPr="00C6449B" w:rsidRDefault="00AD5163" w:rsidP="00AD5163">
            <w:pPr>
              <w:pStyle w:val="TAC"/>
              <w:rPr>
                <w:rFonts w:cs="Arial"/>
              </w:rPr>
            </w:pPr>
            <w:r w:rsidRPr="00C6449B">
              <w:t>-14.2</w:t>
            </w:r>
          </w:p>
        </w:tc>
        <w:tc>
          <w:tcPr>
            <w:tcW w:w="1022" w:type="dxa"/>
          </w:tcPr>
          <w:p w14:paraId="3BCFAA6D" w14:textId="0060A6F5" w:rsidR="00AD5163" w:rsidRPr="00C6449B" w:rsidRDefault="00AD5163" w:rsidP="00AD5163">
            <w:pPr>
              <w:pStyle w:val="TAC"/>
              <w:rPr>
                <w:rFonts w:cs="Arial"/>
              </w:rPr>
            </w:pPr>
            <w:r w:rsidRPr="00C6449B">
              <w:t>-16.8</w:t>
            </w:r>
          </w:p>
        </w:tc>
        <w:tc>
          <w:tcPr>
            <w:tcW w:w="987" w:type="dxa"/>
          </w:tcPr>
          <w:p w14:paraId="28C9E3E0" w14:textId="50D4E8A7" w:rsidR="00AD5163" w:rsidRPr="00C6449B" w:rsidRDefault="00AD5163" w:rsidP="00AD5163">
            <w:pPr>
              <w:pStyle w:val="TAC"/>
              <w:rPr>
                <w:rFonts w:cs="Arial"/>
              </w:rPr>
            </w:pPr>
            <w:r w:rsidRPr="00C6449B">
              <w:t>-6.3</w:t>
            </w:r>
          </w:p>
        </w:tc>
        <w:tc>
          <w:tcPr>
            <w:tcW w:w="977" w:type="dxa"/>
          </w:tcPr>
          <w:p w14:paraId="6437DEC4" w14:textId="54FEA3AC" w:rsidR="00AD5163" w:rsidRPr="00C6449B" w:rsidRDefault="00AD5163" w:rsidP="00AD5163">
            <w:pPr>
              <w:pStyle w:val="TAC"/>
              <w:rPr>
                <w:rFonts w:cs="Arial"/>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rPr>
            </w:pPr>
            <w:r w:rsidRPr="00C6449B">
              <w:rPr>
                <w:rFonts w:cs="Arial"/>
              </w:rPr>
              <w:t>TDLC300-100 Low</w:t>
            </w:r>
          </w:p>
        </w:tc>
        <w:tc>
          <w:tcPr>
            <w:tcW w:w="1127" w:type="dxa"/>
          </w:tcPr>
          <w:p w14:paraId="653AC039" w14:textId="77777777" w:rsidR="00AD5163" w:rsidRPr="00C6449B" w:rsidRDefault="00AD5163" w:rsidP="00AD5163">
            <w:pPr>
              <w:pStyle w:val="TAC"/>
              <w:rPr>
                <w:rFonts w:cs="Arial"/>
              </w:rPr>
            </w:pPr>
            <w:r w:rsidRPr="00C6449B">
              <w:rPr>
                <w:rFonts w:cs="Arial"/>
              </w:rPr>
              <w:t>400 Hz</w:t>
            </w:r>
          </w:p>
        </w:tc>
        <w:tc>
          <w:tcPr>
            <w:tcW w:w="987" w:type="dxa"/>
          </w:tcPr>
          <w:p w14:paraId="19ED4884" w14:textId="0EDDD205" w:rsidR="00AD5163" w:rsidRPr="00C6449B" w:rsidRDefault="00AD5163" w:rsidP="00AD5163">
            <w:pPr>
              <w:pStyle w:val="TAC"/>
              <w:rPr>
                <w:rFonts w:cs="Arial"/>
              </w:rPr>
            </w:pPr>
            <w:r w:rsidRPr="00C6449B">
              <w:t>-2.1</w:t>
            </w:r>
          </w:p>
        </w:tc>
        <w:tc>
          <w:tcPr>
            <w:tcW w:w="977" w:type="dxa"/>
          </w:tcPr>
          <w:p w14:paraId="3F03A275" w14:textId="0EBBFB57" w:rsidR="00AD5163" w:rsidRPr="00C6449B" w:rsidRDefault="00AD5163" w:rsidP="00AD5163">
            <w:pPr>
              <w:pStyle w:val="TAC"/>
              <w:rPr>
                <w:rFonts w:cs="Arial"/>
              </w:rPr>
            </w:pPr>
            <w:r w:rsidRPr="00C6449B">
              <w:t>-4.8</w:t>
            </w:r>
          </w:p>
        </w:tc>
        <w:tc>
          <w:tcPr>
            <w:tcW w:w="972" w:type="dxa"/>
          </w:tcPr>
          <w:p w14:paraId="097C2651" w14:textId="65CEA2BF" w:rsidR="00AD5163" w:rsidRPr="00C6449B" w:rsidRDefault="00AD5163" w:rsidP="00AD5163">
            <w:pPr>
              <w:pStyle w:val="TAC"/>
              <w:rPr>
                <w:rFonts w:cs="Arial"/>
              </w:rPr>
            </w:pPr>
            <w:r w:rsidRPr="00C6449B">
              <w:t>-6.6</w:t>
            </w:r>
          </w:p>
        </w:tc>
        <w:tc>
          <w:tcPr>
            <w:tcW w:w="1022" w:type="dxa"/>
          </w:tcPr>
          <w:p w14:paraId="7AD6B3A9" w14:textId="7D5259F6" w:rsidR="00AD5163" w:rsidRPr="00C6449B" w:rsidRDefault="00AD5163" w:rsidP="00AD5163">
            <w:pPr>
              <w:pStyle w:val="TAC"/>
              <w:rPr>
                <w:rFonts w:cs="Arial"/>
              </w:rPr>
            </w:pPr>
            <w:r w:rsidRPr="00C6449B">
              <w:t>-8.8</w:t>
            </w:r>
          </w:p>
        </w:tc>
        <w:tc>
          <w:tcPr>
            <w:tcW w:w="987" w:type="dxa"/>
          </w:tcPr>
          <w:p w14:paraId="19B74A1E" w14:textId="7ABE648B" w:rsidR="00AD5163" w:rsidRPr="00C6449B" w:rsidRDefault="00AD5163" w:rsidP="00AD5163">
            <w:pPr>
              <w:pStyle w:val="TAC"/>
              <w:rPr>
                <w:rFonts w:cs="Arial"/>
              </w:rPr>
            </w:pPr>
            <w:r w:rsidRPr="00C6449B">
              <w:t>0.8</w:t>
            </w:r>
          </w:p>
        </w:tc>
        <w:tc>
          <w:tcPr>
            <w:tcW w:w="977" w:type="dxa"/>
          </w:tcPr>
          <w:p w14:paraId="27A30DC8" w14:textId="0503E655" w:rsidR="00AD5163" w:rsidRPr="00C6449B" w:rsidRDefault="00AD5163" w:rsidP="00AD5163">
            <w:pPr>
              <w:pStyle w:val="TAC"/>
              <w:rPr>
                <w:rFonts w:cs="Arial"/>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rPr>
              <w:t>4</w:t>
            </w:r>
          </w:p>
        </w:tc>
        <w:tc>
          <w:tcPr>
            <w:tcW w:w="1722" w:type="dxa"/>
          </w:tcPr>
          <w:p w14:paraId="0E60889B" w14:textId="77777777" w:rsidR="00AD5163" w:rsidRPr="00C6449B" w:rsidRDefault="00AD5163" w:rsidP="00AD5163">
            <w:pPr>
              <w:pStyle w:val="TAC"/>
              <w:rPr>
                <w:rFonts w:cs="Arial"/>
              </w:rPr>
            </w:pPr>
            <w:r w:rsidRPr="00C6449B">
              <w:rPr>
                <w:rFonts w:cs="Arial"/>
              </w:rPr>
              <w:t>AWGN</w:t>
            </w:r>
          </w:p>
        </w:tc>
        <w:tc>
          <w:tcPr>
            <w:tcW w:w="1127" w:type="dxa"/>
          </w:tcPr>
          <w:p w14:paraId="2865521D" w14:textId="77777777" w:rsidR="00AD5163" w:rsidRPr="00C6449B" w:rsidRDefault="00AD5163" w:rsidP="00AD5163">
            <w:pPr>
              <w:pStyle w:val="TAC"/>
              <w:rPr>
                <w:rFonts w:cs="Arial"/>
              </w:rPr>
            </w:pPr>
            <w:r w:rsidRPr="00C6449B">
              <w:rPr>
                <w:rFonts w:cs="Arial"/>
              </w:rPr>
              <w:t>0</w:t>
            </w:r>
          </w:p>
        </w:tc>
        <w:tc>
          <w:tcPr>
            <w:tcW w:w="987" w:type="dxa"/>
          </w:tcPr>
          <w:p w14:paraId="520BF807" w14:textId="220CDACE" w:rsidR="00AD5163" w:rsidRPr="00C6449B" w:rsidRDefault="00AD5163" w:rsidP="00AD5163">
            <w:pPr>
              <w:pStyle w:val="TAC"/>
              <w:rPr>
                <w:rFonts w:cs="Arial"/>
              </w:rPr>
            </w:pPr>
            <w:r w:rsidRPr="00C6449B">
              <w:t>-11.6</w:t>
            </w:r>
          </w:p>
        </w:tc>
        <w:tc>
          <w:tcPr>
            <w:tcW w:w="977" w:type="dxa"/>
          </w:tcPr>
          <w:p w14:paraId="3037080D" w14:textId="543FA498" w:rsidR="00AD5163" w:rsidRPr="00C6449B" w:rsidRDefault="00AD5163" w:rsidP="00AD5163">
            <w:pPr>
              <w:pStyle w:val="TAC"/>
              <w:rPr>
                <w:rFonts w:cs="Arial"/>
              </w:rPr>
            </w:pPr>
            <w:r w:rsidRPr="00C6449B">
              <w:t>-14.3</w:t>
            </w:r>
          </w:p>
        </w:tc>
        <w:tc>
          <w:tcPr>
            <w:tcW w:w="972" w:type="dxa"/>
          </w:tcPr>
          <w:p w14:paraId="4A3C9697" w14:textId="3DAD80BC" w:rsidR="00AD5163" w:rsidRPr="00C6449B" w:rsidRDefault="00AD5163" w:rsidP="00AD5163">
            <w:pPr>
              <w:pStyle w:val="TAC"/>
              <w:rPr>
                <w:rFonts w:cs="Arial"/>
              </w:rPr>
            </w:pPr>
            <w:r w:rsidRPr="00C6449B">
              <w:t>-16.0</w:t>
            </w:r>
          </w:p>
        </w:tc>
        <w:tc>
          <w:tcPr>
            <w:tcW w:w="1022" w:type="dxa"/>
          </w:tcPr>
          <w:p w14:paraId="1169FDB8" w14:textId="155195FC" w:rsidR="00AD5163" w:rsidRPr="00C6449B" w:rsidRDefault="00AD5163" w:rsidP="00AD5163">
            <w:pPr>
              <w:pStyle w:val="TAC"/>
              <w:rPr>
                <w:rFonts w:cs="Arial"/>
              </w:rPr>
            </w:pPr>
            <w:r w:rsidRPr="00C6449B">
              <w:t>-19.0</w:t>
            </w:r>
          </w:p>
        </w:tc>
        <w:tc>
          <w:tcPr>
            <w:tcW w:w="987" w:type="dxa"/>
          </w:tcPr>
          <w:p w14:paraId="2A372DAC" w14:textId="1D248F77" w:rsidR="00AD5163" w:rsidRPr="00C6449B" w:rsidRDefault="00AD5163" w:rsidP="00AD5163">
            <w:pPr>
              <w:pStyle w:val="TAC"/>
              <w:rPr>
                <w:rFonts w:cs="Arial"/>
              </w:rPr>
            </w:pPr>
            <w:r w:rsidRPr="00C6449B">
              <w:t>-8.7</w:t>
            </w:r>
          </w:p>
        </w:tc>
        <w:tc>
          <w:tcPr>
            <w:tcW w:w="977" w:type="dxa"/>
          </w:tcPr>
          <w:p w14:paraId="21DFF14F" w14:textId="118DB433" w:rsidR="00AD5163" w:rsidRPr="00C6449B" w:rsidRDefault="00AD5163" w:rsidP="00AD5163">
            <w:pPr>
              <w:pStyle w:val="TAC"/>
              <w:rPr>
                <w:rFonts w:cs="Arial"/>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rPr>
            </w:pPr>
            <w:r w:rsidRPr="00C6449B">
              <w:rPr>
                <w:rFonts w:cs="Arial"/>
              </w:rPr>
              <w:t>TDLC300-100 Low</w:t>
            </w:r>
          </w:p>
        </w:tc>
        <w:tc>
          <w:tcPr>
            <w:tcW w:w="1127" w:type="dxa"/>
          </w:tcPr>
          <w:p w14:paraId="7B7AC3DA" w14:textId="77777777" w:rsidR="00AD5163" w:rsidRPr="00C6449B" w:rsidRDefault="00AD5163" w:rsidP="00AD5163">
            <w:pPr>
              <w:pStyle w:val="TAC"/>
              <w:rPr>
                <w:rFonts w:cs="Arial"/>
              </w:rPr>
            </w:pPr>
            <w:r w:rsidRPr="00C6449B">
              <w:rPr>
                <w:rFonts w:cs="Arial"/>
              </w:rPr>
              <w:t>400 Hz</w:t>
            </w:r>
          </w:p>
        </w:tc>
        <w:tc>
          <w:tcPr>
            <w:tcW w:w="987" w:type="dxa"/>
          </w:tcPr>
          <w:p w14:paraId="2FB880D3" w14:textId="2A17337C" w:rsidR="00AD5163" w:rsidRPr="00C6449B" w:rsidRDefault="00AD5163" w:rsidP="00AD5163">
            <w:pPr>
              <w:pStyle w:val="TAC"/>
              <w:rPr>
                <w:rFonts w:cs="Arial"/>
              </w:rPr>
            </w:pPr>
            <w:r w:rsidRPr="00C6449B">
              <w:t>-7.3</w:t>
            </w:r>
          </w:p>
        </w:tc>
        <w:tc>
          <w:tcPr>
            <w:tcW w:w="977" w:type="dxa"/>
          </w:tcPr>
          <w:p w14:paraId="5432F797" w14:textId="556AC993" w:rsidR="00AD5163" w:rsidRPr="00C6449B" w:rsidRDefault="00AD5163" w:rsidP="00AD5163">
            <w:pPr>
              <w:pStyle w:val="TAC"/>
              <w:rPr>
                <w:rFonts w:cs="Arial"/>
              </w:rPr>
            </w:pPr>
            <w:r w:rsidRPr="00C6449B">
              <w:t>-10.3</w:t>
            </w:r>
          </w:p>
        </w:tc>
        <w:tc>
          <w:tcPr>
            <w:tcW w:w="972" w:type="dxa"/>
          </w:tcPr>
          <w:p w14:paraId="42514CFF" w14:textId="01B831F5" w:rsidR="00AD5163" w:rsidRPr="00C6449B" w:rsidRDefault="00AD5163" w:rsidP="00AD5163">
            <w:pPr>
              <w:pStyle w:val="TAC"/>
              <w:rPr>
                <w:rFonts w:cs="Arial"/>
              </w:rPr>
            </w:pPr>
            <w:r w:rsidRPr="00C6449B">
              <w:t>-11.7</w:t>
            </w:r>
          </w:p>
        </w:tc>
        <w:tc>
          <w:tcPr>
            <w:tcW w:w="1022" w:type="dxa"/>
          </w:tcPr>
          <w:p w14:paraId="4403B71E" w14:textId="391E1E64" w:rsidR="00AD5163" w:rsidRPr="00C6449B" w:rsidRDefault="00AD5163" w:rsidP="00AD5163">
            <w:pPr>
              <w:pStyle w:val="TAC"/>
              <w:rPr>
                <w:rFonts w:cs="Arial"/>
              </w:rPr>
            </w:pPr>
            <w:r w:rsidRPr="00C6449B">
              <w:t>-13.8</w:t>
            </w:r>
          </w:p>
        </w:tc>
        <w:tc>
          <w:tcPr>
            <w:tcW w:w="987" w:type="dxa"/>
          </w:tcPr>
          <w:p w14:paraId="5D94C3A0" w14:textId="0A050EB9" w:rsidR="00AD5163" w:rsidRPr="00C6449B" w:rsidRDefault="00AD5163" w:rsidP="00AD5163">
            <w:pPr>
              <w:pStyle w:val="TAC"/>
              <w:rPr>
                <w:rFonts w:cs="Arial"/>
              </w:rPr>
            </w:pPr>
            <w:r w:rsidRPr="00C6449B">
              <w:t>-4.3</w:t>
            </w:r>
          </w:p>
        </w:tc>
        <w:tc>
          <w:tcPr>
            <w:tcW w:w="977" w:type="dxa"/>
          </w:tcPr>
          <w:p w14:paraId="2F21C723" w14:textId="04B35F2C" w:rsidR="00AD5163" w:rsidRPr="00C6449B" w:rsidRDefault="00AD5163" w:rsidP="00AD5163">
            <w:pPr>
              <w:pStyle w:val="TAC"/>
              <w:rPr>
                <w:rFonts w:cs="Arial"/>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rPr>
              <w:t>8</w:t>
            </w:r>
          </w:p>
        </w:tc>
        <w:tc>
          <w:tcPr>
            <w:tcW w:w="1722" w:type="dxa"/>
          </w:tcPr>
          <w:p w14:paraId="65369617" w14:textId="77777777" w:rsidR="00AD5163" w:rsidRPr="00C6449B" w:rsidRDefault="00AD5163" w:rsidP="00AD5163">
            <w:pPr>
              <w:pStyle w:val="TAC"/>
              <w:rPr>
                <w:rFonts w:cs="Arial"/>
              </w:rPr>
            </w:pPr>
            <w:r w:rsidRPr="00C6449B">
              <w:rPr>
                <w:rFonts w:cs="Arial"/>
              </w:rPr>
              <w:t>AWGN</w:t>
            </w:r>
          </w:p>
        </w:tc>
        <w:tc>
          <w:tcPr>
            <w:tcW w:w="1127" w:type="dxa"/>
          </w:tcPr>
          <w:p w14:paraId="7A28E47E" w14:textId="77777777" w:rsidR="00AD5163" w:rsidRPr="00C6449B" w:rsidRDefault="00AD5163" w:rsidP="00AD5163">
            <w:pPr>
              <w:pStyle w:val="TAC"/>
              <w:rPr>
                <w:rFonts w:cs="Arial"/>
              </w:rPr>
            </w:pPr>
            <w:r w:rsidRPr="00C6449B">
              <w:rPr>
                <w:rFonts w:cs="Arial"/>
              </w:rPr>
              <w:t>0</w:t>
            </w:r>
          </w:p>
        </w:tc>
        <w:tc>
          <w:tcPr>
            <w:tcW w:w="987" w:type="dxa"/>
          </w:tcPr>
          <w:p w14:paraId="0DD2A472" w14:textId="4CE51A6B" w:rsidR="00AD5163" w:rsidRPr="00C6449B" w:rsidRDefault="00AD5163" w:rsidP="00AD5163">
            <w:pPr>
              <w:pStyle w:val="TAC"/>
              <w:rPr>
                <w:rFonts w:cs="Arial"/>
              </w:rPr>
            </w:pPr>
            <w:r w:rsidRPr="00C6449B">
              <w:t>-13.8</w:t>
            </w:r>
          </w:p>
        </w:tc>
        <w:tc>
          <w:tcPr>
            <w:tcW w:w="977" w:type="dxa"/>
          </w:tcPr>
          <w:p w14:paraId="64FB67D4" w14:textId="297C0DD3" w:rsidR="00AD5163" w:rsidRPr="00C6449B" w:rsidRDefault="00AD5163" w:rsidP="00AD5163">
            <w:pPr>
              <w:pStyle w:val="TAC"/>
              <w:rPr>
                <w:rFonts w:cs="Arial"/>
              </w:rPr>
            </w:pPr>
            <w:r w:rsidRPr="00C6449B">
              <w:t>-16.7</w:t>
            </w:r>
          </w:p>
        </w:tc>
        <w:tc>
          <w:tcPr>
            <w:tcW w:w="972" w:type="dxa"/>
          </w:tcPr>
          <w:p w14:paraId="1BCB159F" w14:textId="6B8FE90D" w:rsidR="00AD5163" w:rsidRPr="00C6449B" w:rsidRDefault="00AD5163" w:rsidP="00AD5163">
            <w:pPr>
              <w:pStyle w:val="TAC"/>
              <w:rPr>
                <w:rFonts w:cs="Arial"/>
              </w:rPr>
            </w:pPr>
            <w:r w:rsidRPr="00C6449B">
              <w:t>-18.2</w:t>
            </w:r>
          </w:p>
        </w:tc>
        <w:tc>
          <w:tcPr>
            <w:tcW w:w="1022" w:type="dxa"/>
          </w:tcPr>
          <w:p w14:paraId="590933ED" w14:textId="2FEF4378" w:rsidR="00AD5163" w:rsidRPr="00C6449B" w:rsidRDefault="00AD5163" w:rsidP="00AD5163">
            <w:pPr>
              <w:pStyle w:val="TAC"/>
              <w:rPr>
                <w:rFonts w:cs="Arial"/>
              </w:rPr>
            </w:pPr>
            <w:r w:rsidRPr="00C6449B">
              <w:t>-21.2</w:t>
            </w:r>
          </w:p>
        </w:tc>
        <w:tc>
          <w:tcPr>
            <w:tcW w:w="987" w:type="dxa"/>
          </w:tcPr>
          <w:p w14:paraId="5119E9A8" w14:textId="4B2DA7EC" w:rsidR="00AD5163" w:rsidRPr="00C6449B" w:rsidRDefault="00AD5163" w:rsidP="00AD5163">
            <w:pPr>
              <w:pStyle w:val="TAC"/>
              <w:rPr>
                <w:rFonts w:cs="Arial"/>
              </w:rPr>
            </w:pPr>
            <w:r w:rsidRPr="00C6449B">
              <w:t>-11.1</w:t>
            </w:r>
          </w:p>
        </w:tc>
        <w:tc>
          <w:tcPr>
            <w:tcW w:w="977" w:type="dxa"/>
          </w:tcPr>
          <w:p w14:paraId="6A25B4B6" w14:textId="7727DC41" w:rsidR="00AD5163" w:rsidRPr="00C6449B" w:rsidRDefault="00AD5163" w:rsidP="00AD5163">
            <w:pPr>
              <w:pStyle w:val="TAC"/>
              <w:rPr>
                <w:rFonts w:cs="Arial"/>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rPr>
            </w:pPr>
            <w:r w:rsidRPr="00C6449B">
              <w:rPr>
                <w:rFonts w:cs="Arial"/>
              </w:rPr>
              <w:t>TDLC300-100 Low</w:t>
            </w:r>
          </w:p>
        </w:tc>
        <w:tc>
          <w:tcPr>
            <w:tcW w:w="1127" w:type="dxa"/>
          </w:tcPr>
          <w:p w14:paraId="1C28AD7E" w14:textId="77777777" w:rsidR="00AD5163" w:rsidRPr="00C6449B" w:rsidRDefault="00AD5163" w:rsidP="00AD5163">
            <w:pPr>
              <w:pStyle w:val="TAC"/>
              <w:rPr>
                <w:rFonts w:cs="Arial"/>
              </w:rPr>
            </w:pPr>
            <w:r w:rsidRPr="00C6449B">
              <w:rPr>
                <w:rFonts w:cs="Arial"/>
              </w:rPr>
              <w:t>400 Hz</w:t>
            </w:r>
          </w:p>
        </w:tc>
        <w:tc>
          <w:tcPr>
            <w:tcW w:w="987" w:type="dxa"/>
          </w:tcPr>
          <w:p w14:paraId="5F94731E" w14:textId="6FFE4239" w:rsidR="00AD5163" w:rsidRPr="00C6449B" w:rsidRDefault="00AD5163" w:rsidP="00AD5163">
            <w:pPr>
              <w:pStyle w:val="TAC"/>
              <w:rPr>
                <w:rFonts w:cs="Arial"/>
              </w:rPr>
            </w:pPr>
            <w:r w:rsidRPr="00C6449B">
              <w:t>-11.0</w:t>
            </w:r>
          </w:p>
        </w:tc>
        <w:tc>
          <w:tcPr>
            <w:tcW w:w="977" w:type="dxa"/>
          </w:tcPr>
          <w:p w14:paraId="5D113684" w14:textId="050EF0AC" w:rsidR="00AD5163" w:rsidRPr="00C6449B" w:rsidRDefault="00AD5163" w:rsidP="00AD5163">
            <w:pPr>
              <w:pStyle w:val="TAC"/>
              <w:rPr>
                <w:rFonts w:cs="Arial"/>
              </w:rPr>
            </w:pPr>
            <w:r w:rsidRPr="00C6449B">
              <w:t>-13.9</w:t>
            </w:r>
          </w:p>
        </w:tc>
        <w:tc>
          <w:tcPr>
            <w:tcW w:w="972" w:type="dxa"/>
          </w:tcPr>
          <w:p w14:paraId="78654004" w14:textId="3E9EAD72" w:rsidR="00AD5163" w:rsidRPr="00C6449B" w:rsidRDefault="00AD5163" w:rsidP="00AD5163">
            <w:pPr>
              <w:pStyle w:val="TAC"/>
              <w:rPr>
                <w:rFonts w:cs="Arial"/>
              </w:rPr>
            </w:pPr>
            <w:r w:rsidRPr="00C6449B">
              <w:t>-15.2</w:t>
            </w:r>
          </w:p>
        </w:tc>
        <w:tc>
          <w:tcPr>
            <w:tcW w:w="1022" w:type="dxa"/>
          </w:tcPr>
          <w:p w14:paraId="5F55C007" w14:textId="46EDB7BF" w:rsidR="00AD5163" w:rsidRPr="00C6449B" w:rsidRDefault="00AD5163" w:rsidP="00AD5163">
            <w:pPr>
              <w:pStyle w:val="TAC"/>
              <w:rPr>
                <w:rFonts w:cs="Arial"/>
              </w:rPr>
            </w:pPr>
            <w:r w:rsidRPr="00C6449B">
              <w:t>-17.3</w:t>
            </w:r>
          </w:p>
        </w:tc>
        <w:tc>
          <w:tcPr>
            <w:tcW w:w="987" w:type="dxa"/>
          </w:tcPr>
          <w:p w14:paraId="77B4C001" w14:textId="5A9449F9" w:rsidR="00AD5163" w:rsidRPr="00C6449B" w:rsidRDefault="00AD5163" w:rsidP="00AD5163">
            <w:pPr>
              <w:pStyle w:val="TAC"/>
              <w:rPr>
                <w:rFonts w:cs="Arial"/>
              </w:rPr>
            </w:pPr>
            <w:r w:rsidRPr="00C6449B">
              <w:t>-8.1</w:t>
            </w:r>
          </w:p>
        </w:tc>
        <w:tc>
          <w:tcPr>
            <w:tcW w:w="977" w:type="dxa"/>
          </w:tcPr>
          <w:p w14:paraId="6C36E30B" w14:textId="01BF7BAB" w:rsidR="00AD5163" w:rsidRPr="00C6449B" w:rsidRDefault="00AD5163" w:rsidP="00AD5163">
            <w:pPr>
              <w:pStyle w:val="TAC"/>
              <w:rPr>
                <w:rFonts w:cs="Arial"/>
              </w:rPr>
            </w:pPr>
            <w:r w:rsidRPr="00C6449B">
              <w:t>-13.9</w:t>
            </w:r>
          </w:p>
        </w:tc>
      </w:tr>
    </w:tbl>
    <w:p w14:paraId="716A30EF" w14:textId="77777777" w:rsidR="00CF08D6" w:rsidRPr="00C6449B" w:rsidRDefault="00CF08D6" w:rsidP="00CF08D6">
      <w:pPr>
        <w:rPr>
          <w:noProof/>
        </w:rPr>
      </w:pPr>
    </w:p>
    <w:p w14:paraId="11E42AC7" w14:textId="77777777" w:rsidR="00CF08D6" w:rsidRPr="00C6449B" w:rsidRDefault="00CF08D6" w:rsidP="00CF08D6">
      <w:pPr>
        <w:pStyle w:val="TH"/>
      </w:pPr>
      <w:r w:rsidRPr="00C6449B">
        <w:t>Table 8.4.2.2-3: PRACH missed detection requirements for Normal Mode,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Number of 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Propagation conditions and correlation matrix (Annex G)</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pPr>
            <w:r w:rsidRPr="00C6449B">
              <w:t>Burst format A1</w:t>
            </w:r>
          </w:p>
        </w:tc>
        <w:tc>
          <w:tcPr>
            <w:tcW w:w="975" w:type="dxa"/>
          </w:tcPr>
          <w:p w14:paraId="32DC1121" w14:textId="77777777" w:rsidR="00CF08D6" w:rsidRPr="00C6449B" w:rsidRDefault="00CF08D6" w:rsidP="00524102">
            <w:pPr>
              <w:pStyle w:val="TAH"/>
            </w:pPr>
            <w:r w:rsidRPr="00C6449B">
              <w:t>Burst format A2</w:t>
            </w:r>
          </w:p>
        </w:tc>
        <w:tc>
          <w:tcPr>
            <w:tcW w:w="975" w:type="dxa"/>
          </w:tcPr>
          <w:p w14:paraId="3F89E32C" w14:textId="77777777" w:rsidR="00CF08D6" w:rsidRPr="00C6449B" w:rsidRDefault="00CF08D6" w:rsidP="00524102">
            <w:pPr>
              <w:pStyle w:val="TAH"/>
            </w:pPr>
            <w:r w:rsidRPr="00C6449B">
              <w:t>Burst format A3</w:t>
            </w:r>
          </w:p>
        </w:tc>
        <w:tc>
          <w:tcPr>
            <w:tcW w:w="977" w:type="dxa"/>
          </w:tcPr>
          <w:p w14:paraId="27DCF410" w14:textId="77777777" w:rsidR="00CF08D6" w:rsidRPr="00C6449B" w:rsidRDefault="00CF08D6" w:rsidP="00524102">
            <w:pPr>
              <w:pStyle w:val="TAH"/>
            </w:pPr>
            <w:r w:rsidRPr="00C6449B">
              <w:t>Burst format B4</w:t>
            </w:r>
          </w:p>
        </w:tc>
        <w:tc>
          <w:tcPr>
            <w:tcW w:w="987" w:type="dxa"/>
          </w:tcPr>
          <w:p w14:paraId="628BE4EC" w14:textId="77777777" w:rsidR="00CF08D6" w:rsidRPr="00C6449B" w:rsidRDefault="00CF08D6" w:rsidP="00524102">
            <w:pPr>
              <w:pStyle w:val="TAH"/>
            </w:pPr>
            <w:r w:rsidRPr="00C6449B">
              <w:t>Burst format C0</w:t>
            </w:r>
          </w:p>
        </w:tc>
        <w:tc>
          <w:tcPr>
            <w:tcW w:w="975" w:type="dxa"/>
          </w:tcPr>
          <w:p w14:paraId="2BDA2D25" w14:textId="77777777" w:rsidR="00CF08D6" w:rsidRPr="00C6449B" w:rsidRDefault="00CF08D6" w:rsidP="00524102">
            <w:pPr>
              <w:pStyle w:val="TAH"/>
            </w:pPr>
            <w:r w:rsidRPr="00C6449B">
              <w:t>Burst format 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rPr>
            </w:pPr>
            <w:r w:rsidRPr="00C6449B">
              <w:rPr>
                <w:rFonts w:cs="Arial"/>
              </w:rPr>
              <w:t>AWGN</w:t>
            </w:r>
          </w:p>
        </w:tc>
        <w:tc>
          <w:tcPr>
            <w:tcW w:w="1127" w:type="dxa"/>
          </w:tcPr>
          <w:p w14:paraId="68DE2012" w14:textId="77777777" w:rsidR="00524102" w:rsidRPr="00C6449B" w:rsidRDefault="00524102" w:rsidP="00524102">
            <w:pPr>
              <w:pStyle w:val="TAC"/>
              <w:rPr>
                <w:rFonts w:cs="Arial"/>
              </w:rPr>
            </w:pPr>
            <w:r w:rsidRPr="00C6449B">
              <w:rPr>
                <w:rFonts w:cs="Arial"/>
              </w:rPr>
              <w:t>0</w:t>
            </w:r>
          </w:p>
        </w:tc>
        <w:tc>
          <w:tcPr>
            <w:tcW w:w="977" w:type="dxa"/>
          </w:tcPr>
          <w:p w14:paraId="2C812F01" w14:textId="74993B5B" w:rsidR="00524102" w:rsidRPr="00C6449B" w:rsidRDefault="00524102" w:rsidP="00524102">
            <w:pPr>
              <w:pStyle w:val="TAC"/>
              <w:rPr>
                <w:rFonts w:cs="Arial"/>
              </w:rPr>
            </w:pPr>
            <w:r w:rsidRPr="00C6449B">
              <w:t>-9.1</w:t>
            </w:r>
          </w:p>
        </w:tc>
        <w:tc>
          <w:tcPr>
            <w:tcW w:w="975" w:type="dxa"/>
          </w:tcPr>
          <w:p w14:paraId="72F4F262" w14:textId="1AF3D928" w:rsidR="00524102" w:rsidRPr="00C6449B" w:rsidRDefault="00524102" w:rsidP="00524102">
            <w:pPr>
              <w:pStyle w:val="TAC"/>
              <w:rPr>
                <w:rFonts w:cs="Arial"/>
              </w:rPr>
            </w:pPr>
            <w:r w:rsidRPr="00C6449B">
              <w:t>-12.0</w:t>
            </w:r>
          </w:p>
        </w:tc>
        <w:tc>
          <w:tcPr>
            <w:tcW w:w="975" w:type="dxa"/>
          </w:tcPr>
          <w:p w14:paraId="3A037C35" w14:textId="5163AD13" w:rsidR="00524102" w:rsidRPr="00C6449B" w:rsidRDefault="00524102" w:rsidP="00524102">
            <w:pPr>
              <w:pStyle w:val="TAC"/>
              <w:rPr>
                <w:rFonts w:cs="Arial"/>
              </w:rPr>
            </w:pPr>
            <w:r w:rsidRPr="00C6449B">
              <w:t>-13.8</w:t>
            </w:r>
          </w:p>
        </w:tc>
        <w:tc>
          <w:tcPr>
            <w:tcW w:w="977" w:type="dxa"/>
          </w:tcPr>
          <w:p w14:paraId="32C0D898" w14:textId="57EE0B0B" w:rsidR="00524102" w:rsidRPr="00C6449B" w:rsidRDefault="00524102" w:rsidP="00524102">
            <w:pPr>
              <w:pStyle w:val="TAC"/>
              <w:rPr>
                <w:rFonts w:cs="Arial"/>
              </w:rPr>
            </w:pPr>
            <w:r w:rsidRPr="00C6449B">
              <w:t>-16.5</w:t>
            </w:r>
          </w:p>
        </w:tc>
        <w:tc>
          <w:tcPr>
            <w:tcW w:w="987" w:type="dxa"/>
          </w:tcPr>
          <w:p w14:paraId="2B4202CE" w14:textId="165E863E" w:rsidR="00524102" w:rsidRPr="00C6449B" w:rsidRDefault="00524102" w:rsidP="00524102">
            <w:pPr>
              <w:pStyle w:val="TAC"/>
              <w:rPr>
                <w:rFonts w:cs="Arial"/>
              </w:rPr>
            </w:pPr>
            <w:r w:rsidRPr="00C6449B">
              <w:t>-6.1</w:t>
            </w:r>
          </w:p>
        </w:tc>
        <w:tc>
          <w:tcPr>
            <w:tcW w:w="975" w:type="dxa"/>
          </w:tcPr>
          <w:p w14:paraId="1E726C89" w14:textId="07901CF0" w:rsidR="00524102" w:rsidRPr="00C6449B" w:rsidRDefault="00524102" w:rsidP="00524102">
            <w:pPr>
              <w:pStyle w:val="TAC"/>
              <w:rPr>
                <w:rFonts w:cs="Arial"/>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rPr>
            </w:pPr>
            <w:r w:rsidRPr="00C6449B">
              <w:rPr>
                <w:rFonts w:cs="Arial"/>
              </w:rPr>
              <w:t>TDLC300-100 Low</w:t>
            </w:r>
          </w:p>
        </w:tc>
        <w:tc>
          <w:tcPr>
            <w:tcW w:w="1127" w:type="dxa"/>
          </w:tcPr>
          <w:p w14:paraId="475BBCD6" w14:textId="77777777" w:rsidR="00524102" w:rsidRPr="00C6449B" w:rsidRDefault="00524102" w:rsidP="00524102">
            <w:pPr>
              <w:pStyle w:val="TAC"/>
              <w:rPr>
                <w:rFonts w:cs="Arial"/>
              </w:rPr>
            </w:pPr>
            <w:r w:rsidRPr="00C6449B">
              <w:rPr>
                <w:rFonts w:cs="Arial"/>
              </w:rPr>
              <w:t>400 Hz</w:t>
            </w:r>
          </w:p>
        </w:tc>
        <w:tc>
          <w:tcPr>
            <w:tcW w:w="977" w:type="dxa"/>
          </w:tcPr>
          <w:p w14:paraId="25683E7A" w14:textId="6BF39FAC" w:rsidR="00524102" w:rsidRPr="00C6449B" w:rsidRDefault="00524102" w:rsidP="00524102">
            <w:pPr>
              <w:pStyle w:val="TAC"/>
              <w:rPr>
                <w:rFonts w:cs="Arial"/>
              </w:rPr>
            </w:pPr>
            <w:r w:rsidRPr="00C6449B">
              <w:t>-2.8</w:t>
            </w:r>
          </w:p>
        </w:tc>
        <w:tc>
          <w:tcPr>
            <w:tcW w:w="975" w:type="dxa"/>
          </w:tcPr>
          <w:p w14:paraId="2B3194E8" w14:textId="76385A1E" w:rsidR="00524102" w:rsidRPr="00C6449B" w:rsidRDefault="00524102" w:rsidP="00524102">
            <w:pPr>
              <w:pStyle w:val="TAC"/>
              <w:rPr>
                <w:rFonts w:cs="Arial"/>
              </w:rPr>
            </w:pPr>
            <w:r w:rsidRPr="00C6449B">
              <w:t>-5.7</w:t>
            </w:r>
          </w:p>
        </w:tc>
        <w:tc>
          <w:tcPr>
            <w:tcW w:w="975" w:type="dxa"/>
          </w:tcPr>
          <w:p w14:paraId="282A3FCE" w14:textId="19B1DE52" w:rsidR="00524102" w:rsidRPr="00C6449B" w:rsidRDefault="00524102" w:rsidP="00524102">
            <w:pPr>
              <w:pStyle w:val="TAC"/>
              <w:rPr>
                <w:rFonts w:cs="Arial"/>
              </w:rPr>
            </w:pPr>
            <w:r w:rsidRPr="00C6449B">
              <w:t>-7.4</w:t>
            </w:r>
          </w:p>
        </w:tc>
        <w:tc>
          <w:tcPr>
            <w:tcW w:w="977" w:type="dxa"/>
          </w:tcPr>
          <w:p w14:paraId="77DE8C29" w14:textId="478881E9" w:rsidR="00524102" w:rsidRPr="00C6449B" w:rsidRDefault="00524102" w:rsidP="00524102">
            <w:pPr>
              <w:pStyle w:val="TAC"/>
              <w:rPr>
                <w:rFonts w:cs="Arial"/>
              </w:rPr>
            </w:pPr>
            <w:r w:rsidRPr="00C6449B">
              <w:t>-9.9</w:t>
            </w:r>
          </w:p>
        </w:tc>
        <w:tc>
          <w:tcPr>
            <w:tcW w:w="987" w:type="dxa"/>
          </w:tcPr>
          <w:p w14:paraId="2FB4084B" w14:textId="436EDE8C" w:rsidR="00524102" w:rsidRPr="00C6449B" w:rsidRDefault="00524102" w:rsidP="00524102">
            <w:pPr>
              <w:pStyle w:val="TAC"/>
              <w:rPr>
                <w:rFonts w:cs="Arial"/>
              </w:rPr>
            </w:pPr>
            <w:r w:rsidRPr="00C6449B">
              <w:t>0.1</w:t>
            </w:r>
          </w:p>
        </w:tc>
        <w:tc>
          <w:tcPr>
            <w:tcW w:w="975" w:type="dxa"/>
          </w:tcPr>
          <w:p w14:paraId="28AEE16A" w14:textId="6815CB21" w:rsidR="00524102" w:rsidRPr="00C6449B" w:rsidRDefault="00524102" w:rsidP="00524102">
            <w:pPr>
              <w:pStyle w:val="TAC"/>
              <w:rPr>
                <w:rFonts w:cs="Arial"/>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rPr>
              <w:t>4</w:t>
            </w:r>
          </w:p>
        </w:tc>
        <w:tc>
          <w:tcPr>
            <w:tcW w:w="1738" w:type="dxa"/>
          </w:tcPr>
          <w:p w14:paraId="7CC74388" w14:textId="77777777" w:rsidR="00524102" w:rsidRPr="00C6449B" w:rsidRDefault="00524102" w:rsidP="00524102">
            <w:pPr>
              <w:pStyle w:val="TAC"/>
              <w:rPr>
                <w:rFonts w:cs="Arial"/>
              </w:rPr>
            </w:pPr>
            <w:r w:rsidRPr="00C6449B">
              <w:rPr>
                <w:rFonts w:cs="Arial"/>
              </w:rPr>
              <w:t>AWGN</w:t>
            </w:r>
          </w:p>
        </w:tc>
        <w:tc>
          <w:tcPr>
            <w:tcW w:w="1127" w:type="dxa"/>
          </w:tcPr>
          <w:p w14:paraId="0376C56D" w14:textId="77777777" w:rsidR="00524102" w:rsidRPr="00C6449B" w:rsidRDefault="00524102" w:rsidP="00524102">
            <w:pPr>
              <w:pStyle w:val="TAC"/>
              <w:rPr>
                <w:rFonts w:cs="Arial"/>
              </w:rPr>
            </w:pPr>
            <w:r w:rsidRPr="00C6449B">
              <w:rPr>
                <w:rFonts w:cs="Arial"/>
              </w:rPr>
              <w:t>0</w:t>
            </w:r>
          </w:p>
        </w:tc>
        <w:tc>
          <w:tcPr>
            <w:tcW w:w="977" w:type="dxa"/>
          </w:tcPr>
          <w:p w14:paraId="7E809460" w14:textId="5F46F90F" w:rsidR="00524102" w:rsidRPr="00C6449B" w:rsidRDefault="00524102" w:rsidP="00524102">
            <w:pPr>
              <w:pStyle w:val="TAC"/>
              <w:rPr>
                <w:rFonts w:cs="Arial"/>
              </w:rPr>
            </w:pPr>
            <w:r w:rsidRPr="00C6449B">
              <w:t>-11.4</w:t>
            </w:r>
          </w:p>
        </w:tc>
        <w:tc>
          <w:tcPr>
            <w:tcW w:w="975" w:type="dxa"/>
          </w:tcPr>
          <w:p w14:paraId="25C92668" w14:textId="29A1B581" w:rsidR="00524102" w:rsidRPr="00C6449B" w:rsidRDefault="00524102" w:rsidP="00524102">
            <w:pPr>
              <w:pStyle w:val="TAC"/>
              <w:rPr>
                <w:rFonts w:cs="Arial"/>
              </w:rPr>
            </w:pPr>
            <w:r w:rsidRPr="00C6449B">
              <w:t>-14.2</w:t>
            </w:r>
          </w:p>
        </w:tc>
        <w:tc>
          <w:tcPr>
            <w:tcW w:w="975" w:type="dxa"/>
          </w:tcPr>
          <w:p w14:paraId="30D31D41" w14:textId="5736C13D" w:rsidR="00524102" w:rsidRPr="00C6449B" w:rsidRDefault="00524102" w:rsidP="00524102">
            <w:pPr>
              <w:pStyle w:val="TAC"/>
              <w:rPr>
                <w:rFonts w:cs="Arial"/>
              </w:rPr>
            </w:pPr>
            <w:r w:rsidRPr="00C6449B">
              <w:t>-15.9</w:t>
            </w:r>
          </w:p>
        </w:tc>
        <w:tc>
          <w:tcPr>
            <w:tcW w:w="977" w:type="dxa"/>
          </w:tcPr>
          <w:p w14:paraId="2E16064E" w14:textId="1C6952F7" w:rsidR="00524102" w:rsidRPr="00C6449B" w:rsidRDefault="00524102" w:rsidP="00524102">
            <w:pPr>
              <w:pStyle w:val="TAC"/>
              <w:rPr>
                <w:rFonts w:cs="Arial"/>
              </w:rPr>
            </w:pPr>
            <w:r w:rsidRPr="00C6449B">
              <w:t>-19.0</w:t>
            </w:r>
          </w:p>
        </w:tc>
        <w:tc>
          <w:tcPr>
            <w:tcW w:w="987" w:type="dxa"/>
          </w:tcPr>
          <w:p w14:paraId="1DFCA0F3" w14:textId="1EFEF819" w:rsidR="00524102" w:rsidRPr="00C6449B" w:rsidRDefault="00524102" w:rsidP="00524102">
            <w:pPr>
              <w:pStyle w:val="TAC"/>
              <w:rPr>
                <w:rFonts w:cs="Arial"/>
              </w:rPr>
            </w:pPr>
            <w:r w:rsidRPr="00C6449B">
              <w:t>-8.6</w:t>
            </w:r>
          </w:p>
        </w:tc>
        <w:tc>
          <w:tcPr>
            <w:tcW w:w="975" w:type="dxa"/>
          </w:tcPr>
          <w:p w14:paraId="7FB7501B" w14:textId="28FD3B9F" w:rsidR="00524102" w:rsidRPr="00C6449B" w:rsidRDefault="00524102" w:rsidP="00524102">
            <w:pPr>
              <w:pStyle w:val="TAC"/>
              <w:rPr>
                <w:rFonts w:cs="Arial"/>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rPr>
            </w:pPr>
            <w:r w:rsidRPr="00C6449B">
              <w:rPr>
                <w:rFonts w:cs="Arial"/>
              </w:rPr>
              <w:t>TDLC300-100 Low</w:t>
            </w:r>
          </w:p>
        </w:tc>
        <w:tc>
          <w:tcPr>
            <w:tcW w:w="1127" w:type="dxa"/>
          </w:tcPr>
          <w:p w14:paraId="72B234F5" w14:textId="77777777" w:rsidR="00524102" w:rsidRPr="00C6449B" w:rsidRDefault="00524102" w:rsidP="00524102">
            <w:pPr>
              <w:pStyle w:val="TAC"/>
              <w:rPr>
                <w:rFonts w:cs="Arial"/>
              </w:rPr>
            </w:pPr>
            <w:r w:rsidRPr="00C6449B">
              <w:rPr>
                <w:rFonts w:cs="Arial"/>
              </w:rPr>
              <w:t>400 Hz</w:t>
            </w:r>
          </w:p>
        </w:tc>
        <w:tc>
          <w:tcPr>
            <w:tcW w:w="977" w:type="dxa"/>
          </w:tcPr>
          <w:p w14:paraId="39A69D4E" w14:textId="0CFDC5DE" w:rsidR="00524102" w:rsidRPr="00C6449B" w:rsidRDefault="00524102" w:rsidP="00524102">
            <w:pPr>
              <w:pStyle w:val="TAC"/>
              <w:rPr>
                <w:rFonts w:cs="Arial"/>
              </w:rPr>
            </w:pPr>
            <w:r w:rsidRPr="00C6449B">
              <w:t>-7.2</w:t>
            </w:r>
          </w:p>
        </w:tc>
        <w:tc>
          <w:tcPr>
            <w:tcW w:w="975" w:type="dxa"/>
          </w:tcPr>
          <w:p w14:paraId="47ED8E61" w14:textId="587E88B0" w:rsidR="00524102" w:rsidRPr="00C6449B" w:rsidRDefault="00524102" w:rsidP="00524102">
            <w:pPr>
              <w:pStyle w:val="TAC"/>
              <w:rPr>
                <w:rFonts w:cs="Arial"/>
              </w:rPr>
            </w:pPr>
            <w:r w:rsidRPr="00C6449B">
              <w:t>-10.4</w:t>
            </w:r>
          </w:p>
        </w:tc>
        <w:tc>
          <w:tcPr>
            <w:tcW w:w="975" w:type="dxa"/>
          </w:tcPr>
          <w:p w14:paraId="7F7BFF4B" w14:textId="2CC2F160" w:rsidR="00524102" w:rsidRPr="00C6449B" w:rsidRDefault="00524102" w:rsidP="00524102">
            <w:pPr>
              <w:pStyle w:val="TAC"/>
              <w:rPr>
                <w:rFonts w:cs="Arial"/>
              </w:rPr>
            </w:pPr>
            <w:r w:rsidRPr="00C6449B">
              <w:t>-12.0</w:t>
            </w:r>
          </w:p>
        </w:tc>
        <w:tc>
          <w:tcPr>
            <w:tcW w:w="977" w:type="dxa"/>
          </w:tcPr>
          <w:p w14:paraId="52FDDB34" w14:textId="5BD2271B" w:rsidR="00524102" w:rsidRPr="00C6449B" w:rsidRDefault="00524102" w:rsidP="00524102">
            <w:pPr>
              <w:pStyle w:val="TAC"/>
              <w:rPr>
                <w:rFonts w:cs="Arial"/>
              </w:rPr>
            </w:pPr>
            <w:r w:rsidRPr="00C6449B">
              <w:t>-14.5</w:t>
            </w:r>
          </w:p>
        </w:tc>
        <w:tc>
          <w:tcPr>
            <w:tcW w:w="987" w:type="dxa"/>
          </w:tcPr>
          <w:p w14:paraId="6FCF3693" w14:textId="49380BCE" w:rsidR="00524102" w:rsidRPr="00C6449B" w:rsidRDefault="00524102" w:rsidP="00524102">
            <w:pPr>
              <w:pStyle w:val="TAC"/>
              <w:rPr>
                <w:rFonts w:cs="Arial"/>
              </w:rPr>
            </w:pPr>
            <w:r w:rsidRPr="00C6449B">
              <w:t>-4.5</w:t>
            </w:r>
          </w:p>
        </w:tc>
        <w:tc>
          <w:tcPr>
            <w:tcW w:w="975" w:type="dxa"/>
          </w:tcPr>
          <w:p w14:paraId="7B6D99B0" w14:textId="7DB7C02D" w:rsidR="00524102" w:rsidRPr="00C6449B" w:rsidRDefault="00524102" w:rsidP="00524102">
            <w:pPr>
              <w:pStyle w:val="TAC"/>
              <w:rPr>
                <w:rFonts w:cs="Arial"/>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rPr>
              <w:t>8</w:t>
            </w:r>
          </w:p>
        </w:tc>
        <w:tc>
          <w:tcPr>
            <w:tcW w:w="1738" w:type="dxa"/>
          </w:tcPr>
          <w:p w14:paraId="5BBA8576" w14:textId="77777777" w:rsidR="00524102" w:rsidRPr="00C6449B" w:rsidRDefault="00524102" w:rsidP="00524102">
            <w:pPr>
              <w:pStyle w:val="TAC"/>
              <w:rPr>
                <w:rFonts w:cs="Arial"/>
              </w:rPr>
            </w:pPr>
            <w:r w:rsidRPr="00C6449B">
              <w:rPr>
                <w:rFonts w:cs="Arial"/>
              </w:rPr>
              <w:t>AWGN</w:t>
            </w:r>
          </w:p>
        </w:tc>
        <w:tc>
          <w:tcPr>
            <w:tcW w:w="1127" w:type="dxa"/>
          </w:tcPr>
          <w:p w14:paraId="1D9EDB95" w14:textId="77777777" w:rsidR="00524102" w:rsidRPr="00C6449B" w:rsidRDefault="00524102" w:rsidP="00524102">
            <w:pPr>
              <w:pStyle w:val="TAC"/>
              <w:rPr>
                <w:rFonts w:cs="Arial"/>
              </w:rPr>
            </w:pPr>
            <w:r w:rsidRPr="00C6449B">
              <w:rPr>
                <w:rFonts w:cs="Arial"/>
              </w:rPr>
              <w:t>0</w:t>
            </w:r>
          </w:p>
        </w:tc>
        <w:tc>
          <w:tcPr>
            <w:tcW w:w="977" w:type="dxa"/>
          </w:tcPr>
          <w:p w14:paraId="725AA331" w14:textId="7A6B7CDD" w:rsidR="00524102" w:rsidRPr="00C6449B" w:rsidRDefault="00524102" w:rsidP="00524102">
            <w:pPr>
              <w:pStyle w:val="TAC"/>
              <w:rPr>
                <w:rFonts w:cs="Arial"/>
              </w:rPr>
            </w:pPr>
            <w:r w:rsidRPr="00C6449B">
              <w:t>-13.7</w:t>
            </w:r>
          </w:p>
        </w:tc>
        <w:tc>
          <w:tcPr>
            <w:tcW w:w="975" w:type="dxa"/>
          </w:tcPr>
          <w:p w14:paraId="1A337442" w14:textId="50E2E81E" w:rsidR="00524102" w:rsidRPr="00C6449B" w:rsidRDefault="00524102" w:rsidP="00524102">
            <w:pPr>
              <w:pStyle w:val="TAC"/>
              <w:rPr>
                <w:rFonts w:cs="Arial"/>
              </w:rPr>
            </w:pPr>
            <w:r w:rsidRPr="00C6449B">
              <w:t>-16.6</w:t>
            </w:r>
          </w:p>
        </w:tc>
        <w:tc>
          <w:tcPr>
            <w:tcW w:w="975" w:type="dxa"/>
          </w:tcPr>
          <w:p w14:paraId="42FFB95B" w14:textId="2582C6FA" w:rsidR="00524102" w:rsidRPr="00C6449B" w:rsidRDefault="00524102" w:rsidP="00524102">
            <w:pPr>
              <w:pStyle w:val="TAC"/>
              <w:rPr>
                <w:rFonts w:cs="Arial"/>
              </w:rPr>
            </w:pPr>
            <w:r w:rsidRPr="00C6449B">
              <w:t>-18.1</w:t>
            </w:r>
          </w:p>
        </w:tc>
        <w:tc>
          <w:tcPr>
            <w:tcW w:w="977" w:type="dxa"/>
          </w:tcPr>
          <w:p w14:paraId="6776A66E" w14:textId="2BE12552" w:rsidR="00524102" w:rsidRPr="00C6449B" w:rsidRDefault="00524102" w:rsidP="00524102">
            <w:pPr>
              <w:pStyle w:val="TAC"/>
              <w:rPr>
                <w:rFonts w:cs="Arial"/>
              </w:rPr>
            </w:pPr>
            <w:r w:rsidRPr="00C6449B">
              <w:t>-21.1</w:t>
            </w:r>
          </w:p>
        </w:tc>
        <w:tc>
          <w:tcPr>
            <w:tcW w:w="987" w:type="dxa"/>
          </w:tcPr>
          <w:p w14:paraId="4DDBCA03" w14:textId="7461E3BD" w:rsidR="00524102" w:rsidRPr="00C6449B" w:rsidRDefault="00524102" w:rsidP="00524102">
            <w:pPr>
              <w:pStyle w:val="TAC"/>
              <w:rPr>
                <w:rFonts w:cs="Arial"/>
              </w:rPr>
            </w:pPr>
            <w:r w:rsidRPr="00C6449B">
              <w:t>-11.0</w:t>
            </w:r>
          </w:p>
        </w:tc>
        <w:tc>
          <w:tcPr>
            <w:tcW w:w="975" w:type="dxa"/>
          </w:tcPr>
          <w:p w14:paraId="03E1BF31" w14:textId="199BE567" w:rsidR="00524102" w:rsidRPr="00C6449B" w:rsidRDefault="00524102" w:rsidP="00524102">
            <w:pPr>
              <w:pStyle w:val="TAC"/>
              <w:rPr>
                <w:rFonts w:cs="Arial"/>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rPr>
            </w:pPr>
            <w:r w:rsidRPr="00C6449B">
              <w:rPr>
                <w:rFonts w:cs="Arial"/>
              </w:rPr>
              <w:t>TDLC300-100 Low</w:t>
            </w:r>
          </w:p>
        </w:tc>
        <w:tc>
          <w:tcPr>
            <w:tcW w:w="1127" w:type="dxa"/>
          </w:tcPr>
          <w:p w14:paraId="64346609" w14:textId="77777777" w:rsidR="00524102" w:rsidRPr="00C6449B" w:rsidRDefault="00524102" w:rsidP="00524102">
            <w:pPr>
              <w:pStyle w:val="TAC"/>
              <w:rPr>
                <w:rFonts w:cs="Arial"/>
              </w:rPr>
            </w:pPr>
            <w:r w:rsidRPr="00C6449B">
              <w:rPr>
                <w:rFonts w:cs="Arial"/>
              </w:rPr>
              <w:t>400 Hz</w:t>
            </w:r>
          </w:p>
        </w:tc>
        <w:tc>
          <w:tcPr>
            <w:tcW w:w="977" w:type="dxa"/>
          </w:tcPr>
          <w:p w14:paraId="493B5F01" w14:textId="31E812F9" w:rsidR="00524102" w:rsidRPr="00C6449B" w:rsidRDefault="00524102" w:rsidP="00524102">
            <w:pPr>
              <w:pStyle w:val="TAC"/>
              <w:rPr>
                <w:rFonts w:cs="Arial"/>
              </w:rPr>
            </w:pPr>
            <w:r w:rsidRPr="00C6449B">
              <w:t>-10.7</w:t>
            </w:r>
          </w:p>
        </w:tc>
        <w:tc>
          <w:tcPr>
            <w:tcW w:w="975" w:type="dxa"/>
          </w:tcPr>
          <w:p w14:paraId="05B88D3F" w14:textId="60E83AF6" w:rsidR="00524102" w:rsidRPr="00C6449B" w:rsidRDefault="00524102" w:rsidP="00524102">
            <w:pPr>
              <w:pStyle w:val="TAC"/>
              <w:rPr>
                <w:rFonts w:cs="Arial"/>
              </w:rPr>
            </w:pPr>
            <w:r w:rsidRPr="00C6449B">
              <w:t>-13.7</w:t>
            </w:r>
          </w:p>
        </w:tc>
        <w:tc>
          <w:tcPr>
            <w:tcW w:w="975" w:type="dxa"/>
          </w:tcPr>
          <w:p w14:paraId="140F623C" w14:textId="2EAC0E73" w:rsidR="00524102" w:rsidRPr="00C6449B" w:rsidRDefault="00524102" w:rsidP="00524102">
            <w:pPr>
              <w:pStyle w:val="TAC"/>
              <w:rPr>
                <w:rFonts w:cs="Arial"/>
              </w:rPr>
            </w:pPr>
            <w:r w:rsidRPr="00C6449B">
              <w:t>-15.1</w:t>
            </w:r>
          </w:p>
        </w:tc>
        <w:tc>
          <w:tcPr>
            <w:tcW w:w="977" w:type="dxa"/>
          </w:tcPr>
          <w:p w14:paraId="2D38620D" w14:textId="089D4996" w:rsidR="00524102" w:rsidRPr="00C6449B" w:rsidRDefault="00524102" w:rsidP="00524102">
            <w:pPr>
              <w:pStyle w:val="TAC"/>
              <w:rPr>
                <w:rFonts w:cs="Arial"/>
              </w:rPr>
            </w:pPr>
            <w:r w:rsidRPr="00C6449B">
              <w:t>-17.6</w:t>
            </w:r>
          </w:p>
        </w:tc>
        <w:tc>
          <w:tcPr>
            <w:tcW w:w="987" w:type="dxa"/>
          </w:tcPr>
          <w:p w14:paraId="671666C9" w14:textId="0672A3A5" w:rsidR="00524102" w:rsidRPr="00C6449B" w:rsidRDefault="00524102" w:rsidP="00524102">
            <w:pPr>
              <w:pStyle w:val="TAC"/>
              <w:rPr>
                <w:rFonts w:cs="Arial"/>
              </w:rPr>
            </w:pPr>
            <w:r w:rsidRPr="00C6449B">
              <w:t>-7.8</w:t>
            </w:r>
          </w:p>
        </w:tc>
        <w:tc>
          <w:tcPr>
            <w:tcW w:w="975" w:type="dxa"/>
          </w:tcPr>
          <w:p w14:paraId="61721398" w14:textId="541A1B9B" w:rsidR="00524102" w:rsidRPr="00C6449B" w:rsidRDefault="00524102" w:rsidP="00524102">
            <w:pPr>
              <w:pStyle w:val="TAC"/>
              <w:rPr>
                <w:rFonts w:cs="Arial"/>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4122" w:name="_Toc13079778"/>
      <w:bookmarkStart w:id="4123" w:name="_Toc29811266"/>
      <w:bookmarkStart w:id="4124" w:name="_Toc29811717"/>
      <w:bookmarkStart w:id="4125" w:name="_Toc37268221"/>
      <w:bookmarkStart w:id="4126" w:name="_Toc37268672"/>
      <w:bookmarkStart w:id="4127" w:name="_Toc45893320"/>
      <w:bookmarkStart w:id="4128" w:name="_Toc53177484"/>
      <w:bookmarkStart w:id="4129" w:name="_Toc53177936"/>
      <w:bookmarkStart w:id="4130" w:name="_Toc61176570"/>
      <w:bookmarkStart w:id="4131" w:name="_Toc67916393"/>
      <w:bookmarkStart w:id="4132" w:name="_Toc74670611"/>
      <w:bookmarkStart w:id="4133" w:name="_Toc76542646"/>
      <w:bookmarkStart w:id="4134" w:name="_Toc82626578"/>
      <w:bookmarkStart w:id="4135" w:name="_Toc90414544"/>
      <w:bookmarkStart w:id="4136" w:name="_Toc106769633"/>
      <w:bookmarkStart w:id="4137" w:name="_Toc115184882"/>
      <w:bookmarkStart w:id="4138" w:name="_Toc138839384"/>
      <w:bookmarkStart w:id="4139" w:name="_Toc138932747"/>
      <w:bookmarkStart w:id="4140" w:name="_Toc138933200"/>
      <w:r w:rsidRPr="00C6449B">
        <w:t>9</w:t>
      </w:r>
      <w:r w:rsidRPr="00C6449B">
        <w:tab/>
        <w:t>Radiated transmitter characteristics</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5F8050E8" w14:textId="77777777" w:rsidR="00CF08D6" w:rsidRPr="00C6449B" w:rsidRDefault="00CF08D6" w:rsidP="00CF08D6">
      <w:pPr>
        <w:pStyle w:val="Heading2"/>
      </w:pPr>
      <w:bookmarkStart w:id="4141" w:name="_Toc13079779"/>
      <w:bookmarkStart w:id="4142" w:name="_Toc29811267"/>
      <w:bookmarkStart w:id="4143" w:name="_Toc29811718"/>
      <w:bookmarkStart w:id="4144" w:name="_Toc37268222"/>
      <w:bookmarkStart w:id="4145" w:name="_Toc37268673"/>
      <w:bookmarkStart w:id="4146" w:name="_Toc45893321"/>
      <w:bookmarkStart w:id="4147" w:name="_Toc53177485"/>
      <w:bookmarkStart w:id="4148" w:name="_Toc53177937"/>
      <w:bookmarkStart w:id="4149" w:name="_Toc61176571"/>
      <w:bookmarkStart w:id="4150" w:name="_Toc67916394"/>
      <w:bookmarkStart w:id="4151" w:name="_Toc74670612"/>
      <w:bookmarkStart w:id="4152" w:name="_Toc76542647"/>
      <w:bookmarkStart w:id="4153" w:name="_Toc82626579"/>
      <w:bookmarkStart w:id="4154" w:name="_Toc90414545"/>
      <w:bookmarkStart w:id="4155" w:name="_Toc106769634"/>
      <w:bookmarkStart w:id="4156" w:name="_Toc115184883"/>
      <w:bookmarkStart w:id="4157" w:name="_Toc138839385"/>
      <w:bookmarkStart w:id="4158" w:name="_Toc138932748"/>
      <w:bookmarkStart w:id="4159" w:name="_Toc138933201"/>
      <w:r w:rsidRPr="00C6449B">
        <w:t>9.1</w:t>
      </w:r>
      <w:r w:rsidRPr="00C6449B">
        <w:tab/>
        <w:t>General</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58ACB6D0" w14:textId="77777777" w:rsidR="00CF08D6" w:rsidRPr="00C6449B" w:rsidRDefault="00CF08D6" w:rsidP="00CF08D6">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4160" w:name="_Toc13079780"/>
      <w:bookmarkStart w:id="4161" w:name="_Toc29811268"/>
      <w:bookmarkStart w:id="4162" w:name="_Toc29811719"/>
      <w:bookmarkStart w:id="4163" w:name="_Toc37268223"/>
      <w:bookmarkStart w:id="4164" w:name="_Toc37268674"/>
      <w:bookmarkStart w:id="4165" w:name="_Toc45893322"/>
      <w:bookmarkStart w:id="4166" w:name="_Toc53177486"/>
      <w:bookmarkStart w:id="4167" w:name="_Toc53177938"/>
      <w:bookmarkStart w:id="4168" w:name="_Toc61176572"/>
      <w:bookmarkStart w:id="4169" w:name="_Toc67916395"/>
      <w:bookmarkStart w:id="4170" w:name="_Toc74670613"/>
      <w:bookmarkStart w:id="4171" w:name="_Toc76542648"/>
      <w:bookmarkStart w:id="4172" w:name="_Toc82626580"/>
      <w:bookmarkStart w:id="4173" w:name="_Toc90414546"/>
      <w:bookmarkStart w:id="4174" w:name="_Toc106769635"/>
      <w:bookmarkStart w:id="4175" w:name="_Toc115184884"/>
      <w:bookmarkStart w:id="4176" w:name="_Toc138839386"/>
      <w:bookmarkStart w:id="4177" w:name="_Toc138932749"/>
      <w:bookmarkStart w:id="4178" w:name="_Toc138933202"/>
      <w:r w:rsidRPr="00C6449B">
        <w:t>9.2</w:t>
      </w:r>
      <w:r w:rsidRPr="00C6449B">
        <w:tab/>
        <w:t>Radiated transmit power</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6DFF2187" w14:textId="77777777" w:rsidR="00CF08D6" w:rsidRPr="00C6449B" w:rsidRDefault="00CF08D6" w:rsidP="00CF08D6">
      <w:pPr>
        <w:pStyle w:val="Heading3"/>
      </w:pPr>
      <w:bookmarkStart w:id="4179" w:name="_Toc13079781"/>
      <w:bookmarkStart w:id="4180" w:name="_Toc29811269"/>
      <w:bookmarkStart w:id="4181" w:name="_Toc29811720"/>
      <w:bookmarkStart w:id="4182" w:name="_Toc37268224"/>
      <w:bookmarkStart w:id="4183" w:name="_Toc37268675"/>
      <w:bookmarkStart w:id="4184" w:name="_Toc45893323"/>
      <w:bookmarkStart w:id="4185" w:name="_Toc53177487"/>
      <w:bookmarkStart w:id="4186" w:name="_Toc53177939"/>
      <w:bookmarkStart w:id="4187" w:name="_Toc61176573"/>
      <w:bookmarkStart w:id="4188" w:name="_Toc67916396"/>
      <w:bookmarkStart w:id="4189" w:name="_Toc74670614"/>
      <w:bookmarkStart w:id="4190" w:name="_Toc76542649"/>
      <w:bookmarkStart w:id="4191" w:name="_Toc82626581"/>
      <w:bookmarkStart w:id="4192" w:name="_Toc90414547"/>
      <w:bookmarkStart w:id="4193" w:name="_Toc106769636"/>
      <w:bookmarkStart w:id="4194" w:name="_Toc115184885"/>
      <w:bookmarkStart w:id="4195" w:name="_Toc138839387"/>
      <w:bookmarkStart w:id="4196" w:name="_Toc138932750"/>
      <w:bookmarkStart w:id="4197" w:name="_Toc138933203"/>
      <w:r w:rsidRPr="00C6449B">
        <w:t>9.2.1</w:t>
      </w:r>
      <w:r w:rsidRPr="00C6449B">
        <w:tab/>
        <w:t>General</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FB631CD" w14:textId="77777777" w:rsidR="00CF08D6" w:rsidRPr="00C6449B" w:rsidRDefault="00CF08D6" w:rsidP="00CF08D6">
      <w:pPr>
        <w:rPr>
          <w:lang w:eastAsia="ja-JP"/>
        </w:rPr>
      </w:pPr>
      <w:r w:rsidRPr="00C6449B">
        <w:rPr>
          <w:rFonts w:cs="v5.0.0"/>
          <w:i/>
          <w:snapToGrid w:val="0"/>
        </w:rPr>
        <w:t>BS type 1-H, BS type 1-O</w:t>
      </w:r>
      <w:r w:rsidRPr="00C6449B">
        <w:rPr>
          <w:rFonts w:cs="v5.0.0"/>
          <w:snapToGrid w:val="0"/>
        </w:rPr>
        <w:t xml:space="preserve"> and </w:t>
      </w:r>
      <w:r w:rsidRPr="00C6449B">
        <w:rPr>
          <w:rFonts w:cs="v5.0.0"/>
          <w:i/>
          <w:snapToGrid w:val="0"/>
        </w:rPr>
        <w:t>BS type 2-O</w:t>
      </w:r>
      <w:r w:rsidRPr="00C6449B">
        <w:rPr>
          <w:rFonts w:cs="v5.0.0"/>
          <w:snapToGrid w:val="0"/>
        </w:rPr>
        <w:t xml:space="preserve"> are declared to support one or more </w:t>
      </w:r>
      <w:r w:rsidRPr="00C6449B">
        <w:rPr>
          <w:rFonts w:cs="v5.0.0"/>
          <w:i/>
          <w:snapToGrid w:val="0"/>
        </w:rPr>
        <w:t>beams</w:t>
      </w:r>
      <w:r w:rsidRPr="00C6449B">
        <w:rPr>
          <w:rFonts w:cs="v5.0.0"/>
          <w:snapToGrid w:val="0"/>
        </w:rPr>
        <w:t xml:space="preserve">, as per manufacturer’s declarations specified in TS 38.141-2 [6]. </w:t>
      </w:r>
      <w:r w:rsidRPr="00C6449B">
        <w:t xml:space="preserve">Radiated transmit power is defined as the EIRP level for a declared </w:t>
      </w:r>
      <w:r w:rsidRPr="00C6449B">
        <w:rPr>
          <w:i/>
        </w:rPr>
        <w:t>beam</w:t>
      </w:r>
      <w:r w:rsidRPr="00C6449B">
        <w:t xml:space="preserve"> at a specific </w:t>
      </w:r>
      <w:r w:rsidRPr="00C6449B">
        <w:rPr>
          <w:i/>
        </w:rPr>
        <w:t>beam peak direction</w:t>
      </w:r>
      <w:r w:rsidRPr="00C6449B">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r w:rsidRPr="00C6449B">
        <w:t xml:space="preserve">For each </w:t>
      </w:r>
      <w:r w:rsidRPr="00C6449B">
        <w:rPr>
          <w:i/>
        </w:rPr>
        <w:t xml:space="preserve">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a specific</w:t>
      </w:r>
      <w:r w:rsidRPr="00C6449B">
        <w:rPr>
          <w:i/>
        </w:rPr>
        <w:t xml:space="preserve"> rated beam EIRP</w:t>
      </w:r>
      <w:r w:rsidRPr="00C6449B">
        <w:t xml:space="preserve"> level may be claimed. Any claimed value shall be met within the accuracy requirement as described below. </w:t>
      </w:r>
      <w:r w:rsidRPr="00C6449B">
        <w:rPr>
          <w:i/>
        </w:rPr>
        <w:t>Rated beam EIRP</w:t>
      </w:r>
      <w:r w:rsidRPr="00C6449B">
        <w:t xml:space="preserve"> is only required to be declared for the </w:t>
      </w:r>
      <w:r w:rsidRPr="00C6449B">
        <w:rPr>
          <w:i/>
        </w:rPr>
        <w:t>beam direction pairs</w:t>
      </w:r>
      <w:r w:rsidRPr="00C6449B">
        <w:t xml:space="preserve"> subject to conformance testing as detailed in TS 38.141-2 [6].</w:t>
      </w:r>
    </w:p>
    <w:p w14:paraId="6BA3F37D" w14:textId="77777777" w:rsidR="00CF08D6" w:rsidRPr="00C6449B" w:rsidRDefault="00CF08D6" w:rsidP="00CF08D6">
      <w:pPr>
        <w:pStyle w:val="NO"/>
      </w:pPr>
      <w:r w:rsidRPr="00C6449B">
        <w:t>NOTE 1:</w:t>
      </w:r>
      <w:r w:rsidRPr="00C6449B">
        <w:tab/>
      </w:r>
      <w:r w:rsidRPr="00C6449B">
        <w:rPr>
          <w:i/>
        </w:rPr>
        <w:t xml:space="preserve">OTA peak directions set </w:t>
      </w:r>
      <w:r w:rsidRPr="00C6449B">
        <w:rPr>
          <w:lang w:eastAsia="ja-JP"/>
        </w:rPr>
        <w:t>is set of</w:t>
      </w:r>
      <w:r w:rsidRPr="00C6449B">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pPr>
      <w:r w:rsidRPr="00C6449B">
        <w:t>NOTE 2:</w:t>
      </w:r>
      <w:r w:rsidRPr="00C6449B">
        <w:tab/>
      </w:r>
      <w:r w:rsidRPr="00C6449B">
        <w:rPr>
          <w:lang w:eastAsia="ja-JP"/>
        </w:rPr>
        <w:t xml:space="preserve">A </w:t>
      </w:r>
      <w:r w:rsidRPr="00C6449B">
        <w:rPr>
          <w:i/>
          <w:lang w:eastAsia="ja-JP"/>
        </w:rPr>
        <w:t>beam direction pair</w:t>
      </w:r>
      <w:r w:rsidRPr="00C6449B">
        <w:rPr>
          <w:lang w:eastAsia="ja-JP"/>
        </w:rPr>
        <w:t xml:space="preserve"> is </w:t>
      </w:r>
      <w:r w:rsidRPr="00C6449B">
        <w:t>data set consisting of 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ated,c,FBWlow</w:t>
      </w:r>
      <w:r w:rsidRPr="00C6449B">
        <w:t xml:space="preserve"> for lower supported frequency range, and</w:t>
      </w:r>
    </w:p>
    <w:p w14:paraId="5BD893B9"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ated,c,FBWhigh</w:t>
      </w:r>
      <w:r w:rsidRPr="00C6449B">
        <w:t xml:space="preserve"> for higher supported frequency range.</w:t>
      </w:r>
    </w:p>
    <w:p w14:paraId="1EA81313" w14:textId="77777777" w:rsidR="00CF08D6" w:rsidRPr="00C6449B" w:rsidRDefault="00CF08D6" w:rsidP="00CF08D6">
      <w:pPr>
        <w:keepLines/>
      </w:pPr>
      <w:r w:rsidRPr="00C6449B">
        <w:t>For frequencies in between F</w:t>
      </w:r>
      <w:r w:rsidRPr="00C6449B">
        <w:rPr>
          <w:vertAlign w:val="subscript"/>
        </w:rPr>
        <w:t>FBWlow</w:t>
      </w:r>
      <w:r w:rsidRPr="00C6449B">
        <w:t xml:space="preserve"> and F</w:t>
      </w:r>
      <w:r w:rsidRPr="00C6449B">
        <w:rPr>
          <w:vertAlign w:val="subscript"/>
        </w:rPr>
        <w:t>FBWhigh</w:t>
      </w:r>
      <w:r w:rsidRPr="00C6449B" w:rsidDel="008B1FB6">
        <w:t xml:space="preserve"> </w:t>
      </w:r>
      <w:r w:rsidRPr="00C6449B">
        <w:t>the rated carrier EIRP is:</w:t>
      </w:r>
    </w:p>
    <w:p w14:paraId="30F084D6"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ated,c,FBWlow,</w:t>
      </w:r>
      <w:r w:rsidRPr="00C6449B">
        <w:t xml:space="preserve"> for the carrier whose </w:t>
      </w:r>
      <w:r w:rsidRPr="00C6449B">
        <w:rPr>
          <w:lang w:eastAsia="ja-JP"/>
        </w:rPr>
        <w:t>carrier frequency is within</w:t>
      </w:r>
      <w:r w:rsidRPr="00C6449B">
        <w:t xml:space="preserve"> frequency range F</w:t>
      </w:r>
      <w:r w:rsidRPr="00C6449B">
        <w:rPr>
          <w:vertAlign w:val="subscript"/>
        </w:rPr>
        <w:t>FBWlow</w:t>
      </w:r>
      <w:r w:rsidRPr="00C6449B">
        <w:t xml:space="preserve"> </w:t>
      </w:r>
      <w:r w:rsidRPr="00C6449B">
        <w:rPr>
          <w:rFonts w:hint="eastAsia"/>
        </w:rPr>
        <w:t>≤</w:t>
      </w:r>
      <w:r w:rsidRPr="00C6449B">
        <w:t xml:space="preserve"> f &lt; (F</w:t>
      </w:r>
      <w:r w:rsidRPr="00C6449B">
        <w:rPr>
          <w:vertAlign w:val="subscript"/>
        </w:rPr>
        <w:t>FBWlow</w:t>
      </w:r>
      <w:r w:rsidRPr="00C6449B">
        <w:t xml:space="preserve"> +F</w:t>
      </w:r>
      <w:r w:rsidRPr="00C6449B">
        <w:rPr>
          <w:vertAlign w:val="subscript"/>
        </w:rPr>
        <w:t>FBWhigh</w:t>
      </w:r>
      <w:r w:rsidRPr="00C6449B">
        <w:t>) / 2,</w:t>
      </w:r>
    </w:p>
    <w:p w14:paraId="1624E3C8" w14:textId="77777777" w:rsidR="00CF08D6" w:rsidRPr="00C6449B" w:rsidRDefault="00CF08D6" w:rsidP="00CF08D6">
      <w:pPr>
        <w:pStyle w:val="B1"/>
      </w:pPr>
      <w:r w:rsidRPr="00C6449B">
        <w:t>-</w:t>
      </w:r>
      <w:r w:rsidRPr="00C6449B">
        <w:tab/>
        <w:t>P</w:t>
      </w:r>
      <w:r w:rsidRPr="00C6449B">
        <w:rPr>
          <w:vertAlign w:val="subscript"/>
          <w:lang w:eastAsia="ja-JP"/>
        </w:rPr>
        <w:t>r</w:t>
      </w:r>
      <w:r w:rsidRPr="00C6449B">
        <w:rPr>
          <w:vertAlign w:val="subscript"/>
        </w:rPr>
        <w:t xml:space="preserve">ated,c,FBWhigh, </w:t>
      </w:r>
      <w:r w:rsidRPr="00C6449B">
        <w:t xml:space="preserve">for the carrier whose </w:t>
      </w:r>
      <w:r w:rsidRPr="00C6449B">
        <w:rPr>
          <w:lang w:eastAsia="ja-JP"/>
        </w:rPr>
        <w:t>carrier frequency is within</w:t>
      </w:r>
      <w:r w:rsidRPr="00C6449B">
        <w:t xml:space="preserve"> frequency range (F</w:t>
      </w:r>
      <w:r w:rsidRPr="00C6449B">
        <w:rPr>
          <w:vertAlign w:val="subscript"/>
        </w:rPr>
        <w:t>FBWlow</w:t>
      </w:r>
      <w:r w:rsidRPr="00C6449B">
        <w:t xml:space="preserve"> +F</w:t>
      </w:r>
      <w:r w:rsidRPr="00C6449B">
        <w:rPr>
          <w:vertAlign w:val="subscript"/>
        </w:rPr>
        <w:t>FBWhigh</w:t>
      </w:r>
      <w:r w:rsidRPr="00C6449B">
        <w:t xml:space="preserve">) / 2 </w:t>
      </w:r>
      <w:r w:rsidRPr="00C6449B">
        <w:rPr>
          <w:rFonts w:hint="eastAsia"/>
        </w:rPr>
        <w:t>≤</w:t>
      </w:r>
      <w:r w:rsidRPr="00C6449B">
        <w:t xml:space="preserve"> f </w:t>
      </w:r>
      <w:r w:rsidRPr="00C6449B">
        <w:rPr>
          <w:rFonts w:hint="eastAsia"/>
        </w:rPr>
        <w:t>≤</w:t>
      </w:r>
      <w:r w:rsidRPr="00C6449B">
        <w:t>F</w:t>
      </w:r>
      <w:r w:rsidRPr="00C6449B">
        <w:rPr>
          <w:vertAlign w:val="subscript"/>
        </w:rPr>
        <w:t>FBWhigh</w:t>
      </w:r>
      <w:r w:rsidRPr="00C6449B">
        <w:t>.</w:t>
      </w:r>
    </w:p>
    <w:p w14:paraId="20432190" w14:textId="77777777" w:rsidR="00CF08D6" w:rsidRPr="00C6449B" w:rsidRDefault="00CF08D6" w:rsidP="00CF08D6">
      <w:pPr>
        <w:pStyle w:val="Heading3"/>
      </w:pPr>
      <w:bookmarkStart w:id="4198" w:name="_Toc13079782"/>
      <w:bookmarkStart w:id="4199" w:name="_Toc29811270"/>
      <w:bookmarkStart w:id="4200" w:name="_Toc29811721"/>
      <w:bookmarkStart w:id="4201" w:name="_Toc37268225"/>
      <w:bookmarkStart w:id="4202" w:name="_Toc37268676"/>
      <w:bookmarkStart w:id="4203" w:name="_Toc45893324"/>
      <w:bookmarkStart w:id="4204" w:name="_Toc53177488"/>
      <w:bookmarkStart w:id="4205" w:name="_Toc53177940"/>
      <w:bookmarkStart w:id="4206" w:name="_Toc61176574"/>
      <w:bookmarkStart w:id="4207" w:name="_Toc67916397"/>
      <w:bookmarkStart w:id="4208" w:name="_Toc74670615"/>
      <w:bookmarkStart w:id="4209" w:name="_Toc76542650"/>
      <w:bookmarkStart w:id="4210" w:name="_Toc82626582"/>
      <w:bookmarkStart w:id="4211" w:name="_Toc90414548"/>
      <w:bookmarkStart w:id="4212" w:name="_Toc106769637"/>
      <w:bookmarkStart w:id="4213" w:name="_Toc115184886"/>
      <w:bookmarkStart w:id="4214" w:name="_Toc138839388"/>
      <w:bookmarkStart w:id="4215" w:name="_Toc138932751"/>
      <w:bookmarkStart w:id="4216" w:name="_Toc138933204"/>
      <w:r w:rsidRPr="00C6449B">
        <w:t>9.2.2</w:t>
      </w:r>
      <w:r w:rsidRPr="00C6449B">
        <w:tab/>
        <w:t xml:space="preserve">Minimum requirement for </w:t>
      </w:r>
      <w:r w:rsidRPr="00C6449B">
        <w:rPr>
          <w:i/>
        </w:rPr>
        <w:t>BS type 1-H</w:t>
      </w:r>
      <w:r w:rsidRPr="00C6449B">
        <w:t xml:space="preserve"> and </w:t>
      </w:r>
      <w:r w:rsidRPr="00C6449B">
        <w:rPr>
          <w:rFonts w:eastAsia="SimSun"/>
          <w:i/>
        </w:rPr>
        <w:t>BS type 1-O</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A6B43BD" w14:textId="77777777" w:rsidR="00CF08D6" w:rsidRPr="00C6449B" w:rsidRDefault="00CF08D6" w:rsidP="00CF08D6">
      <w:r w:rsidRPr="00C6449B">
        <w:t xml:space="preserve">For each declared </w:t>
      </w:r>
      <w:r w:rsidRPr="00C6449B">
        <w:rPr>
          <w:i/>
        </w:rPr>
        <w:t>beam</w:t>
      </w:r>
      <w:r w:rsidRPr="00C6449B">
        <w:t>, in normal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w:t>
      </w:r>
      <w:r w:rsidRPr="00C6449B">
        <w:rPr>
          <w:i/>
        </w:rPr>
        <w:t xml:space="preserve"> OTA peak directions set</w:t>
      </w:r>
      <w:r w:rsidRPr="00C6449B">
        <w:t xml:space="preserve">, a manufacturer claimed EIRP level in the corresponding </w:t>
      </w:r>
      <w:r w:rsidRPr="00C6449B">
        <w:rPr>
          <w:i/>
        </w:rPr>
        <w:t>beam peak direction</w:t>
      </w:r>
      <w:r w:rsidRPr="00C6449B">
        <w:t xml:space="preserve"> shall be achievable to within ±2.2 dB of the claimed value.</w:t>
      </w:r>
    </w:p>
    <w:p w14:paraId="10128CDE" w14:textId="77777777" w:rsidR="00CF08D6" w:rsidRPr="00C6449B" w:rsidRDefault="00CF08D6" w:rsidP="00CF08D6">
      <w:r w:rsidRPr="00C6449B">
        <w:t xml:space="preserve">For </w:t>
      </w:r>
      <w:r w:rsidRPr="00C6449B">
        <w:rPr>
          <w:i/>
        </w:rPr>
        <w:t>BS type 1-O</w:t>
      </w:r>
      <w:r w:rsidRPr="00C6449B">
        <w:t xml:space="preserve"> only, for each declared </w:t>
      </w:r>
      <w:r w:rsidRPr="00C6449B">
        <w:rPr>
          <w:i/>
        </w:rPr>
        <w:t>beam</w:t>
      </w:r>
      <w:r w:rsidRPr="00C6449B">
        <w:t>, in extreme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±2.7 dB of the claimed value.</w:t>
      </w:r>
    </w:p>
    <w:p w14:paraId="32B2E702" w14:textId="77777777" w:rsidR="00CF08D6" w:rsidRPr="00C6449B" w:rsidRDefault="00CF08D6" w:rsidP="00CF08D6">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pPr>
      <w:bookmarkStart w:id="4217" w:name="_Toc13079783"/>
      <w:bookmarkStart w:id="4218" w:name="_Toc29811271"/>
      <w:bookmarkStart w:id="4219" w:name="_Toc29811722"/>
      <w:bookmarkStart w:id="4220" w:name="_Toc37268226"/>
      <w:bookmarkStart w:id="4221" w:name="_Toc37268677"/>
      <w:bookmarkStart w:id="4222" w:name="_Toc45893325"/>
      <w:bookmarkStart w:id="4223" w:name="_Toc53177489"/>
      <w:bookmarkStart w:id="4224" w:name="_Toc53177941"/>
      <w:bookmarkStart w:id="4225" w:name="_Toc61176575"/>
      <w:bookmarkStart w:id="4226" w:name="_Toc67916398"/>
      <w:bookmarkStart w:id="4227" w:name="_Toc74670616"/>
      <w:bookmarkStart w:id="4228" w:name="_Toc76542651"/>
      <w:bookmarkStart w:id="4229" w:name="_Toc82626583"/>
      <w:bookmarkStart w:id="4230" w:name="_Toc90414549"/>
      <w:bookmarkStart w:id="4231" w:name="_Toc106769638"/>
      <w:bookmarkStart w:id="4232" w:name="_Toc115184887"/>
      <w:bookmarkStart w:id="4233" w:name="_Toc138839389"/>
      <w:bookmarkStart w:id="4234" w:name="_Toc138932752"/>
      <w:bookmarkStart w:id="4235" w:name="_Toc138933205"/>
      <w:r w:rsidRPr="00C6449B">
        <w:t>9.2.3</w:t>
      </w:r>
      <w:r w:rsidRPr="00C6449B">
        <w:tab/>
        <w:t xml:space="preserve">Minimum requirement for </w:t>
      </w:r>
      <w:r w:rsidRPr="00C6449B">
        <w:rPr>
          <w:i/>
        </w:rPr>
        <w:t>BS type 2-O</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EE35353" w14:textId="77777777" w:rsidR="00CF08D6" w:rsidRPr="00C6449B" w:rsidRDefault="00CF08D6" w:rsidP="00CF08D6">
      <w:r w:rsidRPr="00C6449B">
        <w:t xml:space="preserve">For each declared </w:t>
      </w:r>
      <w:r w:rsidRPr="00C6449B">
        <w:rPr>
          <w:i/>
        </w:rPr>
        <w:t>beam</w:t>
      </w:r>
      <w:r w:rsidRPr="00C6449B">
        <w:t>, in normal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 3.4 dB of the claimed value.</w:t>
      </w:r>
    </w:p>
    <w:p w14:paraId="12005DD0" w14:textId="77777777" w:rsidR="00CF08D6" w:rsidRPr="00C6449B" w:rsidRDefault="00CF08D6" w:rsidP="00CF08D6">
      <w:r w:rsidRPr="00C6449B">
        <w:t xml:space="preserve">For each declared </w:t>
      </w:r>
      <w:r w:rsidRPr="00C6449B">
        <w:rPr>
          <w:i/>
        </w:rPr>
        <w:t>beam</w:t>
      </w:r>
      <w:r w:rsidRPr="00C6449B">
        <w:t>, in extreme conditions, for any specific</w:t>
      </w:r>
      <w:r w:rsidRPr="00C6449B">
        <w:rPr>
          <w:i/>
        </w:rPr>
        <w:t xml:space="preserve"> beam peak direction </w:t>
      </w:r>
      <w:r w:rsidRPr="00C6449B">
        <w:t xml:space="preserve">associated with a </w:t>
      </w:r>
      <w:r w:rsidRPr="00C6449B">
        <w:rPr>
          <w:i/>
        </w:rPr>
        <w:t>beam direction pair</w:t>
      </w:r>
      <w:r w:rsidRPr="00C6449B">
        <w:t xml:space="preserve"> within the </w:t>
      </w:r>
      <w:r w:rsidRPr="00C6449B">
        <w:rPr>
          <w:i/>
        </w:rPr>
        <w:t>OTA peak directions set</w:t>
      </w:r>
      <w:r w:rsidRPr="00C6449B">
        <w:t xml:space="preserve">, a manufacturer claimed EIRP level in the corresponding </w:t>
      </w:r>
      <w:r w:rsidRPr="00C6449B">
        <w:rPr>
          <w:i/>
        </w:rPr>
        <w:t>beam peak direction</w:t>
      </w:r>
      <w:r w:rsidRPr="00C6449B">
        <w:t xml:space="preserve"> shall be achievable to within ±4.5 dB of the claimed value.</w:t>
      </w:r>
    </w:p>
    <w:p w14:paraId="331BB30E" w14:textId="77777777" w:rsidR="00CF08D6" w:rsidRPr="00C6449B" w:rsidRDefault="00CF08D6" w:rsidP="00CF08D6">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4236" w:name="_Toc13079784"/>
      <w:bookmarkStart w:id="4237" w:name="_Toc29811272"/>
      <w:bookmarkStart w:id="4238" w:name="_Toc29811723"/>
      <w:bookmarkStart w:id="4239" w:name="_Toc37268227"/>
      <w:bookmarkStart w:id="4240" w:name="_Toc37268678"/>
      <w:bookmarkStart w:id="4241" w:name="_Toc45893326"/>
      <w:bookmarkStart w:id="4242" w:name="_Toc53177490"/>
      <w:bookmarkStart w:id="4243" w:name="_Toc53177942"/>
      <w:bookmarkStart w:id="4244" w:name="_Toc61176576"/>
      <w:bookmarkStart w:id="4245" w:name="_Toc67916399"/>
      <w:bookmarkStart w:id="4246" w:name="_Toc74670617"/>
      <w:bookmarkStart w:id="4247" w:name="_Toc76542652"/>
      <w:bookmarkStart w:id="4248" w:name="_Toc82626584"/>
      <w:bookmarkStart w:id="4249" w:name="_Toc90414550"/>
      <w:bookmarkStart w:id="4250" w:name="_Toc106769639"/>
      <w:bookmarkStart w:id="4251" w:name="_Toc115184888"/>
      <w:bookmarkStart w:id="4252" w:name="_Toc138839390"/>
      <w:bookmarkStart w:id="4253" w:name="_Toc138932753"/>
      <w:bookmarkStart w:id="4254" w:name="_Toc138933206"/>
      <w:r w:rsidRPr="00C6449B">
        <w:t>9.3</w:t>
      </w:r>
      <w:r w:rsidRPr="00C6449B">
        <w:tab/>
        <w:t>OTA base station output power</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4E0F619A" w14:textId="77777777" w:rsidR="00CF08D6" w:rsidRPr="00C6449B" w:rsidRDefault="00CF08D6" w:rsidP="00CF08D6">
      <w:pPr>
        <w:pStyle w:val="Heading3"/>
      </w:pPr>
      <w:bookmarkStart w:id="4255" w:name="_Toc13079785"/>
      <w:bookmarkStart w:id="4256" w:name="_Toc29811273"/>
      <w:bookmarkStart w:id="4257" w:name="_Toc29811724"/>
      <w:bookmarkStart w:id="4258" w:name="_Toc37268228"/>
      <w:bookmarkStart w:id="4259" w:name="_Toc37268679"/>
      <w:bookmarkStart w:id="4260" w:name="_Toc45893327"/>
      <w:bookmarkStart w:id="4261" w:name="_Toc53177491"/>
      <w:bookmarkStart w:id="4262" w:name="_Toc53177943"/>
      <w:bookmarkStart w:id="4263" w:name="_Toc61176577"/>
      <w:bookmarkStart w:id="4264" w:name="_Toc67916400"/>
      <w:bookmarkStart w:id="4265" w:name="_Toc74670618"/>
      <w:bookmarkStart w:id="4266" w:name="_Toc76542653"/>
      <w:bookmarkStart w:id="4267" w:name="_Toc82626585"/>
      <w:bookmarkStart w:id="4268" w:name="_Toc90414551"/>
      <w:bookmarkStart w:id="4269" w:name="_Toc106769640"/>
      <w:bookmarkStart w:id="4270" w:name="_Toc115184889"/>
      <w:bookmarkStart w:id="4271" w:name="_Toc138839391"/>
      <w:bookmarkStart w:id="4272" w:name="_Toc138932754"/>
      <w:bookmarkStart w:id="4273" w:name="_Toc138933207"/>
      <w:r w:rsidRPr="00C6449B">
        <w:t>9.3.1</w:t>
      </w:r>
      <w:r w:rsidRPr="00C6449B">
        <w:tab/>
        <w:t>General</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3F20301B" w14:textId="259F623E" w:rsidR="00CF08D6" w:rsidRPr="00C6449B" w:rsidRDefault="00CF08D6" w:rsidP="00CF08D6">
      <w:r w:rsidRPr="00C6449B">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t>.</w:t>
      </w:r>
      <w:r w:rsidRPr="00C6449B">
        <w:rPr>
          <w:lang w:val="en-US"/>
        </w:rPr>
        <w:t xml:space="preserve"> TRP does not change with beamforming settings as long as the </w:t>
      </w:r>
      <w:r w:rsidRPr="00C6449B">
        <w:rPr>
          <w:i/>
          <w:iCs/>
          <w:lang w:val="en-US"/>
        </w:rPr>
        <w:t>beam peak direction</w:t>
      </w:r>
      <w:r w:rsidRPr="00C6449B">
        <w:rPr>
          <w:lang w:val="en-US"/>
        </w:rPr>
        <w:t xml:space="preserve"> is within the </w:t>
      </w:r>
      <w:r w:rsidRPr="00C6449B">
        <w:rPr>
          <w:i/>
          <w:iCs/>
          <w:lang w:val="en-US"/>
        </w:rPr>
        <w:t>OTA peak directions set</w:t>
      </w:r>
      <w:r w:rsidRPr="00C6449B">
        <w:rPr>
          <w:lang w:val="en-US"/>
        </w:rPr>
        <w:t>. Thus</w:t>
      </w:r>
      <w:r w:rsidR="003A3059" w:rsidRPr="00C6449B">
        <w:rPr>
          <w:lang w:val="en-US"/>
        </w:rPr>
        <w:t>,</w:t>
      </w:r>
      <w:r w:rsidRPr="00C6449B">
        <w:rPr>
          <w:lang w:val="en-US"/>
        </w:rPr>
        <w:t xml:space="preserve"> the TRP accuracy requirement must be met for any beamforming setting for which the </w:t>
      </w:r>
      <w:r w:rsidRPr="00C6449B">
        <w:rPr>
          <w:i/>
          <w:iCs/>
          <w:lang w:val="en-US"/>
        </w:rPr>
        <w:t>beam peak direction</w:t>
      </w:r>
      <w:r w:rsidRPr="00C6449B">
        <w:rPr>
          <w:lang w:val="en-US"/>
        </w:rPr>
        <w:t xml:space="preserve"> is within the </w:t>
      </w:r>
      <w:r w:rsidRPr="00C6449B">
        <w:rPr>
          <w:i/>
          <w:iCs/>
          <w:lang w:val="en-US"/>
        </w:rPr>
        <w:t>OTA peak directions set</w:t>
      </w:r>
      <w:r w:rsidRPr="00C6449B">
        <w:rPr>
          <w:lang w:val="en-US"/>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 w14:paraId="6F9DBFB1" w14:textId="77777777" w:rsidR="00CF08D6" w:rsidRPr="00C6449B" w:rsidRDefault="00CF08D6" w:rsidP="00CF08D6">
      <w:r w:rsidRPr="00C6449B">
        <w:t xml:space="preserve">There is no upper limit for the </w:t>
      </w:r>
      <w:r w:rsidRPr="00C6449B">
        <w:rPr>
          <w:i/>
        </w:rPr>
        <w:t>rated carrier TRP output power</w:t>
      </w:r>
      <w:r w:rsidRPr="00C6449B">
        <w:t xml:space="preserve"> of </w:t>
      </w:r>
      <w:r w:rsidRPr="00C6449B">
        <w:rPr>
          <w:i/>
        </w:rPr>
        <w:t>BS type 2-O</w:t>
      </w:r>
      <w:r w:rsidRPr="00C6449B">
        <w:t>.</w:t>
      </w:r>
    </w:p>
    <w:p w14:paraId="497D3B71" w14:textId="77777777" w:rsidR="00FF24A3" w:rsidRPr="00C54509" w:rsidRDefault="00FF24A3" w:rsidP="00FF24A3">
      <w:r w:rsidRPr="00C54509">
        <w:t xml:space="preserve">For Band </w:t>
      </w:r>
      <w:r>
        <w:t>n</w:t>
      </w:r>
      <w:r w:rsidRPr="00C54509">
        <w:rPr>
          <w:rFonts w:hint="eastAsia"/>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r w:rsidRPr="00C6449B">
        <w:t xml:space="preserve">Despite the general requirements for the BS output power described in </w:t>
      </w:r>
      <w:r w:rsidR="00B41384" w:rsidRPr="00C6449B">
        <w:t>clause</w:t>
      </w:r>
      <w:r w:rsidRPr="00C6449B">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4274" w:name="_Toc13079786"/>
      <w:bookmarkStart w:id="4275" w:name="_Toc29811274"/>
      <w:bookmarkStart w:id="4276" w:name="_Toc29811725"/>
      <w:bookmarkStart w:id="4277" w:name="_Toc37268229"/>
      <w:bookmarkStart w:id="4278" w:name="_Toc37268680"/>
      <w:bookmarkStart w:id="4279" w:name="_Toc45893328"/>
      <w:bookmarkStart w:id="4280" w:name="_Toc53177492"/>
      <w:bookmarkStart w:id="4281" w:name="_Toc53177944"/>
      <w:bookmarkStart w:id="4282" w:name="_Toc61176578"/>
      <w:bookmarkStart w:id="4283" w:name="_Toc67916401"/>
      <w:bookmarkStart w:id="4284" w:name="_Toc74670619"/>
      <w:bookmarkStart w:id="4285" w:name="_Toc76542654"/>
      <w:bookmarkStart w:id="4286" w:name="_Toc82626586"/>
      <w:bookmarkStart w:id="4287" w:name="_Toc90414552"/>
      <w:bookmarkStart w:id="4288" w:name="_Toc106769641"/>
      <w:bookmarkStart w:id="4289" w:name="_Toc115184890"/>
      <w:bookmarkStart w:id="4290" w:name="_Toc138839392"/>
      <w:bookmarkStart w:id="4291" w:name="_Toc138932755"/>
      <w:bookmarkStart w:id="4292" w:name="_Toc138933208"/>
      <w:r w:rsidRPr="00C6449B">
        <w:t>9.3.2</w:t>
      </w:r>
      <w:r w:rsidRPr="00C6449B">
        <w:tab/>
        <w:t xml:space="preserve">Minimum requirement for </w:t>
      </w:r>
      <w:r w:rsidRPr="00C6449B">
        <w:rPr>
          <w:i/>
        </w:rPr>
        <w:t>BS type 1-O</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the RIB 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pPr>
      <w:bookmarkStart w:id="4293" w:name="_Toc13079787"/>
      <w:bookmarkStart w:id="4294" w:name="_Toc29811275"/>
      <w:bookmarkStart w:id="4295" w:name="_Toc29811726"/>
      <w:bookmarkStart w:id="4296" w:name="_Toc37268230"/>
      <w:bookmarkStart w:id="4297" w:name="_Toc37268681"/>
      <w:bookmarkStart w:id="4298" w:name="_Toc45893329"/>
      <w:bookmarkStart w:id="4299" w:name="_Toc53177493"/>
      <w:bookmarkStart w:id="4300" w:name="_Toc53177945"/>
      <w:bookmarkStart w:id="4301" w:name="_Toc61176579"/>
      <w:bookmarkStart w:id="4302" w:name="_Toc67916402"/>
      <w:bookmarkStart w:id="4303" w:name="_Toc74670620"/>
      <w:bookmarkStart w:id="4304" w:name="_Toc76542655"/>
      <w:bookmarkStart w:id="4305" w:name="_Toc82626587"/>
      <w:bookmarkStart w:id="4306" w:name="_Toc90414553"/>
      <w:bookmarkStart w:id="4307" w:name="_Toc106769642"/>
      <w:bookmarkStart w:id="4308" w:name="_Toc115184891"/>
      <w:bookmarkStart w:id="4309" w:name="_Toc138839393"/>
      <w:bookmarkStart w:id="4310" w:name="_Toc138932756"/>
      <w:bookmarkStart w:id="4311" w:name="_Toc138933209"/>
      <w:r w:rsidRPr="00C6449B">
        <w:t>9.3.3</w:t>
      </w:r>
      <w:r w:rsidRPr="00C6449B">
        <w:tab/>
        <w:t xml:space="preserve">Minimum requirement for </w:t>
      </w:r>
      <w:r w:rsidRPr="00C6449B">
        <w:rPr>
          <w:i/>
        </w:rPr>
        <w:t>BS type 2-O</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4312" w:name="_Toc13079788"/>
      <w:bookmarkStart w:id="4313" w:name="_Toc29811276"/>
      <w:bookmarkStart w:id="4314" w:name="_Toc29811727"/>
      <w:bookmarkStart w:id="4315" w:name="_Toc37268231"/>
      <w:bookmarkStart w:id="4316" w:name="_Toc37268682"/>
      <w:bookmarkStart w:id="4317" w:name="_Toc45893330"/>
      <w:bookmarkStart w:id="4318" w:name="_Toc53177494"/>
      <w:bookmarkStart w:id="4319" w:name="_Toc53177946"/>
      <w:bookmarkStart w:id="4320" w:name="_Toc61176580"/>
      <w:bookmarkStart w:id="4321" w:name="_Toc67916403"/>
      <w:bookmarkStart w:id="4322" w:name="_Toc74670621"/>
      <w:bookmarkStart w:id="4323" w:name="_Toc76542656"/>
      <w:bookmarkStart w:id="4324" w:name="_Toc82626588"/>
      <w:bookmarkStart w:id="4325" w:name="_Toc90414554"/>
      <w:bookmarkStart w:id="4326" w:name="_Toc106769643"/>
      <w:bookmarkStart w:id="4327" w:name="_Toc115184892"/>
      <w:bookmarkStart w:id="4328" w:name="_Toc138839394"/>
      <w:bookmarkStart w:id="4329" w:name="_Toc138932757"/>
      <w:bookmarkStart w:id="4330" w:name="_Toc138933210"/>
      <w:r w:rsidRPr="00C6449B">
        <w:t>9.3.4</w:t>
      </w:r>
      <w:r w:rsidRPr="00C6449B">
        <w:tab/>
        <w:t>Additional requirements (regional)</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4331" w:name="_Toc13079789"/>
      <w:bookmarkStart w:id="4332" w:name="_Toc29811277"/>
      <w:bookmarkStart w:id="4333" w:name="_Toc29811728"/>
      <w:bookmarkStart w:id="4334" w:name="_Toc37268232"/>
      <w:bookmarkStart w:id="4335" w:name="_Toc37268683"/>
      <w:bookmarkStart w:id="4336" w:name="_Toc45893331"/>
      <w:bookmarkStart w:id="4337" w:name="_Toc53177495"/>
      <w:bookmarkStart w:id="4338" w:name="_Toc53177947"/>
      <w:bookmarkStart w:id="4339" w:name="_Toc61176581"/>
      <w:bookmarkStart w:id="4340" w:name="_Toc67916404"/>
      <w:bookmarkStart w:id="4341" w:name="_Toc74670622"/>
      <w:bookmarkStart w:id="4342" w:name="_Toc76542657"/>
      <w:bookmarkStart w:id="4343" w:name="_Toc82626589"/>
      <w:bookmarkStart w:id="4344" w:name="_Toc90414555"/>
      <w:bookmarkStart w:id="4345" w:name="_Toc106769644"/>
      <w:bookmarkStart w:id="4346" w:name="_Toc115184893"/>
      <w:bookmarkStart w:id="4347" w:name="_Toc138839395"/>
      <w:bookmarkStart w:id="4348" w:name="_Toc138932758"/>
      <w:bookmarkStart w:id="4349" w:name="_Toc138933211"/>
      <w:bookmarkStart w:id="4350" w:name="_Hlk500499328"/>
      <w:r w:rsidRPr="00C6449B">
        <w:t>9.4</w:t>
      </w:r>
      <w:r w:rsidRPr="00C6449B">
        <w:tab/>
        <w:t>OTA output power dynamics</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11139BDD" w14:textId="77777777" w:rsidR="00CF08D6" w:rsidRPr="00C6449B" w:rsidRDefault="00CF08D6" w:rsidP="00CF08D6">
      <w:pPr>
        <w:pStyle w:val="Heading3"/>
      </w:pPr>
      <w:bookmarkStart w:id="4351" w:name="_Toc13079790"/>
      <w:bookmarkStart w:id="4352" w:name="_Toc29811278"/>
      <w:bookmarkStart w:id="4353" w:name="_Toc29811729"/>
      <w:bookmarkStart w:id="4354" w:name="_Toc37268233"/>
      <w:bookmarkStart w:id="4355" w:name="_Toc37268684"/>
      <w:bookmarkStart w:id="4356" w:name="_Toc45893332"/>
      <w:bookmarkStart w:id="4357" w:name="_Toc53177496"/>
      <w:bookmarkStart w:id="4358" w:name="_Toc53177948"/>
      <w:bookmarkStart w:id="4359" w:name="_Toc61176582"/>
      <w:bookmarkStart w:id="4360" w:name="_Toc67916405"/>
      <w:bookmarkStart w:id="4361" w:name="_Toc74670623"/>
      <w:bookmarkStart w:id="4362" w:name="_Toc76542658"/>
      <w:bookmarkStart w:id="4363" w:name="_Toc82626590"/>
      <w:bookmarkStart w:id="4364" w:name="_Toc90414556"/>
      <w:bookmarkStart w:id="4365" w:name="_Toc106769645"/>
      <w:bookmarkStart w:id="4366" w:name="_Toc115184894"/>
      <w:bookmarkStart w:id="4367" w:name="_Toc138839396"/>
      <w:bookmarkStart w:id="4368" w:name="_Toc138932759"/>
      <w:bookmarkStart w:id="4369" w:name="_Toc138933212"/>
      <w:bookmarkStart w:id="4370" w:name="_Hlk500499284"/>
      <w:bookmarkEnd w:id="4350"/>
      <w:r w:rsidRPr="00C6449B">
        <w:t>9.4.1</w:t>
      </w:r>
      <w:r w:rsidRPr="00C6449B">
        <w:tab/>
        <w:t>General</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rPr>
        <w:t>directional requirements</w:t>
      </w:r>
      <w:r w:rsidRPr="00C6449B">
        <w:t xml:space="preserve"> and apply to 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pPr>
      <w:bookmarkStart w:id="4371" w:name="_Toc13079791"/>
      <w:bookmarkStart w:id="4372" w:name="_Toc29811279"/>
      <w:bookmarkStart w:id="4373" w:name="_Toc29811730"/>
      <w:bookmarkStart w:id="4374" w:name="_Toc37268234"/>
      <w:bookmarkStart w:id="4375" w:name="_Toc37268685"/>
      <w:bookmarkStart w:id="4376" w:name="_Toc45893333"/>
      <w:bookmarkStart w:id="4377" w:name="_Toc53177497"/>
      <w:bookmarkStart w:id="4378" w:name="_Toc53177949"/>
      <w:bookmarkStart w:id="4379" w:name="_Toc61176583"/>
      <w:bookmarkStart w:id="4380" w:name="_Toc67916406"/>
      <w:bookmarkStart w:id="4381" w:name="_Toc74670624"/>
      <w:bookmarkStart w:id="4382" w:name="_Toc76542659"/>
      <w:bookmarkStart w:id="4383" w:name="_Toc82626591"/>
      <w:bookmarkStart w:id="4384" w:name="_Toc90414557"/>
      <w:bookmarkStart w:id="4385" w:name="_Toc106769646"/>
      <w:bookmarkStart w:id="4386" w:name="_Toc115184895"/>
      <w:bookmarkStart w:id="4387" w:name="_Toc138839397"/>
      <w:bookmarkStart w:id="4388" w:name="_Toc138932760"/>
      <w:bookmarkStart w:id="4389" w:name="_Toc138933213"/>
      <w:r w:rsidRPr="00C6449B">
        <w:t>9.4.2</w:t>
      </w:r>
      <w:r w:rsidRPr="00C6449B">
        <w:tab/>
        <w:t>OTA RE power control dynamic range</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4BC729A2" w14:textId="77777777" w:rsidR="00CF08D6" w:rsidRPr="00C6449B" w:rsidRDefault="00CF08D6" w:rsidP="00CF08D6">
      <w:pPr>
        <w:pStyle w:val="Heading4"/>
      </w:pPr>
      <w:bookmarkStart w:id="4390" w:name="_Toc13079792"/>
      <w:bookmarkStart w:id="4391" w:name="_Toc29811280"/>
      <w:bookmarkStart w:id="4392" w:name="_Toc29811731"/>
      <w:bookmarkStart w:id="4393" w:name="_Toc37268235"/>
      <w:bookmarkStart w:id="4394" w:name="_Toc37268686"/>
      <w:bookmarkStart w:id="4395" w:name="_Toc45893334"/>
      <w:bookmarkStart w:id="4396" w:name="_Toc53177498"/>
      <w:bookmarkStart w:id="4397" w:name="_Toc53177950"/>
      <w:bookmarkStart w:id="4398" w:name="_Toc61176584"/>
      <w:bookmarkStart w:id="4399" w:name="_Toc67916407"/>
      <w:bookmarkStart w:id="4400" w:name="_Toc74670625"/>
      <w:bookmarkStart w:id="4401" w:name="_Toc76542660"/>
      <w:bookmarkStart w:id="4402" w:name="_Toc82626592"/>
      <w:bookmarkStart w:id="4403" w:name="_Toc90414558"/>
      <w:bookmarkStart w:id="4404" w:name="_Toc106769647"/>
      <w:bookmarkStart w:id="4405" w:name="_Toc115184896"/>
      <w:bookmarkStart w:id="4406" w:name="_Toc138839398"/>
      <w:bookmarkStart w:id="4407" w:name="_Toc138932761"/>
      <w:bookmarkStart w:id="4408" w:name="_Toc138933214"/>
      <w:r w:rsidRPr="00C6449B">
        <w:t>9.4.2.1</w:t>
      </w:r>
      <w:r w:rsidRPr="00C6449B">
        <w:tab/>
        <w:t>General</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4409" w:name="_Toc13079793"/>
      <w:bookmarkStart w:id="4410" w:name="_Toc29811281"/>
      <w:bookmarkStart w:id="4411" w:name="_Toc29811732"/>
      <w:bookmarkStart w:id="4412" w:name="_Toc37268236"/>
      <w:bookmarkStart w:id="4413" w:name="_Toc37268687"/>
      <w:bookmarkStart w:id="4414" w:name="_Toc45893335"/>
      <w:bookmarkStart w:id="4415" w:name="_Toc53177499"/>
      <w:bookmarkStart w:id="4416" w:name="_Toc53177951"/>
      <w:bookmarkStart w:id="4417" w:name="_Toc61176585"/>
      <w:bookmarkStart w:id="4418" w:name="_Toc67916408"/>
      <w:bookmarkStart w:id="4419" w:name="_Toc74670626"/>
      <w:bookmarkStart w:id="4420" w:name="_Toc76542661"/>
      <w:bookmarkStart w:id="4421" w:name="_Toc82626593"/>
      <w:bookmarkStart w:id="4422" w:name="_Toc90414559"/>
      <w:bookmarkStart w:id="4423" w:name="_Toc106769648"/>
      <w:bookmarkStart w:id="4424" w:name="_Toc115184897"/>
      <w:bookmarkStart w:id="4425" w:name="_Toc138839399"/>
      <w:bookmarkStart w:id="4426" w:name="_Toc138932762"/>
      <w:bookmarkStart w:id="4427" w:name="_Toc138933215"/>
      <w:r w:rsidRPr="00C6449B">
        <w:t>9.4.2.2</w:t>
      </w:r>
      <w:r w:rsidRPr="00C6449B">
        <w:tab/>
        <w:t xml:space="preserve">Minimum requirement for </w:t>
      </w:r>
      <w:r w:rsidRPr="00C6449B">
        <w:rPr>
          <w:i/>
        </w:rPr>
        <w:t>BS type 1-O</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6.3.2.2-1.</w:t>
      </w:r>
    </w:p>
    <w:p w14:paraId="079B54D3" w14:textId="77777777" w:rsidR="00CF08D6" w:rsidRPr="00C6449B" w:rsidRDefault="00CF08D6" w:rsidP="00CF08D6">
      <w:pPr>
        <w:pStyle w:val="Heading3"/>
      </w:pPr>
      <w:bookmarkStart w:id="4428" w:name="_Toc13079794"/>
      <w:bookmarkStart w:id="4429" w:name="_Toc29811282"/>
      <w:bookmarkStart w:id="4430" w:name="_Toc29811733"/>
      <w:bookmarkStart w:id="4431" w:name="_Toc37268237"/>
      <w:bookmarkStart w:id="4432" w:name="_Toc37268688"/>
      <w:bookmarkStart w:id="4433" w:name="_Toc45893336"/>
      <w:bookmarkStart w:id="4434" w:name="_Toc53177500"/>
      <w:bookmarkStart w:id="4435" w:name="_Toc53177952"/>
      <w:bookmarkStart w:id="4436" w:name="_Toc61176586"/>
      <w:bookmarkStart w:id="4437" w:name="_Toc67916409"/>
      <w:bookmarkStart w:id="4438" w:name="_Toc74670627"/>
      <w:bookmarkStart w:id="4439" w:name="_Toc76542662"/>
      <w:bookmarkStart w:id="4440" w:name="_Toc82626594"/>
      <w:bookmarkStart w:id="4441" w:name="_Toc90414560"/>
      <w:bookmarkStart w:id="4442" w:name="_Toc106769649"/>
      <w:bookmarkStart w:id="4443" w:name="_Toc115184898"/>
      <w:bookmarkStart w:id="4444" w:name="_Toc138839400"/>
      <w:bookmarkStart w:id="4445" w:name="_Toc138932763"/>
      <w:bookmarkStart w:id="4446" w:name="_Toc138933216"/>
      <w:r w:rsidRPr="00C6449B">
        <w:t>9.4.3</w:t>
      </w:r>
      <w:r w:rsidRPr="00C6449B">
        <w:tab/>
        <w:t>OTA total power dynamic range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D11CF88" w14:textId="77777777" w:rsidR="00CF08D6" w:rsidRPr="00C6449B" w:rsidRDefault="00CF08D6" w:rsidP="00CF08D6">
      <w:pPr>
        <w:pStyle w:val="Heading4"/>
      </w:pPr>
      <w:bookmarkStart w:id="4447" w:name="_Toc13079795"/>
      <w:bookmarkStart w:id="4448" w:name="_Toc29811283"/>
      <w:bookmarkStart w:id="4449" w:name="_Toc29811734"/>
      <w:bookmarkStart w:id="4450" w:name="_Toc37268238"/>
      <w:bookmarkStart w:id="4451" w:name="_Toc37268689"/>
      <w:bookmarkStart w:id="4452" w:name="_Toc45893337"/>
      <w:bookmarkStart w:id="4453" w:name="_Toc53177501"/>
      <w:bookmarkStart w:id="4454" w:name="_Toc53177953"/>
      <w:bookmarkStart w:id="4455" w:name="_Toc61176587"/>
      <w:bookmarkStart w:id="4456" w:name="_Toc67916410"/>
      <w:bookmarkStart w:id="4457" w:name="_Toc74670628"/>
      <w:bookmarkStart w:id="4458" w:name="_Toc76542663"/>
      <w:bookmarkStart w:id="4459" w:name="_Toc82626595"/>
      <w:bookmarkStart w:id="4460" w:name="_Toc90414561"/>
      <w:bookmarkStart w:id="4461" w:name="_Toc106769650"/>
      <w:bookmarkStart w:id="4462" w:name="_Toc115184899"/>
      <w:bookmarkStart w:id="4463" w:name="_Toc138839401"/>
      <w:bookmarkStart w:id="4464" w:name="_Toc138932764"/>
      <w:bookmarkStart w:id="4465" w:name="_Toc138933217"/>
      <w:r w:rsidRPr="00C6449B">
        <w:t>9.4.3.1</w:t>
      </w:r>
      <w:r w:rsidRPr="00C6449B">
        <w:tab/>
        <w:t>General</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max,c,EIRP</w:t>
      </w:r>
      <w:r w:rsidRPr="00C6449B">
        <w:t xml:space="preserve">) </w:t>
      </w:r>
      <w:bookmarkStart w:id="4466" w:name="_Hlk528437478"/>
      <w:r w:rsidRPr="00C6449B">
        <w:t>when transmitting on all RBs</w:t>
      </w:r>
      <w:bookmarkEnd w:id="446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4467" w:name="_Toc13079796"/>
      <w:bookmarkStart w:id="4468" w:name="_Toc29811284"/>
      <w:bookmarkStart w:id="4469" w:name="_Toc29811735"/>
      <w:bookmarkStart w:id="4470" w:name="_Toc37268239"/>
      <w:bookmarkStart w:id="4471" w:name="_Toc37268690"/>
      <w:bookmarkStart w:id="4472" w:name="_Toc45893338"/>
      <w:bookmarkStart w:id="4473" w:name="_Toc53177502"/>
      <w:bookmarkStart w:id="4474" w:name="_Toc53177954"/>
      <w:bookmarkStart w:id="4475" w:name="_Toc61176588"/>
      <w:bookmarkStart w:id="4476" w:name="_Toc67916411"/>
      <w:bookmarkStart w:id="4477" w:name="_Toc74670629"/>
      <w:bookmarkStart w:id="4478" w:name="_Toc76542664"/>
      <w:bookmarkStart w:id="4479" w:name="_Toc82626596"/>
      <w:bookmarkStart w:id="4480" w:name="_Toc90414562"/>
      <w:bookmarkStart w:id="4481" w:name="_Toc106769651"/>
      <w:bookmarkStart w:id="4482" w:name="_Toc115184900"/>
      <w:bookmarkStart w:id="4483" w:name="_Toc138839402"/>
      <w:bookmarkStart w:id="4484" w:name="_Toc138932765"/>
      <w:bookmarkStart w:id="4485" w:name="_Toc138933218"/>
      <w:r w:rsidRPr="00C6449B">
        <w:t>9.4.3.2</w:t>
      </w:r>
      <w:r w:rsidRPr="00C6449B">
        <w:tab/>
        <w:t xml:space="preserve">Minimum requirement for </w:t>
      </w:r>
      <w:r w:rsidRPr="00C6449B">
        <w:rPr>
          <w:i/>
        </w:rPr>
        <w:t>BS type 1-O</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rPr>
        <w:t>.2</w:t>
      </w:r>
      <w:r w:rsidRPr="00C6449B">
        <w:t>-1.</w:t>
      </w:r>
    </w:p>
    <w:p w14:paraId="19D0629E" w14:textId="77777777" w:rsidR="00CF08D6" w:rsidRPr="00C6449B" w:rsidRDefault="00CF08D6" w:rsidP="00CF08D6">
      <w:pPr>
        <w:pStyle w:val="Heading4"/>
      </w:pPr>
      <w:bookmarkStart w:id="4486" w:name="_Toc13079797"/>
      <w:bookmarkStart w:id="4487" w:name="_Toc29811285"/>
      <w:bookmarkStart w:id="4488" w:name="_Toc29811736"/>
      <w:bookmarkStart w:id="4489" w:name="_Toc37268240"/>
      <w:bookmarkStart w:id="4490" w:name="_Toc37268691"/>
      <w:bookmarkStart w:id="4491" w:name="_Toc45893339"/>
      <w:bookmarkStart w:id="4492" w:name="_Toc53177503"/>
      <w:bookmarkStart w:id="4493" w:name="_Toc53177955"/>
      <w:bookmarkStart w:id="4494" w:name="_Toc61176589"/>
      <w:bookmarkStart w:id="4495" w:name="_Toc67916412"/>
      <w:bookmarkStart w:id="4496" w:name="_Toc74670630"/>
      <w:bookmarkStart w:id="4497" w:name="_Toc76542665"/>
      <w:bookmarkStart w:id="4498" w:name="_Toc82626597"/>
      <w:bookmarkStart w:id="4499" w:name="_Toc90414563"/>
      <w:bookmarkStart w:id="4500" w:name="_Toc106769652"/>
      <w:bookmarkStart w:id="4501" w:name="_Toc115184901"/>
      <w:bookmarkStart w:id="4502" w:name="_Toc138839403"/>
      <w:bookmarkStart w:id="4503" w:name="_Toc138932766"/>
      <w:bookmarkStart w:id="4504" w:name="_Toc138933219"/>
      <w:r w:rsidRPr="00C6449B">
        <w:t>9.4.3.3</w:t>
      </w:r>
      <w:r w:rsidRPr="00C6449B">
        <w:tab/>
        <w:t xml:space="preserve">Minimum requirement for </w:t>
      </w:r>
      <w:r w:rsidRPr="00C6449B">
        <w:rPr>
          <w:i/>
        </w:rPr>
        <w:t>BS type 2-O</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4370"/>
    </w:tbl>
    <w:p w14:paraId="29BCAE60" w14:textId="77777777" w:rsidR="00CF08D6" w:rsidRPr="00C6449B" w:rsidRDefault="00CF08D6" w:rsidP="00CF08D6"/>
    <w:p w14:paraId="467A64A1" w14:textId="77777777" w:rsidR="00CF08D6" w:rsidRPr="00C6449B" w:rsidRDefault="00CF08D6" w:rsidP="00CF08D6">
      <w:pPr>
        <w:pStyle w:val="Heading2"/>
      </w:pPr>
      <w:bookmarkStart w:id="4505" w:name="_Toc13079798"/>
      <w:bookmarkStart w:id="4506" w:name="_Toc29811286"/>
      <w:bookmarkStart w:id="4507" w:name="_Toc29811737"/>
      <w:bookmarkStart w:id="4508" w:name="_Toc37268241"/>
      <w:bookmarkStart w:id="4509" w:name="_Toc37268692"/>
      <w:bookmarkStart w:id="4510" w:name="_Toc45893340"/>
      <w:bookmarkStart w:id="4511" w:name="_Toc53177504"/>
      <w:bookmarkStart w:id="4512" w:name="_Toc53177956"/>
      <w:bookmarkStart w:id="4513" w:name="_Toc61176590"/>
      <w:bookmarkStart w:id="4514" w:name="_Toc67916413"/>
      <w:bookmarkStart w:id="4515" w:name="_Toc74670631"/>
      <w:bookmarkStart w:id="4516" w:name="_Toc76542666"/>
      <w:bookmarkStart w:id="4517" w:name="_Toc82626598"/>
      <w:bookmarkStart w:id="4518" w:name="_Toc90414564"/>
      <w:bookmarkStart w:id="4519" w:name="_Toc106769653"/>
      <w:bookmarkStart w:id="4520" w:name="_Toc115184902"/>
      <w:bookmarkStart w:id="4521" w:name="_Toc138839404"/>
      <w:bookmarkStart w:id="4522" w:name="_Toc138932767"/>
      <w:bookmarkStart w:id="4523" w:name="_Toc138933220"/>
      <w:r w:rsidRPr="00C6449B">
        <w:t>9.5</w:t>
      </w:r>
      <w:r w:rsidRPr="00C6449B">
        <w:tab/>
        <w:t>OTA transmit ON/OFF power</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60734077" w14:textId="77777777" w:rsidR="00CF08D6" w:rsidRPr="00C6449B" w:rsidRDefault="00CF08D6" w:rsidP="00CF08D6">
      <w:pPr>
        <w:pStyle w:val="Heading3"/>
      </w:pPr>
      <w:bookmarkStart w:id="4524" w:name="_Toc13079799"/>
      <w:bookmarkStart w:id="4525" w:name="_Toc29811287"/>
      <w:bookmarkStart w:id="4526" w:name="_Toc29811738"/>
      <w:bookmarkStart w:id="4527" w:name="_Toc37268242"/>
      <w:bookmarkStart w:id="4528" w:name="_Toc37268693"/>
      <w:bookmarkStart w:id="4529" w:name="_Toc45893341"/>
      <w:bookmarkStart w:id="4530" w:name="_Toc53177505"/>
      <w:bookmarkStart w:id="4531" w:name="_Toc53177957"/>
      <w:bookmarkStart w:id="4532" w:name="_Toc61176591"/>
      <w:bookmarkStart w:id="4533" w:name="_Toc67916414"/>
      <w:bookmarkStart w:id="4534" w:name="_Toc74670632"/>
      <w:bookmarkStart w:id="4535" w:name="_Toc76542667"/>
      <w:bookmarkStart w:id="4536" w:name="_Toc82626599"/>
      <w:bookmarkStart w:id="4537" w:name="_Toc90414565"/>
      <w:bookmarkStart w:id="4538" w:name="_Toc106769654"/>
      <w:bookmarkStart w:id="4539" w:name="_Toc115184903"/>
      <w:bookmarkStart w:id="4540" w:name="_Toc138839405"/>
      <w:bookmarkStart w:id="4541" w:name="_Toc138932768"/>
      <w:bookmarkStart w:id="4542" w:name="_Toc138933221"/>
      <w:r w:rsidRPr="00C6449B">
        <w:t>9.5.1</w:t>
      </w:r>
      <w:r w:rsidRPr="00C6449B">
        <w:tab/>
        <w:t>General</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407CF61D" w14:textId="77777777" w:rsidR="00CF08D6" w:rsidRPr="00C6449B" w:rsidRDefault="00CF08D6" w:rsidP="00CF08D6">
      <w:pPr>
        <w:pStyle w:val="Guidance"/>
        <w:rPr>
          <w:i w:val="0"/>
          <w:color w:val="auto"/>
        </w:rPr>
      </w:pPr>
      <w:r w:rsidRPr="00C6449B">
        <w:rPr>
          <w:i w:val="0"/>
          <w:color w:val="auto"/>
        </w:rPr>
        <w:t>OTA transmit ON/OFF power requirements</w:t>
      </w:r>
      <w:r w:rsidRPr="00C6449B">
        <w:rPr>
          <w:i w:val="0"/>
          <w:color w:val="auto"/>
          <w:kern w:val="2"/>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4543" w:name="_Toc13079800"/>
      <w:bookmarkStart w:id="4544" w:name="_Toc29811288"/>
      <w:bookmarkStart w:id="4545" w:name="_Toc29811739"/>
      <w:bookmarkStart w:id="4546" w:name="_Toc37268243"/>
      <w:bookmarkStart w:id="4547" w:name="_Toc37268694"/>
      <w:bookmarkStart w:id="4548" w:name="_Toc45893342"/>
      <w:bookmarkStart w:id="4549" w:name="_Toc53177506"/>
      <w:bookmarkStart w:id="4550" w:name="_Toc53177958"/>
      <w:bookmarkStart w:id="4551" w:name="_Toc61176592"/>
      <w:bookmarkStart w:id="4552" w:name="_Toc67916415"/>
      <w:bookmarkStart w:id="4553" w:name="_Toc74670633"/>
      <w:bookmarkStart w:id="4554" w:name="_Toc76542668"/>
      <w:bookmarkStart w:id="4555" w:name="_Toc82626600"/>
      <w:bookmarkStart w:id="4556" w:name="_Toc90414566"/>
      <w:bookmarkStart w:id="4557" w:name="_Toc106769655"/>
      <w:bookmarkStart w:id="4558" w:name="_Toc115184904"/>
      <w:bookmarkStart w:id="4559" w:name="_Toc138839406"/>
      <w:bookmarkStart w:id="4560" w:name="_Toc138932769"/>
      <w:bookmarkStart w:id="4561" w:name="_Toc138933222"/>
      <w:r w:rsidRPr="00C6449B">
        <w:t>9.5.2</w:t>
      </w:r>
      <w:r w:rsidRPr="00C6449B">
        <w:tab/>
        <w:t>OTA transmitter OFF power</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6AB56DBA" w14:textId="77777777" w:rsidR="00CF08D6" w:rsidRPr="00C6449B" w:rsidRDefault="00CF08D6" w:rsidP="00CF08D6">
      <w:pPr>
        <w:pStyle w:val="Heading4"/>
      </w:pPr>
      <w:bookmarkStart w:id="4562" w:name="_Toc13079801"/>
      <w:bookmarkStart w:id="4563" w:name="_Toc29811289"/>
      <w:bookmarkStart w:id="4564" w:name="_Toc29811740"/>
      <w:bookmarkStart w:id="4565" w:name="_Toc37268244"/>
      <w:bookmarkStart w:id="4566" w:name="_Toc37268695"/>
      <w:bookmarkStart w:id="4567" w:name="_Toc45893343"/>
      <w:bookmarkStart w:id="4568" w:name="_Toc53177507"/>
      <w:bookmarkStart w:id="4569" w:name="_Toc53177959"/>
      <w:bookmarkStart w:id="4570" w:name="_Toc61176593"/>
      <w:bookmarkStart w:id="4571" w:name="_Toc67916416"/>
      <w:bookmarkStart w:id="4572" w:name="_Toc74670634"/>
      <w:bookmarkStart w:id="4573" w:name="_Toc76542669"/>
      <w:bookmarkStart w:id="4574" w:name="_Toc82626601"/>
      <w:bookmarkStart w:id="4575" w:name="_Toc90414567"/>
      <w:bookmarkStart w:id="4576" w:name="_Toc106769656"/>
      <w:bookmarkStart w:id="4577" w:name="_Toc115184905"/>
      <w:bookmarkStart w:id="4578" w:name="_Toc138839407"/>
      <w:bookmarkStart w:id="4579" w:name="_Toc138932770"/>
      <w:bookmarkStart w:id="4580" w:name="_Toc138933223"/>
      <w:r w:rsidRPr="00C6449B">
        <w:t>9.5.2.1</w:t>
      </w:r>
      <w:r w:rsidRPr="00C6449B">
        <w:tab/>
        <w:t>General</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4581" w:name="_Hlk498674997"/>
      <w:r w:rsidRPr="00C6449B">
        <w:t xml:space="preserve"> on the assigned channel frequency during the </w:t>
      </w:r>
      <w:r w:rsidRPr="00C6449B">
        <w:rPr>
          <w:i/>
        </w:rPr>
        <w:t>transmitter OFF period</w:t>
      </w:r>
      <w:r w:rsidRPr="00C6449B">
        <w:t>. N = SCS/15, where SCS is Sub Carrier Spacing in kHz</w:t>
      </w:r>
      <w:bookmarkEnd w:id="4581"/>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rPr>
        <w:t xml:space="preserve">OTA </w:t>
      </w:r>
      <w:r w:rsidRPr="00C6449B">
        <w:rPr>
          <w:rFonts w:eastAsia="SimSun"/>
        </w:rPr>
        <w:t>transmitter OFF power is defined as the mean power measured over 70</w:t>
      </w:r>
      <w:r w:rsidRPr="00C6449B">
        <w:rPr>
          <w:rFonts w:eastAsia="SimSun"/>
          <w:lang w:val="en-US"/>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rPr>
        <w:t xml:space="preserve"> </w:t>
      </w:r>
      <w:r w:rsidRPr="00C6449B">
        <w:t xml:space="preserve">N = SCS/15, where SCS is </w:t>
      </w:r>
      <w:r w:rsidRPr="00C6449B">
        <w:rPr>
          <w:lang w:val="en-US"/>
        </w:rPr>
        <w:t>the smallest supported</w:t>
      </w:r>
      <w:r w:rsidRPr="00C6449B">
        <w:t xml:space="preserve"> Sub Carrier Spacing in kHz</w:t>
      </w:r>
      <w:r w:rsidRPr="00C6449B">
        <w:rPr>
          <w:lang w:val="en-US"/>
        </w:rPr>
        <w:t xml:space="preserve"> in the </w:t>
      </w:r>
      <w:r w:rsidRPr="00C6449B">
        <w:rPr>
          <w:rFonts w:eastAsia="SimSun"/>
          <w:i/>
          <w:iCs/>
        </w:rPr>
        <w:t xml:space="preserve">Aggregated </w:t>
      </w:r>
      <w:r w:rsidRPr="00C6449B">
        <w:rPr>
          <w:rFonts w:eastAsia="SimSun"/>
          <w:i/>
          <w:iCs/>
          <w:lang w:val="en-US"/>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t xml:space="preserve"> conducted output(s).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4582" w:name="_Hlk528438836"/>
      <w:r w:rsidRPr="00C6449B">
        <w:t>and</w:t>
      </w:r>
      <w:r w:rsidRPr="00C6449B">
        <w:rPr>
          <w:i/>
        </w:rPr>
        <w:t xml:space="preserve"> single band RIBs </w:t>
      </w:r>
      <w:r w:rsidRPr="00C6449B">
        <w:t>supporting transmission in multiple bands</w:t>
      </w:r>
      <w:bookmarkEnd w:id="4582"/>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pPr>
      <w:bookmarkStart w:id="4583" w:name="_Toc13079802"/>
      <w:bookmarkStart w:id="4584" w:name="_Toc29811290"/>
      <w:bookmarkStart w:id="4585" w:name="_Toc29811741"/>
      <w:bookmarkStart w:id="4586" w:name="_Toc37268245"/>
      <w:bookmarkStart w:id="4587" w:name="_Toc37268696"/>
      <w:bookmarkStart w:id="4588" w:name="_Toc45893344"/>
      <w:bookmarkStart w:id="4589" w:name="_Toc53177508"/>
      <w:bookmarkStart w:id="4590" w:name="_Toc53177960"/>
      <w:bookmarkStart w:id="4591" w:name="_Toc61176594"/>
      <w:bookmarkStart w:id="4592" w:name="_Toc67916417"/>
      <w:bookmarkStart w:id="4593" w:name="_Toc74670635"/>
      <w:bookmarkStart w:id="4594" w:name="_Toc76542670"/>
      <w:bookmarkStart w:id="4595" w:name="_Toc82626602"/>
      <w:bookmarkStart w:id="4596" w:name="_Toc90414568"/>
      <w:bookmarkStart w:id="4597" w:name="_Toc106769657"/>
      <w:bookmarkStart w:id="4598" w:name="_Toc115184906"/>
      <w:bookmarkStart w:id="4599" w:name="_Toc138839408"/>
      <w:bookmarkStart w:id="4600" w:name="_Toc138932771"/>
      <w:bookmarkStart w:id="4601" w:name="_Toc138933224"/>
      <w:r w:rsidRPr="00C6449B">
        <w:t>9.5.2.2</w:t>
      </w:r>
      <w:r w:rsidRPr="00C6449B">
        <w:tab/>
        <w:t xml:space="preserve">Minimum requirement for </w:t>
      </w:r>
      <w:r w:rsidRPr="00C6449B">
        <w:rPr>
          <w:i/>
        </w:rPr>
        <w:t>BS type 1-O</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23B58F9D" w14:textId="77777777" w:rsidR="00CF08D6" w:rsidRPr="00C6449B" w:rsidRDefault="00CF08D6" w:rsidP="00CF08D6">
      <w:r w:rsidRPr="00C6449B">
        <w:t xml:space="preserve">The total power </w:t>
      </w:r>
      <w:r w:rsidRPr="00C6449B">
        <w:rPr>
          <w:rFonts w:cs="v5.0.0"/>
        </w:rPr>
        <w:t>from all</w:t>
      </w:r>
      <w:r w:rsidRPr="00C6449B">
        <w:t xml:space="preserve"> </w:t>
      </w:r>
      <w:r w:rsidRPr="00C6449B">
        <w:rPr>
          <w:rFonts w:eastAsia="MS Mincho"/>
          <w:i/>
        </w:rPr>
        <w:t>co-location reference antenna</w:t>
      </w:r>
      <w:r w:rsidRPr="00C6449B">
        <w:t xml:space="preserve"> conducted output(s) shall be less than -106 dBm/MHz.</w:t>
      </w:r>
    </w:p>
    <w:p w14:paraId="07533F0C" w14:textId="77777777" w:rsidR="00CF08D6" w:rsidRPr="00C6449B" w:rsidRDefault="00CF08D6" w:rsidP="00CF08D6">
      <w:pPr>
        <w:pStyle w:val="Heading4"/>
      </w:pPr>
      <w:bookmarkStart w:id="4602" w:name="_Toc13079803"/>
      <w:bookmarkStart w:id="4603" w:name="_Toc29811291"/>
      <w:bookmarkStart w:id="4604" w:name="_Toc29811742"/>
      <w:bookmarkStart w:id="4605" w:name="_Toc37268246"/>
      <w:bookmarkStart w:id="4606" w:name="_Toc37268697"/>
      <w:bookmarkStart w:id="4607" w:name="_Toc45893345"/>
      <w:bookmarkStart w:id="4608" w:name="_Toc53177509"/>
      <w:bookmarkStart w:id="4609" w:name="_Toc53177961"/>
      <w:bookmarkStart w:id="4610" w:name="_Toc61176595"/>
      <w:bookmarkStart w:id="4611" w:name="_Toc67916418"/>
      <w:bookmarkStart w:id="4612" w:name="_Toc74670636"/>
      <w:bookmarkStart w:id="4613" w:name="_Toc76542671"/>
      <w:bookmarkStart w:id="4614" w:name="_Toc82626603"/>
      <w:bookmarkStart w:id="4615" w:name="_Toc90414569"/>
      <w:bookmarkStart w:id="4616" w:name="_Toc106769658"/>
      <w:bookmarkStart w:id="4617" w:name="_Toc115184907"/>
      <w:bookmarkStart w:id="4618" w:name="_Toc138839409"/>
      <w:bookmarkStart w:id="4619" w:name="_Toc138932772"/>
      <w:bookmarkStart w:id="4620" w:name="_Toc138933225"/>
      <w:r w:rsidRPr="00C6449B">
        <w:t>9.5.2.3</w:t>
      </w:r>
      <w:r w:rsidRPr="00C6449B">
        <w:tab/>
        <w:t xml:space="preserve">Minimum requirement for </w:t>
      </w:r>
      <w:r w:rsidRPr="00C6449B">
        <w:rPr>
          <w:i/>
        </w:rPr>
        <w:t>BS type 2-O</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4621" w:name="_Toc13079804"/>
      <w:bookmarkStart w:id="4622" w:name="_Toc29811292"/>
      <w:bookmarkStart w:id="4623" w:name="_Toc29811743"/>
      <w:bookmarkStart w:id="4624" w:name="_Toc37268247"/>
      <w:bookmarkStart w:id="4625" w:name="_Toc37268698"/>
      <w:bookmarkStart w:id="4626" w:name="_Toc45893346"/>
      <w:bookmarkStart w:id="4627" w:name="_Toc53177510"/>
      <w:bookmarkStart w:id="4628" w:name="_Toc53177962"/>
      <w:bookmarkStart w:id="4629" w:name="_Toc61176596"/>
      <w:bookmarkStart w:id="4630" w:name="_Toc67916419"/>
      <w:bookmarkStart w:id="4631" w:name="_Toc74670637"/>
      <w:bookmarkStart w:id="4632" w:name="_Toc76542672"/>
      <w:bookmarkStart w:id="4633" w:name="_Toc82626604"/>
      <w:bookmarkStart w:id="4634" w:name="_Toc90414570"/>
      <w:bookmarkStart w:id="4635" w:name="_Toc106769659"/>
      <w:bookmarkStart w:id="4636" w:name="_Toc115184908"/>
      <w:bookmarkStart w:id="4637" w:name="_Toc138839410"/>
      <w:bookmarkStart w:id="4638" w:name="_Toc138932773"/>
      <w:bookmarkStart w:id="4639" w:name="_Toc138933226"/>
      <w:r w:rsidRPr="00C6449B">
        <w:t>9.5.3</w:t>
      </w:r>
      <w:r w:rsidRPr="00C6449B">
        <w:tab/>
        <w:t>OTA transient period</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115C69C" w14:textId="77777777" w:rsidR="00CF08D6" w:rsidRPr="00C6449B" w:rsidRDefault="00CF08D6" w:rsidP="00CF08D6">
      <w:pPr>
        <w:pStyle w:val="Heading4"/>
      </w:pPr>
      <w:bookmarkStart w:id="4640" w:name="_Toc13079805"/>
      <w:bookmarkStart w:id="4641" w:name="_Toc29811293"/>
      <w:bookmarkStart w:id="4642" w:name="_Toc29811744"/>
      <w:bookmarkStart w:id="4643" w:name="_Toc37268248"/>
      <w:bookmarkStart w:id="4644" w:name="_Toc37268699"/>
      <w:bookmarkStart w:id="4645" w:name="_Toc45893347"/>
      <w:bookmarkStart w:id="4646" w:name="_Toc53177511"/>
      <w:bookmarkStart w:id="4647" w:name="_Toc53177963"/>
      <w:bookmarkStart w:id="4648" w:name="_Toc61176597"/>
      <w:bookmarkStart w:id="4649" w:name="_Toc67916420"/>
      <w:bookmarkStart w:id="4650" w:name="_Toc74670638"/>
      <w:bookmarkStart w:id="4651" w:name="_Toc76542673"/>
      <w:bookmarkStart w:id="4652" w:name="_Toc82626605"/>
      <w:bookmarkStart w:id="4653" w:name="_Toc90414571"/>
      <w:bookmarkStart w:id="4654" w:name="_Toc106769660"/>
      <w:bookmarkStart w:id="4655" w:name="_Toc115184909"/>
      <w:bookmarkStart w:id="4656" w:name="_Toc138839411"/>
      <w:bookmarkStart w:id="4657" w:name="_Toc138932774"/>
      <w:bookmarkStart w:id="4658" w:name="_Toc138933227"/>
      <w:r w:rsidRPr="00C6449B">
        <w:t>9.5.3.1</w:t>
      </w:r>
      <w:r w:rsidRPr="00C6449B">
        <w:tab/>
        <w:t>General</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4659" w:name="_Toc13079806"/>
      <w:bookmarkStart w:id="4660" w:name="_Toc29811294"/>
      <w:bookmarkStart w:id="4661" w:name="_Toc29811745"/>
      <w:bookmarkStart w:id="4662" w:name="_Toc37268249"/>
      <w:bookmarkStart w:id="4663" w:name="_Toc37268700"/>
      <w:bookmarkStart w:id="4664" w:name="_Toc45893348"/>
      <w:bookmarkStart w:id="4665" w:name="_Toc53177512"/>
      <w:bookmarkStart w:id="4666" w:name="_Toc53177964"/>
      <w:bookmarkStart w:id="4667" w:name="_Toc61176598"/>
      <w:bookmarkStart w:id="4668" w:name="_Toc67916421"/>
      <w:bookmarkStart w:id="4669" w:name="_Toc74670639"/>
      <w:bookmarkStart w:id="4670" w:name="_Toc76542674"/>
      <w:bookmarkStart w:id="4671" w:name="_Toc82626606"/>
      <w:bookmarkStart w:id="4672" w:name="_Toc90414572"/>
      <w:bookmarkStart w:id="4673" w:name="_Toc106769661"/>
      <w:bookmarkStart w:id="4674" w:name="_Toc115184910"/>
      <w:bookmarkStart w:id="4675" w:name="_Toc138839412"/>
      <w:bookmarkStart w:id="4676" w:name="_Toc138932775"/>
      <w:bookmarkStart w:id="4677" w:name="_Toc138933228"/>
      <w:r w:rsidRPr="00C6449B">
        <w:t>9.5.3.2</w:t>
      </w:r>
      <w:r w:rsidRPr="00C6449B">
        <w:tab/>
        <w:t xml:space="preserve">Minimum requirement for </w:t>
      </w:r>
      <w:r w:rsidRPr="00C6449B">
        <w:rPr>
          <w:i/>
        </w:rPr>
        <w:t>BS type 1-O</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pPr>
      <w:r w:rsidRPr="00C6449B">
        <w:t xml:space="preserve">Table 9.5.3.2-1: Minimum requirement for the OTA </w:t>
      </w:r>
      <w:r w:rsidRPr="00C6449B">
        <w:rPr>
          <w:i/>
        </w:rPr>
        <w:t>transmitter transient period</w:t>
      </w:r>
      <w:r w:rsidRPr="00C6449B">
        <w:t xml:space="preserve">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pPr>
            <w:r w:rsidRPr="00C6449B">
              <w:t>10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pPr>
            <w:r w:rsidRPr="00C6449B">
              <w:t>10</w:t>
            </w:r>
          </w:p>
        </w:tc>
      </w:tr>
    </w:tbl>
    <w:p w14:paraId="436DDD64" w14:textId="77777777" w:rsidR="00CF08D6" w:rsidRPr="00C6449B" w:rsidRDefault="00CF08D6" w:rsidP="00CF08D6"/>
    <w:p w14:paraId="68D31AF9" w14:textId="77777777" w:rsidR="00CF08D6" w:rsidRPr="00C6449B" w:rsidRDefault="00CF08D6" w:rsidP="00CF08D6">
      <w:pPr>
        <w:pStyle w:val="Heading4"/>
      </w:pPr>
      <w:bookmarkStart w:id="4678" w:name="_Toc13079807"/>
      <w:bookmarkStart w:id="4679" w:name="_Toc29811295"/>
      <w:bookmarkStart w:id="4680" w:name="_Toc29811746"/>
      <w:bookmarkStart w:id="4681" w:name="_Toc37268250"/>
      <w:bookmarkStart w:id="4682" w:name="_Toc37268701"/>
      <w:bookmarkStart w:id="4683" w:name="_Toc45893349"/>
      <w:bookmarkStart w:id="4684" w:name="_Toc53177513"/>
      <w:bookmarkStart w:id="4685" w:name="_Toc53177965"/>
      <w:bookmarkStart w:id="4686" w:name="_Toc61176599"/>
      <w:bookmarkStart w:id="4687" w:name="_Toc67916422"/>
      <w:bookmarkStart w:id="4688" w:name="_Toc74670640"/>
      <w:bookmarkStart w:id="4689" w:name="_Toc76542675"/>
      <w:bookmarkStart w:id="4690" w:name="_Toc82626607"/>
      <w:bookmarkStart w:id="4691" w:name="_Toc90414573"/>
      <w:bookmarkStart w:id="4692" w:name="_Toc106769662"/>
      <w:bookmarkStart w:id="4693" w:name="_Toc115184911"/>
      <w:bookmarkStart w:id="4694" w:name="_Toc138839413"/>
      <w:bookmarkStart w:id="4695" w:name="_Toc138932776"/>
      <w:bookmarkStart w:id="4696" w:name="_Toc138933229"/>
      <w:r w:rsidRPr="00C6449B">
        <w:t>9.5.3.3</w:t>
      </w:r>
      <w:r w:rsidRPr="00C6449B">
        <w:tab/>
        <w:t xml:space="preserve">Minimum requirement for </w:t>
      </w:r>
      <w:r w:rsidRPr="00C6449B">
        <w:rPr>
          <w:i/>
        </w:rPr>
        <w:t>BS type 2-O</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pPr>
      <w:r w:rsidRPr="00C6449B">
        <w:t xml:space="preserve">Table 9.5.3.3-1: Minimum requirement for the OTA </w:t>
      </w:r>
      <w:r w:rsidRPr="00C6449B">
        <w:rPr>
          <w:i/>
        </w:rPr>
        <w:t>transmitter transient period</w:t>
      </w:r>
      <w:r w:rsidRPr="00C6449B">
        <w:t xml:space="preserve">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pPr>
            <w:r w:rsidRPr="00C6449B">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pPr>
            <w:r w:rsidRPr="00C6449B">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4697" w:name="_Toc13079808"/>
      <w:bookmarkStart w:id="4698" w:name="_Toc29811296"/>
      <w:bookmarkStart w:id="4699" w:name="_Toc29811747"/>
      <w:bookmarkStart w:id="4700" w:name="_Toc37268251"/>
      <w:bookmarkStart w:id="4701" w:name="_Toc37268702"/>
      <w:bookmarkStart w:id="4702" w:name="_Toc45893350"/>
      <w:bookmarkStart w:id="4703" w:name="_Toc53177514"/>
      <w:bookmarkStart w:id="4704" w:name="_Toc53177966"/>
      <w:bookmarkStart w:id="4705" w:name="_Toc61176600"/>
      <w:bookmarkStart w:id="4706" w:name="_Toc67916423"/>
      <w:bookmarkStart w:id="4707" w:name="_Toc74670641"/>
      <w:bookmarkStart w:id="4708" w:name="_Toc76542676"/>
      <w:bookmarkStart w:id="4709" w:name="_Toc82626608"/>
      <w:bookmarkStart w:id="4710" w:name="_Toc90414574"/>
      <w:bookmarkStart w:id="4711" w:name="_Toc106769663"/>
      <w:bookmarkStart w:id="4712" w:name="_Toc115184912"/>
      <w:bookmarkStart w:id="4713" w:name="_Toc138839414"/>
      <w:bookmarkStart w:id="4714" w:name="_Toc138932777"/>
      <w:bookmarkStart w:id="4715" w:name="_Toc138933230"/>
      <w:r w:rsidRPr="00C6449B">
        <w:t>9.6</w:t>
      </w:r>
      <w:r w:rsidRPr="00C6449B">
        <w:tab/>
        <w:t>OTA transmitted signal quality</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73D6687" w14:textId="77777777" w:rsidR="00CF08D6" w:rsidRPr="00C6449B" w:rsidRDefault="00CF08D6" w:rsidP="00CF08D6">
      <w:pPr>
        <w:pStyle w:val="Heading3"/>
      </w:pPr>
      <w:bookmarkStart w:id="4716" w:name="_Toc13079809"/>
      <w:bookmarkStart w:id="4717" w:name="_Toc29811297"/>
      <w:bookmarkStart w:id="4718" w:name="_Toc29811748"/>
      <w:bookmarkStart w:id="4719" w:name="_Toc37268252"/>
      <w:bookmarkStart w:id="4720" w:name="_Toc37268703"/>
      <w:bookmarkStart w:id="4721" w:name="_Toc45893351"/>
      <w:bookmarkStart w:id="4722" w:name="_Toc53177515"/>
      <w:bookmarkStart w:id="4723" w:name="_Toc53177967"/>
      <w:bookmarkStart w:id="4724" w:name="_Toc61176601"/>
      <w:bookmarkStart w:id="4725" w:name="_Toc67916424"/>
      <w:bookmarkStart w:id="4726" w:name="_Toc74670642"/>
      <w:bookmarkStart w:id="4727" w:name="_Toc76542677"/>
      <w:bookmarkStart w:id="4728" w:name="_Toc82626609"/>
      <w:bookmarkStart w:id="4729" w:name="_Toc90414575"/>
      <w:bookmarkStart w:id="4730" w:name="_Toc106769664"/>
      <w:bookmarkStart w:id="4731" w:name="_Toc115184913"/>
      <w:bookmarkStart w:id="4732" w:name="_Toc138839415"/>
      <w:bookmarkStart w:id="4733" w:name="_Toc138932778"/>
      <w:bookmarkStart w:id="4734" w:name="_Toc138933231"/>
      <w:r w:rsidRPr="00C6449B">
        <w:t>9.6.1</w:t>
      </w:r>
      <w:r w:rsidRPr="00C6449B">
        <w:tab/>
        <w:t>OTA frequency error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39934068" w14:textId="77777777" w:rsidR="00CF08D6" w:rsidRPr="00C6449B" w:rsidRDefault="00CF08D6" w:rsidP="00CF08D6">
      <w:pPr>
        <w:pStyle w:val="Heading4"/>
      </w:pPr>
      <w:bookmarkStart w:id="4735" w:name="_Toc13079810"/>
      <w:bookmarkStart w:id="4736" w:name="_Toc29811298"/>
      <w:bookmarkStart w:id="4737" w:name="_Toc29811749"/>
      <w:bookmarkStart w:id="4738" w:name="_Toc37268253"/>
      <w:bookmarkStart w:id="4739" w:name="_Toc37268704"/>
      <w:bookmarkStart w:id="4740" w:name="_Toc45893352"/>
      <w:bookmarkStart w:id="4741" w:name="_Toc53177516"/>
      <w:bookmarkStart w:id="4742" w:name="_Toc53177968"/>
      <w:bookmarkStart w:id="4743" w:name="_Toc61176602"/>
      <w:bookmarkStart w:id="4744" w:name="_Toc67916425"/>
      <w:bookmarkStart w:id="4745" w:name="_Toc74670643"/>
      <w:bookmarkStart w:id="4746" w:name="_Toc76542678"/>
      <w:bookmarkStart w:id="4747" w:name="_Toc82626610"/>
      <w:bookmarkStart w:id="4748" w:name="_Toc90414576"/>
      <w:bookmarkStart w:id="4749" w:name="_Toc106769665"/>
      <w:bookmarkStart w:id="4750" w:name="_Toc115184914"/>
      <w:bookmarkStart w:id="4751" w:name="_Toc138839416"/>
      <w:bookmarkStart w:id="4752" w:name="_Toc138932779"/>
      <w:bookmarkStart w:id="4753" w:name="_Toc138933232"/>
      <w:r w:rsidRPr="00C6449B">
        <w:t>9.6.1.1</w:t>
      </w:r>
      <w:r w:rsidRPr="00C6449B">
        <w:tab/>
        <w:t>General</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611A96D1" w14:textId="432D6B6C" w:rsidR="00CF08D6" w:rsidRPr="00C6449B" w:rsidRDefault="00CF08D6" w:rsidP="00CF08D6">
      <w:r w:rsidRPr="00C6449B">
        <w:t xml:space="preserve">The requirements in </w:t>
      </w:r>
      <w:r w:rsidR="00B41384" w:rsidRPr="00C6449B">
        <w:t>clause</w:t>
      </w:r>
      <w:r w:rsidRPr="00C6449B">
        <w:t xml:space="preserve"> 9.6.1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pPr>
      <w:bookmarkStart w:id="4754" w:name="_Toc13079811"/>
      <w:bookmarkStart w:id="4755" w:name="_Toc29811299"/>
      <w:bookmarkStart w:id="4756" w:name="_Toc29811750"/>
      <w:bookmarkStart w:id="4757" w:name="_Toc37268254"/>
      <w:bookmarkStart w:id="4758" w:name="_Toc37268705"/>
      <w:bookmarkStart w:id="4759" w:name="_Toc45893353"/>
      <w:bookmarkStart w:id="4760" w:name="_Toc53177517"/>
      <w:bookmarkStart w:id="4761" w:name="_Toc53177969"/>
      <w:bookmarkStart w:id="4762" w:name="_Toc61176603"/>
      <w:bookmarkStart w:id="4763" w:name="_Toc67916426"/>
      <w:bookmarkStart w:id="4764" w:name="_Toc74670644"/>
      <w:bookmarkStart w:id="4765" w:name="_Toc76542679"/>
      <w:bookmarkStart w:id="4766" w:name="_Toc82626611"/>
      <w:bookmarkStart w:id="4767" w:name="_Toc90414577"/>
      <w:bookmarkStart w:id="4768" w:name="_Toc106769666"/>
      <w:bookmarkStart w:id="4769" w:name="_Toc115184915"/>
      <w:bookmarkStart w:id="4770" w:name="_Toc138839417"/>
      <w:bookmarkStart w:id="4771" w:name="_Toc138932780"/>
      <w:bookmarkStart w:id="4772" w:name="_Toc138933233"/>
      <w:r w:rsidRPr="00C6449B">
        <w:t>9.6.1.2</w:t>
      </w:r>
      <w:r w:rsidRPr="00C6449B">
        <w:tab/>
        <w:t xml:space="preserve">Minimum requirement for </w:t>
      </w:r>
      <w:r w:rsidRPr="00C6449B">
        <w:rPr>
          <w:i/>
        </w:rPr>
        <w:t>BS type 1-O</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3D30315F" w14:textId="77777777" w:rsidR="00CF08D6" w:rsidRPr="00C6449B" w:rsidRDefault="00CF08D6" w:rsidP="00CF08D6">
      <w:r w:rsidRPr="00C6449B">
        <w:t xml:space="preserve">For </w:t>
      </w:r>
      <w:r w:rsidRPr="00C6449B">
        <w:rPr>
          <w:i/>
        </w:rPr>
        <w:t>BS type 1-O</w:t>
      </w:r>
      <w:r w:rsidRPr="00C6449B">
        <w:t>, the modulated carrier frequency of each NR carrier configured by the BS shall be accurate to within</w:t>
      </w:r>
      <w:r w:rsidRPr="00C6449B">
        <w:rPr>
          <w:rFonts w:cs="v5.0.0"/>
        </w:rPr>
        <w:t xml:space="preserve"> the accuracy range given in table 6.5.1.2-1</w:t>
      </w:r>
      <w:r w:rsidRPr="00C6449B" w:rsidDel="00856C1E">
        <w:t xml:space="preserve"> </w:t>
      </w:r>
      <w:r w:rsidRPr="00C6449B">
        <w:t xml:space="preserve">observed over </w:t>
      </w:r>
      <w:r w:rsidRPr="00C6449B">
        <w:rPr>
          <w:rFonts w:cs="v5.0.0"/>
        </w:rPr>
        <w:t>1 ms.</w:t>
      </w:r>
    </w:p>
    <w:p w14:paraId="7CE2CD2B" w14:textId="77777777" w:rsidR="00CF08D6" w:rsidRPr="00C6449B" w:rsidRDefault="00CF08D6" w:rsidP="00CF08D6">
      <w:pPr>
        <w:pStyle w:val="Heading4"/>
      </w:pPr>
      <w:bookmarkStart w:id="4773" w:name="_Toc13079812"/>
      <w:bookmarkStart w:id="4774" w:name="_Toc29811300"/>
      <w:bookmarkStart w:id="4775" w:name="_Toc29811751"/>
      <w:bookmarkStart w:id="4776" w:name="_Toc37268255"/>
      <w:bookmarkStart w:id="4777" w:name="_Toc37268706"/>
      <w:bookmarkStart w:id="4778" w:name="_Toc45893354"/>
      <w:bookmarkStart w:id="4779" w:name="_Toc53177518"/>
      <w:bookmarkStart w:id="4780" w:name="_Toc53177970"/>
      <w:bookmarkStart w:id="4781" w:name="_Toc61176604"/>
      <w:bookmarkStart w:id="4782" w:name="_Toc67916427"/>
      <w:bookmarkStart w:id="4783" w:name="_Toc74670645"/>
      <w:bookmarkStart w:id="4784" w:name="_Toc76542680"/>
      <w:bookmarkStart w:id="4785" w:name="_Toc82626612"/>
      <w:bookmarkStart w:id="4786" w:name="_Toc90414578"/>
      <w:bookmarkStart w:id="4787" w:name="_Toc106769667"/>
      <w:bookmarkStart w:id="4788" w:name="_Toc115184916"/>
      <w:bookmarkStart w:id="4789" w:name="_Toc138839418"/>
      <w:bookmarkStart w:id="4790" w:name="_Toc138932781"/>
      <w:bookmarkStart w:id="4791" w:name="_Toc138933234"/>
      <w:r w:rsidRPr="00C6449B">
        <w:t>9.6.1.3</w:t>
      </w:r>
      <w:r w:rsidRPr="00C6449B">
        <w:tab/>
        <w:t xml:space="preserve">Minimum requirement for </w:t>
      </w:r>
      <w:r w:rsidRPr="00C6449B">
        <w:rPr>
          <w:i/>
        </w:rPr>
        <w:t>BS type 2-O</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23E5EBA6" w14:textId="77777777" w:rsidR="00CF08D6" w:rsidRPr="00C6449B" w:rsidRDefault="00CF08D6" w:rsidP="00CF08D6">
      <w:pPr>
        <w:rPr>
          <w:rFonts w:cs="v5.0.0"/>
        </w:rPr>
      </w:pPr>
      <w:r w:rsidRPr="00C6449B">
        <w:t xml:space="preserve">For </w:t>
      </w:r>
      <w:r w:rsidRPr="00C6449B">
        <w:rPr>
          <w:i/>
        </w:rPr>
        <w:t>BS type 2-O</w:t>
      </w:r>
      <w:r w:rsidRPr="00C6449B">
        <w:t>, the modulated carrier frequency of each NR carrier configured by the BS shall be accurate to within</w:t>
      </w:r>
      <w:r w:rsidRPr="00C6449B">
        <w:rPr>
          <w:rFonts w:cs="v5.0.0"/>
        </w:rPr>
        <w:t xml:space="preserve"> the accuracy range given in table 9.6.1.3-1</w:t>
      </w:r>
      <w:r w:rsidRPr="00C6449B" w:rsidDel="00856C1E">
        <w:t xml:space="preserve"> </w:t>
      </w:r>
      <w:r w:rsidRPr="00C6449B">
        <w:t xml:space="preserve">observed over </w:t>
      </w:r>
      <w:r w:rsidRPr="00C6449B">
        <w:rPr>
          <w:rFonts w:cs="v5.0.0"/>
        </w:rPr>
        <w:t>1 ms.</w:t>
      </w:r>
    </w:p>
    <w:p w14:paraId="468E110D" w14:textId="77777777" w:rsidR="00CF08D6" w:rsidRPr="00C6449B" w:rsidRDefault="00CF08D6" w:rsidP="00CF08D6">
      <w:pPr>
        <w:pStyle w:val="TH"/>
      </w:pPr>
      <w:r w:rsidRPr="00C6449B">
        <w:t>Table 9.6.1.3-1: 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 w14:paraId="04DFCA6C" w14:textId="77777777" w:rsidR="00CF08D6" w:rsidRPr="00C6449B" w:rsidRDefault="00CF08D6" w:rsidP="00CF08D6">
      <w:pPr>
        <w:pStyle w:val="Heading3"/>
      </w:pPr>
      <w:bookmarkStart w:id="4792" w:name="_Toc13079813"/>
      <w:bookmarkStart w:id="4793" w:name="_Toc29811301"/>
      <w:bookmarkStart w:id="4794" w:name="_Toc29811752"/>
      <w:bookmarkStart w:id="4795" w:name="_Toc37268256"/>
      <w:bookmarkStart w:id="4796" w:name="_Toc37268707"/>
      <w:bookmarkStart w:id="4797" w:name="_Toc45893355"/>
      <w:bookmarkStart w:id="4798" w:name="_Toc53177519"/>
      <w:bookmarkStart w:id="4799" w:name="_Toc53177971"/>
      <w:bookmarkStart w:id="4800" w:name="_Toc61176605"/>
      <w:bookmarkStart w:id="4801" w:name="_Toc67916428"/>
      <w:bookmarkStart w:id="4802" w:name="_Toc74670646"/>
      <w:bookmarkStart w:id="4803" w:name="_Toc76542681"/>
      <w:bookmarkStart w:id="4804" w:name="_Toc82626613"/>
      <w:bookmarkStart w:id="4805" w:name="_Toc90414579"/>
      <w:bookmarkStart w:id="4806" w:name="_Toc106769668"/>
      <w:bookmarkStart w:id="4807" w:name="_Toc115184917"/>
      <w:bookmarkStart w:id="4808" w:name="_Toc138839419"/>
      <w:bookmarkStart w:id="4809" w:name="_Toc138932782"/>
      <w:bookmarkStart w:id="4810" w:name="_Toc138933235"/>
      <w:r w:rsidRPr="00C6449B">
        <w:t>9.6.2</w:t>
      </w:r>
      <w:r w:rsidRPr="00C6449B">
        <w:tab/>
        <w:t>OTA modulation quality</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8655067" w14:textId="77777777" w:rsidR="00CF08D6" w:rsidRPr="00C6449B" w:rsidRDefault="00CF08D6" w:rsidP="00CF08D6">
      <w:pPr>
        <w:pStyle w:val="Heading4"/>
      </w:pPr>
      <w:bookmarkStart w:id="4811" w:name="_Toc13079814"/>
      <w:bookmarkStart w:id="4812" w:name="_Toc29811302"/>
      <w:bookmarkStart w:id="4813" w:name="_Toc29811753"/>
      <w:bookmarkStart w:id="4814" w:name="_Toc37268257"/>
      <w:bookmarkStart w:id="4815" w:name="_Toc37268708"/>
      <w:bookmarkStart w:id="4816" w:name="_Toc45893356"/>
      <w:bookmarkStart w:id="4817" w:name="_Toc53177520"/>
      <w:bookmarkStart w:id="4818" w:name="_Toc53177972"/>
      <w:bookmarkStart w:id="4819" w:name="_Toc61176606"/>
      <w:bookmarkStart w:id="4820" w:name="_Toc67916429"/>
      <w:bookmarkStart w:id="4821" w:name="_Toc74670647"/>
      <w:bookmarkStart w:id="4822" w:name="_Toc76542682"/>
      <w:bookmarkStart w:id="4823" w:name="_Toc82626614"/>
      <w:bookmarkStart w:id="4824" w:name="_Toc90414580"/>
      <w:bookmarkStart w:id="4825" w:name="_Toc106769669"/>
      <w:bookmarkStart w:id="4826" w:name="_Toc115184918"/>
      <w:bookmarkStart w:id="4827" w:name="_Toc138839420"/>
      <w:bookmarkStart w:id="4828" w:name="_Toc138932783"/>
      <w:bookmarkStart w:id="4829" w:name="_Toc138933236"/>
      <w:r w:rsidRPr="00C6449B">
        <w:t>9.6.2.1</w:t>
      </w:r>
      <w:r w:rsidRPr="00C6449B">
        <w:tab/>
        <w:t>General</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4830" w:name="_Toc13079815"/>
      <w:bookmarkStart w:id="4831" w:name="_Toc29811303"/>
      <w:bookmarkStart w:id="4832" w:name="_Toc29811754"/>
      <w:bookmarkStart w:id="4833" w:name="_Toc37268258"/>
      <w:bookmarkStart w:id="4834" w:name="_Toc37268709"/>
      <w:bookmarkStart w:id="4835" w:name="_Toc45893357"/>
      <w:bookmarkStart w:id="4836" w:name="_Toc53177521"/>
      <w:bookmarkStart w:id="4837" w:name="_Toc53177973"/>
      <w:bookmarkStart w:id="4838" w:name="_Toc61176607"/>
      <w:bookmarkStart w:id="4839" w:name="_Toc67916430"/>
      <w:bookmarkStart w:id="4840" w:name="_Toc74670648"/>
      <w:bookmarkStart w:id="4841" w:name="_Toc76542683"/>
      <w:bookmarkStart w:id="4842" w:name="_Toc82626615"/>
      <w:bookmarkStart w:id="4843" w:name="_Toc90414581"/>
      <w:bookmarkStart w:id="4844" w:name="_Toc106769670"/>
      <w:bookmarkStart w:id="4845" w:name="_Toc115184919"/>
      <w:bookmarkStart w:id="4846" w:name="_Toc138839421"/>
      <w:bookmarkStart w:id="4847" w:name="_Toc138932784"/>
      <w:bookmarkStart w:id="4848" w:name="_Toc138933237"/>
      <w:r w:rsidRPr="00C6449B">
        <w:t>9.6.2.2</w:t>
      </w:r>
      <w:r w:rsidRPr="00C6449B">
        <w:tab/>
        <w:t xml:space="preserve">Minimum Requirement for </w:t>
      </w:r>
      <w:r w:rsidRPr="00C6449B">
        <w:rPr>
          <w:i/>
        </w:rPr>
        <w:t>BS type 1-O</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5569F5D9" w14:textId="0156054D" w:rsidR="00CF08D6" w:rsidRPr="00C6449B" w:rsidRDefault="00CF08D6" w:rsidP="00CF08D6">
      <w:r w:rsidRPr="00C6449B">
        <w:rPr>
          <w:lang w:val="en-US"/>
        </w:rPr>
        <w:t xml:space="preserve">For </w:t>
      </w:r>
      <w:r w:rsidRPr="00C6449B">
        <w:rPr>
          <w:i/>
          <w:iCs/>
          <w:lang w:val="en-US"/>
        </w:rPr>
        <w:t>BS type 1-O</w:t>
      </w:r>
      <w:r w:rsidRPr="00C6449B">
        <w:rPr>
          <w:lang w:val="en-US"/>
        </w:rPr>
        <w:t xml:space="preserve">, </w:t>
      </w:r>
      <w:r w:rsidRPr="00C6449B">
        <w:t xml:space="preserve">the EVM levels </w:t>
      </w:r>
      <w:r w:rsidRPr="00C6449B">
        <w:rPr>
          <w:rFonts w:eastAsia="SimSun"/>
          <w:lang w:val="en-US"/>
        </w:rPr>
        <w:t xml:space="preserve">of </w:t>
      </w:r>
      <w:r w:rsidRPr="00C6449B">
        <w:rPr>
          <w:rFonts w:eastAsia="SimSun"/>
        </w:rPr>
        <w:t xml:space="preserve">each </w:t>
      </w:r>
      <w:r w:rsidRPr="00C6449B">
        <w:rPr>
          <w:rFonts w:eastAsia="SimSun"/>
          <w:lang w:val="en-US"/>
        </w:rPr>
        <w:t xml:space="preserve">NR </w:t>
      </w:r>
      <w:r w:rsidRPr="00C6449B">
        <w:rPr>
          <w:rFonts w:eastAsia="SimSun"/>
        </w:rPr>
        <w:t>carrier</w:t>
      </w:r>
      <w:r w:rsidRPr="00C6449B">
        <w:t xml:space="preserve"> for different modulation schemes on PDSCH</w:t>
      </w:r>
      <w:r w:rsidRPr="00C6449B">
        <w:rPr>
          <w:rFonts w:eastAsia="SimSun"/>
          <w:lang w:val="en-US"/>
        </w:rPr>
        <w:t xml:space="preserve"> </w:t>
      </w:r>
      <w:r w:rsidRPr="00C6449B">
        <w:t>outlined in table 6.5.</w:t>
      </w:r>
      <w:r w:rsidRPr="00C6449B">
        <w:rPr>
          <w:rFonts w:eastAsia="SimSun"/>
          <w:lang w:val="en-US"/>
        </w:rPr>
        <w:t>2</w:t>
      </w:r>
      <w:r w:rsidRPr="00C6449B">
        <w:t>.</w:t>
      </w:r>
      <w:r w:rsidRPr="00C6449B">
        <w:rPr>
          <w:rFonts w:eastAsia="SimSun"/>
          <w:lang w:val="en-US"/>
        </w:rPr>
        <w:t>2</w:t>
      </w:r>
      <w:r w:rsidRPr="00C6449B">
        <w:t xml:space="preserve">-1 shall be met. Requirements shall be the same as </w:t>
      </w:r>
      <w:r w:rsidR="00B41384" w:rsidRPr="00C6449B">
        <w:rPr>
          <w:lang w:val="en-US"/>
        </w:rPr>
        <w:t>clause</w:t>
      </w:r>
      <w:r w:rsidRPr="00C6449B">
        <w:rPr>
          <w:lang w:val="en-US"/>
        </w:rPr>
        <w:t xml:space="preserve"> </w:t>
      </w:r>
      <w:r w:rsidRPr="00C6449B">
        <w:t xml:space="preserve">6.5.2.2 and follow EVM frame structure from </w:t>
      </w:r>
      <w:r w:rsidR="00B41384" w:rsidRPr="00C6449B">
        <w:rPr>
          <w:lang w:val="en-US"/>
        </w:rPr>
        <w:t>clause</w:t>
      </w:r>
      <w:r w:rsidRPr="00C6449B">
        <w:rPr>
          <w:lang w:val="en-US"/>
        </w:rPr>
        <w:t xml:space="preserve"> </w:t>
      </w:r>
      <w:r w:rsidRPr="00C6449B">
        <w:t>6.5.2.3.</w:t>
      </w:r>
    </w:p>
    <w:p w14:paraId="5D097732" w14:textId="77777777" w:rsidR="00CF08D6" w:rsidRPr="00C6449B" w:rsidRDefault="00CF08D6" w:rsidP="00CF08D6">
      <w:pPr>
        <w:pStyle w:val="Heading4"/>
      </w:pPr>
      <w:bookmarkStart w:id="4849" w:name="_Toc13079816"/>
      <w:bookmarkStart w:id="4850" w:name="_Toc29811304"/>
      <w:bookmarkStart w:id="4851" w:name="_Toc29811755"/>
      <w:bookmarkStart w:id="4852" w:name="_Toc37268259"/>
      <w:bookmarkStart w:id="4853" w:name="_Toc37268710"/>
      <w:bookmarkStart w:id="4854" w:name="_Toc45893358"/>
      <w:bookmarkStart w:id="4855" w:name="_Toc53177522"/>
      <w:bookmarkStart w:id="4856" w:name="_Toc53177974"/>
      <w:bookmarkStart w:id="4857" w:name="_Toc61176608"/>
      <w:bookmarkStart w:id="4858" w:name="_Toc67916431"/>
      <w:bookmarkStart w:id="4859" w:name="_Toc74670649"/>
      <w:bookmarkStart w:id="4860" w:name="_Toc76542684"/>
      <w:bookmarkStart w:id="4861" w:name="_Toc82626616"/>
      <w:bookmarkStart w:id="4862" w:name="_Toc90414582"/>
      <w:bookmarkStart w:id="4863" w:name="_Toc106769671"/>
      <w:bookmarkStart w:id="4864" w:name="_Toc115184920"/>
      <w:bookmarkStart w:id="4865" w:name="_Toc138839422"/>
      <w:bookmarkStart w:id="4866" w:name="_Toc138932785"/>
      <w:bookmarkStart w:id="4867" w:name="_Toc138933238"/>
      <w:r w:rsidRPr="00C6449B">
        <w:t>9.6.2.3</w:t>
      </w:r>
      <w:r w:rsidRPr="00C6449B">
        <w:tab/>
      </w:r>
      <w:bookmarkStart w:id="4868" w:name="_Hlk497671816"/>
      <w:r w:rsidRPr="00C6449B">
        <w:t xml:space="preserve">Minimum Requirement for </w:t>
      </w:r>
      <w:r w:rsidRPr="00C6449B">
        <w:rPr>
          <w:i/>
        </w:rPr>
        <w:t>BS type 2-O</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rPr>
        <w:t>9.6.2.3</w:t>
      </w:r>
      <w:r w:rsidRPr="00C6449B">
        <w:rPr>
          <w:szCs w:val="22"/>
        </w:rPr>
        <w:t>-1</w:t>
      </w:r>
      <w:r w:rsidRPr="00C6449B">
        <w:rPr>
          <w:rFonts w:eastAsia="MS Mincho"/>
          <w:szCs w:val="22"/>
          <w:lang w:val="en-US"/>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4868"/>
    </w:tbl>
    <w:p w14:paraId="48C25230" w14:textId="77777777" w:rsidR="00CF08D6" w:rsidRPr="00C6449B" w:rsidRDefault="00CF08D6" w:rsidP="00CF08D6">
      <w:pPr>
        <w:rPr>
          <w:rFonts w:eastAsia="SimSun"/>
        </w:rPr>
      </w:pPr>
    </w:p>
    <w:p w14:paraId="61D7CB3C" w14:textId="77777777" w:rsidR="00CF08D6" w:rsidRPr="00C6449B" w:rsidRDefault="00CF08D6" w:rsidP="00CF08D6">
      <w:pPr>
        <w:pStyle w:val="Heading5"/>
      </w:pPr>
      <w:bookmarkStart w:id="4869" w:name="_Toc13079817"/>
      <w:bookmarkStart w:id="4870" w:name="_Toc29811305"/>
      <w:bookmarkStart w:id="4871" w:name="_Toc29811756"/>
      <w:bookmarkStart w:id="4872" w:name="_Toc37268260"/>
      <w:bookmarkStart w:id="4873" w:name="_Toc37268711"/>
      <w:bookmarkStart w:id="4874" w:name="_Toc45893359"/>
      <w:bookmarkStart w:id="4875" w:name="_Toc53177523"/>
      <w:bookmarkStart w:id="4876" w:name="_Toc53177975"/>
      <w:bookmarkStart w:id="4877" w:name="_Toc61176609"/>
      <w:bookmarkStart w:id="4878" w:name="_Toc67916432"/>
      <w:bookmarkStart w:id="4879" w:name="_Toc74670650"/>
      <w:bookmarkStart w:id="4880" w:name="_Toc76542685"/>
      <w:bookmarkStart w:id="4881" w:name="_Toc82626617"/>
      <w:bookmarkStart w:id="4882" w:name="_Toc90414583"/>
      <w:bookmarkStart w:id="4883" w:name="_Toc106769672"/>
      <w:bookmarkStart w:id="4884" w:name="_Toc115184921"/>
      <w:bookmarkStart w:id="4885" w:name="_Toc138839423"/>
      <w:bookmarkStart w:id="4886" w:name="_Toc138932786"/>
      <w:bookmarkStart w:id="4887" w:name="_Toc138933239"/>
      <w:r w:rsidRPr="00C6449B">
        <w:t>9.6.2.3.1</w:t>
      </w:r>
      <w:r w:rsidRPr="00C6449B">
        <w:tab/>
        <w:t>EVM frame structure for measurement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4888" w:name="_Toc13079818"/>
      <w:bookmarkStart w:id="4889" w:name="_Toc29811306"/>
      <w:bookmarkStart w:id="4890" w:name="_Toc29811757"/>
      <w:bookmarkStart w:id="4891" w:name="_Toc37268261"/>
      <w:bookmarkStart w:id="4892" w:name="_Toc37268712"/>
      <w:bookmarkStart w:id="4893" w:name="_Toc45893360"/>
      <w:bookmarkStart w:id="4894" w:name="_Toc53177524"/>
      <w:bookmarkStart w:id="4895" w:name="_Toc53177976"/>
      <w:bookmarkStart w:id="4896" w:name="_Toc61176610"/>
      <w:bookmarkStart w:id="4897" w:name="_Toc67916433"/>
      <w:bookmarkStart w:id="4898" w:name="_Toc74670651"/>
      <w:bookmarkStart w:id="4899" w:name="_Toc76542686"/>
      <w:bookmarkStart w:id="4900" w:name="_Toc82626618"/>
      <w:bookmarkStart w:id="4901" w:name="_Toc90414584"/>
      <w:bookmarkStart w:id="4902" w:name="_Toc106769673"/>
      <w:bookmarkStart w:id="4903" w:name="_Toc115184922"/>
      <w:bookmarkStart w:id="4904" w:name="_Toc138839424"/>
      <w:bookmarkStart w:id="4905" w:name="_Toc138932787"/>
      <w:bookmarkStart w:id="4906" w:name="_Toc138933240"/>
      <w:r w:rsidRPr="00C6449B">
        <w:rPr>
          <w:lang w:val="en-US"/>
        </w:rPr>
        <w:t>9.6.3</w:t>
      </w:r>
      <w:r w:rsidRPr="00C6449B">
        <w:rPr>
          <w:lang w:val="en-US"/>
        </w:rPr>
        <w:tab/>
        <w:t>OTA time alignment error</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4884337" w14:textId="77777777" w:rsidR="00CF08D6" w:rsidRPr="00C6449B" w:rsidRDefault="00CF08D6" w:rsidP="00CF08D6">
      <w:pPr>
        <w:pStyle w:val="Heading4"/>
        <w:rPr>
          <w:lang w:val="en-US"/>
        </w:rPr>
      </w:pPr>
      <w:bookmarkStart w:id="4907" w:name="_Toc13079819"/>
      <w:bookmarkStart w:id="4908" w:name="_Toc29811307"/>
      <w:bookmarkStart w:id="4909" w:name="_Toc29811758"/>
      <w:bookmarkStart w:id="4910" w:name="_Toc37268262"/>
      <w:bookmarkStart w:id="4911" w:name="_Toc37268713"/>
      <w:bookmarkStart w:id="4912" w:name="_Toc45893361"/>
      <w:bookmarkStart w:id="4913" w:name="_Toc53177525"/>
      <w:bookmarkStart w:id="4914" w:name="_Toc53177977"/>
      <w:bookmarkStart w:id="4915" w:name="_Toc61176611"/>
      <w:bookmarkStart w:id="4916" w:name="_Toc67916434"/>
      <w:bookmarkStart w:id="4917" w:name="_Toc74670652"/>
      <w:bookmarkStart w:id="4918" w:name="_Toc76542687"/>
      <w:bookmarkStart w:id="4919" w:name="_Toc82626619"/>
      <w:bookmarkStart w:id="4920" w:name="_Toc90414585"/>
      <w:bookmarkStart w:id="4921" w:name="_Toc106769674"/>
      <w:bookmarkStart w:id="4922" w:name="_Toc115184923"/>
      <w:bookmarkStart w:id="4923" w:name="_Toc138839425"/>
      <w:bookmarkStart w:id="4924" w:name="_Toc138932788"/>
      <w:bookmarkStart w:id="4925" w:name="_Toc138933241"/>
      <w:r w:rsidRPr="00C6449B">
        <w:t>9.6.3.1</w:t>
      </w:r>
      <w:r w:rsidRPr="00C6449B">
        <w:tab/>
        <w:t>General</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4926" w:name="_Toc13079820"/>
      <w:bookmarkStart w:id="4927" w:name="_Toc29811308"/>
      <w:bookmarkStart w:id="4928" w:name="_Toc29811759"/>
      <w:bookmarkStart w:id="4929" w:name="_Toc37268263"/>
      <w:bookmarkStart w:id="4930" w:name="_Toc37268714"/>
      <w:bookmarkStart w:id="4931" w:name="_Toc45893362"/>
      <w:bookmarkStart w:id="4932" w:name="_Toc53177526"/>
      <w:bookmarkStart w:id="4933" w:name="_Toc53177978"/>
      <w:bookmarkStart w:id="4934" w:name="_Toc61176612"/>
      <w:bookmarkStart w:id="4935" w:name="_Toc67916435"/>
      <w:bookmarkStart w:id="4936" w:name="_Toc74670653"/>
      <w:bookmarkStart w:id="4937" w:name="_Toc76542688"/>
      <w:bookmarkStart w:id="4938" w:name="_Toc82626620"/>
      <w:bookmarkStart w:id="4939" w:name="_Toc90414586"/>
      <w:bookmarkStart w:id="4940" w:name="_Toc106769675"/>
      <w:bookmarkStart w:id="4941" w:name="_Toc115184924"/>
      <w:bookmarkStart w:id="4942" w:name="_Toc138839426"/>
      <w:bookmarkStart w:id="4943" w:name="_Toc138932789"/>
      <w:bookmarkStart w:id="4944" w:name="_Toc138933242"/>
      <w:r w:rsidRPr="00C6449B">
        <w:t>9.6.3.2</w:t>
      </w:r>
      <w:r w:rsidRPr="00C6449B">
        <w:tab/>
        <w:t>Minimum requirement</w:t>
      </w:r>
      <w:r w:rsidRPr="00C6449B">
        <w:rPr>
          <w:lang w:eastAsia="ja-JP"/>
        </w:rPr>
        <w:t xml:space="preserve"> for </w:t>
      </w:r>
      <w:r w:rsidRPr="00C6449B">
        <w:rPr>
          <w:i/>
          <w:lang w:eastAsia="ja-JP"/>
        </w:rPr>
        <w:t>BS type 1-O</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with or without MIMO, OTA TAE shall not exceed 260 ns.</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4945" w:name="_Toc13079821"/>
      <w:bookmarkStart w:id="4946" w:name="_Toc29811309"/>
      <w:bookmarkStart w:id="4947" w:name="_Toc29811760"/>
      <w:bookmarkStart w:id="4948" w:name="_Toc37268264"/>
      <w:bookmarkStart w:id="4949" w:name="_Toc37268715"/>
      <w:bookmarkStart w:id="4950" w:name="_Toc45893363"/>
      <w:bookmarkStart w:id="4951" w:name="_Toc53177527"/>
      <w:bookmarkStart w:id="4952" w:name="_Toc53177979"/>
      <w:bookmarkStart w:id="4953" w:name="_Toc61176613"/>
      <w:bookmarkStart w:id="4954" w:name="_Toc67916436"/>
      <w:bookmarkStart w:id="4955" w:name="_Toc74670654"/>
      <w:bookmarkStart w:id="4956" w:name="_Toc76542689"/>
      <w:bookmarkStart w:id="4957" w:name="_Toc82626621"/>
      <w:bookmarkStart w:id="4958" w:name="_Toc90414587"/>
      <w:bookmarkStart w:id="4959" w:name="_Toc106769676"/>
      <w:bookmarkStart w:id="4960" w:name="_Toc115184925"/>
      <w:bookmarkStart w:id="4961" w:name="_Toc138839427"/>
      <w:bookmarkStart w:id="4962" w:name="_Toc138932790"/>
      <w:bookmarkStart w:id="4963" w:name="_Toc138933243"/>
      <w:r w:rsidRPr="00C6449B">
        <w:t>9.6.3.3</w:t>
      </w:r>
      <w:r w:rsidRPr="00C6449B">
        <w:tab/>
        <w:t>Minimum requirement</w:t>
      </w:r>
      <w:r w:rsidRPr="00C6449B">
        <w:rPr>
          <w:lang w:eastAsia="ja-JP"/>
        </w:rPr>
        <w:t xml:space="preserve"> for </w:t>
      </w:r>
      <w:r w:rsidRPr="00C6449B">
        <w:rPr>
          <w:i/>
          <w:lang w:eastAsia="ja-JP"/>
        </w:rPr>
        <w:t>BS type 2-O</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with or without MIMO, OTA TAE shall not exceed 130 ns.</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4964" w:name="_Toc13079822"/>
      <w:bookmarkStart w:id="4965" w:name="_Toc29811310"/>
      <w:bookmarkStart w:id="4966" w:name="_Toc29811761"/>
      <w:bookmarkStart w:id="4967" w:name="_Toc37268265"/>
      <w:bookmarkStart w:id="4968" w:name="_Toc37268716"/>
      <w:bookmarkStart w:id="4969" w:name="_Toc45893364"/>
      <w:bookmarkStart w:id="4970" w:name="_Toc53177528"/>
      <w:bookmarkStart w:id="4971" w:name="_Toc53177980"/>
      <w:bookmarkStart w:id="4972" w:name="_Toc61176614"/>
      <w:bookmarkStart w:id="4973" w:name="_Toc67916437"/>
      <w:bookmarkStart w:id="4974" w:name="_Toc74670655"/>
      <w:bookmarkStart w:id="4975" w:name="_Toc76542690"/>
      <w:bookmarkStart w:id="4976" w:name="_Toc82626622"/>
      <w:bookmarkStart w:id="4977" w:name="_Toc90414588"/>
      <w:bookmarkStart w:id="4978" w:name="_Toc106769677"/>
      <w:bookmarkStart w:id="4979" w:name="_Toc115184926"/>
      <w:bookmarkStart w:id="4980" w:name="_Toc138839428"/>
      <w:bookmarkStart w:id="4981" w:name="_Toc138932791"/>
      <w:bookmarkStart w:id="4982" w:name="_Toc138933244"/>
      <w:r w:rsidRPr="00C6449B">
        <w:t>9.7</w:t>
      </w:r>
      <w:r w:rsidRPr="00C6449B">
        <w:tab/>
        <w:t>OTA unwanted emissions</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717B3001" w14:textId="77777777" w:rsidR="00CF08D6" w:rsidRPr="00C6449B" w:rsidRDefault="00CF08D6" w:rsidP="00CF08D6">
      <w:pPr>
        <w:pStyle w:val="Heading3"/>
      </w:pPr>
      <w:bookmarkStart w:id="4983" w:name="_Toc13079823"/>
      <w:bookmarkStart w:id="4984" w:name="_Toc29811311"/>
      <w:bookmarkStart w:id="4985" w:name="_Toc29811762"/>
      <w:bookmarkStart w:id="4986" w:name="_Toc37268266"/>
      <w:bookmarkStart w:id="4987" w:name="_Toc37268717"/>
      <w:bookmarkStart w:id="4988" w:name="_Toc45893365"/>
      <w:bookmarkStart w:id="4989" w:name="_Toc53177529"/>
      <w:bookmarkStart w:id="4990" w:name="_Toc53177981"/>
      <w:bookmarkStart w:id="4991" w:name="_Toc61176615"/>
      <w:bookmarkStart w:id="4992" w:name="_Toc67916438"/>
      <w:bookmarkStart w:id="4993" w:name="_Toc74670656"/>
      <w:bookmarkStart w:id="4994" w:name="_Toc76542691"/>
      <w:bookmarkStart w:id="4995" w:name="_Toc82626623"/>
      <w:bookmarkStart w:id="4996" w:name="_Toc90414589"/>
      <w:bookmarkStart w:id="4997" w:name="_Toc106769678"/>
      <w:bookmarkStart w:id="4998" w:name="_Toc115184927"/>
      <w:bookmarkStart w:id="4999" w:name="_Toc138839429"/>
      <w:bookmarkStart w:id="5000" w:name="_Toc138932792"/>
      <w:bookmarkStart w:id="5001" w:name="_Toc138933245"/>
      <w:r w:rsidRPr="00C6449B">
        <w:t>9.7.1</w:t>
      </w:r>
      <w:r w:rsidRPr="00C6449B">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1DED77FF" w14:textId="77777777" w:rsidR="00CF08D6" w:rsidRPr="00C6449B" w:rsidRDefault="00CF08D6" w:rsidP="00CF08D6">
      <w:bookmarkStart w:id="5002"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5002"/>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5003" w:name="_Toc13079824"/>
      <w:bookmarkStart w:id="5004" w:name="_Toc29811312"/>
      <w:bookmarkStart w:id="5005" w:name="_Toc29811763"/>
      <w:bookmarkStart w:id="5006" w:name="_Toc37268267"/>
      <w:bookmarkStart w:id="5007" w:name="_Toc37268718"/>
      <w:bookmarkStart w:id="5008" w:name="_Toc45893366"/>
      <w:bookmarkStart w:id="5009" w:name="_Toc53177530"/>
      <w:bookmarkStart w:id="5010" w:name="_Toc53177982"/>
      <w:bookmarkStart w:id="5011" w:name="_Toc61176616"/>
      <w:bookmarkStart w:id="5012" w:name="_Toc67916439"/>
      <w:bookmarkStart w:id="5013" w:name="_Toc74670657"/>
      <w:bookmarkStart w:id="5014" w:name="_Toc76542692"/>
      <w:bookmarkStart w:id="5015" w:name="_Toc82626624"/>
      <w:bookmarkStart w:id="5016" w:name="_Toc90414590"/>
      <w:bookmarkStart w:id="5017" w:name="_Toc106769679"/>
      <w:bookmarkStart w:id="5018" w:name="_Toc115184928"/>
      <w:bookmarkStart w:id="5019" w:name="_Toc138839430"/>
      <w:bookmarkStart w:id="5020" w:name="_Toc138932793"/>
      <w:bookmarkStart w:id="5021" w:name="_Toc138933246"/>
      <w:r w:rsidRPr="00C6449B">
        <w:rPr>
          <w:szCs w:val="28"/>
        </w:rPr>
        <w:t>9.7.2</w:t>
      </w:r>
      <w:r w:rsidRPr="00C6449B">
        <w:rPr>
          <w:szCs w:val="28"/>
        </w:rPr>
        <w:tab/>
        <w:t>OTA occupied bandwidth</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3C60A5DE" w14:textId="77777777" w:rsidR="00CF08D6" w:rsidRPr="00C6449B" w:rsidRDefault="00CF08D6" w:rsidP="00CF08D6">
      <w:pPr>
        <w:pStyle w:val="Heading4"/>
      </w:pPr>
      <w:bookmarkStart w:id="5022" w:name="_Toc13079825"/>
      <w:bookmarkStart w:id="5023" w:name="_Toc29811313"/>
      <w:bookmarkStart w:id="5024" w:name="_Toc29811764"/>
      <w:bookmarkStart w:id="5025" w:name="_Toc37268268"/>
      <w:bookmarkStart w:id="5026" w:name="_Toc37268719"/>
      <w:bookmarkStart w:id="5027" w:name="_Toc45893367"/>
      <w:bookmarkStart w:id="5028" w:name="_Toc53177531"/>
      <w:bookmarkStart w:id="5029" w:name="_Toc53177983"/>
      <w:bookmarkStart w:id="5030" w:name="_Toc61176617"/>
      <w:bookmarkStart w:id="5031" w:name="_Toc67916440"/>
      <w:bookmarkStart w:id="5032" w:name="_Toc74670658"/>
      <w:bookmarkStart w:id="5033" w:name="_Toc76542693"/>
      <w:bookmarkStart w:id="5034" w:name="_Toc82626625"/>
      <w:bookmarkStart w:id="5035" w:name="_Toc90414591"/>
      <w:bookmarkStart w:id="5036" w:name="_Toc106769680"/>
      <w:bookmarkStart w:id="5037" w:name="_Toc115184929"/>
      <w:bookmarkStart w:id="5038" w:name="_Toc138839431"/>
      <w:bookmarkStart w:id="5039" w:name="_Toc138932794"/>
      <w:bookmarkStart w:id="5040" w:name="_Toc138933247"/>
      <w:r w:rsidRPr="00C6449B">
        <w:t>9.7.2.1</w:t>
      </w:r>
      <w:r w:rsidRPr="00C6449B">
        <w:tab/>
        <w:t>General</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2C802D3" w14:textId="77777777" w:rsidR="00CF08D6" w:rsidRPr="00C6449B" w:rsidRDefault="00CF08D6" w:rsidP="00CF08D6">
      <w:r w:rsidRPr="00C6449B">
        <w:t xml:space="preserve">The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p>
    <w:p w14:paraId="49D61163" w14:textId="77777777" w:rsidR="00CF08D6" w:rsidRPr="00C6449B" w:rsidRDefault="00CF08D6" w:rsidP="00CF08D6">
      <w:pPr>
        <w:pStyle w:val="Heading4"/>
        <w:rPr>
          <w:szCs w:val="28"/>
        </w:rPr>
      </w:pPr>
      <w:bookmarkStart w:id="5041" w:name="_Toc13079826"/>
      <w:bookmarkStart w:id="5042" w:name="_Toc29811314"/>
      <w:bookmarkStart w:id="5043" w:name="_Toc29811765"/>
      <w:bookmarkStart w:id="5044" w:name="_Toc37268269"/>
      <w:bookmarkStart w:id="5045" w:name="_Toc37268720"/>
      <w:bookmarkStart w:id="5046" w:name="_Toc45893368"/>
      <w:bookmarkStart w:id="5047" w:name="_Toc53177532"/>
      <w:bookmarkStart w:id="5048" w:name="_Toc53177984"/>
      <w:bookmarkStart w:id="5049" w:name="_Toc61176618"/>
      <w:bookmarkStart w:id="5050" w:name="_Toc67916441"/>
      <w:bookmarkStart w:id="5051" w:name="_Toc74670659"/>
      <w:bookmarkStart w:id="5052" w:name="_Toc76542694"/>
      <w:bookmarkStart w:id="5053" w:name="_Toc82626626"/>
      <w:bookmarkStart w:id="5054" w:name="_Toc90414592"/>
      <w:bookmarkStart w:id="5055" w:name="_Toc106769681"/>
      <w:bookmarkStart w:id="5056" w:name="_Toc115184930"/>
      <w:bookmarkStart w:id="5057" w:name="_Toc138839432"/>
      <w:bookmarkStart w:id="5058" w:name="_Toc138932795"/>
      <w:bookmarkStart w:id="5059" w:name="_Toc138933248"/>
      <w:r w:rsidRPr="00C6449B">
        <w:t>9.7.2.2</w:t>
      </w:r>
      <w:r w:rsidRPr="00C6449B">
        <w:tab/>
        <w:t xml:space="preserve">Minimum requirement for </w:t>
      </w:r>
      <w:r w:rsidRPr="00C6449B">
        <w:rPr>
          <w:i/>
        </w:rPr>
        <w:t>BS type 1-O</w:t>
      </w:r>
      <w:r w:rsidRPr="00C6449B">
        <w:t xml:space="preserve"> and </w:t>
      </w:r>
      <w:r w:rsidRPr="00C6449B">
        <w:rPr>
          <w:i/>
          <w:iCs/>
          <w:lang w:val="en-US"/>
        </w:rPr>
        <w:t xml:space="preserve">BS type </w:t>
      </w:r>
      <w:r w:rsidRPr="00C6449B">
        <w:t>2-O</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465EC8B" w14:textId="77777777" w:rsidR="00CF08D6" w:rsidRPr="00C6449B" w:rsidRDefault="00CF08D6" w:rsidP="00CF08D6">
      <w:r w:rsidRPr="00C6449B">
        <w:rPr>
          <w:rFonts w:cs="v5.0.0"/>
          <w:snapToGrid w:val="0"/>
        </w:rPr>
        <w:t xml:space="preserve">The OTA occupied bandwidth </w:t>
      </w:r>
      <w:r w:rsidRPr="00C6449B">
        <w:rPr>
          <w:snapToGrid w:val="0"/>
        </w:rPr>
        <w:t>for each NR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5060" w:name="_Toc13079827"/>
      <w:bookmarkStart w:id="5061" w:name="_Toc29811315"/>
      <w:bookmarkStart w:id="5062" w:name="_Toc29811766"/>
      <w:bookmarkStart w:id="5063" w:name="_Toc37268270"/>
      <w:bookmarkStart w:id="5064" w:name="_Toc37268721"/>
      <w:bookmarkStart w:id="5065" w:name="_Toc45893369"/>
      <w:bookmarkStart w:id="5066" w:name="_Toc53177533"/>
      <w:bookmarkStart w:id="5067" w:name="_Toc53177985"/>
      <w:bookmarkStart w:id="5068" w:name="_Toc61176619"/>
      <w:bookmarkStart w:id="5069" w:name="_Toc67916442"/>
      <w:bookmarkStart w:id="5070" w:name="_Toc74670660"/>
      <w:bookmarkStart w:id="5071" w:name="_Toc76542695"/>
      <w:bookmarkStart w:id="5072" w:name="_Toc82626627"/>
      <w:bookmarkStart w:id="5073" w:name="_Toc90414593"/>
      <w:bookmarkStart w:id="5074" w:name="_Toc106769682"/>
      <w:bookmarkStart w:id="5075" w:name="_Toc115184931"/>
      <w:bookmarkStart w:id="5076" w:name="_Toc138839433"/>
      <w:bookmarkStart w:id="5077" w:name="_Toc138932796"/>
      <w:bookmarkStart w:id="5078" w:name="_Toc138933249"/>
      <w:r w:rsidRPr="00C6449B">
        <w:t>9.7.3</w:t>
      </w:r>
      <w:r w:rsidRPr="00C6449B">
        <w:tab/>
        <w:t>OTA Adjacent Channel Leakage Power Ratio (ACLR)</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ABA55F3" w14:textId="77777777" w:rsidR="00CF08D6" w:rsidRPr="00C6449B" w:rsidRDefault="00CF08D6" w:rsidP="00CF08D6">
      <w:pPr>
        <w:pStyle w:val="Heading4"/>
      </w:pPr>
      <w:bookmarkStart w:id="5079" w:name="_Toc13079828"/>
      <w:bookmarkStart w:id="5080" w:name="_Toc29811316"/>
      <w:bookmarkStart w:id="5081" w:name="_Toc29811767"/>
      <w:bookmarkStart w:id="5082" w:name="_Toc37268271"/>
      <w:bookmarkStart w:id="5083" w:name="_Toc37268722"/>
      <w:bookmarkStart w:id="5084" w:name="_Toc45893370"/>
      <w:bookmarkStart w:id="5085" w:name="_Toc53177534"/>
      <w:bookmarkStart w:id="5086" w:name="_Toc53177986"/>
      <w:bookmarkStart w:id="5087" w:name="_Toc61176620"/>
      <w:bookmarkStart w:id="5088" w:name="_Toc67916443"/>
      <w:bookmarkStart w:id="5089" w:name="_Toc74670661"/>
      <w:bookmarkStart w:id="5090" w:name="_Toc76542696"/>
      <w:bookmarkStart w:id="5091" w:name="_Toc82626628"/>
      <w:bookmarkStart w:id="5092" w:name="_Toc90414594"/>
      <w:bookmarkStart w:id="5093" w:name="_Toc106769683"/>
      <w:bookmarkStart w:id="5094" w:name="_Toc115184932"/>
      <w:bookmarkStart w:id="5095" w:name="_Toc138839434"/>
      <w:bookmarkStart w:id="5096" w:name="_Toc138932797"/>
      <w:bookmarkStart w:id="5097" w:name="_Toc138933250"/>
      <w:r w:rsidRPr="00C6449B">
        <w:t>9.7.3.1</w:t>
      </w:r>
      <w:r w:rsidRPr="00C6449B">
        <w:tab/>
        <w:t>General</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5098" w:name="_Toc13079829"/>
      <w:bookmarkStart w:id="5099" w:name="_Toc29811317"/>
      <w:bookmarkStart w:id="5100" w:name="_Toc29811768"/>
      <w:bookmarkStart w:id="5101" w:name="_Toc37268272"/>
      <w:bookmarkStart w:id="5102" w:name="_Toc37268723"/>
      <w:bookmarkStart w:id="5103" w:name="_Toc45893371"/>
      <w:bookmarkStart w:id="5104" w:name="_Toc53177535"/>
      <w:bookmarkStart w:id="5105" w:name="_Toc53177987"/>
      <w:bookmarkStart w:id="5106" w:name="_Toc61176621"/>
      <w:bookmarkStart w:id="5107" w:name="_Toc67916444"/>
      <w:bookmarkStart w:id="5108" w:name="_Toc74670662"/>
      <w:bookmarkStart w:id="5109" w:name="_Toc76542697"/>
      <w:bookmarkStart w:id="5110" w:name="_Toc82626629"/>
      <w:bookmarkStart w:id="5111" w:name="_Toc90414595"/>
      <w:bookmarkStart w:id="5112" w:name="_Toc106769684"/>
      <w:bookmarkStart w:id="5113" w:name="_Toc115184933"/>
      <w:bookmarkStart w:id="5114" w:name="_Toc138839435"/>
      <w:bookmarkStart w:id="5115" w:name="_Toc138932798"/>
      <w:bookmarkStart w:id="5116" w:name="_Toc138933251"/>
      <w:r w:rsidRPr="00C6449B">
        <w:t>9.7.3.2</w:t>
      </w:r>
      <w:r w:rsidRPr="00C6449B">
        <w:tab/>
        <w:t xml:space="preserve">Minimum requirement for </w:t>
      </w:r>
      <w:r w:rsidRPr="00C6449B">
        <w:rPr>
          <w:i/>
        </w:rPr>
        <w:t>BS type 1-O</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35DAD514" w14:textId="77777777" w:rsidR="00CF08D6" w:rsidRPr="00C6449B" w:rsidRDefault="00CF08D6" w:rsidP="00CF08D6">
      <w:r w:rsidRPr="00C6449B">
        <w:t xml:space="preserve">The ACLR </w:t>
      </w:r>
      <w:r w:rsidRPr="00C6449B">
        <w:rPr>
          <w:lang w:val="en-US"/>
        </w:rPr>
        <w:t xml:space="preserve">(CACLR) </w:t>
      </w:r>
      <w:r w:rsidRPr="00C6449B">
        <w:t xml:space="preserve">absolute </w:t>
      </w:r>
      <w:r w:rsidRPr="00C6449B">
        <w:rPr>
          <w:i/>
        </w:rPr>
        <w:t>basic limits</w:t>
      </w:r>
      <w:r w:rsidRPr="00C6449B">
        <w:t xml:space="preserve"> in table 6.6.3.2-2 + X</w:t>
      </w:r>
      <w:r w:rsidRPr="00C6449B">
        <w:rPr>
          <w:rFonts w:eastAsia="SimSun"/>
          <w:lang w:val="en-US"/>
        </w:rPr>
        <w:t xml:space="preserve">, </w:t>
      </w:r>
      <w:r w:rsidRPr="00C6449B">
        <w:t>6.6.3.2-2</w:t>
      </w:r>
      <w:r w:rsidRPr="00C6449B">
        <w:rPr>
          <w:rFonts w:eastAsia="SimSun"/>
          <w:lang w:val="en-US"/>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multi-carrier or contiguous CA,</w:t>
      </w:r>
      <w:r w:rsidRPr="00C6449B">
        <w:rPr>
          <w:rFonts w:eastAsia="SimSun"/>
          <w:lang w:val="en-US"/>
        </w:rPr>
        <w:t xml:space="preserve"> </w:t>
      </w:r>
      <w:r w:rsidRPr="00C6449B">
        <w:rPr>
          <w:rFonts w:eastAsia="SimSun"/>
        </w:rPr>
        <w:t xml:space="preserve">the </w:t>
      </w:r>
      <w:r w:rsidRPr="00C6449B">
        <w:rPr>
          <w:rFonts w:eastAsia="SimSun"/>
          <w:lang w:val="en-US"/>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rPr>
        <w:t xml:space="preserve"> shall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for the frequency ranges defined in table 6.6.</w:t>
      </w:r>
      <w:r w:rsidRPr="00C6449B">
        <w:rPr>
          <w:rFonts w:eastAsia="SimSun"/>
        </w:rPr>
        <w:t>3</w:t>
      </w:r>
      <w:r w:rsidRPr="00C6449B">
        <w:t>.2-1</w:t>
      </w:r>
      <w:r w:rsidRPr="00C6449B">
        <w:rPr>
          <w:lang w:val="en-US"/>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5117" w:name="_Toc13079830"/>
      <w:bookmarkStart w:id="5118" w:name="_Toc29811318"/>
      <w:bookmarkStart w:id="5119" w:name="_Toc29811769"/>
      <w:bookmarkStart w:id="5120" w:name="_Toc37268273"/>
      <w:bookmarkStart w:id="5121" w:name="_Toc37268724"/>
      <w:bookmarkStart w:id="5122" w:name="_Toc45893372"/>
      <w:bookmarkStart w:id="5123" w:name="_Toc53177536"/>
      <w:bookmarkStart w:id="5124" w:name="_Toc53177988"/>
      <w:bookmarkStart w:id="5125" w:name="_Toc61176622"/>
      <w:bookmarkStart w:id="5126" w:name="_Toc67916445"/>
      <w:bookmarkStart w:id="5127" w:name="_Toc74670663"/>
      <w:bookmarkStart w:id="5128" w:name="_Toc76542698"/>
      <w:bookmarkStart w:id="5129" w:name="_Toc82626630"/>
      <w:bookmarkStart w:id="5130" w:name="_Toc90414596"/>
      <w:bookmarkStart w:id="5131" w:name="_Toc106769685"/>
      <w:bookmarkStart w:id="5132" w:name="_Toc115184934"/>
      <w:bookmarkStart w:id="5133" w:name="_Toc138839436"/>
      <w:bookmarkStart w:id="5134" w:name="_Toc138932799"/>
      <w:bookmarkStart w:id="5135" w:name="_Toc138933252"/>
      <w:r w:rsidRPr="00C6449B">
        <w:t>9.7.3.3</w:t>
      </w:r>
      <w:r w:rsidRPr="00C6449B">
        <w:tab/>
        <w:t xml:space="preserve">Minimum requirement for </w:t>
      </w:r>
      <w:r w:rsidRPr="00C6449B">
        <w:rPr>
          <w:i/>
        </w:rPr>
        <w:t>BS type 2-O</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0079E93" w14:textId="77777777" w:rsidR="00CF08D6" w:rsidRPr="00C6449B" w:rsidRDefault="00CF08D6" w:rsidP="00CF08D6">
      <w:bookmarkStart w:id="5136"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5136"/>
    <w:p w14:paraId="34CCF7A3" w14:textId="77777777" w:rsidR="00CF08D6" w:rsidRPr="00C6449B" w:rsidRDefault="00CF08D6" w:rsidP="00CF08D6">
      <w:r w:rsidRPr="00C6449B">
        <w:t xml:space="preserve">The OTA ACLR (CACLR) absolute limit in table 9.7.3.3-2 </w:t>
      </w:r>
      <w:r w:rsidRPr="00C6449B">
        <w:rPr>
          <w:lang w:val="en-US"/>
        </w:rPr>
        <w:t xml:space="preserve">or </w:t>
      </w:r>
      <w:r w:rsidRPr="00C6449B">
        <w:t>9.7.3.3-</w:t>
      </w:r>
      <w:r w:rsidRPr="00C6449B">
        <w:rPr>
          <w:rFonts w:eastAsia="SimSun"/>
          <w:lang w:val="en-US"/>
        </w:rPr>
        <w:t>4a</w:t>
      </w:r>
      <w:r w:rsidRPr="00C6449B">
        <w:t xml:space="preserve"> or the ACLR (CACLR) limit in table 9.7.3.3-1, 9.7.3.3-3 or 9.7.3.3-4, </w:t>
      </w:r>
      <w:bookmarkStart w:id="5137" w:name="_Hlk515966152"/>
      <w:r w:rsidRPr="00C6449B">
        <w:t>whichever is less stringent, shall apply.</w:t>
      </w:r>
    </w:p>
    <w:bookmarkEnd w:id="5137"/>
    <w:p w14:paraId="3644FA90" w14:textId="77777777" w:rsidR="00CF08D6" w:rsidRPr="00C6449B" w:rsidRDefault="00CF08D6" w:rsidP="00CF08D6">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multi-carrier or contiguous CA,</w:t>
      </w:r>
      <w:r w:rsidRPr="00C6449B">
        <w:rPr>
          <w:rFonts w:eastAsia="SimSun"/>
          <w:lang w:val="en-US"/>
        </w:rPr>
        <w:t xml:space="preserve"> </w:t>
      </w:r>
      <w:r w:rsidRPr="00C6449B">
        <w:rPr>
          <w:rFonts w:eastAsia="SimSun"/>
        </w:rPr>
        <w:t xml:space="preserve">the </w:t>
      </w:r>
      <w:r w:rsidRPr="00C6449B">
        <w:rPr>
          <w:rFonts w:eastAsia="SimSun"/>
          <w:lang w:val="en-US"/>
        </w:rPr>
        <w:t xml:space="preserve">OTA ACLR </w:t>
      </w:r>
      <w:r w:rsidRPr="00C6449B">
        <w:rPr>
          <w:rFonts w:cs="v5.0.0"/>
        </w:rPr>
        <w:t>requirements</w:t>
      </w:r>
      <w:r w:rsidRPr="00C6449B">
        <w:t xml:space="preserve"> in table 9.7.3.3-</w:t>
      </w:r>
      <w:r w:rsidRPr="00C6449B">
        <w:rPr>
          <w:lang w:val="en-US"/>
        </w:rPr>
        <w:t xml:space="preserve">1 shall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 xml:space="preserve">for the frequency ranges defined in </w:t>
      </w:r>
      <w:r w:rsidRPr="00C6449B">
        <w:rPr>
          <w:lang w:val="en-US"/>
        </w:rPr>
        <w:t xml:space="preserve">the </w:t>
      </w:r>
      <w:r w:rsidRPr="00C6449B">
        <w:t>table</w:t>
      </w:r>
      <w:r w:rsidRPr="00C6449B">
        <w:rPr>
          <w:lang w:val="en-US"/>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rPr>
              <w:t>BW</w:t>
            </w:r>
            <w:r w:rsidRPr="00C6449B">
              <w:rPr>
                <w:rFonts w:cs="Arial"/>
                <w:vertAlign w:val="subscript"/>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3359CC" w:rsidRPr="00C6449B" w14:paraId="45438EB3" w14:textId="77777777" w:rsidTr="00AD2166">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2400388A" w14:textId="3C666BF8"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Pr>
                <w:i/>
              </w:rPr>
              <w:t xml:space="preserve"> </w:t>
            </w:r>
            <w:r w:rsidRPr="00C6449B">
              <w:t>(MHz)</w:t>
            </w:r>
          </w:p>
        </w:tc>
        <w:tc>
          <w:tcPr>
            <w:tcW w:w="0" w:type="auto"/>
            <w:tcBorders>
              <w:top w:val="single" w:sz="4" w:space="0" w:color="auto"/>
              <w:left w:val="single" w:sz="6" w:space="0" w:color="auto"/>
              <w:bottom w:val="single" w:sz="6" w:space="0" w:color="auto"/>
              <w:right w:val="single" w:sz="6" w:space="0" w:color="auto"/>
            </w:tcBorders>
            <w:hideMark/>
          </w:tcPr>
          <w:p w14:paraId="3785BE41" w14:textId="38468DA1" w:rsidR="003359CC" w:rsidRPr="00C6449B" w:rsidRDefault="003359CC" w:rsidP="003359CC">
            <w:pPr>
              <w:pStyle w:val="TAH"/>
              <w:rPr>
                <w:rFonts w:cs="Arial"/>
                <w:szCs w:val="18"/>
              </w:rPr>
            </w:pPr>
            <w:r w:rsidRPr="00C6449B">
              <w:rPr>
                <w:rFonts w:cs="Arial"/>
                <w:i/>
                <w:szCs w:val="18"/>
              </w:rPr>
              <w:t>Sub-block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0E09F54"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644D1994"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CDB2837" w14:textId="77777777" w:rsidR="003359CC" w:rsidRPr="00C6449B" w:rsidRDefault="003359CC" w:rsidP="003359CC">
            <w:pPr>
              <w:pStyle w:val="TAH"/>
            </w:pPr>
            <w:r w:rsidRPr="00C6449B">
              <w:t>Filter on the adjacent channel frequency and corresponding filter bandwidth</w:t>
            </w:r>
          </w:p>
        </w:tc>
        <w:tc>
          <w:tcPr>
            <w:tcW w:w="1230" w:type="dxa"/>
            <w:tcBorders>
              <w:top w:val="single" w:sz="4" w:space="0" w:color="auto"/>
              <w:left w:val="single" w:sz="6" w:space="0" w:color="auto"/>
              <w:bottom w:val="single" w:sz="6" w:space="0" w:color="auto"/>
              <w:right w:val="single" w:sz="6" w:space="0" w:color="auto"/>
            </w:tcBorders>
            <w:hideMark/>
          </w:tcPr>
          <w:p w14:paraId="7EA2C3EE" w14:textId="77777777" w:rsidR="003359CC" w:rsidRPr="00C6449B" w:rsidRDefault="003359CC" w:rsidP="003359CC">
            <w:pPr>
              <w:pStyle w:val="TAH"/>
            </w:pPr>
            <w:r w:rsidRPr="00C6449B">
              <w:t>ACLR limit</w:t>
            </w:r>
          </w:p>
        </w:tc>
      </w:tr>
      <w:tr w:rsidR="00CF08D6" w:rsidRPr="00C6449B" w14:paraId="35E6A8FF"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rPr>
            </w:pPr>
            <w:r w:rsidRPr="00C6449B">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100 (Note 5)</w:t>
            </w:r>
          </w:p>
          <w:p w14:paraId="710E8117" w14:textId="77777777" w:rsidR="00CF08D6" w:rsidRPr="00C6449B" w:rsidRDefault="00CF08D6" w:rsidP="00CF08D6">
            <w:pPr>
              <w:pStyle w:val="TAC"/>
              <w:rPr>
                <w:rFonts w:cs="Arial"/>
                <w:szCs w:val="18"/>
              </w:rPr>
            </w:pPr>
            <w:r w:rsidRPr="00C6449B">
              <w:rPr>
                <w:rFonts w:cs="Arial"/>
                <w:szCs w:val="18"/>
              </w:rPr>
              <w:t>W</w:t>
            </w:r>
            <w:r w:rsidRPr="00C6449B">
              <w:rPr>
                <w:rFonts w:cs="Arial"/>
                <w:szCs w:val="18"/>
                <w:vertAlign w:val="subscript"/>
              </w:rPr>
              <w:t>gap</w:t>
            </w:r>
            <w:r w:rsidRPr="00C6449B">
              <w:rPr>
                <w:rFonts w:cs="Arial" w:hint="eastAsia"/>
                <w:szCs w:val="18"/>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pPr>
            <w:r w:rsidRPr="00C6449B">
              <w:rPr>
                <w:rFonts w:eastAsia="SimSun"/>
              </w:rPr>
              <w:t xml:space="preserve">50 MHz </w:t>
            </w:r>
            <w:r w:rsidRPr="00C6449B">
              <w:t>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pPr>
            <w:r w:rsidRPr="00C6449B">
              <w:t>26 (Note 4)</w:t>
            </w:r>
          </w:p>
        </w:tc>
      </w:tr>
      <w:tr w:rsidR="00CF08D6" w:rsidRPr="00C6449B" w14:paraId="426939B4" w14:textId="77777777" w:rsidTr="003359C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rPr>
            </w:pPr>
            <w:r w:rsidRPr="00C6449B">
              <w:rPr>
                <w:rFonts w:eastAsia="SimSu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Pr>
                <w:rFonts w:cs="Arial"/>
              </w:rPr>
              <w:t xml:space="preserve"> </w:t>
            </w:r>
            <w:r w:rsidRPr="00C6449B">
              <w:rPr>
                <w:rFonts w:cs="Arial" w:hint="eastAsia"/>
              </w:rPr>
              <w:t>≥</w:t>
            </w:r>
            <w:r w:rsidRPr="00C6449B">
              <w:rPr>
                <w:rFonts w:cs="Arial"/>
              </w:rPr>
              <w:t xml:space="preserve"> 400 (Note 6)</w:t>
            </w:r>
          </w:p>
          <w:p w14:paraId="1AE23508" w14:textId="77777777" w:rsidR="00CF08D6" w:rsidRPr="00C6449B" w:rsidRDefault="00CF08D6" w:rsidP="00CF08D6">
            <w:pPr>
              <w:pStyle w:val="TAC"/>
              <w:rPr>
                <w:rFonts w:cs="Arial"/>
              </w:rPr>
            </w:pPr>
            <w:r w:rsidRPr="00C6449B">
              <w:rPr>
                <w:rFonts w:cs="Arial"/>
                <w:szCs w:val="18"/>
              </w:rPr>
              <w:t>W</w:t>
            </w:r>
            <w:r w:rsidRPr="00C6449B">
              <w:rPr>
                <w:rFonts w:cs="Arial"/>
                <w:szCs w:val="18"/>
                <w:vertAlign w:val="subscript"/>
              </w:rPr>
              <w:t>gap</w:t>
            </w:r>
            <w:r w:rsidRPr="00C6449B">
              <w:rPr>
                <w:rFonts w:cs="Arial"/>
              </w:rPr>
              <w:t xml:space="preserve"> </w:t>
            </w:r>
            <w:r w:rsidRPr="00C6449B">
              <w:rPr>
                <w:rFonts w:cs="Arial" w:hint="eastAsia"/>
              </w:rPr>
              <w:t>≥</w:t>
            </w:r>
            <w:r w:rsidRPr="00C6449B">
              <w:rPr>
                <w:rFonts w:cs="Arial"/>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pPr>
            <w:r w:rsidRPr="00C6449B">
              <w:rPr>
                <w:rFonts w:cs="Arial"/>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pPr>
            <w:r w:rsidRPr="00C6449B">
              <w:t>200 MHz 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rPr>
            </w:pPr>
            <w:r w:rsidRPr="00C6449B">
              <w:rPr>
                <w:rFonts w:eastAsia="SimSun"/>
              </w:rPr>
              <w:t>NOTE 3:</w:t>
            </w:r>
            <w:r w:rsidRPr="00C6449B">
              <w:rPr>
                <w:rFonts w:eastAsia="SimSun"/>
              </w:rPr>
              <w:tab/>
              <w:t>Applicable to bands defined within the frequency spectrum range of 24.25 – 33.4 GHz.</w:t>
            </w:r>
          </w:p>
          <w:p w14:paraId="38B6205E" w14:textId="77777777" w:rsidR="00CF08D6" w:rsidRPr="00C6449B" w:rsidRDefault="00CF08D6" w:rsidP="00CF08D6">
            <w:pPr>
              <w:pStyle w:val="TAN"/>
              <w:rPr>
                <w:rFonts w:eastAsia="SimSun"/>
              </w:rPr>
            </w:pPr>
            <w:r w:rsidRPr="00C6449B">
              <w:rPr>
                <w:rFonts w:eastAsia="SimSun"/>
              </w:rPr>
              <w:t>NOTE 4:</w:t>
            </w:r>
            <w:r w:rsidRPr="00C6449B">
              <w:rPr>
                <w:rFonts w:eastAsia="SimSun"/>
              </w:rPr>
              <w:tab/>
              <w:t>Applicable to bands defined within the frequency spectrum range of 37 – 52.6 GHz.</w:t>
            </w:r>
          </w:p>
          <w:p w14:paraId="3E047C35" w14:textId="77777777" w:rsidR="00CF08D6" w:rsidRPr="00C6449B" w:rsidRDefault="00CF08D6" w:rsidP="00CF08D6">
            <w:pPr>
              <w:pStyle w:val="TAN"/>
              <w:rPr>
                <w:rFonts w:eastAsia="SimSun"/>
              </w:rPr>
            </w:pPr>
            <w:r w:rsidRPr="00C6449B">
              <w:rPr>
                <w:rFonts w:eastAsia="SimSun"/>
              </w:rPr>
              <w:t>NOTE 5:</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50 or 100 MHz.</w:t>
            </w:r>
          </w:p>
          <w:p w14:paraId="4D1DD0B9" w14:textId="77777777" w:rsidR="00CF08D6" w:rsidRPr="00C6449B" w:rsidRDefault="00CF08D6" w:rsidP="00CF08D6">
            <w:pPr>
              <w:pStyle w:val="TAN"/>
              <w:rPr>
                <w:rFonts w:eastAsia="SimSun"/>
              </w:rPr>
            </w:pPr>
            <w:r w:rsidRPr="00C6449B">
              <w:rPr>
                <w:rFonts w:eastAsia="SimSun"/>
              </w:rPr>
              <w:t>NOTE 6:</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3359CC" w:rsidRPr="00C6449B" w14:paraId="30EB4E45" w14:textId="77777777" w:rsidTr="00AD216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12D40EEE" w14:textId="46B28272" w:rsidR="003359CC" w:rsidRPr="00C6449B" w:rsidRDefault="003359CC" w:rsidP="003359CC">
            <w:pPr>
              <w:pStyle w:val="TAH"/>
            </w:pPr>
            <w:r w:rsidRPr="00C6449B">
              <w:rPr>
                <w:rFonts w:eastAsia="SimSun"/>
                <w:i/>
              </w:rPr>
              <w:t>BS channel bandwidth</w:t>
            </w:r>
            <w:r w:rsidRPr="00C6449B">
              <w:t xml:space="preserve"> </w:t>
            </w:r>
            <w:r w:rsidRPr="00C6449B">
              <w:rPr>
                <w:rFonts w:eastAsia="SimSun"/>
              </w:rPr>
              <w:t xml:space="preserve">of </w:t>
            </w:r>
            <w:r w:rsidRPr="00C6449B">
              <w:rPr>
                <w:rFonts w:eastAsia="SimSun" w:cs="Arial"/>
                <w:i/>
              </w:rPr>
              <w:t>carrier</w:t>
            </w:r>
            <w:r w:rsidRPr="00C6449B">
              <w:t xml:space="preserve"> transmitted </w:t>
            </w:r>
            <w:r>
              <w:t>adjacent to s</w:t>
            </w:r>
            <w:r w:rsidRPr="00C6449B">
              <w:rPr>
                <w:i/>
              </w:rPr>
              <w:t>ub-block gap</w:t>
            </w:r>
            <w:r w:rsidRPr="00C6449B">
              <w:t xml:space="preserve"> (MHz) </w:t>
            </w:r>
          </w:p>
        </w:tc>
        <w:tc>
          <w:tcPr>
            <w:tcW w:w="1458" w:type="dxa"/>
            <w:tcBorders>
              <w:top w:val="single" w:sz="4" w:space="0" w:color="auto"/>
              <w:left w:val="single" w:sz="6" w:space="0" w:color="auto"/>
              <w:bottom w:val="single" w:sz="6" w:space="0" w:color="auto"/>
              <w:right w:val="single" w:sz="6" w:space="0" w:color="auto"/>
            </w:tcBorders>
            <w:hideMark/>
          </w:tcPr>
          <w:p w14:paraId="6C4D7F53" w14:textId="5089DBCB" w:rsidR="003359CC" w:rsidRPr="00C6449B" w:rsidRDefault="003359CC" w:rsidP="003359CC">
            <w:pPr>
              <w:pStyle w:val="TAH"/>
              <w:rPr>
                <w:rFonts w:cs="Arial"/>
                <w:szCs w:val="18"/>
              </w:rPr>
            </w:pPr>
            <w:r w:rsidRPr="00C6449B">
              <w:rPr>
                <w:rFonts w:cs="Arial"/>
                <w:i/>
                <w:szCs w:val="18"/>
              </w:rPr>
              <w:t>Sub-block gap</w:t>
            </w:r>
            <w:r w:rsidRPr="00C6449B">
              <w:rPr>
                <w:rFonts w:cs="Arial"/>
                <w:szCs w:val="18"/>
              </w:rPr>
              <w:t xml:space="preserve"> size (W</w:t>
            </w:r>
            <w:r w:rsidRPr="00C6449B">
              <w:rPr>
                <w:rFonts w:cs="Arial"/>
                <w:szCs w:val="18"/>
                <w:vertAlign w:val="subscript"/>
              </w:rPr>
              <w:t>gap</w:t>
            </w:r>
            <w:r w:rsidRPr="00C6449B">
              <w:rPr>
                <w:rFonts w:cs="Arial"/>
                <w:szCs w:val="18"/>
              </w:rPr>
              <w:t>) where the limit applies (MHz)</w:t>
            </w:r>
          </w:p>
        </w:tc>
        <w:tc>
          <w:tcPr>
            <w:tcW w:w="2022" w:type="dxa"/>
            <w:tcBorders>
              <w:top w:val="single" w:sz="4" w:space="0" w:color="auto"/>
              <w:left w:val="single" w:sz="6" w:space="0" w:color="auto"/>
              <w:bottom w:val="single" w:sz="6" w:space="0" w:color="auto"/>
              <w:right w:val="single" w:sz="6" w:space="0" w:color="auto"/>
            </w:tcBorders>
            <w:hideMark/>
          </w:tcPr>
          <w:p w14:paraId="741A7C33" w14:textId="77777777" w:rsidR="003359CC" w:rsidRPr="00C6449B" w:rsidRDefault="003359CC" w:rsidP="003359CC">
            <w:pPr>
              <w:pStyle w:val="TAH"/>
            </w:pPr>
            <w:r w:rsidRPr="00C6449B">
              <w:t xml:space="preserve">BS adjacent channel centre frequency offset below or above the </w:t>
            </w:r>
            <w:r w:rsidRPr="00C6449B">
              <w:rPr>
                <w:rFonts w:eastAsia="SimSun"/>
                <w:i/>
              </w:rPr>
              <w:t>sub-block</w:t>
            </w:r>
            <w:r w:rsidRPr="00C6449B">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371BA3D8" w14:textId="77777777" w:rsidR="003359CC" w:rsidRPr="00C6449B" w:rsidRDefault="003359CC" w:rsidP="003359CC">
            <w:pPr>
              <w:pStyle w:val="TAH"/>
            </w:pPr>
            <w:r w:rsidRPr="00C6449B">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A695DED" w14:textId="77777777" w:rsidR="003359CC" w:rsidRPr="00C6449B" w:rsidRDefault="003359CC" w:rsidP="003359CC">
            <w:pPr>
              <w:pStyle w:val="TAH"/>
            </w:pPr>
            <w:r w:rsidRPr="00C6449B">
              <w:t>Filter on the adjacent channel frequency and corresponding filter bandwidth</w:t>
            </w:r>
          </w:p>
        </w:tc>
        <w:tc>
          <w:tcPr>
            <w:tcW w:w="1283" w:type="dxa"/>
            <w:tcBorders>
              <w:top w:val="single" w:sz="4" w:space="0" w:color="auto"/>
              <w:left w:val="single" w:sz="6" w:space="0" w:color="auto"/>
              <w:bottom w:val="single" w:sz="6" w:space="0" w:color="auto"/>
              <w:right w:val="single" w:sz="6" w:space="0" w:color="auto"/>
            </w:tcBorders>
            <w:hideMark/>
          </w:tcPr>
          <w:p w14:paraId="7745195F" w14:textId="77777777" w:rsidR="003359CC" w:rsidRPr="00C6449B" w:rsidRDefault="003359CC" w:rsidP="003359CC">
            <w:pPr>
              <w:pStyle w:val="TAH"/>
            </w:pPr>
            <w:r w:rsidRPr="00C6449B">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rPr>
            </w:pPr>
            <w:r w:rsidRPr="00C6449B">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rPr>
              <w:t>50 ≤</w:t>
            </w:r>
            <w:r w:rsidRPr="00C6449B">
              <w:rPr>
                <w:rFonts w:cs="Arial"/>
                <w:szCs w:val="18"/>
              </w:rPr>
              <w:t>W</w:t>
            </w:r>
            <w:r w:rsidRPr="00C6449B">
              <w:rPr>
                <w:rFonts w:cs="Arial"/>
                <w:szCs w:val="18"/>
                <w:vertAlign w:val="subscript"/>
              </w:rPr>
              <w:t>gap</w:t>
            </w:r>
            <w:r w:rsidRPr="00C6449B" w:rsidDel="002F558B">
              <w:rPr>
                <w:rFonts w:cs="Arial" w:hint="eastAsia"/>
                <w:szCs w:val="18"/>
              </w:rPr>
              <w:t xml:space="preserve"> </w:t>
            </w:r>
            <w:r w:rsidRPr="00C6449B">
              <w:rPr>
                <w:rFonts w:cs="Arial" w:hint="eastAsia"/>
                <w:szCs w:val="18"/>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rPr>
            </w:pPr>
            <w:r w:rsidRPr="00C6449B">
              <w:rPr>
                <w:rFonts w:cs="Arial"/>
                <w:szCs w:val="18"/>
              </w:rPr>
              <w:t xml:space="preserve">50 </w:t>
            </w:r>
            <w:r w:rsidRPr="00C6449B">
              <w:rPr>
                <w:rFonts w:cs="Arial" w:hint="eastAsia"/>
                <w:szCs w:val="18"/>
              </w:rPr>
              <w:t>≤</w:t>
            </w:r>
            <w:r w:rsidRPr="00C6449B">
              <w:rPr>
                <w:rFonts w:cs="Arial"/>
                <w:szCs w:val="18"/>
              </w:rPr>
              <w:t>W</w:t>
            </w:r>
            <w:r w:rsidRPr="00C6449B">
              <w:rPr>
                <w:rFonts w:cs="Arial"/>
                <w:szCs w:val="18"/>
                <w:vertAlign w:val="subscript"/>
              </w:rPr>
              <w:t>gap</w:t>
            </w:r>
            <w:r w:rsidRPr="00C6449B" w:rsidDel="002F558B">
              <w:rPr>
                <w:rFonts w:cs="Arial"/>
                <w:szCs w:val="18"/>
              </w:rPr>
              <w:t xml:space="preserve"> </w:t>
            </w:r>
            <w:r w:rsidRPr="00C6449B">
              <w:rPr>
                <w:rFonts w:cs="Arial"/>
                <w:szCs w:val="18"/>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pPr>
            <w:r w:rsidRPr="00C6449B">
              <w:rPr>
                <w:rFonts w:cs="Arial"/>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pPr>
            <w:r w:rsidRPr="00C6449B">
              <w:rPr>
                <w:rFonts w:eastAsia="SimSun"/>
              </w:rPr>
              <w:t xml:space="preserve">50 MHz </w:t>
            </w:r>
            <w:r w:rsidRPr="00C6449B">
              <w:t>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rPr>
            </w:pPr>
            <w:r w:rsidRPr="00C6449B">
              <w:rPr>
                <w:rFonts w:eastAsia="SimSu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rPr>
              <w:t>200 ≤</w:t>
            </w:r>
            <w:r w:rsidRPr="00C6449B">
              <w:rPr>
                <w:rFonts w:cs="Arial"/>
                <w:szCs w:val="18"/>
              </w:rPr>
              <w:t>W</w:t>
            </w:r>
            <w:r w:rsidRPr="00C6449B">
              <w:rPr>
                <w:rFonts w:cs="Arial"/>
                <w:szCs w:val="18"/>
                <w:vertAlign w:val="subscript"/>
              </w:rPr>
              <w:t>gap</w:t>
            </w:r>
            <w:r w:rsidRPr="00C6449B" w:rsidDel="002F558B">
              <w:rPr>
                <w:rFonts w:cs="Arial" w:hint="eastAsia"/>
              </w:rPr>
              <w:t xml:space="preserve"> </w:t>
            </w:r>
            <w:r w:rsidRPr="00C6449B">
              <w:rPr>
                <w:rFonts w:cs="Arial" w:hint="eastAsia"/>
              </w:rPr>
              <w:t xml:space="preserve">&lt; 400 </w:t>
            </w:r>
            <w:r w:rsidRPr="00C6449B">
              <w:rPr>
                <w:rFonts w:cs="Arial"/>
                <w:lang w:val="en-US"/>
              </w:rPr>
              <w:t>(Note 6)</w:t>
            </w:r>
          </w:p>
          <w:p w14:paraId="17479E60" w14:textId="77777777" w:rsidR="00CF08D6" w:rsidRPr="00C6449B" w:rsidRDefault="00CF08D6" w:rsidP="00CF08D6">
            <w:pPr>
              <w:pStyle w:val="TAC"/>
              <w:rPr>
                <w:rFonts w:cs="Arial"/>
              </w:rPr>
            </w:pPr>
            <w:r w:rsidRPr="00C6449B">
              <w:rPr>
                <w:rFonts w:cs="Arial"/>
              </w:rPr>
              <w:t xml:space="preserve">200 </w:t>
            </w:r>
            <w:r w:rsidRPr="00C6449B">
              <w:rPr>
                <w:rFonts w:cs="Arial" w:hint="eastAsia"/>
              </w:rPr>
              <w:t>≤</w:t>
            </w:r>
            <w:r w:rsidRPr="00C6449B">
              <w:rPr>
                <w:rFonts w:cs="Arial"/>
                <w:szCs w:val="18"/>
              </w:rPr>
              <w:t>W</w:t>
            </w:r>
            <w:r w:rsidRPr="00C6449B">
              <w:rPr>
                <w:rFonts w:cs="Arial"/>
                <w:szCs w:val="18"/>
                <w:vertAlign w:val="subscript"/>
              </w:rPr>
              <w:t>gap</w:t>
            </w:r>
            <w:r w:rsidRPr="00C6449B" w:rsidDel="002F558B">
              <w:rPr>
                <w:rFonts w:cs="Arial"/>
              </w:rPr>
              <w:t xml:space="preserve"> </w:t>
            </w:r>
            <w:r w:rsidRPr="00C6449B">
              <w:rPr>
                <w:rFonts w:cs="Arial"/>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pPr>
            <w:r w:rsidRPr="00C6449B">
              <w:rPr>
                <w:rFonts w:cs="Arial"/>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pPr>
            <w:r w:rsidRPr="00C6449B">
              <w:t>200 MHz NR (Note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pPr>
            <w:r w:rsidRPr="00C6449B">
              <w:t>Square (</w:t>
            </w:r>
            <w:r w:rsidRPr="00C6449B">
              <w:rPr>
                <w:rFonts w:cs="Arial"/>
              </w:rPr>
              <w:t>BW</w:t>
            </w:r>
            <w:r w:rsidRPr="00C6449B">
              <w:rPr>
                <w:rFonts w:cs="Arial"/>
                <w:vertAlign w:val="subscript"/>
              </w:rPr>
              <w:t>Config</w:t>
            </w:r>
            <w:r w:rsidRPr="00C6449B">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pPr>
            <w:r w:rsidRPr="00C6449B">
              <w:t>NOTE 1:</w:t>
            </w:r>
            <w:r w:rsidRPr="00C6449B">
              <w:tab/>
              <w:t>BW</w:t>
            </w:r>
            <w:r w:rsidRPr="00C6449B">
              <w:rPr>
                <w:vertAlign w:val="subscript"/>
              </w:rPr>
              <w:t>Config</w:t>
            </w:r>
            <w:r w:rsidRPr="00C6449B">
              <w:t xml:space="preserve"> is the </w:t>
            </w:r>
            <w:r w:rsidRPr="00C6449B">
              <w:rPr>
                <w:i/>
              </w:rPr>
              <w:t>transmission bandwidth configuration</w:t>
            </w:r>
            <w:r w:rsidRPr="00C6449B">
              <w:t xml:space="preserve"> of the </w:t>
            </w:r>
            <w:r w:rsidRPr="00C6449B">
              <w:rPr>
                <w:rFonts w:cs="v5.0.0"/>
              </w:rPr>
              <w:t>assumed adjacent channel carrier</w:t>
            </w:r>
            <w:r w:rsidRPr="00C6449B">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rPr>
            </w:pPr>
            <w:r w:rsidRPr="00C6449B">
              <w:rPr>
                <w:rFonts w:eastAsia="SimSun"/>
              </w:rPr>
              <w:t>NOTE 3:</w:t>
            </w:r>
            <w:r w:rsidRPr="00C6449B">
              <w:rPr>
                <w:rFonts w:eastAsia="SimSun"/>
              </w:rPr>
              <w:tab/>
              <w:t>Applicable to bands defined within the frequency spectrum range of 24.25 – 33.4 GHz.</w:t>
            </w:r>
          </w:p>
          <w:p w14:paraId="13E8A7DE" w14:textId="77777777" w:rsidR="00CF08D6" w:rsidRPr="00C6449B" w:rsidRDefault="00CF08D6" w:rsidP="00CF08D6">
            <w:pPr>
              <w:pStyle w:val="TAN"/>
              <w:rPr>
                <w:rFonts w:eastAsia="SimSun"/>
              </w:rPr>
            </w:pPr>
            <w:r w:rsidRPr="00C6449B">
              <w:rPr>
                <w:rFonts w:eastAsia="SimSun"/>
              </w:rPr>
              <w:t>NOTE 4:</w:t>
            </w:r>
            <w:r w:rsidRPr="00C6449B">
              <w:rPr>
                <w:rFonts w:eastAsia="SimSun"/>
              </w:rPr>
              <w:tab/>
              <w:t>Applicable to bands defined within the frequency spectrum range of 37 – 52.6 GHz.</w:t>
            </w:r>
          </w:p>
          <w:p w14:paraId="5F7C98EF" w14:textId="77777777" w:rsidR="00CF08D6" w:rsidRPr="00C6449B" w:rsidRDefault="00CF08D6" w:rsidP="00CF08D6">
            <w:pPr>
              <w:pStyle w:val="TAN"/>
              <w:rPr>
                <w:rFonts w:eastAsia="SimSun"/>
              </w:rPr>
            </w:pPr>
            <w:r w:rsidRPr="00C6449B">
              <w:rPr>
                <w:rFonts w:eastAsia="SimSun"/>
              </w:rPr>
              <w:t>NOTE 5:</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50 or 100 MHz.</w:t>
            </w:r>
          </w:p>
          <w:p w14:paraId="4A03E5E3" w14:textId="77777777" w:rsidR="00CF08D6" w:rsidRPr="00C6449B" w:rsidRDefault="00CF08D6" w:rsidP="00CF08D6">
            <w:pPr>
              <w:pStyle w:val="TAN"/>
              <w:rPr>
                <w:rFonts w:eastAsia="SimSun"/>
              </w:rPr>
            </w:pPr>
            <w:r w:rsidRPr="00C6449B">
              <w:rPr>
                <w:rFonts w:eastAsia="SimSun"/>
              </w:rPr>
              <w:t>NOTE 6:</w:t>
            </w:r>
            <w:r w:rsidRPr="00C6449B">
              <w:rPr>
                <w:rFonts w:eastAsia="SimSun"/>
              </w:rPr>
              <w:tab/>
              <w:t xml:space="preserve">Applicable in case the </w:t>
            </w:r>
            <w:r w:rsidRPr="00C6449B">
              <w:rPr>
                <w:i/>
              </w:rPr>
              <w:t>BS channel bandwidth</w:t>
            </w:r>
            <w:r w:rsidRPr="00C6449B">
              <w:rPr>
                <w:rFonts w:eastAsia="SimSu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5138" w:name="_Toc13079831"/>
      <w:bookmarkStart w:id="5139" w:name="_Toc29811319"/>
      <w:bookmarkStart w:id="5140" w:name="_Toc29811770"/>
      <w:bookmarkStart w:id="5141" w:name="_Toc37268274"/>
      <w:bookmarkStart w:id="5142" w:name="_Toc37268725"/>
      <w:bookmarkStart w:id="5143" w:name="_Toc45893373"/>
      <w:bookmarkStart w:id="5144" w:name="_Toc53177537"/>
      <w:bookmarkStart w:id="5145" w:name="_Toc53177989"/>
      <w:bookmarkStart w:id="5146" w:name="_Toc61176623"/>
      <w:bookmarkStart w:id="5147" w:name="_Toc67916446"/>
      <w:bookmarkStart w:id="5148" w:name="_Toc74670664"/>
      <w:bookmarkStart w:id="5149" w:name="_Toc76542699"/>
      <w:bookmarkStart w:id="5150" w:name="_Toc82626631"/>
      <w:bookmarkStart w:id="5151" w:name="_Toc90414597"/>
      <w:bookmarkStart w:id="5152" w:name="_Toc106769686"/>
      <w:bookmarkStart w:id="5153" w:name="_Toc115184935"/>
      <w:bookmarkStart w:id="5154" w:name="_Toc138839437"/>
      <w:bookmarkStart w:id="5155" w:name="_Toc138932800"/>
      <w:bookmarkStart w:id="5156" w:name="_Toc138933253"/>
      <w:r w:rsidRPr="00C6449B">
        <w:t>9.7.4</w:t>
      </w:r>
      <w:r w:rsidRPr="00C6449B">
        <w:tab/>
        <w:t>OTA</w:t>
      </w:r>
      <w:bookmarkStart w:id="5157" w:name="_Hlk496084370"/>
      <w:r w:rsidRPr="00C6449B">
        <w:t xml:space="preserve"> operating band unwanted emissions</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4D4DCF83" w14:textId="77777777" w:rsidR="00CF08D6" w:rsidRPr="00C6449B" w:rsidRDefault="00CF08D6" w:rsidP="00CF08D6">
      <w:pPr>
        <w:pStyle w:val="Heading4"/>
      </w:pPr>
      <w:bookmarkStart w:id="5158" w:name="_Toc13079832"/>
      <w:bookmarkStart w:id="5159" w:name="_Toc29811320"/>
      <w:bookmarkStart w:id="5160" w:name="_Toc29811771"/>
      <w:bookmarkStart w:id="5161" w:name="_Toc37268275"/>
      <w:bookmarkStart w:id="5162" w:name="_Toc37268726"/>
      <w:bookmarkStart w:id="5163" w:name="_Toc45893374"/>
      <w:bookmarkStart w:id="5164" w:name="_Toc53177538"/>
      <w:bookmarkStart w:id="5165" w:name="_Toc53177990"/>
      <w:bookmarkStart w:id="5166" w:name="_Toc61176624"/>
      <w:bookmarkStart w:id="5167" w:name="_Toc67916447"/>
      <w:bookmarkStart w:id="5168" w:name="_Toc74670665"/>
      <w:bookmarkStart w:id="5169" w:name="_Toc76542700"/>
      <w:bookmarkStart w:id="5170" w:name="_Toc82626632"/>
      <w:bookmarkStart w:id="5171" w:name="_Toc90414598"/>
      <w:bookmarkStart w:id="5172" w:name="_Toc106769687"/>
      <w:bookmarkStart w:id="5173" w:name="_Toc115184936"/>
      <w:bookmarkStart w:id="5174" w:name="_Toc138839438"/>
      <w:bookmarkStart w:id="5175" w:name="_Toc138932801"/>
      <w:bookmarkStart w:id="5176" w:name="_Toc138933254"/>
      <w:r w:rsidRPr="00C6449B">
        <w:t>9.7.4.1</w:t>
      </w:r>
      <w:r w:rsidRPr="00C6449B">
        <w:tab/>
        <w:t>General</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5177" w:name="_Toc13079833"/>
      <w:bookmarkStart w:id="5178" w:name="_Toc29811321"/>
      <w:bookmarkStart w:id="5179" w:name="_Toc29811772"/>
      <w:bookmarkStart w:id="5180" w:name="_Toc37268276"/>
      <w:bookmarkStart w:id="5181" w:name="_Toc37268727"/>
      <w:bookmarkStart w:id="5182" w:name="_Toc45893375"/>
      <w:bookmarkStart w:id="5183" w:name="_Toc53177539"/>
      <w:bookmarkStart w:id="5184" w:name="_Toc53177991"/>
      <w:bookmarkStart w:id="5185" w:name="_Toc61176625"/>
      <w:bookmarkStart w:id="5186" w:name="_Toc67916448"/>
      <w:bookmarkStart w:id="5187" w:name="_Toc74670666"/>
      <w:bookmarkStart w:id="5188" w:name="_Toc76542701"/>
      <w:bookmarkStart w:id="5189" w:name="_Toc82626633"/>
      <w:bookmarkStart w:id="5190" w:name="_Toc90414599"/>
      <w:bookmarkStart w:id="5191" w:name="_Toc106769688"/>
      <w:bookmarkStart w:id="5192" w:name="_Toc115184937"/>
      <w:bookmarkStart w:id="5193" w:name="_Toc138839439"/>
      <w:bookmarkStart w:id="5194" w:name="_Toc138932802"/>
      <w:bookmarkStart w:id="5195" w:name="_Toc138933255"/>
      <w:r w:rsidRPr="00C6449B">
        <w:t>9.7.4.2</w:t>
      </w:r>
      <w:r w:rsidRPr="00C6449B">
        <w:tab/>
        <w:t xml:space="preserve">Minimum requirement for </w:t>
      </w:r>
      <w:r w:rsidRPr="00C6449B">
        <w:rPr>
          <w:i/>
        </w:rPr>
        <w:t>BS type 1-O</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rPr>
        <w:t>o</w:t>
      </w:r>
      <w:r w:rsidRPr="00C6449B">
        <w:t>perating band unwanted emission limits in FR1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lang w:val="en-US"/>
        </w:rPr>
        <w:t xml:space="preserve"> </w:t>
      </w:r>
      <w:r w:rsidRPr="00C6449B">
        <w:rPr>
          <w:rFonts w:cs="v5.0.0"/>
        </w:rPr>
        <w:t xml:space="preserve">The values of </w:t>
      </w:r>
      <w:r w:rsidRPr="00C6449B">
        <w:t>Δf</w:t>
      </w:r>
      <w:r w:rsidRPr="00C6449B">
        <w:rPr>
          <w:vertAlign w:val="subscript"/>
        </w:rPr>
        <w:t>OBUE</w:t>
      </w:r>
      <w:r w:rsidRPr="00C6449B">
        <w:rPr>
          <w:rFonts w:cs="v5.0.0"/>
        </w:rPr>
        <w:t xml:space="preserve"> are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 xml:space="preserve">multi-carrier or contiguous CA, the </w:t>
      </w:r>
      <w:r w:rsidRPr="00C6449B">
        <w:rPr>
          <w:rFonts w:cs="v5.0.0"/>
        </w:rPr>
        <w:t>requirements</w:t>
      </w:r>
      <w:r w:rsidRPr="00C6449B">
        <w:rPr>
          <w:lang w:val="en-US"/>
        </w:rPr>
        <w:t xml:space="preserve"> </w:t>
      </w:r>
      <w:r w:rsidRPr="00C6449B">
        <w:t>apply to </w:t>
      </w:r>
      <w:r w:rsidRPr="00C6449B">
        <w:rPr>
          <w:rFonts w:eastAsia="SimSun"/>
          <w:i/>
          <w:iCs/>
          <w:lang w:val="en-US"/>
        </w:rPr>
        <w:t xml:space="preserve">BS </w:t>
      </w:r>
      <w:r w:rsidRPr="00C6449B">
        <w:rPr>
          <w:i/>
          <w:iCs/>
        </w:rPr>
        <w:t>channel bandwidths</w:t>
      </w:r>
      <w:r w:rsidRPr="00C6449B">
        <w:t xml:space="preserve"> of the outermost carrier</w:t>
      </w:r>
      <w:r w:rsidRPr="00C6449B">
        <w:rPr>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r w:rsidRPr="00C6449B">
        <w:t>.</w:t>
      </w:r>
    </w:p>
    <w:p w14:paraId="209ADF95" w14:textId="7B01A932" w:rsidR="00CF08D6" w:rsidRPr="00C6449B" w:rsidRDefault="00CF08D6" w:rsidP="00CF08D6">
      <w:pPr>
        <w:rPr>
          <w:rFonts w:cs="v5.0.0"/>
        </w:rPr>
      </w:pPr>
      <w:r w:rsidRPr="00C6449B">
        <w:rPr>
          <w:lang w:val="en-US"/>
        </w:rPr>
        <w:t>F</w:t>
      </w:r>
      <w:r w:rsidRPr="00C6449B">
        <w:rPr>
          <w:rFonts w:cs="v5.0.0"/>
        </w:rPr>
        <w:t>or</w:t>
      </w:r>
      <w:r w:rsidRPr="00C6449B">
        <w:rPr>
          <w:rFonts w:eastAsia="SimSun"/>
        </w:rPr>
        <w:t xml:space="preserve">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rPr>
        <w:t xml:space="preserve">shall </w:t>
      </w:r>
      <w:r w:rsidRPr="00C6449B">
        <w:rPr>
          <w:rFonts w:cs="v5.0.0"/>
        </w:rPr>
        <w:t xml:space="preserve">apply inside any </w:t>
      </w:r>
      <w:r w:rsidRPr="00C6449B">
        <w:rPr>
          <w:rFonts w:cs="v5.0.0"/>
          <w:i/>
        </w:rPr>
        <w:t>sub-block gap</w:t>
      </w:r>
      <w:r w:rsidRPr="00C6449B">
        <w:rPr>
          <w:rFonts w:cs="v5.0.0"/>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r w:rsidRPr="00C6449B">
        <w:rPr>
          <w:rFonts w:cs="v5.0.0"/>
        </w:rPr>
        <w:t>.</w:t>
      </w:r>
    </w:p>
    <w:p w14:paraId="708027C0" w14:textId="5DEAF61B" w:rsidR="00CF08D6" w:rsidRPr="00C6449B" w:rsidRDefault="00CF08D6" w:rsidP="00CF08D6">
      <w:r w:rsidRPr="00C6449B">
        <w:rPr>
          <w:rFonts w:cs="v5.0.0"/>
          <w:lang w:val="en-US"/>
        </w:rPr>
        <w:t>F</w:t>
      </w:r>
      <w:r w:rsidRPr="00C6449B">
        <w:rPr>
          <w:rFonts w:cs="v5.0.0"/>
        </w:rPr>
        <w:t>or</w:t>
      </w:r>
      <w:r w:rsidRPr="00C6449B">
        <w:rPr>
          <w:rFonts w:eastAsia="SimSun"/>
        </w:rPr>
        <w:t xml:space="preserve"> </w:t>
      </w:r>
      <w:r w:rsidRPr="00C6449B">
        <w:rPr>
          <w:rFonts w:eastAsia="SimSun"/>
          <w:lang w:val="en-US"/>
        </w:rPr>
        <w:t xml:space="preserve">a </w:t>
      </w:r>
      <w:r w:rsidRPr="00C6449B">
        <w:rPr>
          <w:rFonts w:eastAsia="SimSun"/>
          <w:i/>
          <w:iCs/>
          <w:lang w:val="en-US"/>
        </w:rPr>
        <w:t>multi-band RIB</w:t>
      </w:r>
      <w:r w:rsidRPr="00C6449B">
        <w:rPr>
          <w:rFonts w:cs="v5.0.0"/>
        </w:rPr>
        <w:t xml:space="preserve">, the requirements </w:t>
      </w:r>
      <w:r w:rsidRPr="00C6449B">
        <w:rPr>
          <w:rFonts w:cs="v5.0.0"/>
          <w:lang w:val="en-US"/>
        </w:rPr>
        <w:t xml:space="preserve">shall </w:t>
      </w:r>
      <w:r w:rsidRPr="00C6449B">
        <w:rPr>
          <w:rFonts w:cs="v5.0.0"/>
        </w:rPr>
        <w:t xml:space="preserve">apply inside any </w:t>
      </w:r>
      <w:r w:rsidRPr="00C6449B">
        <w:rPr>
          <w:rFonts w:cs="v5.0.0"/>
          <w:i/>
        </w:rPr>
        <w:t>Inter RF Bandwidth gap</w:t>
      </w:r>
      <w:r w:rsidRPr="00C6449B">
        <w:rPr>
          <w:rFonts w:cs="v5.0.0"/>
          <w:lang w:val="en-US"/>
        </w:rPr>
        <w:t xml:space="preserve"> </w:t>
      </w:r>
      <w:r w:rsidRPr="00C6449B">
        <w:t xml:space="preserve">for the frequency ranges defined in </w:t>
      </w:r>
      <w:r w:rsidR="00B41384" w:rsidRPr="00C6449B">
        <w:t>clause</w:t>
      </w:r>
      <w:r w:rsidRPr="00C6449B">
        <w:t xml:space="preserve"> 6.6.</w:t>
      </w:r>
      <w:r w:rsidRPr="00C6449B">
        <w:rPr>
          <w:lang w:val="en-US"/>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5196" w:name="_Toc13079834"/>
      <w:bookmarkStart w:id="5197" w:name="_Toc29811322"/>
      <w:bookmarkStart w:id="5198" w:name="_Toc29811773"/>
      <w:bookmarkStart w:id="5199" w:name="_Toc37268277"/>
      <w:bookmarkStart w:id="5200" w:name="_Toc37268728"/>
      <w:bookmarkStart w:id="5201" w:name="_Toc45893376"/>
      <w:bookmarkStart w:id="5202" w:name="_Toc53177540"/>
      <w:bookmarkStart w:id="5203" w:name="_Toc53177992"/>
      <w:bookmarkStart w:id="5204" w:name="_Toc61176626"/>
      <w:bookmarkStart w:id="5205" w:name="_Toc67916449"/>
      <w:bookmarkStart w:id="5206" w:name="_Toc74670667"/>
      <w:bookmarkStart w:id="5207" w:name="_Toc76542702"/>
      <w:bookmarkStart w:id="5208" w:name="_Toc82626634"/>
      <w:bookmarkStart w:id="5209" w:name="_Toc90414600"/>
      <w:bookmarkStart w:id="5210" w:name="_Toc106769689"/>
      <w:bookmarkStart w:id="5211" w:name="_Toc115184938"/>
      <w:bookmarkStart w:id="5212" w:name="_Toc138839440"/>
      <w:bookmarkStart w:id="5213" w:name="_Toc138932803"/>
      <w:bookmarkStart w:id="5214" w:name="_Toc138933256"/>
      <w:r w:rsidRPr="00C6449B">
        <w:t>9.7.4.2.1</w:t>
      </w:r>
      <w:r w:rsidRPr="00C6449B">
        <w:tab/>
        <w:t>Additional requirements</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15B04774" w14:textId="77777777" w:rsidR="00CF08D6" w:rsidRPr="00C6449B" w:rsidRDefault="00CF08D6" w:rsidP="00CF08D6">
      <w:pPr>
        <w:pStyle w:val="Heading6"/>
      </w:pPr>
      <w:bookmarkStart w:id="5215" w:name="_Toc13079835"/>
      <w:bookmarkStart w:id="5216" w:name="_Toc29811323"/>
      <w:bookmarkStart w:id="5217" w:name="_Toc29811774"/>
      <w:bookmarkStart w:id="5218" w:name="_Toc37268278"/>
      <w:bookmarkStart w:id="5219" w:name="_Toc37268729"/>
      <w:bookmarkStart w:id="5220" w:name="_Toc45893377"/>
      <w:bookmarkStart w:id="5221" w:name="_Toc53177541"/>
      <w:bookmarkStart w:id="5222" w:name="_Toc53177993"/>
      <w:bookmarkStart w:id="5223" w:name="_Toc61176627"/>
      <w:bookmarkStart w:id="5224" w:name="_Toc67916450"/>
      <w:bookmarkStart w:id="5225" w:name="_Toc74670668"/>
      <w:bookmarkStart w:id="5226" w:name="_Toc76542703"/>
      <w:bookmarkStart w:id="5227" w:name="_Toc82626635"/>
      <w:bookmarkStart w:id="5228" w:name="_Toc90414601"/>
      <w:bookmarkStart w:id="5229" w:name="_Toc106769690"/>
      <w:bookmarkStart w:id="5230" w:name="_Toc115184939"/>
      <w:bookmarkStart w:id="5231" w:name="_Toc138839441"/>
      <w:bookmarkStart w:id="5232" w:name="_Toc138932804"/>
      <w:bookmarkStart w:id="5233" w:name="_Toc138933257"/>
      <w:r w:rsidRPr="00C6449B">
        <w:t>9.7.4.2.1.1</w:t>
      </w:r>
      <w:r w:rsidRPr="00C6449B">
        <w:tab/>
        <w:t>Protection of DTT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 N ≤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523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523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5235" w:name="_Toc5279782"/>
      <w:bookmarkStart w:id="5236" w:name="_Toc29811324"/>
      <w:bookmarkStart w:id="5237" w:name="_Toc29811775"/>
      <w:bookmarkStart w:id="5238" w:name="_Toc37268279"/>
      <w:bookmarkStart w:id="5239" w:name="_Toc37268730"/>
      <w:bookmarkStart w:id="5240" w:name="_Toc45893378"/>
      <w:bookmarkStart w:id="5241" w:name="_Toc53177542"/>
      <w:bookmarkStart w:id="5242" w:name="_Toc53177994"/>
      <w:bookmarkStart w:id="5243" w:name="_Toc61176628"/>
      <w:bookmarkStart w:id="5244" w:name="_Toc67916451"/>
      <w:bookmarkStart w:id="5245" w:name="_Toc74670669"/>
      <w:bookmarkStart w:id="5246" w:name="_Toc76542704"/>
      <w:bookmarkStart w:id="5247" w:name="_Toc82626636"/>
      <w:bookmarkStart w:id="5248" w:name="_Toc90414602"/>
      <w:bookmarkStart w:id="5249" w:name="_Toc106769691"/>
      <w:bookmarkStart w:id="5250" w:name="_Toc115184940"/>
      <w:bookmarkStart w:id="5251" w:name="_Toc138839442"/>
      <w:bookmarkStart w:id="5252" w:name="_Toc138932805"/>
      <w:bookmarkStart w:id="5253" w:name="_Toc138933258"/>
      <w:bookmarkStart w:id="5254" w:name="_Toc13079836"/>
      <w:r w:rsidRPr="00C6449B">
        <w:t>9.7.4.2.1.2</w:t>
      </w:r>
      <w:r w:rsidRPr="00C6449B">
        <w:tab/>
      </w:r>
      <w:bookmarkEnd w:id="5235"/>
      <w:r w:rsidRPr="00C6449B">
        <w:t>Limits in FCC Title 47</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5255" w:name="_Toc29811325"/>
      <w:bookmarkStart w:id="5256" w:name="_Toc29811776"/>
      <w:bookmarkStart w:id="5257" w:name="_Toc37268280"/>
      <w:bookmarkStart w:id="5258" w:name="_Toc37268731"/>
      <w:bookmarkStart w:id="5259" w:name="_Toc45893379"/>
      <w:bookmarkStart w:id="5260" w:name="_Toc53177543"/>
      <w:bookmarkStart w:id="5261" w:name="_Toc53177995"/>
      <w:bookmarkStart w:id="5262" w:name="_Toc61176629"/>
      <w:bookmarkStart w:id="5263" w:name="_Toc67916452"/>
      <w:bookmarkStart w:id="5264" w:name="_Toc74670670"/>
      <w:bookmarkStart w:id="5265" w:name="_Toc76542705"/>
      <w:bookmarkStart w:id="5266" w:name="_Toc82626637"/>
      <w:bookmarkStart w:id="5267" w:name="_Toc90414603"/>
      <w:bookmarkStart w:id="5268" w:name="_Toc106769692"/>
      <w:bookmarkStart w:id="5269" w:name="_Toc115184941"/>
      <w:bookmarkStart w:id="5270" w:name="_Toc138839443"/>
      <w:bookmarkStart w:id="5271" w:name="_Toc138932806"/>
      <w:bookmarkStart w:id="5272" w:name="_Toc138933259"/>
      <w:r w:rsidRPr="00C6449B">
        <w:t>9.7.4.3</w:t>
      </w:r>
      <w:r w:rsidRPr="00C6449B">
        <w:tab/>
        <w:t xml:space="preserve">Minimum requirement for </w:t>
      </w:r>
      <w:r w:rsidRPr="00C6449B">
        <w:rPr>
          <w:i/>
        </w:rPr>
        <w:t>BS type 2-O</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2E8F4BD8" w14:textId="77777777" w:rsidR="00CF08D6" w:rsidRPr="00C6449B" w:rsidRDefault="00CF08D6" w:rsidP="00CF08D6">
      <w:pPr>
        <w:pStyle w:val="Heading5"/>
      </w:pPr>
      <w:bookmarkStart w:id="5273" w:name="_Toc13079837"/>
      <w:bookmarkStart w:id="5274" w:name="_Toc29811326"/>
      <w:bookmarkStart w:id="5275" w:name="_Toc29811777"/>
      <w:bookmarkStart w:id="5276" w:name="_Toc37268281"/>
      <w:bookmarkStart w:id="5277" w:name="_Toc37268732"/>
      <w:bookmarkStart w:id="5278" w:name="_Toc45893380"/>
      <w:bookmarkStart w:id="5279" w:name="_Toc53177544"/>
      <w:bookmarkStart w:id="5280" w:name="_Toc53177996"/>
      <w:bookmarkStart w:id="5281" w:name="_Toc61176630"/>
      <w:bookmarkStart w:id="5282" w:name="_Toc67916453"/>
      <w:bookmarkStart w:id="5283" w:name="_Toc74670671"/>
      <w:bookmarkStart w:id="5284" w:name="_Toc76542706"/>
      <w:bookmarkStart w:id="5285" w:name="_Toc82626638"/>
      <w:bookmarkStart w:id="5286" w:name="_Toc90414604"/>
      <w:bookmarkStart w:id="5287" w:name="_Toc106769693"/>
      <w:bookmarkStart w:id="5288" w:name="_Toc115184942"/>
      <w:bookmarkStart w:id="5289" w:name="_Toc138839444"/>
      <w:bookmarkStart w:id="5290" w:name="_Toc138932807"/>
      <w:bookmarkStart w:id="5291" w:name="_Toc138933260"/>
      <w:r w:rsidRPr="00C6449B">
        <w:t>9.7.4.3.1</w:t>
      </w:r>
      <w:r w:rsidRPr="00C6449B">
        <w:tab/>
        <w:t>General</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4A5D77C2" w14:textId="4F85526F" w:rsidR="00CF08D6" w:rsidRPr="00C6449B" w:rsidRDefault="00CF08D6" w:rsidP="00CF08D6">
      <w:bookmarkStart w:id="5292" w:name="_Hlk492900636"/>
      <w:r w:rsidRPr="00C6449B">
        <w:rPr>
          <w:rFonts w:cs="v5.0.0"/>
        </w:rPr>
        <w:t xml:space="preserve">The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rPr>
      </w:pPr>
      <w:r w:rsidRPr="00C6449B">
        <w:t>Out-of-band emissions in FR2 are limited by OTA operating band unwanted emission limits. Unless otherwise stated, the OTA operating band unwanted emission limits in FR2 are defined from</w:t>
      </w:r>
      <w:r w:rsidRPr="00C6449B">
        <w:rPr>
          <w:rFonts w:eastAsia="SimSu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rPr>
        <w:t xml:space="preserve"> </w:t>
      </w:r>
      <w:r w:rsidRPr="00C6449B">
        <w:rPr>
          <w:rFonts w:cs="v5.0.0"/>
        </w:rPr>
        <w:t>Δf</w:t>
      </w:r>
      <w:r w:rsidRPr="00C6449B">
        <w:rPr>
          <w:rFonts w:cs="v5.0.0"/>
          <w:vertAlign w:val="subscript"/>
        </w:rPr>
        <w:t>OBUE</w:t>
      </w:r>
      <w:r w:rsidRPr="00C6449B" w:rsidDel="001314A4">
        <w:rPr>
          <w:rFonts w:eastAsia="SimSu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values of </w:t>
      </w:r>
      <w:r w:rsidRPr="00C6449B">
        <w:t>Δf</w:t>
      </w:r>
      <w:r w:rsidRPr="00C6449B">
        <w:rPr>
          <w:vertAlign w:val="subscript"/>
        </w:rPr>
        <w:t>OBUE</w:t>
      </w:r>
      <w:r w:rsidRPr="00C6449B">
        <w:rPr>
          <w:rFonts w:cs="v5.0.0"/>
        </w:rPr>
        <w:t xml:space="preserve"> are defined in table 9.7.1-1 for the NR </w:t>
      </w:r>
      <w:r w:rsidRPr="00C6449B">
        <w:rPr>
          <w:rFonts w:cs="v5.0.0"/>
          <w:i/>
        </w:rPr>
        <w:t>operating bands</w:t>
      </w:r>
      <w:r w:rsidRPr="00C6449B">
        <w:rPr>
          <w:rFonts w:cs="v5.0.0"/>
        </w:rPr>
        <w:t>.</w:t>
      </w:r>
    </w:p>
    <w:bookmarkEnd w:id="5292"/>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rPr>
        <w:t xml:space="preserve">a </w:t>
      </w:r>
      <w:r w:rsidRPr="00C6449B">
        <w:rPr>
          <w:rFonts w:eastAsia="SimSun"/>
          <w:i/>
          <w:iCs/>
          <w:lang w:val="en-US"/>
        </w:rPr>
        <w:t>RIB</w:t>
      </w:r>
      <w:r w:rsidRPr="00C6449B">
        <w:rPr>
          <w:rFonts w:eastAsia="SimSun"/>
          <w:lang w:val="en-US"/>
        </w:rPr>
        <w:t xml:space="preserve"> </w:t>
      </w:r>
      <w:r w:rsidRPr="00C6449B">
        <w:rPr>
          <w:rFonts w:cs="v5.0.0"/>
        </w:rPr>
        <w:t xml:space="preserve">operating </w:t>
      </w:r>
      <w:r w:rsidRPr="00C6449B">
        <w:rPr>
          <w:rFonts w:cs="v5.0.0"/>
          <w:lang w:val="en-US"/>
        </w:rPr>
        <w:t xml:space="preserve">in </w:t>
      </w:r>
      <w:r w:rsidRPr="00C6449B">
        <w:rPr>
          <w:rFonts w:eastAsia="SimSun"/>
        </w:rPr>
        <w:t xml:space="preserve">multi-carrier or contiguous CA, the requirements </w:t>
      </w:r>
      <w:r w:rsidRPr="00C6449B">
        <w:t xml:space="preserve">apply to </w:t>
      </w:r>
      <w:r w:rsidRPr="00C6449B">
        <w:rPr>
          <w:lang w:val="en-US"/>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rPr>
        <w:t xml:space="preserve"> </w:t>
      </w:r>
      <w:r w:rsidRPr="00C6449B">
        <w:rPr>
          <w:i/>
          <w:iCs/>
          <w:lang w:eastAsia="ja-JP"/>
        </w:rPr>
        <w:t>contiguous transmission bandwidth</w:t>
      </w:r>
      <w:r w:rsidRPr="00C6449B">
        <w:rPr>
          <w:i/>
          <w:iCs/>
          <w:lang w:val="en-US"/>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4F0380">
      <w:r w:rsidRPr="00C6449B">
        <w:t>Emissions shall not exceed the maximum levels specified in the tables below, where:</w:t>
      </w:r>
    </w:p>
    <w:p w14:paraId="12CB6B48" w14:textId="77777777" w:rsidR="00CF08D6" w:rsidRPr="00C6449B" w:rsidRDefault="00CF08D6" w:rsidP="004F0380">
      <w:pPr>
        <w:pStyle w:val="B1"/>
      </w:pPr>
      <w:r w:rsidRPr="00C6449B">
        <w:t>-</w:t>
      </w:r>
      <w:r w:rsidRPr="00C6449B">
        <w:tab/>
      </w:r>
      <w:r w:rsidRPr="00C6449B">
        <w:sym w:font="Symbol" w:char="F044"/>
      </w:r>
      <w:r w:rsidRPr="00C6449B">
        <w:t xml:space="preserve">f is the separation between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rPr>
          <w:lang w:eastAsia="ja-JP"/>
        </w:rPr>
        <w:t xml:space="preserve"> edge</w:t>
      </w:r>
      <w:r w:rsidRPr="00C6449B">
        <w:t xml:space="preserve"> frequency and the nominal -3dB point of the measuring filter closest to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t xml:space="preserve"> edge.</w:t>
      </w:r>
    </w:p>
    <w:p w14:paraId="20DF689F" w14:textId="77777777" w:rsidR="00CF08D6" w:rsidRPr="00C6449B" w:rsidRDefault="00CF08D6" w:rsidP="004F0380">
      <w:pPr>
        <w:pStyle w:val="B1"/>
      </w:pPr>
      <w:r w:rsidRPr="00C6449B">
        <w:t>-</w:t>
      </w:r>
      <w:r w:rsidRPr="00C6449B">
        <w:tab/>
        <w:t xml:space="preserve">f_offset is the separation between </w:t>
      </w:r>
      <w:r w:rsidRPr="00C6449B">
        <w:rPr>
          <w:kern w:val="2"/>
          <w:szCs w:val="22"/>
        </w:rPr>
        <w:t>the</w:t>
      </w:r>
      <w:r w:rsidRPr="00C6449B">
        <w:rPr>
          <w:kern w:val="2"/>
          <w:szCs w:val="22"/>
          <w:lang w:eastAsia="ja-JP"/>
        </w:rPr>
        <w:t xml:space="preserve"> </w:t>
      </w:r>
      <w:r w:rsidRPr="00C6449B">
        <w:rPr>
          <w:i/>
          <w:lang w:eastAsia="ja-JP"/>
        </w:rPr>
        <w:t>contiguous transmission bandwidth</w:t>
      </w:r>
      <w:r w:rsidRPr="00C6449B">
        <w:rPr>
          <w:lang w:eastAsia="ja-JP"/>
        </w:rPr>
        <w:t xml:space="preserve"> edge</w:t>
      </w:r>
      <w:r w:rsidRPr="00C6449B">
        <w:t xml:space="preserve"> frequency and the centre of the measuring filter.</w:t>
      </w:r>
    </w:p>
    <w:p w14:paraId="35BD6FD5" w14:textId="77777777" w:rsidR="00CF08D6" w:rsidRPr="00C6449B" w:rsidRDefault="00CF08D6" w:rsidP="004F0380">
      <w:pPr>
        <w:pStyle w:val="B1"/>
      </w:pPr>
      <w:r w:rsidRPr="00C6449B">
        <w:t>-</w:t>
      </w:r>
      <w:r w:rsidRPr="00C6449B">
        <w:tab/>
        <w:t>f_offset</w:t>
      </w:r>
      <w:r w:rsidRPr="00C6449B">
        <w:rPr>
          <w:vertAlign w:val="subscript"/>
        </w:rPr>
        <w:t>max</w:t>
      </w:r>
      <w:r w:rsidRPr="00C6449B">
        <w:t xml:space="preserve"> is the offset to the frequency </w:t>
      </w:r>
      <w:r w:rsidRPr="00C6449B">
        <w:rPr>
          <w:rFonts w:eastAsia="Malgun Gothic"/>
        </w:rPr>
        <w:t>Δf</w:t>
      </w:r>
      <w:r w:rsidRPr="00C6449B">
        <w:rPr>
          <w:rFonts w:eastAsia="Malgun Gothic"/>
          <w:vertAlign w:val="subscript"/>
        </w:rPr>
        <w:t>OBUE</w:t>
      </w:r>
      <w:r w:rsidRPr="00C6449B">
        <w:t xml:space="preserve"> outside </w:t>
      </w:r>
      <w:r w:rsidRPr="00C6449B">
        <w:rPr>
          <w:lang w:eastAsia="ja-JP"/>
        </w:rPr>
        <w:t>the</w:t>
      </w:r>
      <w:r w:rsidRPr="00C6449B">
        <w:rPr>
          <w:i/>
        </w:rPr>
        <w:t xml:space="preserve"> </w:t>
      </w:r>
      <w:r w:rsidRPr="00C6449B">
        <w:rPr>
          <w:lang w:eastAsia="fi-FI"/>
        </w:rPr>
        <w:t xml:space="preserve">downlink </w:t>
      </w:r>
      <w:r w:rsidRPr="00C6449B">
        <w:rPr>
          <w:i/>
          <w:lang w:eastAsia="fi-FI"/>
        </w:rPr>
        <w:t>operating band</w:t>
      </w:r>
      <w:r w:rsidRPr="00C6449B">
        <w:t xml:space="preserve">, where </w:t>
      </w:r>
      <w:r w:rsidRPr="00C6449B">
        <w:rPr>
          <w:rFonts w:eastAsia="Malgun Gothic"/>
        </w:rPr>
        <w:t>Δf</w:t>
      </w:r>
      <w:r w:rsidRPr="00C6449B">
        <w:rPr>
          <w:rFonts w:eastAsia="Malgun Gothic"/>
          <w:vertAlign w:val="subscript"/>
        </w:rPr>
        <w:t>OBUE</w:t>
      </w:r>
      <w:r w:rsidRPr="00C6449B">
        <w:t xml:space="preserve"> is defined in table </w:t>
      </w:r>
      <w:r w:rsidRPr="00C6449B">
        <w:rPr>
          <w:lang w:eastAsia="ja-JP"/>
        </w:rPr>
        <w:t>9.7.1-1</w:t>
      </w:r>
      <w:r w:rsidRPr="00C6449B">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rPr>
        <w:t>I</w:t>
      </w:r>
      <w:r w:rsidRPr="00C6449B">
        <w:t xml:space="preserve">n addition, inside any </w:t>
      </w:r>
      <w:r w:rsidRPr="00C6449B">
        <w:rPr>
          <w:i/>
        </w:rPr>
        <w:t>sub-block gap</w:t>
      </w:r>
      <w:r w:rsidRPr="00C6449B">
        <w:t xml:space="preserve"> for a </w:t>
      </w:r>
      <w:r w:rsidRPr="00C6449B">
        <w:rPr>
          <w:rFonts w:eastAsia="SimSun"/>
          <w:i/>
          <w:lang w:val="en-US"/>
        </w:rPr>
        <w:t>RIB</w:t>
      </w:r>
      <w:r w:rsidRPr="00C6449B">
        <w:rPr>
          <w:i/>
          <w:iCs/>
          <w:lang w:val="en-US"/>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rPr>
        <w:t>clause</w:t>
      </w:r>
      <w:r w:rsidRPr="00C6449B">
        <w:rPr>
          <w:rFonts w:eastAsia="SimSun"/>
          <w:lang w:val="en-US"/>
        </w:rPr>
        <w:t>s 9.7.4.3.2 and 9.7.4.3.3</w:t>
      </w:r>
      <w:r w:rsidRPr="00C6449B">
        <w:rPr>
          <w:rFonts w:eastAsia="SimSun" w:hint="eastAsia"/>
          <w:lang w:val="en-US"/>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5293" w:name="_Toc13079838"/>
      <w:bookmarkStart w:id="5294" w:name="_Toc29811327"/>
      <w:bookmarkStart w:id="5295" w:name="_Toc29811778"/>
      <w:bookmarkStart w:id="5296" w:name="_Toc37268282"/>
      <w:bookmarkStart w:id="5297" w:name="_Toc37268733"/>
      <w:bookmarkStart w:id="5298" w:name="_Toc45893381"/>
      <w:bookmarkStart w:id="5299" w:name="_Toc53177545"/>
      <w:bookmarkStart w:id="5300" w:name="_Toc53177997"/>
      <w:bookmarkStart w:id="5301" w:name="_Toc61176631"/>
      <w:bookmarkStart w:id="5302" w:name="_Toc67916454"/>
      <w:bookmarkStart w:id="5303" w:name="_Toc74670672"/>
      <w:bookmarkStart w:id="5304" w:name="_Toc76542707"/>
      <w:bookmarkStart w:id="5305" w:name="_Toc82626639"/>
      <w:bookmarkStart w:id="5306" w:name="_Toc90414605"/>
      <w:bookmarkStart w:id="5307" w:name="_Toc106769694"/>
      <w:bookmarkStart w:id="5308" w:name="_Toc115184943"/>
      <w:bookmarkStart w:id="5309" w:name="_Toc138839445"/>
      <w:bookmarkStart w:id="5310" w:name="_Toc138932808"/>
      <w:bookmarkStart w:id="5311" w:name="_Toc138933261"/>
      <w:r w:rsidRPr="00C6449B">
        <w:t>9.7.4.3.2</w:t>
      </w:r>
      <w:r w:rsidRPr="00C6449B">
        <w:tab/>
        <w:t xml:space="preserve">OTA </w:t>
      </w:r>
      <w:r w:rsidRPr="00C6449B">
        <w:rPr>
          <w:rFonts w:eastAsia="Malgun Gothic"/>
        </w:rPr>
        <w:t>operating band unwanted emission limits (Category A)</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t>Table 9.7.4.3.2-3: Void</w:t>
      </w:r>
    </w:p>
    <w:p w14:paraId="7FB84689" w14:textId="77777777" w:rsidR="00CF08D6" w:rsidRPr="00C6449B" w:rsidRDefault="00CF08D6" w:rsidP="00CF08D6">
      <w:pPr>
        <w:pStyle w:val="Heading5"/>
      </w:pPr>
      <w:bookmarkStart w:id="5312" w:name="_Toc13079839"/>
      <w:bookmarkStart w:id="5313" w:name="_Toc29811328"/>
      <w:bookmarkStart w:id="5314" w:name="_Toc29811779"/>
      <w:bookmarkStart w:id="5315" w:name="_Toc37268283"/>
      <w:bookmarkStart w:id="5316" w:name="_Toc37268734"/>
      <w:bookmarkStart w:id="5317" w:name="_Toc45893382"/>
      <w:bookmarkStart w:id="5318" w:name="_Toc53177546"/>
      <w:bookmarkStart w:id="5319" w:name="_Toc53177998"/>
      <w:bookmarkStart w:id="5320" w:name="_Toc61176632"/>
      <w:bookmarkStart w:id="5321" w:name="_Toc67916455"/>
      <w:bookmarkStart w:id="5322" w:name="_Toc74670673"/>
      <w:bookmarkStart w:id="5323" w:name="_Toc76542708"/>
      <w:bookmarkStart w:id="5324" w:name="_Toc82626640"/>
      <w:bookmarkStart w:id="5325" w:name="_Toc90414606"/>
      <w:bookmarkStart w:id="5326" w:name="_Toc106769695"/>
      <w:bookmarkStart w:id="5327" w:name="_Toc115184944"/>
      <w:bookmarkStart w:id="5328" w:name="_Toc138839446"/>
      <w:bookmarkStart w:id="5329" w:name="_Toc138932809"/>
      <w:bookmarkStart w:id="5330" w:name="_Toc138933262"/>
      <w:r w:rsidRPr="00C6449B">
        <w:t>9.7.4.3.3</w:t>
      </w:r>
      <w:r w:rsidRPr="00C6449B">
        <w:tab/>
        <w:t xml:space="preserve">OTA </w:t>
      </w:r>
      <w:r w:rsidRPr="00C6449B">
        <w:rPr>
          <w:rFonts w:eastAsia="Malgun Gothic"/>
        </w:rPr>
        <w:t>operating band unwanted emission limits (Category B)</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rPr>
              <w:t>0.1</w:t>
            </w:r>
            <w:r w:rsidRPr="00C6449B">
              <w:rPr>
                <w:rFonts w:cs="Arial"/>
                <w:kern w:val="2"/>
                <w:szCs w:val="22"/>
                <w:lang w:val="en-US"/>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5331" w:name="_Toc45893383"/>
      <w:bookmarkStart w:id="5332" w:name="_Toc53177547"/>
      <w:bookmarkStart w:id="5333" w:name="_Toc53177999"/>
      <w:bookmarkStart w:id="5334" w:name="_Toc61176633"/>
      <w:bookmarkStart w:id="5335" w:name="_Toc67916456"/>
      <w:bookmarkStart w:id="5336" w:name="_Toc74670674"/>
      <w:bookmarkStart w:id="5337" w:name="_Toc76542709"/>
      <w:bookmarkStart w:id="5338" w:name="_Toc82626641"/>
      <w:bookmarkStart w:id="5339" w:name="_Toc90414607"/>
      <w:bookmarkStart w:id="5340" w:name="_Toc106769696"/>
      <w:bookmarkStart w:id="5341" w:name="_Toc115184945"/>
      <w:bookmarkStart w:id="5342" w:name="_Toc138839447"/>
      <w:bookmarkStart w:id="5343" w:name="_Toc138932810"/>
      <w:bookmarkStart w:id="5344" w:name="_Toc138933263"/>
      <w:r>
        <w:t>9.7.4.3</w:t>
      </w:r>
      <w:r w:rsidRPr="00A55711">
        <w:t>.4</w:t>
      </w:r>
      <w:r w:rsidRPr="00C6449B">
        <w:tab/>
        <w:t xml:space="preserve">Additional OTA </w:t>
      </w:r>
      <w:r w:rsidRPr="00785109">
        <w:t xml:space="preserve">operating band unwanted emission </w:t>
      </w:r>
      <w:r w:rsidRPr="00C6449B">
        <w:t>requirements</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7FD23D79" w14:textId="77777777" w:rsidR="00361B1D" w:rsidRDefault="00361B1D" w:rsidP="000317DF">
      <w:pPr>
        <w:pStyle w:val="Heading6"/>
      </w:pPr>
      <w:bookmarkStart w:id="5345" w:name="_Toc45893384"/>
      <w:bookmarkStart w:id="5346" w:name="_Toc53177548"/>
      <w:bookmarkStart w:id="5347" w:name="_Toc53178000"/>
      <w:bookmarkStart w:id="5348" w:name="_Toc61176634"/>
      <w:bookmarkStart w:id="5349" w:name="_Toc67916457"/>
      <w:bookmarkStart w:id="5350" w:name="_Toc74670675"/>
      <w:bookmarkStart w:id="5351" w:name="_Toc76542710"/>
      <w:bookmarkStart w:id="5352" w:name="_Toc82626642"/>
      <w:bookmarkStart w:id="5353" w:name="_Toc90414608"/>
      <w:bookmarkStart w:id="5354" w:name="_Toc106769697"/>
      <w:bookmarkStart w:id="5355" w:name="_Toc115184946"/>
      <w:bookmarkStart w:id="5356" w:name="_Toc138839448"/>
      <w:bookmarkStart w:id="5357" w:name="_Toc138932811"/>
      <w:bookmarkStart w:id="5358" w:name="_Toc138933264"/>
      <w:r>
        <w:t>9.7.4.3</w:t>
      </w:r>
      <w:r w:rsidRPr="00A55711">
        <w:t>.4</w:t>
      </w:r>
      <w:r>
        <w:t>.1</w:t>
      </w:r>
      <w:r>
        <w:tab/>
        <w:t>Protection of Earth Exploration Satellite Service</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5359" w:name="_Toc13079840"/>
      <w:bookmarkStart w:id="5360" w:name="_Toc29811329"/>
      <w:bookmarkStart w:id="5361" w:name="_Toc29811780"/>
      <w:bookmarkStart w:id="5362" w:name="_Toc37268284"/>
      <w:bookmarkStart w:id="5363" w:name="_Toc37268735"/>
      <w:bookmarkStart w:id="5364" w:name="_Toc45893385"/>
      <w:bookmarkStart w:id="5365" w:name="_Toc53177549"/>
      <w:bookmarkStart w:id="5366" w:name="_Toc53178001"/>
      <w:bookmarkStart w:id="5367" w:name="_Toc61176635"/>
      <w:bookmarkStart w:id="5368" w:name="_Toc67916458"/>
      <w:bookmarkStart w:id="5369" w:name="_Toc74670676"/>
      <w:bookmarkStart w:id="5370" w:name="_Toc76542711"/>
      <w:bookmarkStart w:id="5371" w:name="_Toc82626643"/>
      <w:bookmarkStart w:id="5372" w:name="_Toc90414609"/>
      <w:bookmarkStart w:id="5373" w:name="_Toc106769698"/>
      <w:bookmarkStart w:id="5374" w:name="_Toc115184947"/>
      <w:bookmarkStart w:id="5375" w:name="_Toc138839449"/>
      <w:bookmarkStart w:id="5376" w:name="_Toc138932812"/>
      <w:bookmarkStart w:id="5377" w:name="_Toc138933265"/>
      <w:r w:rsidRPr="00C6449B">
        <w:t>9.7.5</w:t>
      </w:r>
      <w:r w:rsidRPr="00C6449B">
        <w:tab/>
        <w:t>OTA transmitter spurious emissions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686CAAFC" w14:textId="77777777" w:rsidR="00CF08D6" w:rsidRPr="00C6449B" w:rsidRDefault="00CF08D6" w:rsidP="00CF08D6">
      <w:pPr>
        <w:pStyle w:val="Heading4"/>
      </w:pPr>
      <w:bookmarkStart w:id="5378" w:name="_Toc13079841"/>
      <w:bookmarkStart w:id="5379" w:name="_Toc29811330"/>
      <w:bookmarkStart w:id="5380" w:name="_Toc29811781"/>
      <w:bookmarkStart w:id="5381" w:name="_Toc37268285"/>
      <w:bookmarkStart w:id="5382" w:name="_Toc37268736"/>
      <w:bookmarkStart w:id="5383" w:name="_Toc45893386"/>
      <w:bookmarkStart w:id="5384" w:name="_Toc53177550"/>
      <w:bookmarkStart w:id="5385" w:name="_Toc53178002"/>
      <w:bookmarkStart w:id="5386" w:name="_Toc61176636"/>
      <w:bookmarkStart w:id="5387" w:name="_Toc67916459"/>
      <w:bookmarkStart w:id="5388" w:name="_Toc74670677"/>
      <w:bookmarkStart w:id="5389" w:name="_Toc76542712"/>
      <w:bookmarkStart w:id="5390" w:name="_Toc82626644"/>
      <w:bookmarkStart w:id="5391" w:name="_Toc90414610"/>
      <w:bookmarkStart w:id="5392" w:name="_Toc106769699"/>
      <w:bookmarkStart w:id="5393" w:name="_Toc115184948"/>
      <w:bookmarkStart w:id="5394" w:name="_Toc138839450"/>
      <w:bookmarkStart w:id="5395" w:name="_Toc138932813"/>
      <w:bookmarkStart w:id="5396" w:name="_Toc138933266"/>
      <w:bookmarkStart w:id="5397" w:name="_Hlk494698976"/>
      <w:r w:rsidRPr="00C6449B">
        <w:t>9.7.5.1</w:t>
      </w:r>
      <w:r w:rsidRPr="00C6449B">
        <w:tab/>
        <w:t>General</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5398" w:name="_Toc13079842"/>
      <w:bookmarkStart w:id="5399" w:name="_Toc29811331"/>
      <w:bookmarkStart w:id="5400" w:name="_Toc29811782"/>
      <w:bookmarkStart w:id="5401" w:name="_Toc37268286"/>
      <w:bookmarkStart w:id="5402" w:name="_Toc37268737"/>
      <w:bookmarkStart w:id="5403" w:name="_Toc45893387"/>
      <w:bookmarkStart w:id="5404" w:name="_Toc53177551"/>
      <w:bookmarkStart w:id="5405" w:name="_Toc53178003"/>
      <w:bookmarkStart w:id="5406" w:name="_Toc61176637"/>
      <w:bookmarkStart w:id="5407" w:name="_Toc67916460"/>
      <w:bookmarkStart w:id="5408" w:name="_Toc74670678"/>
      <w:bookmarkStart w:id="5409" w:name="_Toc76542713"/>
      <w:bookmarkStart w:id="5410" w:name="_Toc82626645"/>
      <w:bookmarkStart w:id="5411" w:name="_Toc90414611"/>
      <w:bookmarkStart w:id="5412" w:name="_Toc106769700"/>
      <w:bookmarkStart w:id="5413" w:name="_Toc115184949"/>
      <w:bookmarkStart w:id="5414" w:name="_Toc138839451"/>
      <w:bookmarkStart w:id="5415" w:name="_Toc138932814"/>
      <w:bookmarkStart w:id="5416" w:name="_Toc138933267"/>
      <w:r w:rsidRPr="00C6449B">
        <w:t>9.7.5.2</w:t>
      </w:r>
      <w:r w:rsidRPr="00C6449B">
        <w:tab/>
        <w:t xml:space="preserve">Minimum requirement for </w:t>
      </w:r>
      <w:r w:rsidRPr="00C6449B">
        <w:rPr>
          <w:i/>
        </w:rPr>
        <w:t>BS type 1-O</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5C6EA607" w14:textId="77777777" w:rsidR="00CF08D6" w:rsidRPr="00C6449B" w:rsidRDefault="00CF08D6" w:rsidP="00CF08D6">
      <w:pPr>
        <w:pStyle w:val="Heading5"/>
      </w:pPr>
      <w:bookmarkStart w:id="5417" w:name="_Toc13079843"/>
      <w:bookmarkStart w:id="5418" w:name="_Toc29811332"/>
      <w:bookmarkStart w:id="5419" w:name="_Toc29811783"/>
      <w:bookmarkStart w:id="5420" w:name="_Toc37268287"/>
      <w:bookmarkStart w:id="5421" w:name="_Toc37268738"/>
      <w:bookmarkStart w:id="5422" w:name="_Toc45893388"/>
      <w:bookmarkStart w:id="5423" w:name="_Toc53177552"/>
      <w:bookmarkStart w:id="5424" w:name="_Toc53178004"/>
      <w:bookmarkStart w:id="5425" w:name="_Toc61176638"/>
      <w:bookmarkStart w:id="5426" w:name="_Toc67916461"/>
      <w:bookmarkStart w:id="5427" w:name="_Toc74670679"/>
      <w:bookmarkStart w:id="5428" w:name="_Toc76542714"/>
      <w:bookmarkStart w:id="5429" w:name="_Toc82626646"/>
      <w:bookmarkStart w:id="5430" w:name="_Toc90414612"/>
      <w:bookmarkStart w:id="5431" w:name="_Toc106769701"/>
      <w:bookmarkStart w:id="5432" w:name="_Toc115184950"/>
      <w:bookmarkStart w:id="5433" w:name="_Toc138839452"/>
      <w:bookmarkStart w:id="5434" w:name="_Toc138932815"/>
      <w:bookmarkStart w:id="5435" w:name="_Toc138933268"/>
      <w:r w:rsidRPr="00C6449B">
        <w:t>9.7.5.2.1</w:t>
      </w:r>
      <w:r w:rsidRPr="00C6449B">
        <w:tab/>
        <w:t>General</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pPr>
      <w:bookmarkStart w:id="5436" w:name="_Toc13079844"/>
      <w:bookmarkStart w:id="5437" w:name="_Toc29811333"/>
      <w:bookmarkStart w:id="5438" w:name="_Toc29811784"/>
      <w:bookmarkStart w:id="5439" w:name="_Toc37268288"/>
      <w:bookmarkStart w:id="5440" w:name="_Toc37268739"/>
      <w:bookmarkStart w:id="5441" w:name="_Toc45893389"/>
      <w:bookmarkStart w:id="5442" w:name="_Toc53177553"/>
      <w:bookmarkStart w:id="5443" w:name="_Toc53178005"/>
      <w:bookmarkStart w:id="5444" w:name="_Toc61176639"/>
      <w:bookmarkStart w:id="5445" w:name="_Toc67916462"/>
      <w:bookmarkStart w:id="5446" w:name="_Toc74670680"/>
      <w:bookmarkStart w:id="5447" w:name="_Toc76542715"/>
      <w:bookmarkStart w:id="5448" w:name="_Toc82626647"/>
      <w:bookmarkStart w:id="5449" w:name="_Toc90414613"/>
      <w:bookmarkStart w:id="5450" w:name="_Toc106769702"/>
      <w:bookmarkStart w:id="5451" w:name="_Toc115184951"/>
      <w:bookmarkStart w:id="5452" w:name="_Toc138839453"/>
      <w:bookmarkStart w:id="5453" w:name="_Toc138932816"/>
      <w:bookmarkStart w:id="5454" w:name="_Toc138933269"/>
      <w:r w:rsidRPr="00C6449B">
        <w:t>9.7.5.2.2</w:t>
      </w:r>
      <w:r w:rsidRPr="00C6449B">
        <w:tab/>
        <w:t>General OTA transmitter spurious emissions requirements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5455" w:name="_Hlk499807947"/>
      <w:r w:rsidRPr="00C6449B">
        <w:t>+ X, where X = 9 dB</w:t>
      </w:r>
      <w:bookmarkStart w:id="5456" w:name="_Hlk499881831"/>
      <w:r w:rsidRPr="00C6449B">
        <w:t xml:space="preserve">, </w:t>
      </w:r>
      <w:bookmarkEnd w:id="5455"/>
      <w:r w:rsidRPr="00C6449B">
        <w:t>unless stated differently in regional regulation</w:t>
      </w:r>
      <w:bookmarkEnd w:id="5456"/>
      <w:r w:rsidRPr="00C6449B">
        <w:t>.</w:t>
      </w:r>
    </w:p>
    <w:p w14:paraId="14883E19" w14:textId="77777777" w:rsidR="00CF08D6" w:rsidRPr="00C6449B" w:rsidRDefault="00CF08D6" w:rsidP="00CF08D6">
      <w:pPr>
        <w:pStyle w:val="Heading5"/>
      </w:pPr>
      <w:bookmarkStart w:id="5457" w:name="_Toc13079845"/>
      <w:bookmarkStart w:id="5458" w:name="_Toc29811334"/>
      <w:bookmarkStart w:id="5459" w:name="_Toc29811785"/>
      <w:bookmarkStart w:id="5460" w:name="_Toc37268289"/>
      <w:bookmarkStart w:id="5461" w:name="_Toc37268740"/>
      <w:bookmarkStart w:id="5462" w:name="_Toc45893390"/>
      <w:bookmarkStart w:id="5463" w:name="_Toc53177554"/>
      <w:bookmarkStart w:id="5464" w:name="_Toc53178006"/>
      <w:bookmarkStart w:id="5465" w:name="_Toc61176640"/>
      <w:bookmarkStart w:id="5466" w:name="_Toc67916463"/>
      <w:bookmarkStart w:id="5467" w:name="_Toc74670681"/>
      <w:bookmarkStart w:id="5468" w:name="_Toc76542716"/>
      <w:bookmarkStart w:id="5469" w:name="_Toc82626648"/>
      <w:bookmarkStart w:id="5470" w:name="_Toc90414614"/>
      <w:bookmarkStart w:id="5471" w:name="_Toc106769703"/>
      <w:bookmarkStart w:id="5472" w:name="_Toc115184952"/>
      <w:bookmarkStart w:id="5473" w:name="_Toc138839454"/>
      <w:bookmarkStart w:id="5474" w:name="_Toc138932817"/>
      <w:bookmarkStart w:id="5475" w:name="_Toc138933270"/>
      <w:r w:rsidRPr="00C6449B">
        <w:t>9.7.5.2.3</w:t>
      </w:r>
      <w:r w:rsidRPr="00C6449B">
        <w:tab/>
        <w:t>Protection of the BS receiver of own or different BS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pPr>
      <w:bookmarkStart w:id="5476" w:name="_Toc13079846"/>
      <w:bookmarkStart w:id="5477" w:name="_Toc29811335"/>
      <w:bookmarkStart w:id="5478" w:name="_Toc29811786"/>
      <w:bookmarkStart w:id="5479" w:name="_Toc37268290"/>
      <w:bookmarkStart w:id="5480" w:name="_Toc37268741"/>
      <w:bookmarkStart w:id="5481" w:name="_Toc45893391"/>
      <w:bookmarkStart w:id="5482" w:name="_Toc53177555"/>
      <w:bookmarkStart w:id="5483" w:name="_Toc53178007"/>
      <w:bookmarkStart w:id="5484" w:name="_Toc61176641"/>
      <w:bookmarkStart w:id="5485" w:name="_Toc67916464"/>
      <w:bookmarkStart w:id="5486" w:name="_Toc74670682"/>
      <w:bookmarkStart w:id="5487" w:name="_Toc76542717"/>
      <w:bookmarkStart w:id="5488" w:name="_Toc82626649"/>
      <w:bookmarkStart w:id="5489" w:name="_Toc90414615"/>
      <w:bookmarkStart w:id="5490" w:name="_Toc106769704"/>
      <w:bookmarkStart w:id="5491" w:name="_Toc115184953"/>
      <w:bookmarkStart w:id="5492" w:name="_Toc138839455"/>
      <w:bookmarkStart w:id="5493" w:name="_Toc138932818"/>
      <w:bookmarkStart w:id="5494" w:name="_Toc138933271"/>
      <w:r w:rsidRPr="00C6449B">
        <w:t>9.7.5.2.4</w:t>
      </w:r>
      <w:r w:rsidRPr="00C6449B">
        <w:tab/>
        <w:t>Additional spurious emissions requirements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pPr>
      <w:bookmarkStart w:id="5495" w:name="_Toc13079847"/>
      <w:bookmarkStart w:id="5496" w:name="_Toc29811336"/>
      <w:bookmarkStart w:id="5497" w:name="_Toc29811787"/>
      <w:bookmarkStart w:id="5498" w:name="_Toc37268291"/>
      <w:bookmarkStart w:id="5499" w:name="_Toc37268742"/>
      <w:bookmarkStart w:id="5500" w:name="_Toc45893392"/>
      <w:bookmarkStart w:id="5501" w:name="_Toc53177556"/>
      <w:bookmarkStart w:id="5502" w:name="_Toc53178008"/>
      <w:bookmarkStart w:id="5503" w:name="_Toc61176642"/>
      <w:bookmarkStart w:id="5504" w:name="_Toc67916465"/>
      <w:bookmarkStart w:id="5505" w:name="_Toc74670683"/>
      <w:bookmarkStart w:id="5506" w:name="_Toc76542718"/>
      <w:bookmarkStart w:id="5507" w:name="_Toc82626650"/>
      <w:bookmarkStart w:id="5508" w:name="_Toc90414616"/>
      <w:bookmarkStart w:id="5509" w:name="_Toc106769705"/>
      <w:bookmarkStart w:id="5510" w:name="_Toc115184954"/>
      <w:bookmarkStart w:id="5511" w:name="_Toc138839456"/>
      <w:bookmarkStart w:id="5512" w:name="_Toc138932819"/>
      <w:bookmarkStart w:id="5513" w:name="_Toc138933272"/>
      <w:r w:rsidRPr="00C6449B">
        <w:t>9.7.5.2.5</w:t>
      </w:r>
      <w:r w:rsidRPr="00C6449B">
        <w:tab/>
        <w:t>Co-location with other base stations</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5514" w:name="_Toc13079848"/>
      <w:bookmarkStart w:id="5515" w:name="_Toc29811337"/>
      <w:bookmarkStart w:id="5516" w:name="_Toc29811788"/>
      <w:bookmarkStart w:id="5517" w:name="_Toc37268292"/>
      <w:bookmarkStart w:id="5518" w:name="_Toc37268743"/>
      <w:bookmarkStart w:id="5519" w:name="_Toc45893393"/>
      <w:bookmarkStart w:id="5520" w:name="_Toc53177557"/>
      <w:bookmarkStart w:id="5521" w:name="_Toc53178009"/>
      <w:bookmarkStart w:id="5522" w:name="_Toc61176643"/>
      <w:bookmarkStart w:id="5523" w:name="_Toc67916466"/>
      <w:bookmarkStart w:id="5524" w:name="_Toc74670684"/>
      <w:bookmarkStart w:id="5525" w:name="_Toc76542719"/>
      <w:bookmarkStart w:id="5526" w:name="_Toc82626651"/>
      <w:bookmarkStart w:id="5527" w:name="_Toc90414617"/>
      <w:bookmarkStart w:id="5528" w:name="_Toc106769706"/>
      <w:bookmarkStart w:id="5529" w:name="_Toc115184955"/>
      <w:bookmarkStart w:id="5530" w:name="_Toc138839457"/>
      <w:bookmarkStart w:id="5531" w:name="_Toc138932820"/>
      <w:bookmarkStart w:id="5532" w:name="_Toc138933273"/>
      <w:r w:rsidRPr="00C6449B">
        <w:t>9.7.5.3</w:t>
      </w:r>
      <w:r w:rsidRPr="00C6449B">
        <w:tab/>
        <w:t xml:space="preserve">Minimum requirement for </w:t>
      </w:r>
      <w:r w:rsidRPr="00C6449B">
        <w:rPr>
          <w:i/>
        </w:rPr>
        <w:t>BS type 2-O</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557F8679" w14:textId="77777777" w:rsidR="00CF08D6" w:rsidRPr="00C6449B" w:rsidRDefault="00CF08D6" w:rsidP="00CF08D6">
      <w:pPr>
        <w:pStyle w:val="Heading5"/>
      </w:pPr>
      <w:bookmarkStart w:id="5533" w:name="_Toc13079849"/>
      <w:bookmarkStart w:id="5534" w:name="_Toc29811338"/>
      <w:bookmarkStart w:id="5535" w:name="_Toc29811789"/>
      <w:bookmarkStart w:id="5536" w:name="_Toc37268293"/>
      <w:bookmarkStart w:id="5537" w:name="_Toc37268744"/>
      <w:bookmarkStart w:id="5538" w:name="_Toc45893394"/>
      <w:bookmarkStart w:id="5539" w:name="_Toc53177558"/>
      <w:bookmarkStart w:id="5540" w:name="_Toc53178010"/>
      <w:bookmarkStart w:id="5541" w:name="_Toc61176644"/>
      <w:bookmarkStart w:id="5542" w:name="_Toc67916467"/>
      <w:bookmarkStart w:id="5543" w:name="_Toc74670685"/>
      <w:bookmarkStart w:id="5544" w:name="_Toc76542720"/>
      <w:bookmarkStart w:id="5545" w:name="_Toc82626652"/>
      <w:bookmarkStart w:id="5546" w:name="_Toc90414618"/>
      <w:bookmarkStart w:id="5547" w:name="_Toc106769707"/>
      <w:bookmarkStart w:id="5548" w:name="_Toc115184956"/>
      <w:bookmarkStart w:id="5549" w:name="_Toc138839458"/>
      <w:bookmarkStart w:id="5550" w:name="_Toc138932821"/>
      <w:bookmarkStart w:id="5551" w:name="_Toc138933274"/>
      <w:r w:rsidRPr="00C6449B">
        <w:t>9.7.5.3.1</w:t>
      </w:r>
      <w:r w:rsidRPr="00C6449B">
        <w:tab/>
        <w:t>General</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5552" w:name="_Toc13079850"/>
      <w:bookmarkStart w:id="5553" w:name="_Toc29811339"/>
      <w:bookmarkStart w:id="5554" w:name="_Toc29811790"/>
      <w:bookmarkStart w:id="5555" w:name="_Toc37268294"/>
      <w:bookmarkStart w:id="5556" w:name="_Toc37268745"/>
      <w:bookmarkStart w:id="5557" w:name="_Toc45893395"/>
      <w:bookmarkStart w:id="5558" w:name="_Toc53177559"/>
      <w:bookmarkStart w:id="5559" w:name="_Toc53178011"/>
      <w:bookmarkStart w:id="5560" w:name="_Toc61176645"/>
      <w:bookmarkStart w:id="5561" w:name="_Toc67916468"/>
      <w:bookmarkStart w:id="5562" w:name="_Toc74670686"/>
      <w:bookmarkStart w:id="5563" w:name="_Toc76542721"/>
      <w:bookmarkStart w:id="5564" w:name="_Toc82626653"/>
      <w:bookmarkStart w:id="5565" w:name="_Toc90414619"/>
      <w:bookmarkStart w:id="5566" w:name="_Toc106769708"/>
      <w:bookmarkStart w:id="5567" w:name="_Toc115184957"/>
      <w:bookmarkStart w:id="5568" w:name="_Toc138839459"/>
      <w:bookmarkStart w:id="5569" w:name="_Toc138932822"/>
      <w:bookmarkStart w:id="5570" w:name="_Toc138933275"/>
      <w:r w:rsidRPr="00C6449B">
        <w:t>9.7.5.3.2</w:t>
      </w:r>
      <w:r w:rsidRPr="00C6449B">
        <w:tab/>
        <w:t>General OTA transmitter spurious emissions requirements</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02A9E199" w14:textId="77777777" w:rsidR="00CF08D6" w:rsidRPr="00C6449B" w:rsidRDefault="00CF08D6" w:rsidP="00CF08D6">
      <w:pPr>
        <w:pStyle w:val="Heading6"/>
      </w:pPr>
      <w:bookmarkStart w:id="5571" w:name="_Toc13079851"/>
      <w:bookmarkStart w:id="5572" w:name="_Toc29811340"/>
      <w:bookmarkStart w:id="5573" w:name="_Toc29811791"/>
      <w:bookmarkStart w:id="5574" w:name="_Toc37268295"/>
      <w:bookmarkStart w:id="5575" w:name="_Toc37268746"/>
      <w:bookmarkStart w:id="5576" w:name="_Toc45893396"/>
      <w:bookmarkStart w:id="5577" w:name="_Toc53177560"/>
      <w:bookmarkStart w:id="5578" w:name="_Toc53178012"/>
      <w:bookmarkStart w:id="5579" w:name="_Toc61176646"/>
      <w:bookmarkStart w:id="5580" w:name="_Toc67916469"/>
      <w:bookmarkStart w:id="5581" w:name="_Toc74670687"/>
      <w:bookmarkStart w:id="5582" w:name="_Toc76542722"/>
      <w:bookmarkStart w:id="5583" w:name="_Toc82626654"/>
      <w:bookmarkStart w:id="5584" w:name="_Toc90414620"/>
      <w:bookmarkStart w:id="5585" w:name="_Toc106769709"/>
      <w:bookmarkStart w:id="5586" w:name="_Toc115184958"/>
      <w:bookmarkStart w:id="5587" w:name="_Toc138839460"/>
      <w:bookmarkStart w:id="5588" w:name="_Toc138932823"/>
      <w:bookmarkStart w:id="5589" w:name="_Toc138933276"/>
      <w:bookmarkEnd w:id="5397"/>
      <w:r w:rsidRPr="00C6449B">
        <w:t>9.7.5.3.2.1</w:t>
      </w:r>
      <w:r w:rsidRPr="00C6449B">
        <w:tab/>
        <w:t>General</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5590" w:name="_Toc13079852"/>
      <w:bookmarkStart w:id="5591" w:name="_Toc29811341"/>
      <w:bookmarkStart w:id="5592" w:name="_Toc29811792"/>
      <w:bookmarkStart w:id="5593" w:name="_Toc37268296"/>
      <w:bookmarkStart w:id="5594" w:name="_Toc37268747"/>
      <w:bookmarkStart w:id="5595" w:name="_Toc45893397"/>
      <w:bookmarkStart w:id="5596" w:name="_Toc53177561"/>
      <w:bookmarkStart w:id="5597" w:name="_Toc53178013"/>
      <w:bookmarkStart w:id="5598" w:name="_Toc61176647"/>
      <w:bookmarkStart w:id="5599" w:name="_Toc67916470"/>
      <w:bookmarkStart w:id="5600" w:name="_Toc74670688"/>
      <w:bookmarkStart w:id="5601" w:name="_Toc76542723"/>
      <w:bookmarkStart w:id="5602" w:name="_Toc82626655"/>
      <w:bookmarkStart w:id="5603" w:name="_Toc90414621"/>
      <w:bookmarkStart w:id="5604" w:name="_Toc106769710"/>
      <w:bookmarkStart w:id="5605" w:name="_Toc115184959"/>
      <w:bookmarkStart w:id="5606" w:name="_Toc138839461"/>
      <w:bookmarkStart w:id="5607" w:name="_Toc138932824"/>
      <w:bookmarkStart w:id="5608" w:name="_Toc138933277"/>
      <w:r w:rsidRPr="00C6449B">
        <w:t>9.7.5.3.2.2</w:t>
      </w:r>
      <w:r w:rsidRPr="00C6449B">
        <w:tab/>
        <w:t>OTA transmitter spurious emissions (Category A)</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5609" w:name="_Toc13079853"/>
      <w:bookmarkStart w:id="5610" w:name="_Toc29811342"/>
      <w:bookmarkStart w:id="5611" w:name="_Toc29811793"/>
      <w:bookmarkStart w:id="5612" w:name="_Toc37268297"/>
      <w:bookmarkStart w:id="5613" w:name="_Toc37268748"/>
      <w:bookmarkStart w:id="5614" w:name="_Toc45893398"/>
      <w:bookmarkStart w:id="5615" w:name="_Toc53177562"/>
      <w:bookmarkStart w:id="5616" w:name="_Toc53178014"/>
      <w:bookmarkStart w:id="5617" w:name="_Toc61176648"/>
      <w:bookmarkStart w:id="5618" w:name="_Toc67916471"/>
      <w:bookmarkStart w:id="5619" w:name="_Toc74670689"/>
      <w:bookmarkStart w:id="5620" w:name="_Toc76542724"/>
      <w:bookmarkStart w:id="5621" w:name="_Toc82626656"/>
      <w:bookmarkStart w:id="5622" w:name="_Toc90414622"/>
      <w:bookmarkStart w:id="5623" w:name="_Toc106769711"/>
      <w:bookmarkStart w:id="5624" w:name="_Toc115184960"/>
      <w:bookmarkStart w:id="5625" w:name="_Toc138839462"/>
      <w:bookmarkStart w:id="5626" w:name="_Toc138932825"/>
      <w:bookmarkStart w:id="5627" w:name="_Toc138933278"/>
      <w:r w:rsidRPr="00C6449B">
        <w:t>9.7.5.3.2.3</w:t>
      </w:r>
      <w:r w:rsidRPr="00C6449B">
        <w:tab/>
        <w:t>OTA transmitter spurious emissions (Category B)</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step,X</w:t>
            </w:r>
            <w:r w:rsidRPr="00C6449B">
              <w:t xml:space="preserve"> are based on ERC Recommendation 74-01 [19], Annex 2.</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5628" w:name="_Toc13079854"/>
      <w:bookmarkStart w:id="5629" w:name="_Toc29811343"/>
      <w:bookmarkStart w:id="5630" w:name="_Toc29811794"/>
      <w:bookmarkStart w:id="5631" w:name="_Toc37268298"/>
      <w:bookmarkStart w:id="5632" w:name="_Toc37268749"/>
      <w:bookmarkStart w:id="5633" w:name="_Toc45893399"/>
      <w:bookmarkStart w:id="5634" w:name="_Toc53177563"/>
      <w:bookmarkStart w:id="5635" w:name="_Toc53178015"/>
      <w:bookmarkStart w:id="5636" w:name="_Toc61176649"/>
      <w:bookmarkStart w:id="5637" w:name="_Toc67916472"/>
      <w:bookmarkStart w:id="5638" w:name="_Toc74670690"/>
      <w:bookmarkStart w:id="5639" w:name="_Toc76542725"/>
      <w:bookmarkStart w:id="5640" w:name="_Toc82626657"/>
      <w:bookmarkStart w:id="5641" w:name="_Toc90414623"/>
      <w:bookmarkStart w:id="5642" w:name="_Toc106769712"/>
      <w:bookmarkStart w:id="5643" w:name="_Toc115184961"/>
      <w:bookmarkStart w:id="5644" w:name="_Toc138839463"/>
      <w:bookmarkStart w:id="5645" w:name="_Toc138932826"/>
      <w:bookmarkStart w:id="5646" w:name="_Toc138933279"/>
      <w:r w:rsidRPr="00C6449B">
        <w:t>9.7.5.3.3</w:t>
      </w:r>
      <w:r w:rsidRPr="00C6449B">
        <w:tab/>
        <w:t>Additional OTA transmitter spurious emissions requirements</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67CBC740" w14:textId="77777777" w:rsidR="00361B1D" w:rsidRDefault="00361B1D" w:rsidP="00426292">
      <w:pPr>
        <w:rPr>
          <w:i/>
        </w:rPr>
      </w:pPr>
      <w:r w:rsidRPr="00C10507">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5647" w:name="_Toc45893400"/>
      <w:bookmarkStart w:id="5648" w:name="_Toc53177564"/>
      <w:bookmarkStart w:id="5649" w:name="_Toc53178016"/>
      <w:bookmarkStart w:id="5650" w:name="_Toc61176650"/>
      <w:bookmarkStart w:id="5651" w:name="_Toc67916473"/>
      <w:bookmarkStart w:id="5652" w:name="_Toc74670691"/>
      <w:bookmarkStart w:id="5653" w:name="_Toc76542726"/>
      <w:bookmarkStart w:id="5654" w:name="_Toc82626658"/>
      <w:bookmarkStart w:id="5655" w:name="_Toc90414624"/>
      <w:bookmarkStart w:id="5656" w:name="_Toc106769713"/>
      <w:bookmarkStart w:id="5657" w:name="_Toc115184962"/>
      <w:bookmarkStart w:id="5658" w:name="_Toc138839464"/>
      <w:bookmarkStart w:id="5659" w:name="_Toc138932827"/>
      <w:bookmarkStart w:id="5660" w:name="_Toc138933280"/>
      <w:r>
        <w:t>9.7.5.3.3.1</w:t>
      </w:r>
      <w:r>
        <w:tab/>
        <w:t>Limits for protection of Earth Exploration Satellite Service</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5661"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t xml:space="preserve">This limit applies to </w:t>
            </w:r>
            <w:r>
              <w:t xml:space="preserve">BS </w:t>
            </w:r>
            <w:r w:rsidRPr="001C4CE8">
              <w:t>brought into use after 1 September 2027</w:t>
            </w:r>
            <w:r w:rsidRPr="00130238">
              <w:t>.</w:t>
            </w:r>
          </w:p>
        </w:tc>
      </w:tr>
      <w:bookmarkEnd w:id="5661"/>
    </w:tbl>
    <w:p w14:paraId="3B8C5BCE" w14:textId="34F856DE" w:rsidR="00CF08D6" w:rsidRPr="00C6449B" w:rsidRDefault="00CF08D6" w:rsidP="00426292"/>
    <w:p w14:paraId="12AAB0D3" w14:textId="77777777" w:rsidR="00CF08D6" w:rsidRPr="00C6449B" w:rsidRDefault="00CF08D6" w:rsidP="00CF08D6">
      <w:pPr>
        <w:pStyle w:val="Heading2"/>
      </w:pPr>
      <w:bookmarkStart w:id="5662" w:name="_Toc13079855"/>
      <w:bookmarkStart w:id="5663" w:name="_Toc29811344"/>
      <w:bookmarkStart w:id="5664" w:name="_Toc29811795"/>
      <w:bookmarkStart w:id="5665" w:name="_Toc37268299"/>
      <w:bookmarkStart w:id="5666" w:name="_Toc37268750"/>
      <w:bookmarkStart w:id="5667" w:name="_Toc45893401"/>
      <w:bookmarkStart w:id="5668" w:name="_Toc53177565"/>
      <w:bookmarkStart w:id="5669" w:name="_Toc53178017"/>
      <w:bookmarkStart w:id="5670" w:name="_Toc61176651"/>
      <w:bookmarkStart w:id="5671" w:name="_Toc67916474"/>
      <w:bookmarkStart w:id="5672" w:name="_Toc74670692"/>
      <w:bookmarkStart w:id="5673" w:name="_Toc76542727"/>
      <w:bookmarkStart w:id="5674" w:name="_Toc82626659"/>
      <w:bookmarkStart w:id="5675" w:name="_Toc90414625"/>
      <w:bookmarkStart w:id="5676" w:name="_Toc106769714"/>
      <w:bookmarkStart w:id="5677" w:name="_Toc115184963"/>
      <w:bookmarkStart w:id="5678" w:name="_Toc138839465"/>
      <w:bookmarkStart w:id="5679" w:name="_Toc138932828"/>
      <w:bookmarkStart w:id="5680" w:name="_Toc138933281"/>
      <w:r w:rsidRPr="00C6449B">
        <w:t>9.8</w:t>
      </w:r>
      <w:r w:rsidRPr="00C6449B">
        <w:tab/>
        <w:t>OTA transmitter intermodulation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94E50F7" w14:textId="77777777" w:rsidR="00CF08D6" w:rsidRPr="00C6449B" w:rsidRDefault="00CF08D6" w:rsidP="00CF08D6">
      <w:pPr>
        <w:pStyle w:val="Heading3"/>
      </w:pPr>
      <w:bookmarkStart w:id="5681" w:name="_Toc13079856"/>
      <w:bookmarkStart w:id="5682" w:name="_Toc29811345"/>
      <w:bookmarkStart w:id="5683" w:name="_Toc29811796"/>
      <w:bookmarkStart w:id="5684" w:name="_Toc37268300"/>
      <w:bookmarkStart w:id="5685" w:name="_Toc37268751"/>
      <w:bookmarkStart w:id="5686" w:name="_Toc45893402"/>
      <w:bookmarkStart w:id="5687" w:name="_Toc53177566"/>
      <w:bookmarkStart w:id="5688" w:name="_Toc53178018"/>
      <w:bookmarkStart w:id="5689" w:name="_Toc61176652"/>
      <w:bookmarkStart w:id="5690" w:name="_Toc67916475"/>
      <w:bookmarkStart w:id="5691" w:name="_Toc74670693"/>
      <w:bookmarkStart w:id="5692" w:name="_Toc76542728"/>
      <w:bookmarkStart w:id="5693" w:name="_Toc82626660"/>
      <w:bookmarkStart w:id="5694" w:name="_Toc90414626"/>
      <w:bookmarkStart w:id="5695" w:name="_Toc106769715"/>
      <w:bookmarkStart w:id="5696" w:name="_Toc115184964"/>
      <w:bookmarkStart w:id="5697" w:name="_Toc138839466"/>
      <w:bookmarkStart w:id="5698" w:name="_Toc138932829"/>
      <w:bookmarkStart w:id="5699" w:name="_Toc138933282"/>
      <w:r w:rsidRPr="00C6449B">
        <w:t>9.8.1</w:t>
      </w:r>
      <w:r w:rsidRPr="00C6449B">
        <w:tab/>
        <w:t>General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5700" w:name="_Toc13079857"/>
      <w:bookmarkStart w:id="5701" w:name="_Toc29811346"/>
      <w:bookmarkStart w:id="5702" w:name="_Toc29811797"/>
      <w:bookmarkStart w:id="5703" w:name="_Toc37268301"/>
      <w:bookmarkStart w:id="5704" w:name="_Toc37268752"/>
      <w:bookmarkStart w:id="5705" w:name="_Toc45893403"/>
      <w:bookmarkStart w:id="5706" w:name="_Toc53177567"/>
      <w:bookmarkStart w:id="5707" w:name="_Toc53178019"/>
      <w:bookmarkStart w:id="5708" w:name="_Toc61176653"/>
      <w:bookmarkStart w:id="5709" w:name="_Toc67916476"/>
      <w:bookmarkStart w:id="5710" w:name="_Toc74670694"/>
      <w:bookmarkStart w:id="5711" w:name="_Toc76542729"/>
      <w:bookmarkStart w:id="5712" w:name="_Toc82626661"/>
      <w:bookmarkStart w:id="5713" w:name="_Toc90414627"/>
      <w:bookmarkStart w:id="5714" w:name="_Toc106769716"/>
      <w:bookmarkStart w:id="5715" w:name="_Toc115184965"/>
      <w:bookmarkStart w:id="5716" w:name="_Toc138839467"/>
      <w:bookmarkStart w:id="5717" w:name="_Toc138932830"/>
      <w:bookmarkStart w:id="5718" w:name="_Toc138933283"/>
      <w:r w:rsidRPr="00C6449B">
        <w:t>9.8.2</w:t>
      </w:r>
      <w:r w:rsidRPr="00C6449B">
        <w:tab/>
        <w:t xml:space="preserve">Minimum requirement for </w:t>
      </w:r>
      <w:r w:rsidRPr="00C6449B">
        <w:rPr>
          <w:i/>
        </w:rPr>
        <w:t>BS type 1-O</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t>clause</w:t>
      </w:r>
      <w:r w:rsidRPr="00C6449B">
        <w:t xml:space="preserve"> 9.7.5.2.3 and </w:t>
      </w:r>
      <w:r w:rsidR="00B41384" w:rsidRPr="00C6449B">
        <w:t>clause</w:t>
      </w:r>
      <w:r w:rsidRPr="00C6449B">
        <w:t xml:space="preserve"> 9.7.5.2.5), OTA operating band unwanted 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rPr>
        <w:t>3*BW</w:t>
      </w:r>
      <w:r w:rsidRPr="00C6449B">
        <w:rPr>
          <w:vertAlign w:val="subscript"/>
          <w:lang w:val="en-US"/>
        </w:rPr>
        <w:t>Channel</w:t>
      </w:r>
      <w:r w:rsidRPr="00C6449B">
        <w:rPr>
          <w:lang w:val="en-US"/>
        </w:rPr>
        <w:t xml:space="preserve"> </w:t>
      </w:r>
      <w:r w:rsidRPr="00C6449B">
        <w:rPr>
          <w:rFonts w:eastAsia="SimSun"/>
          <w:lang w:val="en-US"/>
        </w:rPr>
        <w:t xml:space="preserve">(where </w:t>
      </w:r>
      <w:r w:rsidRPr="00C6449B">
        <w:t>BW</w:t>
      </w:r>
      <w:r w:rsidRPr="00C6449B">
        <w:rPr>
          <w:vertAlign w:val="subscript"/>
        </w:rPr>
        <w:t>Channel</w:t>
      </w:r>
      <w:r w:rsidRPr="00C6449B">
        <w:rPr>
          <w:rFonts w:eastAsia="SimSun"/>
          <w:lang w:val="en-US"/>
        </w:rPr>
        <w:t xml:space="preserve"> is the minimal </w:t>
      </w:r>
      <w:r w:rsidRPr="00C6449B">
        <w:rPr>
          <w:rFonts w:eastAsia="SimSun"/>
          <w:i/>
          <w:lang w:val="en-US"/>
        </w:rPr>
        <w:t>BS channel bandwidth</w:t>
      </w:r>
      <w:r w:rsidRPr="00C6449B">
        <w:rPr>
          <w:rFonts w:eastAsia="SimSun"/>
          <w:lang w:val="en-US"/>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5BE00FC0" w:rsidR="00EB5AAB" w:rsidRPr="00C6449B" w:rsidRDefault="00361609" w:rsidP="00EB5AAB">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2pt;height:29pt;mso-wrap-style:square;mso-position-horizontal-relative:page;mso-position-vertical-relative:page" o:ole="">
                  <v:imagedata r:id="rId53" o:title=""/>
                </v:shape>
                <o:OLEObject Type="Embed" ProgID="Equation.3" ShapeID="_x0000_i1042" DrawAspect="Content" ObjectID="_1773756524"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t xml:space="preserve">Interfering signal positions that are partially or completely outside of any downlink </w:t>
            </w:r>
            <w:r w:rsidRPr="00C6449B">
              <w:rPr>
                <w:i/>
              </w:rPr>
              <w:t>operating band</w:t>
            </w:r>
            <w:r w:rsidRPr="00C6449B">
              <w:t xml:space="preserve"> of the</w:t>
            </w:r>
            <w:r w:rsidRPr="00C6449B">
              <w:rPr>
                <w:lang w:eastAsia="ja-JP"/>
              </w:rPr>
              <w:t xml:space="preserve"> RIB</w:t>
            </w:r>
            <w:r w:rsidRPr="00C6449B">
              <w:t xml:space="preserve"> are excluded from the requirement, unless the interfering signal positions fall within the frequency range of adjacent downlink </w:t>
            </w:r>
            <w:r w:rsidRPr="00C6449B">
              <w:rPr>
                <w:i/>
              </w:rPr>
              <w:t>operating bands</w:t>
            </w:r>
            <w:r w:rsidRPr="00C6449B">
              <w:t xml:space="preserve"> in the same geographical area. In case that none of the interfering signal positions fall completely within the frequency range of the downlink </w:t>
            </w:r>
            <w:r w:rsidRPr="00C6449B">
              <w:rPr>
                <w:i/>
              </w:rPr>
              <w:t>operating band</w:t>
            </w:r>
            <w:r w:rsidRPr="00C6449B">
              <w:t>, TS 38.141-</w:t>
            </w:r>
            <w:r w:rsidRPr="00C6449B">
              <w:rPr>
                <w:lang w:eastAsia="ja-JP"/>
              </w:rPr>
              <w:t>2</w:t>
            </w:r>
            <w:r w:rsidRPr="00C6449B">
              <w:t xml:space="preserve"> [</w:t>
            </w:r>
            <w:r w:rsidRPr="00C6449B">
              <w:rPr>
                <w:lang w:eastAsia="ja-JP"/>
              </w:rPr>
              <w:t>6</w:t>
            </w:r>
            <w:r w:rsidRPr="00C6449B">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3A6D69B8" w:rsidR="00CF08D6" w:rsidRPr="00C6449B" w:rsidRDefault="00361609" w:rsidP="00CF08D6">
            <w:pPr>
              <w:pStyle w:val="TAN"/>
            </w:pPr>
            <w:r w:rsidRPr="00091B2C">
              <w:rPr>
                <w:rFonts w:eastAsia="Malgun Gothic"/>
                <w:lang w:eastAsia="ja-JP"/>
              </w:rPr>
              <w:t>NOTE 3:</w:t>
            </w:r>
            <w:r w:rsidRPr="00091B2C">
              <w:rPr>
                <w:rFonts w:eastAsia="Malgun Gothic"/>
                <w:lang w:eastAsia="ja-JP"/>
              </w:rPr>
              <w:tab/>
            </w:r>
            <w:r w:rsidRPr="0037796A">
              <w:rPr>
                <w:rFonts w:eastAsia="Malgun Gothic"/>
                <w:lang w:eastAsia="ja-JP"/>
              </w:rPr>
              <w:t xml:space="preserve">For </w:t>
            </w:r>
            <w:r w:rsidRPr="0037796A">
              <w:rPr>
                <w:rFonts w:eastAsia="Malgun Gothic"/>
                <w:i/>
                <w:iCs/>
                <w:lang w:eastAsia="ja-JP"/>
              </w:rPr>
              <w:t>BS type 1-O</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5719" w:name="_Toc13079858"/>
      <w:bookmarkStart w:id="5720" w:name="_Toc29811347"/>
      <w:bookmarkStart w:id="5721" w:name="_Toc29811798"/>
      <w:bookmarkStart w:id="5722" w:name="_Toc37268302"/>
      <w:bookmarkStart w:id="5723" w:name="_Toc37268753"/>
      <w:bookmarkStart w:id="5724" w:name="_Toc45893404"/>
      <w:bookmarkStart w:id="5725" w:name="_Toc53177568"/>
      <w:bookmarkStart w:id="5726" w:name="_Toc53178020"/>
      <w:bookmarkStart w:id="5727" w:name="_Toc61176654"/>
      <w:bookmarkStart w:id="5728" w:name="_Toc67916477"/>
      <w:bookmarkStart w:id="5729" w:name="_Toc74670695"/>
      <w:bookmarkStart w:id="5730" w:name="_Toc76542730"/>
      <w:bookmarkStart w:id="5731" w:name="_Toc82626662"/>
      <w:bookmarkStart w:id="5732" w:name="_Toc90414628"/>
      <w:bookmarkStart w:id="5733" w:name="_Toc106769717"/>
      <w:bookmarkStart w:id="5734" w:name="_Toc115184966"/>
      <w:bookmarkStart w:id="5735" w:name="_Toc138839468"/>
      <w:bookmarkStart w:id="5736" w:name="_Toc138932831"/>
      <w:bookmarkStart w:id="5737" w:name="_Toc138933284"/>
      <w:r w:rsidRPr="00C6449B">
        <w:t>10</w:t>
      </w:r>
      <w:r w:rsidRPr="00C6449B">
        <w:tab/>
        <w:t>Radiated receiver characteristics</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4B3CD292" w14:textId="77777777" w:rsidR="00CF08D6" w:rsidRPr="00C6449B" w:rsidRDefault="00CF08D6" w:rsidP="00CF08D6">
      <w:pPr>
        <w:pStyle w:val="Heading2"/>
      </w:pPr>
      <w:bookmarkStart w:id="5738" w:name="_Toc13079859"/>
      <w:bookmarkStart w:id="5739" w:name="_Toc29811348"/>
      <w:bookmarkStart w:id="5740" w:name="_Toc29811799"/>
      <w:bookmarkStart w:id="5741" w:name="_Toc37268303"/>
      <w:bookmarkStart w:id="5742" w:name="_Toc37268754"/>
      <w:bookmarkStart w:id="5743" w:name="_Toc45893405"/>
      <w:bookmarkStart w:id="5744" w:name="_Toc53177569"/>
      <w:bookmarkStart w:id="5745" w:name="_Toc53178021"/>
      <w:bookmarkStart w:id="5746" w:name="_Toc61176655"/>
      <w:bookmarkStart w:id="5747" w:name="_Toc67916478"/>
      <w:bookmarkStart w:id="5748" w:name="_Toc74670696"/>
      <w:bookmarkStart w:id="5749" w:name="_Toc76542731"/>
      <w:bookmarkStart w:id="5750" w:name="_Toc82626663"/>
      <w:bookmarkStart w:id="5751" w:name="_Toc90414629"/>
      <w:bookmarkStart w:id="5752" w:name="_Toc106769718"/>
      <w:bookmarkStart w:id="5753" w:name="_Toc115184967"/>
      <w:bookmarkStart w:id="5754" w:name="_Toc138839469"/>
      <w:bookmarkStart w:id="5755" w:name="_Toc138932832"/>
      <w:bookmarkStart w:id="5756" w:name="_Toc138933285"/>
      <w:r w:rsidRPr="00C6449B">
        <w:t>10.1</w:t>
      </w:r>
      <w:r w:rsidRPr="00C6449B">
        <w:tab/>
        <w:t>General</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7766FCDC" w14:textId="77777777" w:rsidR="00CF08D6" w:rsidRPr="00C6449B" w:rsidRDefault="00CF08D6" w:rsidP="00CF08D6">
      <w:r w:rsidRPr="00C6449B">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t>, with full complement of transceivers for the configuration in normal operating condition.</w:t>
      </w:r>
    </w:p>
    <w:p w14:paraId="44FF6B3F" w14:textId="77777777" w:rsidR="00CF08D6" w:rsidRPr="00C6449B" w:rsidRDefault="00CF08D6" w:rsidP="00CF08D6">
      <w:r w:rsidRPr="00C6449B">
        <w:rPr>
          <w:rFonts w:cs="v5.0.0"/>
        </w:rPr>
        <w:t>Unless otherwise stated, t</w:t>
      </w:r>
      <w:r w:rsidRPr="00C6449B">
        <w:t>he following arrangements apply for the radiated receiver characteristics requirements in clause 10:</w:t>
      </w:r>
    </w:p>
    <w:p w14:paraId="15C23C50" w14:textId="77777777" w:rsidR="00CF08D6" w:rsidRPr="00C6449B" w:rsidRDefault="00CF08D6" w:rsidP="00CF08D6">
      <w:pPr>
        <w:pStyle w:val="B1"/>
      </w:pPr>
      <w:r w:rsidRPr="00C6449B">
        <w:t>-</w:t>
      </w:r>
      <w:r w:rsidRPr="00C6449B">
        <w:tab/>
        <w:t>Requirements apply during the BS receive period.</w:t>
      </w:r>
    </w:p>
    <w:p w14:paraId="5790762B" w14:textId="77777777" w:rsidR="00CF08D6" w:rsidRPr="00C6449B" w:rsidRDefault="00CF08D6" w:rsidP="00CF08D6">
      <w:pPr>
        <w:pStyle w:val="B1"/>
      </w:pPr>
      <w:r w:rsidRPr="00C6449B">
        <w:t>-</w:t>
      </w:r>
      <w:r w:rsidRPr="00C6449B">
        <w:tab/>
        <w:t>Requirements shall be met for any transmitter setting.</w:t>
      </w:r>
    </w:p>
    <w:p w14:paraId="5C1236CC" w14:textId="77777777" w:rsidR="00CF08D6" w:rsidRPr="00C6449B" w:rsidRDefault="00CF08D6" w:rsidP="00CF08D6">
      <w:pPr>
        <w:pStyle w:val="B1"/>
      </w:pPr>
      <w:r w:rsidRPr="00C6449B">
        <w:t>-</w:t>
      </w:r>
      <w:r w:rsidRPr="00C6449B">
        <w:tab/>
        <w:t>For FDD operation the requirements shall be met with the transmitter unit(s) ON.</w:t>
      </w:r>
    </w:p>
    <w:p w14:paraId="41CD0E85" w14:textId="77777777" w:rsidR="00CF08D6" w:rsidRPr="00C6449B" w:rsidRDefault="00CF08D6" w:rsidP="00CF08D6">
      <w:pPr>
        <w:pStyle w:val="B1"/>
      </w:pPr>
      <w:r w:rsidRPr="00C6449B">
        <w:t>-</w:t>
      </w:r>
      <w:r w:rsidRPr="00C6449B">
        <w:tab/>
        <w:t>Throughput requirements defined for the radiated receiver characteristics do not assume HARQ retransmissions.</w:t>
      </w:r>
    </w:p>
    <w:p w14:paraId="72B2D90F" w14:textId="77777777" w:rsidR="00CF08D6" w:rsidRPr="00C6449B" w:rsidRDefault="00CF08D6" w:rsidP="00CF08D6">
      <w:pPr>
        <w:pStyle w:val="B1"/>
      </w:pPr>
      <w:r w:rsidRPr="00C6449B">
        <w:t>-</w:t>
      </w:r>
      <w:r w:rsidRPr="00C6449B">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rPr>
        <w:t>-</w:t>
      </w:r>
      <w:r w:rsidRPr="00C6449B">
        <w:tab/>
      </w:r>
      <w:r w:rsidRPr="00C6449B">
        <w:rPr>
          <w:lang w:val="en-US"/>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426292">
      <w:pPr>
        <w:pStyle w:val="NO"/>
      </w:pPr>
      <w:r w:rsidRPr="00C6449B">
        <w:t>NOTE 1:</w:t>
      </w:r>
      <w:r w:rsidRPr="00C6449B">
        <w:tab/>
        <w:t>In normal operating condition the BS in FDD operation is configured to transmit and receive at the same time.</w:t>
      </w:r>
    </w:p>
    <w:p w14:paraId="6E91640B" w14:textId="77777777" w:rsidR="00CF08D6" w:rsidRPr="00C6449B" w:rsidRDefault="00CF08D6" w:rsidP="00426292">
      <w:pPr>
        <w:pStyle w:val="NO"/>
      </w:pPr>
      <w:r w:rsidRPr="00C6449B">
        <w:t>NOTE 2:</w:t>
      </w:r>
      <w:r w:rsidRPr="00C6449B">
        <w:tab/>
        <w:t xml:space="preserve">In normal operating condition the BS in TDD operation is configured to TX OFF power during </w:t>
      </w:r>
      <w:r w:rsidRPr="00C6449B">
        <w:rPr>
          <w:i/>
        </w:rPr>
        <w:t>receive period</w:t>
      </w:r>
      <w:r w:rsidRPr="00C6449B">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5757" w:name="_Toc13079860"/>
      <w:bookmarkStart w:id="5758" w:name="_Toc29811349"/>
      <w:bookmarkStart w:id="5759" w:name="_Toc29811800"/>
      <w:bookmarkStart w:id="5760" w:name="_Toc37268304"/>
      <w:bookmarkStart w:id="5761" w:name="_Toc37268755"/>
      <w:bookmarkStart w:id="5762" w:name="_Toc45893406"/>
      <w:bookmarkStart w:id="5763" w:name="_Toc53177570"/>
      <w:bookmarkStart w:id="5764" w:name="_Toc53178022"/>
      <w:bookmarkStart w:id="5765" w:name="_Toc61176656"/>
      <w:bookmarkStart w:id="5766" w:name="_Toc67916479"/>
      <w:bookmarkStart w:id="5767" w:name="_Toc74670697"/>
      <w:bookmarkStart w:id="5768" w:name="_Toc76542732"/>
      <w:bookmarkStart w:id="5769" w:name="_Toc82626664"/>
      <w:bookmarkStart w:id="5770" w:name="_Toc90414630"/>
      <w:bookmarkStart w:id="5771" w:name="_Toc106769719"/>
      <w:bookmarkStart w:id="5772" w:name="_Toc115184968"/>
      <w:bookmarkStart w:id="5773" w:name="_Toc138839470"/>
      <w:bookmarkStart w:id="5774" w:name="_Toc138932833"/>
      <w:bookmarkStart w:id="5775" w:name="_Toc138933286"/>
      <w:r w:rsidRPr="00C6449B">
        <w:rPr>
          <w:lang w:val="en-US"/>
        </w:rPr>
        <w:t>10.2</w:t>
      </w:r>
      <w:r w:rsidRPr="00C6449B">
        <w:rPr>
          <w:lang w:val="en-US"/>
        </w:rPr>
        <w:tab/>
        <w:t>OTA sensitivity</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163D38C1" w14:textId="77777777" w:rsidR="00CF08D6" w:rsidRPr="00C6449B" w:rsidRDefault="00CF08D6" w:rsidP="00CF08D6">
      <w:pPr>
        <w:pStyle w:val="Heading3"/>
      </w:pPr>
      <w:bookmarkStart w:id="5776" w:name="_Toc13079861"/>
      <w:bookmarkStart w:id="5777" w:name="_Toc29811350"/>
      <w:bookmarkStart w:id="5778" w:name="_Toc29811801"/>
      <w:bookmarkStart w:id="5779" w:name="_Toc37268305"/>
      <w:bookmarkStart w:id="5780" w:name="_Toc37268756"/>
      <w:bookmarkStart w:id="5781" w:name="_Toc45893407"/>
      <w:bookmarkStart w:id="5782" w:name="_Toc53177571"/>
      <w:bookmarkStart w:id="5783" w:name="_Toc53178023"/>
      <w:bookmarkStart w:id="5784" w:name="_Toc61176657"/>
      <w:bookmarkStart w:id="5785" w:name="_Toc67916480"/>
      <w:bookmarkStart w:id="5786" w:name="_Toc74670698"/>
      <w:bookmarkStart w:id="5787" w:name="_Toc76542733"/>
      <w:bookmarkStart w:id="5788" w:name="_Toc82626665"/>
      <w:bookmarkStart w:id="5789" w:name="_Toc90414631"/>
      <w:bookmarkStart w:id="5790" w:name="_Toc106769720"/>
      <w:bookmarkStart w:id="5791" w:name="_Toc115184969"/>
      <w:bookmarkStart w:id="5792" w:name="_Toc138839471"/>
      <w:bookmarkStart w:id="5793" w:name="_Toc138932834"/>
      <w:bookmarkStart w:id="5794" w:name="_Toc138933287"/>
      <w:r w:rsidRPr="00C6449B">
        <w:t>10.2.1</w:t>
      </w:r>
      <w:r w:rsidRPr="00C6449B">
        <w:tab/>
      </w:r>
      <w:r w:rsidRPr="00C6449B">
        <w:rPr>
          <w:i/>
        </w:rPr>
        <w:t>BS type 1-H</w:t>
      </w:r>
      <w:r w:rsidRPr="00C6449B">
        <w:t xml:space="preserve"> and </w:t>
      </w:r>
      <w:r w:rsidRPr="00C6449B">
        <w:rPr>
          <w:i/>
        </w:rPr>
        <w:t>BS type 1-O</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5B71064" w14:textId="77777777" w:rsidR="00CF08D6" w:rsidRPr="00C6449B" w:rsidRDefault="00CF08D6" w:rsidP="00CF08D6">
      <w:pPr>
        <w:pStyle w:val="Heading4"/>
      </w:pPr>
      <w:bookmarkStart w:id="5795" w:name="_Toc13079862"/>
      <w:bookmarkStart w:id="5796" w:name="_Toc29811351"/>
      <w:bookmarkStart w:id="5797" w:name="_Toc29811802"/>
      <w:bookmarkStart w:id="5798" w:name="_Toc37268306"/>
      <w:bookmarkStart w:id="5799" w:name="_Toc37268757"/>
      <w:bookmarkStart w:id="5800" w:name="_Toc45893408"/>
      <w:bookmarkStart w:id="5801" w:name="_Toc53177572"/>
      <w:bookmarkStart w:id="5802" w:name="_Toc53178024"/>
      <w:bookmarkStart w:id="5803" w:name="_Toc61176658"/>
      <w:bookmarkStart w:id="5804" w:name="_Toc67916481"/>
      <w:bookmarkStart w:id="5805" w:name="_Toc74670699"/>
      <w:bookmarkStart w:id="5806" w:name="_Toc76542734"/>
      <w:bookmarkStart w:id="5807" w:name="_Toc82626666"/>
      <w:bookmarkStart w:id="5808" w:name="_Toc90414632"/>
      <w:bookmarkStart w:id="5809" w:name="_Toc106769721"/>
      <w:bookmarkStart w:id="5810" w:name="_Toc115184970"/>
      <w:bookmarkStart w:id="5811" w:name="_Toc138839472"/>
      <w:bookmarkStart w:id="5812" w:name="_Toc138932835"/>
      <w:bookmarkStart w:id="5813" w:name="_Toc138933288"/>
      <w:r w:rsidRPr="00C6449B">
        <w:t>10.2.1.1</w:t>
      </w:r>
      <w:r w:rsidRPr="00C6449B">
        <w:tab/>
        <w:t>General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1AFCA2B9" w14:textId="77777777" w:rsidR="00CF08D6" w:rsidRPr="00C6449B" w:rsidRDefault="00CF08D6" w:rsidP="00CF08D6">
      <w:r w:rsidRPr="00C6449B">
        <w:t xml:space="preserve">The OTA sensitivity requirement is </w:t>
      </w:r>
      <w:bookmarkStart w:id="5814" w:name="_Hlk500328880"/>
      <w:r w:rsidRPr="00C6449B">
        <w:t xml:space="preserve">a </w:t>
      </w:r>
      <w:r w:rsidRPr="00C6449B">
        <w:rPr>
          <w:i/>
        </w:rPr>
        <w:t>directional requirement</w:t>
      </w:r>
      <w:bookmarkEnd w:id="5814"/>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5815" w:name="_Toc13079863"/>
      <w:bookmarkStart w:id="5816" w:name="_Toc29811352"/>
      <w:bookmarkStart w:id="5817" w:name="_Toc29811803"/>
      <w:bookmarkStart w:id="5818" w:name="_Toc37268307"/>
      <w:bookmarkStart w:id="5819" w:name="_Toc37268758"/>
      <w:bookmarkStart w:id="5820" w:name="_Toc45893409"/>
      <w:bookmarkStart w:id="5821" w:name="_Toc53177573"/>
      <w:bookmarkStart w:id="5822" w:name="_Toc53178025"/>
      <w:bookmarkStart w:id="5823" w:name="_Toc61176659"/>
      <w:bookmarkStart w:id="5824" w:name="_Toc67916482"/>
      <w:bookmarkStart w:id="5825" w:name="_Toc74670700"/>
      <w:bookmarkStart w:id="5826" w:name="_Toc76542735"/>
      <w:bookmarkStart w:id="5827" w:name="_Toc82626667"/>
      <w:bookmarkStart w:id="5828" w:name="_Toc90414633"/>
      <w:bookmarkStart w:id="5829" w:name="_Toc106769722"/>
      <w:bookmarkStart w:id="5830" w:name="_Toc115184971"/>
      <w:bookmarkStart w:id="5831" w:name="_Toc138839473"/>
      <w:bookmarkStart w:id="5832" w:name="_Toc138932836"/>
      <w:bookmarkStart w:id="5833" w:name="_Toc138933289"/>
      <w:r w:rsidRPr="00C6449B">
        <w:t>10.2.1.2</w:t>
      </w:r>
      <w:r w:rsidRPr="00C6449B">
        <w:tab/>
        <w:t>Minimum requirement</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5834" w:name="_Toc13079864"/>
      <w:bookmarkStart w:id="5835" w:name="_Toc29811353"/>
      <w:bookmarkStart w:id="5836" w:name="_Toc29811804"/>
      <w:bookmarkStart w:id="5837" w:name="_Toc37268308"/>
      <w:bookmarkStart w:id="5838" w:name="_Toc37268759"/>
      <w:bookmarkStart w:id="5839" w:name="_Toc45893410"/>
      <w:bookmarkStart w:id="5840" w:name="_Toc53177574"/>
      <w:bookmarkStart w:id="5841" w:name="_Toc53178026"/>
      <w:bookmarkStart w:id="5842" w:name="_Toc61176660"/>
      <w:bookmarkStart w:id="5843" w:name="_Toc67916483"/>
      <w:bookmarkStart w:id="5844" w:name="_Toc74670701"/>
      <w:bookmarkStart w:id="5845" w:name="_Toc76542736"/>
      <w:bookmarkStart w:id="5846" w:name="_Toc82626668"/>
      <w:bookmarkStart w:id="5847" w:name="_Toc90414634"/>
      <w:bookmarkStart w:id="5848" w:name="_Toc106769723"/>
      <w:bookmarkStart w:id="5849" w:name="_Toc115184972"/>
      <w:bookmarkStart w:id="5850" w:name="_Toc138839474"/>
      <w:bookmarkStart w:id="5851" w:name="_Toc138932837"/>
      <w:bookmarkStart w:id="5852" w:name="_Toc138933290"/>
      <w:r w:rsidRPr="00C6449B">
        <w:t>10.2.2</w:t>
      </w:r>
      <w:r w:rsidRPr="00C6449B">
        <w:tab/>
      </w:r>
      <w:r w:rsidRPr="00C6449B">
        <w:rPr>
          <w:i/>
        </w:rPr>
        <w:t>BS type 2-O</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720DE469" w14:textId="4736ED1A" w:rsidR="00CF08D6" w:rsidRPr="00C6449B" w:rsidRDefault="00CF08D6" w:rsidP="00CF08D6">
      <w:r w:rsidRPr="00C6449B">
        <w:t xml:space="preserve">There is no OTA sensitivity requirement for FR2, the OTA sensitivity is the same as the OTA reference sensitivity in </w:t>
      </w:r>
      <w:r w:rsidR="00B41384" w:rsidRPr="00C6449B">
        <w:t>clause</w:t>
      </w:r>
      <w:r w:rsidRPr="00C6449B">
        <w:t xml:space="preserve"> 10.3.</w:t>
      </w:r>
    </w:p>
    <w:p w14:paraId="1A008808" w14:textId="77777777" w:rsidR="00CF08D6" w:rsidRPr="00C6449B" w:rsidRDefault="00CF08D6" w:rsidP="00CF08D6">
      <w:pPr>
        <w:pStyle w:val="Heading2"/>
      </w:pPr>
      <w:bookmarkStart w:id="5853" w:name="_Toc13079865"/>
      <w:bookmarkStart w:id="5854" w:name="_Toc29811354"/>
      <w:bookmarkStart w:id="5855" w:name="_Toc29811805"/>
      <w:bookmarkStart w:id="5856" w:name="_Toc37268309"/>
      <w:bookmarkStart w:id="5857" w:name="_Toc37268760"/>
      <w:bookmarkStart w:id="5858" w:name="_Toc45893411"/>
      <w:bookmarkStart w:id="5859" w:name="_Toc53177575"/>
      <w:bookmarkStart w:id="5860" w:name="_Toc53178027"/>
      <w:bookmarkStart w:id="5861" w:name="_Toc61176661"/>
      <w:bookmarkStart w:id="5862" w:name="_Toc67916484"/>
      <w:bookmarkStart w:id="5863" w:name="_Toc74670702"/>
      <w:bookmarkStart w:id="5864" w:name="_Toc76542737"/>
      <w:bookmarkStart w:id="5865" w:name="_Toc82626669"/>
      <w:bookmarkStart w:id="5866" w:name="_Toc90414635"/>
      <w:bookmarkStart w:id="5867" w:name="_Toc106769724"/>
      <w:bookmarkStart w:id="5868" w:name="_Toc115184973"/>
      <w:bookmarkStart w:id="5869" w:name="_Toc138839475"/>
      <w:bookmarkStart w:id="5870" w:name="_Toc138932838"/>
      <w:bookmarkStart w:id="5871" w:name="_Toc138933291"/>
      <w:r w:rsidRPr="00C6449B">
        <w:t>10.3</w:t>
      </w:r>
      <w:r w:rsidRPr="00C6449B">
        <w:tab/>
        <w:t>OTA reference sensitivity level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216F665C" w14:textId="77777777" w:rsidR="00CF08D6" w:rsidRPr="00C6449B" w:rsidRDefault="00CF08D6" w:rsidP="00CF08D6">
      <w:pPr>
        <w:pStyle w:val="Heading3"/>
      </w:pPr>
      <w:bookmarkStart w:id="5872" w:name="_Toc13079866"/>
      <w:bookmarkStart w:id="5873" w:name="_Toc29811355"/>
      <w:bookmarkStart w:id="5874" w:name="_Toc29811806"/>
      <w:bookmarkStart w:id="5875" w:name="_Toc37268310"/>
      <w:bookmarkStart w:id="5876" w:name="_Toc37268761"/>
      <w:bookmarkStart w:id="5877" w:name="_Toc45893412"/>
      <w:bookmarkStart w:id="5878" w:name="_Toc53177576"/>
      <w:bookmarkStart w:id="5879" w:name="_Toc53178028"/>
      <w:bookmarkStart w:id="5880" w:name="_Toc61176662"/>
      <w:bookmarkStart w:id="5881" w:name="_Toc67916485"/>
      <w:bookmarkStart w:id="5882" w:name="_Toc74670703"/>
      <w:bookmarkStart w:id="5883" w:name="_Toc76542738"/>
      <w:bookmarkStart w:id="5884" w:name="_Toc82626670"/>
      <w:bookmarkStart w:id="5885" w:name="_Toc90414636"/>
      <w:bookmarkStart w:id="5886" w:name="_Toc106769725"/>
      <w:bookmarkStart w:id="5887" w:name="_Toc115184974"/>
      <w:bookmarkStart w:id="5888" w:name="_Toc138839476"/>
      <w:bookmarkStart w:id="5889" w:name="_Toc138932839"/>
      <w:bookmarkStart w:id="5890" w:name="_Toc138933292"/>
      <w:bookmarkStart w:id="5891" w:name="_Hlk500365921"/>
      <w:r w:rsidRPr="00C6449B">
        <w:t>10.3.1</w:t>
      </w:r>
      <w:r w:rsidRPr="00C6449B">
        <w:tab/>
        <w:t>General</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5892" w:name="_Toc13079867"/>
      <w:bookmarkStart w:id="5893" w:name="_Toc29811356"/>
      <w:bookmarkStart w:id="5894" w:name="_Toc29811807"/>
      <w:bookmarkStart w:id="5895" w:name="_Toc37268311"/>
      <w:bookmarkStart w:id="5896" w:name="_Toc37268762"/>
      <w:bookmarkStart w:id="5897" w:name="_Toc45893413"/>
      <w:bookmarkStart w:id="5898" w:name="_Toc53177577"/>
      <w:bookmarkStart w:id="5899" w:name="_Toc53178029"/>
      <w:bookmarkStart w:id="5900" w:name="_Toc61176663"/>
      <w:bookmarkStart w:id="5901" w:name="_Toc67916486"/>
      <w:bookmarkStart w:id="5902" w:name="_Toc74670704"/>
      <w:bookmarkStart w:id="5903" w:name="_Toc76542739"/>
      <w:bookmarkStart w:id="5904" w:name="_Toc82626671"/>
      <w:bookmarkStart w:id="5905" w:name="_Toc90414637"/>
      <w:bookmarkStart w:id="5906" w:name="_Toc106769726"/>
      <w:bookmarkStart w:id="5907" w:name="_Toc115184975"/>
      <w:bookmarkStart w:id="5908" w:name="_Toc138839477"/>
      <w:bookmarkStart w:id="5909" w:name="_Toc138932840"/>
      <w:bookmarkStart w:id="5910" w:name="_Toc138933293"/>
      <w:bookmarkEnd w:id="5891"/>
      <w:r w:rsidRPr="00C6449B">
        <w:t>10.3.2</w:t>
      </w:r>
      <w:r w:rsidRPr="00C6449B">
        <w:tab/>
        <w:t xml:space="preserve">Minimum requirement for </w:t>
      </w:r>
      <w:r w:rsidRPr="00C6449B">
        <w:rPr>
          <w:i/>
        </w:rPr>
        <w:t>BS type 1-O</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EIS</w:t>
      </w:r>
      <w:r w:rsidRPr="00C6449B">
        <w:rPr>
          <w:vertAlign w:val="subscript"/>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Table 10.3.2-1: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t>EIS</w:t>
            </w:r>
            <w:r w:rsidR="0095623D" w:rsidRPr="00C6449B">
              <w:rPr>
                <w:vertAlign w:val="subscript"/>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rPr>
            </w:pPr>
            <w:r w:rsidRPr="00C6449B">
              <w:rPr>
                <w:rFonts w:cs="Arial"/>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rPr>
              <w:t>-101.7</w:t>
            </w:r>
            <w:r w:rsidRPr="00C6449B">
              <w:rPr>
                <w:rFonts w:cs="Arial"/>
              </w:rPr>
              <w:t xml:space="preserve"> -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rPr>
            </w:pPr>
            <w:r w:rsidRPr="00C6449B">
              <w:rPr>
                <w:rFonts w:cs="Arial"/>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rPr>
              <w:t>-101.8</w:t>
            </w:r>
            <w:r w:rsidRPr="00C6449B">
              <w:rPr>
                <w:rFonts w:cs="Arial"/>
              </w:rPr>
              <w:t xml:space="preserve"> -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rPr>
            </w:pPr>
            <w:r w:rsidRPr="00C6449B">
              <w:rPr>
                <w:rFonts w:cs="Arial"/>
              </w:rPr>
              <w:t>60</w:t>
            </w:r>
          </w:p>
        </w:tc>
        <w:tc>
          <w:tcPr>
            <w:tcW w:w="3119" w:type="dxa"/>
            <w:vAlign w:val="center"/>
          </w:tcPr>
          <w:p w14:paraId="3532B2F6" w14:textId="77777777" w:rsidR="00CF08D6" w:rsidRPr="00C6449B" w:rsidRDefault="00CF08D6" w:rsidP="00CF08D6">
            <w:pPr>
              <w:pStyle w:val="TAC"/>
              <w:rPr>
                <w:rFonts w:cs="Arial"/>
              </w:rPr>
            </w:pPr>
            <w:r w:rsidRPr="00C6449B">
              <w:rPr>
                <w:rFonts w:cs="Arial"/>
              </w:rPr>
              <w:t>G-FR1-A1-3</w:t>
            </w:r>
          </w:p>
        </w:tc>
        <w:tc>
          <w:tcPr>
            <w:tcW w:w="2659" w:type="dxa"/>
            <w:vAlign w:val="center"/>
          </w:tcPr>
          <w:p w14:paraId="75086819" w14:textId="77777777" w:rsidR="00CF08D6" w:rsidRPr="00C6449B" w:rsidRDefault="00CF08D6" w:rsidP="00CF08D6">
            <w:pPr>
              <w:pStyle w:val="TAC"/>
              <w:rPr>
                <w:rFonts w:cs="Arial"/>
              </w:rPr>
            </w:pPr>
            <w:r w:rsidRPr="00C6449B">
              <w:rPr>
                <w:lang w:val="en-US"/>
              </w:rPr>
              <w:t>-98.9</w:t>
            </w:r>
            <w:r w:rsidRPr="00C6449B">
              <w:rPr>
                <w:rFonts w:cs="Arial"/>
              </w:rPr>
              <w:t xml:space="preserve"> -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rPr>
            </w:pPr>
            <w:r w:rsidRPr="00C6449B">
              <w:rPr>
                <w:rFonts w:cs="Arial"/>
              </w:rPr>
              <w:t>15</w:t>
            </w:r>
          </w:p>
        </w:tc>
        <w:tc>
          <w:tcPr>
            <w:tcW w:w="3119" w:type="dxa"/>
            <w:vAlign w:val="center"/>
          </w:tcPr>
          <w:p w14:paraId="02C237B3" w14:textId="77777777" w:rsidR="00CF08D6" w:rsidRPr="00C6449B" w:rsidRDefault="00CF08D6" w:rsidP="00CF08D6">
            <w:pPr>
              <w:pStyle w:val="TAC"/>
              <w:rPr>
                <w:rFonts w:cs="Arial"/>
              </w:rPr>
            </w:pPr>
            <w:r w:rsidRPr="00C6449B">
              <w:rPr>
                <w:rFonts w:cs="Arial"/>
              </w:rPr>
              <w:t>G-FR1-A1-4</w:t>
            </w:r>
          </w:p>
        </w:tc>
        <w:tc>
          <w:tcPr>
            <w:tcW w:w="2659" w:type="dxa"/>
            <w:vAlign w:val="center"/>
          </w:tcPr>
          <w:p w14:paraId="6FDF8AF1" w14:textId="77777777" w:rsidR="00CF08D6" w:rsidRPr="00C6449B" w:rsidRDefault="00CF08D6" w:rsidP="00CF08D6">
            <w:pPr>
              <w:pStyle w:val="TAC"/>
              <w:rPr>
                <w:rFonts w:cs="Arial"/>
              </w:rPr>
            </w:pPr>
            <w:r w:rsidRPr="00C6449B">
              <w:rPr>
                <w:lang w:val="en-US"/>
              </w:rPr>
              <w:t>-95.3</w:t>
            </w:r>
            <w:r w:rsidRPr="00C6449B">
              <w:rPr>
                <w:rFonts w:cs="Arial"/>
              </w:rPr>
              <w:t xml:space="preserve"> -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rPr>
            </w:pPr>
            <w:r w:rsidRPr="00C6449B">
              <w:rPr>
                <w:rFonts w:cs="Arial"/>
              </w:rPr>
              <w:t>30</w:t>
            </w:r>
          </w:p>
        </w:tc>
        <w:tc>
          <w:tcPr>
            <w:tcW w:w="3119" w:type="dxa"/>
            <w:vAlign w:val="center"/>
          </w:tcPr>
          <w:p w14:paraId="5B6C36B4" w14:textId="77777777" w:rsidR="00CF08D6" w:rsidRPr="00C6449B" w:rsidRDefault="00CF08D6" w:rsidP="00CF08D6">
            <w:pPr>
              <w:pStyle w:val="TAC"/>
              <w:rPr>
                <w:rFonts w:cs="Arial"/>
              </w:rPr>
            </w:pPr>
            <w:r w:rsidRPr="00C6449B">
              <w:rPr>
                <w:rFonts w:cs="Arial"/>
              </w:rPr>
              <w:t>G-FR1-A1-5</w:t>
            </w:r>
          </w:p>
        </w:tc>
        <w:tc>
          <w:tcPr>
            <w:tcW w:w="2659" w:type="dxa"/>
            <w:vAlign w:val="center"/>
          </w:tcPr>
          <w:p w14:paraId="617B6BFC" w14:textId="77777777" w:rsidR="00CF08D6" w:rsidRPr="00C6449B" w:rsidRDefault="00CF08D6" w:rsidP="00CF08D6">
            <w:pPr>
              <w:pStyle w:val="TAC"/>
              <w:rPr>
                <w:rFonts w:cs="Arial"/>
              </w:rPr>
            </w:pPr>
            <w:r w:rsidRPr="00C6449B">
              <w:rPr>
                <w:lang w:val="en-US"/>
              </w:rPr>
              <w:t>-95.6</w:t>
            </w:r>
            <w:r w:rsidRPr="00C6449B">
              <w:rPr>
                <w:rFonts w:cs="Arial"/>
              </w:rPr>
              <w:t xml:space="preserve"> -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rPr>
            </w:pPr>
            <w:r w:rsidRPr="00C6449B">
              <w:rPr>
                <w:rFonts w:cs="Arial"/>
              </w:rPr>
              <w:t>60</w:t>
            </w:r>
          </w:p>
        </w:tc>
        <w:tc>
          <w:tcPr>
            <w:tcW w:w="3119" w:type="dxa"/>
            <w:vAlign w:val="center"/>
          </w:tcPr>
          <w:p w14:paraId="5D8F992F" w14:textId="77777777" w:rsidR="00CF08D6" w:rsidRPr="00C6449B" w:rsidRDefault="00CF08D6" w:rsidP="00CF08D6">
            <w:pPr>
              <w:pStyle w:val="TAC"/>
              <w:rPr>
                <w:rFonts w:cs="Arial"/>
              </w:rPr>
            </w:pPr>
            <w:r w:rsidRPr="00C6449B">
              <w:rPr>
                <w:rFonts w:cs="Arial"/>
              </w:rPr>
              <w:t>G-FR1-A1-6</w:t>
            </w:r>
          </w:p>
        </w:tc>
        <w:tc>
          <w:tcPr>
            <w:tcW w:w="2659" w:type="dxa"/>
            <w:vAlign w:val="center"/>
          </w:tcPr>
          <w:p w14:paraId="68F490EA" w14:textId="77777777" w:rsidR="00CF08D6" w:rsidRPr="00C6449B" w:rsidRDefault="00CF08D6" w:rsidP="00CF08D6">
            <w:pPr>
              <w:pStyle w:val="TAC"/>
              <w:rPr>
                <w:rFonts w:cs="Arial"/>
              </w:rPr>
            </w:pPr>
            <w:r w:rsidRPr="00C6449B">
              <w:rPr>
                <w:lang w:val="en-US"/>
              </w:rPr>
              <w:t>-95.7</w:t>
            </w:r>
            <w:r w:rsidRPr="00C6449B">
              <w:rPr>
                <w:rFonts w:cs="Arial"/>
              </w:rPr>
              <w:t xml:space="preserve"> -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t>EIS</w:t>
            </w:r>
            <w:r w:rsidRPr="00C6449B">
              <w:rPr>
                <w:vertAlign w:val="subscript"/>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rPr>
            </w:pPr>
            <w:r w:rsidRPr="00C6449B">
              <w:rPr>
                <w:rFonts w:cs="Arial"/>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rPr>
              <w:t>G-</w:t>
            </w:r>
            <w:r w:rsidR="007F7E75" w:rsidRPr="00C6449B">
              <w:rPr>
                <w:rFonts w:cs="Arial"/>
              </w:rPr>
              <w:t>F</w:t>
            </w:r>
            <w:r w:rsidRPr="00C6449B">
              <w:rPr>
                <w:rFonts w:cs="Arial"/>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rPr>
              <w:t>-96.7</w:t>
            </w:r>
            <w:r w:rsidRPr="00C6449B" w:rsidDel="00537F61">
              <w:rPr>
                <w:rFonts w:cs="Arial"/>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rPr>
            </w:pPr>
            <w:r w:rsidRPr="00C6449B">
              <w:rPr>
                <w:rFonts w:cs="Arial"/>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rPr>
            </w:pPr>
            <w:r w:rsidRPr="00C6449B">
              <w:rPr>
                <w:rFonts w:cs="Arial"/>
              </w:rPr>
              <w:t>60</w:t>
            </w:r>
          </w:p>
        </w:tc>
        <w:tc>
          <w:tcPr>
            <w:tcW w:w="3119" w:type="dxa"/>
            <w:vAlign w:val="center"/>
          </w:tcPr>
          <w:p w14:paraId="00D25481" w14:textId="77777777" w:rsidR="00CF08D6" w:rsidRPr="00C6449B" w:rsidRDefault="00CF08D6" w:rsidP="00CF08D6">
            <w:pPr>
              <w:pStyle w:val="TAC"/>
              <w:rPr>
                <w:rFonts w:cs="Arial"/>
              </w:rPr>
            </w:pPr>
            <w:r w:rsidRPr="00C6449B">
              <w:rPr>
                <w:rFonts w:cs="Arial"/>
              </w:rPr>
              <w:t>G-FR1-A1-3</w:t>
            </w:r>
          </w:p>
        </w:tc>
        <w:tc>
          <w:tcPr>
            <w:tcW w:w="2659" w:type="dxa"/>
            <w:vAlign w:val="center"/>
          </w:tcPr>
          <w:p w14:paraId="20009050" w14:textId="77777777" w:rsidR="00CF08D6" w:rsidRPr="00C6449B" w:rsidRDefault="00CF08D6" w:rsidP="00CF08D6">
            <w:pPr>
              <w:pStyle w:val="TAC"/>
              <w:rPr>
                <w:rFonts w:cs="Arial"/>
              </w:rPr>
            </w:pPr>
            <w:r w:rsidRPr="00C6449B">
              <w:rPr>
                <w:rFonts w:cs="Arial"/>
                <w:lang w:val="en-US"/>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rPr>
            </w:pPr>
            <w:r w:rsidRPr="00C6449B">
              <w:rPr>
                <w:rFonts w:cs="Arial"/>
              </w:rPr>
              <w:t>15</w:t>
            </w:r>
          </w:p>
        </w:tc>
        <w:tc>
          <w:tcPr>
            <w:tcW w:w="3119" w:type="dxa"/>
            <w:vAlign w:val="center"/>
          </w:tcPr>
          <w:p w14:paraId="56218790" w14:textId="77777777" w:rsidR="00CF08D6" w:rsidRPr="00C6449B" w:rsidRDefault="00CF08D6" w:rsidP="00CF08D6">
            <w:pPr>
              <w:pStyle w:val="TAC"/>
              <w:rPr>
                <w:rFonts w:cs="Arial"/>
              </w:rPr>
            </w:pPr>
            <w:r w:rsidRPr="00C6449B">
              <w:rPr>
                <w:rFonts w:cs="Arial"/>
              </w:rPr>
              <w:t>G-FR1-A1-4</w:t>
            </w:r>
          </w:p>
        </w:tc>
        <w:tc>
          <w:tcPr>
            <w:tcW w:w="2659" w:type="dxa"/>
            <w:vAlign w:val="center"/>
          </w:tcPr>
          <w:p w14:paraId="5F5A81C4" w14:textId="77777777" w:rsidR="00CF08D6" w:rsidRPr="00C6449B" w:rsidRDefault="00CF08D6" w:rsidP="00CF08D6">
            <w:pPr>
              <w:pStyle w:val="TAC"/>
              <w:rPr>
                <w:rFonts w:cs="Arial"/>
              </w:rPr>
            </w:pPr>
            <w:r w:rsidRPr="00C6449B">
              <w:rPr>
                <w:rFonts w:cs="Arial"/>
                <w:lang w:val="en-US"/>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rPr>
            </w:pPr>
            <w:r w:rsidRPr="00C6449B">
              <w:rPr>
                <w:rFonts w:cs="Arial"/>
              </w:rPr>
              <w:t>30</w:t>
            </w:r>
          </w:p>
        </w:tc>
        <w:tc>
          <w:tcPr>
            <w:tcW w:w="3119" w:type="dxa"/>
            <w:vAlign w:val="center"/>
          </w:tcPr>
          <w:p w14:paraId="3A90A7F9" w14:textId="77777777" w:rsidR="00CF08D6" w:rsidRPr="00C6449B" w:rsidRDefault="00CF08D6" w:rsidP="00CF08D6">
            <w:pPr>
              <w:pStyle w:val="TAC"/>
              <w:rPr>
                <w:rFonts w:cs="Arial"/>
              </w:rPr>
            </w:pPr>
            <w:r w:rsidRPr="00C6449B">
              <w:rPr>
                <w:rFonts w:cs="Arial"/>
              </w:rPr>
              <w:t>G-FR1-A1-5</w:t>
            </w:r>
          </w:p>
        </w:tc>
        <w:tc>
          <w:tcPr>
            <w:tcW w:w="2659" w:type="dxa"/>
            <w:vAlign w:val="center"/>
          </w:tcPr>
          <w:p w14:paraId="5A88D059" w14:textId="77777777" w:rsidR="00CF08D6" w:rsidRPr="00C6449B" w:rsidRDefault="00CF08D6" w:rsidP="00CF08D6">
            <w:pPr>
              <w:pStyle w:val="TAC"/>
              <w:rPr>
                <w:rFonts w:cs="Arial"/>
              </w:rPr>
            </w:pPr>
            <w:r w:rsidRPr="00C6449B">
              <w:rPr>
                <w:rFonts w:cs="Arial"/>
                <w:lang w:val="en-US"/>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rPr>
            </w:pPr>
            <w:r w:rsidRPr="00C6449B">
              <w:rPr>
                <w:rFonts w:cs="Arial"/>
              </w:rPr>
              <w:t>60</w:t>
            </w:r>
          </w:p>
        </w:tc>
        <w:tc>
          <w:tcPr>
            <w:tcW w:w="3119" w:type="dxa"/>
            <w:vAlign w:val="center"/>
          </w:tcPr>
          <w:p w14:paraId="51E47F64" w14:textId="77777777" w:rsidR="00CF08D6" w:rsidRPr="00C6449B" w:rsidRDefault="00CF08D6" w:rsidP="00CF08D6">
            <w:pPr>
              <w:pStyle w:val="TAC"/>
              <w:rPr>
                <w:rFonts w:cs="Arial"/>
              </w:rPr>
            </w:pPr>
            <w:r w:rsidRPr="00C6449B">
              <w:rPr>
                <w:rFonts w:cs="Arial"/>
              </w:rPr>
              <w:t>G-FR1-A1-6</w:t>
            </w:r>
          </w:p>
        </w:tc>
        <w:tc>
          <w:tcPr>
            <w:tcW w:w="2659" w:type="dxa"/>
            <w:vAlign w:val="center"/>
          </w:tcPr>
          <w:p w14:paraId="45F7FC8A" w14:textId="77777777" w:rsidR="00CF08D6" w:rsidRPr="00C6449B" w:rsidRDefault="00CF08D6" w:rsidP="00CF08D6">
            <w:pPr>
              <w:pStyle w:val="TAC"/>
              <w:rPr>
                <w:rFonts w:cs="Arial"/>
              </w:rPr>
            </w:pPr>
            <w:r w:rsidRPr="00C6449B">
              <w:rPr>
                <w:rFonts w:cs="Arial"/>
                <w:lang w:val="en-US"/>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t>Table 10.3.2-3: Local Area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t>EIS</w:t>
            </w:r>
            <w:r w:rsidR="007A4962" w:rsidRPr="00C6449B">
              <w:rPr>
                <w:vertAlign w:val="subscript"/>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rPr>
            </w:pPr>
            <w:r w:rsidRPr="00C6449B">
              <w:rPr>
                <w:rFonts w:cs="Arial"/>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rPr>
              <w:t>-93.7</w:t>
            </w:r>
            <w:r w:rsidRPr="00C6449B" w:rsidDel="00537F61">
              <w:rPr>
                <w:rFonts w:cs="Arial"/>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rPr>
            </w:pPr>
            <w:r w:rsidRPr="00C6449B">
              <w:rPr>
                <w:rFonts w:cs="Arial"/>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rPr>
            </w:pPr>
            <w:r w:rsidRPr="00C6449B">
              <w:rPr>
                <w:rFonts w:cs="Arial"/>
              </w:rPr>
              <w:t>60</w:t>
            </w:r>
          </w:p>
        </w:tc>
        <w:tc>
          <w:tcPr>
            <w:tcW w:w="3119" w:type="dxa"/>
            <w:vAlign w:val="center"/>
          </w:tcPr>
          <w:p w14:paraId="1D4CBCC7" w14:textId="77777777" w:rsidR="00CF08D6" w:rsidRPr="00C6449B" w:rsidRDefault="00CF08D6" w:rsidP="00CF08D6">
            <w:pPr>
              <w:pStyle w:val="TAC"/>
              <w:rPr>
                <w:rFonts w:cs="Arial"/>
              </w:rPr>
            </w:pPr>
            <w:r w:rsidRPr="00C6449B">
              <w:rPr>
                <w:rFonts w:cs="Arial"/>
              </w:rPr>
              <w:t>G-FR1-A1-3</w:t>
            </w:r>
          </w:p>
        </w:tc>
        <w:tc>
          <w:tcPr>
            <w:tcW w:w="2659" w:type="dxa"/>
            <w:vAlign w:val="center"/>
          </w:tcPr>
          <w:p w14:paraId="23F2EE05" w14:textId="77777777" w:rsidR="00CF08D6" w:rsidRPr="00C6449B" w:rsidRDefault="00CF08D6" w:rsidP="00CF08D6">
            <w:pPr>
              <w:pStyle w:val="TAC"/>
              <w:rPr>
                <w:rFonts w:cs="Arial"/>
              </w:rPr>
            </w:pPr>
            <w:r w:rsidRPr="00C6449B">
              <w:rPr>
                <w:rFonts w:cs="Arial"/>
                <w:lang w:val="en-US"/>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rPr>
            </w:pPr>
            <w:r w:rsidRPr="00C6449B">
              <w:rPr>
                <w:rFonts w:cs="Arial"/>
              </w:rPr>
              <w:t>15</w:t>
            </w:r>
          </w:p>
        </w:tc>
        <w:tc>
          <w:tcPr>
            <w:tcW w:w="3119" w:type="dxa"/>
            <w:vAlign w:val="center"/>
          </w:tcPr>
          <w:p w14:paraId="3C35A4D5" w14:textId="77777777" w:rsidR="00CF08D6" w:rsidRPr="00C6449B" w:rsidRDefault="00CF08D6" w:rsidP="00CF08D6">
            <w:pPr>
              <w:pStyle w:val="TAC"/>
              <w:rPr>
                <w:rFonts w:cs="Arial"/>
              </w:rPr>
            </w:pPr>
            <w:r w:rsidRPr="00C6449B">
              <w:rPr>
                <w:rFonts w:cs="Arial"/>
              </w:rPr>
              <w:t>G-FR1-A1-4</w:t>
            </w:r>
          </w:p>
        </w:tc>
        <w:tc>
          <w:tcPr>
            <w:tcW w:w="2659" w:type="dxa"/>
            <w:vAlign w:val="center"/>
          </w:tcPr>
          <w:p w14:paraId="71014A4E" w14:textId="77777777" w:rsidR="00CF08D6" w:rsidRPr="00C6449B" w:rsidRDefault="00CF08D6" w:rsidP="00CF08D6">
            <w:pPr>
              <w:pStyle w:val="TAC"/>
              <w:rPr>
                <w:rFonts w:cs="Arial"/>
              </w:rPr>
            </w:pPr>
            <w:r w:rsidRPr="00C6449B">
              <w:rPr>
                <w:rFonts w:cs="Arial"/>
                <w:lang w:val="en-US"/>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rPr>
            </w:pPr>
            <w:r w:rsidRPr="00C6449B">
              <w:rPr>
                <w:rFonts w:cs="Arial"/>
              </w:rPr>
              <w:t>30</w:t>
            </w:r>
          </w:p>
        </w:tc>
        <w:tc>
          <w:tcPr>
            <w:tcW w:w="3119" w:type="dxa"/>
            <w:vAlign w:val="center"/>
          </w:tcPr>
          <w:p w14:paraId="3792AD07" w14:textId="77777777" w:rsidR="00CF08D6" w:rsidRPr="00C6449B" w:rsidRDefault="00CF08D6" w:rsidP="00CF08D6">
            <w:pPr>
              <w:pStyle w:val="TAC"/>
              <w:rPr>
                <w:rFonts w:cs="Arial"/>
              </w:rPr>
            </w:pPr>
            <w:r w:rsidRPr="00C6449B">
              <w:rPr>
                <w:rFonts w:cs="Arial"/>
              </w:rPr>
              <w:t>G-FR1-A1-5</w:t>
            </w:r>
          </w:p>
        </w:tc>
        <w:tc>
          <w:tcPr>
            <w:tcW w:w="2659" w:type="dxa"/>
            <w:vAlign w:val="center"/>
          </w:tcPr>
          <w:p w14:paraId="1104BB6A" w14:textId="77777777" w:rsidR="00CF08D6" w:rsidRPr="00C6449B" w:rsidRDefault="00CF08D6" w:rsidP="00CF08D6">
            <w:pPr>
              <w:pStyle w:val="TAC"/>
              <w:rPr>
                <w:rFonts w:cs="Arial"/>
              </w:rPr>
            </w:pPr>
            <w:r w:rsidRPr="00C6449B">
              <w:rPr>
                <w:rFonts w:cs="Arial"/>
                <w:lang w:val="en-US"/>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rPr>
            </w:pPr>
            <w:r w:rsidRPr="00C6449B">
              <w:rPr>
                <w:rFonts w:cs="Arial"/>
              </w:rPr>
              <w:t>60</w:t>
            </w:r>
          </w:p>
        </w:tc>
        <w:tc>
          <w:tcPr>
            <w:tcW w:w="3119" w:type="dxa"/>
            <w:vAlign w:val="center"/>
          </w:tcPr>
          <w:p w14:paraId="5C286526" w14:textId="77777777" w:rsidR="00CF08D6" w:rsidRPr="00C6449B" w:rsidRDefault="00CF08D6" w:rsidP="00CF08D6">
            <w:pPr>
              <w:pStyle w:val="TAC"/>
              <w:rPr>
                <w:rFonts w:cs="Arial"/>
              </w:rPr>
            </w:pPr>
            <w:r w:rsidRPr="00C6449B">
              <w:rPr>
                <w:rFonts w:cs="Arial"/>
              </w:rPr>
              <w:t>G-FR1-A1-6</w:t>
            </w:r>
          </w:p>
        </w:tc>
        <w:tc>
          <w:tcPr>
            <w:tcW w:w="2659" w:type="dxa"/>
            <w:vAlign w:val="center"/>
          </w:tcPr>
          <w:p w14:paraId="14BD40B1" w14:textId="77777777" w:rsidR="00CF08D6" w:rsidRPr="00C6449B" w:rsidRDefault="00CF08D6" w:rsidP="00CF08D6">
            <w:pPr>
              <w:pStyle w:val="TAC"/>
              <w:rPr>
                <w:rFonts w:cs="Arial"/>
              </w:rPr>
            </w:pPr>
            <w:r w:rsidRPr="00C6449B">
              <w:rPr>
                <w:rFonts w:cs="Arial"/>
                <w:lang w:val="en-US"/>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5911" w:name="_Toc13079868"/>
      <w:bookmarkStart w:id="5912" w:name="_Toc29811357"/>
      <w:bookmarkStart w:id="5913" w:name="_Toc29811808"/>
      <w:bookmarkStart w:id="5914" w:name="_Toc37268312"/>
      <w:bookmarkStart w:id="5915" w:name="_Toc37268763"/>
      <w:bookmarkStart w:id="5916" w:name="_Toc45893414"/>
      <w:bookmarkStart w:id="5917" w:name="_Toc53177578"/>
      <w:bookmarkStart w:id="5918" w:name="_Toc53178030"/>
      <w:bookmarkStart w:id="5919" w:name="_Toc61176664"/>
      <w:bookmarkStart w:id="5920" w:name="_Toc67916487"/>
      <w:bookmarkStart w:id="5921" w:name="_Toc74670705"/>
      <w:bookmarkStart w:id="5922" w:name="_Toc76542740"/>
      <w:bookmarkStart w:id="5923" w:name="_Toc82626672"/>
      <w:bookmarkStart w:id="5924" w:name="_Toc90414638"/>
      <w:bookmarkStart w:id="5925" w:name="_Toc106769727"/>
      <w:bookmarkStart w:id="5926" w:name="_Toc115184976"/>
      <w:bookmarkStart w:id="5927" w:name="_Toc138839478"/>
      <w:bookmarkStart w:id="5928" w:name="_Toc138932841"/>
      <w:bookmarkStart w:id="5929" w:name="_Toc138933294"/>
      <w:r w:rsidRPr="00C6449B">
        <w:t>10.3.3</w:t>
      </w:r>
      <w:r w:rsidRPr="00C6449B">
        <w:tab/>
        <w:t xml:space="preserve">Minimum requirement for </w:t>
      </w:r>
      <w:r w:rsidRPr="00C6449B">
        <w:rPr>
          <w:i/>
        </w:rPr>
        <w:t>BS type 2-O</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rPr>
        <w:t>EIS</w:t>
      </w:r>
      <w:r w:rsidRPr="00C6449B">
        <w:rPr>
          <w:vertAlign w:val="subscript"/>
          <w:lang w:val="en-US"/>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pPr>
            <w:r w:rsidRPr="00C6449B">
              <w:rPr>
                <w:rFonts w:cs="Arial"/>
              </w:rPr>
              <w:t xml:space="preserve">OTA reference sensitivity level, </w:t>
            </w:r>
            <w:r w:rsidRPr="00C6449B">
              <w:t>EIS</w:t>
            </w:r>
            <w:r w:rsidRPr="00C6449B">
              <w:rPr>
                <w:vertAlign w:val="subscript"/>
              </w:rPr>
              <w:t>REFSENS</w:t>
            </w:r>
            <w:r w:rsidRPr="00C6449B" w:rsidDel="003276BA">
              <w:t xml:space="preserve"> </w:t>
            </w:r>
            <w:r w:rsidRPr="00C6449B">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pPr>
            <w:r w:rsidRPr="00C6449B">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pPr>
            <w:r w:rsidRPr="00C6449B">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pPr>
            <w:r w:rsidRPr="00C6449B">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pPr>
            <w:r w:rsidRPr="00C6449B">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pPr>
            <w:r w:rsidRPr="00C6449B">
              <w:t>EIS</w:t>
            </w:r>
            <w:r w:rsidRPr="00C6449B">
              <w:rPr>
                <w:vertAlign w:val="subscript"/>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pPr>
            <w:r w:rsidRPr="00C6449B">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pPr>
            <w:r w:rsidRPr="00C6449B">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pPr>
            <w:r w:rsidRPr="00C6449B">
              <w:t>EIS</w:t>
            </w:r>
            <w:r w:rsidRPr="00C6449B">
              <w:rPr>
                <w:vertAlign w:val="subscript"/>
              </w:rPr>
              <w:t xml:space="preserve">REFSENS_50M </w:t>
            </w:r>
            <w:r w:rsidRPr="00C6449B">
              <w:t>+ 3</w:t>
            </w:r>
            <w:r w:rsidRPr="00C6449B">
              <w:rPr>
                <w:vertAlign w:val="subscript"/>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pPr>
            <w:r w:rsidRPr="00C6449B">
              <w:rPr>
                <w:rFonts w:eastAsia="SimSun"/>
              </w:rPr>
              <w:t>NOTE 2:</w:t>
            </w:r>
            <w:r w:rsidRPr="00C6449B">
              <w:rPr>
                <w:rFonts w:cs="Arial"/>
              </w:rPr>
              <w:tab/>
            </w:r>
            <w:r w:rsidRPr="00C6449B">
              <w:rPr>
                <w:rFonts w:eastAsia="SimSun"/>
              </w:rPr>
              <w:t>The declared 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5930" w:name="_Toc13079869"/>
      <w:bookmarkStart w:id="5931" w:name="_Toc29811358"/>
      <w:bookmarkStart w:id="5932" w:name="_Toc29811809"/>
      <w:bookmarkStart w:id="5933" w:name="_Toc37268313"/>
      <w:bookmarkStart w:id="5934" w:name="_Toc37268764"/>
      <w:bookmarkStart w:id="5935" w:name="_Toc45893415"/>
      <w:bookmarkStart w:id="5936" w:name="_Toc53177579"/>
      <w:bookmarkStart w:id="5937" w:name="_Toc53178031"/>
      <w:bookmarkStart w:id="5938" w:name="_Toc61176665"/>
      <w:bookmarkStart w:id="5939" w:name="_Toc67916488"/>
      <w:bookmarkStart w:id="5940" w:name="_Toc74670706"/>
      <w:bookmarkStart w:id="5941" w:name="_Toc76542741"/>
      <w:bookmarkStart w:id="5942" w:name="_Toc82626673"/>
      <w:bookmarkStart w:id="5943" w:name="_Toc90414639"/>
      <w:bookmarkStart w:id="5944" w:name="_Toc106769728"/>
      <w:bookmarkStart w:id="5945" w:name="_Toc115184977"/>
      <w:bookmarkStart w:id="5946" w:name="_Toc138839479"/>
      <w:bookmarkStart w:id="5947" w:name="_Toc138932842"/>
      <w:bookmarkStart w:id="5948" w:name="_Toc138933295"/>
      <w:r w:rsidRPr="00C6449B">
        <w:t>10.4</w:t>
      </w:r>
      <w:r w:rsidRPr="00C6449B">
        <w:tab/>
      </w:r>
      <w:bookmarkEnd w:id="5930"/>
      <w:r w:rsidR="00D00595" w:rsidRPr="00C6449B">
        <w:t>OTA dynamic range</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C3AD2B8" w14:textId="77777777" w:rsidR="00CF08D6" w:rsidRPr="00C6449B" w:rsidRDefault="00CF08D6" w:rsidP="00CF08D6">
      <w:pPr>
        <w:pStyle w:val="Heading3"/>
      </w:pPr>
      <w:bookmarkStart w:id="5949" w:name="_Toc13079870"/>
      <w:bookmarkStart w:id="5950" w:name="_Toc29811359"/>
      <w:bookmarkStart w:id="5951" w:name="_Toc29811810"/>
      <w:bookmarkStart w:id="5952" w:name="_Toc37268314"/>
      <w:bookmarkStart w:id="5953" w:name="_Toc37268765"/>
      <w:bookmarkStart w:id="5954" w:name="_Toc45893416"/>
      <w:bookmarkStart w:id="5955" w:name="_Toc53177580"/>
      <w:bookmarkStart w:id="5956" w:name="_Toc53178032"/>
      <w:bookmarkStart w:id="5957" w:name="_Toc61176666"/>
      <w:bookmarkStart w:id="5958" w:name="_Toc67916489"/>
      <w:bookmarkStart w:id="5959" w:name="_Toc74670707"/>
      <w:bookmarkStart w:id="5960" w:name="_Toc76542742"/>
      <w:bookmarkStart w:id="5961" w:name="_Toc82626674"/>
      <w:bookmarkStart w:id="5962" w:name="_Toc90414640"/>
      <w:bookmarkStart w:id="5963" w:name="_Toc106769729"/>
      <w:bookmarkStart w:id="5964" w:name="_Toc115184978"/>
      <w:bookmarkStart w:id="5965" w:name="_Toc138839480"/>
      <w:bookmarkStart w:id="5966" w:name="_Toc138932843"/>
      <w:bookmarkStart w:id="5967" w:name="_Toc138933296"/>
      <w:r w:rsidRPr="00C6449B">
        <w:t>10.4.1</w:t>
      </w:r>
      <w:r w:rsidRPr="00C6449B">
        <w:tab/>
        <w:t>General</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5968" w:name="_Toc13079871"/>
      <w:bookmarkStart w:id="5969" w:name="_Toc29811360"/>
      <w:bookmarkStart w:id="5970" w:name="_Toc29811811"/>
      <w:bookmarkStart w:id="5971" w:name="_Toc37268315"/>
      <w:bookmarkStart w:id="5972" w:name="_Toc37268766"/>
      <w:bookmarkStart w:id="5973" w:name="_Toc45893417"/>
      <w:bookmarkStart w:id="5974" w:name="_Toc53177581"/>
      <w:bookmarkStart w:id="5975" w:name="_Toc53178033"/>
      <w:bookmarkStart w:id="5976" w:name="_Toc61176667"/>
      <w:bookmarkStart w:id="5977" w:name="_Toc67916490"/>
      <w:bookmarkStart w:id="5978" w:name="_Toc74670708"/>
      <w:bookmarkStart w:id="5979" w:name="_Toc76542743"/>
      <w:bookmarkStart w:id="5980" w:name="_Toc82626675"/>
      <w:bookmarkStart w:id="5981" w:name="_Toc90414641"/>
      <w:bookmarkStart w:id="5982" w:name="_Toc106769730"/>
      <w:bookmarkStart w:id="5983" w:name="_Toc115184979"/>
      <w:bookmarkStart w:id="5984" w:name="_Toc138839481"/>
      <w:bookmarkStart w:id="5985" w:name="_Toc138932844"/>
      <w:bookmarkStart w:id="5986" w:name="_Toc138933297"/>
      <w:r w:rsidRPr="00C6449B">
        <w:t>10.4.2</w:t>
      </w:r>
      <w:r w:rsidRPr="00C6449B">
        <w:tab/>
        <w:t xml:space="preserve">Minimum requirement for </w:t>
      </w:r>
      <w:r w:rsidRPr="00C6449B">
        <w:rPr>
          <w:i/>
        </w:rPr>
        <w:t>BS type 1-O</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rPr>
            </w:pPr>
            <w:r w:rsidRPr="00C6449B">
              <w:rPr>
                <w:rFonts w:cs="v5.0.0"/>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rPr>
            </w:pPr>
            <w:r w:rsidRPr="00C6449B">
              <w:rPr>
                <w:rFonts w:cs="v5.0.0"/>
              </w:rPr>
              <w:t>5</w:t>
            </w:r>
          </w:p>
        </w:tc>
        <w:tc>
          <w:tcPr>
            <w:tcW w:w="1417" w:type="dxa"/>
            <w:vAlign w:val="center"/>
          </w:tcPr>
          <w:p w14:paraId="59627B3C" w14:textId="77777777" w:rsidR="00CF08D6" w:rsidRPr="00C6449B" w:rsidRDefault="00CF08D6" w:rsidP="00CF08D6">
            <w:pPr>
              <w:pStyle w:val="TAC"/>
              <w:rPr>
                <w:rFonts w:cs="v5.0.0"/>
              </w:rPr>
            </w:pPr>
            <w:r w:rsidRPr="00C6449B">
              <w:rPr>
                <w:rFonts w:cs="v5.0.0"/>
              </w:rPr>
              <w:t>15</w:t>
            </w:r>
          </w:p>
        </w:tc>
        <w:tc>
          <w:tcPr>
            <w:tcW w:w="1417" w:type="dxa"/>
            <w:vAlign w:val="center"/>
          </w:tcPr>
          <w:p w14:paraId="321E933A" w14:textId="77777777" w:rsidR="00CF08D6" w:rsidRPr="00C6449B" w:rsidRDefault="00CF08D6" w:rsidP="00CF08D6">
            <w:pPr>
              <w:pStyle w:val="TAC"/>
              <w:rPr>
                <w:rFonts w:cs="v5.0.0"/>
              </w:rPr>
            </w:pPr>
            <w:r w:rsidRPr="00C6449B">
              <w:t>G-FR1-A2-1</w:t>
            </w:r>
          </w:p>
        </w:tc>
        <w:tc>
          <w:tcPr>
            <w:tcW w:w="1417" w:type="dxa"/>
            <w:vAlign w:val="bottom"/>
          </w:tcPr>
          <w:p w14:paraId="5A02D729" w14:textId="77777777" w:rsidR="00CF08D6" w:rsidRPr="00C6449B" w:rsidRDefault="00CF08D6" w:rsidP="00CF08D6">
            <w:pPr>
              <w:pStyle w:val="TAC"/>
              <w:rPr>
                <w:rFonts w:cs="v5.0.0"/>
              </w:rPr>
            </w:pPr>
            <w:bookmarkStart w:id="5987" w:name="RANGE!E9"/>
            <w:r w:rsidRPr="00C6449B">
              <w:t>-70.7</w:t>
            </w:r>
            <w:bookmarkEnd w:id="5987"/>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05177D" w14:textId="77777777" w:rsidR="00CF08D6" w:rsidRPr="00C6449B" w:rsidRDefault="00CF08D6" w:rsidP="00CF08D6">
            <w:pPr>
              <w:pStyle w:val="TAC"/>
              <w:rPr>
                <w:rFonts w:cs="v5.0.0"/>
              </w:rPr>
            </w:pPr>
            <w:r w:rsidRPr="00C6449B">
              <w:rPr>
                <w:rFonts w:cs="v5.0.0"/>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rPr>
            </w:pPr>
            <w:r w:rsidRPr="00C6449B">
              <w:rPr>
                <w:rFonts w:cs="v5.0.0"/>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rPr>
            </w:pPr>
          </w:p>
        </w:tc>
        <w:tc>
          <w:tcPr>
            <w:tcW w:w="1417" w:type="dxa"/>
            <w:vAlign w:val="center"/>
          </w:tcPr>
          <w:p w14:paraId="7A8297FB" w14:textId="77777777" w:rsidR="00CF08D6" w:rsidRPr="00C6449B" w:rsidRDefault="00CF08D6" w:rsidP="00CF08D6">
            <w:pPr>
              <w:pStyle w:val="TAC"/>
              <w:rPr>
                <w:rFonts w:cs="v5.0.0"/>
              </w:rPr>
            </w:pPr>
            <w:r w:rsidRPr="00C6449B">
              <w:rPr>
                <w:rFonts w:cs="v5.0.0"/>
              </w:rPr>
              <w:t>30</w:t>
            </w:r>
          </w:p>
        </w:tc>
        <w:tc>
          <w:tcPr>
            <w:tcW w:w="1417" w:type="dxa"/>
            <w:vAlign w:val="center"/>
          </w:tcPr>
          <w:p w14:paraId="7F0D6ABF" w14:textId="77777777" w:rsidR="00CF08D6" w:rsidRPr="00C6449B" w:rsidRDefault="00CF08D6" w:rsidP="00CF08D6">
            <w:pPr>
              <w:pStyle w:val="TAC"/>
              <w:rPr>
                <w:rFonts w:cs="v5.0.0"/>
              </w:rPr>
            </w:pPr>
            <w:r w:rsidRPr="00C6449B">
              <w:t>G-FR1-A2-2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rPr>
            </w:pPr>
            <w:r w:rsidRPr="00C6449B">
              <w:rPr>
                <w:rFonts w:cs="v5.0.0"/>
              </w:rPr>
              <w:t>10</w:t>
            </w:r>
          </w:p>
        </w:tc>
        <w:tc>
          <w:tcPr>
            <w:tcW w:w="1417" w:type="dxa"/>
            <w:vAlign w:val="center"/>
          </w:tcPr>
          <w:p w14:paraId="43A9B814" w14:textId="77777777" w:rsidR="00CF08D6" w:rsidRPr="00C6449B" w:rsidRDefault="00CF08D6" w:rsidP="00CF08D6">
            <w:pPr>
              <w:pStyle w:val="TAC"/>
              <w:rPr>
                <w:rFonts w:cs="v5.0.0"/>
              </w:rPr>
            </w:pPr>
            <w:r w:rsidRPr="00C6449B">
              <w:rPr>
                <w:rFonts w:cs="v5.0.0"/>
              </w:rPr>
              <w:t>15</w:t>
            </w:r>
          </w:p>
        </w:tc>
        <w:tc>
          <w:tcPr>
            <w:tcW w:w="1417" w:type="dxa"/>
            <w:vAlign w:val="center"/>
          </w:tcPr>
          <w:p w14:paraId="6107AD95" w14:textId="77777777" w:rsidR="00CF08D6" w:rsidRPr="00C6449B" w:rsidRDefault="00CF08D6" w:rsidP="00CF08D6">
            <w:pPr>
              <w:pStyle w:val="TAC"/>
              <w:rPr>
                <w:rFonts w:cs="v5.0.0"/>
              </w:rPr>
            </w:pPr>
            <w:r w:rsidRPr="00C6449B">
              <w:t>G-FR1-A2-1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1DD71937" w14:textId="77777777" w:rsidR="00CF08D6" w:rsidRPr="00C6449B" w:rsidRDefault="00CF08D6" w:rsidP="00CF08D6">
            <w:pPr>
              <w:pStyle w:val="TAC"/>
              <w:rPr>
                <w:rFonts w:cs="v5.0.0"/>
              </w:rPr>
            </w:pPr>
            <w:r w:rsidRPr="00C6449B">
              <w:rPr>
                <w:rFonts w:cs="v5.0.0"/>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rPr>
            </w:pPr>
          </w:p>
        </w:tc>
        <w:tc>
          <w:tcPr>
            <w:tcW w:w="1417" w:type="dxa"/>
            <w:vAlign w:val="center"/>
          </w:tcPr>
          <w:p w14:paraId="5A499D1A" w14:textId="77777777" w:rsidR="00CF08D6" w:rsidRPr="00C6449B" w:rsidRDefault="00CF08D6" w:rsidP="00CF08D6">
            <w:pPr>
              <w:pStyle w:val="TAC"/>
              <w:rPr>
                <w:rFonts w:cs="v5.0.0"/>
              </w:rPr>
            </w:pPr>
            <w:r w:rsidRPr="00C6449B">
              <w:rPr>
                <w:rFonts w:cs="v5.0.0"/>
              </w:rPr>
              <w:t>30</w:t>
            </w:r>
          </w:p>
        </w:tc>
        <w:tc>
          <w:tcPr>
            <w:tcW w:w="1417" w:type="dxa"/>
            <w:vAlign w:val="center"/>
          </w:tcPr>
          <w:p w14:paraId="551CD8D8" w14:textId="77777777" w:rsidR="00CF08D6" w:rsidRPr="00C6449B" w:rsidRDefault="00CF08D6" w:rsidP="00CF08D6">
            <w:pPr>
              <w:pStyle w:val="TAC"/>
              <w:rPr>
                <w:rFonts w:cs="v5.0.0"/>
              </w:rPr>
            </w:pPr>
            <w:r w:rsidRPr="00C6449B">
              <w:t>G-FR1-A2-2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rPr>
            </w:pPr>
          </w:p>
        </w:tc>
        <w:tc>
          <w:tcPr>
            <w:tcW w:w="1417" w:type="dxa"/>
            <w:vAlign w:val="center"/>
          </w:tcPr>
          <w:p w14:paraId="477B3366" w14:textId="77777777" w:rsidR="00CF08D6" w:rsidRPr="00C6449B" w:rsidRDefault="00CF08D6" w:rsidP="00CF08D6">
            <w:pPr>
              <w:pStyle w:val="TAC"/>
              <w:rPr>
                <w:rFonts w:cs="v5.0.0"/>
              </w:rPr>
            </w:pPr>
            <w:r w:rsidRPr="00C6449B">
              <w:rPr>
                <w:rFonts w:cs="v5.0.0"/>
              </w:rPr>
              <w:t>60</w:t>
            </w:r>
          </w:p>
        </w:tc>
        <w:tc>
          <w:tcPr>
            <w:tcW w:w="1417" w:type="dxa"/>
            <w:vAlign w:val="center"/>
          </w:tcPr>
          <w:p w14:paraId="5C6FBAAD" w14:textId="77777777" w:rsidR="00CF08D6" w:rsidRPr="00C6449B" w:rsidRDefault="00CF08D6" w:rsidP="00CF08D6">
            <w:pPr>
              <w:pStyle w:val="TAC"/>
              <w:rPr>
                <w:rFonts w:cs="v5.0.0"/>
              </w:rPr>
            </w:pPr>
            <w:r w:rsidRPr="00C6449B">
              <w:t>G-FR1-A2-3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rPr>
            </w:pPr>
            <w:r w:rsidRPr="00C6449B">
              <w:rPr>
                <w:rFonts w:cs="v5.0.0"/>
              </w:rPr>
              <w:t>15</w:t>
            </w:r>
          </w:p>
        </w:tc>
        <w:tc>
          <w:tcPr>
            <w:tcW w:w="1417" w:type="dxa"/>
            <w:vAlign w:val="center"/>
          </w:tcPr>
          <w:p w14:paraId="5EE5D25B" w14:textId="77777777" w:rsidR="00CF08D6" w:rsidRPr="00C6449B" w:rsidRDefault="00CF08D6" w:rsidP="00CF08D6">
            <w:pPr>
              <w:pStyle w:val="TAC"/>
              <w:rPr>
                <w:rFonts w:cs="v5.0.0"/>
              </w:rPr>
            </w:pPr>
            <w:r w:rsidRPr="00C6449B">
              <w:rPr>
                <w:rFonts w:cs="v5.0.0"/>
              </w:rPr>
              <w:t>15</w:t>
            </w:r>
          </w:p>
        </w:tc>
        <w:tc>
          <w:tcPr>
            <w:tcW w:w="1417" w:type="dxa"/>
            <w:vAlign w:val="center"/>
          </w:tcPr>
          <w:p w14:paraId="31C3D6B5" w14:textId="77777777" w:rsidR="00CF08D6" w:rsidRPr="00C6449B" w:rsidRDefault="00CF08D6" w:rsidP="00CF08D6">
            <w:pPr>
              <w:pStyle w:val="TAC"/>
              <w:rPr>
                <w:rFonts w:cs="v5.0.0"/>
              </w:rPr>
            </w:pPr>
            <w:r w:rsidRPr="00C6449B">
              <w:t>G-FR1-A2-1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06CC64" w14:textId="77777777" w:rsidR="00CF08D6" w:rsidRPr="00C6449B" w:rsidRDefault="00CF08D6" w:rsidP="00CF08D6">
            <w:pPr>
              <w:pStyle w:val="TAC"/>
              <w:rPr>
                <w:rFonts w:cs="v5.0.0"/>
              </w:rPr>
            </w:pPr>
            <w:r w:rsidRPr="00C6449B">
              <w:rPr>
                <w:rFonts w:cs="v5.0.0"/>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rPr>
            </w:pPr>
          </w:p>
        </w:tc>
        <w:tc>
          <w:tcPr>
            <w:tcW w:w="1417" w:type="dxa"/>
            <w:vAlign w:val="center"/>
          </w:tcPr>
          <w:p w14:paraId="2924B54C" w14:textId="77777777" w:rsidR="00CF08D6" w:rsidRPr="00C6449B" w:rsidRDefault="00CF08D6" w:rsidP="00CF08D6">
            <w:pPr>
              <w:pStyle w:val="TAC"/>
              <w:rPr>
                <w:rFonts w:cs="v5.0.0"/>
              </w:rPr>
            </w:pPr>
            <w:r w:rsidRPr="00C6449B">
              <w:rPr>
                <w:rFonts w:cs="v5.0.0"/>
              </w:rPr>
              <w:t>30</w:t>
            </w:r>
          </w:p>
        </w:tc>
        <w:tc>
          <w:tcPr>
            <w:tcW w:w="1417" w:type="dxa"/>
            <w:vAlign w:val="center"/>
          </w:tcPr>
          <w:p w14:paraId="004BFF0D" w14:textId="77777777" w:rsidR="00CF08D6" w:rsidRPr="00C6449B" w:rsidRDefault="00CF08D6" w:rsidP="00CF08D6">
            <w:pPr>
              <w:pStyle w:val="TAC"/>
              <w:rPr>
                <w:rFonts w:cs="v5.0.0"/>
              </w:rPr>
            </w:pPr>
            <w:r w:rsidRPr="00C6449B">
              <w:t>G-FR1-A2-2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rPr>
            </w:pPr>
          </w:p>
        </w:tc>
        <w:tc>
          <w:tcPr>
            <w:tcW w:w="1417" w:type="dxa"/>
            <w:vAlign w:val="center"/>
          </w:tcPr>
          <w:p w14:paraId="1CE9C9EC" w14:textId="77777777" w:rsidR="00CF08D6" w:rsidRPr="00C6449B" w:rsidRDefault="00CF08D6" w:rsidP="00CF08D6">
            <w:pPr>
              <w:pStyle w:val="TAC"/>
              <w:rPr>
                <w:rFonts w:cs="v5.0.0"/>
              </w:rPr>
            </w:pPr>
            <w:r w:rsidRPr="00C6449B">
              <w:rPr>
                <w:rFonts w:cs="v5.0.0"/>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rPr>
            </w:pPr>
            <w:bookmarkStart w:id="5988" w:name="_Hlk499767232"/>
            <w:r w:rsidRPr="00C6449B">
              <w:rPr>
                <w:rFonts w:cs="v5.0.0"/>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6600C853" w14:textId="77777777" w:rsidR="00CF08D6" w:rsidRPr="00C6449B" w:rsidRDefault="00CF08D6" w:rsidP="00CF08D6">
            <w:pPr>
              <w:pStyle w:val="TAC"/>
              <w:rPr>
                <w:rFonts w:cs="v5.0.0"/>
              </w:rPr>
            </w:pPr>
            <w:bookmarkStart w:id="5989" w:name="RANGE!E17"/>
            <w:r w:rsidRPr="00C6449B">
              <w:t>-64.5</w:t>
            </w:r>
            <w:r w:rsidRPr="00C6449B">
              <w:rPr>
                <w:rFonts w:cs="v5.0.0"/>
              </w:rPr>
              <w:t>- Δ</w:t>
            </w:r>
            <w:r w:rsidRPr="00C6449B">
              <w:rPr>
                <w:vertAlign w:val="subscript"/>
              </w:rPr>
              <w:t>OTAREFSENS</w:t>
            </w:r>
            <w:r w:rsidRPr="00C6449B" w:rsidDel="00476831">
              <w:rPr>
                <w:rFonts w:cs="v5.0.0"/>
              </w:rPr>
              <w:t xml:space="preserve"> </w:t>
            </w:r>
            <w:bookmarkEnd w:id="5989"/>
          </w:p>
        </w:tc>
        <w:tc>
          <w:tcPr>
            <w:tcW w:w="1984" w:type="dxa"/>
            <w:vMerge w:val="restart"/>
            <w:vAlign w:val="center"/>
          </w:tcPr>
          <w:p w14:paraId="471206AC" w14:textId="77777777" w:rsidR="00CF08D6" w:rsidRPr="00C6449B" w:rsidRDefault="00CF08D6" w:rsidP="00CF08D6">
            <w:pPr>
              <w:pStyle w:val="TAC"/>
              <w:rPr>
                <w:rFonts w:cs="v5.0.0"/>
              </w:rPr>
            </w:pPr>
            <w:r w:rsidRPr="00C6449B">
              <w:rPr>
                <w:rFonts w:cs="v5.0.0"/>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rPr>
            </w:pPr>
          </w:p>
        </w:tc>
        <w:tc>
          <w:tcPr>
            <w:tcW w:w="1417" w:type="dxa"/>
            <w:vAlign w:val="center"/>
          </w:tcPr>
          <w:p w14:paraId="0B1C31EF" w14:textId="77777777" w:rsidR="00CF08D6" w:rsidRPr="00C6449B" w:rsidRDefault="00CF08D6" w:rsidP="00CF08D6">
            <w:pPr>
              <w:pStyle w:val="TAC"/>
              <w:rPr>
                <w:rFonts w:cs="v5.0.0"/>
              </w:rPr>
            </w:pPr>
            <w:r w:rsidRPr="00C6449B">
              <w:rPr>
                <w:rFonts w:cs="v5.0.0"/>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G-FR1-A2-5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rPr>
            </w:pPr>
          </w:p>
        </w:tc>
        <w:tc>
          <w:tcPr>
            <w:tcW w:w="1417" w:type="dxa"/>
            <w:vAlign w:val="center"/>
          </w:tcPr>
          <w:p w14:paraId="7E15A490" w14:textId="77777777" w:rsidR="00CF08D6" w:rsidRPr="00C6449B" w:rsidRDefault="00CF08D6" w:rsidP="00CF08D6">
            <w:pPr>
              <w:pStyle w:val="TAC"/>
              <w:rPr>
                <w:rFonts w:cs="v5.0.0"/>
              </w:rPr>
            </w:pPr>
            <w:r w:rsidRPr="00C6449B">
              <w:rPr>
                <w:rFonts w:cs="v5.0.0"/>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G-FR1-A2-6</w:t>
            </w:r>
          </w:p>
        </w:tc>
        <w:tc>
          <w:tcPr>
            <w:tcW w:w="1417" w:type="dxa"/>
            <w:vAlign w:val="bottom"/>
          </w:tcPr>
          <w:p w14:paraId="6F245167"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rPr>
            </w:pPr>
          </w:p>
        </w:tc>
      </w:tr>
      <w:bookmarkEnd w:id="598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rPr>
            </w:pPr>
            <w:r w:rsidRPr="00C6449B">
              <w:rPr>
                <w:rFonts w:cs="v5.0.0"/>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G-FR1-A2-4</w:t>
            </w:r>
          </w:p>
        </w:tc>
        <w:tc>
          <w:tcPr>
            <w:tcW w:w="1417" w:type="dxa"/>
            <w:vAlign w:val="bottom"/>
          </w:tcPr>
          <w:p w14:paraId="08B766E5"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EF306D3" w14:textId="77777777" w:rsidR="00CF08D6" w:rsidRPr="00C6449B" w:rsidRDefault="00CF08D6" w:rsidP="00CF08D6">
            <w:pPr>
              <w:pStyle w:val="TAC"/>
              <w:rPr>
                <w:rFonts w:cs="v5.0.0"/>
              </w:rPr>
            </w:pPr>
            <w:r w:rsidRPr="00C6449B">
              <w:rPr>
                <w:rFonts w:cs="v5.0.0"/>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rPr>
            </w:pPr>
          </w:p>
        </w:tc>
        <w:tc>
          <w:tcPr>
            <w:tcW w:w="1417" w:type="dxa"/>
            <w:vAlign w:val="center"/>
          </w:tcPr>
          <w:p w14:paraId="2CE46D01" w14:textId="77777777" w:rsidR="00CF08D6" w:rsidRPr="00C6449B" w:rsidRDefault="00CF08D6" w:rsidP="00CF08D6">
            <w:pPr>
              <w:pStyle w:val="TAC"/>
              <w:rPr>
                <w:rFonts w:cs="v5.0.0"/>
              </w:rPr>
            </w:pPr>
            <w:r w:rsidRPr="00C6449B">
              <w:rPr>
                <w:rFonts w:cs="v5.0.0"/>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G-FR1-A2-5</w:t>
            </w:r>
          </w:p>
        </w:tc>
        <w:tc>
          <w:tcPr>
            <w:tcW w:w="1417" w:type="dxa"/>
            <w:vAlign w:val="bottom"/>
          </w:tcPr>
          <w:p w14:paraId="10C3328B"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rPr>
            </w:pPr>
          </w:p>
        </w:tc>
        <w:tc>
          <w:tcPr>
            <w:tcW w:w="1417" w:type="dxa"/>
            <w:vAlign w:val="center"/>
          </w:tcPr>
          <w:p w14:paraId="7DFAD6EF" w14:textId="77777777" w:rsidR="00CF08D6" w:rsidRPr="00C6449B" w:rsidRDefault="00CF08D6" w:rsidP="00CF08D6">
            <w:pPr>
              <w:pStyle w:val="TAC"/>
              <w:rPr>
                <w:rFonts w:cs="v5.0.0"/>
              </w:rPr>
            </w:pPr>
            <w:r w:rsidRPr="00C6449B">
              <w:rPr>
                <w:rFonts w:cs="v5.0.0"/>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G-FR1-A2-6</w:t>
            </w:r>
          </w:p>
        </w:tc>
        <w:tc>
          <w:tcPr>
            <w:tcW w:w="1417" w:type="dxa"/>
            <w:vAlign w:val="bottom"/>
          </w:tcPr>
          <w:p w14:paraId="7E3017C1"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rPr>
            </w:pPr>
            <w:r w:rsidRPr="00C6449B">
              <w:rPr>
                <w:rFonts w:cs="v5.0.0"/>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G-FR1-A2-4</w:t>
            </w:r>
          </w:p>
        </w:tc>
        <w:tc>
          <w:tcPr>
            <w:tcW w:w="1417" w:type="dxa"/>
            <w:vAlign w:val="bottom"/>
          </w:tcPr>
          <w:p w14:paraId="70990B43"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3A51F7DC" w14:textId="77777777" w:rsidR="00CF08D6" w:rsidRPr="00C6449B" w:rsidRDefault="00CF08D6" w:rsidP="00CF08D6">
            <w:pPr>
              <w:pStyle w:val="TAC"/>
              <w:rPr>
                <w:rFonts w:cs="v5.0.0"/>
              </w:rPr>
            </w:pPr>
            <w:r w:rsidRPr="00C6449B">
              <w:rPr>
                <w:rFonts w:cs="v5.0.0"/>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rPr>
            </w:pPr>
          </w:p>
        </w:tc>
        <w:tc>
          <w:tcPr>
            <w:tcW w:w="1417" w:type="dxa"/>
            <w:vAlign w:val="center"/>
          </w:tcPr>
          <w:p w14:paraId="25108B0B" w14:textId="77777777" w:rsidR="00CF08D6" w:rsidRPr="00C6449B" w:rsidRDefault="00CF08D6" w:rsidP="00CF08D6">
            <w:pPr>
              <w:pStyle w:val="TAC"/>
              <w:rPr>
                <w:rFonts w:cs="v5.0.0"/>
              </w:rPr>
            </w:pPr>
            <w:r w:rsidRPr="00C6449B">
              <w:rPr>
                <w:rFonts w:cs="v5.0.0"/>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G-FR1-A2-5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rPr>
            </w:pPr>
          </w:p>
        </w:tc>
        <w:tc>
          <w:tcPr>
            <w:tcW w:w="1417" w:type="dxa"/>
            <w:vAlign w:val="center"/>
          </w:tcPr>
          <w:p w14:paraId="23C4032B" w14:textId="77777777" w:rsidR="00CF08D6" w:rsidRPr="00C6449B" w:rsidRDefault="00CF08D6" w:rsidP="00CF08D6">
            <w:pPr>
              <w:pStyle w:val="TAC"/>
              <w:rPr>
                <w:rFonts w:cs="v5.0.0"/>
              </w:rPr>
            </w:pPr>
            <w:r w:rsidRPr="00C6449B">
              <w:rPr>
                <w:rFonts w:cs="v5.0.0"/>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G-FR1-A2-6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rPr>
            </w:pPr>
            <w:r w:rsidRPr="00C6449B">
              <w:rPr>
                <w:rFonts w:cs="v5.0.0"/>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G-FR1-A2-4</w:t>
            </w:r>
          </w:p>
        </w:tc>
        <w:tc>
          <w:tcPr>
            <w:tcW w:w="1417" w:type="dxa"/>
            <w:vAlign w:val="bottom"/>
          </w:tcPr>
          <w:p w14:paraId="2A6B7F03"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8F46DE7" w14:textId="31C215A6" w:rsidR="004038F9" w:rsidRPr="00C6449B" w:rsidRDefault="004038F9" w:rsidP="004038F9">
            <w:pPr>
              <w:pStyle w:val="TAC"/>
              <w:rPr>
                <w:rFonts w:cs="v5.0.0"/>
              </w:rPr>
            </w:pPr>
            <w:r w:rsidRPr="00C6449B">
              <w:rPr>
                <w:rFonts w:cs="v5.0.0"/>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rPr>
            </w:pPr>
          </w:p>
        </w:tc>
        <w:tc>
          <w:tcPr>
            <w:tcW w:w="1417" w:type="dxa"/>
            <w:vAlign w:val="center"/>
          </w:tcPr>
          <w:p w14:paraId="38FC24EE" w14:textId="77777777" w:rsidR="004038F9" w:rsidRPr="00C6449B" w:rsidRDefault="004038F9" w:rsidP="004038F9">
            <w:pPr>
              <w:pStyle w:val="TAC"/>
              <w:rPr>
                <w:rFonts w:cs="v5.0.0"/>
              </w:rPr>
            </w:pPr>
            <w:r w:rsidRPr="00C6449B">
              <w:rPr>
                <w:rFonts w:cs="v5.0.0"/>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G-FR1-A2-5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rPr>
            </w:pPr>
          </w:p>
        </w:tc>
        <w:tc>
          <w:tcPr>
            <w:tcW w:w="1417" w:type="dxa"/>
            <w:vAlign w:val="center"/>
          </w:tcPr>
          <w:p w14:paraId="5EB0E410" w14:textId="77777777" w:rsidR="004038F9" w:rsidRPr="00C6449B" w:rsidRDefault="004038F9" w:rsidP="004038F9">
            <w:pPr>
              <w:pStyle w:val="TAC"/>
              <w:rPr>
                <w:rFonts w:cs="v5.0.0"/>
              </w:rPr>
            </w:pPr>
            <w:r w:rsidRPr="00C6449B">
              <w:rPr>
                <w:rFonts w:cs="v5.0.0"/>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G-FR1-A2-6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rPr>
            </w:pPr>
            <w:r w:rsidRPr="00C6449B">
              <w:rPr>
                <w:rFonts w:cs="v5.0.0"/>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G-FR1-A2-4</w:t>
            </w:r>
          </w:p>
        </w:tc>
        <w:tc>
          <w:tcPr>
            <w:tcW w:w="1417" w:type="dxa"/>
            <w:vAlign w:val="bottom"/>
          </w:tcPr>
          <w:p w14:paraId="188F6DAE"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516F76FD" w14:textId="0E83E2D7" w:rsidR="004038F9" w:rsidRPr="00C6449B" w:rsidRDefault="004038F9" w:rsidP="004038F9">
            <w:pPr>
              <w:pStyle w:val="TAC"/>
              <w:rPr>
                <w:rFonts w:cs="v5.0.0"/>
              </w:rPr>
            </w:pPr>
            <w:r w:rsidRPr="00C6449B">
              <w:rPr>
                <w:rFonts w:cs="v5.0.0"/>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rPr>
            </w:pPr>
          </w:p>
        </w:tc>
        <w:tc>
          <w:tcPr>
            <w:tcW w:w="1417" w:type="dxa"/>
            <w:vAlign w:val="center"/>
          </w:tcPr>
          <w:p w14:paraId="4726E125" w14:textId="77777777" w:rsidR="004038F9" w:rsidRPr="00C6449B" w:rsidRDefault="004038F9" w:rsidP="004038F9">
            <w:pPr>
              <w:pStyle w:val="TAC"/>
              <w:rPr>
                <w:rFonts w:cs="v5.0.0"/>
              </w:rPr>
            </w:pPr>
            <w:r w:rsidRPr="00C6449B">
              <w:rPr>
                <w:rFonts w:cs="v5.0.0"/>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G-FR1-A2-5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rPr>
            </w:pPr>
          </w:p>
        </w:tc>
        <w:tc>
          <w:tcPr>
            <w:tcW w:w="1417" w:type="dxa"/>
            <w:vAlign w:val="center"/>
          </w:tcPr>
          <w:p w14:paraId="0C3E4176" w14:textId="77777777" w:rsidR="004038F9" w:rsidRPr="00C6449B" w:rsidRDefault="004038F9" w:rsidP="004038F9">
            <w:pPr>
              <w:pStyle w:val="TAC"/>
              <w:rPr>
                <w:rFonts w:cs="v5.0.0"/>
              </w:rPr>
            </w:pPr>
            <w:r w:rsidRPr="00C6449B">
              <w:rPr>
                <w:rFonts w:cs="v5.0.0"/>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G-FR1-A2-6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rPr>
            </w:pPr>
            <w:r w:rsidRPr="00C6449B">
              <w:rPr>
                <w:rFonts w:cs="v5.0.0"/>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G-FR1-A2-5</w:t>
            </w:r>
          </w:p>
        </w:tc>
        <w:tc>
          <w:tcPr>
            <w:tcW w:w="1417" w:type="dxa"/>
            <w:vAlign w:val="bottom"/>
          </w:tcPr>
          <w:p w14:paraId="0EE8D97B"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15EC0DF1" w14:textId="74A20F52" w:rsidR="004038F9" w:rsidRPr="00C6449B" w:rsidRDefault="004038F9" w:rsidP="004038F9">
            <w:pPr>
              <w:pStyle w:val="TAC"/>
              <w:rPr>
                <w:rFonts w:cs="v5.0.0"/>
              </w:rPr>
            </w:pPr>
            <w:r w:rsidRPr="00C6449B">
              <w:rPr>
                <w:rFonts w:cs="v5.0.0"/>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rPr>
            </w:pPr>
            <w:r w:rsidRPr="00C6449B">
              <w:rPr>
                <w:rFonts w:cs="v5.0.0"/>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rPr>
            </w:pPr>
          </w:p>
        </w:tc>
        <w:tc>
          <w:tcPr>
            <w:tcW w:w="1417" w:type="dxa"/>
            <w:vAlign w:val="center"/>
          </w:tcPr>
          <w:p w14:paraId="270A5659" w14:textId="77777777" w:rsidR="004038F9" w:rsidRPr="00C6449B" w:rsidRDefault="004038F9" w:rsidP="004038F9">
            <w:pPr>
              <w:pStyle w:val="TAC"/>
              <w:rPr>
                <w:rFonts w:cs="v5.0.0"/>
              </w:rPr>
            </w:pPr>
            <w:r w:rsidRPr="00C6449B">
              <w:rPr>
                <w:rFonts w:cs="v5.0.0"/>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G-FR1-A2-6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rPr>
            </w:pPr>
            <w:r w:rsidRPr="00C6449B">
              <w:rPr>
                <w:rFonts w:cs="v5.0.0"/>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G-FR1-A2-5</w:t>
            </w:r>
          </w:p>
        </w:tc>
        <w:tc>
          <w:tcPr>
            <w:tcW w:w="1417" w:type="dxa"/>
            <w:vAlign w:val="bottom"/>
          </w:tcPr>
          <w:p w14:paraId="3B2CDA9C"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42CB77E6" w14:textId="0832A5FE" w:rsidR="004038F9" w:rsidRPr="00C6449B" w:rsidRDefault="004038F9" w:rsidP="004038F9">
            <w:pPr>
              <w:pStyle w:val="TAC"/>
              <w:rPr>
                <w:rFonts w:cs="v5.0.0"/>
              </w:rPr>
            </w:pPr>
            <w:r w:rsidRPr="00C6449B">
              <w:rPr>
                <w:rFonts w:cs="v5.0.0"/>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rPr>
            </w:pPr>
            <w:r w:rsidRPr="00C6449B">
              <w:rPr>
                <w:rFonts w:cs="v5.0.0"/>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rPr>
            </w:pPr>
          </w:p>
        </w:tc>
        <w:tc>
          <w:tcPr>
            <w:tcW w:w="1417" w:type="dxa"/>
            <w:vAlign w:val="center"/>
          </w:tcPr>
          <w:p w14:paraId="0A707ABD" w14:textId="77777777" w:rsidR="004038F9" w:rsidRPr="00C6449B" w:rsidRDefault="004038F9" w:rsidP="004038F9">
            <w:pPr>
              <w:pStyle w:val="TAC"/>
              <w:rPr>
                <w:rFonts w:cs="v5.0.0"/>
              </w:rPr>
            </w:pPr>
            <w:r w:rsidRPr="00C6449B">
              <w:rPr>
                <w:rFonts w:cs="v5.0.0"/>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G-FR1-A2-6</w:t>
            </w:r>
          </w:p>
        </w:tc>
        <w:tc>
          <w:tcPr>
            <w:tcW w:w="1417" w:type="dxa"/>
            <w:vAlign w:val="bottom"/>
          </w:tcPr>
          <w:p w14:paraId="523C2884"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rPr>
            </w:pPr>
            <w:r w:rsidRPr="00C6449B">
              <w:rPr>
                <w:rFonts w:cs="v5.0.0"/>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G-FR1-A2-5</w:t>
            </w:r>
          </w:p>
        </w:tc>
        <w:tc>
          <w:tcPr>
            <w:tcW w:w="1417" w:type="dxa"/>
            <w:vAlign w:val="bottom"/>
          </w:tcPr>
          <w:p w14:paraId="062ED4A4"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4DA0594B" w14:textId="11D5A4E7" w:rsidR="004038F9" w:rsidRPr="00C6449B" w:rsidRDefault="004038F9" w:rsidP="004038F9">
            <w:pPr>
              <w:pStyle w:val="TAC"/>
              <w:rPr>
                <w:rFonts w:cs="v5.0.0"/>
              </w:rPr>
            </w:pPr>
            <w:r w:rsidRPr="00C6449B">
              <w:rPr>
                <w:rFonts w:cs="v5.0.0"/>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rPr>
            </w:pPr>
            <w:r w:rsidRPr="00C6449B">
              <w:rPr>
                <w:rFonts w:cs="v5.0.0"/>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rPr>
            </w:pPr>
          </w:p>
        </w:tc>
        <w:tc>
          <w:tcPr>
            <w:tcW w:w="1417" w:type="dxa"/>
            <w:vAlign w:val="center"/>
          </w:tcPr>
          <w:p w14:paraId="1360B576" w14:textId="77777777" w:rsidR="004038F9" w:rsidRPr="00C6449B" w:rsidRDefault="004038F9" w:rsidP="004038F9">
            <w:pPr>
              <w:pStyle w:val="TAC"/>
              <w:rPr>
                <w:rFonts w:cs="v5.0.0"/>
              </w:rPr>
            </w:pPr>
            <w:r w:rsidRPr="00C6449B">
              <w:rPr>
                <w:rFonts w:cs="v5.0.0"/>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G-FR1-A2-6</w:t>
            </w:r>
          </w:p>
        </w:tc>
        <w:tc>
          <w:tcPr>
            <w:tcW w:w="1417" w:type="dxa"/>
            <w:vAlign w:val="bottom"/>
          </w:tcPr>
          <w:p w14:paraId="1F27B9AD"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rPr>
            </w:pPr>
            <w:r w:rsidRPr="00C6449B">
              <w:rPr>
                <w:rFonts w:cs="v5.0.0"/>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G-FR1-A2-5</w:t>
            </w:r>
          </w:p>
        </w:tc>
        <w:tc>
          <w:tcPr>
            <w:tcW w:w="1417" w:type="dxa"/>
            <w:vAlign w:val="bottom"/>
          </w:tcPr>
          <w:p w14:paraId="46C11234"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77E430E6" w14:textId="1A16B5A7" w:rsidR="004038F9" w:rsidRPr="00C6449B" w:rsidRDefault="004038F9" w:rsidP="004038F9">
            <w:pPr>
              <w:pStyle w:val="TAC"/>
              <w:rPr>
                <w:rFonts w:cs="v5.0.0"/>
              </w:rPr>
            </w:pPr>
            <w:r w:rsidRPr="00C6449B">
              <w:rPr>
                <w:rFonts w:cs="v5.0.0"/>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rPr>
            </w:pPr>
            <w:r w:rsidRPr="00C6449B">
              <w:rPr>
                <w:rFonts w:cs="v5.0.0"/>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rPr>
            </w:pPr>
          </w:p>
        </w:tc>
        <w:tc>
          <w:tcPr>
            <w:tcW w:w="1417" w:type="dxa"/>
            <w:vAlign w:val="center"/>
          </w:tcPr>
          <w:p w14:paraId="3BCA821C" w14:textId="77777777" w:rsidR="004038F9" w:rsidRPr="00C6449B" w:rsidRDefault="004038F9" w:rsidP="004038F9">
            <w:pPr>
              <w:pStyle w:val="TAC"/>
              <w:rPr>
                <w:rFonts w:cs="v5.0.0"/>
              </w:rPr>
            </w:pPr>
            <w:r w:rsidRPr="00C6449B">
              <w:rPr>
                <w:rFonts w:cs="v5.0.0"/>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G-FR1-A2-6</w:t>
            </w:r>
          </w:p>
        </w:tc>
        <w:tc>
          <w:tcPr>
            <w:tcW w:w="1417" w:type="dxa"/>
            <w:vAlign w:val="bottom"/>
          </w:tcPr>
          <w:p w14:paraId="66C1F823" w14:textId="77777777" w:rsidR="004038F9" w:rsidRPr="00C6449B" w:rsidRDefault="004038F9" w:rsidP="004038F9">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rPr>
            </w:pPr>
            <w:r w:rsidRPr="00C6449B">
              <w:rPr>
                <w:rFonts w:cs="v5.0.0"/>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G-FR1-A2-5</w:t>
            </w:r>
          </w:p>
        </w:tc>
        <w:tc>
          <w:tcPr>
            <w:tcW w:w="1417" w:type="dxa"/>
            <w:vAlign w:val="bottom"/>
          </w:tcPr>
          <w:p w14:paraId="6422E8BD" w14:textId="77777777" w:rsidR="004038F9" w:rsidRPr="00C6449B" w:rsidRDefault="004038F9" w:rsidP="004038F9">
            <w:pPr>
              <w:pStyle w:val="TAC"/>
              <w:rPr>
                <w:rFonts w:cs="v5.0.0"/>
              </w:rPr>
            </w:pPr>
            <w:r w:rsidRPr="00C6449B">
              <w:t>-64.5</w:t>
            </w:r>
            <w:r w:rsidRPr="00C6449B">
              <w:rPr>
                <w:rFonts w:cs="v5.0.0"/>
              </w:rPr>
              <w:t>- Δ</w:t>
            </w:r>
            <w:r w:rsidRPr="00C6449B">
              <w:rPr>
                <w:vertAlign w:val="subscript"/>
              </w:rPr>
              <w:t>OTAREFSENS</w:t>
            </w:r>
            <w:r w:rsidRPr="00C6449B" w:rsidDel="00476831">
              <w:rPr>
                <w:rFonts w:cs="v5.0.0"/>
              </w:rPr>
              <w:t xml:space="preserve"> </w:t>
            </w:r>
          </w:p>
        </w:tc>
        <w:tc>
          <w:tcPr>
            <w:tcW w:w="1984" w:type="dxa"/>
            <w:vMerge w:val="restart"/>
            <w:vAlign w:val="center"/>
          </w:tcPr>
          <w:p w14:paraId="2A4776C0" w14:textId="5696794D" w:rsidR="004038F9" w:rsidRPr="00C6449B" w:rsidRDefault="004038F9" w:rsidP="004038F9">
            <w:pPr>
              <w:pStyle w:val="TAC"/>
              <w:rPr>
                <w:rFonts w:cs="v5.0.0"/>
              </w:rPr>
            </w:pPr>
            <w:r w:rsidRPr="00C6449B">
              <w:rPr>
                <w:rFonts w:cs="v5.0.0"/>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rPr>
            </w:pPr>
            <w:r w:rsidRPr="00C6449B">
              <w:rPr>
                <w:rFonts w:cs="v5.0.0"/>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rPr>
            </w:pPr>
          </w:p>
        </w:tc>
        <w:tc>
          <w:tcPr>
            <w:tcW w:w="1417" w:type="dxa"/>
            <w:vAlign w:val="center"/>
          </w:tcPr>
          <w:p w14:paraId="7B632844" w14:textId="77777777" w:rsidR="00CF08D6" w:rsidRPr="00C6449B" w:rsidRDefault="00CF08D6" w:rsidP="00CF08D6">
            <w:pPr>
              <w:pStyle w:val="TAC"/>
              <w:rPr>
                <w:rFonts w:cs="v5.0.0"/>
              </w:rPr>
            </w:pPr>
            <w:r w:rsidRPr="00C6449B">
              <w:rPr>
                <w:rFonts w:cs="v5.0.0"/>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G-FR1-A2-6</w:t>
            </w:r>
          </w:p>
        </w:tc>
        <w:tc>
          <w:tcPr>
            <w:tcW w:w="1417" w:type="dxa"/>
            <w:vAlign w:val="bottom"/>
          </w:tcPr>
          <w:p w14:paraId="4E63ED61" w14:textId="77777777" w:rsidR="00CF08D6" w:rsidRPr="00C6449B" w:rsidRDefault="00CF08D6" w:rsidP="00CF08D6">
            <w:pPr>
              <w:pStyle w:val="TAC"/>
              <w:rPr>
                <w:rFonts w:cs="v5.0.0"/>
              </w:rPr>
            </w:pPr>
            <w:r w:rsidRPr="00C6449B">
              <w:t>-64.8</w:t>
            </w:r>
            <w:r w:rsidRPr="00C6449B">
              <w:rPr>
                <w:rFonts w:cs="v5.0.0"/>
              </w:rPr>
              <w:t>- Δ</w:t>
            </w:r>
            <w:r w:rsidRPr="00C6449B">
              <w:rPr>
                <w:vertAlign w:val="subscript"/>
              </w:rPr>
              <w:t>OTAREFSENS</w:t>
            </w:r>
            <w:r w:rsidRPr="00C6449B" w:rsidDel="00476831">
              <w:rPr>
                <w:rFonts w:cs="v5.0.0"/>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 w14:paraId="5888AD75" w14:textId="744379DE" w:rsidR="00CF08D6" w:rsidRPr="00C6449B" w:rsidRDefault="00CF08D6" w:rsidP="00CF08D6">
      <w:pPr>
        <w:pStyle w:val="TH"/>
      </w:pPr>
      <w:r w:rsidRPr="00C6449B">
        <w:rPr>
          <w:rFonts w:eastAsia="Osaka"/>
        </w:rPr>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5990" w:name="OLE_LINK9"/>
            <w:bookmarkStart w:id="5991" w:name="OLE_LINK10"/>
            <w:r w:rsidRPr="00C6449B">
              <w:rPr>
                <w:rFonts w:cs="v5.0.0"/>
                <w:i/>
              </w:rPr>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rPr>
            </w:pPr>
            <w:r w:rsidRPr="00C6449B">
              <w:rPr>
                <w:rFonts w:cs="v5.0.0"/>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rPr>
            </w:pPr>
            <w:r w:rsidRPr="00C6449B">
              <w:rPr>
                <w:rFonts w:cs="v5.0.0"/>
              </w:rPr>
              <w:t>5</w:t>
            </w:r>
          </w:p>
        </w:tc>
        <w:tc>
          <w:tcPr>
            <w:tcW w:w="1417" w:type="dxa"/>
            <w:vAlign w:val="center"/>
          </w:tcPr>
          <w:p w14:paraId="45F429B7" w14:textId="77777777" w:rsidR="00CF08D6" w:rsidRPr="00C6449B" w:rsidRDefault="00CF08D6" w:rsidP="00CF08D6">
            <w:pPr>
              <w:pStyle w:val="TAC"/>
              <w:rPr>
                <w:rFonts w:cs="v5.0.0"/>
              </w:rPr>
            </w:pPr>
            <w:r w:rsidRPr="00C6449B">
              <w:rPr>
                <w:rFonts w:cs="v5.0.0"/>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503F3E4" w14:textId="77777777" w:rsidR="00CF08D6" w:rsidRPr="00C6449B" w:rsidRDefault="00CF08D6" w:rsidP="00CF08D6">
            <w:pPr>
              <w:pStyle w:val="TAC"/>
              <w:rPr>
                <w:rFonts w:cs="v5.0.0"/>
              </w:rPr>
            </w:pPr>
            <w:r w:rsidRPr="00C6449B">
              <w:rPr>
                <w:rFonts w:cs="v5.0.0"/>
              </w:rPr>
              <w:t>-77.5</w:t>
            </w:r>
            <w:bookmarkStart w:id="5992" w:name="OLE_LINK29"/>
            <w:bookmarkStart w:id="5993" w:name="OLE_LINK30"/>
            <w:r w:rsidRPr="00C6449B">
              <w:rPr>
                <w:rFonts w:cs="v5.0.0"/>
              </w:rPr>
              <w:t>- Δ</w:t>
            </w:r>
            <w:r w:rsidRPr="00C6449B">
              <w:rPr>
                <w:rFonts w:cs="Arial"/>
                <w:vertAlign w:val="subscript"/>
              </w:rPr>
              <w:t>OTAREFSENS</w:t>
            </w:r>
            <w:bookmarkEnd w:id="5992"/>
            <w:bookmarkEnd w:id="5993"/>
          </w:p>
        </w:tc>
        <w:tc>
          <w:tcPr>
            <w:tcW w:w="1417" w:type="dxa"/>
            <w:vMerge w:val="restart"/>
            <w:vAlign w:val="center"/>
          </w:tcPr>
          <w:p w14:paraId="43B05735" w14:textId="77777777" w:rsidR="00CF08D6" w:rsidRPr="00C6449B" w:rsidRDefault="00CF08D6" w:rsidP="00CF08D6">
            <w:pPr>
              <w:pStyle w:val="TAC"/>
              <w:rPr>
                <w:rFonts w:cs="v5.0.0"/>
              </w:rPr>
            </w:pPr>
            <w:r w:rsidRPr="00C6449B">
              <w:rPr>
                <w:rFonts w:cs="v5.0.0"/>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rPr>
            </w:pPr>
          </w:p>
        </w:tc>
        <w:tc>
          <w:tcPr>
            <w:tcW w:w="1417" w:type="dxa"/>
            <w:vAlign w:val="center"/>
          </w:tcPr>
          <w:p w14:paraId="41958D2B" w14:textId="77777777" w:rsidR="00CF08D6" w:rsidRPr="00C6449B" w:rsidRDefault="00CF08D6" w:rsidP="00CF08D6">
            <w:pPr>
              <w:pStyle w:val="TAC"/>
              <w:rPr>
                <w:rFonts w:cs="v5.0.0"/>
              </w:rPr>
            </w:pPr>
            <w:r w:rsidRPr="00C6449B">
              <w:rPr>
                <w:rFonts w:cs="v5.0.0"/>
              </w:rPr>
              <w:t>30</w:t>
            </w:r>
          </w:p>
        </w:tc>
        <w:tc>
          <w:tcPr>
            <w:tcW w:w="1417" w:type="dxa"/>
            <w:vAlign w:val="center"/>
          </w:tcPr>
          <w:p w14:paraId="21557121" w14:textId="77777777" w:rsidR="00CF08D6" w:rsidRPr="00C6449B" w:rsidRDefault="00CF08D6" w:rsidP="00CF08D6">
            <w:pPr>
              <w:pStyle w:val="TAC"/>
              <w:rPr>
                <w:rFonts w:cs="v5.0.0"/>
              </w:rPr>
            </w:pPr>
            <w:r w:rsidRPr="00C6449B">
              <w:t>G-FR1-A2-2</w:t>
            </w:r>
          </w:p>
        </w:tc>
        <w:tc>
          <w:tcPr>
            <w:tcW w:w="1417" w:type="dxa"/>
            <w:vAlign w:val="bottom"/>
          </w:tcPr>
          <w:p w14:paraId="65E1D5E7" w14:textId="77777777" w:rsidR="00CF08D6" w:rsidRPr="00C6449B" w:rsidRDefault="00CF08D6" w:rsidP="00CF08D6">
            <w:pPr>
              <w:pStyle w:val="TAC"/>
              <w:rPr>
                <w:rFonts w:cs="v5.0.0"/>
                <w:vertAlign w:val="subscript"/>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rPr>
            </w:pPr>
            <w:r w:rsidRPr="00C6449B">
              <w:rPr>
                <w:rFonts w:cs="v5.0.0"/>
              </w:rPr>
              <w:t>10</w:t>
            </w:r>
          </w:p>
        </w:tc>
        <w:tc>
          <w:tcPr>
            <w:tcW w:w="1417" w:type="dxa"/>
            <w:vAlign w:val="center"/>
          </w:tcPr>
          <w:p w14:paraId="37312FEC" w14:textId="77777777" w:rsidR="00CF08D6" w:rsidRPr="00C6449B" w:rsidRDefault="00CF08D6" w:rsidP="00CF08D6">
            <w:pPr>
              <w:pStyle w:val="TAC"/>
              <w:rPr>
                <w:rFonts w:cs="v5.0.0"/>
              </w:rPr>
            </w:pPr>
            <w:r w:rsidRPr="00C6449B">
              <w:rPr>
                <w:rFonts w:cs="v5.0.0"/>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6793FFB6" w14:textId="77777777" w:rsidR="00CF08D6" w:rsidRPr="00C6449B" w:rsidRDefault="00CF08D6" w:rsidP="00CF08D6">
            <w:pPr>
              <w:pStyle w:val="TAC"/>
              <w:rPr>
                <w:rFonts w:cs="v5.0.0"/>
              </w:rPr>
            </w:pPr>
            <w:r w:rsidRPr="00C6449B">
              <w:rPr>
                <w:rFonts w:cs="v5.0.0"/>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rPr>
            </w:pPr>
          </w:p>
        </w:tc>
        <w:tc>
          <w:tcPr>
            <w:tcW w:w="1417" w:type="dxa"/>
            <w:vAlign w:val="center"/>
          </w:tcPr>
          <w:p w14:paraId="56509EF9" w14:textId="77777777" w:rsidR="00CF08D6" w:rsidRPr="00C6449B" w:rsidRDefault="00CF08D6" w:rsidP="00CF08D6">
            <w:pPr>
              <w:pStyle w:val="TAC"/>
              <w:rPr>
                <w:rFonts w:cs="v5.0.0"/>
              </w:rPr>
            </w:pPr>
            <w:r w:rsidRPr="00C6449B">
              <w:rPr>
                <w:rFonts w:cs="v5.0.0"/>
              </w:rPr>
              <w:t>30</w:t>
            </w:r>
          </w:p>
        </w:tc>
        <w:tc>
          <w:tcPr>
            <w:tcW w:w="1417" w:type="dxa"/>
            <w:vAlign w:val="center"/>
          </w:tcPr>
          <w:p w14:paraId="6DEFAAD1" w14:textId="77777777" w:rsidR="00CF08D6" w:rsidRPr="00C6449B" w:rsidRDefault="00CF08D6" w:rsidP="00CF08D6">
            <w:pPr>
              <w:pStyle w:val="TAC"/>
              <w:rPr>
                <w:rFonts w:cs="v5.0.0"/>
              </w:rPr>
            </w:pPr>
            <w:r w:rsidRPr="00C6449B">
              <w:t>G-FR1-A2-2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rPr>
            </w:pPr>
          </w:p>
        </w:tc>
        <w:tc>
          <w:tcPr>
            <w:tcW w:w="1417" w:type="dxa"/>
            <w:vAlign w:val="center"/>
          </w:tcPr>
          <w:p w14:paraId="47A39658" w14:textId="77777777" w:rsidR="00CF08D6" w:rsidRPr="00C6449B" w:rsidRDefault="00CF08D6" w:rsidP="00CF08D6">
            <w:pPr>
              <w:pStyle w:val="TAC"/>
              <w:rPr>
                <w:rFonts w:cs="v5.0.0"/>
              </w:rPr>
            </w:pPr>
            <w:r w:rsidRPr="00C6449B">
              <w:rPr>
                <w:rFonts w:cs="v5.0.0"/>
              </w:rPr>
              <w:t>60</w:t>
            </w:r>
          </w:p>
        </w:tc>
        <w:tc>
          <w:tcPr>
            <w:tcW w:w="1417" w:type="dxa"/>
            <w:vAlign w:val="center"/>
          </w:tcPr>
          <w:p w14:paraId="69CB966B" w14:textId="77777777" w:rsidR="00CF08D6" w:rsidRPr="00C6449B" w:rsidRDefault="00CF08D6" w:rsidP="00CF08D6">
            <w:pPr>
              <w:pStyle w:val="TAC"/>
              <w:rPr>
                <w:rFonts w:cs="v5.0.0"/>
              </w:rPr>
            </w:pPr>
            <w:r w:rsidRPr="00C6449B">
              <w:t>G-FR1-A2-3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rPr>
            </w:pPr>
            <w:r w:rsidRPr="00C6449B">
              <w:rPr>
                <w:rFonts w:cs="v5.0.0"/>
              </w:rPr>
              <w:t>15</w:t>
            </w:r>
          </w:p>
        </w:tc>
        <w:tc>
          <w:tcPr>
            <w:tcW w:w="1417" w:type="dxa"/>
            <w:vAlign w:val="center"/>
          </w:tcPr>
          <w:p w14:paraId="2264D995" w14:textId="77777777" w:rsidR="00CF08D6" w:rsidRPr="00C6449B" w:rsidRDefault="00CF08D6" w:rsidP="00CF08D6">
            <w:pPr>
              <w:pStyle w:val="TAC"/>
              <w:rPr>
                <w:rFonts w:cs="v5.0.0"/>
              </w:rPr>
            </w:pPr>
            <w:r w:rsidRPr="00C6449B">
              <w:rPr>
                <w:rFonts w:cs="v5.0.0"/>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7B44D74" w14:textId="77777777" w:rsidR="00CF08D6" w:rsidRPr="00C6449B" w:rsidRDefault="00CF08D6" w:rsidP="00CF08D6">
            <w:pPr>
              <w:pStyle w:val="TAC"/>
              <w:rPr>
                <w:rFonts w:cs="v5.0.0"/>
              </w:rPr>
            </w:pPr>
            <w:r w:rsidRPr="00C6449B">
              <w:rPr>
                <w:rFonts w:cs="v5.0.0"/>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rPr>
            </w:pPr>
          </w:p>
        </w:tc>
        <w:tc>
          <w:tcPr>
            <w:tcW w:w="1417" w:type="dxa"/>
            <w:vAlign w:val="center"/>
          </w:tcPr>
          <w:p w14:paraId="281D7FAD" w14:textId="77777777" w:rsidR="00CF08D6" w:rsidRPr="00C6449B" w:rsidRDefault="00CF08D6" w:rsidP="00CF08D6">
            <w:pPr>
              <w:pStyle w:val="TAC"/>
              <w:rPr>
                <w:rFonts w:cs="v5.0.0"/>
              </w:rPr>
            </w:pPr>
            <w:r w:rsidRPr="00C6449B">
              <w:rPr>
                <w:rFonts w:cs="v5.0.0"/>
              </w:rPr>
              <w:t>30</w:t>
            </w:r>
          </w:p>
        </w:tc>
        <w:tc>
          <w:tcPr>
            <w:tcW w:w="1417" w:type="dxa"/>
            <w:vAlign w:val="center"/>
          </w:tcPr>
          <w:p w14:paraId="0EB7CEDE" w14:textId="77777777" w:rsidR="00CF08D6" w:rsidRPr="00C6449B" w:rsidRDefault="00CF08D6" w:rsidP="00CF08D6">
            <w:pPr>
              <w:pStyle w:val="TAC"/>
              <w:rPr>
                <w:rFonts w:cs="v5.0.0"/>
              </w:rPr>
            </w:pPr>
            <w:r w:rsidRPr="00C6449B">
              <w:t>G-FR1-A2-2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rPr>
            </w:pPr>
          </w:p>
        </w:tc>
        <w:tc>
          <w:tcPr>
            <w:tcW w:w="1417" w:type="dxa"/>
            <w:vAlign w:val="center"/>
          </w:tcPr>
          <w:p w14:paraId="13132324" w14:textId="77777777" w:rsidR="00CF08D6" w:rsidRPr="00C6449B" w:rsidRDefault="00CF08D6" w:rsidP="00CF08D6">
            <w:pPr>
              <w:pStyle w:val="TAC"/>
              <w:rPr>
                <w:rFonts w:cs="v5.0.0"/>
              </w:rPr>
            </w:pPr>
            <w:r w:rsidRPr="00C6449B">
              <w:rPr>
                <w:rFonts w:cs="v5.0.0"/>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rPr>
            </w:pPr>
            <w:r w:rsidRPr="00C6449B">
              <w:rPr>
                <w:rFonts w:cs="v5.0.0"/>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3F56AC46" w14:textId="77777777" w:rsidR="00CF08D6" w:rsidRPr="00C6449B" w:rsidRDefault="00CF08D6" w:rsidP="00CF08D6">
            <w:pPr>
              <w:pStyle w:val="TAC"/>
              <w:rPr>
                <w:rFonts w:cs="v5.0.0"/>
              </w:rPr>
            </w:pPr>
            <w:r w:rsidRPr="00C6449B">
              <w:rPr>
                <w:rFonts w:cs="v5.0.0"/>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rPr>
            </w:pPr>
          </w:p>
        </w:tc>
        <w:tc>
          <w:tcPr>
            <w:tcW w:w="1417" w:type="dxa"/>
            <w:vAlign w:val="center"/>
          </w:tcPr>
          <w:p w14:paraId="70FEC520" w14:textId="77777777" w:rsidR="00CF08D6" w:rsidRPr="00C6449B" w:rsidRDefault="00CF08D6" w:rsidP="00CF08D6">
            <w:pPr>
              <w:pStyle w:val="TAC"/>
              <w:rPr>
                <w:rFonts w:cs="v5.0.0"/>
              </w:rPr>
            </w:pPr>
            <w:r w:rsidRPr="00C6449B">
              <w:rPr>
                <w:rFonts w:cs="v5.0.0"/>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G-FR1-A2-5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rPr>
            </w:pPr>
          </w:p>
        </w:tc>
        <w:tc>
          <w:tcPr>
            <w:tcW w:w="1417" w:type="dxa"/>
            <w:vAlign w:val="center"/>
          </w:tcPr>
          <w:p w14:paraId="6402C27E" w14:textId="77777777" w:rsidR="00CF08D6" w:rsidRPr="00C6449B" w:rsidRDefault="00CF08D6" w:rsidP="00CF08D6">
            <w:pPr>
              <w:pStyle w:val="TAC"/>
              <w:rPr>
                <w:rFonts w:cs="v5.0.0"/>
              </w:rPr>
            </w:pPr>
            <w:r w:rsidRPr="00C6449B">
              <w:rPr>
                <w:rFonts w:cs="v5.0.0"/>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G-FR1-A2-6</w:t>
            </w:r>
          </w:p>
        </w:tc>
        <w:tc>
          <w:tcPr>
            <w:tcW w:w="1417" w:type="dxa"/>
            <w:vAlign w:val="bottom"/>
          </w:tcPr>
          <w:p w14:paraId="7A86860C" w14:textId="77777777" w:rsidR="00CF08D6" w:rsidRPr="00C6449B" w:rsidRDefault="00CF08D6" w:rsidP="00CF08D6">
            <w:pPr>
              <w:pStyle w:val="TAC"/>
              <w:rPr>
                <w:rFonts w:cs="v5.0.0"/>
              </w:rPr>
            </w:pPr>
            <w:bookmarkStart w:id="5994" w:name="RANGE!M19"/>
            <w:r w:rsidRPr="00C6449B">
              <w:t>-59.8</w:t>
            </w:r>
            <w:r w:rsidRPr="00C6449B">
              <w:rPr>
                <w:rFonts w:cs="v5.0.0"/>
              </w:rPr>
              <w:t>- Δ</w:t>
            </w:r>
            <w:r w:rsidRPr="00C6449B">
              <w:rPr>
                <w:vertAlign w:val="subscript"/>
              </w:rPr>
              <w:t>OTAREFSENS</w:t>
            </w:r>
            <w:r w:rsidRPr="00C6449B" w:rsidDel="00045172">
              <w:rPr>
                <w:rFonts w:cs="v5.0.0"/>
              </w:rPr>
              <w:t xml:space="preserve"> </w:t>
            </w:r>
            <w:bookmarkEnd w:id="599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rPr>
            </w:pPr>
            <w:r w:rsidRPr="00C6449B">
              <w:rPr>
                <w:rFonts w:cs="v5.0.0"/>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G-FR1-A2-4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1AAB32F5" w14:textId="77777777" w:rsidR="00CF08D6" w:rsidRPr="00C6449B" w:rsidRDefault="00CF08D6" w:rsidP="00CF08D6">
            <w:pPr>
              <w:pStyle w:val="TAC"/>
              <w:rPr>
                <w:rFonts w:cs="v5.0.0"/>
              </w:rPr>
            </w:pPr>
            <w:r w:rsidRPr="00C6449B">
              <w:rPr>
                <w:rFonts w:cs="v5.0.0"/>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rPr>
            </w:pPr>
          </w:p>
        </w:tc>
        <w:tc>
          <w:tcPr>
            <w:tcW w:w="1417" w:type="dxa"/>
            <w:vAlign w:val="center"/>
          </w:tcPr>
          <w:p w14:paraId="06FB7AF7" w14:textId="77777777" w:rsidR="00CF08D6" w:rsidRPr="00C6449B" w:rsidRDefault="00CF08D6" w:rsidP="00CF08D6">
            <w:pPr>
              <w:pStyle w:val="TAC"/>
              <w:rPr>
                <w:rFonts w:cs="v5.0.0"/>
              </w:rPr>
            </w:pPr>
            <w:r w:rsidRPr="00C6449B">
              <w:rPr>
                <w:rFonts w:cs="v5.0.0"/>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G-FR1-A2-5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rPr>
            </w:pPr>
          </w:p>
        </w:tc>
        <w:tc>
          <w:tcPr>
            <w:tcW w:w="1417" w:type="dxa"/>
            <w:vAlign w:val="center"/>
          </w:tcPr>
          <w:p w14:paraId="0436B88C" w14:textId="77777777" w:rsidR="00CF08D6" w:rsidRPr="00C6449B" w:rsidRDefault="00CF08D6" w:rsidP="00CF08D6">
            <w:pPr>
              <w:pStyle w:val="TAC"/>
              <w:rPr>
                <w:rFonts w:cs="v5.0.0"/>
              </w:rPr>
            </w:pPr>
            <w:r w:rsidRPr="00C6449B">
              <w:rPr>
                <w:rFonts w:cs="v5.0.0"/>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G-FR1-A2-6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rPr>
            </w:pPr>
            <w:r w:rsidRPr="00C6449B">
              <w:rPr>
                <w:rFonts w:cs="v5.0.0"/>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G-FR1-A2-4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48D9902" w14:textId="77777777" w:rsidR="00CF08D6" w:rsidRPr="00C6449B" w:rsidRDefault="00CF08D6" w:rsidP="00CF08D6">
            <w:pPr>
              <w:pStyle w:val="TAC"/>
              <w:rPr>
                <w:rFonts w:cs="v5.0.0"/>
              </w:rPr>
            </w:pPr>
            <w:r w:rsidRPr="00C6449B">
              <w:rPr>
                <w:rFonts w:cs="v5.0.0"/>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rPr>
            </w:pPr>
          </w:p>
        </w:tc>
        <w:tc>
          <w:tcPr>
            <w:tcW w:w="1417" w:type="dxa"/>
            <w:vAlign w:val="center"/>
          </w:tcPr>
          <w:p w14:paraId="3F9811D2" w14:textId="77777777" w:rsidR="00CF08D6" w:rsidRPr="00C6449B" w:rsidRDefault="00CF08D6" w:rsidP="00CF08D6">
            <w:pPr>
              <w:pStyle w:val="TAC"/>
              <w:rPr>
                <w:rFonts w:cs="v5.0.0"/>
              </w:rPr>
            </w:pPr>
            <w:r w:rsidRPr="00C6449B">
              <w:rPr>
                <w:rFonts w:cs="v5.0.0"/>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G-FR1-A2-5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rPr>
            </w:pPr>
          </w:p>
        </w:tc>
        <w:tc>
          <w:tcPr>
            <w:tcW w:w="1417" w:type="dxa"/>
            <w:vAlign w:val="center"/>
          </w:tcPr>
          <w:p w14:paraId="2F57B473" w14:textId="77777777" w:rsidR="00CF08D6" w:rsidRPr="00C6449B" w:rsidRDefault="00CF08D6" w:rsidP="00CF08D6">
            <w:pPr>
              <w:pStyle w:val="TAC"/>
              <w:rPr>
                <w:rFonts w:cs="v5.0.0"/>
              </w:rPr>
            </w:pPr>
            <w:r w:rsidRPr="00C6449B">
              <w:rPr>
                <w:rFonts w:cs="v5.0.0"/>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G-FR1-A2-6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rPr>
            </w:pPr>
            <w:r w:rsidRPr="00C6449B">
              <w:rPr>
                <w:rFonts w:cs="v5.0.0"/>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G-FR1-A2-4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19353640" w14:textId="59A862B1" w:rsidR="0033116F" w:rsidRPr="00C6449B" w:rsidRDefault="0033116F" w:rsidP="0033116F">
            <w:pPr>
              <w:pStyle w:val="TAC"/>
              <w:rPr>
                <w:rFonts w:cs="v5.0.0"/>
              </w:rPr>
            </w:pPr>
            <w:r w:rsidRPr="00C6449B">
              <w:rPr>
                <w:rFonts w:cs="v5.0.0"/>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rPr>
            </w:pPr>
          </w:p>
        </w:tc>
        <w:tc>
          <w:tcPr>
            <w:tcW w:w="1417" w:type="dxa"/>
            <w:vAlign w:val="center"/>
          </w:tcPr>
          <w:p w14:paraId="2E98C3DD" w14:textId="77777777" w:rsidR="0033116F" w:rsidRPr="00C6449B" w:rsidRDefault="0033116F" w:rsidP="0033116F">
            <w:pPr>
              <w:pStyle w:val="TAC"/>
              <w:rPr>
                <w:rFonts w:cs="v5.0.0"/>
              </w:rPr>
            </w:pPr>
            <w:r w:rsidRPr="00C6449B">
              <w:rPr>
                <w:rFonts w:cs="v5.0.0"/>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G-FR1-A2-5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rPr>
            </w:pPr>
          </w:p>
        </w:tc>
        <w:tc>
          <w:tcPr>
            <w:tcW w:w="1417" w:type="dxa"/>
            <w:vAlign w:val="center"/>
          </w:tcPr>
          <w:p w14:paraId="0F72420A" w14:textId="77777777" w:rsidR="0033116F" w:rsidRPr="00C6449B" w:rsidRDefault="0033116F" w:rsidP="0033116F">
            <w:pPr>
              <w:pStyle w:val="TAC"/>
              <w:rPr>
                <w:rFonts w:cs="v5.0.0"/>
              </w:rPr>
            </w:pPr>
            <w:r w:rsidRPr="00C6449B">
              <w:rPr>
                <w:rFonts w:cs="v5.0.0"/>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G-FR1-A2-6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rPr>
            </w:pPr>
            <w:r w:rsidRPr="00C6449B">
              <w:rPr>
                <w:rFonts w:cs="v5.0.0"/>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G-FR1-A2-4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70DB65F7" w14:textId="5BA72E4F" w:rsidR="0033116F" w:rsidRPr="00C6449B" w:rsidRDefault="0033116F" w:rsidP="0033116F">
            <w:pPr>
              <w:pStyle w:val="TAC"/>
              <w:rPr>
                <w:rFonts w:cs="v5.0.0"/>
              </w:rPr>
            </w:pPr>
            <w:r w:rsidRPr="00C6449B">
              <w:rPr>
                <w:rFonts w:cs="v5.0.0"/>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rPr>
            </w:pPr>
          </w:p>
        </w:tc>
        <w:tc>
          <w:tcPr>
            <w:tcW w:w="1417" w:type="dxa"/>
            <w:vAlign w:val="center"/>
          </w:tcPr>
          <w:p w14:paraId="70DF1855" w14:textId="77777777" w:rsidR="0033116F" w:rsidRPr="00C6449B" w:rsidRDefault="0033116F" w:rsidP="0033116F">
            <w:pPr>
              <w:pStyle w:val="TAC"/>
              <w:rPr>
                <w:rFonts w:cs="v5.0.0"/>
              </w:rPr>
            </w:pPr>
            <w:r w:rsidRPr="00C6449B">
              <w:rPr>
                <w:rFonts w:cs="v5.0.0"/>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G-FR1-A2-5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rPr>
            </w:pPr>
          </w:p>
        </w:tc>
        <w:tc>
          <w:tcPr>
            <w:tcW w:w="1417" w:type="dxa"/>
            <w:vAlign w:val="center"/>
          </w:tcPr>
          <w:p w14:paraId="689BBD2B" w14:textId="77777777" w:rsidR="0033116F" w:rsidRPr="00C6449B" w:rsidRDefault="0033116F" w:rsidP="0033116F">
            <w:pPr>
              <w:pStyle w:val="TAC"/>
              <w:rPr>
                <w:rFonts w:cs="v5.0.0"/>
              </w:rPr>
            </w:pPr>
            <w:r w:rsidRPr="00C6449B">
              <w:rPr>
                <w:rFonts w:cs="v5.0.0"/>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G-FR1-A2-6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rPr>
            </w:pPr>
            <w:r w:rsidRPr="00C6449B">
              <w:rPr>
                <w:rFonts w:cs="v5.0.0"/>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G-FR1-A2-5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FFFC6DA" w14:textId="37A885DC" w:rsidR="0033116F" w:rsidRPr="00C6449B" w:rsidRDefault="0033116F" w:rsidP="0033116F">
            <w:pPr>
              <w:pStyle w:val="TAC"/>
              <w:rPr>
                <w:rFonts w:cs="v5.0.0"/>
              </w:rPr>
            </w:pPr>
            <w:r w:rsidRPr="00C6449B">
              <w:rPr>
                <w:rFonts w:cs="v5.0.0"/>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rPr>
            </w:pPr>
            <w:r w:rsidRPr="00C6449B">
              <w:rPr>
                <w:rFonts w:cs="v5.0.0"/>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rPr>
            </w:pPr>
          </w:p>
        </w:tc>
        <w:tc>
          <w:tcPr>
            <w:tcW w:w="1417" w:type="dxa"/>
            <w:vAlign w:val="center"/>
          </w:tcPr>
          <w:p w14:paraId="12486995" w14:textId="77777777" w:rsidR="0033116F" w:rsidRPr="00C6449B" w:rsidRDefault="0033116F" w:rsidP="0033116F">
            <w:pPr>
              <w:pStyle w:val="TAC"/>
              <w:rPr>
                <w:rFonts w:cs="v5.0.0"/>
              </w:rPr>
            </w:pPr>
            <w:r w:rsidRPr="00C6449B">
              <w:rPr>
                <w:rFonts w:cs="v5.0.0"/>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G-FR1-A2-6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rPr>
            </w:pPr>
            <w:r w:rsidRPr="00C6449B">
              <w:rPr>
                <w:rFonts w:cs="v5.0.0"/>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G-FR1-A2-5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7403507" w14:textId="572417BF" w:rsidR="0033116F" w:rsidRPr="00C6449B" w:rsidRDefault="0033116F" w:rsidP="0033116F">
            <w:pPr>
              <w:pStyle w:val="TAC"/>
              <w:rPr>
                <w:rFonts w:cs="v5.0.0"/>
              </w:rPr>
            </w:pPr>
            <w:r w:rsidRPr="00C6449B">
              <w:rPr>
                <w:rFonts w:cs="v5.0.0"/>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rPr>
            </w:pPr>
            <w:r w:rsidRPr="00C6449B">
              <w:rPr>
                <w:rFonts w:cs="v5.0.0"/>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rPr>
            </w:pPr>
          </w:p>
        </w:tc>
        <w:tc>
          <w:tcPr>
            <w:tcW w:w="1417" w:type="dxa"/>
            <w:vAlign w:val="center"/>
          </w:tcPr>
          <w:p w14:paraId="78369AC0" w14:textId="77777777" w:rsidR="0033116F" w:rsidRPr="00C6449B" w:rsidRDefault="0033116F" w:rsidP="0033116F">
            <w:pPr>
              <w:pStyle w:val="TAC"/>
              <w:rPr>
                <w:rFonts w:cs="v5.0.0"/>
              </w:rPr>
            </w:pPr>
            <w:r w:rsidRPr="00C6449B">
              <w:rPr>
                <w:rFonts w:cs="v5.0.0"/>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G-FR1-A2-6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rPr>
            </w:pPr>
            <w:r w:rsidRPr="00C6449B">
              <w:rPr>
                <w:rFonts w:cs="v5.0.0"/>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G-FR1-A2-5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0492D5E6" w14:textId="2C54C690" w:rsidR="0033116F" w:rsidRPr="00C6449B" w:rsidRDefault="0033116F" w:rsidP="0033116F">
            <w:pPr>
              <w:pStyle w:val="TAC"/>
              <w:rPr>
                <w:rFonts w:cs="v5.0.0"/>
              </w:rPr>
            </w:pPr>
            <w:r w:rsidRPr="00C6449B">
              <w:rPr>
                <w:rFonts w:cs="v5.0.0"/>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rPr>
            </w:pPr>
            <w:r w:rsidRPr="00C6449B">
              <w:rPr>
                <w:rFonts w:cs="v5.0.0"/>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rPr>
            </w:pPr>
          </w:p>
        </w:tc>
        <w:tc>
          <w:tcPr>
            <w:tcW w:w="1417" w:type="dxa"/>
            <w:vAlign w:val="center"/>
          </w:tcPr>
          <w:p w14:paraId="615E9E98" w14:textId="77777777" w:rsidR="0033116F" w:rsidRPr="00C6449B" w:rsidRDefault="0033116F" w:rsidP="0033116F">
            <w:pPr>
              <w:pStyle w:val="TAC"/>
              <w:rPr>
                <w:rFonts w:cs="v5.0.0"/>
              </w:rPr>
            </w:pPr>
            <w:r w:rsidRPr="00C6449B">
              <w:rPr>
                <w:rFonts w:cs="v5.0.0"/>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G-FR1-A2-6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rPr>
            </w:pPr>
            <w:r w:rsidRPr="00C6449B">
              <w:rPr>
                <w:rFonts w:cs="v5.0.0"/>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G-FR1-A2-5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267557A5" w14:textId="1EAFD786" w:rsidR="0033116F" w:rsidRPr="00C6449B" w:rsidRDefault="0033116F" w:rsidP="0033116F">
            <w:pPr>
              <w:pStyle w:val="TAC"/>
              <w:rPr>
                <w:rFonts w:cs="v5.0.0"/>
              </w:rPr>
            </w:pPr>
            <w:r w:rsidRPr="00C6449B">
              <w:rPr>
                <w:rFonts w:cs="v5.0.0"/>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rPr>
            </w:pPr>
            <w:r w:rsidRPr="00C6449B">
              <w:rPr>
                <w:rFonts w:cs="v5.0.0"/>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rPr>
            </w:pPr>
          </w:p>
        </w:tc>
        <w:tc>
          <w:tcPr>
            <w:tcW w:w="1417" w:type="dxa"/>
            <w:vAlign w:val="center"/>
          </w:tcPr>
          <w:p w14:paraId="7E9D57ED" w14:textId="77777777" w:rsidR="0033116F" w:rsidRPr="00C6449B" w:rsidRDefault="0033116F" w:rsidP="0033116F">
            <w:pPr>
              <w:pStyle w:val="TAC"/>
              <w:rPr>
                <w:rFonts w:cs="v5.0.0"/>
              </w:rPr>
            </w:pPr>
            <w:r w:rsidRPr="00C6449B">
              <w:rPr>
                <w:rFonts w:cs="v5.0.0"/>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G-FR1-A2-6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rPr>
            </w:pPr>
            <w:r w:rsidRPr="00C6449B">
              <w:rPr>
                <w:rFonts w:cs="v5.0.0"/>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G-FR1-A2-5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rPr>
              <w:t>- Δ</w:t>
            </w:r>
            <w:r w:rsidRPr="00C6449B">
              <w:rPr>
                <w:vertAlign w:val="subscript"/>
              </w:rPr>
              <w:t>OTAREFSENS</w:t>
            </w:r>
            <w:r w:rsidRPr="00C6449B" w:rsidDel="00045172">
              <w:rPr>
                <w:rFonts w:cs="v5.0.0"/>
              </w:rPr>
              <w:t xml:space="preserve"> </w:t>
            </w:r>
          </w:p>
        </w:tc>
        <w:tc>
          <w:tcPr>
            <w:tcW w:w="1984" w:type="dxa"/>
            <w:vMerge w:val="restart"/>
            <w:vAlign w:val="center"/>
          </w:tcPr>
          <w:p w14:paraId="45EEB261" w14:textId="64929082" w:rsidR="0033116F" w:rsidRPr="00C6449B" w:rsidRDefault="0033116F" w:rsidP="0033116F">
            <w:pPr>
              <w:pStyle w:val="TAC"/>
              <w:rPr>
                <w:rFonts w:cs="v5.0.0"/>
              </w:rPr>
            </w:pPr>
            <w:r w:rsidRPr="00C6449B">
              <w:rPr>
                <w:rFonts w:cs="v5.0.0"/>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rPr>
            </w:pPr>
            <w:r w:rsidRPr="00C6449B">
              <w:rPr>
                <w:rFonts w:cs="v5.0.0"/>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rPr>
            </w:pPr>
          </w:p>
        </w:tc>
        <w:tc>
          <w:tcPr>
            <w:tcW w:w="1417" w:type="dxa"/>
            <w:vAlign w:val="center"/>
          </w:tcPr>
          <w:p w14:paraId="3FFAA4A9" w14:textId="77777777" w:rsidR="00CF08D6" w:rsidRPr="00C6449B" w:rsidRDefault="00CF08D6" w:rsidP="00CF08D6">
            <w:pPr>
              <w:pStyle w:val="TAC"/>
              <w:rPr>
                <w:rFonts w:cs="v5.0.0"/>
              </w:rPr>
            </w:pPr>
            <w:r w:rsidRPr="00C6449B">
              <w:rPr>
                <w:rFonts w:cs="v5.0.0"/>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G-FR1-A2-6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rPr>
              <w:t>- Δ</w:t>
            </w:r>
            <w:r w:rsidRPr="00C6449B">
              <w:rPr>
                <w:vertAlign w:val="subscript"/>
              </w:rPr>
              <w:t>OTAREFSENS</w:t>
            </w:r>
            <w:r w:rsidRPr="00C6449B" w:rsidDel="00045172">
              <w:rPr>
                <w:rFonts w:cs="v5.0.0"/>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5990"/>
      <w:bookmarkEnd w:id="5991"/>
    </w:tbl>
    <w:p w14:paraId="54FE0FA2" w14:textId="77777777" w:rsidR="00CF08D6" w:rsidRPr="00C6449B" w:rsidRDefault="00CF08D6" w:rsidP="00CF08D6"/>
    <w:p w14:paraId="31AAA899" w14:textId="77777777" w:rsidR="00CF08D6" w:rsidRPr="00C6449B" w:rsidRDefault="00CF08D6" w:rsidP="00CF08D6">
      <w:pPr>
        <w:pStyle w:val="TH"/>
      </w:pPr>
      <w:r w:rsidRPr="00C6449B">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rPr>
            </w:pPr>
            <w:r w:rsidRPr="00C6449B">
              <w:rPr>
                <w:rFonts w:cs="v5.0.0"/>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rPr>
            </w:pPr>
            <w:r w:rsidRPr="00C6449B">
              <w:rPr>
                <w:rFonts w:cs="v5.0.0"/>
              </w:rPr>
              <w:t>5</w:t>
            </w:r>
          </w:p>
        </w:tc>
        <w:tc>
          <w:tcPr>
            <w:tcW w:w="1417" w:type="dxa"/>
            <w:vAlign w:val="center"/>
          </w:tcPr>
          <w:p w14:paraId="544CB2F1" w14:textId="77777777" w:rsidR="00CF08D6" w:rsidRPr="00C6449B" w:rsidRDefault="00CF08D6" w:rsidP="00CF08D6">
            <w:pPr>
              <w:pStyle w:val="TAC"/>
              <w:rPr>
                <w:rFonts w:cs="v5.0.0"/>
              </w:rPr>
            </w:pPr>
            <w:r w:rsidRPr="00C6449B">
              <w:rPr>
                <w:rFonts w:cs="v5.0.0"/>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58A8492F" w14:textId="77777777" w:rsidR="00CF08D6" w:rsidRPr="00C6449B" w:rsidRDefault="00CF08D6" w:rsidP="00CF08D6">
            <w:pPr>
              <w:pStyle w:val="TAC"/>
              <w:rPr>
                <w:rFonts w:cs="v5.0.0"/>
              </w:rPr>
            </w:pPr>
            <w:r w:rsidRPr="00C6449B">
              <w:rPr>
                <w:rFonts w:cs="v5.0.0"/>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rPr>
            </w:pPr>
            <w:r w:rsidRPr="00C6449B">
              <w:rPr>
                <w:rFonts w:cs="v5.0.0"/>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rPr>
            </w:pPr>
          </w:p>
        </w:tc>
        <w:tc>
          <w:tcPr>
            <w:tcW w:w="1417" w:type="dxa"/>
            <w:vAlign w:val="center"/>
          </w:tcPr>
          <w:p w14:paraId="38E2BCBF" w14:textId="77777777" w:rsidR="00CF08D6" w:rsidRPr="00C6449B" w:rsidRDefault="00CF08D6" w:rsidP="00CF08D6">
            <w:pPr>
              <w:pStyle w:val="TAC"/>
              <w:rPr>
                <w:rFonts w:cs="v5.0.0"/>
              </w:rPr>
            </w:pPr>
            <w:r w:rsidRPr="00C6449B">
              <w:rPr>
                <w:rFonts w:cs="v5.0.0"/>
              </w:rPr>
              <w:t>30</w:t>
            </w:r>
          </w:p>
        </w:tc>
        <w:tc>
          <w:tcPr>
            <w:tcW w:w="1417" w:type="dxa"/>
            <w:vAlign w:val="center"/>
          </w:tcPr>
          <w:p w14:paraId="6D6FC7D9" w14:textId="77777777" w:rsidR="00CF08D6" w:rsidRPr="00C6449B" w:rsidRDefault="00CF08D6" w:rsidP="00CF08D6">
            <w:pPr>
              <w:pStyle w:val="TAC"/>
              <w:rPr>
                <w:rFonts w:cs="v5.0.0"/>
              </w:rPr>
            </w:pPr>
            <w:r w:rsidRPr="00C6449B">
              <w:t>G-FR1-A2-2</w:t>
            </w:r>
          </w:p>
        </w:tc>
        <w:tc>
          <w:tcPr>
            <w:tcW w:w="1417" w:type="dxa"/>
            <w:vAlign w:val="bottom"/>
          </w:tcPr>
          <w:p w14:paraId="7452AF36" w14:textId="77777777" w:rsidR="00CF08D6" w:rsidRPr="00C6449B" w:rsidRDefault="00CF08D6" w:rsidP="00CF08D6">
            <w:pPr>
              <w:pStyle w:val="TAC"/>
              <w:rPr>
                <w:rFonts w:cs="v5.0.0"/>
                <w:vertAlign w:val="subscript"/>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rPr>
            </w:pPr>
            <w:r w:rsidRPr="00C6449B">
              <w:rPr>
                <w:rFonts w:cs="v5.0.0"/>
              </w:rPr>
              <w:t>10</w:t>
            </w:r>
          </w:p>
        </w:tc>
        <w:tc>
          <w:tcPr>
            <w:tcW w:w="1417" w:type="dxa"/>
            <w:vAlign w:val="center"/>
          </w:tcPr>
          <w:p w14:paraId="38E1D7F7" w14:textId="77777777" w:rsidR="00CF08D6" w:rsidRPr="00C6449B" w:rsidRDefault="00CF08D6" w:rsidP="00CF08D6">
            <w:pPr>
              <w:pStyle w:val="TAC"/>
              <w:rPr>
                <w:rFonts w:cs="v5.0.0"/>
              </w:rPr>
            </w:pPr>
            <w:r w:rsidRPr="00C6449B">
              <w:rPr>
                <w:rFonts w:cs="v5.0.0"/>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7A47C3EA" w14:textId="77777777" w:rsidR="00CF08D6" w:rsidRPr="00C6449B" w:rsidRDefault="00CF08D6" w:rsidP="00CF08D6">
            <w:pPr>
              <w:pStyle w:val="TAC"/>
              <w:rPr>
                <w:rFonts w:cs="v5.0.0"/>
              </w:rPr>
            </w:pPr>
            <w:r w:rsidRPr="00C6449B">
              <w:rPr>
                <w:rFonts w:cs="v5.0.0"/>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rPr>
            </w:pPr>
          </w:p>
        </w:tc>
        <w:tc>
          <w:tcPr>
            <w:tcW w:w="1417" w:type="dxa"/>
            <w:vAlign w:val="center"/>
          </w:tcPr>
          <w:p w14:paraId="7CBA64F5" w14:textId="77777777" w:rsidR="00CF08D6" w:rsidRPr="00C6449B" w:rsidRDefault="00CF08D6" w:rsidP="00CF08D6">
            <w:pPr>
              <w:pStyle w:val="TAC"/>
              <w:rPr>
                <w:rFonts w:cs="v5.0.0"/>
              </w:rPr>
            </w:pPr>
            <w:r w:rsidRPr="00C6449B">
              <w:rPr>
                <w:rFonts w:cs="v5.0.0"/>
              </w:rPr>
              <w:t>30</w:t>
            </w:r>
          </w:p>
        </w:tc>
        <w:tc>
          <w:tcPr>
            <w:tcW w:w="1417" w:type="dxa"/>
            <w:vAlign w:val="center"/>
          </w:tcPr>
          <w:p w14:paraId="15C00032" w14:textId="77777777" w:rsidR="00CF08D6" w:rsidRPr="00C6449B" w:rsidRDefault="00CF08D6" w:rsidP="00CF08D6">
            <w:pPr>
              <w:pStyle w:val="TAC"/>
              <w:rPr>
                <w:rFonts w:cs="v5.0.0"/>
              </w:rPr>
            </w:pPr>
            <w:r w:rsidRPr="00C6449B">
              <w:t>G-FR1-A2-2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rPr>
            </w:pPr>
          </w:p>
        </w:tc>
        <w:tc>
          <w:tcPr>
            <w:tcW w:w="1417" w:type="dxa"/>
            <w:vAlign w:val="center"/>
          </w:tcPr>
          <w:p w14:paraId="74BED626" w14:textId="77777777" w:rsidR="00CF08D6" w:rsidRPr="00C6449B" w:rsidRDefault="00CF08D6" w:rsidP="00CF08D6">
            <w:pPr>
              <w:pStyle w:val="TAC"/>
              <w:rPr>
                <w:rFonts w:cs="v5.0.0"/>
              </w:rPr>
            </w:pPr>
            <w:r w:rsidRPr="00C6449B">
              <w:rPr>
                <w:rFonts w:cs="v5.0.0"/>
              </w:rPr>
              <w:t>60</w:t>
            </w:r>
          </w:p>
        </w:tc>
        <w:tc>
          <w:tcPr>
            <w:tcW w:w="1417" w:type="dxa"/>
            <w:vAlign w:val="center"/>
          </w:tcPr>
          <w:p w14:paraId="582A564E" w14:textId="77777777" w:rsidR="00CF08D6" w:rsidRPr="00C6449B" w:rsidRDefault="00CF08D6" w:rsidP="00CF08D6">
            <w:pPr>
              <w:pStyle w:val="TAC"/>
              <w:rPr>
                <w:rFonts w:cs="v5.0.0"/>
              </w:rPr>
            </w:pPr>
            <w:r w:rsidRPr="00C6449B">
              <w:t>G-FR1-A2-3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rPr>
            </w:pPr>
            <w:r w:rsidRPr="00C6449B">
              <w:rPr>
                <w:rFonts w:cs="v5.0.0"/>
              </w:rPr>
              <w:t>15</w:t>
            </w:r>
          </w:p>
        </w:tc>
        <w:tc>
          <w:tcPr>
            <w:tcW w:w="1417" w:type="dxa"/>
            <w:vAlign w:val="center"/>
          </w:tcPr>
          <w:p w14:paraId="29CEC3F2" w14:textId="77777777" w:rsidR="00CF08D6" w:rsidRPr="00C6449B" w:rsidRDefault="00CF08D6" w:rsidP="00CF08D6">
            <w:pPr>
              <w:pStyle w:val="TAC"/>
              <w:rPr>
                <w:rFonts w:cs="v5.0.0"/>
              </w:rPr>
            </w:pPr>
            <w:r w:rsidRPr="00C6449B">
              <w:rPr>
                <w:rFonts w:cs="v5.0.0"/>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1EE50F2D" w14:textId="77777777" w:rsidR="00CF08D6" w:rsidRPr="00C6449B" w:rsidRDefault="00CF08D6" w:rsidP="00CF08D6">
            <w:pPr>
              <w:pStyle w:val="TAC"/>
              <w:rPr>
                <w:rFonts w:cs="v5.0.0"/>
              </w:rPr>
            </w:pPr>
            <w:r w:rsidRPr="00C6449B">
              <w:rPr>
                <w:rFonts w:cs="v5.0.0"/>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rPr>
            </w:pPr>
          </w:p>
        </w:tc>
        <w:tc>
          <w:tcPr>
            <w:tcW w:w="1417" w:type="dxa"/>
            <w:vAlign w:val="center"/>
          </w:tcPr>
          <w:p w14:paraId="39681E65" w14:textId="77777777" w:rsidR="00CF08D6" w:rsidRPr="00C6449B" w:rsidRDefault="00CF08D6" w:rsidP="00CF08D6">
            <w:pPr>
              <w:pStyle w:val="TAC"/>
              <w:rPr>
                <w:rFonts w:cs="v5.0.0"/>
              </w:rPr>
            </w:pPr>
            <w:r w:rsidRPr="00C6449B">
              <w:rPr>
                <w:rFonts w:cs="v5.0.0"/>
              </w:rPr>
              <w:t>30</w:t>
            </w:r>
          </w:p>
        </w:tc>
        <w:tc>
          <w:tcPr>
            <w:tcW w:w="1417" w:type="dxa"/>
            <w:vAlign w:val="center"/>
          </w:tcPr>
          <w:p w14:paraId="6A62E00E" w14:textId="77777777" w:rsidR="00CF08D6" w:rsidRPr="00C6449B" w:rsidRDefault="00CF08D6" w:rsidP="00CF08D6">
            <w:pPr>
              <w:pStyle w:val="TAC"/>
              <w:rPr>
                <w:rFonts w:cs="v5.0.0"/>
              </w:rPr>
            </w:pPr>
            <w:r w:rsidRPr="00C6449B">
              <w:t>G-FR1-A2-2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rPr>
            </w:pPr>
          </w:p>
        </w:tc>
        <w:tc>
          <w:tcPr>
            <w:tcW w:w="1417" w:type="dxa"/>
            <w:vAlign w:val="center"/>
          </w:tcPr>
          <w:p w14:paraId="1A84E26F" w14:textId="77777777" w:rsidR="00CF08D6" w:rsidRPr="00C6449B" w:rsidRDefault="00CF08D6" w:rsidP="00CF08D6">
            <w:pPr>
              <w:pStyle w:val="TAC"/>
              <w:rPr>
                <w:rFonts w:cs="v5.0.0"/>
              </w:rPr>
            </w:pPr>
            <w:r w:rsidRPr="00C6449B">
              <w:rPr>
                <w:rFonts w:cs="v5.0.0"/>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rPr>
              <w:t>F</w:t>
            </w:r>
            <w:r w:rsidRPr="00C6449B">
              <w:t>R1-A2-3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rPr>
            </w:pPr>
            <w:bookmarkStart w:id="5995" w:name="_Hlk499767944"/>
            <w:r w:rsidRPr="00C6449B">
              <w:rPr>
                <w:rFonts w:cs="v5.0.0"/>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rPr>
              <w:t>FR</w:t>
            </w:r>
            <w:r w:rsidRPr="00C6449B">
              <w:rPr>
                <w:kern w:val="2"/>
              </w:rPr>
              <w:t>1-A2-4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5F3EFBE2" w14:textId="77777777" w:rsidR="00CF08D6" w:rsidRPr="00C6449B" w:rsidRDefault="00CF08D6" w:rsidP="00CF08D6">
            <w:pPr>
              <w:pStyle w:val="TAC"/>
              <w:rPr>
                <w:rFonts w:cs="v5.0.0"/>
              </w:rPr>
            </w:pPr>
            <w:r w:rsidRPr="00C6449B">
              <w:rPr>
                <w:rFonts w:cs="v5.0.0"/>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rPr>
            </w:pPr>
          </w:p>
        </w:tc>
        <w:tc>
          <w:tcPr>
            <w:tcW w:w="1417" w:type="dxa"/>
            <w:vAlign w:val="center"/>
          </w:tcPr>
          <w:p w14:paraId="41F71DD9" w14:textId="77777777" w:rsidR="00CF08D6" w:rsidRPr="00C6449B" w:rsidRDefault="00CF08D6" w:rsidP="00CF08D6">
            <w:pPr>
              <w:pStyle w:val="TAC"/>
              <w:rPr>
                <w:rFonts w:cs="v5.0.0"/>
              </w:rPr>
            </w:pPr>
            <w:r w:rsidRPr="00C6449B">
              <w:rPr>
                <w:rFonts w:cs="v5.0.0"/>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G-FR1-A2-5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rPr>
            </w:pPr>
          </w:p>
        </w:tc>
        <w:tc>
          <w:tcPr>
            <w:tcW w:w="1417" w:type="dxa"/>
            <w:vAlign w:val="center"/>
          </w:tcPr>
          <w:p w14:paraId="3CA692E2" w14:textId="77777777" w:rsidR="00CF08D6" w:rsidRPr="00C6449B" w:rsidRDefault="00CF08D6" w:rsidP="00CF08D6">
            <w:pPr>
              <w:pStyle w:val="TAC"/>
              <w:rPr>
                <w:rFonts w:cs="v5.0.0"/>
              </w:rPr>
            </w:pPr>
            <w:r w:rsidRPr="00C6449B">
              <w:rPr>
                <w:rFonts w:cs="v5.0.0"/>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G-FR1-A2-6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rPr>
            </w:pPr>
          </w:p>
        </w:tc>
      </w:tr>
      <w:bookmarkEnd w:id="599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rPr>
            </w:pPr>
            <w:r w:rsidRPr="00C6449B">
              <w:rPr>
                <w:rFonts w:cs="v5.0.0"/>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G-FR1-A2-4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6433C0F4" w14:textId="77777777" w:rsidR="00CF08D6" w:rsidRPr="00C6449B" w:rsidRDefault="00CF08D6" w:rsidP="00CF08D6">
            <w:pPr>
              <w:pStyle w:val="TAC"/>
              <w:rPr>
                <w:rFonts w:cs="v5.0.0"/>
              </w:rPr>
            </w:pPr>
            <w:r w:rsidRPr="00C6449B">
              <w:rPr>
                <w:rFonts w:cs="v5.0.0"/>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rPr>
            </w:pPr>
          </w:p>
        </w:tc>
        <w:tc>
          <w:tcPr>
            <w:tcW w:w="1417" w:type="dxa"/>
            <w:vAlign w:val="center"/>
          </w:tcPr>
          <w:p w14:paraId="27A28FD2" w14:textId="77777777" w:rsidR="00CF08D6" w:rsidRPr="00C6449B" w:rsidRDefault="00CF08D6" w:rsidP="00CF08D6">
            <w:pPr>
              <w:pStyle w:val="TAC"/>
              <w:rPr>
                <w:rFonts w:cs="v5.0.0"/>
              </w:rPr>
            </w:pPr>
            <w:r w:rsidRPr="00C6449B">
              <w:rPr>
                <w:rFonts w:cs="v5.0.0"/>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G-FR1-A2-5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rPr>
            </w:pPr>
          </w:p>
        </w:tc>
        <w:tc>
          <w:tcPr>
            <w:tcW w:w="1417" w:type="dxa"/>
            <w:vAlign w:val="center"/>
          </w:tcPr>
          <w:p w14:paraId="771D4A7C" w14:textId="77777777" w:rsidR="00CF08D6" w:rsidRPr="00C6449B" w:rsidRDefault="00CF08D6" w:rsidP="00CF08D6">
            <w:pPr>
              <w:pStyle w:val="TAC"/>
              <w:rPr>
                <w:rFonts w:cs="v5.0.0"/>
              </w:rPr>
            </w:pPr>
            <w:r w:rsidRPr="00C6449B">
              <w:rPr>
                <w:rFonts w:cs="v5.0.0"/>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G-FR1-A2-6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rPr>
            </w:pPr>
            <w:r w:rsidRPr="00C6449B">
              <w:rPr>
                <w:rFonts w:cs="v5.0.0"/>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G-FR1-A2-4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155428DF" w14:textId="77777777" w:rsidR="00CF08D6" w:rsidRPr="00C6449B" w:rsidRDefault="00CF08D6" w:rsidP="00CF08D6">
            <w:pPr>
              <w:pStyle w:val="TAC"/>
              <w:rPr>
                <w:rFonts w:cs="v5.0.0"/>
              </w:rPr>
            </w:pPr>
            <w:r w:rsidRPr="00C6449B">
              <w:rPr>
                <w:rFonts w:cs="v5.0.0"/>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rPr>
            </w:pPr>
          </w:p>
        </w:tc>
        <w:tc>
          <w:tcPr>
            <w:tcW w:w="1417" w:type="dxa"/>
            <w:vAlign w:val="center"/>
          </w:tcPr>
          <w:p w14:paraId="77153855" w14:textId="77777777" w:rsidR="00CF08D6" w:rsidRPr="00C6449B" w:rsidRDefault="00CF08D6" w:rsidP="00CF08D6">
            <w:pPr>
              <w:pStyle w:val="TAC"/>
              <w:rPr>
                <w:rFonts w:cs="v5.0.0"/>
              </w:rPr>
            </w:pPr>
            <w:r w:rsidRPr="00C6449B">
              <w:rPr>
                <w:rFonts w:cs="v5.0.0"/>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G-FR1-A2-5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rPr>
            </w:pPr>
          </w:p>
        </w:tc>
        <w:tc>
          <w:tcPr>
            <w:tcW w:w="1417" w:type="dxa"/>
            <w:vAlign w:val="center"/>
          </w:tcPr>
          <w:p w14:paraId="1A0BFD05" w14:textId="77777777" w:rsidR="00CF08D6" w:rsidRPr="00C6449B" w:rsidRDefault="00CF08D6" w:rsidP="00CF08D6">
            <w:pPr>
              <w:pStyle w:val="TAC"/>
              <w:rPr>
                <w:rFonts w:cs="v5.0.0"/>
              </w:rPr>
            </w:pPr>
            <w:r w:rsidRPr="00C6449B">
              <w:rPr>
                <w:rFonts w:cs="v5.0.0"/>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G-FR1-A2-6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rPr>
            </w:pPr>
            <w:r w:rsidRPr="00C6449B">
              <w:rPr>
                <w:rFonts w:cs="v5.0.0"/>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G-FR1-A2-4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0D2B7F8" w14:textId="212AB1B5" w:rsidR="008321DD" w:rsidRPr="00C6449B" w:rsidRDefault="008321DD" w:rsidP="008321DD">
            <w:pPr>
              <w:pStyle w:val="TAC"/>
              <w:rPr>
                <w:rFonts w:cs="v5.0.0"/>
              </w:rPr>
            </w:pPr>
            <w:r w:rsidRPr="00C6449B">
              <w:rPr>
                <w:rFonts w:cs="v5.0.0"/>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rPr>
            </w:pPr>
          </w:p>
        </w:tc>
        <w:tc>
          <w:tcPr>
            <w:tcW w:w="1417" w:type="dxa"/>
            <w:vAlign w:val="center"/>
          </w:tcPr>
          <w:p w14:paraId="54FEC68B" w14:textId="77777777" w:rsidR="008321DD" w:rsidRPr="00C6449B" w:rsidRDefault="008321DD" w:rsidP="008321DD">
            <w:pPr>
              <w:pStyle w:val="TAC"/>
              <w:rPr>
                <w:rFonts w:cs="v5.0.0"/>
              </w:rPr>
            </w:pPr>
            <w:r w:rsidRPr="00C6449B">
              <w:rPr>
                <w:rFonts w:cs="v5.0.0"/>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G-FR1-A2-5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rPr>
            </w:pPr>
          </w:p>
        </w:tc>
        <w:tc>
          <w:tcPr>
            <w:tcW w:w="1417" w:type="dxa"/>
            <w:vAlign w:val="center"/>
          </w:tcPr>
          <w:p w14:paraId="25330B0A" w14:textId="77777777" w:rsidR="008321DD" w:rsidRPr="00C6449B" w:rsidRDefault="008321DD" w:rsidP="008321DD">
            <w:pPr>
              <w:pStyle w:val="TAC"/>
              <w:rPr>
                <w:rFonts w:cs="v5.0.0"/>
              </w:rPr>
            </w:pPr>
            <w:r w:rsidRPr="00C6449B">
              <w:rPr>
                <w:rFonts w:cs="v5.0.0"/>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G-FR1-A2-6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rPr>
            </w:pPr>
            <w:r w:rsidRPr="00C6449B">
              <w:rPr>
                <w:rFonts w:cs="v5.0.0"/>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G-FR1-A2-4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4CD69827" w14:textId="2428EC4A" w:rsidR="008321DD" w:rsidRPr="00C6449B" w:rsidRDefault="008321DD" w:rsidP="008321DD">
            <w:pPr>
              <w:pStyle w:val="TAC"/>
              <w:rPr>
                <w:rFonts w:cs="v5.0.0"/>
              </w:rPr>
            </w:pPr>
            <w:r w:rsidRPr="00C6449B">
              <w:rPr>
                <w:rFonts w:cs="v5.0.0"/>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rPr>
            </w:pPr>
            <w:bookmarkStart w:id="599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G-FR1-A2-5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rPr>
            </w:pPr>
          </w:p>
        </w:tc>
        <w:tc>
          <w:tcPr>
            <w:tcW w:w="1417" w:type="dxa"/>
            <w:vAlign w:val="center"/>
          </w:tcPr>
          <w:p w14:paraId="342D7EF3" w14:textId="77777777" w:rsidR="008321DD" w:rsidRPr="00C6449B" w:rsidRDefault="008321DD" w:rsidP="008321DD">
            <w:pPr>
              <w:pStyle w:val="TAC"/>
              <w:rPr>
                <w:rFonts w:cs="v5.0.0"/>
              </w:rPr>
            </w:pPr>
            <w:r w:rsidRPr="00C6449B">
              <w:rPr>
                <w:rFonts w:cs="v5.0.0"/>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G-FR1-A2-6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rPr>
            </w:pPr>
          </w:p>
        </w:tc>
      </w:tr>
      <w:bookmarkEnd w:id="599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rPr>
            </w:pPr>
            <w:r w:rsidRPr="00C6449B">
              <w:rPr>
                <w:rFonts w:cs="v5.0.0"/>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G-FR1-A2-5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83912E6" w14:textId="50FD8696" w:rsidR="008321DD" w:rsidRPr="00C6449B" w:rsidRDefault="008321DD" w:rsidP="008321DD">
            <w:pPr>
              <w:pStyle w:val="TAC"/>
              <w:rPr>
                <w:rFonts w:cs="v5.0.0"/>
              </w:rPr>
            </w:pPr>
            <w:r w:rsidRPr="00C6449B">
              <w:rPr>
                <w:rFonts w:cs="v5.0.0"/>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rPr>
            </w:pPr>
            <w:r w:rsidRPr="00C6449B">
              <w:rPr>
                <w:rFonts w:cs="v5.0.0"/>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rPr>
            </w:pPr>
          </w:p>
        </w:tc>
        <w:tc>
          <w:tcPr>
            <w:tcW w:w="1417" w:type="dxa"/>
            <w:vAlign w:val="center"/>
          </w:tcPr>
          <w:p w14:paraId="458C3A2A" w14:textId="77777777" w:rsidR="008321DD" w:rsidRPr="00C6449B" w:rsidRDefault="008321DD" w:rsidP="008321DD">
            <w:pPr>
              <w:pStyle w:val="TAC"/>
              <w:rPr>
                <w:rFonts w:cs="v5.0.0"/>
              </w:rPr>
            </w:pPr>
            <w:r w:rsidRPr="00C6449B">
              <w:rPr>
                <w:rFonts w:cs="v5.0.0"/>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G-FR1-A2-6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rPr>
            </w:pPr>
            <w:r w:rsidRPr="00C6449B">
              <w:rPr>
                <w:rFonts w:cs="v5.0.0"/>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G-FR1-A2-5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rPr>
            </w:pPr>
            <w:r w:rsidRPr="00C6449B">
              <w:rPr>
                <w:rFonts w:cs="v5.0.0"/>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rPr>
            </w:pPr>
          </w:p>
        </w:tc>
        <w:tc>
          <w:tcPr>
            <w:tcW w:w="1417" w:type="dxa"/>
            <w:vAlign w:val="center"/>
          </w:tcPr>
          <w:p w14:paraId="11954A54" w14:textId="77777777" w:rsidR="008321DD" w:rsidRPr="00C6449B" w:rsidRDefault="008321DD" w:rsidP="008321DD">
            <w:pPr>
              <w:pStyle w:val="TAC"/>
              <w:rPr>
                <w:rFonts w:cs="v5.0.0"/>
              </w:rPr>
            </w:pPr>
            <w:r w:rsidRPr="00C6449B">
              <w:rPr>
                <w:rFonts w:cs="v5.0.0"/>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G-FR1-A2-6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rPr>
            </w:pPr>
            <w:r w:rsidRPr="00C6449B">
              <w:rPr>
                <w:rFonts w:cs="v5.0.0"/>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G-FR1-A2-5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rPr>
            </w:pPr>
            <w:r w:rsidRPr="00C6449B">
              <w:rPr>
                <w:rFonts w:cs="v5.0.0"/>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rPr>
            </w:pPr>
          </w:p>
        </w:tc>
        <w:tc>
          <w:tcPr>
            <w:tcW w:w="1417" w:type="dxa"/>
            <w:vAlign w:val="center"/>
          </w:tcPr>
          <w:p w14:paraId="57025ECB" w14:textId="77777777" w:rsidR="008321DD" w:rsidRPr="00C6449B" w:rsidRDefault="008321DD" w:rsidP="008321DD">
            <w:pPr>
              <w:pStyle w:val="TAC"/>
              <w:rPr>
                <w:rFonts w:cs="v5.0.0"/>
              </w:rPr>
            </w:pPr>
            <w:r w:rsidRPr="00C6449B">
              <w:rPr>
                <w:rFonts w:cs="v5.0.0"/>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G-FR1-A2-6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rPr>
            </w:pPr>
            <w:r w:rsidRPr="00C6449B">
              <w:rPr>
                <w:rFonts w:cs="v5.0.0"/>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G-FR1-A2-5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6C0AB2D8" w14:textId="71FEAD13" w:rsidR="008321DD" w:rsidRPr="00C6449B" w:rsidRDefault="008321DD" w:rsidP="008321DD">
            <w:pPr>
              <w:pStyle w:val="TAC"/>
              <w:rPr>
                <w:rFonts w:cs="v5.0.0"/>
              </w:rPr>
            </w:pPr>
            <w:r w:rsidRPr="00C6449B">
              <w:rPr>
                <w:rFonts w:cs="v5.0.0"/>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rPr>
            </w:pPr>
            <w:r w:rsidRPr="00C6449B">
              <w:rPr>
                <w:rFonts w:cs="v5.0.0"/>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rPr>
            </w:pPr>
          </w:p>
        </w:tc>
        <w:tc>
          <w:tcPr>
            <w:tcW w:w="1417" w:type="dxa"/>
            <w:vAlign w:val="center"/>
          </w:tcPr>
          <w:p w14:paraId="6D433780" w14:textId="77777777" w:rsidR="008321DD" w:rsidRPr="00C6449B" w:rsidRDefault="008321DD" w:rsidP="008321DD">
            <w:pPr>
              <w:pStyle w:val="TAC"/>
              <w:rPr>
                <w:rFonts w:cs="v5.0.0"/>
              </w:rPr>
            </w:pPr>
            <w:r w:rsidRPr="00C6449B">
              <w:rPr>
                <w:rFonts w:cs="v5.0.0"/>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G-FR1-A2-6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rPr>
            </w:pPr>
            <w:r w:rsidRPr="00C6449B">
              <w:rPr>
                <w:rFonts w:cs="v5.0.0"/>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G-FR1-A2-5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rPr>
              <w:t>- Δ</w:t>
            </w:r>
            <w:r w:rsidRPr="00C6449B">
              <w:rPr>
                <w:vertAlign w:val="subscript"/>
              </w:rPr>
              <w:t>OTAREFSENS</w:t>
            </w:r>
            <w:r w:rsidRPr="00C6449B" w:rsidDel="00E902C3">
              <w:rPr>
                <w:rFonts w:cs="v5.0.0"/>
              </w:rPr>
              <w:t xml:space="preserve"> </w:t>
            </w:r>
          </w:p>
        </w:tc>
        <w:tc>
          <w:tcPr>
            <w:tcW w:w="1984" w:type="dxa"/>
            <w:vMerge w:val="restart"/>
            <w:vAlign w:val="center"/>
          </w:tcPr>
          <w:p w14:paraId="296B0C53" w14:textId="2F4F1031" w:rsidR="008321DD" w:rsidRPr="00C6449B" w:rsidRDefault="008321DD" w:rsidP="008321DD">
            <w:pPr>
              <w:pStyle w:val="TAC"/>
              <w:rPr>
                <w:rFonts w:cs="v5.0.0"/>
              </w:rPr>
            </w:pPr>
            <w:r w:rsidRPr="00C6449B">
              <w:rPr>
                <w:rFonts w:cs="v5.0.0"/>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rPr>
            </w:pPr>
            <w:r w:rsidRPr="00C6449B">
              <w:rPr>
                <w:rFonts w:cs="v5.0.0"/>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rPr>
            </w:pPr>
          </w:p>
        </w:tc>
        <w:tc>
          <w:tcPr>
            <w:tcW w:w="1417" w:type="dxa"/>
            <w:vAlign w:val="center"/>
          </w:tcPr>
          <w:p w14:paraId="02064C54" w14:textId="77777777" w:rsidR="00CF08D6" w:rsidRPr="00C6449B" w:rsidRDefault="00CF08D6" w:rsidP="00CF08D6">
            <w:pPr>
              <w:pStyle w:val="TAC"/>
              <w:rPr>
                <w:rFonts w:cs="v5.0.0"/>
              </w:rPr>
            </w:pPr>
            <w:r w:rsidRPr="00C6449B">
              <w:rPr>
                <w:rFonts w:cs="v5.0.0"/>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G-FR1-A2-6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rPr>
              <w:t>- Δ</w:t>
            </w:r>
            <w:r w:rsidRPr="00C6449B">
              <w:rPr>
                <w:vertAlign w:val="subscript"/>
              </w:rPr>
              <w:t>OTAREFSENS</w:t>
            </w:r>
            <w:r w:rsidRPr="00C6449B" w:rsidDel="00E902C3">
              <w:rPr>
                <w:rFonts w:cs="v5.0.0"/>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5997" w:name="_Toc13079872"/>
      <w:bookmarkStart w:id="5998" w:name="_Toc29811361"/>
      <w:bookmarkStart w:id="5999" w:name="_Toc29811812"/>
      <w:bookmarkStart w:id="6000" w:name="_Toc37268316"/>
      <w:bookmarkStart w:id="6001" w:name="_Toc37268767"/>
      <w:bookmarkStart w:id="6002" w:name="_Toc45893418"/>
      <w:bookmarkStart w:id="6003" w:name="_Toc53177582"/>
      <w:bookmarkStart w:id="6004" w:name="_Toc53178034"/>
      <w:bookmarkStart w:id="6005" w:name="_Toc61176668"/>
      <w:bookmarkStart w:id="6006" w:name="_Toc67916491"/>
      <w:bookmarkStart w:id="6007" w:name="_Toc74670709"/>
      <w:bookmarkStart w:id="6008" w:name="_Toc76542744"/>
      <w:bookmarkStart w:id="6009" w:name="_Toc82626676"/>
      <w:bookmarkStart w:id="6010" w:name="_Toc90414642"/>
      <w:bookmarkStart w:id="6011" w:name="_Toc106769731"/>
      <w:bookmarkStart w:id="6012" w:name="_Toc115184980"/>
      <w:bookmarkStart w:id="6013" w:name="_Toc138839482"/>
      <w:bookmarkStart w:id="6014" w:name="_Toc138932845"/>
      <w:bookmarkStart w:id="6015" w:name="_Toc138933298"/>
      <w:r w:rsidRPr="00C6449B">
        <w:t>10.5</w:t>
      </w:r>
      <w:r w:rsidRPr="00C6449B">
        <w:tab/>
        <w:t>OTA in-band selectivity and blocking</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60FF7285" w14:textId="77777777" w:rsidR="00CF08D6" w:rsidRPr="00C6449B" w:rsidRDefault="00CF08D6" w:rsidP="00CF08D6">
      <w:pPr>
        <w:pStyle w:val="Heading3"/>
      </w:pPr>
      <w:bookmarkStart w:id="6016" w:name="_Toc13079873"/>
      <w:bookmarkStart w:id="6017" w:name="_Toc29811362"/>
      <w:bookmarkStart w:id="6018" w:name="_Toc29811813"/>
      <w:bookmarkStart w:id="6019" w:name="_Toc37268317"/>
      <w:bookmarkStart w:id="6020" w:name="_Toc37268768"/>
      <w:bookmarkStart w:id="6021" w:name="_Toc45893419"/>
      <w:bookmarkStart w:id="6022" w:name="_Toc53177583"/>
      <w:bookmarkStart w:id="6023" w:name="_Toc53178035"/>
      <w:bookmarkStart w:id="6024" w:name="_Toc61176669"/>
      <w:bookmarkStart w:id="6025" w:name="_Toc67916492"/>
      <w:bookmarkStart w:id="6026" w:name="_Toc74670710"/>
      <w:bookmarkStart w:id="6027" w:name="_Toc76542745"/>
      <w:bookmarkStart w:id="6028" w:name="_Toc82626677"/>
      <w:bookmarkStart w:id="6029" w:name="_Toc90414643"/>
      <w:bookmarkStart w:id="6030" w:name="_Toc106769732"/>
      <w:bookmarkStart w:id="6031" w:name="_Toc115184981"/>
      <w:bookmarkStart w:id="6032" w:name="_Toc138839483"/>
      <w:bookmarkStart w:id="6033" w:name="_Toc138932846"/>
      <w:bookmarkStart w:id="6034" w:name="_Toc138933299"/>
      <w:r w:rsidRPr="00C6449B">
        <w:t>10.5.1</w:t>
      </w:r>
      <w:r w:rsidRPr="00C6449B">
        <w:tab/>
        <w:t>OTA adjacent channel selectivity</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42D95539" w14:textId="77777777" w:rsidR="00CF08D6" w:rsidRPr="00C6449B" w:rsidRDefault="00CF08D6" w:rsidP="00CF08D6">
      <w:pPr>
        <w:pStyle w:val="Heading4"/>
      </w:pPr>
      <w:bookmarkStart w:id="6035" w:name="_Toc13079874"/>
      <w:bookmarkStart w:id="6036" w:name="_Toc29811363"/>
      <w:bookmarkStart w:id="6037" w:name="_Toc29811814"/>
      <w:bookmarkStart w:id="6038" w:name="_Toc37268318"/>
      <w:bookmarkStart w:id="6039" w:name="_Toc37268769"/>
      <w:bookmarkStart w:id="6040" w:name="_Toc45893420"/>
      <w:bookmarkStart w:id="6041" w:name="_Toc53177584"/>
      <w:bookmarkStart w:id="6042" w:name="_Toc53178036"/>
      <w:bookmarkStart w:id="6043" w:name="_Toc61176670"/>
      <w:bookmarkStart w:id="6044" w:name="_Toc67916493"/>
      <w:bookmarkStart w:id="6045" w:name="_Toc74670711"/>
      <w:bookmarkStart w:id="6046" w:name="_Toc76542746"/>
      <w:bookmarkStart w:id="6047" w:name="_Toc82626678"/>
      <w:bookmarkStart w:id="6048" w:name="_Toc90414644"/>
      <w:bookmarkStart w:id="6049" w:name="_Toc106769733"/>
      <w:bookmarkStart w:id="6050" w:name="_Toc115184982"/>
      <w:bookmarkStart w:id="6051" w:name="_Toc138839484"/>
      <w:bookmarkStart w:id="6052" w:name="_Toc138932847"/>
      <w:bookmarkStart w:id="6053" w:name="_Toc138933300"/>
      <w:r w:rsidRPr="00C6449B">
        <w:t>10.5.1.1</w:t>
      </w:r>
      <w:r w:rsidRPr="00C6449B">
        <w:tab/>
        <w:t>General</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6054" w:name="_Toc13079875"/>
      <w:bookmarkStart w:id="6055" w:name="_Toc29811364"/>
      <w:bookmarkStart w:id="6056" w:name="_Toc29811815"/>
      <w:bookmarkStart w:id="6057" w:name="_Toc37268319"/>
      <w:bookmarkStart w:id="6058" w:name="_Toc37268770"/>
      <w:bookmarkStart w:id="6059" w:name="_Toc45893421"/>
      <w:bookmarkStart w:id="6060" w:name="_Toc53177585"/>
      <w:bookmarkStart w:id="6061" w:name="_Toc53178037"/>
      <w:bookmarkStart w:id="6062" w:name="_Toc61176671"/>
      <w:bookmarkStart w:id="6063" w:name="_Toc67916494"/>
      <w:bookmarkStart w:id="6064" w:name="_Toc74670712"/>
      <w:bookmarkStart w:id="6065" w:name="_Toc76542747"/>
      <w:bookmarkStart w:id="6066" w:name="_Toc82626679"/>
      <w:bookmarkStart w:id="6067" w:name="_Toc90414645"/>
      <w:bookmarkStart w:id="6068" w:name="_Toc106769734"/>
      <w:bookmarkStart w:id="6069" w:name="_Toc115184983"/>
      <w:bookmarkStart w:id="6070" w:name="_Toc138839485"/>
      <w:bookmarkStart w:id="6071" w:name="_Toc138932848"/>
      <w:bookmarkStart w:id="6072" w:name="_Toc138933301"/>
      <w:r w:rsidRPr="00C6449B">
        <w:t>10.5.1.2</w:t>
      </w:r>
      <w:r w:rsidRPr="00C6449B">
        <w:tab/>
        <w:t xml:space="preserve">Minimum requirement for </w:t>
      </w:r>
      <w:r w:rsidRPr="00C6449B">
        <w:rPr>
          <w:i/>
        </w:rPr>
        <w:t>BS type 1-O</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For FR1, the OTA wanted and the interfering signal are specified</w:t>
      </w:r>
      <w:r w:rsidRPr="00C6449B">
        <w:rPr>
          <w:rFonts w:eastAsia="Osaka"/>
        </w:rPr>
        <w:t xml:space="preserve"> in table </w:t>
      </w:r>
      <w:r w:rsidRPr="00C6449B">
        <w:rPr>
          <w:rFonts w:eastAsia="SimSun" w:cs="v5.0.0"/>
        </w:rPr>
        <w:t>10.5.1.2</w:t>
      </w:r>
      <w:r w:rsidRPr="00C6449B">
        <w:rPr>
          <w:rFonts w:eastAsia="Osaka"/>
        </w:rPr>
        <w:t>-</w:t>
      </w:r>
      <w:r w:rsidRPr="00C6449B">
        <w:rPr>
          <w:rFonts w:eastAsia="SimSu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t xml:space="preserve">or </w:t>
      </w:r>
      <w:r w:rsidRPr="00C6449B">
        <w:rPr>
          <w:i/>
        </w:rPr>
        <w:t>Radio Bandwidth</w:t>
      </w:r>
      <w:r w:rsidRPr="00C6449B">
        <w:t xml:space="preserve"> </w:t>
      </w:r>
      <w:r w:rsidRPr="00C6449B">
        <w:rPr>
          <w:rFonts w:eastAsia="Osaka"/>
        </w:rPr>
        <w:t>edges.</w:t>
      </w:r>
    </w:p>
    <w:p w14:paraId="0CB128F8" w14:textId="77777777" w:rsidR="00CF08D6" w:rsidRPr="00C6449B" w:rsidRDefault="00CF08D6" w:rsidP="00CF08D6">
      <w:pPr>
        <w:rPr>
          <w:rFonts w:eastAsia="SimSu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rPr>
      </w:pPr>
      <w:r w:rsidRPr="00C6449B">
        <w:t xml:space="preserve">Table </w:t>
      </w:r>
      <w:r w:rsidRPr="00C6449B">
        <w:rPr>
          <w:rFonts w:eastAsia="SimSun"/>
        </w:rPr>
        <w:t>10.5.1.2</w:t>
      </w:r>
      <w:r w:rsidRPr="00C6449B">
        <w:t>-</w:t>
      </w:r>
      <w:r w:rsidRPr="00C6449B">
        <w:rPr>
          <w:rFonts w:eastAsia="SimSun"/>
        </w:rPr>
        <w:t>1</w:t>
      </w:r>
      <w:r w:rsidRPr="00C6449B">
        <w:t>: OTA A</w:t>
      </w:r>
      <w:r w:rsidRPr="00C6449B">
        <w:rPr>
          <w:rFonts w:eastAsia="SimSun"/>
        </w:rPr>
        <w:t xml:space="preserve">CS requirement for </w:t>
      </w:r>
      <w:r w:rsidRPr="00C6449B">
        <w:rPr>
          <w:rFonts w:eastAsia="SimSun"/>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w:t>
            </w:r>
            <w:r w:rsidRPr="00C6449B">
              <w:rPr>
                <w:lang w:eastAsia="ja-JP"/>
              </w:rPr>
              <w:t xml:space="preserve">, </w:t>
            </w:r>
            <w:r w:rsidRPr="00C6449B">
              <w:rPr>
                <w:rFonts w:eastAsia="SimSu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rPr>
            </w:pPr>
            <w:r w:rsidRPr="00C6449B">
              <w:rPr>
                <w:rFonts w:eastAsia="SimSu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rPr>
            </w:pPr>
            <w:r w:rsidRPr="00C6449B">
              <w:rPr>
                <w:rFonts w:eastAsia="SimSu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rPr>
            </w:pPr>
            <w:r w:rsidRPr="00C6449B">
              <w:rPr>
                <w:rFonts w:eastAsia="SimSu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rPr>
      </w:pPr>
      <w:r w:rsidRPr="00C6449B">
        <w:t xml:space="preserve">Table </w:t>
      </w:r>
      <w:r w:rsidRPr="00C6449B">
        <w:rPr>
          <w:rFonts w:eastAsia="SimSun"/>
        </w:rPr>
        <w:t>10.5.1.2</w:t>
      </w:r>
      <w:r w:rsidRPr="00C6449B">
        <w:t>-</w:t>
      </w:r>
      <w:r w:rsidRPr="00C6449B">
        <w:rPr>
          <w:rFonts w:eastAsia="SimSun"/>
        </w:rPr>
        <w:t>2</w:t>
      </w:r>
      <w:r w:rsidRPr="00C6449B">
        <w:t>: OTA A</w:t>
      </w:r>
      <w:r w:rsidRPr="00C6449B">
        <w:rPr>
          <w:rFonts w:eastAsia="SimSun"/>
        </w:rPr>
        <w:t xml:space="preserve">CS interferer frequency offset for </w:t>
      </w:r>
      <w:r w:rsidRPr="00C6449B">
        <w:rPr>
          <w:rFonts w:eastAsia="SimSun"/>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rPr>
            </w:pPr>
            <w:r w:rsidRPr="00C6449B">
              <w:rPr>
                <w:rFonts w:eastAsia="SimSu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rPr>
            </w:pPr>
            <w:r w:rsidRPr="00C6449B">
              <w:rPr>
                <w:rFonts w:eastAsia="SimSu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rPr>
            </w:pPr>
            <w:r w:rsidRPr="00C6449B">
              <w:rPr>
                <w:rFonts w:eastAsia="SimSu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rPr>
            </w:pPr>
            <w:r w:rsidRPr="00C6449B">
              <w:rPr>
                <w:rFonts w:eastAsia="SimSu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rPr>
            </w:pPr>
            <w:r w:rsidRPr="00C6449B">
              <w:rPr>
                <w:rFonts w:eastAsia="SimSu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rPr>
            </w:pPr>
            <w:r w:rsidRPr="00C6449B">
              <w:rPr>
                <w:rFonts w:eastAsia="SimSu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rPr>
            </w:pPr>
            <w:r w:rsidRPr="00C6449B">
              <w:rPr>
                <w:rFonts w:eastAsia="SimSu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rPr>
            </w:pPr>
            <w:r w:rsidRPr="00C6449B">
              <w:rPr>
                <w:rFonts w:eastAsia="SimSu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rPr>
            </w:pPr>
            <w:r w:rsidRPr="00C6449B">
              <w:rPr>
                <w:rFonts w:eastAsia="SimSu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rPr>
            </w:pPr>
            <w:r w:rsidRPr="00C6449B">
              <w:rPr>
                <w:rFonts w:eastAsia="SimSu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rPr>
            </w:pPr>
            <w:r w:rsidRPr="00C6449B">
              <w:rPr>
                <w:rFonts w:eastAsia="SimSu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rPr>
            </w:pPr>
            <w:r w:rsidRPr="00C6449B">
              <w:rPr>
                <w:rFonts w:eastAsia="SimSu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rPr>
            </w:pPr>
            <w:r w:rsidRPr="00C6449B">
              <w:rPr>
                <w:rFonts w:eastAsia="SimSu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6073" w:name="_Toc13079876"/>
      <w:bookmarkStart w:id="6074" w:name="_Toc29811365"/>
      <w:bookmarkStart w:id="6075" w:name="_Toc29811816"/>
      <w:bookmarkStart w:id="6076" w:name="_Toc37268320"/>
      <w:bookmarkStart w:id="6077" w:name="_Toc37268771"/>
      <w:bookmarkStart w:id="6078" w:name="_Toc45893422"/>
      <w:bookmarkStart w:id="6079" w:name="_Toc53177586"/>
      <w:bookmarkStart w:id="6080" w:name="_Toc53178038"/>
      <w:bookmarkStart w:id="6081" w:name="_Toc61176672"/>
      <w:bookmarkStart w:id="6082" w:name="_Toc67916495"/>
      <w:bookmarkStart w:id="6083" w:name="_Toc74670713"/>
      <w:bookmarkStart w:id="6084" w:name="_Toc76542748"/>
      <w:bookmarkStart w:id="6085" w:name="_Toc82626680"/>
      <w:bookmarkStart w:id="6086" w:name="_Toc90414646"/>
      <w:bookmarkStart w:id="6087" w:name="_Toc106769735"/>
      <w:bookmarkStart w:id="6088" w:name="_Toc115184984"/>
      <w:bookmarkStart w:id="6089" w:name="_Toc138839486"/>
      <w:bookmarkStart w:id="6090" w:name="_Toc138932849"/>
      <w:bookmarkStart w:id="6091" w:name="_Toc138933302"/>
      <w:r w:rsidRPr="00C6449B">
        <w:t>10.5.1.3</w:t>
      </w:r>
      <w:r w:rsidRPr="00C6449B">
        <w:tab/>
        <w:t xml:space="preserve">Minimum requirement for </w:t>
      </w:r>
      <w:r w:rsidRPr="00C6449B">
        <w:rPr>
          <w:i/>
        </w:rPr>
        <w:t>BS type 2-O</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For FR2, the OTA wanted and the interfering signal are specified</w:t>
      </w:r>
      <w:r w:rsidRPr="00C6449B">
        <w:rPr>
          <w:rFonts w:eastAsia="Osaka"/>
        </w:rPr>
        <w:t xml:space="preserve"> in table </w:t>
      </w:r>
      <w:r w:rsidRPr="00C6449B">
        <w:rPr>
          <w:rFonts w:eastAsia="SimSun" w:cs="v5.0.0"/>
        </w:rPr>
        <w:t>10.5.1.3</w:t>
      </w:r>
      <w:r w:rsidRPr="00C6449B">
        <w:rPr>
          <w:rFonts w:eastAsia="Osaka"/>
        </w:rPr>
        <w:t>-</w:t>
      </w:r>
      <w:r w:rsidRPr="00C6449B">
        <w:rPr>
          <w:rFonts w:eastAsia="SimSu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rPr>
      </w:pPr>
      <w:r w:rsidRPr="00C6449B">
        <w:t xml:space="preserve">Table </w:t>
      </w:r>
      <w:r w:rsidRPr="00C6449B">
        <w:rPr>
          <w:rFonts w:eastAsia="SimSun"/>
        </w:rPr>
        <w:t>10.5.1.3</w:t>
      </w:r>
      <w:r w:rsidRPr="00C6449B">
        <w:t>-</w:t>
      </w:r>
      <w:r w:rsidRPr="00C6449B">
        <w:rPr>
          <w:rFonts w:eastAsia="SimSun"/>
        </w:rPr>
        <w:t>1</w:t>
      </w:r>
      <w:r w:rsidRPr="00C6449B">
        <w:t>: OTA A</w:t>
      </w:r>
      <w:r w:rsidRPr="00C6449B">
        <w:rPr>
          <w:rFonts w:eastAsia="SimSun"/>
        </w:rPr>
        <w:t xml:space="preserve">CS requirement for </w:t>
      </w:r>
      <w:r w:rsidRPr="00C6449B">
        <w:rPr>
          <w:rFonts w:eastAsia="SimSun"/>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rPr>
            </w:pPr>
            <w:r w:rsidRPr="00C6449B">
              <w:rPr>
                <w:rFonts w:cs="Arial"/>
              </w:rPr>
              <w:t>EIS</w:t>
            </w:r>
            <w:r w:rsidRPr="00C6449B">
              <w:rPr>
                <w:rFonts w:cs="Arial"/>
                <w:vertAlign w:val="subscript"/>
              </w:rPr>
              <w:t>REFSENS_50M</w:t>
            </w:r>
            <w:r w:rsidRPr="00C6449B">
              <w:rPr>
                <w:rFonts w:eastAsia="SimSun"/>
              </w:rPr>
              <w:t xml:space="preserve"> + 27.7 </w:t>
            </w:r>
            <w:r w:rsidRPr="00C6449B">
              <w:rPr>
                <w:rFonts w:cs="Arial"/>
              </w:rPr>
              <w:t xml:space="preserve">+ </w:t>
            </w:r>
            <w:r w:rsidRPr="00C6449B">
              <w:t>Δ</w:t>
            </w:r>
            <w:r w:rsidRPr="00C6449B">
              <w:rPr>
                <w:vertAlign w:val="subscript"/>
              </w:rPr>
              <w:t>FR2_REFSENS</w:t>
            </w:r>
            <w:r w:rsidRPr="00C6449B">
              <w:rPr>
                <w:rFonts w:eastAsia="SimSu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rPr>
            </w:pPr>
            <w:r w:rsidRPr="00C6449B">
              <w:rPr>
                <w:rFonts w:cs="Arial"/>
              </w:rPr>
              <w:t>EIS</w:t>
            </w:r>
            <w:r w:rsidRPr="00C6449B">
              <w:rPr>
                <w:rFonts w:cs="Arial"/>
                <w:vertAlign w:val="subscript"/>
              </w:rPr>
              <w:t>REFSENS_50M</w:t>
            </w:r>
            <w:r w:rsidRPr="00C6449B">
              <w:rPr>
                <w:rFonts w:eastAsia="SimSun"/>
              </w:rPr>
              <w:t xml:space="preserve"> + 26.7 </w:t>
            </w:r>
            <w:r w:rsidRPr="00C6449B">
              <w:rPr>
                <w:rFonts w:cs="Arial"/>
              </w:rPr>
              <w:t xml:space="preserve">+ </w:t>
            </w:r>
            <w:r w:rsidRPr="00C6449B">
              <w:t>Δ</w:t>
            </w:r>
            <w:r w:rsidRPr="00C6449B">
              <w:rPr>
                <w:vertAlign w:val="subscript"/>
              </w:rPr>
              <w:t>FR2_REFSENS</w:t>
            </w:r>
            <w:r w:rsidRPr="00C6449B">
              <w:rPr>
                <w:rFonts w:eastAsia="SimSu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rPr>
            </w:pPr>
            <w:r w:rsidRPr="00C6449B">
              <w:rPr>
                <w:rFonts w:eastAsia="SimSun"/>
              </w:rPr>
              <w:t>NOTE 1:</w:t>
            </w:r>
            <w:r w:rsidRPr="00C6449B">
              <w:rPr>
                <w:rFonts w:eastAsia="SimSun"/>
              </w:rPr>
              <w:tab/>
              <w:t>Applicable to bands defined within the frequency spectrum range of 24.25 – 33.4 GHz</w:t>
            </w:r>
          </w:p>
          <w:p w14:paraId="3DF68D40" w14:textId="77777777" w:rsidR="00CF08D6" w:rsidRPr="00C6449B" w:rsidRDefault="00CF08D6" w:rsidP="00CF08D6">
            <w:pPr>
              <w:pStyle w:val="TAN"/>
              <w:rPr>
                <w:rFonts w:eastAsia="SimSun"/>
              </w:rPr>
            </w:pPr>
            <w:r w:rsidRPr="00C6449B">
              <w:rPr>
                <w:rFonts w:eastAsia="SimSun"/>
              </w:rPr>
              <w:t>NOTE 2:</w:t>
            </w:r>
            <w:r w:rsidRPr="00C6449B">
              <w:rPr>
                <w:rFonts w:eastAsia="SimSu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rPr>
              <w:t>NOTE 3:</w:t>
            </w:r>
            <w:r w:rsidRPr="00C6449B">
              <w:rPr>
                <w:rFonts w:eastAsia="SimSu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rPr>
      </w:pPr>
      <w:r w:rsidRPr="00C6449B">
        <w:t xml:space="preserve">Table </w:t>
      </w:r>
      <w:r w:rsidRPr="00C6449B">
        <w:rPr>
          <w:rFonts w:eastAsia="SimSun"/>
        </w:rPr>
        <w:t>10.5.1.3</w:t>
      </w:r>
      <w:r w:rsidRPr="00C6449B">
        <w:t>-</w:t>
      </w:r>
      <w:r w:rsidRPr="00C6449B">
        <w:rPr>
          <w:rFonts w:eastAsia="SimSun"/>
        </w:rPr>
        <w:t>2</w:t>
      </w:r>
      <w:r w:rsidRPr="00C6449B">
        <w:t>: OTA A</w:t>
      </w:r>
      <w:r w:rsidRPr="00C6449B">
        <w:rPr>
          <w:rFonts w:eastAsia="SimSun"/>
        </w:rPr>
        <w:t xml:space="preserve">CS interferer frequency offset for </w:t>
      </w:r>
      <w:r w:rsidRPr="00C6449B">
        <w:rPr>
          <w:rFonts w:eastAsia="SimSun"/>
          <w:i/>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rPr>
            </w:pPr>
            <w:r w:rsidRPr="00C6449B">
              <w:rPr>
                <w:rFonts w:eastAsia="SimSu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50</w:t>
            </w:r>
            <w:r w:rsidRPr="00C6449B">
              <w:rPr>
                <w:rFonts w:eastAsia="SimSun"/>
                <w:lang w:val="en-US"/>
              </w:rPr>
              <w:t> </w:t>
            </w:r>
            <w:r w:rsidRPr="00C6449B">
              <w:rPr>
                <w:rFonts w:eastAsia="SimSu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rPr>
            </w:pPr>
            <w:r w:rsidRPr="00C6449B">
              <w:rPr>
                <w:rFonts w:eastAsia="SimSu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rPr>
            </w:pPr>
            <w:r w:rsidRPr="00C6449B">
              <w:rPr>
                <w:rFonts w:eastAsia="SimSu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rPr>
            </w:pPr>
            <w:r w:rsidRPr="00C6449B">
              <w:rPr>
                <w:rFonts w:eastAsia="SimSu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6092" w:name="_Toc13079877"/>
      <w:bookmarkStart w:id="6093" w:name="_Toc29811366"/>
      <w:bookmarkStart w:id="6094" w:name="_Toc29811817"/>
      <w:bookmarkStart w:id="6095" w:name="_Toc37268321"/>
      <w:bookmarkStart w:id="6096" w:name="_Toc37268772"/>
      <w:bookmarkStart w:id="6097" w:name="_Toc45893423"/>
      <w:bookmarkStart w:id="6098" w:name="_Toc53177587"/>
      <w:bookmarkStart w:id="6099" w:name="_Toc53178039"/>
      <w:bookmarkStart w:id="6100" w:name="_Toc61176673"/>
      <w:bookmarkStart w:id="6101" w:name="_Toc67916496"/>
      <w:bookmarkStart w:id="6102" w:name="_Toc74670714"/>
      <w:bookmarkStart w:id="6103" w:name="_Toc76542749"/>
      <w:bookmarkStart w:id="6104" w:name="_Toc82626681"/>
      <w:bookmarkStart w:id="6105" w:name="_Toc90414647"/>
      <w:bookmarkStart w:id="6106" w:name="_Toc106769736"/>
      <w:bookmarkStart w:id="6107" w:name="_Toc115184985"/>
      <w:bookmarkStart w:id="6108" w:name="_Toc138839487"/>
      <w:bookmarkStart w:id="6109" w:name="_Toc138932850"/>
      <w:bookmarkStart w:id="6110" w:name="_Toc138933303"/>
      <w:r w:rsidRPr="00C6449B">
        <w:t>10.5.2</w:t>
      </w:r>
      <w:r w:rsidRPr="00C6449B">
        <w:tab/>
        <w:t>OTA in-band blocking</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A89748F" w14:textId="77777777" w:rsidR="00CF08D6" w:rsidRPr="00C6449B" w:rsidRDefault="00CF08D6" w:rsidP="00CF08D6">
      <w:pPr>
        <w:pStyle w:val="Heading4"/>
      </w:pPr>
      <w:bookmarkStart w:id="6111" w:name="_Toc13079878"/>
      <w:bookmarkStart w:id="6112" w:name="_Toc29811367"/>
      <w:bookmarkStart w:id="6113" w:name="_Toc29811818"/>
      <w:bookmarkStart w:id="6114" w:name="_Toc37268322"/>
      <w:bookmarkStart w:id="6115" w:name="_Toc37268773"/>
      <w:bookmarkStart w:id="6116" w:name="_Toc45893424"/>
      <w:bookmarkStart w:id="6117" w:name="_Toc53177588"/>
      <w:bookmarkStart w:id="6118" w:name="_Toc53178040"/>
      <w:bookmarkStart w:id="6119" w:name="_Toc61176674"/>
      <w:bookmarkStart w:id="6120" w:name="_Toc67916497"/>
      <w:bookmarkStart w:id="6121" w:name="_Toc74670715"/>
      <w:bookmarkStart w:id="6122" w:name="_Toc76542750"/>
      <w:bookmarkStart w:id="6123" w:name="_Toc82626682"/>
      <w:bookmarkStart w:id="6124" w:name="_Toc90414648"/>
      <w:bookmarkStart w:id="6125" w:name="_Toc106769737"/>
      <w:bookmarkStart w:id="6126" w:name="_Toc115184986"/>
      <w:bookmarkStart w:id="6127" w:name="_Toc138839488"/>
      <w:bookmarkStart w:id="6128" w:name="_Toc138932851"/>
      <w:bookmarkStart w:id="6129" w:name="_Toc138933304"/>
      <w:r w:rsidRPr="00C6449B">
        <w:t>10.5.2.1</w:t>
      </w:r>
      <w:r w:rsidRPr="00C6449B">
        <w:tab/>
        <w:t>General</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rPr>
        <w:t xml:space="preserve">RB </w:t>
      </w:r>
      <w:r w:rsidRPr="00C6449B">
        <w:rPr>
          <w:lang w:eastAsia="ko-KR"/>
        </w:rPr>
        <w:t>for narrowband blocking.</w:t>
      </w:r>
    </w:p>
    <w:p w14:paraId="08D8C025" w14:textId="77777777" w:rsidR="00CF08D6" w:rsidRPr="00C6449B" w:rsidRDefault="00CF08D6" w:rsidP="00CF08D6">
      <w:pPr>
        <w:pStyle w:val="Heading4"/>
      </w:pPr>
      <w:bookmarkStart w:id="6130" w:name="_Toc13079879"/>
      <w:bookmarkStart w:id="6131" w:name="_Toc29811368"/>
      <w:bookmarkStart w:id="6132" w:name="_Toc29811819"/>
      <w:bookmarkStart w:id="6133" w:name="_Toc37268323"/>
      <w:bookmarkStart w:id="6134" w:name="_Toc37268774"/>
      <w:bookmarkStart w:id="6135" w:name="_Toc45893425"/>
      <w:bookmarkStart w:id="6136" w:name="_Toc53177589"/>
      <w:bookmarkStart w:id="6137" w:name="_Toc53178041"/>
      <w:bookmarkStart w:id="6138" w:name="_Toc61176675"/>
      <w:bookmarkStart w:id="6139" w:name="_Toc67916498"/>
      <w:bookmarkStart w:id="6140" w:name="_Toc74670716"/>
      <w:bookmarkStart w:id="6141" w:name="_Toc76542751"/>
      <w:bookmarkStart w:id="6142" w:name="_Toc82626683"/>
      <w:bookmarkStart w:id="6143" w:name="_Toc90414649"/>
      <w:bookmarkStart w:id="6144" w:name="_Toc106769738"/>
      <w:bookmarkStart w:id="6145" w:name="_Toc115184987"/>
      <w:bookmarkStart w:id="6146" w:name="_Toc138839489"/>
      <w:bookmarkStart w:id="6147" w:name="_Toc138932852"/>
      <w:bookmarkStart w:id="6148" w:name="_Toc138933305"/>
      <w:r w:rsidRPr="00C6449B">
        <w:t>10.5.2.2</w:t>
      </w:r>
      <w:r w:rsidRPr="00C6449B">
        <w:tab/>
        <w:t xml:space="preserve">Minimum requirement for </w:t>
      </w:r>
      <w:r w:rsidRPr="00C6449B">
        <w:rPr>
          <w:i/>
        </w:rPr>
        <w:t>BS type 1-O</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t xml:space="preserve">The OTA in-band blocking requirements apply outside the </w:t>
      </w:r>
      <w:r w:rsidRPr="00C6449B">
        <w:rPr>
          <w:i/>
        </w:rPr>
        <w:t>Base Station RF Bandwidth</w:t>
      </w:r>
      <w:r w:rsidRPr="00C6449B">
        <w:t xml:space="preserve"> or </w:t>
      </w:r>
      <w:r w:rsidRPr="00C6449B">
        <w:rPr>
          <w:i/>
        </w:rPr>
        <w:t>Radio Bandwidth</w:t>
      </w:r>
      <w:r w:rsidRPr="00C6449B">
        <w:t xml:space="preserve">. The interfering signal offset is defined relative to the </w:t>
      </w:r>
      <w:r w:rsidRPr="00C6449B">
        <w:rPr>
          <w:i/>
        </w:rPr>
        <w:t>Base Station RF Bandwidth edges</w:t>
      </w:r>
      <w:r w:rsidRPr="00C6449B">
        <w:t xml:space="preserve"> or </w:t>
      </w:r>
      <w:r w:rsidRPr="00C6449B">
        <w:rPr>
          <w:i/>
        </w:rPr>
        <w:t>Radio Bandwidth</w:t>
      </w:r>
      <w:r w:rsidRPr="00C6449B">
        <w:t xml:space="preserve"> edges.</w:t>
      </w:r>
    </w:p>
    <w:p w14:paraId="2557A8F9" w14:textId="77777777" w:rsidR="00CF08D6" w:rsidRPr="00C6449B" w:rsidRDefault="00CF08D6" w:rsidP="00CF08D6">
      <w:r w:rsidRPr="00C6449B">
        <w:t xml:space="preserve">For </w:t>
      </w:r>
      <w:r w:rsidRPr="00C6449B">
        <w:rPr>
          <w:i/>
        </w:rPr>
        <w:t xml:space="preserve">BS type 1-O </w:t>
      </w:r>
      <w:r w:rsidRPr="00C6449B">
        <w:rPr>
          <w:rFonts w:cs="v3.8.0"/>
        </w:rPr>
        <w:t xml:space="preserve">the OTA in-band </w:t>
      </w:r>
      <w:r w:rsidRPr="00C6449B">
        <w:t xml:space="preserve">blocking requirement shall </w:t>
      </w:r>
      <w:r w:rsidRPr="00C6449B">
        <w:rPr>
          <w:rFonts w:cs="v3.8.0"/>
        </w:rPr>
        <w:t xml:space="preserve">apply </w:t>
      </w:r>
      <w:r w:rsidRPr="00C6449B">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rPr>
        <w:t xml:space="preserve"> </w:t>
      </w:r>
      <w:r w:rsidRPr="00C6449B">
        <w:rPr>
          <w:rFonts w:eastAsia="SimSun"/>
          <w:iCs/>
          <w:lang w:val="en-US"/>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pPr>
            <w:r w:rsidRPr="00C6449B">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rPr>
            </w:pPr>
            <w:r w:rsidRPr="00C6449B">
              <w:rPr>
                <w:i/>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 </w:t>
            </w:r>
            <w:r w:rsidRPr="00C6449B">
              <w:rPr>
                <w:rFonts w:cs="Arial"/>
              </w:rPr>
              <w:t xml:space="preserve">900 MHz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 w14:paraId="73CCF6AA" w14:textId="77777777" w:rsidR="00CF08D6" w:rsidRPr="00C6449B" w:rsidRDefault="00CF08D6" w:rsidP="00CF08D6">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in-band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 10.5.2.2-1. The interfering signal offset is defined relative to the </w:t>
      </w:r>
      <w:r w:rsidRPr="00C6449B">
        <w:rPr>
          <w:i/>
        </w:rPr>
        <w:t>sub-block edges</w:t>
      </w:r>
      <w:r w:rsidRPr="00C6449B">
        <w:t xml:space="preserve"> inside the </w:t>
      </w:r>
      <w:r w:rsidRPr="00C6449B">
        <w:rPr>
          <w:i/>
        </w:rPr>
        <w:t>sub-block</w:t>
      </w:r>
      <w:r w:rsidRPr="00C6449B">
        <w:t xml:space="preserve"> gap.</w:t>
      </w:r>
    </w:p>
    <w:p w14:paraId="191FBFD6" w14:textId="77777777" w:rsidR="00CF08D6" w:rsidRPr="00C6449B" w:rsidRDefault="00CF08D6" w:rsidP="00CF08D6">
      <w:r w:rsidRPr="00C6449B">
        <w:t xml:space="preserve">For </w:t>
      </w:r>
      <w:r w:rsidRPr="00C6449B">
        <w:rPr>
          <w:i/>
        </w:rPr>
        <w:t>multi-band RIBs</w:t>
      </w:r>
      <w:r w:rsidRPr="00C6449B">
        <w:t xml:space="preserve">, the OTA in-band blocking requirements apply in the in-band blocking frequency ranges for each supported </w:t>
      </w:r>
      <w:r w:rsidRPr="00C6449B">
        <w:rPr>
          <w:i/>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twice the interfering signal minimum offset in tables 10.5.2.2-1 and 10.5.2.2-3.</w:t>
      </w:r>
    </w:p>
    <w:p w14:paraId="720F33C1"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OTA </w:t>
      </w:r>
      <w:r w:rsidRPr="00C6449B">
        <w:rPr>
          <w:lang w:val="en-US"/>
        </w:rPr>
        <w:t xml:space="preserve">narrowband </w:t>
      </w:r>
      <w:r w:rsidRPr="00C6449B">
        <w:t xml:space="preserve">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the interfering signal minimum offset in table 10.5.2.2-3. The interfering signal offset is defined relative to the </w:t>
      </w:r>
      <w:r w:rsidRPr="00C6449B">
        <w:rPr>
          <w:i/>
        </w:rPr>
        <w:t>sub-block</w:t>
      </w:r>
      <w:r w:rsidRPr="00C6449B">
        <w:t xml:space="preserve"> edges inside the </w:t>
      </w:r>
      <w:r w:rsidRPr="00C6449B">
        <w:rPr>
          <w:i/>
        </w:rPr>
        <w:t>sub-block gap</w:t>
      </w:r>
      <w:r w:rsidRPr="00C6449B">
        <w:t>.</w:t>
      </w:r>
    </w:p>
    <w:p w14:paraId="4C416A19" w14:textId="77777777" w:rsidR="00CF08D6" w:rsidRPr="00C6449B" w:rsidRDefault="00CF08D6" w:rsidP="00CF08D6">
      <w:r w:rsidRPr="00C6449B">
        <w:t xml:space="preserve">For a </w:t>
      </w:r>
      <w:r w:rsidRPr="00C6449B">
        <w:rPr>
          <w:i/>
        </w:rPr>
        <w:t>multi-band RIBs</w:t>
      </w:r>
      <w:r w:rsidRPr="00C6449B">
        <w:t xml:space="preserve">, the OTA </w:t>
      </w:r>
      <w:r w:rsidRPr="00C6449B">
        <w:rPr>
          <w:lang w:val="en-US"/>
        </w:rPr>
        <w:t>narrow</w:t>
      </w:r>
      <w:r w:rsidRPr="00C6449B">
        <w:t>band</w:t>
      </w:r>
      <w:r w:rsidRPr="00C6449B">
        <w:rPr>
          <w:lang w:val="en-US"/>
        </w:rPr>
        <w:t xml:space="preserve"> </w:t>
      </w:r>
      <w:r w:rsidRPr="00C6449B">
        <w:t xml:space="preserve">blocking requirements apply in the </w:t>
      </w:r>
      <w:r w:rsidRPr="00C6449B">
        <w:rPr>
          <w:lang w:val="en-US"/>
        </w:rPr>
        <w:t>narrow</w:t>
      </w:r>
      <w:r w:rsidRPr="00C6449B">
        <w:t xml:space="preserve">band blocking frequency ranges for each supported </w:t>
      </w:r>
      <w:r w:rsidRPr="00C6449B">
        <w:rPr>
          <w:i/>
          <w:iCs/>
        </w:rPr>
        <w:t>operating band</w:t>
      </w:r>
      <w:r w:rsidRPr="00C6449B">
        <w:t xml:space="preserve">. The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interfering signal minimum offset in table 10.5.2.2-3.</w:t>
      </w:r>
    </w:p>
    <w:p w14:paraId="04902C02"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OTAREFSENS</w:t>
            </w:r>
          </w:p>
          <w:p w14:paraId="4BDC50CA" w14:textId="5D5E512F"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OTAREFSENS</w:t>
            </w:r>
          </w:p>
          <w:p w14:paraId="4E0CE7CC" w14:textId="1CD74565"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minSENS</w:t>
            </w:r>
          </w:p>
          <w:p w14:paraId="71014901" w14:textId="5ED1B9AA"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minSENS</w:t>
            </w:r>
          </w:p>
          <w:p w14:paraId="3A45CFA7" w14:textId="0BC602E1"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OTAREFSENS</w:t>
            </w:r>
          </w:p>
          <w:p w14:paraId="707771BD" w14:textId="023160BE" w:rsidR="00BF6A86" w:rsidRPr="00C6449B" w:rsidRDefault="00BF6A86" w:rsidP="00BF6A86">
            <w:pPr>
              <w:pStyle w:val="TAC"/>
              <w:tabs>
                <w:tab w:val="left" w:pos="540"/>
                <w:tab w:val="left" w:pos="1260"/>
                <w:tab w:val="left" w:pos="1800"/>
              </w:tabs>
              <w:rPr>
                <w:vertAlign w:val="subscript"/>
              </w:rPr>
            </w:pPr>
            <w:r w:rsidRPr="00C6449B">
              <w:t>Medium Range</w:t>
            </w:r>
            <w:r w:rsidRPr="00C6449B">
              <w:rPr>
                <w:rFonts w:eastAsia="SimSun"/>
              </w:rPr>
              <w:t xml:space="preserve"> BS</w:t>
            </w:r>
            <w:r w:rsidRPr="00C6449B">
              <w:t>: -38 - Δ</w:t>
            </w:r>
            <w:r w:rsidRPr="00C6449B">
              <w:rPr>
                <w:vertAlign w:val="subscript"/>
              </w:rPr>
              <w:t>OTAREFSENS</w:t>
            </w:r>
          </w:p>
          <w:p w14:paraId="648995C5" w14:textId="50FD5E93"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rPr>
            </w:pPr>
            <w:r w:rsidRPr="00C6449B">
              <w:rPr>
                <w:rFonts w:eastAsia="SimSu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pPr>
            <w:r w:rsidRPr="00C6449B">
              <w:t>Wide Area</w:t>
            </w:r>
            <w:r w:rsidRPr="00C6449B">
              <w:rPr>
                <w:rFonts w:eastAsia="SimSun"/>
              </w:rPr>
              <w:t xml:space="preserve"> BS</w:t>
            </w:r>
            <w:r w:rsidRPr="00C6449B">
              <w:t>: -43  – Δ</w:t>
            </w:r>
            <w:r w:rsidRPr="00C6449B">
              <w:rPr>
                <w:vertAlign w:val="subscript"/>
              </w:rPr>
              <w:t>minSENS</w:t>
            </w:r>
          </w:p>
          <w:p w14:paraId="6D14C515" w14:textId="77777777" w:rsidR="00BF6A86" w:rsidRPr="00C6449B" w:rsidRDefault="00BF6A86" w:rsidP="00BF6A86">
            <w:pPr>
              <w:pStyle w:val="TAC"/>
              <w:tabs>
                <w:tab w:val="left" w:pos="540"/>
                <w:tab w:val="left" w:pos="1260"/>
                <w:tab w:val="left" w:pos="1800"/>
              </w:tabs>
            </w:pPr>
            <w:r w:rsidRPr="00C6449B">
              <w:t>Medium Range</w:t>
            </w:r>
            <w:r w:rsidRPr="00C6449B">
              <w:rPr>
                <w:rFonts w:eastAsia="SimSun"/>
              </w:rPr>
              <w:t xml:space="preserve"> BS</w:t>
            </w:r>
            <w:r w:rsidRPr="00C6449B">
              <w:t>: -38  – Δ</w:t>
            </w:r>
            <w:r w:rsidRPr="00C6449B">
              <w:rPr>
                <w:vertAlign w:val="subscript"/>
              </w:rPr>
              <w:t>minSENS</w:t>
            </w:r>
          </w:p>
          <w:p w14:paraId="14320C11" w14:textId="50D9B0B0" w:rsidR="00BF6A86" w:rsidRPr="00C6449B" w:rsidRDefault="00BF6A86" w:rsidP="00BF6A86">
            <w:pPr>
              <w:pStyle w:val="TAC"/>
              <w:tabs>
                <w:tab w:val="left" w:pos="540"/>
                <w:tab w:val="left" w:pos="1260"/>
                <w:tab w:val="left" w:pos="1800"/>
              </w:tabs>
              <w:rPr>
                <w:rFonts w:eastAsia="SimSun"/>
              </w:rPr>
            </w:pPr>
            <w:r w:rsidRPr="00C6449B">
              <w:t>Local Area</w:t>
            </w:r>
            <w:r w:rsidRPr="00C6449B">
              <w:rPr>
                <w:rFonts w:eastAsia="SimSun"/>
              </w:rPr>
              <w:t xml:space="preserve"> BS</w:t>
            </w:r>
            <w:r w:rsidRPr="00C6449B">
              <w:t>: -35  – Δ</w:t>
            </w:r>
            <w:r w:rsidRPr="00C6449B">
              <w:rPr>
                <w:vertAlign w:val="subscript"/>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rPr>
      </w:pPr>
    </w:p>
    <w:p w14:paraId="309501B4"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rPr>
            </w:pPr>
            <w:r w:rsidRPr="00C6449B">
              <w:rPr>
                <w:rFonts w:eastAsia="SimSu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rPr>
            </w:pPr>
            <w:r w:rsidRPr="00C6449B">
              <w:rPr>
                <w:rFonts w:eastAsia="SimSun"/>
              </w:rPr>
              <w:t>Wide Area</w:t>
            </w:r>
            <w:r w:rsidR="000A4304" w:rsidRPr="00C6449B">
              <w:rPr>
                <w:rFonts w:eastAsia="SimSun"/>
              </w:rPr>
              <w:t xml:space="preserve"> BS</w:t>
            </w:r>
            <w:r w:rsidRPr="00C6449B">
              <w:rPr>
                <w:rFonts w:eastAsia="SimSu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rPr>
            </w:pPr>
            <w:r w:rsidRPr="00C6449B">
              <w:rPr>
                <w:rFonts w:eastAsia="SimSun"/>
              </w:rPr>
              <w:t>Medium Range</w:t>
            </w:r>
            <w:r w:rsidR="000A4304" w:rsidRPr="00C6449B">
              <w:rPr>
                <w:rFonts w:eastAsia="SimSun"/>
              </w:rPr>
              <w:t xml:space="preserve"> BS</w:t>
            </w:r>
            <w:r w:rsidRPr="00C6449B">
              <w:rPr>
                <w:rFonts w:eastAsia="SimSu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rPr>
            </w:pPr>
            <w:r w:rsidRPr="00C6449B">
              <w:rPr>
                <w:rFonts w:eastAsia="SimSun"/>
              </w:rPr>
              <w:t>Local Area</w:t>
            </w:r>
            <w:r w:rsidR="000A4304" w:rsidRPr="00C6449B">
              <w:rPr>
                <w:rFonts w:eastAsia="SimSun"/>
              </w:rPr>
              <w:t xml:space="preserve"> BS</w:t>
            </w:r>
            <w:r w:rsidRPr="00C6449B">
              <w:rPr>
                <w:rFonts w:eastAsia="SimSu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t>NOTE 2:</w:t>
            </w:r>
            <w:r w:rsidRPr="00C6449B">
              <w:rPr>
                <w:rFonts w:eastAsia="SimSun"/>
              </w:rPr>
              <w:tab/>
            </w:r>
            <w:r w:rsidRPr="00C6449B">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rPr>
      </w:pPr>
      <w:r w:rsidRPr="00C6449B">
        <w:t xml:space="preserve">Table </w:t>
      </w:r>
      <w:r w:rsidRPr="00C6449B">
        <w:rPr>
          <w:rFonts w:eastAsia="SimSun"/>
        </w:rPr>
        <w:t>10.5.2.2</w:t>
      </w:r>
      <w:r w:rsidRPr="00C6449B">
        <w:t>-</w:t>
      </w:r>
      <w:r w:rsidRPr="00C6449B">
        <w:rPr>
          <w:rFonts w:eastAsia="SimSu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rPr>
            </w:pPr>
            <w:r w:rsidRPr="00C6449B">
              <w:rPr>
                <w:rFonts w:eastAsia="SimSu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350 </w:t>
            </w:r>
            <w:r w:rsidRPr="00C6449B">
              <w:rPr>
                <w:rFonts w:cs="Arial"/>
              </w:rPr>
              <w:t>+ m*180),</w:t>
            </w:r>
          </w:p>
          <w:p w14:paraId="1BAB6187" w14:textId="35F2CE16" w:rsidR="00D5111D" w:rsidRPr="00C6449B" w:rsidRDefault="00D5111D" w:rsidP="00D5111D">
            <w:pPr>
              <w:pStyle w:val="TAC"/>
              <w:rPr>
                <w:rFonts w:eastAsia="SimSu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rPr>
            </w:pPr>
            <w:r w:rsidRPr="00C6449B">
              <w:t xml:space="preserve">5 MHz </w:t>
            </w:r>
            <w:r w:rsidRPr="00C6449B">
              <w:rPr>
                <w:lang w:val="en-US"/>
              </w:rPr>
              <w:t xml:space="preserve">DFT-s-OFDM </w:t>
            </w:r>
            <w:r w:rsidRPr="00C6449B">
              <w:rPr>
                <w:rFonts w:eastAsia="SimSu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rPr>
            </w:pPr>
            <w:r w:rsidRPr="00C6449B">
              <w:rPr>
                <w:rFonts w:eastAsia="SimSu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355 </w:t>
            </w:r>
            <w:r w:rsidRPr="00C6449B">
              <w:rPr>
                <w:rFonts w:cs="Arial"/>
              </w:rPr>
              <w:t>+ m*180),</w:t>
            </w:r>
          </w:p>
          <w:p w14:paraId="174A6A02" w14:textId="14C6F0E4"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rPr>
            </w:pPr>
            <w:r w:rsidRPr="00C6449B">
              <w:rPr>
                <w:rFonts w:eastAsia="SimSu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360 </w:t>
            </w:r>
            <w:r w:rsidRPr="00C6449B">
              <w:rPr>
                <w:rFonts w:cs="Arial"/>
              </w:rPr>
              <w:t>+ m*180),</w:t>
            </w:r>
          </w:p>
          <w:p w14:paraId="3156782F" w14:textId="690DDCF8"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rPr>
            </w:pPr>
            <w:r w:rsidRPr="00C6449B">
              <w:rPr>
                <w:rFonts w:eastAsia="SimSu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350 </w:t>
            </w:r>
            <w:r w:rsidRPr="00C6449B">
              <w:rPr>
                <w:rFonts w:cs="Arial"/>
              </w:rPr>
              <w:t>+ m*180),</w:t>
            </w:r>
          </w:p>
          <w:p w14:paraId="6A93C413" w14:textId="4C174FCB" w:rsidR="00D5111D" w:rsidRPr="00C6449B" w:rsidRDefault="00D5111D" w:rsidP="00D5111D">
            <w:pPr>
              <w:pStyle w:val="TAC"/>
              <w:rPr>
                <w:rFonts w:eastAsia="SimSu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rPr>
            </w:pPr>
            <w:r w:rsidRPr="00C6449B">
              <w:rPr>
                <w:rFonts w:eastAsia="SimSu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71AE780D" w14:textId="2B72DDDB" w:rsidR="00D5111D" w:rsidRPr="00C6449B" w:rsidRDefault="00D5111D" w:rsidP="00D5111D">
            <w:pPr>
              <w:pStyle w:val="TAC"/>
              <w:rPr>
                <w:rFonts w:eastAsia="SimSu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rPr>
            </w:pPr>
            <w:r w:rsidRPr="00C6449B">
              <w:t xml:space="preserve">20 MHz </w:t>
            </w:r>
            <w:r w:rsidRPr="00C6449B">
              <w:rPr>
                <w:lang w:val="en-US"/>
              </w:rPr>
              <w:t xml:space="preserve">DFT-s-OFDM </w:t>
            </w:r>
            <w:r w:rsidRPr="00C6449B">
              <w:rPr>
                <w:rFonts w:eastAsia="SimSu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rPr>
            </w:pPr>
            <w:r w:rsidRPr="00C6449B">
              <w:rPr>
                <w:rFonts w:eastAsia="SimSu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79DCA178" w14:textId="2DACD3ED"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rPr>
            </w:pPr>
            <w:r w:rsidRPr="00C6449B">
              <w:rPr>
                <w:rFonts w:eastAsia="SimSu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385D7599" w14:textId="27DCB11C"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rPr>
            </w:pPr>
            <w:r w:rsidRPr="00C6449B">
              <w:rPr>
                <w:rFonts w:eastAsia="SimSu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560 </w:t>
            </w:r>
            <w:r w:rsidRPr="00C6449B">
              <w:rPr>
                <w:rFonts w:cs="Arial"/>
              </w:rPr>
              <w:t>+ m*180),</w:t>
            </w:r>
          </w:p>
          <w:p w14:paraId="3D04E685" w14:textId="5A63ED26"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rPr>
            </w:pPr>
            <w:r w:rsidRPr="00C6449B">
              <w:rPr>
                <w:rFonts w:eastAsia="SimSu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5074F711" w14:textId="3F97CC14"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rPr>
            </w:pPr>
            <w:r w:rsidRPr="00C6449B">
              <w:rPr>
                <w:rFonts w:eastAsia="SimSu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434DFBA1" w14:textId="42624439"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rPr>
            </w:pPr>
            <w:r w:rsidRPr="00C6449B">
              <w:rPr>
                <w:rFonts w:eastAsia="SimSu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560 </w:t>
            </w:r>
            <w:r w:rsidRPr="00C6449B">
              <w:rPr>
                <w:rFonts w:cs="Arial"/>
              </w:rPr>
              <w:t>+ m*180),</w:t>
            </w:r>
          </w:p>
          <w:p w14:paraId="4D68BC80" w14:textId="7D5BBA6B"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rPr>
            </w:pPr>
            <w:r w:rsidRPr="00C6449B">
              <w:rPr>
                <w:rFonts w:eastAsia="SimSu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570 </w:t>
            </w:r>
            <w:r w:rsidRPr="00C6449B">
              <w:rPr>
                <w:rFonts w:cs="Arial"/>
              </w:rPr>
              <w:t>+ m*180),</w:t>
            </w:r>
          </w:p>
          <w:p w14:paraId="73E03FA8" w14:textId="7FFBF2DE"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rPr>
            </w:pPr>
            <w:r w:rsidRPr="00C6449B">
              <w:rPr>
                <w:rFonts w:eastAsia="SimSu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rPr>
              <w:t>(</w:t>
            </w:r>
            <w:r w:rsidRPr="00C6449B">
              <w:rPr>
                <w:rFonts w:eastAsia="SimSun"/>
              </w:rPr>
              <w:t xml:space="preserve">565 </w:t>
            </w:r>
            <w:r w:rsidRPr="00C6449B">
              <w:rPr>
                <w:rFonts w:cs="Arial"/>
              </w:rPr>
              <w:t>+ m*180),</w:t>
            </w:r>
          </w:p>
          <w:p w14:paraId="277B4BE5" w14:textId="68E31C54" w:rsidR="00D5111D" w:rsidRPr="00C6449B" w:rsidRDefault="00D5111D" w:rsidP="00D5111D">
            <w:pPr>
              <w:pStyle w:val="TAC"/>
              <w:rPr>
                <w:rFonts w:eastAsia="SimSu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6149" w:name="_Toc13079880"/>
      <w:bookmarkStart w:id="6150" w:name="_Toc29811369"/>
      <w:bookmarkStart w:id="6151" w:name="_Toc29811820"/>
      <w:bookmarkStart w:id="6152" w:name="_Toc37268324"/>
      <w:bookmarkStart w:id="6153" w:name="_Toc37268775"/>
      <w:bookmarkStart w:id="6154" w:name="_Toc45893426"/>
      <w:bookmarkStart w:id="6155" w:name="_Toc53177590"/>
      <w:bookmarkStart w:id="6156" w:name="_Toc53178042"/>
      <w:bookmarkStart w:id="6157" w:name="_Toc61176676"/>
      <w:bookmarkStart w:id="6158" w:name="_Toc67916499"/>
      <w:bookmarkStart w:id="6159" w:name="_Toc74670717"/>
      <w:bookmarkStart w:id="6160" w:name="_Toc76542752"/>
      <w:bookmarkStart w:id="6161" w:name="_Toc82626684"/>
      <w:bookmarkStart w:id="6162" w:name="_Toc90414650"/>
      <w:bookmarkStart w:id="6163" w:name="_Toc106769739"/>
      <w:bookmarkStart w:id="6164" w:name="_Toc115184988"/>
      <w:bookmarkStart w:id="6165" w:name="_Toc138839490"/>
      <w:bookmarkStart w:id="6166" w:name="_Toc138932853"/>
      <w:bookmarkStart w:id="6167" w:name="_Toc138933306"/>
      <w:r w:rsidRPr="00C6449B">
        <w:t>10.5.2.3</w:t>
      </w:r>
      <w:r w:rsidRPr="00C6449B">
        <w:tab/>
      </w:r>
      <w:r w:rsidRPr="00C6449B">
        <w:rPr>
          <w:rFonts w:eastAsia="SimSun"/>
          <w:lang w:val="en-US"/>
        </w:rPr>
        <w:t xml:space="preserve">Minimum requirement </w:t>
      </w:r>
      <w:r w:rsidRPr="00C6449B">
        <w:t xml:space="preserve">for </w:t>
      </w:r>
      <w:r w:rsidRPr="00C6449B">
        <w:rPr>
          <w:i/>
        </w:rPr>
        <w:t>BS type 2-O</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p>
    <w:p w14:paraId="651BFAA8" w14:textId="77777777" w:rsidR="00CF08D6" w:rsidRPr="00C6449B" w:rsidRDefault="00CF08D6" w:rsidP="00CF08D6">
      <w:r w:rsidRPr="00C6449B">
        <w:t xml:space="preserve">For </w:t>
      </w:r>
      <w:r w:rsidRPr="00C6449B">
        <w:rPr>
          <w:i/>
        </w:rPr>
        <w:t>BS</w:t>
      </w:r>
      <w:r w:rsidRPr="00C6449B">
        <w:rPr>
          <w:i/>
          <w:lang w:val="en-US"/>
        </w:rPr>
        <w:t xml:space="preserve"> </w:t>
      </w:r>
      <w:r w:rsidRPr="00C6449B">
        <w:rPr>
          <w:i/>
        </w:rPr>
        <w:t>type 2-O</w:t>
      </w:r>
      <w:r w:rsidRPr="00C6449B">
        <w:t xml:space="preserve">, the OTA wanted and OTA interfering signals are provided at RIB using the parameters in 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r w:rsidRPr="00C6449B">
        <w:t xml:space="preserve">The OTA blocking requirements are applicable outside the </w:t>
      </w:r>
      <w:r w:rsidRPr="00C6449B">
        <w:rPr>
          <w:i/>
        </w:rPr>
        <w:t>Base Station RF Bandwidth</w:t>
      </w:r>
      <w:r w:rsidRPr="00C6449B">
        <w:t xml:space="preserve">. The interfering signal offset is defined relative to the </w:t>
      </w:r>
      <w:r w:rsidRPr="00C6449B">
        <w:rPr>
          <w:i/>
        </w:rPr>
        <w:t>Base Station RF Bandwidth edges</w:t>
      </w:r>
      <w:r w:rsidRPr="00C6449B">
        <w:t>.</w:t>
      </w:r>
      <w:r w:rsidRPr="00C6449B">
        <w:rPr>
          <w:rFonts w:cs="v3.8.0"/>
        </w:rPr>
        <w:t xml:space="preserve"> </w:t>
      </w:r>
    </w:p>
    <w:p w14:paraId="31AD23AC" w14:textId="77777777" w:rsidR="00CF08D6" w:rsidRPr="00C6449B" w:rsidRDefault="00CF08D6" w:rsidP="00CF08D6">
      <w:pPr>
        <w:rPr>
          <w:rFonts w:cs="v3.8.0"/>
        </w:rPr>
      </w:pPr>
      <w:r w:rsidRPr="00C6449B">
        <w:t xml:space="preserve">For </w:t>
      </w:r>
      <w:r w:rsidRPr="00C6449B">
        <w:rPr>
          <w:i/>
        </w:rPr>
        <w:t xml:space="preserve">BS type </w:t>
      </w:r>
      <w:r w:rsidRPr="00C6449B">
        <w:rPr>
          <w:i/>
          <w:lang w:val="en-US"/>
        </w:rPr>
        <w:t>2</w:t>
      </w:r>
      <w:r w:rsidRPr="00C6449B">
        <w:rPr>
          <w:i/>
        </w:rPr>
        <w:t xml:space="preserve">-O </w:t>
      </w:r>
      <w:r w:rsidRPr="00C6449B">
        <w:rPr>
          <w:rFonts w:cs="v3.8.0"/>
        </w:rPr>
        <w:t xml:space="preserve">the OTA in-band </w:t>
      </w:r>
      <w:r w:rsidRPr="00C6449B">
        <w:t xml:space="preserve">blocking requirement </w:t>
      </w:r>
      <w:r w:rsidRPr="00C6449B">
        <w:rPr>
          <w:lang w:val="en-US"/>
        </w:rPr>
        <w:t xml:space="preserve">shall </w:t>
      </w:r>
      <w:r w:rsidRPr="00C6449B">
        <w:rPr>
          <w:rFonts w:cs="v3.8.0"/>
        </w:rPr>
        <w:t xml:space="preserve">apply </w:t>
      </w:r>
      <w:r w:rsidRPr="00C6449B">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 xml:space="preserve">BS type </w:t>
      </w:r>
      <w:r w:rsidRPr="00C6449B">
        <w:rPr>
          <w:i/>
          <w:lang w:val="en-US"/>
        </w:rPr>
        <w:t>2</w:t>
      </w:r>
      <w:r w:rsidRPr="00C6449B">
        <w:rPr>
          <w:i/>
        </w:rPr>
        <w:t>-O</w:t>
      </w:r>
      <w:r w:rsidRPr="00C6449B">
        <w:rPr>
          <w:rFonts w:cs="v5.0.0"/>
        </w:rPr>
        <w:t xml:space="preserve"> is </w:t>
      </w:r>
      <w:r w:rsidRPr="00C6449B">
        <w:t>defined in table 10.5.2.</w:t>
      </w:r>
      <w:r w:rsidRPr="00C6449B">
        <w:rPr>
          <w:rFonts w:eastAsia="SimSun"/>
          <w:lang w:val="en-US"/>
        </w:rPr>
        <w:t>3</w:t>
      </w:r>
      <w:r w:rsidRPr="00C6449B">
        <w:t>-0.</w:t>
      </w:r>
    </w:p>
    <w:p w14:paraId="5A3E3B99" w14:textId="77777777" w:rsidR="00CF08D6" w:rsidRPr="00C6449B" w:rsidRDefault="00CF08D6" w:rsidP="00CF08D6">
      <w:pPr>
        <w:pStyle w:val="TH"/>
        <w:rPr>
          <w:rFonts w:eastAsia="SimSun"/>
          <w:lang w:val="en-US"/>
        </w:rPr>
      </w:pPr>
      <w:r w:rsidRPr="00C6449B">
        <w:t>Table 10.5.2.</w:t>
      </w:r>
      <w:r w:rsidRPr="00C6449B">
        <w:rPr>
          <w:rFonts w:eastAsia="SimSun"/>
          <w:lang w:val="en-US"/>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rPr>
        <w:t xml:space="preserve"> </w:t>
      </w:r>
      <w:r w:rsidRPr="00C6449B">
        <w:rPr>
          <w:rFonts w:eastAsia="SimSun"/>
          <w:iCs/>
          <w:lang w:val="en-US"/>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pPr>
            <w:r w:rsidRPr="00C6449B">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rPr>
            </w:pPr>
            <w:r w:rsidRPr="00C6449B">
              <w:rPr>
                <w:i/>
              </w:rPr>
              <w:t xml:space="preserve">BS type </w:t>
            </w:r>
            <w:r w:rsidRPr="00C6449B">
              <w:rPr>
                <w:i/>
                <w:lang w:val="en-US"/>
              </w:rPr>
              <w:t>2</w:t>
            </w:r>
            <w:r w:rsidRPr="00C6449B">
              <w:rPr>
                <w:i/>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rPr>
              <w:t>1500</w:t>
            </w:r>
          </w:p>
        </w:tc>
      </w:tr>
    </w:tbl>
    <w:p w14:paraId="16D22258" w14:textId="77777777" w:rsidR="00CF08D6" w:rsidRPr="00C6449B" w:rsidRDefault="00CF08D6" w:rsidP="00CF08D6">
      <w:pPr>
        <w:rPr>
          <w:rFonts w:cs="v3.8.0"/>
        </w:rPr>
      </w:pPr>
    </w:p>
    <w:p w14:paraId="167C50A1"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OTA blocking requirements apply in addition inside any </w:t>
      </w:r>
      <w:r w:rsidRPr="00C6449B">
        <w:rPr>
          <w:i/>
        </w:rPr>
        <w:t>sub-block gap</w:t>
      </w:r>
      <w:r w:rsidRPr="00C6449B">
        <w:t xml:space="preserve">, in case the </w:t>
      </w:r>
      <w:r w:rsidRPr="00C6449B">
        <w:rPr>
          <w:i/>
        </w:rPr>
        <w:t>sub-block gap</w:t>
      </w:r>
      <w:r w:rsidRPr="00C6449B">
        <w:t xml:space="preserve"> size is at least as wide as twice the interfering signal minimum offset in table 10.5.2.3-1. The interfering signal offset is defined relative to the </w:t>
      </w:r>
      <w:r w:rsidRPr="00C6449B">
        <w:rPr>
          <w:i/>
        </w:rPr>
        <w:t>sub-block</w:t>
      </w:r>
      <w:r w:rsidRPr="00C6449B">
        <w:t xml:space="preserve"> edges inside the </w:t>
      </w:r>
      <w:r w:rsidRPr="00C6449B">
        <w:rPr>
          <w:i/>
        </w:rPr>
        <w:t>sub-block gap</w:t>
      </w:r>
      <w:r w:rsidRPr="00C6449B">
        <w:t>.</w:t>
      </w:r>
    </w:p>
    <w:p w14:paraId="3A2DEEFB" w14:textId="77777777" w:rsidR="00CF08D6" w:rsidRPr="00C6449B" w:rsidRDefault="00CF08D6" w:rsidP="00CF08D6">
      <w:pPr>
        <w:pStyle w:val="TH"/>
        <w:rPr>
          <w:rFonts w:eastAsia="SimSun"/>
        </w:rPr>
      </w:pPr>
      <w:r w:rsidRPr="00C6449B">
        <w:t xml:space="preserve">Table </w:t>
      </w:r>
      <w:r w:rsidRPr="00C6449B">
        <w:rPr>
          <w:rFonts w:eastAsia="SimSun"/>
        </w:rPr>
        <w:t>10.5.2.3</w:t>
      </w:r>
      <w:r w:rsidRPr="00C6449B">
        <w:t>-</w:t>
      </w:r>
      <w:r w:rsidRPr="00C6449B">
        <w:rPr>
          <w:rFonts w:eastAsia="SimSu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6168" w:name="_Toc13079881"/>
      <w:bookmarkStart w:id="6169" w:name="_Toc29811370"/>
      <w:bookmarkStart w:id="6170" w:name="_Toc29811821"/>
      <w:bookmarkStart w:id="6171" w:name="_Toc37268325"/>
      <w:bookmarkStart w:id="6172" w:name="_Toc37268776"/>
      <w:bookmarkStart w:id="6173" w:name="_Toc45893427"/>
      <w:bookmarkStart w:id="6174" w:name="_Toc53177591"/>
      <w:bookmarkStart w:id="6175" w:name="_Toc53178043"/>
      <w:bookmarkStart w:id="6176" w:name="_Toc61176677"/>
      <w:bookmarkStart w:id="6177" w:name="_Toc67916500"/>
      <w:bookmarkStart w:id="6178" w:name="_Toc74670718"/>
      <w:bookmarkStart w:id="6179" w:name="_Toc76542753"/>
      <w:bookmarkStart w:id="6180" w:name="_Toc82626685"/>
      <w:bookmarkStart w:id="6181" w:name="_Toc90414651"/>
      <w:bookmarkStart w:id="6182" w:name="_Toc106769740"/>
      <w:bookmarkStart w:id="6183" w:name="_Toc115184989"/>
      <w:bookmarkStart w:id="6184" w:name="_Toc138839491"/>
      <w:bookmarkStart w:id="6185" w:name="_Toc138932854"/>
      <w:bookmarkStart w:id="6186" w:name="_Toc138933307"/>
      <w:r w:rsidRPr="00C6449B">
        <w:t>10.6</w:t>
      </w:r>
      <w:r w:rsidRPr="00C6449B">
        <w:tab/>
        <w:t>OTA out-of-band blocking</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13A3E27E" w14:textId="77777777" w:rsidR="00CF08D6" w:rsidRPr="00C6449B" w:rsidRDefault="00CF08D6" w:rsidP="00CF08D6">
      <w:pPr>
        <w:pStyle w:val="Heading3"/>
      </w:pPr>
      <w:bookmarkStart w:id="6187" w:name="_Toc13079882"/>
      <w:bookmarkStart w:id="6188" w:name="_Toc29811371"/>
      <w:bookmarkStart w:id="6189" w:name="_Toc29811822"/>
      <w:bookmarkStart w:id="6190" w:name="_Toc37268326"/>
      <w:bookmarkStart w:id="6191" w:name="_Toc37268777"/>
      <w:bookmarkStart w:id="6192" w:name="_Toc45893428"/>
      <w:bookmarkStart w:id="6193" w:name="_Toc53177592"/>
      <w:bookmarkStart w:id="6194" w:name="_Toc53178044"/>
      <w:bookmarkStart w:id="6195" w:name="_Toc61176678"/>
      <w:bookmarkStart w:id="6196" w:name="_Toc67916501"/>
      <w:bookmarkStart w:id="6197" w:name="_Toc74670719"/>
      <w:bookmarkStart w:id="6198" w:name="_Toc76542754"/>
      <w:bookmarkStart w:id="6199" w:name="_Toc82626686"/>
      <w:bookmarkStart w:id="6200" w:name="_Toc90414652"/>
      <w:bookmarkStart w:id="6201" w:name="_Toc106769741"/>
      <w:bookmarkStart w:id="6202" w:name="_Toc115184990"/>
      <w:bookmarkStart w:id="6203" w:name="_Toc138839492"/>
      <w:bookmarkStart w:id="6204" w:name="_Toc138932855"/>
      <w:bookmarkStart w:id="6205" w:name="_Toc138933308"/>
      <w:bookmarkStart w:id="6206" w:name="_Hlk500251177"/>
      <w:r w:rsidRPr="00C6449B">
        <w:t>10.6.1</w:t>
      </w:r>
      <w:r w:rsidRPr="00C6449B">
        <w:tab/>
        <w:t>General</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1134B10D" w14:textId="77777777" w:rsidR="00CF08D6" w:rsidRPr="00C6449B" w:rsidRDefault="00CF08D6" w:rsidP="00CF08D6">
      <w:pPr>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6207" w:name="_Toc13079883"/>
      <w:bookmarkStart w:id="6208" w:name="_Toc29811372"/>
      <w:bookmarkStart w:id="6209" w:name="_Toc29811823"/>
      <w:bookmarkStart w:id="6210" w:name="_Toc37268327"/>
      <w:bookmarkStart w:id="6211" w:name="_Toc37268778"/>
      <w:bookmarkStart w:id="6212" w:name="_Toc45893429"/>
      <w:bookmarkStart w:id="6213" w:name="_Toc53177593"/>
      <w:bookmarkStart w:id="6214" w:name="_Toc53178045"/>
      <w:bookmarkStart w:id="6215" w:name="_Toc61176679"/>
      <w:bookmarkStart w:id="6216" w:name="_Toc67916502"/>
      <w:bookmarkStart w:id="6217" w:name="_Toc74670720"/>
      <w:bookmarkStart w:id="6218" w:name="_Toc76542755"/>
      <w:bookmarkStart w:id="6219" w:name="_Toc82626687"/>
      <w:bookmarkStart w:id="6220" w:name="_Toc90414653"/>
      <w:bookmarkStart w:id="6221" w:name="_Toc106769742"/>
      <w:bookmarkStart w:id="6222" w:name="_Toc115184991"/>
      <w:bookmarkStart w:id="6223" w:name="_Toc138839493"/>
      <w:bookmarkStart w:id="6224" w:name="_Toc138932856"/>
      <w:bookmarkStart w:id="6225" w:name="_Toc138933309"/>
      <w:r w:rsidRPr="00C6449B">
        <w:t>10.6.2</w:t>
      </w:r>
      <w:r w:rsidRPr="00C6449B">
        <w:tab/>
        <w:t xml:space="preserve">Minimum requirement for </w:t>
      </w:r>
      <w:r w:rsidRPr="00C6449B">
        <w:rPr>
          <w:i/>
        </w:rPr>
        <w:t>BS type 1-O</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14EE5381" w14:textId="77777777" w:rsidR="00CF08D6" w:rsidRPr="00C6449B" w:rsidRDefault="00CF08D6" w:rsidP="00CF08D6">
      <w:pPr>
        <w:pStyle w:val="Heading4"/>
      </w:pPr>
      <w:bookmarkStart w:id="6226" w:name="_Toc13079884"/>
      <w:bookmarkStart w:id="6227" w:name="_Toc29811373"/>
      <w:bookmarkStart w:id="6228" w:name="_Toc29811824"/>
      <w:bookmarkStart w:id="6229" w:name="_Toc37268328"/>
      <w:bookmarkStart w:id="6230" w:name="_Toc37268779"/>
      <w:bookmarkStart w:id="6231" w:name="_Toc45893430"/>
      <w:bookmarkStart w:id="6232" w:name="_Toc53177594"/>
      <w:bookmarkStart w:id="6233" w:name="_Toc53178046"/>
      <w:bookmarkStart w:id="6234" w:name="_Toc61176680"/>
      <w:bookmarkStart w:id="6235" w:name="_Toc67916503"/>
      <w:bookmarkStart w:id="6236" w:name="_Toc74670721"/>
      <w:bookmarkStart w:id="6237" w:name="_Toc76542756"/>
      <w:bookmarkStart w:id="6238" w:name="_Toc82626688"/>
      <w:bookmarkStart w:id="6239" w:name="_Toc90414654"/>
      <w:bookmarkStart w:id="6240" w:name="_Toc106769743"/>
      <w:bookmarkStart w:id="6241" w:name="_Toc115184992"/>
      <w:bookmarkStart w:id="6242" w:name="_Toc138839494"/>
      <w:bookmarkStart w:id="6243" w:name="_Toc138932857"/>
      <w:bookmarkStart w:id="6244" w:name="_Toc138933310"/>
      <w:r w:rsidRPr="00C6449B">
        <w:t>10.6.2.1</w:t>
      </w:r>
      <w:r w:rsidRPr="00C6449B">
        <w:tab/>
        <w:t>General minimum requirement</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6062CB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 xml:space="preserve">of the reference measurement channel. </w:t>
      </w:r>
      <w:r w:rsidRPr="00C6449B">
        <w:rPr>
          <w:rFonts w:eastAsia="Osaka" w:cs="v5.0.0"/>
        </w:rPr>
        <w:t xml:space="preserve">The reference measurement channel for the OTA wanted signal is identified </w:t>
      </w:r>
      <w:r w:rsidRPr="00C6449B">
        <w:rPr>
          <w:rFonts w:cs="v5.0.0"/>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r w:rsidRPr="00C6449B">
        <w:t xml:space="preserve">For </w:t>
      </w:r>
      <w:r w:rsidRPr="00C6449B">
        <w:rPr>
          <w:i/>
        </w:rPr>
        <w:t>BS type 1-O</w:t>
      </w:r>
      <w:r w:rsidRPr="00C6449B">
        <w:t xml:space="preserve"> </w:t>
      </w:r>
      <w:r w:rsidRPr="00C6449B">
        <w:rPr>
          <w:rFonts w:cs="v3.8.0"/>
        </w:rPr>
        <w:t xml:space="preserve">the OTA </w:t>
      </w:r>
      <w:r w:rsidRPr="00C6449B">
        <w:t xml:space="preserve">out-of-band blocking requirement </w:t>
      </w:r>
      <w:r w:rsidRPr="00C6449B">
        <w:rPr>
          <w:rFonts w:cs="v3.8.0"/>
        </w:rPr>
        <w:t>apply</w:t>
      </w:r>
      <w:r w:rsidRPr="00C6449B">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5pt;height:28.5pt" o:ole="">
                  <v:imagedata r:id="rId55" o:title=""/>
                </v:shape>
                <o:OLEObject Type="Embed" ProgID="Equation.3" ShapeID="_x0000_i1043" DrawAspect="Content" ObjectID="_1773756525"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6245" w:name="_Toc13079885"/>
      <w:bookmarkStart w:id="6246" w:name="_Toc29811374"/>
      <w:bookmarkStart w:id="6247" w:name="_Toc29811825"/>
      <w:bookmarkStart w:id="6248" w:name="_Toc37268329"/>
      <w:bookmarkStart w:id="6249" w:name="_Toc37268780"/>
      <w:bookmarkStart w:id="6250" w:name="_Toc45893431"/>
      <w:bookmarkStart w:id="6251" w:name="_Toc53177595"/>
      <w:bookmarkStart w:id="6252" w:name="_Toc53178047"/>
      <w:bookmarkStart w:id="6253" w:name="_Toc61176681"/>
      <w:bookmarkStart w:id="6254" w:name="_Toc67916504"/>
      <w:bookmarkStart w:id="6255" w:name="_Toc74670722"/>
      <w:bookmarkStart w:id="6256" w:name="_Toc76542757"/>
      <w:bookmarkStart w:id="6257" w:name="_Toc82626689"/>
      <w:bookmarkStart w:id="6258" w:name="_Toc90414655"/>
      <w:bookmarkStart w:id="6259" w:name="_Toc106769744"/>
      <w:bookmarkStart w:id="6260" w:name="_Toc115184993"/>
      <w:bookmarkStart w:id="6261" w:name="_Toc138839495"/>
      <w:bookmarkStart w:id="6262" w:name="_Toc138932858"/>
      <w:bookmarkStart w:id="6263" w:name="_Toc138933311"/>
      <w:r w:rsidRPr="00C6449B">
        <w:t>10.6.2.2</w:t>
      </w:r>
      <w:r w:rsidRPr="00C6449B">
        <w:tab/>
        <w:t>Co-location minimum requirement</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t>
      </w:r>
      <w:r w:rsidRPr="00C6449B">
        <w:rPr>
          <w:rFonts w:eastAsia="Osaka"/>
        </w:rPr>
        <w:t xml:space="preserve">The reference measurement channel for the OTA wanted signal is identified </w:t>
      </w:r>
      <w:r w:rsidRPr="00C6449B">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pPr>
      <w:r w:rsidRPr="00C6449B">
        <w:t xml:space="preserve">For </w:t>
      </w:r>
      <w:r w:rsidRPr="00C6449B">
        <w:rPr>
          <w:i/>
        </w:rPr>
        <w:t>BS type 1-O</w:t>
      </w:r>
      <w:r w:rsidRPr="00C6449B">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for all </w:t>
      </w:r>
      <w:r w:rsidRPr="00C6449B">
        <w:rPr>
          <w:i/>
        </w:rPr>
        <w:t>operating bands</w:t>
      </w:r>
      <w:r w:rsidRPr="00C6449B">
        <w:t xml:space="preserve"> for which co-location protection is provided.</w:t>
      </w:r>
    </w:p>
    <w:p w14:paraId="650CAB80" w14:textId="77777777" w:rsidR="00CF08D6" w:rsidRPr="00C6449B" w:rsidRDefault="00CF08D6" w:rsidP="00CF08D6">
      <w:pPr>
        <w:pStyle w:val="TH"/>
      </w:pPr>
      <w:r w:rsidRPr="00C6449B">
        <w:rPr>
          <w:rFonts w:eastAsia="Osaka"/>
        </w:rPr>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t xml:space="preserve">Frequency range of co-located downlink </w:t>
            </w:r>
            <w:r w:rsidRPr="00C6449B">
              <w:rPr>
                <w:i/>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6206"/>
    </w:tbl>
    <w:p w14:paraId="2736D926" w14:textId="77777777" w:rsidR="00CF08D6" w:rsidRPr="00C6449B" w:rsidRDefault="00CF08D6" w:rsidP="00CF08D6">
      <w:pPr>
        <w:jc w:val="right"/>
      </w:pPr>
    </w:p>
    <w:p w14:paraId="7E355D91" w14:textId="77777777" w:rsidR="00CF08D6" w:rsidRPr="00C6449B" w:rsidRDefault="00CF08D6" w:rsidP="00CF08D6">
      <w:pPr>
        <w:pStyle w:val="Heading3"/>
      </w:pPr>
      <w:bookmarkStart w:id="6264" w:name="_Toc13079886"/>
      <w:bookmarkStart w:id="6265" w:name="_Toc29811375"/>
      <w:bookmarkStart w:id="6266" w:name="_Toc29811826"/>
      <w:bookmarkStart w:id="6267" w:name="_Toc37268330"/>
      <w:bookmarkStart w:id="6268" w:name="_Toc37268781"/>
      <w:bookmarkStart w:id="6269" w:name="_Toc45893432"/>
      <w:bookmarkStart w:id="6270" w:name="_Toc53177596"/>
      <w:bookmarkStart w:id="6271" w:name="_Toc53178048"/>
      <w:bookmarkStart w:id="6272" w:name="_Toc61176682"/>
      <w:bookmarkStart w:id="6273" w:name="_Toc67916505"/>
      <w:bookmarkStart w:id="6274" w:name="_Toc74670723"/>
      <w:bookmarkStart w:id="6275" w:name="_Toc76542758"/>
      <w:bookmarkStart w:id="6276" w:name="_Toc82626690"/>
      <w:bookmarkStart w:id="6277" w:name="_Toc90414656"/>
      <w:bookmarkStart w:id="6278" w:name="_Toc106769745"/>
      <w:bookmarkStart w:id="6279" w:name="_Toc115184994"/>
      <w:bookmarkStart w:id="6280" w:name="_Toc138839496"/>
      <w:bookmarkStart w:id="6281" w:name="_Toc138932859"/>
      <w:bookmarkStart w:id="6282" w:name="_Toc138933312"/>
      <w:r w:rsidRPr="00C6449B">
        <w:t>10.6.3</w:t>
      </w:r>
      <w:r w:rsidRPr="00C6449B">
        <w:tab/>
      </w:r>
      <w:bookmarkStart w:id="6283" w:name="_Hlk509921867"/>
      <w:r w:rsidRPr="00C6449B">
        <w:t xml:space="preserve">Minimum requirement for </w:t>
      </w:r>
      <w:r w:rsidRPr="00C6449B">
        <w:rPr>
          <w:i/>
        </w:rPr>
        <w:t>BS type 2-O</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605390EA" w14:textId="77777777" w:rsidR="00CF08D6" w:rsidRPr="00C6449B" w:rsidRDefault="00CF08D6" w:rsidP="00CF08D6">
      <w:pPr>
        <w:pStyle w:val="Heading4"/>
      </w:pPr>
      <w:bookmarkStart w:id="6284" w:name="_Toc13079887"/>
      <w:bookmarkStart w:id="6285" w:name="_Toc29811376"/>
      <w:bookmarkStart w:id="6286" w:name="_Toc29811827"/>
      <w:bookmarkStart w:id="6287" w:name="_Toc37268331"/>
      <w:bookmarkStart w:id="6288" w:name="_Toc37268782"/>
      <w:bookmarkStart w:id="6289" w:name="_Toc45893433"/>
      <w:bookmarkStart w:id="6290" w:name="_Toc53177597"/>
      <w:bookmarkStart w:id="6291" w:name="_Toc53178049"/>
      <w:bookmarkStart w:id="6292" w:name="_Toc61176683"/>
      <w:bookmarkStart w:id="6293" w:name="_Toc67916506"/>
      <w:bookmarkStart w:id="6294" w:name="_Toc74670724"/>
      <w:bookmarkStart w:id="6295" w:name="_Toc76542759"/>
      <w:bookmarkStart w:id="6296" w:name="_Toc82626691"/>
      <w:bookmarkStart w:id="6297" w:name="_Toc90414657"/>
      <w:bookmarkStart w:id="6298" w:name="_Toc106769746"/>
      <w:bookmarkStart w:id="6299" w:name="_Toc115184995"/>
      <w:bookmarkStart w:id="6300" w:name="_Toc138839497"/>
      <w:bookmarkStart w:id="6301" w:name="_Toc138932860"/>
      <w:bookmarkStart w:id="6302" w:name="_Toc138933313"/>
      <w:r w:rsidRPr="00C6449B">
        <w:t>10.6.3.1</w:t>
      </w:r>
      <w:r w:rsidRPr="00C6449B">
        <w:tab/>
        <w:t>General minimum requirement</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00EB49FD"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r w:rsidRPr="00C6449B">
        <w:t xml:space="preserve">For </w:t>
      </w:r>
      <w:r w:rsidRPr="00C6449B">
        <w:rPr>
          <w:i/>
        </w:rPr>
        <w:t>BS type 2-O</w:t>
      </w:r>
      <w:r w:rsidRPr="00C6449B">
        <w:t xml:space="preserve"> </w:t>
      </w:r>
      <w:r w:rsidRPr="00C6449B">
        <w:rPr>
          <w:rFonts w:cs="v3.8.0"/>
        </w:rPr>
        <w:t xml:space="preserve">the OTA </w:t>
      </w:r>
      <w:r w:rsidRPr="00C6449B">
        <w:t xml:space="preserve">out-of-band blocking requirement </w:t>
      </w:r>
      <w:r w:rsidRPr="00C6449B">
        <w:rPr>
          <w:rFonts w:cs="v3.8.0"/>
        </w:rPr>
        <w:t>apply</w:t>
      </w:r>
      <w:r w:rsidRPr="00C6449B">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t>
      </w:r>
      <w:r w:rsidRPr="00C6449B">
        <w:rPr>
          <w:rFonts w:eastAsia="Osaka"/>
        </w:rPr>
        <w:t xml:space="preserve">The reference measurement channel for the OTA wanted signal is identified </w:t>
      </w:r>
      <w:r w:rsidRPr="00C6449B">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6303" w:name="_Toc13079888"/>
      <w:bookmarkStart w:id="6304" w:name="_Toc29811377"/>
      <w:bookmarkStart w:id="6305" w:name="_Toc29811828"/>
      <w:bookmarkStart w:id="6306" w:name="_Toc37268332"/>
      <w:bookmarkStart w:id="6307" w:name="_Toc37268783"/>
      <w:bookmarkStart w:id="6308" w:name="_Toc45893434"/>
      <w:bookmarkStart w:id="6309" w:name="_Toc53177598"/>
      <w:bookmarkStart w:id="6310" w:name="_Toc53178050"/>
      <w:bookmarkStart w:id="6311" w:name="_Toc61176684"/>
      <w:bookmarkStart w:id="6312" w:name="_Toc67916507"/>
      <w:bookmarkStart w:id="6313" w:name="_Toc74670725"/>
      <w:bookmarkStart w:id="6314" w:name="_Toc76542760"/>
      <w:bookmarkStart w:id="6315" w:name="_Toc82626692"/>
      <w:bookmarkStart w:id="6316" w:name="_Toc90414658"/>
      <w:bookmarkStart w:id="6317" w:name="_Toc106769747"/>
      <w:bookmarkStart w:id="6318" w:name="_Toc115184996"/>
      <w:bookmarkStart w:id="6319" w:name="_Toc138839498"/>
      <w:bookmarkStart w:id="6320" w:name="_Toc138932861"/>
      <w:bookmarkStart w:id="6321" w:name="_Toc138933314"/>
      <w:r w:rsidRPr="00C6449B">
        <w:t>10.7</w:t>
      </w:r>
      <w:r w:rsidRPr="00C6449B">
        <w:tab/>
        <w:t>OTA receiver spurious emissions</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26635C0" w14:textId="77777777" w:rsidR="00CF08D6" w:rsidRPr="00C6449B" w:rsidRDefault="00CF08D6" w:rsidP="00CF08D6">
      <w:pPr>
        <w:pStyle w:val="Heading3"/>
      </w:pPr>
      <w:bookmarkStart w:id="6322" w:name="_Toc13079889"/>
      <w:bookmarkStart w:id="6323" w:name="_Toc29811378"/>
      <w:bookmarkStart w:id="6324" w:name="_Toc29811829"/>
      <w:bookmarkStart w:id="6325" w:name="_Toc37268333"/>
      <w:bookmarkStart w:id="6326" w:name="_Toc37268784"/>
      <w:bookmarkStart w:id="6327" w:name="_Toc45893435"/>
      <w:bookmarkStart w:id="6328" w:name="_Toc53177599"/>
      <w:bookmarkStart w:id="6329" w:name="_Toc53178051"/>
      <w:bookmarkStart w:id="6330" w:name="_Toc61176685"/>
      <w:bookmarkStart w:id="6331" w:name="_Toc67916508"/>
      <w:bookmarkStart w:id="6332" w:name="_Toc74670726"/>
      <w:bookmarkStart w:id="6333" w:name="_Toc76542761"/>
      <w:bookmarkStart w:id="6334" w:name="_Toc82626693"/>
      <w:bookmarkStart w:id="6335" w:name="_Toc90414659"/>
      <w:bookmarkStart w:id="6336" w:name="_Toc106769748"/>
      <w:bookmarkStart w:id="6337" w:name="_Toc115184997"/>
      <w:bookmarkStart w:id="6338" w:name="_Toc138839499"/>
      <w:bookmarkStart w:id="6339" w:name="_Toc138932862"/>
      <w:bookmarkStart w:id="6340" w:name="_Toc138933315"/>
      <w:r w:rsidRPr="00C6449B">
        <w:t>10.7.1</w:t>
      </w:r>
      <w:r w:rsidRPr="00C6449B">
        <w:tab/>
        <w:t>General</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2628BEF3" w14:textId="77777777" w:rsidR="00CF08D6" w:rsidRPr="00C6449B" w:rsidRDefault="00CF08D6" w:rsidP="00CF08D6">
      <w:pPr>
        <w:rPr>
          <w:lang w:val="en-US"/>
        </w:rPr>
      </w:pPr>
      <w:bookmarkStart w:id="6341" w:name="_Hlk500350430"/>
      <w:r w:rsidRPr="00C6449B">
        <w:rPr>
          <w:lang w:val="en-US"/>
        </w:rPr>
        <w:t xml:space="preserve">The OTA </w:t>
      </w:r>
      <w:r w:rsidRPr="00C6449B">
        <w:t xml:space="preserve">RX </w:t>
      </w:r>
      <w:r w:rsidRPr="00C6449B">
        <w:rPr>
          <w:lang w:val="en-US"/>
        </w:rPr>
        <w:t>spurious emission is the power of the emissions radiated from the antenna array from a receiver unit.</w:t>
      </w:r>
    </w:p>
    <w:bookmarkEnd w:id="6341"/>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requirement defined at the RIB.</w:t>
      </w:r>
    </w:p>
    <w:p w14:paraId="13E5BC88" w14:textId="77777777" w:rsidR="00CF08D6" w:rsidRPr="00C6449B" w:rsidRDefault="00CF08D6" w:rsidP="00CF08D6">
      <w:pPr>
        <w:pStyle w:val="Heading3"/>
      </w:pPr>
      <w:bookmarkStart w:id="6342" w:name="_Toc13079890"/>
      <w:bookmarkStart w:id="6343" w:name="_Toc29811379"/>
      <w:bookmarkStart w:id="6344" w:name="_Toc29811830"/>
      <w:bookmarkStart w:id="6345" w:name="_Toc37268334"/>
      <w:bookmarkStart w:id="6346" w:name="_Toc37268785"/>
      <w:bookmarkStart w:id="6347" w:name="_Toc45893436"/>
      <w:bookmarkStart w:id="6348" w:name="_Toc53177600"/>
      <w:bookmarkStart w:id="6349" w:name="_Toc53178052"/>
      <w:bookmarkStart w:id="6350" w:name="_Toc61176686"/>
      <w:bookmarkStart w:id="6351" w:name="_Toc67916509"/>
      <w:bookmarkStart w:id="6352" w:name="_Toc74670727"/>
      <w:bookmarkStart w:id="6353" w:name="_Toc76542762"/>
      <w:bookmarkStart w:id="6354" w:name="_Toc82626694"/>
      <w:bookmarkStart w:id="6355" w:name="_Toc90414660"/>
      <w:bookmarkStart w:id="6356" w:name="_Toc106769749"/>
      <w:bookmarkStart w:id="6357" w:name="_Toc115184998"/>
      <w:bookmarkStart w:id="6358" w:name="_Toc138839500"/>
      <w:bookmarkStart w:id="6359" w:name="_Toc138932863"/>
      <w:bookmarkStart w:id="6360" w:name="_Toc138933316"/>
      <w:r w:rsidRPr="00C6449B">
        <w:t>10.7.2</w:t>
      </w:r>
      <w:r w:rsidRPr="00C6449B">
        <w:tab/>
        <w:t xml:space="preserve">Minimum requirement for </w:t>
      </w:r>
      <w:r w:rsidRPr="00C6449B">
        <w:rPr>
          <w:i/>
        </w:rPr>
        <w:t>BS type 1-O</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6F7E63CD" w14:textId="55556F3F" w:rsidR="00CF08D6" w:rsidRPr="00C6449B" w:rsidRDefault="00CF08D6" w:rsidP="00CF08D6">
      <w:r w:rsidRPr="00C6449B">
        <w:t>For a BS operating in FDD, OTA RX spurious emissions requirement</w:t>
      </w:r>
      <w:r w:rsidR="00C04795" w:rsidRPr="00C6449B">
        <w:t>s</w:t>
      </w:r>
      <w:r w:rsidRPr="00C6449B">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r w:rsidRPr="00C6449B">
        <w:t xml:space="preserve">For a BS operating in TDD, the OTA RX spurious emissions requirement shall apply during the </w:t>
      </w:r>
      <w:r w:rsidRPr="00C6449B">
        <w:rPr>
          <w:i/>
        </w:rPr>
        <w:t>transmitter OFF period</w:t>
      </w:r>
      <w:r w:rsidRPr="00C6449B">
        <w:t xml:space="preserve"> only.</w:t>
      </w:r>
    </w:p>
    <w:p w14:paraId="2CED9A22" w14:textId="77777777" w:rsidR="00CF08D6" w:rsidRPr="00C6449B" w:rsidRDefault="00CF08D6" w:rsidP="00CF08D6">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6361"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6362" w:name="_Toc29811380"/>
      <w:bookmarkStart w:id="6363" w:name="_Toc29811831"/>
      <w:bookmarkStart w:id="6364" w:name="_Toc37268335"/>
      <w:bookmarkStart w:id="6365" w:name="_Toc37268786"/>
      <w:bookmarkStart w:id="6366" w:name="_Toc45893437"/>
      <w:bookmarkStart w:id="6367" w:name="_Toc53177601"/>
      <w:bookmarkStart w:id="6368" w:name="_Toc53178053"/>
      <w:bookmarkStart w:id="6369" w:name="_Toc61176687"/>
      <w:bookmarkStart w:id="6370" w:name="_Toc67916510"/>
      <w:bookmarkStart w:id="6371" w:name="_Toc74670728"/>
      <w:bookmarkStart w:id="6372" w:name="_Toc76542763"/>
      <w:bookmarkStart w:id="6373" w:name="_Toc82626695"/>
      <w:bookmarkStart w:id="6374" w:name="_Toc90414661"/>
      <w:bookmarkStart w:id="6375" w:name="_Toc106769750"/>
      <w:bookmarkStart w:id="6376" w:name="_Toc115184999"/>
      <w:bookmarkStart w:id="6377" w:name="_Toc138839501"/>
      <w:bookmarkStart w:id="6378" w:name="_Toc138932864"/>
      <w:bookmarkStart w:id="6379" w:name="_Toc138933317"/>
      <w:r w:rsidRPr="00C6449B">
        <w:t>10.7.3</w:t>
      </w:r>
      <w:r w:rsidRPr="00C6449B">
        <w:tab/>
        <w:t xml:space="preserve">Minimum requirement for </w:t>
      </w:r>
      <w:r w:rsidRPr="00C6449B">
        <w:rPr>
          <w:i/>
        </w:rPr>
        <w:t>BS type 2-O</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6BC6744B" w14:textId="77777777" w:rsidR="00B7387A" w:rsidRPr="00C6449B" w:rsidRDefault="00B7387A" w:rsidP="00B7387A">
      <w:r w:rsidRPr="00C6449B">
        <w:t xml:space="preserve">The OTA RX spurious emissions requirement shall apply during the </w:t>
      </w:r>
      <w:r w:rsidRPr="00C6449B">
        <w:rPr>
          <w:i/>
        </w:rPr>
        <w:t>transmitter OFF period</w:t>
      </w:r>
      <w:r w:rsidRPr="00C6449B">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t xml:space="preserve">Table 10.7.3-2: Step frequencies for defining </w:t>
      </w:r>
      <w:bookmarkStart w:id="6380" w:name="_Hlk25241782"/>
      <w:r w:rsidRPr="00C6449B">
        <w:t xml:space="preserve">the radiated Rx spurious emission limits for </w:t>
      </w:r>
      <w:r w:rsidRPr="00C6449B">
        <w:rPr>
          <w:i/>
        </w:rPr>
        <w:t>BS type 2-O</w:t>
      </w:r>
      <w:bookmarkEnd w:id="638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6381" w:name="_Toc13079892"/>
      <w:bookmarkStart w:id="6382" w:name="_Toc29811381"/>
      <w:bookmarkStart w:id="6383" w:name="_Toc29811832"/>
      <w:bookmarkStart w:id="6384" w:name="_Toc37268336"/>
      <w:bookmarkStart w:id="6385" w:name="_Toc37268787"/>
      <w:bookmarkStart w:id="6386" w:name="_Toc45893438"/>
      <w:bookmarkStart w:id="6387" w:name="_Toc53177602"/>
      <w:bookmarkStart w:id="6388" w:name="_Toc53178054"/>
      <w:bookmarkStart w:id="6389" w:name="_Toc61176688"/>
      <w:bookmarkStart w:id="6390" w:name="_Toc67916511"/>
      <w:bookmarkStart w:id="6391" w:name="_Toc74670729"/>
      <w:bookmarkStart w:id="6392" w:name="_Toc76542764"/>
      <w:bookmarkStart w:id="6393" w:name="_Toc82626696"/>
      <w:bookmarkStart w:id="6394" w:name="_Toc90414662"/>
      <w:bookmarkStart w:id="6395" w:name="_Toc106769751"/>
      <w:bookmarkStart w:id="6396" w:name="_Toc115185000"/>
      <w:bookmarkStart w:id="6397" w:name="_Toc138839502"/>
      <w:bookmarkStart w:id="6398" w:name="_Toc138932865"/>
      <w:bookmarkStart w:id="6399" w:name="_Toc138933318"/>
      <w:r w:rsidRPr="00C6449B">
        <w:t>10.8</w:t>
      </w:r>
      <w:r w:rsidRPr="00C6449B">
        <w:tab/>
        <w:t>OTA receiver intermodulation</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06EFB8F4" w14:textId="77777777" w:rsidR="00CF08D6" w:rsidRPr="00C6449B" w:rsidRDefault="00CF08D6" w:rsidP="00CF08D6">
      <w:pPr>
        <w:pStyle w:val="Heading3"/>
      </w:pPr>
      <w:bookmarkStart w:id="6400" w:name="_Toc13079893"/>
      <w:bookmarkStart w:id="6401" w:name="_Toc29811382"/>
      <w:bookmarkStart w:id="6402" w:name="_Toc29811833"/>
      <w:bookmarkStart w:id="6403" w:name="_Toc37268337"/>
      <w:bookmarkStart w:id="6404" w:name="_Toc37268788"/>
      <w:bookmarkStart w:id="6405" w:name="_Toc45893439"/>
      <w:bookmarkStart w:id="6406" w:name="_Toc53177603"/>
      <w:bookmarkStart w:id="6407" w:name="_Toc53178055"/>
      <w:bookmarkStart w:id="6408" w:name="_Toc61176689"/>
      <w:bookmarkStart w:id="6409" w:name="_Toc67916512"/>
      <w:bookmarkStart w:id="6410" w:name="_Toc74670730"/>
      <w:bookmarkStart w:id="6411" w:name="_Toc76542765"/>
      <w:bookmarkStart w:id="6412" w:name="_Toc82626697"/>
      <w:bookmarkStart w:id="6413" w:name="_Toc90414663"/>
      <w:bookmarkStart w:id="6414" w:name="_Toc106769752"/>
      <w:bookmarkStart w:id="6415" w:name="_Toc115185001"/>
      <w:bookmarkStart w:id="6416" w:name="_Toc138839503"/>
      <w:bookmarkStart w:id="6417" w:name="_Toc138932866"/>
      <w:bookmarkStart w:id="6418" w:name="_Toc138933319"/>
      <w:r w:rsidRPr="00C6449B">
        <w:t>10.8.1</w:t>
      </w:r>
      <w:r w:rsidRPr="00C6449B">
        <w:tab/>
        <w:t>General</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6419" w:name="_Toc13079894"/>
      <w:bookmarkStart w:id="6420" w:name="_Toc29811383"/>
      <w:bookmarkStart w:id="6421" w:name="_Toc29811834"/>
      <w:bookmarkStart w:id="6422" w:name="_Toc37268338"/>
      <w:bookmarkStart w:id="6423" w:name="_Toc37268789"/>
      <w:bookmarkStart w:id="6424" w:name="_Toc45893440"/>
      <w:bookmarkStart w:id="6425" w:name="_Toc53177604"/>
      <w:bookmarkStart w:id="6426" w:name="_Toc53178056"/>
      <w:bookmarkStart w:id="6427" w:name="_Toc61176690"/>
      <w:bookmarkStart w:id="6428" w:name="_Toc67916513"/>
      <w:bookmarkStart w:id="6429" w:name="_Toc74670731"/>
      <w:bookmarkStart w:id="6430" w:name="_Toc76542766"/>
      <w:bookmarkStart w:id="6431" w:name="_Toc82626698"/>
      <w:bookmarkStart w:id="6432" w:name="_Toc90414664"/>
      <w:bookmarkStart w:id="6433" w:name="_Toc106769753"/>
      <w:bookmarkStart w:id="6434" w:name="_Toc115185002"/>
      <w:bookmarkStart w:id="6435" w:name="_Toc138839504"/>
      <w:bookmarkStart w:id="6436" w:name="_Toc138932867"/>
      <w:bookmarkStart w:id="6437" w:name="_Toc138933320"/>
      <w:r w:rsidRPr="00C6449B">
        <w:t>10.8.2</w:t>
      </w:r>
      <w:r w:rsidRPr="00C6449B">
        <w:tab/>
        <w:t xml:space="preserve">Minimum requirement for </w:t>
      </w:r>
      <w:r w:rsidRPr="00C6449B">
        <w:rPr>
          <w:i/>
        </w:rPr>
        <w:t>BS type 1-O</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 10.8.2-4 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t xml:space="preserve"> or </w:t>
      </w:r>
      <w:r w:rsidRPr="00C6449B">
        <w:rPr>
          <w:i/>
        </w:rPr>
        <w:t>Radio Bandwidth</w:t>
      </w:r>
      <w:r w:rsidRPr="00C6449B">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t xml:space="preserve">or </w:t>
      </w:r>
      <w:r w:rsidRPr="00C6449B">
        <w:rPr>
          <w:i/>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t>and EIS</w:t>
            </w:r>
            <w:r w:rsidRPr="00C6449B">
              <w:rPr>
                <w:vertAlign w:val="subscript"/>
              </w:rPr>
              <w:t>minSENS</w:t>
            </w:r>
            <w:r w:rsidRPr="00C6449B">
              <w:t xml:space="preserve"> 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6438"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6438"/>
    </w:tbl>
    <w:p w14:paraId="4877E2A9" w14:textId="77777777" w:rsidR="00CF08D6" w:rsidRPr="00C6449B" w:rsidRDefault="00CF08D6" w:rsidP="00CF08D6"/>
    <w:p w14:paraId="3A3F4583" w14:textId="77777777" w:rsidR="00CF08D6" w:rsidRPr="00C6449B" w:rsidRDefault="00CF08D6" w:rsidP="00CF08D6">
      <w:pPr>
        <w:pStyle w:val="TH"/>
      </w:pPr>
      <w:r w:rsidRPr="00C6449B">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rPr>
            </w:pPr>
            <w:r w:rsidRPr="00C6449B">
              <w:rPr>
                <w:rFonts w:cs="Arial"/>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rPr>
              <w:t>-47 -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rPr>
            </w:pPr>
            <w:r w:rsidRPr="00C6449B">
              <w:rPr>
                <w:rFonts w:cs="Arial"/>
              </w:rPr>
              <w:t>-47 -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rPr>
            </w:pPr>
            <w:r w:rsidRPr="00C6449B">
              <w:rPr>
                <w:rFonts w:cs="Arial"/>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rPr>
              <w:t>-44 -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27CC3C62" w14:textId="77777777" w:rsidR="00CF08D6" w:rsidRPr="00C6449B" w:rsidRDefault="00CF08D6" w:rsidP="00CF08D6">
            <w:pPr>
              <w:pStyle w:val="TAC"/>
              <w:rPr>
                <w:rFonts w:cs="Arial"/>
              </w:rPr>
            </w:pPr>
            <w:r w:rsidRPr="00C6449B">
              <w:rPr>
                <w:rFonts w:cs="Arial"/>
              </w:rPr>
              <w:t>-44 -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t xml:space="preserve">Table 10.8.2-4: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6439" w:name="_Toc13079895"/>
      <w:bookmarkStart w:id="6440" w:name="_Toc29811384"/>
      <w:bookmarkStart w:id="6441" w:name="_Toc29811835"/>
      <w:bookmarkStart w:id="6442" w:name="_Toc37268339"/>
      <w:bookmarkStart w:id="6443" w:name="_Toc37268790"/>
      <w:bookmarkStart w:id="6444" w:name="_Toc45893441"/>
      <w:bookmarkStart w:id="6445" w:name="_Toc53177605"/>
      <w:bookmarkStart w:id="6446" w:name="_Toc53178057"/>
      <w:bookmarkStart w:id="6447" w:name="_Toc61176691"/>
      <w:bookmarkStart w:id="6448" w:name="_Toc67916514"/>
      <w:bookmarkStart w:id="6449" w:name="_Toc74670732"/>
      <w:bookmarkStart w:id="6450" w:name="_Toc76542767"/>
      <w:bookmarkStart w:id="6451" w:name="_Toc82626699"/>
      <w:bookmarkStart w:id="6452" w:name="_Toc90414665"/>
      <w:bookmarkStart w:id="6453" w:name="_Toc106769754"/>
      <w:bookmarkStart w:id="6454" w:name="_Toc115185003"/>
      <w:bookmarkStart w:id="6455" w:name="_Toc138839505"/>
      <w:bookmarkStart w:id="6456" w:name="_Toc138932868"/>
      <w:bookmarkStart w:id="6457" w:name="_Toc138933321"/>
      <w:r w:rsidRPr="00C6449B">
        <w:t>10.8.3</w:t>
      </w:r>
      <w:r w:rsidRPr="00C6449B">
        <w:tab/>
        <w:t xml:space="preserve">Minimum requirement for </w:t>
      </w:r>
      <w:r w:rsidRPr="00C6449B">
        <w:rPr>
          <w:i/>
        </w:rPr>
        <w:t>BS type 2-O</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3E6EBC28"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6458" w:name="_Toc13079896"/>
      <w:bookmarkStart w:id="6459" w:name="_Toc29811385"/>
      <w:bookmarkStart w:id="6460" w:name="_Toc29811836"/>
      <w:bookmarkStart w:id="6461" w:name="_Toc37268340"/>
      <w:bookmarkStart w:id="6462" w:name="_Toc37268791"/>
      <w:bookmarkStart w:id="6463" w:name="_Toc45893442"/>
      <w:bookmarkStart w:id="6464" w:name="_Toc53177606"/>
      <w:bookmarkStart w:id="6465" w:name="_Toc53178058"/>
      <w:bookmarkStart w:id="6466" w:name="_Toc61176692"/>
      <w:bookmarkStart w:id="6467" w:name="_Toc67916515"/>
      <w:bookmarkStart w:id="6468" w:name="_Toc74670733"/>
      <w:bookmarkStart w:id="6469" w:name="_Toc76542768"/>
      <w:bookmarkStart w:id="6470" w:name="_Toc82626700"/>
      <w:bookmarkStart w:id="6471" w:name="_Toc90414666"/>
      <w:bookmarkStart w:id="6472" w:name="_Toc106769755"/>
      <w:bookmarkStart w:id="6473" w:name="_Toc115185004"/>
      <w:bookmarkStart w:id="6474" w:name="_Toc138839506"/>
      <w:bookmarkStart w:id="6475" w:name="_Toc138932869"/>
      <w:bookmarkStart w:id="6476" w:name="_Toc138933322"/>
      <w:r w:rsidRPr="00C6449B">
        <w:t>10.9</w:t>
      </w:r>
      <w:r w:rsidRPr="00C6449B">
        <w:tab/>
        <w:t>OTA in-channel selectivity</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2ECAF826" w14:textId="77777777" w:rsidR="00CF08D6" w:rsidRPr="00C6449B" w:rsidRDefault="00CF08D6" w:rsidP="00CF08D6">
      <w:pPr>
        <w:pStyle w:val="Heading3"/>
      </w:pPr>
      <w:bookmarkStart w:id="6477" w:name="_Toc13079897"/>
      <w:bookmarkStart w:id="6478" w:name="_Toc29811386"/>
      <w:bookmarkStart w:id="6479" w:name="_Toc29811837"/>
      <w:bookmarkStart w:id="6480" w:name="_Toc37268341"/>
      <w:bookmarkStart w:id="6481" w:name="_Toc37268792"/>
      <w:bookmarkStart w:id="6482" w:name="_Toc45893443"/>
      <w:bookmarkStart w:id="6483" w:name="_Toc53177607"/>
      <w:bookmarkStart w:id="6484" w:name="_Toc53178059"/>
      <w:bookmarkStart w:id="6485" w:name="_Toc61176693"/>
      <w:bookmarkStart w:id="6486" w:name="_Toc67916516"/>
      <w:bookmarkStart w:id="6487" w:name="_Toc74670734"/>
      <w:bookmarkStart w:id="6488" w:name="_Toc76542769"/>
      <w:bookmarkStart w:id="6489" w:name="_Toc82626701"/>
      <w:bookmarkStart w:id="6490" w:name="_Toc90414667"/>
      <w:bookmarkStart w:id="6491" w:name="_Toc106769756"/>
      <w:bookmarkStart w:id="6492" w:name="_Toc115185005"/>
      <w:bookmarkStart w:id="6493" w:name="_Toc138839507"/>
      <w:bookmarkStart w:id="6494" w:name="_Toc138932870"/>
      <w:bookmarkStart w:id="6495" w:name="_Toc138933323"/>
      <w:r w:rsidRPr="00C6449B">
        <w:t>10.9.1</w:t>
      </w:r>
      <w:r w:rsidRPr="00C6449B">
        <w:tab/>
        <w:t>General</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3B9EA0A6" w14:textId="77777777" w:rsidR="00CF08D6" w:rsidRPr="00C6449B" w:rsidRDefault="00CF08D6" w:rsidP="00CF08D6">
      <w:pPr>
        <w:keepLines/>
        <w:rPr>
          <w:rFonts w:cs="v5.0.0"/>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pPr>
      <w:bookmarkStart w:id="6496" w:name="_Toc13079898"/>
      <w:bookmarkStart w:id="6497" w:name="_Toc29811387"/>
      <w:bookmarkStart w:id="6498" w:name="_Toc29811838"/>
      <w:bookmarkStart w:id="6499" w:name="_Toc37268342"/>
      <w:bookmarkStart w:id="6500" w:name="_Toc37268793"/>
      <w:bookmarkStart w:id="6501" w:name="_Toc45893444"/>
      <w:bookmarkStart w:id="6502" w:name="_Toc53177608"/>
      <w:bookmarkStart w:id="6503" w:name="_Toc53178060"/>
      <w:bookmarkStart w:id="6504" w:name="_Toc61176694"/>
      <w:bookmarkStart w:id="6505" w:name="_Toc67916517"/>
      <w:bookmarkStart w:id="6506" w:name="_Toc74670735"/>
      <w:bookmarkStart w:id="6507" w:name="_Toc76542770"/>
      <w:bookmarkStart w:id="6508" w:name="_Toc82626702"/>
      <w:bookmarkStart w:id="6509" w:name="_Toc90414668"/>
      <w:bookmarkStart w:id="6510" w:name="_Toc106769757"/>
      <w:bookmarkStart w:id="6511" w:name="_Toc115185006"/>
      <w:bookmarkStart w:id="6512" w:name="_Toc138839508"/>
      <w:bookmarkStart w:id="6513" w:name="_Toc138932871"/>
      <w:bookmarkStart w:id="6514" w:name="_Toc138933324"/>
      <w:r w:rsidRPr="00C6449B">
        <w:t>10.9.2</w:t>
      </w:r>
      <w:r w:rsidRPr="00C6449B">
        <w:tab/>
        <w:t xml:space="preserve">Minimum requirement for </w:t>
      </w:r>
      <w:r w:rsidRPr="00C6449B">
        <w:rPr>
          <w:i/>
        </w:rPr>
        <w:t>BS type 1-O</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5A4E4ECC"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t>For a wanted and an interfering signal coupled to the RIB, the following requirements shall be met:</w:t>
      </w:r>
    </w:p>
    <w:p w14:paraId="5E922C80" w14:textId="77777777" w:rsidR="00CF08D6" w:rsidRPr="00C6449B" w:rsidRDefault="00CF08D6" w:rsidP="00CF08D6">
      <w:pPr>
        <w:pStyle w:val="B1"/>
      </w:pPr>
      <w:r w:rsidRPr="00C6449B">
        <w:t>-</w:t>
      </w:r>
      <w:r w:rsidRPr="00C6449B">
        <w:tab/>
        <w:t xml:space="preserve">For </w:t>
      </w:r>
      <w:r w:rsidRPr="00C6449B">
        <w:rPr>
          <w:i/>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10.9.2-1 for Wide Area BS, in table 10.9.2-2 for Medium Range BS and in table 10.9.2-3 for Local Area BS.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rPr>
      </w:pPr>
      <w:r w:rsidRPr="00C6449B">
        <w:t>Table 10.9.2-1: Wide Area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pPr>
            <w:r w:rsidRPr="00C6449B">
              <w:t>-100.6</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rPr>
              <w:t>-98.7</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rPr>
              <w:t>-92.3</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pPr>
            <w:r w:rsidRPr="00C6449B">
              <w:t>-101.3</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rPr>
              <w:t>-98.8</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rPr>
              <w:t>-92.6</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pPr>
            <w:r w:rsidRPr="00C6449B">
              <w:t>-98.2</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rPr>
              <w:t>-92.7</w:t>
            </w:r>
            <w:r w:rsidRPr="00C6449B">
              <w:rPr>
                <w:rFonts w:cs="Arial"/>
                <w:szCs w:val="18"/>
              </w:rPr>
              <w:t>-</w:t>
            </w:r>
            <w:r w:rsidRPr="00C6449B">
              <w:t>Δ</w:t>
            </w:r>
            <w:r w:rsidRPr="00C6449B">
              <w:rPr>
                <w:vertAlign w:val="subscript"/>
              </w:rPr>
              <w:t>minSENS</w:t>
            </w:r>
            <w:r w:rsidRPr="00C6449B" w:rsidDel="009D4833">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rPr>
      </w:pPr>
    </w:p>
    <w:p w14:paraId="2858894C" w14:textId="77777777" w:rsidR="00CF08D6" w:rsidRPr="00C6449B" w:rsidRDefault="00CF08D6" w:rsidP="00CF08D6">
      <w:pPr>
        <w:pStyle w:val="TH"/>
        <w:rPr>
          <w:lang w:val="en-US"/>
        </w:rPr>
      </w:pPr>
      <w:r w:rsidRPr="00C6449B">
        <w:t>Table 10.9.2-2:  Medium Range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pPr>
            <w:r w:rsidRPr="00C6449B">
              <w:t>-95.6</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rPr>
              <w:t>-93.7</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rPr>
              <w:t>-87.3</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pPr>
            <w:r w:rsidRPr="00C6449B">
              <w:t>-96.3</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rPr>
              <w:t>-93.8</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rPr>
              <w:t>-87.6</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pPr>
            <w:r w:rsidRPr="00C6449B">
              <w:t>-93.2</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rPr>
              <w:t>-87.7</w:t>
            </w:r>
            <w:r w:rsidRPr="00C6449B">
              <w:rPr>
                <w:rFonts w:cs="Arial"/>
                <w:szCs w:val="18"/>
              </w:rPr>
              <w:t>-</w:t>
            </w:r>
            <w:r w:rsidRPr="00C6449B">
              <w:t>Δ</w:t>
            </w:r>
            <w:r w:rsidRPr="00C6449B">
              <w:rPr>
                <w:vertAlign w:val="subscript"/>
              </w:rPr>
              <w:t>minSENS</w:t>
            </w:r>
            <w:r w:rsidRPr="00C6449B" w:rsidDel="00493AAF">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 w14:paraId="2CDD6E36" w14:textId="77777777" w:rsidR="00CF08D6" w:rsidRPr="00C6449B" w:rsidRDefault="00CF08D6" w:rsidP="00CF08D6">
      <w:pPr>
        <w:pStyle w:val="TH"/>
      </w:pPr>
      <w:r w:rsidRPr="00C6449B">
        <w:t>Table 10.9.2-3: Local area 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pPr>
            <w:r w:rsidRPr="00C6449B">
              <w:t>-92.6</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rPr>
              <w:t>-90.7</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rPr>
              <w:t>-84.3</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pPr>
            <w:r w:rsidRPr="00C6449B">
              <w:t>-93.3</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rPr>
              <w:t>-90.8</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rPr>
              <w:t>-84.6</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pPr>
            <w:r w:rsidRPr="00C6449B">
              <w:t>10,15,20,25,30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pPr>
            <w:r w:rsidRPr="00C6449B">
              <w:t>-90.2</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pPr>
            <w:r w:rsidRPr="00C6449B">
              <w:t>40,50,60,70,80,90,100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rPr>
              <w:t>-84.7</w:t>
            </w:r>
            <w:r w:rsidRPr="00C6449B">
              <w:rPr>
                <w:rFonts w:cs="Arial"/>
                <w:szCs w:val="18"/>
              </w:rPr>
              <w:t>-</w:t>
            </w:r>
            <w:r w:rsidRPr="00C6449B">
              <w:t>Δ</w:t>
            </w:r>
            <w:r w:rsidRPr="00C6449B">
              <w:rPr>
                <w:vertAlign w:val="subscript"/>
              </w:rPr>
              <w:t>minSENS</w:t>
            </w:r>
            <w:r w:rsidRPr="00C6449B" w:rsidDel="006766EC">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 w14:paraId="2A5CE949" w14:textId="77777777" w:rsidR="00CF08D6" w:rsidRPr="00C6449B" w:rsidRDefault="00CF08D6" w:rsidP="00CF08D6">
      <w:pPr>
        <w:pStyle w:val="Heading3"/>
      </w:pPr>
      <w:bookmarkStart w:id="6515" w:name="_Toc13079899"/>
      <w:bookmarkStart w:id="6516" w:name="_Toc29811388"/>
      <w:bookmarkStart w:id="6517" w:name="_Toc29811839"/>
      <w:bookmarkStart w:id="6518" w:name="_Toc37268343"/>
      <w:bookmarkStart w:id="6519" w:name="_Toc37268794"/>
      <w:bookmarkStart w:id="6520" w:name="_Toc45893445"/>
      <w:bookmarkStart w:id="6521" w:name="_Toc53177609"/>
      <w:bookmarkStart w:id="6522" w:name="_Toc53178061"/>
      <w:bookmarkStart w:id="6523" w:name="_Toc61176695"/>
      <w:bookmarkStart w:id="6524" w:name="_Toc67916518"/>
      <w:bookmarkStart w:id="6525" w:name="_Toc74670736"/>
      <w:bookmarkStart w:id="6526" w:name="_Toc76542771"/>
      <w:bookmarkStart w:id="6527" w:name="_Toc82626703"/>
      <w:bookmarkStart w:id="6528" w:name="_Toc90414669"/>
      <w:bookmarkStart w:id="6529" w:name="_Toc106769758"/>
      <w:bookmarkStart w:id="6530" w:name="_Toc115185007"/>
      <w:bookmarkStart w:id="6531" w:name="_Toc138839509"/>
      <w:bookmarkStart w:id="6532" w:name="_Toc138932872"/>
      <w:bookmarkStart w:id="6533" w:name="_Toc138933325"/>
      <w:r w:rsidRPr="00C6449B">
        <w:t>10.9.3</w:t>
      </w:r>
      <w:r w:rsidRPr="00C6449B">
        <w:tab/>
        <w:t xml:space="preserve">Minimum requirement for </w:t>
      </w:r>
      <w:r w:rsidRPr="00C6449B">
        <w:rPr>
          <w:i/>
        </w:rPr>
        <w:t>BS type 2-O</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496E5AD4" w14:textId="77777777" w:rsidR="00CF08D6" w:rsidRPr="00C6449B" w:rsidRDefault="00CF08D6" w:rsidP="00CF08D6">
      <w:pPr>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rPr>
      </w:pPr>
      <w:r w:rsidRPr="00C6449B">
        <w:rPr>
          <w:rFonts w:cs="v5.0.0"/>
        </w:rPr>
        <w:t xml:space="preserve">For </w:t>
      </w:r>
      <w:r w:rsidRPr="00C6449B">
        <w:rPr>
          <w:rFonts w:cs="v5.0.0"/>
          <w:i/>
        </w:rPr>
        <w:t>BS type 2-O</w:t>
      </w:r>
      <w:r w:rsidRPr="00C6449B">
        <w:rPr>
          <w:rFonts w:cs="v5.0.0"/>
        </w:rPr>
        <w:t xml:space="preserve">, the </w:t>
      </w:r>
      <w:r w:rsidRPr="00C6449B">
        <w:rPr>
          <w:rFonts w:hint="eastAsia"/>
        </w:rPr>
        <w:t xml:space="preserve">throughput shall be ≥ 95% of the maximum throughput of </w:t>
      </w:r>
      <w:r w:rsidRPr="00C6449B">
        <w:rPr>
          <w:rFonts w:cs="v5.0.0"/>
        </w:rPr>
        <w:t xml:space="preserve">the reference measurement channel as specified in annex A.1 with parameters specified in table 10.9.3-1.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rPr>
      </w:pPr>
      <w:r w:rsidRPr="00C6449B">
        <w:t xml:space="preserve">Table 10.9.3-1: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BS channel bandwidth</w:t>
            </w:r>
            <w:r w:rsidRPr="00C6449B">
              <w:rPr>
                <w:lang w:val="en-US"/>
              </w:rPr>
              <w:t xml:space="preserve"> 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 w14:paraId="487AAC5F" w14:textId="77777777" w:rsidR="00CF08D6" w:rsidRPr="00C6449B" w:rsidRDefault="00CF08D6" w:rsidP="00CF08D6">
      <w:pPr>
        <w:pStyle w:val="TH"/>
        <w:rPr>
          <w:lang w:val="en-US"/>
        </w:rPr>
      </w:pPr>
      <w:r w:rsidRPr="00C6449B">
        <w:t>Table 10.9.3-2: (</w:t>
      </w:r>
      <w:r w:rsidRPr="00C6449B">
        <w:rPr>
          <w:lang w:eastAsia="ja-JP"/>
        </w:rPr>
        <w:t>Void)</w:t>
      </w:r>
    </w:p>
    <w:p w14:paraId="25339340" w14:textId="77777777" w:rsidR="00CF08D6" w:rsidRPr="00C6449B" w:rsidRDefault="00CF08D6" w:rsidP="00CF08D6">
      <w:pPr>
        <w:pStyle w:val="TH"/>
        <w:rPr>
          <w:lang w:val="en-US"/>
        </w:rPr>
      </w:pPr>
      <w:r w:rsidRPr="00C6449B">
        <w:t>Table 10.9.3-3: (</w:t>
      </w:r>
      <w:r w:rsidRPr="00C6449B">
        <w:rPr>
          <w:lang w:eastAsia="ja-JP"/>
        </w:rPr>
        <w:t>Void)</w:t>
      </w:r>
    </w:p>
    <w:p w14:paraId="46A4D6D1" w14:textId="77777777" w:rsidR="00CF08D6" w:rsidRPr="00C6449B" w:rsidRDefault="00CF08D6" w:rsidP="00CF08D6"/>
    <w:p w14:paraId="3CD1DE3A" w14:textId="77777777" w:rsidR="00CF08D6" w:rsidRPr="00C6449B" w:rsidRDefault="00CF08D6" w:rsidP="00CF08D6">
      <w:pPr>
        <w:pStyle w:val="Heading1"/>
      </w:pPr>
      <w:r w:rsidRPr="00C6449B">
        <w:br w:type="page"/>
      </w:r>
      <w:bookmarkStart w:id="6534" w:name="_Toc13079900"/>
      <w:bookmarkStart w:id="6535" w:name="_Toc29811389"/>
      <w:bookmarkStart w:id="6536" w:name="_Toc29811840"/>
      <w:bookmarkStart w:id="6537" w:name="_Toc37268344"/>
      <w:bookmarkStart w:id="6538" w:name="_Toc37268795"/>
      <w:bookmarkStart w:id="6539" w:name="_Toc45893446"/>
      <w:bookmarkStart w:id="6540" w:name="_Toc53177610"/>
      <w:bookmarkStart w:id="6541" w:name="_Toc53178062"/>
      <w:bookmarkStart w:id="6542" w:name="_Toc61176696"/>
      <w:bookmarkStart w:id="6543" w:name="_Toc67916519"/>
      <w:bookmarkStart w:id="6544" w:name="_Toc74670737"/>
      <w:bookmarkStart w:id="6545" w:name="_Toc76542772"/>
      <w:bookmarkStart w:id="6546" w:name="_Toc82626704"/>
      <w:bookmarkStart w:id="6547" w:name="_Toc90414670"/>
      <w:bookmarkStart w:id="6548" w:name="_Toc106769759"/>
      <w:bookmarkStart w:id="6549" w:name="_Toc115185008"/>
      <w:bookmarkStart w:id="6550" w:name="_Toc138839510"/>
      <w:bookmarkStart w:id="6551" w:name="_Toc138932873"/>
      <w:bookmarkStart w:id="6552" w:name="_Toc138933326"/>
      <w:r w:rsidRPr="00C6449B">
        <w:t>11</w:t>
      </w:r>
      <w:r w:rsidRPr="00C6449B">
        <w:tab/>
        <w:t>Radiated performance requirements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A4729CA" w14:textId="77777777" w:rsidR="00CF08D6" w:rsidRPr="00C6449B" w:rsidRDefault="00CF08D6" w:rsidP="00CF08D6">
      <w:pPr>
        <w:pStyle w:val="Heading2"/>
        <w:rPr>
          <w:rFonts w:eastAsia="DengXian"/>
          <w:noProof/>
        </w:rPr>
      </w:pPr>
      <w:bookmarkStart w:id="6553" w:name="_Toc13079901"/>
      <w:bookmarkStart w:id="6554" w:name="_Toc29811390"/>
      <w:bookmarkStart w:id="6555" w:name="_Toc29811841"/>
      <w:bookmarkStart w:id="6556" w:name="_Toc37268345"/>
      <w:bookmarkStart w:id="6557" w:name="_Toc37268796"/>
      <w:bookmarkStart w:id="6558" w:name="_Toc45893447"/>
      <w:bookmarkStart w:id="6559" w:name="_Toc53177611"/>
      <w:bookmarkStart w:id="6560" w:name="_Toc53178063"/>
      <w:bookmarkStart w:id="6561" w:name="_Toc61176697"/>
      <w:bookmarkStart w:id="6562" w:name="_Toc67916520"/>
      <w:bookmarkStart w:id="6563" w:name="_Toc74670738"/>
      <w:bookmarkStart w:id="6564" w:name="_Toc76542773"/>
      <w:bookmarkStart w:id="6565" w:name="_Toc82626705"/>
      <w:bookmarkStart w:id="6566" w:name="_Toc90414671"/>
      <w:bookmarkStart w:id="6567" w:name="_Toc106769760"/>
      <w:bookmarkStart w:id="6568" w:name="_Toc115185009"/>
      <w:bookmarkStart w:id="6569" w:name="_Toc138839511"/>
      <w:bookmarkStart w:id="6570" w:name="_Toc138932874"/>
      <w:bookmarkStart w:id="6571" w:name="_Toc138933327"/>
      <w:r w:rsidRPr="00C6449B">
        <w:rPr>
          <w:noProof/>
        </w:rPr>
        <w:t>11.1</w:t>
      </w:r>
      <w:r w:rsidRPr="00C6449B">
        <w:rPr>
          <w:noProof/>
        </w:rPr>
        <w:tab/>
        <w:t>General</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771B1899" w14:textId="77777777" w:rsidR="00CF08D6" w:rsidRPr="00C6449B" w:rsidRDefault="00CF08D6" w:rsidP="00CF08D6">
      <w:pPr>
        <w:pStyle w:val="Heading3"/>
        <w:rPr>
          <w:lang w:eastAsia="ko-KR"/>
        </w:rPr>
      </w:pPr>
      <w:bookmarkStart w:id="6572" w:name="_Toc13079902"/>
      <w:bookmarkStart w:id="6573" w:name="_Toc29811391"/>
      <w:bookmarkStart w:id="6574" w:name="_Toc29811842"/>
      <w:bookmarkStart w:id="6575" w:name="_Toc37268346"/>
      <w:bookmarkStart w:id="6576" w:name="_Toc37268797"/>
      <w:bookmarkStart w:id="6577" w:name="_Toc45893448"/>
      <w:bookmarkStart w:id="6578" w:name="_Toc53177612"/>
      <w:bookmarkStart w:id="6579" w:name="_Toc53178064"/>
      <w:bookmarkStart w:id="6580" w:name="_Toc61176698"/>
      <w:bookmarkStart w:id="6581" w:name="_Toc67916521"/>
      <w:bookmarkStart w:id="6582" w:name="_Toc74670739"/>
      <w:bookmarkStart w:id="6583" w:name="_Toc76542774"/>
      <w:bookmarkStart w:id="6584" w:name="_Toc82626706"/>
      <w:bookmarkStart w:id="6585" w:name="_Toc90414672"/>
      <w:bookmarkStart w:id="6586" w:name="_Toc106769761"/>
      <w:bookmarkStart w:id="6587" w:name="_Toc115185010"/>
      <w:bookmarkStart w:id="6588" w:name="_Toc138839512"/>
      <w:bookmarkStart w:id="6589" w:name="_Toc138932875"/>
      <w:bookmarkStart w:id="6590" w:name="_Toc138933328"/>
      <w:r w:rsidRPr="00C6449B">
        <w:rPr>
          <w:lang w:eastAsia="ko-KR"/>
        </w:rPr>
        <w:t>11.1.1</w:t>
      </w:r>
      <w:r w:rsidRPr="00C6449B">
        <w:rPr>
          <w:lang w:eastAsia="ko-KR"/>
        </w:rPr>
        <w:tab/>
        <w:t>Scope and definitions</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rPr>
        <w:t>Unless stated otherwise, r</w:t>
      </w:r>
      <w:r w:rsidRPr="00C6449B">
        <w:rPr>
          <w:lang w:eastAsia="ko-KR"/>
        </w:rPr>
        <w:t xml:space="preserve">adiated performance requirements </w:t>
      </w:r>
      <w:r w:rsidRPr="00C6449B">
        <w:rPr>
          <w:rFonts w:cs="v4.2.0"/>
        </w:rPr>
        <w:t xml:space="preserve">apply for a single carrier only. </w:t>
      </w:r>
      <w:r w:rsidRPr="00C6449B">
        <w:rPr>
          <w:lang w:eastAsia="ko-KR"/>
        </w:rPr>
        <w:t xml:space="preserve">Radiated performance requirements </w:t>
      </w:r>
      <w:r w:rsidRPr="00C6449B">
        <w:rPr>
          <w:rFonts w:cs="v4.2.0"/>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The SNR used in this clause is specified based on a single carrier and 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79E2D1A8" w14:textId="58B94F7A" w:rsidR="00463DE8" w:rsidRPr="00C6449B" w:rsidRDefault="00463DE8" w:rsidP="00463DE8">
      <w:pPr>
        <w:pStyle w:val="B1"/>
      </w:pPr>
      <w:bookmarkStart w:id="6591" w:name="_Toc13079903"/>
      <w:bookmarkStart w:id="6592" w:name="_Toc29811392"/>
      <w:bookmarkStart w:id="6593" w:name="_Toc29811843"/>
      <w:bookmarkStart w:id="6594" w:name="_Toc37268347"/>
      <w:bookmarkStart w:id="6595" w:name="_Toc37268798"/>
      <w:bookmarkStart w:id="6596" w:name="_Toc45893449"/>
      <w:bookmarkStart w:id="6597" w:name="_Toc53177613"/>
      <w:bookmarkStart w:id="6598" w:name="_Toc53178065"/>
      <w:bookmarkStart w:id="6599" w:name="_Toc61176699"/>
      <w:bookmarkStart w:id="6600" w:name="_Toc67916522"/>
      <w:bookmarkStart w:id="6601" w:name="_Toc74670740"/>
      <w:bookmarkStart w:id="6602" w:name="_Toc76542775"/>
      <w:bookmarkStart w:id="6603" w:name="_Toc82626707"/>
      <w:bookmarkStart w:id="6604" w:name="_Toc90414673"/>
      <w:bookmarkStart w:id="6605" w:name="_Toc106769762"/>
      <w:r w:rsidRPr="00C6449B">
        <w:t>N</w:t>
      </w:r>
      <w:r w:rsidRPr="00C6449B">
        <w:tab/>
        <w:t xml:space="preserve">is the noise energy in a bandwidth corresponding to the transmission bandwidth over </w:t>
      </w:r>
      <w:r>
        <w:t>the same duration where signal energy exists</w:t>
      </w:r>
      <w:r w:rsidRPr="00C6449B">
        <w:t xml:space="preserve"> on a RIB.</w:t>
      </w:r>
    </w:p>
    <w:p w14:paraId="1ED6F648" w14:textId="77777777" w:rsidR="00CF08D6" w:rsidRPr="00C6449B" w:rsidRDefault="00CF08D6" w:rsidP="00CF08D6">
      <w:pPr>
        <w:pStyle w:val="Heading3"/>
      </w:pPr>
      <w:bookmarkStart w:id="6606" w:name="_Toc115185011"/>
      <w:bookmarkStart w:id="6607" w:name="_Toc138839513"/>
      <w:bookmarkStart w:id="6608" w:name="_Toc138932876"/>
      <w:bookmarkStart w:id="6609" w:name="_Toc138933329"/>
      <w:r w:rsidRPr="00C6449B">
        <w:t>11.1.2</w:t>
      </w:r>
      <w:r w:rsidRPr="00C6449B">
        <w:tab/>
        <w:t>OTA demodulation branches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37B2F0D6" w14:textId="77777777" w:rsidR="00CF08D6" w:rsidRPr="00C6449B" w:rsidRDefault="00CF08D6" w:rsidP="00CF08D6">
      <w:pPr>
        <w:rPr>
          <w:lang w:val="en-US"/>
        </w:rPr>
      </w:pPr>
      <w:r w:rsidRPr="00C6449B">
        <w:rPr>
          <w:lang w:val="en-US"/>
        </w:rPr>
        <w:t xml:space="preserve">Radiated performance requirements are only specified for up to 2 </w:t>
      </w:r>
      <w:r w:rsidRPr="00C6449B">
        <w:rPr>
          <w:i/>
          <w:lang w:val="en-US"/>
        </w:rPr>
        <w:t>demodulation branches</w:t>
      </w:r>
      <w:r w:rsidRPr="00C6449B">
        <w:rPr>
          <w:lang w:val="en-US"/>
        </w:rPr>
        <w:t>.</w:t>
      </w:r>
    </w:p>
    <w:p w14:paraId="66CE22EC" w14:textId="77777777" w:rsidR="00CF08D6" w:rsidRPr="00C6449B" w:rsidRDefault="00CF08D6" w:rsidP="00CF08D6">
      <w:r w:rsidRPr="00C6449B">
        <w:rPr>
          <w:lang w:val="en-US"/>
        </w:rPr>
        <w:t xml:space="preserve">If the </w:t>
      </w:r>
      <w:r w:rsidRPr="00C6449B">
        <w:rPr>
          <w:i/>
          <w:lang w:val="en-US"/>
        </w:rPr>
        <w:t>BS type 1-O</w:t>
      </w:r>
      <w:r w:rsidRPr="00C6449B">
        <w:rPr>
          <w:lang w:val="en-US"/>
        </w:rPr>
        <w:t xml:space="preserve">, or the </w:t>
      </w:r>
      <w:r w:rsidRPr="00C6449B">
        <w:rPr>
          <w:i/>
          <w:lang w:val="en-US"/>
        </w:rPr>
        <w:t>BS type 2-O</w:t>
      </w:r>
      <w:r w:rsidRPr="00C6449B">
        <w:rPr>
          <w:lang w:val="en-US"/>
        </w:rPr>
        <w:t xml:space="preserve"> uses polarization diversity and has the ability to maintain isolation between the signals for each of the </w:t>
      </w:r>
      <w:r w:rsidRPr="00C6449B">
        <w:rPr>
          <w:i/>
          <w:iCs/>
          <w:lang w:val="en-US"/>
        </w:rPr>
        <w:t>demodulation branches</w:t>
      </w:r>
      <w:r w:rsidRPr="00C6449B">
        <w:t xml:space="preserve">, then radiated performance requirements can be tested for up to two </w:t>
      </w:r>
      <w:r w:rsidRPr="00C6449B">
        <w:rPr>
          <w:i/>
          <w:iCs/>
          <w:lang w:val="en-US"/>
        </w:rPr>
        <w:t>demodulation branches</w:t>
      </w:r>
      <w:r w:rsidRPr="00C6449B">
        <w:t xml:space="preserve"> (i.e. 1RX or 2RX test setups). When tested for two </w:t>
      </w:r>
      <w:r w:rsidRPr="00C6449B">
        <w:rPr>
          <w:i/>
          <w:iCs/>
          <w:lang w:val="en-US"/>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rPr>
        <w:t>BS type 1-O</w:t>
      </w:r>
      <w:r w:rsidRPr="00C6449B">
        <w:t>,</w:t>
      </w:r>
      <w:r w:rsidRPr="00C6449B">
        <w:rPr>
          <w:i/>
          <w:iCs/>
          <w:lang w:val="en-US"/>
        </w:rPr>
        <w:t xml:space="preserve"> </w:t>
      </w:r>
      <w:r w:rsidRPr="00C6449B">
        <w:t xml:space="preserve">or the </w:t>
      </w:r>
      <w:r w:rsidRPr="00C6449B">
        <w:rPr>
          <w:i/>
          <w:iCs/>
          <w:lang w:val="en-US"/>
        </w:rPr>
        <w:t xml:space="preserve">BS type 2-O </w:t>
      </w:r>
      <w:r w:rsidRPr="00C6449B">
        <w:t xml:space="preserve">does not use polarization diversity then radiated performance requirements can only be tested for a single </w:t>
      </w:r>
      <w:r w:rsidRPr="00C6449B">
        <w:rPr>
          <w:i/>
          <w:iCs/>
          <w:lang w:val="en-US"/>
        </w:rPr>
        <w:t>demodulation branch</w:t>
      </w:r>
      <w:r w:rsidRPr="00C6449B">
        <w:t xml:space="preserve"> (i.e. 1RX test </w:t>
      </w:r>
      <w:r w:rsidRPr="00C6449B">
        <w:rPr>
          <w:lang w:val="en-US"/>
        </w:rPr>
        <w:t>setup).</w:t>
      </w:r>
    </w:p>
    <w:p w14:paraId="6C24BF25" w14:textId="77777777" w:rsidR="00CF08D6" w:rsidRPr="00C6449B" w:rsidRDefault="00CF08D6" w:rsidP="00CF08D6">
      <w:pPr>
        <w:pStyle w:val="Heading3"/>
        <w:rPr>
          <w:noProof/>
        </w:rPr>
      </w:pPr>
      <w:bookmarkStart w:id="6610" w:name="_Toc13079904"/>
      <w:bookmarkStart w:id="6611" w:name="_Toc29811393"/>
      <w:bookmarkStart w:id="6612" w:name="_Toc29811844"/>
      <w:bookmarkStart w:id="6613" w:name="_Toc37268348"/>
      <w:bookmarkStart w:id="6614" w:name="_Toc37268799"/>
      <w:bookmarkStart w:id="6615" w:name="_Toc45893450"/>
      <w:bookmarkStart w:id="6616" w:name="_Toc53177614"/>
      <w:bookmarkStart w:id="6617" w:name="_Toc53178066"/>
      <w:bookmarkStart w:id="6618" w:name="_Toc61176700"/>
      <w:bookmarkStart w:id="6619" w:name="_Toc67916523"/>
      <w:bookmarkStart w:id="6620" w:name="_Toc74670741"/>
      <w:bookmarkStart w:id="6621" w:name="_Toc76542776"/>
      <w:bookmarkStart w:id="6622" w:name="_Toc82626708"/>
      <w:bookmarkStart w:id="6623" w:name="_Toc90414674"/>
      <w:bookmarkStart w:id="6624" w:name="_Toc106769763"/>
      <w:bookmarkStart w:id="6625" w:name="_Toc115185012"/>
      <w:bookmarkStart w:id="6626" w:name="_Toc138839514"/>
      <w:bookmarkStart w:id="6627" w:name="_Toc138932877"/>
      <w:bookmarkStart w:id="6628" w:name="_Toc138933330"/>
      <w:r w:rsidRPr="00C6449B">
        <w:rPr>
          <w:noProof/>
        </w:rPr>
        <w:t>11.</w:t>
      </w:r>
      <w:r w:rsidRPr="00C6449B">
        <w:rPr>
          <w:rFonts w:eastAsia="DengXian"/>
          <w:noProof/>
        </w:rPr>
        <w:t>1.</w:t>
      </w:r>
      <w:r w:rsidRPr="00C6449B">
        <w:rPr>
          <w:noProof/>
        </w:rPr>
        <w:t>3</w:t>
      </w:r>
      <w:r w:rsidRPr="00C6449B">
        <w:rPr>
          <w:noProof/>
        </w:rPr>
        <w:tab/>
        <w:t>Void</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58C5E161" w14:textId="77777777" w:rsidR="00CF08D6" w:rsidRPr="00C6449B" w:rsidRDefault="00CF08D6" w:rsidP="00CF08D6">
      <w:pPr>
        <w:pStyle w:val="Heading2"/>
        <w:rPr>
          <w:noProof/>
        </w:rPr>
      </w:pPr>
      <w:bookmarkStart w:id="6629" w:name="_Toc13079905"/>
      <w:bookmarkStart w:id="6630" w:name="_Toc29811394"/>
      <w:bookmarkStart w:id="6631" w:name="_Toc29811845"/>
      <w:bookmarkStart w:id="6632" w:name="_Toc37268349"/>
      <w:bookmarkStart w:id="6633" w:name="_Toc37268800"/>
      <w:bookmarkStart w:id="6634" w:name="_Toc45893451"/>
      <w:bookmarkStart w:id="6635" w:name="_Toc53177615"/>
      <w:bookmarkStart w:id="6636" w:name="_Toc53178067"/>
      <w:bookmarkStart w:id="6637" w:name="_Toc61176701"/>
      <w:bookmarkStart w:id="6638" w:name="_Toc67916524"/>
      <w:bookmarkStart w:id="6639" w:name="_Toc74670742"/>
      <w:bookmarkStart w:id="6640" w:name="_Toc76542777"/>
      <w:bookmarkStart w:id="6641" w:name="_Toc82626709"/>
      <w:bookmarkStart w:id="6642" w:name="_Toc90414675"/>
      <w:bookmarkStart w:id="6643" w:name="_Toc106769764"/>
      <w:bookmarkStart w:id="6644" w:name="_Toc115185013"/>
      <w:bookmarkStart w:id="6645" w:name="_Toc138839515"/>
      <w:bookmarkStart w:id="6646" w:name="_Toc138932878"/>
      <w:bookmarkStart w:id="6647" w:name="_Toc138933331"/>
      <w:r w:rsidRPr="00C6449B">
        <w:rPr>
          <w:noProof/>
        </w:rPr>
        <w:t>11.</w:t>
      </w:r>
      <w:r w:rsidRPr="00C6449B">
        <w:rPr>
          <w:rFonts w:eastAsia="DengXian"/>
          <w:noProof/>
        </w:rPr>
        <w:t>2</w:t>
      </w:r>
      <w:r w:rsidRPr="00C6449B">
        <w:rPr>
          <w:noProof/>
        </w:rPr>
        <w:tab/>
        <w:t>Performance requirements for PUSCH</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3A6438A8" w14:textId="77777777" w:rsidR="00CF08D6" w:rsidRPr="00C6449B" w:rsidRDefault="00CF08D6" w:rsidP="00CF08D6">
      <w:pPr>
        <w:pStyle w:val="Heading3"/>
        <w:rPr>
          <w:noProof/>
        </w:rPr>
      </w:pPr>
      <w:bookmarkStart w:id="6648" w:name="_Toc13079906"/>
      <w:bookmarkStart w:id="6649" w:name="_Toc29811395"/>
      <w:bookmarkStart w:id="6650" w:name="_Toc29811846"/>
      <w:bookmarkStart w:id="6651" w:name="_Toc37268350"/>
      <w:bookmarkStart w:id="6652" w:name="_Toc37268801"/>
      <w:bookmarkStart w:id="6653" w:name="_Toc45893452"/>
      <w:bookmarkStart w:id="6654" w:name="_Toc53177616"/>
      <w:bookmarkStart w:id="6655" w:name="_Toc53178068"/>
      <w:bookmarkStart w:id="6656" w:name="_Toc61176702"/>
      <w:bookmarkStart w:id="6657" w:name="_Toc67916525"/>
      <w:bookmarkStart w:id="6658" w:name="_Toc74670743"/>
      <w:bookmarkStart w:id="6659" w:name="_Toc76542778"/>
      <w:bookmarkStart w:id="6660" w:name="_Toc82626710"/>
      <w:bookmarkStart w:id="6661" w:name="_Toc90414676"/>
      <w:bookmarkStart w:id="6662" w:name="_Toc106769765"/>
      <w:bookmarkStart w:id="6663" w:name="_Toc115185014"/>
      <w:bookmarkStart w:id="6664" w:name="_Toc138839516"/>
      <w:bookmarkStart w:id="6665" w:name="_Toc138932879"/>
      <w:bookmarkStart w:id="6666" w:name="_Toc138933332"/>
      <w:r w:rsidRPr="00C6449B">
        <w:rPr>
          <w:noProof/>
        </w:rPr>
        <w:t>11.</w:t>
      </w:r>
      <w:r w:rsidRPr="00C6449B">
        <w:rPr>
          <w:rFonts w:eastAsia="DengXian"/>
          <w:noProof/>
        </w:rPr>
        <w:t>2</w:t>
      </w:r>
      <w:r w:rsidRPr="00C6449B">
        <w:rPr>
          <w:noProof/>
        </w:rPr>
        <w:t>.1</w:t>
      </w:r>
      <w:r w:rsidRPr="00C6449B">
        <w:rPr>
          <w:noProof/>
        </w:rPr>
        <w:tab/>
        <w:t xml:space="preserve">Requirements </w:t>
      </w:r>
      <w:r w:rsidRPr="00C6449B">
        <w:t xml:space="preserve">for </w:t>
      </w:r>
      <w:r w:rsidRPr="00C6449B">
        <w:rPr>
          <w:i/>
        </w:rPr>
        <w:t>BS type 1-O</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31DE4685" w14:textId="77777777" w:rsidR="00CF08D6" w:rsidRPr="00C6449B" w:rsidRDefault="00CF08D6" w:rsidP="00CF08D6">
      <w:pPr>
        <w:pStyle w:val="Heading4"/>
      </w:pPr>
      <w:bookmarkStart w:id="6667" w:name="_Toc13079907"/>
      <w:bookmarkStart w:id="6668" w:name="_Toc29811396"/>
      <w:bookmarkStart w:id="6669" w:name="_Toc29811847"/>
      <w:bookmarkStart w:id="6670" w:name="_Toc37268351"/>
      <w:bookmarkStart w:id="6671" w:name="_Toc37268802"/>
      <w:bookmarkStart w:id="6672" w:name="_Toc45893453"/>
      <w:bookmarkStart w:id="6673" w:name="_Toc53177617"/>
      <w:bookmarkStart w:id="6674" w:name="_Toc53178069"/>
      <w:bookmarkStart w:id="6675" w:name="_Toc61176703"/>
      <w:bookmarkStart w:id="6676" w:name="_Toc67916526"/>
      <w:bookmarkStart w:id="6677" w:name="_Toc74670744"/>
      <w:bookmarkStart w:id="6678" w:name="_Toc76542779"/>
      <w:bookmarkStart w:id="6679" w:name="_Toc82626711"/>
      <w:bookmarkStart w:id="6680" w:name="_Toc90414677"/>
      <w:bookmarkStart w:id="6681" w:name="_Toc106769766"/>
      <w:bookmarkStart w:id="6682" w:name="_Toc115185015"/>
      <w:bookmarkStart w:id="6683" w:name="_Toc138839517"/>
      <w:bookmarkStart w:id="6684" w:name="_Toc138932880"/>
      <w:bookmarkStart w:id="6685" w:name="_Toc138933333"/>
      <w:r w:rsidRPr="00C6449B">
        <w:t>11.2.1.1</w:t>
      </w:r>
      <w:r w:rsidRPr="00C6449B">
        <w:tab/>
        <w:t>Requirements for PUSCH with transform precoding disabled</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37442CB7" w14:textId="582FE598" w:rsidR="00CF08D6" w:rsidRPr="00C6449B" w:rsidRDefault="00CF08D6" w:rsidP="00CF08D6">
      <w:r w:rsidRPr="00C6449B">
        <w:rPr>
          <w:noProof/>
        </w:rPr>
        <w:t xml:space="preserve">Apply the requirements defined in </w:t>
      </w:r>
      <w:r w:rsidR="00B41384" w:rsidRPr="00C6449B">
        <w:rPr>
          <w:noProof/>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pPr>
      <w:bookmarkStart w:id="6686" w:name="_Toc13079908"/>
      <w:bookmarkStart w:id="6687" w:name="_Toc29811397"/>
      <w:bookmarkStart w:id="6688" w:name="_Toc29811848"/>
      <w:bookmarkStart w:id="6689" w:name="_Toc37268352"/>
      <w:bookmarkStart w:id="6690" w:name="_Toc37268803"/>
      <w:bookmarkStart w:id="6691" w:name="_Toc45893454"/>
      <w:bookmarkStart w:id="6692" w:name="_Toc53177618"/>
      <w:bookmarkStart w:id="6693" w:name="_Toc53178070"/>
      <w:bookmarkStart w:id="6694" w:name="_Toc61176704"/>
      <w:bookmarkStart w:id="6695" w:name="_Toc67916527"/>
      <w:bookmarkStart w:id="6696" w:name="_Toc74670745"/>
      <w:bookmarkStart w:id="6697" w:name="_Toc76542780"/>
      <w:bookmarkStart w:id="6698" w:name="_Toc82626712"/>
      <w:bookmarkStart w:id="6699" w:name="_Toc90414678"/>
      <w:bookmarkStart w:id="6700" w:name="_Toc106769767"/>
      <w:bookmarkStart w:id="6701" w:name="_Toc115185016"/>
      <w:bookmarkStart w:id="6702" w:name="_Toc138839518"/>
      <w:bookmarkStart w:id="6703" w:name="_Toc138932881"/>
      <w:bookmarkStart w:id="6704" w:name="_Toc138933334"/>
      <w:r w:rsidRPr="00C6449B">
        <w:rPr>
          <w:lang w:eastAsia="ko-KR"/>
        </w:rPr>
        <w:t>11.2.</w:t>
      </w:r>
      <w:r w:rsidRPr="00C6449B">
        <w:t>1</w:t>
      </w:r>
      <w:r w:rsidRPr="00C6449B">
        <w:rPr>
          <w:lang w:eastAsia="ko-KR"/>
        </w:rPr>
        <w:t>.</w:t>
      </w:r>
      <w:r w:rsidRPr="00C6449B">
        <w:t>2</w:t>
      </w:r>
      <w:r w:rsidRPr="00C6449B">
        <w:rPr>
          <w:lang w:eastAsia="ko-KR"/>
        </w:rPr>
        <w:tab/>
        <w:t xml:space="preserve">Requirements for PUSCH with transform precoding </w:t>
      </w:r>
      <w:r w:rsidRPr="00C6449B">
        <w:t>enabled</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7F8E7C0E" w14:textId="38C2B665"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8.2.2 for 2Rx.</w:t>
      </w:r>
    </w:p>
    <w:p w14:paraId="183A10D6" w14:textId="77777777" w:rsidR="00CF08D6" w:rsidRPr="00C6449B" w:rsidRDefault="00CF08D6" w:rsidP="00CF08D6">
      <w:pPr>
        <w:pStyle w:val="Heading4"/>
      </w:pPr>
      <w:bookmarkStart w:id="6705" w:name="_Toc13079909"/>
      <w:bookmarkStart w:id="6706" w:name="_Toc29811398"/>
      <w:bookmarkStart w:id="6707" w:name="_Toc29811849"/>
      <w:bookmarkStart w:id="6708" w:name="_Toc37268353"/>
      <w:bookmarkStart w:id="6709" w:name="_Toc37268804"/>
      <w:bookmarkStart w:id="6710" w:name="_Toc45893455"/>
      <w:bookmarkStart w:id="6711" w:name="_Toc53177619"/>
      <w:bookmarkStart w:id="6712" w:name="_Toc53178071"/>
      <w:bookmarkStart w:id="6713" w:name="_Toc61176705"/>
      <w:bookmarkStart w:id="6714" w:name="_Toc67916528"/>
      <w:bookmarkStart w:id="6715" w:name="_Toc74670746"/>
      <w:bookmarkStart w:id="6716" w:name="_Toc76542781"/>
      <w:bookmarkStart w:id="6717" w:name="_Toc82626713"/>
      <w:bookmarkStart w:id="6718" w:name="_Toc90414679"/>
      <w:bookmarkStart w:id="6719" w:name="_Toc106769768"/>
      <w:bookmarkStart w:id="6720" w:name="_Toc115185017"/>
      <w:bookmarkStart w:id="6721" w:name="_Toc138839519"/>
      <w:bookmarkStart w:id="6722" w:name="_Toc138932882"/>
      <w:bookmarkStart w:id="6723" w:name="_Toc138933335"/>
      <w:r w:rsidRPr="00C6449B">
        <w:rPr>
          <w:lang w:eastAsia="ko-KR"/>
        </w:rPr>
        <w:t>11.2.</w:t>
      </w:r>
      <w:r w:rsidRPr="00C6449B">
        <w:t>1</w:t>
      </w:r>
      <w:r w:rsidRPr="00C6449B">
        <w:rPr>
          <w:lang w:eastAsia="ko-KR"/>
        </w:rPr>
        <w:t>.</w:t>
      </w:r>
      <w:r w:rsidRPr="00C6449B">
        <w:t>3</w:t>
      </w:r>
      <w:r w:rsidRPr="00C6449B">
        <w:rPr>
          <w:lang w:eastAsia="ko-KR"/>
        </w:rPr>
        <w:tab/>
        <w:t xml:space="preserve">Requirements for </w:t>
      </w:r>
      <w:r w:rsidRPr="00C6449B">
        <w:t>UCI multiplexed on PUSCH</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6A49D04" w14:textId="33F6077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8.2.3 for 2Rx.</w:t>
      </w:r>
    </w:p>
    <w:p w14:paraId="74284990" w14:textId="77777777" w:rsidR="00CF08D6" w:rsidRPr="00C6449B" w:rsidRDefault="00CF08D6" w:rsidP="00CF08D6">
      <w:pPr>
        <w:pStyle w:val="Heading3"/>
        <w:rPr>
          <w:noProof/>
        </w:rPr>
      </w:pPr>
      <w:bookmarkStart w:id="6724" w:name="_Toc13079910"/>
      <w:bookmarkStart w:id="6725" w:name="_Toc29811399"/>
      <w:bookmarkStart w:id="6726" w:name="_Toc29811850"/>
      <w:bookmarkStart w:id="6727" w:name="_Toc37268354"/>
      <w:bookmarkStart w:id="6728" w:name="_Toc37268805"/>
      <w:bookmarkStart w:id="6729" w:name="_Toc45893456"/>
      <w:bookmarkStart w:id="6730" w:name="_Toc53177620"/>
      <w:bookmarkStart w:id="6731" w:name="_Toc53178072"/>
      <w:bookmarkStart w:id="6732" w:name="_Toc61176706"/>
      <w:bookmarkStart w:id="6733" w:name="_Toc67916529"/>
      <w:bookmarkStart w:id="6734" w:name="_Toc74670747"/>
      <w:bookmarkStart w:id="6735" w:name="_Toc76542782"/>
      <w:bookmarkStart w:id="6736" w:name="_Toc82626714"/>
      <w:bookmarkStart w:id="6737" w:name="_Toc90414680"/>
      <w:bookmarkStart w:id="6738" w:name="_Toc106769769"/>
      <w:bookmarkStart w:id="6739" w:name="_Toc115185018"/>
      <w:bookmarkStart w:id="6740" w:name="_Toc138839520"/>
      <w:bookmarkStart w:id="6741" w:name="_Toc138932883"/>
      <w:bookmarkStart w:id="6742" w:name="_Toc138933336"/>
      <w:r w:rsidRPr="00C6449B">
        <w:rPr>
          <w:noProof/>
        </w:rPr>
        <w:t>11.</w:t>
      </w:r>
      <w:r w:rsidRPr="00C6449B">
        <w:rPr>
          <w:rFonts w:eastAsia="DengXian"/>
          <w:noProof/>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489B1279" w14:textId="77777777" w:rsidR="00CF08D6" w:rsidRPr="00C6449B" w:rsidRDefault="00CF08D6" w:rsidP="00CF08D6">
      <w:pPr>
        <w:pStyle w:val="Heading4"/>
      </w:pPr>
      <w:bookmarkStart w:id="6743" w:name="_Toc13079911"/>
      <w:bookmarkStart w:id="6744" w:name="_Toc29811400"/>
      <w:bookmarkStart w:id="6745" w:name="_Toc29811851"/>
      <w:bookmarkStart w:id="6746" w:name="_Toc37268355"/>
      <w:bookmarkStart w:id="6747" w:name="_Toc37268806"/>
      <w:bookmarkStart w:id="6748" w:name="_Toc45893457"/>
      <w:bookmarkStart w:id="6749" w:name="_Toc53177621"/>
      <w:bookmarkStart w:id="6750" w:name="_Toc53178073"/>
      <w:bookmarkStart w:id="6751" w:name="_Toc61176707"/>
      <w:bookmarkStart w:id="6752" w:name="_Toc67916530"/>
      <w:bookmarkStart w:id="6753" w:name="_Toc74670748"/>
      <w:bookmarkStart w:id="6754" w:name="_Toc76542783"/>
      <w:bookmarkStart w:id="6755" w:name="_Toc82626715"/>
      <w:bookmarkStart w:id="6756" w:name="_Toc90414681"/>
      <w:bookmarkStart w:id="6757" w:name="_Toc106769770"/>
      <w:bookmarkStart w:id="6758" w:name="_Toc115185019"/>
      <w:bookmarkStart w:id="6759" w:name="_Toc138839521"/>
      <w:bookmarkStart w:id="6760" w:name="_Toc138932884"/>
      <w:bookmarkStart w:id="6761" w:name="_Toc138933337"/>
      <w:r w:rsidRPr="00C6449B">
        <w:t>11.2.2.1</w:t>
      </w:r>
      <w:r w:rsidRPr="00C6449B">
        <w:tab/>
        <w:t>Requirements for PUSCH with transform precoding disabled</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00207ADC" w14:textId="77777777" w:rsidR="00CF08D6" w:rsidRPr="00C6449B" w:rsidRDefault="00CF08D6" w:rsidP="00CF08D6">
      <w:pPr>
        <w:pStyle w:val="Heading5"/>
        <w:rPr>
          <w:rFonts w:eastAsia="Malgun Gothic"/>
        </w:rPr>
      </w:pPr>
      <w:bookmarkStart w:id="6762" w:name="_Toc13079912"/>
      <w:bookmarkStart w:id="6763" w:name="_Toc29811401"/>
      <w:bookmarkStart w:id="6764" w:name="_Toc29811852"/>
      <w:bookmarkStart w:id="6765" w:name="_Toc37268356"/>
      <w:bookmarkStart w:id="6766" w:name="_Toc37268807"/>
      <w:bookmarkStart w:id="6767" w:name="_Toc45893458"/>
      <w:bookmarkStart w:id="6768" w:name="_Toc53177622"/>
      <w:bookmarkStart w:id="6769" w:name="_Toc53178074"/>
      <w:bookmarkStart w:id="6770" w:name="_Toc61176708"/>
      <w:bookmarkStart w:id="6771" w:name="_Toc67916531"/>
      <w:bookmarkStart w:id="6772" w:name="_Toc74670749"/>
      <w:bookmarkStart w:id="6773" w:name="_Toc76542784"/>
      <w:bookmarkStart w:id="6774" w:name="_Toc82626716"/>
      <w:bookmarkStart w:id="6775" w:name="_Toc90414682"/>
      <w:bookmarkStart w:id="6776" w:name="_Toc106769771"/>
      <w:bookmarkStart w:id="6777" w:name="_Toc115185020"/>
      <w:bookmarkStart w:id="6778" w:name="_Toc138839522"/>
      <w:bookmarkStart w:id="6779" w:name="_Toc138932885"/>
      <w:bookmarkStart w:id="6780" w:name="_Toc138933338"/>
      <w:r w:rsidRPr="00C6449B">
        <w:rPr>
          <w:rFonts w:eastAsia="Malgun Gothic"/>
        </w:rPr>
        <w:t>11.2.2.1.1</w:t>
      </w:r>
      <w:r w:rsidRPr="00C6449B">
        <w:rPr>
          <w:rFonts w:eastAsia="Malgun Gothic"/>
        </w:rPr>
        <w:tab/>
        <w:t>General</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pPr>
          </w:p>
        </w:tc>
        <w:tc>
          <w:tcPr>
            <w:tcW w:w="4678" w:type="dxa"/>
            <w:vAlign w:val="center"/>
          </w:tcPr>
          <w:p w14:paraId="20FE01FF" w14:textId="77777777" w:rsidR="00CF08D6" w:rsidRPr="00C6449B" w:rsidRDefault="00CF08D6" w:rsidP="00CF08D6">
            <w:pPr>
              <w:pStyle w:val="TAL"/>
            </w:pPr>
            <w:r w:rsidRPr="00C6449B">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6781"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6781"/>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rPr>
            </w:pPr>
            <w:r w:rsidRPr="00C6449B">
              <w:rPr>
                <w:rFonts w:cs="Arial"/>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pPr>
            <w:r w:rsidRPr="00C6449B">
              <w:t>PT-RS configuration</w:t>
            </w:r>
          </w:p>
        </w:tc>
        <w:tc>
          <w:tcPr>
            <w:tcW w:w="4678" w:type="dxa"/>
            <w:vAlign w:val="center"/>
          </w:tcPr>
          <w:p w14:paraId="2DFFF514" w14:textId="77777777" w:rsidR="00956E11" w:rsidRPr="00C6449B" w:rsidRDefault="00956E11" w:rsidP="00956E11">
            <w:pPr>
              <w:pStyle w:val="TAL"/>
            </w:pPr>
            <w:r w:rsidRPr="00C6449B">
              <w:t>Frequency density (</w:t>
            </w:r>
            <w:r w:rsidRPr="00C6449B">
              <w:rPr>
                <w:i/>
              </w:rPr>
              <w:t>K</w:t>
            </w:r>
            <w:r w:rsidRPr="00C6449B">
              <w:rPr>
                <w:i/>
                <w:vertAlign w:val="subscript"/>
              </w:rPr>
              <w:t>PT-RS</w:t>
            </w:r>
            <w:r w:rsidRPr="00C6449B">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pPr>
          </w:p>
        </w:tc>
        <w:tc>
          <w:tcPr>
            <w:tcW w:w="4678" w:type="dxa"/>
            <w:vAlign w:val="center"/>
          </w:tcPr>
          <w:p w14:paraId="04EDBCFD" w14:textId="77777777" w:rsidR="00956E11" w:rsidRPr="00C6449B" w:rsidRDefault="00956E11" w:rsidP="00956E11">
            <w:pPr>
              <w:pStyle w:val="TAL"/>
            </w:pPr>
            <w:r w:rsidRPr="00C6449B">
              <w:t>Time density (</w:t>
            </w:r>
            <w:r w:rsidRPr="00C6449B">
              <w:rPr>
                <w:i/>
              </w:rPr>
              <w:t>L</w:t>
            </w:r>
            <w:r w:rsidRPr="00C6449B">
              <w:rPr>
                <w:i/>
                <w:vertAlign w:val="subscript"/>
              </w:rPr>
              <w:t>PT-RS</w:t>
            </w:r>
            <w:r w:rsidRPr="00C6449B">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rPr>
              <w:t>NOTE 1:</w:t>
            </w:r>
            <w:r w:rsidRPr="00C6449B">
              <w:rPr>
                <w:sz w:val="16"/>
                <w:szCs w:val="16"/>
              </w:rPr>
              <w:t xml:space="preserve"> </w:t>
            </w:r>
            <w:r w:rsidRPr="00C6449B">
              <w:rPr>
                <w:sz w:val="16"/>
                <w:szCs w:val="16"/>
              </w:rPr>
              <w:tab/>
            </w:r>
            <w:r w:rsidRPr="00C6449B">
              <w:rPr>
                <w:rFonts w:eastAsia="SimSu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6782" w:name="_Toc13079913"/>
      <w:bookmarkStart w:id="6783" w:name="_Toc29811402"/>
      <w:bookmarkStart w:id="6784" w:name="_Toc29811853"/>
      <w:bookmarkStart w:id="6785" w:name="_Toc37268357"/>
      <w:bookmarkStart w:id="6786" w:name="_Toc37268808"/>
      <w:bookmarkStart w:id="6787" w:name="_Toc45893459"/>
      <w:bookmarkStart w:id="6788" w:name="_Toc53177623"/>
      <w:bookmarkStart w:id="6789" w:name="_Toc53178075"/>
      <w:bookmarkStart w:id="6790" w:name="_Toc61176709"/>
      <w:bookmarkStart w:id="6791" w:name="_Toc67916532"/>
      <w:bookmarkStart w:id="6792" w:name="_Toc74670750"/>
      <w:bookmarkStart w:id="6793" w:name="_Toc76542785"/>
      <w:bookmarkStart w:id="6794" w:name="_Toc82626717"/>
      <w:bookmarkStart w:id="6795" w:name="_Toc90414683"/>
      <w:bookmarkStart w:id="6796" w:name="_Toc106769772"/>
      <w:bookmarkStart w:id="6797" w:name="_Toc115185021"/>
      <w:bookmarkStart w:id="6798" w:name="_Toc138839523"/>
      <w:bookmarkStart w:id="6799" w:name="_Toc138932886"/>
      <w:bookmarkStart w:id="6800" w:name="_Toc138933339"/>
      <w:r w:rsidRPr="00C6449B">
        <w:rPr>
          <w:rFonts w:eastAsia="Malgun Gothic"/>
        </w:rPr>
        <w:t>11.2.2.1.2</w:t>
      </w:r>
      <w:r w:rsidRPr="00C6449B">
        <w:rPr>
          <w:rFonts w:eastAsia="Malgun Gothic"/>
        </w:rPr>
        <w:tab/>
        <w:t>Minimum requirements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B076879" w14:textId="77777777" w:rsidR="00CF08D6" w:rsidRPr="00C6449B" w:rsidRDefault="00CF08D6" w:rsidP="00CF08D6">
      <w:r w:rsidRPr="00C6449B">
        <w:t>The throughput shall be equal to or larger than the fraction of maximum throughput stated in the tables 11.2.2.1.2-1 to 11.2.2.1.2-5 at the given SNR for 1Tx and for 2Tx two-layer spatial multiplexing transmission.</w:t>
      </w:r>
    </w:p>
    <w:p w14:paraId="663FD0E8" w14:textId="77777777" w:rsidR="00CF08D6" w:rsidRPr="00C6449B" w:rsidRDefault="00CF08D6" w:rsidP="00CF08D6">
      <w:pPr>
        <w:pStyle w:val="TH"/>
      </w:pPr>
      <w:r w:rsidRPr="00C6449B">
        <w:t>Table 11.2.2.1.2-1: Minimum requirements for PUSCH, 50 MHz channel bandwidth,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Number of 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 and correlation matrix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TDLA30-300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TDLA30-300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TDLA30-75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TDLA30-300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pPr>
      <w:r w:rsidRPr="00C6449B">
        <w:t>Table 11.2.2.1.2-2: Minimum requirements for PUSCH, 100 MHz channel bandwidth,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Number of 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 and correlation matrix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TDLA30-300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TDLA30-300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TDLA30-75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TDLA30-300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pPr>
      <w:r w:rsidRPr="00C6449B">
        <w:t>Table 11.2.2.1.2-3: Minimum requirements for PUSCH, 50 MHz channel bandwidth,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TDLA30-75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TDLA30-300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pPr>
      <w:r w:rsidRPr="00C6449B">
        <w:t>Table 11.2.2.1.2-4: Minimum requirements for PUSCH, 100 MHz channel bandwidth,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Number of 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TDLA30-75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TDLA30-300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TDLA30-300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pPr>
      <w:r w:rsidRPr="00C6449B">
        <w:t>Table 11.2.2.1.2-5: Minimum requirements for PUSCH, 200 MHz channel bandwidth,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Number of 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TDLA30-75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TDLA30-300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pPr>
      <w:bookmarkStart w:id="6801" w:name="_Toc13079914"/>
      <w:bookmarkStart w:id="6802" w:name="_Toc29811403"/>
      <w:bookmarkStart w:id="6803" w:name="_Toc29811854"/>
      <w:bookmarkStart w:id="6804" w:name="_Toc37268358"/>
      <w:bookmarkStart w:id="6805" w:name="_Toc37268809"/>
      <w:bookmarkStart w:id="6806" w:name="_Toc45893460"/>
      <w:bookmarkStart w:id="6807" w:name="_Toc53177624"/>
      <w:bookmarkStart w:id="6808" w:name="_Toc53178076"/>
      <w:bookmarkStart w:id="6809" w:name="_Toc61176710"/>
      <w:bookmarkStart w:id="6810" w:name="_Toc67916533"/>
      <w:bookmarkStart w:id="6811" w:name="_Toc74670751"/>
      <w:bookmarkStart w:id="6812" w:name="_Toc76542786"/>
      <w:bookmarkStart w:id="6813" w:name="_Toc82626718"/>
      <w:bookmarkStart w:id="6814" w:name="_Toc90414684"/>
      <w:bookmarkStart w:id="6815" w:name="_Toc106769773"/>
      <w:bookmarkStart w:id="6816" w:name="_Toc115185022"/>
      <w:bookmarkStart w:id="6817" w:name="_Toc138839524"/>
      <w:bookmarkStart w:id="6818" w:name="_Toc138932887"/>
      <w:bookmarkStart w:id="6819" w:name="_Toc138933340"/>
      <w:r w:rsidRPr="00C6449B">
        <w:rPr>
          <w:lang w:eastAsia="ko-KR"/>
        </w:rPr>
        <w:t>11.2.</w:t>
      </w:r>
      <w:r w:rsidRPr="00C6449B">
        <w:t>2</w:t>
      </w:r>
      <w:r w:rsidRPr="00C6449B">
        <w:rPr>
          <w:lang w:eastAsia="ko-KR"/>
        </w:rPr>
        <w:t>.</w:t>
      </w:r>
      <w:r w:rsidRPr="00C6449B">
        <w:t>2</w:t>
      </w:r>
      <w:r w:rsidRPr="00C6449B">
        <w:rPr>
          <w:lang w:eastAsia="ko-KR"/>
        </w:rPr>
        <w:tab/>
        <w:t xml:space="preserve">Requirements for PUSCH with transform precoding </w:t>
      </w:r>
      <w:r w:rsidRPr="00C6449B">
        <w:t>enabled</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0BA812D2" w14:textId="77777777" w:rsidR="00CF08D6" w:rsidRPr="00C6449B" w:rsidRDefault="00CF08D6" w:rsidP="00CF08D6">
      <w:pPr>
        <w:pStyle w:val="Heading5"/>
      </w:pPr>
      <w:bookmarkStart w:id="6820" w:name="_Toc13079915"/>
      <w:bookmarkStart w:id="6821" w:name="_Toc29811404"/>
      <w:bookmarkStart w:id="6822" w:name="_Toc29811855"/>
      <w:bookmarkStart w:id="6823" w:name="_Toc37268359"/>
      <w:bookmarkStart w:id="6824" w:name="_Toc37268810"/>
      <w:bookmarkStart w:id="6825" w:name="_Toc45893461"/>
      <w:bookmarkStart w:id="6826" w:name="_Toc53177625"/>
      <w:bookmarkStart w:id="6827" w:name="_Toc53178077"/>
      <w:bookmarkStart w:id="6828" w:name="_Toc61176711"/>
      <w:bookmarkStart w:id="6829" w:name="_Toc67916534"/>
      <w:bookmarkStart w:id="6830" w:name="_Toc74670752"/>
      <w:bookmarkStart w:id="6831" w:name="_Toc76542787"/>
      <w:bookmarkStart w:id="6832" w:name="_Toc82626719"/>
      <w:bookmarkStart w:id="6833" w:name="_Toc90414685"/>
      <w:bookmarkStart w:id="6834" w:name="_Toc106769774"/>
      <w:bookmarkStart w:id="6835" w:name="_Toc115185023"/>
      <w:bookmarkStart w:id="6836" w:name="_Toc138839525"/>
      <w:bookmarkStart w:id="6837" w:name="_Toc138932888"/>
      <w:bookmarkStart w:id="6838" w:name="_Toc138933341"/>
      <w:r w:rsidRPr="00C6449B">
        <w:rPr>
          <w:lang w:eastAsia="ko-KR"/>
        </w:rPr>
        <w:t>11.2.</w:t>
      </w:r>
      <w:r w:rsidRPr="00C6449B">
        <w:t>2</w:t>
      </w:r>
      <w:r w:rsidRPr="00C6449B">
        <w:rPr>
          <w:lang w:eastAsia="ko-KR"/>
        </w:rPr>
        <w:t>.</w:t>
      </w:r>
      <w:r w:rsidRPr="00C6449B">
        <w:t>2.1</w:t>
      </w:r>
      <w:r w:rsidRPr="00C6449B">
        <w:tab/>
        <w:t>General</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pPr>
      <w:r w:rsidRPr="00C6449B">
        <w:t xml:space="preserve">Table </w:t>
      </w:r>
      <w:r w:rsidRPr="00C6449B">
        <w:rPr>
          <w:lang w:eastAsia="ko-KR"/>
        </w:rPr>
        <w:t>11.2.</w:t>
      </w:r>
      <w:r w:rsidRPr="00C6449B">
        <w:t>2</w:t>
      </w:r>
      <w:r w:rsidRPr="00C6449B">
        <w:rPr>
          <w:lang w:eastAsia="ko-KR"/>
        </w:rPr>
        <w:t>.</w:t>
      </w:r>
      <w:r w:rsidRPr="00C6449B">
        <w:t>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426292">
        <w:trPr>
          <w:jc w:val="center"/>
        </w:trPr>
        <w:tc>
          <w:tcPr>
            <w:tcW w:w="5519" w:type="dxa"/>
            <w:gridSpan w:val="2"/>
            <w:tcBorders>
              <w:bottom w:val="single" w:sz="4" w:space="0" w:color="auto"/>
            </w:tcBorders>
          </w:tcPr>
          <w:p w14:paraId="45377B4E" w14:textId="77777777" w:rsidR="00CF08D6" w:rsidRPr="00C6449B" w:rsidRDefault="00CF08D6" w:rsidP="00CF08D6">
            <w:pPr>
              <w:pStyle w:val="TAH"/>
            </w:pPr>
            <w:r w:rsidRPr="00C6449B">
              <w:t>Parameter</w:t>
            </w:r>
          </w:p>
        </w:tc>
        <w:tc>
          <w:tcPr>
            <w:tcW w:w="3737" w:type="dxa"/>
            <w:tcBorders>
              <w:bottom w:val="single" w:sz="4" w:space="0" w:color="auto"/>
            </w:tcBorders>
          </w:tcPr>
          <w:p w14:paraId="7C82307B" w14:textId="77777777" w:rsidR="00CF08D6" w:rsidRPr="00C6449B" w:rsidRDefault="00CF08D6" w:rsidP="00CF08D6">
            <w:pPr>
              <w:pStyle w:val="TAH"/>
            </w:pPr>
            <w:r w:rsidRPr="00C6449B">
              <w:t>Value</w:t>
            </w:r>
          </w:p>
        </w:tc>
      </w:tr>
      <w:tr w:rsidR="00CF08D6" w:rsidRPr="00C6449B" w14:paraId="7B715469" w14:textId="77777777" w:rsidTr="00426292">
        <w:trPr>
          <w:jc w:val="center"/>
        </w:trPr>
        <w:tc>
          <w:tcPr>
            <w:tcW w:w="5519" w:type="dxa"/>
            <w:gridSpan w:val="2"/>
            <w:tcBorders>
              <w:top w:val="single" w:sz="4" w:space="0" w:color="auto"/>
              <w:bottom w:val="single" w:sz="4" w:space="0" w:color="auto"/>
            </w:tcBorders>
          </w:tcPr>
          <w:p w14:paraId="4DF4AF0A" w14:textId="77777777" w:rsidR="00CF08D6" w:rsidRPr="00C6449B" w:rsidRDefault="00CF08D6" w:rsidP="00CF08D6">
            <w:pPr>
              <w:pStyle w:val="TAL"/>
            </w:pPr>
            <w:r w:rsidRPr="00C6449B">
              <w:t>Transform precoding</w:t>
            </w:r>
          </w:p>
        </w:tc>
        <w:tc>
          <w:tcPr>
            <w:tcW w:w="3737" w:type="dxa"/>
            <w:tcBorders>
              <w:top w:val="single" w:sz="4" w:space="0" w:color="auto"/>
              <w:bottom w:val="single" w:sz="4" w:space="0" w:color="auto"/>
            </w:tcBorders>
          </w:tcPr>
          <w:p w14:paraId="3EEBE9B3" w14:textId="77777777" w:rsidR="00CF08D6" w:rsidRPr="00C6449B" w:rsidRDefault="00CF08D6" w:rsidP="00CF08D6">
            <w:pPr>
              <w:pStyle w:val="TAC"/>
            </w:pPr>
            <w:r w:rsidRPr="00C6449B">
              <w:t>Enabled</w:t>
            </w:r>
          </w:p>
        </w:tc>
      </w:tr>
      <w:tr w:rsidR="00CF08D6" w:rsidRPr="00C6449B" w14:paraId="5BE511A2" w14:textId="77777777" w:rsidTr="00426292">
        <w:trPr>
          <w:jc w:val="center"/>
        </w:trPr>
        <w:tc>
          <w:tcPr>
            <w:tcW w:w="5519" w:type="dxa"/>
            <w:gridSpan w:val="2"/>
            <w:tcBorders>
              <w:top w:val="single" w:sz="4" w:space="0" w:color="auto"/>
              <w:bottom w:val="single" w:sz="6" w:space="0" w:color="auto"/>
            </w:tcBorders>
          </w:tcPr>
          <w:p w14:paraId="45C03EEC" w14:textId="2135ABD4" w:rsidR="00CF08D6" w:rsidRPr="00C6449B" w:rsidRDefault="00052FD1" w:rsidP="00CF08D6">
            <w:pPr>
              <w:pStyle w:val="TAL"/>
            </w:pPr>
            <w:r w:rsidRPr="00C6449B">
              <w:rPr>
                <w:rFonts w:eastAsia="DengXian"/>
              </w:rPr>
              <w:t>Default TDD UL-DL pattern (Note 1)</w:t>
            </w:r>
          </w:p>
        </w:tc>
        <w:tc>
          <w:tcPr>
            <w:tcW w:w="3737" w:type="dxa"/>
            <w:tcBorders>
              <w:top w:val="single" w:sz="4" w:space="0" w:color="auto"/>
              <w:bottom w:val="single" w:sz="6" w:space="0" w:color="auto"/>
            </w:tcBorders>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426292">
        <w:trPr>
          <w:jc w:val="center"/>
        </w:trPr>
        <w:tc>
          <w:tcPr>
            <w:tcW w:w="1627" w:type="dxa"/>
            <w:vMerge w:val="restart"/>
            <w:tcBorders>
              <w:top w:val="single" w:sz="6" w:space="0" w:color="auto"/>
            </w:tcBorders>
          </w:tcPr>
          <w:p w14:paraId="7DE26A16" w14:textId="77777777" w:rsidR="00CF08D6" w:rsidRPr="00C6449B" w:rsidRDefault="00CF08D6" w:rsidP="00CF08D6">
            <w:pPr>
              <w:pStyle w:val="TAL"/>
            </w:pPr>
            <w:r w:rsidRPr="00C6449B">
              <w:t>HARQ</w:t>
            </w:r>
          </w:p>
        </w:tc>
        <w:tc>
          <w:tcPr>
            <w:tcW w:w="3892" w:type="dxa"/>
            <w:tcBorders>
              <w:top w:val="single" w:sz="6" w:space="0" w:color="auto"/>
            </w:tcBorders>
          </w:tcPr>
          <w:p w14:paraId="720CBFF5" w14:textId="77777777" w:rsidR="00CF08D6" w:rsidRPr="00C6449B" w:rsidRDefault="00CF08D6" w:rsidP="00CF08D6">
            <w:pPr>
              <w:pStyle w:val="TAL"/>
            </w:pPr>
            <w:r w:rsidRPr="00C6449B">
              <w:t>Maximum number of HARQ transmissions</w:t>
            </w:r>
          </w:p>
        </w:tc>
        <w:tc>
          <w:tcPr>
            <w:tcW w:w="3737" w:type="dxa"/>
            <w:tcBorders>
              <w:top w:val="single" w:sz="6" w:space="0" w:color="auto"/>
            </w:tcBorders>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pPr>
          </w:p>
        </w:tc>
        <w:tc>
          <w:tcPr>
            <w:tcW w:w="3892" w:type="dxa"/>
            <w:vAlign w:val="center"/>
          </w:tcPr>
          <w:p w14:paraId="37D8FF60" w14:textId="77777777" w:rsidR="00CF08D6" w:rsidRPr="00C6449B" w:rsidRDefault="00CF08D6" w:rsidP="00CF08D6">
            <w:pPr>
              <w:pStyle w:val="TAL"/>
            </w:pPr>
            <w:r w:rsidRPr="00C6449B">
              <w:rPr>
                <w:rFonts w:eastAsia="DengXian" w:cs="Arial"/>
                <w:szCs w:val="18"/>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pPr>
            <w:r w:rsidRPr="00C6449B">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rPr>
            </w:pPr>
            <w:r w:rsidRPr="00C6449B">
              <w:rPr>
                <w:rFonts w:eastAsia="Malgun Gothic"/>
              </w:rPr>
              <w:t>30</w:t>
            </w:r>
            <w:r w:rsidRPr="00C6449B">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6839" w:name="_Toc13079916"/>
      <w:bookmarkStart w:id="6840" w:name="_Toc29811405"/>
      <w:bookmarkStart w:id="6841" w:name="_Toc29811856"/>
      <w:bookmarkStart w:id="6842" w:name="_Toc37268360"/>
      <w:bookmarkStart w:id="6843" w:name="_Toc37268811"/>
      <w:bookmarkStart w:id="6844" w:name="_Toc45893462"/>
      <w:bookmarkStart w:id="6845" w:name="_Toc53177626"/>
      <w:bookmarkStart w:id="6846" w:name="_Toc53178078"/>
      <w:bookmarkStart w:id="6847" w:name="_Toc61176712"/>
      <w:bookmarkStart w:id="6848" w:name="_Toc67916535"/>
      <w:bookmarkStart w:id="6849" w:name="_Toc74670753"/>
      <w:bookmarkStart w:id="6850" w:name="_Toc76542788"/>
      <w:bookmarkStart w:id="6851" w:name="_Toc82626720"/>
      <w:bookmarkStart w:id="6852" w:name="_Toc90414686"/>
      <w:bookmarkStart w:id="6853" w:name="_Toc106769775"/>
      <w:bookmarkStart w:id="6854" w:name="_Toc115185024"/>
      <w:bookmarkStart w:id="6855" w:name="_Toc138839526"/>
      <w:bookmarkStart w:id="6856" w:name="_Toc138932889"/>
      <w:bookmarkStart w:id="6857" w:name="_Toc138933342"/>
      <w:r w:rsidRPr="00C6449B">
        <w:rPr>
          <w:lang w:eastAsia="ko-KR"/>
        </w:rPr>
        <w:t>11.2.</w:t>
      </w:r>
      <w:r w:rsidRPr="00C6449B">
        <w:t>2</w:t>
      </w:r>
      <w:r w:rsidRPr="00C6449B">
        <w:rPr>
          <w:lang w:eastAsia="ko-KR"/>
        </w:rPr>
        <w:t>.</w:t>
      </w:r>
      <w:r w:rsidRPr="00C6449B">
        <w:t>2.2</w:t>
      </w:r>
      <w:r w:rsidRPr="00C6449B">
        <w:tab/>
      </w:r>
      <w:r w:rsidRPr="00C6449B">
        <w:rPr>
          <w:lang w:eastAsia="ko-KR"/>
        </w:rPr>
        <w:t>Minimum</w:t>
      </w:r>
      <w:r w:rsidRPr="00C6449B">
        <w:rPr>
          <w:rFonts w:eastAsia="Malgun Gothic"/>
        </w:rPr>
        <w:t xml:space="preserve"> requirements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0077BC8F" w14:textId="77777777" w:rsidR="00CF08D6" w:rsidRPr="00C6449B" w:rsidRDefault="00CF08D6" w:rsidP="00CF08D6">
      <w:r w:rsidRPr="00C6449B">
        <w:t xml:space="preserve">The throughput shall be equal to or larger than the fraction of maximum throughput stated in the tables </w:t>
      </w:r>
      <w:r w:rsidRPr="00C6449B">
        <w:rPr>
          <w:lang w:eastAsia="ko-KR"/>
        </w:rPr>
        <w:t>11.2.</w:t>
      </w:r>
      <w:r w:rsidRPr="00C6449B">
        <w:t>2</w:t>
      </w:r>
      <w:r w:rsidRPr="00C6449B">
        <w:rPr>
          <w:lang w:eastAsia="ko-KR"/>
        </w:rPr>
        <w:t>.</w:t>
      </w:r>
      <w:r w:rsidRPr="00C6449B">
        <w:t xml:space="preserve">2.2-1 to </w:t>
      </w:r>
      <w:r w:rsidRPr="00C6449B">
        <w:rPr>
          <w:lang w:eastAsia="ko-KR"/>
        </w:rPr>
        <w:t>11.2.</w:t>
      </w:r>
      <w:r w:rsidRPr="00C6449B">
        <w:t>2</w:t>
      </w:r>
      <w:r w:rsidRPr="00C6449B">
        <w:rPr>
          <w:lang w:eastAsia="ko-KR"/>
        </w:rPr>
        <w:t>.</w:t>
      </w:r>
      <w:r w:rsidRPr="00C6449B">
        <w:t>2.2-2 at the given SNR.</w:t>
      </w:r>
    </w:p>
    <w:p w14:paraId="0C896410"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2.2</w:t>
      </w:r>
      <w:r w:rsidRPr="00C6449B">
        <w:rPr>
          <w:lang w:eastAsia="ko-KR"/>
        </w:rPr>
        <w:t>-1: Minimum requirements for PUSCH</w:t>
      </w:r>
      <w:r w:rsidRPr="00C6449B">
        <w:t>,</w:t>
      </w:r>
      <w:r w:rsidRPr="00C6449B">
        <w:rPr>
          <w:rFonts w:eastAsia="Batang"/>
        </w:rPr>
        <w:t xml:space="preserve"> </w:t>
      </w:r>
      <w:r w:rsidRPr="00C6449B">
        <w:t>T</w:t>
      </w:r>
      <w:r w:rsidRPr="00C6449B">
        <w:rPr>
          <w:rFonts w:eastAsia="Batang"/>
        </w:rPr>
        <w:t>ype B</w:t>
      </w:r>
      <w:r w:rsidRPr="00C6449B">
        <w:t>, 50 MHz Channel Bandwidth,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Number of 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 and correlation matrix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pPr>
            <w:r w:rsidRPr="00C6449B">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pPr>
            <w:r w:rsidRPr="00C6449B">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rPr>
              <w:t>9</w:t>
            </w:r>
          </w:p>
        </w:tc>
      </w:tr>
    </w:tbl>
    <w:p w14:paraId="5C3EF8A6" w14:textId="77777777" w:rsidR="00CF08D6" w:rsidRPr="00C6449B" w:rsidRDefault="00CF08D6" w:rsidP="00CF08D6"/>
    <w:p w14:paraId="76D5E88B"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2.2</w:t>
      </w:r>
      <w:r w:rsidRPr="00C6449B">
        <w:rPr>
          <w:lang w:eastAsia="ko-KR"/>
        </w:rPr>
        <w:t>-</w:t>
      </w:r>
      <w:r w:rsidRPr="00C6449B">
        <w:t>2:</w:t>
      </w:r>
      <w:r w:rsidRPr="00C6449B">
        <w:rPr>
          <w:lang w:eastAsia="ko-KR"/>
        </w:rPr>
        <w:t xml:space="preserve"> Minimum requirements for PUSCH</w:t>
      </w:r>
      <w:r w:rsidRPr="00C6449B">
        <w:t>,</w:t>
      </w:r>
      <w:r w:rsidRPr="00C6449B">
        <w:rPr>
          <w:rFonts w:eastAsia="Batang"/>
        </w:rPr>
        <w:t xml:space="preserve"> </w:t>
      </w:r>
      <w:r w:rsidRPr="00C6449B">
        <w:t>T</w:t>
      </w:r>
      <w:r w:rsidRPr="00C6449B">
        <w:rPr>
          <w:rFonts w:eastAsia="Batang"/>
        </w:rPr>
        <w:t>ype B</w:t>
      </w:r>
      <w:r w:rsidRPr="00C6449B">
        <w:t>,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Number of 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 and correlation matrix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pPr>
            <w:r w:rsidRPr="00C6449B">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pPr>
            <w:r w:rsidRPr="00C6449B">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pPr>
      <w:bookmarkStart w:id="6858" w:name="_Toc13079917"/>
      <w:bookmarkStart w:id="6859" w:name="_Toc29811406"/>
      <w:bookmarkStart w:id="6860" w:name="_Toc29811857"/>
      <w:bookmarkStart w:id="6861" w:name="_Toc37268361"/>
      <w:bookmarkStart w:id="6862" w:name="_Toc37268812"/>
      <w:bookmarkStart w:id="6863" w:name="_Toc45893463"/>
      <w:bookmarkStart w:id="6864" w:name="_Toc53177627"/>
      <w:bookmarkStart w:id="6865" w:name="_Toc53178079"/>
      <w:bookmarkStart w:id="6866" w:name="_Toc61176713"/>
      <w:bookmarkStart w:id="6867" w:name="_Toc67916536"/>
      <w:bookmarkStart w:id="6868" w:name="_Toc74670754"/>
      <w:bookmarkStart w:id="6869" w:name="_Toc76542789"/>
      <w:bookmarkStart w:id="6870" w:name="_Toc82626721"/>
      <w:bookmarkStart w:id="6871" w:name="_Toc90414687"/>
      <w:bookmarkStart w:id="6872" w:name="_Toc106769776"/>
      <w:bookmarkStart w:id="6873" w:name="_Toc115185025"/>
      <w:bookmarkStart w:id="6874" w:name="_Toc138839527"/>
      <w:bookmarkStart w:id="6875" w:name="_Toc138932890"/>
      <w:bookmarkStart w:id="6876" w:name="_Toc138933343"/>
      <w:r w:rsidRPr="00C6449B">
        <w:rPr>
          <w:lang w:eastAsia="ko-KR"/>
        </w:rPr>
        <w:t>11.2.</w:t>
      </w:r>
      <w:r w:rsidRPr="00C6449B">
        <w:t>2</w:t>
      </w:r>
      <w:r w:rsidRPr="00C6449B">
        <w:rPr>
          <w:lang w:eastAsia="ko-KR"/>
        </w:rPr>
        <w:t>.</w:t>
      </w:r>
      <w:r w:rsidRPr="00C6449B">
        <w:t>3</w:t>
      </w:r>
      <w:r w:rsidRPr="00C6449B">
        <w:rPr>
          <w:lang w:eastAsia="ko-KR"/>
        </w:rPr>
        <w:tab/>
        <w:t xml:space="preserve">Requirements for </w:t>
      </w:r>
      <w:r w:rsidRPr="00C6449B">
        <w:t>UCI multiplexed on PUSCH</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54CC1DFB" w14:textId="77777777" w:rsidR="00CF08D6" w:rsidRPr="00C6449B" w:rsidRDefault="00CF08D6" w:rsidP="00CF08D6">
      <w:pPr>
        <w:pStyle w:val="Heading5"/>
      </w:pPr>
      <w:bookmarkStart w:id="6877" w:name="_Toc13079918"/>
      <w:bookmarkStart w:id="6878" w:name="_Toc29811407"/>
      <w:bookmarkStart w:id="6879" w:name="_Toc29811858"/>
      <w:bookmarkStart w:id="6880" w:name="_Toc37268362"/>
      <w:bookmarkStart w:id="6881" w:name="_Toc37268813"/>
      <w:bookmarkStart w:id="6882" w:name="_Toc45893464"/>
      <w:bookmarkStart w:id="6883" w:name="_Toc53177628"/>
      <w:bookmarkStart w:id="6884" w:name="_Toc53178080"/>
      <w:bookmarkStart w:id="6885" w:name="_Toc61176714"/>
      <w:bookmarkStart w:id="6886" w:name="_Toc67916537"/>
      <w:bookmarkStart w:id="6887" w:name="_Toc74670755"/>
      <w:bookmarkStart w:id="6888" w:name="_Toc76542790"/>
      <w:bookmarkStart w:id="6889" w:name="_Toc82626722"/>
      <w:bookmarkStart w:id="6890" w:name="_Toc90414688"/>
      <w:bookmarkStart w:id="6891" w:name="_Toc106769777"/>
      <w:bookmarkStart w:id="6892" w:name="_Toc115185026"/>
      <w:bookmarkStart w:id="6893" w:name="_Toc138839528"/>
      <w:bookmarkStart w:id="6894" w:name="_Toc138932891"/>
      <w:bookmarkStart w:id="6895" w:name="_Toc138933344"/>
      <w:r w:rsidRPr="00C6449B">
        <w:rPr>
          <w:lang w:eastAsia="ko-KR"/>
        </w:rPr>
        <w:t>11.2.</w:t>
      </w:r>
      <w:r w:rsidRPr="00C6449B">
        <w:t>2</w:t>
      </w:r>
      <w:r w:rsidRPr="00C6449B">
        <w:rPr>
          <w:lang w:eastAsia="ko-KR"/>
        </w:rPr>
        <w:t>.</w:t>
      </w:r>
      <w:r w:rsidRPr="00C6449B">
        <w:t>3.1</w:t>
      </w:r>
      <w:r w:rsidRPr="00C6449B">
        <w:tab/>
        <w:t>General</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35A710A8" w14:textId="77777777" w:rsidR="00CF08D6" w:rsidRPr="00C6449B" w:rsidRDefault="00CF08D6" w:rsidP="00CF08D6">
      <w:pPr>
        <w:rPr>
          <w:noProof/>
        </w:rPr>
      </w:pPr>
      <w:r w:rsidRPr="00C6449B">
        <w:rPr>
          <w:noProof/>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r w:rsidRPr="00C6449B">
        <w:rPr>
          <w:noProof/>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r w:rsidRPr="00C6449B">
        <w:t>where:</w:t>
      </w:r>
    </w:p>
    <w:p w14:paraId="71E88183" w14:textId="77777777" w:rsidR="00CF08D6" w:rsidRPr="00C6449B" w:rsidRDefault="00CF08D6" w:rsidP="00CF08D6">
      <w:pPr>
        <w:pStyle w:val="B1"/>
      </w:pPr>
      <w:r w:rsidRPr="00C6449B">
        <w:t>-</w:t>
      </w:r>
      <w:r w:rsidRPr="00C6449B">
        <w:tab/>
        <w:t>#(false CSI part 1) denotes the number of incorrectly decoded CSI part 1 information transmitted occasions</w:t>
      </w:r>
    </w:p>
    <w:p w14:paraId="7FBD67C9" w14:textId="77777777" w:rsidR="00CF08D6" w:rsidRPr="00C6449B" w:rsidRDefault="00CF08D6" w:rsidP="00CF08D6">
      <w:pPr>
        <w:pStyle w:val="B1"/>
      </w:pPr>
      <w:r w:rsidRPr="00C6449B">
        <w:t>-</w:t>
      </w:r>
      <w:r w:rsidRPr="00C6449B">
        <w:tab/>
        <w:t>#(CSI part 1) denotes the number of CSI part 1information transmitted occasions.</w:t>
      </w:r>
    </w:p>
    <w:p w14:paraId="20438B20" w14:textId="77777777" w:rsidR="00CF08D6" w:rsidRPr="00C6449B" w:rsidRDefault="00CF08D6" w:rsidP="00CF08D6">
      <w:r w:rsidRPr="00C6449B">
        <w:t>The CSI part 2 block error probability (BLER) is defined as the probability of incorrectly decoding the CSI part 2 information when the CSI part 2 information is sent as follows:</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r w:rsidRPr="00C6449B">
        <w:t>where:</w:t>
      </w:r>
    </w:p>
    <w:p w14:paraId="6A50A309" w14:textId="77777777" w:rsidR="00CF08D6" w:rsidRPr="00C6449B" w:rsidRDefault="00CF08D6" w:rsidP="00CF08D6">
      <w:pPr>
        <w:pStyle w:val="B1"/>
      </w:pPr>
      <w:r w:rsidRPr="00C6449B">
        <w:t>-</w:t>
      </w:r>
      <w:r w:rsidRPr="00C6449B">
        <w:tab/>
        <w:t>#(false CSI part 2) denotes the number of incorrectly decoded CSI part 2 information transmitted occasions</w:t>
      </w:r>
    </w:p>
    <w:p w14:paraId="328B7EF1" w14:textId="77777777" w:rsidR="00CF08D6" w:rsidRPr="00C6449B" w:rsidRDefault="00CF08D6" w:rsidP="00CF08D6">
      <w:pPr>
        <w:pStyle w:val="B1"/>
      </w:pPr>
      <w:r w:rsidRPr="00C6449B">
        <w:t>-</w:t>
      </w:r>
      <w:r w:rsidRPr="00C6449B">
        <w:tab/>
        <w:t>#(CSI part 2) denotes the number of CSI part 2 information transmitted occasions.</w:t>
      </w:r>
    </w:p>
    <w:p w14:paraId="2C91A1E5" w14:textId="77777777" w:rsidR="00CF08D6" w:rsidRPr="00C6449B" w:rsidRDefault="00CF08D6" w:rsidP="00CF08D6">
      <w:r w:rsidRPr="00C6449B">
        <w:t>The number of UCI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pPr>
      <w:r w:rsidRPr="00C6449B">
        <w:t>-</w:t>
      </w:r>
      <w:r w:rsidRPr="00C6449B">
        <w:tab/>
        <w:t>20 bits in CSI part 1, 20 bits in CSI part 2</w:t>
      </w:r>
    </w:p>
    <w:p w14:paraId="20011424" w14:textId="5D651854" w:rsidR="00CF08D6" w:rsidRPr="00C6449B" w:rsidRDefault="00CF08D6" w:rsidP="00CF08D6">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t>The 40bits UCI information case is assumed random information bit selection.</w:t>
      </w:r>
    </w:p>
    <w:p w14:paraId="7ABBCFEA" w14:textId="77777777" w:rsidR="00CF08D6" w:rsidRPr="00C6449B" w:rsidRDefault="00CF08D6" w:rsidP="00CF08D6">
      <w:r w:rsidRPr="00C6449B">
        <w:t>In both tests, PUSCH data, CSI part 1 and CSI part 2 information are transmitted simultaneously.</w:t>
      </w:r>
    </w:p>
    <w:p w14:paraId="12244E54" w14:textId="77777777" w:rsidR="00CF08D6" w:rsidRPr="00C6449B" w:rsidRDefault="00CF08D6" w:rsidP="00CF08D6">
      <w:pPr>
        <w:pStyle w:val="TH"/>
      </w:pPr>
      <w:r w:rsidRPr="00C6449B">
        <w:t>Table 11.2.2.3.1-1: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365A70">
        <w:trPr>
          <w:jc w:val="center"/>
        </w:trPr>
        <w:tc>
          <w:tcPr>
            <w:tcW w:w="6946" w:type="dxa"/>
            <w:gridSpan w:val="2"/>
            <w:tcBorders>
              <w:bottom w:val="single" w:sz="4" w:space="0" w:color="auto"/>
            </w:tcBorders>
          </w:tcPr>
          <w:p w14:paraId="15DDABFC" w14:textId="77777777" w:rsidR="00CF08D6" w:rsidRPr="00C6449B" w:rsidRDefault="00CF08D6" w:rsidP="00CF08D6">
            <w:pPr>
              <w:pStyle w:val="TAH"/>
              <w:snapToGrid w:val="0"/>
              <w:rPr>
                <w:rFonts w:cs="Arial"/>
              </w:rPr>
            </w:pPr>
            <w:r w:rsidRPr="00C6449B">
              <w:rPr>
                <w:rFonts w:cs="Arial"/>
              </w:rPr>
              <w:t>Parameter</w:t>
            </w:r>
          </w:p>
        </w:tc>
        <w:tc>
          <w:tcPr>
            <w:tcW w:w="2126" w:type="dxa"/>
            <w:gridSpan w:val="2"/>
            <w:tcBorders>
              <w:bottom w:val="single" w:sz="4" w:space="0" w:color="auto"/>
            </w:tcBorders>
          </w:tcPr>
          <w:p w14:paraId="741B9040" w14:textId="77777777" w:rsidR="00CF08D6" w:rsidRPr="00C6449B" w:rsidRDefault="00CF08D6" w:rsidP="00CF08D6">
            <w:pPr>
              <w:pStyle w:val="TAH"/>
              <w:snapToGrid w:val="0"/>
              <w:rPr>
                <w:rFonts w:cs="Arial"/>
              </w:rPr>
            </w:pPr>
            <w:r w:rsidRPr="00C6449B">
              <w:rPr>
                <w:rFonts w:cs="Arial"/>
              </w:rPr>
              <w:t>Value</w:t>
            </w:r>
          </w:p>
        </w:tc>
      </w:tr>
      <w:tr w:rsidR="00CF08D6" w:rsidRPr="00C6449B" w14:paraId="47DBD613" w14:textId="77777777" w:rsidTr="00365A70">
        <w:trPr>
          <w:jc w:val="center"/>
        </w:trPr>
        <w:tc>
          <w:tcPr>
            <w:tcW w:w="6946" w:type="dxa"/>
            <w:gridSpan w:val="2"/>
            <w:tcBorders>
              <w:top w:val="single" w:sz="4" w:space="0" w:color="auto"/>
              <w:bottom w:val="single" w:sz="4" w:space="0" w:color="auto"/>
            </w:tcBorders>
          </w:tcPr>
          <w:p w14:paraId="3E8BEC14" w14:textId="77777777" w:rsidR="00CF08D6" w:rsidRPr="00C6449B" w:rsidRDefault="00CF08D6" w:rsidP="00CF08D6">
            <w:pPr>
              <w:pStyle w:val="TAL"/>
              <w:snapToGrid w:val="0"/>
            </w:pPr>
            <w:r w:rsidRPr="00C6449B">
              <w:t>Transform precoding</w:t>
            </w:r>
          </w:p>
        </w:tc>
        <w:tc>
          <w:tcPr>
            <w:tcW w:w="2126" w:type="dxa"/>
            <w:gridSpan w:val="2"/>
            <w:tcBorders>
              <w:top w:val="single" w:sz="4" w:space="0" w:color="auto"/>
              <w:bottom w:val="single" w:sz="4" w:space="0" w:color="auto"/>
            </w:tcBorders>
          </w:tcPr>
          <w:p w14:paraId="18EC99FA" w14:textId="77777777" w:rsidR="00CF08D6" w:rsidRPr="00C6449B" w:rsidRDefault="00CF08D6" w:rsidP="00CF08D6">
            <w:pPr>
              <w:pStyle w:val="TAC"/>
            </w:pPr>
            <w:r w:rsidRPr="00C6449B">
              <w:rPr>
                <w:rFonts w:hint="eastAsia"/>
              </w:rPr>
              <w:t>Disabled</w:t>
            </w:r>
          </w:p>
        </w:tc>
      </w:tr>
      <w:tr w:rsidR="00CF08D6" w:rsidRPr="00C6449B" w14:paraId="4332CFEB" w14:textId="77777777" w:rsidTr="00365A70">
        <w:trPr>
          <w:jc w:val="center"/>
        </w:trPr>
        <w:tc>
          <w:tcPr>
            <w:tcW w:w="6946" w:type="dxa"/>
            <w:gridSpan w:val="2"/>
            <w:tcBorders>
              <w:top w:val="single" w:sz="4" w:space="0" w:color="auto"/>
              <w:bottom w:val="single" w:sz="6" w:space="0" w:color="auto"/>
            </w:tcBorders>
          </w:tcPr>
          <w:p w14:paraId="57B070F7" w14:textId="1E246DA8" w:rsidR="00CF08D6" w:rsidRPr="00C6449B" w:rsidRDefault="00706147" w:rsidP="00CF08D6">
            <w:pPr>
              <w:pStyle w:val="TAL"/>
              <w:snapToGrid w:val="0"/>
            </w:pPr>
            <w:r w:rsidRPr="00C6449B">
              <w:t>Default TDD UL-DL pattern (Note 1)</w:t>
            </w:r>
          </w:p>
        </w:tc>
        <w:tc>
          <w:tcPr>
            <w:tcW w:w="2126" w:type="dxa"/>
            <w:gridSpan w:val="2"/>
            <w:tcBorders>
              <w:top w:val="single" w:sz="4" w:space="0" w:color="auto"/>
              <w:bottom w:val="single" w:sz="6" w:space="0" w:color="auto"/>
            </w:tcBorders>
          </w:tcPr>
          <w:p w14:paraId="26EA9A4F" w14:textId="77777777" w:rsidR="00CF08D6" w:rsidRPr="00C6449B" w:rsidRDefault="00CF08D6" w:rsidP="00CF08D6">
            <w:pPr>
              <w:pStyle w:val="TAC"/>
            </w:pPr>
            <w:r w:rsidRPr="00C6449B">
              <w:t>120 kHz SCS:</w:t>
            </w:r>
          </w:p>
          <w:p w14:paraId="112E95BB" w14:textId="77777777" w:rsidR="00CF08D6" w:rsidRPr="00C6449B" w:rsidRDefault="00CF08D6" w:rsidP="00CF08D6">
            <w:pPr>
              <w:pStyle w:val="TAC"/>
            </w:pPr>
            <w:r w:rsidRPr="00C6449B">
              <w:t>3D1S1U, S=10D:2G:2U</w:t>
            </w:r>
          </w:p>
        </w:tc>
      </w:tr>
      <w:tr w:rsidR="00CF08D6" w:rsidRPr="00C6449B" w14:paraId="2C6315C3" w14:textId="77777777" w:rsidTr="00365A70">
        <w:trPr>
          <w:jc w:val="center"/>
        </w:trPr>
        <w:tc>
          <w:tcPr>
            <w:tcW w:w="1843" w:type="dxa"/>
            <w:vMerge w:val="restart"/>
            <w:tcBorders>
              <w:top w:val="single" w:sz="6" w:space="0" w:color="auto"/>
            </w:tcBorders>
          </w:tcPr>
          <w:p w14:paraId="0F5F51ED" w14:textId="77777777" w:rsidR="00CF08D6" w:rsidRPr="00C6449B" w:rsidRDefault="00CF08D6" w:rsidP="00CF08D6">
            <w:pPr>
              <w:pStyle w:val="TAL"/>
              <w:snapToGrid w:val="0"/>
            </w:pPr>
            <w:r w:rsidRPr="00C6449B">
              <w:t>HARQ</w:t>
            </w:r>
          </w:p>
        </w:tc>
        <w:tc>
          <w:tcPr>
            <w:tcW w:w="5103" w:type="dxa"/>
            <w:tcBorders>
              <w:top w:val="single" w:sz="6" w:space="0" w:color="auto"/>
            </w:tcBorders>
          </w:tcPr>
          <w:p w14:paraId="56D6A59F" w14:textId="77777777" w:rsidR="00CF08D6" w:rsidRPr="00C6449B" w:rsidRDefault="00CF08D6" w:rsidP="00CF08D6">
            <w:pPr>
              <w:pStyle w:val="TAL"/>
              <w:snapToGrid w:val="0"/>
            </w:pPr>
            <w:r w:rsidRPr="00C6449B">
              <w:t>Maximum number of HARQ transmissions</w:t>
            </w:r>
          </w:p>
        </w:tc>
        <w:tc>
          <w:tcPr>
            <w:tcW w:w="2126" w:type="dxa"/>
            <w:gridSpan w:val="2"/>
            <w:tcBorders>
              <w:top w:val="single" w:sz="6" w:space="0" w:color="auto"/>
            </w:tcBorders>
          </w:tcPr>
          <w:p w14:paraId="039CAB45" w14:textId="77777777" w:rsidR="00CF08D6" w:rsidRPr="00C6449B" w:rsidRDefault="00CF08D6" w:rsidP="00CF08D6">
            <w:pPr>
              <w:pStyle w:val="TAC"/>
            </w:pPr>
            <w:r w:rsidRPr="00C6449B">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snapToGrid w:val="0"/>
            </w:pPr>
          </w:p>
        </w:tc>
        <w:tc>
          <w:tcPr>
            <w:tcW w:w="5103" w:type="dxa"/>
          </w:tcPr>
          <w:p w14:paraId="627396E0" w14:textId="77777777" w:rsidR="00CF08D6" w:rsidRPr="00C6449B" w:rsidRDefault="00CF08D6" w:rsidP="00CF08D6">
            <w:pPr>
              <w:pStyle w:val="TAL"/>
              <w:snapToGrid w:val="0"/>
            </w:pPr>
            <w:r w:rsidRPr="00C6449B">
              <w:t>RV sequence</w:t>
            </w:r>
          </w:p>
        </w:tc>
        <w:tc>
          <w:tcPr>
            <w:tcW w:w="2126" w:type="dxa"/>
            <w:gridSpan w:val="2"/>
          </w:tcPr>
          <w:p w14:paraId="076FEDDD" w14:textId="77777777" w:rsidR="00CF08D6" w:rsidRPr="00C6449B" w:rsidRDefault="00CF08D6" w:rsidP="00CF08D6">
            <w:pPr>
              <w:pStyle w:val="TAC"/>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snapToGrid w:val="0"/>
            </w:pPr>
            <w:r w:rsidRPr="00C6449B">
              <w:t>DM-RS</w:t>
            </w:r>
          </w:p>
        </w:tc>
        <w:tc>
          <w:tcPr>
            <w:tcW w:w="5103" w:type="dxa"/>
            <w:vAlign w:val="center"/>
          </w:tcPr>
          <w:p w14:paraId="02602E53" w14:textId="77777777" w:rsidR="00CF08D6" w:rsidRPr="00C6449B" w:rsidRDefault="00CF08D6" w:rsidP="00CF08D6">
            <w:pPr>
              <w:pStyle w:val="TAL"/>
              <w:snapToGrid w:val="0"/>
            </w:pPr>
            <w:r w:rsidRPr="00C6449B">
              <w:t>DM-RS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snapToGrid w:val="0"/>
            </w:pPr>
          </w:p>
        </w:tc>
        <w:tc>
          <w:tcPr>
            <w:tcW w:w="5103" w:type="dxa"/>
            <w:vAlign w:val="center"/>
          </w:tcPr>
          <w:p w14:paraId="217578D1" w14:textId="77777777" w:rsidR="00CF08D6" w:rsidRPr="00C6449B" w:rsidRDefault="00CF08D6" w:rsidP="00CF08D6">
            <w:pPr>
              <w:pStyle w:val="TAL"/>
              <w:snapToGrid w:val="0"/>
            </w:pPr>
            <w:r w:rsidRPr="00C6449B">
              <w:t>DM-RS duration</w:t>
            </w:r>
          </w:p>
        </w:tc>
        <w:tc>
          <w:tcPr>
            <w:tcW w:w="2126" w:type="dxa"/>
            <w:gridSpan w:val="2"/>
          </w:tcPr>
          <w:p w14:paraId="32A8BED2" w14:textId="77777777" w:rsidR="00CF08D6" w:rsidRPr="00C6449B" w:rsidRDefault="00CF08D6" w:rsidP="00CF08D6">
            <w:pPr>
              <w:pStyle w:val="TAC"/>
            </w:pPr>
            <w:r w:rsidRPr="00C6449B">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snapToGrid w:val="0"/>
            </w:pPr>
          </w:p>
        </w:tc>
        <w:tc>
          <w:tcPr>
            <w:tcW w:w="5103" w:type="dxa"/>
            <w:vAlign w:val="center"/>
          </w:tcPr>
          <w:p w14:paraId="5D49810B" w14:textId="77777777" w:rsidR="00CF08D6" w:rsidRPr="00C6449B" w:rsidRDefault="00CF08D6" w:rsidP="00CF08D6">
            <w:pPr>
              <w:pStyle w:val="TAL"/>
              <w:snapToGrid w:val="0"/>
            </w:pPr>
            <w:r w:rsidRPr="00C6449B">
              <w:t>Additional DM-RS position</w:t>
            </w:r>
          </w:p>
        </w:tc>
        <w:tc>
          <w:tcPr>
            <w:tcW w:w="2126" w:type="dxa"/>
            <w:gridSpan w:val="2"/>
          </w:tcPr>
          <w:p w14:paraId="67E8775C" w14:textId="77777777" w:rsidR="00CF08D6" w:rsidRPr="00C6449B" w:rsidRDefault="00CF08D6" w:rsidP="00CF08D6">
            <w:pPr>
              <w:pStyle w:val="TAC"/>
            </w:pPr>
            <w:r w:rsidRPr="00C6449B">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snapToGrid w:val="0"/>
            </w:pPr>
          </w:p>
        </w:tc>
        <w:tc>
          <w:tcPr>
            <w:tcW w:w="5103" w:type="dxa"/>
            <w:vAlign w:val="center"/>
          </w:tcPr>
          <w:p w14:paraId="02272390" w14:textId="77777777" w:rsidR="00CF08D6" w:rsidRPr="00C6449B" w:rsidRDefault="00CF08D6" w:rsidP="00CF08D6">
            <w:pPr>
              <w:pStyle w:val="TAL"/>
              <w:snapToGrid w:val="0"/>
            </w:pPr>
            <w:r w:rsidRPr="00C6449B">
              <w:t>Number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snapToGrid w:val="0"/>
            </w:pPr>
          </w:p>
        </w:tc>
        <w:tc>
          <w:tcPr>
            <w:tcW w:w="5103" w:type="dxa"/>
            <w:vAlign w:val="center"/>
          </w:tcPr>
          <w:p w14:paraId="14C56C0A" w14:textId="77777777" w:rsidR="00CF08D6" w:rsidRPr="00C6449B" w:rsidRDefault="00CF08D6" w:rsidP="00CF08D6">
            <w:pPr>
              <w:pStyle w:val="TAL"/>
              <w:snapToGrid w:val="0"/>
            </w:pPr>
            <w:r w:rsidRPr="00C6449B">
              <w:t xml:space="preserve">Ratio of PUSCH EPRE to DM-RS EPRE </w:t>
            </w:r>
          </w:p>
        </w:tc>
        <w:tc>
          <w:tcPr>
            <w:tcW w:w="2126" w:type="dxa"/>
            <w:gridSpan w:val="2"/>
          </w:tcPr>
          <w:p w14:paraId="74CE77DF" w14:textId="77777777" w:rsidR="00CF08D6" w:rsidRPr="00C6449B" w:rsidRDefault="00CF08D6" w:rsidP="00CF08D6">
            <w:pPr>
              <w:pStyle w:val="TAC"/>
            </w:pPr>
            <w:r w:rsidRPr="00C6449B">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snapToGrid w:val="0"/>
            </w:pPr>
          </w:p>
        </w:tc>
        <w:tc>
          <w:tcPr>
            <w:tcW w:w="5103" w:type="dxa"/>
            <w:vAlign w:val="center"/>
          </w:tcPr>
          <w:p w14:paraId="4AFACEBE" w14:textId="77777777" w:rsidR="00CF08D6" w:rsidRPr="00C6449B" w:rsidRDefault="00CF08D6" w:rsidP="00CF08D6">
            <w:pPr>
              <w:pStyle w:val="TAL"/>
              <w:snapToGrid w:val="0"/>
            </w:pPr>
            <w:r w:rsidRPr="00C6449B">
              <w:t>DM-RS port(s)</w:t>
            </w:r>
          </w:p>
        </w:tc>
        <w:tc>
          <w:tcPr>
            <w:tcW w:w="2126" w:type="dxa"/>
            <w:gridSpan w:val="2"/>
          </w:tcPr>
          <w:p w14:paraId="12DA20A0" w14:textId="77777777" w:rsidR="00CF08D6" w:rsidRPr="00C6449B" w:rsidRDefault="00CF08D6" w:rsidP="00CF08D6">
            <w:pPr>
              <w:pStyle w:val="TAC"/>
            </w:pPr>
            <w:r w:rsidRPr="00C6449B">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snapToGrid w:val="0"/>
            </w:pPr>
          </w:p>
        </w:tc>
        <w:tc>
          <w:tcPr>
            <w:tcW w:w="5103" w:type="dxa"/>
            <w:vAlign w:val="center"/>
          </w:tcPr>
          <w:p w14:paraId="43B9399D" w14:textId="77777777" w:rsidR="00CF08D6" w:rsidRPr="00C6449B" w:rsidRDefault="00CF08D6" w:rsidP="00CF08D6">
            <w:pPr>
              <w:pStyle w:val="TAL"/>
              <w:snapToGrid w:val="0"/>
            </w:pPr>
            <w:r w:rsidRPr="00C6449B">
              <w:t>DM-RS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rPr>
              <w:t>ID</w:t>
            </w:r>
            <w:r w:rsidRPr="00C6449B">
              <w:rPr>
                <w:i/>
                <w:vertAlign w:val="superscript"/>
              </w:rPr>
              <w:t>0</w:t>
            </w:r>
            <w:r w:rsidRPr="00C6449B">
              <w:t>=0,</w:t>
            </w:r>
            <w:r w:rsidRPr="00C6449B">
              <w:rPr>
                <w:i/>
              </w:rPr>
              <w:t>n</w:t>
            </w:r>
            <w:r w:rsidRPr="00C6449B">
              <w:rPr>
                <w:i/>
                <w:vertAlign w:val="subscript"/>
              </w:rPr>
              <w:t>SCID</w:t>
            </w:r>
            <w:r w:rsidRPr="00C6449B">
              <w:t xml:space="preserve">=0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snapToGrid w:val="0"/>
            </w:pPr>
            <w:r w:rsidRPr="00C6449B">
              <w:t>Time domain resource assignment</w:t>
            </w:r>
          </w:p>
        </w:tc>
        <w:tc>
          <w:tcPr>
            <w:tcW w:w="5103" w:type="dxa"/>
          </w:tcPr>
          <w:p w14:paraId="4B356CFE" w14:textId="77777777" w:rsidR="00CF08D6" w:rsidRPr="00C6449B" w:rsidRDefault="00CF08D6" w:rsidP="00CF08D6">
            <w:pPr>
              <w:pStyle w:val="TAL"/>
              <w:snapToGrid w:val="0"/>
            </w:pPr>
            <w:r w:rsidRPr="00C6449B">
              <w:t>PUSCH mapping type</w:t>
            </w:r>
          </w:p>
        </w:tc>
        <w:tc>
          <w:tcPr>
            <w:tcW w:w="2126" w:type="dxa"/>
            <w:gridSpan w:val="2"/>
          </w:tcPr>
          <w:p w14:paraId="5BA331A6" w14:textId="77777777" w:rsidR="00CF08D6" w:rsidRPr="00C6449B" w:rsidRDefault="00CF08D6" w:rsidP="00CF08D6">
            <w:pPr>
              <w:pStyle w:val="TAC"/>
            </w:pPr>
            <w:r w:rsidRPr="00C6449B">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snapToGrid w:val="0"/>
            </w:pPr>
          </w:p>
        </w:tc>
        <w:tc>
          <w:tcPr>
            <w:tcW w:w="5103" w:type="dxa"/>
          </w:tcPr>
          <w:p w14:paraId="57F2E164" w14:textId="77777777" w:rsidR="00CF08D6" w:rsidRPr="00C6449B" w:rsidRDefault="00CF08D6" w:rsidP="00CF08D6">
            <w:pPr>
              <w:pStyle w:val="TAL"/>
              <w:snapToGrid w:val="0"/>
            </w:pPr>
            <w:r w:rsidRPr="00C6449B">
              <w:t>Start symbol</w:t>
            </w:r>
          </w:p>
        </w:tc>
        <w:tc>
          <w:tcPr>
            <w:tcW w:w="2126" w:type="dxa"/>
            <w:gridSpan w:val="2"/>
          </w:tcPr>
          <w:p w14:paraId="1BBDA634" w14:textId="77777777" w:rsidR="00CF08D6" w:rsidRPr="00C6449B" w:rsidRDefault="00CF08D6" w:rsidP="00CF08D6">
            <w:pPr>
              <w:pStyle w:val="TAC"/>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snapToGrid w:val="0"/>
            </w:pPr>
          </w:p>
        </w:tc>
        <w:tc>
          <w:tcPr>
            <w:tcW w:w="5103" w:type="dxa"/>
          </w:tcPr>
          <w:p w14:paraId="120346F2" w14:textId="77777777" w:rsidR="00CF08D6" w:rsidRPr="00C6449B" w:rsidRDefault="00CF08D6" w:rsidP="00CF08D6">
            <w:pPr>
              <w:pStyle w:val="TAL"/>
              <w:snapToGrid w:val="0"/>
            </w:pPr>
            <w:r w:rsidRPr="00C6449B">
              <w:t>Allocation length</w:t>
            </w:r>
          </w:p>
        </w:tc>
        <w:tc>
          <w:tcPr>
            <w:tcW w:w="2126" w:type="dxa"/>
            <w:gridSpan w:val="2"/>
          </w:tcPr>
          <w:p w14:paraId="22C57188" w14:textId="77777777" w:rsidR="00CF08D6" w:rsidRPr="00C6449B" w:rsidRDefault="00CF08D6" w:rsidP="00CF08D6">
            <w:pPr>
              <w:pStyle w:val="TAC"/>
            </w:pPr>
            <w:r w:rsidRPr="00C6449B">
              <w:t>10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snapToGrid w:val="0"/>
            </w:pPr>
            <w:r w:rsidRPr="00C6449B">
              <w:t>Frequency domain resource assignment</w:t>
            </w:r>
          </w:p>
        </w:tc>
        <w:tc>
          <w:tcPr>
            <w:tcW w:w="5103" w:type="dxa"/>
          </w:tcPr>
          <w:p w14:paraId="12F51768" w14:textId="77777777" w:rsidR="00CF08D6" w:rsidRPr="00C6449B" w:rsidRDefault="00CF08D6" w:rsidP="00CF08D6">
            <w:pPr>
              <w:pStyle w:val="TAL"/>
              <w:snapToGrid w:val="0"/>
            </w:pPr>
            <w:r w:rsidRPr="00C6449B">
              <w:t>RB assignment</w:t>
            </w:r>
          </w:p>
        </w:tc>
        <w:tc>
          <w:tcPr>
            <w:tcW w:w="2126" w:type="dxa"/>
            <w:gridSpan w:val="2"/>
          </w:tcPr>
          <w:p w14:paraId="5F8F9B1D" w14:textId="77777777" w:rsidR="00CF08D6" w:rsidRPr="00C6449B" w:rsidRDefault="00CF08D6" w:rsidP="00CF08D6">
            <w:pPr>
              <w:pStyle w:val="TAC"/>
            </w:pPr>
            <w:r w:rsidRPr="00C6449B">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snapToGrid w:val="0"/>
            </w:pPr>
          </w:p>
        </w:tc>
        <w:tc>
          <w:tcPr>
            <w:tcW w:w="5103" w:type="dxa"/>
          </w:tcPr>
          <w:p w14:paraId="5456C827" w14:textId="77777777" w:rsidR="00CF08D6" w:rsidRPr="00C6449B" w:rsidRDefault="00CF08D6" w:rsidP="00CF08D6">
            <w:pPr>
              <w:pStyle w:val="TAL"/>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snapToGrid w:val="0"/>
            </w:pPr>
            <w:r w:rsidRPr="00C6449B">
              <w:t xml:space="preserve">PT-RS configuration </w:t>
            </w:r>
          </w:p>
        </w:tc>
        <w:tc>
          <w:tcPr>
            <w:tcW w:w="5103" w:type="dxa"/>
            <w:vAlign w:val="center"/>
          </w:tcPr>
          <w:p w14:paraId="4ABF98CF" w14:textId="77777777" w:rsidR="00CF08D6" w:rsidRPr="00C6449B" w:rsidRDefault="00CF08D6" w:rsidP="00CF08D6">
            <w:pPr>
              <w:pStyle w:val="TAL"/>
              <w:snapToGrid w:val="0"/>
            </w:pPr>
            <w:r w:rsidRPr="00C6449B">
              <w:rPr>
                <w:rFonts w:cs="Arial"/>
              </w:rPr>
              <w:t>PT-RS</w:t>
            </w:r>
          </w:p>
        </w:tc>
        <w:tc>
          <w:tcPr>
            <w:tcW w:w="1063" w:type="dxa"/>
            <w:vAlign w:val="center"/>
          </w:tcPr>
          <w:p w14:paraId="335620A1" w14:textId="77777777" w:rsidR="00CF08D6" w:rsidRPr="00C6449B" w:rsidRDefault="00CF08D6" w:rsidP="00CF08D6">
            <w:pPr>
              <w:pStyle w:val="TAC"/>
            </w:pPr>
            <w:r w:rsidRPr="00C6449B">
              <w:t>Disabled</w:t>
            </w:r>
          </w:p>
        </w:tc>
        <w:tc>
          <w:tcPr>
            <w:tcW w:w="1063" w:type="dxa"/>
            <w:vAlign w:val="center"/>
          </w:tcPr>
          <w:p w14:paraId="0A2E9BC1" w14:textId="77777777" w:rsidR="00CF08D6" w:rsidRPr="00C6449B" w:rsidRDefault="00CF08D6" w:rsidP="00CF08D6">
            <w:pPr>
              <w:pStyle w:val="TAC"/>
            </w:pPr>
            <w:r w:rsidRPr="00C6449B">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snapToGrid w:val="0"/>
            </w:pPr>
          </w:p>
        </w:tc>
        <w:tc>
          <w:tcPr>
            <w:tcW w:w="5103" w:type="dxa"/>
            <w:vAlign w:val="center"/>
          </w:tcPr>
          <w:p w14:paraId="538DD318" w14:textId="77777777" w:rsidR="00CF08D6" w:rsidRPr="00C6449B" w:rsidRDefault="00CF08D6" w:rsidP="00CF08D6">
            <w:pPr>
              <w:pStyle w:val="TAL"/>
              <w:snapToGrid w:val="0"/>
              <w:rPr>
                <w:rFonts w:cs="Arial"/>
              </w:rPr>
            </w:pPr>
            <w:r w:rsidRPr="00C6449B">
              <w:rPr>
                <w:rFonts w:cs="Arial"/>
              </w:rPr>
              <w:t>Frequency density (</w:t>
            </w:r>
            <w:r w:rsidRPr="00C6449B">
              <w:rPr>
                <w:rFonts w:cs="Arial"/>
                <w:i/>
              </w:rPr>
              <w:t>K</w:t>
            </w:r>
            <w:r w:rsidRPr="00C6449B">
              <w:rPr>
                <w:rFonts w:cs="Arial"/>
                <w:i/>
                <w:vertAlign w:val="subscript"/>
              </w:rPr>
              <w:t>PT-RS</w:t>
            </w:r>
            <w:r w:rsidRPr="00C6449B">
              <w:rPr>
                <w:rFonts w:cs="Arial"/>
              </w:rPr>
              <w:t>)</w:t>
            </w:r>
          </w:p>
        </w:tc>
        <w:tc>
          <w:tcPr>
            <w:tcW w:w="1063" w:type="dxa"/>
            <w:vAlign w:val="center"/>
          </w:tcPr>
          <w:p w14:paraId="02E8154A" w14:textId="77777777" w:rsidR="00CF08D6" w:rsidRPr="00C6449B" w:rsidRDefault="00CF08D6" w:rsidP="00CF08D6">
            <w:pPr>
              <w:pStyle w:val="TAC"/>
            </w:pPr>
            <w:r w:rsidRPr="00C6449B">
              <w:t>N/A:</w:t>
            </w:r>
          </w:p>
        </w:tc>
        <w:tc>
          <w:tcPr>
            <w:tcW w:w="1063" w:type="dxa"/>
            <w:vAlign w:val="center"/>
          </w:tcPr>
          <w:p w14:paraId="1C857BFF" w14:textId="77777777" w:rsidR="00CF08D6" w:rsidRPr="00C6449B" w:rsidRDefault="00CF08D6" w:rsidP="00CF08D6">
            <w:pPr>
              <w:pStyle w:val="TAC"/>
            </w:pPr>
            <w:r w:rsidRPr="00C6449B">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snapToGrid w:val="0"/>
            </w:pPr>
          </w:p>
        </w:tc>
        <w:tc>
          <w:tcPr>
            <w:tcW w:w="5103" w:type="dxa"/>
            <w:vAlign w:val="center"/>
          </w:tcPr>
          <w:p w14:paraId="4D1C39B5" w14:textId="77777777" w:rsidR="00CF08D6" w:rsidRPr="00C6449B" w:rsidRDefault="00CF08D6" w:rsidP="00CF08D6">
            <w:pPr>
              <w:pStyle w:val="TAL"/>
              <w:snapToGrid w:val="0"/>
              <w:rPr>
                <w:rFonts w:cs="Arial"/>
              </w:rPr>
            </w:pPr>
            <w:r w:rsidRPr="00C6449B">
              <w:rPr>
                <w:rFonts w:cs="Arial"/>
              </w:rPr>
              <w:t>Time density (</w:t>
            </w:r>
            <w:r w:rsidRPr="00C6449B">
              <w:rPr>
                <w:rFonts w:cs="Arial"/>
                <w:i/>
              </w:rPr>
              <w:t>L</w:t>
            </w:r>
            <w:r w:rsidRPr="00C6449B">
              <w:rPr>
                <w:rFonts w:cs="Arial"/>
                <w:i/>
                <w:vertAlign w:val="subscript"/>
              </w:rPr>
              <w:t>PT-RS</w:t>
            </w:r>
            <w:r w:rsidRPr="00C6449B">
              <w:rPr>
                <w:rFonts w:cs="Arial"/>
              </w:rPr>
              <w:t>)</w:t>
            </w:r>
          </w:p>
        </w:tc>
        <w:tc>
          <w:tcPr>
            <w:tcW w:w="1063" w:type="dxa"/>
            <w:vAlign w:val="center"/>
          </w:tcPr>
          <w:p w14:paraId="4EDEB928" w14:textId="77777777" w:rsidR="00CF08D6" w:rsidRPr="00C6449B" w:rsidRDefault="00CF08D6" w:rsidP="00CF08D6">
            <w:pPr>
              <w:pStyle w:val="TAC"/>
            </w:pPr>
            <w:r w:rsidRPr="00C6449B">
              <w:t>N/A</w:t>
            </w:r>
          </w:p>
        </w:tc>
        <w:tc>
          <w:tcPr>
            <w:tcW w:w="1063" w:type="dxa"/>
            <w:vAlign w:val="center"/>
          </w:tcPr>
          <w:p w14:paraId="51721CA8" w14:textId="77777777" w:rsidR="00CF08D6" w:rsidRPr="00C6449B" w:rsidRDefault="00CF08D6" w:rsidP="00CF08D6">
            <w:pPr>
              <w:pStyle w:val="TAC"/>
            </w:pPr>
            <w:r w:rsidRPr="00C6449B">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snapToGrid w:val="0"/>
            </w:pPr>
            <w:r w:rsidRPr="00C6449B">
              <w:t>UCI</w:t>
            </w:r>
          </w:p>
        </w:tc>
        <w:tc>
          <w:tcPr>
            <w:tcW w:w="5103" w:type="dxa"/>
            <w:vAlign w:val="center"/>
          </w:tcPr>
          <w:p w14:paraId="21F69FD2" w14:textId="77777777" w:rsidR="00CF08D6" w:rsidRPr="00C6449B" w:rsidRDefault="00CF08D6" w:rsidP="00CF08D6">
            <w:pPr>
              <w:pStyle w:val="TAL"/>
              <w:snapToGrid w:val="0"/>
            </w:pPr>
            <w:r w:rsidRPr="00C6449B">
              <w:t>Number of CSI part 1 and CSI part 2 information bit payload</w:t>
            </w:r>
          </w:p>
        </w:tc>
        <w:tc>
          <w:tcPr>
            <w:tcW w:w="2126" w:type="dxa"/>
            <w:gridSpan w:val="2"/>
            <w:vAlign w:val="center"/>
          </w:tcPr>
          <w:p w14:paraId="0D5E1189" w14:textId="77777777" w:rsidR="00CF08D6" w:rsidRPr="00C6449B" w:rsidRDefault="00CF08D6" w:rsidP="00CF08D6">
            <w:pPr>
              <w:pStyle w:val="TAC"/>
            </w:pPr>
            <w:r w:rsidRPr="00C6449B">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snapToGrid w:val="0"/>
            </w:pPr>
          </w:p>
        </w:tc>
        <w:tc>
          <w:tcPr>
            <w:tcW w:w="5103" w:type="dxa"/>
            <w:vAlign w:val="center"/>
          </w:tcPr>
          <w:p w14:paraId="71696396" w14:textId="77777777" w:rsidR="00CF08D6" w:rsidRPr="00C6449B" w:rsidRDefault="00CF08D6" w:rsidP="00CF08D6">
            <w:pPr>
              <w:pStyle w:val="TAL"/>
              <w:snapToGrid w:val="0"/>
            </w:pPr>
            <w:r w:rsidRPr="00C6449B">
              <w:rPr>
                <w:i/>
              </w:rPr>
              <w:t>scaling</w:t>
            </w:r>
          </w:p>
        </w:tc>
        <w:tc>
          <w:tcPr>
            <w:tcW w:w="2126" w:type="dxa"/>
            <w:gridSpan w:val="2"/>
            <w:vAlign w:val="center"/>
          </w:tcPr>
          <w:p w14:paraId="731E53CC" w14:textId="77777777" w:rsidR="00CF08D6" w:rsidRPr="00C6449B" w:rsidRDefault="00CF08D6" w:rsidP="00CF08D6">
            <w:pPr>
              <w:pStyle w:val="TAC"/>
            </w:pPr>
            <w:r w:rsidRPr="00C6449B">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snapToGrid w:val="0"/>
            </w:pPr>
          </w:p>
        </w:tc>
        <w:tc>
          <w:tcPr>
            <w:tcW w:w="5103" w:type="dxa"/>
            <w:vAlign w:val="center"/>
          </w:tcPr>
          <w:p w14:paraId="4860631E" w14:textId="77777777" w:rsidR="00CF08D6" w:rsidRPr="00C6449B" w:rsidRDefault="00CF08D6" w:rsidP="00CF08D6">
            <w:pPr>
              <w:pStyle w:val="TAL"/>
              <w:snapToGrid w:val="0"/>
            </w:pPr>
            <w:r w:rsidRPr="00C6449B">
              <w:rPr>
                <w:i/>
              </w:rPr>
              <w:t>betaOffsetACK-Index1</w:t>
            </w:r>
          </w:p>
        </w:tc>
        <w:tc>
          <w:tcPr>
            <w:tcW w:w="2126" w:type="dxa"/>
            <w:gridSpan w:val="2"/>
            <w:vAlign w:val="center"/>
          </w:tcPr>
          <w:p w14:paraId="34C75C8D" w14:textId="77777777" w:rsidR="00CF08D6" w:rsidRPr="00C6449B" w:rsidRDefault="00CF08D6" w:rsidP="00CF08D6">
            <w:pPr>
              <w:pStyle w:val="TAC"/>
            </w:pPr>
            <w:r w:rsidRPr="00C6449B">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snapToGrid w:val="0"/>
            </w:pPr>
          </w:p>
        </w:tc>
        <w:tc>
          <w:tcPr>
            <w:tcW w:w="5103" w:type="dxa"/>
            <w:vAlign w:val="center"/>
          </w:tcPr>
          <w:p w14:paraId="5D1E04F7" w14:textId="77777777" w:rsidR="00CF08D6" w:rsidRPr="00C6449B" w:rsidRDefault="00CF08D6" w:rsidP="00CF08D6">
            <w:pPr>
              <w:pStyle w:val="TAL"/>
              <w:snapToGrid w:val="0"/>
            </w:pPr>
            <w:r w:rsidRPr="00C6449B">
              <w:rPr>
                <w:i/>
              </w:rPr>
              <w:t>betaOffsetCSI-Part1-Index1 and betaOffsetCSI-Part1-Index2</w:t>
            </w:r>
          </w:p>
        </w:tc>
        <w:tc>
          <w:tcPr>
            <w:tcW w:w="2126" w:type="dxa"/>
            <w:gridSpan w:val="2"/>
            <w:vAlign w:val="center"/>
          </w:tcPr>
          <w:p w14:paraId="63B14F18" w14:textId="77777777" w:rsidR="00CF08D6" w:rsidRPr="00C6449B" w:rsidRDefault="00CF08D6" w:rsidP="00CF08D6">
            <w:pPr>
              <w:pStyle w:val="TAC"/>
            </w:pPr>
            <w:r w:rsidRPr="00C6449B">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snapToGrid w:val="0"/>
            </w:pPr>
          </w:p>
        </w:tc>
        <w:tc>
          <w:tcPr>
            <w:tcW w:w="5103" w:type="dxa"/>
            <w:vAlign w:val="center"/>
          </w:tcPr>
          <w:p w14:paraId="76DD8CC2" w14:textId="77777777" w:rsidR="00CF08D6" w:rsidRPr="00C6449B" w:rsidRDefault="00CF08D6" w:rsidP="00CF08D6">
            <w:pPr>
              <w:pStyle w:val="TAL"/>
              <w:snapToGrid w:val="0"/>
            </w:pPr>
            <w:r w:rsidRPr="00C6449B">
              <w:rPr>
                <w:i/>
              </w:rPr>
              <w:t>betaOffsetCSI-Part2-Index1 and betaOffsetCSI-Part2-Index2</w:t>
            </w:r>
          </w:p>
        </w:tc>
        <w:tc>
          <w:tcPr>
            <w:tcW w:w="2126" w:type="dxa"/>
            <w:gridSpan w:val="2"/>
            <w:vAlign w:val="center"/>
          </w:tcPr>
          <w:p w14:paraId="2C6DE1B8" w14:textId="77777777" w:rsidR="00CF08D6" w:rsidRPr="00C6449B" w:rsidRDefault="00CF08D6" w:rsidP="00CF08D6">
            <w:pPr>
              <w:pStyle w:val="TAC"/>
            </w:pPr>
            <w:r w:rsidRPr="00C6449B">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snapToGrid w:val="0"/>
            </w:pPr>
          </w:p>
        </w:tc>
        <w:tc>
          <w:tcPr>
            <w:tcW w:w="5103" w:type="dxa"/>
            <w:vAlign w:val="center"/>
          </w:tcPr>
          <w:p w14:paraId="1A2F75B4" w14:textId="77777777" w:rsidR="00CF08D6" w:rsidRPr="00C6449B" w:rsidRDefault="00CF08D6" w:rsidP="00CF08D6">
            <w:pPr>
              <w:pStyle w:val="TAL"/>
              <w:snapToGrid w:val="0"/>
            </w:pPr>
            <w:r w:rsidRPr="00C6449B">
              <w:t>UCI partition for frequency hopping</w:t>
            </w:r>
          </w:p>
        </w:tc>
        <w:tc>
          <w:tcPr>
            <w:tcW w:w="2126" w:type="dxa"/>
            <w:gridSpan w:val="2"/>
            <w:vAlign w:val="center"/>
          </w:tcPr>
          <w:p w14:paraId="29C34253" w14:textId="77777777" w:rsidR="00CF08D6" w:rsidRPr="00C6449B" w:rsidRDefault="00CF08D6" w:rsidP="00CF08D6">
            <w:pPr>
              <w:pStyle w:val="TAC"/>
            </w:pPr>
            <w:r w:rsidRPr="00C6449B">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pPr>
            <w:r w:rsidRPr="00C6449B">
              <w:t>Note 1:</w:t>
            </w:r>
            <w:r w:rsidR="00D83038" w:rsidRPr="00C6449B">
              <w:tab/>
            </w:r>
            <w:r w:rsidRPr="00C6449B">
              <w:t>The same requirements are applicable to TDD with different UL-DL patterns</w:t>
            </w:r>
            <w:r w:rsidRPr="00C6449B">
              <w:rPr>
                <w:rFonts w:hint="eastAsia"/>
              </w:rPr>
              <w:t>.</w:t>
            </w:r>
          </w:p>
        </w:tc>
      </w:tr>
    </w:tbl>
    <w:p w14:paraId="60A96254" w14:textId="77777777" w:rsidR="00CF08D6" w:rsidRPr="00C6449B" w:rsidRDefault="00CF08D6" w:rsidP="00CF08D6"/>
    <w:p w14:paraId="5D2E184A" w14:textId="77777777" w:rsidR="00CF08D6" w:rsidRPr="00C6449B" w:rsidRDefault="00CF08D6" w:rsidP="00CF08D6">
      <w:pPr>
        <w:pStyle w:val="Heading5"/>
      </w:pPr>
      <w:bookmarkStart w:id="6896" w:name="_Toc13079919"/>
      <w:bookmarkStart w:id="6897" w:name="_Toc29811408"/>
      <w:bookmarkStart w:id="6898" w:name="_Toc29811859"/>
      <w:bookmarkStart w:id="6899" w:name="_Toc37268363"/>
      <w:bookmarkStart w:id="6900" w:name="_Toc37268814"/>
      <w:bookmarkStart w:id="6901" w:name="_Toc45893465"/>
      <w:bookmarkStart w:id="6902" w:name="_Toc53177629"/>
      <w:bookmarkStart w:id="6903" w:name="_Toc53178081"/>
      <w:bookmarkStart w:id="6904" w:name="_Toc61176715"/>
      <w:bookmarkStart w:id="6905" w:name="_Toc67916538"/>
      <w:bookmarkStart w:id="6906" w:name="_Toc74670756"/>
      <w:bookmarkStart w:id="6907" w:name="_Toc76542791"/>
      <w:bookmarkStart w:id="6908" w:name="_Toc82626723"/>
      <w:bookmarkStart w:id="6909" w:name="_Toc90414689"/>
      <w:bookmarkStart w:id="6910" w:name="_Toc106769778"/>
      <w:bookmarkStart w:id="6911" w:name="_Toc115185027"/>
      <w:bookmarkStart w:id="6912" w:name="_Toc138839529"/>
      <w:bookmarkStart w:id="6913" w:name="_Toc138932892"/>
      <w:bookmarkStart w:id="6914" w:name="_Toc138933345"/>
      <w:r w:rsidRPr="00C6449B">
        <w:rPr>
          <w:lang w:eastAsia="ko-KR"/>
        </w:rPr>
        <w:t>11.2.</w:t>
      </w:r>
      <w:r w:rsidRPr="00C6449B">
        <w:t>2</w:t>
      </w:r>
      <w:r w:rsidRPr="00C6449B">
        <w:rPr>
          <w:lang w:eastAsia="ko-KR"/>
        </w:rPr>
        <w:t>.</w:t>
      </w:r>
      <w:r w:rsidRPr="00C6449B">
        <w:t>3.2</w:t>
      </w:r>
      <w:r w:rsidRPr="00C6449B">
        <w:tab/>
      </w:r>
      <w:r w:rsidRPr="00C6449B">
        <w:rPr>
          <w:lang w:eastAsia="ko-KR"/>
        </w:rPr>
        <w:t>Minimum</w:t>
      </w:r>
      <w:r w:rsidRPr="00C6449B">
        <w:t xml:space="preserve"> requirements</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4C66BEAD" w14:textId="77777777" w:rsidR="00CF08D6" w:rsidRPr="00C6449B" w:rsidRDefault="00CF08D6" w:rsidP="00CF08D6">
      <w:r w:rsidRPr="00C6449B">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 xml:space="preserve">-1: Minimum requirements for </w:t>
      </w:r>
      <w:r w:rsidRPr="00C6449B">
        <w:t>UCI multiplexed on PUSCH, Type B, With PT-RS, CSI part 1,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rPr>
            </w:pPr>
            <w:r w:rsidRPr="00C6449B">
              <w:rPr>
                <w:lang w:val="fr-FR"/>
              </w:rPr>
              <w:t>UCI bits</w:t>
            </w:r>
          </w:p>
          <w:p w14:paraId="32DE060E" w14:textId="77777777" w:rsidR="00CF08D6" w:rsidRPr="00C6449B" w:rsidRDefault="00CF08D6" w:rsidP="00CF08D6">
            <w:pPr>
              <w:pStyle w:val="TAH"/>
              <w:rPr>
                <w:lang w:val="fr-FR"/>
              </w:rPr>
            </w:pPr>
            <w:r w:rsidRPr="00C6449B">
              <w:rPr>
                <w:lang w:val="fr-FR"/>
              </w:rPr>
              <w:t>(CSI part 1, CSI part 2)</w:t>
            </w:r>
          </w:p>
        </w:tc>
        <w:tc>
          <w:tcPr>
            <w:tcW w:w="1327" w:type="dxa"/>
          </w:tcPr>
          <w:p w14:paraId="0A9B0940" w14:textId="77777777" w:rsidR="00CF08D6" w:rsidRPr="00C6449B" w:rsidRDefault="00CF08D6" w:rsidP="00CF08D6">
            <w:pPr>
              <w:pStyle w:val="TAH"/>
            </w:pPr>
            <w:r w:rsidRPr="00C6449B">
              <w:t>Additional DM-RS position</w:t>
            </w:r>
          </w:p>
        </w:tc>
        <w:tc>
          <w:tcPr>
            <w:tcW w:w="1380" w:type="dxa"/>
          </w:tcPr>
          <w:p w14:paraId="78BE9EA2" w14:textId="77777777" w:rsidR="00CF08D6" w:rsidRPr="00C6449B" w:rsidRDefault="00CF08D6" w:rsidP="00CF08D6">
            <w:pPr>
              <w:pStyle w:val="TAH"/>
            </w:pPr>
            <w:r w:rsidRPr="00C6449B">
              <w:t>FRC</w:t>
            </w:r>
          </w:p>
          <w:p w14:paraId="43D8AA82" w14:textId="77777777" w:rsidR="00CF08D6" w:rsidRPr="00C6449B" w:rsidRDefault="00CF08D6" w:rsidP="00CF08D6">
            <w:pPr>
              <w:pStyle w:val="TAH"/>
            </w:pPr>
            <w:r w:rsidRPr="00C6449B">
              <w:rPr>
                <w:rFonts w:cs="Arial"/>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pPr>
            <w:r w:rsidRPr="00C6449B">
              <w:t>TDLA30-300 Low</w:t>
            </w:r>
          </w:p>
        </w:tc>
        <w:tc>
          <w:tcPr>
            <w:tcW w:w="1176" w:type="dxa"/>
            <w:vAlign w:val="center"/>
          </w:tcPr>
          <w:p w14:paraId="55EA9206" w14:textId="77777777" w:rsidR="003E2969" w:rsidRPr="00C6449B" w:rsidRDefault="003E2969" w:rsidP="003E2969">
            <w:pPr>
              <w:pStyle w:val="TAC"/>
            </w:pPr>
            <w:r w:rsidRPr="00C6449B">
              <w:t>7(5,2)</w:t>
            </w:r>
          </w:p>
        </w:tc>
        <w:tc>
          <w:tcPr>
            <w:tcW w:w="1327" w:type="dxa"/>
            <w:vAlign w:val="center"/>
          </w:tcPr>
          <w:p w14:paraId="22F0E226" w14:textId="77777777" w:rsidR="003E2969" w:rsidRPr="00C6449B" w:rsidRDefault="003E2969" w:rsidP="003E2969">
            <w:pPr>
              <w:pStyle w:val="TAC"/>
            </w:pPr>
            <w:r w:rsidRPr="00C6449B">
              <w:t>pos0</w:t>
            </w:r>
          </w:p>
        </w:tc>
        <w:tc>
          <w:tcPr>
            <w:tcW w:w="1380" w:type="dxa"/>
            <w:vAlign w:val="center"/>
          </w:tcPr>
          <w:p w14:paraId="0E2089D9" w14:textId="77777777" w:rsidR="003E2969" w:rsidRPr="00C6449B" w:rsidRDefault="003E2969" w:rsidP="003E2969">
            <w:pPr>
              <w:pStyle w:val="TAC"/>
            </w:pPr>
            <w:r w:rsidRPr="00C6449B">
              <w:t>G-FR2-A4-3</w:t>
            </w:r>
          </w:p>
        </w:tc>
        <w:tc>
          <w:tcPr>
            <w:tcW w:w="992" w:type="dxa"/>
            <w:vAlign w:val="center"/>
          </w:tcPr>
          <w:p w14:paraId="11550C99" w14:textId="2BC1905D" w:rsidR="003E2969" w:rsidRPr="00C6449B" w:rsidRDefault="003E2969" w:rsidP="003E2969">
            <w:pPr>
              <w:pStyle w:val="TAC"/>
            </w:pPr>
            <w:r w:rsidRPr="00C6449B">
              <w:rPr>
                <w:rFonts w:hint="eastAsia"/>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pPr>
          </w:p>
        </w:tc>
        <w:tc>
          <w:tcPr>
            <w:tcW w:w="1510" w:type="dxa"/>
            <w:vAlign w:val="center"/>
          </w:tcPr>
          <w:p w14:paraId="2FA8CF82" w14:textId="77777777" w:rsidR="003E2969" w:rsidRPr="00C6449B" w:rsidRDefault="003E2969" w:rsidP="003E2969">
            <w:pPr>
              <w:pStyle w:val="TAC"/>
            </w:pPr>
            <w:r w:rsidRPr="00C6449B">
              <w:t>2</w:t>
            </w:r>
          </w:p>
        </w:tc>
        <w:tc>
          <w:tcPr>
            <w:tcW w:w="851" w:type="dxa"/>
            <w:vAlign w:val="center"/>
          </w:tcPr>
          <w:p w14:paraId="7A2D8477" w14:textId="77777777" w:rsidR="003E2969" w:rsidRPr="00C6449B" w:rsidRDefault="003E2969" w:rsidP="003E2969">
            <w:pPr>
              <w:pStyle w:val="TAC"/>
            </w:pPr>
            <w:r w:rsidRPr="00C6449B">
              <w:t>Normal</w:t>
            </w:r>
          </w:p>
        </w:tc>
        <w:tc>
          <w:tcPr>
            <w:tcW w:w="1607" w:type="dxa"/>
            <w:vAlign w:val="center"/>
          </w:tcPr>
          <w:p w14:paraId="3F3FCC0E" w14:textId="77777777" w:rsidR="003E2969" w:rsidRPr="00C6449B" w:rsidRDefault="003E2969" w:rsidP="003E2969">
            <w:pPr>
              <w:pStyle w:val="TAC"/>
            </w:pPr>
            <w:r w:rsidRPr="00C6449B">
              <w:t>TDLA30-300 Low</w:t>
            </w:r>
          </w:p>
        </w:tc>
        <w:tc>
          <w:tcPr>
            <w:tcW w:w="1176" w:type="dxa"/>
            <w:vAlign w:val="center"/>
          </w:tcPr>
          <w:p w14:paraId="0D84149F" w14:textId="77777777" w:rsidR="003E2969" w:rsidRPr="00C6449B" w:rsidRDefault="003E2969" w:rsidP="003E2969">
            <w:pPr>
              <w:pStyle w:val="TAC"/>
            </w:pPr>
            <w:r w:rsidRPr="00C6449B">
              <w:t>40(20,20)</w:t>
            </w:r>
          </w:p>
        </w:tc>
        <w:tc>
          <w:tcPr>
            <w:tcW w:w="1327" w:type="dxa"/>
            <w:vAlign w:val="center"/>
          </w:tcPr>
          <w:p w14:paraId="1F17E1F1" w14:textId="77777777" w:rsidR="003E2969" w:rsidRPr="00C6449B" w:rsidRDefault="003E2969" w:rsidP="003E2969">
            <w:pPr>
              <w:pStyle w:val="TAC"/>
            </w:pPr>
            <w:r w:rsidRPr="00C6449B">
              <w:t>pos0</w:t>
            </w:r>
          </w:p>
        </w:tc>
        <w:tc>
          <w:tcPr>
            <w:tcW w:w="1380" w:type="dxa"/>
            <w:vAlign w:val="center"/>
          </w:tcPr>
          <w:p w14:paraId="7243ADA5" w14:textId="77777777" w:rsidR="003E2969" w:rsidRPr="00C6449B" w:rsidRDefault="003E2969" w:rsidP="003E2969">
            <w:pPr>
              <w:pStyle w:val="TAC"/>
            </w:pPr>
            <w:r w:rsidRPr="00C6449B">
              <w:t>G-FR2-A4-3</w:t>
            </w:r>
          </w:p>
        </w:tc>
        <w:tc>
          <w:tcPr>
            <w:tcW w:w="992" w:type="dxa"/>
            <w:vAlign w:val="center"/>
          </w:tcPr>
          <w:p w14:paraId="29697DA4" w14:textId="1AEC9B41" w:rsidR="003E2969" w:rsidRPr="00C6449B" w:rsidRDefault="003E2969" w:rsidP="003E2969">
            <w:pPr>
              <w:pStyle w:val="TAC"/>
            </w:pPr>
            <w:r w:rsidRPr="00C6449B">
              <w:rPr>
                <w:rFonts w:hint="eastAsia"/>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 Low</w:t>
            </w:r>
          </w:p>
        </w:tc>
        <w:tc>
          <w:tcPr>
            <w:tcW w:w="1176" w:type="dxa"/>
            <w:vAlign w:val="center"/>
          </w:tcPr>
          <w:p w14:paraId="70A60A87" w14:textId="77777777" w:rsidR="003E2969" w:rsidRPr="00C6449B" w:rsidRDefault="003E2969" w:rsidP="003E2969">
            <w:pPr>
              <w:pStyle w:val="TAC"/>
            </w:pPr>
            <w:r w:rsidRPr="00C6449B">
              <w:t>7(5,2)</w:t>
            </w:r>
          </w:p>
        </w:tc>
        <w:tc>
          <w:tcPr>
            <w:tcW w:w="1327" w:type="dxa"/>
            <w:vAlign w:val="center"/>
          </w:tcPr>
          <w:p w14:paraId="2CEECDA9" w14:textId="77777777" w:rsidR="003E2969" w:rsidRPr="00C6449B" w:rsidRDefault="003E2969" w:rsidP="003E2969">
            <w:pPr>
              <w:pStyle w:val="TAC"/>
            </w:pPr>
            <w:r w:rsidRPr="00C6449B">
              <w:t>pos1</w:t>
            </w:r>
          </w:p>
        </w:tc>
        <w:tc>
          <w:tcPr>
            <w:tcW w:w="1380" w:type="dxa"/>
            <w:vAlign w:val="center"/>
          </w:tcPr>
          <w:p w14:paraId="6054A688" w14:textId="77777777" w:rsidR="003E2969" w:rsidRPr="00C6449B" w:rsidRDefault="003E2969" w:rsidP="003E2969">
            <w:pPr>
              <w:pStyle w:val="TAC"/>
            </w:pPr>
            <w:r w:rsidRPr="00C6449B">
              <w:t>G-FR2-A4-13</w:t>
            </w:r>
          </w:p>
        </w:tc>
        <w:tc>
          <w:tcPr>
            <w:tcW w:w="992" w:type="dxa"/>
            <w:vAlign w:val="center"/>
          </w:tcPr>
          <w:p w14:paraId="2A859CF4" w14:textId="41512013" w:rsidR="003E2969" w:rsidRPr="00C6449B" w:rsidRDefault="003E2969" w:rsidP="003E2969">
            <w:pPr>
              <w:pStyle w:val="TAC"/>
            </w:pPr>
            <w:r w:rsidRPr="00C6449B">
              <w:rPr>
                <w:rFonts w:hint="eastAsia"/>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pPr>
          </w:p>
        </w:tc>
        <w:tc>
          <w:tcPr>
            <w:tcW w:w="1510" w:type="dxa"/>
            <w:vAlign w:val="center"/>
          </w:tcPr>
          <w:p w14:paraId="74558728" w14:textId="77777777" w:rsidR="003E2969" w:rsidRPr="00C6449B" w:rsidRDefault="003E2969" w:rsidP="003E2969">
            <w:pPr>
              <w:pStyle w:val="TAC"/>
            </w:pPr>
            <w:r w:rsidRPr="00C6449B">
              <w:t>2</w:t>
            </w:r>
          </w:p>
        </w:tc>
        <w:tc>
          <w:tcPr>
            <w:tcW w:w="851" w:type="dxa"/>
            <w:vAlign w:val="center"/>
          </w:tcPr>
          <w:p w14:paraId="102EF62E" w14:textId="77777777" w:rsidR="003E2969" w:rsidRPr="00C6449B" w:rsidRDefault="003E2969" w:rsidP="003E2969">
            <w:pPr>
              <w:pStyle w:val="TAC"/>
            </w:pPr>
            <w:r w:rsidRPr="00C6449B">
              <w:t>Normal</w:t>
            </w:r>
          </w:p>
        </w:tc>
        <w:tc>
          <w:tcPr>
            <w:tcW w:w="1607" w:type="dxa"/>
            <w:vAlign w:val="center"/>
          </w:tcPr>
          <w:p w14:paraId="74A704DF" w14:textId="77777777" w:rsidR="003E2969" w:rsidRPr="00C6449B" w:rsidRDefault="003E2969" w:rsidP="003E2969">
            <w:pPr>
              <w:pStyle w:val="TAC"/>
            </w:pPr>
            <w:r w:rsidRPr="00C6449B">
              <w:t>TDLA30-300 Low</w:t>
            </w:r>
          </w:p>
        </w:tc>
        <w:tc>
          <w:tcPr>
            <w:tcW w:w="1176" w:type="dxa"/>
            <w:vAlign w:val="center"/>
          </w:tcPr>
          <w:p w14:paraId="4672C7C3" w14:textId="77777777" w:rsidR="003E2969" w:rsidRPr="00C6449B" w:rsidRDefault="003E2969" w:rsidP="003E2969">
            <w:pPr>
              <w:pStyle w:val="TAC"/>
            </w:pPr>
            <w:r w:rsidRPr="00C6449B">
              <w:t>40(20,20)</w:t>
            </w:r>
          </w:p>
        </w:tc>
        <w:tc>
          <w:tcPr>
            <w:tcW w:w="1327" w:type="dxa"/>
            <w:vAlign w:val="center"/>
          </w:tcPr>
          <w:p w14:paraId="3C665B48" w14:textId="77777777" w:rsidR="003E2969" w:rsidRPr="00C6449B" w:rsidRDefault="003E2969" w:rsidP="003E2969">
            <w:pPr>
              <w:pStyle w:val="TAC"/>
            </w:pPr>
            <w:r w:rsidRPr="00C6449B">
              <w:t>pos1</w:t>
            </w:r>
          </w:p>
        </w:tc>
        <w:tc>
          <w:tcPr>
            <w:tcW w:w="1380" w:type="dxa"/>
            <w:vAlign w:val="center"/>
          </w:tcPr>
          <w:p w14:paraId="3DC8B206" w14:textId="77777777" w:rsidR="003E2969" w:rsidRPr="00C6449B" w:rsidRDefault="003E2969" w:rsidP="003E2969">
            <w:pPr>
              <w:pStyle w:val="TAC"/>
            </w:pPr>
            <w:r w:rsidRPr="00C6449B">
              <w:t>G-FR2-A4-13</w:t>
            </w:r>
          </w:p>
        </w:tc>
        <w:tc>
          <w:tcPr>
            <w:tcW w:w="992" w:type="dxa"/>
            <w:vAlign w:val="center"/>
          </w:tcPr>
          <w:p w14:paraId="576253FD" w14:textId="5253236C" w:rsidR="003E2969" w:rsidRPr="00C6449B" w:rsidRDefault="003E2969" w:rsidP="003E2969">
            <w:pPr>
              <w:pStyle w:val="TAC"/>
            </w:pPr>
            <w:r w:rsidRPr="00C6449B">
              <w:rPr>
                <w:rFonts w:hint="eastAsia"/>
              </w:rPr>
              <w:t>5.9</w:t>
            </w:r>
          </w:p>
        </w:tc>
      </w:tr>
    </w:tbl>
    <w:p w14:paraId="283CDFF2" w14:textId="77777777" w:rsidR="00CF08D6" w:rsidRPr="00C6449B" w:rsidRDefault="00CF08D6" w:rsidP="00CF08D6"/>
    <w:p w14:paraId="42681A29"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2</w:t>
      </w:r>
      <w:r w:rsidRPr="00C6449B">
        <w:rPr>
          <w:lang w:eastAsia="ko-KR"/>
        </w:rPr>
        <w:t xml:space="preserve">: Minimum requirements for </w:t>
      </w:r>
      <w:r w:rsidRPr="00C6449B">
        <w:t>UCI multiplexed on PUSCH, Type B, Without PTRS,  CSI part 1,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rPr>
            </w:pPr>
            <w:r w:rsidRPr="00C6449B">
              <w:rPr>
                <w:lang w:val="fr-FR"/>
              </w:rPr>
              <w:t>UCI bits</w:t>
            </w:r>
          </w:p>
          <w:p w14:paraId="43BDFD80" w14:textId="77777777" w:rsidR="00CF08D6" w:rsidRPr="00C6449B" w:rsidRDefault="00CF08D6" w:rsidP="00CF08D6">
            <w:pPr>
              <w:pStyle w:val="TAH"/>
              <w:rPr>
                <w:lang w:val="fr-FR"/>
              </w:rPr>
            </w:pPr>
            <w:r w:rsidRPr="00C6449B">
              <w:rPr>
                <w:lang w:val="fr-FR"/>
              </w:rPr>
              <w:t>(CSI part 1, CSI part 2)</w:t>
            </w:r>
          </w:p>
        </w:tc>
        <w:tc>
          <w:tcPr>
            <w:tcW w:w="1327" w:type="dxa"/>
          </w:tcPr>
          <w:p w14:paraId="6AB2FB01" w14:textId="77777777" w:rsidR="00CF08D6" w:rsidRPr="00C6449B" w:rsidRDefault="00CF08D6" w:rsidP="00CF08D6">
            <w:pPr>
              <w:pStyle w:val="TAH"/>
            </w:pPr>
            <w:r w:rsidRPr="00C6449B">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pPr>
            <w:r w:rsidRPr="00C6449B">
              <w:t>TDLA30-300 LOW</w:t>
            </w:r>
          </w:p>
        </w:tc>
        <w:tc>
          <w:tcPr>
            <w:tcW w:w="1176" w:type="dxa"/>
            <w:vAlign w:val="center"/>
          </w:tcPr>
          <w:p w14:paraId="4EC51028" w14:textId="77777777" w:rsidR="003E2969" w:rsidRPr="00C6449B" w:rsidRDefault="003E2969" w:rsidP="003E2969">
            <w:pPr>
              <w:pStyle w:val="TAC"/>
            </w:pPr>
            <w:r w:rsidRPr="00C6449B">
              <w:t>7(5,2)</w:t>
            </w:r>
          </w:p>
        </w:tc>
        <w:tc>
          <w:tcPr>
            <w:tcW w:w="1327" w:type="dxa"/>
            <w:vAlign w:val="center"/>
          </w:tcPr>
          <w:p w14:paraId="7909BF72" w14:textId="77777777" w:rsidR="003E2969" w:rsidRPr="00C6449B" w:rsidRDefault="003E2969" w:rsidP="003E2969">
            <w:pPr>
              <w:pStyle w:val="TAC"/>
            </w:pPr>
            <w:r w:rsidRPr="00C6449B">
              <w:t>pos0</w:t>
            </w:r>
          </w:p>
        </w:tc>
        <w:tc>
          <w:tcPr>
            <w:tcW w:w="1380" w:type="dxa"/>
            <w:vAlign w:val="center"/>
          </w:tcPr>
          <w:p w14:paraId="06026E5B" w14:textId="77777777" w:rsidR="003E2969" w:rsidRPr="00C6449B" w:rsidRDefault="003E2969" w:rsidP="003E2969">
            <w:pPr>
              <w:pStyle w:val="TAC"/>
            </w:pPr>
            <w:r w:rsidRPr="00C6449B">
              <w:t>G-FR2-A4-3</w:t>
            </w:r>
          </w:p>
        </w:tc>
        <w:tc>
          <w:tcPr>
            <w:tcW w:w="992" w:type="dxa"/>
            <w:vAlign w:val="center"/>
          </w:tcPr>
          <w:p w14:paraId="265048F1" w14:textId="645A52B8" w:rsidR="003E2969" w:rsidRPr="00C6449B" w:rsidRDefault="003E2969" w:rsidP="003E2969">
            <w:pPr>
              <w:pStyle w:val="TAC"/>
            </w:pPr>
            <w:r w:rsidRPr="00C6449B">
              <w:rPr>
                <w:rFonts w:hint="eastAsia"/>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pPr>
          </w:p>
        </w:tc>
        <w:tc>
          <w:tcPr>
            <w:tcW w:w="1510" w:type="dxa"/>
            <w:vAlign w:val="center"/>
          </w:tcPr>
          <w:p w14:paraId="3425B89E" w14:textId="77777777" w:rsidR="003E2969" w:rsidRPr="00C6449B" w:rsidRDefault="003E2969" w:rsidP="003E2969">
            <w:pPr>
              <w:pStyle w:val="TAC"/>
            </w:pPr>
            <w:r w:rsidRPr="00C6449B">
              <w:t>2</w:t>
            </w:r>
          </w:p>
        </w:tc>
        <w:tc>
          <w:tcPr>
            <w:tcW w:w="851" w:type="dxa"/>
            <w:vAlign w:val="center"/>
          </w:tcPr>
          <w:p w14:paraId="262867B5" w14:textId="77777777" w:rsidR="003E2969" w:rsidRPr="00C6449B" w:rsidRDefault="003E2969" w:rsidP="003E2969">
            <w:pPr>
              <w:pStyle w:val="TAC"/>
            </w:pPr>
            <w:r w:rsidRPr="00C6449B">
              <w:t>Normal</w:t>
            </w:r>
          </w:p>
        </w:tc>
        <w:tc>
          <w:tcPr>
            <w:tcW w:w="1607" w:type="dxa"/>
            <w:vAlign w:val="center"/>
          </w:tcPr>
          <w:p w14:paraId="771F4A37" w14:textId="77777777" w:rsidR="003E2969" w:rsidRPr="00C6449B" w:rsidRDefault="003E2969" w:rsidP="003E2969">
            <w:pPr>
              <w:pStyle w:val="TAC"/>
            </w:pPr>
            <w:r w:rsidRPr="00C6449B">
              <w:t>TDLA30-300 LOW</w:t>
            </w:r>
          </w:p>
        </w:tc>
        <w:tc>
          <w:tcPr>
            <w:tcW w:w="1176" w:type="dxa"/>
            <w:vAlign w:val="center"/>
          </w:tcPr>
          <w:p w14:paraId="066F1A6B" w14:textId="77777777" w:rsidR="003E2969" w:rsidRPr="00C6449B" w:rsidRDefault="003E2969" w:rsidP="003E2969">
            <w:pPr>
              <w:pStyle w:val="TAC"/>
            </w:pPr>
            <w:r w:rsidRPr="00C6449B">
              <w:t>40(20,20)</w:t>
            </w:r>
          </w:p>
        </w:tc>
        <w:tc>
          <w:tcPr>
            <w:tcW w:w="1327" w:type="dxa"/>
            <w:vAlign w:val="center"/>
          </w:tcPr>
          <w:p w14:paraId="6F5526DA" w14:textId="77777777" w:rsidR="003E2969" w:rsidRPr="00C6449B" w:rsidRDefault="003E2969" w:rsidP="003E2969">
            <w:pPr>
              <w:pStyle w:val="TAC"/>
            </w:pPr>
            <w:r w:rsidRPr="00C6449B">
              <w:t>pos0</w:t>
            </w:r>
          </w:p>
        </w:tc>
        <w:tc>
          <w:tcPr>
            <w:tcW w:w="1380" w:type="dxa"/>
            <w:vAlign w:val="center"/>
          </w:tcPr>
          <w:p w14:paraId="30C06AF0" w14:textId="77777777" w:rsidR="003E2969" w:rsidRPr="00C6449B" w:rsidRDefault="003E2969" w:rsidP="003E2969">
            <w:pPr>
              <w:pStyle w:val="TAC"/>
            </w:pPr>
            <w:r w:rsidRPr="00C6449B">
              <w:t>G-FR2-A4-3</w:t>
            </w:r>
          </w:p>
        </w:tc>
        <w:tc>
          <w:tcPr>
            <w:tcW w:w="992" w:type="dxa"/>
            <w:vAlign w:val="center"/>
          </w:tcPr>
          <w:p w14:paraId="60D348D6" w14:textId="24AB1733" w:rsidR="003E2969" w:rsidRPr="00C6449B" w:rsidRDefault="003E2969" w:rsidP="003E2969">
            <w:pPr>
              <w:pStyle w:val="TAC"/>
            </w:pPr>
            <w:r w:rsidRPr="00C6449B">
              <w:rPr>
                <w:rFonts w:hint="eastAsia"/>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 LOW</w:t>
            </w:r>
          </w:p>
        </w:tc>
        <w:tc>
          <w:tcPr>
            <w:tcW w:w="1176" w:type="dxa"/>
            <w:vAlign w:val="center"/>
          </w:tcPr>
          <w:p w14:paraId="2788BEED" w14:textId="77777777" w:rsidR="003E2969" w:rsidRPr="00C6449B" w:rsidRDefault="003E2969" w:rsidP="003E2969">
            <w:pPr>
              <w:pStyle w:val="TAC"/>
            </w:pPr>
            <w:r w:rsidRPr="00C6449B">
              <w:t>7(5,2)</w:t>
            </w:r>
          </w:p>
        </w:tc>
        <w:tc>
          <w:tcPr>
            <w:tcW w:w="1327" w:type="dxa"/>
            <w:vAlign w:val="center"/>
          </w:tcPr>
          <w:p w14:paraId="44114883" w14:textId="77777777" w:rsidR="003E2969" w:rsidRPr="00C6449B" w:rsidRDefault="003E2969" w:rsidP="003E2969">
            <w:pPr>
              <w:pStyle w:val="TAC"/>
            </w:pPr>
            <w:r w:rsidRPr="00C6449B">
              <w:t>pos1</w:t>
            </w:r>
          </w:p>
        </w:tc>
        <w:tc>
          <w:tcPr>
            <w:tcW w:w="1380" w:type="dxa"/>
            <w:vAlign w:val="center"/>
          </w:tcPr>
          <w:p w14:paraId="6617AF31" w14:textId="77777777" w:rsidR="003E2969" w:rsidRPr="00C6449B" w:rsidRDefault="003E2969" w:rsidP="003E2969">
            <w:pPr>
              <w:pStyle w:val="TAC"/>
            </w:pPr>
            <w:r w:rsidRPr="00C6449B">
              <w:t>G-FR2-A4-13</w:t>
            </w:r>
          </w:p>
        </w:tc>
        <w:tc>
          <w:tcPr>
            <w:tcW w:w="992" w:type="dxa"/>
            <w:vAlign w:val="center"/>
          </w:tcPr>
          <w:p w14:paraId="35A8D054" w14:textId="3C38235C" w:rsidR="003E2969" w:rsidRPr="00C6449B" w:rsidRDefault="003E2969" w:rsidP="003E2969">
            <w:pPr>
              <w:pStyle w:val="TAC"/>
            </w:pPr>
            <w:r w:rsidRPr="00C6449B">
              <w:rPr>
                <w:rFonts w:hint="eastAsia"/>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pPr>
          </w:p>
        </w:tc>
        <w:tc>
          <w:tcPr>
            <w:tcW w:w="1510" w:type="dxa"/>
            <w:vAlign w:val="center"/>
          </w:tcPr>
          <w:p w14:paraId="01C61270" w14:textId="77777777" w:rsidR="003E2969" w:rsidRPr="00C6449B" w:rsidRDefault="003E2969" w:rsidP="003E2969">
            <w:pPr>
              <w:pStyle w:val="TAC"/>
            </w:pPr>
            <w:r w:rsidRPr="00C6449B">
              <w:t>2</w:t>
            </w:r>
          </w:p>
        </w:tc>
        <w:tc>
          <w:tcPr>
            <w:tcW w:w="851" w:type="dxa"/>
            <w:vAlign w:val="center"/>
          </w:tcPr>
          <w:p w14:paraId="26BE1227" w14:textId="77777777" w:rsidR="003E2969" w:rsidRPr="00C6449B" w:rsidRDefault="003E2969" w:rsidP="003E2969">
            <w:pPr>
              <w:pStyle w:val="TAC"/>
            </w:pPr>
            <w:r w:rsidRPr="00C6449B">
              <w:t>Normal</w:t>
            </w:r>
          </w:p>
        </w:tc>
        <w:tc>
          <w:tcPr>
            <w:tcW w:w="1607" w:type="dxa"/>
            <w:vAlign w:val="center"/>
          </w:tcPr>
          <w:p w14:paraId="64CB363D" w14:textId="77777777" w:rsidR="003E2969" w:rsidRPr="00C6449B" w:rsidRDefault="003E2969" w:rsidP="003E2969">
            <w:pPr>
              <w:pStyle w:val="TAC"/>
            </w:pPr>
            <w:r w:rsidRPr="00C6449B">
              <w:t>TDLA30-300 LOW</w:t>
            </w:r>
          </w:p>
        </w:tc>
        <w:tc>
          <w:tcPr>
            <w:tcW w:w="1176" w:type="dxa"/>
            <w:vAlign w:val="center"/>
          </w:tcPr>
          <w:p w14:paraId="62ECAB5C" w14:textId="77777777" w:rsidR="003E2969" w:rsidRPr="00C6449B" w:rsidRDefault="003E2969" w:rsidP="003E2969">
            <w:pPr>
              <w:pStyle w:val="TAC"/>
            </w:pPr>
            <w:r w:rsidRPr="00C6449B">
              <w:t>40(20,20)</w:t>
            </w:r>
          </w:p>
        </w:tc>
        <w:tc>
          <w:tcPr>
            <w:tcW w:w="1327" w:type="dxa"/>
            <w:vAlign w:val="center"/>
          </w:tcPr>
          <w:p w14:paraId="2C76C329" w14:textId="77777777" w:rsidR="003E2969" w:rsidRPr="00C6449B" w:rsidRDefault="003E2969" w:rsidP="003E2969">
            <w:pPr>
              <w:pStyle w:val="TAC"/>
            </w:pPr>
            <w:r w:rsidRPr="00C6449B">
              <w:t>pos1</w:t>
            </w:r>
          </w:p>
        </w:tc>
        <w:tc>
          <w:tcPr>
            <w:tcW w:w="1380" w:type="dxa"/>
            <w:vAlign w:val="center"/>
          </w:tcPr>
          <w:p w14:paraId="6329D475" w14:textId="77777777" w:rsidR="003E2969" w:rsidRPr="00C6449B" w:rsidRDefault="003E2969" w:rsidP="003E2969">
            <w:pPr>
              <w:pStyle w:val="TAC"/>
            </w:pPr>
            <w:r w:rsidRPr="00C6449B">
              <w:t>G-FR2-A4-13</w:t>
            </w:r>
          </w:p>
        </w:tc>
        <w:tc>
          <w:tcPr>
            <w:tcW w:w="992" w:type="dxa"/>
            <w:vAlign w:val="center"/>
          </w:tcPr>
          <w:p w14:paraId="56C8812B" w14:textId="3EE08E03" w:rsidR="003E2969" w:rsidRPr="00C6449B" w:rsidRDefault="003E2969" w:rsidP="003E2969">
            <w:pPr>
              <w:pStyle w:val="TAC"/>
            </w:pPr>
            <w:r w:rsidRPr="00C6449B">
              <w:rPr>
                <w:rFonts w:hint="eastAsia"/>
              </w:rPr>
              <w:t>5.5</w:t>
            </w:r>
          </w:p>
        </w:tc>
      </w:tr>
    </w:tbl>
    <w:p w14:paraId="36DBF4D3" w14:textId="77777777" w:rsidR="00CF08D6" w:rsidRPr="00C6449B" w:rsidRDefault="00CF08D6" w:rsidP="00CF08D6"/>
    <w:p w14:paraId="2F4C23E9"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3</w:t>
      </w:r>
      <w:r w:rsidRPr="00C6449B">
        <w:rPr>
          <w:lang w:eastAsia="ko-KR"/>
        </w:rPr>
        <w:t xml:space="preserve">: Minimum requirements for </w:t>
      </w:r>
      <w:r w:rsidRPr="00C6449B">
        <w:t>UCI multiplexed on PUSCH, Type B, With PTRS,  CSI part 2,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rPr>
            </w:pPr>
            <w:r w:rsidRPr="00C6449B">
              <w:rPr>
                <w:lang w:val="fr-FR"/>
              </w:rPr>
              <w:t>UCI bits</w:t>
            </w:r>
          </w:p>
          <w:p w14:paraId="6FE47FD7" w14:textId="77777777" w:rsidR="00CF08D6" w:rsidRPr="00C6449B" w:rsidRDefault="00CF08D6" w:rsidP="00CF08D6">
            <w:pPr>
              <w:pStyle w:val="TAH"/>
              <w:rPr>
                <w:lang w:val="fr-FR"/>
              </w:rPr>
            </w:pPr>
            <w:r w:rsidRPr="00C6449B">
              <w:rPr>
                <w:lang w:val="fr-FR"/>
              </w:rPr>
              <w:t>(CSI part 1, CSI part 2)</w:t>
            </w:r>
          </w:p>
        </w:tc>
        <w:tc>
          <w:tcPr>
            <w:tcW w:w="1327" w:type="dxa"/>
          </w:tcPr>
          <w:p w14:paraId="2C094521" w14:textId="77777777" w:rsidR="00CF08D6" w:rsidRPr="00C6449B" w:rsidRDefault="00CF08D6" w:rsidP="00CF08D6">
            <w:pPr>
              <w:pStyle w:val="TAH"/>
            </w:pPr>
            <w:r w:rsidRPr="00C6449B">
              <w:t>Additional DM-RS position</w:t>
            </w:r>
          </w:p>
        </w:tc>
        <w:tc>
          <w:tcPr>
            <w:tcW w:w="1380" w:type="dxa"/>
          </w:tcPr>
          <w:p w14:paraId="7AADDDB9" w14:textId="77777777" w:rsidR="00CF08D6" w:rsidRPr="00C6449B" w:rsidRDefault="00CF08D6" w:rsidP="00CF08D6">
            <w:pPr>
              <w:pStyle w:val="TAH"/>
            </w:pPr>
            <w:r w:rsidRPr="00C6449B">
              <w:t>FRC</w:t>
            </w:r>
          </w:p>
          <w:p w14:paraId="7B200122" w14:textId="77777777" w:rsidR="00CF08D6" w:rsidRPr="00C6449B" w:rsidRDefault="00CF08D6" w:rsidP="00CF08D6">
            <w:pPr>
              <w:pStyle w:val="TAH"/>
            </w:pPr>
            <w:r w:rsidRPr="00C6449B">
              <w:t>(Annex A)</w:t>
            </w:r>
          </w:p>
          <w:p w14:paraId="15D86A2B" w14:textId="77777777" w:rsidR="00CF08D6" w:rsidRPr="00C6449B" w:rsidRDefault="00CF08D6" w:rsidP="00CF08D6">
            <w:pPr>
              <w:pStyle w:val="TAH"/>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pPr>
            <w:r w:rsidRPr="00C6449B">
              <w:t>TDLA30-300 LOW</w:t>
            </w:r>
          </w:p>
        </w:tc>
        <w:tc>
          <w:tcPr>
            <w:tcW w:w="1176" w:type="dxa"/>
            <w:vAlign w:val="center"/>
          </w:tcPr>
          <w:p w14:paraId="32A1BE62" w14:textId="77777777" w:rsidR="003E2969" w:rsidRPr="00C6449B" w:rsidRDefault="003E2969" w:rsidP="003E2969">
            <w:pPr>
              <w:pStyle w:val="TAC"/>
            </w:pPr>
            <w:r w:rsidRPr="00C6449B">
              <w:t>7(5,2)</w:t>
            </w:r>
          </w:p>
        </w:tc>
        <w:tc>
          <w:tcPr>
            <w:tcW w:w="1327" w:type="dxa"/>
            <w:vAlign w:val="center"/>
          </w:tcPr>
          <w:p w14:paraId="0211888D" w14:textId="77777777" w:rsidR="003E2969" w:rsidRPr="00C6449B" w:rsidRDefault="003E2969" w:rsidP="003E2969">
            <w:pPr>
              <w:pStyle w:val="TAC"/>
            </w:pPr>
            <w:r w:rsidRPr="00C6449B">
              <w:t>pos0</w:t>
            </w:r>
          </w:p>
        </w:tc>
        <w:tc>
          <w:tcPr>
            <w:tcW w:w="1380" w:type="dxa"/>
            <w:vAlign w:val="center"/>
          </w:tcPr>
          <w:p w14:paraId="75B03F9E" w14:textId="77777777" w:rsidR="003E2969" w:rsidRPr="00C6449B" w:rsidRDefault="003E2969" w:rsidP="003E2969">
            <w:pPr>
              <w:pStyle w:val="TAC"/>
            </w:pPr>
            <w:r w:rsidRPr="00C6449B">
              <w:t>G-FR2-A4-3</w:t>
            </w:r>
          </w:p>
        </w:tc>
        <w:tc>
          <w:tcPr>
            <w:tcW w:w="992" w:type="dxa"/>
            <w:vAlign w:val="center"/>
          </w:tcPr>
          <w:p w14:paraId="05858BA9" w14:textId="016156EA" w:rsidR="003E2969" w:rsidRPr="00C6449B" w:rsidRDefault="003E2969" w:rsidP="003E2969">
            <w:pPr>
              <w:pStyle w:val="TAC"/>
            </w:pPr>
            <w:r w:rsidRPr="00C6449B">
              <w:rPr>
                <w:rFonts w:hint="eastAsia"/>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pPr>
          </w:p>
        </w:tc>
        <w:tc>
          <w:tcPr>
            <w:tcW w:w="1510" w:type="dxa"/>
            <w:vAlign w:val="center"/>
          </w:tcPr>
          <w:p w14:paraId="1673ADD0" w14:textId="77777777" w:rsidR="003E2969" w:rsidRPr="00C6449B" w:rsidRDefault="003E2969" w:rsidP="003E2969">
            <w:pPr>
              <w:pStyle w:val="TAC"/>
            </w:pPr>
            <w:r w:rsidRPr="00C6449B">
              <w:t>2</w:t>
            </w:r>
          </w:p>
        </w:tc>
        <w:tc>
          <w:tcPr>
            <w:tcW w:w="851" w:type="dxa"/>
            <w:vAlign w:val="center"/>
          </w:tcPr>
          <w:p w14:paraId="6EDFBA0F" w14:textId="77777777" w:rsidR="003E2969" w:rsidRPr="00C6449B" w:rsidRDefault="003E2969" w:rsidP="003E2969">
            <w:pPr>
              <w:pStyle w:val="TAC"/>
            </w:pPr>
            <w:r w:rsidRPr="00C6449B">
              <w:t>Normal</w:t>
            </w:r>
          </w:p>
        </w:tc>
        <w:tc>
          <w:tcPr>
            <w:tcW w:w="1607" w:type="dxa"/>
            <w:vAlign w:val="center"/>
          </w:tcPr>
          <w:p w14:paraId="17F1C5D1" w14:textId="77777777" w:rsidR="003E2969" w:rsidRPr="00C6449B" w:rsidRDefault="003E2969" w:rsidP="003E2969">
            <w:pPr>
              <w:pStyle w:val="TAC"/>
            </w:pPr>
            <w:r w:rsidRPr="00C6449B">
              <w:t>TDLA30-300 LOW</w:t>
            </w:r>
          </w:p>
        </w:tc>
        <w:tc>
          <w:tcPr>
            <w:tcW w:w="1176" w:type="dxa"/>
            <w:vAlign w:val="center"/>
          </w:tcPr>
          <w:p w14:paraId="313E99D9" w14:textId="77777777" w:rsidR="003E2969" w:rsidRPr="00C6449B" w:rsidRDefault="003E2969" w:rsidP="003E2969">
            <w:pPr>
              <w:pStyle w:val="TAC"/>
            </w:pPr>
            <w:r w:rsidRPr="00C6449B">
              <w:t>40(20,20)</w:t>
            </w:r>
          </w:p>
        </w:tc>
        <w:tc>
          <w:tcPr>
            <w:tcW w:w="1327" w:type="dxa"/>
            <w:vAlign w:val="center"/>
          </w:tcPr>
          <w:p w14:paraId="49A0F924" w14:textId="77777777" w:rsidR="003E2969" w:rsidRPr="00C6449B" w:rsidRDefault="003E2969" w:rsidP="003E2969">
            <w:pPr>
              <w:pStyle w:val="TAC"/>
            </w:pPr>
            <w:r w:rsidRPr="00C6449B">
              <w:t>pos0</w:t>
            </w:r>
          </w:p>
        </w:tc>
        <w:tc>
          <w:tcPr>
            <w:tcW w:w="1380" w:type="dxa"/>
            <w:vAlign w:val="center"/>
          </w:tcPr>
          <w:p w14:paraId="3F82B5B7" w14:textId="77777777" w:rsidR="003E2969" w:rsidRPr="00C6449B" w:rsidRDefault="003E2969" w:rsidP="003E2969">
            <w:pPr>
              <w:pStyle w:val="TAC"/>
            </w:pPr>
            <w:r w:rsidRPr="00C6449B">
              <w:t>G-FR2-A4-3</w:t>
            </w:r>
          </w:p>
        </w:tc>
        <w:tc>
          <w:tcPr>
            <w:tcW w:w="992" w:type="dxa"/>
            <w:vAlign w:val="center"/>
          </w:tcPr>
          <w:p w14:paraId="14820CF1" w14:textId="2C5FB909" w:rsidR="003E2969" w:rsidRPr="00C6449B" w:rsidRDefault="003E2969" w:rsidP="003E2969">
            <w:pPr>
              <w:pStyle w:val="TAC"/>
            </w:pPr>
            <w:r w:rsidRPr="00C6449B">
              <w:rPr>
                <w:rFonts w:hint="eastAsia"/>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 LOW</w:t>
            </w:r>
          </w:p>
        </w:tc>
        <w:tc>
          <w:tcPr>
            <w:tcW w:w="1176" w:type="dxa"/>
            <w:vAlign w:val="center"/>
          </w:tcPr>
          <w:p w14:paraId="0726AAD7" w14:textId="77777777" w:rsidR="003E2969" w:rsidRPr="00C6449B" w:rsidRDefault="003E2969" w:rsidP="003E2969">
            <w:pPr>
              <w:pStyle w:val="TAC"/>
            </w:pPr>
            <w:r w:rsidRPr="00C6449B">
              <w:t>7(5,2)</w:t>
            </w:r>
          </w:p>
        </w:tc>
        <w:tc>
          <w:tcPr>
            <w:tcW w:w="1327" w:type="dxa"/>
            <w:vAlign w:val="center"/>
          </w:tcPr>
          <w:p w14:paraId="7174BE5D" w14:textId="77777777" w:rsidR="003E2969" w:rsidRPr="00C6449B" w:rsidRDefault="003E2969" w:rsidP="003E2969">
            <w:pPr>
              <w:pStyle w:val="TAC"/>
            </w:pPr>
            <w:r w:rsidRPr="00C6449B">
              <w:t>pos1</w:t>
            </w:r>
          </w:p>
        </w:tc>
        <w:tc>
          <w:tcPr>
            <w:tcW w:w="1380" w:type="dxa"/>
            <w:vAlign w:val="center"/>
          </w:tcPr>
          <w:p w14:paraId="26B7E1D5" w14:textId="77777777" w:rsidR="003E2969" w:rsidRPr="00C6449B" w:rsidRDefault="003E2969" w:rsidP="003E2969">
            <w:pPr>
              <w:pStyle w:val="TAC"/>
            </w:pPr>
            <w:r w:rsidRPr="00C6449B">
              <w:t>G-FR2-A4-13</w:t>
            </w:r>
          </w:p>
        </w:tc>
        <w:tc>
          <w:tcPr>
            <w:tcW w:w="992" w:type="dxa"/>
            <w:vAlign w:val="center"/>
          </w:tcPr>
          <w:p w14:paraId="775F7F84" w14:textId="11907E0E" w:rsidR="003E2969" w:rsidRPr="00C6449B" w:rsidRDefault="003E2969" w:rsidP="003E2969">
            <w:pPr>
              <w:pStyle w:val="TAC"/>
            </w:pPr>
            <w:r w:rsidRPr="00C6449B">
              <w:rPr>
                <w:rFonts w:hint="eastAsia"/>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pPr>
          </w:p>
        </w:tc>
        <w:tc>
          <w:tcPr>
            <w:tcW w:w="1510" w:type="dxa"/>
            <w:vAlign w:val="center"/>
          </w:tcPr>
          <w:p w14:paraId="4638FF23" w14:textId="77777777" w:rsidR="003E2969" w:rsidRPr="00C6449B" w:rsidRDefault="003E2969" w:rsidP="003E2969">
            <w:pPr>
              <w:pStyle w:val="TAC"/>
            </w:pPr>
            <w:r w:rsidRPr="00C6449B">
              <w:t>2</w:t>
            </w:r>
          </w:p>
        </w:tc>
        <w:tc>
          <w:tcPr>
            <w:tcW w:w="851" w:type="dxa"/>
            <w:vAlign w:val="center"/>
          </w:tcPr>
          <w:p w14:paraId="13A0B0EB" w14:textId="77777777" w:rsidR="003E2969" w:rsidRPr="00C6449B" w:rsidRDefault="003E2969" w:rsidP="003E2969">
            <w:pPr>
              <w:pStyle w:val="TAC"/>
            </w:pPr>
            <w:r w:rsidRPr="00C6449B">
              <w:t>Normal</w:t>
            </w:r>
          </w:p>
        </w:tc>
        <w:tc>
          <w:tcPr>
            <w:tcW w:w="1607" w:type="dxa"/>
            <w:vAlign w:val="center"/>
          </w:tcPr>
          <w:p w14:paraId="16AFDAA0" w14:textId="77777777" w:rsidR="003E2969" w:rsidRPr="00C6449B" w:rsidRDefault="003E2969" w:rsidP="003E2969">
            <w:pPr>
              <w:pStyle w:val="TAC"/>
            </w:pPr>
            <w:r w:rsidRPr="00C6449B">
              <w:t>TDLA30-300 LOW</w:t>
            </w:r>
          </w:p>
        </w:tc>
        <w:tc>
          <w:tcPr>
            <w:tcW w:w="1176" w:type="dxa"/>
            <w:vAlign w:val="center"/>
          </w:tcPr>
          <w:p w14:paraId="7362E8E4" w14:textId="77777777" w:rsidR="003E2969" w:rsidRPr="00C6449B" w:rsidRDefault="003E2969" w:rsidP="003E2969">
            <w:pPr>
              <w:pStyle w:val="TAC"/>
            </w:pPr>
            <w:r w:rsidRPr="00C6449B">
              <w:t>40(20,20)</w:t>
            </w:r>
          </w:p>
        </w:tc>
        <w:tc>
          <w:tcPr>
            <w:tcW w:w="1327" w:type="dxa"/>
            <w:vAlign w:val="center"/>
          </w:tcPr>
          <w:p w14:paraId="348D5895" w14:textId="77777777" w:rsidR="003E2969" w:rsidRPr="00C6449B" w:rsidRDefault="003E2969" w:rsidP="003E2969">
            <w:pPr>
              <w:pStyle w:val="TAC"/>
            </w:pPr>
            <w:r w:rsidRPr="00C6449B">
              <w:t>pos1</w:t>
            </w:r>
          </w:p>
        </w:tc>
        <w:tc>
          <w:tcPr>
            <w:tcW w:w="1380" w:type="dxa"/>
            <w:vAlign w:val="center"/>
          </w:tcPr>
          <w:p w14:paraId="2D8C1962" w14:textId="77777777" w:rsidR="003E2969" w:rsidRPr="00C6449B" w:rsidRDefault="003E2969" w:rsidP="003E2969">
            <w:pPr>
              <w:pStyle w:val="TAC"/>
            </w:pPr>
            <w:r w:rsidRPr="00C6449B">
              <w:t>G-FR2-A4-13</w:t>
            </w:r>
          </w:p>
        </w:tc>
        <w:tc>
          <w:tcPr>
            <w:tcW w:w="992" w:type="dxa"/>
            <w:vAlign w:val="center"/>
          </w:tcPr>
          <w:p w14:paraId="72B6827D" w14:textId="1AB3B674" w:rsidR="003E2969" w:rsidRPr="00C6449B" w:rsidRDefault="003E2969" w:rsidP="003E2969">
            <w:pPr>
              <w:pStyle w:val="TAC"/>
            </w:pPr>
            <w:r w:rsidRPr="00C6449B">
              <w:rPr>
                <w:rFonts w:hint="eastAsia"/>
              </w:rPr>
              <w:t>4.0</w:t>
            </w:r>
          </w:p>
        </w:tc>
      </w:tr>
    </w:tbl>
    <w:p w14:paraId="78E71773" w14:textId="77777777" w:rsidR="00CF08D6" w:rsidRPr="00C6449B" w:rsidRDefault="00CF08D6" w:rsidP="00CF08D6"/>
    <w:p w14:paraId="547BA00C" w14:textId="77777777" w:rsidR="00CF08D6" w:rsidRPr="00C6449B" w:rsidRDefault="00CF08D6" w:rsidP="00CF08D6">
      <w:pPr>
        <w:pStyle w:val="TH"/>
      </w:pPr>
      <w:r w:rsidRPr="00C6449B">
        <w:rPr>
          <w:lang w:eastAsia="ko-KR"/>
        </w:rPr>
        <w:t>Table 11.2.</w:t>
      </w:r>
      <w:r w:rsidRPr="00C6449B">
        <w:t>2</w:t>
      </w:r>
      <w:r w:rsidRPr="00C6449B">
        <w:rPr>
          <w:lang w:eastAsia="ko-KR"/>
        </w:rPr>
        <w:t>.</w:t>
      </w:r>
      <w:r w:rsidRPr="00C6449B">
        <w:t>3.2</w:t>
      </w:r>
      <w:r w:rsidRPr="00C6449B">
        <w:rPr>
          <w:lang w:eastAsia="ko-KR"/>
        </w:rPr>
        <w:t>-</w:t>
      </w:r>
      <w:r w:rsidRPr="00C6449B">
        <w:t>4</w:t>
      </w:r>
      <w:r w:rsidRPr="00C6449B">
        <w:rPr>
          <w:lang w:eastAsia="ko-KR"/>
        </w:rPr>
        <w:t xml:space="preserve">: Minimum requirements for </w:t>
      </w:r>
      <w:r w:rsidRPr="00C6449B">
        <w:t>UCI multiplexed on PUSCH, Type B, Without PTRS,  CSI part 2, 50 MHz Channel Bandwidth,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pPr>
            <w:r w:rsidRPr="00C6449B">
              <w:t xml:space="preserve">Number of </w:t>
            </w:r>
            <w:r w:rsidRPr="00C6449B">
              <w:rPr>
                <w:rFonts w:hint="eastAsia"/>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rPr>
            </w:pPr>
            <w:r w:rsidRPr="00C6449B">
              <w:rPr>
                <w:lang w:val="fr-FR"/>
              </w:rPr>
              <w:t>UCI bits</w:t>
            </w:r>
          </w:p>
          <w:p w14:paraId="77C68972" w14:textId="77777777" w:rsidR="00CF08D6" w:rsidRPr="00C6449B" w:rsidRDefault="00CF08D6" w:rsidP="00CF08D6">
            <w:pPr>
              <w:pStyle w:val="TAH"/>
              <w:rPr>
                <w:lang w:val="fr-FR"/>
              </w:rPr>
            </w:pPr>
            <w:r w:rsidRPr="00C6449B">
              <w:rPr>
                <w:lang w:val="fr-FR"/>
              </w:rPr>
              <w:t>(CSI part 1, CSI part 2)</w:t>
            </w:r>
          </w:p>
        </w:tc>
        <w:tc>
          <w:tcPr>
            <w:tcW w:w="1327" w:type="dxa"/>
          </w:tcPr>
          <w:p w14:paraId="1693C0B2" w14:textId="77777777" w:rsidR="00CF08D6" w:rsidRPr="00C6449B" w:rsidRDefault="00CF08D6" w:rsidP="00CF08D6">
            <w:pPr>
              <w:pStyle w:val="TAH"/>
            </w:pPr>
            <w:r w:rsidRPr="00C6449B">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pPr>
            <w:r w:rsidRPr="00C6449B">
              <w:t>TDLA30-300 LOW</w:t>
            </w:r>
          </w:p>
        </w:tc>
        <w:tc>
          <w:tcPr>
            <w:tcW w:w="1176" w:type="dxa"/>
            <w:vAlign w:val="center"/>
          </w:tcPr>
          <w:p w14:paraId="4E5AB9C1" w14:textId="77777777" w:rsidR="003E2969" w:rsidRPr="00C6449B" w:rsidRDefault="003E2969" w:rsidP="003E2969">
            <w:pPr>
              <w:pStyle w:val="TAC"/>
            </w:pPr>
            <w:r w:rsidRPr="00C6449B">
              <w:t>7(5,2)</w:t>
            </w:r>
          </w:p>
        </w:tc>
        <w:tc>
          <w:tcPr>
            <w:tcW w:w="1327" w:type="dxa"/>
            <w:vAlign w:val="center"/>
          </w:tcPr>
          <w:p w14:paraId="0994F184" w14:textId="77777777" w:rsidR="003E2969" w:rsidRPr="00C6449B" w:rsidRDefault="003E2969" w:rsidP="003E2969">
            <w:pPr>
              <w:pStyle w:val="TAC"/>
            </w:pPr>
            <w:r w:rsidRPr="00C6449B">
              <w:t>pos0</w:t>
            </w:r>
          </w:p>
        </w:tc>
        <w:tc>
          <w:tcPr>
            <w:tcW w:w="1380" w:type="dxa"/>
            <w:vAlign w:val="center"/>
          </w:tcPr>
          <w:p w14:paraId="3202049C" w14:textId="77777777" w:rsidR="003E2969" w:rsidRPr="00C6449B" w:rsidRDefault="003E2969" w:rsidP="003E2969">
            <w:pPr>
              <w:pStyle w:val="TAC"/>
            </w:pPr>
            <w:r w:rsidRPr="00C6449B">
              <w:t>G-FR2-A4-3</w:t>
            </w:r>
          </w:p>
        </w:tc>
        <w:tc>
          <w:tcPr>
            <w:tcW w:w="992" w:type="dxa"/>
            <w:vAlign w:val="center"/>
          </w:tcPr>
          <w:p w14:paraId="12779C3B" w14:textId="5CB8EE46" w:rsidR="003E2969" w:rsidRPr="00C6449B" w:rsidRDefault="003E2969" w:rsidP="003E2969">
            <w:pPr>
              <w:pStyle w:val="TAC"/>
            </w:pPr>
            <w:r w:rsidRPr="00C6449B">
              <w:rPr>
                <w:rFonts w:hint="eastAsia"/>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pPr>
          </w:p>
        </w:tc>
        <w:tc>
          <w:tcPr>
            <w:tcW w:w="1510" w:type="dxa"/>
            <w:vAlign w:val="center"/>
          </w:tcPr>
          <w:p w14:paraId="08168AB0" w14:textId="77777777" w:rsidR="003E2969" w:rsidRPr="00C6449B" w:rsidRDefault="003E2969" w:rsidP="003E2969">
            <w:pPr>
              <w:pStyle w:val="TAC"/>
            </w:pPr>
            <w:r w:rsidRPr="00C6449B">
              <w:t>2</w:t>
            </w:r>
          </w:p>
        </w:tc>
        <w:tc>
          <w:tcPr>
            <w:tcW w:w="851" w:type="dxa"/>
            <w:vAlign w:val="center"/>
          </w:tcPr>
          <w:p w14:paraId="63D3369C" w14:textId="77777777" w:rsidR="003E2969" w:rsidRPr="00C6449B" w:rsidRDefault="003E2969" w:rsidP="003E2969">
            <w:pPr>
              <w:pStyle w:val="TAC"/>
            </w:pPr>
            <w:r w:rsidRPr="00C6449B">
              <w:t>Normal</w:t>
            </w:r>
          </w:p>
        </w:tc>
        <w:tc>
          <w:tcPr>
            <w:tcW w:w="1607" w:type="dxa"/>
            <w:vAlign w:val="center"/>
          </w:tcPr>
          <w:p w14:paraId="38E2F31C" w14:textId="77777777" w:rsidR="003E2969" w:rsidRPr="00C6449B" w:rsidRDefault="003E2969" w:rsidP="003E2969">
            <w:pPr>
              <w:pStyle w:val="TAC"/>
            </w:pPr>
            <w:r w:rsidRPr="00C6449B">
              <w:t>TDLA30-300 LOW</w:t>
            </w:r>
          </w:p>
        </w:tc>
        <w:tc>
          <w:tcPr>
            <w:tcW w:w="1176" w:type="dxa"/>
            <w:vAlign w:val="center"/>
          </w:tcPr>
          <w:p w14:paraId="75955D59" w14:textId="77777777" w:rsidR="003E2969" w:rsidRPr="00C6449B" w:rsidRDefault="003E2969" w:rsidP="003E2969">
            <w:pPr>
              <w:pStyle w:val="TAC"/>
            </w:pPr>
            <w:r w:rsidRPr="00C6449B">
              <w:t>40(20,20)</w:t>
            </w:r>
          </w:p>
        </w:tc>
        <w:tc>
          <w:tcPr>
            <w:tcW w:w="1327" w:type="dxa"/>
            <w:vAlign w:val="center"/>
          </w:tcPr>
          <w:p w14:paraId="7E2B19E9" w14:textId="77777777" w:rsidR="003E2969" w:rsidRPr="00C6449B" w:rsidRDefault="003E2969" w:rsidP="003E2969">
            <w:pPr>
              <w:pStyle w:val="TAC"/>
            </w:pPr>
            <w:r w:rsidRPr="00C6449B">
              <w:t>pos0</w:t>
            </w:r>
          </w:p>
        </w:tc>
        <w:tc>
          <w:tcPr>
            <w:tcW w:w="1380" w:type="dxa"/>
            <w:vAlign w:val="center"/>
          </w:tcPr>
          <w:p w14:paraId="568E0624" w14:textId="77777777" w:rsidR="003E2969" w:rsidRPr="00C6449B" w:rsidRDefault="003E2969" w:rsidP="003E2969">
            <w:pPr>
              <w:pStyle w:val="TAC"/>
            </w:pPr>
            <w:r w:rsidRPr="00C6449B">
              <w:t>G-FR2-A4-3</w:t>
            </w:r>
          </w:p>
        </w:tc>
        <w:tc>
          <w:tcPr>
            <w:tcW w:w="992" w:type="dxa"/>
            <w:vAlign w:val="center"/>
          </w:tcPr>
          <w:p w14:paraId="218E6EB8" w14:textId="51B212BC" w:rsidR="003E2969" w:rsidRPr="00C6449B" w:rsidRDefault="003E2969" w:rsidP="003E2969">
            <w:pPr>
              <w:pStyle w:val="TAC"/>
            </w:pPr>
            <w:r w:rsidRPr="00C6449B">
              <w:rPr>
                <w:rFonts w:hint="eastAsia"/>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 LOW</w:t>
            </w:r>
          </w:p>
        </w:tc>
        <w:tc>
          <w:tcPr>
            <w:tcW w:w="1176" w:type="dxa"/>
            <w:vAlign w:val="center"/>
          </w:tcPr>
          <w:p w14:paraId="128FEF1C" w14:textId="77777777" w:rsidR="003E2969" w:rsidRPr="00C6449B" w:rsidRDefault="003E2969" w:rsidP="003E2969">
            <w:pPr>
              <w:pStyle w:val="TAC"/>
            </w:pPr>
            <w:r w:rsidRPr="00C6449B">
              <w:t>7(5,2)</w:t>
            </w:r>
          </w:p>
        </w:tc>
        <w:tc>
          <w:tcPr>
            <w:tcW w:w="1327" w:type="dxa"/>
            <w:vAlign w:val="center"/>
          </w:tcPr>
          <w:p w14:paraId="36D4AF5B" w14:textId="77777777" w:rsidR="003E2969" w:rsidRPr="00C6449B" w:rsidRDefault="003E2969" w:rsidP="003E2969">
            <w:pPr>
              <w:pStyle w:val="TAC"/>
            </w:pPr>
            <w:r w:rsidRPr="00C6449B">
              <w:t>pos1</w:t>
            </w:r>
          </w:p>
        </w:tc>
        <w:tc>
          <w:tcPr>
            <w:tcW w:w="1380" w:type="dxa"/>
            <w:vAlign w:val="center"/>
          </w:tcPr>
          <w:p w14:paraId="18581A04" w14:textId="77777777" w:rsidR="003E2969" w:rsidRPr="00C6449B" w:rsidRDefault="003E2969" w:rsidP="003E2969">
            <w:pPr>
              <w:pStyle w:val="TAC"/>
            </w:pPr>
            <w:r w:rsidRPr="00C6449B">
              <w:t>G-FR2-A4-13</w:t>
            </w:r>
          </w:p>
        </w:tc>
        <w:tc>
          <w:tcPr>
            <w:tcW w:w="992" w:type="dxa"/>
            <w:vAlign w:val="center"/>
          </w:tcPr>
          <w:p w14:paraId="06EACAC5" w14:textId="1CFF7D79" w:rsidR="003E2969" w:rsidRPr="00C6449B" w:rsidRDefault="003E2969" w:rsidP="003E2969">
            <w:pPr>
              <w:pStyle w:val="TAC"/>
            </w:pPr>
            <w:r w:rsidRPr="00C6449B">
              <w:rPr>
                <w:rFonts w:hint="eastAsia"/>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pPr>
          </w:p>
        </w:tc>
        <w:tc>
          <w:tcPr>
            <w:tcW w:w="1510" w:type="dxa"/>
            <w:vAlign w:val="center"/>
          </w:tcPr>
          <w:p w14:paraId="6D30665C" w14:textId="77777777" w:rsidR="003E2969" w:rsidRPr="00C6449B" w:rsidRDefault="003E2969" w:rsidP="003E2969">
            <w:pPr>
              <w:pStyle w:val="TAC"/>
            </w:pPr>
            <w:r w:rsidRPr="00C6449B">
              <w:t>2</w:t>
            </w:r>
          </w:p>
        </w:tc>
        <w:tc>
          <w:tcPr>
            <w:tcW w:w="851" w:type="dxa"/>
            <w:vAlign w:val="center"/>
          </w:tcPr>
          <w:p w14:paraId="74D3BD2C" w14:textId="77777777" w:rsidR="003E2969" w:rsidRPr="00C6449B" w:rsidRDefault="003E2969" w:rsidP="003E2969">
            <w:pPr>
              <w:pStyle w:val="TAC"/>
            </w:pPr>
            <w:r w:rsidRPr="00C6449B">
              <w:t>Normal</w:t>
            </w:r>
          </w:p>
        </w:tc>
        <w:tc>
          <w:tcPr>
            <w:tcW w:w="1607" w:type="dxa"/>
            <w:vAlign w:val="center"/>
          </w:tcPr>
          <w:p w14:paraId="7A0D3498" w14:textId="77777777" w:rsidR="003E2969" w:rsidRPr="00C6449B" w:rsidRDefault="003E2969" w:rsidP="003E2969">
            <w:pPr>
              <w:pStyle w:val="TAC"/>
            </w:pPr>
            <w:r w:rsidRPr="00C6449B">
              <w:t>TDLA30-300 LOW</w:t>
            </w:r>
          </w:p>
        </w:tc>
        <w:tc>
          <w:tcPr>
            <w:tcW w:w="1176" w:type="dxa"/>
            <w:vAlign w:val="center"/>
          </w:tcPr>
          <w:p w14:paraId="67A7B5E9" w14:textId="77777777" w:rsidR="003E2969" w:rsidRPr="00C6449B" w:rsidRDefault="003E2969" w:rsidP="003E2969">
            <w:pPr>
              <w:pStyle w:val="TAC"/>
            </w:pPr>
            <w:r w:rsidRPr="00C6449B">
              <w:t>40(20,20)</w:t>
            </w:r>
          </w:p>
        </w:tc>
        <w:tc>
          <w:tcPr>
            <w:tcW w:w="1327" w:type="dxa"/>
            <w:vAlign w:val="center"/>
          </w:tcPr>
          <w:p w14:paraId="27FA8DE1" w14:textId="77777777" w:rsidR="003E2969" w:rsidRPr="00C6449B" w:rsidRDefault="003E2969" w:rsidP="003E2969">
            <w:pPr>
              <w:pStyle w:val="TAC"/>
            </w:pPr>
            <w:r w:rsidRPr="00C6449B">
              <w:t>pos1</w:t>
            </w:r>
          </w:p>
        </w:tc>
        <w:tc>
          <w:tcPr>
            <w:tcW w:w="1380" w:type="dxa"/>
            <w:vAlign w:val="center"/>
          </w:tcPr>
          <w:p w14:paraId="5221A93C" w14:textId="77777777" w:rsidR="003E2969" w:rsidRPr="00C6449B" w:rsidRDefault="003E2969" w:rsidP="003E2969">
            <w:pPr>
              <w:pStyle w:val="TAC"/>
            </w:pPr>
            <w:r w:rsidRPr="00C6449B">
              <w:t>G-FR2-A4-13</w:t>
            </w:r>
          </w:p>
        </w:tc>
        <w:tc>
          <w:tcPr>
            <w:tcW w:w="992" w:type="dxa"/>
            <w:vAlign w:val="center"/>
          </w:tcPr>
          <w:p w14:paraId="70663AFC" w14:textId="2FB9FB08" w:rsidR="003E2969" w:rsidRPr="00C6449B" w:rsidRDefault="003E2969" w:rsidP="003E2969">
            <w:pPr>
              <w:pStyle w:val="TAC"/>
            </w:pPr>
            <w:r w:rsidRPr="00C6449B">
              <w:rPr>
                <w:rFonts w:hint="eastAsia"/>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6915" w:name="_Toc13079920"/>
      <w:bookmarkStart w:id="6916" w:name="_Toc29811409"/>
      <w:bookmarkStart w:id="6917" w:name="_Toc29811860"/>
      <w:bookmarkStart w:id="6918" w:name="_Toc37268364"/>
      <w:bookmarkStart w:id="6919" w:name="_Toc37268815"/>
      <w:bookmarkStart w:id="6920" w:name="_Toc45893466"/>
      <w:bookmarkStart w:id="6921" w:name="_Toc53177630"/>
      <w:bookmarkStart w:id="6922" w:name="_Toc53178082"/>
      <w:bookmarkStart w:id="6923" w:name="_Toc61176716"/>
      <w:bookmarkStart w:id="6924" w:name="_Toc67916539"/>
      <w:bookmarkStart w:id="6925" w:name="_Toc74670757"/>
      <w:bookmarkStart w:id="6926" w:name="_Toc76542792"/>
      <w:bookmarkStart w:id="6927" w:name="_Toc82626724"/>
      <w:bookmarkStart w:id="6928" w:name="_Toc90414690"/>
      <w:bookmarkStart w:id="6929" w:name="_Toc106769779"/>
      <w:bookmarkStart w:id="6930" w:name="_Toc115185028"/>
      <w:bookmarkStart w:id="6931" w:name="_Toc138839530"/>
      <w:bookmarkStart w:id="6932" w:name="_Toc138932893"/>
      <w:bookmarkStart w:id="6933" w:name="_Toc138933346"/>
      <w:r w:rsidRPr="00C6449B">
        <w:rPr>
          <w:noProof/>
        </w:rPr>
        <w:t>11.</w:t>
      </w:r>
      <w:r w:rsidRPr="00C6449B">
        <w:rPr>
          <w:rFonts w:eastAsia="DengXian"/>
          <w:noProof/>
        </w:rPr>
        <w:t>3</w:t>
      </w:r>
      <w:r w:rsidRPr="00C6449B">
        <w:rPr>
          <w:noProof/>
        </w:rPr>
        <w:tab/>
        <w:t>Performance requirements for PUCCH</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223EE2A8" w14:textId="77777777" w:rsidR="00CF08D6" w:rsidRPr="00C6449B" w:rsidRDefault="00CF08D6" w:rsidP="00CF08D6">
      <w:pPr>
        <w:pStyle w:val="Heading3"/>
        <w:rPr>
          <w:rFonts w:eastAsia="DengXian"/>
          <w:noProof/>
        </w:rPr>
      </w:pPr>
      <w:bookmarkStart w:id="6934" w:name="_Toc13079921"/>
      <w:bookmarkStart w:id="6935" w:name="_Toc29811410"/>
      <w:bookmarkStart w:id="6936" w:name="_Toc29811861"/>
      <w:bookmarkStart w:id="6937" w:name="_Toc37268365"/>
      <w:bookmarkStart w:id="6938" w:name="_Toc37268816"/>
      <w:bookmarkStart w:id="6939" w:name="_Toc45893467"/>
      <w:bookmarkStart w:id="6940" w:name="_Toc53177631"/>
      <w:bookmarkStart w:id="6941" w:name="_Toc53178083"/>
      <w:bookmarkStart w:id="6942" w:name="_Toc61176717"/>
      <w:bookmarkStart w:id="6943" w:name="_Toc67916540"/>
      <w:bookmarkStart w:id="6944" w:name="_Toc74670758"/>
      <w:bookmarkStart w:id="6945" w:name="_Toc76542793"/>
      <w:bookmarkStart w:id="6946" w:name="_Toc82626725"/>
      <w:bookmarkStart w:id="6947" w:name="_Toc90414691"/>
      <w:bookmarkStart w:id="6948" w:name="_Toc106769780"/>
      <w:bookmarkStart w:id="6949" w:name="_Toc115185029"/>
      <w:bookmarkStart w:id="6950" w:name="_Toc138839531"/>
      <w:bookmarkStart w:id="6951" w:name="_Toc138932894"/>
      <w:bookmarkStart w:id="6952" w:name="_Toc138933347"/>
      <w:r w:rsidRPr="00C6449B">
        <w:rPr>
          <w:noProof/>
        </w:rPr>
        <w:t>11.</w:t>
      </w:r>
      <w:r w:rsidRPr="00C6449B">
        <w:rPr>
          <w:rFonts w:eastAsia="DengXian"/>
          <w:noProof/>
        </w:rPr>
        <w:t>3</w:t>
      </w:r>
      <w:r w:rsidRPr="00C6449B">
        <w:rPr>
          <w:noProof/>
        </w:rPr>
        <w:t>.1</w:t>
      </w:r>
      <w:r w:rsidRPr="00C6449B">
        <w:rPr>
          <w:noProof/>
        </w:rPr>
        <w:tab/>
        <w:t xml:space="preserve">Requirements </w:t>
      </w:r>
      <w:r w:rsidRPr="00C6449B">
        <w:t xml:space="preserve">for </w:t>
      </w:r>
      <w:r w:rsidRPr="00C6449B">
        <w:rPr>
          <w:i/>
        </w:rPr>
        <w:t>BS type 1-O</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618A0BF7" w14:textId="77777777" w:rsidR="00CF08D6" w:rsidRPr="00C6449B" w:rsidRDefault="00CF08D6" w:rsidP="00CF08D6">
      <w:pPr>
        <w:pStyle w:val="Heading4"/>
      </w:pPr>
      <w:bookmarkStart w:id="6953" w:name="_Toc13079922"/>
      <w:bookmarkStart w:id="6954" w:name="_Toc29811411"/>
      <w:bookmarkStart w:id="6955" w:name="_Toc29811862"/>
      <w:bookmarkStart w:id="6956" w:name="_Toc37268366"/>
      <w:bookmarkStart w:id="6957" w:name="_Toc37268817"/>
      <w:bookmarkStart w:id="6958" w:name="_Toc45893468"/>
      <w:bookmarkStart w:id="6959" w:name="_Toc53177632"/>
      <w:bookmarkStart w:id="6960" w:name="_Toc53178084"/>
      <w:bookmarkStart w:id="6961" w:name="_Toc61176718"/>
      <w:bookmarkStart w:id="6962" w:name="_Toc67916541"/>
      <w:bookmarkStart w:id="6963" w:name="_Toc74670759"/>
      <w:bookmarkStart w:id="6964" w:name="_Toc76542794"/>
      <w:bookmarkStart w:id="6965" w:name="_Toc82626726"/>
      <w:bookmarkStart w:id="6966" w:name="_Toc90414692"/>
      <w:bookmarkStart w:id="6967" w:name="_Toc106769781"/>
      <w:bookmarkStart w:id="6968" w:name="_Toc115185030"/>
      <w:bookmarkStart w:id="6969" w:name="_Toc138839532"/>
      <w:bookmarkStart w:id="6970" w:name="_Toc138932895"/>
      <w:bookmarkStart w:id="6971" w:name="_Toc138933348"/>
      <w:r w:rsidRPr="00C6449B">
        <w:t>11.3.1.1</w:t>
      </w:r>
      <w:r w:rsidRPr="00C6449B">
        <w:tab/>
        <w:t>DTX to ACK probability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8.3.1</w:t>
      </w:r>
    </w:p>
    <w:p w14:paraId="18309779" w14:textId="77777777" w:rsidR="00CF08D6" w:rsidRPr="00C6449B" w:rsidRDefault="00CF08D6" w:rsidP="00CF08D6">
      <w:pPr>
        <w:pStyle w:val="Heading4"/>
      </w:pPr>
      <w:bookmarkStart w:id="6972" w:name="_Toc13079923"/>
      <w:bookmarkStart w:id="6973" w:name="_Toc29811412"/>
      <w:bookmarkStart w:id="6974" w:name="_Toc29811863"/>
      <w:bookmarkStart w:id="6975" w:name="_Toc37268367"/>
      <w:bookmarkStart w:id="6976" w:name="_Toc37268818"/>
      <w:bookmarkStart w:id="6977" w:name="_Toc45893469"/>
      <w:bookmarkStart w:id="6978" w:name="_Toc53177633"/>
      <w:bookmarkStart w:id="6979" w:name="_Toc53178085"/>
      <w:bookmarkStart w:id="6980" w:name="_Toc61176719"/>
      <w:bookmarkStart w:id="6981" w:name="_Toc67916542"/>
      <w:bookmarkStart w:id="6982" w:name="_Toc74670760"/>
      <w:bookmarkStart w:id="6983" w:name="_Toc76542795"/>
      <w:bookmarkStart w:id="6984" w:name="_Toc82626727"/>
      <w:bookmarkStart w:id="6985" w:name="_Toc90414693"/>
      <w:bookmarkStart w:id="6986" w:name="_Toc106769782"/>
      <w:bookmarkStart w:id="6987" w:name="_Toc115185031"/>
      <w:bookmarkStart w:id="6988" w:name="_Toc138839533"/>
      <w:bookmarkStart w:id="6989" w:name="_Toc138932896"/>
      <w:bookmarkStart w:id="6990" w:name="_Toc138933349"/>
      <w:r w:rsidRPr="00C6449B">
        <w:t>11.3.1.2</w:t>
      </w:r>
      <w:r w:rsidRPr="00C6449B">
        <w:tab/>
        <w:t>Performance requirements for PUCCH format 0</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1B2FAF63" w14:textId="42CAEB43"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8.3.2 for 2 Rx.</w:t>
      </w:r>
    </w:p>
    <w:p w14:paraId="0F6825CF" w14:textId="77777777" w:rsidR="00CF08D6" w:rsidRPr="00C6449B" w:rsidRDefault="00CF08D6" w:rsidP="00CF08D6">
      <w:pPr>
        <w:pStyle w:val="Heading4"/>
      </w:pPr>
      <w:bookmarkStart w:id="6991" w:name="_Toc13079924"/>
      <w:bookmarkStart w:id="6992" w:name="_Toc29811413"/>
      <w:bookmarkStart w:id="6993" w:name="_Toc29811864"/>
      <w:bookmarkStart w:id="6994" w:name="_Toc37268368"/>
      <w:bookmarkStart w:id="6995" w:name="_Toc37268819"/>
      <w:bookmarkStart w:id="6996" w:name="_Toc45893470"/>
      <w:bookmarkStart w:id="6997" w:name="_Toc53177634"/>
      <w:bookmarkStart w:id="6998" w:name="_Toc53178086"/>
      <w:bookmarkStart w:id="6999" w:name="_Toc61176720"/>
      <w:bookmarkStart w:id="7000" w:name="_Toc67916543"/>
      <w:bookmarkStart w:id="7001" w:name="_Toc74670761"/>
      <w:bookmarkStart w:id="7002" w:name="_Toc76542796"/>
      <w:bookmarkStart w:id="7003" w:name="_Toc82626728"/>
      <w:bookmarkStart w:id="7004" w:name="_Toc90414694"/>
      <w:bookmarkStart w:id="7005" w:name="_Toc106769783"/>
      <w:bookmarkStart w:id="7006" w:name="_Toc115185032"/>
      <w:bookmarkStart w:id="7007" w:name="_Toc138839534"/>
      <w:bookmarkStart w:id="7008" w:name="_Toc138932897"/>
      <w:bookmarkStart w:id="7009" w:name="_Toc138933350"/>
      <w:bookmarkStart w:id="7010" w:name="_Hlk531179956"/>
      <w:r w:rsidRPr="00C6449B">
        <w:t>11.3.1.3</w:t>
      </w:r>
      <w:r w:rsidRPr="00C6449B">
        <w:tab/>
        <w:t>Performance requirements for PUCCH format 1</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297F3C8F" w14:textId="37CC4B51" w:rsidR="00CF08D6" w:rsidRPr="00C6449B" w:rsidRDefault="00CF08D6" w:rsidP="00CF08D6">
      <w:pPr>
        <w:rPr>
          <w:noProof/>
        </w:rPr>
      </w:pPr>
      <w:r w:rsidRPr="00C6449B">
        <w:rPr>
          <w:noProof/>
        </w:rPr>
        <w:t xml:space="preserve">Apply the requirements defined in </w:t>
      </w:r>
      <w:r w:rsidR="007F25CB">
        <w:rPr>
          <w:noProof/>
        </w:rPr>
        <w:t>clause</w:t>
      </w:r>
      <w:r w:rsidRPr="00C6449B">
        <w:rPr>
          <w:noProof/>
        </w:rPr>
        <w:t xml:space="preserve"> 8.3.3 for 2Rx.</w:t>
      </w:r>
      <w:bookmarkEnd w:id="7010"/>
    </w:p>
    <w:p w14:paraId="114302EF" w14:textId="77777777" w:rsidR="00CF08D6" w:rsidRPr="00C6449B" w:rsidRDefault="00CF08D6" w:rsidP="00CF08D6">
      <w:pPr>
        <w:pStyle w:val="Heading4"/>
        <w:rPr>
          <w:rFonts w:eastAsia="DengXian"/>
        </w:rPr>
      </w:pPr>
      <w:bookmarkStart w:id="7011" w:name="_Toc13079925"/>
      <w:bookmarkStart w:id="7012" w:name="_Toc29811414"/>
      <w:bookmarkStart w:id="7013" w:name="_Toc29811865"/>
      <w:bookmarkStart w:id="7014" w:name="_Toc37268369"/>
      <w:bookmarkStart w:id="7015" w:name="_Toc37268820"/>
      <w:bookmarkStart w:id="7016" w:name="_Toc45893471"/>
      <w:bookmarkStart w:id="7017" w:name="_Toc53177635"/>
      <w:bookmarkStart w:id="7018" w:name="_Toc53178087"/>
      <w:bookmarkStart w:id="7019" w:name="_Toc61176721"/>
      <w:bookmarkStart w:id="7020" w:name="_Toc67916544"/>
      <w:bookmarkStart w:id="7021" w:name="_Toc74670762"/>
      <w:bookmarkStart w:id="7022" w:name="_Toc76542797"/>
      <w:bookmarkStart w:id="7023" w:name="_Toc82626729"/>
      <w:bookmarkStart w:id="7024" w:name="_Toc90414695"/>
      <w:bookmarkStart w:id="7025" w:name="_Toc106769784"/>
      <w:bookmarkStart w:id="7026" w:name="_Toc115185033"/>
      <w:bookmarkStart w:id="7027" w:name="_Toc138839535"/>
      <w:bookmarkStart w:id="7028" w:name="_Toc138932898"/>
      <w:bookmarkStart w:id="7029" w:name="_Toc138933351"/>
      <w:r w:rsidRPr="00C6449B">
        <w:t>11.3.1.4</w:t>
      </w:r>
      <w:r w:rsidRPr="00C6449B">
        <w:tab/>
        <w:t>Performance requirements for PUCCH format 2</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2D43B27" w14:textId="6DFCCE28" w:rsidR="00CF08D6" w:rsidRPr="00C6449B" w:rsidRDefault="00CF08D6" w:rsidP="00CF08D6">
      <w:pPr>
        <w:rPr>
          <w:rFonts w:eastAsia="DengXian"/>
          <w:noProof/>
        </w:rPr>
      </w:pPr>
      <w:r w:rsidRPr="00C6449B">
        <w:rPr>
          <w:noProof/>
        </w:rPr>
        <w:t xml:space="preserve">Apply the requirements defined in </w:t>
      </w:r>
      <w:r w:rsidR="00B41384" w:rsidRPr="00C6449B">
        <w:rPr>
          <w:noProof/>
        </w:rPr>
        <w:t>clause</w:t>
      </w:r>
      <w:r w:rsidRPr="00C6449B">
        <w:rPr>
          <w:noProof/>
        </w:rPr>
        <w:t xml:space="preserve"> 8.3.4 for 2Rx.</w:t>
      </w:r>
    </w:p>
    <w:p w14:paraId="32EE2714" w14:textId="77777777" w:rsidR="00CF08D6" w:rsidRPr="00C6449B" w:rsidRDefault="00CF08D6" w:rsidP="00CF08D6">
      <w:pPr>
        <w:pStyle w:val="Heading4"/>
      </w:pPr>
      <w:bookmarkStart w:id="7030" w:name="_Toc13079926"/>
      <w:bookmarkStart w:id="7031" w:name="_Toc29811415"/>
      <w:bookmarkStart w:id="7032" w:name="_Toc29811866"/>
      <w:bookmarkStart w:id="7033" w:name="_Toc37268370"/>
      <w:bookmarkStart w:id="7034" w:name="_Toc37268821"/>
      <w:bookmarkStart w:id="7035" w:name="_Toc45893472"/>
      <w:bookmarkStart w:id="7036" w:name="_Toc53177636"/>
      <w:bookmarkStart w:id="7037" w:name="_Toc53178088"/>
      <w:bookmarkStart w:id="7038" w:name="_Toc61176722"/>
      <w:bookmarkStart w:id="7039" w:name="_Toc67916545"/>
      <w:bookmarkStart w:id="7040" w:name="_Toc74670763"/>
      <w:bookmarkStart w:id="7041" w:name="_Toc76542798"/>
      <w:bookmarkStart w:id="7042" w:name="_Toc82626730"/>
      <w:bookmarkStart w:id="7043" w:name="_Toc90414696"/>
      <w:bookmarkStart w:id="7044" w:name="_Toc106769785"/>
      <w:bookmarkStart w:id="7045" w:name="_Toc115185034"/>
      <w:bookmarkStart w:id="7046" w:name="_Toc138839536"/>
      <w:bookmarkStart w:id="7047" w:name="_Toc138932899"/>
      <w:bookmarkStart w:id="7048" w:name="_Toc138933352"/>
      <w:r w:rsidRPr="00C6449B">
        <w:t>11.3.1.5 Performance requirements for PUCCH format 3</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755DF0EC" w14:textId="723A9A5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8.3.5 for 2Rx.</w:t>
      </w:r>
    </w:p>
    <w:p w14:paraId="2FF07297" w14:textId="77777777" w:rsidR="00CF08D6" w:rsidRPr="00C6449B" w:rsidRDefault="00CF08D6" w:rsidP="00CF08D6">
      <w:pPr>
        <w:pStyle w:val="Heading4"/>
      </w:pPr>
      <w:bookmarkStart w:id="7049" w:name="_Toc13079927"/>
      <w:bookmarkStart w:id="7050" w:name="_Toc29811416"/>
      <w:bookmarkStart w:id="7051" w:name="_Toc29811867"/>
      <w:bookmarkStart w:id="7052" w:name="_Toc37268371"/>
      <w:bookmarkStart w:id="7053" w:name="_Toc37268822"/>
      <w:bookmarkStart w:id="7054" w:name="_Toc45893473"/>
      <w:bookmarkStart w:id="7055" w:name="_Toc53177637"/>
      <w:bookmarkStart w:id="7056" w:name="_Toc53178089"/>
      <w:bookmarkStart w:id="7057" w:name="_Toc61176723"/>
      <w:bookmarkStart w:id="7058" w:name="_Toc67916546"/>
      <w:bookmarkStart w:id="7059" w:name="_Toc74670764"/>
      <w:bookmarkStart w:id="7060" w:name="_Toc76542799"/>
      <w:bookmarkStart w:id="7061" w:name="_Toc82626731"/>
      <w:bookmarkStart w:id="7062" w:name="_Toc90414697"/>
      <w:bookmarkStart w:id="7063" w:name="_Toc106769786"/>
      <w:bookmarkStart w:id="7064" w:name="_Toc115185035"/>
      <w:bookmarkStart w:id="7065" w:name="_Toc138839537"/>
      <w:bookmarkStart w:id="7066" w:name="_Toc138932900"/>
      <w:bookmarkStart w:id="7067" w:name="_Toc138933353"/>
      <w:r w:rsidRPr="00C6449B">
        <w:t>11.3.1.6 Performance requirements for PUCCH format 4</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3668D137" w14:textId="4418A4C0" w:rsidR="00CF08D6"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rPr>
        <w:t>Apply the requirements defined in clause 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7068" w:name="_Toc13079928"/>
      <w:bookmarkStart w:id="7069" w:name="_Toc29811417"/>
      <w:bookmarkStart w:id="7070" w:name="_Toc29811868"/>
      <w:bookmarkStart w:id="7071" w:name="_Toc37268372"/>
      <w:bookmarkStart w:id="7072" w:name="_Toc37268823"/>
      <w:bookmarkStart w:id="7073" w:name="_Toc45893474"/>
      <w:bookmarkStart w:id="7074" w:name="_Toc53177638"/>
      <w:bookmarkStart w:id="7075" w:name="_Toc53178090"/>
      <w:bookmarkStart w:id="7076" w:name="_Toc61176724"/>
      <w:bookmarkStart w:id="7077" w:name="_Toc67916547"/>
      <w:bookmarkStart w:id="7078" w:name="_Toc74670765"/>
      <w:bookmarkStart w:id="7079" w:name="_Toc76542800"/>
      <w:bookmarkStart w:id="7080" w:name="_Toc82626732"/>
      <w:bookmarkStart w:id="7081" w:name="_Toc90414698"/>
      <w:bookmarkStart w:id="7082" w:name="_Toc106769787"/>
      <w:bookmarkStart w:id="7083" w:name="_Toc115185036"/>
      <w:bookmarkStart w:id="7084" w:name="_Toc138839538"/>
      <w:bookmarkStart w:id="7085" w:name="_Toc138932901"/>
      <w:bookmarkStart w:id="7086" w:name="_Toc138933354"/>
      <w:r w:rsidRPr="00C6449B">
        <w:rPr>
          <w:noProof/>
        </w:rPr>
        <w:t>11.</w:t>
      </w:r>
      <w:r w:rsidRPr="00C6449B">
        <w:rPr>
          <w:rFonts w:eastAsia="DengXian"/>
          <w:noProof/>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1A51FB10" w14:textId="77777777" w:rsidR="00CF08D6" w:rsidRPr="00C6449B" w:rsidRDefault="00CF08D6" w:rsidP="00CF08D6">
      <w:pPr>
        <w:pStyle w:val="Heading4"/>
      </w:pPr>
      <w:bookmarkStart w:id="7087" w:name="_Toc13079929"/>
      <w:bookmarkStart w:id="7088" w:name="_Toc29811418"/>
      <w:bookmarkStart w:id="7089" w:name="_Toc29811869"/>
      <w:bookmarkStart w:id="7090" w:name="_Toc37268373"/>
      <w:bookmarkStart w:id="7091" w:name="_Toc37268824"/>
      <w:bookmarkStart w:id="7092" w:name="_Toc45893475"/>
      <w:bookmarkStart w:id="7093" w:name="_Toc53177639"/>
      <w:bookmarkStart w:id="7094" w:name="_Toc53178091"/>
      <w:bookmarkStart w:id="7095" w:name="_Toc61176725"/>
      <w:bookmarkStart w:id="7096" w:name="_Toc67916548"/>
      <w:bookmarkStart w:id="7097" w:name="_Toc74670766"/>
      <w:bookmarkStart w:id="7098" w:name="_Toc76542801"/>
      <w:bookmarkStart w:id="7099" w:name="_Toc82626733"/>
      <w:bookmarkStart w:id="7100" w:name="_Toc90414699"/>
      <w:bookmarkStart w:id="7101" w:name="_Toc106769788"/>
      <w:bookmarkStart w:id="7102" w:name="_Toc115185037"/>
      <w:bookmarkStart w:id="7103" w:name="_Toc138839539"/>
      <w:bookmarkStart w:id="7104" w:name="_Toc138932902"/>
      <w:bookmarkStart w:id="7105" w:name="_Toc138933355"/>
      <w:r w:rsidRPr="00C6449B">
        <w:t>11.3.2.1</w:t>
      </w:r>
      <w:r w:rsidRPr="00C6449B">
        <w:tab/>
        <w:t>DTX to ACK probability</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8.3.1.</w:t>
      </w:r>
    </w:p>
    <w:p w14:paraId="23E2C5F4" w14:textId="77777777" w:rsidR="00CF08D6" w:rsidRPr="00C6449B" w:rsidRDefault="00CF08D6" w:rsidP="00CF08D6">
      <w:pPr>
        <w:pStyle w:val="Heading4"/>
      </w:pPr>
      <w:bookmarkStart w:id="7106" w:name="_Toc13079930"/>
      <w:bookmarkStart w:id="7107" w:name="_Toc29811419"/>
      <w:bookmarkStart w:id="7108" w:name="_Toc29811870"/>
      <w:bookmarkStart w:id="7109" w:name="_Toc37268374"/>
      <w:bookmarkStart w:id="7110" w:name="_Toc37268825"/>
      <w:bookmarkStart w:id="7111" w:name="_Toc45893476"/>
      <w:bookmarkStart w:id="7112" w:name="_Toc53177640"/>
      <w:bookmarkStart w:id="7113" w:name="_Toc53178092"/>
      <w:bookmarkStart w:id="7114" w:name="_Toc61176726"/>
      <w:bookmarkStart w:id="7115" w:name="_Toc67916549"/>
      <w:bookmarkStart w:id="7116" w:name="_Toc74670767"/>
      <w:bookmarkStart w:id="7117" w:name="_Toc76542802"/>
      <w:bookmarkStart w:id="7118" w:name="_Toc82626734"/>
      <w:bookmarkStart w:id="7119" w:name="_Toc90414700"/>
      <w:bookmarkStart w:id="7120" w:name="_Toc106769789"/>
      <w:bookmarkStart w:id="7121" w:name="_Toc115185038"/>
      <w:bookmarkStart w:id="7122" w:name="_Toc138839540"/>
      <w:bookmarkStart w:id="7123" w:name="_Toc138932903"/>
      <w:bookmarkStart w:id="7124" w:name="_Toc138933356"/>
      <w:r w:rsidRPr="00C6449B">
        <w:t>11.3.2.2</w:t>
      </w:r>
      <w:r w:rsidRPr="00C6449B">
        <w:tab/>
        <w:t>Performance requirements for PUCCH format 0</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4DD0DC02" w14:textId="77777777" w:rsidR="00CF08D6" w:rsidRPr="00C6449B" w:rsidRDefault="00CF08D6" w:rsidP="00CF08D6">
      <w:pPr>
        <w:pStyle w:val="Heading5"/>
      </w:pPr>
      <w:bookmarkStart w:id="7125" w:name="_Toc13079931"/>
      <w:bookmarkStart w:id="7126" w:name="_Toc29811420"/>
      <w:bookmarkStart w:id="7127" w:name="_Toc29811871"/>
      <w:bookmarkStart w:id="7128" w:name="_Toc37268375"/>
      <w:bookmarkStart w:id="7129" w:name="_Toc37268826"/>
      <w:bookmarkStart w:id="7130" w:name="_Toc45893477"/>
      <w:bookmarkStart w:id="7131" w:name="_Toc53177641"/>
      <w:bookmarkStart w:id="7132" w:name="_Toc53178093"/>
      <w:bookmarkStart w:id="7133" w:name="_Toc61176727"/>
      <w:bookmarkStart w:id="7134" w:name="_Toc67916550"/>
      <w:bookmarkStart w:id="7135" w:name="_Toc74670768"/>
      <w:bookmarkStart w:id="7136" w:name="_Toc76542803"/>
      <w:bookmarkStart w:id="7137" w:name="_Toc82626735"/>
      <w:bookmarkStart w:id="7138" w:name="_Toc90414701"/>
      <w:bookmarkStart w:id="7139" w:name="_Toc106769790"/>
      <w:bookmarkStart w:id="7140" w:name="_Toc115185039"/>
      <w:bookmarkStart w:id="7141" w:name="_Toc138839541"/>
      <w:bookmarkStart w:id="7142" w:name="_Toc138932904"/>
      <w:bookmarkStart w:id="7143" w:name="_Toc138933357"/>
      <w:r w:rsidRPr="00C6449B">
        <w:t>11.3.2.2.1</w:t>
      </w:r>
      <w:r w:rsidRPr="00C6449B">
        <w:tab/>
        <w:t>General</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pPr>
            <w:r w:rsidRPr="00C6449B">
              <w:t xml:space="preserve">Number </w:t>
            </w:r>
            <w:r w:rsidRPr="00C6449B">
              <w:rPr>
                <w:lang w:val="en-US"/>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t xml:space="preserve">The transient period as specified in TS 38.101-1[17] </w:t>
      </w:r>
      <w:r w:rsidR="00B41384" w:rsidRPr="00C6449B">
        <w:t>clause</w:t>
      </w:r>
      <w:r w:rsidRPr="00C6449B">
        <w:t xml:space="preserve"> 6.3.3.1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7CCA2813" w14:textId="77777777" w:rsidR="00CF08D6" w:rsidRPr="00C6449B" w:rsidRDefault="00CF08D6" w:rsidP="00CF08D6">
      <w:pPr>
        <w:pStyle w:val="Heading5"/>
      </w:pPr>
      <w:bookmarkStart w:id="7144" w:name="_Toc13079932"/>
      <w:bookmarkStart w:id="7145" w:name="_Toc29811421"/>
      <w:bookmarkStart w:id="7146" w:name="_Toc29811872"/>
      <w:bookmarkStart w:id="7147" w:name="_Toc37268376"/>
      <w:bookmarkStart w:id="7148" w:name="_Toc37268827"/>
      <w:bookmarkStart w:id="7149" w:name="_Toc45893478"/>
      <w:bookmarkStart w:id="7150" w:name="_Toc53177642"/>
      <w:bookmarkStart w:id="7151" w:name="_Toc53178094"/>
      <w:bookmarkStart w:id="7152" w:name="_Toc61176728"/>
      <w:bookmarkStart w:id="7153" w:name="_Toc67916551"/>
      <w:bookmarkStart w:id="7154" w:name="_Toc74670769"/>
      <w:bookmarkStart w:id="7155" w:name="_Toc76542804"/>
      <w:bookmarkStart w:id="7156" w:name="_Toc82626736"/>
      <w:bookmarkStart w:id="7157" w:name="_Toc90414702"/>
      <w:bookmarkStart w:id="7158" w:name="_Toc106769791"/>
      <w:bookmarkStart w:id="7159" w:name="_Toc115185040"/>
      <w:bookmarkStart w:id="7160" w:name="_Toc138839542"/>
      <w:bookmarkStart w:id="7161" w:name="_Toc138932905"/>
      <w:bookmarkStart w:id="7162" w:name="_Toc138933358"/>
      <w:r w:rsidRPr="00C6449B">
        <w:t>11.3.2.2.2</w:t>
      </w:r>
      <w:r w:rsidRPr="00C6449B">
        <w:tab/>
        <w:t>Minimum requirements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Number of 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rPr>
            </w:pPr>
            <w:r w:rsidRPr="00C6449B">
              <w:rPr>
                <w:lang w:val="fr-FR"/>
              </w:rPr>
              <w:t>Propagation conditions and</w:t>
            </w:r>
          </w:p>
          <w:p w14:paraId="48095111" w14:textId="77777777" w:rsidR="00CF08D6" w:rsidRPr="00C6449B" w:rsidRDefault="00CF08D6" w:rsidP="00CF08D6">
            <w:pPr>
              <w:pStyle w:val="TAH"/>
              <w:rPr>
                <w:lang w:val="fr-FR"/>
              </w:rPr>
            </w:pPr>
            <w:r w:rsidRPr="00C6449B">
              <w:rPr>
                <w:lang w:val="fr-FR"/>
              </w:rPr>
              <w:t>correlation matrix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Number of 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rPr>
            </w:pPr>
            <w:r w:rsidRPr="00C6449B">
              <w:rPr>
                <w:lang w:val="fr-FR"/>
              </w:rPr>
              <w:t>Propagation conditions and</w:t>
            </w:r>
          </w:p>
          <w:p w14:paraId="548DA0D3" w14:textId="77777777" w:rsidR="00CF08D6" w:rsidRPr="00C6449B" w:rsidRDefault="00CF08D6" w:rsidP="00CF08D6">
            <w:pPr>
              <w:pStyle w:val="TAH"/>
              <w:rPr>
                <w:lang w:val="fr-FR"/>
              </w:rPr>
            </w:pPr>
            <w:r w:rsidRPr="00C6449B">
              <w:rPr>
                <w:lang w:val="fr-FR"/>
              </w:rPr>
              <w:t>correlation matrix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7163" w:name="_Toc13079933"/>
      <w:bookmarkStart w:id="7164" w:name="_Toc29811422"/>
      <w:bookmarkStart w:id="7165" w:name="_Toc29811873"/>
      <w:bookmarkStart w:id="7166" w:name="_Toc37268377"/>
      <w:bookmarkStart w:id="7167" w:name="_Toc37268828"/>
      <w:bookmarkStart w:id="7168" w:name="_Toc45893479"/>
      <w:bookmarkStart w:id="7169" w:name="_Toc53177643"/>
      <w:bookmarkStart w:id="7170" w:name="_Toc53178095"/>
      <w:bookmarkStart w:id="7171" w:name="_Toc61176729"/>
      <w:bookmarkStart w:id="7172" w:name="_Toc67916552"/>
      <w:bookmarkStart w:id="7173" w:name="_Toc74670770"/>
      <w:bookmarkStart w:id="7174" w:name="_Toc76542805"/>
      <w:bookmarkStart w:id="7175" w:name="_Toc82626737"/>
      <w:bookmarkStart w:id="7176" w:name="_Toc90414703"/>
      <w:bookmarkStart w:id="7177" w:name="_Toc106769792"/>
      <w:bookmarkStart w:id="7178" w:name="_Toc115185041"/>
      <w:bookmarkStart w:id="7179" w:name="_Toc138839543"/>
      <w:bookmarkStart w:id="7180" w:name="_Toc138932906"/>
      <w:bookmarkStart w:id="7181" w:name="_Toc138933359"/>
      <w:r w:rsidRPr="00C6449B">
        <w:rPr>
          <w:noProof/>
        </w:rPr>
        <w:t>11.3.2.3</w:t>
      </w:r>
      <w:r w:rsidRPr="00C6449B">
        <w:rPr>
          <w:noProof/>
        </w:rPr>
        <w:tab/>
        <w:t>Performance requirements for PUCCH format 1</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3050E891" w14:textId="77777777" w:rsidR="00CF08D6" w:rsidRPr="00C6449B" w:rsidRDefault="00CF08D6" w:rsidP="00CF08D6">
      <w:pPr>
        <w:pStyle w:val="Heading5"/>
        <w:rPr>
          <w:noProof/>
        </w:rPr>
      </w:pPr>
      <w:bookmarkStart w:id="7182" w:name="_Toc13079934"/>
      <w:bookmarkStart w:id="7183" w:name="_Toc29811423"/>
      <w:bookmarkStart w:id="7184" w:name="_Toc29811874"/>
      <w:bookmarkStart w:id="7185" w:name="_Toc37268378"/>
      <w:bookmarkStart w:id="7186" w:name="_Toc37268829"/>
      <w:bookmarkStart w:id="7187" w:name="_Toc45893480"/>
      <w:bookmarkStart w:id="7188" w:name="_Toc53177644"/>
      <w:bookmarkStart w:id="7189" w:name="_Toc53178096"/>
      <w:bookmarkStart w:id="7190" w:name="_Toc61176730"/>
      <w:bookmarkStart w:id="7191" w:name="_Toc67916553"/>
      <w:bookmarkStart w:id="7192" w:name="_Toc74670771"/>
      <w:bookmarkStart w:id="7193" w:name="_Toc76542806"/>
      <w:bookmarkStart w:id="7194" w:name="_Toc82626738"/>
      <w:bookmarkStart w:id="7195" w:name="_Toc90414704"/>
      <w:bookmarkStart w:id="7196" w:name="_Toc106769793"/>
      <w:bookmarkStart w:id="7197" w:name="_Toc115185042"/>
      <w:bookmarkStart w:id="7198" w:name="_Toc138839544"/>
      <w:bookmarkStart w:id="7199" w:name="_Toc138932907"/>
      <w:bookmarkStart w:id="7200" w:name="_Toc138933360"/>
      <w:r w:rsidRPr="00C6449B">
        <w:rPr>
          <w:noProof/>
        </w:rPr>
        <w:t>11.3.2.3.1</w:t>
      </w:r>
      <w:r w:rsidRPr="00C6449B">
        <w:rPr>
          <w:noProof/>
        </w:rPr>
        <w:tab/>
        <w:t>NACK to ACK requirements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AF6CD88" w14:textId="77777777" w:rsidR="00CF08D6" w:rsidRPr="00C6449B" w:rsidRDefault="00CF08D6" w:rsidP="00CF08D6">
      <w:pPr>
        <w:pStyle w:val="Heading6"/>
        <w:rPr>
          <w:noProof/>
        </w:rPr>
      </w:pPr>
      <w:bookmarkStart w:id="7201" w:name="_Toc13079935"/>
      <w:bookmarkStart w:id="7202" w:name="_Toc29811424"/>
      <w:bookmarkStart w:id="7203" w:name="_Toc29811875"/>
      <w:bookmarkStart w:id="7204" w:name="_Toc37268379"/>
      <w:bookmarkStart w:id="7205" w:name="_Toc37268830"/>
      <w:bookmarkStart w:id="7206" w:name="_Toc45893481"/>
      <w:bookmarkStart w:id="7207" w:name="_Toc53177645"/>
      <w:bookmarkStart w:id="7208" w:name="_Toc53178097"/>
      <w:bookmarkStart w:id="7209" w:name="_Toc61176731"/>
      <w:bookmarkStart w:id="7210" w:name="_Toc67916554"/>
      <w:bookmarkStart w:id="7211" w:name="_Toc74670772"/>
      <w:bookmarkStart w:id="7212" w:name="_Toc76542807"/>
      <w:bookmarkStart w:id="7213" w:name="_Toc82626739"/>
      <w:bookmarkStart w:id="7214" w:name="_Toc90414705"/>
      <w:bookmarkStart w:id="7215" w:name="_Toc106769794"/>
      <w:bookmarkStart w:id="7216" w:name="_Toc115185043"/>
      <w:bookmarkStart w:id="7217" w:name="_Toc138839545"/>
      <w:bookmarkStart w:id="7218" w:name="_Toc138932908"/>
      <w:bookmarkStart w:id="7219" w:name="_Toc138933361"/>
      <w:r w:rsidRPr="00C6449B">
        <w:rPr>
          <w:noProof/>
        </w:rPr>
        <w:t>11.3.2.3.1.1</w:t>
      </w:r>
      <w:r w:rsidRPr="00C6449B">
        <w:rPr>
          <w:noProof/>
        </w:rPr>
        <w:tab/>
        <w:t>General</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rPr>
        <w:tab/>
      </w:r>
      <w:r w:rsidRPr="00C6449B">
        <w:rPr>
          <w:lang w:val="en-US"/>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cs="Arial"/>
              </w:rPr>
            </w:pPr>
            <w:r w:rsidRPr="00C6449B">
              <w:rPr>
                <w:rFonts w:cs="Arial"/>
              </w:rPr>
              <w:t>Parameter</w:t>
            </w:r>
          </w:p>
        </w:tc>
        <w:tc>
          <w:tcPr>
            <w:tcW w:w="3544" w:type="dxa"/>
          </w:tcPr>
          <w:p w14:paraId="79777FBF" w14:textId="77777777" w:rsidR="00CF08D6" w:rsidRPr="00C6449B" w:rsidRDefault="00CF08D6" w:rsidP="00CF08D6">
            <w:pPr>
              <w:pStyle w:val="TAH"/>
              <w:rPr>
                <w:rFonts w:cs="Arial"/>
              </w:rPr>
            </w:pPr>
            <w:r w:rsidRPr="00C6449B">
              <w:rPr>
                <w:rFonts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pPr>
            <w:r w:rsidRPr="00C6449B">
              <w:t>Number of information bits</w:t>
            </w:r>
          </w:p>
        </w:tc>
        <w:tc>
          <w:tcPr>
            <w:tcW w:w="3544" w:type="dxa"/>
            <w:vAlign w:val="center"/>
          </w:tcPr>
          <w:p w14:paraId="7A32FD36" w14:textId="77777777" w:rsidR="00CF08D6" w:rsidRPr="00C6449B" w:rsidRDefault="00CF08D6" w:rsidP="00CF08D6">
            <w:pPr>
              <w:pStyle w:val="TAC"/>
              <w:rPr>
                <w:rFonts w:cs="Arial"/>
              </w:rPr>
            </w:pPr>
            <w:r w:rsidRPr="00C6449B">
              <w:rPr>
                <w:rFonts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cs="Arial"/>
              </w:rPr>
            </w:pPr>
            <w:r w:rsidRPr="00C6449B">
              <w:rPr>
                <w:rFonts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cs="Arial"/>
              </w:rPr>
            </w:pPr>
            <w:r w:rsidRPr="00C6449B">
              <w:rPr>
                <w:rFonts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cs="Arial"/>
              </w:rPr>
            </w:pPr>
            <w:r w:rsidRPr="00C6449B">
              <w:rPr>
                <w:rFonts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cs="Arial"/>
              </w:rPr>
            </w:pPr>
            <w:r w:rsidRPr="00C6449B">
              <w:rPr>
                <w:rFonts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cs="Arial"/>
              </w:rPr>
            </w:pPr>
            <w:r w:rsidRPr="00C6449B">
              <w:rPr>
                <w:rFonts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cs="Arial"/>
              </w:rPr>
            </w:pPr>
            <w:r w:rsidRPr="00C6449B">
              <w:rPr>
                <w:rFonts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cs="Arial"/>
              </w:rPr>
            </w:pPr>
            <w:r w:rsidRPr="00C6449B">
              <w:rPr>
                <w:rFonts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cs="Arial"/>
              </w:rPr>
            </w:pPr>
            <w:r w:rsidRPr="00C6449B">
              <w:rPr>
                <w:rFonts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375FE178" w14:textId="77777777" w:rsidR="00CF08D6" w:rsidRPr="00C6449B" w:rsidRDefault="00CF08D6" w:rsidP="00CF08D6">
      <w:pPr>
        <w:pStyle w:val="Heading6"/>
        <w:rPr>
          <w:noProof/>
        </w:rPr>
      </w:pPr>
      <w:bookmarkStart w:id="7220" w:name="_Toc13079936"/>
      <w:bookmarkStart w:id="7221" w:name="_Toc29811425"/>
      <w:bookmarkStart w:id="7222" w:name="_Toc29811876"/>
      <w:bookmarkStart w:id="7223" w:name="_Toc37268380"/>
      <w:bookmarkStart w:id="7224" w:name="_Toc37268831"/>
      <w:bookmarkStart w:id="7225" w:name="_Toc45893482"/>
      <w:bookmarkStart w:id="7226" w:name="_Toc53177646"/>
      <w:bookmarkStart w:id="7227" w:name="_Toc53178098"/>
      <w:bookmarkStart w:id="7228" w:name="_Toc61176732"/>
      <w:bookmarkStart w:id="7229" w:name="_Toc67916555"/>
      <w:bookmarkStart w:id="7230" w:name="_Toc74670773"/>
      <w:bookmarkStart w:id="7231" w:name="_Toc76542808"/>
      <w:bookmarkStart w:id="7232" w:name="_Toc82626740"/>
      <w:bookmarkStart w:id="7233" w:name="_Toc90414706"/>
      <w:bookmarkStart w:id="7234" w:name="_Toc106769795"/>
      <w:bookmarkStart w:id="7235" w:name="_Toc115185044"/>
      <w:bookmarkStart w:id="7236" w:name="_Toc138839546"/>
      <w:bookmarkStart w:id="7237" w:name="_Toc138932909"/>
      <w:bookmarkStart w:id="7238" w:name="_Toc138933362"/>
      <w:r w:rsidRPr="00C6449B">
        <w:rPr>
          <w:noProof/>
        </w:rPr>
        <w:t>11.3.2.3.1.2</w:t>
      </w:r>
      <w:r w:rsidRPr="00C6449B">
        <w:rPr>
          <w:noProof/>
        </w:rPr>
        <w:tab/>
        <w:t>Minimum requirements</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rPr>
      </w:pPr>
      <w:r w:rsidRPr="00C6449B">
        <w:t xml:space="preserve">Table </w:t>
      </w:r>
      <w:r w:rsidRPr="00C6449B">
        <w:rPr>
          <w:rFonts w:cs="Arial"/>
        </w:rPr>
        <w:t>11.3.2.3.1.2-1: Minimum requirements for PUCCH format 1 with 60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6E2D6F95"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rPr>
            </w:pPr>
            <w:r w:rsidRPr="00C6449B">
              <w:rPr>
                <w:rFonts w:cs="Arial"/>
              </w:rPr>
              <w:t>1</w:t>
            </w:r>
          </w:p>
        </w:tc>
        <w:tc>
          <w:tcPr>
            <w:tcW w:w="1494" w:type="dxa"/>
          </w:tcPr>
          <w:p w14:paraId="38E77102" w14:textId="77777777" w:rsidR="009A08CB" w:rsidRPr="00C6449B" w:rsidRDefault="009A08CB" w:rsidP="009A08CB">
            <w:pPr>
              <w:pStyle w:val="TAC"/>
              <w:rPr>
                <w:rFonts w:cs="Arial"/>
              </w:rPr>
            </w:pPr>
            <w:r w:rsidRPr="00C6449B">
              <w:rPr>
                <w:rFonts w:cs="Arial"/>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 Low</w:t>
            </w:r>
          </w:p>
        </w:tc>
        <w:tc>
          <w:tcPr>
            <w:tcW w:w="1080" w:type="dxa"/>
            <w:shd w:val="clear" w:color="auto" w:fill="auto"/>
          </w:tcPr>
          <w:p w14:paraId="6DE86A87" w14:textId="34B1AB2E" w:rsidR="009A08CB" w:rsidRPr="00C6449B" w:rsidRDefault="009A08CB" w:rsidP="009A08CB">
            <w:pPr>
              <w:pStyle w:val="TAC"/>
              <w:rPr>
                <w:rFonts w:cs="Arial"/>
              </w:rPr>
            </w:pPr>
            <w:r w:rsidRPr="00C6449B">
              <w:rPr>
                <w:rFonts w:cs="Arial"/>
              </w:rPr>
              <w:t>-1.2</w:t>
            </w:r>
          </w:p>
        </w:tc>
        <w:tc>
          <w:tcPr>
            <w:tcW w:w="1170" w:type="dxa"/>
          </w:tcPr>
          <w:p w14:paraId="084BAF8A" w14:textId="4E73E789" w:rsidR="009A08CB" w:rsidRPr="00C6449B" w:rsidRDefault="009A08CB" w:rsidP="009A08CB">
            <w:pPr>
              <w:pStyle w:val="TAC"/>
              <w:rPr>
                <w:rFonts w:cs="Arial"/>
              </w:rPr>
            </w:pPr>
            <w:r w:rsidRPr="00C6449B">
              <w:rPr>
                <w:rFonts w:cs="Arial"/>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092C9874"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rPr>
            </w:pPr>
            <w:r w:rsidRPr="00C6449B">
              <w:rPr>
                <w:rFonts w:cs="Arial"/>
              </w:rPr>
              <w:t>1</w:t>
            </w:r>
          </w:p>
        </w:tc>
        <w:tc>
          <w:tcPr>
            <w:tcW w:w="1494" w:type="dxa"/>
          </w:tcPr>
          <w:p w14:paraId="49EEB1B0" w14:textId="77777777" w:rsidR="00040716" w:rsidRPr="00C6449B" w:rsidRDefault="00040716" w:rsidP="00040716">
            <w:pPr>
              <w:pStyle w:val="TAC"/>
              <w:rPr>
                <w:rFonts w:cs="Arial"/>
              </w:rPr>
            </w:pPr>
            <w:r w:rsidRPr="00C6449B">
              <w:rPr>
                <w:rFonts w:cs="Arial"/>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 Low</w:t>
            </w:r>
          </w:p>
        </w:tc>
        <w:tc>
          <w:tcPr>
            <w:tcW w:w="1080" w:type="dxa"/>
            <w:shd w:val="clear" w:color="auto" w:fill="auto"/>
          </w:tcPr>
          <w:p w14:paraId="7435BE70" w14:textId="6E91CA34" w:rsidR="00040716" w:rsidRPr="00C6449B" w:rsidRDefault="00040716" w:rsidP="00040716">
            <w:pPr>
              <w:pStyle w:val="TAC"/>
              <w:rPr>
                <w:rFonts w:cs="Arial"/>
              </w:rPr>
            </w:pPr>
            <w:r w:rsidRPr="00C6449B">
              <w:rPr>
                <w:rFonts w:cs="Arial"/>
              </w:rPr>
              <w:t>-3.9</w:t>
            </w:r>
          </w:p>
        </w:tc>
        <w:tc>
          <w:tcPr>
            <w:tcW w:w="1170" w:type="dxa"/>
          </w:tcPr>
          <w:p w14:paraId="4CD7B9FC" w14:textId="6B6969BC" w:rsidR="00040716" w:rsidRPr="00C6449B" w:rsidRDefault="00040716" w:rsidP="00040716">
            <w:pPr>
              <w:pStyle w:val="TAC"/>
              <w:rPr>
                <w:rFonts w:cs="Arial"/>
              </w:rPr>
            </w:pPr>
            <w:r w:rsidRPr="00C6449B">
              <w:rPr>
                <w:rFonts w:cs="Arial"/>
              </w:rPr>
              <w:t>-3.9</w:t>
            </w:r>
          </w:p>
        </w:tc>
        <w:tc>
          <w:tcPr>
            <w:tcW w:w="990" w:type="dxa"/>
          </w:tcPr>
          <w:p w14:paraId="0B06D696" w14:textId="111F98B4" w:rsidR="00040716" w:rsidRPr="00C6449B" w:rsidRDefault="00040716" w:rsidP="00040716">
            <w:pPr>
              <w:pStyle w:val="TAC"/>
              <w:rPr>
                <w:rFonts w:cs="Arial"/>
              </w:rPr>
            </w:pPr>
            <w:r w:rsidRPr="00C6449B">
              <w:rPr>
                <w:rFonts w:cs="Arial"/>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7239" w:name="_Toc13079937"/>
      <w:bookmarkStart w:id="7240" w:name="_Toc29811426"/>
      <w:bookmarkStart w:id="7241" w:name="_Toc29811877"/>
      <w:bookmarkStart w:id="7242" w:name="_Toc37268381"/>
      <w:bookmarkStart w:id="7243" w:name="_Toc37268832"/>
      <w:bookmarkStart w:id="7244" w:name="_Toc45893483"/>
      <w:bookmarkStart w:id="7245" w:name="_Toc53177647"/>
      <w:bookmarkStart w:id="7246" w:name="_Toc53178099"/>
      <w:bookmarkStart w:id="7247" w:name="_Toc61176733"/>
      <w:bookmarkStart w:id="7248" w:name="_Toc67916556"/>
      <w:bookmarkStart w:id="7249" w:name="_Toc74670774"/>
      <w:bookmarkStart w:id="7250" w:name="_Toc76542809"/>
      <w:bookmarkStart w:id="7251" w:name="_Toc82626741"/>
      <w:bookmarkStart w:id="7252" w:name="_Toc90414707"/>
      <w:bookmarkStart w:id="7253" w:name="_Toc106769796"/>
      <w:bookmarkStart w:id="7254" w:name="_Toc115185045"/>
      <w:bookmarkStart w:id="7255" w:name="_Toc138839547"/>
      <w:bookmarkStart w:id="7256" w:name="_Toc138932910"/>
      <w:bookmarkStart w:id="7257" w:name="_Toc138933363"/>
      <w:r w:rsidRPr="00C6449B">
        <w:rPr>
          <w:noProof/>
        </w:rPr>
        <w:t>11.3.2.3.2</w:t>
      </w:r>
      <w:r w:rsidRPr="00C6449B">
        <w:rPr>
          <w:noProof/>
        </w:rPr>
        <w:tab/>
        <w:t>ACK missed detection requirements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189B0330" w14:textId="77777777" w:rsidR="00CF08D6" w:rsidRPr="00C6449B" w:rsidRDefault="00CF08D6" w:rsidP="00CF08D6">
      <w:pPr>
        <w:pStyle w:val="Heading6"/>
        <w:rPr>
          <w:noProof/>
        </w:rPr>
      </w:pPr>
      <w:bookmarkStart w:id="7258" w:name="_Toc13079938"/>
      <w:bookmarkStart w:id="7259" w:name="_Toc29811427"/>
      <w:bookmarkStart w:id="7260" w:name="_Toc29811878"/>
      <w:bookmarkStart w:id="7261" w:name="_Toc37268382"/>
      <w:bookmarkStart w:id="7262" w:name="_Toc37268833"/>
      <w:bookmarkStart w:id="7263" w:name="_Toc45893484"/>
      <w:bookmarkStart w:id="7264" w:name="_Toc53177648"/>
      <w:bookmarkStart w:id="7265" w:name="_Toc53178100"/>
      <w:bookmarkStart w:id="7266" w:name="_Toc61176734"/>
      <w:bookmarkStart w:id="7267" w:name="_Toc67916557"/>
      <w:bookmarkStart w:id="7268" w:name="_Toc74670775"/>
      <w:bookmarkStart w:id="7269" w:name="_Toc76542810"/>
      <w:bookmarkStart w:id="7270" w:name="_Toc82626742"/>
      <w:bookmarkStart w:id="7271" w:name="_Toc90414708"/>
      <w:bookmarkStart w:id="7272" w:name="_Toc106769797"/>
      <w:bookmarkStart w:id="7273" w:name="_Toc115185046"/>
      <w:bookmarkStart w:id="7274" w:name="_Toc138839548"/>
      <w:bookmarkStart w:id="7275" w:name="_Toc138932911"/>
      <w:bookmarkStart w:id="7276" w:name="_Toc138933364"/>
      <w:r w:rsidRPr="00C6449B">
        <w:rPr>
          <w:noProof/>
        </w:rPr>
        <w:t>11.3.2.3.2.1</w:t>
      </w:r>
      <w:r w:rsidRPr="00C6449B">
        <w:rPr>
          <w:noProof/>
        </w:rPr>
        <w:tab/>
        <w:t>General</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459D038" w14:textId="77777777" w:rsidR="00CF08D6" w:rsidRPr="00C6449B" w:rsidRDefault="00CF08D6" w:rsidP="00CF08D6">
      <w:pPr>
        <w:pStyle w:val="Heading6"/>
        <w:rPr>
          <w:noProof/>
        </w:rPr>
      </w:pPr>
      <w:bookmarkStart w:id="7277" w:name="_Toc13079939"/>
      <w:bookmarkStart w:id="7278" w:name="_Toc29811428"/>
      <w:bookmarkStart w:id="7279" w:name="_Toc29811879"/>
      <w:bookmarkStart w:id="7280" w:name="_Toc37268383"/>
      <w:bookmarkStart w:id="7281" w:name="_Toc37268834"/>
      <w:bookmarkStart w:id="7282" w:name="_Toc45893485"/>
      <w:bookmarkStart w:id="7283" w:name="_Toc53177649"/>
      <w:bookmarkStart w:id="7284" w:name="_Toc53178101"/>
      <w:bookmarkStart w:id="7285" w:name="_Toc61176735"/>
      <w:bookmarkStart w:id="7286" w:name="_Toc67916558"/>
      <w:bookmarkStart w:id="7287" w:name="_Toc74670776"/>
      <w:bookmarkStart w:id="7288" w:name="_Toc76542811"/>
      <w:bookmarkStart w:id="7289" w:name="_Toc82626743"/>
      <w:bookmarkStart w:id="7290" w:name="_Toc90414709"/>
      <w:bookmarkStart w:id="7291" w:name="_Toc106769798"/>
      <w:bookmarkStart w:id="7292" w:name="_Toc115185047"/>
      <w:bookmarkStart w:id="7293" w:name="_Toc138839549"/>
      <w:bookmarkStart w:id="7294" w:name="_Toc138932912"/>
      <w:bookmarkStart w:id="7295" w:name="_Toc138933365"/>
      <w:r w:rsidRPr="00C6449B">
        <w:rPr>
          <w:noProof/>
        </w:rPr>
        <w:t>11.3.2.3.2.2</w:t>
      </w:r>
      <w:r w:rsidRPr="00C6449B">
        <w:rPr>
          <w:noProof/>
        </w:rPr>
        <w:tab/>
        <w:t>Minimum requirements</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373C2E6D"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rPr>
            </w:pPr>
            <w:r w:rsidRPr="00C6449B">
              <w:rPr>
                <w:rFonts w:cs="Arial"/>
              </w:rPr>
              <w:t>1</w:t>
            </w:r>
          </w:p>
        </w:tc>
        <w:tc>
          <w:tcPr>
            <w:tcW w:w="1494" w:type="dxa"/>
          </w:tcPr>
          <w:p w14:paraId="794BE416" w14:textId="77777777" w:rsidR="00D043C3" w:rsidRPr="00C6449B" w:rsidRDefault="00D043C3" w:rsidP="00D043C3">
            <w:pPr>
              <w:pStyle w:val="TAC"/>
              <w:rPr>
                <w:rFonts w:cs="Arial"/>
              </w:rPr>
            </w:pPr>
            <w:r w:rsidRPr="00C6449B">
              <w:rPr>
                <w:rFonts w:cs="Arial"/>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 Low</w:t>
            </w:r>
          </w:p>
        </w:tc>
        <w:tc>
          <w:tcPr>
            <w:tcW w:w="1080" w:type="dxa"/>
            <w:shd w:val="clear" w:color="auto" w:fill="auto"/>
          </w:tcPr>
          <w:p w14:paraId="39329973" w14:textId="35BCFC6B" w:rsidR="00D043C3" w:rsidRPr="00C6449B" w:rsidRDefault="00D043C3" w:rsidP="00D043C3">
            <w:pPr>
              <w:pStyle w:val="TAC"/>
              <w:rPr>
                <w:rFonts w:cs="Arial"/>
              </w:rPr>
            </w:pPr>
            <w:r w:rsidRPr="00C6449B">
              <w:rPr>
                <w:rFonts w:cs="Arial"/>
              </w:rPr>
              <w:t>-3.9</w:t>
            </w:r>
          </w:p>
        </w:tc>
        <w:tc>
          <w:tcPr>
            <w:tcW w:w="1170" w:type="dxa"/>
          </w:tcPr>
          <w:p w14:paraId="6535A140" w14:textId="79B70CC0" w:rsidR="00D043C3" w:rsidRPr="00C6449B" w:rsidRDefault="00D043C3" w:rsidP="00D043C3">
            <w:pPr>
              <w:pStyle w:val="TAC"/>
              <w:rPr>
                <w:rFonts w:cs="Arial"/>
              </w:rPr>
            </w:pPr>
            <w:r w:rsidRPr="00C6449B">
              <w:rPr>
                <w:rFonts w:cs="Arial"/>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rPr>
            </w:pPr>
            <w:r w:rsidRPr="00C6449B">
              <w:rPr>
                <w:rFonts w:cs="Arial"/>
              </w:rPr>
              <w:t>Number of TX antennas</w:t>
            </w:r>
          </w:p>
        </w:tc>
        <w:tc>
          <w:tcPr>
            <w:tcW w:w="1494" w:type="dxa"/>
            <w:vMerge w:val="restart"/>
          </w:tcPr>
          <w:p w14:paraId="34CF25D8" w14:textId="77777777" w:rsidR="00CF08D6" w:rsidRPr="00C6449B" w:rsidRDefault="00CF08D6" w:rsidP="00CF08D6">
            <w:pPr>
              <w:pStyle w:val="TAH"/>
              <w:rPr>
                <w:rFonts w:cs="Arial"/>
              </w:rPr>
            </w:pPr>
            <w:r w:rsidRPr="00C6449B">
              <w:rPr>
                <w:rFonts w:cs="Arial"/>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rPr>
            </w:pPr>
            <w:r w:rsidRPr="00C6449B">
              <w:rPr>
                <w:rFonts w:cs="Arial"/>
              </w:rPr>
              <w:t>1</w:t>
            </w:r>
          </w:p>
        </w:tc>
        <w:tc>
          <w:tcPr>
            <w:tcW w:w="1494" w:type="dxa"/>
          </w:tcPr>
          <w:p w14:paraId="7F4908A1" w14:textId="77777777" w:rsidR="0045727E" w:rsidRPr="00C6449B" w:rsidRDefault="0045727E" w:rsidP="0045727E">
            <w:pPr>
              <w:pStyle w:val="TAC"/>
              <w:rPr>
                <w:rFonts w:cs="Arial"/>
              </w:rPr>
            </w:pPr>
            <w:r w:rsidRPr="00C6449B">
              <w:rPr>
                <w:rFonts w:cs="Arial"/>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 Low</w:t>
            </w:r>
          </w:p>
        </w:tc>
        <w:tc>
          <w:tcPr>
            <w:tcW w:w="1080" w:type="dxa"/>
            <w:shd w:val="clear" w:color="auto" w:fill="auto"/>
          </w:tcPr>
          <w:p w14:paraId="1ACEBBDF" w14:textId="55EE16DA" w:rsidR="0045727E" w:rsidRPr="00C6449B" w:rsidRDefault="0045727E" w:rsidP="0045727E">
            <w:pPr>
              <w:pStyle w:val="TAC"/>
              <w:rPr>
                <w:rFonts w:cs="Arial"/>
              </w:rPr>
            </w:pPr>
            <w:r w:rsidRPr="00C6449B">
              <w:rPr>
                <w:rFonts w:cs="Arial"/>
              </w:rPr>
              <w:t>-4.7</w:t>
            </w:r>
          </w:p>
        </w:tc>
        <w:tc>
          <w:tcPr>
            <w:tcW w:w="1170" w:type="dxa"/>
          </w:tcPr>
          <w:p w14:paraId="080A2445" w14:textId="1EE4735A" w:rsidR="0045727E" w:rsidRPr="00C6449B" w:rsidRDefault="0045727E" w:rsidP="0045727E">
            <w:pPr>
              <w:pStyle w:val="TAC"/>
              <w:rPr>
                <w:rFonts w:cs="Arial"/>
              </w:rPr>
            </w:pPr>
            <w:r w:rsidRPr="00C6449B">
              <w:rPr>
                <w:rFonts w:cs="Arial"/>
              </w:rPr>
              <w:t>-4.6</w:t>
            </w:r>
          </w:p>
        </w:tc>
        <w:tc>
          <w:tcPr>
            <w:tcW w:w="990" w:type="dxa"/>
          </w:tcPr>
          <w:p w14:paraId="081E1EC5" w14:textId="0E9A3D8C" w:rsidR="0045727E" w:rsidRPr="00C6449B" w:rsidRDefault="0045727E" w:rsidP="0045727E">
            <w:pPr>
              <w:pStyle w:val="TAC"/>
              <w:rPr>
                <w:rFonts w:cs="Arial"/>
              </w:rPr>
            </w:pPr>
            <w:r w:rsidRPr="00C6449B">
              <w:rPr>
                <w:rFonts w:cs="Arial"/>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rPr>
      </w:pPr>
      <w:bookmarkStart w:id="7296" w:name="_Toc13079940"/>
      <w:bookmarkStart w:id="7297" w:name="_Toc29811429"/>
      <w:bookmarkStart w:id="7298" w:name="_Toc29811880"/>
      <w:bookmarkStart w:id="7299" w:name="_Toc37268384"/>
      <w:bookmarkStart w:id="7300" w:name="_Toc37268835"/>
      <w:bookmarkStart w:id="7301" w:name="_Toc45893486"/>
      <w:bookmarkStart w:id="7302" w:name="_Toc53177650"/>
      <w:bookmarkStart w:id="7303" w:name="_Toc53178102"/>
      <w:bookmarkStart w:id="7304" w:name="_Toc61176736"/>
      <w:bookmarkStart w:id="7305" w:name="_Toc67916559"/>
      <w:bookmarkStart w:id="7306" w:name="_Toc74670777"/>
      <w:bookmarkStart w:id="7307" w:name="_Toc76542812"/>
      <w:bookmarkStart w:id="7308" w:name="_Toc82626744"/>
      <w:bookmarkStart w:id="7309" w:name="_Toc90414710"/>
      <w:bookmarkStart w:id="7310" w:name="_Toc106769799"/>
      <w:bookmarkStart w:id="7311" w:name="_Toc115185048"/>
      <w:bookmarkStart w:id="7312" w:name="_Toc138839550"/>
      <w:bookmarkStart w:id="7313" w:name="_Toc138932913"/>
      <w:bookmarkStart w:id="7314" w:name="_Toc138933366"/>
      <w:r w:rsidRPr="00C6449B">
        <w:t>11.3.2.4</w:t>
      </w:r>
      <w:r w:rsidRPr="00C6449B">
        <w:tab/>
        <w:t>Performance requirements for PUCCH format 2</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1F7B14A" w14:textId="77777777" w:rsidR="00CF08D6" w:rsidRPr="00C6449B" w:rsidRDefault="00CF08D6" w:rsidP="00CF08D6">
      <w:pPr>
        <w:pStyle w:val="Heading5"/>
        <w:rPr>
          <w:rFonts w:eastAsia="DengXian"/>
        </w:rPr>
      </w:pPr>
      <w:bookmarkStart w:id="7315" w:name="_Toc13079941"/>
      <w:bookmarkStart w:id="7316" w:name="_Toc29811430"/>
      <w:bookmarkStart w:id="7317" w:name="_Toc29811881"/>
      <w:bookmarkStart w:id="7318" w:name="_Toc37268385"/>
      <w:bookmarkStart w:id="7319" w:name="_Toc37268836"/>
      <w:bookmarkStart w:id="7320" w:name="_Toc45893487"/>
      <w:bookmarkStart w:id="7321" w:name="_Toc53177651"/>
      <w:bookmarkStart w:id="7322" w:name="_Toc53178103"/>
      <w:bookmarkStart w:id="7323" w:name="_Toc61176737"/>
      <w:bookmarkStart w:id="7324" w:name="_Toc67916560"/>
      <w:bookmarkStart w:id="7325" w:name="_Toc74670778"/>
      <w:bookmarkStart w:id="7326" w:name="_Toc76542813"/>
      <w:bookmarkStart w:id="7327" w:name="_Toc82626745"/>
      <w:bookmarkStart w:id="7328" w:name="_Toc90414711"/>
      <w:bookmarkStart w:id="7329" w:name="_Toc106769800"/>
      <w:bookmarkStart w:id="7330" w:name="_Toc115185049"/>
      <w:bookmarkStart w:id="7331" w:name="_Toc138839551"/>
      <w:bookmarkStart w:id="7332" w:name="_Toc138932914"/>
      <w:bookmarkStart w:id="7333" w:name="_Toc138933367"/>
      <w:r w:rsidRPr="00C6449B">
        <w:rPr>
          <w:rFonts w:eastAsia="Malgun Gothic"/>
        </w:rPr>
        <w:t>11.3.2.4.</w:t>
      </w:r>
      <w:r w:rsidRPr="00C6449B">
        <w:rPr>
          <w:rFonts w:eastAsia="SimSun"/>
        </w:rPr>
        <w:t>1</w:t>
      </w:r>
      <w:r w:rsidRPr="00C6449B">
        <w:rPr>
          <w:rFonts w:eastAsia="Malgun Gothic"/>
        </w:rPr>
        <w:tab/>
        <w:t>ACK missed detection requirements</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66591868" w14:textId="77777777" w:rsidR="00CF08D6" w:rsidRPr="00C6449B" w:rsidRDefault="00CF08D6" w:rsidP="00C67F36">
      <w:pPr>
        <w:pStyle w:val="Heading6"/>
        <w:rPr>
          <w:rFonts w:eastAsia="DengXian"/>
        </w:rPr>
      </w:pPr>
      <w:bookmarkStart w:id="7334" w:name="_Toc13079942"/>
      <w:bookmarkStart w:id="7335" w:name="_Toc29811431"/>
      <w:bookmarkStart w:id="7336" w:name="_Toc29811882"/>
      <w:bookmarkStart w:id="7337" w:name="_Toc37268386"/>
      <w:bookmarkStart w:id="7338" w:name="_Toc37268837"/>
      <w:bookmarkStart w:id="7339" w:name="_Toc45893488"/>
      <w:bookmarkStart w:id="7340" w:name="_Toc53177652"/>
      <w:bookmarkStart w:id="7341" w:name="_Toc53178104"/>
      <w:bookmarkStart w:id="7342" w:name="_Toc61176738"/>
      <w:bookmarkStart w:id="7343" w:name="_Toc67916561"/>
      <w:bookmarkStart w:id="7344" w:name="_Toc74670779"/>
      <w:bookmarkStart w:id="7345" w:name="_Toc76542814"/>
      <w:bookmarkStart w:id="7346" w:name="_Toc82626746"/>
      <w:bookmarkStart w:id="7347" w:name="_Toc90414712"/>
      <w:bookmarkStart w:id="7348" w:name="_Toc106769801"/>
      <w:bookmarkStart w:id="7349" w:name="_Toc115185050"/>
      <w:bookmarkStart w:id="7350" w:name="_Toc138839552"/>
      <w:bookmarkStart w:id="7351" w:name="_Toc138932915"/>
      <w:bookmarkStart w:id="7352" w:name="_Toc138933368"/>
      <w:r w:rsidRPr="00C6449B">
        <w:t>11.3.2.4.</w:t>
      </w:r>
      <w:r w:rsidRPr="00C6449B">
        <w:rPr>
          <w:rFonts w:eastAsia="SimSun"/>
        </w:rPr>
        <w:t>1</w:t>
      </w:r>
      <w:r w:rsidRPr="00C6449B">
        <w:t>.1</w:t>
      </w:r>
      <w:r w:rsidRPr="00C6449B">
        <w:tab/>
        <w:t>General</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030A344A" w14:textId="77777777" w:rsidR="00CF08D6" w:rsidRPr="00C6449B" w:rsidRDefault="00CF08D6" w:rsidP="00CF08D6">
      <w:pPr>
        <w:rPr>
          <w:rFonts w:eastAsia="DengXia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rPr>
      </w:pPr>
      <w:r w:rsidRPr="00C6449B">
        <w:rPr>
          <w:rFonts w:eastAsia="DengXian"/>
        </w:rPr>
        <w:t>The ACK missed detection requirement only applies to the PUCCH format 2 with 4 UCI bits.</w:t>
      </w:r>
    </w:p>
    <w:p w14:paraId="4E111F31" w14:textId="77777777" w:rsidR="009C31DA" w:rsidRPr="00F95B02" w:rsidRDefault="009C31DA" w:rsidP="009C31DA">
      <w:pPr>
        <w:pStyle w:val="TH"/>
      </w:pPr>
      <w:r w:rsidRPr="00F95B02">
        <w:t>Table 11.3.2.4.1.1-1: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9C31DA" w:rsidRPr="00F95B02" w14:paraId="1A547EEA" w14:textId="77777777" w:rsidTr="00FF7EFB">
        <w:trPr>
          <w:cantSplit/>
          <w:jc w:val="center"/>
        </w:trPr>
        <w:tc>
          <w:tcPr>
            <w:tcW w:w="3485" w:type="dxa"/>
          </w:tcPr>
          <w:p w14:paraId="01E6801C" w14:textId="77777777" w:rsidR="009C31DA" w:rsidRPr="00F95B02" w:rsidRDefault="009C31DA" w:rsidP="00FF7EFB">
            <w:pPr>
              <w:pStyle w:val="TAH"/>
              <w:rPr>
                <w:rFonts w:eastAsia="?? ??" w:cs="Arial"/>
                <w:bCs/>
              </w:rPr>
            </w:pPr>
            <w:r w:rsidRPr="00F95B02">
              <w:rPr>
                <w:rFonts w:eastAsia="?? ??" w:cs="Arial"/>
                <w:bCs/>
              </w:rPr>
              <w:t>Parameter</w:t>
            </w:r>
          </w:p>
        </w:tc>
        <w:tc>
          <w:tcPr>
            <w:tcW w:w="2268" w:type="dxa"/>
          </w:tcPr>
          <w:p w14:paraId="02CD5578" w14:textId="77777777" w:rsidR="009C31DA" w:rsidRPr="00F95B02" w:rsidRDefault="009C31DA" w:rsidP="00FF7EFB">
            <w:pPr>
              <w:pStyle w:val="TAH"/>
              <w:rPr>
                <w:rFonts w:eastAsia="DengXian" w:cs="Arial"/>
                <w:bCs/>
              </w:rPr>
            </w:pPr>
            <w:r w:rsidRPr="00F95B02">
              <w:rPr>
                <w:rFonts w:eastAsia="DengXian" w:cs="Arial"/>
                <w:bCs/>
              </w:rPr>
              <w:t>Value</w:t>
            </w:r>
            <w:r w:rsidRPr="00F95B02">
              <w:rPr>
                <w:rFonts w:eastAsia="?? ??" w:cs="Arial"/>
                <w:bCs/>
              </w:rPr>
              <w:t xml:space="preserve"> </w:t>
            </w:r>
          </w:p>
        </w:tc>
      </w:tr>
      <w:tr w:rsidR="009C31DA" w:rsidRPr="00F95B02" w14:paraId="4581214F" w14:textId="77777777" w:rsidTr="00FF7EFB">
        <w:trPr>
          <w:cantSplit/>
          <w:jc w:val="center"/>
        </w:trPr>
        <w:tc>
          <w:tcPr>
            <w:tcW w:w="3485" w:type="dxa"/>
            <w:vAlign w:val="center"/>
          </w:tcPr>
          <w:p w14:paraId="3695A8D3" w14:textId="77777777" w:rsidR="009C31DA" w:rsidRPr="00F95B02" w:rsidRDefault="009C31DA" w:rsidP="00FF7EFB">
            <w:pPr>
              <w:pStyle w:val="TAL"/>
              <w:rPr>
                <w:rFonts w:eastAsia="DengXian"/>
              </w:rPr>
            </w:pPr>
            <w:r w:rsidRPr="00F95B02">
              <w:t>Modulation order</w:t>
            </w:r>
          </w:p>
        </w:tc>
        <w:tc>
          <w:tcPr>
            <w:tcW w:w="2268" w:type="dxa"/>
            <w:vAlign w:val="center"/>
          </w:tcPr>
          <w:p w14:paraId="267A865B" w14:textId="77777777" w:rsidR="009C31DA" w:rsidRPr="00F95B02" w:rsidRDefault="009C31DA" w:rsidP="00FF7EFB">
            <w:pPr>
              <w:pStyle w:val="TAC"/>
              <w:rPr>
                <w:rFonts w:eastAsia="?? ??" w:cs="Arial"/>
              </w:rPr>
            </w:pPr>
            <w:r w:rsidRPr="00F95B02">
              <w:rPr>
                <w:rFonts w:eastAsia="?? ??" w:cs="Arial"/>
              </w:rPr>
              <w:t>QSPK</w:t>
            </w:r>
          </w:p>
        </w:tc>
      </w:tr>
      <w:tr w:rsidR="009C31DA" w:rsidRPr="00F95B02" w14:paraId="18A0A824" w14:textId="77777777" w:rsidTr="00FF7EFB">
        <w:trPr>
          <w:cantSplit/>
          <w:jc w:val="center"/>
        </w:trPr>
        <w:tc>
          <w:tcPr>
            <w:tcW w:w="3485" w:type="dxa"/>
            <w:vAlign w:val="center"/>
          </w:tcPr>
          <w:p w14:paraId="05E79BC9" w14:textId="08B29F17" w:rsidR="009C31DA" w:rsidRPr="00F95B02" w:rsidRDefault="009C31DA" w:rsidP="00FF7EFB">
            <w:pPr>
              <w:pStyle w:val="TAL"/>
              <w:rPr>
                <w:rFonts w:eastAsia="DengXian" w:cs="Arial"/>
              </w:rPr>
            </w:pPr>
            <w:r>
              <w:rPr>
                <w:rFonts w:eastAsia="DengXian"/>
              </w:rPr>
              <w:t>Starting RB location</w:t>
            </w:r>
          </w:p>
        </w:tc>
        <w:tc>
          <w:tcPr>
            <w:tcW w:w="2268" w:type="dxa"/>
            <w:vAlign w:val="center"/>
          </w:tcPr>
          <w:p w14:paraId="21501775" w14:textId="77777777" w:rsidR="009C31DA" w:rsidRPr="00F95B02" w:rsidRDefault="009C31DA" w:rsidP="00FF7EFB">
            <w:pPr>
              <w:pStyle w:val="TAC"/>
              <w:rPr>
                <w:rFonts w:eastAsia="?? ??" w:cs="Arial"/>
              </w:rPr>
            </w:pPr>
            <w:r w:rsidRPr="00F95B02">
              <w:rPr>
                <w:rFonts w:eastAsia="?? ??" w:cs="Arial"/>
              </w:rPr>
              <w:t>0</w:t>
            </w:r>
          </w:p>
        </w:tc>
      </w:tr>
      <w:tr w:rsidR="009C31DA" w:rsidRPr="00F95B02" w14:paraId="6F6904EF" w14:textId="77777777" w:rsidTr="00FF7EFB">
        <w:trPr>
          <w:cantSplit/>
          <w:jc w:val="center"/>
        </w:trPr>
        <w:tc>
          <w:tcPr>
            <w:tcW w:w="3485" w:type="dxa"/>
            <w:vAlign w:val="center"/>
          </w:tcPr>
          <w:p w14:paraId="665F2F3D" w14:textId="77777777" w:rsidR="009C31DA" w:rsidRPr="00F95B02" w:rsidRDefault="009C31DA" w:rsidP="00FF7EFB">
            <w:pPr>
              <w:pStyle w:val="TAL"/>
              <w:rPr>
                <w:rFonts w:eastAsia="DengXian" w:cs="Arial"/>
              </w:rPr>
            </w:pPr>
            <w:r w:rsidRPr="00F95B02">
              <w:rPr>
                <w:rFonts w:hint="eastAsia"/>
              </w:rPr>
              <w:t>Intra-slot frequency hopping</w:t>
            </w:r>
          </w:p>
        </w:tc>
        <w:tc>
          <w:tcPr>
            <w:tcW w:w="2268" w:type="dxa"/>
            <w:vAlign w:val="center"/>
          </w:tcPr>
          <w:p w14:paraId="6CA41FE8" w14:textId="77777777" w:rsidR="009C31DA" w:rsidRPr="00F95B02" w:rsidRDefault="009C31DA" w:rsidP="00FF7EFB">
            <w:pPr>
              <w:pStyle w:val="TAC"/>
              <w:rPr>
                <w:rFonts w:eastAsia="DengXian" w:cs="Arial"/>
              </w:rPr>
            </w:pPr>
            <w:r>
              <w:rPr>
                <w:rFonts w:eastAsia="?? ??" w:cs="Arial"/>
              </w:rPr>
              <w:t>N/A</w:t>
            </w:r>
          </w:p>
        </w:tc>
      </w:tr>
      <w:tr w:rsidR="009C31DA" w:rsidRPr="00F95B02" w14:paraId="0CDB1862" w14:textId="77777777" w:rsidTr="00FF7EFB">
        <w:trPr>
          <w:cantSplit/>
          <w:jc w:val="center"/>
        </w:trPr>
        <w:tc>
          <w:tcPr>
            <w:tcW w:w="3485" w:type="dxa"/>
            <w:vAlign w:val="center"/>
          </w:tcPr>
          <w:p w14:paraId="34CC6E7B" w14:textId="77777777" w:rsidR="009C31DA" w:rsidRPr="00F95B02" w:rsidRDefault="009C31DA" w:rsidP="00FF7EFB">
            <w:pPr>
              <w:pStyle w:val="TAL"/>
              <w:rPr>
                <w:rFonts w:eastAsia="DengXian"/>
              </w:rPr>
            </w:pPr>
            <w:r w:rsidRPr="00F95B02">
              <w:rPr>
                <w:rFonts w:hint="eastAsia"/>
              </w:rPr>
              <w:t>Number of PRBs</w:t>
            </w:r>
          </w:p>
        </w:tc>
        <w:tc>
          <w:tcPr>
            <w:tcW w:w="2268" w:type="dxa"/>
            <w:vAlign w:val="center"/>
          </w:tcPr>
          <w:p w14:paraId="21B7378E" w14:textId="77777777" w:rsidR="009C31DA" w:rsidRPr="00F95B02" w:rsidRDefault="009C31DA" w:rsidP="00FF7EFB">
            <w:pPr>
              <w:pStyle w:val="TAC"/>
              <w:rPr>
                <w:rFonts w:eastAsia="DengXian" w:cs="Arial"/>
              </w:rPr>
            </w:pPr>
            <w:r w:rsidRPr="00F95B02">
              <w:rPr>
                <w:rFonts w:eastAsia="?? ??" w:cs="Arial"/>
              </w:rPr>
              <w:t>4</w:t>
            </w:r>
          </w:p>
        </w:tc>
      </w:tr>
      <w:tr w:rsidR="009C31DA" w:rsidRPr="00F95B02" w14:paraId="1C6806C8" w14:textId="77777777" w:rsidTr="00FF7EFB">
        <w:trPr>
          <w:cantSplit/>
          <w:jc w:val="center"/>
        </w:trPr>
        <w:tc>
          <w:tcPr>
            <w:tcW w:w="3485" w:type="dxa"/>
            <w:vAlign w:val="center"/>
          </w:tcPr>
          <w:p w14:paraId="4C431A41" w14:textId="77777777" w:rsidR="009C31DA" w:rsidRPr="00F95B02" w:rsidRDefault="009C31DA" w:rsidP="00FF7EFB">
            <w:pPr>
              <w:pStyle w:val="TAL"/>
              <w:rPr>
                <w:rFonts w:eastAsia="DengXian"/>
              </w:rPr>
            </w:pPr>
            <w:r w:rsidRPr="00F95B02">
              <w:rPr>
                <w:rFonts w:hint="eastAsia"/>
              </w:rPr>
              <w:t>Number of symbols</w:t>
            </w:r>
          </w:p>
        </w:tc>
        <w:tc>
          <w:tcPr>
            <w:tcW w:w="2268" w:type="dxa"/>
            <w:vAlign w:val="center"/>
          </w:tcPr>
          <w:p w14:paraId="4553015C" w14:textId="77777777" w:rsidR="009C31DA" w:rsidRPr="00F95B02" w:rsidRDefault="009C31DA" w:rsidP="00FF7EFB">
            <w:pPr>
              <w:pStyle w:val="TAC"/>
              <w:rPr>
                <w:rFonts w:eastAsia="DengXian" w:cs="Arial"/>
              </w:rPr>
            </w:pPr>
            <w:r w:rsidRPr="00F95B02">
              <w:rPr>
                <w:rFonts w:eastAsia="?? ??" w:cs="Arial"/>
              </w:rPr>
              <w:t>1</w:t>
            </w:r>
          </w:p>
        </w:tc>
      </w:tr>
      <w:tr w:rsidR="009C31DA" w:rsidRPr="00F95B02" w14:paraId="1E91D68D" w14:textId="77777777" w:rsidTr="00FF7EFB">
        <w:trPr>
          <w:cantSplit/>
          <w:jc w:val="center"/>
        </w:trPr>
        <w:tc>
          <w:tcPr>
            <w:tcW w:w="3485" w:type="dxa"/>
            <w:vAlign w:val="center"/>
          </w:tcPr>
          <w:p w14:paraId="5DD8F0C2" w14:textId="77777777" w:rsidR="009C31DA" w:rsidRPr="00F95B02" w:rsidRDefault="009C31DA" w:rsidP="00FF7EFB">
            <w:pPr>
              <w:pStyle w:val="TAL"/>
              <w:rPr>
                <w:rFonts w:eastAsia="DengXian"/>
              </w:rPr>
            </w:pPr>
            <w:r w:rsidRPr="00F95B02">
              <w:rPr>
                <w:rFonts w:hint="eastAsia"/>
              </w:rPr>
              <w:t>The number of UCI information bits</w:t>
            </w:r>
          </w:p>
        </w:tc>
        <w:tc>
          <w:tcPr>
            <w:tcW w:w="2268" w:type="dxa"/>
            <w:vAlign w:val="center"/>
          </w:tcPr>
          <w:p w14:paraId="669934F7" w14:textId="77777777" w:rsidR="009C31DA" w:rsidRPr="00F95B02" w:rsidRDefault="009C31DA" w:rsidP="00FF7EFB">
            <w:pPr>
              <w:pStyle w:val="TAC"/>
              <w:rPr>
                <w:rFonts w:eastAsia="SimSun"/>
              </w:rPr>
            </w:pPr>
            <w:r w:rsidRPr="00F95B02">
              <w:rPr>
                <w:rFonts w:eastAsia="SimSun"/>
              </w:rPr>
              <w:t>4</w:t>
            </w:r>
          </w:p>
        </w:tc>
      </w:tr>
      <w:tr w:rsidR="009C31DA" w:rsidRPr="00F95B02" w14:paraId="4D0DCC3A" w14:textId="77777777" w:rsidTr="00FF7EFB">
        <w:trPr>
          <w:cantSplit/>
          <w:jc w:val="center"/>
        </w:trPr>
        <w:tc>
          <w:tcPr>
            <w:tcW w:w="3485" w:type="dxa"/>
            <w:vAlign w:val="center"/>
          </w:tcPr>
          <w:p w14:paraId="5BE0AB80" w14:textId="77777777" w:rsidR="009C31DA" w:rsidRPr="00F95B02" w:rsidRDefault="009C31DA" w:rsidP="00FF7EFB">
            <w:pPr>
              <w:pStyle w:val="TAL"/>
            </w:pPr>
            <w:r w:rsidRPr="00F95B02">
              <w:rPr>
                <w:rFonts w:hint="eastAsia"/>
              </w:rPr>
              <w:t>First symbol</w:t>
            </w:r>
          </w:p>
        </w:tc>
        <w:tc>
          <w:tcPr>
            <w:tcW w:w="2268" w:type="dxa"/>
            <w:vAlign w:val="center"/>
          </w:tcPr>
          <w:p w14:paraId="552023E4" w14:textId="77777777" w:rsidR="009C31DA" w:rsidRPr="00F95B02" w:rsidRDefault="009C31DA" w:rsidP="00FF7EFB">
            <w:pPr>
              <w:pStyle w:val="TAC"/>
              <w:rPr>
                <w:rFonts w:eastAsia="SimSun"/>
              </w:rPr>
            </w:pPr>
            <w:r w:rsidRPr="00F95B02">
              <w:rPr>
                <w:rFonts w:eastAsia="SimSun"/>
              </w:rPr>
              <w:t>13</w:t>
            </w:r>
          </w:p>
        </w:tc>
      </w:tr>
      <w:tr w:rsidR="009C31DA" w:rsidRPr="00F95B02" w14:paraId="1CE1BAC1" w14:textId="77777777" w:rsidTr="00FF7EFB">
        <w:trPr>
          <w:cantSplit/>
          <w:jc w:val="center"/>
        </w:trPr>
        <w:tc>
          <w:tcPr>
            <w:tcW w:w="3485" w:type="dxa"/>
            <w:vAlign w:val="center"/>
          </w:tcPr>
          <w:p w14:paraId="2560A437" w14:textId="77777777" w:rsidR="009C31DA" w:rsidRPr="00F95B02" w:rsidRDefault="009C31DA" w:rsidP="00FF7EFB">
            <w:pPr>
              <w:pStyle w:val="TAL"/>
            </w:pPr>
            <w:r w:rsidRPr="00F95B02">
              <w:rPr>
                <w:rFonts w:hint="eastAsia"/>
              </w:rPr>
              <w:t>DM-RS sequence generation</w:t>
            </w:r>
          </w:p>
        </w:tc>
        <w:tc>
          <w:tcPr>
            <w:tcW w:w="2268" w:type="dxa"/>
            <w:vAlign w:val="center"/>
          </w:tcPr>
          <w:p w14:paraId="07888EFA" w14:textId="77777777" w:rsidR="009C31DA" w:rsidRPr="00F95B02" w:rsidRDefault="009C31DA" w:rsidP="00FF7EFB">
            <w:pPr>
              <w:pStyle w:val="TAC"/>
              <w:rPr>
                <w:rFonts w:eastAsia="SimSu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AC63EDB" w14:textId="77777777" w:rsidR="009C31DA" w:rsidRPr="00F95B02" w:rsidRDefault="009C31DA" w:rsidP="009C31DA"/>
    <w:p w14:paraId="2F4DCCE8" w14:textId="77777777" w:rsidR="00DC5B2B" w:rsidRPr="00DC5B2B" w:rsidRDefault="00DC5B2B" w:rsidP="00C67F36">
      <w:pPr>
        <w:pStyle w:val="Heading6"/>
        <w:rPr>
          <w:rFonts w:eastAsia="DengXian"/>
        </w:rPr>
      </w:pPr>
      <w:bookmarkStart w:id="7353" w:name="_Toc115185051"/>
      <w:bookmarkStart w:id="7354" w:name="_Toc138839553"/>
      <w:bookmarkStart w:id="7355" w:name="_Toc138932916"/>
      <w:bookmarkStart w:id="7356" w:name="_Toc138933369"/>
      <w:r w:rsidRPr="00DC5B2B">
        <w:t>11.3.2.4.</w:t>
      </w:r>
      <w:r w:rsidRPr="00DC5B2B">
        <w:rPr>
          <w:rFonts w:eastAsia="SimSun"/>
        </w:rPr>
        <w:t>1</w:t>
      </w:r>
      <w:r w:rsidRPr="00DC5B2B">
        <w:t>.2</w:t>
      </w:r>
      <w:r w:rsidRPr="00DC5B2B">
        <w:tab/>
        <w:t>Minimum requirements</w:t>
      </w:r>
      <w:bookmarkEnd w:id="7353"/>
      <w:bookmarkEnd w:id="7354"/>
      <w:bookmarkEnd w:id="7355"/>
      <w:bookmarkEnd w:id="7356"/>
    </w:p>
    <w:p w14:paraId="28840E73" w14:textId="2A2C9B2C" w:rsidR="00CF08D6" w:rsidRPr="00C6449B" w:rsidRDefault="00CF08D6" w:rsidP="00CF08D6">
      <w:pPr>
        <w:rPr>
          <w:rFonts w:eastAsia="DengXian"/>
        </w:rPr>
      </w:pPr>
      <w:r w:rsidRPr="00C6449B">
        <w:t>The ACK missed detection probability shall not exceed 1% at the SNR given in table 11.3.2.4.</w:t>
      </w:r>
      <w:r w:rsidRPr="00C6449B">
        <w:rPr>
          <w:rFonts w:eastAsia="SimSun"/>
        </w:rPr>
        <w:t>1</w:t>
      </w:r>
      <w:r w:rsidRPr="00C6449B">
        <w:t>.2-1 and table 11.3.2.4.</w:t>
      </w:r>
      <w:r w:rsidRPr="00C6449B">
        <w:rPr>
          <w:rFonts w:eastAsia="SimSun"/>
        </w:rPr>
        <w:t>1</w:t>
      </w:r>
      <w:r w:rsidRPr="00C6449B">
        <w:t>.2-2 for 4UCI bits.</w:t>
      </w:r>
    </w:p>
    <w:p w14:paraId="6D2B2372" w14:textId="77777777" w:rsidR="00CF08D6" w:rsidRPr="00C6449B" w:rsidRDefault="00CF08D6" w:rsidP="00CF08D6">
      <w:pPr>
        <w:pStyle w:val="TH"/>
      </w:pPr>
      <w:r w:rsidRPr="00C6449B">
        <w:t>Table 11.3.2.4.</w:t>
      </w:r>
      <w:r w:rsidRPr="00C6449B">
        <w:rPr>
          <w:rFonts w:eastAsia="SimSun"/>
        </w:rPr>
        <w:t>1</w:t>
      </w:r>
      <w:r w:rsidRPr="00C6449B">
        <w:t>.2-1: Minimum requirements for PUCCH format 2 with 60 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rPr>
            </w:pPr>
            <w:r w:rsidRPr="00C6449B">
              <w:rPr>
                <w:rFonts w:cs="Arial"/>
              </w:rPr>
              <w:t>Number of TX antennas</w:t>
            </w:r>
          </w:p>
        </w:tc>
        <w:tc>
          <w:tcPr>
            <w:tcW w:w="1291" w:type="dxa"/>
            <w:vMerge w:val="restart"/>
          </w:tcPr>
          <w:p w14:paraId="18D45BED" w14:textId="77777777" w:rsidR="00CF08D6" w:rsidRPr="00C6449B" w:rsidRDefault="00CF08D6" w:rsidP="00CF08D6">
            <w:pPr>
              <w:pStyle w:val="TAH"/>
              <w:rPr>
                <w:rFonts w:cs="Arial"/>
              </w:rPr>
            </w:pPr>
            <w:r w:rsidRPr="00C6449B">
              <w:rPr>
                <w:rFonts w:cs="Arial"/>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50 MHz</w:t>
            </w:r>
          </w:p>
        </w:tc>
        <w:tc>
          <w:tcPr>
            <w:tcW w:w="1956" w:type="dxa"/>
          </w:tcPr>
          <w:p w14:paraId="5D23314A" w14:textId="77777777" w:rsidR="00CF08D6" w:rsidRPr="00C6449B" w:rsidRDefault="00CF08D6" w:rsidP="00CF08D6">
            <w:pPr>
              <w:pStyle w:val="TAH"/>
              <w:rPr>
                <w:rFonts w:eastAsia="DengXian" w:cs="Arial"/>
              </w:rPr>
            </w:pPr>
            <w:r w:rsidRPr="00C6449B">
              <w:rPr>
                <w:rFonts w:cs="Arial"/>
              </w:rPr>
              <w:t>100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rPr>
            </w:pPr>
            <w:r w:rsidRPr="00C6449B">
              <w:rPr>
                <w:rFonts w:cs="Arial"/>
              </w:rPr>
              <w:t>1</w:t>
            </w:r>
          </w:p>
        </w:tc>
        <w:tc>
          <w:tcPr>
            <w:tcW w:w="1291" w:type="dxa"/>
            <w:vAlign w:val="center"/>
          </w:tcPr>
          <w:p w14:paraId="6F5EA4EC" w14:textId="77777777" w:rsidR="00BE0706" w:rsidRPr="00C6449B" w:rsidRDefault="00BE0706" w:rsidP="00BE0706">
            <w:pPr>
              <w:pStyle w:val="TAC"/>
              <w:rPr>
                <w:rFonts w:cs="Arial"/>
              </w:rPr>
            </w:pPr>
            <w:r w:rsidRPr="00C6449B">
              <w:rPr>
                <w:rFonts w:cs="Arial"/>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rPr>
            </w:pPr>
            <w:r w:rsidRPr="00C6449B">
              <w:rPr>
                <w:rFonts w:cs="Arial"/>
              </w:rPr>
              <w:t>6.7</w:t>
            </w:r>
          </w:p>
        </w:tc>
        <w:tc>
          <w:tcPr>
            <w:tcW w:w="1956" w:type="dxa"/>
            <w:shd w:val="clear" w:color="auto" w:fill="auto"/>
            <w:vAlign w:val="center"/>
          </w:tcPr>
          <w:p w14:paraId="79098AE6" w14:textId="0BB4318D" w:rsidR="00BE0706" w:rsidRPr="00C6449B" w:rsidRDefault="00BE0706" w:rsidP="00BE0706">
            <w:pPr>
              <w:pStyle w:val="TAC"/>
              <w:rPr>
                <w:rFonts w:cs="Arial"/>
              </w:rPr>
            </w:pPr>
            <w:r w:rsidRPr="00C6449B">
              <w:rPr>
                <w:rFonts w:cs="Arial"/>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t>Table 11.3.2.4.</w:t>
      </w:r>
      <w:r w:rsidRPr="00C6449B">
        <w:rPr>
          <w:rFonts w:eastAsia="SimSun"/>
        </w:rPr>
        <w:t>1</w:t>
      </w:r>
      <w:r w:rsidRPr="00C6449B">
        <w:t>.2-2: Minimum requirements for PUCCH format 2 with 120 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rPr>
            </w:pPr>
            <w:r w:rsidRPr="00C6449B">
              <w:rPr>
                <w:rFonts w:cs="Arial"/>
              </w:rPr>
              <w:t>Number of TX antennas</w:t>
            </w:r>
          </w:p>
        </w:tc>
        <w:tc>
          <w:tcPr>
            <w:tcW w:w="1183" w:type="dxa"/>
            <w:vMerge w:val="restart"/>
          </w:tcPr>
          <w:p w14:paraId="62CABF64" w14:textId="77777777" w:rsidR="00CF08D6" w:rsidRPr="00C6449B" w:rsidRDefault="00CF08D6" w:rsidP="00CF08D6">
            <w:pPr>
              <w:pStyle w:val="TAH"/>
              <w:rPr>
                <w:rFonts w:cs="Arial"/>
              </w:rPr>
            </w:pPr>
            <w:r w:rsidRPr="00C6449B">
              <w:rPr>
                <w:rFonts w:cs="Arial"/>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rPr>
            </w:pPr>
            <w:r w:rsidRPr="00C6449B">
              <w:rPr>
                <w:rFonts w:cs="Arial"/>
              </w:rPr>
              <w:t>50 MHz</w:t>
            </w:r>
          </w:p>
        </w:tc>
        <w:tc>
          <w:tcPr>
            <w:tcW w:w="1017" w:type="dxa"/>
          </w:tcPr>
          <w:p w14:paraId="49B34B56" w14:textId="77777777" w:rsidR="00CF08D6" w:rsidRPr="00C6449B" w:rsidRDefault="00CF08D6" w:rsidP="00CF08D6">
            <w:pPr>
              <w:pStyle w:val="TAH"/>
              <w:rPr>
                <w:rFonts w:cs="Arial"/>
              </w:rPr>
            </w:pPr>
            <w:r w:rsidRPr="00C6449B">
              <w:rPr>
                <w:rFonts w:cs="Arial"/>
              </w:rPr>
              <w:t>100 MHz</w:t>
            </w:r>
          </w:p>
        </w:tc>
        <w:tc>
          <w:tcPr>
            <w:tcW w:w="1636" w:type="dxa"/>
          </w:tcPr>
          <w:p w14:paraId="7E5E0645" w14:textId="77777777" w:rsidR="00CF08D6" w:rsidRPr="00C6449B" w:rsidRDefault="00CF08D6" w:rsidP="00CF08D6">
            <w:pPr>
              <w:pStyle w:val="TAH"/>
              <w:rPr>
                <w:rFonts w:eastAsia="DengXian" w:cs="Arial"/>
              </w:rPr>
            </w:pPr>
            <w:r w:rsidRPr="00C6449B">
              <w:rPr>
                <w:rFonts w:cs="Arial"/>
              </w:rPr>
              <w:t>200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rPr>
            </w:pPr>
            <w:r w:rsidRPr="00C6449B">
              <w:rPr>
                <w:rFonts w:cs="Arial"/>
              </w:rPr>
              <w:t>1</w:t>
            </w:r>
          </w:p>
        </w:tc>
        <w:tc>
          <w:tcPr>
            <w:tcW w:w="1183" w:type="dxa"/>
            <w:vAlign w:val="center"/>
          </w:tcPr>
          <w:p w14:paraId="3CD2EB67" w14:textId="77777777" w:rsidR="003042F0" w:rsidRPr="00C6449B" w:rsidRDefault="003042F0" w:rsidP="003042F0">
            <w:pPr>
              <w:pStyle w:val="TAC"/>
              <w:rPr>
                <w:rFonts w:cs="Arial"/>
              </w:rPr>
            </w:pPr>
            <w:r w:rsidRPr="00C6449B">
              <w:rPr>
                <w:rFonts w:cs="Arial"/>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rPr>
            </w:pPr>
            <w:r w:rsidRPr="00C6449B">
              <w:rPr>
                <w:rFonts w:cs="Arial"/>
              </w:rPr>
              <w:t>6.6</w:t>
            </w:r>
          </w:p>
        </w:tc>
        <w:tc>
          <w:tcPr>
            <w:tcW w:w="1017" w:type="dxa"/>
            <w:shd w:val="clear" w:color="auto" w:fill="auto"/>
            <w:vAlign w:val="center"/>
          </w:tcPr>
          <w:p w14:paraId="5622A44A" w14:textId="220DA303" w:rsidR="003042F0" w:rsidRPr="00C6449B" w:rsidRDefault="003042F0" w:rsidP="003042F0">
            <w:pPr>
              <w:pStyle w:val="TAC"/>
              <w:rPr>
                <w:rFonts w:cs="Arial"/>
              </w:rPr>
            </w:pPr>
            <w:r w:rsidRPr="00C6449B">
              <w:rPr>
                <w:rFonts w:cs="Arial"/>
              </w:rPr>
              <w:t>6.3</w:t>
            </w:r>
          </w:p>
        </w:tc>
        <w:tc>
          <w:tcPr>
            <w:tcW w:w="1636" w:type="dxa"/>
            <w:shd w:val="clear" w:color="auto" w:fill="auto"/>
            <w:vAlign w:val="center"/>
          </w:tcPr>
          <w:p w14:paraId="0A0583E7" w14:textId="4F17A426" w:rsidR="003042F0" w:rsidRPr="00C6449B" w:rsidRDefault="003042F0" w:rsidP="003042F0">
            <w:pPr>
              <w:pStyle w:val="TAC"/>
              <w:rPr>
                <w:rFonts w:cs="Arial"/>
              </w:rPr>
            </w:pPr>
            <w:r w:rsidRPr="00C6449B">
              <w:rPr>
                <w:rFonts w:cs="Arial"/>
              </w:rPr>
              <w:t>6.6</w:t>
            </w:r>
          </w:p>
        </w:tc>
      </w:tr>
    </w:tbl>
    <w:p w14:paraId="2D26CA55" w14:textId="77777777" w:rsidR="00CF08D6" w:rsidRPr="00C6449B" w:rsidRDefault="00CF08D6" w:rsidP="00CF08D6"/>
    <w:p w14:paraId="442CE8FC" w14:textId="77777777" w:rsidR="00CF08D6" w:rsidRPr="00C6449B" w:rsidRDefault="00CF08D6" w:rsidP="00CF08D6">
      <w:pPr>
        <w:pStyle w:val="Heading5"/>
        <w:rPr>
          <w:rFonts w:eastAsia="DengXian"/>
        </w:rPr>
      </w:pPr>
      <w:bookmarkStart w:id="7357" w:name="_Toc13079944"/>
      <w:bookmarkStart w:id="7358" w:name="_Toc29811433"/>
      <w:bookmarkStart w:id="7359" w:name="_Toc29811884"/>
      <w:bookmarkStart w:id="7360" w:name="_Toc37268388"/>
      <w:bookmarkStart w:id="7361" w:name="_Toc37268839"/>
      <w:bookmarkStart w:id="7362" w:name="_Toc45893489"/>
      <w:bookmarkStart w:id="7363" w:name="_Toc53177653"/>
      <w:bookmarkStart w:id="7364" w:name="_Toc53178105"/>
      <w:bookmarkStart w:id="7365" w:name="_Toc61176739"/>
      <w:bookmarkStart w:id="7366" w:name="_Toc67916562"/>
      <w:bookmarkStart w:id="7367" w:name="_Toc74670780"/>
      <w:bookmarkStart w:id="7368" w:name="_Toc76542815"/>
      <w:bookmarkStart w:id="7369" w:name="_Toc82626747"/>
      <w:bookmarkStart w:id="7370" w:name="_Toc90414713"/>
      <w:bookmarkStart w:id="7371" w:name="_Toc106769802"/>
      <w:bookmarkStart w:id="7372" w:name="_Toc115185052"/>
      <w:bookmarkStart w:id="7373" w:name="_Toc138839554"/>
      <w:bookmarkStart w:id="7374" w:name="_Toc138932917"/>
      <w:bookmarkStart w:id="7375" w:name="_Toc138933370"/>
      <w:r w:rsidRPr="00C6449B">
        <w:rPr>
          <w:rFonts w:eastAsia="Malgun Gothic"/>
        </w:rPr>
        <w:t>11.3.2.4.</w:t>
      </w:r>
      <w:r w:rsidRPr="00C6449B">
        <w:rPr>
          <w:rFonts w:eastAsia="SimSun"/>
        </w:rPr>
        <w:t>2</w:t>
      </w:r>
      <w:r w:rsidRPr="00C6449B">
        <w:rPr>
          <w:rFonts w:eastAsia="Malgun Gothic"/>
        </w:rPr>
        <w:tab/>
        <w:t xml:space="preserve">UCI </w:t>
      </w:r>
      <w:r w:rsidRPr="00C6449B">
        <w:rPr>
          <w:rFonts w:eastAsia="SimSun"/>
        </w:rPr>
        <w:t xml:space="preserve">BLER </w:t>
      </w:r>
      <w:r w:rsidRPr="00C6449B">
        <w:rPr>
          <w:rFonts w:eastAsia="Malgun Gothic"/>
        </w:rPr>
        <w:t>performance requirements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09F2D7AD" w14:textId="77777777" w:rsidR="00CF08D6" w:rsidRPr="00C6449B" w:rsidRDefault="00CF08D6" w:rsidP="00CF08D6">
      <w:pPr>
        <w:pStyle w:val="Heading6"/>
        <w:rPr>
          <w:rFonts w:eastAsia="DengXian"/>
        </w:rPr>
      </w:pPr>
      <w:bookmarkStart w:id="7376" w:name="_Toc13079945"/>
      <w:bookmarkStart w:id="7377" w:name="_Toc29811434"/>
      <w:bookmarkStart w:id="7378" w:name="_Toc29811885"/>
      <w:bookmarkStart w:id="7379" w:name="_Toc37268389"/>
      <w:bookmarkStart w:id="7380" w:name="_Toc37268840"/>
      <w:bookmarkStart w:id="7381" w:name="_Toc45893490"/>
      <w:bookmarkStart w:id="7382" w:name="_Toc53177654"/>
      <w:bookmarkStart w:id="7383" w:name="_Toc53178106"/>
      <w:bookmarkStart w:id="7384" w:name="_Toc61176740"/>
      <w:bookmarkStart w:id="7385" w:name="_Toc67916563"/>
      <w:bookmarkStart w:id="7386" w:name="_Toc74670781"/>
      <w:bookmarkStart w:id="7387" w:name="_Toc76542816"/>
      <w:bookmarkStart w:id="7388" w:name="_Toc82626748"/>
      <w:bookmarkStart w:id="7389" w:name="_Toc90414714"/>
      <w:bookmarkStart w:id="7390" w:name="_Toc106769803"/>
      <w:bookmarkStart w:id="7391" w:name="_Toc115185053"/>
      <w:bookmarkStart w:id="7392" w:name="_Toc138839555"/>
      <w:bookmarkStart w:id="7393" w:name="_Toc138932918"/>
      <w:bookmarkStart w:id="7394" w:name="_Toc138933371"/>
      <w:r w:rsidRPr="00C6449B">
        <w:t>11.3.2.4.</w:t>
      </w:r>
      <w:r w:rsidRPr="00C6449B">
        <w:rPr>
          <w:rFonts w:eastAsia="SimSun"/>
        </w:rPr>
        <w:t>2</w:t>
      </w:r>
      <w:r w:rsidRPr="00C6449B">
        <w:t>.1</w:t>
      </w:r>
      <w:r w:rsidRPr="00C6449B">
        <w:tab/>
        <w:t>General</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4448D04E" w14:textId="77777777" w:rsidR="00CF08D6" w:rsidRPr="00C6449B" w:rsidRDefault="00CF08D6" w:rsidP="00CF08D6">
      <w:r w:rsidRPr="00C6449B">
        <w:t>The UCI block error probability</w:t>
      </w:r>
      <w:r w:rsidRPr="00C6449B">
        <w:rPr>
          <w:rFonts w:eastAsia="SimSun"/>
        </w:rPr>
        <w:t xml:space="preserve"> (BLER)</w:t>
      </w:r>
      <w:r w:rsidRPr="00C6449B">
        <w:t xml:space="preserve"> is defined as the probability of incorrectly decoding the UCI information when the UCI information is sent.</w:t>
      </w:r>
      <w:r w:rsidRPr="00C6449B">
        <w:rPr>
          <w:rFonts w:eastAsia="DengXian"/>
        </w:rPr>
        <w:t xml:space="preserve"> The UCI information does not contain CSI part 2.</w:t>
      </w:r>
      <w:r w:rsidRPr="00C6449B">
        <w:t xml:space="preserve"> </w:t>
      </w:r>
    </w:p>
    <w:p w14:paraId="386C0C9D" w14:textId="63CE1583" w:rsidR="00CF08D6" w:rsidRPr="00C6449B" w:rsidRDefault="00CF08D6" w:rsidP="00CF08D6">
      <w:r w:rsidRPr="00C6449B">
        <w:t xml:space="preserve">The transient period as specified in TS 38.101-1 [17] and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242CB96E" w14:textId="77777777" w:rsidR="00CF08D6" w:rsidRPr="00C6449B" w:rsidRDefault="00CF08D6" w:rsidP="00CF08D6">
      <w:pPr>
        <w:rPr>
          <w:rFonts w:eastAsia="DengXian"/>
        </w:rPr>
      </w:pPr>
      <w:r w:rsidRPr="00C6449B">
        <w:rPr>
          <w:rFonts w:eastAsia="DengXian"/>
        </w:rPr>
        <w:t>The UCI performance only applies to the PUCCH format 2 with 22 UCI bits.</w:t>
      </w:r>
    </w:p>
    <w:p w14:paraId="62D274FE" w14:textId="77777777" w:rsidR="00CF08D6" w:rsidRPr="00C6449B" w:rsidRDefault="00CF08D6" w:rsidP="00CF08D6">
      <w:pPr>
        <w:pStyle w:val="TH"/>
      </w:pPr>
      <w:r w:rsidRPr="00C6449B">
        <w:t>Table 11.3.2.4.</w:t>
      </w:r>
      <w:r w:rsidRPr="00C6449B">
        <w:rPr>
          <w:rFonts w:eastAsia="SimSu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rPr>
            </w:pPr>
            <w:r w:rsidRPr="00C6449B">
              <w:rPr>
                <w:rFonts w:eastAsia="DengXian" w:cs="Arial"/>
                <w:bCs/>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rPr>
            </w:pPr>
            <w:r w:rsidRPr="00C6449B">
              <w:t>Modulation</w:t>
            </w:r>
            <w:r w:rsidRPr="00C6449B">
              <w:rPr>
                <w:rFonts w:hint="eastAsia"/>
              </w:rPr>
              <w:t xml:space="preserve"> order</w:t>
            </w:r>
          </w:p>
        </w:tc>
        <w:tc>
          <w:tcPr>
            <w:tcW w:w="2019" w:type="dxa"/>
            <w:vAlign w:val="center"/>
          </w:tcPr>
          <w:p w14:paraId="104CF305" w14:textId="77777777" w:rsidR="00CF08D6" w:rsidRPr="00C6449B" w:rsidRDefault="00CF08D6" w:rsidP="00CF08D6">
            <w:pPr>
              <w:pStyle w:val="TAC"/>
              <w:rPr>
                <w:rFonts w:eastAsia="?? ??" w:cs="Arial"/>
              </w:rPr>
            </w:pPr>
            <w:r w:rsidRPr="00C6449B">
              <w:rPr>
                <w:rFonts w:eastAsia="?? ??" w:cs="Arial"/>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rPr>
            </w:pPr>
            <w:r w:rsidRPr="00C6449B">
              <w:rPr>
                <w:rFonts w:hint="eastAsia"/>
              </w:rPr>
              <w:t>First PRB prior to frequency hopping</w:t>
            </w:r>
          </w:p>
        </w:tc>
        <w:tc>
          <w:tcPr>
            <w:tcW w:w="2019" w:type="dxa"/>
            <w:vAlign w:val="center"/>
          </w:tcPr>
          <w:p w14:paraId="0A833A3A" w14:textId="77777777" w:rsidR="00CF08D6" w:rsidRPr="00C6449B" w:rsidRDefault="00CF08D6" w:rsidP="00CF08D6">
            <w:pPr>
              <w:pStyle w:val="TAC"/>
              <w:rPr>
                <w:rFonts w:eastAsia="?? ??" w:cs="Arial"/>
              </w:rPr>
            </w:pPr>
            <w:r w:rsidRPr="00C6449B">
              <w:rPr>
                <w:rFonts w:eastAsia="?? ??" w:cs="Arial"/>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rPr>
            </w:pPr>
            <w:r w:rsidRPr="00C6449B">
              <w:t>I</w:t>
            </w:r>
            <w:r w:rsidRPr="00C6449B">
              <w:rPr>
                <w:rFonts w:hint="eastAsia"/>
              </w:rPr>
              <w:t>ntra-slot frequency hopping</w:t>
            </w:r>
          </w:p>
        </w:tc>
        <w:tc>
          <w:tcPr>
            <w:tcW w:w="2019" w:type="dxa"/>
            <w:vAlign w:val="center"/>
          </w:tcPr>
          <w:p w14:paraId="2F35FDF8" w14:textId="77777777" w:rsidR="00CF08D6" w:rsidRPr="00C6449B" w:rsidRDefault="00CF08D6" w:rsidP="00CF08D6">
            <w:pPr>
              <w:pStyle w:val="TAC"/>
              <w:rPr>
                <w:rFonts w:eastAsia="DengXian" w:cs="Arial"/>
              </w:rPr>
            </w:pPr>
            <w:r w:rsidRPr="00C6449B">
              <w:rPr>
                <w:rFonts w:eastAsia="?? ??" w:cs="Arial"/>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rPr>
            </w:pPr>
            <w:r w:rsidRPr="00C6449B">
              <w:rPr>
                <w:rFonts w:hint="eastAsia"/>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rPr>
            </w:pPr>
            <w:r w:rsidRPr="00C6449B">
              <w:rPr>
                <w:rFonts w:eastAsia="?? ??" w:cs="Arial"/>
              </w:rPr>
              <w:t xml:space="preserve">The largest PRB index - </w:t>
            </w:r>
            <w:r w:rsidRPr="00C6449B">
              <w:rPr>
                <w:rFonts w:hint="eastAsia"/>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rPr>
            </w:pPr>
            <w:r w:rsidRPr="00C6449B">
              <w:rPr>
                <w:rFonts w:hint="eastAsia"/>
              </w:rPr>
              <w:t>Number of PRBs</w:t>
            </w:r>
          </w:p>
        </w:tc>
        <w:tc>
          <w:tcPr>
            <w:tcW w:w="2019" w:type="dxa"/>
            <w:vAlign w:val="center"/>
          </w:tcPr>
          <w:p w14:paraId="33FE6A56" w14:textId="77777777" w:rsidR="00CF08D6" w:rsidRPr="00C6449B" w:rsidRDefault="00CF08D6" w:rsidP="00CF08D6">
            <w:pPr>
              <w:pStyle w:val="TAC"/>
              <w:rPr>
                <w:rFonts w:eastAsia="DengXian" w:cs="Arial"/>
              </w:rPr>
            </w:pPr>
            <w:r w:rsidRPr="00C6449B">
              <w:rPr>
                <w:rFonts w:eastAsia="?? ??" w:cs="Arial"/>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rPr>
            </w:pPr>
            <w:r w:rsidRPr="00C6449B">
              <w:rPr>
                <w:rFonts w:hint="eastAsia"/>
              </w:rPr>
              <w:t>Number of symbols</w:t>
            </w:r>
          </w:p>
        </w:tc>
        <w:tc>
          <w:tcPr>
            <w:tcW w:w="2019" w:type="dxa"/>
            <w:vAlign w:val="center"/>
          </w:tcPr>
          <w:p w14:paraId="389F2363" w14:textId="77777777" w:rsidR="00CF08D6" w:rsidRPr="00C6449B" w:rsidRDefault="00CF08D6" w:rsidP="00CF08D6">
            <w:pPr>
              <w:pStyle w:val="TAC"/>
              <w:rPr>
                <w:rFonts w:eastAsia="DengXian" w:cs="Arial"/>
              </w:rPr>
            </w:pPr>
            <w:r w:rsidRPr="00C6449B">
              <w:rPr>
                <w:rFonts w:eastAsia="?? ??" w:cs="Arial"/>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rPr>
            </w:pPr>
            <w:r w:rsidRPr="00C6449B">
              <w:rPr>
                <w:rFonts w:hint="eastAsia"/>
              </w:rPr>
              <w:t>The number of UCI information bits</w:t>
            </w:r>
          </w:p>
        </w:tc>
        <w:tc>
          <w:tcPr>
            <w:tcW w:w="2019" w:type="dxa"/>
            <w:vAlign w:val="center"/>
          </w:tcPr>
          <w:p w14:paraId="2F7DFD9B" w14:textId="77777777" w:rsidR="00CF08D6" w:rsidRPr="00C6449B" w:rsidRDefault="00CF08D6" w:rsidP="00CF08D6">
            <w:pPr>
              <w:pStyle w:val="TAC"/>
              <w:rPr>
                <w:rFonts w:eastAsia="SimSun"/>
              </w:rPr>
            </w:pPr>
            <w:r w:rsidRPr="00C6449B">
              <w:rPr>
                <w:rFonts w:eastAsia="SimSu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pPr>
            <w:r w:rsidRPr="00C6449B">
              <w:rPr>
                <w:rFonts w:hint="eastAsia"/>
              </w:rPr>
              <w:t>First symbol</w:t>
            </w:r>
          </w:p>
        </w:tc>
        <w:tc>
          <w:tcPr>
            <w:tcW w:w="2019" w:type="dxa"/>
            <w:vAlign w:val="center"/>
          </w:tcPr>
          <w:p w14:paraId="1A43C7A8" w14:textId="77777777" w:rsidR="00CF08D6" w:rsidRPr="00C6449B" w:rsidRDefault="00CF08D6" w:rsidP="00CF08D6">
            <w:pPr>
              <w:pStyle w:val="TAC"/>
              <w:rPr>
                <w:rFonts w:eastAsia="SimSun"/>
              </w:rPr>
            </w:pPr>
            <w:r w:rsidRPr="00C6449B">
              <w:rPr>
                <w:rFonts w:eastAsia="SimSu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pPr>
            <w:r w:rsidRPr="00C6449B">
              <w:rPr>
                <w:rFonts w:hint="eastAsia"/>
              </w:rPr>
              <w:t>DM-RS sequence generation</w:t>
            </w:r>
          </w:p>
        </w:tc>
        <w:tc>
          <w:tcPr>
            <w:tcW w:w="2019" w:type="dxa"/>
            <w:vAlign w:val="center"/>
          </w:tcPr>
          <w:p w14:paraId="56C4FCAC" w14:textId="77777777" w:rsidR="00CF08D6" w:rsidRPr="00C6449B" w:rsidRDefault="00CF08D6" w:rsidP="00CF08D6">
            <w:pPr>
              <w:pStyle w:val="TAC"/>
              <w:rPr>
                <w:rFonts w:eastAsia="SimSu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 w14:paraId="52357399" w14:textId="77777777" w:rsidR="00CF08D6" w:rsidRPr="00C6449B" w:rsidRDefault="00CF08D6" w:rsidP="00CF08D6">
      <w:pPr>
        <w:pStyle w:val="Heading6"/>
        <w:rPr>
          <w:rFonts w:eastAsia="DengXian"/>
        </w:rPr>
      </w:pPr>
      <w:bookmarkStart w:id="7395" w:name="_Toc13079946"/>
      <w:bookmarkStart w:id="7396" w:name="_Toc29811435"/>
      <w:bookmarkStart w:id="7397" w:name="_Toc29811886"/>
      <w:bookmarkStart w:id="7398" w:name="_Toc37268390"/>
      <w:bookmarkStart w:id="7399" w:name="_Toc37268841"/>
      <w:bookmarkStart w:id="7400" w:name="_Toc45893491"/>
      <w:bookmarkStart w:id="7401" w:name="_Toc53177655"/>
      <w:bookmarkStart w:id="7402" w:name="_Toc53178107"/>
      <w:bookmarkStart w:id="7403" w:name="_Toc61176741"/>
      <w:bookmarkStart w:id="7404" w:name="_Toc67916564"/>
      <w:bookmarkStart w:id="7405" w:name="_Toc74670782"/>
      <w:bookmarkStart w:id="7406" w:name="_Toc76542817"/>
      <w:bookmarkStart w:id="7407" w:name="_Toc82626749"/>
      <w:bookmarkStart w:id="7408" w:name="_Toc90414715"/>
      <w:bookmarkStart w:id="7409" w:name="_Toc106769804"/>
      <w:bookmarkStart w:id="7410" w:name="_Toc115185054"/>
      <w:bookmarkStart w:id="7411" w:name="_Toc138839556"/>
      <w:bookmarkStart w:id="7412" w:name="_Toc138932919"/>
      <w:bookmarkStart w:id="7413" w:name="_Toc138933372"/>
      <w:r w:rsidRPr="00C6449B">
        <w:t>11.3.2.4.</w:t>
      </w:r>
      <w:r w:rsidRPr="00C6449B">
        <w:rPr>
          <w:rFonts w:eastAsia="SimSun"/>
        </w:rPr>
        <w:t>2</w:t>
      </w:r>
      <w:r w:rsidRPr="00C6449B">
        <w:t>.2</w:t>
      </w:r>
      <w:r w:rsidRPr="00C6449B">
        <w:tab/>
        <w:t>Minimum requirements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7A0941D" w14:textId="77777777" w:rsidR="00CF08D6" w:rsidRPr="00C6449B" w:rsidRDefault="00CF08D6" w:rsidP="00CF08D6">
      <w:pPr>
        <w:rPr>
          <w:rFonts w:eastAsia="DengXian"/>
        </w:rPr>
      </w:pPr>
      <w:r w:rsidRPr="00C6449B">
        <w:t>The UCI block error probability shall not exceed 1% at the SNR given in table 11.3.2.4.</w:t>
      </w:r>
      <w:r w:rsidRPr="00C6449B">
        <w:rPr>
          <w:rFonts w:eastAsia="SimSun"/>
        </w:rPr>
        <w:t>2</w:t>
      </w:r>
      <w:r w:rsidRPr="00C6449B">
        <w:t>.2-1 and table 11.3.2.4.</w:t>
      </w:r>
      <w:r w:rsidRPr="00C6449B">
        <w:rPr>
          <w:rFonts w:eastAsia="SimSun"/>
        </w:rPr>
        <w:t>2</w:t>
      </w:r>
      <w:r w:rsidRPr="00C6449B">
        <w:t>.2-2 for 22 UCI bits.</w:t>
      </w:r>
    </w:p>
    <w:p w14:paraId="165F0D15" w14:textId="77777777" w:rsidR="00CF08D6" w:rsidRPr="00C6449B" w:rsidRDefault="00CF08D6" w:rsidP="00CF08D6">
      <w:pPr>
        <w:pStyle w:val="TH"/>
      </w:pPr>
      <w:r w:rsidRPr="00C6449B">
        <w:t>Table 11.3.2.4.</w:t>
      </w:r>
      <w:r w:rsidRPr="00C6449B">
        <w:rPr>
          <w:rFonts w:eastAsia="SimSun"/>
        </w:rPr>
        <w:t>2</w:t>
      </w:r>
      <w:r w:rsidRPr="00C6449B">
        <w:t>.2-1: Minimum requirements for PUCCH format 2 with 60 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rPr>
            </w:pPr>
            <w:r w:rsidRPr="00C6449B">
              <w:rPr>
                <w:rFonts w:cs="Arial"/>
              </w:rPr>
              <w:t>Number of TX antennas</w:t>
            </w:r>
          </w:p>
        </w:tc>
        <w:tc>
          <w:tcPr>
            <w:tcW w:w="1253" w:type="dxa"/>
            <w:vMerge w:val="restart"/>
          </w:tcPr>
          <w:p w14:paraId="3940331F" w14:textId="77777777" w:rsidR="00CF08D6" w:rsidRPr="00C6449B" w:rsidRDefault="00CF08D6" w:rsidP="00CF08D6">
            <w:pPr>
              <w:pStyle w:val="TAH"/>
              <w:rPr>
                <w:rFonts w:cs="Arial"/>
              </w:rPr>
            </w:pPr>
            <w:r w:rsidRPr="00C6449B">
              <w:rPr>
                <w:rFonts w:cs="Arial"/>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50 MHz</w:t>
            </w:r>
          </w:p>
        </w:tc>
        <w:tc>
          <w:tcPr>
            <w:tcW w:w="1900" w:type="dxa"/>
          </w:tcPr>
          <w:p w14:paraId="7A9445B2" w14:textId="77777777" w:rsidR="00CF08D6" w:rsidRPr="00C6449B" w:rsidRDefault="00CF08D6" w:rsidP="00CF08D6">
            <w:pPr>
              <w:pStyle w:val="TAH"/>
              <w:rPr>
                <w:rFonts w:eastAsia="DengXian" w:cs="Arial"/>
              </w:rPr>
            </w:pPr>
            <w:r w:rsidRPr="00C6449B">
              <w:rPr>
                <w:rFonts w:cs="Arial"/>
              </w:rPr>
              <w:t>100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rPr>
            </w:pPr>
            <w:r w:rsidRPr="00C6449B">
              <w:rPr>
                <w:rFonts w:cs="Arial"/>
              </w:rPr>
              <w:t>1</w:t>
            </w:r>
          </w:p>
        </w:tc>
        <w:tc>
          <w:tcPr>
            <w:tcW w:w="1253" w:type="dxa"/>
            <w:vAlign w:val="center"/>
          </w:tcPr>
          <w:p w14:paraId="05517BB3" w14:textId="77777777" w:rsidR="00155AA7" w:rsidRPr="00C6449B" w:rsidRDefault="00155AA7" w:rsidP="00155AA7">
            <w:pPr>
              <w:pStyle w:val="TAC"/>
              <w:rPr>
                <w:rFonts w:cs="Arial"/>
              </w:rPr>
            </w:pPr>
            <w:r w:rsidRPr="00C6449B">
              <w:rPr>
                <w:rFonts w:cs="Arial"/>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rPr>
            </w:pPr>
            <w:r w:rsidRPr="00C6449B">
              <w:rPr>
                <w:rFonts w:cs="Arial"/>
              </w:rPr>
              <w:t>2.6</w:t>
            </w:r>
          </w:p>
        </w:tc>
        <w:tc>
          <w:tcPr>
            <w:tcW w:w="1900" w:type="dxa"/>
            <w:shd w:val="clear" w:color="auto" w:fill="auto"/>
            <w:vAlign w:val="center"/>
          </w:tcPr>
          <w:p w14:paraId="4C44B955" w14:textId="0035F6F5" w:rsidR="00155AA7" w:rsidRPr="00C6449B" w:rsidRDefault="00155AA7" w:rsidP="00155AA7">
            <w:pPr>
              <w:pStyle w:val="TAC"/>
              <w:rPr>
                <w:rFonts w:cs="Arial"/>
              </w:rPr>
            </w:pPr>
            <w:r w:rsidRPr="00C6449B">
              <w:rPr>
                <w:rFonts w:cs="Arial"/>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t>Table 11.3.2.4.</w:t>
      </w:r>
      <w:r w:rsidRPr="00C6449B">
        <w:rPr>
          <w:rFonts w:eastAsia="SimSun"/>
        </w:rPr>
        <w:t>2</w:t>
      </w:r>
      <w:r w:rsidRPr="00C6449B">
        <w:t>.2-2: Minimum requirements for PUCCH format 2 with 120 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rPr>
            </w:pPr>
            <w:r w:rsidRPr="00C6449B">
              <w:rPr>
                <w:rFonts w:cs="Arial"/>
              </w:rPr>
              <w:t>Number of TX antennas</w:t>
            </w:r>
          </w:p>
        </w:tc>
        <w:tc>
          <w:tcPr>
            <w:tcW w:w="1177" w:type="dxa"/>
            <w:vMerge w:val="restart"/>
          </w:tcPr>
          <w:p w14:paraId="4A98675A" w14:textId="77777777" w:rsidR="00CF08D6" w:rsidRPr="00C6449B" w:rsidRDefault="00CF08D6" w:rsidP="00CF08D6">
            <w:pPr>
              <w:pStyle w:val="TAH"/>
              <w:rPr>
                <w:rFonts w:cs="Arial"/>
              </w:rPr>
            </w:pPr>
            <w:r w:rsidRPr="00C6449B">
              <w:rPr>
                <w:rFonts w:cs="Arial"/>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rPr>
            </w:pPr>
            <w:r w:rsidRPr="00C6449B">
              <w:rPr>
                <w:rFonts w:cs="Arial"/>
              </w:rPr>
              <w:t>50 MHz</w:t>
            </w:r>
          </w:p>
        </w:tc>
        <w:tc>
          <w:tcPr>
            <w:tcW w:w="1012" w:type="dxa"/>
          </w:tcPr>
          <w:p w14:paraId="5F3C4C90" w14:textId="77777777" w:rsidR="00CF08D6" w:rsidRPr="00C6449B" w:rsidRDefault="00CF08D6" w:rsidP="00CF08D6">
            <w:pPr>
              <w:pStyle w:val="TAH"/>
              <w:rPr>
                <w:rFonts w:cs="Arial"/>
              </w:rPr>
            </w:pPr>
            <w:r w:rsidRPr="00C6449B">
              <w:rPr>
                <w:rFonts w:cs="Arial"/>
              </w:rPr>
              <w:t>100 MHz</w:t>
            </w:r>
          </w:p>
        </w:tc>
        <w:tc>
          <w:tcPr>
            <w:tcW w:w="1628" w:type="dxa"/>
          </w:tcPr>
          <w:p w14:paraId="27520788" w14:textId="77777777" w:rsidR="00CF08D6" w:rsidRPr="00C6449B" w:rsidRDefault="00CF08D6" w:rsidP="00CF08D6">
            <w:pPr>
              <w:pStyle w:val="TAH"/>
              <w:rPr>
                <w:rFonts w:eastAsia="DengXian" w:cs="Arial"/>
              </w:rPr>
            </w:pPr>
            <w:r w:rsidRPr="00C6449B">
              <w:rPr>
                <w:rFonts w:cs="Arial"/>
              </w:rPr>
              <w:t>200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rPr>
            </w:pPr>
            <w:r w:rsidRPr="00C6449B">
              <w:rPr>
                <w:rFonts w:cs="Arial"/>
              </w:rPr>
              <w:t>1</w:t>
            </w:r>
          </w:p>
        </w:tc>
        <w:tc>
          <w:tcPr>
            <w:tcW w:w="1177" w:type="dxa"/>
            <w:vAlign w:val="center"/>
          </w:tcPr>
          <w:p w14:paraId="716BEF43" w14:textId="77777777" w:rsidR="00D45DBC" w:rsidRPr="00C6449B" w:rsidRDefault="00D45DBC" w:rsidP="00D45DBC">
            <w:pPr>
              <w:pStyle w:val="TAC"/>
              <w:rPr>
                <w:rFonts w:cs="Arial"/>
              </w:rPr>
            </w:pPr>
            <w:r w:rsidRPr="00C6449B">
              <w:rPr>
                <w:rFonts w:cs="Arial"/>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rPr>
            </w:pPr>
            <w:r w:rsidRPr="00C6449B">
              <w:rPr>
                <w:rFonts w:cs="Arial"/>
              </w:rPr>
              <w:t>1.2</w:t>
            </w:r>
          </w:p>
        </w:tc>
        <w:tc>
          <w:tcPr>
            <w:tcW w:w="1012" w:type="dxa"/>
            <w:shd w:val="clear" w:color="auto" w:fill="auto"/>
            <w:vAlign w:val="center"/>
          </w:tcPr>
          <w:p w14:paraId="74286772" w14:textId="34E1C5AC" w:rsidR="00D45DBC" w:rsidRPr="00C6449B" w:rsidRDefault="00D45DBC" w:rsidP="00D45DBC">
            <w:pPr>
              <w:pStyle w:val="TAC"/>
              <w:rPr>
                <w:rFonts w:cs="Arial"/>
              </w:rPr>
            </w:pPr>
            <w:r w:rsidRPr="00C6449B">
              <w:rPr>
                <w:rFonts w:cs="Arial"/>
              </w:rPr>
              <w:t>1.2</w:t>
            </w:r>
          </w:p>
        </w:tc>
        <w:tc>
          <w:tcPr>
            <w:tcW w:w="1628" w:type="dxa"/>
            <w:shd w:val="clear" w:color="auto" w:fill="auto"/>
            <w:vAlign w:val="center"/>
          </w:tcPr>
          <w:p w14:paraId="4D1563C5" w14:textId="623FD2B4" w:rsidR="00D45DBC" w:rsidRPr="00C6449B" w:rsidRDefault="00D45DBC" w:rsidP="00D45DBC">
            <w:pPr>
              <w:pStyle w:val="TAC"/>
              <w:rPr>
                <w:rFonts w:cs="Arial"/>
              </w:rPr>
            </w:pPr>
            <w:r w:rsidRPr="00C6449B">
              <w:rPr>
                <w:rFonts w:cs="Arial"/>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7414" w:name="_Toc13079947"/>
      <w:bookmarkStart w:id="7415" w:name="_Toc29811436"/>
      <w:bookmarkStart w:id="7416" w:name="_Toc29811887"/>
      <w:bookmarkStart w:id="7417" w:name="_Toc37268391"/>
      <w:bookmarkStart w:id="7418" w:name="_Toc37268842"/>
      <w:bookmarkStart w:id="7419" w:name="_Toc45893492"/>
      <w:bookmarkStart w:id="7420" w:name="_Toc53177656"/>
      <w:bookmarkStart w:id="7421" w:name="_Toc53178108"/>
      <w:bookmarkStart w:id="7422" w:name="_Toc61176742"/>
      <w:bookmarkStart w:id="7423" w:name="_Toc67916565"/>
      <w:bookmarkStart w:id="7424" w:name="_Toc74670783"/>
      <w:bookmarkStart w:id="7425" w:name="_Toc76542818"/>
      <w:bookmarkStart w:id="7426" w:name="_Toc82626750"/>
      <w:bookmarkStart w:id="7427" w:name="_Toc90414716"/>
      <w:bookmarkStart w:id="7428" w:name="_Toc106769805"/>
      <w:bookmarkStart w:id="7429" w:name="_Toc115185055"/>
      <w:bookmarkStart w:id="7430" w:name="_Toc138839557"/>
      <w:bookmarkStart w:id="7431" w:name="_Toc138932920"/>
      <w:bookmarkStart w:id="7432" w:name="_Toc138933373"/>
      <w:r w:rsidRPr="00C6449B">
        <w:t>11.3.2.5</w:t>
      </w:r>
      <w:r w:rsidRPr="00C6449B">
        <w:tab/>
        <w:t>Performance requirements for PUCCH format 3</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77169D1B" w14:textId="77777777" w:rsidR="00CF08D6" w:rsidRPr="00C6449B" w:rsidRDefault="00CF08D6" w:rsidP="00CF08D6">
      <w:pPr>
        <w:pStyle w:val="Heading5"/>
      </w:pPr>
      <w:bookmarkStart w:id="7433" w:name="_Toc13079948"/>
      <w:bookmarkStart w:id="7434" w:name="_Toc29811437"/>
      <w:bookmarkStart w:id="7435" w:name="_Toc29811888"/>
      <w:bookmarkStart w:id="7436" w:name="_Toc37268392"/>
      <w:bookmarkStart w:id="7437" w:name="_Toc37268843"/>
      <w:bookmarkStart w:id="7438" w:name="_Toc45893493"/>
      <w:bookmarkStart w:id="7439" w:name="_Toc53177657"/>
      <w:bookmarkStart w:id="7440" w:name="_Toc53178109"/>
      <w:bookmarkStart w:id="7441" w:name="_Toc61176743"/>
      <w:bookmarkStart w:id="7442" w:name="_Toc67916566"/>
      <w:bookmarkStart w:id="7443" w:name="_Toc74670784"/>
      <w:bookmarkStart w:id="7444" w:name="_Toc76542819"/>
      <w:bookmarkStart w:id="7445" w:name="_Toc82626751"/>
      <w:bookmarkStart w:id="7446" w:name="_Toc90414717"/>
      <w:bookmarkStart w:id="7447" w:name="_Toc106769806"/>
      <w:bookmarkStart w:id="7448" w:name="_Toc115185056"/>
      <w:bookmarkStart w:id="7449" w:name="_Toc138839558"/>
      <w:bookmarkStart w:id="7450" w:name="_Toc138932921"/>
      <w:bookmarkStart w:id="7451" w:name="_Toc138933374"/>
      <w:r w:rsidRPr="00C6449B">
        <w:t>11.3.2.5.1</w:t>
      </w:r>
      <w:r w:rsidRPr="00C6449B">
        <w:tab/>
        <w:t>General</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3995FEFC"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4A63CBDC"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7190873E" w14:textId="75BAB6C9" w:rsidR="00CF08D6" w:rsidRPr="00C6449B" w:rsidRDefault="00CF08D6" w:rsidP="00CF08D6">
      <w:pPr>
        <w:rPr>
          <w:noProof/>
        </w:rPr>
      </w:pPr>
      <w:r w:rsidRPr="00C6449B">
        <w:t xml:space="preserve">The transient period as specified in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pPr>
            <w:r w:rsidRPr="00C6449B">
              <w:t>Modulation order</w:t>
            </w:r>
          </w:p>
        </w:tc>
        <w:tc>
          <w:tcPr>
            <w:tcW w:w="2450" w:type="dxa"/>
            <w:gridSpan w:val="2"/>
            <w:vAlign w:val="center"/>
          </w:tcPr>
          <w:p w14:paraId="6F97B412" w14:textId="77777777" w:rsidR="00CF08D6" w:rsidRPr="00C6449B" w:rsidRDefault="00CF08D6" w:rsidP="00CF08D6">
            <w:pPr>
              <w:pStyle w:val="TAC"/>
              <w:rPr>
                <w:rFonts w:cs="Arial"/>
              </w:rPr>
            </w:pPr>
            <w:r w:rsidRPr="00C6449B">
              <w:rPr>
                <w:rFonts w:cs="Arial"/>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 (Number of PRBs </w:t>
            </w:r>
            <w:r w:rsidRPr="00C6449B">
              <w:rPr>
                <w:rFonts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7452" w:name="_Toc13079949"/>
      <w:bookmarkStart w:id="7453" w:name="_Toc29811438"/>
      <w:bookmarkStart w:id="7454" w:name="_Toc29811889"/>
      <w:bookmarkStart w:id="7455" w:name="_Toc37268393"/>
      <w:bookmarkStart w:id="7456" w:name="_Toc37268844"/>
      <w:bookmarkStart w:id="7457" w:name="_Toc45893494"/>
      <w:bookmarkStart w:id="7458" w:name="_Toc53177658"/>
      <w:bookmarkStart w:id="7459" w:name="_Toc53178110"/>
      <w:bookmarkStart w:id="7460" w:name="_Toc61176744"/>
      <w:bookmarkStart w:id="7461" w:name="_Toc67916567"/>
      <w:bookmarkStart w:id="7462" w:name="_Toc74670785"/>
      <w:bookmarkStart w:id="7463" w:name="_Toc76542820"/>
      <w:bookmarkStart w:id="7464" w:name="_Toc82626752"/>
      <w:bookmarkStart w:id="7465" w:name="_Toc90414718"/>
      <w:bookmarkStart w:id="7466" w:name="_Toc106769807"/>
      <w:bookmarkStart w:id="7467" w:name="_Toc115185057"/>
      <w:bookmarkStart w:id="7468" w:name="_Toc138839559"/>
      <w:bookmarkStart w:id="7469" w:name="_Toc138932922"/>
      <w:bookmarkStart w:id="7470" w:name="_Toc138933375"/>
      <w:r w:rsidRPr="00C6449B">
        <w:t>11.3.2.5.2</w:t>
      </w:r>
      <w:r w:rsidRPr="00C6449B">
        <w:tab/>
        <w:t>Minimum requirements</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280F4A03" w14:textId="77777777" w:rsidR="00CF08D6" w:rsidRPr="00C6449B" w:rsidRDefault="00CF08D6" w:rsidP="00CF08D6">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rPr>
            </w:pPr>
            <w:r w:rsidRPr="00C6449B">
              <w:rPr>
                <w:rFonts w:cs="Arial"/>
              </w:rPr>
              <w:t>1</w:t>
            </w:r>
          </w:p>
        </w:tc>
        <w:tc>
          <w:tcPr>
            <w:tcW w:w="1012" w:type="dxa"/>
            <w:vMerge w:val="restart"/>
          </w:tcPr>
          <w:p w14:paraId="0641A823" w14:textId="77777777" w:rsidR="00083CC1" w:rsidRPr="00C6449B" w:rsidRDefault="00083CC1" w:rsidP="00083CC1">
            <w:pPr>
              <w:pStyle w:val="TAC"/>
              <w:rPr>
                <w:rFonts w:cs="Arial"/>
              </w:rPr>
            </w:pPr>
            <w:r w:rsidRPr="00C6449B">
              <w:rPr>
                <w:rFonts w:cs="Arial"/>
              </w:rPr>
              <w:t>1</w:t>
            </w:r>
          </w:p>
        </w:tc>
        <w:tc>
          <w:tcPr>
            <w:tcW w:w="1012" w:type="dxa"/>
            <w:vMerge w:val="restart"/>
          </w:tcPr>
          <w:p w14:paraId="1FDBE9B5" w14:textId="77777777" w:rsidR="00083CC1" w:rsidRPr="00C6449B" w:rsidRDefault="00083CC1" w:rsidP="00083CC1">
            <w:pPr>
              <w:pStyle w:val="TAC"/>
              <w:rPr>
                <w:rFonts w:cs="Arial"/>
              </w:rPr>
            </w:pPr>
            <w:r w:rsidRPr="00C6449B">
              <w:rPr>
                <w:rFonts w:cs="Arial"/>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rPr>
            </w:pPr>
            <w:r w:rsidRPr="00C6449B">
              <w:rPr>
                <w:rFonts w:cs="Arial"/>
              </w:rPr>
              <w:t>No additional DM-RS</w:t>
            </w:r>
          </w:p>
        </w:tc>
        <w:tc>
          <w:tcPr>
            <w:tcW w:w="850" w:type="dxa"/>
            <w:shd w:val="clear" w:color="auto" w:fill="auto"/>
          </w:tcPr>
          <w:p w14:paraId="68FC3285" w14:textId="3214BB64" w:rsidR="00083CC1" w:rsidRPr="00C6449B" w:rsidRDefault="00083CC1" w:rsidP="00083CC1">
            <w:pPr>
              <w:pStyle w:val="TAC"/>
              <w:rPr>
                <w:rFonts w:cs="Arial"/>
              </w:rPr>
            </w:pPr>
            <w:r w:rsidRPr="00C6449B">
              <w:rPr>
                <w:rFonts w:cs="Arial"/>
              </w:rPr>
              <w:t>1.6</w:t>
            </w:r>
          </w:p>
        </w:tc>
        <w:tc>
          <w:tcPr>
            <w:tcW w:w="992" w:type="dxa"/>
            <w:shd w:val="clear" w:color="auto" w:fill="auto"/>
          </w:tcPr>
          <w:p w14:paraId="2E2B1107" w14:textId="39DCC4B8" w:rsidR="00083CC1" w:rsidRPr="00C6449B" w:rsidRDefault="00083CC1" w:rsidP="00083CC1">
            <w:pPr>
              <w:pStyle w:val="TAC"/>
              <w:rPr>
                <w:rFonts w:cs="Arial"/>
              </w:rPr>
            </w:pPr>
            <w:r w:rsidRPr="00C6449B">
              <w:rPr>
                <w:rFonts w:cs="Arial"/>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rPr>
            </w:pPr>
          </w:p>
        </w:tc>
        <w:tc>
          <w:tcPr>
            <w:tcW w:w="1012" w:type="dxa"/>
            <w:vMerge/>
          </w:tcPr>
          <w:p w14:paraId="0FFC49ED" w14:textId="77777777" w:rsidR="00083CC1" w:rsidRPr="00C6449B" w:rsidRDefault="00083CC1" w:rsidP="00083CC1">
            <w:pPr>
              <w:pStyle w:val="TAC"/>
              <w:rPr>
                <w:rFonts w:cs="Arial"/>
              </w:rPr>
            </w:pPr>
          </w:p>
        </w:tc>
        <w:tc>
          <w:tcPr>
            <w:tcW w:w="1012" w:type="dxa"/>
            <w:vMerge/>
          </w:tcPr>
          <w:p w14:paraId="5CACB561" w14:textId="77777777" w:rsidR="00083CC1" w:rsidRPr="00C6449B" w:rsidRDefault="00083CC1" w:rsidP="00083CC1">
            <w:pPr>
              <w:pStyle w:val="TAC"/>
              <w:rPr>
                <w:rFonts w:cs="Arial"/>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rPr>
            </w:pPr>
            <w:r w:rsidRPr="00C6449B">
              <w:rPr>
                <w:rFonts w:cs="Arial"/>
              </w:rPr>
              <w:t>Additional DM-RS</w:t>
            </w:r>
          </w:p>
        </w:tc>
        <w:tc>
          <w:tcPr>
            <w:tcW w:w="850" w:type="dxa"/>
            <w:shd w:val="clear" w:color="auto" w:fill="auto"/>
            <w:vAlign w:val="center"/>
          </w:tcPr>
          <w:p w14:paraId="70C8A449" w14:textId="1DC8E3B1" w:rsidR="00083CC1" w:rsidRPr="00C6449B" w:rsidRDefault="00083CC1" w:rsidP="00083CC1">
            <w:pPr>
              <w:pStyle w:val="TAC"/>
              <w:rPr>
                <w:rFonts w:cs="Arial"/>
              </w:rPr>
            </w:pPr>
            <w:r w:rsidRPr="00C6449B">
              <w:rPr>
                <w:rFonts w:cs="Arial"/>
              </w:rPr>
              <w:t>1.3</w:t>
            </w:r>
          </w:p>
        </w:tc>
        <w:tc>
          <w:tcPr>
            <w:tcW w:w="992" w:type="dxa"/>
            <w:shd w:val="clear" w:color="auto" w:fill="auto"/>
            <w:vAlign w:val="center"/>
          </w:tcPr>
          <w:p w14:paraId="5C536613" w14:textId="5BDDE0B2" w:rsidR="00083CC1" w:rsidRPr="00C6449B" w:rsidRDefault="00083CC1" w:rsidP="00083CC1">
            <w:pPr>
              <w:pStyle w:val="TAC"/>
              <w:rPr>
                <w:rFonts w:cs="Arial"/>
              </w:rPr>
            </w:pPr>
            <w:r w:rsidRPr="00C6449B">
              <w:rPr>
                <w:rFonts w:cs="Arial"/>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rPr>
            </w:pPr>
            <w:r w:rsidRPr="00C6449B">
              <w:rPr>
                <w:rFonts w:cs="Arial"/>
              </w:rPr>
              <w:t>2</w:t>
            </w:r>
          </w:p>
        </w:tc>
        <w:tc>
          <w:tcPr>
            <w:tcW w:w="1012" w:type="dxa"/>
          </w:tcPr>
          <w:p w14:paraId="0B9B0C11" w14:textId="77777777" w:rsidR="00083CC1" w:rsidRPr="00C6449B" w:rsidRDefault="00083CC1" w:rsidP="00083CC1">
            <w:pPr>
              <w:pStyle w:val="TAC"/>
              <w:rPr>
                <w:rFonts w:cs="Arial"/>
              </w:rPr>
            </w:pPr>
            <w:r w:rsidRPr="00C6449B">
              <w:rPr>
                <w:rFonts w:cs="Arial"/>
              </w:rPr>
              <w:t>1</w:t>
            </w:r>
          </w:p>
        </w:tc>
        <w:tc>
          <w:tcPr>
            <w:tcW w:w="1012" w:type="dxa"/>
          </w:tcPr>
          <w:p w14:paraId="562AA34B" w14:textId="77777777" w:rsidR="00083CC1" w:rsidRPr="00C6449B" w:rsidRDefault="00083CC1" w:rsidP="00083CC1">
            <w:pPr>
              <w:pStyle w:val="TAC"/>
              <w:rPr>
                <w:rFonts w:cs="Arial"/>
              </w:rPr>
            </w:pPr>
            <w:r w:rsidRPr="00C6449B">
              <w:rPr>
                <w:rFonts w:cs="Arial"/>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rPr>
            </w:pPr>
            <w:r w:rsidRPr="00C6449B">
              <w:rPr>
                <w:rFonts w:cs="Arial"/>
              </w:rPr>
              <w:t>No additional DM-RS</w:t>
            </w:r>
          </w:p>
        </w:tc>
        <w:tc>
          <w:tcPr>
            <w:tcW w:w="850" w:type="dxa"/>
            <w:shd w:val="clear" w:color="auto" w:fill="auto"/>
          </w:tcPr>
          <w:p w14:paraId="323362AD" w14:textId="65DAD5B2" w:rsidR="00083CC1" w:rsidRPr="00C6449B" w:rsidRDefault="00083CC1" w:rsidP="00083CC1">
            <w:pPr>
              <w:pStyle w:val="TAC"/>
              <w:rPr>
                <w:rFonts w:cs="Arial"/>
              </w:rPr>
            </w:pPr>
            <w:r w:rsidRPr="00C6449B">
              <w:rPr>
                <w:rFonts w:cs="Arial"/>
              </w:rPr>
              <w:t>3.0</w:t>
            </w:r>
          </w:p>
        </w:tc>
        <w:tc>
          <w:tcPr>
            <w:tcW w:w="992" w:type="dxa"/>
            <w:shd w:val="clear" w:color="auto" w:fill="auto"/>
          </w:tcPr>
          <w:p w14:paraId="785D5B10" w14:textId="4EEFB24B" w:rsidR="00083CC1" w:rsidRPr="00C6449B" w:rsidRDefault="00083CC1" w:rsidP="00083CC1">
            <w:pPr>
              <w:pStyle w:val="TAC"/>
              <w:rPr>
                <w:rFonts w:cs="Arial"/>
              </w:rPr>
            </w:pPr>
            <w:r w:rsidRPr="00C6449B">
              <w:rPr>
                <w:rFonts w:cs="Arial"/>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rPr>
            </w:pPr>
            <w:r w:rsidRPr="00C6449B">
              <w:rPr>
                <w:rFonts w:cs="Arial"/>
              </w:rPr>
              <w:t>Number of TX antennas</w:t>
            </w:r>
          </w:p>
        </w:tc>
        <w:tc>
          <w:tcPr>
            <w:tcW w:w="1134" w:type="dxa"/>
            <w:vMerge w:val="restart"/>
          </w:tcPr>
          <w:p w14:paraId="3E7D0538" w14:textId="77777777" w:rsidR="00CF08D6" w:rsidRPr="00C6449B" w:rsidRDefault="00CF08D6" w:rsidP="00CF08D6">
            <w:pPr>
              <w:pStyle w:val="TAH"/>
              <w:rPr>
                <w:rFonts w:cs="Arial"/>
              </w:rPr>
            </w:pPr>
            <w:r w:rsidRPr="00C6449B">
              <w:rPr>
                <w:rFonts w:cs="Arial"/>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rPr>
            </w:pPr>
            <w:r w:rsidRPr="00C6449B">
              <w:rPr>
                <w:rFonts w:cs="Arial"/>
              </w:rPr>
              <w:t>Additional DM</w:t>
            </w:r>
            <w:r w:rsidRPr="00C6449B">
              <w:rPr>
                <w:rFonts w:cs="Arial"/>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rPr>
            </w:pPr>
            <w:r w:rsidRPr="00C6449B">
              <w:rPr>
                <w:rFonts w:cs="Arial"/>
              </w:rPr>
              <w:t>1</w:t>
            </w:r>
          </w:p>
        </w:tc>
        <w:tc>
          <w:tcPr>
            <w:tcW w:w="1134" w:type="dxa"/>
            <w:vMerge w:val="restart"/>
          </w:tcPr>
          <w:p w14:paraId="7329FCFE" w14:textId="77777777" w:rsidR="008D2ECE" w:rsidRPr="00C6449B" w:rsidRDefault="008D2ECE" w:rsidP="008D2ECE">
            <w:pPr>
              <w:pStyle w:val="TAC"/>
              <w:rPr>
                <w:rFonts w:cs="Arial"/>
              </w:rPr>
            </w:pPr>
            <w:r w:rsidRPr="00C6449B">
              <w:rPr>
                <w:rFonts w:cs="Arial"/>
              </w:rPr>
              <w:t>1</w:t>
            </w:r>
          </w:p>
        </w:tc>
        <w:tc>
          <w:tcPr>
            <w:tcW w:w="1134" w:type="dxa"/>
            <w:vMerge w:val="restart"/>
          </w:tcPr>
          <w:p w14:paraId="2CDBA0D3" w14:textId="77777777" w:rsidR="008D2ECE" w:rsidRPr="00C6449B" w:rsidRDefault="008D2ECE" w:rsidP="008D2ECE">
            <w:pPr>
              <w:pStyle w:val="TAC"/>
              <w:rPr>
                <w:rFonts w:cs="Arial"/>
              </w:rPr>
            </w:pPr>
            <w:r w:rsidRPr="00C6449B">
              <w:rPr>
                <w:rFonts w:cs="Arial"/>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rPr>
            </w:pPr>
            <w:r w:rsidRPr="00C6449B">
              <w:rPr>
                <w:rFonts w:cs="Arial"/>
              </w:rPr>
              <w:t>No additional DM-RS</w:t>
            </w:r>
          </w:p>
        </w:tc>
        <w:tc>
          <w:tcPr>
            <w:tcW w:w="709" w:type="dxa"/>
            <w:shd w:val="clear" w:color="auto" w:fill="auto"/>
          </w:tcPr>
          <w:p w14:paraId="5B914B5E" w14:textId="477ABC46" w:rsidR="008D2ECE" w:rsidRPr="00C6449B" w:rsidRDefault="008D2ECE" w:rsidP="008D2ECE">
            <w:pPr>
              <w:pStyle w:val="TAC"/>
              <w:rPr>
                <w:rFonts w:cs="Arial"/>
              </w:rPr>
            </w:pPr>
            <w:r w:rsidRPr="00C6449B">
              <w:rPr>
                <w:rFonts w:cs="Arial"/>
              </w:rPr>
              <w:t>1.4</w:t>
            </w:r>
          </w:p>
        </w:tc>
        <w:tc>
          <w:tcPr>
            <w:tcW w:w="709" w:type="dxa"/>
            <w:shd w:val="clear" w:color="auto" w:fill="auto"/>
          </w:tcPr>
          <w:p w14:paraId="7005361A" w14:textId="682CD0AE" w:rsidR="008D2ECE" w:rsidRPr="00C6449B" w:rsidRDefault="008D2ECE" w:rsidP="008D2ECE">
            <w:pPr>
              <w:pStyle w:val="TAC"/>
              <w:rPr>
                <w:rFonts w:cs="Arial"/>
              </w:rPr>
            </w:pPr>
            <w:r w:rsidRPr="00C6449B">
              <w:rPr>
                <w:rFonts w:cs="Arial"/>
              </w:rPr>
              <w:t>0.7</w:t>
            </w:r>
          </w:p>
        </w:tc>
        <w:tc>
          <w:tcPr>
            <w:tcW w:w="850" w:type="dxa"/>
            <w:shd w:val="clear" w:color="auto" w:fill="auto"/>
          </w:tcPr>
          <w:p w14:paraId="12F9854D" w14:textId="50794962" w:rsidR="008D2ECE" w:rsidRPr="00C6449B" w:rsidRDefault="008D2ECE" w:rsidP="008D2ECE">
            <w:pPr>
              <w:pStyle w:val="TAC"/>
              <w:rPr>
                <w:rFonts w:cs="Arial"/>
              </w:rPr>
            </w:pPr>
            <w:r w:rsidRPr="00C6449B">
              <w:rPr>
                <w:rFonts w:cs="Arial"/>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rPr>
            </w:pPr>
          </w:p>
        </w:tc>
        <w:tc>
          <w:tcPr>
            <w:tcW w:w="1134" w:type="dxa"/>
            <w:vMerge/>
          </w:tcPr>
          <w:p w14:paraId="248DCC32" w14:textId="77777777" w:rsidR="008D2ECE" w:rsidRPr="00C6449B" w:rsidRDefault="008D2ECE" w:rsidP="008D2ECE">
            <w:pPr>
              <w:pStyle w:val="TAC"/>
              <w:rPr>
                <w:rFonts w:cs="Arial"/>
              </w:rPr>
            </w:pPr>
          </w:p>
        </w:tc>
        <w:tc>
          <w:tcPr>
            <w:tcW w:w="1134" w:type="dxa"/>
            <w:vMerge/>
          </w:tcPr>
          <w:p w14:paraId="6EDF658A" w14:textId="77777777" w:rsidR="008D2ECE" w:rsidRPr="00C6449B" w:rsidRDefault="008D2ECE" w:rsidP="008D2ECE">
            <w:pPr>
              <w:pStyle w:val="TAC"/>
              <w:rPr>
                <w:rFonts w:cs="Arial"/>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rPr>
            </w:pPr>
            <w:r w:rsidRPr="00C6449B">
              <w:rPr>
                <w:rFonts w:cs="Arial"/>
              </w:rPr>
              <w:t>Additional DM-RS</w:t>
            </w:r>
          </w:p>
        </w:tc>
        <w:tc>
          <w:tcPr>
            <w:tcW w:w="709" w:type="dxa"/>
            <w:shd w:val="clear" w:color="auto" w:fill="auto"/>
            <w:vAlign w:val="center"/>
          </w:tcPr>
          <w:p w14:paraId="14127631" w14:textId="3F5C8B24" w:rsidR="008D2ECE" w:rsidRPr="00C6449B" w:rsidRDefault="008D2ECE" w:rsidP="008D2ECE">
            <w:pPr>
              <w:pStyle w:val="TAC"/>
              <w:rPr>
                <w:rFonts w:cs="Arial"/>
              </w:rPr>
            </w:pPr>
            <w:r w:rsidRPr="00C6449B">
              <w:rPr>
                <w:rFonts w:cs="Arial"/>
              </w:rPr>
              <w:t>1.3</w:t>
            </w:r>
          </w:p>
        </w:tc>
        <w:tc>
          <w:tcPr>
            <w:tcW w:w="709" w:type="dxa"/>
            <w:shd w:val="clear" w:color="auto" w:fill="auto"/>
            <w:vAlign w:val="center"/>
          </w:tcPr>
          <w:p w14:paraId="234CF531" w14:textId="6C136023" w:rsidR="008D2ECE" w:rsidRPr="00C6449B" w:rsidRDefault="008D2ECE" w:rsidP="008D2ECE">
            <w:pPr>
              <w:pStyle w:val="TAC"/>
              <w:rPr>
                <w:rFonts w:cs="Arial"/>
              </w:rPr>
            </w:pPr>
            <w:r w:rsidRPr="00C6449B">
              <w:rPr>
                <w:rFonts w:cs="Arial"/>
              </w:rPr>
              <w:t>1.4</w:t>
            </w:r>
          </w:p>
        </w:tc>
        <w:tc>
          <w:tcPr>
            <w:tcW w:w="850" w:type="dxa"/>
            <w:shd w:val="clear" w:color="auto" w:fill="auto"/>
            <w:vAlign w:val="center"/>
          </w:tcPr>
          <w:p w14:paraId="5A6725E7" w14:textId="6D5D6316" w:rsidR="008D2ECE" w:rsidRPr="00C6449B" w:rsidRDefault="008D2ECE" w:rsidP="008D2ECE">
            <w:pPr>
              <w:pStyle w:val="TAC"/>
              <w:rPr>
                <w:rFonts w:cs="Arial"/>
              </w:rPr>
            </w:pPr>
            <w:r w:rsidRPr="00C6449B">
              <w:rPr>
                <w:rFonts w:cs="Arial"/>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rPr>
            </w:pPr>
            <w:r w:rsidRPr="00C6449B">
              <w:rPr>
                <w:rFonts w:cs="Arial"/>
              </w:rPr>
              <w:t>2</w:t>
            </w:r>
          </w:p>
        </w:tc>
        <w:tc>
          <w:tcPr>
            <w:tcW w:w="1134" w:type="dxa"/>
          </w:tcPr>
          <w:p w14:paraId="76401654" w14:textId="77777777" w:rsidR="008D2ECE" w:rsidRPr="00C6449B" w:rsidRDefault="008D2ECE" w:rsidP="008D2ECE">
            <w:pPr>
              <w:pStyle w:val="TAC"/>
              <w:rPr>
                <w:rFonts w:cs="Arial"/>
              </w:rPr>
            </w:pPr>
            <w:r w:rsidRPr="00C6449B">
              <w:rPr>
                <w:rFonts w:cs="Arial"/>
              </w:rPr>
              <w:t>1</w:t>
            </w:r>
          </w:p>
        </w:tc>
        <w:tc>
          <w:tcPr>
            <w:tcW w:w="1134" w:type="dxa"/>
          </w:tcPr>
          <w:p w14:paraId="13A59DDD" w14:textId="77777777" w:rsidR="008D2ECE" w:rsidRPr="00C6449B" w:rsidRDefault="008D2ECE" w:rsidP="008D2ECE">
            <w:pPr>
              <w:pStyle w:val="TAC"/>
              <w:rPr>
                <w:rFonts w:cs="Arial"/>
              </w:rPr>
            </w:pPr>
            <w:r w:rsidRPr="00C6449B">
              <w:rPr>
                <w:rFonts w:cs="Arial"/>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rPr>
            </w:pPr>
            <w:r w:rsidRPr="00C6449B">
              <w:rPr>
                <w:rFonts w:cs="Arial"/>
              </w:rPr>
              <w:t>No additional DM-RS</w:t>
            </w:r>
          </w:p>
        </w:tc>
        <w:tc>
          <w:tcPr>
            <w:tcW w:w="709" w:type="dxa"/>
            <w:shd w:val="clear" w:color="auto" w:fill="auto"/>
          </w:tcPr>
          <w:p w14:paraId="284BB423" w14:textId="069DDEEA" w:rsidR="008D2ECE" w:rsidRPr="00C6449B" w:rsidRDefault="008D2ECE" w:rsidP="008D2ECE">
            <w:pPr>
              <w:pStyle w:val="TAC"/>
              <w:rPr>
                <w:rFonts w:cs="Arial"/>
              </w:rPr>
            </w:pPr>
            <w:r w:rsidRPr="00C6449B">
              <w:rPr>
                <w:rFonts w:cs="Arial"/>
              </w:rPr>
              <w:t>1.1</w:t>
            </w:r>
          </w:p>
        </w:tc>
        <w:tc>
          <w:tcPr>
            <w:tcW w:w="709" w:type="dxa"/>
            <w:shd w:val="clear" w:color="auto" w:fill="auto"/>
          </w:tcPr>
          <w:p w14:paraId="7B4A7D4D" w14:textId="74B579D8" w:rsidR="008D2ECE" w:rsidRPr="00C6449B" w:rsidRDefault="008D2ECE" w:rsidP="008D2ECE">
            <w:pPr>
              <w:pStyle w:val="TAC"/>
              <w:rPr>
                <w:rFonts w:cs="Arial"/>
              </w:rPr>
            </w:pPr>
            <w:r w:rsidRPr="00C6449B">
              <w:rPr>
                <w:rFonts w:cs="Arial"/>
              </w:rPr>
              <w:t>2.9</w:t>
            </w:r>
          </w:p>
        </w:tc>
        <w:tc>
          <w:tcPr>
            <w:tcW w:w="850" w:type="dxa"/>
            <w:shd w:val="clear" w:color="auto" w:fill="auto"/>
          </w:tcPr>
          <w:p w14:paraId="73B5E3F6" w14:textId="1850174A" w:rsidR="008D2ECE" w:rsidRPr="00C6449B" w:rsidRDefault="008D2ECE" w:rsidP="008D2ECE">
            <w:pPr>
              <w:pStyle w:val="TAC"/>
              <w:rPr>
                <w:rFonts w:cs="Arial"/>
              </w:rPr>
            </w:pPr>
            <w:r w:rsidRPr="00C6449B">
              <w:rPr>
                <w:rFonts w:cs="Arial"/>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7471" w:name="_Toc13079950"/>
      <w:bookmarkStart w:id="7472" w:name="_Toc29811439"/>
      <w:bookmarkStart w:id="7473" w:name="_Toc29811890"/>
      <w:bookmarkStart w:id="7474" w:name="_Toc37268394"/>
      <w:bookmarkStart w:id="7475" w:name="_Toc37268845"/>
      <w:bookmarkStart w:id="7476" w:name="_Toc45893495"/>
      <w:bookmarkStart w:id="7477" w:name="_Toc53177659"/>
      <w:bookmarkStart w:id="7478" w:name="_Toc53178111"/>
      <w:bookmarkStart w:id="7479" w:name="_Toc61176745"/>
      <w:bookmarkStart w:id="7480" w:name="_Toc67916568"/>
      <w:bookmarkStart w:id="7481" w:name="_Toc74670786"/>
      <w:bookmarkStart w:id="7482" w:name="_Toc76542821"/>
      <w:bookmarkStart w:id="7483" w:name="_Toc82626753"/>
      <w:bookmarkStart w:id="7484" w:name="_Toc90414719"/>
      <w:bookmarkStart w:id="7485" w:name="_Toc106769808"/>
      <w:bookmarkStart w:id="7486" w:name="_Toc115185058"/>
      <w:bookmarkStart w:id="7487" w:name="_Toc138839560"/>
      <w:bookmarkStart w:id="7488" w:name="_Toc138932923"/>
      <w:bookmarkStart w:id="7489" w:name="_Toc138933376"/>
      <w:r w:rsidRPr="00C6449B">
        <w:t>11.3.2.6</w:t>
      </w:r>
      <w:r w:rsidRPr="00C6449B">
        <w:tab/>
        <w:t>Performance requirements for PUCCH format 4</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2D92936C" w14:textId="77777777" w:rsidR="00CF08D6" w:rsidRPr="00C6449B" w:rsidRDefault="00CF08D6" w:rsidP="00CF08D6">
      <w:pPr>
        <w:pStyle w:val="Heading5"/>
      </w:pPr>
      <w:bookmarkStart w:id="7490" w:name="_Toc13079951"/>
      <w:bookmarkStart w:id="7491" w:name="_Toc29811440"/>
      <w:bookmarkStart w:id="7492" w:name="_Toc29811891"/>
      <w:bookmarkStart w:id="7493" w:name="_Toc37268395"/>
      <w:bookmarkStart w:id="7494" w:name="_Toc37268846"/>
      <w:bookmarkStart w:id="7495" w:name="_Toc45893496"/>
      <w:bookmarkStart w:id="7496" w:name="_Toc53177660"/>
      <w:bookmarkStart w:id="7497" w:name="_Toc53178112"/>
      <w:bookmarkStart w:id="7498" w:name="_Toc61176746"/>
      <w:bookmarkStart w:id="7499" w:name="_Toc67916569"/>
      <w:bookmarkStart w:id="7500" w:name="_Toc74670787"/>
      <w:bookmarkStart w:id="7501" w:name="_Toc76542822"/>
      <w:bookmarkStart w:id="7502" w:name="_Toc82626754"/>
      <w:bookmarkStart w:id="7503" w:name="_Toc90414720"/>
      <w:bookmarkStart w:id="7504" w:name="_Toc106769809"/>
      <w:bookmarkStart w:id="7505" w:name="_Toc115185059"/>
      <w:bookmarkStart w:id="7506" w:name="_Toc138839561"/>
      <w:bookmarkStart w:id="7507" w:name="_Toc138932924"/>
      <w:bookmarkStart w:id="7508" w:name="_Toc138933377"/>
      <w:r w:rsidRPr="00C6449B">
        <w:t>11.3.2.6.1</w:t>
      </w:r>
      <w:r w:rsidRPr="00C6449B">
        <w:tab/>
        <w:t>General</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6B2E63DC" w14:textId="77777777" w:rsidR="00CF08D6" w:rsidRPr="00C6449B" w:rsidRDefault="00CF08D6" w:rsidP="00CF08D6">
      <w:r w:rsidRPr="00C6449B">
        <w:t>The performance is measured by the required SNR at UCI block error probability</w:t>
      </w:r>
      <w:r w:rsidRPr="00C6449B">
        <w:rPr>
          <w:rFonts w:eastAsia="MS Mincho"/>
        </w:rPr>
        <w:t xml:space="preserve"> </w:t>
      </w:r>
      <w:r w:rsidRPr="00C6449B">
        <w:t>not exceeding 1%.</w:t>
      </w:r>
    </w:p>
    <w:p w14:paraId="6DB9CFA7" w14:textId="77777777" w:rsidR="00CF08D6" w:rsidRPr="00C6449B" w:rsidRDefault="00CF08D6" w:rsidP="00CF08D6">
      <w:r w:rsidRPr="00C6449B">
        <w:t xml:space="preserve">The UCI block error probability is defined as the conditional probability of incorrectly decoding the UCI information when the UCI information is sent. </w:t>
      </w:r>
      <w:r w:rsidRPr="00C6449B">
        <w:rPr>
          <w:rFonts w:eastAsia="DengXian"/>
        </w:rPr>
        <w:t>The UCI information does not contain CSI part 2</w:t>
      </w:r>
      <w:r w:rsidRPr="00C6449B">
        <w:t xml:space="preserve">. </w:t>
      </w:r>
    </w:p>
    <w:p w14:paraId="0C6026B1" w14:textId="70289E48" w:rsidR="00CF08D6" w:rsidRPr="00C6449B" w:rsidRDefault="00CF08D6" w:rsidP="00CF08D6">
      <w:pPr>
        <w:rPr>
          <w:noProof/>
        </w:rPr>
      </w:pPr>
      <w:r w:rsidRPr="00C6449B">
        <w:t xml:space="preserve">The transient period as specified in TS 38.101-2 [18] </w:t>
      </w:r>
      <w:r w:rsidR="00B41384" w:rsidRPr="00C6449B">
        <w:t>clause</w:t>
      </w:r>
      <w:r w:rsidRPr="00C6449B">
        <w:t xml:space="preserve"> 6.3.3.1 is not taken into account for performance requirement testing, where the RB hopping is symmetric to the CC </w:t>
      </w:r>
      <w:r w:rsidR="00DE070A" w:rsidRPr="00C6449B">
        <w:t>centre</w:t>
      </w:r>
      <w:r w:rsidRPr="00C6449B">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pPr>
            <w:r w:rsidRPr="00C6449B">
              <w:t>Modulation</w:t>
            </w:r>
          </w:p>
        </w:tc>
        <w:tc>
          <w:tcPr>
            <w:tcW w:w="2450" w:type="dxa"/>
            <w:vAlign w:val="center"/>
          </w:tcPr>
          <w:p w14:paraId="08BEFA64" w14:textId="77777777" w:rsidR="00CF08D6" w:rsidRPr="00C6449B" w:rsidRDefault="00CF08D6" w:rsidP="00CF08D6">
            <w:pPr>
              <w:pStyle w:val="TAC"/>
              <w:rPr>
                <w:rFonts w:cs="Arial"/>
              </w:rPr>
            </w:pPr>
            <w:r w:rsidRPr="00C6449B">
              <w:rPr>
                <w:rFonts w:cs="Arial"/>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cs="Arial"/>
              </w:rPr>
              <w:t>–</w:t>
            </w:r>
            <w:r w:rsidRPr="00C6449B" w:rsidDel="00B304B5">
              <w:rPr>
                <w:rFonts w:eastAsia="?? ??" w:cs="Arial"/>
              </w:rPr>
              <w:t xml:space="preserve"> </w:t>
            </w:r>
            <w:r w:rsidRPr="00C6449B">
              <w:rPr>
                <w:rFonts w:eastAsia="?? ??" w:cs="Arial"/>
              </w:rPr>
              <w:t xml:space="preserve">(Number of PRBs </w:t>
            </w:r>
            <w:r w:rsidRPr="00C6449B">
              <w:rPr>
                <w:rFonts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7509" w:name="_Toc13079952"/>
      <w:bookmarkStart w:id="7510" w:name="_Toc29811441"/>
      <w:bookmarkStart w:id="7511" w:name="_Toc29811892"/>
      <w:bookmarkStart w:id="7512" w:name="_Toc37268396"/>
      <w:bookmarkStart w:id="7513" w:name="_Toc37268847"/>
      <w:bookmarkStart w:id="7514" w:name="_Toc45893497"/>
      <w:bookmarkStart w:id="7515" w:name="_Toc53177661"/>
      <w:bookmarkStart w:id="7516" w:name="_Toc53178113"/>
      <w:bookmarkStart w:id="7517" w:name="_Toc61176747"/>
      <w:bookmarkStart w:id="7518" w:name="_Toc67916570"/>
      <w:bookmarkStart w:id="7519" w:name="_Toc74670788"/>
      <w:bookmarkStart w:id="7520" w:name="_Toc76542823"/>
      <w:bookmarkStart w:id="7521" w:name="_Toc82626755"/>
      <w:bookmarkStart w:id="7522" w:name="_Toc90414721"/>
      <w:bookmarkStart w:id="7523" w:name="_Toc106769810"/>
      <w:bookmarkStart w:id="7524" w:name="_Toc115185060"/>
      <w:bookmarkStart w:id="7525" w:name="_Toc138839562"/>
      <w:bookmarkStart w:id="7526" w:name="_Toc138932925"/>
      <w:bookmarkStart w:id="7527" w:name="_Toc138933378"/>
      <w:r w:rsidRPr="00C6449B">
        <w:t>11.3.2.6.2</w:t>
      </w:r>
      <w:r w:rsidRPr="00C6449B">
        <w:tab/>
        <w:t>Minimum requirements</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16712A90" w14:textId="77777777" w:rsidR="00CF08D6" w:rsidRPr="00C6449B" w:rsidRDefault="00CF08D6" w:rsidP="00CF08D6">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rPr>
            </w:pPr>
            <w:r w:rsidRPr="00C6449B">
              <w:rPr>
                <w:rFonts w:cs="Arial"/>
              </w:rPr>
              <w:t>Number of TX antennas</w:t>
            </w:r>
          </w:p>
        </w:tc>
        <w:tc>
          <w:tcPr>
            <w:tcW w:w="1111" w:type="dxa"/>
            <w:vMerge w:val="restart"/>
          </w:tcPr>
          <w:p w14:paraId="437F3B7D" w14:textId="77777777" w:rsidR="00CF08D6" w:rsidRPr="00C6449B" w:rsidRDefault="00CF08D6" w:rsidP="00CF08D6">
            <w:pPr>
              <w:pStyle w:val="TAH"/>
              <w:rPr>
                <w:rFonts w:cs="Arial"/>
              </w:rPr>
            </w:pPr>
            <w:r w:rsidRPr="00C6449B">
              <w:rPr>
                <w:rFonts w:cs="Arial"/>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rPr>
            </w:pPr>
            <w:r w:rsidRPr="00C6449B">
              <w:rPr>
                <w:rFonts w:cs="Arial"/>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rPr>
            </w:pPr>
            <w:r w:rsidRPr="00C6449B">
              <w:rPr>
                <w:rFonts w:cs="Arial"/>
              </w:rPr>
              <w:t>1</w:t>
            </w:r>
          </w:p>
        </w:tc>
        <w:tc>
          <w:tcPr>
            <w:tcW w:w="1111" w:type="dxa"/>
            <w:vMerge w:val="restart"/>
          </w:tcPr>
          <w:p w14:paraId="79041923" w14:textId="77777777" w:rsidR="00240099" w:rsidRPr="00C6449B" w:rsidRDefault="00240099" w:rsidP="00240099">
            <w:pPr>
              <w:pStyle w:val="TAC"/>
              <w:rPr>
                <w:rFonts w:cs="Arial"/>
              </w:rPr>
            </w:pPr>
            <w:r w:rsidRPr="00C6449B">
              <w:rPr>
                <w:rFonts w:cs="Arial"/>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rPr>
            </w:pPr>
            <w:r w:rsidRPr="00C6449B">
              <w:rPr>
                <w:rFonts w:cs="Arial"/>
              </w:rPr>
              <w:t>No additional DM-RS</w:t>
            </w:r>
          </w:p>
        </w:tc>
        <w:tc>
          <w:tcPr>
            <w:tcW w:w="993" w:type="dxa"/>
            <w:shd w:val="clear" w:color="auto" w:fill="auto"/>
          </w:tcPr>
          <w:p w14:paraId="102CAA01" w14:textId="01744638" w:rsidR="00240099" w:rsidRPr="00C6449B" w:rsidRDefault="00240099" w:rsidP="00240099">
            <w:pPr>
              <w:pStyle w:val="TAC"/>
              <w:rPr>
                <w:rFonts w:cs="Arial"/>
              </w:rPr>
            </w:pPr>
            <w:r w:rsidRPr="00C6449B">
              <w:rPr>
                <w:rFonts w:cs="Arial"/>
              </w:rPr>
              <w:t>3.0</w:t>
            </w:r>
          </w:p>
        </w:tc>
        <w:tc>
          <w:tcPr>
            <w:tcW w:w="992" w:type="dxa"/>
            <w:shd w:val="clear" w:color="auto" w:fill="auto"/>
          </w:tcPr>
          <w:p w14:paraId="1C82B2FF" w14:textId="46307DE1" w:rsidR="00240099" w:rsidRPr="00C6449B" w:rsidRDefault="00240099" w:rsidP="00240099">
            <w:pPr>
              <w:pStyle w:val="TAC"/>
              <w:rPr>
                <w:rFonts w:cs="Arial"/>
              </w:rPr>
            </w:pPr>
            <w:r w:rsidRPr="00C6449B">
              <w:rPr>
                <w:rFonts w:cs="Arial"/>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rPr>
            </w:pPr>
          </w:p>
        </w:tc>
        <w:tc>
          <w:tcPr>
            <w:tcW w:w="1111" w:type="dxa"/>
            <w:vMerge/>
          </w:tcPr>
          <w:p w14:paraId="6FCC0D74" w14:textId="77777777" w:rsidR="00240099" w:rsidRPr="00C6449B" w:rsidRDefault="00240099" w:rsidP="00240099">
            <w:pPr>
              <w:pStyle w:val="TAC"/>
              <w:rPr>
                <w:rFonts w:cs="Arial"/>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rPr>
            </w:pPr>
            <w:r w:rsidRPr="00C6449B">
              <w:rPr>
                <w:rFonts w:cs="Arial"/>
              </w:rPr>
              <w:t>Additional DM-RS</w:t>
            </w:r>
          </w:p>
        </w:tc>
        <w:tc>
          <w:tcPr>
            <w:tcW w:w="993" w:type="dxa"/>
            <w:shd w:val="clear" w:color="auto" w:fill="auto"/>
            <w:vAlign w:val="center"/>
          </w:tcPr>
          <w:p w14:paraId="732A1F48" w14:textId="119B1E2C" w:rsidR="00240099" w:rsidRPr="00C6449B" w:rsidRDefault="00240099" w:rsidP="00240099">
            <w:pPr>
              <w:pStyle w:val="TAC"/>
              <w:rPr>
                <w:rFonts w:cs="Arial"/>
              </w:rPr>
            </w:pPr>
            <w:r w:rsidRPr="00C6449B">
              <w:rPr>
                <w:rFonts w:cs="Arial"/>
              </w:rPr>
              <w:t>3.1</w:t>
            </w:r>
          </w:p>
        </w:tc>
        <w:tc>
          <w:tcPr>
            <w:tcW w:w="992" w:type="dxa"/>
            <w:shd w:val="clear" w:color="auto" w:fill="auto"/>
            <w:vAlign w:val="center"/>
          </w:tcPr>
          <w:p w14:paraId="31FF0677" w14:textId="08196EB5" w:rsidR="00240099" w:rsidRPr="00C6449B" w:rsidRDefault="00240099" w:rsidP="00240099">
            <w:pPr>
              <w:pStyle w:val="TAC"/>
              <w:rPr>
                <w:rFonts w:cs="Arial"/>
              </w:rPr>
            </w:pPr>
            <w:r w:rsidRPr="00C6449B">
              <w:rPr>
                <w:rFonts w:cs="Arial"/>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rPr>
            </w:pPr>
            <w:r w:rsidRPr="00C6449B">
              <w:rPr>
                <w:rFonts w:cs="Arial"/>
              </w:rPr>
              <w:t>Number of TX antennas</w:t>
            </w:r>
          </w:p>
        </w:tc>
        <w:tc>
          <w:tcPr>
            <w:tcW w:w="1134" w:type="dxa"/>
            <w:vMerge w:val="restart"/>
          </w:tcPr>
          <w:p w14:paraId="66B3AF27" w14:textId="77777777" w:rsidR="00CF08D6" w:rsidRPr="00C6449B" w:rsidRDefault="00CF08D6" w:rsidP="00CF08D6">
            <w:pPr>
              <w:pStyle w:val="TAH"/>
              <w:rPr>
                <w:rFonts w:cs="Arial"/>
              </w:rPr>
            </w:pPr>
            <w:r w:rsidRPr="00C6449B">
              <w:rPr>
                <w:rFonts w:cs="Arial"/>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rPr>
            </w:pPr>
            <w:r w:rsidRPr="00C6449B">
              <w:rPr>
                <w:rFonts w:cs="Arial"/>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rPr>
            </w:pPr>
            <w:r w:rsidRPr="00C6449B">
              <w:rPr>
                <w:rFonts w:cs="Arial"/>
              </w:rPr>
              <w:t>1</w:t>
            </w:r>
          </w:p>
        </w:tc>
        <w:tc>
          <w:tcPr>
            <w:tcW w:w="1134" w:type="dxa"/>
            <w:vMerge w:val="restart"/>
          </w:tcPr>
          <w:p w14:paraId="1FDC9698" w14:textId="77777777" w:rsidR="001D0C8F" w:rsidRPr="00C6449B" w:rsidRDefault="001D0C8F" w:rsidP="001D0C8F">
            <w:pPr>
              <w:pStyle w:val="TAC"/>
              <w:rPr>
                <w:rFonts w:cs="Arial"/>
              </w:rPr>
            </w:pPr>
            <w:r w:rsidRPr="00C6449B">
              <w:rPr>
                <w:rFonts w:cs="Arial"/>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rPr>
            </w:pPr>
            <w:r w:rsidRPr="00C6449B">
              <w:rPr>
                <w:rFonts w:cs="Arial"/>
              </w:rPr>
              <w:t>No additional DM-RS</w:t>
            </w:r>
          </w:p>
        </w:tc>
        <w:tc>
          <w:tcPr>
            <w:tcW w:w="850" w:type="dxa"/>
            <w:shd w:val="clear" w:color="auto" w:fill="auto"/>
          </w:tcPr>
          <w:p w14:paraId="53DC2ADF" w14:textId="24C50D17" w:rsidR="001D0C8F" w:rsidRPr="00C6449B" w:rsidRDefault="001D0C8F" w:rsidP="001D0C8F">
            <w:pPr>
              <w:pStyle w:val="TAC"/>
              <w:rPr>
                <w:rFonts w:cs="Arial"/>
              </w:rPr>
            </w:pPr>
            <w:r w:rsidRPr="00C6449B">
              <w:rPr>
                <w:rFonts w:cs="Arial"/>
              </w:rPr>
              <w:t>2.8</w:t>
            </w:r>
          </w:p>
        </w:tc>
        <w:tc>
          <w:tcPr>
            <w:tcW w:w="992" w:type="dxa"/>
            <w:shd w:val="clear" w:color="auto" w:fill="auto"/>
          </w:tcPr>
          <w:p w14:paraId="40659D2E" w14:textId="64285B74" w:rsidR="001D0C8F" w:rsidRPr="00C6449B" w:rsidRDefault="001D0C8F" w:rsidP="001D0C8F">
            <w:pPr>
              <w:pStyle w:val="TAC"/>
              <w:rPr>
                <w:rFonts w:cs="Arial"/>
              </w:rPr>
            </w:pPr>
            <w:r w:rsidRPr="00C6449B">
              <w:rPr>
                <w:rFonts w:cs="Arial"/>
              </w:rPr>
              <w:t>2.8</w:t>
            </w:r>
          </w:p>
        </w:tc>
        <w:tc>
          <w:tcPr>
            <w:tcW w:w="850" w:type="dxa"/>
            <w:shd w:val="clear" w:color="auto" w:fill="auto"/>
          </w:tcPr>
          <w:p w14:paraId="154BC455" w14:textId="7B495B03" w:rsidR="001D0C8F" w:rsidRPr="00C6449B" w:rsidRDefault="001D0C8F" w:rsidP="001D0C8F">
            <w:pPr>
              <w:pStyle w:val="TAC"/>
            </w:pPr>
            <w:r w:rsidRPr="00C6449B">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rPr>
            </w:pPr>
          </w:p>
        </w:tc>
        <w:tc>
          <w:tcPr>
            <w:tcW w:w="1134" w:type="dxa"/>
            <w:vMerge/>
          </w:tcPr>
          <w:p w14:paraId="7BF3D0A2" w14:textId="77777777" w:rsidR="001D0C8F" w:rsidRPr="00C6449B" w:rsidRDefault="001D0C8F" w:rsidP="001D0C8F">
            <w:pPr>
              <w:pStyle w:val="TAC"/>
              <w:rPr>
                <w:rFonts w:cs="Arial"/>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rPr>
            </w:pPr>
            <w:r w:rsidRPr="00C6449B">
              <w:rPr>
                <w:rFonts w:cs="Arial"/>
              </w:rPr>
              <w:t>Additional DM-RS</w:t>
            </w:r>
          </w:p>
        </w:tc>
        <w:tc>
          <w:tcPr>
            <w:tcW w:w="850" w:type="dxa"/>
            <w:shd w:val="clear" w:color="auto" w:fill="auto"/>
            <w:vAlign w:val="center"/>
          </w:tcPr>
          <w:p w14:paraId="3B9A0348" w14:textId="4835752E" w:rsidR="001D0C8F" w:rsidRPr="00C6449B" w:rsidRDefault="001D0C8F" w:rsidP="001D0C8F">
            <w:pPr>
              <w:pStyle w:val="TAC"/>
              <w:rPr>
                <w:rFonts w:cs="Arial"/>
              </w:rPr>
            </w:pPr>
            <w:r w:rsidRPr="00C6449B">
              <w:rPr>
                <w:rFonts w:cs="Arial"/>
              </w:rPr>
              <w:t>3.6</w:t>
            </w:r>
          </w:p>
        </w:tc>
        <w:tc>
          <w:tcPr>
            <w:tcW w:w="992" w:type="dxa"/>
            <w:shd w:val="clear" w:color="auto" w:fill="auto"/>
            <w:vAlign w:val="center"/>
          </w:tcPr>
          <w:p w14:paraId="1E7CAE4C" w14:textId="33A98B95" w:rsidR="001D0C8F" w:rsidRPr="00C6449B" w:rsidRDefault="001D0C8F" w:rsidP="001D0C8F">
            <w:pPr>
              <w:pStyle w:val="TAC"/>
              <w:rPr>
                <w:rFonts w:cs="Arial"/>
              </w:rPr>
            </w:pPr>
            <w:r w:rsidRPr="00C6449B">
              <w:rPr>
                <w:rFonts w:cs="Arial"/>
              </w:rPr>
              <w:t>3.8</w:t>
            </w:r>
          </w:p>
        </w:tc>
        <w:tc>
          <w:tcPr>
            <w:tcW w:w="850" w:type="dxa"/>
            <w:shd w:val="clear" w:color="auto" w:fill="auto"/>
            <w:vAlign w:val="center"/>
          </w:tcPr>
          <w:p w14:paraId="30376031" w14:textId="0A5CA15C" w:rsidR="001D0C8F" w:rsidRPr="00C6449B" w:rsidRDefault="001D0C8F" w:rsidP="001D0C8F">
            <w:pPr>
              <w:pStyle w:val="TAC"/>
              <w:rPr>
                <w:rFonts w:cs="Arial"/>
              </w:rPr>
            </w:pPr>
            <w:r w:rsidRPr="00C6449B">
              <w:rPr>
                <w:rFonts w:cs="Arial"/>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7528" w:name="_Toc13079953"/>
      <w:bookmarkStart w:id="7529" w:name="_Toc29811442"/>
      <w:bookmarkStart w:id="7530" w:name="_Toc29811893"/>
      <w:bookmarkStart w:id="7531" w:name="_Toc37268397"/>
      <w:bookmarkStart w:id="7532" w:name="_Toc37268848"/>
      <w:bookmarkStart w:id="7533" w:name="_Toc45893498"/>
      <w:bookmarkStart w:id="7534" w:name="_Toc53177662"/>
      <w:bookmarkStart w:id="7535" w:name="_Toc53178114"/>
      <w:bookmarkStart w:id="7536" w:name="_Toc61176748"/>
      <w:bookmarkStart w:id="7537" w:name="_Toc67916571"/>
      <w:bookmarkStart w:id="7538" w:name="_Toc74670789"/>
      <w:bookmarkStart w:id="7539" w:name="_Toc76542824"/>
      <w:bookmarkStart w:id="7540" w:name="_Toc82626756"/>
      <w:bookmarkStart w:id="7541" w:name="_Toc90414722"/>
      <w:bookmarkStart w:id="7542" w:name="_Toc106769811"/>
      <w:bookmarkStart w:id="7543" w:name="_Toc115185061"/>
      <w:bookmarkStart w:id="7544" w:name="_Toc138839563"/>
      <w:bookmarkStart w:id="7545" w:name="_Toc138932926"/>
      <w:bookmarkStart w:id="7546" w:name="_Toc138933379"/>
      <w:r w:rsidRPr="00C6449B">
        <w:rPr>
          <w:noProof/>
        </w:rPr>
        <w:t>11.</w:t>
      </w:r>
      <w:r w:rsidRPr="00C6449B">
        <w:rPr>
          <w:rFonts w:eastAsia="DengXian"/>
          <w:noProof/>
        </w:rPr>
        <w:t>4</w:t>
      </w:r>
      <w:r w:rsidRPr="00C6449B">
        <w:rPr>
          <w:noProof/>
        </w:rPr>
        <w:tab/>
        <w:t>Performance requirements for PRACH</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15749EC1" w14:textId="77777777" w:rsidR="00CF08D6" w:rsidRPr="00C6449B" w:rsidRDefault="00CF08D6" w:rsidP="00CF08D6">
      <w:pPr>
        <w:pStyle w:val="Heading3"/>
        <w:rPr>
          <w:noProof/>
        </w:rPr>
      </w:pPr>
      <w:bookmarkStart w:id="7547" w:name="_Toc13079954"/>
      <w:bookmarkStart w:id="7548" w:name="_Toc29811443"/>
      <w:bookmarkStart w:id="7549" w:name="_Toc29811894"/>
      <w:bookmarkStart w:id="7550" w:name="_Toc37268398"/>
      <w:bookmarkStart w:id="7551" w:name="_Toc37268849"/>
      <w:bookmarkStart w:id="7552" w:name="_Toc45893499"/>
      <w:bookmarkStart w:id="7553" w:name="_Toc53177663"/>
      <w:bookmarkStart w:id="7554" w:name="_Toc53178115"/>
      <w:bookmarkStart w:id="7555" w:name="_Toc61176749"/>
      <w:bookmarkStart w:id="7556" w:name="_Toc67916572"/>
      <w:bookmarkStart w:id="7557" w:name="_Toc74670790"/>
      <w:bookmarkStart w:id="7558" w:name="_Toc76542825"/>
      <w:bookmarkStart w:id="7559" w:name="_Toc82626757"/>
      <w:bookmarkStart w:id="7560" w:name="_Toc90414723"/>
      <w:bookmarkStart w:id="7561" w:name="_Toc106769812"/>
      <w:bookmarkStart w:id="7562" w:name="_Toc115185062"/>
      <w:bookmarkStart w:id="7563" w:name="_Toc138839564"/>
      <w:bookmarkStart w:id="7564" w:name="_Toc138932927"/>
      <w:bookmarkStart w:id="7565" w:name="_Toc138933380"/>
      <w:r w:rsidRPr="00C6449B">
        <w:rPr>
          <w:noProof/>
        </w:rPr>
        <w:t>11.</w:t>
      </w:r>
      <w:r w:rsidRPr="00C6449B">
        <w:rPr>
          <w:rFonts w:eastAsia="DengXian"/>
          <w:noProof/>
        </w:rPr>
        <w:t>4</w:t>
      </w:r>
      <w:r w:rsidRPr="00C6449B">
        <w:rPr>
          <w:noProof/>
        </w:rPr>
        <w:t>.1</w:t>
      </w:r>
      <w:r w:rsidRPr="00C6449B">
        <w:rPr>
          <w:noProof/>
        </w:rPr>
        <w:tab/>
        <w:t xml:space="preserve">Requirements </w:t>
      </w:r>
      <w:r w:rsidRPr="00C6449B">
        <w:t xml:space="preserve">for </w:t>
      </w:r>
      <w:r w:rsidRPr="00C6449B">
        <w:rPr>
          <w:i/>
        </w:rPr>
        <w:t>BS type 1-O</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35FB1F84" w14:textId="77777777" w:rsidR="00CF08D6" w:rsidRPr="00C6449B" w:rsidRDefault="00CF08D6" w:rsidP="00CF08D6">
      <w:pPr>
        <w:pStyle w:val="Heading4"/>
      </w:pPr>
      <w:bookmarkStart w:id="7566" w:name="_Toc13079955"/>
      <w:bookmarkStart w:id="7567" w:name="_Toc29811444"/>
      <w:bookmarkStart w:id="7568" w:name="_Toc29811895"/>
      <w:bookmarkStart w:id="7569" w:name="_Toc37268399"/>
      <w:bookmarkStart w:id="7570" w:name="_Toc37268850"/>
      <w:bookmarkStart w:id="7571" w:name="_Toc45893500"/>
      <w:bookmarkStart w:id="7572" w:name="_Toc53177664"/>
      <w:bookmarkStart w:id="7573" w:name="_Toc53178116"/>
      <w:bookmarkStart w:id="7574" w:name="_Toc61176750"/>
      <w:bookmarkStart w:id="7575" w:name="_Toc67916573"/>
      <w:bookmarkStart w:id="7576" w:name="_Toc74670791"/>
      <w:bookmarkStart w:id="7577" w:name="_Toc76542826"/>
      <w:bookmarkStart w:id="7578" w:name="_Toc82626758"/>
      <w:bookmarkStart w:id="7579" w:name="_Toc90414724"/>
      <w:bookmarkStart w:id="7580" w:name="_Toc106769813"/>
      <w:bookmarkStart w:id="7581" w:name="_Toc115185063"/>
      <w:bookmarkStart w:id="7582" w:name="_Toc138839565"/>
      <w:bookmarkStart w:id="7583" w:name="_Toc138932928"/>
      <w:bookmarkStart w:id="7584" w:name="_Toc138933381"/>
      <w:r w:rsidRPr="00C6449B">
        <w:t>11.4.1.1</w:t>
      </w:r>
      <w:r w:rsidRPr="00C6449B">
        <w:tab/>
        <w:t>PRACH False alarm probability</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7DF4D6C7" w14:textId="681738D2"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8.4.1 for 2Rx.</w:t>
      </w:r>
    </w:p>
    <w:p w14:paraId="34E0899A" w14:textId="77777777" w:rsidR="00CF08D6" w:rsidRPr="00C6449B" w:rsidRDefault="00CF08D6" w:rsidP="00CF08D6">
      <w:pPr>
        <w:pStyle w:val="Heading4"/>
      </w:pPr>
      <w:bookmarkStart w:id="7585" w:name="_Toc13079956"/>
      <w:bookmarkStart w:id="7586" w:name="_Toc29811445"/>
      <w:bookmarkStart w:id="7587" w:name="_Toc29811896"/>
      <w:bookmarkStart w:id="7588" w:name="_Toc37268400"/>
      <w:bookmarkStart w:id="7589" w:name="_Toc37268851"/>
      <w:bookmarkStart w:id="7590" w:name="_Toc45893501"/>
      <w:bookmarkStart w:id="7591" w:name="_Toc53177665"/>
      <w:bookmarkStart w:id="7592" w:name="_Toc53178117"/>
      <w:bookmarkStart w:id="7593" w:name="_Toc61176751"/>
      <w:bookmarkStart w:id="7594" w:name="_Toc67916574"/>
      <w:bookmarkStart w:id="7595" w:name="_Toc74670792"/>
      <w:bookmarkStart w:id="7596" w:name="_Toc76542827"/>
      <w:bookmarkStart w:id="7597" w:name="_Toc82626759"/>
      <w:bookmarkStart w:id="7598" w:name="_Toc90414725"/>
      <w:bookmarkStart w:id="7599" w:name="_Toc106769814"/>
      <w:bookmarkStart w:id="7600" w:name="_Toc115185064"/>
      <w:bookmarkStart w:id="7601" w:name="_Toc138839566"/>
      <w:bookmarkStart w:id="7602" w:name="_Toc138932929"/>
      <w:bookmarkStart w:id="7603" w:name="_Toc138933382"/>
      <w:r w:rsidRPr="00C6449B">
        <w:t>11.4.1.2</w:t>
      </w:r>
      <w:r w:rsidRPr="00C6449B">
        <w:tab/>
        <w:t>PRACH detection requirements</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250BB5C9" w14:textId="388AFBE3" w:rsidR="00CF08D6" w:rsidRPr="00C6449B" w:rsidRDefault="00CF08D6" w:rsidP="00CF08D6">
      <w:pPr>
        <w:rPr>
          <w:noProof/>
        </w:rPr>
      </w:pPr>
      <w:r w:rsidRPr="00C6449B">
        <w:rPr>
          <w:noProof/>
        </w:rPr>
        <w:t xml:space="preserve">Apply the requirements defined in </w:t>
      </w:r>
      <w:r w:rsidR="00B41384" w:rsidRPr="00C6449B">
        <w:rPr>
          <w:noProof/>
        </w:rPr>
        <w:t>clause</w:t>
      </w:r>
      <w:r w:rsidRPr="00C6449B">
        <w:rPr>
          <w:noProof/>
        </w:rPr>
        <w:t xml:space="preserve"> 8.4.2 for 2Rx.</w:t>
      </w:r>
    </w:p>
    <w:p w14:paraId="4D499585" w14:textId="77777777" w:rsidR="00CF08D6" w:rsidRPr="00C6449B" w:rsidRDefault="00CF08D6" w:rsidP="00CF08D6">
      <w:pPr>
        <w:pStyle w:val="Heading3"/>
      </w:pPr>
      <w:bookmarkStart w:id="7604" w:name="_Toc13079957"/>
      <w:bookmarkStart w:id="7605" w:name="_Toc29811446"/>
      <w:bookmarkStart w:id="7606" w:name="_Toc29811897"/>
      <w:bookmarkStart w:id="7607" w:name="_Toc37268401"/>
      <w:bookmarkStart w:id="7608" w:name="_Toc37268852"/>
      <w:bookmarkStart w:id="7609" w:name="_Toc45893502"/>
      <w:bookmarkStart w:id="7610" w:name="_Toc53177666"/>
      <w:bookmarkStart w:id="7611" w:name="_Toc53178118"/>
      <w:bookmarkStart w:id="7612" w:name="_Toc61176752"/>
      <w:bookmarkStart w:id="7613" w:name="_Toc67916575"/>
      <w:bookmarkStart w:id="7614" w:name="_Toc74670793"/>
      <w:bookmarkStart w:id="7615" w:name="_Toc76542828"/>
      <w:bookmarkStart w:id="7616" w:name="_Toc82626760"/>
      <w:bookmarkStart w:id="7617" w:name="_Toc90414726"/>
      <w:bookmarkStart w:id="7618" w:name="_Toc106769815"/>
      <w:bookmarkStart w:id="7619" w:name="_Toc115185065"/>
      <w:bookmarkStart w:id="7620" w:name="_Toc138839567"/>
      <w:bookmarkStart w:id="7621" w:name="_Toc138932930"/>
      <w:bookmarkStart w:id="7622" w:name="_Toc138933383"/>
      <w:r w:rsidRPr="00C6449B">
        <w:rPr>
          <w:noProof/>
        </w:rPr>
        <w:t>11.</w:t>
      </w:r>
      <w:r w:rsidRPr="00C6449B">
        <w:rPr>
          <w:rFonts w:eastAsia="DengXian"/>
          <w:noProof/>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rPr>
        <w:t>2</w:t>
      </w:r>
      <w:r w:rsidRPr="00C6449B">
        <w:rPr>
          <w:i/>
        </w:rPr>
        <w:t>-O</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1AF9DD52" w14:textId="77777777" w:rsidR="00CF08D6" w:rsidRPr="00C6449B" w:rsidRDefault="00CF08D6" w:rsidP="00CF08D6">
      <w:pPr>
        <w:pStyle w:val="Heading4"/>
      </w:pPr>
      <w:bookmarkStart w:id="7623" w:name="_Toc13079958"/>
      <w:bookmarkStart w:id="7624" w:name="_Toc29811447"/>
      <w:bookmarkStart w:id="7625" w:name="_Toc29811898"/>
      <w:bookmarkStart w:id="7626" w:name="_Toc37268402"/>
      <w:bookmarkStart w:id="7627" w:name="_Toc37268853"/>
      <w:bookmarkStart w:id="7628" w:name="_Toc45893503"/>
      <w:bookmarkStart w:id="7629" w:name="_Toc53177667"/>
      <w:bookmarkStart w:id="7630" w:name="_Toc53178119"/>
      <w:bookmarkStart w:id="7631" w:name="_Toc61176753"/>
      <w:bookmarkStart w:id="7632" w:name="_Toc67916576"/>
      <w:bookmarkStart w:id="7633" w:name="_Toc74670794"/>
      <w:bookmarkStart w:id="7634" w:name="_Toc76542829"/>
      <w:bookmarkStart w:id="7635" w:name="_Toc82626761"/>
      <w:bookmarkStart w:id="7636" w:name="_Toc90414727"/>
      <w:bookmarkStart w:id="7637" w:name="_Toc106769816"/>
      <w:bookmarkStart w:id="7638" w:name="_Toc115185066"/>
      <w:bookmarkStart w:id="7639" w:name="_Toc138839568"/>
      <w:bookmarkStart w:id="7640" w:name="_Toc138932931"/>
      <w:bookmarkStart w:id="7641" w:name="_Toc138933384"/>
      <w:r w:rsidRPr="00C6449B">
        <w:t>11.4.2.1</w:t>
      </w:r>
      <w:r w:rsidRPr="00C6449B">
        <w:tab/>
        <w:t>PRACH False alarm probability</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7EAC49A2" w14:textId="77777777" w:rsidR="00CF08D6" w:rsidRPr="00C6449B" w:rsidRDefault="00CF08D6" w:rsidP="00CF08D6">
      <w:pPr>
        <w:pStyle w:val="Heading5"/>
        <w:rPr>
          <w:rFonts w:eastAsia="Malgun Gothic"/>
        </w:rPr>
      </w:pPr>
      <w:bookmarkStart w:id="7642" w:name="_Toc13079959"/>
      <w:bookmarkStart w:id="7643" w:name="_Toc29811448"/>
      <w:bookmarkStart w:id="7644" w:name="_Toc29811899"/>
      <w:bookmarkStart w:id="7645" w:name="_Toc37268403"/>
      <w:bookmarkStart w:id="7646" w:name="_Toc37268854"/>
      <w:bookmarkStart w:id="7647" w:name="_Toc45893504"/>
      <w:bookmarkStart w:id="7648" w:name="_Toc53177668"/>
      <w:bookmarkStart w:id="7649" w:name="_Toc53178120"/>
      <w:bookmarkStart w:id="7650" w:name="_Toc61176754"/>
      <w:bookmarkStart w:id="7651" w:name="_Toc67916577"/>
      <w:bookmarkStart w:id="7652" w:name="_Toc74670795"/>
      <w:bookmarkStart w:id="7653" w:name="_Toc76542830"/>
      <w:bookmarkStart w:id="7654" w:name="_Toc82626762"/>
      <w:bookmarkStart w:id="7655" w:name="_Toc90414728"/>
      <w:bookmarkStart w:id="7656" w:name="_Toc106769817"/>
      <w:bookmarkStart w:id="7657" w:name="_Toc115185067"/>
      <w:bookmarkStart w:id="7658" w:name="_Toc138839569"/>
      <w:bookmarkStart w:id="7659" w:name="_Toc138932932"/>
      <w:bookmarkStart w:id="7660" w:name="_Toc138933385"/>
      <w:r w:rsidRPr="00C6449B">
        <w:rPr>
          <w:rFonts w:eastAsia="Malgun Gothic"/>
        </w:rPr>
        <w:t>11.4.2.1.1</w:t>
      </w:r>
      <w:r w:rsidRPr="00C6449B">
        <w:rPr>
          <w:rFonts w:eastAsia="Malgun Gothic"/>
        </w:rPr>
        <w:tab/>
        <w:t>General</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7661" w:name="_Toc13079960"/>
      <w:bookmarkStart w:id="7662" w:name="_Toc29811449"/>
      <w:bookmarkStart w:id="7663" w:name="_Toc29811900"/>
      <w:bookmarkStart w:id="7664" w:name="_Toc37268404"/>
      <w:bookmarkStart w:id="7665" w:name="_Toc37268855"/>
      <w:bookmarkStart w:id="7666" w:name="_Toc45893505"/>
      <w:bookmarkStart w:id="7667" w:name="_Toc53177669"/>
      <w:bookmarkStart w:id="7668" w:name="_Toc53178121"/>
      <w:bookmarkStart w:id="7669" w:name="_Toc61176755"/>
      <w:bookmarkStart w:id="7670" w:name="_Toc67916578"/>
      <w:bookmarkStart w:id="7671" w:name="_Toc74670796"/>
      <w:bookmarkStart w:id="7672" w:name="_Toc76542831"/>
      <w:bookmarkStart w:id="7673" w:name="_Toc82626763"/>
      <w:bookmarkStart w:id="7674" w:name="_Toc90414729"/>
      <w:bookmarkStart w:id="7675" w:name="_Toc106769818"/>
      <w:bookmarkStart w:id="7676" w:name="_Toc115185068"/>
      <w:bookmarkStart w:id="7677" w:name="_Toc138839570"/>
      <w:bookmarkStart w:id="7678" w:name="_Toc138932933"/>
      <w:bookmarkStart w:id="7679" w:name="_Toc138933386"/>
      <w:r w:rsidRPr="00C6449B">
        <w:rPr>
          <w:rFonts w:eastAsia="Malgun Gothic"/>
        </w:rPr>
        <w:t>11.4.2.1.</w:t>
      </w:r>
      <w:r w:rsidRPr="00C6449B">
        <w:t>2</w:t>
      </w:r>
      <w:r w:rsidRPr="00C6449B">
        <w:rPr>
          <w:rFonts w:eastAsia="Malgun Gothic"/>
        </w:rPr>
        <w:tab/>
        <w:t>Minimum requirement</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3E4B4DB6" w14:textId="77777777" w:rsidR="00CF08D6" w:rsidRPr="00C6449B" w:rsidRDefault="00CF08D6" w:rsidP="00CF08D6">
      <w:r w:rsidRPr="00C6449B">
        <w:t>The false alarm probability shall be less than or equal to 0.1%.</w:t>
      </w:r>
    </w:p>
    <w:p w14:paraId="69F104F3" w14:textId="77777777" w:rsidR="00CF08D6" w:rsidRPr="00C6449B" w:rsidRDefault="00CF08D6" w:rsidP="00CF08D6">
      <w:pPr>
        <w:pStyle w:val="Heading4"/>
      </w:pPr>
      <w:bookmarkStart w:id="7680" w:name="_Toc13079961"/>
      <w:bookmarkStart w:id="7681" w:name="_Toc29811450"/>
      <w:bookmarkStart w:id="7682" w:name="_Toc29811901"/>
      <w:bookmarkStart w:id="7683" w:name="_Toc37268405"/>
      <w:bookmarkStart w:id="7684" w:name="_Toc37268856"/>
      <w:bookmarkStart w:id="7685" w:name="_Toc45893506"/>
      <w:bookmarkStart w:id="7686" w:name="_Toc53177670"/>
      <w:bookmarkStart w:id="7687" w:name="_Toc53178122"/>
      <w:bookmarkStart w:id="7688" w:name="_Toc61176756"/>
      <w:bookmarkStart w:id="7689" w:name="_Toc67916579"/>
      <w:bookmarkStart w:id="7690" w:name="_Toc74670797"/>
      <w:bookmarkStart w:id="7691" w:name="_Toc76542832"/>
      <w:bookmarkStart w:id="7692" w:name="_Toc82626764"/>
      <w:bookmarkStart w:id="7693" w:name="_Toc90414730"/>
      <w:bookmarkStart w:id="7694" w:name="_Toc106769819"/>
      <w:bookmarkStart w:id="7695" w:name="_Toc115185069"/>
      <w:bookmarkStart w:id="7696" w:name="_Toc138839571"/>
      <w:bookmarkStart w:id="7697" w:name="_Toc138932934"/>
      <w:bookmarkStart w:id="7698" w:name="_Toc138933387"/>
      <w:r w:rsidRPr="00C6449B">
        <w:t>11.4.2.2</w:t>
      </w:r>
      <w:r w:rsidRPr="00C6449B">
        <w:tab/>
        <w:t>PRACH detection requirements</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E57C334" w14:textId="77777777" w:rsidR="00CF08D6" w:rsidRPr="00C6449B" w:rsidRDefault="00CF08D6" w:rsidP="00CF08D6">
      <w:pPr>
        <w:pStyle w:val="Heading5"/>
        <w:rPr>
          <w:rFonts w:eastAsia="Malgun Gothic"/>
        </w:rPr>
      </w:pPr>
      <w:bookmarkStart w:id="7699" w:name="_Toc13079962"/>
      <w:bookmarkStart w:id="7700" w:name="_Toc29811451"/>
      <w:bookmarkStart w:id="7701" w:name="_Toc29811902"/>
      <w:bookmarkStart w:id="7702" w:name="_Toc37268406"/>
      <w:bookmarkStart w:id="7703" w:name="_Toc37268857"/>
      <w:bookmarkStart w:id="7704" w:name="_Toc45893507"/>
      <w:bookmarkStart w:id="7705" w:name="_Toc53177671"/>
      <w:bookmarkStart w:id="7706" w:name="_Toc53178123"/>
      <w:bookmarkStart w:id="7707" w:name="_Toc61176757"/>
      <w:bookmarkStart w:id="7708" w:name="_Toc67916580"/>
      <w:bookmarkStart w:id="7709" w:name="_Toc74670798"/>
      <w:bookmarkStart w:id="7710" w:name="_Toc76542833"/>
      <w:bookmarkStart w:id="7711" w:name="_Toc82626765"/>
      <w:bookmarkStart w:id="7712" w:name="_Toc90414731"/>
      <w:bookmarkStart w:id="7713" w:name="_Toc106769820"/>
      <w:bookmarkStart w:id="7714" w:name="_Toc115185070"/>
      <w:bookmarkStart w:id="7715" w:name="_Toc138839572"/>
      <w:bookmarkStart w:id="7716" w:name="_Toc138932935"/>
      <w:bookmarkStart w:id="7717" w:name="_Toc138933388"/>
      <w:r w:rsidRPr="00C6449B">
        <w:rPr>
          <w:rFonts w:eastAsia="Malgun Gothic"/>
        </w:rPr>
        <w:t>11.4.2.2.1</w:t>
      </w:r>
      <w:r w:rsidRPr="00C6449B">
        <w:rPr>
          <w:rFonts w:eastAsia="Malgun Gothic"/>
        </w:rPr>
        <w:tab/>
        <w:t>General</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67E8956E" w14:textId="77777777" w:rsidR="00CF08D6" w:rsidRPr="00C6449B" w:rsidRDefault="00CF08D6" w:rsidP="00CF08D6">
      <w:pPr>
        <w:rPr>
          <w:rFonts w:cs="v4.2.0"/>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rPr>
        <w:t xml:space="preserve">the time error tolerance given in Table </w:t>
      </w:r>
      <w:r w:rsidRPr="00C6449B">
        <w:t>11</w:t>
      </w:r>
      <w:r w:rsidRPr="00C6449B">
        <w:rPr>
          <w:rFonts w:eastAsia="‚c‚e‚o“Á‘¾ƒSƒVƒbƒN‘Ì"/>
        </w:rPr>
        <w:t>.4.</w:t>
      </w:r>
      <w:r w:rsidRPr="00C6449B">
        <w:t>2</w:t>
      </w:r>
      <w:r w:rsidRPr="00C6449B">
        <w:rPr>
          <w:rFonts w:eastAsia="‚c‚e‚o“Á‘¾ƒSƒVƒbƒN‘Ì"/>
        </w:rPr>
        <w:t>.</w:t>
      </w:r>
      <w:r w:rsidRPr="00C6449B">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pPr>
      <w:r w:rsidRPr="00C6449B">
        <w:rPr>
          <w:rFonts w:eastAsia="‚c‚e‚o“Á‘¾ƒSƒVƒbƒN‘Ì"/>
        </w:rPr>
        <w:t xml:space="preserve">Table </w:t>
      </w:r>
      <w:r w:rsidRPr="00C6449B">
        <w:t>11</w:t>
      </w:r>
      <w:r w:rsidRPr="00C6449B">
        <w:rPr>
          <w:rFonts w:eastAsia="‚c‚e‚o“Á‘¾ƒSƒVƒbƒN‘Ì"/>
        </w:rPr>
        <w:t>.4.</w:t>
      </w:r>
      <w:r w:rsidRPr="00C6449B">
        <w:t>2</w:t>
      </w:r>
      <w:r w:rsidRPr="00C6449B">
        <w:rPr>
          <w:rFonts w:eastAsia="‚c‚e‚o“Á‘¾ƒSƒVƒbƒN‘Ì"/>
        </w:rPr>
        <w:t>.</w:t>
      </w:r>
      <w:r w:rsidRPr="00C6449B">
        <w:t>2</w:t>
      </w:r>
      <w:r w:rsidRPr="00C6449B">
        <w:rPr>
          <w:rFonts w:eastAsia="‚c‚e‚o“Á‘¾ƒSƒVƒbƒN‘Ì"/>
        </w:rPr>
        <w:t xml:space="preserve">-1: </w:t>
      </w:r>
      <w:r w:rsidRPr="00C6449B">
        <w:t xml:space="preserve">Time error tolerance for AWGN and </w:t>
      </w:r>
      <w:r w:rsidRPr="00C6449B">
        <w:rPr>
          <w:rFonts w:cs="v4.2.0"/>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rPr>
            </w:pPr>
            <w:r w:rsidRPr="00C6449B">
              <w:rPr>
                <w:rFonts w:cs="v5.0.0"/>
              </w:rPr>
              <w:t>PRACH preamble</w:t>
            </w:r>
          </w:p>
        </w:tc>
        <w:tc>
          <w:tcPr>
            <w:tcW w:w="1559" w:type="dxa"/>
            <w:vMerge w:val="restart"/>
            <w:vAlign w:val="center"/>
          </w:tcPr>
          <w:p w14:paraId="28C233CE" w14:textId="77777777" w:rsidR="00CF08D6" w:rsidRPr="00C6449B" w:rsidRDefault="00CF08D6" w:rsidP="00CF08D6">
            <w:pPr>
              <w:pStyle w:val="TAH"/>
              <w:rPr>
                <w:rFonts w:cs="v5.0.0"/>
              </w:rPr>
            </w:pPr>
            <w:r w:rsidRPr="00C6449B">
              <w:rPr>
                <w:rFonts w:cs="v5.0.0"/>
              </w:rPr>
              <w:t>PRACH SCS (kHz)</w:t>
            </w:r>
          </w:p>
        </w:tc>
        <w:tc>
          <w:tcPr>
            <w:tcW w:w="3582" w:type="dxa"/>
            <w:gridSpan w:val="2"/>
            <w:vAlign w:val="center"/>
          </w:tcPr>
          <w:p w14:paraId="3D4A1EEF" w14:textId="77777777" w:rsidR="00CF08D6" w:rsidRPr="00C6449B" w:rsidRDefault="00CF08D6" w:rsidP="00CF08D6">
            <w:pPr>
              <w:pStyle w:val="TAH"/>
              <w:rPr>
                <w:rFonts w:cs="v5.0.0"/>
              </w:rPr>
            </w:pPr>
            <w:r w:rsidRPr="00C6449B">
              <w:rPr>
                <w:rFonts w:cs="v5.0.0"/>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rPr>
            </w:pPr>
          </w:p>
        </w:tc>
        <w:tc>
          <w:tcPr>
            <w:tcW w:w="1559" w:type="dxa"/>
            <w:vMerge/>
            <w:vAlign w:val="center"/>
          </w:tcPr>
          <w:p w14:paraId="00B1B960" w14:textId="77777777" w:rsidR="00CF08D6" w:rsidRPr="00C6449B" w:rsidRDefault="00CF08D6" w:rsidP="00CF08D6">
            <w:pPr>
              <w:pStyle w:val="TAH"/>
              <w:rPr>
                <w:rFonts w:cs="v5.0.0"/>
              </w:rPr>
            </w:pPr>
          </w:p>
        </w:tc>
        <w:tc>
          <w:tcPr>
            <w:tcW w:w="1843" w:type="dxa"/>
            <w:vAlign w:val="center"/>
          </w:tcPr>
          <w:p w14:paraId="3D2141C3" w14:textId="77777777" w:rsidR="00CF08D6" w:rsidRPr="00C6449B" w:rsidRDefault="00CF08D6" w:rsidP="00CF08D6">
            <w:pPr>
              <w:pStyle w:val="TAH"/>
              <w:rPr>
                <w:rFonts w:cs="v5.0.0"/>
              </w:rPr>
            </w:pPr>
            <w:r w:rsidRPr="00C6449B">
              <w:rPr>
                <w:rFonts w:cs="v5.0.0"/>
              </w:rPr>
              <w:t>AWGN</w:t>
            </w:r>
          </w:p>
        </w:tc>
        <w:tc>
          <w:tcPr>
            <w:tcW w:w="1739" w:type="dxa"/>
            <w:vAlign w:val="center"/>
          </w:tcPr>
          <w:p w14:paraId="3FE49DEC" w14:textId="77777777" w:rsidR="00CF08D6" w:rsidRPr="00C6449B" w:rsidRDefault="00CF08D6" w:rsidP="00CF08D6">
            <w:pPr>
              <w:pStyle w:val="TAH"/>
              <w:rPr>
                <w:rFonts w:cs="v5.0.0"/>
              </w:rPr>
            </w:pPr>
            <w:r w:rsidRPr="00C6449B">
              <w:rPr>
                <w:rFonts w:cs="v4.2.0"/>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rPr>
            </w:pPr>
            <w:r w:rsidRPr="00C6449B">
              <w:rPr>
                <w:rFonts w:cs="v5.0.0"/>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rPr>
            </w:pPr>
            <w:r w:rsidRPr="00C6449B">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rPr>
            </w:pPr>
            <w:r w:rsidRPr="00C6449B">
              <w:rPr>
                <w:rFonts w:cs="v5.0.0"/>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rPr>
            </w:pPr>
            <w:r w:rsidRPr="00C6449B">
              <w:rPr>
                <w:rFonts w:cs="v5.0.0"/>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rPr>
            </w:pPr>
          </w:p>
        </w:tc>
        <w:tc>
          <w:tcPr>
            <w:tcW w:w="1559" w:type="dxa"/>
            <w:tcBorders>
              <w:bottom w:val="single" w:sz="4" w:space="0" w:color="auto"/>
            </w:tcBorders>
          </w:tcPr>
          <w:p w14:paraId="04F68BF4" w14:textId="77777777" w:rsidR="00CF08D6" w:rsidRPr="00C6449B" w:rsidRDefault="00CF08D6" w:rsidP="00CF08D6">
            <w:pPr>
              <w:pStyle w:val="TAC"/>
              <w:rPr>
                <w:rFonts w:cs="v5.0.0"/>
              </w:rPr>
            </w:pPr>
            <w:r w:rsidRPr="00C6449B">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rPr>
            </w:pPr>
            <w:r w:rsidRPr="00C6449B">
              <w:rPr>
                <w:rFonts w:cs="v5.0.0"/>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rPr>
            </w:pPr>
            <w:r w:rsidRPr="00C6449B">
              <w:rPr>
                <w:rFonts w:cs="v5.0.0"/>
              </w:rPr>
              <w:t>0.22 us</w:t>
            </w:r>
          </w:p>
        </w:tc>
      </w:tr>
    </w:tbl>
    <w:p w14:paraId="245820B8" w14:textId="77777777" w:rsidR="00CF08D6" w:rsidRPr="00C6449B" w:rsidRDefault="00CF08D6" w:rsidP="00CF08D6"/>
    <w:p w14:paraId="63EBFB13" w14:textId="77777777" w:rsidR="00CF08D6" w:rsidRPr="00C6449B" w:rsidRDefault="00CF08D6" w:rsidP="00CF08D6">
      <w:r w:rsidRPr="00C6449B">
        <w:t xml:space="preserve">The test preambles for normal mode are listed in table A.6-2 and the test parameter </w:t>
      </w:r>
      <w:r w:rsidRPr="00C6449B">
        <w:rPr>
          <w:i/>
          <w:iCs/>
        </w:rPr>
        <w:t>msg1-FrequencyStart</w:t>
      </w:r>
      <w:r w:rsidRPr="00C6449B">
        <w:t xml:space="preserve"> is set to 0.</w:t>
      </w:r>
    </w:p>
    <w:p w14:paraId="6F0BE5A3" w14:textId="77777777" w:rsidR="00CF08D6" w:rsidRPr="00C6449B" w:rsidRDefault="00CF08D6" w:rsidP="00CF08D6">
      <w:pPr>
        <w:pStyle w:val="Heading5"/>
        <w:rPr>
          <w:rFonts w:eastAsia="Malgun Gothic"/>
        </w:rPr>
      </w:pPr>
      <w:bookmarkStart w:id="7718" w:name="_Toc13079963"/>
      <w:bookmarkStart w:id="7719" w:name="_Toc29811452"/>
      <w:bookmarkStart w:id="7720" w:name="_Toc29811903"/>
      <w:bookmarkStart w:id="7721" w:name="_Toc37268407"/>
      <w:bookmarkStart w:id="7722" w:name="_Toc37268858"/>
      <w:bookmarkStart w:id="7723" w:name="_Toc45893508"/>
      <w:bookmarkStart w:id="7724" w:name="_Toc53177672"/>
      <w:bookmarkStart w:id="7725" w:name="_Toc53178124"/>
      <w:bookmarkStart w:id="7726" w:name="_Toc61176758"/>
      <w:bookmarkStart w:id="7727" w:name="_Toc67916581"/>
      <w:bookmarkStart w:id="7728" w:name="_Toc74670799"/>
      <w:bookmarkStart w:id="7729" w:name="_Toc76542834"/>
      <w:bookmarkStart w:id="7730" w:name="_Toc82626766"/>
      <w:bookmarkStart w:id="7731" w:name="_Toc90414732"/>
      <w:bookmarkStart w:id="7732" w:name="_Toc106769821"/>
      <w:bookmarkStart w:id="7733" w:name="_Toc115185071"/>
      <w:bookmarkStart w:id="7734" w:name="_Toc138839573"/>
      <w:bookmarkStart w:id="7735" w:name="_Toc138932936"/>
      <w:bookmarkStart w:id="7736" w:name="_Toc138933389"/>
      <w:r w:rsidRPr="00C6449B">
        <w:rPr>
          <w:rFonts w:eastAsia="Malgun Gothic"/>
        </w:rPr>
        <w:t>11.4.2.2.2</w:t>
      </w:r>
      <w:r w:rsidRPr="00C6449B">
        <w:rPr>
          <w:rFonts w:eastAsia="Malgun Gothic"/>
        </w:rPr>
        <w:tab/>
        <w:t>Minimum requirements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367580F9" w14:textId="77777777" w:rsidR="00CF08D6" w:rsidRPr="00C6449B" w:rsidRDefault="00CF08D6" w:rsidP="00CF08D6">
      <w:r w:rsidRPr="00C6449B">
        <w:t>The probability of detection shall be equal to or exceed 99% for the SNR levels listed in Tables 11.4.2.2.2-1 to 11.4.2.2.2-2.</w:t>
      </w:r>
    </w:p>
    <w:p w14:paraId="54E19384" w14:textId="77777777" w:rsidR="00CF08D6" w:rsidRPr="00C6449B" w:rsidRDefault="00CF08D6" w:rsidP="00CF08D6">
      <w:pPr>
        <w:pStyle w:val="TH"/>
      </w:pPr>
      <w:r w:rsidRPr="00C6449B">
        <w:t>Table 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Number of 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rPr>
            </w:pPr>
            <w:r w:rsidRPr="00C6449B">
              <w:rPr>
                <w:rFonts w:cs="Arial"/>
              </w:rPr>
              <w:t>Burst format A1</w:t>
            </w:r>
          </w:p>
        </w:tc>
        <w:tc>
          <w:tcPr>
            <w:tcW w:w="856" w:type="dxa"/>
          </w:tcPr>
          <w:p w14:paraId="0CD6BF41" w14:textId="77777777" w:rsidR="00CF08D6" w:rsidRPr="00C6449B" w:rsidRDefault="00CF08D6" w:rsidP="00CF08D6">
            <w:pPr>
              <w:pStyle w:val="TAH"/>
              <w:rPr>
                <w:rFonts w:cs="Arial"/>
              </w:rPr>
            </w:pPr>
            <w:r w:rsidRPr="00C6449B">
              <w:rPr>
                <w:rFonts w:cs="Arial"/>
              </w:rPr>
              <w:t>Burst format A2</w:t>
            </w:r>
          </w:p>
        </w:tc>
        <w:tc>
          <w:tcPr>
            <w:tcW w:w="856" w:type="dxa"/>
          </w:tcPr>
          <w:p w14:paraId="2573EB78" w14:textId="77777777" w:rsidR="00CF08D6" w:rsidRPr="00C6449B" w:rsidRDefault="00CF08D6" w:rsidP="00CF08D6">
            <w:pPr>
              <w:pStyle w:val="TAH"/>
              <w:rPr>
                <w:rFonts w:cs="Arial"/>
              </w:rPr>
            </w:pPr>
            <w:r w:rsidRPr="00C6449B">
              <w:rPr>
                <w:rFonts w:cs="Arial"/>
              </w:rPr>
              <w:t>Burst format A3</w:t>
            </w:r>
          </w:p>
        </w:tc>
        <w:tc>
          <w:tcPr>
            <w:tcW w:w="856" w:type="dxa"/>
          </w:tcPr>
          <w:p w14:paraId="6B1D1FAD" w14:textId="77777777" w:rsidR="00CF08D6" w:rsidRPr="00C6449B" w:rsidRDefault="00CF08D6" w:rsidP="00CF08D6">
            <w:pPr>
              <w:pStyle w:val="TAH"/>
              <w:rPr>
                <w:rFonts w:cs="Arial"/>
              </w:rPr>
            </w:pPr>
            <w:r w:rsidRPr="00C6449B">
              <w:rPr>
                <w:rFonts w:cs="Arial"/>
              </w:rPr>
              <w:t>Burst format B4</w:t>
            </w:r>
          </w:p>
        </w:tc>
        <w:tc>
          <w:tcPr>
            <w:tcW w:w="830" w:type="dxa"/>
          </w:tcPr>
          <w:p w14:paraId="57551BD1" w14:textId="77777777" w:rsidR="00CF08D6" w:rsidRPr="00C6449B" w:rsidRDefault="00CF08D6" w:rsidP="00CF08D6">
            <w:pPr>
              <w:pStyle w:val="TAH"/>
              <w:rPr>
                <w:rFonts w:cs="Arial"/>
              </w:rPr>
            </w:pPr>
            <w:r w:rsidRPr="00C6449B">
              <w:rPr>
                <w:rFonts w:cs="Arial"/>
              </w:rPr>
              <w:t>Burst format C0</w:t>
            </w:r>
          </w:p>
        </w:tc>
        <w:tc>
          <w:tcPr>
            <w:tcW w:w="856" w:type="dxa"/>
          </w:tcPr>
          <w:p w14:paraId="77191762" w14:textId="77777777" w:rsidR="00CF08D6" w:rsidRPr="00C6449B" w:rsidRDefault="00CF08D6" w:rsidP="00CF08D6">
            <w:pPr>
              <w:pStyle w:val="TAH"/>
              <w:rPr>
                <w:rFonts w:cs="Arial"/>
              </w:rPr>
            </w:pPr>
            <w:r w:rsidRPr="00C6449B">
              <w:rPr>
                <w:rFonts w:cs="Arial"/>
              </w:rPr>
              <w:t>Burst format 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rPr>
            </w:pPr>
            <w:r w:rsidRPr="00C6449B">
              <w:rPr>
                <w:rFonts w:cs="Arial"/>
              </w:rPr>
              <w:t>AWGN</w:t>
            </w:r>
          </w:p>
        </w:tc>
        <w:tc>
          <w:tcPr>
            <w:tcW w:w="1127" w:type="dxa"/>
          </w:tcPr>
          <w:p w14:paraId="3573E2CB" w14:textId="77777777" w:rsidR="007D61D8" w:rsidRPr="00C6449B" w:rsidRDefault="007D61D8" w:rsidP="007D61D8">
            <w:pPr>
              <w:pStyle w:val="TAC"/>
              <w:rPr>
                <w:rFonts w:cs="Arial"/>
              </w:rPr>
            </w:pPr>
            <w:r w:rsidRPr="00C6449B">
              <w:rPr>
                <w:rFonts w:cs="Arial"/>
              </w:rPr>
              <w:t>0</w:t>
            </w:r>
          </w:p>
        </w:tc>
        <w:tc>
          <w:tcPr>
            <w:tcW w:w="804" w:type="dxa"/>
          </w:tcPr>
          <w:p w14:paraId="39D06043" w14:textId="04B1568B" w:rsidR="007D61D8" w:rsidRPr="00C6449B" w:rsidRDefault="007D61D8" w:rsidP="007D61D8">
            <w:pPr>
              <w:pStyle w:val="TAC"/>
              <w:rPr>
                <w:rFonts w:cs="Arial"/>
              </w:rPr>
            </w:pPr>
            <w:r w:rsidRPr="00C6449B">
              <w:t>-8.9</w:t>
            </w:r>
          </w:p>
        </w:tc>
        <w:tc>
          <w:tcPr>
            <w:tcW w:w="856" w:type="dxa"/>
          </w:tcPr>
          <w:p w14:paraId="0A09AE01" w14:textId="3732E6F9" w:rsidR="007D61D8" w:rsidRPr="00C6449B" w:rsidRDefault="007D61D8" w:rsidP="007D61D8">
            <w:pPr>
              <w:pStyle w:val="TAC"/>
              <w:rPr>
                <w:rFonts w:cs="Arial"/>
              </w:rPr>
            </w:pPr>
            <w:r w:rsidRPr="00C6449B">
              <w:t>-11.9</w:t>
            </w:r>
          </w:p>
        </w:tc>
        <w:tc>
          <w:tcPr>
            <w:tcW w:w="856" w:type="dxa"/>
          </w:tcPr>
          <w:p w14:paraId="306510AA" w14:textId="72B11485" w:rsidR="007D61D8" w:rsidRPr="00C6449B" w:rsidRDefault="007D61D8" w:rsidP="007D61D8">
            <w:pPr>
              <w:pStyle w:val="TAC"/>
              <w:rPr>
                <w:rFonts w:cs="Arial"/>
              </w:rPr>
            </w:pPr>
            <w:r w:rsidRPr="00C6449B">
              <w:t>-13.5</w:t>
            </w:r>
          </w:p>
        </w:tc>
        <w:tc>
          <w:tcPr>
            <w:tcW w:w="856" w:type="dxa"/>
          </w:tcPr>
          <w:p w14:paraId="303D1B5B" w14:textId="6EA81BF3" w:rsidR="007D61D8" w:rsidRPr="00C6449B" w:rsidRDefault="007D61D8" w:rsidP="007D61D8">
            <w:pPr>
              <w:pStyle w:val="TAC"/>
              <w:rPr>
                <w:rFonts w:cs="Arial"/>
              </w:rPr>
            </w:pPr>
            <w:r w:rsidRPr="00C6449B">
              <w:t>-15.8</w:t>
            </w:r>
          </w:p>
        </w:tc>
        <w:tc>
          <w:tcPr>
            <w:tcW w:w="830" w:type="dxa"/>
          </w:tcPr>
          <w:p w14:paraId="334F447B" w14:textId="727C0F4B" w:rsidR="007D61D8" w:rsidRPr="00C6449B" w:rsidRDefault="007D61D8" w:rsidP="007D61D8">
            <w:pPr>
              <w:pStyle w:val="TAC"/>
              <w:rPr>
                <w:rFonts w:cs="Arial"/>
              </w:rPr>
            </w:pPr>
            <w:r w:rsidRPr="00C6449B">
              <w:t>-6.0</w:t>
            </w:r>
          </w:p>
        </w:tc>
        <w:tc>
          <w:tcPr>
            <w:tcW w:w="856" w:type="dxa"/>
          </w:tcPr>
          <w:p w14:paraId="0302F509" w14:textId="3578347E" w:rsidR="007D61D8" w:rsidRPr="00C6449B" w:rsidRDefault="007D61D8" w:rsidP="007D61D8">
            <w:pPr>
              <w:pStyle w:val="TAC"/>
              <w:rPr>
                <w:rFonts w:cs="Arial"/>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rPr>
            </w:pPr>
            <w:r w:rsidRPr="00C6449B">
              <w:rPr>
                <w:rFonts w:cs="v4.2.0"/>
              </w:rPr>
              <w:t>TDLA30-300 Low</w:t>
            </w:r>
          </w:p>
        </w:tc>
        <w:tc>
          <w:tcPr>
            <w:tcW w:w="1127" w:type="dxa"/>
          </w:tcPr>
          <w:p w14:paraId="7824FED9" w14:textId="77777777" w:rsidR="007D61D8" w:rsidRPr="00C6449B" w:rsidRDefault="007D61D8" w:rsidP="007D61D8">
            <w:pPr>
              <w:pStyle w:val="TAC"/>
              <w:rPr>
                <w:rFonts w:cs="Arial"/>
              </w:rPr>
            </w:pPr>
            <w:r w:rsidRPr="00C6449B">
              <w:rPr>
                <w:rFonts w:cs="Arial"/>
              </w:rPr>
              <w:t>4000 Hz</w:t>
            </w:r>
          </w:p>
        </w:tc>
        <w:tc>
          <w:tcPr>
            <w:tcW w:w="804" w:type="dxa"/>
          </w:tcPr>
          <w:p w14:paraId="3E51B023" w14:textId="2D8BE5BD" w:rsidR="007D61D8" w:rsidRPr="00C6449B" w:rsidRDefault="007D61D8" w:rsidP="007D61D8">
            <w:pPr>
              <w:pStyle w:val="TAC"/>
              <w:rPr>
                <w:rFonts w:cs="Arial"/>
              </w:rPr>
            </w:pPr>
            <w:r w:rsidRPr="00C6449B">
              <w:t>-1.6</w:t>
            </w:r>
          </w:p>
        </w:tc>
        <w:tc>
          <w:tcPr>
            <w:tcW w:w="856" w:type="dxa"/>
          </w:tcPr>
          <w:p w14:paraId="5EDEF85E" w14:textId="7AF22FC4" w:rsidR="007D61D8" w:rsidRPr="00C6449B" w:rsidRDefault="007D61D8" w:rsidP="007D61D8">
            <w:pPr>
              <w:pStyle w:val="TAC"/>
              <w:rPr>
                <w:rFonts w:cs="Arial"/>
              </w:rPr>
            </w:pPr>
            <w:r w:rsidRPr="00C6449B">
              <w:t>-3.8</w:t>
            </w:r>
          </w:p>
        </w:tc>
        <w:tc>
          <w:tcPr>
            <w:tcW w:w="856" w:type="dxa"/>
          </w:tcPr>
          <w:p w14:paraId="2AEB1D32" w14:textId="2666F4B5" w:rsidR="007D61D8" w:rsidRPr="00C6449B" w:rsidRDefault="007D61D8" w:rsidP="007D61D8">
            <w:pPr>
              <w:pStyle w:val="TAC"/>
              <w:rPr>
                <w:rFonts w:cs="Arial"/>
              </w:rPr>
            </w:pPr>
            <w:r w:rsidRPr="00C6449B">
              <w:t>-4.8</w:t>
            </w:r>
          </w:p>
        </w:tc>
        <w:tc>
          <w:tcPr>
            <w:tcW w:w="856" w:type="dxa"/>
          </w:tcPr>
          <w:p w14:paraId="18CBC1FC" w14:textId="1914EA5F" w:rsidR="007D61D8" w:rsidRPr="00C6449B" w:rsidRDefault="007D61D8" w:rsidP="007D61D8">
            <w:pPr>
              <w:pStyle w:val="TAC"/>
              <w:rPr>
                <w:rFonts w:cs="Arial"/>
              </w:rPr>
            </w:pPr>
            <w:r w:rsidRPr="00C6449B">
              <w:t>-6.9</w:t>
            </w:r>
          </w:p>
        </w:tc>
        <w:tc>
          <w:tcPr>
            <w:tcW w:w="830" w:type="dxa"/>
          </w:tcPr>
          <w:p w14:paraId="5BDDAA93" w14:textId="2F27001B" w:rsidR="007D61D8" w:rsidRPr="00C6449B" w:rsidRDefault="007D61D8" w:rsidP="007D61D8">
            <w:pPr>
              <w:pStyle w:val="TAC"/>
              <w:rPr>
                <w:rFonts w:cs="Arial"/>
              </w:rPr>
            </w:pPr>
            <w:r w:rsidRPr="00C6449B">
              <w:t>1.1</w:t>
            </w:r>
          </w:p>
        </w:tc>
        <w:tc>
          <w:tcPr>
            <w:tcW w:w="856" w:type="dxa"/>
          </w:tcPr>
          <w:p w14:paraId="61E5B4EC" w14:textId="3F3FAD02" w:rsidR="007D61D8" w:rsidRPr="00C6449B" w:rsidRDefault="007D61D8" w:rsidP="007D61D8">
            <w:pPr>
              <w:pStyle w:val="TAC"/>
              <w:rPr>
                <w:rFonts w:cs="Arial"/>
              </w:rPr>
            </w:pPr>
            <w:r w:rsidRPr="00C6449B">
              <w:t>-3.9</w:t>
            </w:r>
          </w:p>
        </w:tc>
      </w:tr>
    </w:tbl>
    <w:p w14:paraId="66D21CBF" w14:textId="77777777" w:rsidR="00CF08D6" w:rsidRPr="00C6449B" w:rsidRDefault="00CF08D6" w:rsidP="00CF08D6">
      <w:pPr>
        <w:rPr>
          <w:noProof/>
        </w:rPr>
      </w:pPr>
    </w:p>
    <w:p w14:paraId="25A5CBAA" w14:textId="77777777" w:rsidR="00CF08D6" w:rsidRPr="00C6449B" w:rsidRDefault="00CF08D6" w:rsidP="00CF08D6">
      <w:pPr>
        <w:pStyle w:val="TH"/>
      </w:pPr>
      <w:r w:rsidRPr="00C6449B">
        <w:t>Table 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Number of 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rPr>
            </w:pPr>
            <w:r w:rsidRPr="00C6449B">
              <w:rPr>
                <w:rFonts w:cs="Arial"/>
              </w:rPr>
              <w:t>Burst format A1</w:t>
            </w:r>
          </w:p>
        </w:tc>
        <w:tc>
          <w:tcPr>
            <w:tcW w:w="829" w:type="dxa"/>
          </w:tcPr>
          <w:p w14:paraId="69A83C72" w14:textId="77777777" w:rsidR="00CF08D6" w:rsidRPr="00C6449B" w:rsidRDefault="00CF08D6" w:rsidP="00CF08D6">
            <w:pPr>
              <w:pStyle w:val="TAH"/>
              <w:rPr>
                <w:rFonts w:cs="Arial"/>
              </w:rPr>
            </w:pPr>
            <w:r w:rsidRPr="00C6449B">
              <w:rPr>
                <w:rFonts w:cs="Arial"/>
              </w:rPr>
              <w:t>Burst format A2</w:t>
            </w:r>
          </w:p>
        </w:tc>
        <w:tc>
          <w:tcPr>
            <w:tcW w:w="829" w:type="dxa"/>
          </w:tcPr>
          <w:p w14:paraId="7623DB2B" w14:textId="77777777" w:rsidR="00CF08D6" w:rsidRPr="00C6449B" w:rsidRDefault="00CF08D6" w:rsidP="00CF08D6">
            <w:pPr>
              <w:pStyle w:val="TAH"/>
              <w:rPr>
                <w:rFonts w:cs="Arial"/>
              </w:rPr>
            </w:pPr>
            <w:r w:rsidRPr="00C6449B">
              <w:rPr>
                <w:rFonts w:cs="Arial"/>
              </w:rPr>
              <w:t>Burst format A3</w:t>
            </w:r>
          </w:p>
        </w:tc>
        <w:tc>
          <w:tcPr>
            <w:tcW w:w="829" w:type="dxa"/>
          </w:tcPr>
          <w:p w14:paraId="589C0731" w14:textId="77777777" w:rsidR="00CF08D6" w:rsidRPr="00C6449B" w:rsidRDefault="00CF08D6" w:rsidP="00CF08D6">
            <w:pPr>
              <w:pStyle w:val="TAH"/>
              <w:rPr>
                <w:rFonts w:cs="Arial"/>
              </w:rPr>
            </w:pPr>
            <w:r w:rsidRPr="00C6449B">
              <w:rPr>
                <w:rFonts w:cs="Arial"/>
              </w:rPr>
              <w:t>Burst format B4</w:t>
            </w:r>
          </w:p>
        </w:tc>
        <w:tc>
          <w:tcPr>
            <w:tcW w:w="953" w:type="dxa"/>
          </w:tcPr>
          <w:p w14:paraId="74CCC554" w14:textId="77777777" w:rsidR="00CF08D6" w:rsidRPr="00C6449B" w:rsidRDefault="00CF08D6" w:rsidP="00CF08D6">
            <w:pPr>
              <w:pStyle w:val="TAH"/>
              <w:rPr>
                <w:rFonts w:cs="Arial"/>
              </w:rPr>
            </w:pPr>
            <w:r w:rsidRPr="00C6449B">
              <w:rPr>
                <w:rFonts w:cs="Arial"/>
              </w:rPr>
              <w:t>Burst format C0</w:t>
            </w:r>
          </w:p>
        </w:tc>
        <w:tc>
          <w:tcPr>
            <w:tcW w:w="829" w:type="dxa"/>
          </w:tcPr>
          <w:p w14:paraId="6EBB223F" w14:textId="77777777" w:rsidR="00CF08D6" w:rsidRPr="00C6449B" w:rsidRDefault="00CF08D6" w:rsidP="00CF08D6">
            <w:pPr>
              <w:pStyle w:val="TAH"/>
              <w:rPr>
                <w:rFonts w:cs="Arial"/>
              </w:rPr>
            </w:pPr>
            <w:r w:rsidRPr="00C6449B">
              <w:rPr>
                <w:rFonts w:cs="Arial"/>
              </w:rPr>
              <w:t>Burst format 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rPr>
            </w:pPr>
            <w:r w:rsidRPr="00C6449B">
              <w:rPr>
                <w:rFonts w:cs="Arial"/>
              </w:rPr>
              <w:t>AWGN</w:t>
            </w:r>
          </w:p>
        </w:tc>
        <w:tc>
          <w:tcPr>
            <w:tcW w:w="1127" w:type="dxa"/>
          </w:tcPr>
          <w:p w14:paraId="743FC531" w14:textId="77777777" w:rsidR="000A0D44" w:rsidRPr="00C6449B" w:rsidRDefault="000A0D44" w:rsidP="000A0D44">
            <w:pPr>
              <w:pStyle w:val="TAC"/>
              <w:rPr>
                <w:rFonts w:cs="Arial"/>
              </w:rPr>
            </w:pPr>
            <w:r w:rsidRPr="00C6449B">
              <w:rPr>
                <w:rFonts w:cs="Arial"/>
              </w:rPr>
              <w:t>0</w:t>
            </w:r>
          </w:p>
        </w:tc>
        <w:tc>
          <w:tcPr>
            <w:tcW w:w="788" w:type="dxa"/>
          </w:tcPr>
          <w:p w14:paraId="4D7CDB11" w14:textId="20B295F2" w:rsidR="000A0D44" w:rsidRPr="00C6449B" w:rsidRDefault="000A0D44" w:rsidP="000A0D44">
            <w:pPr>
              <w:pStyle w:val="TAC"/>
              <w:rPr>
                <w:rFonts w:cs="Arial"/>
              </w:rPr>
            </w:pPr>
            <w:r w:rsidRPr="00C6449B">
              <w:t>-8.7</w:t>
            </w:r>
          </w:p>
        </w:tc>
        <w:tc>
          <w:tcPr>
            <w:tcW w:w="829" w:type="dxa"/>
          </w:tcPr>
          <w:p w14:paraId="49ECF52A" w14:textId="72768717" w:rsidR="000A0D44" w:rsidRPr="00C6449B" w:rsidRDefault="000A0D44" w:rsidP="000A0D44">
            <w:pPr>
              <w:pStyle w:val="TAC"/>
              <w:rPr>
                <w:rFonts w:cs="Arial"/>
              </w:rPr>
            </w:pPr>
            <w:r w:rsidRPr="00C6449B">
              <w:t>-11.5</w:t>
            </w:r>
          </w:p>
        </w:tc>
        <w:tc>
          <w:tcPr>
            <w:tcW w:w="829" w:type="dxa"/>
          </w:tcPr>
          <w:p w14:paraId="22862BDE" w14:textId="76D495F5" w:rsidR="000A0D44" w:rsidRPr="00C6449B" w:rsidRDefault="000A0D44" w:rsidP="000A0D44">
            <w:pPr>
              <w:pStyle w:val="TAC"/>
              <w:rPr>
                <w:rFonts w:cs="Arial"/>
              </w:rPr>
            </w:pPr>
            <w:r w:rsidRPr="00C6449B">
              <w:t>-13.3</w:t>
            </w:r>
          </w:p>
        </w:tc>
        <w:tc>
          <w:tcPr>
            <w:tcW w:w="829" w:type="dxa"/>
          </w:tcPr>
          <w:p w14:paraId="104DB4CD" w14:textId="107E3680" w:rsidR="000A0D44" w:rsidRPr="00C6449B" w:rsidRDefault="000A0D44" w:rsidP="000A0D44">
            <w:pPr>
              <w:pStyle w:val="TAC"/>
              <w:rPr>
                <w:rFonts w:cs="Arial"/>
              </w:rPr>
            </w:pPr>
            <w:r w:rsidRPr="00C6449B">
              <w:t>-15.8</w:t>
            </w:r>
          </w:p>
        </w:tc>
        <w:tc>
          <w:tcPr>
            <w:tcW w:w="953" w:type="dxa"/>
          </w:tcPr>
          <w:p w14:paraId="101DC516" w14:textId="1F37080F" w:rsidR="000A0D44" w:rsidRPr="00C6449B" w:rsidRDefault="000A0D44" w:rsidP="000A0D44">
            <w:pPr>
              <w:pStyle w:val="TAC"/>
              <w:rPr>
                <w:rFonts w:cs="Arial"/>
              </w:rPr>
            </w:pPr>
            <w:r w:rsidRPr="00C6449B">
              <w:t>-5.8</w:t>
            </w:r>
          </w:p>
        </w:tc>
        <w:tc>
          <w:tcPr>
            <w:tcW w:w="829" w:type="dxa"/>
          </w:tcPr>
          <w:p w14:paraId="611EA1B3" w14:textId="45D7E30A" w:rsidR="000A0D44" w:rsidRPr="00C6449B" w:rsidRDefault="000A0D44" w:rsidP="000A0D44">
            <w:pPr>
              <w:pStyle w:val="TAC"/>
              <w:rPr>
                <w:rFonts w:cs="Arial"/>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rPr>
            </w:pPr>
            <w:r w:rsidRPr="00C6449B">
              <w:rPr>
                <w:rFonts w:cs="v4.2.0"/>
              </w:rPr>
              <w:t>TDLA30-300 Low</w:t>
            </w:r>
          </w:p>
        </w:tc>
        <w:tc>
          <w:tcPr>
            <w:tcW w:w="1127" w:type="dxa"/>
          </w:tcPr>
          <w:p w14:paraId="5C765A78" w14:textId="77777777" w:rsidR="000A0D44" w:rsidRPr="00C6449B" w:rsidRDefault="000A0D44" w:rsidP="000A0D44">
            <w:pPr>
              <w:pStyle w:val="TAC"/>
              <w:rPr>
                <w:rFonts w:cs="Arial"/>
              </w:rPr>
            </w:pPr>
            <w:r w:rsidRPr="00C6449B">
              <w:rPr>
                <w:rFonts w:cs="Arial"/>
              </w:rPr>
              <w:t>4000 Hz</w:t>
            </w:r>
          </w:p>
        </w:tc>
        <w:tc>
          <w:tcPr>
            <w:tcW w:w="788" w:type="dxa"/>
          </w:tcPr>
          <w:p w14:paraId="437997B1" w14:textId="2966A3D1" w:rsidR="000A0D44" w:rsidRPr="00C6449B" w:rsidRDefault="000A0D44" w:rsidP="000A0D44">
            <w:pPr>
              <w:pStyle w:val="TAC"/>
              <w:rPr>
                <w:rFonts w:cs="Arial"/>
              </w:rPr>
            </w:pPr>
            <w:r w:rsidRPr="00C6449B">
              <w:t>-1.7</w:t>
            </w:r>
          </w:p>
        </w:tc>
        <w:tc>
          <w:tcPr>
            <w:tcW w:w="829" w:type="dxa"/>
          </w:tcPr>
          <w:p w14:paraId="2ABD42EF" w14:textId="6B00E7D7" w:rsidR="000A0D44" w:rsidRPr="00C6449B" w:rsidRDefault="000A0D44" w:rsidP="000A0D44">
            <w:pPr>
              <w:pStyle w:val="TAC"/>
              <w:rPr>
                <w:rFonts w:cs="Arial"/>
              </w:rPr>
            </w:pPr>
            <w:r w:rsidRPr="00C6449B">
              <w:t>-4.4</w:t>
            </w:r>
          </w:p>
        </w:tc>
        <w:tc>
          <w:tcPr>
            <w:tcW w:w="829" w:type="dxa"/>
          </w:tcPr>
          <w:p w14:paraId="39BD984D" w14:textId="38611C16" w:rsidR="000A0D44" w:rsidRPr="00C6449B" w:rsidRDefault="000A0D44" w:rsidP="000A0D44">
            <w:pPr>
              <w:pStyle w:val="TAC"/>
              <w:rPr>
                <w:rFonts w:cs="Arial"/>
              </w:rPr>
            </w:pPr>
            <w:r w:rsidRPr="00C6449B">
              <w:t>-5.8</w:t>
            </w:r>
          </w:p>
        </w:tc>
        <w:tc>
          <w:tcPr>
            <w:tcW w:w="829" w:type="dxa"/>
          </w:tcPr>
          <w:p w14:paraId="398894C5" w14:textId="2BDE334F" w:rsidR="000A0D44" w:rsidRPr="00C6449B" w:rsidRDefault="000A0D44" w:rsidP="000A0D44">
            <w:pPr>
              <w:pStyle w:val="TAC"/>
              <w:rPr>
                <w:rFonts w:cs="Arial"/>
              </w:rPr>
            </w:pPr>
            <w:r w:rsidRPr="00C6449B">
              <w:t>-7.5</w:t>
            </w:r>
          </w:p>
        </w:tc>
        <w:tc>
          <w:tcPr>
            <w:tcW w:w="953" w:type="dxa"/>
          </w:tcPr>
          <w:p w14:paraId="47C01864" w14:textId="230F5795" w:rsidR="000A0D44" w:rsidRPr="00C6449B" w:rsidRDefault="000A0D44" w:rsidP="000A0D44">
            <w:pPr>
              <w:pStyle w:val="TAC"/>
              <w:rPr>
                <w:rFonts w:cs="Arial"/>
              </w:rPr>
            </w:pPr>
            <w:r w:rsidRPr="00C6449B">
              <w:t>1.2</w:t>
            </w:r>
          </w:p>
        </w:tc>
        <w:tc>
          <w:tcPr>
            <w:tcW w:w="829" w:type="dxa"/>
          </w:tcPr>
          <w:p w14:paraId="2F749177" w14:textId="6EE44241" w:rsidR="000A0D44" w:rsidRPr="00C6449B" w:rsidRDefault="000A0D44" w:rsidP="000A0D44">
            <w:pPr>
              <w:pStyle w:val="TAC"/>
              <w:rPr>
                <w:rFonts w:cs="Arial"/>
              </w:rPr>
            </w:pPr>
            <w:r w:rsidRPr="00C6449B">
              <w:t>-4.2</w:t>
            </w:r>
          </w:p>
        </w:tc>
      </w:tr>
    </w:tbl>
    <w:p w14:paraId="027D1ED4" w14:textId="77777777" w:rsidR="00CF08D6" w:rsidRPr="00C6449B" w:rsidRDefault="00CF08D6" w:rsidP="00CF08D6">
      <w:pPr>
        <w:rPr>
          <w:noProof/>
        </w:rPr>
      </w:pPr>
    </w:p>
    <w:p w14:paraId="1514635D" w14:textId="77777777" w:rsidR="00CF08D6" w:rsidRPr="00C6449B" w:rsidRDefault="00CF08D6" w:rsidP="00CF08D6">
      <w:pPr>
        <w:pStyle w:val="Heading8"/>
      </w:pPr>
      <w:r w:rsidRPr="00C6449B">
        <w:br w:type="page"/>
      </w:r>
      <w:bookmarkStart w:id="7737" w:name="_Toc13079964"/>
      <w:bookmarkStart w:id="7738" w:name="_Toc29811453"/>
      <w:bookmarkStart w:id="7739" w:name="_Toc29811904"/>
      <w:bookmarkStart w:id="7740" w:name="_Toc37268408"/>
      <w:bookmarkStart w:id="7741" w:name="_Toc37268859"/>
      <w:bookmarkStart w:id="7742" w:name="_Toc45893509"/>
      <w:bookmarkStart w:id="7743" w:name="_Toc53177673"/>
      <w:bookmarkStart w:id="7744" w:name="_Toc53178125"/>
      <w:bookmarkStart w:id="7745" w:name="_Toc61176759"/>
      <w:bookmarkStart w:id="7746" w:name="_Toc67916582"/>
      <w:bookmarkStart w:id="7747" w:name="_Toc74670800"/>
      <w:bookmarkStart w:id="7748" w:name="_Toc76542835"/>
      <w:bookmarkStart w:id="7749" w:name="_Toc82626767"/>
      <w:bookmarkStart w:id="7750" w:name="_Toc90414733"/>
      <w:bookmarkStart w:id="7751" w:name="_Toc106769822"/>
      <w:bookmarkStart w:id="7752" w:name="_Toc115185072"/>
      <w:bookmarkStart w:id="7753" w:name="_Toc138839574"/>
      <w:bookmarkStart w:id="7754" w:name="_Toc138932937"/>
      <w:bookmarkStart w:id="7755" w:name="_Toc138933390"/>
      <w:r w:rsidRPr="00C6449B">
        <w:t>Annex A (normative):</w:t>
      </w:r>
      <w:r w:rsidRPr="00C6449B">
        <w:br/>
        <w:t>Reference measurement channels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4A34B10B" w14:textId="77777777" w:rsidR="00CF08D6" w:rsidRPr="00C6449B" w:rsidRDefault="00CF08D6" w:rsidP="00CF08D6">
      <w:pPr>
        <w:pStyle w:val="Heading1"/>
      </w:pPr>
      <w:bookmarkStart w:id="7756" w:name="_Toc13079965"/>
      <w:bookmarkStart w:id="7757" w:name="_Toc29811454"/>
      <w:bookmarkStart w:id="7758" w:name="_Toc29811905"/>
      <w:bookmarkStart w:id="7759" w:name="_Toc37268409"/>
      <w:bookmarkStart w:id="7760" w:name="_Toc37268860"/>
      <w:bookmarkStart w:id="7761" w:name="_Toc45893510"/>
      <w:bookmarkStart w:id="7762" w:name="_Toc53177674"/>
      <w:bookmarkStart w:id="7763" w:name="_Toc53178126"/>
      <w:bookmarkStart w:id="7764" w:name="_Toc61176760"/>
      <w:bookmarkStart w:id="7765" w:name="_Toc67916583"/>
      <w:bookmarkStart w:id="7766" w:name="_Toc74670801"/>
      <w:bookmarkStart w:id="7767" w:name="_Toc76542836"/>
      <w:bookmarkStart w:id="7768" w:name="_Toc82626768"/>
      <w:bookmarkStart w:id="7769" w:name="_Toc90414734"/>
      <w:bookmarkStart w:id="7770" w:name="_Toc106769823"/>
      <w:bookmarkStart w:id="7771" w:name="_Toc115185073"/>
      <w:bookmarkStart w:id="7772" w:name="_Toc138839575"/>
      <w:bookmarkStart w:id="7773" w:name="_Toc138932938"/>
      <w:bookmarkStart w:id="7774" w:name="_Toc138933391"/>
      <w:bookmarkStart w:id="7775" w:name="_Hlk500250341"/>
      <w:r w:rsidRPr="00C6449B">
        <w:t>A.1</w:t>
      </w:r>
      <w:r w:rsidRPr="00C6449B">
        <w:tab/>
        <w:t>Fixed Reference Channels for reference sensitivity level, ACS, in-band blocking, out-of-band blocking, receiver intermodulation and in-channel selectivity (QPSK, R=1/3)</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6278BDB3" w14:textId="77777777" w:rsidR="00CF08D6" w:rsidRPr="00C6449B" w:rsidRDefault="00CF08D6" w:rsidP="00CF08D6">
      <w:bookmarkStart w:id="7776" w:name="OLE_LINK15"/>
      <w:bookmarkStart w:id="7777"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7776"/>
      <w:bookmarkEnd w:id="7777"/>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7778" w:name="OLE_LINK11"/>
            <w:bookmarkStart w:id="7779" w:name="OLE_LINK12"/>
            <w:bookmarkStart w:id="7780"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7781" w:name="OLE_LINK32"/>
            <w:bookmarkStart w:id="7782" w:name="OLE_LINK33"/>
            <w:bookmarkStart w:id="7783" w:name="OLE_LINK34"/>
            <w:bookmarkStart w:id="7784" w:name="OLE_LINK40"/>
            <w:bookmarkStart w:id="7785" w:name="OLE_LINK41"/>
            <w:bookmarkStart w:id="7786" w:name="OLE_LINK42"/>
            <w:bookmarkStart w:id="7787" w:name="OLE_LINK43"/>
            <w:r w:rsidRPr="00C6449B">
              <w:rPr>
                <w:rFonts w:cs="Arial"/>
              </w:rPr>
              <w:t>G-FR1-A1-1</w:t>
            </w:r>
            <w:bookmarkEnd w:id="7781"/>
            <w:bookmarkEnd w:id="7782"/>
            <w:bookmarkEnd w:id="7783"/>
            <w:bookmarkEnd w:id="7784"/>
            <w:bookmarkEnd w:id="7785"/>
            <w:bookmarkEnd w:id="7786"/>
            <w:bookmarkEnd w:id="7787"/>
          </w:p>
        </w:tc>
        <w:tc>
          <w:tcPr>
            <w:tcW w:w="0" w:type="auto"/>
          </w:tcPr>
          <w:p w14:paraId="2C61F406" w14:textId="77777777" w:rsidR="00CF08D6" w:rsidRPr="00C6449B" w:rsidRDefault="00CF08D6" w:rsidP="00CF08D6">
            <w:pPr>
              <w:pStyle w:val="TAH"/>
              <w:rPr>
                <w:rFonts w:cs="Arial"/>
              </w:rPr>
            </w:pPr>
            <w:r w:rsidRPr="00C6449B">
              <w:rPr>
                <w:rFonts w:cs="Arial"/>
              </w:rPr>
              <w:t>G-FR1-A1-2</w:t>
            </w:r>
          </w:p>
        </w:tc>
        <w:tc>
          <w:tcPr>
            <w:tcW w:w="0" w:type="auto"/>
          </w:tcPr>
          <w:p w14:paraId="44DB49F2" w14:textId="77777777" w:rsidR="00CF08D6" w:rsidRPr="00C6449B" w:rsidRDefault="00CF08D6" w:rsidP="00CF08D6">
            <w:pPr>
              <w:pStyle w:val="TAH"/>
              <w:rPr>
                <w:rFonts w:cs="Arial"/>
              </w:rPr>
            </w:pPr>
            <w:r w:rsidRPr="00C6449B">
              <w:rPr>
                <w:rFonts w:cs="Arial"/>
              </w:rPr>
              <w:t>G-FR1-A1-3</w:t>
            </w:r>
          </w:p>
        </w:tc>
        <w:tc>
          <w:tcPr>
            <w:tcW w:w="0" w:type="auto"/>
          </w:tcPr>
          <w:p w14:paraId="2BB0927F" w14:textId="77777777" w:rsidR="00CF08D6" w:rsidRPr="00C6449B" w:rsidRDefault="00CF08D6" w:rsidP="00CF08D6">
            <w:pPr>
              <w:pStyle w:val="TAH"/>
              <w:rPr>
                <w:rFonts w:cs="Arial"/>
              </w:rPr>
            </w:pPr>
            <w:r w:rsidRPr="00C6449B">
              <w:rPr>
                <w:rFonts w:cs="Arial"/>
              </w:rPr>
              <w:t>G-FR1-A1-4</w:t>
            </w:r>
          </w:p>
        </w:tc>
        <w:tc>
          <w:tcPr>
            <w:tcW w:w="0" w:type="auto"/>
          </w:tcPr>
          <w:p w14:paraId="2FF0D3DA" w14:textId="77777777" w:rsidR="00CF08D6" w:rsidRPr="00C6449B" w:rsidRDefault="00CF08D6" w:rsidP="00CF08D6">
            <w:pPr>
              <w:pStyle w:val="TAH"/>
              <w:rPr>
                <w:rFonts w:cs="Arial"/>
              </w:rPr>
            </w:pPr>
            <w:r w:rsidRPr="00C6449B">
              <w:rPr>
                <w:rFonts w:cs="Arial"/>
              </w:rPr>
              <w:t>G-FR1-A1-5</w:t>
            </w:r>
          </w:p>
        </w:tc>
        <w:tc>
          <w:tcPr>
            <w:tcW w:w="0" w:type="auto"/>
          </w:tcPr>
          <w:p w14:paraId="44FC1123" w14:textId="77777777" w:rsidR="00CF08D6" w:rsidRPr="00C6449B" w:rsidRDefault="00CF08D6" w:rsidP="00CF08D6">
            <w:pPr>
              <w:pStyle w:val="TAH"/>
              <w:rPr>
                <w:rFonts w:cs="Arial"/>
              </w:rPr>
            </w:pPr>
            <w:r w:rsidRPr="00C6449B">
              <w:rPr>
                <w:rFonts w:cs="Arial"/>
              </w:rPr>
              <w:t>G-FR1-A1-6</w:t>
            </w:r>
          </w:p>
        </w:tc>
        <w:tc>
          <w:tcPr>
            <w:tcW w:w="0" w:type="auto"/>
          </w:tcPr>
          <w:p w14:paraId="152A355F" w14:textId="77777777" w:rsidR="00CF08D6" w:rsidRPr="00C6449B" w:rsidRDefault="00CF08D6" w:rsidP="00CF08D6">
            <w:pPr>
              <w:pStyle w:val="TAH"/>
              <w:rPr>
                <w:rFonts w:cs="Arial"/>
              </w:rPr>
            </w:pPr>
            <w:r w:rsidRPr="00C6449B">
              <w:rPr>
                <w:rFonts w:cs="Arial"/>
              </w:rPr>
              <w:t>G-FR1-A1-7</w:t>
            </w:r>
          </w:p>
        </w:tc>
        <w:tc>
          <w:tcPr>
            <w:tcW w:w="0" w:type="auto"/>
          </w:tcPr>
          <w:p w14:paraId="0F4E4632" w14:textId="77777777" w:rsidR="00CF08D6" w:rsidRPr="00C6449B" w:rsidRDefault="00CF08D6" w:rsidP="00CF08D6">
            <w:pPr>
              <w:pStyle w:val="TAH"/>
              <w:rPr>
                <w:rFonts w:cs="Arial"/>
              </w:rPr>
            </w:pPr>
            <w:r w:rsidRPr="00C6449B">
              <w:rPr>
                <w:rFonts w:cs="Arial"/>
              </w:rPr>
              <w:t>G-FR1-A1-8</w:t>
            </w:r>
          </w:p>
        </w:tc>
        <w:tc>
          <w:tcPr>
            <w:tcW w:w="0" w:type="auto"/>
          </w:tcPr>
          <w:p w14:paraId="48E7A6FC" w14:textId="77777777" w:rsidR="00CF08D6" w:rsidRPr="00C6449B" w:rsidRDefault="00CF08D6" w:rsidP="00CF08D6">
            <w:pPr>
              <w:pStyle w:val="TAH"/>
              <w:rPr>
                <w:rFonts w:cs="Arial"/>
              </w:rPr>
            </w:pPr>
            <w:r w:rsidRPr="00C6449B">
              <w:rPr>
                <w:rFonts w:cs="Arial"/>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rPr>
            </w:pPr>
            <w:r w:rsidRPr="00C6449B">
              <w:rPr>
                <w:rFonts w:cs="Arial"/>
              </w:rPr>
              <w:t>Subcarrier spacing (kHz)</w:t>
            </w:r>
          </w:p>
        </w:tc>
        <w:tc>
          <w:tcPr>
            <w:tcW w:w="0" w:type="auto"/>
          </w:tcPr>
          <w:p w14:paraId="3ECE2DC0" w14:textId="77777777" w:rsidR="00CF08D6" w:rsidRPr="00C6449B" w:rsidRDefault="00CF08D6" w:rsidP="00CF08D6">
            <w:pPr>
              <w:pStyle w:val="TAC"/>
              <w:rPr>
                <w:rFonts w:cs="Arial"/>
              </w:rPr>
            </w:pPr>
            <w:r w:rsidRPr="00C6449B">
              <w:rPr>
                <w:rFonts w:cs="Arial"/>
              </w:rPr>
              <w:t>15</w:t>
            </w:r>
          </w:p>
        </w:tc>
        <w:tc>
          <w:tcPr>
            <w:tcW w:w="0" w:type="auto"/>
          </w:tcPr>
          <w:p w14:paraId="06BDF1A0" w14:textId="77777777" w:rsidR="00CF08D6" w:rsidRPr="00C6449B" w:rsidRDefault="00CF08D6" w:rsidP="00CF08D6">
            <w:pPr>
              <w:pStyle w:val="TAC"/>
              <w:rPr>
                <w:rFonts w:cs="Arial"/>
              </w:rPr>
            </w:pPr>
            <w:r w:rsidRPr="00C6449B">
              <w:rPr>
                <w:rFonts w:cs="Arial"/>
              </w:rPr>
              <w:t>30</w:t>
            </w:r>
          </w:p>
        </w:tc>
        <w:tc>
          <w:tcPr>
            <w:tcW w:w="0" w:type="auto"/>
          </w:tcPr>
          <w:p w14:paraId="3FEB368E" w14:textId="77777777" w:rsidR="00CF08D6" w:rsidRPr="00C6449B" w:rsidRDefault="00CF08D6" w:rsidP="00CF08D6">
            <w:pPr>
              <w:pStyle w:val="TAC"/>
              <w:rPr>
                <w:rFonts w:cs="Arial"/>
              </w:rPr>
            </w:pPr>
            <w:r w:rsidRPr="00C6449B">
              <w:rPr>
                <w:rFonts w:cs="Arial"/>
              </w:rPr>
              <w:t>60</w:t>
            </w:r>
          </w:p>
        </w:tc>
        <w:tc>
          <w:tcPr>
            <w:tcW w:w="0" w:type="auto"/>
          </w:tcPr>
          <w:p w14:paraId="3D98BE9A" w14:textId="77777777" w:rsidR="00CF08D6" w:rsidRPr="00C6449B" w:rsidRDefault="00CF08D6" w:rsidP="00CF08D6">
            <w:pPr>
              <w:pStyle w:val="TAC"/>
              <w:rPr>
                <w:rFonts w:cs="Arial"/>
              </w:rPr>
            </w:pPr>
            <w:r w:rsidRPr="00C6449B">
              <w:rPr>
                <w:rFonts w:cs="Arial"/>
              </w:rPr>
              <w:t>15</w:t>
            </w:r>
          </w:p>
        </w:tc>
        <w:tc>
          <w:tcPr>
            <w:tcW w:w="0" w:type="auto"/>
          </w:tcPr>
          <w:p w14:paraId="27D4EBB2" w14:textId="77777777" w:rsidR="00CF08D6" w:rsidRPr="00C6449B" w:rsidRDefault="00CF08D6" w:rsidP="00CF08D6">
            <w:pPr>
              <w:pStyle w:val="TAC"/>
              <w:rPr>
                <w:rFonts w:cs="Arial"/>
              </w:rPr>
            </w:pPr>
            <w:r w:rsidRPr="00C6449B">
              <w:rPr>
                <w:rFonts w:cs="Arial"/>
              </w:rPr>
              <w:t>30</w:t>
            </w:r>
          </w:p>
        </w:tc>
        <w:tc>
          <w:tcPr>
            <w:tcW w:w="0" w:type="auto"/>
          </w:tcPr>
          <w:p w14:paraId="2E62C5A9" w14:textId="77777777" w:rsidR="00CF08D6" w:rsidRPr="00C6449B" w:rsidRDefault="00CF08D6" w:rsidP="00CF08D6">
            <w:pPr>
              <w:pStyle w:val="TAC"/>
              <w:rPr>
                <w:rFonts w:cs="Arial"/>
              </w:rPr>
            </w:pPr>
            <w:r w:rsidRPr="00C6449B">
              <w:rPr>
                <w:rFonts w:cs="Arial"/>
              </w:rPr>
              <w:t>60</w:t>
            </w:r>
          </w:p>
        </w:tc>
        <w:tc>
          <w:tcPr>
            <w:tcW w:w="0" w:type="auto"/>
          </w:tcPr>
          <w:p w14:paraId="1E45AE80" w14:textId="77777777" w:rsidR="00CF08D6" w:rsidRPr="00C6449B" w:rsidRDefault="00CF08D6" w:rsidP="00CF08D6">
            <w:pPr>
              <w:pStyle w:val="TAC"/>
              <w:rPr>
                <w:rFonts w:cs="Arial"/>
              </w:rPr>
            </w:pPr>
            <w:r w:rsidRPr="00C6449B">
              <w:rPr>
                <w:rFonts w:cs="Arial"/>
              </w:rPr>
              <w:t>15</w:t>
            </w:r>
          </w:p>
        </w:tc>
        <w:tc>
          <w:tcPr>
            <w:tcW w:w="0" w:type="auto"/>
          </w:tcPr>
          <w:p w14:paraId="724430A0" w14:textId="77777777" w:rsidR="00CF08D6" w:rsidRPr="00C6449B" w:rsidRDefault="00CF08D6" w:rsidP="00CF08D6">
            <w:pPr>
              <w:pStyle w:val="TAC"/>
              <w:rPr>
                <w:rFonts w:cs="Arial"/>
              </w:rPr>
            </w:pPr>
            <w:r w:rsidRPr="00C6449B">
              <w:rPr>
                <w:rFonts w:cs="Arial"/>
              </w:rPr>
              <w:t>30</w:t>
            </w:r>
          </w:p>
        </w:tc>
        <w:tc>
          <w:tcPr>
            <w:tcW w:w="0" w:type="auto"/>
          </w:tcPr>
          <w:p w14:paraId="3D0A58F2" w14:textId="77777777" w:rsidR="00CF08D6" w:rsidRPr="00C6449B" w:rsidRDefault="00CF08D6" w:rsidP="00CF08D6">
            <w:pPr>
              <w:pStyle w:val="TAC"/>
              <w:rPr>
                <w:rFonts w:cs="Arial"/>
              </w:rPr>
            </w:pPr>
            <w:r w:rsidRPr="00C6449B">
              <w:rPr>
                <w:rFonts w:cs="Arial"/>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rPr>
            </w:pPr>
            <w:r w:rsidRPr="00C6449B">
              <w:rPr>
                <w:rFonts w:cs="Arial"/>
              </w:rPr>
              <w:t>25</w:t>
            </w:r>
          </w:p>
        </w:tc>
        <w:tc>
          <w:tcPr>
            <w:tcW w:w="0" w:type="auto"/>
          </w:tcPr>
          <w:p w14:paraId="7CA60BF1" w14:textId="77777777" w:rsidR="00CF08D6" w:rsidRPr="00C6449B" w:rsidRDefault="00CF08D6" w:rsidP="00CF08D6">
            <w:pPr>
              <w:pStyle w:val="TAC"/>
              <w:rPr>
                <w:rFonts w:cs="Arial"/>
              </w:rPr>
            </w:pPr>
            <w:r w:rsidRPr="00C6449B">
              <w:rPr>
                <w:rFonts w:cs="Arial"/>
              </w:rPr>
              <w:t>11</w:t>
            </w:r>
          </w:p>
        </w:tc>
        <w:tc>
          <w:tcPr>
            <w:tcW w:w="0" w:type="auto"/>
          </w:tcPr>
          <w:p w14:paraId="092529B8" w14:textId="77777777" w:rsidR="00CF08D6" w:rsidRPr="00C6449B" w:rsidRDefault="00CF08D6" w:rsidP="00CF08D6">
            <w:pPr>
              <w:pStyle w:val="TAC"/>
              <w:rPr>
                <w:rFonts w:cs="Arial"/>
              </w:rPr>
            </w:pPr>
            <w:r w:rsidRPr="00C6449B">
              <w:rPr>
                <w:rFonts w:cs="Arial"/>
              </w:rPr>
              <w:t>11</w:t>
            </w:r>
          </w:p>
        </w:tc>
        <w:tc>
          <w:tcPr>
            <w:tcW w:w="0" w:type="auto"/>
          </w:tcPr>
          <w:p w14:paraId="71BE3369" w14:textId="77777777" w:rsidR="00CF08D6" w:rsidRPr="00C6449B" w:rsidRDefault="00CF08D6" w:rsidP="00CF08D6">
            <w:pPr>
              <w:pStyle w:val="TAC"/>
              <w:rPr>
                <w:rFonts w:cs="Arial"/>
              </w:rPr>
            </w:pPr>
            <w:r w:rsidRPr="00C6449B">
              <w:rPr>
                <w:rFonts w:cs="Arial"/>
              </w:rPr>
              <w:t>106</w:t>
            </w:r>
          </w:p>
        </w:tc>
        <w:tc>
          <w:tcPr>
            <w:tcW w:w="0" w:type="auto"/>
          </w:tcPr>
          <w:p w14:paraId="28C72C7F" w14:textId="77777777" w:rsidR="00CF08D6" w:rsidRPr="00C6449B" w:rsidRDefault="00CF08D6" w:rsidP="00CF08D6">
            <w:pPr>
              <w:pStyle w:val="TAC"/>
              <w:rPr>
                <w:rFonts w:cs="Arial"/>
              </w:rPr>
            </w:pPr>
            <w:r w:rsidRPr="00C6449B">
              <w:rPr>
                <w:rFonts w:cs="Arial"/>
              </w:rPr>
              <w:t>51</w:t>
            </w:r>
          </w:p>
        </w:tc>
        <w:tc>
          <w:tcPr>
            <w:tcW w:w="0" w:type="auto"/>
          </w:tcPr>
          <w:p w14:paraId="7C02C698" w14:textId="77777777" w:rsidR="00CF08D6" w:rsidRPr="00C6449B" w:rsidRDefault="00CF08D6" w:rsidP="00CF08D6">
            <w:pPr>
              <w:pStyle w:val="TAC"/>
              <w:rPr>
                <w:rFonts w:cs="Arial"/>
              </w:rPr>
            </w:pPr>
            <w:r w:rsidRPr="00C6449B">
              <w:rPr>
                <w:rFonts w:cs="Arial"/>
              </w:rPr>
              <w:t>24</w:t>
            </w:r>
          </w:p>
        </w:tc>
        <w:tc>
          <w:tcPr>
            <w:tcW w:w="0" w:type="auto"/>
          </w:tcPr>
          <w:p w14:paraId="1189B9D8" w14:textId="77777777" w:rsidR="00CF08D6" w:rsidRPr="00C6449B" w:rsidRDefault="00CF08D6" w:rsidP="00CF08D6">
            <w:pPr>
              <w:pStyle w:val="TAC"/>
              <w:rPr>
                <w:rFonts w:cs="Arial"/>
              </w:rPr>
            </w:pPr>
            <w:r w:rsidRPr="00C6449B">
              <w:rPr>
                <w:rFonts w:cs="Arial"/>
              </w:rPr>
              <w:t>15</w:t>
            </w:r>
          </w:p>
        </w:tc>
        <w:tc>
          <w:tcPr>
            <w:tcW w:w="0" w:type="auto"/>
          </w:tcPr>
          <w:p w14:paraId="6BAB5A6C" w14:textId="77777777" w:rsidR="00CF08D6" w:rsidRPr="00C6449B" w:rsidRDefault="00CF08D6" w:rsidP="00CF08D6">
            <w:pPr>
              <w:pStyle w:val="TAC"/>
              <w:rPr>
                <w:rFonts w:cs="Arial"/>
              </w:rPr>
            </w:pPr>
            <w:r w:rsidRPr="00C6449B">
              <w:rPr>
                <w:rFonts w:cs="Arial"/>
              </w:rPr>
              <w:t>6</w:t>
            </w:r>
          </w:p>
        </w:tc>
        <w:tc>
          <w:tcPr>
            <w:tcW w:w="0" w:type="auto"/>
          </w:tcPr>
          <w:p w14:paraId="27B8E1F7" w14:textId="77777777" w:rsidR="00CF08D6" w:rsidRPr="00C6449B" w:rsidRDefault="00CF08D6" w:rsidP="00CF08D6">
            <w:pPr>
              <w:pStyle w:val="TAC"/>
              <w:rPr>
                <w:rFonts w:cs="Arial"/>
              </w:rPr>
            </w:pPr>
            <w:r w:rsidRPr="00C6449B">
              <w:rPr>
                <w:rFonts w:cs="Arial"/>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rPr>
            </w:pPr>
            <w:r w:rsidRPr="00C6449B">
              <w:rPr>
                <w:rFonts w:cs="Arial"/>
              </w:rPr>
              <w:t>CP-OFDM Symbols per slot (Note 1)</w:t>
            </w:r>
          </w:p>
        </w:tc>
        <w:tc>
          <w:tcPr>
            <w:tcW w:w="0" w:type="auto"/>
          </w:tcPr>
          <w:p w14:paraId="0FDC2824" w14:textId="77777777" w:rsidR="00CF08D6" w:rsidRPr="00C6449B" w:rsidRDefault="00CF08D6" w:rsidP="00CF08D6">
            <w:pPr>
              <w:pStyle w:val="TAC"/>
              <w:rPr>
                <w:rFonts w:cs="Arial"/>
              </w:rPr>
            </w:pPr>
            <w:r w:rsidRPr="00C6449B">
              <w:rPr>
                <w:rFonts w:cs="Arial"/>
              </w:rPr>
              <w:t>12</w:t>
            </w:r>
          </w:p>
        </w:tc>
        <w:tc>
          <w:tcPr>
            <w:tcW w:w="0" w:type="auto"/>
          </w:tcPr>
          <w:p w14:paraId="0BFCAEF2" w14:textId="77777777" w:rsidR="00CF08D6" w:rsidRPr="00C6449B" w:rsidRDefault="00CF08D6" w:rsidP="00CF08D6">
            <w:pPr>
              <w:pStyle w:val="TAC"/>
              <w:rPr>
                <w:rFonts w:cs="Arial"/>
              </w:rPr>
            </w:pPr>
            <w:r w:rsidRPr="00C6449B">
              <w:rPr>
                <w:rFonts w:cs="Arial"/>
              </w:rPr>
              <w:t>12</w:t>
            </w:r>
          </w:p>
        </w:tc>
        <w:tc>
          <w:tcPr>
            <w:tcW w:w="0" w:type="auto"/>
          </w:tcPr>
          <w:p w14:paraId="77D0206D" w14:textId="77777777" w:rsidR="00CF08D6" w:rsidRPr="00C6449B" w:rsidRDefault="00CF08D6" w:rsidP="00CF08D6">
            <w:pPr>
              <w:pStyle w:val="TAC"/>
              <w:rPr>
                <w:rFonts w:cs="Arial"/>
              </w:rPr>
            </w:pPr>
            <w:r w:rsidRPr="00C6449B">
              <w:rPr>
                <w:rFonts w:cs="Arial"/>
              </w:rPr>
              <w:t>12</w:t>
            </w:r>
          </w:p>
        </w:tc>
        <w:tc>
          <w:tcPr>
            <w:tcW w:w="0" w:type="auto"/>
          </w:tcPr>
          <w:p w14:paraId="0678DD61" w14:textId="77777777" w:rsidR="00CF08D6" w:rsidRPr="00C6449B" w:rsidRDefault="00CF08D6" w:rsidP="00CF08D6">
            <w:pPr>
              <w:pStyle w:val="TAC"/>
              <w:rPr>
                <w:rFonts w:cs="Arial"/>
              </w:rPr>
            </w:pPr>
            <w:r w:rsidRPr="00C6449B">
              <w:rPr>
                <w:rFonts w:cs="Arial"/>
              </w:rPr>
              <w:t>12</w:t>
            </w:r>
          </w:p>
        </w:tc>
        <w:tc>
          <w:tcPr>
            <w:tcW w:w="0" w:type="auto"/>
          </w:tcPr>
          <w:p w14:paraId="65D17561" w14:textId="77777777" w:rsidR="00CF08D6" w:rsidRPr="00C6449B" w:rsidRDefault="00CF08D6" w:rsidP="00CF08D6">
            <w:pPr>
              <w:pStyle w:val="TAC"/>
              <w:rPr>
                <w:rFonts w:cs="Arial"/>
              </w:rPr>
            </w:pPr>
            <w:r w:rsidRPr="00C6449B">
              <w:rPr>
                <w:rFonts w:cs="Arial"/>
              </w:rPr>
              <w:t>12</w:t>
            </w:r>
          </w:p>
        </w:tc>
        <w:tc>
          <w:tcPr>
            <w:tcW w:w="0" w:type="auto"/>
          </w:tcPr>
          <w:p w14:paraId="2F90EB59" w14:textId="77777777" w:rsidR="00CF08D6" w:rsidRPr="00C6449B" w:rsidRDefault="00CF08D6" w:rsidP="00CF08D6">
            <w:pPr>
              <w:pStyle w:val="TAC"/>
              <w:rPr>
                <w:rFonts w:cs="Arial"/>
              </w:rPr>
            </w:pPr>
            <w:bookmarkStart w:id="7788" w:name="OLE_LINK19"/>
            <w:r w:rsidRPr="00C6449B">
              <w:rPr>
                <w:rFonts w:cs="Arial"/>
              </w:rPr>
              <w:t>1</w:t>
            </w:r>
            <w:bookmarkEnd w:id="7788"/>
            <w:r w:rsidRPr="00C6449B">
              <w:rPr>
                <w:rFonts w:cs="Arial"/>
              </w:rPr>
              <w:t>2</w:t>
            </w:r>
          </w:p>
        </w:tc>
        <w:tc>
          <w:tcPr>
            <w:tcW w:w="0" w:type="auto"/>
          </w:tcPr>
          <w:p w14:paraId="65A17864" w14:textId="77777777" w:rsidR="00CF08D6" w:rsidRPr="00C6449B" w:rsidRDefault="00CF08D6" w:rsidP="00CF08D6">
            <w:pPr>
              <w:pStyle w:val="TAC"/>
              <w:rPr>
                <w:rFonts w:cs="Arial"/>
              </w:rPr>
            </w:pPr>
            <w:r w:rsidRPr="00C6449B">
              <w:rPr>
                <w:rFonts w:cs="Arial"/>
              </w:rPr>
              <w:t>12</w:t>
            </w:r>
          </w:p>
        </w:tc>
        <w:tc>
          <w:tcPr>
            <w:tcW w:w="0" w:type="auto"/>
          </w:tcPr>
          <w:p w14:paraId="7E9483F8" w14:textId="77777777" w:rsidR="00CF08D6" w:rsidRPr="00C6449B" w:rsidRDefault="00CF08D6" w:rsidP="00CF08D6">
            <w:pPr>
              <w:pStyle w:val="TAC"/>
              <w:rPr>
                <w:rFonts w:cs="Arial"/>
              </w:rPr>
            </w:pPr>
            <w:r w:rsidRPr="00C6449B">
              <w:rPr>
                <w:rFonts w:cs="Arial"/>
              </w:rPr>
              <w:t>12</w:t>
            </w:r>
          </w:p>
        </w:tc>
        <w:tc>
          <w:tcPr>
            <w:tcW w:w="0" w:type="auto"/>
          </w:tcPr>
          <w:p w14:paraId="2297B3A9" w14:textId="77777777" w:rsidR="00CF08D6" w:rsidRPr="00C6449B" w:rsidRDefault="00CF08D6" w:rsidP="00CF08D6">
            <w:pPr>
              <w:pStyle w:val="TAC"/>
              <w:rPr>
                <w:rFonts w:cs="Arial"/>
              </w:rPr>
            </w:pPr>
            <w:r w:rsidRPr="00C6449B">
              <w:rPr>
                <w:rFonts w:cs="Arial"/>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 (Note 2)</w:t>
            </w:r>
          </w:p>
        </w:tc>
        <w:tc>
          <w:tcPr>
            <w:tcW w:w="0" w:type="auto"/>
          </w:tcPr>
          <w:p w14:paraId="12F360B4" w14:textId="77777777" w:rsidR="00CF08D6" w:rsidRPr="00C6449B" w:rsidRDefault="00CF08D6" w:rsidP="00CF08D6">
            <w:pPr>
              <w:pStyle w:val="TAC"/>
              <w:rPr>
                <w:rFonts w:cs="Arial"/>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7789"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rPr>
            </w:pPr>
            <w:r w:rsidRPr="00C6449B">
              <w:rPr>
                <w:rFonts w:cs="Arial"/>
              </w:rPr>
              <w:t>2152</w:t>
            </w:r>
          </w:p>
        </w:tc>
        <w:tc>
          <w:tcPr>
            <w:tcW w:w="0" w:type="auto"/>
          </w:tcPr>
          <w:p w14:paraId="6AB018F0" w14:textId="77777777" w:rsidR="00CF08D6" w:rsidRPr="00C6449B" w:rsidRDefault="00CF08D6" w:rsidP="00CF08D6">
            <w:pPr>
              <w:pStyle w:val="TAC"/>
              <w:rPr>
                <w:rFonts w:cs="Arial"/>
              </w:rPr>
            </w:pPr>
            <w:r w:rsidRPr="00C6449B">
              <w:rPr>
                <w:rFonts w:cs="Arial"/>
              </w:rPr>
              <w:t>984</w:t>
            </w:r>
          </w:p>
        </w:tc>
        <w:tc>
          <w:tcPr>
            <w:tcW w:w="0" w:type="auto"/>
          </w:tcPr>
          <w:p w14:paraId="00B9A940" w14:textId="77777777" w:rsidR="00CF08D6" w:rsidRPr="00C6449B" w:rsidRDefault="00CF08D6" w:rsidP="00CF08D6">
            <w:pPr>
              <w:pStyle w:val="TAC"/>
              <w:rPr>
                <w:rFonts w:cs="Arial"/>
              </w:rPr>
            </w:pPr>
            <w:r w:rsidRPr="00C6449B">
              <w:rPr>
                <w:rFonts w:cs="Arial"/>
              </w:rPr>
              <w:t>984</w:t>
            </w:r>
          </w:p>
        </w:tc>
        <w:tc>
          <w:tcPr>
            <w:tcW w:w="0" w:type="auto"/>
          </w:tcPr>
          <w:p w14:paraId="6D9EAB9A" w14:textId="77777777" w:rsidR="00CF08D6" w:rsidRPr="00C6449B" w:rsidRDefault="00CF08D6" w:rsidP="00CF08D6">
            <w:pPr>
              <w:pStyle w:val="TAC"/>
              <w:rPr>
                <w:rFonts w:cs="Arial"/>
              </w:rPr>
            </w:pPr>
            <w:r w:rsidRPr="00C6449B">
              <w:rPr>
                <w:rFonts w:cs="Arial"/>
              </w:rPr>
              <w:t>9224</w:t>
            </w:r>
          </w:p>
        </w:tc>
        <w:tc>
          <w:tcPr>
            <w:tcW w:w="0" w:type="auto"/>
          </w:tcPr>
          <w:p w14:paraId="7B2A2B5A" w14:textId="77777777" w:rsidR="00CF08D6" w:rsidRPr="00C6449B" w:rsidRDefault="00CF08D6" w:rsidP="00CF08D6">
            <w:pPr>
              <w:pStyle w:val="TAC"/>
              <w:rPr>
                <w:rFonts w:cs="Arial"/>
              </w:rPr>
            </w:pPr>
            <w:r w:rsidRPr="00C6449B">
              <w:rPr>
                <w:rFonts w:cs="Arial"/>
              </w:rPr>
              <w:t>4352</w:t>
            </w:r>
          </w:p>
        </w:tc>
        <w:tc>
          <w:tcPr>
            <w:tcW w:w="0" w:type="auto"/>
          </w:tcPr>
          <w:p w14:paraId="1BCE238B" w14:textId="77777777" w:rsidR="00CF08D6" w:rsidRPr="00C6449B" w:rsidRDefault="00CF08D6" w:rsidP="00CF08D6">
            <w:pPr>
              <w:pStyle w:val="TAC"/>
              <w:rPr>
                <w:rFonts w:cs="Arial"/>
              </w:rPr>
            </w:pPr>
            <w:r w:rsidRPr="00C6449B">
              <w:rPr>
                <w:rFonts w:cs="Arial"/>
              </w:rPr>
              <w:t>2088</w:t>
            </w:r>
          </w:p>
        </w:tc>
        <w:tc>
          <w:tcPr>
            <w:tcW w:w="0" w:type="auto"/>
          </w:tcPr>
          <w:p w14:paraId="4E364B1C" w14:textId="77777777" w:rsidR="00CF08D6" w:rsidRPr="00C6449B" w:rsidRDefault="00CF08D6" w:rsidP="00CF08D6">
            <w:pPr>
              <w:pStyle w:val="TAC"/>
              <w:rPr>
                <w:rFonts w:cs="Arial"/>
              </w:rPr>
            </w:pPr>
            <w:r w:rsidRPr="00C6449B">
              <w:rPr>
                <w:rFonts w:cs="Arial"/>
              </w:rPr>
              <w:t>1320</w:t>
            </w:r>
          </w:p>
        </w:tc>
        <w:tc>
          <w:tcPr>
            <w:tcW w:w="0" w:type="auto"/>
          </w:tcPr>
          <w:p w14:paraId="13EC532E" w14:textId="77777777" w:rsidR="00CF08D6" w:rsidRPr="00C6449B" w:rsidRDefault="00CF08D6" w:rsidP="00CF08D6">
            <w:pPr>
              <w:pStyle w:val="TAC"/>
              <w:rPr>
                <w:rFonts w:cs="Arial"/>
              </w:rPr>
            </w:pPr>
            <w:r w:rsidRPr="00C6449B">
              <w:rPr>
                <w:rFonts w:cs="Arial"/>
              </w:rPr>
              <w:t>528</w:t>
            </w:r>
          </w:p>
        </w:tc>
        <w:tc>
          <w:tcPr>
            <w:tcW w:w="0" w:type="auto"/>
          </w:tcPr>
          <w:p w14:paraId="6C3FD5AA" w14:textId="77777777" w:rsidR="00CF08D6" w:rsidRPr="00C6449B" w:rsidRDefault="00CF08D6" w:rsidP="00CF08D6">
            <w:pPr>
              <w:pStyle w:val="TAC"/>
              <w:rPr>
                <w:rFonts w:cs="Arial"/>
              </w:rPr>
            </w:pPr>
            <w:r w:rsidRPr="00C6449B">
              <w:rPr>
                <w:rFonts w:cs="Arial"/>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rPr>
            </w:pPr>
            <w:r w:rsidRPr="00C6449B">
              <w:rPr>
                <w:rFonts w:cs="Arial"/>
              </w:rPr>
              <w:t>16</w:t>
            </w:r>
          </w:p>
        </w:tc>
        <w:tc>
          <w:tcPr>
            <w:tcW w:w="0" w:type="auto"/>
          </w:tcPr>
          <w:p w14:paraId="4554EB5E" w14:textId="77777777" w:rsidR="00CF08D6" w:rsidRPr="00C6449B" w:rsidRDefault="00CF08D6" w:rsidP="00CF08D6">
            <w:pPr>
              <w:pStyle w:val="TAC"/>
              <w:rPr>
                <w:rFonts w:cs="Arial"/>
              </w:rPr>
            </w:pPr>
            <w:r w:rsidRPr="00C6449B">
              <w:rPr>
                <w:rFonts w:cs="Arial"/>
              </w:rPr>
              <w:t>16</w:t>
            </w:r>
          </w:p>
        </w:tc>
        <w:tc>
          <w:tcPr>
            <w:tcW w:w="0" w:type="auto"/>
          </w:tcPr>
          <w:p w14:paraId="65D63CDA" w14:textId="77777777" w:rsidR="00CF08D6" w:rsidRPr="00C6449B" w:rsidRDefault="00CF08D6" w:rsidP="00CF08D6">
            <w:pPr>
              <w:pStyle w:val="TAC"/>
              <w:rPr>
                <w:rFonts w:cs="Arial"/>
              </w:rPr>
            </w:pPr>
            <w:r w:rsidRPr="00C6449B">
              <w:rPr>
                <w:rFonts w:cs="Arial"/>
              </w:rPr>
              <w:t>16</w:t>
            </w:r>
          </w:p>
        </w:tc>
        <w:tc>
          <w:tcPr>
            <w:tcW w:w="0" w:type="auto"/>
          </w:tcPr>
          <w:p w14:paraId="66E970E0" w14:textId="77777777" w:rsidR="00CF08D6" w:rsidRPr="00C6449B" w:rsidRDefault="00CF08D6" w:rsidP="00CF08D6">
            <w:pPr>
              <w:pStyle w:val="TAC"/>
              <w:rPr>
                <w:rFonts w:cs="Arial"/>
              </w:rPr>
            </w:pPr>
            <w:r w:rsidRPr="00C6449B">
              <w:rPr>
                <w:rFonts w:cs="Arial"/>
              </w:rPr>
              <w:t>24</w:t>
            </w:r>
          </w:p>
        </w:tc>
        <w:tc>
          <w:tcPr>
            <w:tcW w:w="0" w:type="auto"/>
          </w:tcPr>
          <w:p w14:paraId="249C40FB" w14:textId="77777777" w:rsidR="00CF08D6" w:rsidRPr="00C6449B" w:rsidRDefault="00CF08D6" w:rsidP="00CF08D6">
            <w:pPr>
              <w:pStyle w:val="TAC"/>
              <w:rPr>
                <w:rFonts w:cs="Arial"/>
              </w:rPr>
            </w:pPr>
            <w:r w:rsidRPr="00C6449B">
              <w:rPr>
                <w:rFonts w:cs="Arial"/>
              </w:rPr>
              <w:t>24</w:t>
            </w:r>
          </w:p>
        </w:tc>
        <w:tc>
          <w:tcPr>
            <w:tcW w:w="0" w:type="auto"/>
          </w:tcPr>
          <w:p w14:paraId="19759D7A" w14:textId="77777777" w:rsidR="00CF08D6" w:rsidRPr="00C6449B" w:rsidRDefault="00CF08D6" w:rsidP="00CF08D6">
            <w:pPr>
              <w:pStyle w:val="TAC"/>
              <w:rPr>
                <w:rFonts w:cs="Arial"/>
              </w:rPr>
            </w:pPr>
            <w:r w:rsidRPr="00C6449B">
              <w:rPr>
                <w:rFonts w:cs="Arial"/>
              </w:rPr>
              <w:t>16</w:t>
            </w:r>
          </w:p>
        </w:tc>
        <w:tc>
          <w:tcPr>
            <w:tcW w:w="0" w:type="auto"/>
          </w:tcPr>
          <w:p w14:paraId="5026FEF3" w14:textId="77777777" w:rsidR="00CF08D6" w:rsidRPr="00C6449B" w:rsidRDefault="00CF08D6" w:rsidP="00CF08D6">
            <w:pPr>
              <w:pStyle w:val="TAC"/>
              <w:rPr>
                <w:rFonts w:cs="Arial"/>
              </w:rPr>
            </w:pPr>
            <w:r w:rsidRPr="00C6449B">
              <w:rPr>
                <w:rFonts w:cs="Arial"/>
              </w:rPr>
              <w:t>16</w:t>
            </w:r>
          </w:p>
        </w:tc>
        <w:tc>
          <w:tcPr>
            <w:tcW w:w="0" w:type="auto"/>
          </w:tcPr>
          <w:p w14:paraId="030FA1DF" w14:textId="77777777" w:rsidR="00CF08D6" w:rsidRPr="00C6449B" w:rsidRDefault="00CF08D6" w:rsidP="00CF08D6">
            <w:pPr>
              <w:pStyle w:val="TAC"/>
              <w:rPr>
                <w:rFonts w:cs="Arial"/>
              </w:rPr>
            </w:pPr>
            <w:r w:rsidRPr="00C6449B">
              <w:rPr>
                <w:rFonts w:cs="Arial"/>
              </w:rPr>
              <w:t>16</w:t>
            </w:r>
          </w:p>
        </w:tc>
        <w:tc>
          <w:tcPr>
            <w:tcW w:w="0" w:type="auto"/>
          </w:tcPr>
          <w:p w14:paraId="09C1A994" w14:textId="77777777" w:rsidR="00CF08D6" w:rsidRPr="00C6449B" w:rsidRDefault="00CF08D6" w:rsidP="00CF08D6">
            <w:pPr>
              <w:pStyle w:val="TAC"/>
              <w:rPr>
                <w:rFonts w:cs="Arial"/>
              </w:rPr>
            </w:pPr>
            <w:r w:rsidRPr="00C6449B">
              <w:rPr>
                <w:rFonts w:cs="Arial"/>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rPr>
            </w:pPr>
            <w:r w:rsidRPr="00C6449B">
              <w:rPr>
                <w:rFonts w:cs="Arial"/>
              </w:rPr>
              <w:t>-</w:t>
            </w:r>
          </w:p>
        </w:tc>
        <w:tc>
          <w:tcPr>
            <w:tcW w:w="0" w:type="auto"/>
          </w:tcPr>
          <w:p w14:paraId="71D8CF5D" w14:textId="77777777" w:rsidR="00CF08D6" w:rsidRPr="00C6449B" w:rsidRDefault="00CF08D6" w:rsidP="00CF08D6">
            <w:pPr>
              <w:pStyle w:val="TAC"/>
              <w:rPr>
                <w:rFonts w:cs="Arial"/>
              </w:rPr>
            </w:pPr>
            <w:r w:rsidRPr="00C6449B">
              <w:rPr>
                <w:rFonts w:cs="Arial"/>
              </w:rPr>
              <w:t>-</w:t>
            </w:r>
          </w:p>
        </w:tc>
        <w:tc>
          <w:tcPr>
            <w:tcW w:w="0" w:type="auto"/>
          </w:tcPr>
          <w:p w14:paraId="259812A8" w14:textId="77777777" w:rsidR="00CF08D6" w:rsidRPr="00C6449B" w:rsidRDefault="00CF08D6" w:rsidP="00CF08D6">
            <w:pPr>
              <w:pStyle w:val="TAC"/>
              <w:rPr>
                <w:rFonts w:cs="Arial"/>
              </w:rPr>
            </w:pPr>
            <w:r w:rsidRPr="00C6449B">
              <w:rPr>
                <w:rFonts w:cs="Arial"/>
              </w:rPr>
              <w:t>-</w:t>
            </w:r>
          </w:p>
        </w:tc>
        <w:tc>
          <w:tcPr>
            <w:tcW w:w="0" w:type="auto"/>
          </w:tcPr>
          <w:p w14:paraId="561071D9" w14:textId="77777777" w:rsidR="00CF08D6" w:rsidRPr="00C6449B" w:rsidRDefault="00CF08D6" w:rsidP="00CF08D6">
            <w:pPr>
              <w:pStyle w:val="TAC"/>
              <w:rPr>
                <w:rFonts w:cs="Arial"/>
              </w:rPr>
            </w:pPr>
            <w:r w:rsidRPr="00C6449B">
              <w:rPr>
                <w:rFonts w:cs="Arial"/>
              </w:rPr>
              <w:t>24</w:t>
            </w:r>
          </w:p>
        </w:tc>
        <w:tc>
          <w:tcPr>
            <w:tcW w:w="0" w:type="auto"/>
          </w:tcPr>
          <w:p w14:paraId="4FEC8239" w14:textId="77777777" w:rsidR="00CF08D6" w:rsidRPr="00C6449B" w:rsidRDefault="00CF08D6" w:rsidP="00CF08D6">
            <w:pPr>
              <w:pStyle w:val="TAC"/>
              <w:rPr>
                <w:rFonts w:cs="Arial"/>
              </w:rPr>
            </w:pPr>
            <w:r w:rsidRPr="00C6449B">
              <w:rPr>
                <w:rFonts w:cs="Arial"/>
              </w:rPr>
              <w:t>-</w:t>
            </w:r>
          </w:p>
        </w:tc>
        <w:tc>
          <w:tcPr>
            <w:tcW w:w="0" w:type="auto"/>
          </w:tcPr>
          <w:p w14:paraId="3F4CB03B" w14:textId="77777777" w:rsidR="00CF08D6" w:rsidRPr="00C6449B" w:rsidRDefault="00CF08D6" w:rsidP="00CF08D6">
            <w:pPr>
              <w:pStyle w:val="TAC"/>
              <w:rPr>
                <w:rFonts w:cs="Arial"/>
              </w:rPr>
            </w:pPr>
            <w:r w:rsidRPr="00C6449B">
              <w:rPr>
                <w:rFonts w:cs="Arial"/>
              </w:rPr>
              <w:t>-</w:t>
            </w:r>
          </w:p>
        </w:tc>
        <w:tc>
          <w:tcPr>
            <w:tcW w:w="0" w:type="auto"/>
          </w:tcPr>
          <w:p w14:paraId="7C119402" w14:textId="77777777" w:rsidR="00CF08D6" w:rsidRPr="00C6449B" w:rsidRDefault="00CF08D6" w:rsidP="00CF08D6">
            <w:pPr>
              <w:pStyle w:val="TAC"/>
              <w:rPr>
                <w:rFonts w:cs="Arial"/>
              </w:rPr>
            </w:pPr>
            <w:r w:rsidRPr="00C6449B">
              <w:rPr>
                <w:rFonts w:cs="Arial"/>
              </w:rPr>
              <w:t>-</w:t>
            </w:r>
          </w:p>
        </w:tc>
        <w:tc>
          <w:tcPr>
            <w:tcW w:w="0" w:type="auto"/>
          </w:tcPr>
          <w:p w14:paraId="496802FE" w14:textId="77777777" w:rsidR="00CF08D6" w:rsidRPr="00C6449B" w:rsidRDefault="00CF08D6" w:rsidP="00CF08D6">
            <w:pPr>
              <w:pStyle w:val="TAC"/>
              <w:rPr>
                <w:rFonts w:cs="Arial"/>
              </w:rPr>
            </w:pPr>
            <w:r w:rsidRPr="00C6449B">
              <w:rPr>
                <w:rFonts w:cs="Arial"/>
              </w:rPr>
              <w:t>-</w:t>
            </w:r>
          </w:p>
        </w:tc>
        <w:tc>
          <w:tcPr>
            <w:tcW w:w="0" w:type="auto"/>
          </w:tcPr>
          <w:p w14:paraId="3647A443" w14:textId="77777777" w:rsidR="00CF08D6" w:rsidRPr="00C6449B" w:rsidRDefault="00CF08D6" w:rsidP="00CF08D6">
            <w:pPr>
              <w:pStyle w:val="TAC"/>
              <w:rPr>
                <w:rFonts w:cs="Arial"/>
              </w:rPr>
            </w:pPr>
            <w:r w:rsidRPr="00C6449B">
              <w:rPr>
                <w:rFonts w:cs="Arial"/>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rPr>
            </w:pPr>
            <w:r w:rsidRPr="00C6449B">
              <w:rPr>
                <w:rFonts w:cs="Arial"/>
              </w:rPr>
              <w:t>1</w:t>
            </w:r>
          </w:p>
        </w:tc>
        <w:tc>
          <w:tcPr>
            <w:tcW w:w="0" w:type="auto"/>
          </w:tcPr>
          <w:p w14:paraId="1B3D83FC" w14:textId="77777777" w:rsidR="00CF08D6" w:rsidRPr="00C6449B" w:rsidRDefault="00CF08D6" w:rsidP="00CF08D6">
            <w:pPr>
              <w:pStyle w:val="TAC"/>
              <w:rPr>
                <w:rFonts w:cs="Arial"/>
              </w:rPr>
            </w:pPr>
            <w:r w:rsidRPr="00C6449B">
              <w:rPr>
                <w:rFonts w:cs="Arial"/>
              </w:rPr>
              <w:t>1</w:t>
            </w:r>
          </w:p>
        </w:tc>
        <w:tc>
          <w:tcPr>
            <w:tcW w:w="0" w:type="auto"/>
          </w:tcPr>
          <w:p w14:paraId="21FD1F8F" w14:textId="77777777" w:rsidR="00CF08D6" w:rsidRPr="00C6449B" w:rsidRDefault="00CF08D6" w:rsidP="00CF08D6">
            <w:pPr>
              <w:pStyle w:val="TAC"/>
              <w:rPr>
                <w:rFonts w:cs="Arial"/>
              </w:rPr>
            </w:pPr>
            <w:r w:rsidRPr="00C6449B">
              <w:rPr>
                <w:rFonts w:cs="Arial"/>
              </w:rPr>
              <w:t>1</w:t>
            </w:r>
          </w:p>
        </w:tc>
        <w:tc>
          <w:tcPr>
            <w:tcW w:w="0" w:type="auto"/>
          </w:tcPr>
          <w:p w14:paraId="06B06F98" w14:textId="77777777" w:rsidR="00CF08D6" w:rsidRPr="00C6449B" w:rsidRDefault="00CF08D6" w:rsidP="00CF08D6">
            <w:pPr>
              <w:pStyle w:val="TAC"/>
              <w:rPr>
                <w:rFonts w:cs="Arial"/>
              </w:rPr>
            </w:pPr>
            <w:r w:rsidRPr="00C6449B">
              <w:rPr>
                <w:rFonts w:cs="Arial"/>
              </w:rPr>
              <w:t>2</w:t>
            </w:r>
          </w:p>
        </w:tc>
        <w:tc>
          <w:tcPr>
            <w:tcW w:w="0" w:type="auto"/>
          </w:tcPr>
          <w:p w14:paraId="39B5C800" w14:textId="77777777" w:rsidR="00CF08D6" w:rsidRPr="00C6449B" w:rsidRDefault="00CF08D6" w:rsidP="00CF08D6">
            <w:pPr>
              <w:pStyle w:val="TAC"/>
              <w:rPr>
                <w:rFonts w:cs="Arial"/>
              </w:rPr>
            </w:pPr>
            <w:r w:rsidRPr="00C6449B">
              <w:rPr>
                <w:rFonts w:cs="Arial"/>
              </w:rPr>
              <w:t>1</w:t>
            </w:r>
          </w:p>
        </w:tc>
        <w:tc>
          <w:tcPr>
            <w:tcW w:w="0" w:type="auto"/>
          </w:tcPr>
          <w:p w14:paraId="0DC6812B" w14:textId="77777777" w:rsidR="00CF08D6" w:rsidRPr="00C6449B" w:rsidRDefault="00CF08D6" w:rsidP="00CF08D6">
            <w:pPr>
              <w:pStyle w:val="TAC"/>
              <w:rPr>
                <w:rFonts w:cs="Arial"/>
              </w:rPr>
            </w:pPr>
            <w:r w:rsidRPr="00C6449B">
              <w:rPr>
                <w:rFonts w:cs="Arial"/>
              </w:rPr>
              <w:t>1</w:t>
            </w:r>
          </w:p>
        </w:tc>
        <w:tc>
          <w:tcPr>
            <w:tcW w:w="0" w:type="auto"/>
          </w:tcPr>
          <w:p w14:paraId="135607F2" w14:textId="77777777" w:rsidR="00CF08D6" w:rsidRPr="00C6449B" w:rsidRDefault="00CF08D6" w:rsidP="00CF08D6">
            <w:pPr>
              <w:pStyle w:val="TAC"/>
              <w:rPr>
                <w:rFonts w:cs="Arial"/>
              </w:rPr>
            </w:pPr>
            <w:r w:rsidRPr="00C6449B">
              <w:rPr>
                <w:rFonts w:cs="Arial"/>
              </w:rPr>
              <w:t>1</w:t>
            </w:r>
          </w:p>
        </w:tc>
        <w:tc>
          <w:tcPr>
            <w:tcW w:w="0" w:type="auto"/>
          </w:tcPr>
          <w:p w14:paraId="667B80AA" w14:textId="77777777" w:rsidR="00CF08D6" w:rsidRPr="00C6449B" w:rsidRDefault="00CF08D6" w:rsidP="00CF08D6">
            <w:pPr>
              <w:pStyle w:val="TAC"/>
              <w:rPr>
                <w:rFonts w:cs="Arial"/>
              </w:rPr>
            </w:pPr>
            <w:r w:rsidRPr="00C6449B">
              <w:rPr>
                <w:rFonts w:cs="Arial"/>
              </w:rPr>
              <w:t>1</w:t>
            </w:r>
          </w:p>
        </w:tc>
        <w:tc>
          <w:tcPr>
            <w:tcW w:w="0" w:type="auto"/>
          </w:tcPr>
          <w:p w14:paraId="2B03EAFA" w14:textId="77777777" w:rsidR="00CF08D6" w:rsidRPr="00C6449B" w:rsidRDefault="00CF08D6" w:rsidP="00CF08D6">
            <w:pPr>
              <w:pStyle w:val="TAC"/>
              <w:rPr>
                <w:rFonts w:cs="Arial"/>
              </w:rPr>
            </w:pPr>
            <w:r w:rsidRPr="00C6449B">
              <w:rPr>
                <w:rFonts w:cs="Arial"/>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rPr>
            </w:pPr>
            <w:r w:rsidRPr="00C6449B">
              <w:rPr>
                <w:rFonts w:cs="Arial"/>
              </w:rPr>
              <w:t>2168</w:t>
            </w:r>
          </w:p>
        </w:tc>
        <w:tc>
          <w:tcPr>
            <w:tcW w:w="0" w:type="auto"/>
          </w:tcPr>
          <w:p w14:paraId="743D18BB" w14:textId="77777777" w:rsidR="00CF08D6" w:rsidRPr="00C6449B" w:rsidRDefault="00CF08D6" w:rsidP="00CF08D6">
            <w:pPr>
              <w:pStyle w:val="TAC"/>
              <w:rPr>
                <w:rFonts w:cs="Arial"/>
              </w:rPr>
            </w:pPr>
            <w:r w:rsidRPr="00C6449B">
              <w:rPr>
                <w:rFonts w:cs="Arial"/>
              </w:rPr>
              <w:t>1000</w:t>
            </w:r>
          </w:p>
        </w:tc>
        <w:tc>
          <w:tcPr>
            <w:tcW w:w="0" w:type="auto"/>
          </w:tcPr>
          <w:p w14:paraId="66EAC075" w14:textId="77777777" w:rsidR="00CF08D6" w:rsidRPr="00C6449B" w:rsidRDefault="00CF08D6" w:rsidP="00CF08D6">
            <w:pPr>
              <w:pStyle w:val="TAC"/>
              <w:rPr>
                <w:rFonts w:cs="Arial"/>
              </w:rPr>
            </w:pPr>
            <w:r w:rsidRPr="00C6449B">
              <w:rPr>
                <w:rFonts w:cs="Arial"/>
              </w:rPr>
              <w:t>1000</w:t>
            </w:r>
          </w:p>
        </w:tc>
        <w:tc>
          <w:tcPr>
            <w:tcW w:w="0" w:type="auto"/>
          </w:tcPr>
          <w:p w14:paraId="56E63287" w14:textId="77777777" w:rsidR="00CF08D6" w:rsidRPr="00C6449B" w:rsidRDefault="00CF08D6" w:rsidP="00CF08D6">
            <w:pPr>
              <w:pStyle w:val="TAC"/>
              <w:rPr>
                <w:rFonts w:cs="Arial"/>
              </w:rPr>
            </w:pPr>
            <w:r w:rsidRPr="00C6449B">
              <w:rPr>
                <w:rFonts w:cs="Arial"/>
              </w:rPr>
              <w:t>4648</w:t>
            </w:r>
          </w:p>
        </w:tc>
        <w:tc>
          <w:tcPr>
            <w:tcW w:w="0" w:type="auto"/>
          </w:tcPr>
          <w:p w14:paraId="582D3FB4" w14:textId="77777777" w:rsidR="00CF08D6" w:rsidRPr="00C6449B" w:rsidRDefault="00CF08D6" w:rsidP="00CF08D6">
            <w:pPr>
              <w:pStyle w:val="TAC"/>
              <w:rPr>
                <w:rFonts w:cs="Arial"/>
              </w:rPr>
            </w:pPr>
            <w:r w:rsidRPr="00C6449B">
              <w:rPr>
                <w:rFonts w:cs="Arial"/>
              </w:rPr>
              <w:t>4376</w:t>
            </w:r>
          </w:p>
        </w:tc>
        <w:tc>
          <w:tcPr>
            <w:tcW w:w="0" w:type="auto"/>
          </w:tcPr>
          <w:p w14:paraId="5AF1D459" w14:textId="77777777" w:rsidR="00CF08D6" w:rsidRPr="00C6449B" w:rsidRDefault="00CF08D6" w:rsidP="00CF08D6">
            <w:pPr>
              <w:pStyle w:val="TAC"/>
              <w:rPr>
                <w:rFonts w:cs="Arial"/>
              </w:rPr>
            </w:pPr>
            <w:r w:rsidRPr="00C6449B">
              <w:rPr>
                <w:rFonts w:cs="Arial"/>
              </w:rPr>
              <w:t>2104</w:t>
            </w:r>
          </w:p>
        </w:tc>
        <w:tc>
          <w:tcPr>
            <w:tcW w:w="0" w:type="auto"/>
          </w:tcPr>
          <w:p w14:paraId="0A6C531F" w14:textId="77777777" w:rsidR="00CF08D6" w:rsidRPr="00C6449B" w:rsidRDefault="00CF08D6" w:rsidP="00CF08D6">
            <w:pPr>
              <w:pStyle w:val="TAC"/>
              <w:rPr>
                <w:rFonts w:cs="Arial"/>
              </w:rPr>
            </w:pPr>
            <w:r w:rsidRPr="00C6449B">
              <w:rPr>
                <w:rFonts w:cs="Arial"/>
              </w:rPr>
              <w:t>1336</w:t>
            </w:r>
          </w:p>
        </w:tc>
        <w:tc>
          <w:tcPr>
            <w:tcW w:w="0" w:type="auto"/>
          </w:tcPr>
          <w:p w14:paraId="78BD783E" w14:textId="77777777" w:rsidR="00CF08D6" w:rsidRPr="00C6449B" w:rsidRDefault="00CF08D6" w:rsidP="00CF08D6">
            <w:pPr>
              <w:pStyle w:val="TAC"/>
              <w:rPr>
                <w:rFonts w:cs="Arial"/>
              </w:rPr>
            </w:pPr>
            <w:r w:rsidRPr="00C6449B">
              <w:rPr>
                <w:rFonts w:cs="Arial"/>
              </w:rPr>
              <w:t>544</w:t>
            </w:r>
          </w:p>
        </w:tc>
        <w:tc>
          <w:tcPr>
            <w:tcW w:w="0" w:type="auto"/>
          </w:tcPr>
          <w:p w14:paraId="17BAD444" w14:textId="77777777" w:rsidR="00CF08D6" w:rsidRPr="00C6449B" w:rsidRDefault="00CF08D6" w:rsidP="00CF08D6">
            <w:pPr>
              <w:pStyle w:val="TAC"/>
              <w:rPr>
                <w:rFonts w:cs="Arial"/>
              </w:rPr>
            </w:pPr>
            <w:r w:rsidRPr="00C6449B">
              <w:rPr>
                <w:rFonts w:cs="Arial"/>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rPr>
            </w:pPr>
            <w:r w:rsidRPr="00C6449B">
              <w:rPr>
                <w:rFonts w:cs="Arial"/>
              </w:rPr>
              <w:t>Total number of bits per slot</w:t>
            </w:r>
          </w:p>
        </w:tc>
        <w:tc>
          <w:tcPr>
            <w:tcW w:w="0" w:type="auto"/>
          </w:tcPr>
          <w:p w14:paraId="45475608" w14:textId="77777777" w:rsidR="00CF08D6" w:rsidRPr="00C6449B" w:rsidRDefault="00CF08D6" w:rsidP="00CF08D6">
            <w:pPr>
              <w:pStyle w:val="TAC"/>
              <w:rPr>
                <w:rFonts w:cs="Arial"/>
              </w:rPr>
            </w:pPr>
            <w:r w:rsidRPr="00C6449B">
              <w:rPr>
                <w:rFonts w:cs="Arial"/>
              </w:rPr>
              <w:t>7200</w:t>
            </w:r>
          </w:p>
        </w:tc>
        <w:tc>
          <w:tcPr>
            <w:tcW w:w="0" w:type="auto"/>
          </w:tcPr>
          <w:p w14:paraId="5CBC407B" w14:textId="77777777" w:rsidR="00CF08D6" w:rsidRPr="00C6449B" w:rsidRDefault="00CF08D6" w:rsidP="00CF08D6">
            <w:pPr>
              <w:pStyle w:val="TAC"/>
              <w:rPr>
                <w:rFonts w:cs="Arial"/>
              </w:rPr>
            </w:pPr>
            <w:r w:rsidRPr="00C6449B">
              <w:rPr>
                <w:rFonts w:cs="Arial"/>
              </w:rPr>
              <w:t>3168</w:t>
            </w:r>
          </w:p>
        </w:tc>
        <w:tc>
          <w:tcPr>
            <w:tcW w:w="0" w:type="auto"/>
          </w:tcPr>
          <w:p w14:paraId="3D0284C7" w14:textId="77777777" w:rsidR="00CF08D6" w:rsidRPr="00C6449B" w:rsidRDefault="00CF08D6" w:rsidP="00CF08D6">
            <w:pPr>
              <w:pStyle w:val="TAC"/>
              <w:rPr>
                <w:rFonts w:cs="Arial"/>
              </w:rPr>
            </w:pPr>
            <w:r w:rsidRPr="00C6449B">
              <w:rPr>
                <w:rFonts w:cs="Arial"/>
              </w:rPr>
              <w:t>3168</w:t>
            </w:r>
          </w:p>
        </w:tc>
        <w:tc>
          <w:tcPr>
            <w:tcW w:w="0" w:type="auto"/>
          </w:tcPr>
          <w:p w14:paraId="24AC94D2" w14:textId="77777777" w:rsidR="00CF08D6" w:rsidRPr="00C6449B" w:rsidRDefault="00CF08D6" w:rsidP="00CF08D6">
            <w:pPr>
              <w:pStyle w:val="TAC"/>
              <w:rPr>
                <w:rFonts w:cs="Arial"/>
              </w:rPr>
            </w:pPr>
            <w:r w:rsidRPr="00C6449B">
              <w:rPr>
                <w:rFonts w:cs="Arial"/>
              </w:rPr>
              <w:t>30528</w:t>
            </w:r>
          </w:p>
        </w:tc>
        <w:tc>
          <w:tcPr>
            <w:tcW w:w="0" w:type="auto"/>
          </w:tcPr>
          <w:p w14:paraId="0BD5FD8E" w14:textId="77777777" w:rsidR="00CF08D6" w:rsidRPr="00C6449B" w:rsidRDefault="00CF08D6" w:rsidP="00CF08D6">
            <w:pPr>
              <w:pStyle w:val="TAC"/>
              <w:rPr>
                <w:rFonts w:cs="Arial"/>
              </w:rPr>
            </w:pPr>
            <w:r w:rsidRPr="00C6449B">
              <w:rPr>
                <w:rFonts w:cs="Arial"/>
              </w:rPr>
              <w:t>14688</w:t>
            </w:r>
          </w:p>
        </w:tc>
        <w:tc>
          <w:tcPr>
            <w:tcW w:w="0" w:type="auto"/>
          </w:tcPr>
          <w:p w14:paraId="2B6CEC15" w14:textId="77777777" w:rsidR="00CF08D6" w:rsidRPr="00C6449B" w:rsidRDefault="00CF08D6" w:rsidP="00CF08D6">
            <w:pPr>
              <w:pStyle w:val="TAC"/>
              <w:rPr>
                <w:rFonts w:cs="Arial"/>
              </w:rPr>
            </w:pPr>
            <w:r w:rsidRPr="00C6449B">
              <w:rPr>
                <w:rFonts w:cs="Arial"/>
              </w:rPr>
              <w:t>6912</w:t>
            </w:r>
          </w:p>
        </w:tc>
        <w:tc>
          <w:tcPr>
            <w:tcW w:w="0" w:type="auto"/>
          </w:tcPr>
          <w:p w14:paraId="0CA99DA6" w14:textId="77777777" w:rsidR="00CF08D6" w:rsidRPr="00C6449B" w:rsidRDefault="00CF08D6" w:rsidP="00CF08D6">
            <w:pPr>
              <w:pStyle w:val="TAC"/>
              <w:rPr>
                <w:rFonts w:cs="Arial"/>
              </w:rPr>
            </w:pPr>
            <w:r w:rsidRPr="00C6449B">
              <w:rPr>
                <w:rFonts w:cs="Arial"/>
              </w:rPr>
              <w:t>4320</w:t>
            </w:r>
          </w:p>
        </w:tc>
        <w:tc>
          <w:tcPr>
            <w:tcW w:w="0" w:type="auto"/>
          </w:tcPr>
          <w:p w14:paraId="6211AFBC" w14:textId="77777777" w:rsidR="00CF08D6" w:rsidRPr="00C6449B" w:rsidRDefault="00CF08D6" w:rsidP="00CF08D6">
            <w:pPr>
              <w:pStyle w:val="TAC"/>
              <w:rPr>
                <w:rFonts w:cs="Arial"/>
              </w:rPr>
            </w:pPr>
            <w:r w:rsidRPr="00C6449B">
              <w:rPr>
                <w:rFonts w:cs="Arial"/>
              </w:rPr>
              <w:t>1728</w:t>
            </w:r>
          </w:p>
        </w:tc>
        <w:tc>
          <w:tcPr>
            <w:tcW w:w="0" w:type="auto"/>
          </w:tcPr>
          <w:p w14:paraId="5B8FB59B" w14:textId="77777777" w:rsidR="00CF08D6" w:rsidRPr="00C6449B" w:rsidRDefault="00CF08D6" w:rsidP="00CF08D6">
            <w:pPr>
              <w:pStyle w:val="TAC"/>
              <w:rPr>
                <w:rFonts w:cs="Arial"/>
              </w:rPr>
            </w:pPr>
            <w:r w:rsidRPr="00C6449B">
              <w:rPr>
                <w:rFonts w:cs="Arial"/>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rPr>
            </w:pPr>
            <w:r w:rsidRPr="00C6449B">
              <w:rPr>
                <w:rFonts w:cs="Arial"/>
              </w:rPr>
              <w:t>Total symbols per slot</w:t>
            </w:r>
          </w:p>
        </w:tc>
        <w:tc>
          <w:tcPr>
            <w:tcW w:w="0" w:type="auto"/>
          </w:tcPr>
          <w:p w14:paraId="10BE9E57" w14:textId="77777777" w:rsidR="00CF08D6" w:rsidRPr="00C6449B" w:rsidRDefault="00CF08D6" w:rsidP="00CF08D6">
            <w:pPr>
              <w:pStyle w:val="TAC"/>
              <w:rPr>
                <w:rFonts w:cs="Arial"/>
              </w:rPr>
            </w:pPr>
            <w:r w:rsidRPr="00C6449B">
              <w:rPr>
                <w:rFonts w:cs="Arial"/>
              </w:rPr>
              <w:t>3600</w:t>
            </w:r>
          </w:p>
        </w:tc>
        <w:tc>
          <w:tcPr>
            <w:tcW w:w="0" w:type="auto"/>
          </w:tcPr>
          <w:p w14:paraId="7BCD197D" w14:textId="77777777" w:rsidR="00CF08D6" w:rsidRPr="00C6449B" w:rsidRDefault="00CF08D6" w:rsidP="00CF08D6">
            <w:pPr>
              <w:pStyle w:val="TAC"/>
              <w:rPr>
                <w:rFonts w:cs="Arial"/>
              </w:rPr>
            </w:pPr>
            <w:r w:rsidRPr="00C6449B">
              <w:rPr>
                <w:rFonts w:cs="Arial"/>
              </w:rPr>
              <w:t>1584</w:t>
            </w:r>
          </w:p>
        </w:tc>
        <w:tc>
          <w:tcPr>
            <w:tcW w:w="0" w:type="auto"/>
          </w:tcPr>
          <w:p w14:paraId="0657BEDC" w14:textId="77777777" w:rsidR="00CF08D6" w:rsidRPr="00C6449B" w:rsidRDefault="00CF08D6" w:rsidP="00CF08D6">
            <w:pPr>
              <w:pStyle w:val="TAC"/>
              <w:rPr>
                <w:rFonts w:cs="Arial"/>
              </w:rPr>
            </w:pPr>
            <w:r w:rsidRPr="00C6449B">
              <w:rPr>
                <w:rFonts w:cs="Arial"/>
              </w:rPr>
              <w:t>1584</w:t>
            </w:r>
          </w:p>
        </w:tc>
        <w:tc>
          <w:tcPr>
            <w:tcW w:w="0" w:type="auto"/>
          </w:tcPr>
          <w:p w14:paraId="6F41A781" w14:textId="77777777" w:rsidR="00CF08D6" w:rsidRPr="00C6449B" w:rsidRDefault="00CF08D6" w:rsidP="00CF08D6">
            <w:pPr>
              <w:pStyle w:val="TAC"/>
              <w:rPr>
                <w:rFonts w:cs="Arial"/>
              </w:rPr>
            </w:pPr>
            <w:r w:rsidRPr="00C6449B">
              <w:rPr>
                <w:rFonts w:cs="Arial"/>
              </w:rPr>
              <w:t>15264</w:t>
            </w:r>
          </w:p>
        </w:tc>
        <w:tc>
          <w:tcPr>
            <w:tcW w:w="0" w:type="auto"/>
          </w:tcPr>
          <w:p w14:paraId="44C3F8CC" w14:textId="77777777" w:rsidR="00CF08D6" w:rsidRPr="00C6449B" w:rsidRDefault="00CF08D6" w:rsidP="00CF08D6">
            <w:pPr>
              <w:pStyle w:val="TAC"/>
              <w:rPr>
                <w:rFonts w:cs="Arial"/>
              </w:rPr>
            </w:pPr>
            <w:r w:rsidRPr="00C6449B">
              <w:rPr>
                <w:rFonts w:cs="Arial"/>
              </w:rPr>
              <w:t>7344</w:t>
            </w:r>
          </w:p>
        </w:tc>
        <w:tc>
          <w:tcPr>
            <w:tcW w:w="0" w:type="auto"/>
          </w:tcPr>
          <w:p w14:paraId="2D2C8A8B" w14:textId="77777777" w:rsidR="00CF08D6" w:rsidRPr="00C6449B" w:rsidRDefault="00CF08D6" w:rsidP="00CF08D6">
            <w:pPr>
              <w:pStyle w:val="TAC"/>
              <w:rPr>
                <w:rFonts w:cs="Arial"/>
              </w:rPr>
            </w:pPr>
            <w:r w:rsidRPr="00C6449B">
              <w:rPr>
                <w:rFonts w:cs="Arial"/>
              </w:rPr>
              <w:t>3456</w:t>
            </w:r>
          </w:p>
        </w:tc>
        <w:tc>
          <w:tcPr>
            <w:tcW w:w="0" w:type="auto"/>
          </w:tcPr>
          <w:p w14:paraId="20CBC792" w14:textId="77777777" w:rsidR="00CF08D6" w:rsidRPr="00C6449B" w:rsidRDefault="00CF08D6" w:rsidP="00CF08D6">
            <w:pPr>
              <w:pStyle w:val="TAC"/>
              <w:rPr>
                <w:rFonts w:cs="Arial"/>
              </w:rPr>
            </w:pPr>
            <w:r w:rsidRPr="00C6449B">
              <w:rPr>
                <w:rFonts w:cs="Arial"/>
              </w:rPr>
              <w:t>2160</w:t>
            </w:r>
          </w:p>
        </w:tc>
        <w:tc>
          <w:tcPr>
            <w:tcW w:w="0" w:type="auto"/>
          </w:tcPr>
          <w:p w14:paraId="44B3F40C" w14:textId="77777777" w:rsidR="00CF08D6" w:rsidRPr="00C6449B" w:rsidRDefault="00CF08D6" w:rsidP="00CF08D6">
            <w:pPr>
              <w:pStyle w:val="TAC"/>
              <w:rPr>
                <w:rFonts w:cs="Arial"/>
              </w:rPr>
            </w:pPr>
            <w:r w:rsidRPr="00C6449B">
              <w:rPr>
                <w:rFonts w:cs="Arial"/>
              </w:rPr>
              <w:t>864</w:t>
            </w:r>
          </w:p>
        </w:tc>
        <w:tc>
          <w:tcPr>
            <w:tcW w:w="0" w:type="auto"/>
          </w:tcPr>
          <w:p w14:paraId="46A63931" w14:textId="77777777" w:rsidR="00CF08D6" w:rsidRPr="00C6449B" w:rsidRDefault="00CF08D6" w:rsidP="00CF08D6">
            <w:pPr>
              <w:pStyle w:val="TAC"/>
              <w:rPr>
                <w:rFonts w:cs="Arial"/>
              </w:rPr>
            </w:pPr>
            <w:r w:rsidRPr="00C6449B">
              <w:rPr>
                <w:rFonts w:cs="Arial"/>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rPr>
              <w:t>a</w:t>
            </w:r>
            <w:r w:rsidRPr="00C6449B">
              <w:t>dditional DM-RS position</w:t>
            </w:r>
            <w:r w:rsidRPr="00C6449B">
              <w:rPr>
                <w:rFonts w:eastAsia="DengXian" w:hint="eastAsia"/>
              </w:rPr>
              <w:t xml:space="preserve"> = pos1 </w:t>
            </w:r>
            <w:r w:rsidRPr="00C6449B">
              <w:t xml:space="preserve">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7778"/>
      <w:bookmarkEnd w:id="7779"/>
      <w:bookmarkEnd w:id="7780"/>
      <w:bookmarkEnd w:id="7789"/>
    </w:tbl>
    <w:p w14:paraId="420AF4A5" w14:textId="77777777" w:rsidR="00CF08D6" w:rsidRPr="00C6449B" w:rsidRDefault="00CF08D6" w:rsidP="00CF08D6"/>
    <w:p w14:paraId="395839BB" w14:textId="77777777" w:rsidR="00CF08D6" w:rsidRPr="00C6449B" w:rsidRDefault="00CF08D6" w:rsidP="00CF08D6">
      <w:pPr>
        <w:pStyle w:val="TH"/>
      </w:pPr>
      <w:r w:rsidRPr="00C6449B">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rPr>
              <w:t>G-FR2-A1-1</w:t>
            </w:r>
          </w:p>
        </w:tc>
        <w:tc>
          <w:tcPr>
            <w:tcW w:w="0" w:type="auto"/>
          </w:tcPr>
          <w:p w14:paraId="1012B7C8" w14:textId="77777777" w:rsidR="00CF08D6" w:rsidRPr="00C6449B" w:rsidRDefault="00CF08D6" w:rsidP="00CF08D6">
            <w:pPr>
              <w:pStyle w:val="TAH"/>
              <w:rPr>
                <w:rFonts w:cs="Arial"/>
              </w:rPr>
            </w:pPr>
            <w:r w:rsidRPr="00C6449B">
              <w:rPr>
                <w:rFonts w:cs="Arial"/>
              </w:rPr>
              <w:t>G-FR2-A1-2</w:t>
            </w:r>
          </w:p>
        </w:tc>
        <w:tc>
          <w:tcPr>
            <w:tcW w:w="0" w:type="auto"/>
          </w:tcPr>
          <w:p w14:paraId="39213093" w14:textId="77777777" w:rsidR="00CF08D6" w:rsidRPr="00C6449B" w:rsidRDefault="00CF08D6" w:rsidP="00CF08D6">
            <w:pPr>
              <w:pStyle w:val="TAH"/>
              <w:rPr>
                <w:rFonts w:cs="Arial"/>
              </w:rPr>
            </w:pPr>
            <w:r w:rsidRPr="00C6449B">
              <w:rPr>
                <w:rFonts w:cs="Arial"/>
              </w:rPr>
              <w:t>G-FR2-A1-3</w:t>
            </w:r>
          </w:p>
        </w:tc>
        <w:tc>
          <w:tcPr>
            <w:tcW w:w="0" w:type="auto"/>
          </w:tcPr>
          <w:p w14:paraId="495144BA" w14:textId="77777777" w:rsidR="00CF08D6" w:rsidRPr="00C6449B" w:rsidRDefault="00CF08D6" w:rsidP="00CF08D6">
            <w:pPr>
              <w:pStyle w:val="TAH"/>
              <w:rPr>
                <w:rFonts w:cs="Arial"/>
              </w:rPr>
            </w:pPr>
            <w:r w:rsidRPr="00C6449B">
              <w:rPr>
                <w:rFonts w:cs="Arial"/>
              </w:rPr>
              <w:t>G-FR2-A1-4</w:t>
            </w:r>
          </w:p>
        </w:tc>
        <w:tc>
          <w:tcPr>
            <w:tcW w:w="0" w:type="auto"/>
          </w:tcPr>
          <w:p w14:paraId="4DC67ECB" w14:textId="77777777" w:rsidR="00CF08D6" w:rsidRPr="00C6449B" w:rsidRDefault="00CF08D6" w:rsidP="00CF08D6">
            <w:pPr>
              <w:pStyle w:val="TAH"/>
              <w:rPr>
                <w:rFonts w:cs="Arial"/>
              </w:rPr>
            </w:pPr>
            <w:r w:rsidRPr="00C6449B">
              <w:rPr>
                <w:rFonts w:cs="Arial"/>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rPr>
            </w:pPr>
            <w:r w:rsidRPr="00C6449B">
              <w:rPr>
                <w:rFonts w:cs="Arial"/>
              </w:rPr>
              <w:t>Subcarrier spacing (kHz)</w:t>
            </w:r>
          </w:p>
        </w:tc>
        <w:tc>
          <w:tcPr>
            <w:tcW w:w="0" w:type="auto"/>
          </w:tcPr>
          <w:p w14:paraId="773B15B1" w14:textId="77777777" w:rsidR="00CF08D6" w:rsidRPr="00C6449B" w:rsidRDefault="00CF08D6" w:rsidP="00CF08D6">
            <w:pPr>
              <w:pStyle w:val="TAC"/>
              <w:rPr>
                <w:rFonts w:cs="Arial"/>
              </w:rPr>
            </w:pPr>
            <w:r w:rsidRPr="00C6449B">
              <w:rPr>
                <w:rFonts w:cs="Arial"/>
              </w:rPr>
              <w:t>60</w:t>
            </w:r>
          </w:p>
        </w:tc>
        <w:tc>
          <w:tcPr>
            <w:tcW w:w="0" w:type="auto"/>
          </w:tcPr>
          <w:p w14:paraId="30BC0E07" w14:textId="77777777" w:rsidR="00CF08D6" w:rsidRPr="00C6449B" w:rsidRDefault="00CF08D6" w:rsidP="00CF08D6">
            <w:pPr>
              <w:pStyle w:val="TAC"/>
              <w:rPr>
                <w:rFonts w:cs="Arial"/>
              </w:rPr>
            </w:pPr>
            <w:r w:rsidRPr="00C6449B">
              <w:rPr>
                <w:rFonts w:cs="Arial"/>
              </w:rPr>
              <w:t>120</w:t>
            </w:r>
          </w:p>
        </w:tc>
        <w:tc>
          <w:tcPr>
            <w:tcW w:w="0" w:type="auto"/>
          </w:tcPr>
          <w:p w14:paraId="3972FD95" w14:textId="77777777" w:rsidR="00CF08D6" w:rsidRPr="00C6449B" w:rsidRDefault="00CF08D6" w:rsidP="00CF08D6">
            <w:pPr>
              <w:pStyle w:val="TAC"/>
              <w:rPr>
                <w:rFonts w:cs="Arial"/>
              </w:rPr>
            </w:pPr>
            <w:r w:rsidRPr="00C6449B">
              <w:rPr>
                <w:rFonts w:cs="Arial"/>
              </w:rPr>
              <w:t>120</w:t>
            </w:r>
          </w:p>
        </w:tc>
        <w:tc>
          <w:tcPr>
            <w:tcW w:w="0" w:type="auto"/>
          </w:tcPr>
          <w:p w14:paraId="0B770B35" w14:textId="77777777" w:rsidR="00CF08D6" w:rsidRPr="00C6449B" w:rsidRDefault="00CF08D6" w:rsidP="00CF08D6">
            <w:pPr>
              <w:pStyle w:val="TAC"/>
              <w:rPr>
                <w:rFonts w:cs="Arial"/>
              </w:rPr>
            </w:pPr>
            <w:r w:rsidRPr="00C6449B">
              <w:rPr>
                <w:rFonts w:cs="Arial"/>
              </w:rPr>
              <w:t>60</w:t>
            </w:r>
          </w:p>
        </w:tc>
        <w:tc>
          <w:tcPr>
            <w:tcW w:w="0" w:type="auto"/>
          </w:tcPr>
          <w:p w14:paraId="70F5AE11" w14:textId="77777777" w:rsidR="00CF08D6" w:rsidRPr="00C6449B" w:rsidRDefault="00CF08D6" w:rsidP="00CF08D6">
            <w:pPr>
              <w:pStyle w:val="TAC"/>
              <w:rPr>
                <w:rFonts w:cs="Arial"/>
              </w:rPr>
            </w:pPr>
            <w:r w:rsidRPr="00C6449B">
              <w:rPr>
                <w:rFonts w:cs="Arial"/>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rPr>
            </w:pPr>
            <w:r w:rsidRPr="00C6449B">
              <w:rPr>
                <w:rFonts w:cs="Arial"/>
              </w:rPr>
              <w:t>66</w:t>
            </w:r>
          </w:p>
        </w:tc>
        <w:tc>
          <w:tcPr>
            <w:tcW w:w="0" w:type="auto"/>
          </w:tcPr>
          <w:p w14:paraId="1D53504A" w14:textId="77777777" w:rsidR="00CF08D6" w:rsidRPr="00C6449B" w:rsidRDefault="00CF08D6" w:rsidP="00CF08D6">
            <w:pPr>
              <w:pStyle w:val="TAC"/>
              <w:rPr>
                <w:rFonts w:cs="Arial"/>
              </w:rPr>
            </w:pPr>
            <w:r w:rsidRPr="00C6449B">
              <w:rPr>
                <w:rFonts w:cs="Arial"/>
              </w:rPr>
              <w:t>32</w:t>
            </w:r>
          </w:p>
        </w:tc>
        <w:tc>
          <w:tcPr>
            <w:tcW w:w="0" w:type="auto"/>
          </w:tcPr>
          <w:p w14:paraId="203BEE4B" w14:textId="77777777" w:rsidR="00CF08D6" w:rsidRPr="00C6449B" w:rsidRDefault="00CF08D6" w:rsidP="00CF08D6">
            <w:pPr>
              <w:pStyle w:val="TAC"/>
              <w:rPr>
                <w:rFonts w:cs="Arial"/>
              </w:rPr>
            </w:pPr>
            <w:r w:rsidRPr="00C6449B">
              <w:rPr>
                <w:rFonts w:cs="Arial"/>
              </w:rPr>
              <w:t>66</w:t>
            </w:r>
          </w:p>
        </w:tc>
        <w:tc>
          <w:tcPr>
            <w:tcW w:w="0" w:type="auto"/>
          </w:tcPr>
          <w:p w14:paraId="36316AB2" w14:textId="77777777" w:rsidR="00CF08D6" w:rsidRPr="00C6449B" w:rsidRDefault="00CF08D6" w:rsidP="00CF08D6">
            <w:pPr>
              <w:pStyle w:val="TAC"/>
              <w:rPr>
                <w:rFonts w:cs="Arial"/>
              </w:rPr>
            </w:pPr>
            <w:r w:rsidRPr="00C6449B">
              <w:rPr>
                <w:rFonts w:cs="Arial"/>
              </w:rPr>
              <w:t>33</w:t>
            </w:r>
          </w:p>
        </w:tc>
        <w:tc>
          <w:tcPr>
            <w:tcW w:w="0" w:type="auto"/>
          </w:tcPr>
          <w:p w14:paraId="20D6F207" w14:textId="77777777" w:rsidR="00CF08D6" w:rsidRPr="00C6449B" w:rsidRDefault="00CF08D6" w:rsidP="00CF08D6">
            <w:pPr>
              <w:pStyle w:val="TAC"/>
              <w:rPr>
                <w:rFonts w:cs="Arial"/>
              </w:rPr>
            </w:pPr>
            <w:r w:rsidRPr="00C6449B">
              <w:rPr>
                <w:rFonts w:cs="Arial"/>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rPr>
            </w:pPr>
            <w:r w:rsidRPr="00C6449B">
              <w:rPr>
                <w:rFonts w:cs="Arial"/>
              </w:rPr>
              <w:t>CP-OFDM Symbols per slot (Note 1)</w:t>
            </w:r>
          </w:p>
        </w:tc>
        <w:tc>
          <w:tcPr>
            <w:tcW w:w="0" w:type="auto"/>
          </w:tcPr>
          <w:p w14:paraId="29EA315E" w14:textId="77777777" w:rsidR="00CF08D6" w:rsidRPr="00C6449B" w:rsidRDefault="00CF08D6" w:rsidP="00CF08D6">
            <w:pPr>
              <w:pStyle w:val="TAC"/>
              <w:rPr>
                <w:rFonts w:cs="Arial"/>
              </w:rPr>
            </w:pPr>
            <w:r w:rsidRPr="00C6449B">
              <w:rPr>
                <w:rFonts w:cs="Arial"/>
              </w:rPr>
              <w:t>12</w:t>
            </w:r>
          </w:p>
        </w:tc>
        <w:tc>
          <w:tcPr>
            <w:tcW w:w="0" w:type="auto"/>
          </w:tcPr>
          <w:p w14:paraId="1874A431" w14:textId="77777777" w:rsidR="00CF08D6" w:rsidRPr="00C6449B" w:rsidRDefault="00CF08D6" w:rsidP="00CF08D6">
            <w:pPr>
              <w:pStyle w:val="TAC"/>
              <w:rPr>
                <w:rFonts w:cs="Arial"/>
              </w:rPr>
            </w:pPr>
            <w:r w:rsidRPr="00C6449B">
              <w:rPr>
                <w:rFonts w:cs="Arial"/>
              </w:rPr>
              <w:t>12</w:t>
            </w:r>
          </w:p>
        </w:tc>
        <w:tc>
          <w:tcPr>
            <w:tcW w:w="0" w:type="auto"/>
          </w:tcPr>
          <w:p w14:paraId="4DCBA964" w14:textId="77777777" w:rsidR="00CF08D6" w:rsidRPr="00C6449B" w:rsidRDefault="00CF08D6" w:rsidP="00CF08D6">
            <w:pPr>
              <w:pStyle w:val="TAC"/>
              <w:rPr>
                <w:rFonts w:cs="Arial"/>
              </w:rPr>
            </w:pPr>
            <w:r w:rsidRPr="00C6449B">
              <w:rPr>
                <w:rFonts w:cs="Arial"/>
              </w:rPr>
              <w:t>12</w:t>
            </w:r>
          </w:p>
        </w:tc>
        <w:tc>
          <w:tcPr>
            <w:tcW w:w="0" w:type="auto"/>
          </w:tcPr>
          <w:p w14:paraId="192E4702" w14:textId="77777777" w:rsidR="00CF08D6" w:rsidRPr="00C6449B" w:rsidRDefault="00CF08D6" w:rsidP="00CF08D6">
            <w:pPr>
              <w:pStyle w:val="TAC"/>
              <w:rPr>
                <w:rFonts w:cs="Arial"/>
              </w:rPr>
            </w:pPr>
            <w:r w:rsidRPr="00C6449B">
              <w:rPr>
                <w:rFonts w:cs="Arial"/>
              </w:rPr>
              <w:t>12</w:t>
            </w:r>
          </w:p>
        </w:tc>
        <w:tc>
          <w:tcPr>
            <w:tcW w:w="0" w:type="auto"/>
          </w:tcPr>
          <w:p w14:paraId="1F66DDDD" w14:textId="77777777" w:rsidR="00CF08D6" w:rsidRPr="00C6449B" w:rsidRDefault="00CF08D6" w:rsidP="00CF08D6">
            <w:pPr>
              <w:pStyle w:val="TAC"/>
              <w:rPr>
                <w:rFonts w:cs="Arial"/>
                <w:kern w:val="2"/>
              </w:rPr>
            </w:pPr>
            <w:r w:rsidRPr="00C6449B">
              <w:rPr>
                <w:rFonts w:cs="Arial"/>
                <w:kern w:val="2"/>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 (Note 2)</w:t>
            </w:r>
          </w:p>
        </w:tc>
        <w:tc>
          <w:tcPr>
            <w:tcW w:w="0" w:type="auto"/>
          </w:tcPr>
          <w:p w14:paraId="27AE3CFF" w14:textId="77777777" w:rsidR="00CF08D6" w:rsidRPr="00C6449B" w:rsidRDefault="00CF08D6" w:rsidP="00CF08D6">
            <w:pPr>
              <w:pStyle w:val="TAC"/>
              <w:rPr>
                <w:rFonts w:cs="Arial"/>
              </w:rPr>
            </w:pPr>
            <w:r w:rsidRPr="00C6449B">
              <w:rPr>
                <w:rFonts w:cs="Arial"/>
              </w:rPr>
              <w:t>1/3</w:t>
            </w:r>
          </w:p>
        </w:tc>
        <w:tc>
          <w:tcPr>
            <w:tcW w:w="0" w:type="auto"/>
          </w:tcPr>
          <w:p w14:paraId="6266C8EB" w14:textId="77777777" w:rsidR="00CF08D6" w:rsidRPr="00C6449B" w:rsidRDefault="00CF08D6" w:rsidP="00CF08D6">
            <w:pPr>
              <w:pStyle w:val="TAC"/>
              <w:rPr>
                <w:rFonts w:cs="Arial"/>
              </w:rPr>
            </w:pPr>
            <w:r w:rsidRPr="00C6449B">
              <w:rPr>
                <w:rFonts w:cs="Arial"/>
              </w:rPr>
              <w:t>1/3</w:t>
            </w:r>
          </w:p>
        </w:tc>
        <w:tc>
          <w:tcPr>
            <w:tcW w:w="0" w:type="auto"/>
          </w:tcPr>
          <w:p w14:paraId="1C36C7C0" w14:textId="77777777" w:rsidR="00CF08D6" w:rsidRPr="00C6449B" w:rsidRDefault="00CF08D6" w:rsidP="00CF08D6">
            <w:pPr>
              <w:pStyle w:val="TAC"/>
              <w:rPr>
                <w:rFonts w:cs="Arial"/>
              </w:rPr>
            </w:pPr>
            <w:r w:rsidRPr="00C6449B">
              <w:rPr>
                <w:rFonts w:cs="Arial"/>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7790"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rPr>
            </w:pPr>
            <w:r w:rsidRPr="00C6449B">
              <w:rPr>
                <w:rFonts w:cs="Arial"/>
              </w:rPr>
              <w:t>5632</w:t>
            </w:r>
          </w:p>
        </w:tc>
        <w:tc>
          <w:tcPr>
            <w:tcW w:w="0" w:type="auto"/>
          </w:tcPr>
          <w:p w14:paraId="6DBAECAF" w14:textId="77777777" w:rsidR="00CF08D6" w:rsidRPr="00C6449B" w:rsidRDefault="00CF08D6" w:rsidP="00CF08D6">
            <w:pPr>
              <w:pStyle w:val="TAC"/>
              <w:rPr>
                <w:rFonts w:cs="Arial"/>
              </w:rPr>
            </w:pPr>
            <w:r w:rsidRPr="00C6449B">
              <w:rPr>
                <w:rFonts w:cs="Arial"/>
              </w:rPr>
              <w:t>2792</w:t>
            </w:r>
          </w:p>
        </w:tc>
        <w:tc>
          <w:tcPr>
            <w:tcW w:w="0" w:type="auto"/>
          </w:tcPr>
          <w:p w14:paraId="3716EB4A" w14:textId="77777777" w:rsidR="00CF08D6" w:rsidRPr="00C6449B" w:rsidRDefault="00CF08D6" w:rsidP="00CF08D6">
            <w:pPr>
              <w:pStyle w:val="TAC"/>
              <w:rPr>
                <w:rFonts w:cs="Arial"/>
              </w:rPr>
            </w:pPr>
            <w:r w:rsidRPr="00C6449B">
              <w:rPr>
                <w:rFonts w:cs="Arial"/>
              </w:rPr>
              <w:t>5632</w:t>
            </w:r>
          </w:p>
        </w:tc>
        <w:tc>
          <w:tcPr>
            <w:tcW w:w="0" w:type="auto"/>
          </w:tcPr>
          <w:p w14:paraId="054D3726" w14:textId="77777777" w:rsidR="00CF08D6" w:rsidRPr="00C6449B" w:rsidRDefault="00CF08D6" w:rsidP="00CF08D6">
            <w:pPr>
              <w:pStyle w:val="TAC"/>
              <w:rPr>
                <w:rFonts w:cs="Arial"/>
              </w:rPr>
            </w:pPr>
            <w:r w:rsidRPr="00C6449B">
              <w:rPr>
                <w:rFonts w:cs="Arial"/>
              </w:rPr>
              <w:t>2856</w:t>
            </w:r>
          </w:p>
        </w:tc>
        <w:tc>
          <w:tcPr>
            <w:tcW w:w="0" w:type="auto"/>
          </w:tcPr>
          <w:p w14:paraId="7E49684B" w14:textId="77777777" w:rsidR="00CF08D6" w:rsidRPr="00C6449B" w:rsidRDefault="00CF08D6" w:rsidP="00CF08D6">
            <w:pPr>
              <w:pStyle w:val="TAC"/>
              <w:rPr>
                <w:rFonts w:cs="Arial"/>
              </w:rPr>
            </w:pPr>
            <w:r w:rsidRPr="00C6449B">
              <w:rPr>
                <w:rFonts w:cs="Arial"/>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rPr>
            </w:pPr>
            <w:r w:rsidRPr="00C6449B">
              <w:rPr>
                <w:rFonts w:cs="Arial"/>
              </w:rPr>
              <w:t>24</w:t>
            </w:r>
          </w:p>
        </w:tc>
        <w:tc>
          <w:tcPr>
            <w:tcW w:w="0" w:type="auto"/>
          </w:tcPr>
          <w:p w14:paraId="60794FDA" w14:textId="77777777" w:rsidR="00CF08D6" w:rsidRPr="00C6449B" w:rsidRDefault="00CF08D6" w:rsidP="00CF08D6">
            <w:pPr>
              <w:pStyle w:val="TAC"/>
              <w:rPr>
                <w:rFonts w:cs="Arial"/>
              </w:rPr>
            </w:pPr>
            <w:r w:rsidRPr="00C6449B">
              <w:rPr>
                <w:rFonts w:cs="Arial"/>
              </w:rPr>
              <w:t>16</w:t>
            </w:r>
          </w:p>
        </w:tc>
        <w:tc>
          <w:tcPr>
            <w:tcW w:w="0" w:type="auto"/>
          </w:tcPr>
          <w:p w14:paraId="28F93EDB" w14:textId="77777777" w:rsidR="00CF08D6" w:rsidRPr="00C6449B" w:rsidRDefault="00CF08D6" w:rsidP="00CF08D6">
            <w:pPr>
              <w:pStyle w:val="TAC"/>
              <w:rPr>
                <w:rFonts w:cs="Arial"/>
              </w:rPr>
            </w:pPr>
            <w:r w:rsidRPr="00C6449B">
              <w:rPr>
                <w:rFonts w:cs="Arial"/>
              </w:rPr>
              <w:t>24</w:t>
            </w:r>
          </w:p>
        </w:tc>
        <w:tc>
          <w:tcPr>
            <w:tcW w:w="0" w:type="auto"/>
          </w:tcPr>
          <w:p w14:paraId="7CED172B" w14:textId="77777777" w:rsidR="00CF08D6" w:rsidRPr="00C6449B" w:rsidRDefault="00CF08D6" w:rsidP="00CF08D6">
            <w:pPr>
              <w:pStyle w:val="TAC"/>
              <w:rPr>
                <w:rFonts w:cs="Arial"/>
              </w:rPr>
            </w:pPr>
            <w:r w:rsidRPr="00C6449B">
              <w:rPr>
                <w:rFonts w:cs="Arial"/>
              </w:rPr>
              <w:t>16</w:t>
            </w:r>
          </w:p>
        </w:tc>
        <w:tc>
          <w:tcPr>
            <w:tcW w:w="0" w:type="auto"/>
          </w:tcPr>
          <w:p w14:paraId="2E9ED4FE" w14:textId="77777777" w:rsidR="00CF08D6" w:rsidRPr="00C6449B" w:rsidRDefault="00CF08D6" w:rsidP="00CF08D6">
            <w:pPr>
              <w:pStyle w:val="TAC"/>
              <w:rPr>
                <w:rFonts w:cs="Arial"/>
              </w:rPr>
            </w:pPr>
            <w:r w:rsidRPr="00C6449B">
              <w:rPr>
                <w:rFonts w:cs="Arial"/>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rPr>
            </w:pPr>
            <w:r w:rsidRPr="00C6449B">
              <w:rPr>
                <w:rFonts w:cs="Arial"/>
              </w:rPr>
              <w:t>-</w:t>
            </w:r>
          </w:p>
        </w:tc>
        <w:tc>
          <w:tcPr>
            <w:tcW w:w="0" w:type="auto"/>
          </w:tcPr>
          <w:p w14:paraId="32BE1F2E" w14:textId="77777777" w:rsidR="00CF08D6" w:rsidRPr="00C6449B" w:rsidRDefault="00CF08D6" w:rsidP="00CF08D6">
            <w:pPr>
              <w:pStyle w:val="TAC"/>
              <w:rPr>
                <w:rFonts w:cs="Arial"/>
              </w:rPr>
            </w:pPr>
            <w:r w:rsidRPr="00C6449B">
              <w:rPr>
                <w:rFonts w:cs="Arial"/>
              </w:rPr>
              <w:t>-</w:t>
            </w:r>
          </w:p>
        </w:tc>
        <w:tc>
          <w:tcPr>
            <w:tcW w:w="0" w:type="auto"/>
          </w:tcPr>
          <w:p w14:paraId="42BF0526" w14:textId="77777777" w:rsidR="00CF08D6" w:rsidRPr="00C6449B" w:rsidRDefault="00CF08D6" w:rsidP="00CF08D6">
            <w:pPr>
              <w:pStyle w:val="TAC"/>
              <w:rPr>
                <w:rFonts w:cs="Arial"/>
              </w:rPr>
            </w:pPr>
            <w:r w:rsidRPr="00C6449B">
              <w:rPr>
                <w:rFonts w:cs="Arial"/>
              </w:rPr>
              <w:t>-</w:t>
            </w:r>
          </w:p>
        </w:tc>
        <w:tc>
          <w:tcPr>
            <w:tcW w:w="0" w:type="auto"/>
          </w:tcPr>
          <w:p w14:paraId="353549B0" w14:textId="77777777" w:rsidR="00CF08D6" w:rsidRPr="00C6449B" w:rsidRDefault="00CF08D6" w:rsidP="00CF08D6">
            <w:pPr>
              <w:pStyle w:val="TAC"/>
              <w:rPr>
                <w:rFonts w:cs="Arial"/>
              </w:rPr>
            </w:pPr>
            <w:r w:rsidRPr="00C6449B">
              <w:rPr>
                <w:rFonts w:cs="Arial"/>
              </w:rPr>
              <w:t>-</w:t>
            </w:r>
          </w:p>
        </w:tc>
        <w:tc>
          <w:tcPr>
            <w:tcW w:w="0" w:type="auto"/>
          </w:tcPr>
          <w:p w14:paraId="5858B855" w14:textId="77777777" w:rsidR="00CF08D6" w:rsidRPr="00C6449B" w:rsidRDefault="00CF08D6" w:rsidP="00CF08D6">
            <w:pPr>
              <w:pStyle w:val="TAC"/>
              <w:rPr>
                <w:rFonts w:cs="Arial"/>
              </w:rPr>
            </w:pPr>
            <w:r w:rsidRPr="00C6449B">
              <w:rPr>
                <w:rFonts w:cs="Arial"/>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rPr>
            </w:pPr>
            <w:r w:rsidRPr="00C6449B">
              <w:rPr>
                <w:rFonts w:cs="Arial"/>
              </w:rPr>
              <w:t>1</w:t>
            </w:r>
          </w:p>
        </w:tc>
        <w:tc>
          <w:tcPr>
            <w:tcW w:w="0" w:type="auto"/>
          </w:tcPr>
          <w:p w14:paraId="1FE1C66E" w14:textId="77777777" w:rsidR="00CF08D6" w:rsidRPr="00C6449B" w:rsidRDefault="00CF08D6" w:rsidP="00CF08D6">
            <w:pPr>
              <w:pStyle w:val="TAC"/>
              <w:rPr>
                <w:rFonts w:cs="Arial"/>
              </w:rPr>
            </w:pPr>
            <w:r w:rsidRPr="00C6449B">
              <w:rPr>
                <w:rFonts w:cs="Arial"/>
              </w:rPr>
              <w:t>1</w:t>
            </w:r>
          </w:p>
        </w:tc>
        <w:tc>
          <w:tcPr>
            <w:tcW w:w="0" w:type="auto"/>
          </w:tcPr>
          <w:p w14:paraId="33863D48" w14:textId="77777777" w:rsidR="00CF08D6" w:rsidRPr="00C6449B" w:rsidRDefault="00CF08D6" w:rsidP="00CF08D6">
            <w:pPr>
              <w:pStyle w:val="TAC"/>
              <w:rPr>
                <w:rFonts w:cs="Arial"/>
              </w:rPr>
            </w:pPr>
            <w:r w:rsidRPr="00C6449B">
              <w:rPr>
                <w:rFonts w:cs="Arial"/>
              </w:rPr>
              <w:t>1</w:t>
            </w:r>
          </w:p>
        </w:tc>
        <w:tc>
          <w:tcPr>
            <w:tcW w:w="0" w:type="auto"/>
          </w:tcPr>
          <w:p w14:paraId="3FE9CC65" w14:textId="77777777" w:rsidR="00CF08D6" w:rsidRPr="00C6449B" w:rsidRDefault="00CF08D6" w:rsidP="00CF08D6">
            <w:pPr>
              <w:pStyle w:val="TAC"/>
              <w:rPr>
                <w:rFonts w:cs="Arial"/>
              </w:rPr>
            </w:pPr>
            <w:r w:rsidRPr="00C6449B">
              <w:rPr>
                <w:rFonts w:cs="Arial"/>
              </w:rPr>
              <w:t>1</w:t>
            </w:r>
          </w:p>
        </w:tc>
        <w:tc>
          <w:tcPr>
            <w:tcW w:w="0" w:type="auto"/>
          </w:tcPr>
          <w:p w14:paraId="07532559" w14:textId="77777777" w:rsidR="00CF08D6" w:rsidRPr="00C6449B" w:rsidRDefault="00CF08D6" w:rsidP="00CF08D6">
            <w:pPr>
              <w:pStyle w:val="TAC"/>
              <w:rPr>
                <w:rFonts w:cs="Arial"/>
              </w:rPr>
            </w:pPr>
            <w:r w:rsidRPr="00C6449B">
              <w:rPr>
                <w:rFonts w:cs="Arial"/>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rPr>
            </w:pPr>
            <w:r w:rsidRPr="00C6449B">
              <w:rPr>
                <w:rFonts w:cs="Arial"/>
              </w:rPr>
              <w:t>5656</w:t>
            </w:r>
          </w:p>
        </w:tc>
        <w:tc>
          <w:tcPr>
            <w:tcW w:w="0" w:type="auto"/>
          </w:tcPr>
          <w:p w14:paraId="0C79E9D5" w14:textId="77777777" w:rsidR="00CF08D6" w:rsidRPr="00C6449B" w:rsidRDefault="00CF08D6" w:rsidP="00CF08D6">
            <w:pPr>
              <w:pStyle w:val="TAC"/>
              <w:rPr>
                <w:rFonts w:cs="Arial"/>
              </w:rPr>
            </w:pPr>
            <w:r w:rsidRPr="00C6449B">
              <w:rPr>
                <w:rFonts w:cs="Arial"/>
              </w:rPr>
              <w:t>2808</w:t>
            </w:r>
          </w:p>
        </w:tc>
        <w:tc>
          <w:tcPr>
            <w:tcW w:w="0" w:type="auto"/>
          </w:tcPr>
          <w:p w14:paraId="3C0C3BEA" w14:textId="77777777" w:rsidR="00CF08D6" w:rsidRPr="00C6449B" w:rsidRDefault="00CF08D6" w:rsidP="00CF08D6">
            <w:pPr>
              <w:pStyle w:val="TAC"/>
              <w:rPr>
                <w:rFonts w:cs="Arial"/>
              </w:rPr>
            </w:pPr>
            <w:r w:rsidRPr="00C6449B">
              <w:rPr>
                <w:rFonts w:cs="Arial"/>
              </w:rPr>
              <w:t>5656</w:t>
            </w:r>
          </w:p>
        </w:tc>
        <w:tc>
          <w:tcPr>
            <w:tcW w:w="0" w:type="auto"/>
          </w:tcPr>
          <w:p w14:paraId="3C6347F1" w14:textId="77777777" w:rsidR="00CF08D6" w:rsidRPr="00C6449B" w:rsidRDefault="00CF08D6" w:rsidP="00CF08D6">
            <w:pPr>
              <w:pStyle w:val="TAC"/>
              <w:rPr>
                <w:rFonts w:cs="Arial"/>
              </w:rPr>
            </w:pPr>
            <w:r w:rsidRPr="00C6449B">
              <w:rPr>
                <w:rFonts w:cs="Arial"/>
              </w:rPr>
              <w:t>2872</w:t>
            </w:r>
          </w:p>
        </w:tc>
        <w:tc>
          <w:tcPr>
            <w:tcW w:w="0" w:type="auto"/>
          </w:tcPr>
          <w:p w14:paraId="47CBAA6A" w14:textId="77777777" w:rsidR="00CF08D6" w:rsidRPr="00C6449B" w:rsidRDefault="00CF08D6" w:rsidP="00CF08D6">
            <w:pPr>
              <w:pStyle w:val="TAC"/>
              <w:rPr>
                <w:rFonts w:cs="Arial"/>
              </w:rPr>
            </w:pPr>
            <w:r w:rsidRPr="00C6449B">
              <w:rPr>
                <w:rFonts w:cs="Arial"/>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rPr>
            </w:pPr>
            <w:r w:rsidRPr="00C6449B">
              <w:rPr>
                <w:rFonts w:cs="Arial"/>
              </w:rPr>
              <w:t>Total number of bits per slot</w:t>
            </w:r>
          </w:p>
        </w:tc>
        <w:tc>
          <w:tcPr>
            <w:tcW w:w="0" w:type="auto"/>
          </w:tcPr>
          <w:p w14:paraId="360DE6BE" w14:textId="77777777" w:rsidR="00CF08D6" w:rsidRPr="00C6449B" w:rsidRDefault="00CF08D6" w:rsidP="00CF08D6">
            <w:pPr>
              <w:pStyle w:val="TAC"/>
              <w:rPr>
                <w:rFonts w:cs="Arial"/>
              </w:rPr>
            </w:pPr>
            <w:r w:rsidRPr="00C6449B">
              <w:rPr>
                <w:rFonts w:cs="Arial"/>
              </w:rPr>
              <w:t>19008</w:t>
            </w:r>
          </w:p>
        </w:tc>
        <w:tc>
          <w:tcPr>
            <w:tcW w:w="0" w:type="auto"/>
          </w:tcPr>
          <w:p w14:paraId="4E59E821" w14:textId="77777777" w:rsidR="00CF08D6" w:rsidRPr="00C6449B" w:rsidRDefault="00CF08D6" w:rsidP="00CF08D6">
            <w:pPr>
              <w:pStyle w:val="TAC"/>
              <w:rPr>
                <w:rFonts w:cs="Arial"/>
              </w:rPr>
            </w:pPr>
            <w:r w:rsidRPr="00C6449B">
              <w:rPr>
                <w:rFonts w:cs="Arial"/>
              </w:rPr>
              <w:t>9216</w:t>
            </w:r>
          </w:p>
        </w:tc>
        <w:tc>
          <w:tcPr>
            <w:tcW w:w="0" w:type="auto"/>
          </w:tcPr>
          <w:p w14:paraId="6A2B2369" w14:textId="77777777" w:rsidR="00CF08D6" w:rsidRPr="00C6449B" w:rsidRDefault="00CF08D6" w:rsidP="00CF08D6">
            <w:pPr>
              <w:pStyle w:val="TAC"/>
              <w:rPr>
                <w:rFonts w:cs="Arial"/>
              </w:rPr>
            </w:pPr>
            <w:r w:rsidRPr="00C6449B">
              <w:rPr>
                <w:rFonts w:cs="Arial"/>
              </w:rPr>
              <w:t>19008</w:t>
            </w:r>
          </w:p>
        </w:tc>
        <w:tc>
          <w:tcPr>
            <w:tcW w:w="0" w:type="auto"/>
          </w:tcPr>
          <w:p w14:paraId="13FA62CA" w14:textId="77777777" w:rsidR="00CF08D6" w:rsidRPr="00C6449B" w:rsidRDefault="00CF08D6" w:rsidP="00CF08D6">
            <w:pPr>
              <w:pStyle w:val="TAC"/>
              <w:rPr>
                <w:rFonts w:cs="Arial"/>
              </w:rPr>
            </w:pPr>
            <w:r w:rsidRPr="00C6449B">
              <w:rPr>
                <w:rFonts w:cs="Arial"/>
              </w:rPr>
              <w:t>9504</w:t>
            </w:r>
          </w:p>
        </w:tc>
        <w:tc>
          <w:tcPr>
            <w:tcW w:w="0" w:type="auto"/>
          </w:tcPr>
          <w:p w14:paraId="07ACAB97" w14:textId="77777777" w:rsidR="00CF08D6" w:rsidRPr="00C6449B" w:rsidRDefault="00CF08D6" w:rsidP="00CF08D6">
            <w:pPr>
              <w:pStyle w:val="TAC"/>
              <w:rPr>
                <w:rFonts w:cs="Arial"/>
              </w:rPr>
            </w:pPr>
            <w:r w:rsidRPr="00C6449B">
              <w:rPr>
                <w:rFonts w:cs="Arial"/>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rPr>
            </w:pPr>
            <w:r w:rsidRPr="00C6449B">
              <w:rPr>
                <w:rFonts w:cs="Arial"/>
              </w:rPr>
              <w:t>Total symbols per slot</w:t>
            </w:r>
          </w:p>
        </w:tc>
        <w:tc>
          <w:tcPr>
            <w:tcW w:w="0" w:type="auto"/>
          </w:tcPr>
          <w:p w14:paraId="6AFB5CCF" w14:textId="77777777" w:rsidR="00CF08D6" w:rsidRPr="00C6449B" w:rsidRDefault="00CF08D6" w:rsidP="00CF08D6">
            <w:pPr>
              <w:pStyle w:val="TAC"/>
              <w:rPr>
                <w:rFonts w:cs="Arial"/>
              </w:rPr>
            </w:pPr>
            <w:r w:rsidRPr="00C6449B">
              <w:rPr>
                <w:rFonts w:cs="Arial"/>
              </w:rPr>
              <w:t>9504</w:t>
            </w:r>
          </w:p>
        </w:tc>
        <w:tc>
          <w:tcPr>
            <w:tcW w:w="0" w:type="auto"/>
          </w:tcPr>
          <w:p w14:paraId="48245813" w14:textId="77777777" w:rsidR="00CF08D6" w:rsidRPr="00C6449B" w:rsidRDefault="00CF08D6" w:rsidP="00CF08D6">
            <w:pPr>
              <w:pStyle w:val="TAC"/>
              <w:rPr>
                <w:rFonts w:cs="Arial"/>
              </w:rPr>
            </w:pPr>
            <w:r w:rsidRPr="00C6449B">
              <w:rPr>
                <w:rFonts w:cs="Arial"/>
              </w:rPr>
              <w:t>4608</w:t>
            </w:r>
          </w:p>
        </w:tc>
        <w:tc>
          <w:tcPr>
            <w:tcW w:w="0" w:type="auto"/>
          </w:tcPr>
          <w:p w14:paraId="3553B9E1" w14:textId="77777777" w:rsidR="00CF08D6" w:rsidRPr="00C6449B" w:rsidRDefault="00CF08D6" w:rsidP="00CF08D6">
            <w:pPr>
              <w:pStyle w:val="TAC"/>
              <w:rPr>
                <w:rFonts w:cs="Arial"/>
              </w:rPr>
            </w:pPr>
            <w:r w:rsidRPr="00C6449B">
              <w:rPr>
                <w:rFonts w:cs="Arial"/>
              </w:rPr>
              <w:t>9504</w:t>
            </w:r>
          </w:p>
        </w:tc>
        <w:tc>
          <w:tcPr>
            <w:tcW w:w="0" w:type="auto"/>
          </w:tcPr>
          <w:p w14:paraId="680EB292" w14:textId="77777777" w:rsidR="00CF08D6" w:rsidRPr="00C6449B" w:rsidRDefault="00CF08D6" w:rsidP="00CF08D6">
            <w:pPr>
              <w:pStyle w:val="TAC"/>
              <w:rPr>
                <w:rFonts w:cs="Arial"/>
              </w:rPr>
            </w:pPr>
            <w:r w:rsidRPr="00C6449B">
              <w:rPr>
                <w:rFonts w:cs="Arial"/>
              </w:rPr>
              <w:t>4752</w:t>
            </w:r>
          </w:p>
        </w:tc>
        <w:tc>
          <w:tcPr>
            <w:tcW w:w="0" w:type="auto"/>
          </w:tcPr>
          <w:p w14:paraId="16E56FF8" w14:textId="77777777" w:rsidR="00CF08D6" w:rsidRPr="00C6449B" w:rsidRDefault="00CF08D6" w:rsidP="00CF08D6">
            <w:pPr>
              <w:pStyle w:val="TAC"/>
              <w:rPr>
                <w:rFonts w:cs="Arial"/>
              </w:rPr>
            </w:pPr>
            <w:r w:rsidRPr="00C6449B">
              <w:rPr>
                <w:rFonts w:cs="Arial"/>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rPr>
              <w:t>a</w:t>
            </w:r>
            <w:r w:rsidRPr="00C6449B">
              <w:t>dditional DM-RS position</w:t>
            </w:r>
            <w:r w:rsidRPr="00C6449B">
              <w:rPr>
                <w:rFonts w:eastAsia="DengXian" w:hint="eastAsia"/>
              </w:rPr>
              <w:t xml:space="preserve"> = pos1</w:t>
            </w:r>
            <w:r w:rsidRPr="00C6449B">
              <w:t xml:space="preserve"> 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7790"/>
    </w:tbl>
    <w:p w14:paraId="2A611948" w14:textId="77777777" w:rsidR="00CF08D6" w:rsidRPr="00C6449B" w:rsidRDefault="00CF08D6" w:rsidP="00CF08D6"/>
    <w:p w14:paraId="6A13B2DA" w14:textId="77777777" w:rsidR="00CF08D6" w:rsidRPr="00C6449B" w:rsidRDefault="00CF08D6" w:rsidP="00CF08D6">
      <w:pPr>
        <w:pStyle w:val="Heading1"/>
      </w:pPr>
      <w:bookmarkStart w:id="7791" w:name="_Toc13079966"/>
      <w:bookmarkStart w:id="7792" w:name="_Toc29811455"/>
      <w:bookmarkStart w:id="7793" w:name="_Toc29811906"/>
      <w:bookmarkStart w:id="7794" w:name="_Toc37268410"/>
      <w:bookmarkStart w:id="7795" w:name="_Toc37268861"/>
      <w:bookmarkStart w:id="7796" w:name="_Toc45893511"/>
      <w:bookmarkStart w:id="7797" w:name="_Toc53177675"/>
      <w:bookmarkStart w:id="7798" w:name="_Toc53178127"/>
      <w:bookmarkStart w:id="7799" w:name="_Toc61176761"/>
      <w:bookmarkStart w:id="7800" w:name="_Toc67916584"/>
      <w:bookmarkStart w:id="7801" w:name="_Toc74670802"/>
      <w:bookmarkStart w:id="7802" w:name="_Toc76542837"/>
      <w:bookmarkStart w:id="7803" w:name="_Toc82626769"/>
      <w:bookmarkStart w:id="7804" w:name="_Toc90414735"/>
      <w:bookmarkStart w:id="7805" w:name="_Toc106769824"/>
      <w:bookmarkStart w:id="7806" w:name="_Toc115185074"/>
      <w:bookmarkStart w:id="7807" w:name="_Toc138839576"/>
      <w:bookmarkStart w:id="7808" w:name="_Toc138932939"/>
      <w:bookmarkStart w:id="7809" w:name="_Toc138933392"/>
      <w:r w:rsidRPr="00C6449B">
        <w:t>A.2</w:t>
      </w:r>
      <w:r w:rsidRPr="00C6449B">
        <w:tab/>
        <w:t>Fixed Reference Channels for dynamic range (16QAM, R=2/3)</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rPr>
              <w:t>G-FR1-A2-1</w:t>
            </w:r>
          </w:p>
        </w:tc>
        <w:tc>
          <w:tcPr>
            <w:tcW w:w="0" w:type="auto"/>
          </w:tcPr>
          <w:p w14:paraId="10D509CB" w14:textId="77777777" w:rsidR="00CF08D6" w:rsidRPr="00C6449B" w:rsidRDefault="00CF08D6" w:rsidP="00CF08D6">
            <w:pPr>
              <w:pStyle w:val="TAH"/>
              <w:rPr>
                <w:rFonts w:cs="Arial"/>
              </w:rPr>
            </w:pPr>
            <w:r w:rsidRPr="00C6449B">
              <w:rPr>
                <w:rFonts w:cs="Arial"/>
              </w:rPr>
              <w:t>G-FR1-A2-2</w:t>
            </w:r>
          </w:p>
        </w:tc>
        <w:tc>
          <w:tcPr>
            <w:tcW w:w="0" w:type="auto"/>
          </w:tcPr>
          <w:p w14:paraId="57E56EEF" w14:textId="77777777" w:rsidR="00CF08D6" w:rsidRPr="00C6449B" w:rsidRDefault="00CF08D6" w:rsidP="00CF08D6">
            <w:pPr>
              <w:pStyle w:val="TAH"/>
              <w:rPr>
                <w:rFonts w:cs="Arial"/>
              </w:rPr>
            </w:pPr>
            <w:r w:rsidRPr="00C6449B">
              <w:rPr>
                <w:rFonts w:cs="Arial"/>
              </w:rPr>
              <w:t>G-FR1-A2-3</w:t>
            </w:r>
          </w:p>
        </w:tc>
        <w:tc>
          <w:tcPr>
            <w:tcW w:w="0" w:type="auto"/>
          </w:tcPr>
          <w:p w14:paraId="17DDBDE3" w14:textId="77777777" w:rsidR="00CF08D6" w:rsidRPr="00C6449B" w:rsidRDefault="00CF08D6" w:rsidP="00CF08D6">
            <w:pPr>
              <w:pStyle w:val="TAH"/>
              <w:rPr>
                <w:rFonts w:cs="Arial"/>
              </w:rPr>
            </w:pPr>
            <w:r w:rsidRPr="00C6449B">
              <w:rPr>
                <w:rFonts w:cs="Arial"/>
              </w:rPr>
              <w:t>G-FR1-A2-4</w:t>
            </w:r>
          </w:p>
        </w:tc>
        <w:tc>
          <w:tcPr>
            <w:tcW w:w="0" w:type="auto"/>
          </w:tcPr>
          <w:p w14:paraId="30CA78FE" w14:textId="77777777" w:rsidR="00CF08D6" w:rsidRPr="00C6449B" w:rsidRDefault="00CF08D6" w:rsidP="00CF08D6">
            <w:pPr>
              <w:pStyle w:val="TAH"/>
              <w:rPr>
                <w:rFonts w:cs="Arial"/>
              </w:rPr>
            </w:pPr>
            <w:r w:rsidRPr="00C6449B">
              <w:rPr>
                <w:rFonts w:cs="Arial"/>
              </w:rPr>
              <w:t>G-FR1-A2-5</w:t>
            </w:r>
          </w:p>
        </w:tc>
        <w:tc>
          <w:tcPr>
            <w:tcW w:w="0" w:type="auto"/>
          </w:tcPr>
          <w:p w14:paraId="629085B5" w14:textId="77777777" w:rsidR="00CF08D6" w:rsidRPr="00C6449B" w:rsidRDefault="00CF08D6" w:rsidP="00CF08D6">
            <w:pPr>
              <w:pStyle w:val="TAH"/>
              <w:rPr>
                <w:rFonts w:cs="Arial"/>
              </w:rPr>
            </w:pPr>
            <w:r w:rsidRPr="00C6449B">
              <w:rPr>
                <w:rFonts w:cs="Arial"/>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rPr>
            </w:pPr>
            <w:r w:rsidRPr="00C6449B">
              <w:rPr>
                <w:rFonts w:cs="Arial"/>
              </w:rPr>
              <w:t>Subcarrier spacing (kHz)</w:t>
            </w:r>
          </w:p>
        </w:tc>
        <w:tc>
          <w:tcPr>
            <w:tcW w:w="0" w:type="auto"/>
          </w:tcPr>
          <w:p w14:paraId="60DC77E6" w14:textId="77777777" w:rsidR="00CF08D6" w:rsidRPr="00C6449B" w:rsidRDefault="00CF08D6" w:rsidP="00CF08D6">
            <w:pPr>
              <w:pStyle w:val="TAC"/>
              <w:rPr>
                <w:rFonts w:cs="Arial"/>
              </w:rPr>
            </w:pPr>
            <w:r w:rsidRPr="00C6449B">
              <w:rPr>
                <w:rFonts w:cs="Arial"/>
              </w:rPr>
              <w:t>15</w:t>
            </w:r>
          </w:p>
        </w:tc>
        <w:tc>
          <w:tcPr>
            <w:tcW w:w="0" w:type="auto"/>
          </w:tcPr>
          <w:p w14:paraId="04F09517" w14:textId="77777777" w:rsidR="00CF08D6" w:rsidRPr="00C6449B" w:rsidRDefault="00CF08D6" w:rsidP="00CF08D6">
            <w:pPr>
              <w:pStyle w:val="TAC"/>
              <w:rPr>
                <w:rFonts w:cs="Arial"/>
              </w:rPr>
            </w:pPr>
            <w:r w:rsidRPr="00C6449B">
              <w:rPr>
                <w:rFonts w:cs="Arial"/>
              </w:rPr>
              <w:t>30</w:t>
            </w:r>
          </w:p>
        </w:tc>
        <w:tc>
          <w:tcPr>
            <w:tcW w:w="0" w:type="auto"/>
          </w:tcPr>
          <w:p w14:paraId="1C94415D" w14:textId="77777777" w:rsidR="00CF08D6" w:rsidRPr="00C6449B" w:rsidRDefault="00CF08D6" w:rsidP="00CF08D6">
            <w:pPr>
              <w:pStyle w:val="TAC"/>
              <w:rPr>
                <w:rFonts w:cs="Arial"/>
              </w:rPr>
            </w:pPr>
            <w:r w:rsidRPr="00C6449B">
              <w:rPr>
                <w:rFonts w:cs="Arial"/>
              </w:rPr>
              <w:t>60</w:t>
            </w:r>
          </w:p>
        </w:tc>
        <w:tc>
          <w:tcPr>
            <w:tcW w:w="0" w:type="auto"/>
          </w:tcPr>
          <w:p w14:paraId="7E9C547D" w14:textId="77777777" w:rsidR="00CF08D6" w:rsidRPr="00C6449B" w:rsidRDefault="00CF08D6" w:rsidP="00CF08D6">
            <w:pPr>
              <w:pStyle w:val="TAC"/>
              <w:rPr>
                <w:rFonts w:cs="Arial"/>
              </w:rPr>
            </w:pPr>
            <w:r w:rsidRPr="00C6449B">
              <w:rPr>
                <w:rFonts w:cs="Arial"/>
              </w:rPr>
              <w:t>15</w:t>
            </w:r>
          </w:p>
        </w:tc>
        <w:tc>
          <w:tcPr>
            <w:tcW w:w="0" w:type="auto"/>
          </w:tcPr>
          <w:p w14:paraId="4E623918" w14:textId="77777777" w:rsidR="00CF08D6" w:rsidRPr="00C6449B" w:rsidRDefault="00CF08D6" w:rsidP="00CF08D6">
            <w:pPr>
              <w:pStyle w:val="TAC"/>
              <w:rPr>
                <w:rFonts w:cs="Arial"/>
              </w:rPr>
            </w:pPr>
            <w:r w:rsidRPr="00C6449B">
              <w:rPr>
                <w:rFonts w:cs="Arial"/>
              </w:rPr>
              <w:t>30</w:t>
            </w:r>
          </w:p>
        </w:tc>
        <w:tc>
          <w:tcPr>
            <w:tcW w:w="0" w:type="auto"/>
          </w:tcPr>
          <w:p w14:paraId="293526F6" w14:textId="77777777" w:rsidR="00CF08D6" w:rsidRPr="00C6449B" w:rsidRDefault="00CF08D6" w:rsidP="00CF08D6">
            <w:pPr>
              <w:pStyle w:val="TAC"/>
              <w:rPr>
                <w:rFonts w:cs="Arial"/>
              </w:rPr>
            </w:pPr>
            <w:r w:rsidRPr="00C6449B">
              <w:rPr>
                <w:rFonts w:cs="Arial"/>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rPr>
            </w:pPr>
            <w:r w:rsidRPr="00C6449B">
              <w:rPr>
                <w:rFonts w:cs="Arial"/>
              </w:rPr>
              <w:t>25</w:t>
            </w:r>
          </w:p>
        </w:tc>
        <w:tc>
          <w:tcPr>
            <w:tcW w:w="0" w:type="auto"/>
          </w:tcPr>
          <w:p w14:paraId="1400485E" w14:textId="77777777" w:rsidR="00CF08D6" w:rsidRPr="00C6449B" w:rsidRDefault="00CF08D6" w:rsidP="00CF08D6">
            <w:pPr>
              <w:pStyle w:val="TAC"/>
              <w:rPr>
                <w:rFonts w:cs="Arial"/>
              </w:rPr>
            </w:pPr>
            <w:r w:rsidRPr="00C6449B">
              <w:rPr>
                <w:rFonts w:cs="Arial"/>
              </w:rPr>
              <w:t>11</w:t>
            </w:r>
          </w:p>
        </w:tc>
        <w:tc>
          <w:tcPr>
            <w:tcW w:w="0" w:type="auto"/>
          </w:tcPr>
          <w:p w14:paraId="69E4EB07" w14:textId="77777777" w:rsidR="00CF08D6" w:rsidRPr="00C6449B" w:rsidRDefault="00CF08D6" w:rsidP="00CF08D6">
            <w:pPr>
              <w:pStyle w:val="TAC"/>
              <w:rPr>
                <w:rFonts w:cs="Arial"/>
              </w:rPr>
            </w:pPr>
            <w:r w:rsidRPr="00C6449B">
              <w:rPr>
                <w:rFonts w:cs="Arial"/>
              </w:rPr>
              <w:t>11</w:t>
            </w:r>
          </w:p>
        </w:tc>
        <w:tc>
          <w:tcPr>
            <w:tcW w:w="0" w:type="auto"/>
          </w:tcPr>
          <w:p w14:paraId="0E19642E" w14:textId="77777777" w:rsidR="00CF08D6" w:rsidRPr="00C6449B" w:rsidRDefault="00CF08D6" w:rsidP="00CF08D6">
            <w:pPr>
              <w:pStyle w:val="TAC"/>
              <w:rPr>
                <w:rFonts w:cs="Arial"/>
              </w:rPr>
            </w:pPr>
            <w:r w:rsidRPr="00C6449B">
              <w:rPr>
                <w:rFonts w:cs="Arial"/>
              </w:rPr>
              <w:t>106</w:t>
            </w:r>
          </w:p>
        </w:tc>
        <w:tc>
          <w:tcPr>
            <w:tcW w:w="0" w:type="auto"/>
          </w:tcPr>
          <w:p w14:paraId="7F24FD1E" w14:textId="77777777" w:rsidR="00CF08D6" w:rsidRPr="00C6449B" w:rsidRDefault="00CF08D6" w:rsidP="00CF08D6">
            <w:pPr>
              <w:pStyle w:val="TAC"/>
              <w:rPr>
                <w:rFonts w:cs="Arial"/>
              </w:rPr>
            </w:pPr>
            <w:r w:rsidRPr="00C6449B">
              <w:rPr>
                <w:rFonts w:cs="Arial"/>
              </w:rPr>
              <w:t>51</w:t>
            </w:r>
          </w:p>
        </w:tc>
        <w:tc>
          <w:tcPr>
            <w:tcW w:w="0" w:type="auto"/>
          </w:tcPr>
          <w:p w14:paraId="490F61E2" w14:textId="77777777" w:rsidR="00CF08D6" w:rsidRPr="00C6449B" w:rsidRDefault="00CF08D6" w:rsidP="00CF08D6">
            <w:pPr>
              <w:pStyle w:val="TAC"/>
              <w:rPr>
                <w:rFonts w:cs="Arial"/>
              </w:rPr>
            </w:pPr>
            <w:r w:rsidRPr="00C6449B">
              <w:rPr>
                <w:rFonts w:cs="Arial"/>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rPr>
            </w:pPr>
            <w:r w:rsidRPr="00C6449B">
              <w:rPr>
                <w:rFonts w:cs="Arial"/>
              </w:rPr>
              <w:t xml:space="preserve">CP-OFDM Symbols per </w:t>
            </w:r>
            <w:bookmarkStart w:id="7810" w:name="OLE_LINK104"/>
            <w:bookmarkStart w:id="7811" w:name="OLE_LINK105"/>
            <w:r w:rsidRPr="00C6449B">
              <w:rPr>
                <w:rFonts w:cs="Arial"/>
              </w:rPr>
              <w:t xml:space="preserve">slot </w:t>
            </w:r>
            <w:bookmarkEnd w:id="7810"/>
            <w:bookmarkEnd w:id="7811"/>
            <w:r w:rsidRPr="00C6449B">
              <w:rPr>
                <w:rFonts w:cs="Arial"/>
              </w:rPr>
              <w:t>(Note 1)</w:t>
            </w:r>
          </w:p>
        </w:tc>
        <w:tc>
          <w:tcPr>
            <w:tcW w:w="0" w:type="auto"/>
          </w:tcPr>
          <w:p w14:paraId="407E936E" w14:textId="77777777" w:rsidR="00CF08D6" w:rsidRPr="00C6449B" w:rsidRDefault="00CF08D6" w:rsidP="00CF08D6">
            <w:pPr>
              <w:pStyle w:val="TAC"/>
              <w:rPr>
                <w:rFonts w:cs="Arial"/>
              </w:rPr>
            </w:pPr>
            <w:r w:rsidRPr="00C6449B">
              <w:rPr>
                <w:rFonts w:cs="Arial"/>
              </w:rPr>
              <w:t>12</w:t>
            </w:r>
          </w:p>
        </w:tc>
        <w:tc>
          <w:tcPr>
            <w:tcW w:w="0" w:type="auto"/>
          </w:tcPr>
          <w:p w14:paraId="52EAAE1D" w14:textId="77777777" w:rsidR="00CF08D6" w:rsidRPr="00C6449B" w:rsidRDefault="00CF08D6" w:rsidP="00CF08D6">
            <w:pPr>
              <w:pStyle w:val="TAC"/>
              <w:rPr>
                <w:rFonts w:cs="Arial"/>
              </w:rPr>
            </w:pPr>
            <w:r w:rsidRPr="00C6449B">
              <w:rPr>
                <w:rFonts w:cs="Arial"/>
              </w:rPr>
              <w:t>12</w:t>
            </w:r>
          </w:p>
        </w:tc>
        <w:tc>
          <w:tcPr>
            <w:tcW w:w="0" w:type="auto"/>
          </w:tcPr>
          <w:p w14:paraId="10266F7F" w14:textId="77777777" w:rsidR="00CF08D6" w:rsidRPr="00C6449B" w:rsidRDefault="00CF08D6" w:rsidP="00CF08D6">
            <w:pPr>
              <w:pStyle w:val="TAC"/>
              <w:rPr>
                <w:rFonts w:cs="Arial"/>
              </w:rPr>
            </w:pPr>
            <w:r w:rsidRPr="00C6449B">
              <w:rPr>
                <w:rFonts w:cs="Arial"/>
              </w:rPr>
              <w:t>12</w:t>
            </w:r>
          </w:p>
        </w:tc>
        <w:tc>
          <w:tcPr>
            <w:tcW w:w="0" w:type="auto"/>
          </w:tcPr>
          <w:p w14:paraId="2D901043" w14:textId="77777777" w:rsidR="00CF08D6" w:rsidRPr="00C6449B" w:rsidRDefault="00CF08D6" w:rsidP="00CF08D6">
            <w:pPr>
              <w:pStyle w:val="TAC"/>
              <w:rPr>
                <w:rFonts w:cs="Arial"/>
              </w:rPr>
            </w:pPr>
            <w:r w:rsidRPr="00C6449B">
              <w:rPr>
                <w:rFonts w:cs="Arial"/>
              </w:rPr>
              <w:t>12</w:t>
            </w:r>
          </w:p>
        </w:tc>
        <w:tc>
          <w:tcPr>
            <w:tcW w:w="0" w:type="auto"/>
          </w:tcPr>
          <w:p w14:paraId="0ACCABDE" w14:textId="77777777" w:rsidR="00CF08D6" w:rsidRPr="00C6449B" w:rsidRDefault="00CF08D6" w:rsidP="00CF08D6">
            <w:pPr>
              <w:pStyle w:val="TAC"/>
              <w:rPr>
                <w:rFonts w:cs="Arial"/>
              </w:rPr>
            </w:pPr>
            <w:r w:rsidRPr="00C6449B">
              <w:rPr>
                <w:rFonts w:cs="Arial"/>
              </w:rPr>
              <w:t>12</w:t>
            </w:r>
          </w:p>
        </w:tc>
        <w:tc>
          <w:tcPr>
            <w:tcW w:w="0" w:type="auto"/>
          </w:tcPr>
          <w:p w14:paraId="68EA08BC" w14:textId="77777777" w:rsidR="00CF08D6" w:rsidRPr="00C6449B" w:rsidRDefault="00CF08D6" w:rsidP="00CF08D6">
            <w:pPr>
              <w:pStyle w:val="TAC"/>
              <w:rPr>
                <w:rFonts w:cs="Arial"/>
              </w:rPr>
            </w:pPr>
            <w:r w:rsidRPr="00C6449B">
              <w:rPr>
                <w:rFonts w:cs="Arial"/>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rPr>
            </w:pPr>
            <w:r w:rsidRPr="00C6449B">
              <w:rPr>
                <w:rFonts w:cs="Arial"/>
              </w:rPr>
              <w:t>16QAM</w:t>
            </w:r>
          </w:p>
        </w:tc>
        <w:tc>
          <w:tcPr>
            <w:tcW w:w="0" w:type="auto"/>
          </w:tcPr>
          <w:p w14:paraId="722068D8" w14:textId="77777777" w:rsidR="00CF08D6" w:rsidRPr="00C6449B" w:rsidRDefault="00CF08D6" w:rsidP="00CF08D6">
            <w:pPr>
              <w:pStyle w:val="TAC"/>
              <w:rPr>
                <w:rFonts w:cs="Arial"/>
              </w:rPr>
            </w:pPr>
            <w:r w:rsidRPr="00C6449B">
              <w:rPr>
                <w:rFonts w:cs="Arial"/>
              </w:rPr>
              <w:t>16QAM</w:t>
            </w:r>
          </w:p>
        </w:tc>
        <w:tc>
          <w:tcPr>
            <w:tcW w:w="0" w:type="auto"/>
          </w:tcPr>
          <w:p w14:paraId="6063197B" w14:textId="77777777" w:rsidR="00CF08D6" w:rsidRPr="00C6449B" w:rsidRDefault="00CF08D6" w:rsidP="00CF08D6">
            <w:pPr>
              <w:pStyle w:val="TAC"/>
              <w:rPr>
                <w:rFonts w:cs="Arial"/>
              </w:rPr>
            </w:pPr>
            <w:r w:rsidRPr="00C6449B">
              <w:rPr>
                <w:rFonts w:cs="Arial"/>
              </w:rPr>
              <w:t>16QAM</w:t>
            </w:r>
          </w:p>
        </w:tc>
        <w:tc>
          <w:tcPr>
            <w:tcW w:w="0" w:type="auto"/>
          </w:tcPr>
          <w:p w14:paraId="54D57CFE" w14:textId="77777777" w:rsidR="00CF08D6" w:rsidRPr="00C6449B" w:rsidRDefault="00CF08D6" w:rsidP="00CF08D6">
            <w:pPr>
              <w:pStyle w:val="TAC"/>
              <w:rPr>
                <w:rFonts w:cs="Arial"/>
              </w:rPr>
            </w:pPr>
            <w:r w:rsidRPr="00C6449B">
              <w:rPr>
                <w:rFonts w:cs="Arial"/>
              </w:rPr>
              <w:t>16QAM</w:t>
            </w:r>
          </w:p>
        </w:tc>
        <w:tc>
          <w:tcPr>
            <w:tcW w:w="0" w:type="auto"/>
          </w:tcPr>
          <w:p w14:paraId="1D28F90A" w14:textId="77777777" w:rsidR="00CF08D6" w:rsidRPr="00C6449B" w:rsidRDefault="00CF08D6" w:rsidP="00CF08D6">
            <w:pPr>
              <w:pStyle w:val="TAC"/>
              <w:rPr>
                <w:rFonts w:cs="Arial"/>
              </w:rPr>
            </w:pPr>
            <w:r w:rsidRPr="00C6449B">
              <w:rPr>
                <w:rFonts w:cs="Arial"/>
              </w:rPr>
              <w:t>16QAM</w:t>
            </w:r>
          </w:p>
        </w:tc>
        <w:tc>
          <w:tcPr>
            <w:tcW w:w="0" w:type="auto"/>
          </w:tcPr>
          <w:p w14:paraId="47E6A32A" w14:textId="77777777" w:rsidR="00CF08D6" w:rsidRPr="00C6449B" w:rsidRDefault="00CF08D6" w:rsidP="00CF08D6">
            <w:pPr>
              <w:pStyle w:val="TAC"/>
              <w:rPr>
                <w:rFonts w:cs="Arial"/>
              </w:rPr>
            </w:pPr>
            <w:r w:rsidRPr="00C6449B">
              <w:rPr>
                <w:rFonts w:cs="Arial"/>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 (Note 2)</w:t>
            </w:r>
          </w:p>
        </w:tc>
        <w:tc>
          <w:tcPr>
            <w:tcW w:w="0" w:type="auto"/>
          </w:tcPr>
          <w:p w14:paraId="766BB6D6" w14:textId="77777777" w:rsidR="00CF08D6" w:rsidRPr="00C6449B" w:rsidRDefault="00CF08D6" w:rsidP="00CF08D6">
            <w:pPr>
              <w:pStyle w:val="TAC"/>
              <w:rPr>
                <w:rFonts w:cs="Arial"/>
              </w:rPr>
            </w:pPr>
            <w:r w:rsidRPr="00C6449B">
              <w:rPr>
                <w:rFonts w:cs="Arial"/>
              </w:rPr>
              <w:t>2/3</w:t>
            </w:r>
          </w:p>
        </w:tc>
        <w:tc>
          <w:tcPr>
            <w:tcW w:w="0" w:type="auto"/>
          </w:tcPr>
          <w:p w14:paraId="1D522B14" w14:textId="77777777" w:rsidR="00CF08D6" w:rsidRPr="00C6449B" w:rsidRDefault="00CF08D6" w:rsidP="00CF08D6">
            <w:pPr>
              <w:pStyle w:val="TAC"/>
              <w:rPr>
                <w:rFonts w:cs="Arial"/>
              </w:rPr>
            </w:pPr>
            <w:r w:rsidRPr="00C6449B">
              <w:rPr>
                <w:rFonts w:cs="Arial"/>
              </w:rPr>
              <w:t>2/3</w:t>
            </w:r>
          </w:p>
        </w:tc>
        <w:tc>
          <w:tcPr>
            <w:tcW w:w="0" w:type="auto"/>
          </w:tcPr>
          <w:p w14:paraId="744B5124" w14:textId="77777777" w:rsidR="00CF08D6" w:rsidRPr="00C6449B" w:rsidRDefault="00CF08D6" w:rsidP="00CF08D6">
            <w:pPr>
              <w:pStyle w:val="TAC"/>
              <w:rPr>
                <w:rFonts w:cs="Arial"/>
              </w:rPr>
            </w:pPr>
            <w:r w:rsidRPr="00C6449B">
              <w:rPr>
                <w:rFonts w:cs="Arial"/>
              </w:rPr>
              <w:t>2/3</w:t>
            </w:r>
          </w:p>
        </w:tc>
        <w:tc>
          <w:tcPr>
            <w:tcW w:w="0" w:type="auto"/>
          </w:tcPr>
          <w:p w14:paraId="0874B8BC" w14:textId="77777777" w:rsidR="00CF08D6" w:rsidRPr="00C6449B" w:rsidRDefault="00CF08D6" w:rsidP="00CF08D6">
            <w:pPr>
              <w:pStyle w:val="TAC"/>
              <w:rPr>
                <w:rFonts w:cs="Arial"/>
              </w:rPr>
            </w:pPr>
            <w:r w:rsidRPr="00C6449B">
              <w:rPr>
                <w:rFonts w:cs="Arial"/>
              </w:rPr>
              <w:t>2/3</w:t>
            </w:r>
          </w:p>
        </w:tc>
        <w:tc>
          <w:tcPr>
            <w:tcW w:w="0" w:type="auto"/>
          </w:tcPr>
          <w:p w14:paraId="00DFB215" w14:textId="77777777" w:rsidR="00CF08D6" w:rsidRPr="00C6449B" w:rsidRDefault="00CF08D6" w:rsidP="00CF08D6">
            <w:pPr>
              <w:pStyle w:val="TAC"/>
              <w:rPr>
                <w:rFonts w:cs="Arial"/>
              </w:rPr>
            </w:pPr>
            <w:r w:rsidRPr="00C6449B">
              <w:rPr>
                <w:rFonts w:cs="Arial"/>
              </w:rPr>
              <w:t>2/3</w:t>
            </w:r>
          </w:p>
        </w:tc>
        <w:tc>
          <w:tcPr>
            <w:tcW w:w="0" w:type="auto"/>
          </w:tcPr>
          <w:p w14:paraId="20BF826F" w14:textId="77777777" w:rsidR="00CF08D6" w:rsidRPr="00C6449B" w:rsidRDefault="00CF08D6" w:rsidP="00CF08D6">
            <w:pPr>
              <w:pStyle w:val="TAC"/>
              <w:rPr>
                <w:rFonts w:cs="Arial"/>
              </w:rPr>
            </w:pPr>
            <w:r w:rsidRPr="00C6449B">
              <w:rPr>
                <w:rFonts w:cs="Arial"/>
              </w:rPr>
              <w:t>2/3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7812" w:name="_Hlk498674609"/>
            <w:bookmarkStart w:id="7813"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rPr>
            </w:pPr>
            <w:r w:rsidRPr="00C6449B">
              <w:rPr>
                <w:rFonts w:cs="Arial"/>
              </w:rPr>
              <w:t>9224</w:t>
            </w:r>
          </w:p>
        </w:tc>
        <w:tc>
          <w:tcPr>
            <w:tcW w:w="0" w:type="auto"/>
          </w:tcPr>
          <w:p w14:paraId="46E09092" w14:textId="77777777" w:rsidR="00CF08D6" w:rsidRPr="00C6449B" w:rsidRDefault="00CF08D6" w:rsidP="00CF08D6">
            <w:pPr>
              <w:pStyle w:val="TAC"/>
              <w:rPr>
                <w:rFonts w:cs="Arial"/>
              </w:rPr>
            </w:pPr>
            <w:r w:rsidRPr="00C6449B">
              <w:rPr>
                <w:rFonts w:cs="Arial"/>
              </w:rPr>
              <w:t>4032</w:t>
            </w:r>
          </w:p>
        </w:tc>
        <w:tc>
          <w:tcPr>
            <w:tcW w:w="0" w:type="auto"/>
          </w:tcPr>
          <w:p w14:paraId="30171AEA" w14:textId="77777777" w:rsidR="00CF08D6" w:rsidRPr="00C6449B" w:rsidRDefault="00CF08D6" w:rsidP="00CF08D6">
            <w:pPr>
              <w:pStyle w:val="TAC"/>
              <w:rPr>
                <w:rFonts w:cs="Arial"/>
              </w:rPr>
            </w:pPr>
            <w:r w:rsidRPr="00C6449B">
              <w:rPr>
                <w:rFonts w:cs="Arial"/>
              </w:rPr>
              <w:t>4032</w:t>
            </w:r>
          </w:p>
        </w:tc>
        <w:tc>
          <w:tcPr>
            <w:tcW w:w="0" w:type="auto"/>
          </w:tcPr>
          <w:p w14:paraId="01704FBD" w14:textId="77777777" w:rsidR="00CF08D6" w:rsidRPr="00C6449B" w:rsidRDefault="00CF08D6" w:rsidP="00CF08D6">
            <w:pPr>
              <w:pStyle w:val="TAC"/>
              <w:rPr>
                <w:rFonts w:cs="Arial"/>
              </w:rPr>
            </w:pPr>
            <w:r w:rsidRPr="00C6449B">
              <w:rPr>
                <w:rFonts w:cs="Arial"/>
              </w:rPr>
              <w:t>38936</w:t>
            </w:r>
          </w:p>
        </w:tc>
        <w:tc>
          <w:tcPr>
            <w:tcW w:w="0" w:type="auto"/>
          </w:tcPr>
          <w:p w14:paraId="4CAFB923" w14:textId="77777777" w:rsidR="00CF08D6" w:rsidRPr="00C6449B" w:rsidRDefault="00CF08D6" w:rsidP="00CF08D6">
            <w:pPr>
              <w:pStyle w:val="TAC"/>
              <w:rPr>
                <w:rFonts w:cs="Arial"/>
              </w:rPr>
            </w:pPr>
            <w:r w:rsidRPr="00C6449B">
              <w:rPr>
                <w:rFonts w:cs="Arial"/>
              </w:rPr>
              <w:t>18960</w:t>
            </w:r>
          </w:p>
        </w:tc>
        <w:tc>
          <w:tcPr>
            <w:tcW w:w="0" w:type="auto"/>
          </w:tcPr>
          <w:p w14:paraId="0C5E4564" w14:textId="77777777" w:rsidR="00CF08D6" w:rsidRPr="00C6449B" w:rsidRDefault="00CF08D6" w:rsidP="00CF08D6">
            <w:pPr>
              <w:pStyle w:val="TAC"/>
              <w:rPr>
                <w:rFonts w:cs="Arial"/>
              </w:rPr>
            </w:pPr>
            <w:r w:rsidRPr="00C6449B">
              <w:rPr>
                <w:rFonts w:cs="Arial"/>
              </w:rPr>
              <w:t>8968</w:t>
            </w:r>
          </w:p>
        </w:tc>
      </w:tr>
      <w:bookmarkEnd w:id="7812"/>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rPr>
            </w:pPr>
            <w:r w:rsidRPr="00C6449B">
              <w:rPr>
                <w:rFonts w:cs="Arial"/>
              </w:rPr>
              <w:t>24</w:t>
            </w:r>
          </w:p>
        </w:tc>
        <w:tc>
          <w:tcPr>
            <w:tcW w:w="0" w:type="auto"/>
          </w:tcPr>
          <w:p w14:paraId="1965FD6F" w14:textId="77777777" w:rsidR="00CF08D6" w:rsidRPr="00C6449B" w:rsidRDefault="00CF08D6" w:rsidP="00CF08D6">
            <w:pPr>
              <w:pStyle w:val="TAC"/>
              <w:rPr>
                <w:rFonts w:cs="Arial"/>
              </w:rPr>
            </w:pPr>
            <w:r w:rsidRPr="00C6449B">
              <w:rPr>
                <w:rFonts w:cs="Arial"/>
              </w:rPr>
              <w:t>24</w:t>
            </w:r>
          </w:p>
        </w:tc>
        <w:tc>
          <w:tcPr>
            <w:tcW w:w="0" w:type="auto"/>
          </w:tcPr>
          <w:p w14:paraId="78B8441E" w14:textId="77777777" w:rsidR="00CF08D6" w:rsidRPr="00C6449B" w:rsidRDefault="00CF08D6" w:rsidP="00CF08D6">
            <w:pPr>
              <w:pStyle w:val="TAC"/>
              <w:rPr>
                <w:rFonts w:cs="Arial"/>
              </w:rPr>
            </w:pPr>
            <w:r w:rsidRPr="00C6449B">
              <w:rPr>
                <w:rFonts w:cs="Arial"/>
              </w:rPr>
              <w:t>24</w:t>
            </w:r>
          </w:p>
        </w:tc>
        <w:tc>
          <w:tcPr>
            <w:tcW w:w="0" w:type="auto"/>
          </w:tcPr>
          <w:p w14:paraId="501A26F6" w14:textId="77777777" w:rsidR="00CF08D6" w:rsidRPr="00C6449B" w:rsidRDefault="00CF08D6" w:rsidP="00CF08D6">
            <w:pPr>
              <w:pStyle w:val="TAC"/>
              <w:rPr>
                <w:rFonts w:cs="Arial"/>
              </w:rPr>
            </w:pPr>
            <w:r w:rsidRPr="00C6449B">
              <w:rPr>
                <w:rFonts w:cs="Arial"/>
              </w:rPr>
              <w:t>24</w:t>
            </w:r>
          </w:p>
        </w:tc>
        <w:tc>
          <w:tcPr>
            <w:tcW w:w="0" w:type="auto"/>
          </w:tcPr>
          <w:p w14:paraId="16559325" w14:textId="77777777" w:rsidR="00CF08D6" w:rsidRPr="00C6449B" w:rsidRDefault="00CF08D6" w:rsidP="00CF08D6">
            <w:pPr>
              <w:pStyle w:val="TAC"/>
              <w:rPr>
                <w:rFonts w:cs="Arial"/>
              </w:rPr>
            </w:pPr>
            <w:r w:rsidRPr="00C6449B">
              <w:rPr>
                <w:rFonts w:cs="Arial"/>
              </w:rPr>
              <w:t>24</w:t>
            </w:r>
          </w:p>
        </w:tc>
        <w:tc>
          <w:tcPr>
            <w:tcW w:w="0" w:type="auto"/>
          </w:tcPr>
          <w:p w14:paraId="6BFABBDE" w14:textId="77777777" w:rsidR="00CF08D6" w:rsidRPr="00C6449B" w:rsidRDefault="00CF08D6" w:rsidP="00CF08D6">
            <w:pPr>
              <w:pStyle w:val="TAC"/>
              <w:rPr>
                <w:rFonts w:cs="Arial"/>
              </w:rPr>
            </w:pPr>
            <w:r w:rsidRPr="00C6449B">
              <w:rPr>
                <w:rFonts w:cs="Arial"/>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rPr>
            </w:pPr>
            <w:r w:rsidRPr="00C6449B">
              <w:rPr>
                <w:rFonts w:cs="Arial"/>
              </w:rPr>
              <w:t>24</w:t>
            </w:r>
          </w:p>
        </w:tc>
        <w:tc>
          <w:tcPr>
            <w:tcW w:w="0" w:type="auto"/>
          </w:tcPr>
          <w:p w14:paraId="5FF4398F" w14:textId="77777777" w:rsidR="00CF08D6" w:rsidRPr="00C6449B" w:rsidRDefault="00CF08D6" w:rsidP="00CF08D6">
            <w:pPr>
              <w:pStyle w:val="TAC"/>
              <w:rPr>
                <w:rFonts w:cs="Arial"/>
              </w:rPr>
            </w:pPr>
            <w:r w:rsidRPr="00C6449B">
              <w:rPr>
                <w:rFonts w:cs="Arial"/>
              </w:rPr>
              <w:t>-</w:t>
            </w:r>
          </w:p>
        </w:tc>
        <w:tc>
          <w:tcPr>
            <w:tcW w:w="0" w:type="auto"/>
          </w:tcPr>
          <w:p w14:paraId="3751075B" w14:textId="77777777" w:rsidR="00CF08D6" w:rsidRPr="00C6449B" w:rsidRDefault="00CF08D6" w:rsidP="00CF08D6">
            <w:pPr>
              <w:pStyle w:val="TAC"/>
              <w:rPr>
                <w:rFonts w:cs="Arial"/>
              </w:rPr>
            </w:pPr>
            <w:r w:rsidRPr="00C6449B">
              <w:rPr>
                <w:rFonts w:cs="Arial"/>
              </w:rPr>
              <w:t>-</w:t>
            </w:r>
          </w:p>
        </w:tc>
        <w:tc>
          <w:tcPr>
            <w:tcW w:w="0" w:type="auto"/>
          </w:tcPr>
          <w:p w14:paraId="3A93F0D2" w14:textId="77777777" w:rsidR="00CF08D6" w:rsidRPr="00C6449B" w:rsidRDefault="00CF08D6" w:rsidP="00CF08D6">
            <w:pPr>
              <w:pStyle w:val="TAC"/>
              <w:rPr>
                <w:rFonts w:cs="Arial"/>
              </w:rPr>
            </w:pPr>
            <w:r w:rsidRPr="00C6449B">
              <w:rPr>
                <w:rFonts w:cs="Arial"/>
              </w:rPr>
              <w:t>24</w:t>
            </w:r>
          </w:p>
        </w:tc>
        <w:tc>
          <w:tcPr>
            <w:tcW w:w="0" w:type="auto"/>
          </w:tcPr>
          <w:p w14:paraId="588A7C0F" w14:textId="77777777" w:rsidR="00CF08D6" w:rsidRPr="00C6449B" w:rsidRDefault="00CF08D6" w:rsidP="00CF08D6">
            <w:pPr>
              <w:pStyle w:val="TAC"/>
              <w:rPr>
                <w:rFonts w:cs="Arial"/>
              </w:rPr>
            </w:pPr>
            <w:r w:rsidRPr="00C6449B">
              <w:rPr>
                <w:rFonts w:cs="Arial"/>
              </w:rPr>
              <w:t>24</w:t>
            </w:r>
          </w:p>
        </w:tc>
        <w:tc>
          <w:tcPr>
            <w:tcW w:w="0" w:type="auto"/>
          </w:tcPr>
          <w:p w14:paraId="53C62822" w14:textId="77777777" w:rsidR="00CF08D6" w:rsidRPr="00C6449B" w:rsidRDefault="00CF08D6" w:rsidP="00CF08D6">
            <w:pPr>
              <w:pStyle w:val="TAC"/>
              <w:rPr>
                <w:rFonts w:cs="Arial"/>
              </w:rPr>
            </w:pPr>
            <w:r w:rsidRPr="00C6449B">
              <w:rPr>
                <w:rFonts w:cs="Arial"/>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rPr>
            </w:pPr>
            <w:r w:rsidRPr="00C6449B">
              <w:rPr>
                <w:rFonts w:cs="Arial"/>
              </w:rPr>
              <w:t>2</w:t>
            </w:r>
          </w:p>
        </w:tc>
        <w:tc>
          <w:tcPr>
            <w:tcW w:w="0" w:type="auto"/>
          </w:tcPr>
          <w:p w14:paraId="783C5E00" w14:textId="77777777" w:rsidR="00CF08D6" w:rsidRPr="00C6449B" w:rsidRDefault="00CF08D6" w:rsidP="00CF08D6">
            <w:pPr>
              <w:pStyle w:val="TAC"/>
              <w:rPr>
                <w:rFonts w:cs="Arial"/>
              </w:rPr>
            </w:pPr>
            <w:r w:rsidRPr="00C6449B">
              <w:rPr>
                <w:rFonts w:cs="Arial"/>
              </w:rPr>
              <w:t>1</w:t>
            </w:r>
          </w:p>
        </w:tc>
        <w:tc>
          <w:tcPr>
            <w:tcW w:w="0" w:type="auto"/>
          </w:tcPr>
          <w:p w14:paraId="3EEF2B00" w14:textId="77777777" w:rsidR="00CF08D6" w:rsidRPr="00C6449B" w:rsidRDefault="00CF08D6" w:rsidP="00CF08D6">
            <w:pPr>
              <w:pStyle w:val="TAC"/>
              <w:rPr>
                <w:rFonts w:cs="Arial"/>
              </w:rPr>
            </w:pPr>
            <w:r w:rsidRPr="00C6449B">
              <w:rPr>
                <w:rFonts w:cs="Arial"/>
              </w:rPr>
              <w:t>1</w:t>
            </w:r>
          </w:p>
        </w:tc>
        <w:tc>
          <w:tcPr>
            <w:tcW w:w="0" w:type="auto"/>
          </w:tcPr>
          <w:p w14:paraId="7851625C" w14:textId="77777777" w:rsidR="00CF08D6" w:rsidRPr="00C6449B" w:rsidRDefault="00CF08D6" w:rsidP="00CF08D6">
            <w:pPr>
              <w:pStyle w:val="TAC"/>
              <w:rPr>
                <w:rFonts w:cs="Arial"/>
              </w:rPr>
            </w:pPr>
            <w:r w:rsidRPr="00C6449B">
              <w:rPr>
                <w:rFonts w:cs="Arial"/>
              </w:rPr>
              <w:t>5</w:t>
            </w:r>
          </w:p>
        </w:tc>
        <w:tc>
          <w:tcPr>
            <w:tcW w:w="0" w:type="auto"/>
          </w:tcPr>
          <w:p w14:paraId="65374893" w14:textId="77777777" w:rsidR="00CF08D6" w:rsidRPr="00C6449B" w:rsidRDefault="00CF08D6" w:rsidP="00CF08D6">
            <w:pPr>
              <w:pStyle w:val="TAC"/>
              <w:rPr>
                <w:rFonts w:cs="Arial"/>
              </w:rPr>
            </w:pPr>
            <w:r w:rsidRPr="00C6449B">
              <w:rPr>
                <w:rFonts w:cs="Arial"/>
              </w:rPr>
              <w:t>3</w:t>
            </w:r>
          </w:p>
        </w:tc>
        <w:tc>
          <w:tcPr>
            <w:tcW w:w="0" w:type="auto"/>
          </w:tcPr>
          <w:p w14:paraId="14E811A3" w14:textId="77777777" w:rsidR="00CF08D6" w:rsidRPr="00C6449B" w:rsidRDefault="00CF08D6" w:rsidP="00CF08D6">
            <w:pPr>
              <w:pStyle w:val="TAC"/>
              <w:rPr>
                <w:rFonts w:cs="Arial"/>
              </w:rPr>
            </w:pPr>
            <w:r w:rsidRPr="00C6449B">
              <w:rPr>
                <w:rFonts w:cs="Arial"/>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7814"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rPr>
            </w:pPr>
            <w:r w:rsidRPr="00C6449B">
              <w:rPr>
                <w:rFonts w:cs="Arial"/>
              </w:rPr>
              <w:t>4648</w:t>
            </w:r>
          </w:p>
        </w:tc>
        <w:tc>
          <w:tcPr>
            <w:tcW w:w="0" w:type="auto"/>
          </w:tcPr>
          <w:p w14:paraId="0A9A05A5" w14:textId="77777777" w:rsidR="00CF08D6" w:rsidRPr="00C6449B" w:rsidRDefault="00CF08D6" w:rsidP="00CF08D6">
            <w:pPr>
              <w:pStyle w:val="TAC"/>
              <w:rPr>
                <w:rFonts w:cs="Arial"/>
              </w:rPr>
            </w:pPr>
            <w:r w:rsidRPr="00C6449B">
              <w:rPr>
                <w:rFonts w:cs="Arial"/>
              </w:rPr>
              <w:t>4056</w:t>
            </w:r>
          </w:p>
        </w:tc>
        <w:tc>
          <w:tcPr>
            <w:tcW w:w="0" w:type="auto"/>
          </w:tcPr>
          <w:p w14:paraId="51D75100" w14:textId="77777777" w:rsidR="00CF08D6" w:rsidRPr="00C6449B" w:rsidRDefault="00CF08D6" w:rsidP="00CF08D6">
            <w:pPr>
              <w:pStyle w:val="TAC"/>
              <w:rPr>
                <w:rFonts w:cs="Arial"/>
              </w:rPr>
            </w:pPr>
            <w:r w:rsidRPr="00C6449B">
              <w:rPr>
                <w:rFonts w:cs="Arial"/>
              </w:rPr>
              <w:t>4056</w:t>
            </w:r>
          </w:p>
        </w:tc>
        <w:tc>
          <w:tcPr>
            <w:tcW w:w="0" w:type="auto"/>
          </w:tcPr>
          <w:p w14:paraId="4C4B4078" w14:textId="77777777" w:rsidR="00CF08D6" w:rsidRPr="00C6449B" w:rsidRDefault="00CF08D6" w:rsidP="00CF08D6">
            <w:pPr>
              <w:pStyle w:val="TAC"/>
              <w:rPr>
                <w:rFonts w:cs="Arial"/>
              </w:rPr>
            </w:pPr>
            <w:r w:rsidRPr="00C6449B">
              <w:rPr>
                <w:rFonts w:cs="Arial"/>
              </w:rPr>
              <w:t>7816</w:t>
            </w:r>
          </w:p>
        </w:tc>
        <w:tc>
          <w:tcPr>
            <w:tcW w:w="0" w:type="auto"/>
          </w:tcPr>
          <w:p w14:paraId="7DF522C4" w14:textId="77777777" w:rsidR="00CF08D6" w:rsidRPr="00C6449B" w:rsidRDefault="00CF08D6" w:rsidP="00CF08D6">
            <w:pPr>
              <w:pStyle w:val="TAC"/>
              <w:rPr>
                <w:rFonts w:cs="Arial"/>
              </w:rPr>
            </w:pPr>
            <w:r w:rsidRPr="00C6449B">
              <w:rPr>
                <w:rFonts w:cs="Arial"/>
              </w:rPr>
              <w:t>6352</w:t>
            </w:r>
          </w:p>
        </w:tc>
        <w:tc>
          <w:tcPr>
            <w:tcW w:w="0" w:type="auto"/>
          </w:tcPr>
          <w:p w14:paraId="4043BDFA" w14:textId="77777777" w:rsidR="00CF08D6" w:rsidRPr="00C6449B" w:rsidRDefault="00CF08D6" w:rsidP="00CF08D6">
            <w:pPr>
              <w:pStyle w:val="TAC"/>
              <w:rPr>
                <w:rFonts w:cs="Arial"/>
              </w:rPr>
            </w:pPr>
            <w:r w:rsidRPr="00C6449B">
              <w:rPr>
                <w:rFonts w:cs="Arial"/>
              </w:rPr>
              <w:t>4520</w:t>
            </w:r>
          </w:p>
        </w:tc>
      </w:tr>
      <w:bookmarkEnd w:id="7814"/>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rPr>
            </w:pPr>
            <w:r w:rsidRPr="00C6449B">
              <w:rPr>
                <w:rFonts w:cs="Arial"/>
              </w:rPr>
              <w:t>Total number of bits per slot</w:t>
            </w:r>
          </w:p>
        </w:tc>
        <w:tc>
          <w:tcPr>
            <w:tcW w:w="0" w:type="auto"/>
          </w:tcPr>
          <w:p w14:paraId="7A403700" w14:textId="77777777" w:rsidR="00CF08D6" w:rsidRPr="00C6449B" w:rsidRDefault="00CF08D6" w:rsidP="00CF08D6">
            <w:pPr>
              <w:pStyle w:val="TAC"/>
              <w:rPr>
                <w:rFonts w:cs="Arial"/>
              </w:rPr>
            </w:pPr>
            <w:r w:rsidRPr="00C6449B">
              <w:rPr>
                <w:rFonts w:cs="Arial"/>
              </w:rPr>
              <w:t>14400</w:t>
            </w:r>
          </w:p>
        </w:tc>
        <w:tc>
          <w:tcPr>
            <w:tcW w:w="0" w:type="auto"/>
          </w:tcPr>
          <w:p w14:paraId="0C8AED1F" w14:textId="77777777" w:rsidR="00CF08D6" w:rsidRPr="00C6449B" w:rsidRDefault="00CF08D6" w:rsidP="00CF08D6">
            <w:pPr>
              <w:pStyle w:val="TAC"/>
              <w:rPr>
                <w:rFonts w:cs="Arial"/>
              </w:rPr>
            </w:pPr>
            <w:r w:rsidRPr="00C6449B">
              <w:rPr>
                <w:rFonts w:cs="Arial"/>
              </w:rPr>
              <w:t>6336</w:t>
            </w:r>
          </w:p>
        </w:tc>
        <w:tc>
          <w:tcPr>
            <w:tcW w:w="0" w:type="auto"/>
          </w:tcPr>
          <w:p w14:paraId="48B763F3" w14:textId="77777777" w:rsidR="00CF08D6" w:rsidRPr="00C6449B" w:rsidRDefault="00CF08D6" w:rsidP="00CF08D6">
            <w:pPr>
              <w:pStyle w:val="TAC"/>
              <w:rPr>
                <w:rFonts w:cs="Arial"/>
              </w:rPr>
            </w:pPr>
            <w:r w:rsidRPr="00C6449B">
              <w:rPr>
                <w:rFonts w:cs="Arial"/>
              </w:rPr>
              <w:t>6336</w:t>
            </w:r>
          </w:p>
        </w:tc>
        <w:tc>
          <w:tcPr>
            <w:tcW w:w="0" w:type="auto"/>
          </w:tcPr>
          <w:p w14:paraId="3E824921" w14:textId="77777777" w:rsidR="00CF08D6" w:rsidRPr="00C6449B" w:rsidRDefault="00CF08D6" w:rsidP="00CF08D6">
            <w:pPr>
              <w:pStyle w:val="TAC"/>
              <w:rPr>
                <w:rFonts w:cs="Arial"/>
              </w:rPr>
            </w:pPr>
            <w:r w:rsidRPr="00C6449B">
              <w:rPr>
                <w:rFonts w:cs="Arial"/>
              </w:rPr>
              <w:t>61056</w:t>
            </w:r>
          </w:p>
        </w:tc>
        <w:tc>
          <w:tcPr>
            <w:tcW w:w="0" w:type="auto"/>
          </w:tcPr>
          <w:p w14:paraId="273C4763" w14:textId="77777777" w:rsidR="00CF08D6" w:rsidRPr="00C6449B" w:rsidRDefault="00CF08D6" w:rsidP="00CF08D6">
            <w:pPr>
              <w:pStyle w:val="TAC"/>
              <w:rPr>
                <w:rFonts w:cs="Arial"/>
              </w:rPr>
            </w:pPr>
            <w:r w:rsidRPr="00C6449B">
              <w:rPr>
                <w:rFonts w:cs="Arial"/>
              </w:rPr>
              <w:t>29376</w:t>
            </w:r>
          </w:p>
        </w:tc>
        <w:tc>
          <w:tcPr>
            <w:tcW w:w="0" w:type="auto"/>
          </w:tcPr>
          <w:p w14:paraId="4E8B76FB" w14:textId="77777777" w:rsidR="00CF08D6" w:rsidRPr="00C6449B" w:rsidRDefault="00CF08D6" w:rsidP="00CF08D6">
            <w:pPr>
              <w:pStyle w:val="TAC"/>
              <w:rPr>
                <w:rFonts w:cs="Arial"/>
              </w:rPr>
            </w:pPr>
            <w:r w:rsidRPr="00C6449B">
              <w:rPr>
                <w:rFonts w:cs="Arial"/>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rPr>
            </w:pPr>
            <w:r w:rsidRPr="00C6449B">
              <w:rPr>
                <w:rFonts w:cs="Arial"/>
              </w:rPr>
              <w:t>Total symbols per slot</w:t>
            </w:r>
          </w:p>
        </w:tc>
        <w:tc>
          <w:tcPr>
            <w:tcW w:w="0" w:type="auto"/>
          </w:tcPr>
          <w:p w14:paraId="0E6D9749" w14:textId="77777777" w:rsidR="00CF08D6" w:rsidRPr="00C6449B" w:rsidRDefault="00CF08D6" w:rsidP="00CF08D6">
            <w:pPr>
              <w:pStyle w:val="TAC"/>
              <w:rPr>
                <w:rFonts w:cs="Arial"/>
              </w:rPr>
            </w:pPr>
            <w:r w:rsidRPr="00C6449B">
              <w:rPr>
                <w:rFonts w:cs="Arial"/>
              </w:rPr>
              <w:t>3600</w:t>
            </w:r>
          </w:p>
        </w:tc>
        <w:tc>
          <w:tcPr>
            <w:tcW w:w="0" w:type="auto"/>
          </w:tcPr>
          <w:p w14:paraId="1D518B10" w14:textId="77777777" w:rsidR="00CF08D6" w:rsidRPr="00C6449B" w:rsidRDefault="00CF08D6" w:rsidP="00CF08D6">
            <w:pPr>
              <w:pStyle w:val="TAC"/>
              <w:rPr>
                <w:rFonts w:cs="Arial"/>
              </w:rPr>
            </w:pPr>
            <w:r w:rsidRPr="00C6449B">
              <w:rPr>
                <w:rFonts w:cs="Arial"/>
              </w:rPr>
              <w:t>1584</w:t>
            </w:r>
          </w:p>
        </w:tc>
        <w:tc>
          <w:tcPr>
            <w:tcW w:w="0" w:type="auto"/>
          </w:tcPr>
          <w:p w14:paraId="5C50997C" w14:textId="77777777" w:rsidR="00CF08D6" w:rsidRPr="00C6449B" w:rsidRDefault="00CF08D6" w:rsidP="00CF08D6">
            <w:pPr>
              <w:pStyle w:val="TAC"/>
              <w:rPr>
                <w:rFonts w:cs="Arial"/>
              </w:rPr>
            </w:pPr>
            <w:r w:rsidRPr="00C6449B">
              <w:rPr>
                <w:rFonts w:cs="Arial"/>
              </w:rPr>
              <w:t>1584</w:t>
            </w:r>
          </w:p>
        </w:tc>
        <w:tc>
          <w:tcPr>
            <w:tcW w:w="0" w:type="auto"/>
          </w:tcPr>
          <w:p w14:paraId="1B1D1E7D" w14:textId="77777777" w:rsidR="00CF08D6" w:rsidRPr="00C6449B" w:rsidRDefault="00CF08D6" w:rsidP="00CF08D6">
            <w:pPr>
              <w:pStyle w:val="TAC"/>
              <w:rPr>
                <w:rFonts w:cs="Arial"/>
              </w:rPr>
            </w:pPr>
            <w:r w:rsidRPr="00C6449B">
              <w:rPr>
                <w:rFonts w:cs="Arial"/>
              </w:rPr>
              <w:t>15264</w:t>
            </w:r>
          </w:p>
        </w:tc>
        <w:tc>
          <w:tcPr>
            <w:tcW w:w="0" w:type="auto"/>
          </w:tcPr>
          <w:p w14:paraId="47275F3A" w14:textId="77777777" w:rsidR="00CF08D6" w:rsidRPr="00C6449B" w:rsidRDefault="00CF08D6" w:rsidP="00CF08D6">
            <w:pPr>
              <w:pStyle w:val="TAC"/>
              <w:rPr>
                <w:rFonts w:cs="Arial"/>
              </w:rPr>
            </w:pPr>
            <w:r w:rsidRPr="00C6449B">
              <w:rPr>
                <w:rFonts w:cs="Arial"/>
              </w:rPr>
              <w:t>7344</w:t>
            </w:r>
          </w:p>
        </w:tc>
        <w:tc>
          <w:tcPr>
            <w:tcW w:w="0" w:type="auto"/>
          </w:tcPr>
          <w:p w14:paraId="4C7D084A" w14:textId="77777777" w:rsidR="00CF08D6" w:rsidRPr="00C6449B" w:rsidRDefault="00CF08D6" w:rsidP="00CF08D6">
            <w:pPr>
              <w:pStyle w:val="TAC"/>
              <w:rPr>
                <w:rFonts w:cs="Arial"/>
              </w:rPr>
            </w:pPr>
            <w:r w:rsidRPr="00C6449B">
              <w:rPr>
                <w:rFonts w:cs="Arial"/>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rPr>
              <w:t>a</w:t>
            </w:r>
            <w:r w:rsidRPr="00C6449B">
              <w:t>dditional DM-RS position</w:t>
            </w:r>
            <w:r w:rsidRPr="00C6449B">
              <w:rPr>
                <w:rFonts w:eastAsia="DengXian" w:hint="eastAsia"/>
              </w:rPr>
              <w:t xml:space="preserve"> = pos1</w:t>
            </w:r>
            <w:r w:rsidRPr="00C6449B">
              <w:t xml:space="preserve"> with </w:t>
            </w:r>
            <w:r w:rsidRPr="00C6449B">
              <w:rPr>
                <w:i/>
              </w:rPr>
              <w:t>l</w:t>
            </w:r>
            <w:r w:rsidRPr="00C6449B">
              <w:rPr>
                <w:i/>
                <w:vertAlign w:val="subscript"/>
              </w:rPr>
              <w:t>0</w:t>
            </w:r>
            <w:r w:rsidRPr="00C6449B">
              <w:rPr>
                <w:rFonts w:hint="eastAsia"/>
              </w:rPr>
              <w:t xml:space="preserve">= 2, </w:t>
            </w:r>
            <w:r w:rsidRPr="00C6449B">
              <w:rPr>
                <w:i/>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rPr>
            </w:pPr>
            <w:r w:rsidRPr="00C6449B">
              <w:t>NOTE 3:</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bookmarkEnd w:id="7813"/>
    </w:tbl>
    <w:p w14:paraId="1CEDC8A4" w14:textId="77777777" w:rsidR="00CF08D6" w:rsidRPr="00C6449B" w:rsidRDefault="00CF08D6" w:rsidP="00CF08D6"/>
    <w:p w14:paraId="6936F1AD" w14:textId="77777777" w:rsidR="00CF08D6" w:rsidRPr="00C6449B" w:rsidRDefault="00CF08D6" w:rsidP="00CF08D6">
      <w:pPr>
        <w:pStyle w:val="Heading1"/>
      </w:pPr>
      <w:bookmarkStart w:id="7815" w:name="_Toc13079967"/>
      <w:bookmarkStart w:id="7816" w:name="_Toc29811456"/>
      <w:bookmarkStart w:id="7817" w:name="_Toc29811907"/>
      <w:bookmarkStart w:id="7818" w:name="_Toc37268411"/>
      <w:bookmarkStart w:id="7819" w:name="_Toc37268862"/>
      <w:bookmarkStart w:id="7820" w:name="_Toc45893512"/>
      <w:bookmarkStart w:id="7821" w:name="_Toc53177676"/>
      <w:bookmarkStart w:id="7822" w:name="_Toc53178128"/>
      <w:bookmarkStart w:id="7823" w:name="_Toc61176762"/>
      <w:bookmarkStart w:id="7824" w:name="_Toc67916585"/>
      <w:bookmarkStart w:id="7825" w:name="_Toc74670803"/>
      <w:bookmarkStart w:id="7826" w:name="_Toc76542838"/>
      <w:bookmarkStart w:id="7827" w:name="_Toc82626770"/>
      <w:bookmarkStart w:id="7828" w:name="_Toc90414736"/>
      <w:bookmarkStart w:id="7829" w:name="_Toc106769825"/>
      <w:bookmarkStart w:id="7830" w:name="_Toc115185075"/>
      <w:bookmarkStart w:id="7831" w:name="_Toc138839577"/>
      <w:bookmarkStart w:id="7832" w:name="_Toc138932940"/>
      <w:bookmarkStart w:id="7833" w:name="_Toc138933393"/>
      <w:r w:rsidRPr="00C6449B">
        <w:t>A.3</w:t>
      </w:r>
      <w:r w:rsidRPr="00C6449B">
        <w:tab/>
        <w:t>Fixed Reference Channels for performance requirements (QPSK, R=193/1024)</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7BE2593A" w14:textId="77777777" w:rsidR="00CF08D6" w:rsidRPr="00C6449B" w:rsidRDefault="00CF08D6" w:rsidP="00CF08D6">
      <w:r w:rsidRPr="00C6449B">
        <w:t>The parameters for the reference measurement channels are specified in table A.3-2, table A.3-4 and table A.3-6 for FR1 PUSCH performance requirements:</w:t>
      </w:r>
    </w:p>
    <w:p w14:paraId="35860F0A" w14:textId="77777777" w:rsidR="00CF08D6" w:rsidRPr="00C6449B" w:rsidRDefault="00CF08D6" w:rsidP="00CF08D6">
      <w:pPr>
        <w:pStyle w:val="B1"/>
      </w:pPr>
      <w:r w:rsidRPr="00C6449B">
        <w:t>-</w:t>
      </w:r>
      <w:r w:rsidRPr="00C6449B">
        <w:tab/>
        <w:t xml:space="preserve">FRC parameters are specified in table A.3-2 for FR1 PUSCH with transform precoding disabled, </w:t>
      </w:r>
      <w:r w:rsidRPr="00C6449B">
        <w:rPr>
          <w:i/>
        </w:rPr>
        <w:t>Additional DM-RS position = pos1</w:t>
      </w:r>
      <w:r w:rsidRPr="00C6449B">
        <w:t xml:space="preserve"> and 1 transmission layer.</w:t>
      </w:r>
    </w:p>
    <w:p w14:paraId="72FBCDF8" w14:textId="77777777" w:rsidR="00CF08D6" w:rsidRPr="00C6449B" w:rsidRDefault="00CF08D6" w:rsidP="00CF08D6">
      <w:pPr>
        <w:pStyle w:val="B1"/>
      </w:pPr>
      <w:r w:rsidRPr="00C6449B">
        <w:t>-</w:t>
      </w:r>
      <w:r w:rsidRPr="00C6449B">
        <w:tab/>
        <w:t xml:space="preserve">FRC parameters are specified in table A.3-4 for FR1 PUSCH with transform precoding disabled, </w:t>
      </w:r>
      <w:r w:rsidRPr="00C6449B">
        <w:rPr>
          <w:i/>
        </w:rPr>
        <w:t>Additional DM-RS position = pos1</w:t>
      </w:r>
      <w:r w:rsidRPr="00C6449B">
        <w:t xml:space="preserve"> and 2 transmission layers.</w:t>
      </w:r>
    </w:p>
    <w:p w14:paraId="41198D0B" w14:textId="77777777" w:rsidR="00CF08D6" w:rsidRPr="00C6449B" w:rsidRDefault="00CF08D6" w:rsidP="00CF08D6">
      <w:pPr>
        <w:pStyle w:val="B1"/>
      </w:pPr>
      <w:r w:rsidRPr="00C6449B">
        <w:t>-</w:t>
      </w:r>
      <w:r w:rsidRPr="00C6449B">
        <w:tab/>
        <w:t xml:space="preserve">FRC parameters are specified in table A.3-6 for FR1 PUSCH with transform precoding enabled, </w:t>
      </w:r>
      <w:r w:rsidRPr="00C6449B">
        <w:rPr>
          <w:i/>
        </w:rPr>
        <w:t>Additional DM-RS position = pos1</w:t>
      </w:r>
      <w:r w:rsidRPr="00C6449B">
        <w:t xml:space="preserve"> and 1 transmission layer. </w:t>
      </w:r>
    </w:p>
    <w:p w14:paraId="0C44B2D8" w14:textId="77777777" w:rsidR="00CF08D6" w:rsidRPr="00C6449B" w:rsidRDefault="00CF08D6" w:rsidP="00CF08D6">
      <w:r w:rsidRPr="00C6449B">
        <w:t>The parameters for the reference measurement channels are specified in table A.3-7 to table A.3-12 for FR2 PUSCH performance requirements:</w:t>
      </w:r>
    </w:p>
    <w:p w14:paraId="428DC5C3" w14:textId="77777777" w:rsidR="00CF08D6" w:rsidRPr="00C6449B" w:rsidRDefault="00CF08D6" w:rsidP="00CF08D6">
      <w:pPr>
        <w:pStyle w:val="B1"/>
      </w:pPr>
      <w:r w:rsidRPr="00C6449B">
        <w:t>-</w:t>
      </w:r>
      <w:r w:rsidRPr="00C6449B">
        <w:tab/>
        <w:t xml:space="preserve">FRC parameters are specified in table A.3-7 for FR2 PUSCH with transform precoding disabled, </w:t>
      </w:r>
      <w:r w:rsidRPr="00C6449B">
        <w:rPr>
          <w:i/>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t xml:space="preserve">FRC parameters are specified in table A.3-8 for FR2 PUSCH with transform precoding disabled, </w:t>
      </w:r>
      <w:r w:rsidRPr="00C6449B">
        <w:rPr>
          <w:i/>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pPr>
      <w:r w:rsidRPr="00C6449B">
        <w:t>-</w:t>
      </w:r>
      <w:r w:rsidRPr="00C6449B">
        <w:tab/>
        <w:t xml:space="preserve">FRC parameters are specified in table A.3-9 for FR2 PUSCH with transform precoding enabled, </w:t>
      </w:r>
      <w:r w:rsidRPr="00C6449B">
        <w:rPr>
          <w:i/>
        </w:rPr>
        <w:t>Additional DM-RS position = pos0</w:t>
      </w:r>
      <w:r w:rsidRPr="00C6449B">
        <w:t xml:space="preserve"> and 1 transmission layer. </w:t>
      </w:r>
    </w:p>
    <w:p w14:paraId="4E4A01E3" w14:textId="77777777" w:rsidR="00CF08D6" w:rsidRPr="00C6449B" w:rsidRDefault="00CF08D6" w:rsidP="00CF08D6">
      <w:pPr>
        <w:pStyle w:val="B1"/>
      </w:pPr>
      <w:r w:rsidRPr="00C6449B">
        <w:t>-</w:t>
      </w:r>
      <w:r w:rsidRPr="00C6449B">
        <w:tab/>
        <w:t xml:space="preserve">FRC parameters are specified in table A.3-10 for FR2 PUSCH with transform precoding disabled, </w:t>
      </w:r>
      <w:r w:rsidRPr="00C6449B">
        <w:rPr>
          <w:i/>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t xml:space="preserve">FRC parameters are specified in table A.3-11 for FR2 PUSCH with transform precoding disabled, </w:t>
      </w:r>
      <w:r w:rsidRPr="00C6449B">
        <w:rPr>
          <w:i/>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pPr>
      <w:r w:rsidRPr="00C6449B">
        <w:t>-</w:t>
      </w:r>
      <w:r w:rsidRPr="00C6449B">
        <w:tab/>
        <w:t xml:space="preserve">FRC parameters are specified in table A.3-12 for FR2 PUSCH with transform precoding enabled, </w:t>
      </w:r>
      <w:r w:rsidRPr="00C6449B">
        <w:rPr>
          <w:i/>
        </w:rPr>
        <w:t>Additional DM-RS position = pos1</w:t>
      </w:r>
      <w:r w:rsidRPr="00C6449B">
        <w:t xml:space="preserve"> and 1 transmission layer.</w:t>
      </w:r>
    </w:p>
    <w:p w14:paraId="4CB7571D" w14:textId="77777777" w:rsidR="00CF08D6" w:rsidRPr="00C6449B" w:rsidRDefault="00CF08D6" w:rsidP="00CF08D6">
      <w:pPr>
        <w:pStyle w:val="B1"/>
      </w:pPr>
    </w:p>
    <w:p w14:paraId="3095C32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-1: Void</w:t>
      </w:r>
    </w:p>
    <w:p w14:paraId="7C6DBF22" w14:textId="77777777" w:rsidR="00CF08D6" w:rsidRPr="00C6449B" w:rsidRDefault="00CF08D6" w:rsidP="00CF08D6">
      <w:pPr>
        <w:rPr>
          <w:noProof/>
        </w:rPr>
      </w:pPr>
    </w:p>
    <w:p w14:paraId="194A6C1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t>G-FR1-A3-8</w:t>
            </w:r>
          </w:p>
        </w:tc>
        <w:tc>
          <w:tcPr>
            <w:tcW w:w="1071" w:type="dxa"/>
          </w:tcPr>
          <w:p w14:paraId="4A10757E" w14:textId="77777777" w:rsidR="00CF08D6" w:rsidRPr="00C6449B" w:rsidRDefault="00CF08D6" w:rsidP="00CF08D6">
            <w:pPr>
              <w:pStyle w:val="TAH"/>
            </w:pPr>
            <w:r w:rsidRPr="00C6449B">
              <w:t>G-FR1-A3-9</w:t>
            </w:r>
          </w:p>
        </w:tc>
        <w:tc>
          <w:tcPr>
            <w:tcW w:w="1070" w:type="dxa"/>
          </w:tcPr>
          <w:p w14:paraId="747851D0" w14:textId="77777777" w:rsidR="00CF08D6" w:rsidRPr="00C6449B" w:rsidRDefault="00CF08D6" w:rsidP="00CF08D6">
            <w:pPr>
              <w:pStyle w:val="TAH"/>
            </w:pPr>
            <w:r w:rsidRPr="00C6449B">
              <w:t>G-FR1-A3-10</w:t>
            </w:r>
          </w:p>
        </w:tc>
        <w:tc>
          <w:tcPr>
            <w:tcW w:w="1071" w:type="dxa"/>
          </w:tcPr>
          <w:p w14:paraId="46E7A01C" w14:textId="77777777" w:rsidR="00CF08D6" w:rsidRPr="00C6449B" w:rsidRDefault="00CF08D6" w:rsidP="00CF08D6">
            <w:pPr>
              <w:pStyle w:val="TAH"/>
            </w:pPr>
            <w:r w:rsidRPr="00C6449B">
              <w:t>G-FR1-A3-11</w:t>
            </w:r>
          </w:p>
        </w:tc>
        <w:tc>
          <w:tcPr>
            <w:tcW w:w="1070" w:type="dxa"/>
          </w:tcPr>
          <w:p w14:paraId="3EF61C47" w14:textId="77777777" w:rsidR="00CF08D6" w:rsidRPr="00C6449B" w:rsidRDefault="00CF08D6" w:rsidP="00CF08D6">
            <w:pPr>
              <w:pStyle w:val="TAH"/>
            </w:pPr>
            <w:r w:rsidRPr="00C6449B">
              <w:t>G-FR1-A3-12</w:t>
            </w:r>
          </w:p>
        </w:tc>
        <w:tc>
          <w:tcPr>
            <w:tcW w:w="1071" w:type="dxa"/>
          </w:tcPr>
          <w:p w14:paraId="02A79BED" w14:textId="77777777" w:rsidR="00CF08D6" w:rsidRPr="00C6449B" w:rsidRDefault="00CF08D6" w:rsidP="00CF08D6">
            <w:pPr>
              <w:pStyle w:val="TAH"/>
            </w:pPr>
            <w:r w:rsidRPr="00C6449B">
              <w:t>G-FR1-A3-13</w:t>
            </w:r>
          </w:p>
        </w:tc>
        <w:tc>
          <w:tcPr>
            <w:tcW w:w="1071" w:type="dxa"/>
          </w:tcPr>
          <w:p w14:paraId="73157530" w14:textId="77777777" w:rsidR="00CF08D6" w:rsidRPr="00C6449B" w:rsidRDefault="00CF08D6" w:rsidP="00CF08D6">
            <w:pPr>
              <w:pStyle w:val="TAH"/>
            </w:pPr>
            <w:r w:rsidRPr="00C6449B">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pPr>
            <w:r w:rsidRPr="00C6449B">
              <w:t>Subcarrier spacing [kHz]</w:t>
            </w:r>
          </w:p>
        </w:tc>
        <w:tc>
          <w:tcPr>
            <w:tcW w:w="1070" w:type="dxa"/>
          </w:tcPr>
          <w:p w14:paraId="3C315D99" w14:textId="77777777" w:rsidR="00CF08D6" w:rsidRPr="00C6449B" w:rsidRDefault="00CF08D6" w:rsidP="00CF08D6">
            <w:pPr>
              <w:pStyle w:val="TAC"/>
            </w:pPr>
            <w:r w:rsidRPr="00C6449B">
              <w:t>15</w:t>
            </w:r>
          </w:p>
        </w:tc>
        <w:tc>
          <w:tcPr>
            <w:tcW w:w="1071" w:type="dxa"/>
          </w:tcPr>
          <w:p w14:paraId="4CE08A6D" w14:textId="77777777" w:rsidR="00CF08D6" w:rsidRPr="00C6449B" w:rsidRDefault="00CF08D6" w:rsidP="00CF08D6">
            <w:pPr>
              <w:pStyle w:val="TAC"/>
            </w:pPr>
            <w:r w:rsidRPr="00C6449B">
              <w:t>15</w:t>
            </w:r>
          </w:p>
        </w:tc>
        <w:tc>
          <w:tcPr>
            <w:tcW w:w="1070" w:type="dxa"/>
          </w:tcPr>
          <w:p w14:paraId="5D2B5B40" w14:textId="77777777" w:rsidR="00CF08D6" w:rsidRPr="00C6449B" w:rsidRDefault="00CF08D6" w:rsidP="00CF08D6">
            <w:pPr>
              <w:pStyle w:val="TAC"/>
            </w:pPr>
            <w:r w:rsidRPr="00C6449B">
              <w:t>15</w:t>
            </w:r>
          </w:p>
        </w:tc>
        <w:tc>
          <w:tcPr>
            <w:tcW w:w="1071" w:type="dxa"/>
          </w:tcPr>
          <w:p w14:paraId="6358966A" w14:textId="77777777" w:rsidR="00CF08D6" w:rsidRPr="00C6449B" w:rsidRDefault="00CF08D6" w:rsidP="00CF08D6">
            <w:pPr>
              <w:pStyle w:val="TAC"/>
            </w:pPr>
            <w:r w:rsidRPr="00C6449B">
              <w:t>30</w:t>
            </w:r>
          </w:p>
        </w:tc>
        <w:tc>
          <w:tcPr>
            <w:tcW w:w="1070" w:type="dxa"/>
          </w:tcPr>
          <w:p w14:paraId="588F5D7D" w14:textId="77777777" w:rsidR="00CF08D6" w:rsidRPr="00C6449B" w:rsidRDefault="00CF08D6" w:rsidP="00CF08D6">
            <w:pPr>
              <w:pStyle w:val="TAC"/>
            </w:pPr>
            <w:r w:rsidRPr="00C6449B">
              <w:t>30</w:t>
            </w:r>
          </w:p>
        </w:tc>
        <w:tc>
          <w:tcPr>
            <w:tcW w:w="1071" w:type="dxa"/>
          </w:tcPr>
          <w:p w14:paraId="0F025D5A" w14:textId="77777777" w:rsidR="00CF08D6" w:rsidRPr="00C6449B" w:rsidRDefault="00CF08D6" w:rsidP="00CF08D6">
            <w:pPr>
              <w:pStyle w:val="TAC"/>
            </w:pPr>
            <w:r w:rsidRPr="00C6449B">
              <w:t>30</w:t>
            </w:r>
          </w:p>
        </w:tc>
        <w:tc>
          <w:tcPr>
            <w:tcW w:w="1071" w:type="dxa"/>
          </w:tcPr>
          <w:p w14:paraId="68C41079" w14:textId="77777777" w:rsidR="00CF08D6" w:rsidRPr="00C6449B" w:rsidRDefault="00CF08D6" w:rsidP="00CF08D6">
            <w:pPr>
              <w:pStyle w:val="TAC"/>
            </w:pPr>
            <w:r w:rsidRPr="00C6449B">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pPr>
            <w:r w:rsidRPr="00C6449B">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pPr>
            <w:r w:rsidRPr="00C6449B">
              <w:t>CP-OFDM Symbols per slot (Note 1)</w:t>
            </w:r>
          </w:p>
        </w:tc>
        <w:tc>
          <w:tcPr>
            <w:tcW w:w="1070" w:type="dxa"/>
          </w:tcPr>
          <w:p w14:paraId="662E5347" w14:textId="77777777" w:rsidR="00CF08D6" w:rsidRPr="00C6449B" w:rsidRDefault="00CF08D6" w:rsidP="00CF08D6">
            <w:pPr>
              <w:pStyle w:val="TAC"/>
            </w:pPr>
            <w:r w:rsidRPr="00C6449B">
              <w:t>12</w:t>
            </w:r>
          </w:p>
        </w:tc>
        <w:tc>
          <w:tcPr>
            <w:tcW w:w="1071" w:type="dxa"/>
          </w:tcPr>
          <w:p w14:paraId="1A3DAA41" w14:textId="77777777" w:rsidR="00CF08D6" w:rsidRPr="00C6449B" w:rsidRDefault="00CF08D6" w:rsidP="00CF08D6">
            <w:pPr>
              <w:pStyle w:val="TAC"/>
            </w:pPr>
            <w:r w:rsidRPr="00C6449B">
              <w:t>12</w:t>
            </w:r>
          </w:p>
        </w:tc>
        <w:tc>
          <w:tcPr>
            <w:tcW w:w="1070" w:type="dxa"/>
          </w:tcPr>
          <w:p w14:paraId="4AB942D3" w14:textId="77777777" w:rsidR="00CF08D6" w:rsidRPr="00C6449B" w:rsidRDefault="00CF08D6" w:rsidP="00CF08D6">
            <w:pPr>
              <w:pStyle w:val="TAC"/>
            </w:pPr>
            <w:r w:rsidRPr="00C6449B">
              <w:t>12</w:t>
            </w:r>
          </w:p>
        </w:tc>
        <w:tc>
          <w:tcPr>
            <w:tcW w:w="1071" w:type="dxa"/>
          </w:tcPr>
          <w:p w14:paraId="40456FDF" w14:textId="77777777" w:rsidR="00CF08D6" w:rsidRPr="00C6449B" w:rsidRDefault="00CF08D6" w:rsidP="00CF08D6">
            <w:pPr>
              <w:pStyle w:val="TAC"/>
            </w:pPr>
            <w:r w:rsidRPr="00C6449B">
              <w:t>12</w:t>
            </w:r>
          </w:p>
        </w:tc>
        <w:tc>
          <w:tcPr>
            <w:tcW w:w="1070" w:type="dxa"/>
          </w:tcPr>
          <w:p w14:paraId="42E181F9" w14:textId="77777777" w:rsidR="00CF08D6" w:rsidRPr="00C6449B" w:rsidRDefault="00CF08D6" w:rsidP="00CF08D6">
            <w:pPr>
              <w:pStyle w:val="TAC"/>
            </w:pPr>
            <w:r w:rsidRPr="00C6449B">
              <w:t>12</w:t>
            </w:r>
          </w:p>
        </w:tc>
        <w:tc>
          <w:tcPr>
            <w:tcW w:w="1071" w:type="dxa"/>
          </w:tcPr>
          <w:p w14:paraId="6043FDA1" w14:textId="77777777" w:rsidR="00CF08D6" w:rsidRPr="00C6449B" w:rsidRDefault="00CF08D6" w:rsidP="00CF08D6">
            <w:pPr>
              <w:pStyle w:val="TAC"/>
            </w:pPr>
            <w:r w:rsidRPr="00C6449B">
              <w:t>12</w:t>
            </w:r>
          </w:p>
        </w:tc>
        <w:tc>
          <w:tcPr>
            <w:tcW w:w="1071" w:type="dxa"/>
          </w:tcPr>
          <w:p w14:paraId="2B65F0F7" w14:textId="77777777" w:rsidR="00CF08D6" w:rsidRPr="00C6449B" w:rsidRDefault="00CF08D6" w:rsidP="00CF08D6">
            <w:pPr>
              <w:pStyle w:val="TAC"/>
            </w:pPr>
            <w:r w:rsidRPr="00C6449B">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pPr>
            <w:r w:rsidRPr="00C6449B">
              <w:t>QPSK</w:t>
            </w:r>
          </w:p>
        </w:tc>
        <w:tc>
          <w:tcPr>
            <w:tcW w:w="1071" w:type="dxa"/>
          </w:tcPr>
          <w:p w14:paraId="37D2DAE6" w14:textId="77777777" w:rsidR="00CF08D6" w:rsidRPr="00C6449B" w:rsidRDefault="00CF08D6" w:rsidP="00CF08D6">
            <w:pPr>
              <w:pStyle w:val="TAC"/>
            </w:pPr>
            <w:r w:rsidRPr="00C6449B">
              <w:t>QPSK</w:t>
            </w:r>
          </w:p>
        </w:tc>
        <w:tc>
          <w:tcPr>
            <w:tcW w:w="1070" w:type="dxa"/>
          </w:tcPr>
          <w:p w14:paraId="2F24771B" w14:textId="77777777" w:rsidR="00CF08D6" w:rsidRPr="00C6449B" w:rsidRDefault="00CF08D6" w:rsidP="00CF08D6">
            <w:pPr>
              <w:pStyle w:val="TAC"/>
            </w:pPr>
            <w:r w:rsidRPr="00C6449B">
              <w:t>QPSK</w:t>
            </w:r>
          </w:p>
        </w:tc>
        <w:tc>
          <w:tcPr>
            <w:tcW w:w="1071" w:type="dxa"/>
          </w:tcPr>
          <w:p w14:paraId="24FA2093" w14:textId="77777777" w:rsidR="00CF08D6" w:rsidRPr="00C6449B" w:rsidRDefault="00CF08D6" w:rsidP="00CF08D6">
            <w:pPr>
              <w:pStyle w:val="TAC"/>
            </w:pPr>
            <w:r w:rsidRPr="00C6449B">
              <w:t>QPSK</w:t>
            </w:r>
          </w:p>
        </w:tc>
        <w:tc>
          <w:tcPr>
            <w:tcW w:w="1070" w:type="dxa"/>
          </w:tcPr>
          <w:p w14:paraId="2AC0721C" w14:textId="77777777" w:rsidR="00CF08D6" w:rsidRPr="00C6449B" w:rsidRDefault="00CF08D6" w:rsidP="00CF08D6">
            <w:pPr>
              <w:pStyle w:val="TAC"/>
            </w:pPr>
            <w:r w:rsidRPr="00C6449B">
              <w:t>QPSK</w:t>
            </w:r>
          </w:p>
        </w:tc>
        <w:tc>
          <w:tcPr>
            <w:tcW w:w="1071" w:type="dxa"/>
          </w:tcPr>
          <w:p w14:paraId="33E65352" w14:textId="77777777" w:rsidR="00CF08D6" w:rsidRPr="00C6449B" w:rsidRDefault="00CF08D6" w:rsidP="00CF08D6">
            <w:pPr>
              <w:pStyle w:val="TAC"/>
            </w:pPr>
            <w:r w:rsidRPr="00C6449B">
              <w:t>QPSK</w:t>
            </w:r>
          </w:p>
        </w:tc>
        <w:tc>
          <w:tcPr>
            <w:tcW w:w="1071" w:type="dxa"/>
          </w:tcPr>
          <w:p w14:paraId="26173EA4" w14:textId="77777777" w:rsidR="00CF08D6" w:rsidRPr="00C6449B" w:rsidRDefault="00CF08D6" w:rsidP="00CF08D6">
            <w:pPr>
              <w:pStyle w:val="TAC"/>
            </w:pPr>
            <w:r w:rsidRPr="00C6449B">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 (Note 2)</w:t>
            </w:r>
          </w:p>
        </w:tc>
        <w:tc>
          <w:tcPr>
            <w:tcW w:w="1070" w:type="dxa"/>
          </w:tcPr>
          <w:p w14:paraId="45F0584D" w14:textId="77777777" w:rsidR="00CF08D6" w:rsidRPr="00C6449B" w:rsidRDefault="00CF08D6" w:rsidP="00CF08D6">
            <w:pPr>
              <w:pStyle w:val="TAC"/>
            </w:pPr>
            <w:r w:rsidRPr="00C6449B">
              <w:t>193/1024</w:t>
            </w:r>
          </w:p>
        </w:tc>
        <w:tc>
          <w:tcPr>
            <w:tcW w:w="1071" w:type="dxa"/>
          </w:tcPr>
          <w:p w14:paraId="3078681A" w14:textId="77777777" w:rsidR="00CF08D6" w:rsidRPr="00C6449B" w:rsidRDefault="00CF08D6" w:rsidP="00CF08D6">
            <w:pPr>
              <w:pStyle w:val="TAC"/>
            </w:pPr>
            <w:r w:rsidRPr="00C6449B">
              <w:t>193/1024</w:t>
            </w:r>
          </w:p>
        </w:tc>
        <w:tc>
          <w:tcPr>
            <w:tcW w:w="1070" w:type="dxa"/>
          </w:tcPr>
          <w:p w14:paraId="163E7707" w14:textId="77777777" w:rsidR="00CF08D6" w:rsidRPr="00C6449B" w:rsidRDefault="00CF08D6" w:rsidP="00CF08D6">
            <w:pPr>
              <w:pStyle w:val="TAC"/>
            </w:pPr>
            <w:r w:rsidRPr="00C6449B">
              <w:t>193/1024</w:t>
            </w:r>
          </w:p>
        </w:tc>
        <w:tc>
          <w:tcPr>
            <w:tcW w:w="1071" w:type="dxa"/>
          </w:tcPr>
          <w:p w14:paraId="75690941" w14:textId="77777777" w:rsidR="00CF08D6" w:rsidRPr="00C6449B" w:rsidRDefault="00CF08D6" w:rsidP="00CF08D6">
            <w:pPr>
              <w:pStyle w:val="TAC"/>
            </w:pPr>
            <w:r w:rsidRPr="00C6449B">
              <w:t>193/1024</w:t>
            </w:r>
          </w:p>
        </w:tc>
        <w:tc>
          <w:tcPr>
            <w:tcW w:w="1070" w:type="dxa"/>
          </w:tcPr>
          <w:p w14:paraId="5994E7EA" w14:textId="77777777" w:rsidR="00CF08D6" w:rsidRPr="00C6449B" w:rsidRDefault="00CF08D6" w:rsidP="00CF08D6">
            <w:pPr>
              <w:pStyle w:val="TAC"/>
            </w:pPr>
            <w:r w:rsidRPr="00C6449B">
              <w:t>193/1024</w:t>
            </w:r>
          </w:p>
        </w:tc>
        <w:tc>
          <w:tcPr>
            <w:tcW w:w="1071" w:type="dxa"/>
          </w:tcPr>
          <w:p w14:paraId="4091EC07" w14:textId="77777777" w:rsidR="00CF08D6" w:rsidRPr="00C6449B" w:rsidRDefault="00CF08D6" w:rsidP="00CF08D6">
            <w:pPr>
              <w:pStyle w:val="TAC"/>
            </w:pPr>
            <w:r w:rsidRPr="00C6449B">
              <w:t>193/1024</w:t>
            </w:r>
          </w:p>
        </w:tc>
        <w:tc>
          <w:tcPr>
            <w:tcW w:w="1071" w:type="dxa"/>
          </w:tcPr>
          <w:p w14:paraId="39189139" w14:textId="77777777" w:rsidR="00CF08D6" w:rsidRPr="00C6449B" w:rsidRDefault="00CF08D6" w:rsidP="00CF08D6">
            <w:pPr>
              <w:pStyle w:val="TAC"/>
            </w:pPr>
            <w:r w:rsidRPr="00C6449B">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pPr>
            <w:r w:rsidRPr="00C6449B">
              <w:t>1352</w:t>
            </w:r>
          </w:p>
        </w:tc>
        <w:tc>
          <w:tcPr>
            <w:tcW w:w="1071" w:type="dxa"/>
            <w:vAlign w:val="center"/>
          </w:tcPr>
          <w:p w14:paraId="6625A734" w14:textId="77777777" w:rsidR="00CF08D6" w:rsidRPr="00C6449B" w:rsidRDefault="00CF08D6" w:rsidP="00CF08D6">
            <w:pPr>
              <w:pStyle w:val="TAC"/>
            </w:pPr>
            <w:r w:rsidRPr="00C6449B">
              <w:t>2856</w:t>
            </w:r>
          </w:p>
        </w:tc>
        <w:tc>
          <w:tcPr>
            <w:tcW w:w="1070" w:type="dxa"/>
          </w:tcPr>
          <w:p w14:paraId="4D8C6828" w14:textId="77777777" w:rsidR="00CF08D6" w:rsidRPr="00C6449B" w:rsidRDefault="00CF08D6" w:rsidP="00CF08D6">
            <w:pPr>
              <w:pStyle w:val="TAC"/>
            </w:pPr>
            <w:r w:rsidRPr="00C6449B">
              <w:t>5768</w:t>
            </w:r>
          </w:p>
        </w:tc>
        <w:tc>
          <w:tcPr>
            <w:tcW w:w="1071" w:type="dxa"/>
            <w:vAlign w:val="center"/>
          </w:tcPr>
          <w:p w14:paraId="1E84A073" w14:textId="77777777" w:rsidR="00CF08D6" w:rsidRPr="00C6449B" w:rsidRDefault="00CF08D6" w:rsidP="00CF08D6">
            <w:pPr>
              <w:pStyle w:val="TAC"/>
            </w:pPr>
            <w:r w:rsidRPr="00C6449B">
              <w:t>1320</w:t>
            </w:r>
          </w:p>
        </w:tc>
        <w:tc>
          <w:tcPr>
            <w:tcW w:w="1070" w:type="dxa"/>
            <w:vAlign w:val="center"/>
          </w:tcPr>
          <w:p w14:paraId="610C0E0D" w14:textId="77777777" w:rsidR="00CF08D6" w:rsidRPr="00C6449B" w:rsidRDefault="00CF08D6" w:rsidP="00CF08D6">
            <w:pPr>
              <w:pStyle w:val="TAC"/>
            </w:pPr>
            <w:r w:rsidRPr="00C6449B">
              <w:t>2792</w:t>
            </w:r>
          </w:p>
        </w:tc>
        <w:tc>
          <w:tcPr>
            <w:tcW w:w="1071" w:type="dxa"/>
          </w:tcPr>
          <w:p w14:paraId="2684045B" w14:textId="77777777" w:rsidR="00CF08D6" w:rsidRPr="00C6449B" w:rsidRDefault="00CF08D6" w:rsidP="00CF08D6">
            <w:pPr>
              <w:pStyle w:val="TAC"/>
            </w:pPr>
            <w:r w:rsidRPr="00C6449B">
              <w:t>5768</w:t>
            </w:r>
          </w:p>
        </w:tc>
        <w:tc>
          <w:tcPr>
            <w:tcW w:w="1071" w:type="dxa"/>
          </w:tcPr>
          <w:p w14:paraId="31A7E5A9" w14:textId="77777777" w:rsidR="00CF08D6" w:rsidRPr="00C6449B" w:rsidRDefault="00CF08D6" w:rsidP="00CF08D6">
            <w:pPr>
              <w:pStyle w:val="TAC"/>
            </w:pPr>
            <w:r w:rsidRPr="00C6449B">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pPr>
            <w:r w:rsidRPr="00C6449B">
              <w:t>16</w:t>
            </w:r>
          </w:p>
        </w:tc>
        <w:tc>
          <w:tcPr>
            <w:tcW w:w="1071" w:type="dxa"/>
          </w:tcPr>
          <w:p w14:paraId="79DE5345" w14:textId="77777777" w:rsidR="00CF08D6" w:rsidRPr="00C6449B" w:rsidRDefault="00CF08D6" w:rsidP="00CF08D6">
            <w:pPr>
              <w:pStyle w:val="TAC"/>
            </w:pPr>
            <w:r w:rsidRPr="00C6449B">
              <w:t>16</w:t>
            </w:r>
          </w:p>
        </w:tc>
        <w:tc>
          <w:tcPr>
            <w:tcW w:w="1070" w:type="dxa"/>
          </w:tcPr>
          <w:p w14:paraId="612D6DB5" w14:textId="77777777" w:rsidR="00CF08D6" w:rsidRPr="00C6449B" w:rsidRDefault="00CF08D6" w:rsidP="00CF08D6">
            <w:pPr>
              <w:pStyle w:val="TAC"/>
            </w:pPr>
            <w:r w:rsidRPr="00C6449B">
              <w:t>24</w:t>
            </w:r>
          </w:p>
        </w:tc>
        <w:tc>
          <w:tcPr>
            <w:tcW w:w="1071" w:type="dxa"/>
          </w:tcPr>
          <w:p w14:paraId="26D6AB79" w14:textId="77777777" w:rsidR="00CF08D6" w:rsidRPr="00C6449B" w:rsidRDefault="00CF08D6" w:rsidP="00CF08D6">
            <w:pPr>
              <w:pStyle w:val="TAC"/>
            </w:pPr>
            <w:r w:rsidRPr="00C6449B">
              <w:t>16</w:t>
            </w:r>
          </w:p>
        </w:tc>
        <w:tc>
          <w:tcPr>
            <w:tcW w:w="1070" w:type="dxa"/>
          </w:tcPr>
          <w:p w14:paraId="147CF7F5" w14:textId="77777777" w:rsidR="00CF08D6" w:rsidRPr="00C6449B" w:rsidRDefault="00CF08D6" w:rsidP="00CF08D6">
            <w:pPr>
              <w:pStyle w:val="TAC"/>
            </w:pPr>
            <w:r w:rsidRPr="00C6449B">
              <w:t>16</w:t>
            </w:r>
          </w:p>
        </w:tc>
        <w:tc>
          <w:tcPr>
            <w:tcW w:w="1071" w:type="dxa"/>
          </w:tcPr>
          <w:p w14:paraId="194131EC" w14:textId="77777777" w:rsidR="00CF08D6" w:rsidRPr="00C6449B" w:rsidRDefault="00CF08D6" w:rsidP="00CF08D6">
            <w:pPr>
              <w:pStyle w:val="TAC"/>
            </w:pPr>
            <w:r w:rsidRPr="00C6449B">
              <w:t>24</w:t>
            </w:r>
          </w:p>
        </w:tc>
        <w:tc>
          <w:tcPr>
            <w:tcW w:w="1071" w:type="dxa"/>
          </w:tcPr>
          <w:p w14:paraId="7524DBE2" w14:textId="77777777" w:rsidR="00CF08D6" w:rsidRPr="00C6449B" w:rsidRDefault="00CF08D6" w:rsidP="00CF08D6">
            <w:pPr>
              <w:pStyle w:val="TAC"/>
            </w:pPr>
            <w:r w:rsidRPr="00C6449B">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pPr>
            <w:r w:rsidRPr="00C6449B">
              <w:t>-</w:t>
            </w:r>
          </w:p>
        </w:tc>
        <w:tc>
          <w:tcPr>
            <w:tcW w:w="1071" w:type="dxa"/>
            <w:vAlign w:val="center"/>
          </w:tcPr>
          <w:p w14:paraId="2B61C83D" w14:textId="77777777" w:rsidR="00CF08D6" w:rsidRPr="00C6449B" w:rsidRDefault="00CF08D6" w:rsidP="00CF08D6">
            <w:pPr>
              <w:pStyle w:val="TAC"/>
            </w:pPr>
            <w:r w:rsidRPr="00C6449B">
              <w:t>-</w:t>
            </w:r>
          </w:p>
        </w:tc>
        <w:tc>
          <w:tcPr>
            <w:tcW w:w="1070" w:type="dxa"/>
          </w:tcPr>
          <w:p w14:paraId="614B8B19" w14:textId="77777777" w:rsidR="00CF08D6" w:rsidRPr="00C6449B" w:rsidRDefault="00CF08D6" w:rsidP="00CF08D6">
            <w:pPr>
              <w:pStyle w:val="TAC"/>
            </w:pPr>
            <w:r w:rsidRPr="00C6449B">
              <w:t>24</w:t>
            </w:r>
          </w:p>
        </w:tc>
        <w:tc>
          <w:tcPr>
            <w:tcW w:w="1071" w:type="dxa"/>
            <w:vAlign w:val="center"/>
          </w:tcPr>
          <w:p w14:paraId="2A242E1A" w14:textId="77777777" w:rsidR="00CF08D6" w:rsidRPr="00C6449B" w:rsidRDefault="00CF08D6" w:rsidP="00CF08D6">
            <w:pPr>
              <w:pStyle w:val="TAC"/>
            </w:pPr>
            <w:r w:rsidRPr="00C6449B">
              <w:t>-</w:t>
            </w:r>
          </w:p>
        </w:tc>
        <w:tc>
          <w:tcPr>
            <w:tcW w:w="1070" w:type="dxa"/>
            <w:vAlign w:val="center"/>
          </w:tcPr>
          <w:p w14:paraId="49096420" w14:textId="77777777" w:rsidR="00CF08D6" w:rsidRPr="00C6449B" w:rsidRDefault="00CF08D6" w:rsidP="00CF08D6">
            <w:pPr>
              <w:pStyle w:val="TAC"/>
            </w:pPr>
            <w:r w:rsidRPr="00C6449B">
              <w:t>-</w:t>
            </w:r>
          </w:p>
        </w:tc>
        <w:tc>
          <w:tcPr>
            <w:tcW w:w="1071" w:type="dxa"/>
          </w:tcPr>
          <w:p w14:paraId="085300D0" w14:textId="77777777" w:rsidR="00CF08D6" w:rsidRPr="00C6449B" w:rsidRDefault="00CF08D6" w:rsidP="00CF08D6">
            <w:pPr>
              <w:pStyle w:val="TAC"/>
            </w:pPr>
            <w:r w:rsidRPr="00C6449B">
              <w:t>24</w:t>
            </w:r>
          </w:p>
        </w:tc>
        <w:tc>
          <w:tcPr>
            <w:tcW w:w="1071" w:type="dxa"/>
          </w:tcPr>
          <w:p w14:paraId="7352CF3A" w14:textId="77777777" w:rsidR="00CF08D6" w:rsidRPr="00C6449B" w:rsidRDefault="00CF08D6" w:rsidP="00CF08D6">
            <w:pPr>
              <w:pStyle w:val="TAC"/>
            </w:pPr>
            <w:r w:rsidRPr="00C6449B">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pPr>
            <w:r w:rsidRPr="00C6449B">
              <w:t>1</w:t>
            </w:r>
          </w:p>
        </w:tc>
        <w:tc>
          <w:tcPr>
            <w:tcW w:w="1071" w:type="dxa"/>
            <w:vAlign w:val="center"/>
          </w:tcPr>
          <w:p w14:paraId="6CAE52E4" w14:textId="77777777" w:rsidR="00CF08D6" w:rsidRPr="00C6449B" w:rsidRDefault="00CF08D6" w:rsidP="00CF08D6">
            <w:pPr>
              <w:pStyle w:val="TAC"/>
            </w:pPr>
            <w:r w:rsidRPr="00C6449B">
              <w:t>1</w:t>
            </w:r>
          </w:p>
        </w:tc>
        <w:tc>
          <w:tcPr>
            <w:tcW w:w="1070" w:type="dxa"/>
          </w:tcPr>
          <w:p w14:paraId="76AEF434" w14:textId="77777777" w:rsidR="00CF08D6" w:rsidRPr="00C6449B" w:rsidRDefault="00CF08D6" w:rsidP="00CF08D6">
            <w:pPr>
              <w:pStyle w:val="TAC"/>
            </w:pPr>
            <w:r w:rsidRPr="00C6449B">
              <w:t>2</w:t>
            </w:r>
          </w:p>
        </w:tc>
        <w:tc>
          <w:tcPr>
            <w:tcW w:w="1071" w:type="dxa"/>
            <w:vAlign w:val="center"/>
          </w:tcPr>
          <w:p w14:paraId="30DB6700" w14:textId="77777777" w:rsidR="00CF08D6" w:rsidRPr="00C6449B" w:rsidRDefault="00CF08D6" w:rsidP="00CF08D6">
            <w:pPr>
              <w:pStyle w:val="TAC"/>
            </w:pPr>
            <w:r w:rsidRPr="00C6449B">
              <w:t>1</w:t>
            </w:r>
          </w:p>
        </w:tc>
        <w:tc>
          <w:tcPr>
            <w:tcW w:w="1070" w:type="dxa"/>
            <w:vAlign w:val="center"/>
          </w:tcPr>
          <w:p w14:paraId="6C0B4B6E" w14:textId="77777777" w:rsidR="00CF08D6" w:rsidRPr="00C6449B" w:rsidRDefault="00CF08D6" w:rsidP="00CF08D6">
            <w:pPr>
              <w:pStyle w:val="TAC"/>
            </w:pPr>
            <w:r w:rsidRPr="00C6449B">
              <w:t>1</w:t>
            </w:r>
          </w:p>
        </w:tc>
        <w:tc>
          <w:tcPr>
            <w:tcW w:w="1071" w:type="dxa"/>
          </w:tcPr>
          <w:p w14:paraId="0859B266" w14:textId="77777777" w:rsidR="00CF08D6" w:rsidRPr="00C6449B" w:rsidRDefault="00CF08D6" w:rsidP="00CF08D6">
            <w:pPr>
              <w:pStyle w:val="TAC"/>
            </w:pPr>
            <w:r w:rsidRPr="00C6449B">
              <w:t>2</w:t>
            </w:r>
          </w:p>
        </w:tc>
        <w:tc>
          <w:tcPr>
            <w:tcW w:w="1071" w:type="dxa"/>
          </w:tcPr>
          <w:p w14:paraId="741DBB35" w14:textId="77777777" w:rsidR="00CF08D6" w:rsidRPr="00C6449B" w:rsidRDefault="00CF08D6" w:rsidP="00CF08D6">
            <w:pPr>
              <w:pStyle w:val="TAC"/>
            </w:pPr>
            <w:r w:rsidRPr="00C6449B">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1070" w:type="dxa"/>
            <w:vAlign w:val="center"/>
          </w:tcPr>
          <w:p w14:paraId="753FF3F5" w14:textId="77777777" w:rsidR="00CF08D6" w:rsidRPr="00C6449B" w:rsidRDefault="00CF08D6" w:rsidP="00CF08D6">
            <w:pPr>
              <w:pStyle w:val="TAC"/>
            </w:pPr>
            <w:r w:rsidRPr="00C6449B">
              <w:rPr>
                <w:rFonts w:cs="Arial"/>
                <w:szCs w:val="18"/>
              </w:rPr>
              <w:t>1368</w:t>
            </w:r>
          </w:p>
        </w:tc>
        <w:tc>
          <w:tcPr>
            <w:tcW w:w="1071" w:type="dxa"/>
            <w:vAlign w:val="center"/>
          </w:tcPr>
          <w:p w14:paraId="317F015B" w14:textId="77777777" w:rsidR="00CF08D6" w:rsidRPr="00C6449B" w:rsidRDefault="00CF08D6" w:rsidP="00CF08D6">
            <w:pPr>
              <w:pStyle w:val="TAC"/>
            </w:pPr>
            <w:r w:rsidRPr="00C6449B">
              <w:rPr>
                <w:rFonts w:cs="Arial"/>
                <w:szCs w:val="18"/>
              </w:rPr>
              <w:t>2872</w:t>
            </w:r>
          </w:p>
        </w:tc>
        <w:tc>
          <w:tcPr>
            <w:tcW w:w="1070" w:type="dxa"/>
            <w:vAlign w:val="center"/>
          </w:tcPr>
          <w:p w14:paraId="7063C391" w14:textId="77777777" w:rsidR="00CF08D6" w:rsidRPr="00C6449B" w:rsidRDefault="00CF08D6" w:rsidP="00CF08D6">
            <w:pPr>
              <w:pStyle w:val="TAC"/>
            </w:pPr>
            <w:r w:rsidRPr="00C6449B">
              <w:rPr>
                <w:rFonts w:cs="Arial"/>
                <w:szCs w:val="18"/>
              </w:rPr>
              <w:t>2920</w:t>
            </w:r>
          </w:p>
        </w:tc>
        <w:tc>
          <w:tcPr>
            <w:tcW w:w="1071" w:type="dxa"/>
            <w:vAlign w:val="center"/>
          </w:tcPr>
          <w:p w14:paraId="3E5284C4" w14:textId="77777777" w:rsidR="00CF08D6" w:rsidRPr="00C6449B" w:rsidRDefault="00CF08D6" w:rsidP="00CF08D6">
            <w:pPr>
              <w:pStyle w:val="TAC"/>
            </w:pPr>
            <w:r w:rsidRPr="00C6449B">
              <w:rPr>
                <w:rFonts w:cs="Arial"/>
                <w:szCs w:val="18"/>
              </w:rPr>
              <w:t>1336</w:t>
            </w:r>
          </w:p>
        </w:tc>
        <w:tc>
          <w:tcPr>
            <w:tcW w:w="1070" w:type="dxa"/>
            <w:vAlign w:val="center"/>
          </w:tcPr>
          <w:p w14:paraId="7EBC2D0A" w14:textId="77777777" w:rsidR="00CF08D6" w:rsidRPr="00C6449B" w:rsidRDefault="00CF08D6" w:rsidP="00CF08D6">
            <w:pPr>
              <w:pStyle w:val="TAC"/>
            </w:pPr>
            <w:r w:rsidRPr="00C6449B">
              <w:rPr>
                <w:rFonts w:cs="Arial"/>
                <w:szCs w:val="18"/>
              </w:rPr>
              <w:t>2808</w:t>
            </w:r>
          </w:p>
        </w:tc>
        <w:tc>
          <w:tcPr>
            <w:tcW w:w="1071" w:type="dxa"/>
            <w:vAlign w:val="center"/>
          </w:tcPr>
          <w:p w14:paraId="1418D0AC" w14:textId="77777777" w:rsidR="00CF08D6" w:rsidRPr="00C6449B" w:rsidRDefault="00CF08D6" w:rsidP="00CF08D6">
            <w:pPr>
              <w:pStyle w:val="TAC"/>
            </w:pPr>
            <w:r w:rsidRPr="00C6449B">
              <w:rPr>
                <w:rFonts w:cs="Arial"/>
                <w:szCs w:val="18"/>
              </w:rPr>
              <w:t>2920</w:t>
            </w:r>
          </w:p>
        </w:tc>
        <w:tc>
          <w:tcPr>
            <w:tcW w:w="1071" w:type="dxa"/>
            <w:vAlign w:val="center"/>
          </w:tcPr>
          <w:p w14:paraId="170A09AA" w14:textId="77777777" w:rsidR="00CF08D6" w:rsidRPr="00C6449B" w:rsidRDefault="00CF08D6" w:rsidP="00CF08D6">
            <w:pPr>
              <w:pStyle w:val="TAC"/>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pPr>
            <w:r w:rsidRPr="00C6449B">
              <w:t>Total number of bits per slot</w:t>
            </w:r>
          </w:p>
        </w:tc>
        <w:tc>
          <w:tcPr>
            <w:tcW w:w="1070" w:type="dxa"/>
            <w:vAlign w:val="center"/>
          </w:tcPr>
          <w:p w14:paraId="51B85CAB" w14:textId="77777777" w:rsidR="00CF08D6" w:rsidRPr="00C6449B" w:rsidRDefault="00CF08D6" w:rsidP="00CF08D6">
            <w:pPr>
              <w:pStyle w:val="TAC"/>
            </w:pPr>
            <w:r w:rsidRPr="00C6449B">
              <w:t>7200</w:t>
            </w:r>
          </w:p>
        </w:tc>
        <w:tc>
          <w:tcPr>
            <w:tcW w:w="1071" w:type="dxa"/>
            <w:vAlign w:val="center"/>
          </w:tcPr>
          <w:p w14:paraId="28C7ECEE" w14:textId="77777777" w:rsidR="00CF08D6" w:rsidRPr="00C6449B" w:rsidRDefault="00CF08D6" w:rsidP="00CF08D6">
            <w:pPr>
              <w:pStyle w:val="TAC"/>
            </w:pPr>
            <w:r w:rsidRPr="00C6449B">
              <w:t>14976</w:t>
            </w:r>
          </w:p>
        </w:tc>
        <w:tc>
          <w:tcPr>
            <w:tcW w:w="1070" w:type="dxa"/>
            <w:vAlign w:val="center"/>
          </w:tcPr>
          <w:p w14:paraId="18D93404" w14:textId="77777777" w:rsidR="00CF08D6" w:rsidRPr="00C6449B" w:rsidRDefault="00CF08D6" w:rsidP="00CF08D6">
            <w:pPr>
              <w:pStyle w:val="TAC"/>
            </w:pPr>
            <w:r w:rsidRPr="00C6449B">
              <w:t>30528</w:t>
            </w:r>
          </w:p>
        </w:tc>
        <w:tc>
          <w:tcPr>
            <w:tcW w:w="1071" w:type="dxa"/>
            <w:vAlign w:val="center"/>
          </w:tcPr>
          <w:p w14:paraId="5FAD30DA" w14:textId="77777777" w:rsidR="00CF08D6" w:rsidRPr="00C6449B" w:rsidRDefault="00CF08D6" w:rsidP="00CF08D6">
            <w:pPr>
              <w:pStyle w:val="TAC"/>
            </w:pPr>
            <w:r w:rsidRPr="00C6449B">
              <w:t>6912</w:t>
            </w:r>
          </w:p>
        </w:tc>
        <w:tc>
          <w:tcPr>
            <w:tcW w:w="1070" w:type="dxa"/>
            <w:vAlign w:val="center"/>
          </w:tcPr>
          <w:p w14:paraId="12380C44" w14:textId="77777777" w:rsidR="00CF08D6" w:rsidRPr="00C6449B" w:rsidRDefault="00CF08D6" w:rsidP="00CF08D6">
            <w:pPr>
              <w:pStyle w:val="TAC"/>
            </w:pPr>
            <w:r w:rsidRPr="00C6449B">
              <w:t>14688</w:t>
            </w:r>
          </w:p>
        </w:tc>
        <w:tc>
          <w:tcPr>
            <w:tcW w:w="1071" w:type="dxa"/>
            <w:vAlign w:val="center"/>
          </w:tcPr>
          <w:p w14:paraId="0B3B43DB" w14:textId="77777777" w:rsidR="00CF08D6" w:rsidRPr="00C6449B" w:rsidRDefault="00CF08D6" w:rsidP="00CF08D6">
            <w:pPr>
              <w:pStyle w:val="TAC"/>
            </w:pPr>
            <w:r w:rsidRPr="00C6449B">
              <w:t>30528</w:t>
            </w:r>
          </w:p>
        </w:tc>
        <w:tc>
          <w:tcPr>
            <w:tcW w:w="1071" w:type="dxa"/>
            <w:vAlign w:val="center"/>
          </w:tcPr>
          <w:p w14:paraId="7BA6D00B" w14:textId="77777777" w:rsidR="00CF08D6" w:rsidRPr="00C6449B" w:rsidRDefault="00CF08D6" w:rsidP="00CF08D6">
            <w:pPr>
              <w:pStyle w:val="TAC"/>
            </w:pPr>
            <w:r w:rsidRPr="00C6449B">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pPr>
            <w:r w:rsidRPr="00C6449B">
              <w:t>Total symbols per slot</w:t>
            </w:r>
          </w:p>
        </w:tc>
        <w:tc>
          <w:tcPr>
            <w:tcW w:w="1070" w:type="dxa"/>
          </w:tcPr>
          <w:p w14:paraId="54152F13" w14:textId="77777777" w:rsidR="00CF08D6" w:rsidRPr="00C6449B" w:rsidRDefault="00CF08D6" w:rsidP="00CF08D6">
            <w:pPr>
              <w:pStyle w:val="TAC"/>
            </w:pPr>
            <w:r w:rsidRPr="00C6449B">
              <w:t>3600</w:t>
            </w:r>
          </w:p>
        </w:tc>
        <w:tc>
          <w:tcPr>
            <w:tcW w:w="1071" w:type="dxa"/>
          </w:tcPr>
          <w:p w14:paraId="4BBBC9C9" w14:textId="77777777" w:rsidR="00CF08D6" w:rsidRPr="00C6449B" w:rsidRDefault="00CF08D6" w:rsidP="00CF08D6">
            <w:pPr>
              <w:pStyle w:val="TAC"/>
            </w:pPr>
            <w:r w:rsidRPr="00C6449B">
              <w:t>7488</w:t>
            </w:r>
          </w:p>
        </w:tc>
        <w:tc>
          <w:tcPr>
            <w:tcW w:w="1070" w:type="dxa"/>
          </w:tcPr>
          <w:p w14:paraId="7E3914B5" w14:textId="77777777" w:rsidR="00CF08D6" w:rsidRPr="00C6449B" w:rsidRDefault="00CF08D6" w:rsidP="00CF08D6">
            <w:pPr>
              <w:pStyle w:val="TAC"/>
            </w:pPr>
            <w:r w:rsidRPr="00C6449B">
              <w:t>15264</w:t>
            </w:r>
          </w:p>
        </w:tc>
        <w:tc>
          <w:tcPr>
            <w:tcW w:w="1071" w:type="dxa"/>
          </w:tcPr>
          <w:p w14:paraId="6EDC6B26" w14:textId="77777777" w:rsidR="00CF08D6" w:rsidRPr="00C6449B" w:rsidRDefault="00CF08D6" w:rsidP="00CF08D6">
            <w:pPr>
              <w:pStyle w:val="TAC"/>
            </w:pPr>
            <w:r w:rsidRPr="00C6449B">
              <w:t>3456</w:t>
            </w:r>
          </w:p>
        </w:tc>
        <w:tc>
          <w:tcPr>
            <w:tcW w:w="1070" w:type="dxa"/>
          </w:tcPr>
          <w:p w14:paraId="19077357" w14:textId="77777777" w:rsidR="00CF08D6" w:rsidRPr="00C6449B" w:rsidRDefault="00CF08D6" w:rsidP="00CF08D6">
            <w:pPr>
              <w:pStyle w:val="TAC"/>
            </w:pPr>
            <w:r w:rsidRPr="00C6449B">
              <w:t>7344</w:t>
            </w:r>
          </w:p>
        </w:tc>
        <w:tc>
          <w:tcPr>
            <w:tcW w:w="1071" w:type="dxa"/>
          </w:tcPr>
          <w:p w14:paraId="4DE07EB0" w14:textId="77777777" w:rsidR="00CF08D6" w:rsidRPr="00C6449B" w:rsidRDefault="00CF08D6" w:rsidP="00CF08D6">
            <w:pPr>
              <w:pStyle w:val="TAC"/>
            </w:pPr>
            <w:r w:rsidRPr="00C6449B">
              <w:t>15264</w:t>
            </w:r>
          </w:p>
        </w:tc>
        <w:tc>
          <w:tcPr>
            <w:tcW w:w="1071" w:type="dxa"/>
          </w:tcPr>
          <w:p w14:paraId="3868F49D" w14:textId="77777777" w:rsidR="00CF08D6" w:rsidRPr="00C6449B" w:rsidRDefault="00CF08D6" w:rsidP="00CF08D6">
            <w:pPr>
              <w:pStyle w:val="TAC"/>
            </w:pPr>
            <w:r w:rsidRPr="00C6449B">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 xml:space="preserve">l </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31A80447" w14:textId="372D87BD"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6F23F32C" w14:textId="77777777" w:rsidR="00CF08D6" w:rsidRPr="00C6449B" w:rsidRDefault="00CF08D6" w:rsidP="00CF08D6">
      <w:pPr>
        <w:rPr>
          <w:noProof/>
        </w:rPr>
      </w:pPr>
    </w:p>
    <w:p w14:paraId="5134DBAA"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3</w:t>
      </w:r>
      <w:r w:rsidRPr="00C6449B">
        <w:rPr>
          <w:rFonts w:eastAsia="Malgun Gothic"/>
        </w:rPr>
        <w:t>: Void</w:t>
      </w:r>
    </w:p>
    <w:p w14:paraId="73DBEC2F" w14:textId="77777777" w:rsidR="00CF08D6" w:rsidRPr="00C6449B" w:rsidRDefault="00CF08D6" w:rsidP="00CF08D6">
      <w:pPr>
        <w:rPr>
          <w:noProof/>
        </w:rPr>
      </w:pPr>
    </w:p>
    <w:p w14:paraId="5700C8B3"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4</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t>G-FR1-A3-22</w:t>
            </w:r>
          </w:p>
        </w:tc>
        <w:tc>
          <w:tcPr>
            <w:tcW w:w="1071" w:type="dxa"/>
          </w:tcPr>
          <w:p w14:paraId="539C5F9F" w14:textId="77777777" w:rsidR="00CF08D6" w:rsidRPr="00C6449B" w:rsidRDefault="00CF08D6" w:rsidP="00CF08D6">
            <w:pPr>
              <w:pStyle w:val="TAH"/>
            </w:pPr>
            <w:r w:rsidRPr="00C6449B">
              <w:t>G-FR1-A3-23</w:t>
            </w:r>
          </w:p>
        </w:tc>
        <w:tc>
          <w:tcPr>
            <w:tcW w:w="1070" w:type="dxa"/>
          </w:tcPr>
          <w:p w14:paraId="310D2D28" w14:textId="77777777" w:rsidR="00CF08D6" w:rsidRPr="00C6449B" w:rsidRDefault="00CF08D6" w:rsidP="00CF08D6">
            <w:pPr>
              <w:pStyle w:val="TAH"/>
            </w:pPr>
            <w:r w:rsidRPr="00C6449B">
              <w:t>G-FR1-A3-24</w:t>
            </w:r>
          </w:p>
        </w:tc>
        <w:tc>
          <w:tcPr>
            <w:tcW w:w="1071" w:type="dxa"/>
          </w:tcPr>
          <w:p w14:paraId="618A1B90" w14:textId="77777777" w:rsidR="00CF08D6" w:rsidRPr="00C6449B" w:rsidRDefault="00CF08D6" w:rsidP="00CF08D6">
            <w:pPr>
              <w:pStyle w:val="TAH"/>
            </w:pPr>
            <w:r w:rsidRPr="00C6449B">
              <w:t>G-FR1-A3-25</w:t>
            </w:r>
          </w:p>
        </w:tc>
        <w:tc>
          <w:tcPr>
            <w:tcW w:w="1070" w:type="dxa"/>
          </w:tcPr>
          <w:p w14:paraId="0A5060D2" w14:textId="77777777" w:rsidR="00CF08D6" w:rsidRPr="00C6449B" w:rsidRDefault="00CF08D6" w:rsidP="00CF08D6">
            <w:pPr>
              <w:pStyle w:val="TAH"/>
            </w:pPr>
            <w:r w:rsidRPr="00C6449B">
              <w:t>G-FR1-A3-26</w:t>
            </w:r>
          </w:p>
        </w:tc>
        <w:tc>
          <w:tcPr>
            <w:tcW w:w="1071" w:type="dxa"/>
          </w:tcPr>
          <w:p w14:paraId="489F1548" w14:textId="77777777" w:rsidR="00CF08D6" w:rsidRPr="00C6449B" w:rsidRDefault="00CF08D6" w:rsidP="00CF08D6">
            <w:pPr>
              <w:pStyle w:val="TAH"/>
            </w:pPr>
            <w:r w:rsidRPr="00C6449B">
              <w:t>G-FR1-A3-27</w:t>
            </w:r>
          </w:p>
        </w:tc>
        <w:tc>
          <w:tcPr>
            <w:tcW w:w="1071" w:type="dxa"/>
          </w:tcPr>
          <w:p w14:paraId="1A003F74" w14:textId="77777777" w:rsidR="00CF08D6" w:rsidRPr="00C6449B" w:rsidRDefault="00CF08D6" w:rsidP="00CF08D6">
            <w:pPr>
              <w:pStyle w:val="TAH"/>
            </w:pPr>
            <w:r w:rsidRPr="00C6449B">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pPr>
            <w:r w:rsidRPr="00C6449B">
              <w:t>Subcarrier spacing [kHz]</w:t>
            </w:r>
          </w:p>
        </w:tc>
        <w:tc>
          <w:tcPr>
            <w:tcW w:w="1070" w:type="dxa"/>
          </w:tcPr>
          <w:p w14:paraId="6C339D93" w14:textId="77777777" w:rsidR="00CF08D6" w:rsidRPr="00C6449B" w:rsidRDefault="00CF08D6" w:rsidP="00CF08D6">
            <w:pPr>
              <w:pStyle w:val="TAC"/>
            </w:pPr>
            <w:r w:rsidRPr="00C6449B">
              <w:t>15</w:t>
            </w:r>
          </w:p>
        </w:tc>
        <w:tc>
          <w:tcPr>
            <w:tcW w:w="1071" w:type="dxa"/>
          </w:tcPr>
          <w:p w14:paraId="1330FA94" w14:textId="77777777" w:rsidR="00CF08D6" w:rsidRPr="00C6449B" w:rsidRDefault="00CF08D6" w:rsidP="00CF08D6">
            <w:pPr>
              <w:pStyle w:val="TAC"/>
            </w:pPr>
            <w:r w:rsidRPr="00C6449B">
              <w:t>15</w:t>
            </w:r>
          </w:p>
        </w:tc>
        <w:tc>
          <w:tcPr>
            <w:tcW w:w="1070" w:type="dxa"/>
          </w:tcPr>
          <w:p w14:paraId="5909C213" w14:textId="77777777" w:rsidR="00CF08D6" w:rsidRPr="00C6449B" w:rsidRDefault="00CF08D6" w:rsidP="00CF08D6">
            <w:pPr>
              <w:pStyle w:val="TAC"/>
            </w:pPr>
            <w:r w:rsidRPr="00C6449B">
              <w:t>15</w:t>
            </w:r>
          </w:p>
        </w:tc>
        <w:tc>
          <w:tcPr>
            <w:tcW w:w="1071" w:type="dxa"/>
          </w:tcPr>
          <w:p w14:paraId="66674996" w14:textId="77777777" w:rsidR="00CF08D6" w:rsidRPr="00C6449B" w:rsidRDefault="00CF08D6" w:rsidP="00CF08D6">
            <w:pPr>
              <w:pStyle w:val="TAC"/>
            </w:pPr>
            <w:r w:rsidRPr="00C6449B">
              <w:t>30</w:t>
            </w:r>
          </w:p>
        </w:tc>
        <w:tc>
          <w:tcPr>
            <w:tcW w:w="1070" w:type="dxa"/>
          </w:tcPr>
          <w:p w14:paraId="237EF4E8" w14:textId="77777777" w:rsidR="00CF08D6" w:rsidRPr="00C6449B" w:rsidRDefault="00CF08D6" w:rsidP="00CF08D6">
            <w:pPr>
              <w:pStyle w:val="TAC"/>
            </w:pPr>
            <w:r w:rsidRPr="00C6449B">
              <w:t>30</w:t>
            </w:r>
          </w:p>
        </w:tc>
        <w:tc>
          <w:tcPr>
            <w:tcW w:w="1071" w:type="dxa"/>
          </w:tcPr>
          <w:p w14:paraId="588633F5" w14:textId="77777777" w:rsidR="00CF08D6" w:rsidRPr="00C6449B" w:rsidRDefault="00CF08D6" w:rsidP="00CF08D6">
            <w:pPr>
              <w:pStyle w:val="TAC"/>
            </w:pPr>
            <w:r w:rsidRPr="00C6449B">
              <w:t>30</w:t>
            </w:r>
          </w:p>
        </w:tc>
        <w:tc>
          <w:tcPr>
            <w:tcW w:w="1071" w:type="dxa"/>
          </w:tcPr>
          <w:p w14:paraId="2F842961" w14:textId="77777777" w:rsidR="00CF08D6" w:rsidRPr="00C6449B" w:rsidRDefault="00CF08D6" w:rsidP="00CF08D6">
            <w:pPr>
              <w:pStyle w:val="TAC"/>
            </w:pPr>
            <w:r w:rsidRPr="00C6449B">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pPr>
            <w:r w:rsidRPr="00C6449B">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pPr>
            <w:r w:rsidRPr="00C6449B">
              <w:t>CP-OFDM Symbols per slot (Note 1)</w:t>
            </w:r>
          </w:p>
        </w:tc>
        <w:tc>
          <w:tcPr>
            <w:tcW w:w="1070" w:type="dxa"/>
          </w:tcPr>
          <w:p w14:paraId="33D51E59" w14:textId="77777777" w:rsidR="00CF08D6" w:rsidRPr="00C6449B" w:rsidRDefault="00CF08D6" w:rsidP="00CF08D6">
            <w:pPr>
              <w:pStyle w:val="TAC"/>
            </w:pPr>
            <w:r w:rsidRPr="00C6449B">
              <w:t>12</w:t>
            </w:r>
          </w:p>
        </w:tc>
        <w:tc>
          <w:tcPr>
            <w:tcW w:w="1071" w:type="dxa"/>
          </w:tcPr>
          <w:p w14:paraId="11FA071D" w14:textId="77777777" w:rsidR="00CF08D6" w:rsidRPr="00C6449B" w:rsidRDefault="00CF08D6" w:rsidP="00CF08D6">
            <w:pPr>
              <w:pStyle w:val="TAC"/>
            </w:pPr>
            <w:r w:rsidRPr="00C6449B">
              <w:t>12</w:t>
            </w:r>
          </w:p>
        </w:tc>
        <w:tc>
          <w:tcPr>
            <w:tcW w:w="1070" w:type="dxa"/>
          </w:tcPr>
          <w:p w14:paraId="3FEFA1A7" w14:textId="77777777" w:rsidR="00CF08D6" w:rsidRPr="00C6449B" w:rsidRDefault="00CF08D6" w:rsidP="00CF08D6">
            <w:pPr>
              <w:pStyle w:val="TAC"/>
            </w:pPr>
            <w:r w:rsidRPr="00C6449B">
              <w:t>12</w:t>
            </w:r>
          </w:p>
        </w:tc>
        <w:tc>
          <w:tcPr>
            <w:tcW w:w="1071" w:type="dxa"/>
          </w:tcPr>
          <w:p w14:paraId="67194D65" w14:textId="77777777" w:rsidR="00CF08D6" w:rsidRPr="00C6449B" w:rsidRDefault="00CF08D6" w:rsidP="00CF08D6">
            <w:pPr>
              <w:pStyle w:val="TAC"/>
            </w:pPr>
            <w:r w:rsidRPr="00C6449B">
              <w:t>12</w:t>
            </w:r>
          </w:p>
        </w:tc>
        <w:tc>
          <w:tcPr>
            <w:tcW w:w="1070" w:type="dxa"/>
          </w:tcPr>
          <w:p w14:paraId="50BB11B4" w14:textId="77777777" w:rsidR="00CF08D6" w:rsidRPr="00C6449B" w:rsidRDefault="00CF08D6" w:rsidP="00CF08D6">
            <w:pPr>
              <w:pStyle w:val="TAC"/>
            </w:pPr>
            <w:r w:rsidRPr="00C6449B">
              <w:t>12</w:t>
            </w:r>
          </w:p>
        </w:tc>
        <w:tc>
          <w:tcPr>
            <w:tcW w:w="1071" w:type="dxa"/>
          </w:tcPr>
          <w:p w14:paraId="33A30374" w14:textId="77777777" w:rsidR="00CF08D6" w:rsidRPr="00C6449B" w:rsidRDefault="00CF08D6" w:rsidP="00CF08D6">
            <w:pPr>
              <w:pStyle w:val="TAC"/>
            </w:pPr>
            <w:r w:rsidRPr="00C6449B">
              <w:t>12</w:t>
            </w:r>
          </w:p>
        </w:tc>
        <w:tc>
          <w:tcPr>
            <w:tcW w:w="1071" w:type="dxa"/>
          </w:tcPr>
          <w:p w14:paraId="0FC8438C" w14:textId="77777777" w:rsidR="00CF08D6" w:rsidRPr="00C6449B" w:rsidRDefault="00CF08D6" w:rsidP="00CF08D6">
            <w:pPr>
              <w:pStyle w:val="TAC"/>
            </w:pPr>
            <w:r w:rsidRPr="00C6449B">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pPr>
            <w:r w:rsidRPr="00C6449B">
              <w:t>QPSK</w:t>
            </w:r>
          </w:p>
        </w:tc>
        <w:tc>
          <w:tcPr>
            <w:tcW w:w="1071" w:type="dxa"/>
          </w:tcPr>
          <w:p w14:paraId="2BB5BC9B" w14:textId="77777777" w:rsidR="00CF08D6" w:rsidRPr="00C6449B" w:rsidRDefault="00CF08D6" w:rsidP="00CF08D6">
            <w:pPr>
              <w:pStyle w:val="TAC"/>
            </w:pPr>
            <w:r w:rsidRPr="00C6449B">
              <w:t>QPSK</w:t>
            </w:r>
          </w:p>
        </w:tc>
        <w:tc>
          <w:tcPr>
            <w:tcW w:w="1070" w:type="dxa"/>
          </w:tcPr>
          <w:p w14:paraId="761144A5" w14:textId="77777777" w:rsidR="00CF08D6" w:rsidRPr="00C6449B" w:rsidRDefault="00CF08D6" w:rsidP="00CF08D6">
            <w:pPr>
              <w:pStyle w:val="TAC"/>
            </w:pPr>
            <w:r w:rsidRPr="00C6449B">
              <w:t>QPSK</w:t>
            </w:r>
          </w:p>
        </w:tc>
        <w:tc>
          <w:tcPr>
            <w:tcW w:w="1071" w:type="dxa"/>
          </w:tcPr>
          <w:p w14:paraId="0F8372F1" w14:textId="77777777" w:rsidR="00CF08D6" w:rsidRPr="00C6449B" w:rsidRDefault="00CF08D6" w:rsidP="00CF08D6">
            <w:pPr>
              <w:pStyle w:val="TAC"/>
            </w:pPr>
            <w:r w:rsidRPr="00C6449B">
              <w:t>QPSK</w:t>
            </w:r>
          </w:p>
        </w:tc>
        <w:tc>
          <w:tcPr>
            <w:tcW w:w="1070" w:type="dxa"/>
          </w:tcPr>
          <w:p w14:paraId="40DD4AE9" w14:textId="77777777" w:rsidR="00CF08D6" w:rsidRPr="00C6449B" w:rsidRDefault="00CF08D6" w:rsidP="00CF08D6">
            <w:pPr>
              <w:pStyle w:val="TAC"/>
            </w:pPr>
            <w:r w:rsidRPr="00C6449B">
              <w:t>QPSK</w:t>
            </w:r>
          </w:p>
        </w:tc>
        <w:tc>
          <w:tcPr>
            <w:tcW w:w="1071" w:type="dxa"/>
          </w:tcPr>
          <w:p w14:paraId="048FB1CD" w14:textId="77777777" w:rsidR="00CF08D6" w:rsidRPr="00C6449B" w:rsidRDefault="00CF08D6" w:rsidP="00CF08D6">
            <w:pPr>
              <w:pStyle w:val="TAC"/>
            </w:pPr>
            <w:r w:rsidRPr="00C6449B">
              <w:t>QPSK</w:t>
            </w:r>
          </w:p>
        </w:tc>
        <w:tc>
          <w:tcPr>
            <w:tcW w:w="1071" w:type="dxa"/>
          </w:tcPr>
          <w:p w14:paraId="17A4C131" w14:textId="77777777" w:rsidR="00CF08D6" w:rsidRPr="00C6449B" w:rsidRDefault="00CF08D6" w:rsidP="00CF08D6">
            <w:pPr>
              <w:pStyle w:val="TAC"/>
            </w:pPr>
            <w:r w:rsidRPr="00C6449B">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 (Note 2)</w:t>
            </w:r>
          </w:p>
        </w:tc>
        <w:tc>
          <w:tcPr>
            <w:tcW w:w="1070" w:type="dxa"/>
          </w:tcPr>
          <w:p w14:paraId="3BF626A7" w14:textId="77777777" w:rsidR="00CF08D6" w:rsidRPr="00C6449B" w:rsidRDefault="00CF08D6" w:rsidP="00CF08D6">
            <w:pPr>
              <w:pStyle w:val="TAC"/>
            </w:pPr>
            <w:r w:rsidRPr="00C6449B">
              <w:t>193/1024</w:t>
            </w:r>
          </w:p>
        </w:tc>
        <w:tc>
          <w:tcPr>
            <w:tcW w:w="1071" w:type="dxa"/>
          </w:tcPr>
          <w:p w14:paraId="6D359CAC" w14:textId="77777777" w:rsidR="00CF08D6" w:rsidRPr="00C6449B" w:rsidRDefault="00CF08D6" w:rsidP="00CF08D6">
            <w:pPr>
              <w:pStyle w:val="TAC"/>
            </w:pPr>
            <w:r w:rsidRPr="00C6449B">
              <w:t>193/1024</w:t>
            </w:r>
          </w:p>
        </w:tc>
        <w:tc>
          <w:tcPr>
            <w:tcW w:w="1070" w:type="dxa"/>
          </w:tcPr>
          <w:p w14:paraId="3CC861AE" w14:textId="77777777" w:rsidR="00CF08D6" w:rsidRPr="00C6449B" w:rsidRDefault="00CF08D6" w:rsidP="00CF08D6">
            <w:pPr>
              <w:pStyle w:val="TAC"/>
            </w:pPr>
            <w:r w:rsidRPr="00C6449B">
              <w:t>193/1024</w:t>
            </w:r>
          </w:p>
        </w:tc>
        <w:tc>
          <w:tcPr>
            <w:tcW w:w="1071" w:type="dxa"/>
          </w:tcPr>
          <w:p w14:paraId="6E5818F7" w14:textId="77777777" w:rsidR="00CF08D6" w:rsidRPr="00C6449B" w:rsidRDefault="00CF08D6" w:rsidP="00CF08D6">
            <w:pPr>
              <w:pStyle w:val="TAC"/>
            </w:pPr>
            <w:r w:rsidRPr="00C6449B">
              <w:t>193/1024</w:t>
            </w:r>
          </w:p>
        </w:tc>
        <w:tc>
          <w:tcPr>
            <w:tcW w:w="1070" w:type="dxa"/>
          </w:tcPr>
          <w:p w14:paraId="44C2A3E1" w14:textId="77777777" w:rsidR="00CF08D6" w:rsidRPr="00C6449B" w:rsidRDefault="00CF08D6" w:rsidP="00CF08D6">
            <w:pPr>
              <w:pStyle w:val="TAC"/>
            </w:pPr>
            <w:r w:rsidRPr="00C6449B">
              <w:t>193/1024</w:t>
            </w:r>
          </w:p>
        </w:tc>
        <w:tc>
          <w:tcPr>
            <w:tcW w:w="1071" w:type="dxa"/>
          </w:tcPr>
          <w:p w14:paraId="7A15DB28" w14:textId="77777777" w:rsidR="00CF08D6" w:rsidRPr="00C6449B" w:rsidRDefault="00CF08D6" w:rsidP="00CF08D6">
            <w:pPr>
              <w:pStyle w:val="TAC"/>
            </w:pPr>
            <w:r w:rsidRPr="00C6449B">
              <w:t>193/1024</w:t>
            </w:r>
          </w:p>
        </w:tc>
        <w:tc>
          <w:tcPr>
            <w:tcW w:w="1071" w:type="dxa"/>
          </w:tcPr>
          <w:p w14:paraId="3385875E" w14:textId="77777777" w:rsidR="00CF08D6" w:rsidRPr="00C6449B" w:rsidRDefault="00CF08D6" w:rsidP="00CF08D6">
            <w:pPr>
              <w:pStyle w:val="TAC"/>
            </w:pPr>
            <w:r w:rsidRPr="00C6449B">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pPr>
            <w:r w:rsidRPr="00C6449B">
              <w:t>2728</w:t>
            </w:r>
          </w:p>
        </w:tc>
        <w:tc>
          <w:tcPr>
            <w:tcW w:w="1071" w:type="dxa"/>
            <w:vAlign w:val="center"/>
          </w:tcPr>
          <w:p w14:paraId="7514C738" w14:textId="77777777" w:rsidR="00CF08D6" w:rsidRPr="00C6449B" w:rsidRDefault="00CF08D6" w:rsidP="00CF08D6">
            <w:pPr>
              <w:pStyle w:val="TAC"/>
            </w:pPr>
            <w:r w:rsidRPr="00C6449B">
              <w:t>5640</w:t>
            </w:r>
          </w:p>
        </w:tc>
        <w:tc>
          <w:tcPr>
            <w:tcW w:w="1070" w:type="dxa"/>
            <w:vAlign w:val="center"/>
          </w:tcPr>
          <w:p w14:paraId="392BB3BE" w14:textId="77777777" w:rsidR="00CF08D6" w:rsidRPr="00C6449B" w:rsidRDefault="00CF08D6" w:rsidP="00CF08D6">
            <w:pPr>
              <w:pStyle w:val="TAC"/>
            </w:pPr>
            <w:r w:rsidRPr="00C6449B">
              <w:t>11528</w:t>
            </w:r>
          </w:p>
        </w:tc>
        <w:tc>
          <w:tcPr>
            <w:tcW w:w="1071" w:type="dxa"/>
            <w:vAlign w:val="center"/>
          </w:tcPr>
          <w:p w14:paraId="5C9B585D" w14:textId="77777777" w:rsidR="00CF08D6" w:rsidRPr="00C6449B" w:rsidRDefault="00CF08D6" w:rsidP="00CF08D6">
            <w:pPr>
              <w:pStyle w:val="TAC"/>
            </w:pPr>
            <w:r w:rsidRPr="00C6449B">
              <w:t>2600</w:t>
            </w:r>
          </w:p>
        </w:tc>
        <w:tc>
          <w:tcPr>
            <w:tcW w:w="1070" w:type="dxa"/>
            <w:vAlign w:val="center"/>
          </w:tcPr>
          <w:p w14:paraId="4E99C78B" w14:textId="77777777" w:rsidR="00CF08D6" w:rsidRPr="00C6449B" w:rsidRDefault="00CF08D6" w:rsidP="00CF08D6">
            <w:pPr>
              <w:pStyle w:val="TAC"/>
            </w:pPr>
            <w:r w:rsidRPr="00C6449B">
              <w:t>5512</w:t>
            </w:r>
          </w:p>
        </w:tc>
        <w:tc>
          <w:tcPr>
            <w:tcW w:w="1071" w:type="dxa"/>
          </w:tcPr>
          <w:p w14:paraId="7C88FE94" w14:textId="77777777" w:rsidR="00CF08D6" w:rsidRPr="00C6449B" w:rsidRDefault="00CF08D6" w:rsidP="00CF08D6">
            <w:pPr>
              <w:pStyle w:val="TAC"/>
            </w:pPr>
            <w:r w:rsidRPr="00C6449B">
              <w:t>11528</w:t>
            </w:r>
          </w:p>
        </w:tc>
        <w:tc>
          <w:tcPr>
            <w:tcW w:w="1071" w:type="dxa"/>
          </w:tcPr>
          <w:p w14:paraId="2E9B60DD" w14:textId="77777777" w:rsidR="00CF08D6" w:rsidRPr="00C6449B" w:rsidRDefault="00CF08D6" w:rsidP="00CF08D6">
            <w:pPr>
              <w:pStyle w:val="TAC"/>
            </w:pPr>
            <w:r w:rsidRPr="00C6449B">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pPr>
            <w:r w:rsidRPr="00C6449B">
              <w:t>16</w:t>
            </w:r>
          </w:p>
        </w:tc>
        <w:tc>
          <w:tcPr>
            <w:tcW w:w="1071" w:type="dxa"/>
          </w:tcPr>
          <w:p w14:paraId="59B03D12" w14:textId="77777777" w:rsidR="00CF08D6" w:rsidRPr="00C6449B" w:rsidRDefault="00CF08D6" w:rsidP="00CF08D6">
            <w:pPr>
              <w:pStyle w:val="TAC"/>
            </w:pPr>
            <w:r w:rsidRPr="00C6449B">
              <w:t>24</w:t>
            </w:r>
          </w:p>
        </w:tc>
        <w:tc>
          <w:tcPr>
            <w:tcW w:w="1070" w:type="dxa"/>
          </w:tcPr>
          <w:p w14:paraId="5923CC74" w14:textId="77777777" w:rsidR="00CF08D6" w:rsidRPr="00C6449B" w:rsidRDefault="00CF08D6" w:rsidP="00CF08D6">
            <w:pPr>
              <w:pStyle w:val="TAC"/>
            </w:pPr>
            <w:r w:rsidRPr="00C6449B">
              <w:t>24</w:t>
            </w:r>
          </w:p>
        </w:tc>
        <w:tc>
          <w:tcPr>
            <w:tcW w:w="1071" w:type="dxa"/>
          </w:tcPr>
          <w:p w14:paraId="4D677414" w14:textId="77777777" w:rsidR="00CF08D6" w:rsidRPr="00C6449B" w:rsidRDefault="00CF08D6" w:rsidP="00CF08D6">
            <w:pPr>
              <w:pStyle w:val="TAC"/>
            </w:pPr>
            <w:r w:rsidRPr="00C6449B">
              <w:t>16</w:t>
            </w:r>
          </w:p>
        </w:tc>
        <w:tc>
          <w:tcPr>
            <w:tcW w:w="1070" w:type="dxa"/>
          </w:tcPr>
          <w:p w14:paraId="14DCF95C" w14:textId="77777777" w:rsidR="00CF08D6" w:rsidRPr="00C6449B" w:rsidRDefault="00CF08D6" w:rsidP="00CF08D6">
            <w:pPr>
              <w:pStyle w:val="TAC"/>
            </w:pPr>
            <w:r w:rsidRPr="00C6449B">
              <w:t>24</w:t>
            </w:r>
          </w:p>
        </w:tc>
        <w:tc>
          <w:tcPr>
            <w:tcW w:w="1071" w:type="dxa"/>
          </w:tcPr>
          <w:p w14:paraId="7C570CF2" w14:textId="77777777" w:rsidR="00CF08D6" w:rsidRPr="00C6449B" w:rsidRDefault="00CF08D6" w:rsidP="00CF08D6">
            <w:pPr>
              <w:pStyle w:val="TAC"/>
            </w:pPr>
            <w:r w:rsidRPr="00C6449B">
              <w:t>24</w:t>
            </w:r>
          </w:p>
        </w:tc>
        <w:tc>
          <w:tcPr>
            <w:tcW w:w="1071" w:type="dxa"/>
          </w:tcPr>
          <w:p w14:paraId="3298878B" w14:textId="77777777" w:rsidR="00CF08D6" w:rsidRPr="00C6449B" w:rsidRDefault="00CF08D6" w:rsidP="00CF08D6">
            <w:pPr>
              <w:pStyle w:val="TAC"/>
            </w:pPr>
            <w:r w:rsidRPr="00C6449B">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pPr>
            <w:r w:rsidRPr="00C6449B">
              <w:t>-</w:t>
            </w:r>
          </w:p>
        </w:tc>
        <w:tc>
          <w:tcPr>
            <w:tcW w:w="1071" w:type="dxa"/>
          </w:tcPr>
          <w:p w14:paraId="3F53785D" w14:textId="77777777" w:rsidR="00CF08D6" w:rsidRPr="00C6449B" w:rsidRDefault="00CF08D6" w:rsidP="00CF08D6">
            <w:pPr>
              <w:pStyle w:val="TAC"/>
            </w:pPr>
            <w:r w:rsidRPr="00C6449B">
              <w:t>24</w:t>
            </w:r>
          </w:p>
        </w:tc>
        <w:tc>
          <w:tcPr>
            <w:tcW w:w="1070" w:type="dxa"/>
          </w:tcPr>
          <w:p w14:paraId="003D647A" w14:textId="77777777" w:rsidR="00CF08D6" w:rsidRPr="00C6449B" w:rsidRDefault="00CF08D6" w:rsidP="00CF08D6">
            <w:pPr>
              <w:pStyle w:val="TAC"/>
            </w:pPr>
            <w:r w:rsidRPr="00C6449B">
              <w:t>24</w:t>
            </w:r>
          </w:p>
        </w:tc>
        <w:tc>
          <w:tcPr>
            <w:tcW w:w="1071" w:type="dxa"/>
            <w:vAlign w:val="center"/>
          </w:tcPr>
          <w:p w14:paraId="4E4443E2" w14:textId="77777777" w:rsidR="00CF08D6" w:rsidRPr="00C6449B" w:rsidRDefault="00CF08D6" w:rsidP="00CF08D6">
            <w:pPr>
              <w:pStyle w:val="TAC"/>
            </w:pPr>
            <w:r w:rsidRPr="00C6449B">
              <w:t>-</w:t>
            </w:r>
          </w:p>
        </w:tc>
        <w:tc>
          <w:tcPr>
            <w:tcW w:w="1070" w:type="dxa"/>
          </w:tcPr>
          <w:p w14:paraId="2BED0B59" w14:textId="77777777" w:rsidR="00CF08D6" w:rsidRPr="00C6449B" w:rsidRDefault="00CF08D6" w:rsidP="00CF08D6">
            <w:pPr>
              <w:pStyle w:val="TAC"/>
            </w:pPr>
            <w:r w:rsidRPr="00C6449B">
              <w:t>24</w:t>
            </w:r>
          </w:p>
        </w:tc>
        <w:tc>
          <w:tcPr>
            <w:tcW w:w="1071" w:type="dxa"/>
          </w:tcPr>
          <w:p w14:paraId="3FD919D1" w14:textId="77777777" w:rsidR="00CF08D6" w:rsidRPr="00C6449B" w:rsidRDefault="00CF08D6" w:rsidP="00CF08D6">
            <w:pPr>
              <w:pStyle w:val="TAC"/>
            </w:pPr>
            <w:r w:rsidRPr="00C6449B">
              <w:t>24</w:t>
            </w:r>
          </w:p>
        </w:tc>
        <w:tc>
          <w:tcPr>
            <w:tcW w:w="1071" w:type="dxa"/>
          </w:tcPr>
          <w:p w14:paraId="06C04185" w14:textId="77777777" w:rsidR="00CF08D6" w:rsidRPr="00C6449B" w:rsidRDefault="00CF08D6" w:rsidP="00CF08D6">
            <w:pPr>
              <w:pStyle w:val="TAC"/>
            </w:pPr>
            <w:r w:rsidRPr="00C6449B">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pPr>
            <w:r w:rsidRPr="00C6449B">
              <w:t>1</w:t>
            </w:r>
          </w:p>
        </w:tc>
        <w:tc>
          <w:tcPr>
            <w:tcW w:w="1071" w:type="dxa"/>
            <w:vAlign w:val="center"/>
          </w:tcPr>
          <w:p w14:paraId="1A207468" w14:textId="77777777" w:rsidR="00CF08D6" w:rsidRPr="00C6449B" w:rsidRDefault="00CF08D6" w:rsidP="00CF08D6">
            <w:pPr>
              <w:pStyle w:val="TAC"/>
            </w:pPr>
            <w:r w:rsidRPr="00C6449B">
              <w:t>2</w:t>
            </w:r>
          </w:p>
        </w:tc>
        <w:tc>
          <w:tcPr>
            <w:tcW w:w="1070" w:type="dxa"/>
          </w:tcPr>
          <w:p w14:paraId="6A1E7785" w14:textId="77777777" w:rsidR="00CF08D6" w:rsidRPr="00C6449B" w:rsidRDefault="00CF08D6" w:rsidP="00CF08D6">
            <w:pPr>
              <w:pStyle w:val="TAC"/>
            </w:pPr>
            <w:r w:rsidRPr="00C6449B">
              <w:t>4</w:t>
            </w:r>
          </w:p>
        </w:tc>
        <w:tc>
          <w:tcPr>
            <w:tcW w:w="1071" w:type="dxa"/>
            <w:vAlign w:val="center"/>
          </w:tcPr>
          <w:p w14:paraId="2DDC1CEF" w14:textId="77777777" w:rsidR="00CF08D6" w:rsidRPr="00C6449B" w:rsidRDefault="00CF08D6" w:rsidP="00CF08D6">
            <w:pPr>
              <w:pStyle w:val="TAC"/>
            </w:pPr>
            <w:r w:rsidRPr="00C6449B">
              <w:t>1</w:t>
            </w:r>
          </w:p>
        </w:tc>
        <w:tc>
          <w:tcPr>
            <w:tcW w:w="1070" w:type="dxa"/>
            <w:vAlign w:val="center"/>
          </w:tcPr>
          <w:p w14:paraId="704EBAB6" w14:textId="77777777" w:rsidR="00CF08D6" w:rsidRPr="00C6449B" w:rsidRDefault="00CF08D6" w:rsidP="00CF08D6">
            <w:pPr>
              <w:pStyle w:val="TAC"/>
            </w:pPr>
            <w:r w:rsidRPr="00C6449B">
              <w:t>2</w:t>
            </w:r>
          </w:p>
        </w:tc>
        <w:tc>
          <w:tcPr>
            <w:tcW w:w="1071" w:type="dxa"/>
          </w:tcPr>
          <w:p w14:paraId="175DD9AC" w14:textId="77777777" w:rsidR="00CF08D6" w:rsidRPr="00C6449B" w:rsidRDefault="00CF08D6" w:rsidP="00CF08D6">
            <w:pPr>
              <w:pStyle w:val="TAC"/>
            </w:pPr>
            <w:r w:rsidRPr="00C6449B">
              <w:t>4</w:t>
            </w:r>
          </w:p>
        </w:tc>
        <w:tc>
          <w:tcPr>
            <w:tcW w:w="1071" w:type="dxa"/>
          </w:tcPr>
          <w:p w14:paraId="06745136" w14:textId="77777777" w:rsidR="00CF08D6" w:rsidRPr="00C6449B" w:rsidRDefault="00CF08D6" w:rsidP="00CF08D6">
            <w:pPr>
              <w:pStyle w:val="TAC"/>
            </w:pPr>
            <w:r w:rsidRPr="00C6449B">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1070" w:type="dxa"/>
            <w:vAlign w:val="center"/>
          </w:tcPr>
          <w:p w14:paraId="53D65C7D" w14:textId="77777777" w:rsidR="00CF08D6" w:rsidRPr="00C6449B" w:rsidRDefault="00CF08D6" w:rsidP="00CF08D6">
            <w:pPr>
              <w:pStyle w:val="TAC"/>
            </w:pPr>
            <w:r w:rsidRPr="00C6449B">
              <w:rPr>
                <w:rFonts w:cs="Arial"/>
                <w:szCs w:val="18"/>
              </w:rPr>
              <w:t>2744</w:t>
            </w:r>
          </w:p>
        </w:tc>
        <w:tc>
          <w:tcPr>
            <w:tcW w:w="1071" w:type="dxa"/>
            <w:vAlign w:val="center"/>
          </w:tcPr>
          <w:p w14:paraId="61A6FC9A" w14:textId="77777777" w:rsidR="00CF08D6" w:rsidRPr="00C6449B" w:rsidRDefault="00CF08D6" w:rsidP="00CF08D6">
            <w:pPr>
              <w:pStyle w:val="TAC"/>
            </w:pPr>
            <w:r w:rsidRPr="00C6449B">
              <w:rPr>
                <w:rFonts w:cs="Arial"/>
                <w:szCs w:val="18"/>
              </w:rPr>
              <w:t>2856</w:t>
            </w:r>
          </w:p>
        </w:tc>
        <w:tc>
          <w:tcPr>
            <w:tcW w:w="1070" w:type="dxa"/>
            <w:vAlign w:val="center"/>
          </w:tcPr>
          <w:p w14:paraId="5E358DF0" w14:textId="77777777" w:rsidR="00CF08D6" w:rsidRPr="00C6449B" w:rsidRDefault="00CF08D6" w:rsidP="00CF08D6">
            <w:pPr>
              <w:pStyle w:val="TAC"/>
            </w:pPr>
            <w:r w:rsidRPr="00C6449B">
              <w:rPr>
                <w:rFonts w:cs="Arial"/>
                <w:szCs w:val="18"/>
              </w:rPr>
              <w:t>2912</w:t>
            </w:r>
          </w:p>
        </w:tc>
        <w:tc>
          <w:tcPr>
            <w:tcW w:w="1071" w:type="dxa"/>
            <w:vAlign w:val="center"/>
          </w:tcPr>
          <w:p w14:paraId="479322E7" w14:textId="77777777" w:rsidR="00CF08D6" w:rsidRPr="00C6449B" w:rsidRDefault="00CF08D6" w:rsidP="00CF08D6">
            <w:pPr>
              <w:pStyle w:val="TAC"/>
            </w:pPr>
            <w:r w:rsidRPr="00C6449B">
              <w:rPr>
                <w:rFonts w:cs="Arial"/>
                <w:szCs w:val="18"/>
              </w:rPr>
              <w:t>2616</w:t>
            </w:r>
          </w:p>
        </w:tc>
        <w:tc>
          <w:tcPr>
            <w:tcW w:w="1070" w:type="dxa"/>
            <w:vAlign w:val="center"/>
          </w:tcPr>
          <w:p w14:paraId="72AED547" w14:textId="77777777" w:rsidR="00CF08D6" w:rsidRPr="00C6449B" w:rsidRDefault="00CF08D6" w:rsidP="00CF08D6">
            <w:pPr>
              <w:pStyle w:val="TAC"/>
            </w:pPr>
            <w:r w:rsidRPr="00C6449B">
              <w:rPr>
                <w:rFonts w:cs="Arial"/>
                <w:szCs w:val="18"/>
              </w:rPr>
              <w:t>2792</w:t>
            </w:r>
          </w:p>
        </w:tc>
        <w:tc>
          <w:tcPr>
            <w:tcW w:w="1071" w:type="dxa"/>
            <w:vAlign w:val="center"/>
          </w:tcPr>
          <w:p w14:paraId="3838EB12" w14:textId="77777777" w:rsidR="00CF08D6" w:rsidRPr="00C6449B" w:rsidRDefault="00CF08D6" w:rsidP="00CF08D6">
            <w:pPr>
              <w:pStyle w:val="TAC"/>
            </w:pPr>
            <w:r w:rsidRPr="00C6449B">
              <w:rPr>
                <w:rFonts w:cs="Arial"/>
                <w:szCs w:val="18"/>
              </w:rPr>
              <w:t>2912</w:t>
            </w:r>
          </w:p>
        </w:tc>
        <w:tc>
          <w:tcPr>
            <w:tcW w:w="1071" w:type="dxa"/>
            <w:vAlign w:val="center"/>
          </w:tcPr>
          <w:p w14:paraId="7A9EE921" w14:textId="77777777" w:rsidR="00CF08D6" w:rsidRPr="00C6449B" w:rsidRDefault="00CF08D6" w:rsidP="00CF08D6">
            <w:pPr>
              <w:pStyle w:val="TAC"/>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pPr>
            <w:r w:rsidRPr="00C6449B">
              <w:t>Total number of bits per slot</w:t>
            </w:r>
          </w:p>
        </w:tc>
        <w:tc>
          <w:tcPr>
            <w:tcW w:w="1070" w:type="dxa"/>
            <w:vAlign w:val="center"/>
          </w:tcPr>
          <w:p w14:paraId="0D2D366A" w14:textId="77777777" w:rsidR="00CF08D6" w:rsidRPr="00C6449B" w:rsidRDefault="00CF08D6" w:rsidP="00CF08D6">
            <w:pPr>
              <w:pStyle w:val="TAC"/>
            </w:pPr>
            <w:r w:rsidRPr="00C6449B">
              <w:t>14400</w:t>
            </w:r>
          </w:p>
        </w:tc>
        <w:tc>
          <w:tcPr>
            <w:tcW w:w="1071" w:type="dxa"/>
            <w:vAlign w:val="center"/>
          </w:tcPr>
          <w:p w14:paraId="1A8D42D2" w14:textId="77777777" w:rsidR="00CF08D6" w:rsidRPr="00C6449B" w:rsidRDefault="00CF08D6" w:rsidP="00CF08D6">
            <w:pPr>
              <w:pStyle w:val="TAC"/>
            </w:pPr>
            <w:r w:rsidRPr="00C6449B">
              <w:t>29952</w:t>
            </w:r>
          </w:p>
        </w:tc>
        <w:tc>
          <w:tcPr>
            <w:tcW w:w="1070" w:type="dxa"/>
            <w:vAlign w:val="center"/>
          </w:tcPr>
          <w:p w14:paraId="3849429D" w14:textId="77777777" w:rsidR="00CF08D6" w:rsidRPr="00C6449B" w:rsidRDefault="00CF08D6" w:rsidP="00CF08D6">
            <w:pPr>
              <w:pStyle w:val="TAC"/>
            </w:pPr>
            <w:r w:rsidRPr="00C6449B">
              <w:t>61056</w:t>
            </w:r>
          </w:p>
        </w:tc>
        <w:tc>
          <w:tcPr>
            <w:tcW w:w="1071" w:type="dxa"/>
            <w:vAlign w:val="center"/>
          </w:tcPr>
          <w:p w14:paraId="6D8D5015" w14:textId="77777777" w:rsidR="00CF08D6" w:rsidRPr="00C6449B" w:rsidRDefault="00CF08D6" w:rsidP="00CF08D6">
            <w:pPr>
              <w:pStyle w:val="TAC"/>
            </w:pPr>
            <w:r w:rsidRPr="00C6449B">
              <w:t>13824</w:t>
            </w:r>
          </w:p>
        </w:tc>
        <w:tc>
          <w:tcPr>
            <w:tcW w:w="1070" w:type="dxa"/>
            <w:vAlign w:val="center"/>
          </w:tcPr>
          <w:p w14:paraId="614627AB" w14:textId="77777777" w:rsidR="00CF08D6" w:rsidRPr="00C6449B" w:rsidRDefault="00CF08D6" w:rsidP="00CF08D6">
            <w:pPr>
              <w:pStyle w:val="TAC"/>
            </w:pPr>
            <w:r w:rsidRPr="00C6449B">
              <w:t>29376</w:t>
            </w:r>
          </w:p>
        </w:tc>
        <w:tc>
          <w:tcPr>
            <w:tcW w:w="1071" w:type="dxa"/>
            <w:vAlign w:val="center"/>
          </w:tcPr>
          <w:p w14:paraId="5B6CB6A4" w14:textId="77777777" w:rsidR="00CF08D6" w:rsidRPr="00C6449B" w:rsidRDefault="00CF08D6" w:rsidP="00CF08D6">
            <w:pPr>
              <w:pStyle w:val="TAC"/>
            </w:pPr>
            <w:r w:rsidRPr="00C6449B">
              <w:t>61056</w:t>
            </w:r>
          </w:p>
        </w:tc>
        <w:tc>
          <w:tcPr>
            <w:tcW w:w="1071" w:type="dxa"/>
            <w:vAlign w:val="center"/>
          </w:tcPr>
          <w:p w14:paraId="74A7A484" w14:textId="77777777" w:rsidR="00CF08D6" w:rsidRPr="00C6449B" w:rsidRDefault="00CF08D6" w:rsidP="00CF08D6">
            <w:pPr>
              <w:pStyle w:val="TAC"/>
            </w:pPr>
            <w:r w:rsidRPr="00C6449B">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pPr>
            <w:r w:rsidRPr="00C6449B">
              <w:t>Total symbols per slot</w:t>
            </w:r>
          </w:p>
        </w:tc>
        <w:tc>
          <w:tcPr>
            <w:tcW w:w="1070" w:type="dxa"/>
          </w:tcPr>
          <w:p w14:paraId="406F607D" w14:textId="77777777" w:rsidR="00CF08D6" w:rsidRPr="00C6449B" w:rsidRDefault="00CF08D6" w:rsidP="00CF08D6">
            <w:pPr>
              <w:pStyle w:val="TAC"/>
            </w:pPr>
            <w:r w:rsidRPr="00C6449B">
              <w:t>7200</w:t>
            </w:r>
          </w:p>
        </w:tc>
        <w:tc>
          <w:tcPr>
            <w:tcW w:w="1071" w:type="dxa"/>
          </w:tcPr>
          <w:p w14:paraId="0BD56C90" w14:textId="77777777" w:rsidR="00CF08D6" w:rsidRPr="00C6449B" w:rsidRDefault="00CF08D6" w:rsidP="00CF08D6">
            <w:pPr>
              <w:pStyle w:val="TAC"/>
            </w:pPr>
            <w:r w:rsidRPr="00C6449B">
              <w:t>14976</w:t>
            </w:r>
          </w:p>
        </w:tc>
        <w:tc>
          <w:tcPr>
            <w:tcW w:w="1070" w:type="dxa"/>
          </w:tcPr>
          <w:p w14:paraId="15B278ED" w14:textId="77777777" w:rsidR="00CF08D6" w:rsidRPr="00C6449B" w:rsidRDefault="00CF08D6" w:rsidP="00CF08D6">
            <w:pPr>
              <w:pStyle w:val="TAC"/>
            </w:pPr>
            <w:r w:rsidRPr="00C6449B">
              <w:t>30528</w:t>
            </w:r>
          </w:p>
        </w:tc>
        <w:tc>
          <w:tcPr>
            <w:tcW w:w="1071" w:type="dxa"/>
          </w:tcPr>
          <w:p w14:paraId="7AD5E0CE" w14:textId="77777777" w:rsidR="00CF08D6" w:rsidRPr="00C6449B" w:rsidRDefault="00CF08D6" w:rsidP="00CF08D6">
            <w:pPr>
              <w:pStyle w:val="TAC"/>
            </w:pPr>
            <w:r w:rsidRPr="00C6449B">
              <w:t>6912</w:t>
            </w:r>
          </w:p>
        </w:tc>
        <w:tc>
          <w:tcPr>
            <w:tcW w:w="1070" w:type="dxa"/>
          </w:tcPr>
          <w:p w14:paraId="7A1E2E53" w14:textId="77777777" w:rsidR="00CF08D6" w:rsidRPr="00C6449B" w:rsidRDefault="00CF08D6" w:rsidP="00CF08D6">
            <w:pPr>
              <w:pStyle w:val="TAC"/>
            </w:pPr>
            <w:r w:rsidRPr="00C6449B">
              <w:t>14688</w:t>
            </w:r>
          </w:p>
        </w:tc>
        <w:tc>
          <w:tcPr>
            <w:tcW w:w="1071" w:type="dxa"/>
          </w:tcPr>
          <w:p w14:paraId="72E43124" w14:textId="77777777" w:rsidR="00CF08D6" w:rsidRPr="00C6449B" w:rsidRDefault="00CF08D6" w:rsidP="00CF08D6">
            <w:pPr>
              <w:pStyle w:val="TAC"/>
            </w:pPr>
            <w:r w:rsidRPr="00C6449B">
              <w:t>30528</w:t>
            </w:r>
          </w:p>
        </w:tc>
        <w:tc>
          <w:tcPr>
            <w:tcW w:w="1071" w:type="dxa"/>
          </w:tcPr>
          <w:p w14:paraId="373E302F" w14:textId="77777777" w:rsidR="00CF08D6" w:rsidRPr="00C6449B" w:rsidRDefault="00CF08D6" w:rsidP="00CF08D6">
            <w:pPr>
              <w:pStyle w:val="TAC"/>
            </w:pPr>
            <w:r w:rsidRPr="00C6449B">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 xml:space="preserve">0 </w:t>
            </w:r>
            <w:r w:rsidRPr="00C6449B">
              <w:t xml:space="preserve">= 0 and </w:t>
            </w:r>
            <w:r w:rsidRPr="00C6449B">
              <w:rPr>
                <w:i/>
              </w:rPr>
              <w:t xml:space="preserve">l </w:t>
            </w:r>
            <w:r w:rsidRPr="00C6449B">
              <w:t>=10 for PUSCH mapping type B as per table 6.4.1.1.3-3 of TS 38.211 [5].</w:t>
            </w:r>
          </w:p>
          <w:p w14:paraId="64F21B38" w14:textId="3DED1C56"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3F41C785" w14:textId="77777777" w:rsidR="00CF08D6" w:rsidRPr="00C6449B" w:rsidRDefault="00CF08D6" w:rsidP="00CF08D6">
      <w:pPr>
        <w:rPr>
          <w:noProof/>
        </w:rPr>
      </w:pPr>
    </w:p>
    <w:p w14:paraId="599019BF"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5</w:t>
      </w:r>
      <w:r w:rsidRPr="00C6449B">
        <w:rPr>
          <w:rFonts w:eastAsia="Malgun Gothic"/>
        </w:rPr>
        <w:t>: Void</w:t>
      </w:r>
    </w:p>
    <w:p w14:paraId="0838ABD3" w14:textId="77777777" w:rsidR="00CF08D6" w:rsidRPr="00C6449B" w:rsidRDefault="00CF08D6" w:rsidP="00CF08D6">
      <w:pPr>
        <w:rPr>
          <w:noProof/>
        </w:rPr>
      </w:pPr>
    </w:p>
    <w:p w14:paraId="012485AA"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6</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enabled, </w:t>
      </w:r>
      <w:r w:rsidRPr="00C6449B">
        <w:rPr>
          <w:i/>
        </w:rPr>
        <w:t>Additional DM-RS position = pos1</w:t>
      </w:r>
      <w:r w:rsidRPr="00C6449B">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t>G-FR1-A3-31</w:t>
            </w:r>
          </w:p>
        </w:tc>
        <w:tc>
          <w:tcPr>
            <w:tcW w:w="2312" w:type="dxa"/>
          </w:tcPr>
          <w:p w14:paraId="26261C6B" w14:textId="77777777" w:rsidR="00CF08D6" w:rsidRPr="00C6449B" w:rsidRDefault="00CF08D6" w:rsidP="00CF08D6">
            <w:pPr>
              <w:pStyle w:val="TAH"/>
            </w:pPr>
            <w:r w:rsidRPr="00C6449B">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pPr>
            <w:r w:rsidRPr="00C6449B">
              <w:t>Subcarrier spacing [kHz]</w:t>
            </w:r>
          </w:p>
        </w:tc>
        <w:tc>
          <w:tcPr>
            <w:tcW w:w="2268" w:type="dxa"/>
          </w:tcPr>
          <w:p w14:paraId="31DC1E38" w14:textId="77777777" w:rsidR="00CF08D6" w:rsidRPr="00C6449B" w:rsidRDefault="00CF08D6" w:rsidP="00CF08D6">
            <w:pPr>
              <w:pStyle w:val="TAC"/>
            </w:pPr>
            <w:r w:rsidRPr="00C6449B">
              <w:t>15</w:t>
            </w:r>
          </w:p>
        </w:tc>
        <w:tc>
          <w:tcPr>
            <w:tcW w:w="2312" w:type="dxa"/>
          </w:tcPr>
          <w:p w14:paraId="64801F3C" w14:textId="77777777" w:rsidR="00CF08D6" w:rsidRPr="00C6449B" w:rsidRDefault="00CF08D6" w:rsidP="00CF08D6">
            <w:pPr>
              <w:pStyle w:val="TAC"/>
            </w:pPr>
            <w:r w:rsidRPr="00C6449B">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pPr>
            <w:r w:rsidRPr="00C6449B">
              <w:t>DFT-s-OFDM Symbols per slot (Note 1)</w:t>
            </w:r>
          </w:p>
        </w:tc>
        <w:tc>
          <w:tcPr>
            <w:tcW w:w="2268" w:type="dxa"/>
          </w:tcPr>
          <w:p w14:paraId="68131156" w14:textId="77777777" w:rsidR="00CF08D6" w:rsidRPr="00C6449B" w:rsidRDefault="00CF08D6" w:rsidP="00CF08D6">
            <w:pPr>
              <w:pStyle w:val="TAC"/>
            </w:pPr>
            <w:r w:rsidRPr="00C6449B">
              <w:t>12</w:t>
            </w:r>
          </w:p>
        </w:tc>
        <w:tc>
          <w:tcPr>
            <w:tcW w:w="2312" w:type="dxa"/>
          </w:tcPr>
          <w:p w14:paraId="3E8CEF54" w14:textId="77777777" w:rsidR="00CF08D6" w:rsidRPr="00C6449B" w:rsidRDefault="00CF08D6" w:rsidP="00CF08D6">
            <w:pPr>
              <w:pStyle w:val="TAC"/>
            </w:pPr>
            <w:r w:rsidRPr="00C6449B">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pPr>
            <w:r w:rsidRPr="00C6449B">
              <w:t>QPSK</w:t>
            </w:r>
          </w:p>
        </w:tc>
        <w:tc>
          <w:tcPr>
            <w:tcW w:w="2312" w:type="dxa"/>
          </w:tcPr>
          <w:p w14:paraId="78A8C0AB" w14:textId="77777777" w:rsidR="00CF08D6" w:rsidRPr="00C6449B" w:rsidRDefault="00CF08D6" w:rsidP="00CF08D6">
            <w:pPr>
              <w:pStyle w:val="TAC"/>
            </w:pPr>
            <w:r w:rsidRPr="00C6449B">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 (Note 2)</w:t>
            </w:r>
          </w:p>
        </w:tc>
        <w:tc>
          <w:tcPr>
            <w:tcW w:w="2268" w:type="dxa"/>
          </w:tcPr>
          <w:p w14:paraId="53CE6E95" w14:textId="77777777" w:rsidR="00CF08D6" w:rsidRPr="00C6449B" w:rsidRDefault="00CF08D6" w:rsidP="00CF08D6">
            <w:pPr>
              <w:pStyle w:val="TAC"/>
            </w:pPr>
            <w:r w:rsidRPr="00C6449B">
              <w:t>193/1024</w:t>
            </w:r>
          </w:p>
        </w:tc>
        <w:tc>
          <w:tcPr>
            <w:tcW w:w="2312" w:type="dxa"/>
          </w:tcPr>
          <w:p w14:paraId="31752372" w14:textId="77777777" w:rsidR="00CF08D6" w:rsidRPr="00C6449B" w:rsidRDefault="00CF08D6" w:rsidP="00CF08D6">
            <w:pPr>
              <w:pStyle w:val="TAC"/>
            </w:pPr>
            <w:r w:rsidRPr="00C6449B">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pPr>
            <w:r w:rsidRPr="00C6449B">
              <w:t>1352</w:t>
            </w:r>
          </w:p>
        </w:tc>
        <w:tc>
          <w:tcPr>
            <w:tcW w:w="2312" w:type="dxa"/>
            <w:vAlign w:val="center"/>
          </w:tcPr>
          <w:p w14:paraId="2F0F5054" w14:textId="77777777" w:rsidR="00CF08D6" w:rsidRPr="00C6449B" w:rsidRDefault="00CF08D6" w:rsidP="00CF08D6">
            <w:pPr>
              <w:pStyle w:val="TAC"/>
            </w:pPr>
            <w:r w:rsidRPr="00C6449B">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pPr>
            <w:r w:rsidRPr="00C6449B">
              <w:t>16</w:t>
            </w:r>
          </w:p>
        </w:tc>
        <w:tc>
          <w:tcPr>
            <w:tcW w:w="2312" w:type="dxa"/>
          </w:tcPr>
          <w:p w14:paraId="552840C4" w14:textId="77777777" w:rsidR="00CF08D6" w:rsidRPr="00C6449B" w:rsidRDefault="00CF08D6" w:rsidP="00CF08D6">
            <w:pPr>
              <w:pStyle w:val="TAC"/>
            </w:pPr>
            <w:r w:rsidRPr="00C6449B">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pPr>
            <w:r w:rsidRPr="00C6449B">
              <w:t>-</w:t>
            </w:r>
          </w:p>
        </w:tc>
        <w:tc>
          <w:tcPr>
            <w:tcW w:w="2312" w:type="dxa"/>
            <w:vAlign w:val="center"/>
          </w:tcPr>
          <w:p w14:paraId="18A74FAD" w14:textId="77777777" w:rsidR="00CF08D6" w:rsidRPr="00C6449B" w:rsidRDefault="00CF08D6" w:rsidP="00CF08D6">
            <w:pPr>
              <w:pStyle w:val="TAC"/>
            </w:pPr>
            <w:r w:rsidRPr="00C6449B">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pPr>
            <w:r w:rsidRPr="00C6449B">
              <w:t>1</w:t>
            </w:r>
          </w:p>
        </w:tc>
        <w:tc>
          <w:tcPr>
            <w:tcW w:w="2312" w:type="dxa"/>
            <w:vAlign w:val="center"/>
          </w:tcPr>
          <w:p w14:paraId="2D03F4C1" w14:textId="77777777" w:rsidR="00CF08D6" w:rsidRPr="00C6449B" w:rsidRDefault="00CF08D6" w:rsidP="00CF08D6">
            <w:pPr>
              <w:pStyle w:val="TAC"/>
            </w:pPr>
            <w:r w:rsidRPr="00C6449B">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64A84598" w14:textId="77777777" w:rsidR="00CF08D6" w:rsidRPr="00C6449B" w:rsidRDefault="00CF08D6" w:rsidP="00CF08D6">
            <w:pPr>
              <w:pStyle w:val="TAC"/>
            </w:pPr>
            <w:r w:rsidRPr="00C6449B">
              <w:rPr>
                <w:rFonts w:cs="Arial"/>
                <w:szCs w:val="18"/>
              </w:rPr>
              <w:t>1368</w:t>
            </w:r>
          </w:p>
        </w:tc>
        <w:tc>
          <w:tcPr>
            <w:tcW w:w="2312" w:type="dxa"/>
            <w:vAlign w:val="center"/>
          </w:tcPr>
          <w:p w14:paraId="2682D1D4" w14:textId="77777777" w:rsidR="00CF08D6" w:rsidRPr="00C6449B" w:rsidRDefault="00CF08D6" w:rsidP="00CF08D6">
            <w:pPr>
              <w:pStyle w:val="TAC"/>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pPr>
            <w:r w:rsidRPr="00C6449B">
              <w:t>Total number of bits per slot</w:t>
            </w:r>
          </w:p>
        </w:tc>
        <w:tc>
          <w:tcPr>
            <w:tcW w:w="2268" w:type="dxa"/>
            <w:vAlign w:val="center"/>
          </w:tcPr>
          <w:p w14:paraId="1E9843DE" w14:textId="77777777" w:rsidR="00CF08D6" w:rsidRPr="00C6449B" w:rsidRDefault="00CF08D6" w:rsidP="00CF08D6">
            <w:pPr>
              <w:pStyle w:val="TAC"/>
            </w:pPr>
            <w:r w:rsidRPr="00C6449B">
              <w:t>7200</w:t>
            </w:r>
          </w:p>
        </w:tc>
        <w:tc>
          <w:tcPr>
            <w:tcW w:w="2312" w:type="dxa"/>
            <w:vAlign w:val="center"/>
          </w:tcPr>
          <w:p w14:paraId="52706A66" w14:textId="77777777" w:rsidR="00CF08D6" w:rsidRPr="00C6449B" w:rsidRDefault="00CF08D6" w:rsidP="00CF08D6">
            <w:pPr>
              <w:pStyle w:val="TAC"/>
            </w:pPr>
            <w:r w:rsidRPr="00C6449B">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pPr>
            <w:r w:rsidRPr="00C6449B">
              <w:t>Total symbols per slot</w:t>
            </w:r>
          </w:p>
        </w:tc>
        <w:tc>
          <w:tcPr>
            <w:tcW w:w="2268" w:type="dxa"/>
          </w:tcPr>
          <w:p w14:paraId="1811D109" w14:textId="77777777" w:rsidR="00CF08D6" w:rsidRPr="00C6449B" w:rsidRDefault="00CF08D6" w:rsidP="00CF08D6">
            <w:pPr>
              <w:pStyle w:val="TAC"/>
            </w:pPr>
            <w:r w:rsidRPr="00C6449B">
              <w:t>3600</w:t>
            </w:r>
          </w:p>
        </w:tc>
        <w:tc>
          <w:tcPr>
            <w:tcW w:w="2312" w:type="dxa"/>
          </w:tcPr>
          <w:p w14:paraId="7E8D0222" w14:textId="77777777" w:rsidR="00CF08D6" w:rsidRPr="00C6449B" w:rsidRDefault="00CF08D6" w:rsidP="00CF08D6">
            <w:pPr>
              <w:pStyle w:val="TAC"/>
            </w:pPr>
            <w:r w:rsidRPr="00C6449B">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2FE12AC9" w14:textId="1155C6FA"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02E1CD0F" w14:textId="77777777" w:rsidR="00CF08D6" w:rsidRPr="00C6449B" w:rsidRDefault="00CF08D6" w:rsidP="00CF08D6">
      <w:pPr>
        <w:rPr>
          <w:noProof/>
        </w:rPr>
      </w:pPr>
    </w:p>
    <w:p w14:paraId="2B845872"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7</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t>G-FR2-A3-1</w:t>
            </w:r>
          </w:p>
        </w:tc>
        <w:tc>
          <w:tcPr>
            <w:tcW w:w="1077" w:type="dxa"/>
          </w:tcPr>
          <w:p w14:paraId="5E5C82CE" w14:textId="77777777" w:rsidR="00CF08D6" w:rsidRPr="00C6449B" w:rsidRDefault="00CF08D6" w:rsidP="00CF08D6">
            <w:pPr>
              <w:pStyle w:val="TAH"/>
            </w:pPr>
            <w:r w:rsidRPr="00C6449B">
              <w:t>G-FR2-A3-2</w:t>
            </w:r>
          </w:p>
        </w:tc>
        <w:tc>
          <w:tcPr>
            <w:tcW w:w="1076" w:type="dxa"/>
          </w:tcPr>
          <w:p w14:paraId="1E1306C2" w14:textId="77777777" w:rsidR="00CF08D6" w:rsidRPr="00C6449B" w:rsidRDefault="00CF08D6" w:rsidP="00CF08D6">
            <w:pPr>
              <w:pStyle w:val="TAH"/>
            </w:pPr>
            <w:r w:rsidRPr="00C6449B">
              <w:t>G-FR2-A3-3</w:t>
            </w:r>
          </w:p>
        </w:tc>
        <w:tc>
          <w:tcPr>
            <w:tcW w:w="1077" w:type="dxa"/>
          </w:tcPr>
          <w:p w14:paraId="5AF705DC" w14:textId="77777777" w:rsidR="00CF08D6" w:rsidRPr="00C6449B" w:rsidRDefault="00CF08D6" w:rsidP="00CF08D6">
            <w:pPr>
              <w:pStyle w:val="TAH"/>
            </w:pPr>
            <w:r w:rsidRPr="00C6449B">
              <w:t>G-FR2-A3-4</w:t>
            </w:r>
          </w:p>
        </w:tc>
        <w:tc>
          <w:tcPr>
            <w:tcW w:w="1077" w:type="dxa"/>
          </w:tcPr>
          <w:p w14:paraId="51A8AA67" w14:textId="77777777" w:rsidR="00CF08D6" w:rsidRPr="00C6449B" w:rsidRDefault="00CF08D6" w:rsidP="00CF08D6">
            <w:pPr>
              <w:pStyle w:val="TAH"/>
            </w:pPr>
            <w:r w:rsidRPr="00C6449B">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pPr>
            <w:r w:rsidRPr="00C6449B">
              <w:t>Subcarrier spacing [kHz]</w:t>
            </w:r>
          </w:p>
        </w:tc>
        <w:tc>
          <w:tcPr>
            <w:tcW w:w="1076" w:type="dxa"/>
          </w:tcPr>
          <w:p w14:paraId="48C1B617" w14:textId="77777777" w:rsidR="00CF08D6" w:rsidRPr="00C6449B" w:rsidRDefault="00CF08D6" w:rsidP="00CF08D6">
            <w:pPr>
              <w:pStyle w:val="TAC"/>
            </w:pPr>
            <w:r w:rsidRPr="00C6449B">
              <w:t>60</w:t>
            </w:r>
          </w:p>
        </w:tc>
        <w:tc>
          <w:tcPr>
            <w:tcW w:w="1077" w:type="dxa"/>
          </w:tcPr>
          <w:p w14:paraId="4A737489" w14:textId="77777777" w:rsidR="00CF08D6" w:rsidRPr="00C6449B" w:rsidRDefault="00CF08D6" w:rsidP="00CF08D6">
            <w:pPr>
              <w:pStyle w:val="TAC"/>
            </w:pPr>
            <w:r w:rsidRPr="00C6449B">
              <w:t>60</w:t>
            </w:r>
          </w:p>
        </w:tc>
        <w:tc>
          <w:tcPr>
            <w:tcW w:w="1076" w:type="dxa"/>
          </w:tcPr>
          <w:p w14:paraId="4A4A7FFD" w14:textId="77777777" w:rsidR="00CF08D6" w:rsidRPr="00C6449B" w:rsidRDefault="00CF08D6" w:rsidP="00CF08D6">
            <w:pPr>
              <w:pStyle w:val="TAC"/>
            </w:pPr>
            <w:r w:rsidRPr="00C6449B">
              <w:t>120</w:t>
            </w:r>
          </w:p>
        </w:tc>
        <w:tc>
          <w:tcPr>
            <w:tcW w:w="1077" w:type="dxa"/>
          </w:tcPr>
          <w:p w14:paraId="271CED0C" w14:textId="77777777" w:rsidR="00CF08D6" w:rsidRPr="00C6449B" w:rsidRDefault="00CF08D6" w:rsidP="00CF08D6">
            <w:pPr>
              <w:pStyle w:val="TAC"/>
            </w:pPr>
            <w:r w:rsidRPr="00C6449B">
              <w:t>120</w:t>
            </w:r>
          </w:p>
        </w:tc>
        <w:tc>
          <w:tcPr>
            <w:tcW w:w="1077" w:type="dxa"/>
          </w:tcPr>
          <w:p w14:paraId="1BBE9A90" w14:textId="77777777" w:rsidR="00CF08D6" w:rsidRPr="00C6449B" w:rsidRDefault="00CF08D6" w:rsidP="00CF08D6">
            <w:pPr>
              <w:pStyle w:val="TAC"/>
            </w:pPr>
            <w:r w:rsidRPr="00C6449B">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pPr>
            <w:r w:rsidRPr="00C6449B">
              <w:t>CP-OFDM Symbols per slot (Note 1)</w:t>
            </w:r>
          </w:p>
        </w:tc>
        <w:tc>
          <w:tcPr>
            <w:tcW w:w="1076" w:type="dxa"/>
          </w:tcPr>
          <w:p w14:paraId="62A4DC0E" w14:textId="77777777" w:rsidR="00CF08D6" w:rsidRPr="00C6449B" w:rsidRDefault="00CF08D6" w:rsidP="00CF08D6">
            <w:pPr>
              <w:pStyle w:val="TAC"/>
            </w:pPr>
            <w:r w:rsidRPr="00C6449B">
              <w:t>9</w:t>
            </w:r>
          </w:p>
        </w:tc>
        <w:tc>
          <w:tcPr>
            <w:tcW w:w="1077" w:type="dxa"/>
          </w:tcPr>
          <w:p w14:paraId="699AE73D" w14:textId="77777777" w:rsidR="00CF08D6" w:rsidRPr="00C6449B" w:rsidRDefault="00CF08D6" w:rsidP="00CF08D6">
            <w:pPr>
              <w:pStyle w:val="TAC"/>
            </w:pPr>
            <w:r w:rsidRPr="00C6449B">
              <w:t>9</w:t>
            </w:r>
          </w:p>
        </w:tc>
        <w:tc>
          <w:tcPr>
            <w:tcW w:w="1076" w:type="dxa"/>
          </w:tcPr>
          <w:p w14:paraId="76A60D69" w14:textId="77777777" w:rsidR="00CF08D6" w:rsidRPr="00C6449B" w:rsidRDefault="00CF08D6" w:rsidP="00CF08D6">
            <w:pPr>
              <w:pStyle w:val="TAC"/>
            </w:pPr>
            <w:r w:rsidRPr="00C6449B">
              <w:t>9</w:t>
            </w:r>
          </w:p>
        </w:tc>
        <w:tc>
          <w:tcPr>
            <w:tcW w:w="1077" w:type="dxa"/>
          </w:tcPr>
          <w:p w14:paraId="5B5D77D1" w14:textId="77777777" w:rsidR="00CF08D6" w:rsidRPr="00C6449B" w:rsidRDefault="00CF08D6" w:rsidP="00CF08D6">
            <w:pPr>
              <w:pStyle w:val="TAC"/>
            </w:pPr>
            <w:r w:rsidRPr="00C6449B">
              <w:t>9</w:t>
            </w:r>
          </w:p>
        </w:tc>
        <w:tc>
          <w:tcPr>
            <w:tcW w:w="1077" w:type="dxa"/>
          </w:tcPr>
          <w:p w14:paraId="2BCA84BD" w14:textId="77777777" w:rsidR="00CF08D6" w:rsidRPr="00C6449B" w:rsidRDefault="00CF08D6" w:rsidP="00CF08D6">
            <w:pPr>
              <w:pStyle w:val="TAC"/>
            </w:pPr>
            <w:r w:rsidRPr="00C6449B">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pPr>
            <w:r w:rsidRPr="00C6449B">
              <w:t>QPSK</w:t>
            </w:r>
          </w:p>
        </w:tc>
        <w:tc>
          <w:tcPr>
            <w:tcW w:w="1077" w:type="dxa"/>
          </w:tcPr>
          <w:p w14:paraId="45BB9450" w14:textId="77777777" w:rsidR="00CF08D6" w:rsidRPr="00C6449B" w:rsidRDefault="00CF08D6" w:rsidP="00CF08D6">
            <w:pPr>
              <w:pStyle w:val="TAC"/>
            </w:pPr>
            <w:r w:rsidRPr="00C6449B">
              <w:t>QPSK</w:t>
            </w:r>
          </w:p>
        </w:tc>
        <w:tc>
          <w:tcPr>
            <w:tcW w:w="1076" w:type="dxa"/>
          </w:tcPr>
          <w:p w14:paraId="48359309" w14:textId="77777777" w:rsidR="00CF08D6" w:rsidRPr="00C6449B" w:rsidRDefault="00CF08D6" w:rsidP="00CF08D6">
            <w:pPr>
              <w:pStyle w:val="TAC"/>
            </w:pPr>
            <w:r w:rsidRPr="00C6449B">
              <w:t>QPSK</w:t>
            </w:r>
          </w:p>
        </w:tc>
        <w:tc>
          <w:tcPr>
            <w:tcW w:w="1077" w:type="dxa"/>
          </w:tcPr>
          <w:p w14:paraId="4A568F2B" w14:textId="77777777" w:rsidR="00CF08D6" w:rsidRPr="00C6449B" w:rsidRDefault="00CF08D6" w:rsidP="00CF08D6">
            <w:pPr>
              <w:pStyle w:val="TAC"/>
            </w:pPr>
            <w:r w:rsidRPr="00C6449B">
              <w:t>QPSK</w:t>
            </w:r>
          </w:p>
        </w:tc>
        <w:tc>
          <w:tcPr>
            <w:tcW w:w="1077" w:type="dxa"/>
          </w:tcPr>
          <w:p w14:paraId="75BF48B9" w14:textId="77777777" w:rsidR="00CF08D6" w:rsidRPr="00C6449B" w:rsidRDefault="00CF08D6" w:rsidP="00CF08D6">
            <w:pPr>
              <w:pStyle w:val="TAC"/>
            </w:pPr>
            <w:r w:rsidRPr="00C6449B">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 (Note 2)</w:t>
            </w:r>
          </w:p>
        </w:tc>
        <w:tc>
          <w:tcPr>
            <w:tcW w:w="1076" w:type="dxa"/>
          </w:tcPr>
          <w:p w14:paraId="52D16F8E" w14:textId="77777777" w:rsidR="00CF08D6" w:rsidRPr="00C6449B" w:rsidRDefault="00CF08D6" w:rsidP="00CF08D6">
            <w:pPr>
              <w:pStyle w:val="TAC"/>
            </w:pPr>
            <w:r w:rsidRPr="00C6449B">
              <w:t>193/1024</w:t>
            </w:r>
          </w:p>
        </w:tc>
        <w:tc>
          <w:tcPr>
            <w:tcW w:w="1077" w:type="dxa"/>
          </w:tcPr>
          <w:p w14:paraId="47B1727A" w14:textId="77777777" w:rsidR="00CF08D6" w:rsidRPr="00C6449B" w:rsidRDefault="00CF08D6" w:rsidP="00CF08D6">
            <w:pPr>
              <w:pStyle w:val="TAC"/>
            </w:pPr>
            <w:r w:rsidRPr="00C6449B">
              <w:t>193/1024</w:t>
            </w:r>
          </w:p>
        </w:tc>
        <w:tc>
          <w:tcPr>
            <w:tcW w:w="1076" w:type="dxa"/>
          </w:tcPr>
          <w:p w14:paraId="7D818EA1" w14:textId="77777777" w:rsidR="00CF08D6" w:rsidRPr="00C6449B" w:rsidRDefault="00CF08D6" w:rsidP="00CF08D6">
            <w:pPr>
              <w:pStyle w:val="TAC"/>
            </w:pPr>
            <w:r w:rsidRPr="00C6449B">
              <w:t>193/1024</w:t>
            </w:r>
          </w:p>
        </w:tc>
        <w:tc>
          <w:tcPr>
            <w:tcW w:w="1077" w:type="dxa"/>
          </w:tcPr>
          <w:p w14:paraId="6E49AE4C" w14:textId="77777777" w:rsidR="00CF08D6" w:rsidRPr="00C6449B" w:rsidRDefault="00CF08D6" w:rsidP="00CF08D6">
            <w:pPr>
              <w:pStyle w:val="TAC"/>
            </w:pPr>
            <w:r w:rsidRPr="00C6449B">
              <w:t>193/1024</w:t>
            </w:r>
          </w:p>
        </w:tc>
        <w:tc>
          <w:tcPr>
            <w:tcW w:w="1077" w:type="dxa"/>
          </w:tcPr>
          <w:p w14:paraId="1BB08489" w14:textId="77777777" w:rsidR="00CF08D6" w:rsidRPr="00C6449B" w:rsidRDefault="00CF08D6" w:rsidP="00CF08D6">
            <w:pPr>
              <w:pStyle w:val="TAC"/>
            </w:pPr>
            <w:r w:rsidRPr="00C6449B">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pPr>
            <w:r w:rsidRPr="00C6449B">
              <w:t>16</w:t>
            </w:r>
          </w:p>
        </w:tc>
        <w:tc>
          <w:tcPr>
            <w:tcW w:w="1077" w:type="dxa"/>
          </w:tcPr>
          <w:p w14:paraId="50E44E50" w14:textId="77777777" w:rsidR="00CF08D6" w:rsidRPr="00C6449B" w:rsidRDefault="00CF08D6" w:rsidP="00CF08D6">
            <w:pPr>
              <w:pStyle w:val="TAC"/>
            </w:pPr>
            <w:r w:rsidRPr="00C6449B">
              <w:t>24</w:t>
            </w:r>
          </w:p>
        </w:tc>
        <w:tc>
          <w:tcPr>
            <w:tcW w:w="1076" w:type="dxa"/>
          </w:tcPr>
          <w:p w14:paraId="619D3332" w14:textId="77777777" w:rsidR="00CF08D6" w:rsidRPr="00C6449B" w:rsidRDefault="00CF08D6" w:rsidP="00CF08D6">
            <w:pPr>
              <w:pStyle w:val="TAC"/>
            </w:pPr>
            <w:r w:rsidRPr="00C6449B">
              <w:t>16</w:t>
            </w:r>
          </w:p>
        </w:tc>
        <w:tc>
          <w:tcPr>
            <w:tcW w:w="1077" w:type="dxa"/>
          </w:tcPr>
          <w:p w14:paraId="66C1E0B9" w14:textId="77777777" w:rsidR="00CF08D6" w:rsidRPr="00C6449B" w:rsidRDefault="00CF08D6" w:rsidP="00CF08D6">
            <w:pPr>
              <w:pStyle w:val="TAC"/>
            </w:pPr>
            <w:r w:rsidRPr="00C6449B">
              <w:t>16</w:t>
            </w:r>
          </w:p>
        </w:tc>
        <w:tc>
          <w:tcPr>
            <w:tcW w:w="1077" w:type="dxa"/>
          </w:tcPr>
          <w:p w14:paraId="36D71810" w14:textId="77777777" w:rsidR="00CF08D6" w:rsidRPr="00C6449B" w:rsidRDefault="00CF08D6" w:rsidP="00CF08D6">
            <w:pPr>
              <w:pStyle w:val="TAC"/>
            </w:pPr>
            <w:r w:rsidRPr="00C6449B">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pPr>
            <w:r w:rsidRPr="00C6449B">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pPr>
            <w:r w:rsidRPr="00C6449B">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pPr>
            <w:r w:rsidRPr="00C6449B">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pPr>
            <w:r w:rsidRPr="00C6449B">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2A50659B" w14:textId="77777777" w:rsidR="00CF08D6" w:rsidRPr="00C6449B" w:rsidRDefault="00CF08D6" w:rsidP="00CF08D6">
            <w:pPr>
              <w:pStyle w:val="TAC"/>
              <w:rPr>
                <w:szCs w:val="18"/>
              </w:rPr>
            </w:pPr>
            <w:r w:rsidRPr="00C6449B">
              <w:rPr>
                <w:szCs w:val="18"/>
              </w:rPr>
              <w:t>2680</w:t>
            </w:r>
          </w:p>
        </w:tc>
        <w:tc>
          <w:tcPr>
            <w:tcW w:w="1077" w:type="dxa"/>
            <w:vAlign w:val="center"/>
          </w:tcPr>
          <w:p w14:paraId="6956B9D5" w14:textId="77777777" w:rsidR="00CF08D6" w:rsidRPr="00C6449B" w:rsidRDefault="00CF08D6" w:rsidP="00CF08D6">
            <w:pPr>
              <w:pStyle w:val="TAC"/>
              <w:rPr>
                <w:szCs w:val="18"/>
              </w:rPr>
            </w:pPr>
            <w:r w:rsidRPr="00C6449B">
              <w:rPr>
                <w:szCs w:val="18"/>
              </w:rPr>
              <w:t>2728</w:t>
            </w:r>
          </w:p>
        </w:tc>
        <w:tc>
          <w:tcPr>
            <w:tcW w:w="1076" w:type="dxa"/>
            <w:vAlign w:val="center"/>
          </w:tcPr>
          <w:p w14:paraId="3F240801" w14:textId="77777777" w:rsidR="00CF08D6" w:rsidRPr="00C6449B" w:rsidRDefault="00CF08D6" w:rsidP="00CF08D6">
            <w:pPr>
              <w:pStyle w:val="TAC"/>
              <w:rPr>
                <w:szCs w:val="18"/>
              </w:rPr>
            </w:pPr>
            <w:r w:rsidRPr="00C6449B">
              <w:rPr>
                <w:szCs w:val="18"/>
              </w:rPr>
              <w:t>1336</w:t>
            </w:r>
          </w:p>
        </w:tc>
        <w:tc>
          <w:tcPr>
            <w:tcW w:w="1077" w:type="dxa"/>
            <w:vAlign w:val="center"/>
          </w:tcPr>
          <w:p w14:paraId="6453F038" w14:textId="77777777" w:rsidR="00CF08D6" w:rsidRPr="00C6449B" w:rsidRDefault="00CF08D6" w:rsidP="00CF08D6">
            <w:pPr>
              <w:pStyle w:val="TAC"/>
              <w:rPr>
                <w:szCs w:val="18"/>
              </w:rPr>
            </w:pPr>
            <w:r w:rsidRPr="00C6449B">
              <w:rPr>
                <w:szCs w:val="18"/>
              </w:rPr>
              <w:t>2680</w:t>
            </w:r>
          </w:p>
        </w:tc>
        <w:tc>
          <w:tcPr>
            <w:tcW w:w="1077" w:type="dxa"/>
            <w:vAlign w:val="center"/>
          </w:tcPr>
          <w:p w14:paraId="033376BB" w14:textId="77777777" w:rsidR="00CF08D6" w:rsidRPr="00C6449B" w:rsidRDefault="00CF08D6" w:rsidP="00CF08D6">
            <w:pPr>
              <w:pStyle w:val="TAC"/>
              <w:rPr>
                <w:szCs w:val="18"/>
              </w:rPr>
            </w:pPr>
            <w:r w:rsidRPr="00C6449B">
              <w:rPr>
                <w:szCs w:val="18"/>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pPr>
            <w:r w:rsidRPr="00C6449B">
              <w:t>Total number of bits per 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pPr>
            <w:r w:rsidRPr="00C6449B">
              <w:t>Total symbols per 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42D05582" w14:textId="1BD9C1D5"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70EE2549" w14:textId="77777777" w:rsidR="00CF08D6" w:rsidRPr="00C6449B" w:rsidRDefault="00CF08D6" w:rsidP="00CF08D6"/>
    <w:p w14:paraId="7B195B33"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8</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t>G-FR2-A3-6</w:t>
            </w:r>
          </w:p>
        </w:tc>
        <w:tc>
          <w:tcPr>
            <w:tcW w:w="1077" w:type="dxa"/>
          </w:tcPr>
          <w:p w14:paraId="2A934A72" w14:textId="77777777" w:rsidR="00CF08D6" w:rsidRPr="00C6449B" w:rsidRDefault="00CF08D6" w:rsidP="00CF08D6">
            <w:pPr>
              <w:pStyle w:val="TAH"/>
            </w:pPr>
            <w:r w:rsidRPr="00C6449B">
              <w:t>G-FR2-A3-7</w:t>
            </w:r>
          </w:p>
        </w:tc>
        <w:tc>
          <w:tcPr>
            <w:tcW w:w="1076" w:type="dxa"/>
          </w:tcPr>
          <w:p w14:paraId="6F9BBE85" w14:textId="77777777" w:rsidR="00CF08D6" w:rsidRPr="00C6449B" w:rsidRDefault="00CF08D6" w:rsidP="00CF08D6">
            <w:pPr>
              <w:pStyle w:val="TAH"/>
            </w:pPr>
            <w:r w:rsidRPr="00C6449B">
              <w:t>G-FR2-A3-8</w:t>
            </w:r>
          </w:p>
        </w:tc>
        <w:tc>
          <w:tcPr>
            <w:tcW w:w="1077" w:type="dxa"/>
          </w:tcPr>
          <w:p w14:paraId="44E8DC9E" w14:textId="77777777" w:rsidR="00CF08D6" w:rsidRPr="00C6449B" w:rsidRDefault="00CF08D6" w:rsidP="00CF08D6">
            <w:pPr>
              <w:pStyle w:val="TAH"/>
            </w:pPr>
            <w:r w:rsidRPr="00C6449B">
              <w:t>G-FR2-A3-9</w:t>
            </w:r>
          </w:p>
        </w:tc>
        <w:tc>
          <w:tcPr>
            <w:tcW w:w="1077" w:type="dxa"/>
          </w:tcPr>
          <w:p w14:paraId="34646D3F" w14:textId="77777777" w:rsidR="00CF08D6" w:rsidRPr="00C6449B" w:rsidRDefault="00CF08D6" w:rsidP="00CF08D6">
            <w:pPr>
              <w:pStyle w:val="TAH"/>
            </w:pPr>
            <w:r w:rsidRPr="00C6449B">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pPr>
            <w:r w:rsidRPr="00C6449B">
              <w:t>Subcarrier spacing [kHz]</w:t>
            </w:r>
          </w:p>
        </w:tc>
        <w:tc>
          <w:tcPr>
            <w:tcW w:w="1076" w:type="dxa"/>
          </w:tcPr>
          <w:p w14:paraId="25991392" w14:textId="77777777" w:rsidR="00CF08D6" w:rsidRPr="00C6449B" w:rsidRDefault="00CF08D6" w:rsidP="00CF08D6">
            <w:pPr>
              <w:pStyle w:val="TAC"/>
            </w:pPr>
            <w:r w:rsidRPr="00C6449B">
              <w:t>60</w:t>
            </w:r>
          </w:p>
        </w:tc>
        <w:tc>
          <w:tcPr>
            <w:tcW w:w="1077" w:type="dxa"/>
          </w:tcPr>
          <w:p w14:paraId="7C90A0FA" w14:textId="77777777" w:rsidR="00CF08D6" w:rsidRPr="00C6449B" w:rsidRDefault="00CF08D6" w:rsidP="00CF08D6">
            <w:pPr>
              <w:pStyle w:val="TAC"/>
            </w:pPr>
            <w:r w:rsidRPr="00C6449B">
              <w:t>60</w:t>
            </w:r>
          </w:p>
        </w:tc>
        <w:tc>
          <w:tcPr>
            <w:tcW w:w="1076" w:type="dxa"/>
          </w:tcPr>
          <w:p w14:paraId="537C87F6" w14:textId="77777777" w:rsidR="00CF08D6" w:rsidRPr="00C6449B" w:rsidRDefault="00CF08D6" w:rsidP="00CF08D6">
            <w:pPr>
              <w:pStyle w:val="TAC"/>
            </w:pPr>
            <w:r w:rsidRPr="00C6449B">
              <w:t>120</w:t>
            </w:r>
          </w:p>
        </w:tc>
        <w:tc>
          <w:tcPr>
            <w:tcW w:w="1077" w:type="dxa"/>
          </w:tcPr>
          <w:p w14:paraId="6B78CCFE" w14:textId="77777777" w:rsidR="00CF08D6" w:rsidRPr="00C6449B" w:rsidRDefault="00CF08D6" w:rsidP="00CF08D6">
            <w:pPr>
              <w:pStyle w:val="TAC"/>
            </w:pPr>
            <w:r w:rsidRPr="00C6449B">
              <w:t>120</w:t>
            </w:r>
          </w:p>
        </w:tc>
        <w:tc>
          <w:tcPr>
            <w:tcW w:w="1077" w:type="dxa"/>
          </w:tcPr>
          <w:p w14:paraId="145D2A4E" w14:textId="77777777" w:rsidR="00CF08D6" w:rsidRPr="00C6449B" w:rsidRDefault="00CF08D6" w:rsidP="00CF08D6">
            <w:pPr>
              <w:pStyle w:val="TAC"/>
            </w:pPr>
            <w:r w:rsidRPr="00C6449B">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pPr>
            <w:r w:rsidRPr="00C6449B">
              <w:t>CP-OFDM Symbols per slot (Note 1)</w:t>
            </w:r>
          </w:p>
        </w:tc>
        <w:tc>
          <w:tcPr>
            <w:tcW w:w="1076" w:type="dxa"/>
          </w:tcPr>
          <w:p w14:paraId="1D68F1A7" w14:textId="77777777" w:rsidR="00CF08D6" w:rsidRPr="00C6449B" w:rsidRDefault="00CF08D6" w:rsidP="00CF08D6">
            <w:pPr>
              <w:pStyle w:val="TAC"/>
            </w:pPr>
            <w:r w:rsidRPr="00C6449B">
              <w:t>9</w:t>
            </w:r>
          </w:p>
        </w:tc>
        <w:tc>
          <w:tcPr>
            <w:tcW w:w="1077" w:type="dxa"/>
          </w:tcPr>
          <w:p w14:paraId="5E0B6317" w14:textId="77777777" w:rsidR="00CF08D6" w:rsidRPr="00C6449B" w:rsidRDefault="00CF08D6" w:rsidP="00CF08D6">
            <w:pPr>
              <w:pStyle w:val="TAC"/>
            </w:pPr>
            <w:r w:rsidRPr="00C6449B">
              <w:t>9</w:t>
            </w:r>
          </w:p>
        </w:tc>
        <w:tc>
          <w:tcPr>
            <w:tcW w:w="1076" w:type="dxa"/>
          </w:tcPr>
          <w:p w14:paraId="75E56360" w14:textId="77777777" w:rsidR="00CF08D6" w:rsidRPr="00C6449B" w:rsidRDefault="00CF08D6" w:rsidP="00CF08D6">
            <w:pPr>
              <w:pStyle w:val="TAC"/>
            </w:pPr>
            <w:r w:rsidRPr="00C6449B">
              <w:t>9</w:t>
            </w:r>
          </w:p>
        </w:tc>
        <w:tc>
          <w:tcPr>
            <w:tcW w:w="1077" w:type="dxa"/>
          </w:tcPr>
          <w:p w14:paraId="7C223F53" w14:textId="77777777" w:rsidR="00CF08D6" w:rsidRPr="00C6449B" w:rsidRDefault="00CF08D6" w:rsidP="00CF08D6">
            <w:pPr>
              <w:pStyle w:val="TAC"/>
            </w:pPr>
            <w:r w:rsidRPr="00C6449B">
              <w:t>9</w:t>
            </w:r>
          </w:p>
        </w:tc>
        <w:tc>
          <w:tcPr>
            <w:tcW w:w="1077" w:type="dxa"/>
          </w:tcPr>
          <w:p w14:paraId="48E45142" w14:textId="77777777" w:rsidR="00CF08D6" w:rsidRPr="00C6449B" w:rsidRDefault="00CF08D6" w:rsidP="00CF08D6">
            <w:pPr>
              <w:pStyle w:val="TAC"/>
            </w:pPr>
            <w:r w:rsidRPr="00C6449B">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pPr>
            <w:r w:rsidRPr="00C6449B">
              <w:t>QPSK</w:t>
            </w:r>
          </w:p>
        </w:tc>
        <w:tc>
          <w:tcPr>
            <w:tcW w:w="1077" w:type="dxa"/>
          </w:tcPr>
          <w:p w14:paraId="6AE07A9A" w14:textId="77777777" w:rsidR="00CF08D6" w:rsidRPr="00C6449B" w:rsidRDefault="00CF08D6" w:rsidP="00CF08D6">
            <w:pPr>
              <w:pStyle w:val="TAC"/>
            </w:pPr>
            <w:r w:rsidRPr="00C6449B">
              <w:t>QPSK</w:t>
            </w:r>
          </w:p>
        </w:tc>
        <w:tc>
          <w:tcPr>
            <w:tcW w:w="1076" w:type="dxa"/>
          </w:tcPr>
          <w:p w14:paraId="40CC4E05" w14:textId="77777777" w:rsidR="00CF08D6" w:rsidRPr="00C6449B" w:rsidRDefault="00CF08D6" w:rsidP="00CF08D6">
            <w:pPr>
              <w:pStyle w:val="TAC"/>
            </w:pPr>
            <w:r w:rsidRPr="00C6449B">
              <w:t>QPSK</w:t>
            </w:r>
          </w:p>
        </w:tc>
        <w:tc>
          <w:tcPr>
            <w:tcW w:w="1077" w:type="dxa"/>
          </w:tcPr>
          <w:p w14:paraId="78D9FB31" w14:textId="77777777" w:rsidR="00CF08D6" w:rsidRPr="00C6449B" w:rsidRDefault="00CF08D6" w:rsidP="00CF08D6">
            <w:pPr>
              <w:pStyle w:val="TAC"/>
            </w:pPr>
            <w:r w:rsidRPr="00C6449B">
              <w:t>QPSK</w:t>
            </w:r>
          </w:p>
        </w:tc>
        <w:tc>
          <w:tcPr>
            <w:tcW w:w="1077" w:type="dxa"/>
          </w:tcPr>
          <w:p w14:paraId="5D867DC9" w14:textId="77777777" w:rsidR="00CF08D6" w:rsidRPr="00C6449B" w:rsidRDefault="00CF08D6" w:rsidP="00CF08D6">
            <w:pPr>
              <w:pStyle w:val="TAC"/>
            </w:pPr>
            <w:r w:rsidRPr="00C6449B">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 (Note 2)</w:t>
            </w:r>
          </w:p>
        </w:tc>
        <w:tc>
          <w:tcPr>
            <w:tcW w:w="1076" w:type="dxa"/>
          </w:tcPr>
          <w:p w14:paraId="7F6F1DAD" w14:textId="77777777" w:rsidR="00CF08D6" w:rsidRPr="00C6449B" w:rsidRDefault="00CF08D6" w:rsidP="00CF08D6">
            <w:pPr>
              <w:pStyle w:val="TAC"/>
            </w:pPr>
            <w:r w:rsidRPr="00C6449B">
              <w:t>193/1024</w:t>
            </w:r>
          </w:p>
        </w:tc>
        <w:tc>
          <w:tcPr>
            <w:tcW w:w="1077" w:type="dxa"/>
          </w:tcPr>
          <w:p w14:paraId="64D27320" w14:textId="77777777" w:rsidR="00CF08D6" w:rsidRPr="00C6449B" w:rsidRDefault="00CF08D6" w:rsidP="00CF08D6">
            <w:pPr>
              <w:pStyle w:val="TAC"/>
            </w:pPr>
            <w:r w:rsidRPr="00C6449B">
              <w:t>193/1024</w:t>
            </w:r>
          </w:p>
        </w:tc>
        <w:tc>
          <w:tcPr>
            <w:tcW w:w="1076" w:type="dxa"/>
          </w:tcPr>
          <w:p w14:paraId="7897876F" w14:textId="77777777" w:rsidR="00CF08D6" w:rsidRPr="00C6449B" w:rsidRDefault="00CF08D6" w:rsidP="00CF08D6">
            <w:pPr>
              <w:pStyle w:val="TAC"/>
            </w:pPr>
            <w:r w:rsidRPr="00C6449B">
              <w:t>193/1024</w:t>
            </w:r>
          </w:p>
        </w:tc>
        <w:tc>
          <w:tcPr>
            <w:tcW w:w="1077" w:type="dxa"/>
          </w:tcPr>
          <w:p w14:paraId="6833B458" w14:textId="77777777" w:rsidR="00CF08D6" w:rsidRPr="00C6449B" w:rsidRDefault="00CF08D6" w:rsidP="00CF08D6">
            <w:pPr>
              <w:pStyle w:val="TAC"/>
            </w:pPr>
            <w:r w:rsidRPr="00C6449B">
              <w:t>193/1024</w:t>
            </w:r>
          </w:p>
        </w:tc>
        <w:tc>
          <w:tcPr>
            <w:tcW w:w="1077" w:type="dxa"/>
          </w:tcPr>
          <w:p w14:paraId="229A7A19" w14:textId="77777777" w:rsidR="00CF08D6" w:rsidRPr="00C6449B" w:rsidRDefault="00CF08D6" w:rsidP="00CF08D6">
            <w:pPr>
              <w:pStyle w:val="TAC"/>
            </w:pPr>
            <w:r w:rsidRPr="00C6449B">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5F18F7CE" w14:textId="77777777" w:rsidR="00CF08D6" w:rsidRPr="00C6449B" w:rsidRDefault="00CF08D6" w:rsidP="00CF08D6">
            <w:pPr>
              <w:pStyle w:val="TAC"/>
              <w:rPr>
                <w:szCs w:val="18"/>
              </w:rPr>
            </w:pPr>
            <w:r w:rsidRPr="00C6449B">
              <w:rPr>
                <w:szCs w:val="18"/>
              </w:rPr>
              <w:t>2728</w:t>
            </w:r>
          </w:p>
        </w:tc>
        <w:tc>
          <w:tcPr>
            <w:tcW w:w="1077" w:type="dxa"/>
            <w:vAlign w:val="center"/>
          </w:tcPr>
          <w:p w14:paraId="5BE78069" w14:textId="77777777" w:rsidR="00CF08D6" w:rsidRPr="00C6449B" w:rsidRDefault="00CF08D6" w:rsidP="00CF08D6">
            <w:pPr>
              <w:pStyle w:val="TAC"/>
              <w:rPr>
                <w:szCs w:val="18"/>
              </w:rPr>
            </w:pPr>
            <w:r w:rsidRPr="00C6449B">
              <w:rPr>
                <w:szCs w:val="18"/>
              </w:rPr>
              <w:t>3616</w:t>
            </w:r>
          </w:p>
        </w:tc>
        <w:tc>
          <w:tcPr>
            <w:tcW w:w="1076" w:type="dxa"/>
            <w:vAlign w:val="center"/>
          </w:tcPr>
          <w:p w14:paraId="5B362F88" w14:textId="77777777" w:rsidR="00CF08D6" w:rsidRPr="00C6449B" w:rsidRDefault="00CF08D6" w:rsidP="00CF08D6">
            <w:pPr>
              <w:pStyle w:val="TAC"/>
              <w:rPr>
                <w:szCs w:val="18"/>
              </w:rPr>
            </w:pPr>
            <w:r w:rsidRPr="00C6449B">
              <w:rPr>
                <w:szCs w:val="18"/>
              </w:rPr>
              <w:t>2616</w:t>
            </w:r>
          </w:p>
        </w:tc>
        <w:tc>
          <w:tcPr>
            <w:tcW w:w="1077" w:type="dxa"/>
            <w:vAlign w:val="center"/>
          </w:tcPr>
          <w:p w14:paraId="48CA6A1E" w14:textId="77777777" w:rsidR="00CF08D6" w:rsidRPr="00C6449B" w:rsidRDefault="00CF08D6" w:rsidP="00CF08D6">
            <w:pPr>
              <w:pStyle w:val="TAC"/>
              <w:rPr>
                <w:szCs w:val="18"/>
              </w:rPr>
            </w:pPr>
            <w:r w:rsidRPr="00C6449B">
              <w:rPr>
                <w:szCs w:val="18"/>
              </w:rPr>
              <w:t>2728</w:t>
            </w:r>
          </w:p>
        </w:tc>
        <w:tc>
          <w:tcPr>
            <w:tcW w:w="1077" w:type="dxa"/>
            <w:vAlign w:val="center"/>
          </w:tcPr>
          <w:p w14:paraId="1855E874" w14:textId="77777777" w:rsidR="00CF08D6" w:rsidRPr="00C6449B" w:rsidRDefault="00CF08D6" w:rsidP="00CF08D6">
            <w:pPr>
              <w:pStyle w:val="TAC"/>
              <w:rPr>
                <w:szCs w:val="18"/>
              </w:rPr>
            </w:pPr>
            <w:r w:rsidRPr="00C6449B">
              <w:rPr>
                <w:szCs w:val="18"/>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pPr>
            <w:r w:rsidRPr="00C6449B">
              <w:t>Total number of bits per 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pPr>
            <w:r w:rsidRPr="00C6449B">
              <w:t>Total symbols per 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338BB073" w14:textId="39B15937"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516962A3" w14:textId="77777777" w:rsidR="00CF08D6" w:rsidRPr="00C6449B" w:rsidRDefault="00CF08D6" w:rsidP="00CF08D6">
      <w:pPr>
        <w:rPr>
          <w:noProof/>
        </w:rPr>
      </w:pPr>
    </w:p>
    <w:p w14:paraId="52F9E0AE" w14:textId="77777777" w:rsidR="00CF08D6" w:rsidRPr="00C6449B" w:rsidRDefault="00CF08D6" w:rsidP="00CF08D6">
      <w:pPr>
        <w:pStyle w:val="TH"/>
      </w:pPr>
      <w:r w:rsidRPr="00C6449B">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t>G-FR2-A3-11</w:t>
            </w:r>
          </w:p>
        </w:tc>
        <w:tc>
          <w:tcPr>
            <w:tcW w:w="2312" w:type="dxa"/>
          </w:tcPr>
          <w:p w14:paraId="42EDFFDC" w14:textId="77777777" w:rsidR="00CF08D6" w:rsidRPr="00C6449B" w:rsidRDefault="00CF08D6" w:rsidP="00CF08D6">
            <w:pPr>
              <w:pStyle w:val="TAH"/>
            </w:pPr>
            <w:r w:rsidRPr="00C6449B">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pPr>
            <w:r w:rsidRPr="00C6449B">
              <w:t>Subcarrier spacing [kHz]</w:t>
            </w:r>
          </w:p>
        </w:tc>
        <w:tc>
          <w:tcPr>
            <w:tcW w:w="2268" w:type="dxa"/>
          </w:tcPr>
          <w:p w14:paraId="683A0BBB" w14:textId="77777777" w:rsidR="00CF08D6" w:rsidRPr="00C6449B" w:rsidRDefault="00CF08D6" w:rsidP="00CF08D6">
            <w:pPr>
              <w:pStyle w:val="TAC"/>
            </w:pPr>
            <w:r w:rsidRPr="00C6449B">
              <w:t>60</w:t>
            </w:r>
          </w:p>
        </w:tc>
        <w:tc>
          <w:tcPr>
            <w:tcW w:w="2312" w:type="dxa"/>
          </w:tcPr>
          <w:p w14:paraId="15E0E525" w14:textId="77777777" w:rsidR="00CF08D6" w:rsidRPr="00C6449B" w:rsidRDefault="00CF08D6" w:rsidP="00CF08D6">
            <w:pPr>
              <w:pStyle w:val="TAC"/>
            </w:pPr>
            <w:r w:rsidRPr="00C6449B">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pPr>
            <w:r w:rsidRPr="00C6449B">
              <w:t>DFT-s-OFDM Symbols per slot (Note 1)</w:t>
            </w:r>
          </w:p>
        </w:tc>
        <w:tc>
          <w:tcPr>
            <w:tcW w:w="2268" w:type="dxa"/>
          </w:tcPr>
          <w:p w14:paraId="79275A80" w14:textId="77777777" w:rsidR="00CF08D6" w:rsidRPr="00C6449B" w:rsidRDefault="00CF08D6" w:rsidP="00CF08D6">
            <w:pPr>
              <w:pStyle w:val="TAC"/>
            </w:pPr>
            <w:r w:rsidRPr="00C6449B">
              <w:t>9</w:t>
            </w:r>
          </w:p>
        </w:tc>
        <w:tc>
          <w:tcPr>
            <w:tcW w:w="2312" w:type="dxa"/>
          </w:tcPr>
          <w:p w14:paraId="75C7CC05" w14:textId="77777777" w:rsidR="00CF08D6" w:rsidRPr="00C6449B" w:rsidRDefault="00CF08D6" w:rsidP="00CF08D6">
            <w:pPr>
              <w:pStyle w:val="TAC"/>
            </w:pPr>
            <w:r w:rsidRPr="00C6449B">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pPr>
            <w:r w:rsidRPr="00C6449B">
              <w:t>QPSK</w:t>
            </w:r>
          </w:p>
        </w:tc>
        <w:tc>
          <w:tcPr>
            <w:tcW w:w="2312" w:type="dxa"/>
          </w:tcPr>
          <w:p w14:paraId="5095B5E7" w14:textId="77777777" w:rsidR="00CF08D6" w:rsidRPr="00C6449B" w:rsidRDefault="00CF08D6" w:rsidP="00CF08D6">
            <w:pPr>
              <w:pStyle w:val="TAC"/>
            </w:pPr>
            <w:r w:rsidRPr="00C6449B">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 (Note 2)</w:t>
            </w:r>
          </w:p>
        </w:tc>
        <w:tc>
          <w:tcPr>
            <w:tcW w:w="2268" w:type="dxa"/>
          </w:tcPr>
          <w:p w14:paraId="3641BC75" w14:textId="77777777" w:rsidR="00CF08D6" w:rsidRPr="00C6449B" w:rsidRDefault="00CF08D6" w:rsidP="00CF08D6">
            <w:pPr>
              <w:pStyle w:val="TAC"/>
            </w:pPr>
            <w:r w:rsidRPr="00C6449B">
              <w:t>193/1024</w:t>
            </w:r>
          </w:p>
        </w:tc>
        <w:tc>
          <w:tcPr>
            <w:tcW w:w="2312" w:type="dxa"/>
          </w:tcPr>
          <w:p w14:paraId="12E7A282" w14:textId="77777777" w:rsidR="00CF08D6" w:rsidRPr="00C6449B" w:rsidRDefault="00CF08D6" w:rsidP="00CF08D6">
            <w:pPr>
              <w:pStyle w:val="TAC"/>
            </w:pPr>
            <w:r w:rsidRPr="00C6449B">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pPr>
            <w:r w:rsidRPr="00C6449B">
              <w:t>Total number of bits per 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pPr>
            <w:r w:rsidRPr="00C6449B">
              <w:t>Total symbols per 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16B862D7" w14:textId="33FD13EE"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393F04C5" w14:textId="77777777" w:rsidR="00CF08D6" w:rsidRPr="00C6449B" w:rsidRDefault="00CF08D6" w:rsidP="00CF08D6">
      <w:pPr>
        <w:rPr>
          <w:noProof/>
        </w:rPr>
      </w:pPr>
    </w:p>
    <w:p w14:paraId="41A6C3AC"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10</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t>G-FR2-A3-13</w:t>
            </w:r>
          </w:p>
        </w:tc>
        <w:tc>
          <w:tcPr>
            <w:tcW w:w="1077" w:type="dxa"/>
          </w:tcPr>
          <w:p w14:paraId="5DB6D20D" w14:textId="77777777" w:rsidR="00CF08D6" w:rsidRPr="00C6449B" w:rsidRDefault="00CF08D6" w:rsidP="00CF08D6">
            <w:pPr>
              <w:pStyle w:val="TAH"/>
            </w:pPr>
            <w:r w:rsidRPr="00C6449B">
              <w:t>G-FR2-A3-14</w:t>
            </w:r>
          </w:p>
        </w:tc>
        <w:tc>
          <w:tcPr>
            <w:tcW w:w="1076" w:type="dxa"/>
          </w:tcPr>
          <w:p w14:paraId="49A5131D" w14:textId="77777777" w:rsidR="00CF08D6" w:rsidRPr="00C6449B" w:rsidRDefault="00CF08D6" w:rsidP="00CF08D6">
            <w:pPr>
              <w:pStyle w:val="TAH"/>
            </w:pPr>
            <w:r w:rsidRPr="00C6449B">
              <w:t>G-FR2-A3-15</w:t>
            </w:r>
          </w:p>
        </w:tc>
        <w:tc>
          <w:tcPr>
            <w:tcW w:w="1077" w:type="dxa"/>
          </w:tcPr>
          <w:p w14:paraId="5CDB29EF" w14:textId="77777777" w:rsidR="00CF08D6" w:rsidRPr="00C6449B" w:rsidRDefault="00CF08D6" w:rsidP="00CF08D6">
            <w:pPr>
              <w:pStyle w:val="TAH"/>
            </w:pPr>
            <w:r w:rsidRPr="00C6449B">
              <w:t>G-FR2-A3-16</w:t>
            </w:r>
          </w:p>
        </w:tc>
        <w:tc>
          <w:tcPr>
            <w:tcW w:w="1077" w:type="dxa"/>
          </w:tcPr>
          <w:p w14:paraId="5EE48CF7" w14:textId="77777777" w:rsidR="00CF08D6" w:rsidRPr="00C6449B" w:rsidRDefault="00CF08D6" w:rsidP="00CF08D6">
            <w:pPr>
              <w:pStyle w:val="TAH"/>
            </w:pPr>
            <w:r w:rsidRPr="00C6449B">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pPr>
            <w:r w:rsidRPr="00C6449B">
              <w:t>Subcarrier spacing [kHz]</w:t>
            </w:r>
          </w:p>
        </w:tc>
        <w:tc>
          <w:tcPr>
            <w:tcW w:w="1076" w:type="dxa"/>
          </w:tcPr>
          <w:p w14:paraId="2B4392A0" w14:textId="77777777" w:rsidR="00CF08D6" w:rsidRPr="00C6449B" w:rsidRDefault="00CF08D6" w:rsidP="00CF08D6">
            <w:pPr>
              <w:pStyle w:val="TAC"/>
            </w:pPr>
            <w:r w:rsidRPr="00C6449B">
              <w:t>60</w:t>
            </w:r>
          </w:p>
        </w:tc>
        <w:tc>
          <w:tcPr>
            <w:tcW w:w="1077" w:type="dxa"/>
          </w:tcPr>
          <w:p w14:paraId="5A5CC0B4" w14:textId="77777777" w:rsidR="00CF08D6" w:rsidRPr="00C6449B" w:rsidRDefault="00CF08D6" w:rsidP="00CF08D6">
            <w:pPr>
              <w:pStyle w:val="TAC"/>
            </w:pPr>
            <w:r w:rsidRPr="00C6449B">
              <w:t>60</w:t>
            </w:r>
          </w:p>
        </w:tc>
        <w:tc>
          <w:tcPr>
            <w:tcW w:w="1076" w:type="dxa"/>
          </w:tcPr>
          <w:p w14:paraId="3359A0E8" w14:textId="77777777" w:rsidR="00CF08D6" w:rsidRPr="00C6449B" w:rsidRDefault="00CF08D6" w:rsidP="00CF08D6">
            <w:pPr>
              <w:pStyle w:val="TAC"/>
            </w:pPr>
            <w:r w:rsidRPr="00C6449B">
              <w:t>120</w:t>
            </w:r>
          </w:p>
        </w:tc>
        <w:tc>
          <w:tcPr>
            <w:tcW w:w="1077" w:type="dxa"/>
          </w:tcPr>
          <w:p w14:paraId="107EA878" w14:textId="77777777" w:rsidR="00CF08D6" w:rsidRPr="00C6449B" w:rsidRDefault="00CF08D6" w:rsidP="00CF08D6">
            <w:pPr>
              <w:pStyle w:val="TAC"/>
            </w:pPr>
            <w:r w:rsidRPr="00C6449B">
              <w:t>120</w:t>
            </w:r>
          </w:p>
        </w:tc>
        <w:tc>
          <w:tcPr>
            <w:tcW w:w="1077" w:type="dxa"/>
          </w:tcPr>
          <w:p w14:paraId="6611C24F" w14:textId="77777777" w:rsidR="00CF08D6" w:rsidRPr="00C6449B" w:rsidRDefault="00CF08D6" w:rsidP="00CF08D6">
            <w:pPr>
              <w:pStyle w:val="TAC"/>
            </w:pPr>
            <w:r w:rsidRPr="00C6449B">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pPr>
            <w:r w:rsidRPr="00C6449B">
              <w:t>CP-OFDM Symbols per slot (Note 1)</w:t>
            </w:r>
          </w:p>
        </w:tc>
        <w:tc>
          <w:tcPr>
            <w:tcW w:w="1076" w:type="dxa"/>
          </w:tcPr>
          <w:p w14:paraId="13739E25" w14:textId="77777777" w:rsidR="00CF08D6" w:rsidRPr="00C6449B" w:rsidRDefault="00CF08D6" w:rsidP="00CF08D6">
            <w:pPr>
              <w:pStyle w:val="TAC"/>
            </w:pPr>
            <w:r w:rsidRPr="00C6449B">
              <w:t>8</w:t>
            </w:r>
          </w:p>
        </w:tc>
        <w:tc>
          <w:tcPr>
            <w:tcW w:w="1077" w:type="dxa"/>
          </w:tcPr>
          <w:p w14:paraId="5586A48B" w14:textId="77777777" w:rsidR="00CF08D6" w:rsidRPr="00C6449B" w:rsidRDefault="00CF08D6" w:rsidP="00CF08D6">
            <w:pPr>
              <w:pStyle w:val="TAC"/>
            </w:pPr>
            <w:r w:rsidRPr="00C6449B">
              <w:t>8</w:t>
            </w:r>
          </w:p>
        </w:tc>
        <w:tc>
          <w:tcPr>
            <w:tcW w:w="1076" w:type="dxa"/>
          </w:tcPr>
          <w:p w14:paraId="29633DB1" w14:textId="77777777" w:rsidR="00CF08D6" w:rsidRPr="00C6449B" w:rsidRDefault="00CF08D6" w:rsidP="00CF08D6">
            <w:pPr>
              <w:pStyle w:val="TAC"/>
            </w:pPr>
            <w:r w:rsidRPr="00C6449B">
              <w:t>8</w:t>
            </w:r>
          </w:p>
        </w:tc>
        <w:tc>
          <w:tcPr>
            <w:tcW w:w="1077" w:type="dxa"/>
          </w:tcPr>
          <w:p w14:paraId="5F4276EE" w14:textId="77777777" w:rsidR="00CF08D6" w:rsidRPr="00C6449B" w:rsidRDefault="00CF08D6" w:rsidP="00CF08D6">
            <w:pPr>
              <w:pStyle w:val="TAC"/>
            </w:pPr>
            <w:r w:rsidRPr="00C6449B">
              <w:t>8</w:t>
            </w:r>
          </w:p>
        </w:tc>
        <w:tc>
          <w:tcPr>
            <w:tcW w:w="1077" w:type="dxa"/>
          </w:tcPr>
          <w:p w14:paraId="13D97B2E" w14:textId="77777777" w:rsidR="00CF08D6" w:rsidRPr="00C6449B" w:rsidRDefault="00CF08D6" w:rsidP="00CF08D6">
            <w:pPr>
              <w:pStyle w:val="TAC"/>
            </w:pPr>
            <w:r w:rsidRPr="00C6449B">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pPr>
            <w:r w:rsidRPr="00C6449B">
              <w:t>QPSK</w:t>
            </w:r>
          </w:p>
        </w:tc>
        <w:tc>
          <w:tcPr>
            <w:tcW w:w="1077" w:type="dxa"/>
          </w:tcPr>
          <w:p w14:paraId="0C11D912" w14:textId="77777777" w:rsidR="00CF08D6" w:rsidRPr="00C6449B" w:rsidRDefault="00CF08D6" w:rsidP="00CF08D6">
            <w:pPr>
              <w:pStyle w:val="TAC"/>
            </w:pPr>
            <w:r w:rsidRPr="00C6449B">
              <w:t>QPSK</w:t>
            </w:r>
          </w:p>
        </w:tc>
        <w:tc>
          <w:tcPr>
            <w:tcW w:w="1076" w:type="dxa"/>
          </w:tcPr>
          <w:p w14:paraId="23C1474E" w14:textId="77777777" w:rsidR="00CF08D6" w:rsidRPr="00C6449B" w:rsidRDefault="00CF08D6" w:rsidP="00CF08D6">
            <w:pPr>
              <w:pStyle w:val="TAC"/>
            </w:pPr>
            <w:r w:rsidRPr="00C6449B">
              <w:t>QPSK</w:t>
            </w:r>
          </w:p>
        </w:tc>
        <w:tc>
          <w:tcPr>
            <w:tcW w:w="1077" w:type="dxa"/>
          </w:tcPr>
          <w:p w14:paraId="48D944EA" w14:textId="77777777" w:rsidR="00CF08D6" w:rsidRPr="00C6449B" w:rsidRDefault="00CF08D6" w:rsidP="00CF08D6">
            <w:pPr>
              <w:pStyle w:val="TAC"/>
            </w:pPr>
            <w:r w:rsidRPr="00C6449B">
              <w:t>QPSK</w:t>
            </w:r>
          </w:p>
        </w:tc>
        <w:tc>
          <w:tcPr>
            <w:tcW w:w="1077" w:type="dxa"/>
          </w:tcPr>
          <w:p w14:paraId="5235AD15" w14:textId="77777777" w:rsidR="00CF08D6" w:rsidRPr="00C6449B" w:rsidRDefault="00CF08D6" w:rsidP="00CF08D6">
            <w:pPr>
              <w:pStyle w:val="TAC"/>
            </w:pPr>
            <w:r w:rsidRPr="00C6449B">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 (Note 2)</w:t>
            </w:r>
          </w:p>
        </w:tc>
        <w:tc>
          <w:tcPr>
            <w:tcW w:w="1076" w:type="dxa"/>
          </w:tcPr>
          <w:p w14:paraId="60D16470" w14:textId="77777777" w:rsidR="00CF08D6" w:rsidRPr="00C6449B" w:rsidRDefault="00CF08D6" w:rsidP="00CF08D6">
            <w:pPr>
              <w:pStyle w:val="TAC"/>
            </w:pPr>
            <w:r w:rsidRPr="00C6449B">
              <w:t>193/1024</w:t>
            </w:r>
          </w:p>
        </w:tc>
        <w:tc>
          <w:tcPr>
            <w:tcW w:w="1077" w:type="dxa"/>
          </w:tcPr>
          <w:p w14:paraId="5C0704D6" w14:textId="77777777" w:rsidR="00CF08D6" w:rsidRPr="00C6449B" w:rsidRDefault="00CF08D6" w:rsidP="00CF08D6">
            <w:pPr>
              <w:pStyle w:val="TAC"/>
            </w:pPr>
            <w:r w:rsidRPr="00C6449B">
              <w:t>193/1024</w:t>
            </w:r>
          </w:p>
        </w:tc>
        <w:tc>
          <w:tcPr>
            <w:tcW w:w="1076" w:type="dxa"/>
          </w:tcPr>
          <w:p w14:paraId="14517204" w14:textId="77777777" w:rsidR="00CF08D6" w:rsidRPr="00C6449B" w:rsidRDefault="00CF08D6" w:rsidP="00CF08D6">
            <w:pPr>
              <w:pStyle w:val="TAC"/>
            </w:pPr>
            <w:r w:rsidRPr="00C6449B">
              <w:t>193/1024</w:t>
            </w:r>
          </w:p>
        </w:tc>
        <w:tc>
          <w:tcPr>
            <w:tcW w:w="1077" w:type="dxa"/>
          </w:tcPr>
          <w:p w14:paraId="138FC8FD" w14:textId="77777777" w:rsidR="00CF08D6" w:rsidRPr="00C6449B" w:rsidRDefault="00CF08D6" w:rsidP="00CF08D6">
            <w:pPr>
              <w:pStyle w:val="TAC"/>
            </w:pPr>
            <w:r w:rsidRPr="00C6449B">
              <w:t>193/1024</w:t>
            </w:r>
          </w:p>
        </w:tc>
        <w:tc>
          <w:tcPr>
            <w:tcW w:w="1077" w:type="dxa"/>
          </w:tcPr>
          <w:p w14:paraId="0E1E5AF8" w14:textId="77777777" w:rsidR="00CF08D6" w:rsidRPr="00C6449B" w:rsidRDefault="00CF08D6" w:rsidP="00CF08D6">
            <w:pPr>
              <w:pStyle w:val="TAC"/>
            </w:pPr>
            <w:r w:rsidRPr="00C6449B">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32CEA078" w14:textId="77777777" w:rsidR="00CF08D6" w:rsidRPr="00C6449B" w:rsidRDefault="00CF08D6" w:rsidP="00CF08D6">
            <w:pPr>
              <w:pStyle w:val="TAC"/>
              <w:rPr>
                <w:szCs w:val="18"/>
              </w:rPr>
            </w:pPr>
            <w:r w:rsidRPr="00C6449B">
              <w:rPr>
                <w:szCs w:val="18"/>
              </w:rPr>
              <w:t>2424</w:t>
            </w:r>
          </w:p>
        </w:tc>
        <w:tc>
          <w:tcPr>
            <w:tcW w:w="1077" w:type="dxa"/>
            <w:vAlign w:val="center"/>
          </w:tcPr>
          <w:p w14:paraId="3BEEF01D" w14:textId="77777777" w:rsidR="00CF08D6" w:rsidRPr="00C6449B" w:rsidRDefault="00CF08D6" w:rsidP="00CF08D6">
            <w:pPr>
              <w:pStyle w:val="TAC"/>
              <w:rPr>
                <w:szCs w:val="18"/>
              </w:rPr>
            </w:pPr>
            <w:r w:rsidRPr="00C6449B">
              <w:rPr>
                <w:szCs w:val="18"/>
              </w:rPr>
              <w:t>2408</w:t>
            </w:r>
          </w:p>
        </w:tc>
        <w:tc>
          <w:tcPr>
            <w:tcW w:w="1076" w:type="dxa"/>
            <w:vAlign w:val="center"/>
          </w:tcPr>
          <w:p w14:paraId="587E5E2D" w14:textId="77777777" w:rsidR="00CF08D6" w:rsidRPr="00C6449B" w:rsidRDefault="00CF08D6" w:rsidP="00CF08D6">
            <w:pPr>
              <w:pStyle w:val="TAC"/>
              <w:rPr>
                <w:szCs w:val="18"/>
              </w:rPr>
            </w:pPr>
            <w:r w:rsidRPr="00C6449B">
              <w:rPr>
                <w:szCs w:val="18"/>
              </w:rPr>
              <w:t>1176</w:t>
            </w:r>
          </w:p>
        </w:tc>
        <w:tc>
          <w:tcPr>
            <w:tcW w:w="1077" w:type="dxa"/>
            <w:vAlign w:val="center"/>
          </w:tcPr>
          <w:p w14:paraId="02EFD5CB" w14:textId="77777777" w:rsidR="00CF08D6" w:rsidRPr="00C6449B" w:rsidRDefault="00CF08D6" w:rsidP="00CF08D6">
            <w:pPr>
              <w:pStyle w:val="TAC"/>
              <w:rPr>
                <w:szCs w:val="18"/>
              </w:rPr>
            </w:pPr>
            <w:r w:rsidRPr="00C6449B">
              <w:rPr>
                <w:szCs w:val="18"/>
              </w:rPr>
              <w:t>2424</w:t>
            </w:r>
          </w:p>
        </w:tc>
        <w:tc>
          <w:tcPr>
            <w:tcW w:w="1077" w:type="dxa"/>
            <w:vAlign w:val="center"/>
          </w:tcPr>
          <w:p w14:paraId="45E9805F" w14:textId="77777777" w:rsidR="00CF08D6" w:rsidRPr="00C6449B" w:rsidRDefault="00CF08D6" w:rsidP="00CF08D6">
            <w:pPr>
              <w:pStyle w:val="TAC"/>
              <w:rPr>
                <w:szCs w:val="18"/>
              </w:rPr>
            </w:pPr>
            <w:r w:rsidRPr="00C6449B">
              <w:rPr>
                <w:szCs w:val="18"/>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pPr>
            <w:r w:rsidRPr="00C6449B">
              <w:t>Total symbols per 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6C424C62" w14:textId="02AF95CF"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320E213F" w14:textId="77777777" w:rsidR="00CF08D6" w:rsidRPr="00C6449B" w:rsidRDefault="00CF08D6" w:rsidP="00CF08D6"/>
    <w:p w14:paraId="631E3178" w14:textId="77777777" w:rsidR="00CF08D6" w:rsidRPr="00C6449B" w:rsidRDefault="00CF08D6" w:rsidP="00CF08D6">
      <w:pPr>
        <w:pStyle w:val="TH"/>
      </w:pPr>
      <w:r w:rsidRPr="00C6449B">
        <w:rPr>
          <w:rFonts w:eastAsia="Malgun Gothic"/>
        </w:rPr>
        <w:t>Table A.</w:t>
      </w:r>
      <w:r w:rsidRPr="00C6449B">
        <w:t>3</w:t>
      </w:r>
      <w:r w:rsidRPr="00C6449B">
        <w:rPr>
          <w:rFonts w:eastAsia="Malgun Gothic"/>
        </w:rPr>
        <w:t>-</w:t>
      </w:r>
      <w:r w:rsidRPr="00C6449B">
        <w:t>11</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t>G-FR2-A3-18</w:t>
            </w:r>
          </w:p>
        </w:tc>
        <w:tc>
          <w:tcPr>
            <w:tcW w:w="1077" w:type="dxa"/>
          </w:tcPr>
          <w:p w14:paraId="7092E602" w14:textId="77777777" w:rsidR="00CF08D6" w:rsidRPr="00C6449B" w:rsidRDefault="00CF08D6" w:rsidP="00CF08D6">
            <w:pPr>
              <w:pStyle w:val="TAH"/>
            </w:pPr>
            <w:r w:rsidRPr="00C6449B">
              <w:t>G-FR2-A3-19</w:t>
            </w:r>
          </w:p>
        </w:tc>
        <w:tc>
          <w:tcPr>
            <w:tcW w:w="1076" w:type="dxa"/>
          </w:tcPr>
          <w:p w14:paraId="4E8ED6F5" w14:textId="77777777" w:rsidR="00CF08D6" w:rsidRPr="00C6449B" w:rsidRDefault="00CF08D6" w:rsidP="00CF08D6">
            <w:pPr>
              <w:pStyle w:val="TAH"/>
            </w:pPr>
            <w:r w:rsidRPr="00C6449B">
              <w:t>G-FR2-A3-20</w:t>
            </w:r>
          </w:p>
        </w:tc>
        <w:tc>
          <w:tcPr>
            <w:tcW w:w="1077" w:type="dxa"/>
          </w:tcPr>
          <w:p w14:paraId="58D95523" w14:textId="77777777" w:rsidR="00CF08D6" w:rsidRPr="00C6449B" w:rsidRDefault="00CF08D6" w:rsidP="00CF08D6">
            <w:pPr>
              <w:pStyle w:val="TAH"/>
            </w:pPr>
            <w:r w:rsidRPr="00C6449B">
              <w:t>G-FR2-A3-21</w:t>
            </w:r>
          </w:p>
        </w:tc>
        <w:tc>
          <w:tcPr>
            <w:tcW w:w="1077" w:type="dxa"/>
          </w:tcPr>
          <w:p w14:paraId="24A3FB47" w14:textId="77777777" w:rsidR="00CF08D6" w:rsidRPr="00C6449B" w:rsidRDefault="00CF08D6" w:rsidP="00CF08D6">
            <w:pPr>
              <w:pStyle w:val="TAH"/>
            </w:pPr>
            <w:r w:rsidRPr="00C6449B">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pPr>
            <w:r w:rsidRPr="00C6449B">
              <w:t>Subcarrier spacing [kHz]</w:t>
            </w:r>
          </w:p>
        </w:tc>
        <w:tc>
          <w:tcPr>
            <w:tcW w:w="1076" w:type="dxa"/>
          </w:tcPr>
          <w:p w14:paraId="4C3D4009" w14:textId="77777777" w:rsidR="00CF08D6" w:rsidRPr="00C6449B" w:rsidRDefault="00CF08D6" w:rsidP="00CF08D6">
            <w:pPr>
              <w:pStyle w:val="TAC"/>
            </w:pPr>
            <w:r w:rsidRPr="00C6449B">
              <w:t>60</w:t>
            </w:r>
          </w:p>
        </w:tc>
        <w:tc>
          <w:tcPr>
            <w:tcW w:w="1077" w:type="dxa"/>
          </w:tcPr>
          <w:p w14:paraId="64CE871D" w14:textId="77777777" w:rsidR="00CF08D6" w:rsidRPr="00C6449B" w:rsidRDefault="00CF08D6" w:rsidP="00CF08D6">
            <w:pPr>
              <w:pStyle w:val="TAC"/>
            </w:pPr>
            <w:r w:rsidRPr="00C6449B">
              <w:t>60</w:t>
            </w:r>
          </w:p>
        </w:tc>
        <w:tc>
          <w:tcPr>
            <w:tcW w:w="1076" w:type="dxa"/>
          </w:tcPr>
          <w:p w14:paraId="62224850" w14:textId="77777777" w:rsidR="00CF08D6" w:rsidRPr="00C6449B" w:rsidRDefault="00CF08D6" w:rsidP="00CF08D6">
            <w:pPr>
              <w:pStyle w:val="TAC"/>
            </w:pPr>
            <w:r w:rsidRPr="00C6449B">
              <w:t>120</w:t>
            </w:r>
          </w:p>
        </w:tc>
        <w:tc>
          <w:tcPr>
            <w:tcW w:w="1077" w:type="dxa"/>
          </w:tcPr>
          <w:p w14:paraId="583D0AAA" w14:textId="77777777" w:rsidR="00CF08D6" w:rsidRPr="00C6449B" w:rsidRDefault="00CF08D6" w:rsidP="00CF08D6">
            <w:pPr>
              <w:pStyle w:val="TAC"/>
            </w:pPr>
            <w:r w:rsidRPr="00C6449B">
              <w:t>120</w:t>
            </w:r>
          </w:p>
        </w:tc>
        <w:tc>
          <w:tcPr>
            <w:tcW w:w="1077" w:type="dxa"/>
          </w:tcPr>
          <w:p w14:paraId="38CF0149" w14:textId="77777777" w:rsidR="00CF08D6" w:rsidRPr="00C6449B" w:rsidRDefault="00CF08D6" w:rsidP="00CF08D6">
            <w:pPr>
              <w:pStyle w:val="TAC"/>
            </w:pPr>
            <w:r w:rsidRPr="00C6449B">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pPr>
            <w:r w:rsidRPr="00C6449B">
              <w:t>CP-OFDM Symbols per slot (Note 1)</w:t>
            </w:r>
          </w:p>
        </w:tc>
        <w:tc>
          <w:tcPr>
            <w:tcW w:w="1076" w:type="dxa"/>
          </w:tcPr>
          <w:p w14:paraId="7CD82B78" w14:textId="77777777" w:rsidR="00CF08D6" w:rsidRPr="00C6449B" w:rsidRDefault="00CF08D6" w:rsidP="00CF08D6">
            <w:pPr>
              <w:pStyle w:val="TAC"/>
            </w:pPr>
            <w:r w:rsidRPr="00C6449B">
              <w:t>8</w:t>
            </w:r>
          </w:p>
        </w:tc>
        <w:tc>
          <w:tcPr>
            <w:tcW w:w="1077" w:type="dxa"/>
          </w:tcPr>
          <w:p w14:paraId="0C0890E9" w14:textId="77777777" w:rsidR="00CF08D6" w:rsidRPr="00C6449B" w:rsidRDefault="00CF08D6" w:rsidP="00CF08D6">
            <w:pPr>
              <w:pStyle w:val="TAC"/>
            </w:pPr>
            <w:r w:rsidRPr="00C6449B">
              <w:t>8</w:t>
            </w:r>
          </w:p>
        </w:tc>
        <w:tc>
          <w:tcPr>
            <w:tcW w:w="1076" w:type="dxa"/>
          </w:tcPr>
          <w:p w14:paraId="3FABE6ED" w14:textId="77777777" w:rsidR="00CF08D6" w:rsidRPr="00C6449B" w:rsidRDefault="00CF08D6" w:rsidP="00CF08D6">
            <w:pPr>
              <w:pStyle w:val="TAC"/>
            </w:pPr>
            <w:r w:rsidRPr="00C6449B">
              <w:t>8</w:t>
            </w:r>
          </w:p>
        </w:tc>
        <w:tc>
          <w:tcPr>
            <w:tcW w:w="1077" w:type="dxa"/>
          </w:tcPr>
          <w:p w14:paraId="40C6F959" w14:textId="77777777" w:rsidR="00CF08D6" w:rsidRPr="00C6449B" w:rsidRDefault="00CF08D6" w:rsidP="00CF08D6">
            <w:pPr>
              <w:pStyle w:val="TAC"/>
            </w:pPr>
            <w:r w:rsidRPr="00C6449B">
              <w:t>8</w:t>
            </w:r>
          </w:p>
        </w:tc>
        <w:tc>
          <w:tcPr>
            <w:tcW w:w="1077" w:type="dxa"/>
          </w:tcPr>
          <w:p w14:paraId="2C58B0B6" w14:textId="77777777" w:rsidR="00CF08D6" w:rsidRPr="00C6449B" w:rsidRDefault="00CF08D6" w:rsidP="00CF08D6">
            <w:pPr>
              <w:pStyle w:val="TAC"/>
            </w:pPr>
            <w:r w:rsidRPr="00C6449B">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pPr>
            <w:r w:rsidRPr="00C6449B">
              <w:t>QPSK</w:t>
            </w:r>
          </w:p>
        </w:tc>
        <w:tc>
          <w:tcPr>
            <w:tcW w:w="1077" w:type="dxa"/>
          </w:tcPr>
          <w:p w14:paraId="57696A72" w14:textId="77777777" w:rsidR="00CF08D6" w:rsidRPr="00C6449B" w:rsidRDefault="00CF08D6" w:rsidP="00CF08D6">
            <w:pPr>
              <w:pStyle w:val="TAC"/>
            </w:pPr>
            <w:r w:rsidRPr="00C6449B">
              <w:t>QPSK</w:t>
            </w:r>
          </w:p>
        </w:tc>
        <w:tc>
          <w:tcPr>
            <w:tcW w:w="1076" w:type="dxa"/>
          </w:tcPr>
          <w:p w14:paraId="02256E56" w14:textId="77777777" w:rsidR="00CF08D6" w:rsidRPr="00C6449B" w:rsidRDefault="00CF08D6" w:rsidP="00CF08D6">
            <w:pPr>
              <w:pStyle w:val="TAC"/>
            </w:pPr>
            <w:r w:rsidRPr="00C6449B">
              <w:t>QPSK</w:t>
            </w:r>
          </w:p>
        </w:tc>
        <w:tc>
          <w:tcPr>
            <w:tcW w:w="1077" w:type="dxa"/>
          </w:tcPr>
          <w:p w14:paraId="71068153" w14:textId="77777777" w:rsidR="00CF08D6" w:rsidRPr="00C6449B" w:rsidRDefault="00CF08D6" w:rsidP="00CF08D6">
            <w:pPr>
              <w:pStyle w:val="TAC"/>
            </w:pPr>
            <w:r w:rsidRPr="00C6449B">
              <w:t>QPSK</w:t>
            </w:r>
          </w:p>
        </w:tc>
        <w:tc>
          <w:tcPr>
            <w:tcW w:w="1077" w:type="dxa"/>
          </w:tcPr>
          <w:p w14:paraId="219C542D" w14:textId="77777777" w:rsidR="00CF08D6" w:rsidRPr="00C6449B" w:rsidRDefault="00CF08D6" w:rsidP="00CF08D6">
            <w:pPr>
              <w:pStyle w:val="TAC"/>
            </w:pPr>
            <w:r w:rsidRPr="00C6449B">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 (Note 2)</w:t>
            </w:r>
          </w:p>
        </w:tc>
        <w:tc>
          <w:tcPr>
            <w:tcW w:w="1076" w:type="dxa"/>
          </w:tcPr>
          <w:p w14:paraId="7982BF26" w14:textId="77777777" w:rsidR="00CF08D6" w:rsidRPr="00C6449B" w:rsidRDefault="00CF08D6" w:rsidP="00CF08D6">
            <w:pPr>
              <w:pStyle w:val="TAC"/>
            </w:pPr>
            <w:r w:rsidRPr="00C6449B">
              <w:t>193/1024</w:t>
            </w:r>
          </w:p>
        </w:tc>
        <w:tc>
          <w:tcPr>
            <w:tcW w:w="1077" w:type="dxa"/>
          </w:tcPr>
          <w:p w14:paraId="27EC2006" w14:textId="77777777" w:rsidR="00CF08D6" w:rsidRPr="00C6449B" w:rsidRDefault="00CF08D6" w:rsidP="00CF08D6">
            <w:pPr>
              <w:pStyle w:val="TAC"/>
            </w:pPr>
            <w:r w:rsidRPr="00C6449B">
              <w:t>193/1024</w:t>
            </w:r>
          </w:p>
        </w:tc>
        <w:tc>
          <w:tcPr>
            <w:tcW w:w="1076" w:type="dxa"/>
          </w:tcPr>
          <w:p w14:paraId="28954C8A" w14:textId="77777777" w:rsidR="00CF08D6" w:rsidRPr="00C6449B" w:rsidRDefault="00CF08D6" w:rsidP="00CF08D6">
            <w:pPr>
              <w:pStyle w:val="TAC"/>
            </w:pPr>
            <w:r w:rsidRPr="00C6449B">
              <w:t>193/1024</w:t>
            </w:r>
          </w:p>
        </w:tc>
        <w:tc>
          <w:tcPr>
            <w:tcW w:w="1077" w:type="dxa"/>
          </w:tcPr>
          <w:p w14:paraId="02A6131E" w14:textId="77777777" w:rsidR="00CF08D6" w:rsidRPr="00C6449B" w:rsidRDefault="00CF08D6" w:rsidP="00CF08D6">
            <w:pPr>
              <w:pStyle w:val="TAC"/>
            </w:pPr>
            <w:r w:rsidRPr="00C6449B">
              <w:t>193/1024</w:t>
            </w:r>
          </w:p>
        </w:tc>
        <w:tc>
          <w:tcPr>
            <w:tcW w:w="1077" w:type="dxa"/>
          </w:tcPr>
          <w:p w14:paraId="3838163A" w14:textId="77777777" w:rsidR="00CF08D6" w:rsidRPr="00C6449B" w:rsidRDefault="00CF08D6" w:rsidP="00CF08D6">
            <w:pPr>
              <w:pStyle w:val="TAC"/>
            </w:pPr>
            <w:r w:rsidRPr="00C6449B">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71E8E07E" w14:textId="77777777" w:rsidR="00CF08D6" w:rsidRPr="00C6449B" w:rsidRDefault="00CF08D6" w:rsidP="00CF08D6">
            <w:pPr>
              <w:pStyle w:val="TAC"/>
              <w:rPr>
                <w:szCs w:val="18"/>
              </w:rPr>
            </w:pPr>
            <w:r w:rsidRPr="00C6449B">
              <w:rPr>
                <w:szCs w:val="18"/>
              </w:rPr>
              <w:t>2408</w:t>
            </w:r>
          </w:p>
        </w:tc>
        <w:tc>
          <w:tcPr>
            <w:tcW w:w="1077" w:type="dxa"/>
            <w:vAlign w:val="center"/>
          </w:tcPr>
          <w:p w14:paraId="0DF923B5" w14:textId="77777777" w:rsidR="00CF08D6" w:rsidRPr="00C6449B" w:rsidRDefault="00CF08D6" w:rsidP="00CF08D6">
            <w:pPr>
              <w:pStyle w:val="TAC"/>
              <w:rPr>
                <w:szCs w:val="18"/>
              </w:rPr>
            </w:pPr>
            <w:r w:rsidRPr="00C6449B">
              <w:rPr>
                <w:szCs w:val="18"/>
              </w:rPr>
              <w:t>3192</w:t>
            </w:r>
          </w:p>
        </w:tc>
        <w:tc>
          <w:tcPr>
            <w:tcW w:w="1076" w:type="dxa"/>
            <w:vAlign w:val="center"/>
          </w:tcPr>
          <w:p w14:paraId="29DB99D1" w14:textId="77777777" w:rsidR="00CF08D6" w:rsidRPr="00C6449B" w:rsidRDefault="00CF08D6" w:rsidP="00CF08D6">
            <w:pPr>
              <w:pStyle w:val="TAC"/>
              <w:rPr>
                <w:szCs w:val="18"/>
              </w:rPr>
            </w:pPr>
            <w:r w:rsidRPr="00C6449B">
              <w:rPr>
                <w:szCs w:val="18"/>
              </w:rPr>
              <w:t>2424</w:t>
            </w:r>
          </w:p>
        </w:tc>
        <w:tc>
          <w:tcPr>
            <w:tcW w:w="1077" w:type="dxa"/>
            <w:vAlign w:val="center"/>
          </w:tcPr>
          <w:p w14:paraId="68A8B034" w14:textId="77777777" w:rsidR="00CF08D6" w:rsidRPr="00C6449B" w:rsidRDefault="00CF08D6" w:rsidP="00CF08D6">
            <w:pPr>
              <w:pStyle w:val="TAC"/>
              <w:rPr>
                <w:szCs w:val="18"/>
              </w:rPr>
            </w:pPr>
            <w:r w:rsidRPr="00C6449B">
              <w:rPr>
                <w:szCs w:val="18"/>
              </w:rPr>
              <w:t>2408</w:t>
            </w:r>
          </w:p>
        </w:tc>
        <w:tc>
          <w:tcPr>
            <w:tcW w:w="1077" w:type="dxa"/>
            <w:vAlign w:val="center"/>
          </w:tcPr>
          <w:p w14:paraId="2A7CAD75" w14:textId="77777777" w:rsidR="00CF08D6" w:rsidRPr="00C6449B" w:rsidRDefault="00CF08D6" w:rsidP="00CF08D6">
            <w:pPr>
              <w:pStyle w:val="TAC"/>
              <w:rPr>
                <w:szCs w:val="18"/>
              </w:rPr>
            </w:pPr>
            <w:r w:rsidRPr="00C6449B">
              <w:rPr>
                <w:szCs w:val="18"/>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pPr>
            <w:r w:rsidRPr="00C6449B">
              <w:t>Total number of bits per 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pPr>
            <w:r w:rsidRPr="00C6449B">
              <w:t>Total symbols per 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3E4D7294" w14:textId="5C9AB186"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4DF49A8F" w14:textId="77777777" w:rsidR="00CF08D6" w:rsidRPr="00C6449B" w:rsidRDefault="00CF08D6" w:rsidP="00CF08D6">
      <w:pPr>
        <w:rPr>
          <w:noProof/>
        </w:rPr>
      </w:pPr>
    </w:p>
    <w:p w14:paraId="3BDA3F7C" w14:textId="77777777" w:rsidR="00CF08D6" w:rsidRPr="00C6449B" w:rsidRDefault="00CF08D6" w:rsidP="00CF08D6">
      <w:pPr>
        <w:pStyle w:val="TH"/>
      </w:pPr>
      <w:r w:rsidRPr="00C6449B">
        <w:t xml:space="preserve">Table A.3-12: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t>G-FR2-A3-23</w:t>
            </w:r>
          </w:p>
        </w:tc>
        <w:tc>
          <w:tcPr>
            <w:tcW w:w="2312" w:type="dxa"/>
          </w:tcPr>
          <w:p w14:paraId="12BBFBF5" w14:textId="77777777" w:rsidR="00CF08D6" w:rsidRPr="00C6449B" w:rsidRDefault="00CF08D6" w:rsidP="00CF08D6">
            <w:pPr>
              <w:pStyle w:val="TAH"/>
            </w:pPr>
            <w:r w:rsidRPr="00C6449B">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pPr>
            <w:r w:rsidRPr="00C6449B">
              <w:t>Subcarrier spacing [kHz]</w:t>
            </w:r>
          </w:p>
        </w:tc>
        <w:tc>
          <w:tcPr>
            <w:tcW w:w="2268" w:type="dxa"/>
          </w:tcPr>
          <w:p w14:paraId="5B31D8B6" w14:textId="77777777" w:rsidR="00CF08D6" w:rsidRPr="00C6449B" w:rsidRDefault="00CF08D6" w:rsidP="00CF08D6">
            <w:pPr>
              <w:pStyle w:val="TAC"/>
            </w:pPr>
            <w:r w:rsidRPr="00C6449B">
              <w:t>60</w:t>
            </w:r>
          </w:p>
        </w:tc>
        <w:tc>
          <w:tcPr>
            <w:tcW w:w="2312" w:type="dxa"/>
          </w:tcPr>
          <w:p w14:paraId="22539722" w14:textId="77777777" w:rsidR="00CF08D6" w:rsidRPr="00C6449B" w:rsidRDefault="00CF08D6" w:rsidP="00CF08D6">
            <w:pPr>
              <w:pStyle w:val="TAC"/>
            </w:pPr>
            <w:r w:rsidRPr="00C6449B">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pPr>
            <w:r w:rsidRPr="00C6449B">
              <w:t>DFT-s-OFDM Symbols per slot (Note 1)</w:t>
            </w:r>
          </w:p>
        </w:tc>
        <w:tc>
          <w:tcPr>
            <w:tcW w:w="2268" w:type="dxa"/>
          </w:tcPr>
          <w:p w14:paraId="05179009" w14:textId="77777777" w:rsidR="00CF08D6" w:rsidRPr="00C6449B" w:rsidRDefault="00CF08D6" w:rsidP="00CF08D6">
            <w:pPr>
              <w:pStyle w:val="TAC"/>
            </w:pPr>
            <w:r w:rsidRPr="00C6449B">
              <w:t>8</w:t>
            </w:r>
          </w:p>
        </w:tc>
        <w:tc>
          <w:tcPr>
            <w:tcW w:w="2312" w:type="dxa"/>
          </w:tcPr>
          <w:p w14:paraId="73FD5EB1" w14:textId="77777777" w:rsidR="00CF08D6" w:rsidRPr="00C6449B" w:rsidRDefault="00CF08D6" w:rsidP="00CF08D6">
            <w:pPr>
              <w:pStyle w:val="TAC"/>
            </w:pPr>
            <w:r w:rsidRPr="00C6449B">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pPr>
            <w:r w:rsidRPr="00C6449B">
              <w:t>QPSK</w:t>
            </w:r>
          </w:p>
        </w:tc>
        <w:tc>
          <w:tcPr>
            <w:tcW w:w="2312" w:type="dxa"/>
          </w:tcPr>
          <w:p w14:paraId="4E33BF3A" w14:textId="77777777" w:rsidR="00CF08D6" w:rsidRPr="00C6449B" w:rsidRDefault="00CF08D6" w:rsidP="00CF08D6">
            <w:pPr>
              <w:pStyle w:val="TAC"/>
            </w:pPr>
            <w:r w:rsidRPr="00C6449B">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 (Note 2)</w:t>
            </w:r>
          </w:p>
        </w:tc>
        <w:tc>
          <w:tcPr>
            <w:tcW w:w="2268" w:type="dxa"/>
          </w:tcPr>
          <w:p w14:paraId="236F4A14" w14:textId="77777777" w:rsidR="00CF08D6" w:rsidRPr="00C6449B" w:rsidRDefault="00CF08D6" w:rsidP="00CF08D6">
            <w:pPr>
              <w:pStyle w:val="TAC"/>
            </w:pPr>
            <w:r w:rsidRPr="00C6449B">
              <w:t>193/1024</w:t>
            </w:r>
          </w:p>
        </w:tc>
        <w:tc>
          <w:tcPr>
            <w:tcW w:w="2312" w:type="dxa"/>
          </w:tcPr>
          <w:p w14:paraId="7F799749" w14:textId="77777777" w:rsidR="00CF08D6" w:rsidRPr="00C6449B" w:rsidRDefault="00CF08D6" w:rsidP="00CF08D6">
            <w:pPr>
              <w:pStyle w:val="TAC"/>
            </w:pPr>
            <w:r w:rsidRPr="00C6449B">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pPr>
            <w:r w:rsidRPr="00C6449B">
              <w:t>Code block size</w:t>
            </w:r>
            <w:r w:rsidRPr="00C6449B">
              <w:rPr>
                <w:rFonts w:eastAsia="Malgun Gothic" w:cs="Arial"/>
              </w:rPr>
              <w:t xml:space="preserve"> including CRC</w:t>
            </w:r>
            <w:r w:rsidRPr="00C6449B">
              <w:t xml:space="preserve"> (bits) </w:t>
            </w:r>
            <w:r w:rsidRPr="00C6449B">
              <w:rPr>
                <w:rFonts w:cs="Arial"/>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pPr>
            <w:r w:rsidRPr="00C6449B">
              <w:t>Total number of bits per 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pPr>
            <w:r w:rsidRPr="00C6449B">
              <w:t>Total symbols per 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612217D1" w14:textId="557B6D3C" w:rsidR="00CF08D6" w:rsidRPr="00C6449B"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tc>
      </w:tr>
    </w:tbl>
    <w:p w14:paraId="221FEA50" w14:textId="77777777" w:rsidR="00CF08D6" w:rsidRPr="00C6449B" w:rsidRDefault="00CF08D6" w:rsidP="00CF08D6">
      <w:pPr>
        <w:rPr>
          <w:noProof/>
        </w:rPr>
      </w:pPr>
    </w:p>
    <w:p w14:paraId="3D6CD575" w14:textId="77777777" w:rsidR="00CF08D6" w:rsidRPr="00C6449B" w:rsidRDefault="00CF08D6" w:rsidP="00CF08D6">
      <w:pPr>
        <w:pStyle w:val="Heading1"/>
      </w:pPr>
      <w:bookmarkStart w:id="7834" w:name="_Toc13079968"/>
      <w:bookmarkStart w:id="7835" w:name="_Toc29811457"/>
      <w:bookmarkStart w:id="7836" w:name="_Toc29811908"/>
      <w:bookmarkStart w:id="7837" w:name="_Toc37268412"/>
      <w:bookmarkStart w:id="7838" w:name="_Toc37268863"/>
      <w:bookmarkStart w:id="7839" w:name="_Toc45893513"/>
      <w:bookmarkStart w:id="7840" w:name="_Toc53177677"/>
      <w:bookmarkStart w:id="7841" w:name="_Toc53178129"/>
      <w:bookmarkStart w:id="7842" w:name="_Toc61176763"/>
      <w:bookmarkStart w:id="7843" w:name="_Toc67916586"/>
      <w:bookmarkStart w:id="7844" w:name="_Toc74670804"/>
      <w:bookmarkStart w:id="7845" w:name="_Toc76542839"/>
      <w:bookmarkStart w:id="7846" w:name="_Toc82626771"/>
      <w:bookmarkStart w:id="7847" w:name="_Toc90414737"/>
      <w:bookmarkStart w:id="7848" w:name="_Toc106769826"/>
      <w:bookmarkStart w:id="7849" w:name="_Toc115185076"/>
      <w:bookmarkStart w:id="7850" w:name="_Toc138839578"/>
      <w:bookmarkStart w:id="7851" w:name="_Toc138932941"/>
      <w:bookmarkStart w:id="7852" w:name="_Toc138933394"/>
      <w:r w:rsidRPr="00C6449B">
        <w:t>A.4</w:t>
      </w:r>
      <w:r w:rsidRPr="00C6449B">
        <w:tab/>
        <w:t>Fixed Reference Channels for performance requirements (16QAM, R=658/1024)</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1345AD8B" w14:textId="77777777" w:rsidR="00CF08D6" w:rsidRPr="00C6449B" w:rsidRDefault="00CF08D6" w:rsidP="00CF08D6">
      <w:r w:rsidRPr="00C6449B">
        <w:t>The parameters for the reference measurement channels are specified in table A.4-2 and table A.4-4 for FR1 PUSCH performance requirements:</w:t>
      </w:r>
    </w:p>
    <w:p w14:paraId="731F5E46" w14:textId="77777777" w:rsidR="00CF08D6" w:rsidRPr="00C6449B" w:rsidRDefault="00CF08D6" w:rsidP="00CF08D6">
      <w:pPr>
        <w:pStyle w:val="B1"/>
      </w:pPr>
      <w:r w:rsidRPr="00C6449B">
        <w:t>-</w:t>
      </w:r>
      <w:r w:rsidRPr="00C6449B">
        <w:tab/>
        <w:t xml:space="preserve">FRC parameters are specified in table A.4-2 for FR1 PUSCH with transform precoding disabled, </w:t>
      </w:r>
      <w:r w:rsidRPr="00C6449B">
        <w:rPr>
          <w:i/>
        </w:rPr>
        <w:t>Additional DM-RS position = pos1</w:t>
      </w:r>
      <w:r w:rsidRPr="00C6449B">
        <w:t xml:space="preserve"> and 1 transmission layer.</w:t>
      </w:r>
    </w:p>
    <w:p w14:paraId="157086CA" w14:textId="77777777" w:rsidR="00CF08D6" w:rsidRPr="00C6449B" w:rsidRDefault="00CF08D6" w:rsidP="00CF08D6">
      <w:pPr>
        <w:pStyle w:val="B1"/>
      </w:pPr>
      <w:r w:rsidRPr="00C6449B">
        <w:t>-</w:t>
      </w:r>
      <w:r w:rsidRPr="00C6449B">
        <w:tab/>
        <w:t xml:space="preserve">FRC parameters are specified in table A.4-4 for FR1 PUSCH with transform precoding disabled, </w:t>
      </w:r>
      <w:r w:rsidRPr="00C6449B">
        <w:rPr>
          <w:i/>
        </w:rPr>
        <w:t>Additional DM-RS position = pos1</w:t>
      </w:r>
      <w:r w:rsidRPr="00C6449B">
        <w:t xml:space="preserve"> and 2 transmission layers.</w:t>
      </w:r>
    </w:p>
    <w:p w14:paraId="18EFA177" w14:textId="77777777" w:rsidR="00CF08D6" w:rsidRPr="00C6449B" w:rsidRDefault="00CF08D6" w:rsidP="00CF08D6">
      <w:r w:rsidRPr="00C6449B">
        <w:t>The parameters for the reference measurement channels are specified in table A.4-5 to table A.4-8 for FR2 PUSCH performance requirements:</w:t>
      </w:r>
    </w:p>
    <w:p w14:paraId="3C1220E8" w14:textId="77777777" w:rsidR="00CF08D6" w:rsidRPr="00C6449B" w:rsidRDefault="00CF08D6" w:rsidP="00CF08D6">
      <w:pPr>
        <w:pStyle w:val="B1"/>
      </w:pPr>
      <w:r w:rsidRPr="00C6449B">
        <w:t>-</w:t>
      </w:r>
      <w:r w:rsidRPr="00C6449B">
        <w:tab/>
        <w:t xml:space="preserve">FRC parameters are specified in table A.4-5 for FR2 PUSCH with transform precoding disabled, </w:t>
      </w:r>
      <w:r w:rsidRPr="00C6449B">
        <w:rPr>
          <w:i/>
        </w:rPr>
        <w:t>Additional DM-RS position = pos0</w:t>
      </w:r>
      <w:r w:rsidRPr="00C6449B">
        <w:t xml:space="preserve"> and 1 transmission layer.</w:t>
      </w:r>
    </w:p>
    <w:p w14:paraId="1E85337C" w14:textId="77777777" w:rsidR="00CF08D6" w:rsidRPr="00C6449B" w:rsidRDefault="00CF08D6" w:rsidP="00CF08D6">
      <w:pPr>
        <w:pStyle w:val="B1"/>
      </w:pPr>
      <w:r w:rsidRPr="00C6449B">
        <w:t>-</w:t>
      </w:r>
      <w:r w:rsidRPr="00C6449B">
        <w:tab/>
        <w:t xml:space="preserve">FRC parameters are specified in table A.4-6 for FR2 PUSCH with transform precoding disabled, </w:t>
      </w:r>
      <w:r w:rsidRPr="00C6449B">
        <w:rPr>
          <w:i/>
        </w:rPr>
        <w:t>Additional DM-RS position = pos0</w:t>
      </w:r>
      <w:r w:rsidRPr="00C6449B">
        <w:t xml:space="preserve"> and 2 transmission layers. </w:t>
      </w:r>
    </w:p>
    <w:p w14:paraId="7714CF4B" w14:textId="77777777" w:rsidR="00CF08D6" w:rsidRPr="00C6449B" w:rsidRDefault="00CF08D6" w:rsidP="00CF08D6">
      <w:pPr>
        <w:pStyle w:val="B1"/>
      </w:pPr>
      <w:r w:rsidRPr="00C6449B">
        <w:t>-</w:t>
      </w:r>
      <w:r w:rsidRPr="00C6449B">
        <w:tab/>
        <w:t xml:space="preserve">FRC parameters are specified in table A.4-7 for FR2 PUSCH with transform precoding disabled, </w:t>
      </w:r>
      <w:r w:rsidRPr="00C6449B">
        <w:rPr>
          <w:i/>
        </w:rPr>
        <w:t>Additional DM-RS position = pos1</w:t>
      </w:r>
      <w:r w:rsidRPr="00C6449B">
        <w:t xml:space="preserve"> and 1 transmission layer.</w:t>
      </w:r>
    </w:p>
    <w:p w14:paraId="746179BD" w14:textId="77777777" w:rsidR="00CF08D6" w:rsidRPr="00C6449B" w:rsidRDefault="00CF08D6" w:rsidP="00CF08D6">
      <w:pPr>
        <w:pStyle w:val="B1"/>
      </w:pPr>
      <w:r w:rsidRPr="00C6449B">
        <w:t>-</w:t>
      </w:r>
      <w:r w:rsidRPr="00C6449B">
        <w:tab/>
        <w:t xml:space="preserve">FRC parameters are specified in table A.4-8 for FR2 PUSCH with transform precoding disabled, </w:t>
      </w:r>
      <w:r w:rsidRPr="00C6449B">
        <w:rPr>
          <w:i/>
        </w:rPr>
        <w:t>Additional DM-RS position = pos1</w:t>
      </w:r>
      <w:r w:rsidRPr="00C6449B">
        <w:t xml:space="preserve"> and 2 transmission layers.</w:t>
      </w:r>
    </w:p>
    <w:p w14:paraId="5A882D7D" w14:textId="77777777" w:rsidR="00CF08D6" w:rsidRPr="00C6449B" w:rsidRDefault="00CF08D6" w:rsidP="00CF08D6">
      <w:pPr>
        <w:pStyle w:val="B1"/>
      </w:pPr>
    </w:p>
    <w:p w14:paraId="3545E88E"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pPr>
      <w:bookmarkStart w:id="7853" w:name="_Hlk527996584"/>
      <w:r w:rsidRPr="00C6449B">
        <w:rPr>
          <w:rFonts w:eastAsia="Malgun Gothic"/>
        </w:rPr>
        <w:t>Table A.</w:t>
      </w:r>
      <w:r w:rsidRPr="00C6449B">
        <w:t>4</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t>G-FR1-A4-8</w:t>
            </w:r>
          </w:p>
        </w:tc>
        <w:tc>
          <w:tcPr>
            <w:tcW w:w="1071" w:type="dxa"/>
          </w:tcPr>
          <w:p w14:paraId="3B34A95E" w14:textId="77777777" w:rsidR="00CF08D6" w:rsidRPr="00C6449B" w:rsidRDefault="00CF08D6" w:rsidP="00CF08D6">
            <w:pPr>
              <w:pStyle w:val="TAH"/>
            </w:pPr>
            <w:r w:rsidRPr="00C6449B">
              <w:t>G-FR1-A4-9</w:t>
            </w:r>
          </w:p>
        </w:tc>
        <w:tc>
          <w:tcPr>
            <w:tcW w:w="1070" w:type="dxa"/>
          </w:tcPr>
          <w:p w14:paraId="6E5240C1" w14:textId="77777777" w:rsidR="00CF08D6" w:rsidRPr="00C6449B" w:rsidRDefault="00CF08D6" w:rsidP="00CF08D6">
            <w:pPr>
              <w:pStyle w:val="TAH"/>
            </w:pPr>
            <w:r w:rsidRPr="00C6449B">
              <w:t>G-FR1-A4-10</w:t>
            </w:r>
          </w:p>
        </w:tc>
        <w:tc>
          <w:tcPr>
            <w:tcW w:w="1071" w:type="dxa"/>
          </w:tcPr>
          <w:p w14:paraId="648B2280" w14:textId="503293D1" w:rsidR="00CF08D6" w:rsidRPr="00C6449B" w:rsidRDefault="00EB5AAB" w:rsidP="00CF08D6">
            <w:pPr>
              <w:pStyle w:val="TAH"/>
            </w:pPr>
            <w:r w:rsidRPr="00C6449B">
              <w:t>G-FR1-A4-11</w:t>
            </w:r>
            <w:r>
              <w:t xml:space="preserve"> (Note 3)</w:t>
            </w:r>
          </w:p>
        </w:tc>
        <w:tc>
          <w:tcPr>
            <w:tcW w:w="1070" w:type="dxa"/>
          </w:tcPr>
          <w:p w14:paraId="48B7620A" w14:textId="77777777" w:rsidR="00CF08D6" w:rsidRPr="00C6449B" w:rsidRDefault="00CF08D6" w:rsidP="00CF08D6">
            <w:pPr>
              <w:pStyle w:val="TAH"/>
            </w:pPr>
            <w:r w:rsidRPr="00C6449B">
              <w:t>G-FR1-A4-12</w:t>
            </w:r>
          </w:p>
        </w:tc>
        <w:tc>
          <w:tcPr>
            <w:tcW w:w="1071" w:type="dxa"/>
          </w:tcPr>
          <w:p w14:paraId="3E38F5CC" w14:textId="77777777" w:rsidR="00CF08D6" w:rsidRPr="00C6449B" w:rsidRDefault="00CF08D6" w:rsidP="00CF08D6">
            <w:pPr>
              <w:pStyle w:val="TAH"/>
            </w:pPr>
            <w:r w:rsidRPr="00C6449B">
              <w:t>G-FR1-A4-13</w:t>
            </w:r>
          </w:p>
        </w:tc>
        <w:tc>
          <w:tcPr>
            <w:tcW w:w="1071" w:type="dxa"/>
          </w:tcPr>
          <w:p w14:paraId="2A3A569F" w14:textId="77777777" w:rsidR="00CF08D6" w:rsidRPr="00C6449B" w:rsidRDefault="00CF08D6" w:rsidP="00CF08D6">
            <w:pPr>
              <w:pStyle w:val="TAH"/>
            </w:pPr>
            <w:r w:rsidRPr="00C6449B">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pPr>
            <w:r w:rsidRPr="00C6449B">
              <w:t>Subcarrier spacing [kHz]</w:t>
            </w:r>
          </w:p>
        </w:tc>
        <w:tc>
          <w:tcPr>
            <w:tcW w:w="1070" w:type="dxa"/>
          </w:tcPr>
          <w:p w14:paraId="27E2D7EC" w14:textId="77777777" w:rsidR="00CF08D6" w:rsidRPr="00C6449B" w:rsidRDefault="00CF08D6" w:rsidP="00CF08D6">
            <w:pPr>
              <w:pStyle w:val="TAC"/>
            </w:pPr>
            <w:r w:rsidRPr="00C6449B">
              <w:t>15</w:t>
            </w:r>
          </w:p>
        </w:tc>
        <w:tc>
          <w:tcPr>
            <w:tcW w:w="1071" w:type="dxa"/>
          </w:tcPr>
          <w:p w14:paraId="44825220" w14:textId="77777777" w:rsidR="00CF08D6" w:rsidRPr="00C6449B" w:rsidRDefault="00CF08D6" w:rsidP="00CF08D6">
            <w:pPr>
              <w:pStyle w:val="TAC"/>
            </w:pPr>
            <w:r w:rsidRPr="00C6449B">
              <w:t>15</w:t>
            </w:r>
          </w:p>
        </w:tc>
        <w:tc>
          <w:tcPr>
            <w:tcW w:w="1070" w:type="dxa"/>
          </w:tcPr>
          <w:p w14:paraId="569563D9" w14:textId="77777777" w:rsidR="00CF08D6" w:rsidRPr="00C6449B" w:rsidRDefault="00CF08D6" w:rsidP="00CF08D6">
            <w:pPr>
              <w:pStyle w:val="TAC"/>
            </w:pPr>
            <w:r w:rsidRPr="00C6449B">
              <w:t>15</w:t>
            </w:r>
          </w:p>
        </w:tc>
        <w:tc>
          <w:tcPr>
            <w:tcW w:w="1071" w:type="dxa"/>
          </w:tcPr>
          <w:p w14:paraId="3C246DF3" w14:textId="77777777" w:rsidR="00CF08D6" w:rsidRPr="00C6449B" w:rsidRDefault="00CF08D6" w:rsidP="00CF08D6">
            <w:pPr>
              <w:pStyle w:val="TAC"/>
            </w:pPr>
            <w:r w:rsidRPr="00C6449B">
              <w:t>30</w:t>
            </w:r>
          </w:p>
        </w:tc>
        <w:tc>
          <w:tcPr>
            <w:tcW w:w="1070" w:type="dxa"/>
          </w:tcPr>
          <w:p w14:paraId="5C9ACF41" w14:textId="77777777" w:rsidR="00CF08D6" w:rsidRPr="00C6449B" w:rsidRDefault="00CF08D6" w:rsidP="00CF08D6">
            <w:pPr>
              <w:pStyle w:val="TAC"/>
            </w:pPr>
            <w:r w:rsidRPr="00C6449B">
              <w:t>30</w:t>
            </w:r>
          </w:p>
        </w:tc>
        <w:tc>
          <w:tcPr>
            <w:tcW w:w="1071" w:type="dxa"/>
          </w:tcPr>
          <w:p w14:paraId="3A0DD17F" w14:textId="77777777" w:rsidR="00CF08D6" w:rsidRPr="00C6449B" w:rsidRDefault="00CF08D6" w:rsidP="00CF08D6">
            <w:pPr>
              <w:pStyle w:val="TAC"/>
            </w:pPr>
            <w:r w:rsidRPr="00C6449B">
              <w:t>30</w:t>
            </w:r>
          </w:p>
        </w:tc>
        <w:tc>
          <w:tcPr>
            <w:tcW w:w="1071" w:type="dxa"/>
          </w:tcPr>
          <w:p w14:paraId="3F2AC9A8" w14:textId="77777777" w:rsidR="00CF08D6" w:rsidRPr="00C6449B" w:rsidRDefault="00CF08D6" w:rsidP="00CF08D6">
            <w:pPr>
              <w:pStyle w:val="TAC"/>
            </w:pPr>
            <w:r w:rsidRPr="00C6449B">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pPr>
            <w:r w:rsidRPr="00C6449B">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pPr>
            <w:r w:rsidRPr="00C6449B">
              <w:t>CP-OFDM Symbols per slot (Note 1)</w:t>
            </w:r>
          </w:p>
        </w:tc>
        <w:tc>
          <w:tcPr>
            <w:tcW w:w="1070" w:type="dxa"/>
          </w:tcPr>
          <w:p w14:paraId="55B95DD0" w14:textId="77777777" w:rsidR="00CF08D6" w:rsidRPr="00C6449B" w:rsidRDefault="00CF08D6" w:rsidP="00CF08D6">
            <w:pPr>
              <w:pStyle w:val="TAC"/>
            </w:pPr>
            <w:r w:rsidRPr="00C6449B">
              <w:t>12</w:t>
            </w:r>
          </w:p>
        </w:tc>
        <w:tc>
          <w:tcPr>
            <w:tcW w:w="1071" w:type="dxa"/>
          </w:tcPr>
          <w:p w14:paraId="4350DE49" w14:textId="77777777" w:rsidR="00CF08D6" w:rsidRPr="00C6449B" w:rsidRDefault="00CF08D6" w:rsidP="00CF08D6">
            <w:pPr>
              <w:pStyle w:val="TAC"/>
            </w:pPr>
            <w:r w:rsidRPr="00C6449B">
              <w:t>12</w:t>
            </w:r>
          </w:p>
        </w:tc>
        <w:tc>
          <w:tcPr>
            <w:tcW w:w="1070" w:type="dxa"/>
          </w:tcPr>
          <w:p w14:paraId="106C7BAD" w14:textId="77777777" w:rsidR="00CF08D6" w:rsidRPr="00C6449B" w:rsidRDefault="00CF08D6" w:rsidP="00CF08D6">
            <w:pPr>
              <w:pStyle w:val="TAC"/>
            </w:pPr>
            <w:r w:rsidRPr="00C6449B">
              <w:t>12</w:t>
            </w:r>
          </w:p>
        </w:tc>
        <w:tc>
          <w:tcPr>
            <w:tcW w:w="1071" w:type="dxa"/>
          </w:tcPr>
          <w:p w14:paraId="2CD15791" w14:textId="77777777" w:rsidR="00CF08D6" w:rsidRPr="00C6449B" w:rsidRDefault="00CF08D6" w:rsidP="00CF08D6">
            <w:pPr>
              <w:pStyle w:val="TAC"/>
            </w:pPr>
            <w:r w:rsidRPr="00C6449B">
              <w:t>12</w:t>
            </w:r>
          </w:p>
        </w:tc>
        <w:tc>
          <w:tcPr>
            <w:tcW w:w="1070" w:type="dxa"/>
          </w:tcPr>
          <w:p w14:paraId="76192698" w14:textId="77777777" w:rsidR="00CF08D6" w:rsidRPr="00C6449B" w:rsidRDefault="00CF08D6" w:rsidP="00CF08D6">
            <w:pPr>
              <w:pStyle w:val="TAC"/>
            </w:pPr>
            <w:r w:rsidRPr="00C6449B">
              <w:t>12</w:t>
            </w:r>
          </w:p>
        </w:tc>
        <w:tc>
          <w:tcPr>
            <w:tcW w:w="1071" w:type="dxa"/>
          </w:tcPr>
          <w:p w14:paraId="3DEA9C04" w14:textId="77777777" w:rsidR="00CF08D6" w:rsidRPr="00C6449B" w:rsidRDefault="00CF08D6" w:rsidP="00CF08D6">
            <w:pPr>
              <w:pStyle w:val="TAC"/>
            </w:pPr>
            <w:r w:rsidRPr="00C6449B">
              <w:t>12</w:t>
            </w:r>
          </w:p>
        </w:tc>
        <w:tc>
          <w:tcPr>
            <w:tcW w:w="1071" w:type="dxa"/>
          </w:tcPr>
          <w:p w14:paraId="6C701699" w14:textId="77777777" w:rsidR="00CF08D6" w:rsidRPr="00C6449B" w:rsidRDefault="00CF08D6" w:rsidP="00CF08D6">
            <w:pPr>
              <w:pStyle w:val="TAC"/>
            </w:pPr>
            <w:r w:rsidRPr="00C6449B">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pPr>
            <w:r w:rsidRPr="00C6449B">
              <w:t>16QAM</w:t>
            </w:r>
          </w:p>
        </w:tc>
        <w:tc>
          <w:tcPr>
            <w:tcW w:w="1071" w:type="dxa"/>
          </w:tcPr>
          <w:p w14:paraId="370044E8" w14:textId="77777777" w:rsidR="00CF08D6" w:rsidRPr="00C6449B" w:rsidRDefault="00CF08D6" w:rsidP="00CF08D6">
            <w:pPr>
              <w:pStyle w:val="TAC"/>
            </w:pPr>
            <w:r w:rsidRPr="00C6449B">
              <w:t>16QAM</w:t>
            </w:r>
          </w:p>
        </w:tc>
        <w:tc>
          <w:tcPr>
            <w:tcW w:w="1070" w:type="dxa"/>
          </w:tcPr>
          <w:p w14:paraId="206050B3" w14:textId="77777777" w:rsidR="00CF08D6" w:rsidRPr="00C6449B" w:rsidRDefault="00CF08D6" w:rsidP="00CF08D6">
            <w:pPr>
              <w:pStyle w:val="TAC"/>
            </w:pPr>
            <w:r w:rsidRPr="00C6449B">
              <w:t>16QAM</w:t>
            </w:r>
          </w:p>
        </w:tc>
        <w:tc>
          <w:tcPr>
            <w:tcW w:w="1071" w:type="dxa"/>
          </w:tcPr>
          <w:p w14:paraId="2A04A364" w14:textId="77777777" w:rsidR="00CF08D6" w:rsidRPr="00C6449B" w:rsidRDefault="00CF08D6" w:rsidP="00CF08D6">
            <w:pPr>
              <w:pStyle w:val="TAC"/>
            </w:pPr>
            <w:r w:rsidRPr="00C6449B">
              <w:t>16QAM</w:t>
            </w:r>
          </w:p>
        </w:tc>
        <w:tc>
          <w:tcPr>
            <w:tcW w:w="1070" w:type="dxa"/>
          </w:tcPr>
          <w:p w14:paraId="0EFD0E4B" w14:textId="77777777" w:rsidR="00CF08D6" w:rsidRPr="00C6449B" w:rsidRDefault="00CF08D6" w:rsidP="00CF08D6">
            <w:pPr>
              <w:pStyle w:val="TAC"/>
            </w:pPr>
            <w:r w:rsidRPr="00C6449B">
              <w:t>16QAM</w:t>
            </w:r>
          </w:p>
        </w:tc>
        <w:tc>
          <w:tcPr>
            <w:tcW w:w="1071" w:type="dxa"/>
          </w:tcPr>
          <w:p w14:paraId="1D1A1A5B" w14:textId="77777777" w:rsidR="00CF08D6" w:rsidRPr="00C6449B" w:rsidRDefault="00CF08D6" w:rsidP="00CF08D6">
            <w:pPr>
              <w:pStyle w:val="TAC"/>
            </w:pPr>
            <w:r w:rsidRPr="00C6449B">
              <w:t>16QAM</w:t>
            </w:r>
          </w:p>
        </w:tc>
        <w:tc>
          <w:tcPr>
            <w:tcW w:w="1071" w:type="dxa"/>
          </w:tcPr>
          <w:p w14:paraId="0D71D700" w14:textId="77777777" w:rsidR="00CF08D6" w:rsidRPr="00C6449B" w:rsidRDefault="00CF08D6" w:rsidP="00CF08D6">
            <w:pPr>
              <w:pStyle w:val="TAC"/>
            </w:pPr>
            <w:r w:rsidRPr="00C6449B">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 (Note 2)</w:t>
            </w:r>
          </w:p>
        </w:tc>
        <w:tc>
          <w:tcPr>
            <w:tcW w:w="1070" w:type="dxa"/>
          </w:tcPr>
          <w:p w14:paraId="2F84A569" w14:textId="77777777" w:rsidR="00CF08D6" w:rsidRPr="00C6449B" w:rsidRDefault="00CF08D6" w:rsidP="00CF08D6">
            <w:pPr>
              <w:pStyle w:val="TAC"/>
            </w:pPr>
            <w:r w:rsidRPr="00C6449B">
              <w:t>658/1024</w:t>
            </w:r>
          </w:p>
        </w:tc>
        <w:tc>
          <w:tcPr>
            <w:tcW w:w="1071" w:type="dxa"/>
          </w:tcPr>
          <w:p w14:paraId="0ECA83C4" w14:textId="77777777" w:rsidR="00CF08D6" w:rsidRPr="00C6449B" w:rsidRDefault="00CF08D6" w:rsidP="00CF08D6">
            <w:pPr>
              <w:pStyle w:val="TAC"/>
            </w:pPr>
            <w:r w:rsidRPr="00C6449B">
              <w:t>658/1024</w:t>
            </w:r>
          </w:p>
        </w:tc>
        <w:tc>
          <w:tcPr>
            <w:tcW w:w="1070" w:type="dxa"/>
          </w:tcPr>
          <w:p w14:paraId="0A2DA8C9" w14:textId="77777777" w:rsidR="00CF08D6" w:rsidRPr="00C6449B" w:rsidRDefault="00CF08D6" w:rsidP="00CF08D6">
            <w:pPr>
              <w:pStyle w:val="TAC"/>
            </w:pPr>
            <w:r w:rsidRPr="00C6449B">
              <w:t>658/1024</w:t>
            </w:r>
          </w:p>
        </w:tc>
        <w:tc>
          <w:tcPr>
            <w:tcW w:w="1071" w:type="dxa"/>
          </w:tcPr>
          <w:p w14:paraId="14B0CB70" w14:textId="77777777" w:rsidR="00CF08D6" w:rsidRPr="00C6449B" w:rsidRDefault="00CF08D6" w:rsidP="00CF08D6">
            <w:pPr>
              <w:pStyle w:val="TAC"/>
            </w:pPr>
            <w:r w:rsidRPr="00C6449B">
              <w:t>658/1024</w:t>
            </w:r>
          </w:p>
        </w:tc>
        <w:tc>
          <w:tcPr>
            <w:tcW w:w="1070" w:type="dxa"/>
          </w:tcPr>
          <w:p w14:paraId="5D7945CD" w14:textId="77777777" w:rsidR="00CF08D6" w:rsidRPr="00C6449B" w:rsidRDefault="00CF08D6" w:rsidP="00CF08D6">
            <w:pPr>
              <w:pStyle w:val="TAC"/>
            </w:pPr>
            <w:r w:rsidRPr="00C6449B">
              <w:t>658/1024</w:t>
            </w:r>
          </w:p>
        </w:tc>
        <w:tc>
          <w:tcPr>
            <w:tcW w:w="1071" w:type="dxa"/>
          </w:tcPr>
          <w:p w14:paraId="1077B992" w14:textId="77777777" w:rsidR="00CF08D6" w:rsidRPr="00C6449B" w:rsidRDefault="00CF08D6" w:rsidP="00CF08D6">
            <w:pPr>
              <w:pStyle w:val="TAC"/>
            </w:pPr>
            <w:r w:rsidRPr="00C6449B">
              <w:t>658/1024</w:t>
            </w:r>
          </w:p>
        </w:tc>
        <w:tc>
          <w:tcPr>
            <w:tcW w:w="1071" w:type="dxa"/>
          </w:tcPr>
          <w:p w14:paraId="5C16BF53" w14:textId="77777777" w:rsidR="00CF08D6" w:rsidRPr="00C6449B" w:rsidRDefault="00CF08D6" w:rsidP="00CF08D6">
            <w:pPr>
              <w:pStyle w:val="TAC"/>
            </w:pPr>
            <w:r w:rsidRPr="00C6449B">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pPr>
            <w:r w:rsidRPr="00C6449B">
              <w:t>9224</w:t>
            </w:r>
          </w:p>
        </w:tc>
        <w:tc>
          <w:tcPr>
            <w:tcW w:w="1071" w:type="dxa"/>
            <w:vAlign w:val="center"/>
          </w:tcPr>
          <w:p w14:paraId="47136527" w14:textId="77777777" w:rsidR="00CF08D6" w:rsidRPr="00C6449B" w:rsidRDefault="00CF08D6" w:rsidP="00CF08D6">
            <w:pPr>
              <w:pStyle w:val="TAC"/>
            </w:pPr>
            <w:r w:rsidRPr="00C6449B">
              <w:t>19464</w:t>
            </w:r>
          </w:p>
        </w:tc>
        <w:tc>
          <w:tcPr>
            <w:tcW w:w="1070" w:type="dxa"/>
            <w:vAlign w:val="center"/>
          </w:tcPr>
          <w:p w14:paraId="4E1C52D2" w14:textId="77777777" w:rsidR="00CF08D6" w:rsidRPr="00C6449B" w:rsidRDefault="00CF08D6" w:rsidP="00CF08D6">
            <w:pPr>
              <w:pStyle w:val="TAC"/>
            </w:pPr>
            <w:r w:rsidRPr="00C6449B">
              <w:t>38936</w:t>
            </w:r>
          </w:p>
        </w:tc>
        <w:tc>
          <w:tcPr>
            <w:tcW w:w="1071" w:type="dxa"/>
            <w:vAlign w:val="center"/>
          </w:tcPr>
          <w:p w14:paraId="2FA23156" w14:textId="77777777" w:rsidR="00CF08D6" w:rsidRPr="00C6449B" w:rsidRDefault="00CF08D6" w:rsidP="00CF08D6">
            <w:pPr>
              <w:pStyle w:val="TAC"/>
            </w:pPr>
            <w:r w:rsidRPr="00C6449B">
              <w:t>8968</w:t>
            </w:r>
          </w:p>
        </w:tc>
        <w:tc>
          <w:tcPr>
            <w:tcW w:w="1070" w:type="dxa"/>
            <w:vAlign w:val="center"/>
          </w:tcPr>
          <w:p w14:paraId="7C4B6B0F" w14:textId="77777777" w:rsidR="00CF08D6" w:rsidRPr="00C6449B" w:rsidRDefault="00CF08D6" w:rsidP="00CF08D6">
            <w:pPr>
              <w:pStyle w:val="TAC"/>
            </w:pPr>
            <w:r w:rsidRPr="00C6449B">
              <w:t>18960</w:t>
            </w:r>
          </w:p>
        </w:tc>
        <w:tc>
          <w:tcPr>
            <w:tcW w:w="1071" w:type="dxa"/>
          </w:tcPr>
          <w:p w14:paraId="74570ED7" w14:textId="77777777" w:rsidR="00CF08D6" w:rsidRPr="00C6449B" w:rsidRDefault="00CF08D6" w:rsidP="00CF08D6">
            <w:pPr>
              <w:pStyle w:val="TAC"/>
            </w:pPr>
            <w:r w:rsidRPr="00C6449B">
              <w:t>38936</w:t>
            </w:r>
          </w:p>
        </w:tc>
        <w:tc>
          <w:tcPr>
            <w:tcW w:w="1071" w:type="dxa"/>
          </w:tcPr>
          <w:p w14:paraId="4AE139A1" w14:textId="77777777" w:rsidR="00CF08D6" w:rsidRPr="00C6449B" w:rsidRDefault="00CF08D6" w:rsidP="00CF08D6">
            <w:pPr>
              <w:pStyle w:val="TAC"/>
            </w:pPr>
            <w:r w:rsidRPr="00C6449B">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pPr>
            <w:r w:rsidRPr="00C6449B">
              <w:t>24</w:t>
            </w:r>
          </w:p>
        </w:tc>
        <w:tc>
          <w:tcPr>
            <w:tcW w:w="1071" w:type="dxa"/>
          </w:tcPr>
          <w:p w14:paraId="200B248E" w14:textId="77777777" w:rsidR="00CF08D6" w:rsidRPr="00C6449B" w:rsidRDefault="00CF08D6" w:rsidP="00CF08D6">
            <w:pPr>
              <w:pStyle w:val="TAC"/>
            </w:pPr>
            <w:r w:rsidRPr="00C6449B">
              <w:t>24</w:t>
            </w:r>
          </w:p>
        </w:tc>
        <w:tc>
          <w:tcPr>
            <w:tcW w:w="1070" w:type="dxa"/>
          </w:tcPr>
          <w:p w14:paraId="66862D55" w14:textId="77777777" w:rsidR="00CF08D6" w:rsidRPr="00C6449B" w:rsidRDefault="00CF08D6" w:rsidP="00CF08D6">
            <w:pPr>
              <w:pStyle w:val="TAC"/>
            </w:pPr>
            <w:r w:rsidRPr="00C6449B">
              <w:t>24</w:t>
            </w:r>
          </w:p>
        </w:tc>
        <w:tc>
          <w:tcPr>
            <w:tcW w:w="1071" w:type="dxa"/>
          </w:tcPr>
          <w:p w14:paraId="4485F63D" w14:textId="77777777" w:rsidR="00CF08D6" w:rsidRPr="00C6449B" w:rsidRDefault="00CF08D6" w:rsidP="00CF08D6">
            <w:pPr>
              <w:pStyle w:val="TAC"/>
            </w:pPr>
            <w:r w:rsidRPr="00C6449B">
              <w:t>24</w:t>
            </w:r>
          </w:p>
        </w:tc>
        <w:tc>
          <w:tcPr>
            <w:tcW w:w="1070" w:type="dxa"/>
          </w:tcPr>
          <w:p w14:paraId="62444C43" w14:textId="77777777" w:rsidR="00CF08D6" w:rsidRPr="00C6449B" w:rsidRDefault="00CF08D6" w:rsidP="00CF08D6">
            <w:pPr>
              <w:pStyle w:val="TAC"/>
            </w:pPr>
            <w:r w:rsidRPr="00C6449B">
              <w:t>24</w:t>
            </w:r>
          </w:p>
        </w:tc>
        <w:tc>
          <w:tcPr>
            <w:tcW w:w="1071" w:type="dxa"/>
          </w:tcPr>
          <w:p w14:paraId="712E98D4" w14:textId="77777777" w:rsidR="00CF08D6" w:rsidRPr="00C6449B" w:rsidRDefault="00CF08D6" w:rsidP="00CF08D6">
            <w:pPr>
              <w:pStyle w:val="TAC"/>
            </w:pPr>
            <w:r w:rsidRPr="00C6449B">
              <w:t>24</w:t>
            </w:r>
          </w:p>
        </w:tc>
        <w:tc>
          <w:tcPr>
            <w:tcW w:w="1071" w:type="dxa"/>
          </w:tcPr>
          <w:p w14:paraId="23A9EBD6" w14:textId="77777777" w:rsidR="00CF08D6" w:rsidRPr="00C6449B" w:rsidRDefault="00CF08D6" w:rsidP="00CF08D6">
            <w:pPr>
              <w:pStyle w:val="TAC"/>
            </w:pPr>
            <w:r w:rsidRPr="00C6449B">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pPr>
            <w:r w:rsidRPr="00C6449B">
              <w:t>24</w:t>
            </w:r>
          </w:p>
        </w:tc>
        <w:tc>
          <w:tcPr>
            <w:tcW w:w="1071" w:type="dxa"/>
          </w:tcPr>
          <w:p w14:paraId="2786B417" w14:textId="77777777" w:rsidR="00CF08D6" w:rsidRPr="00C6449B" w:rsidRDefault="00CF08D6" w:rsidP="00CF08D6">
            <w:pPr>
              <w:pStyle w:val="TAC"/>
            </w:pPr>
            <w:r w:rsidRPr="00C6449B">
              <w:t>24</w:t>
            </w:r>
          </w:p>
        </w:tc>
        <w:tc>
          <w:tcPr>
            <w:tcW w:w="1070" w:type="dxa"/>
          </w:tcPr>
          <w:p w14:paraId="75B796CA" w14:textId="77777777" w:rsidR="00CF08D6" w:rsidRPr="00C6449B" w:rsidRDefault="00CF08D6" w:rsidP="00CF08D6">
            <w:pPr>
              <w:pStyle w:val="TAC"/>
            </w:pPr>
            <w:r w:rsidRPr="00C6449B">
              <w:t>24</w:t>
            </w:r>
          </w:p>
        </w:tc>
        <w:tc>
          <w:tcPr>
            <w:tcW w:w="1071" w:type="dxa"/>
          </w:tcPr>
          <w:p w14:paraId="1F20CBAE" w14:textId="77777777" w:rsidR="00CF08D6" w:rsidRPr="00C6449B" w:rsidRDefault="00CF08D6" w:rsidP="00CF08D6">
            <w:pPr>
              <w:pStyle w:val="TAC"/>
            </w:pPr>
            <w:r w:rsidRPr="00C6449B">
              <w:t>24</w:t>
            </w:r>
          </w:p>
        </w:tc>
        <w:tc>
          <w:tcPr>
            <w:tcW w:w="1070" w:type="dxa"/>
          </w:tcPr>
          <w:p w14:paraId="48329546" w14:textId="77777777" w:rsidR="00CF08D6" w:rsidRPr="00C6449B" w:rsidRDefault="00CF08D6" w:rsidP="00CF08D6">
            <w:pPr>
              <w:pStyle w:val="TAC"/>
            </w:pPr>
            <w:r w:rsidRPr="00C6449B">
              <w:t>24</w:t>
            </w:r>
          </w:p>
        </w:tc>
        <w:tc>
          <w:tcPr>
            <w:tcW w:w="1071" w:type="dxa"/>
          </w:tcPr>
          <w:p w14:paraId="579567B5" w14:textId="77777777" w:rsidR="00CF08D6" w:rsidRPr="00C6449B" w:rsidRDefault="00CF08D6" w:rsidP="00CF08D6">
            <w:pPr>
              <w:pStyle w:val="TAC"/>
            </w:pPr>
            <w:r w:rsidRPr="00C6449B">
              <w:t>24</w:t>
            </w:r>
          </w:p>
        </w:tc>
        <w:tc>
          <w:tcPr>
            <w:tcW w:w="1071" w:type="dxa"/>
          </w:tcPr>
          <w:p w14:paraId="19B87D52" w14:textId="77777777" w:rsidR="00CF08D6" w:rsidRPr="00C6449B" w:rsidRDefault="00CF08D6" w:rsidP="00CF08D6">
            <w:pPr>
              <w:pStyle w:val="TAC"/>
            </w:pPr>
            <w:r w:rsidRPr="00C6449B">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pPr>
            <w:r w:rsidRPr="00C6449B">
              <w:t>2</w:t>
            </w:r>
          </w:p>
        </w:tc>
        <w:tc>
          <w:tcPr>
            <w:tcW w:w="1071" w:type="dxa"/>
            <w:vAlign w:val="center"/>
          </w:tcPr>
          <w:p w14:paraId="7AAD368F" w14:textId="77777777" w:rsidR="00CF08D6" w:rsidRPr="00C6449B" w:rsidRDefault="00CF08D6" w:rsidP="00CF08D6">
            <w:pPr>
              <w:pStyle w:val="TAC"/>
            </w:pPr>
            <w:r w:rsidRPr="00C6449B">
              <w:t>3</w:t>
            </w:r>
          </w:p>
        </w:tc>
        <w:tc>
          <w:tcPr>
            <w:tcW w:w="1070" w:type="dxa"/>
          </w:tcPr>
          <w:p w14:paraId="6212F4D9" w14:textId="77777777" w:rsidR="00CF08D6" w:rsidRPr="00C6449B" w:rsidRDefault="00CF08D6" w:rsidP="00CF08D6">
            <w:pPr>
              <w:pStyle w:val="TAC"/>
            </w:pPr>
            <w:r w:rsidRPr="00C6449B">
              <w:t>5</w:t>
            </w:r>
          </w:p>
        </w:tc>
        <w:tc>
          <w:tcPr>
            <w:tcW w:w="1071" w:type="dxa"/>
            <w:vAlign w:val="center"/>
          </w:tcPr>
          <w:p w14:paraId="0C480E10" w14:textId="77777777" w:rsidR="00CF08D6" w:rsidRPr="00C6449B" w:rsidRDefault="00CF08D6" w:rsidP="00CF08D6">
            <w:pPr>
              <w:pStyle w:val="TAC"/>
            </w:pPr>
            <w:r w:rsidRPr="00C6449B">
              <w:t>2</w:t>
            </w:r>
          </w:p>
        </w:tc>
        <w:tc>
          <w:tcPr>
            <w:tcW w:w="1070" w:type="dxa"/>
            <w:vAlign w:val="center"/>
          </w:tcPr>
          <w:p w14:paraId="43503E80" w14:textId="77777777" w:rsidR="00CF08D6" w:rsidRPr="00C6449B" w:rsidRDefault="00CF08D6" w:rsidP="00CF08D6">
            <w:pPr>
              <w:pStyle w:val="TAC"/>
            </w:pPr>
            <w:r w:rsidRPr="00C6449B">
              <w:t>3</w:t>
            </w:r>
          </w:p>
        </w:tc>
        <w:tc>
          <w:tcPr>
            <w:tcW w:w="1071" w:type="dxa"/>
          </w:tcPr>
          <w:p w14:paraId="787A814C" w14:textId="77777777" w:rsidR="00CF08D6" w:rsidRPr="00C6449B" w:rsidRDefault="00CF08D6" w:rsidP="00CF08D6">
            <w:pPr>
              <w:pStyle w:val="TAC"/>
            </w:pPr>
            <w:r w:rsidRPr="00C6449B">
              <w:t>5</w:t>
            </w:r>
          </w:p>
        </w:tc>
        <w:tc>
          <w:tcPr>
            <w:tcW w:w="1071" w:type="dxa"/>
          </w:tcPr>
          <w:p w14:paraId="0EBF47C9" w14:textId="77777777" w:rsidR="00CF08D6" w:rsidRPr="00C6449B" w:rsidRDefault="00CF08D6" w:rsidP="00CF08D6">
            <w:pPr>
              <w:pStyle w:val="TAC"/>
            </w:pPr>
            <w:r w:rsidRPr="00C6449B">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 xml:space="preserve">(bits) </w:t>
            </w:r>
            <w:r w:rsidRPr="00C6449B">
              <w:rPr>
                <w:rFonts w:cs="Arial"/>
              </w:rPr>
              <w:t>(Note 2)</w:t>
            </w:r>
          </w:p>
        </w:tc>
        <w:tc>
          <w:tcPr>
            <w:tcW w:w="1070" w:type="dxa"/>
            <w:vAlign w:val="center"/>
          </w:tcPr>
          <w:p w14:paraId="68B52285" w14:textId="77777777" w:rsidR="00CF08D6" w:rsidRPr="00C6449B" w:rsidRDefault="00CF08D6" w:rsidP="00CF08D6">
            <w:pPr>
              <w:pStyle w:val="TAC"/>
            </w:pPr>
            <w:r w:rsidRPr="00C6449B">
              <w:rPr>
                <w:rFonts w:cs="Arial"/>
                <w:szCs w:val="18"/>
              </w:rPr>
              <w:t>4648</w:t>
            </w:r>
          </w:p>
        </w:tc>
        <w:tc>
          <w:tcPr>
            <w:tcW w:w="1071" w:type="dxa"/>
            <w:vAlign w:val="center"/>
          </w:tcPr>
          <w:p w14:paraId="07FA25D5" w14:textId="3AE02773" w:rsidR="00CF08D6" w:rsidRPr="00C6449B" w:rsidRDefault="00B7259D" w:rsidP="00CF08D6">
            <w:pPr>
              <w:pStyle w:val="TAC"/>
            </w:pPr>
            <w:r w:rsidRPr="00C6449B">
              <w:rPr>
                <w:rFonts w:cs="Arial" w:hint="eastAsia"/>
                <w:szCs w:val="18"/>
              </w:rPr>
              <w:t>6520</w:t>
            </w:r>
          </w:p>
        </w:tc>
        <w:tc>
          <w:tcPr>
            <w:tcW w:w="1070" w:type="dxa"/>
            <w:vAlign w:val="center"/>
          </w:tcPr>
          <w:p w14:paraId="228A03DE" w14:textId="77777777" w:rsidR="00CF08D6" w:rsidRPr="00C6449B" w:rsidRDefault="00CF08D6" w:rsidP="00CF08D6">
            <w:pPr>
              <w:pStyle w:val="TAC"/>
            </w:pPr>
            <w:r w:rsidRPr="00C6449B">
              <w:rPr>
                <w:rFonts w:cs="Arial"/>
                <w:szCs w:val="18"/>
              </w:rPr>
              <w:t>7816</w:t>
            </w:r>
          </w:p>
        </w:tc>
        <w:tc>
          <w:tcPr>
            <w:tcW w:w="1071" w:type="dxa"/>
            <w:vAlign w:val="center"/>
          </w:tcPr>
          <w:p w14:paraId="23C32AED" w14:textId="77777777" w:rsidR="00CF08D6" w:rsidRPr="00C6449B" w:rsidRDefault="00CF08D6" w:rsidP="00CF08D6">
            <w:pPr>
              <w:pStyle w:val="TAC"/>
            </w:pPr>
            <w:r w:rsidRPr="00C6449B">
              <w:rPr>
                <w:rFonts w:cs="Arial"/>
                <w:szCs w:val="18"/>
              </w:rPr>
              <w:t>4520</w:t>
            </w:r>
          </w:p>
        </w:tc>
        <w:tc>
          <w:tcPr>
            <w:tcW w:w="1070" w:type="dxa"/>
            <w:vAlign w:val="center"/>
          </w:tcPr>
          <w:p w14:paraId="11528052" w14:textId="77777777" w:rsidR="00CF08D6" w:rsidRPr="00C6449B" w:rsidRDefault="00CF08D6" w:rsidP="00CF08D6">
            <w:pPr>
              <w:pStyle w:val="TAC"/>
            </w:pPr>
            <w:r w:rsidRPr="00C6449B">
              <w:rPr>
                <w:rFonts w:cs="Arial"/>
                <w:szCs w:val="18"/>
              </w:rPr>
              <w:t>6352</w:t>
            </w:r>
          </w:p>
        </w:tc>
        <w:tc>
          <w:tcPr>
            <w:tcW w:w="1071" w:type="dxa"/>
            <w:vAlign w:val="center"/>
          </w:tcPr>
          <w:p w14:paraId="25118270" w14:textId="77777777" w:rsidR="00CF08D6" w:rsidRPr="00C6449B" w:rsidRDefault="00CF08D6" w:rsidP="00CF08D6">
            <w:pPr>
              <w:pStyle w:val="TAC"/>
            </w:pPr>
            <w:r w:rsidRPr="00C6449B">
              <w:rPr>
                <w:rFonts w:cs="Arial"/>
                <w:szCs w:val="18"/>
              </w:rPr>
              <w:t>7816</w:t>
            </w:r>
          </w:p>
        </w:tc>
        <w:tc>
          <w:tcPr>
            <w:tcW w:w="1071" w:type="dxa"/>
            <w:vAlign w:val="center"/>
          </w:tcPr>
          <w:p w14:paraId="2BC5C274" w14:textId="77777777" w:rsidR="00CF08D6" w:rsidRPr="00C6449B" w:rsidRDefault="00CF08D6" w:rsidP="00CF08D6">
            <w:pPr>
              <w:pStyle w:val="TAC"/>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pPr>
            <w:r w:rsidRPr="00C6449B">
              <w:t>Total number of bits per slot</w:t>
            </w:r>
          </w:p>
        </w:tc>
        <w:tc>
          <w:tcPr>
            <w:tcW w:w="1070" w:type="dxa"/>
            <w:vAlign w:val="center"/>
          </w:tcPr>
          <w:p w14:paraId="60DBFBAC" w14:textId="77777777" w:rsidR="00CF08D6" w:rsidRPr="00C6449B" w:rsidRDefault="00CF08D6" w:rsidP="00CF08D6">
            <w:pPr>
              <w:pStyle w:val="TAC"/>
            </w:pPr>
            <w:r w:rsidRPr="00C6449B">
              <w:t>14400</w:t>
            </w:r>
          </w:p>
        </w:tc>
        <w:tc>
          <w:tcPr>
            <w:tcW w:w="1071" w:type="dxa"/>
            <w:vAlign w:val="center"/>
          </w:tcPr>
          <w:p w14:paraId="7252E580" w14:textId="77777777" w:rsidR="00CF08D6" w:rsidRPr="00C6449B" w:rsidRDefault="00CF08D6" w:rsidP="00CF08D6">
            <w:pPr>
              <w:pStyle w:val="TAC"/>
            </w:pPr>
            <w:r w:rsidRPr="00C6449B">
              <w:t>29952</w:t>
            </w:r>
          </w:p>
        </w:tc>
        <w:tc>
          <w:tcPr>
            <w:tcW w:w="1070" w:type="dxa"/>
            <w:vAlign w:val="center"/>
          </w:tcPr>
          <w:p w14:paraId="713B4E8B" w14:textId="77777777" w:rsidR="00CF08D6" w:rsidRPr="00C6449B" w:rsidRDefault="00CF08D6" w:rsidP="00CF08D6">
            <w:pPr>
              <w:pStyle w:val="TAC"/>
            </w:pPr>
            <w:r w:rsidRPr="00C6449B">
              <w:t>61056</w:t>
            </w:r>
          </w:p>
        </w:tc>
        <w:tc>
          <w:tcPr>
            <w:tcW w:w="1071" w:type="dxa"/>
            <w:vAlign w:val="center"/>
          </w:tcPr>
          <w:p w14:paraId="0B410BD5" w14:textId="77777777" w:rsidR="00CF08D6" w:rsidRPr="00C6449B" w:rsidRDefault="00CF08D6" w:rsidP="00CF08D6">
            <w:pPr>
              <w:pStyle w:val="TAC"/>
            </w:pPr>
            <w:r w:rsidRPr="00C6449B">
              <w:t>13824</w:t>
            </w:r>
          </w:p>
        </w:tc>
        <w:tc>
          <w:tcPr>
            <w:tcW w:w="1070" w:type="dxa"/>
            <w:vAlign w:val="center"/>
          </w:tcPr>
          <w:p w14:paraId="596F9C0E" w14:textId="77777777" w:rsidR="00CF08D6" w:rsidRPr="00C6449B" w:rsidRDefault="00CF08D6" w:rsidP="00CF08D6">
            <w:pPr>
              <w:pStyle w:val="TAC"/>
            </w:pPr>
            <w:r w:rsidRPr="00C6449B">
              <w:t>29376</w:t>
            </w:r>
          </w:p>
        </w:tc>
        <w:tc>
          <w:tcPr>
            <w:tcW w:w="1071" w:type="dxa"/>
            <w:vAlign w:val="center"/>
          </w:tcPr>
          <w:p w14:paraId="29C2AF56" w14:textId="77777777" w:rsidR="00CF08D6" w:rsidRPr="00C6449B" w:rsidRDefault="00CF08D6" w:rsidP="00CF08D6">
            <w:pPr>
              <w:pStyle w:val="TAC"/>
            </w:pPr>
            <w:r w:rsidRPr="00C6449B">
              <w:t>61056</w:t>
            </w:r>
          </w:p>
        </w:tc>
        <w:tc>
          <w:tcPr>
            <w:tcW w:w="1071" w:type="dxa"/>
            <w:vAlign w:val="center"/>
          </w:tcPr>
          <w:p w14:paraId="2CCD3F73" w14:textId="77777777" w:rsidR="00CF08D6" w:rsidRPr="00C6449B" w:rsidRDefault="00CF08D6" w:rsidP="00CF08D6">
            <w:pPr>
              <w:pStyle w:val="TAC"/>
            </w:pPr>
            <w:r w:rsidRPr="00C6449B">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pPr>
            <w:r w:rsidRPr="00C6449B">
              <w:t>Total symbols per slot</w:t>
            </w:r>
          </w:p>
        </w:tc>
        <w:tc>
          <w:tcPr>
            <w:tcW w:w="1070" w:type="dxa"/>
          </w:tcPr>
          <w:p w14:paraId="3DE1A6FF" w14:textId="77777777" w:rsidR="00CF08D6" w:rsidRPr="00C6449B" w:rsidRDefault="00CF08D6" w:rsidP="00CF08D6">
            <w:pPr>
              <w:pStyle w:val="TAC"/>
            </w:pPr>
            <w:r w:rsidRPr="00C6449B">
              <w:t>3600</w:t>
            </w:r>
          </w:p>
        </w:tc>
        <w:tc>
          <w:tcPr>
            <w:tcW w:w="1071" w:type="dxa"/>
          </w:tcPr>
          <w:p w14:paraId="14D05EEE" w14:textId="77777777" w:rsidR="00CF08D6" w:rsidRPr="00C6449B" w:rsidRDefault="00CF08D6" w:rsidP="00CF08D6">
            <w:pPr>
              <w:pStyle w:val="TAC"/>
            </w:pPr>
            <w:r w:rsidRPr="00C6449B">
              <w:t>7488</w:t>
            </w:r>
          </w:p>
        </w:tc>
        <w:tc>
          <w:tcPr>
            <w:tcW w:w="1070" w:type="dxa"/>
          </w:tcPr>
          <w:p w14:paraId="18D67F38" w14:textId="77777777" w:rsidR="00CF08D6" w:rsidRPr="00C6449B" w:rsidRDefault="00CF08D6" w:rsidP="00CF08D6">
            <w:pPr>
              <w:pStyle w:val="TAC"/>
            </w:pPr>
            <w:r w:rsidRPr="00C6449B">
              <w:t>15264</w:t>
            </w:r>
          </w:p>
        </w:tc>
        <w:tc>
          <w:tcPr>
            <w:tcW w:w="1071" w:type="dxa"/>
          </w:tcPr>
          <w:p w14:paraId="77DB4801" w14:textId="77777777" w:rsidR="00CF08D6" w:rsidRPr="00C6449B" w:rsidRDefault="00CF08D6" w:rsidP="00CF08D6">
            <w:pPr>
              <w:pStyle w:val="TAC"/>
            </w:pPr>
            <w:r w:rsidRPr="00C6449B">
              <w:t>3456</w:t>
            </w:r>
          </w:p>
        </w:tc>
        <w:tc>
          <w:tcPr>
            <w:tcW w:w="1070" w:type="dxa"/>
          </w:tcPr>
          <w:p w14:paraId="32664533" w14:textId="77777777" w:rsidR="00CF08D6" w:rsidRPr="00C6449B" w:rsidRDefault="00CF08D6" w:rsidP="00CF08D6">
            <w:pPr>
              <w:pStyle w:val="TAC"/>
            </w:pPr>
            <w:r w:rsidRPr="00C6449B">
              <w:t>7344</w:t>
            </w:r>
          </w:p>
        </w:tc>
        <w:tc>
          <w:tcPr>
            <w:tcW w:w="1071" w:type="dxa"/>
          </w:tcPr>
          <w:p w14:paraId="187992AA" w14:textId="77777777" w:rsidR="00CF08D6" w:rsidRPr="00C6449B" w:rsidRDefault="00CF08D6" w:rsidP="00CF08D6">
            <w:pPr>
              <w:pStyle w:val="TAC"/>
            </w:pPr>
            <w:r w:rsidRPr="00C6449B">
              <w:t>15264</w:t>
            </w:r>
          </w:p>
        </w:tc>
        <w:tc>
          <w:tcPr>
            <w:tcW w:w="1071" w:type="dxa"/>
          </w:tcPr>
          <w:p w14:paraId="0AFC5522" w14:textId="77777777" w:rsidR="00CF08D6" w:rsidRPr="00C6449B" w:rsidRDefault="00CF08D6" w:rsidP="00CF08D6">
            <w:pPr>
              <w:pStyle w:val="TAC"/>
            </w:pPr>
            <w:r w:rsidRPr="00C6449B">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0B0A5F91"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p w14:paraId="12A630AE" w14:textId="5349EC35" w:rsidR="00EB5AAB" w:rsidRPr="00C6449B" w:rsidRDefault="00EB5AAB" w:rsidP="00CF08D6">
            <w:pPr>
              <w:pStyle w:val="TAN"/>
              <w:rPr>
                <w:szCs w:val="18"/>
              </w:rPr>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tc>
      </w:tr>
      <w:bookmarkEnd w:id="7853"/>
    </w:tbl>
    <w:p w14:paraId="5F984F17" w14:textId="77777777" w:rsidR="00CF08D6" w:rsidRPr="00C6449B" w:rsidRDefault="00CF08D6" w:rsidP="00CF08D6"/>
    <w:p w14:paraId="711F149F" w14:textId="77777777" w:rsidR="00CF08D6" w:rsidRPr="00C6449B" w:rsidRDefault="00CF08D6" w:rsidP="00CF08D6">
      <w:pPr>
        <w:pStyle w:val="TH"/>
      </w:pPr>
      <w:bookmarkStart w:id="7854" w:name="_Hlk527996513"/>
      <w:r w:rsidRPr="00C6449B">
        <w:rPr>
          <w:rFonts w:eastAsia="Malgun Gothic"/>
        </w:rPr>
        <w:t>Table A.</w:t>
      </w:r>
      <w:r w:rsidRPr="00C6449B">
        <w:t>4</w:t>
      </w:r>
      <w:r w:rsidRPr="00C6449B">
        <w:rPr>
          <w:rFonts w:eastAsia="Malgun Gothic"/>
        </w:rPr>
        <w:t>-</w:t>
      </w:r>
      <w:r w:rsidRPr="00C6449B">
        <w:t>3</w:t>
      </w:r>
      <w:r w:rsidRPr="00C6449B">
        <w:rPr>
          <w:rFonts w:eastAsia="Malgun Gothic"/>
        </w:rPr>
        <w:t>: Void</w:t>
      </w:r>
    </w:p>
    <w:p w14:paraId="50670DD9" w14:textId="77777777" w:rsidR="00CF08D6" w:rsidRPr="00C6449B" w:rsidRDefault="00CF08D6" w:rsidP="00CF08D6">
      <w:pPr>
        <w:rPr>
          <w:noProof/>
        </w:rPr>
      </w:pPr>
    </w:p>
    <w:p w14:paraId="1C8B21DD"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4</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t>G-FR1-A4-22</w:t>
            </w:r>
          </w:p>
        </w:tc>
        <w:tc>
          <w:tcPr>
            <w:tcW w:w="1071" w:type="dxa"/>
          </w:tcPr>
          <w:p w14:paraId="62B1AD89" w14:textId="77777777" w:rsidR="00CF08D6" w:rsidRPr="00C6449B" w:rsidRDefault="00CF08D6" w:rsidP="00CF08D6">
            <w:pPr>
              <w:pStyle w:val="TAH"/>
            </w:pPr>
            <w:r w:rsidRPr="00C6449B">
              <w:t>G-FR1-A4-23</w:t>
            </w:r>
          </w:p>
        </w:tc>
        <w:tc>
          <w:tcPr>
            <w:tcW w:w="1070" w:type="dxa"/>
          </w:tcPr>
          <w:p w14:paraId="555B404D" w14:textId="77777777" w:rsidR="00CF08D6" w:rsidRPr="00C6449B" w:rsidRDefault="00CF08D6" w:rsidP="00CF08D6">
            <w:pPr>
              <w:pStyle w:val="TAH"/>
            </w:pPr>
            <w:r w:rsidRPr="00C6449B">
              <w:t>G-FR1-A4-24</w:t>
            </w:r>
          </w:p>
        </w:tc>
        <w:tc>
          <w:tcPr>
            <w:tcW w:w="1071" w:type="dxa"/>
          </w:tcPr>
          <w:p w14:paraId="28BEBA84" w14:textId="77777777" w:rsidR="00CF08D6" w:rsidRPr="00C6449B" w:rsidRDefault="00CF08D6" w:rsidP="00CF08D6">
            <w:pPr>
              <w:pStyle w:val="TAH"/>
            </w:pPr>
            <w:r w:rsidRPr="00C6449B">
              <w:t>G-FR1-A4-25</w:t>
            </w:r>
          </w:p>
        </w:tc>
        <w:tc>
          <w:tcPr>
            <w:tcW w:w="1070" w:type="dxa"/>
          </w:tcPr>
          <w:p w14:paraId="38062D0D" w14:textId="77777777" w:rsidR="00CF08D6" w:rsidRPr="00C6449B" w:rsidRDefault="00CF08D6" w:rsidP="00CF08D6">
            <w:pPr>
              <w:pStyle w:val="TAH"/>
            </w:pPr>
            <w:r w:rsidRPr="00C6449B">
              <w:t>G-FR1-A4-26</w:t>
            </w:r>
          </w:p>
        </w:tc>
        <w:tc>
          <w:tcPr>
            <w:tcW w:w="1071" w:type="dxa"/>
          </w:tcPr>
          <w:p w14:paraId="5FFB100E" w14:textId="77777777" w:rsidR="00CF08D6" w:rsidRPr="00C6449B" w:rsidRDefault="00CF08D6" w:rsidP="00CF08D6">
            <w:pPr>
              <w:pStyle w:val="TAH"/>
            </w:pPr>
            <w:r w:rsidRPr="00C6449B">
              <w:t>G-FR1-A4-27</w:t>
            </w:r>
          </w:p>
        </w:tc>
        <w:tc>
          <w:tcPr>
            <w:tcW w:w="1071" w:type="dxa"/>
          </w:tcPr>
          <w:p w14:paraId="3DA3DC1A" w14:textId="77777777" w:rsidR="00CF08D6" w:rsidRPr="00C6449B" w:rsidRDefault="00CF08D6" w:rsidP="00CF08D6">
            <w:pPr>
              <w:pStyle w:val="TAH"/>
            </w:pPr>
            <w:r w:rsidRPr="00C6449B">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pPr>
            <w:r w:rsidRPr="00C6449B">
              <w:t>Subcarrier spacing [kHz]</w:t>
            </w:r>
          </w:p>
        </w:tc>
        <w:tc>
          <w:tcPr>
            <w:tcW w:w="1070" w:type="dxa"/>
          </w:tcPr>
          <w:p w14:paraId="1429765D" w14:textId="77777777" w:rsidR="00CF08D6" w:rsidRPr="00C6449B" w:rsidRDefault="00CF08D6" w:rsidP="00CF08D6">
            <w:pPr>
              <w:pStyle w:val="TAC"/>
            </w:pPr>
            <w:r w:rsidRPr="00C6449B">
              <w:t>15</w:t>
            </w:r>
          </w:p>
        </w:tc>
        <w:tc>
          <w:tcPr>
            <w:tcW w:w="1071" w:type="dxa"/>
          </w:tcPr>
          <w:p w14:paraId="15AE792C" w14:textId="77777777" w:rsidR="00CF08D6" w:rsidRPr="00C6449B" w:rsidRDefault="00CF08D6" w:rsidP="00CF08D6">
            <w:pPr>
              <w:pStyle w:val="TAC"/>
            </w:pPr>
            <w:r w:rsidRPr="00C6449B">
              <w:t>15</w:t>
            </w:r>
          </w:p>
        </w:tc>
        <w:tc>
          <w:tcPr>
            <w:tcW w:w="1070" w:type="dxa"/>
          </w:tcPr>
          <w:p w14:paraId="616B46FA" w14:textId="77777777" w:rsidR="00CF08D6" w:rsidRPr="00C6449B" w:rsidRDefault="00CF08D6" w:rsidP="00CF08D6">
            <w:pPr>
              <w:pStyle w:val="TAC"/>
            </w:pPr>
            <w:r w:rsidRPr="00C6449B">
              <w:t>15</w:t>
            </w:r>
          </w:p>
        </w:tc>
        <w:tc>
          <w:tcPr>
            <w:tcW w:w="1071" w:type="dxa"/>
          </w:tcPr>
          <w:p w14:paraId="6B8ED549" w14:textId="77777777" w:rsidR="00CF08D6" w:rsidRPr="00C6449B" w:rsidRDefault="00CF08D6" w:rsidP="00CF08D6">
            <w:pPr>
              <w:pStyle w:val="TAC"/>
            </w:pPr>
            <w:r w:rsidRPr="00C6449B">
              <w:t>30</w:t>
            </w:r>
          </w:p>
        </w:tc>
        <w:tc>
          <w:tcPr>
            <w:tcW w:w="1070" w:type="dxa"/>
          </w:tcPr>
          <w:p w14:paraId="61994402" w14:textId="77777777" w:rsidR="00CF08D6" w:rsidRPr="00C6449B" w:rsidRDefault="00CF08D6" w:rsidP="00CF08D6">
            <w:pPr>
              <w:pStyle w:val="TAC"/>
            </w:pPr>
            <w:r w:rsidRPr="00C6449B">
              <w:t>30</w:t>
            </w:r>
          </w:p>
        </w:tc>
        <w:tc>
          <w:tcPr>
            <w:tcW w:w="1071" w:type="dxa"/>
          </w:tcPr>
          <w:p w14:paraId="4FD2EF8B" w14:textId="77777777" w:rsidR="00CF08D6" w:rsidRPr="00C6449B" w:rsidRDefault="00CF08D6" w:rsidP="00CF08D6">
            <w:pPr>
              <w:pStyle w:val="TAC"/>
            </w:pPr>
            <w:r w:rsidRPr="00C6449B">
              <w:t>30</w:t>
            </w:r>
          </w:p>
        </w:tc>
        <w:tc>
          <w:tcPr>
            <w:tcW w:w="1071" w:type="dxa"/>
          </w:tcPr>
          <w:p w14:paraId="6A3C9A22" w14:textId="77777777" w:rsidR="00CF08D6" w:rsidRPr="00C6449B" w:rsidRDefault="00CF08D6" w:rsidP="00CF08D6">
            <w:pPr>
              <w:pStyle w:val="TAC"/>
            </w:pPr>
            <w:r w:rsidRPr="00C6449B">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pPr>
            <w:r w:rsidRPr="00C6449B">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pPr>
            <w:r w:rsidRPr="00C6449B">
              <w:t>CP-OFDM Symbols per slot (Note 1)</w:t>
            </w:r>
          </w:p>
        </w:tc>
        <w:tc>
          <w:tcPr>
            <w:tcW w:w="1070" w:type="dxa"/>
          </w:tcPr>
          <w:p w14:paraId="004CE279" w14:textId="77777777" w:rsidR="00CF08D6" w:rsidRPr="00C6449B" w:rsidRDefault="00CF08D6" w:rsidP="00CF08D6">
            <w:pPr>
              <w:pStyle w:val="TAC"/>
            </w:pPr>
            <w:r w:rsidRPr="00C6449B">
              <w:t>12</w:t>
            </w:r>
          </w:p>
        </w:tc>
        <w:tc>
          <w:tcPr>
            <w:tcW w:w="1071" w:type="dxa"/>
          </w:tcPr>
          <w:p w14:paraId="2098F2A8" w14:textId="77777777" w:rsidR="00CF08D6" w:rsidRPr="00C6449B" w:rsidRDefault="00CF08D6" w:rsidP="00CF08D6">
            <w:pPr>
              <w:pStyle w:val="TAC"/>
            </w:pPr>
            <w:r w:rsidRPr="00C6449B">
              <w:t>12</w:t>
            </w:r>
          </w:p>
        </w:tc>
        <w:tc>
          <w:tcPr>
            <w:tcW w:w="1070" w:type="dxa"/>
          </w:tcPr>
          <w:p w14:paraId="26A1E170" w14:textId="77777777" w:rsidR="00CF08D6" w:rsidRPr="00C6449B" w:rsidRDefault="00CF08D6" w:rsidP="00CF08D6">
            <w:pPr>
              <w:pStyle w:val="TAC"/>
            </w:pPr>
            <w:r w:rsidRPr="00C6449B">
              <w:t>12</w:t>
            </w:r>
          </w:p>
        </w:tc>
        <w:tc>
          <w:tcPr>
            <w:tcW w:w="1071" w:type="dxa"/>
          </w:tcPr>
          <w:p w14:paraId="2B5255B6" w14:textId="77777777" w:rsidR="00CF08D6" w:rsidRPr="00C6449B" w:rsidRDefault="00CF08D6" w:rsidP="00CF08D6">
            <w:pPr>
              <w:pStyle w:val="TAC"/>
            </w:pPr>
            <w:r w:rsidRPr="00C6449B">
              <w:t>12</w:t>
            </w:r>
          </w:p>
        </w:tc>
        <w:tc>
          <w:tcPr>
            <w:tcW w:w="1070" w:type="dxa"/>
          </w:tcPr>
          <w:p w14:paraId="10AF00A9" w14:textId="77777777" w:rsidR="00CF08D6" w:rsidRPr="00C6449B" w:rsidRDefault="00CF08D6" w:rsidP="00CF08D6">
            <w:pPr>
              <w:pStyle w:val="TAC"/>
            </w:pPr>
            <w:r w:rsidRPr="00C6449B">
              <w:t>12</w:t>
            </w:r>
          </w:p>
        </w:tc>
        <w:tc>
          <w:tcPr>
            <w:tcW w:w="1071" w:type="dxa"/>
          </w:tcPr>
          <w:p w14:paraId="24B90932" w14:textId="77777777" w:rsidR="00CF08D6" w:rsidRPr="00C6449B" w:rsidRDefault="00CF08D6" w:rsidP="00CF08D6">
            <w:pPr>
              <w:pStyle w:val="TAC"/>
            </w:pPr>
            <w:r w:rsidRPr="00C6449B">
              <w:t>12</w:t>
            </w:r>
          </w:p>
        </w:tc>
        <w:tc>
          <w:tcPr>
            <w:tcW w:w="1071" w:type="dxa"/>
          </w:tcPr>
          <w:p w14:paraId="69A286AC" w14:textId="77777777" w:rsidR="00CF08D6" w:rsidRPr="00C6449B" w:rsidRDefault="00CF08D6" w:rsidP="00CF08D6">
            <w:pPr>
              <w:pStyle w:val="TAC"/>
            </w:pPr>
            <w:r w:rsidRPr="00C6449B">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pPr>
            <w:r w:rsidRPr="00C6449B">
              <w:t>16QAM</w:t>
            </w:r>
          </w:p>
        </w:tc>
        <w:tc>
          <w:tcPr>
            <w:tcW w:w="1071" w:type="dxa"/>
          </w:tcPr>
          <w:p w14:paraId="4CA72F8E" w14:textId="77777777" w:rsidR="00CF08D6" w:rsidRPr="00C6449B" w:rsidRDefault="00CF08D6" w:rsidP="00CF08D6">
            <w:pPr>
              <w:pStyle w:val="TAC"/>
            </w:pPr>
            <w:r w:rsidRPr="00C6449B">
              <w:t>16QAM</w:t>
            </w:r>
          </w:p>
        </w:tc>
        <w:tc>
          <w:tcPr>
            <w:tcW w:w="1070" w:type="dxa"/>
          </w:tcPr>
          <w:p w14:paraId="44D828D0" w14:textId="77777777" w:rsidR="00CF08D6" w:rsidRPr="00C6449B" w:rsidRDefault="00CF08D6" w:rsidP="00CF08D6">
            <w:pPr>
              <w:pStyle w:val="TAC"/>
            </w:pPr>
            <w:r w:rsidRPr="00C6449B">
              <w:t>16QAM</w:t>
            </w:r>
          </w:p>
        </w:tc>
        <w:tc>
          <w:tcPr>
            <w:tcW w:w="1071" w:type="dxa"/>
          </w:tcPr>
          <w:p w14:paraId="33A27F51" w14:textId="77777777" w:rsidR="00CF08D6" w:rsidRPr="00C6449B" w:rsidRDefault="00CF08D6" w:rsidP="00CF08D6">
            <w:pPr>
              <w:pStyle w:val="TAC"/>
            </w:pPr>
            <w:r w:rsidRPr="00C6449B">
              <w:t>16QAM</w:t>
            </w:r>
          </w:p>
        </w:tc>
        <w:tc>
          <w:tcPr>
            <w:tcW w:w="1070" w:type="dxa"/>
          </w:tcPr>
          <w:p w14:paraId="7BFB1266" w14:textId="77777777" w:rsidR="00CF08D6" w:rsidRPr="00C6449B" w:rsidRDefault="00CF08D6" w:rsidP="00CF08D6">
            <w:pPr>
              <w:pStyle w:val="TAC"/>
            </w:pPr>
            <w:r w:rsidRPr="00C6449B">
              <w:t>16QAM</w:t>
            </w:r>
          </w:p>
        </w:tc>
        <w:tc>
          <w:tcPr>
            <w:tcW w:w="1071" w:type="dxa"/>
          </w:tcPr>
          <w:p w14:paraId="69FDDA4C" w14:textId="77777777" w:rsidR="00CF08D6" w:rsidRPr="00C6449B" w:rsidRDefault="00CF08D6" w:rsidP="00CF08D6">
            <w:pPr>
              <w:pStyle w:val="TAC"/>
            </w:pPr>
            <w:r w:rsidRPr="00C6449B">
              <w:t>16QAM</w:t>
            </w:r>
          </w:p>
        </w:tc>
        <w:tc>
          <w:tcPr>
            <w:tcW w:w="1071" w:type="dxa"/>
          </w:tcPr>
          <w:p w14:paraId="4AAC9091" w14:textId="77777777" w:rsidR="00CF08D6" w:rsidRPr="00C6449B" w:rsidRDefault="00CF08D6" w:rsidP="00CF08D6">
            <w:pPr>
              <w:pStyle w:val="TAC"/>
            </w:pPr>
            <w:r w:rsidRPr="00C6449B">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 (Note 2)</w:t>
            </w:r>
          </w:p>
        </w:tc>
        <w:tc>
          <w:tcPr>
            <w:tcW w:w="1070" w:type="dxa"/>
          </w:tcPr>
          <w:p w14:paraId="7428BA77" w14:textId="77777777" w:rsidR="00CF08D6" w:rsidRPr="00C6449B" w:rsidRDefault="00CF08D6" w:rsidP="00CF08D6">
            <w:pPr>
              <w:pStyle w:val="TAC"/>
            </w:pPr>
            <w:r w:rsidRPr="00C6449B">
              <w:t>658/1024</w:t>
            </w:r>
          </w:p>
        </w:tc>
        <w:tc>
          <w:tcPr>
            <w:tcW w:w="1071" w:type="dxa"/>
          </w:tcPr>
          <w:p w14:paraId="598669AE" w14:textId="77777777" w:rsidR="00CF08D6" w:rsidRPr="00C6449B" w:rsidRDefault="00CF08D6" w:rsidP="00CF08D6">
            <w:pPr>
              <w:pStyle w:val="TAC"/>
            </w:pPr>
            <w:r w:rsidRPr="00C6449B">
              <w:t>658/1024</w:t>
            </w:r>
          </w:p>
        </w:tc>
        <w:tc>
          <w:tcPr>
            <w:tcW w:w="1070" w:type="dxa"/>
          </w:tcPr>
          <w:p w14:paraId="14911B32" w14:textId="77777777" w:rsidR="00CF08D6" w:rsidRPr="00C6449B" w:rsidRDefault="00CF08D6" w:rsidP="00CF08D6">
            <w:pPr>
              <w:pStyle w:val="TAC"/>
            </w:pPr>
            <w:r w:rsidRPr="00C6449B">
              <w:t>658/1024</w:t>
            </w:r>
          </w:p>
        </w:tc>
        <w:tc>
          <w:tcPr>
            <w:tcW w:w="1071" w:type="dxa"/>
          </w:tcPr>
          <w:p w14:paraId="1DCCFE9F" w14:textId="77777777" w:rsidR="00CF08D6" w:rsidRPr="00C6449B" w:rsidRDefault="00CF08D6" w:rsidP="00CF08D6">
            <w:pPr>
              <w:pStyle w:val="TAC"/>
            </w:pPr>
            <w:r w:rsidRPr="00C6449B">
              <w:t>658/1024</w:t>
            </w:r>
          </w:p>
        </w:tc>
        <w:tc>
          <w:tcPr>
            <w:tcW w:w="1070" w:type="dxa"/>
          </w:tcPr>
          <w:p w14:paraId="5C50C8BE" w14:textId="77777777" w:rsidR="00CF08D6" w:rsidRPr="00C6449B" w:rsidRDefault="00CF08D6" w:rsidP="00CF08D6">
            <w:pPr>
              <w:pStyle w:val="TAC"/>
            </w:pPr>
            <w:r w:rsidRPr="00C6449B">
              <w:t>658/1024</w:t>
            </w:r>
          </w:p>
        </w:tc>
        <w:tc>
          <w:tcPr>
            <w:tcW w:w="1071" w:type="dxa"/>
          </w:tcPr>
          <w:p w14:paraId="2231F698" w14:textId="77777777" w:rsidR="00CF08D6" w:rsidRPr="00C6449B" w:rsidRDefault="00CF08D6" w:rsidP="00CF08D6">
            <w:pPr>
              <w:pStyle w:val="TAC"/>
            </w:pPr>
            <w:r w:rsidRPr="00C6449B">
              <w:t>658/1024</w:t>
            </w:r>
          </w:p>
        </w:tc>
        <w:tc>
          <w:tcPr>
            <w:tcW w:w="1071" w:type="dxa"/>
          </w:tcPr>
          <w:p w14:paraId="71CDE953" w14:textId="77777777" w:rsidR="00CF08D6" w:rsidRPr="00C6449B" w:rsidRDefault="00CF08D6" w:rsidP="00CF08D6">
            <w:pPr>
              <w:pStyle w:val="TAC"/>
            </w:pPr>
            <w:r w:rsidRPr="00C6449B">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pPr>
            <w:r w:rsidRPr="00C6449B">
              <w:t>18432</w:t>
            </w:r>
          </w:p>
        </w:tc>
        <w:tc>
          <w:tcPr>
            <w:tcW w:w="1071" w:type="dxa"/>
            <w:vAlign w:val="center"/>
          </w:tcPr>
          <w:p w14:paraId="3A4C9A16" w14:textId="77777777" w:rsidR="00CF08D6" w:rsidRPr="00C6449B" w:rsidRDefault="00CF08D6" w:rsidP="00CF08D6">
            <w:pPr>
              <w:pStyle w:val="TAC"/>
            </w:pPr>
            <w:r w:rsidRPr="00C6449B">
              <w:t>38936</w:t>
            </w:r>
          </w:p>
        </w:tc>
        <w:tc>
          <w:tcPr>
            <w:tcW w:w="1070" w:type="dxa"/>
            <w:vAlign w:val="center"/>
          </w:tcPr>
          <w:p w14:paraId="27C00EC4" w14:textId="77777777" w:rsidR="00CF08D6" w:rsidRPr="00C6449B" w:rsidRDefault="00CF08D6" w:rsidP="00CF08D6">
            <w:pPr>
              <w:pStyle w:val="TAC"/>
            </w:pPr>
            <w:r w:rsidRPr="00C6449B">
              <w:t>77896</w:t>
            </w:r>
          </w:p>
        </w:tc>
        <w:tc>
          <w:tcPr>
            <w:tcW w:w="1071" w:type="dxa"/>
            <w:vAlign w:val="center"/>
          </w:tcPr>
          <w:p w14:paraId="0E0347B4" w14:textId="77777777" w:rsidR="00CF08D6" w:rsidRPr="00C6449B" w:rsidRDefault="00CF08D6" w:rsidP="00CF08D6">
            <w:pPr>
              <w:pStyle w:val="TAC"/>
            </w:pPr>
            <w:r w:rsidRPr="00C6449B">
              <w:t>17928</w:t>
            </w:r>
          </w:p>
        </w:tc>
        <w:tc>
          <w:tcPr>
            <w:tcW w:w="1070" w:type="dxa"/>
            <w:vAlign w:val="center"/>
          </w:tcPr>
          <w:p w14:paraId="2EE27758" w14:textId="77777777" w:rsidR="00CF08D6" w:rsidRPr="00C6449B" w:rsidRDefault="00CF08D6" w:rsidP="00CF08D6">
            <w:pPr>
              <w:pStyle w:val="TAC"/>
            </w:pPr>
            <w:r w:rsidRPr="00C6449B">
              <w:t>37896</w:t>
            </w:r>
          </w:p>
        </w:tc>
        <w:tc>
          <w:tcPr>
            <w:tcW w:w="1071" w:type="dxa"/>
          </w:tcPr>
          <w:p w14:paraId="4109323A" w14:textId="77777777" w:rsidR="00CF08D6" w:rsidRPr="00C6449B" w:rsidRDefault="00CF08D6" w:rsidP="00CF08D6">
            <w:pPr>
              <w:pStyle w:val="TAC"/>
            </w:pPr>
            <w:r w:rsidRPr="00C6449B">
              <w:t>77896</w:t>
            </w:r>
          </w:p>
        </w:tc>
        <w:tc>
          <w:tcPr>
            <w:tcW w:w="1071" w:type="dxa"/>
          </w:tcPr>
          <w:p w14:paraId="18D8AAF2" w14:textId="77777777" w:rsidR="00CF08D6" w:rsidRPr="00C6449B" w:rsidRDefault="00CF08D6" w:rsidP="00CF08D6">
            <w:pPr>
              <w:pStyle w:val="TAC"/>
            </w:pPr>
            <w:r w:rsidRPr="00C6449B">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pPr>
            <w:r w:rsidRPr="00C6449B">
              <w:t>24</w:t>
            </w:r>
          </w:p>
        </w:tc>
        <w:tc>
          <w:tcPr>
            <w:tcW w:w="1071" w:type="dxa"/>
          </w:tcPr>
          <w:p w14:paraId="1219DBD9" w14:textId="77777777" w:rsidR="00CF08D6" w:rsidRPr="00C6449B" w:rsidRDefault="00CF08D6" w:rsidP="00CF08D6">
            <w:pPr>
              <w:pStyle w:val="TAC"/>
            </w:pPr>
            <w:r w:rsidRPr="00C6449B">
              <w:t>24</w:t>
            </w:r>
          </w:p>
        </w:tc>
        <w:tc>
          <w:tcPr>
            <w:tcW w:w="1070" w:type="dxa"/>
          </w:tcPr>
          <w:p w14:paraId="0513CA4F" w14:textId="77777777" w:rsidR="00CF08D6" w:rsidRPr="00C6449B" w:rsidRDefault="00CF08D6" w:rsidP="00CF08D6">
            <w:pPr>
              <w:pStyle w:val="TAC"/>
            </w:pPr>
            <w:r w:rsidRPr="00C6449B">
              <w:t>24</w:t>
            </w:r>
          </w:p>
        </w:tc>
        <w:tc>
          <w:tcPr>
            <w:tcW w:w="1071" w:type="dxa"/>
          </w:tcPr>
          <w:p w14:paraId="6344EE32" w14:textId="77777777" w:rsidR="00CF08D6" w:rsidRPr="00C6449B" w:rsidRDefault="00CF08D6" w:rsidP="00CF08D6">
            <w:pPr>
              <w:pStyle w:val="TAC"/>
            </w:pPr>
            <w:r w:rsidRPr="00C6449B">
              <w:t>24</w:t>
            </w:r>
          </w:p>
        </w:tc>
        <w:tc>
          <w:tcPr>
            <w:tcW w:w="1070" w:type="dxa"/>
          </w:tcPr>
          <w:p w14:paraId="6672E887" w14:textId="77777777" w:rsidR="00CF08D6" w:rsidRPr="00C6449B" w:rsidRDefault="00CF08D6" w:rsidP="00CF08D6">
            <w:pPr>
              <w:pStyle w:val="TAC"/>
            </w:pPr>
            <w:r w:rsidRPr="00C6449B">
              <w:t>24</w:t>
            </w:r>
          </w:p>
        </w:tc>
        <w:tc>
          <w:tcPr>
            <w:tcW w:w="1071" w:type="dxa"/>
          </w:tcPr>
          <w:p w14:paraId="614F6041" w14:textId="77777777" w:rsidR="00CF08D6" w:rsidRPr="00C6449B" w:rsidRDefault="00CF08D6" w:rsidP="00CF08D6">
            <w:pPr>
              <w:pStyle w:val="TAC"/>
            </w:pPr>
            <w:r w:rsidRPr="00C6449B">
              <w:t>24</w:t>
            </w:r>
          </w:p>
        </w:tc>
        <w:tc>
          <w:tcPr>
            <w:tcW w:w="1071" w:type="dxa"/>
          </w:tcPr>
          <w:p w14:paraId="3D2C75F4" w14:textId="77777777" w:rsidR="00CF08D6" w:rsidRPr="00C6449B" w:rsidRDefault="00CF08D6" w:rsidP="00CF08D6">
            <w:pPr>
              <w:pStyle w:val="TAC"/>
            </w:pPr>
            <w:r w:rsidRPr="00C6449B">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pPr>
            <w:r w:rsidRPr="00C6449B">
              <w:t>24</w:t>
            </w:r>
          </w:p>
        </w:tc>
        <w:tc>
          <w:tcPr>
            <w:tcW w:w="1071" w:type="dxa"/>
          </w:tcPr>
          <w:p w14:paraId="79A38CF7" w14:textId="77777777" w:rsidR="00CF08D6" w:rsidRPr="00C6449B" w:rsidRDefault="00CF08D6" w:rsidP="00CF08D6">
            <w:pPr>
              <w:pStyle w:val="TAC"/>
            </w:pPr>
            <w:r w:rsidRPr="00C6449B">
              <w:t>24</w:t>
            </w:r>
          </w:p>
        </w:tc>
        <w:tc>
          <w:tcPr>
            <w:tcW w:w="1070" w:type="dxa"/>
          </w:tcPr>
          <w:p w14:paraId="1263CB08" w14:textId="77777777" w:rsidR="00CF08D6" w:rsidRPr="00C6449B" w:rsidRDefault="00CF08D6" w:rsidP="00CF08D6">
            <w:pPr>
              <w:pStyle w:val="TAC"/>
            </w:pPr>
            <w:r w:rsidRPr="00C6449B">
              <w:t>24</w:t>
            </w:r>
          </w:p>
        </w:tc>
        <w:tc>
          <w:tcPr>
            <w:tcW w:w="1071" w:type="dxa"/>
          </w:tcPr>
          <w:p w14:paraId="1970A995" w14:textId="77777777" w:rsidR="00CF08D6" w:rsidRPr="00C6449B" w:rsidRDefault="00CF08D6" w:rsidP="00CF08D6">
            <w:pPr>
              <w:pStyle w:val="TAC"/>
            </w:pPr>
            <w:r w:rsidRPr="00C6449B">
              <w:t>24</w:t>
            </w:r>
          </w:p>
        </w:tc>
        <w:tc>
          <w:tcPr>
            <w:tcW w:w="1070" w:type="dxa"/>
          </w:tcPr>
          <w:p w14:paraId="12266B09" w14:textId="77777777" w:rsidR="00CF08D6" w:rsidRPr="00C6449B" w:rsidRDefault="00CF08D6" w:rsidP="00CF08D6">
            <w:pPr>
              <w:pStyle w:val="TAC"/>
            </w:pPr>
            <w:r w:rsidRPr="00C6449B">
              <w:t>24</w:t>
            </w:r>
          </w:p>
        </w:tc>
        <w:tc>
          <w:tcPr>
            <w:tcW w:w="1071" w:type="dxa"/>
          </w:tcPr>
          <w:p w14:paraId="66E4EAB2" w14:textId="77777777" w:rsidR="00CF08D6" w:rsidRPr="00C6449B" w:rsidRDefault="00CF08D6" w:rsidP="00CF08D6">
            <w:pPr>
              <w:pStyle w:val="TAC"/>
            </w:pPr>
            <w:r w:rsidRPr="00C6449B">
              <w:t>24</w:t>
            </w:r>
          </w:p>
        </w:tc>
        <w:tc>
          <w:tcPr>
            <w:tcW w:w="1071" w:type="dxa"/>
          </w:tcPr>
          <w:p w14:paraId="770C91DE" w14:textId="77777777" w:rsidR="00CF08D6" w:rsidRPr="00C6449B" w:rsidRDefault="00CF08D6" w:rsidP="00CF08D6">
            <w:pPr>
              <w:pStyle w:val="TAC"/>
            </w:pPr>
            <w:r w:rsidRPr="00C6449B">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pPr>
            <w:r w:rsidRPr="00C6449B">
              <w:t>3</w:t>
            </w:r>
          </w:p>
        </w:tc>
        <w:tc>
          <w:tcPr>
            <w:tcW w:w="1071" w:type="dxa"/>
            <w:vAlign w:val="center"/>
          </w:tcPr>
          <w:p w14:paraId="6FEB3A07" w14:textId="77777777" w:rsidR="00CF08D6" w:rsidRPr="00C6449B" w:rsidRDefault="00CF08D6" w:rsidP="00CF08D6">
            <w:pPr>
              <w:pStyle w:val="TAC"/>
            </w:pPr>
            <w:r w:rsidRPr="00C6449B">
              <w:t>5</w:t>
            </w:r>
          </w:p>
        </w:tc>
        <w:tc>
          <w:tcPr>
            <w:tcW w:w="1070" w:type="dxa"/>
          </w:tcPr>
          <w:p w14:paraId="2E1E0BF1" w14:textId="77777777" w:rsidR="00CF08D6" w:rsidRPr="00C6449B" w:rsidRDefault="00CF08D6" w:rsidP="00CF08D6">
            <w:pPr>
              <w:pStyle w:val="TAC"/>
            </w:pPr>
            <w:r w:rsidRPr="00C6449B">
              <w:t>10</w:t>
            </w:r>
          </w:p>
        </w:tc>
        <w:tc>
          <w:tcPr>
            <w:tcW w:w="1071" w:type="dxa"/>
            <w:vAlign w:val="center"/>
          </w:tcPr>
          <w:p w14:paraId="51BCD785" w14:textId="77777777" w:rsidR="00CF08D6" w:rsidRPr="00C6449B" w:rsidRDefault="00CF08D6" w:rsidP="00CF08D6">
            <w:pPr>
              <w:pStyle w:val="TAC"/>
            </w:pPr>
            <w:r w:rsidRPr="00C6449B">
              <w:t>3</w:t>
            </w:r>
          </w:p>
        </w:tc>
        <w:tc>
          <w:tcPr>
            <w:tcW w:w="1070" w:type="dxa"/>
            <w:vAlign w:val="center"/>
          </w:tcPr>
          <w:p w14:paraId="54A4E148" w14:textId="77777777" w:rsidR="00CF08D6" w:rsidRPr="00C6449B" w:rsidRDefault="00CF08D6" w:rsidP="00CF08D6">
            <w:pPr>
              <w:pStyle w:val="TAC"/>
            </w:pPr>
            <w:r w:rsidRPr="00C6449B">
              <w:t>5</w:t>
            </w:r>
          </w:p>
        </w:tc>
        <w:tc>
          <w:tcPr>
            <w:tcW w:w="1071" w:type="dxa"/>
          </w:tcPr>
          <w:p w14:paraId="54636A6F" w14:textId="77777777" w:rsidR="00CF08D6" w:rsidRPr="00C6449B" w:rsidRDefault="00CF08D6" w:rsidP="00CF08D6">
            <w:pPr>
              <w:pStyle w:val="TAC"/>
            </w:pPr>
            <w:r w:rsidRPr="00C6449B">
              <w:t>10</w:t>
            </w:r>
          </w:p>
        </w:tc>
        <w:tc>
          <w:tcPr>
            <w:tcW w:w="1071" w:type="dxa"/>
          </w:tcPr>
          <w:p w14:paraId="04F71804" w14:textId="77777777" w:rsidR="00CF08D6" w:rsidRPr="00C6449B" w:rsidRDefault="00CF08D6" w:rsidP="00CF08D6">
            <w:pPr>
              <w:pStyle w:val="TAC"/>
            </w:pPr>
            <w:r w:rsidRPr="00C6449B">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rPr>
              <w:t xml:space="preserve"> (Note 2)</w:t>
            </w:r>
          </w:p>
        </w:tc>
        <w:tc>
          <w:tcPr>
            <w:tcW w:w="1070" w:type="dxa"/>
            <w:vAlign w:val="center"/>
          </w:tcPr>
          <w:p w14:paraId="4C071860" w14:textId="77777777" w:rsidR="00CF08D6" w:rsidRPr="00C6449B" w:rsidRDefault="00CF08D6" w:rsidP="00CF08D6">
            <w:pPr>
              <w:pStyle w:val="TAC"/>
            </w:pPr>
            <w:r w:rsidRPr="00C6449B">
              <w:rPr>
                <w:rFonts w:cs="Arial"/>
                <w:szCs w:val="18"/>
              </w:rPr>
              <w:t>6176</w:t>
            </w:r>
          </w:p>
        </w:tc>
        <w:tc>
          <w:tcPr>
            <w:tcW w:w="1071" w:type="dxa"/>
            <w:vAlign w:val="center"/>
          </w:tcPr>
          <w:p w14:paraId="473EF34A" w14:textId="77777777" w:rsidR="00CF08D6" w:rsidRPr="00C6449B" w:rsidRDefault="00CF08D6" w:rsidP="00CF08D6">
            <w:pPr>
              <w:pStyle w:val="TAC"/>
            </w:pPr>
            <w:r w:rsidRPr="00C6449B">
              <w:rPr>
                <w:rFonts w:cs="Arial"/>
                <w:szCs w:val="18"/>
              </w:rPr>
              <w:t>7816</w:t>
            </w:r>
          </w:p>
        </w:tc>
        <w:tc>
          <w:tcPr>
            <w:tcW w:w="1070" w:type="dxa"/>
            <w:vAlign w:val="center"/>
          </w:tcPr>
          <w:p w14:paraId="5508449C" w14:textId="77777777" w:rsidR="00CF08D6" w:rsidRPr="00C6449B" w:rsidRDefault="00CF08D6" w:rsidP="00CF08D6">
            <w:pPr>
              <w:pStyle w:val="TAC"/>
            </w:pPr>
            <w:r w:rsidRPr="00C6449B">
              <w:rPr>
                <w:rFonts w:cs="Arial"/>
                <w:szCs w:val="18"/>
              </w:rPr>
              <w:t>7816</w:t>
            </w:r>
          </w:p>
        </w:tc>
        <w:tc>
          <w:tcPr>
            <w:tcW w:w="1071" w:type="dxa"/>
            <w:vAlign w:val="center"/>
          </w:tcPr>
          <w:p w14:paraId="393CEFA3" w14:textId="77777777" w:rsidR="00CF08D6" w:rsidRPr="00C6449B" w:rsidRDefault="00CF08D6" w:rsidP="00CF08D6">
            <w:pPr>
              <w:pStyle w:val="TAC"/>
            </w:pPr>
            <w:r w:rsidRPr="00C6449B">
              <w:rPr>
                <w:rFonts w:cs="Arial"/>
                <w:szCs w:val="18"/>
              </w:rPr>
              <w:t>6008</w:t>
            </w:r>
          </w:p>
        </w:tc>
        <w:tc>
          <w:tcPr>
            <w:tcW w:w="1070" w:type="dxa"/>
            <w:vAlign w:val="center"/>
          </w:tcPr>
          <w:p w14:paraId="71C20752" w14:textId="77777777" w:rsidR="00CF08D6" w:rsidRPr="00C6449B" w:rsidRDefault="00CF08D6" w:rsidP="00CF08D6">
            <w:pPr>
              <w:pStyle w:val="TAC"/>
            </w:pPr>
            <w:r w:rsidRPr="00C6449B">
              <w:rPr>
                <w:rFonts w:cs="Arial"/>
                <w:szCs w:val="18"/>
              </w:rPr>
              <w:t>7608</w:t>
            </w:r>
          </w:p>
        </w:tc>
        <w:tc>
          <w:tcPr>
            <w:tcW w:w="1071" w:type="dxa"/>
            <w:vAlign w:val="center"/>
          </w:tcPr>
          <w:p w14:paraId="3B9FBD17" w14:textId="77777777" w:rsidR="00CF08D6" w:rsidRPr="00C6449B" w:rsidRDefault="00CF08D6" w:rsidP="00CF08D6">
            <w:pPr>
              <w:pStyle w:val="TAC"/>
            </w:pPr>
            <w:r w:rsidRPr="00C6449B">
              <w:rPr>
                <w:rFonts w:cs="Arial"/>
                <w:szCs w:val="18"/>
              </w:rPr>
              <w:t>7816</w:t>
            </w:r>
          </w:p>
        </w:tc>
        <w:tc>
          <w:tcPr>
            <w:tcW w:w="1071" w:type="dxa"/>
            <w:vAlign w:val="center"/>
          </w:tcPr>
          <w:p w14:paraId="7A25EF32" w14:textId="77777777" w:rsidR="00CF08D6" w:rsidRPr="00C6449B" w:rsidRDefault="00CF08D6" w:rsidP="00CF08D6">
            <w:pPr>
              <w:pStyle w:val="TAC"/>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pPr>
            <w:r w:rsidRPr="00C6449B">
              <w:t>Total number of bits per slot</w:t>
            </w:r>
          </w:p>
        </w:tc>
        <w:tc>
          <w:tcPr>
            <w:tcW w:w="1070" w:type="dxa"/>
            <w:vAlign w:val="center"/>
          </w:tcPr>
          <w:p w14:paraId="48DCC519" w14:textId="77777777" w:rsidR="00CF08D6" w:rsidRPr="00C6449B" w:rsidRDefault="00CF08D6" w:rsidP="00CF08D6">
            <w:pPr>
              <w:pStyle w:val="TAC"/>
            </w:pPr>
            <w:r w:rsidRPr="00C6449B">
              <w:t>28800</w:t>
            </w:r>
          </w:p>
        </w:tc>
        <w:tc>
          <w:tcPr>
            <w:tcW w:w="1071" w:type="dxa"/>
            <w:vAlign w:val="center"/>
          </w:tcPr>
          <w:p w14:paraId="588220C7" w14:textId="77777777" w:rsidR="00CF08D6" w:rsidRPr="00C6449B" w:rsidRDefault="00CF08D6" w:rsidP="00CF08D6">
            <w:pPr>
              <w:pStyle w:val="TAC"/>
            </w:pPr>
            <w:r w:rsidRPr="00C6449B">
              <w:t>59904</w:t>
            </w:r>
          </w:p>
        </w:tc>
        <w:tc>
          <w:tcPr>
            <w:tcW w:w="1070" w:type="dxa"/>
            <w:vAlign w:val="center"/>
          </w:tcPr>
          <w:p w14:paraId="13306430" w14:textId="77777777" w:rsidR="00CF08D6" w:rsidRPr="00C6449B" w:rsidRDefault="00CF08D6" w:rsidP="00CF08D6">
            <w:pPr>
              <w:pStyle w:val="TAC"/>
            </w:pPr>
            <w:r w:rsidRPr="00C6449B">
              <w:t>122112</w:t>
            </w:r>
          </w:p>
        </w:tc>
        <w:tc>
          <w:tcPr>
            <w:tcW w:w="1071" w:type="dxa"/>
            <w:vAlign w:val="center"/>
          </w:tcPr>
          <w:p w14:paraId="42803C83" w14:textId="77777777" w:rsidR="00CF08D6" w:rsidRPr="00C6449B" w:rsidRDefault="00CF08D6" w:rsidP="00CF08D6">
            <w:pPr>
              <w:pStyle w:val="TAC"/>
            </w:pPr>
            <w:r w:rsidRPr="00C6449B">
              <w:t>27648</w:t>
            </w:r>
          </w:p>
        </w:tc>
        <w:tc>
          <w:tcPr>
            <w:tcW w:w="1070" w:type="dxa"/>
            <w:vAlign w:val="center"/>
          </w:tcPr>
          <w:p w14:paraId="4C9E3479" w14:textId="77777777" w:rsidR="00CF08D6" w:rsidRPr="00C6449B" w:rsidRDefault="00CF08D6" w:rsidP="00CF08D6">
            <w:pPr>
              <w:pStyle w:val="TAC"/>
            </w:pPr>
            <w:r w:rsidRPr="00C6449B">
              <w:t>58752</w:t>
            </w:r>
          </w:p>
        </w:tc>
        <w:tc>
          <w:tcPr>
            <w:tcW w:w="1071" w:type="dxa"/>
            <w:vAlign w:val="center"/>
          </w:tcPr>
          <w:p w14:paraId="6C4FD95A" w14:textId="77777777" w:rsidR="00CF08D6" w:rsidRPr="00C6449B" w:rsidRDefault="00CF08D6" w:rsidP="00CF08D6">
            <w:pPr>
              <w:pStyle w:val="TAC"/>
            </w:pPr>
            <w:r w:rsidRPr="00C6449B">
              <w:t>122112</w:t>
            </w:r>
          </w:p>
        </w:tc>
        <w:tc>
          <w:tcPr>
            <w:tcW w:w="1071" w:type="dxa"/>
            <w:vAlign w:val="center"/>
          </w:tcPr>
          <w:p w14:paraId="4E5231E7" w14:textId="77777777" w:rsidR="00CF08D6" w:rsidRPr="00C6449B" w:rsidRDefault="00CF08D6" w:rsidP="00CF08D6">
            <w:pPr>
              <w:pStyle w:val="TAC"/>
            </w:pPr>
            <w:r w:rsidRPr="00C6449B">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pPr>
            <w:r w:rsidRPr="00C6449B">
              <w:t>Total symbols per slot</w:t>
            </w:r>
          </w:p>
        </w:tc>
        <w:tc>
          <w:tcPr>
            <w:tcW w:w="1070" w:type="dxa"/>
            <w:vAlign w:val="center"/>
          </w:tcPr>
          <w:p w14:paraId="760CBE82" w14:textId="77777777" w:rsidR="00CF08D6" w:rsidRPr="00C6449B" w:rsidRDefault="00CF08D6" w:rsidP="00CF08D6">
            <w:pPr>
              <w:pStyle w:val="TAC"/>
            </w:pPr>
            <w:r w:rsidRPr="00C6449B">
              <w:t>7200</w:t>
            </w:r>
          </w:p>
        </w:tc>
        <w:tc>
          <w:tcPr>
            <w:tcW w:w="1071" w:type="dxa"/>
            <w:vAlign w:val="center"/>
          </w:tcPr>
          <w:p w14:paraId="61F57AE9" w14:textId="77777777" w:rsidR="00CF08D6" w:rsidRPr="00C6449B" w:rsidRDefault="00CF08D6" w:rsidP="00CF08D6">
            <w:pPr>
              <w:pStyle w:val="TAC"/>
            </w:pPr>
            <w:r w:rsidRPr="00C6449B">
              <w:t>14976</w:t>
            </w:r>
          </w:p>
        </w:tc>
        <w:tc>
          <w:tcPr>
            <w:tcW w:w="1070" w:type="dxa"/>
            <w:vAlign w:val="center"/>
          </w:tcPr>
          <w:p w14:paraId="217915E3" w14:textId="77777777" w:rsidR="00CF08D6" w:rsidRPr="00C6449B" w:rsidRDefault="00CF08D6" w:rsidP="00CF08D6">
            <w:pPr>
              <w:pStyle w:val="TAC"/>
            </w:pPr>
            <w:r w:rsidRPr="00C6449B">
              <w:t>30528</w:t>
            </w:r>
          </w:p>
        </w:tc>
        <w:tc>
          <w:tcPr>
            <w:tcW w:w="1071" w:type="dxa"/>
            <w:vAlign w:val="center"/>
          </w:tcPr>
          <w:p w14:paraId="3D4965C1" w14:textId="77777777" w:rsidR="00CF08D6" w:rsidRPr="00C6449B" w:rsidRDefault="00CF08D6" w:rsidP="00CF08D6">
            <w:pPr>
              <w:pStyle w:val="TAC"/>
            </w:pPr>
            <w:r w:rsidRPr="00C6449B">
              <w:t>6912</w:t>
            </w:r>
          </w:p>
        </w:tc>
        <w:tc>
          <w:tcPr>
            <w:tcW w:w="1070" w:type="dxa"/>
            <w:vAlign w:val="center"/>
          </w:tcPr>
          <w:p w14:paraId="43D1711C" w14:textId="77777777" w:rsidR="00CF08D6" w:rsidRPr="00C6449B" w:rsidRDefault="00CF08D6" w:rsidP="00CF08D6">
            <w:pPr>
              <w:pStyle w:val="TAC"/>
            </w:pPr>
            <w:r w:rsidRPr="00C6449B">
              <w:t>14688</w:t>
            </w:r>
          </w:p>
        </w:tc>
        <w:tc>
          <w:tcPr>
            <w:tcW w:w="1071" w:type="dxa"/>
            <w:vAlign w:val="center"/>
          </w:tcPr>
          <w:p w14:paraId="54ED0A66" w14:textId="77777777" w:rsidR="00CF08D6" w:rsidRPr="00C6449B" w:rsidRDefault="00CF08D6" w:rsidP="00CF08D6">
            <w:pPr>
              <w:pStyle w:val="TAC"/>
            </w:pPr>
            <w:r w:rsidRPr="00C6449B">
              <w:t>30528</w:t>
            </w:r>
          </w:p>
        </w:tc>
        <w:tc>
          <w:tcPr>
            <w:tcW w:w="1071" w:type="dxa"/>
            <w:vAlign w:val="center"/>
          </w:tcPr>
          <w:p w14:paraId="24B4D2FB" w14:textId="77777777" w:rsidR="00CF08D6" w:rsidRPr="00C6449B" w:rsidRDefault="00CF08D6" w:rsidP="00CF08D6">
            <w:pPr>
              <w:pStyle w:val="TAC"/>
            </w:pPr>
            <w:r w:rsidRPr="00C6449B">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l</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3851E232" w14:textId="76B1FC58"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w:t>
            </w:r>
            <w:r w:rsidRPr="00C6449B">
              <w:t xml:space="preserve">n </w:t>
            </w:r>
            <w:r w:rsidR="00B41384" w:rsidRPr="00C6449B">
              <w:t>clause</w:t>
            </w:r>
            <w:r w:rsidRPr="00C6449B">
              <w:t xml:space="preserve"> 5.2.2 of TS 38.212 [15].</w:t>
            </w:r>
          </w:p>
        </w:tc>
      </w:tr>
    </w:tbl>
    <w:p w14:paraId="3D0D8B6B" w14:textId="77777777" w:rsidR="00CF08D6" w:rsidRPr="00C6449B" w:rsidRDefault="00CF08D6" w:rsidP="00CF08D6">
      <w:pPr>
        <w:rPr>
          <w:noProof/>
        </w:rPr>
      </w:pPr>
    </w:p>
    <w:p w14:paraId="4BAA6FA5"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5</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t>G-FR2-A4-1</w:t>
            </w:r>
          </w:p>
        </w:tc>
        <w:tc>
          <w:tcPr>
            <w:tcW w:w="1077" w:type="dxa"/>
          </w:tcPr>
          <w:p w14:paraId="634B99DE" w14:textId="77777777" w:rsidR="00CF08D6" w:rsidRPr="00C6449B" w:rsidRDefault="00CF08D6" w:rsidP="00CF08D6">
            <w:pPr>
              <w:pStyle w:val="TAH"/>
            </w:pPr>
            <w:r w:rsidRPr="00C6449B">
              <w:t>G-FR2-A4-2</w:t>
            </w:r>
          </w:p>
        </w:tc>
        <w:tc>
          <w:tcPr>
            <w:tcW w:w="1076" w:type="dxa"/>
          </w:tcPr>
          <w:p w14:paraId="665AC8EA" w14:textId="206FBA89" w:rsidR="00CF08D6" w:rsidRPr="00C6449B" w:rsidRDefault="00EB5AAB" w:rsidP="00CF08D6">
            <w:pPr>
              <w:pStyle w:val="TAH"/>
            </w:pPr>
            <w:r w:rsidRPr="00C6449B">
              <w:t>G-FR2-A4-3</w:t>
            </w:r>
            <w:r>
              <w:t xml:space="preserve"> (Note 3)</w:t>
            </w:r>
          </w:p>
        </w:tc>
        <w:tc>
          <w:tcPr>
            <w:tcW w:w="1077" w:type="dxa"/>
          </w:tcPr>
          <w:p w14:paraId="43DAAF18" w14:textId="77777777" w:rsidR="00CF08D6" w:rsidRPr="00C6449B" w:rsidRDefault="00CF08D6" w:rsidP="00CF08D6">
            <w:pPr>
              <w:pStyle w:val="TAH"/>
            </w:pPr>
            <w:r w:rsidRPr="00C6449B">
              <w:t>G-FR2-A4-4</w:t>
            </w:r>
          </w:p>
        </w:tc>
        <w:tc>
          <w:tcPr>
            <w:tcW w:w="1077" w:type="dxa"/>
          </w:tcPr>
          <w:p w14:paraId="377C0FC0" w14:textId="77777777" w:rsidR="00CF08D6" w:rsidRPr="00C6449B" w:rsidRDefault="00CF08D6" w:rsidP="00CF08D6">
            <w:pPr>
              <w:pStyle w:val="TAH"/>
            </w:pPr>
            <w:r w:rsidRPr="00C6449B">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pPr>
            <w:r w:rsidRPr="00C6449B">
              <w:t>Subcarrier spacing [kHz]</w:t>
            </w:r>
          </w:p>
        </w:tc>
        <w:tc>
          <w:tcPr>
            <w:tcW w:w="1076" w:type="dxa"/>
          </w:tcPr>
          <w:p w14:paraId="5958AAF8" w14:textId="77777777" w:rsidR="00CF08D6" w:rsidRPr="00C6449B" w:rsidRDefault="00CF08D6" w:rsidP="00CF08D6">
            <w:pPr>
              <w:pStyle w:val="TAC"/>
            </w:pPr>
            <w:r w:rsidRPr="00C6449B">
              <w:t>60</w:t>
            </w:r>
          </w:p>
        </w:tc>
        <w:tc>
          <w:tcPr>
            <w:tcW w:w="1077" w:type="dxa"/>
          </w:tcPr>
          <w:p w14:paraId="39A3CBA1" w14:textId="77777777" w:rsidR="00CF08D6" w:rsidRPr="00C6449B" w:rsidRDefault="00CF08D6" w:rsidP="00CF08D6">
            <w:pPr>
              <w:pStyle w:val="TAC"/>
            </w:pPr>
            <w:r w:rsidRPr="00C6449B">
              <w:t>60</w:t>
            </w:r>
          </w:p>
        </w:tc>
        <w:tc>
          <w:tcPr>
            <w:tcW w:w="1076" w:type="dxa"/>
          </w:tcPr>
          <w:p w14:paraId="5BC7A9AA" w14:textId="77777777" w:rsidR="00CF08D6" w:rsidRPr="00C6449B" w:rsidRDefault="00CF08D6" w:rsidP="00CF08D6">
            <w:pPr>
              <w:pStyle w:val="TAC"/>
            </w:pPr>
            <w:r w:rsidRPr="00C6449B">
              <w:t>120</w:t>
            </w:r>
          </w:p>
        </w:tc>
        <w:tc>
          <w:tcPr>
            <w:tcW w:w="1077" w:type="dxa"/>
          </w:tcPr>
          <w:p w14:paraId="15C4D838" w14:textId="77777777" w:rsidR="00CF08D6" w:rsidRPr="00C6449B" w:rsidRDefault="00CF08D6" w:rsidP="00CF08D6">
            <w:pPr>
              <w:pStyle w:val="TAC"/>
            </w:pPr>
            <w:r w:rsidRPr="00C6449B">
              <w:t>120</w:t>
            </w:r>
          </w:p>
        </w:tc>
        <w:tc>
          <w:tcPr>
            <w:tcW w:w="1077" w:type="dxa"/>
          </w:tcPr>
          <w:p w14:paraId="3BA7A0AE" w14:textId="77777777" w:rsidR="00CF08D6" w:rsidRPr="00C6449B" w:rsidRDefault="00CF08D6" w:rsidP="00CF08D6">
            <w:pPr>
              <w:pStyle w:val="TAC"/>
            </w:pPr>
            <w:r w:rsidRPr="00C6449B">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pPr>
            <w:r w:rsidRPr="00C6449B">
              <w:t>CP-OFDM Symbols per slot (Note 1)</w:t>
            </w:r>
          </w:p>
        </w:tc>
        <w:tc>
          <w:tcPr>
            <w:tcW w:w="1076" w:type="dxa"/>
          </w:tcPr>
          <w:p w14:paraId="58B2D85A" w14:textId="77777777" w:rsidR="00CF08D6" w:rsidRPr="00C6449B" w:rsidRDefault="00CF08D6" w:rsidP="00CF08D6">
            <w:pPr>
              <w:pStyle w:val="TAC"/>
            </w:pPr>
            <w:r w:rsidRPr="00C6449B">
              <w:t>9</w:t>
            </w:r>
          </w:p>
        </w:tc>
        <w:tc>
          <w:tcPr>
            <w:tcW w:w="1077" w:type="dxa"/>
          </w:tcPr>
          <w:p w14:paraId="6022CB16" w14:textId="77777777" w:rsidR="00CF08D6" w:rsidRPr="00C6449B" w:rsidRDefault="00CF08D6" w:rsidP="00CF08D6">
            <w:pPr>
              <w:pStyle w:val="TAC"/>
            </w:pPr>
            <w:r w:rsidRPr="00C6449B">
              <w:t>9</w:t>
            </w:r>
          </w:p>
        </w:tc>
        <w:tc>
          <w:tcPr>
            <w:tcW w:w="1076" w:type="dxa"/>
          </w:tcPr>
          <w:p w14:paraId="31D5F564" w14:textId="77777777" w:rsidR="00CF08D6" w:rsidRPr="00C6449B" w:rsidRDefault="00CF08D6" w:rsidP="00CF08D6">
            <w:pPr>
              <w:pStyle w:val="TAC"/>
            </w:pPr>
            <w:r w:rsidRPr="00C6449B">
              <w:t>9</w:t>
            </w:r>
          </w:p>
        </w:tc>
        <w:tc>
          <w:tcPr>
            <w:tcW w:w="1077" w:type="dxa"/>
          </w:tcPr>
          <w:p w14:paraId="7833D477" w14:textId="77777777" w:rsidR="00CF08D6" w:rsidRPr="00C6449B" w:rsidRDefault="00CF08D6" w:rsidP="00CF08D6">
            <w:pPr>
              <w:pStyle w:val="TAC"/>
            </w:pPr>
            <w:r w:rsidRPr="00C6449B">
              <w:t>9</w:t>
            </w:r>
          </w:p>
        </w:tc>
        <w:tc>
          <w:tcPr>
            <w:tcW w:w="1077" w:type="dxa"/>
          </w:tcPr>
          <w:p w14:paraId="776AE2F2" w14:textId="77777777" w:rsidR="00CF08D6" w:rsidRPr="00C6449B" w:rsidRDefault="00CF08D6" w:rsidP="00CF08D6">
            <w:pPr>
              <w:pStyle w:val="TAC"/>
            </w:pPr>
            <w:r w:rsidRPr="00C6449B">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pPr>
            <w:r w:rsidRPr="00C6449B">
              <w:t>16QAM</w:t>
            </w:r>
          </w:p>
        </w:tc>
        <w:tc>
          <w:tcPr>
            <w:tcW w:w="1077" w:type="dxa"/>
          </w:tcPr>
          <w:p w14:paraId="28155D7B" w14:textId="77777777" w:rsidR="00CF08D6" w:rsidRPr="00C6449B" w:rsidRDefault="00CF08D6" w:rsidP="00CF08D6">
            <w:pPr>
              <w:pStyle w:val="TAC"/>
            </w:pPr>
            <w:r w:rsidRPr="00C6449B">
              <w:t>16QAM</w:t>
            </w:r>
          </w:p>
        </w:tc>
        <w:tc>
          <w:tcPr>
            <w:tcW w:w="1076" w:type="dxa"/>
          </w:tcPr>
          <w:p w14:paraId="56AFF4D3" w14:textId="77777777" w:rsidR="00CF08D6" w:rsidRPr="00C6449B" w:rsidRDefault="00CF08D6" w:rsidP="00CF08D6">
            <w:pPr>
              <w:pStyle w:val="TAC"/>
            </w:pPr>
            <w:r w:rsidRPr="00C6449B">
              <w:t>16QAM</w:t>
            </w:r>
          </w:p>
        </w:tc>
        <w:tc>
          <w:tcPr>
            <w:tcW w:w="1077" w:type="dxa"/>
          </w:tcPr>
          <w:p w14:paraId="375024E2" w14:textId="77777777" w:rsidR="00CF08D6" w:rsidRPr="00C6449B" w:rsidRDefault="00CF08D6" w:rsidP="00CF08D6">
            <w:pPr>
              <w:pStyle w:val="TAC"/>
            </w:pPr>
            <w:r w:rsidRPr="00C6449B">
              <w:t>16QAM</w:t>
            </w:r>
          </w:p>
        </w:tc>
        <w:tc>
          <w:tcPr>
            <w:tcW w:w="1077" w:type="dxa"/>
          </w:tcPr>
          <w:p w14:paraId="18A3D0F7" w14:textId="77777777" w:rsidR="00CF08D6" w:rsidRPr="00C6449B" w:rsidRDefault="00CF08D6" w:rsidP="00CF08D6">
            <w:pPr>
              <w:pStyle w:val="TAC"/>
            </w:pPr>
            <w:r w:rsidRPr="00C6449B">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 (Note 2)</w:t>
            </w:r>
          </w:p>
        </w:tc>
        <w:tc>
          <w:tcPr>
            <w:tcW w:w="1076" w:type="dxa"/>
          </w:tcPr>
          <w:p w14:paraId="09507CE5" w14:textId="77777777" w:rsidR="00CF08D6" w:rsidRPr="00C6449B" w:rsidRDefault="00CF08D6" w:rsidP="00CF08D6">
            <w:pPr>
              <w:pStyle w:val="TAC"/>
            </w:pPr>
            <w:r w:rsidRPr="00C6449B">
              <w:rPr>
                <w:rFonts w:eastAsia="Malgun Gothic"/>
              </w:rPr>
              <w:t>658/1024</w:t>
            </w:r>
          </w:p>
        </w:tc>
        <w:tc>
          <w:tcPr>
            <w:tcW w:w="1077" w:type="dxa"/>
          </w:tcPr>
          <w:p w14:paraId="6FD4232C" w14:textId="77777777" w:rsidR="00CF08D6" w:rsidRPr="00C6449B" w:rsidRDefault="00CF08D6" w:rsidP="00CF08D6">
            <w:pPr>
              <w:pStyle w:val="TAC"/>
            </w:pPr>
            <w:r w:rsidRPr="00C6449B">
              <w:rPr>
                <w:rFonts w:eastAsia="Malgun Gothic"/>
              </w:rPr>
              <w:t>658/1024</w:t>
            </w:r>
          </w:p>
        </w:tc>
        <w:tc>
          <w:tcPr>
            <w:tcW w:w="1076" w:type="dxa"/>
          </w:tcPr>
          <w:p w14:paraId="385641DA" w14:textId="77777777" w:rsidR="00CF08D6" w:rsidRPr="00C6449B" w:rsidRDefault="00CF08D6" w:rsidP="00CF08D6">
            <w:pPr>
              <w:pStyle w:val="TAC"/>
            </w:pPr>
            <w:r w:rsidRPr="00C6449B">
              <w:rPr>
                <w:rFonts w:eastAsia="Malgun Gothic"/>
              </w:rPr>
              <w:t>658/1024</w:t>
            </w:r>
          </w:p>
        </w:tc>
        <w:tc>
          <w:tcPr>
            <w:tcW w:w="1077" w:type="dxa"/>
          </w:tcPr>
          <w:p w14:paraId="60290D34" w14:textId="77777777" w:rsidR="00CF08D6" w:rsidRPr="00C6449B" w:rsidRDefault="00CF08D6" w:rsidP="00CF08D6">
            <w:pPr>
              <w:pStyle w:val="TAC"/>
            </w:pPr>
            <w:r w:rsidRPr="00C6449B">
              <w:rPr>
                <w:rFonts w:eastAsia="Malgun Gothic"/>
              </w:rPr>
              <w:t>658/1024</w:t>
            </w:r>
          </w:p>
        </w:tc>
        <w:tc>
          <w:tcPr>
            <w:tcW w:w="1077" w:type="dxa"/>
          </w:tcPr>
          <w:p w14:paraId="21EC68E5" w14:textId="77777777" w:rsidR="00CF08D6" w:rsidRPr="00C6449B" w:rsidRDefault="00CF08D6" w:rsidP="00CF08D6">
            <w:pPr>
              <w:pStyle w:val="TAC"/>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40854ECE" w14:textId="77777777" w:rsidR="00CF08D6" w:rsidRPr="00C6449B" w:rsidRDefault="00CF08D6" w:rsidP="00CF08D6">
            <w:pPr>
              <w:pStyle w:val="TAC"/>
            </w:pPr>
            <w:r w:rsidRPr="00C6449B">
              <w:t>6176</w:t>
            </w:r>
          </w:p>
        </w:tc>
        <w:tc>
          <w:tcPr>
            <w:tcW w:w="1077" w:type="dxa"/>
            <w:vAlign w:val="center"/>
          </w:tcPr>
          <w:p w14:paraId="552D1B43" w14:textId="77777777" w:rsidR="00CF08D6" w:rsidRPr="00C6449B" w:rsidRDefault="00CF08D6" w:rsidP="00CF08D6">
            <w:pPr>
              <w:pStyle w:val="TAC"/>
            </w:pPr>
            <w:r w:rsidRPr="00C6449B">
              <w:t>7408</w:t>
            </w:r>
          </w:p>
        </w:tc>
        <w:tc>
          <w:tcPr>
            <w:tcW w:w="1076" w:type="dxa"/>
            <w:vAlign w:val="center"/>
          </w:tcPr>
          <w:p w14:paraId="3E7BBECB" w14:textId="77777777" w:rsidR="00CF08D6" w:rsidRPr="00C6449B" w:rsidRDefault="00CF08D6" w:rsidP="00CF08D6">
            <w:pPr>
              <w:pStyle w:val="TAC"/>
            </w:pPr>
            <w:r w:rsidRPr="00C6449B">
              <w:t>4520</w:t>
            </w:r>
          </w:p>
        </w:tc>
        <w:tc>
          <w:tcPr>
            <w:tcW w:w="1077" w:type="dxa"/>
            <w:vAlign w:val="center"/>
          </w:tcPr>
          <w:p w14:paraId="2C534957" w14:textId="77777777" w:rsidR="00CF08D6" w:rsidRPr="00C6449B" w:rsidRDefault="00CF08D6" w:rsidP="00CF08D6">
            <w:pPr>
              <w:pStyle w:val="TAC"/>
            </w:pPr>
            <w:r w:rsidRPr="00C6449B">
              <w:t>6176</w:t>
            </w:r>
          </w:p>
        </w:tc>
        <w:tc>
          <w:tcPr>
            <w:tcW w:w="1077" w:type="dxa"/>
            <w:vAlign w:val="center"/>
          </w:tcPr>
          <w:p w14:paraId="12314F0C" w14:textId="77777777" w:rsidR="00CF08D6" w:rsidRPr="00C6449B" w:rsidRDefault="00CF08D6" w:rsidP="00CF08D6">
            <w:pPr>
              <w:pStyle w:val="TAC"/>
            </w:pPr>
            <w:r w:rsidRPr="00C6449B">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pPr>
            <w:r w:rsidRPr="00C6449B">
              <w:t>Total number of bits per slot</w:t>
            </w:r>
            <w: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Total number of bits per slot</w:t>
            </w:r>
            <w:r>
              <w:t xml:space="preserve"> with PT-RS (</w:t>
            </w:r>
            <w:r w:rsidRPr="00F0227D">
              <w:t>Note 4</w:t>
            </w:r>
            <w:r>
              <w:t>)</w:t>
            </w:r>
          </w:p>
        </w:tc>
        <w:tc>
          <w:tcPr>
            <w:tcW w:w="1076" w:type="dxa"/>
            <w:vAlign w:val="center"/>
          </w:tcPr>
          <w:p w14:paraId="2DA8B3BB" w14:textId="7BD8EC0D" w:rsidR="00EB5AAB" w:rsidRPr="00C6449B" w:rsidRDefault="00EB5AAB" w:rsidP="00EB5AAB">
            <w:pPr>
              <w:pStyle w:val="TAC"/>
            </w:pPr>
            <w:r>
              <w:t>27324</w:t>
            </w:r>
          </w:p>
        </w:tc>
        <w:tc>
          <w:tcPr>
            <w:tcW w:w="1077" w:type="dxa"/>
            <w:vAlign w:val="center"/>
          </w:tcPr>
          <w:p w14:paraId="3C03EA85" w14:textId="4BE4A3FC" w:rsidR="00EB5AAB" w:rsidRPr="00C6449B" w:rsidRDefault="00EB5AAB" w:rsidP="00EB5AAB">
            <w:pPr>
              <w:pStyle w:val="TAC"/>
            </w:pPr>
            <w:r>
              <w:rPr>
                <w:rFonts w:hint="eastAsia"/>
              </w:rPr>
              <w:t>5</w:t>
            </w:r>
            <w:r>
              <w:t>4648</w:t>
            </w:r>
          </w:p>
        </w:tc>
        <w:tc>
          <w:tcPr>
            <w:tcW w:w="1076" w:type="dxa"/>
            <w:vAlign w:val="center"/>
          </w:tcPr>
          <w:p w14:paraId="7D48C522" w14:textId="1D73DEBA" w:rsidR="00EB5AAB" w:rsidRPr="00C6449B" w:rsidRDefault="00EB5AAB" w:rsidP="00EB5AAB">
            <w:pPr>
              <w:pStyle w:val="TAC"/>
            </w:pPr>
            <w:r>
              <w:rPr>
                <w:rFonts w:hint="eastAsia"/>
              </w:rPr>
              <w:t>1</w:t>
            </w:r>
            <w:r>
              <w:t>3248</w:t>
            </w:r>
          </w:p>
        </w:tc>
        <w:tc>
          <w:tcPr>
            <w:tcW w:w="1077" w:type="dxa"/>
            <w:vAlign w:val="center"/>
          </w:tcPr>
          <w:p w14:paraId="6BBF9ADE" w14:textId="013459CB" w:rsidR="00EB5AAB" w:rsidRPr="00C6449B" w:rsidRDefault="00EB5AAB" w:rsidP="00EB5AAB">
            <w:pPr>
              <w:pStyle w:val="TAC"/>
            </w:pPr>
            <w:r>
              <w:rPr>
                <w:rFonts w:hint="eastAsia"/>
              </w:rPr>
              <w:t>2</w:t>
            </w:r>
            <w:r>
              <w:t>7324</w:t>
            </w:r>
          </w:p>
        </w:tc>
        <w:tc>
          <w:tcPr>
            <w:tcW w:w="1077" w:type="dxa"/>
            <w:vAlign w:val="center"/>
          </w:tcPr>
          <w:p w14:paraId="30A517AF" w14:textId="50657A84" w:rsidR="00EB5AAB" w:rsidRPr="00C6449B" w:rsidRDefault="00EB5AAB" w:rsidP="00EB5AAB">
            <w:pPr>
              <w:pStyle w:val="TAC"/>
            </w:pPr>
            <w:r>
              <w:rPr>
                <w:rFonts w:hint="eastAsia"/>
              </w:rPr>
              <w:t>5</w:t>
            </w:r>
            <w: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pPr>
            <w:r w:rsidRPr="00C6449B">
              <w:t>Total symbols per slot</w:t>
            </w:r>
            <w: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Total symbols per slot</w:t>
            </w:r>
            <w:r>
              <w:t xml:space="preserve"> with PT-RS (</w:t>
            </w:r>
            <w:r w:rsidRPr="00F0227D">
              <w:t>Note 4</w:t>
            </w:r>
            <w:r>
              <w:t>)</w:t>
            </w:r>
          </w:p>
        </w:tc>
        <w:tc>
          <w:tcPr>
            <w:tcW w:w="1076" w:type="dxa"/>
            <w:vAlign w:val="center"/>
          </w:tcPr>
          <w:p w14:paraId="20EC1859" w14:textId="3894D82D" w:rsidR="00EB5AAB" w:rsidRPr="00C6449B" w:rsidRDefault="00EB5AAB" w:rsidP="00EB5AAB">
            <w:pPr>
              <w:pStyle w:val="TAC"/>
            </w:pPr>
            <w:r>
              <w:t>6831</w:t>
            </w:r>
          </w:p>
        </w:tc>
        <w:tc>
          <w:tcPr>
            <w:tcW w:w="1077" w:type="dxa"/>
            <w:vAlign w:val="center"/>
          </w:tcPr>
          <w:p w14:paraId="1C6ED0A5" w14:textId="41360613" w:rsidR="00EB5AAB" w:rsidRPr="00C6449B" w:rsidRDefault="00EB5AAB" w:rsidP="00EB5AAB">
            <w:pPr>
              <w:pStyle w:val="TAC"/>
            </w:pPr>
            <w:r>
              <w:rPr>
                <w:rFonts w:hint="eastAsia"/>
              </w:rPr>
              <w:t>1</w:t>
            </w:r>
            <w:r>
              <w:t>3662</w:t>
            </w:r>
          </w:p>
        </w:tc>
        <w:tc>
          <w:tcPr>
            <w:tcW w:w="1076" w:type="dxa"/>
            <w:vAlign w:val="center"/>
          </w:tcPr>
          <w:p w14:paraId="62471A43" w14:textId="5093DB92" w:rsidR="00EB5AAB" w:rsidRPr="00C6449B" w:rsidRDefault="00EB5AAB" w:rsidP="00EB5AAB">
            <w:pPr>
              <w:pStyle w:val="TAC"/>
            </w:pPr>
            <w:r>
              <w:rPr>
                <w:rFonts w:hint="eastAsia"/>
              </w:rPr>
              <w:t>3</w:t>
            </w:r>
            <w:r>
              <w:t>312</w:t>
            </w:r>
          </w:p>
        </w:tc>
        <w:tc>
          <w:tcPr>
            <w:tcW w:w="1077" w:type="dxa"/>
            <w:vAlign w:val="center"/>
          </w:tcPr>
          <w:p w14:paraId="5CC771C0" w14:textId="535B539E" w:rsidR="00EB5AAB" w:rsidRPr="00C6449B" w:rsidRDefault="00EB5AAB" w:rsidP="00EB5AAB">
            <w:pPr>
              <w:pStyle w:val="TAC"/>
            </w:pPr>
            <w:r>
              <w:rPr>
                <w:rFonts w:hint="eastAsia"/>
              </w:rPr>
              <w:t>6</w:t>
            </w:r>
            <w:r>
              <w:t>831</w:t>
            </w:r>
          </w:p>
        </w:tc>
        <w:tc>
          <w:tcPr>
            <w:tcW w:w="1077" w:type="dxa"/>
            <w:vAlign w:val="center"/>
          </w:tcPr>
          <w:p w14:paraId="6A63C4CA" w14:textId="71A3BD98" w:rsidR="00EB5AAB" w:rsidRPr="00C6449B" w:rsidRDefault="00EB5AAB" w:rsidP="00EB5AAB">
            <w:pPr>
              <w:pStyle w:val="TAC"/>
            </w:pPr>
            <w:r>
              <w:rPr>
                <w:rFonts w:hint="eastAsia"/>
              </w:rPr>
              <w:t>1</w:t>
            </w:r>
            <w: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29DB2690"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t xml:space="preserve"> 5.2.2 of TS 38.212 [15].</w:t>
            </w:r>
          </w:p>
          <w:p w14:paraId="7B093155" w14:textId="77777777" w:rsidR="00EB5AAB" w:rsidRDefault="00EB5AAB" w:rsidP="00EB5AAB">
            <w:pPr>
              <w:pStyle w:val="TAN"/>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p w14:paraId="5CDFE3E8" w14:textId="2AB68AD5" w:rsidR="00EB5AAB" w:rsidRPr="00C6449B" w:rsidRDefault="00EB5AAB" w:rsidP="00EB5AAB">
            <w:pPr>
              <w:pStyle w:val="TAN"/>
            </w:pPr>
            <w:r w:rsidRPr="00F0227D">
              <w:t>NOTE 4:</w:t>
            </w:r>
            <w:r w:rsidRPr="00C6449B">
              <w:tab/>
            </w:r>
            <w:r w:rsidRPr="00F0227D">
              <w:t xml:space="preserve">PT-RS </w:t>
            </w:r>
            <w:r w:rsidRPr="0080595A">
              <w:t>configuration</w:t>
            </w:r>
            <w:r w:rsidRPr="0080595A">
              <w:rPr>
                <w:lang w:val="en-US"/>
              </w:rPr>
              <w:t xml:space="preserve"> </w:t>
            </w:r>
            <w:r w:rsidRPr="0080595A">
              <w:rPr>
                <w:i/>
                <w:lang w:val="en-US"/>
              </w:rPr>
              <w:t>K</w:t>
            </w:r>
            <w:r w:rsidRPr="0080595A">
              <w:rPr>
                <w:i/>
                <w:vertAlign w:val="subscript"/>
                <w:lang w:val="en-US"/>
              </w:rPr>
              <w:t>PT-RS</w:t>
            </w:r>
            <w:r w:rsidRPr="0080595A">
              <w:rPr>
                <w:i/>
                <w:lang w:val="en-US"/>
              </w:rPr>
              <w:t xml:space="preserve"> =2, L</w:t>
            </w:r>
            <w:r w:rsidRPr="0080595A">
              <w:rPr>
                <w:i/>
                <w:vertAlign w:val="subscript"/>
                <w:lang w:val="en-US"/>
              </w:rPr>
              <w:t>PT-RS</w:t>
            </w:r>
            <w:r w:rsidRPr="0080595A">
              <w:rPr>
                <w:i/>
                <w:lang w:val="en-US"/>
              </w:rPr>
              <w:t xml:space="preserve"> =1</w:t>
            </w:r>
            <w:r w:rsidRPr="0080595A">
              <w:rPr>
                <w:iCs/>
                <w:lang w:val="en-US"/>
              </w:rPr>
              <w:t>.</w:t>
            </w:r>
          </w:p>
        </w:tc>
      </w:tr>
    </w:tbl>
    <w:p w14:paraId="1FED1B0A" w14:textId="77777777" w:rsidR="00CF08D6" w:rsidRPr="00C6449B" w:rsidRDefault="00CF08D6" w:rsidP="00CF08D6"/>
    <w:p w14:paraId="663317D6"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6</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t>G-FR2-A4-6</w:t>
            </w:r>
          </w:p>
        </w:tc>
        <w:tc>
          <w:tcPr>
            <w:tcW w:w="1077" w:type="dxa"/>
          </w:tcPr>
          <w:p w14:paraId="785900F2" w14:textId="77777777" w:rsidR="00CF08D6" w:rsidRPr="00C6449B" w:rsidRDefault="00CF08D6" w:rsidP="00CF08D6">
            <w:pPr>
              <w:pStyle w:val="TAH"/>
            </w:pPr>
            <w:r w:rsidRPr="00C6449B">
              <w:t>G-FR2-A4-7</w:t>
            </w:r>
          </w:p>
        </w:tc>
        <w:tc>
          <w:tcPr>
            <w:tcW w:w="1076" w:type="dxa"/>
          </w:tcPr>
          <w:p w14:paraId="09864492" w14:textId="77777777" w:rsidR="00CF08D6" w:rsidRPr="00C6449B" w:rsidRDefault="00CF08D6" w:rsidP="00CF08D6">
            <w:pPr>
              <w:pStyle w:val="TAH"/>
            </w:pPr>
            <w:r w:rsidRPr="00C6449B">
              <w:t>G-FR2-A4-8</w:t>
            </w:r>
          </w:p>
        </w:tc>
        <w:tc>
          <w:tcPr>
            <w:tcW w:w="1077" w:type="dxa"/>
          </w:tcPr>
          <w:p w14:paraId="7F0143DE" w14:textId="77777777" w:rsidR="00CF08D6" w:rsidRPr="00C6449B" w:rsidRDefault="00CF08D6" w:rsidP="00CF08D6">
            <w:pPr>
              <w:pStyle w:val="TAH"/>
            </w:pPr>
            <w:r w:rsidRPr="00C6449B">
              <w:t>G-FR2-A4-9</w:t>
            </w:r>
          </w:p>
        </w:tc>
        <w:tc>
          <w:tcPr>
            <w:tcW w:w="1077" w:type="dxa"/>
          </w:tcPr>
          <w:p w14:paraId="6E9589A4" w14:textId="77777777" w:rsidR="00CF08D6" w:rsidRPr="00C6449B" w:rsidRDefault="00CF08D6" w:rsidP="00CF08D6">
            <w:pPr>
              <w:pStyle w:val="TAH"/>
            </w:pPr>
            <w:r w:rsidRPr="00C6449B">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pPr>
            <w:r w:rsidRPr="00C6449B">
              <w:t>Subcarrier spacing [kHz]</w:t>
            </w:r>
          </w:p>
        </w:tc>
        <w:tc>
          <w:tcPr>
            <w:tcW w:w="1076" w:type="dxa"/>
          </w:tcPr>
          <w:p w14:paraId="6C1C5587" w14:textId="77777777" w:rsidR="00CF08D6" w:rsidRPr="00C6449B" w:rsidRDefault="00CF08D6" w:rsidP="00CF08D6">
            <w:pPr>
              <w:pStyle w:val="TAC"/>
            </w:pPr>
            <w:r w:rsidRPr="00C6449B">
              <w:t>60</w:t>
            </w:r>
          </w:p>
        </w:tc>
        <w:tc>
          <w:tcPr>
            <w:tcW w:w="1077" w:type="dxa"/>
          </w:tcPr>
          <w:p w14:paraId="160A1CD9" w14:textId="77777777" w:rsidR="00CF08D6" w:rsidRPr="00C6449B" w:rsidRDefault="00CF08D6" w:rsidP="00CF08D6">
            <w:pPr>
              <w:pStyle w:val="TAC"/>
            </w:pPr>
            <w:r w:rsidRPr="00C6449B">
              <w:t>60</w:t>
            </w:r>
          </w:p>
        </w:tc>
        <w:tc>
          <w:tcPr>
            <w:tcW w:w="1076" w:type="dxa"/>
          </w:tcPr>
          <w:p w14:paraId="1D016D9A" w14:textId="77777777" w:rsidR="00CF08D6" w:rsidRPr="00C6449B" w:rsidRDefault="00CF08D6" w:rsidP="00CF08D6">
            <w:pPr>
              <w:pStyle w:val="TAC"/>
            </w:pPr>
            <w:r w:rsidRPr="00C6449B">
              <w:t>120</w:t>
            </w:r>
          </w:p>
        </w:tc>
        <w:tc>
          <w:tcPr>
            <w:tcW w:w="1077" w:type="dxa"/>
          </w:tcPr>
          <w:p w14:paraId="5AD66C55" w14:textId="77777777" w:rsidR="00CF08D6" w:rsidRPr="00C6449B" w:rsidRDefault="00CF08D6" w:rsidP="00CF08D6">
            <w:pPr>
              <w:pStyle w:val="TAC"/>
            </w:pPr>
            <w:r w:rsidRPr="00C6449B">
              <w:t>120</w:t>
            </w:r>
          </w:p>
        </w:tc>
        <w:tc>
          <w:tcPr>
            <w:tcW w:w="1077" w:type="dxa"/>
          </w:tcPr>
          <w:p w14:paraId="6F06EC57" w14:textId="77777777" w:rsidR="00CF08D6" w:rsidRPr="00C6449B" w:rsidRDefault="00CF08D6" w:rsidP="00CF08D6">
            <w:pPr>
              <w:pStyle w:val="TAC"/>
            </w:pPr>
            <w:r w:rsidRPr="00C6449B">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pPr>
            <w:r w:rsidRPr="00C6449B">
              <w:t>CP-OFDM Symbols per slot (Note 1)</w:t>
            </w:r>
          </w:p>
        </w:tc>
        <w:tc>
          <w:tcPr>
            <w:tcW w:w="1076" w:type="dxa"/>
          </w:tcPr>
          <w:p w14:paraId="2F5CF555" w14:textId="77777777" w:rsidR="00CF08D6" w:rsidRPr="00C6449B" w:rsidRDefault="00CF08D6" w:rsidP="00CF08D6">
            <w:pPr>
              <w:pStyle w:val="TAC"/>
            </w:pPr>
            <w:r w:rsidRPr="00C6449B">
              <w:t>9</w:t>
            </w:r>
          </w:p>
        </w:tc>
        <w:tc>
          <w:tcPr>
            <w:tcW w:w="1077" w:type="dxa"/>
          </w:tcPr>
          <w:p w14:paraId="1C3C7840" w14:textId="77777777" w:rsidR="00CF08D6" w:rsidRPr="00C6449B" w:rsidRDefault="00CF08D6" w:rsidP="00CF08D6">
            <w:pPr>
              <w:pStyle w:val="TAC"/>
            </w:pPr>
            <w:r w:rsidRPr="00C6449B">
              <w:t>9</w:t>
            </w:r>
          </w:p>
        </w:tc>
        <w:tc>
          <w:tcPr>
            <w:tcW w:w="1076" w:type="dxa"/>
          </w:tcPr>
          <w:p w14:paraId="56DDF5D5" w14:textId="77777777" w:rsidR="00CF08D6" w:rsidRPr="00C6449B" w:rsidRDefault="00CF08D6" w:rsidP="00CF08D6">
            <w:pPr>
              <w:pStyle w:val="TAC"/>
            </w:pPr>
            <w:r w:rsidRPr="00C6449B">
              <w:t>9</w:t>
            </w:r>
          </w:p>
        </w:tc>
        <w:tc>
          <w:tcPr>
            <w:tcW w:w="1077" w:type="dxa"/>
          </w:tcPr>
          <w:p w14:paraId="1C2CCA44" w14:textId="77777777" w:rsidR="00CF08D6" w:rsidRPr="00C6449B" w:rsidRDefault="00CF08D6" w:rsidP="00CF08D6">
            <w:pPr>
              <w:pStyle w:val="TAC"/>
            </w:pPr>
            <w:r w:rsidRPr="00C6449B">
              <w:t>9</w:t>
            </w:r>
          </w:p>
        </w:tc>
        <w:tc>
          <w:tcPr>
            <w:tcW w:w="1077" w:type="dxa"/>
          </w:tcPr>
          <w:p w14:paraId="7D585D07" w14:textId="77777777" w:rsidR="00CF08D6" w:rsidRPr="00C6449B" w:rsidRDefault="00CF08D6" w:rsidP="00CF08D6">
            <w:pPr>
              <w:pStyle w:val="TAC"/>
            </w:pPr>
            <w:r w:rsidRPr="00C6449B">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pPr>
            <w:r w:rsidRPr="00C6449B">
              <w:t>16QAM</w:t>
            </w:r>
          </w:p>
        </w:tc>
        <w:tc>
          <w:tcPr>
            <w:tcW w:w="1077" w:type="dxa"/>
          </w:tcPr>
          <w:p w14:paraId="7A491DAF" w14:textId="77777777" w:rsidR="00CF08D6" w:rsidRPr="00C6449B" w:rsidRDefault="00CF08D6" w:rsidP="00CF08D6">
            <w:pPr>
              <w:pStyle w:val="TAC"/>
            </w:pPr>
            <w:r w:rsidRPr="00C6449B">
              <w:t>16QAM</w:t>
            </w:r>
          </w:p>
        </w:tc>
        <w:tc>
          <w:tcPr>
            <w:tcW w:w="1076" w:type="dxa"/>
          </w:tcPr>
          <w:p w14:paraId="6204BC42" w14:textId="77777777" w:rsidR="00CF08D6" w:rsidRPr="00C6449B" w:rsidRDefault="00CF08D6" w:rsidP="00CF08D6">
            <w:pPr>
              <w:pStyle w:val="TAC"/>
            </w:pPr>
            <w:r w:rsidRPr="00C6449B">
              <w:t>16QAM</w:t>
            </w:r>
          </w:p>
        </w:tc>
        <w:tc>
          <w:tcPr>
            <w:tcW w:w="1077" w:type="dxa"/>
          </w:tcPr>
          <w:p w14:paraId="6AB70937" w14:textId="77777777" w:rsidR="00CF08D6" w:rsidRPr="00C6449B" w:rsidRDefault="00CF08D6" w:rsidP="00CF08D6">
            <w:pPr>
              <w:pStyle w:val="TAC"/>
            </w:pPr>
            <w:r w:rsidRPr="00C6449B">
              <w:t>16QAM</w:t>
            </w:r>
          </w:p>
        </w:tc>
        <w:tc>
          <w:tcPr>
            <w:tcW w:w="1077" w:type="dxa"/>
          </w:tcPr>
          <w:p w14:paraId="0AE969A3" w14:textId="77777777" w:rsidR="00CF08D6" w:rsidRPr="00C6449B" w:rsidRDefault="00CF08D6" w:rsidP="00CF08D6">
            <w:pPr>
              <w:pStyle w:val="TAC"/>
            </w:pPr>
            <w:r w:rsidRPr="00C6449B">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 (Note 2)</w:t>
            </w:r>
          </w:p>
        </w:tc>
        <w:tc>
          <w:tcPr>
            <w:tcW w:w="1076" w:type="dxa"/>
          </w:tcPr>
          <w:p w14:paraId="6A4FAE5F" w14:textId="77777777" w:rsidR="00CF08D6" w:rsidRPr="00C6449B" w:rsidRDefault="00CF08D6" w:rsidP="00CF08D6">
            <w:pPr>
              <w:pStyle w:val="TAC"/>
            </w:pPr>
            <w:r w:rsidRPr="00C6449B">
              <w:rPr>
                <w:rFonts w:eastAsia="Malgun Gothic"/>
              </w:rPr>
              <w:t>658/1024</w:t>
            </w:r>
          </w:p>
        </w:tc>
        <w:tc>
          <w:tcPr>
            <w:tcW w:w="1077" w:type="dxa"/>
          </w:tcPr>
          <w:p w14:paraId="0DE1703F" w14:textId="77777777" w:rsidR="00CF08D6" w:rsidRPr="00C6449B" w:rsidRDefault="00CF08D6" w:rsidP="00CF08D6">
            <w:pPr>
              <w:pStyle w:val="TAC"/>
            </w:pPr>
            <w:r w:rsidRPr="00C6449B">
              <w:rPr>
                <w:rFonts w:eastAsia="Malgun Gothic"/>
              </w:rPr>
              <w:t>658/1024</w:t>
            </w:r>
          </w:p>
        </w:tc>
        <w:tc>
          <w:tcPr>
            <w:tcW w:w="1076" w:type="dxa"/>
          </w:tcPr>
          <w:p w14:paraId="1C9BCC6C" w14:textId="77777777" w:rsidR="00CF08D6" w:rsidRPr="00C6449B" w:rsidRDefault="00CF08D6" w:rsidP="00CF08D6">
            <w:pPr>
              <w:pStyle w:val="TAC"/>
            </w:pPr>
            <w:r w:rsidRPr="00C6449B">
              <w:rPr>
                <w:rFonts w:eastAsia="Malgun Gothic"/>
              </w:rPr>
              <w:t>658/1024</w:t>
            </w:r>
          </w:p>
        </w:tc>
        <w:tc>
          <w:tcPr>
            <w:tcW w:w="1077" w:type="dxa"/>
          </w:tcPr>
          <w:p w14:paraId="1FFE132B" w14:textId="77777777" w:rsidR="00CF08D6" w:rsidRPr="00C6449B" w:rsidRDefault="00CF08D6" w:rsidP="00CF08D6">
            <w:pPr>
              <w:pStyle w:val="TAC"/>
            </w:pPr>
            <w:r w:rsidRPr="00C6449B">
              <w:rPr>
                <w:rFonts w:eastAsia="Malgun Gothic"/>
              </w:rPr>
              <w:t>658/1024</w:t>
            </w:r>
          </w:p>
        </w:tc>
        <w:tc>
          <w:tcPr>
            <w:tcW w:w="1077" w:type="dxa"/>
          </w:tcPr>
          <w:p w14:paraId="71321A7B" w14:textId="77777777" w:rsidR="00CF08D6" w:rsidRPr="00C6449B" w:rsidRDefault="00CF08D6" w:rsidP="00CF08D6">
            <w:pPr>
              <w:pStyle w:val="TAC"/>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222B168A" w14:textId="77777777" w:rsidR="00CF08D6" w:rsidRPr="00C6449B" w:rsidRDefault="00CF08D6" w:rsidP="00CF08D6">
            <w:pPr>
              <w:pStyle w:val="TAC"/>
            </w:pPr>
            <w:r w:rsidRPr="00C6449B">
              <w:t>7408</w:t>
            </w:r>
          </w:p>
        </w:tc>
        <w:tc>
          <w:tcPr>
            <w:tcW w:w="1077" w:type="dxa"/>
            <w:vAlign w:val="center"/>
          </w:tcPr>
          <w:p w14:paraId="6A0C7AE1" w14:textId="77777777" w:rsidR="00CF08D6" w:rsidRPr="00C6449B" w:rsidRDefault="00CF08D6" w:rsidP="00CF08D6">
            <w:pPr>
              <w:pStyle w:val="TAC"/>
            </w:pPr>
            <w:r w:rsidRPr="00C6449B">
              <w:t>8224</w:t>
            </w:r>
          </w:p>
        </w:tc>
        <w:tc>
          <w:tcPr>
            <w:tcW w:w="1076" w:type="dxa"/>
            <w:vAlign w:val="center"/>
          </w:tcPr>
          <w:p w14:paraId="7BD30644" w14:textId="77777777" w:rsidR="00CF08D6" w:rsidRPr="00C6449B" w:rsidRDefault="00CF08D6" w:rsidP="00CF08D6">
            <w:pPr>
              <w:pStyle w:val="TAC"/>
            </w:pPr>
            <w:r w:rsidRPr="00C6449B">
              <w:t>6008</w:t>
            </w:r>
          </w:p>
        </w:tc>
        <w:tc>
          <w:tcPr>
            <w:tcW w:w="1077" w:type="dxa"/>
            <w:vAlign w:val="center"/>
          </w:tcPr>
          <w:p w14:paraId="69A45A8F" w14:textId="77777777" w:rsidR="00CF08D6" w:rsidRPr="00C6449B" w:rsidRDefault="00CF08D6" w:rsidP="00CF08D6">
            <w:pPr>
              <w:pStyle w:val="TAC"/>
            </w:pPr>
            <w:r w:rsidRPr="00C6449B">
              <w:t>7408</w:t>
            </w:r>
          </w:p>
        </w:tc>
        <w:tc>
          <w:tcPr>
            <w:tcW w:w="1077" w:type="dxa"/>
            <w:vAlign w:val="center"/>
          </w:tcPr>
          <w:p w14:paraId="61330387" w14:textId="77777777" w:rsidR="00CF08D6" w:rsidRPr="00C6449B" w:rsidRDefault="00CF08D6" w:rsidP="00CF08D6">
            <w:pPr>
              <w:pStyle w:val="TAC"/>
            </w:pPr>
            <w:r w:rsidRPr="00C6449B">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pPr>
            <w:r w:rsidRPr="00C6449B">
              <w:t>Total number of bits per slot</w:t>
            </w:r>
            <w: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Total number of bits per slot</w:t>
            </w:r>
            <w:r>
              <w:t xml:space="preserve"> with PT-RS (Note 3)</w:t>
            </w:r>
          </w:p>
        </w:tc>
        <w:tc>
          <w:tcPr>
            <w:tcW w:w="1076" w:type="dxa"/>
            <w:vAlign w:val="center"/>
          </w:tcPr>
          <w:p w14:paraId="4083F032" w14:textId="66A821FE" w:rsidR="00EB5AAB" w:rsidRPr="00C6449B" w:rsidRDefault="00EB5AAB" w:rsidP="00EB5AAB">
            <w:pPr>
              <w:pStyle w:val="TAC"/>
            </w:pPr>
            <w:r>
              <w:rPr>
                <w:rFonts w:hint="eastAsia"/>
              </w:rPr>
              <w:t>5</w:t>
            </w:r>
            <w:r>
              <w:t>4648</w:t>
            </w:r>
          </w:p>
        </w:tc>
        <w:tc>
          <w:tcPr>
            <w:tcW w:w="1077" w:type="dxa"/>
            <w:vAlign w:val="center"/>
          </w:tcPr>
          <w:p w14:paraId="20A277AC" w14:textId="5B2CFE57" w:rsidR="00EB5AAB" w:rsidRPr="00C6449B" w:rsidRDefault="00EB5AAB" w:rsidP="00EB5AAB">
            <w:pPr>
              <w:pStyle w:val="TAC"/>
            </w:pPr>
            <w:r>
              <w:rPr>
                <w:rFonts w:hint="eastAsia"/>
              </w:rPr>
              <w:t>1</w:t>
            </w:r>
            <w:r>
              <w:t>09296</w:t>
            </w:r>
          </w:p>
        </w:tc>
        <w:tc>
          <w:tcPr>
            <w:tcW w:w="1076" w:type="dxa"/>
            <w:vAlign w:val="center"/>
          </w:tcPr>
          <w:p w14:paraId="13D5BC3B" w14:textId="68262D1D" w:rsidR="00EB5AAB" w:rsidRPr="00C6449B" w:rsidRDefault="00EB5AAB" w:rsidP="00EB5AAB">
            <w:pPr>
              <w:pStyle w:val="TAC"/>
            </w:pPr>
            <w:r>
              <w:rPr>
                <w:rFonts w:hint="eastAsia"/>
              </w:rPr>
              <w:t>2</w:t>
            </w:r>
            <w:r>
              <w:t>6496</w:t>
            </w:r>
          </w:p>
        </w:tc>
        <w:tc>
          <w:tcPr>
            <w:tcW w:w="1077" w:type="dxa"/>
            <w:vAlign w:val="center"/>
          </w:tcPr>
          <w:p w14:paraId="09A2E680" w14:textId="1B9DA5C0" w:rsidR="00EB5AAB" w:rsidRPr="00C6449B" w:rsidRDefault="00EB5AAB" w:rsidP="00EB5AAB">
            <w:pPr>
              <w:pStyle w:val="TAC"/>
            </w:pPr>
            <w:r>
              <w:rPr>
                <w:rFonts w:hint="eastAsia"/>
              </w:rPr>
              <w:t>5</w:t>
            </w:r>
            <w:r>
              <w:t>4648</w:t>
            </w:r>
          </w:p>
        </w:tc>
        <w:tc>
          <w:tcPr>
            <w:tcW w:w="1077" w:type="dxa"/>
            <w:vAlign w:val="center"/>
          </w:tcPr>
          <w:p w14:paraId="49715F6B" w14:textId="09EC8607" w:rsidR="00EB5AAB" w:rsidRPr="00C6449B" w:rsidRDefault="00EB5AAB" w:rsidP="00EB5AAB">
            <w:pPr>
              <w:pStyle w:val="TAC"/>
            </w:pPr>
            <w:r>
              <w:rPr>
                <w:rFonts w:hint="eastAsia"/>
              </w:rPr>
              <w:t>1</w:t>
            </w:r>
            <w: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pPr>
            <w:r w:rsidRPr="00C6449B">
              <w:t>Total symbols per slot</w:t>
            </w:r>
            <w: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Total symbols per slot</w:t>
            </w:r>
            <w: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rPr>
              <w:t>2</w:t>
            </w:r>
            <w:r>
              <w:t>7324</w:t>
            </w:r>
          </w:p>
        </w:tc>
        <w:tc>
          <w:tcPr>
            <w:tcW w:w="1076" w:type="dxa"/>
            <w:vAlign w:val="center"/>
          </w:tcPr>
          <w:p w14:paraId="61E320E2" w14:textId="468A280B" w:rsidR="00EB5AAB" w:rsidRPr="00C6449B" w:rsidRDefault="00EB5AAB" w:rsidP="00EB5AAB">
            <w:pPr>
              <w:pStyle w:val="TAC"/>
            </w:pPr>
            <w:r>
              <w:rPr>
                <w:rFonts w:hint="eastAsia"/>
              </w:rPr>
              <w:t>6</w:t>
            </w:r>
            <w:r>
              <w:t>624</w:t>
            </w:r>
          </w:p>
        </w:tc>
        <w:tc>
          <w:tcPr>
            <w:tcW w:w="1077" w:type="dxa"/>
            <w:vAlign w:val="center"/>
          </w:tcPr>
          <w:p w14:paraId="61715B76" w14:textId="3D2F04FD" w:rsidR="00EB5AAB" w:rsidRPr="00C6449B" w:rsidRDefault="00EB5AAB" w:rsidP="00EB5AAB">
            <w:pPr>
              <w:pStyle w:val="TAC"/>
            </w:pPr>
            <w:r>
              <w:rPr>
                <w:rFonts w:hint="eastAsia"/>
              </w:rPr>
              <w:t>1</w:t>
            </w:r>
            <w:r>
              <w:t>3662</w:t>
            </w:r>
          </w:p>
        </w:tc>
        <w:tc>
          <w:tcPr>
            <w:tcW w:w="1077" w:type="dxa"/>
            <w:vAlign w:val="center"/>
          </w:tcPr>
          <w:p w14:paraId="54CEA425" w14:textId="4FDF3354" w:rsidR="00EB5AAB" w:rsidRPr="00C6449B" w:rsidRDefault="00EB5AAB" w:rsidP="00EB5AAB">
            <w:pPr>
              <w:pStyle w:val="TAC"/>
            </w:pPr>
            <w:r>
              <w:rPr>
                <w:rFonts w:hint="eastAsia"/>
              </w:rPr>
              <w:t>2</w:t>
            </w:r>
            <w: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5BB9E95E"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1E2F0A89" w14:textId="7B8476DB" w:rsidR="00EB5AAB" w:rsidRPr="00C6449B" w:rsidRDefault="00EB5AAB" w:rsidP="00CF08D6">
            <w:pPr>
              <w:pStyle w:val="TAN"/>
            </w:pPr>
            <w:r w:rsidRPr="002D6919">
              <w:t>NOTE 3:</w:t>
            </w:r>
            <w:r w:rsidRPr="00C6449B">
              <w:tab/>
            </w:r>
            <w:r w:rsidRPr="002D6919">
              <w:t>PT-RS configuration</w:t>
            </w:r>
            <w:r w:rsidRPr="002D6919">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49FBF762" w14:textId="77777777" w:rsidR="00CF08D6" w:rsidRPr="00C6449B" w:rsidRDefault="00CF08D6" w:rsidP="00CF08D6">
      <w:pPr>
        <w:rPr>
          <w:noProof/>
        </w:rPr>
      </w:pPr>
    </w:p>
    <w:p w14:paraId="624E4D48"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7</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t>G-FR2-A4-11</w:t>
            </w:r>
          </w:p>
        </w:tc>
        <w:tc>
          <w:tcPr>
            <w:tcW w:w="1077" w:type="dxa"/>
          </w:tcPr>
          <w:p w14:paraId="217CD1D0" w14:textId="77777777" w:rsidR="00CF08D6" w:rsidRPr="00C6449B" w:rsidRDefault="00CF08D6" w:rsidP="00CF08D6">
            <w:pPr>
              <w:pStyle w:val="TAH"/>
            </w:pPr>
            <w:r w:rsidRPr="00C6449B">
              <w:t>G-FR2-A4-12</w:t>
            </w:r>
          </w:p>
        </w:tc>
        <w:tc>
          <w:tcPr>
            <w:tcW w:w="1076" w:type="dxa"/>
          </w:tcPr>
          <w:p w14:paraId="4C89CB5D" w14:textId="4046E78C" w:rsidR="00CF08D6" w:rsidRPr="00C6449B" w:rsidRDefault="00EB5AAB" w:rsidP="00CF08D6">
            <w:pPr>
              <w:pStyle w:val="TAH"/>
            </w:pPr>
            <w:r w:rsidRPr="00C6449B">
              <w:t>G-FR2-A4-13</w:t>
            </w:r>
            <w:r>
              <w:t xml:space="preserve"> (Note 3)</w:t>
            </w:r>
          </w:p>
        </w:tc>
        <w:tc>
          <w:tcPr>
            <w:tcW w:w="1077" w:type="dxa"/>
          </w:tcPr>
          <w:p w14:paraId="5D4B8E78" w14:textId="77777777" w:rsidR="00CF08D6" w:rsidRPr="00C6449B" w:rsidRDefault="00CF08D6" w:rsidP="00CF08D6">
            <w:pPr>
              <w:pStyle w:val="TAH"/>
            </w:pPr>
            <w:r w:rsidRPr="00C6449B">
              <w:t>G-FR2-A4-14</w:t>
            </w:r>
          </w:p>
        </w:tc>
        <w:tc>
          <w:tcPr>
            <w:tcW w:w="1077" w:type="dxa"/>
          </w:tcPr>
          <w:p w14:paraId="36A569B6" w14:textId="77777777" w:rsidR="00CF08D6" w:rsidRPr="00C6449B" w:rsidRDefault="00CF08D6" w:rsidP="00CF08D6">
            <w:pPr>
              <w:pStyle w:val="TAH"/>
            </w:pPr>
            <w:r w:rsidRPr="00C6449B">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pPr>
            <w:r w:rsidRPr="00C6449B">
              <w:t>Subcarrier spacing [kHz]</w:t>
            </w:r>
          </w:p>
        </w:tc>
        <w:tc>
          <w:tcPr>
            <w:tcW w:w="1076" w:type="dxa"/>
          </w:tcPr>
          <w:p w14:paraId="17F8D81C" w14:textId="77777777" w:rsidR="00CF08D6" w:rsidRPr="00C6449B" w:rsidRDefault="00CF08D6" w:rsidP="00CF08D6">
            <w:pPr>
              <w:pStyle w:val="TAC"/>
            </w:pPr>
            <w:r w:rsidRPr="00C6449B">
              <w:t>60</w:t>
            </w:r>
          </w:p>
        </w:tc>
        <w:tc>
          <w:tcPr>
            <w:tcW w:w="1077" w:type="dxa"/>
          </w:tcPr>
          <w:p w14:paraId="40876AD6" w14:textId="77777777" w:rsidR="00CF08D6" w:rsidRPr="00C6449B" w:rsidRDefault="00CF08D6" w:rsidP="00CF08D6">
            <w:pPr>
              <w:pStyle w:val="TAC"/>
            </w:pPr>
            <w:r w:rsidRPr="00C6449B">
              <w:t>60</w:t>
            </w:r>
          </w:p>
        </w:tc>
        <w:tc>
          <w:tcPr>
            <w:tcW w:w="1076" w:type="dxa"/>
          </w:tcPr>
          <w:p w14:paraId="261A6438" w14:textId="77777777" w:rsidR="00CF08D6" w:rsidRPr="00C6449B" w:rsidRDefault="00CF08D6" w:rsidP="00CF08D6">
            <w:pPr>
              <w:pStyle w:val="TAC"/>
            </w:pPr>
            <w:r w:rsidRPr="00C6449B">
              <w:t>120</w:t>
            </w:r>
          </w:p>
        </w:tc>
        <w:tc>
          <w:tcPr>
            <w:tcW w:w="1077" w:type="dxa"/>
          </w:tcPr>
          <w:p w14:paraId="5D836EF7" w14:textId="77777777" w:rsidR="00CF08D6" w:rsidRPr="00C6449B" w:rsidRDefault="00CF08D6" w:rsidP="00CF08D6">
            <w:pPr>
              <w:pStyle w:val="TAC"/>
            </w:pPr>
            <w:r w:rsidRPr="00C6449B">
              <w:t>120</w:t>
            </w:r>
          </w:p>
        </w:tc>
        <w:tc>
          <w:tcPr>
            <w:tcW w:w="1077" w:type="dxa"/>
          </w:tcPr>
          <w:p w14:paraId="1644E388" w14:textId="77777777" w:rsidR="00CF08D6" w:rsidRPr="00C6449B" w:rsidRDefault="00CF08D6" w:rsidP="00CF08D6">
            <w:pPr>
              <w:pStyle w:val="TAC"/>
            </w:pPr>
            <w:r w:rsidRPr="00C6449B">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pPr>
            <w:r w:rsidRPr="00C6449B">
              <w:t>CP-OFDM Symbols per slot (Note 1)</w:t>
            </w:r>
          </w:p>
        </w:tc>
        <w:tc>
          <w:tcPr>
            <w:tcW w:w="1076" w:type="dxa"/>
          </w:tcPr>
          <w:p w14:paraId="68AF103F" w14:textId="77777777" w:rsidR="00CF08D6" w:rsidRPr="00C6449B" w:rsidRDefault="00CF08D6" w:rsidP="00CF08D6">
            <w:pPr>
              <w:pStyle w:val="TAC"/>
            </w:pPr>
            <w:r w:rsidRPr="00C6449B">
              <w:t>8</w:t>
            </w:r>
          </w:p>
        </w:tc>
        <w:tc>
          <w:tcPr>
            <w:tcW w:w="1077" w:type="dxa"/>
          </w:tcPr>
          <w:p w14:paraId="1F0F357A" w14:textId="77777777" w:rsidR="00CF08D6" w:rsidRPr="00C6449B" w:rsidRDefault="00CF08D6" w:rsidP="00CF08D6">
            <w:pPr>
              <w:pStyle w:val="TAC"/>
            </w:pPr>
            <w:r w:rsidRPr="00C6449B">
              <w:t>8</w:t>
            </w:r>
          </w:p>
        </w:tc>
        <w:tc>
          <w:tcPr>
            <w:tcW w:w="1076" w:type="dxa"/>
          </w:tcPr>
          <w:p w14:paraId="25835513" w14:textId="77777777" w:rsidR="00CF08D6" w:rsidRPr="00C6449B" w:rsidRDefault="00CF08D6" w:rsidP="00CF08D6">
            <w:pPr>
              <w:pStyle w:val="TAC"/>
            </w:pPr>
            <w:r w:rsidRPr="00C6449B">
              <w:t>8</w:t>
            </w:r>
          </w:p>
        </w:tc>
        <w:tc>
          <w:tcPr>
            <w:tcW w:w="1077" w:type="dxa"/>
          </w:tcPr>
          <w:p w14:paraId="3A6385E1" w14:textId="77777777" w:rsidR="00CF08D6" w:rsidRPr="00C6449B" w:rsidRDefault="00CF08D6" w:rsidP="00CF08D6">
            <w:pPr>
              <w:pStyle w:val="TAC"/>
            </w:pPr>
            <w:r w:rsidRPr="00C6449B">
              <w:t>8</w:t>
            </w:r>
          </w:p>
        </w:tc>
        <w:tc>
          <w:tcPr>
            <w:tcW w:w="1077" w:type="dxa"/>
          </w:tcPr>
          <w:p w14:paraId="1713E9A0" w14:textId="77777777" w:rsidR="00CF08D6" w:rsidRPr="00C6449B" w:rsidRDefault="00CF08D6" w:rsidP="00CF08D6">
            <w:pPr>
              <w:pStyle w:val="TAC"/>
            </w:pPr>
            <w:r w:rsidRPr="00C6449B">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pPr>
            <w:r w:rsidRPr="00C6449B">
              <w:t>16QAM</w:t>
            </w:r>
          </w:p>
        </w:tc>
        <w:tc>
          <w:tcPr>
            <w:tcW w:w="1077" w:type="dxa"/>
          </w:tcPr>
          <w:p w14:paraId="634BCA15" w14:textId="77777777" w:rsidR="00CF08D6" w:rsidRPr="00C6449B" w:rsidRDefault="00CF08D6" w:rsidP="00CF08D6">
            <w:pPr>
              <w:pStyle w:val="TAC"/>
            </w:pPr>
            <w:r w:rsidRPr="00C6449B">
              <w:t>16QAM</w:t>
            </w:r>
          </w:p>
        </w:tc>
        <w:tc>
          <w:tcPr>
            <w:tcW w:w="1076" w:type="dxa"/>
          </w:tcPr>
          <w:p w14:paraId="6D94631D" w14:textId="77777777" w:rsidR="00CF08D6" w:rsidRPr="00C6449B" w:rsidRDefault="00CF08D6" w:rsidP="00CF08D6">
            <w:pPr>
              <w:pStyle w:val="TAC"/>
            </w:pPr>
            <w:r w:rsidRPr="00C6449B">
              <w:t>16QAM</w:t>
            </w:r>
          </w:p>
        </w:tc>
        <w:tc>
          <w:tcPr>
            <w:tcW w:w="1077" w:type="dxa"/>
          </w:tcPr>
          <w:p w14:paraId="70AB476B" w14:textId="77777777" w:rsidR="00CF08D6" w:rsidRPr="00C6449B" w:rsidRDefault="00CF08D6" w:rsidP="00CF08D6">
            <w:pPr>
              <w:pStyle w:val="TAC"/>
            </w:pPr>
            <w:r w:rsidRPr="00C6449B">
              <w:t>16QAM</w:t>
            </w:r>
          </w:p>
        </w:tc>
        <w:tc>
          <w:tcPr>
            <w:tcW w:w="1077" w:type="dxa"/>
          </w:tcPr>
          <w:p w14:paraId="75DFC5AF" w14:textId="77777777" w:rsidR="00CF08D6" w:rsidRPr="00C6449B" w:rsidRDefault="00CF08D6" w:rsidP="00CF08D6">
            <w:pPr>
              <w:pStyle w:val="TAC"/>
            </w:pPr>
            <w:r w:rsidRPr="00C6449B">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 (Note 2)</w:t>
            </w:r>
          </w:p>
        </w:tc>
        <w:tc>
          <w:tcPr>
            <w:tcW w:w="1076" w:type="dxa"/>
          </w:tcPr>
          <w:p w14:paraId="25F15ACE" w14:textId="77777777" w:rsidR="00CF08D6" w:rsidRPr="00C6449B" w:rsidRDefault="00CF08D6" w:rsidP="00CF08D6">
            <w:pPr>
              <w:pStyle w:val="TAC"/>
            </w:pPr>
            <w:r w:rsidRPr="00C6449B">
              <w:rPr>
                <w:rFonts w:eastAsia="Malgun Gothic"/>
              </w:rPr>
              <w:t>658/1024</w:t>
            </w:r>
          </w:p>
        </w:tc>
        <w:tc>
          <w:tcPr>
            <w:tcW w:w="1077" w:type="dxa"/>
          </w:tcPr>
          <w:p w14:paraId="37354A75" w14:textId="77777777" w:rsidR="00CF08D6" w:rsidRPr="00C6449B" w:rsidRDefault="00CF08D6" w:rsidP="00CF08D6">
            <w:pPr>
              <w:pStyle w:val="TAC"/>
            </w:pPr>
            <w:r w:rsidRPr="00C6449B">
              <w:rPr>
                <w:rFonts w:eastAsia="Malgun Gothic"/>
              </w:rPr>
              <w:t>658/1024</w:t>
            </w:r>
          </w:p>
        </w:tc>
        <w:tc>
          <w:tcPr>
            <w:tcW w:w="1076" w:type="dxa"/>
          </w:tcPr>
          <w:p w14:paraId="12763822" w14:textId="77777777" w:rsidR="00CF08D6" w:rsidRPr="00C6449B" w:rsidRDefault="00CF08D6" w:rsidP="00CF08D6">
            <w:pPr>
              <w:pStyle w:val="TAC"/>
            </w:pPr>
            <w:r w:rsidRPr="00C6449B">
              <w:rPr>
                <w:rFonts w:eastAsia="Malgun Gothic"/>
              </w:rPr>
              <w:t>658/1024</w:t>
            </w:r>
          </w:p>
        </w:tc>
        <w:tc>
          <w:tcPr>
            <w:tcW w:w="1077" w:type="dxa"/>
          </w:tcPr>
          <w:p w14:paraId="5C542AB8" w14:textId="77777777" w:rsidR="00CF08D6" w:rsidRPr="00C6449B" w:rsidRDefault="00CF08D6" w:rsidP="00CF08D6">
            <w:pPr>
              <w:pStyle w:val="TAC"/>
            </w:pPr>
            <w:r w:rsidRPr="00C6449B">
              <w:rPr>
                <w:rFonts w:eastAsia="Malgun Gothic"/>
              </w:rPr>
              <w:t>658/1024</w:t>
            </w:r>
          </w:p>
        </w:tc>
        <w:tc>
          <w:tcPr>
            <w:tcW w:w="1077" w:type="dxa"/>
          </w:tcPr>
          <w:p w14:paraId="23F7C1CB" w14:textId="77777777" w:rsidR="00CF08D6" w:rsidRPr="00C6449B" w:rsidRDefault="00CF08D6" w:rsidP="00CF08D6">
            <w:pPr>
              <w:pStyle w:val="TAC"/>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pPr>
            <w:r w:rsidRPr="00C6449B">
              <w:t>Total number of bits per slot</w:t>
            </w:r>
            <w: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Total number of bits per slot</w:t>
            </w:r>
            <w:r>
              <w:t xml:space="preserve"> with PT-RS (Note 4)</w:t>
            </w:r>
          </w:p>
        </w:tc>
        <w:tc>
          <w:tcPr>
            <w:tcW w:w="1076" w:type="dxa"/>
            <w:vAlign w:val="center"/>
          </w:tcPr>
          <w:p w14:paraId="3B4091AC" w14:textId="78BF84E1" w:rsidR="00EB5AAB" w:rsidRPr="00C6449B" w:rsidRDefault="00EB5AAB" w:rsidP="00EB5AAB">
            <w:pPr>
              <w:pStyle w:val="TAC"/>
            </w:pPr>
            <w:r>
              <w:rPr>
                <w:rFonts w:hint="eastAsia"/>
              </w:rPr>
              <w:t>2</w:t>
            </w:r>
            <w:r>
              <w:t>4288</w:t>
            </w:r>
          </w:p>
        </w:tc>
        <w:tc>
          <w:tcPr>
            <w:tcW w:w="1077" w:type="dxa"/>
            <w:vAlign w:val="center"/>
          </w:tcPr>
          <w:p w14:paraId="37213F03" w14:textId="6659AC8A" w:rsidR="00EB5AAB" w:rsidRPr="00C6449B" w:rsidRDefault="00EB5AAB" w:rsidP="00EB5AAB">
            <w:pPr>
              <w:pStyle w:val="TAC"/>
            </w:pPr>
            <w:r>
              <w:rPr>
                <w:rFonts w:hint="eastAsia"/>
              </w:rPr>
              <w:t>4</w:t>
            </w:r>
            <w:r>
              <w:t>8576</w:t>
            </w:r>
          </w:p>
        </w:tc>
        <w:tc>
          <w:tcPr>
            <w:tcW w:w="1076" w:type="dxa"/>
            <w:vAlign w:val="center"/>
          </w:tcPr>
          <w:p w14:paraId="117B3387" w14:textId="193D0D44" w:rsidR="00EB5AAB" w:rsidRPr="00C6449B" w:rsidRDefault="00EB5AAB" w:rsidP="00EB5AAB">
            <w:pPr>
              <w:pStyle w:val="TAC"/>
            </w:pPr>
            <w:r>
              <w:rPr>
                <w:rFonts w:hint="eastAsia"/>
              </w:rPr>
              <w:t>1</w:t>
            </w:r>
            <w:r>
              <w:t>1776</w:t>
            </w:r>
          </w:p>
        </w:tc>
        <w:tc>
          <w:tcPr>
            <w:tcW w:w="1077" w:type="dxa"/>
            <w:vAlign w:val="center"/>
          </w:tcPr>
          <w:p w14:paraId="3E7488ED" w14:textId="5632A917" w:rsidR="00EB5AAB" w:rsidRPr="00C6449B" w:rsidRDefault="00EB5AAB" w:rsidP="00EB5AAB">
            <w:pPr>
              <w:pStyle w:val="TAC"/>
            </w:pPr>
            <w:r>
              <w:rPr>
                <w:rFonts w:hint="eastAsia"/>
              </w:rPr>
              <w:t>2</w:t>
            </w:r>
            <w:r>
              <w:t>4288</w:t>
            </w:r>
          </w:p>
        </w:tc>
        <w:tc>
          <w:tcPr>
            <w:tcW w:w="1077" w:type="dxa"/>
            <w:vAlign w:val="center"/>
          </w:tcPr>
          <w:p w14:paraId="17B5BF7F" w14:textId="708DCAD1" w:rsidR="00EB5AAB" w:rsidRPr="00C6449B" w:rsidRDefault="00EB5AAB" w:rsidP="00EB5AAB">
            <w:pPr>
              <w:pStyle w:val="TAC"/>
            </w:pPr>
            <w:r>
              <w:rPr>
                <w:rFonts w:hint="eastAsia"/>
              </w:rPr>
              <w:t>4</w:t>
            </w:r>
            <w: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pPr>
            <w:r w:rsidRPr="00C6449B">
              <w:t>Total symbols per slot</w:t>
            </w:r>
            <w: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Total symbols per slot</w:t>
            </w:r>
            <w: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rPr>
              <w:t>1</w:t>
            </w:r>
            <w:r>
              <w:t>2144</w:t>
            </w:r>
          </w:p>
        </w:tc>
        <w:tc>
          <w:tcPr>
            <w:tcW w:w="1076" w:type="dxa"/>
          </w:tcPr>
          <w:p w14:paraId="35C68301" w14:textId="00191A45" w:rsidR="00EB5AAB" w:rsidRPr="00C6449B" w:rsidRDefault="00EB5AAB" w:rsidP="00EB5AAB">
            <w:pPr>
              <w:pStyle w:val="TAC"/>
            </w:pPr>
            <w:r>
              <w:rPr>
                <w:rFonts w:hint="eastAsia"/>
              </w:rPr>
              <w:t>2</w:t>
            </w:r>
            <w:r>
              <w:t>944</w:t>
            </w:r>
          </w:p>
        </w:tc>
        <w:tc>
          <w:tcPr>
            <w:tcW w:w="1077" w:type="dxa"/>
            <w:vAlign w:val="center"/>
          </w:tcPr>
          <w:p w14:paraId="1B9CA07F" w14:textId="5E117EF0" w:rsidR="00EB5AAB" w:rsidRPr="00C6449B" w:rsidRDefault="00EB5AAB" w:rsidP="00EB5AAB">
            <w:pPr>
              <w:pStyle w:val="TAC"/>
            </w:pPr>
            <w:r>
              <w:rPr>
                <w:rFonts w:hint="eastAsia"/>
              </w:rPr>
              <w:t>6</w:t>
            </w:r>
            <w:r>
              <w:t>072</w:t>
            </w:r>
          </w:p>
        </w:tc>
        <w:tc>
          <w:tcPr>
            <w:tcW w:w="1077" w:type="dxa"/>
            <w:vAlign w:val="center"/>
          </w:tcPr>
          <w:p w14:paraId="62C5E786" w14:textId="603FAE07" w:rsidR="00EB5AAB" w:rsidRPr="00C6449B" w:rsidRDefault="00EB5AAB" w:rsidP="00EB5AAB">
            <w:pPr>
              <w:pStyle w:val="TAC"/>
            </w:pPr>
            <w:r>
              <w:rPr>
                <w:rFonts w:hint="eastAsia"/>
              </w:rPr>
              <w:t>1</w:t>
            </w:r>
            <w: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4ED3EC65"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48367F2B" w14:textId="77777777" w:rsidR="00EB5AAB" w:rsidRDefault="00EB5AAB" w:rsidP="00EB5AAB">
            <w:pPr>
              <w:pStyle w:val="TAN"/>
            </w:pPr>
            <w:r w:rsidRPr="00C6449B">
              <w:t xml:space="preserve">NOTE </w:t>
            </w:r>
            <w:r>
              <w:t>3</w:t>
            </w:r>
            <w:r w:rsidRPr="00C6449B">
              <w:t>:</w:t>
            </w:r>
            <w:r w:rsidRPr="00C6449B">
              <w:tab/>
            </w:r>
            <w:r>
              <w:t>The calculation of the “Total number of bits per slot” and “Total symbols per slot” fields include the REs taken up by CSI part 1 and CSI part 2, if present</w:t>
            </w:r>
            <w:r w:rsidRPr="00C6449B">
              <w:t>.</w:t>
            </w:r>
          </w:p>
          <w:p w14:paraId="3F42F4E6" w14:textId="6DB9652B" w:rsidR="00EB5AAB" w:rsidRPr="00C6449B" w:rsidRDefault="00EB5AAB" w:rsidP="00EB5AAB">
            <w:pPr>
              <w:pStyle w:val="TAN"/>
            </w:pPr>
            <w:r w:rsidRPr="002D6919">
              <w:t>NOTE 4:</w:t>
            </w:r>
            <w:r w:rsidRPr="00C6449B">
              <w:tab/>
            </w:r>
            <w:r w:rsidRPr="002D6919">
              <w:t xml:space="preserve">PT-RS </w:t>
            </w:r>
            <w:r w:rsidRPr="00A14530">
              <w:t>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275871BE" w14:textId="77777777" w:rsidR="00CF08D6" w:rsidRPr="00C6449B" w:rsidRDefault="00CF08D6" w:rsidP="00CF08D6"/>
    <w:p w14:paraId="07105F1E" w14:textId="77777777" w:rsidR="00CF08D6" w:rsidRPr="00C6449B" w:rsidRDefault="00CF08D6" w:rsidP="00CF08D6">
      <w:pPr>
        <w:pStyle w:val="TH"/>
      </w:pPr>
      <w:r w:rsidRPr="00C6449B">
        <w:rPr>
          <w:rFonts w:eastAsia="Malgun Gothic"/>
        </w:rPr>
        <w:t>Table A.</w:t>
      </w:r>
      <w:r w:rsidRPr="00C6449B">
        <w:t>4</w:t>
      </w:r>
      <w:r w:rsidRPr="00C6449B">
        <w:rPr>
          <w:rFonts w:eastAsia="Malgun Gothic"/>
        </w:rPr>
        <w:t>-</w:t>
      </w:r>
      <w:r w:rsidRPr="00C6449B">
        <w:t>8</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2 transmission layers</w:t>
      </w:r>
      <w:r w:rsidRPr="00C6449B">
        <w:rPr>
          <w:rFonts w:eastAsia="Malgun Gothic"/>
        </w:rPr>
        <w:t xml:space="preserve"> (</w:t>
      </w:r>
      <w:r w:rsidRPr="00C6449B">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t>G-FR2-A4-16</w:t>
            </w:r>
          </w:p>
        </w:tc>
        <w:tc>
          <w:tcPr>
            <w:tcW w:w="1077" w:type="dxa"/>
          </w:tcPr>
          <w:p w14:paraId="028FA0E5" w14:textId="77777777" w:rsidR="00CF08D6" w:rsidRPr="00C6449B" w:rsidRDefault="00CF08D6" w:rsidP="00CF08D6">
            <w:pPr>
              <w:pStyle w:val="TAH"/>
            </w:pPr>
            <w:r w:rsidRPr="00C6449B">
              <w:t>G-FR2-A4-17</w:t>
            </w:r>
          </w:p>
        </w:tc>
        <w:tc>
          <w:tcPr>
            <w:tcW w:w="1076" w:type="dxa"/>
          </w:tcPr>
          <w:p w14:paraId="5B1C136F" w14:textId="77777777" w:rsidR="00CF08D6" w:rsidRPr="00C6449B" w:rsidRDefault="00CF08D6" w:rsidP="00CF08D6">
            <w:pPr>
              <w:pStyle w:val="TAH"/>
            </w:pPr>
            <w:r w:rsidRPr="00C6449B">
              <w:t>G-FR2-A4-18</w:t>
            </w:r>
          </w:p>
        </w:tc>
        <w:tc>
          <w:tcPr>
            <w:tcW w:w="1077" w:type="dxa"/>
          </w:tcPr>
          <w:p w14:paraId="5F226F09" w14:textId="77777777" w:rsidR="00CF08D6" w:rsidRPr="00C6449B" w:rsidRDefault="00CF08D6" w:rsidP="00CF08D6">
            <w:pPr>
              <w:pStyle w:val="TAH"/>
            </w:pPr>
            <w:r w:rsidRPr="00C6449B">
              <w:t>G-FR2-A4-19</w:t>
            </w:r>
          </w:p>
        </w:tc>
        <w:tc>
          <w:tcPr>
            <w:tcW w:w="1077" w:type="dxa"/>
          </w:tcPr>
          <w:p w14:paraId="470A9877" w14:textId="77777777" w:rsidR="00CF08D6" w:rsidRPr="00C6449B" w:rsidRDefault="00CF08D6" w:rsidP="00CF08D6">
            <w:pPr>
              <w:pStyle w:val="TAH"/>
            </w:pPr>
            <w:r w:rsidRPr="00C6449B">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pPr>
            <w:r w:rsidRPr="00C6449B">
              <w:t>Subcarrier spacing [kHz]</w:t>
            </w:r>
          </w:p>
        </w:tc>
        <w:tc>
          <w:tcPr>
            <w:tcW w:w="1076" w:type="dxa"/>
          </w:tcPr>
          <w:p w14:paraId="73447BF9" w14:textId="77777777" w:rsidR="00CF08D6" w:rsidRPr="00C6449B" w:rsidRDefault="00CF08D6" w:rsidP="00CF08D6">
            <w:pPr>
              <w:pStyle w:val="TAC"/>
            </w:pPr>
            <w:r w:rsidRPr="00C6449B">
              <w:t>60</w:t>
            </w:r>
          </w:p>
        </w:tc>
        <w:tc>
          <w:tcPr>
            <w:tcW w:w="1077" w:type="dxa"/>
          </w:tcPr>
          <w:p w14:paraId="2554ECB4" w14:textId="77777777" w:rsidR="00CF08D6" w:rsidRPr="00C6449B" w:rsidRDefault="00CF08D6" w:rsidP="00CF08D6">
            <w:pPr>
              <w:pStyle w:val="TAC"/>
            </w:pPr>
            <w:r w:rsidRPr="00C6449B">
              <w:t>60</w:t>
            </w:r>
          </w:p>
        </w:tc>
        <w:tc>
          <w:tcPr>
            <w:tcW w:w="1076" w:type="dxa"/>
          </w:tcPr>
          <w:p w14:paraId="460988F0" w14:textId="77777777" w:rsidR="00CF08D6" w:rsidRPr="00C6449B" w:rsidRDefault="00CF08D6" w:rsidP="00CF08D6">
            <w:pPr>
              <w:pStyle w:val="TAC"/>
            </w:pPr>
            <w:r w:rsidRPr="00C6449B">
              <w:t>120</w:t>
            </w:r>
          </w:p>
        </w:tc>
        <w:tc>
          <w:tcPr>
            <w:tcW w:w="1077" w:type="dxa"/>
          </w:tcPr>
          <w:p w14:paraId="76D726F7" w14:textId="77777777" w:rsidR="00CF08D6" w:rsidRPr="00C6449B" w:rsidRDefault="00CF08D6" w:rsidP="00CF08D6">
            <w:pPr>
              <w:pStyle w:val="TAC"/>
            </w:pPr>
            <w:r w:rsidRPr="00C6449B">
              <w:t>120</w:t>
            </w:r>
          </w:p>
        </w:tc>
        <w:tc>
          <w:tcPr>
            <w:tcW w:w="1077" w:type="dxa"/>
          </w:tcPr>
          <w:p w14:paraId="36FED262" w14:textId="77777777" w:rsidR="00CF08D6" w:rsidRPr="00C6449B" w:rsidRDefault="00CF08D6" w:rsidP="00CF08D6">
            <w:pPr>
              <w:pStyle w:val="TAC"/>
            </w:pPr>
            <w:r w:rsidRPr="00C6449B">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pPr>
            <w:r w:rsidRPr="00C6449B">
              <w:t>CP-OFDM Symbols per slot (Note 1)</w:t>
            </w:r>
          </w:p>
        </w:tc>
        <w:tc>
          <w:tcPr>
            <w:tcW w:w="1076" w:type="dxa"/>
          </w:tcPr>
          <w:p w14:paraId="18D901AF" w14:textId="77777777" w:rsidR="00CF08D6" w:rsidRPr="00C6449B" w:rsidRDefault="00CF08D6" w:rsidP="00CF08D6">
            <w:pPr>
              <w:pStyle w:val="TAC"/>
            </w:pPr>
            <w:r w:rsidRPr="00C6449B">
              <w:t>8</w:t>
            </w:r>
          </w:p>
        </w:tc>
        <w:tc>
          <w:tcPr>
            <w:tcW w:w="1077" w:type="dxa"/>
          </w:tcPr>
          <w:p w14:paraId="582250F1" w14:textId="77777777" w:rsidR="00CF08D6" w:rsidRPr="00C6449B" w:rsidRDefault="00CF08D6" w:rsidP="00CF08D6">
            <w:pPr>
              <w:pStyle w:val="TAC"/>
            </w:pPr>
            <w:r w:rsidRPr="00C6449B">
              <w:t>8</w:t>
            </w:r>
          </w:p>
        </w:tc>
        <w:tc>
          <w:tcPr>
            <w:tcW w:w="1076" w:type="dxa"/>
          </w:tcPr>
          <w:p w14:paraId="37881A7F" w14:textId="77777777" w:rsidR="00CF08D6" w:rsidRPr="00C6449B" w:rsidRDefault="00CF08D6" w:rsidP="00CF08D6">
            <w:pPr>
              <w:pStyle w:val="TAC"/>
            </w:pPr>
            <w:r w:rsidRPr="00C6449B">
              <w:t>8</w:t>
            </w:r>
          </w:p>
        </w:tc>
        <w:tc>
          <w:tcPr>
            <w:tcW w:w="1077" w:type="dxa"/>
          </w:tcPr>
          <w:p w14:paraId="7B6D5805" w14:textId="77777777" w:rsidR="00CF08D6" w:rsidRPr="00C6449B" w:rsidRDefault="00CF08D6" w:rsidP="00CF08D6">
            <w:pPr>
              <w:pStyle w:val="TAC"/>
            </w:pPr>
            <w:r w:rsidRPr="00C6449B">
              <w:t>8</w:t>
            </w:r>
          </w:p>
        </w:tc>
        <w:tc>
          <w:tcPr>
            <w:tcW w:w="1077" w:type="dxa"/>
          </w:tcPr>
          <w:p w14:paraId="2CD6A883" w14:textId="77777777" w:rsidR="00CF08D6" w:rsidRPr="00C6449B" w:rsidRDefault="00CF08D6" w:rsidP="00CF08D6">
            <w:pPr>
              <w:pStyle w:val="TAC"/>
            </w:pPr>
            <w:r w:rsidRPr="00C6449B">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pPr>
            <w:r w:rsidRPr="00C6449B">
              <w:t>16QAM</w:t>
            </w:r>
          </w:p>
        </w:tc>
        <w:tc>
          <w:tcPr>
            <w:tcW w:w="1077" w:type="dxa"/>
          </w:tcPr>
          <w:p w14:paraId="3EBC6866" w14:textId="77777777" w:rsidR="00CF08D6" w:rsidRPr="00C6449B" w:rsidRDefault="00CF08D6" w:rsidP="00CF08D6">
            <w:pPr>
              <w:pStyle w:val="TAC"/>
            </w:pPr>
            <w:r w:rsidRPr="00C6449B">
              <w:t>16QAM</w:t>
            </w:r>
          </w:p>
        </w:tc>
        <w:tc>
          <w:tcPr>
            <w:tcW w:w="1076" w:type="dxa"/>
          </w:tcPr>
          <w:p w14:paraId="5CFDE400" w14:textId="77777777" w:rsidR="00CF08D6" w:rsidRPr="00C6449B" w:rsidRDefault="00CF08D6" w:rsidP="00CF08D6">
            <w:pPr>
              <w:pStyle w:val="TAC"/>
            </w:pPr>
            <w:r w:rsidRPr="00C6449B">
              <w:t>16QAM</w:t>
            </w:r>
          </w:p>
        </w:tc>
        <w:tc>
          <w:tcPr>
            <w:tcW w:w="1077" w:type="dxa"/>
          </w:tcPr>
          <w:p w14:paraId="1320B0C4" w14:textId="77777777" w:rsidR="00CF08D6" w:rsidRPr="00C6449B" w:rsidRDefault="00CF08D6" w:rsidP="00CF08D6">
            <w:pPr>
              <w:pStyle w:val="TAC"/>
            </w:pPr>
            <w:r w:rsidRPr="00C6449B">
              <w:t>16QAM</w:t>
            </w:r>
          </w:p>
        </w:tc>
        <w:tc>
          <w:tcPr>
            <w:tcW w:w="1077" w:type="dxa"/>
          </w:tcPr>
          <w:p w14:paraId="6829FDBB" w14:textId="77777777" w:rsidR="00CF08D6" w:rsidRPr="00C6449B" w:rsidRDefault="00CF08D6" w:rsidP="00CF08D6">
            <w:pPr>
              <w:pStyle w:val="TAC"/>
            </w:pPr>
            <w:r w:rsidRPr="00C6449B">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 (Note 2)</w:t>
            </w:r>
          </w:p>
        </w:tc>
        <w:tc>
          <w:tcPr>
            <w:tcW w:w="1076" w:type="dxa"/>
          </w:tcPr>
          <w:p w14:paraId="34D48B9E" w14:textId="77777777" w:rsidR="00CF08D6" w:rsidRPr="00C6449B" w:rsidRDefault="00CF08D6" w:rsidP="00CF08D6">
            <w:pPr>
              <w:pStyle w:val="TAC"/>
            </w:pPr>
            <w:r w:rsidRPr="00C6449B">
              <w:rPr>
                <w:rFonts w:eastAsia="Malgun Gothic"/>
              </w:rPr>
              <w:t>658/1024</w:t>
            </w:r>
          </w:p>
        </w:tc>
        <w:tc>
          <w:tcPr>
            <w:tcW w:w="1077" w:type="dxa"/>
          </w:tcPr>
          <w:p w14:paraId="58FCFA66" w14:textId="77777777" w:rsidR="00CF08D6" w:rsidRPr="00C6449B" w:rsidRDefault="00CF08D6" w:rsidP="00CF08D6">
            <w:pPr>
              <w:pStyle w:val="TAC"/>
            </w:pPr>
            <w:r w:rsidRPr="00C6449B">
              <w:rPr>
                <w:rFonts w:eastAsia="Malgun Gothic"/>
              </w:rPr>
              <w:t>658/1024</w:t>
            </w:r>
          </w:p>
        </w:tc>
        <w:tc>
          <w:tcPr>
            <w:tcW w:w="1076" w:type="dxa"/>
          </w:tcPr>
          <w:p w14:paraId="7C1EF843" w14:textId="77777777" w:rsidR="00CF08D6" w:rsidRPr="00C6449B" w:rsidRDefault="00CF08D6" w:rsidP="00CF08D6">
            <w:pPr>
              <w:pStyle w:val="TAC"/>
            </w:pPr>
            <w:r w:rsidRPr="00C6449B">
              <w:rPr>
                <w:rFonts w:eastAsia="Malgun Gothic"/>
              </w:rPr>
              <w:t>658/1024</w:t>
            </w:r>
          </w:p>
        </w:tc>
        <w:tc>
          <w:tcPr>
            <w:tcW w:w="1077" w:type="dxa"/>
          </w:tcPr>
          <w:p w14:paraId="4B27210B" w14:textId="77777777" w:rsidR="00CF08D6" w:rsidRPr="00C6449B" w:rsidRDefault="00CF08D6" w:rsidP="00CF08D6">
            <w:pPr>
              <w:pStyle w:val="TAC"/>
            </w:pPr>
            <w:r w:rsidRPr="00C6449B">
              <w:rPr>
                <w:rFonts w:eastAsia="Malgun Gothic"/>
              </w:rPr>
              <w:t>658/1024</w:t>
            </w:r>
          </w:p>
        </w:tc>
        <w:tc>
          <w:tcPr>
            <w:tcW w:w="1077" w:type="dxa"/>
          </w:tcPr>
          <w:p w14:paraId="372B82D5" w14:textId="77777777" w:rsidR="00CF08D6" w:rsidRPr="00C6449B" w:rsidRDefault="00CF08D6" w:rsidP="00CF08D6">
            <w:pPr>
              <w:pStyle w:val="TAC"/>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7B918FC2" w14:textId="77777777" w:rsidR="00CF08D6" w:rsidRPr="00C6449B" w:rsidRDefault="00CF08D6" w:rsidP="00CF08D6">
            <w:pPr>
              <w:pStyle w:val="TAC"/>
            </w:pPr>
            <w:r w:rsidRPr="00C6449B">
              <w:t>8224</w:t>
            </w:r>
          </w:p>
        </w:tc>
        <w:tc>
          <w:tcPr>
            <w:tcW w:w="1077" w:type="dxa"/>
            <w:vAlign w:val="center"/>
          </w:tcPr>
          <w:p w14:paraId="1A44F86C" w14:textId="77777777" w:rsidR="00CF08D6" w:rsidRPr="00C6449B" w:rsidRDefault="00CF08D6" w:rsidP="00CF08D6">
            <w:pPr>
              <w:pStyle w:val="TAC"/>
            </w:pPr>
            <w:r w:rsidRPr="00C6449B">
              <w:t>8224</w:t>
            </w:r>
          </w:p>
        </w:tc>
        <w:tc>
          <w:tcPr>
            <w:tcW w:w="1076" w:type="dxa"/>
          </w:tcPr>
          <w:p w14:paraId="62FAF850" w14:textId="77777777" w:rsidR="00CF08D6" w:rsidRPr="00C6449B" w:rsidRDefault="00CF08D6" w:rsidP="00CF08D6">
            <w:pPr>
              <w:pStyle w:val="TAC"/>
            </w:pPr>
            <w:r w:rsidRPr="00C6449B">
              <w:t>7976</w:t>
            </w:r>
          </w:p>
        </w:tc>
        <w:tc>
          <w:tcPr>
            <w:tcW w:w="1077" w:type="dxa"/>
            <w:vAlign w:val="center"/>
          </w:tcPr>
          <w:p w14:paraId="5114EDED" w14:textId="77777777" w:rsidR="00CF08D6" w:rsidRPr="00C6449B" w:rsidRDefault="00CF08D6" w:rsidP="00CF08D6">
            <w:pPr>
              <w:pStyle w:val="TAC"/>
            </w:pPr>
            <w:r w:rsidRPr="00C6449B">
              <w:t>8224</w:t>
            </w:r>
          </w:p>
        </w:tc>
        <w:tc>
          <w:tcPr>
            <w:tcW w:w="1077" w:type="dxa"/>
            <w:vAlign w:val="center"/>
          </w:tcPr>
          <w:p w14:paraId="2AF88746" w14:textId="77777777" w:rsidR="00CF08D6" w:rsidRPr="00C6449B" w:rsidRDefault="00CF08D6" w:rsidP="00CF08D6">
            <w:pPr>
              <w:pStyle w:val="TAC"/>
            </w:pPr>
            <w:r w:rsidRPr="00C6449B">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pPr>
            <w:r w:rsidRPr="00C6449B">
              <w:t>Total number of bits per slot</w:t>
            </w:r>
            <w: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Total number of bits per slot</w:t>
            </w:r>
            <w:r>
              <w:t xml:space="preserve"> with PT-RS (Note 3)</w:t>
            </w:r>
          </w:p>
        </w:tc>
        <w:tc>
          <w:tcPr>
            <w:tcW w:w="1076" w:type="dxa"/>
            <w:vAlign w:val="center"/>
          </w:tcPr>
          <w:p w14:paraId="089015F0" w14:textId="1E05ACDE" w:rsidR="00EB5AAB" w:rsidRPr="00C6449B" w:rsidRDefault="00EB5AAB" w:rsidP="00EB5AAB">
            <w:pPr>
              <w:pStyle w:val="TAC"/>
            </w:pPr>
            <w:r>
              <w:rPr>
                <w:rFonts w:hint="eastAsia"/>
              </w:rPr>
              <w:t>4</w:t>
            </w:r>
            <w:r>
              <w:t>8576</w:t>
            </w:r>
          </w:p>
        </w:tc>
        <w:tc>
          <w:tcPr>
            <w:tcW w:w="1077" w:type="dxa"/>
            <w:vAlign w:val="center"/>
          </w:tcPr>
          <w:p w14:paraId="1AA63BEE" w14:textId="5AC58DAC" w:rsidR="00EB5AAB" w:rsidRPr="00C6449B" w:rsidRDefault="00EB5AAB" w:rsidP="00EB5AAB">
            <w:pPr>
              <w:pStyle w:val="TAC"/>
            </w:pPr>
            <w:r>
              <w:rPr>
                <w:rFonts w:hint="eastAsia"/>
              </w:rPr>
              <w:t>9</w:t>
            </w:r>
            <w:r>
              <w:t>7152</w:t>
            </w:r>
          </w:p>
        </w:tc>
        <w:tc>
          <w:tcPr>
            <w:tcW w:w="1076" w:type="dxa"/>
          </w:tcPr>
          <w:p w14:paraId="7655E596" w14:textId="67D8F532" w:rsidR="00EB5AAB" w:rsidRPr="00C6449B" w:rsidRDefault="00EB5AAB" w:rsidP="00EB5AAB">
            <w:pPr>
              <w:pStyle w:val="TAC"/>
            </w:pPr>
            <w:r>
              <w:rPr>
                <w:rFonts w:hint="eastAsia"/>
              </w:rPr>
              <w:t>2</w:t>
            </w:r>
            <w:r>
              <w:t>3552</w:t>
            </w:r>
          </w:p>
        </w:tc>
        <w:tc>
          <w:tcPr>
            <w:tcW w:w="1077" w:type="dxa"/>
            <w:vAlign w:val="center"/>
          </w:tcPr>
          <w:p w14:paraId="58559A4F" w14:textId="094366B8" w:rsidR="00EB5AAB" w:rsidRPr="00C6449B" w:rsidRDefault="00EB5AAB" w:rsidP="00EB5AAB">
            <w:pPr>
              <w:pStyle w:val="TAC"/>
            </w:pPr>
            <w:r>
              <w:rPr>
                <w:rFonts w:hint="eastAsia"/>
              </w:rPr>
              <w:t>4</w:t>
            </w:r>
            <w:r>
              <w:t>8576</w:t>
            </w:r>
          </w:p>
        </w:tc>
        <w:tc>
          <w:tcPr>
            <w:tcW w:w="1077" w:type="dxa"/>
            <w:vAlign w:val="center"/>
          </w:tcPr>
          <w:p w14:paraId="670DBB6A" w14:textId="79C8555E" w:rsidR="00EB5AAB" w:rsidRPr="00C6449B" w:rsidRDefault="00EB5AAB" w:rsidP="00EB5AAB">
            <w:pPr>
              <w:pStyle w:val="TAC"/>
            </w:pPr>
            <w:r>
              <w:rPr>
                <w:rFonts w:hint="eastAsia"/>
              </w:rPr>
              <w:t>9</w:t>
            </w:r>
            <w: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pPr>
            <w:r w:rsidRPr="00C6449B">
              <w:t>Total symbols per slot</w:t>
            </w:r>
            <w: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Total symbols per slot</w:t>
            </w:r>
            <w: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rPr>
              <w:t>2</w:t>
            </w:r>
            <w:r>
              <w:t>4288</w:t>
            </w:r>
          </w:p>
        </w:tc>
        <w:tc>
          <w:tcPr>
            <w:tcW w:w="1076" w:type="dxa"/>
          </w:tcPr>
          <w:p w14:paraId="39EEE544" w14:textId="02731827" w:rsidR="00EB5AAB" w:rsidRPr="00C6449B" w:rsidRDefault="00EB5AAB" w:rsidP="00EB5AAB">
            <w:pPr>
              <w:pStyle w:val="TAC"/>
            </w:pPr>
            <w:r>
              <w:rPr>
                <w:rFonts w:hint="eastAsia"/>
              </w:rPr>
              <w:t>5</w:t>
            </w:r>
            <w:r>
              <w:t>888</w:t>
            </w:r>
          </w:p>
        </w:tc>
        <w:tc>
          <w:tcPr>
            <w:tcW w:w="1077" w:type="dxa"/>
            <w:vAlign w:val="center"/>
          </w:tcPr>
          <w:p w14:paraId="1CDE26DD" w14:textId="14724CB7" w:rsidR="00EB5AAB" w:rsidRPr="00C6449B" w:rsidRDefault="00EB5AAB" w:rsidP="00EB5AAB">
            <w:pPr>
              <w:pStyle w:val="TAC"/>
            </w:pPr>
            <w:r>
              <w:rPr>
                <w:rFonts w:hint="eastAsia"/>
              </w:rPr>
              <w:t>1</w:t>
            </w:r>
            <w:r>
              <w:t>2144</w:t>
            </w:r>
          </w:p>
        </w:tc>
        <w:tc>
          <w:tcPr>
            <w:tcW w:w="1077" w:type="dxa"/>
            <w:vAlign w:val="center"/>
          </w:tcPr>
          <w:p w14:paraId="1185B8DD" w14:textId="7FF5B2F7" w:rsidR="00EB5AAB" w:rsidRPr="00C6449B" w:rsidRDefault="00EB5AAB" w:rsidP="00EB5AAB">
            <w:pPr>
              <w:pStyle w:val="TAC"/>
            </w:pPr>
            <w:r>
              <w:rPr>
                <w:rFonts w:hint="eastAsia"/>
              </w:rPr>
              <w:t>2</w:t>
            </w:r>
            <w: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760F78E8"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t xml:space="preserve"> 5.2.2 of TS 38.212 [15].</w:t>
            </w:r>
          </w:p>
          <w:p w14:paraId="751188EB" w14:textId="380AC7E7" w:rsidR="00EB5AAB" w:rsidRPr="00C6449B" w:rsidRDefault="00EB5AAB" w:rsidP="00CF08D6">
            <w:pPr>
              <w:pStyle w:val="TAN"/>
            </w:pPr>
            <w:r w:rsidRPr="002D6919">
              <w:t>NOTE 3:</w:t>
            </w:r>
            <w:r w:rsidRPr="00C6449B">
              <w:tab/>
            </w:r>
            <w:r w:rsidRPr="002D6919">
              <w:t xml:space="preserve">PT-RS </w:t>
            </w:r>
            <w:r w:rsidRPr="00A14530">
              <w:t>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74DD8019" w14:textId="77777777" w:rsidR="00CF08D6" w:rsidRPr="00C6449B" w:rsidRDefault="00CF08D6" w:rsidP="00CF08D6">
      <w:pPr>
        <w:rPr>
          <w:noProof/>
        </w:rPr>
      </w:pPr>
    </w:p>
    <w:p w14:paraId="7088408E" w14:textId="77777777" w:rsidR="00CF08D6" w:rsidRPr="00C6449B" w:rsidRDefault="00CF08D6" w:rsidP="00CF08D6">
      <w:pPr>
        <w:pStyle w:val="Heading1"/>
      </w:pPr>
      <w:bookmarkStart w:id="7855" w:name="_Toc13079969"/>
      <w:bookmarkStart w:id="7856" w:name="_Toc29811458"/>
      <w:bookmarkStart w:id="7857" w:name="_Toc29811909"/>
      <w:bookmarkStart w:id="7858" w:name="_Toc37268413"/>
      <w:bookmarkStart w:id="7859" w:name="_Toc37268864"/>
      <w:bookmarkStart w:id="7860" w:name="_Toc45893514"/>
      <w:bookmarkStart w:id="7861" w:name="_Toc53177678"/>
      <w:bookmarkStart w:id="7862" w:name="_Toc53178130"/>
      <w:bookmarkStart w:id="7863" w:name="_Toc61176764"/>
      <w:bookmarkStart w:id="7864" w:name="_Toc67916587"/>
      <w:bookmarkStart w:id="7865" w:name="_Toc74670805"/>
      <w:bookmarkStart w:id="7866" w:name="_Toc76542840"/>
      <w:bookmarkStart w:id="7867" w:name="_Toc82626772"/>
      <w:bookmarkStart w:id="7868" w:name="_Toc90414738"/>
      <w:bookmarkStart w:id="7869" w:name="_Toc106769827"/>
      <w:bookmarkStart w:id="7870" w:name="_Toc115185077"/>
      <w:bookmarkStart w:id="7871" w:name="_Toc138839579"/>
      <w:bookmarkStart w:id="7872" w:name="_Toc138932942"/>
      <w:bookmarkStart w:id="7873" w:name="_Toc138933395"/>
      <w:r w:rsidRPr="00C6449B">
        <w:t>A.5</w:t>
      </w:r>
      <w:r w:rsidRPr="00C6449B">
        <w:tab/>
        <w:t>Fixed Reference Channels for performance requirements (64QAM, R=567/1024)</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362182FE" w14:textId="77777777" w:rsidR="00CF08D6" w:rsidRPr="00C6449B" w:rsidRDefault="00CF08D6" w:rsidP="00CF08D6">
      <w:r w:rsidRPr="00C6449B">
        <w:t>The parameters for the reference measurement channels are specified in table A.5-2 for FR1 PUSCH performance requirements:</w:t>
      </w:r>
    </w:p>
    <w:p w14:paraId="3EAB2A68" w14:textId="77777777" w:rsidR="00CF08D6" w:rsidRPr="00C6449B" w:rsidRDefault="00CF08D6" w:rsidP="00CF08D6">
      <w:pPr>
        <w:pStyle w:val="B1"/>
      </w:pPr>
      <w:r w:rsidRPr="00C6449B">
        <w:t>-</w:t>
      </w:r>
      <w:r w:rsidRPr="00C6449B">
        <w:tab/>
        <w:t xml:space="preserve">FRC parameters are specified in table A.5-2 for FR1 PUSCH with transform precoding disabled, </w:t>
      </w:r>
      <w:r w:rsidRPr="00C6449B">
        <w:rPr>
          <w:i/>
        </w:rPr>
        <w:t>Additional DM-RS position = pos1</w:t>
      </w:r>
      <w:r w:rsidRPr="00C6449B">
        <w:t xml:space="preserve"> and 1 transmission layer.</w:t>
      </w:r>
    </w:p>
    <w:p w14:paraId="4786B358" w14:textId="77777777" w:rsidR="00CF08D6" w:rsidRPr="00C6449B" w:rsidRDefault="00CF08D6" w:rsidP="00CF08D6">
      <w:r w:rsidRPr="00C6449B">
        <w:t>The parameters for the reference measurement channels are specified in table A.5-3 to table A.5-4 for FR2 PUSCH performance requirements:</w:t>
      </w:r>
    </w:p>
    <w:p w14:paraId="159B0F76" w14:textId="77777777" w:rsidR="00CF08D6" w:rsidRPr="00C6449B" w:rsidRDefault="00CF08D6" w:rsidP="00CF08D6">
      <w:pPr>
        <w:pStyle w:val="B1"/>
      </w:pPr>
      <w:r w:rsidRPr="00C6449B">
        <w:t>-</w:t>
      </w:r>
      <w:r w:rsidRPr="00C6449B">
        <w:tab/>
        <w:t xml:space="preserve">FRC parameters are specified in table A.5-3 for FR2 PUSCH with transform precoding disabled, </w:t>
      </w:r>
      <w:r w:rsidRPr="00C6449B">
        <w:rPr>
          <w:i/>
        </w:rPr>
        <w:t>Additional DM-RS position = pos0</w:t>
      </w:r>
      <w:r w:rsidRPr="00C6449B">
        <w:t xml:space="preserve"> and 1 transmission layer. </w:t>
      </w:r>
    </w:p>
    <w:p w14:paraId="78ACE932" w14:textId="77777777" w:rsidR="00CF08D6" w:rsidRPr="00C6449B" w:rsidRDefault="00CF08D6" w:rsidP="00CF08D6">
      <w:pPr>
        <w:pStyle w:val="B1"/>
      </w:pPr>
      <w:r w:rsidRPr="00C6449B">
        <w:t>-</w:t>
      </w:r>
      <w:r w:rsidRPr="00C6449B">
        <w:tab/>
        <w:t xml:space="preserve">FRC parameters are specified in table A.5-4 for FR2 PUSCH with transform precoding disabled, </w:t>
      </w:r>
      <w:r w:rsidRPr="00C6449B">
        <w:rPr>
          <w:i/>
        </w:rPr>
        <w:t>Additional DM-RS position = pos1</w:t>
      </w:r>
      <w:r w:rsidRPr="00C6449B">
        <w:t xml:space="preserve"> and 1 transmission layer.</w:t>
      </w:r>
    </w:p>
    <w:p w14:paraId="1C7B205F" w14:textId="77777777" w:rsidR="00CF08D6" w:rsidRPr="00C6449B" w:rsidRDefault="00CF08D6" w:rsidP="00CF08D6">
      <w:pPr>
        <w:pStyle w:val="B1"/>
      </w:pPr>
    </w:p>
    <w:p w14:paraId="3A95A412"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-1: Void</w:t>
      </w:r>
    </w:p>
    <w:p w14:paraId="19C40BED" w14:textId="77777777" w:rsidR="00CF08D6" w:rsidRPr="00C6449B" w:rsidRDefault="00CF08D6" w:rsidP="00CF08D6">
      <w:pPr>
        <w:rPr>
          <w:noProof/>
        </w:rPr>
      </w:pPr>
    </w:p>
    <w:p w14:paraId="110A3E38"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w:t>
      </w:r>
      <w:r w:rsidRPr="00C6449B">
        <w:t>2</w:t>
      </w:r>
      <w:r w:rsidRPr="00C6449B">
        <w:rPr>
          <w:rFonts w:eastAsia="Malgun Gothic"/>
        </w:rPr>
        <w:t>: FRC parameters for</w:t>
      </w:r>
      <w:r w:rsidRPr="00C6449B">
        <w:t xml:space="preserve"> FR1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t>G-FR1-A5-8</w:t>
            </w:r>
          </w:p>
        </w:tc>
        <w:tc>
          <w:tcPr>
            <w:tcW w:w="1071" w:type="dxa"/>
          </w:tcPr>
          <w:p w14:paraId="55941927" w14:textId="77777777" w:rsidR="00CF08D6" w:rsidRPr="00C6449B" w:rsidRDefault="00CF08D6" w:rsidP="00CF08D6">
            <w:pPr>
              <w:pStyle w:val="TAH"/>
            </w:pPr>
            <w:r w:rsidRPr="00C6449B">
              <w:t>G-FR1-A5-9</w:t>
            </w:r>
          </w:p>
        </w:tc>
        <w:tc>
          <w:tcPr>
            <w:tcW w:w="1070" w:type="dxa"/>
          </w:tcPr>
          <w:p w14:paraId="2D95D159" w14:textId="77777777" w:rsidR="00CF08D6" w:rsidRPr="00C6449B" w:rsidRDefault="00CF08D6" w:rsidP="00CF08D6">
            <w:pPr>
              <w:pStyle w:val="TAH"/>
            </w:pPr>
            <w:r w:rsidRPr="00C6449B">
              <w:t>G-FR1-A5-10</w:t>
            </w:r>
          </w:p>
        </w:tc>
        <w:tc>
          <w:tcPr>
            <w:tcW w:w="1071" w:type="dxa"/>
          </w:tcPr>
          <w:p w14:paraId="678D178D" w14:textId="77777777" w:rsidR="00CF08D6" w:rsidRPr="00C6449B" w:rsidRDefault="00CF08D6" w:rsidP="00CF08D6">
            <w:pPr>
              <w:pStyle w:val="TAH"/>
            </w:pPr>
            <w:r w:rsidRPr="00C6449B">
              <w:t>G-FR1-A5-11</w:t>
            </w:r>
          </w:p>
        </w:tc>
        <w:tc>
          <w:tcPr>
            <w:tcW w:w="1070" w:type="dxa"/>
          </w:tcPr>
          <w:p w14:paraId="2ACD5C5B" w14:textId="77777777" w:rsidR="00CF08D6" w:rsidRPr="00C6449B" w:rsidRDefault="00CF08D6" w:rsidP="00CF08D6">
            <w:pPr>
              <w:pStyle w:val="TAH"/>
            </w:pPr>
            <w:r w:rsidRPr="00C6449B">
              <w:t>G-FR1-A5-12</w:t>
            </w:r>
          </w:p>
        </w:tc>
        <w:tc>
          <w:tcPr>
            <w:tcW w:w="1071" w:type="dxa"/>
          </w:tcPr>
          <w:p w14:paraId="235CEA9F" w14:textId="77777777" w:rsidR="00CF08D6" w:rsidRPr="00C6449B" w:rsidRDefault="00CF08D6" w:rsidP="00CF08D6">
            <w:pPr>
              <w:pStyle w:val="TAH"/>
            </w:pPr>
            <w:r w:rsidRPr="00C6449B">
              <w:t>G-FR1-A5-13</w:t>
            </w:r>
          </w:p>
        </w:tc>
        <w:tc>
          <w:tcPr>
            <w:tcW w:w="1071" w:type="dxa"/>
          </w:tcPr>
          <w:p w14:paraId="3EA1AE41" w14:textId="77777777" w:rsidR="00CF08D6" w:rsidRPr="00C6449B" w:rsidRDefault="00CF08D6" w:rsidP="00CF08D6">
            <w:pPr>
              <w:pStyle w:val="TAH"/>
            </w:pPr>
            <w:r w:rsidRPr="00C6449B">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pPr>
            <w:r w:rsidRPr="00C6449B">
              <w:t>Subcarrier spacing [kHz]</w:t>
            </w:r>
          </w:p>
        </w:tc>
        <w:tc>
          <w:tcPr>
            <w:tcW w:w="1070" w:type="dxa"/>
          </w:tcPr>
          <w:p w14:paraId="191655F6" w14:textId="77777777" w:rsidR="00CF08D6" w:rsidRPr="00C6449B" w:rsidRDefault="00CF08D6" w:rsidP="00CF08D6">
            <w:pPr>
              <w:pStyle w:val="TAC"/>
            </w:pPr>
            <w:r w:rsidRPr="00C6449B">
              <w:t>15</w:t>
            </w:r>
          </w:p>
        </w:tc>
        <w:tc>
          <w:tcPr>
            <w:tcW w:w="1071" w:type="dxa"/>
          </w:tcPr>
          <w:p w14:paraId="08EC7CC9" w14:textId="77777777" w:rsidR="00CF08D6" w:rsidRPr="00C6449B" w:rsidRDefault="00CF08D6" w:rsidP="00CF08D6">
            <w:pPr>
              <w:pStyle w:val="TAC"/>
            </w:pPr>
            <w:r w:rsidRPr="00C6449B">
              <w:t>15</w:t>
            </w:r>
          </w:p>
        </w:tc>
        <w:tc>
          <w:tcPr>
            <w:tcW w:w="1070" w:type="dxa"/>
          </w:tcPr>
          <w:p w14:paraId="737BEA42" w14:textId="77777777" w:rsidR="00CF08D6" w:rsidRPr="00C6449B" w:rsidRDefault="00CF08D6" w:rsidP="00CF08D6">
            <w:pPr>
              <w:pStyle w:val="TAC"/>
            </w:pPr>
            <w:r w:rsidRPr="00C6449B">
              <w:t>15</w:t>
            </w:r>
          </w:p>
        </w:tc>
        <w:tc>
          <w:tcPr>
            <w:tcW w:w="1071" w:type="dxa"/>
          </w:tcPr>
          <w:p w14:paraId="73D6CB80" w14:textId="77777777" w:rsidR="00CF08D6" w:rsidRPr="00C6449B" w:rsidRDefault="00CF08D6" w:rsidP="00CF08D6">
            <w:pPr>
              <w:pStyle w:val="TAC"/>
            </w:pPr>
            <w:r w:rsidRPr="00C6449B">
              <w:t>30</w:t>
            </w:r>
          </w:p>
        </w:tc>
        <w:tc>
          <w:tcPr>
            <w:tcW w:w="1070" w:type="dxa"/>
          </w:tcPr>
          <w:p w14:paraId="1249F280" w14:textId="77777777" w:rsidR="00CF08D6" w:rsidRPr="00C6449B" w:rsidRDefault="00CF08D6" w:rsidP="00CF08D6">
            <w:pPr>
              <w:pStyle w:val="TAC"/>
            </w:pPr>
            <w:r w:rsidRPr="00C6449B">
              <w:t>30</w:t>
            </w:r>
          </w:p>
        </w:tc>
        <w:tc>
          <w:tcPr>
            <w:tcW w:w="1071" w:type="dxa"/>
          </w:tcPr>
          <w:p w14:paraId="39E8DBDC" w14:textId="77777777" w:rsidR="00CF08D6" w:rsidRPr="00C6449B" w:rsidRDefault="00CF08D6" w:rsidP="00CF08D6">
            <w:pPr>
              <w:pStyle w:val="TAC"/>
            </w:pPr>
            <w:r w:rsidRPr="00C6449B">
              <w:t>30</w:t>
            </w:r>
          </w:p>
        </w:tc>
        <w:tc>
          <w:tcPr>
            <w:tcW w:w="1071" w:type="dxa"/>
          </w:tcPr>
          <w:p w14:paraId="35476C13" w14:textId="77777777" w:rsidR="00CF08D6" w:rsidRPr="00C6449B" w:rsidRDefault="00CF08D6" w:rsidP="00CF08D6">
            <w:pPr>
              <w:pStyle w:val="TAC"/>
            </w:pPr>
            <w:r w:rsidRPr="00C6449B">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pPr>
            <w:r w:rsidRPr="00C6449B">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pPr>
            <w:r w:rsidRPr="00C6449B">
              <w:t>CP-OFDM Symbols per slot (Note 1)</w:t>
            </w:r>
          </w:p>
        </w:tc>
        <w:tc>
          <w:tcPr>
            <w:tcW w:w="1070" w:type="dxa"/>
          </w:tcPr>
          <w:p w14:paraId="7614E61C" w14:textId="77777777" w:rsidR="00CF08D6" w:rsidRPr="00C6449B" w:rsidRDefault="00CF08D6" w:rsidP="00CF08D6">
            <w:pPr>
              <w:pStyle w:val="TAC"/>
            </w:pPr>
            <w:r w:rsidRPr="00C6449B">
              <w:t>12</w:t>
            </w:r>
          </w:p>
        </w:tc>
        <w:tc>
          <w:tcPr>
            <w:tcW w:w="1071" w:type="dxa"/>
          </w:tcPr>
          <w:p w14:paraId="1ACCB729" w14:textId="77777777" w:rsidR="00CF08D6" w:rsidRPr="00C6449B" w:rsidRDefault="00CF08D6" w:rsidP="00CF08D6">
            <w:pPr>
              <w:pStyle w:val="TAC"/>
            </w:pPr>
            <w:r w:rsidRPr="00C6449B">
              <w:t>12</w:t>
            </w:r>
          </w:p>
        </w:tc>
        <w:tc>
          <w:tcPr>
            <w:tcW w:w="1070" w:type="dxa"/>
          </w:tcPr>
          <w:p w14:paraId="3A9B6474" w14:textId="77777777" w:rsidR="00CF08D6" w:rsidRPr="00C6449B" w:rsidRDefault="00CF08D6" w:rsidP="00CF08D6">
            <w:pPr>
              <w:pStyle w:val="TAC"/>
            </w:pPr>
            <w:r w:rsidRPr="00C6449B">
              <w:t>12</w:t>
            </w:r>
          </w:p>
        </w:tc>
        <w:tc>
          <w:tcPr>
            <w:tcW w:w="1071" w:type="dxa"/>
          </w:tcPr>
          <w:p w14:paraId="766997B2" w14:textId="77777777" w:rsidR="00CF08D6" w:rsidRPr="00C6449B" w:rsidRDefault="00CF08D6" w:rsidP="00CF08D6">
            <w:pPr>
              <w:pStyle w:val="TAC"/>
            </w:pPr>
            <w:r w:rsidRPr="00C6449B">
              <w:t>12</w:t>
            </w:r>
          </w:p>
        </w:tc>
        <w:tc>
          <w:tcPr>
            <w:tcW w:w="1070" w:type="dxa"/>
          </w:tcPr>
          <w:p w14:paraId="4BED7489" w14:textId="77777777" w:rsidR="00CF08D6" w:rsidRPr="00C6449B" w:rsidRDefault="00CF08D6" w:rsidP="00CF08D6">
            <w:pPr>
              <w:pStyle w:val="TAC"/>
            </w:pPr>
            <w:r w:rsidRPr="00C6449B">
              <w:t>12</w:t>
            </w:r>
          </w:p>
        </w:tc>
        <w:tc>
          <w:tcPr>
            <w:tcW w:w="1071" w:type="dxa"/>
          </w:tcPr>
          <w:p w14:paraId="6F9C82C2" w14:textId="77777777" w:rsidR="00CF08D6" w:rsidRPr="00C6449B" w:rsidRDefault="00CF08D6" w:rsidP="00CF08D6">
            <w:pPr>
              <w:pStyle w:val="TAC"/>
            </w:pPr>
            <w:r w:rsidRPr="00C6449B">
              <w:t>12</w:t>
            </w:r>
          </w:p>
        </w:tc>
        <w:tc>
          <w:tcPr>
            <w:tcW w:w="1071" w:type="dxa"/>
          </w:tcPr>
          <w:p w14:paraId="62514842" w14:textId="77777777" w:rsidR="00CF08D6" w:rsidRPr="00C6449B" w:rsidRDefault="00CF08D6" w:rsidP="00CF08D6">
            <w:pPr>
              <w:pStyle w:val="TAC"/>
            </w:pPr>
            <w:r w:rsidRPr="00C6449B">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pPr>
            <w:r w:rsidRPr="00C6449B">
              <w:t>64QAM</w:t>
            </w:r>
          </w:p>
        </w:tc>
        <w:tc>
          <w:tcPr>
            <w:tcW w:w="1071" w:type="dxa"/>
          </w:tcPr>
          <w:p w14:paraId="503C47FB" w14:textId="77777777" w:rsidR="00CF08D6" w:rsidRPr="00C6449B" w:rsidRDefault="00CF08D6" w:rsidP="00CF08D6">
            <w:pPr>
              <w:pStyle w:val="TAC"/>
            </w:pPr>
            <w:r w:rsidRPr="00C6449B">
              <w:t>64QAM</w:t>
            </w:r>
          </w:p>
        </w:tc>
        <w:tc>
          <w:tcPr>
            <w:tcW w:w="1070" w:type="dxa"/>
          </w:tcPr>
          <w:p w14:paraId="33A24E9D" w14:textId="77777777" w:rsidR="00CF08D6" w:rsidRPr="00C6449B" w:rsidRDefault="00CF08D6" w:rsidP="00CF08D6">
            <w:pPr>
              <w:pStyle w:val="TAC"/>
            </w:pPr>
            <w:r w:rsidRPr="00C6449B">
              <w:t>64QAM</w:t>
            </w:r>
          </w:p>
        </w:tc>
        <w:tc>
          <w:tcPr>
            <w:tcW w:w="1071" w:type="dxa"/>
          </w:tcPr>
          <w:p w14:paraId="74AE9C1F" w14:textId="77777777" w:rsidR="00CF08D6" w:rsidRPr="00C6449B" w:rsidRDefault="00CF08D6" w:rsidP="00CF08D6">
            <w:pPr>
              <w:pStyle w:val="TAC"/>
            </w:pPr>
            <w:r w:rsidRPr="00C6449B">
              <w:t>64QAM</w:t>
            </w:r>
          </w:p>
        </w:tc>
        <w:tc>
          <w:tcPr>
            <w:tcW w:w="1070" w:type="dxa"/>
          </w:tcPr>
          <w:p w14:paraId="69A84F37" w14:textId="77777777" w:rsidR="00CF08D6" w:rsidRPr="00C6449B" w:rsidRDefault="00CF08D6" w:rsidP="00CF08D6">
            <w:pPr>
              <w:pStyle w:val="TAC"/>
            </w:pPr>
            <w:r w:rsidRPr="00C6449B">
              <w:t>64QAM</w:t>
            </w:r>
          </w:p>
        </w:tc>
        <w:tc>
          <w:tcPr>
            <w:tcW w:w="1071" w:type="dxa"/>
          </w:tcPr>
          <w:p w14:paraId="78F3D7DB" w14:textId="77777777" w:rsidR="00CF08D6" w:rsidRPr="00C6449B" w:rsidRDefault="00CF08D6" w:rsidP="00CF08D6">
            <w:pPr>
              <w:pStyle w:val="TAC"/>
            </w:pPr>
            <w:r w:rsidRPr="00C6449B">
              <w:t>64QAM</w:t>
            </w:r>
          </w:p>
        </w:tc>
        <w:tc>
          <w:tcPr>
            <w:tcW w:w="1071" w:type="dxa"/>
          </w:tcPr>
          <w:p w14:paraId="3DACD575" w14:textId="77777777" w:rsidR="00CF08D6" w:rsidRPr="00C6449B" w:rsidRDefault="00CF08D6" w:rsidP="00CF08D6">
            <w:pPr>
              <w:pStyle w:val="TAC"/>
            </w:pPr>
            <w:r w:rsidRPr="00C6449B">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 (Note 2)</w:t>
            </w:r>
          </w:p>
        </w:tc>
        <w:tc>
          <w:tcPr>
            <w:tcW w:w="1070" w:type="dxa"/>
          </w:tcPr>
          <w:p w14:paraId="6A89C459" w14:textId="77777777" w:rsidR="00CF08D6" w:rsidRPr="00C6449B" w:rsidRDefault="00CF08D6" w:rsidP="00CF08D6">
            <w:pPr>
              <w:pStyle w:val="TAC"/>
            </w:pPr>
            <w:r w:rsidRPr="00C6449B">
              <w:t>567/1024</w:t>
            </w:r>
          </w:p>
        </w:tc>
        <w:tc>
          <w:tcPr>
            <w:tcW w:w="1071" w:type="dxa"/>
          </w:tcPr>
          <w:p w14:paraId="423E6B24" w14:textId="77777777" w:rsidR="00CF08D6" w:rsidRPr="00C6449B" w:rsidRDefault="00CF08D6" w:rsidP="00CF08D6">
            <w:pPr>
              <w:pStyle w:val="TAC"/>
            </w:pPr>
            <w:r w:rsidRPr="00C6449B">
              <w:t>567/1024</w:t>
            </w:r>
          </w:p>
        </w:tc>
        <w:tc>
          <w:tcPr>
            <w:tcW w:w="1070" w:type="dxa"/>
          </w:tcPr>
          <w:p w14:paraId="6FA111A0" w14:textId="77777777" w:rsidR="00CF08D6" w:rsidRPr="00C6449B" w:rsidRDefault="00CF08D6" w:rsidP="00CF08D6">
            <w:pPr>
              <w:pStyle w:val="TAC"/>
            </w:pPr>
            <w:r w:rsidRPr="00C6449B">
              <w:t>567/1024</w:t>
            </w:r>
          </w:p>
        </w:tc>
        <w:tc>
          <w:tcPr>
            <w:tcW w:w="1071" w:type="dxa"/>
          </w:tcPr>
          <w:p w14:paraId="112E2741" w14:textId="77777777" w:rsidR="00CF08D6" w:rsidRPr="00C6449B" w:rsidRDefault="00CF08D6" w:rsidP="00CF08D6">
            <w:pPr>
              <w:pStyle w:val="TAC"/>
            </w:pPr>
            <w:r w:rsidRPr="00C6449B">
              <w:t>567/1024</w:t>
            </w:r>
          </w:p>
        </w:tc>
        <w:tc>
          <w:tcPr>
            <w:tcW w:w="1070" w:type="dxa"/>
          </w:tcPr>
          <w:p w14:paraId="32A4B378" w14:textId="77777777" w:rsidR="00CF08D6" w:rsidRPr="00C6449B" w:rsidRDefault="00CF08D6" w:rsidP="00CF08D6">
            <w:pPr>
              <w:pStyle w:val="TAC"/>
            </w:pPr>
            <w:r w:rsidRPr="00C6449B">
              <w:t>567/1024</w:t>
            </w:r>
          </w:p>
        </w:tc>
        <w:tc>
          <w:tcPr>
            <w:tcW w:w="1071" w:type="dxa"/>
          </w:tcPr>
          <w:p w14:paraId="7385C7AD" w14:textId="77777777" w:rsidR="00CF08D6" w:rsidRPr="00C6449B" w:rsidRDefault="00CF08D6" w:rsidP="00CF08D6">
            <w:pPr>
              <w:pStyle w:val="TAC"/>
            </w:pPr>
            <w:r w:rsidRPr="00C6449B">
              <w:t>567/1024</w:t>
            </w:r>
          </w:p>
        </w:tc>
        <w:tc>
          <w:tcPr>
            <w:tcW w:w="1071" w:type="dxa"/>
          </w:tcPr>
          <w:p w14:paraId="6E4A23D1" w14:textId="77777777" w:rsidR="00CF08D6" w:rsidRPr="00C6449B" w:rsidRDefault="00CF08D6" w:rsidP="00CF08D6">
            <w:pPr>
              <w:pStyle w:val="TAC"/>
            </w:pPr>
            <w:r w:rsidRPr="00C6449B">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pPr>
            <w:r w:rsidRPr="00C6449B">
              <w:t>12040</w:t>
            </w:r>
          </w:p>
        </w:tc>
        <w:tc>
          <w:tcPr>
            <w:tcW w:w="1071" w:type="dxa"/>
            <w:vAlign w:val="center"/>
          </w:tcPr>
          <w:p w14:paraId="3B88E0C7" w14:textId="77777777" w:rsidR="00CF08D6" w:rsidRPr="00C6449B" w:rsidRDefault="00CF08D6" w:rsidP="00CF08D6">
            <w:pPr>
              <w:pStyle w:val="TAC"/>
            </w:pPr>
            <w:r w:rsidRPr="00C6449B">
              <w:t>25104</w:t>
            </w:r>
          </w:p>
        </w:tc>
        <w:tc>
          <w:tcPr>
            <w:tcW w:w="1070" w:type="dxa"/>
            <w:vAlign w:val="center"/>
          </w:tcPr>
          <w:p w14:paraId="0D23FBE0" w14:textId="77777777" w:rsidR="00CF08D6" w:rsidRPr="00C6449B" w:rsidRDefault="00CF08D6" w:rsidP="00CF08D6">
            <w:pPr>
              <w:pStyle w:val="TAC"/>
            </w:pPr>
            <w:r w:rsidRPr="00C6449B">
              <w:t>50184</w:t>
            </w:r>
          </w:p>
        </w:tc>
        <w:tc>
          <w:tcPr>
            <w:tcW w:w="1071" w:type="dxa"/>
            <w:vAlign w:val="center"/>
          </w:tcPr>
          <w:p w14:paraId="38828217" w14:textId="77777777" w:rsidR="00CF08D6" w:rsidRPr="00C6449B" w:rsidRDefault="00CF08D6" w:rsidP="00CF08D6">
            <w:pPr>
              <w:pStyle w:val="TAC"/>
            </w:pPr>
            <w:r w:rsidRPr="00C6449B">
              <w:t>11528</w:t>
            </w:r>
          </w:p>
        </w:tc>
        <w:tc>
          <w:tcPr>
            <w:tcW w:w="1070" w:type="dxa"/>
            <w:vAlign w:val="center"/>
          </w:tcPr>
          <w:p w14:paraId="01C56B4D" w14:textId="77777777" w:rsidR="00CF08D6" w:rsidRPr="00C6449B" w:rsidRDefault="00CF08D6" w:rsidP="00CF08D6">
            <w:pPr>
              <w:pStyle w:val="TAC"/>
            </w:pPr>
            <w:r w:rsidRPr="00C6449B">
              <w:t>24576</w:t>
            </w:r>
          </w:p>
        </w:tc>
        <w:tc>
          <w:tcPr>
            <w:tcW w:w="1071" w:type="dxa"/>
          </w:tcPr>
          <w:p w14:paraId="0DB20C44" w14:textId="77777777" w:rsidR="00CF08D6" w:rsidRPr="00C6449B" w:rsidRDefault="00CF08D6" w:rsidP="00CF08D6">
            <w:pPr>
              <w:pStyle w:val="TAC"/>
            </w:pPr>
            <w:r w:rsidRPr="00C6449B">
              <w:t>50184</w:t>
            </w:r>
          </w:p>
        </w:tc>
        <w:tc>
          <w:tcPr>
            <w:tcW w:w="1071" w:type="dxa"/>
          </w:tcPr>
          <w:p w14:paraId="028D5564" w14:textId="77777777" w:rsidR="00CF08D6" w:rsidRPr="00C6449B" w:rsidRDefault="00CF08D6" w:rsidP="00CF08D6">
            <w:pPr>
              <w:pStyle w:val="TAC"/>
            </w:pPr>
            <w:r w:rsidRPr="00C6449B">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pPr>
            <w:r w:rsidRPr="00C6449B">
              <w:t>24</w:t>
            </w:r>
          </w:p>
        </w:tc>
        <w:tc>
          <w:tcPr>
            <w:tcW w:w="1071" w:type="dxa"/>
          </w:tcPr>
          <w:p w14:paraId="42FCC438" w14:textId="77777777" w:rsidR="00CF08D6" w:rsidRPr="00C6449B" w:rsidRDefault="00CF08D6" w:rsidP="00CF08D6">
            <w:pPr>
              <w:pStyle w:val="TAC"/>
            </w:pPr>
            <w:r w:rsidRPr="00C6449B">
              <w:t>24</w:t>
            </w:r>
          </w:p>
        </w:tc>
        <w:tc>
          <w:tcPr>
            <w:tcW w:w="1070" w:type="dxa"/>
          </w:tcPr>
          <w:p w14:paraId="7600703B" w14:textId="77777777" w:rsidR="00CF08D6" w:rsidRPr="00C6449B" w:rsidRDefault="00CF08D6" w:rsidP="00CF08D6">
            <w:pPr>
              <w:pStyle w:val="TAC"/>
            </w:pPr>
            <w:r w:rsidRPr="00C6449B">
              <w:t>24</w:t>
            </w:r>
          </w:p>
        </w:tc>
        <w:tc>
          <w:tcPr>
            <w:tcW w:w="1071" w:type="dxa"/>
          </w:tcPr>
          <w:p w14:paraId="09DE8A1D" w14:textId="77777777" w:rsidR="00CF08D6" w:rsidRPr="00C6449B" w:rsidRDefault="00CF08D6" w:rsidP="00CF08D6">
            <w:pPr>
              <w:pStyle w:val="TAC"/>
            </w:pPr>
            <w:r w:rsidRPr="00C6449B">
              <w:t>24</w:t>
            </w:r>
          </w:p>
        </w:tc>
        <w:tc>
          <w:tcPr>
            <w:tcW w:w="1070" w:type="dxa"/>
          </w:tcPr>
          <w:p w14:paraId="3965259F" w14:textId="77777777" w:rsidR="00CF08D6" w:rsidRPr="00C6449B" w:rsidRDefault="00CF08D6" w:rsidP="00CF08D6">
            <w:pPr>
              <w:pStyle w:val="TAC"/>
            </w:pPr>
            <w:r w:rsidRPr="00C6449B">
              <w:t>24</w:t>
            </w:r>
          </w:p>
        </w:tc>
        <w:tc>
          <w:tcPr>
            <w:tcW w:w="1071" w:type="dxa"/>
          </w:tcPr>
          <w:p w14:paraId="7861093E" w14:textId="77777777" w:rsidR="00CF08D6" w:rsidRPr="00C6449B" w:rsidRDefault="00CF08D6" w:rsidP="00CF08D6">
            <w:pPr>
              <w:pStyle w:val="TAC"/>
            </w:pPr>
            <w:r w:rsidRPr="00C6449B">
              <w:t>24</w:t>
            </w:r>
          </w:p>
        </w:tc>
        <w:tc>
          <w:tcPr>
            <w:tcW w:w="1071" w:type="dxa"/>
          </w:tcPr>
          <w:p w14:paraId="3DAC907A" w14:textId="77777777" w:rsidR="00CF08D6" w:rsidRPr="00C6449B" w:rsidRDefault="00CF08D6" w:rsidP="00CF08D6">
            <w:pPr>
              <w:pStyle w:val="TAC"/>
            </w:pPr>
            <w:r w:rsidRPr="00C6449B">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pPr>
            <w:r w:rsidRPr="00C6449B">
              <w:t>24</w:t>
            </w:r>
          </w:p>
        </w:tc>
        <w:tc>
          <w:tcPr>
            <w:tcW w:w="1071" w:type="dxa"/>
          </w:tcPr>
          <w:p w14:paraId="71DE3570" w14:textId="77777777" w:rsidR="00CF08D6" w:rsidRPr="00C6449B" w:rsidRDefault="00CF08D6" w:rsidP="00CF08D6">
            <w:pPr>
              <w:pStyle w:val="TAC"/>
            </w:pPr>
            <w:r w:rsidRPr="00C6449B">
              <w:t>24</w:t>
            </w:r>
          </w:p>
        </w:tc>
        <w:tc>
          <w:tcPr>
            <w:tcW w:w="1070" w:type="dxa"/>
          </w:tcPr>
          <w:p w14:paraId="74B510A1" w14:textId="77777777" w:rsidR="00CF08D6" w:rsidRPr="00C6449B" w:rsidRDefault="00CF08D6" w:rsidP="00CF08D6">
            <w:pPr>
              <w:pStyle w:val="TAC"/>
            </w:pPr>
            <w:r w:rsidRPr="00C6449B">
              <w:t>24</w:t>
            </w:r>
          </w:p>
        </w:tc>
        <w:tc>
          <w:tcPr>
            <w:tcW w:w="1071" w:type="dxa"/>
          </w:tcPr>
          <w:p w14:paraId="614BF5EF" w14:textId="77777777" w:rsidR="00CF08D6" w:rsidRPr="00C6449B" w:rsidRDefault="00CF08D6" w:rsidP="00CF08D6">
            <w:pPr>
              <w:pStyle w:val="TAC"/>
            </w:pPr>
            <w:r w:rsidRPr="00C6449B">
              <w:t>24</w:t>
            </w:r>
          </w:p>
        </w:tc>
        <w:tc>
          <w:tcPr>
            <w:tcW w:w="1070" w:type="dxa"/>
          </w:tcPr>
          <w:p w14:paraId="3A26BEFF" w14:textId="77777777" w:rsidR="00CF08D6" w:rsidRPr="00C6449B" w:rsidRDefault="00CF08D6" w:rsidP="00CF08D6">
            <w:pPr>
              <w:pStyle w:val="TAC"/>
            </w:pPr>
            <w:r w:rsidRPr="00C6449B">
              <w:t>24</w:t>
            </w:r>
          </w:p>
        </w:tc>
        <w:tc>
          <w:tcPr>
            <w:tcW w:w="1071" w:type="dxa"/>
          </w:tcPr>
          <w:p w14:paraId="7B7A090F" w14:textId="77777777" w:rsidR="00CF08D6" w:rsidRPr="00C6449B" w:rsidRDefault="00CF08D6" w:rsidP="00CF08D6">
            <w:pPr>
              <w:pStyle w:val="TAC"/>
            </w:pPr>
            <w:r w:rsidRPr="00C6449B">
              <w:t>24</w:t>
            </w:r>
          </w:p>
        </w:tc>
        <w:tc>
          <w:tcPr>
            <w:tcW w:w="1071" w:type="dxa"/>
          </w:tcPr>
          <w:p w14:paraId="13BA8F25" w14:textId="77777777" w:rsidR="00CF08D6" w:rsidRPr="00C6449B" w:rsidRDefault="00CF08D6" w:rsidP="00CF08D6">
            <w:pPr>
              <w:pStyle w:val="TAC"/>
            </w:pPr>
            <w:r w:rsidRPr="00C6449B">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pPr>
            <w:r w:rsidRPr="00C6449B">
              <w:t>2</w:t>
            </w:r>
          </w:p>
        </w:tc>
        <w:tc>
          <w:tcPr>
            <w:tcW w:w="1071" w:type="dxa"/>
            <w:vAlign w:val="center"/>
          </w:tcPr>
          <w:p w14:paraId="7AA1A3A3" w14:textId="77777777" w:rsidR="00CF08D6" w:rsidRPr="00C6449B" w:rsidRDefault="00CF08D6" w:rsidP="00CF08D6">
            <w:pPr>
              <w:pStyle w:val="TAC"/>
            </w:pPr>
            <w:r w:rsidRPr="00C6449B">
              <w:t>3</w:t>
            </w:r>
          </w:p>
        </w:tc>
        <w:tc>
          <w:tcPr>
            <w:tcW w:w="1070" w:type="dxa"/>
          </w:tcPr>
          <w:p w14:paraId="260FA9AA" w14:textId="77777777" w:rsidR="00CF08D6" w:rsidRPr="00C6449B" w:rsidRDefault="00CF08D6" w:rsidP="00CF08D6">
            <w:pPr>
              <w:pStyle w:val="TAC"/>
            </w:pPr>
            <w:r w:rsidRPr="00C6449B">
              <w:t>6</w:t>
            </w:r>
          </w:p>
        </w:tc>
        <w:tc>
          <w:tcPr>
            <w:tcW w:w="1071" w:type="dxa"/>
            <w:vAlign w:val="center"/>
          </w:tcPr>
          <w:p w14:paraId="41ECA591" w14:textId="77777777" w:rsidR="00CF08D6" w:rsidRPr="00C6449B" w:rsidRDefault="00CF08D6" w:rsidP="00CF08D6">
            <w:pPr>
              <w:pStyle w:val="TAC"/>
            </w:pPr>
            <w:r w:rsidRPr="00C6449B">
              <w:t>2</w:t>
            </w:r>
          </w:p>
        </w:tc>
        <w:tc>
          <w:tcPr>
            <w:tcW w:w="1070" w:type="dxa"/>
            <w:vAlign w:val="center"/>
          </w:tcPr>
          <w:p w14:paraId="2E98781B" w14:textId="77777777" w:rsidR="00CF08D6" w:rsidRPr="00C6449B" w:rsidRDefault="00CF08D6" w:rsidP="00CF08D6">
            <w:pPr>
              <w:pStyle w:val="TAC"/>
            </w:pPr>
            <w:r w:rsidRPr="00C6449B">
              <w:t>3</w:t>
            </w:r>
          </w:p>
        </w:tc>
        <w:tc>
          <w:tcPr>
            <w:tcW w:w="1071" w:type="dxa"/>
          </w:tcPr>
          <w:p w14:paraId="2A4461C7" w14:textId="77777777" w:rsidR="00CF08D6" w:rsidRPr="00C6449B" w:rsidRDefault="00CF08D6" w:rsidP="00CF08D6">
            <w:pPr>
              <w:pStyle w:val="TAC"/>
            </w:pPr>
            <w:r w:rsidRPr="00C6449B">
              <w:t>6</w:t>
            </w:r>
          </w:p>
        </w:tc>
        <w:tc>
          <w:tcPr>
            <w:tcW w:w="1071" w:type="dxa"/>
          </w:tcPr>
          <w:p w14:paraId="1C67CB17" w14:textId="77777777" w:rsidR="00CF08D6" w:rsidRPr="00C6449B" w:rsidRDefault="00CF08D6" w:rsidP="00CF08D6">
            <w:pPr>
              <w:pStyle w:val="TAC"/>
            </w:pPr>
            <w:r w:rsidRPr="00C6449B">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rPr>
              <w:t xml:space="preserve"> (Note 2)</w:t>
            </w:r>
          </w:p>
        </w:tc>
        <w:tc>
          <w:tcPr>
            <w:tcW w:w="1070" w:type="dxa"/>
            <w:vAlign w:val="center"/>
          </w:tcPr>
          <w:p w14:paraId="26D3B7F5" w14:textId="77777777" w:rsidR="00CF08D6" w:rsidRPr="00C6449B" w:rsidRDefault="00CF08D6" w:rsidP="00CF08D6">
            <w:pPr>
              <w:pStyle w:val="TAC"/>
            </w:pPr>
            <w:r w:rsidRPr="00C6449B">
              <w:rPr>
                <w:rFonts w:cs="Arial"/>
                <w:szCs w:val="18"/>
              </w:rPr>
              <w:t>6056</w:t>
            </w:r>
          </w:p>
        </w:tc>
        <w:tc>
          <w:tcPr>
            <w:tcW w:w="1071" w:type="dxa"/>
            <w:vAlign w:val="center"/>
          </w:tcPr>
          <w:p w14:paraId="2344F67E" w14:textId="77777777" w:rsidR="00CF08D6" w:rsidRPr="00C6449B" w:rsidRDefault="00CF08D6" w:rsidP="00CF08D6">
            <w:pPr>
              <w:pStyle w:val="TAC"/>
            </w:pPr>
            <w:r w:rsidRPr="00C6449B">
              <w:rPr>
                <w:rFonts w:cs="Arial"/>
                <w:szCs w:val="18"/>
              </w:rPr>
              <w:t>8400</w:t>
            </w:r>
          </w:p>
        </w:tc>
        <w:tc>
          <w:tcPr>
            <w:tcW w:w="1070" w:type="dxa"/>
            <w:vAlign w:val="center"/>
          </w:tcPr>
          <w:p w14:paraId="27B0F400" w14:textId="77777777" w:rsidR="00CF08D6" w:rsidRPr="00C6449B" w:rsidRDefault="00CF08D6" w:rsidP="00CF08D6">
            <w:pPr>
              <w:pStyle w:val="TAC"/>
            </w:pPr>
            <w:r w:rsidRPr="00C6449B">
              <w:rPr>
                <w:rFonts w:cs="Arial"/>
                <w:szCs w:val="18"/>
              </w:rPr>
              <w:t>8392</w:t>
            </w:r>
          </w:p>
        </w:tc>
        <w:tc>
          <w:tcPr>
            <w:tcW w:w="1071" w:type="dxa"/>
            <w:vAlign w:val="center"/>
          </w:tcPr>
          <w:p w14:paraId="4A8D6EA1" w14:textId="77777777" w:rsidR="00CF08D6" w:rsidRPr="00C6449B" w:rsidRDefault="00CF08D6" w:rsidP="00CF08D6">
            <w:pPr>
              <w:pStyle w:val="TAC"/>
            </w:pPr>
            <w:r w:rsidRPr="00C6449B">
              <w:rPr>
                <w:rFonts w:cs="Arial"/>
                <w:szCs w:val="18"/>
              </w:rPr>
              <w:t>5800</w:t>
            </w:r>
          </w:p>
        </w:tc>
        <w:tc>
          <w:tcPr>
            <w:tcW w:w="1070" w:type="dxa"/>
            <w:vAlign w:val="center"/>
          </w:tcPr>
          <w:p w14:paraId="2ED9ED08" w14:textId="77777777" w:rsidR="00CF08D6" w:rsidRPr="00C6449B" w:rsidRDefault="00CF08D6" w:rsidP="00CF08D6">
            <w:pPr>
              <w:pStyle w:val="TAC"/>
            </w:pPr>
            <w:r w:rsidRPr="00C6449B">
              <w:rPr>
                <w:rFonts w:cs="Arial"/>
                <w:szCs w:val="18"/>
              </w:rPr>
              <w:t>8224</w:t>
            </w:r>
          </w:p>
        </w:tc>
        <w:tc>
          <w:tcPr>
            <w:tcW w:w="1071" w:type="dxa"/>
            <w:vAlign w:val="center"/>
          </w:tcPr>
          <w:p w14:paraId="79671DE0" w14:textId="77777777" w:rsidR="00CF08D6" w:rsidRPr="00C6449B" w:rsidRDefault="00CF08D6" w:rsidP="00CF08D6">
            <w:pPr>
              <w:pStyle w:val="TAC"/>
            </w:pPr>
            <w:r w:rsidRPr="00C6449B">
              <w:rPr>
                <w:rFonts w:cs="Arial"/>
                <w:szCs w:val="18"/>
              </w:rPr>
              <w:t>8392</w:t>
            </w:r>
          </w:p>
        </w:tc>
        <w:tc>
          <w:tcPr>
            <w:tcW w:w="1071" w:type="dxa"/>
            <w:vAlign w:val="center"/>
          </w:tcPr>
          <w:p w14:paraId="03F20FA4" w14:textId="77777777" w:rsidR="00CF08D6" w:rsidRPr="00C6449B" w:rsidRDefault="00CF08D6" w:rsidP="00CF08D6">
            <w:pPr>
              <w:pStyle w:val="TAC"/>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pPr>
            <w:r w:rsidRPr="00C6449B">
              <w:t>Total number of bits per slot</w:t>
            </w:r>
          </w:p>
        </w:tc>
        <w:tc>
          <w:tcPr>
            <w:tcW w:w="1070" w:type="dxa"/>
            <w:vAlign w:val="center"/>
          </w:tcPr>
          <w:p w14:paraId="73680CC6" w14:textId="77777777" w:rsidR="00CF08D6" w:rsidRPr="00C6449B" w:rsidRDefault="00CF08D6" w:rsidP="00CF08D6">
            <w:pPr>
              <w:pStyle w:val="TAC"/>
            </w:pPr>
            <w:r w:rsidRPr="00C6449B">
              <w:t>21600</w:t>
            </w:r>
          </w:p>
        </w:tc>
        <w:tc>
          <w:tcPr>
            <w:tcW w:w="1071" w:type="dxa"/>
            <w:vAlign w:val="center"/>
          </w:tcPr>
          <w:p w14:paraId="79BF09DA" w14:textId="77777777" w:rsidR="00CF08D6" w:rsidRPr="00C6449B" w:rsidRDefault="00CF08D6" w:rsidP="00CF08D6">
            <w:pPr>
              <w:pStyle w:val="TAC"/>
            </w:pPr>
            <w:r w:rsidRPr="00C6449B">
              <w:t>44928</w:t>
            </w:r>
          </w:p>
        </w:tc>
        <w:tc>
          <w:tcPr>
            <w:tcW w:w="1070" w:type="dxa"/>
            <w:vAlign w:val="center"/>
          </w:tcPr>
          <w:p w14:paraId="30E9FA97" w14:textId="77777777" w:rsidR="00CF08D6" w:rsidRPr="00C6449B" w:rsidRDefault="00CF08D6" w:rsidP="00CF08D6">
            <w:pPr>
              <w:pStyle w:val="TAC"/>
            </w:pPr>
            <w:r w:rsidRPr="00C6449B">
              <w:t>91584</w:t>
            </w:r>
          </w:p>
        </w:tc>
        <w:tc>
          <w:tcPr>
            <w:tcW w:w="1071" w:type="dxa"/>
            <w:vAlign w:val="center"/>
          </w:tcPr>
          <w:p w14:paraId="1B3F3937" w14:textId="77777777" w:rsidR="00CF08D6" w:rsidRPr="00C6449B" w:rsidRDefault="00CF08D6" w:rsidP="00CF08D6">
            <w:pPr>
              <w:pStyle w:val="TAC"/>
            </w:pPr>
            <w:r w:rsidRPr="00C6449B">
              <w:t>20736</w:t>
            </w:r>
          </w:p>
        </w:tc>
        <w:tc>
          <w:tcPr>
            <w:tcW w:w="1070" w:type="dxa"/>
            <w:vAlign w:val="center"/>
          </w:tcPr>
          <w:p w14:paraId="6382BBF5" w14:textId="77777777" w:rsidR="00CF08D6" w:rsidRPr="00C6449B" w:rsidRDefault="00CF08D6" w:rsidP="00CF08D6">
            <w:pPr>
              <w:pStyle w:val="TAC"/>
            </w:pPr>
            <w:r w:rsidRPr="00C6449B">
              <w:t>44064</w:t>
            </w:r>
          </w:p>
        </w:tc>
        <w:tc>
          <w:tcPr>
            <w:tcW w:w="1071" w:type="dxa"/>
            <w:vAlign w:val="center"/>
          </w:tcPr>
          <w:p w14:paraId="2971A310" w14:textId="77777777" w:rsidR="00CF08D6" w:rsidRPr="00C6449B" w:rsidRDefault="00CF08D6" w:rsidP="00CF08D6">
            <w:pPr>
              <w:pStyle w:val="TAC"/>
            </w:pPr>
            <w:r w:rsidRPr="00C6449B">
              <w:t>91584</w:t>
            </w:r>
          </w:p>
        </w:tc>
        <w:tc>
          <w:tcPr>
            <w:tcW w:w="1071" w:type="dxa"/>
            <w:vAlign w:val="center"/>
          </w:tcPr>
          <w:p w14:paraId="0789565C" w14:textId="77777777" w:rsidR="00CF08D6" w:rsidRPr="00C6449B" w:rsidRDefault="00CF08D6" w:rsidP="00CF08D6">
            <w:pPr>
              <w:pStyle w:val="TAC"/>
            </w:pPr>
            <w:r w:rsidRPr="00C6449B">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pPr>
            <w:r w:rsidRPr="00C6449B">
              <w:t>Total symbols per slot</w:t>
            </w:r>
          </w:p>
        </w:tc>
        <w:tc>
          <w:tcPr>
            <w:tcW w:w="1070" w:type="dxa"/>
          </w:tcPr>
          <w:p w14:paraId="72B8FD77" w14:textId="77777777" w:rsidR="00CF08D6" w:rsidRPr="00C6449B" w:rsidRDefault="00CF08D6" w:rsidP="00CF08D6">
            <w:pPr>
              <w:pStyle w:val="TAC"/>
            </w:pPr>
            <w:r w:rsidRPr="00C6449B">
              <w:t>3600</w:t>
            </w:r>
          </w:p>
        </w:tc>
        <w:tc>
          <w:tcPr>
            <w:tcW w:w="1071" w:type="dxa"/>
          </w:tcPr>
          <w:p w14:paraId="3DE0C600" w14:textId="77777777" w:rsidR="00CF08D6" w:rsidRPr="00C6449B" w:rsidRDefault="00CF08D6" w:rsidP="00CF08D6">
            <w:pPr>
              <w:pStyle w:val="TAC"/>
            </w:pPr>
            <w:r w:rsidRPr="00C6449B">
              <w:t>7488</w:t>
            </w:r>
          </w:p>
        </w:tc>
        <w:tc>
          <w:tcPr>
            <w:tcW w:w="1070" w:type="dxa"/>
          </w:tcPr>
          <w:p w14:paraId="7318CCEE" w14:textId="77777777" w:rsidR="00CF08D6" w:rsidRPr="00C6449B" w:rsidRDefault="00CF08D6" w:rsidP="00CF08D6">
            <w:pPr>
              <w:pStyle w:val="TAC"/>
            </w:pPr>
            <w:r w:rsidRPr="00C6449B">
              <w:t>15264</w:t>
            </w:r>
          </w:p>
        </w:tc>
        <w:tc>
          <w:tcPr>
            <w:tcW w:w="1071" w:type="dxa"/>
          </w:tcPr>
          <w:p w14:paraId="197ACBFC" w14:textId="77777777" w:rsidR="00CF08D6" w:rsidRPr="00C6449B" w:rsidRDefault="00CF08D6" w:rsidP="00CF08D6">
            <w:pPr>
              <w:pStyle w:val="TAC"/>
            </w:pPr>
            <w:r w:rsidRPr="00C6449B">
              <w:t>3456</w:t>
            </w:r>
          </w:p>
        </w:tc>
        <w:tc>
          <w:tcPr>
            <w:tcW w:w="1070" w:type="dxa"/>
          </w:tcPr>
          <w:p w14:paraId="16F05066" w14:textId="77777777" w:rsidR="00CF08D6" w:rsidRPr="00C6449B" w:rsidRDefault="00CF08D6" w:rsidP="00CF08D6">
            <w:pPr>
              <w:pStyle w:val="TAC"/>
            </w:pPr>
            <w:r w:rsidRPr="00C6449B">
              <w:t>7344</w:t>
            </w:r>
          </w:p>
        </w:tc>
        <w:tc>
          <w:tcPr>
            <w:tcW w:w="1071" w:type="dxa"/>
          </w:tcPr>
          <w:p w14:paraId="1C492855" w14:textId="77777777" w:rsidR="00CF08D6" w:rsidRPr="00C6449B" w:rsidRDefault="00CF08D6" w:rsidP="00CF08D6">
            <w:pPr>
              <w:pStyle w:val="TAC"/>
            </w:pPr>
            <w:r w:rsidRPr="00C6449B">
              <w:t>15264</w:t>
            </w:r>
          </w:p>
        </w:tc>
        <w:tc>
          <w:tcPr>
            <w:tcW w:w="1071" w:type="dxa"/>
          </w:tcPr>
          <w:p w14:paraId="3D9CFF19" w14:textId="77777777" w:rsidR="00CF08D6" w:rsidRPr="00C6449B" w:rsidRDefault="00CF08D6" w:rsidP="00CF08D6">
            <w:pPr>
              <w:pStyle w:val="TAC"/>
            </w:pPr>
            <w:r w:rsidRPr="00C6449B">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t>
            </w:r>
            <w:r w:rsidRPr="00C6449B">
              <w:rPr>
                <w:i/>
              </w:rPr>
              <w:t>l</w:t>
            </w:r>
            <w:r w:rsidRPr="00C6449B">
              <w:rPr>
                <w:i/>
                <w:vertAlign w:val="subscript"/>
              </w:rPr>
              <w:t>0</w:t>
            </w:r>
            <w:r w:rsidRPr="00C6449B">
              <w:t xml:space="preserve">= 2 and </w:t>
            </w:r>
            <w:r w:rsidRPr="00C6449B">
              <w:rPr>
                <w:i/>
              </w:rPr>
              <w:t xml:space="preserve">l </w:t>
            </w:r>
            <w:r w:rsidRPr="00C6449B">
              <w:t xml:space="preserve">=11 for PUSCH mapping type A, </w:t>
            </w:r>
            <w:r w:rsidRPr="00C6449B">
              <w:rPr>
                <w:i/>
              </w:rPr>
              <w:t>l</w:t>
            </w:r>
            <w:r w:rsidRPr="00C6449B">
              <w:rPr>
                <w:i/>
                <w:vertAlign w:val="subscript"/>
              </w:rPr>
              <w:t>0</w:t>
            </w:r>
            <w:r w:rsidRPr="00C6449B">
              <w:t xml:space="preserve">= 0 and </w:t>
            </w:r>
            <w:r w:rsidRPr="00C6449B">
              <w:rPr>
                <w:i/>
              </w:rPr>
              <w:t xml:space="preserve">l </w:t>
            </w:r>
            <w:r w:rsidRPr="00C6449B">
              <w:t>=10 for PUSCH mapping type B as per table 6.4.1.1.3-3 of TS 38.211 [5].</w:t>
            </w:r>
          </w:p>
          <w:p w14:paraId="4C1A5FA0" w14:textId="72092698" w:rsidR="00CF08D6" w:rsidRPr="00C6449B" w:rsidRDefault="00CF08D6" w:rsidP="00CF08D6">
            <w:pPr>
              <w:pStyle w:val="TAN"/>
              <w:rPr>
                <w:szCs w:val="18"/>
              </w:rPr>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B41384" w:rsidRPr="00C6449B">
              <w:rPr>
                <w:rFonts w:hint="eastAsia"/>
              </w:rPr>
              <w:t>clause</w:t>
            </w:r>
            <w:r w:rsidRPr="00C6449B">
              <w:rPr>
                <w:rFonts w:hint="eastAsia"/>
              </w:rPr>
              <w:t xml:space="preserve"> </w:t>
            </w:r>
            <w:r w:rsidRPr="00C6449B">
              <w:t>5.2.2 of TS 38.212 [15].</w:t>
            </w:r>
          </w:p>
        </w:tc>
      </w:tr>
    </w:tbl>
    <w:p w14:paraId="0AE3FA93" w14:textId="77777777" w:rsidR="00CF08D6" w:rsidRPr="00C6449B" w:rsidRDefault="00CF08D6" w:rsidP="00CF08D6">
      <w:pPr>
        <w:rPr>
          <w:noProof/>
        </w:rPr>
      </w:pPr>
    </w:p>
    <w:p w14:paraId="67109AD0"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w:t>
      </w:r>
      <w:r w:rsidRPr="00C6449B">
        <w:t>3</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pos0</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t>G-FR2-A5-1</w:t>
            </w:r>
          </w:p>
        </w:tc>
        <w:tc>
          <w:tcPr>
            <w:tcW w:w="1077" w:type="dxa"/>
          </w:tcPr>
          <w:p w14:paraId="567509B6" w14:textId="77777777" w:rsidR="00CF08D6" w:rsidRPr="00C6449B" w:rsidRDefault="00CF08D6" w:rsidP="00CF08D6">
            <w:pPr>
              <w:pStyle w:val="TAH"/>
            </w:pPr>
            <w:r w:rsidRPr="00C6449B">
              <w:t>G-FR2-A5-2</w:t>
            </w:r>
          </w:p>
        </w:tc>
        <w:tc>
          <w:tcPr>
            <w:tcW w:w="1076" w:type="dxa"/>
          </w:tcPr>
          <w:p w14:paraId="63026B06" w14:textId="77777777" w:rsidR="00CF08D6" w:rsidRPr="00C6449B" w:rsidRDefault="00CF08D6" w:rsidP="00CF08D6">
            <w:pPr>
              <w:pStyle w:val="TAH"/>
            </w:pPr>
            <w:r w:rsidRPr="00C6449B">
              <w:t>G-FR2-A5-3</w:t>
            </w:r>
          </w:p>
        </w:tc>
        <w:tc>
          <w:tcPr>
            <w:tcW w:w="1077" w:type="dxa"/>
          </w:tcPr>
          <w:p w14:paraId="6ED0B233" w14:textId="77777777" w:rsidR="00CF08D6" w:rsidRPr="00C6449B" w:rsidRDefault="00CF08D6" w:rsidP="00CF08D6">
            <w:pPr>
              <w:pStyle w:val="TAH"/>
            </w:pPr>
            <w:r w:rsidRPr="00C6449B">
              <w:t>G-FR2-A5-4</w:t>
            </w:r>
          </w:p>
        </w:tc>
        <w:tc>
          <w:tcPr>
            <w:tcW w:w="1077" w:type="dxa"/>
          </w:tcPr>
          <w:p w14:paraId="57513361" w14:textId="77777777" w:rsidR="00CF08D6" w:rsidRPr="00C6449B" w:rsidRDefault="00CF08D6" w:rsidP="00CF08D6">
            <w:pPr>
              <w:pStyle w:val="TAH"/>
            </w:pPr>
            <w:r w:rsidRPr="00C6449B">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pPr>
            <w:r w:rsidRPr="00C6449B">
              <w:t>Subcarrier spacing [kHz]</w:t>
            </w:r>
          </w:p>
        </w:tc>
        <w:tc>
          <w:tcPr>
            <w:tcW w:w="1076" w:type="dxa"/>
          </w:tcPr>
          <w:p w14:paraId="61255706" w14:textId="77777777" w:rsidR="00CF08D6" w:rsidRPr="00C6449B" w:rsidRDefault="00CF08D6" w:rsidP="00CF08D6">
            <w:pPr>
              <w:pStyle w:val="TAC"/>
            </w:pPr>
            <w:r w:rsidRPr="00C6449B">
              <w:t>60</w:t>
            </w:r>
          </w:p>
        </w:tc>
        <w:tc>
          <w:tcPr>
            <w:tcW w:w="1077" w:type="dxa"/>
          </w:tcPr>
          <w:p w14:paraId="70886116" w14:textId="77777777" w:rsidR="00CF08D6" w:rsidRPr="00C6449B" w:rsidRDefault="00CF08D6" w:rsidP="00CF08D6">
            <w:pPr>
              <w:pStyle w:val="TAC"/>
            </w:pPr>
            <w:r w:rsidRPr="00C6449B">
              <w:t>60</w:t>
            </w:r>
          </w:p>
        </w:tc>
        <w:tc>
          <w:tcPr>
            <w:tcW w:w="1076" w:type="dxa"/>
          </w:tcPr>
          <w:p w14:paraId="3B017603" w14:textId="77777777" w:rsidR="00CF08D6" w:rsidRPr="00C6449B" w:rsidRDefault="00CF08D6" w:rsidP="00CF08D6">
            <w:pPr>
              <w:pStyle w:val="TAC"/>
            </w:pPr>
            <w:r w:rsidRPr="00C6449B">
              <w:t>120</w:t>
            </w:r>
          </w:p>
        </w:tc>
        <w:tc>
          <w:tcPr>
            <w:tcW w:w="1077" w:type="dxa"/>
          </w:tcPr>
          <w:p w14:paraId="42193605" w14:textId="77777777" w:rsidR="00CF08D6" w:rsidRPr="00C6449B" w:rsidRDefault="00CF08D6" w:rsidP="00CF08D6">
            <w:pPr>
              <w:pStyle w:val="TAC"/>
            </w:pPr>
            <w:r w:rsidRPr="00C6449B">
              <w:t>120</w:t>
            </w:r>
          </w:p>
        </w:tc>
        <w:tc>
          <w:tcPr>
            <w:tcW w:w="1077" w:type="dxa"/>
          </w:tcPr>
          <w:p w14:paraId="5C3A2AFE" w14:textId="77777777" w:rsidR="00CF08D6" w:rsidRPr="00C6449B" w:rsidRDefault="00CF08D6" w:rsidP="00CF08D6">
            <w:pPr>
              <w:pStyle w:val="TAC"/>
            </w:pPr>
            <w:r w:rsidRPr="00C6449B">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pPr>
            <w:r w:rsidRPr="00C6449B">
              <w:t>CP-OFDM Symbols per slot (Note 1)</w:t>
            </w:r>
          </w:p>
        </w:tc>
        <w:tc>
          <w:tcPr>
            <w:tcW w:w="1076" w:type="dxa"/>
          </w:tcPr>
          <w:p w14:paraId="7074EBD4" w14:textId="77777777" w:rsidR="00CF08D6" w:rsidRPr="00C6449B" w:rsidRDefault="00CF08D6" w:rsidP="00CF08D6">
            <w:pPr>
              <w:pStyle w:val="TAC"/>
            </w:pPr>
            <w:r w:rsidRPr="00C6449B">
              <w:t>9</w:t>
            </w:r>
          </w:p>
        </w:tc>
        <w:tc>
          <w:tcPr>
            <w:tcW w:w="1077" w:type="dxa"/>
          </w:tcPr>
          <w:p w14:paraId="50880B1E" w14:textId="77777777" w:rsidR="00CF08D6" w:rsidRPr="00C6449B" w:rsidRDefault="00CF08D6" w:rsidP="00CF08D6">
            <w:pPr>
              <w:pStyle w:val="TAC"/>
            </w:pPr>
            <w:r w:rsidRPr="00C6449B">
              <w:t>9</w:t>
            </w:r>
          </w:p>
        </w:tc>
        <w:tc>
          <w:tcPr>
            <w:tcW w:w="1076" w:type="dxa"/>
          </w:tcPr>
          <w:p w14:paraId="0E1F5558" w14:textId="77777777" w:rsidR="00CF08D6" w:rsidRPr="00C6449B" w:rsidRDefault="00CF08D6" w:rsidP="00CF08D6">
            <w:pPr>
              <w:pStyle w:val="TAC"/>
            </w:pPr>
            <w:r w:rsidRPr="00C6449B">
              <w:t>9</w:t>
            </w:r>
          </w:p>
        </w:tc>
        <w:tc>
          <w:tcPr>
            <w:tcW w:w="1077" w:type="dxa"/>
          </w:tcPr>
          <w:p w14:paraId="6319C378" w14:textId="77777777" w:rsidR="00CF08D6" w:rsidRPr="00C6449B" w:rsidRDefault="00CF08D6" w:rsidP="00CF08D6">
            <w:pPr>
              <w:pStyle w:val="TAC"/>
            </w:pPr>
            <w:r w:rsidRPr="00C6449B">
              <w:t>9</w:t>
            </w:r>
          </w:p>
        </w:tc>
        <w:tc>
          <w:tcPr>
            <w:tcW w:w="1077" w:type="dxa"/>
          </w:tcPr>
          <w:p w14:paraId="6E6CBCC4" w14:textId="77777777" w:rsidR="00CF08D6" w:rsidRPr="00C6449B" w:rsidRDefault="00CF08D6" w:rsidP="00CF08D6">
            <w:pPr>
              <w:pStyle w:val="TAC"/>
            </w:pPr>
            <w:r w:rsidRPr="00C6449B">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pPr>
            <w:r w:rsidRPr="00C6449B">
              <w:t>64QAM</w:t>
            </w:r>
          </w:p>
        </w:tc>
        <w:tc>
          <w:tcPr>
            <w:tcW w:w="1077" w:type="dxa"/>
          </w:tcPr>
          <w:p w14:paraId="52C524E9" w14:textId="77777777" w:rsidR="00CF08D6" w:rsidRPr="00C6449B" w:rsidRDefault="00CF08D6" w:rsidP="00CF08D6">
            <w:pPr>
              <w:pStyle w:val="TAC"/>
            </w:pPr>
            <w:r w:rsidRPr="00C6449B">
              <w:t>64QAM</w:t>
            </w:r>
          </w:p>
        </w:tc>
        <w:tc>
          <w:tcPr>
            <w:tcW w:w="1076" w:type="dxa"/>
          </w:tcPr>
          <w:p w14:paraId="7025D51C" w14:textId="77777777" w:rsidR="00CF08D6" w:rsidRPr="00C6449B" w:rsidRDefault="00CF08D6" w:rsidP="00CF08D6">
            <w:pPr>
              <w:pStyle w:val="TAC"/>
            </w:pPr>
            <w:r w:rsidRPr="00C6449B">
              <w:t>64QAM</w:t>
            </w:r>
          </w:p>
        </w:tc>
        <w:tc>
          <w:tcPr>
            <w:tcW w:w="1077" w:type="dxa"/>
          </w:tcPr>
          <w:p w14:paraId="766D8489" w14:textId="77777777" w:rsidR="00CF08D6" w:rsidRPr="00C6449B" w:rsidRDefault="00CF08D6" w:rsidP="00CF08D6">
            <w:pPr>
              <w:pStyle w:val="TAC"/>
            </w:pPr>
            <w:r w:rsidRPr="00C6449B">
              <w:t>64QAM</w:t>
            </w:r>
          </w:p>
        </w:tc>
        <w:tc>
          <w:tcPr>
            <w:tcW w:w="1077" w:type="dxa"/>
          </w:tcPr>
          <w:p w14:paraId="6282753A" w14:textId="77777777" w:rsidR="00CF08D6" w:rsidRPr="00C6449B" w:rsidRDefault="00CF08D6" w:rsidP="00CF08D6">
            <w:pPr>
              <w:pStyle w:val="TAC"/>
            </w:pPr>
            <w:r w:rsidRPr="00C6449B">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 (Note 2)</w:t>
            </w:r>
          </w:p>
        </w:tc>
        <w:tc>
          <w:tcPr>
            <w:tcW w:w="1076" w:type="dxa"/>
          </w:tcPr>
          <w:p w14:paraId="5341671B" w14:textId="77777777" w:rsidR="00CF08D6" w:rsidRPr="00C6449B" w:rsidRDefault="00CF08D6" w:rsidP="00CF08D6">
            <w:pPr>
              <w:pStyle w:val="TAC"/>
            </w:pPr>
            <w:r w:rsidRPr="00C6449B">
              <w:rPr>
                <w:rFonts w:eastAsia="Malgun Gothic"/>
              </w:rPr>
              <w:t>567/1024</w:t>
            </w:r>
          </w:p>
        </w:tc>
        <w:tc>
          <w:tcPr>
            <w:tcW w:w="1077" w:type="dxa"/>
          </w:tcPr>
          <w:p w14:paraId="0F1D4CFB" w14:textId="77777777" w:rsidR="00CF08D6" w:rsidRPr="00C6449B" w:rsidRDefault="00CF08D6" w:rsidP="00CF08D6">
            <w:pPr>
              <w:pStyle w:val="TAC"/>
            </w:pPr>
            <w:r w:rsidRPr="00C6449B">
              <w:rPr>
                <w:rFonts w:eastAsia="Malgun Gothic"/>
              </w:rPr>
              <w:t>567/1024</w:t>
            </w:r>
          </w:p>
        </w:tc>
        <w:tc>
          <w:tcPr>
            <w:tcW w:w="1076" w:type="dxa"/>
          </w:tcPr>
          <w:p w14:paraId="721EE850" w14:textId="77777777" w:rsidR="00CF08D6" w:rsidRPr="00C6449B" w:rsidRDefault="00CF08D6" w:rsidP="00CF08D6">
            <w:pPr>
              <w:pStyle w:val="TAC"/>
            </w:pPr>
            <w:r w:rsidRPr="00C6449B">
              <w:rPr>
                <w:rFonts w:eastAsia="Malgun Gothic"/>
              </w:rPr>
              <w:t>567/1024</w:t>
            </w:r>
          </w:p>
        </w:tc>
        <w:tc>
          <w:tcPr>
            <w:tcW w:w="1077" w:type="dxa"/>
          </w:tcPr>
          <w:p w14:paraId="26C32892" w14:textId="77777777" w:rsidR="00CF08D6" w:rsidRPr="00C6449B" w:rsidRDefault="00CF08D6" w:rsidP="00CF08D6">
            <w:pPr>
              <w:pStyle w:val="TAC"/>
            </w:pPr>
            <w:r w:rsidRPr="00C6449B">
              <w:rPr>
                <w:rFonts w:eastAsia="Malgun Gothic"/>
              </w:rPr>
              <w:t>567/1024</w:t>
            </w:r>
          </w:p>
        </w:tc>
        <w:tc>
          <w:tcPr>
            <w:tcW w:w="1077" w:type="dxa"/>
          </w:tcPr>
          <w:p w14:paraId="27F824E9" w14:textId="77777777" w:rsidR="00CF08D6" w:rsidRPr="00C6449B" w:rsidRDefault="00CF08D6" w:rsidP="00CF08D6">
            <w:pPr>
              <w:pStyle w:val="TAC"/>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56FFF0CB" w14:textId="77777777" w:rsidR="00CF08D6" w:rsidRPr="00C6449B" w:rsidRDefault="00CF08D6" w:rsidP="00CF08D6">
            <w:pPr>
              <w:pStyle w:val="TAC"/>
            </w:pPr>
            <w:r w:rsidRPr="00C6449B">
              <w:t>7888</w:t>
            </w:r>
          </w:p>
        </w:tc>
        <w:tc>
          <w:tcPr>
            <w:tcW w:w="1077" w:type="dxa"/>
            <w:vAlign w:val="center"/>
          </w:tcPr>
          <w:p w14:paraId="33C586E5" w14:textId="77777777" w:rsidR="00CF08D6" w:rsidRPr="00C6449B" w:rsidRDefault="00CF08D6" w:rsidP="00CF08D6">
            <w:pPr>
              <w:pStyle w:val="TAC"/>
            </w:pPr>
            <w:r w:rsidRPr="00C6449B">
              <w:t>7880</w:t>
            </w:r>
          </w:p>
        </w:tc>
        <w:tc>
          <w:tcPr>
            <w:tcW w:w="1076" w:type="dxa"/>
            <w:vAlign w:val="center"/>
          </w:tcPr>
          <w:p w14:paraId="3BD4CF4A" w14:textId="77777777" w:rsidR="00CF08D6" w:rsidRPr="00C6449B" w:rsidRDefault="00CF08D6" w:rsidP="00CF08D6">
            <w:pPr>
              <w:pStyle w:val="TAC"/>
            </w:pPr>
            <w:r w:rsidRPr="00C6449B">
              <w:t>5800</w:t>
            </w:r>
          </w:p>
        </w:tc>
        <w:tc>
          <w:tcPr>
            <w:tcW w:w="1077" w:type="dxa"/>
            <w:vAlign w:val="center"/>
          </w:tcPr>
          <w:p w14:paraId="6E212A63" w14:textId="77777777" w:rsidR="00CF08D6" w:rsidRPr="00C6449B" w:rsidRDefault="00CF08D6" w:rsidP="00CF08D6">
            <w:pPr>
              <w:pStyle w:val="TAC"/>
            </w:pPr>
            <w:r w:rsidRPr="00C6449B">
              <w:t>7888</w:t>
            </w:r>
          </w:p>
        </w:tc>
        <w:tc>
          <w:tcPr>
            <w:tcW w:w="1077" w:type="dxa"/>
            <w:vAlign w:val="center"/>
          </w:tcPr>
          <w:p w14:paraId="0964165F" w14:textId="77777777" w:rsidR="00CF08D6" w:rsidRPr="00C6449B" w:rsidRDefault="00CF08D6" w:rsidP="00CF08D6">
            <w:pPr>
              <w:pStyle w:val="TAC"/>
            </w:pPr>
            <w:r w:rsidRPr="00C6449B">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pPr>
            <w:r w:rsidRPr="00C6449B">
              <w:t>Total number of bits per slot</w:t>
            </w:r>
            <w: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Total number of bits per slot</w:t>
            </w:r>
            <w:r>
              <w:t xml:space="preserve"> with PT-RS (Note 3)</w:t>
            </w:r>
          </w:p>
        </w:tc>
        <w:tc>
          <w:tcPr>
            <w:tcW w:w="1076" w:type="dxa"/>
            <w:vAlign w:val="center"/>
          </w:tcPr>
          <w:p w14:paraId="39793BB3" w14:textId="2967FF47" w:rsidR="00EB5AAB" w:rsidRPr="00C6449B" w:rsidRDefault="00EB5AAB" w:rsidP="00EB5AAB">
            <w:pPr>
              <w:pStyle w:val="TAC"/>
            </w:pPr>
            <w:r>
              <w:rPr>
                <w:rFonts w:hint="eastAsia"/>
              </w:rPr>
              <w:t>4</w:t>
            </w:r>
            <w:r>
              <w:t>0986</w:t>
            </w:r>
          </w:p>
        </w:tc>
        <w:tc>
          <w:tcPr>
            <w:tcW w:w="1077" w:type="dxa"/>
            <w:vAlign w:val="center"/>
          </w:tcPr>
          <w:p w14:paraId="7AF410D9" w14:textId="15B90536" w:rsidR="00EB5AAB" w:rsidRPr="00C6449B" w:rsidRDefault="00EB5AAB" w:rsidP="00EB5AAB">
            <w:pPr>
              <w:pStyle w:val="TAC"/>
            </w:pPr>
            <w:r>
              <w:rPr>
                <w:rFonts w:hint="eastAsia"/>
              </w:rPr>
              <w:t>8</w:t>
            </w:r>
            <w:r>
              <w:t>1972</w:t>
            </w:r>
          </w:p>
        </w:tc>
        <w:tc>
          <w:tcPr>
            <w:tcW w:w="1076" w:type="dxa"/>
            <w:vAlign w:val="center"/>
          </w:tcPr>
          <w:p w14:paraId="00375856" w14:textId="7609A7DB" w:rsidR="00EB5AAB" w:rsidRPr="00C6449B" w:rsidRDefault="00EB5AAB" w:rsidP="00EB5AAB">
            <w:pPr>
              <w:pStyle w:val="TAC"/>
            </w:pPr>
            <w:r>
              <w:rPr>
                <w:rFonts w:hint="eastAsia"/>
              </w:rPr>
              <w:t>1</w:t>
            </w:r>
            <w:r>
              <w:t>9872</w:t>
            </w:r>
          </w:p>
        </w:tc>
        <w:tc>
          <w:tcPr>
            <w:tcW w:w="1077" w:type="dxa"/>
            <w:vAlign w:val="center"/>
          </w:tcPr>
          <w:p w14:paraId="66448653" w14:textId="6B796216" w:rsidR="00EB5AAB" w:rsidRPr="00C6449B" w:rsidRDefault="00EB5AAB" w:rsidP="00EB5AAB">
            <w:pPr>
              <w:pStyle w:val="TAC"/>
            </w:pPr>
            <w:r>
              <w:rPr>
                <w:rFonts w:hint="eastAsia"/>
              </w:rPr>
              <w:t>4</w:t>
            </w:r>
            <w:r>
              <w:t>0986</w:t>
            </w:r>
          </w:p>
        </w:tc>
        <w:tc>
          <w:tcPr>
            <w:tcW w:w="1077" w:type="dxa"/>
            <w:vAlign w:val="center"/>
          </w:tcPr>
          <w:p w14:paraId="6DE20900" w14:textId="2AB4C4A1" w:rsidR="00EB5AAB" w:rsidRPr="00C6449B" w:rsidRDefault="00EB5AAB" w:rsidP="00EB5AAB">
            <w:pPr>
              <w:pStyle w:val="TAC"/>
            </w:pPr>
            <w:r>
              <w:rPr>
                <w:rFonts w:hint="eastAsia"/>
              </w:rPr>
              <w:t>8</w:t>
            </w:r>
            <w: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pPr>
            <w:r w:rsidRPr="00C6449B">
              <w:t>Total symbols per slot</w:t>
            </w:r>
            <w: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Total symbols per slot</w:t>
            </w:r>
            <w: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rPr>
              <w:t>6</w:t>
            </w:r>
            <w:r>
              <w:rPr>
                <w:szCs w:val="18"/>
              </w:rPr>
              <w:t>831</w:t>
            </w:r>
          </w:p>
        </w:tc>
        <w:tc>
          <w:tcPr>
            <w:tcW w:w="1077" w:type="dxa"/>
          </w:tcPr>
          <w:p w14:paraId="03B4E373" w14:textId="01E26BD6" w:rsidR="00EB5AAB" w:rsidRPr="00C6449B" w:rsidRDefault="00EB5AAB" w:rsidP="00EB5AAB">
            <w:pPr>
              <w:pStyle w:val="TAC"/>
              <w:rPr>
                <w:szCs w:val="18"/>
              </w:rPr>
            </w:pPr>
            <w:r>
              <w:rPr>
                <w:rFonts w:hint="eastAsia"/>
                <w:szCs w:val="18"/>
              </w:rPr>
              <w:t>1</w:t>
            </w:r>
            <w:r>
              <w:rPr>
                <w:szCs w:val="18"/>
              </w:rPr>
              <w:t>3662</w:t>
            </w:r>
          </w:p>
        </w:tc>
        <w:tc>
          <w:tcPr>
            <w:tcW w:w="1076" w:type="dxa"/>
          </w:tcPr>
          <w:p w14:paraId="4D8653E5" w14:textId="664F9681" w:rsidR="00EB5AAB" w:rsidRPr="00C6449B" w:rsidRDefault="00EB5AAB" w:rsidP="00EB5AAB">
            <w:pPr>
              <w:pStyle w:val="TAC"/>
              <w:rPr>
                <w:szCs w:val="18"/>
              </w:rPr>
            </w:pPr>
            <w:r>
              <w:rPr>
                <w:rFonts w:hint="eastAsia"/>
                <w:szCs w:val="18"/>
              </w:rPr>
              <w:t>3</w:t>
            </w:r>
            <w:r>
              <w:rPr>
                <w:szCs w:val="18"/>
              </w:rPr>
              <w:t>312</w:t>
            </w:r>
          </w:p>
        </w:tc>
        <w:tc>
          <w:tcPr>
            <w:tcW w:w="1077" w:type="dxa"/>
          </w:tcPr>
          <w:p w14:paraId="354D5CF9" w14:textId="164DC1B0" w:rsidR="00EB5AAB" w:rsidRPr="00C6449B" w:rsidRDefault="00EB5AAB" w:rsidP="00EB5AAB">
            <w:pPr>
              <w:pStyle w:val="TAC"/>
              <w:rPr>
                <w:szCs w:val="18"/>
              </w:rPr>
            </w:pPr>
            <w:r>
              <w:rPr>
                <w:rFonts w:hint="eastAsia"/>
                <w:szCs w:val="18"/>
              </w:rPr>
              <w:t>6</w:t>
            </w:r>
            <w:r>
              <w:rPr>
                <w:szCs w:val="18"/>
              </w:rPr>
              <w:t>831</w:t>
            </w:r>
          </w:p>
        </w:tc>
        <w:tc>
          <w:tcPr>
            <w:tcW w:w="1077" w:type="dxa"/>
          </w:tcPr>
          <w:p w14:paraId="73F47BB2" w14:textId="400C39DB" w:rsidR="00EB5AAB" w:rsidRPr="00C6449B" w:rsidRDefault="00EB5AAB" w:rsidP="00EB5AAB">
            <w:pPr>
              <w:pStyle w:val="TAC"/>
              <w:rPr>
                <w:szCs w:val="18"/>
              </w:rPr>
            </w:pPr>
            <w:r>
              <w:rPr>
                <w:rFonts w:hint="eastAsia"/>
                <w:szCs w:val="18"/>
              </w:rPr>
              <w:t>1</w:t>
            </w:r>
            <w:r>
              <w:rPr>
                <w:szCs w:val="18"/>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pos0</w:t>
            </w:r>
            <w:r w:rsidRPr="00C6449B">
              <w:t xml:space="preserve"> with </w:t>
            </w:r>
            <w:r w:rsidRPr="00C6449B">
              <w:rPr>
                <w:i/>
              </w:rPr>
              <w:t>l</w:t>
            </w:r>
            <w:r w:rsidRPr="00C6449B">
              <w:rPr>
                <w:i/>
                <w:vertAlign w:val="subscript"/>
              </w:rPr>
              <w:t>0</w:t>
            </w:r>
            <w:r w:rsidRPr="00C6449B">
              <w:t>= 0 as per Table 6.4.1.1.3-3 of TS 38.211 [5].</w:t>
            </w:r>
          </w:p>
          <w:p w14:paraId="4FDF0EE2"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607E7AE8" w14:textId="29794443" w:rsidR="00EB5AAB" w:rsidRPr="00C6449B" w:rsidRDefault="00EB5AAB" w:rsidP="00CF08D6">
            <w:pPr>
              <w:pStyle w:val="TAN"/>
            </w:pPr>
            <w:r w:rsidRPr="00A14530">
              <w:t>NOTE 3:</w:t>
            </w:r>
            <w:r w:rsidRPr="00A14530">
              <w:tab/>
              <w:t>PT-RS 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383CCF66" w14:textId="77777777" w:rsidR="00CF08D6" w:rsidRPr="00C6449B" w:rsidRDefault="00CF08D6" w:rsidP="00CF08D6">
      <w:pPr>
        <w:rPr>
          <w:noProof/>
        </w:rPr>
      </w:pPr>
    </w:p>
    <w:p w14:paraId="0FED4051" w14:textId="77777777" w:rsidR="00CF08D6" w:rsidRPr="00C6449B" w:rsidRDefault="00CF08D6" w:rsidP="00CF08D6">
      <w:pPr>
        <w:pStyle w:val="TH"/>
      </w:pPr>
      <w:r w:rsidRPr="00C6449B">
        <w:rPr>
          <w:rFonts w:eastAsia="Malgun Gothic"/>
        </w:rPr>
        <w:t>Table A.</w:t>
      </w:r>
      <w:r w:rsidRPr="00C6449B">
        <w:t>5</w:t>
      </w:r>
      <w:r w:rsidRPr="00C6449B">
        <w:rPr>
          <w:rFonts w:eastAsia="Malgun Gothic"/>
        </w:rPr>
        <w:t>-</w:t>
      </w:r>
      <w:r w:rsidRPr="00C6449B">
        <w:t>4</w:t>
      </w:r>
      <w:r w:rsidRPr="00C6449B">
        <w:rPr>
          <w:rFonts w:eastAsia="Malgun Gothic"/>
        </w:rPr>
        <w:t>: FRC parameters for</w:t>
      </w:r>
      <w:r w:rsidRPr="00C6449B">
        <w:t xml:space="preserve"> FR2 PUSCH </w:t>
      </w:r>
      <w:r w:rsidRPr="00C6449B">
        <w:rPr>
          <w:rFonts w:eastAsia="Malgun Gothic"/>
        </w:rPr>
        <w:t>performance requirements</w:t>
      </w:r>
      <w:r w:rsidRPr="00C6449B">
        <w:t xml:space="preserve">, transform precoding disabled, </w:t>
      </w:r>
      <w:r w:rsidRPr="00C6449B">
        <w:rPr>
          <w:i/>
        </w:rPr>
        <w:t>Additional DM-RS position = pos1</w:t>
      </w:r>
      <w:r w:rsidRPr="00C6449B">
        <w:t xml:space="preserve"> and 1 transmission layer</w:t>
      </w:r>
      <w:r w:rsidRPr="00C6449B">
        <w:rPr>
          <w:rFonts w:eastAsia="Malgun Gothic"/>
        </w:rPr>
        <w:t xml:space="preserve"> (</w:t>
      </w:r>
      <w:r w:rsidRPr="00C6449B">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t>G-FR2-A5-6</w:t>
            </w:r>
          </w:p>
        </w:tc>
        <w:tc>
          <w:tcPr>
            <w:tcW w:w="1077" w:type="dxa"/>
          </w:tcPr>
          <w:p w14:paraId="62CF96AD" w14:textId="77777777" w:rsidR="00CF08D6" w:rsidRPr="00C6449B" w:rsidRDefault="00CF08D6" w:rsidP="00CF08D6">
            <w:pPr>
              <w:pStyle w:val="TAH"/>
            </w:pPr>
            <w:r w:rsidRPr="00C6449B">
              <w:t>G-FR2-A5-7</w:t>
            </w:r>
          </w:p>
        </w:tc>
        <w:tc>
          <w:tcPr>
            <w:tcW w:w="1076" w:type="dxa"/>
          </w:tcPr>
          <w:p w14:paraId="50D44762" w14:textId="77777777" w:rsidR="00CF08D6" w:rsidRPr="00C6449B" w:rsidRDefault="00CF08D6" w:rsidP="00CF08D6">
            <w:pPr>
              <w:pStyle w:val="TAH"/>
            </w:pPr>
            <w:r w:rsidRPr="00C6449B">
              <w:t>G-FR2-A5-8</w:t>
            </w:r>
          </w:p>
        </w:tc>
        <w:tc>
          <w:tcPr>
            <w:tcW w:w="1077" w:type="dxa"/>
          </w:tcPr>
          <w:p w14:paraId="7AC360F3" w14:textId="77777777" w:rsidR="00CF08D6" w:rsidRPr="00C6449B" w:rsidRDefault="00CF08D6" w:rsidP="00CF08D6">
            <w:pPr>
              <w:pStyle w:val="TAH"/>
            </w:pPr>
            <w:r w:rsidRPr="00C6449B">
              <w:t>G-FR2-A5-9</w:t>
            </w:r>
          </w:p>
        </w:tc>
        <w:tc>
          <w:tcPr>
            <w:tcW w:w="1077" w:type="dxa"/>
          </w:tcPr>
          <w:p w14:paraId="346B4F20" w14:textId="77777777" w:rsidR="00CF08D6" w:rsidRPr="00C6449B" w:rsidRDefault="00CF08D6" w:rsidP="00CF08D6">
            <w:pPr>
              <w:pStyle w:val="TAH"/>
            </w:pPr>
            <w:r w:rsidRPr="00C6449B">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pPr>
            <w:r w:rsidRPr="00C6449B">
              <w:t>Subcarrier spacing [kHz]</w:t>
            </w:r>
          </w:p>
        </w:tc>
        <w:tc>
          <w:tcPr>
            <w:tcW w:w="1076" w:type="dxa"/>
          </w:tcPr>
          <w:p w14:paraId="10989E78" w14:textId="77777777" w:rsidR="00CF08D6" w:rsidRPr="00C6449B" w:rsidRDefault="00CF08D6" w:rsidP="00CF08D6">
            <w:pPr>
              <w:pStyle w:val="TAC"/>
            </w:pPr>
            <w:r w:rsidRPr="00C6449B">
              <w:t>60</w:t>
            </w:r>
          </w:p>
        </w:tc>
        <w:tc>
          <w:tcPr>
            <w:tcW w:w="1077" w:type="dxa"/>
          </w:tcPr>
          <w:p w14:paraId="4A041332" w14:textId="77777777" w:rsidR="00CF08D6" w:rsidRPr="00C6449B" w:rsidRDefault="00CF08D6" w:rsidP="00CF08D6">
            <w:pPr>
              <w:pStyle w:val="TAC"/>
            </w:pPr>
            <w:r w:rsidRPr="00C6449B">
              <w:t>60</w:t>
            </w:r>
          </w:p>
        </w:tc>
        <w:tc>
          <w:tcPr>
            <w:tcW w:w="1076" w:type="dxa"/>
          </w:tcPr>
          <w:p w14:paraId="19614872" w14:textId="77777777" w:rsidR="00CF08D6" w:rsidRPr="00C6449B" w:rsidRDefault="00CF08D6" w:rsidP="00CF08D6">
            <w:pPr>
              <w:pStyle w:val="TAC"/>
            </w:pPr>
            <w:r w:rsidRPr="00C6449B">
              <w:t>120</w:t>
            </w:r>
          </w:p>
        </w:tc>
        <w:tc>
          <w:tcPr>
            <w:tcW w:w="1077" w:type="dxa"/>
          </w:tcPr>
          <w:p w14:paraId="44250ABD" w14:textId="77777777" w:rsidR="00CF08D6" w:rsidRPr="00C6449B" w:rsidRDefault="00CF08D6" w:rsidP="00CF08D6">
            <w:pPr>
              <w:pStyle w:val="TAC"/>
            </w:pPr>
            <w:r w:rsidRPr="00C6449B">
              <w:t>120</w:t>
            </w:r>
          </w:p>
        </w:tc>
        <w:tc>
          <w:tcPr>
            <w:tcW w:w="1077" w:type="dxa"/>
          </w:tcPr>
          <w:p w14:paraId="5C19DFE2" w14:textId="77777777" w:rsidR="00CF08D6" w:rsidRPr="00C6449B" w:rsidRDefault="00CF08D6" w:rsidP="00CF08D6">
            <w:pPr>
              <w:pStyle w:val="TAC"/>
            </w:pPr>
            <w:r w:rsidRPr="00C6449B">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pPr>
            <w:r w:rsidRPr="00C6449B">
              <w:t>CP-OFDM Symbols per slot (Note 1)</w:t>
            </w:r>
          </w:p>
        </w:tc>
        <w:tc>
          <w:tcPr>
            <w:tcW w:w="1076" w:type="dxa"/>
          </w:tcPr>
          <w:p w14:paraId="7B71D38F" w14:textId="77777777" w:rsidR="00CF08D6" w:rsidRPr="00C6449B" w:rsidRDefault="00CF08D6" w:rsidP="00CF08D6">
            <w:pPr>
              <w:pStyle w:val="TAC"/>
            </w:pPr>
            <w:r w:rsidRPr="00C6449B">
              <w:t>8</w:t>
            </w:r>
          </w:p>
        </w:tc>
        <w:tc>
          <w:tcPr>
            <w:tcW w:w="1077" w:type="dxa"/>
          </w:tcPr>
          <w:p w14:paraId="58CE04D1" w14:textId="77777777" w:rsidR="00CF08D6" w:rsidRPr="00C6449B" w:rsidRDefault="00CF08D6" w:rsidP="00CF08D6">
            <w:pPr>
              <w:pStyle w:val="TAC"/>
            </w:pPr>
            <w:r w:rsidRPr="00C6449B">
              <w:t>8</w:t>
            </w:r>
          </w:p>
        </w:tc>
        <w:tc>
          <w:tcPr>
            <w:tcW w:w="1076" w:type="dxa"/>
          </w:tcPr>
          <w:p w14:paraId="729BA71B" w14:textId="77777777" w:rsidR="00CF08D6" w:rsidRPr="00C6449B" w:rsidRDefault="00CF08D6" w:rsidP="00CF08D6">
            <w:pPr>
              <w:pStyle w:val="TAC"/>
            </w:pPr>
            <w:r w:rsidRPr="00C6449B">
              <w:t>8</w:t>
            </w:r>
          </w:p>
        </w:tc>
        <w:tc>
          <w:tcPr>
            <w:tcW w:w="1077" w:type="dxa"/>
          </w:tcPr>
          <w:p w14:paraId="5866A733" w14:textId="77777777" w:rsidR="00CF08D6" w:rsidRPr="00C6449B" w:rsidRDefault="00CF08D6" w:rsidP="00CF08D6">
            <w:pPr>
              <w:pStyle w:val="TAC"/>
            </w:pPr>
            <w:r w:rsidRPr="00C6449B">
              <w:t>8</w:t>
            </w:r>
          </w:p>
        </w:tc>
        <w:tc>
          <w:tcPr>
            <w:tcW w:w="1077" w:type="dxa"/>
          </w:tcPr>
          <w:p w14:paraId="75293B0C" w14:textId="77777777" w:rsidR="00CF08D6" w:rsidRPr="00C6449B" w:rsidRDefault="00CF08D6" w:rsidP="00CF08D6">
            <w:pPr>
              <w:pStyle w:val="TAC"/>
            </w:pPr>
            <w:r w:rsidRPr="00C6449B">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pPr>
            <w:r w:rsidRPr="00C6449B">
              <w:t>64QAM</w:t>
            </w:r>
          </w:p>
        </w:tc>
        <w:tc>
          <w:tcPr>
            <w:tcW w:w="1077" w:type="dxa"/>
          </w:tcPr>
          <w:p w14:paraId="7A27454D" w14:textId="77777777" w:rsidR="00CF08D6" w:rsidRPr="00C6449B" w:rsidRDefault="00CF08D6" w:rsidP="00CF08D6">
            <w:pPr>
              <w:pStyle w:val="TAC"/>
            </w:pPr>
            <w:r w:rsidRPr="00C6449B">
              <w:t>64QAM</w:t>
            </w:r>
          </w:p>
        </w:tc>
        <w:tc>
          <w:tcPr>
            <w:tcW w:w="1076" w:type="dxa"/>
          </w:tcPr>
          <w:p w14:paraId="4F9A975A" w14:textId="77777777" w:rsidR="00CF08D6" w:rsidRPr="00C6449B" w:rsidRDefault="00CF08D6" w:rsidP="00CF08D6">
            <w:pPr>
              <w:pStyle w:val="TAC"/>
            </w:pPr>
            <w:r w:rsidRPr="00C6449B">
              <w:t>64QAM</w:t>
            </w:r>
          </w:p>
        </w:tc>
        <w:tc>
          <w:tcPr>
            <w:tcW w:w="1077" w:type="dxa"/>
          </w:tcPr>
          <w:p w14:paraId="78AD459D" w14:textId="77777777" w:rsidR="00CF08D6" w:rsidRPr="00C6449B" w:rsidRDefault="00CF08D6" w:rsidP="00CF08D6">
            <w:pPr>
              <w:pStyle w:val="TAC"/>
            </w:pPr>
            <w:r w:rsidRPr="00C6449B">
              <w:t>64QAM</w:t>
            </w:r>
          </w:p>
        </w:tc>
        <w:tc>
          <w:tcPr>
            <w:tcW w:w="1077" w:type="dxa"/>
          </w:tcPr>
          <w:p w14:paraId="2A5483C9" w14:textId="77777777" w:rsidR="00CF08D6" w:rsidRPr="00C6449B" w:rsidRDefault="00CF08D6" w:rsidP="00CF08D6">
            <w:pPr>
              <w:pStyle w:val="TAC"/>
            </w:pPr>
            <w:r w:rsidRPr="00C6449B">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 (Note 2)</w:t>
            </w:r>
          </w:p>
        </w:tc>
        <w:tc>
          <w:tcPr>
            <w:tcW w:w="1076" w:type="dxa"/>
          </w:tcPr>
          <w:p w14:paraId="6F362937" w14:textId="77777777" w:rsidR="00CF08D6" w:rsidRPr="00C6449B" w:rsidRDefault="00CF08D6" w:rsidP="00CF08D6">
            <w:pPr>
              <w:pStyle w:val="TAC"/>
            </w:pPr>
            <w:r w:rsidRPr="00C6449B">
              <w:rPr>
                <w:rFonts w:eastAsia="Malgun Gothic"/>
              </w:rPr>
              <w:t>567/1024</w:t>
            </w:r>
          </w:p>
        </w:tc>
        <w:tc>
          <w:tcPr>
            <w:tcW w:w="1077" w:type="dxa"/>
          </w:tcPr>
          <w:p w14:paraId="0BD8182C" w14:textId="77777777" w:rsidR="00CF08D6" w:rsidRPr="00C6449B" w:rsidRDefault="00CF08D6" w:rsidP="00CF08D6">
            <w:pPr>
              <w:pStyle w:val="TAC"/>
            </w:pPr>
            <w:r w:rsidRPr="00C6449B">
              <w:rPr>
                <w:rFonts w:eastAsia="Malgun Gothic"/>
              </w:rPr>
              <w:t>567/1024</w:t>
            </w:r>
          </w:p>
        </w:tc>
        <w:tc>
          <w:tcPr>
            <w:tcW w:w="1076" w:type="dxa"/>
          </w:tcPr>
          <w:p w14:paraId="7C2406C1" w14:textId="77777777" w:rsidR="00CF08D6" w:rsidRPr="00C6449B" w:rsidRDefault="00CF08D6" w:rsidP="00CF08D6">
            <w:pPr>
              <w:pStyle w:val="TAC"/>
            </w:pPr>
            <w:r w:rsidRPr="00C6449B">
              <w:rPr>
                <w:rFonts w:eastAsia="Malgun Gothic"/>
              </w:rPr>
              <w:t>567/1024</w:t>
            </w:r>
          </w:p>
        </w:tc>
        <w:tc>
          <w:tcPr>
            <w:tcW w:w="1077" w:type="dxa"/>
          </w:tcPr>
          <w:p w14:paraId="0D2411DA" w14:textId="77777777" w:rsidR="00CF08D6" w:rsidRPr="00C6449B" w:rsidRDefault="00CF08D6" w:rsidP="00CF08D6">
            <w:pPr>
              <w:pStyle w:val="TAC"/>
            </w:pPr>
            <w:r w:rsidRPr="00C6449B">
              <w:rPr>
                <w:rFonts w:eastAsia="Malgun Gothic"/>
              </w:rPr>
              <w:t>567/1024</w:t>
            </w:r>
          </w:p>
        </w:tc>
        <w:tc>
          <w:tcPr>
            <w:tcW w:w="1077" w:type="dxa"/>
          </w:tcPr>
          <w:p w14:paraId="3BCD95DD" w14:textId="77777777" w:rsidR="00CF08D6" w:rsidRPr="00C6449B" w:rsidRDefault="00CF08D6" w:rsidP="00CF08D6">
            <w:pPr>
              <w:pStyle w:val="TAC"/>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pPr>
            <w:r w:rsidRPr="00C6449B">
              <w:t xml:space="preserve">Code block size </w:t>
            </w:r>
            <w:r w:rsidRPr="00C6449B">
              <w:rPr>
                <w:rFonts w:eastAsia="Malgun Gothic" w:cs="Arial"/>
              </w:rPr>
              <w:t>including CRC</w:t>
            </w:r>
            <w:r w:rsidRPr="00C6449B">
              <w:t xml:space="preserve"> (bits) </w:t>
            </w:r>
            <w:r w:rsidRPr="00C6449B">
              <w:rPr>
                <w:rFonts w:cs="Arial"/>
              </w:rPr>
              <w:t>(Note 2)</w:t>
            </w:r>
          </w:p>
        </w:tc>
        <w:tc>
          <w:tcPr>
            <w:tcW w:w="1076" w:type="dxa"/>
            <w:vAlign w:val="center"/>
          </w:tcPr>
          <w:p w14:paraId="6D50ECED" w14:textId="77777777" w:rsidR="00CF08D6" w:rsidRPr="00C6449B" w:rsidRDefault="00CF08D6" w:rsidP="00CF08D6">
            <w:pPr>
              <w:pStyle w:val="TAC"/>
            </w:pPr>
            <w:r w:rsidRPr="00C6449B">
              <w:t>7032</w:t>
            </w:r>
          </w:p>
        </w:tc>
        <w:tc>
          <w:tcPr>
            <w:tcW w:w="1077" w:type="dxa"/>
            <w:vAlign w:val="center"/>
          </w:tcPr>
          <w:p w14:paraId="549E3D3A" w14:textId="77777777" w:rsidR="00CF08D6" w:rsidRPr="00C6449B" w:rsidRDefault="00CF08D6" w:rsidP="00CF08D6">
            <w:pPr>
              <w:pStyle w:val="TAC"/>
            </w:pPr>
            <w:r w:rsidRPr="00C6449B">
              <w:t>8432</w:t>
            </w:r>
          </w:p>
        </w:tc>
        <w:tc>
          <w:tcPr>
            <w:tcW w:w="1076" w:type="dxa"/>
            <w:vAlign w:val="center"/>
          </w:tcPr>
          <w:p w14:paraId="559FC119" w14:textId="77777777" w:rsidR="00CF08D6" w:rsidRPr="00C6449B" w:rsidRDefault="00CF08D6" w:rsidP="00CF08D6">
            <w:pPr>
              <w:pStyle w:val="TAC"/>
            </w:pPr>
            <w:r w:rsidRPr="00C6449B">
              <w:t>5160</w:t>
            </w:r>
          </w:p>
        </w:tc>
        <w:tc>
          <w:tcPr>
            <w:tcW w:w="1077" w:type="dxa"/>
            <w:vAlign w:val="center"/>
          </w:tcPr>
          <w:p w14:paraId="6CBFAC8D" w14:textId="77777777" w:rsidR="00CF08D6" w:rsidRPr="00C6449B" w:rsidRDefault="00CF08D6" w:rsidP="00CF08D6">
            <w:pPr>
              <w:pStyle w:val="TAC"/>
            </w:pPr>
            <w:r w:rsidRPr="00C6449B">
              <w:t>7032</w:t>
            </w:r>
          </w:p>
        </w:tc>
        <w:tc>
          <w:tcPr>
            <w:tcW w:w="1077" w:type="dxa"/>
            <w:vAlign w:val="center"/>
          </w:tcPr>
          <w:p w14:paraId="104BA093" w14:textId="77777777" w:rsidR="00CF08D6" w:rsidRPr="00C6449B" w:rsidRDefault="00CF08D6" w:rsidP="00CF08D6">
            <w:pPr>
              <w:pStyle w:val="TAC"/>
            </w:pPr>
            <w:r w:rsidRPr="00C6449B">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pPr>
            <w:r w:rsidRPr="00C6449B">
              <w:t>Total number of bits per slot</w:t>
            </w:r>
            <w: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Total number of bits per slot</w:t>
            </w:r>
            <w:r>
              <w:t xml:space="preserve"> with PT-RS (Note 3)</w:t>
            </w:r>
          </w:p>
        </w:tc>
        <w:tc>
          <w:tcPr>
            <w:tcW w:w="1076" w:type="dxa"/>
            <w:vAlign w:val="center"/>
          </w:tcPr>
          <w:p w14:paraId="53613079" w14:textId="61E4787B" w:rsidR="00EB5AAB" w:rsidRPr="00C6449B" w:rsidRDefault="00EB5AAB" w:rsidP="00EB5AAB">
            <w:pPr>
              <w:pStyle w:val="TAC"/>
            </w:pPr>
            <w:r>
              <w:rPr>
                <w:rFonts w:hint="eastAsia"/>
              </w:rPr>
              <w:t>3</w:t>
            </w:r>
            <w:r>
              <w:t>6432</w:t>
            </w:r>
          </w:p>
        </w:tc>
        <w:tc>
          <w:tcPr>
            <w:tcW w:w="1077" w:type="dxa"/>
            <w:vAlign w:val="center"/>
          </w:tcPr>
          <w:p w14:paraId="528D66BD" w14:textId="14EEE8C5" w:rsidR="00EB5AAB" w:rsidRPr="00C6449B" w:rsidRDefault="00EB5AAB" w:rsidP="00EB5AAB">
            <w:pPr>
              <w:pStyle w:val="TAC"/>
            </w:pPr>
            <w:r>
              <w:rPr>
                <w:rFonts w:hint="eastAsia"/>
              </w:rPr>
              <w:t>7</w:t>
            </w:r>
            <w:r>
              <w:t>2864</w:t>
            </w:r>
          </w:p>
        </w:tc>
        <w:tc>
          <w:tcPr>
            <w:tcW w:w="1076" w:type="dxa"/>
            <w:vAlign w:val="center"/>
          </w:tcPr>
          <w:p w14:paraId="15AB3B7A" w14:textId="2C647821" w:rsidR="00EB5AAB" w:rsidRPr="00C6449B" w:rsidRDefault="00EB5AAB" w:rsidP="00EB5AAB">
            <w:pPr>
              <w:pStyle w:val="TAC"/>
            </w:pPr>
            <w:r>
              <w:rPr>
                <w:rFonts w:hint="eastAsia"/>
              </w:rPr>
              <w:t>1</w:t>
            </w:r>
            <w:r>
              <w:t>7664</w:t>
            </w:r>
          </w:p>
        </w:tc>
        <w:tc>
          <w:tcPr>
            <w:tcW w:w="1077" w:type="dxa"/>
            <w:vAlign w:val="center"/>
          </w:tcPr>
          <w:p w14:paraId="6515707D" w14:textId="2561440F" w:rsidR="00EB5AAB" w:rsidRPr="00C6449B" w:rsidRDefault="00EB5AAB" w:rsidP="00EB5AAB">
            <w:pPr>
              <w:pStyle w:val="TAC"/>
            </w:pPr>
            <w:r>
              <w:rPr>
                <w:rFonts w:hint="eastAsia"/>
              </w:rPr>
              <w:t>3</w:t>
            </w:r>
            <w:r>
              <w:t>6432</w:t>
            </w:r>
          </w:p>
        </w:tc>
        <w:tc>
          <w:tcPr>
            <w:tcW w:w="1077" w:type="dxa"/>
            <w:vAlign w:val="center"/>
          </w:tcPr>
          <w:p w14:paraId="02895BF5" w14:textId="1F7CC486" w:rsidR="00EB5AAB" w:rsidRPr="00C6449B" w:rsidRDefault="00EB5AAB" w:rsidP="00EB5AAB">
            <w:pPr>
              <w:pStyle w:val="TAC"/>
            </w:pPr>
            <w:r>
              <w:rPr>
                <w:rFonts w:hint="eastAsia"/>
              </w:rPr>
              <w:t>7</w:t>
            </w:r>
            <w: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pPr>
            <w:r w:rsidRPr="00C6449B">
              <w:t>Total symbols per slot</w:t>
            </w:r>
            <w: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Total symbols per slot</w:t>
            </w:r>
            <w:r>
              <w:t xml:space="preserve"> with PT-RS (Note 3)</w:t>
            </w:r>
          </w:p>
        </w:tc>
        <w:tc>
          <w:tcPr>
            <w:tcW w:w="1076" w:type="dxa"/>
          </w:tcPr>
          <w:p w14:paraId="1EB34050" w14:textId="6FF8E10B" w:rsidR="00EB5AAB" w:rsidRPr="00C6449B" w:rsidRDefault="00EB5AAB" w:rsidP="00EB5AAB">
            <w:pPr>
              <w:pStyle w:val="TAC"/>
            </w:pPr>
            <w:r>
              <w:rPr>
                <w:rFonts w:hint="eastAsia"/>
              </w:rPr>
              <w:t>6</w:t>
            </w:r>
            <w:r>
              <w:t>072</w:t>
            </w:r>
          </w:p>
        </w:tc>
        <w:tc>
          <w:tcPr>
            <w:tcW w:w="1077" w:type="dxa"/>
          </w:tcPr>
          <w:p w14:paraId="5DB6ED8A" w14:textId="39DE4E38" w:rsidR="00EB5AAB" w:rsidRPr="00C6449B" w:rsidRDefault="00EB5AAB" w:rsidP="00EB5AAB">
            <w:pPr>
              <w:pStyle w:val="TAC"/>
            </w:pPr>
            <w:r>
              <w:rPr>
                <w:rFonts w:hint="eastAsia"/>
              </w:rPr>
              <w:t>1</w:t>
            </w:r>
            <w:r>
              <w:t>2144</w:t>
            </w:r>
          </w:p>
        </w:tc>
        <w:tc>
          <w:tcPr>
            <w:tcW w:w="1076" w:type="dxa"/>
          </w:tcPr>
          <w:p w14:paraId="4DC3B4FA" w14:textId="206B917D" w:rsidR="00EB5AAB" w:rsidRPr="00C6449B" w:rsidRDefault="00EB5AAB" w:rsidP="00EB5AAB">
            <w:pPr>
              <w:pStyle w:val="TAC"/>
            </w:pPr>
            <w:r>
              <w:rPr>
                <w:rFonts w:hint="eastAsia"/>
              </w:rPr>
              <w:t>2</w:t>
            </w:r>
            <w:r>
              <w:t>944</w:t>
            </w:r>
          </w:p>
        </w:tc>
        <w:tc>
          <w:tcPr>
            <w:tcW w:w="1077" w:type="dxa"/>
          </w:tcPr>
          <w:p w14:paraId="6802BF99" w14:textId="59B92567" w:rsidR="00EB5AAB" w:rsidRPr="00C6449B" w:rsidRDefault="00EB5AAB" w:rsidP="00EB5AAB">
            <w:pPr>
              <w:pStyle w:val="TAC"/>
            </w:pPr>
            <w:r>
              <w:rPr>
                <w:rFonts w:hint="eastAsia"/>
              </w:rPr>
              <w:t>6</w:t>
            </w:r>
            <w:r>
              <w:t>072</w:t>
            </w:r>
          </w:p>
        </w:tc>
        <w:tc>
          <w:tcPr>
            <w:tcW w:w="1077" w:type="dxa"/>
          </w:tcPr>
          <w:p w14:paraId="4C7D362F" w14:textId="2EDCB4B7" w:rsidR="00EB5AAB" w:rsidRPr="00C6449B" w:rsidRDefault="00EB5AAB" w:rsidP="00EB5AAB">
            <w:pPr>
              <w:pStyle w:val="TAC"/>
            </w:pPr>
            <w:r>
              <w:rPr>
                <w:rFonts w:hint="eastAsia"/>
              </w:rPr>
              <w:t>1</w:t>
            </w:r>
            <w: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t xml:space="preserve"> and the number of DM-RS CDM groups without data is 2, </w:t>
            </w:r>
            <w:r w:rsidRPr="00C6449B">
              <w:rPr>
                <w:i/>
              </w:rPr>
              <w:t>Additional DM-RS position = pos1</w:t>
            </w:r>
            <w:r w:rsidRPr="00C6449B">
              <w:t xml:space="preserve"> with </w:t>
            </w:r>
            <w:r w:rsidRPr="00C6449B">
              <w:rPr>
                <w:i/>
              </w:rPr>
              <w:t>l</w:t>
            </w:r>
            <w:r w:rsidRPr="00C6449B">
              <w:rPr>
                <w:i/>
                <w:vertAlign w:val="subscript"/>
              </w:rPr>
              <w:t>0</w:t>
            </w:r>
            <w:r w:rsidRPr="00C6449B">
              <w:t xml:space="preserve">= 0 and </w:t>
            </w:r>
            <w:r w:rsidRPr="00C6449B">
              <w:rPr>
                <w:i/>
              </w:rPr>
              <w:t xml:space="preserve">l </w:t>
            </w:r>
            <w:r w:rsidRPr="00C6449B">
              <w:t>=8 as per Table 6.4.1.1.3-3 of TS 38.211 [5].</w:t>
            </w:r>
          </w:p>
          <w:p w14:paraId="11D90EE0" w14:textId="77777777" w:rsidR="00CF08D6" w:rsidRDefault="00CF08D6" w:rsidP="00CF08D6">
            <w:pPr>
              <w:pStyle w:val="TAN"/>
            </w:pPr>
            <w:r w:rsidRPr="00C6449B">
              <w:t>NOTE 2:</w:t>
            </w:r>
            <w:r w:rsidRPr="00C6449B">
              <w:tab/>
            </w:r>
            <w:r w:rsidRPr="00C6449B">
              <w:rPr>
                <w:rFonts w:cs="Arial"/>
              </w:rPr>
              <w:t xml:space="preserve">Code block size including CRC (bits) equals to </w:t>
            </w:r>
            <w:r w:rsidRPr="00C6449B">
              <w:rPr>
                <w:rFonts w:cs="Arial"/>
                <w:i/>
              </w:rPr>
              <w:t>K'</w:t>
            </w:r>
            <w:r w:rsidRPr="00C6449B">
              <w:rPr>
                <w:rFonts w:hint="eastAsia"/>
              </w:rPr>
              <w:t xml:space="preserve"> in </w:t>
            </w:r>
            <w:r w:rsidR="007F25CB">
              <w:rPr>
                <w:rFonts w:hint="eastAsia"/>
              </w:rPr>
              <w:t>clause</w:t>
            </w:r>
            <w:r w:rsidRPr="00C6449B">
              <w:rPr>
                <w:rFonts w:hint="eastAsia"/>
              </w:rPr>
              <w:t xml:space="preserve"> </w:t>
            </w:r>
            <w:r w:rsidRPr="00C6449B">
              <w:t>5.2.2 of TS 38.212 [15].</w:t>
            </w:r>
          </w:p>
          <w:p w14:paraId="0346C5CC" w14:textId="06ECFEC0" w:rsidR="00EB5AAB" w:rsidRPr="00C6449B" w:rsidRDefault="00EB5AAB" w:rsidP="00CF08D6">
            <w:pPr>
              <w:pStyle w:val="TAN"/>
            </w:pPr>
            <w:r w:rsidRPr="00A14530">
              <w:t>NOTE 3:</w:t>
            </w:r>
            <w:r w:rsidRPr="00A14530">
              <w:tab/>
              <w:t>PT-RS configuration</w:t>
            </w:r>
            <w:r w:rsidRPr="00A14530">
              <w:rPr>
                <w:lang w:val="en-US"/>
              </w:rPr>
              <w:t xml:space="preserve"> </w:t>
            </w:r>
            <w:r w:rsidRPr="00A14530">
              <w:rPr>
                <w:i/>
                <w:lang w:val="en-US"/>
              </w:rPr>
              <w:t>K</w:t>
            </w:r>
            <w:r w:rsidRPr="00A14530">
              <w:rPr>
                <w:i/>
                <w:vertAlign w:val="subscript"/>
                <w:lang w:val="en-US"/>
              </w:rPr>
              <w:t>PT-RS</w:t>
            </w:r>
            <w:r w:rsidRPr="00A14530">
              <w:rPr>
                <w:i/>
                <w:lang w:val="en-US"/>
              </w:rPr>
              <w:t xml:space="preserve"> =2, L</w:t>
            </w:r>
            <w:r w:rsidRPr="00A14530">
              <w:rPr>
                <w:i/>
                <w:vertAlign w:val="subscript"/>
                <w:lang w:val="en-US"/>
              </w:rPr>
              <w:t>PT-RS</w:t>
            </w:r>
            <w:r w:rsidRPr="00A14530">
              <w:rPr>
                <w:i/>
                <w:lang w:val="en-US"/>
              </w:rPr>
              <w:t xml:space="preserve"> =1</w:t>
            </w:r>
            <w:r w:rsidRPr="00A14530">
              <w:rPr>
                <w:iCs/>
                <w:lang w:val="en-US"/>
              </w:rPr>
              <w:t>.</w:t>
            </w:r>
          </w:p>
        </w:tc>
      </w:tr>
    </w:tbl>
    <w:p w14:paraId="33856562" w14:textId="77777777" w:rsidR="00CF08D6" w:rsidRPr="00C6449B" w:rsidRDefault="00CF08D6" w:rsidP="00CF08D6">
      <w:pPr>
        <w:rPr>
          <w:noProof/>
        </w:rPr>
      </w:pPr>
    </w:p>
    <w:p w14:paraId="1F8F2B9B" w14:textId="77777777" w:rsidR="00CF08D6" w:rsidRPr="00C6449B" w:rsidRDefault="00CF08D6" w:rsidP="00CF08D6">
      <w:pPr>
        <w:pStyle w:val="Heading1"/>
      </w:pPr>
      <w:bookmarkStart w:id="7874" w:name="_Toc13079970"/>
      <w:bookmarkStart w:id="7875" w:name="_Toc29811459"/>
      <w:bookmarkStart w:id="7876" w:name="_Toc29811910"/>
      <w:bookmarkStart w:id="7877" w:name="_Toc37268414"/>
      <w:bookmarkStart w:id="7878" w:name="_Toc37268865"/>
      <w:bookmarkStart w:id="7879" w:name="_Toc45893515"/>
      <w:bookmarkStart w:id="7880" w:name="_Toc53177679"/>
      <w:bookmarkStart w:id="7881" w:name="_Toc53178131"/>
      <w:bookmarkStart w:id="7882" w:name="_Toc61176765"/>
      <w:bookmarkStart w:id="7883" w:name="_Toc67916588"/>
      <w:bookmarkStart w:id="7884" w:name="_Toc74670806"/>
      <w:bookmarkStart w:id="7885" w:name="_Toc76542841"/>
      <w:bookmarkStart w:id="7886" w:name="_Toc82626773"/>
      <w:bookmarkStart w:id="7887" w:name="_Toc90414739"/>
      <w:bookmarkStart w:id="7888" w:name="_Toc106769828"/>
      <w:bookmarkStart w:id="7889" w:name="_Toc115185078"/>
      <w:bookmarkStart w:id="7890" w:name="_Toc138839580"/>
      <w:bookmarkStart w:id="7891" w:name="_Toc138932943"/>
      <w:bookmarkStart w:id="7892" w:name="_Toc138933396"/>
      <w:r w:rsidRPr="00C6449B">
        <w:t>A.6</w:t>
      </w:r>
      <w:r w:rsidRPr="00C6449B">
        <w:tab/>
        <w:t>PRACH Test preambles</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5288AC54" w14:textId="77777777" w:rsidR="00CF08D6" w:rsidRPr="00C6449B" w:rsidRDefault="00CF08D6" w:rsidP="00CF08D6">
      <w:pPr>
        <w:pStyle w:val="TH"/>
      </w:pPr>
      <w:r w:rsidRPr="00C6449B">
        <w:t>Table A.6-1: Test preambles for Normal Mode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pPr>
            <w:r w:rsidRPr="00C6449B">
              <w:t>0</w:t>
            </w:r>
          </w:p>
        </w:tc>
        <w:tc>
          <w:tcPr>
            <w:tcW w:w="1167" w:type="dxa"/>
          </w:tcPr>
          <w:p w14:paraId="24CCCC28" w14:textId="77777777" w:rsidR="00CF08D6" w:rsidRPr="00C6449B" w:rsidRDefault="00CF08D6" w:rsidP="00CF08D6">
            <w:pPr>
              <w:pStyle w:val="TAC"/>
            </w:pPr>
            <w:r w:rsidRPr="00C6449B">
              <w:t>1.25</w:t>
            </w:r>
          </w:p>
        </w:tc>
        <w:tc>
          <w:tcPr>
            <w:tcW w:w="554" w:type="dxa"/>
          </w:tcPr>
          <w:p w14:paraId="5FC0DD37" w14:textId="77777777" w:rsidR="00CF08D6" w:rsidRPr="00C6449B" w:rsidRDefault="00CF08D6" w:rsidP="00CF08D6">
            <w:pPr>
              <w:pStyle w:val="TAC"/>
            </w:pPr>
            <w:r w:rsidRPr="00C6449B">
              <w:t>13</w:t>
            </w:r>
          </w:p>
        </w:tc>
        <w:tc>
          <w:tcPr>
            <w:tcW w:w="2268" w:type="dxa"/>
          </w:tcPr>
          <w:p w14:paraId="04F37A26" w14:textId="77777777" w:rsidR="00CF08D6" w:rsidRPr="00C6449B" w:rsidRDefault="00CF08D6" w:rsidP="00CF08D6">
            <w:pPr>
              <w:pStyle w:val="TAC"/>
            </w:pPr>
            <w:r w:rsidRPr="00C6449B">
              <w:t>22</w:t>
            </w:r>
          </w:p>
        </w:tc>
        <w:tc>
          <w:tcPr>
            <w:tcW w:w="567" w:type="dxa"/>
          </w:tcPr>
          <w:p w14:paraId="0BA1BE41" w14:textId="77777777" w:rsidR="00CF08D6" w:rsidRPr="00C6449B" w:rsidRDefault="00CF08D6" w:rsidP="00CF08D6">
            <w:pPr>
              <w:pStyle w:val="TAC"/>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pPr>
            <w:r w:rsidRPr="00C6449B">
              <w:rPr>
                <w:rFonts w:cs="Arial"/>
              </w:rPr>
              <w:t>A1, A2, A3, B4, C0, C2</w:t>
            </w:r>
          </w:p>
        </w:tc>
        <w:tc>
          <w:tcPr>
            <w:tcW w:w="1167" w:type="dxa"/>
          </w:tcPr>
          <w:p w14:paraId="0A9732DE" w14:textId="77777777" w:rsidR="00CF08D6" w:rsidRPr="00C6449B" w:rsidRDefault="00CF08D6" w:rsidP="00CF08D6">
            <w:pPr>
              <w:pStyle w:val="TAC"/>
            </w:pPr>
            <w:r w:rsidRPr="00C6449B">
              <w:t>15</w:t>
            </w:r>
          </w:p>
        </w:tc>
        <w:tc>
          <w:tcPr>
            <w:tcW w:w="554" w:type="dxa"/>
          </w:tcPr>
          <w:p w14:paraId="658725CB" w14:textId="77777777" w:rsidR="00CF08D6" w:rsidRPr="00C6449B" w:rsidRDefault="00CF08D6" w:rsidP="00CF08D6">
            <w:pPr>
              <w:pStyle w:val="TAC"/>
            </w:pPr>
            <w:r w:rsidRPr="00C6449B">
              <w:t>23</w:t>
            </w:r>
          </w:p>
        </w:tc>
        <w:tc>
          <w:tcPr>
            <w:tcW w:w="2268" w:type="dxa"/>
          </w:tcPr>
          <w:p w14:paraId="0CC1D0F7" w14:textId="77777777" w:rsidR="00CF08D6" w:rsidRPr="00C6449B" w:rsidRDefault="00CF08D6" w:rsidP="00CF08D6">
            <w:pPr>
              <w:pStyle w:val="TAC"/>
            </w:pPr>
            <w:r w:rsidRPr="00C6449B">
              <w:t>0</w:t>
            </w:r>
          </w:p>
        </w:tc>
        <w:tc>
          <w:tcPr>
            <w:tcW w:w="567" w:type="dxa"/>
          </w:tcPr>
          <w:p w14:paraId="027A3CA5" w14:textId="77777777" w:rsidR="00CF08D6" w:rsidRPr="00C6449B" w:rsidRDefault="00CF08D6" w:rsidP="00CF08D6">
            <w:pPr>
              <w:pStyle w:val="TAC"/>
            </w:pPr>
            <w:r w:rsidRPr="00C6449B">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pPr>
          </w:p>
        </w:tc>
        <w:tc>
          <w:tcPr>
            <w:tcW w:w="1167" w:type="dxa"/>
          </w:tcPr>
          <w:p w14:paraId="45D8F20C" w14:textId="77777777" w:rsidR="00CF08D6" w:rsidRPr="00C6449B" w:rsidRDefault="00CF08D6" w:rsidP="00CF08D6">
            <w:pPr>
              <w:pStyle w:val="TAC"/>
            </w:pPr>
            <w:r w:rsidRPr="00C6449B">
              <w:t>30</w:t>
            </w:r>
          </w:p>
        </w:tc>
        <w:tc>
          <w:tcPr>
            <w:tcW w:w="554" w:type="dxa"/>
          </w:tcPr>
          <w:p w14:paraId="2ECA9D63" w14:textId="77777777" w:rsidR="00CF08D6" w:rsidRPr="00C6449B" w:rsidRDefault="00CF08D6" w:rsidP="00CF08D6">
            <w:pPr>
              <w:pStyle w:val="TAC"/>
            </w:pPr>
            <w:r w:rsidRPr="00C6449B">
              <w:t>46</w:t>
            </w:r>
          </w:p>
        </w:tc>
        <w:tc>
          <w:tcPr>
            <w:tcW w:w="2268" w:type="dxa"/>
          </w:tcPr>
          <w:p w14:paraId="2E04AF70" w14:textId="77777777" w:rsidR="00CF08D6" w:rsidRPr="00C6449B" w:rsidRDefault="00CF08D6" w:rsidP="00CF08D6">
            <w:pPr>
              <w:pStyle w:val="TAC"/>
            </w:pPr>
            <w:r w:rsidRPr="00C6449B">
              <w:t>0</w:t>
            </w:r>
          </w:p>
        </w:tc>
        <w:tc>
          <w:tcPr>
            <w:tcW w:w="567" w:type="dxa"/>
          </w:tcPr>
          <w:p w14:paraId="04CB38AD" w14:textId="77777777" w:rsidR="00CF08D6" w:rsidRPr="00C6449B" w:rsidRDefault="00CF08D6" w:rsidP="00CF08D6">
            <w:pPr>
              <w:pStyle w:val="TAC"/>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pPr>
      <w:r w:rsidRPr="00C6449B">
        <w:t>Table A.6-2: Test preambles for Normal Mode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pPr>
            <w:r w:rsidRPr="00C6449B">
              <w:rPr>
                <w:rFonts w:cs="Arial"/>
              </w:rPr>
              <w:t>A1, A2, A3, B4, C0, C2</w:t>
            </w:r>
          </w:p>
        </w:tc>
        <w:tc>
          <w:tcPr>
            <w:tcW w:w="1167" w:type="dxa"/>
          </w:tcPr>
          <w:p w14:paraId="1CE49E7D" w14:textId="77777777" w:rsidR="00CF08D6" w:rsidRPr="00C6449B" w:rsidRDefault="00CF08D6" w:rsidP="00CF08D6">
            <w:pPr>
              <w:pStyle w:val="TAC"/>
            </w:pPr>
            <w:r w:rsidRPr="00C6449B">
              <w:t>60</w:t>
            </w:r>
          </w:p>
        </w:tc>
        <w:tc>
          <w:tcPr>
            <w:tcW w:w="554" w:type="dxa"/>
          </w:tcPr>
          <w:p w14:paraId="09A0ED04" w14:textId="77777777" w:rsidR="00CF08D6" w:rsidRPr="00C6449B" w:rsidRDefault="00CF08D6" w:rsidP="00CF08D6">
            <w:pPr>
              <w:pStyle w:val="TAC"/>
            </w:pPr>
            <w:r w:rsidRPr="00C6449B">
              <w:t>69</w:t>
            </w:r>
          </w:p>
        </w:tc>
        <w:tc>
          <w:tcPr>
            <w:tcW w:w="2268" w:type="dxa"/>
          </w:tcPr>
          <w:p w14:paraId="7DB1707E" w14:textId="77777777" w:rsidR="00CF08D6" w:rsidRPr="00C6449B" w:rsidRDefault="00CF08D6" w:rsidP="00CF08D6">
            <w:pPr>
              <w:pStyle w:val="TAC"/>
            </w:pPr>
            <w:r w:rsidRPr="00C6449B">
              <w:t>0</w:t>
            </w:r>
          </w:p>
        </w:tc>
        <w:tc>
          <w:tcPr>
            <w:tcW w:w="567" w:type="dxa"/>
          </w:tcPr>
          <w:p w14:paraId="1B357AE7" w14:textId="77777777" w:rsidR="00CF08D6" w:rsidRPr="00C6449B" w:rsidRDefault="00CF08D6" w:rsidP="00CF08D6">
            <w:pPr>
              <w:pStyle w:val="TAC"/>
            </w:pPr>
            <w:r w:rsidRPr="00C6449B">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pPr>
          </w:p>
        </w:tc>
        <w:tc>
          <w:tcPr>
            <w:tcW w:w="1167" w:type="dxa"/>
          </w:tcPr>
          <w:p w14:paraId="37C85112" w14:textId="77777777" w:rsidR="00CF08D6" w:rsidRPr="00C6449B" w:rsidRDefault="00CF08D6" w:rsidP="00CF08D6">
            <w:pPr>
              <w:pStyle w:val="TAC"/>
            </w:pPr>
            <w:r w:rsidRPr="00C6449B">
              <w:t>120</w:t>
            </w:r>
          </w:p>
        </w:tc>
        <w:tc>
          <w:tcPr>
            <w:tcW w:w="554" w:type="dxa"/>
          </w:tcPr>
          <w:p w14:paraId="1ADB0418" w14:textId="77777777" w:rsidR="00CF08D6" w:rsidRPr="00C6449B" w:rsidRDefault="00CF08D6" w:rsidP="00CF08D6">
            <w:pPr>
              <w:pStyle w:val="TAC"/>
            </w:pPr>
            <w:r w:rsidRPr="00C6449B">
              <w:t>69</w:t>
            </w:r>
          </w:p>
        </w:tc>
        <w:tc>
          <w:tcPr>
            <w:tcW w:w="2268" w:type="dxa"/>
          </w:tcPr>
          <w:p w14:paraId="5F38DD6A" w14:textId="77777777" w:rsidR="00CF08D6" w:rsidRPr="00C6449B" w:rsidRDefault="00CF08D6" w:rsidP="00CF08D6">
            <w:pPr>
              <w:pStyle w:val="TAC"/>
            </w:pPr>
            <w:r w:rsidRPr="00C6449B">
              <w:t>0</w:t>
            </w:r>
          </w:p>
        </w:tc>
        <w:tc>
          <w:tcPr>
            <w:tcW w:w="567" w:type="dxa"/>
          </w:tcPr>
          <w:p w14:paraId="23931D67" w14:textId="77777777" w:rsidR="00CF08D6" w:rsidRPr="00C6449B" w:rsidRDefault="00CF08D6" w:rsidP="00CF08D6">
            <w:pPr>
              <w:pStyle w:val="TAC"/>
            </w:pPr>
            <w:r w:rsidRPr="00C6449B">
              <w:t>0</w:t>
            </w:r>
          </w:p>
        </w:tc>
      </w:tr>
      <w:bookmarkEnd w:id="7854"/>
    </w:tbl>
    <w:p w14:paraId="4FE83BA8" w14:textId="77777777" w:rsidR="00CF08D6" w:rsidRPr="00C6449B" w:rsidRDefault="00CF08D6" w:rsidP="00CF08D6"/>
    <w:bookmarkEnd w:id="7775"/>
    <w:p w14:paraId="1B456F6E" w14:textId="77777777" w:rsidR="00CF08D6" w:rsidRPr="00C6449B" w:rsidRDefault="00CF08D6" w:rsidP="00CF08D6">
      <w:pPr>
        <w:pStyle w:val="Heading8"/>
      </w:pPr>
      <w:r w:rsidRPr="00C6449B">
        <w:br w:type="page"/>
      </w:r>
      <w:bookmarkStart w:id="7893" w:name="_Toc13079971"/>
      <w:bookmarkStart w:id="7894" w:name="_Toc29811460"/>
      <w:bookmarkStart w:id="7895" w:name="_Toc29811911"/>
      <w:bookmarkStart w:id="7896" w:name="_Toc37268415"/>
      <w:bookmarkStart w:id="7897" w:name="_Toc37268866"/>
      <w:bookmarkStart w:id="7898" w:name="_Toc45893516"/>
      <w:bookmarkStart w:id="7899" w:name="_Toc53177680"/>
      <w:bookmarkStart w:id="7900" w:name="_Toc53178132"/>
      <w:bookmarkStart w:id="7901" w:name="_Toc61176766"/>
      <w:bookmarkStart w:id="7902" w:name="_Toc67916589"/>
      <w:bookmarkStart w:id="7903" w:name="_Toc74670807"/>
      <w:bookmarkStart w:id="7904" w:name="_Toc76542842"/>
      <w:bookmarkStart w:id="7905" w:name="_Toc82626774"/>
      <w:bookmarkStart w:id="7906" w:name="_Toc90414740"/>
      <w:bookmarkStart w:id="7907" w:name="_Toc106769829"/>
      <w:bookmarkStart w:id="7908" w:name="_Toc115185079"/>
      <w:bookmarkStart w:id="7909" w:name="_Toc138839581"/>
      <w:bookmarkStart w:id="7910" w:name="_Toc138932944"/>
      <w:bookmarkStart w:id="7911" w:name="_Toc138933397"/>
      <w:r w:rsidRPr="00C6449B">
        <w:t>Annex B (normative):</w:t>
      </w:r>
      <w:r w:rsidRPr="00C6449B">
        <w:br/>
        <w:t>Error Vector Magnitude (FR1)</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51D088CE" w14:textId="77777777" w:rsidR="00CF08D6" w:rsidRPr="00C6449B" w:rsidRDefault="00CF08D6" w:rsidP="00CF08D6">
      <w:pPr>
        <w:pStyle w:val="Heading1"/>
      </w:pPr>
      <w:bookmarkStart w:id="7912" w:name="_Toc13079972"/>
      <w:bookmarkStart w:id="7913" w:name="_Toc29811461"/>
      <w:bookmarkStart w:id="7914" w:name="_Toc29811912"/>
      <w:bookmarkStart w:id="7915" w:name="_Toc37268416"/>
      <w:bookmarkStart w:id="7916" w:name="_Toc37268867"/>
      <w:bookmarkStart w:id="7917" w:name="_Toc45893517"/>
      <w:bookmarkStart w:id="7918" w:name="_Toc53177681"/>
      <w:bookmarkStart w:id="7919" w:name="_Toc53178133"/>
      <w:bookmarkStart w:id="7920" w:name="_Toc61176767"/>
      <w:bookmarkStart w:id="7921" w:name="_Toc67916590"/>
      <w:bookmarkStart w:id="7922" w:name="_Toc74670808"/>
      <w:bookmarkStart w:id="7923" w:name="_Toc76542843"/>
      <w:bookmarkStart w:id="7924" w:name="_Toc82626775"/>
      <w:bookmarkStart w:id="7925" w:name="_Toc90414741"/>
      <w:bookmarkStart w:id="7926" w:name="_Toc106769830"/>
      <w:bookmarkStart w:id="7927" w:name="_Toc115185080"/>
      <w:bookmarkStart w:id="7928" w:name="_Toc138839582"/>
      <w:bookmarkStart w:id="7929" w:name="_Toc138932945"/>
      <w:bookmarkStart w:id="7930" w:name="_Toc138933398"/>
      <w:r w:rsidRPr="00C6449B">
        <w:t>B.1</w:t>
      </w:r>
      <w:r w:rsidRPr="00C6449B">
        <w:tab/>
        <w:t>Reference point for measurement</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2.5pt" o:ole="">
            <v:imagedata r:id="rId57" o:title=""/>
          </v:shape>
          <o:OLEObject Type="Embed" ProgID="Word.Picture.8" ShapeID="_x0000_i1044" DrawAspect="Content" ObjectID="_1773756526"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7931" w:name="_Toc13079973"/>
      <w:bookmarkStart w:id="7932" w:name="_Toc29811462"/>
      <w:bookmarkStart w:id="7933" w:name="_Toc29811913"/>
      <w:bookmarkStart w:id="7934" w:name="_Toc37268417"/>
      <w:bookmarkStart w:id="7935" w:name="_Toc37268868"/>
      <w:bookmarkStart w:id="7936" w:name="_Toc45893518"/>
      <w:bookmarkStart w:id="7937" w:name="_Toc53177682"/>
      <w:bookmarkStart w:id="7938" w:name="_Toc53178134"/>
      <w:bookmarkStart w:id="7939" w:name="_Toc61176768"/>
      <w:bookmarkStart w:id="7940" w:name="_Toc67916591"/>
      <w:bookmarkStart w:id="7941" w:name="_Toc74670809"/>
      <w:bookmarkStart w:id="7942" w:name="_Toc76542844"/>
      <w:bookmarkStart w:id="7943" w:name="_Toc82626776"/>
      <w:bookmarkStart w:id="7944" w:name="_Toc90414742"/>
      <w:bookmarkStart w:id="7945" w:name="_Toc106769831"/>
      <w:bookmarkStart w:id="7946" w:name="_Toc115185081"/>
      <w:bookmarkStart w:id="7947" w:name="_Toc138839583"/>
      <w:bookmarkStart w:id="7948" w:name="_Toc138932946"/>
      <w:bookmarkStart w:id="7949" w:name="_Toc138933399"/>
      <w:r w:rsidRPr="00C6449B">
        <w:t>B.2</w:t>
      </w:r>
      <w:r w:rsidRPr="00C6449B">
        <w:tab/>
        <w:t>Basic unit of measurement</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5pt;height:21.5pt" o:ole="">
            <v:imagedata r:id="rId59" o:title=""/>
          </v:shape>
          <o:OLEObject Type="Embed" ProgID="Equation.3" ShapeID="_x0000_i1045" DrawAspect="Content" ObjectID="_1773756527"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5pt" o:ole="">
            <v:imagedata r:id="rId61" o:title=""/>
          </v:shape>
          <o:OLEObject Type="Embed" ProgID="Equation.3" ShapeID="_x0000_i1046" DrawAspect="Content" ObjectID="_1773756528"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5pt;height:14pt" o:ole="">
            <v:imagedata r:id="rId63" o:title=""/>
          </v:shape>
          <o:OLEObject Type="Embed" ProgID="Equation.3" ShapeID="_x0000_i1047" DrawAspect="Content" ObjectID="_1773756529" r:id="rId64"/>
        </w:object>
      </w:r>
      <w:r w:rsidRPr="00C6449B">
        <w:t xml:space="preserve">is the set of subcarriers within the </w:t>
      </w:r>
      <w:r w:rsidRPr="00C6449B">
        <w:rPr>
          <w:position w:val="-10"/>
        </w:rPr>
        <w:object w:dxaOrig="480" w:dyaOrig="340" w14:anchorId="0F1E3D26">
          <v:shape id="_x0000_i1048" type="#_x0000_t75" style="width:21.5pt;height:14pt" o:ole="">
            <v:imagedata r:id="rId65" o:title=""/>
          </v:shape>
          <o:OLEObject Type="Embed" ProgID="Equation.3" ShapeID="_x0000_i1048" DrawAspect="Content" ObjectID="_1773756530"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pt;height:14pt" o:ole="">
            <v:imagedata r:id="rId67" o:title=""/>
          </v:shape>
          <o:OLEObject Type="Embed" ProgID="Equation.3" ShapeID="_x0000_i1049" DrawAspect="Content" ObjectID="_1773756531"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6.5pt;height:14pt" o:ole="">
            <v:imagedata r:id="rId69" o:title=""/>
          </v:shape>
          <o:OLEObject Type="Embed" ProgID="Equation.3" ShapeID="_x0000_i1050" DrawAspect="Content" ObjectID="_1773756532"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7950" w:name="_Toc13079974"/>
      <w:bookmarkStart w:id="7951" w:name="_Toc29811463"/>
      <w:bookmarkStart w:id="7952" w:name="_Toc29811914"/>
      <w:bookmarkStart w:id="7953" w:name="_Toc37268418"/>
      <w:bookmarkStart w:id="7954" w:name="_Toc37268869"/>
      <w:bookmarkStart w:id="7955" w:name="_Toc45893519"/>
      <w:bookmarkStart w:id="7956" w:name="_Toc53177683"/>
      <w:bookmarkStart w:id="7957" w:name="_Toc53178135"/>
      <w:bookmarkStart w:id="7958" w:name="_Toc61176769"/>
      <w:bookmarkStart w:id="7959" w:name="_Toc67916592"/>
      <w:bookmarkStart w:id="7960" w:name="_Toc74670810"/>
      <w:bookmarkStart w:id="7961" w:name="_Toc76542845"/>
      <w:bookmarkStart w:id="7962" w:name="_Toc82626777"/>
      <w:bookmarkStart w:id="7963" w:name="_Toc90414743"/>
      <w:bookmarkStart w:id="7964" w:name="_Toc106769832"/>
      <w:bookmarkStart w:id="7965" w:name="_Toc115185082"/>
      <w:bookmarkStart w:id="7966" w:name="_Toc138839584"/>
      <w:bookmarkStart w:id="7967" w:name="_Toc138932947"/>
      <w:bookmarkStart w:id="7968" w:name="_Toc138933400"/>
      <w:r w:rsidRPr="00C6449B">
        <w:t>B.3</w:t>
      </w:r>
      <w:r w:rsidRPr="00C6449B">
        <w:tab/>
        <w:t>Modified signal under test</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pt;height:36.5pt" o:ole="">
            <v:imagedata r:id="rId71" o:title=""/>
          </v:shape>
          <o:OLEObject Type="Embed" ProgID="Equation.3" ShapeID="_x0000_i1051" DrawAspect="Content" ObjectID="_1773756533"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5pt;height:14pt" o:ole="">
            <v:imagedata r:id="rId73" o:title=""/>
          </v:shape>
          <o:OLEObject Type="Embed" ProgID="Equation.3" ShapeID="_x0000_i1052" DrawAspect="Content" ObjectID="_1773756534"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5pt;height:14pt" o:ole="" fillcolor="window">
            <v:imagedata r:id="rId75" o:title=""/>
          </v:shape>
          <o:OLEObject Type="Embed" ProgID="Equation.3" ShapeID="_x0000_i1053" DrawAspect="Content" ObjectID="_1773756535"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5pt;height:21.5pt" o:ole="" fillcolor="window">
            <v:imagedata r:id="rId77" o:title=""/>
          </v:shape>
          <o:OLEObject Type="Embed" ProgID="Equation.3" ShapeID="_x0000_i1054" DrawAspect="Content" ObjectID="_1773756536"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pt;height:14pt" o:ole="" fillcolor="window">
            <v:imagedata r:id="rId79" o:title=""/>
          </v:shape>
          <o:OLEObject Type="Embed" ProgID="Equation.3" ShapeID="_x0000_i1055" DrawAspect="Content" ObjectID="_1773756537"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pt;height:14pt" o:ole="" fillcolor="window">
            <v:imagedata r:id="rId81" o:title=""/>
          </v:shape>
          <o:OLEObject Type="Embed" ProgID="Equation.3" ShapeID="_x0000_i1056" DrawAspect="Content" ObjectID="_1773756538"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7969" w:name="_Toc13079975"/>
      <w:bookmarkStart w:id="7970" w:name="_Toc29811464"/>
      <w:bookmarkStart w:id="7971" w:name="_Toc29811915"/>
      <w:bookmarkStart w:id="7972" w:name="_Toc37268419"/>
      <w:bookmarkStart w:id="7973" w:name="_Toc37268870"/>
      <w:bookmarkStart w:id="7974" w:name="_Toc45893520"/>
      <w:bookmarkStart w:id="7975" w:name="_Toc53177684"/>
      <w:bookmarkStart w:id="7976" w:name="_Toc53178136"/>
      <w:bookmarkStart w:id="7977" w:name="_Toc61176770"/>
      <w:bookmarkStart w:id="7978" w:name="_Toc67916593"/>
      <w:bookmarkStart w:id="7979" w:name="_Toc74670811"/>
      <w:bookmarkStart w:id="7980" w:name="_Toc76542846"/>
      <w:bookmarkStart w:id="7981" w:name="_Toc82626778"/>
      <w:bookmarkStart w:id="7982" w:name="_Toc90414744"/>
      <w:bookmarkStart w:id="7983" w:name="_Toc106769833"/>
      <w:bookmarkStart w:id="7984" w:name="_Toc115185083"/>
      <w:bookmarkStart w:id="7985" w:name="_Toc138839585"/>
      <w:bookmarkStart w:id="7986" w:name="_Toc138932948"/>
      <w:bookmarkStart w:id="7987" w:name="_Toc138933401"/>
      <w:r w:rsidRPr="00C6449B">
        <w:t>B.4</w:t>
      </w:r>
      <w:r w:rsidRPr="00C6449B">
        <w:tab/>
        <w:t>Estimation of frequency offset</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5pt;height:21.5pt" o:ole="" fillcolor="window">
            <v:imagedata r:id="rId77" o:title=""/>
          </v:shape>
          <o:OLEObject Type="Embed" ProgID="Equation.3" ShapeID="_x0000_i1057" DrawAspect="Content" ObjectID="_1773756539" r:id="rId83"/>
        </w:object>
      </w:r>
      <w:r w:rsidRPr="00C6449B">
        <w:t xml:space="preserve"> shall be 1 slot.</w:t>
      </w:r>
    </w:p>
    <w:p w14:paraId="74465A31" w14:textId="77777777" w:rsidR="00CF08D6" w:rsidRPr="00C6449B" w:rsidRDefault="00CF08D6" w:rsidP="00CF08D6">
      <w:pPr>
        <w:pStyle w:val="Heading1"/>
      </w:pPr>
      <w:bookmarkStart w:id="7988" w:name="_Toc13079976"/>
      <w:bookmarkStart w:id="7989" w:name="_Toc29811465"/>
      <w:bookmarkStart w:id="7990" w:name="_Toc29811916"/>
      <w:bookmarkStart w:id="7991" w:name="_Toc37268420"/>
      <w:bookmarkStart w:id="7992" w:name="_Toc37268871"/>
      <w:bookmarkStart w:id="7993" w:name="_Toc45893521"/>
      <w:bookmarkStart w:id="7994" w:name="_Toc53177685"/>
      <w:bookmarkStart w:id="7995" w:name="_Toc53178137"/>
      <w:bookmarkStart w:id="7996" w:name="_Toc61176771"/>
      <w:bookmarkStart w:id="7997" w:name="_Toc67916594"/>
      <w:bookmarkStart w:id="7998" w:name="_Toc74670812"/>
      <w:bookmarkStart w:id="7999" w:name="_Toc76542847"/>
      <w:bookmarkStart w:id="8000" w:name="_Toc82626779"/>
      <w:bookmarkStart w:id="8001" w:name="_Toc90414745"/>
      <w:bookmarkStart w:id="8002" w:name="_Toc106769834"/>
      <w:bookmarkStart w:id="8003" w:name="_Toc115185084"/>
      <w:bookmarkStart w:id="8004" w:name="_Toc138839586"/>
      <w:bookmarkStart w:id="8005" w:name="_Toc138932949"/>
      <w:bookmarkStart w:id="8006" w:name="_Toc138933402"/>
      <w:r w:rsidRPr="00C6449B">
        <w:t>B.5</w:t>
      </w:r>
      <w:r w:rsidRPr="00C6449B">
        <w:tab/>
        <w:t>Estimation of time offset</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49FEF399" w14:textId="77777777" w:rsidR="00CF08D6" w:rsidRPr="00C6449B" w:rsidRDefault="00CF08D6" w:rsidP="00CF08D6">
      <w:pPr>
        <w:pStyle w:val="Heading2"/>
      </w:pPr>
      <w:bookmarkStart w:id="8007" w:name="_Toc13079977"/>
      <w:bookmarkStart w:id="8008" w:name="_Toc29811466"/>
      <w:bookmarkStart w:id="8009" w:name="_Toc29811917"/>
      <w:bookmarkStart w:id="8010" w:name="_Toc37268421"/>
      <w:bookmarkStart w:id="8011" w:name="_Toc37268872"/>
      <w:bookmarkStart w:id="8012" w:name="_Toc45893522"/>
      <w:bookmarkStart w:id="8013" w:name="_Toc53177686"/>
      <w:bookmarkStart w:id="8014" w:name="_Toc53178138"/>
      <w:bookmarkStart w:id="8015" w:name="_Toc61176772"/>
      <w:bookmarkStart w:id="8016" w:name="_Toc67916595"/>
      <w:bookmarkStart w:id="8017" w:name="_Toc74670813"/>
      <w:bookmarkStart w:id="8018" w:name="_Toc76542848"/>
      <w:bookmarkStart w:id="8019" w:name="_Toc82626780"/>
      <w:bookmarkStart w:id="8020" w:name="_Toc90414746"/>
      <w:bookmarkStart w:id="8021" w:name="_Toc106769835"/>
      <w:bookmarkStart w:id="8022" w:name="_Toc115185085"/>
      <w:bookmarkStart w:id="8023" w:name="_Toc138839587"/>
      <w:bookmarkStart w:id="8024" w:name="_Toc138932950"/>
      <w:bookmarkStart w:id="8025" w:name="_Toc138933403"/>
      <w:r w:rsidRPr="00C6449B">
        <w:t>B.5.1</w:t>
      </w:r>
      <w:r w:rsidRPr="00C6449B">
        <w:tab/>
        <w:t>General</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5pt;height:14pt" o:ole="" fillcolor="window">
            <v:imagedata r:id="rId75" o:title=""/>
          </v:shape>
          <o:OLEObject Type="Embed" ProgID="Equation.3" ShapeID="_x0000_i1058" DrawAspect="Content" ObjectID="_1773756540" r:id="rId84"/>
        </w:object>
      </w:r>
      <w:r w:rsidRPr="00C6449B">
        <w:t xml:space="preserve">shall be 1 </w:t>
      </w:r>
      <w:r w:rsidRPr="00C6449B">
        <w:rPr>
          <w:rFonts w:eastAsia="SimSun"/>
          <w:lang w:val="en-US"/>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5pt;height:14pt" o:ole="" fillcolor="window">
            <v:imagedata r:id="rId85" o:title=""/>
          </v:shape>
          <o:OLEObject Type="Embed" ProgID="Equation.3" ShapeID="_x0000_i1059" DrawAspect="Content" ObjectID="_1773756541"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5pt;height:14pt" o:ole="" fillcolor="window">
            <v:imagedata r:id="rId85" o:title=""/>
          </v:shape>
          <o:OLEObject Type="Embed" ProgID="Equation.3" ShapeID="_x0000_i1060" DrawAspect="Content" ObjectID="_1773756542"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5pt;height:14pt" o:ole="" fillcolor="window">
            <v:imagedata r:id="rId88" o:title=""/>
          </v:shape>
          <o:OLEObject Type="Embed" ProgID="Equation.3" ShapeID="_x0000_i1061" DrawAspect="Content" ObjectID="_1773756543"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pt;height:36.5pt" o:ole="" fillcolor="window">
            <v:imagedata r:id="rId90" o:title=""/>
          </v:shape>
          <o:OLEObject Type="Embed" ProgID="Equation.3" ShapeID="_x0000_i1062" DrawAspect="Content" ObjectID="_1773756544"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80pt;height:36.5pt" o:ole="" fillcolor="window">
            <v:imagedata r:id="rId92" o:title=""/>
          </v:shape>
          <o:OLEObject Type="Embed" ProgID="Equation.3" ShapeID="_x0000_i1063" DrawAspect="Content" ObjectID="_1773756545" r:id="rId93"/>
        </w:object>
      </w:r>
      <w:r w:rsidRPr="00C6449B">
        <w:t xml:space="preserve"> where </w:t>
      </w:r>
      <w:r w:rsidRPr="00C6449B">
        <w:rPr>
          <w:position w:val="-6"/>
        </w:rPr>
        <w:object w:dxaOrig="600" w:dyaOrig="279" w14:anchorId="28FCF0AB">
          <v:shape id="_x0000_i1064" type="#_x0000_t75" style="width:29pt;height:14pt" o:ole="" fillcolor="window">
            <v:imagedata r:id="rId94" o:title=""/>
          </v:shape>
          <o:OLEObject Type="Embed" ProgID="Equation.3" ShapeID="_x0000_i1064" DrawAspect="Content" ObjectID="_1773756546"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pt;height:14pt" o:ole="" fillcolor="window">
            <v:imagedata r:id="rId96" o:title=""/>
          </v:shape>
          <o:OLEObject Type="Embed" ProgID="Equation.3" ShapeID="_x0000_i1065" DrawAspect="Content" ObjectID="_1773756547"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8026" w:name="_Toc13079978"/>
      <w:bookmarkStart w:id="8027" w:name="_Toc29811467"/>
      <w:bookmarkStart w:id="8028" w:name="_Toc29811918"/>
      <w:bookmarkStart w:id="8029" w:name="_Toc37268422"/>
      <w:bookmarkStart w:id="8030" w:name="_Toc37268873"/>
      <w:bookmarkStart w:id="8031" w:name="_Toc45893523"/>
      <w:bookmarkStart w:id="8032" w:name="_Toc53177687"/>
      <w:bookmarkStart w:id="8033" w:name="_Toc53178139"/>
      <w:bookmarkStart w:id="8034" w:name="_Toc61176773"/>
      <w:bookmarkStart w:id="8035" w:name="_Toc67916596"/>
      <w:bookmarkStart w:id="8036" w:name="_Toc74670814"/>
      <w:bookmarkStart w:id="8037" w:name="_Toc76542849"/>
      <w:bookmarkStart w:id="8038" w:name="_Toc82626781"/>
      <w:bookmarkStart w:id="8039" w:name="_Toc90414747"/>
      <w:bookmarkStart w:id="8040" w:name="_Toc106769836"/>
      <w:bookmarkStart w:id="8041" w:name="_Toc115185086"/>
      <w:bookmarkStart w:id="8042" w:name="_Toc138839588"/>
      <w:bookmarkStart w:id="8043" w:name="_Toc138932951"/>
      <w:bookmarkStart w:id="8044" w:name="_Toc138933404"/>
      <w:r w:rsidRPr="00C6449B">
        <w:t>B.5.2</w:t>
      </w:r>
      <w:r w:rsidRPr="00C6449B">
        <w:tab/>
        <w:t>Window length</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03A9FD05" w14:textId="77777777" w:rsidR="00CF08D6" w:rsidRPr="00C6449B" w:rsidRDefault="00CF08D6" w:rsidP="00CF08D6">
      <w:bookmarkStart w:id="8045"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rPr>
              <w:t xml:space="preserve"> all OFDM symbols within subframe except for symbol 0 of slot 0 and slot 2</w:t>
            </w:r>
            <w:r w:rsidRPr="00C6449B">
              <w:t xml:space="preserve">. Symbol 0 </w:t>
            </w:r>
            <w:r w:rsidRPr="00C6449B">
              <w:rPr>
                <w:rFonts w:eastAsia="SimSun" w:hint="eastAsia"/>
                <w:lang w:val="en-US"/>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8046" w:name="_Toc13079979"/>
      <w:bookmarkStart w:id="8047" w:name="_Toc29811468"/>
      <w:bookmarkStart w:id="8048" w:name="_Toc29811919"/>
      <w:bookmarkStart w:id="8049" w:name="_Toc37268423"/>
      <w:bookmarkStart w:id="8050" w:name="_Toc37268874"/>
      <w:bookmarkStart w:id="8051" w:name="_Toc45893524"/>
      <w:bookmarkStart w:id="8052" w:name="_Toc53177688"/>
      <w:bookmarkStart w:id="8053" w:name="_Toc53178140"/>
      <w:bookmarkStart w:id="8054" w:name="_Toc61176774"/>
      <w:bookmarkStart w:id="8055" w:name="_Toc67916597"/>
      <w:bookmarkStart w:id="8056" w:name="_Toc74670815"/>
      <w:bookmarkStart w:id="8057" w:name="_Toc76542850"/>
      <w:bookmarkStart w:id="8058" w:name="_Toc82626782"/>
      <w:bookmarkStart w:id="8059" w:name="_Toc90414748"/>
      <w:bookmarkStart w:id="8060" w:name="_Toc106769837"/>
      <w:bookmarkStart w:id="8061" w:name="_Toc115185087"/>
      <w:bookmarkStart w:id="8062" w:name="_Toc138839589"/>
      <w:bookmarkStart w:id="8063" w:name="_Toc138932952"/>
      <w:bookmarkStart w:id="8064" w:name="_Toc138933405"/>
      <w:bookmarkEnd w:id="8045"/>
      <w:r w:rsidRPr="00C6449B">
        <w:t>B.6</w:t>
      </w:r>
      <w:r w:rsidRPr="00C6449B">
        <w:tab/>
        <w:t>Estimation of TX chain amplitude and frequency response parameters</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67011861"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5pt;height:359pt" o:ole="">
            <v:imagedata r:id="rId112" o:title=""/>
          </v:shape>
          <o:OLEObject Type="Embed" ProgID="Word.Picture.8" ShapeID="_x0000_i1066" DrawAspect="Content" ObjectID="_1773756548"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8065" w:name="_Toc13079980"/>
      <w:bookmarkStart w:id="8066" w:name="_Toc29811469"/>
      <w:bookmarkStart w:id="8067" w:name="_Toc29811920"/>
      <w:bookmarkStart w:id="8068" w:name="_Toc37268424"/>
      <w:bookmarkStart w:id="8069" w:name="_Toc37268875"/>
      <w:bookmarkStart w:id="8070" w:name="_Toc45893525"/>
      <w:bookmarkStart w:id="8071" w:name="_Toc53177689"/>
      <w:bookmarkStart w:id="8072" w:name="_Toc53178141"/>
      <w:bookmarkStart w:id="8073" w:name="_Toc61176775"/>
      <w:bookmarkStart w:id="8074" w:name="_Toc67916598"/>
      <w:bookmarkStart w:id="8075" w:name="_Toc74670816"/>
      <w:bookmarkStart w:id="8076" w:name="_Toc76542851"/>
      <w:bookmarkStart w:id="8077" w:name="_Toc82626783"/>
      <w:bookmarkStart w:id="8078" w:name="_Toc90414749"/>
      <w:bookmarkStart w:id="8079" w:name="_Toc106769838"/>
      <w:bookmarkStart w:id="8080" w:name="_Toc115185088"/>
      <w:bookmarkStart w:id="8081" w:name="_Toc138839590"/>
      <w:bookmarkStart w:id="8082" w:name="_Toc138932953"/>
      <w:bookmarkStart w:id="8083" w:name="_Toc138933406"/>
      <w:r w:rsidRPr="00C6449B">
        <w:rPr>
          <w:lang w:eastAsia="en-CA"/>
        </w:rPr>
        <w:t>B.7</w:t>
      </w:r>
      <w:r w:rsidRPr="00C6449B">
        <w:rPr>
          <w:lang w:eastAsia="en-CA"/>
        </w:rPr>
        <w:tab/>
        <w:t>Averaged EVM</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378B7ACD" w14:textId="77777777" w:rsidR="00380C2D" w:rsidRPr="00C6449B" w:rsidRDefault="00380C2D" w:rsidP="00380C2D">
      <w:pPr>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B2468E"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B2468E"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B2468E" w:rsidP="00380C2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B2468E"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B2468E"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pPr>
    </w:p>
    <w:p w14:paraId="3A0D9D6C" w14:textId="77777777" w:rsidR="00CF08D6" w:rsidRPr="00C6449B" w:rsidRDefault="00CF08D6" w:rsidP="00CF08D6">
      <w:pPr>
        <w:pStyle w:val="Heading8"/>
        <w:rPr>
          <w:lang w:eastAsia="en-CA"/>
        </w:rPr>
      </w:pPr>
      <w:r w:rsidRPr="00C6449B">
        <w:br w:type="page"/>
      </w:r>
      <w:bookmarkStart w:id="8084" w:name="_Toc13079981"/>
      <w:bookmarkStart w:id="8085" w:name="_Toc29811470"/>
      <w:bookmarkStart w:id="8086" w:name="_Toc29811921"/>
      <w:bookmarkStart w:id="8087" w:name="_Toc37268425"/>
      <w:bookmarkStart w:id="8088" w:name="_Toc37268876"/>
      <w:bookmarkStart w:id="8089" w:name="_Toc45893526"/>
      <w:bookmarkStart w:id="8090" w:name="_Toc53177690"/>
      <w:bookmarkStart w:id="8091" w:name="_Toc53178142"/>
      <w:bookmarkStart w:id="8092" w:name="_Toc61176776"/>
      <w:bookmarkStart w:id="8093" w:name="_Toc67916599"/>
      <w:bookmarkStart w:id="8094" w:name="_Toc74670817"/>
      <w:bookmarkStart w:id="8095" w:name="_Toc76542852"/>
      <w:bookmarkStart w:id="8096" w:name="_Toc82626784"/>
      <w:bookmarkStart w:id="8097" w:name="_Toc90414750"/>
      <w:bookmarkStart w:id="8098" w:name="_Toc106769839"/>
      <w:bookmarkStart w:id="8099" w:name="_Toc115185089"/>
      <w:bookmarkStart w:id="8100" w:name="_Toc138839591"/>
      <w:bookmarkStart w:id="8101" w:name="_Toc138932954"/>
      <w:bookmarkStart w:id="8102" w:name="_Toc138933407"/>
      <w:bookmarkStart w:id="8103" w:name="_Hlk500338155"/>
      <w:r w:rsidRPr="00C6449B">
        <w:rPr>
          <w:lang w:eastAsia="en-CA"/>
        </w:rPr>
        <w:t xml:space="preserve">Annex C (normative): </w:t>
      </w:r>
      <w:r w:rsidRPr="00C6449B">
        <w:rPr>
          <w:lang w:eastAsia="en-CA"/>
        </w:rPr>
        <w:br/>
        <w:t>Error Vector Magnitude (FR2)</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375D0C74" w14:textId="77777777" w:rsidR="00CF08D6" w:rsidRPr="00C6449B" w:rsidRDefault="00CF08D6" w:rsidP="00CF08D6">
      <w:pPr>
        <w:pStyle w:val="Heading1"/>
        <w:rPr>
          <w:lang w:eastAsia="en-CA"/>
        </w:rPr>
      </w:pPr>
      <w:bookmarkStart w:id="8104" w:name="_Toc13079982"/>
      <w:bookmarkStart w:id="8105" w:name="_Toc29811471"/>
      <w:bookmarkStart w:id="8106" w:name="_Toc29811922"/>
      <w:bookmarkStart w:id="8107" w:name="_Toc37268426"/>
      <w:bookmarkStart w:id="8108" w:name="_Toc37268877"/>
      <w:bookmarkStart w:id="8109" w:name="_Toc45893527"/>
      <w:bookmarkStart w:id="8110" w:name="_Toc53177691"/>
      <w:bookmarkStart w:id="8111" w:name="_Toc53178143"/>
      <w:bookmarkStart w:id="8112" w:name="_Toc61176777"/>
      <w:bookmarkStart w:id="8113" w:name="_Toc67916600"/>
      <w:bookmarkStart w:id="8114" w:name="_Toc74670818"/>
      <w:bookmarkStart w:id="8115" w:name="_Toc76542853"/>
      <w:bookmarkStart w:id="8116" w:name="_Toc82626785"/>
      <w:bookmarkStart w:id="8117" w:name="_Toc90414751"/>
      <w:bookmarkStart w:id="8118" w:name="_Toc106769840"/>
      <w:bookmarkStart w:id="8119" w:name="_Toc115185090"/>
      <w:bookmarkStart w:id="8120" w:name="_Toc138839592"/>
      <w:bookmarkStart w:id="8121" w:name="_Toc138932955"/>
      <w:bookmarkStart w:id="8122" w:name="_Toc138933408"/>
      <w:r w:rsidRPr="00C6449B">
        <w:rPr>
          <w:lang w:eastAsia="en-CA"/>
        </w:rPr>
        <w:t>C.1</w:t>
      </w:r>
      <w:r w:rsidRPr="00C6449B">
        <w:rPr>
          <w:lang w:eastAsia="en-CA"/>
        </w:rPr>
        <w:tab/>
        <w:t>Reference point for measurement</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07B39E47" w14:textId="77777777" w:rsidR="00CF08D6" w:rsidRPr="00C6449B" w:rsidRDefault="00CF08D6" w:rsidP="00CF08D6">
      <w:pPr>
        <w:rPr>
          <w:lang w:eastAsia="ko-KR"/>
        </w:rPr>
      </w:pPr>
      <w:r w:rsidRPr="00C6449B">
        <w:rPr>
          <w:lang w:eastAsia="ko-KR"/>
        </w:rPr>
        <w:t>The EVM shall be measured at the point after the FFT and a zero-forcing (ZF) equalizer in the receiver, as depicted in figure C.1-1 below.</w:t>
      </w:r>
    </w:p>
    <w:bookmarkStart w:id="8123" w:name="_MON_1583318472"/>
    <w:bookmarkEnd w:id="8123"/>
    <w:p w14:paraId="10CBBEFF" w14:textId="77777777" w:rsidR="00CF08D6" w:rsidRPr="00C6449B" w:rsidRDefault="00CF08D6" w:rsidP="00CF08D6">
      <w:pPr>
        <w:jc w:val="center"/>
      </w:pPr>
      <w:r w:rsidRPr="00C6449B">
        <w:object w:dxaOrig="9720" w:dyaOrig="5051" w14:anchorId="25D3C31E">
          <v:shape id="_x0000_i1067" type="#_x0000_t75" style="width:381.5pt;height:202.5pt" o:ole="">
            <v:imagedata r:id="rId120" o:title=""/>
          </v:shape>
          <o:OLEObject Type="Embed" ProgID="Word.Picture.8" ShapeID="_x0000_i1067" DrawAspect="Content" ObjectID="_1773756549"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8124" w:name="_Toc13079983"/>
      <w:bookmarkStart w:id="8125" w:name="_Toc29811472"/>
      <w:bookmarkStart w:id="8126" w:name="_Toc29811923"/>
      <w:bookmarkStart w:id="8127" w:name="_Toc37268427"/>
      <w:bookmarkStart w:id="8128" w:name="_Toc37268878"/>
      <w:bookmarkStart w:id="8129" w:name="_Toc45893528"/>
      <w:bookmarkStart w:id="8130" w:name="_Toc53177692"/>
      <w:bookmarkStart w:id="8131" w:name="_Toc53178144"/>
      <w:bookmarkStart w:id="8132" w:name="_Toc61176778"/>
      <w:bookmarkStart w:id="8133" w:name="_Toc67916601"/>
      <w:bookmarkStart w:id="8134" w:name="_Toc74670819"/>
      <w:bookmarkStart w:id="8135" w:name="_Toc76542854"/>
      <w:bookmarkStart w:id="8136" w:name="_Toc82626786"/>
      <w:bookmarkStart w:id="8137" w:name="_Toc90414752"/>
      <w:bookmarkStart w:id="8138" w:name="_Toc106769841"/>
      <w:bookmarkStart w:id="8139" w:name="_Toc115185091"/>
      <w:bookmarkStart w:id="8140" w:name="_Toc138839593"/>
      <w:bookmarkStart w:id="8141" w:name="_Toc138932956"/>
      <w:bookmarkStart w:id="8142" w:name="_Toc138933409"/>
      <w:r w:rsidRPr="00C6449B">
        <w:rPr>
          <w:lang w:eastAsia="en-CA"/>
        </w:rPr>
        <w:t>C.2</w:t>
      </w:r>
      <w:r w:rsidRPr="00C6449B">
        <w:rPr>
          <w:lang w:eastAsia="en-CA"/>
        </w:rPr>
        <w:tab/>
        <w:t>Basic unit of measurement</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5DC00A9C" w14:textId="77777777" w:rsidR="00CF08D6" w:rsidRPr="00C6449B" w:rsidRDefault="00CF08D6" w:rsidP="00CF08D6">
      <w:pPr>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5pt;height:21.5pt" o:ole="">
            <v:imagedata r:id="rId59" o:title=""/>
          </v:shape>
          <o:OLEObject Type="Embed" ProgID="Equation.3" ShapeID="_x0000_i1068" DrawAspect="Content" ObjectID="_1773756550"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5pt" o:ole="">
            <v:imagedata r:id="rId61" o:title=""/>
          </v:shape>
          <o:OLEObject Type="Embed" ProgID="Equation.3" ShapeID="_x0000_i1069" DrawAspect="Content" ObjectID="_1773756551" r:id="rId123"/>
        </w:object>
      </w:r>
    </w:p>
    <w:p w14:paraId="3936D789" w14:textId="77777777" w:rsidR="00CF08D6" w:rsidRPr="00C6449B" w:rsidRDefault="00CF08D6" w:rsidP="00CF08D6">
      <w:pPr>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8.5pt;height:14pt" o:ole="">
            <v:imagedata r:id="rId124" o:title=""/>
          </v:shape>
          <o:OLEObject Type="Embed" ProgID="Equation.3" ShapeID="_x0000_i1070" DrawAspect="Content" ObjectID="_1773756552"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rPr>
        <w:t>slot</w:t>
      </w:r>
      <w:r w:rsidRPr="00C6449B">
        <w:rPr>
          <w:lang w:eastAsia="ko-KR"/>
        </w:rPr>
        <w:t>,</w:t>
      </w:r>
    </w:p>
    <w:p w14:paraId="3E34AA2B" w14:textId="77777777" w:rsidR="00CF08D6" w:rsidRPr="00C6449B" w:rsidRDefault="00CF08D6" w:rsidP="00CF08D6">
      <w:pPr>
        <w:rPr>
          <w:lang w:eastAsia="ko-KR"/>
        </w:rPr>
      </w:pPr>
      <w:r w:rsidRPr="00C6449B">
        <w:rPr>
          <w:position w:val="-10"/>
          <w:lang w:eastAsia="ko-KR"/>
        </w:rPr>
        <w:object w:dxaOrig="440" w:dyaOrig="300" w14:anchorId="5F0BD3CD">
          <v:shape id="_x0000_i1071" type="#_x0000_t75" style="width:21.5pt;height:14pt" o:ole="">
            <v:imagedata r:id="rId63" o:title=""/>
          </v:shape>
          <o:OLEObject Type="Embed" ProgID="Equation.3" ShapeID="_x0000_i1071" DrawAspect="Content" ObjectID="_1773756553"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5pt;height:14pt" o:ole="">
            <v:imagedata r:id="rId65" o:title=""/>
          </v:shape>
          <o:OLEObject Type="Embed" ProgID="Equation.3" ShapeID="_x0000_i1072" DrawAspect="Content" ObjectID="_1773756554"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pt;height:14pt" o:ole="">
            <v:imagedata r:id="rId67" o:title=""/>
          </v:shape>
          <o:OLEObject Type="Embed" ProgID="Equation.3" ShapeID="_x0000_i1073" DrawAspect="Content" ObjectID="_1773756555"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rPr>
          <w:lang w:eastAsia="ko-KR"/>
        </w:rPr>
      </w:pPr>
      <w:r w:rsidRPr="00C6449B">
        <w:rPr>
          <w:position w:val="-10"/>
          <w:lang w:eastAsia="ko-KR"/>
        </w:rPr>
        <w:object w:dxaOrig="680" w:dyaOrig="300" w14:anchorId="63224D81">
          <v:shape id="_x0000_i1074" type="#_x0000_t75" style="width:36.5pt;height:14pt" o:ole="">
            <v:imagedata r:id="rId69" o:title=""/>
          </v:shape>
          <o:OLEObject Type="Embed" ProgID="Equation.3" ShapeID="_x0000_i1074" DrawAspect="Content" ObjectID="_1773756556"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8143" w:name="_Toc13079984"/>
      <w:bookmarkStart w:id="8144" w:name="_Toc29811473"/>
      <w:bookmarkStart w:id="8145" w:name="_Toc29811924"/>
      <w:bookmarkStart w:id="8146" w:name="_Toc37268428"/>
      <w:bookmarkStart w:id="8147" w:name="_Toc37268879"/>
      <w:bookmarkStart w:id="8148" w:name="_Toc45893529"/>
      <w:bookmarkStart w:id="8149" w:name="_Toc53177693"/>
      <w:bookmarkStart w:id="8150" w:name="_Toc53178145"/>
      <w:bookmarkStart w:id="8151" w:name="_Toc61176779"/>
      <w:bookmarkStart w:id="8152" w:name="_Toc67916602"/>
      <w:bookmarkStart w:id="8153" w:name="_Toc74670820"/>
      <w:bookmarkStart w:id="8154" w:name="_Toc76542855"/>
      <w:bookmarkStart w:id="8155" w:name="_Toc82626787"/>
      <w:bookmarkStart w:id="8156" w:name="_Toc90414753"/>
      <w:bookmarkStart w:id="8157" w:name="_Toc106769842"/>
      <w:bookmarkStart w:id="8158" w:name="_Toc115185092"/>
      <w:bookmarkStart w:id="8159" w:name="_Toc138839594"/>
      <w:bookmarkStart w:id="8160" w:name="_Toc138932957"/>
      <w:bookmarkStart w:id="8161" w:name="_Toc138933410"/>
      <w:r w:rsidRPr="00C6449B">
        <w:rPr>
          <w:lang w:eastAsia="en-CA"/>
        </w:rPr>
        <w:t>C.3</w:t>
      </w:r>
      <w:r w:rsidRPr="00C6449B">
        <w:rPr>
          <w:lang w:eastAsia="en-CA"/>
        </w:rPr>
        <w:tab/>
        <w:t>Modified signal under test</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15EE0B94" w14:textId="77777777" w:rsidR="00CF08D6" w:rsidRPr="00C6449B" w:rsidRDefault="00CF08D6" w:rsidP="00CF08D6">
      <w:pPr>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pt;height:36.5pt" o:ole="">
            <v:imagedata r:id="rId71" o:title=""/>
          </v:shape>
          <o:OLEObject Type="Embed" ProgID="Equation.3" ShapeID="_x0000_i1075" DrawAspect="Content" ObjectID="_1773756557" r:id="rId130"/>
        </w:object>
      </w:r>
    </w:p>
    <w:p w14:paraId="50ABCAFF" w14:textId="77777777" w:rsidR="00CF08D6" w:rsidRPr="00C6449B" w:rsidRDefault="00CF08D6" w:rsidP="00CF08D6">
      <w:pPr>
        <w:rPr>
          <w:lang w:eastAsia="ko-KR"/>
        </w:rPr>
      </w:pPr>
      <w:r w:rsidRPr="00C6449B">
        <w:rPr>
          <w:lang w:eastAsia="ko-KR"/>
        </w:rPr>
        <w:t>where</w:t>
      </w:r>
    </w:p>
    <w:p w14:paraId="69976702" w14:textId="77777777" w:rsidR="00CF08D6" w:rsidRPr="00C6449B" w:rsidRDefault="00CF08D6" w:rsidP="00CF08D6">
      <w:pPr>
        <w:rPr>
          <w:lang w:eastAsia="ko-KR"/>
        </w:rPr>
      </w:pPr>
      <w:r w:rsidRPr="00C6449B">
        <w:rPr>
          <w:position w:val="-10"/>
          <w:lang w:eastAsia="ko-KR"/>
        </w:rPr>
        <w:object w:dxaOrig="460" w:dyaOrig="320" w14:anchorId="5CDDA33C">
          <v:shape id="_x0000_i1076" type="#_x0000_t75" style="width:21.5pt;height:14pt" o:ole="">
            <v:imagedata r:id="rId73" o:title=""/>
          </v:shape>
          <o:OLEObject Type="Embed" ProgID="Equation.3" ShapeID="_x0000_i1076" DrawAspect="Content" ObjectID="_1773756558" r:id="rId131"/>
        </w:object>
      </w:r>
      <w:r w:rsidRPr="00C6449B">
        <w:rPr>
          <w:lang w:eastAsia="ko-KR"/>
        </w:rPr>
        <w:t xml:space="preserve"> is the time domain samples of the signal under test.</w:t>
      </w:r>
    </w:p>
    <w:p w14:paraId="7057B7C7" w14:textId="77777777" w:rsidR="00CF08D6" w:rsidRPr="00C6449B" w:rsidRDefault="00CF08D6" w:rsidP="00CF08D6">
      <w:pPr>
        <w:rPr>
          <w:lang w:eastAsia="ko-KR"/>
        </w:rPr>
      </w:pPr>
      <w:r w:rsidRPr="00C6449B">
        <w:rPr>
          <w:position w:val="-6"/>
          <w:lang w:eastAsia="ko-KR"/>
        </w:rPr>
        <w:object w:dxaOrig="360" w:dyaOrig="300" w14:anchorId="3DCC2C3C">
          <v:shape id="_x0000_i1077" type="#_x0000_t75" style="width:21.5pt;height:14pt" o:ole="" fillcolor="window">
            <v:imagedata r:id="rId75" o:title=""/>
          </v:shape>
          <o:OLEObject Type="Embed" ProgID="Equation.3" ShapeID="_x0000_i1077" DrawAspect="Content" ObjectID="_1773756559"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rPr>
          <w:lang w:eastAsia="ko-KR"/>
        </w:rPr>
      </w:pPr>
      <w:r w:rsidRPr="00C6449B">
        <w:rPr>
          <w:position w:val="-10"/>
          <w:lang w:eastAsia="ko-KR"/>
        </w:rPr>
        <w:object w:dxaOrig="360" w:dyaOrig="380" w14:anchorId="5CC9C1CD">
          <v:shape id="_x0000_i1078" type="#_x0000_t75" style="width:21.5pt;height:21.5pt" o:ole="" fillcolor="window">
            <v:imagedata r:id="rId77" o:title=""/>
          </v:shape>
          <o:OLEObject Type="Embed" ProgID="Equation.3" ShapeID="_x0000_i1078" DrawAspect="Content" ObjectID="_1773756560" r:id="rId133"/>
        </w:object>
      </w:r>
      <w:r w:rsidRPr="00C6449B">
        <w:rPr>
          <w:lang w:eastAsia="ko-KR"/>
        </w:rPr>
        <w:t xml:space="preserve"> is the RF frequency offset.</w:t>
      </w:r>
    </w:p>
    <w:p w14:paraId="5183D8F5" w14:textId="77777777" w:rsidR="00CF08D6" w:rsidRPr="00C6449B" w:rsidRDefault="00CF08D6" w:rsidP="00CF08D6">
      <w:pPr>
        <w:rPr>
          <w:lang w:eastAsia="ko-KR"/>
        </w:rPr>
      </w:pPr>
      <w:r w:rsidRPr="00C6449B">
        <w:rPr>
          <w:position w:val="-10"/>
          <w:lang w:eastAsia="ko-KR"/>
        </w:rPr>
        <w:object w:dxaOrig="580" w:dyaOrig="320" w14:anchorId="431CC4AB">
          <v:shape id="_x0000_i1079" type="#_x0000_t75" style="width:29pt;height:14pt" o:ole="" fillcolor="window">
            <v:imagedata r:id="rId79" o:title=""/>
          </v:shape>
          <o:OLEObject Type="Embed" ProgID="Equation.3" ShapeID="_x0000_i1079" DrawAspect="Content" ObjectID="_1773756561" r:id="rId134"/>
        </w:object>
      </w:r>
      <w:r w:rsidRPr="00C6449B">
        <w:rPr>
          <w:lang w:eastAsia="ko-KR"/>
        </w:rPr>
        <w:t xml:space="preserve"> is the phase response of the TX chain.</w:t>
      </w:r>
    </w:p>
    <w:p w14:paraId="4A2722EB" w14:textId="77777777" w:rsidR="00CF08D6" w:rsidRPr="00C6449B" w:rsidRDefault="00CF08D6" w:rsidP="00CF08D6">
      <w:pPr>
        <w:rPr>
          <w:lang w:eastAsia="ko-KR"/>
        </w:rPr>
      </w:pPr>
      <w:r w:rsidRPr="00C6449B">
        <w:rPr>
          <w:position w:val="-10"/>
          <w:lang w:eastAsia="ko-KR"/>
        </w:rPr>
        <w:object w:dxaOrig="560" w:dyaOrig="320" w14:anchorId="41B19CE0">
          <v:shape id="_x0000_i1080" type="#_x0000_t75" style="width:29pt;height:14pt" o:ole="" fillcolor="window">
            <v:imagedata r:id="rId81" o:title=""/>
          </v:shape>
          <o:OLEObject Type="Embed" ProgID="Equation.3" ShapeID="_x0000_i1080" DrawAspect="Content" ObjectID="_1773756562"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8162" w:name="_Toc13079985"/>
      <w:bookmarkStart w:id="8163" w:name="_Toc29811474"/>
      <w:bookmarkStart w:id="8164" w:name="_Toc29811925"/>
      <w:bookmarkStart w:id="8165" w:name="_Toc37268429"/>
      <w:bookmarkStart w:id="8166" w:name="_Toc37268880"/>
      <w:bookmarkStart w:id="8167" w:name="_Toc45893530"/>
      <w:bookmarkStart w:id="8168" w:name="_Toc53177694"/>
      <w:bookmarkStart w:id="8169" w:name="_Toc53178146"/>
      <w:bookmarkStart w:id="8170" w:name="_Toc61176780"/>
      <w:bookmarkStart w:id="8171" w:name="_Toc67916603"/>
      <w:bookmarkStart w:id="8172" w:name="_Toc74670821"/>
      <w:bookmarkStart w:id="8173" w:name="_Toc76542856"/>
      <w:bookmarkStart w:id="8174" w:name="_Toc82626788"/>
      <w:bookmarkStart w:id="8175" w:name="_Toc90414754"/>
      <w:bookmarkStart w:id="8176" w:name="_Toc106769843"/>
      <w:bookmarkStart w:id="8177" w:name="_Toc115185093"/>
      <w:bookmarkStart w:id="8178" w:name="_Toc138839595"/>
      <w:bookmarkStart w:id="8179" w:name="_Toc138932958"/>
      <w:bookmarkStart w:id="8180" w:name="_Toc138933411"/>
      <w:r w:rsidRPr="00C6449B">
        <w:rPr>
          <w:lang w:eastAsia="en-CA"/>
        </w:rPr>
        <w:t>C.4</w:t>
      </w:r>
      <w:r w:rsidRPr="00C6449B">
        <w:rPr>
          <w:lang w:eastAsia="en-CA"/>
        </w:rPr>
        <w:tab/>
        <w:t>Estimation of frequency offset</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18E1E86C" w14:textId="77777777" w:rsidR="00CF08D6" w:rsidRPr="00C6449B" w:rsidRDefault="00CF08D6" w:rsidP="00CF08D6">
      <w:pPr>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5pt;height:21.5pt" o:ole="" fillcolor="window">
            <v:imagedata r:id="rId77" o:title=""/>
          </v:shape>
          <o:OLEObject Type="Embed" ProgID="Equation.3" ShapeID="_x0000_i1081" DrawAspect="Content" ObjectID="_1773756563" r:id="rId136"/>
        </w:object>
      </w:r>
      <w:r w:rsidRPr="00C6449B">
        <w:rPr>
          <w:lang w:eastAsia="ko-KR"/>
        </w:rPr>
        <w:t xml:space="preserve"> shall be 1 </w:t>
      </w:r>
      <w:r w:rsidRPr="00C6449B">
        <w:rPr>
          <w:rFonts w:eastAsia="SimSun"/>
          <w:lang w:val="en-US"/>
        </w:rPr>
        <w:t>slot</w:t>
      </w:r>
      <w:r w:rsidRPr="00C6449B">
        <w:rPr>
          <w:lang w:eastAsia="ko-KR"/>
        </w:rPr>
        <w:t>.</w:t>
      </w:r>
    </w:p>
    <w:p w14:paraId="2D9E2E62" w14:textId="77777777" w:rsidR="00CF08D6" w:rsidRPr="00C6449B" w:rsidRDefault="00CF08D6" w:rsidP="00CF08D6">
      <w:pPr>
        <w:pStyle w:val="Heading1"/>
        <w:rPr>
          <w:lang w:eastAsia="en-CA"/>
        </w:rPr>
      </w:pPr>
      <w:bookmarkStart w:id="8181" w:name="_Toc13079986"/>
      <w:bookmarkStart w:id="8182" w:name="_Toc29811475"/>
      <w:bookmarkStart w:id="8183" w:name="_Toc29811926"/>
      <w:bookmarkStart w:id="8184" w:name="_Toc37268430"/>
      <w:bookmarkStart w:id="8185" w:name="_Toc37268881"/>
      <w:bookmarkStart w:id="8186" w:name="_Toc45893531"/>
      <w:bookmarkStart w:id="8187" w:name="_Toc53177695"/>
      <w:bookmarkStart w:id="8188" w:name="_Toc53178147"/>
      <w:bookmarkStart w:id="8189" w:name="_Toc61176781"/>
      <w:bookmarkStart w:id="8190" w:name="_Toc67916604"/>
      <w:bookmarkStart w:id="8191" w:name="_Toc74670822"/>
      <w:bookmarkStart w:id="8192" w:name="_Toc76542857"/>
      <w:bookmarkStart w:id="8193" w:name="_Toc82626789"/>
      <w:bookmarkStart w:id="8194" w:name="_Toc90414755"/>
      <w:bookmarkStart w:id="8195" w:name="_Toc106769844"/>
      <w:bookmarkStart w:id="8196" w:name="_Toc115185094"/>
      <w:bookmarkStart w:id="8197" w:name="_Toc138839596"/>
      <w:bookmarkStart w:id="8198" w:name="_Toc138932959"/>
      <w:bookmarkStart w:id="8199" w:name="_Toc138933412"/>
      <w:r w:rsidRPr="00C6449B">
        <w:rPr>
          <w:lang w:eastAsia="en-CA"/>
        </w:rPr>
        <w:t>C.5</w:t>
      </w:r>
      <w:r w:rsidRPr="00C6449B">
        <w:rPr>
          <w:lang w:eastAsia="en-CA"/>
        </w:rPr>
        <w:tab/>
        <w:t>Estimation of time offset</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28663374" w14:textId="77777777" w:rsidR="00CF08D6" w:rsidRPr="00C6449B" w:rsidRDefault="00CF08D6" w:rsidP="00CF08D6">
      <w:pPr>
        <w:pStyle w:val="Heading2"/>
      </w:pPr>
      <w:bookmarkStart w:id="8200" w:name="_Toc13079987"/>
      <w:bookmarkStart w:id="8201" w:name="_Toc29811476"/>
      <w:bookmarkStart w:id="8202" w:name="_Toc29811927"/>
      <w:bookmarkStart w:id="8203" w:name="_Toc37268431"/>
      <w:bookmarkStart w:id="8204" w:name="_Toc37268882"/>
      <w:bookmarkStart w:id="8205" w:name="_Toc45893532"/>
      <w:bookmarkStart w:id="8206" w:name="_Toc53177696"/>
      <w:bookmarkStart w:id="8207" w:name="_Toc53178148"/>
      <w:bookmarkStart w:id="8208" w:name="_Toc61176782"/>
      <w:bookmarkStart w:id="8209" w:name="_Toc67916605"/>
      <w:bookmarkStart w:id="8210" w:name="_Toc74670823"/>
      <w:bookmarkStart w:id="8211" w:name="_Toc76542858"/>
      <w:bookmarkStart w:id="8212" w:name="_Toc82626790"/>
      <w:bookmarkStart w:id="8213" w:name="_Toc90414756"/>
      <w:bookmarkStart w:id="8214" w:name="_Toc106769845"/>
      <w:bookmarkStart w:id="8215" w:name="_Toc115185095"/>
      <w:bookmarkStart w:id="8216" w:name="_Toc138839597"/>
      <w:bookmarkStart w:id="8217" w:name="_Toc138932960"/>
      <w:bookmarkStart w:id="8218" w:name="_Toc138933413"/>
      <w:r w:rsidRPr="00C6449B">
        <w:t>C.5.1</w:t>
      </w:r>
      <w:r w:rsidRPr="00C6449B">
        <w:tab/>
        <w:t>General</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73D0B869" w14:textId="77777777" w:rsidR="00CF08D6" w:rsidRPr="00C6449B" w:rsidRDefault="00CF08D6" w:rsidP="00CF08D6">
      <w:pPr>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5pt;height:14pt" o:ole="" fillcolor="window">
            <v:imagedata r:id="rId75" o:title=""/>
          </v:shape>
          <o:OLEObject Type="Embed" ProgID="Equation.3" ShapeID="_x0000_i1082" DrawAspect="Content" ObjectID="_1773756564" r:id="rId137"/>
        </w:object>
      </w:r>
      <w:r w:rsidRPr="00C6449B">
        <w:rPr>
          <w:lang w:eastAsia="ko-KR"/>
        </w:rPr>
        <w:t xml:space="preserve">shall be 1 </w:t>
      </w:r>
      <w:r w:rsidRPr="00C6449B">
        <w:rPr>
          <w:rFonts w:eastAsia="SimSun"/>
          <w:lang w:val="en-US"/>
        </w:rPr>
        <w:t>slot</w:t>
      </w:r>
      <w:r w:rsidRPr="00C6449B">
        <w:rPr>
          <w:lang w:eastAsia="ko-KR"/>
        </w:rPr>
        <w:t>.</w:t>
      </w:r>
    </w:p>
    <w:p w14:paraId="293F9B18" w14:textId="77777777" w:rsidR="00CF08D6" w:rsidRPr="00C6449B" w:rsidRDefault="00CF08D6" w:rsidP="00CF08D6">
      <w:pPr>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5pt;height:14pt" o:ole="" fillcolor="window">
            <v:imagedata r:id="rId85" o:title=""/>
          </v:shape>
          <o:OLEObject Type="Embed" ProgID="Equation.3" ShapeID="_x0000_i1083" DrawAspect="Content" ObjectID="_1773756565"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pt;height:14pt" o:ole="">
            <v:imagedata r:id="rId139" o:title=""/>
          </v:shape>
          <o:OLEObject Type="Embed" ProgID="Equation.3" ShapeID="_x0000_i1084" DrawAspect="Content" ObjectID="_1773756566"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pt;height:14pt" o:ole="">
            <v:imagedata r:id="rId139" o:title=""/>
          </v:shape>
          <o:OLEObject Type="Embed" ProgID="Equation.3" ShapeID="_x0000_i1085" DrawAspect="Content" ObjectID="_1773756567" r:id="rId141"/>
        </w:object>
      </w:r>
      <w:r w:rsidRPr="00C6449B">
        <w:rPr>
          <w:lang w:eastAsia="ko-KR"/>
        </w:rPr>
        <w:t>is even.</w:t>
      </w:r>
    </w:p>
    <w:p w14:paraId="082DA071" w14:textId="77777777" w:rsidR="00CF08D6" w:rsidRPr="00C6449B" w:rsidRDefault="00CF08D6" w:rsidP="00CF08D6">
      <w:pPr>
        <w:rPr>
          <w:lang w:eastAsia="ko-KR"/>
        </w:rPr>
      </w:pPr>
      <w:r w:rsidRPr="00C6449B">
        <w:rPr>
          <w:position w:val="-6"/>
          <w:lang w:eastAsia="ko-KR"/>
        </w:rPr>
        <w:object w:dxaOrig="360" w:dyaOrig="279" w14:anchorId="3DD7C20E">
          <v:shape id="_x0000_i1086" type="#_x0000_t75" style="width:21.5pt;height:14pt" o:ole="" fillcolor="window">
            <v:imagedata r:id="rId85" o:title=""/>
          </v:shape>
          <o:OLEObject Type="Embed" ProgID="Equation.3" ShapeID="_x0000_i1086" DrawAspect="Content" ObjectID="_1773756568"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pt;height:14pt" o:ole="">
            <v:imagedata r:id="rId139" o:title=""/>
          </v:shape>
          <o:OLEObject Type="Embed" ProgID="Equation.3" ShapeID="_x0000_i1087" DrawAspect="Content" ObjectID="_1773756569"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5pt;height:14pt" o:ole="" fillcolor="window">
            <v:imagedata r:id="rId88" o:title=""/>
          </v:shape>
          <o:OLEObject Type="Embed" ProgID="Equation.3" ShapeID="_x0000_i1088" DrawAspect="Content" ObjectID="_1773756570" r:id="rId144"/>
        </w:object>
      </w:r>
      <w:r w:rsidRPr="00C6449B">
        <w:rPr>
          <w:lang w:eastAsia="ko-KR"/>
        </w:rPr>
        <w:t xml:space="preserve"> are determined:</w:t>
      </w:r>
    </w:p>
    <w:p w14:paraId="58C6457A" w14:textId="77777777" w:rsidR="00CF08D6" w:rsidRPr="00C6449B" w:rsidRDefault="00CF08D6" w:rsidP="00CF08D6">
      <w:pPr>
        <w:rPr>
          <w:lang w:eastAsia="ko-KR"/>
        </w:rPr>
      </w:pPr>
      <w:r w:rsidRPr="00C6449B">
        <w:rPr>
          <w:position w:val="-28"/>
          <w:lang w:eastAsia="ko-KR"/>
        </w:rPr>
        <w:object w:dxaOrig="2000" w:dyaOrig="680" w14:anchorId="097A3967">
          <v:shape id="_x0000_i1089" type="#_x0000_t75" style="width:101pt;height:36.5pt" o:ole="" fillcolor="window">
            <v:imagedata r:id="rId90" o:title=""/>
          </v:shape>
          <o:OLEObject Type="Embed" ProgID="Equation.3" ShapeID="_x0000_i1089" DrawAspect="Content" ObjectID="_1773756571" r:id="rId145"/>
        </w:object>
      </w:r>
      <w:r w:rsidRPr="00C6449B">
        <w:rPr>
          <w:lang w:eastAsia="ko-KR"/>
        </w:rPr>
        <w:t xml:space="preserve"> and</w:t>
      </w:r>
    </w:p>
    <w:p w14:paraId="496441C5" w14:textId="77777777" w:rsidR="00CF08D6" w:rsidRPr="00C6449B" w:rsidRDefault="00CF08D6" w:rsidP="00CF08D6">
      <w:pPr>
        <w:rPr>
          <w:lang w:eastAsia="ko-KR"/>
        </w:rPr>
      </w:pPr>
      <w:r w:rsidRPr="00C6449B">
        <w:rPr>
          <w:position w:val="-28"/>
          <w:lang w:eastAsia="ko-KR"/>
        </w:rPr>
        <w:object w:dxaOrig="1640" w:dyaOrig="680" w14:anchorId="30F8E156">
          <v:shape id="_x0000_i1090" type="#_x0000_t75" style="width:79.5pt;height:36.5pt" o:ole="" fillcolor="window">
            <v:imagedata r:id="rId92" o:title=""/>
          </v:shape>
          <o:OLEObject Type="Embed" ProgID="Equation.3" ShapeID="_x0000_i1090" DrawAspect="Content" ObjectID="_1773756572" r:id="rId146"/>
        </w:object>
      </w:r>
      <w:r w:rsidRPr="00C6449B">
        <w:rPr>
          <w:lang w:eastAsia="ko-KR"/>
        </w:rPr>
        <w:t xml:space="preserve"> where </w:t>
      </w:r>
      <w:r w:rsidRPr="00C6449B">
        <w:rPr>
          <w:position w:val="-6"/>
          <w:lang w:eastAsia="ko-KR"/>
        </w:rPr>
        <w:object w:dxaOrig="600" w:dyaOrig="279" w14:anchorId="56E96D91">
          <v:shape id="_x0000_i1091" type="#_x0000_t75" style="width:29pt;height:14pt" o:ole="" fillcolor="window">
            <v:imagedata r:id="rId94" o:title=""/>
          </v:shape>
          <o:OLEObject Type="Embed" ProgID="Equation.3" ShapeID="_x0000_i1091" DrawAspect="Content" ObjectID="_1773756573" r:id="rId147"/>
        </w:object>
      </w:r>
      <w:r w:rsidRPr="00C6449B">
        <w:rPr>
          <w:lang w:eastAsia="ko-KR"/>
        </w:rPr>
        <w:t xml:space="preserve"> if </w:t>
      </w:r>
      <w:r w:rsidRPr="00C6449B">
        <w:rPr>
          <w:position w:val="-6"/>
          <w:lang w:eastAsia="ko-KR"/>
        </w:rPr>
        <w:object w:dxaOrig="279" w:dyaOrig="279" w14:anchorId="541D3EE6">
          <v:shape id="_x0000_i1092" type="#_x0000_t75" style="width:14pt;height:14pt" o:ole="">
            <v:imagedata r:id="rId148" o:title=""/>
          </v:shape>
          <o:OLEObject Type="Embed" ProgID="Equation.3" ShapeID="_x0000_i1092" DrawAspect="Content" ObjectID="_1773756574" r:id="rId149"/>
        </w:object>
      </w:r>
      <w:r w:rsidRPr="00C6449B">
        <w:rPr>
          <w:lang w:eastAsia="ko-KR"/>
        </w:rPr>
        <w:t xml:space="preserve"> is odd and </w:t>
      </w:r>
      <w:r w:rsidRPr="00C6449B">
        <w:rPr>
          <w:position w:val="-6"/>
          <w:lang w:eastAsia="ko-KR"/>
        </w:rPr>
        <w:object w:dxaOrig="560" w:dyaOrig="279" w14:anchorId="0102D4A0">
          <v:shape id="_x0000_i1093" type="#_x0000_t75" style="width:29pt;height:14pt" o:ole="" fillcolor="window">
            <v:imagedata r:id="rId96" o:title=""/>
          </v:shape>
          <o:OLEObject Type="Embed" ProgID="Equation.3" ShapeID="_x0000_i1093" DrawAspect="Content" ObjectID="_1773756575" r:id="rId150"/>
        </w:object>
      </w:r>
      <w:r w:rsidRPr="00C6449B">
        <w:rPr>
          <w:lang w:eastAsia="ko-KR"/>
        </w:rPr>
        <w:t xml:space="preserve"> if </w:t>
      </w:r>
      <w:r w:rsidRPr="00C6449B">
        <w:rPr>
          <w:position w:val="-6"/>
          <w:lang w:eastAsia="ko-KR"/>
        </w:rPr>
        <w:object w:dxaOrig="279" w:dyaOrig="279" w14:anchorId="64A3B425">
          <v:shape id="_x0000_i1094" type="#_x0000_t75" style="width:14pt;height:14pt" o:ole="">
            <v:imagedata r:id="rId151" o:title=""/>
          </v:shape>
          <o:OLEObject Type="Embed" ProgID="Equation.3" ShapeID="_x0000_i1094" DrawAspect="Content" ObjectID="_1773756576" r:id="rId152"/>
        </w:object>
      </w:r>
      <w:r w:rsidRPr="00C6449B">
        <w:rPr>
          <w:lang w:eastAsia="ko-KR"/>
        </w:rPr>
        <w:t>is even.</w:t>
      </w:r>
    </w:p>
    <w:p w14:paraId="263C045A" w14:textId="77777777" w:rsidR="00CF08D6" w:rsidRPr="00C6449B" w:rsidRDefault="00CF08D6" w:rsidP="00CF08D6">
      <w:pPr>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pt;height:14pt" o:ole="">
            <v:imagedata r:id="rId153" o:title=""/>
          </v:shape>
          <o:OLEObject Type="Embed" ProgID="Equation.3" ShapeID="_x0000_i1095" DrawAspect="Content" ObjectID="_1773756577"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8219" w:name="_Toc13079988"/>
      <w:bookmarkStart w:id="8220" w:name="_Toc29811477"/>
      <w:bookmarkStart w:id="8221" w:name="_Toc29811928"/>
      <w:bookmarkStart w:id="8222" w:name="_Toc37268432"/>
      <w:bookmarkStart w:id="8223" w:name="_Toc37268883"/>
      <w:bookmarkStart w:id="8224" w:name="_Toc45893533"/>
      <w:bookmarkStart w:id="8225" w:name="_Toc53177697"/>
      <w:bookmarkStart w:id="8226" w:name="_Toc53178149"/>
      <w:bookmarkStart w:id="8227" w:name="_Toc61176783"/>
      <w:bookmarkStart w:id="8228" w:name="_Toc67916606"/>
      <w:bookmarkStart w:id="8229" w:name="_Toc74670824"/>
      <w:bookmarkStart w:id="8230" w:name="_Toc76542859"/>
      <w:bookmarkStart w:id="8231" w:name="_Toc82626791"/>
      <w:bookmarkStart w:id="8232" w:name="_Toc90414757"/>
      <w:bookmarkStart w:id="8233" w:name="_Toc106769846"/>
      <w:bookmarkStart w:id="8234" w:name="_Toc115185096"/>
      <w:bookmarkStart w:id="8235" w:name="_Toc138839598"/>
      <w:bookmarkStart w:id="8236" w:name="_Toc138932961"/>
      <w:bookmarkStart w:id="8237" w:name="_Toc138933414"/>
      <w:r w:rsidRPr="00C6449B">
        <w:t>C.5.2</w:t>
      </w:r>
      <w:r w:rsidRPr="00C6449B">
        <w:tab/>
        <w:t>Window length</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8238"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8239" w:name="_Hlk501113868"/>
      <w:bookmarkEnd w:id="8238"/>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8239"/>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rPr>
              <w:t xml:space="preserve"> all OFDM symbols within subframe except for symbol 0 of slot 0 and slot 2</w:t>
            </w:r>
            <w:r w:rsidRPr="00C6449B">
              <w:t xml:space="preserve">. Symbol 0 </w:t>
            </w:r>
            <w:bookmarkStart w:id="8240" w:name="OLE_LINK14"/>
            <w:r w:rsidRPr="00C6449B">
              <w:rPr>
                <w:rFonts w:eastAsia="SimSun" w:hint="eastAsia"/>
                <w:lang w:val="en-US"/>
              </w:rPr>
              <w:t>of slot 0 and slot 2</w:t>
            </w:r>
            <w:bookmarkEnd w:id="8240"/>
            <w:r w:rsidRPr="00C6449B">
              <w:rPr>
                <w:rFonts w:eastAsia="SimSun" w:hint="eastAsia"/>
                <w:lang w:val="en-US"/>
              </w:rPr>
              <w:t xml:space="preserve"> </w:t>
            </w:r>
            <w:r w:rsidRPr="00C6449B">
              <w:t>may have a longer CP and therefore a lower percentage.</w:t>
            </w:r>
          </w:p>
        </w:tc>
      </w:tr>
    </w:tbl>
    <w:p w14:paraId="540F5E45" w14:textId="77777777" w:rsidR="00CF08D6" w:rsidRPr="00C6449B" w:rsidRDefault="00CF08D6" w:rsidP="00CF08D6">
      <w:pPr>
        <w:rPr>
          <w:rFonts w:eastAsia="SimSu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rPr>
              <w:t xml:space="preserve"> all OFDM symbols within subframe except for symbol 0 of slot 0 and slot 4</w:t>
            </w:r>
            <w:r w:rsidRPr="00C6449B">
              <w:t xml:space="preserve">. Symbol 0 </w:t>
            </w:r>
            <w:r w:rsidRPr="00C6449B">
              <w:rPr>
                <w:rFonts w:eastAsia="SimSun" w:hint="eastAsia"/>
                <w:lang w:val="en-US"/>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rPr>
      </w:pPr>
    </w:p>
    <w:p w14:paraId="626112EB" w14:textId="77777777" w:rsidR="00CF08D6" w:rsidRPr="00C6449B" w:rsidRDefault="00CF08D6" w:rsidP="00CF08D6">
      <w:pPr>
        <w:pStyle w:val="Heading1"/>
        <w:rPr>
          <w:lang w:eastAsia="en-CA"/>
        </w:rPr>
      </w:pPr>
      <w:bookmarkStart w:id="8241" w:name="_Toc13079989"/>
      <w:bookmarkStart w:id="8242" w:name="_Toc29811478"/>
      <w:bookmarkStart w:id="8243" w:name="_Toc29811929"/>
      <w:bookmarkStart w:id="8244" w:name="_Toc37268433"/>
      <w:bookmarkStart w:id="8245" w:name="_Toc37268884"/>
      <w:bookmarkStart w:id="8246" w:name="_Toc45893534"/>
      <w:bookmarkStart w:id="8247" w:name="_Toc53177698"/>
      <w:bookmarkStart w:id="8248" w:name="_Toc53178150"/>
      <w:bookmarkStart w:id="8249" w:name="_Toc61176784"/>
      <w:bookmarkStart w:id="8250" w:name="_Toc67916607"/>
      <w:bookmarkStart w:id="8251" w:name="_Toc74670825"/>
      <w:bookmarkStart w:id="8252" w:name="_Toc76542860"/>
      <w:bookmarkStart w:id="8253" w:name="_Toc82626792"/>
      <w:bookmarkStart w:id="8254" w:name="_Toc90414758"/>
      <w:bookmarkStart w:id="8255" w:name="_Toc106769847"/>
      <w:bookmarkStart w:id="8256" w:name="_Toc115185097"/>
      <w:bookmarkStart w:id="8257" w:name="_Toc138839599"/>
      <w:bookmarkStart w:id="8258" w:name="_Toc138932962"/>
      <w:bookmarkStart w:id="8259" w:name="_Toc138933415"/>
      <w:r w:rsidRPr="00C6449B">
        <w:rPr>
          <w:lang w:eastAsia="en-CA"/>
        </w:rPr>
        <w:t>C.6</w:t>
      </w:r>
      <w:r w:rsidRPr="00C6449B">
        <w:rPr>
          <w:lang w:eastAsia="en-CA"/>
        </w:rPr>
        <w:tab/>
        <w:t>Estimation of TX chain amplitude and frequency response parameters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411FB31D" w14:textId="77777777" w:rsidR="00CF08D6" w:rsidRPr="00C6449B" w:rsidRDefault="00CF08D6" w:rsidP="00CF08D6">
      <w:pPr>
        <w:tabs>
          <w:tab w:val="left" w:pos="540"/>
        </w:tabs>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B2468E"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B2468E"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B2468E"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8260" w:name="_MON_1354977729"/>
    <w:bookmarkEnd w:id="8260"/>
    <w:bookmarkStart w:id="8261" w:name="_MON_1417454025"/>
    <w:bookmarkEnd w:id="8261"/>
    <w:p w14:paraId="685693BA" w14:textId="18FCA783" w:rsidR="00694ACF" w:rsidRDefault="00694ACF" w:rsidP="007F25CB">
      <w:pPr>
        <w:pStyle w:val="TH"/>
      </w:pPr>
      <w:r>
        <w:object w:dxaOrig="9498" w:dyaOrig="7368" w14:anchorId="51348EC9">
          <v:shape id="_x0000_i1096" type="#_x0000_t75" style="width:474pt;height:368pt" o:ole="">
            <v:imagedata r:id="rId155" o:title=""/>
          </v:shape>
          <o:OLEObject Type="Embed" ProgID="Word.Picture.8" ShapeID="_x0000_i1096" DrawAspect="Content" ObjectID="_1773756578"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8262" w:name="_Toc13079990"/>
      <w:bookmarkStart w:id="8263" w:name="_Toc29811479"/>
      <w:bookmarkStart w:id="8264" w:name="_Toc29811930"/>
      <w:bookmarkStart w:id="8265" w:name="_Toc37268434"/>
      <w:bookmarkStart w:id="8266" w:name="_Toc37268885"/>
      <w:bookmarkStart w:id="8267" w:name="_Toc45893535"/>
      <w:bookmarkStart w:id="8268" w:name="_Toc53177699"/>
      <w:bookmarkStart w:id="8269" w:name="_Toc53178151"/>
      <w:bookmarkStart w:id="8270" w:name="_Toc61176785"/>
      <w:bookmarkStart w:id="8271" w:name="_Toc67916608"/>
      <w:bookmarkStart w:id="8272" w:name="_Toc74670826"/>
      <w:bookmarkStart w:id="8273" w:name="_Toc76542861"/>
      <w:bookmarkStart w:id="8274" w:name="_Toc82626793"/>
      <w:bookmarkStart w:id="8275" w:name="_Toc90414759"/>
      <w:bookmarkStart w:id="8276" w:name="_Toc106769848"/>
      <w:bookmarkStart w:id="8277" w:name="_Toc115185098"/>
      <w:bookmarkStart w:id="8278" w:name="_Toc138839600"/>
      <w:bookmarkStart w:id="8279" w:name="_Toc138932963"/>
      <w:bookmarkStart w:id="8280" w:name="_Toc138933416"/>
      <w:r w:rsidRPr="00C6449B">
        <w:rPr>
          <w:lang w:eastAsia="en-CA"/>
        </w:rPr>
        <w:t>C.7</w:t>
      </w:r>
      <w:r w:rsidRPr="00C6449B">
        <w:rPr>
          <w:lang w:eastAsia="en-CA"/>
        </w:rPr>
        <w:tab/>
        <w:t>Averaged EVM</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0F5F2BFA" w14:textId="77777777" w:rsidR="00CF08D6" w:rsidRPr="00C6449B" w:rsidRDefault="00CF08D6" w:rsidP="00CF08D6">
      <w:pPr>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B2468E"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B2468E" w:rsidP="00CF08D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B2468E"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B2468E"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8281" w:name="_Hlk515793306"/>
      <w:bookmarkEnd w:id="8103"/>
      <w:r w:rsidRPr="00C6449B">
        <w:br w:type="page"/>
      </w:r>
      <w:bookmarkStart w:id="8282" w:name="_Toc13079991"/>
      <w:bookmarkStart w:id="8283" w:name="_Toc29811480"/>
      <w:bookmarkStart w:id="8284" w:name="_Toc29811931"/>
      <w:bookmarkStart w:id="8285" w:name="_Toc37268435"/>
      <w:bookmarkStart w:id="8286" w:name="_Toc37268886"/>
      <w:bookmarkStart w:id="8287" w:name="_Toc45893536"/>
      <w:bookmarkStart w:id="8288" w:name="_Toc53177700"/>
      <w:bookmarkStart w:id="8289" w:name="_Toc53178152"/>
      <w:bookmarkStart w:id="8290" w:name="_Toc61176786"/>
      <w:bookmarkStart w:id="8291" w:name="_Toc67916609"/>
      <w:bookmarkStart w:id="8292" w:name="_Toc74670827"/>
      <w:bookmarkStart w:id="8293" w:name="_Toc76542862"/>
      <w:bookmarkStart w:id="8294" w:name="_Toc82626794"/>
      <w:bookmarkStart w:id="8295" w:name="_Toc90414760"/>
      <w:bookmarkStart w:id="8296" w:name="_Toc106769849"/>
      <w:bookmarkStart w:id="8297" w:name="_Toc115185099"/>
      <w:bookmarkStart w:id="8298" w:name="_Toc138839601"/>
      <w:bookmarkStart w:id="8299" w:name="_Toc138932964"/>
      <w:bookmarkStart w:id="8300" w:name="_Toc138933417"/>
      <w:r w:rsidRPr="00C6449B">
        <w:rPr>
          <w:lang w:eastAsia="en-CA"/>
        </w:rPr>
        <w:t xml:space="preserve">Annex D (normative): </w:t>
      </w:r>
      <w:r w:rsidRPr="00C6449B">
        <w:rPr>
          <w:lang w:eastAsia="en-CA"/>
        </w:rPr>
        <w:br/>
      </w:r>
      <w:r w:rsidRPr="00C6449B">
        <w:t>Characteristics of the interfering signals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8281"/>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8301" w:name="_Toc13079992"/>
      <w:bookmarkStart w:id="8302" w:name="_Toc29811481"/>
      <w:bookmarkStart w:id="8303" w:name="_Toc29811932"/>
      <w:bookmarkStart w:id="8304" w:name="_Toc37268436"/>
      <w:bookmarkStart w:id="8305" w:name="_Toc37268887"/>
      <w:bookmarkStart w:id="8306" w:name="_Toc45893537"/>
      <w:bookmarkStart w:id="8307" w:name="_Toc53177701"/>
      <w:bookmarkStart w:id="8308" w:name="_Toc53178153"/>
      <w:bookmarkStart w:id="8309" w:name="_Toc61176787"/>
      <w:bookmarkStart w:id="8310" w:name="_Toc67916610"/>
      <w:bookmarkStart w:id="8311" w:name="_Toc74670828"/>
      <w:bookmarkStart w:id="8312" w:name="_Toc76542863"/>
      <w:bookmarkStart w:id="8313" w:name="_Toc82626795"/>
      <w:bookmarkStart w:id="8314" w:name="_Toc90414761"/>
      <w:bookmarkStart w:id="8315" w:name="_Toc106769850"/>
      <w:bookmarkStart w:id="8316" w:name="_Toc115185100"/>
      <w:bookmarkStart w:id="8317" w:name="_Toc138839602"/>
      <w:bookmarkStart w:id="8318" w:name="_Toc138932965"/>
      <w:bookmarkStart w:id="8319" w:name="_Toc138933418"/>
      <w:r w:rsidRPr="00C6449B">
        <w:rPr>
          <w:lang w:eastAsia="en-CA"/>
        </w:rPr>
        <w:t>Annex E: Void</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8320" w:name="_Toc13079993"/>
      <w:bookmarkStart w:id="8321" w:name="_Toc29811482"/>
      <w:bookmarkStart w:id="8322" w:name="_Toc29811933"/>
      <w:bookmarkStart w:id="8323" w:name="_Toc37268437"/>
      <w:bookmarkStart w:id="8324" w:name="_Toc37268888"/>
      <w:bookmarkStart w:id="8325" w:name="_Toc45893538"/>
      <w:bookmarkStart w:id="8326" w:name="_Toc53177702"/>
      <w:bookmarkStart w:id="8327" w:name="_Toc53178154"/>
      <w:bookmarkStart w:id="8328" w:name="_Toc61176788"/>
      <w:bookmarkStart w:id="8329" w:name="_Toc67916611"/>
      <w:bookmarkStart w:id="8330" w:name="_Toc74670829"/>
      <w:bookmarkStart w:id="8331" w:name="_Toc76542864"/>
      <w:bookmarkStart w:id="8332" w:name="_Toc82626796"/>
      <w:bookmarkStart w:id="8333" w:name="_Toc90414762"/>
      <w:bookmarkStart w:id="8334" w:name="_Toc106769851"/>
      <w:bookmarkStart w:id="8335" w:name="_Toc115185101"/>
      <w:bookmarkStart w:id="8336" w:name="_Toc138839603"/>
      <w:bookmarkStart w:id="8337" w:name="_Toc138932966"/>
      <w:bookmarkStart w:id="8338" w:name="_Toc138933419"/>
      <w:r w:rsidRPr="00C6449B">
        <w:rPr>
          <w:lang w:eastAsia="en-CA"/>
        </w:rPr>
        <w:t xml:space="preserve">Annex F (normative): </w:t>
      </w:r>
      <w:r w:rsidRPr="00C6449B">
        <w:rPr>
          <w:lang w:eastAsia="en-CA"/>
        </w:rPr>
        <w:br/>
      </w:r>
      <w:r w:rsidRPr="00C6449B">
        <w:t>Relationship between EIRP based regulatory requirements and 3GPP requirements</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02701392" w14:textId="77777777" w:rsidR="00CF08D6" w:rsidRPr="00C6449B" w:rsidRDefault="00CF08D6" w:rsidP="00CF08D6"/>
    <w:p w14:paraId="20AB6A6F" w14:textId="77777777" w:rsidR="00CF08D6" w:rsidRPr="00C6449B" w:rsidRDefault="00CF08D6" w:rsidP="00CF08D6">
      <w:pPr>
        <w:pStyle w:val="Heading1"/>
      </w:pPr>
      <w:bookmarkStart w:id="8339" w:name="_Toc13079994"/>
      <w:bookmarkStart w:id="8340" w:name="_Toc29811483"/>
      <w:bookmarkStart w:id="8341" w:name="_Toc29811934"/>
      <w:bookmarkStart w:id="8342" w:name="_Toc37268438"/>
      <w:bookmarkStart w:id="8343" w:name="_Toc37268889"/>
      <w:bookmarkStart w:id="8344" w:name="_Toc45893539"/>
      <w:bookmarkStart w:id="8345" w:name="_Toc53177703"/>
      <w:bookmarkStart w:id="8346" w:name="_Toc53178155"/>
      <w:bookmarkStart w:id="8347" w:name="_Toc61176789"/>
      <w:bookmarkStart w:id="8348" w:name="_Toc67916612"/>
      <w:bookmarkStart w:id="8349" w:name="_Toc74670830"/>
      <w:bookmarkStart w:id="8350" w:name="_Toc76542865"/>
      <w:bookmarkStart w:id="8351" w:name="_Toc82626797"/>
      <w:bookmarkStart w:id="8352" w:name="_Toc90414763"/>
      <w:bookmarkStart w:id="8353" w:name="_Toc106769852"/>
      <w:bookmarkStart w:id="8354" w:name="_Toc115185102"/>
      <w:bookmarkStart w:id="8355" w:name="_Toc138839604"/>
      <w:bookmarkStart w:id="8356" w:name="_Toc138932967"/>
      <w:bookmarkStart w:id="8357" w:name="_Toc138933420"/>
      <w:r w:rsidRPr="00C6449B">
        <w:t>F.1</w:t>
      </w:r>
      <w:r w:rsidRPr="00C6449B">
        <w:tab/>
        <w:t>General</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8358" w:name="_Hlk528916858"/>
      <w:bookmarkStart w:id="8359" w:name="_Toc13079995"/>
      <w:bookmarkStart w:id="8360" w:name="_Toc29811484"/>
      <w:bookmarkStart w:id="8361" w:name="_Toc29811935"/>
      <w:bookmarkStart w:id="8362" w:name="_Toc37268439"/>
      <w:bookmarkStart w:id="8363" w:name="_Toc37268890"/>
      <w:bookmarkStart w:id="8364" w:name="_Toc45893540"/>
      <w:bookmarkStart w:id="8365" w:name="_Toc53177704"/>
      <w:bookmarkStart w:id="8366" w:name="_Toc53178156"/>
      <w:bookmarkStart w:id="8367" w:name="_Toc61176790"/>
      <w:bookmarkStart w:id="8368" w:name="_Toc67916613"/>
      <w:bookmarkStart w:id="8369" w:name="_Toc74670831"/>
      <w:bookmarkStart w:id="8370" w:name="_Toc76542866"/>
      <w:bookmarkStart w:id="8371" w:name="_Toc82626798"/>
      <w:bookmarkStart w:id="8372" w:name="_Toc90414764"/>
      <w:bookmarkStart w:id="8373" w:name="_Toc106769853"/>
      <w:bookmarkStart w:id="8374" w:name="_Toc115185103"/>
      <w:bookmarkStart w:id="8375" w:name="_Toc138839605"/>
      <w:bookmarkStart w:id="8376" w:name="_Toc138932968"/>
      <w:bookmarkStart w:id="8377" w:name="_Toc138933421"/>
      <w:r w:rsidRPr="00C6449B">
        <w:t>F.2</w:t>
      </w:r>
      <w:r w:rsidRPr="00C6449B">
        <w:tab/>
        <w:t>Relationship between EIRP based regulatory requirements and conducted requirements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 xml:space="preserve">EIRP per cell or per BS (applicable for </w:t>
      </w:r>
      <w:r w:rsidRPr="00C6449B">
        <w:rPr>
          <w:i/>
        </w:rPr>
        <w:t>BS type 1-H</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8378" w:name="_Toc13079996"/>
      <w:bookmarkStart w:id="8379" w:name="_Toc29811485"/>
      <w:bookmarkStart w:id="8380" w:name="_Toc29811936"/>
      <w:bookmarkStart w:id="8381" w:name="_Toc37268440"/>
      <w:bookmarkStart w:id="8382" w:name="_Toc37268891"/>
      <w:bookmarkStart w:id="8383" w:name="_Toc45893541"/>
      <w:bookmarkStart w:id="8384" w:name="_Toc53177705"/>
      <w:bookmarkStart w:id="8385" w:name="_Toc53178157"/>
      <w:bookmarkStart w:id="8386" w:name="_Toc61176791"/>
      <w:bookmarkStart w:id="8387" w:name="_Toc67916614"/>
      <w:bookmarkStart w:id="8388" w:name="_Toc74670832"/>
      <w:bookmarkStart w:id="8389" w:name="_Toc76542867"/>
      <w:bookmarkStart w:id="8390" w:name="_Toc82626799"/>
      <w:bookmarkStart w:id="8391" w:name="_Toc90414765"/>
      <w:bookmarkStart w:id="8392" w:name="_Toc106769854"/>
      <w:bookmarkStart w:id="8393" w:name="_Toc115185104"/>
      <w:bookmarkStart w:id="8394" w:name="_Toc138839606"/>
      <w:bookmarkStart w:id="8395" w:name="_Toc138932969"/>
      <w:bookmarkStart w:id="8396" w:name="_Toc138933422"/>
      <w:r w:rsidRPr="00C6449B">
        <w:t>F.3</w:t>
      </w:r>
      <w:r w:rsidRPr="00C6449B">
        <w:tab/>
        <w:t>Relationship between EIRP based regulatory requirements and OTA requirements</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8397" w:name="_Toc13079997"/>
      <w:bookmarkStart w:id="8398" w:name="_Toc29811486"/>
      <w:bookmarkStart w:id="8399" w:name="_Toc29811937"/>
      <w:bookmarkStart w:id="8400" w:name="_Toc37268441"/>
      <w:bookmarkStart w:id="8401" w:name="_Toc37268892"/>
      <w:bookmarkStart w:id="8402" w:name="_Toc45893542"/>
      <w:bookmarkStart w:id="8403" w:name="_Toc53177706"/>
      <w:bookmarkStart w:id="8404" w:name="_Toc53178158"/>
      <w:bookmarkStart w:id="8405" w:name="_Toc61176792"/>
      <w:bookmarkStart w:id="8406" w:name="_Toc67916615"/>
      <w:bookmarkStart w:id="8407" w:name="_Toc74670833"/>
      <w:bookmarkStart w:id="8408" w:name="_Toc76542868"/>
      <w:bookmarkStart w:id="8409" w:name="_Toc82626800"/>
      <w:bookmarkStart w:id="8410" w:name="_Toc90414766"/>
      <w:bookmarkStart w:id="8411" w:name="_Toc106769855"/>
      <w:bookmarkStart w:id="8412" w:name="_Toc115185105"/>
      <w:bookmarkStart w:id="8413" w:name="_Toc138839607"/>
      <w:bookmarkStart w:id="8414" w:name="_Toc138932970"/>
      <w:bookmarkStart w:id="8415" w:name="_Toc138933423"/>
      <w:bookmarkStart w:id="8416" w:name="historyclause"/>
      <w:r w:rsidRPr="00C6449B">
        <w:rPr>
          <w:lang w:val="fr-FR"/>
        </w:rPr>
        <w:t xml:space="preserve">Annex G (Normative): </w:t>
      </w:r>
      <w:r w:rsidRPr="00C6449B">
        <w:rPr>
          <w:lang w:val="fr-FR"/>
        </w:rPr>
        <w:br/>
        <w:t>Propagation conditions</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8417" w:name="_Toc13079998"/>
      <w:bookmarkStart w:id="8418" w:name="_Toc29811487"/>
      <w:bookmarkStart w:id="8419" w:name="_Toc29811938"/>
      <w:bookmarkStart w:id="8420" w:name="_Toc37268442"/>
      <w:bookmarkStart w:id="8421" w:name="_Toc37268893"/>
      <w:bookmarkStart w:id="8422" w:name="_Toc45893543"/>
      <w:bookmarkStart w:id="8423" w:name="_Toc53177707"/>
      <w:bookmarkStart w:id="8424" w:name="_Toc53178159"/>
      <w:bookmarkStart w:id="8425" w:name="_Toc61176793"/>
      <w:bookmarkStart w:id="8426" w:name="_Toc67916616"/>
      <w:bookmarkStart w:id="8427" w:name="_Toc74670834"/>
      <w:bookmarkStart w:id="8428" w:name="_Toc76542869"/>
      <w:bookmarkStart w:id="8429" w:name="_Toc82626801"/>
      <w:bookmarkStart w:id="8430" w:name="_Toc90414767"/>
      <w:bookmarkStart w:id="8431" w:name="_Toc106769856"/>
      <w:bookmarkStart w:id="8432" w:name="_Toc115185106"/>
      <w:bookmarkStart w:id="8433" w:name="_Toc138839608"/>
      <w:bookmarkStart w:id="8434" w:name="_Toc138932971"/>
      <w:bookmarkStart w:id="8435" w:name="_Toc138933424"/>
      <w:r w:rsidRPr="00C6449B">
        <w:rPr>
          <w:lang w:val="fr-FR"/>
        </w:rPr>
        <w:t>G.1</w:t>
      </w:r>
      <w:r w:rsidRPr="00C6449B">
        <w:rPr>
          <w:lang w:val="fr-FR"/>
        </w:rPr>
        <w:tab/>
        <w:t>Static propagation condition</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pPr>
      <w:bookmarkStart w:id="8436" w:name="_Toc13079999"/>
      <w:bookmarkStart w:id="8437" w:name="_Toc29811488"/>
      <w:bookmarkStart w:id="8438" w:name="_Toc29811939"/>
      <w:bookmarkStart w:id="8439" w:name="_Toc37268443"/>
      <w:bookmarkStart w:id="8440" w:name="_Toc37268894"/>
      <w:bookmarkStart w:id="8441" w:name="_Toc45893544"/>
      <w:bookmarkStart w:id="8442" w:name="_Toc53177708"/>
      <w:bookmarkStart w:id="8443" w:name="_Toc53178160"/>
      <w:bookmarkStart w:id="8444" w:name="_Toc61176794"/>
      <w:bookmarkStart w:id="8445" w:name="_Toc67916617"/>
      <w:bookmarkStart w:id="8446" w:name="_Toc74670835"/>
      <w:bookmarkStart w:id="8447" w:name="_Toc76542870"/>
      <w:bookmarkStart w:id="8448" w:name="_Toc82626802"/>
      <w:bookmarkStart w:id="8449" w:name="_Toc90414768"/>
      <w:bookmarkStart w:id="8450" w:name="_Toc106769857"/>
      <w:bookmarkStart w:id="8451" w:name="_Toc115185107"/>
      <w:bookmarkStart w:id="8452" w:name="_Toc138839609"/>
      <w:bookmarkStart w:id="8453" w:name="_Toc138932972"/>
      <w:bookmarkStart w:id="8454" w:name="_Toc138933425"/>
      <w:r w:rsidRPr="00C6449B">
        <w:t>G.2</w:t>
      </w:r>
      <w:r w:rsidRPr="00C6449B">
        <w:tab/>
        <w:t>Multi-path fading propagation conditions</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pPr>
      <w:bookmarkStart w:id="8455" w:name="_Toc13080000"/>
      <w:bookmarkStart w:id="8456" w:name="_Toc29811489"/>
      <w:bookmarkStart w:id="8457" w:name="_Toc29811940"/>
      <w:bookmarkStart w:id="8458" w:name="_Toc37268444"/>
      <w:bookmarkStart w:id="8459" w:name="_Toc37268895"/>
      <w:bookmarkStart w:id="8460" w:name="_Toc45893545"/>
      <w:bookmarkStart w:id="8461" w:name="_Toc53177709"/>
      <w:bookmarkStart w:id="8462" w:name="_Toc53178161"/>
      <w:bookmarkStart w:id="8463" w:name="_Toc61176795"/>
      <w:bookmarkStart w:id="8464" w:name="_Toc67916618"/>
      <w:bookmarkStart w:id="8465" w:name="_Toc74670836"/>
      <w:bookmarkStart w:id="8466" w:name="_Toc76542871"/>
      <w:bookmarkStart w:id="8467" w:name="_Toc82626803"/>
      <w:bookmarkStart w:id="8468" w:name="_Toc90414769"/>
      <w:bookmarkStart w:id="8469" w:name="_Toc106769858"/>
      <w:bookmarkStart w:id="8470" w:name="_Toc115185108"/>
      <w:bookmarkStart w:id="8471" w:name="_Toc138839610"/>
      <w:bookmarkStart w:id="8472" w:name="_Toc138932973"/>
      <w:bookmarkStart w:id="8473" w:name="_Toc138933426"/>
      <w:r w:rsidRPr="00C6449B">
        <w:t>G.2.1</w:t>
      </w:r>
      <w:r w:rsidRPr="00C6449B">
        <w:tab/>
        <w:t>Delay profiles</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pPr>
      <w:bookmarkStart w:id="8474" w:name="_Toc13080001"/>
      <w:bookmarkStart w:id="8475" w:name="_Toc29811490"/>
      <w:bookmarkStart w:id="8476" w:name="_Toc29811941"/>
      <w:bookmarkStart w:id="8477" w:name="_Toc37268445"/>
      <w:bookmarkStart w:id="8478" w:name="_Toc37268896"/>
      <w:bookmarkStart w:id="8479" w:name="_Toc45893546"/>
      <w:bookmarkStart w:id="8480" w:name="_Toc53177710"/>
      <w:bookmarkStart w:id="8481" w:name="_Toc53178162"/>
      <w:bookmarkStart w:id="8482" w:name="_Toc61176796"/>
      <w:bookmarkStart w:id="8483" w:name="_Toc67916619"/>
      <w:bookmarkStart w:id="8484" w:name="_Toc74670837"/>
      <w:bookmarkStart w:id="8485" w:name="_Toc76542872"/>
      <w:bookmarkStart w:id="8486" w:name="_Toc82626804"/>
      <w:bookmarkStart w:id="8487" w:name="_Toc90414770"/>
      <w:bookmarkStart w:id="8488" w:name="_Toc106769859"/>
      <w:bookmarkStart w:id="8489" w:name="_Toc115185109"/>
      <w:bookmarkStart w:id="8490" w:name="_Toc138839611"/>
      <w:bookmarkStart w:id="8491" w:name="_Toc138932974"/>
      <w:bookmarkStart w:id="8492" w:name="_Toc138933427"/>
      <w:r w:rsidRPr="00C6449B">
        <w:t>G.2.1.1</w:t>
      </w:r>
      <w:r w:rsidRPr="00C6449B">
        <w:tab/>
        <w:t>Delay profiles for FR1</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568BE3D7" w14:textId="77777777" w:rsidR="00CF08D6" w:rsidRPr="00C6449B" w:rsidRDefault="00CF08D6" w:rsidP="00CF08D6">
      <w:pPr>
        <w:rPr>
          <w:rFonts w:eastAsia="SimSun"/>
        </w:rPr>
      </w:pPr>
      <w:r w:rsidRPr="00C6449B">
        <w:rPr>
          <w:rFonts w:eastAsia="SimSun"/>
        </w:rPr>
        <w:t>The delay profiles for FR1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rPr>
            </w:pPr>
            <w:r w:rsidRPr="00C6449B">
              <w:rPr>
                <w:lang w:val="en-US"/>
              </w:rPr>
              <w:t>TDLA30</w:t>
            </w:r>
          </w:p>
        </w:tc>
        <w:tc>
          <w:tcPr>
            <w:tcW w:w="1464" w:type="dxa"/>
          </w:tcPr>
          <w:p w14:paraId="2ECAAC52" w14:textId="77777777" w:rsidR="00CF08D6" w:rsidRPr="00C6449B" w:rsidRDefault="00CF08D6" w:rsidP="00CF08D6">
            <w:pPr>
              <w:pStyle w:val="TAC"/>
            </w:pPr>
            <w:r w:rsidRPr="00C6449B">
              <w:t>12</w:t>
            </w:r>
          </w:p>
        </w:tc>
        <w:tc>
          <w:tcPr>
            <w:tcW w:w="1440" w:type="dxa"/>
          </w:tcPr>
          <w:p w14:paraId="304191B1" w14:textId="77777777" w:rsidR="00CF08D6" w:rsidRPr="00C6449B" w:rsidRDefault="00CF08D6" w:rsidP="00CF08D6">
            <w:pPr>
              <w:pStyle w:val="TAC"/>
            </w:pPr>
            <w:r w:rsidRPr="00C6449B">
              <w:t>30 ns</w:t>
            </w:r>
          </w:p>
        </w:tc>
        <w:tc>
          <w:tcPr>
            <w:tcW w:w="1862" w:type="dxa"/>
          </w:tcPr>
          <w:p w14:paraId="5E7F0D37" w14:textId="77777777" w:rsidR="00CF08D6" w:rsidRPr="00C6449B" w:rsidRDefault="00CF08D6" w:rsidP="00CF08D6">
            <w:pPr>
              <w:pStyle w:val="TAC"/>
            </w:pPr>
            <w:r w:rsidRPr="00C6449B">
              <w:t>290 ns</w:t>
            </w:r>
          </w:p>
        </w:tc>
        <w:tc>
          <w:tcPr>
            <w:tcW w:w="1862" w:type="dxa"/>
          </w:tcPr>
          <w:p w14:paraId="4B2ACF9F" w14:textId="77777777" w:rsidR="00CF08D6" w:rsidRPr="00C6449B" w:rsidRDefault="00CF08D6" w:rsidP="00CF08D6">
            <w:pPr>
              <w:pStyle w:val="TAC"/>
            </w:pPr>
            <w:r w:rsidRPr="00C6449B">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rPr>
            </w:pPr>
            <w:r w:rsidRPr="00C6449B">
              <w:rPr>
                <w:lang w:val="en-US"/>
              </w:rPr>
              <w:t>TDLB100</w:t>
            </w:r>
          </w:p>
        </w:tc>
        <w:tc>
          <w:tcPr>
            <w:tcW w:w="1464" w:type="dxa"/>
          </w:tcPr>
          <w:p w14:paraId="01785C76" w14:textId="77777777" w:rsidR="00CF08D6" w:rsidRPr="00C6449B" w:rsidRDefault="00CF08D6" w:rsidP="00CF08D6">
            <w:pPr>
              <w:pStyle w:val="TAC"/>
            </w:pPr>
            <w:r w:rsidRPr="00C6449B">
              <w:t>12</w:t>
            </w:r>
          </w:p>
        </w:tc>
        <w:tc>
          <w:tcPr>
            <w:tcW w:w="1440" w:type="dxa"/>
          </w:tcPr>
          <w:p w14:paraId="017FD23E" w14:textId="77777777" w:rsidR="00CF08D6" w:rsidRPr="00C6449B" w:rsidRDefault="00CF08D6" w:rsidP="00CF08D6">
            <w:pPr>
              <w:pStyle w:val="TAC"/>
            </w:pPr>
            <w:r w:rsidRPr="00C6449B">
              <w:t>100 ns</w:t>
            </w:r>
          </w:p>
        </w:tc>
        <w:tc>
          <w:tcPr>
            <w:tcW w:w="1862" w:type="dxa"/>
          </w:tcPr>
          <w:p w14:paraId="1FB150EB" w14:textId="77777777" w:rsidR="00CF08D6" w:rsidRPr="00C6449B" w:rsidRDefault="00CF08D6" w:rsidP="00CF08D6">
            <w:pPr>
              <w:pStyle w:val="TAC"/>
            </w:pPr>
            <w:r w:rsidRPr="00C6449B">
              <w:t>480 ns</w:t>
            </w:r>
          </w:p>
        </w:tc>
        <w:tc>
          <w:tcPr>
            <w:tcW w:w="1862" w:type="dxa"/>
          </w:tcPr>
          <w:p w14:paraId="707A15C7" w14:textId="77777777" w:rsidR="00CF08D6" w:rsidRPr="00C6449B" w:rsidRDefault="00CF08D6" w:rsidP="00CF08D6">
            <w:pPr>
              <w:pStyle w:val="TAC"/>
            </w:pPr>
            <w:r w:rsidRPr="00C6449B">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rPr>
            </w:pPr>
            <w:r w:rsidRPr="00C6449B">
              <w:rPr>
                <w:lang w:val="en-US"/>
              </w:rPr>
              <w:t>TDLC300</w:t>
            </w:r>
          </w:p>
        </w:tc>
        <w:tc>
          <w:tcPr>
            <w:tcW w:w="1464" w:type="dxa"/>
          </w:tcPr>
          <w:p w14:paraId="64A19E1A" w14:textId="77777777" w:rsidR="00CF08D6" w:rsidRPr="00C6449B" w:rsidRDefault="00CF08D6" w:rsidP="00CF08D6">
            <w:pPr>
              <w:pStyle w:val="TAC"/>
            </w:pPr>
            <w:r w:rsidRPr="00C6449B">
              <w:t>12</w:t>
            </w:r>
          </w:p>
        </w:tc>
        <w:tc>
          <w:tcPr>
            <w:tcW w:w="1440" w:type="dxa"/>
          </w:tcPr>
          <w:p w14:paraId="273B4AC0" w14:textId="77777777" w:rsidR="00CF08D6" w:rsidRPr="00C6449B" w:rsidRDefault="00CF08D6" w:rsidP="00CF08D6">
            <w:pPr>
              <w:pStyle w:val="TAC"/>
            </w:pPr>
            <w:r w:rsidRPr="00C6449B">
              <w:t>300 ns</w:t>
            </w:r>
          </w:p>
        </w:tc>
        <w:tc>
          <w:tcPr>
            <w:tcW w:w="1862" w:type="dxa"/>
          </w:tcPr>
          <w:p w14:paraId="28AF7288" w14:textId="77777777" w:rsidR="00CF08D6" w:rsidRPr="00C6449B" w:rsidRDefault="00CF08D6" w:rsidP="00CF08D6">
            <w:pPr>
              <w:pStyle w:val="TAC"/>
            </w:pPr>
            <w:r w:rsidRPr="00C6449B">
              <w:t>2595 ns</w:t>
            </w:r>
          </w:p>
        </w:tc>
        <w:tc>
          <w:tcPr>
            <w:tcW w:w="1862" w:type="dxa"/>
          </w:tcPr>
          <w:p w14:paraId="6DC98985" w14:textId="77777777" w:rsidR="00CF08D6" w:rsidRPr="00C6449B" w:rsidRDefault="00CF08D6" w:rsidP="00CF08D6">
            <w:pPr>
              <w:pStyle w:val="TAC"/>
            </w:pPr>
            <w:r w:rsidRPr="00C6449B">
              <w:t>5 ns</w:t>
            </w:r>
          </w:p>
        </w:tc>
      </w:tr>
    </w:tbl>
    <w:p w14:paraId="0B62C2CC" w14:textId="77777777" w:rsidR="00CF08D6" w:rsidRPr="00C6449B" w:rsidRDefault="00CF08D6" w:rsidP="00CF08D6">
      <w:pPr>
        <w:rPr>
          <w:rFonts w:eastAsia="SimSun"/>
        </w:rPr>
      </w:pPr>
    </w:p>
    <w:p w14:paraId="66D7C2CE" w14:textId="77777777" w:rsidR="00CF08D6" w:rsidRPr="00C6449B" w:rsidRDefault="00CF08D6" w:rsidP="00CF08D6">
      <w:pPr>
        <w:pStyle w:val="TH"/>
        <w:rPr>
          <w:lang w:val="en-US"/>
        </w:rPr>
      </w:pPr>
      <w:r w:rsidRPr="00C6449B">
        <w:t xml:space="preserve">Table G.2.1.1-2: </w:t>
      </w:r>
      <w:r w:rsidRPr="00C6449B">
        <w:rPr>
          <w:lang w:val="en-US"/>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rPr>
      </w:pPr>
      <w:r w:rsidRPr="00C6449B">
        <w:t xml:space="preserve">Table G.2.1.1-3: </w:t>
      </w:r>
      <w:r w:rsidRPr="00C6449B">
        <w:rPr>
          <w:lang w:val="en-US"/>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rPr>
      </w:pPr>
      <w:r w:rsidRPr="00C6449B">
        <w:t xml:space="preserve">Table G.2.1.1-4: </w:t>
      </w:r>
      <w:r w:rsidRPr="00C6449B">
        <w:rPr>
          <w:lang w:val="en-US"/>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pPr>
      <w:bookmarkStart w:id="8493" w:name="_Toc13080002"/>
      <w:bookmarkStart w:id="8494" w:name="_Toc29811491"/>
      <w:bookmarkStart w:id="8495" w:name="_Toc29811942"/>
      <w:bookmarkStart w:id="8496" w:name="_Toc37268446"/>
      <w:bookmarkStart w:id="8497" w:name="_Toc37268897"/>
      <w:bookmarkStart w:id="8498" w:name="_Toc45893547"/>
      <w:bookmarkStart w:id="8499" w:name="_Toc53177711"/>
      <w:bookmarkStart w:id="8500" w:name="_Toc53178163"/>
      <w:bookmarkStart w:id="8501" w:name="_Toc61176797"/>
      <w:bookmarkStart w:id="8502" w:name="_Toc67916620"/>
      <w:bookmarkStart w:id="8503" w:name="_Toc74670838"/>
      <w:bookmarkStart w:id="8504" w:name="_Toc76542873"/>
      <w:bookmarkStart w:id="8505" w:name="_Toc82626805"/>
      <w:bookmarkStart w:id="8506" w:name="_Toc90414771"/>
      <w:bookmarkStart w:id="8507" w:name="_Toc106769860"/>
      <w:bookmarkStart w:id="8508" w:name="_Toc115185110"/>
      <w:bookmarkStart w:id="8509" w:name="_Toc138839612"/>
      <w:bookmarkStart w:id="8510" w:name="_Toc138932975"/>
      <w:bookmarkStart w:id="8511" w:name="_Toc138933428"/>
      <w:r w:rsidRPr="00C6449B">
        <w:t>G.2.1.2</w:t>
      </w:r>
      <w:r w:rsidRPr="00C6449B">
        <w:tab/>
        <w:t>Delay profiles for FR2</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44FD0531" w14:textId="77777777" w:rsidR="00CF08D6" w:rsidRPr="00C6449B" w:rsidRDefault="00CF08D6" w:rsidP="00CF08D6">
      <w:pPr>
        <w:rPr>
          <w:rFonts w:eastAsia="SimSun"/>
        </w:rPr>
      </w:pPr>
      <w:r w:rsidRPr="00C6449B">
        <w:rPr>
          <w:rFonts w:eastAsia="SimSun"/>
        </w:rPr>
        <w:t>The delay profiles for FR2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rPr>
            </w:pPr>
            <w:r w:rsidRPr="00C6449B">
              <w:rPr>
                <w:lang w:val="en-US"/>
              </w:rPr>
              <w:t>TDLA30</w:t>
            </w:r>
          </w:p>
        </w:tc>
        <w:tc>
          <w:tcPr>
            <w:tcW w:w="1431" w:type="dxa"/>
          </w:tcPr>
          <w:p w14:paraId="7E03414B" w14:textId="77777777" w:rsidR="00CF08D6" w:rsidRPr="00C6449B" w:rsidRDefault="00CF08D6" w:rsidP="00CF08D6">
            <w:pPr>
              <w:pStyle w:val="TAC"/>
            </w:pPr>
            <w:r w:rsidRPr="00C6449B">
              <w:t>12</w:t>
            </w:r>
          </w:p>
        </w:tc>
        <w:tc>
          <w:tcPr>
            <w:tcW w:w="1404" w:type="dxa"/>
          </w:tcPr>
          <w:p w14:paraId="5DECC5EB" w14:textId="77777777" w:rsidR="00CF08D6" w:rsidRPr="00C6449B" w:rsidRDefault="00CF08D6" w:rsidP="00CF08D6">
            <w:pPr>
              <w:pStyle w:val="TAC"/>
            </w:pPr>
            <w:r w:rsidRPr="00C6449B">
              <w:t>30 ns</w:t>
            </w:r>
          </w:p>
        </w:tc>
        <w:tc>
          <w:tcPr>
            <w:tcW w:w="1815" w:type="dxa"/>
          </w:tcPr>
          <w:p w14:paraId="5F71A2F5" w14:textId="77777777" w:rsidR="00CF08D6" w:rsidRPr="00C6449B" w:rsidRDefault="00CF08D6" w:rsidP="00CF08D6">
            <w:pPr>
              <w:pStyle w:val="TAC"/>
            </w:pPr>
            <w:r w:rsidRPr="00C6449B">
              <w:t>290 ns</w:t>
            </w:r>
          </w:p>
        </w:tc>
        <w:tc>
          <w:tcPr>
            <w:tcW w:w="1817" w:type="dxa"/>
          </w:tcPr>
          <w:p w14:paraId="258581FF" w14:textId="77777777" w:rsidR="00CF08D6" w:rsidRPr="00C6449B" w:rsidRDefault="00CF08D6" w:rsidP="00CF08D6">
            <w:pPr>
              <w:pStyle w:val="TAC"/>
            </w:pPr>
            <w:r w:rsidRPr="00C6449B">
              <w:t>5 ns</w:t>
            </w:r>
          </w:p>
        </w:tc>
      </w:tr>
    </w:tbl>
    <w:p w14:paraId="559CB8AE" w14:textId="77777777" w:rsidR="00CF08D6" w:rsidRPr="00C6449B" w:rsidRDefault="00CF08D6" w:rsidP="00CF08D6">
      <w:pPr>
        <w:rPr>
          <w:rFonts w:eastAsia="SimSun"/>
        </w:rPr>
      </w:pPr>
    </w:p>
    <w:p w14:paraId="7865E078" w14:textId="77777777" w:rsidR="00CF08D6" w:rsidRPr="00C6449B" w:rsidRDefault="00CF08D6" w:rsidP="00CF08D6">
      <w:pPr>
        <w:pStyle w:val="TH"/>
        <w:rPr>
          <w:lang w:val="en-US"/>
        </w:rPr>
      </w:pPr>
      <w:r w:rsidRPr="00C6449B">
        <w:t xml:space="preserve">Table G.2.1.2-2: </w:t>
      </w:r>
      <w:r w:rsidRPr="00C6449B">
        <w:rPr>
          <w:lang w:val="en-US"/>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 w14:paraId="03F41A75" w14:textId="77777777" w:rsidR="00CF08D6" w:rsidRPr="00C6449B" w:rsidRDefault="00CF08D6" w:rsidP="00CF08D6">
      <w:pPr>
        <w:pStyle w:val="Heading2"/>
      </w:pPr>
      <w:bookmarkStart w:id="8512" w:name="_Toc13080003"/>
      <w:bookmarkStart w:id="8513" w:name="_Toc29811492"/>
      <w:bookmarkStart w:id="8514" w:name="_Toc29811943"/>
      <w:bookmarkStart w:id="8515" w:name="_Toc37268447"/>
      <w:bookmarkStart w:id="8516" w:name="_Toc37268898"/>
      <w:bookmarkStart w:id="8517" w:name="_Toc45893548"/>
      <w:bookmarkStart w:id="8518" w:name="_Toc53177712"/>
      <w:bookmarkStart w:id="8519" w:name="_Toc53178164"/>
      <w:bookmarkStart w:id="8520" w:name="_Toc61176798"/>
      <w:bookmarkStart w:id="8521" w:name="_Toc67916621"/>
      <w:bookmarkStart w:id="8522" w:name="_Toc74670839"/>
      <w:bookmarkStart w:id="8523" w:name="_Toc76542874"/>
      <w:bookmarkStart w:id="8524" w:name="_Toc82626806"/>
      <w:bookmarkStart w:id="8525" w:name="_Toc90414772"/>
      <w:bookmarkStart w:id="8526" w:name="_Toc106769861"/>
      <w:bookmarkStart w:id="8527" w:name="_Toc115185111"/>
      <w:bookmarkStart w:id="8528" w:name="_Toc138839613"/>
      <w:bookmarkStart w:id="8529" w:name="_Toc138932976"/>
      <w:bookmarkStart w:id="8530" w:name="_Toc138933429"/>
      <w:r w:rsidRPr="00C6449B">
        <w:t>G.2.2</w:t>
      </w:r>
      <w:r w:rsidRPr="00C6449B">
        <w:tab/>
        <w:t>Combinations of channel model parameters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46A7B89F" w14:textId="77777777" w:rsidR="00CF08D6" w:rsidRPr="00C6449B" w:rsidRDefault="00CF08D6" w:rsidP="00CF08D6">
      <w:pPr>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pPr>
      <w:bookmarkStart w:id="8531" w:name="_Toc13080004"/>
      <w:bookmarkStart w:id="8532" w:name="_Toc29811493"/>
      <w:bookmarkStart w:id="8533" w:name="_Toc29811944"/>
      <w:bookmarkStart w:id="8534" w:name="_Toc37268448"/>
      <w:bookmarkStart w:id="8535" w:name="_Toc37268899"/>
      <w:bookmarkStart w:id="8536" w:name="_Toc45893549"/>
      <w:bookmarkStart w:id="8537" w:name="_Toc53177713"/>
      <w:bookmarkStart w:id="8538" w:name="_Toc53178165"/>
      <w:bookmarkStart w:id="8539" w:name="_Toc61176799"/>
      <w:bookmarkStart w:id="8540" w:name="_Toc67916622"/>
      <w:bookmarkStart w:id="8541" w:name="_Toc74670840"/>
      <w:bookmarkStart w:id="8542" w:name="_Toc76542875"/>
      <w:bookmarkStart w:id="8543" w:name="_Toc82626807"/>
      <w:bookmarkStart w:id="8544" w:name="_Toc90414773"/>
      <w:bookmarkStart w:id="8545" w:name="_Toc106769862"/>
      <w:bookmarkStart w:id="8546" w:name="_Toc115185112"/>
      <w:bookmarkStart w:id="8547" w:name="_Toc138839614"/>
      <w:bookmarkStart w:id="8548" w:name="_Toc138932977"/>
      <w:bookmarkStart w:id="8549" w:name="_Toc138933430"/>
      <w:r w:rsidRPr="00C6449B">
        <w:t>G.2.3</w:t>
      </w:r>
      <w:r w:rsidRPr="00C6449B">
        <w:tab/>
        <w:t>MIMO Channel Correlation Matrices</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23E46B68" w14:textId="77777777" w:rsidR="00CF08D6" w:rsidRPr="00C6449B" w:rsidRDefault="00CF08D6" w:rsidP="00CF08D6">
      <w:r w:rsidRPr="00C6449B">
        <w:t>The MIMO channel correlation matrices defined in G.2.3 apply for the antenna configuration using uniform linear arrays at both gNB and UE and for the antenna configuration using cross polarized a</w:t>
      </w:r>
      <w:r w:rsidRPr="00C6449B">
        <w:rPr>
          <w:rFonts w:eastAsia="SimSun"/>
        </w:rPr>
        <w:t>n</w:t>
      </w:r>
      <w:r w:rsidRPr="00C6449B">
        <w:t>tennas.</w:t>
      </w:r>
    </w:p>
    <w:p w14:paraId="0CF93705" w14:textId="77777777" w:rsidR="00CF08D6" w:rsidRPr="00C6449B" w:rsidRDefault="00CF08D6" w:rsidP="00CF08D6">
      <w:pPr>
        <w:pStyle w:val="Heading3"/>
      </w:pPr>
      <w:bookmarkStart w:id="8550" w:name="_Toc13080005"/>
      <w:bookmarkStart w:id="8551" w:name="_Toc29811494"/>
      <w:bookmarkStart w:id="8552" w:name="_Toc29811945"/>
      <w:bookmarkStart w:id="8553" w:name="_Toc37268449"/>
      <w:bookmarkStart w:id="8554" w:name="_Toc37268900"/>
      <w:bookmarkStart w:id="8555" w:name="_Toc45893550"/>
      <w:bookmarkStart w:id="8556" w:name="_Toc53177714"/>
      <w:bookmarkStart w:id="8557" w:name="_Toc53178166"/>
      <w:bookmarkStart w:id="8558" w:name="_Toc61176800"/>
      <w:bookmarkStart w:id="8559" w:name="_Toc67916623"/>
      <w:bookmarkStart w:id="8560" w:name="_Toc74670841"/>
      <w:bookmarkStart w:id="8561" w:name="_Toc76542876"/>
      <w:bookmarkStart w:id="8562" w:name="_Toc82626808"/>
      <w:bookmarkStart w:id="8563" w:name="_Toc90414774"/>
      <w:bookmarkStart w:id="8564" w:name="_Toc106769863"/>
      <w:bookmarkStart w:id="8565" w:name="_Toc115185113"/>
      <w:bookmarkStart w:id="8566" w:name="_Toc138839615"/>
      <w:bookmarkStart w:id="8567" w:name="_Toc138932978"/>
      <w:bookmarkStart w:id="8568" w:name="_Toc138933431"/>
      <w:r w:rsidRPr="00C6449B">
        <w:t>G.2.3.1</w:t>
      </w:r>
      <w:r w:rsidRPr="00C6449B">
        <w:tab/>
        <w:t>MIMO Correlation Matrices using Uniform Linear Array (ULA)</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4FC0842C" w14:textId="77777777" w:rsidR="00CF08D6" w:rsidRPr="00C6449B" w:rsidRDefault="00CF08D6" w:rsidP="00CF08D6">
      <w:r w:rsidRPr="00C6449B">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pPr>
      <w:bookmarkStart w:id="8569" w:name="_Toc13080006"/>
      <w:bookmarkStart w:id="8570" w:name="_Toc29811495"/>
      <w:bookmarkStart w:id="8571" w:name="_Toc29811946"/>
      <w:bookmarkStart w:id="8572" w:name="_Toc37268450"/>
      <w:bookmarkStart w:id="8573" w:name="_Toc37268901"/>
      <w:bookmarkStart w:id="8574" w:name="_Toc45893551"/>
      <w:bookmarkStart w:id="8575" w:name="_Toc53177715"/>
      <w:bookmarkStart w:id="8576" w:name="_Toc53178167"/>
      <w:bookmarkStart w:id="8577" w:name="_Toc61176801"/>
      <w:bookmarkStart w:id="8578" w:name="_Toc67916624"/>
      <w:bookmarkStart w:id="8579" w:name="_Toc74670842"/>
      <w:bookmarkStart w:id="8580" w:name="_Toc76542877"/>
      <w:bookmarkStart w:id="8581" w:name="_Toc82626809"/>
      <w:bookmarkStart w:id="8582" w:name="_Toc90414775"/>
      <w:bookmarkStart w:id="8583" w:name="_Toc106769864"/>
      <w:bookmarkStart w:id="8584" w:name="_Toc115185114"/>
      <w:bookmarkStart w:id="8585" w:name="_Toc138839616"/>
      <w:bookmarkStart w:id="8586" w:name="_Toc138932979"/>
      <w:bookmarkStart w:id="8587" w:name="_Toc138933432"/>
      <w:r w:rsidRPr="00C6449B">
        <w:t>G.2.3.1.1</w:t>
      </w:r>
      <w:r w:rsidRPr="00C6449B">
        <w:tab/>
        <w:t>Definition of MIMO Correlation Matrices</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0E9E4CD6" w14:textId="77777777" w:rsidR="00CF08D6" w:rsidRPr="00C6449B" w:rsidRDefault="00CF08D6" w:rsidP="00CF08D6">
      <w:r w:rsidRPr="00C6449B">
        <w:t>Table G.2.3.1.1-1 defines the correlation matrix for the gNB:</w:t>
      </w:r>
    </w:p>
    <w:p w14:paraId="69F67645" w14:textId="77777777" w:rsidR="00CF08D6" w:rsidRPr="00C6449B" w:rsidRDefault="00CF08D6" w:rsidP="00CF08D6">
      <w:pPr>
        <w:pStyle w:val="TH"/>
        <w:rPr>
          <w:lang w:val="fr-FR"/>
        </w:rPr>
      </w:pPr>
      <w:r w:rsidRPr="00C6449B">
        <w:rPr>
          <w:lang w:val="fr-FR"/>
        </w:rPr>
        <w:t>Table G.2.3.1.1-1: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rPr>
            </w:pPr>
            <w:r w:rsidRPr="00C6449B">
              <w:rPr>
                <w:rFonts w:cs="Arial"/>
                <w:position w:val="-14"/>
              </w:rPr>
              <w:object w:dxaOrig="820" w:dyaOrig="380" w14:anchorId="5DB9CC88">
                <v:shape id="_x0000_i1097" type="#_x0000_t75" style="width:43.5pt;height:21.5pt" o:ole="">
                  <v:imagedata r:id="rId159" o:title=""/>
                </v:shape>
                <o:OLEObject Type="Embed" ProgID="Equation.DSMT4" ShapeID="_x0000_i1097" DrawAspect="Content" ObjectID="_1773756579"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pt;height:35.5pt" o:ole="">
                  <v:imagedata r:id="rId161" o:title=""/>
                </v:shape>
                <o:OLEObject Type="Embed" ProgID="Equation.DSMT4" ShapeID="_x0000_i1098" DrawAspect="Content" ObjectID="_1773756580"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5pt;height:93.5pt" o:ole="">
                  <v:imagedata r:id="rId163" o:title=""/>
                </v:shape>
                <o:OLEObject Type="Embed" ProgID="Equation.DSMT4" ShapeID="_x0000_i1099" DrawAspect="Content" ObjectID="_1773756581"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0.5pt;height:158pt" o:ole="">
                  <v:imagedata r:id="rId165" o:title=""/>
                </v:shape>
                <o:OLEObject Type="Embed" ProgID="Equation.DSMT4" ShapeID="_x0000_i1100" DrawAspect="Content" ObjectID="_1773756582"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t>Table G.2.3.1.1-2 defines the correlation matrix for the UE:</w:t>
      </w:r>
    </w:p>
    <w:p w14:paraId="62BDB52F" w14:textId="77777777" w:rsidR="00CF08D6" w:rsidRPr="00C6449B" w:rsidRDefault="00CF08D6" w:rsidP="00CF08D6">
      <w:pPr>
        <w:pStyle w:val="TH"/>
        <w:rPr>
          <w:lang w:val="fr-FR"/>
        </w:rPr>
      </w:pPr>
      <w:r w:rsidRPr="00C6449B">
        <w:rPr>
          <w:lang w:val="fr-FR"/>
        </w:rPr>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6.5pt;height:14pt" o:ole="">
                  <v:imagedata r:id="rId167" o:title=""/>
                </v:shape>
                <o:OLEObject Type="Embed" ProgID="Equation.3" ShapeID="_x0000_i1101" DrawAspect="Content" ObjectID="_1773756583"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9.5pt;height:35.5pt" o:ole="">
                  <v:imagedata r:id="rId169" o:title=""/>
                </v:shape>
                <o:OLEObject Type="Embed" ProgID="Equation.3" ShapeID="_x0000_i1102" DrawAspect="Content" ObjectID="_1773756584"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30pt;height:85.5pt" o:ole="">
                  <v:imagedata r:id="rId171" o:title=""/>
                </v:shape>
                <o:OLEObject Type="Embed" ProgID="Equation.3" ShapeID="_x0000_i1103" DrawAspect="Content" ObjectID="_1773756585"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 G.2.3.1.1-3 defines the channel spatial correlation matrix</w:t>
      </w:r>
      <w:r w:rsidRPr="00C6449B">
        <w:rPr>
          <w:noProof/>
          <w:position w:val="-14"/>
          <w:lang w:val="en-US"/>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G.2.3.1.1-3 defines the spatial correlation between the antennas at the gNB and UE respectively.</w:t>
      </w:r>
    </w:p>
    <w:p w14:paraId="37D62486" w14:textId="77777777" w:rsidR="00CF08D6" w:rsidRPr="00C6449B" w:rsidRDefault="00CF08D6" w:rsidP="00CF08D6">
      <w:pPr>
        <w:pStyle w:val="TH"/>
      </w:pPr>
      <w:r w:rsidRPr="00C6449B">
        <w:t xml:space="preserve">Table G.2.3.1.1-3: </w:t>
      </w:r>
      <w:r w:rsidRPr="00C6449B">
        <w:rPr>
          <w:noProof/>
          <w:position w:val="-14"/>
          <w:lang w:val="en-US"/>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9"/>
        <w:gridCol w:w="8243"/>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5pt;height:35.5pt" o:ole="">
                  <v:imagedata r:id="rId174" o:title=""/>
                </v:shape>
                <o:OLEObject Type="Embed" ProgID="Equation.DSMT4" ShapeID="_x0000_i1104" DrawAspect="Content" ObjectID="_1773756586"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pt" o:ole="">
                  <v:imagedata r:id="rId176" o:title=""/>
                </v:shape>
                <o:OLEObject Type="Embed" ProgID="Equation.DSMT4" ShapeID="_x0000_i1105" DrawAspect="Content" ObjectID="_1773756587"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10pt;height:158pt" o:ole="">
                  <v:imagedata r:id="rId178" o:title=""/>
                </v:shape>
                <o:OLEObject Type="Embed" ProgID="Equation.DSMT4" ShapeID="_x0000_i1106" DrawAspect="Content" ObjectID="_1773756588"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5pt;height:1in" o:ole="">
                  <v:imagedata r:id="rId180" o:title=""/>
                </v:shape>
                <o:OLEObject Type="Embed" ProgID="Equation.DSMT4" ShapeID="_x0000_i1107" DrawAspect="Content" ObjectID="_1773756589"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pt" o:ole="">
                  <v:imagedata r:id="rId182" o:title=""/>
                </v:shape>
                <o:OLEObject Type="Embed" ProgID="Equation.DSMT4" ShapeID="_x0000_i1108" DrawAspect="Content" ObjectID="_1773756590"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5.5pt;height:187pt" o:ole="">
                  <v:imagedata r:id="rId184" o:title=""/>
                </v:shape>
                <o:OLEObject Type="Embed" ProgID="Equation.DSMT4" ShapeID="_x0000_i1109" DrawAspect="Content" ObjectID="_1773756591"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pt" o:ole="">
                  <v:imagedata r:id="rId186" o:title=""/>
                </v:shape>
                <o:OLEObject Type="Embed" ProgID="Equation.DSMT4" ShapeID="_x0000_i1110" DrawAspect="Content" ObjectID="_1773756592"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rPr>
        <w:object w:dxaOrig="400" w:dyaOrig="360" w14:anchorId="525A55BE">
          <v:shape id="_x0000_i1111" type="#_x0000_t75" style="width:21.5pt;height:14pt" o:ole="">
            <v:imagedata r:id="rId188" o:title=""/>
          </v:shape>
          <o:OLEObject Type="Embed" ProgID="Equation.DSMT4" ShapeID="_x0000_i1111" DrawAspect="Content" ObjectID="_1773756593" r:id="rId189"/>
        </w:object>
      </w:r>
      <w:r w:rsidRPr="00C6449B">
        <w:t xml:space="preserve"> and </w:t>
      </w:r>
      <w:r w:rsidRPr="00C6449B">
        <w:rPr>
          <w:rFonts w:ascii="Calibri" w:eastAsia="SimSun" w:hAnsi="Calibri"/>
          <w:kern w:val="2"/>
          <w:position w:val="-14"/>
          <w:sz w:val="21"/>
          <w:szCs w:val="22"/>
          <w:lang w:val="en-US"/>
        </w:rPr>
        <w:object w:dxaOrig="480" w:dyaOrig="380" w14:anchorId="6E984A90">
          <v:shape id="_x0000_i1112" type="#_x0000_t75" style="width:21.5pt;height:21.5pt" o:ole="">
            <v:imagedata r:id="rId190" o:title=""/>
          </v:shape>
          <o:OLEObject Type="Embed" ProgID="Equation.DSMT4" ShapeID="_x0000_i1112" DrawAspect="Content" ObjectID="_1773756594" r:id="rId191"/>
        </w:object>
      </w:r>
      <w:r w:rsidRPr="00C6449B">
        <w:t xml:space="preserve"> according to </w:t>
      </w:r>
      <w:r w:rsidRPr="00C6449B">
        <w:rPr>
          <w:position w:val="-14"/>
        </w:rPr>
        <w:object w:dxaOrig="1740" w:dyaOrig="380" w14:anchorId="63716FC5">
          <v:shape id="_x0000_i1113" type="#_x0000_t75" style="width:86pt;height:21.5pt" o:ole="">
            <v:imagedata r:id="rId192" o:title=""/>
          </v:shape>
          <o:OLEObject Type="Embed" ProgID="Equation.DSMT4" ShapeID="_x0000_i1113" DrawAspect="Content" ObjectID="_1773756595" r:id="rId193"/>
        </w:object>
      </w:r>
      <w:r w:rsidRPr="00C6449B">
        <w:t>.</w:t>
      </w:r>
    </w:p>
    <w:p w14:paraId="5712A628" w14:textId="77777777" w:rsidR="00CF08D6" w:rsidRPr="00C6449B" w:rsidRDefault="00CF08D6" w:rsidP="00CF08D6">
      <w:pPr>
        <w:pStyle w:val="Heading4"/>
      </w:pPr>
      <w:bookmarkStart w:id="8588" w:name="_Toc13080007"/>
      <w:bookmarkStart w:id="8589" w:name="_Toc29811496"/>
      <w:bookmarkStart w:id="8590" w:name="_Toc29811947"/>
      <w:bookmarkStart w:id="8591" w:name="_Toc37268451"/>
      <w:bookmarkStart w:id="8592" w:name="_Toc37268902"/>
      <w:bookmarkStart w:id="8593" w:name="_Toc45893552"/>
      <w:bookmarkStart w:id="8594" w:name="_Toc53177716"/>
      <w:bookmarkStart w:id="8595" w:name="_Toc53178168"/>
      <w:bookmarkStart w:id="8596" w:name="_Toc61176802"/>
      <w:bookmarkStart w:id="8597" w:name="_Toc67916625"/>
      <w:bookmarkStart w:id="8598" w:name="_Toc74670843"/>
      <w:bookmarkStart w:id="8599" w:name="_Toc76542878"/>
      <w:bookmarkStart w:id="8600" w:name="_Toc82626810"/>
      <w:bookmarkStart w:id="8601" w:name="_Toc90414776"/>
      <w:bookmarkStart w:id="8602" w:name="_Toc106769865"/>
      <w:bookmarkStart w:id="8603" w:name="_Toc115185115"/>
      <w:bookmarkStart w:id="8604" w:name="_Toc138839617"/>
      <w:bookmarkStart w:id="8605" w:name="_Toc138932980"/>
      <w:bookmarkStart w:id="8606" w:name="_Toc138933433"/>
      <w:r w:rsidRPr="00C6449B">
        <w:t>G.2.3.1.2</w:t>
      </w:r>
      <w:r w:rsidRPr="00C6449B">
        <w:tab/>
        <w:t>MIMO Correlation Matrices at High, Medium and Low Level</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017D2759" w14:textId="77777777" w:rsidR="00CF08D6" w:rsidRPr="00C6449B" w:rsidRDefault="00CF08D6" w:rsidP="00CF08D6">
      <w:r w:rsidRPr="00C6449B">
        <w:rPr>
          <w:lang w:val="en-US"/>
        </w:rPr>
        <w:t xml:space="preserve">The </w:t>
      </w:r>
      <w:r w:rsidRPr="00C6449B">
        <w:rPr>
          <w:noProof/>
          <w:position w:val="-6"/>
          <w:lang w:val="en-US"/>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 G.2.3.1.2-1.</w:t>
      </w:r>
    </w:p>
    <w:p w14:paraId="395B3A81" w14:textId="77777777" w:rsidR="00CF08D6" w:rsidRPr="00C6449B" w:rsidRDefault="00CF08D6" w:rsidP="00CF08D6">
      <w:pPr>
        <w:pStyle w:val="TH"/>
      </w:pPr>
      <w:r w:rsidRPr="00C6449B">
        <w:t>Table G.2.3.1.2-1: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 G.2.3.1.2-2, G.2.3.1.2-3 and G.2.3.1.2-4 as below.</w:t>
      </w:r>
    </w:p>
    <w:p w14:paraId="7AE91E23" w14:textId="0D09FFAB" w:rsidR="00CF08D6" w:rsidRPr="00C6449B" w:rsidRDefault="00CF08D6" w:rsidP="00CF08D6">
      <w:r w:rsidRPr="00C6449B">
        <w:t xml:space="preserve">The values in Table G.2.3.1.2-2 have been adjusted for the 2x4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5pt" o:ole="">
            <v:imagedata r:id="rId196" o:title=""/>
          </v:shape>
          <o:OLEObject Type="Embed" ProgID="Equation.3" ShapeID="_x0000_i1114" DrawAspect="Content" ObjectID="_1773756596" r:id="rId197"/>
        </w:object>
      </w:r>
    </w:p>
    <w:p w14:paraId="21C6390E" w14:textId="77777777" w:rsidR="00CF08D6" w:rsidRPr="00C6449B" w:rsidRDefault="00CF08D6" w:rsidP="00CF08D6">
      <w:pPr>
        <w:rPr>
          <w:noProof/>
        </w:rPr>
      </w:pPr>
      <w:r w:rsidRPr="00C6449B">
        <w:rPr>
          <w:noProof/>
        </w:rPr>
        <w:t>Where the value “a” is a scaling factor such that the smallest value is used to obtain a positive semi-definite result.  For the 2x4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 xml:space="preserve">Table G.2.3.1.2-3 to insure the correlation matrix is positive semi-definite after round-off to </w:t>
      </w:r>
      <w:r w:rsidR="0049344F" w:rsidRPr="00C6449B">
        <w:t>4-digit</w:t>
      </w:r>
      <w:r w:rsidRPr="00C6449B">
        <w:t xml:space="preserve"> precision with a =0.00012.</w:t>
      </w:r>
    </w:p>
    <w:p w14:paraId="07A74A49" w14:textId="77777777" w:rsidR="00CF08D6" w:rsidRPr="00C6449B" w:rsidRDefault="00CF08D6" w:rsidP="00CF08D6">
      <w:pPr>
        <w:pStyle w:val="TH"/>
      </w:pPr>
      <w:r w:rsidRPr="00C6449B">
        <w:t>Table G.2.3.1.2-2: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pt" o:ole="">
                  <v:imagedata r:id="rId198" o:title=""/>
                </v:shape>
                <o:OLEObject Type="Embed" ProgID="Equation.3" ShapeID="_x0000_i1115" DrawAspect="Content" ObjectID="_1773756597"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5pt;height:64.5pt" o:ole="">
                  <v:imagedata r:id="rId200" o:title=""/>
                </v:shape>
                <o:OLEObject Type="Embed" ProgID="Equation.3" ShapeID="_x0000_i1116" DrawAspect="Content" ObjectID="_1773756598"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rPr>
            </w:pPr>
            <w:r w:rsidRPr="00C6449B">
              <w:rPr>
                <w:rFonts w:cs="Arial"/>
              </w:rPr>
              <w:t>2x4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9.5pt" o:ole="">
                  <v:imagedata r:id="rId202" o:title=""/>
                </v:shape>
                <o:OLEObject Type="Embed" ProgID="Equation.DSMT4" ShapeID="_x0000_i1117" DrawAspect="Content" ObjectID="_1773756599"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7pt" o:ole="">
                  <v:imagedata r:id="rId204" o:title=""/>
                </v:shape>
                <o:OLEObject Type="Embed" ProgID="Equation.3" ShapeID="_x0000_i1118" DrawAspect="Content" ObjectID="_1773756600"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t>Table G.2.3.1.2-3: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pPr>
            <w:r w:rsidRPr="00C6449B">
              <w:t>2x2 case</w:t>
            </w:r>
          </w:p>
        </w:tc>
        <w:tc>
          <w:tcPr>
            <w:tcW w:w="4446" w:type="pct"/>
            <w:vAlign w:val="center"/>
          </w:tcPr>
          <w:p w14:paraId="6BE08B70" w14:textId="3E9086E0" w:rsidR="00CF08D6" w:rsidRPr="00C6449B" w:rsidRDefault="003E2969" w:rsidP="00CF08D6">
            <w:pPr>
              <w:pStyle w:val="TAC"/>
            </w:pPr>
            <w:r w:rsidRPr="00C6449B">
              <w:object w:dxaOrig="4520" w:dyaOrig="1080" w14:anchorId="2A1C05AB">
                <v:shape id="_x0000_i1119" type="#_x0000_t75" style="width:224pt;height:58pt" o:ole="">
                  <v:imagedata r:id="rId206" o:title=""/>
                </v:shape>
                <o:OLEObject Type="Embed" ProgID="Equation.DSMT4" ShapeID="_x0000_i1119" DrawAspect="Content" ObjectID="_1773756601"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pPr>
            <w:r w:rsidRPr="00C6449B">
              <w:t>2x4 case</w:t>
            </w:r>
          </w:p>
        </w:tc>
        <w:tc>
          <w:tcPr>
            <w:tcW w:w="4446" w:type="pct"/>
            <w:vAlign w:val="center"/>
          </w:tcPr>
          <w:p w14:paraId="4DB0E207" w14:textId="49931B63" w:rsidR="00CF08D6" w:rsidRPr="00C6449B" w:rsidRDefault="003E2969" w:rsidP="00CF08D6">
            <w:pPr>
              <w:pStyle w:val="TAC"/>
            </w:pPr>
            <w:r w:rsidRPr="00C6449B">
              <w:object w:dxaOrig="7699" w:dyaOrig="2040" w14:anchorId="58B9DF6E">
                <v:shape id="_x0000_i1120" type="#_x0000_t75" style="width:402.5pt;height:108.5pt" o:ole="">
                  <v:imagedata r:id="rId208" o:title=""/>
                </v:shape>
                <o:OLEObject Type="Embed" ProgID="Equation.DSMT4" ShapeID="_x0000_i1120" DrawAspect="Content" ObjectID="_1773756602"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pPr>
            <w:r w:rsidRPr="00C6449B">
              <w:object w:dxaOrig="13120" w:dyaOrig="3920" w14:anchorId="5930A0CB">
                <v:shape id="_x0000_i1121" type="#_x0000_t75" style="width:418pt;height:150.5pt" o:ole="">
                  <v:imagedata r:id="rId210" o:title=""/>
                </v:shape>
                <o:OLEObject Type="Embed" ProgID="Equation.DSMT4" ShapeID="_x0000_i1121" DrawAspect="Content" ObjectID="_1773756603"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5pt;height:14pt" o:ole="">
                  <v:imagedata r:id="rId212" o:title=""/>
                </v:shape>
                <o:OLEObject Type="Embed" ProgID="Equation.3" ShapeID="_x0000_i1122" DrawAspect="Content" ObjectID="_1773756604"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1x4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5pt;height:14pt" o:ole="">
                  <v:imagedata r:id="rId214" o:title=""/>
                </v:shape>
                <o:OLEObject Type="Embed" ProgID="Equation.3" ShapeID="_x0000_i1123" DrawAspect="Content" ObjectID="_1773756605"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1x8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5pt;height:14pt" o:ole="">
                  <v:imagedata r:id="rId216" o:title=""/>
                </v:shape>
                <o:OLEObject Type="Embed" ProgID="Equation.3" ShapeID="_x0000_i1124" DrawAspect="Content" ObjectID="_1773756606"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5pt;height:14pt" o:ole="">
                  <v:imagedata r:id="rId214" o:title=""/>
                </v:shape>
                <o:OLEObject Type="Embed" ProgID="Equation.3" ShapeID="_x0000_i1125" DrawAspect="Content" ObjectID="_1773756607"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rPr>
              <w:t>2x4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5pt;height:14pt" o:ole="">
                  <v:imagedata r:id="rId216" o:title=""/>
                </v:shape>
                <o:OLEObject Type="Embed" ProgID="Equation.3" ShapeID="_x0000_i1126" DrawAspect="Content" ObjectID="_1773756608"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rPr>
            </w:pPr>
            <w:r w:rsidRPr="00C6449B">
              <w:rPr>
                <w:rFonts w:cs="Arial"/>
              </w:rPr>
              <w:t>2x8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5pt;height:14pt" o:ole="">
                  <v:imagedata r:id="rId220" o:title=""/>
                </v:shape>
                <o:OLEObject Type="Embed" ProgID="Equation.3" ShapeID="_x0000_i1127" DrawAspect="Content" ObjectID="_1773756609"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5pt;height:14pt" o:ole="">
                  <v:imagedata r:id="rId220" o:title=""/>
                </v:shape>
                <o:OLEObject Type="Embed" ProgID="Equation.3" ShapeID="_x0000_i1128" DrawAspect="Content" ObjectID="_1773756610" r:id="rId222"/>
              </w:object>
            </w:r>
          </w:p>
        </w:tc>
      </w:tr>
    </w:tbl>
    <w:p w14:paraId="092CC3BD" w14:textId="77777777" w:rsidR="00CF08D6" w:rsidRPr="00C6449B" w:rsidRDefault="00CF08D6" w:rsidP="00CF08D6"/>
    <w:p w14:paraId="155DE1C9" w14:textId="77777777" w:rsidR="00CF08D6" w:rsidRPr="00C6449B" w:rsidRDefault="00CF08D6" w:rsidP="00CF08D6">
      <w:r w:rsidRPr="00C6449B">
        <w:t xml:space="preserve">In Table G.2.3.1.2-4, </w:t>
      </w:r>
      <w:r w:rsidRPr="00C6449B">
        <w:rPr>
          <w:position w:val="-10"/>
        </w:rPr>
        <w:object w:dxaOrig="260" w:dyaOrig="300" w14:anchorId="50B9F209">
          <v:shape id="_x0000_i1129" type="#_x0000_t75" style="width:14pt;height:14pt" o:ole="">
            <v:imagedata r:id="rId223" o:title=""/>
          </v:shape>
          <o:OLEObject Type="Embed" ProgID="Equation.3" ShapeID="_x0000_i1129" DrawAspect="Content" ObjectID="_1773756611" r:id="rId224"/>
        </w:object>
      </w:r>
      <w:r w:rsidRPr="00C6449B">
        <w:t xml:space="preserve"> is a </w:t>
      </w:r>
      <w:r w:rsidRPr="00C6449B">
        <w:rPr>
          <w:position w:val="-6"/>
        </w:rPr>
        <w:object w:dxaOrig="480" w:dyaOrig="260" w14:anchorId="08872DD2">
          <v:shape id="_x0000_i1130" type="#_x0000_t75" style="width:21.5pt;height:14pt" o:ole="">
            <v:imagedata r:id="rId225" o:title=""/>
          </v:shape>
          <o:OLEObject Type="Embed" ProgID="Equation.3" ShapeID="_x0000_i1130" DrawAspect="Content" ObjectID="_1773756612"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pPr>
      <w:bookmarkStart w:id="8607" w:name="_Toc13080008"/>
      <w:bookmarkStart w:id="8608" w:name="_Toc29811497"/>
      <w:bookmarkStart w:id="8609" w:name="_Toc29811948"/>
      <w:bookmarkStart w:id="8610" w:name="_Toc37268452"/>
      <w:bookmarkStart w:id="8611" w:name="_Toc37268903"/>
      <w:bookmarkStart w:id="8612" w:name="_Toc45893553"/>
      <w:bookmarkStart w:id="8613" w:name="_Toc53177717"/>
      <w:bookmarkStart w:id="8614" w:name="_Toc53178169"/>
      <w:bookmarkStart w:id="8615" w:name="_Toc61176803"/>
      <w:bookmarkStart w:id="8616" w:name="_Toc67916626"/>
      <w:bookmarkStart w:id="8617" w:name="_Toc74670844"/>
      <w:bookmarkStart w:id="8618" w:name="_Toc76542879"/>
      <w:bookmarkStart w:id="8619" w:name="_Toc82626811"/>
      <w:bookmarkStart w:id="8620" w:name="_Toc90414777"/>
      <w:bookmarkStart w:id="8621" w:name="_Toc106769866"/>
      <w:bookmarkStart w:id="8622" w:name="_Toc115185116"/>
      <w:bookmarkStart w:id="8623" w:name="_Toc138839618"/>
      <w:bookmarkStart w:id="8624" w:name="_Toc138932981"/>
      <w:bookmarkStart w:id="8625" w:name="_Toc138933434"/>
      <w:r w:rsidRPr="00C6449B">
        <w:t>G.2.3.2</w:t>
      </w:r>
      <w:r w:rsidRPr="00C6449B">
        <w:tab/>
        <w:t>Multi-Antenna channel models using cross polarized antennas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4A1A51DB" w14:textId="77777777" w:rsidR="00CF08D6" w:rsidRPr="00C6449B" w:rsidRDefault="00CF08D6" w:rsidP="00CF08D6">
      <w:pPr>
        <w:rPr>
          <w:rFonts w:eastAsia="SimSun"/>
        </w:rPr>
      </w:pPr>
      <w:r w:rsidRPr="00C6449B">
        <w:t xml:space="preserve">The MIMO channel correlation matrices defined in G.2.3.2 apply </w:t>
      </w:r>
      <w:r w:rsidRPr="00C6449B">
        <w:rPr>
          <w:rFonts w:eastAsia="SimSun"/>
        </w:rPr>
        <w:t xml:space="preserve">to two cases </w:t>
      </w:r>
      <w:r w:rsidRPr="00C6449B">
        <w:t>as presented below</w:t>
      </w:r>
      <w:r w:rsidRPr="00C6449B">
        <w:rPr>
          <w:rFonts w:eastAsia="SimSun"/>
        </w:rPr>
        <w:t>:</w:t>
      </w:r>
    </w:p>
    <w:p w14:paraId="6EC31626" w14:textId="77777777" w:rsidR="00CF08D6" w:rsidRPr="00C6449B" w:rsidRDefault="00CF08D6" w:rsidP="00CF08D6">
      <w:pPr>
        <w:pStyle w:val="B1"/>
      </w:pPr>
      <w:r w:rsidRPr="00C6449B">
        <w:t>-</w:t>
      </w:r>
      <w:r w:rsidRPr="00C6449B">
        <w:tab/>
        <w:t>One TX antenna and multiple RX antennas case, with cross polarized antennas used at gNB</w:t>
      </w:r>
    </w:p>
    <w:p w14:paraId="4D35969B" w14:textId="77777777" w:rsidR="00CF08D6" w:rsidRPr="00C6449B" w:rsidRDefault="00CF08D6" w:rsidP="00CF08D6">
      <w:pPr>
        <w:pStyle w:val="B1"/>
      </w:pPr>
      <w:r w:rsidRPr="00C6449B">
        <w:t>-</w:t>
      </w:r>
      <w:r w:rsidRPr="00C6449B">
        <w:tab/>
        <w:t>Multiple TX antennas and multiple RX antennas case, with cross polarized antennas used at both UE and gNB</w:t>
      </w:r>
    </w:p>
    <w:p w14:paraId="1BDF9A3E" w14:textId="77777777" w:rsidR="00CF08D6" w:rsidRPr="00C6449B" w:rsidRDefault="00CF08D6" w:rsidP="00CF08D6">
      <w:r w:rsidRPr="00C6449B">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rPr>
      </w:pPr>
      <w:r w:rsidRPr="00C6449B">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rPr>
        <w:t>TX</w:t>
      </w:r>
      <w:r w:rsidRPr="00C6449B">
        <w:t xml:space="preserve"> or </w:t>
      </w:r>
      <w:r w:rsidRPr="00C6449B">
        <w:rPr>
          <w:rFonts w:eastAsia="SimSun"/>
        </w:rPr>
        <w:t>RX</w:t>
      </w:r>
      <w:r w:rsidRPr="00C6449B">
        <w:t xml:space="preserve"> antennas.</w:t>
      </w:r>
    </w:p>
    <w:p w14:paraId="155306E8" w14:textId="77777777" w:rsidR="00CF08D6" w:rsidRPr="00C6449B" w:rsidRDefault="00CF08D6" w:rsidP="00CF08D6">
      <w:pPr>
        <w:pStyle w:val="Heading4"/>
      </w:pPr>
      <w:bookmarkStart w:id="8626" w:name="_Toc13080009"/>
      <w:bookmarkStart w:id="8627" w:name="_Toc29811498"/>
      <w:bookmarkStart w:id="8628" w:name="_Toc29811949"/>
      <w:bookmarkStart w:id="8629" w:name="_Toc37268453"/>
      <w:bookmarkStart w:id="8630" w:name="_Toc37268904"/>
      <w:bookmarkStart w:id="8631" w:name="_Toc45893554"/>
      <w:bookmarkStart w:id="8632" w:name="_Toc53177718"/>
      <w:bookmarkStart w:id="8633" w:name="_Toc53178170"/>
      <w:bookmarkStart w:id="8634" w:name="_Toc61176804"/>
      <w:bookmarkStart w:id="8635" w:name="_Toc67916627"/>
      <w:bookmarkStart w:id="8636" w:name="_Toc74670845"/>
      <w:bookmarkStart w:id="8637" w:name="_Toc76542880"/>
      <w:bookmarkStart w:id="8638" w:name="_Toc82626812"/>
      <w:bookmarkStart w:id="8639" w:name="_Toc90414778"/>
      <w:bookmarkStart w:id="8640" w:name="_Toc106769867"/>
      <w:bookmarkStart w:id="8641" w:name="_Toc115185117"/>
      <w:bookmarkStart w:id="8642" w:name="_Toc138839619"/>
      <w:bookmarkStart w:id="8643" w:name="_Toc138932982"/>
      <w:bookmarkStart w:id="8644" w:name="_Toc138933435"/>
      <w:r w:rsidRPr="00C6449B">
        <w:t>G.2.3.2.1</w:t>
      </w:r>
      <w:r w:rsidRPr="00C6449B">
        <w:tab/>
        <w:t>Definition of MIMO Correlation Matrices using cross polarized antennas</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2D3C9C51" w14:textId="77777777" w:rsidR="00CF08D6" w:rsidRPr="00C6449B" w:rsidRDefault="00CF08D6" w:rsidP="00CF08D6">
      <w:r w:rsidRPr="00C6449B">
        <w:t>For the channel spatial correlation matrix, the following is used:</w:t>
      </w:r>
    </w:p>
    <w:p w14:paraId="0945A572" w14:textId="77777777" w:rsidR="00CF08D6" w:rsidRPr="00C6449B" w:rsidRDefault="00CF08D6" w:rsidP="00CF08D6">
      <w:pPr>
        <w:pStyle w:val="EQ"/>
      </w:pPr>
      <w:r w:rsidRPr="00C6449B">
        <w:tab/>
      </w:r>
      <w:r w:rsidRPr="00C6449B">
        <w:object w:dxaOrig="3000" w:dyaOrig="420" w14:anchorId="44F59001">
          <v:shape id="_x0000_i1131" type="#_x0000_t75" style="width:152pt;height:21.5pt" o:ole="">
            <v:imagedata r:id="rId227" o:title=""/>
          </v:shape>
          <o:OLEObject Type="Embed" ProgID="Equation.DSMT4" ShapeID="_x0000_i1131" DrawAspect="Content" ObjectID="_1773756613"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pPr>
      <w:r w:rsidRPr="00C6449B">
        <w:rPr>
          <w:lang w:bidi="bn-IN"/>
        </w:rPr>
        <w:t>-</w:t>
      </w:r>
      <w:r w:rsidRPr="00C6449B">
        <w:rPr>
          <w:lang w:bidi="bn-IN"/>
        </w:rPr>
        <w:tab/>
      </w:r>
      <w:r w:rsidRPr="00C6449B">
        <w:rPr>
          <w:noProof/>
          <w:position w:val="-10"/>
          <w:lang w:val="en-US"/>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rPr>
        <w:object w:dxaOrig="480" w:dyaOrig="380" w14:anchorId="1BA2517B">
          <v:shape id="_x0000_i1132" type="#_x0000_t75" style="width:21.5pt;height:21.5pt" o:ole="">
            <v:imagedata r:id="rId190" o:title=""/>
          </v:shape>
          <o:OLEObject Type="Embed" ProgID="Equation.DSMT4" ShapeID="_x0000_i1132" DrawAspect="Content" ObjectID="_1773756614"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rPr>
      </w:pPr>
      <w:r w:rsidRPr="00C6449B">
        <w:rPr>
          <w:lang w:bidi="bn-IN"/>
        </w:rPr>
        <w:t>-</w:t>
      </w:r>
      <w:r w:rsidRPr="00C6449B">
        <w:rPr>
          <w:lang w:bidi="bn-IN"/>
        </w:rPr>
        <w:tab/>
      </w:r>
      <w:r w:rsidRPr="00C6449B">
        <w:rPr>
          <w:noProof/>
          <w:position w:val="-10"/>
        </w:rPr>
        <w:object w:dxaOrig="380" w:dyaOrig="320" w14:anchorId="3D1C8A5D">
          <v:shape id="_x0000_i1133" type="#_x0000_t75" style="width:21.5pt;height:14pt" o:ole="">
            <v:imagedata r:id="rId231" o:title=""/>
          </v:shape>
          <o:OLEObject Type="Embed" ProgID="Equation.DSMT4" ShapeID="_x0000_i1133" DrawAspect="Content" ObjectID="_1773756615" r:id="rId232"/>
        </w:object>
      </w:r>
      <w:r w:rsidRPr="00C6449B">
        <w:t xml:space="preserve"> is a polarization correlation matrix,</w:t>
      </w:r>
    </w:p>
    <w:p w14:paraId="7F0044BA" w14:textId="77777777" w:rsidR="00CF08D6" w:rsidRPr="00C6449B" w:rsidRDefault="00CF08D6" w:rsidP="00CF08D6">
      <w:pPr>
        <w:pStyle w:val="B1"/>
      </w:pPr>
      <w:r w:rsidRPr="00C6449B">
        <w:rPr>
          <w:lang w:bidi="bn-IN"/>
        </w:rPr>
        <w:t>-</w:t>
      </w:r>
      <w:r w:rsidRPr="00C6449B">
        <w:rPr>
          <w:lang w:bidi="bn-IN"/>
        </w:rPr>
        <w:tab/>
      </w:r>
      <w:r w:rsidRPr="00C6449B">
        <w:rPr>
          <w:noProof/>
          <w:position w:val="-10"/>
        </w:rPr>
        <w:object w:dxaOrig="340" w:dyaOrig="320" w14:anchorId="0AF4F1D9">
          <v:shape id="_x0000_i1134" type="#_x0000_t75" style="width:14pt;height:14pt" o:ole="">
            <v:imagedata r:id="rId233" o:title=""/>
          </v:shape>
          <o:OLEObject Type="Embed" ProgID="Equation.DSMT4" ShapeID="_x0000_i1134" DrawAspect="Content" ObjectID="_1773756616" r:id="rId234"/>
        </w:object>
      </w:r>
      <w:r w:rsidRPr="00C6449B">
        <w:rPr>
          <w:rFonts w:hint="eastAsia"/>
          <w:noProof/>
        </w:rPr>
        <w:t xml:space="preserve"> </w:t>
      </w:r>
      <w:r w:rsidRPr="00C6449B">
        <w:t>is a permutation matrix, and</w:t>
      </w:r>
    </w:p>
    <w:p w14:paraId="48598802" w14:textId="77777777" w:rsidR="00CF08D6" w:rsidRPr="00C6449B" w:rsidRDefault="00CF08D6" w:rsidP="00CF08D6">
      <w:pPr>
        <w:pStyle w:val="B1"/>
        <w:rPr>
          <w:rFonts w:eastAsia="SimSun"/>
        </w:rPr>
      </w:pPr>
      <w:r w:rsidRPr="00C6449B">
        <w:rPr>
          <w:lang w:bidi="bn-IN"/>
        </w:rPr>
        <w:t>-</w:t>
      </w:r>
      <w:r w:rsidRPr="00C6449B">
        <w:rPr>
          <w:lang w:bidi="bn-IN"/>
        </w:rPr>
        <w:tab/>
      </w:r>
      <w:r w:rsidRPr="00C6449B">
        <w:rPr>
          <w:noProof/>
          <w:position w:val="-10"/>
          <w:lang w:val="en-US"/>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r w:rsidRPr="00C6449B">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One TX 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rPr>
            </w:pPr>
            <w:r w:rsidRPr="00C6449B">
              <w:rPr>
                <w:rFonts w:cs="Arial"/>
                <w:lang w:val="fr-FR"/>
              </w:rPr>
              <w:t>Polarization correlation matrix</w:t>
            </w:r>
          </w:p>
        </w:tc>
        <w:tc>
          <w:tcPr>
            <w:tcW w:w="2135" w:type="dxa"/>
            <w:vAlign w:val="center"/>
          </w:tcPr>
          <w:p w14:paraId="0211EF48" w14:textId="77777777" w:rsidR="00CF08D6" w:rsidRPr="00C6449B" w:rsidRDefault="00CF08D6" w:rsidP="00CF08D6">
            <w:pPr>
              <w:pStyle w:val="TAC"/>
              <w:rPr>
                <w:rFonts w:cs="Arial"/>
              </w:rPr>
            </w:pPr>
            <w:r w:rsidRPr="00C6449B">
              <w:rPr>
                <w:rFonts w:cs="Arial"/>
                <w:position w:val="-26"/>
              </w:rPr>
              <w:object w:dxaOrig="1340" w:dyaOrig="620" w14:anchorId="71EEC00F">
                <v:shape id="_x0000_i1135" type="#_x0000_t75" style="width:1in;height:35.5pt" o:ole="">
                  <v:imagedata r:id="rId236" o:title=""/>
                </v:shape>
                <o:OLEObject Type="Embed" ProgID="Equation.DSMT4" ShapeID="_x0000_i1135" DrawAspect="Content" ObjectID="_1773756617"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8.5pt;height:64.5pt" o:ole="">
                  <v:imagedata r:id="rId238" o:title=""/>
                </v:shape>
                <o:OLEObject Type="Embed" ProgID="Equation.DSMT4" ShapeID="_x0000_i1136" DrawAspect="Content" ObjectID="_1773756618" r:id="rId239"/>
              </w:object>
            </w:r>
          </w:p>
        </w:tc>
      </w:tr>
    </w:tbl>
    <w:p w14:paraId="6927ADAE" w14:textId="77777777" w:rsidR="00CF08D6" w:rsidRPr="00C6449B" w:rsidRDefault="00CF08D6" w:rsidP="00CF08D6"/>
    <w:p w14:paraId="323EDC44" w14:textId="77777777" w:rsidR="00CF08D6" w:rsidRPr="00C6449B" w:rsidRDefault="00CF08D6" w:rsidP="00CF08D6">
      <w:r w:rsidRPr="00C6449B">
        <w:rPr>
          <w:rFonts w:eastAsia="SimSun"/>
        </w:rPr>
        <w:t>The</w:t>
      </w:r>
      <w:r w:rsidRPr="00C6449B">
        <w:t xml:space="preserve"> matrix</w:t>
      </w:r>
      <w:r w:rsidRPr="00C6449B">
        <w:rPr>
          <w:noProof/>
          <w:position w:val="-10"/>
        </w:rPr>
        <w:object w:dxaOrig="340" w:dyaOrig="320" w14:anchorId="2BA8D68E">
          <v:shape id="_x0000_i1137" type="#_x0000_t75" style="width:14pt;height:14pt" o:ole="">
            <v:imagedata r:id="rId233" o:title=""/>
          </v:shape>
          <o:OLEObject Type="Embed" ProgID="Equation.DSMT4" ShapeID="_x0000_i1137" DrawAspect="Content" ObjectID="_1773756619" r:id="rId240"/>
        </w:object>
      </w:r>
      <w:r w:rsidRPr="00C6449B">
        <w:rPr>
          <w:rFonts w:eastAsia="SimSun" w:hint="eastAsia"/>
        </w:rPr>
        <w:t>is</w:t>
      </w:r>
      <w:r w:rsidRPr="00C6449B">
        <w:t xml:space="preserve"> defined as</w:t>
      </w:r>
    </w:p>
    <w:p w14:paraId="3094FC03" w14:textId="77777777" w:rsidR="00CF08D6" w:rsidRPr="00C6449B" w:rsidRDefault="00CF08D6" w:rsidP="00CF08D6">
      <w:pPr>
        <w:pStyle w:val="EQ"/>
      </w:pPr>
      <w:r w:rsidRPr="00C6449B">
        <w:tab/>
      </w:r>
      <w:r w:rsidRPr="00C6449B">
        <w:object w:dxaOrig="8800" w:dyaOrig="1100" w14:anchorId="073BE007">
          <v:shape id="_x0000_i1138" type="#_x0000_t75" style="width:424.5pt;height:50.5pt" o:ole="">
            <v:imagedata r:id="rId241" o:title=""/>
          </v:shape>
          <o:OLEObject Type="Embed" ProgID="Equation.DSMT4" ShapeID="_x0000_i1138" DrawAspect="Content" ObjectID="_1773756620"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pt;height:14pt" o:ole="">
            <v:imagedata r:id="rId243" o:title=""/>
          </v:shape>
          <o:OLEObject Type="Embed" ProgID="Equation.DSMT4" ShapeID="_x0000_i1139" DrawAspect="Content" ObjectID="_1773756621"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pt;height:14pt" o:ole="">
            <v:imagedata r:id="rId245" o:title=""/>
          </v:shape>
          <o:OLEObject Type="Embed" ProgID="Equation.DSMT4" ShapeID="_x0000_i1140" DrawAspect="Content" ObjectID="_1773756622" r:id="rId246"/>
        </w:object>
      </w:r>
      <w:r w:rsidRPr="00C6449B">
        <w:t xml:space="preserve"> is the number of TX and RX antennas respectively, and </w:t>
      </w:r>
      <w:r w:rsidRPr="00C6449B">
        <w:rPr>
          <w:position w:val="-12"/>
        </w:rPr>
        <w:object w:dxaOrig="360" w:dyaOrig="340" w14:anchorId="1E1F425B">
          <v:shape id="_x0000_i1141" type="#_x0000_t75" style="width:21.5pt;height:14pt" o:ole="">
            <v:imagedata r:id="rId247" o:title=""/>
          </v:shape>
          <o:OLEObject Type="Embed" ProgID="Equation.DSMT4" ShapeID="_x0000_i1141" DrawAspect="Content" ObjectID="_1773756623" r:id="rId248"/>
        </w:object>
      </w:r>
      <w:r w:rsidRPr="00C6449B">
        <w:rPr>
          <w:rFonts w:hint="eastAsia"/>
        </w:rPr>
        <w:t xml:space="preserve"> is the ceiling operator.</w:t>
      </w:r>
    </w:p>
    <w:p w14:paraId="0F97F108" w14:textId="77777777" w:rsidR="00CF08D6" w:rsidRPr="00C6449B" w:rsidRDefault="00CF08D6" w:rsidP="00CF08D6">
      <w:pPr>
        <w:rPr>
          <w:rFonts w:eastAsia="SimSun"/>
        </w:rPr>
      </w:pPr>
      <w:r w:rsidRPr="00C6449B">
        <w:t>Th</w:t>
      </w:r>
      <w:r w:rsidRPr="00C6449B">
        <w:rPr>
          <w:rFonts w:eastAsia="SimSun"/>
        </w:rPr>
        <w:t xml:space="preserve">e </w:t>
      </w:r>
      <w:r w:rsidRPr="00C6449B">
        <w:t>matrix</w:t>
      </w:r>
      <w:r w:rsidRPr="00C6449B">
        <w:rPr>
          <w:rFonts w:eastAsia="SimSun"/>
        </w:rPr>
        <w:t xml:space="preserve"> </w:t>
      </w:r>
      <w:r w:rsidRPr="00C6449B">
        <w:rPr>
          <w:noProof/>
          <w:position w:val="-10"/>
        </w:rPr>
        <w:object w:dxaOrig="340" w:dyaOrig="320" w14:anchorId="30414CA4">
          <v:shape id="_x0000_i1142" type="#_x0000_t75" style="width:14pt;height:14pt" o:ole="">
            <v:imagedata r:id="rId233" o:title=""/>
          </v:shape>
          <o:OLEObject Type="Embed" ProgID="Equation.DSMT4" ShapeID="_x0000_i1142" DrawAspect="Content" ObjectID="_1773756624" r:id="rId249"/>
        </w:object>
      </w:r>
      <w:r w:rsidRPr="00C6449B">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pPr>
      <w:bookmarkStart w:id="8645" w:name="_Toc13080010"/>
      <w:bookmarkStart w:id="8646" w:name="_Toc29811499"/>
      <w:bookmarkStart w:id="8647" w:name="_Toc29811950"/>
      <w:bookmarkStart w:id="8648" w:name="_Toc37268454"/>
      <w:bookmarkStart w:id="8649" w:name="_Toc37268905"/>
      <w:bookmarkStart w:id="8650" w:name="_Toc45893555"/>
      <w:bookmarkStart w:id="8651" w:name="_Toc53177719"/>
      <w:bookmarkStart w:id="8652" w:name="_Toc53178171"/>
      <w:bookmarkStart w:id="8653" w:name="_Toc61176805"/>
      <w:bookmarkStart w:id="8654" w:name="_Toc67916628"/>
      <w:bookmarkStart w:id="8655" w:name="_Toc74670846"/>
      <w:bookmarkStart w:id="8656" w:name="_Toc76542881"/>
      <w:bookmarkStart w:id="8657" w:name="_Toc82626813"/>
      <w:bookmarkStart w:id="8658" w:name="_Toc90414779"/>
      <w:bookmarkStart w:id="8659" w:name="_Toc106769868"/>
      <w:bookmarkStart w:id="8660" w:name="_Toc115185118"/>
      <w:bookmarkStart w:id="8661" w:name="_Toc138839620"/>
      <w:bookmarkStart w:id="8662" w:name="_Toc138932983"/>
      <w:bookmarkStart w:id="8663" w:name="_Toc138933436"/>
      <w:r w:rsidRPr="00C6449B">
        <w:t>G.2.3.2.2</w:t>
      </w:r>
      <w:r w:rsidRPr="00C6449B">
        <w:tab/>
        <w:t>Spatial Correlation Matrices at UE and gNB sides</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3BE0ED1E" w14:textId="77777777" w:rsidR="00CF08D6" w:rsidRPr="00C6449B" w:rsidRDefault="00CF08D6" w:rsidP="00CF08D6">
      <w:pPr>
        <w:pStyle w:val="Heading5"/>
      </w:pPr>
      <w:bookmarkStart w:id="8664" w:name="_Toc13080011"/>
      <w:bookmarkStart w:id="8665" w:name="_Toc29811500"/>
      <w:bookmarkStart w:id="8666" w:name="_Toc29811951"/>
      <w:bookmarkStart w:id="8667" w:name="_Toc37268455"/>
      <w:bookmarkStart w:id="8668" w:name="_Toc37268906"/>
      <w:bookmarkStart w:id="8669" w:name="_Toc45893556"/>
      <w:bookmarkStart w:id="8670" w:name="_Toc53177720"/>
      <w:bookmarkStart w:id="8671" w:name="_Toc53178172"/>
      <w:bookmarkStart w:id="8672" w:name="_Toc61176806"/>
      <w:bookmarkStart w:id="8673" w:name="_Toc67916629"/>
      <w:bookmarkStart w:id="8674" w:name="_Toc74670847"/>
      <w:bookmarkStart w:id="8675" w:name="_Toc76542882"/>
      <w:bookmarkStart w:id="8676" w:name="_Toc82626814"/>
      <w:bookmarkStart w:id="8677" w:name="_Toc90414780"/>
      <w:bookmarkStart w:id="8678" w:name="_Toc106769869"/>
      <w:bookmarkStart w:id="8679" w:name="_Toc115185119"/>
      <w:bookmarkStart w:id="8680" w:name="_Toc138839621"/>
      <w:bookmarkStart w:id="8681" w:name="_Toc138932984"/>
      <w:bookmarkStart w:id="8682" w:name="_Toc138933437"/>
      <w:r w:rsidRPr="00C6449B">
        <w:t>G.2.3.2.2.1</w:t>
      </w:r>
      <w:r w:rsidRPr="00C6449B">
        <w:tab/>
        <w:t>Spatial Correlation Matrices at UE side</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6.5pt;height:14pt" o:ole="">
            <v:imagedata r:id="rId250" o:title=""/>
          </v:shape>
          <o:OLEObject Type="Embed" ProgID="Equation.DSMT4" ShapeID="_x0000_i1143" DrawAspect="Content" ObjectID="_1773756625"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6.5pt;height:14pt" o:ole="">
            <v:imagedata r:id="rId250" o:title=""/>
          </v:shape>
          <o:OLEObject Type="Embed" ProgID="Equation.DSMT4" ShapeID="_x0000_i1144" DrawAspect="Content" ObjectID="_1773756626"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6.5pt" o:ole="">
            <v:imagedata r:id="rId253" o:title=""/>
          </v:shape>
          <o:OLEObject Type="Embed" ProgID="Equation.DSMT4" ShapeID="_x0000_i1145" DrawAspect="Content" ObjectID="_1773756627" r:id="rId254"/>
        </w:object>
      </w:r>
      <w:r w:rsidRPr="00C6449B">
        <w:t>.</w:t>
      </w:r>
    </w:p>
    <w:p w14:paraId="298FA116" w14:textId="77777777" w:rsidR="00CF08D6" w:rsidRPr="00C6449B" w:rsidRDefault="00CF08D6" w:rsidP="00CF08D6">
      <w:pPr>
        <w:pStyle w:val="Heading5"/>
      </w:pPr>
      <w:bookmarkStart w:id="8683" w:name="_Toc13080012"/>
      <w:bookmarkStart w:id="8684" w:name="_Toc29811501"/>
      <w:bookmarkStart w:id="8685" w:name="_Toc29811952"/>
      <w:bookmarkStart w:id="8686" w:name="_Toc37268456"/>
      <w:bookmarkStart w:id="8687" w:name="_Toc37268907"/>
      <w:bookmarkStart w:id="8688" w:name="_Toc45893557"/>
      <w:bookmarkStart w:id="8689" w:name="_Toc53177721"/>
      <w:bookmarkStart w:id="8690" w:name="_Toc53178173"/>
      <w:bookmarkStart w:id="8691" w:name="_Toc61176807"/>
      <w:bookmarkStart w:id="8692" w:name="_Toc67916630"/>
      <w:bookmarkStart w:id="8693" w:name="_Toc74670848"/>
      <w:bookmarkStart w:id="8694" w:name="_Toc76542883"/>
      <w:bookmarkStart w:id="8695" w:name="_Toc82626815"/>
      <w:bookmarkStart w:id="8696" w:name="_Toc90414781"/>
      <w:bookmarkStart w:id="8697" w:name="_Toc106769870"/>
      <w:bookmarkStart w:id="8698" w:name="_Toc115185120"/>
      <w:bookmarkStart w:id="8699" w:name="_Toc138839622"/>
      <w:bookmarkStart w:id="8700" w:name="_Toc138932985"/>
      <w:bookmarkStart w:id="8701" w:name="_Toc138933438"/>
      <w:r w:rsidRPr="00C6449B">
        <w:t>G.2.3.2.2.2</w:t>
      </w:r>
      <w:r w:rsidRPr="00C6449B">
        <w:tab/>
        <w:t>Spatial Correlation Matrices at gNB side</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pt;height:21.5pt" o:ole="">
            <v:imagedata r:id="rId255" o:title=""/>
          </v:shape>
          <o:OLEObject Type="Embed" ProgID="Equation.DSMT4" ShapeID="_x0000_i1146" DrawAspect="Content" ObjectID="_1773756628"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6.5pt" o:ole="">
            <v:imagedata r:id="rId257" o:title=""/>
          </v:shape>
          <o:OLEObject Type="Embed" ProgID="Equation.DSMT4" ShapeID="_x0000_i1147" DrawAspect="Content" ObjectID="_1773756629"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5pt;height:58.5pt" o:ole="">
            <v:imagedata r:id="rId259" o:title=""/>
          </v:shape>
          <o:OLEObject Type="Embed" ProgID="Equation.DSMT4" ShapeID="_x0000_i1148" DrawAspect="Content" ObjectID="_1773756630" r:id="rId260"/>
        </w:object>
      </w:r>
      <w:r w:rsidRPr="00C6449B">
        <w:t>.</w:t>
      </w:r>
    </w:p>
    <w:p w14:paraId="47CA975D" w14:textId="77777777" w:rsidR="00CF08D6" w:rsidRPr="00C6449B" w:rsidRDefault="00CF08D6" w:rsidP="00CF08D6">
      <w:pPr>
        <w:pStyle w:val="Heading4"/>
      </w:pPr>
      <w:bookmarkStart w:id="8702" w:name="_Toc13080013"/>
      <w:bookmarkStart w:id="8703" w:name="_Toc29811502"/>
      <w:bookmarkStart w:id="8704" w:name="_Toc29811953"/>
      <w:bookmarkStart w:id="8705" w:name="_Toc37268457"/>
      <w:bookmarkStart w:id="8706" w:name="_Toc37268908"/>
      <w:bookmarkStart w:id="8707" w:name="_Toc45893558"/>
      <w:bookmarkStart w:id="8708" w:name="_Toc53177722"/>
      <w:bookmarkStart w:id="8709" w:name="_Toc53178174"/>
      <w:bookmarkStart w:id="8710" w:name="_Toc61176808"/>
      <w:bookmarkStart w:id="8711" w:name="_Toc67916631"/>
      <w:bookmarkStart w:id="8712" w:name="_Toc74670849"/>
      <w:bookmarkStart w:id="8713" w:name="_Toc76542884"/>
      <w:bookmarkStart w:id="8714" w:name="_Toc82626816"/>
      <w:bookmarkStart w:id="8715" w:name="_Toc90414782"/>
      <w:bookmarkStart w:id="8716" w:name="_Toc106769871"/>
      <w:bookmarkStart w:id="8717" w:name="_Toc115185121"/>
      <w:bookmarkStart w:id="8718" w:name="_Toc138839623"/>
      <w:bookmarkStart w:id="8719" w:name="_Toc138932986"/>
      <w:bookmarkStart w:id="8720" w:name="_Toc138933439"/>
      <w:r w:rsidRPr="00C6449B">
        <w:t>G.2.3.2.3</w:t>
      </w:r>
      <w:r w:rsidRPr="00C6449B">
        <w:tab/>
        <w:t>MIMO Correlation Matrices using cross polarized antennas</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pt;height:14pt" o:ole="">
                  <v:imagedata r:id="rId261" o:title=""/>
                </v:shape>
                <o:OLEObject Type="Embed" ProgID="Equation.DSMT4" ShapeID="_x0000_i1149" DrawAspect="Content" ObjectID="_1773756631"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3pt;height:14pt" o:ole="">
                  <v:imagedata r:id="rId263" o:title=""/>
                </v:shape>
                <o:OLEObject Type="Embed" ProgID="Equation.DSMT4" ShapeID="_x0000_i1150" DrawAspect="Content" ObjectID="_1773756632"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8721" w:name="_Toc13080014"/>
      <w:bookmarkStart w:id="8722" w:name="_Toc29811503"/>
      <w:bookmarkStart w:id="8723" w:name="_Toc29811954"/>
      <w:bookmarkStart w:id="8724" w:name="_Toc37268458"/>
      <w:bookmarkStart w:id="8725" w:name="_Toc37268909"/>
      <w:bookmarkStart w:id="8726" w:name="_Toc45893559"/>
      <w:bookmarkStart w:id="8727" w:name="_Toc53177723"/>
      <w:bookmarkStart w:id="8728" w:name="_Toc53178175"/>
      <w:bookmarkStart w:id="8729" w:name="_Toc61176809"/>
      <w:bookmarkStart w:id="8730" w:name="_Toc67916632"/>
      <w:bookmarkStart w:id="8731" w:name="_Toc74670850"/>
      <w:bookmarkStart w:id="8732" w:name="_Toc76542885"/>
      <w:bookmarkStart w:id="8733" w:name="_Toc82626817"/>
      <w:bookmarkStart w:id="8734" w:name="_Toc90414783"/>
      <w:bookmarkStart w:id="8735" w:name="_Toc106769872"/>
      <w:bookmarkStart w:id="8736" w:name="_Toc115185122"/>
      <w:bookmarkStart w:id="8737" w:name="_Toc138839624"/>
      <w:bookmarkStart w:id="8738" w:name="_Toc138932987"/>
      <w:bookmarkStart w:id="8739" w:name="_Toc138933440"/>
      <w:r w:rsidRPr="00C6449B">
        <w:t>Annex H (informative):</w:t>
      </w:r>
      <w:r w:rsidRPr="00C6449B">
        <w:br/>
        <w:t>Change history</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bookmarkEnd w:id="8416"/>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8740" w:name="_Hlk491867751"/>
            <w:r w:rsidRPr="00C6449B">
              <w:rPr>
                <w:b/>
                <w:sz w:val="16"/>
                <w:szCs w:val="16"/>
              </w:rPr>
              <w:t>R4-1708872</w:t>
            </w:r>
            <w:bookmarkEnd w:id="8740"/>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8741" w:name="_Hlk497687159"/>
            <w:r w:rsidRPr="00C6449B">
              <w:rPr>
                <w:sz w:val="16"/>
                <w:szCs w:val="16"/>
              </w:rPr>
              <w:t>Alignment of structure, terminology, and definitions between clauses.</w:t>
            </w:r>
            <w:bookmarkEnd w:id="8741"/>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rPr>
            </w:pPr>
            <w:r w:rsidRPr="00C6449B">
              <w:rPr>
                <w:sz w:val="16"/>
                <w:szCs w:val="16"/>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rPr>
            </w:pPr>
            <w:r w:rsidRPr="00C6449B">
              <w:rPr>
                <w:sz w:val="16"/>
                <w:szCs w:val="16"/>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rPr>
            </w:pPr>
            <w:r w:rsidRPr="00C6449B">
              <w:rPr>
                <w:sz w:val="16"/>
                <w:szCs w:val="16"/>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rPr>
            </w:pPr>
            <w:r w:rsidRPr="00C6449B">
              <w:rPr>
                <w:sz w:val="16"/>
                <w:szCs w:val="16"/>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rPr>
            </w:pPr>
            <w:r w:rsidRPr="00C6449B">
              <w:rPr>
                <w:sz w:val="16"/>
                <w:szCs w:val="16"/>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rPr>
            </w:pPr>
            <w:r w:rsidRPr="00C6449B">
              <w:rPr>
                <w:sz w:val="16"/>
                <w:szCs w:val="16"/>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rPr>
            </w:pPr>
            <w:r w:rsidRPr="00C6449B">
              <w:rPr>
                <w:sz w:val="16"/>
                <w:szCs w:val="16"/>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rPr>
            </w:pPr>
            <w:r w:rsidRPr="00C6449B">
              <w:rPr>
                <w:sz w:val="16"/>
                <w:szCs w:val="16"/>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rPr>
            </w:pPr>
            <w:r w:rsidRPr="00C6449B">
              <w:rPr>
                <w:sz w:val="16"/>
                <w:szCs w:val="16"/>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rPr>
            </w:pPr>
            <w:r w:rsidRPr="00C6449B">
              <w:rPr>
                <w:sz w:val="16"/>
                <w:szCs w:val="16"/>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rPr>
            </w:pPr>
            <w:r w:rsidRPr="00C6449B">
              <w:rPr>
                <w:sz w:val="16"/>
                <w:szCs w:val="16"/>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rPr>
            </w:pPr>
            <w:r w:rsidRPr="00C6449B">
              <w:rPr>
                <w:sz w:val="16"/>
                <w:szCs w:val="16"/>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rPr>
            </w:pPr>
            <w:r w:rsidRPr="00C6449B">
              <w:rPr>
                <w:sz w:val="16"/>
                <w:szCs w:val="16"/>
              </w:rPr>
              <w:t>CR to TS 38.104 on Combined updates from RAN4 #90</w:t>
            </w:r>
          </w:p>
          <w:p w14:paraId="5A4882ED" w14:textId="77777777" w:rsidR="00CF08D6" w:rsidRPr="00C6449B" w:rsidRDefault="00CF08D6" w:rsidP="00CF08D6">
            <w:pPr>
              <w:pStyle w:val="TAL"/>
              <w:rPr>
                <w:sz w:val="16"/>
                <w:szCs w:val="16"/>
              </w:rPr>
            </w:pPr>
          </w:p>
          <w:p w14:paraId="2AD3A61A" w14:textId="77777777" w:rsidR="00CF08D6" w:rsidRPr="00C6449B" w:rsidRDefault="00CF08D6" w:rsidP="00CF08D6">
            <w:pPr>
              <w:pStyle w:val="TAL"/>
              <w:rPr>
                <w:sz w:val="16"/>
                <w:szCs w:val="16"/>
              </w:rPr>
            </w:pPr>
            <w:r w:rsidRPr="00C6449B">
              <w:rPr>
                <w:sz w:val="16"/>
                <w:szCs w:val="16"/>
              </w:rPr>
              <w:t>This document combines the proposed changes in the following Draft CRs from RAN4 #90:</w:t>
            </w:r>
          </w:p>
          <w:p w14:paraId="1497EB6B" w14:textId="77777777" w:rsidR="00CF08D6" w:rsidRPr="00C6449B" w:rsidRDefault="00CF08D6" w:rsidP="00CF08D6">
            <w:pPr>
              <w:pStyle w:val="TAL"/>
              <w:rPr>
                <w:sz w:val="16"/>
                <w:szCs w:val="16"/>
              </w:rPr>
            </w:pPr>
            <w:r w:rsidRPr="00C6449B">
              <w:rPr>
                <w:sz w:val="16"/>
                <w:szCs w:val="16"/>
              </w:rPr>
              <w:t>-</w:t>
            </w:r>
            <w:r w:rsidRPr="00C6449B">
              <w:rPr>
                <w:sz w:val="16"/>
                <w:szCs w:val="16"/>
              </w:rPr>
              <w:tab/>
              <w:t>R4-1900284, "Draft CR on NR PUCCH format2 performance requirements for TS 38.104"</w:t>
            </w:r>
          </w:p>
          <w:p w14:paraId="232F35A6" w14:textId="77777777" w:rsidR="00CF08D6" w:rsidRPr="00C6449B" w:rsidRDefault="00CF08D6" w:rsidP="00CF08D6">
            <w:pPr>
              <w:pStyle w:val="TAL"/>
              <w:rPr>
                <w:sz w:val="16"/>
                <w:szCs w:val="16"/>
              </w:rPr>
            </w:pPr>
            <w:r w:rsidRPr="00C6449B">
              <w:rPr>
                <w:sz w:val="16"/>
                <w:szCs w:val="16"/>
              </w:rPr>
              <w:t>-</w:t>
            </w:r>
            <w:r w:rsidRPr="00C6449B">
              <w:rPr>
                <w:sz w:val="16"/>
                <w:szCs w:val="16"/>
              </w:rPr>
              <w:tab/>
              <w:t>R4-1900763, "Draft CR to TS 38.104: Update of performance  requirement numbers for DFT-s-OFDM based PUSCH"</w:t>
            </w:r>
          </w:p>
          <w:p w14:paraId="6529E99C" w14:textId="77777777" w:rsidR="00CF08D6" w:rsidRPr="00C6449B" w:rsidRDefault="00CF08D6" w:rsidP="00CF08D6">
            <w:pPr>
              <w:pStyle w:val="TAL"/>
              <w:rPr>
                <w:sz w:val="16"/>
                <w:szCs w:val="16"/>
              </w:rPr>
            </w:pPr>
            <w:r w:rsidRPr="00C6449B">
              <w:rPr>
                <w:sz w:val="16"/>
                <w:szCs w:val="16"/>
              </w:rPr>
              <w:t>-</w:t>
            </w:r>
            <w:r w:rsidRPr="00C6449B">
              <w:rPr>
                <w:sz w:val="16"/>
                <w:szCs w:val="16"/>
              </w:rPr>
              <w:tab/>
              <w:t>R4-1900876, "Draft CR to TS 38.104: On RX spurious emissions requirement"</w:t>
            </w:r>
          </w:p>
          <w:p w14:paraId="13F3EA61" w14:textId="77777777" w:rsidR="00CF08D6" w:rsidRPr="00C6449B" w:rsidRDefault="00CF08D6" w:rsidP="00CF08D6">
            <w:pPr>
              <w:pStyle w:val="TAL"/>
              <w:rPr>
                <w:sz w:val="16"/>
                <w:szCs w:val="16"/>
              </w:rPr>
            </w:pPr>
            <w:r w:rsidRPr="00C6449B">
              <w:rPr>
                <w:sz w:val="16"/>
                <w:szCs w:val="16"/>
              </w:rPr>
              <w:t>-</w:t>
            </w:r>
            <w:r w:rsidRPr="00C6449B">
              <w:rPr>
                <w:sz w:val="16"/>
                <w:szCs w:val="16"/>
              </w:rPr>
              <w:tab/>
              <w:t>R4-1900968, "Draft CR for 38.104: Performance requirements for NR PUCCH format 1"</w:t>
            </w:r>
          </w:p>
          <w:p w14:paraId="0F734383" w14:textId="77777777" w:rsidR="00CF08D6" w:rsidRPr="00C6449B" w:rsidRDefault="00CF08D6" w:rsidP="00CF08D6">
            <w:pPr>
              <w:pStyle w:val="TAL"/>
              <w:rPr>
                <w:sz w:val="16"/>
                <w:szCs w:val="16"/>
              </w:rPr>
            </w:pPr>
            <w:r w:rsidRPr="00C6449B">
              <w:rPr>
                <w:sz w:val="16"/>
                <w:szCs w:val="16"/>
              </w:rPr>
              <w:t>-</w:t>
            </w:r>
            <w:r w:rsidRPr="00C6449B">
              <w:rPr>
                <w:sz w:val="16"/>
                <w:szCs w:val="16"/>
              </w:rPr>
              <w:tab/>
              <w:t>R4-1901329, "Draft CR to 38.104: Annex C.6 correction"</w:t>
            </w:r>
          </w:p>
          <w:p w14:paraId="53F1BBE0" w14:textId="77777777" w:rsidR="00CF08D6" w:rsidRPr="00C6449B" w:rsidRDefault="00CF08D6" w:rsidP="00CF08D6">
            <w:pPr>
              <w:pStyle w:val="TAL"/>
              <w:rPr>
                <w:sz w:val="16"/>
                <w:szCs w:val="16"/>
              </w:rPr>
            </w:pPr>
            <w:r w:rsidRPr="00C6449B">
              <w:rPr>
                <w:sz w:val="16"/>
                <w:szCs w:val="16"/>
              </w:rPr>
              <w:t>-</w:t>
            </w:r>
            <w:r w:rsidRPr="00C6449B">
              <w:rPr>
                <w:sz w:val="16"/>
                <w:szCs w:val="16"/>
              </w:rPr>
              <w:tab/>
              <w:t>R4-1901330, "Draft CR to 38.104: Abbreviations addition"</w:t>
            </w:r>
          </w:p>
          <w:p w14:paraId="7BC15E8E" w14:textId="77777777" w:rsidR="00CF08D6" w:rsidRPr="00C6449B" w:rsidRDefault="00CF08D6" w:rsidP="00CF08D6">
            <w:pPr>
              <w:pStyle w:val="TAL"/>
              <w:rPr>
                <w:sz w:val="16"/>
                <w:szCs w:val="16"/>
              </w:rPr>
            </w:pPr>
            <w:r w:rsidRPr="00C6449B">
              <w:rPr>
                <w:sz w:val="16"/>
                <w:szCs w:val="16"/>
              </w:rPr>
              <w:t>-</w:t>
            </w:r>
            <w:r w:rsidRPr="00C6449B">
              <w:rPr>
                <w:sz w:val="16"/>
                <w:szCs w:val="16"/>
              </w:rPr>
              <w:tab/>
              <w:t>R4-1901387, "Draft CR to TS 38.104 BS demodulation PUCCH format 0 requirements"</w:t>
            </w:r>
          </w:p>
          <w:p w14:paraId="44557A27" w14:textId="77777777" w:rsidR="00CF08D6" w:rsidRPr="00C6449B" w:rsidRDefault="00CF08D6" w:rsidP="00CF08D6">
            <w:pPr>
              <w:pStyle w:val="TAL"/>
              <w:rPr>
                <w:sz w:val="16"/>
                <w:szCs w:val="16"/>
              </w:rPr>
            </w:pPr>
            <w:r w:rsidRPr="00C6449B">
              <w:rPr>
                <w:sz w:val="16"/>
                <w:szCs w:val="16"/>
              </w:rPr>
              <w:t>-</w:t>
            </w:r>
            <w:r w:rsidRPr="00C6449B">
              <w:rPr>
                <w:sz w:val="16"/>
                <w:szCs w:val="16"/>
              </w:rPr>
              <w:tab/>
              <w:t>R4-1901474, "Draft CR to TS 38.104: Corrections on transmitter co-existence and co-location requirements"</w:t>
            </w:r>
          </w:p>
          <w:p w14:paraId="1E3BFAB8" w14:textId="77777777" w:rsidR="00CF08D6" w:rsidRPr="00C6449B" w:rsidRDefault="00CF08D6" w:rsidP="00CF08D6">
            <w:pPr>
              <w:pStyle w:val="TAL"/>
              <w:rPr>
                <w:sz w:val="16"/>
                <w:szCs w:val="16"/>
              </w:rPr>
            </w:pPr>
            <w:r w:rsidRPr="00C6449B">
              <w:rPr>
                <w:sz w:val="16"/>
                <w:szCs w:val="16"/>
              </w:rPr>
              <w:t>-</w:t>
            </w:r>
            <w:r w:rsidRPr="00C6449B">
              <w:rPr>
                <w:sz w:val="16"/>
                <w:szCs w:val="16"/>
              </w:rPr>
              <w:tab/>
              <w:t>R4-1901483, "Draft CR to TS 38.104: Corrections on general intermodulation requirement"</w:t>
            </w:r>
          </w:p>
          <w:p w14:paraId="7E0E226E" w14:textId="56EB666B" w:rsidR="00CF08D6" w:rsidRPr="00C6449B" w:rsidRDefault="00CF08D6" w:rsidP="00CF08D6">
            <w:pPr>
              <w:pStyle w:val="TAL"/>
              <w:rPr>
                <w:sz w:val="16"/>
                <w:szCs w:val="16"/>
              </w:rPr>
            </w:pPr>
            <w:r w:rsidRPr="00C6449B">
              <w:rPr>
                <w:sz w:val="16"/>
                <w:szCs w:val="16"/>
              </w:rPr>
              <w:t>-</w:t>
            </w:r>
            <w:r w:rsidRPr="00C6449B">
              <w:rPr>
                <w:sz w:val="16"/>
                <w:szCs w:val="16"/>
              </w:rPr>
              <w:tab/>
              <w:t xml:space="preserve">R4-1902239, "Draft CR to TS 38.104: Addition of missing EIRP/EIS definitions in terminology in </w:t>
            </w:r>
            <w:r w:rsidR="00B41384" w:rsidRPr="00C6449B">
              <w:rPr>
                <w:sz w:val="16"/>
                <w:szCs w:val="16"/>
              </w:rPr>
              <w:t>clause</w:t>
            </w:r>
            <w:r w:rsidRPr="00C6449B">
              <w:rPr>
                <w:sz w:val="16"/>
                <w:szCs w:val="16"/>
              </w:rPr>
              <w:t xml:space="preserve"> 3.1"</w:t>
            </w:r>
          </w:p>
          <w:p w14:paraId="7F4BE200" w14:textId="77777777" w:rsidR="00CF08D6" w:rsidRPr="00C6449B" w:rsidRDefault="00CF08D6" w:rsidP="00CF08D6">
            <w:pPr>
              <w:pStyle w:val="TAL"/>
              <w:rPr>
                <w:sz w:val="16"/>
                <w:szCs w:val="16"/>
              </w:rPr>
            </w:pPr>
            <w:r w:rsidRPr="00C6449B">
              <w:rPr>
                <w:sz w:val="16"/>
                <w:szCs w:val="16"/>
              </w:rPr>
              <w:t>-</w:t>
            </w:r>
            <w:r w:rsidRPr="00C6449B">
              <w:rPr>
                <w:sz w:val="16"/>
                <w:szCs w:val="16"/>
              </w:rPr>
              <w:tab/>
              <w:t>R4-1902241, "Draft CR to 38.104; clarification of BS power limits"</w:t>
            </w:r>
          </w:p>
          <w:p w14:paraId="1D2A0693" w14:textId="77777777" w:rsidR="00CF08D6" w:rsidRPr="00C6449B" w:rsidRDefault="00CF08D6" w:rsidP="00CF08D6">
            <w:pPr>
              <w:pStyle w:val="TAL"/>
              <w:rPr>
                <w:sz w:val="16"/>
                <w:szCs w:val="16"/>
              </w:rPr>
            </w:pPr>
            <w:r w:rsidRPr="00C6449B">
              <w:rPr>
                <w:sz w:val="16"/>
                <w:szCs w:val="16"/>
              </w:rPr>
              <w:t>-</w:t>
            </w:r>
            <w:r w:rsidRPr="00C6449B">
              <w:rPr>
                <w:sz w:val="16"/>
                <w:szCs w:val="16"/>
              </w:rPr>
              <w:tab/>
              <w:t>R4-1902245, "Draft CR to 38.104: Correction to FR2 OTA Interfering signal mean power units"</w:t>
            </w:r>
          </w:p>
          <w:p w14:paraId="704AF085" w14:textId="77777777" w:rsidR="00CF08D6" w:rsidRPr="00C6449B" w:rsidRDefault="00CF08D6" w:rsidP="00CF08D6">
            <w:pPr>
              <w:pStyle w:val="TAL"/>
              <w:rPr>
                <w:sz w:val="16"/>
                <w:szCs w:val="16"/>
              </w:rPr>
            </w:pPr>
            <w:r w:rsidRPr="00C6449B">
              <w:rPr>
                <w:sz w:val="16"/>
                <w:szCs w:val="16"/>
              </w:rPr>
              <w:t>-</w:t>
            </w:r>
            <w:r w:rsidRPr="00C6449B">
              <w:rPr>
                <w:sz w:val="16"/>
                <w:szCs w:val="16"/>
              </w:rPr>
              <w:tab/>
              <w:t>R4-1902246, "Draft CR to 38.104; Correction to definition of OTA reference sensitivity"</w:t>
            </w:r>
          </w:p>
          <w:p w14:paraId="05FA0439" w14:textId="77777777" w:rsidR="00CF08D6" w:rsidRPr="00C6449B" w:rsidRDefault="00CF08D6" w:rsidP="00CF08D6">
            <w:pPr>
              <w:pStyle w:val="TAL"/>
              <w:rPr>
                <w:sz w:val="16"/>
                <w:szCs w:val="16"/>
              </w:rPr>
            </w:pPr>
            <w:r w:rsidRPr="00C6449B">
              <w:rPr>
                <w:sz w:val="16"/>
                <w:szCs w:val="16"/>
              </w:rPr>
              <w:t>-</w:t>
            </w:r>
            <w:r w:rsidRPr="00C6449B">
              <w:rPr>
                <w:sz w:val="16"/>
                <w:szCs w:val="16"/>
              </w:rPr>
              <w:tab/>
              <w:t>R4-1902260, "draft CR to TS 38.104 - update emissions scaling"</w:t>
            </w:r>
          </w:p>
          <w:p w14:paraId="6380B361" w14:textId="77777777" w:rsidR="00CF08D6" w:rsidRPr="00C6449B" w:rsidRDefault="00CF08D6" w:rsidP="00CF08D6">
            <w:pPr>
              <w:pStyle w:val="TAL"/>
              <w:rPr>
                <w:sz w:val="16"/>
                <w:szCs w:val="16"/>
              </w:rPr>
            </w:pPr>
            <w:r w:rsidRPr="00C6449B">
              <w:rPr>
                <w:sz w:val="16"/>
                <w:szCs w:val="16"/>
              </w:rPr>
              <w:t>-</w:t>
            </w:r>
            <w:r w:rsidRPr="00C6449B">
              <w:rPr>
                <w:sz w:val="16"/>
                <w:szCs w:val="16"/>
              </w:rPr>
              <w:tab/>
              <w:t>R4-1902338, "Draft CR: Update on FR1 range extension for TS38.104"</w:t>
            </w:r>
          </w:p>
          <w:p w14:paraId="5B6E84AD" w14:textId="77777777" w:rsidR="00CF08D6" w:rsidRPr="00C6449B" w:rsidRDefault="00CF08D6" w:rsidP="00CF08D6">
            <w:pPr>
              <w:pStyle w:val="TAL"/>
              <w:rPr>
                <w:sz w:val="16"/>
                <w:szCs w:val="16"/>
              </w:rPr>
            </w:pPr>
            <w:r w:rsidRPr="00C6449B">
              <w:rPr>
                <w:sz w:val="16"/>
                <w:szCs w:val="16"/>
              </w:rPr>
              <w:t>-</w:t>
            </w:r>
            <w:r w:rsidRPr="00C6449B">
              <w:rPr>
                <w:sz w:val="16"/>
                <w:szCs w:val="16"/>
              </w:rPr>
              <w:tab/>
              <w:t>R4-1902389, "draftCR for 38.104 on PUSCH requirements with CP-OFDM and FR1"</w:t>
            </w:r>
          </w:p>
          <w:p w14:paraId="39E4C507" w14:textId="77777777" w:rsidR="00CF08D6" w:rsidRPr="00C6449B" w:rsidRDefault="00CF08D6" w:rsidP="00CF08D6">
            <w:pPr>
              <w:pStyle w:val="TAL"/>
              <w:rPr>
                <w:sz w:val="16"/>
                <w:szCs w:val="16"/>
              </w:rPr>
            </w:pPr>
            <w:r w:rsidRPr="00C6449B">
              <w:rPr>
                <w:sz w:val="16"/>
                <w:szCs w:val="16"/>
              </w:rPr>
              <w:t>-</w:t>
            </w:r>
            <w:r w:rsidRPr="00C6449B">
              <w:rPr>
                <w:sz w:val="16"/>
                <w:szCs w:val="16"/>
              </w:rPr>
              <w:tab/>
              <w:t>R4-1902394, "Draft CR to TS 38.104 – PUSCH requirements with CP-OFDM for FR2"</w:t>
            </w:r>
          </w:p>
          <w:p w14:paraId="186771C4" w14:textId="77777777" w:rsidR="00CF08D6" w:rsidRPr="00C6449B" w:rsidRDefault="00CF08D6" w:rsidP="00CF08D6">
            <w:pPr>
              <w:pStyle w:val="TAL"/>
              <w:rPr>
                <w:sz w:val="16"/>
                <w:szCs w:val="16"/>
              </w:rPr>
            </w:pPr>
            <w:r w:rsidRPr="00C6449B">
              <w:rPr>
                <w:sz w:val="16"/>
                <w:szCs w:val="16"/>
              </w:rPr>
              <w:t>-</w:t>
            </w:r>
            <w:r w:rsidRPr="00C6449B">
              <w:rPr>
                <w:sz w:val="16"/>
                <w:szCs w:val="16"/>
              </w:rPr>
              <w:tab/>
              <w:t>R4-1902396, "CR: Updates to PUCCH formats 3 and 4 performance requirements in TS 38.104"</w:t>
            </w:r>
          </w:p>
          <w:p w14:paraId="538425F9" w14:textId="77777777" w:rsidR="00CF08D6" w:rsidRPr="00C6449B" w:rsidRDefault="00CF08D6" w:rsidP="00CF08D6">
            <w:pPr>
              <w:pStyle w:val="TAL"/>
              <w:rPr>
                <w:sz w:val="16"/>
                <w:szCs w:val="16"/>
              </w:rPr>
            </w:pPr>
            <w:r w:rsidRPr="00C6449B">
              <w:rPr>
                <w:sz w:val="16"/>
                <w:szCs w:val="16"/>
              </w:rPr>
              <w:t>-</w:t>
            </w:r>
            <w:r w:rsidRPr="00C6449B">
              <w:rPr>
                <w:sz w:val="16"/>
                <w:szCs w:val="16"/>
              </w:rPr>
              <w:tab/>
              <w:t>R4-1902444, "Draft CR to TS 38.104: Editorial CR for BS demodulation requirements"</w:t>
            </w:r>
          </w:p>
          <w:p w14:paraId="0FB19D06" w14:textId="77777777" w:rsidR="00CF08D6" w:rsidRPr="00C6449B" w:rsidRDefault="00CF08D6" w:rsidP="00CF08D6">
            <w:pPr>
              <w:pStyle w:val="TAL"/>
              <w:rPr>
                <w:sz w:val="16"/>
                <w:szCs w:val="16"/>
              </w:rPr>
            </w:pPr>
            <w:r w:rsidRPr="00C6449B">
              <w:rPr>
                <w:sz w:val="16"/>
                <w:szCs w:val="16"/>
              </w:rPr>
              <w:t>-</w:t>
            </w:r>
            <w:r w:rsidRPr="00C6449B">
              <w:rPr>
                <w:sz w:val="16"/>
                <w:szCs w:val="16"/>
              </w:rPr>
              <w:tab/>
              <w:t>R4-1902561, "Draft CR for updating PRACH performance requirements in TS38.104"</w:t>
            </w:r>
          </w:p>
          <w:p w14:paraId="2BE1A14F" w14:textId="77777777" w:rsidR="00CF08D6" w:rsidRPr="00C6449B" w:rsidRDefault="00CF08D6" w:rsidP="00CF08D6">
            <w:pPr>
              <w:pStyle w:val="TAL"/>
              <w:rPr>
                <w:sz w:val="16"/>
                <w:szCs w:val="16"/>
              </w:rPr>
            </w:pPr>
            <w:r w:rsidRPr="00C6449B">
              <w:rPr>
                <w:sz w:val="16"/>
                <w:szCs w:val="16"/>
              </w:rPr>
              <w:t>-</w:t>
            </w:r>
            <w:r w:rsidRPr="00C6449B">
              <w:rPr>
                <w:sz w:val="16"/>
                <w:szCs w:val="16"/>
              </w:rPr>
              <w:tab/>
              <w:t>R4-1902571, "Corrections to 38.104 Delay profile calculation"</w:t>
            </w:r>
          </w:p>
          <w:p w14:paraId="09F61B09" w14:textId="77777777" w:rsidR="00CF08D6" w:rsidRPr="00C6449B" w:rsidRDefault="00CF08D6" w:rsidP="00CF08D6">
            <w:pPr>
              <w:pStyle w:val="TAL"/>
              <w:rPr>
                <w:sz w:val="16"/>
                <w:szCs w:val="16"/>
              </w:rPr>
            </w:pPr>
            <w:r w:rsidRPr="00C6449B">
              <w:rPr>
                <w:sz w:val="16"/>
                <w:szCs w:val="16"/>
              </w:rPr>
              <w:t>-</w:t>
            </w:r>
            <w:r w:rsidRPr="00C6449B">
              <w:rPr>
                <w:sz w:val="16"/>
                <w:szCs w:val="16"/>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rPr>
            </w:pPr>
            <w:r w:rsidRPr="00C6449B">
              <w:rPr>
                <w:sz w:val="16"/>
                <w:szCs w:val="16"/>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rPr>
            </w:pPr>
            <w:r w:rsidRPr="00C6449B">
              <w:rPr>
                <w:sz w:val="16"/>
                <w:szCs w:val="16"/>
              </w:rPr>
              <w:t>CR to TS 38.104 Combined updates from RAN4 #90bis and RAN4#91</w:t>
            </w:r>
          </w:p>
          <w:p w14:paraId="2DE3A137" w14:textId="77777777" w:rsidR="00CF08D6" w:rsidRPr="00C6449B" w:rsidRDefault="00CF08D6" w:rsidP="00CF08D6">
            <w:pPr>
              <w:pStyle w:val="TAL"/>
              <w:rPr>
                <w:sz w:val="16"/>
                <w:szCs w:val="16"/>
              </w:rPr>
            </w:pPr>
          </w:p>
          <w:p w14:paraId="10AC9246" w14:textId="77777777" w:rsidR="00CF08D6" w:rsidRPr="00C6449B" w:rsidRDefault="00CF08D6" w:rsidP="00CF08D6">
            <w:pPr>
              <w:pStyle w:val="TAL"/>
              <w:rPr>
                <w:sz w:val="16"/>
                <w:szCs w:val="16"/>
              </w:rPr>
            </w:pPr>
            <w:r w:rsidRPr="00C6449B">
              <w:rPr>
                <w:sz w:val="16"/>
                <w:szCs w:val="16"/>
              </w:rPr>
              <w:t>From RAN4 #90bis:</w:t>
            </w:r>
          </w:p>
          <w:p w14:paraId="4774525C" w14:textId="77777777" w:rsidR="00CF08D6" w:rsidRPr="00C6449B" w:rsidRDefault="00CF08D6" w:rsidP="00CF08D6">
            <w:pPr>
              <w:pStyle w:val="TAL"/>
              <w:rPr>
                <w:sz w:val="16"/>
                <w:szCs w:val="16"/>
              </w:rPr>
            </w:pPr>
            <w:r w:rsidRPr="00C6449B">
              <w:rPr>
                <w:sz w:val="16"/>
                <w:szCs w:val="16"/>
              </w:rPr>
              <w:t>-</w:t>
            </w:r>
            <w:r w:rsidRPr="00C6449B">
              <w:rPr>
                <w:sz w:val="16"/>
                <w:szCs w:val="16"/>
              </w:rPr>
              <w:tab/>
              <w:t>R4-1903105, "Draft CR to TS 38.104: Corrections on terminologies and editorial errors"</w:t>
            </w:r>
          </w:p>
          <w:p w14:paraId="54885F79" w14:textId="77777777" w:rsidR="00CF08D6" w:rsidRPr="00C6449B" w:rsidRDefault="00CF08D6" w:rsidP="00CF08D6">
            <w:pPr>
              <w:pStyle w:val="TAL"/>
              <w:rPr>
                <w:sz w:val="16"/>
                <w:szCs w:val="16"/>
              </w:rPr>
            </w:pPr>
            <w:r w:rsidRPr="00C6449B">
              <w:rPr>
                <w:sz w:val="16"/>
                <w:szCs w:val="16"/>
              </w:rPr>
              <w:t>-</w:t>
            </w:r>
            <w:r w:rsidRPr="00C6449B">
              <w:rPr>
                <w:sz w:val="16"/>
                <w:szCs w:val="16"/>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rPr>
            </w:pPr>
            <w:r w:rsidRPr="00C6449B">
              <w:rPr>
                <w:sz w:val="16"/>
                <w:szCs w:val="16"/>
              </w:rPr>
              <w:t>-</w:t>
            </w:r>
            <w:r w:rsidRPr="00C6449B">
              <w:rPr>
                <w:sz w:val="16"/>
                <w:szCs w:val="16"/>
              </w:rPr>
              <w:tab/>
              <w:t>R4-1903320, "Draft CR to TS 38.104: OSDD information correction"</w:t>
            </w:r>
          </w:p>
          <w:p w14:paraId="7EFDB198" w14:textId="659D5662" w:rsidR="00CF08D6" w:rsidRPr="00C6449B" w:rsidRDefault="00CF08D6" w:rsidP="00CF08D6">
            <w:pPr>
              <w:pStyle w:val="TAL"/>
              <w:rPr>
                <w:sz w:val="16"/>
                <w:szCs w:val="16"/>
              </w:rPr>
            </w:pPr>
            <w:r w:rsidRPr="00C6449B">
              <w:rPr>
                <w:sz w:val="16"/>
                <w:szCs w:val="16"/>
              </w:rPr>
              <w:t>-</w:t>
            </w:r>
            <w:r w:rsidRPr="00C6449B">
              <w:rPr>
                <w:sz w:val="16"/>
                <w:szCs w:val="16"/>
              </w:rPr>
              <w:tab/>
              <w:t xml:space="preserve">R4-1903457, "Draft CR to TS 38.104: Removal of FFS for FR2 TDD OFF power level requirement in </w:t>
            </w:r>
            <w:r w:rsidR="00B41384" w:rsidRPr="00C6449B">
              <w:rPr>
                <w:sz w:val="16"/>
                <w:szCs w:val="16"/>
              </w:rPr>
              <w:t>clause</w:t>
            </w:r>
            <w:r w:rsidRPr="00C6449B">
              <w:rPr>
                <w:sz w:val="16"/>
                <w:szCs w:val="16"/>
              </w:rPr>
              <w:t xml:space="preserve"> 9.5"</w:t>
            </w:r>
          </w:p>
          <w:p w14:paraId="65931099" w14:textId="77777777" w:rsidR="00CF08D6" w:rsidRPr="00C6449B" w:rsidRDefault="00CF08D6" w:rsidP="00CF08D6">
            <w:pPr>
              <w:pStyle w:val="TAL"/>
              <w:rPr>
                <w:sz w:val="16"/>
                <w:szCs w:val="16"/>
              </w:rPr>
            </w:pPr>
            <w:r w:rsidRPr="00C6449B">
              <w:rPr>
                <w:sz w:val="16"/>
                <w:szCs w:val="16"/>
              </w:rPr>
              <w:t>-</w:t>
            </w:r>
            <w:r w:rsidRPr="00C6449B">
              <w:rPr>
                <w:sz w:val="16"/>
                <w:szCs w:val="16"/>
              </w:rPr>
              <w:tab/>
              <w:t>R4-1903499, "Draft CR to 38.104: Correction to unwanted emissions mask for bands n7 and n38"</w:t>
            </w:r>
          </w:p>
          <w:p w14:paraId="55F0AB80" w14:textId="7CF6F1FA" w:rsidR="00CF08D6" w:rsidRPr="00C6449B" w:rsidRDefault="00CF08D6" w:rsidP="00CF08D6">
            <w:pPr>
              <w:pStyle w:val="TAL"/>
              <w:rPr>
                <w:sz w:val="16"/>
                <w:szCs w:val="16"/>
              </w:rPr>
            </w:pPr>
            <w:r w:rsidRPr="00C6449B">
              <w:rPr>
                <w:sz w:val="16"/>
                <w:szCs w:val="16"/>
              </w:rPr>
              <w:t>-</w:t>
            </w:r>
            <w:r w:rsidRPr="00C6449B">
              <w:rPr>
                <w:sz w:val="16"/>
                <w:szCs w:val="16"/>
              </w:rPr>
              <w:tab/>
              <w:t xml:space="preserve">R4-1903836, "Draft CR to TS 38.104: Correction on description on multi-band operation in </w:t>
            </w:r>
            <w:r w:rsidR="007F25CB">
              <w:rPr>
                <w:sz w:val="16"/>
                <w:szCs w:val="16"/>
              </w:rPr>
              <w:t>clause</w:t>
            </w:r>
            <w:r w:rsidRPr="00C6449B">
              <w:rPr>
                <w:sz w:val="16"/>
                <w:szCs w:val="16"/>
              </w:rPr>
              <w:t xml:space="preserve"> 4.8"</w:t>
            </w:r>
          </w:p>
          <w:p w14:paraId="0CF03940" w14:textId="77777777" w:rsidR="00CF08D6" w:rsidRPr="00C6449B" w:rsidRDefault="00CF08D6" w:rsidP="00CF08D6">
            <w:pPr>
              <w:pStyle w:val="TAL"/>
              <w:rPr>
                <w:sz w:val="16"/>
                <w:szCs w:val="16"/>
              </w:rPr>
            </w:pPr>
            <w:r w:rsidRPr="00C6449B">
              <w:rPr>
                <w:sz w:val="16"/>
                <w:szCs w:val="16"/>
              </w:rPr>
              <w:t>-</w:t>
            </w:r>
            <w:r w:rsidRPr="00C6449B">
              <w:rPr>
                <w:sz w:val="16"/>
                <w:szCs w:val="16"/>
              </w:rPr>
              <w:tab/>
              <w:t>R4-1904024, "Draft CR to TS 38.104 Applicability rules for BS demodulation"</w:t>
            </w:r>
          </w:p>
          <w:p w14:paraId="76D1075E" w14:textId="77777777" w:rsidR="00CF08D6" w:rsidRPr="00C6449B" w:rsidRDefault="00CF08D6" w:rsidP="00CF08D6">
            <w:pPr>
              <w:pStyle w:val="TAL"/>
              <w:rPr>
                <w:sz w:val="16"/>
                <w:szCs w:val="16"/>
              </w:rPr>
            </w:pPr>
            <w:r w:rsidRPr="00C6449B">
              <w:rPr>
                <w:sz w:val="16"/>
                <w:szCs w:val="16"/>
              </w:rPr>
              <w:t>-</w:t>
            </w:r>
            <w:r w:rsidRPr="00C6449B">
              <w:rPr>
                <w:sz w:val="16"/>
                <w:szCs w:val="16"/>
              </w:rPr>
              <w:tab/>
              <w:t>R4-1904234, "draftCR: Correlation matrix for 8Rx in TS 38.104"</w:t>
            </w:r>
          </w:p>
          <w:p w14:paraId="4C14870D" w14:textId="77777777" w:rsidR="00CF08D6" w:rsidRPr="00C6449B" w:rsidRDefault="00CF08D6" w:rsidP="00CF08D6">
            <w:pPr>
              <w:pStyle w:val="TAL"/>
              <w:rPr>
                <w:sz w:val="16"/>
                <w:szCs w:val="16"/>
              </w:rPr>
            </w:pPr>
            <w:r w:rsidRPr="00C6449B">
              <w:rPr>
                <w:sz w:val="16"/>
                <w:szCs w:val="16"/>
              </w:rPr>
              <w:t>-</w:t>
            </w:r>
            <w:r w:rsidRPr="00C6449B">
              <w:rPr>
                <w:sz w:val="16"/>
                <w:szCs w:val="16"/>
              </w:rPr>
              <w:tab/>
              <w:t>R4-1904723, "Draft CR to TS 38.104: Update of performance requirements for DFT-s-OFDM based PUSCH"</w:t>
            </w:r>
          </w:p>
          <w:p w14:paraId="4A8DD8C3" w14:textId="77777777" w:rsidR="00CF08D6" w:rsidRPr="00C6449B" w:rsidRDefault="00CF08D6" w:rsidP="00CF08D6">
            <w:pPr>
              <w:pStyle w:val="TAL"/>
              <w:rPr>
                <w:sz w:val="16"/>
                <w:szCs w:val="16"/>
              </w:rPr>
            </w:pPr>
            <w:r w:rsidRPr="00C6449B">
              <w:rPr>
                <w:sz w:val="16"/>
                <w:szCs w:val="16"/>
              </w:rPr>
              <w:t>-</w:t>
            </w:r>
            <w:r w:rsidRPr="00C6449B">
              <w:rPr>
                <w:sz w:val="16"/>
                <w:szCs w:val="16"/>
              </w:rPr>
              <w:tab/>
              <w:t>R4-1904726, "draftCR for 38.104 on PUSCH requirements with CP-OFDM and FR1"</w:t>
            </w:r>
          </w:p>
          <w:p w14:paraId="3EC17EEA" w14:textId="77777777" w:rsidR="00CF08D6" w:rsidRPr="00C6449B" w:rsidRDefault="00CF08D6" w:rsidP="00CF08D6">
            <w:pPr>
              <w:pStyle w:val="TAL"/>
              <w:rPr>
                <w:sz w:val="16"/>
                <w:szCs w:val="16"/>
              </w:rPr>
            </w:pPr>
            <w:r w:rsidRPr="00C6449B">
              <w:rPr>
                <w:sz w:val="16"/>
                <w:szCs w:val="16"/>
              </w:rPr>
              <w:t>-</w:t>
            </w:r>
            <w:r w:rsidRPr="00C6449B">
              <w:rPr>
                <w:sz w:val="16"/>
                <w:szCs w:val="16"/>
              </w:rPr>
              <w:tab/>
              <w:t>R4-1904729, "Draft CR on PRACH performance requirements in TS38.104"</w:t>
            </w:r>
          </w:p>
          <w:p w14:paraId="202EBB30" w14:textId="77777777" w:rsidR="00CF08D6" w:rsidRPr="00C6449B" w:rsidRDefault="00CF08D6" w:rsidP="00CF08D6">
            <w:pPr>
              <w:pStyle w:val="TAL"/>
              <w:rPr>
                <w:sz w:val="16"/>
                <w:szCs w:val="16"/>
              </w:rPr>
            </w:pPr>
            <w:r w:rsidRPr="00C6449B">
              <w:rPr>
                <w:sz w:val="16"/>
                <w:szCs w:val="16"/>
              </w:rPr>
              <w:t>-</w:t>
            </w:r>
            <w:r w:rsidRPr="00C6449B">
              <w:rPr>
                <w:sz w:val="16"/>
                <w:szCs w:val="16"/>
              </w:rPr>
              <w:tab/>
              <w:t>R4-1904734, "Draft CR on TS 38.104 Performance requirement for PUCCH format 1"</w:t>
            </w:r>
          </w:p>
          <w:p w14:paraId="3BCFF4A8" w14:textId="77777777" w:rsidR="00CF08D6" w:rsidRPr="00C6449B" w:rsidRDefault="00CF08D6" w:rsidP="00CF08D6">
            <w:pPr>
              <w:pStyle w:val="TAL"/>
              <w:rPr>
                <w:sz w:val="16"/>
                <w:szCs w:val="16"/>
              </w:rPr>
            </w:pPr>
            <w:r w:rsidRPr="00C6449B">
              <w:rPr>
                <w:sz w:val="16"/>
                <w:szCs w:val="16"/>
              </w:rPr>
              <w:t>-</w:t>
            </w:r>
            <w:r w:rsidRPr="00C6449B">
              <w:rPr>
                <w:sz w:val="16"/>
                <w:szCs w:val="16"/>
              </w:rPr>
              <w:tab/>
              <w:t>R4-1904735, "Draft CR on NR PUCCH format2 performance requirements for TS 38.104"</w:t>
            </w:r>
          </w:p>
          <w:p w14:paraId="33E9B12A" w14:textId="77777777" w:rsidR="00CF08D6" w:rsidRPr="00C6449B" w:rsidRDefault="00CF08D6" w:rsidP="00CF08D6">
            <w:pPr>
              <w:pStyle w:val="TAL"/>
              <w:rPr>
                <w:sz w:val="16"/>
                <w:szCs w:val="16"/>
              </w:rPr>
            </w:pPr>
            <w:r w:rsidRPr="00C6449B">
              <w:rPr>
                <w:sz w:val="16"/>
                <w:szCs w:val="16"/>
              </w:rPr>
              <w:t>-</w:t>
            </w:r>
            <w:r w:rsidRPr="00C6449B">
              <w:rPr>
                <w:sz w:val="16"/>
                <w:szCs w:val="16"/>
              </w:rPr>
              <w:tab/>
              <w:t>R4-1904739, "Draft CR to TS 38.104 BS demodulation PUCCH format 0 requirements"</w:t>
            </w:r>
          </w:p>
          <w:p w14:paraId="273E73D2" w14:textId="77777777" w:rsidR="00CF08D6" w:rsidRPr="00C6449B" w:rsidRDefault="00CF08D6" w:rsidP="00CF08D6">
            <w:pPr>
              <w:pStyle w:val="TAL"/>
              <w:rPr>
                <w:sz w:val="16"/>
                <w:szCs w:val="16"/>
              </w:rPr>
            </w:pPr>
            <w:r w:rsidRPr="00C6449B">
              <w:rPr>
                <w:sz w:val="16"/>
                <w:szCs w:val="16"/>
              </w:rPr>
              <w:t>-</w:t>
            </w:r>
            <w:r w:rsidRPr="00C6449B">
              <w:rPr>
                <w:sz w:val="16"/>
                <w:szCs w:val="16"/>
              </w:rPr>
              <w:tab/>
              <w:t>R4-1904745, "draftCR: Updates to PUCCH formats 3 and 4 performance requirements in TS 38.104"</w:t>
            </w:r>
          </w:p>
          <w:p w14:paraId="21EE17C8" w14:textId="77777777" w:rsidR="00CF08D6" w:rsidRPr="00C6449B" w:rsidRDefault="00CF08D6" w:rsidP="00CF08D6">
            <w:pPr>
              <w:pStyle w:val="TAL"/>
              <w:rPr>
                <w:sz w:val="16"/>
                <w:szCs w:val="16"/>
              </w:rPr>
            </w:pPr>
            <w:r w:rsidRPr="00C6449B">
              <w:rPr>
                <w:sz w:val="16"/>
                <w:szCs w:val="16"/>
              </w:rPr>
              <w:t>-</w:t>
            </w:r>
            <w:r w:rsidRPr="00C6449B">
              <w:rPr>
                <w:sz w:val="16"/>
                <w:szCs w:val="16"/>
              </w:rPr>
              <w:tab/>
              <w:t>R4-1904799, "Draft CR to TS 38.104: FRC update for PUSCH FR1 mapping type B and FR2 DMRS 1+1"</w:t>
            </w:r>
          </w:p>
          <w:p w14:paraId="46131AFD" w14:textId="77777777" w:rsidR="00CF08D6" w:rsidRPr="00C6449B" w:rsidRDefault="00CF08D6" w:rsidP="00CF08D6">
            <w:pPr>
              <w:pStyle w:val="TAL"/>
              <w:rPr>
                <w:sz w:val="16"/>
                <w:szCs w:val="16"/>
              </w:rPr>
            </w:pPr>
            <w:r w:rsidRPr="00C6449B">
              <w:rPr>
                <w:sz w:val="16"/>
                <w:szCs w:val="16"/>
              </w:rPr>
              <w:t>-</w:t>
            </w:r>
            <w:r w:rsidRPr="00C6449B">
              <w:rPr>
                <w:sz w:val="16"/>
                <w:szCs w:val="16"/>
              </w:rPr>
              <w:tab/>
              <w:t>R4-1904816, "Draft CR : Clarification on step 5 and step 6 for delay profiles calculation (38.104)"</w:t>
            </w:r>
          </w:p>
          <w:p w14:paraId="65FF32C0" w14:textId="77777777" w:rsidR="00CF08D6" w:rsidRPr="00C6449B" w:rsidRDefault="00CF08D6" w:rsidP="00CF08D6">
            <w:pPr>
              <w:pStyle w:val="TAL"/>
              <w:rPr>
                <w:sz w:val="16"/>
                <w:szCs w:val="16"/>
              </w:rPr>
            </w:pPr>
            <w:r w:rsidRPr="00C6449B">
              <w:rPr>
                <w:sz w:val="16"/>
                <w:szCs w:val="16"/>
              </w:rPr>
              <w:t>-</w:t>
            </w:r>
            <w:r w:rsidRPr="00C6449B">
              <w:rPr>
                <w:sz w:val="16"/>
                <w:szCs w:val="16"/>
              </w:rPr>
              <w:tab/>
              <w:t>R4-1904842, "Draft CR to TS 38.104 BS demodulation CP-OFDM PUSCH FR2 requirements"</w:t>
            </w:r>
          </w:p>
          <w:p w14:paraId="0A4ADD99" w14:textId="77777777" w:rsidR="00CF08D6" w:rsidRPr="00C6449B" w:rsidRDefault="00CF08D6" w:rsidP="00CF08D6">
            <w:pPr>
              <w:pStyle w:val="TAL"/>
              <w:rPr>
                <w:sz w:val="16"/>
                <w:szCs w:val="16"/>
              </w:rPr>
            </w:pPr>
            <w:r w:rsidRPr="00C6449B">
              <w:rPr>
                <w:sz w:val="16"/>
                <w:szCs w:val="16"/>
              </w:rPr>
              <w:t>-</w:t>
            </w:r>
            <w:r w:rsidRPr="00C6449B">
              <w:rPr>
                <w:sz w:val="16"/>
                <w:szCs w:val="16"/>
              </w:rPr>
              <w:tab/>
              <w:t>R4-1905126, "draft CR to 38.104 for TAE requirements"</w:t>
            </w:r>
          </w:p>
          <w:p w14:paraId="7523F4FF" w14:textId="77777777" w:rsidR="00CF08D6" w:rsidRPr="00C6449B" w:rsidRDefault="00CF08D6" w:rsidP="00CF08D6">
            <w:pPr>
              <w:pStyle w:val="TAL"/>
              <w:rPr>
                <w:sz w:val="16"/>
                <w:szCs w:val="16"/>
              </w:rPr>
            </w:pPr>
            <w:r w:rsidRPr="00C6449B">
              <w:rPr>
                <w:sz w:val="16"/>
                <w:szCs w:val="16"/>
              </w:rPr>
              <w:t>-</w:t>
            </w:r>
            <w:r w:rsidRPr="00C6449B">
              <w:rPr>
                <w:sz w:val="16"/>
                <w:szCs w:val="16"/>
              </w:rPr>
              <w:tab/>
              <w:t>R4-1905139, "draft CR to TS 38.104 on  EVM measurement (Annex B and C)"</w:t>
            </w:r>
          </w:p>
          <w:p w14:paraId="7F7AC03C" w14:textId="77777777" w:rsidR="00CF08D6" w:rsidRPr="00C6449B" w:rsidRDefault="00CF08D6" w:rsidP="00CF08D6">
            <w:pPr>
              <w:pStyle w:val="TAL"/>
              <w:rPr>
                <w:sz w:val="16"/>
                <w:szCs w:val="16"/>
              </w:rPr>
            </w:pPr>
            <w:r w:rsidRPr="00C6449B">
              <w:rPr>
                <w:sz w:val="16"/>
                <w:szCs w:val="16"/>
              </w:rPr>
              <w:t>-</w:t>
            </w:r>
            <w:r w:rsidRPr="00C6449B">
              <w:rPr>
                <w:sz w:val="16"/>
                <w:szCs w:val="16"/>
              </w:rPr>
              <w:tab/>
              <w:t>R4-1905140, "Draft CR: editorial correction on FR1 spurious emission requirement in TS38.104"</w:t>
            </w:r>
          </w:p>
          <w:p w14:paraId="232DC9B1" w14:textId="77777777" w:rsidR="00CF08D6" w:rsidRPr="00C6449B" w:rsidRDefault="00CF08D6" w:rsidP="00CF08D6">
            <w:pPr>
              <w:pStyle w:val="TAL"/>
              <w:rPr>
                <w:sz w:val="16"/>
                <w:szCs w:val="16"/>
              </w:rPr>
            </w:pPr>
            <w:r w:rsidRPr="00C6449B">
              <w:rPr>
                <w:sz w:val="16"/>
                <w:szCs w:val="16"/>
              </w:rPr>
              <w:t>-</w:t>
            </w:r>
            <w:r w:rsidRPr="00C6449B">
              <w:rPr>
                <w:sz w:val="16"/>
                <w:szCs w:val="16"/>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rPr>
            </w:pPr>
            <w:r w:rsidRPr="00C6449B">
              <w:rPr>
                <w:sz w:val="16"/>
                <w:szCs w:val="16"/>
              </w:rPr>
              <w:t>-</w:t>
            </w:r>
            <w:r w:rsidRPr="00C6449B">
              <w:rPr>
                <w:sz w:val="16"/>
                <w:szCs w:val="16"/>
              </w:rPr>
              <w:tab/>
              <w:t>R4-1905144, "Draft CR to TS 38.104: FRC reference corrections for the Rx requirements"</w:t>
            </w:r>
          </w:p>
          <w:p w14:paraId="2EF021B0" w14:textId="77777777" w:rsidR="00CF08D6" w:rsidRPr="00C6449B" w:rsidRDefault="00CF08D6" w:rsidP="00CF08D6">
            <w:pPr>
              <w:pStyle w:val="TAL"/>
              <w:rPr>
                <w:sz w:val="16"/>
                <w:szCs w:val="16"/>
              </w:rPr>
            </w:pPr>
            <w:r w:rsidRPr="00C6449B">
              <w:rPr>
                <w:sz w:val="16"/>
                <w:szCs w:val="16"/>
              </w:rPr>
              <w:t>-</w:t>
            </w:r>
            <w:r w:rsidRPr="00C6449B">
              <w:rPr>
                <w:sz w:val="16"/>
                <w:szCs w:val="16"/>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rPr>
            </w:pPr>
            <w:r w:rsidRPr="00C6449B">
              <w:rPr>
                <w:sz w:val="16"/>
                <w:szCs w:val="16"/>
              </w:rPr>
              <w:t>-</w:t>
            </w:r>
            <w:r w:rsidRPr="00C6449B">
              <w:rPr>
                <w:sz w:val="16"/>
                <w:szCs w:val="16"/>
              </w:rPr>
              <w:tab/>
              <w:t>R4-1905148, "Draft CR to TS 38.104: Corrections on out-of-band blocking requirement"</w:t>
            </w:r>
          </w:p>
          <w:p w14:paraId="0D6DFA78" w14:textId="77777777" w:rsidR="00CF08D6" w:rsidRPr="00C6449B" w:rsidRDefault="00CF08D6" w:rsidP="00CF08D6">
            <w:pPr>
              <w:pStyle w:val="TAL"/>
              <w:rPr>
                <w:sz w:val="16"/>
                <w:szCs w:val="16"/>
              </w:rPr>
            </w:pPr>
          </w:p>
          <w:p w14:paraId="4F2E77C7" w14:textId="77777777" w:rsidR="00CF08D6" w:rsidRPr="00C6449B" w:rsidRDefault="00CF08D6" w:rsidP="00CF08D6">
            <w:pPr>
              <w:pStyle w:val="TAL"/>
              <w:rPr>
                <w:sz w:val="16"/>
                <w:szCs w:val="16"/>
              </w:rPr>
            </w:pPr>
            <w:r w:rsidRPr="00C6449B">
              <w:rPr>
                <w:sz w:val="16"/>
                <w:szCs w:val="16"/>
              </w:rPr>
              <w:t>From RAN4 #91:</w:t>
            </w:r>
          </w:p>
          <w:p w14:paraId="44B5F13F" w14:textId="2AF5CC9D" w:rsidR="00CF08D6" w:rsidRPr="00C6449B" w:rsidRDefault="00CF08D6" w:rsidP="00CF08D6">
            <w:pPr>
              <w:pStyle w:val="TAL"/>
              <w:rPr>
                <w:sz w:val="16"/>
                <w:szCs w:val="16"/>
              </w:rPr>
            </w:pPr>
            <w:r w:rsidRPr="00C6449B">
              <w:rPr>
                <w:sz w:val="16"/>
                <w:szCs w:val="16"/>
              </w:rPr>
              <w:t>-</w:t>
            </w:r>
            <w:r w:rsidRPr="00C6449B">
              <w:rPr>
                <w:sz w:val="16"/>
                <w:szCs w:val="16"/>
              </w:rPr>
              <w:tab/>
              <w:t xml:space="preserve">R4-1906002, "Draft CR to 38.104: </w:t>
            </w:r>
            <w:r w:rsidR="00B41384" w:rsidRPr="00C6449B">
              <w:rPr>
                <w:sz w:val="16"/>
                <w:szCs w:val="16"/>
              </w:rPr>
              <w:t>Clause</w:t>
            </w:r>
            <w:r w:rsidRPr="00C6449B">
              <w:rPr>
                <w:sz w:val="16"/>
                <w:szCs w:val="16"/>
              </w:rPr>
              <w:t xml:space="preserve"> 6.7 and 9.8 transmitter intermodulation – correction of interfering signal type"</w:t>
            </w:r>
          </w:p>
          <w:p w14:paraId="12F4E391" w14:textId="77777777" w:rsidR="00CF08D6" w:rsidRPr="00C6449B" w:rsidRDefault="00CF08D6" w:rsidP="00CF08D6">
            <w:pPr>
              <w:pStyle w:val="TAL"/>
              <w:rPr>
                <w:sz w:val="16"/>
                <w:szCs w:val="16"/>
              </w:rPr>
            </w:pPr>
            <w:r w:rsidRPr="00C6449B">
              <w:rPr>
                <w:sz w:val="16"/>
                <w:szCs w:val="16"/>
              </w:rPr>
              <w:t>-</w:t>
            </w:r>
            <w:r w:rsidRPr="00C6449B">
              <w:rPr>
                <w:sz w:val="16"/>
                <w:szCs w:val="16"/>
              </w:rPr>
              <w:tab/>
              <w:t>R4-1906096, "Draft CR to 38.104: Correction of frequency range for OTA spurious emissions"</w:t>
            </w:r>
          </w:p>
          <w:p w14:paraId="57CAF7CF" w14:textId="77777777" w:rsidR="00CF08D6" w:rsidRPr="00C6449B" w:rsidRDefault="00CF08D6" w:rsidP="00CF08D6">
            <w:pPr>
              <w:pStyle w:val="TAL"/>
              <w:rPr>
                <w:sz w:val="16"/>
                <w:szCs w:val="16"/>
              </w:rPr>
            </w:pPr>
            <w:r w:rsidRPr="00C6449B">
              <w:rPr>
                <w:sz w:val="16"/>
                <w:szCs w:val="16"/>
              </w:rPr>
              <w:t>-</w:t>
            </w:r>
            <w:r w:rsidRPr="00C6449B">
              <w:rPr>
                <w:sz w:val="16"/>
                <w:szCs w:val="16"/>
              </w:rPr>
              <w:tab/>
              <w:t>R4-1906311, "Draft CR to 38.104: Correction on FRC (Annex A)"</w:t>
            </w:r>
          </w:p>
          <w:p w14:paraId="20919AA4" w14:textId="77777777" w:rsidR="00CF08D6" w:rsidRPr="00C6449B" w:rsidRDefault="00CF08D6" w:rsidP="00CF08D6">
            <w:pPr>
              <w:pStyle w:val="TAL"/>
              <w:rPr>
                <w:sz w:val="16"/>
                <w:szCs w:val="16"/>
              </w:rPr>
            </w:pPr>
            <w:r w:rsidRPr="00C6449B">
              <w:rPr>
                <w:sz w:val="16"/>
                <w:szCs w:val="16"/>
              </w:rPr>
              <w:t>-</w:t>
            </w:r>
            <w:r w:rsidRPr="00C6449B">
              <w:rPr>
                <w:sz w:val="16"/>
                <w:szCs w:val="16"/>
              </w:rPr>
              <w:tab/>
              <w:t>R4-1906346, "Removal of n65 in Rel-15 38.104"</w:t>
            </w:r>
          </w:p>
          <w:p w14:paraId="0CE64246" w14:textId="77777777" w:rsidR="00CF08D6" w:rsidRPr="00C6449B" w:rsidRDefault="00CF08D6" w:rsidP="00CF08D6">
            <w:pPr>
              <w:pStyle w:val="TAL"/>
              <w:rPr>
                <w:sz w:val="16"/>
                <w:szCs w:val="16"/>
              </w:rPr>
            </w:pPr>
            <w:r w:rsidRPr="00C6449B">
              <w:rPr>
                <w:sz w:val="16"/>
                <w:szCs w:val="16"/>
              </w:rPr>
              <w:t>-</w:t>
            </w:r>
            <w:r w:rsidRPr="00C6449B">
              <w:rPr>
                <w:sz w:val="16"/>
                <w:szCs w:val="16"/>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rPr>
            </w:pPr>
            <w:r w:rsidRPr="00C6449B">
              <w:rPr>
                <w:sz w:val="16"/>
                <w:szCs w:val="16"/>
              </w:rPr>
              <w:t>-</w:t>
            </w:r>
            <w:r w:rsidRPr="00C6449B">
              <w:rPr>
                <w:sz w:val="16"/>
                <w:szCs w:val="16"/>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rPr>
            </w:pPr>
            <w:r w:rsidRPr="00C6449B">
              <w:rPr>
                <w:sz w:val="16"/>
                <w:szCs w:val="16"/>
              </w:rPr>
              <w:t>-</w:t>
            </w:r>
            <w:r w:rsidRPr="00C6449B">
              <w:rPr>
                <w:sz w:val="16"/>
                <w:szCs w:val="16"/>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rPr>
            </w:pPr>
            <w:r w:rsidRPr="00C6449B">
              <w:rPr>
                <w:sz w:val="16"/>
                <w:szCs w:val="16"/>
              </w:rPr>
              <w:t>-</w:t>
            </w:r>
            <w:r w:rsidRPr="00C6449B">
              <w:rPr>
                <w:sz w:val="16"/>
                <w:szCs w:val="16"/>
              </w:rPr>
              <w:tab/>
              <w:t>R4-1907246, "Draft CR to TS 38.104: Update of performance requirements for DFT-s-OFDM based PUSCH"</w:t>
            </w:r>
          </w:p>
          <w:p w14:paraId="7144FF83" w14:textId="77777777" w:rsidR="00CF08D6" w:rsidRPr="00C6449B" w:rsidRDefault="00CF08D6" w:rsidP="00CF08D6">
            <w:pPr>
              <w:pStyle w:val="TAL"/>
              <w:rPr>
                <w:sz w:val="16"/>
                <w:szCs w:val="16"/>
              </w:rPr>
            </w:pPr>
            <w:r w:rsidRPr="00C6449B">
              <w:rPr>
                <w:sz w:val="16"/>
                <w:szCs w:val="16"/>
              </w:rPr>
              <w:t>-</w:t>
            </w:r>
            <w:r w:rsidRPr="00C6449B">
              <w:rPr>
                <w:sz w:val="16"/>
                <w:szCs w:val="16"/>
              </w:rPr>
              <w:tab/>
              <w:t>R4-1907249, "Draft CR to TS 38.104: Correction on the terminology in PUSCH FRC tables"</w:t>
            </w:r>
          </w:p>
          <w:p w14:paraId="7F0B3474" w14:textId="77777777" w:rsidR="00CF08D6" w:rsidRPr="00C6449B" w:rsidRDefault="00CF08D6" w:rsidP="00CF08D6">
            <w:pPr>
              <w:pStyle w:val="TAL"/>
              <w:rPr>
                <w:sz w:val="16"/>
                <w:szCs w:val="16"/>
              </w:rPr>
            </w:pPr>
            <w:r w:rsidRPr="00C6449B">
              <w:rPr>
                <w:sz w:val="16"/>
                <w:szCs w:val="16"/>
              </w:rPr>
              <w:t>-</w:t>
            </w:r>
            <w:r w:rsidRPr="00C6449B">
              <w:rPr>
                <w:sz w:val="16"/>
                <w:szCs w:val="16"/>
              </w:rPr>
              <w:tab/>
              <w:t>R4-1907252, "Draft CR to TS38.104: Updates of PRACH performance requirements"</w:t>
            </w:r>
          </w:p>
          <w:p w14:paraId="6BE84DAF" w14:textId="77777777" w:rsidR="00CF08D6" w:rsidRPr="00C6449B" w:rsidRDefault="00CF08D6" w:rsidP="00CF08D6">
            <w:pPr>
              <w:pStyle w:val="TAL"/>
              <w:rPr>
                <w:sz w:val="16"/>
                <w:szCs w:val="16"/>
              </w:rPr>
            </w:pPr>
            <w:r w:rsidRPr="00C6449B">
              <w:rPr>
                <w:sz w:val="16"/>
                <w:szCs w:val="16"/>
              </w:rPr>
              <w:t>-</w:t>
            </w:r>
            <w:r w:rsidRPr="00C6449B">
              <w:rPr>
                <w:sz w:val="16"/>
                <w:szCs w:val="16"/>
              </w:rPr>
              <w:tab/>
              <w:t>R4-1907255, "Draft CR on NR PUCCH format2 performance requirements for TS 38.104"</w:t>
            </w:r>
          </w:p>
          <w:p w14:paraId="49F9230B" w14:textId="77777777" w:rsidR="00CF08D6" w:rsidRPr="00C6449B" w:rsidRDefault="00CF08D6" w:rsidP="00CF08D6">
            <w:pPr>
              <w:pStyle w:val="TAL"/>
              <w:rPr>
                <w:sz w:val="16"/>
                <w:szCs w:val="16"/>
              </w:rPr>
            </w:pPr>
            <w:r w:rsidRPr="00C6449B">
              <w:rPr>
                <w:sz w:val="16"/>
                <w:szCs w:val="16"/>
              </w:rPr>
              <w:t>-</w:t>
            </w:r>
            <w:r w:rsidRPr="00C6449B">
              <w:rPr>
                <w:sz w:val="16"/>
                <w:szCs w:val="16"/>
              </w:rPr>
              <w:tab/>
              <w:t>R4-1907258, "Draft CR on NR UCI on PUSCH performance requirements for TS 38.104"</w:t>
            </w:r>
          </w:p>
          <w:p w14:paraId="75C22932" w14:textId="77777777" w:rsidR="00CF08D6" w:rsidRPr="00C6449B" w:rsidRDefault="00CF08D6" w:rsidP="00CF08D6">
            <w:pPr>
              <w:pStyle w:val="TAL"/>
              <w:rPr>
                <w:sz w:val="16"/>
                <w:szCs w:val="16"/>
              </w:rPr>
            </w:pPr>
            <w:r w:rsidRPr="00C6449B">
              <w:rPr>
                <w:sz w:val="16"/>
                <w:szCs w:val="16"/>
              </w:rPr>
              <w:t>-</w:t>
            </w:r>
            <w:r w:rsidRPr="00C6449B">
              <w:rPr>
                <w:sz w:val="16"/>
                <w:szCs w:val="16"/>
              </w:rPr>
              <w:tab/>
              <w:t>R4-1907261, "draftCR: Updates to PUCCH formats 3 and 4 performance requirements in TS 38.104"</w:t>
            </w:r>
          </w:p>
          <w:p w14:paraId="34B358F4" w14:textId="77777777" w:rsidR="00CF08D6" w:rsidRPr="00C6449B" w:rsidRDefault="00CF08D6" w:rsidP="00CF08D6">
            <w:pPr>
              <w:pStyle w:val="TAL"/>
              <w:rPr>
                <w:sz w:val="16"/>
                <w:szCs w:val="16"/>
              </w:rPr>
            </w:pPr>
            <w:r w:rsidRPr="00C6449B">
              <w:rPr>
                <w:sz w:val="16"/>
                <w:szCs w:val="16"/>
              </w:rPr>
              <w:t>-</w:t>
            </w:r>
            <w:r w:rsidRPr="00C6449B">
              <w:rPr>
                <w:sz w:val="16"/>
                <w:szCs w:val="16"/>
              </w:rPr>
              <w:tab/>
              <w:t>R4-1907266, "Draft CR on TS 38.104 Performance requirement for PUCCH format 1"</w:t>
            </w:r>
          </w:p>
          <w:p w14:paraId="5F6850CC" w14:textId="77777777" w:rsidR="00CF08D6" w:rsidRPr="00C6449B" w:rsidRDefault="00CF08D6" w:rsidP="00CF08D6">
            <w:pPr>
              <w:pStyle w:val="TAL"/>
              <w:rPr>
                <w:sz w:val="16"/>
                <w:szCs w:val="16"/>
              </w:rPr>
            </w:pPr>
            <w:r w:rsidRPr="00C6449B">
              <w:rPr>
                <w:sz w:val="16"/>
                <w:szCs w:val="16"/>
              </w:rPr>
              <w:t>-</w:t>
            </w:r>
            <w:r w:rsidRPr="00C6449B">
              <w:rPr>
                <w:sz w:val="16"/>
                <w:szCs w:val="16"/>
              </w:rPr>
              <w:tab/>
              <w:t>R4-1907267, "Draft CR on TS 38.104 Performance requirement for multi-slot PUCCH format 1"</w:t>
            </w:r>
          </w:p>
          <w:p w14:paraId="3FF078E0" w14:textId="77777777" w:rsidR="00CF08D6" w:rsidRPr="00C6449B" w:rsidRDefault="00CF08D6" w:rsidP="00CF08D6">
            <w:pPr>
              <w:pStyle w:val="TAL"/>
              <w:rPr>
                <w:sz w:val="16"/>
                <w:szCs w:val="16"/>
              </w:rPr>
            </w:pPr>
            <w:r w:rsidRPr="00C6449B">
              <w:rPr>
                <w:sz w:val="16"/>
                <w:szCs w:val="16"/>
              </w:rPr>
              <w:t>-</w:t>
            </w:r>
            <w:r w:rsidRPr="00C6449B">
              <w:rPr>
                <w:sz w:val="16"/>
                <w:szCs w:val="16"/>
              </w:rPr>
              <w:tab/>
              <w:t>R4-1907272, "Draft CR to TS 38.104 BS demodulation PUCCH format 0 requirements"</w:t>
            </w:r>
          </w:p>
          <w:p w14:paraId="075A1041" w14:textId="77777777" w:rsidR="00CF08D6" w:rsidRPr="00C6449B" w:rsidRDefault="00CF08D6" w:rsidP="00CF08D6">
            <w:pPr>
              <w:pStyle w:val="TAL"/>
              <w:rPr>
                <w:sz w:val="16"/>
                <w:szCs w:val="16"/>
              </w:rPr>
            </w:pPr>
            <w:r w:rsidRPr="00C6449B">
              <w:rPr>
                <w:sz w:val="16"/>
                <w:szCs w:val="16"/>
              </w:rPr>
              <w:t>-</w:t>
            </w:r>
            <w:r w:rsidRPr="00C6449B">
              <w:rPr>
                <w:sz w:val="16"/>
                <w:szCs w:val="16"/>
              </w:rPr>
              <w:tab/>
              <w:t>R4-1907275, "Draft CR to TS 38.104 BS demodulation CP-OFDM PUSCH FR2 requirements"</w:t>
            </w:r>
          </w:p>
          <w:p w14:paraId="252E5027" w14:textId="77777777" w:rsidR="00CF08D6" w:rsidRPr="00C6449B" w:rsidRDefault="00CF08D6" w:rsidP="00CF08D6">
            <w:pPr>
              <w:pStyle w:val="TAL"/>
              <w:rPr>
                <w:sz w:val="16"/>
                <w:szCs w:val="16"/>
              </w:rPr>
            </w:pPr>
            <w:r w:rsidRPr="00C6449B">
              <w:rPr>
                <w:sz w:val="16"/>
                <w:szCs w:val="16"/>
              </w:rPr>
              <w:t>-</w:t>
            </w:r>
            <w:r w:rsidRPr="00C6449B">
              <w:rPr>
                <w:sz w:val="16"/>
                <w:szCs w:val="16"/>
              </w:rPr>
              <w:tab/>
              <w:t>R4-1907277, "draftCR for 38.104 on PUSCH requirements with CP-OFDM and FR1"</w:t>
            </w:r>
          </w:p>
          <w:p w14:paraId="7CC5A708" w14:textId="77777777" w:rsidR="00CF08D6" w:rsidRPr="00C6449B" w:rsidRDefault="00CF08D6" w:rsidP="00CF08D6">
            <w:pPr>
              <w:pStyle w:val="TAL"/>
              <w:rPr>
                <w:sz w:val="16"/>
                <w:szCs w:val="16"/>
              </w:rPr>
            </w:pPr>
            <w:r w:rsidRPr="00C6449B">
              <w:rPr>
                <w:sz w:val="16"/>
                <w:szCs w:val="16"/>
              </w:rPr>
              <w:t>-</w:t>
            </w:r>
            <w:r w:rsidRPr="00C6449B">
              <w:rPr>
                <w:sz w:val="16"/>
                <w:szCs w:val="16"/>
              </w:rPr>
              <w:tab/>
              <w:t>R4-1907629, "Draft CR to 38.104: Term “reference signal” replacing by term “ideal signal” in EVM context"</w:t>
            </w:r>
          </w:p>
          <w:p w14:paraId="45A5C6F5" w14:textId="77777777" w:rsidR="00CF08D6" w:rsidRPr="00C6449B" w:rsidRDefault="00CF08D6" w:rsidP="00CF08D6">
            <w:pPr>
              <w:pStyle w:val="TAL"/>
              <w:rPr>
                <w:sz w:val="16"/>
                <w:szCs w:val="16"/>
              </w:rPr>
            </w:pPr>
            <w:r w:rsidRPr="00C6449B">
              <w:rPr>
                <w:sz w:val="16"/>
                <w:szCs w:val="16"/>
              </w:rPr>
              <w:t>-</w:t>
            </w:r>
            <w:r w:rsidRPr="00C6449B">
              <w:rPr>
                <w:sz w:val="16"/>
                <w:szCs w:val="16"/>
              </w:rPr>
              <w:tab/>
              <w:t>R4-1907634, "Draft CR to 38.104: corrections to the EVM annex"</w:t>
            </w:r>
          </w:p>
          <w:p w14:paraId="03CE71F6" w14:textId="77777777" w:rsidR="00CF08D6" w:rsidRPr="00C6449B" w:rsidRDefault="00CF08D6" w:rsidP="00CF08D6">
            <w:pPr>
              <w:pStyle w:val="TAL"/>
              <w:rPr>
                <w:sz w:val="16"/>
                <w:szCs w:val="16"/>
              </w:rPr>
            </w:pPr>
            <w:r w:rsidRPr="00C6449B">
              <w:rPr>
                <w:sz w:val="16"/>
                <w:szCs w:val="16"/>
              </w:rPr>
              <w:t>-</w:t>
            </w:r>
            <w:r w:rsidRPr="00C6449B">
              <w:rPr>
                <w:sz w:val="16"/>
                <w:szCs w:val="16"/>
              </w:rPr>
              <w:tab/>
              <w:t>R4-1907659, "Draft CR to TS 38.104 on Spurious emission Category B in FR2"</w:t>
            </w:r>
          </w:p>
          <w:p w14:paraId="21F68C63" w14:textId="77777777" w:rsidR="00CF08D6" w:rsidRPr="00C6449B" w:rsidRDefault="00CF08D6" w:rsidP="00CF08D6">
            <w:pPr>
              <w:pStyle w:val="TAL"/>
              <w:rPr>
                <w:sz w:val="16"/>
                <w:szCs w:val="16"/>
              </w:rPr>
            </w:pPr>
            <w:r w:rsidRPr="00C6449B">
              <w:rPr>
                <w:sz w:val="16"/>
                <w:szCs w:val="16"/>
              </w:rPr>
              <w:t>-</w:t>
            </w:r>
            <w:r w:rsidRPr="00C6449B">
              <w:rPr>
                <w:sz w:val="16"/>
                <w:szCs w:val="16"/>
              </w:rPr>
              <w:tab/>
              <w:t>R4-1907661, "Draft CR to 38.104 Definition of contiguous transmission bandwidth"</w:t>
            </w:r>
          </w:p>
          <w:p w14:paraId="0A747747" w14:textId="77777777" w:rsidR="00CF08D6" w:rsidRPr="00C6449B" w:rsidRDefault="00CF08D6" w:rsidP="00CF08D6">
            <w:pPr>
              <w:pStyle w:val="TAL"/>
              <w:rPr>
                <w:sz w:val="16"/>
                <w:szCs w:val="16"/>
              </w:rPr>
            </w:pPr>
            <w:r w:rsidRPr="00C6449B">
              <w:rPr>
                <w:sz w:val="16"/>
                <w:szCs w:val="16"/>
              </w:rPr>
              <w:t>-</w:t>
            </w:r>
            <w:r w:rsidRPr="00C6449B">
              <w:rPr>
                <w:sz w:val="16"/>
                <w:szCs w:val="16"/>
              </w:rPr>
              <w:tab/>
              <w:t>R4-1907662, "Draft CR to 38.104: BS TAE requirements"</w:t>
            </w:r>
          </w:p>
          <w:p w14:paraId="311092F2" w14:textId="77777777" w:rsidR="00CF08D6" w:rsidRPr="00C6449B" w:rsidRDefault="00CF08D6" w:rsidP="00CF08D6">
            <w:pPr>
              <w:pStyle w:val="TAL"/>
              <w:rPr>
                <w:sz w:val="16"/>
                <w:szCs w:val="16"/>
              </w:rPr>
            </w:pPr>
            <w:r w:rsidRPr="00C6449B">
              <w:rPr>
                <w:sz w:val="16"/>
                <w:szCs w:val="16"/>
              </w:rPr>
              <w:t>-</w:t>
            </w:r>
            <w:r w:rsidRPr="00C6449B">
              <w:rPr>
                <w:sz w:val="16"/>
                <w:szCs w:val="16"/>
              </w:rPr>
              <w:tab/>
              <w:t>R4-1907664, "Draft CR to 38.104: Clarification of interferer RB frequency for narrowband blocking"</w:t>
            </w:r>
          </w:p>
          <w:p w14:paraId="63E21193" w14:textId="77777777" w:rsidR="00CF08D6" w:rsidRPr="00C6449B" w:rsidRDefault="00CF08D6" w:rsidP="00CF08D6">
            <w:pPr>
              <w:pStyle w:val="TAL"/>
              <w:rPr>
                <w:sz w:val="16"/>
                <w:szCs w:val="16"/>
              </w:rPr>
            </w:pPr>
            <w:r w:rsidRPr="00C6449B">
              <w:rPr>
                <w:sz w:val="16"/>
                <w:szCs w:val="16"/>
              </w:rPr>
              <w:t>-</w:t>
            </w:r>
            <w:r w:rsidRPr="00C6449B">
              <w:rPr>
                <w:sz w:val="16"/>
                <w:szCs w:val="16"/>
              </w:rPr>
              <w:tab/>
              <w:t>R4-1907672, "Draft CR for TS 38.104: Correction on EVM"</w:t>
            </w:r>
          </w:p>
          <w:p w14:paraId="72C90F10" w14:textId="77777777" w:rsidR="00CF08D6" w:rsidRPr="00C6449B" w:rsidRDefault="00CF08D6" w:rsidP="00CF08D6">
            <w:pPr>
              <w:pStyle w:val="TAL"/>
              <w:rPr>
                <w:sz w:val="16"/>
                <w:szCs w:val="16"/>
              </w:rPr>
            </w:pPr>
            <w:r w:rsidRPr="00C6449B">
              <w:rPr>
                <w:sz w:val="16"/>
                <w:szCs w:val="16"/>
              </w:rPr>
              <w:t>-</w:t>
            </w:r>
            <w:r w:rsidRPr="00C6449B">
              <w:rPr>
                <w:sz w:val="16"/>
                <w:szCs w:val="16"/>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rPr>
            </w:pPr>
            <w:r w:rsidRPr="00C6449B">
              <w:rPr>
                <w:sz w:val="16"/>
                <w:szCs w:val="16"/>
              </w:rPr>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rPr>
            </w:pPr>
            <w:r w:rsidRPr="00C6449B">
              <w:rPr>
                <w:sz w:val="16"/>
                <w:szCs w:val="16"/>
              </w:rPr>
              <w:t>CR to T 38.104: Implementation of endorsed draft CRs from RAN4#92 (Rel-15)</w:t>
            </w:r>
          </w:p>
          <w:p w14:paraId="2066F80A" w14:textId="77777777" w:rsidR="00CF08D6" w:rsidRPr="00C6449B" w:rsidRDefault="00CF08D6" w:rsidP="00CF08D6">
            <w:pPr>
              <w:pStyle w:val="TAL"/>
              <w:rPr>
                <w:sz w:val="16"/>
                <w:szCs w:val="16"/>
              </w:rPr>
            </w:pPr>
          </w:p>
          <w:p w14:paraId="2946676F" w14:textId="77777777" w:rsidR="00CF08D6" w:rsidRPr="00C6449B" w:rsidRDefault="00CF08D6" w:rsidP="00CF08D6">
            <w:pPr>
              <w:pStyle w:val="TAL"/>
              <w:rPr>
                <w:sz w:val="16"/>
                <w:szCs w:val="16"/>
              </w:rPr>
            </w:pPr>
            <w:r w:rsidRPr="00C6449B">
              <w:rPr>
                <w:sz w:val="16"/>
                <w:szCs w:val="16"/>
              </w:rPr>
              <w:t>-</w:t>
            </w:r>
            <w:r w:rsidRPr="00C6449B">
              <w:rPr>
                <w:sz w:val="16"/>
                <w:szCs w:val="16"/>
              </w:rPr>
              <w:tab/>
              <w:t>R4-1907940, "Draft CR to TS 38.104: Correction on the terminology in FRC tables in A.1 and A.2"</w:t>
            </w:r>
          </w:p>
          <w:p w14:paraId="0CFAD1F6" w14:textId="77777777" w:rsidR="00CF08D6" w:rsidRPr="00C6449B" w:rsidRDefault="00CF08D6" w:rsidP="00CF08D6">
            <w:pPr>
              <w:pStyle w:val="TAL"/>
              <w:rPr>
                <w:sz w:val="16"/>
                <w:szCs w:val="16"/>
              </w:rPr>
            </w:pPr>
            <w:r w:rsidRPr="00C6449B">
              <w:rPr>
                <w:sz w:val="16"/>
                <w:szCs w:val="16"/>
              </w:rPr>
              <w:t>-</w:t>
            </w:r>
            <w:r w:rsidRPr="00C6449B">
              <w:rPr>
                <w:sz w:val="16"/>
                <w:szCs w:val="16"/>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rPr>
            </w:pPr>
            <w:r w:rsidRPr="00C6449B">
              <w:rPr>
                <w:sz w:val="16"/>
                <w:szCs w:val="16"/>
              </w:rPr>
              <w:t>-</w:t>
            </w:r>
            <w:r w:rsidRPr="00C6449B">
              <w:rPr>
                <w:sz w:val="16"/>
                <w:szCs w:val="16"/>
              </w:rPr>
              <w:tab/>
              <w:t>R4-1908387, "Draft CR for TS38.104: editorial correction for reference meausrement channel"</w:t>
            </w:r>
          </w:p>
          <w:p w14:paraId="25FCFFCB" w14:textId="77777777" w:rsidR="00CF08D6" w:rsidRPr="00C6449B" w:rsidRDefault="00CF08D6" w:rsidP="00CF08D6">
            <w:pPr>
              <w:pStyle w:val="TAL"/>
              <w:rPr>
                <w:sz w:val="16"/>
                <w:szCs w:val="16"/>
              </w:rPr>
            </w:pPr>
            <w:r w:rsidRPr="00C6449B">
              <w:rPr>
                <w:sz w:val="16"/>
                <w:szCs w:val="16"/>
              </w:rPr>
              <w:t>-</w:t>
            </w:r>
            <w:r w:rsidRPr="00C6449B">
              <w:rPr>
                <w:sz w:val="16"/>
                <w:szCs w:val="16"/>
              </w:rPr>
              <w:tab/>
              <w:t>R4-1908619, "Draft CR to TS38.104: Correction on interferer frequency offset values for ACS"</w:t>
            </w:r>
          </w:p>
          <w:p w14:paraId="75EDE609" w14:textId="77777777" w:rsidR="00CF08D6" w:rsidRPr="00C6449B" w:rsidRDefault="00CF08D6" w:rsidP="00CF08D6">
            <w:pPr>
              <w:pStyle w:val="TAL"/>
              <w:rPr>
                <w:sz w:val="16"/>
                <w:szCs w:val="16"/>
              </w:rPr>
            </w:pPr>
            <w:r w:rsidRPr="00C6449B">
              <w:rPr>
                <w:sz w:val="16"/>
                <w:szCs w:val="16"/>
              </w:rPr>
              <w:t>-</w:t>
            </w:r>
            <w:r w:rsidRPr="00C6449B">
              <w:rPr>
                <w:sz w:val="16"/>
                <w:szCs w:val="16"/>
              </w:rPr>
              <w:tab/>
              <w:t>R4-1908629, "Draft CR to TS38.104: Corrections on EVM window length (Annex B.5.2, C.5.2)"</w:t>
            </w:r>
          </w:p>
          <w:p w14:paraId="429ED890" w14:textId="41C04BC2" w:rsidR="00CF08D6" w:rsidRPr="00C6449B" w:rsidRDefault="00CF08D6" w:rsidP="00CF08D6">
            <w:pPr>
              <w:pStyle w:val="TAL"/>
              <w:rPr>
                <w:sz w:val="16"/>
                <w:szCs w:val="16"/>
              </w:rPr>
            </w:pPr>
            <w:r w:rsidRPr="00C6449B">
              <w:rPr>
                <w:sz w:val="16"/>
                <w:szCs w:val="16"/>
              </w:rPr>
              <w:t>-</w:t>
            </w:r>
            <w:r w:rsidRPr="00C6449B">
              <w:rPr>
                <w:sz w:val="16"/>
                <w:szCs w:val="16"/>
              </w:rPr>
              <w:tab/>
              <w:t xml:space="preserve">R4-1908774, "DraftCR to 38.104: Editorial Corrections to redudant units in </w:t>
            </w:r>
            <w:r w:rsidR="00B41384" w:rsidRPr="00C6449B">
              <w:rPr>
                <w:sz w:val="16"/>
                <w:szCs w:val="16"/>
              </w:rPr>
              <w:t>clause</w:t>
            </w:r>
            <w:r w:rsidRPr="00C6449B">
              <w:rPr>
                <w:sz w:val="16"/>
                <w:szCs w:val="16"/>
              </w:rPr>
              <w:t xml:space="preserve"> 10.8.3"</w:t>
            </w:r>
          </w:p>
          <w:p w14:paraId="62E6D85D" w14:textId="77777777" w:rsidR="00CF08D6" w:rsidRPr="00C6449B" w:rsidRDefault="00CF08D6" w:rsidP="00CF08D6">
            <w:pPr>
              <w:pStyle w:val="TAL"/>
              <w:rPr>
                <w:sz w:val="16"/>
                <w:szCs w:val="16"/>
              </w:rPr>
            </w:pPr>
            <w:r w:rsidRPr="00C6449B">
              <w:rPr>
                <w:sz w:val="16"/>
                <w:szCs w:val="16"/>
              </w:rPr>
              <w:t>-</w:t>
            </w:r>
            <w:r w:rsidRPr="00C6449B">
              <w:rPr>
                <w:sz w:val="16"/>
                <w:szCs w:val="16"/>
              </w:rPr>
              <w:tab/>
              <w:t>R4-1908805, "Draft CR to 38.104: Limits in FCC title 47 for OTA operating band unwanted emissions (9.7)"</w:t>
            </w:r>
          </w:p>
          <w:p w14:paraId="4D074FA3" w14:textId="77777777" w:rsidR="00CF08D6" w:rsidRPr="00C6449B" w:rsidRDefault="00CF08D6" w:rsidP="00CF08D6">
            <w:pPr>
              <w:pStyle w:val="TAL"/>
              <w:rPr>
                <w:sz w:val="16"/>
                <w:szCs w:val="16"/>
              </w:rPr>
            </w:pPr>
            <w:r w:rsidRPr="00C6449B">
              <w:rPr>
                <w:sz w:val="16"/>
                <w:szCs w:val="16"/>
              </w:rPr>
              <w:t>-</w:t>
            </w:r>
            <w:r w:rsidRPr="00C6449B">
              <w:rPr>
                <w:sz w:val="16"/>
                <w:szCs w:val="16"/>
              </w:rPr>
              <w:tab/>
              <w:t>R4-1909270, "Draft CR to TS 38.104: Receiver spurious emissions frequency correction"</w:t>
            </w:r>
          </w:p>
          <w:p w14:paraId="2C86F09D" w14:textId="77777777" w:rsidR="00CF08D6" w:rsidRPr="00C6449B" w:rsidRDefault="00CF08D6" w:rsidP="00CF08D6">
            <w:pPr>
              <w:pStyle w:val="TAL"/>
              <w:rPr>
                <w:sz w:val="16"/>
                <w:szCs w:val="16"/>
              </w:rPr>
            </w:pPr>
            <w:r w:rsidRPr="00C6449B">
              <w:rPr>
                <w:sz w:val="16"/>
                <w:szCs w:val="16"/>
              </w:rPr>
              <w:t>-</w:t>
            </w:r>
            <w:r w:rsidRPr="00C6449B">
              <w:rPr>
                <w:sz w:val="16"/>
                <w:szCs w:val="16"/>
              </w:rPr>
              <w:tab/>
              <w:t>R4-1909309, "DraftCR to TS 38.104: text corrections, Rel-15"</w:t>
            </w:r>
          </w:p>
          <w:p w14:paraId="4FC98D0D" w14:textId="77777777" w:rsidR="00CF08D6" w:rsidRPr="00C6449B" w:rsidRDefault="00CF08D6" w:rsidP="00CF08D6">
            <w:pPr>
              <w:pStyle w:val="TAL"/>
              <w:rPr>
                <w:sz w:val="16"/>
                <w:szCs w:val="16"/>
              </w:rPr>
            </w:pPr>
            <w:r w:rsidRPr="00C6449B">
              <w:rPr>
                <w:sz w:val="16"/>
                <w:szCs w:val="16"/>
              </w:rPr>
              <w:t>-</w:t>
            </w:r>
            <w:r w:rsidRPr="00C6449B">
              <w:rPr>
                <w:sz w:val="16"/>
                <w:szCs w:val="16"/>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rPr>
            </w:pPr>
            <w:r w:rsidRPr="00C6449B">
              <w:rPr>
                <w:sz w:val="16"/>
                <w:szCs w:val="16"/>
              </w:rPr>
              <w:t>-</w:t>
            </w:r>
            <w:r w:rsidRPr="00C6449B">
              <w:rPr>
                <w:sz w:val="16"/>
                <w:szCs w:val="16"/>
              </w:rPr>
              <w:tab/>
              <w:t>R4-1909416, "draft CR 38.104 - correct reference to annex F"</w:t>
            </w:r>
          </w:p>
          <w:p w14:paraId="4A259453" w14:textId="77777777" w:rsidR="00CF08D6" w:rsidRPr="00C6449B" w:rsidRDefault="00CF08D6" w:rsidP="00CF08D6">
            <w:pPr>
              <w:pStyle w:val="TAL"/>
              <w:rPr>
                <w:sz w:val="16"/>
                <w:szCs w:val="16"/>
              </w:rPr>
            </w:pPr>
            <w:r w:rsidRPr="00C6449B">
              <w:rPr>
                <w:sz w:val="16"/>
                <w:szCs w:val="16"/>
              </w:rPr>
              <w:t>-</w:t>
            </w:r>
            <w:r w:rsidRPr="00C6449B">
              <w:rPr>
                <w:sz w:val="16"/>
                <w:szCs w:val="16"/>
              </w:rPr>
              <w:tab/>
              <w:t>R4-1910066, "Draft CR to TS 38.104: Update of performance requirements for DFT-s-OFDM based PUSCH"</w:t>
            </w:r>
          </w:p>
          <w:p w14:paraId="1EB815A4" w14:textId="77777777" w:rsidR="00CF08D6" w:rsidRPr="00C6449B" w:rsidRDefault="00CF08D6" w:rsidP="00CF08D6">
            <w:pPr>
              <w:pStyle w:val="TAL"/>
              <w:rPr>
                <w:sz w:val="16"/>
                <w:szCs w:val="16"/>
              </w:rPr>
            </w:pPr>
            <w:r w:rsidRPr="00C6449B">
              <w:rPr>
                <w:sz w:val="16"/>
                <w:szCs w:val="16"/>
              </w:rPr>
              <w:t>-</w:t>
            </w:r>
            <w:r w:rsidRPr="00C6449B">
              <w:rPr>
                <w:sz w:val="16"/>
                <w:szCs w:val="16"/>
              </w:rPr>
              <w:tab/>
              <w:t>R4-1910069, "Draft CR on NR PUCCH format2 performance requirements for TS 38.104"</w:t>
            </w:r>
          </w:p>
          <w:p w14:paraId="1722E4C3" w14:textId="77777777" w:rsidR="00CF08D6" w:rsidRPr="00C6449B" w:rsidRDefault="00CF08D6" w:rsidP="00CF08D6">
            <w:pPr>
              <w:pStyle w:val="TAL"/>
              <w:rPr>
                <w:sz w:val="16"/>
                <w:szCs w:val="16"/>
              </w:rPr>
            </w:pPr>
            <w:r w:rsidRPr="00C6449B">
              <w:rPr>
                <w:sz w:val="16"/>
                <w:szCs w:val="16"/>
              </w:rPr>
              <w:t>-</w:t>
            </w:r>
            <w:r w:rsidRPr="00C6449B">
              <w:rPr>
                <w:sz w:val="16"/>
                <w:szCs w:val="16"/>
              </w:rPr>
              <w:tab/>
              <w:t>R4-1910072, "Draft CR on NR UCI on PUSCH performance requirements for TS 38.104"</w:t>
            </w:r>
          </w:p>
          <w:p w14:paraId="30AEB873" w14:textId="77777777" w:rsidR="00CF08D6" w:rsidRPr="00C6449B" w:rsidRDefault="00CF08D6" w:rsidP="00CF08D6">
            <w:pPr>
              <w:pStyle w:val="TAL"/>
              <w:rPr>
                <w:sz w:val="16"/>
                <w:szCs w:val="16"/>
              </w:rPr>
            </w:pPr>
            <w:r w:rsidRPr="00C6449B">
              <w:rPr>
                <w:sz w:val="16"/>
                <w:szCs w:val="16"/>
              </w:rPr>
              <w:t>-</w:t>
            </w:r>
            <w:r w:rsidRPr="00C6449B">
              <w:rPr>
                <w:sz w:val="16"/>
                <w:szCs w:val="16"/>
              </w:rPr>
              <w:tab/>
              <w:t>R4-1910075, "draftCR for 38.104 on PUSCH requirements with CP-OFDM and FR1"</w:t>
            </w:r>
          </w:p>
          <w:p w14:paraId="39E6E2AD" w14:textId="77777777" w:rsidR="00CF08D6" w:rsidRPr="00C6449B" w:rsidRDefault="00CF08D6" w:rsidP="00CF08D6">
            <w:pPr>
              <w:pStyle w:val="TAL"/>
              <w:rPr>
                <w:sz w:val="16"/>
                <w:szCs w:val="16"/>
              </w:rPr>
            </w:pPr>
            <w:r w:rsidRPr="00C6449B">
              <w:rPr>
                <w:sz w:val="16"/>
                <w:szCs w:val="16"/>
              </w:rPr>
              <w:t>-</w:t>
            </w:r>
            <w:r w:rsidRPr="00C6449B">
              <w:rPr>
                <w:sz w:val="16"/>
                <w:szCs w:val="16"/>
              </w:rPr>
              <w:tab/>
              <w:t>R4-1910078, "Draft CR to TS38.104: Updates to NR PRACH performance requirements"</w:t>
            </w:r>
          </w:p>
          <w:p w14:paraId="6992EAF3" w14:textId="77777777" w:rsidR="00CF08D6" w:rsidRPr="00C6449B" w:rsidRDefault="00CF08D6" w:rsidP="00CF08D6">
            <w:pPr>
              <w:pStyle w:val="TAL"/>
              <w:rPr>
                <w:sz w:val="16"/>
                <w:szCs w:val="16"/>
              </w:rPr>
            </w:pPr>
            <w:r w:rsidRPr="00C6449B">
              <w:rPr>
                <w:sz w:val="16"/>
                <w:szCs w:val="16"/>
              </w:rPr>
              <w:t>-</w:t>
            </w:r>
            <w:r w:rsidRPr="00C6449B">
              <w:rPr>
                <w:sz w:val="16"/>
                <w:szCs w:val="16"/>
              </w:rPr>
              <w:tab/>
              <w:t>R4-1910081, "Draft CR to TS 38.104 BS demodulation PUCCH format 0 requirements"</w:t>
            </w:r>
          </w:p>
          <w:p w14:paraId="444C5FE4" w14:textId="77777777" w:rsidR="00CF08D6" w:rsidRPr="00C6449B" w:rsidRDefault="00CF08D6" w:rsidP="00CF08D6">
            <w:pPr>
              <w:pStyle w:val="TAL"/>
              <w:rPr>
                <w:sz w:val="16"/>
                <w:szCs w:val="16"/>
              </w:rPr>
            </w:pPr>
            <w:r w:rsidRPr="00C6449B">
              <w:rPr>
                <w:sz w:val="16"/>
                <w:szCs w:val="16"/>
              </w:rPr>
              <w:t>-</w:t>
            </w:r>
            <w:r w:rsidRPr="00C6449B">
              <w:rPr>
                <w:sz w:val="16"/>
                <w:szCs w:val="16"/>
              </w:rPr>
              <w:tab/>
              <w:t>R4-1910084, "Draft CR to TS 38.104 BS demodulation CP-OFDM PUSCH FR2 requirements"</w:t>
            </w:r>
          </w:p>
          <w:p w14:paraId="41079215" w14:textId="77777777" w:rsidR="00CF08D6" w:rsidRPr="00C6449B" w:rsidRDefault="00CF08D6" w:rsidP="00CF08D6">
            <w:pPr>
              <w:pStyle w:val="TAL"/>
              <w:rPr>
                <w:sz w:val="16"/>
                <w:szCs w:val="16"/>
              </w:rPr>
            </w:pPr>
            <w:r w:rsidRPr="00C6449B">
              <w:rPr>
                <w:sz w:val="16"/>
                <w:szCs w:val="16"/>
              </w:rPr>
              <w:t>-</w:t>
            </w:r>
            <w:r w:rsidRPr="00C6449B">
              <w:rPr>
                <w:sz w:val="16"/>
                <w:szCs w:val="16"/>
              </w:rPr>
              <w:tab/>
              <w:t>R4-1910088, "Draft CR for 38.104: Performance requirements for NR PUCCH format 1"</w:t>
            </w:r>
          </w:p>
          <w:p w14:paraId="5A7C0AD1" w14:textId="77777777" w:rsidR="00CF08D6" w:rsidRPr="00C6449B" w:rsidRDefault="00CF08D6" w:rsidP="00CF08D6">
            <w:pPr>
              <w:pStyle w:val="TAL"/>
              <w:rPr>
                <w:sz w:val="16"/>
                <w:szCs w:val="16"/>
              </w:rPr>
            </w:pPr>
            <w:r w:rsidRPr="00C6449B">
              <w:rPr>
                <w:sz w:val="16"/>
                <w:szCs w:val="16"/>
              </w:rPr>
              <w:t>-</w:t>
            </w:r>
            <w:r w:rsidRPr="00C6449B">
              <w:rPr>
                <w:sz w:val="16"/>
                <w:szCs w:val="16"/>
              </w:rPr>
              <w:tab/>
              <w:t>R4-1910089, "Draft CR for 38.104: Performance requirements for NR multi-slot PUCCH"</w:t>
            </w:r>
          </w:p>
          <w:p w14:paraId="63B7CFF0" w14:textId="77777777" w:rsidR="00CF08D6" w:rsidRPr="00C6449B" w:rsidRDefault="00CF08D6" w:rsidP="00CF08D6">
            <w:pPr>
              <w:pStyle w:val="TAL"/>
              <w:rPr>
                <w:sz w:val="16"/>
                <w:szCs w:val="16"/>
              </w:rPr>
            </w:pPr>
            <w:r w:rsidRPr="00C6449B">
              <w:rPr>
                <w:sz w:val="16"/>
                <w:szCs w:val="16"/>
              </w:rPr>
              <w:t>-</w:t>
            </w:r>
            <w:r w:rsidRPr="00C6449B">
              <w:rPr>
                <w:sz w:val="16"/>
                <w:szCs w:val="16"/>
              </w:rPr>
              <w:tab/>
              <w:t>R4-1910094, "draftCR: Updates to PUCCH formats 3 and 4 performance requirements in TS 38.104"</w:t>
            </w:r>
          </w:p>
          <w:p w14:paraId="1DB10620" w14:textId="77777777" w:rsidR="00CF08D6" w:rsidRPr="00C6449B" w:rsidRDefault="00CF08D6" w:rsidP="00CF08D6">
            <w:pPr>
              <w:pStyle w:val="TAL"/>
              <w:rPr>
                <w:sz w:val="16"/>
                <w:szCs w:val="16"/>
              </w:rPr>
            </w:pPr>
            <w:r w:rsidRPr="00C6449B">
              <w:rPr>
                <w:sz w:val="16"/>
                <w:szCs w:val="16"/>
              </w:rPr>
              <w:t>-</w:t>
            </w:r>
            <w:r w:rsidRPr="00C6449B">
              <w:rPr>
                <w:sz w:val="16"/>
                <w:szCs w:val="16"/>
              </w:rPr>
              <w:tab/>
              <w:t>R4-1910431, "Corrections to EVM calculations in 38.141-1 annex B"</w:t>
            </w:r>
          </w:p>
          <w:p w14:paraId="2B44CE98" w14:textId="77777777" w:rsidR="00CF08D6" w:rsidRPr="00C6449B" w:rsidRDefault="00CF08D6" w:rsidP="00CF08D6">
            <w:pPr>
              <w:pStyle w:val="TAL"/>
              <w:rPr>
                <w:sz w:val="16"/>
                <w:szCs w:val="16"/>
              </w:rPr>
            </w:pPr>
            <w:r w:rsidRPr="00C6449B">
              <w:rPr>
                <w:sz w:val="16"/>
                <w:szCs w:val="16"/>
              </w:rPr>
              <w:t>-</w:t>
            </w:r>
            <w:r w:rsidRPr="00C6449B">
              <w:rPr>
                <w:sz w:val="16"/>
                <w:szCs w:val="16"/>
              </w:rPr>
              <w:tab/>
              <w:t>R4-1910462, "Draft CR to 38.104: Correction on regional requirements (4.5)"</w:t>
            </w:r>
          </w:p>
          <w:p w14:paraId="09B67650" w14:textId="77777777" w:rsidR="00CF08D6" w:rsidRPr="00C6449B" w:rsidRDefault="00CF08D6" w:rsidP="00CF08D6">
            <w:pPr>
              <w:pStyle w:val="TAL"/>
              <w:rPr>
                <w:sz w:val="16"/>
                <w:szCs w:val="16"/>
              </w:rPr>
            </w:pPr>
            <w:r w:rsidRPr="00C6449B">
              <w:rPr>
                <w:sz w:val="16"/>
                <w:szCs w:val="16"/>
              </w:rPr>
              <w:t>-</w:t>
            </w:r>
            <w:r w:rsidRPr="00C6449B">
              <w:rPr>
                <w:sz w:val="16"/>
                <w:szCs w:val="16"/>
              </w:rPr>
              <w:tab/>
              <w:t>R4-1910493, "Draft CR to TS 38.104 correction to Annex C.7"</w:t>
            </w:r>
          </w:p>
          <w:p w14:paraId="37E58D6A" w14:textId="77777777" w:rsidR="00CF08D6" w:rsidRPr="00C6449B" w:rsidRDefault="00CF08D6" w:rsidP="00CF08D6">
            <w:pPr>
              <w:pStyle w:val="TAL"/>
              <w:rPr>
                <w:sz w:val="16"/>
                <w:szCs w:val="16"/>
              </w:rPr>
            </w:pPr>
            <w:r w:rsidRPr="00C6449B">
              <w:rPr>
                <w:sz w:val="16"/>
                <w:szCs w:val="16"/>
              </w:rPr>
              <w:t>-</w:t>
            </w:r>
            <w:r w:rsidRPr="00C6449B">
              <w:rPr>
                <w:sz w:val="16"/>
                <w:szCs w:val="16"/>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rPr>
            </w:pPr>
            <w:r w:rsidRPr="00C6449B">
              <w:rPr>
                <w:sz w:val="16"/>
                <w:szCs w:val="16"/>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rPr>
            </w:pPr>
            <w:r w:rsidRPr="00C6449B">
              <w:rPr>
                <w:sz w:val="16"/>
                <w:szCs w:val="16"/>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rPr>
            </w:pPr>
            <w:r w:rsidRPr="00C6449B">
              <w:rPr>
                <w:sz w:val="16"/>
                <w:szCs w:val="16"/>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rPr>
            </w:pPr>
            <w:r w:rsidRPr="00C6449B">
              <w:rPr>
                <w:sz w:val="16"/>
                <w:szCs w:val="16"/>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rPr>
            </w:pPr>
            <w:r w:rsidRPr="00C6449B">
              <w:rPr>
                <w:sz w:val="16"/>
                <w:szCs w:val="16"/>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rPr>
            </w:pPr>
            <w:r w:rsidRPr="00C6449B">
              <w:rPr>
                <w:sz w:val="16"/>
                <w:szCs w:val="16"/>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rPr>
            </w:pPr>
            <w:r w:rsidRPr="00C6449B">
              <w:rPr>
                <w:sz w:val="16"/>
                <w:szCs w:val="16"/>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rPr>
            </w:pPr>
            <w:r w:rsidRPr="00C6449B">
              <w:rPr>
                <w:sz w:val="16"/>
                <w:szCs w:val="16"/>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rPr>
            </w:pPr>
            <w:r w:rsidRPr="00C6449B">
              <w:rPr>
                <w:sz w:val="16"/>
                <w:szCs w:val="16"/>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rPr>
            </w:pPr>
            <w:r w:rsidRPr="00C6449B">
              <w:rPr>
                <w:sz w:val="16"/>
                <w:szCs w:val="16"/>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rPr>
            </w:pPr>
            <w:r w:rsidRPr="00C6449B">
              <w:rPr>
                <w:sz w:val="16"/>
                <w:szCs w:val="16"/>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rPr>
            </w:pPr>
            <w:r w:rsidRPr="00C6449B">
              <w:rPr>
                <w:sz w:val="16"/>
                <w:szCs w:val="16"/>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rPr>
            </w:pPr>
            <w:r w:rsidRPr="00C6449B">
              <w:rPr>
                <w:sz w:val="16"/>
                <w:szCs w:val="16"/>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rPr>
            </w:pPr>
            <w:r w:rsidRPr="00C6449B">
              <w:rPr>
                <w:sz w:val="16"/>
                <w:szCs w:val="16"/>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rPr>
            </w:pPr>
            <w:r w:rsidRPr="00C6449B">
              <w:rPr>
                <w:sz w:val="16"/>
                <w:szCs w:val="16"/>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rPr>
            </w:pPr>
            <w:r w:rsidRPr="00C6449B">
              <w:rPr>
                <w:sz w:val="16"/>
                <w:szCs w:val="16"/>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rPr>
            </w:pPr>
            <w:r w:rsidRPr="00C6449B">
              <w:rPr>
                <w:sz w:val="16"/>
                <w:szCs w:val="16"/>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rPr>
            </w:pPr>
            <w:r w:rsidRPr="00C6449B">
              <w:rPr>
                <w:sz w:val="16"/>
                <w:szCs w:val="16"/>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rPr>
            </w:pPr>
            <w:r w:rsidRPr="00C6449B">
              <w:rPr>
                <w:sz w:val="16"/>
                <w:szCs w:val="16"/>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rPr>
            </w:pPr>
            <w:r w:rsidRPr="00C6449B">
              <w:rPr>
                <w:sz w:val="16"/>
                <w:szCs w:val="16"/>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rPr>
            </w:pPr>
            <w:r w:rsidRPr="00C6449B">
              <w:rPr>
                <w:sz w:val="16"/>
                <w:szCs w:val="16"/>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rPr>
            </w:pPr>
            <w:r w:rsidRPr="00C6449B">
              <w:rPr>
                <w:sz w:val="16"/>
                <w:szCs w:val="16"/>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rPr>
            </w:pPr>
            <w:r w:rsidRPr="00C6449B">
              <w:rPr>
                <w:sz w:val="16"/>
                <w:szCs w:val="16"/>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rPr>
            </w:pPr>
            <w:r w:rsidRPr="00C6449B">
              <w:rPr>
                <w:sz w:val="16"/>
                <w:szCs w:val="16"/>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rPr>
            </w:pPr>
            <w:r w:rsidRPr="00C6449B">
              <w:rPr>
                <w:sz w:val="16"/>
                <w:szCs w:val="16"/>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rPr>
            </w:pPr>
            <w:r w:rsidRPr="00C6449B">
              <w:rPr>
                <w:sz w:val="16"/>
                <w:szCs w:val="16"/>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rPr>
            </w:pPr>
            <w:r w:rsidRPr="00C6449B">
              <w:rPr>
                <w:sz w:val="16"/>
                <w:szCs w:val="16"/>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rPr>
            </w:pPr>
            <w:r w:rsidRPr="00C6449B">
              <w:rPr>
                <w:sz w:val="16"/>
                <w:szCs w:val="16"/>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rPr>
            </w:pPr>
            <w:r w:rsidRPr="00C6449B">
              <w:rPr>
                <w:sz w:val="16"/>
                <w:szCs w:val="16"/>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rPr>
            </w:pPr>
            <w:r w:rsidRPr="00C6449B">
              <w:rPr>
                <w:sz w:val="16"/>
                <w:szCs w:val="16"/>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rPr>
            </w:pPr>
            <w:r w:rsidRPr="00C6449B">
              <w:rPr>
                <w:sz w:val="16"/>
                <w:szCs w:val="16"/>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rPr>
            </w:pPr>
            <w:r w:rsidRPr="00C6449B">
              <w:rPr>
                <w:sz w:val="16"/>
                <w:szCs w:val="16"/>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rPr>
            </w:pPr>
            <w:r w:rsidRPr="00C6449B">
              <w:rPr>
                <w:sz w:val="16"/>
                <w:szCs w:val="16"/>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rPr>
            </w:pPr>
            <w:r w:rsidRPr="00C6449B">
              <w:rPr>
                <w:sz w:val="16"/>
                <w:szCs w:val="16"/>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rPr>
            </w:pPr>
            <w:r w:rsidRPr="00C6449B">
              <w:rPr>
                <w:sz w:val="16"/>
                <w:szCs w:val="16"/>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rPr>
            </w:pPr>
            <w:r>
              <w:rPr>
                <w:sz w:val="16"/>
                <w:szCs w:val="16"/>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rPr>
            </w:pPr>
            <w:r>
              <w:rPr>
                <w:sz w:val="16"/>
                <w:szCs w:val="16"/>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rPr>
            </w:pPr>
            <w:r>
              <w:rPr>
                <w:sz w:val="16"/>
                <w:szCs w:val="16"/>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rPr>
            </w:pPr>
            <w:r>
              <w:rPr>
                <w:sz w:val="16"/>
                <w:szCs w:val="16"/>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rPr>
            </w:pPr>
            <w:r>
              <w:rPr>
                <w:sz w:val="16"/>
                <w:szCs w:val="16"/>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rPr>
            </w:pPr>
            <w:r>
              <w:rPr>
                <w:sz w:val="16"/>
                <w:szCs w:val="16"/>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rPr>
            </w:pPr>
            <w:r>
              <w:rPr>
                <w:sz w:val="16"/>
                <w:szCs w:val="16"/>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rPr>
            </w:pPr>
            <w:r>
              <w:rPr>
                <w:sz w:val="16"/>
                <w:szCs w:val="16"/>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rPr>
            </w:pPr>
            <w:r>
              <w:rPr>
                <w:sz w:val="16"/>
                <w:szCs w:val="16"/>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rPr>
            </w:pPr>
            <w:r>
              <w:rPr>
                <w:sz w:val="16"/>
                <w:szCs w:val="16"/>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rPr>
            </w:pPr>
            <w:r>
              <w:rPr>
                <w:sz w:val="16"/>
                <w:szCs w:val="16"/>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rPr>
            </w:pPr>
            <w:r>
              <w:rPr>
                <w:sz w:val="16"/>
                <w:szCs w:val="16"/>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rPr>
            </w:pPr>
            <w:r>
              <w:rPr>
                <w:sz w:val="16"/>
                <w:szCs w:val="16"/>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rPr>
            </w:pPr>
            <w:r>
              <w:rPr>
                <w:sz w:val="16"/>
                <w:szCs w:val="16"/>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rPr>
            </w:pPr>
            <w:r>
              <w:rPr>
                <w:sz w:val="16"/>
                <w:szCs w:val="16"/>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rPr>
            </w:pPr>
            <w:r>
              <w:rPr>
                <w:sz w:val="16"/>
                <w:szCs w:val="16"/>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rPr>
            </w:pPr>
            <w:r>
              <w:rPr>
                <w:sz w:val="16"/>
                <w:szCs w:val="16"/>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rPr>
            </w:pPr>
            <w:r>
              <w:rPr>
                <w:sz w:val="16"/>
                <w:szCs w:val="16"/>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rPr>
            </w:pPr>
            <w:r>
              <w:rPr>
                <w:sz w:val="16"/>
                <w:szCs w:val="16"/>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rPr>
            </w:pPr>
            <w:r>
              <w:rPr>
                <w:sz w:val="16"/>
                <w:szCs w:val="16"/>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rPr>
            </w:pPr>
            <w:r>
              <w:rPr>
                <w:sz w:val="16"/>
                <w:szCs w:val="16"/>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rPr>
            </w:pPr>
            <w:r>
              <w:rPr>
                <w:sz w:val="16"/>
                <w:szCs w:val="16"/>
              </w:rPr>
              <w:t>15.15.0</w:t>
            </w:r>
          </w:p>
        </w:tc>
      </w:tr>
      <w:tr w:rsidR="00110916" w14:paraId="1B60369B"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rPr>
            </w:pPr>
            <w:r>
              <w:rPr>
                <w:sz w:val="16"/>
                <w:szCs w:val="16"/>
              </w:rPr>
              <w:t>15.15.0</w:t>
            </w:r>
          </w:p>
        </w:tc>
      </w:tr>
      <w:tr w:rsidR="008F3443" w14:paraId="4549DBA5"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4658D5A4" w14:textId="7F1B1087" w:rsidR="008F3443" w:rsidRDefault="008F3443" w:rsidP="00110916">
            <w:pPr>
              <w:pStyle w:val="TAC"/>
              <w:rPr>
                <w:sz w:val="16"/>
                <w:szCs w:val="16"/>
                <w:lang w:eastAsia="ja-JP"/>
              </w:rPr>
            </w:pPr>
            <w:r>
              <w:rPr>
                <w:sz w:val="16"/>
                <w:szCs w:val="16"/>
                <w:lang w:eastAsia="ja-JP"/>
              </w:rPr>
              <w:t>2021-12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908CEF1" w14:textId="0DD26DB2" w:rsidR="008F3443" w:rsidRDefault="008F3443" w:rsidP="00110916">
            <w:pPr>
              <w:pStyle w:val="TAC"/>
              <w:rPr>
                <w:sz w:val="16"/>
                <w:szCs w:val="16"/>
                <w:lang w:eastAsia="ja-JP"/>
              </w:rPr>
            </w:pPr>
            <w:r>
              <w:rPr>
                <w:sz w:val="16"/>
                <w:szCs w:val="16"/>
                <w:lang w:eastAsia="ja-JP"/>
              </w:rPr>
              <w:t>RAN#94</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1F7CFA3" w14:textId="536AD5CD" w:rsidR="008F3443" w:rsidRDefault="008F3443" w:rsidP="00110916">
            <w:pPr>
              <w:pStyle w:val="TAC"/>
              <w:rPr>
                <w:rFonts w:cs="Arial"/>
                <w:sz w:val="16"/>
                <w:szCs w:val="16"/>
              </w:rPr>
            </w:pPr>
            <w:r>
              <w:rPr>
                <w:rFonts w:cs="Arial"/>
                <w:sz w:val="16"/>
                <w:szCs w:val="16"/>
              </w:rPr>
              <w:t>RP-212856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AE5831E" w14:textId="0E1314EB" w:rsidR="008F3443" w:rsidRDefault="008F3443" w:rsidP="00110916">
            <w:pPr>
              <w:pStyle w:val="TAC"/>
              <w:rPr>
                <w:rFonts w:cs="Arial"/>
                <w:sz w:val="16"/>
                <w:szCs w:val="16"/>
              </w:rPr>
            </w:pPr>
            <w:r>
              <w:rPr>
                <w:rFonts w:cs="Arial"/>
                <w:sz w:val="16"/>
                <w:szCs w:val="16"/>
              </w:rPr>
              <w:t>0358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E40D1C" w14:textId="77777777" w:rsidR="008F3443" w:rsidRPr="00BF6A86" w:rsidRDefault="008F3443"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D7C4A4" w14:textId="3C75F9FE" w:rsidR="008F3443" w:rsidRDefault="008F3443"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9F7669" w14:textId="70E59A21" w:rsidR="008F3443" w:rsidRDefault="008F3443" w:rsidP="00110916">
            <w:pPr>
              <w:pStyle w:val="TAL"/>
              <w:rPr>
                <w:rFonts w:cs="Arial"/>
                <w:sz w:val="16"/>
                <w:szCs w:val="16"/>
              </w:rPr>
            </w:pPr>
            <w:r w:rsidRPr="008F3443">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61C6" w14:textId="70CA5ADD" w:rsidR="008F3443" w:rsidRDefault="008F3443" w:rsidP="00110916">
            <w:pPr>
              <w:pStyle w:val="TAC"/>
              <w:rPr>
                <w:sz w:val="16"/>
                <w:szCs w:val="16"/>
              </w:rPr>
            </w:pPr>
            <w:r>
              <w:rPr>
                <w:sz w:val="16"/>
                <w:szCs w:val="16"/>
              </w:rPr>
              <w:t>15.16.0</w:t>
            </w:r>
          </w:p>
        </w:tc>
      </w:tr>
      <w:tr w:rsidR="00C67F36" w14:paraId="2DCD2F8C" w14:textId="77777777" w:rsidTr="00C67F36">
        <w:tc>
          <w:tcPr>
            <w:tcW w:w="803" w:type="dxa"/>
            <w:tcBorders>
              <w:top w:val="single" w:sz="6" w:space="0" w:color="auto"/>
              <w:left w:val="single" w:sz="6" w:space="0" w:color="auto"/>
              <w:bottom w:val="single" w:sz="6" w:space="0" w:color="auto"/>
              <w:right w:val="single" w:sz="6" w:space="0" w:color="auto"/>
            </w:tcBorders>
            <w:shd w:val="solid" w:color="FFFFFF" w:fill="auto"/>
          </w:tcPr>
          <w:p w14:paraId="14E8052C" w14:textId="6C0FB3C2" w:rsidR="007A53A0" w:rsidRDefault="007A53A0" w:rsidP="00110916">
            <w:pPr>
              <w:pStyle w:val="TAC"/>
              <w:rPr>
                <w:sz w:val="16"/>
                <w:szCs w:val="16"/>
                <w:lang w:eastAsia="ja-JP"/>
              </w:rPr>
            </w:pPr>
            <w:r>
              <w:rPr>
                <w:sz w:val="16"/>
                <w:szCs w:val="16"/>
                <w:lang w:eastAsia="ja-JP"/>
              </w:rPr>
              <w:t>2022-06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1B162B" w14:textId="10FA0294" w:rsidR="007A53A0" w:rsidRDefault="007A53A0" w:rsidP="00110916">
            <w:pPr>
              <w:pStyle w:val="TAC"/>
              <w:rPr>
                <w:sz w:val="16"/>
                <w:szCs w:val="16"/>
                <w:lang w:eastAsia="ja-JP"/>
              </w:rPr>
            </w:pPr>
            <w:r>
              <w:rPr>
                <w:sz w:val="16"/>
                <w:szCs w:val="16"/>
                <w:lang w:eastAsia="ja-JP"/>
              </w:rPr>
              <w:t>RAN#96</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3E2E3767" w14:textId="38DA7D28" w:rsidR="007A53A0" w:rsidRDefault="007A53A0" w:rsidP="00110916">
            <w:pPr>
              <w:pStyle w:val="TAC"/>
              <w:rPr>
                <w:rFonts w:cs="Arial"/>
                <w:sz w:val="16"/>
                <w:szCs w:val="16"/>
              </w:rPr>
            </w:pPr>
            <w:r w:rsidRPr="007A53A0">
              <w:rPr>
                <w:rFonts w:cs="Arial"/>
                <w:sz w:val="16"/>
                <w:szCs w:val="16"/>
              </w:rPr>
              <w:t>RP-221655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0E1044B6" w14:textId="4CBA331A" w:rsidR="007A53A0" w:rsidRDefault="007A53A0" w:rsidP="00110916">
            <w:pPr>
              <w:pStyle w:val="TAC"/>
              <w:rPr>
                <w:rFonts w:cs="Arial"/>
                <w:sz w:val="16"/>
                <w:szCs w:val="16"/>
              </w:rPr>
            </w:pPr>
            <w:r w:rsidRPr="007A53A0">
              <w:rPr>
                <w:rFonts w:cs="Arial"/>
                <w:sz w:val="16"/>
                <w:szCs w:val="16"/>
              </w:rPr>
              <w:t>0387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28A8E0" w14:textId="77777777" w:rsidR="007A53A0" w:rsidRPr="00BF6A86" w:rsidRDefault="007A53A0"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E35A0A" w14:textId="310035D5" w:rsidR="007A53A0" w:rsidRDefault="007A53A0"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02021B" w14:textId="3FCDD32F" w:rsidR="007A53A0" w:rsidRPr="008F3443" w:rsidRDefault="007A53A0" w:rsidP="00110916">
            <w:pPr>
              <w:pStyle w:val="TAL"/>
              <w:rPr>
                <w:rFonts w:cs="Arial"/>
                <w:sz w:val="16"/>
                <w:szCs w:val="16"/>
              </w:rPr>
            </w:pPr>
            <w:r w:rsidRPr="007A53A0">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7A2CC" w14:textId="38D4C36A" w:rsidR="007A53A0" w:rsidRDefault="007A53A0" w:rsidP="00110916">
            <w:pPr>
              <w:pStyle w:val="TAC"/>
              <w:rPr>
                <w:sz w:val="16"/>
                <w:szCs w:val="16"/>
              </w:rPr>
            </w:pPr>
            <w:r>
              <w:rPr>
                <w:sz w:val="16"/>
                <w:szCs w:val="16"/>
              </w:rPr>
              <w:t>15.17.0</w:t>
            </w:r>
          </w:p>
        </w:tc>
      </w:tr>
      <w:tr w:rsidR="0042302A" w14:paraId="0B7B8079" w14:textId="77777777" w:rsidTr="0042302A">
        <w:tc>
          <w:tcPr>
            <w:tcW w:w="803" w:type="dxa"/>
            <w:tcBorders>
              <w:top w:val="single" w:sz="6" w:space="0" w:color="auto"/>
              <w:left w:val="single" w:sz="6" w:space="0" w:color="auto"/>
              <w:bottom w:val="single" w:sz="6" w:space="0" w:color="auto"/>
              <w:right w:val="single" w:sz="6" w:space="0" w:color="auto"/>
            </w:tcBorders>
            <w:shd w:val="solid" w:color="FFFFFF" w:fill="auto"/>
          </w:tcPr>
          <w:p w14:paraId="61D64CF3" w14:textId="5BC47247" w:rsidR="003E78FE" w:rsidRDefault="003E78FE" w:rsidP="00110916">
            <w:pPr>
              <w:pStyle w:val="TAC"/>
              <w:rPr>
                <w:sz w:val="16"/>
                <w:szCs w:val="16"/>
                <w:lang w:eastAsia="ja-JP"/>
              </w:rPr>
            </w:pPr>
            <w:r>
              <w:rPr>
                <w:sz w:val="16"/>
                <w:szCs w:val="16"/>
                <w:lang w:eastAsia="ja-JP"/>
              </w:rPr>
              <w:t>2022-09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552EF06" w14:textId="63C875ED" w:rsidR="003E78FE" w:rsidRDefault="003E78FE" w:rsidP="00110916">
            <w:pPr>
              <w:pStyle w:val="TAC"/>
              <w:rPr>
                <w:sz w:val="16"/>
                <w:szCs w:val="16"/>
                <w:lang w:eastAsia="ja-JP"/>
              </w:rPr>
            </w:pPr>
            <w:r>
              <w:rPr>
                <w:sz w:val="16"/>
                <w:szCs w:val="16"/>
                <w:lang w:eastAsia="ja-JP"/>
              </w:rPr>
              <w:t>RAN#97</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09A8B6D7" w14:textId="78D0E9AF" w:rsidR="003E78FE" w:rsidRPr="007A53A0" w:rsidRDefault="003E78FE" w:rsidP="00110916">
            <w:pPr>
              <w:pStyle w:val="TAC"/>
              <w:rPr>
                <w:rFonts w:cs="Arial"/>
                <w:sz w:val="16"/>
                <w:szCs w:val="16"/>
              </w:rPr>
            </w:pPr>
            <w:r w:rsidRPr="003E78FE">
              <w:rPr>
                <w:rFonts w:cs="Arial"/>
                <w:sz w:val="16"/>
                <w:szCs w:val="16"/>
              </w:rPr>
              <w:t>RP-222026</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87AFABF" w14:textId="5F82460A" w:rsidR="003E78FE" w:rsidRPr="007A53A0" w:rsidRDefault="003E78FE" w:rsidP="00110916">
            <w:pPr>
              <w:pStyle w:val="TAC"/>
              <w:rPr>
                <w:rFonts w:cs="Arial"/>
                <w:sz w:val="16"/>
                <w:szCs w:val="16"/>
              </w:rPr>
            </w:pPr>
            <w:r w:rsidRPr="003E78FE">
              <w:rPr>
                <w:rFonts w:cs="Arial"/>
                <w:sz w:val="16"/>
                <w:szCs w:val="16"/>
              </w:rPr>
              <w:t>0405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F24469" w14:textId="77777777" w:rsidR="003E78FE" w:rsidRPr="00BF6A86" w:rsidRDefault="003E78FE"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372D83" w14:textId="3FD22E6A" w:rsidR="003E78FE" w:rsidRDefault="003E78FE"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D9CB5E" w14:textId="3FC355F8" w:rsidR="003E78FE" w:rsidRPr="007A53A0" w:rsidRDefault="003E78FE" w:rsidP="00110916">
            <w:pPr>
              <w:pStyle w:val="TAL"/>
              <w:rPr>
                <w:rFonts w:cs="Arial"/>
                <w:sz w:val="16"/>
                <w:szCs w:val="16"/>
              </w:rPr>
            </w:pPr>
            <w:r w:rsidRPr="003E78FE">
              <w:rPr>
                <w:rFonts w:cs="Arial"/>
                <w:sz w:val="16"/>
                <w:szCs w:val="16"/>
              </w:rPr>
              <w:t>Big CR for TS 38.104 Maintenance Demod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B8149" w14:textId="329083A6" w:rsidR="003E78FE" w:rsidRDefault="003E78FE" w:rsidP="00110916">
            <w:pPr>
              <w:pStyle w:val="TAC"/>
              <w:rPr>
                <w:sz w:val="16"/>
                <w:szCs w:val="16"/>
              </w:rPr>
            </w:pPr>
            <w:r>
              <w:rPr>
                <w:sz w:val="16"/>
                <w:szCs w:val="16"/>
              </w:rPr>
              <w:t>15.18.0</w:t>
            </w:r>
          </w:p>
        </w:tc>
      </w:tr>
      <w:tr w:rsidR="00355CB0" w14:paraId="4D7B0633" w14:textId="77777777" w:rsidTr="00FF7EFB">
        <w:tc>
          <w:tcPr>
            <w:tcW w:w="803" w:type="dxa"/>
            <w:tcBorders>
              <w:top w:val="single" w:sz="6" w:space="0" w:color="auto"/>
              <w:left w:val="single" w:sz="6" w:space="0" w:color="auto"/>
              <w:bottom w:val="single" w:sz="6" w:space="0" w:color="auto"/>
              <w:right w:val="single" w:sz="6" w:space="0" w:color="auto"/>
            </w:tcBorders>
            <w:shd w:val="solid" w:color="FFFFFF" w:fill="auto"/>
          </w:tcPr>
          <w:p w14:paraId="2D85A7C8" w14:textId="7EE4E44E" w:rsidR="00355CB0" w:rsidRDefault="00355CB0" w:rsidP="00355CB0">
            <w:pPr>
              <w:pStyle w:val="TAC"/>
              <w:rPr>
                <w:sz w:val="16"/>
                <w:szCs w:val="16"/>
                <w:lang w:eastAsia="ja-JP"/>
              </w:rPr>
            </w:pPr>
            <w:r>
              <w:rPr>
                <w:sz w:val="16"/>
                <w:szCs w:val="16"/>
                <w:lang w:eastAsia="ja-JP"/>
              </w:rPr>
              <w:t>2023-06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B826F8E" w14:textId="67527795" w:rsidR="00355CB0" w:rsidRDefault="00355CB0" w:rsidP="00355CB0">
            <w:pPr>
              <w:pStyle w:val="TAC"/>
              <w:rPr>
                <w:sz w:val="16"/>
                <w:szCs w:val="16"/>
                <w:lang w:eastAsia="ja-JP"/>
              </w:rPr>
            </w:pPr>
            <w:r>
              <w:rPr>
                <w:sz w:val="16"/>
                <w:szCs w:val="16"/>
                <w:lang w:eastAsia="ja-JP"/>
              </w:rPr>
              <w:t>RAN#100</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55FE9ADD" w14:textId="78E984A4" w:rsidR="00355CB0" w:rsidRPr="00355CB0" w:rsidRDefault="00355CB0" w:rsidP="00355CB0">
            <w:pPr>
              <w:pStyle w:val="TAC"/>
              <w:rPr>
                <w:rFonts w:cs="Arial"/>
                <w:sz w:val="16"/>
                <w:szCs w:val="16"/>
              </w:rPr>
            </w:pPr>
            <w:r w:rsidRPr="00355CB0">
              <w:rPr>
                <w:rFonts w:cs="Arial"/>
                <w:sz w:val="16"/>
                <w:szCs w:val="16"/>
              </w:rPr>
              <w:t>RP-231356</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387E8ED" w14:textId="11B0FEA2" w:rsidR="00355CB0" w:rsidRPr="00355CB0" w:rsidRDefault="00355CB0" w:rsidP="00355CB0">
            <w:pPr>
              <w:pStyle w:val="TAC"/>
              <w:rPr>
                <w:rFonts w:cs="Arial"/>
                <w:sz w:val="16"/>
                <w:szCs w:val="16"/>
              </w:rPr>
            </w:pPr>
            <w:r w:rsidRPr="00355CB0">
              <w:rPr>
                <w:sz w:val="16"/>
                <w:szCs w:val="16"/>
              </w:rPr>
              <w:t>0493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FFFA15E" w14:textId="4E2538C2" w:rsidR="00355CB0" w:rsidRPr="00355CB0" w:rsidRDefault="00355CB0" w:rsidP="00355CB0">
            <w:pPr>
              <w:pStyle w:val="TAC"/>
              <w:rPr>
                <w:sz w:val="16"/>
                <w:szCs w:val="16"/>
              </w:rPr>
            </w:pPr>
            <w:r w:rsidRPr="00355CB0">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CDE61BF" w14:textId="04FF5541" w:rsidR="00355CB0" w:rsidRPr="00355CB0" w:rsidRDefault="00355CB0" w:rsidP="00355CB0">
            <w:pPr>
              <w:pStyle w:val="TAC"/>
              <w:rPr>
                <w:rFonts w:cs="Arial"/>
                <w:sz w:val="16"/>
                <w:szCs w:val="16"/>
              </w:rPr>
            </w:pPr>
            <w:r w:rsidRPr="00355CB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58CAFA" w14:textId="11D391E0" w:rsidR="00355CB0" w:rsidRPr="00355CB0" w:rsidRDefault="00355CB0" w:rsidP="00355CB0">
            <w:pPr>
              <w:pStyle w:val="TAL"/>
              <w:rPr>
                <w:rFonts w:cs="Arial"/>
                <w:sz w:val="16"/>
                <w:szCs w:val="16"/>
              </w:rPr>
            </w:pPr>
            <w:r w:rsidRPr="00355CB0">
              <w:rPr>
                <w:rFonts w:cs="Arial"/>
                <w:sz w:val="16"/>
                <w:szCs w:val="16"/>
              </w:rPr>
              <w:t>CR to 38.104: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FDCEB" w14:textId="770F6767" w:rsidR="00355CB0" w:rsidRDefault="00355CB0" w:rsidP="00355CB0">
            <w:pPr>
              <w:pStyle w:val="TAC"/>
              <w:rPr>
                <w:sz w:val="16"/>
                <w:szCs w:val="16"/>
              </w:rPr>
            </w:pPr>
            <w:r>
              <w:rPr>
                <w:sz w:val="16"/>
                <w:szCs w:val="16"/>
              </w:rPr>
              <w:t>15.19.0</w:t>
            </w:r>
          </w:p>
        </w:tc>
      </w:tr>
      <w:tr w:rsidR="00D924E6" w14:paraId="1578353E"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3DD5628C" w14:textId="7C56F42F" w:rsidR="00D924E6" w:rsidRDefault="00D924E6" w:rsidP="00D924E6">
            <w:pPr>
              <w:pStyle w:val="TAC"/>
              <w:rPr>
                <w:sz w:val="16"/>
                <w:szCs w:val="16"/>
                <w:lang w:eastAsia="ja-JP"/>
              </w:rPr>
            </w:pPr>
            <w:r>
              <w:rPr>
                <w:sz w:val="16"/>
                <w:szCs w:val="16"/>
                <w:lang w:eastAsia="ja-JP"/>
              </w:rPr>
              <w:t>2024-03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E3260E9" w14:textId="4F0719C7" w:rsidR="00D924E6" w:rsidRDefault="00D924E6" w:rsidP="00D924E6">
            <w:pPr>
              <w:pStyle w:val="TAC"/>
              <w:rPr>
                <w:sz w:val="16"/>
                <w:szCs w:val="16"/>
                <w:lang w:eastAsia="ja-JP"/>
              </w:rPr>
            </w:pPr>
            <w:r>
              <w:rPr>
                <w:sz w:val="16"/>
                <w:szCs w:val="16"/>
                <w:lang w:eastAsia="ja-JP"/>
              </w:rPr>
              <w:t>RAN#100</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2DBCB27F" w14:textId="0CE77D96" w:rsidR="00D924E6" w:rsidRPr="00355CB0" w:rsidRDefault="00D924E6" w:rsidP="00D924E6">
            <w:pPr>
              <w:pStyle w:val="TAC"/>
              <w:rPr>
                <w:rFonts w:cs="Arial"/>
                <w:sz w:val="16"/>
                <w:szCs w:val="16"/>
              </w:rPr>
            </w:pPr>
            <w:r w:rsidRPr="00D924E6">
              <w:rPr>
                <w:rFonts w:cs="Arial"/>
                <w:sz w:val="16"/>
                <w:szCs w:val="16"/>
              </w:rPr>
              <w:t>RP-240565</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3B188289" w14:textId="60CF280C" w:rsidR="00D924E6" w:rsidRPr="00355CB0" w:rsidRDefault="00D924E6" w:rsidP="00D924E6">
            <w:pPr>
              <w:pStyle w:val="TAC"/>
              <w:rPr>
                <w:sz w:val="16"/>
                <w:szCs w:val="16"/>
              </w:rPr>
            </w:pPr>
            <w:r w:rsidRPr="004C220D">
              <w:t>0580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65497CA" w14:textId="77777777" w:rsidR="00D924E6" w:rsidRPr="00355CB0" w:rsidRDefault="00D924E6" w:rsidP="00D924E6">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64FE7F0" w14:textId="06403864" w:rsidR="00D924E6" w:rsidRPr="00355CB0" w:rsidRDefault="00D924E6" w:rsidP="00D924E6">
            <w:pPr>
              <w:pStyle w:val="TAC"/>
              <w:rPr>
                <w:sz w:val="16"/>
                <w:szCs w:val="16"/>
              </w:rPr>
            </w:pPr>
            <w:r w:rsidRPr="004C220D">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1CDF0" w14:textId="66DDC9F0" w:rsidR="00D924E6" w:rsidRPr="00FF7EFB" w:rsidRDefault="00D924E6" w:rsidP="00FF7EFB">
            <w:pPr>
              <w:overflowPunct/>
              <w:autoSpaceDE/>
              <w:autoSpaceDN/>
              <w:adjustRightInd/>
              <w:spacing w:after="0"/>
              <w:textAlignment w:val="auto"/>
              <w:rPr>
                <w:rFonts w:ascii="Arial" w:hAnsi="Arial" w:cs="Arial"/>
                <w:sz w:val="16"/>
                <w:szCs w:val="16"/>
                <w:lang w:val="en-US" w:eastAsia="en-US"/>
              </w:rPr>
            </w:pPr>
            <w:r>
              <w:rPr>
                <w:rFonts w:ascii="Arial" w:hAnsi="Arial" w:cs="Arial"/>
                <w:sz w:val="16"/>
                <w:szCs w:val="16"/>
              </w:rPr>
              <w:t>CR to 38.104: Correction on transmitter intermodulation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2B4E" w14:textId="4B52E693" w:rsidR="00D924E6" w:rsidRDefault="00D924E6" w:rsidP="00D924E6">
            <w:pPr>
              <w:pStyle w:val="TAC"/>
              <w:rPr>
                <w:sz w:val="16"/>
                <w:szCs w:val="16"/>
              </w:rPr>
            </w:pPr>
            <w:r>
              <w:rPr>
                <w:sz w:val="16"/>
                <w:szCs w:val="16"/>
              </w:rPr>
              <w:t>15.20.0</w:t>
            </w: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B8115E" w14:textId="77777777" w:rsidR="00ED4673" w:rsidRDefault="00ED4673">
      <w:r>
        <w:separator/>
      </w:r>
    </w:p>
  </w:endnote>
  <w:endnote w:type="continuationSeparator" w:id="0">
    <w:p w14:paraId="44410FE0" w14:textId="77777777" w:rsidR="00ED4673" w:rsidRDefault="00ED46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Yu Gothic"/>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F60AB" w14:textId="77777777" w:rsidR="00FF7EFB" w:rsidRDefault="00FF7EF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FC33F" w14:textId="7E0CB5F4" w:rsidR="00FF7EFB" w:rsidRDefault="00FF7EF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A007C" w14:textId="77777777" w:rsidR="00ED4673" w:rsidRDefault="00ED4673">
      <w:r>
        <w:separator/>
      </w:r>
    </w:p>
  </w:footnote>
  <w:footnote w:type="continuationSeparator" w:id="0">
    <w:p w14:paraId="305E88F7" w14:textId="77777777" w:rsidR="00ED4673" w:rsidRDefault="00ED46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1CD0E" w14:textId="02C28170" w:rsidR="00FF7EFB" w:rsidRDefault="00FF7EFB">
    <w:r>
      <w:t xml:space="preserve">Page </w:t>
    </w:r>
    <w:r>
      <w:fldChar w:fldCharType="begin"/>
    </w:r>
    <w:r>
      <w:instrText>PAGE</w:instrText>
    </w:r>
    <w:r>
      <w:fldChar w:fldCharType="separate"/>
    </w:r>
    <w:r>
      <w:rPr>
        <w:noProof/>
      </w:rPr>
      <w:t>1</w:t>
    </w:r>
    <w:r>
      <w:rPr>
        <w:noProof/>
      </w:rPr>
      <w:fldChar w:fldCharType="end"/>
    </w:r>
    <w:r>
      <w:br/>
    </w:r>
  </w:p>
  <w:p w14:paraId="61AE29CE" w14:textId="77777777" w:rsidR="00FF7EFB" w:rsidRDefault="00FF7EFB"/>
  <w:p w14:paraId="0B20B9CD" w14:textId="77777777" w:rsidR="00FF7EFB" w:rsidRDefault="00FF7EFB"/>
  <w:p w14:paraId="7BAA85AB" w14:textId="77777777" w:rsidR="00FF7EFB" w:rsidRDefault="00FF7EFB"/>
  <w:p w14:paraId="3CF23D02" w14:textId="77777777" w:rsidR="00FF7EFB" w:rsidRDefault="00FF7EFB"/>
  <w:p w14:paraId="6FD42DFE" w14:textId="77777777" w:rsidR="00FF7EFB" w:rsidRDefault="00FF7EF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875B3" w14:textId="029B4C4D" w:rsidR="00FF7EFB" w:rsidRPr="00354271" w:rsidRDefault="00FF7EFB" w:rsidP="00354271">
    <w:pPr>
      <w:framePr w:h="284" w:hRule="exact" w:wrap="around" w:vAnchor="text" w:hAnchor="margin"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ZGSM </w:instrText>
    </w:r>
    <w:r w:rsidRPr="00354271">
      <w:rPr>
        <w:rFonts w:ascii="Arial" w:hAnsi="Arial" w:cs="Arial"/>
        <w:b/>
        <w:color w:val="000000"/>
        <w:sz w:val="18"/>
        <w:szCs w:val="18"/>
        <w:lang w:eastAsia="ja-JP"/>
      </w:rPr>
      <w:fldChar w:fldCharType="separate"/>
    </w:r>
    <w:r w:rsidR="00B2468E">
      <w:rPr>
        <w:rFonts w:ascii="Arial" w:hAnsi="Arial" w:cs="Arial"/>
        <w:b/>
        <w:noProof/>
        <w:color w:val="000000"/>
        <w:sz w:val="18"/>
        <w:szCs w:val="18"/>
        <w:lang w:eastAsia="ja-JP"/>
      </w:rPr>
      <w:t>Release 15</w:t>
    </w:r>
    <w:r w:rsidRPr="00354271">
      <w:rPr>
        <w:rFonts w:ascii="Arial" w:hAnsi="Arial" w:cs="Arial"/>
        <w:b/>
        <w:color w:val="000000"/>
        <w:sz w:val="18"/>
        <w:szCs w:val="18"/>
        <w:lang w:eastAsia="ja-JP"/>
      </w:rPr>
      <w:fldChar w:fldCharType="end"/>
    </w:r>
  </w:p>
  <w:p w14:paraId="494029A4" w14:textId="77777777" w:rsidR="00FF7EFB" w:rsidRPr="00354271" w:rsidRDefault="00FF7EFB" w:rsidP="00354271">
    <w:pPr>
      <w:framePr w:h="284" w:hRule="exact" w:wrap="around" w:vAnchor="text" w:hAnchor="margin" w:xAlign="center"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PAGE </w:instrText>
    </w:r>
    <w:r w:rsidRPr="00354271">
      <w:rPr>
        <w:rFonts w:ascii="Arial" w:hAnsi="Arial" w:cs="Arial"/>
        <w:b/>
        <w:color w:val="000000"/>
        <w:sz w:val="18"/>
        <w:szCs w:val="18"/>
        <w:lang w:eastAsia="ja-JP"/>
      </w:rPr>
      <w:fldChar w:fldCharType="separate"/>
    </w:r>
    <w:r w:rsidRPr="00354271">
      <w:rPr>
        <w:rFonts w:ascii="Arial" w:hAnsi="Arial" w:cs="Arial"/>
        <w:b/>
        <w:color w:val="000000"/>
        <w:sz w:val="18"/>
        <w:szCs w:val="18"/>
        <w:lang w:eastAsia="ja-JP"/>
      </w:rPr>
      <w:t>2</w:t>
    </w:r>
    <w:r w:rsidRPr="00354271">
      <w:rPr>
        <w:rFonts w:ascii="Arial" w:hAnsi="Arial" w:cs="Arial"/>
        <w:b/>
        <w:color w:val="000000"/>
        <w:sz w:val="18"/>
        <w:szCs w:val="18"/>
        <w:lang w:eastAsia="ja-JP"/>
      </w:rPr>
      <w:fldChar w:fldCharType="end"/>
    </w:r>
  </w:p>
  <w:p w14:paraId="47B2CBFE" w14:textId="7360DE4F" w:rsidR="00FF7EFB" w:rsidRPr="00354271" w:rsidRDefault="00FF7EFB" w:rsidP="00354271">
    <w:pPr>
      <w:framePr w:h="284" w:hRule="exact" w:wrap="around" w:vAnchor="text" w:hAnchor="margin" w:xAlign="right" w:y="1"/>
      <w:rPr>
        <w:rFonts w:ascii="Arial" w:hAnsi="Arial" w:cs="Arial"/>
        <w:b/>
        <w:color w:val="000000"/>
        <w:sz w:val="18"/>
        <w:szCs w:val="18"/>
        <w:lang w:eastAsia="ja-JP"/>
      </w:rPr>
    </w:pPr>
    <w:r w:rsidRPr="00354271">
      <w:rPr>
        <w:rFonts w:ascii="Arial" w:hAnsi="Arial" w:cs="Arial"/>
        <w:b/>
        <w:color w:val="000000"/>
        <w:sz w:val="18"/>
        <w:szCs w:val="18"/>
        <w:lang w:eastAsia="ja-JP"/>
      </w:rPr>
      <w:fldChar w:fldCharType="begin"/>
    </w:r>
    <w:r w:rsidRPr="00354271">
      <w:rPr>
        <w:rFonts w:ascii="Arial" w:hAnsi="Arial" w:cs="Arial"/>
        <w:b/>
        <w:color w:val="000000"/>
        <w:sz w:val="18"/>
        <w:szCs w:val="18"/>
        <w:lang w:eastAsia="ja-JP"/>
      </w:rPr>
      <w:instrText xml:space="preserve"> STYLEREF ZA </w:instrText>
    </w:r>
    <w:r w:rsidRPr="00354271">
      <w:rPr>
        <w:rFonts w:ascii="Arial" w:hAnsi="Arial" w:cs="Arial"/>
        <w:b/>
        <w:color w:val="000000"/>
        <w:sz w:val="18"/>
        <w:szCs w:val="18"/>
        <w:lang w:eastAsia="ja-JP"/>
      </w:rPr>
      <w:fldChar w:fldCharType="separate"/>
    </w:r>
    <w:r w:rsidR="00B2468E">
      <w:rPr>
        <w:rFonts w:ascii="Arial" w:hAnsi="Arial" w:cs="Arial"/>
        <w:b/>
        <w:noProof/>
        <w:color w:val="000000"/>
        <w:sz w:val="18"/>
        <w:szCs w:val="18"/>
        <w:lang w:eastAsia="ja-JP"/>
      </w:rPr>
      <w:t>3GPP TS 38.104 V15.20.0 (2024-03)</w:t>
    </w:r>
    <w:r w:rsidRPr="00354271">
      <w:rPr>
        <w:rFonts w:ascii="Arial" w:hAnsi="Arial" w:cs="Arial"/>
        <w:b/>
        <w:color w:val="000000"/>
        <w:sz w:val="18"/>
        <w:szCs w:val="18"/>
        <w:lang w:eastAsia="ja-JP"/>
      </w:rPr>
      <w:fldChar w:fldCharType="end"/>
    </w:r>
  </w:p>
  <w:p w14:paraId="53ABFE37" w14:textId="77777777" w:rsidR="00FF7EFB" w:rsidRPr="005A07C7" w:rsidRDefault="00FF7EFB"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5BBA8" w14:textId="1C504933" w:rsidR="00FF7EFB" w:rsidRDefault="00FF7EFB"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66B9">
      <w:rPr>
        <w:rFonts w:ascii="Arial" w:hAnsi="Arial" w:cs="Arial"/>
        <w:b/>
        <w:noProof/>
        <w:sz w:val="18"/>
        <w:szCs w:val="18"/>
      </w:rPr>
      <w:t>Release 15</w:t>
    </w:r>
    <w:r>
      <w:rPr>
        <w:rFonts w:ascii="Arial" w:hAnsi="Arial" w:cs="Arial"/>
        <w:b/>
        <w:sz w:val="18"/>
        <w:szCs w:val="18"/>
      </w:rPr>
      <w:fldChar w:fldCharType="end"/>
    </w:r>
  </w:p>
  <w:p w14:paraId="432CFF50" w14:textId="77777777" w:rsidR="00FF7EFB" w:rsidRDefault="00FF7EFB"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71C7DA7E" w:rsidR="00FF7EFB" w:rsidRDefault="00FF7EFB"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66B9">
      <w:rPr>
        <w:rFonts w:ascii="Arial" w:hAnsi="Arial" w:cs="Arial"/>
        <w:b/>
        <w:noProof/>
        <w:sz w:val="18"/>
        <w:szCs w:val="18"/>
      </w:rPr>
      <w:t>3GPP TS 38.104 V15.20.0 (2024-03)</w:t>
    </w:r>
    <w:r>
      <w:rPr>
        <w:rFonts w:ascii="Arial" w:hAnsi="Arial" w:cs="Arial"/>
        <w:b/>
        <w:sz w:val="18"/>
        <w:szCs w:val="18"/>
      </w:rPr>
      <w:fldChar w:fldCharType="end"/>
    </w:r>
  </w:p>
  <w:p w14:paraId="58B05A30" w14:textId="77777777" w:rsidR="00FF7EFB" w:rsidRPr="005A07C7" w:rsidRDefault="00FF7EFB"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64680951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3746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4190297">
    <w:abstractNumId w:val="4"/>
  </w:num>
  <w:num w:numId="4" w16cid:durableId="859665247">
    <w:abstractNumId w:val="34"/>
  </w:num>
  <w:num w:numId="5" w16cid:durableId="200484276">
    <w:abstractNumId w:val="12"/>
  </w:num>
  <w:num w:numId="6" w16cid:durableId="1224028363">
    <w:abstractNumId w:val="30"/>
  </w:num>
  <w:num w:numId="7" w16cid:durableId="2125951966">
    <w:abstractNumId w:val="22"/>
  </w:num>
  <w:num w:numId="8" w16cid:durableId="515846948">
    <w:abstractNumId w:val="6"/>
  </w:num>
  <w:num w:numId="9" w16cid:durableId="145559480">
    <w:abstractNumId w:val="32"/>
  </w:num>
  <w:num w:numId="10" w16cid:durableId="2001537423">
    <w:abstractNumId w:val="23"/>
  </w:num>
  <w:num w:numId="11" w16cid:durableId="1213691353">
    <w:abstractNumId w:val="35"/>
  </w:num>
  <w:num w:numId="12" w16cid:durableId="141427364">
    <w:abstractNumId w:val="28"/>
  </w:num>
  <w:num w:numId="13" w16cid:durableId="353967228">
    <w:abstractNumId w:val="13"/>
  </w:num>
  <w:num w:numId="14" w16cid:durableId="1737818177">
    <w:abstractNumId w:val="11"/>
  </w:num>
  <w:num w:numId="15" w16cid:durableId="1089085280">
    <w:abstractNumId w:val="21"/>
  </w:num>
  <w:num w:numId="16" w16cid:durableId="1694265574">
    <w:abstractNumId w:val="20"/>
  </w:num>
  <w:num w:numId="17" w16cid:durableId="820850432">
    <w:abstractNumId w:val="25"/>
  </w:num>
  <w:num w:numId="18" w16cid:durableId="211380374">
    <w:abstractNumId w:val="18"/>
  </w:num>
  <w:num w:numId="19" w16cid:durableId="1346249518">
    <w:abstractNumId w:val="9"/>
  </w:num>
  <w:num w:numId="20" w16cid:durableId="1531844151">
    <w:abstractNumId w:val="33"/>
  </w:num>
  <w:num w:numId="21" w16cid:durableId="176508810">
    <w:abstractNumId w:val="27"/>
  </w:num>
  <w:num w:numId="22" w16cid:durableId="820973067">
    <w:abstractNumId w:val="31"/>
  </w:num>
  <w:num w:numId="23" w16cid:durableId="1457531110">
    <w:abstractNumId w:val="10"/>
  </w:num>
  <w:num w:numId="24" w16cid:durableId="599029621">
    <w:abstractNumId w:val="5"/>
  </w:num>
  <w:num w:numId="25" w16cid:durableId="2130464595">
    <w:abstractNumId w:val="14"/>
  </w:num>
  <w:num w:numId="26" w16cid:durableId="1515801272">
    <w:abstractNumId w:val="29"/>
  </w:num>
  <w:num w:numId="27" w16cid:durableId="41946460">
    <w:abstractNumId w:val="2"/>
  </w:num>
  <w:num w:numId="28" w16cid:durableId="1370061594">
    <w:abstractNumId w:val="1"/>
  </w:num>
  <w:num w:numId="29" w16cid:durableId="332731092">
    <w:abstractNumId w:val="0"/>
  </w:num>
  <w:num w:numId="30" w16cid:durableId="1240288173">
    <w:abstractNumId w:val="19"/>
  </w:num>
  <w:num w:numId="31" w16cid:durableId="1761951169">
    <w:abstractNumId w:val="24"/>
  </w:num>
  <w:num w:numId="32" w16cid:durableId="2123261668">
    <w:abstractNumId w:val="7"/>
  </w:num>
  <w:num w:numId="33" w16cid:durableId="1129855922">
    <w:abstractNumId w:val="26"/>
  </w:num>
  <w:num w:numId="34" w16cid:durableId="1875921008">
    <w:abstractNumId w:val="36"/>
  </w:num>
  <w:num w:numId="35" w16cid:durableId="2080519163">
    <w:abstractNumId w:val="17"/>
  </w:num>
  <w:num w:numId="36" w16cid:durableId="1016079585">
    <w:abstractNumId w:val="16"/>
  </w:num>
  <w:num w:numId="37" w16cid:durableId="412121910">
    <w:abstractNumId w:val="15"/>
  </w:num>
  <w:num w:numId="38" w16cid:durableId="55754639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0CFC"/>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67F68"/>
    <w:rsid w:val="000717EC"/>
    <w:rsid w:val="0007233E"/>
    <w:rsid w:val="000723CA"/>
    <w:rsid w:val="00073A85"/>
    <w:rsid w:val="000800C5"/>
    <w:rsid w:val="0008098E"/>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17F2"/>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1764C"/>
    <w:rsid w:val="001203FC"/>
    <w:rsid w:val="00121236"/>
    <w:rsid w:val="00121F07"/>
    <w:rsid w:val="001229C0"/>
    <w:rsid w:val="0012316E"/>
    <w:rsid w:val="00123857"/>
    <w:rsid w:val="00123B9B"/>
    <w:rsid w:val="00123F90"/>
    <w:rsid w:val="00124C5A"/>
    <w:rsid w:val="00127F17"/>
    <w:rsid w:val="00130EF3"/>
    <w:rsid w:val="001318F4"/>
    <w:rsid w:val="00131E7B"/>
    <w:rsid w:val="0013262E"/>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7539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888"/>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5D52"/>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26B"/>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59CC"/>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5CB0"/>
    <w:rsid w:val="0035689B"/>
    <w:rsid w:val="00357FCA"/>
    <w:rsid w:val="00361609"/>
    <w:rsid w:val="00361B1D"/>
    <w:rsid w:val="00361DBD"/>
    <w:rsid w:val="00362D90"/>
    <w:rsid w:val="00363C9C"/>
    <w:rsid w:val="00364267"/>
    <w:rsid w:val="00364F2B"/>
    <w:rsid w:val="00365064"/>
    <w:rsid w:val="00365A70"/>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3CEB"/>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8FE"/>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02A"/>
    <w:rsid w:val="004237BA"/>
    <w:rsid w:val="004242F1"/>
    <w:rsid w:val="00425326"/>
    <w:rsid w:val="00426292"/>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6DF9"/>
    <w:rsid w:val="0045727E"/>
    <w:rsid w:val="00457875"/>
    <w:rsid w:val="00460932"/>
    <w:rsid w:val="00461377"/>
    <w:rsid w:val="00462967"/>
    <w:rsid w:val="00463DE8"/>
    <w:rsid w:val="00464902"/>
    <w:rsid w:val="00464D94"/>
    <w:rsid w:val="004650AC"/>
    <w:rsid w:val="00465D20"/>
    <w:rsid w:val="004705F8"/>
    <w:rsid w:val="00470BCA"/>
    <w:rsid w:val="0047154D"/>
    <w:rsid w:val="00472000"/>
    <w:rsid w:val="0047258C"/>
    <w:rsid w:val="00472EE5"/>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0380"/>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6E"/>
    <w:rsid w:val="005170FD"/>
    <w:rsid w:val="00517C13"/>
    <w:rsid w:val="00521006"/>
    <w:rsid w:val="00521B72"/>
    <w:rsid w:val="00523B7D"/>
    <w:rsid w:val="00523CCE"/>
    <w:rsid w:val="00523CDD"/>
    <w:rsid w:val="00524036"/>
    <w:rsid w:val="00524102"/>
    <w:rsid w:val="00525D89"/>
    <w:rsid w:val="0053071D"/>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570D"/>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030B"/>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04E9"/>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53A0"/>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C7E4D"/>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4"/>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4D19"/>
    <w:rsid w:val="008A6478"/>
    <w:rsid w:val="008B099A"/>
    <w:rsid w:val="008B183C"/>
    <w:rsid w:val="008B2C0E"/>
    <w:rsid w:val="008B3652"/>
    <w:rsid w:val="008B3A90"/>
    <w:rsid w:val="008B5D60"/>
    <w:rsid w:val="008B75AA"/>
    <w:rsid w:val="008C0D23"/>
    <w:rsid w:val="008C0FFA"/>
    <w:rsid w:val="008C182D"/>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31DA"/>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423"/>
    <w:rsid w:val="00A246B6"/>
    <w:rsid w:val="00A24932"/>
    <w:rsid w:val="00A24C79"/>
    <w:rsid w:val="00A2528F"/>
    <w:rsid w:val="00A268CC"/>
    <w:rsid w:val="00A31EE4"/>
    <w:rsid w:val="00A31F4D"/>
    <w:rsid w:val="00A32AE5"/>
    <w:rsid w:val="00A334B2"/>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0CC1"/>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166"/>
    <w:rsid w:val="00AD22FF"/>
    <w:rsid w:val="00AD3E44"/>
    <w:rsid w:val="00AD4421"/>
    <w:rsid w:val="00AD5163"/>
    <w:rsid w:val="00AD6308"/>
    <w:rsid w:val="00AE3EC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468E"/>
    <w:rsid w:val="00B2519C"/>
    <w:rsid w:val="00B258BB"/>
    <w:rsid w:val="00B25C53"/>
    <w:rsid w:val="00B301C0"/>
    <w:rsid w:val="00B304B5"/>
    <w:rsid w:val="00B319D3"/>
    <w:rsid w:val="00B3666C"/>
    <w:rsid w:val="00B36AF5"/>
    <w:rsid w:val="00B375F0"/>
    <w:rsid w:val="00B37923"/>
    <w:rsid w:val="00B41384"/>
    <w:rsid w:val="00B41785"/>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113"/>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66B9"/>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35CB"/>
    <w:rsid w:val="00C456FE"/>
    <w:rsid w:val="00C462A3"/>
    <w:rsid w:val="00C47990"/>
    <w:rsid w:val="00C50636"/>
    <w:rsid w:val="00C52128"/>
    <w:rsid w:val="00C529F7"/>
    <w:rsid w:val="00C52CE2"/>
    <w:rsid w:val="00C53FE5"/>
    <w:rsid w:val="00C54C80"/>
    <w:rsid w:val="00C55390"/>
    <w:rsid w:val="00C557A4"/>
    <w:rsid w:val="00C57861"/>
    <w:rsid w:val="00C61B5D"/>
    <w:rsid w:val="00C61D51"/>
    <w:rsid w:val="00C629A6"/>
    <w:rsid w:val="00C6377E"/>
    <w:rsid w:val="00C6449B"/>
    <w:rsid w:val="00C64AAF"/>
    <w:rsid w:val="00C67F36"/>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D7BC4"/>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4E6"/>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3ADD"/>
    <w:rsid w:val="00DB5B51"/>
    <w:rsid w:val="00DB5DF9"/>
    <w:rsid w:val="00DB5F53"/>
    <w:rsid w:val="00DC2211"/>
    <w:rsid w:val="00DC23BF"/>
    <w:rsid w:val="00DC461B"/>
    <w:rsid w:val="00DC4968"/>
    <w:rsid w:val="00DC5B2B"/>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1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4673"/>
    <w:rsid w:val="00ED6786"/>
    <w:rsid w:val="00ED77B9"/>
    <w:rsid w:val="00EE17F5"/>
    <w:rsid w:val="00EE590D"/>
    <w:rsid w:val="00EE6268"/>
    <w:rsid w:val="00EE7D7C"/>
    <w:rsid w:val="00EF0A2D"/>
    <w:rsid w:val="00EF16C9"/>
    <w:rsid w:val="00EF1F5F"/>
    <w:rsid w:val="00EF23BB"/>
    <w:rsid w:val="00EF2D09"/>
    <w:rsid w:val="00EF739E"/>
    <w:rsid w:val="00EF7F64"/>
    <w:rsid w:val="00F001C1"/>
    <w:rsid w:val="00F0022E"/>
    <w:rsid w:val="00F02A74"/>
    <w:rsid w:val="00F054A6"/>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7CF"/>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0FAB"/>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3D90"/>
    <w:rsid w:val="00FF4619"/>
    <w:rsid w:val="00FF4B2B"/>
    <w:rsid w:val="00FF5246"/>
    <w:rsid w:val="00FF5AB0"/>
    <w:rsid w:val="00FF6622"/>
    <w:rsid w:val="00FF7EF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468E"/>
    <w:pPr>
      <w:overflowPunct w:val="0"/>
      <w:autoSpaceDE w:val="0"/>
      <w:autoSpaceDN w:val="0"/>
      <w:adjustRightInd w:val="0"/>
      <w:spacing w:after="180"/>
      <w:textAlignment w:val="baseline"/>
    </w:pPr>
    <w:rPr>
      <w:rFonts w:ascii="Times New Roman" w:eastAsia="Times New Roman" w:hAnsi="Times New Roman"/>
      <w:lang w:val="en-GB" w:eastAsia="zh-CN"/>
    </w:rPr>
  </w:style>
  <w:style w:type="paragraph" w:styleId="Heading1">
    <w:name w:val="heading 1"/>
    <w:next w:val="Normal"/>
    <w:link w:val="Heading1Char"/>
    <w:qFormat/>
    <w:rsid w:val="00B246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B2468E"/>
    <w:pPr>
      <w:pBdr>
        <w:top w:val="none" w:sz="0" w:space="0" w:color="auto"/>
      </w:pBdr>
      <w:spacing w:before="180"/>
      <w:outlineLvl w:val="1"/>
    </w:pPr>
    <w:rPr>
      <w:sz w:val="32"/>
    </w:rPr>
  </w:style>
  <w:style w:type="paragraph" w:styleId="Heading3">
    <w:name w:val="heading 3"/>
    <w:basedOn w:val="Heading2"/>
    <w:next w:val="Normal"/>
    <w:link w:val="Heading3Char"/>
    <w:qFormat/>
    <w:rsid w:val="00B2468E"/>
    <w:pPr>
      <w:spacing w:before="120"/>
      <w:outlineLvl w:val="2"/>
    </w:pPr>
    <w:rPr>
      <w:sz w:val="28"/>
    </w:rPr>
  </w:style>
  <w:style w:type="paragraph" w:styleId="Heading4">
    <w:name w:val="heading 4"/>
    <w:basedOn w:val="Heading3"/>
    <w:next w:val="Normal"/>
    <w:link w:val="Heading4Char"/>
    <w:qFormat/>
    <w:rsid w:val="00B2468E"/>
    <w:pPr>
      <w:ind w:left="1418" w:hanging="1418"/>
      <w:outlineLvl w:val="3"/>
    </w:pPr>
    <w:rPr>
      <w:sz w:val="24"/>
    </w:rPr>
  </w:style>
  <w:style w:type="paragraph" w:styleId="Heading5">
    <w:name w:val="heading 5"/>
    <w:basedOn w:val="Heading4"/>
    <w:next w:val="Normal"/>
    <w:link w:val="Heading5Char"/>
    <w:qFormat/>
    <w:rsid w:val="00B2468E"/>
    <w:pPr>
      <w:ind w:left="1701" w:hanging="1701"/>
      <w:outlineLvl w:val="4"/>
    </w:pPr>
    <w:rPr>
      <w:sz w:val="22"/>
    </w:rPr>
  </w:style>
  <w:style w:type="paragraph" w:styleId="Heading6">
    <w:name w:val="heading 6"/>
    <w:basedOn w:val="H6"/>
    <w:next w:val="Normal"/>
    <w:link w:val="Heading6Char"/>
    <w:qFormat/>
    <w:rsid w:val="00B2468E"/>
    <w:pPr>
      <w:outlineLvl w:val="5"/>
    </w:pPr>
  </w:style>
  <w:style w:type="paragraph" w:styleId="Heading7">
    <w:name w:val="heading 7"/>
    <w:basedOn w:val="H6"/>
    <w:next w:val="Normal"/>
    <w:link w:val="Heading7Char"/>
    <w:qFormat/>
    <w:rsid w:val="00B2468E"/>
    <w:pPr>
      <w:outlineLvl w:val="6"/>
    </w:pPr>
  </w:style>
  <w:style w:type="paragraph" w:styleId="Heading8">
    <w:name w:val="heading 8"/>
    <w:basedOn w:val="Heading1"/>
    <w:next w:val="Normal"/>
    <w:link w:val="Heading8Char"/>
    <w:qFormat/>
    <w:rsid w:val="00B2468E"/>
    <w:pPr>
      <w:ind w:left="0" w:firstLine="0"/>
      <w:outlineLvl w:val="7"/>
    </w:pPr>
  </w:style>
  <w:style w:type="paragraph" w:styleId="Heading9">
    <w:name w:val="heading 9"/>
    <w:basedOn w:val="Heading8"/>
    <w:next w:val="Normal"/>
    <w:link w:val="Heading9Char"/>
    <w:qFormat/>
    <w:rsid w:val="00B2468E"/>
    <w:pPr>
      <w:outlineLvl w:val="8"/>
    </w:pPr>
  </w:style>
  <w:style w:type="character" w:default="1" w:styleId="DefaultParagraphFont">
    <w:name w:val="Default Paragraph Font"/>
    <w:semiHidden/>
    <w:rsid w:val="00B2468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2468E"/>
  </w:style>
  <w:style w:type="character" w:customStyle="1" w:styleId="Heading2Char">
    <w:name w:val="Heading 2 Char"/>
    <w:link w:val="Heading2"/>
    <w:rsid w:val="000723CA"/>
    <w:rPr>
      <w:rFonts w:ascii="Arial" w:eastAsia="Times New Roman" w:hAnsi="Arial"/>
      <w:sz w:val="32"/>
      <w:lang w:val="en-GB" w:eastAsia="zh-CN"/>
    </w:rPr>
  </w:style>
  <w:style w:type="character" w:customStyle="1" w:styleId="Heading3Char">
    <w:name w:val="Heading 3 Char"/>
    <w:link w:val="Heading3"/>
    <w:rsid w:val="000723CA"/>
    <w:rPr>
      <w:rFonts w:ascii="Arial" w:eastAsia="Times New Roman" w:hAnsi="Arial"/>
      <w:sz w:val="28"/>
      <w:lang w:val="en-GB" w:eastAsia="zh-CN"/>
    </w:rPr>
  </w:style>
  <w:style w:type="character" w:customStyle="1" w:styleId="Heading4Char">
    <w:name w:val="Heading 4 Char"/>
    <w:link w:val="Heading4"/>
    <w:rsid w:val="000723CA"/>
    <w:rPr>
      <w:rFonts w:ascii="Arial" w:eastAsia="Times New Roman" w:hAnsi="Arial"/>
      <w:sz w:val="24"/>
      <w:lang w:val="en-GB" w:eastAsia="zh-CN"/>
    </w:rPr>
  </w:style>
  <w:style w:type="paragraph" w:customStyle="1" w:styleId="H6">
    <w:name w:val="H6"/>
    <w:basedOn w:val="Heading5"/>
    <w:next w:val="Normal"/>
    <w:link w:val="H6Char"/>
    <w:rsid w:val="00B2468E"/>
    <w:pPr>
      <w:ind w:left="1985" w:hanging="1985"/>
      <w:outlineLvl w:val="9"/>
    </w:pPr>
    <w:rPr>
      <w:sz w:val="20"/>
    </w:rPr>
  </w:style>
  <w:style w:type="paragraph" w:styleId="TOC8">
    <w:name w:val="toc 8"/>
    <w:basedOn w:val="TOC1"/>
    <w:rsid w:val="00B2468E"/>
    <w:pPr>
      <w:spacing w:before="180"/>
      <w:ind w:left="2693" w:hanging="2693"/>
    </w:pPr>
    <w:rPr>
      <w:b/>
    </w:rPr>
  </w:style>
  <w:style w:type="paragraph" w:styleId="TOC1">
    <w:name w:val="toc 1"/>
    <w:rsid w:val="00B246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zh-CN"/>
    </w:rPr>
  </w:style>
  <w:style w:type="paragraph" w:customStyle="1" w:styleId="ZT">
    <w:name w:val="ZT"/>
    <w:rsid w:val="00B246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styleId="TOC5">
    <w:name w:val="toc 5"/>
    <w:basedOn w:val="TOC4"/>
    <w:rsid w:val="00B2468E"/>
    <w:pPr>
      <w:ind w:left="1701" w:hanging="1701"/>
    </w:pPr>
  </w:style>
  <w:style w:type="paragraph" w:styleId="TOC4">
    <w:name w:val="toc 4"/>
    <w:basedOn w:val="TOC3"/>
    <w:rsid w:val="00B2468E"/>
    <w:pPr>
      <w:ind w:left="1418" w:hanging="1418"/>
    </w:pPr>
  </w:style>
  <w:style w:type="paragraph" w:styleId="TOC3">
    <w:name w:val="toc 3"/>
    <w:basedOn w:val="TOC2"/>
    <w:rsid w:val="00B2468E"/>
    <w:pPr>
      <w:ind w:left="1134" w:hanging="1134"/>
    </w:pPr>
  </w:style>
  <w:style w:type="paragraph" w:styleId="TOC2">
    <w:name w:val="toc 2"/>
    <w:basedOn w:val="TOC1"/>
    <w:rsid w:val="00B2468E"/>
    <w:pPr>
      <w:keepNext w:val="0"/>
      <w:spacing w:before="0"/>
      <w:ind w:left="851" w:hanging="851"/>
    </w:pPr>
    <w:rPr>
      <w:sz w:val="20"/>
    </w:rPr>
  </w:style>
  <w:style w:type="paragraph" w:styleId="Index2">
    <w:name w:val="index 2"/>
    <w:basedOn w:val="Index1"/>
    <w:rsid w:val="00B2468E"/>
    <w:pPr>
      <w:ind w:left="284"/>
    </w:pPr>
  </w:style>
  <w:style w:type="paragraph" w:styleId="Index1">
    <w:name w:val="index 1"/>
    <w:basedOn w:val="Normal"/>
    <w:rsid w:val="00B2468E"/>
    <w:pPr>
      <w:keepLines/>
      <w:spacing w:after="0"/>
    </w:pPr>
  </w:style>
  <w:style w:type="paragraph" w:customStyle="1" w:styleId="ZH">
    <w:name w:val="ZH"/>
    <w:rsid w:val="00B246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T">
    <w:name w:val="TT"/>
    <w:basedOn w:val="Heading1"/>
    <w:next w:val="Normal"/>
    <w:rsid w:val="00B2468E"/>
    <w:pPr>
      <w:outlineLvl w:val="9"/>
    </w:pPr>
  </w:style>
  <w:style w:type="paragraph" w:styleId="ListNumber2">
    <w:name w:val="List Number 2"/>
    <w:basedOn w:val="ListNumber"/>
    <w:rsid w:val="00B2468E"/>
    <w:pPr>
      <w:ind w:left="851"/>
    </w:pPr>
  </w:style>
  <w:style w:type="paragraph" w:styleId="ListNumber">
    <w:name w:val="List Number"/>
    <w:basedOn w:val="List"/>
    <w:rsid w:val="00B2468E"/>
  </w:style>
  <w:style w:type="paragraph" w:styleId="List">
    <w:name w:val="List"/>
    <w:basedOn w:val="Normal"/>
    <w:rsid w:val="00B2468E"/>
    <w:pPr>
      <w:ind w:left="568" w:hanging="284"/>
    </w:pPr>
  </w:style>
  <w:style w:type="character" w:styleId="FootnoteReference">
    <w:name w:val="footnote reference"/>
    <w:basedOn w:val="DefaultParagraphFont"/>
    <w:rsid w:val="00B2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2468E"/>
    <w:pPr>
      <w:keepLines/>
      <w:spacing w:after="0"/>
      <w:ind w:left="454" w:hanging="454"/>
    </w:pPr>
    <w:rPr>
      <w:sz w:val="16"/>
    </w:rPr>
  </w:style>
  <w:style w:type="paragraph" w:customStyle="1" w:styleId="TAH">
    <w:name w:val="TAH"/>
    <w:basedOn w:val="TAC"/>
    <w:link w:val="TAHCar"/>
    <w:rsid w:val="00B2468E"/>
    <w:rPr>
      <w:b/>
    </w:rPr>
  </w:style>
  <w:style w:type="paragraph" w:customStyle="1" w:styleId="TAC">
    <w:name w:val="TAC"/>
    <w:basedOn w:val="TAL"/>
    <w:link w:val="TACChar"/>
    <w:rsid w:val="00B2468E"/>
    <w:pPr>
      <w:jc w:val="center"/>
    </w:pPr>
  </w:style>
  <w:style w:type="paragraph" w:customStyle="1" w:styleId="TAL">
    <w:name w:val="TAL"/>
    <w:basedOn w:val="Normal"/>
    <w:link w:val="TALChar"/>
    <w:rsid w:val="00B2468E"/>
    <w:pPr>
      <w:keepNext/>
      <w:keepLines/>
      <w:spacing w:after="0"/>
    </w:pPr>
    <w:rPr>
      <w:rFonts w:ascii="Arial" w:hAnsi="Arial"/>
      <w:sz w:val="18"/>
    </w:rPr>
  </w:style>
  <w:style w:type="character" w:customStyle="1" w:styleId="TALChar">
    <w:name w:val="TAL Char"/>
    <w:link w:val="TAL"/>
    <w:qFormat/>
    <w:rsid w:val="000723CA"/>
    <w:rPr>
      <w:rFonts w:ascii="Arial" w:eastAsia="Times New Roman" w:hAnsi="Arial"/>
      <w:sz w:val="18"/>
      <w:lang w:val="en-GB" w:eastAsia="zh-CN"/>
    </w:rPr>
  </w:style>
  <w:style w:type="character" w:customStyle="1" w:styleId="TACChar">
    <w:name w:val="TAC Char"/>
    <w:link w:val="TAC"/>
    <w:qFormat/>
    <w:rsid w:val="000723CA"/>
    <w:rPr>
      <w:rFonts w:ascii="Arial" w:eastAsia="Times New Roman" w:hAnsi="Arial"/>
      <w:sz w:val="18"/>
      <w:lang w:val="en-GB" w:eastAsia="zh-CN"/>
    </w:rPr>
  </w:style>
  <w:style w:type="character" w:customStyle="1" w:styleId="TAHCar">
    <w:name w:val="TAH Car"/>
    <w:link w:val="TAH"/>
    <w:qFormat/>
    <w:rsid w:val="000723CA"/>
    <w:rPr>
      <w:rFonts w:ascii="Arial" w:eastAsia="Times New Roman" w:hAnsi="Arial"/>
      <w:b/>
      <w:sz w:val="18"/>
      <w:lang w:val="en-GB" w:eastAsia="zh-CN"/>
    </w:rPr>
  </w:style>
  <w:style w:type="paragraph" w:customStyle="1" w:styleId="TF">
    <w:name w:val="TF"/>
    <w:basedOn w:val="TH"/>
    <w:link w:val="TFChar"/>
    <w:rsid w:val="00B2468E"/>
    <w:pPr>
      <w:keepNext w:val="0"/>
      <w:spacing w:before="0" w:after="240"/>
    </w:pPr>
  </w:style>
  <w:style w:type="paragraph" w:customStyle="1" w:styleId="TH">
    <w:name w:val="TH"/>
    <w:basedOn w:val="Normal"/>
    <w:link w:val="THChar"/>
    <w:rsid w:val="00B2468E"/>
    <w:pPr>
      <w:keepNext/>
      <w:keepLines/>
      <w:spacing w:before="60"/>
      <w:jc w:val="center"/>
    </w:pPr>
    <w:rPr>
      <w:rFonts w:ascii="Arial" w:hAnsi="Arial"/>
      <w:b/>
    </w:rPr>
  </w:style>
  <w:style w:type="character" w:customStyle="1" w:styleId="THChar">
    <w:name w:val="TH Char"/>
    <w:link w:val="TH"/>
    <w:qFormat/>
    <w:rsid w:val="000723CA"/>
    <w:rPr>
      <w:rFonts w:ascii="Arial" w:eastAsia="Times New Roman" w:hAnsi="Arial"/>
      <w:b/>
      <w:lang w:val="en-GB" w:eastAsia="zh-CN"/>
    </w:rPr>
  </w:style>
  <w:style w:type="character" w:customStyle="1" w:styleId="TFChar">
    <w:name w:val="TF Char"/>
    <w:link w:val="TF"/>
    <w:rsid w:val="000723CA"/>
    <w:rPr>
      <w:rFonts w:ascii="Arial" w:eastAsia="Times New Roman" w:hAnsi="Arial"/>
      <w:b/>
      <w:lang w:val="en-GB" w:eastAsia="zh-CN"/>
    </w:rPr>
  </w:style>
  <w:style w:type="paragraph" w:customStyle="1" w:styleId="NO">
    <w:name w:val="NO"/>
    <w:basedOn w:val="Normal"/>
    <w:link w:val="NOChar"/>
    <w:rsid w:val="00B2468E"/>
    <w:pPr>
      <w:keepLines/>
      <w:ind w:left="1135" w:hanging="851"/>
    </w:pPr>
  </w:style>
  <w:style w:type="character" w:customStyle="1" w:styleId="NOChar">
    <w:name w:val="NO Char"/>
    <w:link w:val="NO"/>
    <w:qFormat/>
    <w:rsid w:val="000723CA"/>
    <w:rPr>
      <w:rFonts w:ascii="Times New Roman" w:eastAsia="Times New Roman" w:hAnsi="Times New Roman"/>
      <w:lang w:val="en-GB" w:eastAsia="zh-CN"/>
    </w:rPr>
  </w:style>
  <w:style w:type="paragraph" w:styleId="TOC9">
    <w:name w:val="toc 9"/>
    <w:basedOn w:val="TOC8"/>
    <w:rsid w:val="00B2468E"/>
    <w:pPr>
      <w:ind w:left="1418" w:hanging="1418"/>
    </w:pPr>
  </w:style>
  <w:style w:type="paragraph" w:customStyle="1" w:styleId="EX">
    <w:name w:val="EX"/>
    <w:basedOn w:val="Normal"/>
    <w:link w:val="EXChar"/>
    <w:rsid w:val="00B2468E"/>
    <w:pPr>
      <w:keepLines/>
      <w:ind w:left="1702" w:hanging="1418"/>
    </w:pPr>
  </w:style>
  <w:style w:type="character" w:customStyle="1" w:styleId="EXChar">
    <w:name w:val="EX Char"/>
    <w:link w:val="EX"/>
    <w:qFormat/>
    <w:rsid w:val="000723CA"/>
    <w:rPr>
      <w:rFonts w:ascii="Times New Roman" w:eastAsia="Times New Roman" w:hAnsi="Times New Roman"/>
      <w:lang w:val="en-GB" w:eastAsia="zh-CN"/>
    </w:rPr>
  </w:style>
  <w:style w:type="paragraph" w:customStyle="1" w:styleId="FP">
    <w:name w:val="FP"/>
    <w:basedOn w:val="Normal"/>
    <w:rsid w:val="00B2468E"/>
    <w:pPr>
      <w:spacing w:after="0"/>
    </w:pPr>
  </w:style>
  <w:style w:type="paragraph" w:customStyle="1" w:styleId="LD">
    <w:name w:val="LD"/>
    <w:rsid w:val="00B2468E"/>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NW">
    <w:name w:val="NW"/>
    <w:basedOn w:val="NO"/>
    <w:rsid w:val="00B2468E"/>
    <w:pPr>
      <w:spacing w:after="0"/>
    </w:pPr>
  </w:style>
  <w:style w:type="paragraph" w:customStyle="1" w:styleId="EW">
    <w:name w:val="EW"/>
    <w:basedOn w:val="EX"/>
    <w:rsid w:val="00B2468E"/>
    <w:pPr>
      <w:spacing w:after="0"/>
    </w:pPr>
  </w:style>
  <w:style w:type="paragraph" w:styleId="TOC6">
    <w:name w:val="toc 6"/>
    <w:basedOn w:val="TOC5"/>
    <w:next w:val="Normal"/>
    <w:rsid w:val="00B2468E"/>
    <w:pPr>
      <w:ind w:left="1985" w:hanging="1985"/>
    </w:pPr>
  </w:style>
  <w:style w:type="paragraph" w:styleId="TOC7">
    <w:name w:val="toc 7"/>
    <w:basedOn w:val="TOC6"/>
    <w:next w:val="Normal"/>
    <w:rsid w:val="00B2468E"/>
    <w:pPr>
      <w:ind w:left="2268" w:hanging="2268"/>
    </w:pPr>
  </w:style>
  <w:style w:type="paragraph" w:styleId="ListBullet2">
    <w:name w:val="List Bullet 2"/>
    <w:basedOn w:val="ListBullet"/>
    <w:link w:val="ListBullet2Char"/>
    <w:rsid w:val="00B2468E"/>
    <w:pPr>
      <w:ind w:left="851"/>
    </w:pPr>
  </w:style>
  <w:style w:type="paragraph" w:styleId="ListBullet">
    <w:name w:val="List Bullet"/>
    <w:basedOn w:val="List"/>
    <w:rsid w:val="00B2468E"/>
  </w:style>
  <w:style w:type="paragraph" w:styleId="ListBullet3">
    <w:name w:val="List Bullet 3"/>
    <w:basedOn w:val="ListBullet2"/>
    <w:rsid w:val="00B2468E"/>
    <w:pPr>
      <w:ind w:left="1135"/>
    </w:pPr>
  </w:style>
  <w:style w:type="paragraph" w:customStyle="1" w:styleId="EQ">
    <w:name w:val="EQ"/>
    <w:basedOn w:val="Normal"/>
    <w:next w:val="Normal"/>
    <w:link w:val="EQChar"/>
    <w:rsid w:val="00B2468E"/>
    <w:pPr>
      <w:keepLines/>
      <w:tabs>
        <w:tab w:val="center" w:pos="4536"/>
        <w:tab w:val="right" w:pos="9072"/>
      </w:tabs>
    </w:pPr>
  </w:style>
  <w:style w:type="character" w:customStyle="1" w:styleId="EQChar">
    <w:name w:val="EQ Char"/>
    <w:link w:val="EQ"/>
    <w:rsid w:val="00862639"/>
    <w:rPr>
      <w:rFonts w:ascii="Times New Roman" w:eastAsia="Times New Roman" w:hAnsi="Times New Roman"/>
      <w:lang w:val="en-GB" w:eastAsia="zh-CN"/>
    </w:rPr>
  </w:style>
  <w:style w:type="paragraph" w:customStyle="1" w:styleId="NF">
    <w:name w:val="NF"/>
    <w:basedOn w:val="NO"/>
    <w:rsid w:val="00B2468E"/>
    <w:pPr>
      <w:keepNext/>
      <w:spacing w:after="0"/>
    </w:pPr>
    <w:rPr>
      <w:rFonts w:ascii="Arial" w:hAnsi="Arial"/>
      <w:sz w:val="18"/>
    </w:rPr>
  </w:style>
  <w:style w:type="paragraph" w:customStyle="1" w:styleId="PL">
    <w:name w:val="PL"/>
    <w:link w:val="PLChar"/>
    <w:rsid w:val="00B2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zh-CN"/>
    </w:rPr>
  </w:style>
  <w:style w:type="paragraph" w:customStyle="1" w:styleId="TAR">
    <w:name w:val="TAR"/>
    <w:basedOn w:val="TAL"/>
    <w:rsid w:val="00B2468E"/>
    <w:pPr>
      <w:jc w:val="right"/>
    </w:pPr>
  </w:style>
  <w:style w:type="paragraph" w:customStyle="1" w:styleId="TAN">
    <w:name w:val="TAN"/>
    <w:basedOn w:val="TAL"/>
    <w:link w:val="TANChar"/>
    <w:rsid w:val="00B2468E"/>
    <w:pPr>
      <w:ind w:left="851" w:hanging="851"/>
    </w:pPr>
  </w:style>
  <w:style w:type="character" w:customStyle="1" w:styleId="TANChar">
    <w:name w:val="TAN Char"/>
    <w:link w:val="TAN"/>
    <w:qFormat/>
    <w:rsid w:val="000723CA"/>
    <w:rPr>
      <w:rFonts w:ascii="Arial" w:eastAsia="Times New Roman" w:hAnsi="Arial"/>
      <w:sz w:val="18"/>
      <w:lang w:val="en-GB" w:eastAsia="zh-CN"/>
    </w:rPr>
  </w:style>
  <w:style w:type="paragraph" w:customStyle="1" w:styleId="ZA">
    <w:name w:val="ZA"/>
    <w:rsid w:val="00B246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B246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D">
    <w:name w:val="ZD"/>
    <w:rsid w:val="00B246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customStyle="1" w:styleId="ZU">
    <w:name w:val="ZU"/>
    <w:rsid w:val="00B246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ZV">
    <w:name w:val="ZV"/>
    <w:basedOn w:val="ZU"/>
    <w:rsid w:val="00B2468E"/>
    <w:pPr>
      <w:framePr w:wrap="notBeside" w:y="16161"/>
    </w:pPr>
  </w:style>
  <w:style w:type="character" w:customStyle="1" w:styleId="ZGSM">
    <w:name w:val="ZGSM"/>
    <w:rsid w:val="00B2468E"/>
  </w:style>
  <w:style w:type="paragraph" w:styleId="List2">
    <w:name w:val="List 2"/>
    <w:basedOn w:val="List"/>
    <w:rsid w:val="00B2468E"/>
    <w:pPr>
      <w:ind w:left="851"/>
    </w:pPr>
  </w:style>
  <w:style w:type="paragraph" w:customStyle="1" w:styleId="ZG">
    <w:name w:val="ZG"/>
    <w:rsid w:val="00B246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3">
    <w:name w:val="List 3"/>
    <w:basedOn w:val="List2"/>
    <w:rsid w:val="00B2468E"/>
    <w:pPr>
      <w:ind w:left="1135"/>
    </w:pPr>
  </w:style>
  <w:style w:type="paragraph" w:styleId="List4">
    <w:name w:val="List 4"/>
    <w:basedOn w:val="List3"/>
    <w:rsid w:val="00B2468E"/>
    <w:pPr>
      <w:ind w:left="1418"/>
    </w:pPr>
  </w:style>
  <w:style w:type="paragraph" w:styleId="List5">
    <w:name w:val="List 5"/>
    <w:basedOn w:val="List4"/>
    <w:rsid w:val="00B2468E"/>
    <w:pPr>
      <w:ind w:left="1702"/>
    </w:pPr>
  </w:style>
  <w:style w:type="paragraph" w:customStyle="1" w:styleId="EditorsNote">
    <w:name w:val="Editor's Note"/>
    <w:basedOn w:val="NO"/>
    <w:link w:val="EditorsNoteCarCar"/>
    <w:rsid w:val="00B2468E"/>
    <w:rPr>
      <w:color w:val="FF0000"/>
    </w:rPr>
  </w:style>
  <w:style w:type="paragraph" w:styleId="ListBullet4">
    <w:name w:val="List Bullet 4"/>
    <w:basedOn w:val="ListBullet3"/>
    <w:rsid w:val="00B2468E"/>
    <w:pPr>
      <w:ind w:left="1418"/>
    </w:pPr>
  </w:style>
  <w:style w:type="paragraph" w:styleId="ListBullet5">
    <w:name w:val="List Bullet 5"/>
    <w:basedOn w:val="ListBullet4"/>
    <w:rsid w:val="00B2468E"/>
    <w:pPr>
      <w:ind w:left="1702"/>
    </w:pPr>
  </w:style>
  <w:style w:type="paragraph" w:customStyle="1" w:styleId="B1">
    <w:name w:val="B1"/>
    <w:basedOn w:val="List"/>
    <w:link w:val="B1Char"/>
    <w:rsid w:val="00B2468E"/>
  </w:style>
  <w:style w:type="character" w:customStyle="1" w:styleId="B1Char">
    <w:name w:val="B1 Char"/>
    <w:link w:val="B1"/>
    <w:qFormat/>
    <w:rsid w:val="000723CA"/>
    <w:rPr>
      <w:rFonts w:ascii="Times New Roman" w:eastAsia="Times New Roman" w:hAnsi="Times New Roman"/>
      <w:lang w:val="en-GB" w:eastAsia="zh-CN"/>
    </w:rPr>
  </w:style>
  <w:style w:type="paragraph" w:customStyle="1" w:styleId="B2">
    <w:name w:val="B2"/>
    <w:basedOn w:val="List2"/>
    <w:link w:val="B2Char"/>
    <w:rsid w:val="00B2468E"/>
  </w:style>
  <w:style w:type="character" w:customStyle="1" w:styleId="B2Char">
    <w:name w:val="B2 Char"/>
    <w:link w:val="B2"/>
    <w:rsid w:val="000723CA"/>
    <w:rPr>
      <w:rFonts w:ascii="Times New Roman" w:eastAsia="Times New Roman" w:hAnsi="Times New Roman"/>
      <w:lang w:val="en-GB" w:eastAsia="zh-CN"/>
    </w:rPr>
  </w:style>
  <w:style w:type="paragraph" w:customStyle="1" w:styleId="B3">
    <w:name w:val="B3"/>
    <w:basedOn w:val="List3"/>
    <w:link w:val="B3Char2"/>
    <w:rsid w:val="00B2468E"/>
  </w:style>
  <w:style w:type="character" w:customStyle="1" w:styleId="B3Char2">
    <w:name w:val="B3 Char2"/>
    <w:link w:val="B3"/>
    <w:rsid w:val="000723CA"/>
    <w:rPr>
      <w:rFonts w:ascii="Times New Roman" w:eastAsia="Times New Roman" w:hAnsi="Times New Roman"/>
      <w:lang w:val="en-GB" w:eastAsia="zh-CN"/>
    </w:rPr>
  </w:style>
  <w:style w:type="paragraph" w:customStyle="1" w:styleId="B4">
    <w:name w:val="B4"/>
    <w:basedOn w:val="List4"/>
    <w:link w:val="B4Char"/>
    <w:rsid w:val="00B2468E"/>
  </w:style>
  <w:style w:type="paragraph" w:customStyle="1" w:styleId="B5">
    <w:name w:val="B5"/>
    <w:basedOn w:val="List5"/>
    <w:link w:val="B5Char"/>
    <w:rsid w:val="00B2468E"/>
  </w:style>
  <w:style w:type="paragraph" w:styleId="Footer">
    <w:name w:val="footer"/>
    <w:basedOn w:val="Header"/>
    <w:link w:val="FooterChar"/>
    <w:rsid w:val="00B2468E"/>
    <w:pPr>
      <w:jc w:val="center"/>
    </w:pPr>
    <w:rPr>
      <w:i/>
    </w:rPr>
  </w:style>
  <w:style w:type="paragraph" w:customStyle="1" w:styleId="ZTD">
    <w:name w:val="ZTD"/>
    <w:basedOn w:val="ZB"/>
    <w:rsid w:val="00B2468E"/>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eastAsia="Times New Roman" w:hAnsi="Times New Roman"/>
      <w:lang w:val="en-GB" w:eastAsia="zh-CN"/>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eastAsia="Times New Roman" w:hAnsi="Tahoma"/>
      <w:sz w:val="16"/>
      <w:szCs w:val="16"/>
      <w:lang w:val="en-GB" w:eastAsia="zh-CN"/>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eastAsia="Times New Roman" w:hAnsi="Times New Roman"/>
      <w:b/>
      <w:bCs/>
      <w:lang w:val="en-GB" w:eastAsia="zh-CN"/>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eastAsia="Times New Roman" w:hAnsi="Tahoma"/>
      <w:shd w:val="clear" w:color="auto" w:fill="000080"/>
      <w:lang w:val="en-GB" w:eastAsia="zh-CN"/>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eastAsia="Times New Roman" w:hAnsi="Times New Roman"/>
      <w:i/>
      <w:color w:val="0000FF"/>
      <w:lang w:val="en-GB" w:eastAsia="zh-CN"/>
    </w:rPr>
  </w:style>
  <w:style w:type="paragraph" w:customStyle="1" w:styleId="TableText">
    <w:name w:val="TableText"/>
    <w:basedOn w:val="Normal"/>
    <w:rsid w:val="000723CA"/>
    <w:pPr>
      <w:keepNext/>
      <w:keepLines/>
      <w:jc w:val="center"/>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rPr>
  </w:style>
  <w:style w:type="paragraph" w:customStyle="1" w:styleId="Default">
    <w:name w:val="Default"/>
    <w:rsid w:val="008B2C0E"/>
    <w:pPr>
      <w:autoSpaceDE w:val="0"/>
      <w:autoSpaceDN w:val="0"/>
      <w:adjustRightInd w:val="0"/>
    </w:pPr>
    <w:rPr>
      <w:rFonts w:ascii="Arial" w:hAnsi="Arial" w:cs="Arial"/>
      <w:color w:val="000000"/>
      <w:sz w:val="24"/>
      <w:szCs w:val="24"/>
      <w:lang w:val="en-GB" w:eastAsia="fi-FI"/>
    </w:rPr>
  </w:style>
  <w:style w:type="paragraph" w:styleId="ListParagraph">
    <w:name w:val="List Paragraph"/>
    <w:basedOn w:val="Normal"/>
    <w:uiPriority w:val="34"/>
    <w:qFormat/>
    <w:rsid w:val="007E75CC"/>
    <w:pPr>
      <w:spacing w:after="0"/>
      <w:ind w:left="720"/>
    </w:pPr>
    <w:rPr>
      <w:rFonts w:ascii="Calibri" w:hAnsi="Calibri" w:cs="Calibri"/>
      <w:sz w:val="22"/>
      <w:szCs w:val="22"/>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eastAsia="Times New Roman" w:hAnsi="Times New Roman"/>
      <w:lang w:val="en-GB" w:eastAsia="zh-CN"/>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eastAsia="Times New Roman" w:hAnsi="Arial"/>
      <w:sz w:val="36"/>
      <w:lang w:val="en-GB" w:eastAsia="zh-CN"/>
    </w:rPr>
  </w:style>
  <w:style w:type="character" w:customStyle="1" w:styleId="Heading8Char">
    <w:name w:val="Heading 8 Char"/>
    <w:link w:val="Heading8"/>
    <w:rsid w:val="006645AA"/>
    <w:rPr>
      <w:rFonts w:ascii="Arial" w:eastAsia="Times New Roman" w:hAnsi="Arial"/>
      <w:sz w:val="36"/>
      <w:lang w:val="en-GB" w:eastAsia="zh-CN"/>
    </w:rPr>
  </w:style>
  <w:style w:type="character" w:customStyle="1" w:styleId="FooterChar">
    <w:name w:val="Footer Char"/>
    <w:link w:val="Footer"/>
    <w:rsid w:val="006645AA"/>
    <w:rPr>
      <w:rFonts w:ascii="Arial" w:eastAsia="Times New Roman" w:hAnsi="Arial"/>
      <w:b/>
      <w:i/>
      <w:sz w:val="18"/>
      <w:lang w:val="en-GB" w:eastAsia="zh-CN"/>
    </w:rPr>
  </w:style>
  <w:style w:type="character" w:customStyle="1" w:styleId="Heading5Char">
    <w:name w:val="Heading 5 Char"/>
    <w:link w:val="Heading5"/>
    <w:rsid w:val="006645AA"/>
    <w:rPr>
      <w:rFonts w:ascii="Arial" w:eastAsia="Times New Roman" w:hAnsi="Arial"/>
      <w:sz w:val="22"/>
      <w:lang w:val="en-GB"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eastAsia="Times New Roman" w:hAnsi="Times New Roman"/>
      <w:sz w:val="16"/>
      <w:lang w:val="en-GB" w:eastAsia="zh-CN"/>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eastAsia="Times New Roman" w:hAnsi="Times New Roman"/>
      <w:lang w:val="en-GB" w:eastAsia="zh-CN"/>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snapToGrid w:val="0"/>
      <w:spacing w:after="60"/>
    </w:pPr>
    <w:rPr>
      <w:rFonts w:eastAsia="SimSun"/>
      <w:szCs w:val="16"/>
    </w:rPr>
  </w:style>
  <w:style w:type="paragraph" w:customStyle="1" w:styleId="FL">
    <w:name w:val="FL"/>
    <w:basedOn w:val="Normal"/>
    <w:rsid w:val="00CE3216"/>
    <w:pPr>
      <w:keepNext/>
      <w:keepLines/>
      <w:spacing w:before="60"/>
      <w:jc w:val="center"/>
    </w:pPr>
    <w:rPr>
      <w:rFonts w:ascii="Arial" w:hAnsi="Arial"/>
      <w:b/>
    </w:rPr>
  </w:style>
  <w:style w:type="paragraph" w:customStyle="1" w:styleId="enumlev1">
    <w:name w:val="enumlev1"/>
    <w:basedOn w:val="Normal"/>
    <w:rsid w:val="00CE3216"/>
    <w:pPr>
      <w:tabs>
        <w:tab w:val="left" w:pos="794"/>
        <w:tab w:val="left" w:pos="1191"/>
        <w:tab w:val="left" w:pos="1588"/>
        <w:tab w:val="left" w:pos="1985"/>
      </w:tabs>
      <w:spacing w:before="80" w:after="0"/>
      <w:ind w:left="794" w:hanging="794"/>
      <w:jc w:val="both"/>
    </w:pPr>
    <w:rPr>
      <w:sz w:val="24"/>
    </w:rPr>
  </w:style>
  <w:style w:type="paragraph" w:styleId="IndexHeading">
    <w:name w:val="index heading"/>
    <w:basedOn w:val="Normal"/>
    <w:next w:val="Normal"/>
    <w:rsid w:val="00CE3216"/>
    <w:pPr>
      <w:pBdr>
        <w:top w:val="single" w:sz="12" w:space="0" w:color="auto"/>
      </w:pBdr>
      <w:spacing w:before="360" w:after="240"/>
    </w:pPr>
    <w:rPr>
      <w:b/>
      <w:i/>
      <w:sz w:val="26"/>
      <w:lang w:eastAsia="ko-KR"/>
    </w:rPr>
  </w:style>
  <w:style w:type="paragraph" w:customStyle="1" w:styleId="INDENT1">
    <w:name w:val="INDENT1"/>
    <w:basedOn w:val="Normal"/>
    <w:rsid w:val="00CE3216"/>
    <w:pPr>
      <w:ind w:left="851"/>
    </w:pPr>
    <w:rPr>
      <w:lang w:eastAsia="ko-KR"/>
    </w:rPr>
  </w:style>
  <w:style w:type="paragraph" w:customStyle="1" w:styleId="INDENT2">
    <w:name w:val="INDENT2"/>
    <w:basedOn w:val="Normal"/>
    <w:rsid w:val="00CE3216"/>
    <w:pPr>
      <w:ind w:left="1135" w:hanging="284"/>
    </w:pPr>
    <w:rPr>
      <w:lang w:eastAsia="ko-KR"/>
    </w:rPr>
  </w:style>
  <w:style w:type="paragraph" w:customStyle="1" w:styleId="INDENT3">
    <w:name w:val="INDENT3"/>
    <w:basedOn w:val="Normal"/>
    <w:rsid w:val="00CE3216"/>
    <w:pPr>
      <w:ind w:left="1701" w:hanging="567"/>
    </w:pPr>
    <w:rPr>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CE3216"/>
    <w:pPr>
      <w:keepNext/>
      <w:keepLines/>
    </w:pPr>
    <w:rPr>
      <w:b/>
      <w:lang w:eastAsia="ko-KR"/>
    </w:rPr>
  </w:style>
  <w:style w:type="paragraph" w:customStyle="1" w:styleId="enumlev2">
    <w:name w:val="enumlev2"/>
    <w:basedOn w:val="Normal"/>
    <w:rsid w:val="00CE3216"/>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CE3216"/>
    <w:rPr>
      <w:rFonts w:ascii="Courier New" w:hAnsi="Courier New"/>
      <w:lang w:eastAsia="x-none"/>
    </w:rPr>
  </w:style>
  <w:style w:type="character" w:customStyle="1" w:styleId="PlainTextChar">
    <w:name w:val="Plain Text Char"/>
    <w:basedOn w:val="DefaultParagraphFont"/>
    <w:link w:val="PlainText"/>
    <w:rsid w:val="00CE3216"/>
    <w:rPr>
      <w:rFonts w:ascii="Courier New" w:eastAsia="Times New Roman" w:hAnsi="Courier New"/>
      <w:lang w:val="en-GB" w:eastAsia="x-none"/>
    </w:rPr>
  </w:style>
  <w:style w:type="paragraph" w:customStyle="1" w:styleId="BL">
    <w:name w:val="BL"/>
    <w:basedOn w:val="Normal"/>
    <w:rsid w:val="00CE3216"/>
    <w:pPr>
      <w:tabs>
        <w:tab w:val="num" w:pos="630"/>
        <w:tab w:val="left" w:pos="851"/>
      </w:tabs>
      <w:ind w:left="630" w:hanging="630"/>
    </w:pPr>
    <w:rPr>
      <w:lang w:eastAsia="ko-KR"/>
    </w:rPr>
  </w:style>
  <w:style w:type="paragraph" w:customStyle="1" w:styleId="BN">
    <w:name w:val="BN"/>
    <w:basedOn w:val="Normal"/>
    <w:rsid w:val="00CE3216"/>
    <w:pPr>
      <w:ind w:left="567" w:hanging="283"/>
    </w:pPr>
    <w:rPr>
      <w:lang w:eastAsia="ko-KR"/>
    </w:rPr>
  </w:style>
  <w:style w:type="paragraph" w:customStyle="1" w:styleId="MTDisplayEquation">
    <w:name w:val="MTDisplayEquation"/>
    <w:basedOn w:val="Normal"/>
    <w:rsid w:val="00CE3216"/>
    <w:pPr>
      <w:tabs>
        <w:tab w:val="center" w:pos="4820"/>
        <w:tab w:val="right" w:pos="9640"/>
      </w:tabs>
    </w:pPr>
  </w:style>
  <w:style w:type="paragraph" w:customStyle="1" w:styleId="B6">
    <w:name w:val="B6"/>
    <w:basedOn w:val="B5"/>
    <w:link w:val="B6Char"/>
    <w:rsid w:val="00CE3216"/>
    <w:rPr>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eastAsia="ko-KR"/>
    </w:rPr>
  </w:style>
  <w:style w:type="paragraph" w:customStyle="1" w:styleId="FT">
    <w:name w:val="FT"/>
    <w:basedOn w:val="Normal"/>
    <w:rsid w:val="00CE3216"/>
    <w:rPr>
      <w:rFonts w:ascii="Arial" w:hAnsi="Arial" w:cs="Arial"/>
      <w:b/>
      <w:lang w:eastAsia="ko-KR"/>
    </w:rPr>
  </w:style>
  <w:style w:type="paragraph" w:customStyle="1" w:styleId="Tadc">
    <w:name w:val="Tadc"/>
    <w:basedOn w:val="Normal"/>
    <w:rsid w:val="00CE3216"/>
    <w:rPr>
      <w:rFonts w:cs="v4.2.0"/>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eastAsia="Times New Roman" w:hAnsi="Arial"/>
      <w:lang w:val="en-GB" w:eastAsia="zh-CN"/>
    </w:rPr>
  </w:style>
  <w:style w:type="character" w:customStyle="1" w:styleId="PLChar">
    <w:name w:val="PL Char"/>
    <w:link w:val="PL"/>
    <w:rsid w:val="00CE3216"/>
    <w:rPr>
      <w:rFonts w:ascii="Courier New" w:eastAsia="Times New Roman" w:hAnsi="Courier New"/>
      <w:sz w:val="16"/>
      <w:lang w:val="en-GB" w:eastAsia="zh-CN"/>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pPr>
    <w:rPr>
      <w:rFonts w:eastAsia="Malgun Gothic"/>
      <w:b/>
      <w:color w:val="0000FF"/>
    </w:rPr>
  </w:style>
  <w:style w:type="character" w:customStyle="1" w:styleId="Heading6Char">
    <w:name w:val="Heading 6 Char"/>
    <w:link w:val="Heading6"/>
    <w:rsid w:val="00CE3216"/>
    <w:rPr>
      <w:rFonts w:ascii="Arial" w:eastAsia="Times New Roman" w:hAnsi="Arial"/>
      <w:lang w:val="en-GB" w:eastAsia="zh-CN"/>
    </w:rPr>
  </w:style>
  <w:style w:type="character" w:customStyle="1" w:styleId="Heading7Char">
    <w:name w:val="Heading 7 Char"/>
    <w:link w:val="Heading7"/>
    <w:rsid w:val="00CE3216"/>
    <w:rPr>
      <w:rFonts w:ascii="Arial" w:eastAsia="Times New Roman" w:hAnsi="Arial"/>
      <w:lang w:val="en-GB" w:eastAsia="zh-CN"/>
    </w:rPr>
  </w:style>
  <w:style w:type="character" w:customStyle="1" w:styleId="EditorsNoteCarCar">
    <w:name w:val="Editor's Note Car Car"/>
    <w:link w:val="EditorsNote"/>
    <w:rsid w:val="00CE3216"/>
    <w:rPr>
      <w:rFonts w:ascii="Times New Roman" w:eastAsia="Times New Roman" w:hAnsi="Times New Roman"/>
      <w:color w:val="FF0000"/>
      <w:lang w:val="en-GB" w:eastAsia="zh-CN"/>
    </w:rPr>
  </w:style>
  <w:style w:type="character" w:customStyle="1" w:styleId="B5Char">
    <w:name w:val="B5 Char"/>
    <w:link w:val="B5"/>
    <w:rsid w:val="00CE3216"/>
    <w:rPr>
      <w:rFonts w:ascii="Times New Roman" w:eastAsia="Times New Roman" w:hAnsi="Times New Roman"/>
      <w:lang w:val="en-GB" w:eastAsia="zh-CN"/>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ind w:left="568" w:hanging="284"/>
    </w:pPr>
    <w:rPr>
      <w:rFonts w:eastAsia="MS Mincho"/>
      <w:lang w:eastAsia="ja-JP"/>
    </w:rPr>
  </w:style>
  <w:style w:type="paragraph" w:customStyle="1" w:styleId="tabletext0">
    <w:name w:val="table text"/>
    <w:basedOn w:val="Normal"/>
    <w:next w:val="Normal"/>
    <w:rsid w:val="00CE3216"/>
    <w:rPr>
      <w:rFonts w:eastAsia="MS Mincho"/>
      <w:i/>
      <w:lang w:eastAsia="ja-JP"/>
    </w:rPr>
  </w:style>
  <w:style w:type="paragraph" w:styleId="ListNumber5">
    <w:name w:val="List Number 5"/>
    <w:basedOn w:val="Normal"/>
    <w:rsid w:val="00CE3216"/>
    <w:pPr>
      <w:tabs>
        <w:tab w:val="num" w:pos="851"/>
        <w:tab w:val="num" w:pos="1800"/>
      </w:tabs>
      <w:ind w:left="1800" w:hanging="851"/>
    </w:pPr>
    <w:rPr>
      <w:rFonts w:eastAsia="MS Mincho"/>
      <w:lang w:eastAsia="ja-JP"/>
    </w:rPr>
  </w:style>
  <w:style w:type="paragraph" w:styleId="ListNumber3">
    <w:name w:val="List Number 3"/>
    <w:basedOn w:val="Normal"/>
    <w:rsid w:val="00CE3216"/>
    <w:pPr>
      <w:tabs>
        <w:tab w:val="num" w:pos="926"/>
      </w:tabs>
      <w:ind w:left="926" w:hanging="283"/>
    </w:pPr>
    <w:rPr>
      <w:rFonts w:eastAsia="MS Mincho"/>
      <w:lang w:eastAsia="ja-JP"/>
    </w:rPr>
  </w:style>
  <w:style w:type="paragraph" w:styleId="ListNumber4">
    <w:name w:val="List Number 4"/>
    <w:basedOn w:val="Normal"/>
    <w:rsid w:val="00CE3216"/>
    <w:pPr>
      <w:tabs>
        <w:tab w:val="num" w:pos="1209"/>
      </w:tabs>
      <w:ind w:left="1209" w:hanging="283"/>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ind w:left="1418" w:hanging="1418"/>
    </w:pPr>
    <w:rPr>
      <w:rFonts w:eastAsia="MS Mincho"/>
      <w:lang w:eastAsia="ja-JP"/>
    </w:rPr>
  </w:style>
  <w:style w:type="paragraph" w:customStyle="1" w:styleId="Caption1">
    <w:name w:val="Caption1"/>
    <w:basedOn w:val="Normal"/>
    <w:next w:val="Normal"/>
    <w:rsid w:val="00CE3216"/>
    <w:pPr>
      <w:spacing w:before="120" w:after="120"/>
    </w:pPr>
    <w:rPr>
      <w:rFonts w:eastAsia="MS Mincho"/>
      <w:b/>
      <w:lang w:eastAsia="ja-JP"/>
    </w:rPr>
  </w:style>
  <w:style w:type="paragraph" w:customStyle="1" w:styleId="HE">
    <w:name w:val="HE"/>
    <w:basedOn w:val="Normal"/>
    <w:rsid w:val="00CE3216"/>
    <w:pPr>
      <w:spacing w:after="0"/>
    </w:pPr>
    <w:rPr>
      <w:rFonts w:eastAsia="MS Mincho"/>
      <w:b/>
      <w:lang w:eastAsia="ja-JP"/>
    </w:rPr>
  </w:style>
  <w:style w:type="paragraph" w:customStyle="1" w:styleId="HO">
    <w:name w:val="HO"/>
    <w:basedOn w:val="Normal"/>
    <w:rsid w:val="00CE3216"/>
    <w:pPr>
      <w:spacing w:after="0"/>
      <w:jc w:val="right"/>
    </w:pPr>
    <w:rPr>
      <w:rFonts w:eastAsia="MS Mincho"/>
      <w:b/>
      <w:lang w:eastAsia="ja-JP"/>
    </w:rPr>
  </w:style>
  <w:style w:type="paragraph" w:customStyle="1" w:styleId="WP">
    <w:name w:val="WP"/>
    <w:basedOn w:val="Normal"/>
    <w:rsid w:val="00CE3216"/>
    <w:pPr>
      <w:spacing w:after="0"/>
      <w:jc w:val="both"/>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jc w:val="both"/>
    </w:pPr>
    <w:rPr>
      <w:rFonts w:ascii="Times New Roman" w:eastAsia="MS Mincho" w:hAnsi="Times New Roman"/>
      <w:b w:val="0"/>
      <w:i w:val="0"/>
      <w:sz w:val="20"/>
      <w:lang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spacing w:before="120" w:after="120"/>
    </w:pPr>
    <w:rPr>
      <w:rFonts w:eastAsia="MS Mincho"/>
      <w:lang w:eastAsia="ja-JP"/>
    </w:rPr>
  </w:style>
  <w:style w:type="paragraph" w:customStyle="1" w:styleId="Teststep">
    <w:name w:val="Test step"/>
    <w:basedOn w:val="Normal"/>
    <w:rsid w:val="00CE3216"/>
    <w:pPr>
      <w:tabs>
        <w:tab w:val="left" w:pos="720"/>
      </w:tabs>
      <w:spacing w:after="0"/>
      <w:ind w:left="720" w:hanging="720"/>
    </w:pPr>
    <w:rPr>
      <w:rFonts w:eastAsia="MS Mincho"/>
      <w:lang w:eastAsia="ja-JP"/>
    </w:rPr>
  </w:style>
  <w:style w:type="paragraph" w:customStyle="1" w:styleId="TableTitle">
    <w:name w:val="TableTitle"/>
    <w:basedOn w:val="Normal"/>
    <w:rsid w:val="00CE3216"/>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CE3216"/>
    <w:pPr>
      <w:ind w:left="400" w:hanging="400"/>
      <w:jc w:val="center"/>
    </w:pPr>
    <w:rPr>
      <w:rFonts w:eastAsia="MS Mincho"/>
      <w:b/>
      <w:lang w:eastAsia="ja-JP"/>
    </w:rPr>
  </w:style>
  <w:style w:type="paragraph" w:customStyle="1" w:styleId="table">
    <w:name w:val="table"/>
    <w:basedOn w:val="Normal"/>
    <w:next w:val="Normal"/>
    <w:rsid w:val="00CE3216"/>
    <w:pPr>
      <w:spacing w:after="0"/>
      <w:jc w:val="center"/>
    </w:pPr>
    <w:rPr>
      <w:rFonts w:eastAsia="MS Mincho"/>
      <w:lang w:eastAsia="ja-JP"/>
    </w:rPr>
  </w:style>
  <w:style w:type="paragraph" w:customStyle="1" w:styleId="Copyright">
    <w:name w:val="Copyright"/>
    <w:basedOn w:val="Normal"/>
    <w:rsid w:val="00CE3216"/>
    <w:pPr>
      <w:spacing w:after="0"/>
      <w:jc w:val="center"/>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color w:val="000000"/>
      <w:lang w:val="en-GB"/>
    </w:rPr>
  </w:style>
  <w:style w:type="paragraph" w:customStyle="1" w:styleId="TitleText">
    <w:name w:val="Title Text"/>
    <w:basedOn w:val="Normal"/>
    <w:next w:val="Normal"/>
    <w:rsid w:val="00CE3216"/>
    <w:pPr>
      <w:spacing w:after="220"/>
    </w:pPr>
    <w:rPr>
      <w:rFonts w:eastAsia="MS Mincho"/>
      <w:b/>
      <w:lang w:eastAsia="ja-JP"/>
    </w:rPr>
  </w:style>
  <w:style w:type="paragraph" w:customStyle="1" w:styleId="Bullets">
    <w:name w:val="Bullets"/>
    <w:basedOn w:val="Normal"/>
    <w:rsid w:val="00CE3216"/>
    <w:pPr>
      <w:widowControl w:val="0"/>
      <w:spacing w:after="120"/>
      <w:ind w:left="283" w:hanging="283"/>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noProof w:val="0"/>
      <w:lang w:val="en-GB" w:eastAsia="ko-KR"/>
    </w:rPr>
  </w:style>
  <w:style w:type="paragraph" w:customStyle="1" w:styleId="tableentry">
    <w:name w:val="table entry"/>
    <w:basedOn w:val="Normal"/>
    <w:rsid w:val="00CE3216"/>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CE3216"/>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eastAsia="Times New Roman" w:hAnsi="Arial"/>
      <w:sz w:val="36"/>
      <w:lang w:val="en-GB" w:eastAsia="zh-CN"/>
    </w:rPr>
  </w:style>
  <w:style w:type="character" w:customStyle="1" w:styleId="ListBullet2Char">
    <w:name w:val="List Bullet 2 Char"/>
    <w:link w:val="ListBullet2"/>
    <w:rsid w:val="00CE3216"/>
    <w:rPr>
      <w:rFonts w:ascii="Times New Roman" w:eastAsia="Times New Roman" w:hAnsi="Times New Roman"/>
      <w:lang w:val="en-GB" w:eastAsia="zh-CN"/>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ind w:left="1418" w:hanging="1418"/>
    </w:pPr>
    <w:rPr>
      <w:rFonts w:eastAsia="MS Mincho"/>
      <w:lang w:eastAsia="ja-JP"/>
    </w:rPr>
  </w:style>
  <w:style w:type="paragraph" w:customStyle="1" w:styleId="Caption2">
    <w:name w:val="Caption2"/>
    <w:basedOn w:val="Normal"/>
    <w:next w:val="Normal"/>
    <w:rsid w:val="00CE3216"/>
    <w:pPr>
      <w:spacing w:before="120" w:after="120"/>
    </w:pPr>
    <w:rPr>
      <w:rFonts w:eastAsia="MS Mincho"/>
      <w:b/>
      <w:lang w:eastAsia="ja-JP"/>
    </w:rPr>
  </w:style>
  <w:style w:type="paragraph" w:customStyle="1" w:styleId="TableofFigures2">
    <w:name w:val="Table of Figures2"/>
    <w:basedOn w:val="Normal"/>
    <w:next w:val="Normal"/>
    <w:rsid w:val="00CE3216"/>
    <w:pPr>
      <w:ind w:left="400" w:hanging="400"/>
      <w:jc w:val="center"/>
    </w:pPr>
    <w:rPr>
      <w:rFonts w:eastAsia="MS Mincho"/>
      <w:b/>
      <w:lang w:eastAsia="ja-JP"/>
    </w:rPr>
  </w:style>
  <w:style w:type="paragraph" w:customStyle="1" w:styleId="TOC93">
    <w:name w:val="TOC 93"/>
    <w:basedOn w:val="TOC8"/>
    <w:rsid w:val="00CE3216"/>
    <w:pPr>
      <w:ind w:left="1418" w:hanging="1418"/>
    </w:pPr>
    <w:rPr>
      <w:rFonts w:eastAsia="MS Mincho"/>
      <w:lang w:eastAsia="ja-JP"/>
    </w:rPr>
  </w:style>
  <w:style w:type="paragraph" w:customStyle="1" w:styleId="Caption3">
    <w:name w:val="Caption3"/>
    <w:basedOn w:val="Normal"/>
    <w:next w:val="Normal"/>
    <w:rsid w:val="00CE3216"/>
    <w:pPr>
      <w:spacing w:before="120" w:after="120"/>
    </w:pPr>
    <w:rPr>
      <w:rFonts w:eastAsia="MS Mincho"/>
      <w:b/>
      <w:lang w:eastAsia="ja-JP"/>
    </w:rPr>
  </w:style>
  <w:style w:type="paragraph" w:customStyle="1" w:styleId="TableofFigures3">
    <w:name w:val="Table of Figures3"/>
    <w:basedOn w:val="Normal"/>
    <w:next w:val="Normal"/>
    <w:rsid w:val="00CE3216"/>
    <w:pPr>
      <w:ind w:left="400" w:hanging="400"/>
      <w:jc w:val="center"/>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spacing w:before="480" w:after="0" w:line="276" w:lineRule="auto"/>
      <w:ind w:left="0" w:firstLine="0"/>
      <w:outlineLvl w:val="9"/>
    </w:pPr>
    <w:rPr>
      <w:rFonts w:ascii="Cambria" w:hAnsi="Cambria"/>
      <w:b/>
      <w:bCs/>
      <w:color w:val="365F91"/>
      <w:sz w:val="28"/>
      <w:szCs w:val="28"/>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link w:val="HeaderChar"/>
    <w:rsid w:val="00B2468E"/>
    <w:pPr>
      <w:widowControl w:val="0"/>
      <w:overflowPunct w:val="0"/>
      <w:autoSpaceDE w:val="0"/>
      <w:autoSpaceDN w:val="0"/>
      <w:adjustRightInd w:val="0"/>
      <w:textAlignment w:val="baseline"/>
    </w:pPr>
    <w:rPr>
      <w:rFonts w:ascii="Arial" w:eastAsia="Times New Roman" w:hAnsi="Arial"/>
      <w:b/>
      <w:sz w:val="18"/>
      <w:lang w:val="en-GB" w:eastAsia="zh-CN"/>
    </w:rPr>
  </w:style>
  <w:style w:type="character" w:customStyle="1" w:styleId="HeaderChar">
    <w:name w:val="Header Char"/>
    <w:basedOn w:val="DefaultParagraphFont"/>
    <w:link w:val="Header"/>
    <w:rsid w:val="0006458D"/>
    <w:rPr>
      <w:rFonts w:ascii="Arial" w:eastAsia="Times New Roman" w:hAnsi="Arial"/>
      <w:b/>
      <w:sz w:val="18"/>
      <w:lang w:val="en-GB" w:eastAsia="zh-CN"/>
    </w:rPr>
  </w:style>
  <w:style w:type="paragraph" w:customStyle="1" w:styleId="Header6">
    <w:name w:val="Header6"/>
    <w:basedOn w:val="Heading6"/>
    <w:rsid w:val="00C67F36"/>
  </w:style>
  <w:style w:type="paragraph" w:customStyle="1" w:styleId="header60">
    <w:name w:val="header 6"/>
    <w:basedOn w:val="H6"/>
    <w:rsid w:val="00C67F36"/>
  </w:style>
  <w:style w:type="paragraph" w:styleId="Bibliography">
    <w:name w:val="Bibliography"/>
    <w:basedOn w:val="Normal"/>
    <w:next w:val="Normal"/>
    <w:uiPriority w:val="37"/>
    <w:semiHidden/>
    <w:unhideWhenUsed/>
    <w:rsid w:val="00B2468E"/>
  </w:style>
  <w:style w:type="paragraph" w:styleId="BlockText">
    <w:name w:val="Block Text"/>
    <w:basedOn w:val="Normal"/>
    <w:semiHidden/>
    <w:unhideWhenUsed/>
    <w:rsid w:val="00B2468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B2468E"/>
    <w:pPr>
      <w:spacing w:after="120" w:line="480" w:lineRule="auto"/>
    </w:pPr>
  </w:style>
  <w:style w:type="character" w:customStyle="1" w:styleId="BodyText2Char">
    <w:name w:val="Body Text 2 Char"/>
    <w:basedOn w:val="DefaultParagraphFont"/>
    <w:link w:val="BodyText2"/>
    <w:semiHidden/>
    <w:rsid w:val="00B2468E"/>
    <w:rPr>
      <w:rFonts w:ascii="Times New Roman" w:eastAsia="Times New Roman" w:hAnsi="Times New Roman"/>
      <w:lang w:val="en-GB" w:eastAsia="zh-CN"/>
    </w:rPr>
  </w:style>
  <w:style w:type="paragraph" w:styleId="BodyText3">
    <w:name w:val="Body Text 3"/>
    <w:basedOn w:val="Normal"/>
    <w:link w:val="BodyText3Char"/>
    <w:semiHidden/>
    <w:unhideWhenUsed/>
    <w:rsid w:val="00B2468E"/>
    <w:pPr>
      <w:spacing w:after="120"/>
    </w:pPr>
    <w:rPr>
      <w:sz w:val="16"/>
      <w:szCs w:val="16"/>
    </w:rPr>
  </w:style>
  <w:style w:type="character" w:customStyle="1" w:styleId="BodyText3Char">
    <w:name w:val="Body Text 3 Char"/>
    <w:basedOn w:val="DefaultParagraphFont"/>
    <w:link w:val="BodyText3"/>
    <w:semiHidden/>
    <w:rsid w:val="00B2468E"/>
    <w:rPr>
      <w:rFonts w:ascii="Times New Roman" w:eastAsia="Times New Roman" w:hAnsi="Times New Roman"/>
      <w:sz w:val="16"/>
      <w:szCs w:val="16"/>
      <w:lang w:val="en-GB" w:eastAsia="zh-CN"/>
    </w:rPr>
  </w:style>
  <w:style w:type="paragraph" w:styleId="BodyTextFirstIndent">
    <w:name w:val="Body Text First Indent"/>
    <w:basedOn w:val="BodyText"/>
    <w:link w:val="BodyTextFirstIndentChar"/>
    <w:semiHidden/>
    <w:unhideWhenUsed/>
    <w:rsid w:val="00B2468E"/>
    <w:pPr>
      <w:spacing w:after="180"/>
      <w:ind w:firstLine="360"/>
    </w:pPr>
  </w:style>
  <w:style w:type="character" w:customStyle="1" w:styleId="BodyTextFirstIndentChar">
    <w:name w:val="Body Text First Indent Char"/>
    <w:basedOn w:val="BodyTextChar"/>
    <w:link w:val="BodyTextFirstIndent"/>
    <w:semiHidden/>
    <w:rsid w:val="00B2468E"/>
    <w:rPr>
      <w:rFonts w:ascii="Times New Roman" w:eastAsia="Times New Roman" w:hAnsi="Times New Roman"/>
      <w:lang w:val="en-GB" w:eastAsia="zh-CN"/>
    </w:rPr>
  </w:style>
  <w:style w:type="paragraph" w:styleId="BodyTextIndent">
    <w:name w:val="Body Text Indent"/>
    <w:basedOn w:val="Normal"/>
    <w:link w:val="BodyTextIndentChar"/>
    <w:semiHidden/>
    <w:unhideWhenUsed/>
    <w:rsid w:val="00B2468E"/>
    <w:pPr>
      <w:spacing w:after="120"/>
      <w:ind w:left="360"/>
    </w:pPr>
  </w:style>
  <w:style w:type="character" w:customStyle="1" w:styleId="BodyTextIndentChar">
    <w:name w:val="Body Text Indent Char"/>
    <w:basedOn w:val="DefaultParagraphFont"/>
    <w:link w:val="BodyTextIndent"/>
    <w:semiHidden/>
    <w:rsid w:val="00B2468E"/>
    <w:rPr>
      <w:rFonts w:ascii="Times New Roman" w:eastAsia="Times New Roman" w:hAnsi="Times New Roman"/>
      <w:lang w:val="en-GB" w:eastAsia="zh-CN"/>
    </w:rPr>
  </w:style>
  <w:style w:type="paragraph" w:styleId="BodyTextFirstIndent2">
    <w:name w:val="Body Text First Indent 2"/>
    <w:basedOn w:val="BodyTextIndent"/>
    <w:link w:val="BodyTextFirstIndent2Char"/>
    <w:semiHidden/>
    <w:unhideWhenUsed/>
    <w:rsid w:val="00B2468E"/>
    <w:pPr>
      <w:spacing w:after="180"/>
      <w:ind w:firstLine="360"/>
    </w:pPr>
  </w:style>
  <w:style w:type="character" w:customStyle="1" w:styleId="BodyTextFirstIndent2Char">
    <w:name w:val="Body Text First Indent 2 Char"/>
    <w:basedOn w:val="BodyTextIndentChar"/>
    <w:link w:val="BodyTextFirstIndent2"/>
    <w:semiHidden/>
    <w:rsid w:val="00B2468E"/>
    <w:rPr>
      <w:rFonts w:ascii="Times New Roman" w:eastAsia="Times New Roman" w:hAnsi="Times New Roman"/>
      <w:lang w:val="en-GB" w:eastAsia="zh-CN"/>
    </w:rPr>
  </w:style>
  <w:style w:type="paragraph" w:styleId="BodyTextIndent2">
    <w:name w:val="Body Text Indent 2"/>
    <w:basedOn w:val="Normal"/>
    <w:link w:val="BodyTextIndent2Char"/>
    <w:semiHidden/>
    <w:unhideWhenUsed/>
    <w:rsid w:val="00B2468E"/>
    <w:pPr>
      <w:spacing w:after="120" w:line="480" w:lineRule="auto"/>
      <w:ind w:left="360"/>
    </w:pPr>
  </w:style>
  <w:style w:type="character" w:customStyle="1" w:styleId="BodyTextIndent2Char">
    <w:name w:val="Body Text Indent 2 Char"/>
    <w:basedOn w:val="DefaultParagraphFont"/>
    <w:link w:val="BodyTextIndent2"/>
    <w:semiHidden/>
    <w:rsid w:val="00B2468E"/>
    <w:rPr>
      <w:rFonts w:ascii="Times New Roman" w:eastAsia="Times New Roman" w:hAnsi="Times New Roman"/>
      <w:lang w:val="en-GB" w:eastAsia="zh-CN"/>
    </w:rPr>
  </w:style>
  <w:style w:type="paragraph" w:styleId="BodyTextIndent3">
    <w:name w:val="Body Text Indent 3"/>
    <w:basedOn w:val="Normal"/>
    <w:link w:val="BodyTextIndent3Char"/>
    <w:semiHidden/>
    <w:unhideWhenUsed/>
    <w:rsid w:val="00B2468E"/>
    <w:pPr>
      <w:spacing w:after="120"/>
      <w:ind w:left="360"/>
    </w:pPr>
    <w:rPr>
      <w:sz w:val="16"/>
      <w:szCs w:val="16"/>
    </w:rPr>
  </w:style>
  <w:style w:type="character" w:customStyle="1" w:styleId="BodyTextIndent3Char">
    <w:name w:val="Body Text Indent 3 Char"/>
    <w:basedOn w:val="DefaultParagraphFont"/>
    <w:link w:val="BodyTextIndent3"/>
    <w:semiHidden/>
    <w:rsid w:val="00B2468E"/>
    <w:rPr>
      <w:rFonts w:ascii="Times New Roman" w:eastAsia="Times New Roman" w:hAnsi="Times New Roman"/>
      <w:sz w:val="16"/>
      <w:szCs w:val="16"/>
      <w:lang w:val="en-GB" w:eastAsia="zh-CN"/>
    </w:rPr>
  </w:style>
  <w:style w:type="paragraph" w:styleId="Caption">
    <w:name w:val="caption"/>
    <w:basedOn w:val="Normal"/>
    <w:next w:val="Normal"/>
    <w:semiHidden/>
    <w:unhideWhenUsed/>
    <w:qFormat/>
    <w:rsid w:val="00B2468E"/>
    <w:pPr>
      <w:spacing w:after="200"/>
    </w:pPr>
    <w:rPr>
      <w:i/>
      <w:iCs/>
      <w:color w:val="44546A" w:themeColor="text2"/>
      <w:sz w:val="18"/>
      <w:szCs w:val="18"/>
    </w:rPr>
  </w:style>
  <w:style w:type="paragraph" w:styleId="Closing">
    <w:name w:val="Closing"/>
    <w:basedOn w:val="Normal"/>
    <w:link w:val="ClosingChar"/>
    <w:semiHidden/>
    <w:unhideWhenUsed/>
    <w:rsid w:val="00B2468E"/>
    <w:pPr>
      <w:spacing w:after="0"/>
      <w:ind w:left="4320"/>
    </w:pPr>
  </w:style>
  <w:style w:type="character" w:customStyle="1" w:styleId="ClosingChar">
    <w:name w:val="Closing Char"/>
    <w:basedOn w:val="DefaultParagraphFont"/>
    <w:link w:val="Closing"/>
    <w:semiHidden/>
    <w:rsid w:val="00B2468E"/>
    <w:rPr>
      <w:rFonts w:ascii="Times New Roman" w:eastAsia="Times New Roman" w:hAnsi="Times New Roman"/>
      <w:lang w:val="en-GB" w:eastAsia="zh-CN"/>
    </w:rPr>
  </w:style>
  <w:style w:type="paragraph" w:styleId="Date">
    <w:name w:val="Date"/>
    <w:basedOn w:val="Normal"/>
    <w:next w:val="Normal"/>
    <w:link w:val="DateChar"/>
    <w:semiHidden/>
    <w:unhideWhenUsed/>
    <w:rsid w:val="00B2468E"/>
  </w:style>
  <w:style w:type="character" w:customStyle="1" w:styleId="DateChar">
    <w:name w:val="Date Char"/>
    <w:basedOn w:val="DefaultParagraphFont"/>
    <w:link w:val="Date"/>
    <w:semiHidden/>
    <w:rsid w:val="00B2468E"/>
    <w:rPr>
      <w:rFonts w:ascii="Times New Roman" w:eastAsia="Times New Roman" w:hAnsi="Times New Roman"/>
      <w:lang w:val="en-GB" w:eastAsia="zh-CN"/>
    </w:rPr>
  </w:style>
  <w:style w:type="paragraph" w:styleId="E-mailSignature">
    <w:name w:val="E-mail Signature"/>
    <w:basedOn w:val="Normal"/>
    <w:link w:val="E-mailSignatureChar"/>
    <w:semiHidden/>
    <w:unhideWhenUsed/>
    <w:rsid w:val="00B2468E"/>
    <w:pPr>
      <w:spacing w:after="0"/>
    </w:pPr>
  </w:style>
  <w:style w:type="character" w:customStyle="1" w:styleId="E-mailSignatureChar">
    <w:name w:val="E-mail Signature Char"/>
    <w:basedOn w:val="DefaultParagraphFont"/>
    <w:link w:val="E-mailSignature"/>
    <w:semiHidden/>
    <w:rsid w:val="00B2468E"/>
    <w:rPr>
      <w:rFonts w:ascii="Times New Roman" w:eastAsia="Times New Roman" w:hAnsi="Times New Roman"/>
      <w:lang w:val="en-GB" w:eastAsia="zh-CN"/>
    </w:rPr>
  </w:style>
  <w:style w:type="paragraph" w:styleId="EnvelopeAddress">
    <w:name w:val="envelope address"/>
    <w:basedOn w:val="Normal"/>
    <w:semiHidden/>
    <w:unhideWhenUsed/>
    <w:rsid w:val="00B2468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2468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2468E"/>
    <w:pPr>
      <w:spacing w:after="0"/>
    </w:pPr>
    <w:rPr>
      <w:i/>
      <w:iCs/>
    </w:rPr>
  </w:style>
  <w:style w:type="character" w:customStyle="1" w:styleId="HTMLAddressChar">
    <w:name w:val="HTML Address Char"/>
    <w:basedOn w:val="DefaultParagraphFont"/>
    <w:link w:val="HTMLAddress"/>
    <w:semiHidden/>
    <w:rsid w:val="00B2468E"/>
    <w:rPr>
      <w:rFonts w:ascii="Times New Roman" w:eastAsia="Times New Roman" w:hAnsi="Times New Roman"/>
      <w:i/>
      <w:iCs/>
      <w:lang w:val="en-GB" w:eastAsia="zh-CN"/>
    </w:rPr>
  </w:style>
  <w:style w:type="paragraph" w:styleId="HTMLPreformatted">
    <w:name w:val="HTML Preformatted"/>
    <w:basedOn w:val="Normal"/>
    <w:link w:val="HTMLPreformattedChar"/>
    <w:semiHidden/>
    <w:unhideWhenUsed/>
    <w:rsid w:val="00B2468E"/>
    <w:pPr>
      <w:spacing w:after="0"/>
    </w:pPr>
    <w:rPr>
      <w:rFonts w:ascii="Consolas" w:hAnsi="Consolas"/>
    </w:rPr>
  </w:style>
  <w:style w:type="character" w:customStyle="1" w:styleId="HTMLPreformattedChar">
    <w:name w:val="HTML Preformatted Char"/>
    <w:basedOn w:val="DefaultParagraphFont"/>
    <w:link w:val="HTMLPreformatted"/>
    <w:semiHidden/>
    <w:rsid w:val="00B2468E"/>
    <w:rPr>
      <w:rFonts w:ascii="Consolas" w:eastAsia="Times New Roman" w:hAnsi="Consolas"/>
      <w:lang w:val="en-GB" w:eastAsia="zh-CN"/>
    </w:rPr>
  </w:style>
  <w:style w:type="paragraph" w:styleId="Index3">
    <w:name w:val="index 3"/>
    <w:basedOn w:val="Normal"/>
    <w:next w:val="Normal"/>
    <w:semiHidden/>
    <w:unhideWhenUsed/>
    <w:rsid w:val="00B2468E"/>
    <w:pPr>
      <w:spacing w:after="0"/>
      <w:ind w:left="600" w:hanging="200"/>
    </w:pPr>
  </w:style>
  <w:style w:type="paragraph" w:styleId="Index4">
    <w:name w:val="index 4"/>
    <w:basedOn w:val="Normal"/>
    <w:next w:val="Normal"/>
    <w:semiHidden/>
    <w:unhideWhenUsed/>
    <w:rsid w:val="00B2468E"/>
    <w:pPr>
      <w:spacing w:after="0"/>
      <w:ind w:left="800" w:hanging="200"/>
    </w:pPr>
  </w:style>
  <w:style w:type="paragraph" w:styleId="Index5">
    <w:name w:val="index 5"/>
    <w:basedOn w:val="Normal"/>
    <w:next w:val="Normal"/>
    <w:semiHidden/>
    <w:unhideWhenUsed/>
    <w:rsid w:val="00B2468E"/>
    <w:pPr>
      <w:spacing w:after="0"/>
      <w:ind w:left="1000" w:hanging="200"/>
    </w:pPr>
  </w:style>
  <w:style w:type="paragraph" w:styleId="Index6">
    <w:name w:val="index 6"/>
    <w:basedOn w:val="Normal"/>
    <w:next w:val="Normal"/>
    <w:semiHidden/>
    <w:unhideWhenUsed/>
    <w:rsid w:val="00B2468E"/>
    <w:pPr>
      <w:spacing w:after="0"/>
      <w:ind w:left="1200" w:hanging="200"/>
    </w:pPr>
  </w:style>
  <w:style w:type="paragraph" w:styleId="Index7">
    <w:name w:val="index 7"/>
    <w:basedOn w:val="Normal"/>
    <w:next w:val="Normal"/>
    <w:semiHidden/>
    <w:unhideWhenUsed/>
    <w:rsid w:val="00B2468E"/>
    <w:pPr>
      <w:spacing w:after="0"/>
      <w:ind w:left="1400" w:hanging="200"/>
    </w:pPr>
  </w:style>
  <w:style w:type="paragraph" w:styleId="Index8">
    <w:name w:val="index 8"/>
    <w:basedOn w:val="Normal"/>
    <w:next w:val="Normal"/>
    <w:semiHidden/>
    <w:unhideWhenUsed/>
    <w:rsid w:val="00B2468E"/>
    <w:pPr>
      <w:spacing w:after="0"/>
      <w:ind w:left="1600" w:hanging="200"/>
    </w:pPr>
  </w:style>
  <w:style w:type="paragraph" w:styleId="Index9">
    <w:name w:val="index 9"/>
    <w:basedOn w:val="Normal"/>
    <w:next w:val="Normal"/>
    <w:semiHidden/>
    <w:unhideWhenUsed/>
    <w:rsid w:val="00B2468E"/>
    <w:pPr>
      <w:spacing w:after="0"/>
      <w:ind w:left="1800" w:hanging="200"/>
    </w:pPr>
  </w:style>
  <w:style w:type="paragraph" w:styleId="IntenseQuote">
    <w:name w:val="Intense Quote"/>
    <w:basedOn w:val="Normal"/>
    <w:next w:val="Normal"/>
    <w:link w:val="IntenseQuoteChar"/>
    <w:uiPriority w:val="30"/>
    <w:qFormat/>
    <w:rsid w:val="00B2468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468E"/>
    <w:rPr>
      <w:rFonts w:ascii="Times New Roman" w:eastAsia="Times New Roman" w:hAnsi="Times New Roman"/>
      <w:i/>
      <w:iCs/>
      <w:color w:val="4472C4" w:themeColor="accent1"/>
      <w:lang w:val="en-GB" w:eastAsia="zh-CN"/>
    </w:rPr>
  </w:style>
  <w:style w:type="paragraph" w:styleId="ListContinue">
    <w:name w:val="List Continue"/>
    <w:basedOn w:val="Normal"/>
    <w:semiHidden/>
    <w:unhideWhenUsed/>
    <w:rsid w:val="00B2468E"/>
    <w:pPr>
      <w:spacing w:after="120"/>
      <w:ind w:left="360"/>
      <w:contextualSpacing/>
    </w:pPr>
  </w:style>
  <w:style w:type="paragraph" w:styleId="ListContinue2">
    <w:name w:val="List Continue 2"/>
    <w:basedOn w:val="Normal"/>
    <w:semiHidden/>
    <w:unhideWhenUsed/>
    <w:rsid w:val="00B2468E"/>
    <w:pPr>
      <w:spacing w:after="120"/>
      <w:ind w:left="720"/>
      <w:contextualSpacing/>
    </w:pPr>
  </w:style>
  <w:style w:type="paragraph" w:styleId="ListContinue3">
    <w:name w:val="List Continue 3"/>
    <w:basedOn w:val="Normal"/>
    <w:rsid w:val="00B2468E"/>
    <w:pPr>
      <w:spacing w:after="120"/>
      <w:ind w:left="1080"/>
      <w:contextualSpacing/>
    </w:pPr>
  </w:style>
  <w:style w:type="paragraph" w:styleId="ListContinue4">
    <w:name w:val="List Continue 4"/>
    <w:basedOn w:val="Normal"/>
    <w:rsid w:val="00B2468E"/>
    <w:pPr>
      <w:spacing w:after="120"/>
      <w:ind w:left="1440"/>
      <w:contextualSpacing/>
    </w:pPr>
  </w:style>
  <w:style w:type="paragraph" w:styleId="ListContinue5">
    <w:name w:val="List Continue 5"/>
    <w:basedOn w:val="Normal"/>
    <w:rsid w:val="00B2468E"/>
    <w:pPr>
      <w:spacing w:after="120"/>
      <w:ind w:left="1800"/>
      <w:contextualSpacing/>
    </w:pPr>
  </w:style>
  <w:style w:type="paragraph" w:styleId="MacroText">
    <w:name w:val="macro"/>
    <w:link w:val="MacroTextChar"/>
    <w:rsid w:val="00B2468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rsid w:val="00B2468E"/>
    <w:rPr>
      <w:rFonts w:ascii="Consolas" w:eastAsia="Times New Roman" w:hAnsi="Consolas"/>
      <w:lang w:val="en-GB" w:eastAsia="zh-CN"/>
    </w:rPr>
  </w:style>
  <w:style w:type="paragraph" w:styleId="MessageHeader">
    <w:name w:val="Message Header"/>
    <w:basedOn w:val="Normal"/>
    <w:link w:val="MessageHeaderChar"/>
    <w:rsid w:val="00B2468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468E"/>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rsid w:val="00B2468E"/>
    <w:pPr>
      <w:overflowPunct w:val="0"/>
      <w:autoSpaceDE w:val="0"/>
      <w:autoSpaceDN w:val="0"/>
      <w:adjustRightInd w:val="0"/>
      <w:textAlignment w:val="baseline"/>
    </w:pPr>
    <w:rPr>
      <w:rFonts w:ascii="Times New Roman" w:eastAsia="Times New Roman" w:hAnsi="Times New Roman"/>
      <w:lang w:val="en-GB" w:eastAsia="zh-CN"/>
    </w:rPr>
  </w:style>
  <w:style w:type="paragraph" w:styleId="NormalIndent">
    <w:name w:val="Normal Indent"/>
    <w:basedOn w:val="Normal"/>
    <w:semiHidden/>
    <w:unhideWhenUsed/>
    <w:rsid w:val="00B2468E"/>
    <w:pPr>
      <w:ind w:left="720"/>
    </w:pPr>
  </w:style>
  <w:style w:type="paragraph" w:styleId="Quote">
    <w:name w:val="Quote"/>
    <w:basedOn w:val="Normal"/>
    <w:next w:val="Normal"/>
    <w:link w:val="QuoteChar"/>
    <w:uiPriority w:val="29"/>
    <w:qFormat/>
    <w:rsid w:val="00B2468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468E"/>
    <w:rPr>
      <w:rFonts w:ascii="Times New Roman" w:eastAsia="Times New Roman" w:hAnsi="Times New Roman"/>
      <w:i/>
      <w:iCs/>
      <w:color w:val="404040" w:themeColor="text1" w:themeTint="BF"/>
      <w:lang w:val="en-GB" w:eastAsia="zh-CN"/>
    </w:rPr>
  </w:style>
  <w:style w:type="paragraph" w:styleId="Salutation">
    <w:name w:val="Salutation"/>
    <w:basedOn w:val="Normal"/>
    <w:next w:val="Normal"/>
    <w:link w:val="SalutationChar"/>
    <w:semiHidden/>
    <w:unhideWhenUsed/>
    <w:rsid w:val="00B2468E"/>
  </w:style>
  <w:style w:type="character" w:customStyle="1" w:styleId="SalutationChar">
    <w:name w:val="Salutation Char"/>
    <w:basedOn w:val="DefaultParagraphFont"/>
    <w:link w:val="Salutation"/>
    <w:semiHidden/>
    <w:rsid w:val="00B2468E"/>
    <w:rPr>
      <w:rFonts w:ascii="Times New Roman" w:eastAsia="Times New Roman" w:hAnsi="Times New Roman"/>
      <w:lang w:val="en-GB" w:eastAsia="zh-CN"/>
    </w:rPr>
  </w:style>
  <w:style w:type="paragraph" w:styleId="Signature">
    <w:name w:val="Signature"/>
    <w:basedOn w:val="Normal"/>
    <w:link w:val="SignatureChar"/>
    <w:semiHidden/>
    <w:unhideWhenUsed/>
    <w:rsid w:val="00B2468E"/>
    <w:pPr>
      <w:spacing w:after="0"/>
      <w:ind w:left="4320"/>
    </w:pPr>
  </w:style>
  <w:style w:type="character" w:customStyle="1" w:styleId="SignatureChar">
    <w:name w:val="Signature Char"/>
    <w:basedOn w:val="DefaultParagraphFont"/>
    <w:link w:val="Signature"/>
    <w:semiHidden/>
    <w:rsid w:val="00B2468E"/>
    <w:rPr>
      <w:rFonts w:ascii="Times New Roman" w:eastAsia="Times New Roman" w:hAnsi="Times New Roman"/>
      <w:lang w:val="en-GB" w:eastAsia="zh-CN"/>
    </w:rPr>
  </w:style>
  <w:style w:type="paragraph" w:styleId="Subtitle">
    <w:name w:val="Subtitle"/>
    <w:basedOn w:val="Normal"/>
    <w:next w:val="Normal"/>
    <w:link w:val="SubtitleChar"/>
    <w:qFormat/>
    <w:rsid w:val="00B2468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468E"/>
    <w:rPr>
      <w:rFonts w:asciiTheme="minorHAnsi"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semiHidden/>
    <w:unhideWhenUsed/>
    <w:rsid w:val="00B2468E"/>
    <w:pPr>
      <w:spacing w:after="0"/>
      <w:ind w:left="200" w:hanging="200"/>
    </w:pPr>
  </w:style>
  <w:style w:type="paragraph" w:styleId="TableofFigures">
    <w:name w:val="table of figures"/>
    <w:basedOn w:val="Normal"/>
    <w:next w:val="Normal"/>
    <w:semiHidden/>
    <w:unhideWhenUsed/>
    <w:rsid w:val="00B2468E"/>
    <w:pPr>
      <w:spacing w:after="0"/>
    </w:pPr>
  </w:style>
  <w:style w:type="paragraph" w:styleId="Title">
    <w:name w:val="Title"/>
    <w:basedOn w:val="Normal"/>
    <w:next w:val="Normal"/>
    <w:link w:val="TitleChar"/>
    <w:qFormat/>
    <w:rsid w:val="00B2468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2468E"/>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semiHidden/>
    <w:unhideWhenUsed/>
    <w:rsid w:val="00B2468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 w:id="802967712">
      <w:bodyDiv w:val="1"/>
      <w:marLeft w:val="0"/>
      <w:marRight w:val="0"/>
      <w:marTop w:val="0"/>
      <w:marBottom w:val="0"/>
      <w:divBdr>
        <w:top w:val="none" w:sz="0" w:space="0" w:color="auto"/>
        <w:left w:val="none" w:sz="0" w:space="0" w:color="auto"/>
        <w:bottom w:val="none" w:sz="0" w:space="0" w:color="auto"/>
        <w:right w:val="none" w:sz="0" w:space="0" w:color="auto"/>
      </w:divBdr>
    </w:div>
    <w:div w:id="995647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 Id="rId119" Type="http://schemas.openxmlformats.org/officeDocument/2006/relationships/image" Target="media/image68.wmf"/><Relationship Id="rId270" Type="http://schemas.openxmlformats.org/officeDocument/2006/relationships/theme" Target="theme/theme1.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1E1535-06C0-4EF3-B89F-3C63B881BB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24</Pages>
  <Words>78306</Words>
  <Characters>446345</Characters>
  <Application>Microsoft Office Word</Application>
  <DocSecurity>0</DocSecurity>
  <Lines>3719</Lines>
  <Paragraphs>1047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523604</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47</cp:revision>
  <cp:lastPrinted>1900-01-01T08:00:00Z</cp:lastPrinted>
  <dcterms:created xsi:type="dcterms:W3CDTF">2022-01-08T16:35:00Z</dcterms:created>
  <dcterms:modified xsi:type="dcterms:W3CDTF">2024-04-04T16:20:00Z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1711974377</vt:lpwstr>
  </property>
</Properties>
</file>